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tcPr>
          <w:p w14:paraId="196A9E43" w14:textId="565D3D01"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497CB7">
              <w:t>9</w:t>
            </w:r>
            <w:r w:rsidRPr="00653FE2">
              <w:t>.</w:t>
            </w:r>
            <w:r w:rsidR="009160E1">
              <w:t>1</w:t>
            </w:r>
            <w:r w:rsidRPr="00653FE2">
              <w:t xml:space="preserve">.0 </w:t>
            </w:r>
            <w:r w:rsidRPr="00653FE2">
              <w:rPr>
                <w:sz w:val="32"/>
              </w:rPr>
              <w:t>(20</w:t>
            </w:r>
            <w:r>
              <w:rPr>
                <w:sz w:val="32"/>
              </w:rPr>
              <w:t>2</w:t>
            </w:r>
            <w:r w:rsidR="00497CB7">
              <w:rPr>
                <w:sz w:val="32"/>
              </w:rPr>
              <w:t>5</w:t>
            </w:r>
            <w:r w:rsidRPr="00653FE2">
              <w:rPr>
                <w:sz w:val="32"/>
              </w:rPr>
              <w:t>-</w:t>
            </w:r>
            <w:r w:rsidR="009160E1">
              <w:rPr>
                <w:sz w:val="32"/>
              </w:rPr>
              <w:t>12</w:t>
            </w:r>
            <w:r w:rsidRPr="00653FE2">
              <w:rPr>
                <w:sz w:val="32"/>
              </w:rPr>
              <w:t>)</w:t>
            </w:r>
          </w:p>
        </w:tc>
      </w:tr>
      <w:tr w:rsidR="004F0988" w14:paraId="7F695BD6" w14:textId="77777777" w:rsidTr="005E4BB2">
        <w:trPr>
          <w:trHeight w:hRule="exact" w:val="1134"/>
        </w:trPr>
        <w:tc>
          <w:tcPr>
            <w:tcW w:w="10423" w:type="dxa"/>
            <w:gridSpan w:val="2"/>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64A705C7" w:rsidR="00C33898" w:rsidRPr="00653FE2" w:rsidRDefault="00C33898" w:rsidP="00C33898">
            <w:pPr>
              <w:pStyle w:val="ZT"/>
              <w:framePr w:wrap="auto" w:hAnchor="text" w:yAlign="inline"/>
            </w:pPr>
            <w:r w:rsidRPr="00653FE2">
              <w:t>(</w:t>
            </w:r>
            <w:r w:rsidRPr="00653FE2">
              <w:rPr>
                <w:rStyle w:val="ZGSM"/>
              </w:rPr>
              <w:t>Release 1</w:t>
            </w:r>
            <w:r w:rsidR="00497CB7">
              <w:rPr>
                <w:rStyle w:val="ZGSM"/>
              </w:rPr>
              <w:t>9</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65E7E4FB" w14:textId="77777777" w:rsidTr="005E4BB2">
        <w:trPr>
          <w:trHeight w:hRule="exact" w:val="1531"/>
        </w:trPr>
        <w:tc>
          <w:tcPr>
            <w:tcW w:w="4883" w:type="dxa"/>
          </w:tcPr>
          <w:p w14:paraId="20527370" w14:textId="16575750" w:rsidR="00C074DD" w:rsidRPr="00133525" w:rsidRDefault="0054726A" w:rsidP="00C074DD">
            <w:pPr>
              <w:rPr>
                <w:i/>
              </w:rPr>
            </w:pPr>
            <w:r w:rsidRPr="0054726A">
              <w:rPr>
                <w:i/>
                <w:noProof/>
              </w:rPr>
              <w:object w:dxaOrig="2026" w:dyaOrig="1251" w14:anchorId="31C2B9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9282295" r:id="rId10"/>
              </w:object>
            </w:r>
          </w:p>
        </w:tc>
        <w:tc>
          <w:tcPr>
            <w:tcW w:w="5540" w:type="dxa"/>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tcPr>
          <w:p w14:paraId="33756CEF"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tcPr>
          <w:p w14:paraId="623000C1" w14:textId="77777777" w:rsidR="00E16509" w:rsidRDefault="00E16509" w:rsidP="00E16509">
            <w:pPr>
              <w:pStyle w:val="Guidance"/>
            </w:pPr>
            <w:bookmarkStart w:id="4" w:name="page2"/>
          </w:p>
        </w:tc>
      </w:tr>
      <w:tr w:rsidR="00E16509" w14:paraId="56411D02" w14:textId="77777777" w:rsidTr="00C074DD">
        <w:trPr>
          <w:trHeight w:hRule="exact" w:val="5387"/>
        </w:trPr>
        <w:tc>
          <w:tcPr>
            <w:tcW w:w="10423" w:type="dxa"/>
          </w:tcPr>
          <w:p w14:paraId="39BE149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862180B" w14:textId="77777777" w:rsidR="00E16509" w:rsidRDefault="00E16509" w:rsidP="00133525"/>
        </w:tc>
      </w:tr>
      <w:tr w:rsidR="00E16509" w14:paraId="5B9A58D7" w14:textId="77777777" w:rsidTr="00C074DD">
        <w:tc>
          <w:tcPr>
            <w:tcW w:w="10423" w:type="dxa"/>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6E069B63" w:rsidR="00E16509" w:rsidRPr="00133525" w:rsidRDefault="00E16509" w:rsidP="00133525">
            <w:pPr>
              <w:pStyle w:val="FP"/>
              <w:jc w:val="center"/>
              <w:rPr>
                <w:noProof/>
                <w:sz w:val="18"/>
              </w:rPr>
            </w:pPr>
            <w:r w:rsidRPr="00133525">
              <w:rPr>
                <w:noProof/>
                <w:sz w:val="18"/>
              </w:rPr>
              <w:t xml:space="preserve">© </w:t>
            </w:r>
            <w:r w:rsidR="009160E1">
              <w:rPr>
                <w:noProof/>
                <w:sz w:val="18"/>
              </w:rPr>
              <w:t>2025</w:t>
            </w:r>
            <w:r w:rsidRPr="00133525">
              <w:rPr>
                <w:noProof/>
                <w:sz w:val="18"/>
              </w:rPr>
              <w:t>, 3GPP Organizational Partners (ARIB, ATIS, CCSA, ETSI, TSDSI, TTA, TTC).</w:t>
            </w:r>
            <w:bookmarkStart w:id="7" w:name="copyrightaddon"/>
            <w:bookmarkEnd w:id="7"/>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65CA7B2" w14:textId="77777777" w:rsidR="00E16509" w:rsidRDefault="00E16509" w:rsidP="00133525"/>
        </w:tc>
      </w:tr>
      <w:bookmarkEnd w:id="4"/>
    </w:tbl>
    <w:p w14:paraId="4B4F0FA4" w14:textId="77777777" w:rsidR="00080512" w:rsidRPr="004D3578" w:rsidRDefault="00080512">
      <w:pPr>
        <w:pStyle w:val="TT"/>
      </w:pPr>
      <w:r w:rsidRPr="004D3578">
        <w:br w:type="page"/>
      </w:r>
      <w:bookmarkStart w:id="8" w:name="tableOfContents"/>
      <w:bookmarkEnd w:id="8"/>
      <w:r w:rsidRPr="004D3578">
        <w:lastRenderedPageBreak/>
        <w:t>Contents</w:t>
      </w:r>
    </w:p>
    <w:p w14:paraId="0011F653" w14:textId="3F3BE915" w:rsidR="00EC33FE" w:rsidRDefault="00854CE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EC33FE">
        <w:rPr>
          <w:noProof/>
        </w:rPr>
        <w:t>Foreword</w:t>
      </w:r>
      <w:r w:rsidR="00EC33FE">
        <w:rPr>
          <w:noProof/>
        </w:rPr>
        <w:tab/>
      </w:r>
      <w:r w:rsidR="00EC33FE">
        <w:rPr>
          <w:noProof/>
        </w:rPr>
        <w:fldChar w:fldCharType="begin"/>
      </w:r>
      <w:r w:rsidR="00EC33FE">
        <w:rPr>
          <w:noProof/>
        </w:rPr>
        <w:instrText xml:space="preserve"> PAGEREF _Toc218668123 \h </w:instrText>
      </w:r>
      <w:r w:rsidR="00EC33FE">
        <w:rPr>
          <w:noProof/>
        </w:rPr>
      </w:r>
      <w:r w:rsidR="00EC33FE">
        <w:rPr>
          <w:noProof/>
        </w:rPr>
        <w:fldChar w:fldCharType="separate"/>
      </w:r>
      <w:r w:rsidR="00EC33FE">
        <w:rPr>
          <w:noProof/>
        </w:rPr>
        <w:t>28</w:t>
      </w:r>
      <w:r w:rsidR="00EC33FE">
        <w:rPr>
          <w:noProof/>
        </w:rPr>
        <w:fldChar w:fldCharType="end"/>
      </w:r>
    </w:p>
    <w:p w14:paraId="4C2387D9" w14:textId="57722325"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_Toc218668124 \h </w:instrText>
      </w:r>
      <w:r>
        <w:rPr>
          <w:noProof/>
        </w:rPr>
      </w:r>
      <w:r>
        <w:rPr>
          <w:noProof/>
        </w:rPr>
        <w:fldChar w:fldCharType="separate"/>
      </w:r>
      <w:r>
        <w:rPr>
          <w:noProof/>
        </w:rPr>
        <w:t>29</w:t>
      </w:r>
      <w:r>
        <w:rPr>
          <w:noProof/>
        </w:rPr>
        <w:fldChar w:fldCharType="end"/>
      </w:r>
    </w:p>
    <w:p w14:paraId="0A1F646E" w14:textId="5883201B"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_Toc218668125 \h </w:instrText>
      </w:r>
      <w:r>
        <w:rPr>
          <w:noProof/>
        </w:rPr>
      </w:r>
      <w:r>
        <w:rPr>
          <w:noProof/>
        </w:rPr>
        <w:fldChar w:fldCharType="separate"/>
      </w:r>
      <w:r>
        <w:rPr>
          <w:noProof/>
        </w:rPr>
        <w:t>29</w:t>
      </w:r>
      <w:r>
        <w:rPr>
          <w:noProof/>
        </w:rPr>
        <w:fldChar w:fldCharType="end"/>
      </w:r>
    </w:p>
    <w:p w14:paraId="715C93D8" w14:textId="5B1CC6AF"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_Toc218668126 \h </w:instrText>
      </w:r>
      <w:r>
        <w:rPr>
          <w:noProof/>
        </w:rPr>
      </w:r>
      <w:r>
        <w:rPr>
          <w:noProof/>
        </w:rPr>
        <w:fldChar w:fldCharType="separate"/>
      </w:r>
      <w:r>
        <w:rPr>
          <w:noProof/>
        </w:rPr>
        <w:t>35</w:t>
      </w:r>
      <w:r>
        <w:rPr>
          <w:noProof/>
        </w:rPr>
        <w:fldChar w:fldCharType="end"/>
      </w:r>
    </w:p>
    <w:p w14:paraId="07A0B50A" w14:textId="0901B47A"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_Toc218668127 \h </w:instrText>
      </w:r>
      <w:r>
        <w:rPr>
          <w:noProof/>
        </w:rPr>
      </w:r>
      <w:r>
        <w:rPr>
          <w:noProof/>
        </w:rPr>
        <w:fldChar w:fldCharType="separate"/>
      </w:r>
      <w:r>
        <w:rPr>
          <w:noProof/>
        </w:rPr>
        <w:t>36</w:t>
      </w:r>
      <w:r>
        <w:rPr>
          <w:noProof/>
        </w:rPr>
        <w:fldChar w:fldCharType="end"/>
      </w:r>
    </w:p>
    <w:p w14:paraId="3B4E05F1" w14:textId="1FFFA952"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Overload and compatibility overview</w:t>
      </w:r>
      <w:r>
        <w:rPr>
          <w:noProof/>
        </w:rPr>
        <w:tab/>
      </w:r>
      <w:r>
        <w:rPr>
          <w:noProof/>
        </w:rPr>
        <w:fldChar w:fldCharType="begin"/>
      </w:r>
      <w:r>
        <w:rPr>
          <w:noProof/>
        </w:rPr>
        <w:instrText xml:space="preserve"> PAGEREF _Toc218668128 \h </w:instrText>
      </w:r>
      <w:r>
        <w:rPr>
          <w:noProof/>
        </w:rPr>
      </w:r>
      <w:r>
        <w:rPr>
          <w:noProof/>
        </w:rPr>
        <w:fldChar w:fldCharType="separate"/>
      </w:r>
      <w:r>
        <w:rPr>
          <w:noProof/>
        </w:rPr>
        <w:t>36</w:t>
      </w:r>
      <w:r>
        <w:rPr>
          <w:noProof/>
        </w:rPr>
        <w:fldChar w:fldCharType="end"/>
      </w:r>
    </w:p>
    <w:p w14:paraId="3B46C911" w14:textId="3725718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Overload control</w:t>
      </w:r>
      <w:r>
        <w:rPr>
          <w:noProof/>
        </w:rPr>
        <w:tab/>
      </w:r>
      <w:r>
        <w:rPr>
          <w:noProof/>
        </w:rPr>
        <w:fldChar w:fldCharType="begin"/>
      </w:r>
      <w:r>
        <w:rPr>
          <w:noProof/>
        </w:rPr>
        <w:instrText xml:space="preserve"> PAGEREF _Toc218668129 \h </w:instrText>
      </w:r>
      <w:r>
        <w:rPr>
          <w:noProof/>
        </w:rPr>
      </w:r>
      <w:r>
        <w:rPr>
          <w:noProof/>
        </w:rPr>
        <w:fldChar w:fldCharType="separate"/>
      </w:r>
      <w:r>
        <w:rPr>
          <w:noProof/>
        </w:rPr>
        <w:t>36</w:t>
      </w:r>
      <w:r>
        <w:rPr>
          <w:noProof/>
        </w:rPr>
        <w:fldChar w:fldCharType="end"/>
      </w:r>
    </w:p>
    <w:p w14:paraId="259C54D7" w14:textId="13217AC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Overload control for MSC (outside MAP)</w:t>
      </w:r>
      <w:r>
        <w:rPr>
          <w:noProof/>
        </w:rPr>
        <w:tab/>
      </w:r>
      <w:r>
        <w:rPr>
          <w:noProof/>
        </w:rPr>
        <w:fldChar w:fldCharType="begin"/>
      </w:r>
      <w:r>
        <w:rPr>
          <w:noProof/>
        </w:rPr>
        <w:instrText xml:space="preserve"> PAGEREF _Toc218668130 \h </w:instrText>
      </w:r>
      <w:r>
        <w:rPr>
          <w:noProof/>
        </w:rPr>
      </w:r>
      <w:r>
        <w:rPr>
          <w:noProof/>
        </w:rPr>
        <w:fldChar w:fldCharType="separate"/>
      </w:r>
      <w:r>
        <w:rPr>
          <w:noProof/>
        </w:rPr>
        <w:t>36</w:t>
      </w:r>
      <w:r>
        <w:rPr>
          <w:noProof/>
        </w:rPr>
        <w:fldChar w:fldCharType="end"/>
      </w:r>
    </w:p>
    <w:p w14:paraId="796F7067" w14:textId="19D4E96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Overload control for MAP entities</w:t>
      </w:r>
      <w:r>
        <w:rPr>
          <w:noProof/>
        </w:rPr>
        <w:tab/>
      </w:r>
      <w:r>
        <w:rPr>
          <w:noProof/>
        </w:rPr>
        <w:fldChar w:fldCharType="begin"/>
      </w:r>
      <w:r>
        <w:rPr>
          <w:noProof/>
        </w:rPr>
        <w:instrText xml:space="preserve"> PAGEREF _Toc218668131 \h </w:instrText>
      </w:r>
      <w:r>
        <w:rPr>
          <w:noProof/>
        </w:rPr>
      </w:r>
      <w:r>
        <w:rPr>
          <w:noProof/>
        </w:rPr>
        <w:fldChar w:fldCharType="separate"/>
      </w:r>
      <w:r>
        <w:rPr>
          <w:noProof/>
        </w:rPr>
        <w:t>36</w:t>
      </w:r>
      <w:r>
        <w:rPr>
          <w:noProof/>
        </w:rPr>
        <w:fldChar w:fldCharType="end"/>
      </w:r>
    </w:p>
    <w:p w14:paraId="43381761" w14:textId="4DF4744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Congestion control for Signalling System No. 7</w:t>
      </w:r>
      <w:r>
        <w:rPr>
          <w:noProof/>
        </w:rPr>
        <w:tab/>
      </w:r>
      <w:r>
        <w:rPr>
          <w:noProof/>
        </w:rPr>
        <w:fldChar w:fldCharType="begin"/>
      </w:r>
      <w:r>
        <w:rPr>
          <w:noProof/>
        </w:rPr>
        <w:instrText xml:space="preserve"> PAGEREF _Toc218668132 \h </w:instrText>
      </w:r>
      <w:r>
        <w:rPr>
          <w:noProof/>
        </w:rPr>
      </w:r>
      <w:r>
        <w:rPr>
          <w:noProof/>
        </w:rPr>
        <w:fldChar w:fldCharType="separate"/>
      </w:r>
      <w:r>
        <w:rPr>
          <w:noProof/>
        </w:rPr>
        <w:t>40</w:t>
      </w:r>
      <w:r>
        <w:rPr>
          <w:noProof/>
        </w:rPr>
        <w:fldChar w:fldCharType="end"/>
      </w:r>
    </w:p>
    <w:p w14:paraId="59E5B6BC" w14:textId="184CB48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Compatibility</w:t>
      </w:r>
      <w:r>
        <w:rPr>
          <w:noProof/>
        </w:rPr>
        <w:tab/>
      </w:r>
      <w:r>
        <w:rPr>
          <w:noProof/>
        </w:rPr>
        <w:fldChar w:fldCharType="begin"/>
      </w:r>
      <w:r>
        <w:rPr>
          <w:noProof/>
        </w:rPr>
        <w:instrText xml:space="preserve"> PAGEREF _Toc218668133 \h </w:instrText>
      </w:r>
      <w:r>
        <w:rPr>
          <w:noProof/>
        </w:rPr>
      </w:r>
      <w:r>
        <w:rPr>
          <w:noProof/>
        </w:rPr>
        <w:fldChar w:fldCharType="separate"/>
      </w:r>
      <w:r>
        <w:rPr>
          <w:noProof/>
        </w:rPr>
        <w:t>40</w:t>
      </w:r>
      <w:r>
        <w:rPr>
          <w:noProof/>
        </w:rPr>
        <w:fldChar w:fldCharType="end"/>
      </w:r>
    </w:p>
    <w:p w14:paraId="5CA0239C" w14:textId="60D7C68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_Toc218668134 \h </w:instrText>
      </w:r>
      <w:r>
        <w:rPr>
          <w:noProof/>
        </w:rPr>
      </w:r>
      <w:r>
        <w:rPr>
          <w:noProof/>
        </w:rPr>
        <w:fldChar w:fldCharType="separate"/>
      </w:r>
      <w:r>
        <w:rPr>
          <w:noProof/>
        </w:rPr>
        <w:t>40</w:t>
      </w:r>
      <w:r>
        <w:rPr>
          <w:noProof/>
        </w:rPr>
        <w:fldChar w:fldCharType="end"/>
      </w:r>
    </w:p>
    <w:p w14:paraId="0683054C" w14:textId="6D89D4A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Strategy for selecting the Application Context (AC) version</w:t>
      </w:r>
      <w:r>
        <w:rPr>
          <w:noProof/>
        </w:rPr>
        <w:tab/>
      </w:r>
      <w:r>
        <w:rPr>
          <w:noProof/>
        </w:rPr>
        <w:fldChar w:fldCharType="begin"/>
      </w:r>
      <w:r>
        <w:rPr>
          <w:noProof/>
        </w:rPr>
        <w:instrText xml:space="preserve"> PAGEREF _Toc218668135 \h </w:instrText>
      </w:r>
      <w:r>
        <w:rPr>
          <w:noProof/>
        </w:rPr>
      </w:r>
      <w:r>
        <w:rPr>
          <w:noProof/>
        </w:rPr>
        <w:fldChar w:fldCharType="separate"/>
      </w:r>
      <w:r>
        <w:rPr>
          <w:noProof/>
        </w:rPr>
        <w:t>40</w:t>
      </w:r>
      <w:r>
        <w:rPr>
          <w:noProof/>
        </w:rPr>
        <w:fldChar w:fldCharType="end"/>
      </w:r>
    </w:p>
    <w:p w14:paraId="6B6EDE1E" w14:textId="5D51C03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Proposed method</w:t>
      </w:r>
      <w:r>
        <w:rPr>
          <w:noProof/>
        </w:rPr>
        <w:tab/>
      </w:r>
      <w:r>
        <w:rPr>
          <w:noProof/>
        </w:rPr>
        <w:fldChar w:fldCharType="begin"/>
      </w:r>
      <w:r>
        <w:rPr>
          <w:noProof/>
        </w:rPr>
        <w:instrText xml:space="preserve"> PAGEREF _Toc218668136 \h </w:instrText>
      </w:r>
      <w:r>
        <w:rPr>
          <w:noProof/>
        </w:rPr>
      </w:r>
      <w:r>
        <w:rPr>
          <w:noProof/>
        </w:rPr>
        <w:fldChar w:fldCharType="separate"/>
      </w:r>
      <w:r>
        <w:rPr>
          <w:noProof/>
        </w:rPr>
        <w:t>40</w:t>
      </w:r>
      <w:r>
        <w:rPr>
          <w:noProof/>
        </w:rPr>
        <w:fldChar w:fldCharType="end"/>
      </w:r>
    </w:p>
    <w:p w14:paraId="174C16DE" w14:textId="56C6318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Managing the version look-up table</w:t>
      </w:r>
      <w:r>
        <w:rPr>
          <w:noProof/>
        </w:rPr>
        <w:tab/>
      </w:r>
      <w:r>
        <w:rPr>
          <w:noProof/>
        </w:rPr>
        <w:fldChar w:fldCharType="begin"/>
      </w:r>
      <w:r>
        <w:rPr>
          <w:noProof/>
        </w:rPr>
        <w:instrText xml:space="preserve"> PAGEREF _Toc218668137 \h </w:instrText>
      </w:r>
      <w:r>
        <w:rPr>
          <w:noProof/>
        </w:rPr>
      </w:r>
      <w:r>
        <w:rPr>
          <w:noProof/>
        </w:rPr>
        <w:fldChar w:fldCharType="separate"/>
      </w:r>
      <w:r>
        <w:rPr>
          <w:noProof/>
        </w:rPr>
        <w:t>41</w:t>
      </w:r>
      <w:r>
        <w:rPr>
          <w:noProof/>
        </w:rPr>
        <w:fldChar w:fldCharType="end"/>
      </w:r>
    </w:p>
    <w:p w14:paraId="5D1600C3" w14:textId="04F7BD9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Optimising the method</w:t>
      </w:r>
      <w:r>
        <w:rPr>
          <w:noProof/>
        </w:rPr>
        <w:tab/>
      </w:r>
      <w:r>
        <w:rPr>
          <w:noProof/>
        </w:rPr>
        <w:fldChar w:fldCharType="begin"/>
      </w:r>
      <w:r>
        <w:rPr>
          <w:noProof/>
        </w:rPr>
        <w:instrText xml:space="preserve"> PAGEREF _Toc218668138 \h </w:instrText>
      </w:r>
      <w:r>
        <w:rPr>
          <w:noProof/>
        </w:rPr>
      </w:r>
      <w:r>
        <w:rPr>
          <w:noProof/>
        </w:rPr>
        <w:fldChar w:fldCharType="separate"/>
      </w:r>
      <w:r>
        <w:rPr>
          <w:noProof/>
        </w:rPr>
        <w:t>42</w:t>
      </w:r>
      <w:r>
        <w:rPr>
          <w:noProof/>
        </w:rPr>
        <w:fldChar w:fldCharType="end"/>
      </w:r>
    </w:p>
    <w:p w14:paraId="302828EF" w14:textId="4A5FC5C2"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Requirements concerning the use of SCCP and TC</w:t>
      </w:r>
      <w:r>
        <w:rPr>
          <w:noProof/>
        </w:rPr>
        <w:tab/>
      </w:r>
      <w:r>
        <w:rPr>
          <w:noProof/>
        </w:rPr>
        <w:fldChar w:fldCharType="begin"/>
      </w:r>
      <w:r>
        <w:rPr>
          <w:noProof/>
        </w:rPr>
        <w:instrText xml:space="preserve"> PAGEREF _Toc218668139 \h </w:instrText>
      </w:r>
      <w:r>
        <w:rPr>
          <w:noProof/>
        </w:rPr>
      </w:r>
      <w:r>
        <w:rPr>
          <w:noProof/>
        </w:rPr>
        <w:fldChar w:fldCharType="separate"/>
      </w:r>
      <w:r>
        <w:rPr>
          <w:noProof/>
        </w:rPr>
        <w:t>42</w:t>
      </w:r>
      <w:r>
        <w:rPr>
          <w:noProof/>
        </w:rPr>
        <w:fldChar w:fldCharType="end"/>
      </w:r>
    </w:p>
    <w:p w14:paraId="0FB7287A" w14:textId="75CF8A0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Use of SCCP</w:t>
      </w:r>
      <w:r>
        <w:rPr>
          <w:noProof/>
        </w:rPr>
        <w:tab/>
      </w:r>
      <w:r>
        <w:rPr>
          <w:noProof/>
        </w:rPr>
        <w:fldChar w:fldCharType="begin"/>
      </w:r>
      <w:r>
        <w:rPr>
          <w:noProof/>
        </w:rPr>
        <w:instrText xml:space="preserve"> PAGEREF _Toc218668140 \h </w:instrText>
      </w:r>
      <w:r>
        <w:rPr>
          <w:noProof/>
        </w:rPr>
      </w:r>
      <w:r>
        <w:rPr>
          <w:noProof/>
        </w:rPr>
        <w:fldChar w:fldCharType="separate"/>
      </w:r>
      <w:r>
        <w:rPr>
          <w:noProof/>
        </w:rPr>
        <w:t>42</w:t>
      </w:r>
      <w:r>
        <w:rPr>
          <w:noProof/>
        </w:rPr>
        <w:fldChar w:fldCharType="end"/>
      </w:r>
    </w:p>
    <w:p w14:paraId="00988706" w14:textId="6315E8A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SCCP Class</w:t>
      </w:r>
      <w:r>
        <w:rPr>
          <w:noProof/>
        </w:rPr>
        <w:tab/>
      </w:r>
      <w:r>
        <w:rPr>
          <w:noProof/>
        </w:rPr>
        <w:fldChar w:fldCharType="begin"/>
      </w:r>
      <w:r>
        <w:rPr>
          <w:noProof/>
        </w:rPr>
        <w:instrText xml:space="preserve"> PAGEREF _Toc218668141 \h </w:instrText>
      </w:r>
      <w:r>
        <w:rPr>
          <w:noProof/>
        </w:rPr>
      </w:r>
      <w:r>
        <w:rPr>
          <w:noProof/>
        </w:rPr>
        <w:fldChar w:fldCharType="separate"/>
      </w:r>
      <w:r>
        <w:rPr>
          <w:noProof/>
        </w:rPr>
        <w:t>42</w:t>
      </w:r>
      <w:r>
        <w:rPr>
          <w:noProof/>
        </w:rPr>
        <w:fldChar w:fldCharType="end"/>
      </w:r>
    </w:p>
    <w:p w14:paraId="76809538" w14:textId="47B5C84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Sub-System Number (SSN)</w:t>
      </w:r>
      <w:r>
        <w:rPr>
          <w:noProof/>
        </w:rPr>
        <w:tab/>
      </w:r>
      <w:r>
        <w:rPr>
          <w:noProof/>
        </w:rPr>
        <w:fldChar w:fldCharType="begin"/>
      </w:r>
      <w:r>
        <w:rPr>
          <w:noProof/>
        </w:rPr>
        <w:instrText xml:space="preserve"> PAGEREF _Toc218668142 \h </w:instrText>
      </w:r>
      <w:r>
        <w:rPr>
          <w:noProof/>
        </w:rPr>
      </w:r>
      <w:r>
        <w:rPr>
          <w:noProof/>
        </w:rPr>
        <w:fldChar w:fldCharType="separate"/>
      </w:r>
      <w:r>
        <w:rPr>
          <w:noProof/>
        </w:rPr>
        <w:t>42</w:t>
      </w:r>
      <w:r>
        <w:rPr>
          <w:noProof/>
        </w:rPr>
        <w:fldChar w:fldCharType="end"/>
      </w:r>
    </w:p>
    <w:p w14:paraId="3DE96D59" w14:textId="420DEE0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SCCP addressing</w:t>
      </w:r>
      <w:r>
        <w:rPr>
          <w:noProof/>
        </w:rPr>
        <w:tab/>
      </w:r>
      <w:r>
        <w:rPr>
          <w:noProof/>
        </w:rPr>
        <w:fldChar w:fldCharType="begin"/>
      </w:r>
      <w:r>
        <w:rPr>
          <w:noProof/>
        </w:rPr>
        <w:instrText xml:space="preserve"> PAGEREF _Toc218668143 \h </w:instrText>
      </w:r>
      <w:r>
        <w:rPr>
          <w:noProof/>
        </w:rPr>
      </w:r>
      <w:r>
        <w:rPr>
          <w:noProof/>
        </w:rPr>
        <w:fldChar w:fldCharType="separate"/>
      </w:r>
      <w:r>
        <w:rPr>
          <w:noProof/>
        </w:rPr>
        <w:t>43</w:t>
      </w:r>
      <w:r>
        <w:rPr>
          <w:noProof/>
        </w:rPr>
        <w:fldChar w:fldCharType="end"/>
      </w:r>
    </w:p>
    <w:p w14:paraId="3F14B2D8" w14:textId="1B43313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_Toc218668144 \h </w:instrText>
      </w:r>
      <w:r>
        <w:rPr>
          <w:noProof/>
        </w:rPr>
      </w:r>
      <w:r>
        <w:rPr>
          <w:noProof/>
        </w:rPr>
        <w:fldChar w:fldCharType="separate"/>
      </w:r>
      <w:r>
        <w:rPr>
          <w:noProof/>
        </w:rPr>
        <w:t>43</w:t>
      </w:r>
      <w:r>
        <w:rPr>
          <w:noProof/>
        </w:rPr>
        <w:fldChar w:fldCharType="end"/>
      </w:r>
    </w:p>
    <w:p w14:paraId="181DD533" w14:textId="7C9F41B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The Mobile-services Switching Centre (MSC)</w:t>
      </w:r>
      <w:r>
        <w:rPr>
          <w:noProof/>
        </w:rPr>
        <w:tab/>
      </w:r>
      <w:r>
        <w:rPr>
          <w:noProof/>
        </w:rPr>
        <w:fldChar w:fldCharType="begin"/>
      </w:r>
      <w:r>
        <w:rPr>
          <w:noProof/>
        </w:rPr>
        <w:instrText xml:space="preserve"> PAGEREF _Toc218668145 \h </w:instrText>
      </w:r>
      <w:r>
        <w:rPr>
          <w:noProof/>
        </w:rPr>
      </w:r>
      <w:r>
        <w:rPr>
          <w:noProof/>
        </w:rPr>
        <w:fldChar w:fldCharType="separate"/>
      </w:r>
      <w:r>
        <w:rPr>
          <w:noProof/>
        </w:rPr>
        <w:t>45</w:t>
      </w:r>
      <w:r>
        <w:rPr>
          <w:noProof/>
        </w:rPr>
        <w:fldChar w:fldCharType="end"/>
      </w:r>
    </w:p>
    <w:p w14:paraId="4B88B901" w14:textId="1FC046EB"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MSC interaction during handover or relocation</w:t>
      </w:r>
      <w:r>
        <w:rPr>
          <w:noProof/>
        </w:rPr>
        <w:tab/>
      </w:r>
      <w:r>
        <w:rPr>
          <w:noProof/>
        </w:rPr>
        <w:fldChar w:fldCharType="begin"/>
      </w:r>
      <w:r>
        <w:rPr>
          <w:noProof/>
        </w:rPr>
        <w:instrText xml:space="preserve"> PAGEREF _Toc218668146 \h </w:instrText>
      </w:r>
      <w:r>
        <w:rPr>
          <w:noProof/>
        </w:rPr>
      </w:r>
      <w:r>
        <w:rPr>
          <w:noProof/>
        </w:rPr>
        <w:fldChar w:fldCharType="separate"/>
      </w:r>
      <w:r>
        <w:rPr>
          <w:noProof/>
        </w:rPr>
        <w:t>45</w:t>
      </w:r>
      <w:r>
        <w:rPr>
          <w:noProof/>
        </w:rPr>
        <w:fldChar w:fldCharType="end"/>
      </w:r>
    </w:p>
    <w:p w14:paraId="572E2D09" w14:textId="13084EBA"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MSC for short message routing</w:t>
      </w:r>
      <w:r>
        <w:rPr>
          <w:noProof/>
        </w:rPr>
        <w:tab/>
      </w:r>
      <w:r>
        <w:rPr>
          <w:noProof/>
        </w:rPr>
        <w:fldChar w:fldCharType="begin"/>
      </w:r>
      <w:r>
        <w:rPr>
          <w:noProof/>
        </w:rPr>
        <w:instrText xml:space="preserve"> PAGEREF _Toc218668147 \h </w:instrText>
      </w:r>
      <w:r>
        <w:rPr>
          <w:noProof/>
        </w:rPr>
      </w:r>
      <w:r>
        <w:rPr>
          <w:noProof/>
        </w:rPr>
        <w:fldChar w:fldCharType="separate"/>
      </w:r>
      <w:r>
        <w:rPr>
          <w:noProof/>
        </w:rPr>
        <w:t>45</w:t>
      </w:r>
      <w:r>
        <w:rPr>
          <w:noProof/>
        </w:rPr>
        <w:fldChar w:fldCharType="end"/>
      </w:r>
    </w:p>
    <w:p w14:paraId="21828BA9" w14:textId="17EC3A98"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MSC for location request routing</w:t>
      </w:r>
      <w:r>
        <w:rPr>
          <w:noProof/>
        </w:rPr>
        <w:tab/>
      </w:r>
      <w:r>
        <w:rPr>
          <w:noProof/>
        </w:rPr>
        <w:fldChar w:fldCharType="begin"/>
      </w:r>
      <w:r>
        <w:rPr>
          <w:noProof/>
        </w:rPr>
        <w:instrText xml:space="preserve"> PAGEREF _Toc218668148 \h </w:instrText>
      </w:r>
      <w:r>
        <w:rPr>
          <w:noProof/>
        </w:rPr>
      </w:r>
      <w:r>
        <w:rPr>
          <w:noProof/>
        </w:rPr>
        <w:fldChar w:fldCharType="separate"/>
      </w:r>
      <w:r>
        <w:rPr>
          <w:noProof/>
        </w:rPr>
        <w:t>45</w:t>
      </w:r>
      <w:r>
        <w:rPr>
          <w:noProof/>
        </w:rPr>
        <w:fldChar w:fldCharType="end"/>
      </w:r>
    </w:p>
    <w:p w14:paraId="2834A09F" w14:textId="634C4E11"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MSC for LMU Control</w:t>
      </w:r>
      <w:r>
        <w:rPr>
          <w:noProof/>
        </w:rPr>
        <w:tab/>
      </w:r>
      <w:r>
        <w:rPr>
          <w:noProof/>
        </w:rPr>
        <w:fldChar w:fldCharType="begin"/>
      </w:r>
      <w:r>
        <w:rPr>
          <w:noProof/>
        </w:rPr>
        <w:instrText xml:space="preserve"> PAGEREF _Toc218668149 \h </w:instrText>
      </w:r>
      <w:r>
        <w:rPr>
          <w:noProof/>
        </w:rPr>
      </w:r>
      <w:r>
        <w:rPr>
          <w:noProof/>
        </w:rPr>
        <w:fldChar w:fldCharType="separate"/>
      </w:r>
      <w:r>
        <w:rPr>
          <w:noProof/>
        </w:rPr>
        <w:t>45</w:t>
      </w:r>
      <w:r>
        <w:rPr>
          <w:noProof/>
        </w:rPr>
        <w:fldChar w:fldCharType="end"/>
      </w:r>
    </w:p>
    <w:p w14:paraId="0602BF85" w14:textId="4E53282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The Home Location Register (HLR)</w:t>
      </w:r>
      <w:r>
        <w:rPr>
          <w:noProof/>
        </w:rPr>
        <w:tab/>
      </w:r>
      <w:r>
        <w:rPr>
          <w:noProof/>
        </w:rPr>
        <w:fldChar w:fldCharType="begin"/>
      </w:r>
      <w:r>
        <w:rPr>
          <w:noProof/>
        </w:rPr>
        <w:instrText xml:space="preserve"> PAGEREF _Toc218668150 \h </w:instrText>
      </w:r>
      <w:r>
        <w:rPr>
          <w:noProof/>
        </w:rPr>
      </w:r>
      <w:r>
        <w:rPr>
          <w:noProof/>
        </w:rPr>
        <w:fldChar w:fldCharType="separate"/>
      </w:r>
      <w:r>
        <w:rPr>
          <w:noProof/>
        </w:rPr>
        <w:t>46</w:t>
      </w:r>
      <w:r>
        <w:rPr>
          <w:noProof/>
        </w:rPr>
        <w:fldChar w:fldCharType="end"/>
      </w:r>
    </w:p>
    <w:p w14:paraId="3279F6EE" w14:textId="02F3AF65"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During call set-up</w:t>
      </w:r>
      <w:r>
        <w:rPr>
          <w:noProof/>
        </w:rPr>
        <w:tab/>
      </w:r>
      <w:r>
        <w:rPr>
          <w:noProof/>
        </w:rPr>
        <w:fldChar w:fldCharType="begin"/>
      </w:r>
      <w:r>
        <w:rPr>
          <w:noProof/>
        </w:rPr>
        <w:instrText xml:space="preserve"> PAGEREF _Toc218668151 \h </w:instrText>
      </w:r>
      <w:r>
        <w:rPr>
          <w:noProof/>
        </w:rPr>
      </w:r>
      <w:r>
        <w:rPr>
          <w:noProof/>
        </w:rPr>
        <w:fldChar w:fldCharType="separate"/>
      </w:r>
      <w:r>
        <w:rPr>
          <w:noProof/>
        </w:rPr>
        <w:t>46</w:t>
      </w:r>
      <w:r>
        <w:rPr>
          <w:noProof/>
        </w:rPr>
        <w:fldChar w:fldCharType="end"/>
      </w:r>
    </w:p>
    <w:p w14:paraId="0C02E959" w14:textId="6C0CB930"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Before location updating completion</w:t>
      </w:r>
      <w:r>
        <w:rPr>
          <w:noProof/>
        </w:rPr>
        <w:tab/>
      </w:r>
      <w:r>
        <w:rPr>
          <w:noProof/>
        </w:rPr>
        <w:fldChar w:fldCharType="begin"/>
      </w:r>
      <w:r>
        <w:rPr>
          <w:noProof/>
        </w:rPr>
        <w:instrText xml:space="preserve"> PAGEREF _Toc218668152 \h </w:instrText>
      </w:r>
      <w:r>
        <w:rPr>
          <w:noProof/>
        </w:rPr>
      </w:r>
      <w:r>
        <w:rPr>
          <w:noProof/>
        </w:rPr>
        <w:fldChar w:fldCharType="separate"/>
      </w:r>
      <w:r>
        <w:rPr>
          <w:noProof/>
        </w:rPr>
        <w:t>46</w:t>
      </w:r>
      <w:r>
        <w:rPr>
          <w:noProof/>
        </w:rPr>
        <w:fldChar w:fldCharType="end"/>
      </w:r>
    </w:p>
    <w:p w14:paraId="66BEA97C" w14:textId="467C1783"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After location updating completion</w:t>
      </w:r>
      <w:r>
        <w:rPr>
          <w:noProof/>
        </w:rPr>
        <w:tab/>
      </w:r>
      <w:r>
        <w:rPr>
          <w:noProof/>
        </w:rPr>
        <w:fldChar w:fldCharType="begin"/>
      </w:r>
      <w:r>
        <w:rPr>
          <w:noProof/>
        </w:rPr>
        <w:instrText xml:space="preserve"> PAGEREF _Toc218668153 \h </w:instrText>
      </w:r>
      <w:r>
        <w:rPr>
          <w:noProof/>
        </w:rPr>
      </w:r>
      <w:r>
        <w:rPr>
          <w:noProof/>
        </w:rPr>
        <w:fldChar w:fldCharType="separate"/>
      </w:r>
      <w:r>
        <w:rPr>
          <w:noProof/>
        </w:rPr>
        <w:t>46</w:t>
      </w:r>
      <w:r>
        <w:rPr>
          <w:noProof/>
        </w:rPr>
        <w:fldChar w:fldCharType="end"/>
      </w:r>
    </w:p>
    <w:p w14:paraId="3B78F60E" w14:textId="2C294234"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VLR restoration</w:t>
      </w:r>
      <w:r>
        <w:rPr>
          <w:noProof/>
        </w:rPr>
        <w:tab/>
      </w:r>
      <w:r>
        <w:rPr>
          <w:noProof/>
        </w:rPr>
        <w:fldChar w:fldCharType="begin"/>
      </w:r>
      <w:r>
        <w:rPr>
          <w:noProof/>
        </w:rPr>
        <w:instrText xml:space="preserve"> PAGEREF _Toc218668154 \h </w:instrText>
      </w:r>
      <w:r>
        <w:rPr>
          <w:noProof/>
        </w:rPr>
      </w:r>
      <w:r>
        <w:rPr>
          <w:noProof/>
        </w:rPr>
        <w:fldChar w:fldCharType="separate"/>
      </w:r>
      <w:r>
        <w:rPr>
          <w:noProof/>
        </w:rPr>
        <w:t>47</w:t>
      </w:r>
      <w:r>
        <w:rPr>
          <w:noProof/>
        </w:rPr>
        <w:fldChar w:fldCharType="end"/>
      </w:r>
    </w:p>
    <w:p w14:paraId="2A84422A" w14:textId="6BC25E7C"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6.1.3.3.5</w:t>
      </w:r>
      <w:r>
        <w:rPr>
          <w:rFonts w:asciiTheme="minorHAnsi" w:eastAsiaTheme="minorEastAsia" w:hAnsiTheme="minorHAnsi" w:cstheme="minorBidi"/>
          <w:noProof/>
          <w:kern w:val="2"/>
          <w:sz w:val="24"/>
          <w:szCs w:val="24"/>
          <w:lang w:eastAsia="en-GB"/>
          <w14:ligatures w14:val="standardContextual"/>
        </w:rPr>
        <w:tab/>
      </w:r>
      <w:r>
        <w:rPr>
          <w:noProof/>
        </w:rPr>
        <w:t>During Network-Requested PDP Context Activation</w:t>
      </w:r>
      <w:r>
        <w:rPr>
          <w:noProof/>
        </w:rPr>
        <w:tab/>
      </w:r>
      <w:r>
        <w:rPr>
          <w:noProof/>
        </w:rPr>
        <w:fldChar w:fldCharType="begin"/>
      </w:r>
      <w:r>
        <w:rPr>
          <w:noProof/>
        </w:rPr>
        <w:instrText xml:space="preserve"> PAGEREF _Toc218668155 \h </w:instrText>
      </w:r>
      <w:r>
        <w:rPr>
          <w:noProof/>
        </w:rPr>
      </w:r>
      <w:r>
        <w:rPr>
          <w:noProof/>
        </w:rPr>
        <w:fldChar w:fldCharType="separate"/>
      </w:r>
      <w:r>
        <w:rPr>
          <w:noProof/>
        </w:rPr>
        <w:t>47</w:t>
      </w:r>
      <w:r>
        <w:rPr>
          <w:noProof/>
        </w:rPr>
        <w:fldChar w:fldCharType="end"/>
      </w:r>
    </w:p>
    <w:p w14:paraId="2EEB1F40" w14:textId="79E8CDED"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6.1.3.3.6</w:t>
      </w:r>
      <w:r>
        <w:rPr>
          <w:rFonts w:asciiTheme="minorHAnsi" w:eastAsiaTheme="minorEastAsia" w:hAnsiTheme="minorHAnsi" w:cstheme="minorBidi"/>
          <w:noProof/>
          <w:kern w:val="2"/>
          <w:sz w:val="24"/>
          <w:szCs w:val="24"/>
          <w:lang w:eastAsia="en-GB"/>
          <w14:ligatures w14:val="standardContextual"/>
        </w:rPr>
        <w:tab/>
      </w:r>
      <w:r>
        <w:rPr>
          <w:noProof/>
        </w:rPr>
        <w:t>Before GPRS location updating completion</w:t>
      </w:r>
      <w:r>
        <w:rPr>
          <w:noProof/>
        </w:rPr>
        <w:tab/>
      </w:r>
      <w:r>
        <w:rPr>
          <w:noProof/>
        </w:rPr>
        <w:fldChar w:fldCharType="begin"/>
      </w:r>
      <w:r>
        <w:rPr>
          <w:noProof/>
        </w:rPr>
        <w:instrText xml:space="preserve"> PAGEREF _Toc218668156 \h </w:instrText>
      </w:r>
      <w:r>
        <w:rPr>
          <w:noProof/>
        </w:rPr>
      </w:r>
      <w:r>
        <w:rPr>
          <w:noProof/>
        </w:rPr>
        <w:fldChar w:fldCharType="separate"/>
      </w:r>
      <w:r>
        <w:rPr>
          <w:noProof/>
        </w:rPr>
        <w:t>47</w:t>
      </w:r>
      <w:r>
        <w:rPr>
          <w:noProof/>
        </w:rPr>
        <w:fldChar w:fldCharType="end"/>
      </w:r>
    </w:p>
    <w:p w14:paraId="0D1A9380" w14:textId="7D519DEF"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6.1.3.3.7</w:t>
      </w:r>
      <w:r>
        <w:rPr>
          <w:rFonts w:asciiTheme="minorHAnsi" w:eastAsiaTheme="minorEastAsia" w:hAnsiTheme="minorHAnsi" w:cstheme="minorBidi"/>
          <w:noProof/>
          <w:kern w:val="2"/>
          <w:sz w:val="24"/>
          <w:szCs w:val="24"/>
          <w:lang w:eastAsia="en-GB"/>
          <w14:ligatures w14:val="standardContextual"/>
        </w:rPr>
        <w:tab/>
      </w:r>
      <w:r>
        <w:rPr>
          <w:noProof/>
        </w:rPr>
        <w:t>After GPRS location updating completion</w:t>
      </w:r>
      <w:r>
        <w:rPr>
          <w:noProof/>
        </w:rPr>
        <w:tab/>
      </w:r>
      <w:r>
        <w:rPr>
          <w:noProof/>
        </w:rPr>
        <w:fldChar w:fldCharType="begin"/>
      </w:r>
      <w:r>
        <w:rPr>
          <w:noProof/>
        </w:rPr>
        <w:instrText xml:space="preserve"> PAGEREF _Toc218668157 \h </w:instrText>
      </w:r>
      <w:r>
        <w:rPr>
          <w:noProof/>
        </w:rPr>
      </w:r>
      <w:r>
        <w:rPr>
          <w:noProof/>
        </w:rPr>
        <w:fldChar w:fldCharType="separate"/>
      </w:r>
      <w:r>
        <w:rPr>
          <w:noProof/>
        </w:rPr>
        <w:t>48</w:t>
      </w:r>
      <w:r>
        <w:rPr>
          <w:noProof/>
        </w:rPr>
        <w:fldChar w:fldCharType="end"/>
      </w:r>
    </w:p>
    <w:p w14:paraId="4F994049" w14:textId="3DBA0B73"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6.1.3.3.8</w:t>
      </w:r>
      <w:r>
        <w:rPr>
          <w:rFonts w:asciiTheme="minorHAnsi" w:eastAsiaTheme="minorEastAsia" w:hAnsiTheme="minorHAnsi" w:cstheme="minorBidi"/>
          <w:noProof/>
          <w:kern w:val="2"/>
          <w:sz w:val="24"/>
          <w:szCs w:val="24"/>
          <w:lang w:eastAsia="en-GB"/>
          <w14:ligatures w14:val="standardContextual"/>
        </w:rPr>
        <w:tab/>
      </w:r>
      <w:r>
        <w:rPr>
          <w:noProof/>
        </w:rPr>
        <w:t>Query for a Location Request</w:t>
      </w:r>
      <w:r>
        <w:rPr>
          <w:noProof/>
        </w:rPr>
        <w:tab/>
      </w:r>
      <w:r>
        <w:rPr>
          <w:noProof/>
        </w:rPr>
        <w:fldChar w:fldCharType="begin"/>
      </w:r>
      <w:r>
        <w:rPr>
          <w:noProof/>
        </w:rPr>
        <w:instrText xml:space="preserve"> PAGEREF _Toc218668158 \h </w:instrText>
      </w:r>
      <w:r>
        <w:rPr>
          <w:noProof/>
        </w:rPr>
      </w:r>
      <w:r>
        <w:rPr>
          <w:noProof/>
        </w:rPr>
        <w:fldChar w:fldCharType="separate"/>
      </w:r>
      <w:r>
        <w:rPr>
          <w:noProof/>
        </w:rPr>
        <w:t>48</w:t>
      </w:r>
      <w:r>
        <w:rPr>
          <w:noProof/>
        </w:rPr>
        <w:fldChar w:fldCharType="end"/>
      </w:r>
    </w:p>
    <w:p w14:paraId="4543FF7E" w14:textId="7AC1FA4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The Visitor Location Register (VLR)</w:t>
      </w:r>
      <w:r>
        <w:rPr>
          <w:noProof/>
        </w:rPr>
        <w:tab/>
      </w:r>
      <w:r>
        <w:rPr>
          <w:noProof/>
        </w:rPr>
        <w:fldChar w:fldCharType="begin"/>
      </w:r>
      <w:r>
        <w:rPr>
          <w:noProof/>
        </w:rPr>
        <w:instrText xml:space="preserve"> PAGEREF _Toc218668159 \h </w:instrText>
      </w:r>
      <w:r>
        <w:rPr>
          <w:noProof/>
        </w:rPr>
      </w:r>
      <w:r>
        <w:rPr>
          <w:noProof/>
        </w:rPr>
        <w:fldChar w:fldCharType="separate"/>
      </w:r>
      <w:r>
        <w:rPr>
          <w:noProof/>
        </w:rPr>
        <w:t>48</w:t>
      </w:r>
      <w:r>
        <w:rPr>
          <w:noProof/>
        </w:rPr>
        <w:fldChar w:fldCharType="end"/>
      </w:r>
    </w:p>
    <w:p w14:paraId="5CAD6FD8" w14:textId="01010682"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_Toc218668160 \h </w:instrText>
      </w:r>
      <w:r>
        <w:rPr>
          <w:noProof/>
        </w:rPr>
      </w:r>
      <w:r>
        <w:rPr>
          <w:noProof/>
        </w:rPr>
        <w:fldChar w:fldCharType="separate"/>
      </w:r>
      <w:r>
        <w:rPr>
          <w:noProof/>
        </w:rPr>
        <w:t>48</w:t>
      </w:r>
      <w:r>
        <w:rPr>
          <w:noProof/>
        </w:rPr>
        <w:fldChar w:fldCharType="end"/>
      </w:r>
    </w:p>
    <w:p w14:paraId="04A8A0F7" w14:textId="4D628234"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Inter-VLR information retrieval</w:t>
      </w:r>
      <w:r>
        <w:rPr>
          <w:noProof/>
        </w:rPr>
        <w:tab/>
      </w:r>
      <w:r>
        <w:rPr>
          <w:noProof/>
        </w:rPr>
        <w:fldChar w:fldCharType="begin"/>
      </w:r>
      <w:r>
        <w:rPr>
          <w:noProof/>
        </w:rPr>
        <w:instrText xml:space="preserve"> PAGEREF _Toc218668161 \h </w:instrText>
      </w:r>
      <w:r>
        <w:rPr>
          <w:noProof/>
        </w:rPr>
      </w:r>
      <w:r>
        <w:rPr>
          <w:noProof/>
        </w:rPr>
        <w:fldChar w:fldCharType="separate"/>
      </w:r>
      <w:r>
        <w:rPr>
          <w:noProof/>
        </w:rPr>
        <w:t>48</w:t>
      </w:r>
      <w:r>
        <w:rPr>
          <w:noProof/>
        </w:rPr>
        <w:fldChar w:fldCharType="end"/>
      </w:r>
    </w:p>
    <w:p w14:paraId="5433E1FF" w14:textId="18F2A0B9"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HLR request</w:t>
      </w:r>
      <w:r>
        <w:rPr>
          <w:noProof/>
        </w:rPr>
        <w:tab/>
      </w:r>
      <w:r>
        <w:rPr>
          <w:noProof/>
        </w:rPr>
        <w:fldChar w:fldCharType="begin"/>
      </w:r>
      <w:r>
        <w:rPr>
          <w:noProof/>
        </w:rPr>
        <w:instrText xml:space="preserve"> PAGEREF _Toc218668162 \h </w:instrText>
      </w:r>
      <w:r>
        <w:rPr>
          <w:noProof/>
        </w:rPr>
      </w:r>
      <w:r>
        <w:rPr>
          <w:noProof/>
        </w:rPr>
        <w:fldChar w:fldCharType="separate"/>
      </w:r>
      <w:r>
        <w:rPr>
          <w:noProof/>
        </w:rPr>
        <w:t>48</w:t>
      </w:r>
      <w:r>
        <w:rPr>
          <w:noProof/>
        </w:rPr>
        <w:fldChar w:fldCharType="end"/>
      </w:r>
    </w:p>
    <w:p w14:paraId="6571CB4D" w14:textId="61A1D81A"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lang w:eastAsia="zh-CN"/>
        </w:rPr>
        <w:t>CSS</w:t>
      </w:r>
      <w:r>
        <w:rPr>
          <w:noProof/>
        </w:rPr>
        <w:t xml:space="preserve"> request</w:t>
      </w:r>
      <w:r>
        <w:rPr>
          <w:noProof/>
        </w:rPr>
        <w:tab/>
      </w:r>
      <w:r>
        <w:rPr>
          <w:noProof/>
        </w:rPr>
        <w:fldChar w:fldCharType="begin"/>
      </w:r>
      <w:r>
        <w:rPr>
          <w:noProof/>
        </w:rPr>
        <w:instrText xml:space="preserve"> PAGEREF _Toc218668163 \h </w:instrText>
      </w:r>
      <w:r>
        <w:rPr>
          <w:noProof/>
        </w:rPr>
      </w:r>
      <w:r>
        <w:rPr>
          <w:noProof/>
        </w:rPr>
        <w:fldChar w:fldCharType="separate"/>
      </w:r>
      <w:r>
        <w:rPr>
          <w:noProof/>
        </w:rPr>
        <w:t>49</w:t>
      </w:r>
      <w:r>
        <w:rPr>
          <w:noProof/>
        </w:rPr>
        <w:fldChar w:fldCharType="end"/>
      </w:r>
    </w:p>
    <w:p w14:paraId="599136BE" w14:textId="590D933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The Interworking MSC (IWMSC) for Short Message Service</w:t>
      </w:r>
      <w:r>
        <w:rPr>
          <w:noProof/>
        </w:rPr>
        <w:tab/>
      </w:r>
      <w:r>
        <w:rPr>
          <w:noProof/>
        </w:rPr>
        <w:fldChar w:fldCharType="begin"/>
      </w:r>
      <w:r>
        <w:rPr>
          <w:noProof/>
        </w:rPr>
        <w:instrText xml:space="preserve"> PAGEREF _Toc218668164 \h </w:instrText>
      </w:r>
      <w:r>
        <w:rPr>
          <w:noProof/>
        </w:rPr>
      </w:r>
      <w:r>
        <w:rPr>
          <w:noProof/>
        </w:rPr>
        <w:fldChar w:fldCharType="separate"/>
      </w:r>
      <w:r>
        <w:rPr>
          <w:noProof/>
        </w:rPr>
        <w:t>49</w:t>
      </w:r>
      <w:r>
        <w:rPr>
          <w:noProof/>
        </w:rPr>
        <w:fldChar w:fldCharType="end"/>
      </w:r>
    </w:p>
    <w:p w14:paraId="32EDF4D6" w14:textId="10DB19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The Equipment Identity Register (EIR)</w:t>
      </w:r>
      <w:r>
        <w:rPr>
          <w:noProof/>
        </w:rPr>
        <w:tab/>
      </w:r>
      <w:r>
        <w:rPr>
          <w:noProof/>
        </w:rPr>
        <w:fldChar w:fldCharType="begin"/>
      </w:r>
      <w:r>
        <w:rPr>
          <w:noProof/>
        </w:rPr>
        <w:instrText xml:space="preserve"> PAGEREF _Toc218668165 \h </w:instrText>
      </w:r>
      <w:r>
        <w:rPr>
          <w:noProof/>
        </w:rPr>
      </w:r>
      <w:r>
        <w:rPr>
          <w:noProof/>
        </w:rPr>
        <w:fldChar w:fldCharType="separate"/>
      </w:r>
      <w:r>
        <w:rPr>
          <w:noProof/>
        </w:rPr>
        <w:t>49</w:t>
      </w:r>
      <w:r>
        <w:rPr>
          <w:noProof/>
        </w:rPr>
        <w:fldChar w:fldCharType="end"/>
      </w:r>
    </w:p>
    <w:p w14:paraId="6DD6791A" w14:textId="53E4358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_Toc218668166 \h </w:instrText>
      </w:r>
      <w:r>
        <w:rPr>
          <w:noProof/>
        </w:rPr>
      </w:r>
      <w:r>
        <w:rPr>
          <w:noProof/>
        </w:rPr>
        <w:fldChar w:fldCharType="separate"/>
      </w:r>
      <w:r>
        <w:rPr>
          <w:noProof/>
        </w:rPr>
        <w:t>49</w:t>
      </w:r>
      <w:r>
        <w:rPr>
          <w:noProof/>
        </w:rPr>
        <w:fldChar w:fldCharType="end"/>
      </w:r>
    </w:p>
    <w:p w14:paraId="57F0BF99" w14:textId="28D0C7E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The Serving GPRS Support Node (SGSN)</w:t>
      </w:r>
      <w:r>
        <w:rPr>
          <w:noProof/>
        </w:rPr>
        <w:tab/>
      </w:r>
      <w:r>
        <w:rPr>
          <w:noProof/>
        </w:rPr>
        <w:fldChar w:fldCharType="begin"/>
      </w:r>
      <w:r>
        <w:rPr>
          <w:noProof/>
        </w:rPr>
        <w:instrText xml:space="preserve"> PAGEREF _Toc218668167 \h </w:instrText>
      </w:r>
      <w:r>
        <w:rPr>
          <w:noProof/>
        </w:rPr>
      </w:r>
      <w:r>
        <w:rPr>
          <w:noProof/>
        </w:rPr>
        <w:fldChar w:fldCharType="separate"/>
      </w:r>
      <w:r>
        <w:rPr>
          <w:noProof/>
        </w:rPr>
        <w:t>49</w:t>
      </w:r>
      <w:r>
        <w:rPr>
          <w:noProof/>
        </w:rPr>
        <w:fldChar w:fldCharType="end"/>
      </w:r>
    </w:p>
    <w:p w14:paraId="49F332D0" w14:textId="79F58866"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6.1.3.8.</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_Toc218668168 \h </w:instrText>
      </w:r>
      <w:r>
        <w:rPr>
          <w:noProof/>
        </w:rPr>
      </w:r>
      <w:r>
        <w:rPr>
          <w:noProof/>
        </w:rPr>
        <w:fldChar w:fldCharType="separate"/>
      </w:r>
      <w:r>
        <w:rPr>
          <w:noProof/>
        </w:rPr>
        <w:t>49</w:t>
      </w:r>
      <w:r>
        <w:rPr>
          <w:noProof/>
        </w:rPr>
        <w:fldChar w:fldCharType="end"/>
      </w:r>
    </w:p>
    <w:p w14:paraId="11F1346D" w14:textId="2E2C5204"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HLR</w:t>
      </w:r>
      <w:r>
        <w:rPr>
          <w:noProof/>
        </w:rPr>
        <w:t xml:space="preserve"> request</w:t>
      </w:r>
      <w:r>
        <w:rPr>
          <w:noProof/>
        </w:rPr>
        <w:tab/>
      </w:r>
      <w:r>
        <w:rPr>
          <w:noProof/>
        </w:rPr>
        <w:fldChar w:fldCharType="begin"/>
      </w:r>
      <w:r>
        <w:rPr>
          <w:noProof/>
        </w:rPr>
        <w:instrText xml:space="preserve"> PAGEREF _Toc218668169 \h </w:instrText>
      </w:r>
      <w:r>
        <w:rPr>
          <w:noProof/>
        </w:rPr>
      </w:r>
      <w:r>
        <w:rPr>
          <w:noProof/>
        </w:rPr>
        <w:fldChar w:fldCharType="separate"/>
      </w:r>
      <w:r>
        <w:rPr>
          <w:noProof/>
        </w:rPr>
        <w:t>49</w:t>
      </w:r>
      <w:r>
        <w:rPr>
          <w:noProof/>
        </w:rPr>
        <w:fldChar w:fldCharType="end"/>
      </w:r>
    </w:p>
    <w:p w14:paraId="6D74EB6C" w14:textId="1938D657"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GMSC</w:t>
      </w:r>
      <w:r>
        <w:rPr>
          <w:noProof/>
        </w:rPr>
        <w:t xml:space="preserve"> request</w:t>
      </w:r>
      <w:r>
        <w:rPr>
          <w:noProof/>
        </w:rPr>
        <w:tab/>
      </w:r>
      <w:r>
        <w:rPr>
          <w:noProof/>
        </w:rPr>
        <w:fldChar w:fldCharType="begin"/>
      </w:r>
      <w:r>
        <w:rPr>
          <w:noProof/>
        </w:rPr>
        <w:instrText xml:space="preserve"> PAGEREF _Toc218668170 \h </w:instrText>
      </w:r>
      <w:r>
        <w:rPr>
          <w:noProof/>
        </w:rPr>
      </w:r>
      <w:r>
        <w:rPr>
          <w:noProof/>
        </w:rPr>
        <w:fldChar w:fldCharType="separate"/>
      </w:r>
      <w:r>
        <w:rPr>
          <w:noProof/>
        </w:rPr>
        <w:t>49</w:t>
      </w:r>
      <w:r>
        <w:rPr>
          <w:noProof/>
        </w:rPr>
        <w:fldChar w:fldCharType="end"/>
      </w:r>
    </w:p>
    <w:p w14:paraId="3978866C" w14:textId="563D714B"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CSS</w:t>
      </w:r>
      <w:r>
        <w:rPr>
          <w:noProof/>
        </w:rPr>
        <w:t xml:space="preserve"> request</w:t>
      </w:r>
      <w:r>
        <w:rPr>
          <w:noProof/>
        </w:rPr>
        <w:tab/>
      </w:r>
      <w:r>
        <w:rPr>
          <w:noProof/>
        </w:rPr>
        <w:fldChar w:fldCharType="begin"/>
      </w:r>
      <w:r>
        <w:rPr>
          <w:noProof/>
        </w:rPr>
        <w:instrText xml:space="preserve"> PAGEREF _Toc218668171 \h </w:instrText>
      </w:r>
      <w:r>
        <w:rPr>
          <w:noProof/>
        </w:rPr>
      </w:r>
      <w:r>
        <w:rPr>
          <w:noProof/>
        </w:rPr>
        <w:fldChar w:fldCharType="separate"/>
      </w:r>
      <w:r>
        <w:rPr>
          <w:noProof/>
        </w:rPr>
        <w:t>49</w:t>
      </w:r>
      <w:r>
        <w:rPr>
          <w:noProof/>
        </w:rPr>
        <w:fldChar w:fldCharType="end"/>
      </w:r>
    </w:p>
    <w:p w14:paraId="5FC99E32" w14:textId="4C9832B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The Gateway GPRS Support Node (GGSN)</w:t>
      </w:r>
      <w:r>
        <w:rPr>
          <w:noProof/>
        </w:rPr>
        <w:tab/>
      </w:r>
      <w:r>
        <w:rPr>
          <w:noProof/>
        </w:rPr>
        <w:fldChar w:fldCharType="begin"/>
      </w:r>
      <w:r>
        <w:rPr>
          <w:noProof/>
        </w:rPr>
        <w:instrText xml:space="preserve"> PAGEREF _Toc218668172 \h </w:instrText>
      </w:r>
      <w:r>
        <w:rPr>
          <w:noProof/>
        </w:rPr>
      </w:r>
      <w:r>
        <w:rPr>
          <w:noProof/>
        </w:rPr>
        <w:fldChar w:fldCharType="separate"/>
      </w:r>
      <w:r>
        <w:rPr>
          <w:noProof/>
        </w:rPr>
        <w:t>49</w:t>
      </w:r>
      <w:r>
        <w:rPr>
          <w:noProof/>
        </w:rPr>
        <w:fldChar w:fldCharType="end"/>
      </w:r>
    </w:p>
    <w:p w14:paraId="54C6D082" w14:textId="65ACBF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The Gateway MSC (GMSC) for Short Message Service</w:t>
      </w:r>
      <w:r>
        <w:rPr>
          <w:noProof/>
        </w:rPr>
        <w:tab/>
      </w:r>
      <w:r>
        <w:rPr>
          <w:noProof/>
        </w:rPr>
        <w:fldChar w:fldCharType="begin"/>
      </w:r>
      <w:r>
        <w:rPr>
          <w:noProof/>
        </w:rPr>
        <w:instrText xml:space="preserve"> PAGEREF _Toc218668173 \h </w:instrText>
      </w:r>
      <w:r>
        <w:rPr>
          <w:noProof/>
        </w:rPr>
      </w:r>
      <w:r>
        <w:rPr>
          <w:noProof/>
        </w:rPr>
        <w:fldChar w:fldCharType="separate"/>
      </w:r>
      <w:r>
        <w:rPr>
          <w:noProof/>
        </w:rPr>
        <w:t>50</w:t>
      </w:r>
      <w:r>
        <w:rPr>
          <w:noProof/>
        </w:rPr>
        <w:fldChar w:fldCharType="end"/>
      </w:r>
    </w:p>
    <w:p w14:paraId="6A39FE17" w14:textId="5589F6A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6.1.3.10A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_Toc218668174 \h </w:instrText>
      </w:r>
      <w:r>
        <w:rPr>
          <w:noProof/>
        </w:rPr>
      </w:r>
      <w:r>
        <w:rPr>
          <w:noProof/>
        </w:rPr>
        <w:fldChar w:fldCharType="separate"/>
      </w:r>
      <w:r>
        <w:rPr>
          <w:noProof/>
        </w:rPr>
        <w:t>50</w:t>
      </w:r>
      <w:r>
        <w:rPr>
          <w:noProof/>
        </w:rPr>
        <w:fldChar w:fldCharType="end"/>
      </w:r>
    </w:p>
    <w:p w14:paraId="4DD5A3A7" w14:textId="11CB8EB8"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6.1.3.10A.1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_Toc218668175 \h </w:instrText>
      </w:r>
      <w:r>
        <w:rPr>
          <w:noProof/>
        </w:rPr>
      </w:r>
      <w:r>
        <w:rPr>
          <w:noProof/>
        </w:rPr>
        <w:fldChar w:fldCharType="separate"/>
      </w:r>
      <w:r>
        <w:rPr>
          <w:noProof/>
        </w:rPr>
        <w:t>50</w:t>
      </w:r>
      <w:r>
        <w:rPr>
          <w:noProof/>
        </w:rPr>
        <w:fldChar w:fldCharType="end"/>
      </w:r>
    </w:p>
    <w:p w14:paraId="17F41BB5" w14:textId="43DCB182"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6.1.3.10A.2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_Toc218668176 \h </w:instrText>
      </w:r>
      <w:r>
        <w:rPr>
          <w:noProof/>
        </w:rPr>
      </w:r>
      <w:r>
        <w:rPr>
          <w:noProof/>
        </w:rPr>
        <w:fldChar w:fldCharType="separate"/>
      </w:r>
      <w:r>
        <w:rPr>
          <w:noProof/>
        </w:rPr>
        <w:t>50</w:t>
      </w:r>
      <w:r>
        <w:rPr>
          <w:noProof/>
        </w:rPr>
        <w:fldChar w:fldCharType="end"/>
      </w:r>
    </w:p>
    <w:p w14:paraId="0AD7A0A9" w14:textId="1FAA53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6.1.3.10B</w:t>
      </w:r>
      <w:r>
        <w:rPr>
          <w:rFonts w:asciiTheme="minorHAnsi" w:eastAsiaTheme="minorEastAsia" w:hAnsiTheme="minorHAnsi" w:cstheme="minorBidi"/>
          <w:noProof/>
          <w:kern w:val="2"/>
          <w:sz w:val="24"/>
          <w:szCs w:val="24"/>
          <w:lang w:eastAsia="en-GB"/>
          <w14:ligatures w14:val="standardContextual"/>
        </w:rPr>
        <w:tab/>
      </w:r>
      <w:r>
        <w:rPr>
          <w:noProof/>
        </w:rPr>
        <w:t>The Gateway Mobile Location Centre (GMLC)</w:t>
      </w:r>
      <w:r>
        <w:rPr>
          <w:noProof/>
        </w:rPr>
        <w:tab/>
      </w:r>
      <w:r>
        <w:rPr>
          <w:noProof/>
        </w:rPr>
        <w:fldChar w:fldCharType="begin"/>
      </w:r>
      <w:r>
        <w:rPr>
          <w:noProof/>
        </w:rPr>
        <w:instrText xml:space="preserve"> PAGEREF _Toc218668177 \h </w:instrText>
      </w:r>
      <w:r>
        <w:rPr>
          <w:noProof/>
        </w:rPr>
      </w:r>
      <w:r>
        <w:rPr>
          <w:noProof/>
        </w:rPr>
        <w:fldChar w:fldCharType="separate"/>
      </w:r>
      <w:r>
        <w:rPr>
          <w:noProof/>
        </w:rPr>
        <w:t>50</w:t>
      </w:r>
      <w:r>
        <w:rPr>
          <w:noProof/>
        </w:rPr>
        <w:fldChar w:fldCharType="end"/>
      </w:r>
    </w:p>
    <w:p w14:paraId="0D3B25D3" w14:textId="0AB8E0C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10C</w:t>
      </w:r>
      <w:r>
        <w:rPr>
          <w:rFonts w:asciiTheme="minorHAnsi" w:eastAsiaTheme="minorEastAsia" w:hAnsiTheme="minorHAnsi" w:cstheme="minorBidi"/>
          <w:noProof/>
          <w:kern w:val="2"/>
          <w:sz w:val="24"/>
          <w:szCs w:val="24"/>
          <w:lang w:eastAsia="en-GB"/>
          <w14:ligatures w14:val="standardContextual"/>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r>
      <w:r>
        <w:rPr>
          <w:noProof/>
        </w:rPr>
        <w:instrText xml:space="preserve"> PAGEREF _Toc218668178 \h </w:instrText>
      </w:r>
      <w:r>
        <w:rPr>
          <w:noProof/>
        </w:rPr>
      </w:r>
      <w:r>
        <w:rPr>
          <w:noProof/>
        </w:rPr>
        <w:fldChar w:fldCharType="separate"/>
      </w:r>
      <w:r>
        <w:rPr>
          <w:noProof/>
        </w:rPr>
        <w:t>50</w:t>
      </w:r>
      <w:r>
        <w:rPr>
          <w:noProof/>
        </w:rPr>
        <w:fldChar w:fldCharType="end"/>
      </w:r>
    </w:p>
    <w:p w14:paraId="3126CC7F" w14:textId="4AB2B65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6.1.3.11</w:t>
      </w:r>
      <w:r>
        <w:rPr>
          <w:rFonts w:asciiTheme="minorHAnsi" w:eastAsiaTheme="minorEastAsia" w:hAnsiTheme="minorHAnsi" w:cstheme="minorBidi"/>
          <w:noProof/>
          <w:kern w:val="2"/>
          <w:sz w:val="24"/>
          <w:szCs w:val="24"/>
          <w:lang w:eastAsia="en-GB"/>
          <w14:ligatures w14:val="standardContextual"/>
        </w:rPr>
        <w:tab/>
      </w:r>
      <w:r>
        <w:rPr>
          <w:noProof/>
        </w:rPr>
        <w:t>Summary table</w:t>
      </w:r>
      <w:r>
        <w:rPr>
          <w:noProof/>
        </w:rPr>
        <w:tab/>
      </w:r>
      <w:r>
        <w:rPr>
          <w:noProof/>
        </w:rPr>
        <w:fldChar w:fldCharType="begin"/>
      </w:r>
      <w:r>
        <w:rPr>
          <w:noProof/>
        </w:rPr>
        <w:instrText xml:space="preserve"> PAGEREF _Toc218668179 \h </w:instrText>
      </w:r>
      <w:r>
        <w:rPr>
          <w:noProof/>
        </w:rPr>
      </w:r>
      <w:r>
        <w:rPr>
          <w:noProof/>
        </w:rPr>
        <w:fldChar w:fldCharType="separate"/>
      </w:r>
      <w:r>
        <w:rPr>
          <w:noProof/>
        </w:rPr>
        <w:t>50</w:t>
      </w:r>
      <w:r>
        <w:rPr>
          <w:noProof/>
        </w:rPr>
        <w:fldChar w:fldCharType="end"/>
      </w:r>
    </w:p>
    <w:p w14:paraId="387FEA7F" w14:textId="24C7303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Use of TC</w:t>
      </w:r>
      <w:r>
        <w:rPr>
          <w:noProof/>
        </w:rPr>
        <w:tab/>
      </w:r>
      <w:r>
        <w:rPr>
          <w:noProof/>
        </w:rPr>
        <w:fldChar w:fldCharType="begin"/>
      </w:r>
      <w:r>
        <w:rPr>
          <w:noProof/>
        </w:rPr>
        <w:instrText xml:space="preserve"> PAGEREF _Toc218668180 \h </w:instrText>
      </w:r>
      <w:r>
        <w:rPr>
          <w:noProof/>
        </w:rPr>
      </w:r>
      <w:r>
        <w:rPr>
          <w:noProof/>
        </w:rPr>
        <w:fldChar w:fldCharType="separate"/>
      </w:r>
      <w:r>
        <w:rPr>
          <w:noProof/>
        </w:rPr>
        <w:t>54</w:t>
      </w:r>
      <w:r>
        <w:rPr>
          <w:noProof/>
        </w:rPr>
        <w:fldChar w:fldCharType="end"/>
      </w:r>
    </w:p>
    <w:p w14:paraId="1E53D31F" w14:textId="5F33878A"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on MAP services</w:t>
      </w:r>
      <w:r>
        <w:rPr>
          <w:noProof/>
        </w:rPr>
        <w:tab/>
      </w:r>
      <w:r>
        <w:rPr>
          <w:noProof/>
        </w:rPr>
        <w:fldChar w:fldCharType="begin"/>
      </w:r>
      <w:r>
        <w:rPr>
          <w:noProof/>
        </w:rPr>
        <w:instrText xml:space="preserve"> PAGEREF _Toc218668181 \h </w:instrText>
      </w:r>
      <w:r>
        <w:rPr>
          <w:noProof/>
        </w:rPr>
      </w:r>
      <w:r>
        <w:rPr>
          <w:noProof/>
        </w:rPr>
        <w:fldChar w:fldCharType="separate"/>
      </w:r>
      <w:r>
        <w:rPr>
          <w:noProof/>
        </w:rPr>
        <w:t>54</w:t>
      </w:r>
      <w:r>
        <w:rPr>
          <w:noProof/>
        </w:rPr>
        <w:fldChar w:fldCharType="end"/>
      </w:r>
    </w:p>
    <w:p w14:paraId="10D6FC98" w14:textId="78EE2A3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Terminology and definitions</w:t>
      </w:r>
      <w:r>
        <w:rPr>
          <w:noProof/>
        </w:rPr>
        <w:tab/>
      </w:r>
      <w:r>
        <w:rPr>
          <w:noProof/>
        </w:rPr>
        <w:fldChar w:fldCharType="begin"/>
      </w:r>
      <w:r>
        <w:rPr>
          <w:noProof/>
        </w:rPr>
        <w:instrText xml:space="preserve"> PAGEREF _Toc218668182 \h </w:instrText>
      </w:r>
      <w:r>
        <w:rPr>
          <w:noProof/>
        </w:rPr>
      </w:r>
      <w:r>
        <w:rPr>
          <w:noProof/>
        </w:rPr>
        <w:fldChar w:fldCharType="separate"/>
      </w:r>
      <w:r>
        <w:rPr>
          <w:noProof/>
        </w:rPr>
        <w:t>54</w:t>
      </w:r>
      <w:r>
        <w:rPr>
          <w:noProof/>
        </w:rPr>
        <w:fldChar w:fldCharType="end"/>
      </w:r>
    </w:p>
    <w:p w14:paraId="22A50CC4" w14:textId="0A227E0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Modelling principles</w:t>
      </w:r>
      <w:r>
        <w:rPr>
          <w:noProof/>
        </w:rPr>
        <w:tab/>
      </w:r>
      <w:r>
        <w:rPr>
          <w:noProof/>
        </w:rPr>
        <w:fldChar w:fldCharType="begin"/>
      </w:r>
      <w:r>
        <w:rPr>
          <w:noProof/>
        </w:rPr>
        <w:instrText xml:space="preserve"> PAGEREF _Toc218668183 \h </w:instrText>
      </w:r>
      <w:r>
        <w:rPr>
          <w:noProof/>
        </w:rPr>
      </w:r>
      <w:r>
        <w:rPr>
          <w:noProof/>
        </w:rPr>
        <w:fldChar w:fldCharType="separate"/>
      </w:r>
      <w:r>
        <w:rPr>
          <w:noProof/>
        </w:rPr>
        <w:t>54</w:t>
      </w:r>
      <w:r>
        <w:rPr>
          <w:noProof/>
        </w:rPr>
        <w:fldChar w:fldCharType="end"/>
      </w:r>
    </w:p>
    <w:p w14:paraId="30E781DD" w14:textId="04DF390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 MAP services</w:t>
      </w:r>
      <w:r>
        <w:rPr>
          <w:noProof/>
        </w:rPr>
        <w:tab/>
      </w:r>
      <w:r>
        <w:rPr>
          <w:noProof/>
        </w:rPr>
        <w:fldChar w:fldCharType="begin"/>
      </w:r>
      <w:r>
        <w:rPr>
          <w:noProof/>
        </w:rPr>
        <w:instrText xml:space="preserve"> PAGEREF _Toc218668184 \h </w:instrText>
      </w:r>
      <w:r>
        <w:rPr>
          <w:noProof/>
        </w:rPr>
      </w:r>
      <w:r>
        <w:rPr>
          <w:noProof/>
        </w:rPr>
        <w:fldChar w:fldCharType="separate"/>
      </w:r>
      <w:r>
        <w:rPr>
          <w:noProof/>
        </w:rPr>
        <w:t>55</w:t>
      </w:r>
      <w:r>
        <w:rPr>
          <w:noProof/>
        </w:rPr>
        <w:fldChar w:fldCharType="end"/>
      </w:r>
    </w:p>
    <w:p w14:paraId="3C6DB9C7" w14:textId="66BFFFC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MAP-OPEN service</w:t>
      </w:r>
      <w:r>
        <w:rPr>
          <w:noProof/>
        </w:rPr>
        <w:tab/>
      </w:r>
      <w:r>
        <w:rPr>
          <w:noProof/>
        </w:rPr>
        <w:fldChar w:fldCharType="begin"/>
      </w:r>
      <w:r>
        <w:rPr>
          <w:noProof/>
        </w:rPr>
        <w:instrText xml:space="preserve"> PAGEREF _Toc218668185 \h </w:instrText>
      </w:r>
      <w:r>
        <w:rPr>
          <w:noProof/>
        </w:rPr>
      </w:r>
      <w:r>
        <w:rPr>
          <w:noProof/>
        </w:rPr>
        <w:fldChar w:fldCharType="separate"/>
      </w:r>
      <w:r>
        <w:rPr>
          <w:noProof/>
        </w:rPr>
        <w:t>56</w:t>
      </w:r>
      <w:r>
        <w:rPr>
          <w:noProof/>
        </w:rPr>
        <w:fldChar w:fldCharType="end"/>
      </w:r>
    </w:p>
    <w:p w14:paraId="587CCD80" w14:textId="08241D4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MAP-CLOSE service</w:t>
      </w:r>
      <w:r>
        <w:rPr>
          <w:noProof/>
        </w:rPr>
        <w:tab/>
      </w:r>
      <w:r>
        <w:rPr>
          <w:noProof/>
        </w:rPr>
        <w:fldChar w:fldCharType="begin"/>
      </w:r>
      <w:r>
        <w:rPr>
          <w:noProof/>
        </w:rPr>
        <w:instrText xml:space="preserve"> PAGEREF _Toc218668186 \h </w:instrText>
      </w:r>
      <w:r>
        <w:rPr>
          <w:noProof/>
        </w:rPr>
      </w:r>
      <w:r>
        <w:rPr>
          <w:noProof/>
        </w:rPr>
        <w:fldChar w:fldCharType="separate"/>
      </w:r>
      <w:r>
        <w:rPr>
          <w:noProof/>
        </w:rPr>
        <w:t>59</w:t>
      </w:r>
      <w:r>
        <w:rPr>
          <w:noProof/>
        </w:rPr>
        <w:fldChar w:fldCharType="end"/>
      </w:r>
    </w:p>
    <w:p w14:paraId="46E488E8" w14:textId="122DAE1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MAP-DELIMITER service</w:t>
      </w:r>
      <w:r>
        <w:rPr>
          <w:noProof/>
        </w:rPr>
        <w:tab/>
      </w:r>
      <w:r>
        <w:rPr>
          <w:noProof/>
        </w:rPr>
        <w:fldChar w:fldCharType="begin"/>
      </w:r>
      <w:r>
        <w:rPr>
          <w:noProof/>
        </w:rPr>
        <w:instrText xml:space="preserve"> PAGEREF _Toc218668187 \h </w:instrText>
      </w:r>
      <w:r>
        <w:rPr>
          <w:noProof/>
        </w:rPr>
      </w:r>
      <w:r>
        <w:rPr>
          <w:noProof/>
        </w:rPr>
        <w:fldChar w:fldCharType="separate"/>
      </w:r>
      <w:r>
        <w:rPr>
          <w:noProof/>
        </w:rPr>
        <w:t>59</w:t>
      </w:r>
      <w:r>
        <w:rPr>
          <w:noProof/>
        </w:rPr>
        <w:fldChar w:fldCharType="end"/>
      </w:r>
    </w:p>
    <w:p w14:paraId="48650B37" w14:textId="6EC2341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MAP-U-ABORT service</w:t>
      </w:r>
      <w:r>
        <w:rPr>
          <w:noProof/>
        </w:rPr>
        <w:tab/>
      </w:r>
      <w:r>
        <w:rPr>
          <w:noProof/>
        </w:rPr>
        <w:fldChar w:fldCharType="begin"/>
      </w:r>
      <w:r>
        <w:rPr>
          <w:noProof/>
        </w:rPr>
        <w:instrText xml:space="preserve"> PAGEREF _Toc218668188 \h </w:instrText>
      </w:r>
      <w:r>
        <w:rPr>
          <w:noProof/>
        </w:rPr>
      </w:r>
      <w:r>
        <w:rPr>
          <w:noProof/>
        </w:rPr>
        <w:fldChar w:fldCharType="separate"/>
      </w:r>
      <w:r>
        <w:rPr>
          <w:noProof/>
        </w:rPr>
        <w:t>59</w:t>
      </w:r>
      <w:r>
        <w:rPr>
          <w:noProof/>
        </w:rPr>
        <w:fldChar w:fldCharType="end"/>
      </w:r>
    </w:p>
    <w:p w14:paraId="676C1C23" w14:textId="268B0C6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MAP-P-ABORT service</w:t>
      </w:r>
      <w:r>
        <w:rPr>
          <w:noProof/>
        </w:rPr>
        <w:tab/>
      </w:r>
      <w:r>
        <w:rPr>
          <w:noProof/>
        </w:rPr>
        <w:fldChar w:fldCharType="begin"/>
      </w:r>
      <w:r>
        <w:rPr>
          <w:noProof/>
        </w:rPr>
        <w:instrText xml:space="preserve"> PAGEREF _Toc218668189 \h </w:instrText>
      </w:r>
      <w:r>
        <w:rPr>
          <w:noProof/>
        </w:rPr>
      </w:r>
      <w:r>
        <w:rPr>
          <w:noProof/>
        </w:rPr>
        <w:fldChar w:fldCharType="separate"/>
      </w:r>
      <w:r>
        <w:rPr>
          <w:noProof/>
        </w:rPr>
        <w:t>60</w:t>
      </w:r>
      <w:r>
        <w:rPr>
          <w:noProof/>
        </w:rPr>
        <w:fldChar w:fldCharType="end"/>
      </w:r>
    </w:p>
    <w:p w14:paraId="39805EC8" w14:textId="552BDAB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MAP-NOTICE service</w:t>
      </w:r>
      <w:r>
        <w:rPr>
          <w:noProof/>
        </w:rPr>
        <w:tab/>
      </w:r>
      <w:r>
        <w:rPr>
          <w:noProof/>
        </w:rPr>
        <w:fldChar w:fldCharType="begin"/>
      </w:r>
      <w:r>
        <w:rPr>
          <w:noProof/>
        </w:rPr>
        <w:instrText xml:space="preserve"> PAGEREF _Toc218668190 \h </w:instrText>
      </w:r>
      <w:r>
        <w:rPr>
          <w:noProof/>
        </w:rPr>
      </w:r>
      <w:r>
        <w:rPr>
          <w:noProof/>
        </w:rPr>
        <w:fldChar w:fldCharType="separate"/>
      </w:r>
      <w:r>
        <w:rPr>
          <w:noProof/>
        </w:rPr>
        <w:t>61</w:t>
      </w:r>
      <w:r>
        <w:rPr>
          <w:noProof/>
        </w:rPr>
        <w:fldChar w:fldCharType="end"/>
      </w:r>
    </w:p>
    <w:p w14:paraId="0CC0DFFF" w14:textId="61A9E8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_Toc218668191 \h </w:instrText>
      </w:r>
      <w:r>
        <w:rPr>
          <w:noProof/>
        </w:rPr>
      </w:r>
      <w:r>
        <w:rPr>
          <w:noProof/>
        </w:rPr>
        <w:fldChar w:fldCharType="separate"/>
      </w:r>
      <w:r>
        <w:rPr>
          <w:noProof/>
        </w:rPr>
        <w:t>62</w:t>
      </w:r>
      <w:r>
        <w:rPr>
          <w:noProof/>
        </w:rPr>
        <w:fldChar w:fldCharType="end"/>
      </w:r>
    </w:p>
    <w:p w14:paraId="5E5DFC19" w14:textId="0201EFD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_Toc218668192 \h </w:instrText>
      </w:r>
      <w:r>
        <w:rPr>
          <w:noProof/>
        </w:rPr>
      </w:r>
      <w:r>
        <w:rPr>
          <w:noProof/>
        </w:rPr>
        <w:fldChar w:fldCharType="separate"/>
      </w:r>
      <w:r>
        <w:rPr>
          <w:noProof/>
        </w:rPr>
        <w:t>62</w:t>
      </w:r>
      <w:r>
        <w:rPr>
          <w:noProof/>
        </w:rPr>
        <w:fldChar w:fldCharType="end"/>
      </w:r>
    </w:p>
    <w:p w14:paraId="569D2957" w14:textId="17C10EB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_Toc218668193 \h </w:instrText>
      </w:r>
      <w:r>
        <w:rPr>
          <w:noProof/>
        </w:rPr>
      </w:r>
      <w:r>
        <w:rPr>
          <w:noProof/>
        </w:rPr>
        <w:fldChar w:fldCharType="separate"/>
      </w:r>
      <w:r>
        <w:rPr>
          <w:noProof/>
        </w:rPr>
        <w:t>62</w:t>
      </w:r>
      <w:r>
        <w:rPr>
          <w:noProof/>
        </w:rPr>
        <w:fldChar w:fldCharType="end"/>
      </w:r>
    </w:p>
    <w:p w14:paraId="6647DBC6" w14:textId="497FCD7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_Toc218668194 \h </w:instrText>
      </w:r>
      <w:r>
        <w:rPr>
          <w:noProof/>
        </w:rPr>
      </w:r>
      <w:r>
        <w:rPr>
          <w:noProof/>
        </w:rPr>
        <w:fldChar w:fldCharType="separate"/>
      </w:r>
      <w:r>
        <w:rPr>
          <w:noProof/>
        </w:rPr>
        <w:t>62</w:t>
      </w:r>
      <w:r>
        <w:rPr>
          <w:noProof/>
        </w:rPr>
        <w:fldChar w:fldCharType="end"/>
      </w:r>
    </w:p>
    <w:p w14:paraId="6DC72DB8" w14:textId="6251AB1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Sequencing of services</w:t>
      </w:r>
      <w:r>
        <w:rPr>
          <w:noProof/>
        </w:rPr>
        <w:tab/>
      </w:r>
      <w:r>
        <w:rPr>
          <w:noProof/>
        </w:rPr>
        <w:fldChar w:fldCharType="begin"/>
      </w:r>
      <w:r>
        <w:rPr>
          <w:noProof/>
        </w:rPr>
        <w:instrText xml:space="preserve"> PAGEREF _Toc218668195 \h </w:instrText>
      </w:r>
      <w:r>
        <w:rPr>
          <w:noProof/>
        </w:rPr>
      </w:r>
      <w:r>
        <w:rPr>
          <w:noProof/>
        </w:rPr>
        <w:fldChar w:fldCharType="separate"/>
      </w:r>
      <w:r>
        <w:rPr>
          <w:noProof/>
        </w:rPr>
        <w:t>62</w:t>
      </w:r>
      <w:r>
        <w:rPr>
          <w:noProof/>
        </w:rPr>
        <w:fldChar w:fldCharType="end"/>
      </w:r>
    </w:p>
    <w:p w14:paraId="0D31D02D" w14:textId="529D526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General rules for mapping of services onto TC</w:t>
      </w:r>
      <w:r>
        <w:rPr>
          <w:noProof/>
        </w:rPr>
        <w:tab/>
      </w:r>
      <w:r>
        <w:rPr>
          <w:noProof/>
        </w:rPr>
        <w:fldChar w:fldCharType="begin"/>
      </w:r>
      <w:r>
        <w:rPr>
          <w:noProof/>
        </w:rPr>
        <w:instrText xml:space="preserve"> PAGEREF _Toc218668196 \h </w:instrText>
      </w:r>
      <w:r>
        <w:rPr>
          <w:noProof/>
        </w:rPr>
      </w:r>
      <w:r>
        <w:rPr>
          <w:noProof/>
        </w:rPr>
        <w:fldChar w:fldCharType="separate"/>
      </w:r>
      <w:r>
        <w:rPr>
          <w:noProof/>
        </w:rPr>
        <w:t>63</w:t>
      </w:r>
      <w:r>
        <w:rPr>
          <w:noProof/>
        </w:rPr>
        <w:fldChar w:fldCharType="end"/>
      </w:r>
    </w:p>
    <w:p w14:paraId="4B0C0A37" w14:textId="574BF67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Mapping of common services</w:t>
      </w:r>
      <w:r>
        <w:rPr>
          <w:noProof/>
        </w:rPr>
        <w:tab/>
      </w:r>
      <w:r>
        <w:rPr>
          <w:noProof/>
        </w:rPr>
        <w:fldChar w:fldCharType="begin"/>
      </w:r>
      <w:r>
        <w:rPr>
          <w:noProof/>
        </w:rPr>
        <w:instrText xml:space="preserve"> PAGEREF _Toc218668197 \h </w:instrText>
      </w:r>
      <w:r>
        <w:rPr>
          <w:noProof/>
        </w:rPr>
      </w:r>
      <w:r>
        <w:rPr>
          <w:noProof/>
        </w:rPr>
        <w:fldChar w:fldCharType="separate"/>
      </w:r>
      <w:r>
        <w:rPr>
          <w:noProof/>
        </w:rPr>
        <w:t>63</w:t>
      </w:r>
      <w:r>
        <w:rPr>
          <w:noProof/>
        </w:rPr>
        <w:fldChar w:fldCharType="end"/>
      </w:r>
    </w:p>
    <w:p w14:paraId="27F0BED7" w14:textId="4D09014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Mapping of user specific services</w:t>
      </w:r>
      <w:r>
        <w:rPr>
          <w:noProof/>
        </w:rPr>
        <w:tab/>
      </w:r>
      <w:r>
        <w:rPr>
          <w:noProof/>
        </w:rPr>
        <w:fldChar w:fldCharType="begin"/>
      </w:r>
      <w:r>
        <w:rPr>
          <w:noProof/>
        </w:rPr>
        <w:instrText xml:space="preserve"> PAGEREF _Toc218668198 \h </w:instrText>
      </w:r>
      <w:r>
        <w:rPr>
          <w:noProof/>
        </w:rPr>
      </w:r>
      <w:r>
        <w:rPr>
          <w:noProof/>
        </w:rPr>
        <w:fldChar w:fldCharType="separate"/>
      </w:r>
      <w:r>
        <w:rPr>
          <w:noProof/>
        </w:rPr>
        <w:t>64</w:t>
      </w:r>
      <w:r>
        <w:rPr>
          <w:noProof/>
        </w:rPr>
        <w:fldChar w:fldCharType="end"/>
      </w:r>
    </w:p>
    <w:p w14:paraId="59D6164B" w14:textId="66FA902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Definition of parameters</w:t>
      </w:r>
      <w:r>
        <w:rPr>
          <w:noProof/>
        </w:rPr>
        <w:tab/>
      </w:r>
      <w:r>
        <w:rPr>
          <w:noProof/>
        </w:rPr>
        <w:fldChar w:fldCharType="begin"/>
      </w:r>
      <w:r>
        <w:rPr>
          <w:noProof/>
        </w:rPr>
        <w:instrText xml:space="preserve"> PAGEREF _Toc218668199 \h </w:instrText>
      </w:r>
      <w:r>
        <w:rPr>
          <w:noProof/>
        </w:rPr>
      </w:r>
      <w:r>
        <w:rPr>
          <w:noProof/>
        </w:rPr>
        <w:fldChar w:fldCharType="separate"/>
      </w:r>
      <w:r>
        <w:rPr>
          <w:noProof/>
        </w:rPr>
        <w:t>65</w:t>
      </w:r>
      <w:r>
        <w:rPr>
          <w:noProof/>
        </w:rPr>
        <w:fldChar w:fldCharType="end"/>
      </w:r>
    </w:p>
    <w:p w14:paraId="0522336F" w14:textId="2570050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Common parameters</w:t>
      </w:r>
      <w:r>
        <w:rPr>
          <w:noProof/>
        </w:rPr>
        <w:tab/>
      </w:r>
      <w:r>
        <w:rPr>
          <w:noProof/>
        </w:rPr>
        <w:fldChar w:fldCharType="begin"/>
      </w:r>
      <w:r>
        <w:rPr>
          <w:noProof/>
        </w:rPr>
        <w:instrText xml:space="preserve"> PAGEREF _Toc218668200 \h </w:instrText>
      </w:r>
      <w:r>
        <w:rPr>
          <w:noProof/>
        </w:rPr>
      </w:r>
      <w:r>
        <w:rPr>
          <w:noProof/>
        </w:rPr>
        <w:fldChar w:fldCharType="separate"/>
      </w:r>
      <w:r>
        <w:rPr>
          <w:noProof/>
        </w:rPr>
        <w:t>65</w:t>
      </w:r>
      <w:r>
        <w:rPr>
          <w:noProof/>
        </w:rPr>
        <w:fldChar w:fldCharType="end"/>
      </w:r>
    </w:p>
    <w:p w14:paraId="0C1BEA4A" w14:textId="0D2B135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w:t>
      </w:r>
      <w:r>
        <w:rPr>
          <w:rFonts w:asciiTheme="minorHAnsi" w:eastAsiaTheme="minorEastAsia" w:hAnsiTheme="minorHAnsi" w:cstheme="minorBidi"/>
          <w:noProof/>
          <w:kern w:val="2"/>
          <w:sz w:val="24"/>
          <w:szCs w:val="24"/>
          <w:lang w:eastAsia="en-GB"/>
          <w14:ligatures w14:val="standardContextual"/>
        </w:rPr>
        <w:tab/>
      </w:r>
      <w:r>
        <w:rPr>
          <w:noProof/>
        </w:rPr>
        <w:t>Invoke Id</w:t>
      </w:r>
      <w:r>
        <w:rPr>
          <w:noProof/>
        </w:rPr>
        <w:tab/>
      </w:r>
      <w:r>
        <w:rPr>
          <w:noProof/>
        </w:rPr>
        <w:fldChar w:fldCharType="begin"/>
      </w:r>
      <w:r>
        <w:rPr>
          <w:noProof/>
        </w:rPr>
        <w:instrText xml:space="preserve"> PAGEREF _Toc218668201 \h </w:instrText>
      </w:r>
      <w:r>
        <w:rPr>
          <w:noProof/>
        </w:rPr>
      </w:r>
      <w:r>
        <w:rPr>
          <w:noProof/>
        </w:rPr>
        <w:fldChar w:fldCharType="separate"/>
      </w:r>
      <w:r>
        <w:rPr>
          <w:noProof/>
        </w:rPr>
        <w:t>65</w:t>
      </w:r>
      <w:r>
        <w:rPr>
          <w:noProof/>
        </w:rPr>
        <w:fldChar w:fldCharType="end"/>
      </w:r>
    </w:p>
    <w:p w14:paraId="25F7DEDE" w14:textId="040E57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7.6.1.2</w:t>
      </w:r>
      <w:r>
        <w:rPr>
          <w:rFonts w:asciiTheme="minorHAnsi" w:eastAsiaTheme="minorEastAsia" w:hAnsiTheme="minorHAnsi" w:cstheme="minorBidi"/>
          <w:noProof/>
          <w:kern w:val="2"/>
          <w:sz w:val="24"/>
          <w:szCs w:val="24"/>
          <w:lang w:eastAsia="en-GB"/>
          <w14:ligatures w14:val="standardContextual"/>
        </w:rPr>
        <w:tab/>
      </w:r>
      <w:r>
        <w:rPr>
          <w:noProof/>
        </w:rPr>
        <w:t>Linked Id</w:t>
      </w:r>
      <w:r>
        <w:rPr>
          <w:noProof/>
        </w:rPr>
        <w:tab/>
      </w:r>
      <w:r>
        <w:rPr>
          <w:noProof/>
        </w:rPr>
        <w:fldChar w:fldCharType="begin"/>
      </w:r>
      <w:r>
        <w:rPr>
          <w:noProof/>
        </w:rPr>
        <w:instrText xml:space="preserve"> PAGEREF _Toc218668202 \h </w:instrText>
      </w:r>
      <w:r>
        <w:rPr>
          <w:noProof/>
        </w:rPr>
      </w:r>
      <w:r>
        <w:rPr>
          <w:noProof/>
        </w:rPr>
        <w:fldChar w:fldCharType="separate"/>
      </w:r>
      <w:r>
        <w:rPr>
          <w:noProof/>
        </w:rPr>
        <w:t>65</w:t>
      </w:r>
      <w:r>
        <w:rPr>
          <w:noProof/>
        </w:rPr>
        <w:fldChar w:fldCharType="end"/>
      </w:r>
    </w:p>
    <w:p w14:paraId="312DB727" w14:textId="37EC3D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7.6.1.3</w:t>
      </w:r>
      <w:r>
        <w:rPr>
          <w:rFonts w:asciiTheme="minorHAnsi" w:eastAsiaTheme="minorEastAsia" w:hAnsiTheme="minorHAnsi" w:cstheme="minorBidi"/>
          <w:noProof/>
          <w:kern w:val="2"/>
          <w:sz w:val="24"/>
          <w:szCs w:val="24"/>
          <w:lang w:eastAsia="en-GB"/>
          <w14:ligatures w14:val="standardContextual"/>
        </w:rPr>
        <w:tab/>
      </w:r>
      <w:r>
        <w:rPr>
          <w:noProof/>
        </w:rPr>
        <w:t>Provider error</w:t>
      </w:r>
      <w:r>
        <w:rPr>
          <w:noProof/>
        </w:rPr>
        <w:tab/>
      </w:r>
      <w:r>
        <w:rPr>
          <w:noProof/>
        </w:rPr>
        <w:fldChar w:fldCharType="begin"/>
      </w:r>
      <w:r>
        <w:rPr>
          <w:noProof/>
        </w:rPr>
        <w:instrText xml:space="preserve"> PAGEREF _Toc218668203 \h </w:instrText>
      </w:r>
      <w:r>
        <w:rPr>
          <w:noProof/>
        </w:rPr>
      </w:r>
      <w:r>
        <w:rPr>
          <w:noProof/>
        </w:rPr>
        <w:fldChar w:fldCharType="separate"/>
      </w:r>
      <w:r>
        <w:rPr>
          <w:noProof/>
        </w:rPr>
        <w:t>65</w:t>
      </w:r>
      <w:r>
        <w:rPr>
          <w:noProof/>
        </w:rPr>
        <w:fldChar w:fldCharType="end"/>
      </w:r>
    </w:p>
    <w:p w14:paraId="41D8181A" w14:textId="26F4159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7.6.1.4</w:t>
      </w:r>
      <w:r>
        <w:rPr>
          <w:rFonts w:asciiTheme="minorHAnsi" w:eastAsiaTheme="minorEastAsia" w:hAnsiTheme="minorHAnsi" w:cstheme="minorBidi"/>
          <w:noProof/>
          <w:kern w:val="2"/>
          <w:sz w:val="24"/>
          <w:szCs w:val="24"/>
          <w:lang w:eastAsia="en-GB"/>
          <w14:ligatures w14:val="standardContextual"/>
        </w:rPr>
        <w:tab/>
      </w:r>
      <w:r>
        <w:rPr>
          <w:noProof/>
        </w:rPr>
        <w:t>User error</w:t>
      </w:r>
      <w:r>
        <w:rPr>
          <w:noProof/>
        </w:rPr>
        <w:tab/>
      </w:r>
      <w:r>
        <w:rPr>
          <w:noProof/>
        </w:rPr>
        <w:fldChar w:fldCharType="begin"/>
      </w:r>
      <w:r>
        <w:rPr>
          <w:noProof/>
        </w:rPr>
        <w:instrText xml:space="preserve"> PAGEREF _Toc218668204 \h </w:instrText>
      </w:r>
      <w:r>
        <w:rPr>
          <w:noProof/>
        </w:rPr>
      </w:r>
      <w:r>
        <w:rPr>
          <w:noProof/>
        </w:rPr>
        <w:fldChar w:fldCharType="separate"/>
      </w:r>
      <w:r>
        <w:rPr>
          <w:noProof/>
        </w:rPr>
        <w:t>65</w:t>
      </w:r>
      <w:r>
        <w:rPr>
          <w:noProof/>
        </w:rPr>
        <w:fldChar w:fldCharType="end"/>
      </w:r>
    </w:p>
    <w:p w14:paraId="1A217B7C" w14:textId="0EA5D2A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Numbering and identification parameters</w:t>
      </w:r>
      <w:r>
        <w:rPr>
          <w:noProof/>
        </w:rPr>
        <w:tab/>
      </w:r>
      <w:r>
        <w:rPr>
          <w:noProof/>
        </w:rPr>
        <w:fldChar w:fldCharType="begin"/>
      </w:r>
      <w:r>
        <w:rPr>
          <w:noProof/>
        </w:rPr>
        <w:instrText xml:space="preserve"> PAGEREF _Toc218668205 \h </w:instrText>
      </w:r>
      <w:r>
        <w:rPr>
          <w:noProof/>
        </w:rPr>
      </w:r>
      <w:r>
        <w:rPr>
          <w:noProof/>
        </w:rPr>
        <w:fldChar w:fldCharType="separate"/>
      </w:r>
      <w:r>
        <w:rPr>
          <w:noProof/>
        </w:rPr>
        <w:t>69</w:t>
      </w:r>
      <w:r>
        <w:rPr>
          <w:noProof/>
        </w:rPr>
        <w:fldChar w:fldCharType="end"/>
      </w:r>
    </w:p>
    <w:p w14:paraId="118AF5F4" w14:textId="4C6F12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IMSI</w:t>
      </w:r>
      <w:r>
        <w:rPr>
          <w:noProof/>
        </w:rPr>
        <w:tab/>
      </w:r>
      <w:r>
        <w:rPr>
          <w:noProof/>
        </w:rPr>
        <w:fldChar w:fldCharType="begin"/>
      </w:r>
      <w:r>
        <w:rPr>
          <w:noProof/>
        </w:rPr>
        <w:instrText xml:space="preserve"> PAGEREF _Toc218668206 \h </w:instrText>
      </w:r>
      <w:r>
        <w:rPr>
          <w:noProof/>
        </w:rPr>
      </w:r>
      <w:r>
        <w:rPr>
          <w:noProof/>
        </w:rPr>
        <w:fldChar w:fldCharType="separate"/>
      </w:r>
      <w:r>
        <w:rPr>
          <w:noProof/>
        </w:rPr>
        <w:t>69</w:t>
      </w:r>
      <w:r>
        <w:rPr>
          <w:noProof/>
        </w:rPr>
        <w:fldChar w:fldCharType="end"/>
      </w:r>
    </w:p>
    <w:p w14:paraId="1B0A4412" w14:textId="59555B1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TMSI</w:t>
      </w:r>
      <w:r>
        <w:rPr>
          <w:noProof/>
        </w:rPr>
        <w:tab/>
      </w:r>
      <w:r>
        <w:rPr>
          <w:noProof/>
        </w:rPr>
        <w:fldChar w:fldCharType="begin"/>
      </w:r>
      <w:r>
        <w:rPr>
          <w:noProof/>
        </w:rPr>
        <w:instrText xml:space="preserve"> PAGEREF _Toc218668207 \h </w:instrText>
      </w:r>
      <w:r>
        <w:rPr>
          <w:noProof/>
        </w:rPr>
      </w:r>
      <w:r>
        <w:rPr>
          <w:noProof/>
        </w:rPr>
        <w:fldChar w:fldCharType="separate"/>
      </w:r>
      <w:r>
        <w:rPr>
          <w:noProof/>
        </w:rPr>
        <w:t>69</w:t>
      </w:r>
      <w:r>
        <w:rPr>
          <w:noProof/>
        </w:rPr>
        <w:fldChar w:fldCharType="end"/>
      </w:r>
    </w:p>
    <w:p w14:paraId="73E22361" w14:textId="066F150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IMEI</w:t>
      </w:r>
      <w:r>
        <w:rPr>
          <w:noProof/>
        </w:rPr>
        <w:tab/>
      </w:r>
      <w:r>
        <w:rPr>
          <w:noProof/>
        </w:rPr>
        <w:fldChar w:fldCharType="begin"/>
      </w:r>
      <w:r>
        <w:rPr>
          <w:noProof/>
        </w:rPr>
        <w:instrText xml:space="preserve"> PAGEREF _Toc218668208 \h </w:instrText>
      </w:r>
      <w:r>
        <w:rPr>
          <w:noProof/>
        </w:rPr>
      </w:r>
      <w:r>
        <w:rPr>
          <w:noProof/>
        </w:rPr>
        <w:fldChar w:fldCharType="separate"/>
      </w:r>
      <w:r>
        <w:rPr>
          <w:noProof/>
        </w:rPr>
        <w:t>69</w:t>
      </w:r>
      <w:r>
        <w:rPr>
          <w:noProof/>
        </w:rPr>
        <w:fldChar w:fldCharType="end"/>
      </w:r>
    </w:p>
    <w:p w14:paraId="45742CF6" w14:textId="17BDE18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7.6.2.3a</w:t>
      </w:r>
      <w:r>
        <w:rPr>
          <w:rFonts w:asciiTheme="minorHAnsi" w:eastAsiaTheme="minorEastAsia" w:hAnsiTheme="minorHAnsi" w:cstheme="minorBidi"/>
          <w:noProof/>
          <w:kern w:val="2"/>
          <w:sz w:val="24"/>
          <w:szCs w:val="24"/>
          <w:lang w:eastAsia="en-GB"/>
          <w14:ligatures w14:val="standardContextual"/>
        </w:rPr>
        <w:tab/>
      </w:r>
      <w:r>
        <w:rPr>
          <w:noProof/>
        </w:rPr>
        <w:t>IMEISV</w:t>
      </w:r>
      <w:r>
        <w:rPr>
          <w:noProof/>
        </w:rPr>
        <w:tab/>
      </w:r>
      <w:r>
        <w:rPr>
          <w:noProof/>
        </w:rPr>
        <w:fldChar w:fldCharType="begin"/>
      </w:r>
      <w:r>
        <w:rPr>
          <w:noProof/>
        </w:rPr>
        <w:instrText xml:space="preserve"> PAGEREF _Toc218668209 \h </w:instrText>
      </w:r>
      <w:r>
        <w:rPr>
          <w:noProof/>
        </w:rPr>
      </w:r>
      <w:r>
        <w:rPr>
          <w:noProof/>
        </w:rPr>
        <w:fldChar w:fldCharType="separate"/>
      </w:r>
      <w:r>
        <w:rPr>
          <w:noProof/>
        </w:rPr>
        <w:t>69</w:t>
      </w:r>
      <w:r>
        <w:rPr>
          <w:noProof/>
        </w:rPr>
        <w:fldChar w:fldCharType="end"/>
      </w:r>
    </w:p>
    <w:p w14:paraId="14EDA26D" w14:textId="5E43D5C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Previous location area Id</w:t>
      </w:r>
      <w:r>
        <w:rPr>
          <w:noProof/>
        </w:rPr>
        <w:tab/>
      </w:r>
      <w:r>
        <w:rPr>
          <w:noProof/>
        </w:rPr>
        <w:fldChar w:fldCharType="begin"/>
      </w:r>
      <w:r>
        <w:rPr>
          <w:noProof/>
        </w:rPr>
        <w:instrText xml:space="preserve"> PAGEREF _Toc218668210 \h </w:instrText>
      </w:r>
      <w:r>
        <w:rPr>
          <w:noProof/>
        </w:rPr>
      </w:r>
      <w:r>
        <w:rPr>
          <w:noProof/>
        </w:rPr>
        <w:fldChar w:fldCharType="separate"/>
      </w:r>
      <w:r>
        <w:rPr>
          <w:noProof/>
        </w:rPr>
        <w:t>69</w:t>
      </w:r>
      <w:r>
        <w:rPr>
          <w:noProof/>
        </w:rPr>
        <w:fldChar w:fldCharType="end"/>
      </w:r>
    </w:p>
    <w:p w14:paraId="7B7CE6E4" w14:textId="5497088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Stored location area Id</w:t>
      </w:r>
      <w:r>
        <w:rPr>
          <w:noProof/>
        </w:rPr>
        <w:tab/>
      </w:r>
      <w:r>
        <w:rPr>
          <w:noProof/>
        </w:rPr>
        <w:fldChar w:fldCharType="begin"/>
      </w:r>
      <w:r>
        <w:rPr>
          <w:noProof/>
        </w:rPr>
        <w:instrText xml:space="preserve"> PAGEREF _Toc218668211 \h </w:instrText>
      </w:r>
      <w:r>
        <w:rPr>
          <w:noProof/>
        </w:rPr>
      </w:r>
      <w:r>
        <w:rPr>
          <w:noProof/>
        </w:rPr>
        <w:fldChar w:fldCharType="separate"/>
      </w:r>
      <w:r>
        <w:rPr>
          <w:noProof/>
        </w:rPr>
        <w:t>69</w:t>
      </w:r>
      <w:r>
        <w:rPr>
          <w:noProof/>
        </w:rPr>
        <w:fldChar w:fldCharType="end"/>
      </w:r>
    </w:p>
    <w:p w14:paraId="01B2BAFC" w14:textId="6791514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Current location area Id</w:t>
      </w:r>
      <w:r>
        <w:rPr>
          <w:noProof/>
        </w:rPr>
        <w:tab/>
      </w:r>
      <w:r>
        <w:rPr>
          <w:noProof/>
        </w:rPr>
        <w:fldChar w:fldCharType="begin"/>
      </w:r>
      <w:r>
        <w:rPr>
          <w:noProof/>
        </w:rPr>
        <w:instrText xml:space="preserve"> PAGEREF _Toc218668212 \h </w:instrText>
      </w:r>
      <w:r>
        <w:rPr>
          <w:noProof/>
        </w:rPr>
      </w:r>
      <w:r>
        <w:rPr>
          <w:noProof/>
        </w:rPr>
        <w:fldChar w:fldCharType="separate"/>
      </w:r>
      <w:r>
        <w:rPr>
          <w:noProof/>
        </w:rPr>
        <w:t>69</w:t>
      </w:r>
      <w:r>
        <w:rPr>
          <w:noProof/>
        </w:rPr>
        <w:fldChar w:fldCharType="end"/>
      </w:r>
    </w:p>
    <w:p w14:paraId="40BBF64A" w14:textId="32E32BB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7.6.2.7</w:t>
      </w:r>
      <w:r>
        <w:rPr>
          <w:rFonts w:asciiTheme="minorHAnsi" w:eastAsiaTheme="minorEastAsia" w:hAnsiTheme="minorHAnsi" w:cstheme="minorBidi"/>
          <w:noProof/>
          <w:kern w:val="2"/>
          <w:sz w:val="24"/>
          <w:szCs w:val="24"/>
          <w:lang w:eastAsia="en-GB"/>
          <w14:ligatures w14:val="standardContextual"/>
        </w:rPr>
        <w:tab/>
      </w:r>
      <w:r>
        <w:rPr>
          <w:noProof/>
        </w:rPr>
        <w:t>Target location area Id</w:t>
      </w:r>
      <w:r>
        <w:rPr>
          <w:noProof/>
        </w:rPr>
        <w:tab/>
      </w:r>
      <w:r>
        <w:rPr>
          <w:noProof/>
        </w:rPr>
        <w:fldChar w:fldCharType="begin"/>
      </w:r>
      <w:r>
        <w:rPr>
          <w:noProof/>
        </w:rPr>
        <w:instrText xml:space="preserve"> PAGEREF _Toc218668213 \h </w:instrText>
      </w:r>
      <w:r>
        <w:rPr>
          <w:noProof/>
        </w:rPr>
      </w:r>
      <w:r>
        <w:rPr>
          <w:noProof/>
        </w:rPr>
        <w:fldChar w:fldCharType="separate"/>
      </w:r>
      <w:r>
        <w:rPr>
          <w:noProof/>
        </w:rPr>
        <w:t>69</w:t>
      </w:r>
      <w:r>
        <w:rPr>
          <w:noProof/>
        </w:rPr>
        <w:fldChar w:fldCharType="end"/>
      </w:r>
    </w:p>
    <w:p w14:paraId="05E45D30" w14:textId="1B0A0D2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7.6.2.8</w:t>
      </w:r>
      <w:r>
        <w:rPr>
          <w:rFonts w:asciiTheme="minorHAnsi" w:eastAsiaTheme="minorEastAsia" w:hAnsiTheme="minorHAnsi" w:cstheme="minorBidi"/>
          <w:noProof/>
          <w:kern w:val="2"/>
          <w:sz w:val="24"/>
          <w:szCs w:val="24"/>
          <w:lang w:eastAsia="en-GB"/>
          <w14:ligatures w14:val="standardContextual"/>
        </w:rPr>
        <w:tab/>
      </w:r>
      <w:r>
        <w:rPr>
          <w:noProof/>
        </w:rPr>
        <w:t>Target cell Id</w:t>
      </w:r>
      <w:r>
        <w:rPr>
          <w:noProof/>
        </w:rPr>
        <w:tab/>
      </w:r>
      <w:r>
        <w:rPr>
          <w:noProof/>
        </w:rPr>
        <w:fldChar w:fldCharType="begin"/>
      </w:r>
      <w:r>
        <w:rPr>
          <w:noProof/>
        </w:rPr>
        <w:instrText xml:space="preserve"> PAGEREF _Toc218668214 \h </w:instrText>
      </w:r>
      <w:r>
        <w:rPr>
          <w:noProof/>
        </w:rPr>
      </w:r>
      <w:r>
        <w:rPr>
          <w:noProof/>
        </w:rPr>
        <w:fldChar w:fldCharType="separate"/>
      </w:r>
      <w:r>
        <w:rPr>
          <w:noProof/>
        </w:rPr>
        <w:t>69</w:t>
      </w:r>
      <w:r>
        <w:rPr>
          <w:noProof/>
        </w:rPr>
        <w:fldChar w:fldCharType="end"/>
      </w:r>
    </w:p>
    <w:p w14:paraId="24D7BEED" w14:textId="4D8B133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7.6.2.8A</w:t>
      </w:r>
      <w:r>
        <w:rPr>
          <w:rFonts w:asciiTheme="minorHAnsi" w:eastAsiaTheme="minorEastAsia" w:hAnsiTheme="minorHAnsi" w:cstheme="minorBidi"/>
          <w:noProof/>
          <w:kern w:val="2"/>
          <w:sz w:val="24"/>
          <w:szCs w:val="24"/>
          <w:lang w:eastAsia="en-GB"/>
          <w14:ligatures w14:val="standardContextual"/>
        </w:rPr>
        <w:tab/>
      </w:r>
      <w:r>
        <w:rPr>
          <w:noProof/>
        </w:rPr>
        <w:t>Target RNC Id</w:t>
      </w:r>
      <w:r>
        <w:rPr>
          <w:noProof/>
        </w:rPr>
        <w:tab/>
      </w:r>
      <w:r>
        <w:rPr>
          <w:noProof/>
        </w:rPr>
        <w:fldChar w:fldCharType="begin"/>
      </w:r>
      <w:r>
        <w:rPr>
          <w:noProof/>
        </w:rPr>
        <w:instrText xml:space="preserve"> PAGEREF _Toc218668215 \h </w:instrText>
      </w:r>
      <w:r>
        <w:rPr>
          <w:noProof/>
        </w:rPr>
      </w:r>
      <w:r>
        <w:rPr>
          <w:noProof/>
        </w:rPr>
        <w:fldChar w:fldCharType="separate"/>
      </w:r>
      <w:r>
        <w:rPr>
          <w:noProof/>
        </w:rPr>
        <w:t>69</w:t>
      </w:r>
      <w:r>
        <w:rPr>
          <w:noProof/>
        </w:rPr>
        <w:fldChar w:fldCharType="end"/>
      </w:r>
    </w:p>
    <w:p w14:paraId="03C43E54" w14:textId="486E3AE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_Toc218668216 \h </w:instrText>
      </w:r>
      <w:r>
        <w:rPr>
          <w:noProof/>
        </w:rPr>
      </w:r>
      <w:r>
        <w:rPr>
          <w:noProof/>
        </w:rPr>
        <w:fldChar w:fldCharType="separate"/>
      </w:r>
      <w:r>
        <w:rPr>
          <w:noProof/>
        </w:rPr>
        <w:t>69</w:t>
      </w:r>
      <w:r>
        <w:rPr>
          <w:noProof/>
        </w:rPr>
        <w:fldChar w:fldCharType="end"/>
      </w:r>
    </w:p>
    <w:p w14:paraId="1A97C0C9" w14:textId="7188EFC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7.6.2.10</w:t>
      </w:r>
      <w:r>
        <w:rPr>
          <w:rFonts w:asciiTheme="minorHAnsi" w:eastAsiaTheme="minorEastAsia" w:hAnsiTheme="minorHAnsi" w:cstheme="minorBidi"/>
          <w:noProof/>
          <w:kern w:val="2"/>
          <w:sz w:val="24"/>
          <w:szCs w:val="24"/>
          <w:lang w:eastAsia="en-GB"/>
          <w14:ligatures w14:val="standardContextual"/>
        </w:rPr>
        <w:tab/>
      </w:r>
      <w:r>
        <w:rPr>
          <w:noProof/>
        </w:rPr>
        <w:t>Originating entity number</w:t>
      </w:r>
      <w:r>
        <w:rPr>
          <w:noProof/>
        </w:rPr>
        <w:tab/>
      </w:r>
      <w:r>
        <w:rPr>
          <w:noProof/>
        </w:rPr>
        <w:fldChar w:fldCharType="begin"/>
      </w:r>
      <w:r>
        <w:rPr>
          <w:noProof/>
        </w:rPr>
        <w:instrText xml:space="preserve"> PAGEREF _Toc218668217 \h </w:instrText>
      </w:r>
      <w:r>
        <w:rPr>
          <w:noProof/>
        </w:rPr>
      </w:r>
      <w:r>
        <w:rPr>
          <w:noProof/>
        </w:rPr>
        <w:fldChar w:fldCharType="separate"/>
      </w:r>
      <w:r>
        <w:rPr>
          <w:noProof/>
        </w:rPr>
        <w:t>70</w:t>
      </w:r>
      <w:r>
        <w:rPr>
          <w:noProof/>
        </w:rPr>
        <w:fldChar w:fldCharType="end"/>
      </w:r>
    </w:p>
    <w:p w14:paraId="4ACB8F33" w14:textId="754371E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MSC number</w:t>
      </w:r>
      <w:r>
        <w:rPr>
          <w:noProof/>
        </w:rPr>
        <w:tab/>
      </w:r>
      <w:r>
        <w:rPr>
          <w:noProof/>
        </w:rPr>
        <w:fldChar w:fldCharType="begin"/>
      </w:r>
      <w:r>
        <w:rPr>
          <w:noProof/>
        </w:rPr>
        <w:instrText xml:space="preserve"> PAGEREF _Toc218668218 \h </w:instrText>
      </w:r>
      <w:r>
        <w:rPr>
          <w:noProof/>
        </w:rPr>
      </w:r>
      <w:r>
        <w:rPr>
          <w:noProof/>
        </w:rPr>
        <w:fldChar w:fldCharType="separate"/>
      </w:r>
      <w:r>
        <w:rPr>
          <w:noProof/>
        </w:rPr>
        <w:t>70</w:t>
      </w:r>
      <w:r>
        <w:rPr>
          <w:noProof/>
        </w:rPr>
        <w:fldChar w:fldCharType="end"/>
      </w:r>
    </w:p>
    <w:p w14:paraId="7E41697F" w14:textId="2E22157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Target MSC number</w:t>
      </w:r>
      <w:r>
        <w:rPr>
          <w:noProof/>
        </w:rPr>
        <w:tab/>
      </w:r>
      <w:r>
        <w:rPr>
          <w:noProof/>
        </w:rPr>
        <w:fldChar w:fldCharType="begin"/>
      </w:r>
      <w:r>
        <w:rPr>
          <w:noProof/>
        </w:rPr>
        <w:instrText xml:space="preserve"> PAGEREF _Toc218668219 \h </w:instrText>
      </w:r>
      <w:r>
        <w:rPr>
          <w:noProof/>
        </w:rPr>
      </w:r>
      <w:r>
        <w:rPr>
          <w:noProof/>
        </w:rPr>
        <w:fldChar w:fldCharType="separate"/>
      </w:r>
      <w:r>
        <w:rPr>
          <w:noProof/>
        </w:rPr>
        <w:t>70</w:t>
      </w:r>
      <w:r>
        <w:rPr>
          <w:noProof/>
        </w:rPr>
        <w:fldChar w:fldCharType="end"/>
      </w:r>
    </w:p>
    <w:p w14:paraId="2E792267" w14:textId="070BA3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HLR number</w:t>
      </w:r>
      <w:r>
        <w:rPr>
          <w:noProof/>
        </w:rPr>
        <w:tab/>
      </w:r>
      <w:r>
        <w:rPr>
          <w:noProof/>
        </w:rPr>
        <w:fldChar w:fldCharType="begin"/>
      </w:r>
      <w:r>
        <w:rPr>
          <w:noProof/>
        </w:rPr>
        <w:instrText xml:space="preserve"> PAGEREF _Toc218668220 \h </w:instrText>
      </w:r>
      <w:r>
        <w:rPr>
          <w:noProof/>
        </w:rPr>
      </w:r>
      <w:r>
        <w:rPr>
          <w:noProof/>
        </w:rPr>
        <w:fldChar w:fldCharType="separate"/>
      </w:r>
      <w:r>
        <w:rPr>
          <w:noProof/>
        </w:rPr>
        <w:t>70</w:t>
      </w:r>
      <w:r>
        <w:rPr>
          <w:noProof/>
        </w:rPr>
        <w:fldChar w:fldCharType="end"/>
      </w:r>
    </w:p>
    <w:p w14:paraId="7829873B" w14:textId="351CDFC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VLR number</w:t>
      </w:r>
      <w:r>
        <w:rPr>
          <w:noProof/>
        </w:rPr>
        <w:tab/>
      </w:r>
      <w:r>
        <w:rPr>
          <w:noProof/>
        </w:rPr>
        <w:fldChar w:fldCharType="begin"/>
      </w:r>
      <w:r>
        <w:rPr>
          <w:noProof/>
        </w:rPr>
        <w:instrText xml:space="preserve"> PAGEREF _Toc218668221 \h </w:instrText>
      </w:r>
      <w:r>
        <w:rPr>
          <w:noProof/>
        </w:rPr>
      </w:r>
      <w:r>
        <w:rPr>
          <w:noProof/>
        </w:rPr>
        <w:fldChar w:fldCharType="separate"/>
      </w:r>
      <w:r>
        <w:rPr>
          <w:noProof/>
        </w:rPr>
        <w:t>70</w:t>
      </w:r>
      <w:r>
        <w:rPr>
          <w:noProof/>
        </w:rPr>
        <w:fldChar w:fldCharType="end"/>
      </w:r>
    </w:p>
    <w:p w14:paraId="6C35DD04" w14:textId="65EDF58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HLR Id</w:t>
      </w:r>
      <w:r>
        <w:rPr>
          <w:noProof/>
        </w:rPr>
        <w:tab/>
      </w:r>
      <w:r>
        <w:rPr>
          <w:noProof/>
        </w:rPr>
        <w:fldChar w:fldCharType="begin"/>
      </w:r>
      <w:r>
        <w:rPr>
          <w:noProof/>
        </w:rPr>
        <w:instrText xml:space="preserve"> PAGEREF _Toc218668222 \h </w:instrText>
      </w:r>
      <w:r>
        <w:rPr>
          <w:noProof/>
        </w:rPr>
      </w:r>
      <w:r>
        <w:rPr>
          <w:noProof/>
        </w:rPr>
        <w:fldChar w:fldCharType="separate"/>
      </w:r>
      <w:r>
        <w:rPr>
          <w:noProof/>
        </w:rPr>
        <w:t>70</w:t>
      </w:r>
      <w:r>
        <w:rPr>
          <w:noProof/>
        </w:rPr>
        <w:fldChar w:fldCharType="end"/>
      </w:r>
    </w:p>
    <w:p w14:paraId="696CC295" w14:textId="622C116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LMSI</w:t>
      </w:r>
      <w:r>
        <w:rPr>
          <w:noProof/>
        </w:rPr>
        <w:tab/>
      </w:r>
      <w:r>
        <w:rPr>
          <w:noProof/>
        </w:rPr>
        <w:fldChar w:fldCharType="begin"/>
      </w:r>
      <w:r>
        <w:rPr>
          <w:noProof/>
        </w:rPr>
        <w:instrText xml:space="preserve"> PAGEREF _Toc218668223 \h </w:instrText>
      </w:r>
      <w:r>
        <w:rPr>
          <w:noProof/>
        </w:rPr>
      </w:r>
      <w:r>
        <w:rPr>
          <w:noProof/>
        </w:rPr>
        <w:fldChar w:fldCharType="separate"/>
      </w:r>
      <w:r>
        <w:rPr>
          <w:noProof/>
        </w:rPr>
        <w:t>70</w:t>
      </w:r>
      <w:r>
        <w:rPr>
          <w:noProof/>
        </w:rPr>
        <w:fldChar w:fldCharType="end"/>
      </w:r>
    </w:p>
    <w:p w14:paraId="0C71D022" w14:textId="558B613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7.6.2.17</w:t>
      </w:r>
      <w:r>
        <w:rPr>
          <w:rFonts w:asciiTheme="minorHAnsi" w:eastAsiaTheme="minorEastAsia" w:hAnsiTheme="minorHAnsi" w:cstheme="minorBidi"/>
          <w:noProof/>
          <w:kern w:val="2"/>
          <w:sz w:val="24"/>
          <w:szCs w:val="24"/>
          <w:lang w:eastAsia="en-GB"/>
          <w14:ligatures w14:val="standardContextual"/>
        </w:rPr>
        <w:tab/>
      </w:r>
      <w:r>
        <w:rPr>
          <w:noProof/>
        </w:rPr>
        <w:t>MS ISDN</w:t>
      </w:r>
      <w:r>
        <w:rPr>
          <w:noProof/>
        </w:rPr>
        <w:tab/>
      </w:r>
      <w:r>
        <w:rPr>
          <w:noProof/>
        </w:rPr>
        <w:fldChar w:fldCharType="begin"/>
      </w:r>
      <w:r>
        <w:rPr>
          <w:noProof/>
        </w:rPr>
        <w:instrText xml:space="preserve"> PAGEREF _Toc218668224 \h </w:instrText>
      </w:r>
      <w:r>
        <w:rPr>
          <w:noProof/>
        </w:rPr>
      </w:r>
      <w:r>
        <w:rPr>
          <w:noProof/>
        </w:rPr>
        <w:fldChar w:fldCharType="separate"/>
      </w:r>
      <w:r>
        <w:rPr>
          <w:noProof/>
        </w:rPr>
        <w:t>70</w:t>
      </w:r>
      <w:r>
        <w:rPr>
          <w:noProof/>
        </w:rPr>
        <w:fldChar w:fldCharType="end"/>
      </w:r>
    </w:p>
    <w:p w14:paraId="054A6173" w14:textId="5F55ECF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7.6.2.17A</w:t>
      </w:r>
      <w:r>
        <w:rPr>
          <w:rFonts w:asciiTheme="minorHAnsi" w:eastAsiaTheme="minorEastAsia" w:hAnsiTheme="minorHAnsi" w:cstheme="minorBidi"/>
          <w:noProof/>
          <w:kern w:val="2"/>
          <w:sz w:val="24"/>
          <w:szCs w:val="24"/>
          <w:lang w:eastAsia="en-GB"/>
          <w14:ligatures w14:val="standardContextual"/>
        </w:rPr>
        <w:tab/>
      </w:r>
      <w:r>
        <w:rPr>
          <w:noProof/>
        </w:rPr>
        <w:t>Additional MSISDN</w:t>
      </w:r>
      <w:r>
        <w:rPr>
          <w:noProof/>
        </w:rPr>
        <w:tab/>
      </w:r>
      <w:r>
        <w:rPr>
          <w:noProof/>
        </w:rPr>
        <w:fldChar w:fldCharType="begin"/>
      </w:r>
      <w:r>
        <w:rPr>
          <w:noProof/>
        </w:rPr>
        <w:instrText xml:space="preserve"> PAGEREF _Toc218668225 \h </w:instrText>
      </w:r>
      <w:r>
        <w:rPr>
          <w:noProof/>
        </w:rPr>
      </w:r>
      <w:r>
        <w:rPr>
          <w:noProof/>
        </w:rPr>
        <w:fldChar w:fldCharType="separate"/>
      </w:r>
      <w:r>
        <w:rPr>
          <w:noProof/>
        </w:rPr>
        <w:t>70</w:t>
      </w:r>
      <w:r>
        <w:rPr>
          <w:noProof/>
        </w:rPr>
        <w:fldChar w:fldCharType="end"/>
      </w:r>
    </w:p>
    <w:p w14:paraId="11893BFE" w14:textId="22B9372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7.6.2.18</w:t>
      </w:r>
      <w:r>
        <w:rPr>
          <w:rFonts w:asciiTheme="minorHAnsi" w:eastAsiaTheme="minorEastAsia" w:hAnsiTheme="minorHAnsi" w:cstheme="minorBidi"/>
          <w:noProof/>
          <w:kern w:val="2"/>
          <w:sz w:val="24"/>
          <w:szCs w:val="24"/>
          <w:lang w:eastAsia="en-GB"/>
          <w14:ligatures w14:val="standardContextual"/>
        </w:rPr>
        <w:tab/>
      </w:r>
      <w:r>
        <w:rPr>
          <w:noProof/>
        </w:rPr>
        <w:t>OMC Id</w:t>
      </w:r>
      <w:r>
        <w:rPr>
          <w:noProof/>
        </w:rPr>
        <w:tab/>
      </w:r>
      <w:r>
        <w:rPr>
          <w:noProof/>
        </w:rPr>
        <w:fldChar w:fldCharType="begin"/>
      </w:r>
      <w:r>
        <w:rPr>
          <w:noProof/>
        </w:rPr>
        <w:instrText xml:space="preserve"> PAGEREF _Toc218668226 \h </w:instrText>
      </w:r>
      <w:r>
        <w:rPr>
          <w:noProof/>
        </w:rPr>
      </w:r>
      <w:r>
        <w:rPr>
          <w:noProof/>
        </w:rPr>
        <w:fldChar w:fldCharType="separate"/>
      </w:r>
      <w:r>
        <w:rPr>
          <w:noProof/>
        </w:rPr>
        <w:t>70</w:t>
      </w:r>
      <w:r>
        <w:rPr>
          <w:noProof/>
        </w:rPr>
        <w:fldChar w:fldCharType="end"/>
      </w:r>
    </w:p>
    <w:p w14:paraId="58CF3020" w14:textId="29BD97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7.6.2.19</w:t>
      </w:r>
      <w:r>
        <w:rPr>
          <w:rFonts w:asciiTheme="minorHAnsi" w:eastAsiaTheme="minorEastAsia" w:hAnsiTheme="minorHAnsi" w:cstheme="minorBidi"/>
          <w:noProof/>
          <w:kern w:val="2"/>
          <w:sz w:val="24"/>
          <w:szCs w:val="24"/>
          <w:lang w:eastAsia="en-GB"/>
          <w14:ligatures w14:val="standardContextual"/>
        </w:rPr>
        <w:tab/>
      </w:r>
      <w:r>
        <w:rPr>
          <w:noProof/>
        </w:rPr>
        <w:t>Roaming number</w:t>
      </w:r>
      <w:r>
        <w:rPr>
          <w:noProof/>
        </w:rPr>
        <w:tab/>
      </w:r>
      <w:r>
        <w:rPr>
          <w:noProof/>
        </w:rPr>
        <w:fldChar w:fldCharType="begin"/>
      </w:r>
      <w:r>
        <w:rPr>
          <w:noProof/>
        </w:rPr>
        <w:instrText xml:space="preserve"> PAGEREF _Toc218668227 \h </w:instrText>
      </w:r>
      <w:r>
        <w:rPr>
          <w:noProof/>
        </w:rPr>
      </w:r>
      <w:r>
        <w:rPr>
          <w:noProof/>
        </w:rPr>
        <w:fldChar w:fldCharType="separate"/>
      </w:r>
      <w:r>
        <w:rPr>
          <w:noProof/>
        </w:rPr>
        <w:t>70</w:t>
      </w:r>
      <w:r>
        <w:rPr>
          <w:noProof/>
        </w:rPr>
        <w:fldChar w:fldCharType="end"/>
      </w:r>
    </w:p>
    <w:p w14:paraId="1F7625F3" w14:textId="2DCEBEF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7.6.2.19A</w:t>
      </w:r>
      <w:r>
        <w:rPr>
          <w:rFonts w:asciiTheme="minorHAnsi" w:eastAsiaTheme="minorEastAsia" w:hAnsiTheme="minorHAnsi" w:cstheme="minorBidi"/>
          <w:noProof/>
          <w:kern w:val="2"/>
          <w:sz w:val="24"/>
          <w:szCs w:val="24"/>
          <w:lang w:eastAsia="en-GB"/>
          <w14:ligatures w14:val="standardContextual"/>
        </w:rPr>
        <w:tab/>
      </w:r>
      <w:r>
        <w:rPr>
          <w:noProof/>
        </w:rPr>
        <w:t>Relocation Number List</w:t>
      </w:r>
      <w:r>
        <w:rPr>
          <w:noProof/>
        </w:rPr>
        <w:tab/>
      </w:r>
      <w:r>
        <w:rPr>
          <w:noProof/>
        </w:rPr>
        <w:fldChar w:fldCharType="begin"/>
      </w:r>
      <w:r>
        <w:rPr>
          <w:noProof/>
        </w:rPr>
        <w:instrText xml:space="preserve"> PAGEREF _Toc218668228 \h </w:instrText>
      </w:r>
      <w:r>
        <w:rPr>
          <w:noProof/>
        </w:rPr>
      </w:r>
      <w:r>
        <w:rPr>
          <w:noProof/>
        </w:rPr>
        <w:fldChar w:fldCharType="separate"/>
      </w:r>
      <w:r>
        <w:rPr>
          <w:noProof/>
        </w:rPr>
        <w:t>70</w:t>
      </w:r>
      <w:r>
        <w:rPr>
          <w:noProof/>
        </w:rPr>
        <w:fldChar w:fldCharType="end"/>
      </w:r>
    </w:p>
    <w:p w14:paraId="129AAB74" w14:textId="1ABC324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_Toc218668229 \h </w:instrText>
      </w:r>
      <w:r>
        <w:rPr>
          <w:noProof/>
        </w:rPr>
      </w:r>
      <w:r>
        <w:rPr>
          <w:noProof/>
        </w:rPr>
        <w:fldChar w:fldCharType="separate"/>
      </w:r>
      <w:r>
        <w:rPr>
          <w:noProof/>
        </w:rPr>
        <w:t>70</w:t>
      </w:r>
      <w:r>
        <w:rPr>
          <w:noProof/>
        </w:rPr>
        <w:fldChar w:fldCharType="end"/>
      </w:r>
    </w:p>
    <w:p w14:paraId="52B04241" w14:textId="049285E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7.6.2.21</w:t>
      </w:r>
      <w:r>
        <w:rPr>
          <w:rFonts w:asciiTheme="minorHAnsi" w:eastAsiaTheme="minorEastAsia" w:hAnsiTheme="minorHAnsi" w:cstheme="minorBidi"/>
          <w:noProof/>
          <w:kern w:val="2"/>
          <w:sz w:val="24"/>
          <w:szCs w:val="24"/>
          <w:lang w:eastAsia="en-GB"/>
          <w14:ligatures w14:val="standardContextual"/>
        </w:rPr>
        <w:tab/>
      </w:r>
      <w:r>
        <w:rPr>
          <w:noProof/>
        </w:rPr>
        <w:t>Handover number</w:t>
      </w:r>
      <w:r>
        <w:rPr>
          <w:noProof/>
        </w:rPr>
        <w:tab/>
      </w:r>
      <w:r>
        <w:rPr>
          <w:noProof/>
        </w:rPr>
        <w:fldChar w:fldCharType="begin"/>
      </w:r>
      <w:r>
        <w:rPr>
          <w:noProof/>
        </w:rPr>
        <w:instrText xml:space="preserve"> PAGEREF _Toc218668230 \h </w:instrText>
      </w:r>
      <w:r>
        <w:rPr>
          <w:noProof/>
        </w:rPr>
      </w:r>
      <w:r>
        <w:rPr>
          <w:noProof/>
        </w:rPr>
        <w:fldChar w:fldCharType="separate"/>
      </w:r>
      <w:r>
        <w:rPr>
          <w:noProof/>
        </w:rPr>
        <w:t>70</w:t>
      </w:r>
      <w:r>
        <w:rPr>
          <w:noProof/>
        </w:rPr>
        <w:fldChar w:fldCharType="end"/>
      </w:r>
    </w:p>
    <w:p w14:paraId="4EEA8B88" w14:textId="475B872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7.6.2.22</w:t>
      </w:r>
      <w:r>
        <w:rPr>
          <w:rFonts w:asciiTheme="minorHAnsi" w:eastAsiaTheme="minorEastAsia" w:hAnsiTheme="minorHAnsi" w:cstheme="minorBidi"/>
          <w:noProof/>
          <w:kern w:val="2"/>
          <w:sz w:val="24"/>
          <w:szCs w:val="24"/>
          <w:lang w:eastAsia="en-GB"/>
          <w14:ligatures w14:val="standardContextual"/>
        </w:rPr>
        <w:tab/>
      </w:r>
      <w:r>
        <w:rPr>
          <w:noProof/>
        </w:rPr>
        <w:t>Forwarded-to number</w:t>
      </w:r>
      <w:r>
        <w:rPr>
          <w:noProof/>
        </w:rPr>
        <w:tab/>
      </w:r>
      <w:r>
        <w:rPr>
          <w:noProof/>
        </w:rPr>
        <w:fldChar w:fldCharType="begin"/>
      </w:r>
      <w:r>
        <w:rPr>
          <w:noProof/>
        </w:rPr>
        <w:instrText xml:space="preserve"> PAGEREF _Toc218668231 \h </w:instrText>
      </w:r>
      <w:r>
        <w:rPr>
          <w:noProof/>
        </w:rPr>
      </w:r>
      <w:r>
        <w:rPr>
          <w:noProof/>
        </w:rPr>
        <w:fldChar w:fldCharType="separate"/>
      </w:r>
      <w:r>
        <w:rPr>
          <w:noProof/>
        </w:rPr>
        <w:t>71</w:t>
      </w:r>
      <w:r>
        <w:rPr>
          <w:noProof/>
        </w:rPr>
        <w:fldChar w:fldCharType="end"/>
      </w:r>
    </w:p>
    <w:p w14:paraId="16F7CB08" w14:textId="455587D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7.6.2.22A</w:t>
      </w:r>
      <w:r>
        <w:rPr>
          <w:rFonts w:asciiTheme="minorHAnsi" w:eastAsiaTheme="minorEastAsia" w:hAnsiTheme="minorHAnsi" w:cstheme="minorBidi"/>
          <w:noProof/>
          <w:kern w:val="2"/>
          <w:sz w:val="24"/>
          <w:szCs w:val="24"/>
          <w:lang w:eastAsia="en-GB"/>
          <w14:ligatures w14:val="standardContextual"/>
        </w:rPr>
        <w:tab/>
      </w:r>
      <w:r>
        <w:rPr>
          <w:noProof/>
        </w:rPr>
        <w:t>Long forwarded-to number</w:t>
      </w:r>
      <w:r>
        <w:rPr>
          <w:noProof/>
        </w:rPr>
        <w:tab/>
      </w:r>
      <w:r>
        <w:rPr>
          <w:noProof/>
        </w:rPr>
        <w:fldChar w:fldCharType="begin"/>
      </w:r>
      <w:r>
        <w:rPr>
          <w:noProof/>
        </w:rPr>
        <w:instrText xml:space="preserve"> PAGEREF _Toc218668232 \h </w:instrText>
      </w:r>
      <w:r>
        <w:rPr>
          <w:noProof/>
        </w:rPr>
      </w:r>
      <w:r>
        <w:rPr>
          <w:noProof/>
        </w:rPr>
        <w:fldChar w:fldCharType="separate"/>
      </w:r>
      <w:r>
        <w:rPr>
          <w:noProof/>
        </w:rPr>
        <w:t>71</w:t>
      </w:r>
      <w:r>
        <w:rPr>
          <w:noProof/>
        </w:rPr>
        <w:fldChar w:fldCharType="end"/>
      </w:r>
    </w:p>
    <w:p w14:paraId="3B34B797" w14:textId="2CBF0F6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7.6.2.22B</w:t>
      </w:r>
      <w:r>
        <w:rPr>
          <w:rFonts w:asciiTheme="minorHAnsi" w:eastAsiaTheme="minorEastAsia" w:hAnsiTheme="minorHAnsi" w:cstheme="minorBidi"/>
          <w:noProof/>
          <w:kern w:val="2"/>
          <w:sz w:val="24"/>
          <w:szCs w:val="24"/>
          <w:lang w:eastAsia="en-GB"/>
          <w14:ligatures w14:val="standardContextual"/>
        </w:rPr>
        <w:tab/>
      </w:r>
      <w:r>
        <w:rPr>
          <w:noProof/>
        </w:rPr>
        <w:t>Long FTN Supported</w:t>
      </w:r>
      <w:r>
        <w:rPr>
          <w:noProof/>
        </w:rPr>
        <w:tab/>
      </w:r>
      <w:r>
        <w:rPr>
          <w:noProof/>
        </w:rPr>
        <w:fldChar w:fldCharType="begin"/>
      </w:r>
      <w:r>
        <w:rPr>
          <w:noProof/>
        </w:rPr>
        <w:instrText xml:space="preserve"> PAGEREF _Toc218668233 \h </w:instrText>
      </w:r>
      <w:r>
        <w:rPr>
          <w:noProof/>
        </w:rPr>
      </w:r>
      <w:r>
        <w:rPr>
          <w:noProof/>
        </w:rPr>
        <w:fldChar w:fldCharType="separate"/>
      </w:r>
      <w:r>
        <w:rPr>
          <w:noProof/>
        </w:rPr>
        <w:t>71</w:t>
      </w:r>
      <w:r>
        <w:rPr>
          <w:noProof/>
        </w:rPr>
        <w:fldChar w:fldCharType="end"/>
      </w:r>
    </w:p>
    <w:p w14:paraId="7073F2D8" w14:textId="6B1BD4A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7.6.2.23</w:t>
      </w:r>
      <w:r>
        <w:rPr>
          <w:rFonts w:asciiTheme="minorHAnsi" w:eastAsiaTheme="minorEastAsia" w:hAnsiTheme="minorHAnsi" w:cstheme="minorBidi"/>
          <w:noProof/>
          <w:kern w:val="2"/>
          <w:sz w:val="24"/>
          <w:szCs w:val="24"/>
          <w:lang w:eastAsia="en-GB"/>
          <w14:ligatures w14:val="standardContextual"/>
        </w:rPr>
        <w:tab/>
      </w:r>
      <w:r>
        <w:rPr>
          <w:noProof/>
        </w:rPr>
        <w:t>Forwarded-to subaddress</w:t>
      </w:r>
      <w:r>
        <w:rPr>
          <w:noProof/>
        </w:rPr>
        <w:tab/>
      </w:r>
      <w:r>
        <w:rPr>
          <w:noProof/>
        </w:rPr>
        <w:fldChar w:fldCharType="begin"/>
      </w:r>
      <w:r>
        <w:rPr>
          <w:noProof/>
        </w:rPr>
        <w:instrText xml:space="preserve"> PAGEREF _Toc218668234 \h </w:instrText>
      </w:r>
      <w:r>
        <w:rPr>
          <w:noProof/>
        </w:rPr>
      </w:r>
      <w:r>
        <w:rPr>
          <w:noProof/>
        </w:rPr>
        <w:fldChar w:fldCharType="separate"/>
      </w:r>
      <w:r>
        <w:rPr>
          <w:noProof/>
        </w:rPr>
        <w:t>71</w:t>
      </w:r>
      <w:r>
        <w:rPr>
          <w:noProof/>
        </w:rPr>
        <w:fldChar w:fldCharType="end"/>
      </w:r>
    </w:p>
    <w:p w14:paraId="2B384440" w14:textId="6EB2A0E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7.6.2.24</w:t>
      </w:r>
      <w:r>
        <w:rPr>
          <w:rFonts w:asciiTheme="minorHAnsi" w:eastAsiaTheme="minorEastAsia" w:hAnsiTheme="minorHAnsi" w:cstheme="minorBidi"/>
          <w:noProof/>
          <w:kern w:val="2"/>
          <w:sz w:val="24"/>
          <w:szCs w:val="24"/>
          <w:lang w:eastAsia="en-GB"/>
          <w14:ligatures w14:val="standardContextual"/>
        </w:rPr>
        <w:tab/>
      </w:r>
      <w:r>
        <w:rPr>
          <w:noProof/>
        </w:rPr>
        <w:t>Called number</w:t>
      </w:r>
      <w:r>
        <w:rPr>
          <w:noProof/>
        </w:rPr>
        <w:tab/>
      </w:r>
      <w:r>
        <w:rPr>
          <w:noProof/>
        </w:rPr>
        <w:fldChar w:fldCharType="begin"/>
      </w:r>
      <w:r>
        <w:rPr>
          <w:noProof/>
        </w:rPr>
        <w:instrText xml:space="preserve"> PAGEREF _Toc218668235 \h </w:instrText>
      </w:r>
      <w:r>
        <w:rPr>
          <w:noProof/>
        </w:rPr>
      </w:r>
      <w:r>
        <w:rPr>
          <w:noProof/>
        </w:rPr>
        <w:fldChar w:fldCharType="separate"/>
      </w:r>
      <w:r>
        <w:rPr>
          <w:noProof/>
        </w:rPr>
        <w:t>71</w:t>
      </w:r>
      <w:r>
        <w:rPr>
          <w:noProof/>
        </w:rPr>
        <w:fldChar w:fldCharType="end"/>
      </w:r>
    </w:p>
    <w:p w14:paraId="289F27CA" w14:textId="799ED92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7.6.2.25</w:t>
      </w:r>
      <w:r>
        <w:rPr>
          <w:rFonts w:asciiTheme="minorHAnsi" w:eastAsiaTheme="minorEastAsia" w:hAnsiTheme="minorHAnsi" w:cstheme="minorBidi"/>
          <w:noProof/>
          <w:kern w:val="2"/>
          <w:sz w:val="24"/>
          <w:szCs w:val="24"/>
          <w:lang w:eastAsia="en-GB"/>
          <w14:ligatures w14:val="standardContextual"/>
        </w:rPr>
        <w:tab/>
      </w:r>
      <w:r>
        <w:rPr>
          <w:noProof/>
        </w:rPr>
        <w:t>Calling number</w:t>
      </w:r>
      <w:r>
        <w:rPr>
          <w:noProof/>
        </w:rPr>
        <w:tab/>
      </w:r>
      <w:r>
        <w:rPr>
          <w:noProof/>
        </w:rPr>
        <w:fldChar w:fldCharType="begin"/>
      </w:r>
      <w:r>
        <w:rPr>
          <w:noProof/>
        </w:rPr>
        <w:instrText xml:space="preserve"> PAGEREF _Toc218668236 \h </w:instrText>
      </w:r>
      <w:r>
        <w:rPr>
          <w:noProof/>
        </w:rPr>
      </w:r>
      <w:r>
        <w:rPr>
          <w:noProof/>
        </w:rPr>
        <w:fldChar w:fldCharType="separate"/>
      </w:r>
      <w:r>
        <w:rPr>
          <w:noProof/>
        </w:rPr>
        <w:t>71</w:t>
      </w:r>
      <w:r>
        <w:rPr>
          <w:noProof/>
        </w:rPr>
        <w:fldChar w:fldCharType="end"/>
      </w:r>
    </w:p>
    <w:p w14:paraId="7CC6305E" w14:textId="070A51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7.6.2.26</w:t>
      </w:r>
      <w:r>
        <w:rPr>
          <w:rFonts w:asciiTheme="minorHAnsi" w:eastAsiaTheme="minorEastAsia" w:hAnsiTheme="minorHAnsi" w:cstheme="minorBidi"/>
          <w:noProof/>
          <w:kern w:val="2"/>
          <w:sz w:val="24"/>
          <w:szCs w:val="24"/>
          <w:lang w:eastAsia="en-GB"/>
          <w14:ligatures w14:val="standardContextual"/>
        </w:rPr>
        <w:tab/>
      </w:r>
      <w:r>
        <w:rPr>
          <w:noProof/>
        </w:rPr>
        <w:t>Originally dialled number</w:t>
      </w:r>
      <w:r>
        <w:rPr>
          <w:noProof/>
        </w:rPr>
        <w:tab/>
      </w:r>
      <w:r>
        <w:rPr>
          <w:noProof/>
        </w:rPr>
        <w:fldChar w:fldCharType="begin"/>
      </w:r>
      <w:r>
        <w:rPr>
          <w:noProof/>
        </w:rPr>
        <w:instrText xml:space="preserve"> PAGEREF _Toc218668237 \h </w:instrText>
      </w:r>
      <w:r>
        <w:rPr>
          <w:noProof/>
        </w:rPr>
      </w:r>
      <w:r>
        <w:rPr>
          <w:noProof/>
        </w:rPr>
        <w:fldChar w:fldCharType="separate"/>
      </w:r>
      <w:r>
        <w:rPr>
          <w:noProof/>
        </w:rPr>
        <w:t>71</w:t>
      </w:r>
      <w:r>
        <w:rPr>
          <w:noProof/>
        </w:rPr>
        <w:fldChar w:fldCharType="end"/>
      </w:r>
    </w:p>
    <w:p w14:paraId="5A3A8AFF" w14:textId="373B671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7.6.2.27</w:t>
      </w:r>
      <w:r>
        <w:rPr>
          <w:rFonts w:asciiTheme="minorHAnsi" w:eastAsiaTheme="minorEastAsia" w:hAnsiTheme="minorHAnsi" w:cstheme="minorBidi"/>
          <w:noProof/>
          <w:kern w:val="2"/>
          <w:sz w:val="24"/>
          <w:szCs w:val="24"/>
          <w:lang w:eastAsia="en-GB"/>
          <w14:ligatures w14:val="standardContextual"/>
        </w:rPr>
        <w:tab/>
      </w:r>
      <w:r>
        <w:rPr>
          <w:noProof/>
        </w:rPr>
        <w:t>Service centre address</w:t>
      </w:r>
      <w:r>
        <w:rPr>
          <w:noProof/>
        </w:rPr>
        <w:tab/>
      </w:r>
      <w:r>
        <w:rPr>
          <w:noProof/>
        </w:rPr>
        <w:fldChar w:fldCharType="begin"/>
      </w:r>
      <w:r>
        <w:rPr>
          <w:noProof/>
        </w:rPr>
        <w:instrText xml:space="preserve"> PAGEREF _Toc218668238 \h </w:instrText>
      </w:r>
      <w:r>
        <w:rPr>
          <w:noProof/>
        </w:rPr>
      </w:r>
      <w:r>
        <w:rPr>
          <w:noProof/>
        </w:rPr>
        <w:fldChar w:fldCharType="separate"/>
      </w:r>
      <w:r>
        <w:rPr>
          <w:noProof/>
        </w:rPr>
        <w:t>71</w:t>
      </w:r>
      <w:r>
        <w:rPr>
          <w:noProof/>
        </w:rPr>
        <w:fldChar w:fldCharType="end"/>
      </w:r>
    </w:p>
    <w:p w14:paraId="12F3346D" w14:textId="5081242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7.6.2.28</w:t>
      </w:r>
      <w:r>
        <w:rPr>
          <w:rFonts w:asciiTheme="minorHAnsi" w:eastAsiaTheme="minorEastAsia" w:hAnsiTheme="minorHAnsi" w:cstheme="minorBidi"/>
          <w:noProof/>
          <w:kern w:val="2"/>
          <w:sz w:val="24"/>
          <w:szCs w:val="24"/>
          <w:lang w:eastAsia="en-GB"/>
          <w14:ligatures w14:val="standardContextual"/>
        </w:rPr>
        <w:tab/>
      </w:r>
      <w:r>
        <w:rPr>
          <w:noProof/>
        </w:rPr>
        <w:t>Zone Code</w:t>
      </w:r>
      <w:r>
        <w:rPr>
          <w:noProof/>
        </w:rPr>
        <w:tab/>
      </w:r>
      <w:r>
        <w:rPr>
          <w:noProof/>
        </w:rPr>
        <w:fldChar w:fldCharType="begin"/>
      </w:r>
      <w:r>
        <w:rPr>
          <w:noProof/>
        </w:rPr>
        <w:instrText xml:space="preserve"> PAGEREF _Toc218668239 \h </w:instrText>
      </w:r>
      <w:r>
        <w:rPr>
          <w:noProof/>
        </w:rPr>
      </w:r>
      <w:r>
        <w:rPr>
          <w:noProof/>
        </w:rPr>
        <w:fldChar w:fldCharType="separate"/>
      </w:r>
      <w:r>
        <w:rPr>
          <w:noProof/>
        </w:rPr>
        <w:t>71</w:t>
      </w:r>
      <w:r>
        <w:rPr>
          <w:noProof/>
        </w:rPr>
        <w:fldChar w:fldCharType="end"/>
      </w:r>
    </w:p>
    <w:p w14:paraId="172F00A2" w14:textId="41C7C5D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7.6.2.29</w:t>
      </w:r>
      <w:r>
        <w:rPr>
          <w:rFonts w:asciiTheme="minorHAnsi" w:eastAsiaTheme="minorEastAsia" w:hAnsiTheme="minorHAnsi" w:cstheme="minorBidi"/>
          <w:noProof/>
          <w:kern w:val="2"/>
          <w:sz w:val="24"/>
          <w:szCs w:val="24"/>
          <w:lang w:eastAsia="en-GB"/>
          <w14:ligatures w14:val="standardContextual"/>
        </w:rPr>
        <w:tab/>
      </w:r>
      <w:r>
        <w:rPr>
          <w:noProof/>
        </w:rPr>
        <w:t>MSIsdn-Alert</w:t>
      </w:r>
      <w:r>
        <w:rPr>
          <w:noProof/>
        </w:rPr>
        <w:tab/>
      </w:r>
      <w:r>
        <w:rPr>
          <w:noProof/>
        </w:rPr>
        <w:fldChar w:fldCharType="begin"/>
      </w:r>
      <w:r>
        <w:rPr>
          <w:noProof/>
        </w:rPr>
        <w:instrText xml:space="preserve"> PAGEREF _Toc218668240 \h </w:instrText>
      </w:r>
      <w:r>
        <w:rPr>
          <w:noProof/>
        </w:rPr>
      </w:r>
      <w:r>
        <w:rPr>
          <w:noProof/>
        </w:rPr>
        <w:fldChar w:fldCharType="separate"/>
      </w:r>
      <w:r>
        <w:rPr>
          <w:noProof/>
        </w:rPr>
        <w:t>71</w:t>
      </w:r>
      <w:r>
        <w:rPr>
          <w:noProof/>
        </w:rPr>
        <w:fldChar w:fldCharType="end"/>
      </w:r>
    </w:p>
    <w:p w14:paraId="013801D3" w14:textId="74C3C63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7.6.2.30</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r>
      <w:r>
        <w:rPr>
          <w:noProof/>
        </w:rPr>
        <w:instrText xml:space="preserve"> PAGEREF _Toc218668241 \h </w:instrText>
      </w:r>
      <w:r>
        <w:rPr>
          <w:noProof/>
        </w:rPr>
      </w:r>
      <w:r>
        <w:rPr>
          <w:noProof/>
        </w:rPr>
        <w:fldChar w:fldCharType="separate"/>
      </w:r>
      <w:r>
        <w:rPr>
          <w:noProof/>
        </w:rPr>
        <w:t>71</w:t>
      </w:r>
      <w:r>
        <w:rPr>
          <w:noProof/>
        </w:rPr>
        <w:fldChar w:fldCharType="end"/>
      </w:r>
    </w:p>
    <w:p w14:paraId="5CAAAD41" w14:textId="6404808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7.6.2.30a</w:t>
      </w:r>
      <w:r>
        <w:rPr>
          <w:rFonts w:asciiTheme="minorHAnsi" w:eastAsiaTheme="minorEastAsia" w:hAnsiTheme="minorHAnsi" w:cstheme="minorBidi"/>
          <w:noProof/>
          <w:kern w:val="2"/>
          <w:sz w:val="24"/>
          <w:szCs w:val="24"/>
          <w:lang w:eastAsia="en-GB"/>
          <w14:ligatures w14:val="standardContextual"/>
        </w:rPr>
        <w:tab/>
      </w:r>
      <w:r>
        <w:rPr>
          <w:noProof/>
        </w:rPr>
        <w:t>Location Information for GPRS</w:t>
      </w:r>
      <w:r>
        <w:rPr>
          <w:noProof/>
        </w:rPr>
        <w:tab/>
      </w:r>
      <w:r>
        <w:rPr>
          <w:noProof/>
        </w:rPr>
        <w:fldChar w:fldCharType="begin"/>
      </w:r>
      <w:r>
        <w:rPr>
          <w:noProof/>
        </w:rPr>
        <w:instrText xml:space="preserve"> PAGEREF _Toc218668242 \h </w:instrText>
      </w:r>
      <w:r>
        <w:rPr>
          <w:noProof/>
        </w:rPr>
      </w:r>
      <w:r>
        <w:rPr>
          <w:noProof/>
        </w:rPr>
        <w:fldChar w:fldCharType="separate"/>
      </w:r>
      <w:r>
        <w:rPr>
          <w:noProof/>
        </w:rPr>
        <w:t>71</w:t>
      </w:r>
      <w:r>
        <w:rPr>
          <w:noProof/>
        </w:rPr>
        <w:fldChar w:fldCharType="end"/>
      </w:r>
    </w:p>
    <w:p w14:paraId="1AC579E6" w14:textId="43EB162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7.6.2.30b</w:t>
      </w:r>
      <w:r>
        <w:rPr>
          <w:rFonts w:asciiTheme="minorHAnsi" w:eastAsiaTheme="minorEastAsia" w:hAnsiTheme="minorHAnsi" w:cstheme="minorBidi"/>
          <w:noProof/>
          <w:kern w:val="2"/>
          <w:sz w:val="24"/>
          <w:szCs w:val="24"/>
          <w:lang w:eastAsia="en-GB"/>
          <w14:ligatures w14:val="standardContextual"/>
        </w:rPr>
        <w:tab/>
      </w:r>
      <w:r>
        <w:rPr>
          <w:noProof/>
        </w:rPr>
        <w:t>Location Information for EPS</w:t>
      </w:r>
      <w:r>
        <w:rPr>
          <w:noProof/>
        </w:rPr>
        <w:tab/>
      </w:r>
      <w:r>
        <w:rPr>
          <w:noProof/>
        </w:rPr>
        <w:fldChar w:fldCharType="begin"/>
      </w:r>
      <w:r>
        <w:rPr>
          <w:noProof/>
        </w:rPr>
        <w:instrText xml:space="preserve"> PAGEREF _Toc218668243 \h </w:instrText>
      </w:r>
      <w:r>
        <w:rPr>
          <w:noProof/>
        </w:rPr>
      </w:r>
      <w:r>
        <w:rPr>
          <w:noProof/>
        </w:rPr>
        <w:fldChar w:fldCharType="separate"/>
      </w:r>
      <w:r>
        <w:rPr>
          <w:noProof/>
        </w:rPr>
        <w:t>71</w:t>
      </w:r>
      <w:r>
        <w:rPr>
          <w:noProof/>
        </w:rPr>
        <w:fldChar w:fldCharType="end"/>
      </w:r>
    </w:p>
    <w:p w14:paraId="24E21EFC" w14:textId="5A8863E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7.6.2.31</w:t>
      </w:r>
      <w:r>
        <w:rPr>
          <w:rFonts w:asciiTheme="minorHAnsi" w:eastAsiaTheme="minorEastAsia" w:hAnsiTheme="minorHAnsi" w:cstheme="minorBidi"/>
          <w:noProof/>
          <w:kern w:val="2"/>
          <w:sz w:val="24"/>
          <w:szCs w:val="24"/>
          <w:lang w:eastAsia="en-GB"/>
          <w14:ligatures w14:val="standardContextual"/>
        </w:rPr>
        <w:tab/>
      </w:r>
      <w:r>
        <w:rPr>
          <w:noProof/>
        </w:rPr>
        <w:t>GMSC Address</w:t>
      </w:r>
      <w:r>
        <w:rPr>
          <w:noProof/>
        </w:rPr>
        <w:tab/>
      </w:r>
      <w:r>
        <w:rPr>
          <w:noProof/>
        </w:rPr>
        <w:fldChar w:fldCharType="begin"/>
      </w:r>
      <w:r>
        <w:rPr>
          <w:noProof/>
        </w:rPr>
        <w:instrText xml:space="preserve"> PAGEREF _Toc218668244 \h </w:instrText>
      </w:r>
      <w:r>
        <w:rPr>
          <w:noProof/>
        </w:rPr>
      </w:r>
      <w:r>
        <w:rPr>
          <w:noProof/>
        </w:rPr>
        <w:fldChar w:fldCharType="separate"/>
      </w:r>
      <w:r>
        <w:rPr>
          <w:noProof/>
        </w:rPr>
        <w:t>71</w:t>
      </w:r>
      <w:r>
        <w:rPr>
          <w:noProof/>
        </w:rPr>
        <w:fldChar w:fldCharType="end"/>
      </w:r>
    </w:p>
    <w:p w14:paraId="11CB6664" w14:textId="1D5271F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7.6.2.32</w:t>
      </w:r>
      <w:r>
        <w:rPr>
          <w:rFonts w:asciiTheme="minorHAnsi" w:eastAsiaTheme="minorEastAsia" w:hAnsiTheme="minorHAnsi" w:cstheme="minorBidi"/>
          <w:noProof/>
          <w:kern w:val="2"/>
          <w:sz w:val="24"/>
          <w:szCs w:val="24"/>
          <w:lang w:eastAsia="en-GB"/>
          <w14:ligatures w14:val="standardContextual"/>
        </w:rPr>
        <w:tab/>
      </w:r>
      <w:r>
        <w:rPr>
          <w:noProof/>
        </w:rPr>
        <w:t>VMSC Address</w:t>
      </w:r>
      <w:r>
        <w:rPr>
          <w:noProof/>
        </w:rPr>
        <w:tab/>
      </w:r>
      <w:r>
        <w:rPr>
          <w:noProof/>
        </w:rPr>
        <w:fldChar w:fldCharType="begin"/>
      </w:r>
      <w:r>
        <w:rPr>
          <w:noProof/>
        </w:rPr>
        <w:instrText xml:space="preserve"> PAGEREF _Toc218668245 \h </w:instrText>
      </w:r>
      <w:r>
        <w:rPr>
          <w:noProof/>
        </w:rPr>
      </w:r>
      <w:r>
        <w:rPr>
          <w:noProof/>
        </w:rPr>
        <w:fldChar w:fldCharType="separate"/>
      </w:r>
      <w:r>
        <w:rPr>
          <w:noProof/>
        </w:rPr>
        <w:t>72</w:t>
      </w:r>
      <w:r>
        <w:rPr>
          <w:noProof/>
        </w:rPr>
        <w:fldChar w:fldCharType="end"/>
      </w:r>
    </w:p>
    <w:p w14:paraId="4323D0B0" w14:textId="1FAA861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7.6.2.33</w:t>
      </w:r>
      <w:r>
        <w:rPr>
          <w:rFonts w:asciiTheme="minorHAnsi" w:eastAsiaTheme="minorEastAsia" w:hAnsiTheme="minorHAnsi" w:cstheme="minorBidi"/>
          <w:noProof/>
          <w:kern w:val="2"/>
          <w:sz w:val="24"/>
          <w:szCs w:val="24"/>
          <w:lang w:eastAsia="en-GB"/>
          <w14:ligatures w14:val="standardContextual"/>
        </w:rPr>
        <w:tab/>
      </w:r>
      <w:r>
        <w:rPr>
          <w:noProof/>
        </w:rPr>
        <w:t>Group Id</w:t>
      </w:r>
      <w:r>
        <w:rPr>
          <w:noProof/>
        </w:rPr>
        <w:tab/>
      </w:r>
      <w:r>
        <w:rPr>
          <w:noProof/>
        </w:rPr>
        <w:fldChar w:fldCharType="begin"/>
      </w:r>
      <w:r>
        <w:rPr>
          <w:noProof/>
        </w:rPr>
        <w:instrText xml:space="preserve"> PAGEREF _Toc218668246 \h </w:instrText>
      </w:r>
      <w:r>
        <w:rPr>
          <w:noProof/>
        </w:rPr>
      </w:r>
      <w:r>
        <w:rPr>
          <w:noProof/>
        </w:rPr>
        <w:fldChar w:fldCharType="separate"/>
      </w:r>
      <w:r>
        <w:rPr>
          <w:noProof/>
        </w:rPr>
        <w:t>72</w:t>
      </w:r>
      <w:r>
        <w:rPr>
          <w:noProof/>
        </w:rPr>
        <w:fldChar w:fldCharType="end"/>
      </w:r>
    </w:p>
    <w:p w14:paraId="5009B8EB" w14:textId="38BCDF1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7.6.2.34</w:t>
      </w:r>
      <w:r>
        <w:rPr>
          <w:rFonts w:asciiTheme="minorHAnsi" w:eastAsiaTheme="minorEastAsia" w:hAnsiTheme="minorHAnsi" w:cstheme="minorBidi"/>
          <w:noProof/>
          <w:kern w:val="2"/>
          <w:sz w:val="24"/>
          <w:szCs w:val="24"/>
          <w:lang w:eastAsia="en-GB"/>
          <w14:ligatures w14:val="standardContextual"/>
        </w:rPr>
        <w:tab/>
      </w:r>
      <w:r>
        <w:rPr>
          <w:noProof/>
        </w:rPr>
        <w:t>North American Equal Access preferred Carrier Id</w:t>
      </w:r>
      <w:r>
        <w:rPr>
          <w:noProof/>
        </w:rPr>
        <w:tab/>
      </w:r>
      <w:r>
        <w:rPr>
          <w:noProof/>
        </w:rPr>
        <w:fldChar w:fldCharType="begin"/>
      </w:r>
      <w:r>
        <w:rPr>
          <w:noProof/>
        </w:rPr>
        <w:instrText xml:space="preserve"> PAGEREF _Toc218668247 \h </w:instrText>
      </w:r>
      <w:r>
        <w:rPr>
          <w:noProof/>
        </w:rPr>
      </w:r>
      <w:r>
        <w:rPr>
          <w:noProof/>
        </w:rPr>
        <w:fldChar w:fldCharType="separate"/>
      </w:r>
      <w:r>
        <w:rPr>
          <w:noProof/>
        </w:rPr>
        <w:t>72</w:t>
      </w:r>
      <w:r>
        <w:rPr>
          <w:noProof/>
        </w:rPr>
        <w:fldChar w:fldCharType="end"/>
      </w:r>
    </w:p>
    <w:p w14:paraId="2007E611" w14:textId="4447219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_Toc218668248 \h </w:instrText>
      </w:r>
      <w:r>
        <w:rPr>
          <w:noProof/>
        </w:rPr>
      </w:r>
      <w:r>
        <w:rPr>
          <w:noProof/>
        </w:rPr>
        <w:fldChar w:fldCharType="separate"/>
      </w:r>
      <w:r>
        <w:rPr>
          <w:noProof/>
        </w:rPr>
        <w:t>72</w:t>
      </w:r>
      <w:r>
        <w:rPr>
          <w:noProof/>
        </w:rPr>
        <w:fldChar w:fldCharType="end"/>
      </w:r>
    </w:p>
    <w:p w14:paraId="6A11D3B8" w14:textId="70B67AD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_Toc218668249 \h </w:instrText>
      </w:r>
      <w:r>
        <w:rPr>
          <w:noProof/>
        </w:rPr>
      </w:r>
      <w:r>
        <w:rPr>
          <w:noProof/>
        </w:rPr>
        <w:fldChar w:fldCharType="separate"/>
      </w:r>
      <w:r>
        <w:rPr>
          <w:noProof/>
        </w:rPr>
        <w:t>72</w:t>
      </w:r>
      <w:r>
        <w:rPr>
          <w:noProof/>
        </w:rPr>
        <w:fldChar w:fldCharType="end"/>
      </w:r>
    </w:p>
    <w:p w14:paraId="48F426DD" w14:textId="1A5DE2C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7.6.2.37</w:t>
      </w:r>
      <w:r>
        <w:rPr>
          <w:rFonts w:asciiTheme="minorHAnsi" w:eastAsiaTheme="minorEastAsia" w:hAnsiTheme="minorHAnsi" w:cstheme="minorBidi"/>
          <w:noProof/>
          <w:kern w:val="2"/>
          <w:sz w:val="24"/>
          <w:szCs w:val="24"/>
          <w:lang w:eastAsia="en-GB"/>
          <w14:ligatures w14:val="standardContextual"/>
        </w:rPr>
        <w:tab/>
      </w:r>
      <w:r>
        <w:rPr>
          <w:noProof/>
        </w:rPr>
        <w:t>Serving cell Id</w:t>
      </w:r>
      <w:r>
        <w:rPr>
          <w:noProof/>
        </w:rPr>
        <w:tab/>
      </w:r>
      <w:r>
        <w:rPr>
          <w:noProof/>
        </w:rPr>
        <w:fldChar w:fldCharType="begin"/>
      </w:r>
      <w:r>
        <w:rPr>
          <w:noProof/>
        </w:rPr>
        <w:instrText xml:space="preserve"> PAGEREF _Toc218668250 \h </w:instrText>
      </w:r>
      <w:r>
        <w:rPr>
          <w:noProof/>
        </w:rPr>
      </w:r>
      <w:r>
        <w:rPr>
          <w:noProof/>
        </w:rPr>
        <w:fldChar w:fldCharType="separate"/>
      </w:r>
      <w:r>
        <w:rPr>
          <w:noProof/>
        </w:rPr>
        <w:t>72</w:t>
      </w:r>
      <w:r>
        <w:rPr>
          <w:noProof/>
        </w:rPr>
        <w:fldChar w:fldCharType="end"/>
      </w:r>
    </w:p>
    <w:p w14:paraId="5983D123" w14:textId="7482C95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7.6.2.38</w:t>
      </w:r>
      <w:r>
        <w:rPr>
          <w:rFonts w:asciiTheme="minorHAnsi" w:eastAsiaTheme="minorEastAsia" w:hAnsiTheme="minorHAnsi" w:cstheme="minorBidi"/>
          <w:noProof/>
          <w:kern w:val="2"/>
          <w:sz w:val="24"/>
          <w:szCs w:val="24"/>
          <w:lang w:eastAsia="en-GB"/>
          <w14:ligatures w14:val="standardContextual"/>
        </w:rPr>
        <w:tab/>
      </w:r>
      <w:r>
        <w:rPr>
          <w:noProof/>
        </w:rPr>
        <w:t>SGSN number</w:t>
      </w:r>
      <w:r>
        <w:rPr>
          <w:noProof/>
        </w:rPr>
        <w:tab/>
      </w:r>
      <w:r>
        <w:rPr>
          <w:noProof/>
        </w:rPr>
        <w:fldChar w:fldCharType="begin"/>
      </w:r>
      <w:r>
        <w:rPr>
          <w:noProof/>
        </w:rPr>
        <w:instrText xml:space="preserve"> PAGEREF _Toc218668251 \h </w:instrText>
      </w:r>
      <w:r>
        <w:rPr>
          <w:noProof/>
        </w:rPr>
      </w:r>
      <w:r>
        <w:rPr>
          <w:noProof/>
        </w:rPr>
        <w:fldChar w:fldCharType="separate"/>
      </w:r>
      <w:r>
        <w:rPr>
          <w:noProof/>
        </w:rPr>
        <w:t>72</w:t>
      </w:r>
      <w:r>
        <w:rPr>
          <w:noProof/>
        </w:rPr>
        <w:fldChar w:fldCharType="end"/>
      </w:r>
    </w:p>
    <w:p w14:paraId="30FB184A" w14:textId="58C40B6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7.6.2.39</w:t>
      </w:r>
      <w:r>
        <w:rPr>
          <w:rFonts w:asciiTheme="minorHAnsi" w:eastAsiaTheme="minorEastAsia" w:hAnsiTheme="minorHAnsi" w:cstheme="minorBidi"/>
          <w:noProof/>
          <w:kern w:val="2"/>
          <w:sz w:val="24"/>
          <w:szCs w:val="24"/>
          <w:lang w:eastAsia="en-GB"/>
          <w14:ligatures w14:val="standardContextual"/>
        </w:rPr>
        <w:tab/>
      </w:r>
      <w:r>
        <w:rPr>
          <w:noProof/>
        </w:rPr>
        <w:t>SGSN address</w:t>
      </w:r>
      <w:r>
        <w:rPr>
          <w:noProof/>
        </w:rPr>
        <w:tab/>
      </w:r>
      <w:r>
        <w:rPr>
          <w:noProof/>
        </w:rPr>
        <w:fldChar w:fldCharType="begin"/>
      </w:r>
      <w:r>
        <w:rPr>
          <w:noProof/>
        </w:rPr>
        <w:instrText xml:space="preserve"> PAGEREF _Toc218668252 \h </w:instrText>
      </w:r>
      <w:r>
        <w:rPr>
          <w:noProof/>
        </w:rPr>
      </w:r>
      <w:r>
        <w:rPr>
          <w:noProof/>
        </w:rPr>
        <w:fldChar w:fldCharType="separate"/>
      </w:r>
      <w:r>
        <w:rPr>
          <w:noProof/>
        </w:rPr>
        <w:t>72</w:t>
      </w:r>
      <w:r>
        <w:rPr>
          <w:noProof/>
        </w:rPr>
        <w:fldChar w:fldCharType="end"/>
      </w:r>
    </w:p>
    <w:p w14:paraId="2BDF89EE" w14:textId="18F02DF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7.6.2.40</w:t>
      </w:r>
      <w:r>
        <w:rPr>
          <w:rFonts w:asciiTheme="minorHAnsi" w:eastAsiaTheme="minorEastAsia" w:hAnsiTheme="minorHAnsi" w:cstheme="minorBidi"/>
          <w:noProof/>
          <w:kern w:val="2"/>
          <w:sz w:val="24"/>
          <w:szCs w:val="24"/>
          <w:lang w:eastAsia="en-GB"/>
          <w14:ligatures w14:val="standardContextual"/>
        </w:rPr>
        <w:tab/>
      </w:r>
      <w:r>
        <w:rPr>
          <w:noProof/>
        </w:rPr>
        <w:t>GGSN address</w:t>
      </w:r>
      <w:r>
        <w:rPr>
          <w:noProof/>
        </w:rPr>
        <w:tab/>
      </w:r>
      <w:r>
        <w:rPr>
          <w:noProof/>
        </w:rPr>
        <w:fldChar w:fldCharType="begin"/>
      </w:r>
      <w:r>
        <w:rPr>
          <w:noProof/>
        </w:rPr>
        <w:instrText xml:space="preserve"> PAGEREF _Toc218668253 \h </w:instrText>
      </w:r>
      <w:r>
        <w:rPr>
          <w:noProof/>
        </w:rPr>
      </w:r>
      <w:r>
        <w:rPr>
          <w:noProof/>
        </w:rPr>
        <w:fldChar w:fldCharType="separate"/>
      </w:r>
      <w:r>
        <w:rPr>
          <w:noProof/>
        </w:rPr>
        <w:t>72</w:t>
      </w:r>
      <w:r>
        <w:rPr>
          <w:noProof/>
        </w:rPr>
        <w:fldChar w:fldCharType="end"/>
      </w:r>
    </w:p>
    <w:p w14:paraId="39BB2808" w14:textId="07BCAC4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7.6.2.41</w:t>
      </w:r>
      <w:r>
        <w:rPr>
          <w:rFonts w:asciiTheme="minorHAnsi" w:eastAsiaTheme="minorEastAsia" w:hAnsiTheme="minorHAnsi" w:cstheme="minorBidi"/>
          <w:noProof/>
          <w:kern w:val="2"/>
          <w:sz w:val="24"/>
          <w:szCs w:val="24"/>
          <w:lang w:eastAsia="en-GB"/>
          <w14:ligatures w14:val="standardContextual"/>
        </w:rPr>
        <w:tab/>
      </w:r>
      <w:r>
        <w:rPr>
          <w:noProof/>
        </w:rPr>
        <w:t>GGSN number</w:t>
      </w:r>
      <w:r>
        <w:rPr>
          <w:noProof/>
        </w:rPr>
        <w:tab/>
      </w:r>
      <w:r>
        <w:rPr>
          <w:noProof/>
        </w:rPr>
        <w:fldChar w:fldCharType="begin"/>
      </w:r>
      <w:r>
        <w:rPr>
          <w:noProof/>
        </w:rPr>
        <w:instrText xml:space="preserve"> PAGEREF _Toc218668254 \h </w:instrText>
      </w:r>
      <w:r>
        <w:rPr>
          <w:noProof/>
        </w:rPr>
      </w:r>
      <w:r>
        <w:rPr>
          <w:noProof/>
        </w:rPr>
        <w:fldChar w:fldCharType="separate"/>
      </w:r>
      <w:r>
        <w:rPr>
          <w:noProof/>
        </w:rPr>
        <w:t>72</w:t>
      </w:r>
      <w:r>
        <w:rPr>
          <w:noProof/>
        </w:rPr>
        <w:fldChar w:fldCharType="end"/>
      </w:r>
    </w:p>
    <w:p w14:paraId="5BFB9A10" w14:textId="4AB1913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7.6.2.42</w:t>
      </w:r>
      <w:r>
        <w:rPr>
          <w:rFonts w:asciiTheme="minorHAnsi" w:eastAsiaTheme="minorEastAsia" w:hAnsiTheme="minorHAnsi" w:cstheme="minorBidi"/>
          <w:noProof/>
          <w:kern w:val="2"/>
          <w:sz w:val="24"/>
          <w:szCs w:val="24"/>
          <w:lang w:eastAsia="en-GB"/>
          <w14:ligatures w14:val="standardContextual"/>
        </w:rPr>
        <w:tab/>
      </w:r>
      <w:r>
        <w:rPr>
          <w:noProof/>
        </w:rPr>
        <w:t>APN</w:t>
      </w:r>
      <w:r>
        <w:rPr>
          <w:noProof/>
        </w:rPr>
        <w:tab/>
      </w:r>
      <w:r>
        <w:rPr>
          <w:noProof/>
        </w:rPr>
        <w:fldChar w:fldCharType="begin"/>
      </w:r>
      <w:r>
        <w:rPr>
          <w:noProof/>
        </w:rPr>
        <w:instrText xml:space="preserve"> PAGEREF _Toc218668255 \h </w:instrText>
      </w:r>
      <w:r>
        <w:rPr>
          <w:noProof/>
        </w:rPr>
      </w:r>
      <w:r>
        <w:rPr>
          <w:noProof/>
        </w:rPr>
        <w:fldChar w:fldCharType="separate"/>
      </w:r>
      <w:r>
        <w:rPr>
          <w:noProof/>
        </w:rPr>
        <w:t>72</w:t>
      </w:r>
      <w:r>
        <w:rPr>
          <w:noProof/>
        </w:rPr>
        <w:fldChar w:fldCharType="end"/>
      </w:r>
    </w:p>
    <w:p w14:paraId="5E524BE0" w14:textId="45B51CD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7.6.2.43</w:t>
      </w:r>
      <w:r>
        <w:rPr>
          <w:rFonts w:asciiTheme="minorHAnsi" w:eastAsiaTheme="minorEastAsia" w:hAnsiTheme="minorHAnsi" w:cstheme="minorBidi"/>
          <w:noProof/>
          <w:kern w:val="2"/>
          <w:sz w:val="24"/>
          <w:szCs w:val="24"/>
          <w:lang w:eastAsia="en-GB"/>
          <w14:ligatures w14:val="standardContextual"/>
        </w:rPr>
        <w:tab/>
      </w:r>
      <w:r>
        <w:rPr>
          <w:noProof/>
        </w:rPr>
        <w:t>Network Node number</w:t>
      </w:r>
      <w:r>
        <w:rPr>
          <w:noProof/>
        </w:rPr>
        <w:tab/>
      </w:r>
      <w:r>
        <w:rPr>
          <w:noProof/>
        </w:rPr>
        <w:fldChar w:fldCharType="begin"/>
      </w:r>
      <w:r>
        <w:rPr>
          <w:noProof/>
        </w:rPr>
        <w:instrText xml:space="preserve"> PAGEREF _Toc218668256 \h </w:instrText>
      </w:r>
      <w:r>
        <w:rPr>
          <w:noProof/>
        </w:rPr>
      </w:r>
      <w:r>
        <w:rPr>
          <w:noProof/>
        </w:rPr>
        <w:fldChar w:fldCharType="separate"/>
      </w:r>
      <w:r>
        <w:rPr>
          <w:noProof/>
        </w:rPr>
        <w:t>73</w:t>
      </w:r>
      <w:r>
        <w:rPr>
          <w:noProof/>
        </w:rPr>
        <w:fldChar w:fldCharType="end"/>
      </w:r>
    </w:p>
    <w:p w14:paraId="1635B814" w14:textId="0A54A6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7.6.2.43A</w:t>
      </w:r>
      <w:r>
        <w:rPr>
          <w:rFonts w:asciiTheme="minorHAnsi" w:eastAsiaTheme="minorEastAsia" w:hAnsiTheme="minorHAnsi" w:cstheme="minorBidi"/>
          <w:noProof/>
          <w:kern w:val="2"/>
          <w:sz w:val="24"/>
          <w:szCs w:val="24"/>
          <w:lang w:eastAsia="en-GB"/>
          <w14:ligatures w14:val="standardContextual"/>
        </w:rPr>
        <w:tab/>
      </w:r>
      <w:r>
        <w:rPr>
          <w:noProof/>
        </w:rPr>
        <w:t>Network Node Diameter Address</w:t>
      </w:r>
      <w:r>
        <w:rPr>
          <w:noProof/>
        </w:rPr>
        <w:tab/>
      </w:r>
      <w:r>
        <w:rPr>
          <w:noProof/>
        </w:rPr>
        <w:fldChar w:fldCharType="begin"/>
      </w:r>
      <w:r>
        <w:rPr>
          <w:noProof/>
        </w:rPr>
        <w:instrText xml:space="preserve"> PAGEREF _Toc218668257 \h </w:instrText>
      </w:r>
      <w:r>
        <w:rPr>
          <w:noProof/>
        </w:rPr>
      </w:r>
      <w:r>
        <w:rPr>
          <w:noProof/>
        </w:rPr>
        <w:fldChar w:fldCharType="separate"/>
      </w:r>
      <w:r>
        <w:rPr>
          <w:noProof/>
        </w:rPr>
        <w:t>73</w:t>
      </w:r>
      <w:r>
        <w:rPr>
          <w:noProof/>
        </w:rPr>
        <w:fldChar w:fldCharType="end"/>
      </w:r>
    </w:p>
    <w:p w14:paraId="25E399BB" w14:textId="41E1F00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7.6.2.44</w:t>
      </w:r>
      <w:r>
        <w:rPr>
          <w:rFonts w:asciiTheme="minorHAnsi" w:eastAsiaTheme="minorEastAsia" w:hAnsiTheme="minorHAnsi" w:cstheme="minorBidi"/>
          <w:noProof/>
          <w:kern w:val="2"/>
          <w:sz w:val="24"/>
          <w:szCs w:val="24"/>
          <w:lang w:eastAsia="en-GB"/>
          <w14:ligatures w14:val="standardContextual"/>
        </w:rPr>
        <w:tab/>
      </w:r>
      <w:r>
        <w:rPr>
          <w:noProof/>
        </w:rPr>
        <w:t>PDP-Type</w:t>
      </w:r>
      <w:r>
        <w:rPr>
          <w:noProof/>
        </w:rPr>
        <w:tab/>
      </w:r>
      <w:r>
        <w:rPr>
          <w:noProof/>
        </w:rPr>
        <w:fldChar w:fldCharType="begin"/>
      </w:r>
      <w:r>
        <w:rPr>
          <w:noProof/>
        </w:rPr>
        <w:instrText xml:space="preserve"> PAGEREF _Toc218668258 \h </w:instrText>
      </w:r>
      <w:r>
        <w:rPr>
          <w:noProof/>
        </w:rPr>
      </w:r>
      <w:r>
        <w:rPr>
          <w:noProof/>
        </w:rPr>
        <w:fldChar w:fldCharType="separate"/>
      </w:r>
      <w:r>
        <w:rPr>
          <w:noProof/>
        </w:rPr>
        <w:t>73</w:t>
      </w:r>
      <w:r>
        <w:rPr>
          <w:noProof/>
        </w:rPr>
        <w:fldChar w:fldCharType="end"/>
      </w:r>
    </w:p>
    <w:p w14:paraId="278D52D5" w14:textId="7626AD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7.6.2.44A</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 </w:t>
      </w:r>
      <w:r>
        <w:rPr>
          <w:noProof/>
        </w:rPr>
        <w:t>PDP-Type</w:t>
      </w:r>
      <w:r>
        <w:rPr>
          <w:noProof/>
        </w:rPr>
        <w:tab/>
      </w:r>
      <w:r>
        <w:rPr>
          <w:noProof/>
        </w:rPr>
        <w:fldChar w:fldCharType="begin"/>
      </w:r>
      <w:r>
        <w:rPr>
          <w:noProof/>
        </w:rPr>
        <w:instrText xml:space="preserve"> PAGEREF _Toc218668259 \h </w:instrText>
      </w:r>
      <w:r>
        <w:rPr>
          <w:noProof/>
        </w:rPr>
      </w:r>
      <w:r>
        <w:rPr>
          <w:noProof/>
        </w:rPr>
        <w:fldChar w:fldCharType="separate"/>
      </w:r>
      <w:r>
        <w:rPr>
          <w:noProof/>
        </w:rPr>
        <w:t>73</w:t>
      </w:r>
      <w:r>
        <w:rPr>
          <w:noProof/>
        </w:rPr>
        <w:fldChar w:fldCharType="end"/>
      </w:r>
    </w:p>
    <w:p w14:paraId="73AF7C2F" w14:textId="156C690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7.6.2.45</w:t>
      </w:r>
      <w:r>
        <w:rPr>
          <w:rFonts w:asciiTheme="minorHAnsi" w:eastAsiaTheme="minorEastAsia" w:hAnsiTheme="minorHAnsi" w:cstheme="minorBidi"/>
          <w:noProof/>
          <w:kern w:val="2"/>
          <w:sz w:val="24"/>
          <w:szCs w:val="24"/>
          <w:lang w:eastAsia="en-GB"/>
          <w14:ligatures w14:val="standardContextual"/>
        </w:rPr>
        <w:tab/>
      </w:r>
      <w:r>
        <w:rPr>
          <w:noProof/>
        </w:rPr>
        <w:t>PDP-Address</w:t>
      </w:r>
      <w:r>
        <w:rPr>
          <w:noProof/>
        </w:rPr>
        <w:tab/>
      </w:r>
      <w:r>
        <w:rPr>
          <w:noProof/>
        </w:rPr>
        <w:fldChar w:fldCharType="begin"/>
      </w:r>
      <w:r>
        <w:rPr>
          <w:noProof/>
        </w:rPr>
        <w:instrText xml:space="preserve"> PAGEREF _Toc218668260 \h </w:instrText>
      </w:r>
      <w:r>
        <w:rPr>
          <w:noProof/>
        </w:rPr>
      </w:r>
      <w:r>
        <w:rPr>
          <w:noProof/>
        </w:rPr>
        <w:fldChar w:fldCharType="separate"/>
      </w:r>
      <w:r>
        <w:rPr>
          <w:noProof/>
        </w:rPr>
        <w:t>73</w:t>
      </w:r>
      <w:r>
        <w:rPr>
          <w:noProof/>
        </w:rPr>
        <w:fldChar w:fldCharType="end"/>
      </w:r>
    </w:p>
    <w:p w14:paraId="2E3C09DE" w14:textId="55CE97B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7.6.2.45A</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 </w:t>
      </w:r>
      <w:r>
        <w:rPr>
          <w:noProof/>
        </w:rPr>
        <w:t>PDP-Address</w:t>
      </w:r>
      <w:r>
        <w:rPr>
          <w:noProof/>
        </w:rPr>
        <w:tab/>
      </w:r>
      <w:r>
        <w:rPr>
          <w:noProof/>
        </w:rPr>
        <w:fldChar w:fldCharType="begin"/>
      </w:r>
      <w:r>
        <w:rPr>
          <w:noProof/>
        </w:rPr>
        <w:instrText xml:space="preserve"> PAGEREF _Toc218668261 \h </w:instrText>
      </w:r>
      <w:r>
        <w:rPr>
          <w:noProof/>
        </w:rPr>
      </w:r>
      <w:r>
        <w:rPr>
          <w:noProof/>
        </w:rPr>
        <w:fldChar w:fldCharType="separate"/>
      </w:r>
      <w:r>
        <w:rPr>
          <w:noProof/>
        </w:rPr>
        <w:t>73</w:t>
      </w:r>
      <w:r>
        <w:rPr>
          <w:noProof/>
        </w:rPr>
        <w:fldChar w:fldCharType="end"/>
      </w:r>
    </w:p>
    <w:p w14:paraId="5053479D" w14:textId="42B6BF7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7.6.2.46</w:t>
      </w:r>
      <w:r>
        <w:rPr>
          <w:rFonts w:asciiTheme="minorHAnsi" w:eastAsiaTheme="minorEastAsia" w:hAnsiTheme="minorHAnsi" w:cstheme="minorBidi"/>
          <w:noProof/>
          <w:kern w:val="2"/>
          <w:sz w:val="24"/>
          <w:szCs w:val="24"/>
          <w:lang w:eastAsia="en-GB"/>
          <w14:ligatures w14:val="standardContextual"/>
        </w:rPr>
        <w:tab/>
      </w:r>
      <w:r>
        <w:rPr>
          <w:noProof/>
        </w:rPr>
        <w:t>Additional number</w:t>
      </w:r>
      <w:r>
        <w:rPr>
          <w:noProof/>
        </w:rPr>
        <w:tab/>
      </w:r>
      <w:r>
        <w:rPr>
          <w:noProof/>
        </w:rPr>
        <w:fldChar w:fldCharType="begin"/>
      </w:r>
      <w:r>
        <w:rPr>
          <w:noProof/>
        </w:rPr>
        <w:instrText xml:space="preserve"> PAGEREF _Toc218668262 \h </w:instrText>
      </w:r>
      <w:r>
        <w:rPr>
          <w:noProof/>
        </w:rPr>
      </w:r>
      <w:r>
        <w:rPr>
          <w:noProof/>
        </w:rPr>
        <w:fldChar w:fldCharType="separate"/>
      </w:r>
      <w:r>
        <w:rPr>
          <w:noProof/>
        </w:rPr>
        <w:t>73</w:t>
      </w:r>
      <w:r>
        <w:rPr>
          <w:noProof/>
        </w:rPr>
        <w:fldChar w:fldCharType="end"/>
      </w:r>
    </w:p>
    <w:p w14:paraId="25EF3431" w14:textId="53B217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7.6.2.46A</w:t>
      </w:r>
      <w:r>
        <w:rPr>
          <w:rFonts w:asciiTheme="minorHAnsi" w:eastAsiaTheme="minorEastAsia" w:hAnsiTheme="minorHAnsi" w:cstheme="minorBidi"/>
          <w:noProof/>
          <w:kern w:val="2"/>
          <w:sz w:val="24"/>
          <w:szCs w:val="24"/>
          <w:lang w:eastAsia="en-GB"/>
          <w14:ligatures w14:val="standardContextual"/>
        </w:rPr>
        <w:tab/>
      </w:r>
      <w:r>
        <w:rPr>
          <w:noProof/>
        </w:rPr>
        <w:t>Additional Network Node Diameter Address</w:t>
      </w:r>
      <w:r>
        <w:rPr>
          <w:noProof/>
        </w:rPr>
        <w:tab/>
      </w:r>
      <w:r>
        <w:rPr>
          <w:noProof/>
        </w:rPr>
        <w:fldChar w:fldCharType="begin"/>
      </w:r>
      <w:r>
        <w:rPr>
          <w:noProof/>
        </w:rPr>
        <w:instrText xml:space="preserve"> PAGEREF _Toc218668263 \h </w:instrText>
      </w:r>
      <w:r>
        <w:rPr>
          <w:noProof/>
        </w:rPr>
      </w:r>
      <w:r>
        <w:rPr>
          <w:noProof/>
        </w:rPr>
        <w:fldChar w:fldCharType="separate"/>
      </w:r>
      <w:r>
        <w:rPr>
          <w:noProof/>
        </w:rPr>
        <w:t>73</w:t>
      </w:r>
      <w:r>
        <w:rPr>
          <w:noProof/>
        </w:rPr>
        <w:fldChar w:fldCharType="end"/>
      </w:r>
    </w:p>
    <w:p w14:paraId="64B213B1" w14:textId="09A8CC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7.6.2.46B</w:t>
      </w:r>
      <w:r>
        <w:rPr>
          <w:rFonts w:asciiTheme="minorHAnsi" w:eastAsiaTheme="minorEastAsia" w:hAnsiTheme="minorHAnsi" w:cstheme="minorBidi"/>
          <w:noProof/>
          <w:kern w:val="2"/>
          <w:sz w:val="24"/>
          <w:szCs w:val="24"/>
          <w:lang w:eastAsia="en-GB"/>
          <w14:ligatures w14:val="standardContextual"/>
        </w:rPr>
        <w:tab/>
      </w:r>
      <w:r>
        <w:rPr>
          <w:noProof/>
        </w:rPr>
        <w:t>Third Number</w:t>
      </w:r>
      <w:r>
        <w:rPr>
          <w:noProof/>
        </w:rPr>
        <w:tab/>
      </w:r>
      <w:r>
        <w:rPr>
          <w:noProof/>
        </w:rPr>
        <w:fldChar w:fldCharType="begin"/>
      </w:r>
      <w:r>
        <w:rPr>
          <w:noProof/>
        </w:rPr>
        <w:instrText xml:space="preserve"> PAGEREF _Toc218668264 \h </w:instrText>
      </w:r>
      <w:r>
        <w:rPr>
          <w:noProof/>
        </w:rPr>
      </w:r>
      <w:r>
        <w:rPr>
          <w:noProof/>
        </w:rPr>
        <w:fldChar w:fldCharType="separate"/>
      </w:r>
      <w:r>
        <w:rPr>
          <w:noProof/>
        </w:rPr>
        <w:t>73</w:t>
      </w:r>
      <w:r>
        <w:rPr>
          <w:noProof/>
        </w:rPr>
        <w:fldChar w:fldCharType="end"/>
      </w:r>
    </w:p>
    <w:p w14:paraId="1EAA499D" w14:textId="754038F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7.6.2.46C</w:t>
      </w:r>
      <w:r>
        <w:rPr>
          <w:rFonts w:asciiTheme="minorHAnsi" w:eastAsiaTheme="minorEastAsia" w:hAnsiTheme="minorHAnsi" w:cstheme="minorBidi"/>
          <w:noProof/>
          <w:kern w:val="2"/>
          <w:sz w:val="24"/>
          <w:szCs w:val="24"/>
          <w:lang w:eastAsia="en-GB"/>
          <w14:ligatures w14:val="standardContextual"/>
        </w:rPr>
        <w:tab/>
      </w:r>
      <w:r>
        <w:rPr>
          <w:noProof/>
        </w:rPr>
        <w:t>Third Network Node Diameter Address</w:t>
      </w:r>
      <w:r>
        <w:rPr>
          <w:noProof/>
        </w:rPr>
        <w:tab/>
      </w:r>
      <w:r>
        <w:rPr>
          <w:noProof/>
        </w:rPr>
        <w:fldChar w:fldCharType="begin"/>
      </w:r>
      <w:r>
        <w:rPr>
          <w:noProof/>
        </w:rPr>
        <w:instrText xml:space="preserve"> PAGEREF _Toc218668265 \h </w:instrText>
      </w:r>
      <w:r>
        <w:rPr>
          <w:noProof/>
        </w:rPr>
      </w:r>
      <w:r>
        <w:rPr>
          <w:noProof/>
        </w:rPr>
        <w:fldChar w:fldCharType="separate"/>
      </w:r>
      <w:r>
        <w:rPr>
          <w:noProof/>
        </w:rPr>
        <w:t>73</w:t>
      </w:r>
      <w:r>
        <w:rPr>
          <w:noProof/>
        </w:rPr>
        <w:fldChar w:fldCharType="end"/>
      </w:r>
    </w:p>
    <w:p w14:paraId="05D6DD7C" w14:textId="39E50B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7.6.2.47</w:t>
      </w:r>
      <w:r>
        <w:rPr>
          <w:rFonts w:asciiTheme="minorHAnsi" w:eastAsiaTheme="minorEastAsia" w:hAnsiTheme="minorHAnsi" w:cstheme="minorBidi"/>
          <w:noProof/>
          <w:kern w:val="2"/>
          <w:sz w:val="24"/>
          <w:szCs w:val="24"/>
          <w:lang w:eastAsia="en-GB"/>
          <w14:ligatures w14:val="standardContextual"/>
        </w:rPr>
        <w:tab/>
      </w:r>
      <w:r>
        <w:rPr>
          <w:noProof/>
        </w:rPr>
        <w:t>P-TMSI</w:t>
      </w:r>
      <w:r>
        <w:rPr>
          <w:noProof/>
        </w:rPr>
        <w:tab/>
      </w:r>
      <w:r>
        <w:rPr>
          <w:noProof/>
        </w:rPr>
        <w:fldChar w:fldCharType="begin"/>
      </w:r>
      <w:r>
        <w:rPr>
          <w:noProof/>
        </w:rPr>
        <w:instrText xml:space="preserve"> PAGEREF _Toc218668266 \h </w:instrText>
      </w:r>
      <w:r>
        <w:rPr>
          <w:noProof/>
        </w:rPr>
      </w:r>
      <w:r>
        <w:rPr>
          <w:noProof/>
        </w:rPr>
        <w:fldChar w:fldCharType="separate"/>
      </w:r>
      <w:r>
        <w:rPr>
          <w:noProof/>
        </w:rPr>
        <w:t>73</w:t>
      </w:r>
      <w:r>
        <w:rPr>
          <w:noProof/>
        </w:rPr>
        <w:fldChar w:fldCharType="end"/>
      </w:r>
    </w:p>
    <w:p w14:paraId="1EFBA289" w14:textId="3E7E0FF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7.6.2.48</w:t>
      </w:r>
      <w:r>
        <w:rPr>
          <w:rFonts w:asciiTheme="minorHAnsi" w:eastAsiaTheme="minorEastAsia" w:hAnsiTheme="minorHAnsi" w:cstheme="minorBidi"/>
          <w:noProof/>
          <w:kern w:val="2"/>
          <w:sz w:val="24"/>
          <w:szCs w:val="24"/>
          <w:lang w:eastAsia="en-GB"/>
          <w14:ligatures w14:val="standardContextual"/>
        </w:rPr>
        <w:tab/>
      </w:r>
      <w:r>
        <w:rPr>
          <w:noProof/>
        </w:rPr>
        <w:t>B-subscriber number</w:t>
      </w:r>
      <w:r>
        <w:rPr>
          <w:noProof/>
        </w:rPr>
        <w:tab/>
      </w:r>
      <w:r>
        <w:rPr>
          <w:noProof/>
        </w:rPr>
        <w:fldChar w:fldCharType="begin"/>
      </w:r>
      <w:r>
        <w:rPr>
          <w:noProof/>
        </w:rPr>
        <w:instrText xml:space="preserve"> PAGEREF _Toc218668267 \h </w:instrText>
      </w:r>
      <w:r>
        <w:rPr>
          <w:noProof/>
        </w:rPr>
      </w:r>
      <w:r>
        <w:rPr>
          <w:noProof/>
        </w:rPr>
        <w:fldChar w:fldCharType="separate"/>
      </w:r>
      <w:r>
        <w:rPr>
          <w:noProof/>
        </w:rPr>
        <w:t>74</w:t>
      </w:r>
      <w:r>
        <w:rPr>
          <w:noProof/>
        </w:rPr>
        <w:fldChar w:fldCharType="end"/>
      </w:r>
    </w:p>
    <w:p w14:paraId="369715FF" w14:textId="132052A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7.6.2.49</w:t>
      </w:r>
      <w:r>
        <w:rPr>
          <w:rFonts w:asciiTheme="minorHAnsi" w:eastAsiaTheme="minorEastAsia" w:hAnsiTheme="minorHAnsi" w:cstheme="minorBidi"/>
          <w:noProof/>
          <w:kern w:val="2"/>
          <w:sz w:val="24"/>
          <w:szCs w:val="24"/>
          <w:lang w:eastAsia="en-GB"/>
          <w14:ligatures w14:val="standardContextual"/>
        </w:rPr>
        <w:tab/>
      </w:r>
      <w:r>
        <w:rPr>
          <w:noProof/>
        </w:rPr>
        <w:t>B-subscriber subaddress</w:t>
      </w:r>
      <w:r>
        <w:rPr>
          <w:noProof/>
        </w:rPr>
        <w:tab/>
      </w:r>
      <w:r>
        <w:rPr>
          <w:noProof/>
        </w:rPr>
        <w:fldChar w:fldCharType="begin"/>
      </w:r>
      <w:r>
        <w:rPr>
          <w:noProof/>
        </w:rPr>
        <w:instrText xml:space="preserve"> PAGEREF _Toc218668268 \h </w:instrText>
      </w:r>
      <w:r>
        <w:rPr>
          <w:noProof/>
        </w:rPr>
      </w:r>
      <w:r>
        <w:rPr>
          <w:noProof/>
        </w:rPr>
        <w:fldChar w:fldCharType="separate"/>
      </w:r>
      <w:r>
        <w:rPr>
          <w:noProof/>
        </w:rPr>
        <w:t>74</w:t>
      </w:r>
      <w:r>
        <w:rPr>
          <w:noProof/>
        </w:rPr>
        <w:fldChar w:fldCharType="end"/>
      </w:r>
    </w:p>
    <w:p w14:paraId="5D33A244" w14:textId="41CE1F7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7.6.2.50</w:t>
      </w:r>
      <w:r>
        <w:rPr>
          <w:rFonts w:asciiTheme="minorHAnsi" w:eastAsiaTheme="minorEastAsia" w:hAnsiTheme="minorHAnsi" w:cstheme="minorBidi"/>
          <w:noProof/>
          <w:kern w:val="2"/>
          <w:sz w:val="24"/>
          <w:szCs w:val="24"/>
          <w:lang w:eastAsia="en-GB"/>
          <w14:ligatures w14:val="standardContextual"/>
        </w:rPr>
        <w:tab/>
      </w:r>
      <w:r>
        <w:rPr>
          <w:noProof/>
        </w:rPr>
        <w:t>LMU Number</w:t>
      </w:r>
      <w:r>
        <w:rPr>
          <w:noProof/>
        </w:rPr>
        <w:tab/>
      </w:r>
      <w:r>
        <w:rPr>
          <w:noProof/>
        </w:rPr>
        <w:fldChar w:fldCharType="begin"/>
      </w:r>
      <w:r>
        <w:rPr>
          <w:noProof/>
        </w:rPr>
        <w:instrText xml:space="preserve"> PAGEREF _Toc218668269 \h </w:instrText>
      </w:r>
      <w:r>
        <w:rPr>
          <w:noProof/>
        </w:rPr>
      </w:r>
      <w:r>
        <w:rPr>
          <w:noProof/>
        </w:rPr>
        <w:fldChar w:fldCharType="separate"/>
      </w:r>
      <w:r>
        <w:rPr>
          <w:noProof/>
        </w:rPr>
        <w:t>74</w:t>
      </w:r>
      <w:r>
        <w:rPr>
          <w:noProof/>
        </w:rPr>
        <w:fldChar w:fldCharType="end"/>
      </w:r>
    </w:p>
    <w:p w14:paraId="20E4E13F" w14:textId="0E2ABD6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7.6.2.51</w:t>
      </w:r>
      <w:r>
        <w:rPr>
          <w:rFonts w:asciiTheme="minorHAnsi" w:eastAsiaTheme="minorEastAsia" w:hAnsiTheme="minorHAnsi" w:cstheme="minorBidi"/>
          <w:noProof/>
          <w:kern w:val="2"/>
          <w:sz w:val="24"/>
          <w:szCs w:val="24"/>
          <w:lang w:eastAsia="en-GB"/>
          <w14:ligatures w14:val="standardContextual"/>
        </w:rPr>
        <w:tab/>
      </w:r>
      <w:r>
        <w:rPr>
          <w:noProof/>
        </w:rPr>
        <w:t>MLC Number</w:t>
      </w:r>
      <w:r>
        <w:rPr>
          <w:noProof/>
        </w:rPr>
        <w:tab/>
      </w:r>
      <w:r>
        <w:rPr>
          <w:noProof/>
        </w:rPr>
        <w:fldChar w:fldCharType="begin"/>
      </w:r>
      <w:r>
        <w:rPr>
          <w:noProof/>
        </w:rPr>
        <w:instrText xml:space="preserve"> PAGEREF _Toc218668270 \h </w:instrText>
      </w:r>
      <w:r>
        <w:rPr>
          <w:noProof/>
        </w:rPr>
      </w:r>
      <w:r>
        <w:rPr>
          <w:noProof/>
        </w:rPr>
        <w:fldChar w:fldCharType="separate"/>
      </w:r>
      <w:r>
        <w:rPr>
          <w:noProof/>
        </w:rPr>
        <w:t>74</w:t>
      </w:r>
      <w:r>
        <w:rPr>
          <w:noProof/>
        </w:rPr>
        <w:fldChar w:fldCharType="end"/>
      </w:r>
    </w:p>
    <w:p w14:paraId="07A1FFDD" w14:textId="3EE786B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7.6.2.52</w:t>
      </w:r>
      <w:r>
        <w:rPr>
          <w:rFonts w:asciiTheme="minorHAnsi" w:eastAsiaTheme="minorEastAsia" w:hAnsiTheme="minorHAnsi" w:cstheme="minorBidi"/>
          <w:noProof/>
          <w:kern w:val="2"/>
          <w:sz w:val="24"/>
          <w:szCs w:val="24"/>
          <w:lang w:eastAsia="en-GB"/>
          <w14:ligatures w14:val="standardContextual"/>
        </w:rPr>
        <w:tab/>
      </w:r>
      <w:r>
        <w:rPr>
          <w:noProof/>
        </w:rPr>
        <w:t>Multicall Bearer Information</w:t>
      </w:r>
      <w:r>
        <w:rPr>
          <w:noProof/>
        </w:rPr>
        <w:tab/>
      </w:r>
      <w:r>
        <w:rPr>
          <w:noProof/>
        </w:rPr>
        <w:fldChar w:fldCharType="begin"/>
      </w:r>
      <w:r>
        <w:rPr>
          <w:noProof/>
        </w:rPr>
        <w:instrText xml:space="preserve"> PAGEREF _Toc218668271 \h </w:instrText>
      </w:r>
      <w:r>
        <w:rPr>
          <w:noProof/>
        </w:rPr>
      </w:r>
      <w:r>
        <w:rPr>
          <w:noProof/>
        </w:rPr>
        <w:fldChar w:fldCharType="separate"/>
      </w:r>
      <w:r>
        <w:rPr>
          <w:noProof/>
        </w:rPr>
        <w:t>74</w:t>
      </w:r>
      <w:r>
        <w:rPr>
          <w:noProof/>
        </w:rPr>
        <w:fldChar w:fldCharType="end"/>
      </w:r>
    </w:p>
    <w:p w14:paraId="6CE169D2" w14:textId="5AB218C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7.6.2.53</w:t>
      </w:r>
      <w:r>
        <w:rPr>
          <w:rFonts w:asciiTheme="minorHAnsi" w:eastAsiaTheme="minorEastAsia" w:hAnsiTheme="minorHAnsi" w:cstheme="minorBidi"/>
          <w:noProof/>
          <w:kern w:val="2"/>
          <w:sz w:val="24"/>
          <w:szCs w:val="24"/>
          <w:lang w:eastAsia="en-GB"/>
          <w14:ligatures w14:val="standardContextual"/>
        </w:rPr>
        <w:tab/>
      </w:r>
      <w:r>
        <w:rPr>
          <w:noProof/>
          <w:lang w:eastAsia="ja-JP"/>
        </w:rPr>
        <w:t>Multiple Bearer Requested</w:t>
      </w:r>
      <w:r>
        <w:rPr>
          <w:noProof/>
        </w:rPr>
        <w:tab/>
      </w:r>
      <w:r>
        <w:rPr>
          <w:noProof/>
        </w:rPr>
        <w:fldChar w:fldCharType="begin"/>
      </w:r>
      <w:r>
        <w:rPr>
          <w:noProof/>
        </w:rPr>
        <w:instrText xml:space="preserve"> PAGEREF _Toc218668272 \h </w:instrText>
      </w:r>
      <w:r>
        <w:rPr>
          <w:noProof/>
        </w:rPr>
      </w:r>
      <w:r>
        <w:rPr>
          <w:noProof/>
        </w:rPr>
        <w:fldChar w:fldCharType="separate"/>
      </w:r>
      <w:r>
        <w:rPr>
          <w:noProof/>
        </w:rPr>
        <w:t>74</w:t>
      </w:r>
      <w:r>
        <w:rPr>
          <w:noProof/>
        </w:rPr>
        <w:fldChar w:fldCharType="end"/>
      </w:r>
    </w:p>
    <w:p w14:paraId="1EA58165" w14:textId="267AC4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7.6.2.54</w:t>
      </w:r>
      <w:r>
        <w:rPr>
          <w:rFonts w:asciiTheme="minorHAnsi" w:eastAsiaTheme="minorEastAsia" w:hAnsiTheme="minorHAnsi" w:cstheme="minorBidi"/>
          <w:noProof/>
          <w:kern w:val="2"/>
          <w:sz w:val="24"/>
          <w:szCs w:val="24"/>
          <w:lang w:eastAsia="en-GB"/>
          <w14:ligatures w14:val="standardContextual"/>
        </w:rPr>
        <w:tab/>
      </w:r>
      <w:r>
        <w:rPr>
          <w:noProof/>
          <w:lang w:eastAsia="ja-JP"/>
        </w:rPr>
        <w:t>Multiple Bearer Not Supported</w:t>
      </w:r>
      <w:r>
        <w:rPr>
          <w:noProof/>
        </w:rPr>
        <w:tab/>
      </w:r>
      <w:r>
        <w:rPr>
          <w:noProof/>
        </w:rPr>
        <w:fldChar w:fldCharType="begin"/>
      </w:r>
      <w:r>
        <w:rPr>
          <w:noProof/>
        </w:rPr>
        <w:instrText xml:space="preserve"> PAGEREF _Toc218668273 \h </w:instrText>
      </w:r>
      <w:r>
        <w:rPr>
          <w:noProof/>
        </w:rPr>
      </w:r>
      <w:r>
        <w:rPr>
          <w:noProof/>
        </w:rPr>
        <w:fldChar w:fldCharType="separate"/>
      </w:r>
      <w:r>
        <w:rPr>
          <w:noProof/>
        </w:rPr>
        <w:t>74</w:t>
      </w:r>
      <w:r>
        <w:rPr>
          <w:noProof/>
        </w:rPr>
        <w:fldChar w:fldCharType="end"/>
      </w:r>
    </w:p>
    <w:p w14:paraId="4E61CCF1" w14:textId="0C1255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7.6.2.55</w:t>
      </w:r>
      <w:r>
        <w:rPr>
          <w:rFonts w:asciiTheme="minorHAnsi" w:eastAsiaTheme="minorEastAsia" w:hAnsiTheme="minorHAnsi" w:cstheme="minorBidi"/>
          <w:noProof/>
          <w:kern w:val="2"/>
          <w:sz w:val="24"/>
          <w:szCs w:val="24"/>
          <w:lang w:eastAsia="en-GB"/>
          <w14:ligatures w14:val="standardContextual"/>
        </w:rPr>
        <w:tab/>
      </w:r>
      <w:r>
        <w:rPr>
          <w:noProof/>
        </w:rPr>
        <w:t>PDP-Charging Characteristics</w:t>
      </w:r>
      <w:r>
        <w:rPr>
          <w:noProof/>
        </w:rPr>
        <w:tab/>
      </w:r>
      <w:r>
        <w:rPr>
          <w:noProof/>
        </w:rPr>
        <w:fldChar w:fldCharType="begin"/>
      </w:r>
      <w:r>
        <w:rPr>
          <w:noProof/>
        </w:rPr>
        <w:instrText xml:space="preserve"> PAGEREF _Toc218668274 \h </w:instrText>
      </w:r>
      <w:r>
        <w:rPr>
          <w:noProof/>
        </w:rPr>
      </w:r>
      <w:r>
        <w:rPr>
          <w:noProof/>
        </w:rPr>
        <w:fldChar w:fldCharType="separate"/>
      </w:r>
      <w:r>
        <w:rPr>
          <w:noProof/>
        </w:rPr>
        <w:t>74</w:t>
      </w:r>
      <w:r>
        <w:rPr>
          <w:noProof/>
        </w:rPr>
        <w:fldChar w:fldCharType="end"/>
      </w:r>
    </w:p>
    <w:p w14:paraId="19001DCF" w14:textId="5F12DAF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7.6.2.56</w:t>
      </w:r>
      <w:r>
        <w:rPr>
          <w:rFonts w:asciiTheme="minorHAnsi" w:eastAsiaTheme="minorEastAsia" w:hAnsiTheme="minorHAnsi" w:cstheme="minorBidi"/>
          <w:noProof/>
          <w:kern w:val="2"/>
          <w:sz w:val="24"/>
          <w:szCs w:val="24"/>
          <w:lang w:eastAsia="en-GB"/>
          <w14:ligatures w14:val="standardContextual"/>
        </w:rPr>
        <w:tab/>
      </w:r>
      <w:r>
        <w:rPr>
          <w:noProof/>
          <w:lang w:eastAsia="ja-JP"/>
        </w:rPr>
        <w:t>Selected RAB ID</w:t>
      </w:r>
      <w:r>
        <w:rPr>
          <w:noProof/>
        </w:rPr>
        <w:tab/>
      </w:r>
      <w:r>
        <w:rPr>
          <w:noProof/>
        </w:rPr>
        <w:fldChar w:fldCharType="begin"/>
      </w:r>
      <w:r>
        <w:rPr>
          <w:noProof/>
        </w:rPr>
        <w:instrText xml:space="preserve"> PAGEREF _Toc218668275 \h </w:instrText>
      </w:r>
      <w:r>
        <w:rPr>
          <w:noProof/>
        </w:rPr>
      </w:r>
      <w:r>
        <w:rPr>
          <w:noProof/>
        </w:rPr>
        <w:fldChar w:fldCharType="separate"/>
      </w:r>
      <w:r>
        <w:rPr>
          <w:noProof/>
        </w:rPr>
        <w:t>74</w:t>
      </w:r>
      <w:r>
        <w:rPr>
          <w:noProof/>
        </w:rPr>
        <w:fldChar w:fldCharType="end"/>
      </w:r>
    </w:p>
    <w:p w14:paraId="34844306" w14:textId="7EAF039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7.6.2.57</w:t>
      </w:r>
      <w:r>
        <w:rPr>
          <w:rFonts w:asciiTheme="minorHAnsi" w:eastAsiaTheme="minorEastAsia" w:hAnsiTheme="minorHAnsi" w:cstheme="minorBidi"/>
          <w:noProof/>
          <w:kern w:val="2"/>
          <w:sz w:val="24"/>
          <w:szCs w:val="24"/>
          <w:lang w:eastAsia="en-GB"/>
          <w14:ligatures w14:val="standardContextual"/>
        </w:rPr>
        <w:tab/>
      </w:r>
      <w:r>
        <w:rPr>
          <w:noProof/>
        </w:rPr>
        <w:t>RAB ID</w:t>
      </w:r>
      <w:r>
        <w:rPr>
          <w:noProof/>
        </w:rPr>
        <w:tab/>
      </w:r>
      <w:r>
        <w:rPr>
          <w:noProof/>
        </w:rPr>
        <w:fldChar w:fldCharType="begin"/>
      </w:r>
      <w:r>
        <w:rPr>
          <w:noProof/>
        </w:rPr>
        <w:instrText xml:space="preserve"> PAGEREF _Toc218668276 \h </w:instrText>
      </w:r>
      <w:r>
        <w:rPr>
          <w:noProof/>
        </w:rPr>
      </w:r>
      <w:r>
        <w:rPr>
          <w:noProof/>
        </w:rPr>
        <w:fldChar w:fldCharType="separate"/>
      </w:r>
      <w:r>
        <w:rPr>
          <w:noProof/>
        </w:rPr>
        <w:t>74</w:t>
      </w:r>
      <w:r>
        <w:rPr>
          <w:noProof/>
        </w:rPr>
        <w:fldChar w:fldCharType="end"/>
      </w:r>
    </w:p>
    <w:p w14:paraId="510C1931" w14:textId="3F02456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7.6.2.58</w:t>
      </w:r>
      <w:r>
        <w:rPr>
          <w:rFonts w:asciiTheme="minorHAnsi" w:eastAsiaTheme="minorEastAsia" w:hAnsiTheme="minorHAnsi" w:cstheme="minorBidi"/>
          <w:noProof/>
          <w:kern w:val="2"/>
          <w:sz w:val="24"/>
          <w:szCs w:val="24"/>
          <w:lang w:eastAsia="en-GB"/>
          <w14:ligatures w14:val="standardContextual"/>
        </w:rPr>
        <w:tab/>
      </w:r>
      <w:r>
        <w:rPr>
          <w:noProof/>
        </w:rPr>
        <w:t>gsmSCF Address</w:t>
      </w:r>
      <w:r>
        <w:rPr>
          <w:noProof/>
        </w:rPr>
        <w:tab/>
      </w:r>
      <w:r>
        <w:rPr>
          <w:noProof/>
        </w:rPr>
        <w:fldChar w:fldCharType="begin"/>
      </w:r>
      <w:r>
        <w:rPr>
          <w:noProof/>
        </w:rPr>
        <w:instrText xml:space="preserve"> PAGEREF _Toc218668277 \h </w:instrText>
      </w:r>
      <w:r>
        <w:rPr>
          <w:noProof/>
        </w:rPr>
      </w:r>
      <w:r>
        <w:rPr>
          <w:noProof/>
        </w:rPr>
        <w:fldChar w:fldCharType="separate"/>
      </w:r>
      <w:r>
        <w:rPr>
          <w:noProof/>
        </w:rPr>
        <w:t>74</w:t>
      </w:r>
      <w:r>
        <w:rPr>
          <w:noProof/>
        </w:rPr>
        <w:fldChar w:fldCharType="end"/>
      </w:r>
    </w:p>
    <w:p w14:paraId="582F48BD" w14:textId="1899C0E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7.6.2.59</w:t>
      </w:r>
      <w:r>
        <w:rPr>
          <w:rFonts w:asciiTheme="minorHAnsi" w:eastAsiaTheme="minorEastAsia" w:hAnsiTheme="minorHAnsi" w:cstheme="minorBidi"/>
          <w:noProof/>
          <w:kern w:val="2"/>
          <w:sz w:val="24"/>
          <w:szCs w:val="24"/>
          <w:lang w:eastAsia="en-GB"/>
          <w14:ligatures w14:val="standardContextual"/>
        </w:rPr>
        <w:tab/>
      </w:r>
      <w:r>
        <w:rPr>
          <w:noProof/>
        </w:rPr>
        <w:t>V-GMLC Address</w:t>
      </w:r>
      <w:r>
        <w:rPr>
          <w:noProof/>
        </w:rPr>
        <w:tab/>
      </w:r>
      <w:r>
        <w:rPr>
          <w:noProof/>
        </w:rPr>
        <w:fldChar w:fldCharType="begin"/>
      </w:r>
      <w:r>
        <w:rPr>
          <w:noProof/>
        </w:rPr>
        <w:instrText xml:space="preserve"> PAGEREF _Toc218668278 \h </w:instrText>
      </w:r>
      <w:r>
        <w:rPr>
          <w:noProof/>
        </w:rPr>
      </w:r>
      <w:r>
        <w:rPr>
          <w:noProof/>
        </w:rPr>
        <w:fldChar w:fldCharType="separate"/>
      </w:r>
      <w:r>
        <w:rPr>
          <w:noProof/>
        </w:rPr>
        <w:t>74</w:t>
      </w:r>
      <w:r>
        <w:rPr>
          <w:noProof/>
        </w:rPr>
        <w:fldChar w:fldCharType="end"/>
      </w:r>
    </w:p>
    <w:p w14:paraId="29064FA1" w14:textId="3FC356A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_Toc218668279 \h </w:instrText>
      </w:r>
      <w:r>
        <w:rPr>
          <w:noProof/>
        </w:rPr>
      </w:r>
      <w:r>
        <w:rPr>
          <w:noProof/>
        </w:rPr>
        <w:fldChar w:fldCharType="separate"/>
      </w:r>
      <w:r>
        <w:rPr>
          <w:noProof/>
        </w:rPr>
        <w:t>74</w:t>
      </w:r>
      <w:r>
        <w:rPr>
          <w:noProof/>
        </w:rPr>
        <w:fldChar w:fldCharType="end"/>
      </w:r>
    </w:p>
    <w:p w14:paraId="7229AC93" w14:textId="0E83BFD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7.6.2.61</w:t>
      </w:r>
      <w:r>
        <w:rPr>
          <w:rFonts w:asciiTheme="minorHAnsi" w:eastAsiaTheme="minorEastAsia" w:hAnsiTheme="minorHAnsi" w:cstheme="minorBidi"/>
          <w:noProof/>
          <w:kern w:val="2"/>
          <w:sz w:val="24"/>
          <w:szCs w:val="24"/>
          <w:lang w:eastAsia="en-GB"/>
          <w14:ligatures w14:val="standardContextual"/>
        </w:rPr>
        <w:tab/>
      </w:r>
      <w:r>
        <w:rPr>
          <w:noProof/>
        </w:rPr>
        <w:t>H-GMLC Address</w:t>
      </w:r>
      <w:r>
        <w:rPr>
          <w:noProof/>
        </w:rPr>
        <w:tab/>
      </w:r>
      <w:r>
        <w:rPr>
          <w:noProof/>
        </w:rPr>
        <w:fldChar w:fldCharType="begin"/>
      </w:r>
      <w:r>
        <w:rPr>
          <w:noProof/>
        </w:rPr>
        <w:instrText xml:space="preserve"> PAGEREF _Toc218668280 \h </w:instrText>
      </w:r>
      <w:r>
        <w:rPr>
          <w:noProof/>
        </w:rPr>
      </w:r>
      <w:r>
        <w:rPr>
          <w:noProof/>
        </w:rPr>
        <w:fldChar w:fldCharType="separate"/>
      </w:r>
      <w:r>
        <w:rPr>
          <w:noProof/>
        </w:rPr>
        <w:t>74</w:t>
      </w:r>
      <w:r>
        <w:rPr>
          <w:noProof/>
        </w:rPr>
        <w:fldChar w:fldCharType="end"/>
      </w:r>
    </w:p>
    <w:p w14:paraId="43CE827B" w14:textId="66925BA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7.6.2.62</w:t>
      </w:r>
      <w:r>
        <w:rPr>
          <w:rFonts w:asciiTheme="minorHAnsi" w:eastAsiaTheme="minorEastAsia" w:hAnsiTheme="minorHAnsi" w:cstheme="minorBidi"/>
          <w:noProof/>
          <w:kern w:val="2"/>
          <w:sz w:val="24"/>
          <w:szCs w:val="24"/>
          <w:lang w:eastAsia="en-GB"/>
          <w14:ligatures w14:val="standardContextual"/>
        </w:rPr>
        <w:tab/>
      </w:r>
      <w:r>
        <w:rPr>
          <w:noProof/>
        </w:rPr>
        <w:t>PPR Address</w:t>
      </w:r>
      <w:r>
        <w:rPr>
          <w:noProof/>
        </w:rPr>
        <w:tab/>
      </w:r>
      <w:r>
        <w:rPr>
          <w:noProof/>
        </w:rPr>
        <w:fldChar w:fldCharType="begin"/>
      </w:r>
      <w:r>
        <w:rPr>
          <w:noProof/>
        </w:rPr>
        <w:instrText xml:space="preserve"> PAGEREF _Toc218668281 \h </w:instrText>
      </w:r>
      <w:r>
        <w:rPr>
          <w:noProof/>
        </w:rPr>
      </w:r>
      <w:r>
        <w:rPr>
          <w:noProof/>
        </w:rPr>
        <w:fldChar w:fldCharType="separate"/>
      </w:r>
      <w:r>
        <w:rPr>
          <w:noProof/>
        </w:rPr>
        <w:t>75</w:t>
      </w:r>
      <w:r>
        <w:rPr>
          <w:noProof/>
        </w:rPr>
        <w:fldChar w:fldCharType="end"/>
      </w:r>
    </w:p>
    <w:p w14:paraId="647084EB" w14:textId="68A91C3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7.6.2.63</w:t>
      </w:r>
      <w:r>
        <w:rPr>
          <w:rFonts w:asciiTheme="minorHAnsi" w:eastAsiaTheme="minorEastAsia" w:hAnsiTheme="minorHAnsi" w:cstheme="minorBidi"/>
          <w:noProof/>
          <w:kern w:val="2"/>
          <w:sz w:val="24"/>
          <w:szCs w:val="24"/>
          <w:lang w:eastAsia="en-GB"/>
          <w14:ligatures w14:val="standardContextual"/>
        </w:rPr>
        <w:tab/>
      </w:r>
      <w:r>
        <w:rPr>
          <w:noProof/>
          <w:lang w:eastAsia="ja-JP"/>
        </w:rPr>
        <w:t>Routeing Number</w:t>
      </w:r>
      <w:r>
        <w:rPr>
          <w:noProof/>
        </w:rPr>
        <w:tab/>
      </w:r>
      <w:r>
        <w:rPr>
          <w:noProof/>
        </w:rPr>
        <w:fldChar w:fldCharType="begin"/>
      </w:r>
      <w:r>
        <w:rPr>
          <w:noProof/>
        </w:rPr>
        <w:instrText xml:space="preserve"> PAGEREF _Toc218668282 \h </w:instrText>
      </w:r>
      <w:r>
        <w:rPr>
          <w:noProof/>
        </w:rPr>
      </w:r>
      <w:r>
        <w:rPr>
          <w:noProof/>
        </w:rPr>
        <w:fldChar w:fldCharType="separate"/>
      </w:r>
      <w:r>
        <w:rPr>
          <w:noProof/>
        </w:rPr>
        <w:t>75</w:t>
      </w:r>
      <w:r>
        <w:rPr>
          <w:noProof/>
        </w:rPr>
        <w:fldChar w:fldCharType="end"/>
      </w:r>
    </w:p>
    <w:p w14:paraId="4BA81C36" w14:textId="62F9DB3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7.6.2.64</w:t>
      </w:r>
      <w:r>
        <w:rPr>
          <w:rFonts w:asciiTheme="minorHAnsi" w:eastAsiaTheme="minorEastAsia" w:hAnsiTheme="minorHAnsi" w:cstheme="minorBidi"/>
          <w:noProof/>
          <w:kern w:val="2"/>
          <w:sz w:val="24"/>
          <w:szCs w:val="24"/>
          <w:lang w:eastAsia="en-GB"/>
          <w14:ligatures w14:val="standardContextual"/>
        </w:rPr>
        <w:tab/>
      </w:r>
      <w:r>
        <w:rPr>
          <w:noProof/>
        </w:rPr>
        <w:t>Additional V-GMLC Address</w:t>
      </w:r>
      <w:r>
        <w:rPr>
          <w:noProof/>
        </w:rPr>
        <w:tab/>
      </w:r>
      <w:r>
        <w:rPr>
          <w:noProof/>
        </w:rPr>
        <w:fldChar w:fldCharType="begin"/>
      </w:r>
      <w:r>
        <w:rPr>
          <w:noProof/>
        </w:rPr>
        <w:instrText xml:space="preserve"> PAGEREF _Toc218668283 \h </w:instrText>
      </w:r>
      <w:r>
        <w:rPr>
          <w:noProof/>
        </w:rPr>
      </w:r>
      <w:r>
        <w:rPr>
          <w:noProof/>
        </w:rPr>
        <w:fldChar w:fldCharType="separate"/>
      </w:r>
      <w:r>
        <w:rPr>
          <w:noProof/>
        </w:rPr>
        <w:t>75</w:t>
      </w:r>
      <w:r>
        <w:rPr>
          <w:noProof/>
        </w:rPr>
        <w:fldChar w:fldCharType="end"/>
      </w:r>
    </w:p>
    <w:p w14:paraId="0B4F3297" w14:textId="2C90A2F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7.6.2.65</w:t>
      </w:r>
      <w:r>
        <w:rPr>
          <w:rFonts w:asciiTheme="minorHAnsi" w:eastAsiaTheme="minorEastAsia" w:hAnsiTheme="minorHAnsi" w:cstheme="minorBidi"/>
          <w:noProof/>
          <w:kern w:val="2"/>
          <w:sz w:val="24"/>
          <w:szCs w:val="24"/>
          <w:lang w:eastAsia="en-GB"/>
          <w14:ligatures w14:val="standardContextual"/>
        </w:rPr>
        <w:tab/>
      </w:r>
      <w:r>
        <w:rPr>
          <w:noProof/>
        </w:rPr>
        <w:t>MME Name</w:t>
      </w:r>
      <w:r>
        <w:rPr>
          <w:noProof/>
        </w:rPr>
        <w:tab/>
      </w:r>
      <w:r>
        <w:rPr>
          <w:noProof/>
        </w:rPr>
        <w:fldChar w:fldCharType="begin"/>
      </w:r>
      <w:r>
        <w:rPr>
          <w:noProof/>
        </w:rPr>
        <w:instrText xml:space="preserve"> PAGEREF _Toc218668284 \h </w:instrText>
      </w:r>
      <w:r>
        <w:rPr>
          <w:noProof/>
        </w:rPr>
      </w:r>
      <w:r>
        <w:rPr>
          <w:noProof/>
        </w:rPr>
        <w:fldChar w:fldCharType="separate"/>
      </w:r>
      <w:r>
        <w:rPr>
          <w:noProof/>
        </w:rPr>
        <w:t>75</w:t>
      </w:r>
      <w:r>
        <w:rPr>
          <w:noProof/>
        </w:rPr>
        <w:fldChar w:fldCharType="end"/>
      </w:r>
    </w:p>
    <w:p w14:paraId="78547EB4" w14:textId="64DA690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7.6.2.66</w:t>
      </w:r>
      <w:r>
        <w:rPr>
          <w:rFonts w:asciiTheme="minorHAnsi" w:eastAsiaTheme="minorEastAsia" w:hAnsiTheme="minorHAnsi" w:cstheme="minorBidi"/>
          <w:noProof/>
          <w:kern w:val="2"/>
          <w:sz w:val="24"/>
          <w:szCs w:val="24"/>
          <w:lang w:eastAsia="en-GB"/>
          <w14:ligatures w14:val="standardContextual"/>
        </w:rPr>
        <w:tab/>
      </w:r>
      <w:r>
        <w:rPr>
          <w:noProof/>
        </w:rPr>
        <w:t>3GPP AAA Server Name</w:t>
      </w:r>
      <w:r>
        <w:rPr>
          <w:noProof/>
        </w:rPr>
        <w:tab/>
      </w:r>
      <w:r>
        <w:rPr>
          <w:noProof/>
        </w:rPr>
        <w:fldChar w:fldCharType="begin"/>
      </w:r>
      <w:r>
        <w:rPr>
          <w:noProof/>
        </w:rPr>
        <w:instrText xml:space="preserve"> PAGEREF _Toc218668285 \h </w:instrText>
      </w:r>
      <w:r>
        <w:rPr>
          <w:noProof/>
        </w:rPr>
      </w:r>
      <w:r>
        <w:rPr>
          <w:noProof/>
        </w:rPr>
        <w:fldChar w:fldCharType="separate"/>
      </w:r>
      <w:r>
        <w:rPr>
          <w:noProof/>
        </w:rPr>
        <w:t>75</w:t>
      </w:r>
      <w:r>
        <w:rPr>
          <w:noProof/>
        </w:rPr>
        <w:fldChar w:fldCharType="end"/>
      </w:r>
    </w:p>
    <w:p w14:paraId="5C8DB3E7" w14:textId="786DC51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7.6.2.67</w:t>
      </w:r>
      <w:r>
        <w:rPr>
          <w:rFonts w:asciiTheme="minorHAnsi" w:eastAsiaTheme="minorEastAsia" w:hAnsiTheme="minorHAnsi" w:cstheme="minorBidi"/>
          <w:noProof/>
          <w:kern w:val="2"/>
          <w:sz w:val="24"/>
          <w:szCs w:val="24"/>
          <w:lang w:eastAsia="en-GB"/>
          <w14:ligatures w14:val="standardContextual"/>
        </w:rPr>
        <w:tab/>
      </w:r>
      <w:r>
        <w:rPr>
          <w:noProof/>
          <w:lang w:eastAsia="zh-CN"/>
        </w:rPr>
        <w:t>CSS</w:t>
      </w:r>
      <w:r>
        <w:rPr>
          <w:noProof/>
        </w:rPr>
        <w:t xml:space="preserve"> number</w:t>
      </w:r>
      <w:r>
        <w:rPr>
          <w:noProof/>
        </w:rPr>
        <w:tab/>
      </w:r>
      <w:r>
        <w:rPr>
          <w:noProof/>
        </w:rPr>
        <w:fldChar w:fldCharType="begin"/>
      </w:r>
      <w:r>
        <w:rPr>
          <w:noProof/>
        </w:rPr>
        <w:instrText xml:space="preserve"> PAGEREF _Toc218668286 \h </w:instrText>
      </w:r>
      <w:r>
        <w:rPr>
          <w:noProof/>
        </w:rPr>
      </w:r>
      <w:r>
        <w:rPr>
          <w:noProof/>
        </w:rPr>
        <w:fldChar w:fldCharType="separate"/>
      </w:r>
      <w:r>
        <w:rPr>
          <w:noProof/>
        </w:rPr>
        <w:t>75</w:t>
      </w:r>
      <w:r>
        <w:rPr>
          <w:noProof/>
        </w:rPr>
        <w:fldChar w:fldCharType="end"/>
      </w:r>
    </w:p>
    <w:p w14:paraId="433B9024" w14:textId="2015852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7.6.2.68</w:t>
      </w:r>
      <w:r>
        <w:rPr>
          <w:rFonts w:asciiTheme="minorHAnsi" w:eastAsiaTheme="minorEastAsia" w:hAnsiTheme="minorHAnsi" w:cstheme="minorBidi"/>
          <w:noProof/>
          <w:kern w:val="2"/>
          <w:sz w:val="24"/>
          <w:szCs w:val="24"/>
          <w:lang w:eastAsia="en-GB"/>
          <w14:ligatures w14:val="standardContextual"/>
        </w:rPr>
        <w:tab/>
      </w:r>
      <w:r>
        <w:rPr>
          <w:noProof/>
        </w:rPr>
        <w:t>SGSN Name</w:t>
      </w:r>
      <w:r>
        <w:rPr>
          <w:noProof/>
        </w:rPr>
        <w:tab/>
      </w:r>
      <w:r>
        <w:rPr>
          <w:noProof/>
        </w:rPr>
        <w:fldChar w:fldCharType="begin"/>
      </w:r>
      <w:r>
        <w:rPr>
          <w:noProof/>
        </w:rPr>
        <w:instrText xml:space="preserve"> PAGEREF _Toc218668287 \h </w:instrText>
      </w:r>
      <w:r>
        <w:rPr>
          <w:noProof/>
        </w:rPr>
      </w:r>
      <w:r>
        <w:rPr>
          <w:noProof/>
        </w:rPr>
        <w:fldChar w:fldCharType="separate"/>
      </w:r>
      <w:r>
        <w:rPr>
          <w:noProof/>
        </w:rPr>
        <w:t>75</w:t>
      </w:r>
      <w:r>
        <w:rPr>
          <w:noProof/>
        </w:rPr>
        <w:fldChar w:fldCharType="end"/>
      </w:r>
    </w:p>
    <w:p w14:paraId="5F158C25" w14:textId="6AC334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7.6.2.69</w:t>
      </w:r>
      <w:r>
        <w:rPr>
          <w:rFonts w:asciiTheme="minorHAnsi" w:eastAsiaTheme="minorEastAsia" w:hAnsiTheme="minorHAnsi" w:cstheme="minorBidi"/>
          <w:noProof/>
          <w:kern w:val="2"/>
          <w:sz w:val="24"/>
          <w:szCs w:val="24"/>
          <w:lang w:eastAsia="en-GB"/>
          <w14:ligatures w14:val="standardContextual"/>
        </w:rPr>
        <w:tab/>
      </w:r>
      <w:r>
        <w:rPr>
          <w:noProof/>
        </w:rPr>
        <w:t>SGSN Realm</w:t>
      </w:r>
      <w:r>
        <w:rPr>
          <w:noProof/>
        </w:rPr>
        <w:tab/>
      </w:r>
      <w:r>
        <w:rPr>
          <w:noProof/>
        </w:rPr>
        <w:fldChar w:fldCharType="begin"/>
      </w:r>
      <w:r>
        <w:rPr>
          <w:noProof/>
        </w:rPr>
        <w:instrText xml:space="preserve"> PAGEREF _Toc218668288 \h </w:instrText>
      </w:r>
      <w:r>
        <w:rPr>
          <w:noProof/>
        </w:rPr>
      </w:r>
      <w:r>
        <w:rPr>
          <w:noProof/>
        </w:rPr>
        <w:fldChar w:fldCharType="separate"/>
      </w:r>
      <w:r>
        <w:rPr>
          <w:noProof/>
        </w:rPr>
        <w:t>75</w:t>
      </w:r>
      <w:r>
        <w:rPr>
          <w:noProof/>
        </w:rPr>
        <w:fldChar w:fldCharType="end"/>
      </w:r>
    </w:p>
    <w:p w14:paraId="58AE43D4" w14:textId="155C041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Subscriber management parameters</w:t>
      </w:r>
      <w:r>
        <w:rPr>
          <w:noProof/>
        </w:rPr>
        <w:tab/>
      </w:r>
      <w:r>
        <w:rPr>
          <w:noProof/>
        </w:rPr>
        <w:fldChar w:fldCharType="begin"/>
      </w:r>
      <w:r>
        <w:rPr>
          <w:noProof/>
        </w:rPr>
        <w:instrText xml:space="preserve"> PAGEREF _Toc218668289 \h </w:instrText>
      </w:r>
      <w:r>
        <w:rPr>
          <w:noProof/>
        </w:rPr>
      </w:r>
      <w:r>
        <w:rPr>
          <w:noProof/>
        </w:rPr>
        <w:fldChar w:fldCharType="separate"/>
      </w:r>
      <w:r>
        <w:rPr>
          <w:noProof/>
        </w:rPr>
        <w:t>75</w:t>
      </w:r>
      <w:r>
        <w:rPr>
          <w:noProof/>
        </w:rPr>
        <w:fldChar w:fldCharType="end"/>
      </w:r>
    </w:p>
    <w:p w14:paraId="306CF46F" w14:textId="5FEF306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Category</w:t>
      </w:r>
      <w:r>
        <w:rPr>
          <w:noProof/>
        </w:rPr>
        <w:tab/>
      </w:r>
      <w:r>
        <w:rPr>
          <w:noProof/>
        </w:rPr>
        <w:fldChar w:fldCharType="begin"/>
      </w:r>
      <w:r>
        <w:rPr>
          <w:noProof/>
        </w:rPr>
        <w:instrText xml:space="preserve"> PAGEREF _Toc218668290 \h </w:instrText>
      </w:r>
      <w:r>
        <w:rPr>
          <w:noProof/>
        </w:rPr>
      </w:r>
      <w:r>
        <w:rPr>
          <w:noProof/>
        </w:rPr>
        <w:fldChar w:fldCharType="separate"/>
      </w:r>
      <w:r>
        <w:rPr>
          <w:noProof/>
        </w:rPr>
        <w:t>75</w:t>
      </w:r>
      <w:r>
        <w:rPr>
          <w:noProof/>
        </w:rPr>
        <w:fldChar w:fldCharType="end"/>
      </w:r>
    </w:p>
    <w:p w14:paraId="5EEA06B0" w14:textId="7E60D27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Equipment status</w:t>
      </w:r>
      <w:r>
        <w:rPr>
          <w:noProof/>
        </w:rPr>
        <w:tab/>
      </w:r>
      <w:r>
        <w:rPr>
          <w:noProof/>
        </w:rPr>
        <w:fldChar w:fldCharType="begin"/>
      </w:r>
      <w:r>
        <w:rPr>
          <w:noProof/>
        </w:rPr>
        <w:instrText xml:space="preserve"> PAGEREF _Toc218668291 \h </w:instrText>
      </w:r>
      <w:r>
        <w:rPr>
          <w:noProof/>
        </w:rPr>
      </w:r>
      <w:r>
        <w:rPr>
          <w:noProof/>
        </w:rPr>
        <w:fldChar w:fldCharType="separate"/>
      </w:r>
      <w:r>
        <w:rPr>
          <w:noProof/>
        </w:rPr>
        <w:t>75</w:t>
      </w:r>
      <w:r>
        <w:rPr>
          <w:noProof/>
        </w:rPr>
        <w:fldChar w:fldCharType="end"/>
      </w:r>
    </w:p>
    <w:p w14:paraId="530F68E6" w14:textId="26DA82D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7.6.3.2a</w:t>
      </w:r>
      <w:r>
        <w:rPr>
          <w:rFonts w:asciiTheme="minorHAnsi" w:eastAsiaTheme="minorEastAsia" w:hAnsiTheme="minorHAnsi" w:cstheme="minorBidi"/>
          <w:noProof/>
          <w:kern w:val="2"/>
          <w:sz w:val="24"/>
          <w:szCs w:val="24"/>
          <w:lang w:eastAsia="en-GB"/>
          <w14:ligatures w14:val="standardContextual"/>
        </w:rPr>
        <w:tab/>
      </w:r>
      <w:r>
        <w:rPr>
          <w:noProof/>
        </w:rPr>
        <w:t>BMUEF</w:t>
      </w:r>
      <w:r>
        <w:rPr>
          <w:noProof/>
        </w:rPr>
        <w:tab/>
      </w:r>
      <w:r>
        <w:rPr>
          <w:noProof/>
        </w:rPr>
        <w:fldChar w:fldCharType="begin"/>
      </w:r>
      <w:r>
        <w:rPr>
          <w:noProof/>
        </w:rPr>
        <w:instrText xml:space="preserve"> PAGEREF _Toc218668292 \h </w:instrText>
      </w:r>
      <w:r>
        <w:rPr>
          <w:noProof/>
        </w:rPr>
      </w:r>
      <w:r>
        <w:rPr>
          <w:noProof/>
        </w:rPr>
        <w:fldChar w:fldCharType="separate"/>
      </w:r>
      <w:r>
        <w:rPr>
          <w:noProof/>
        </w:rPr>
        <w:t>75</w:t>
      </w:r>
      <w:r>
        <w:rPr>
          <w:noProof/>
        </w:rPr>
        <w:fldChar w:fldCharType="end"/>
      </w:r>
    </w:p>
    <w:p w14:paraId="11382D07" w14:textId="64C3738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Extensible Bearer service</w:t>
      </w:r>
      <w:r>
        <w:rPr>
          <w:noProof/>
        </w:rPr>
        <w:tab/>
      </w:r>
      <w:r>
        <w:rPr>
          <w:noProof/>
        </w:rPr>
        <w:fldChar w:fldCharType="begin"/>
      </w:r>
      <w:r>
        <w:rPr>
          <w:noProof/>
        </w:rPr>
        <w:instrText xml:space="preserve"> PAGEREF _Toc218668293 \h </w:instrText>
      </w:r>
      <w:r>
        <w:rPr>
          <w:noProof/>
        </w:rPr>
      </w:r>
      <w:r>
        <w:rPr>
          <w:noProof/>
        </w:rPr>
        <w:fldChar w:fldCharType="separate"/>
      </w:r>
      <w:r>
        <w:rPr>
          <w:noProof/>
        </w:rPr>
        <w:t>75</w:t>
      </w:r>
      <w:r>
        <w:rPr>
          <w:noProof/>
        </w:rPr>
        <w:fldChar w:fldCharType="end"/>
      </w:r>
    </w:p>
    <w:p w14:paraId="3324277B" w14:textId="27ACD03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rPr>
        <w:t>Extensible Teleservice</w:t>
      </w:r>
      <w:r>
        <w:rPr>
          <w:noProof/>
        </w:rPr>
        <w:tab/>
      </w:r>
      <w:r>
        <w:rPr>
          <w:noProof/>
        </w:rPr>
        <w:fldChar w:fldCharType="begin"/>
      </w:r>
      <w:r>
        <w:rPr>
          <w:noProof/>
        </w:rPr>
        <w:instrText xml:space="preserve"> PAGEREF _Toc218668294 \h </w:instrText>
      </w:r>
      <w:r>
        <w:rPr>
          <w:noProof/>
        </w:rPr>
      </w:r>
      <w:r>
        <w:rPr>
          <w:noProof/>
        </w:rPr>
        <w:fldChar w:fldCharType="separate"/>
      </w:r>
      <w:r>
        <w:rPr>
          <w:noProof/>
        </w:rPr>
        <w:t>75</w:t>
      </w:r>
      <w:r>
        <w:rPr>
          <w:noProof/>
        </w:rPr>
        <w:fldChar w:fldCharType="end"/>
      </w:r>
    </w:p>
    <w:p w14:paraId="0D0B6D88" w14:textId="1D908E4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rPr>
        <w:t>Extensible Basic Service Group</w:t>
      </w:r>
      <w:r>
        <w:rPr>
          <w:noProof/>
        </w:rPr>
        <w:tab/>
      </w:r>
      <w:r>
        <w:rPr>
          <w:noProof/>
        </w:rPr>
        <w:fldChar w:fldCharType="begin"/>
      </w:r>
      <w:r>
        <w:rPr>
          <w:noProof/>
        </w:rPr>
        <w:instrText xml:space="preserve"> PAGEREF _Toc218668295 \h </w:instrText>
      </w:r>
      <w:r>
        <w:rPr>
          <w:noProof/>
        </w:rPr>
      </w:r>
      <w:r>
        <w:rPr>
          <w:noProof/>
        </w:rPr>
        <w:fldChar w:fldCharType="separate"/>
      </w:r>
      <w:r>
        <w:rPr>
          <w:noProof/>
        </w:rPr>
        <w:t>76</w:t>
      </w:r>
      <w:r>
        <w:rPr>
          <w:noProof/>
        </w:rPr>
        <w:fldChar w:fldCharType="end"/>
      </w:r>
    </w:p>
    <w:p w14:paraId="0A75B7B4" w14:textId="598E77B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w:t>
      </w:r>
      <w:r>
        <w:rPr>
          <w:rFonts w:asciiTheme="minorHAnsi" w:eastAsiaTheme="minorEastAsia" w:hAnsiTheme="minorHAnsi" w:cstheme="minorBidi"/>
          <w:noProof/>
          <w:kern w:val="2"/>
          <w:sz w:val="24"/>
          <w:szCs w:val="24"/>
          <w:lang w:eastAsia="en-GB"/>
          <w14:ligatures w14:val="standardContextual"/>
        </w:rPr>
        <w:tab/>
      </w:r>
      <w:r>
        <w:rPr>
          <w:noProof/>
        </w:rPr>
        <w:t>GSM bearer capability</w:t>
      </w:r>
      <w:r>
        <w:rPr>
          <w:noProof/>
        </w:rPr>
        <w:tab/>
      </w:r>
      <w:r>
        <w:rPr>
          <w:noProof/>
        </w:rPr>
        <w:fldChar w:fldCharType="begin"/>
      </w:r>
      <w:r>
        <w:rPr>
          <w:noProof/>
        </w:rPr>
        <w:instrText xml:space="preserve"> PAGEREF _Toc218668296 \h </w:instrText>
      </w:r>
      <w:r>
        <w:rPr>
          <w:noProof/>
        </w:rPr>
      </w:r>
      <w:r>
        <w:rPr>
          <w:noProof/>
        </w:rPr>
        <w:fldChar w:fldCharType="separate"/>
      </w:r>
      <w:r>
        <w:rPr>
          <w:noProof/>
        </w:rPr>
        <w:t>76</w:t>
      </w:r>
      <w:r>
        <w:rPr>
          <w:noProof/>
        </w:rPr>
        <w:fldChar w:fldCharType="end"/>
      </w:r>
    </w:p>
    <w:p w14:paraId="611517D4" w14:textId="3CA85C5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w:t>
      </w:r>
      <w:r>
        <w:rPr>
          <w:rFonts w:asciiTheme="minorHAnsi" w:eastAsiaTheme="minorEastAsia" w:hAnsiTheme="minorHAnsi" w:cstheme="minorBidi"/>
          <w:noProof/>
          <w:kern w:val="2"/>
          <w:sz w:val="24"/>
          <w:szCs w:val="24"/>
          <w:lang w:eastAsia="en-GB"/>
          <w14:ligatures w14:val="standardContextual"/>
        </w:rPr>
        <w:tab/>
      </w:r>
      <w:r>
        <w:rPr>
          <w:noProof/>
        </w:rPr>
        <w:t>Subscriber Status</w:t>
      </w:r>
      <w:r>
        <w:rPr>
          <w:noProof/>
        </w:rPr>
        <w:tab/>
      </w:r>
      <w:r>
        <w:rPr>
          <w:noProof/>
        </w:rPr>
        <w:fldChar w:fldCharType="begin"/>
      </w:r>
      <w:r>
        <w:rPr>
          <w:noProof/>
        </w:rPr>
        <w:instrText xml:space="preserve"> PAGEREF _Toc218668297 \h </w:instrText>
      </w:r>
      <w:r>
        <w:rPr>
          <w:noProof/>
        </w:rPr>
      </w:r>
      <w:r>
        <w:rPr>
          <w:noProof/>
        </w:rPr>
        <w:fldChar w:fldCharType="separate"/>
      </w:r>
      <w:r>
        <w:rPr>
          <w:noProof/>
        </w:rPr>
        <w:t>76</w:t>
      </w:r>
      <w:r>
        <w:rPr>
          <w:noProof/>
        </w:rPr>
        <w:fldChar w:fldCharType="end"/>
      </w:r>
    </w:p>
    <w:p w14:paraId="01401D00" w14:textId="1BB71FA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w:t>
      </w:r>
      <w:r>
        <w:rPr>
          <w:rFonts w:asciiTheme="minorHAnsi" w:eastAsiaTheme="minorEastAsia" w:hAnsiTheme="minorHAnsi" w:cstheme="minorBidi"/>
          <w:noProof/>
          <w:kern w:val="2"/>
          <w:sz w:val="24"/>
          <w:szCs w:val="24"/>
          <w:lang w:eastAsia="en-GB"/>
          <w14:ligatures w14:val="standardContextual"/>
        </w:rPr>
        <w:tab/>
      </w:r>
      <w:r>
        <w:rPr>
          <w:noProof/>
        </w:rPr>
        <w:t>CUG Outgoing Access indicator</w:t>
      </w:r>
      <w:r>
        <w:rPr>
          <w:noProof/>
        </w:rPr>
        <w:tab/>
      </w:r>
      <w:r>
        <w:rPr>
          <w:noProof/>
        </w:rPr>
        <w:fldChar w:fldCharType="begin"/>
      </w:r>
      <w:r>
        <w:rPr>
          <w:noProof/>
        </w:rPr>
        <w:instrText xml:space="preserve"> PAGEREF _Toc218668298 \h </w:instrText>
      </w:r>
      <w:r>
        <w:rPr>
          <w:noProof/>
        </w:rPr>
      </w:r>
      <w:r>
        <w:rPr>
          <w:noProof/>
        </w:rPr>
        <w:fldChar w:fldCharType="separate"/>
      </w:r>
      <w:r>
        <w:rPr>
          <w:noProof/>
        </w:rPr>
        <w:t>76</w:t>
      </w:r>
      <w:r>
        <w:rPr>
          <w:noProof/>
        </w:rPr>
        <w:fldChar w:fldCharType="end"/>
      </w:r>
    </w:p>
    <w:p w14:paraId="13A53B94" w14:textId="44F98B9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w:t>
      </w:r>
      <w:r>
        <w:rPr>
          <w:rFonts w:asciiTheme="minorHAnsi" w:eastAsiaTheme="minorEastAsia" w:hAnsiTheme="minorHAnsi" w:cstheme="minorBidi"/>
          <w:noProof/>
          <w:kern w:val="2"/>
          <w:sz w:val="24"/>
          <w:szCs w:val="24"/>
          <w:lang w:eastAsia="en-GB"/>
          <w14:ligatures w14:val="standardContextual"/>
        </w:rPr>
        <w:tab/>
      </w:r>
      <w:r>
        <w:rPr>
          <w:noProof/>
        </w:rPr>
        <w:t>Operator Determined Barring General Data</w:t>
      </w:r>
      <w:r>
        <w:rPr>
          <w:noProof/>
        </w:rPr>
        <w:tab/>
      </w:r>
      <w:r>
        <w:rPr>
          <w:noProof/>
        </w:rPr>
        <w:fldChar w:fldCharType="begin"/>
      </w:r>
      <w:r>
        <w:rPr>
          <w:noProof/>
        </w:rPr>
        <w:instrText xml:space="preserve"> PAGEREF _Toc218668299 \h </w:instrText>
      </w:r>
      <w:r>
        <w:rPr>
          <w:noProof/>
        </w:rPr>
      </w:r>
      <w:r>
        <w:rPr>
          <w:noProof/>
        </w:rPr>
        <w:fldChar w:fldCharType="separate"/>
      </w:r>
      <w:r>
        <w:rPr>
          <w:noProof/>
        </w:rPr>
        <w:t>76</w:t>
      </w:r>
      <w:r>
        <w:rPr>
          <w:noProof/>
        </w:rPr>
        <w:fldChar w:fldCharType="end"/>
      </w:r>
    </w:p>
    <w:p w14:paraId="44EB678C" w14:textId="632F507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7.6.3.10</w:t>
      </w:r>
      <w:r>
        <w:rPr>
          <w:rFonts w:asciiTheme="minorHAnsi" w:eastAsiaTheme="minorEastAsia" w:hAnsiTheme="minorHAnsi" w:cstheme="minorBidi"/>
          <w:noProof/>
          <w:kern w:val="2"/>
          <w:sz w:val="24"/>
          <w:szCs w:val="24"/>
          <w:lang w:eastAsia="en-GB"/>
          <w14:ligatures w14:val="standardContextual"/>
        </w:rPr>
        <w:tab/>
      </w:r>
      <w:r>
        <w:rPr>
          <w:noProof/>
        </w:rPr>
        <w:t>ODB HPLMN Specific Data</w:t>
      </w:r>
      <w:r>
        <w:rPr>
          <w:noProof/>
        </w:rPr>
        <w:tab/>
      </w:r>
      <w:r>
        <w:rPr>
          <w:noProof/>
        </w:rPr>
        <w:fldChar w:fldCharType="begin"/>
      </w:r>
      <w:r>
        <w:rPr>
          <w:noProof/>
        </w:rPr>
        <w:instrText xml:space="preserve"> PAGEREF _Toc218668300 \h </w:instrText>
      </w:r>
      <w:r>
        <w:rPr>
          <w:noProof/>
        </w:rPr>
      </w:r>
      <w:r>
        <w:rPr>
          <w:noProof/>
        </w:rPr>
        <w:fldChar w:fldCharType="separate"/>
      </w:r>
      <w:r>
        <w:rPr>
          <w:noProof/>
        </w:rPr>
        <w:t>78</w:t>
      </w:r>
      <w:r>
        <w:rPr>
          <w:noProof/>
        </w:rPr>
        <w:fldChar w:fldCharType="end"/>
      </w:r>
    </w:p>
    <w:p w14:paraId="15F02F7B" w14:textId="4915973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7.6.3.11</w:t>
      </w:r>
      <w:r>
        <w:rPr>
          <w:rFonts w:asciiTheme="minorHAnsi" w:eastAsiaTheme="minorEastAsia" w:hAnsiTheme="minorHAnsi" w:cstheme="minorBidi"/>
          <w:noProof/>
          <w:kern w:val="2"/>
          <w:sz w:val="24"/>
          <w:szCs w:val="24"/>
          <w:lang w:eastAsia="en-GB"/>
          <w14:ligatures w14:val="standardContextual"/>
        </w:rPr>
        <w:tab/>
      </w:r>
      <w:r>
        <w:rPr>
          <w:noProof/>
        </w:rPr>
        <w:t>Regional Subscription Data</w:t>
      </w:r>
      <w:r>
        <w:rPr>
          <w:noProof/>
        </w:rPr>
        <w:tab/>
      </w:r>
      <w:r>
        <w:rPr>
          <w:noProof/>
        </w:rPr>
        <w:fldChar w:fldCharType="begin"/>
      </w:r>
      <w:r>
        <w:rPr>
          <w:noProof/>
        </w:rPr>
        <w:instrText xml:space="preserve"> PAGEREF _Toc218668301 \h </w:instrText>
      </w:r>
      <w:r>
        <w:rPr>
          <w:noProof/>
        </w:rPr>
      </w:r>
      <w:r>
        <w:rPr>
          <w:noProof/>
        </w:rPr>
        <w:fldChar w:fldCharType="separate"/>
      </w:r>
      <w:r>
        <w:rPr>
          <w:noProof/>
        </w:rPr>
        <w:t>78</w:t>
      </w:r>
      <w:r>
        <w:rPr>
          <w:noProof/>
        </w:rPr>
        <w:fldChar w:fldCharType="end"/>
      </w:r>
    </w:p>
    <w:p w14:paraId="3A5A33BD" w14:textId="0E41C08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7.6.3.12</w:t>
      </w:r>
      <w:r>
        <w:rPr>
          <w:rFonts w:asciiTheme="minorHAnsi" w:eastAsiaTheme="minorEastAsia" w:hAnsiTheme="minorHAnsi" w:cstheme="minorBidi"/>
          <w:noProof/>
          <w:kern w:val="2"/>
          <w:sz w:val="24"/>
          <w:szCs w:val="24"/>
          <w:lang w:eastAsia="en-GB"/>
          <w14:ligatures w14:val="standardContextual"/>
        </w:rPr>
        <w:tab/>
      </w:r>
      <w:r>
        <w:rPr>
          <w:noProof/>
        </w:rPr>
        <w:t>Regional Subscription Response</w:t>
      </w:r>
      <w:r>
        <w:rPr>
          <w:noProof/>
        </w:rPr>
        <w:tab/>
      </w:r>
      <w:r>
        <w:rPr>
          <w:noProof/>
        </w:rPr>
        <w:fldChar w:fldCharType="begin"/>
      </w:r>
      <w:r>
        <w:rPr>
          <w:noProof/>
        </w:rPr>
        <w:instrText xml:space="preserve"> PAGEREF _Toc218668302 \h </w:instrText>
      </w:r>
      <w:r>
        <w:rPr>
          <w:noProof/>
        </w:rPr>
      </w:r>
      <w:r>
        <w:rPr>
          <w:noProof/>
        </w:rPr>
        <w:fldChar w:fldCharType="separate"/>
      </w:r>
      <w:r>
        <w:rPr>
          <w:noProof/>
        </w:rPr>
        <w:t>79</w:t>
      </w:r>
      <w:r>
        <w:rPr>
          <w:noProof/>
        </w:rPr>
        <w:fldChar w:fldCharType="end"/>
      </w:r>
    </w:p>
    <w:p w14:paraId="317F9A06" w14:textId="74E8FF1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7.6.3.13</w:t>
      </w:r>
      <w:r>
        <w:rPr>
          <w:rFonts w:asciiTheme="minorHAnsi" w:eastAsiaTheme="minorEastAsia" w:hAnsiTheme="minorHAnsi" w:cstheme="minorBidi"/>
          <w:noProof/>
          <w:kern w:val="2"/>
          <w:sz w:val="24"/>
          <w:szCs w:val="24"/>
          <w:lang w:eastAsia="en-GB"/>
          <w14:ligatures w14:val="standardContextual"/>
        </w:rPr>
        <w:tab/>
      </w:r>
      <w:r>
        <w:rPr>
          <w:noProof/>
        </w:rPr>
        <w:t>Roaming Restriction Due To Unsupported Feature</w:t>
      </w:r>
      <w:r>
        <w:rPr>
          <w:noProof/>
        </w:rPr>
        <w:tab/>
      </w:r>
      <w:r>
        <w:rPr>
          <w:noProof/>
        </w:rPr>
        <w:fldChar w:fldCharType="begin"/>
      </w:r>
      <w:r>
        <w:rPr>
          <w:noProof/>
        </w:rPr>
        <w:instrText xml:space="preserve"> PAGEREF _Toc218668303 \h </w:instrText>
      </w:r>
      <w:r>
        <w:rPr>
          <w:noProof/>
        </w:rPr>
      </w:r>
      <w:r>
        <w:rPr>
          <w:noProof/>
        </w:rPr>
        <w:fldChar w:fldCharType="separate"/>
      </w:r>
      <w:r>
        <w:rPr>
          <w:noProof/>
        </w:rPr>
        <w:t>79</w:t>
      </w:r>
      <w:r>
        <w:rPr>
          <w:noProof/>
        </w:rPr>
        <w:fldChar w:fldCharType="end"/>
      </w:r>
    </w:p>
    <w:p w14:paraId="0744B325" w14:textId="733B7E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7.6.3.14</w:t>
      </w:r>
      <w:r>
        <w:rPr>
          <w:rFonts w:asciiTheme="minorHAnsi" w:eastAsiaTheme="minorEastAsia" w:hAnsiTheme="minorHAnsi" w:cstheme="minorBidi"/>
          <w:noProof/>
          <w:kern w:val="2"/>
          <w:sz w:val="24"/>
          <w:szCs w:val="24"/>
          <w:lang w:eastAsia="en-GB"/>
          <w14:ligatures w14:val="standardContextual"/>
        </w:rPr>
        <w:tab/>
      </w:r>
      <w:r>
        <w:rPr>
          <w:noProof/>
        </w:rPr>
        <w:t>Extensible SS-Info</w:t>
      </w:r>
      <w:r>
        <w:rPr>
          <w:noProof/>
        </w:rPr>
        <w:tab/>
      </w:r>
      <w:r>
        <w:rPr>
          <w:noProof/>
        </w:rPr>
        <w:fldChar w:fldCharType="begin"/>
      </w:r>
      <w:r>
        <w:rPr>
          <w:noProof/>
        </w:rPr>
        <w:instrText xml:space="preserve"> PAGEREF _Toc218668304 \h </w:instrText>
      </w:r>
      <w:r>
        <w:rPr>
          <w:noProof/>
        </w:rPr>
      </w:r>
      <w:r>
        <w:rPr>
          <w:noProof/>
        </w:rPr>
        <w:fldChar w:fldCharType="separate"/>
      </w:r>
      <w:r>
        <w:rPr>
          <w:noProof/>
        </w:rPr>
        <w:t>79</w:t>
      </w:r>
      <w:r>
        <w:rPr>
          <w:noProof/>
        </w:rPr>
        <w:fldChar w:fldCharType="end"/>
      </w:r>
    </w:p>
    <w:p w14:paraId="7199598C" w14:textId="6E444C3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7.6.3.15</w:t>
      </w:r>
      <w:r>
        <w:rPr>
          <w:rFonts w:asciiTheme="minorHAnsi" w:eastAsiaTheme="minorEastAsia" w:hAnsiTheme="minorHAnsi" w:cstheme="minorBidi"/>
          <w:noProof/>
          <w:kern w:val="2"/>
          <w:sz w:val="24"/>
          <w:szCs w:val="24"/>
          <w:lang w:eastAsia="en-GB"/>
          <w14:ligatures w14:val="standardContextual"/>
        </w:rPr>
        <w:tab/>
      </w:r>
      <w:r>
        <w:rPr>
          <w:noProof/>
        </w:rPr>
        <w:t>Extensible forwarding information</w:t>
      </w:r>
      <w:r>
        <w:rPr>
          <w:noProof/>
        </w:rPr>
        <w:tab/>
      </w:r>
      <w:r>
        <w:rPr>
          <w:noProof/>
        </w:rPr>
        <w:fldChar w:fldCharType="begin"/>
      </w:r>
      <w:r>
        <w:rPr>
          <w:noProof/>
        </w:rPr>
        <w:instrText xml:space="preserve"> PAGEREF _Toc218668305 \h </w:instrText>
      </w:r>
      <w:r>
        <w:rPr>
          <w:noProof/>
        </w:rPr>
      </w:r>
      <w:r>
        <w:rPr>
          <w:noProof/>
        </w:rPr>
        <w:fldChar w:fldCharType="separate"/>
      </w:r>
      <w:r>
        <w:rPr>
          <w:noProof/>
        </w:rPr>
        <w:t>79</w:t>
      </w:r>
      <w:r>
        <w:rPr>
          <w:noProof/>
        </w:rPr>
        <w:fldChar w:fldCharType="end"/>
      </w:r>
    </w:p>
    <w:p w14:paraId="230D3829" w14:textId="20C62DA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7.6.3.16</w:t>
      </w:r>
      <w:r>
        <w:rPr>
          <w:rFonts w:asciiTheme="minorHAnsi" w:eastAsiaTheme="minorEastAsia" w:hAnsiTheme="minorHAnsi" w:cstheme="minorBidi"/>
          <w:noProof/>
          <w:kern w:val="2"/>
          <w:sz w:val="24"/>
          <w:szCs w:val="24"/>
          <w:lang w:eastAsia="en-GB"/>
          <w14:ligatures w14:val="standardContextual"/>
        </w:rPr>
        <w:tab/>
      </w:r>
      <w:r>
        <w:rPr>
          <w:noProof/>
        </w:rPr>
        <w:t>Extensible forwarding feature</w:t>
      </w:r>
      <w:r>
        <w:rPr>
          <w:noProof/>
        </w:rPr>
        <w:tab/>
      </w:r>
      <w:r>
        <w:rPr>
          <w:noProof/>
        </w:rPr>
        <w:fldChar w:fldCharType="begin"/>
      </w:r>
      <w:r>
        <w:rPr>
          <w:noProof/>
        </w:rPr>
        <w:instrText xml:space="preserve"> PAGEREF _Toc218668306 \h </w:instrText>
      </w:r>
      <w:r>
        <w:rPr>
          <w:noProof/>
        </w:rPr>
      </w:r>
      <w:r>
        <w:rPr>
          <w:noProof/>
        </w:rPr>
        <w:fldChar w:fldCharType="separate"/>
      </w:r>
      <w:r>
        <w:rPr>
          <w:noProof/>
        </w:rPr>
        <w:t>79</w:t>
      </w:r>
      <w:r>
        <w:rPr>
          <w:noProof/>
        </w:rPr>
        <w:fldChar w:fldCharType="end"/>
      </w:r>
    </w:p>
    <w:p w14:paraId="4D3050BD" w14:textId="1B98C3C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7.6.3.17</w:t>
      </w:r>
      <w:r>
        <w:rPr>
          <w:rFonts w:asciiTheme="minorHAnsi" w:eastAsiaTheme="minorEastAsia" w:hAnsiTheme="minorHAnsi" w:cstheme="minorBidi"/>
          <w:noProof/>
          <w:kern w:val="2"/>
          <w:sz w:val="24"/>
          <w:szCs w:val="24"/>
          <w:lang w:eastAsia="en-GB"/>
          <w14:ligatures w14:val="standardContextual"/>
        </w:rPr>
        <w:tab/>
      </w:r>
      <w:r>
        <w:rPr>
          <w:noProof/>
        </w:rPr>
        <w:t>Extensible SS-Status</w:t>
      </w:r>
      <w:r>
        <w:rPr>
          <w:noProof/>
        </w:rPr>
        <w:tab/>
      </w:r>
      <w:r>
        <w:rPr>
          <w:noProof/>
        </w:rPr>
        <w:fldChar w:fldCharType="begin"/>
      </w:r>
      <w:r>
        <w:rPr>
          <w:noProof/>
        </w:rPr>
        <w:instrText xml:space="preserve"> PAGEREF _Toc218668307 \h </w:instrText>
      </w:r>
      <w:r>
        <w:rPr>
          <w:noProof/>
        </w:rPr>
      </w:r>
      <w:r>
        <w:rPr>
          <w:noProof/>
        </w:rPr>
        <w:fldChar w:fldCharType="separate"/>
      </w:r>
      <w:r>
        <w:rPr>
          <w:noProof/>
        </w:rPr>
        <w:t>79</w:t>
      </w:r>
      <w:r>
        <w:rPr>
          <w:noProof/>
        </w:rPr>
        <w:fldChar w:fldCharType="end"/>
      </w:r>
    </w:p>
    <w:p w14:paraId="51964650" w14:textId="54B9455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7.6.3.18</w:t>
      </w:r>
      <w:r>
        <w:rPr>
          <w:rFonts w:asciiTheme="minorHAnsi" w:eastAsiaTheme="minorEastAsia" w:hAnsiTheme="minorHAnsi" w:cstheme="minorBidi"/>
          <w:noProof/>
          <w:kern w:val="2"/>
          <w:sz w:val="24"/>
          <w:szCs w:val="24"/>
          <w:lang w:eastAsia="en-GB"/>
          <w14:ligatures w14:val="standardContextual"/>
        </w:rPr>
        <w:tab/>
      </w:r>
      <w:r>
        <w:rPr>
          <w:noProof/>
        </w:rPr>
        <w:t>Extensible Forwarding Options</w:t>
      </w:r>
      <w:r>
        <w:rPr>
          <w:noProof/>
        </w:rPr>
        <w:tab/>
      </w:r>
      <w:r>
        <w:rPr>
          <w:noProof/>
        </w:rPr>
        <w:fldChar w:fldCharType="begin"/>
      </w:r>
      <w:r>
        <w:rPr>
          <w:noProof/>
        </w:rPr>
        <w:instrText xml:space="preserve"> PAGEREF _Toc218668308 \h </w:instrText>
      </w:r>
      <w:r>
        <w:rPr>
          <w:noProof/>
        </w:rPr>
      </w:r>
      <w:r>
        <w:rPr>
          <w:noProof/>
        </w:rPr>
        <w:fldChar w:fldCharType="separate"/>
      </w:r>
      <w:r>
        <w:rPr>
          <w:noProof/>
        </w:rPr>
        <w:t>80</w:t>
      </w:r>
      <w:r>
        <w:rPr>
          <w:noProof/>
        </w:rPr>
        <w:fldChar w:fldCharType="end"/>
      </w:r>
    </w:p>
    <w:p w14:paraId="0D145B3C" w14:textId="50DF4B6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7.6.3.19</w:t>
      </w:r>
      <w:r>
        <w:rPr>
          <w:rFonts w:asciiTheme="minorHAnsi" w:eastAsiaTheme="minorEastAsia" w:hAnsiTheme="minorHAnsi" w:cstheme="minorBidi"/>
          <w:noProof/>
          <w:kern w:val="2"/>
          <w:sz w:val="24"/>
          <w:szCs w:val="24"/>
          <w:lang w:eastAsia="en-GB"/>
          <w14:ligatures w14:val="standardContextual"/>
        </w:rPr>
        <w:tab/>
      </w:r>
      <w:r>
        <w:rPr>
          <w:noProof/>
        </w:rPr>
        <w:t>Extensible No reply condition timer</w:t>
      </w:r>
      <w:r>
        <w:rPr>
          <w:noProof/>
        </w:rPr>
        <w:tab/>
      </w:r>
      <w:r>
        <w:rPr>
          <w:noProof/>
        </w:rPr>
        <w:fldChar w:fldCharType="begin"/>
      </w:r>
      <w:r>
        <w:rPr>
          <w:noProof/>
        </w:rPr>
        <w:instrText xml:space="preserve"> PAGEREF _Toc218668309 \h </w:instrText>
      </w:r>
      <w:r>
        <w:rPr>
          <w:noProof/>
        </w:rPr>
      </w:r>
      <w:r>
        <w:rPr>
          <w:noProof/>
        </w:rPr>
        <w:fldChar w:fldCharType="separate"/>
      </w:r>
      <w:r>
        <w:rPr>
          <w:noProof/>
        </w:rPr>
        <w:t>80</w:t>
      </w:r>
      <w:r>
        <w:rPr>
          <w:noProof/>
        </w:rPr>
        <w:fldChar w:fldCharType="end"/>
      </w:r>
    </w:p>
    <w:p w14:paraId="60FCBD0D" w14:textId="7867005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7.6.3.20</w:t>
      </w:r>
      <w:r>
        <w:rPr>
          <w:rFonts w:asciiTheme="minorHAnsi" w:eastAsiaTheme="minorEastAsia" w:hAnsiTheme="minorHAnsi" w:cstheme="minorBidi"/>
          <w:noProof/>
          <w:kern w:val="2"/>
          <w:sz w:val="24"/>
          <w:szCs w:val="24"/>
          <w:lang w:eastAsia="en-GB"/>
          <w14:ligatures w14:val="standardContextual"/>
        </w:rPr>
        <w:tab/>
      </w:r>
      <w:r>
        <w:rPr>
          <w:noProof/>
        </w:rPr>
        <w:t>Extensible Call barring information</w:t>
      </w:r>
      <w:r>
        <w:rPr>
          <w:noProof/>
        </w:rPr>
        <w:tab/>
      </w:r>
      <w:r>
        <w:rPr>
          <w:noProof/>
        </w:rPr>
        <w:fldChar w:fldCharType="begin"/>
      </w:r>
      <w:r>
        <w:rPr>
          <w:noProof/>
        </w:rPr>
        <w:instrText xml:space="preserve"> PAGEREF _Toc218668310 \h </w:instrText>
      </w:r>
      <w:r>
        <w:rPr>
          <w:noProof/>
        </w:rPr>
      </w:r>
      <w:r>
        <w:rPr>
          <w:noProof/>
        </w:rPr>
        <w:fldChar w:fldCharType="separate"/>
      </w:r>
      <w:r>
        <w:rPr>
          <w:noProof/>
        </w:rPr>
        <w:t>80</w:t>
      </w:r>
      <w:r>
        <w:rPr>
          <w:noProof/>
        </w:rPr>
        <w:fldChar w:fldCharType="end"/>
      </w:r>
    </w:p>
    <w:p w14:paraId="5AED74A9" w14:textId="64A5CE2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7.6.3.21</w:t>
      </w:r>
      <w:r>
        <w:rPr>
          <w:rFonts w:asciiTheme="minorHAnsi" w:eastAsiaTheme="minorEastAsia" w:hAnsiTheme="minorHAnsi" w:cstheme="minorBidi"/>
          <w:noProof/>
          <w:kern w:val="2"/>
          <w:sz w:val="24"/>
          <w:szCs w:val="24"/>
          <w:lang w:eastAsia="en-GB"/>
          <w14:ligatures w14:val="standardContextual"/>
        </w:rPr>
        <w:tab/>
      </w:r>
      <w:r>
        <w:rPr>
          <w:noProof/>
        </w:rPr>
        <w:t>Extensible Call barring feature</w:t>
      </w:r>
      <w:r>
        <w:rPr>
          <w:noProof/>
        </w:rPr>
        <w:tab/>
      </w:r>
      <w:r>
        <w:rPr>
          <w:noProof/>
        </w:rPr>
        <w:fldChar w:fldCharType="begin"/>
      </w:r>
      <w:r>
        <w:rPr>
          <w:noProof/>
        </w:rPr>
        <w:instrText xml:space="preserve"> PAGEREF _Toc218668311 \h </w:instrText>
      </w:r>
      <w:r>
        <w:rPr>
          <w:noProof/>
        </w:rPr>
      </w:r>
      <w:r>
        <w:rPr>
          <w:noProof/>
        </w:rPr>
        <w:fldChar w:fldCharType="separate"/>
      </w:r>
      <w:r>
        <w:rPr>
          <w:noProof/>
        </w:rPr>
        <w:t>80</w:t>
      </w:r>
      <w:r>
        <w:rPr>
          <w:noProof/>
        </w:rPr>
        <w:fldChar w:fldCharType="end"/>
      </w:r>
    </w:p>
    <w:p w14:paraId="62A16889" w14:textId="3194F24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7.6.3.22</w:t>
      </w:r>
      <w:r>
        <w:rPr>
          <w:rFonts w:asciiTheme="minorHAnsi" w:eastAsiaTheme="minorEastAsia" w:hAnsiTheme="minorHAnsi" w:cstheme="minorBidi"/>
          <w:noProof/>
          <w:kern w:val="2"/>
          <w:sz w:val="24"/>
          <w:szCs w:val="24"/>
          <w:lang w:eastAsia="en-GB"/>
          <w14:ligatures w14:val="standardContextual"/>
        </w:rPr>
        <w:tab/>
      </w:r>
      <w:r>
        <w:rPr>
          <w:noProof/>
        </w:rPr>
        <w:t>CUG info</w:t>
      </w:r>
      <w:r>
        <w:rPr>
          <w:noProof/>
        </w:rPr>
        <w:tab/>
      </w:r>
      <w:r>
        <w:rPr>
          <w:noProof/>
        </w:rPr>
        <w:fldChar w:fldCharType="begin"/>
      </w:r>
      <w:r>
        <w:rPr>
          <w:noProof/>
        </w:rPr>
        <w:instrText xml:space="preserve"> PAGEREF _Toc218668312 \h </w:instrText>
      </w:r>
      <w:r>
        <w:rPr>
          <w:noProof/>
        </w:rPr>
      </w:r>
      <w:r>
        <w:rPr>
          <w:noProof/>
        </w:rPr>
        <w:fldChar w:fldCharType="separate"/>
      </w:r>
      <w:r>
        <w:rPr>
          <w:noProof/>
        </w:rPr>
        <w:t>80</w:t>
      </w:r>
      <w:r>
        <w:rPr>
          <w:noProof/>
        </w:rPr>
        <w:fldChar w:fldCharType="end"/>
      </w:r>
    </w:p>
    <w:p w14:paraId="6534343F" w14:textId="6AEDE84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7.6.3.23</w:t>
      </w:r>
      <w:r>
        <w:rPr>
          <w:rFonts w:asciiTheme="minorHAnsi" w:eastAsiaTheme="minorEastAsia" w:hAnsiTheme="minorHAnsi" w:cstheme="minorBidi"/>
          <w:noProof/>
          <w:kern w:val="2"/>
          <w:sz w:val="24"/>
          <w:szCs w:val="24"/>
          <w:lang w:eastAsia="en-GB"/>
          <w14:ligatures w14:val="standardContextual"/>
        </w:rPr>
        <w:tab/>
      </w:r>
      <w:r>
        <w:rPr>
          <w:noProof/>
        </w:rPr>
        <w:t>CUG subscription</w:t>
      </w:r>
      <w:r>
        <w:rPr>
          <w:noProof/>
        </w:rPr>
        <w:tab/>
      </w:r>
      <w:r>
        <w:rPr>
          <w:noProof/>
        </w:rPr>
        <w:fldChar w:fldCharType="begin"/>
      </w:r>
      <w:r>
        <w:rPr>
          <w:noProof/>
        </w:rPr>
        <w:instrText xml:space="preserve"> PAGEREF _Toc218668313 \h </w:instrText>
      </w:r>
      <w:r>
        <w:rPr>
          <w:noProof/>
        </w:rPr>
      </w:r>
      <w:r>
        <w:rPr>
          <w:noProof/>
        </w:rPr>
        <w:fldChar w:fldCharType="separate"/>
      </w:r>
      <w:r>
        <w:rPr>
          <w:noProof/>
        </w:rPr>
        <w:t>80</w:t>
      </w:r>
      <w:r>
        <w:rPr>
          <w:noProof/>
        </w:rPr>
        <w:fldChar w:fldCharType="end"/>
      </w:r>
    </w:p>
    <w:p w14:paraId="1EC544FB" w14:textId="7D477DF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7.6.3.24</w:t>
      </w:r>
      <w:r>
        <w:rPr>
          <w:rFonts w:asciiTheme="minorHAnsi" w:eastAsiaTheme="minorEastAsia" w:hAnsiTheme="minorHAnsi" w:cstheme="minorBidi"/>
          <w:noProof/>
          <w:kern w:val="2"/>
          <w:sz w:val="24"/>
          <w:szCs w:val="24"/>
          <w:lang w:eastAsia="en-GB"/>
          <w14:ligatures w14:val="standardContextual"/>
        </w:rPr>
        <w:tab/>
      </w:r>
      <w:r>
        <w:rPr>
          <w:noProof/>
        </w:rPr>
        <w:t>CUG interlock</w:t>
      </w:r>
      <w:r>
        <w:rPr>
          <w:noProof/>
        </w:rPr>
        <w:tab/>
      </w:r>
      <w:r>
        <w:rPr>
          <w:noProof/>
        </w:rPr>
        <w:fldChar w:fldCharType="begin"/>
      </w:r>
      <w:r>
        <w:rPr>
          <w:noProof/>
        </w:rPr>
        <w:instrText xml:space="preserve"> PAGEREF _Toc218668314 \h </w:instrText>
      </w:r>
      <w:r>
        <w:rPr>
          <w:noProof/>
        </w:rPr>
      </w:r>
      <w:r>
        <w:rPr>
          <w:noProof/>
        </w:rPr>
        <w:fldChar w:fldCharType="separate"/>
      </w:r>
      <w:r>
        <w:rPr>
          <w:noProof/>
        </w:rPr>
        <w:t>81</w:t>
      </w:r>
      <w:r>
        <w:rPr>
          <w:noProof/>
        </w:rPr>
        <w:fldChar w:fldCharType="end"/>
      </w:r>
    </w:p>
    <w:p w14:paraId="10F420D6" w14:textId="2FB18A0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7.6.3.25</w:t>
      </w:r>
      <w:r>
        <w:rPr>
          <w:rFonts w:asciiTheme="minorHAnsi" w:eastAsiaTheme="minorEastAsia" w:hAnsiTheme="minorHAnsi" w:cstheme="minorBidi"/>
          <w:noProof/>
          <w:kern w:val="2"/>
          <w:sz w:val="24"/>
          <w:szCs w:val="24"/>
          <w:lang w:eastAsia="en-GB"/>
          <w14:ligatures w14:val="standardContextual"/>
        </w:rPr>
        <w:tab/>
      </w:r>
      <w:r>
        <w:rPr>
          <w:noProof/>
        </w:rPr>
        <w:t>CUG index</w:t>
      </w:r>
      <w:r>
        <w:rPr>
          <w:noProof/>
        </w:rPr>
        <w:tab/>
      </w:r>
      <w:r>
        <w:rPr>
          <w:noProof/>
        </w:rPr>
        <w:fldChar w:fldCharType="begin"/>
      </w:r>
      <w:r>
        <w:rPr>
          <w:noProof/>
        </w:rPr>
        <w:instrText xml:space="preserve"> PAGEREF _Toc218668315 \h </w:instrText>
      </w:r>
      <w:r>
        <w:rPr>
          <w:noProof/>
        </w:rPr>
      </w:r>
      <w:r>
        <w:rPr>
          <w:noProof/>
        </w:rPr>
        <w:fldChar w:fldCharType="separate"/>
      </w:r>
      <w:r>
        <w:rPr>
          <w:noProof/>
        </w:rPr>
        <w:t>81</w:t>
      </w:r>
      <w:r>
        <w:rPr>
          <w:noProof/>
        </w:rPr>
        <w:fldChar w:fldCharType="end"/>
      </w:r>
    </w:p>
    <w:p w14:paraId="009C6872" w14:textId="559143C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7.6.3.26</w:t>
      </w:r>
      <w:r>
        <w:rPr>
          <w:rFonts w:asciiTheme="minorHAnsi" w:eastAsiaTheme="minorEastAsia" w:hAnsiTheme="minorHAnsi" w:cstheme="minorBidi"/>
          <w:noProof/>
          <w:kern w:val="2"/>
          <w:sz w:val="24"/>
          <w:szCs w:val="24"/>
          <w:lang w:eastAsia="en-GB"/>
          <w14:ligatures w14:val="standardContextual"/>
        </w:rPr>
        <w:tab/>
      </w:r>
      <w:r>
        <w:rPr>
          <w:noProof/>
        </w:rPr>
        <w:t>CUG feature</w:t>
      </w:r>
      <w:r>
        <w:rPr>
          <w:noProof/>
        </w:rPr>
        <w:tab/>
      </w:r>
      <w:r>
        <w:rPr>
          <w:noProof/>
        </w:rPr>
        <w:fldChar w:fldCharType="begin"/>
      </w:r>
      <w:r>
        <w:rPr>
          <w:noProof/>
        </w:rPr>
        <w:instrText xml:space="preserve"> PAGEREF _Toc218668316 \h </w:instrText>
      </w:r>
      <w:r>
        <w:rPr>
          <w:noProof/>
        </w:rPr>
      </w:r>
      <w:r>
        <w:rPr>
          <w:noProof/>
        </w:rPr>
        <w:fldChar w:fldCharType="separate"/>
      </w:r>
      <w:r>
        <w:rPr>
          <w:noProof/>
        </w:rPr>
        <w:t>81</w:t>
      </w:r>
      <w:r>
        <w:rPr>
          <w:noProof/>
        </w:rPr>
        <w:fldChar w:fldCharType="end"/>
      </w:r>
    </w:p>
    <w:p w14:paraId="0B5F8175" w14:textId="395677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7.6.3.27</w:t>
      </w:r>
      <w:r>
        <w:rPr>
          <w:rFonts w:asciiTheme="minorHAnsi" w:eastAsiaTheme="minorEastAsia" w:hAnsiTheme="minorHAnsi" w:cstheme="minorBidi"/>
          <w:noProof/>
          <w:kern w:val="2"/>
          <w:sz w:val="24"/>
          <w:szCs w:val="24"/>
          <w:lang w:eastAsia="en-GB"/>
          <w14:ligatures w14:val="standardContextual"/>
        </w:rPr>
        <w:tab/>
      </w:r>
      <w:r>
        <w:rPr>
          <w:noProof/>
        </w:rPr>
        <w:t>Inter CUG options</w:t>
      </w:r>
      <w:r>
        <w:rPr>
          <w:noProof/>
        </w:rPr>
        <w:tab/>
      </w:r>
      <w:r>
        <w:rPr>
          <w:noProof/>
        </w:rPr>
        <w:fldChar w:fldCharType="begin"/>
      </w:r>
      <w:r>
        <w:rPr>
          <w:noProof/>
        </w:rPr>
        <w:instrText xml:space="preserve"> PAGEREF _Toc218668317 \h </w:instrText>
      </w:r>
      <w:r>
        <w:rPr>
          <w:noProof/>
        </w:rPr>
      </w:r>
      <w:r>
        <w:rPr>
          <w:noProof/>
        </w:rPr>
        <w:fldChar w:fldCharType="separate"/>
      </w:r>
      <w:r>
        <w:rPr>
          <w:noProof/>
        </w:rPr>
        <w:t>81</w:t>
      </w:r>
      <w:r>
        <w:rPr>
          <w:noProof/>
        </w:rPr>
        <w:fldChar w:fldCharType="end"/>
      </w:r>
    </w:p>
    <w:p w14:paraId="69F62724" w14:textId="606114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7.6.3.28</w:t>
      </w:r>
      <w:r>
        <w:rPr>
          <w:rFonts w:asciiTheme="minorHAnsi" w:eastAsiaTheme="minorEastAsia" w:hAnsiTheme="minorHAnsi" w:cstheme="minorBidi"/>
          <w:noProof/>
          <w:kern w:val="2"/>
          <w:sz w:val="24"/>
          <w:szCs w:val="24"/>
          <w:lang w:eastAsia="en-GB"/>
          <w14:ligatures w14:val="standardContextual"/>
        </w:rPr>
        <w:tab/>
      </w:r>
      <w:r>
        <w:rPr>
          <w:noProof/>
        </w:rPr>
        <w:t>Intra CUG restrictions</w:t>
      </w:r>
      <w:r>
        <w:rPr>
          <w:noProof/>
        </w:rPr>
        <w:tab/>
      </w:r>
      <w:r>
        <w:rPr>
          <w:noProof/>
        </w:rPr>
        <w:fldChar w:fldCharType="begin"/>
      </w:r>
      <w:r>
        <w:rPr>
          <w:noProof/>
        </w:rPr>
        <w:instrText xml:space="preserve"> PAGEREF _Toc218668318 \h </w:instrText>
      </w:r>
      <w:r>
        <w:rPr>
          <w:noProof/>
        </w:rPr>
      </w:r>
      <w:r>
        <w:rPr>
          <w:noProof/>
        </w:rPr>
        <w:fldChar w:fldCharType="separate"/>
      </w:r>
      <w:r>
        <w:rPr>
          <w:noProof/>
        </w:rPr>
        <w:t>81</w:t>
      </w:r>
      <w:r>
        <w:rPr>
          <w:noProof/>
        </w:rPr>
        <w:fldChar w:fldCharType="end"/>
      </w:r>
    </w:p>
    <w:p w14:paraId="234879EB" w14:textId="165E132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7.6.3.29</w:t>
      </w:r>
      <w:r>
        <w:rPr>
          <w:rFonts w:asciiTheme="minorHAnsi" w:eastAsiaTheme="minorEastAsia" w:hAnsiTheme="minorHAnsi" w:cstheme="minorBidi"/>
          <w:noProof/>
          <w:kern w:val="2"/>
          <w:sz w:val="24"/>
          <w:szCs w:val="24"/>
          <w:lang w:eastAsia="en-GB"/>
          <w14:ligatures w14:val="standardContextual"/>
        </w:rPr>
        <w:tab/>
      </w:r>
      <w:r>
        <w:rPr>
          <w:noProof/>
        </w:rPr>
        <w:t>Extensible SS-Data</w:t>
      </w:r>
      <w:r>
        <w:rPr>
          <w:noProof/>
        </w:rPr>
        <w:tab/>
      </w:r>
      <w:r>
        <w:rPr>
          <w:noProof/>
        </w:rPr>
        <w:fldChar w:fldCharType="begin"/>
      </w:r>
      <w:r>
        <w:rPr>
          <w:noProof/>
        </w:rPr>
        <w:instrText xml:space="preserve"> PAGEREF _Toc218668319 \h </w:instrText>
      </w:r>
      <w:r>
        <w:rPr>
          <w:noProof/>
        </w:rPr>
      </w:r>
      <w:r>
        <w:rPr>
          <w:noProof/>
        </w:rPr>
        <w:fldChar w:fldCharType="separate"/>
      </w:r>
      <w:r>
        <w:rPr>
          <w:noProof/>
        </w:rPr>
        <w:t>81</w:t>
      </w:r>
      <w:r>
        <w:rPr>
          <w:noProof/>
        </w:rPr>
        <w:fldChar w:fldCharType="end"/>
      </w:r>
    </w:p>
    <w:p w14:paraId="2E79E279" w14:textId="104BD6F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7.6.3.30</w:t>
      </w:r>
      <w:r>
        <w:rPr>
          <w:rFonts w:asciiTheme="minorHAnsi" w:eastAsiaTheme="minorEastAsia" w:hAnsiTheme="minorHAnsi" w:cstheme="minorBidi"/>
          <w:noProof/>
          <w:kern w:val="2"/>
          <w:sz w:val="24"/>
          <w:szCs w:val="24"/>
          <w:lang w:eastAsia="en-GB"/>
          <w14:ligatures w14:val="standardContextual"/>
        </w:rPr>
        <w:tab/>
      </w:r>
      <w:r>
        <w:rPr>
          <w:noProof/>
        </w:rPr>
        <w:t>Subscriber State</w:t>
      </w:r>
      <w:r>
        <w:rPr>
          <w:noProof/>
        </w:rPr>
        <w:tab/>
      </w:r>
      <w:r>
        <w:rPr>
          <w:noProof/>
        </w:rPr>
        <w:fldChar w:fldCharType="begin"/>
      </w:r>
      <w:r>
        <w:rPr>
          <w:noProof/>
        </w:rPr>
        <w:instrText xml:space="preserve"> PAGEREF _Toc218668320 \h </w:instrText>
      </w:r>
      <w:r>
        <w:rPr>
          <w:noProof/>
        </w:rPr>
      </w:r>
      <w:r>
        <w:rPr>
          <w:noProof/>
        </w:rPr>
        <w:fldChar w:fldCharType="separate"/>
      </w:r>
      <w:r>
        <w:rPr>
          <w:noProof/>
        </w:rPr>
        <w:t>82</w:t>
      </w:r>
      <w:r>
        <w:rPr>
          <w:noProof/>
        </w:rPr>
        <w:fldChar w:fldCharType="end"/>
      </w:r>
    </w:p>
    <w:p w14:paraId="14F1F4FB" w14:textId="554A3B3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7.6.3.31</w:t>
      </w:r>
      <w:r>
        <w:rPr>
          <w:rFonts w:asciiTheme="minorHAnsi" w:eastAsiaTheme="minorEastAsia" w:hAnsiTheme="minorHAnsi" w:cstheme="minorBidi"/>
          <w:noProof/>
          <w:kern w:val="2"/>
          <w:sz w:val="24"/>
          <w:szCs w:val="24"/>
          <w:lang w:eastAsia="en-GB"/>
          <w14:ligatures w14:val="standardContextual"/>
        </w:rPr>
        <w:tab/>
      </w:r>
      <w:r>
        <w:rPr>
          <w:noProof/>
        </w:rPr>
        <w:t>Requested Info</w:t>
      </w:r>
      <w:r>
        <w:rPr>
          <w:noProof/>
        </w:rPr>
        <w:tab/>
      </w:r>
      <w:r>
        <w:rPr>
          <w:noProof/>
        </w:rPr>
        <w:fldChar w:fldCharType="begin"/>
      </w:r>
      <w:r>
        <w:rPr>
          <w:noProof/>
        </w:rPr>
        <w:instrText xml:space="preserve"> PAGEREF _Toc218668321 \h </w:instrText>
      </w:r>
      <w:r>
        <w:rPr>
          <w:noProof/>
        </w:rPr>
      </w:r>
      <w:r>
        <w:rPr>
          <w:noProof/>
        </w:rPr>
        <w:fldChar w:fldCharType="separate"/>
      </w:r>
      <w:r>
        <w:rPr>
          <w:noProof/>
        </w:rPr>
        <w:t>82</w:t>
      </w:r>
      <w:r>
        <w:rPr>
          <w:noProof/>
        </w:rPr>
        <w:fldChar w:fldCharType="end"/>
      </w:r>
    </w:p>
    <w:p w14:paraId="214FFD6E" w14:textId="6912262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7.6.3.31A</w:t>
      </w:r>
      <w:r>
        <w:rPr>
          <w:rFonts w:asciiTheme="minorHAnsi" w:eastAsiaTheme="minorEastAsia" w:hAnsiTheme="minorHAnsi" w:cstheme="minorBidi"/>
          <w:noProof/>
          <w:kern w:val="2"/>
          <w:sz w:val="24"/>
          <w:szCs w:val="24"/>
          <w:lang w:eastAsia="en-GB"/>
          <w14:ligatures w14:val="standardContextual"/>
        </w:rPr>
        <w:tab/>
      </w:r>
      <w:r>
        <w:rPr>
          <w:noProof/>
        </w:rPr>
        <w:t>Requested Domain</w:t>
      </w:r>
      <w:r>
        <w:rPr>
          <w:noProof/>
        </w:rPr>
        <w:tab/>
      </w:r>
      <w:r>
        <w:rPr>
          <w:noProof/>
        </w:rPr>
        <w:fldChar w:fldCharType="begin"/>
      </w:r>
      <w:r>
        <w:rPr>
          <w:noProof/>
        </w:rPr>
        <w:instrText xml:space="preserve"> PAGEREF _Toc218668322 \h </w:instrText>
      </w:r>
      <w:r>
        <w:rPr>
          <w:noProof/>
        </w:rPr>
      </w:r>
      <w:r>
        <w:rPr>
          <w:noProof/>
        </w:rPr>
        <w:fldChar w:fldCharType="separate"/>
      </w:r>
      <w:r>
        <w:rPr>
          <w:noProof/>
        </w:rPr>
        <w:t>82</w:t>
      </w:r>
      <w:r>
        <w:rPr>
          <w:noProof/>
        </w:rPr>
        <w:fldChar w:fldCharType="end"/>
      </w:r>
    </w:p>
    <w:p w14:paraId="14BA19F0" w14:textId="5D5A294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7.6.3.32</w:t>
      </w:r>
      <w:r>
        <w:rPr>
          <w:rFonts w:asciiTheme="minorHAnsi" w:eastAsiaTheme="minorEastAsia" w:hAnsiTheme="minorHAnsi" w:cstheme="minorBidi"/>
          <w:noProof/>
          <w:kern w:val="2"/>
          <w:sz w:val="24"/>
          <w:szCs w:val="24"/>
          <w:lang w:eastAsia="en-GB"/>
          <w14:ligatures w14:val="standardContextual"/>
        </w:rPr>
        <w:tab/>
      </w:r>
      <w:r>
        <w:rPr>
          <w:noProof/>
        </w:rPr>
        <w:t>Suppression of Announcement</w:t>
      </w:r>
      <w:r>
        <w:rPr>
          <w:noProof/>
        </w:rPr>
        <w:tab/>
      </w:r>
      <w:r>
        <w:rPr>
          <w:noProof/>
        </w:rPr>
        <w:fldChar w:fldCharType="begin"/>
      </w:r>
      <w:r>
        <w:rPr>
          <w:noProof/>
        </w:rPr>
        <w:instrText xml:space="preserve"> PAGEREF _Toc218668323 \h </w:instrText>
      </w:r>
      <w:r>
        <w:rPr>
          <w:noProof/>
        </w:rPr>
      </w:r>
      <w:r>
        <w:rPr>
          <w:noProof/>
        </w:rPr>
        <w:fldChar w:fldCharType="separate"/>
      </w:r>
      <w:r>
        <w:rPr>
          <w:noProof/>
        </w:rPr>
        <w:t>82</w:t>
      </w:r>
      <w:r>
        <w:rPr>
          <w:noProof/>
        </w:rPr>
        <w:fldChar w:fldCharType="end"/>
      </w:r>
    </w:p>
    <w:p w14:paraId="4281CFC6" w14:textId="6F3777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7.6.3.33</w:t>
      </w:r>
      <w:r>
        <w:rPr>
          <w:rFonts w:asciiTheme="minorHAnsi" w:eastAsiaTheme="minorEastAsia" w:hAnsiTheme="minorHAnsi" w:cstheme="minorBidi"/>
          <w:noProof/>
          <w:kern w:val="2"/>
          <w:sz w:val="24"/>
          <w:szCs w:val="24"/>
          <w:lang w:eastAsia="en-GB"/>
          <w14:ligatures w14:val="standardContextual"/>
        </w:rPr>
        <w:tab/>
      </w:r>
      <w:r>
        <w:rPr>
          <w:noProof/>
        </w:rPr>
        <w:t>Suppress T-CSI</w:t>
      </w:r>
      <w:r>
        <w:rPr>
          <w:noProof/>
        </w:rPr>
        <w:tab/>
      </w:r>
      <w:r>
        <w:rPr>
          <w:noProof/>
        </w:rPr>
        <w:fldChar w:fldCharType="begin"/>
      </w:r>
      <w:r>
        <w:rPr>
          <w:noProof/>
        </w:rPr>
        <w:instrText xml:space="preserve"> PAGEREF _Toc218668324 \h </w:instrText>
      </w:r>
      <w:r>
        <w:rPr>
          <w:noProof/>
        </w:rPr>
      </w:r>
      <w:r>
        <w:rPr>
          <w:noProof/>
        </w:rPr>
        <w:fldChar w:fldCharType="separate"/>
      </w:r>
      <w:r>
        <w:rPr>
          <w:noProof/>
        </w:rPr>
        <w:t>82</w:t>
      </w:r>
      <w:r>
        <w:rPr>
          <w:noProof/>
        </w:rPr>
        <w:fldChar w:fldCharType="end"/>
      </w:r>
    </w:p>
    <w:p w14:paraId="090CB2A1" w14:textId="63B6B86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7.6.3.34</w:t>
      </w:r>
      <w:r>
        <w:rPr>
          <w:rFonts w:asciiTheme="minorHAnsi" w:eastAsiaTheme="minorEastAsia" w:hAnsiTheme="minorHAnsi" w:cstheme="minorBidi"/>
          <w:noProof/>
          <w:kern w:val="2"/>
          <w:sz w:val="24"/>
          <w:szCs w:val="24"/>
          <w:lang w:eastAsia="en-GB"/>
          <w14:ligatures w14:val="standardContextual"/>
        </w:rPr>
        <w:tab/>
      </w:r>
      <w:r>
        <w:rPr>
          <w:noProof/>
        </w:rPr>
        <w:t>GMSC CAMEL Subscription Info</w:t>
      </w:r>
      <w:r>
        <w:rPr>
          <w:noProof/>
        </w:rPr>
        <w:tab/>
      </w:r>
      <w:r>
        <w:rPr>
          <w:noProof/>
        </w:rPr>
        <w:fldChar w:fldCharType="begin"/>
      </w:r>
      <w:r>
        <w:rPr>
          <w:noProof/>
        </w:rPr>
        <w:instrText xml:space="preserve"> PAGEREF _Toc218668325 \h </w:instrText>
      </w:r>
      <w:r>
        <w:rPr>
          <w:noProof/>
        </w:rPr>
      </w:r>
      <w:r>
        <w:rPr>
          <w:noProof/>
        </w:rPr>
        <w:fldChar w:fldCharType="separate"/>
      </w:r>
      <w:r>
        <w:rPr>
          <w:noProof/>
        </w:rPr>
        <w:t>82</w:t>
      </w:r>
      <w:r>
        <w:rPr>
          <w:noProof/>
        </w:rPr>
        <w:fldChar w:fldCharType="end"/>
      </w:r>
    </w:p>
    <w:p w14:paraId="472D79D8" w14:textId="3A7EC49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7.6.3.35</w:t>
      </w:r>
      <w:r>
        <w:rPr>
          <w:rFonts w:asciiTheme="minorHAnsi" w:eastAsiaTheme="minorEastAsia" w:hAnsiTheme="minorHAnsi" w:cstheme="minorBidi"/>
          <w:noProof/>
          <w:kern w:val="2"/>
          <w:sz w:val="24"/>
          <w:szCs w:val="24"/>
          <w:lang w:eastAsia="en-GB"/>
          <w14:ligatures w14:val="standardContextual"/>
        </w:rPr>
        <w:tab/>
      </w:r>
      <w:r>
        <w:rPr>
          <w:noProof/>
        </w:rPr>
        <w:t>VLR CAMEL Subscription Info</w:t>
      </w:r>
      <w:r>
        <w:rPr>
          <w:noProof/>
        </w:rPr>
        <w:tab/>
      </w:r>
      <w:r>
        <w:rPr>
          <w:noProof/>
        </w:rPr>
        <w:fldChar w:fldCharType="begin"/>
      </w:r>
      <w:r>
        <w:rPr>
          <w:noProof/>
        </w:rPr>
        <w:instrText xml:space="preserve"> PAGEREF _Toc218668326 \h </w:instrText>
      </w:r>
      <w:r>
        <w:rPr>
          <w:noProof/>
        </w:rPr>
      </w:r>
      <w:r>
        <w:rPr>
          <w:noProof/>
        </w:rPr>
        <w:fldChar w:fldCharType="separate"/>
      </w:r>
      <w:r>
        <w:rPr>
          <w:noProof/>
        </w:rPr>
        <w:t>82</w:t>
      </w:r>
      <w:r>
        <w:rPr>
          <w:noProof/>
        </w:rPr>
        <w:fldChar w:fldCharType="end"/>
      </w:r>
    </w:p>
    <w:p w14:paraId="36A82584" w14:textId="019B9E8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w:t>
      </w:r>
      <w:r>
        <w:rPr>
          <w:rFonts w:asciiTheme="minorHAnsi" w:eastAsiaTheme="minorEastAsia" w:hAnsiTheme="minorHAnsi" w:cstheme="minorBidi"/>
          <w:noProof/>
          <w:kern w:val="2"/>
          <w:sz w:val="24"/>
          <w:szCs w:val="24"/>
          <w:lang w:eastAsia="en-GB"/>
          <w14:ligatures w14:val="standardContextual"/>
        </w:rPr>
        <w:tab/>
      </w:r>
      <w:r>
        <w:rPr>
          <w:noProof/>
        </w:rPr>
        <w:t>Supported CAMEL Phases in the VLR</w:t>
      </w:r>
      <w:r>
        <w:rPr>
          <w:noProof/>
        </w:rPr>
        <w:tab/>
      </w:r>
      <w:r>
        <w:rPr>
          <w:noProof/>
        </w:rPr>
        <w:fldChar w:fldCharType="begin"/>
      </w:r>
      <w:r>
        <w:rPr>
          <w:noProof/>
        </w:rPr>
        <w:instrText xml:space="preserve"> PAGEREF _Toc218668327 \h </w:instrText>
      </w:r>
      <w:r>
        <w:rPr>
          <w:noProof/>
        </w:rPr>
      </w:r>
      <w:r>
        <w:rPr>
          <w:noProof/>
        </w:rPr>
        <w:fldChar w:fldCharType="separate"/>
      </w:r>
      <w:r>
        <w:rPr>
          <w:noProof/>
        </w:rPr>
        <w:t>82</w:t>
      </w:r>
      <w:r>
        <w:rPr>
          <w:noProof/>
        </w:rPr>
        <w:fldChar w:fldCharType="end"/>
      </w:r>
    </w:p>
    <w:p w14:paraId="6BB40ED2" w14:textId="316C3D5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7.6.3.36A</w:t>
      </w:r>
      <w:r>
        <w:rPr>
          <w:rFonts w:asciiTheme="minorHAnsi" w:eastAsiaTheme="minorEastAsia" w:hAnsiTheme="minorHAnsi" w:cstheme="minorBidi"/>
          <w:noProof/>
          <w:kern w:val="2"/>
          <w:sz w:val="24"/>
          <w:szCs w:val="24"/>
          <w:lang w:eastAsia="en-GB"/>
          <w14:ligatures w14:val="standardContextual"/>
        </w:rPr>
        <w:tab/>
      </w:r>
      <w:r>
        <w:rPr>
          <w:noProof/>
        </w:rPr>
        <w:t>Supported CAMEL Phases in the SGSN</w:t>
      </w:r>
      <w:r>
        <w:rPr>
          <w:noProof/>
        </w:rPr>
        <w:tab/>
      </w:r>
      <w:r>
        <w:rPr>
          <w:noProof/>
        </w:rPr>
        <w:fldChar w:fldCharType="begin"/>
      </w:r>
      <w:r>
        <w:rPr>
          <w:noProof/>
        </w:rPr>
        <w:instrText xml:space="preserve"> PAGEREF _Toc218668328 \h </w:instrText>
      </w:r>
      <w:r>
        <w:rPr>
          <w:noProof/>
        </w:rPr>
      </w:r>
      <w:r>
        <w:rPr>
          <w:noProof/>
        </w:rPr>
        <w:fldChar w:fldCharType="separate"/>
      </w:r>
      <w:r>
        <w:rPr>
          <w:noProof/>
        </w:rPr>
        <w:t>82</w:t>
      </w:r>
      <w:r>
        <w:rPr>
          <w:noProof/>
        </w:rPr>
        <w:fldChar w:fldCharType="end"/>
      </w:r>
    </w:p>
    <w:p w14:paraId="75A96E45" w14:textId="0542BB2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7.6.3.36B</w:t>
      </w:r>
      <w:r>
        <w:rPr>
          <w:rFonts w:asciiTheme="minorHAnsi" w:eastAsiaTheme="minorEastAsia" w:hAnsiTheme="minorHAnsi" w:cstheme="minorBidi"/>
          <w:noProof/>
          <w:kern w:val="2"/>
          <w:sz w:val="24"/>
          <w:szCs w:val="24"/>
          <w:lang w:eastAsia="en-GB"/>
          <w14:ligatures w14:val="standardContextual"/>
        </w:rPr>
        <w:tab/>
      </w:r>
      <w:r>
        <w:rPr>
          <w:noProof/>
        </w:rPr>
        <w:t>Offered CAMEL4 CSIs in the VLR</w:t>
      </w:r>
      <w:r>
        <w:rPr>
          <w:noProof/>
        </w:rPr>
        <w:tab/>
      </w:r>
      <w:r>
        <w:rPr>
          <w:noProof/>
        </w:rPr>
        <w:fldChar w:fldCharType="begin"/>
      </w:r>
      <w:r>
        <w:rPr>
          <w:noProof/>
        </w:rPr>
        <w:instrText xml:space="preserve"> PAGEREF _Toc218668329 \h </w:instrText>
      </w:r>
      <w:r>
        <w:rPr>
          <w:noProof/>
        </w:rPr>
      </w:r>
      <w:r>
        <w:rPr>
          <w:noProof/>
        </w:rPr>
        <w:fldChar w:fldCharType="separate"/>
      </w:r>
      <w:r>
        <w:rPr>
          <w:noProof/>
        </w:rPr>
        <w:t>82</w:t>
      </w:r>
      <w:r>
        <w:rPr>
          <w:noProof/>
        </w:rPr>
        <w:fldChar w:fldCharType="end"/>
      </w:r>
    </w:p>
    <w:p w14:paraId="7FF84120" w14:textId="5477E67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7.6.3.36C</w:t>
      </w:r>
      <w:r>
        <w:rPr>
          <w:rFonts w:asciiTheme="minorHAnsi" w:eastAsiaTheme="minorEastAsia" w:hAnsiTheme="minorHAnsi" w:cstheme="minorBidi"/>
          <w:noProof/>
          <w:kern w:val="2"/>
          <w:sz w:val="24"/>
          <w:szCs w:val="24"/>
          <w:lang w:eastAsia="en-GB"/>
          <w14:ligatures w14:val="standardContextual"/>
        </w:rPr>
        <w:tab/>
      </w:r>
      <w:r>
        <w:rPr>
          <w:noProof/>
        </w:rPr>
        <w:t>Offered CAMEL4 CSIs in the SGSN</w:t>
      </w:r>
      <w:r>
        <w:rPr>
          <w:noProof/>
        </w:rPr>
        <w:tab/>
      </w:r>
      <w:r>
        <w:rPr>
          <w:noProof/>
        </w:rPr>
        <w:fldChar w:fldCharType="begin"/>
      </w:r>
      <w:r>
        <w:rPr>
          <w:noProof/>
        </w:rPr>
        <w:instrText xml:space="preserve"> PAGEREF _Toc218668330 \h </w:instrText>
      </w:r>
      <w:r>
        <w:rPr>
          <w:noProof/>
        </w:rPr>
      </w:r>
      <w:r>
        <w:rPr>
          <w:noProof/>
        </w:rPr>
        <w:fldChar w:fldCharType="separate"/>
      </w:r>
      <w:r>
        <w:rPr>
          <w:noProof/>
        </w:rPr>
        <w:t>82</w:t>
      </w:r>
      <w:r>
        <w:rPr>
          <w:noProof/>
        </w:rPr>
        <w:fldChar w:fldCharType="end"/>
      </w:r>
    </w:p>
    <w:p w14:paraId="71E776C3" w14:textId="70A13D1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7.6.3.36D</w:t>
      </w:r>
      <w:r>
        <w:rPr>
          <w:rFonts w:asciiTheme="minorHAnsi" w:eastAsiaTheme="minorEastAsia" w:hAnsiTheme="minorHAnsi" w:cstheme="minorBidi"/>
          <w:noProof/>
          <w:kern w:val="2"/>
          <w:sz w:val="24"/>
          <w:szCs w:val="24"/>
          <w:lang w:eastAsia="en-GB"/>
          <w14:ligatures w14:val="standardContextual"/>
        </w:rPr>
        <w:tab/>
      </w:r>
      <w:r>
        <w:rPr>
          <w:noProof/>
        </w:rPr>
        <w:t>Offered CAMEL4 CSIs</w:t>
      </w:r>
      <w:r>
        <w:rPr>
          <w:noProof/>
        </w:rPr>
        <w:tab/>
      </w:r>
      <w:r>
        <w:rPr>
          <w:noProof/>
        </w:rPr>
        <w:fldChar w:fldCharType="begin"/>
      </w:r>
      <w:r>
        <w:rPr>
          <w:noProof/>
        </w:rPr>
        <w:instrText xml:space="preserve"> PAGEREF _Toc218668331 \h </w:instrText>
      </w:r>
      <w:r>
        <w:rPr>
          <w:noProof/>
        </w:rPr>
      </w:r>
      <w:r>
        <w:rPr>
          <w:noProof/>
        </w:rPr>
        <w:fldChar w:fldCharType="separate"/>
      </w:r>
      <w:r>
        <w:rPr>
          <w:noProof/>
        </w:rPr>
        <w:t>82</w:t>
      </w:r>
      <w:r>
        <w:rPr>
          <w:noProof/>
        </w:rPr>
        <w:fldChar w:fldCharType="end"/>
      </w:r>
    </w:p>
    <w:p w14:paraId="57C406B5" w14:textId="6A14894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7.6.3.36E</w:t>
      </w:r>
      <w:r>
        <w:rPr>
          <w:rFonts w:asciiTheme="minorHAnsi" w:eastAsiaTheme="minorEastAsia" w:hAnsiTheme="minorHAnsi" w:cstheme="minorBidi"/>
          <w:noProof/>
          <w:kern w:val="2"/>
          <w:sz w:val="24"/>
          <w:szCs w:val="24"/>
          <w:lang w:eastAsia="en-GB"/>
          <w14:ligatures w14:val="standardContextual"/>
        </w:rPr>
        <w:tab/>
      </w:r>
      <w:r>
        <w:rPr>
          <w:noProof/>
        </w:rPr>
        <w:t>Offered CAMEL4 CSIs in interrogating node</w:t>
      </w:r>
      <w:r>
        <w:rPr>
          <w:noProof/>
        </w:rPr>
        <w:tab/>
      </w:r>
      <w:r>
        <w:rPr>
          <w:noProof/>
        </w:rPr>
        <w:fldChar w:fldCharType="begin"/>
      </w:r>
      <w:r>
        <w:rPr>
          <w:noProof/>
        </w:rPr>
        <w:instrText xml:space="preserve"> PAGEREF _Toc218668332 \h </w:instrText>
      </w:r>
      <w:r>
        <w:rPr>
          <w:noProof/>
        </w:rPr>
      </w:r>
      <w:r>
        <w:rPr>
          <w:noProof/>
        </w:rPr>
        <w:fldChar w:fldCharType="separate"/>
      </w:r>
      <w:r>
        <w:rPr>
          <w:noProof/>
        </w:rPr>
        <w:t>82</w:t>
      </w:r>
      <w:r>
        <w:rPr>
          <w:noProof/>
        </w:rPr>
        <w:fldChar w:fldCharType="end"/>
      </w:r>
    </w:p>
    <w:p w14:paraId="16422EF0" w14:textId="2AD2216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7.6.3.36F</w:t>
      </w:r>
      <w:r>
        <w:rPr>
          <w:rFonts w:asciiTheme="minorHAnsi" w:eastAsiaTheme="minorEastAsia" w:hAnsiTheme="minorHAnsi" w:cstheme="minorBidi"/>
          <w:noProof/>
          <w:kern w:val="2"/>
          <w:sz w:val="24"/>
          <w:szCs w:val="24"/>
          <w:lang w:eastAsia="en-GB"/>
          <w14:ligatures w14:val="standardContextual"/>
        </w:rPr>
        <w:tab/>
      </w:r>
      <w:r>
        <w:rPr>
          <w:noProof/>
        </w:rPr>
        <w:t>Offered CAMEL4 CSIs in VMSC</w:t>
      </w:r>
      <w:r>
        <w:rPr>
          <w:noProof/>
        </w:rPr>
        <w:tab/>
      </w:r>
      <w:r>
        <w:rPr>
          <w:noProof/>
        </w:rPr>
        <w:fldChar w:fldCharType="begin"/>
      </w:r>
      <w:r>
        <w:rPr>
          <w:noProof/>
        </w:rPr>
        <w:instrText xml:space="preserve"> PAGEREF _Toc218668333 \h </w:instrText>
      </w:r>
      <w:r>
        <w:rPr>
          <w:noProof/>
        </w:rPr>
      </w:r>
      <w:r>
        <w:rPr>
          <w:noProof/>
        </w:rPr>
        <w:fldChar w:fldCharType="separate"/>
      </w:r>
      <w:r>
        <w:rPr>
          <w:noProof/>
        </w:rPr>
        <w:t>82</w:t>
      </w:r>
      <w:r>
        <w:rPr>
          <w:noProof/>
        </w:rPr>
        <w:fldChar w:fldCharType="end"/>
      </w:r>
    </w:p>
    <w:p w14:paraId="040F7738" w14:textId="781E9AB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7.6.3.36G</w:t>
      </w:r>
      <w:r>
        <w:rPr>
          <w:rFonts w:asciiTheme="minorHAnsi" w:eastAsiaTheme="minorEastAsia" w:hAnsiTheme="minorHAnsi" w:cstheme="minorBidi"/>
          <w:noProof/>
          <w:kern w:val="2"/>
          <w:sz w:val="24"/>
          <w:szCs w:val="24"/>
          <w:lang w:eastAsia="en-GB"/>
          <w14:ligatures w14:val="standardContextual"/>
        </w:rPr>
        <w:tab/>
      </w:r>
      <w:r>
        <w:rPr>
          <w:noProof/>
        </w:rPr>
        <w:t>Offered CAMEL4  Functionalities</w:t>
      </w:r>
      <w:r>
        <w:rPr>
          <w:noProof/>
        </w:rPr>
        <w:tab/>
      </w:r>
      <w:r>
        <w:rPr>
          <w:noProof/>
        </w:rPr>
        <w:fldChar w:fldCharType="begin"/>
      </w:r>
      <w:r>
        <w:rPr>
          <w:noProof/>
        </w:rPr>
        <w:instrText xml:space="preserve"> PAGEREF _Toc218668334 \h </w:instrText>
      </w:r>
      <w:r>
        <w:rPr>
          <w:noProof/>
        </w:rPr>
      </w:r>
      <w:r>
        <w:rPr>
          <w:noProof/>
        </w:rPr>
        <w:fldChar w:fldCharType="separate"/>
      </w:r>
      <w:r>
        <w:rPr>
          <w:noProof/>
        </w:rPr>
        <w:t>83</w:t>
      </w:r>
      <w:r>
        <w:rPr>
          <w:noProof/>
        </w:rPr>
        <w:fldChar w:fldCharType="end"/>
      </w:r>
    </w:p>
    <w:p w14:paraId="605D6480" w14:textId="07FE48B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7.6.3.36H</w:t>
      </w:r>
      <w:r>
        <w:rPr>
          <w:rFonts w:asciiTheme="minorHAnsi" w:eastAsiaTheme="minorEastAsia" w:hAnsiTheme="minorHAnsi" w:cstheme="minorBidi"/>
          <w:noProof/>
          <w:kern w:val="2"/>
          <w:sz w:val="24"/>
          <w:szCs w:val="24"/>
          <w:lang w:eastAsia="en-GB"/>
          <w14:ligatures w14:val="standardContextual"/>
        </w:rPr>
        <w:tab/>
      </w:r>
      <w:r>
        <w:rPr>
          <w:noProof/>
        </w:rPr>
        <w:t>Supported CAMEL Phases</w:t>
      </w:r>
      <w:r>
        <w:rPr>
          <w:noProof/>
        </w:rPr>
        <w:tab/>
      </w:r>
      <w:r>
        <w:rPr>
          <w:noProof/>
        </w:rPr>
        <w:fldChar w:fldCharType="begin"/>
      </w:r>
      <w:r>
        <w:rPr>
          <w:noProof/>
        </w:rPr>
        <w:instrText xml:space="preserve"> PAGEREF _Toc218668335 \h </w:instrText>
      </w:r>
      <w:r>
        <w:rPr>
          <w:noProof/>
        </w:rPr>
      </w:r>
      <w:r>
        <w:rPr>
          <w:noProof/>
        </w:rPr>
        <w:fldChar w:fldCharType="separate"/>
      </w:r>
      <w:r>
        <w:rPr>
          <w:noProof/>
        </w:rPr>
        <w:t>83</w:t>
      </w:r>
      <w:r>
        <w:rPr>
          <w:noProof/>
        </w:rPr>
        <w:fldChar w:fldCharType="end"/>
      </w:r>
    </w:p>
    <w:p w14:paraId="79E57570" w14:textId="275C04D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7.6.3.36I</w:t>
      </w:r>
      <w:r>
        <w:rPr>
          <w:rFonts w:asciiTheme="minorHAnsi" w:eastAsiaTheme="minorEastAsia" w:hAnsiTheme="minorHAnsi" w:cstheme="minorBidi"/>
          <w:noProof/>
          <w:kern w:val="2"/>
          <w:sz w:val="24"/>
          <w:szCs w:val="24"/>
          <w:lang w:eastAsia="en-GB"/>
          <w14:ligatures w14:val="standardContextual"/>
        </w:rPr>
        <w:tab/>
      </w:r>
      <w:r>
        <w:rPr>
          <w:noProof/>
        </w:rPr>
        <w:t>Supported CAMEL Phases in interrogating node</w:t>
      </w:r>
      <w:r>
        <w:rPr>
          <w:noProof/>
        </w:rPr>
        <w:tab/>
      </w:r>
      <w:r>
        <w:rPr>
          <w:noProof/>
        </w:rPr>
        <w:fldChar w:fldCharType="begin"/>
      </w:r>
      <w:r>
        <w:rPr>
          <w:noProof/>
        </w:rPr>
        <w:instrText xml:space="preserve"> PAGEREF _Toc218668336 \h </w:instrText>
      </w:r>
      <w:r>
        <w:rPr>
          <w:noProof/>
        </w:rPr>
      </w:r>
      <w:r>
        <w:rPr>
          <w:noProof/>
        </w:rPr>
        <w:fldChar w:fldCharType="separate"/>
      </w:r>
      <w:r>
        <w:rPr>
          <w:noProof/>
        </w:rPr>
        <w:t>83</w:t>
      </w:r>
      <w:r>
        <w:rPr>
          <w:noProof/>
        </w:rPr>
        <w:fldChar w:fldCharType="end"/>
      </w:r>
    </w:p>
    <w:p w14:paraId="72D73BF3" w14:textId="499EEB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7.6.3.37</w:t>
      </w:r>
      <w:r>
        <w:rPr>
          <w:rFonts w:asciiTheme="minorHAnsi" w:eastAsiaTheme="minorEastAsia" w:hAnsiTheme="minorHAnsi" w:cstheme="minorBidi"/>
          <w:noProof/>
          <w:kern w:val="2"/>
          <w:sz w:val="24"/>
          <w:szCs w:val="24"/>
          <w:lang w:eastAsia="en-GB"/>
          <w14:ligatures w14:val="standardContextual"/>
        </w:rPr>
        <w:tab/>
      </w:r>
      <w:r>
        <w:rPr>
          <w:noProof/>
        </w:rPr>
        <w:t>CUG Subscription Flag</w:t>
      </w:r>
      <w:r>
        <w:rPr>
          <w:noProof/>
        </w:rPr>
        <w:tab/>
      </w:r>
      <w:r>
        <w:rPr>
          <w:noProof/>
        </w:rPr>
        <w:fldChar w:fldCharType="begin"/>
      </w:r>
      <w:r>
        <w:rPr>
          <w:noProof/>
        </w:rPr>
        <w:instrText xml:space="preserve"> PAGEREF _Toc218668337 \h </w:instrText>
      </w:r>
      <w:r>
        <w:rPr>
          <w:noProof/>
        </w:rPr>
      </w:r>
      <w:r>
        <w:rPr>
          <w:noProof/>
        </w:rPr>
        <w:fldChar w:fldCharType="separate"/>
      </w:r>
      <w:r>
        <w:rPr>
          <w:noProof/>
        </w:rPr>
        <w:t>83</w:t>
      </w:r>
      <w:r>
        <w:rPr>
          <w:noProof/>
        </w:rPr>
        <w:fldChar w:fldCharType="end"/>
      </w:r>
    </w:p>
    <w:p w14:paraId="4623D9A1" w14:textId="2C852CA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7.6.3.38</w:t>
      </w:r>
      <w:r>
        <w:rPr>
          <w:rFonts w:asciiTheme="minorHAnsi" w:eastAsiaTheme="minorEastAsia" w:hAnsiTheme="minorHAnsi" w:cstheme="minorBidi"/>
          <w:noProof/>
          <w:kern w:val="2"/>
          <w:sz w:val="24"/>
          <w:szCs w:val="24"/>
          <w:lang w:eastAsia="en-GB"/>
          <w14:ligatures w14:val="standardContextual"/>
        </w:rPr>
        <w:tab/>
      </w:r>
      <w:r>
        <w:rPr>
          <w:noProof/>
        </w:rPr>
        <w:t>CAMEL Subscription Info Withdraw</w:t>
      </w:r>
      <w:r>
        <w:rPr>
          <w:noProof/>
        </w:rPr>
        <w:tab/>
      </w:r>
      <w:r>
        <w:rPr>
          <w:noProof/>
        </w:rPr>
        <w:fldChar w:fldCharType="begin"/>
      </w:r>
      <w:r>
        <w:rPr>
          <w:noProof/>
        </w:rPr>
        <w:instrText xml:space="preserve"> PAGEREF _Toc218668338 \h </w:instrText>
      </w:r>
      <w:r>
        <w:rPr>
          <w:noProof/>
        </w:rPr>
      </w:r>
      <w:r>
        <w:rPr>
          <w:noProof/>
        </w:rPr>
        <w:fldChar w:fldCharType="separate"/>
      </w:r>
      <w:r>
        <w:rPr>
          <w:noProof/>
        </w:rPr>
        <w:t>83</w:t>
      </w:r>
      <w:r>
        <w:rPr>
          <w:noProof/>
        </w:rPr>
        <w:fldChar w:fldCharType="end"/>
      </w:r>
    </w:p>
    <w:p w14:paraId="6860D52B" w14:textId="1C2E55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7.6.3.39</w:t>
      </w:r>
      <w:r>
        <w:rPr>
          <w:rFonts w:asciiTheme="minorHAnsi" w:eastAsiaTheme="minorEastAsia" w:hAnsiTheme="minorHAnsi" w:cstheme="minorBidi"/>
          <w:noProof/>
          <w:kern w:val="2"/>
          <w:sz w:val="24"/>
          <w:szCs w:val="24"/>
          <w:lang w:eastAsia="en-GB"/>
          <w14:ligatures w14:val="standardContextual"/>
        </w:rPr>
        <w:tab/>
      </w:r>
      <w:r>
        <w:rPr>
          <w:noProof/>
        </w:rPr>
        <w:t>Voice Group Call Service (VGCS) Data</w:t>
      </w:r>
      <w:r>
        <w:rPr>
          <w:noProof/>
        </w:rPr>
        <w:tab/>
      </w:r>
      <w:r>
        <w:rPr>
          <w:noProof/>
        </w:rPr>
        <w:fldChar w:fldCharType="begin"/>
      </w:r>
      <w:r>
        <w:rPr>
          <w:noProof/>
        </w:rPr>
        <w:instrText xml:space="preserve"> PAGEREF _Toc218668339 \h </w:instrText>
      </w:r>
      <w:r>
        <w:rPr>
          <w:noProof/>
        </w:rPr>
      </w:r>
      <w:r>
        <w:rPr>
          <w:noProof/>
        </w:rPr>
        <w:fldChar w:fldCharType="separate"/>
      </w:r>
      <w:r>
        <w:rPr>
          <w:noProof/>
        </w:rPr>
        <w:t>83</w:t>
      </w:r>
      <w:r>
        <w:rPr>
          <w:noProof/>
        </w:rPr>
        <w:fldChar w:fldCharType="end"/>
      </w:r>
    </w:p>
    <w:p w14:paraId="65DED119" w14:textId="394D2EC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7.6.3.40</w:t>
      </w:r>
      <w:r>
        <w:rPr>
          <w:rFonts w:asciiTheme="minorHAnsi" w:eastAsiaTheme="minorEastAsia" w:hAnsiTheme="minorHAnsi" w:cstheme="minorBidi"/>
          <w:noProof/>
          <w:kern w:val="2"/>
          <w:sz w:val="24"/>
          <w:szCs w:val="24"/>
          <w:lang w:eastAsia="en-GB"/>
          <w14:ligatures w14:val="standardContextual"/>
        </w:rPr>
        <w:tab/>
      </w:r>
      <w:r>
        <w:rPr>
          <w:noProof/>
        </w:rPr>
        <w:t>Voice Broadcast Service (VBS) Data</w:t>
      </w:r>
      <w:r>
        <w:rPr>
          <w:noProof/>
        </w:rPr>
        <w:tab/>
      </w:r>
      <w:r>
        <w:rPr>
          <w:noProof/>
        </w:rPr>
        <w:fldChar w:fldCharType="begin"/>
      </w:r>
      <w:r>
        <w:rPr>
          <w:noProof/>
        </w:rPr>
        <w:instrText xml:space="preserve"> PAGEREF _Toc218668340 \h </w:instrText>
      </w:r>
      <w:r>
        <w:rPr>
          <w:noProof/>
        </w:rPr>
      </w:r>
      <w:r>
        <w:rPr>
          <w:noProof/>
        </w:rPr>
        <w:fldChar w:fldCharType="separate"/>
      </w:r>
      <w:r>
        <w:rPr>
          <w:noProof/>
        </w:rPr>
        <w:t>83</w:t>
      </w:r>
      <w:r>
        <w:rPr>
          <w:noProof/>
        </w:rPr>
        <w:fldChar w:fldCharType="end"/>
      </w:r>
    </w:p>
    <w:p w14:paraId="30089D4D" w14:textId="16FACD8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7.6.3.41</w:t>
      </w:r>
      <w:r>
        <w:rPr>
          <w:rFonts w:asciiTheme="minorHAnsi" w:eastAsiaTheme="minorEastAsia" w:hAnsiTheme="minorHAnsi" w:cstheme="minorBidi"/>
          <w:noProof/>
          <w:kern w:val="2"/>
          <w:sz w:val="24"/>
          <w:szCs w:val="24"/>
          <w:lang w:eastAsia="en-GB"/>
          <w14:ligatures w14:val="standardContextual"/>
        </w:rPr>
        <w:tab/>
      </w:r>
      <w:r>
        <w:rPr>
          <w:noProof/>
        </w:rPr>
        <w:t>ISDN bearer capability</w:t>
      </w:r>
      <w:r>
        <w:rPr>
          <w:noProof/>
        </w:rPr>
        <w:tab/>
      </w:r>
      <w:r>
        <w:rPr>
          <w:noProof/>
        </w:rPr>
        <w:fldChar w:fldCharType="begin"/>
      </w:r>
      <w:r>
        <w:rPr>
          <w:noProof/>
        </w:rPr>
        <w:instrText xml:space="preserve"> PAGEREF _Toc218668341 \h </w:instrText>
      </w:r>
      <w:r>
        <w:rPr>
          <w:noProof/>
        </w:rPr>
      </w:r>
      <w:r>
        <w:rPr>
          <w:noProof/>
        </w:rPr>
        <w:fldChar w:fldCharType="separate"/>
      </w:r>
      <w:r>
        <w:rPr>
          <w:noProof/>
        </w:rPr>
        <w:t>83</w:t>
      </w:r>
      <w:r>
        <w:rPr>
          <w:noProof/>
        </w:rPr>
        <w:fldChar w:fldCharType="end"/>
      </w:r>
    </w:p>
    <w:p w14:paraId="5587580E" w14:textId="7AB6696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7.6.3.42</w:t>
      </w:r>
      <w:r>
        <w:rPr>
          <w:rFonts w:asciiTheme="minorHAnsi" w:eastAsiaTheme="minorEastAsia" w:hAnsiTheme="minorHAnsi" w:cstheme="minorBidi"/>
          <w:noProof/>
          <w:kern w:val="2"/>
          <w:sz w:val="24"/>
          <w:szCs w:val="24"/>
          <w:lang w:eastAsia="en-GB"/>
          <w14:ligatures w14:val="standardContextual"/>
        </w:rPr>
        <w:tab/>
      </w:r>
      <w:r>
        <w:rPr>
          <w:noProof/>
        </w:rPr>
        <w:t>Lower layer Compatibility</w:t>
      </w:r>
      <w:r>
        <w:rPr>
          <w:noProof/>
        </w:rPr>
        <w:tab/>
      </w:r>
      <w:r>
        <w:rPr>
          <w:noProof/>
        </w:rPr>
        <w:fldChar w:fldCharType="begin"/>
      </w:r>
      <w:r>
        <w:rPr>
          <w:noProof/>
        </w:rPr>
        <w:instrText xml:space="preserve"> PAGEREF _Toc218668342 \h </w:instrText>
      </w:r>
      <w:r>
        <w:rPr>
          <w:noProof/>
        </w:rPr>
      </w:r>
      <w:r>
        <w:rPr>
          <w:noProof/>
        </w:rPr>
        <w:fldChar w:fldCharType="separate"/>
      </w:r>
      <w:r>
        <w:rPr>
          <w:noProof/>
        </w:rPr>
        <w:t>83</w:t>
      </w:r>
      <w:r>
        <w:rPr>
          <w:noProof/>
        </w:rPr>
        <w:fldChar w:fldCharType="end"/>
      </w:r>
    </w:p>
    <w:p w14:paraId="4449FD0F" w14:textId="143069D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7.6.3.43</w:t>
      </w:r>
      <w:r>
        <w:rPr>
          <w:rFonts w:asciiTheme="minorHAnsi" w:eastAsiaTheme="minorEastAsia" w:hAnsiTheme="minorHAnsi" w:cstheme="minorBidi"/>
          <w:noProof/>
          <w:kern w:val="2"/>
          <w:sz w:val="24"/>
          <w:szCs w:val="24"/>
          <w:lang w:eastAsia="en-GB"/>
          <w14:ligatures w14:val="standardContextual"/>
        </w:rPr>
        <w:tab/>
      </w:r>
      <w:r>
        <w:rPr>
          <w:noProof/>
        </w:rPr>
        <w:t>High Layer Compatibility</w:t>
      </w:r>
      <w:r>
        <w:rPr>
          <w:noProof/>
        </w:rPr>
        <w:tab/>
      </w:r>
      <w:r>
        <w:rPr>
          <w:noProof/>
        </w:rPr>
        <w:fldChar w:fldCharType="begin"/>
      </w:r>
      <w:r>
        <w:rPr>
          <w:noProof/>
        </w:rPr>
        <w:instrText xml:space="preserve"> PAGEREF _Toc218668343 \h </w:instrText>
      </w:r>
      <w:r>
        <w:rPr>
          <w:noProof/>
        </w:rPr>
      </w:r>
      <w:r>
        <w:rPr>
          <w:noProof/>
        </w:rPr>
        <w:fldChar w:fldCharType="separate"/>
      </w:r>
      <w:r>
        <w:rPr>
          <w:noProof/>
        </w:rPr>
        <w:t>83</w:t>
      </w:r>
      <w:r>
        <w:rPr>
          <w:noProof/>
        </w:rPr>
        <w:fldChar w:fldCharType="end"/>
      </w:r>
    </w:p>
    <w:p w14:paraId="657DF878" w14:textId="2025981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7.6.3.44</w:t>
      </w:r>
      <w:r>
        <w:rPr>
          <w:rFonts w:asciiTheme="minorHAnsi" w:eastAsiaTheme="minorEastAsia" w:hAnsiTheme="minorHAnsi" w:cstheme="minorBidi"/>
          <w:noProof/>
          <w:kern w:val="2"/>
          <w:sz w:val="24"/>
          <w:szCs w:val="24"/>
          <w:lang w:eastAsia="en-GB"/>
          <w14:ligatures w14:val="standardContextual"/>
        </w:rPr>
        <w:tab/>
      </w:r>
      <w:r>
        <w:rPr>
          <w:noProof/>
        </w:rPr>
        <w:t>Alerting Pattern</w:t>
      </w:r>
      <w:r>
        <w:rPr>
          <w:noProof/>
        </w:rPr>
        <w:tab/>
      </w:r>
      <w:r>
        <w:rPr>
          <w:noProof/>
        </w:rPr>
        <w:fldChar w:fldCharType="begin"/>
      </w:r>
      <w:r>
        <w:rPr>
          <w:noProof/>
        </w:rPr>
        <w:instrText xml:space="preserve"> PAGEREF _Toc218668344 \h </w:instrText>
      </w:r>
      <w:r>
        <w:rPr>
          <w:noProof/>
        </w:rPr>
      </w:r>
      <w:r>
        <w:rPr>
          <w:noProof/>
        </w:rPr>
        <w:fldChar w:fldCharType="separate"/>
      </w:r>
      <w:r>
        <w:rPr>
          <w:noProof/>
        </w:rPr>
        <w:t>83</w:t>
      </w:r>
      <w:r>
        <w:rPr>
          <w:noProof/>
        </w:rPr>
        <w:fldChar w:fldCharType="end"/>
      </w:r>
    </w:p>
    <w:p w14:paraId="2CB2137F" w14:textId="4364D98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7.6.3.45</w:t>
      </w:r>
      <w:r>
        <w:rPr>
          <w:rFonts w:asciiTheme="minorHAnsi" w:eastAsiaTheme="minorEastAsia" w:hAnsiTheme="minorHAnsi" w:cstheme="minorBidi"/>
          <w:noProof/>
          <w:kern w:val="2"/>
          <w:sz w:val="24"/>
          <w:szCs w:val="24"/>
          <w:lang w:eastAsia="en-GB"/>
          <w14:ligatures w14:val="standardContextual"/>
        </w:rPr>
        <w:tab/>
      </w:r>
      <w:r>
        <w:rPr>
          <w:noProof/>
        </w:rPr>
        <w:t>GPRS Subscription Data Withdraw</w:t>
      </w:r>
      <w:r>
        <w:rPr>
          <w:noProof/>
        </w:rPr>
        <w:tab/>
      </w:r>
      <w:r>
        <w:rPr>
          <w:noProof/>
        </w:rPr>
        <w:fldChar w:fldCharType="begin"/>
      </w:r>
      <w:r>
        <w:rPr>
          <w:noProof/>
        </w:rPr>
        <w:instrText xml:space="preserve"> PAGEREF _Toc218668345 \h </w:instrText>
      </w:r>
      <w:r>
        <w:rPr>
          <w:noProof/>
        </w:rPr>
      </w:r>
      <w:r>
        <w:rPr>
          <w:noProof/>
        </w:rPr>
        <w:fldChar w:fldCharType="separate"/>
      </w:r>
      <w:r>
        <w:rPr>
          <w:noProof/>
        </w:rPr>
        <w:t>83</w:t>
      </w:r>
      <w:r>
        <w:rPr>
          <w:noProof/>
        </w:rPr>
        <w:fldChar w:fldCharType="end"/>
      </w:r>
    </w:p>
    <w:p w14:paraId="46A2CB4C" w14:textId="1AD0394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7.6.3.45A</w:t>
      </w:r>
      <w:r>
        <w:rPr>
          <w:rFonts w:asciiTheme="minorHAnsi" w:eastAsiaTheme="minorEastAsia" w:hAnsiTheme="minorHAnsi" w:cstheme="minorBidi"/>
          <w:noProof/>
          <w:kern w:val="2"/>
          <w:sz w:val="24"/>
          <w:szCs w:val="24"/>
          <w:lang w:eastAsia="en-GB"/>
          <w14:ligatures w14:val="standardContextual"/>
        </w:rPr>
        <w:tab/>
      </w:r>
      <w:r>
        <w:rPr>
          <w:noProof/>
        </w:rPr>
        <w:t>EPS Subscription Data Withdraw</w:t>
      </w:r>
      <w:r>
        <w:rPr>
          <w:noProof/>
        </w:rPr>
        <w:tab/>
      </w:r>
      <w:r>
        <w:rPr>
          <w:noProof/>
        </w:rPr>
        <w:fldChar w:fldCharType="begin"/>
      </w:r>
      <w:r>
        <w:rPr>
          <w:noProof/>
        </w:rPr>
        <w:instrText xml:space="preserve"> PAGEREF _Toc218668346 \h </w:instrText>
      </w:r>
      <w:r>
        <w:rPr>
          <w:noProof/>
        </w:rPr>
      </w:r>
      <w:r>
        <w:rPr>
          <w:noProof/>
        </w:rPr>
        <w:fldChar w:fldCharType="separate"/>
      </w:r>
      <w:r>
        <w:rPr>
          <w:noProof/>
        </w:rPr>
        <w:t>83</w:t>
      </w:r>
      <w:r>
        <w:rPr>
          <w:noProof/>
        </w:rPr>
        <w:fldChar w:fldCharType="end"/>
      </w:r>
    </w:p>
    <w:p w14:paraId="6E5E0C7B" w14:textId="110432E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7.6.3.46</w:t>
      </w:r>
      <w:r>
        <w:rPr>
          <w:rFonts w:asciiTheme="minorHAnsi" w:eastAsiaTheme="minorEastAsia" w:hAnsiTheme="minorHAnsi" w:cstheme="minorBidi"/>
          <w:noProof/>
          <w:kern w:val="2"/>
          <w:sz w:val="24"/>
          <w:szCs w:val="24"/>
          <w:lang w:eastAsia="en-GB"/>
          <w14:ligatures w14:val="standardContextual"/>
        </w:rPr>
        <w:tab/>
      </w:r>
      <w:r>
        <w:rPr>
          <w:noProof/>
        </w:rPr>
        <w:t>GPRS Subscription Data</w:t>
      </w:r>
      <w:r>
        <w:rPr>
          <w:noProof/>
        </w:rPr>
        <w:tab/>
      </w:r>
      <w:r>
        <w:rPr>
          <w:noProof/>
        </w:rPr>
        <w:fldChar w:fldCharType="begin"/>
      </w:r>
      <w:r>
        <w:rPr>
          <w:noProof/>
        </w:rPr>
        <w:instrText xml:space="preserve"> PAGEREF _Toc218668347 \h </w:instrText>
      </w:r>
      <w:r>
        <w:rPr>
          <w:noProof/>
        </w:rPr>
      </w:r>
      <w:r>
        <w:rPr>
          <w:noProof/>
        </w:rPr>
        <w:fldChar w:fldCharType="separate"/>
      </w:r>
      <w:r>
        <w:rPr>
          <w:noProof/>
        </w:rPr>
        <w:t>84</w:t>
      </w:r>
      <w:r>
        <w:rPr>
          <w:noProof/>
        </w:rPr>
        <w:fldChar w:fldCharType="end"/>
      </w:r>
    </w:p>
    <w:p w14:paraId="2911BDC6" w14:textId="2C7DB97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7.6.3.46A</w:t>
      </w:r>
      <w:r>
        <w:rPr>
          <w:rFonts w:asciiTheme="minorHAnsi" w:eastAsiaTheme="minorEastAsia" w:hAnsiTheme="minorHAnsi" w:cstheme="minorBidi"/>
          <w:noProof/>
          <w:kern w:val="2"/>
          <w:sz w:val="24"/>
          <w:szCs w:val="24"/>
          <w:lang w:eastAsia="en-GB"/>
          <w14:ligatures w14:val="standardContextual"/>
        </w:rPr>
        <w:tab/>
      </w:r>
      <w:r>
        <w:rPr>
          <w:noProof/>
        </w:rPr>
        <w:t>EPS Subscription Data</w:t>
      </w:r>
      <w:r>
        <w:rPr>
          <w:noProof/>
        </w:rPr>
        <w:tab/>
      </w:r>
      <w:r>
        <w:rPr>
          <w:noProof/>
        </w:rPr>
        <w:fldChar w:fldCharType="begin"/>
      </w:r>
      <w:r>
        <w:rPr>
          <w:noProof/>
        </w:rPr>
        <w:instrText xml:space="preserve"> PAGEREF _Toc218668348 \h </w:instrText>
      </w:r>
      <w:r>
        <w:rPr>
          <w:noProof/>
        </w:rPr>
      </w:r>
      <w:r>
        <w:rPr>
          <w:noProof/>
        </w:rPr>
        <w:fldChar w:fldCharType="separate"/>
      </w:r>
      <w:r>
        <w:rPr>
          <w:noProof/>
        </w:rPr>
        <w:t>84</w:t>
      </w:r>
      <w:r>
        <w:rPr>
          <w:noProof/>
        </w:rPr>
        <w:fldChar w:fldCharType="end"/>
      </w:r>
    </w:p>
    <w:p w14:paraId="28AA2EC5" w14:textId="3FD03A9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7.6.3.47</w:t>
      </w:r>
      <w:r>
        <w:rPr>
          <w:rFonts w:asciiTheme="minorHAnsi" w:eastAsiaTheme="minorEastAsia" w:hAnsiTheme="minorHAnsi" w:cstheme="minorBidi"/>
          <w:noProof/>
          <w:kern w:val="2"/>
          <w:sz w:val="24"/>
          <w:szCs w:val="24"/>
          <w:lang w:eastAsia="en-GB"/>
          <w14:ligatures w14:val="standardContextual"/>
        </w:rPr>
        <w:tab/>
      </w:r>
      <w:r>
        <w:rPr>
          <w:noProof/>
        </w:rPr>
        <w:t>QoS-Subscribed</w:t>
      </w:r>
      <w:r>
        <w:rPr>
          <w:noProof/>
        </w:rPr>
        <w:tab/>
      </w:r>
      <w:r>
        <w:rPr>
          <w:noProof/>
        </w:rPr>
        <w:fldChar w:fldCharType="begin"/>
      </w:r>
      <w:r>
        <w:rPr>
          <w:noProof/>
        </w:rPr>
        <w:instrText xml:space="preserve"> PAGEREF _Toc218668349 \h </w:instrText>
      </w:r>
      <w:r>
        <w:rPr>
          <w:noProof/>
        </w:rPr>
      </w:r>
      <w:r>
        <w:rPr>
          <w:noProof/>
        </w:rPr>
        <w:fldChar w:fldCharType="separate"/>
      </w:r>
      <w:r>
        <w:rPr>
          <w:noProof/>
        </w:rPr>
        <w:t>84</w:t>
      </w:r>
      <w:r>
        <w:rPr>
          <w:noProof/>
        </w:rPr>
        <w:fldChar w:fldCharType="end"/>
      </w:r>
    </w:p>
    <w:p w14:paraId="23D10D3E" w14:textId="196C418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7.6.3.48</w:t>
      </w:r>
      <w:r>
        <w:rPr>
          <w:rFonts w:asciiTheme="minorHAnsi" w:eastAsiaTheme="minorEastAsia" w:hAnsiTheme="minorHAnsi" w:cstheme="minorBidi"/>
          <w:noProof/>
          <w:kern w:val="2"/>
          <w:sz w:val="24"/>
          <w:szCs w:val="24"/>
          <w:lang w:eastAsia="en-GB"/>
          <w14:ligatures w14:val="standardContextual"/>
        </w:rPr>
        <w:tab/>
      </w:r>
      <w:r>
        <w:rPr>
          <w:noProof/>
        </w:rPr>
        <w:t>VPLMN address allowed</w:t>
      </w:r>
      <w:r>
        <w:rPr>
          <w:noProof/>
        </w:rPr>
        <w:tab/>
      </w:r>
      <w:r>
        <w:rPr>
          <w:noProof/>
        </w:rPr>
        <w:fldChar w:fldCharType="begin"/>
      </w:r>
      <w:r>
        <w:rPr>
          <w:noProof/>
        </w:rPr>
        <w:instrText xml:space="preserve"> PAGEREF _Toc218668350 \h </w:instrText>
      </w:r>
      <w:r>
        <w:rPr>
          <w:noProof/>
        </w:rPr>
      </w:r>
      <w:r>
        <w:rPr>
          <w:noProof/>
        </w:rPr>
        <w:fldChar w:fldCharType="separate"/>
      </w:r>
      <w:r>
        <w:rPr>
          <w:noProof/>
        </w:rPr>
        <w:t>84</w:t>
      </w:r>
      <w:r>
        <w:rPr>
          <w:noProof/>
        </w:rPr>
        <w:fldChar w:fldCharType="end"/>
      </w:r>
    </w:p>
    <w:p w14:paraId="25F5B68D" w14:textId="5BBB8AC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7.6.3.49</w:t>
      </w:r>
      <w:r>
        <w:rPr>
          <w:rFonts w:asciiTheme="minorHAnsi" w:eastAsiaTheme="minorEastAsia" w:hAnsiTheme="minorHAnsi" w:cstheme="minorBidi"/>
          <w:noProof/>
          <w:kern w:val="2"/>
          <w:sz w:val="24"/>
          <w:szCs w:val="24"/>
          <w:lang w:eastAsia="en-GB"/>
          <w14:ligatures w14:val="standardContextual"/>
        </w:rPr>
        <w:tab/>
      </w:r>
      <w:r>
        <w:rPr>
          <w:noProof/>
        </w:rPr>
        <w:t>Roaming Restricted In SGSN/MME Due To Unsupported Feature</w:t>
      </w:r>
      <w:r>
        <w:rPr>
          <w:noProof/>
        </w:rPr>
        <w:tab/>
      </w:r>
      <w:r>
        <w:rPr>
          <w:noProof/>
        </w:rPr>
        <w:fldChar w:fldCharType="begin"/>
      </w:r>
      <w:r>
        <w:rPr>
          <w:noProof/>
        </w:rPr>
        <w:instrText xml:space="preserve"> PAGEREF _Toc218668351 \h </w:instrText>
      </w:r>
      <w:r>
        <w:rPr>
          <w:noProof/>
        </w:rPr>
      </w:r>
      <w:r>
        <w:rPr>
          <w:noProof/>
        </w:rPr>
        <w:fldChar w:fldCharType="separate"/>
      </w:r>
      <w:r>
        <w:rPr>
          <w:noProof/>
        </w:rPr>
        <w:t>84</w:t>
      </w:r>
      <w:r>
        <w:rPr>
          <w:noProof/>
        </w:rPr>
        <w:fldChar w:fldCharType="end"/>
      </w:r>
    </w:p>
    <w:p w14:paraId="5E690D72" w14:textId="31F3DA7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7.6.3.50</w:t>
      </w:r>
      <w:r>
        <w:rPr>
          <w:rFonts w:asciiTheme="minorHAnsi" w:eastAsiaTheme="minorEastAsia" w:hAnsiTheme="minorHAnsi" w:cstheme="minorBidi"/>
          <w:noProof/>
          <w:kern w:val="2"/>
          <w:sz w:val="24"/>
          <w:szCs w:val="24"/>
          <w:lang w:eastAsia="en-GB"/>
          <w14:ligatures w14:val="standardContextual"/>
        </w:rPr>
        <w:tab/>
      </w:r>
      <w:r>
        <w:rPr>
          <w:noProof/>
        </w:rPr>
        <w:t>Network Access Mode</w:t>
      </w:r>
      <w:r>
        <w:rPr>
          <w:noProof/>
        </w:rPr>
        <w:tab/>
      </w:r>
      <w:r>
        <w:rPr>
          <w:noProof/>
        </w:rPr>
        <w:fldChar w:fldCharType="begin"/>
      </w:r>
      <w:r>
        <w:rPr>
          <w:noProof/>
        </w:rPr>
        <w:instrText xml:space="preserve"> PAGEREF _Toc218668352 \h </w:instrText>
      </w:r>
      <w:r>
        <w:rPr>
          <w:noProof/>
        </w:rPr>
      </w:r>
      <w:r>
        <w:rPr>
          <w:noProof/>
        </w:rPr>
        <w:fldChar w:fldCharType="separate"/>
      </w:r>
      <w:r>
        <w:rPr>
          <w:noProof/>
        </w:rPr>
        <w:t>84</w:t>
      </w:r>
      <w:r>
        <w:rPr>
          <w:noProof/>
        </w:rPr>
        <w:fldChar w:fldCharType="end"/>
      </w:r>
    </w:p>
    <w:p w14:paraId="7F35C087" w14:textId="48C242D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7.6.3.51</w:t>
      </w:r>
      <w:r>
        <w:rPr>
          <w:rFonts w:asciiTheme="minorHAnsi" w:eastAsiaTheme="minorEastAsia" w:hAnsiTheme="minorHAnsi" w:cstheme="minorBidi"/>
          <w:noProof/>
          <w:kern w:val="2"/>
          <w:sz w:val="24"/>
          <w:szCs w:val="24"/>
          <w:lang w:eastAsia="en-GB"/>
          <w14:ligatures w14:val="standardContextual"/>
        </w:rPr>
        <w:tab/>
      </w:r>
      <w:r>
        <w:rPr>
          <w:noProof/>
        </w:rPr>
        <w:t>Mobile Not Reachable Reason</w:t>
      </w:r>
      <w:r>
        <w:rPr>
          <w:noProof/>
        </w:rPr>
        <w:tab/>
      </w:r>
      <w:r>
        <w:rPr>
          <w:noProof/>
        </w:rPr>
        <w:fldChar w:fldCharType="begin"/>
      </w:r>
      <w:r>
        <w:rPr>
          <w:noProof/>
        </w:rPr>
        <w:instrText xml:space="preserve"> PAGEREF _Toc218668353 \h </w:instrText>
      </w:r>
      <w:r>
        <w:rPr>
          <w:noProof/>
        </w:rPr>
      </w:r>
      <w:r>
        <w:rPr>
          <w:noProof/>
        </w:rPr>
        <w:fldChar w:fldCharType="separate"/>
      </w:r>
      <w:r>
        <w:rPr>
          <w:noProof/>
        </w:rPr>
        <w:t>84</w:t>
      </w:r>
      <w:r>
        <w:rPr>
          <w:noProof/>
        </w:rPr>
        <w:fldChar w:fldCharType="end"/>
      </w:r>
    </w:p>
    <w:p w14:paraId="4C27ED62" w14:textId="48A9B9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7.6.3.52</w:t>
      </w:r>
      <w:r>
        <w:rPr>
          <w:rFonts w:asciiTheme="minorHAnsi" w:eastAsiaTheme="minorEastAsia" w:hAnsiTheme="minorHAnsi" w:cstheme="minorBidi"/>
          <w:noProof/>
          <w:kern w:val="2"/>
          <w:sz w:val="24"/>
          <w:szCs w:val="24"/>
          <w:lang w:eastAsia="en-GB"/>
          <w14:ligatures w14:val="standardContextual"/>
        </w:rPr>
        <w:tab/>
      </w:r>
      <w:r>
        <w:rPr>
          <w:noProof/>
        </w:rPr>
        <w:t>Cancellation Type</w:t>
      </w:r>
      <w:r>
        <w:rPr>
          <w:noProof/>
        </w:rPr>
        <w:tab/>
      </w:r>
      <w:r>
        <w:rPr>
          <w:noProof/>
        </w:rPr>
        <w:fldChar w:fldCharType="begin"/>
      </w:r>
      <w:r>
        <w:rPr>
          <w:noProof/>
        </w:rPr>
        <w:instrText xml:space="preserve"> PAGEREF _Toc218668354 \h </w:instrText>
      </w:r>
      <w:r>
        <w:rPr>
          <w:noProof/>
        </w:rPr>
      </w:r>
      <w:r>
        <w:rPr>
          <w:noProof/>
        </w:rPr>
        <w:fldChar w:fldCharType="separate"/>
      </w:r>
      <w:r>
        <w:rPr>
          <w:noProof/>
        </w:rPr>
        <w:t>84</w:t>
      </w:r>
      <w:r>
        <w:rPr>
          <w:noProof/>
        </w:rPr>
        <w:fldChar w:fldCharType="end"/>
      </w:r>
    </w:p>
    <w:p w14:paraId="32CAA9A3" w14:textId="1F0B36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7.6.3.53</w:t>
      </w:r>
      <w:r>
        <w:rPr>
          <w:rFonts w:asciiTheme="minorHAnsi" w:eastAsiaTheme="minorEastAsia" w:hAnsiTheme="minorHAnsi" w:cstheme="minorBidi"/>
          <w:noProof/>
          <w:kern w:val="2"/>
          <w:sz w:val="24"/>
          <w:szCs w:val="24"/>
          <w:lang w:eastAsia="en-GB"/>
          <w14:ligatures w14:val="standardContextual"/>
        </w:rPr>
        <w:tab/>
      </w:r>
      <w:r>
        <w:rPr>
          <w:noProof/>
        </w:rPr>
        <w:t>All GPRS Data</w:t>
      </w:r>
      <w:r>
        <w:rPr>
          <w:noProof/>
        </w:rPr>
        <w:tab/>
      </w:r>
      <w:r>
        <w:rPr>
          <w:noProof/>
        </w:rPr>
        <w:fldChar w:fldCharType="begin"/>
      </w:r>
      <w:r>
        <w:rPr>
          <w:noProof/>
        </w:rPr>
        <w:instrText xml:space="preserve"> PAGEREF _Toc218668355 \h </w:instrText>
      </w:r>
      <w:r>
        <w:rPr>
          <w:noProof/>
        </w:rPr>
      </w:r>
      <w:r>
        <w:rPr>
          <w:noProof/>
        </w:rPr>
        <w:fldChar w:fldCharType="separate"/>
      </w:r>
      <w:r>
        <w:rPr>
          <w:noProof/>
        </w:rPr>
        <w:t>84</w:t>
      </w:r>
      <w:r>
        <w:rPr>
          <w:noProof/>
        </w:rPr>
        <w:fldChar w:fldCharType="end"/>
      </w:r>
    </w:p>
    <w:p w14:paraId="23DA8E4F" w14:textId="27269AC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7.6.3.54</w:t>
      </w:r>
      <w:r>
        <w:rPr>
          <w:rFonts w:asciiTheme="minorHAnsi" w:eastAsiaTheme="minorEastAsia" w:hAnsiTheme="minorHAnsi" w:cstheme="minorBidi"/>
          <w:noProof/>
          <w:kern w:val="2"/>
          <w:sz w:val="24"/>
          <w:szCs w:val="24"/>
          <w:lang w:eastAsia="en-GB"/>
          <w14:ligatures w14:val="standardContextual"/>
        </w:rPr>
        <w:tab/>
      </w:r>
      <w:r>
        <w:rPr>
          <w:noProof/>
        </w:rPr>
        <w:t>Complete Data List Included</w:t>
      </w:r>
      <w:r>
        <w:rPr>
          <w:noProof/>
        </w:rPr>
        <w:tab/>
      </w:r>
      <w:r>
        <w:rPr>
          <w:noProof/>
        </w:rPr>
        <w:fldChar w:fldCharType="begin"/>
      </w:r>
      <w:r>
        <w:rPr>
          <w:noProof/>
        </w:rPr>
        <w:instrText xml:space="preserve"> PAGEREF _Toc218668356 \h </w:instrText>
      </w:r>
      <w:r>
        <w:rPr>
          <w:noProof/>
        </w:rPr>
      </w:r>
      <w:r>
        <w:rPr>
          <w:noProof/>
        </w:rPr>
        <w:fldChar w:fldCharType="separate"/>
      </w:r>
      <w:r>
        <w:rPr>
          <w:noProof/>
        </w:rPr>
        <w:t>84</w:t>
      </w:r>
      <w:r>
        <w:rPr>
          <w:noProof/>
        </w:rPr>
        <w:fldChar w:fldCharType="end"/>
      </w:r>
    </w:p>
    <w:p w14:paraId="12923A1A" w14:textId="342748E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7.6.3.55</w:t>
      </w:r>
      <w:r>
        <w:rPr>
          <w:rFonts w:asciiTheme="minorHAnsi" w:eastAsiaTheme="minorEastAsia" w:hAnsiTheme="minorHAnsi" w:cstheme="minorBidi"/>
          <w:noProof/>
          <w:kern w:val="2"/>
          <w:sz w:val="24"/>
          <w:szCs w:val="24"/>
          <w:lang w:eastAsia="en-GB"/>
          <w14:ligatures w14:val="standardContextual"/>
        </w:rPr>
        <w:tab/>
      </w:r>
      <w:r>
        <w:rPr>
          <w:noProof/>
        </w:rPr>
        <w:t>PDP Context Identifier</w:t>
      </w:r>
      <w:r>
        <w:rPr>
          <w:noProof/>
        </w:rPr>
        <w:tab/>
      </w:r>
      <w:r>
        <w:rPr>
          <w:noProof/>
        </w:rPr>
        <w:fldChar w:fldCharType="begin"/>
      </w:r>
      <w:r>
        <w:rPr>
          <w:noProof/>
        </w:rPr>
        <w:instrText xml:space="preserve"> PAGEREF _Toc218668357 \h </w:instrText>
      </w:r>
      <w:r>
        <w:rPr>
          <w:noProof/>
        </w:rPr>
      </w:r>
      <w:r>
        <w:rPr>
          <w:noProof/>
        </w:rPr>
        <w:fldChar w:fldCharType="separate"/>
      </w:r>
      <w:r>
        <w:rPr>
          <w:noProof/>
        </w:rPr>
        <w:t>84</w:t>
      </w:r>
      <w:r>
        <w:rPr>
          <w:noProof/>
        </w:rPr>
        <w:fldChar w:fldCharType="end"/>
      </w:r>
    </w:p>
    <w:p w14:paraId="0ECBC347" w14:textId="5978EF7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7.6.3.56</w:t>
      </w:r>
      <w:r>
        <w:rPr>
          <w:rFonts w:asciiTheme="minorHAnsi" w:eastAsiaTheme="minorEastAsia" w:hAnsiTheme="minorHAnsi" w:cstheme="minorBidi"/>
          <w:noProof/>
          <w:kern w:val="2"/>
          <w:sz w:val="24"/>
          <w:szCs w:val="24"/>
          <w:lang w:eastAsia="en-GB"/>
          <w14:ligatures w14:val="standardContextual"/>
        </w:rPr>
        <w:tab/>
      </w:r>
      <w:r>
        <w:rPr>
          <w:noProof/>
        </w:rPr>
        <w:t>LSA Information</w:t>
      </w:r>
      <w:r>
        <w:rPr>
          <w:noProof/>
        </w:rPr>
        <w:tab/>
      </w:r>
      <w:r>
        <w:rPr>
          <w:noProof/>
        </w:rPr>
        <w:fldChar w:fldCharType="begin"/>
      </w:r>
      <w:r>
        <w:rPr>
          <w:noProof/>
        </w:rPr>
        <w:instrText xml:space="preserve"> PAGEREF _Toc218668358 \h </w:instrText>
      </w:r>
      <w:r>
        <w:rPr>
          <w:noProof/>
        </w:rPr>
      </w:r>
      <w:r>
        <w:rPr>
          <w:noProof/>
        </w:rPr>
        <w:fldChar w:fldCharType="separate"/>
      </w:r>
      <w:r>
        <w:rPr>
          <w:noProof/>
        </w:rPr>
        <w:t>84</w:t>
      </w:r>
      <w:r>
        <w:rPr>
          <w:noProof/>
        </w:rPr>
        <w:fldChar w:fldCharType="end"/>
      </w:r>
    </w:p>
    <w:p w14:paraId="3A0F2760" w14:textId="046E8F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7.6.3.57</w:t>
      </w:r>
      <w:r>
        <w:rPr>
          <w:rFonts w:asciiTheme="minorHAnsi" w:eastAsiaTheme="minorEastAsia" w:hAnsiTheme="minorHAnsi" w:cstheme="minorBidi"/>
          <w:noProof/>
          <w:kern w:val="2"/>
          <w:sz w:val="24"/>
          <w:szCs w:val="24"/>
          <w:lang w:eastAsia="en-GB"/>
          <w14:ligatures w14:val="standardContextual"/>
        </w:rPr>
        <w:tab/>
      </w:r>
      <w:r>
        <w:rPr>
          <w:noProof/>
        </w:rPr>
        <w:t>SoLSA support indicator</w:t>
      </w:r>
      <w:r>
        <w:rPr>
          <w:noProof/>
        </w:rPr>
        <w:tab/>
      </w:r>
      <w:r>
        <w:rPr>
          <w:noProof/>
        </w:rPr>
        <w:fldChar w:fldCharType="begin"/>
      </w:r>
      <w:r>
        <w:rPr>
          <w:noProof/>
        </w:rPr>
        <w:instrText xml:space="preserve"> PAGEREF _Toc218668359 \h </w:instrText>
      </w:r>
      <w:r>
        <w:rPr>
          <w:noProof/>
        </w:rPr>
      </w:r>
      <w:r>
        <w:rPr>
          <w:noProof/>
        </w:rPr>
        <w:fldChar w:fldCharType="separate"/>
      </w:r>
      <w:r>
        <w:rPr>
          <w:noProof/>
        </w:rPr>
        <w:t>85</w:t>
      </w:r>
      <w:r>
        <w:rPr>
          <w:noProof/>
        </w:rPr>
        <w:fldChar w:fldCharType="end"/>
      </w:r>
    </w:p>
    <w:p w14:paraId="72666AA2" w14:textId="1C3C2D5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7.6.3.58</w:t>
      </w:r>
      <w:r>
        <w:rPr>
          <w:rFonts w:asciiTheme="minorHAnsi" w:eastAsiaTheme="minorEastAsia" w:hAnsiTheme="minorHAnsi" w:cstheme="minorBidi"/>
          <w:noProof/>
          <w:kern w:val="2"/>
          <w:sz w:val="24"/>
          <w:szCs w:val="24"/>
          <w:lang w:eastAsia="en-GB"/>
          <w14:ligatures w14:val="standardContextual"/>
        </w:rPr>
        <w:tab/>
      </w:r>
      <w:r>
        <w:rPr>
          <w:noProof/>
        </w:rPr>
        <w:t>LSA Information Withdraw</w:t>
      </w:r>
      <w:r>
        <w:rPr>
          <w:noProof/>
        </w:rPr>
        <w:tab/>
      </w:r>
      <w:r>
        <w:rPr>
          <w:noProof/>
        </w:rPr>
        <w:fldChar w:fldCharType="begin"/>
      </w:r>
      <w:r>
        <w:rPr>
          <w:noProof/>
        </w:rPr>
        <w:instrText xml:space="preserve"> PAGEREF _Toc218668360 \h </w:instrText>
      </w:r>
      <w:r>
        <w:rPr>
          <w:noProof/>
        </w:rPr>
      </w:r>
      <w:r>
        <w:rPr>
          <w:noProof/>
        </w:rPr>
        <w:fldChar w:fldCharType="separate"/>
      </w:r>
      <w:r>
        <w:rPr>
          <w:noProof/>
        </w:rPr>
        <w:t>85</w:t>
      </w:r>
      <w:r>
        <w:rPr>
          <w:noProof/>
        </w:rPr>
        <w:fldChar w:fldCharType="end"/>
      </w:r>
    </w:p>
    <w:p w14:paraId="5E15C41B" w14:textId="7130D4A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7.6.3.59</w:t>
      </w:r>
      <w:r>
        <w:rPr>
          <w:rFonts w:asciiTheme="minorHAnsi" w:eastAsiaTheme="minorEastAsia" w:hAnsiTheme="minorHAnsi" w:cstheme="minorBidi"/>
          <w:noProof/>
          <w:kern w:val="2"/>
          <w:sz w:val="24"/>
          <w:szCs w:val="24"/>
          <w:lang w:eastAsia="en-GB"/>
          <w14:ligatures w14:val="standardContextual"/>
        </w:rPr>
        <w:tab/>
      </w:r>
      <w:r>
        <w:rPr>
          <w:noProof/>
        </w:rPr>
        <w:t>LMU Indicator</w:t>
      </w:r>
      <w:r>
        <w:rPr>
          <w:noProof/>
        </w:rPr>
        <w:tab/>
      </w:r>
      <w:r>
        <w:rPr>
          <w:noProof/>
        </w:rPr>
        <w:fldChar w:fldCharType="begin"/>
      </w:r>
      <w:r>
        <w:rPr>
          <w:noProof/>
        </w:rPr>
        <w:instrText xml:space="preserve"> PAGEREF _Toc218668361 \h </w:instrText>
      </w:r>
      <w:r>
        <w:rPr>
          <w:noProof/>
        </w:rPr>
      </w:r>
      <w:r>
        <w:rPr>
          <w:noProof/>
        </w:rPr>
        <w:fldChar w:fldCharType="separate"/>
      </w:r>
      <w:r>
        <w:rPr>
          <w:noProof/>
        </w:rPr>
        <w:t>85</w:t>
      </w:r>
      <w:r>
        <w:rPr>
          <w:noProof/>
        </w:rPr>
        <w:fldChar w:fldCharType="end"/>
      </w:r>
    </w:p>
    <w:p w14:paraId="0411385F" w14:textId="6D3B749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7.6.3.60</w:t>
      </w:r>
      <w:r>
        <w:rPr>
          <w:rFonts w:asciiTheme="minorHAnsi" w:eastAsiaTheme="minorEastAsia" w:hAnsiTheme="minorHAnsi" w:cstheme="minorBidi"/>
          <w:noProof/>
          <w:kern w:val="2"/>
          <w:sz w:val="24"/>
          <w:szCs w:val="24"/>
          <w:lang w:eastAsia="en-GB"/>
          <w14:ligatures w14:val="standardContextual"/>
        </w:rPr>
        <w:tab/>
      </w:r>
      <w:r>
        <w:rPr>
          <w:noProof/>
        </w:rPr>
        <w:t>LCS Information</w:t>
      </w:r>
      <w:r>
        <w:rPr>
          <w:noProof/>
        </w:rPr>
        <w:tab/>
      </w:r>
      <w:r>
        <w:rPr>
          <w:noProof/>
        </w:rPr>
        <w:fldChar w:fldCharType="begin"/>
      </w:r>
      <w:r>
        <w:rPr>
          <w:noProof/>
        </w:rPr>
        <w:instrText xml:space="preserve"> PAGEREF _Toc218668362 \h </w:instrText>
      </w:r>
      <w:r>
        <w:rPr>
          <w:noProof/>
        </w:rPr>
      </w:r>
      <w:r>
        <w:rPr>
          <w:noProof/>
        </w:rPr>
        <w:fldChar w:fldCharType="separate"/>
      </w:r>
      <w:r>
        <w:rPr>
          <w:noProof/>
        </w:rPr>
        <w:t>85</w:t>
      </w:r>
      <w:r>
        <w:rPr>
          <w:noProof/>
        </w:rPr>
        <w:fldChar w:fldCharType="end"/>
      </w:r>
    </w:p>
    <w:p w14:paraId="23AC51F4" w14:textId="7C58C62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7.6.3.61</w:t>
      </w:r>
      <w:r>
        <w:rPr>
          <w:rFonts w:asciiTheme="minorHAnsi" w:eastAsiaTheme="minorEastAsia" w:hAnsiTheme="minorHAnsi" w:cstheme="minorBidi"/>
          <w:noProof/>
          <w:kern w:val="2"/>
          <w:sz w:val="24"/>
          <w:szCs w:val="24"/>
          <w:lang w:eastAsia="en-GB"/>
          <w14:ligatures w14:val="standardContextual"/>
        </w:rPr>
        <w:tab/>
      </w:r>
      <w:r>
        <w:rPr>
          <w:noProof/>
        </w:rPr>
        <w:t>GMLC List</w:t>
      </w:r>
      <w:r>
        <w:rPr>
          <w:noProof/>
        </w:rPr>
        <w:tab/>
      </w:r>
      <w:r>
        <w:rPr>
          <w:noProof/>
        </w:rPr>
        <w:fldChar w:fldCharType="begin"/>
      </w:r>
      <w:r>
        <w:rPr>
          <w:noProof/>
        </w:rPr>
        <w:instrText xml:space="preserve"> PAGEREF _Toc218668363 \h </w:instrText>
      </w:r>
      <w:r>
        <w:rPr>
          <w:noProof/>
        </w:rPr>
      </w:r>
      <w:r>
        <w:rPr>
          <w:noProof/>
        </w:rPr>
        <w:fldChar w:fldCharType="separate"/>
      </w:r>
      <w:r>
        <w:rPr>
          <w:noProof/>
        </w:rPr>
        <w:t>85</w:t>
      </w:r>
      <w:r>
        <w:rPr>
          <w:noProof/>
        </w:rPr>
        <w:fldChar w:fldCharType="end"/>
      </w:r>
    </w:p>
    <w:p w14:paraId="24D0D562" w14:textId="51A6A0D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7.6.3.62</w:t>
      </w:r>
      <w:r>
        <w:rPr>
          <w:rFonts w:asciiTheme="minorHAnsi" w:eastAsiaTheme="minorEastAsia" w:hAnsiTheme="minorHAnsi" w:cstheme="minorBidi"/>
          <w:noProof/>
          <w:kern w:val="2"/>
          <w:sz w:val="24"/>
          <w:szCs w:val="24"/>
          <w:lang w:eastAsia="en-GB"/>
          <w14:ligatures w14:val="standardContextual"/>
        </w:rPr>
        <w:tab/>
      </w:r>
      <w:r>
        <w:rPr>
          <w:noProof/>
        </w:rPr>
        <w:t>LCS Privacy Exception List</w:t>
      </w:r>
      <w:r>
        <w:rPr>
          <w:noProof/>
        </w:rPr>
        <w:tab/>
      </w:r>
      <w:r>
        <w:rPr>
          <w:noProof/>
        </w:rPr>
        <w:fldChar w:fldCharType="begin"/>
      </w:r>
      <w:r>
        <w:rPr>
          <w:noProof/>
        </w:rPr>
        <w:instrText xml:space="preserve"> PAGEREF _Toc218668364 \h </w:instrText>
      </w:r>
      <w:r>
        <w:rPr>
          <w:noProof/>
        </w:rPr>
      </w:r>
      <w:r>
        <w:rPr>
          <w:noProof/>
        </w:rPr>
        <w:fldChar w:fldCharType="separate"/>
      </w:r>
      <w:r>
        <w:rPr>
          <w:noProof/>
        </w:rPr>
        <w:t>85</w:t>
      </w:r>
      <w:r>
        <w:rPr>
          <w:noProof/>
        </w:rPr>
        <w:fldChar w:fldCharType="end"/>
      </w:r>
    </w:p>
    <w:p w14:paraId="7A96DEF9" w14:textId="2381EA2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7.6.3.62A</w:t>
      </w:r>
      <w:r>
        <w:rPr>
          <w:rFonts w:asciiTheme="minorHAnsi" w:eastAsiaTheme="minorEastAsia" w:hAnsiTheme="minorHAnsi" w:cstheme="minorBidi"/>
          <w:noProof/>
          <w:kern w:val="2"/>
          <w:sz w:val="24"/>
          <w:szCs w:val="24"/>
          <w:lang w:eastAsia="en-GB"/>
          <w14:ligatures w14:val="standardContextual"/>
        </w:rPr>
        <w:tab/>
      </w:r>
      <w:r>
        <w:rPr>
          <w:noProof/>
        </w:rPr>
        <w:t>Additional LCS Privacy Exception List</w:t>
      </w:r>
      <w:r>
        <w:rPr>
          <w:noProof/>
        </w:rPr>
        <w:tab/>
      </w:r>
      <w:r>
        <w:rPr>
          <w:noProof/>
        </w:rPr>
        <w:fldChar w:fldCharType="begin"/>
      </w:r>
      <w:r>
        <w:rPr>
          <w:noProof/>
        </w:rPr>
        <w:instrText xml:space="preserve"> PAGEREF _Toc218668365 \h </w:instrText>
      </w:r>
      <w:r>
        <w:rPr>
          <w:noProof/>
        </w:rPr>
      </w:r>
      <w:r>
        <w:rPr>
          <w:noProof/>
        </w:rPr>
        <w:fldChar w:fldCharType="separate"/>
      </w:r>
      <w:r>
        <w:rPr>
          <w:noProof/>
        </w:rPr>
        <w:t>85</w:t>
      </w:r>
      <w:r>
        <w:rPr>
          <w:noProof/>
        </w:rPr>
        <w:fldChar w:fldCharType="end"/>
      </w:r>
    </w:p>
    <w:p w14:paraId="08F4F683" w14:textId="3D51AD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7.6.3.63</w:t>
      </w:r>
      <w:r>
        <w:rPr>
          <w:rFonts w:asciiTheme="minorHAnsi" w:eastAsiaTheme="minorEastAsia" w:hAnsiTheme="minorHAnsi" w:cstheme="minorBidi"/>
          <w:noProof/>
          <w:kern w:val="2"/>
          <w:sz w:val="24"/>
          <w:szCs w:val="24"/>
          <w:lang w:eastAsia="en-GB"/>
          <w14:ligatures w14:val="standardContextual"/>
        </w:rPr>
        <w:tab/>
      </w:r>
      <w:r>
        <w:rPr>
          <w:noProof/>
        </w:rPr>
        <w:t>LCS Privacy Exception Parameters</w:t>
      </w:r>
      <w:r>
        <w:rPr>
          <w:noProof/>
        </w:rPr>
        <w:tab/>
      </w:r>
      <w:r>
        <w:rPr>
          <w:noProof/>
        </w:rPr>
        <w:fldChar w:fldCharType="begin"/>
      </w:r>
      <w:r>
        <w:rPr>
          <w:noProof/>
        </w:rPr>
        <w:instrText xml:space="preserve"> PAGEREF _Toc218668366 \h </w:instrText>
      </w:r>
      <w:r>
        <w:rPr>
          <w:noProof/>
        </w:rPr>
      </w:r>
      <w:r>
        <w:rPr>
          <w:noProof/>
        </w:rPr>
        <w:fldChar w:fldCharType="separate"/>
      </w:r>
      <w:r>
        <w:rPr>
          <w:noProof/>
        </w:rPr>
        <w:t>85</w:t>
      </w:r>
      <w:r>
        <w:rPr>
          <w:noProof/>
        </w:rPr>
        <w:fldChar w:fldCharType="end"/>
      </w:r>
    </w:p>
    <w:p w14:paraId="38A1C367" w14:textId="08F61E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7.6.3.64</w:t>
      </w:r>
      <w:r>
        <w:rPr>
          <w:rFonts w:asciiTheme="minorHAnsi" w:eastAsiaTheme="minorEastAsia" w:hAnsiTheme="minorHAnsi" w:cstheme="minorBidi"/>
          <w:noProof/>
          <w:kern w:val="2"/>
          <w:sz w:val="24"/>
          <w:szCs w:val="24"/>
          <w:lang w:eastAsia="en-GB"/>
          <w14:ligatures w14:val="standardContextual"/>
        </w:rPr>
        <w:tab/>
      </w:r>
      <w:r>
        <w:rPr>
          <w:noProof/>
        </w:rPr>
        <w:t>External Client List</w:t>
      </w:r>
      <w:r>
        <w:rPr>
          <w:noProof/>
        </w:rPr>
        <w:tab/>
      </w:r>
      <w:r>
        <w:rPr>
          <w:noProof/>
        </w:rPr>
        <w:fldChar w:fldCharType="begin"/>
      </w:r>
      <w:r>
        <w:rPr>
          <w:noProof/>
        </w:rPr>
        <w:instrText xml:space="preserve"> PAGEREF _Toc218668367 \h </w:instrText>
      </w:r>
      <w:r>
        <w:rPr>
          <w:noProof/>
        </w:rPr>
      </w:r>
      <w:r>
        <w:rPr>
          <w:noProof/>
        </w:rPr>
        <w:fldChar w:fldCharType="separate"/>
      </w:r>
      <w:r>
        <w:rPr>
          <w:noProof/>
        </w:rPr>
        <w:t>86</w:t>
      </w:r>
      <w:r>
        <w:rPr>
          <w:noProof/>
        </w:rPr>
        <w:fldChar w:fldCharType="end"/>
      </w:r>
    </w:p>
    <w:p w14:paraId="30D208A8" w14:textId="7527115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7.6.3.65</w:t>
      </w:r>
      <w:r>
        <w:rPr>
          <w:rFonts w:asciiTheme="minorHAnsi" w:eastAsiaTheme="minorEastAsia" w:hAnsiTheme="minorHAnsi" w:cstheme="minorBidi"/>
          <w:noProof/>
          <w:kern w:val="2"/>
          <w:sz w:val="24"/>
          <w:szCs w:val="24"/>
          <w:lang w:eastAsia="en-GB"/>
          <w14:ligatures w14:val="standardContextual"/>
        </w:rPr>
        <w:tab/>
      </w:r>
      <w:r>
        <w:rPr>
          <w:noProof/>
        </w:rPr>
        <w:t>Internal Client List</w:t>
      </w:r>
      <w:r>
        <w:rPr>
          <w:noProof/>
        </w:rPr>
        <w:tab/>
      </w:r>
      <w:r>
        <w:rPr>
          <w:noProof/>
        </w:rPr>
        <w:fldChar w:fldCharType="begin"/>
      </w:r>
      <w:r>
        <w:rPr>
          <w:noProof/>
        </w:rPr>
        <w:instrText xml:space="preserve"> PAGEREF _Toc218668368 \h </w:instrText>
      </w:r>
      <w:r>
        <w:rPr>
          <w:noProof/>
        </w:rPr>
      </w:r>
      <w:r>
        <w:rPr>
          <w:noProof/>
        </w:rPr>
        <w:fldChar w:fldCharType="separate"/>
      </w:r>
      <w:r>
        <w:rPr>
          <w:noProof/>
        </w:rPr>
        <w:t>86</w:t>
      </w:r>
      <w:r>
        <w:rPr>
          <w:noProof/>
        </w:rPr>
        <w:fldChar w:fldCharType="end"/>
      </w:r>
    </w:p>
    <w:p w14:paraId="04A2DE64" w14:textId="1DBCDD2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7.6.3.65A</w:t>
      </w:r>
      <w:r>
        <w:rPr>
          <w:rFonts w:asciiTheme="minorHAnsi" w:eastAsiaTheme="minorEastAsia" w:hAnsiTheme="minorHAnsi" w:cstheme="minorBidi"/>
          <w:noProof/>
          <w:kern w:val="2"/>
          <w:sz w:val="24"/>
          <w:szCs w:val="24"/>
          <w:lang w:eastAsia="en-GB"/>
          <w14:ligatures w14:val="standardContextual"/>
        </w:rPr>
        <w:tab/>
      </w:r>
      <w:r>
        <w:rPr>
          <w:noProof/>
        </w:rPr>
        <w:t>MO-LR List</w:t>
      </w:r>
      <w:r>
        <w:rPr>
          <w:noProof/>
        </w:rPr>
        <w:tab/>
      </w:r>
      <w:r>
        <w:rPr>
          <w:noProof/>
        </w:rPr>
        <w:fldChar w:fldCharType="begin"/>
      </w:r>
      <w:r>
        <w:rPr>
          <w:noProof/>
        </w:rPr>
        <w:instrText xml:space="preserve"> PAGEREF _Toc218668369 \h </w:instrText>
      </w:r>
      <w:r>
        <w:rPr>
          <w:noProof/>
        </w:rPr>
      </w:r>
      <w:r>
        <w:rPr>
          <w:noProof/>
        </w:rPr>
        <w:fldChar w:fldCharType="separate"/>
      </w:r>
      <w:r>
        <w:rPr>
          <w:noProof/>
        </w:rPr>
        <w:t>86</w:t>
      </w:r>
      <w:r>
        <w:rPr>
          <w:noProof/>
        </w:rPr>
        <w:fldChar w:fldCharType="end"/>
      </w:r>
    </w:p>
    <w:p w14:paraId="773A4F22" w14:textId="35DD2E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7.6.3.65B</w:t>
      </w:r>
      <w:r>
        <w:rPr>
          <w:rFonts w:asciiTheme="minorHAnsi" w:eastAsiaTheme="minorEastAsia" w:hAnsiTheme="minorHAnsi" w:cstheme="minorBidi"/>
          <w:noProof/>
          <w:kern w:val="2"/>
          <w:sz w:val="24"/>
          <w:szCs w:val="24"/>
          <w:lang w:eastAsia="en-GB"/>
          <w14:ligatures w14:val="standardContextual"/>
        </w:rPr>
        <w:tab/>
      </w:r>
      <w:r>
        <w:rPr>
          <w:noProof/>
        </w:rPr>
        <w:t>Privacy Notification to MS User</w:t>
      </w:r>
      <w:r>
        <w:rPr>
          <w:noProof/>
        </w:rPr>
        <w:tab/>
      </w:r>
      <w:r>
        <w:rPr>
          <w:noProof/>
        </w:rPr>
        <w:fldChar w:fldCharType="begin"/>
      </w:r>
      <w:r>
        <w:rPr>
          <w:noProof/>
        </w:rPr>
        <w:instrText xml:space="preserve"> PAGEREF _Toc218668370 \h </w:instrText>
      </w:r>
      <w:r>
        <w:rPr>
          <w:noProof/>
        </w:rPr>
      </w:r>
      <w:r>
        <w:rPr>
          <w:noProof/>
        </w:rPr>
        <w:fldChar w:fldCharType="separate"/>
      </w:r>
      <w:r>
        <w:rPr>
          <w:noProof/>
        </w:rPr>
        <w:t>86</w:t>
      </w:r>
      <w:r>
        <w:rPr>
          <w:noProof/>
        </w:rPr>
        <w:fldChar w:fldCharType="end"/>
      </w:r>
    </w:p>
    <w:p w14:paraId="12FABD05" w14:textId="2018BB4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7.6.3.65C</w:t>
      </w:r>
      <w:r>
        <w:rPr>
          <w:rFonts w:asciiTheme="minorHAnsi" w:eastAsiaTheme="minorEastAsia" w:hAnsiTheme="minorHAnsi" w:cstheme="minorBidi"/>
          <w:noProof/>
          <w:kern w:val="2"/>
          <w:sz w:val="24"/>
          <w:szCs w:val="24"/>
          <w:lang w:eastAsia="en-GB"/>
          <w14:ligatures w14:val="standardContextual"/>
        </w:rPr>
        <w:tab/>
      </w:r>
      <w:r>
        <w:rPr>
          <w:noProof/>
        </w:rPr>
        <w:t>GMLC List Withdraw</w:t>
      </w:r>
      <w:r>
        <w:rPr>
          <w:noProof/>
        </w:rPr>
        <w:tab/>
      </w:r>
      <w:r>
        <w:rPr>
          <w:noProof/>
        </w:rPr>
        <w:fldChar w:fldCharType="begin"/>
      </w:r>
      <w:r>
        <w:rPr>
          <w:noProof/>
        </w:rPr>
        <w:instrText xml:space="preserve"> PAGEREF _Toc218668371 \h </w:instrText>
      </w:r>
      <w:r>
        <w:rPr>
          <w:noProof/>
        </w:rPr>
      </w:r>
      <w:r>
        <w:rPr>
          <w:noProof/>
        </w:rPr>
        <w:fldChar w:fldCharType="separate"/>
      </w:r>
      <w:r>
        <w:rPr>
          <w:noProof/>
        </w:rPr>
        <w:t>86</w:t>
      </w:r>
      <w:r>
        <w:rPr>
          <w:noProof/>
        </w:rPr>
        <w:fldChar w:fldCharType="end"/>
      </w:r>
    </w:p>
    <w:p w14:paraId="3832316C" w14:textId="5FB438A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7.6.3.65D</w:t>
      </w:r>
      <w:r>
        <w:rPr>
          <w:rFonts w:asciiTheme="minorHAnsi" w:eastAsiaTheme="minorEastAsia" w:hAnsiTheme="minorHAnsi" w:cstheme="minorBidi"/>
          <w:noProof/>
          <w:kern w:val="2"/>
          <w:sz w:val="24"/>
          <w:szCs w:val="24"/>
          <w:lang w:eastAsia="en-GB"/>
          <w14:ligatures w14:val="standardContextual"/>
        </w:rPr>
        <w:tab/>
      </w:r>
      <w:r>
        <w:rPr>
          <w:noProof/>
        </w:rPr>
        <w:t>Service Type List</w:t>
      </w:r>
      <w:r>
        <w:rPr>
          <w:noProof/>
        </w:rPr>
        <w:tab/>
      </w:r>
      <w:r>
        <w:rPr>
          <w:noProof/>
        </w:rPr>
        <w:fldChar w:fldCharType="begin"/>
      </w:r>
      <w:r>
        <w:rPr>
          <w:noProof/>
        </w:rPr>
        <w:instrText xml:space="preserve"> PAGEREF _Toc218668372 \h </w:instrText>
      </w:r>
      <w:r>
        <w:rPr>
          <w:noProof/>
        </w:rPr>
      </w:r>
      <w:r>
        <w:rPr>
          <w:noProof/>
        </w:rPr>
        <w:fldChar w:fldCharType="separate"/>
      </w:r>
      <w:r>
        <w:rPr>
          <w:noProof/>
        </w:rPr>
        <w:t>86</w:t>
      </w:r>
      <w:r>
        <w:rPr>
          <w:noProof/>
        </w:rPr>
        <w:fldChar w:fldCharType="end"/>
      </w:r>
    </w:p>
    <w:p w14:paraId="789ED672" w14:textId="5DF9588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7.6.3.66</w:t>
      </w:r>
      <w:r>
        <w:rPr>
          <w:rFonts w:asciiTheme="minorHAnsi" w:eastAsiaTheme="minorEastAsia" w:hAnsiTheme="minorHAnsi" w:cstheme="minorBidi"/>
          <w:noProof/>
          <w:kern w:val="2"/>
          <w:sz w:val="24"/>
          <w:szCs w:val="24"/>
          <w:lang w:eastAsia="en-GB"/>
          <w14:ligatures w14:val="standardContextual"/>
        </w:rPr>
        <w:tab/>
      </w:r>
      <w:r>
        <w:rPr>
          <w:noProof/>
        </w:rPr>
        <w:t>IST Alert Timer</w:t>
      </w:r>
      <w:r>
        <w:rPr>
          <w:noProof/>
        </w:rPr>
        <w:tab/>
      </w:r>
      <w:r>
        <w:rPr>
          <w:noProof/>
        </w:rPr>
        <w:fldChar w:fldCharType="begin"/>
      </w:r>
      <w:r>
        <w:rPr>
          <w:noProof/>
        </w:rPr>
        <w:instrText xml:space="preserve"> PAGEREF _Toc218668373 \h </w:instrText>
      </w:r>
      <w:r>
        <w:rPr>
          <w:noProof/>
        </w:rPr>
      </w:r>
      <w:r>
        <w:rPr>
          <w:noProof/>
        </w:rPr>
        <w:fldChar w:fldCharType="separate"/>
      </w:r>
      <w:r>
        <w:rPr>
          <w:noProof/>
        </w:rPr>
        <w:t>86</w:t>
      </w:r>
      <w:r>
        <w:rPr>
          <w:noProof/>
        </w:rPr>
        <w:fldChar w:fldCharType="end"/>
      </w:r>
    </w:p>
    <w:p w14:paraId="0095C7EF" w14:textId="01BF354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7.6.3.67</w:t>
      </w:r>
      <w:r>
        <w:rPr>
          <w:rFonts w:asciiTheme="minorHAnsi" w:eastAsiaTheme="minorEastAsia" w:hAnsiTheme="minorHAnsi" w:cstheme="minorBidi"/>
          <w:noProof/>
          <w:kern w:val="2"/>
          <w:sz w:val="24"/>
          <w:szCs w:val="24"/>
          <w:lang w:eastAsia="en-GB"/>
          <w14:ligatures w14:val="standardContextual"/>
        </w:rPr>
        <w:tab/>
      </w:r>
      <w:r>
        <w:rPr>
          <w:noProof/>
        </w:rPr>
        <w:t>Call Termination Indicator</w:t>
      </w:r>
      <w:r>
        <w:rPr>
          <w:noProof/>
        </w:rPr>
        <w:tab/>
      </w:r>
      <w:r>
        <w:rPr>
          <w:noProof/>
        </w:rPr>
        <w:fldChar w:fldCharType="begin"/>
      </w:r>
      <w:r>
        <w:rPr>
          <w:noProof/>
        </w:rPr>
        <w:instrText xml:space="preserve"> PAGEREF _Toc218668374 \h </w:instrText>
      </w:r>
      <w:r>
        <w:rPr>
          <w:noProof/>
        </w:rPr>
      </w:r>
      <w:r>
        <w:rPr>
          <w:noProof/>
        </w:rPr>
        <w:fldChar w:fldCharType="separate"/>
      </w:r>
      <w:r>
        <w:rPr>
          <w:noProof/>
        </w:rPr>
        <w:t>86</w:t>
      </w:r>
      <w:r>
        <w:rPr>
          <w:noProof/>
        </w:rPr>
        <w:fldChar w:fldCharType="end"/>
      </w:r>
    </w:p>
    <w:p w14:paraId="0D23BA53" w14:textId="5BB45A9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7.6.3.68</w:t>
      </w:r>
      <w:r>
        <w:rPr>
          <w:rFonts w:asciiTheme="minorHAnsi" w:eastAsiaTheme="minorEastAsia" w:hAnsiTheme="minorHAnsi" w:cstheme="minorBidi"/>
          <w:noProof/>
          <w:kern w:val="2"/>
          <w:sz w:val="24"/>
          <w:szCs w:val="24"/>
          <w:lang w:eastAsia="en-GB"/>
          <w14:ligatures w14:val="standardContextual"/>
        </w:rPr>
        <w:tab/>
      </w:r>
      <w:r>
        <w:rPr>
          <w:noProof/>
        </w:rPr>
        <w:t>IST Information Withdraw</w:t>
      </w:r>
      <w:r>
        <w:rPr>
          <w:noProof/>
        </w:rPr>
        <w:tab/>
      </w:r>
      <w:r>
        <w:rPr>
          <w:noProof/>
        </w:rPr>
        <w:fldChar w:fldCharType="begin"/>
      </w:r>
      <w:r>
        <w:rPr>
          <w:noProof/>
        </w:rPr>
        <w:instrText xml:space="preserve"> PAGEREF _Toc218668375 \h </w:instrText>
      </w:r>
      <w:r>
        <w:rPr>
          <w:noProof/>
        </w:rPr>
      </w:r>
      <w:r>
        <w:rPr>
          <w:noProof/>
        </w:rPr>
        <w:fldChar w:fldCharType="separate"/>
      </w:r>
      <w:r>
        <w:rPr>
          <w:noProof/>
        </w:rPr>
        <w:t>86</w:t>
      </w:r>
      <w:r>
        <w:rPr>
          <w:noProof/>
        </w:rPr>
        <w:fldChar w:fldCharType="end"/>
      </w:r>
    </w:p>
    <w:p w14:paraId="2EAFB2DC" w14:textId="00D112E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7.6.3.69</w:t>
      </w:r>
      <w:r>
        <w:rPr>
          <w:rFonts w:asciiTheme="minorHAnsi" w:eastAsiaTheme="minorEastAsia" w:hAnsiTheme="minorHAnsi" w:cstheme="minorBidi"/>
          <w:noProof/>
          <w:kern w:val="2"/>
          <w:sz w:val="24"/>
          <w:szCs w:val="24"/>
          <w:lang w:eastAsia="en-GB"/>
          <w14:ligatures w14:val="standardContextual"/>
        </w:rPr>
        <w:tab/>
      </w:r>
      <w:r>
        <w:rPr>
          <w:noProof/>
        </w:rPr>
        <w:t>IST Support Indicator</w:t>
      </w:r>
      <w:r>
        <w:rPr>
          <w:noProof/>
        </w:rPr>
        <w:tab/>
      </w:r>
      <w:r>
        <w:rPr>
          <w:noProof/>
        </w:rPr>
        <w:fldChar w:fldCharType="begin"/>
      </w:r>
      <w:r>
        <w:rPr>
          <w:noProof/>
        </w:rPr>
        <w:instrText xml:space="preserve"> PAGEREF _Toc218668376 \h </w:instrText>
      </w:r>
      <w:r>
        <w:rPr>
          <w:noProof/>
        </w:rPr>
      </w:r>
      <w:r>
        <w:rPr>
          <w:noProof/>
        </w:rPr>
        <w:fldChar w:fldCharType="separate"/>
      </w:r>
      <w:r>
        <w:rPr>
          <w:noProof/>
        </w:rPr>
        <w:t>86</w:t>
      </w:r>
      <w:r>
        <w:rPr>
          <w:noProof/>
        </w:rPr>
        <w:fldChar w:fldCharType="end"/>
      </w:r>
    </w:p>
    <w:p w14:paraId="256D6373" w14:textId="38F264A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7.6.3.70</w:t>
      </w:r>
      <w:r>
        <w:rPr>
          <w:rFonts w:asciiTheme="minorHAnsi" w:eastAsiaTheme="minorEastAsia" w:hAnsiTheme="minorHAnsi" w:cstheme="minorBidi"/>
          <w:noProof/>
          <w:kern w:val="2"/>
          <w:sz w:val="24"/>
          <w:szCs w:val="24"/>
          <w:lang w:eastAsia="en-GB"/>
          <w14:ligatures w14:val="standardContextual"/>
        </w:rPr>
        <w:tab/>
      </w:r>
      <w:r>
        <w:rPr>
          <w:noProof/>
        </w:rPr>
        <w:t>Super-Charger Supported In HLR</w:t>
      </w:r>
      <w:r>
        <w:rPr>
          <w:noProof/>
        </w:rPr>
        <w:tab/>
      </w:r>
      <w:r>
        <w:rPr>
          <w:noProof/>
        </w:rPr>
        <w:fldChar w:fldCharType="begin"/>
      </w:r>
      <w:r>
        <w:rPr>
          <w:noProof/>
        </w:rPr>
        <w:instrText xml:space="preserve"> PAGEREF _Toc218668377 \h </w:instrText>
      </w:r>
      <w:r>
        <w:rPr>
          <w:noProof/>
        </w:rPr>
      </w:r>
      <w:r>
        <w:rPr>
          <w:noProof/>
        </w:rPr>
        <w:fldChar w:fldCharType="separate"/>
      </w:r>
      <w:r>
        <w:rPr>
          <w:noProof/>
        </w:rPr>
        <w:t>87</w:t>
      </w:r>
      <w:r>
        <w:rPr>
          <w:noProof/>
        </w:rPr>
        <w:fldChar w:fldCharType="end"/>
      </w:r>
    </w:p>
    <w:p w14:paraId="708CF37A" w14:textId="6432DFC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7.6.3.71</w:t>
      </w:r>
      <w:r>
        <w:rPr>
          <w:rFonts w:asciiTheme="minorHAnsi" w:eastAsiaTheme="minorEastAsia" w:hAnsiTheme="minorHAnsi" w:cstheme="minorBidi"/>
          <w:noProof/>
          <w:kern w:val="2"/>
          <w:sz w:val="24"/>
          <w:szCs w:val="24"/>
          <w:lang w:eastAsia="en-GB"/>
          <w14:ligatures w14:val="standardContextual"/>
        </w:rPr>
        <w:tab/>
      </w:r>
      <w:r>
        <w:rPr>
          <w:noProof/>
        </w:rPr>
        <w:t>Super-Charger Supported In Serving Network Entity</w:t>
      </w:r>
      <w:r>
        <w:rPr>
          <w:noProof/>
        </w:rPr>
        <w:tab/>
      </w:r>
      <w:r>
        <w:rPr>
          <w:noProof/>
        </w:rPr>
        <w:fldChar w:fldCharType="begin"/>
      </w:r>
      <w:r>
        <w:rPr>
          <w:noProof/>
        </w:rPr>
        <w:instrText xml:space="preserve"> PAGEREF _Toc218668378 \h </w:instrText>
      </w:r>
      <w:r>
        <w:rPr>
          <w:noProof/>
        </w:rPr>
      </w:r>
      <w:r>
        <w:rPr>
          <w:noProof/>
        </w:rPr>
        <w:fldChar w:fldCharType="separate"/>
      </w:r>
      <w:r>
        <w:rPr>
          <w:noProof/>
        </w:rPr>
        <w:t>87</w:t>
      </w:r>
      <w:r>
        <w:rPr>
          <w:noProof/>
        </w:rPr>
        <w:fldChar w:fldCharType="end"/>
      </w:r>
    </w:p>
    <w:p w14:paraId="6A657675" w14:textId="1B387DF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7.6.3.72</w:t>
      </w:r>
      <w:r>
        <w:rPr>
          <w:rFonts w:asciiTheme="minorHAnsi" w:eastAsiaTheme="minorEastAsia" w:hAnsiTheme="minorHAnsi" w:cstheme="minorBidi"/>
          <w:noProof/>
          <w:kern w:val="2"/>
          <w:sz w:val="24"/>
          <w:szCs w:val="24"/>
          <w:lang w:eastAsia="en-GB"/>
          <w14:ligatures w14:val="standardContextual"/>
        </w:rPr>
        <w:tab/>
      </w:r>
      <w:r>
        <w:rPr>
          <w:noProof/>
        </w:rPr>
        <w:t>Age Indicator</w:t>
      </w:r>
      <w:r>
        <w:rPr>
          <w:noProof/>
        </w:rPr>
        <w:tab/>
      </w:r>
      <w:r>
        <w:rPr>
          <w:noProof/>
        </w:rPr>
        <w:fldChar w:fldCharType="begin"/>
      </w:r>
      <w:r>
        <w:rPr>
          <w:noProof/>
        </w:rPr>
        <w:instrText xml:space="preserve"> PAGEREF _Toc218668379 \h </w:instrText>
      </w:r>
      <w:r>
        <w:rPr>
          <w:noProof/>
        </w:rPr>
      </w:r>
      <w:r>
        <w:rPr>
          <w:noProof/>
        </w:rPr>
        <w:fldChar w:fldCharType="separate"/>
      </w:r>
      <w:r>
        <w:rPr>
          <w:noProof/>
        </w:rPr>
        <w:t>87</w:t>
      </w:r>
      <w:r>
        <w:rPr>
          <w:noProof/>
        </w:rPr>
        <w:fldChar w:fldCharType="end"/>
      </w:r>
    </w:p>
    <w:p w14:paraId="517E54B9" w14:textId="76C445F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7.6.3.73</w:t>
      </w:r>
      <w:r>
        <w:rPr>
          <w:rFonts w:asciiTheme="minorHAnsi" w:eastAsiaTheme="minorEastAsia" w:hAnsiTheme="minorHAnsi" w:cstheme="minorBidi"/>
          <w:noProof/>
          <w:kern w:val="2"/>
          <w:sz w:val="24"/>
          <w:szCs w:val="24"/>
          <w:lang w:eastAsia="en-GB"/>
          <w14:ligatures w14:val="standardContextual"/>
        </w:rPr>
        <w:tab/>
      </w:r>
      <w:r>
        <w:rPr>
          <w:noProof/>
        </w:rPr>
        <w:t>GPRS enhancements support</w:t>
      </w:r>
      <w:r>
        <w:rPr>
          <w:noProof/>
          <w:lang w:eastAsia="ja-JP"/>
        </w:rPr>
        <w:t xml:space="preserve"> indicator</w:t>
      </w:r>
      <w:r>
        <w:rPr>
          <w:noProof/>
        </w:rPr>
        <w:tab/>
      </w:r>
      <w:r>
        <w:rPr>
          <w:noProof/>
        </w:rPr>
        <w:fldChar w:fldCharType="begin"/>
      </w:r>
      <w:r>
        <w:rPr>
          <w:noProof/>
        </w:rPr>
        <w:instrText xml:space="preserve"> PAGEREF _Toc218668380 \h </w:instrText>
      </w:r>
      <w:r>
        <w:rPr>
          <w:noProof/>
        </w:rPr>
      </w:r>
      <w:r>
        <w:rPr>
          <w:noProof/>
        </w:rPr>
        <w:fldChar w:fldCharType="separate"/>
      </w:r>
      <w:r>
        <w:rPr>
          <w:noProof/>
        </w:rPr>
        <w:t>87</w:t>
      </w:r>
      <w:r>
        <w:rPr>
          <w:noProof/>
        </w:rPr>
        <w:fldChar w:fldCharType="end"/>
      </w:r>
    </w:p>
    <w:p w14:paraId="76851E76" w14:textId="68CBC25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7.6.3.74</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 </w:t>
      </w:r>
      <w:r>
        <w:rPr>
          <w:noProof/>
        </w:rPr>
        <w:t>QoS-Subscribed</w:t>
      </w:r>
      <w:r>
        <w:rPr>
          <w:noProof/>
        </w:rPr>
        <w:tab/>
      </w:r>
      <w:r>
        <w:rPr>
          <w:noProof/>
        </w:rPr>
        <w:fldChar w:fldCharType="begin"/>
      </w:r>
      <w:r>
        <w:rPr>
          <w:noProof/>
        </w:rPr>
        <w:instrText xml:space="preserve"> PAGEREF _Toc218668381 \h </w:instrText>
      </w:r>
      <w:r>
        <w:rPr>
          <w:noProof/>
        </w:rPr>
      </w:r>
      <w:r>
        <w:rPr>
          <w:noProof/>
        </w:rPr>
        <w:fldChar w:fldCharType="separate"/>
      </w:r>
      <w:r>
        <w:rPr>
          <w:noProof/>
        </w:rPr>
        <w:t>87</w:t>
      </w:r>
      <w:r>
        <w:rPr>
          <w:noProof/>
        </w:rPr>
        <w:fldChar w:fldCharType="end"/>
      </w:r>
    </w:p>
    <w:p w14:paraId="6BEE8C3A" w14:textId="0F792EC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7.6.3.75</w:t>
      </w:r>
      <w:r>
        <w:rPr>
          <w:rFonts w:asciiTheme="minorHAnsi" w:eastAsiaTheme="minorEastAsia" w:hAnsiTheme="minorHAnsi" w:cstheme="minorBidi"/>
          <w:noProof/>
          <w:kern w:val="2"/>
          <w:sz w:val="24"/>
          <w:szCs w:val="24"/>
          <w:lang w:eastAsia="en-GB"/>
          <w14:ligatures w14:val="standardContextual"/>
        </w:rPr>
        <w:tab/>
      </w:r>
      <w:r>
        <w:rPr>
          <w:noProof/>
        </w:rPr>
        <w:t>SGSN CAMEL Subscription Info</w:t>
      </w:r>
      <w:r>
        <w:rPr>
          <w:noProof/>
        </w:rPr>
        <w:tab/>
      </w:r>
      <w:r>
        <w:rPr>
          <w:noProof/>
        </w:rPr>
        <w:fldChar w:fldCharType="begin"/>
      </w:r>
      <w:r>
        <w:rPr>
          <w:noProof/>
        </w:rPr>
        <w:instrText xml:space="preserve"> PAGEREF _Toc218668382 \h </w:instrText>
      </w:r>
      <w:r>
        <w:rPr>
          <w:noProof/>
        </w:rPr>
      </w:r>
      <w:r>
        <w:rPr>
          <w:noProof/>
        </w:rPr>
        <w:fldChar w:fldCharType="separate"/>
      </w:r>
      <w:r>
        <w:rPr>
          <w:noProof/>
        </w:rPr>
        <w:t>87</w:t>
      </w:r>
      <w:r>
        <w:rPr>
          <w:noProof/>
        </w:rPr>
        <w:fldChar w:fldCharType="end"/>
      </w:r>
    </w:p>
    <w:p w14:paraId="3986748C" w14:textId="6AB8D09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7.6.3.75A</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Extension-2 </w:t>
      </w:r>
      <w:r>
        <w:rPr>
          <w:noProof/>
        </w:rPr>
        <w:t>QoS-Subscribed</w:t>
      </w:r>
      <w:r>
        <w:rPr>
          <w:noProof/>
        </w:rPr>
        <w:tab/>
      </w:r>
      <w:r>
        <w:rPr>
          <w:noProof/>
        </w:rPr>
        <w:fldChar w:fldCharType="begin"/>
      </w:r>
      <w:r>
        <w:rPr>
          <w:noProof/>
        </w:rPr>
        <w:instrText xml:space="preserve"> PAGEREF _Toc218668383 \h </w:instrText>
      </w:r>
      <w:r>
        <w:rPr>
          <w:noProof/>
        </w:rPr>
      </w:r>
      <w:r>
        <w:rPr>
          <w:noProof/>
        </w:rPr>
        <w:fldChar w:fldCharType="separate"/>
      </w:r>
      <w:r>
        <w:rPr>
          <w:noProof/>
        </w:rPr>
        <w:t>87</w:t>
      </w:r>
      <w:r>
        <w:rPr>
          <w:noProof/>
        </w:rPr>
        <w:fldChar w:fldCharType="end"/>
      </w:r>
    </w:p>
    <w:p w14:paraId="7631F2DA" w14:textId="2F8248F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7.6.3.75B</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Extension-3 </w:t>
      </w:r>
      <w:r>
        <w:rPr>
          <w:noProof/>
        </w:rPr>
        <w:t>QoS-Subscribed</w:t>
      </w:r>
      <w:r>
        <w:rPr>
          <w:noProof/>
        </w:rPr>
        <w:tab/>
      </w:r>
      <w:r>
        <w:rPr>
          <w:noProof/>
        </w:rPr>
        <w:fldChar w:fldCharType="begin"/>
      </w:r>
      <w:r>
        <w:rPr>
          <w:noProof/>
        </w:rPr>
        <w:instrText xml:space="preserve"> PAGEREF _Toc218668384 \h </w:instrText>
      </w:r>
      <w:r>
        <w:rPr>
          <w:noProof/>
        </w:rPr>
      </w:r>
      <w:r>
        <w:rPr>
          <w:noProof/>
        </w:rPr>
        <w:fldChar w:fldCharType="separate"/>
      </w:r>
      <w:r>
        <w:rPr>
          <w:noProof/>
        </w:rPr>
        <w:t>87</w:t>
      </w:r>
      <w:r>
        <w:rPr>
          <w:noProof/>
        </w:rPr>
        <w:fldChar w:fldCharType="end"/>
      </w:r>
    </w:p>
    <w:p w14:paraId="753E86C9" w14:textId="36AA4E7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7.6.3.75C</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Extension-4 </w:t>
      </w:r>
      <w:r>
        <w:rPr>
          <w:noProof/>
        </w:rPr>
        <w:t>QoS-Subscribed</w:t>
      </w:r>
      <w:r>
        <w:rPr>
          <w:noProof/>
        </w:rPr>
        <w:tab/>
      </w:r>
      <w:r>
        <w:rPr>
          <w:noProof/>
        </w:rPr>
        <w:fldChar w:fldCharType="begin"/>
      </w:r>
      <w:r>
        <w:rPr>
          <w:noProof/>
        </w:rPr>
        <w:instrText xml:space="preserve"> PAGEREF _Toc218668385 \h </w:instrText>
      </w:r>
      <w:r>
        <w:rPr>
          <w:noProof/>
        </w:rPr>
      </w:r>
      <w:r>
        <w:rPr>
          <w:noProof/>
        </w:rPr>
        <w:fldChar w:fldCharType="separate"/>
      </w:r>
      <w:r>
        <w:rPr>
          <w:noProof/>
        </w:rPr>
        <w:t>87</w:t>
      </w:r>
      <w:r>
        <w:rPr>
          <w:noProof/>
        </w:rPr>
        <w:fldChar w:fldCharType="end"/>
      </w:r>
    </w:p>
    <w:p w14:paraId="7AC5B4F1" w14:textId="020E647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7.6.3.76</w:t>
      </w:r>
      <w:r>
        <w:rPr>
          <w:rFonts w:asciiTheme="minorHAnsi" w:eastAsiaTheme="minorEastAsia" w:hAnsiTheme="minorHAnsi" w:cstheme="minorBidi"/>
          <w:noProof/>
          <w:kern w:val="2"/>
          <w:sz w:val="24"/>
          <w:szCs w:val="24"/>
          <w:lang w:eastAsia="en-GB"/>
          <w14:ligatures w14:val="standardContextual"/>
        </w:rPr>
        <w:tab/>
      </w:r>
      <w:r>
        <w:rPr>
          <w:noProof/>
        </w:rPr>
        <w:t>MO-SMS-CSI</w:t>
      </w:r>
      <w:r>
        <w:rPr>
          <w:noProof/>
        </w:rPr>
        <w:tab/>
      </w:r>
      <w:r>
        <w:rPr>
          <w:noProof/>
        </w:rPr>
        <w:fldChar w:fldCharType="begin"/>
      </w:r>
      <w:r>
        <w:rPr>
          <w:noProof/>
        </w:rPr>
        <w:instrText xml:space="preserve"> PAGEREF _Toc218668386 \h </w:instrText>
      </w:r>
      <w:r>
        <w:rPr>
          <w:noProof/>
        </w:rPr>
      </w:r>
      <w:r>
        <w:rPr>
          <w:noProof/>
        </w:rPr>
        <w:fldChar w:fldCharType="separate"/>
      </w:r>
      <w:r>
        <w:rPr>
          <w:noProof/>
        </w:rPr>
        <w:t>87</w:t>
      </w:r>
      <w:r>
        <w:rPr>
          <w:noProof/>
        </w:rPr>
        <w:fldChar w:fldCharType="end"/>
      </w:r>
    </w:p>
    <w:p w14:paraId="0DBB7F5C" w14:textId="4791EDE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7.6.3.76a</w:t>
      </w:r>
      <w:r>
        <w:rPr>
          <w:rFonts w:asciiTheme="minorHAnsi" w:eastAsiaTheme="minorEastAsia" w:hAnsiTheme="minorHAnsi" w:cstheme="minorBidi"/>
          <w:noProof/>
          <w:kern w:val="2"/>
          <w:sz w:val="24"/>
          <w:szCs w:val="24"/>
          <w:lang w:eastAsia="en-GB"/>
          <w14:ligatures w14:val="standardContextual"/>
        </w:rPr>
        <w:tab/>
      </w:r>
      <w:r>
        <w:rPr>
          <w:noProof/>
        </w:rPr>
        <w:t>MT-SMS-CSI</w:t>
      </w:r>
      <w:r>
        <w:rPr>
          <w:noProof/>
        </w:rPr>
        <w:tab/>
      </w:r>
      <w:r>
        <w:rPr>
          <w:noProof/>
        </w:rPr>
        <w:fldChar w:fldCharType="begin"/>
      </w:r>
      <w:r>
        <w:rPr>
          <w:noProof/>
        </w:rPr>
        <w:instrText xml:space="preserve"> PAGEREF _Toc218668387 \h </w:instrText>
      </w:r>
      <w:r>
        <w:rPr>
          <w:noProof/>
        </w:rPr>
      </w:r>
      <w:r>
        <w:rPr>
          <w:noProof/>
        </w:rPr>
        <w:fldChar w:fldCharType="separate"/>
      </w:r>
      <w:r>
        <w:rPr>
          <w:noProof/>
        </w:rPr>
        <w:t>88</w:t>
      </w:r>
      <w:r>
        <w:rPr>
          <w:noProof/>
        </w:rPr>
        <w:fldChar w:fldCharType="end"/>
      </w:r>
    </w:p>
    <w:p w14:paraId="6D119EFF" w14:textId="0801F82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7.6.3.77</w:t>
      </w:r>
      <w:r>
        <w:rPr>
          <w:rFonts w:asciiTheme="minorHAnsi" w:eastAsiaTheme="minorEastAsia" w:hAnsiTheme="minorHAnsi" w:cstheme="minorBidi"/>
          <w:noProof/>
          <w:kern w:val="2"/>
          <w:sz w:val="24"/>
          <w:szCs w:val="24"/>
          <w:lang w:eastAsia="en-GB"/>
          <w14:ligatures w14:val="standardContextual"/>
        </w:rPr>
        <w:tab/>
      </w:r>
      <w:r>
        <w:rPr>
          <w:noProof/>
        </w:rPr>
        <w:t>GPRS-CSI</w:t>
      </w:r>
      <w:r>
        <w:rPr>
          <w:noProof/>
        </w:rPr>
        <w:tab/>
      </w:r>
      <w:r>
        <w:rPr>
          <w:noProof/>
        </w:rPr>
        <w:fldChar w:fldCharType="begin"/>
      </w:r>
      <w:r>
        <w:rPr>
          <w:noProof/>
        </w:rPr>
        <w:instrText xml:space="preserve"> PAGEREF _Toc218668388 \h </w:instrText>
      </w:r>
      <w:r>
        <w:rPr>
          <w:noProof/>
        </w:rPr>
      </w:r>
      <w:r>
        <w:rPr>
          <w:noProof/>
        </w:rPr>
        <w:fldChar w:fldCharType="separate"/>
      </w:r>
      <w:r>
        <w:rPr>
          <w:noProof/>
        </w:rPr>
        <w:t>88</w:t>
      </w:r>
      <w:r>
        <w:rPr>
          <w:noProof/>
        </w:rPr>
        <w:fldChar w:fldCharType="end"/>
      </w:r>
    </w:p>
    <w:p w14:paraId="580D8DC7" w14:textId="278FAB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7.6.3.78</w:t>
      </w:r>
      <w:r>
        <w:rPr>
          <w:rFonts w:asciiTheme="minorHAnsi" w:eastAsiaTheme="minorEastAsia" w:hAnsiTheme="minorHAnsi" w:cstheme="minorBidi"/>
          <w:noProof/>
          <w:kern w:val="2"/>
          <w:sz w:val="24"/>
          <w:szCs w:val="24"/>
          <w:lang w:eastAsia="en-GB"/>
          <w14:ligatures w14:val="standardContextual"/>
        </w:rPr>
        <w:tab/>
      </w:r>
      <w:r>
        <w:rPr>
          <w:noProof/>
        </w:rPr>
        <w:t>CAMEL subscription info</w:t>
      </w:r>
      <w:r>
        <w:rPr>
          <w:noProof/>
        </w:rPr>
        <w:tab/>
      </w:r>
      <w:r>
        <w:rPr>
          <w:noProof/>
        </w:rPr>
        <w:fldChar w:fldCharType="begin"/>
      </w:r>
      <w:r>
        <w:rPr>
          <w:noProof/>
        </w:rPr>
        <w:instrText xml:space="preserve"> PAGEREF _Toc218668389 \h </w:instrText>
      </w:r>
      <w:r>
        <w:rPr>
          <w:noProof/>
        </w:rPr>
      </w:r>
      <w:r>
        <w:rPr>
          <w:noProof/>
        </w:rPr>
        <w:fldChar w:fldCharType="separate"/>
      </w:r>
      <w:r>
        <w:rPr>
          <w:noProof/>
        </w:rPr>
        <w:t>88</w:t>
      </w:r>
      <w:r>
        <w:rPr>
          <w:noProof/>
        </w:rPr>
        <w:fldChar w:fldCharType="end"/>
      </w:r>
    </w:p>
    <w:p w14:paraId="1B04EFED" w14:textId="5319C66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7.6.3.83</w:t>
      </w:r>
      <w:r>
        <w:rPr>
          <w:rFonts w:asciiTheme="minorHAnsi" w:eastAsiaTheme="minorEastAsia" w:hAnsiTheme="minorHAnsi" w:cstheme="minorBidi"/>
          <w:noProof/>
          <w:kern w:val="2"/>
          <w:sz w:val="24"/>
          <w:szCs w:val="24"/>
          <w:lang w:eastAsia="en-GB"/>
          <w14:ligatures w14:val="standardContextual"/>
        </w:rPr>
        <w:tab/>
      </w:r>
      <w:r>
        <w:rPr>
          <w:noProof/>
        </w:rPr>
        <w:t>Call Barring Data</w:t>
      </w:r>
      <w:r>
        <w:rPr>
          <w:noProof/>
        </w:rPr>
        <w:tab/>
      </w:r>
      <w:r>
        <w:rPr>
          <w:noProof/>
        </w:rPr>
        <w:fldChar w:fldCharType="begin"/>
      </w:r>
      <w:r>
        <w:rPr>
          <w:noProof/>
        </w:rPr>
        <w:instrText xml:space="preserve"> PAGEREF _Toc218668390 \h </w:instrText>
      </w:r>
      <w:r>
        <w:rPr>
          <w:noProof/>
        </w:rPr>
      </w:r>
      <w:r>
        <w:rPr>
          <w:noProof/>
        </w:rPr>
        <w:fldChar w:fldCharType="separate"/>
      </w:r>
      <w:r>
        <w:rPr>
          <w:noProof/>
        </w:rPr>
        <w:t>88</w:t>
      </w:r>
      <w:r>
        <w:rPr>
          <w:noProof/>
        </w:rPr>
        <w:fldChar w:fldCharType="end"/>
      </w:r>
    </w:p>
    <w:p w14:paraId="27750867" w14:textId="2162FF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7.6.3.84</w:t>
      </w:r>
      <w:r>
        <w:rPr>
          <w:rFonts w:asciiTheme="minorHAnsi" w:eastAsiaTheme="minorEastAsia" w:hAnsiTheme="minorHAnsi" w:cstheme="minorBidi"/>
          <w:noProof/>
          <w:kern w:val="2"/>
          <w:sz w:val="24"/>
          <w:szCs w:val="24"/>
          <w:lang w:eastAsia="en-GB"/>
          <w14:ligatures w14:val="standardContextual"/>
        </w:rPr>
        <w:tab/>
      </w:r>
      <w:r>
        <w:rPr>
          <w:noProof/>
        </w:rPr>
        <w:t>Call Forwarding Data</w:t>
      </w:r>
      <w:r>
        <w:rPr>
          <w:noProof/>
        </w:rPr>
        <w:tab/>
      </w:r>
      <w:r>
        <w:rPr>
          <w:noProof/>
        </w:rPr>
        <w:fldChar w:fldCharType="begin"/>
      </w:r>
      <w:r>
        <w:rPr>
          <w:noProof/>
        </w:rPr>
        <w:instrText xml:space="preserve"> PAGEREF _Toc218668391 \h </w:instrText>
      </w:r>
      <w:r>
        <w:rPr>
          <w:noProof/>
        </w:rPr>
      </w:r>
      <w:r>
        <w:rPr>
          <w:noProof/>
        </w:rPr>
        <w:fldChar w:fldCharType="separate"/>
      </w:r>
      <w:r>
        <w:rPr>
          <w:noProof/>
        </w:rPr>
        <w:t>88</w:t>
      </w:r>
      <w:r>
        <w:rPr>
          <w:noProof/>
        </w:rPr>
        <w:fldChar w:fldCharType="end"/>
      </w:r>
    </w:p>
    <w:p w14:paraId="4FD01ED3" w14:textId="0B67B34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7.6.3.85</w:t>
      </w:r>
      <w:r>
        <w:rPr>
          <w:rFonts w:asciiTheme="minorHAnsi" w:eastAsiaTheme="minorEastAsia" w:hAnsiTheme="minorHAnsi" w:cstheme="minorBidi"/>
          <w:noProof/>
          <w:kern w:val="2"/>
          <w:sz w:val="24"/>
          <w:szCs w:val="24"/>
          <w:lang w:eastAsia="en-GB"/>
          <w14:ligatures w14:val="standardContextual"/>
        </w:rPr>
        <w:tab/>
      </w:r>
      <w:r>
        <w:rPr>
          <w:noProof/>
        </w:rPr>
        <w:t>ODB Data</w:t>
      </w:r>
      <w:r>
        <w:rPr>
          <w:noProof/>
        </w:rPr>
        <w:tab/>
      </w:r>
      <w:r>
        <w:rPr>
          <w:noProof/>
        </w:rPr>
        <w:fldChar w:fldCharType="begin"/>
      </w:r>
      <w:r>
        <w:rPr>
          <w:noProof/>
        </w:rPr>
        <w:instrText xml:space="preserve"> PAGEREF _Toc218668392 \h </w:instrText>
      </w:r>
      <w:r>
        <w:rPr>
          <w:noProof/>
        </w:rPr>
      </w:r>
      <w:r>
        <w:rPr>
          <w:noProof/>
        </w:rPr>
        <w:fldChar w:fldCharType="separate"/>
      </w:r>
      <w:r>
        <w:rPr>
          <w:noProof/>
        </w:rPr>
        <w:t>89</w:t>
      </w:r>
      <w:r>
        <w:rPr>
          <w:noProof/>
        </w:rPr>
        <w:fldChar w:fldCharType="end"/>
      </w:r>
    </w:p>
    <w:p w14:paraId="7E3B6276" w14:textId="78F6072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7.6.3.86</w:t>
      </w:r>
      <w:r>
        <w:rPr>
          <w:rFonts w:asciiTheme="minorHAnsi" w:eastAsiaTheme="minorEastAsia" w:hAnsiTheme="minorHAnsi" w:cstheme="minorBidi"/>
          <w:noProof/>
          <w:kern w:val="2"/>
          <w:sz w:val="24"/>
          <w:szCs w:val="24"/>
          <w:lang w:eastAsia="en-GB"/>
          <w14:ligatures w14:val="standardContextual"/>
        </w:rPr>
        <w:tab/>
      </w:r>
      <w:r>
        <w:rPr>
          <w:noProof/>
        </w:rPr>
        <w:t>Requested Subscription Info</w:t>
      </w:r>
      <w:r>
        <w:rPr>
          <w:noProof/>
        </w:rPr>
        <w:tab/>
      </w:r>
      <w:r>
        <w:rPr>
          <w:noProof/>
        </w:rPr>
        <w:fldChar w:fldCharType="begin"/>
      </w:r>
      <w:r>
        <w:rPr>
          <w:noProof/>
        </w:rPr>
        <w:instrText xml:space="preserve"> PAGEREF _Toc218668393 \h </w:instrText>
      </w:r>
      <w:r>
        <w:rPr>
          <w:noProof/>
        </w:rPr>
      </w:r>
      <w:r>
        <w:rPr>
          <w:noProof/>
        </w:rPr>
        <w:fldChar w:fldCharType="separate"/>
      </w:r>
      <w:r>
        <w:rPr>
          <w:noProof/>
        </w:rPr>
        <w:t>89</w:t>
      </w:r>
      <w:r>
        <w:rPr>
          <w:noProof/>
        </w:rPr>
        <w:fldChar w:fldCharType="end"/>
      </w:r>
    </w:p>
    <w:p w14:paraId="473D3297" w14:textId="3A0019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w:t>
      </w:r>
      <w:r>
        <w:rPr>
          <w:noProof/>
          <w:lang w:eastAsia="ja-JP"/>
        </w:rPr>
        <w:t>87</w:t>
      </w:r>
      <w:r>
        <w:rPr>
          <w:rFonts w:asciiTheme="minorHAnsi" w:eastAsiaTheme="minorEastAsia" w:hAnsiTheme="minorHAnsi" w:cstheme="minorBidi"/>
          <w:noProof/>
          <w:kern w:val="2"/>
          <w:sz w:val="24"/>
          <w:szCs w:val="24"/>
          <w:lang w:eastAsia="en-GB"/>
          <w14:ligatures w14:val="standardContextual"/>
        </w:rPr>
        <w:tab/>
      </w:r>
      <w:r>
        <w:rPr>
          <w:noProof/>
          <w:lang w:eastAsia="ja-JP"/>
        </w:rPr>
        <w:t>CS Allocation/Retention priority</w:t>
      </w:r>
      <w:r>
        <w:rPr>
          <w:noProof/>
        </w:rPr>
        <w:tab/>
      </w:r>
      <w:r>
        <w:rPr>
          <w:noProof/>
        </w:rPr>
        <w:fldChar w:fldCharType="begin"/>
      </w:r>
      <w:r>
        <w:rPr>
          <w:noProof/>
        </w:rPr>
        <w:instrText xml:space="preserve"> PAGEREF _Toc218668394 \h </w:instrText>
      </w:r>
      <w:r>
        <w:rPr>
          <w:noProof/>
        </w:rPr>
      </w:r>
      <w:r>
        <w:rPr>
          <w:noProof/>
        </w:rPr>
        <w:fldChar w:fldCharType="separate"/>
      </w:r>
      <w:r>
        <w:rPr>
          <w:noProof/>
        </w:rPr>
        <w:t>89</w:t>
      </w:r>
      <w:r>
        <w:rPr>
          <w:noProof/>
        </w:rPr>
        <w:fldChar w:fldCharType="end"/>
      </w:r>
    </w:p>
    <w:p w14:paraId="11CAB016" w14:textId="5006F8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7.6.3.88</w:t>
      </w:r>
      <w:r>
        <w:rPr>
          <w:rFonts w:asciiTheme="minorHAnsi" w:eastAsiaTheme="minorEastAsia" w:hAnsiTheme="minorHAnsi" w:cstheme="minorBidi"/>
          <w:noProof/>
          <w:kern w:val="2"/>
          <w:sz w:val="24"/>
          <w:szCs w:val="24"/>
          <w:lang w:eastAsia="en-GB"/>
          <w14:ligatures w14:val="standardContextual"/>
        </w:rPr>
        <w:tab/>
      </w:r>
      <w:r>
        <w:rPr>
          <w:noProof/>
        </w:rPr>
        <w:t xml:space="preserve">ODB </w:t>
      </w:r>
      <w:r w:rsidRPr="00A50690">
        <w:rPr>
          <w:rFonts w:eastAsia="MS Gothic"/>
          <w:noProof/>
          <w:lang w:eastAsia="ja-JP"/>
        </w:rPr>
        <w:t>Info</w:t>
      </w:r>
      <w:r>
        <w:rPr>
          <w:noProof/>
        </w:rPr>
        <w:tab/>
      </w:r>
      <w:r>
        <w:rPr>
          <w:noProof/>
        </w:rPr>
        <w:fldChar w:fldCharType="begin"/>
      </w:r>
      <w:r>
        <w:rPr>
          <w:noProof/>
        </w:rPr>
        <w:instrText xml:space="preserve"> PAGEREF _Toc218668395 \h </w:instrText>
      </w:r>
      <w:r>
        <w:rPr>
          <w:noProof/>
        </w:rPr>
      </w:r>
      <w:r>
        <w:rPr>
          <w:noProof/>
        </w:rPr>
        <w:fldChar w:fldCharType="separate"/>
      </w:r>
      <w:r>
        <w:rPr>
          <w:noProof/>
        </w:rPr>
        <w:t>89</w:t>
      </w:r>
      <w:r>
        <w:rPr>
          <w:noProof/>
        </w:rPr>
        <w:fldChar w:fldCharType="end"/>
      </w:r>
    </w:p>
    <w:p w14:paraId="27D1FEAE" w14:textId="5DFE888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7.6.3.89</w:t>
      </w:r>
      <w:r>
        <w:rPr>
          <w:rFonts w:asciiTheme="minorHAnsi" w:eastAsiaTheme="minorEastAsia" w:hAnsiTheme="minorHAnsi" w:cstheme="minorBidi"/>
          <w:noProof/>
          <w:kern w:val="2"/>
          <w:sz w:val="24"/>
          <w:szCs w:val="24"/>
          <w:lang w:eastAsia="en-GB"/>
          <w14:ligatures w14:val="standardContextual"/>
        </w:rPr>
        <w:tab/>
      </w:r>
      <w:r>
        <w:rPr>
          <w:noProof/>
        </w:rPr>
        <w:t>Suppress VT-CSI</w:t>
      </w:r>
      <w:r>
        <w:rPr>
          <w:noProof/>
        </w:rPr>
        <w:tab/>
      </w:r>
      <w:r>
        <w:rPr>
          <w:noProof/>
        </w:rPr>
        <w:fldChar w:fldCharType="begin"/>
      </w:r>
      <w:r>
        <w:rPr>
          <w:noProof/>
        </w:rPr>
        <w:instrText xml:space="preserve"> PAGEREF _Toc218668396 \h </w:instrText>
      </w:r>
      <w:r>
        <w:rPr>
          <w:noProof/>
        </w:rPr>
      </w:r>
      <w:r>
        <w:rPr>
          <w:noProof/>
        </w:rPr>
        <w:fldChar w:fldCharType="separate"/>
      </w:r>
      <w:r>
        <w:rPr>
          <w:noProof/>
        </w:rPr>
        <w:t>89</w:t>
      </w:r>
      <w:r>
        <w:rPr>
          <w:noProof/>
        </w:rPr>
        <w:fldChar w:fldCharType="end"/>
      </w:r>
    </w:p>
    <w:p w14:paraId="3E242603" w14:textId="7AED102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7.6.3.90</w:t>
      </w:r>
      <w:r>
        <w:rPr>
          <w:rFonts w:asciiTheme="minorHAnsi" w:eastAsiaTheme="minorEastAsia" w:hAnsiTheme="minorHAnsi" w:cstheme="minorBidi"/>
          <w:noProof/>
          <w:kern w:val="2"/>
          <w:sz w:val="24"/>
          <w:szCs w:val="24"/>
          <w:lang w:eastAsia="en-GB"/>
          <w14:ligatures w14:val="standardContextual"/>
        </w:rPr>
        <w:tab/>
      </w:r>
      <w:r>
        <w:rPr>
          <w:noProof/>
        </w:rPr>
        <w:t>Suppress Incoming Call Barring</w:t>
      </w:r>
      <w:r>
        <w:rPr>
          <w:noProof/>
        </w:rPr>
        <w:tab/>
      </w:r>
      <w:r>
        <w:rPr>
          <w:noProof/>
        </w:rPr>
        <w:fldChar w:fldCharType="begin"/>
      </w:r>
      <w:r>
        <w:rPr>
          <w:noProof/>
        </w:rPr>
        <w:instrText xml:space="preserve"> PAGEREF _Toc218668397 \h </w:instrText>
      </w:r>
      <w:r>
        <w:rPr>
          <w:noProof/>
        </w:rPr>
      </w:r>
      <w:r>
        <w:rPr>
          <w:noProof/>
        </w:rPr>
        <w:fldChar w:fldCharType="separate"/>
      </w:r>
      <w:r>
        <w:rPr>
          <w:noProof/>
        </w:rPr>
        <w:t>89</w:t>
      </w:r>
      <w:r>
        <w:rPr>
          <w:noProof/>
        </w:rPr>
        <w:fldChar w:fldCharType="end"/>
      </w:r>
    </w:p>
    <w:p w14:paraId="0BD321E7" w14:textId="23C020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7.6.3.91</w:t>
      </w:r>
      <w:r>
        <w:rPr>
          <w:rFonts w:asciiTheme="minorHAnsi" w:eastAsiaTheme="minorEastAsia" w:hAnsiTheme="minorHAnsi" w:cstheme="minorBidi"/>
          <w:noProof/>
          <w:kern w:val="2"/>
          <w:sz w:val="24"/>
          <w:szCs w:val="24"/>
          <w:lang w:eastAsia="en-GB"/>
          <w14:ligatures w14:val="standardContextual"/>
        </w:rPr>
        <w:tab/>
      </w:r>
      <w:r>
        <w:rPr>
          <w:noProof/>
        </w:rPr>
        <w:t>gsmSCF Initiated Call</w:t>
      </w:r>
      <w:r>
        <w:rPr>
          <w:noProof/>
        </w:rPr>
        <w:tab/>
      </w:r>
      <w:r>
        <w:rPr>
          <w:noProof/>
        </w:rPr>
        <w:fldChar w:fldCharType="begin"/>
      </w:r>
      <w:r>
        <w:rPr>
          <w:noProof/>
        </w:rPr>
        <w:instrText xml:space="preserve"> PAGEREF _Toc218668398 \h </w:instrText>
      </w:r>
      <w:r>
        <w:rPr>
          <w:noProof/>
        </w:rPr>
      </w:r>
      <w:r>
        <w:rPr>
          <w:noProof/>
        </w:rPr>
        <w:fldChar w:fldCharType="separate"/>
      </w:r>
      <w:r>
        <w:rPr>
          <w:noProof/>
        </w:rPr>
        <w:t>89</w:t>
      </w:r>
      <w:r>
        <w:rPr>
          <w:noProof/>
        </w:rPr>
        <w:fldChar w:fldCharType="end"/>
      </w:r>
    </w:p>
    <w:p w14:paraId="3DC8421B" w14:textId="714FE60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7.6.3.91a</w:t>
      </w:r>
      <w:r>
        <w:rPr>
          <w:rFonts w:asciiTheme="minorHAnsi" w:eastAsiaTheme="minorEastAsia" w:hAnsiTheme="minorHAnsi" w:cstheme="minorBidi"/>
          <w:noProof/>
          <w:kern w:val="2"/>
          <w:sz w:val="24"/>
          <w:szCs w:val="24"/>
          <w:lang w:eastAsia="en-GB"/>
          <w14:ligatures w14:val="standardContextual"/>
        </w:rPr>
        <w:tab/>
      </w:r>
      <w:r>
        <w:rPr>
          <w:noProof/>
        </w:rPr>
        <w:t>SuppressMTSS</w:t>
      </w:r>
      <w:r>
        <w:rPr>
          <w:noProof/>
        </w:rPr>
        <w:tab/>
      </w:r>
      <w:r>
        <w:rPr>
          <w:noProof/>
        </w:rPr>
        <w:fldChar w:fldCharType="begin"/>
      </w:r>
      <w:r>
        <w:rPr>
          <w:noProof/>
        </w:rPr>
        <w:instrText xml:space="preserve"> PAGEREF _Toc218668399 \h </w:instrText>
      </w:r>
      <w:r>
        <w:rPr>
          <w:noProof/>
        </w:rPr>
      </w:r>
      <w:r>
        <w:rPr>
          <w:noProof/>
        </w:rPr>
        <w:fldChar w:fldCharType="separate"/>
      </w:r>
      <w:r>
        <w:rPr>
          <w:noProof/>
        </w:rPr>
        <w:t>89</w:t>
      </w:r>
      <w:r>
        <w:rPr>
          <w:noProof/>
        </w:rPr>
        <w:fldChar w:fldCharType="end"/>
      </w:r>
    </w:p>
    <w:p w14:paraId="469CDF93" w14:textId="36BB632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7.6.3.92</w:t>
      </w:r>
      <w:r>
        <w:rPr>
          <w:rFonts w:asciiTheme="minorHAnsi" w:eastAsiaTheme="minorEastAsia" w:hAnsiTheme="minorHAnsi" w:cstheme="minorBidi"/>
          <w:noProof/>
          <w:kern w:val="2"/>
          <w:sz w:val="24"/>
          <w:szCs w:val="24"/>
          <w:lang w:eastAsia="en-GB"/>
          <w14:ligatures w14:val="standardContextual"/>
        </w:rPr>
        <w:tab/>
      </w:r>
      <w:r>
        <w:rPr>
          <w:noProof/>
        </w:rPr>
        <w:t>Call barring support indicator</w:t>
      </w:r>
      <w:r>
        <w:rPr>
          <w:noProof/>
        </w:rPr>
        <w:tab/>
      </w:r>
      <w:r>
        <w:rPr>
          <w:noProof/>
        </w:rPr>
        <w:fldChar w:fldCharType="begin"/>
      </w:r>
      <w:r>
        <w:rPr>
          <w:noProof/>
        </w:rPr>
        <w:instrText xml:space="preserve"> PAGEREF _Toc218668400 \h </w:instrText>
      </w:r>
      <w:r>
        <w:rPr>
          <w:noProof/>
        </w:rPr>
      </w:r>
      <w:r>
        <w:rPr>
          <w:noProof/>
        </w:rPr>
        <w:fldChar w:fldCharType="separate"/>
      </w:r>
      <w:r>
        <w:rPr>
          <w:noProof/>
        </w:rPr>
        <w:t>89</w:t>
      </w:r>
      <w:r>
        <w:rPr>
          <w:noProof/>
        </w:rPr>
        <w:fldChar w:fldCharType="end"/>
      </w:r>
    </w:p>
    <w:p w14:paraId="0B39D51C" w14:textId="49D9550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7.6.3.93</w:t>
      </w:r>
      <w:r>
        <w:rPr>
          <w:rFonts w:asciiTheme="minorHAnsi" w:eastAsiaTheme="minorEastAsia" w:hAnsiTheme="minorHAnsi" w:cstheme="minorBidi"/>
          <w:noProof/>
          <w:kern w:val="2"/>
          <w:sz w:val="24"/>
          <w:szCs w:val="24"/>
          <w:lang w:eastAsia="en-GB"/>
          <w14:ligatures w14:val="standardContextual"/>
        </w:rPr>
        <w:tab/>
      </w:r>
      <w:r>
        <w:rPr>
          <w:noProof/>
          <w:lang w:eastAsia="ja-JP"/>
        </w:rPr>
        <w:t>MNP Info Result</w:t>
      </w:r>
      <w:r>
        <w:rPr>
          <w:noProof/>
        </w:rPr>
        <w:tab/>
      </w:r>
      <w:r>
        <w:rPr>
          <w:noProof/>
        </w:rPr>
        <w:fldChar w:fldCharType="begin"/>
      </w:r>
      <w:r>
        <w:rPr>
          <w:noProof/>
        </w:rPr>
        <w:instrText xml:space="preserve"> PAGEREF _Toc218668401 \h </w:instrText>
      </w:r>
      <w:r>
        <w:rPr>
          <w:noProof/>
        </w:rPr>
      </w:r>
      <w:r>
        <w:rPr>
          <w:noProof/>
        </w:rPr>
        <w:fldChar w:fldCharType="separate"/>
      </w:r>
      <w:r>
        <w:rPr>
          <w:noProof/>
        </w:rPr>
        <w:t>89</w:t>
      </w:r>
      <w:r>
        <w:rPr>
          <w:noProof/>
        </w:rPr>
        <w:fldChar w:fldCharType="end"/>
      </w:r>
    </w:p>
    <w:p w14:paraId="44B14A52" w14:textId="5A9BA15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7.6.3.94</w:t>
      </w:r>
      <w:r>
        <w:rPr>
          <w:rFonts w:asciiTheme="minorHAnsi" w:eastAsiaTheme="minorEastAsia" w:hAnsiTheme="minorHAnsi" w:cstheme="minorBidi"/>
          <w:noProof/>
          <w:kern w:val="2"/>
          <w:sz w:val="24"/>
          <w:szCs w:val="24"/>
          <w:lang w:eastAsia="en-GB"/>
          <w14:ligatures w14:val="standardContextual"/>
        </w:rPr>
        <w:tab/>
      </w:r>
      <w:r>
        <w:rPr>
          <w:noProof/>
        </w:rPr>
        <w:t>Allowed Services</w:t>
      </w:r>
      <w:r>
        <w:rPr>
          <w:noProof/>
        </w:rPr>
        <w:tab/>
      </w:r>
      <w:r>
        <w:rPr>
          <w:noProof/>
        </w:rPr>
        <w:fldChar w:fldCharType="begin"/>
      </w:r>
      <w:r>
        <w:rPr>
          <w:noProof/>
        </w:rPr>
        <w:instrText xml:space="preserve"> PAGEREF _Toc218668402 \h </w:instrText>
      </w:r>
      <w:r>
        <w:rPr>
          <w:noProof/>
        </w:rPr>
      </w:r>
      <w:r>
        <w:rPr>
          <w:noProof/>
        </w:rPr>
        <w:fldChar w:fldCharType="separate"/>
      </w:r>
      <w:r>
        <w:rPr>
          <w:noProof/>
        </w:rPr>
        <w:t>89</w:t>
      </w:r>
      <w:r>
        <w:rPr>
          <w:noProof/>
        </w:rPr>
        <w:fldChar w:fldCharType="end"/>
      </w:r>
    </w:p>
    <w:p w14:paraId="607CF9A3" w14:textId="4B3953C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7.6.3.95</w:t>
      </w:r>
      <w:r>
        <w:rPr>
          <w:rFonts w:asciiTheme="minorHAnsi" w:eastAsiaTheme="minorEastAsia" w:hAnsiTheme="minorHAnsi" w:cstheme="minorBidi"/>
          <w:noProof/>
          <w:kern w:val="2"/>
          <w:sz w:val="24"/>
          <w:szCs w:val="24"/>
          <w:lang w:eastAsia="en-GB"/>
          <w14:ligatures w14:val="standardContextual"/>
        </w:rPr>
        <w:tab/>
      </w:r>
      <w:r>
        <w:rPr>
          <w:noProof/>
        </w:rPr>
        <w:t>Unavailability Cause</w:t>
      </w:r>
      <w:r>
        <w:rPr>
          <w:noProof/>
        </w:rPr>
        <w:tab/>
      </w:r>
      <w:r>
        <w:rPr>
          <w:noProof/>
        </w:rPr>
        <w:fldChar w:fldCharType="begin"/>
      </w:r>
      <w:r>
        <w:rPr>
          <w:noProof/>
        </w:rPr>
        <w:instrText xml:space="preserve"> PAGEREF _Toc218668403 \h </w:instrText>
      </w:r>
      <w:r>
        <w:rPr>
          <w:noProof/>
        </w:rPr>
      </w:r>
      <w:r>
        <w:rPr>
          <w:noProof/>
        </w:rPr>
        <w:fldChar w:fldCharType="separate"/>
      </w:r>
      <w:r>
        <w:rPr>
          <w:noProof/>
        </w:rPr>
        <w:t>90</w:t>
      </w:r>
      <w:r>
        <w:rPr>
          <w:noProof/>
        </w:rPr>
        <w:fldChar w:fldCharType="end"/>
      </w:r>
    </w:p>
    <w:p w14:paraId="3581D7DA" w14:textId="5CE378B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7.6.3.96</w:t>
      </w:r>
      <w:r>
        <w:rPr>
          <w:rFonts w:asciiTheme="minorHAnsi" w:eastAsiaTheme="minorEastAsia" w:hAnsiTheme="minorHAnsi" w:cstheme="minorBidi"/>
          <w:noProof/>
          <w:kern w:val="2"/>
          <w:sz w:val="24"/>
          <w:szCs w:val="24"/>
          <w:lang w:eastAsia="en-GB"/>
          <w14:ligatures w14:val="standardContextual"/>
        </w:rPr>
        <w:tab/>
      </w:r>
      <w:r>
        <w:rPr>
          <w:noProof/>
        </w:rPr>
        <w:t>MNP Requested Info</w:t>
      </w:r>
      <w:r>
        <w:rPr>
          <w:noProof/>
        </w:rPr>
        <w:tab/>
      </w:r>
      <w:r>
        <w:rPr>
          <w:noProof/>
        </w:rPr>
        <w:fldChar w:fldCharType="begin"/>
      </w:r>
      <w:r>
        <w:rPr>
          <w:noProof/>
        </w:rPr>
        <w:instrText xml:space="preserve"> PAGEREF _Toc218668404 \h </w:instrText>
      </w:r>
      <w:r>
        <w:rPr>
          <w:noProof/>
        </w:rPr>
      </w:r>
      <w:r>
        <w:rPr>
          <w:noProof/>
        </w:rPr>
        <w:fldChar w:fldCharType="separate"/>
      </w:r>
      <w:r>
        <w:rPr>
          <w:noProof/>
        </w:rPr>
        <w:t>90</w:t>
      </w:r>
      <w:r>
        <w:rPr>
          <w:noProof/>
        </w:rPr>
        <w:fldChar w:fldCharType="end"/>
      </w:r>
    </w:p>
    <w:p w14:paraId="5142A6C7" w14:textId="43879D4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7.6.3.97</w:t>
      </w:r>
      <w:r>
        <w:rPr>
          <w:rFonts w:asciiTheme="minorHAnsi" w:eastAsiaTheme="minorEastAsia" w:hAnsiTheme="minorHAnsi" w:cstheme="minorBidi"/>
          <w:noProof/>
          <w:kern w:val="2"/>
          <w:sz w:val="24"/>
          <w:szCs w:val="24"/>
          <w:lang w:eastAsia="en-GB"/>
          <w14:ligatures w14:val="standardContextual"/>
        </w:rPr>
        <w:tab/>
      </w:r>
      <w:r>
        <w:rPr>
          <w:noProof/>
        </w:rPr>
        <w:t>Access Restriction Data</w:t>
      </w:r>
      <w:r>
        <w:rPr>
          <w:noProof/>
        </w:rPr>
        <w:tab/>
      </w:r>
      <w:r>
        <w:rPr>
          <w:noProof/>
        </w:rPr>
        <w:fldChar w:fldCharType="begin"/>
      </w:r>
      <w:r>
        <w:rPr>
          <w:noProof/>
        </w:rPr>
        <w:instrText xml:space="preserve"> PAGEREF _Toc218668405 \h </w:instrText>
      </w:r>
      <w:r>
        <w:rPr>
          <w:noProof/>
        </w:rPr>
      </w:r>
      <w:r>
        <w:rPr>
          <w:noProof/>
        </w:rPr>
        <w:fldChar w:fldCharType="separate"/>
      </w:r>
      <w:r>
        <w:rPr>
          <w:noProof/>
        </w:rPr>
        <w:t>90</w:t>
      </w:r>
      <w:r>
        <w:rPr>
          <w:noProof/>
        </w:rPr>
        <w:fldChar w:fldCharType="end"/>
      </w:r>
    </w:p>
    <w:p w14:paraId="0504FF4E" w14:textId="784D0F4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7.6.3.98</w:t>
      </w:r>
      <w:r>
        <w:rPr>
          <w:rFonts w:asciiTheme="minorHAnsi" w:eastAsiaTheme="minorEastAsia" w:hAnsiTheme="minorHAnsi" w:cstheme="minorBidi"/>
          <w:noProof/>
          <w:kern w:val="2"/>
          <w:sz w:val="24"/>
          <w:szCs w:val="24"/>
          <w:lang w:eastAsia="en-GB"/>
          <w14:ligatures w14:val="standardContextual"/>
        </w:rPr>
        <w:tab/>
      </w:r>
      <w:r>
        <w:rPr>
          <w:noProof/>
        </w:rPr>
        <w:t>Supported RAT types indicator</w:t>
      </w:r>
      <w:r>
        <w:rPr>
          <w:noProof/>
        </w:rPr>
        <w:tab/>
      </w:r>
      <w:r>
        <w:rPr>
          <w:noProof/>
        </w:rPr>
        <w:fldChar w:fldCharType="begin"/>
      </w:r>
      <w:r>
        <w:rPr>
          <w:noProof/>
        </w:rPr>
        <w:instrText xml:space="preserve"> PAGEREF _Toc218668406 \h </w:instrText>
      </w:r>
      <w:r>
        <w:rPr>
          <w:noProof/>
        </w:rPr>
      </w:r>
      <w:r>
        <w:rPr>
          <w:noProof/>
        </w:rPr>
        <w:fldChar w:fldCharType="separate"/>
      </w:r>
      <w:r>
        <w:rPr>
          <w:noProof/>
        </w:rPr>
        <w:t>90</w:t>
      </w:r>
      <w:r>
        <w:rPr>
          <w:noProof/>
        </w:rPr>
        <w:fldChar w:fldCharType="end"/>
      </w:r>
    </w:p>
    <w:p w14:paraId="2BC3131A" w14:textId="02DC10D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7.6.3.99</w:t>
      </w:r>
      <w:r>
        <w:rPr>
          <w:rFonts w:asciiTheme="minorHAnsi" w:eastAsiaTheme="minorEastAsia" w:hAnsiTheme="minorHAnsi" w:cstheme="minorBidi"/>
          <w:noProof/>
          <w:kern w:val="2"/>
          <w:sz w:val="24"/>
          <w:szCs w:val="24"/>
          <w:lang w:eastAsia="en-GB"/>
          <w14:ligatures w14:val="standardContextual"/>
        </w:rPr>
        <w:tab/>
      </w:r>
      <w:r>
        <w:rPr>
          <w:noProof/>
        </w:rPr>
        <w:t>UE SRVCC Capability</w:t>
      </w:r>
      <w:r>
        <w:rPr>
          <w:noProof/>
        </w:rPr>
        <w:tab/>
      </w:r>
      <w:r>
        <w:rPr>
          <w:noProof/>
        </w:rPr>
        <w:fldChar w:fldCharType="begin"/>
      </w:r>
      <w:r>
        <w:rPr>
          <w:noProof/>
        </w:rPr>
        <w:instrText xml:space="preserve"> PAGEREF _Toc218668407 \h </w:instrText>
      </w:r>
      <w:r>
        <w:rPr>
          <w:noProof/>
        </w:rPr>
      </w:r>
      <w:r>
        <w:rPr>
          <w:noProof/>
        </w:rPr>
        <w:fldChar w:fldCharType="separate"/>
      </w:r>
      <w:r>
        <w:rPr>
          <w:noProof/>
        </w:rPr>
        <w:t>90</w:t>
      </w:r>
      <w:r>
        <w:rPr>
          <w:noProof/>
        </w:rPr>
        <w:fldChar w:fldCharType="end"/>
      </w:r>
    </w:p>
    <w:p w14:paraId="75C09606" w14:textId="428AB66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zh-CN"/>
        </w:rPr>
        <w:t>3</w:t>
      </w:r>
      <w:r>
        <w:rPr>
          <w:noProof/>
        </w:rPr>
        <w:t>.100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r>
      <w:r>
        <w:rPr>
          <w:noProof/>
        </w:rPr>
        <w:instrText xml:space="preserve"> PAGEREF _Toc218668408 \h </w:instrText>
      </w:r>
      <w:r>
        <w:rPr>
          <w:noProof/>
        </w:rPr>
      </w:r>
      <w:r>
        <w:rPr>
          <w:noProof/>
        </w:rPr>
        <w:fldChar w:fldCharType="separate"/>
      </w:r>
      <w:r>
        <w:rPr>
          <w:noProof/>
        </w:rPr>
        <w:t>90</w:t>
      </w:r>
      <w:r>
        <w:rPr>
          <w:noProof/>
        </w:rPr>
        <w:fldChar w:fldCharType="end"/>
      </w:r>
    </w:p>
    <w:p w14:paraId="78484C41" w14:textId="58592AC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zh-CN"/>
        </w:rPr>
        <w:t>3</w:t>
      </w:r>
      <w:r>
        <w:rPr>
          <w:noProof/>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WLAN</w:t>
      </w:r>
      <w:r>
        <w:rPr>
          <w:noProof/>
        </w:rPr>
        <w:t>-offloadability</w:t>
      </w:r>
      <w:r>
        <w:rPr>
          <w:noProof/>
        </w:rPr>
        <w:tab/>
      </w:r>
      <w:r>
        <w:rPr>
          <w:noProof/>
        </w:rPr>
        <w:fldChar w:fldCharType="begin"/>
      </w:r>
      <w:r>
        <w:rPr>
          <w:noProof/>
        </w:rPr>
        <w:instrText xml:space="preserve"> PAGEREF _Toc218668409 \h </w:instrText>
      </w:r>
      <w:r>
        <w:rPr>
          <w:noProof/>
        </w:rPr>
      </w:r>
      <w:r>
        <w:rPr>
          <w:noProof/>
        </w:rPr>
        <w:fldChar w:fldCharType="separate"/>
      </w:r>
      <w:r>
        <w:rPr>
          <w:noProof/>
        </w:rPr>
        <w:t>90</w:t>
      </w:r>
      <w:r>
        <w:rPr>
          <w:noProof/>
        </w:rPr>
        <w:fldChar w:fldCharType="end"/>
      </w:r>
    </w:p>
    <w:p w14:paraId="08A23EFF" w14:textId="09C22F7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zh-CN"/>
        </w:rPr>
        <w:t>3</w:t>
      </w:r>
      <w:r>
        <w:rPr>
          <w:noProof/>
        </w:rPr>
        <w:t>.102</w:t>
      </w:r>
      <w:r>
        <w:rPr>
          <w:rFonts w:asciiTheme="minorHAnsi" w:eastAsiaTheme="minorEastAsia" w:hAnsiTheme="minorHAnsi" w:cstheme="minorBidi"/>
          <w:noProof/>
          <w:kern w:val="2"/>
          <w:sz w:val="24"/>
          <w:szCs w:val="24"/>
          <w:lang w:eastAsia="en-GB"/>
          <w14:ligatures w14:val="standardContextual"/>
        </w:rPr>
        <w:tab/>
      </w:r>
      <w:r w:rsidRPr="00A50690">
        <w:rPr>
          <w:noProof/>
          <w:lang w:val="en-US"/>
        </w:rPr>
        <w:t>IMSI-Group-Id</w:t>
      </w:r>
      <w:r>
        <w:rPr>
          <w:noProof/>
        </w:rPr>
        <w:tab/>
      </w:r>
      <w:r>
        <w:rPr>
          <w:noProof/>
        </w:rPr>
        <w:fldChar w:fldCharType="begin"/>
      </w:r>
      <w:r>
        <w:rPr>
          <w:noProof/>
        </w:rPr>
        <w:instrText xml:space="preserve"> PAGEREF _Toc218668410 \h </w:instrText>
      </w:r>
      <w:r>
        <w:rPr>
          <w:noProof/>
        </w:rPr>
      </w:r>
      <w:r>
        <w:rPr>
          <w:noProof/>
        </w:rPr>
        <w:fldChar w:fldCharType="separate"/>
      </w:r>
      <w:r>
        <w:rPr>
          <w:noProof/>
        </w:rPr>
        <w:t>90</w:t>
      </w:r>
      <w:r>
        <w:rPr>
          <w:noProof/>
        </w:rPr>
        <w:fldChar w:fldCharType="end"/>
      </w:r>
    </w:p>
    <w:p w14:paraId="535766F8" w14:textId="4249F1B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Supplementary services parameters</w:t>
      </w:r>
      <w:r>
        <w:rPr>
          <w:noProof/>
        </w:rPr>
        <w:tab/>
      </w:r>
      <w:r>
        <w:rPr>
          <w:noProof/>
        </w:rPr>
        <w:fldChar w:fldCharType="begin"/>
      </w:r>
      <w:r>
        <w:rPr>
          <w:noProof/>
        </w:rPr>
        <w:instrText xml:space="preserve"> PAGEREF _Toc218668411 \h </w:instrText>
      </w:r>
      <w:r>
        <w:rPr>
          <w:noProof/>
        </w:rPr>
      </w:r>
      <w:r>
        <w:rPr>
          <w:noProof/>
        </w:rPr>
        <w:fldChar w:fldCharType="separate"/>
      </w:r>
      <w:r>
        <w:rPr>
          <w:noProof/>
        </w:rPr>
        <w:t>90</w:t>
      </w:r>
      <w:r>
        <w:rPr>
          <w:noProof/>
        </w:rPr>
        <w:fldChar w:fldCharType="end"/>
      </w:r>
    </w:p>
    <w:p w14:paraId="5B1629FC" w14:textId="34E4D1E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SS-Code</w:t>
      </w:r>
      <w:r>
        <w:rPr>
          <w:noProof/>
        </w:rPr>
        <w:tab/>
      </w:r>
      <w:r>
        <w:rPr>
          <w:noProof/>
        </w:rPr>
        <w:fldChar w:fldCharType="begin"/>
      </w:r>
      <w:r>
        <w:rPr>
          <w:noProof/>
        </w:rPr>
        <w:instrText xml:space="preserve"> PAGEREF _Toc218668412 \h </w:instrText>
      </w:r>
      <w:r>
        <w:rPr>
          <w:noProof/>
        </w:rPr>
      </w:r>
      <w:r>
        <w:rPr>
          <w:noProof/>
        </w:rPr>
        <w:fldChar w:fldCharType="separate"/>
      </w:r>
      <w:r>
        <w:rPr>
          <w:noProof/>
        </w:rPr>
        <w:t>90</w:t>
      </w:r>
      <w:r>
        <w:rPr>
          <w:noProof/>
        </w:rPr>
        <w:fldChar w:fldCharType="end"/>
      </w:r>
    </w:p>
    <w:p w14:paraId="7C5585FB" w14:textId="3F2D0B9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7.6.4.1A</w:t>
      </w:r>
      <w:r>
        <w:rPr>
          <w:rFonts w:asciiTheme="minorHAnsi" w:eastAsiaTheme="minorEastAsia" w:hAnsiTheme="minorHAnsi" w:cstheme="minorBidi"/>
          <w:noProof/>
          <w:kern w:val="2"/>
          <w:sz w:val="24"/>
          <w:szCs w:val="24"/>
          <w:lang w:eastAsia="en-GB"/>
          <w14:ligatures w14:val="standardContextual"/>
        </w:rPr>
        <w:tab/>
      </w:r>
      <w:r>
        <w:rPr>
          <w:noProof/>
        </w:rPr>
        <w:t>SS-Code 2</w:t>
      </w:r>
      <w:r>
        <w:rPr>
          <w:noProof/>
        </w:rPr>
        <w:tab/>
      </w:r>
      <w:r>
        <w:rPr>
          <w:noProof/>
        </w:rPr>
        <w:fldChar w:fldCharType="begin"/>
      </w:r>
      <w:r>
        <w:rPr>
          <w:noProof/>
        </w:rPr>
        <w:instrText xml:space="preserve"> PAGEREF _Toc218668413 \h </w:instrText>
      </w:r>
      <w:r>
        <w:rPr>
          <w:noProof/>
        </w:rPr>
      </w:r>
      <w:r>
        <w:rPr>
          <w:noProof/>
        </w:rPr>
        <w:fldChar w:fldCharType="separate"/>
      </w:r>
      <w:r>
        <w:rPr>
          <w:noProof/>
        </w:rPr>
        <w:t>91</w:t>
      </w:r>
      <w:r>
        <w:rPr>
          <w:noProof/>
        </w:rPr>
        <w:fldChar w:fldCharType="end"/>
      </w:r>
    </w:p>
    <w:p w14:paraId="7801DB6D" w14:textId="74B6894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SS-Status</w:t>
      </w:r>
      <w:r>
        <w:rPr>
          <w:noProof/>
        </w:rPr>
        <w:tab/>
      </w:r>
      <w:r>
        <w:rPr>
          <w:noProof/>
        </w:rPr>
        <w:fldChar w:fldCharType="begin"/>
      </w:r>
      <w:r>
        <w:rPr>
          <w:noProof/>
        </w:rPr>
        <w:instrText xml:space="preserve"> PAGEREF _Toc218668414 \h </w:instrText>
      </w:r>
      <w:r>
        <w:rPr>
          <w:noProof/>
        </w:rPr>
      </w:r>
      <w:r>
        <w:rPr>
          <w:noProof/>
        </w:rPr>
        <w:fldChar w:fldCharType="separate"/>
      </w:r>
      <w:r>
        <w:rPr>
          <w:noProof/>
        </w:rPr>
        <w:t>91</w:t>
      </w:r>
      <w:r>
        <w:rPr>
          <w:noProof/>
        </w:rPr>
        <w:fldChar w:fldCharType="end"/>
      </w:r>
    </w:p>
    <w:p w14:paraId="7A4BDE81" w14:textId="7B3E4EE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SS-Data</w:t>
      </w:r>
      <w:r>
        <w:rPr>
          <w:noProof/>
        </w:rPr>
        <w:tab/>
      </w:r>
      <w:r>
        <w:rPr>
          <w:noProof/>
        </w:rPr>
        <w:fldChar w:fldCharType="begin"/>
      </w:r>
      <w:r>
        <w:rPr>
          <w:noProof/>
        </w:rPr>
        <w:instrText xml:space="preserve"> PAGEREF _Toc218668415 \h </w:instrText>
      </w:r>
      <w:r>
        <w:rPr>
          <w:noProof/>
        </w:rPr>
      </w:r>
      <w:r>
        <w:rPr>
          <w:noProof/>
        </w:rPr>
        <w:fldChar w:fldCharType="separate"/>
      </w:r>
      <w:r>
        <w:rPr>
          <w:noProof/>
        </w:rPr>
        <w:t>91</w:t>
      </w:r>
      <w:r>
        <w:rPr>
          <w:noProof/>
        </w:rPr>
        <w:fldChar w:fldCharType="end"/>
      </w:r>
    </w:p>
    <w:p w14:paraId="4BA3E915" w14:textId="705FA61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Override Category</w:t>
      </w:r>
      <w:r>
        <w:rPr>
          <w:noProof/>
        </w:rPr>
        <w:tab/>
      </w:r>
      <w:r>
        <w:rPr>
          <w:noProof/>
        </w:rPr>
        <w:fldChar w:fldCharType="begin"/>
      </w:r>
      <w:r>
        <w:rPr>
          <w:noProof/>
        </w:rPr>
        <w:instrText xml:space="preserve"> PAGEREF _Toc218668416 \h </w:instrText>
      </w:r>
      <w:r>
        <w:rPr>
          <w:noProof/>
        </w:rPr>
      </w:r>
      <w:r>
        <w:rPr>
          <w:noProof/>
        </w:rPr>
        <w:fldChar w:fldCharType="separate"/>
      </w:r>
      <w:r>
        <w:rPr>
          <w:noProof/>
        </w:rPr>
        <w:t>91</w:t>
      </w:r>
      <w:r>
        <w:rPr>
          <w:noProof/>
        </w:rPr>
        <w:fldChar w:fldCharType="end"/>
      </w:r>
    </w:p>
    <w:p w14:paraId="6A31ABF5" w14:textId="36CD7F0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CLI Restriction Option</w:t>
      </w:r>
      <w:r>
        <w:rPr>
          <w:noProof/>
        </w:rPr>
        <w:tab/>
      </w:r>
      <w:r>
        <w:rPr>
          <w:noProof/>
        </w:rPr>
        <w:fldChar w:fldCharType="begin"/>
      </w:r>
      <w:r>
        <w:rPr>
          <w:noProof/>
        </w:rPr>
        <w:instrText xml:space="preserve"> PAGEREF _Toc218668417 \h </w:instrText>
      </w:r>
      <w:r>
        <w:rPr>
          <w:noProof/>
        </w:rPr>
      </w:r>
      <w:r>
        <w:rPr>
          <w:noProof/>
        </w:rPr>
        <w:fldChar w:fldCharType="separate"/>
      </w:r>
      <w:r>
        <w:rPr>
          <w:noProof/>
        </w:rPr>
        <w:t>91</w:t>
      </w:r>
      <w:r>
        <w:rPr>
          <w:noProof/>
        </w:rPr>
        <w:fldChar w:fldCharType="end"/>
      </w:r>
    </w:p>
    <w:p w14:paraId="0E9ED456" w14:textId="53B62AD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Forwarding Options</w:t>
      </w:r>
      <w:r>
        <w:rPr>
          <w:noProof/>
        </w:rPr>
        <w:tab/>
      </w:r>
      <w:r>
        <w:rPr>
          <w:noProof/>
        </w:rPr>
        <w:fldChar w:fldCharType="begin"/>
      </w:r>
      <w:r>
        <w:rPr>
          <w:noProof/>
        </w:rPr>
        <w:instrText xml:space="preserve"> PAGEREF _Toc218668418 \h </w:instrText>
      </w:r>
      <w:r>
        <w:rPr>
          <w:noProof/>
        </w:rPr>
      </w:r>
      <w:r>
        <w:rPr>
          <w:noProof/>
        </w:rPr>
        <w:fldChar w:fldCharType="separate"/>
      </w:r>
      <w:r>
        <w:rPr>
          <w:noProof/>
        </w:rPr>
        <w:t>92</w:t>
      </w:r>
      <w:r>
        <w:rPr>
          <w:noProof/>
        </w:rPr>
        <w:fldChar w:fldCharType="end"/>
      </w:r>
    </w:p>
    <w:p w14:paraId="7E44A428" w14:textId="31A858B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No reply condition timer</w:t>
      </w:r>
      <w:r>
        <w:rPr>
          <w:noProof/>
        </w:rPr>
        <w:tab/>
      </w:r>
      <w:r>
        <w:rPr>
          <w:noProof/>
        </w:rPr>
        <w:fldChar w:fldCharType="begin"/>
      </w:r>
      <w:r>
        <w:rPr>
          <w:noProof/>
        </w:rPr>
        <w:instrText xml:space="preserve"> PAGEREF _Toc218668419 \h </w:instrText>
      </w:r>
      <w:r>
        <w:rPr>
          <w:noProof/>
        </w:rPr>
      </w:r>
      <w:r>
        <w:rPr>
          <w:noProof/>
        </w:rPr>
        <w:fldChar w:fldCharType="separate"/>
      </w:r>
      <w:r>
        <w:rPr>
          <w:noProof/>
        </w:rPr>
        <w:t>92</w:t>
      </w:r>
      <w:r>
        <w:rPr>
          <w:noProof/>
        </w:rPr>
        <w:fldChar w:fldCharType="end"/>
      </w:r>
    </w:p>
    <w:p w14:paraId="2A5A8639" w14:textId="13D6FC2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7.6.4.8 - 7.6.4.14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_Toc218668420 \h </w:instrText>
      </w:r>
      <w:r>
        <w:rPr>
          <w:noProof/>
        </w:rPr>
      </w:r>
      <w:r>
        <w:rPr>
          <w:noProof/>
        </w:rPr>
        <w:fldChar w:fldCharType="separate"/>
      </w:r>
      <w:r>
        <w:rPr>
          <w:noProof/>
        </w:rPr>
        <w:t>92</w:t>
      </w:r>
      <w:r>
        <w:rPr>
          <w:noProof/>
        </w:rPr>
        <w:fldChar w:fldCharType="end"/>
      </w:r>
    </w:p>
    <w:p w14:paraId="6DDBFD90" w14:textId="113B042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7.6.4.15</w:t>
      </w:r>
      <w:r>
        <w:rPr>
          <w:rFonts w:asciiTheme="minorHAnsi" w:eastAsiaTheme="minorEastAsia" w:hAnsiTheme="minorHAnsi" w:cstheme="minorBidi"/>
          <w:noProof/>
          <w:kern w:val="2"/>
          <w:sz w:val="24"/>
          <w:szCs w:val="24"/>
          <w:lang w:eastAsia="en-GB"/>
          <w14:ligatures w14:val="standardContextual"/>
        </w:rPr>
        <w:tab/>
      </w:r>
      <w:r>
        <w:rPr>
          <w:noProof/>
        </w:rPr>
        <w:t>Forwarding information</w:t>
      </w:r>
      <w:r>
        <w:rPr>
          <w:noProof/>
        </w:rPr>
        <w:tab/>
      </w:r>
      <w:r>
        <w:rPr>
          <w:noProof/>
        </w:rPr>
        <w:fldChar w:fldCharType="begin"/>
      </w:r>
      <w:r>
        <w:rPr>
          <w:noProof/>
        </w:rPr>
        <w:instrText xml:space="preserve"> PAGEREF _Toc218668421 \h </w:instrText>
      </w:r>
      <w:r>
        <w:rPr>
          <w:noProof/>
        </w:rPr>
      </w:r>
      <w:r>
        <w:rPr>
          <w:noProof/>
        </w:rPr>
        <w:fldChar w:fldCharType="separate"/>
      </w:r>
      <w:r>
        <w:rPr>
          <w:noProof/>
        </w:rPr>
        <w:t>92</w:t>
      </w:r>
      <w:r>
        <w:rPr>
          <w:noProof/>
        </w:rPr>
        <w:fldChar w:fldCharType="end"/>
      </w:r>
    </w:p>
    <w:p w14:paraId="2B9B7ABE" w14:textId="3EADFD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7.6.4.16</w:t>
      </w:r>
      <w:r>
        <w:rPr>
          <w:rFonts w:asciiTheme="minorHAnsi" w:eastAsiaTheme="minorEastAsia" w:hAnsiTheme="minorHAnsi" w:cstheme="minorBidi"/>
          <w:noProof/>
          <w:kern w:val="2"/>
          <w:sz w:val="24"/>
          <w:szCs w:val="24"/>
          <w:lang w:eastAsia="en-GB"/>
          <w14:ligatures w14:val="standardContextual"/>
        </w:rPr>
        <w:tab/>
      </w:r>
      <w:r>
        <w:rPr>
          <w:noProof/>
        </w:rPr>
        <w:t>Forwarding feature</w:t>
      </w:r>
      <w:r>
        <w:rPr>
          <w:noProof/>
        </w:rPr>
        <w:tab/>
      </w:r>
      <w:r>
        <w:rPr>
          <w:noProof/>
        </w:rPr>
        <w:fldChar w:fldCharType="begin"/>
      </w:r>
      <w:r>
        <w:rPr>
          <w:noProof/>
        </w:rPr>
        <w:instrText xml:space="preserve"> PAGEREF _Toc218668422 \h </w:instrText>
      </w:r>
      <w:r>
        <w:rPr>
          <w:noProof/>
        </w:rPr>
      </w:r>
      <w:r>
        <w:rPr>
          <w:noProof/>
        </w:rPr>
        <w:fldChar w:fldCharType="separate"/>
      </w:r>
      <w:r>
        <w:rPr>
          <w:noProof/>
        </w:rPr>
        <w:t>92</w:t>
      </w:r>
      <w:r>
        <w:rPr>
          <w:noProof/>
        </w:rPr>
        <w:fldChar w:fldCharType="end"/>
      </w:r>
    </w:p>
    <w:p w14:paraId="06C0A790" w14:textId="39E213D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_Toc218668423 \h </w:instrText>
      </w:r>
      <w:r>
        <w:rPr>
          <w:noProof/>
        </w:rPr>
      </w:r>
      <w:r>
        <w:rPr>
          <w:noProof/>
        </w:rPr>
        <w:fldChar w:fldCharType="separate"/>
      </w:r>
      <w:r>
        <w:rPr>
          <w:noProof/>
        </w:rPr>
        <w:t>92</w:t>
      </w:r>
      <w:r>
        <w:rPr>
          <w:noProof/>
        </w:rPr>
        <w:fldChar w:fldCharType="end"/>
      </w:r>
    </w:p>
    <w:p w14:paraId="27E8FF4E" w14:textId="6C18395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7.6.4.18</w:t>
      </w:r>
      <w:r>
        <w:rPr>
          <w:rFonts w:asciiTheme="minorHAnsi" w:eastAsiaTheme="minorEastAsia" w:hAnsiTheme="minorHAnsi" w:cstheme="minorBidi"/>
          <w:noProof/>
          <w:kern w:val="2"/>
          <w:sz w:val="24"/>
          <w:szCs w:val="24"/>
          <w:lang w:eastAsia="en-GB"/>
          <w14:ligatures w14:val="standardContextual"/>
        </w:rPr>
        <w:tab/>
      </w:r>
      <w:r>
        <w:rPr>
          <w:noProof/>
        </w:rPr>
        <w:t>Call barring information</w:t>
      </w:r>
      <w:r>
        <w:rPr>
          <w:noProof/>
        </w:rPr>
        <w:tab/>
      </w:r>
      <w:r>
        <w:rPr>
          <w:noProof/>
        </w:rPr>
        <w:fldChar w:fldCharType="begin"/>
      </w:r>
      <w:r>
        <w:rPr>
          <w:noProof/>
        </w:rPr>
        <w:instrText xml:space="preserve"> PAGEREF _Toc218668424 \h </w:instrText>
      </w:r>
      <w:r>
        <w:rPr>
          <w:noProof/>
        </w:rPr>
      </w:r>
      <w:r>
        <w:rPr>
          <w:noProof/>
        </w:rPr>
        <w:fldChar w:fldCharType="separate"/>
      </w:r>
      <w:r>
        <w:rPr>
          <w:noProof/>
        </w:rPr>
        <w:t>92</w:t>
      </w:r>
      <w:r>
        <w:rPr>
          <w:noProof/>
        </w:rPr>
        <w:fldChar w:fldCharType="end"/>
      </w:r>
    </w:p>
    <w:p w14:paraId="30970B75" w14:textId="4B25A2B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7.6.4.19</w:t>
      </w:r>
      <w:r>
        <w:rPr>
          <w:rFonts w:asciiTheme="minorHAnsi" w:eastAsiaTheme="minorEastAsia" w:hAnsiTheme="minorHAnsi" w:cstheme="minorBidi"/>
          <w:noProof/>
          <w:kern w:val="2"/>
          <w:sz w:val="24"/>
          <w:szCs w:val="24"/>
          <w:lang w:eastAsia="en-GB"/>
          <w14:ligatures w14:val="standardContextual"/>
        </w:rPr>
        <w:tab/>
      </w:r>
      <w:r>
        <w:rPr>
          <w:noProof/>
        </w:rPr>
        <w:t>Call barring feature</w:t>
      </w:r>
      <w:r>
        <w:rPr>
          <w:noProof/>
        </w:rPr>
        <w:tab/>
      </w:r>
      <w:r>
        <w:rPr>
          <w:noProof/>
        </w:rPr>
        <w:fldChar w:fldCharType="begin"/>
      </w:r>
      <w:r>
        <w:rPr>
          <w:noProof/>
        </w:rPr>
        <w:instrText xml:space="preserve"> PAGEREF _Toc218668425 \h </w:instrText>
      </w:r>
      <w:r>
        <w:rPr>
          <w:noProof/>
        </w:rPr>
      </w:r>
      <w:r>
        <w:rPr>
          <w:noProof/>
        </w:rPr>
        <w:fldChar w:fldCharType="separate"/>
      </w:r>
      <w:r>
        <w:rPr>
          <w:noProof/>
        </w:rPr>
        <w:t>93</w:t>
      </w:r>
      <w:r>
        <w:rPr>
          <w:noProof/>
        </w:rPr>
        <w:fldChar w:fldCharType="end"/>
      </w:r>
    </w:p>
    <w:p w14:paraId="2D9F6338" w14:textId="7BCD04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7.6.4.20</w:t>
      </w:r>
      <w:r>
        <w:rPr>
          <w:rFonts w:asciiTheme="minorHAnsi" w:eastAsiaTheme="minorEastAsia" w:hAnsiTheme="minorHAnsi" w:cstheme="minorBidi"/>
          <w:noProof/>
          <w:kern w:val="2"/>
          <w:sz w:val="24"/>
          <w:szCs w:val="24"/>
          <w:lang w:eastAsia="en-GB"/>
          <w14:ligatures w14:val="standardContextual"/>
        </w:rPr>
        <w:tab/>
      </w:r>
      <w:r>
        <w:rPr>
          <w:noProof/>
        </w:rPr>
        <w:t>New password</w:t>
      </w:r>
      <w:r>
        <w:rPr>
          <w:noProof/>
        </w:rPr>
        <w:tab/>
      </w:r>
      <w:r>
        <w:rPr>
          <w:noProof/>
        </w:rPr>
        <w:fldChar w:fldCharType="begin"/>
      </w:r>
      <w:r>
        <w:rPr>
          <w:noProof/>
        </w:rPr>
        <w:instrText xml:space="preserve"> PAGEREF _Toc218668426 \h </w:instrText>
      </w:r>
      <w:r>
        <w:rPr>
          <w:noProof/>
        </w:rPr>
      </w:r>
      <w:r>
        <w:rPr>
          <w:noProof/>
        </w:rPr>
        <w:fldChar w:fldCharType="separate"/>
      </w:r>
      <w:r>
        <w:rPr>
          <w:noProof/>
        </w:rPr>
        <w:t>93</w:t>
      </w:r>
      <w:r>
        <w:rPr>
          <w:noProof/>
        </w:rPr>
        <w:fldChar w:fldCharType="end"/>
      </w:r>
    </w:p>
    <w:p w14:paraId="56AE1B68" w14:textId="17BA4C9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7.6.4.21</w:t>
      </w:r>
      <w:r>
        <w:rPr>
          <w:rFonts w:asciiTheme="minorHAnsi" w:eastAsiaTheme="minorEastAsia" w:hAnsiTheme="minorHAnsi" w:cstheme="minorBidi"/>
          <w:noProof/>
          <w:kern w:val="2"/>
          <w:sz w:val="24"/>
          <w:szCs w:val="24"/>
          <w:lang w:eastAsia="en-GB"/>
          <w14:ligatures w14:val="standardContextual"/>
        </w:rPr>
        <w:tab/>
      </w:r>
      <w:r>
        <w:rPr>
          <w:noProof/>
        </w:rPr>
        <w:t>Current password</w:t>
      </w:r>
      <w:r>
        <w:rPr>
          <w:noProof/>
        </w:rPr>
        <w:tab/>
      </w:r>
      <w:r>
        <w:rPr>
          <w:noProof/>
        </w:rPr>
        <w:fldChar w:fldCharType="begin"/>
      </w:r>
      <w:r>
        <w:rPr>
          <w:noProof/>
        </w:rPr>
        <w:instrText xml:space="preserve"> PAGEREF _Toc218668427 \h </w:instrText>
      </w:r>
      <w:r>
        <w:rPr>
          <w:noProof/>
        </w:rPr>
      </w:r>
      <w:r>
        <w:rPr>
          <w:noProof/>
        </w:rPr>
        <w:fldChar w:fldCharType="separate"/>
      </w:r>
      <w:r>
        <w:rPr>
          <w:noProof/>
        </w:rPr>
        <w:t>93</w:t>
      </w:r>
      <w:r>
        <w:rPr>
          <w:noProof/>
        </w:rPr>
        <w:fldChar w:fldCharType="end"/>
      </w:r>
    </w:p>
    <w:p w14:paraId="705E4A3B" w14:textId="728F691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7.6.4.22</w:t>
      </w:r>
      <w:r>
        <w:rPr>
          <w:rFonts w:asciiTheme="minorHAnsi" w:eastAsiaTheme="minorEastAsia" w:hAnsiTheme="minorHAnsi" w:cstheme="minorBidi"/>
          <w:noProof/>
          <w:kern w:val="2"/>
          <w:sz w:val="24"/>
          <w:szCs w:val="24"/>
          <w:lang w:eastAsia="en-GB"/>
          <w14:ligatures w14:val="standardContextual"/>
        </w:rPr>
        <w:tab/>
      </w:r>
      <w:r>
        <w:rPr>
          <w:noProof/>
        </w:rPr>
        <w:t>Guidance information</w:t>
      </w:r>
      <w:r>
        <w:rPr>
          <w:noProof/>
        </w:rPr>
        <w:tab/>
      </w:r>
      <w:r>
        <w:rPr>
          <w:noProof/>
        </w:rPr>
        <w:fldChar w:fldCharType="begin"/>
      </w:r>
      <w:r>
        <w:rPr>
          <w:noProof/>
        </w:rPr>
        <w:instrText xml:space="preserve"> PAGEREF _Toc218668428 \h </w:instrText>
      </w:r>
      <w:r>
        <w:rPr>
          <w:noProof/>
        </w:rPr>
      </w:r>
      <w:r>
        <w:rPr>
          <w:noProof/>
        </w:rPr>
        <w:fldChar w:fldCharType="separate"/>
      </w:r>
      <w:r>
        <w:rPr>
          <w:noProof/>
        </w:rPr>
        <w:t>93</w:t>
      </w:r>
      <w:r>
        <w:rPr>
          <w:noProof/>
        </w:rPr>
        <w:fldChar w:fldCharType="end"/>
      </w:r>
    </w:p>
    <w:p w14:paraId="6C52B763" w14:textId="5C3E744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_Toc218668429 \h </w:instrText>
      </w:r>
      <w:r>
        <w:rPr>
          <w:noProof/>
        </w:rPr>
      </w:r>
      <w:r>
        <w:rPr>
          <w:noProof/>
        </w:rPr>
        <w:fldChar w:fldCharType="separate"/>
      </w:r>
      <w:r>
        <w:rPr>
          <w:noProof/>
        </w:rPr>
        <w:t>93</w:t>
      </w:r>
      <w:r>
        <w:rPr>
          <w:noProof/>
        </w:rPr>
        <w:fldChar w:fldCharType="end"/>
      </w:r>
    </w:p>
    <w:p w14:paraId="3C5237D8" w14:textId="47FA291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7.6.4.24</w:t>
      </w:r>
      <w:r>
        <w:rPr>
          <w:rFonts w:asciiTheme="minorHAnsi" w:eastAsiaTheme="minorEastAsia" w:hAnsiTheme="minorHAnsi" w:cstheme="minorBidi"/>
          <w:noProof/>
          <w:kern w:val="2"/>
          <w:sz w:val="24"/>
          <w:szCs w:val="24"/>
          <w:lang w:eastAsia="en-GB"/>
          <w14:ligatures w14:val="standardContextual"/>
        </w:rPr>
        <w:tab/>
      </w:r>
      <w:r>
        <w:rPr>
          <w:noProof/>
        </w:rPr>
        <w:t>SS-Info</w:t>
      </w:r>
      <w:r>
        <w:rPr>
          <w:noProof/>
        </w:rPr>
        <w:tab/>
      </w:r>
      <w:r>
        <w:rPr>
          <w:noProof/>
        </w:rPr>
        <w:fldChar w:fldCharType="begin"/>
      </w:r>
      <w:r>
        <w:rPr>
          <w:noProof/>
        </w:rPr>
        <w:instrText xml:space="preserve"> PAGEREF _Toc218668430 \h </w:instrText>
      </w:r>
      <w:r>
        <w:rPr>
          <w:noProof/>
        </w:rPr>
      </w:r>
      <w:r>
        <w:rPr>
          <w:noProof/>
        </w:rPr>
        <w:fldChar w:fldCharType="separate"/>
      </w:r>
      <w:r>
        <w:rPr>
          <w:noProof/>
        </w:rPr>
        <w:t>93</w:t>
      </w:r>
      <w:r>
        <w:rPr>
          <w:noProof/>
        </w:rPr>
        <w:fldChar w:fldCharType="end"/>
      </w:r>
    </w:p>
    <w:p w14:paraId="39351C15" w14:textId="505CB379" w:rsidR="00EC33FE" w:rsidRDefault="00EC33FE">
      <w:pPr>
        <w:pStyle w:val="TOC4"/>
        <w:tabs>
          <w:tab w:val="left" w:pos="1985"/>
        </w:tabs>
        <w:rPr>
          <w:rFonts w:asciiTheme="minorHAnsi" w:eastAsiaTheme="minorEastAsia" w:hAnsiTheme="minorHAnsi" w:cstheme="minorBidi"/>
          <w:noProof/>
          <w:kern w:val="2"/>
          <w:sz w:val="24"/>
          <w:szCs w:val="24"/>
          <w:lang w:eastAsia="en-GB"/>
          <w14:ligatures w14:val="standardContextual"/>
        </w:rPr>
      </w:pPr>
      <w:r>
        <w:rPr>
          <w:noProof/>
        </w:rPr>
        <w:t>7.6.4.25 - 7.6.4.35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_Toc218668431 \h </w:instrText>
      </w:r>
      <w:r>
        <w:rPr>
          <w:noProof/>
        </w:rPr>
      </w:r>
      <w:r>
        <w:rPr>
          <w:noProof/>
        </w:rPr>
        <w:fldChar w:fldCharType="separate"/>
      </w:r>
      <w:r>
        <w:rPr>
          <w:noProof/>
        </w:rPr>
        <w:t>93</w:t>
      </w:r>
      <w:r>
        <w:rPr>
          <w:noProof/>
        </w:rPr>
        <w:fldChar w:fldCharType="end"/>
      </w:r>
    </w:p>
    <w:p w14:paraId="45831776" w14:textId="23A4940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7.6.4.36</w:t>
      </w:r>
      <w:r>
        <w:rPr>
          <w:rFonts w:asciiTheme="minorHAnsi" w:eastAsiaTheme="minorEastAsia" w:hAnsiTheme="minorHAnsi" w:cstheme="minorBidi"/>
          <w:noProof/>
          <w:kern w:val="2"/>
          <w:sz w:val="24"/>
          <w:szCs w:val="24"/>
          <w:lang w:eastAsia="en-GB"/>
          <w14:ligatures w14:val="standardContextual"/>
        </w:rPr>
        <w:tab/>
      </w:r>
      <w:r>
        <w:rPr>
          <w:noProof/>
        </w:rPr>
        <w:t>USSD Data Coding Scheme</w:t>
      </w:r>
      <w:r>
        <w:rPr>
          <w:noProof/>
        </w:rPr>
        <w:tab/>
      </w:r>
      <w:r>
        <w:rPr>
          <w:noProof/>
        </w:rPr>
        <w:fldChar w:fldCharType="begin"/>
      </w:r>
      <w:r>
        <w:rPr>
          <w:noProof/>
        </w:rPr>
        <w:instrText xml:space="preserve"> PAGEREF _Toc218668432 \h </w:instrText>
      </w:r>
      <w:r>
        <w:rPr>
          <w:noProof/>
        </w:rPr>
      </w:r>
      <w:r>
        <w:rPr>
          <w:noProof/>
        </w:rPr>
        <w:fldChar w:fldCharType="separate"/>
      </w:r>
      <w:r>
        <w:rPr>
          <w:noProof/>
        </w:rPr>
        <w:t>94</w:t>
      </w:r>
      <w:r>
        <w:rPr>
          <w:noProof/>
        </w:rPr>
        <w:fldChar w:fldCharType="end"/>
      </w:r>
    </w:p>
    <w:p w14:paraId="5127EECB" w14:textId="7BA375E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7.6.4.37</w:t>
      </w:r>
      <w:r>
        <w:rPr>
          <w:rFonts w:asciiTheme="minorHAnsi" w:eastAsiaTheme="minorEastAsia" w:hAnsiTheme="minorHAnsi" w:cstheme="minorBidi"/>
          <w:noProof/>
          <w:kern w:val="2"/>
          <w:sz w:val="24"/>
          <w:szCs w:val="24"/>
          <w:lang w:eastAsia="en-GB"/>
          <w14:ligatures w14:val="standardContextual"/>
        </w:rPr>
        <w:tab/>
      </w:r>
      <w:r>
        <w:rPr>
          <w:noProof/>
        </w:rPr>
        <w:t>USSD String</w:t>
      </w:r>
      <w:r>
        <w:rPr>
          <w:noProof/>
        </w:rPr>
        <w:tab/>
      </w:r>
      <w:r>
        <w:rPr>
          <w:noProof/>
        </w:rPr>
        <w:fldChar w:fldCharType="begin"/>
      </w:r>
      <w:r>
        <w:rPr>
          <w:noProof/>
        </w:rPr>
        <w:instrText xml:space="preserve"> PAGEREF _Toc218668433 \h </w:instrText>
      </w:r>
      <w:r>
        <w:rPr>
          <w:noProof/>
        </w:rPr>
      </w:r>
      <w:r>
        <w:rPr>
          <w:noProof/>
        </w:rPr>
        <w:fldChar w:fldCharType="separate"/>
      </w:r>
      <w:r>
        <w:rPr>
          <w:noProof/>
        </w:rPr>
        <w:t>94</w:t>
      </w:r>
      <w:r>
        <w:rPr>
          <w:noProof/>
        </w:rPr>
        <w:fldChar w:fldCharType="end"/>
      </w:r>
    </w:p>
    <w:p w14:paraId="0400D54A" w14:textId="5F8362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7.6.4.38</w:t>
      </w:r>
      <w:r>
        <w:rPr>
          <w:rFonts w:asciiTheme="minorHAnsi" w:eastAsiaTheme="minorEastAsia" w:hAnsiTheme="minorHAnsi" w:cstheme="minorBidi"/>
          <w:noProof/>
          <w:kern w:val="2"/>
          <w:sz w:val="24"/>
          <w:szCs w:val="24"/>
          <w:lang w:eastAsia="en-GB"/>
          <w14:ligatures w14:val="standardContextual"/>
        </w:rPr>
        <w:tab/>
      </w:r>
      <w:r>
        <w:rPr>
          <w:noProof/>
        </w:rPr>
        <w:t>Bearer service</w:t>
      </w:r>
      <w:r>
        <w:rPr>
          <w:noProof/>
        </w:rPr>
        <w:tab/>
      </w:r>
      <w:r>
        <w:rPr>
          <w:noProof/>
        </w:rPr>
        <w:fldChar w:fldCharType="begin"/>
      </w:r>
      <w:r>
        <w:rPr>
          <w:noProof/>
        </w:rPr>
        <w:instrText xml:space="preserve"> PAGEREF _Toc218668434 \h </w:instrText>
      </w:r>
      <w:r>
        <w:rPr>
          <w:noProof/>
        </w:rPr>
      </w:r>
      <w:r>
        <w:rPr>
          <w:noProof/>
        </w:rPr>
        <w:fldChar w:fldCharType="separate"/>
      </w:r>
      <w:r>
        <w:rPr>
          <w:noProof/>
        </w:rPr>
        <w:t>94</w:t>
      </w:r>
      <w:r>
        <w:rPr>
          <w:noProof/>
        </w:rPr>
        <w:fldChar w:fldCharType="end"/>
      </w:r>
    </w:p>
    <w:p w14:paraId="2F032ECE" w14:textId="58AD99F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7,6,4.38A</w:t>
      </w:r>
      <w:r>
        <w:rPr>
          <w:rFonts w:asciiTheme="minorHAnsi" w:eastAsiaTheme="minorEastAsia" w:hAnsiTheme="minorHAnsi" w:cstheme="minorBidi"/>
          <w:noProof/>
          <w:kern w:val="2"/>
          <w:sz w:val="24"/>
          <w:szCs w:val="24"/>
          <w:lang w:eastAsia="en-GB"/>
          <w14:ligatures w14:val="standardContextual"/>
        </w:rPr>
        <w:tab/>
      </w:r>
      <w:r>
        <w:rPr>
          <w:noProof/>
        </w:rPr>
        <w:t>Bearer Service 2</w:t>
      </w:r>
      <w:r>
        <w:rPr>
          <w:noProof/>
        </w:rPr>
        <w:tab/>
      </w:r>
      <w:r>
        <w:rPr>
          <w:noProof/>
        </w:rPr>
        <w:fldChar w:fldCharType="begin"/>
      </w:r>
      <w:r>
        <w:rPr>
          <w:noProof/>
        </w:rPr>
        <w:instrText xml:space="preserve"> PAGEREF _Toc218668435 \h </w:instrText>
      </w:r>
      <w:r>
        <w:rPr>
          <w:noProof/>
        </w:rPr>
      </w:r>
      <w:r>
        <w:rPr>
          <w:noProof/>
        </w:rPr>
        <w:fldChar w:fldCharType="separate"/>
      </w:r>
      <w:r>
        <w:rPr>
          <w:noProof/>
        </w:rPr>
        <w:t>94</w:t>
      </w:r>
      <w:r>
        <w:rPr>
          <w:noProof/>
        </w:rPr>
        <w:fldChar w:fldCharType="end"/>
      </w:r>
    </w:p>
    <w:p w14:paraId="28277426" w14:textId="6B86B10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7.6.4.39</w:t>
      </w:r>
      <w:r>
        <w:rPr>
          <w:rFonts w:asciiTheme="minorHAnsi" w:eastAsiaTheme="minorEastAsia" w:hAnsiTheme="minorHAnsi" w:cstheme="minorBidi"/>
          <w:noProof/>
          <w:kern w:val="2"/>
          <w:sz w:val="24"/>
          <w:szCs w:val="24"/>
          <w:lang w:eastAsia="en-GB"/>
          <w14:ligatures w14:val="standardContextual"/>
        </w:rPr>
        <w:tab/>
      </w:r>
      <w:r>
        <w:rPr>
          <w:noProof/>
        </w:rPr>
        <w:t>Teleservice</w:t>
      </w:r>
      <w:r>
        <w:rPr>
          <w:noProof/>
        </w:rPr>
        <w:tab/>
      </w:r>
      <w:r>
        <w:rPr>
          <w:noProof/>
        </w:rPr>
        <w:fldChar w:fldCharType="begin"/>
      </w:r>
      <w:r>
        <w:rPr>
          <w:noProof/>
        </w:rPr>
        <w:instrText xml:space="preserve"> PAGEREF _Toc218668436 \h </w:instrText>
      </w:r>
      <w:r>
        <w:rPr>
          <w:noProof/>
        </w:rPr>
      </w:r>
      <w:r>
        <w:rPr>
          <w:noProof/>
        </w:rPr>
        <w:fldChar w:fldCharType="separate"/>
      </w:r>
      <w:r>
        <w:rPr>
          <w:noProof/>
        </w:rPr>
        <w:t>94</w:t>
      </w:r>
      <w:r>
        <w:rPr>
          <w:noProof/>
        </w:rPr>
        <w:fldChar w:fldCharType="end"/>
      </w:r>
    </w:p>
    <w:p w14:paraId="0C9F8B15" w14:textId="4E33B59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7.6.4.39A</w:t>
      </w:r>
      <w:r>
        <w:rPr>
          <w:rFonts w:asciiTheme="minorHAnsi" w:eastAsiaTheme="minorEastAsia" w:hAnsiTheme="minorHAnsi" w:cstheme="minorBidi"/>
          <w:noProof/>
          <w:kern w:val="2"/>
          <w:sz w:val="24"/>
          <w:szCs w:val="24"/>
          <w:lang w:eastAsia="en-GB"/>
          <w14:ligatures w14:val="standardContextual"/>
        </w:rPr>
        <w:tab/>
      </w:r>
      <w:r>
        <w:rPr>
          <w:noProof/>
        </w:rPr>
        <w:t>Teleservice 2</w:t>
      </w:r>
      <w:r>
        <w:rPr>
          <w:noProof/>
        </w:rPr>
        <w:tab/>
      </w:r>
      <w:r>
        <w:rPr>
          <w:noProof/>
        </w:rPr>
        <w:fldChar w:fldCharType="begin"/>
      </w:r>
      <w:r>
        <w:rPr>
          <w:noProof/>
        </w:rPr>
        <w:instrText xml:space="preserve"> PAGEREF _Toc218668437 \h </w:instrText>
      </w:r>
      <w:r>
        <w:rPr>
          <w:noProof/>
        </w:rPr>
      </w:r>
      <w:r>
        <w:rPr>
          <w:noProof/>
        </w:rPr>
        <w:fldChar w:fldCharType="separate"/>
      </w:r>
      <w:r>
        <w:rPr>
          <w:noProof/>
        </w:rPr>
        <w:t>94</w:t>
      </w:r>
      <w:r>
        <w:rPr>
          <w:noProof/>
        </w:rPr>
        <w:fldChar w:fldCharType="end"/>
      </w:r>
    </w:p>
    <w:p w14:paraId="5FA75DB9" w14:textId="0DCCFA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7.6.4.40</w:t>
      </w:r>
      <w:r>
        <w:rPr>
          <w:rFonts w:asciiTheme="minorHAnsi" w:eastAsiaTheme="minorEastAsia" w:hAnsiTheme="minorHAnsi" w:cstheme="minorBidi"/>
          <w:noProof/>
          <w:kern w:val="2"/>
          <w:sz w:val="24"/>
          <w:szCs w:val="24"/>
          <w:lang w:eastAsia="en-GB"/>
          <w14:ligatures w14:val="standardContextual"/>
        </w:rPr>
        <w:tab/>
      </w:r>
      <w:r>
        <w:rPr>
          <w:noProof/>
        </w:rPr>
        <w:t>Basic Service Group</w:t>
      </w:r>
      <w:r>
        <w:rPr>
          <w:noProof/>
        </w:rPr>
        <w:tab/>
      </w:r>
      <w:r>
        <w:rPr>
          <w:noProof/>
        </w:rPr>
        <w:fldChar w:fldCharType="begin"/>
      </w:r>
      <w:r>
        <w:rPr>
          <w:noProof/>
        </w:rPr>
        <w:instrText xml:space="preserve"> PAGEREF _Toc218668438 \h </w:instrText>
      </w:r>
      <w:r>
        <w:rPr>
          <w:noProof/>
        </w:rPr>
      </w:r>
      <w:r>
        <w:rPr>
          <w:noProof/>
        </w:rPr>
        <w:fldChar w:fldCharType="separate"/>
      </w:r>
      <w:r>
        <w:rPr>
          <w:noProof/>
        </w:rPr>
        <w:t>94</w:t>
      </w:r>
      <w:r>
        <w:rPr>
          <w:noProof/>
        </w:rPr>
        <w:fldChar w:fldCharType="end"/>
      </w:r>
    </w:p>
    <w:p w14:paraId="32C36BC8" w14:textId="761CE4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7.6.4.41</w:t>
      </w:r>
      <w:r>
        <w:rPr>
          <w:rFonts w:asciiTheme="minorHAnsi" w:eastAsiaTheme="minorEastAsia" w:hAnsiTheme="minorHAnsi" w:cstheme="minorBidi"/>
          <w:noProof/>
          <w:kern w:val="2"/>
          <w:sz w:val="24"/>
          <w:szCs w:val="24"/>
          <w:lang w:eastAsia="en-GB"/>
          <w14:ligatures w14:val="standardContextual"/>
        </w:rPr>
        <w:tab/>
      </w:r>
      <w:r>
        <w:rPr>
          <w:noProof/>
        </w:rPr>
        <w:t>eMLPP information</w:t>
      </w:r>
      <w:r>
        <w:rPr>
          <w:noProof/>
        </w:rPr>
        <w:tab/>
      </w:r>
      <w:r>
        <w:rPr>
          <w:noProof/>
        </w:rPr>
        <w:fldChar w:fldCharType="begin"/>
      </w:r>
      <w:r>
        <w:rPr>
          <w:noProof/>
        </w:rPr>
        <w:instrText xml:space="preserve"> PAGEREF _Toc218668439 \h </w:instrText>
      </w:r>
      <w:r>
        <w:rPr>
          <w:noProof/>
        </w:rPr>
      </w:r>
      <w:r>
        <w:rPr>
          <w:noProof/>
        </w:rPr>
        <w:fldChar w:fldCharType="separate"/>
      </w:r>
      <w:r>
        <w:rPr>
          <w:noProof/>
        </w:rPr>
        <w:t>94</w:t>
      </w:r>
      <w:r>
        <w:rPr>
          <w:noProof/>
        </w:rPr>
        <w:fldChar w:fldCharType="end"/>
      </w:r>
    </w:p>
    <w:p w14:paraId="0E0AAEE0" w14:textId="6CE7C47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7.6.4.42</w:t>
      </w:r>
      <w:r>
        <w:rPr>
          <w:rFonts w:asciiTheme="minorHAnsi" w:eastAsiaTheme="minorEastAsia" w:hAnsiTheme="minorHAnsi" w:cstheme="minorBidi"/>
          <w:noProof/>
          <w:kern w:val="2"/>
          <w:sz w:val="24"/>
          <w:szCs w:val="24"/>
          <w:lang w:eastAsia="en-GB"/>
          <w14:ligatures w14:val="standardContextual"/>
        </w:rPr>
        <w:tab/>
      </w:r>
      <w:r>
        <w:rPr>
          <w:noProof/>
        </w:rPr>
        <w:t>SS-event</w:t>
      </w:r>
      <w:r>
        <w:rPr>
          <w:noProof/>
        </w:rPr>
        <w:tab/>
      </w:r>
      <w:r>
        <w:rPr>
          <w:noProof/>
        </w:rPr>
        <w:fldChar w:fldCharType="begin"/>
      </w:r>
      <w:r>
        <w:rPr>
          <w:noProof/>
        </w:rPr>
        <w:instrText xml:space="preserve"> PAGEREF _Toc218668440 \h </w:instrText>
      </w:r>
      <w:r>
        <w:rPr>
          <w:noProof/>
        </w:rPr>
      </w:r>
      <w:r>
        <w:rPr>
          <w:noProof/>
        </w:rPr>
        <w:fldChar w:fldCharType="separate"/>
      </w:r>
      <w:r>
        <w:rPr>
          <w:noProof/>
        </w:rPr>
        <w:t>94</w:t>
      </w:r>
      <w:r>
        <w:rPr>
          <w:noProof/>
        </w:rPr>
        <w:fldChar w:fldCharType="end"/>
      </w:r>
    </w:p>
    <w:p w14:paraId="4AE38B56" w14:textId="44ADE3E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7.6.4.43</w:t>
      </w:r>
      <w:r>
        <w:rPr>
          <w:rFonts w:asciiTheme="minorHAnsi" w:eastAsiaTheme="minorEastAsia" w:hAnsiTheme="minorHAnsi" w:cstheme="minorBidi"/>
          <w:noProof/>
          <w:kern w:val="2"/>
          <w:sz w:val="24"/>
          <w:szCs w:val="24"/>
          <w:lang w:eastAsia="en-GB"/>
          <w14:ligatures w14:val="standardContextual"/>
        </w:rPr>
        <w:tab/>
      </w:r>
      <w:r>
        <w:rPr>
          <w:noProof/>
        </w:rPr>
        <w:t>SS-event data</w:t>
      </w:r>
      <w:r>
        <w:rPr>
          <w:noProof/>
        </w:rPr>
        <w:tab/>
      </w:r>
      <w:r>
        <w:rPr>
          <w:noProof/>
        </w:rPr>
        <w:fldChar w:fldCharType="begin"/>
      </w:r>
      <w:r>
        <w:rPr>
          <w:noProof/>
        </w:rPr>
        <w:instrText xml:space="preserve"> PAGEREF _Toc218668441 \h </w:instrText>
      </w:r>
      <w:r>
        <w:rPr>
          <w:noProof/>
        </w:rPr>
      </w:r>
      <w:r>
        <w:rPr>
          <w:noProof/>
        </w:rPr>
        <w:fldChar w:fldCharType="separate"/>
      </w:r>
      <w:r>
        <w:rPr>
          <w:noProof/>
        </w:rPr>
        <w:t>95</w:t>
      </w:r>
      <w:r>
        <w:rPr>
          <w:noProof/>
        </w:rPr>
        <w:fldChar w:fldCharType="end"/>
      </w:r>
    </w:p>
    <w:p w14:paraId="1665326B" w14:textId="4457241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7.6.4.44</w:t>
      </w:r>
      <w:r>
        <w:rPr>
          <w:rFonts w:asciiTheme="minorHAnsi" w:eastAsiaTheme="minorEastAsia" w:hAnsiTheme="minorHAnsi" w:cstheme="minorBidi"/>
          <w:noProof/>
          <w:kern w:val="2"/>
          <w:sz w:val="24"/>
          <w:szCs w:val="24"/>
          <w:lang w:eastAsia="en-GB"/>
          <w14:ligatures w14:val="standardContextual"/>
        </w:rPr>
        <w:tab/>
      </w:r>
      <w:r>
        <w:rPr>
          <w:noProof/>
        </w:rPr>
        <w:t>LCS Privacy Exceptions</w:t>
      </w:r>
      <w:r>
        <w:rPr>
          <w:noProof/>
        </w:rPr>
        <w:tab/>
      </w:r>
      <w:r>
        <w:rPr>
          <w:noProof/>
        </w:rPr>
        <w:fldChar w:fldCharType="begin"/>
      </w:r>
      <w:r>
        <w:rPr>
          <w:noProof/>
        </w:rPr>
        <w:instrText xml:space="preserve"> PAGEREF _Toc218668442 \h </w:instrText>
      </w:r>
      <w:r>
        <w:rPr>
          <w:noProof/>
        </w:rPr>
      </w:r>
      <w:r>
        <w:rPr>
          <w:noProof/>
        </w:rPr>
        <w:fldChar w:fldCharType="separate"/>
      </w:r>
      <w:r>
        <w:rPr>
          <w:noProof/>
        </w:rPr>
        <w:t>95</w:t>
      </w:r>
      <w:r>
        <w:rPr>
          <w:noProof/>
        </w:rPr>
        <w:fldChar w:fldCharType="end"/>
      </w:r>
    </w:p>
    <w:p w14:paraId="434BF3FC" w14:textId="48D03BE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7.6.4.45</w:t>
      </w:r>
      <w:r>
        <w:rPr>
          <w:rFonts w:asciiTheme="minorHAnsi" w:eastAsiaTheme="minorEastAsia" w:hAnsiTheme="minorHAnsi" w:cstheme="minorBidi"/>
          <w:noProof/>
          <w:kern w:val="2"/>
          <w:sz w:val="24"/>
          <w:szCs w:val="24"/>
          <w:lang w:eastAsia="en-GB"/>
          <w14:ligatures w14:val="standardContextual"/>
        </w:rPr>
        <w:tab/>
      </w:r>
      <w:r>
        <w:rPr>
          <w:noProof/>
        </w:rPr>
        <w:t>Mobile Originating Location Request (MO-LR)</w:t>
      </w:r>
      <w:r>
        <w:rPr>
          <w:noProof/>
        </w:rPr>
        <w:tab/>
      </w:r>
      <w:r>
        <w:rPr>
          <w:noProof/>
        </w:rPr>
        <w:fldChar w:fldCharType="begin"/>
      </w:r>
      <w:r>
        <w:rPr>
          <w:noProof/>
        </w:rPr>
        <w:instrText xml:space="preserve"> PAGEREF _Toc218668443 \h </w:instrText>
      </w:r>
      <w:r>
        <w:rPr>
          <w:noProof/>
        </w:rPr>
      </w:r>
      <w:r>
        <w:rPr>
          <w:noProof/>
        </w:rPr>
        <w:fldChar w:fldCharType="separate"/>
      </w:r>
      <w:r>
        <w:rPr>
          <w:noProof/>
        </w:rPr>
        <w:t>95</w:t>
      </w:r>
      <w:r>
        <w:rPr>
          <w:noProof/>
        </w:rPr>
        <w:fldChar w:fldCharType="end"/>
      </w:r>
    </w:p>
    <w:p w14:paraId="53DBDE77" w14:textId="7695855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7.6.4.46</w:t>
      </w:r>
      <w:r>
        <w:rPr>
          <w:rFonts w:asciiTheme="minorHAnsi" w:eastAsiaTheme="minorEastAsia" w:hAnsiTheme="minorHAnsi" w:cstheme="minorBidi"/>
          <w:noProof/>
          <w:kern w:val="2"/>
          <w:sz w:val="24"/>
          <w:szCs w:val="24"/>
          <w:lang w:eastAsia="en-GB"/>
          <w14:ligatures w14:val="standardContextual"/>
        </w:rPr>
        <w:tab/>
      </w:r>
      <w:r>
        <w:rPr>
          <w:noProof/>
        </w:rPr>
        <w:t>NbrUser</w:t>
      </w:r>
      <w:r>
        <w:rPr>
          <w:noProof/>
        </w:rPr>
        <w:tab/>
      </w:r>
      <w:r>
        <w:rPr>
          <w:noProof/>
        </w:rPr>
        <w:fldChar w:fldCharType="begin"/>
      </w:r>
      <w:r>
        <w:rPr>
          <w:noProof/>
        </w:rPr>
        <w:instrText xml:space="preserve"> PAGEREF _Toc218668444 \h </w:instrText>
      </w:r>
      <w:r>
        <w:rPr>
          <w:noProof/>
        </w:rPr>
      </w:r>
      <w:r>
        <w:rPr>
          <w:noProof/>
        </w:rPr>
        <w:fldChar w:fldCharType="separate"/>
      </w:r>
      <w:r>
        <w:rPr>
          <w:noProof/>
        </w:rPr>
        <w:t>95</w:t>
      </w:r>
      <w:r>
        <w:rPr>
          <w:noProof/>
        </w:rPr>
        <w:fldChar w:fldCharType="end"/>
      </w:r>
    </w:p>
    <w:p w14:paraId="34F265DB" w14:textId="58A27AB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7.6.4.47</w:t>
      </w:r>
      <w:r>
        <w:rPr>
          <w:rFonts w:asciiTheme="minorHAnsi" w:eastAsiaTheme="minorEastAsia" w:hAnsiTheme="minorHAnsi" w:cstheme="minorBidi"/>
          <w:noProof/>
          <w:kern w:val="2"/>
          <w:sz w:val="24"/>
          <w:szCs w:val="24"/>
          <w:lang w:eastAsia="en-GB"/>
          <w14:ligatures w14:val="standardContextual"/>
        </w:rPr>
        <w:tab/>
      </w:r>
      <w:r>
        <w:rPr>
          <w:noProof/>
        </w:rPr>
        <w:t>MC Subscription Data</w:t>
      </w:r>
      <w:r>
        <w:rPr>
          <w:noProof/>
        </w:rPr>
        <w:tab/>
      </w:r>
      <w:r>
        <w:rPr>
          <w:noProof/>
        </w:rPr>
        <w:fldChar w:fldCharType="begin"/>
      </w:r>
      <w:r>
        <w:rPr>
          <w:noProof/>
        </w:rPr>
        <w:instrText xml:space="preserve"> PAGEREF _Toc218668445 \h </w:instrText>
      </w:r>
      <w:r>
        <w:rPr>
          <w:noProof/>
        </w:rPr>
      </w:r>
      <w:r>
        <w:rPr>
          <w:noProof/>
        </w:rPr>
        <w:fldChar w:fldCharType="separate"/>
      </w:r>
      <w:r>
        <w:rPr>
          <w:noProof/>
        </w:rPr>
        <w:t>95</w:t>
      </w:r>
      <w:r>
        <w:rPr>
          <w:noProof/>
        </w:rPr>
        <w:fldChar w:fldCharType="end"/>
      </w:r>
    </w:p>
    <w:p w14:paraId="523A483E" w14:textId="60FC23F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7.6.4.48</w:t>
      </w:r>
      <w:r>
        <w:rPr>
          <w:rFonts w:asciiTheme="minorHAnsi" w:eastAsiaTheme="minorEastAsia" w:hAnsiTheme="minorHAnsi" w:cstheme="minorBidi"/>
          <w:noProof/>
          <w:kern w:val="2"/>
          <w:sz w:val="24"/>
          <w:szCs w:val="24"/>
          <w:lang w:eastAsia="en-GB"/>
          <w14:ligatures w14:val="standardContextual"/>
        </w:rPr>
        <w:tab/>
      </w:r>
      <w:r>
        <w:rPr>
          <w:noProof/>
        </w:rPr>
        <w:t>MC Information</w:t>
      </w:r>
      <w:r>
        <w:rPr>
          <w:noProof/>
        </w:rPr>
        <w:tab/>
      </w:r>
      <w:r>
        <w:rPr>
          <w:noProof/>
        </w:rPr>
        <w:fldChar w:fldCharType="begin"/>
      </w:r>
      <w:r>
        <w:rPr>
          <w:noProof/>
        </w:rPr>
        <w:instrText xml:space="preserve"> PAGEREF _Toc218668446 \h </w:instrText>
      </w:r>
      <w:r>
        <w:rPr>
          <w:noProof/>
        </w:rPr>
      </w:r>
      <w:r>
        <w:rPr>
          <w:noProof/>
        </w:rPr>
        <w:fldChar w:fldCharType="separate"/>
      </w:r>
      <w:r>
        <w:rPr>
          <w:noProof/>
        </w:rPr>
        <w:t>95</w:t>
      </w:r>
      <w:r>
        <w:rPr>
          <w:noProof/>
        </w:rPr>
        <w:fldChar w:fldCharType="end"/>
      </w:r>
    </w:p>
    <w:p w14:paraId="20F24984" w14:textId="0561C94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7.6.4.49</w:t>
      </w:r>
      <w:r>
        <w:rPr>
          <w:rFonts w:asciiTheme="minorHAnsi" w:eastAsiaTheme="minorEastAsia" w:hAnsiTheme="minorHAnsi" w:cstheme="minorBidi"/>
          <w:noProof/>
          <w:kern w:val="2"/>
          <w:sz w:val="24"/>
          <w:szCs w:val="24"/>
          <w:lang w:eastAsia="en-GB"/>
          <w14:ligatures w14:val="standardContextual"/>
        </w:rPr>
        <w:tab/>
      </w:r>
      <w:r>
        <w:rPr>
          <w:noProof/>
        </w:rPr>
        <w:t>CCBS Request State</w:t>
      </w:r>
      <w:r>
        <w:rPr>
          <w:noProof/>
        </w:rPr>
        <w:tab/>
      </w:r>
      <w:r>
        <w:rPr>
          <w:noProof/>
        </w:rPr>
        <w:fldChar w:fldCharType="begin"/>
      </w:r>
      <w:r>
        <w:rPr>
          <w:noProof/>
        </w:rPr>
        <w:instrText xml:space="preserve"> PAGEREF _Toc218668447 \h </w:instrText>
      </w:r>
      <w:r>
        <w:rPr>
          <w:noProof/>
        </w:rPr>
      </w:r>
      <w:r>
        <w:rPr>
          <w:noProof/>
        </w:rPr>
        <w:fldChar w:fldCharType="separate"/>
      </w:r>
      <w:r>
        <w:rPr>
          <w:noProof/>
        </w:rPr>
        <w:t>96</w:t>
      </w:r>
      <w:r>
        <w:rPr>
          <w:noProof/>
        </w:rPr>
        <w:fldChar w:fldCharType="end"/>
      </w:r>
    </w:p>
    <w:p w14:paraId="09FB2260" w14:textId="7AF8171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7.6.4.50</w:t>
      </w:r>
      <w:r>
        <w:rPr>
          <w:rFonts w:asciiTheme="minorHAnsi" w:eastAsiaTheme="minorEastAsia" w:hAnsiTheme="minorHAnsi" w:cstheme="minorBidi"/>
          <w:noProof/>
          <w:kern w:val="2"/>
          <w:sz w:val="24"/>
          <w:szCs w:val="24"/>
          <w:lang w:eastAsia="en-GB"/>
          <w14:ligatures w14:val="standardContextual"/>
        </w:rPr>
        <w:tab/>
      </w:r>
      <w:r>
        <w:rPr>
          <w:noProof/>
        </w:rPr>
        <w:t>Basic Service Group</w:t>
      </w:r>
      <w:r>
        <w:rPr>
          <w:noProof/>
          <w:lang w:eastAsia="ja-JP"/>
        </w:rPr>
        <w:t xml:space="preserve"> 2</w:t>
      </w:r>
      <w:r>
        <w:rPr>
          <w:noProof/>
        </w:rPr>
        <w:tab/>
      </w:r>
      <w:r>
        <w:rPr>
          <w:noProof/>
        </w:rPr>
        <w:fldChar w:fldCharType="begin"/>
      </w:r>
      <w:r>
        <w:rPr>
          <w:noProof/>
        </w:rPr>
        <w:instrText xml:space="preserve"> PAGEREF _Toc218668448 \h </w:instrText>
      </w:r>
      <w:r>
        <w:rPr>
          <w:noProof/>
        </w:rPr>
      </w:r>
      <w:r>
        <w:rPr>
          <w:noProof/>
        </w:rPr>
        <w:fldChar w:fldCharType="separate"/>
      </w:r>
      <w:r>
        <w:rPr>
          <w:noProof/>
        </w:rPr>
        <w:t>96</w:t>
      </w:r>
      <w:r>
        <w:rPr>
          <w:noProof/>
        </w:rPr>
        <w:fldChar w:fldCharType="end"/>
      </w:r>
    </w:p>
    <w:p w14:paraId="0262730D" w14:textId="074E12B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Call parameters</w:t>
      </w:r>
      <w:r>
        <w:rPr>
          <w:noProof/>
        </w:rPr>
        <w:tab/>
      </w:r>
      <w:r>
        <w:rPr>
          <w:noProof/>
        </w:rPr>
        <w:fldChar w:fldCharType="begin"/>
      </w:r>
      <w:r>
        <w:rPr>
          <w:noProof/>
        </w:rPr>
        <w:instrText xml:space="preserve"> PAGEREF _Toc218668449 \h </w:instrText>
      </w:r>
      <w:r>
        <w:rPr>
          <w:noProof/>
        </w:rPr>
      </w:r>
      <w:r>
        <w:rPr>
          <w:noProof/>
        </w:rPr>
        <w:fldChar w:fldCharType="separate"/>
      </w:r>
      <w:r>
        <w:rPr>
          <w:noProof/>
        </w:rPr>
        <w:t>96</w:t>
      </w:r>
      <w:r>
        <w:rPr>
          <w:noProof/>
        </w:rPr>
        <w:fldChar w:fldCharType="end"/>
      </w:r>
    </w:p>
    <w:p w14:paraId="15E479B7" w14:textId="43905F3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w:t>
      </w:r>
      <w:r>
        <w:rPr>
          <w:rFonts w:asciiTheme="minorHAnsi" w:eastAsiaTheme="minorEastAsia" w:hAnsiTheme="minorHAnsi" w:cstheme="minorBidi"/>
          <w:noProof/>
          <w:kern w:val="2"/>
          <w:sz w:val="24"/>
          <w:szCs w:val="24"/>
          <w:lang w:eastAsia="en-GB"/>
          <w14:ligatures w14:val="standardContextual"/>
        </w:rPr>
        <w:tab/>
      </w:r>
      <w:r>
        <w:rPr>
          <w:noProof/>
        </w:rPr>
        <w:t>Call reference number</w:t>
      </w:r>
      <w:r>
        <w:rPr>
          <w:noProof/>
        </w:rPr>
        <w:tab/>
      </w:r>
      <w:r>
        <w:rPr>
          <w:noProof/>
        </w:rPr>
        <w:fldChar w:fldCharType="begin"/>
      </w:r>
      <w:r>
        <w:rPr>
          <w:noProof/>
        </w:rPr>
        <w:instrText xml:space="preserve"> PAGEREF _Toc218668450 \h </w:instrText>
      </w:r>
      <w:r>
        <w:rPr>
          <w:noProof/>
        </w:rPr>
      </w:r>
      <w:r>
        <w:rPr>
          <w:noProof/>
        </w:rPr>
        <w:fldChar w:fldCharType="separate"/>
      </w:r>
      <w:r>
        <w:rPr>
          <w:noProof/>
        </w:rPr>
        <w:t>96</w:t>
      </w:r>
      <w:r>
        <w:rPr>
          <w:noProof/>
        </w:rPr>
        <w:fldChar w:fldCharType="end"/>
      </w:r>
    </w:p>
    <w:p w14:paraId="791E199A" w14:textId="01AFF88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7.6.5.2</w:t>
      </w:r>
      <w:r>
        <w:rPr>
          <w:rFonts w:asciiTheme="minorHAnsi" w:eastAsiaTheme="minorEastAsia" w:hAnsiTheme="minorHAnsi" w:cstheme="minorBidi"/>
          <w:noProof/>
          <w:kern w:val="2"/>
          <w:sz w:val="24"/>
          <w:szCs w:val="24"/>
          <w:lang w:eastAsia="en-GB"/>
          <w14:ligatures w14:val="standardContextual"/>
        </w:rPr>
        <w:tab/>
      </w:r>
      <w:r>
        <w:rPr>
          <w:noProof/>
        </w:rPr>
        <w:t>Interrogation type</w:t>
      </w:r>
      <w:r>
        <w:rPr>
          <w:noProof/>
        </w:rPr>
        <w:tab/>
      </w:r>
      <w:r>
        <w:rPr>
          <w:noProof/>
        </w:rPr>
        <w:fldChar w:fldCharType="begin"/>
      </w:r>
      <w:r>
        <w:rPr>
          <w:noProof/>
        </w:rPr>
        <w:instrText xml:space="preserve"> PAGEREF _Toc218668451 \h </w:instrText>
      </w:r>
      <w:r>
        <w:rPr>
          <w:noProof/>
        </w:rPr>
      </w:r>
      <w:r>
        <w:rPr>
          <w:noProof/>
        </w:rPr>
        <w:fldChar w:fldCharType="separate"/>
      </w:r>
      <w:r>
        <w:rPr>
          <w:noProof/>
        </w:rPr>
        <w:t>96</w:t>
      </w:r>
      <w:r>
        <w:rPr>
          <w:noProof/>
        </w:rPr>
        <w:fldChar w:fldCharType="end"/>
      </w:r>
    </w:p>
    <w:p w14:paraId="12C91BAA" w14:textId="4E24344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7.6.5.3</w:t>
      </w:r>
      <w:r>
        <w:rPr>
          <w:rFonts w:asciiTheme="minorHAnsi" w:eastAsiaTheme="minorEastAsia" w:hAnsiTheme="minorHAnsi" w:cstheme="minorBidi"/>
          <w:noProof/>
          <w:kern w:val="2"/>
          <w:sz w:val="24"/>
          <w:szCs w:val="24"/>
          <w:lang w:eastAsia="en-GB"/>
          <w14:ligatures w14:val="standardContextual"/>
        </w:rPr>
        <w:tab/>
      </w:r>
      <w:r>
        <w:rPr>
          <w:noProof/>
        </w:rPr>
        <w:t>OR interrogation</w:t>
      </w:r>
      <w:r>
        <w:rPr>
          <w:noProof/>
        </w:rPr>
        <w:tab/>
      </w:r>
      <w:r>
        <w:rPr>
          <w:noProof/>
        </w:rPr>
        <w:fldChar w:fldCharType="begin"/>
      </w:r>
      <w:r>
        <w:rPr>
          <w:noProof/>
        </w:rPr>
        <w:instrText xml:space="preserve"> PAGEREF _Toc218668452 \h </w:instrText>
      </w:r>
      <w:r>
        <w:rPr>
          <w:noProof/>
        </w:rPr>
      </w:r>
      <w:r>
        <w:rPr>
          <w:noProof/>
        </w:rPr>
        <w:fldChar w:fldCharType="separate"/>
      </w:r>
      <w:r>
        <w:rPr>
          <w:noProof/>
        </w:rPr>
        <w:t>96</w:t>
      </w:r>
      <w:r>
        <w:rPr>
          <w:noProof/>
        </w:rPr>
        <w:fldChar w:fldCharType="end"/>
      </w:r>
    </w:p>
    <w:p w14:paraId="4836FFD4" w14:textId="1B93E1E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7.6.5.4</w:t>
      </w:r>
      <w:r>
        <w:rPr>
          <w:rFonts w:asciiTheme="minorHAnsi" w:eastAsiaTheme="minorEastAsia" w:hAnsiTheme="minorHAnsi" w:cstheme="minorBidi"/>
          <w:noProof/>
          <w:kern w:val="2"/>
          <w:sz w:val="24"/>
          <w:szCs w:val="24"/>
          <w:lang w:eastAsia="en-GB"/>
          <w14:ligatures w14:val="standardContextual"/>
        </w:rPr>
        <w:tab/>
      </w:r>
      <w:r>
        <w:rPr>
          <w:noProof/>
        </w:rPr>
        <w:t>OR capability</w:t>
      </w:r>
      <w:r>
        <w:rPr>
          <w:noProof/>
        </w:rPr>
        <w:tab/>
      </w:r>
      <w:r>
        <w:rPr>
          <w:noProof/>
        </w:rPr>
        <w:fldChar w:fldCharType="begin"/>
      </w:r>
      <w:r>
        <w:rPr>
          <w:noProof/>
        </w:rPr>
        <w:instrText xml:space="preserve"> PAGEREF _Toc218668453 \h </w:instrText>
      </w:r>
      <w:r>
        <w:rPr>
          <w:noProof/>
        </w:rPr>
      </w:r>
      <w:r>
        <w:rPr>
          <w:noProof/>
        </w:rPr>
        <w:fldChar w:fldCharType="separate"/>
      </w:r>
      <w:r>
        <w:rPr>
          <w:noProof/>
        </w:rPr>
        <w:t>96</w:t>
      </w:r>
      <w:r>
        <w:rPr>
          <w:noProof/>
        </w:rPr>
        <w:fldChar w:fldCharType="end"/>
      </w:r>
    </w:p>
    <w:p w14:paraId="01015544" w14:textId="1F270C9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7.6.5.5</w:t>
      </w:r>
      <w:r>
        <w:rPr>
          <w:rFonts w:asciiTheme="minorHAnsi" w:eastAsiaTheme="minorEastAsia" w:hAnsiTheme="minorHAnsi" w:cstheme="minorBidi"/>
          <w:noProof/>
          <w:kern w:val="2"/>
          <w:sz w:val="24"/>
          <w:szCs w:val="24"/>
          <w:lang w:eastAsia="en-GB"/>
          <w14:ligatures w14:val="standardContextual"/>
        </w:rPr>
        <w:tab/>
      </w:r>
      <w:r>
        <w:rPr>
          <w:noProof/>
        </w:rPr>
        <w:t>Forwarding reason</w:t>
      </w:r>
      <w:r>
        <w:rPr>
          <w:noProof/>
        </w:rPr>
        <w:tab/>
      </w:r>
      <w:r>
        <w:rPr>
          <w:noProof/>
        </w:rPr>
        <w:fldChar w:fldCharType="begin"/>
      </w:r>
      <w:r>
        <w:rPr>
          <w:noProof/>
        </w:rPr>
        <w:instrText xml:space="preserve"> PAGEREF _Toc218668454 \h </w:instrText>
      </w:r>
      <w:r>
        <w:rPr>
          <w:noProof/>
        </w:rPr>
      </w:r>
      <w:r>
        <w:rPr>
          <w:noProof/>
        </w:rPr>
        <w:fldChar w:fldCharType="separate"/>
      </w:r>
      <w:r>
        <w:rPr>
          <w:noProof/>
        </w:rPr>
        <w:t>96</w:t>
      </w:r>
      <w:r>
        <w:rPr>
          <w:noProof/>
        </w:rPr>
        <w:fldChar w:fldCharType="end"/>
      </w:r>
    </w:p>
    <w:p w14:paraId="2B30BEBD" w14:textId="6FA5621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7.6.5.6</w:t>
      </w:r>
      <w:r>
        <w:rPr>
          <w:rFonts w:asciiTheme="minorHAnsi" w:eastAsiaTheme="minorEastAsia" w:hAnsiTheme="minorHAnsi" w:cstheme="minorBidi"/>
          <w:noProof/>
          <w:kern w:val="2"/>
          <w:sz w:val="24"/>
          <w:szCs w:val="24"/>
          <w:lang w:eastAsia="en-GB"/>
          <w14:ligatures w14:val="standardContextual"/>
        </w:rPr>
        <w:tab/>
      </w:r>
      <w:r>
        <w:rPr>
          <w:noProof/>
        </w:rPr>
        <w:t>Forwarding interrogation required</w:t>
      </w:r>
      <w:r>
        <w:rPr>
          <w:noProof/>
        </w:rPr>
        <w:tab/>
      </w:r>
      <w:r>
        <w:rPr>
          <w:noProof/>
        </w:rPr>
        <w:fldChar w:fldCharType="begin"/>
      </w:r>
      <w:r>
        <w:rPr>
          <w:noProof/>
        </w:rPr>
        <w:instrText xml:space="preserve"> PAGEREF _Toc218668455 \h </w:instrText>
      </w:r>
      <w:r>
        <w:rPr>
          <w:noProof/>
        </w:rPr>
      </w:r>
      <w:r>
        <w:rPr>
          <w:noProof/>
        </w:rPr>
        <w:fldChar w:fldCharType="separate"/>
      </w:r>
      <w:r>
        <w:rPr>
          <w:noProof/>
        </w:rPr>
        <w:t>97</w:t>
      </w:r>
      <w:r>
        <w:rPr>
          <w:noProof/>
        </w:rPr>
        <w:fldChar w:fldCharType="end"/>
      </w:r>
    </w:p>
    <w:p w14:paraId="08121282" w14:textId="777C6EB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w:t>
      </w:r>
      <w:r>
        <w:rPr>
          <w:rFonts w:asciiTheme="minorHAnsi" w:eastAsiaTheme="minorEastAsia" w:hAnsiTheme="minorHAnsi" w:cstheme="minorBidi"/>
          <w:noProof/>
          <w:kern w:val="2"/>
          <w:sz w:val="24"/>
          <w:szCs w:val="24"/>
          <w:lang w:eastAsia="en-GB"/>
          <w14:ligatures w14:val="standardContextual"/>
        </w:rPr>
        <w:tab/>
      </w:r>
      <w:r>
        <w:rPr>
          <w:noProof/>
        </w:rPr>
        <w:t>O-CSI</w:t>
      </w:r>
      <w:r>
        <w:rPr>
          <w:noProof/>
        </w:rPr>
        <w:tab/>
      </w:r>
      <w:r>
        <w:rPr>
          <w:noProof/>
        </w:rPr>
        <w:fldChar w:fldCharType="begin"/>
      </w:r>
      <w:r>
        <w:rPr>
          <w:noProof/>
        </w:rPr>
        <w:instrText xml:space="preserve"> PAGEREF _Toc218668456 \h </w:instrText>
      </w:r>
      <w:r>
        <w:rPr>
          <w:noProof/>
        </w:rPr>
      </w:r>
      <w:r>
        <w:rPr>
          <w:noProof/>
        </w:rPr>
        <w:fldChar w:fldCharType="separate"/>
      </w:r>
      <w:r>
        <w:rPr>
          <w:noProof/>
        </w:rPr>
        <w:t>97</w:t>
      </w:r>
      <w:r>
        <w:rPr>
          <w:noProof/>
        </w:rPr>
        <w:fldChar w:fldCharType="end"/>
      </w:r>
    </w:p>
    <w:p w14:paraId="385CCCE5" w14:textId="64D784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7.6.5.7A</w:t>
      </w:r>
      <w:r>
        <w:rPr>
          <w:rFonts w:asciiTheme="minorHAnsi" w:eastAsiaTheme="minorEastAsia" w:hAnsiTheme="minorHAnsi" w:cstheme="minorBidi"/>
          <w:noProof/>
          <w:kern w:val="2"/>
          <w:sz w:val="24"/>
          <w:szCs w:val="24"/>
          <w:lang w:eastAsia="en-GB"/>
          <w14:ligatures w14:val="standardContextual"/>
        </w:rPr>
        <w:tab/>
      </w:r>
      <w:r>
        <w:rPr>
          <w:noProof/>
        </w:rPr>
        <w:t>D-CSI</w:t>
      </w:r>
      <w:r>
        <w:rPr>
          <w:noProof/>
        </w:rPr>
        <w:tab/>
      </w:r>
      <w:r>
        <w:rPr>
          <w:noProof/>
        </w:rPr>
        <w:fldChar w:fldCharType="begin"/>
      </w:r>
      <w:r>
        <w:rPr>
          <w:noProof/>
        </w:rPr>
        <w:instrText xml:space="preserve"> PAGEREF _Toc218668457 \h </w:instrText>
      </w:r>
      <w:r>
        <w:rPr>
          <w:noProof/>
        </w:rPr>
      </w:r>
      <w:r>
        <w:rPr>
          <w:noProof/>
        </w:rPr>
        <w:fldChar w:fldCharType="separate"/>
      </w:r>
      <w:r>
        <w:rPr>
          <w:noProof/>
        </w:rPr>
        <w:t>97</w:t>
      </w:r>
      <w:r>
        <w:rPr>
          <w:noProof/>
        </w:rPr>
        <w:fldChar w:fldCharType="end"/>
      </w:r>
    </w:p>
    <w:p w14:paraId="5B2D5035" w14:textId="61A5DBF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7.6.5.7B</w:t>
      </w:r>
      <w:r>
        <w:rPr>
          <w:rFonts w:asciiTheme="minorHAnsi" w:eastAsiaTheme="minorEastAsia" w:hAnsiTheme="minorHAnsi" w:cstheme="minorBidi"/>
          <w:noProof/>
          <w:kern w:val="2"/>
          <w:sz w:val="24"/>
          <w:szCs w:val="24"/>
          <w:lang w:eastAsia="en-GB"/>
          <w14:ligatures w14:val="standardContextual"/>
        </w:rPr>
        <w:tab/>
      </w:r>
      <w:r>
        <w:rPr>
          <w:noProof/>
        </w:rPr>
        <w:t>T-CSI</w:t>
      </w:r>
      <w:r>
        <w:rPr>
          <w:noProof/>
        </w:rPr>
        <w:tab/>
      </w:r>
      <w:r>
        <w:rPr>
          <w:noProof/>
        </w:rPr>
        <w:fldChar w:fldCharType="begin"/>
      </w:r>
      <w:r>
        <w:rPr>
          <w:noProof/>
        </w:rPr>
        <w:instrText xml:space="preserve"> PAGEREF _Toc218668458 \h </w:instrText>
      </w:r>
      <w:r>
        <w:rPr>
          <w:noProof/>
        </w:rPr>
      </w:r>
      <w:r>
        <w:rPr>
          <w:noProof/>
        </w:rPr>
        <w:fldChar w:fldCharType="separate"/>
      </w:r>
      <w:r>
        <w:rPr>
          <w:noProof/>
        </w:rPr>
        <w:t>97</w:t>
      </w:r>
      <w:r>
        <w:rPr>
          <w:noProof/>
        </w:rPr>
        <w:fldChar w:fldCharType="end"/>
      </w:r>
    </w:p>
    <w:p w14:paraId="746AEFB2" w14:textId="0E6E163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7.6.5.7C</w:t>
      </w:r>
      <w:r>
        <w:rPr>
          <w:rFonts w:asciiTheme="minorHAnsi" w:eastAsiaTheme="minorEastAsia" w:hAnsiTheme="minorHAnsi" w:cstheme="minorBidi"/>
          <w:noProof/>
          <w:kern w:val="2"/>
          <w:sz w:val="24"/>
          <w:szCs w:val="24"/>
          <w:lang w:eastAsia="en-GB"/>
          <w14:ligatures w14:val="standardContextual"/>
        </w:rPr>
        <w:tab/>
      </w:r>
      <w:r>
        <w:rPr>
          <w:noProof/>
        </w:rPr>
        <w:t>VT-CSI</w:t>
      </w:r>
      <w:r>
        <w:rPr>
          <w:noProof/>
        </w:rPr>
        <w:tab/>
      </w:r>
      <w:r>
        <w:rPr>
          <w:noProof/>
        </w:rPr>
        <w:fldChar w:fldCharType="begin"/>
      </w:r>
      <w:r>
        <w:rPr>
          <w:noProof/>
        </w:rPr>
        <w:instrText xml:space="preserve"> PAGEREF _Toc218668459 \h </w:instrText>
      </w:r>
      <w:r>
        <w:rPr>
          <w:noProof/>
        </w:rPr>
      </w:r>
      <w:r>
        <w:rPr>
          <w:noProof/>
        </w:rPr>
        <w:fldChar w:fldCharType="separate"/>
      </w:r>
      <w:r>
        <w:rPr>
          <w:noProof/>
        </w:rPr>
        <w:t>97</w:t>
      </w:r>
      <w:r>
        <w:rPr>
          <w:noProof/>
        </w:rPr>
        <w:fldChar w:fldCharType="end"/>
      </w:r>
    </w:p>
    <w:p w14:paraId="457A75D3" w14:textId="2C18F77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7.6.5.7D</w:t>
      </w:r>
      <w:r>
        <w:rPr>
          <w:rFonts w:asciiTheme="minorHAnsi" w:eastAsiaTheme="minorEastAsia" w:hAnsiTheme="minorHAnsi" w:cstheme="minorBidi"/>
          <w:noProof/>
          <w:kern w:val="2"/>
          <w:sz w:val="24"/>
          <w:szCs w:val="24"/>
          <w:lang w:eastAsia="en-GB"/>
          <w14:ligatures w14:val="standardContextual"/>
        </w:rPr>
        <w:tab/>
      </w:r>
      <w:r>
        <w:rPr>
          <w:noProof/>
        </w:rPr>
        <w:t>O-IM-CSI</w:t>
      </w:r>
      <w:r>
        <w:rPr>
          <w:noProof/>
        </w:rPr>
        <w:tab/>
      </w:r>
      <w:r>
        <w:rPr>
          <w:noProof/>
        </w:rPr>
        <w:fldChar w:fldCharType="begin"/>
      </w:r>
      <w:r>
        <w:rPr>
          <w:noProof/>
        </w:rPr>
        <w:instrText xml:space="preserve"> PAGEREF _Toc218668460 \h </w:instrText>
      </w:r>
      <w:r>
        <w:rPr>
          <w:noProof/>
        </w:rPr>
      </w:r>
      <w:r>
        <w:rPr>
          <w:noProof/>
        </w:rPr>
        <w:fldChar w:fldCharType="separate"/>
      </w:r>
      <w:r>
        <w:rPr>
          <w:noProof/>
        </w:rPr>
        <w:t>97</w:t>
      </w:r>
      <w:r>
        <w:rPr>
          <w:noProof/>
        </w:rPr>
        <w:fldChar w:fldCharType="end"/>
      </w:r>
    </w:p>
    <w:p w14:paraId="06070ABB" w14:textId="6C33B43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7.6.5.7E</w:t>
      </w:r>
      <w:r>
        <w:rPr>
          <w:rFonts w:asciiTheme="minorHAnsi" w:eastAsiaTheme="minorEastAsia" w:hAnsiTheme="minorHAnsi" w:cstheme="minorBidi"/>
          <w:noProof/>
          <w:kern w:val="2"/>
          <w:sz w:val="24"/>
          <w:szCs w:val="24"/>
          <w:lang w:eastAsia="en-GB"/>
          <w14:ligatures w14:val="standardContextual"/>
        </w:rPr>
        <w:tab/>
      </w:r>
      <w:r>
        <w:rPr>
          <w:noProof/>
        </w:rPr>
        <w:t>D-IM-CSI</w:t>
      </w:r>
      <w:r>
        <w:rPr>
          <w:noProof/>
        </w:rPr>
        <w:tab/>
      </w:r>
      <w:r>
        <w:rPr>
          <w:noProof/>
        </w:rPr>
        <w:fldChar w:fldCharType="begin"/>
      </w:r>
      <w:r>
        <w:rPr>
          <w:noProof/>
        </w:rPr>
        <w:instrText xml:space="preserve"> PAGEREF _Toc218668461 \h </w:instrText>
      </w:r>
      <w:r>
        <w:rPr>
          <w:noProof/>
        </w:rPr>
      </w:r>
      <w:r>
        <w:rPr>
          <w:noProof/>
        </w:rPr>
        <w:fldChar w:fldCharType="separate"/>
      </w:r>
      <w:r>
        <w:rPr>
          <w:noProof/>
        </w:rPr>
        <w:t>97</w:t>
      </w:r>
      <w:r>
        <w:rPr>
          <w:noProof/>
        </w:rPr>
        <w:fldChar w:fldCharType="end"/>
      </w:r>
    </w:p>
    <w:p w14:paraId="57334AB3" w14:textId="4F7933F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7.6.5.7F</w:t>
      </w:r>
      <w:r>
        <w:rPr>
          <w:rFonts w:asciiTheme="minorHAnsi" w:eastAsiaTheme="minorEastAsia" w:hAnsiTheme="minorHAnsi" w:cstheme="minorBidi"/>
          <w:noProof/>
          <w:kern w:val="2"/>
          <w:sz w:val="24"/>
          <w:szCs w:val="24"/>
          <w:lang w:eastAsia="en-GB"/>
          <w14:ligatures w14:val="standardContextual"/>
        </w:rPr>
        <w:tab/>
      </w:r>
      <w:r>
        <w:rPr>
          <w:noProof/>
        </w:rPr>
        <w:t>VT-IM-CSI</w:t>
      </w:r>
      <w:r>
        <w:rPr>
          <w:noProof/>
        </w:rPr>
        <w:tab/>
      </w:r>
      <w:r>
        <w:rPr>
          <w:noProof/>
        </w:rPr>
        <w:fldChar w:fldCharType="begin"/>
      </w:r>
      <w:r>
        <w:rPr>
          <w:noProof/>
        </w:rPr>
        <w:instrText xml:space="preserve"> PAGEREF _Toc218668462 \h </w:instrText>
      </w:r>
      <w:r>
        <w:rPr>
          <w:noProof/>
        </w:rPr>
      </w:r>
      <w:r>
        <w:rPr>
          <w:noProof/>
        </w:rPr>
        <w:fldChar w:fldCharType="separate"/>
      </w:r>
      <w:r>
        <w:rPr>
          <w:noProof/>
        </w:rPr>
        <w:t>97</w:t>
      </w:r>
      <w:r>
        <w:rPr>
          <w:noProof/>
        </w:rPr>
        <w:fldChar w:fldCharType="end"/>
      </w:r>
    </w:p>
    <w:p w14:paraId="65C599A7" w14:textId="1FDE2EC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_Toc218668463 \h </w:instrText>
      </w:r>
      <w:r>
        <w:rPr>
          <w:noProof/>
        </w:rPr>
      </w:r>
      <w:r>
        <w:rPr>
          <w:noProof/>
        </w:rPr>
        <w:fldChar w:fldCharType="separate"/>
      </w:r>
      <w:r>
        <w:rPr>
          <w:noProof/>
        </w:rPr>
        <w:t>97</w:t>
      </w:r>
      <w:r>
        <w:rPr>
          <w:noProof/>
        </w:rPr>
        <w:fldChar w:fldCharType="end"/>
      </w:r>
    </w:p>
    <w:p w14:paraId="68A499B2" w14:textId="586AE18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_Toc218668464 \h </w:instrText>
      </w:r>
      <w:r>
        <w:rPr>
          <w:noProof/>
        </w:rPr>
      </w:r>
      <w:r>
        <w:rPr>
          <w:noProof/>
        </w:rPr>
        <w:fldChar w:fldCharType="separate"/>
      </w:r>
      <w:r>
        <w:rPr>
          <w:noProof/>
        </w:rPr>
        <w:t>97</w:t>
      </w:r>
      <w:r>
        <w:rPr>
          <w:noProof/>
        </w:rPr>
        <w:fldChar w:fldCharType="end"/>
      </w:r>
    </w:p>
    <w:p w14:paraId="0DA92F70" w14:textId="1043B23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_Toc218668465 \h </w:instrText>
      </w:r>
      <w:r>
        <w:rPr>
          <w:noProof/>
        </w:rPr>
      </w:r>
      <w:r>
        <w:rPr>
          <w:noProof/>
        </w:rPr>
        <w:fldChar w:fldCharType="separate"/>
      </w:r>
      <w:r>
        <w:rPr>
          <w:noProof/>
        </w:rPr>
        <w:t>97</w:t>
      </w:r>
      <w:r>
        <w:rPr>
          <w:noProof/>
        </w:rPr>
        <w:fldChar w:fldCharType="end"/>
      </w:r>
    </w:p>
    <w:p w14:paraId="2E8D9323" w14:textId="1E2584D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7.6.5.11</w:t>
      </w:r>
      <w:r>
        <w:rPr>
          <w:rFonts w:asciiTheme="minorHAnsi" w:eastAsiaTheme="minorEastAsia" w:hAnsiTheme="minorHAnsi" w:cstheme="minorBidi"/>
          <w:noProof/>
          <w:kern w:val="2"/>
          <w:sz w:val="24"/>
          <w:szCs w:val="24"/>
          <w:lang w:eastAsia="en-GB"/>
          <w14:ligatures w14:val="standardContextual"/>
        </w:rPr>
        <w:tab/>
      </w:r>
      <w:r>
        <w:rPr>
          <w:noProof/>
        </w:rPr>
        <w:t>CCBS Feature</w:t>
      </w:r>
      <w:r>
        <w:rPr>
          <w:noProof/>
        </w:rPr>
        <w:tab/>
      </w:r>
      <w:r>
        <w:rPr>
          <w:noProof/>
        </w:rPr>
        <w:fldChar w:fldCharType="begin"/>
      </w:r>
      <w:r>
        <w:rPr>
          <w:noProof/>
        </w:rPr>
        <w:instrText xml:space="preserve"> PAGEREF _Toc218668466 \h </w:instrText>
      </w:r>
      <w:r>
        <w:rPr>
          <w:noProof/>
        </w:rPr>
      </w:r>
      <w:r>
        <w:rPr>
          <w:noProof/>
        </w:rPr>
        <w:fldChar w:fldCharType="separate"/>
      </w:r>
      <w:r>
        <w:rPr>
          <w:noProof/>
        </w:rPr>
        <w:t>97</w:t>
      </w:r>
      <w:r>
        <w:rPr>
          <w:noProof/>
        </w:rPr>
        <w:fldChar w:fldCharType="end"/>
      </w:r>
    </w:p>
    <w:p w14:paraId="08526914" w14:textId="1F8EFD7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7.6.5.12</w:t>
      </w:r>
      <w:r>
        <w:rPr>
          <w:rFonts w:asciiTheme="minorHAnsi" w:eastAsiaTheme="minorEastAsia" w:hAnsiTheme="minorHAnsi" w:cstheme="minorBidi"/>
          <w:noProof/>
          <w:kern w:val="2"/>
          <w:sz w:val="24"/>
          <w:szCs w:val="24"/>
          <w:lang w:eastAsia="en-GB"/>
          <w14:ligatures w14:val="standardContextual"/>
        </w:rPr>
        <w:tab/>
      </w:r>
      <w:r>
        <w:rPr>
          <w:noProof/>
        </w:rPr>
        <w:t>UU Data</w:t>
      </w:r>
      <w:r>
        <w:rPr>
          <w:noProof/>
        </w:rPr>
        <w:tab/>
      </w:r>
      <w:r>
        <w:rPr>
          <w:noProof/>
        </w:rPr>
        <w:fldChar w:fldCharType="begin"/>
      </w:r>
      <w:r>
        <w:rPr>
          <w:noProof/>
        </w:rPr>
        <w:instrText xml:space="preserve"> PAGEREF _Toc218668467 \h </w:instrText>
      </w:r>
      <w:r>
        <w:rPr>
          <w:noProof/>
        </w:rPr>
      </w:r>
      <w:r>
        <w:rPr>
          <w:noProof/>
        </w:rPr>
        <w:fldChar w:fldCharType="separate"/>
      </w:r>
      <w:r>
        <w:rPr>
          <w:noProof/>
        </w:rPr>
        <w:t>98</w:t>
      </w:r>
      <w:r>
        <w:rPr>
          <w:noProof/>
        </w:rPr>
        <w:fldChar w:fldCharType="end"/>
      </w:r>
    </w:p>
    <w:p w14:paraId="5C95E30E" w14:textId="1D72415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7.6.5.14</w:t>
      </w:r>
      <w:r>
        <w:rPr>
          <w:rFonts w:asciiTheme="minorHAnsi" w:eastAsiaTheme="minorEastAsia" w:hAnsiTheme="minorHAnsi" w:cstheme="minorBidi"/>
          <w:noProof/>
          <w:kern w:val="2"/>
          <w:sz w:val="24"/>
          <w:szCs w:val="24"/>
          <w:lang w:eastAsia="en-GB"/>
          <w14:ligatures w14:val="standardContextual"/>
        </w:rPr>
        <w:tab/>
      </w:r>
      <w:r>
        <w:rPr>
          <w:noProof/>
        </w:rPr>
        <w:t>Number Portability Status</w:t>
      </w:r>
      <w:r>
        <w:rPr>
          <w:noProof/>
        </w:rPr>
        <w:tab/>
      </w:r>
      <w:r>
        <w:rPr>
          <w:noProof/>
        </w:rPr>
        <w:fldChar w:fldCharType="begin"/>
      </w:r>
      <w:r>
        <w:rPr>
          <w:noProof/>
        </w:rPr>
        <w:instrText xml:space="preserve"> PAGEREF _Toc218668468 \h </w:instrText>
      </w:r>
      <w:r>
        <w:rPr>
          <w:noProof/>
        </w:rPr>
      </w:r>
      <w:r>
        <w:rPr>
          <w:noProof/>
        </w:rPr>
        <w:fldChar w:fldCharType="separate"/>
      </w:r>
      <w:r>
        <w:rPr>
          <w:noProof/>
        </w:rPr>
        <w:t>98</w:t>
      </w:r>
      <w:r>
        <w:rPr>
          <w:noProof/>
        </w:rPr>
        <w:fldChar w:fldCharType="end"/>
      </w:r>
    </w:p>
    <w:p w14:paraId="7D34722A" w14:textId="40AD955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7.6.5.15</w:t>
      </w:r>
      <w:r>
        <w:rPr>
          <w:rFonts w:asciiTheme="minorHAnsi" w:eastAsiaTheme="minorEastAsia" w:hAnsiTheme="minorHAnsi" w:cstheme="minorBidi"/>
          <w:noProof/>
          <w:kern w:val="2"/>
          <w:sz w:val="24"/>
          <w:szCs w:val="24"/>
          <w:lang w:eastAsia="en-GB"/>
          <w14:ligatures w14:val="standardContextual"/>
        </w:rPr>
        <w:tab/>
      </w:r>
      <w:r>
        <w:rPr>
          <w:noProof/>
          <w:lang w:eastAsia="ja-JP"/>
        </w:rPr>
        <w:t>Pre-paging supported</w:t>
      </w:r>
      <w:r>
        <w:rPr>
          <w:noProof/>
        </w:rPr>
        <w:tab/>
      </w:r>
      <w:r>
        <w:rPr>
          <w:noProof/>
        </w:rPr>
        <w:fldChar w:fldCharType="begin"/>
      </w:r>
      <w:r>
        <w:rPr>
          <w:noProof/>
        </w:rPr>
        <w:instrText xml:space="preserve"> PAGEREF _Toc218668469 \h </w:instrText>
      </w:r>
      <w:r>
        <w:rPr>
          <w:noProof/>
        </w:rPr>
      </w:r>
      <w:r>
        <w:rPr>
          <w:noProof/>
        </w:rPr>
        <w:fldChar w:fldCharType="separate"/>
      </w:r>
      <w:r>
        <w:rPr>
          <w:noProof/>
        </w:rPr>
        <w:t>98</w:t>
      </w:r>
      <w:r>
        <w:rPr>
          <w:noProof/>
        </w:rPr>
        <w:fldChar w:fldCharType="end"/>
      </w:r>
    </w:p>
    <w:p w14:paraId="600CAC8B" w14:textId="1511C85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7.6.5.16</w:t>
      </w:r>
      <w:r>
        <w:rPr>
          <w:rFonts w:asciiTheme="minorHAnsi" w:eastAsiaTheme="minorEastAsia" w:hAnsiTheme="minorHAnsi" w:cstheme="minorBidi"/>
          <w:noProof/>
          <w:kern w:val="2"/>
          <w:sz w:val="24"/>
          <w:szCs w:val="24"/>
          <w:lang w:eastAsia="en-GB"/>
          <w14:ligatures w14:val="standardContextual"/>
        </w:rPr>
        <w:tab/>
      </w:r>
      <w:r>
        <w:rPr>
          <w:noProof/>
        </w:rPr>
        <w:t>MT Roaming Retry Supported</w:t>
      </w:r>
      <w:r>
        <w:rPr>
          <w:noProof/>
        </w:rPr>
        <w:tab/>
      </w:r>
      <w:r>
        <w:rPr>
          <w:noProof/>
        </w:rPr>
        <w:fldChar w:fldCharType="begin"/>
      </w:r>
      <w:r>
        <w:rPr>
          <w:noProof/>
        </w:rPr>
        <w:instrText xml:space="preserve"> PAGEREF _Toc218668470 \h </w:instrText>
      </w:r>
      <w:r>
        <w:rPr>
          <w:noProof/>
        </w:rPr>
      </w:r>
      <w:r>
        <w:rPr>
          <w:noProof/>
        </w:rPr>
        <w:fldChar w:fldCharType="separate"/>
      </w:r>
      <w:r>
        <w:rPr>
          <w:noProof/>
        </w:rPr>
        <w:t>98</w:t>
      </w:r>
      <w:r>
        <w:rPr>
          <w:noProof/>
        </w:rPr>
        <w:fldChar w:fldCharType="end"/>
      </w:r>
    </w:p>
    <w:p w14:paraId="614430ED" w14:textId="3AFB31F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7.6.5.17</w:t>
      </w:r>
      <w:r>
        <w:rPr>
          <w:rFonts w:asciiTheme="minorHAnsi" w:eastAsiaTheme="minorEastAsia" w:hAnsiTheme="minorHAnsi" w:cstheme="minorBidi"/>
          <w:noProof/>
          <w:kern w:val="2"/>
          <w:sz w:val="24"/>
          <w:szCs w:val="24"/>
          <w:lang w:eastAsia="en-GB"/>
          <w14:ligatures w14:val="standardContextual"/>
        </w:rPr>
        <w:tab/>
      </w:r>
      <w:r>
        <w:rPr>
          <w:noProof/>
        </w:rPr>
        <w:t>MT Roaming Retry</w:t>
      </w:r>
      <w:r>
        <w:rPr>
          <w:noProof/>
        </w:rPr>
        <w:tab/>
      </w:r>
      <w:r>
        <w:rPr>
          <w:noProof/>
        </w:rPr>
        <w:fldChar w:fldCharType="begin"/>
      </w:r>
      <w:r>
        <w:rPr>
          <w:noProof/>
        </w:rPr>
        <w:instrText xml:space="preserve"> PAGEREF _Toc218668471 \h </w:instrText>
      </w:r>
      <w:r>
        <w:rPr>
          <w:noProof/>
        </w:rPr>
      </w:r>
      <w:r>
        <w:rPr>
          <w:noProof/>
        </w:rPr>
        <w:fldChar w:fldCharType="separate"/>
      </w:r>
      <w:r>
        <w:rPr>
          <w:noProof/>
        </w:rPr>
        <w:t>98</w:t>
      </w:r>
      <w:r>
        <w:rPr>
          <w:noProof/>
        </w:rPr>
        <w:fldChar w:fldCharType="end"/>
      </w:r>
    </w:p>
    <w:p w14:paraId="1015EB89" w14:textId="1B4578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7.6.5.18</w:t>
      </w:r>
      <w:r>
        <w:rPr>
          <w:rFonts w:asciiTheme="minorHAnsi" w:eastAsiaTheme="minorEastAsia" w:hAnsiTheme="minorHAnsi" w:cstheme="minorBidi"/>
          <w:noProof/>
          <w:kern w:val="2"/>
          <w:sz w:val="24"/>
          <w:szCs w:val="24"/>
          <w:lang w:eastAsia="en-GB"/>
          <w14:ligatures w14:val="standardContextual"/>
        </w:rPr>
        <w:tab/>
      </w:r>
      <w:r>
        <w:rPr>
          <w:noProof/>
        </w:rPr>
        <w:t>Paging Area</w:t>
      </w:r>
      <w:r>
        <w:rPr>
          <w:noProof/>
        </w:rPr>
        <w:tab/>
      </w:r>
      <w:r>
        <w:rPr>
          <w:noProof/>
        </w:rPr>
        <w:fldChar w:fldCharType="begin"/>
      </w:r>
      <w:r>
        <w:rPr>
          <w:noProof/>
        </w:rPr>
        <w:instrText xml:space="preserve"> PAGEREF _Toc218668472 \h </w:instrText>
      </w:r>
      <w:r>
        <w:rPr>
          <w:noProof/>
        </w:rPr>
      </w:r>
      <w:r>
        <w:rPr>
          <w:noProof/>
        </w:rPr>
        <w:fldChar w:fldCharType="separate"/>
      </w:r>
      <w:r>
        <w:rPr>
          <w:noProof/>
        </w:rPr>
        <w:t>98</w:t>
      </w:r>
      <w:r>
        <w:rPr>
          <w:noProof/>
        </w:rPr>
        <w:fldChar w:fldCharType="end"/>
      </w:r>
    </w:p>
    <w:p w14:paraId="33F9AEC7" w14:textId="3A2A838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7.6.5.19</w:t>
      </w:r>
      <w:r>
        <w:rPr>
          <w:rFonts w:asciiTheme="minorHAnsi" w:eastAsiaTheme="minorEastAsia" w:hAnsiTheme="minorHAnsi" w:cstheme="minorBidi"/>
          <w:noProof/>
          <w:kern w:val="2"/>
          <w:sz w:val="24"/>
          <w:szCs w:val="24"/>
          <w:lang w:eastAsia="en-GB"/>
          <w14:ligatures w14:val="standardContextual"/>
        </w:rPr>
        <w:tab/>
      </w:r>
      <w:r>
        <w:rPr>
          <w:noProof/>
        </w:rPr>
        <w:t>Call Priority</w:t>
      </w:r>
      <w:r>
        <w:rPr>
          <w:noProof/>
        </w:rPr>
        <w:tab/>
      </w:r>
      <w:r>
        <w:rPr>
          <w:noProof/>
        </w:rPr>
        <w:fldChar w:fldCharType="begin"/>
      </w:r>
      <w:r>
        <w:rPr>
          <w:noProof/>
        </w:rPr>
        <w:instrText xml:space="preserve"> PAGEREF _Toc218668473 \h </w:instrText>
      </w:r>
      <w:r>
        <w:rPr>
          <w:noProof/>
        </w:rPr>
      </w:r>
      <w:r>
        <w:rPr>
          <w:noProof/>
        </w:rPr>
        <w:fldChar w:fldCharType="separate"/>
      </w:r>
      <w:r>
        <w:rPr>
          <w:noProof/>
        </w:rPr>
        <w:t>98</w:t>
      </w:r>
      <w:r>
        <w:rPr>
          <w:noProof/>
        </w:rPr>
        <w:fldChar w:fldCharType="end"/>
      </w:r>
    </w:p>
    <w:p w14:paraId="0CB2D120" w14:textId="3BCC3EA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7.6.5.20</w:t>
      </w:r>
      <w:r>
        <w:rPr>
          <w:rFonts w:asciiTheme="minorHAnsi" w:eastAsiaTheme="minorEastAsia" w:hAnsiTheme="minorHAnsi" w:cstheme="minorBidi"/>
          <w:noProof/>
          <w:kern w:val="2"/>
          <w:sz w:val="24"/>
          <w:szCs w:val="24"/>
          <w:lang w:eastAsia="en-GB"/>
          <w14:ligatures w14:val="standardContextual"/>
        </w:rPr>
        <w:tab/>
      </w:r>
      <w:r>
        <w:rPr>
          <w:noProof/>
        </w:rPr>
        <w:t>MTRF Supported</w:t>
      </w:r>
      <w:r>
        <w:rPr>
          <w:noProof/>
        </w:rPr>
        <w:tab/>
      </w:r>
      <w:r>
        <w:rPr>
          <w:noProof/>
        </w:rPr>
        <w:fldChar w:fldCharType="begin"/>
      </w:r>
      <w:r>
        <w:rPr>
          <w:noProof/>
        </w:rPr>
        <w:instrText xml:space="preserve"> PAGEREF _Toc218668474 \h </w:instrText>
      </w:r>
      <w:r>
        <w:rPr>
          <w:noProof/>
        </w:rPr>
      </w:r>
      <w:r>
        <w:rPr>
          <w:noProof/>
        </w:rPr>
        <w:fldChar w:fldCharType="separate"/>
      </w:r>
      <w:r>
        <w:rPr>
          <w:noProof/>
        </w:rPr>
        <w:t>98</w:t>
      </w:r>
      <w:r>
        <w:rPr>
          <w:noProof/>
        </w:rPr>
        <w:fldChar w:fldCharType="end"/>
      </w:r>
    </w:p>
    <w:p w14:paraId="430D8161" w14:textId="44700ED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7.6.5.21</w:t>
      </w:r>
      <w:r>
        <w:rPr>
          <w:rFonts w:asciiTheme="minorHAnsi" w:eastAsiaTheme="minorEastAsia" w:hAnsiTheme="minorHAnsi" w:cstheme="minorBidi"/>
          <w:noProof/>
          <w:kern w:val="2"/>
          <w:sz w:val="24"/>
          <w:szCs w:val="24"/>
          <w:lang w:eastAsia="en-GB"/>
          <w14:ligatures w14:val="standardContextual"/>
        </w:rPr>
        <w:tab/>
      </w:r>
      <w:r>
        <w:rPr>
          <w:noProof/>
        </w:rPr>
        <w:t xml:space="preserve">LCLS </w:t>
      </w:r>
      <w:r>
        <w:rPr>
          <w:noProof/>
          <w:lang w:eastAsia="zh-CN"/>
        </w:rPr>
        <w:t xml:space="preserve">Global </w:t>
      </w:r>
      <w:r>
        <w:rPr>
          <w:noProof/>
        </w:rPr>
        <w:t>Call Reference (LCLS GCR)</w:t>
      </w:r>
      <w:r>
        <w:rPr>
          <w:noProof/>
        </w:rPr>
        <w:tab/>
      </w:r>
      <w:r>
        <w:rPr>
          <w:noProof/>
        </w:rPr>
        <w:fldChar w:fldCharType="begin"/>
      </w:r>
      <w:r>
        <w:rPr>
          <w:noProof/>
        </w:rPr>
        <w:instrText xml:space="preserve"> PAGEREF _Toc218668475 \h </w:instrText>
      </w:r>
      <w:r>
        <w:rPr>
          <w:noProof/>
        </w:rPr>
      </w:r>
      <w:r>
        <w:rPr>
          <w:noProof/>
        </w:rPr>
        <w:fldChar w:fldCharType="separate"/>
      </w:r>
      <w:r>
        <w:rPr>
          <w:noProof/>
        </w:rPr>
        <w:t>98</w:t>
      </w:r>
      <w:r>
        <w:rPr>
          <w:noProof/>
        </w:rPr>
        <w:fldChar w:fldCharType="end"/>
      </w:r>
    </w:p>
    <w:p w14:paraId="78294E63" w14:textId="3E7E0A3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7.6.5.22</w:t>
      </w:r>
      <w:r>
        <w:rPr>
          <w:rFonts w:asciiTheme="minorHAnsi" w:eastAsiaTheme="minorEastAsia" w:hAnsiTheme="minorHAnsi" w:cstheme="minorBidi"/>
          <w:noProof/>
          <w:kern w:val="2"/>
          <w:sz w:val="24"/>
          <w:szCs w:val="24"/>
          <w:lang w:eastAsia="en-GB"/>
          <w14:ligatures w14:val="standardContextual"/>
        </w:rPr>
        <w:tab/>
      </w:r>
      <w:r>
        <w:rPr>
          <w:noProof/>
          <w:lang w:eastAsia="zh-CN"/>
        </w:rPr>
        <w:t>LCLS-Negotiation</w:t>
      </w:r>
      <w:r>
        <w:rPr>
          <w:noProof/>
        </w:rPr>
        <w:tab/>
      </w:r>
      <w:r>
        <w:rPr>
          <w:noProof/>
        </w:rPr>
        <w:fldChar w:fldCharType="begin"/>
      </w:r>
      <w:r>
        <w:rPr>
          <w:noProof/>
        </w:rPr>
        <w:instrText xml:space="preserve"> PAGEREF _Toc218668476 \h </w:instrText>
      </w:r>
      <w:r>
        <w:rPr>
          <w:noProof/>
        </w:rPr>
      </w:r>
      <w:r>
        <w:rPr>
          <w:noProof/>
        </w:rPr>
        <w:fldChar w:fldCharType="separate"/>
      </w:r>
      <w:r>
        <w:rPr>
          <w:noProof/>
        </w:rPr>
        <w:t>98</w:t>
      </w:r>
      <w:r>
        <w:rPr>
          <w:noProof/>
        </w:rPr>
        <w:fldChar w:fldCharType="end"/>
      </w:r>
    </w:p>
    <w:p w14:paraId="63B1183C" w14:textId="7A4A283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7.6.5.23</w:t>
      </w:r>
      <w:r>
        <w:rPr>
          <w:rFonts w:asciiTheme="minorHAnsi" w:eastAsiaTheme="minorEastAsia" w:hAnsiTheme="minorHAnsi" w:cstheme="minorBidi"/>
          <w:noProof/>
          <w:kern w:val="2"/>
          <w:sz w:val="24"/>
          <w:szCs w:val="24"/>
          <w:lang w:eastAsia="en-GB"/>
          <w14:ligatures w14:val="standardContextual"/>
        </w:rPr>
        <w:tab/>
      </w:r>
      <w:r>
        <w:rPr>
          <w:noProof/>
          <w:lang w:eastAsia="zh-CN"/>
        </w:rPr>
        <w:t>LCLS-Configuration-Preference</w:t>
      </w:r>
      <w:r>
        <w:rPr>
          <w:noProof/>
        </w:rPr>
        <w:tab/>
      </w:r>
      <w:r>
        <w:rPr>
          <w:noProof/>
        </w:rPr>
        <w:fldChar w:fldCharType="begin"/>
      </w:r>
      <w:r>
        <w:rPr>
          <w:noProof/>
        </w:rPr>
        <w:instrText xml:space="preserve"> PAGEREF _Toc218668477 \h </w:instrText>
      </w:r>
      <w:r>
        <w:rPr>
          <w:noProof/>
        </w:rPr>
      </w:r>
      <w:r>
        <w:rPr>
          <w:noProof/>
        </w:rPr>
        <w:fldChar w:fldCharType="separate"/>
      </w:r>
      <w:r>
        <w:rPr>
          <w:noProof/>
        </w:rPr>
        <w:t>98</w:t>
      </w:r>
      <w:r>
        <w:rPr>
          <w:noProof/>
        </w:rPr>
        <w:fldChar w:fldCharType="end"/>
      </w:r>
    </w:p>
    <w:p w14:paraId="1BFBA1C5" w14:textId="0623E6B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7.6.6</w:t>
      </w:r>
      <w:r>
        <w:rPr>
          <w:rFonts w:asciiTheme="minorHAnsi" w:eastAsiaTheme="minorEastAsia" w:hAnsiTheme="minorHAnsi" w:cstheme="minorBidi"/>
          <w:noProof/>
          <w:kern w:val="2"/>
          <w:sz w:val="24"/>
          <w:szCs w:val="24"/>
          <w:lang w:eastAsia="en-GB"/>
          <w14:ligatures w14:val="standardContextual"/>
        </w:rPr>
        <w:tab/>
      </w:r>
      <w:r>
        <w:rPr>
          <w:noProof/>
        </w:rPr>
        <w:t>Radio parameters</w:t>
      </w:r>
      <w:r>
        <w:rPr>
          <w:noProof/>
        </w:rPr>
        <w:tab/>
      </w:r>
      <w:r>
        <w:rPr>
          <w:noProof/>
        </w:rPr>
        <w:fldChar w:fldCharType="begin"/>
      </w:r>
      <w:r>
        <w:rPr>
          <w:noProof/>
        </w:rPr>
        <w:instrText xml:space="preserve"> PAGEREF _Toc218668478 \h </w:instrText>
      </w:r>
      <w:r>
        <w:rPr>
          <w:noProof/>
        </w:rPr>
      </w:r>
      <w:r>
        <w:rPr>
          <w:noProof/>
        </w:rPr>
        <w:fldChar w:fldCharType="separate"/>
      </w:r>
      <w:r>
        <w:rPr>
          <w:noProof/>
        </w:rPr>
        <w:t>98</w:t>
      </w:r>
      <w:r>
        <w:rPr>
          <w:noProof/>
        </w:rPr>
        <w:fldChar w:fldCharType="end"/>
      </w:r>
    </w:p>
    <w:p w14:paraId="1F79D298" w14:textId="34ED09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7.6.6.1 - 7.6.6.3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_Toc218668479 \h </w:instrText>
      </w:r>
      <w:r>
        <w:rPr>
          <w:noProof/>
        </w:rPr>
      </w:r>
      <w:r>
        <w:rPr>
          <w:noProof/>
        </w:rPr>
        <w:fldChar w:fldCharType="separate"/>
      </w:r>
      <w:r>
        <w:rPr>
          <w:noProof/>
        </w:rPr>
        <w:t>99</w:t>
      </w:r>
      <w:r>
        <w:rPr>
          <w:noProof/>
        </w:rPr>
        <w:fldChar w:fldCharType="end"/>
      </w:r>
    </w:p>
    <w:p w14:paraId="1F90C466" w14:textId="27DC543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7.6.6.4</w:t>
      </w:r>
      <w:r>
        <w:rPr>
          <w:rFonts w:asciiTheme="minorHAnsi" w:eastAsiaTheme="minorEastAsia" w:hAnsiTheme="minorHAnsi" w:cstheme="minorBidi"/>
          <w:noProof/>
          <w:kern w:val="2"/>
          <w:sz w:val="24"/>
          <w:szCs w:val="24"/>
          <w:lang w:eastAsia="en-GB"/>
          <w14:ligatures w14:val="standardContextual"/>
        </w:rPr>
        <w:tab/>
      </w:r>
      <w:r>
        <w:rPr>
          <w:noProof/>
        </w:rPr>
        <w:t>GERAN Classmark</w:t>
      </w:r>
      <w:r>
        <w:rPr>
          <w:noProof/>
        </w:rPr>
        <w:tab/>
      </w:r>
      <w:r>
        <w:rPr>
          <w:noProof/>
        </w:rPr>
        <w:fldChar w:fldCharType="begin"/>
      </w:r>
      <w:r>
        <w:rPr>
          <w:noProof/>
        </w:rPr>
        <w:instrText xml:space="preserve"> PAGEREF _Toc218668480 \h </w:instrText>
      </w:r>
      <w:r>
        <w:rPr>
          <w:noProof/>
        </w:rPr>
      </w:r>
      <w:r>
        <w:rPr>
          <w:noProof/>
        </w:rPr>
        <w:fldChar w:fldCharType="separate"/>
      </w:r>
      <w:r>
        <w:rPr>
          <w:noProof/>
        </w:rPr>
        <w:t>99</w:t>
      </w:r>
      <w:r>
        <w:rPr>
          <w:noProof/>
        </w:rPr>
        <w:fldChar w:fldCharType="end"/>
      </w:r>
    </w:p>
    <w:p w14:paraId="0FCB32DB" w14:textId="1D4632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7.6.6.5</w:t>
      </w:r>
      <w:r>
        <w:rPr>
          <w:rFonts w:asciiTheme="minorHAnsi" w:eastAsiaTheme="minorEastAsia" w:hAnsiTheme="minorHAnsi" w:cstheme="minorBidi"/>
          <w:noProof/>
          <w:kern w:val="2"/>
          <w:sz w:val="24"/>
          <w:szCs w:val="24"/>
          <w:lang w:eastAsia="en-GB"/>
          <w14:ligatures w14:val="standardContextual"/>
        </w:rPr>
        <w:tab/>
      </w:r>
      <w:r>
        <w:rPr>
          <w:noProof/>
        </w:rPr>
        <w:t>BSSMAP Service Handover</w:t>
      </w:r>
      <w:r>
        <w:rPr>
          <w:noProof/>
        </w:rPr>
        <w:tab/>
      </w:r>
      <w:r>
        <w:rPr>
          <w:noProof/>
        </w:rPr>
        <w:fldChar w:fldCharType="begin"/>
      </w:r>
      <w:r>
        <w:rPr>
          <w:noProof/>
        </w:rPr>
        <w:instrText xml:space="preserve"> PAGEREF _Toc218668481 \h </w:instrText>
      </w:r>
      <w:r>
        <w:rPr>
          <w:noProof/>
        </w:rPr>
      </w:r>
      <w:r>
        <w:rPr>
          <w:noProof/>
        </w:rPr>
        <w:fldChar w:fldCharType="separate"/>
      </w:r>
      <w:r>
        <w:rPr>
          <w:noProof/>
        </w:rPr>
        <w:t>99</w:t>
      </w:r>
      <w:r>
        <w:rPr>
          <w:noProof/>
        </w:rPr>
        <w:fldChar w:fldCharType="end"/>
      </w:r>
    </w:p>
    <w:p w14:paraId="016ABF13" w14:textId="464F325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7.6.6.5A</w:t>
      </w:r>
      <w:r>
        <w:rPr>
          <w:rFonts w:asciiTheme="minorHAnsi" w:eastAsiaTheme="minorEastAsia" w:hAnsiTheme="minorHAnsi" w:cstheme="minorBidi"/>
          <w:noProof/>
          <w:kern w:val="2"/>
          <w:sz w:val="24"/>
          <w:szCs w:val="24"/>
          <w:lang w:eastAsia="en-GB"/>
          <w14:ligatures w14:val="standardContextual"/>
        </w:rPr>
        <w:tab/>
      </w:r>
      <w:r>
        <w:rPr>
          <w:noProof/>
        </w:rPr>
        <w:t>BSSMAP Service Handover List</w:t>
      </w:r>
      <w:r>
        <w:rPr>
          <w:noProof/>
        </w:rPr>
        <w:tab/>
      </w:r>
      <w:r>
        <w:rPr>
          <w:noProof/>
        </w:rPr>
        <w:fldChar w:fldCharType="begin"/>
      </w:r>
      <w:r>
        <w:rPr>
          <w:noProof/>
        </w:rPr>
        <w:instrText xml:space="preserve"> PAGEREF _Toc218668482 \h </w:instrText>
      </w:r>
      <w:r>
        <w:rPr>
          <w:noProof/>
        </w:rPr>
      </w:r>
      <w:r>
        <w:rPr>
          <w:noProof/>
        </w:rPr>
        <w:fldChar w:fldCharType="separate"/>
      </w:r>
      <w:r>
        <w:rPr>
          <w:noProof/>
        </w:rPr>
        <w:t>99</w:t>
      </w:r>
      <w:r>
        <w:rPr>
          <w:noProof/>
        </w:rPr>
        <w:fldChar w:fldCharType="end"/>
      </w:r>
    </w:p>
    <w:p w14:paraId="7730E243" w14:textId="63A99EF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7.6.6.6</w:t>
      </w:r>
      <w:r>
        <w:rPr>
          <w:rFonts w:asciiTheme="minorHAnsi" w:eastAsiaTheme="minorEastAsia" w:hAnsiTheme="minorHAnsi" w:cstheme="minorBidi"/>
          <w:noProof/>
          <w:kern w:val="2"/>
          <w:sz w:val="24"/>
          <w:szCs w:val="24"/>
          <w:lang w:eastAsia="en-GB"/>
          <w14:ligatures w14:val="standardContextual"/>
        </w:rPr>
        <w:tab/>
      </w:r>
      <w:r>
        <w:rPr>
          <w:noProof/>
        </w:rPr>
        <w:t>RANAP Service Handover</w:t>
      </w:r>
      <w:r>
        <w:rPr>
          <w:noProof/>
        </w:rPr>
        <w:tab/>
      </w:r>
      <w:r>
        <w:rPr>
          <w:noProof/>
        </w:rPr>
        <w:fldChar w:fldCharType="begin"/>
      </w:r>
      <w:r>
        <w:rPr>
          <w:noProof/>
        </w:rPr>
        <w:instrText xml:space="preserve"> PAGEREF _Toc218668483 \h </w:instrText>
      </w:r>
      <w:r>
        <w:rPr>
          <w:noProof/>
        </w:rPr>
      </w:r>
      <w:r>
        <w:rPr>
          <w:noProof/>
        </w:rPr>
        <w:fldChar w:fldCharType="separate"/>
      </w:r>
      <w:r>
        <w:rPr>
          <w:noProof/>
        </w:rPr>
        <w:t>99</w:t>
      </w:r>
      <w:r>
        <w:rPr>
          <w:noProof/>
        </w:rPr>
        <w:fldChar w:fldCharType="end"/>
      </w:r>
    </w:p>
    <w:p w14:paraId="2965248C" w14:textId="5C047FC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7.6.6.7</w:t>
      </w:r>
      <w:r>
        <w:rPr>
          <w:rFonts w:asciiTheme="minorHAnsi" w:eastAsiaTheme="minorEastAsia" w:hAnsiTheme="minorHAnsi" w:cstheme="minorBidi"/>
          <w:noProof/>
          <w:kern w:val="2"/>
          <w:sz w:val="24"/>
          <w:szCs w:val="24"/>
          <w:lang w:eastAsia="en-GB"/>
          <w14:ligatures w14:val="standardContextual"/>
        </w:rPr>
        <w:tab/>
      </w:r>
      <w:r>
        <w:rPr>
          <w:noProof/>
        </w:rPr>
        <w:t>HO-Number Not Required</w:t>
      </w:r>
      <w:r>
        <w:rPr>
          <w:noProof/>
        </w:rPr>
        <w:tab/>
      </w:r>
      <w:r>
        <w:rPr>
          <w:noProof/>
        </w:rPr>
        <w:fldChar w:fldCharType="begin"/>
      </w:r>
      <w:r>
        <w:rPr>
          <w:noProof/>
        </w:rPr>
        <w:instrText xml:space="preserve"> PAGEREF _Toc218668484 \h </w:instrText>
      </w:r>
      <w:r>
        <w:rPr>
          <w:noProof/>
        </w:rPr>
      </w:r>
      <w:r>
        <w:rPr>
          <w:noProof/>
        </w:rPr>
        <w:fldChar w:fldCharType="separate"/>
      </w:r>
      <w:r>
        <w:rPr>
          <w:noProof/>
        </w:rPr>
        <w:t>99</w:t>
      </w:r>
      <w:r>
        <w:rPr>
          <w:noProof/>
        </w:rPr>
        <w:fldChar w:fldCharType="end"/>
      </w:r>
    </w:p>
    <w:p w14:paraId="2837C5C9" w14:textId="14D76A3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7.6.6.8</w:t>
      </w:r>
      <w:r>
        <w:rPr>
          <w:rFonts w:asciiTheme="minorHAnsi" w:eastAsiaTheme="minorEastAsia" w:hAnsiTheme="minorHAnsi" w:cstheme="minorBidi"/>
          <w:noProof/>
          <w:kern w:val="2"/>
          <w:sz w:val="24"/>
          <w:szCs w:val="24"/>
          <w:lang w:eastAsia="en-GB"/>
          <w14:ligatures w14:val="standardContextual"/>
        </w:rPr>
        <w:tab/>
      </w:r>
      <w:r>
        <w:rPr>
          <w:noProof/>
        </w:rPr>
        <w:t>Integrity Protection Information</w:t>
      </w:r>
      <w:r>
        <w:rPr>
          <w:noProof/>
        </w:rPr>
        <w:tab/>
      </w:r>
      <w:r>
        <w:rPr>
          <w:noProof/>
        </w:rPr>
        <w:fldChar w:fldCharType="begin"/>
      </w:r>
      <w:r>
        <w:rPr>
          <w:noProof/>
        </w:rPr>
        <w:instrText xml:space="preserve"> PAGEREF _Toc218668485 \h </w:instrText>
      </w:r>
      <w:r>
        <w:rPr>
          <w:noProof/>
        </w:rPr>
      </w:r>
      <w:r>
        <w:rPr>
          <w:noProof/>
        </w:rPr>
        <w:fldChar w:fldCharType="separate"/>
      </w:r>
      <w:r>
        <w:rPr>
          <w:noProof/>
        </w:rPr>
        <w:t>99</w:t>
      </w:r>
      <w:r>
        <w:rPr>
          <w:noProof/>
        </w:rPr>
        <w:fldChar w:fldCharType="end"/>
      </w:r>
    </w:p>
    <w:p w14:paraId="7EAB68F6" w14:textId="1159DFA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7.6.6.9</w:t>
      </w:r>
      <w:r>
        <w:rPr>
          <w:rFonts w:asciiTheme="minorHAnsi" w:eastAsiaTheme="minorEastAsia" w:hAnsiTheme="minorHAnsi" w:cstheme="minorBidi"/>
          <w:noProof/>
          <w:kern w:val="2"/>
          <w:sz w:val="24"/>
          <w:szCs w:val="24"/>
          <w:lang w:eastAsia="en-GB"/>
          <w14:ligatures w14:val="standardContextual"/>
        </w:rPr>
        <w:tab/>
      </w:r>
      <w:r>
        <w:rPr>
          <w:noProof/>
        </w:rPr>
        <w:t>Encryption Information</w:t>
      </w:r>
      <w:r>
        <w:rPr>
          <w:noProof/>
        </w:rPr>
        <w:tab/>
      </w:r>
      <w:r>
        <w:rPr>
          <w:noProof/>
        </w:rPr>
        <w:fldChar w:fldCharType="begin"/>
      </w:r>
      <w:r>
        <w:rPr>
          <w:noProof/>
        </w:rPr>
        <w:instrText xml:space="preserve"> PAGEREF _Toc218668486 \h </w:instrText>
      </w:r>
      <w:r>
        <w:rPr>
          <w:noProof/>
        </w:rPr>
      </w:r>
      <w:r>
        <w:rPr>
          <w:noProof/>
        </w:rPr>
        <w:fldChar w:fldCharType="separate"/>
      </w:r>
      <w:r>
        <w:rPr>
          <w:noProof/>
        </w:rPr>
        <w:t>99</w:t>
      </w:r>
      <w:r>
        <w:rPr>
          <w:noProof/>
        </w:rPr>
        <w:fldChar w:fldCharType="end"/>
      </w:r>
    </w:p>
    <w:p w14:paraId="10E6A75F" w14:textId="4DA21BD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7.6.6.10</w:t>
      </w:r>
      <w:r>
        <w:rPr>
          <w:rFonts w:asciiTheme="minorHAnsi" w:eastAsiaTheme="minorEastAsia" w:hAnsiTheme="minorHAnsi" w:cstheme="minorBidi"/>
          <w:noProof/>
          <w:kern w:val="2"/>
          <w:sz w:val="24"/>
          <w:szCs w:val="24"/>
          <w:lang w:eastAsia="en-GB"/>
          <w14:ligatures w14:val="standardContextual"/>
        </w:rPr>
        <w:tab/>
      </w:r>
      <w:r>
        <w:rPr>
          <w:noProof/>
        </w:rPr>
        <w:t>Radio Resource Information</w:t>
      </w:r>
      <w:r>
        <w:rPr>
          <w:noProof/>
        </w:rPr>
        <w:tab/>
      </w:r>
      <w:r>
        <w:rPr>
          <w:noProof/>
        </w:rPr>
        <w:fldChar w:fldCharType="begin"/>
      </w:r>
      <w:r>
        <w:rPr>
          <w:noProof/>
        </w:rPr>
        <w:instrText xml:space="preserve"> PAGEREF _Toc218668487 \h </w:instrText>
      </w:r>
      <w:r>
        <w:rPr>
          <w:noProof/>
        </w:rPr>
      </w:r>
      <w:r>
        <w:rPr>
          <w:noProof/>
        </w:rPr>
        <w:fldChar w:fldCharType="separate"/>
      </w:r>
      <w:r>
        <w:rPr>
          <w:noProof/>
        </w:rPr>
        <w:t>99</w:t>
      </w:r>
      <w:r>
        <w:rPr>
          <w:noProof/>
        </w:rPr>
        <w:fldChar w:fldCharType="end"/>
      </w:r>
    </w:p>
    <w:p w14:paraId="7BAFA0AE" w14:textId="07A1532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7.6.6.10A</w:t>
      </w:r>
      <w:r>
        <w:rPr>
          <w:rFonts w:asciiTheme="minorHAnsi" w:eastAsiaTheme="minorEastAsia" w:hAnsiTheme="minorHAnsi" w:cstheme="minorBidi"/>
          <w:noProof/>
          <w:kern w:val="2"/>
          <w:sz w:val="24"/>
          <w:szCs w:val="24"/>
          <w:lang w:eastAsia="en-GB"/>
          <w14:ligatures w14:val="standardContextual"/>
        </w:rPr>
        <w:tab/>
      </w:r>
      <w:r>
        <w:rPr>
          <w:noProof/>
        </w:rPr>
        <w:t>Radio Resource List</w:t>
      </w:r>
      <w:r>
        <w:rPr>
          <w:noProof/>
        </w:rPr>
        <w:tab/>
      </w:r>
      <w:r>
        <w:rPr>
          <w:noProof/>
        </w:rPr>
        <w:fldChar w:fldCharType="begin"/>
      </w:r>
      <w:r>
        <w:rPr>
          <w:noProof/>
        </w:rPr>
        <w:instrText xml:space="preserve"> PAGEREF _Toc218668488 \h </w:instrText>
      </w:r>
      <w:r>
        <w:rPr>
          <w:noProof/>
        </w:rPr>
      </w:r>
      <w:r>
        <w:rPr>
          <w:noProof/>
        </w:rPr>
        <w:fldChar w:fldCharType="separate"/>
      </w:r>
      <w:r>
        <w:rPr>
          <w:noProof/>
        </w:rPr>
        <w:t>99</w:t>
      </w:r>
      <w:r>
        <w:rPr>
          <w:noProof/>
        </w:rPr>
        <w:fldChar w:fldCharType="end"/>
      </w:r>
    </w:p>
    <w:p w14:paraId="1BB423C1" w14:textId="13D93B3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7.6.6.10B</w:t>
      </w:r>
      <w:r>
        <w:rPr>
          <w:rFonts w:asciiTheme="minorHAnsi" w:eastAsiaTheme="minorEastAsia" w:hAnsiTheme="minorHAnsi" w:cstheme="minorBidi"/>
          <w:noProof/>
          <w:kern w:val="2"/>
          <w:sz w:val="24"/>
          <w:szCs w:val="24"/>
          <w:lang w:eastAsia="en-GB"/>
          <w14:ligatures w14:val="standardContextual"/>
        </w:rPr>
        <w:tab/>
      </w:r>
      <w:r>
        <w:rPr>
          <w:noProof/>
        </w:rPr>
        <w:t>Chosen Radio Resource Information</w:t>
      </w:r>
      <w:r>
        <w:rPr>
          <w:noProof/>
        </w:rPr>
        <w:tab/>
      </w:r>
      <w:r>
        <w:rPr>
          <w:noProof/>
        </w:rPr>
        <w:fldChar w:fldCharType="begin"/>
      </w:r>
      <w:r>
        <w:rPr>
          <w:noProof/>
        </w:rPr>
        <w:instrText xml:space="preserve"> PAGEREF _Toc218668489 \h </w:instrText>
      </w:r>
      <w:r>
        <w:rPr>
          <w:noProof/>
        </w:rPr>
      </w:r>
      <w:r>
        <w:rPr>
          <w:noProof/>
        </w:rPr>
        <w:fldChar w:fldCharType="separate"/>
      </w:r>
      <w:r>
        <w:rPr>
          <w:noProof/>
        </w:rPr>
        <w:t>99</w:t>
      </w:r>
      <w:r>
        <w:rPr>
          <w:noProof/>
        </w:rPr>
        <w:fldChar w:fldCharType="end"/>
      </w:r>
    </w:p>
    <w:p w14:paraId="68CC765B" w14:textId="41A005B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7.6.6.11</w:t>
      </w:r>
      <w:r>
        <w:rPr>
          <w:rFonts w:asciiTheme="minorHAnsi" w:eastAsiaTheme="minorEastAsia" w:hAnsiTheme="minorHAnsi" w:cstheme="minorBidi"/>
          <w:noProof/>
          <w:kern w:val="2"/>
          <w:sz w:val="24"/>
          <w:szCs w:val="24"/>
          <w:lang w:eastAsia="en-GB"/>
          <w14:ligatures w14:val="standardContextual"/>
        </w:rPr>
        <w:tab/>
      </w:r>
      <w:r>
        <w:rPr>
          <w:noProof/>
        </w:rPr>
        <w:t>Key Status</w:t>
      </w:r>
      <w:r>
        <w:rPr>
          <w:noProof/>
        </w:rPr>
        <w:tab/>
      </w:r>
      <w:r>
        <w:rPr>
          <w:noProof/>
        </w:rPr>
        <w:fldChar w:fldCharType="begin"/>
      </w:r>
      <w:r>
        <w:rPr>
          <w:noProof/>
        </w:rPr>
        <w:instrText xml:space="preserve"> PAGEREF _Toc218668490 \h </w:instrText>
      </w:r>
      <w:r>
        <w:rPr>
          <w:noProof/>
        </w:rPr>
      </w:r>
      <w:r>
        <w:rPr>
          <w:noProof/>
        </w:rPr>
        <w:fldChar w:fldCharType="separate"/>
      </w:r>
      <w:r>
        <w:rPr>
          <w:noProof/>
        </w:rPr>
        <w:t>99</w:t>
      </w:r>
      <w:r>
        <w:rPr>
          <w:noProof/>
        </w:rPr>
        <w:fldChar w:fldCharType="end"/>
      </w:r>
    </w:p>
    <w:p w14:paraId="06E579B2" w14:textId="4682E5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7.6.6.12</w:t>
      </w:r>
      <w:r>
        <w:rPr>
          <w:rFonts w:asciiTheme="minorHAnsi" w:eastAsiaTheme="minorEastAsia" w:hAnsiTheme="minorHAnsi" w:cstheme="minorBidi"/>
          <w:noProof/>
          <w:kern w:val="2"/>
          <w:sz w:val="24"/>
          <w:szCs w:val="24"/>
          <w:lang w:eastAsia="en-GB"/>
          <w14:ligatures w14:val="standardContextual"/>
        </w:rPr>
        <w:tab/>
      </w:r>
      <w:r>
        <w:rPr>
          <w:noProof/>
        </w:rPr>
        <w:t>Selected UMTS Algorithms</w:t>
      </w:r>
      <w:r>
        <w:rPr>
          <w:noProof/>
        </w:rPr>
        <w:tab/>
      </w:r>
      <w:r>
        <w:rPr>
          <w:noProof/>
        </w:rPr>
        <w:fldChar w:fldCharType="begin"/>
      </w:r>
      <w:r>
        <w:rPr>
          <w:noProof/>
        </w:rPr>
        <w:instrText xml:space="preserve"> PAGEREF _Toc218668491 \h </w:instrText>
      </w:r>
      <w:r>
        <w:rPr>
          <w:noProof/>
        </w:rPr>
      </w:r>
      <w:r>
        <w:rPr>
          <w:noProof/>
        </w:rPr>
        <w:fldChar w:fldCharType="separate"/>
      </w:r>
      <w:r>
        <w:rPr>
          <w:noProof/>
        </w:rPr>
        <w:t>99</w:t>
      </w:r>
      <w:r>
        <w:rPr>
          <w:noProof/>
        </w:rPr>
        <w:fldChar w:fldCharType="end"/>
      </w:r>
    </w:p>
    <w:p w14:paraId="2C7A6613" w14:textId="092364C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7.6.6.13</w:t>
      </w:r>
      <w:r>
        <w:rPr>
          <w:rFonts w:asciiTheme="minorHAnsi" w:eastAsiaTheme="minorEastAsia" w:hAnsiTheme="minorHAnsi" w:cstheme="minorBidi"/>
          <w:noProof/>
          <w:kern w:val="2"/>
          <w:sz w:val="24"/>
          <w:szCs w:val="24"/>
          <w:lang w:eastAsia="en-GB"/>
          <w14:ligatures w14:val="standardContextual"/>
        </w:rPr>
        <w:tab/>
      </w:r>
      <w:r>
        <w:rPr>
          <w:noProof/>
        </w:rPr>
        <w:t>Allowed GSM Algorithms</w:t>
      </w:r>
      <w:r>
        <w:rPr>
          <w:noProof/>
        </w:rPr>
        <w:tab/>
      </w:r>
      <w:r>
        <w:rPr>
          <w:noProof/>
        </w:rPr>
        <w:fldChar w:fldCharType="begin"/>
      </w:r>
      <w:r>
        <w:rPr>
          <w:noProof/>
        </w:rPr>
        <w:instrText xml:space="preserve"> PAGEREF _Toc218668492 \h </w:instrText>
      </w:r>
      <w:r>
        <w:rPr>
          <w:noProof/>
        </w:rPr>
      </w:r>
      <w:r>
        <w:rPr>
          <w:noProof/>
        </w:rPr>
        <w:fldChar w:fldCharType="separate"/>
      </w:r>
      <w:r>
        <w:rPr>
          <w:noProof/>
        </w:rPr>
        <w:t>99</w:t>
      </w:r>
      <w:r>
        <w:rPr>
          <w:noProof/>
        </w:rPr>
        <w:fldChar w:fldCharType="end"/>
      </w:r>
    </w:p>
    <w:p w14:paraId="6EAABA85" w14:textId="3123DC8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7.6.6.14</w:t>
      </w:r>
      <w:r>
        <w:rPr>
          <w:rFonts w:asciiTheme="minorHAnsi" w:eastAsiaTheme="minorEastAsia" w:hAnsiTheme="minorHAnsi" w:cstheme="minorBidi"/>
          <w:noProof/>
          <w:kern w:val="2"/>
          <w:sz w:val="24"/>
          <w:szCs w:val="24"/>
          <w:lang w:eastAsia="en-GB"/>
          <w14:ligatures w14:val="standardContextual"/>
        </w:rPr>
        <w:tab/>
      </w:r>
      <w:r>
        <w:rPr>
          <w:noProof/>
        </w:rPr>
        <w:t>Allowed UMTS Algorithms</w:t>
      </w:r>
      <w:r>
        <w:rPr>
          <w:noProof/>
        </w:rPr>
        <w:tab/>
      </w:r>
      <w:r>
        <w:rPr>
          <w:noProof/>
        </w:rPr>
        <w:fldChar w:fldCharType="begin"/>
      </w:r>
      <w:r>
        <w:rPr>
          <w:noProof/>
        </w:rPr>
        <w:instrText xml:space="preserve"> PAGEREF _Toc218668493 \h </w:instrText>
      </w:r>
      <w:r>
        <w:rPr>
          <w:noProof/>
        </w:rPr>
      </w:r>
      <w:r>
        <w:rPr>
          <w:noProof/>
        </w:rPr>
        <w:fldChar w:fldCharType="separate"/>
      </w:r>
      <w:r>
        <w:rPr>
          <w:noProof/>
        </w:rPr>
        <w:t>100</w:t>
      </w:r>
      <w:r>
        <w:rPr>
          <w:noProof/>
        </w:rPr>
        <w:fldChar w:fldCharType="end"/>
      </w:r>
    </w:p>
    <w:p w14:paraId="26C2756E" w14:textId="72A6B9E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7.6.6.15</w:t>
      </w:r>
      <w:r>
        <w:rPr>
          <w:rFonts w:asciiTheme="minorHAnsi" w:eastAsiaTheme="minorEastAsia" w:hAnsiTheme="minorHAnsi" w:cstheme="minorBidi"/>
          <w:noProof/>
          <w:kern w:val="2"/>
          <w:sz w:val="24"/>
          <w:szCs w:val="24"/>
          <w:lang w:eastAsia="en-GB"/>
          <w14:ligatures w14:val="standardContextual"/>
        </w:rPr>
        <w:tab/>
      </w:r>
      <w:r>
        <w:rPr>
          <w:noProof/>
        </w:rPr>
        <w:t>Selected GSM Algorithm</w:t>
      </w:r>
      <w:r>
        <w:rPr>
          <w:noProof/>
        </w:rPr>
        <w:tab/>
      </w:r>
      <w:r>
        <w:rPr>
          <w:noProof/>
        </w:rPr>
        <w:fldChar w:fldCharType="begin"/>
      </w:r>
      <w:r>
        <w:rPr>
          <w:noProof/>
        </w:rPr>
        <w:instrText xml:space="preserve"> PAGEREF _Toc218668494 \h </w:instrText>
      </w:r>
      <w:r>
        <w:rPr>
          <w:noProof/>
        </w:rPr>
      </w:r>
      <w:r>
        <w:rPr>
          <w:noProof/>
        </w:rPr>
        <w:fldChar w:fldCharType="separate"/>
      </w:r>
      <w:r>
        <w:rPr>
          <w:noProof/>
        </w:rPr>
        <w:t>100</w:t>
      </w:r>
      <w:r>
        <w:rPr>
          <w:noProof/>
        </w:rPr>
        <w:fldChar w:fldCharType="end"/>
      </w:r>
    </w:p>
    <w:p w14:paraId="0D1FD335" w14:textId="46928E6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7.6.6.16</w:t>
      </w:r>
      <w:r>
        <w:rPr>
          <w:rFonts w:asciiTheme="minorHAnsi" w:eastAsiaTheme="minorEastAsia" w:hAnsiTheme="minorHAnsi" w:cstheme="minorBidi"/>
          <w:noProof/>
          <w:kern w:val="2"/>
          <w:sz w:val="24"/>
          <w:szCs w:val="24"/>
          <w:lang w:eastAsia="en-GB"/>
          <w14:ligatures w14:val="standardContextual"/>
        </w:rPr>
        <w:tab/>
      </w:r>
      <w:r>
        <w:rPr>
          <w:noProof/>
        </w:rPr>
        <w:t>Iu-Currently Used Codec</w:t>
      </w:r>
      <w:r>
        <w:rPr>
          <w:noProof/>
        </w:rPr>
        <w:tab/>
      </w:r>
      <w:r>
        <w:rPr>
          <w:noProof/>
        </w:rPr>
        <w:fldChar w:fldCharType="begin"/>
      </w:r>
      <w:r>
        <w:rPr>
          <w:noProof/>
        </w:rPr>
        <w:instrText xml:space="preserve"> PAGEREF _Toc218668495 \h </w:instrText>
      </w:r>
      <w:r>
        <w:rPr>
          <w:noProof/>
        </w:rPr>
      </w:r>
      <w:r>
        <w:rPr>
          <w:noProof/>
        </w:rPr>
        <w:fldChar w:fldCharType="separate"/>
      </w:r>
      <w:r>
        <w:rPr>
          <w:noProof/>
        </w:rPr>
        <w:t>100</w:t>
      </w:r>
      <w:r>
        <w:rPr>
          <w:noProof/>
        </w:rPr>
        <w:fldChar w:fldCharType="end"/>
      </w:r>
    </w:p>
    <w:p w14:paraId="18F64E5B" w14:textId="15673C8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7.6.6.17</w:t>
      </w:r>
      <w:r>
        <w:rPr>
          <w:rFonts w:asciiTheme="minorHAnsi" w:eastAsiaTheme="minorEastAsia" w:hAnsiTheme="minorHAnsi" w:cstheme="minorBidi"/>
          <w:noProof/>
          <w:kern w:val="2"/>
          <w:sz w:val="24"/>
          <w:szCs w:val="24"/>
          <w:lang w:eastAsia="en-GB"/>
          <w14:ligatures w14:val="standardContextual"/>
        </w:rPr>
        <w:tab/>
      </w:r>
      <w:r>
        <w:rPr>
          <w:noProof/>
        </w:rPr>
        <w:t>Iu-Supported Codecs List</w:t>
      </w:r>
      <w:r>
        <w:rPr>
          <w:noProof/>
        </w:rPr>
        <w:tab/>
      </w:r>
      <w:r>
        <w:rPr>
          <w:noProof/>
        </w:rPr>
        <w:fldChar w:fldCharType="begin"/>
      </w:r>
      <w:r>
        <w:rPr>
          <w:noProof/>
        </w:rPr>
        <w:instrText xml:space="preserve"> PAGEREF _Toc218668496 \h </w:instrText>
      </w:r>
      <w:r>
        <w:rPr>
          <w:noProof/>
        </w:rPr>
      </w:r>
      <w:r>
        <w:rPr>
          <w:noProof/>
        </w:rPr>
        <w:fldChar w:fldCharType="separate"/>
      </w:r>
      <w:r>
        <w:rPr>
          <w:noProof/>
        </w:rPr>
        <w:t>100</w:t>
      </w:r>
      <w:r>
        <w:rPr>
          <w:noProof/>
        </w:rPr>
        <w:fldChar w:fldCharType="end"/>
      </w:r>
    </w:p>
    <w:p w14:paraId="3C28B214" w14:textId="3CB8C5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7.6.6.17A</w:t>
      </w:r>
      <w:r>
        <w:rPr>
          <w:rFonts w:asciiTheme="minorHAnsi" w:eastAsiaTheme="minorEastAsia" w:hAnsiTheme="minorHAnsi" w:cstheme="minorBidi"/>
          <w:noProof/>
          <w:kern w:val="2"/>
          <w:sz w:val="24"/>
          <w:szCs w:val="24"/>
          <w:lang w:eastAsia="en-GB"/>
          <w14:ligatures w14:val="standardContextual"/>
        </w:rPr>
        <w:tab/>
      </w:r>
      <w:r>
        <w:rPr>
          <w:noProof/>
        </w:rPr>
        <w:t>Iu-Available Codecs List</w:t>
      </w:r>
      <w:r>
        <w:rPr>
          <w:noProof/>
        </w:rPr>
        <w:tab/>
      </w:r>
      <w:r>
        <w:rPr>
          <w:noProof/>
        </w:rPr>
        <w:fldChar w:fldCharType="begin"/>
      </w:r>
      <w:r>
        <w:rPr>
          <w:noProof/>
        </w:rPr>
        <w:instrText xml:space="preserve"> PAGEREF _Toc218668497 \h </w:instrText>
      </w:r>
      <w:r>
        <w:rPr>
          <w:noProof/>
        </w:rPr>
      </w:r>
      <w:r>
        <w:rPr>
          <w:noProof/>
        </w:rPr>
        <w:fldChar w:fldCharType="separate"/>
      </w:r>
      <w:r>
        <w:rPr>
          <w:noProof/>
        </w:rPr>
        <w:t>100</w:t>
      </w:r>
      <w:r>
        <w:rPr>
          <w:noProof/>
        </w:rPr>
        <w:fldChar w:fldCharType="end"/>
      </w:r>
    </w:p>
    <w:p w14:paraId="00448BE0" w14:textId="27E3069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7.6.6.18</w:t>
      </w:r>
      <w:r>
        <w:rPr>
          <w:rFonts w:asciiTheme="minorHAnsi" w:eastAsiaTheme="minorEastAsia" w:hAnsiTheme="minorHAnsi" w:cstheme="minorBidi"/>
          <w:noProof/>
          <w:kern w:val="2"/>
          <w:sz w:val="24"/>
          <w:szCs w:val="24"/>
          <w:lang w:eastAsia="en-GB"/>
          <w14:ligatures w14:val="standardContextual"/>
        </w:rPr>
        <w:tab/>
      </w:r>
      <w:r>
        <w:rPr>
          <w:noProof/>
        </w:rPr>
        <w:t>Iu-Selected Codec</w:t>
      </w:r>
      <w:r>
        <w:rPr>
          <w:noProof/>
        </w:rPr>
        <w:tab/>
      </w:r>
      <w:r>
        <w:rPr>
          <w:noProof/>
        </w:rPr>
        <w:fldChar w:fldCharType="begin"/>
      </w:r>
      <w:r>
        <w:rPr>
          <w:noProof/>
        </w:rPr>
        <w:instrText xml:space="preserve"> PAGEREF _Toc218668498 \h </w:instrText>
      </w:r>
      <w:r>
        <w:rPr>
          <w:noProof/>
        </w:rPr>
      </w:r>
      <w:r>
        <w:rPr>
          <w:noProof/>
        </w:rPr>
        <w:fldChar w:fldCharType="separate"/>
      </w:r>
      <w:r>
        <w:rPr>
          <w:noProof/>
        </w:rPr>
        <w:t>100</w:t>
      </w:r>
      <w:r>
        <w:rPr>
          <w:noProof/>
        </w:rPr>
        <w:fldChar w:fldCharType="end"/>
      </w:r>
    </w:p>
    <w:p w14:paraId="60B6C559" w14:textId="0795407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7.6.6.19</w:t>
      </w:r>
      <w:r>
        <w:rPr>
          <w:rFonts w:asciiTheme="minorHAnsi" w:eastAsiaTheme="minorEastAsia" w:hAnsiTheme="minorHAnsi" w:cstheme="minorBidi"/>
          <w:noProof/>
          <w:kern w:val="2"/>
          <w:sz w:val="24"/>
          <w:szCs w:val="24"/>
          <w:lang w:eastAsia="en-GB"/>
          <w14:ligatures w14:val="standardContextual"/>
        </w:rPr>
        <w:tab/>
      </w:r>
      <w:r>
        <w:rPr>
          <w:noProof/>
        </w:rPr>
        <w:t>RAB Configuration Indicator</w:t>
      </w:r>
      <w:r>
        <w:rPr>
          <w:noProof/>
        </w:rPr>
        <w:tab/>
      </w:r>
      <w:r>
        <w:rPr>
          <w:noProof/>
        </w:rPr>
        <w:fldChar w:fldCharType="begin"/>
      </w:r>
      <w:r>
        <w:rPr>
          <w:noProof/>
        </w:rPr>
        <w:instrText xml:space="preserve"> PAGEREF _Toc218668499 \h </w:instrText>
      </w:r>
      <w:r>
        <w:rPr>
          <w:noProof/>
        </w:rPr>
      </w:r>
      <w:r>
        <w:rPr>
          <w:noProof/>
        </w:rPr>
        <w:fldChar w:fldCharType="separate"/>
      </w:r>
      <w:r>
        <w:rPr>
          <w:noProof/>
        </w:rPr>
        <w:t>100</w:t>
      </w:r>
      <w:r>
        <w:rPr>
          <w:noProof/>
        </w:rPr>
        <w:fldChar w:fldCharType="end"/>
      </w:r>
    </w:p>
    <w:p w14:paraId="5EBDD148" w14:textId="5602A86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7.6.6.20</w:t>
      </w:r>
      <w:r>
        <w:rPr>
          <w:rFonts w:asciiTheme="minorHAnsi" w:eastAsiaTheme="minorEastAsia" w:hAnsiTheme="minorHAnsi" w:cstheme="minorBidi"/>
          <w:noProof/>
          <w:kern w:val="2"/>
          <w:sz w:val="24"/>
          <w:szCs w:val="24"/>
          <w:lang w:eastAsia="en-GB"/>
          <w14:ligatures w14:val="standardContextual"/>
        </w:rPr>
        <w:tab/>
      </w:r>
      <w:r>
        <w:rPr>
          <w:noProof/>
        </w:rPr>
        <w:t>UESBI-Iu</w:t>
      </w:r>
      <w:r>
        <w:rPr>
          <w:noProof/>
        </w:rPr>
        <w:tab/>
      </w:r>
      <w:r>
        <w:rPr>
          <w:noProof/>
        </w:rPr>
        <w:fldChar w:fldCharType="begin"/>
      </w:r>
      <w:r>
        <w:rPr>
          <w:noProof/>
        </w:rPr>
        <w:instrText xml:space="preserve"> PAGEREF _Toc218668500 \h </w:instrText>
      </w:r>
      <w:r>
        <w:rPr>
          <w:noProof/>
        </w:rPr>
      </w:r>
      <w:r>
        <w:rPr>
          <w:noProof/>
        </w:rPr>
        <w:fldChar w:fldCharType="separate"/>
      </w:r>
      <w:r>
        <w:rPr>
          <w:noProof/>
        </w:rPr>
        <w:t>100</w:t>
      </w:r>
      <w:r>
        <w:rPr>
          <w:noProof/>
        </w:rPr>
        <w:fldChar w:fldCharType="end"/>
      </w:r>
    </w:p>
    <w:p w14:paraId="3312993D" w14:textId="2DD59D4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7.6.6.21</w:t>
      </w:r>
      <w:r>
        <w:rPr>
          <w:rFonts w:asciiTheme="minorHAnsi" w:eastAsiaTheme="minorEastAsia" w:hAnsiTheme="minorHAnsi" w:cstheme="minorBidi"/>
          <w:noProof/>
          <w:kern w:val="2"/>
          <w:sz w:val="24"/>
          <w:szCs w:val="24"/>
          <w:lang w:eastAsia="en-GB"/>
          <w14:ligatures w14:val="standardContextual"/>
        </w:rPr>
        <w:tab/>
      </w:r>
      <w:r>
        <w:rPr>
          <w:noProof/>
        </w:rPr>
        <w:t>Alternative Channel Type</w:t>
      </w:r>
      <w:r>
        <w:rPr>
          <w:noProof/>
        </w:rPr>
        <w:tab/>
      </w:r>
      <w:r>
        <w:rPr>
          <w:noProof/>
        </w:rPr>
        <w:fldChar w:fldCharType="begin"/>
      </w:r>
      <w:r>
        <w:rPr>
          <w:noProof/>
        </w:rPr>
        <w:instrText xml:space="preserve"> PAGEREF _Toc218668501 \h </w:instrText>
      </w:r>
      <w:r>
        <w:rPr>
          <w:noProof/>
        </w:rPr>
      </w:r>
      <w:r>
        <w:rPr>
          <w:noProof/>
        </w:rPr>
        <w:fldChar w:fldCharType="separate"/>
      </w:r>
      <w:r>
        <w:rPr>
          <w:noProof/>
        </w:rPr>
        <w:t>100</w:t>
      </w:r>
      <w:r>
        <w:rPr>
          <w:noProof/>
        </w:rPr>
        <w:fldChar w:fldCharType="end"/>
      </w:r>
    </w:p>
    <w:p w14:paraId="6B8D8A15" w14:textId="219EA65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7.6.6.22</w:t>
      </w:r>
      <w:r>
        <w:rPr>
          <w:rFonts w:asciiTheme="minorHAnsi" w:eastAsiaTheme="minorEastAsia" w:hAnsiTheme="minorHAnsi" w:cstheme="minorBidi"/>
          <w:noProof/>
          <w:kern w:val="2"/>
          <w:sz w:val="24"/>
          <w:szCs w:val="24"/>
          <w:lang w:eastAsia="en-GB"/>
          <w14:ligatures w14:val="standardContextual"/>
        </w:rPr>
        <w:tab/>
      </w:r>
      <w:r>
        <w:rPr>
          <w:noProof/>
        </w:rPr>
        <w:t>AoIP-Supported Codecs List Anchor</w:t>
      </w:r>
      <w:r>
        <w:rPr>
          <w:noProof/>
        </w:rPr>
        <w:tab/>
      </w:r>
      <w:r>
        <w:rPr>
          <w:noProof/>
        </w:rPr>
        <w:fldChar w:fldCharType="begin"/>
      </w:r>
      <w:r>
        <w:rPr>
          <w:noProof/>
        </w:rPr>
        <w:instrText xml:space="preserve"> PAGEREF _Toc218668502 \h </w:instrText>
      </w:r>
      <w:r>
        <w:rPr>
          <w:noProof/>
        </w:rPr>
      </w:r>
      <w:r>
        <w:rPr>
          <w:noProof/>
        </w:rPr>
        <w:fldChar w:fldCharType="separate"/>
      </w:r>
      <w:r>
        <w:rPr>
          <w:noProof/>
        </w:rPr>
        <w:t>100</w:t>
      </w:r>
      <w:r>
        <w:rPr>
          <w:noProof/>
        </w:rPr>
        <w:fldChar w:fldCharType="end"/>
      </w:r>
    </w:p>
    <w:p w14:paraId="2FF72810" w14:textId="2804375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7.6.6.23</w:t>
      </w:r>
      <w:r>
        <w:rPr>
          <w:rFonts w:asciiTheme="minorHAnsi" w:eastAsiaTheme="minorEastAsia" w:hAnsiTheme="minorHAnsi" w:cstheme="minorBidi"/>
          <w:noProof/>
          <w:kern w:val="2"/>
          <w:sz w:val="24"/>
          <w:szCs w:val="24"/>
          <w:lang w:eastAsia="en-GB"/>
          <w14:ligatures w14:val="standardContextual"/>
        </w:rPr>
        <w:tab/>
      </w:r>
      <w:r>
        <w:rPr>
          <w:noProof/>
        </w:rPr>
        <w:t>AoIP-Available Codecs List Map</w:t>
      </w:r>
      <w:r>
        <w:rPr>
          <w:noProof/>
        </w:rPr>
        <w:tab/>
      </w:r>
      <w:r>
        <w:rPr>
          <w:noProof/>
        </w:rPr>
        <w:fldChar w:fldCharType="begin"/>
      </w:r>
      <w:r>
        <w:rPr>
          <w:noProof/>
        </w:rPr>
        <w:instrText xml:space="preserve"> PAGEREF _Toc218668503 \h </w:instrText>
      </w:r>
      <w:r>
        <w:rPr>
          <w:noProof/>
        </w:rPr>
      </w:r>
      <w:r>
        <w:rPr>
          <w:noProof/>
        </w:rPr>
        <w:fldChar w:fldCharType="separate"/>
      </w:r>
      <w:r>
        <w:rPr>
          <w:noProof/>
        </w:rPr>
        <w:t>100</w:t>
      </w:r>
      <w:r>
        <w:rPr>
          <w:noProof/>
        </w:rPr>
        <w:fldChar w:fldCharType="end"/>
      </w:r>
    </w:p>
    <w:p w14:paraId="37C8BEF6" w14:textId="5F139F9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7.6.6.24</w:t>
      </w:r>
      <w:r>
        <w:rPr>
          <w:rFonts w:asciiTheme="minorHAnsi" w:eastAsiaTheme="minorEastAsia" w:hAnsiTheme="minorHAnsi" w:cstheme="minorBidi"/>
          <w:noProof/>
          <w:kern w:val="2"/>
          <w:sz w:val="24"/>
          <w:szCs w:val="24"/>
          <w:lang w:eastAsia="en-GB"/>
          <w14:ligatures w14:val="standardContextual"/>
        </w:rPr>
        <w:tab/>
      </w:r>
      <w:r>
        <w:rPr>
          <w:noProof/>
        </w:rPr>
        <w:t>AoIP-Selected Codec Target</w:t>
      </w:r>
      <w:r>
        <w:rPr>
          <w:noProof/>
        </w:rPr>
        <w:tab/>
      </w:r>
      <w:r>
        <w:rPr>
          <w:noProof/>
        </w:rPr>
        <w:fldChar w:fldCharType="begin"/>
      </w:r>
      <w:r>
        <w:rPr>
          <w:noProof/>
        </w:rPr>
        <w:instrText xml:space="preserve"> PAGEREF _Toc218668504 \h </w:instrText>
      </w:r>
      <w:r>
        <w:rPr>
          <w:noProof/>
        </w:rPr>
      </w:r>
      <w:r>
        <w:rPr>
          <w:noProof/>
        </w:rPr>
        <w:fldChar w:fldCharType="separate"/>
      </w:r>
      <w:r>
        <w:rPr>
          <w:noProof/>
        </w:rPr>
        <w:t>100</w:t>
      </w:r>
      <w:r>
        <w:rPr>
          <w:noProof/>
        </w:rPr>
        <w:fldChar w:fldCharType="end"/>
      </w:r>
    </w:p>
    <w:p w14:paraId="2B52B258" w14:textId="2762A86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7.6.7</w:t>
      </w:r>
      <w:r>
        <w:rPr>
          <w:rFonts w:asciiTheme="minorHAnsi" w:eastAsiaTheme="minorEastAsia" w:hAnsiTheme="minorHAnsi" w:cstheme="minorBidi"/>
          <w:noProof/>
          <w:kern w:val="2"/>
          <w:sz w:val="24"/>
          <w:szCs w:val="24"/>
          <w:lang w:eastAsia="en-GB"/>
          <w14:ligatures w14:val="standardContextual"/>
        </w:rPr>
        <w:tab/>
      </w:r>
      <w:r>
        <w:rPr>
          <w:noProof/>
        </w:rPr>
        <w:t>Authentication parameters</w:t>
      </w:r>
      <w:r>
        <w:rPr>
          <w:noProof/>
        </w:rPr>
        <w:tab/>
      </w:r>
      <w:r>
        <w:rPr>
          <w:noProof/>
        </w:rPr>
        <w:fldChar w:fldCharType="begin"/>
      </w:r>
      <w:r>
        <w:rPr>
          <w:noProof/>
        </w:rPr>
        <w:instrText xml:space="preserve"> PAGEREF _Toc218668505 \h </w:instrText>
      </w:r>
      <w:r>
        <w:rPr>
          <w:noProof/>
        </w:rPr>
      </w:r>
      <w:r>
        <w:rPr>
          <w:noProof/>
        </w:rPr>
        <w:fldChar w:fldCharType="separate"/>
      </w:r>
      <w:r>
        <w:rPr>
          <w:noProof/>
        </w:rPr>
        <w:t>101</w:t>
      </w:r>
      <w:r>
        <w:rPr>
          <w:noProof/>
        </w:rPr>
        <w:fldChar w:fldCharType="end"/>
      </w:r>
    </w:p>
    <w:p w14:paraId="1E909EAE" w14:textId="5B18731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7.6.7.1</w:t>
      </w:r>
      <w:r>
        <w:rPr>
          <w:rFonts w:asciiTheme="minorHAnsi" w:eastAsiaTheme="minorEastAsia" w:hAnsiTheme="minorHAnsi" w:cstheme="minorBidi"/>
          <w:noProof/>
          <w:kern w:val="2"/>
          <w:sz w:val="24"/>
          <w:szCs w:val="24"/>
          <w:lang w:eastAsia="en-GB"/>
          <w14:ligatures w14:val="standardContextual"/>
        </w:rPr>
        <w:tab/>
      </w:r>
      <w:r>
        <w:rPr>
          <w:noProof/>
        </w:rPr>
        <w:t>Authentication set list</w:t>
      </w:r>
      <w:r>
        <w:rPr>
          <w:noProof/>
        </w:rPr>
        <w:tab/>
      </w:r>
      <w:r>
        <w:rPr>
          <w:noProof/>
        </w:rPr>
        <w:fldChar w:fldCharType="begin"/>
      </w:r>
      <w:r>
        <w:rPr>
          <w:noProof/>
        </w:rPr>
        <w:instrText xml:space="preserve"> PAGEREF _Toc218668506 \h </w:instrText>
      </w:r>
      <w:r>
        <w:rPr>
          <w:noProof/>
        </w:rPr>
      </w:r>
      <w:r>
        <w:rPr>
          <w:noProof/>
        </w:rPr>
        <w:fldChar w:fldCharType="separate"/>
      </w:r>
      <w:r>
        <w:rPr>
          <w:noProof/>
        </w:rPr>
        <w:t>101</w:t>
      </w:r>
      <w:r>
        <w:rPr>
          <w:noProof/>
        </w:rPr>
        <w:fldChar w:fldCharType="end"/>
      </w:r>
    </w:p>
    <w:p w14:paraId="2D244258" w14:textId="731DA12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_Toc218668507 \h </w:instrText>
      </w:r>
      <w:r>
        <w:rPr>
          <w:noProof/>
        </w:rPr>
      </w:r>
      <w:r>
        <w:rPr>
          <w:noProof/>
        </w:rPr>
        <w:fldChar w:fldCharType="separate"/>
      </w:r>
      <w:r>
        <w:rPr>
          <w:noProof/>
        </w:rPr>
        <w:t>101</w:t>
      </w:r>
      <w:r>
        <w:rPr>
          <w:noProof/>
        </w:rPr>
        <w:fldChar w:fldCharType="end"/>
      </w:r>
    </w:p>
    <w:p w14:paraId="6311E83B" w14:textId="54C3225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7.6.7.3</w:t>
      </w:r>
      <w:r>
        <w:rPr>
          <w:rFonts w:asciiTheme="minorHAnsi" w:eastAsiaTheme="minorEastAsia" w:hAnsiTheme="minorHAnsi" w:cstheme="minorBidi"/>
          <w:noProof/>
          <w:kern w:val="2"/>
          <w:sz w:val="24"/>
          <w:szCs w:val="24"/>
          <w:lang w:eastAsia="en-GB"/>
          <w14:ligatures w14:val="standardContextual"/>
        </w:rPr>
        <w:tab/>
      </w:r>
      <w:r>
        <w:rPr>
          <w:noProof/>
        </w:rPr>
        <w:t>Sres</w:t>
      </w:r>
      <w:r>
        <w:rPr>
          <w:noProof/>
        </w:rPr>
        <w:tab/>
      </w:r>
      <w:r>
        <w:rPr>
          <w:noProof/>
        </w:rPr>
        <w:fldChar w:fldCharType="begin"/>
      </w:r>
      <w:r>
        <w:rPr>
          <w:noProof/>
        </w:rPr>
        <w:instrText xml:space="preserve"> PAGEREF _Toc218668508 \h </w:instrText>
      </w:r>
      <w:r>
        <w:rPr>
          <w:noProof/>
        </w:rPr>
      </w:r>
      <w:r>
        <w:rPr>
          <w:noProof/>
        </w:rPr>
        <w:fldChar w:fldCharType="separate"/>
      </w:r>
      <w:r>
        <w:rPr>
          <w:noProof/>
        </w:rPr>
        <w:t>101</w:t>
      </w:r>
      <w:r>
        <w:rPr>
          <w:noProof/>
        </w:rPr>
        <w:fldChar w:fldCharType="end"/>
      </w:r>
    </w:p>
    <w:p w14:paraId="41071D77" w14:textId="5F28069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7.6.7.4</w:t>
      </w:r>
      <w:r>
        <w:rPr>
          <w:rFonts w:asciiTheme="minorHAnsi" w:eastAsiaTheme="minorEastAsia" w:hAnsiTheme="minorHAnsi" w:cstheme="minorBidi"/>
          <w:noProof/>
          <w:kern w:val="2"/>
          <w:sz w:val="24"/>
          <w:szCs w:val="24"/>
          <w:lang w:eastAsia="en-GB"/>
          <w14:ligatures w14:val="standardContextual"/>
        </w:rPr>
        <w:tab/>
      </w:r>
      <w:r>
        <w:rPr>
          <w:noProof/>
        </w:rPr>
        <w:t>Kc</w:t>
      </w:r>
      <w:r>
        <w:rPr>
          <w:noProof/>
        </w:rPr>
        <w:tab/>
      </w:r>
      <w:r>
        <w:rPr>
          <w:noProof/>
        </w:rPr>
        <w:fldChar w:fldCharType="begin"/>
      </w:r>
      <w:r>
        <w:rPr>
          <w:noProof/>
        </w:rPr>
        <w:instrText xml:space="preserve"> PAGEREF _Toc218668509 \h </w:instrText>
      </w:r>
      <w:r>
        <w:rPr>
          <w:noProof/>
        </w:rPr>
      </w:r>
      <w:r>
        <w:rPr>
          <w:noProof/>
        </w:rPr>
        <w:fldChar w:fldCharType="separate"/>
      </w:r>
      <w:r>
        <w:rPr>
          <w:noProof/>
        </w:rPr>
        <w:t>101</w:t>
      </w:r>
      <w:r>
        <w:rPr>
          <w:noProof/>
        </w:rPr>
        <w:fldChar w:fldCharType="end"/>
      </w:r>
    </w:p>
    <w:p w14:paraId="490225A3" w14:textId="6520FC4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7.6.7.5</w:t>
      </w:r>
      <w:r>
        <w:rPr>
          <w:rFonts w:asciiTheme="minorHAnsi" w:eastAsiaTheme="minorEastAsia" w:hAnsiTheme="minorHAnsi" w:cstheme="minorBidi"/>
          <w:noProof/>
          <w:kern w:val="2"/>
          <w:sz w:val="24"/>
          <w:szCs w:val="24"/>
          <w:lang w:eastAsia="en-GB"/>
          <w14:ligatures w14:val="standardContextual"/>
        </w:rPr>
        <w:tab/>
      </w:r>
      <w:r>
        <w:rPr>
          <w:noProof/>
        </w:rPr>
        <w:t>Xres</w:t>
      </w:r>
      <w:r>
        <w:rPr>
          <w:noProof/>
        </w:rPr>
        <w:tab/>
      </w:r>
      <w:r>
        <w:rPr>
          <w:noProof/>
        </w:rPr>
        <w:fldChar w:fldCharType="begin"/>
      </w:r>
      <w:r>
        <w:rPr>
          <w:noProof/>
        </w:rPr>
        <w:instrText xml:space="preserve"> PAGEREF _Toc218668510 \h </w:instrText>
      </w:r>
      <w:r>
        <w:rPr>
          <w:noProof/>
        </w:rPr>
      </w:r>
      <w:r>
        <w:rPr>
          <w:noProof/>
        </w:rPr>
        <w:fldChar w:fldCharType="separate"/>
      </w:r>
      <w:r>
        <w:rPr>
          <w:noProof/>
        </w:rPr>
        <w:t>101</w:t>
      </w:r>
      <w:r>
        <w:rPr>
          <w:noProof/>
        </w:rPr>
        <w:fldChar w:fldCharType="end"/>
      </w:r>
    </w:p>
    <w:p w14:paraId="726ABC06" w14:textId="367DEA5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7.6.7.5A</w:t>
      </w:r>
      <w:r>
        <w:rPr>
          <w:rFonts w:asciiTheme="minorHAnsi" w:eastAsiaTheme="minorEastAsia" w:hAnsiTheme="minorHAnsi" w:cstheme="minorBidi"/>
          <w:noProof/>
          <w:kern w:val="2"/>
          <w:sz w:val="24"/>
          <w:szCs w:val="24"/>
          <w:lang w:eastAsia="en-GB"/>
          <w14:ligatures w14:val="standardContextual"/>
        </w:rPr>
        <w:tab/>
      </w:r>
      <w:r>
        <w:rPr>
          <w:noProof/>
        </w:rPr>
        <w:t>Ck</w:t>
      </w:r>
      <w:r>
        <w:rPr>
          <w:noProof/>
        </w:rPr>
        <w:tab/>
      </w:r>
      <w:r>
        <w:rPr>
          <w:noProof/>
        </w:rPr>
        <w:fldChar w:fldCharType="begin"/>
      </w:r>
      <w:r>
        <w:rPr>
          <w:noProof/>
        </w:rPr>
        <w:instrText xml:space="preserve"> PAGEREF _Toc218668511 \h </w:instrText>
      </w:r>
      <w:r>
        <w:rPr>
          <w:noProof/>
        </w:rPr>
      </w:r>
      <w:r>
        <w:rPr>
          <w:noProof/>
        </w:rPr>
        <w:fldChar w:fldCharType="separate"/>
      </w:r>
      <w:r>
        <w:rPr>
          <w:noProof/>
        </w:rPr>
        <w:t>101</w:t>
      </w:r>
      <w:r>
        <w:rPr>
          <w:noProof/>
        </w:rPr>
        <w:fldChar w:fldCharType="end"/>
      </w:r>
    </w:p>
    <w:p w14:paraId="03BC1BE8" w14:textId="534359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7.6.7.5B</w:t>
      </w:r>
      <w:r>
        <w:rPr>
          <w:rFonts w:asciiTheme="minorHAnsi" w:eastAsiaTheme="minorEastAsia" w:hAnsiTheme="minorHAnsi" w:cstheme="minorBidi"/>
          <w:noProof/>
          <w:kern w:val="2"/>
          <w:sz w:val="24"/>
          <w:szCs w:val="24"/>
          <w:lang w:eastAsia="en-GB"/>
          <w14:ligatures w14:val="standardContextual"/>
        </w:rPr>
        <w:tab/>
      </w:r>
      <w:r>
        <w:rPr>
          <w:noProof/>
        </w:rPr>
        <w:t>Ik</w:t>
      </w:r>
      <w:r>
        <w:rPr>
          <w:noProof/>
        </w:rPr>
        <w:tab/>
      </w:r>
      <w:r>
        <w:rPr>
          <w:noProof/>
        </w:rPr>
        <w:fldChar w:fldCharType="begin"/>
      </w:r>
      <w:r>
        <w:rPr>
          <w:noProof/>
        </w:rPr>
        <w:instrText xml:space="preserve"> PAGEREF _Toc218668512 \h </w:instrText>
      </w:r>
      <w:r>
        <w:rPr>
          <w:noProof/>
        </w:rPr>
      </w:r>
      <w:r>
        <w:rPr>
          <w:noProof/>
        </w:rPr>
        <w:fldChar w:fldCharType="separate"/>
      </w:r>
      <w:r>
        <w:rPr>
          <w:noProof/>
        </w:rPr>
        <w:t>101</w:t>
      </w:r>
      <w:r>
        <w:rPr>
          <w:noProof/>
        </w:rPr>
        <w:fldChar w:fldCharType="end"/>
      </w:r>
    </w:p>
    <w:p w14:paraId="62875225" w14:textId="302B0B5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7.6.7.5C</w:t>
      </w:r>
      <w:r>
        <w:rPr>
          <w:rFonts w:asciiTheme="minorHAnsi" w:eastAsiaTheme="minorEastAsia" w:hAnsiTheme="minorHAnsi" w:cstheme="minorBidi"/>
          <w:noProof/>
          <w:kern w:val="2"/>
          <w:sz w:val="24"/>
          <w:szCs w:val="24"/>
          <w:lang w:eastAsia="en-GB"/>
          <w14:ligatures w14:val="standardContextual"/>
        </w:rPr>
        <w:tab/>
      </w:r>
      <w:r>
        <w:rPr>
          <w:noProof/>
        </w:rPr>
        <w:t>Autn</w:t>
      </w:r>
      <w:r>
        <w:rPr>
          <w:noProof/>
        </w:rPr>
        <w:tab/>
      </w:r>
      <w:r>
        <w:rPr>
          <w:noProof/>
        </w:rPr>
        <w:fldChar w:fldCharType="begin"/>
      </w:r>
      <w:r>
        <w:rPr>
          <w:noProof/>
        </w:rPr>
        <w:instrText xml:space="preserve"> PAGEREF _Toc218668513 \h </w:instrText>
      </w:r>
      <w:r>
        <w:rPr>
          <w:noProof/>
        </w:rPr>
      </w:r>
      <w:r>
        <w:rPr>
          <w:noProof/>
        </w:rPr>
        <w:fldChar w:fldCharType="separate"/>
      </w:r>
      <w:r>
        <w:rPr>
          <w:noProof/>
        </w:rPr>
        <w:t>101</w:t>
      </w:r>
      <w:r>
        <w:rPr>
          <w:noProof/>
        </w:rPr>
        <w:fldChar w:fldCharType="end"/>
      </w:r>
    </w:p>
    <w:p w14:paraId="7C673E7D" w14:textId="6B47543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7.6.7.5D</w:t>
      </w:r>
      <w:r>
        <w:rPr>
          <w:rFonts w:asciiTheme="minorHAnsi" w:eastAsiaTheme="minorEastAsia" w:hAnsiTheme="minorHAnsi" w:cstheme="minorBidi"/>
          <w:noProof/>
          <w:kern w:val="2"/>
          <w:sz w:val="24"/>
          <w:szCs w:val="24"/>
          <w:lang w:eastAsia="en-GB"/>
          <w14:ligatures w14:val="standardContextual"/>
        </w:rPr>
        <w:tab/>
      </w:r>
      <w:r>
        <w:rPr>
          <w:noProof/>
        </w:rPr>
        <w:t>KASME</w:t>
      </w:r>
      <w:r>
        <w:rPr>
          <w:noProof/>
        </w:rPr>
        <w:tab/>
      </w:r>
      <w:r>
        <w:rPr>
          <w:noProof/>
        </w:rPr>
        <w:fldChar w:fldCharType="begin"/>
      </w:r>
      <w:r>
        <w:rPr>
          <w:noProof/>
        </w:rPr>
        <w:instrText xml:space="preserve"> PAGEREF _Toc218668514 \h </w:instrText>
      </w:r>
      <w:r>
        <w:rPr>
          <w:noProof/>
        </w:rPr>
      </w:r>
      <w:r>
        <w:rPr>
          <w:noProof/>
        </w:rPr>
        <w:fldChar w:fldCharType="separate"/>
      </w:r>
      <w:r>
        <w:rPr>
          <w:noProof/>
        </w:rPr>
        <w:t>101</w:t>
      </w:r>
      <w:r>
        <w:rPr>
          <w:noProof/>
        </w:rPr>
        <w:fldChar w:fldCharType="end"/>
      </w:r>
    </w:p>
    <w:p w14:paraId="1FD53494" w14:textId="2AC1B18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7.6.7.6</w:t>
      </w:r>
      <w:r>
        <w:rPr>
          <w:rFonts w:asciiTheme="minorHAnsi" w:eastAsiaTheme="minorEastAsia" w:hAnsiTheme="minorHAnsi" w:cstheme="minorBidi"/>
          <w:noProof/>
          <w:kern w:val="2"/>
          <w:sz w:val="24"/>
          <w:szCs w:val="24"/>
          <w:lang w:eastAsia="en-GB"/>
          <w14:ligatures w14:val="standardContextual"/>
        </w:rPr>
        <w:tab/>
      </w:r>
      <w:r>
        <w:rPr>
          <w:noProof/>
        </w:rPr>
        <w:t>Cksn</w:t>
      </w:r>
      <w:r>
        <w:rPr>
          <w:noProof/>
        </w:rPr>
        <w:tab/>
      </w:r>
      <w:r>
        <w:rPr>
          <w:noProof/>
        </w:rPr>
        <w:fldChar w:fldCharType="begin"/>
      </w:r>
      <w:r>
        <w:rPr>
          <w:noProof/>
        </w:rPr>
        <w:instrText xml:space="preserve"> PAGEREF _Toc218668515 \h </w:instrText>
      </w:r>
      <w:r>
        <w:rPr>
          <w:noProof/>
        </w:rPr>
      </w:r>
      <w:r>
        <w:rPr>
          <w:noProof/>
        </w:rPr>
        <w:fldChar w:fldCharType="separate"/>
      </w:r>
      <w:r>
        <w:rPr>
          <w:noProof/>
        </w:rPr>
        <w:t>101</w:t>
      </w:r>
      <w:r>
        <w:rPr>
          <w:noProof/>
        </w:rPr>
        <w:fldChar w:fldCharType="end"/>
      </w:r>
    </w:p>
    <w:p w14:paraId="514ECC49" w14:textId="6A15AA5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7.6.7.6A</w:t>
      </w:r>
      <w:r>
        <w:rPr>
          <w:rFonts w:asciiTheme="minorHAnsi" w:eastAsiaTheme="minorEastAsia" w:hAnsiTheme="minorHAnsi" w:cstheme="minorBidi"/>
          <w:noProof/>
          <w:kern w:val="2"/>
          <w:sz w:val="24"/>
          <w:szCs w:val="24"/>
          <w:lang w:eastAsia="en-GB"/>
          <w14:ligatures w14:val="standardContextual"/>
        </w:rPr>
        <w:tab/>
      </w:r>
      <w:r>
        <w:rPr>
          <w:noProof/>
        </w:rPr>
        <w:t>Ksi</w:t>
      </w:r>
      <w:r>
        <w:rPr>
          <w:noProof/>
        </w:rPr>
        <w:tab/>
      </w:r>
      <w:r>
        <w:rPr>
          <w:noProof/>
        </w:rPr>
        <w:fldChar w:fldCharType="begin"/>
      </w:r>
      <w:r>
        <w:rPr>
          <w:noProof/>
        </w:rPr>
        <w:instrText xml:space="preserve"> PAGEREF _Toc218668516 \h </w:instrText>
      </w:r>
      <w:r>
        <w:rPr>
          <w:noProof/>
        </w:rPr>
      </w:r>
      <w:r>
        <w:rPr>
          <w:noProof/>
        </w:rPr>
        <w:fldChar w:fldCharType="separate"/>
      </w:r>
      <w:r>
        <w:rPr>
          <w:noProof/>
        </w:rPr>
        <w:t>101</w:t>
      </w:r>
      <w:r>
        <w:rPr>
          <w:noProof/>
        </w:rPr>
        <w:fldChar w:fldCharType="end"/>
      </w:r>
    </w:p>
    <w:p w14:paraId="56FFE10A" w14:textId="76A1CFC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7.6.7.6B</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_Toc218668517 \h </w:instrText>
      </w:r>
      <w:r>
        <w:rPr>
          <w:noProof/>
        </w:rPr>
      </w:r>
      <w:r>
        <w:rPr>
          <w:noProof/>
        </w:rPr>
        <w:fldChar w:fldCharType="separate"/>
      </w:r>
      <w:r>
        <w:rPr>
          <w:noProof/>
        </w:rPr>
        <w:t>101</w:t>
      </w:r>
      <w:r>
        <w:rPr>
          <w:noProof/>
        </w:rPr>
        <w:fldChar w:fldCharType="end"/>
      </w:r>
    </w:p>
    <w:p w14:paraId="31691247" w14:textId="48FD4F4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7.6.7.7</w:t>
      </w:r>
      <w:r>
        <w:rPr>
          <w:rFonts w:asciiTheme="minorHAnsi" w:eastAsiaTheme="minorEastAsia" w:hAnsiTheme="minorHAnsi" w:cstheme="minorBidi"/>
          <w:noProof/>
          <w:kern w:val="2"/>
          <w:sz w:val="24"/>
          <w:szCs w:val="24"/>
          <w:lang w:eastAsia="en-GB"/>
          <w14:ligatures w14:val="standardContextual"/>
        </w:rPr>
        <w:tab/>
      </w:r>
      <w:r>
        <w:rPr>
          <w:noProof/>
        </w:rPr>
        <w:t>Ciphering mode</w:t>
      </w:r>
      <w:r>
        <w:rPr>
          <w:noProof/>
        </w:rPr>
        <w:tab/>
      </w:r>
      <w:r>
        <w:rPr>
          <w:noProof/>
        </w:rPr>
        <w:fldChar w:fldCharType="begin"/>
      </w:r>
      <w:r>
        <w:rPr>
          <w:noProof/>
        </w:rPr>
        <w:instrText xml:space="preserve"> PAGEREF _Toc218668518 \h </w:instrText>
      </w:r>
      <w:r>
        <w:rPr>
          <w:noProof/>
        </w:rPr>
      </w:r>
      <w:r>
        <w:rPr>
          <w:noProof/>
        </w:rPr>
        <w:fldChar w:fldCharType="separate"/>
      </w:r>
      <w:r>
        <w:rPr>
          <w:noProof/>
        </w:rPr>
        <w:t>102</w:t>
      </w:r>
      <w:r>
        <w:rPr>
          <w:noProof/>
        </w:rPr>
        <w:fldChar w:fldCharType="end"/>
      </w:r>
    </w:p>
    <w:p w14:paraId="26EEF8DF" w14:textId="7705418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7.6.7.8</w:t>
      </w:r>
      <w:r>
        <w:rPr>
          <w:rFonts w:asciiTheme="minorHAnsi" w:eastAsiaTheme="minorEastAsia" w:hAnsiTheme="minorHAnsi" w:cstheme="minorBidi"/>
          <w:noProof/>
          <w:kern w:val="2"/>
          <w:sz w:val="24"/>
          <w:szCs w:val="24"/>
          <w:lang w:eastAsia="en-GB"/>
          <w14:ligatures w14:val="standardContextual"/>
        </w:rPr>
        <w:tab/>
      </w:r>
      <w:r>
        <w:rPr>
          <w:noProof/>
        </w:rPr>
        <w:t>Current Security Context</w:t>
      </w:r>
      <w:r>
        <w:rPr>
          <w:noProof/>
        </w:rPr>
        <w:tab/>
      </w:r>
      <w:r>
        <w:rPr>
          <w:noProof/>
        </w:rPr>
        <w:fldChar w:fldCharType="begin"/>
      </w:r>
      <w:r>
        <w:rPr>
          <w:noProof/>
        </w:rPr>
        <w:instrText xml:space="preserve"> PAGEREF _Toc218668519 \h </w:instrText>
      </w:r>
      <w:r>
        <w:rPr>
          <w:noProof/>
        </w:rPr>
      </w:r>
      <w:r>
        <w:rPr>
          <w:noProof/>
        </w:rPr>
        <w:fldChar w:fldCharType="separate"/>
      </w:r>
      <w:r>
        <w:rPr>
          <w:noProof/>
        </w:rPr>
        <w:t>102</w:t>
      </w:r>
      <w:r>
        <w:rPr>
          <w:noProof/>
        </w:rPr>
        <w:fldChar w:fldCharType="end"/>
      </w:r>
    </w:p>
    <w:p w14:paraId="38CE5D00" w14:textId="262225B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7.6.7.9</w:t>
      </w:r>
      <w:r>
        <w:rPr>
          <w:rFonts w:asciiTheme="minorHAnsi" w:eastAsiaTheme="minorEastAsia" w:hAnsiTheme="minorHAnsi" w:cstheme="minorBidi"/>
          <w:noProof/>
          <w:kern w:val="2"/>
          <w:sz w:val="24"/>
          <w:szCs w:val="24"/>
          <w:lang w:eastAsia="en-GB"/>
          <w14:ligatures w14:val="standardContextual"/>
        </w:rPr>
        <w:tab/>
      </w:r>
      <w:r>
        <w:rPr>
          <w:noProof/>
        </w:rPr>
        <w:t>Failure cause</w:t>
      </w:r>
      <w:r>
        <w:rPr>
          <w:noProof/>
        </w:rPr>
        <w:tab/>
      </w:r>
      <w:r>
        <w:rPr>
          <w:noProof/>
        </w:rPr>
        <w:fldChar w:fldCharType="begin"/>
      </w:r>
      <w:r>
        <w:rPr>
          <w:noProof/>
        </w:rPr>
        <w:instrText xml:space="preserve"> PAGEREF _Toc218668520 \h </w:instrText>
      </w:r>
      <w:r>
        <w:rPr>
          <w:noProof/>
        </w:rPr>
      </w:r>
      <w:r>
        <w:rPr>
          <w:noProof/>
        </w:rPr>
        <w:fldChar w:fldCharType="separate"/>
      </w:r>
      <w:r>
        <w:rPr>
          <w:noProof/>
        </w:rPr>
        <w:t>102</w:t>
      </w:r>
      <w:r>
        <w:rPr>
          <w:noProof/>
        </w:rPr>
        <w:fldChar w:fldCharType="end"/>
      </w:r>
    </w:p>
    <w:p w14:paraId="5FD2A89B" w14:textId="211278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7.6.7.10</w:t>
      </w:r>
      <w:r>
        <w:rPr>
          <w:rFonts w:asciiTheme="minorHAnsi" w:eastAsiaTheme="minorEastAsia" w:hAnsiTheme="minorHAnsi" w:cstheme="minorBidi"/>
          <w:noProof/>
          <w:kern w:val="2"/>
          <w:sz w:val="24"/>
          <w:szCs w:val="24"/>
          <w:lang w:eastAsia="en-GB"/>
          <w14:ligatures w14:val="standardContextual"/>
        </w:rPr>
        <w:tab/>
      </w:r>
      <w:r>
        <w:rPr>
          <w:noProof/>
        </w:rPr>
        <w:t>Re-attempt</w:t>
      </w:r>
      <w:r>
        <w:rPr>
          <w:noProof/>
        </w:rPr>
        <w:tab/>
      </w:r>
      <w:r>
        <w:rPr>
          <w:noProof/>
        </w:rPr>
        <w:fldChar w:fldCharType="begin"/>
      </w:r>
      <w:r>
        <w:rPr>
          <w:noProof/>
        </w:rPr>
        <w:instrText xml:space="preserve"> PAGEREF _Toc218668521 \h </w:instrText>
      </w:r>
      <w:r>
        <w:rPr>
          <w:noProof/>
        </w:rPr>
      </w:r>
      <w:r>
        <w:rPr>
          <w:noProof/>
        </w:rPr>
        <w:fldChar w:fldCharType="separate"/>
      </w:r>
      <w:r>
        <w:rPr>
          <w:noProof/>
        </w:rPr>
        <w:t>102</w:t>
      </w:r>
      <w:r>
        <w:rPr>
          <w:noProof/>
        </w:rPr>
        <w:fldChar w:fldCharType="end"/>
      </w:r>
    </w:p>
    <w:p w14:paraId="2F9B39D2" w14:textId="7A9B98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7.6.7.11</w:t>
      </w:r>
      <w:r>
        <w:rPr>
          <w:rFonts w:asciiTheme="minorHAnsi" w:eastAsiaTheme="minorEastAsia" w:hAnsiTheme="minorHAnsi" w:cstheme="minorBidi"/>
          <w:noProof/>
          <w:kern w:val="2"/>
          <w:sz w:val="24"/>
          <w:szCs w:val="24"/>
          <w:lang w:eastAsia="en-GB"/>
          <w14:ligatures w14:val="standardContextual"/>
        </w:rPr>
        <w:tab/>
      </w:r>
      <w:r>
        <w:rPr>
          <w:noProof/>
        </w:rPr>
        <w:t>Access Type</w:t>
      </w:r>
      <w:r>
        <w:rPr>
          <w:noProof/>
        </w:rPr>
        <w:tab/>
      </w:r>
      <w:r>
        <w:rPr>
          <w:noProof/>
        </w:rPr>
        <w:fldChar w:fldCharType="begin"/>
      </w:r>
      <w:r>
        <w:rPr>
          <w:noProof/>
        </w:rPr>
        <w:instrText xml:space="preserve"> PAGEREF _Toc218668522 \h </w:instrText>
      </w:r>
      <w:r>
        <w:rPr>
          <w:noProof/>
        </w:rPr>
      </w:r>
      <w:r>
        <w:rPr>
          <w:noProof/>
        </w:rPr>
        <w:fldChar w:fldCharType="separate"/>
      </w:r>
      <w:r>
        <w:rPr>
          <w:noProof/>
        </w:rPr>
        <w:t>102</w:t>
      </w:r>
      <w:r>
        <w:rPr>
          <w:noProof/>
        </w:rPr>
        <w:fldChar w:fldCharType="end"/>
      </w:r>
    </w:p>
    <w:p w14:paraId="7105FC43" w14:textId="5065473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7.6.8</w:t>
      </w:r>
      <w:r>
        <w:rPr>
          <w:rFonts w:asciiTheme="minorHAnsi" w:eastAsiaTheme="minorEastAsia" w:hAnsiTheme="minorHAnsi" w:cstheme="minorBidi"/>
          <w:noProof/>
          <w:kern w:val="2"/>
          <w:sz w:val="24"/>
          <w:szCs w:val="24"/>
          <w:lang w:eastAsia="en-GB"/>
          <w14:ligatures w14:val="standardContextual"/>
        </w:rPr>
        <w:tab/>
      </w:r>
      <w:r>
        <w:rPr>
          <w:noProof/>
        </w:rPr>
        <w:t>Short message parameters</w:t>
      </w:r>
      <w:r>
        <w:rPr>
          <w:noProof/>
        </w:rPr>
        <w:tab/>
      </w:r>
      <w:r>
        <w:rPr>
          <w:noProof/>
        </w:rPr>
        <w:fldChar w:fldCharType="begin"/>
      </w:r>
      <w:r>
        <w:rPr>
          <w:noProof/>
        </w:rPr>
        <w:instrText xml:space="preserve"> PAGEREF _Toc218668523 \h </w:instrText>
      </w:r>
      <w:r>
        <w:rPr>
          <w:noProof/>
        </w:rPr>
      </w:r>
      <w:r>
        <w:rPr>
          <w:noProof/>
        </w:rPr>
        <w:fldChar w:fldCharType="separate"/>
      </w:r>
      <w:r>
        <w:rPr>
          <w:noProof/>
        </w:rPr>
        <w:t>102</w:t>
      </w:r>
      <w:r>
        <w:rPr>
          <w:noProof/>
        </w:rPr>
        <w:fldChar w:fldCharType="end"/>
      </w:r>
    </w:p>
    <w:p w14:paraId="0DAB816A" w14:textId="5ED5574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w:t>
      </w:r>
      <w:r>
        <w:rPr>
          <w:rFonts w:asciiTheme="minorHAnsi" w:eastAsiaTheme="minorEastAsia" w:hAnsiTheme="minorHAnsi" w:cstheme="minorBidi"/>
          <w:noProof/>
          <w:kern w:val="2"/>
          <w:sz w:val="24"/>
          <w:szCs w:val="24"/>
          <w:lang w:eastAsia="en-GB"/>
          <w14:ligatures w14:val="standardContextual"/>
        </w:rPr>
        <w:tab/>
      </w:r>
      <w:r>
        <w:rPr>
          <w:noProof/>
        </w:rPr>
        <w:t>SM-RP-DA</w:t>
      </w:r>
      <w:r>
        <w:rPr>
          <w:noProof/>
        </w:rPr>
        <w:tab/>
      </w:r>
      <w:r>
        <w:rPr>
          <w:noProof/>
        </w:rPr>
        <w:fldChar w:fldCharType="begin"/>
      </w:r>
      <w:r>
        <w:rPr>
          <w:noProof/>
        </w:rPr>
        <w:instrText xml:space="preserve"> PAGEREF _Toc218668524 \h </w:instrText>
      </w:r>
      <w:r>
        <w:rPr>
          <w:noProof/>
        </w:rPr>
      </w:r>
      <w:r>
        <w:rPr>
          <w:noProof/>
        </w:rPr>
        <w:fldChar w:fldCharType="separate"/>
      </w:r>
      <w:r>
        <w:rPr>
          <w:noProof/>
        </w:rPr>
        <w:t>102</w:t>
      </w:r>
      <w:r>
        <w:rPr>
          <w:noProof/>
        </w:rPr>
        <w:fldChar w:fldCharType="end"/>
      </w:r>
    </w:p>
    <w:p w14:paraId="079088B7" w14:textId="3BBC00B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w:t>
      </w:r>
      <w:r>
        <w:rPr>
          <w:rFonts w:asciiTheme="minorHAnsi" w:eastAsiaTheme="minorEastAsia" w:hAnsiTheme="minorHAnsi" w:cstheme="minorBidi"/>
          <w:noProof/>
          <w:kern w:val="2"/>
          <w:sz w:val="24"/>
          <w:szCs w:val="24"/>
          <w:lang w:eastAsia="en-GB"/>
          <w14:ligatures w14:val="standardContextual"/>
        </w:rPr>
        <w:tab/>
      </w:r>
      <w:r>
        <w:rPr>
          <w:noProof/>
        </w:rPr>
        <w:t>SM-RP-OA</w:t>
      </w:r>
      <w:r>
        <w:rPr>
          <w:noProof/>
        </w:rPr>
        <w:tab/>
      </w:r>
      <w:r>
        <w:rPr>
          <w:noProof/>
        </w:rPr>
        <w:fldChar w:fldCharType="begin"/>
      </w:r>
      <w:r>
        <w:rPr>
          <w:noProof/>
        </w:rPr>
        <w:instrText xml:space="preserve"> PAGEREF _Toc218668525 \h </w:instrText>
      </w:r>
      <w:r>
        <w:rPr>
          <w:noProof/>
        </w:rPr>
      </w:r>
      <w:r>
        <w:rPr>
          <w:noProof/>
        </w:rPr>
        <w:fldChar w:fldCharType="separate"/>
      </w:r>
      <w:r>
        <w:rPr>
          <w:noProof/>
        </w:rPr>
        <w:t>102</w:t>
      </w:r>
      <w:r>
        <w:rPr>
          <w:noProof/>
        </w:rPr>
        <w:fldChar w:fldCharType="end"/>
      </w:r>
    </w:p>
    <w:p w14:paraId="4ED999B7" w14:textId="0725C85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w:t>
      </w:r>
      <w:r>
        <w:rPr>
          <w:rFonts w:asciiTheme="minorHAnsi" w:eastAsiaTheme="minorEastAsia" w:hAnsiTheme="minorHAnsi" w:cstheme="minorBidi"/>
          <w:noProof/>
          <w:kern w:val="2"/>
          <w:sz w:val="24"/>
          <w:szCs w:val="24"/>
          <w:lang w:eastAsia="en-GB"/>
          <w14:ligatures w14:val="standardContextual"/>
        </w:rPr>
        <w:tab/>
      </w:r>
      <w:r>
        <w:rPr>
          <w:noProof/>
        </w:rPr>
        <w:t>MWD status</w:t>
      </w:r>
      <w:r>
        <w:rPr>
          <w:noProof/>
        </w:rPr>
        <w:tab/>
      </w:r>
      <w:r>
        <w:rPr>
          <w:noProof/>
        </w:rPr>
        <w:fldChar w:fldCharType="begin"/>
      </w:r>
      <w:r>
        <w:rPr>
          <w:noProof/>
        </w:rPr>
        <w:instrText xml:space="preserve"> PAGEREF _Toc218668526 \h </w:instrText>
      </w:r>
      <w:r>
        <w:rPr>
          <w:noProof/>
        </w:rPr>
      </w:r>
      <w:r>
        <w:rPr>
          <w:noProof/>
        </w:rPr>
        <w:fldChar w:fldCharType="separate"/>
      </w:r>
      <w:r>
        <w:rPr>
          <w:noProof/>
        </w:rPr>
        <w:t>102</w:t>
      </w:r>
      <w:r>
        <w:rPr>
          <w:noProof/>
        </w:rPr>
        <w:fldChar w:fldCharType="end"/>
      </w:r>
    </w:p>
    <w:p w14:paraId="0CEAD507" w14:textId="7862F6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7.6.8.4</w:t>
      </w:r>
      <w:r>
        <w:rPr>
          <w:rFonts w:asciiTheme="minorHAnsi" w:eastAsiaTheme="minorEastAsia" w:hAnsiTheme="minorHAnsi" w:cstheme="minorBidi"/>
          <w:noProof/>
          <w:kern w:val="2"/>
          <w:sz w:val="24"/>
          <w:szCs w:val="24"/>
          <w:lang w:eastAsia="en-GB"/>
          <w14:ligatures w14:val="standardContextual"/>
        </w:rPr>
        <w:tab/>
      </w:r>
      <w:r>
        <w:rPr>
          <w:noProof/>
        </w:rPr>
        <w:t>SM-RP-UI</w:t>
      </w:r>
      <w:r>
        <w:rPr>
          <w:noProof/>
        </w:rPr>
        <w:tab/>
      </w:r>
      <w:r>
        <w:rPr>
          <w:noProof/>
        </w:rPr>
        <w:fldChar w:fldCharType="begin"/>
      </w:r>
      <w:r>
        <w:rPr>
          <w:noProof/>
        </w:rPr>
        <w:instrText xml:space="preserve"> PAGEREF _Toc218668527 \h </w:instrText>
      </w:r>
      <w:r>
        <w:rPr>
          <w:noProof/>
        </w:rPr>
      </w:r>
      <w:r>
        <w:rPr>
          <w:noProof/>
        </w:rPr>
        <w:fldChar w:fldCharType="separate"/>
      </w:r>
      <w:r>
        <w:rPr>
          <w:noProof/>
        </w:rPr>
        <w:t>103</w:t>
      </w:r>
      <w:r>
        <w:rPr>
          <w:noProof/>
        </w:rPr>
        <w:fldChar w:fldCharType="end"/>
      </w:r>
    </w:p>
    <w:p w14:paraId="27FB3553" w14:textId="1088650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7.6.8.5</w:t>
      </w:r>
      <w:r>
        <w:rPr>
          <w:rFonts w:asciiTheme="minorHAnsi" w:eastAsiaTheme="minorEastAsia" w:hAnsiTheme="minorHAnsi" w:cstheme="minorBidi"/>
          <w:noProof/>
          <w:kern w:val="2"/>
          <w:sz w:val="24"/>
          <w:szCs w:val="24"/>
          <w:lang w:eastAsia="en-GB"/>
          <w14:ligatures w14:val="standardContextual"/>
        </w:rPr>
        <w:tab/>
      </w:r>
      <w:r>
        <w:rPr>
          <w:noProof/>
        </w:rPr>
        <w:t>SM-RP-PRI</w:t>
      </w:r>
      <w:r>
        <w:rPr>
          <w:noProof/>
        </w:rPr>
        <w:tab/>
      </w:r>
      <w:r>
        <w:rPr>
          <w:noProof/>
        </w:rPr>
        <w:fldChar w:fldCharType="begin"/>
      </w:r>
      <w:r>
        <w:rPr>
          <w:noProof/>
        </w:rPr>
        <w:instrText xml:space="preserve"> PAGEREF _Toc218668528 \h </w:instrText>
      </w:r>
      <w:r>
        <w:rPr>
          <w:noProof/>
        </w:rPr>
      </w:r>
      <w:r>
        <w:rPr>
          <w:noProof/>
        </w:rPr>
        <w:fldChar w:fldCharType="separate"/>
      </w:r>
      <w:r>
        <w:rPr>
          <w:noProof/>
        </w:rPr>
        <w:t>103</w:t>
      </w:r>
      <w:r>
        <w:rPr>
          <w:noProof/>
        </w:rPr>
        <w:fldChar w:fldCharType="end"/>
      </w:r>
    </w:p>
    <w:p w14:paraId="6B398B70" w14:textId="4973D2B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7.6.8.6</w:t>
      </w:r>
      <w:r>
        <w:rPr>
          <w:rFonts w:asciiTheme="minorHAnsi" w:eastAsiaTheme="minorEastAsia" w:hAnsiTheme="minorHAnsi" w:cstheme="minorBidi"/>
          <w:noProof/>
          <w:kern w:val="2"/>
          <w:sz w:val="24"/>
          <w:szCs w:val="24"/>
          <w:lang w:eastAsia="en-GB"/>
          <w14:ligatures w14:val="standardContextual"/>
        </w:rPr>
        <w:tab/>
      </w:r>
      <w:r>
        <w:rPr>
          <w:noProof/>
        </w:rPr>
        <w:t>SM Delivery Outcome</w:t>
      </w:r>
      <w:r>
        <w:rPr>
          <w:noProof/>
        </w:rPr>
        <w:tab/>
      </w:r>
      <w:r>
        <w:rPr>
          <w:noProof/>
        </w:rPr>
        <w:fldChar w:fldCharType="begin"/>
      </w:r>
      <w:r>
        <w:rPr>
          <w:noProof/>
        </w:rPr>
        <w:instrText xml:space="preserve"> PAGEREF _Toc218668529 \h </w:instrText>
      </w:r>
      <w:r>
        <w:rPr>
          <w:noProof/>
        </w:rPr>
      </w:r>
      <w:r>
        <w:rPr>
          <w:noProof/>
        </w:rPr>
        <w:fldChar w:fldCharType="separate"/>
      </w:r>
      <w:r>
        <w:rPr>
          <w:noProof/>
        </w:rPr>
        <w:t>103</w:t>
      </w:r>
      <w:r>
        <w:rPr>
          <w:noProof/>
        </w:rPr>
        <w:fldChar w:fldCharType="end"/>
      </w:r>
    </w:p>
    <w:p w14:paraId="19A7432C" w14:textId="2427718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7.6.8.7</w:t>
      </w:r>
      <w:r>
        <w:rPr>
          <w:rFonts w:asciiTheme="minorHAnsi" w:eastAsiaTheme="minorEastAsia" w:hAnsiTheme="minorHAnsi" w:cstheme="minorBidi"/>
          <w:noProof/>
          <w:kern w:val="2"/>
          <w:sz w:val="24"/>
          <w:szCs w:val="24"/>
          <w:lang w:eastAsia="en-GB"/>
          <w14:ligatures w14:val="standardContextual"/>
        </w:rPr>
        <w:tab/>
      </w:r>
      <w:r>
        <w:rPr>
          <w:noProof/>
        </w:rPr>
        <w:t>More Messages To Send</w:t>
      </w:r>
      <w:r>
        <w:rPr>
          <w:noProof/>
        </w:rPr>
        <w:tab/>
      </w:r>
      <w:r>
        <w:rPr>
          <w:noProof/>
        </w:rPr>
        <w:fldChar w:fldCharType="begin"/>
      </w:r>
      <w:r>
        <w:rPr>
          <w:noProof/>
        </w:rPr>
        <w:instrText xml:space="preserve"> PAGEREF _Toc218668530 \h </w:instrText>
      </w:r>
      <w:r>
        <w:rPr>
          <w:noProof/>
        </w:rPr>
      </w:r>
      <w:r>
        <w:rPr>
          <w:noProof/>
        </w:rPr>
        <w:fldChar w:fldCharType="separate"/>
      </w:r>
      <w:r>
        <w:rPr>
          <w:noProof/>
        </w:rPr>
        <w:t>103</w:t>
      </w:r>
      <w:r>
        <w:rPr>
          <w:noProof/>
        </w:rPr>
        <w:fldChar w:fldCharType="end"/>
      </w:r>
    </w:p>
    <w:p w14:paraId="40C8AFA6" w14:textId="1647DF0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7.6.8.8</w:t>
      </w:r>
      <w:r>
        <w:rPr>
          <w:rFonts w:asciiTheme="minorHAnsi" w:eastAsiaTheme="minorEastAsia" w:hAnsiTheme="minorHAnsi" w:cstheme="minorBidi"/>
          <w:noProof/>
          <w:kern w:val="2"/>
          <w:sz w:val="24"/>
          <w:szCs w:val="24"/>
          <w:lang w:eastAsia="en-GB"/>
          <w14:ligatures w14:val="standardContextual"/>
        </w:rPr>
        <w:tab/>
      </w:r>
      <w:r>
        <w:rPr>
          <w:noProof/>
        </w:rPr>
        <w:t>Alert Reason</w:t>
      </w:r>
      <w:r>
        <w:rPr>
          <w:noProof/>
        </w:rPr>
        <w:tab/>
      </w:r>
      <w:r>
        <w:rPr>
          <w:noProof/>
        </w:rPr>
        <w:fldChar w:fldCharType="begin"/>
      </w:r>
      <w:r>
        <w:rPr>
          <w:noProof/>
        </w:rPr>
        <w:instrText xml:space="preserve"> PAGEREF _Toc218668531 \h </w:instrText>
      </w:r>
      <w:r>
        <w:rPr>
          <w:noProof/>
        </w:rPr>
      </w:r>
      <w:r>
        <w:rPr>
          <w:noProof/>
        </w:rPr>
        <w:fldChar w:fldCharType="separate"/>
      </w:r>
      <w:r>
        <w:rPr>
          <w:noProof/>
        </w:rPr>
        <w:t>103</w:t>
      </w:r>
      <w:r>
        <w:rPr>
          <w:noProof/>
        </w:rPr>
        <w:fldChar w:fldCharType="end"/>
      </w:r>
    </w:p>
    <w:p w14:paraId="6E0743C6" w14:textId="49D3140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7.6.8.9</w:t>
      </w:r>
      <w:r>
        <w:rPr>
          <w:rFonts w:asciiTheme="minorHAnsi" w:eastAsiaTheme="minorEastAsia" w:hAnsiTheme="minorHAnsi" w:cstheme="minorBidi"/>
          <w:noProof/>
          <w:kern w:val="2"/>
          <w:sz w:val="24"/>
          <w:szCs w:val="24"/>
          <w:lang w:eastAsia="en-GB"/>
          <w14:ligatures w14:val="standardContextual"/>
        </w:rPr>
        <w:tab/>
      </w:r>
      <w:r>
        <w:rPr>
          <w:noProof/>
        </w:rPr>
        <w:t>Absent Subscriber Diagnostic SM</w:t>
      </w:r>
      <w:r>
        <w:rPr>
          <w:noProof/>
        </w:rPr>
        <w:tab/>
      </w:r>
      <w:r>
        <w:rPr>
          <w:noProof/>
        </w:rPr>
        <w:fldChar w:fldCharType="begin"/>
      </w:r>
      <w:r>
        <w:rPr>
          <w:noProof/>
        </w:rPr>
        <w:instrText xml:space="preserve"> PAGEREF _Toc218668532 \h </w:instrText>
      </w:r>
      <w:r>
        <w:rPr>
          <w:noProof/>
        </w:rPr>
      </w:r>
      <w:r>
        <w:rPr>
          <w:noProof/>
        </w:rPr>
        <w:fldChar w:fldCharType="separate"/>
      </w:r>
      <w:r>
        <w:rPr>
          <w:noProof/>
        </w:rPr>
        <w:t>103</w:t>
      </w:r>
      <w:r>
        <w:rPr>
          <w:noProof/>
        </w:rPr>
        <w:fldChar w:fldCharType="end"/>
      </w:r>
    </w:p>
    <w:p w14:paraId="27C00648" w14:textId="5D9394A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7.6.8.10</w:t>
      </w:r>
      <w:r>
        <w:rPr>
          <w:rFonts w:asciiTheme="minorHAnsi" w:eastAsiaTheme="minorEastAsia" w:hAnsiTheme="minorHAnsi" w:cstheme="minorBidi"/>
          <w:noProof/>
          <w:kern w:val="2"/>
          <w:sz w:val="24"/>
          <w:szCs w:val="24"/>
          <w:lang w:eastAsia="en-GB"/>
          <w14:ligatures w14:val="standardContextual"/>
        </w:rPr>
        <w:tab/>
      </w:r>
      <w:r>
        <w:rPr>
          <w:noProof/>
        </w:rPr>
        <w:t>Alert Reason Indicator</w:t>
      </w:r>
      <w:r>
        <w:rPr>
          <w:noProof/>
        </w:rPr>
        <w:tab/>
      </w:r>
      <w:r>
        <w:rPr>
          <w:noProof/>
        </w:rPr>
        <w:fldChar w:fldCharType="begin"/>
      </w:r>
      <w:r>
        <w:rPr>
          <w:noProof/>
        </w:rPr>
        <w:instrText xml:space="preserve"> PAGEREF _Toc218668533 \h </w:instrText>
      </w:r>
      <w:r>
        <w:rPr>
          <w:noProof/>
        </w:rPr>
      </w:r>
      <w:r>
        <w:rPr>
          <w:noProof/>
        </w:rPr>
        <w:fldChar w:fldCharType="separate"/>
      </w:r>
      <w:r>
        <w:rPr>
          <w:noProof/>
        </w:rPr>
        <w:t>103</w:t>
      </w:r>
      <w:r>
        <w:rPr>
          <w:noProof/>
        </w:rPr>
        <w:fldChar w:fldCharType="end"/>
      </w:r>
    </w:p>
    <w:p w14:paraId="0CBDBBAC" w14:textId="36E80DA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7.6.8.10A</w:t>
      </w:r>
      <w:r>
        <w:rPr>
          <w:rFonts w:asciiTheme="minorHAnsi" w:eastAsiaTheme="minorEastAsia" w:hAnsiTheme="minorHAnsi" w:cstheme="minorBidi"/>
          <w:noProof/>
          <w:kern w:val="2"/>
          <w:sz w:val="24"/>
          <w:szCs w:val="24"/>
          <w:lang w:eastAsia="en-GB"/>
          <w14:ligatures w14:val="standardContextual"/>
        </w:rPr>
        <w:tab/>
      </w:r>
      <w:r>
        <w:rPr>
          <w:noProof/>
        </w:rPr>
        <w:t>Additional Alert Reason Indicator</w:t>
      </w:r>
      <w:r>
        <w:rPr>
          <w:noProof/>
        </w:rPr>
        <w:tab/>
      </w:r>
      <w:r>
        <w:rPr>
          <w:noProof/>
        </w:rPr>
        <w:fldChar w:fldCharType="begin"/>
      </w:r>
      <w:r>
        <w:rPr>
          <w:noProof/>
        </w:rPr>
        <w:instrText xml:space="preserve"> PAGEREF _Toc218668534 \h </w:instrText>
      </w:r>
      <w:r>
        <w:rPr>
          <w:noProof/>
        </w:rPr>
      </w:r>
      <w:r>
        <w:rPr>
          <w:noProof/>
        </w:rPr>
        <w:fldChar w:fldCharType="separate"/>
      </w:r>
      <w:r>
        <w:rPr>
          <w:noProof/>
        </w:rPr>
        <w:t>103</w:t>
      </w:r>
      <w:r>
        <w:rPr>
          <w:noProof/>
        </w:rPr>
        <w:fldChar w:fldCharType="end"/>
      </w:r>
    </w:p>
    <w:p w14:paraId="65D55BD8" w14:textId="60FA63C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7.6.8.11</w:t>
      </w:r>
      <w:r>
        <w:rPr>
          <w:rFonts w:asciiTheme="minorHAnsi" w:eastAsiaTheme="minorEastAsia" w:hAnsiTheme="minorHAnsi" w:cstheme="minorBidi"/>
          <w:noProof/>
          <w:kern w:val="2"/>
          <w:sz w:val="24"/>
          <w:szCs w:val="24"/>
          <w:lang w:eastAsia="en-GB"/>
          <w14:ligatures w14:val="standardContextual"/>
        </w:rPr>
        <w:tab/>
      </w:r>
      <w:r>
        <w:rPr>
          <w:noProof/>
        </w:rPr>
        <w:t>Additional SM Delivery Outcome</w:t>
      </w:r>
      <w:r>
        <w:rPr>
          <w:noProof/>
        </w:rPr>
        <w:tab/>
      </w:r>
      <w:r>
        <w:rPr>
          <w:noProof/>
        </w:rPr>
        <w:fldChar w:fldCharType="begin"/>
      </w:r>
      <w:r>
        <w:rPr>
          <w:noProof/>
        </w:rPr>
        <w:instrText xml:space="preserve"> PAGEREF _Toc218668535 \h </w:instrText>
      </w:r>
      <w:r>
        <w:rPr>
          <w:noProof/>
        </w:rPr>
      </w:r>
      <w:r>
        <w:rPr>
          <w:noProof/>
        </w:rPr>
        <w:fldChar w:fldCharType="separate"/>
      </w:r>
      <w:r>
        <w:rPr>
          <w:noProof/>
        </w:rPr>
        <w:t>103</w:t>
      </w:r>
      <w:r>
        <w:rPr>
          <w:noProof/>
        </w:rPr>
        <w:fldChar w:fldCharType="end"/>
      </w:r>
    </w:p>
    <w:p w14:paraId="45316DAC" w14:textId="6E69BE5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7.6.8.12</w:t>
      </w:r>
      <w:r>
        <w:rPr>
          <w:rFonts w:asciiTheme="minorHAnsi" w:eastAsiaTheme="minorEastAsia" w:hAnsiTheme="minorHAnsi" w:cstheme="minorBidi"/>
          <w:noProof/>
          <w:kern w:val="2"/>
          <w:sz w:val="24"/>
          <w:szCs w:val="24"/>
          <w:lang w:eastAsia="en-GB"/>
          <w14:ligatures w14:val="standardContextual"/>
        </w:rPr>
        <w:tab/>
      </w:r>
      <w:r>
        <w:rPr>
          <w:noProof/>
        </w:rPr>
        <w:t>Additional Absent Subscriber Diagnostic SM</w:t>
      </w:r>
      <w:r>
        <w:rPr>
          <w:noProof/>
        </w:rPr>
        <w:tab/>
      </w:r>
      <w:r>
        <w:rPr>
          <w:noProof/>
        </w:rPr>
        <w:fldChar w:fldCharType="begin"/>
      </w:r>
      <w:r>
        <w:rPr>
          <w:noProof/>
        </w:rPr>
        <w:instrText xml:space="preserve"> PAGEREF _Toc218668536 \h </w:instrText>
      </w:r>
      <w:r>
        <w:rPr>
          <w:noProof/>
        </w:rPr>
      </w:r>
      <w:r>
        <w:rPr>
          <w:noProof/>
        </w:rPr>
        <w:fldChar w:fldCharType="separate"/>
      </w:r>
      <w:r>
        <w:rPr>
          <w:noProof/>
        </w:rPr>
        <w:t>103</w:t>
      </w:r>
      <w:r>
        <w:rPr>
          <w:noProof/>
        </w:rPr>
        <w:fldChar w:fldCharType="end"/>
      </w:r>
    </w:p>
    <w:p w14:paraId="14493129" w14:textId="583CB3A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7.6.8.13</w:t>
      </w:r>
      <w:r>
        <w:rPr>
          <w:rFonts w:asciiTheme="minorHAnsi" w:eastAsiaTheme="minorEastAsia" w:hAnsiTheme="minorHAnsi" w:cstheme="minorBidi"/>
          <w:noProof/>
          <w:kern w:val="2"/>
          <w:sz w:val="24"/>
          <w:szCs w:val="24"/>
          <w:lang w:eastAsia="en-GB"/>
          <w14:ligatures w14:val="standardContextual"/>
        </w:rPr>
        <w:tab/>
      </w:r>
      <w:r>
        <w:rPr>
          <w:noProof/>
        </w:rPr>
        <w:t>Delivery Outcome Indicator</w:t>
      </w:r>
      <w:r>
        <w:rPr>
          <w:noProof/>
        </w:rPr>
        <w:tab/>
      </w:r>
      <w:r>
        <w:rPr>
          <w:noProof/>
        </w:rPr>
        <w:fldChar w:fldCharType="begin"/>
      </w:r>
      <w:r>
        <w:rPr>
          <w:noProof/>
        </w:rPr>
        <w:instrText xml:space="preserve"> PAGEREF _Toc218668537 \h </w:instrText>
      </w:r>
      <w:r>
        <w:rPr>
          <w:noProof/>
        </w:rPr>
      </w:r>
      <w:r>
        <w:rPr>
          <w:noProof/>
        </w:rPr>
        <w:fldChar w:fldCharType="separate"/>
      </w:r>
      <w:r>
        <w:rPr>
          <w:noProof/>
        </w:rPr>
        <w:t>104</w:t>
      </w:r>
      <w:r>
        <w:rPr>
          <w:noProof/>
        </w:rPr>
        <w:fldChar w:fldCharType="end"/>
      </w:r>
    </w:p>
    <w:p w14:paraId="56EFA4EB" w14:textId="638A171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7.6.8.14</w:t>
      </w:r>
      <w:r>
        <w:rPr>
          <w:rFonts w:asciiTheme="minorHAnsi" w:eastAsiaTheme="minorEastAsia" w:hAnsiTheme="minorHAnsi" w:cstheme="minorBidi"/>
          <w:noProof/>
          <w:kern w:val="2"/>
          <w:sz w:val="24"/>
          <w:szCs w:val="24"/>
          <w:lang w:eastAsia="en-GB"/>
          <w14:ligatures w14:val="standardContextual"/>
        </w:rPr>
        <w:tab/>
      </w:r>
      <w:r>
        <w:rPr>
          <w:noProof/>
        </w:rPr>
        <w:t>GPRS Node Indicator</w:t>
      </w:r>
      <w:r>
        <w:rPr>
          <w:noProof/>
        </w:rPr>
        <w:tab/>
      </w:r>
      <w:r>
        <w:rPr>
          <w:noProof/>
        </w:rPr>
        <w:fldChar w:fldCharType="begin"/>
      </w:r>
      <w:r>
        <w:rPr>
          <w:noProof/>
        </w:rPr>
        <w:instrText xml:space="preserve"> PAGEREF _Toc218668538 \h </w:instrText>
      </w:r>
      <w:r>
        <w:rPr>
          <w:noProof/>
        </w:rPr>
      </w:r>
      <w:r>
        <w:rPr>
          <w:noProof/>
        </w:rPr>
        <w:fldChar w:fldCharType="separate"/>
      </w:r>
      <w:r>
        <w:rPr>
          <w:noProof/>
        </w:rPr>
        <w:t>104</w:t>
      </w:r>
      <w:r>
        <w:rPr>
          <w:noProof/>
        </w:rPr>
        <w:fldChar w:fldCharType="end"/>
      </w:r>
    </w:p>
    <w:p w14:paraId="4296BFF6" w14:textId="7829F09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7.6.8.14A</w:t>
      </w:r>
      <w:r>
        <w:rPr>
          <w:rFonts w:asciiTheme="minorHAnsi" w:eastAsiaTheme="minorEastAsia" w:hAnsiTheme="minorHAnsi" w:cstheme="minorBidi"/>
          <w:noProof/>
          <w:kern w:val="2"/>
          <w:sz w:val="24"/>
          <w:szCs w:val="24"/>
          <w:lang w:eastAsia="en-GB"/>
          <w14:ligatures w14:val="standardContextual"/>
        </w:rPr>
        <w:tab/>
      </w:r>
      <w:r>
        <w:rPr>
          <w:noProof/>
        </w:rPr>
        <w:t>IMS Node Indicator</w:t>
      </w:r>
      <w:r>
        <w:rPr>
          <w:noProof/>
        </w:rPr>
        <w:tab/>
      </w:r>
      <w:r>
        <w:rPr>
          <w:noProof/>
        </w:rPr>
        <w:fldChar w:fldCharType="begin"/>
      </w:r>
      <w:r>
        <w:rPr>
          <w:noProof/>
        </w:rPr>
        <w:instrText xml:space="preserve"> PAGEREF _Toc218668539 \h </w:instrText>
      </w:r>
      <w:r>
        <w:rPr>
          <w:noProof/>
        </w:rPr>
      </w:r>
      <w:r>
        <w:rPr>
          <w:noProof/>
        </w:rPr>
        <w:fldChar w:fldCharType="separate"/>
      </w:r>
      <w:r>
        <w:rPr>
          <w:noProof/>
        </w:rPr>
        <w:t>104</w:t>
      </w:r>
      <w:r>
        <w:rPr>
          <w:noProof/>
        </w:rPr>
        <w:fldChar w:fldCharType="end"/>
      </w:r>
    </w:p>
    <w:p w14:paraId="2C4F0C1F" w14:textId="79A838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7.6.8.15</w:t>
      </w:r>
      <w:r>
        <w:rPr>
          <w:rFonts w:asciiTheme="minorHAnsi" w:eastAsiaTheme="minorEastAsia" w:hAnsiTheme="minorHAnsi" w:cstheme="minorBidi"/>
          <w:noProof/>
          <w:kern w:val="2"/>
          <w:sz w:val="24"/>
          <w:szCs w:val="24"/>
          <w:lang w:eastAsia="en-GB"/>
          <w14:ligatures w14:val="standardContextual"/>
        </w:rPr>
        <w:tab/>
      </w:r>
      <w:r>
        <w:rPr>
          <w:noProof/>
        </w:rPr>
        <w:t>GPRS Support Indicator</w:t>
      </w:r>
      <w:r>
        <w:rPr>
          <w:noProof/>
        </w:rPr>
        <w:tab/>
      </w:r>
      <w:r>
        <w:rPr>
          <w:noProof/>
        </w:rPr>
        <w:fldChar w:fldCharType="begin"/>
      </w:r>
      <w:r>
        <w:rPr>
          <w:noProof/>
        </w:rPr>
        <w:instrText xml:space="preserve"> PAGEREF _Toc218668540 \h </w:instrText>
      </w:r>
      <w:r>
        <w:rPr>
          <w:noProof/>
        </w:rPr>
      </w:r>
      <w:r>
        <w:rPr>
          <w:noProof/>
        </w:rPr>
        <w:fldChar w:fldCharType="separate"/>
      </w:r>
      <w:r>
        <w:rPr>
          <w:noProof/>
        </w:rPr>
        <w:t>104</w:t>
      </w:r>
      <w:r>
        <w:rPr>
          <w:noProof/>
        </w:rPr>
        <w:fldChar w:fldCharType="end"/>
      </w:r>
    </w:p>
    <w:p w14:paraId="6F90CD3D" w14:textId="08C8318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7.6.8.16</w:t>
      </w:r>
      <w:r>
        <w:rPr>
          <w:rFonts w:asciiTheme="minorHAnsi" w:eastAsiaTheme="minorEastAsia" w:hAnsiTheme="minorHAnsi" w:cstheme="minorBidi"/>
          <w:noProof/>
          <w:kern w:val="2"/>
          <w:sz w:val="24"/>
          <w:szCs w:val="24"/>
          <w:lang w:eastAsia="en-GB"/>
          <w14:ligatures w14:val="standardContextual"/>
        </w:rPr>
        <w:tab/>
      </w:r>
      <w:r>
        <w:rPr>
          <w:noProof/>
        </w:rPr>
        <w:t>SM-RP-MTI</w:t>
      </w:r>
      <w:r>
        <w:rPr>
          <w:noProof/>
        </w:rPr>
        <w:tab/>
      </w:r>
      <w:r>
        <w:rPr>
          <w:noProof/>
        </w:rPr>
        <w:fldChar w:fldCharType="begin"/>
      </w:r>
      <w:r>
        <w:rPr>
          <w:noProof/>
        </w:rPr>
        <w:instrText xml:space="preserve"> PAGEREF _Toc218668541 \h </w:instrText>
      </w:r>
      <w:r>
        <w:rPr>
          <w:noProof/>
        </w:rPr>
      </w:r>
      <w:r>
        <w:rPr>
          <w:noProof/>
        </w:rPr>
        <w:fldChar w:fldCharType="separate"/>
      </w:r>
      <w:r>
        <w:rPr>
          <w:noProof/>
        </w:rPr>
        <w:t>104</w:t>
      </w:r>
      <w:r>
        <w:rPr>
          <w:noProof/>
        </w:rPr>
        <w:fldChar w:fldCharType="end"/>
      </w:r>
    </w:p>
    <w:p w14:paraId="211E7E0B" w14:textId="0BF04FF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7.6.8.17</w:t>
      </w:r>
      <w:r>
        <w:rPr>
          <w:rFonts w:asciiTheme="minorHAnsi" w:eastAsiaTheme="minorEastAsia" w:hAnsiTheme="minorHAnsi" w:cstheme="minorBidi"/>
          <w:noProof/>
          <w:kern w:val="2"/>
          <w:sz w:val="24"/>
          <w:szCs w:val="24"/>
          <w:lang w:eastAsia="en-GB"/>
          <w14:ligatures w14:val="standardContextual"/>
        </w:rPr>
        <w:tab/>
      </w:r>
      <w:r>
        <w:rPr>
          <w:noProof/>
        </w:rPr>
        <w:t>SM-RP-SMEA</w:t>
      </w:r>
      <w:r>
        <w:rPr>
          <w:noProof/>
        </w:rPr>
        <w:tab/>
      </w:r>
      <w:r>
        <w:rPr>
          <w:noProof/>
        </w:rPr>
        <w:fldChar w:fldCharType="begin"/>
      </w:r>
      <w:r>
        <w:rPr>
          <w:noProof/>
        </w:rPr>
        <w:instrText xml:space="preserve"> PAGEREF _Toc218668542 \h </w:instrText>
      </w:r>
      <w:r>
        <w:rPr>
          <w:noProof/>
        </w:rPr>
      </w:r>
      <w:r>
        <w:rPr>
          <w:noProof/>
        </w:rPr>
        <w:fldChar w:fldCharType="separate"/>
      </w:r>
      <w:r>
        <w:rPr>
          <w:noProof/>
        </w:rPr>
        <w:t>104</w:t>
      </w:r>
      <w:r>
        <w:rPr>
          <w:noProof/>
        </w:rPr>
        <w:fldChar w:fldCharType="end"/>
      </w:r>
    </w:p>
    <w:p w14:paraId="29D64098" w14:textId="541521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7.6.8.18</w:t>
      </w:r>
      <w:r>
        <w:rPr>
          <w:rFonts w:asciiTheme="minorHAnsi" w:eastAsiaTheme="minorEastAsia" w:hAnsiTheme="minorHAnsi" w:cstheme="minorBidi"/>
          <w:noProof/>
          <w:kern w:val="2"/>
          <w:sz w:val="24"/>
          <w:szCs w:val="24"/>
          <w:lang w:eastAsia="en-GB"/>
          <w14:ligatures w14:val="standardContextual"/>
        </w:rPr>
        <w:tab/>
      </w:r>
      <w:r>
        <w:rPr>
          <w:noProof/>
        </w:rPr>
        <w:t>IP-SM-GW SM Delivery Outcome</w:t>
      </w:r>
      <w:r>
        <w:rPr>
          <w:noProof/>
        </w:rPr>
        <w:tab/>
      </w:r>
      <w:r>
        <w:rPr>
          <w:noProof/>
        </w:rPr>
        <w:fldChar w:fldCharType="begin"/>
      </w:r>
      <w:r>
        <w:rPr>
          <w:noProof/>
        </w:rPr>
        <w:instrText xml:space="preserve"> PAGEREF _Toc218668543 \h </w:instrText>
      </w:r>
      <w:r>
        <w:rPr>
          <w:noProof/>
        </w:rPr>
      </w:r>
      <w:r>
        <w:rPr>
          <w:noProof/>
        </w:rPr>
        <w:fldChar w:fldCharType="separate"/>
      </w:r>
      <w:r>
        <w:rPr>
          <w:noProof/>
        </w:rPr>
        <w:t>104</w:t>
      </w:r>
      <w:r>
        <w:rPr>
          <w:noProof/>
        </w:rPr>
        <w:fldChar w:fldCharType="end"/>
      </w:r>
    </w:p>
    <w:p w14:paraId="1B78BD78" w14:textId="230A627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7.6.8.19</w:t>
      </w:r>
      <w:r>
        <w:rPr>
          <w:rFonts w:asciiTheme="minorHAnsi" w:eastAsiaTheme="minorEastAsia" w:hAnsiTheme="minorHAnsi" w:cstheme="minorBidi"/>
          <w:noProof/>
          <w:kern w:val="2"/>
          <w:sz w:val="24"/>
          <w:szCs w:val="24"/>
          <w:lang w:eastAsia="en-GB"/>
          <w14:ligatures w14:val="standardContextual"/>
        </w:rPr>
        <w:tab/>
      </w:r>
      <w:r>
        <w:rPr>
          <w:noProof/>
        </w:rPr>
        <w:t>IP-SM-GW Absent Subscriber Diagnostic SM</w:t>
      </w:r>
      <w:r>
        <w:rPr>
          <w:noProof/>
        </w:rPr>
        <w:tab/>
      </w:r>
      <w:r>
        <w:rPr>
          <w:noProof/>
        </w:rPr>
        <w:fldChar w:fldCharType="begin"/>
      </w:r>
      <w:r>
        <w:rPr>
          <w:noProof/>
        </w:rPr>
        <w:instrText xml:space="preserve"> PAGEREF _Toc218668544 \h </w:instrText>
      </w:r>
      <w:r>
        <w:rPr>
          <w:noProof/>
        </w:rPr>
      </w:r>
      <w:r>
        <w:rPr>
          <w:noProof/>
        </w:rPr>
        <w:fldChar w:fldCharType="separate"/>
      </w:r>
      <w:r>
        <w:rPr>
          <w:noProof/>
        </w:rPr>
        <w:t>104</w:t>
      </w:r>
      <w:r>
        <w:rPr>
          <w:noProof/>
        </w:rPr>
        <w:fldChar w:fldCharType="end"/>
      </w:r>
    </w:p>
    <w:p w14:paraId="02096B8E" w14:textId="4053E2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7.6.8.20</w:t>
      </w:r>
      <w:r>
        <w:rPr>
          <w:rFonts w:asciiTheme="minorHAnsi" w:eastAsiaTheme="minorEastAsia" w:hAnsiTheme="minorHAnsi" w:cstheme="minorBidi"/>
          <w:noProof/>
          <w:kern w:val="2"/>
          <w:sz w:val="24"/>
          <w:szCs w:val="24"/>
          <w:lang w:eastAsia="en-GB"/>
          <w14:ligatures w14:val="standardContextual"/>
        </w:rPr>
        <w:tab/>
      </w:r>
      <w:r>
        <w:rPr>
          <w:noProof/>
        </w:rPr>
        <w:t>IP-SM-GW Indicator</w:t>
      </w:r>
      <w:r>
        <w:rPr>
          <w:noProof/>
        </w:rPr>
        <w:tab/>
      </w:r>
      <w:r>
        <w:rPr>
          <w:noProof/>
        </w:rPr>
        <w:fldChar w:fldCharType="begin"/>
      </w:r>
      <w:r>
        <w:rPr>
          <w:noProof/>
        </w:rPr>
        <w:instrText xml:space="preserve"> PAGEREF _Toc218668545 \h </w:instrText>
      </w:r>
      <w:r>
        <w:rPr>
          <w:noProof/>
        </w:rPr>
      </w:r>
      <w:r>
        <w:rPr>
          <w:noProof/>
        </w:rPr>
        <w:fldChar w:fldCharType="separate"/>
      </w:r>
      <w:r>
        <w:rPr>
          <w:noProof/>
        </w:rPr>
        <w:t>104</w:t>
      </w:r>
      <w:r>
        <w:rPr>
          <w:noProof/>
        </w:rPr>
        <w:fldChar w:fldCharType="end"/>
      </w:r>
    </w:p>
    <w:p w14:paraId="3E6FDA96" w14:textId="70322BE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7.6.8.21</w:t>
      </w:r>
      <w:r>
        <w:rPr>
          <w:rFonts w:asciiTheme="minorHAnsi" w:eastAsiaTheme="minorEastAsia" w:hAnsiTheme="minorHAnsi" w:cstheme="minorBidi"/>
          <w:noProof/>
          <w:kern w:val="2"/>
          <w:sz w:val="24"/>
          <w:szCs w:val="24"/>
          <w:lang w:eastAsia="en-GB"/>
          <w14:ligatures w14:val="standardContextual"/>
        </w:rPr>
        <w:tab/>
      </w:r>
      <w:r>
        <w:rPr>
          <w:noProof/>
        </w:rPr>
        <w:t>SM Delivery Timer</w:t>
      </w:r>
      <w:r>
        <w:rPr>
          <w:noProof/>
        </w:rPr>
        <w:tab/>
      </w:r>
      <w:r>
        <w:rPr>
          <w:noProof/>
        </w:rPr>
        <w:fldChar w:fldCharType="begin"/>
      </w:r>
      <w:r>
        <w:rPr>
          <w:noProof/>
        </w:rPr>
        <w:instrText xml:space="preserve"> PAGEREF _Toc218668546 \h </w:instrText>
      </w:r>
      <w:r>
        <w:rPr>
          <w:noProof/>
        </w:rPr>
      </w:r>
      <w:r>
        <w:rPr>
          <w:noProof/>
        </w:rPr>
        <w:fldChar w:fldCharType="separate"/>
      </w:r>
      <w:r>
        <w:rPr>
          <w:noProof/>
        </w:rPr>
        <w:t>104</w:t>
      </w:r>
      <w:r>
        <w:rPr>
          <w:noProof/>
        </w:rPr>
        <w:fldChar w:fldCharType="end"/>
      </w:r>
    </w:p>
    <w:p w14:paraId="64218894" w14:textId="247677D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7.6.8.22</w:t>
      </w:r>
      <w:r>
        <w:rPr>
          <w:rFonts w:asciiTheme="minorHAnsi" w:eastAsiaTheme="minorEastAsia" w:hAnsiTheme="minorHAnsi" w:cstheme="minorBidi"/>
          <w:noProof/>
          <w:kern w:val="2"/>
          <w:sz w:val="24"/>
          <w:szCs w:val="24"/>
          <w:lang w:eastAsia="en-GB"/>
          <w14:ligatures w14:val="standardContextual"/>
        </w:rPr>
        <w:tab/>
      </w:r>
      <w:r>
        <w:rPr>
          <w:noProof/>
        </w:rPr>
        <w:t>SM Delivery Start Time</w:t>
      </w:r>
      <w:r>
        <w:rPr>
          <w:noProof/>
        </w:rPr>
        <w:tab/>
      </w:r>
      <w:r>
        <w:rPr>
          <w:noProof/>
        </w:rPr>
        <w:fldChar w:fldCharType="begin"/>
      </w:r>
      <w:r>
        <w:rPr>
          <w:noProof/>
        </w:rPr>
        <w:instrText xml:space="preserve"> PAGEREF _Toc218668547 \h </w:instrText>
      </w:r>
      <w:r>
        <w:rPr>
          <w:noProof/>
        </w:rPr>
      </w:r>
      <w:r>
        <w:rPr>
          <w:noProof/>
        </w:rPr>
        <w:fldChar w:fldCharType="separate"/>
      </w:r>
      <w:r>
        <w:rPr>
          <w:noProof/>
        </w:rPr>
        <w:t>104</w:t>
      </w:r>
      <w:r>
        <w:rPr>
          <w:noProof/>
        </w:rPr>
        <w:fldChar w:fldCharType="end"/>
      </w:r>
    </w:p>
    <w:p w14:paraId="75818FAC" w14:textId="292049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7.6.8.23</w:t>
      </w:r>
      <w:r>
        <w:rPr>
          <w:rFonts w:asciiTheme="minorHAnsi" w:eastAsiaTheme="minorEastAsia" w:hAnsiTheme="minorHAnsi" w:cstheme="minorBidi"/>
          <w:noProof/>
          <w:kern w:val="2"/>
          <w:sz w:val="24"/>
          <w:szCs w:val="24"/>
          <w:lang w:eastAsia="en-GB"/>
          <w14:ligatures w14:val="standardContextual"/>
        </w:rPr>
        <w:tab/>
      </w:r>
      <w:r>
        <w:rPr>
          <w:noProof/>
        </w:rPr>
        <w:t>Maximum Retransmission Time</w:t>
      </w:r>
      <w:r>
        <w:rPr>
          <w:noProof/>
        </w:rPr>
        <w:tab/>
      </w:r>
      <w:r>
        <w:rPr>
          <w:noProof/>
        </w:rPr>
        <w:fldChar w:fldCharType="begin"/>
      </w:r>
      <w:r>
        <w:rPr>
          <w:noProof/>
        </w:rPr>
        <w:instrText xml:space="preserve"> PAGEREF _Toc218668548 \h </w:instrText>
      </w:r>
      <w:r>
        <w:rPr>
          <w:noProof/>
        </w:rPr>
      </w:r>
      <w:r>
        <w:rPr>
          <w:noProof/>
        </w:rPr>
        <w:fldChar w:fldCharType="separate"/>
      </w:r>
      <w:r>
        <w:rPr>
          <w:noProof/>
        </w:rPr>
        <w:t>104</w:t>
      </w:r>
      <w:r>
        <w:rPr>
          <w:noProof/>
        </w:rPr>
        <w:fldChar w:fldCharType="end"/>
      </w:r>
    </w:p>
    <w:p w14:paraId="0671A7A2" w14:textId="67A543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7.6.8.24</w:t>
      </w:r>
      <w:r>
        <w:rPr>
          <w:rFonts w:asciiTheme="minorHAnsi" w:eastAsiaTheme="minorEastAsia" w:hAnsiTheme="minorHAnsi" w:cstheme="minorBidi"/>
          <w:noProof/>
          <w:kern w:val="2"/>
          <w:sz w:val="24"/>
          <w:szCs w:val="24"/>
          <w:lang w:eastAsia="en-GB"/>
          <w14:ligatures w14:val="standardContextual"/>
        </w:rPr>
        <w:tab/>
      </w:r>
      <w:r>
        <w:rPr>
          <w:noProof/>
        </w:rPr>
        <w:t>Requested Retransmission Time</w:t>
      </w:r>
      <w:r>
        <w:rPr>
          <w:noProof/>
        </w:rPr>
        <w:tab/>
      </w:r>
      <w:r>
        <w:rPr>
          <w:noProof/>
        </w:rPr>
        <w:fldChar w:fldCharType="begin"/>
      </w:r>
      <w:r>
        <w:rPr>
          <w:noProof/>
        </w:rPr>
        <w:instrText xml:space="preserve"> PAGEREF _Toc218668549 \h </w:instrText>
      </w:r>
      <w:r>
        <w:rPr>
          <w:noProof/>
        </w:rPr>
      </w:r>
      <w:r>
        <w:rPr>
          <w:noProof/>
        </w:rPr>
        <w:fldChar w:fldCharType="separate"/>
      </w:r>
      <w:r>
        <w:rPr>
          <w:noProof/>
        </w:rPr>
        <w:t>104</w:t>
      </w:r>
      <w:r>
        <w:rPr>
          <w:noProof/>
        </w:rPr>
        <w:fldChar w:fldCharType="end"/>
      </w:r>
    </w:p>
    <w:p w14:paraId="5138A5ED" w14:textId="03131C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7.6.8.25</w:t>
      </w:r>
      <w:r>
        <w:rPr>
          <w:rFonts w:asciiTheme="minorHAnsi" w:eastAsiaTheme="minorEastAsia" w:hAnsiTheme="minorHAnsi" w:cstheme="minorBidi"/>
          <w:noProof/>
          <w:kern w:val="2"/>
          <w:sz w:val="24"/>
          <w:szCs w:val="24"/>
          <w:lang w:eastAsia="en-GB"/>
          <w14:ligatures w14:val="standardContextual"/>
        </w:rPr>
        <w:tab/>
      </w:r>
      <w:r>
        <w:rPr>
          <w:noProof/>
        </w:rPr>
        <w:t>Maximum UE Availability Time</w:t>
      </w:r>
      <w:r>
        <w:rPr>
          <w:noProof/>
        </w:rPr>
        <w:tab/>
      </w:r>
      <w:r>
        <w:rPr>
          <w:noProof/>
        </w:rPr>
        <w:fldChar w:fldCharType="begin"/>
      </w:r>
      <w:r>
        <w:rPr>
          <w:noProof/>
        </w:rPr>
        <w:instrText xml:space="preserve"> PAGEREF _Toc218668550 \h </w:instrText>
      </w:r>
      <w:r>
        <w:rPr>
          <w:noProof/>
        </w:rPr>
      </w:r>
      <w:r>
        <w:rPr>
          <w:noProof/>
        </w:rPr>
        <w:fldChar w:fldCharType="separate"/>
      </w:r>
      <w:r>
        <w:rPr>
          <w:noProof/>
        </w:rPr>
        <w:t>105</w:t>
      </w:r>
      <w:r>
        <w:rPr>
          <w:noProof/>
        </w:rPr>
        <w:fldChar w:fldCharType="end"/>
      </w:r>
    </w:p>
    <w:p w14:paraId="05425828" w14:textId="3979732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7.6.8.26</w:t>
      </w:r>
      <w:r>
        <w:rPr>
          <w:rFonts w:asciiTheme="minorHAnsi" w:eastAsiaTheme="minorEastAsia" w:hAnsiTheme="minorHAnsi" w:cstheme="minorBidi"/>
          <w:noProof/>
          <w:kern w:val="2"/>
          <w:sz w:val="24"/>
          <w:szCs w:val="24"/>
          <w:lang w:eastAsia="en-GB"/>
          <w14:ligatures w14:val="standardContextual"/>
        </w:rPr>
        <w:tab/>
      </w:r>
      <w:r>
        <w:rPr>
          <w:noProof/>
        </w:rPr>
        <w:t>SMS-GMSC Alert Event</w:t>
      </w:r>
      <w:r>
        <w:rPr>
          <w:noProof/>
        </w:rPr>
        <w:tab/>
      </w:r>
      <w:r>
        <w:rPr>
          <w:noProof/>
        </w:rPr>
        <w:fldChar w:fldCharType="begin"/>
      </w:r>
      <w:r>
        <w:rPr>
          <w:noProof/>
        </w:rPr>
        <w:instrText xml:space="preserve"> PAGEREF _Toc218668551 \h </w:instrText>
      </w:r>
      <w:r>
        <w:rPr>
          <w:noProof/>
        </w:rPr>
      </w:r>
      <w:r>
        <w:rPr>
          <w:noProof/>
        </w:rPr>
        <w:fldChar w:fldCharType="separate"/>
      </w:r>
      <w:r>
        <w:rPr>
          <w:noProof/>
        </w:rPr>
        <w:t>105</w:t>
      </w:r>
      <w:r>
        <w:rPr>
          <w:noProof/>
        </w:rPr>
        <w:fldChar w:fldCharType="end"/>
      </w:r>
    </w:p>
    <w:p w14:paraId="5D3CAEF3" w14:textId="14BA76F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7.6.8.27</w:t>
      </w:r>
      <w:r>
        <w:rPr>
          <w:rFonts w:asciiTheme="minorHAnsi" w:eastAsiaTheme="minorEastAsia" w:hAnsiTheme="minorHAnsi" w:cstheme="minorBidi"/>
          <w:noProof/>
          <w:kern w:val="2"/>
          <w:sz w:val="24"/>
          <w:szCs w:val="24"/>
          <w:lang w:eastAsia="en-GB"/>
          <w14:ligatures w14:val="standardContextual"/>
        </w:rPr>
        <w:tab/>
      </w:r>
      <w:r>
        <w:rPr>
          <w:noProof/>
        </w:rPr>
        <w:t>SMS-GMSC Address</w:t>
      </w:r>
      <w:r>
        <w:rPr>
          <w:noProof/>
        </w:rPr>
        <w:tab/>
      </w:r>
      <w:r>
        <w:rPr>
          <w:noProof/>
        </w:rPr>
        <w:fldChar w:fldCharType="begin"/>
      </w:r>
      <w:r>
        <w:rPr>
          <w:noProof/>
        </w:rPr>
        <w:instrText xml:space="preserve"> PAGEREF _Toc218668552 \h </w:instrText>
      </w:r>
      <w:r>
        <w:rPr>
          <w:noProof/>
        </w:rPr>
      </w:r>
      <w:r>
        <w:rPr>
          <w:noProof/>
        </w:rPr>
        <w:fldChar w:fldCharType="separate"/>
      </w:r>
      <w:r>
        <w:rPr>
          <w:noProof/>
        </w:rPr>
        <w:t>105</w:t>
      </w:r>
      <w:r>
        <w:rPr>
          <w:noProof/>
        </w:rPr>
        <w:fldChar w:fldCharType="end"/>
      </w:r>
    </w:p>
    <w:p w14:paraId="7C1097DC" w14:textId="7D9040D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7.6.8.28</w:t>
      </w:r>
      <w:r>
        <w:rPr>
          <w:rFonts w:asciiTheme="minorHAnsi" w:eastAsiaTheme="minorEastAsia" w:hAnsiTheme="minorHAnsi" w:cstheme="minorBidi"/>
          <w:noProof/>
          <w:kern w:val="2"/>
          <w:sz w:val="24"/>
          <w:szCs w:val="24"/>
          <w:lang w:eastAsia="en-GB"/>
          <w14:ligatures w14:val="standardContextual"/>
        </w:rPr>
        <w:tab/>
      </w:r>
      <w:r>
        <w:rPr>
          <w:noProof/>
        </w:rPr>
        <w:t>SMS-GMSC Diameter Address</w:t>
      </w:r>
      <w:r>
        <w:rPr>
          <w:noProof/>
        </w:rPr>
        <w:tab/>
      </w:r>
      <w:r>
        <w:rPr>
          <w:noProof/>
        </w:rPr>
        <w:fldChar w:fldCharType="begin"/>
      </w:r>
      <w:r>
        <w:rPr>
          <w:noProof/>
        </w:rPr>
        <w:instrText xml:space="preserve"> PAGEREF _Toc218668553 \h </w:instrText>
      </w:r>
      <w:r>
        <w:rPr>
          <w:noProof/>
        </w:rPr>
      </w:r>
      <w:r>
        <w:rPr>
          <w:noProof/>
        </w:rPr>
        <w:fldChar w:fldCharType="separate"/>
      </w:r>
      <w:r>
        <w:rPr>
          <w:noProof/>
        </w:rPr>
        <w:t>105</w:t>
      </w:r>
      <w:r>
        <w:rPr>
          <w:noProof/>
        </w:rPr>
        <w:fldChar w:fldCharType="end"/>
      </w:r>
    </w:p>
    <w:p w14:paraId="239ECF3B" w14:textId="2F70BDC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7.6.8.29</w:t>
      </w:r>
      <w:r>
        <w:rPr>
          <w:rFonts w:asciiTheme="minorHAnsi" w:eastAsiaTheme="minorEastAsia" w:hAnsiTheme="minorHAnsi" w:cstheme="minorBidi"/>
          <w:noProof/>
          <w:kern w:val="2"/>
          <w:sz w:val="24"/>
          <w:szCs w:val="24"/>
          <w:lang w:eastAsia="en-GB"/>
          <w14:ligatures w14:val="standardContextual"/>
        </w:rPr>
        <w:tab/>
      </w:r>
      <w:r>
        <w:rPr>
          <w:noProof/>
        </w:rPr>
        <w:t>New SGSN Number</w:t>
      </w:r>
      <w:r>
        <w:rPr>
          <w:noProof/>
        </w:rPr>
        <w:tab/>
      </w:r>
      <w:r>
        <w:rPr>
          <w:noProof/>
        </w:rPr>
        <w:fldChar w:fldCharType="begin"/>
      </w:r>
      <w:r>
        <w:rPr>
          <w:noProof/>
        </w:rPr>
        <w:instrText xml:space="preserve"> PAGEREF _Toc218668554 \h </w:instrText>
      </w:r>
      <w:r>
        <w:rPr>
          <w:noProof/>
        </w:rPr>
      </w:r>
      <w:r>
        <w:rPr>
          <w:noProof/>
        </w:rPr>
        <w:fldChar w:fldCharType="separate"/>
      </w:r>
      <w:r>
        <w:rPr>
          <w:noProof/>
        </w:rPr>
        <w:t>105</w:t>
      </w:r>
      <w:r>
        <w:rPr>
          <w:noProof/>
        </w:rPr>
        <w:fldChar w:fldCharType="end"/>
      </w:r>
    </w:p>
    <w:p w14:paraId="1E80CB19" w14:textId="2950F9C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7.6.8.30</w:t>
      </w:r>
      <w:r>
        <w:rPr>
          <w:rFonts w:asciiTheme="minorHAnsi" w:eastAsiaTheme="minorEastAsia" w:hAnsiTheme="minorHAnsi" w:cstheme="minorBidi"/>
          <w:noProof/>
          <w:kern w:val="2"/>
          <w:sz w:val="24"/>
          <w:szCs w:val="24"/>
          <w:lang w:eastAsia="en-GB"/>
          <w14:ligatures w14:val="standardContextual"/>
        </w:rPr>
        <w:tab/>
      </w:r>
      <w:r>
        <w:rPr>
          <w:noProof/>
        </w:rPr>
        <w:t>New MME Number</w:t>
      </w:r>
      <w:r>
        <w:rPr>
          <w:noProof/>
        </w:rPr>
        <w:tab/>
      </w:r>
      <w:r>
        <w:rPr>
          <w:noProof/>
        </w:rPr>
        <w:fldChar w:fldCharType="begin"/>
      </w:r>
      <w:r>
        <w:rPr>
          <w:noProof/>
        </w:rPr>
        <w:instrText xml:space="preserve"> PAGEREF _Toc218668555 \h </w:instrText>
      </w:r>
      <w:r>
        <w:rPr>
          <w:noProof/>
        </w:rPr>
      </w:r>
      <w:r>
        <w:rPr>
          <w:noProof/>
        </w:rPr>
        <w:fldChar w:fldCharType="separate"/>
      </w:r>
      <w:r>
        <w:rPr>
          <w:noProof/>
        </w:rPr>
        <w:t>105</w:t>
      </w:r>
      <w:r>
        <w:rPr>
          <w:noProof/>
        </w:rPr>
        <w:fldChar w:fldCharType="end"/>
      </w:r>
    </w:p>
    <w:p w14:paraId="4DFC4E8E" w14:textId="0A1D4DC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7.6.8.31</w:t>
      </w:r>
      <w:r>
        <w:rPr>
          <w:rFonts w:asciiTheme="minorHAnsi" w:eastAsiaTheme="minorEastAsia" w:hAnsiTheme="minorHAnsi" w:cstheme="minorBidi"/>
          <w:noProof/>
          <w:kern w:val="2"/>
          <w:sz w:val="24"/>
          <w:szCs w:val="24"/>
          <w:lang w:eastAsia="en-GB"/>
          <w14:ligatures w14:val="standardContextual"/>
        </w:rPr>
        <w:tab/>
      </w:r>
      <w:r>
        <w:rPr>
          <w:noProof/>
        </w:rPr>
        <w:t>New SGSN Diameter Address</w:t>
      </w:r>
      <w:r>
        <w:rPr>
          <w:noProof/>
        </w:rPr>
        <w:tab/>
      </w:r>
      <w:r>
        <w:rPr>
          <w:noProof/>
        </w:rPr>
        <w:fldChar w:fldCharType="begin"/>
      </w:r>
      <w:r>
        <w:rPr>
          <w:noProof/>
        </w:rPr>
        <w:instrText xml:space="preserve"> PAGEREF _Toc218668556 \h </w:instrText>
      </w:r>
      <w:r>
        <w:rPr>
          <w:noProof/>
        </w:rPr>
      </w:r>
      <w:r>
        <w:rPr>
          <w:noProof/>
        </w:rPr>
        <w:fldChar w:fldCharType="separate"/>
      </w:r>
      <w:r>
        <w:rPr>
          <w:noProof/>
        </w:rPr>
        <w:t>105</w:t>
      </w:r>
      <w:r>
        <w:rPr>
          <w:noProof/>
        </w:rPr>
        <w:fldChar w:fldCharType="end"/>
      </w:r>
    </w:p>
    <w:p w14:paraId="635E7A92" w14:textId="660C58A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7.6.8.32</w:t>
      </w:r>
      <w:r>
        <w:rPr>
          <w:rFonts w:asciiTheme="minorHAnsi" w:eastAsiaTheme="minorEastAsia" w:hAnsiTheme="minorHAnsi" w:cstheme="minorBidi"/>
          <w:noProof/>
          <w:kern w:val="2"/>
          <w:sz w:val="24"/>
          <w:szCs w:val="24"/>
          <w:lang w:eastAsia="en-GB"/>
          <w14:ligatures w14:val="standardContextual"/>
        </w:rPr>
        <w:tab/>
      </w:r>
      <w:r>
        <w:rPr>
          <w:noProof/>
        </w:rPr>
        <w:t>New MME Diameter Address</w:t>
      </w:r>
      <w:r>
        <w:rPr>
          <w:noProof/>
        </w:rPr>
        <w:tab/>
      </w:r>
      <w:r>
        <w:rPr>
          <w:noProof/>
        </w:rPr>
        <w:fldChar w:fldCharType="begin"/>
      </w:r>
      <w:r>
        <w:rPr>
          <w:noProof/>
        </w:rPr>
        <w:instrText xml:space="preserve"> PAGEREF _Toc218668557 \h </w:instrText>
      </w:r>
      <w:r>
        <w:rPr>
          <w:noProof/>
        </w:rPr>
      </w:r>
      <w:r>
        <w:rPr>
          <w:noProof/>
        </w:rPr>
        <w:fldChar w:fldCharType="separate"/>
      </w:r>
      <w:r>
        <w:rPr>
          <w:noProof/>
        </w:rPr>
        <w:t>105</w:t>
      </w:r>
      <w:r>
        <w:rPr>
          <w:noProof/>
        </w:rPr>
        <w:fldChar w:fldCharType="end"/>
      </w:r>
    </w:p>
    <w:p w14:paraId="3A911CD7" w14:textId="54AEB2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7.6.8.33</w:t>
      </w:r>
      <w:r>
        <w:rPr>
          <w:rFonts w:asciiTheme="minorHAnsi" w:eastAsiaTheme="minorEastAsia" w:hAnsiTheme="minorHAnsi" w:cstheme="minorBidi"/>
          <w:noProof/>
          <w:kern w:val="2"/>
          <w:sz w:val="24"/>
          <w:szCs w:val="24"/>
          <w:lang w:eastAsia="en-GB"/>
          <w14:ligatures w14:val="standardContextual"/>
        </w:rPr>
        <w:tab/>
      </w:r>
      <w:r>
        <w:rPr>
          <w:noProof/>
        </w:rPr>
        <w:t>New MSC Number</w:t>
      </w:r>
      <w:r>
        <w:rPr>
          <w:noProof/>
        </w:rPr>
        <w:tab/>
      </w:r>
      <w:r>
        <w:rPr>
          <w:noProof/>
        </w:rPr>
        <w:fldChar w:fldCharType="begin"/>
      </w:r>
      <w:r>
        <w:rPr>
          <w:noProof/>
        </w:rPr>
        <w:instrText xml:space="preserve"> PAGEREF _Toc218668558 \h </w:instrText>
      </w:r>
      <w:r>
        <w:rPr>
          <w:noProof/>
        </w:rPr>
      </w:r>
      <w:r>
        <w:rPr>
          <w:noProof/>
        </w:rPr>
        <w:fldChar w:fldCharType="separate"/>
      </w:r>
      <w:r>
        <w:rPr>
          <w:noProof/>
        </w:rPr>
        <w:t>105</w:t>
      </w:r>
      <w:r>
        <w:rPr>
          <w:noProof/>
        </w:rPr>
        <w:fldChar w:fldCharType="end"/>
      </w:r>
    </w:p>
    <w:p w14:paraId="6C0C29DD" w14:textId="5C5FC45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7.6.8.34</w:t>
      </w:r>
      <w:r>
        <w:rPr>
          <w:rFonts w:asciiTheme="minorHAnsi" w:eastAsiaTheme="minorEastAsia" w:hAnsiTheme="minorHAnsi" w:cstheme="minorBidi"/>
          <w:noProof/>
          <w:kern w:val="2"/>
          <w:sz w:val="24"/>
          <w:szCs w:val="24"/>
          <w:lang w:eastAsia="en-GB"/>
          <w14:ligatures w14:val="standardContextual"/>
        </w:rPr>
        <w:tab/>
      </w:r>
      <w:r>
        <w:rPr>
          <w:noProof/>
        </w:rPr>
        <w:t>SMSF 3GPP Absent Subscriber Diagnostic SM</w:t>
      </w:r>
      <w:r>
        <w:rPr>
          <w:noProof/>
        </w:rPr>
        <w:tab/>
      </w:r>
      <w:r>
        <w:rPr>
          <w:noProof/>
        </w:rPr>
        <w:fldChar w:fldCharType="begin"/>
      </w:r>
      <w:r>
        <w:rPr>
          <w:noProof/>
        </w:rPr>
        <w:instrText xml:space="preserve"> PAGEREF _Toc218668559 \h </w:instrText>
      </w:r>
      <w:r>
        <w:rPr>
          <w:noProof/>
        </w:rPr>
      </w:r>
      <w:r>
        <w:rPr>
          <w:noProof/>
        </w:rPr>
        <w:fldChar w:fldCharType="separate"/>
      </w:r>
      <w:r>
        <w:rPr>
          <w:noProof/>
        </w:rPr>
        <w:t>105</w:t>
      </w:r>
      <w:r>
        <w:rPr>
          <w:noProof/>
        </w:rPr>
        <w:fldChar w:fldCharType="end"/>
      </w:r>
    </w:p>
    <w:p w14:paraId="29AEE13F" w14:textId="127A2A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7.6.8.35</w:t>
      </w:r>
      <w:r>
        <w:rPr>
          <w:rFonts w:asciiTheme="minorHAnsi" w:eastAsiaTheme="minorEastAsia" w:hAnsiTheme="minorHAnsi" w:cstheme="minorBidi"/>
          <w:noProof/>
          <w:kern w:val="2"/>
          <w:sz w:val="24"/>
          <w:szCs w:val="24"/>
          <w:lang w:eastAsia="en-GB"/>
          <w14:ligatures w14:val="standardContextual"/>
        </w:rPr>
        <w:tab/>
      </w:r>
      <w:r>
        <w:rPr>
          <w:noProof/>
        </w:rPr>
        <w:t>SMSF Non 3GPP Absent Subscriber Diagnostic SM</w:t>
      </w:r>
      <w:r>
        <w:rPr>
          <w:noProof/>
        </w:rPr>
        <w:tab/>
      </w:r>
      <w:r>
        <w:rPr>
          <w:noProof/>
        </w:rPr>
        <w:fldChar w:fldCharType="begin"/>
      </w:r>
      <w:r>
        <w:rPr>
          <w:noProof/>
        </w:rPr>
        <w:instrText xml:space="preserve"> PAGEREF _Toc218668560 \h </w:instrText>
      </w:r>
      <w:r>
        <w:rPr>
          <w:noProof/>
        </w:rPr>
      </w:r>
      <w:r>
        <w:rPr>
          <w:noProof/>
        </w:rPr>
        <w:fldChar w:fldCharType="separate"/>
      </w:r>
      <w:r>
        <w:rPr>
          <w:noProof/>
        </w:rPr>
        <w:t>105</w:t>
      </w:r>
      <w:r>
        <w:rPr>
          <w:noProof/>
        </w:rPr>
        <w:fldChar w:fldCharType="end"/>
      </w:r>
    </w:p>
    <w:p w14:paraId="3503FF56" w14:textId="546890E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7.6.8.36</w:t>
      </w:r>
      <w:r>
        <w:rPr>
          <w:rFonts w:asciiTheme="minorHAnsi" w:eastAsiaTheme="minorEastAsia" w:hAnsiTheme="minorHAnsi" w:cstheme="minorBidi"/>
          <w:noProof/>
          <w:kern w:val="2"/>
          <w:sz w:val="24"/>
          <w:szCs w:val="24"/>
          <w:lang w:eastAsia="en-GB"/>
          <w14:ligatures w14:val="standardContextual"/>
        </w:rPr>
        <w:tab/>
      </w:r>
      <w:r>
        <w:rPr>
          <w:noProof/>
        </w:rPr>
        <w:t>SMSF 3GPP Delivery Outcome Indicator</w:t>
      </w:r>
      <w:r>
        <w:rPr>
          <w:noProof/>
        </w:rPr>
        <w:tab/>
      </w:r>
      <w:r>
        <w:rPr>
          <w:noProof/>
        </w:rPr>
        <w:fldChar w:fldCharType="begin"/>
      </w:r>
      <w:r>
        <w:rPr>
          <w:noProof/>
        </w:rPr>
        <w:instrText xml:space="preserve"> PAGEREF _Toc218668561 \h </w:instrText>
      </w:r>
      <w:r>
        <w:rPr>
          <w:noProof/>
        </w:rPr>
      </w:r>
      <w:r>
        <w:rPr>
          <w:noProof/>
        </w:rPr>
        <w:fldChar w:fldCharType="separate"/>
      </w:r>
      <w:r>
        <w:rPr>
          <w:noProof/>
        </w:rPr>
        <w:t>105</w:t>
      </w:r>
      <w:r>
        <w:rPr>
          <w:noProof/>
        </w:rPr>
        <w:fldChar w:fldCharType="end"/>
      </w:r>
    </w:p>
    <w:p w14:paraId="75674AB9" w14:textId="5D66852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7.6.8.37</w:t>
      </w:r>
      <w:r>
        <w:rPr>
          <w:rFonts w:asciiTheme="minorHAnsi" w:eastAsiaTheme="minorEastAsia" w:hAnsiTheme="minorHAnsi" w:cstheme="minorBidi"/>
          <w:noProof/>
          <w:kern w:val="2"/>
          <w:sz w:val="24"/>
          <w:szCs w:val="24"/>
          <w:lang w:eastAsia="en-GB"/>
          <w14:ligatures w14:val="standardContextual"/>
        </w:rPr>
        <w:tab/>
      </w:r>
      <w:r>
        <w:rPr>
          <w:noProof/>
        </w:rPr>
        <w:t>SMSF Non-3GPP Delivery Outcome Indicator</w:t>
      </w:r>
      <w:r>
        <w:rPr>
          <w:noProof/>
        </w:rPr>
        <w:tab/>
      </w:r>
      <w:r>
        <w:rPr>
          <w:noProof/>
        </w:rPr>
        <w:fldChar w:fldCharType="begin"/>
      </w:r>
      <w:r>
        <w:rPr>
          <w:noProof/>
        </w:rPr>
        <w:instrText xml:space="preserve"> PAGEREF _Toc218668562 \h </w:instrText>
      </w:r>
      <w:r>
        <w:rPr>
          <w:noProof/>
        </w:rPr>
      </w:r>
      <w:r>
        <w:rPr>
          <w:noProof/>
        </w:rPr>
        <w:fldChar w:fldCharType="separate"/>
      </w:r>
      <w:r>
        <w:rPr>
          <w:noProof/>
        </w:rPr>
        <w:t>106</w:t>
      </w:r>
      <w:r>
        <w:rPr>
          <w:noProof/>
        </w:rPr>
        <w:fldChar w:fldCharType="end"/>
      </w:r>
    </w:p>
    <w:p w14:paraId="16AA9C29" w14:textId="09A380F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7.6.8.38</w:t>
      </w:r>
      <w:r>
        <w:rPr>
          <w:rFonts w:asciiTheme="minorHAnsi" w:eastAsiaTheme="minorEastAsia" w:hAnsiTheme="minorHAnsi" w:cstheme="minorBidi"/>
          <w:noProof/>
          <w:kern w:val="2"/>
          <w:sz w:val="24"/>
          <w:szCs w:val="24"/>
          <w:lang w:eastAsia="en-GB"/>
          <w14:ligatures w14:val="standardContextual"/>
        </w:rPr>
        <w:tab/>
      </w:r>
      <w:r>
        <w:rPr>
          <w:noProof/>
        </w:rPr>
        <w:t>SMSF 3GPP SM Delivery Outcome</w:t>
      </w:r>
      <w:r>
        <w:rPr>
          <w:noProof/>
        </w:rPr>
        <w:tab/>
      </w:r>
      <w:r>
        <w:rPr>
          <w:noProof/>
        </w:rPr>
        <w:fldChar w:fldCharType="begin"/>
      </w:r>
      <w:r>
        <w:rPr>
          <w:noProof/>
        </w:rPr>
        <w:instrText xml:space="preserve"> PAGEREF _Toc218668563 \h </w:instrText>
      </w:r>
      <w:r>
        <w:rPr>
          <w:noProof/>
        </w:rPr>
      </w:r>
      <w:r>
        <w:rPr>
          <w:noProof/>
        </w:rPr>
        <w:fldChar w:fldCharType="separate"/>
      </w:r>
      <w:r>
        <w:rPr>
          <w:noProof/>
        </w:rPr>
        <w:t>106</w:t>
      </w:r>
      <w:r>
        <w:rPr>
          <w:noProof/>
        </w:rPr>
        <w:fldChar w:fldCharType="end"/>
      </w:r>
    </w:p>
    <w:p w14:paraId="2A359B9A" w14:textId="249B9C7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7.6.8.39</w:t>
      </w:r>
      <w:r>
        <w:rPr>
          <w:rFonts w:asciiTheme="minorHAnsi" w:eastAsiaTheme="minorEastAsia" w:hAnsiTheme="minorHAnsi" w:cstheme="minorBidi"/>
          <w:noProof/>
          <w:kern w:val="2"/>
          <w:sz w:val="24"/>
          <w:szCs w:val="24"/>
          <w:lang w:eastAsia="en-GB"/>
          <w14:ligatures w14:val="standardContextual"/>
        </w:rPr>
        <w:tab/>
      </w:r>
      <w:r>
        <w:rPr>
          <w:noProof/>
        </w:rPr>
        <w:t>SMSF Non-3GPP SM Delivery Outcome</w:t>
      </w:r>
      <w:r>
        <w:rPr>
          <w:noProof/>
        </w:rPr>
        <w:tab/>
      </w:r>
      <w:r>
        <w:rPr>
          <w:noProof/>
        </w:rPr>
        <w:fldChar w:fldCharType="begin"/>
      </w:r>
      <w:r>
        <w:rPr>
          <w:noProof/>
        </w:rPr>
        <w:instrText xml:space="preserve"> PAGEREF _Toc218668564 \h </w:instrText>
      </w:r>
      <w:r>
        <w:rPr>
          <w:noProof/>
        </w:rPr>
      </w:r>
      <w:r>
        <w:rPr>
          <w:noProof/>
        </w:rPr>
        <w:fldChar w:fldCharType="separate"/>
      </w:r>
      <w:r>
        <w:rPr>
          <w:noProof/>
        </w:rPr>
        <w:t>106</w:t>
      </w:r>
      <w:r>
        <w:rPr>
          <w:noProof/>
        </w:rPr>
        <w:fldChar w:fldCharType="end"/>
      </w:r>
    </w:p>
    <w:p w14:paraId="659F1A17" w14:textId="7847B8F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7.6.8.40</w:t>
      </w:r>
      <w:r>
        <w:rPr>
          <w:rFonts w:asciiTheme="minorHAnsi" w:eastAsiaTheme="minorEastAsia" w:hAnsiTheme="minorHAnsi" w:cstheme="minorBidi"/>
          <w:noProof/>
          <w:kern w:val="2"/>
          <w:sz w:val="24"/>
          <w:szCs w:val="24"/>
          <w:lang w:eastAsia="en-GB"/>
          <w14:ligatures w14:val="standardContextual"/>
        </w:rPr>
        <w:tab/>
      </w:r>
      <w:r>
        <w:rPr>
          <w:noProof/>
        </w:rPr>
        <w:t>SMSF 3GPP Absent Subscriber Diagnostic SM</w:t>
      </w:r>
      <w:r>
        <w:rPr>
          <w:noProof/>
        </w:rPr>
        <w:tab/>
      </w:r>
      <w:r>
        <w:rPr>
          <w:noProof/>
        </w:rPr>
        <w:fldChar w:fldCharType="begin"/>
      </w:r>
      <w:r>
        <w:rPr>
          <w:noProof/>
        </w:rPr>
        <w:instrText xml:space="preserve"> PAGEREF _Toc218668565 \h </w:instrText>
      </w:r>
      <w:r>
        <w:rPr>
          <w:noProof/>
        </w:rPr>
      </w:r>
      <w:r>
        <w:rPr>
          <w:noProof/>
        </w:rPr>
        <w:fldChar w:fldCharType="separate"/>
      </w:r>
      <w:r>
        <w:rPr>
          <w:noProof/>
        </w:rPr>
        <w:t>106</w:t>
      </w:r>
      <w:r>
        <w:rPr>
          <w:noProof/>
        </w:rPr>
        <w:fldChar w:fldCharType="end"/>
      </w:r>
    </w:p>
    <w:p w14:paraId="23B8D892" w14:textId="46AE34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7.6.8.41</w:t>
      </w:r>
      <w:r>
        <w:rPr>
          <w:rFonts w:asciiTheme="minorHAnsi" w:eastAsiaTheme="minorEastAsia" w:hAnsiTheme="minorHAnsi" w:cstheme="minorBidi"/>
          <w:noProof/>
          <w:kern w:val="2"/>
          <w:sz w:val="24"/>
          <w:szCs w:val="24"/>
          <w:lang w:eastAsia="en-GB"/>
          <w14:ligatures w14:val="standardContextual"/>
        </w:rPr>
        <w:tab/>
      </w:r>
      <w:r>
        <w:rPr>
          <w:noProof/>
        </w:rPr>
        <w:t>SMSF Non 3GPP Absent Subscriber Diagnostic SM</w:t>
      </w:r>
      <w:r>
        <w:rPr>
          <w:noProof/>
        </w:rPr>
        <w:tab/>
      </w:r>
      <w:r>
        <w:rPr>
          <w:noProof/>
        </w:rPr>
        <w:fldChar w:fldCharType="begin"/>
      </w:r>
      <w:r>
        <w:rPr>
          <w:noProof/>
        </w:rPr>
        <w:instrText xml:space="preserve"> PAGEREF _Toc218668566 \h </w:instrText>
      </w:r>
      <w:r>
        <w:rPr>
          <w:noProof/>
        </w:rPr>
      </w:r>
      <w:r>
        <w:rPr>
          <w:noProof/>
        </w:rPr>
        <w:fldChar w:fldCharType="separate"/>
      </w:r>
      <w:r>
        <w:rPr>
          <w:noProof/>
        </w:rPr>
        <w:t>106</w:t>
      </w:r>
      <w:r>
        <w:rPr>
          <w:noProof/>
        </w:rPr>
        <w:fldChar w:fldCharType="end"/>
      </w:r>
    </w:p>
    <w:p w14:paraId="05592851" w14:textId="6BB7795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7.6.9</w:t>
      </w:r>
      <w:r>
        <w:rPr>
          <w:rFonts w:asciiTheme="minorHAnsi" w:eastAsiaTheme="minorEastAsia" w:hAnsiTheme="minorHAnsi" w:cstheme="minorBidi"/>
          <w:noProof/>
          <w:kern w:val="2"/>
          <w:sz w:val="24"/>
          <w:szCs w:val="24"/>
          <w:lang w:eastAsia="en-GB"/>
          <w14:ligatures w14:val="standardContextual"/>
        </w:rPr>
        <w:tab/>
      </w:r>
      <w:r>
        <w:rPr>
          <w:noProof/>
        </w:rPr>
        <w:t>Access and signalling system related parameters</w:t>
      </w:r>
      <w:r>
        <w:rPr>
          <w:noProof/>
        </w:rPr>
        <w:tab/>
      </w:r>
      <w:r>
        <w:rPr>
          <w:noProof/>
        </w:rPr>
        <w:fldChar w:fldCharType="begin"/>
      </w:r>
      <w:r>
        <w:rPr>
          <w:noProof/>
        </w:rPr>
        <w:instrText xml:space="preserve"> PAGEREF _Toc218668567 \h </w:instrText>
      </w:r>
      <w:r>
        <w:rPr>
          <w:noProof/>
        </w:rPr>
      </w:r>
      <w:r>
        <w:rPr>
          <w:noProof/>
        </w:rPr>
        <w:fldChar w:fldCharType="separate"/>
      </w:r>
      <w:r>
        <w:rPr>
          <w:noProof/>
        </w:rPr>
        <w:t>106</w:t>
      </w:r>
      <w:r>
        <w:rPr>
          <w:noProof/>
        </w:rPr>
        <w:fldChar w:fldCharType="end"/>
      </w:r>
    </w:p>
    <w:p w14:paraId="486C65A5" w14:textId="7F19B79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7.6.9.1</w:t>
      </w:r>
      <w:r>
        <w:rPr>
          <w:rFonts w:asciiTheme="minorHAnsi" w:eastAsiaTheme="minorEastAsia" w:hAnsiTheme="minorHAnsi" w:cstheme="minorBidi"/>
          <w:noProof/>
          <w:kern w:val="2"/>
          <w:sz w:val="24"/>
          <w:szCs w:val="24"/>
          <w:lang w:eastAsia="en-GB"/>
          <w14:ligatures w14:val="standardContextual"/>
        </w:rPr>
        <w:tab/>
      </w:r>
      <w:r>
        <w:rPr>
          <w:noProof/>
        </w:rPr>
        <w:t>AN-apdu</w:t>
      </w:r>
      <w:r>
        <w:rPr>
          <w:noProof/>
        </w:rPr>
        <w:tab/>
      </w:r>
      <w:r>
        <w:rPr>
          <w:noProof/>
        </w:rPr>
        <w:fldChar w:fldCharType="begin"/>
      </w:r>
      <w:r>
        <w:rPr>
          <w:noProof/>
        </w:rPr>
        <w:instrText xml:space="preserve"> PAGEREF _Toc218668568 \h </w:instrText>
      </w:r>
      <w:r>
        <w:rPr>
          <w:noProof/>
        </w:rPr>
      </w:r>
      <w:r>
        <w:rPr>
          <w:noProof/>
        </w:rPr>
        <w:fldChar w:fldCharType="separate"/>
      </w:r>
      <w:r>
        <w:rPr>
          <w:noProof/>
        </w:rPr>
        <w:t>106</w:t>
      </w:r>
      <w:r>
        <w:rPr>
          <w:noProof/>
        </w:rPr>
        <w:fldChar w:fldCharType="end"/>
      </w:r>
    </w:p>
    <w:p w14:paraId="018449F4" w14:textId="1EDD591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7.6.9.2</w:t>
      </w:r>
      <w:r>
        <w:rPr>
          <w:rFonts w:asciiTheme="minorHAnsi" w:eastAsiaTheme="minorEastAsia" w:hAnsiTheme="minorHAnsi" w:cstheme="minorBidi"/>
          <w:noProof/>
          <w:kern w:val="2"/>
          <w:sz w:val="24"/>
          <w:szCs w:val="24"/>
          <w:lang w:eastAsia="en-GB"/>
          <w14:ligatures w14:val="standardContextual"/>
        </w:rPr>
        <w:tab/>
      </w:r>
      <w:r>
        <w:rPr>
          <w:noProof/>
        </w:rPr>
        <w:t>CM service type</w:t>
      </w:r>
      <w:r>
        <w:rPr>
          <w:noProof/>
        </w:rPr>
        <w:tab/>
      </w:r>
      <w:r>
        <w:rPr>
          <w:noProof/>
        </w:rPr>
        <w:fldChar w:fldCharType="begin"/>
      </w:r>
      <w:r>
        <w:rPr>
          <w:noProof/>
        </w:rPr>
        <w:instrText xml:space="preserve"> PAGEREF _Toc218668569 \h </w:instrText>
      </w:r>
      <w:r>
        <w:rPr>
          <w:noProof/>
        </w:rPr>
      </w:r>
      <w:r>
        <w:rPr>
          <w:noProof/>
        </w:rPr>
        <w:fldChar w:fldCharType="separate"/>
      </w:r>
      <w:r>
        <w:rPr>
          <w:noProof/>
        </w:rPr>
        <w:t>106</w:t>
      </w:r>
      <w:r>
        <w:rPr>
          <w:noProof/>
        </w:rPr>
        <w:fldChar w:fldCharType="end"/>
      </w:r>
    </w:p>
    <w:p w14:paraId="4B15D567" w14:textId="5ED979D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7.6.9.3</w:t>
      </w:r>
      <w:r>
        <w:rPr>
          <w:rFonts w:asciiTheme="minorHAnsi" w:eastAsiaTheme="minorEastAsia" w:hAnsiTheme="minorHAnsi" w:cstheme="minorBidi"/>
          <w:noProof/>
          <w:kern w:val="2"/>
          <w:sz w:val="24"/>
          <w:szCs w:val="24"/>
          <w:lang w:eastAsia="en-GB"/>
          <w14:ligatures w14:val="standardContextual"/>
        </w:rPr>
        <w:tab/>
      </w:r>
      <w:r>
        <w:rPr>
          <w:noProof/>
        </w:rPr>
        <w:t>Access connection status</w:t>
      </w:r>
      <w:r>
        <w:rPr>
          <w:noProof/>
        </w:rPr>
        <w:tab/>
      </w:r>
      <w:r>
        <w:rPr>
          <w:noProof/>
        </w:rPr>
        <w:fldChar w:fldCharType="begin"/>
      </w:r>
      <w:r>
        <w:rPr>
          <w:noProof/>
        </w:rPr>
        <w:instrText xml:space="preserve"> PAGEREF _Toc218668570 \h </w:instrText>
      </w:r>
      <w:r>
        <w:rPr>
          <w:noProof/>
        </w:rPr>
      </w:r>
      <w:r>
        <w:rPr>
          <w:noProof/>
        </w:rPr>
        <w:fldChar w:fldCharType="separate"/>
      </w:r>
      <w:r>
        <w:rPr>
          <w:noProof/>
        </w:rPr>
        <w:t>106</w:t>
      </w:r>
      <w:r>
        <w:rPr>
          <w:noProof/>
        </w:rPr>
        <w:fldChar w:fldCharType="end"/>
      </w:r>
    </w:p>
    <w:p w14:paraId="1FA8C05D" w14:textId="70EFA39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7.6.9.4</w:t>
      </w:r>
      <w:r>
        <w:rPr>
          <w:rFonts w:asciiTheme="minorHAnsi" w:eastAsiaTheme="minorEastAsia" w:hAnsiTheme="minorHAnsi" w:cstheme="minorBidi"/>
          <w:noProof/>
          <w:kern w:val="2"/>
          <w:sz w:val="24"/>
          <w:szCs w:val="24"/>
          <w:lang w:eastAsia="en-GB"/>
          <w14:ligatures w14:val="standardContextual"/>
        </w:rPr>
        <w:tab/>
      </w:r>
      <w:r>
        <w:rPr>
          <w:noProof/>
        </w:rPr>
        <w:t>External Signal Information</w:t>
      </w:r>
      <w:r>
        <w:rPr>
          <w:noProof/>
        </w:rPr>
        <w:tab/>
      </w:r>
      <w:r>
        <w:rPr>
          <w:noProof/>
        </w:rPr>
        <w:fldChar w:fldCharType="begin"/>
      </w:r>
      <w:r>
        <w:rPr>
          <w:noProof/>
        </w:rPr>
        <w:instrText xml:space="preserve"> PAGEREF _Toc218668571 \h </w:instrText>
      </w:r>
      <w:r>
        <w:rPr>
          <w:noProof/>
        </w:rPr>
      </w:r>
      <w:r>
        <w:rPr>
          <w:noProof/>
        </w:rPr>
        <w:fldChar w:fldCharType="separate"/>
      </w:r>
      <w:r>
        <w:rPr>
          <w:noProof/>
        </w:rPr>
        <w:t>107</w:t>
      </w:r>
      <w:r>
        <w:rPr>
          <w:noProof/>
        </w:rPr>
        <w:fldChar w:fldCharType="end"/>
      </w:r>
    </w:p>
    <w:p w14:paraId="27E87CF7" w14:textId="496C92D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7.6.9.5</w:t>
      </w:r>
      <w:r>
        <w:rPr>
          <w:rFonts w:asciiTheme="minorHAnsi" w:eastAsiaTheme="minorEastAsia" w:hAnsiTheme="minorHAnsi" w:cstheme="minorBidi"/>
          <w:noProof/>
          <w:kern w:val="2"/>
          <w:sz w:val="24"/>
          <w:szCs w:val="24"/>
          <w:lang w:eastAsia="en-GB"/>
          <w14:ligatures w14:val="standardContextual"/>
        </w:rPr>
        <w:tab/>
      </w:r>
      <w:r>
        <w:rPr>
          <w:noProof/>
        </w:rPr>
        <w:t>Access signalling information</w:t>
      </w:r>
      <w:r>
        <w:rPr>
          <w:noProof/>
        </w:rPr>
        <w:tab/>
      </w:r>
      <w:r>
        <w:rPr>
          <w:noProof/>
        </w:rPr>
        <w:fldChar w:fldCharType="begin"/>
      </w:r>
      <w:r>
        <w:rPr>
          <w:noProof/>
        </w:rPr>
        <w:instrText xml:space="preserve"> PAGEREF _Toc218668572 \h </w:instrText>
      </w:r>
      <w:r>
        <w:rPr>
          <w:noProof/>
        </w:rPr>
      </w:r>
      <w:r>
        <w:rPr>
          <w:noProof/>
        </w:rPr>
        <w:fldChar w:fldCharType="separate"/>
      </w:r>
      <w:r>
        <w:rPr>
          <w:noProof/>
        </w:rPr>
        <w:t>107</w:t>
      </w:r>
      <w:r>
        <w:rPr>
          <w:noProof/>
        </w:rPr>
        <w:fldChar w:fldCharType="end"/>
      </w:r>
    </w:p>
    <w:p w14:paraId="1D0EC6A8" w14:textId="65CF2F1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7.6.9.6</w:t>
      </w:r>
      <w:r>
        <w:rPr>
          <w:rFonts w:asciiTheme="minorHAnsi" w:eastAsiaTheme="minorEastAsia" w:hAnsiTheme="minorHAnsi" w:cstheme="minorBidi"/>
          <w:noProof/>
          <w:kern w:val="2"/>
          <w:sz w:val="24"/>
          <w:szCs w:val="24"/>
          <w:lang w:eastAsia="en-GB"/>
          <w14:ligatures w14:val="standardContextual"/>
        </w:rPr>
        <w:tab/>
      </w:r>
      <w:r>
        <w:rPr>
          <w:noProof/>
        </w:rPr>
        <w:t>Location update type</w:t>
      </w:r>
      <w:r>
        <w:rPr>
          <w:noProof/>
        </w:rPr>
        <w:tab/>
      </w:r>
      <w:r>
        <w:rPr>
          <w:noProof/>
        </w:rPr>
        <w:fldChar w:fldCharType="begin"/>
      </w:r>
      <w:r>
        <w:rPr>
          <w:noProof/>
        </w:rPr>
        <w:instrText xml:space="preserve"> PAGEREF _Toc218668573 \h </w:instrText>
      </w:r>
      <w:r>
        <w:rPr>
          <w:noProof/>
        </w:rPr>
      </w:r>
      <w:r>
        <w:rPr>
          <w:noProof/>
        </w:rPr>
        <w:fldChar w:fldCharType="separate"/>
      </w:r>
      <w:r>
        <w:rPr>
          <w:noProof/>
        </w:rPr>
        <w:t>107</w:t>
      </w:r>
      <w:r>
        <w:rPr>
          <w:noProof/>
        </w:rPr>
        <w:fldChar w:fldCharType="end"/>
      </w:r>
    </w:p>
    <w:p w14:paraId="5AE7D3FA" w14:textId="22D3941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7.6.9.7</w:t>
      </w:r>
      <w:r>
        <w:rPr>
          <w:rFonts w:asciiTheme="minorHAnsi" w:eastAsiaTheme="minorEastAsia" w:hAnsiTheme="minorHAnsi" w:cstheme="minorBidi"/>
          <w:noProof/>
          <w:kern w:val="2"/>
          <w:sz w:val="24"/>
          <w:szCs w:val="24"/>
          <w:lang w:eastAsia="en-GB"/>
          <w14:ligatures w14:val="standardContextual"/>
        </w:rPr>
        <w:tab/>
      </w:r>
      <w:r>
        <w:rPr>
          <w:noProof/>
        </w:rPr>
        <w:t>Protocol ID</w:t>
      </w:r>
      <w:r>
        <w:rPr>
          <w:noProof/>
        </w:rPr>
        <w:tab/>
      </w:r>
      <w:r>
        <w:rPr>
          <w:noProof/>
        </w:rPr>
        <w:fldChar w:fldCharType="begin"/>
      </w:r>
      <w:r>
        <w:rPr>
          <w:noProof/>
        </w:rPr>
        <w:instrText xml:space="preserve"> PAGEREF _Toc218668574 \h </w:instrText>
      </w:r>
      <w:r>
        <w:rPr>
          <w:noProof/>
        </w:rPr>
      </w:r>
      <w:r>
        <w:rPr>
          <w:noProof/>
        </w:rPr>
        <w:fldChar w:fldCharType="separate"/>
      </w:r>
      <w:r>
        <w:rPr>
          <w:noProof/>
        </w:rPr>
        <w:t>107</w:t>
      </w:r>
      <w:r>
        <w:rPr>
          <w:noProof/>
        </w:rPr>
        <w:fldChar w:fldCharType="end"/>
      </w:r>
    </w:p>
    <w:p w14:paraId="0ABBF976" w14:textId="4FB7E4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7.6.9.8</w:t>
      </w:r>
      <w:r>
        <w:rPr>
          <w:rFonts w:asciiTheme="minorHAnsi" w:eastAsiaTheme="minorEastAsia" w:hAnsiTheme="minorHAnsi" w:cstheme="minorBidi"/>
          <w:noProof/>
          <w:kern w:val="2"/>
          <w:sz w:val="24"/>
          <w:szCs w:val="24"/>
          <w:lang w:eastAsia="en-GB"/>
          <w14:ligatures w14:val="standardContextual"/>
        </w:rPr>
        <w:tab/>
      </w:r>
      <w:r>
        <w:rPr>
          <w:noProof/>
        </w:rPr>
        <w:t>Network signal information</w:t>
      </w:r>
      <w:r>
        <w:rPr>
          <w:noProof/>
        </w:rPr>
        <w:tab/>
      </w:r>
      <w:r>
        <w:rPr>
          <w:noProof/>
        </w:rPr>
        <w:fldChar w:fldCharType="begin"/>
      </w:r>
      <w:r>
        <w:rPr>
          <w:noProof/>
        </w:rPr>
        <w:instrText xml:space="preserve"> PAGEREF _Toc218668575 \h </w:instrText>
      </w:r>
      <w:r>
        <w:rPr>
          <w:noProof/>
        </w:rPr>
      </w:r>
      <w:r>
        <w:rPr>
          <w:noProof/>
        </w:rPr>
        <w:fldChar w:fldCharType="separate"/>
      </w:r>
      <w:r>
        <w:rPr>
          <w:noProof/>
        </w:rPr>
        <w:t>107</w:t>
      </w:r>
      <w:r>
        <w:rPr>
          <w:noProof/>
        </w:rPr>
        <w:fldChar w:fldCharType="end"/>
      </w:r>
    </w:p>
    <w:p w14:paraId="685DDCF6" w14:textId="51F548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7.6.9.8A</w:t>
      </w:r>
      <w:r>
        <w:rPr>
          <w:rFonts w:asciiTheme="minorHAnsi" w:eastAsiaTheme="minorEastAsia" w:hAnsiTheme="minorHAnsi" w:cstheme="minorBidi"/>
          <w:noProof/>
          <w:kern w:val="2"/>
          <w:sz w:val="24"/>
          <w:szCs w:val="24"/>
          <w:lang w:eastAsia="en-GB"/>
          <w14:ligatures w14:val="standardContextual"/>
        </w:rPr>
        <w:tab/>
      </w:r>
      <w:r>
        <w:rPr>
          <w:noProof/>
        </w:rPr>
        <w:t>Network signal information 2</w:t>
      </w:r>
      <w:r>
        <w:rPr>
          <w:noProof/>
        </w:rPr>
        <w:tab/>
      </w:r>
      <w:r>
        <w:rPr>
          <w:noProof/>
        </w:rPr>
        <w:fldChar w:fldCharType="begin"/>
      </w:r>
      <w:r>
        <w:rPr>
          <w:noProof/>
        </w:rPr>
        <w:instrText xml:space="preserve"> PAGEREF _Toc218668576 \h </w:instrText>
      </w:r>
      <w:r>
        <w:rPr>
          <w:noProof/>
        </w:rPr>
      </w:r>
      <w:r>
        <w:rPr>
          <w:noProof/>
        </w:rPr>
        <w:fldChar w:fldCharType="separate"/>
      </w:r>
      <w:r>
        <w:rPr>
          <w:noProof/>
        </w:rPr>
        <w:t>108</w:t>
      </w:r>
      <w:r>
        <w:rPr>
          <w:noProof/>
        </w:rPr>
        <w:fldChar w:fldCharType="end"/>
      </w:r>
    </w:p>
    <w:p w14:paraId="73F2B2F0" w14:textId="10D001B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7.6.9.9</w:t>
      </w:r>
      <w:r>
        <w:rPr>
          <w:rFonts w:asciiTheme="minorHAnsi" w:eastAsiaTheme="minorEastAsia" w:hAnsiTheme="minorHAnsi" w:cstheme="minorBidi"/>
          <w:noProof/>
          <w:kern w:val="2"/>
          <w:sz w:val="24"/>
          <w:szCs w:val="24"/>
          <w:lang w:eastAsia="en-GB"/>
          <w14:ligatures w14:val="standardContextual"/>
        </w:rPr>
        <w:tab/>
      </w:r>
      <w:r>
        <w:rPr>
          <w:noProof/>
        </w:rPr>
        <w:t>Call Info</w:t>
      </w:r>
      <w:r>
        <w:rPr>
          <w:noProof/>
        </w:rPr>
        <w:tab/>
      </w:r>
      <w:r>
        <w:rPr>
          <w:noProof/>
        </w:rPr>
        <w:fldChar w:fldCharType="begin"/>
      </w:r>
      <w:r>
        <w:rPr>
          <w:noProof/>
        </w:rPr>
        <w:instrText xml:space="preserve"> PAGEREF _Toc218668577 \h </w:instrText>
      </w:r>
      <w:r>
        <w:rPr>
          <w:noProof/>
        </w:rPr>
      </w:r>
      <w:r>
        <w:rPr>
          <w:noProof/>
        </w:rPr>
        <w:fldChar w:fldCharType="separate"/>
      </w:r>
      <w:r>
        <w:rPr>
          <w:noProof/>
        </w:rPr>
        <w:t>108</w:t>
      </w:r>
      <w:r>
        <w:rPr>
          <w:noProof/>
        </w:rPr>
        <w:fldChar w:fldCharType="end"/>
      </w:r>
    </w:p>
    <w:p w14:paraId="40C79EC5" w14:textId="601F8B3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7.6.9.10</w:t>
      </w:r>
      <w:r>
        <w:rPr>
          <w:rFonts w:asciiTheme="minorHAnsi" w:eastAsiaTheme="minorEastAsia" w:hAnsiTheme="minorHAnsi" w:cstheme="minorBidi"/>
          <w:noProof/>
          <w:kern w:val="2"/>
          <w:sz w:val="24"/>
          <w:szCs w:val="24"/>
          <w:lang w:eastAsia="en-GB"/>
          <w14:ligatures w14:val="standardContextual"/>
        </w:rPr>
        <w:tab/>
      </w:r>
      <w:r>
        <w:rPr>
          <w:noProof/>
        </w:rPr>
        <w:t>Additional signal info</w:t>
      </w:r>
      <w:r>
        <w:rPr>
          <w:noProof/>
        </w:rPr>
        <w:tab/>
      </w:r>
      <w:r>
        <w:rPr>
          <w:noProof/>
        </w:rPr>
        <w:fldChar w:fldCharType="begin"/>
      </w:r>
      <w:r>
        <w:rPr>
          <w:noProof/>
        </w:rPr>
        <w:instrText xml:space="preserve"> PAGEREF _Toc218668578 \h </w:instrText>
      </w:r>
      <w:r>
        <w:rPr>
          <w:noProof/>
        </w:rPr>
      </w:r>
      <w:r>
        <w:rPr>
          <w:noProof/>
        </w:rPr>
        <w:fldChar w:fldCharType="separate"/>
      </w:r>
      <w:r>
        <w:rPr>
          <w:noProof/>
        </w:rPr>
        <w:t>108</w:t>
      </w:r>
      <w:r>
        <w:rPr>
          <w:noProof/>
        </w:rPr>
        <w:fldChar w:fldCharType="end"/>
      </w:r>
    </w:p>
    <w:p w14:paraId="4522AF87" w14:textId="04AE79C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7.6.10</w:t>
      </w:r>
      <w:r>
        <w:rPr>
          <w:rFonts w:asciiTheme="minorHAnsi" w:eastAsiaTheme="minorEastAsia" w:hAnsiTheme="minorHAnsi" w:cstheme="minorBidi"/>
          <w:noProof/>
          <w:kern w:val="2"/>
          <w:sz w:val="24"/>
          <w:szCs w:val="24"/>
          <w:lang w:eastAsia="en-GB"/>
          <w14:ligatures w14:val="standardContextual"/>
        </w:rPr>
        <w:tab/>
      </w:r>
      <w:r>
        <w:rPr>
          <w:noProof/>
        </w:rPr>
        <w:t>System operations parameters</w:t>
      </w:r>
      <w:r>
        <w:rPr>
          <w:noProof/>
        </w:rPr>
        <w:tab/>
      </w:r>
      <w:r>
        <w:rPr>
          <w:noProof/>
        </w:rPr>
        <w:fldChar w:fldCharType="begin"/>
      </w:r>
      <w:r>
        <w:rPr>
          <w:noProof/>
        </w:rPr>
        <w:instrText xml:space="preserve"> PAGEREF _Toc218668579 \h </w:instrText>
      </w:r>
      <w:r>
        <w:rPr>
          <w:noProof/>
        </w:rPr>
      </w:r>
      <w:r>
        <w:rPr>
          <w:noProof/>
        </w:rPr>
        <w:fldChar w:fldCharType="separate"/>
      </w:r>
      <w:r>
        <w:rPr>
          <w:noProof/>
        </w:rPr>
        <w:t>108</w:t>
      </w:r>
      <w:r>
        <w:rPr>
          <w:noProof/>
        </w:rPr>
        <w:fldChar w:fldCharType="end"/>
      </w:r>
    </w:p>
    <w:p w14:paraId="5EB49E37" w14:textId="328D7CF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7.6.10.1</w:t>
      </w:r>
      <w:r>
        <w:rPr>
          <w:rFonts w:asciiTheme="minorHAnsi" w:eastAsiaTheme="minorEastAsia" w:hAnsiTheme="minorHAnsi" w:cstheme="minorBidi"/>
          <w:noProof/>
          <w:kern w:val="2"/>
          <w:sz w:val="24"/>
          <w:szCs w:val="24"/>
          <w:lang w:eastAsia="en-GB"/>
          <w14:ligatures w14:val="standardContextual"/>
        </w:rPr>
        <w:tab/>
      </w:r>
      <w:r>
        <w:rPr>
          <w:noProof/>
        </w:rPr>
        <w:t>Network resources</w:t>
      </w:r>
      <w:r>
        <w:rPr>
          <w:noProof/>
        </w:rPr>
        <w:tab/>
      </w:r>
      <w:r>
        <w:rPr>
          <w:noProof/>
        </w:rPr>
        <w:fldChar w:fldCharType="begin"/>
      </w:r>
      <w:r>
        <w:rPr>
          <w:noProof/>
        </w:rPr>
        <w:instrText xml:space="preserve"> PAGEREF _Toc218668580 \h </w:instrText>
      </w:r>
      <w:r>
        <w:rPr>
          <w:noProof/>
        </w:rPr>
      </w:r>
      <w:r>
        <w:rPr>
          <w:noProof/>
        </w:rPr>
        <w:fldChar w:fldCharType="separate"/>
      </w:r>
      <w:r>
        <w:rPr>
          <w:noProof/>
        </w:rPr>
        <w:t>109</w:t>
      </w:r>
      <w:r>
        <w:rPr>
          <w:noProof/>
        </w:rPr>
        <w:fldChar w:fldCharType="end"/>
      </w:r>
    </w:p>
    <w:p w14:paraId="52268B75" w14:textId="4F94F0F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7.6.10.2</w:t>
      </w:r>
      <w:r>
        <w:rPr>
          <w:rFonts w:asciiTheme="minorHAnsi" w:eastAsiaTheme="minorEastAsia" w:hAnsiTheme="minorHAnsi" w:cstheme="minorBidi"/>
          <w:noProof/>
          <w:kern w:val="2"/>
          <w:sz w:val="24"/>
          <w:szCs w:val="24"/>
          <w:lang w:eastAsia="en-GB"/>
          <w14:ligatures w14:val="standardContextual"/>
        </w:rPr>
        <w:tab/>
      </w:r>
      <w:r>
        <w:rPr>
          <w:noProof/>
        </w:rPr>
        <w:t>Trace reference</w:t>
      </w:r>
      <w:r>
        <w:rPr>
          <w:noProof/>
        </w:rPr>
        <w:tab/>
      </w:r>
      <w:r>
        <w:rPr>
          <w:noProof/>
        </w:rPr>
        <w:fldChar w:fldCharType="begin"/>
      </w:r>
      <w:r>
        <w:rPr>
          <w:noProof/>
        </w:rPr>
        <w:instrText xml:space="preserve"> PAGEREF _Toc218668581 \h </w:instrText>
      </w:r>
      <w:r>
        <w:rPr>
          <w:noProof/>
        </w:rPr>
      </w:r>
      <w:r>
        <w:rPr>
          <w:noProof/>
        </w:rPr>
        <w:fldChar w:fldCharType="separate"/>
      </w:r>
      <w:r>
        <w:rPr>
          <w:noProof/>
        </w:rPr>
        <w:t>109</w:t>
      </w:r>
      <w:r>
        <w:rPr>
          <w:noProof/>
        </w:rPr>
        <w:fldChar w:fldCharType="end"/>
      </w:r>
    </w:p>
    <w:p w14:paraId="2BC0DB6D" w14:textId="79794A6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7.6.10.2A</w:t>
      </w:r>
      <w:r>
        <w:rPr>
          <w:rFonts w:asciiTheme="minorHAnsi" w:eastAsiaTheme="minorEastAsia" w:hAnsiTheme="minorHAnsi" w:cstheme="minorBidi"/>
          <w:noProof/>
          <w:kern w:val="2"/>
          <w:sz w:val="24"/>
          <w:szCs w:val="24"/>
          <w:lang w:eastAsia="en-GB"/>
          <w14:ligatures w14:val="standardContextual"/>
        </w:rPr>
        <w:tab/>
      </w:r>
      <w:r>
        <w:rPr>
          <w:noProof/>
        </w:rPr>
        <w:t>Trace reference 2</w:t>
      </w:r>
      <w:r>
        <w:rPr>
          <w:noProof/>
        </w:rPr>
        <w:tab/>
      </w:r>
      <w:r>
        <w:rPr>
          <w:noProof/>
        </w:rPr>
        <w:fldChar w:fldCharType="begin"/>
      </w:r>
      <w:r>
        <w:rPr>
          <w:noProof/>
        </w:rPr>
        <w:instrText xml:space="preserve"> PAGEREF _Toc218668582 \h </w:instrText>
      </w:r>
      <w:r>
        <w:rPr>
          <w:noProof/>
        </w:rPr>
      </w:r>
      <w:r>
        <w:rPr>
          <w:noProof/>
        </w:rPr>
        <w:fldChar w:fldCharType="separate"/>
      </w:r>
      <w:r>
        <w:rPr>
          <w:noProof/>
        </w:rPr>
        <w:t>109</w:t>
      </w:r>
      <w:r>
        <w:rPr>
          <w:noProof/>
        </w:rPr>
        <w:fldChar w:fldCharType="end"/>
      </w:r>
    </w:p>
    <w:p w14:paraId="20AEA8DC" w14:textId="1392F41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7.6.10.3</w:t>
      </w:r>
      <w:r>
        <w:rPr>
          <w:rFonts w:asciiTheme="minorHAnsi" w:eastAsiaTheme="minorEastAsia" w:hAnsiTheme="minorHAnsi" w:cstheme="minorBidi"/>
          <w:noProof/>
          <w:kern w:val="2"/>
          <w:sz w:val="24"/>
          <w:szCs w:val="24"/>
          <w:lang w:eastAsia="en-GB"/>
          <w14:ligatures w14:val="standardContextual"/>
        </w:rPr>
        <w:tab/>
      </w:r>
      <w:r>
        <w:rPr>
          <w:noProof/>
        </w:rPr>
        <w:t>Trace type</w:t>
      </w:r>
      <w:r>
        <w:rPr>
          <w:noProof/>
        </w:rPr>
        <w:tab/>
      </w:r>
      <w:r>
        <w:rPr>
          <w:noProof/>
        </w:rPr>
        <w:fldChar w:fldCharType="begin"/>
      </w:r>
      <w:r>
        <w:rPr>
          <w:noProof/>
        </w:rPr>
        <w:instrText xml:space="preserve"> PAGEREF _Toc218668583 \h </w:instrText>
      </w:r>
      <w:r>
        <w:rPr>
          <w:noProof/>
        </w:rPr>
      </w:r>
      <w:r>
        <w:rPr>
          <w:noProof/>
        </w:rPr>
        <w:fldChar w:fldCharType="separate"/>
      </w:r>
      <w:r>
        <w:rPr>
          <w:noProof/>
        </w:rPr>
        <w:t>109</w:t>
      </w:r>
      <w:r>
        <w:rPr>
          <w:noProof/>
        </w:rPr>
        <w:fldChar w:fldCharType="end"/>
      </w:r>
    </w:p>
    <w:p w14:paraId="6790C59A" w14:textId="4D4431C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7.6.10.4</w:t>
      </w:r>
      <w:r>
        <w:rPr>
          <w:rFonts w:asciiTheme="minorHAnsi" w:eastAsiaTheme="minorEastAsia" w:hAnsiTheme="minorHAnsi" w:cstheme="minorBidi"/>
          <w:noProof/>
          <w:kern w:val="2"/>
          <w:sz w:val="24"/>
          <w:szCs w:val="24"/>
          <w:lang w:eastAsia="en-GB"/>
          <w14:ligatures w14:val="standardContextual"/>
        </w:rPr>
        <w:tab/>
      </w:r>
      <w:r>
        <w:rPr>
          <w:noProof/>
          <w:lang w:eastAsia="ja-JP"/>
        </w:rPr>
        <w:t>Additional ne</w:t>
      </w:r>
      <w:r>
        <w:rPr>
          <w:noProof/>
        </w:rPr>
        <w:t>twork resources</w:t>
      </w:r>
      <w:r>
        <w:rPr>
          <w:noProof/>
        </w:rPr>
        <w:tab/>
      </w:r>
      <w:r>
        <w:rPr>
          <w:noProof/>
        </w:rPr>
        <w:fldChar w:fldCharType="begin"/>
      </w:r>
      <w:r>
        <w:rPr>
          <w:noProof/>
        </w:rPr>
        <w:instrText xml:space="preserve"> PAGEREF _Toc218668584 \h </w:instrText>
      </w:r>
      <w:r>
        <w:rPr>
          <w:noProof/>
        </w:rPr>
      </w:r>
      <w:r>
        <w:rPr>
          <w:noProof/>
        </w:rPr>
        <w:fldChar w:fldCharType="separate"/>
      </w:r>
      <w:r>
        <w:rPr>
          <w:noProof/>
        </w:rPr>
        <w:t>109</w:t>
      </w:r>
      <w:r>
        <w:rPr>
          <w:noProof/>
        </w:rPr>
        <w:fldChar w:fldCharType="end"/>
      </w:r>
    </w:p>
    <w:p w14:paraId="37F9A24D" w14:textId="38A6B08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7.6.10.5</w:t>
      </w:r>
      <w:r>
        <w:rPr>
          <w:rFonts w:asciiTheme="minorHAnsi" w:eastAsiaTheme="minorEastAsia" w:hAnsiTheme="minorHAnsi" w:cstheme="minorBidi"/>
          <w:noProof/>
          <w:kern w:val="2"/>
          <w:sz w:val="24"/>
          <w:szCs w:val="24"/>
          <w:lang w:eastAsia="en-GB"/>
          <w14:ligatures w14:val="standardContextual"/>
        </w:rPr>
        <w:tab/>
      </w:r>
      <w:r>
        <w:rPr>
          <w:noProof/>
        </w:rPr>
        <w:t>Trace depth list</w:t>
      </w:r>
      <w:r>
        <w:rPr>
          <w:noProof/>
        </w:rPr>
        <w:tab/>
      </w:r>
      <w:r>
        <w:rPr>
          <w:noProof/>
        </w:rPr>
        <w:fldChar w:fldCharType="begin"/>
      </w:r>
      <w:r>
        <w:rPr>
          <w:noProof/>
        </w:rPr>
        <w:instrText xml:space="preserve"> PAGEREF _Toc218668585 \h </w:instrText>
      </w:r>
      <w:r>
        <w:rPr>
          <w:noProof/>
        </w:rPr>
      </w:r>
      <w:r>
        <w:rPr>
          <w:noProof/>
        </w:rPr>
        <w:fldChar w:fldCharType="separate"/>
      </w:r>
      <w:r>
        <w:rPr>
          <w:noProof/>
        </w:rPr>
        <w:t>109</w:t>
      </w:r>
      <w:r>
        <w:rPr>
          <w:noProof/>
        </w:rPr>
        <w:fldChar w:fldCharType="end"/>
      </w:r>
    </w:p>
    <w:p w14:paraId="7ED43963" w14:textId="608C3CA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7.6.10.6</w:t>
      </w:r>
      <w:r>
        <w:rPr>
          <w:rFonts w:asciiTheme="minorHAnsi" w:eastAsiaTheme="minorEastAsia" w:hAnsiTheme="minorHAnsi" w:cstheme="minorBidi"/>
          <w:noProof/>
          <w:kern w:val="2"/>
          <w:sz w:val="24"/>
          <w:szCs w:val="24"/>
          <w:lang w:eastAsia="en-GB"/>
          <w14:ligatures w14:val="standardContextual"/>
        </w:rPr>
        <w:tab/>
      </w:r>
      <w:r>
        <w:rPr>
          <w:noProof/>
        </w:rPr>
        <w:t>Trace NE type list</w:t>
      </w:r>
      <w:r>
        <w:rPr>
          <w:noProof/>
        </w:rPr>
        <w:tab/>
      </w:r>
      <w:r>
        <w:rPr>
          <w:noProof/>
        </w:rPr>
        <w:fldChar w:fldCharType="begin"/>
      </w:r>
      <w:r>
        <w:rPr>
          <w:noProof/>
        </w:rPr>
        <w:instrText xml:space="preserve"> PAGEREF _Toc218668586 \h </w:instrText>
      </w:r>
      <w:r>
        <w:rPr>
          <w:noProof/>
        </w:rPr>
      </w:r>
      <w:r>
        <w:rPr>
          <w:noProof/>
        </w:rPr>
        <w:fldChar w:fldCharType="separate"/>
      </w:r>
      <w:r>
        <w:rPr>
          <w:noProof/>
        </w:rPr>
        <w:t>109</w:t>
      </w:r>
      <w:r>
        <w:rPr>
          <w:noProof/>
        </w:rPr>
        <w:fldChar w:fldCharType="end"/>
      </w:r>
    </w:p>
    <w:p w14:paraId="2EAA8DDE" w14:textId="6848150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7.6.10.7</w:t>
      </w:r>
      <w:r>
        <w:rPr>
          <w:rFonts w:asciiTheme="minorHAnsi" w:eastAsiaTheme="minorEastAsia" w:hAnsiTheme="minorHAnsi" w:cstheme="minorBidi"/>
          <w:noProof/>
          <w:kern w:val="2"/>
          <w:sz w:val="24"/>
          <w:szCs w:val="24"/>
          <w:lang w:eastAsia="en-GB"/>
          <w14:ligatures w14:val="standardContextual"/>
        </w:rPr>
        <w:tab/>
      </w:r>
      <w:r>
        <w:rPr>
          <w:noProof/>
        </w:rPr>
        <w:t>Trace interface list</w:t>
      </w:r>
      <w:r>
        <w:rPr>
          <w:noProof/>
        </w:rPr>
        <w:tab/>
      </w:r>
      <w:r>
        <w:rPr>
          <w:noProof/>
        </w:rPr>
        <w:fldChar w:fldCharType="begin"/>
      </w:r>
      <w:r>
        <w:rPr>
          <w:noProof/>
        </w:rPr>
        <w:instrText xml:space="preserve"> PAGEREF _Toc218668587 \h </w:instrText>
      </w:r>
      <w:r>
        <w:rPr>
          <w:noProof/>
        </w:rPr>
      </w:r>
      <w:r>
        <w:rPr>
          <w:noProof/>
        </w:rPr>
        <w:fldChar w:fldCharType="separate"/>
      </w:r>
      <w:r>
        <w:rPr>
          <w:noProof/>
        </w:rPr>
        <w:t>109</w:t>
      </w:r>
      <w:r>
        <w:rPr>
          <w:noProof/>
        </w:rPr>
        <w:fldChar w:fldCharType="end"/>
      </w:r>
    </w:p>
    <w:p w14:paraId="60113DB6" w14:textId="740D68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7.6.10.8</w:t>
      </w:r>
      <w:r>
        <w:rPr>
          <w:rFonts w:asciiTheme="minorHAnsi" w:eastAsiaTheme="minorEastAsia" w:hAnsiTheme="minorHAnsi" w:cstheme="minorBidi"/>
          <w:noProof/>
          <w:kern w:val="2"/>
          <w:sz w:val="24"/>
          <w:szCs w:val="24"/>
          <w:lang w:eastAsia="en-GB"/>
          <w14:ligatures w14:val="standardContextual"/>
        </w:rPr>
        <w:tab/>
      </w:r>
      <w:r>
        <w:rPr>
          <w:noProof/>
        </w:rPr>
        <w:t>Trace event list</w:t>
      </w:r>
      <w:r>
        <w:rPr>
          <w:noProof/>
        </w:rPr>
        <w:tab/>
      </w:r>
      <w:r>
        <w:rPr>
          <w:noProof/>
        </w:rPr>
        <w:fldChar w:fldCharType="begin"/>
      </w:r>
      <w:r>
        <w:rPr>
          <w:noProof/>
        </w:rPr>
        <w:instrText xml:space="preserve"> PAGEREF _Toc218668588 \h </w:instrText>
      </w:r>
      <w:r>
        <w:rPr>
          <w:noProof/>
        </w:rPr>
      </w:r>
      <w:r>
        <w:rPr>
          <w:noProof/>
        </w:rPr>
        <w:fldChar w:fldCharType="separate"/>
      </w:r>
      <w:r>
        <w:rPr>
          <w:noProof/>
        </w:rPr>
        <w:t>109</w:t>
      </w:r>
      <w:r>
        <w:rPr>
          <w:noProof/>
        </w:rPr>
        <w:fldChar w:fldCharType="end"/>
      </w:r>
    </w:p>
    <w:p w14:paraId="10795493" w14:textId="45C4DFC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7.6.10.9</w:t>
      </w:r>
      <w:r>
        <w:rPr>
          <w:rFonts w:asciiTheme="minorHAnsi" w:eastAsiaTheme="minorEastAsia" w:hAnsiTheme="minorHAnsi" w:cstheme="minorBidi"/>
          <w:noProof/>
          <w:kern w:val="2"/>
          <w:sz w:val="24"/>
          <w:szCs w:val="24"/>
          <w:lang w:eastAsia="en-GB"/>
          <w14:ligatures w14:val="standardContextual"/>
        </w:rPr>
        <w:tab/>
      </w:r>
      <w:r>
        <w:rPr>
          <w:noProof/>
        </w:rPr>
        <w:t>Trace s</w:t>
      </w:r>
      <w:r>
        <w:rPr>
          <w:noProof/>
          <w:lang w:eastAsia="ja-JP"/>
        </w:rPr>
        <w:t>upport indicator</w:t>
      </w:r>
      <w:r>
        <w:rPr>
          <w:noProof/>
        </w:rPr>
        <w:tab/>
      </w:r>
      <w:r>
        <w:rPr>
          <w:noProof/>
        </w:rPr>
        <w:fldChar w:fldCharType="begin"/>
      </w:r>
      <w:r>
        <w:rPr>
          <w:noProof/>
        </w:rPr>
        <w:instrText xml:space="preserve"> PAGEREF _Toc218668589 \h </w:instrText>
      </w:r>
      <w:r>
        <w:rPr>
          <w:noProof/>
        </w:rPr>
      </w:r>
      <w:r>
        <w:rPr>
          <w:noProof/>
        </w:rPr>
        <w:fldChar w:fldCharType="separate"/>
      </w:r>
      <w:r>
        <w:rPr>
          <w:noProof/>
        </w:rPr>
        <w:t>110</w:t>
      </w:r>
      <w:r>
        <w:rPr>
          <w:noProof/>
        </w:rPr>
        <w:fldChar w:fldCharType="end"/>
      </w:r>
    </w:p>
    <w:p w14:paraId="19AE3CA2" w14:textId="4E44AA5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7.6.10.10</w:t>
      </w:r>
      <w:r>
        <w:rPr>
          <w:rFonts w:asciiTheme="minorHAnsi" w:eastAsiaTheme="minorEastAsia" w:hAnsiTheme="minorHAnsi" w:cstheme="minorBidi"/>
          <w:noProof/>
          <w:kern w:val="2"/>
          <w:sz w:val="24"/>
          <w:szCs w:val="24"/>
          <w:lang w:eastAsia="en-GB"/>
          <w14:ligatures w14:val="standardContextual"/>
        </w:rPr>
        <w:tab/>
      </w:r>
      <w:r>
        <w:rPr>
          <w:noProof/>
        </w:rPr>
        <w:t>Trace Propagation List</w:t>
      </w:r>
      <w:r>
        <w:rPr>
          <w:noProof/>
        </w:rPr>
        <w:tab/>
      </w:r>
      <w:r>
        <w:rPr>
          <w:noProof/>
        </w:rPr>
        <w:fldChar w:fldCharType="begin"/>
      </w:r>
      <w:r>
        <w:rPr>
          <w:noProof/>
        </w:rPr>
        <w:instrText xml:space="preserve"> PAGEREF _Toc218668590 \h </w:instrText>
      </w:r>
      <w:r>
        <w:rPr>
          <w:noProof/>
        </w:rPr>
      </w:r>
      <w:r>
        <w:rPr>
          <w:noProof/>
        </w:rPr>
        <w:fldChar w:fldCharType="separate"/>
      </w:r>
      <w:r>
        <w:rPr>
          <w:noProof/>
        </w:rPr>
        <w:t>110</w:t>
      </w:r>
      <w:r>
        <w:rPr>
          <w:noProof/>
        </w:rPr>
        <w:fldChar w:fldCharType="end"/>
      </w:r>
    </w:p>
    <w:p w14:paraId="4C58D34A" w14:textId="7F60A0C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7.6.10.11</w:t>
      </w:r>
      <w:r>
        <w:rPr>
          <w:rFonts w:asciiTheme="minorHAnsi" w:eastAsiaTheme="minorEastAsia" w:hAnsiTheme="minorHAnsi" w:cstheme="minorBidi"/>
          <w:noProof/>
          <w:kern w:val="2"/>
          <w:sz w:val="24"/>
          <w:szCs w:val="24"/>
          <w:lang w:eastAsia="en-GB"/>
          <w14:ligatures w14:val="standardContextual"/>
        </w:rPr>
        <w:tab/>
      </w:r>
      <w:r>
        <w:rPr>
          <w:noProof/>
        </w:rPr>
        <w:t>MDT-Configuration</w:t>
      </w:r>
      <w:r>
        <w:rPr>
          <w:noProof/>
        </w:rPr>
        <w:tab/>
      </w:r>
      <w:r>
        <w:rPr>
          <w:noProof/>
        </w:rPr>
        <w:fldChar w:fldCharType="begin"/>
      </w:r>
      <w:r>
        <w:rPr>
          <w:noProof/>
        </w:rPr>
        <w:instrText xml:space="preserve"> PAGEREF _Toc218668591 \h </w:instrText>
      </w:r>
      <w:r>
        <w:rPr>
          <w:noProof/>
        </w:rPr>
      </w:r>
      <w:r>
        <w:rPr>
          <w:noProof/>
        </w:rPr>
        <w:fldChar w:fldCharType="separate"/>
      </w:r>
      <w:r>
        <w:rPr>
          <w:noProof/>
        </w:rPr>
        <w:t>110</w:t>
      </w:r>
      <w:r>
        <w:rPr>
          <w:noProof/>
        </w:rPr>
        <w:fldChar w:fldCharType="end"/>
      </w:r>
    </w:p>
    <w:p w14:paraId="06AE9FD1" w14:textId="16B0F96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7.6.10.12</w:t>
      </w:r>
      <w:r>
        <w:rPr>
          <w:rFonts w:asciiTheme="minorHAnsi" w:eastAsiaTheme="minorEastAsia" w:hAnsiTheme="minorHAnsi" w:cstheme="minorBidi"/>
          <w:noProof/>
          <w:kern w:val="2"/>
          <w:sz w:val="24"/>
          <w:szCs w:val="24"/>
          <w:lang w:eastAsia="en-GB"/>
          <w14:ligatures w14:val="standardContextual"/>
        </w:rPr>
        <w:tab/>
      </w:r>
      <w:r>
        <w:rPr>
          <w:noProof/>
        </w:rPr>
        <w:t>MDT</w:t>
      </w:r>
      <w:r>
        <w:rPr>
          <w:noProof/>
          <w:lang w:eastAsia="zh-CN"/>
        </w:rPr>
        <w:t xml:space="preserve"> User Consent</w:t>
      </w:r>
      <w:r>
        <w:rPr>
          <w:noProof/>
        </w:rPr>
        <w:tab/>
      </w:r>
      <w:r>
        <w:rPr>
          <w:noProof/>
        </w:rPr>
        <w:fldChar w:fldCharType="begin"/>
      </w:r>
      <w:r>
        <w:rPr>
          <w:noProof/>
        </w:rPr>
        <w:instrText xml:space="preserve"> PAGEREF _Toc218668592 \h </w:instrText>
      </w:r>
      <w:r>
        <w:rPr>
          <w:noProof/>
        </w:rPr>
      </w:r>
      <w:r>
        <w:rPr>
          <w:noProof/>
        </w:rPr>
        <w:fldChar w:fldCharType="separate"/>
      </w:r>
      <w:r>
        <w:rPr>
          <w:noProof/>
        </w:rPr>
        <w:t>110</w:t>
      </w:r>
      <w:r>
        <w:rPr>
          <w:noProof/>
        </w:rPr>
        <w:fldChar w:fldCharType="end"/>
      </w:r>
    </w:p>
    <w:p w14:paraId="7435D7E9" w14:textId="1B0DB72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7.6.11</w:t>
      </w:r>
      <w:r>
        <w:rPr>
          <w:rFonts w:asciiTheme="minorHAnsi" w:eastAsiaTheme="minorEastAsia" w:hAnsiTheme="minorHAnsi" w:cstheme="minorBidi"/>
          <w:noProof/>
          <w:kern w:val="2"/>
          <w:sz w:val="24"/>
          <w:szCs w:val="24"/>
          <w:lang w:eastAsia="en-GB"/>
          <w14:ligatures w14:val="standardContextual"/>
        </w:rPr>
        <w:tab/>
      </w:r>
      <w:r>
        <w:rPr>
          <w:noProof/>
        </w:rPr>
        <w:t>Location Service Parameters</w:t>
      </w:r>
      <w:r>
        <w:rPr>
          <w:noProof/>
        </w:rPr>
        <w:tab/>
      </w:r>
      <w:r>
        <w:rPr>
          <w:noProof/>
        </w:rPr>
        <w:fldChar w:fldCharType="begin"/>
      </w:r>
      <w:r>
        <w:rPr>
          <w:noProof/>
        </w:rPr>
        <w:instrText xml:space="preserve"> PAGEREF _Toc218668593 \h </w:instrText>
      </w:r>
      <w:r>
        <w:rPr>
          <w:noProof/>
        </w:rPr>
      </w:r>
      <w:r>
        <w:rPr>
          <w:noProof/>
        </w:rPr>
        <w:fldChar w:fldCharType="separate"/>
      </w:r>
      <w:r>
        <w:rPr>
          <w:noProof/>
        </w:rPr>
        <w:t>110</w:t>
      </w:r>
      <w:r>
        <w:rPr>
          <w:noProof/>
        </w:rPr>
        <w:fldChar w:fldCharType="end"/>
      </w:r>
    </w:p>
    <w:p w14:paraId="50A8EE52" w14:textId="359F20D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w:t>
      </w:r>
      <w:r>
        <w:rPr>
          <w:rFonts w:asciiTheme="minorHAnsi" w:eastAsiaTheme="minorEastAsia" w:hAnsiTheme="minorHAnsi" w:cstheme="minorBidi"/>
          <w:noProof/>
          <w:kern w:val="2"/>
          <w:sz w:val="24"/>
          <w:szCs w:val="24"/>
          <w:lang w:eastAsia="en-GB"/>
          <w14:ligatures w14:val="standardContextual"/>
        </w:rPr>
        <w:tab/>
      </w:r>
      <w:r>
        <w:rPr>
          <w:noProof/>
        </w:rPr>
        <w:t>Age of Location Estimate</w:t>
      </w:r>
      <w:r>
        <w:rPr>
          <w:noProof/>
        </w:rPr>
        <w:tab/>
      </w:r>
      <w:r>
        <w:rPr>
          <w:noProof/>
        </w:rPr>
        <w:fldChar w:fldCharType="begin"/>
      </w:r>
      <w:r>
        <w:rPr>
          <w:noProof/>
        </w:rPr>
        <w:instrText xml:space="preserve"> PAGEREF _Toc218668594 \h </w:instrText>
      </w:r>
      <w:r>
        <w:rPr>
          <w:noProof/>
        </w:rPr>
      </w:r>
      <w:r>
        <w:rPr>
          <w:noProof/>
        </w:rPr>
        <w:fldChar w:fldCharType="separate"/>
      </w:r>
      <w:r>
        <w:rPr>
          <w:noProof/>
        </w:rPr>
        <w:t>110</w:t>
      </w:r>
      <w:r>
        <w:rPr>
          <w:noProof/>
        </w:rPr>
        <w:fldChar w:fldCharType="end"/>
      </w:r>
    </w:p>
    <w:p w14:paraId="7BCB902F" w14:textId="2E4C13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w:t>
      </w:r>
      <w:r>
        <w:rPr>
          <w:rFonts w:asciiTheme="minorHAnsi" w:eastAsiaTheme="minorEastAsia" w:hAnsiTheme="minorHAnsi" w:cstheme="minorBidi"/>
          <w:noProof/>
          <w:kern w:val="2"/>
          <w:sz w:val="24"/>
          <w:szCs w:val="24"/>
          <w:lang w:eastAsia="en-GB"/>
          <w14:ligatures w14:val="standardContextual"/>
        </w:rPr>
        <w:tab/>
      </w:r>
      <w:r>
        <w:rPr>
          <w:noProof/>
          <w:lang w:eastAsia="ja-JP"/>
        </w:rPr>
        <w:t>Deferred MT-LR Response Indicator</w:t>
      </w:r>
      <w:r>
        <w:rPr>
          <w:noProof/>
        </w:rPr>
        <w:tab/>
      </w:r>
      <w:r>
        <w:rPr>
          <w:noProof/>
        </w:rPr>
        <w:fldChar w:fldCharType="begin"/>
      </w:r>
      <w:r>
        <w:rPr>
          <w:noProof/>
        </w:rPr>
        <w:instrText xml:space="preserve"> PAGEREF _Toc218668595 \h </w:instrText>
      </w:r>
      <w:r>
        <w:rPr>
          <w:noProof/>
        </w:rPr>
      </w:r>
      <w:r>
        <w:rPr>
          <w:noProof/>
        </w:rPr>
        <w:fldChar w:fldCharType="separate"/>
      </w:r>
      <w:r>
        <w:rPr>
          <w:noProof/>
        </w:rPr>
        <w:t>110</w:t>
      </w:r>
      <w:r>
        <w:rPr>
          <w:noProof/>
        </w:rPr>
        <w:fldChar w:fldCharType="end"/>
      </w:r>
    </w:p>
    <w:p w14:paraId="4B675774" w14:textId="706C64F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7.6.11.3</w:t>
      </w:r>
      <w:r>
        <w:rPr>
          <w:rFonts w:asciiTheme="minorHAnsi" w:eastAsiaTheme="minorEastAsia" w:hAnsiTheme="minorHAnsi" w:cstheme="minorBidi"/>
          <w:noProof/>
          <w:kern w:val="2"/>
          <w:sz w:val="24"/>
          <w:szCs w:val="24"/>
          <w:lang w:eastAsia="en-GB"/>
          <w14:ligatures w14:val="standardContextual"/>
        </w:rPr>
        <w:tab/>
      </w:r>
      <w:r>
        <w:rPr>
          <w:noProof/>
          <w:lang w:eastAsia="ja-JP"/>
        </w:rPr>
        <w:t>Deferred MT-LR Data</w:t>
      </w:r>
      <w:r>
        <w:rPr>
          <w:noProof/>
        </w:rPr>
        <w:tab/>
      </w:r>
      <w:r>
        <w:rPr>
          <w:noProof/>
        </w:rPr>
        <w:fldChar w:fldCharType="begin"/>
      </w:r>
      <w:r>
        <w:rPr>
          <w:noProof/>
        </w:rPr>
        <w:instrText xml:space="preserve"> PAGEREF _Toc218668596 \h </w:instrText>
      </w:r>
      <w:r>
        <w:rPr>
          <w:noProof/>
        </w:rPr>
      </w:r>
      <w:r>
        <w:rPr>
          <w:noProof/>
        </w:rPr>
        <w:fldChar w:fldCharType="separate"/>
      </w:r>
      <w:r>
        <w:rPr>
          <w:noProof/>
        </w:rPr>
        <w:t>110</w:t>
      </w:r>
      <w:r>
        <w:rPr>
          <w:noProof/>
        </w:rPr>
        <w:fldChar w:fldCharType="end"/>
      </w:r>
    </w:p>
    <w:p w14:paraId="5692EB0F" w14:textId="41C758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7.6.11.4</w:t>
      </w:r>
      <w:r>
        <w:rPr>
          <w:rFonts w:asciiTheme="minorHAnsi" w:eastAsiaTheme="minorEastAsia" w:hAnsiTheme="minorHAnsi" w:cstheme="minorBidi"/>
          <w:noProof/>
          <w:kern w:val="2"/>
          <w:sz w:val="24"/>
          <w:szCs w:val="24"/>
          <w:lang w:eastAsia="en-GB"/>
          <w14:ligatures w14:val="standardContextual"/>
        </w:rPr>
        <w:tab/>
      </w:r>
      <w:r>
        <w:rPr>
          <w:noProof/>
        </w:rPr>
        <w:t>LCS Client ID</w:t>
      </w:r>
      <w:r>
        <w:rPr>
          <w:noProof/>
        </w:rPr>
        <w:tab/>
      </w:r>
      <w:r>
        <w:rPr>
          <w:noProof/>
        </w:rPr>
        <w:fldChar w:fldCharType="begin"/>
      </w:r>
      <w:r>
        <w:rPr>
          <w:noProof/>
        </w:rPr>
        <w:instrText xml:space="preserve"> PAGEREF _Toc218668597 \h </w:instrText>
      </w:r>
      <w:r>
        <w:rPr>
          <w:noProof/>
        </w:rPr>
      </w:r>
      <w:r>
        <w:rPr>
          <w:noProof/>
        </w:rPr>
        <w:fldChar w:fldCharType="separate"/>
      </w:r>
      <w:r>
        <w:rPr>
          <w:noProof/>
        </w:rPr>
        <w:t>110</w:t>
      </w:r>
      <w:r>
        <w:rPr>
          <w:noProof/>
        </w:rPr>
        <w:fldChar w:fldCharType="end"/>
      </w:r>
    </w:p>
    <w:p w14:paraId="5D508A32" w14:textId="368945A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7.6.11.5</w:t>
      </w:r>
      <w:r>
        <w:rPr>
          <w:rFonts w:asciiTheme="minorHAnsi" w:eastAsiaTheme="minorEastAsia" w:hAnsiTheme="minorHAnsi" w:cstheme="minorBidi"/>
          <w:noProof/>
          <w:kern w:val="2"/>
          <w:sz w:val="24"/>
          <w:szCs w:val="24"/>
          <w:lang w:eastAsia="en-GB"/>
          <w14:ligatures w14:val="standardContextual"/>
        </w:rPr>
        <w:tab/>
      </w:r>
      <w:r>
        <w:rPr>
          <w:noProof/>
        </w:rPr>
        <w:t>LCS Event</w:t>
      </w:r>
      <w:r>
        <w:rPr>
          <w:noProof/>
        </w:rPr>
        <w:tab/>
      </w:r>
      <w:r>
        <w:rPr>
          <w:noProof/>
        </w:rPr>
        <w:fldChar w:fldCharType="begin"/>
      </w:r>
      <w:r>
        <w:rPr>
          <w:noProof/>
        </w:rPr>
        <w:instrText xml:space="preserve"> PAGEREF _Toc218668598 \h </w:instrText>
      </w:r>
      <w:r>
        <w:rPr>
          <w:noProof/>
        </w:rPr>
      </w:r>
      <w:r>
        <w:rPr>
          <w:noProof/>
        </w:rPr>
        <w:fldChar w:fldCharType="separate"/>
      </w:r>
      <w:r>
        <w:rPr>
          <w:noProof/>
        </w:rPr>
        <w:t>110</w:t>
      </w:r>
      <w:r>
        <w:rPr>
          <w:noProof/>
        </w:rPr>
        <w:fldChar w:fldCharType="end"/>
      </w:r>
    </w:p>
    <w:p w14:paraId="75D281A5" w14:textId="750D69C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7.6.11.7</w:t>
      </w:r>
      <w:r>
        <w:rPr>
          <w:rFonts w:asciiTheme="minorHAnsi" w:eastAsiaTheme="minorEastAsia" w:hAnsiTheme="minorHAnsi" w:cstheme="minorBidi"/>
          <w:noProof/>
          <w:kern w:val="2"/>
          <w:sz w:val="24"/>
          <w:szCs w:val="24"/>
          <w:lang w:eastAsia="en-GB"/>
          <w14:ligatures w14:val="standardContextual"/>
        </w:rPr>
        <w:tab/>
      </w:r>
      <w:r>
        <w:rPr>
          <w:noProof/>
        </w:rPr>
        <w:t>LCS Priority</w:t>
      </w:r>
      <w:r>
        <w:rPr>
          <w:noProof/>
        </w:rPr>
        <w:tab/>
      </w:r>
      <w:r>
        <w:rPr>
          <w:noProof/>
        </w:rPr>
        <w:fldChar w:fldCharType="begin"/>
      </w:r>
      <w:r>
        <w:rPr>
          <w:noProof/>
        </w:rPr>
        <w:instrText xml:space="preserve"> PAGEREF _Toc218668599 \h </w:instrText>
      </w:r>
      <w:r>
        <w:rPr>
          <w:noProof/>
        </w:rPr>
      </w:r>
      <w:r>
        <w:rPr>
          <w:noProof/>
        </w:rPr>
        <w:fldChar w:fldCharType="separate"/>
      </w:r>
      <w:r>
        <w:rPr>
          <w:noProof/>
        </w:rPr>
        <w:t>110</w:t>
      </w:r>
      <w:r>
        <w:rPr>
          <w:noProof/>
        </w:rPr>
        <w:fldChar w:fldCharType="end"/>
      </w:r>
    </w:p>
    <w:p w14:paraId="27C47CD8" w14:textId="40EC27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7.6.11.8</w:t>
      </w:r>
      <w:r>
        <w:rPr>
          <w:rFonts w:asciiTheme="minorHAnsi" w:eastAsiaTheme="minorEastAsia" w:hAnsiTheme="minorHAnsi" w:cstheme="minorBidi"/>
          <w:noProof/>
          <w:kern w:val="2"/>
          <w:sz w:val="24"/>
          <w:szCs w:val="24"/>
          <w:lang w:eastAsia="en-GB"/>
          <w14:ligatures w14:val="standardContextual"/>
        </w:rPr>
        <w:tab/>
      </w:r>
      <w:r>
        <w:rPr>
          <w:noProof/>
        </w:rPr>
        <w:t>LCS QoS</w:t>
      </w:r>
      <w:r>
        <w:rPr>
          <w:noProof/>
        </w:rPr>
        <w:tab/>
      </w:r>
      <w:r>
        <w:rPr>
          <w:noProof/>
        </w:rPr>
        <w:fldChar w:fldCharType="begin"/>
      </w:r>
      <w:r>
        <w:rPr>
          <w:noProof/>
        </w:rPr>
        <w:instrText xml:space="preserve"> PAGEREF _Toc218668600 \h </w:instrText>
      </w:r>
      <w:r>
        <w:rPr>
          <w:noProof/>
        </w:rPr>
      </w:r>
      <w:r>
        <w:rPr>
          <w:noProof/>
        </w:rPr>
        <w:fldChar w:fldCharType="separate"/>
      </w:r>
      <w:r>
        <w:rPr>
          <w:noProof/>
        </w:rPr>
        <w:t>110</w:t>
      </w:r>
      <w:r>
        <w:rPr>
          <w:noProof/>
        </w:rPr>
        <w:fldChar w:fldCharType="end"/>
      </w:r>
    </w:p>
    <w:p w14:paraId="37F64582" w14:textId="5866677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7.6.11.9</w:t>
      </w:r>
      <w:r>
        <w:rPr>
          <w:rFonts w:asciiTheme="minorHAnsi" w:eastAsiaTheme="minorEastAsia" w:hAnsiTheme="minorHAnsi" w:cstheme="minorBidi"/>
          <w:noProof/>
          <w:kern w:val="2"/>
          <w:sz w:val="24"/>
          <w:szCs w:val="24"/>
          <w:lang w:eastAsia="en-GB"/>
          <w14:ligatures w14:val="standardContextual"/>
        </w:rPr>
        <w:tab/>
      </w:r>
      <w:r>
        <w:rPr>
          <w:noProof/>
          <w:lang w:eastAsia="ja-JP"/>
        </w:rPr>
        <w:t>CS LCS Not Supported by UE</w:t>
      </w:r>
      <w:r>
        <w:rPr>
          <w:noProof/>
        </w:rPr>
        <w:tab/>
      </w:r>
      <w:r>
        <w:rPr>
          <w:noProof/>
        </w:rPr>
        <w:fldChar w:fldCharType="begin"/>
      </w:r>
      <w:r>
        <w:rPr>
          <w:noProof/>
        </w:rPr>
        <w:instrText xml:space="preserve"> PAGEREF _Toc218668601 \h </w:instrText>
      </w:r>
      <w:r>
        <w:rPr>
          <w:noProof/>
        </w:rPr>
      </w:r>
      <w:r>
        <w:rPr>
          <w:noProof/>
        </w:rPr>
        <w:fldChar w:fldCharType="separate"/>
      </w:r>
      <w:r>
        <w:rPr>
          <w:noProof/>
        </w:rPr>
        <w:t>111</w:t>
      </w:r>
      <w:r>
        <w:rPr>
          <w:noProof/>
        </w:rPr>
        <w:fldChar w:fldCharType="end"/>
      </w:r>
    </w:p>
    <w:p w14:paraId="7DD55A4C" w14:textId="07D8F9A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7.6.11.10</w:t>
      </w:r>
      <w:r>
        <w:rPr>
          <w:rFonts w:asciiTheme="minorHAnsi" w:eastAsiaTheme="minorEastAsia" w:hAnsiTheme="minorHAnsi" w:cstheme="minorBidi"/>
          <w:noProof/>
          <w:kern w:val="2"/>
          <w:sz w:val="24"/>
          <w:szCs w:val="24"/>
          <w:lang w:eastAsia="en-GB"/>
          <w14:ligatures w14:val="standardContextual"/>
        </w:rPr>
        <w:tab/>
      </w:r>
      <w:r>
        <w:rPr>
          <w:noProof/>
          <w:lang w:eastAsia="ja-JP"/>
        </w:rPr>
        <w:t>PS LCS Not Supported by UE</w:t>
      </w:r>
      <w:r>
        <w:rPr>
          <w:noProof/>
        </w:rPr>
        <w:tab/>
      </w:r>
      <w:r>
        <w:rPr>
          <w:noProof/>
        </w:rPr>
        <w:fldChar w:fldCharType="begin"/>
      </w:r>
      <w:r>
        <w:rPr>
          <w:noProof/>
        </w:rPr>
        <w:instrText xml:space="preserve"> PAGEREF _Toc218668602 \h </w:instrText>
      </w:r>
      <w:r>
        <w:rPr>
          <w:noProof/>
        </w:rPr>
      </w:r>
      <w:r>
        <w:rPr>
          <w:noProof/>
        </w:rPr>
        <w:fldChar w:fldCharType="separate"/>
      </w:r>
      <w:r>
        <w:rPr>
          <w:noProof/>
        </w:rPr>
        <w:t>111</w:t>
      </w:r>
      <w:r>
        <w:rPr>
          <w:noProof/>
        </w:rPr>
        <w:fldChar w:fldCharType="end"/>
      </w:r>
    </w:p>
    <w:p w14:paraId="7CF62026" w14:textId="5999D34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w:t>
      </w:r>
      <w:r>
        <w:rPr>
          <w:rFonts w:asciiTheme="minorHAnsi" w:eastAsiaTheme="minorEastAsia" w:hAnsiTheme="minorHAnsi" w:cstheme="minorBidi"/>
          <w:noProof/>
          <w:kern w:val="2"/>
          <w:sz w:val="24"/>
          <w:szCs w:val="24"/>
          <w:lang w:eastAsia="en-GB"/>
          <w14:ligatures w14:val="standardContextual"/>
        </w:rPr>
        <w:tab/>
      </w:r>
      <w:r>
        <w:rPr>
          <w:noProof/>
        </w:rPr>
        <w:t>Location Estimate</w:t>
      </w:r>
      <w:r>
        <w:rPr>
          <w:noProof/>
        </w:rPr>
        <w:tab/>
      </w:r>
      <w:r>
        <w:rPr>
          <w:noProof/>
        </w:rPr>
        <w:fldChar w:fldCharType="begin"/>
      </w:r>
      <w:r>
        <w:rPr>
          <w:noProof/>
        </w:rPr>
        <w:instrText xml:space="preserve"> PAGEREF _Toc218668603 \h </w:instrText>
      </w:r>
      <w:r>
        <w:rPr>
          <w:noProof/>
        </w:rPr>
      </w:r>
      <w:r>
        <w:rPr>
          <w:noProof/>
        </w:rPr>
        <w:fldChar w:fldCharType="separate"/>
      </w:r>
      <w:r>
        <w:rPr>
          <w:noProof/>
        </w:rPr>
        <w:t>111</w:t>
      </w:r>
      <w:r>
        <w:rPr>
          <w:noProof/>
        </w:rPr>
        <w:fldChar w:fldCharType="end"/>
      </w:r>
    </w:p>
    <w:p w14:paraId="093C4C77" w14:textId="5B56335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7.6.11.11A</w:t>
      </w:r>
      <w:r>
        <w:rPr>
          <w:rFonts w:asciiTheme="minorHAnsi" w:eastAsiaTheme="minorEastAsia" w:hAnsiTheme="minorHAnsi" w:cstheme="minorBidi"/>
          <w:noProof/>
          <w:kern w:val="2"/>
          <w:sz w:val="24"/>
          <w:szCs w:val="24"/>
          <w:lang w:eastAsia="en-GB"/>
          <w14:ligatures w14:val="standardContextual"/>
        </w:rPr>
        <w:tab/>
      </w:r>
      <w:r>
        <w:rPr>
          <w:noProof/>
        </w:rPr>
        <w:t>GERAN Positioning Data</w:t>
      </w:r>
      <w:r>
        <w:rPr>
          <w:noProof/>
        </w:rPr>
        <w:tab/>
      </w:r>
      <w:r>
        <w:rPr>
          <w:noProof/>
        </w:rPr>
        <w:fldChar w:fldCharType="begin"/>
      </w:r>
      <w:r>
        <w:rPr>
          <w:noProof/>
        </w:rPr>
        <w:instrText xml:space="preserve"> PAGEREF _Toc218668604 \h </w:instrText>
      </w:r>
      <w:r>
        <w:rPr>
          <w:noProof/>
        </w:rPr>
      </w:r>
      <w:r>
        <w:rPr>
          <w:noProof/>
        </w:rPr>
        <w:fldChar w:fldCharType="separate"/>
      </w:r>
      <w:r>
        <w:rPr>
          <w:noProof/>
        </w:rPr>
        <w:t>111</w:t>
      </w:r>
      <w:r>
        <w:rPr>
          <w:noProof/>
        </w:rPr>
        <w:fldChar w:fldCharType="end"/>
      </w:r>
    </w:p>
    <w:p w14:paraId="694E320B" w14:textId="133BA3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7.6.11.11B</w:t>
      </w:r>
      <w:r>
        <w:rPr>
          <w:rFonts w:asciiTheme="minorHAnsi" w:eastAsiaTheme="minorEastAsia" w:hAnsiTheme="minorHAnsi" w:cstheme="minorBidi"/>
          <w:noProof/>
          <w:kern w:val="2"/>
          <w:sz w:val="24"/>
          <w:szCs w:val="24"/>
          <w:lang w:eastAsia="en-GB"/>
          <w14:ligatures w14:val="standardContextual"/>
        </w:rPr>
        <w:tab/>
      </w:r>
      <w:r>
        <w:rPr>
          <w:noProof/>
        </w:rPr>
        <w:t>UTRAN Positioning Data</w:t>
      </w:r>
      <w:r>
        <w:rPr>
          <w:noProof/>
        </w:rPr>
        <w:tab/>
      </w:r>
      <w:r>
        <w:rPr>
          <w:noProof/>
        </w:rPr>
        <w:fldChar w:fldCharType="begin"/>
      </w:r>
      <w:r>
        <w:rPr>
          <w:noProof/>
        </w:rPr>
        <w:instrText xml:space="preserve"> PAGEREF _Toc218668605 \h </w:instrText>
      </w:r>
      <w:r>
        <w:rPr>
          <w:noProof/>
        </w:rPr>
      </w:r>
      <w:r>
        <w:rPr>
          <w:noProof/>
        </w:rPr>
        <w:fldChar w:fldCharType="separate"/>
      </w:r>
      <w:r>
        <w:rPr>
          <w:noProof/>
        </w:rPr>
        <w:t>111</w:t>
      </w:r>
      <w:r>
        <w:rPr>
          <w:noProof/>
        </w:rPr>
        <w:fldChar w:fldCharType="end"/>
      </w:r>
    </w:p>
    <w:p w14:paraId="77E2AE67" w14:textId="75F7113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7.6.11.11C</w:t>
      </w:r>
      <w:r>
        <w:rPr>
          <w:rFonts w:asciiTheme="minorHAnsi" w:eastAsiaTheme="minorEastAsia" w:hAnsiTheme="minorHAnsi" w:cstheme="minorBidi"/>
          <w:noProof/>
          <w:kern w:val="2"/>
          <w:sz w:val="24"/>
          <w:szCs w:val="24"/>
          <w:lang w:eastAsia="en-GB"/>
          <w14:ligatures w14:val="standardContextual"/>
        </w:rPr>
        <w:tab/>
      </w:r>
      <w:r>
        <w:rPr>
          <w:noProof/>
        </w:rPr>
        <w:t>GERAN GANSS Positioning Data</w:t>
      </w:r>
      <w:r>
        <w:rPr>
          <w:noProof/>
        </w:rPr>
        <w:tab/>
      </w:r>
      <w:r>
        <w:rPr>
          <w:noProof/>
        </w:rPr>
        <w:fldChar w:fldCharType="begin"/>
      </w:r>
      <w:r>
        <w:rPr>
          <w:noProof/>
        </w:rPr>
        <w:instrText xml:space="preserve"> PAGEREF _Toc218668606 \h </w:instrText>
      </w:r>
      <w:r>
        <w:rPr>
          <w:noProof/>
        </w:rPr>
      </w:r>
      <w:r>
        <w:rPr>
          <w:noProof/>
        </w:rPr>
        <w:fldChar w:fldCharType="separate"/>
      </w:r>
      <w:r>
        <w:rPr>
          <w:noProof/>
        </w:rPr>
        <w:t>112</w:t>
      </w:r>
      <w:r>
        <w:rPr>
          <w:noProof/>
        </w:rPr>
        <w:fldChar w:fldCharType="end"/>
      </w:r>
    </w:p>
    <w:p w14:paraId="4E49A086" w14:textId="7AB7EC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7.6.11.11D</w:t>
      </w:r>
      <w:r>
        <w:rPr>
          <w:rFonts w:asciiTheme="minorHAnsi" w:eastAsiaTheme="minorEastAsia" w:hAnsiTheme="minorHAnsi" w:cstheme="minorBidi"/>
          <w:noProof/>
          <w:kern w:val="2"/>
          <w:sz w:val="24"/>
          <w:szCs w:val="24"/>
          <w:lang w:eastAsia="en-GB"/>
          <w14:ligatures w14:val="standardContextual"/>
        </w:rPr>
        <w:tab/>
      </w:r>
      <w:r>
        <w:rPr>
          <w:noProof/>
        </w:rPr>
        <w:t>UTRAN GANSS Positioning Data</w:t>
      </w:r>
      <w:r>
        <w:rPr>
          <w:noProof/>
        </w:rPr>
        <w:tab/>
      </w:r>
      <w:r>
        <w:rPr>
          <w:noProof/>
        </w:rPr>
        <w:fldChar w:fldCharType="begin"/>
      </w:r>
      <w:r>
        <w:rPr>
          <w:noProof/>
        </w:rPr>
        <w:instrText xml:space="preserve"> PAGEREF _Toc218668607 \h </w:instrText>
      </w:r>
      <w:r>
        <w:rPr>
          <w:noProof/>
        </w:rPr>
      </w:r>
      <w:r>
        <w:rPr>
          <w:noProof/>
        </w:rPr>
        <w:fldChar w:fldCharType="separate"/>
      </w:r>
      <w:r>
        <w:rPr>
          <w:noProof/>
        </w:rPr>
        <w:t>112</w:t>
      </w:r>
      <w:r>
        <w:rPr>
          <w:noProof/>
        </w:rPr>
        <w:fldChar w:fldCharType="end"/>
      </w:r>
    </w:p>
    <w:p w14:paraId="79A01F4D" w14:textId="72AB56B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7.6.11.11E</w:t>
      </w:r>
      <w:r>
        <w:rPr>
          <w:rFonts w:asciiTheme="minorHAnsi" w:eastAsiaTheme="minorEastAsia" w:hAnsiTheme="minorHAnsi" w:cstheme="minorBidi"/>
          <w:noProof/>
          <w:kern w:val="2"/>
          <w:sz w:val="24"/>
          <w:szCs w:val="24"/>
          <w:lang w:eastAsia="en-GB"/>
          <w14:ligatures w14:val="standardContextual"/>
        </w:rPr>
        <w:tab/>
      </w:r>
      <w:r>
        <w:rPr>
          <w:noProof/>
        </w:rPr>
        <w:t>UTRAN Additional Positioning Data</w:t>
      </w:r>
      <w:r>
        <w:rPr>
          <w:noProof/>
        </w:rPr>
        <w:tab/>
      </w:r>
      <w:r>
        <w:rPr>
          <w:noProof/>
        </w:rPr>
        <w:fldChar w:fldCharType="begin"/>
      </w:r>
      <w:r>
        <w:rPr>
          <w:noProof/>
        </w:rPr>
        <w:instrText xml:space="preserve"> PAGEREF _Toc218668608 \h </w:instrText>
      </w:r>
      <w:r>
        <w:rPr>
          <w:noProof/>
        </w:rPr>
      </w:r>
      <w:r>
        <w:rPr>
          <w:noProof/>
        </w:rPr>
        <w:fldChar w:fldCharType="separate"/>
      </w:r>
      <w:r>
        <w:rPr>
          <w:noProof/>
        </w:rPr>
        <w:t>112</w:t>
      </w:r>
      <w:r>
        <w:rPr>
          <w:noProof/>
        </w:rPr>
        <w:fldChar w:fldCharType="end"/>
      </w:r>
    </w:p>
    <w:p w14:paraId="0EDDB906" w14:textId="6C83C18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7.6.11.11F</w:t>
      </w:r>
      <w:r>
        <w:rPr>
          <w:rFonts w:asciiTheme="minorHAnsi" w:eastAsiaTheme="minorEastAsia" w:hAnsiTheme="minorHAnsi" w:cstheme="minorBidi"/>
          <w:noProof/>
          <w:kern w:val="2"/>
          <w:sz w:val="24"/>
          <w:szCs w:val="24"/>
          <w:lang w:eastAsia="en-GB"/>
          <w14:ligatures w14:val="standardContextual"/>
        </w:rPr>
        <w:tab/>
      </w:r>
      <w:r>
        <w:rPr>
          <w:noProof/>
        </w:rPr>
        <w:t>UTRAN Barometric Pressure Measurement</w:t>
      </w:r>
      <w:r>
        <w:rPr>
          <w:noProof/>
        </w:rPr>
        <w:tab/>
      </w:r>
      <w:r>
        <w:rPr>
          <w:noProof/>
        </w:rPr>
        <w:fldChar w:fldCharType="begin"/>
      </w:r>
      <w:r>
        <w:rPr>
          <w:noProof/>
        </w:rPr>
        <w:instrText xml:space="preserve"> PAGEREF _Toc218668609 \h </w:instrText>
      </w:r>
      <w:r>
        <w:rPr>
          <w:noProof/>
        </w:rPr>
      </w:r>
      <w:r>
        <w:rPr>
          <w:noProof/>
        </w:rPr>
        <w:fldChar w:fldCharType="separate"/>
      </w:r>
      <w:r>
        <w:rPr>
          <w:noProof/>
        </w:rPr>
        <w:t>112</w:t>
      </w:r>
      <w:r>
        <w:rPr>
          <w:noProof/>
        </w:rPr>
        <w:fldChar w:fldCharType="end"/>
      </w:r>
    </w:p>
    <w:p w14:paraId="6B0FCBF5" w14:textId="306F6AC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7.6.11.11G</w:t>
      </w:r>
      <w:r>
        <w:rPr>
          <w:rFonts w:asciiTheme="minorHAnsi" w:eastAsiaTheme="minorEastAsia" w:hAnsiTheme="minorHAnsi" w:cstheme="minorBidi"/>
          <w:noProof/>
          <w:kern w:val="2"/>
          <w:sz w:val="24"/>
          <w:szCs w:val="24"/>
          <w:lang w:eastAsia="en-GB"/>
          <w14:ligatures w14:val="standardContextual"/>
        </w:rPr>
        <w:tab/>
      </w:r>
      <w:r>
        <w:rPr>
          <w:noProof/>
        </w:rPr>
        <w:t>UTRAN Civic Address</w:t>
      </w:r>
      <w:r>
        <w:rPr>
          <w:noProof/>
        </w:rPr>
        <w:tab/>
      </w:r>
      <w:r>
        <w:rPr>
          <w:noProof/>
        </w:rPr>
        <w:fldChar w:fldCharType="begin"/>
      </w:r>
      <w:r>
        <w:rPr>
          <w:noProof/>
        </w:rPr>
        <w:instrText xml:space="preserve"> PAGEREF _Toc218668610 \h </w:instrText>
      </w:r>
      <w:r>
        <w:rPr>
          <w:noProof/>
        </w:rPr>
      </w:r>
      <w:r>
        <w:rPr>
          <w:noProof/>
        </w:rPr>
        <w:fldChar w:fldCharType="separate"/>
      </w:r>
      <w:r>
        <w:rPr>
          <w:noProof/>
        </w:rPr>
        <w:t>112</w:t>
      </w:r>
      <w:r>
        <w:rPr>
          <w:noProof/>
        </w:rPr>
        <w:fldChar w:fldCharType="end"/>
      </w:r>
    </w:p>
    <w:p w14:paraId="5810595C" w14:textId="1A0DF2B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7.6.11.12</w:t>
      </w:r>
      <w:r>
        <w:rPr>
          <w:rFonts w:asciiTheme="minorHAnsi" w:eastAsiaTheme="minorEastAsia" w:hAnsiTheme="minorHAnsi" w:cstheme="minorBidi"/>
          <w:noProof/>
          <w:kern w:val="2"/>
          <w:sz w:val="24"/>
          <w:szCs w:val="24"/>
          <w:lang w:eastAsia="en-GB"/>
          <w14:ligatures w14:val="standardContextual"/>
        </w:rPr>
        <w:tab/>
      </w:r>
      <w:r>
        <w:rPr>
          <w:noProof/>
        </w:rPr>
        <w:t>Location Type</w:t>
      </w:r>
      <w:r>
        <w:rPr>
          <w:noProof/>
        </w:rPr>
        <w:tab/>
      </w:r>
      <w:r>
        <w:rPr>
          <w:noProof/>
        </w:rPr>
        <w:fldChar w:fldCharType="begin"/>
      </w:r>
      <w:r>
        <w:rPr>
          <w:noProof/>
        </w:rPr>
        <w:instrText xml:space="preserve"> PAGEREF _Toc218668611 \h </w:instrText>
      </w:r>
      <w:r>
        <w:rPr>
          <w:noProof/>
        </w:rPr>
      </w:r>
      <w:r>
        <w:rPr>
          <w:noProof/>
        </w:rPr>
        <w:fldChar w:fldCharType="separate"/>
      </w:r>
      <w:r>
        <w:rPr>
          <w:noProof/>
        </w:rPr>
        <w:t>112</w:t>
      </w:r>
      <w:r>
        <w:rPr>
          <w:noProof/>
        </w:rPr>
        <w:fldChar w:fldCharType="end"/>
      </w:r>
    </w:p>
    <w:p w14:paraId="0640F2DF" w14:textId="55FE628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7.6.11.13</w:t>
      </w:r>
      <w:r>
        <w:rPr>
          <w:rFonts w:asciiTheme="minorHAnsi" w:eastAsiaTheme="minorEastAsia" w:hAnsiTheme="minorHAnsi" w:cstheme="minorBidi"/>
          <w:noProof/>
          <w:kern w:val="2"/>
          <w:sz w:val="24"/>
          <w:szCs w:val="24"/>
          <w:lang w:eastAsia="en-GB"/>
          <w14:ligatures w14:val="standardContextual"/>
        </w:rPr>
        <w:tab/>
      </w:r>
      <w:r>
        <w:rPr>
          <w:noProof/>
        </w:rPr>
        <w:t>NA-ESRD</w:t>
      </w:r>
      <w:r>
        <w:rPr>
          <w:noProof/>
        </w:rPr>
        <w:tab/>
      </w:r>
      <w:r>
        <w:rPr>
          <w:noProof/>
        </w:rPr>
        <w:fldChar w:fldCharType="begin"/>
      </w:r>
      <w:r>
        <w:rPr>
          <w:noProof/>
        </w:rPr>
        <w:instrText xml:space="preserve"> PAGEREF _Toc218668612 \h </w:instrText>
      </w:r>
      <w:r>
        <w:rPr>
          <w:noProof/>
        </w:rPr>
      </w:r>
      <w:r>
        <w:rPr>
          <w:noProof/>
        </w:rPr>
        <w:fldChar w:fldCharType="separate"/>
      </w:r>
      <w:r>
        <w:rPr>
          <w:noProof/>
        </w:rPr>
        <w:t>112</w:t>
      </w:r>
      <w:r>
        <w:rPr>
          <w:noProof/>
        </w:rPr>
        <w:fldChar w:fldCharType="end"/>
      </w:r>
    </w:p>
    <w:p w14:paraId="04B1FD54" w14:textId="2F3A197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7.6.11.14</w:t>
      </w:r>
      <w:r>
        <w:rPr>
          <w:rFonts w:asciiTheme="minorHAnsi" w:eastAsiaTheme="minorEastAsia" w:hAnsiTheme="minorHAnsi" w:cstheme="minorBidi"/>
          <w:noProof/>
          <w:kern w:val="2"/>
          <w:sz w:val="24"/>
          <w:szCs w:val="24"/>
          <w:lang w:eastAsia="en-GB"/>
          <w14:ligatures w14:val="standardContextual"/>
        </w:rPr>
        <w:tab/>
      </w:r>
      <w:r>
        <w:rPr>
          <w:noProof/>
        </w:rPr>
        <w:t>NA-ESRK</w:t>
      </w:r>
      <w:r>
        <w:rPr>
          <w:noProof/>
        </w:rPr>
        <w:tab/>
      </w:r>
      <w:r>
        <w:rPr>
          <w:noProof/>
        </w:rPr>
        <w:fldChar w:fldCharType="begin"/>
      </w:r>
      <w:r>
        <w:rPr>
          <w:noProof/>
        </w:rPr>
        <w:instrText xml:space="preserve"> PAGEREF _Toc218668613 \h </w:instrText>
      </w:r>
      <w:r>
        <w:rPr>
          <w:noProof/>
        </w:rPr>
      </w:r>
      <w:r>
        <w:rPr>
          <w:noProof/>
        </w:rPr>
        <w:fldChar w:fldCharType="separate"/>
      </w:r>
      <w:r>
        <w:rPr>
          <w:noProof/>
        </w:rPr>
        <w:t>112</w:t>
      </w:r>
      <w:r>
        <w:rPr>
          <w:noProof/>
        </w:rPr>
        <w:fldChar w:fldCharType="end"/>
      </w:r>
    </w:p>
    <w:p w14:paraId="3B50285A" w14:textId="47F7DC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7.6.11.15</w:t>
      </w:r>
      <w:r>
        <w:rPr>
          <w:rFonts w:asciiTheme="minorHAnsi" w:eastAsiaTheme="minorEastAsia" w:hAnsiTheme="minorHAnsi" w:cstheme="minorBidi"/>
          <w:noProof/>
          <w:kern w:val="2"/>
          <w:sz w:val="24"/>
          <w:szCs w:val="24"/>
          <w:lang w:eastAsia="en-GB"/>
          <w14:ligatures w14:val="standardContextual"/>
        </w:rPr>
        <w:tab/>
      </w:r>
      <w:r>
        <w:rPr>
          <w:noProof/>
        </w:rPr>
        <w:t>LCS Service Type Id</w:t>
      </w:r>
      <w:r>
        <w:rPr>
          <w:noProof/>
        </w:rPr>
        <w:tab/>
      </w:r>
      <w:r>
        <w:rPr>
          <w:noProof/>
        </w:rPr>
        <w:fldChar w:fldCharType="begin"/>
      </w:r>
      <w:r>
        <w:rPr>
          <w:noProof/>
        </w:rPr>
        <w:instrText xml:space="preserve"> PAGEREF _Toc218668614 \h </w:instrText>
      </w:r>
      <w:r>
        <w:rPr>
          <w:noProof/>
        </w:rPr>
      </w:r>
      <w:r>
        <w:rPr>
          <w:noProof/>
        </w:rPr>
        <w:fldChar w:fldCharType="separate"/>
      </w:r>
      <w:r>
        <w:rPr>
          <w:noProof/>
        </w:rPr>
        <w:t>112</w:t>
      </w:r>
      <w:r>
        <w:rPr>
          <w:noProof/>
        </w:rPr>
        <w:fldChar w:fldCharType="end"/>
      </w:r>
    </w:p>
    <w:p w14:paraId="0D28DE50" w14:textId="4E445FB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7.6.11.16</w:t>
      </w:r>
      <w:r>
        <w:rPr>
          <w:rFonts w:asciiTheme="minorHAnsi" w:eastAsiaTheme="minorEastAsia" w:hAnsiTheme="minorHAnsi" w:cstheme="minorBidi"/>
          <w:noProof/>
          <w:kern w:val="2"/>
          <w:sz w:val="24"/>
          <w:szCs w:val="24"/>
          <w:lang w:eastAsia="en-GB"/>
          <w14:ligatures w14:val="standardContextual"/>
        </w:rPr>
        <w:tab/>
      </w:r>
      <w:r>
        <w:rPr>
          <w:noProof/>
        </w:rPr>
        <w:t>Privacy Override</w:t>
      </w:r>
      <w:r>
        <w:rPr>
          <w:noProof/>
        </w:rPr>
        <w:tab/>
      </w:r>
      <w:r>
        <w:rPr>
          <w:noProof/>
        </w:rPr>
        <w:fldChar w:fldCharType="begin"/>
      </w:r>
      <w:r>
        <w:rPr>
          <w:noProof/>
        </w:rPr>
        <w:instrText xml:space="preserve"> PAGEREF _Toc218668615 \h </w:instrText>
      </w:r>
      <w:r>
        <w:rPr>
          <w:noProof/>
        </w:rPr>
      </w:r>
      <w:r>
        <w:rPr>
          <w:noProof/>
        </w:rPr>
        <w:fldChar w:fldCharType="separate"/>
      </w:r>
      <w:r>
        <w:rPr>
          <w:noProof/>
        </w:rPr>
        <w:t>113</w:t>
      </w:r>
      <w:r>
        <w:rPr>
          <w:noProof/>
        </w:rPr>
        <w:fldChar w:fldCharType="end"/>
      </w:r>
    </w:p>
    <w:p w14:paraId="73E55FD4" w14:textId="5F09C79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7.6.11.17</w:t>
      </w:r>
      <w:r>
        <w:rPr>
          <w:rFonts w:asciiTheme="minorHAnsi" w:eastAsiaTheme="minorEastAsia" w:hAnsiTheme="minorHAnsi" w:cstheme="minorBidi"/>
          <w:noProof/>
          <w:kern w:val="2"/>
          <w:sz w:val="24"/>
          <w:szCs w:val="24"/>
          <w:lang w:eastAsia="en-GB"/>
          <w14:ligatures w14:val="standardContextual"/>
        </w:rPr>
        <w:tab/>
      </w:r>
      <w:r>
        <w:rPr>
          <w:noProof/>
          <w:lang w:eastAsia="ja-JP"/>
        </w:rPr>
        <w:t>Supported LCS Capability Sets</w:t>
      </w:r>
      <w:r>
        <w:rPr>
          <w:noProof/>
        </w:rPr>
        <w:tab/>
      </w:r>
      <w:r>
        <w:rPr>
          <w:noProof/>
        </w:rPr>
        <w:fldChar w:fldCharType="begin"/>
      </w:r>
      <w:r>
        <w:rPr>
          <w:noProof/>
        </w:rPr>
        <w:instrText xml:space="preserve"> PAGEREF _Toc218668616 \h </w:instrText>
      </w:r>
      <w:r>
        <w:rPr>
          <w:noProof/>
        </w:rPr>
      </w:r>
      <w:r>
        <w:rPr>
          <w:noProof/>
        </w:rPr>
        <w:fldChar w:fldCharType="separate"/>
      </w:r>
      <w:r>
        <w:rPr>
          <w:noProof/>
        </w:rPr>
        <w:t>113</w:t>
      </w:r>
      <w:r>
        <w:rPr>
          <w:noProof/>
        </w:rPr>
        <w:fldChar w:fldCharType="end"/>
      </w:r>
    </w:p>
    <w:p w14:paraId="419A2DC5" w14:textId="4A92A7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7.6.11.18</w:t>
      </w:r>
      <w:r>
        <w:rPr>
          <w:rFonts w:asciiTheme="minorHAnsi" w:eastAsiaTheme="minorEastAsia" w:hAnsiTheme="minorHAnsi" w:cstheme="minorBidi"/>
          <w:noProof/>
          <w:kern w:val="2"/>
          <w:sz w:val="24"/>
          <w:szCs w:val="24"/>
          <w:lang w:eastAsia="en-GB"/>
          <w14:ligatures w14:val="standardContextual"/>
        </w:rPr>
        <w:tab/>
      </w:r>
      <w:r>
        <w:rPr>
          <w:noProof/>
        </w:rPr>
        <w:t>LCS Codeword</w:t>
      </w:r>
      <w:r>
        <w:rPr>
          <w:noProof/>
        </w:rPr>
        <w:tab/>
      </w:r>
      <w:r>
        <w:rPr>
          <w:noProof/>
        </w:rPr>
        <w:fldChar w:fldCharType="begin"/>
      </w:r>
      <w:r>
        <w:rPr>
          <w:noProof/>
        </w:rPr>
        <w:instrText xml:space="preserve"> PAGEREF _Toc218668617 \h </w:instrText>
      </w:r>
      <w:r>
        <w:rPr>
          <w:noProof/>
        </w:rPr>
      </w:r>
      <w:r>
        <w:rPr>
          <w:noProof/>
        </w:rPr>
        <w:fldChar w:fldCharType="separate"/>
      </w:r>
      <w:r>
        <w:rPr>
          <w:noProof/>
        </w:rPr>
        <w:t>113</w:t>
      </w:r>
      <w:r>
        <w:rPr>
          <w:noProof/>
        </w:rPr>
        <w:fldChar w:fldCharType="end"/>
      </w:r>
    </w:p>
    <w:p w14:paraId="52DAABD1" w14:textId="361E613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7.6.11.19</w:t>
      </w:r>
      <w:r>
        <w:rPr>
          <w:rFonts w:asciiTheme="minorHAnsi" w:eastAsiaTheme="minorEastAsia" w:hAnsiTheme="minorHAnsi" w:cstheme="minorBidi"/>
          <w:noProof/>
          <w:kern w:val="2"/>
          <w:sz w:val="24"/>
          <w:szCs w:val="24"/>
          <w:lang w:eastAsia="en-GB"/>
          <w14:ligatures w14:val="standardContextual"/>
        </w:rPr>
        <w:tab/>
      </w:r>
      <w:r>
        <w:rPr>
          <w:noProof/>
        </w:rPr>
        <w:t>NA-ESRK Request</w:t>
      </w:r>
      <w:r>
        <w:rPr>
          <w:noProof/>
        </w:rPr>
        <w:tab/>
      </w:r>
      <w:r>
        <w:rPr>
          <w:noProof/>
        </w:rPr>
        <w:fldChar w:fldCharType="begin"/>
      </w:r>
      <w:r>
        <w:rPr>
          <w:noProof/>
        </w:rPr>
        <w:instrText xml:space="preserve"> PAGEREF _Toc218668618 \h </w:instrText>
      </w:r>
      <w:r>
        <w:rPr>
          <w:noProof/>
        </w:rPr>
      </w:r>
      <w:r>
        <w:rPr>
          <w:noProof/>
        </w:rPr>
        <w:fldChar w:fldCharType="separate"/>
      </w:r>
      <w:r>
        <w:rPr>
          <w:noProof/>
        </w:rPr>
        <w:t>113</w:t>
      </w:r>
      <w:r>
        <w:rPr>
          <w:noProof/>
        </w:rPr>
        <w:fldChar w:fldCharType="end"/>
      </w:r>
    </w:p>
    <w:p w14:paraId="29FE552E" w14:textId="6D2B1CF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7.6.11.20</w:t>
      </w:r>
      <w:r>
        <w:rPr>
          <w:rFonts w:asciiTheme="minorHAnsi" w:eastAsiaTheme="minorEastAsia" w:hAnsiTheme="minorHAnsi" w:cstheme="minorBidi"/>
          <w:noProof/>
          <w:kern w:val="2"/>
          <w:sz w:val="24"/>
          <w:szCs w:val="24"/>
          <w:lang w:eastAsia="en-GB"/>
          <w14:ligatures w14:val="standardContextual"/>
        </w:rPr>
        <w:tab/>
      </w:r>
      <w:r>
        <w:rPr>
          <w:noProof/>
        </w:rPr>
        <w:t>Supported GAD Shapes</w:t>
      </w:r>
      <w:r>
        <w:rPr>
          <w:noProof/>
        </w:rPr>
        <w:tab/>
      </w:r>
      <w:r>
        <w:rPr>
          <w:noProof/>
        </w:rPr>
        <w:fldChar w:fldCharType="begin"/>
      </w:r>
      <w:r>
        <w:rPr>
          <w:noProof/>
        </w:rPr>
        <w:instrText xml:space="preserve"> PAGEREF _Toc218668619 \h </w:instrText>
      </w:r>
      <w:r>
        <w:rPr>
          <w:noProof/>
        </w:rPr>
      </w:r>
      <w:r>
        <w:rPr>
          <w:noProof/>
        </w:rPr>
        <w:fldChar w:fldCharType="separate"/>
      </w:r>
      <w:r>
        <w:rPr>
          <w:noProof/>
        </w:rPr>
        <w:t>113</w:t>
      </w:r>
      <w:r>
        <w:rPr>
          <w:noProof/>
        </w:rPr>
        <w:fldChar w:fldCharType="end"/>
      </w:r>
    </w:p>
    <w:p w14:paraId="1D16A0E7" w14:textId="3E1F77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7.6.11.21</w:t>
      </w:r>
      <w:r>
        <w:rPr>
          <w:rFonts w:asciiTheme="minorHAnsi" w:eastAsiaTheme="minorEastAsia" w:hAnsiTheme="minorHAnsi" w:cstheme="minorBidi"/>
          <w:noProof/>
          <w:kern w:val="2"/>
          <w:sz w:val="24"/>
          <w:szCs w:val="24"/>
          <w:lang w:eastAsia="en-GB"/>
          <w14:ligatures w14:val="standardContextual"/>
        </w:rPr>
        <w:tab/>
      </w:r>
      <w:r>
        <w:rPr>
          <w:noProof/>
        </w:rPr>
        <w:t>Additional Location Estimate</w:t>
      </w:r>
      <w:r>
        <w:rPr>
          <w:noProof/>
        </w:rPr>
        <w:tab/>
      </w:r>
      <w:r>
        <w:rPr>
          <w:noProof/>
        </w:rPr>
        <w:fldChar w:fldCharType="begin"/>
      </w:r>
      <w:r>
        <w:rPr>
          <w:noProof/>
        </w:rPr>
        <w:instrText xml:space="preserve"> PAGEREF _Toc218668620 \h </w:instrText>
      </w:r>
      <w:r>
        <w:rPr>
          <w:noProof/>
        </w:rPr>
      </w:r>
      <w:r>
        <w:rPr>
          <w:noProof/>
        </w:rPr>
        <w:fldChar w:fldCharType="separate"/>
      </w:r>
      <w:r>
        <w:rPr>
          <w:noProof/>
        </w:rPr>
        <w:t>113</w:t>
      </w:r>
      <w:r>
        <w:rPr>
          <w:noProof/>
        </w:rPr>
        <w:fldChar w:fldCharType="end"/>
      </w:r>
    </w:p>
    <w:p w14:paraId="08277392" w14:textId="720D4A3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7.6.11.22</w:t>
      </w:r>
      <w:r>
        <w:rPr>
          <w:rFonts w:asciiTheme="minorHAnsi" w:eastAsiaTheme="minorEastAsia" w:hAnsiTheme="minorHAnsi" w:cstheme="minorBidi"/>
          <w:noProof/>
          <w:kern w:val="2"/>
          <w:sz w:val="24"/>
          <w:szCs w:val="24"/>
          <w:lang w:eastAsia="en-GB"/>
          <w14:ligatures w14:val="standardContextual"/>
        </w:rPr>
        <w:tab/>
      </w:r>
      <w:r>
        <w:rPr>
          <w:noProof/>
        </w:rPr>
        <w:t>Cell Id Or SAI</w:t>
      </w:r>
      <w:r>
        <w:rPr>
          <w:noProof/>
        </w:rPr>
        <w:tab/>
      </w:r>
      <w:r>
        <w:rPr>
          <w:noProof/>
        </w:rPr>
        <w:fldChar w:fldCharType="begin"/>
      </w:r>
      <w:r>
        <w:rPr>
          <w:noProof/>
        </w:rPr>
        <w:instrText xml:space="preserve"> PAGEREF _Toc218668621 \h </w:instrText>
      </w:r>
      <w:r>
        <w:rPr>
          <w:noProof/>
        </w:rPr>
      </w:r>
      <w:r>
        <w:rPr>
          <w:noProof/>
        </w:rPr>
        <w:fldChar w:fldCharType="separate"/>
      </w:r>
      <w:r>
        <w:rPr>
          <w:noProof/>
        </w:rPr>
        <w:t>113</w:t>
      </w:r>
      <w:r>
        <w:rPr>
          <w:noProof/>
        </w:rPr>
        <w:fldChar w:fldCharType="end"/>
      </w:r>
    </w:p>
    <w:p w14:paraId="6C895D9C" w14:textId="03A3907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7.6.11.23</w:t>
      </w:r>
      <w:r>
        <w:rPr>
          <w:rFonts w:asciiTheme="minorHAnsi" w:eastAsiaTheme="minorEastAsia" w:hAnsiTheme="minorHAnsi" w:cstheme="minorBidi"/>
          <w:noProof/>
          <w:kern w:val="2"/>
          <w:sz w:val="24"/>
          <w:szCs w:val="24"/>
          <w:lang w:eastAsia="en-GB"/>
          <w14:ligatures w14:val="standardContextual"/>
        </w:rPr>
        <w:tab/>
      </w:r>
      <w:r>
        <w:rPr>
          <w:noProof/>
          <w:lang w:eastAsia="ja-JP"/>
        </w:rPr>
        <w:t>LCS-Reference Number</w:t>
      </w:r>
      <w:r>
        <w:rPr>
          <w:noProof/>
        </w:rPr>
        <w:tab/>
      </w:r>
      <w:r>
        <w:rPr>
          <w:noProof/>
        </w:rPr>
        <w:fldChar w:fldCharType="begin"/>
      </w:r>
      <w:r>
        <w:rPr>
          <w:noProof/>
        </w:rPr>
        <w:instrText xml:space="preserve"> PAGEREF _Toc218668622 \h </w:instrText>
      </w:r>
      <w:r>
        <w:rPr>
          <w:noProof/>
        </w:rPr>
      </w:r>
      <w:r>
        <w:rPr>
          <w:noProof/>
        </w:rPr>
        <w:fldChar w:fldCharType="separate"/>
      </w:r>
      <w:r>
        <w:rPr>
          <w:noProof/>
        </w:rPr>
        <w:t>113</w:t>
      </w:r>
      <w:r>
        <w:rPr>
          <w:noProof/>
        </w:rPr>
        <w:fldChar w:fldCharType="end"/>
      </w:r>
    </w:p>
    <w:p w14:paraId="6CD92500" w14:textId="786BC74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7.6.11.24</w:t>
      </w:r>
      <w:r>
        <w:rPr>
          <w:rFonts w:asciiTheme="minorHAnsi" w:eastAsiaTheme="minorEastAsia" w:hAnsiTheme="minorHAnsi" w:cstheme="minorBidi"/>
          <w:noProof/>
          <w:kern w:val="2"/>
          <w:sz w:val="24"/>
          <w:szCs w:val="24"/>
          <w:lang w:eastAsia="en-GB"/>
          <w14:ligatures w14:val="standardContextual"/>
        </w:rPr>
        <w:tab/>
      </w:r>
      <w:r>
        <w:rPr>
          <w:noProof/>
        </w:rPr>
        <w:t>LCS Privacy Check</w:t>
      </w:r>
      <w:r>
        <w:rPr>
          <w:noProof/>
        </w:rPr>
        <w:tab/>
      </w:r>
      <w:r>
        <w:rPr>
          <w:noProof/>
        </w:rPr>
        <w:fldChar w:fldCharType="begin"/>
      </w:r>
      <w:r>
        <w:rPr>
          <w:noProof/>
        </w:rPr>
        <w:instrText xml:space="preserve"> PAGEREF _Toc218668623 \h </w:instrText>
      </w:r>
      <w:r>
        <w:rPr>
          <w:noProof/>
        </w:rPr>
      </w:r>
      <w:r>
        <w:rPr>
          <w:noProof/>
        </w:rPr>
        <w:fldChar w:fldCharType="separate"/>
      </w:r>
      <w:r>
        <w:rPr>
          <w:noProof/>
        </w:rPr>
        <w:t>113</w:t>
      </w:r>
      <w:r>
        <w:rPr>
          <w:noProof/>
        </w:rPr>
        <w:fldChar w:fldCharType="end"/>
      </w:r>
    </w:p>
    <w:p w14:paraId="616D709A" w14:textId="48DF81A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ja-JP"/>
        </w:rPr>
        <w:t>11</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ja-JP"/>
        </w:rPr>
        <w:t>Additional LCS</w:t>
      </w:r>
      <w:r>
        <w:rPr>
          <w:noProof/>
        </w:rPr>
        <w:t xml:space="preserve"> </w:t>
      </w:r>
      <w:r>
        <w:rPr>
          <w:noProof/>
          <w:lang w:eastAsia="ja-JP"/>
        </w:rPr>
        <w:t>Capability Sets</w:t>
      </w:r>
      <w:r>
        <w:rPr>
          <w:noProof/>
        </w:rPr>
        <w:tab/>
      </w:r>
      <w:r>
        <w:rPr>
          <w:noProof/>
        </w:rPr>
        <w:fldChar w:fldCharType="begin"/>
      </w:r>
      <w:r>
        <w:rPr>
          <w:noProof/>
        </w:rPr>
        <w:instrText xml:space="preserve"> PAGEREF _Toc218668624 \h </w:instrText>
      </w:r>
      <w:r>
        <w:rPr>
          <w:noProof/>
        </w:rPr>
      </w:r>
      <w:r>
        <w:rPr>
          <w:noProof/>
        </w:rPr>
        <w:fldChar w:fldCharType="separate"/>
      </w:r>
      <w:r>
        <w:rPr>
          <w:noProof/>
        </w:rPr>
        <w:t>114</w:t>
      </w:r>
      <w:r>
        <w:rPr>
          <w:noProof/>
        </w:rPr>
        <w:fldChar w:fldCharType="end"/>
      </w:r>
    </w:p>
    <w:p w14:paraId="3E85AAAC" w14:textId="60D9C6C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ja-JP"/>
        </w:rPr>
        <w:t>11</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Area Event Info</w:t>
      </w:r>
      <w:r>
        <w:rPr>
          <w:noProof/>
        </w:rPr>
        <w:tab/>
      </w:r>
      <w:r>
        <w:rPr>
          <w:noProof/>
        </w:rPr>
        <w:fldChar w:fldCharType="begin"/>
      </w:r>
      <w:r>
        <w:rPr>
          <w:noProof/>
        </w:rPr>
        <w:instrText xml:space="preserve"> PAGEREF _Toc218668625 \h </w:instrText>
      </w:r>
      <w:r>
        <w:rPr>
          <w:noProof/>
        </w:rPr>
      </w:r>
      <w:r>
        <w:rPr>
          <w:noProof/>
        </w:rPr>
        <w:fldChar w:fldCharType="separate"/>
      </w:r>
      <w:r>
        <w:rPr>
          <w:noProof/>
        </w:rPr>
        <w:t>114</w:t>
      </w:r>
      <w:r>
        <w:rPr>
          <w:noProof/>
        </w:rPr>
        <w:fldChar w:fldCharType="end"/>
      </w:r>
    </w:p>
    <w:p w14:paraId="28F16373" w14:textId="4DAA593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7.6.11.27</w:t>
      </w:r>
      <w:r>
        <w:rPr>
          <w:rFonts w:asciiTheme="minorHAnsi" w:eastAsiaTheme="minorEastAsia" w:hAnsiTheme="minorHAnsi" w:cstheme="minorBidi"/>
          <w:noProof/>
          <w:kern w:val="2"/>
          <w:sz w:val="24"/>
          <w:szCs w:val="24"/>
          <w:lang w:eastAsia="en-GB"/>
          <w14:ligatures w14:val="standardContextual"/>
        </w:rPr>
        <w:tab/>
      </w:r>
      <w:r>
        <w:rPr>
          <w:noProof/>
        </w:rPr>
        <w:t>Velocity Estimate</w:t>
      </w:r>
      <w:r>
        <w:rPr>
          <w:noProof/>
        </w:rPr>
        <w:tab/>
      </w:r>
      <w:r>
        <w:rPr>
          <w:noProof/>
        </w:rPr>
        <w:fldChar w:fldCharType="begin"/>
      </w:r>
      <w:r>
        <w:rPr>
          <w:noProof/>
        </w:rPr>
        <w:instrText xml:space="preserve"> PAGEREF _Toc218668626 \h </w:instrText>
      </w:r>
      <w:r>
        <w:rPr>
          <w:noProof/>
        </w:rPr>
      </w:r>
      <w:r>
        <w:rPr>
          <w:noProof/>
        </w:rPr>
        <w:fldChar w:fldCharType="separate"/>
      </w:r>
      <w:r>
        <w:rPr>
          <w:noProof/>
        </w:rPr>
        <w:t>114</w:t>
      </w:r>
      <w:r>
        <w:rPr>
          <w:noProof/>
        </w:rPr>
        <w:fldChar w:fldCharType="end"/>
      </w:r>
    </w:p>
    <w:p w14:paraId="4F80F9E2" w14:textId="6197A67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ja-JP"/>
        </w:rPr>
        <w:t>11</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Accuracy Fulfilment Indicator</w:t>
      </w:r>
      <w:r>
        <w:rPr>
          <w:noProof/>
        </w:rPr>
        <w:tab/>
      </w:r>
      <w:r>
        <w:rPr>
          <w:noProof/>
        </w:rPr>
        <w:fldChar w:fldCharType="begin"/>
      </w:r>
      <w:r>
        <w:rPr>
          <w:noProof/>
        </w:rPr>
        <w:instrText xml:space="preserve"> PAGEREF _Toc218668627 \h </w:instrText>
      </w:r>
      <w:r>
        <w:rPr>
          <w:noProof/>
        </w:rPr>
      </w:r>
      <w:r>
        <w:rPr>
          <w:noProof/>
        </w:rPr>
        <w:fldChar w:fldCharType="separate"/>
      </w:r>
      <w:r>
        <w:rPr>
          <w:noProof/>
        </w:rPr>
        <w:t>114</w:t>
      </w:r>
      <w:r>
        <w:rPr>
          <w:noProof/>
        </w:rPr>
        <w:fldChar w:fldCharType="end"/>
      </w:r>
    </w:p>
    <w:p w14:paraId="21FF3B67" w14:textId="5451FE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ja-JP"/>
        </w:rPr>
        <w:t>11</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MO-LR Short Circuit Indicator</w:t>
      </w:r>
      <w:r>
        <w:rPr>
          <w:noProof/>
        </w:rPr>
        <w:tab/>
      </w:r>
      <w:r>
        <w:rPr>
          <w:noProof/>
        </w:rPr>
        <w:fldChar w:fldCharType="begin"/>
      </w:r>
      <w:r>
        <w:rPr>
          <w:noProof/>
        </w:rPr>
        <w:instrText xml:space="preserve"> PAGEREF _Toc218668628 \h </w:instrText>
      </w:r>
      <w:r>
        <w:rPr>
          <w:noProof/>
        </w:rPr>
      </w:r>
      <w:r>
        <w:rPr>
          <w:noProof/>
        </w:rPr>
        <w:fldChar w:fldCharType="separate"/>
      </w:r>
      <w:r>
        <w:rPr>
          <w:noProof/>
        </w:rPr>
        <w:t>114</w:t>
      </w:r>
      <w:r>
        <w:rPr>
          <w:noProof/>
        </w:rPr>
        <w:fldChar w:fldCharType="end"/>
      </w:r>
    </w:p>
    <w:p w14:paraId="5796B243" w14:textId="0F46CB2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7.6.11.30</w:t>
      </w:r>
      <w:r>
        <w:rPr>
          <w:rFonts w:asciiTheme="minorHAnsi" w:eastAsiaTheme="minorEastAsia" w:hAnsiTheme="minorHAnsi" w:cstheme="minorBidi"/>
          <w:noProof/>
          <w:kern w:val="2"/>
          <w:sz w:val="24"/>
          <w:szCs w:val="24"/>
          <w:lang w:eastAsia="en-GB"/>
          <w14:ligatures w14:val="standardContextual"/>
        </w:rPr>
        <w:tab/>
      </w:r>
      <w:r>
        <w:rPr>
          <w:noProof/>
          <w:lang w:eastAsia="ja-JP"/>
        </w:rPr>
        <w:t>Reporting PLMN List</w:t>
      </w:r>
      <w:r>
        <w:rPr>
          <w:noProof/>
        </w:rPr>
        <w:tab/>
      </w:r>
      <w:r>
        <w:rPr>
          <w:noProof/>
        </w:rPr>
        <w:fldChar w:fldCharType="begin"/>
      </w:r>
      <w:r>
        <w:rPr>
          <w:noProof/>
        </w:rPr>
        <w:instrText xml:space="preserve"> PAGEREF _Toc218668629 \h </w:instrText>
      </w:r>
      <w:r>
        <w:rPr>
          <w:noProof/>
        </w:rPr>
      </w:r>
      <w:r>
        <w:rPr>
          <w:noProof/>
        </w:rPr>
        <w:fldChar w:fldCharType="separate"/>
      </w:r>
      <w:r>
        <w:rPr>
          <w:noProof/>
        </w:rPr>
        <w:t>114</w:t>
      </w:r>
      <w:r>
        <w:rPr>
          <w:noProof/>
        </w:rPr>
        <w:fldChar w:fldCharType="end"/>
      </w:r>
    </w:p>
    <w:p w14:paraId="4B4197FE" w14:textId="0589D1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7.6.11.31</w:t>
      </w:r>
      <w:r>
        <w:rPr>
          <w:rFonts w:asciiTheme="minorHAnsi" w:eastAsiaTheme="minorEastAsia" w:hAnsiTheme="minorHAnsi" w:cstheme="minorBidi"/>
          <w:noProof/>
          <w:kern w:val="2"/>
          <w:sz w:val="24"/>
          <w:szCs w:val="24"/>
          <w:lang w:eastAsia="en-GB"/>
          <w14:ligatures w14:val="standardContextual"/>
        </w:rPr>
        <w:tab/>
      </w:r>
      <w:r>
        <w:rPr>
          <w:noProof/>
          <w:lang w:eastAsia="ja-JP"/>
        </w:rPr>
        <w:t>Periodic LDR information</w:t>
      </w:r>
      <w:r>
        <w:rPr>
          <w:noProof/>
        </w:rPr>
        <w:tab/>
      </w:r>
      <w:r>
        <w:rPr>
          <w:noProof/>
        </w:rPr>
        <w:fldChar w:fldCharType="begin"/>
      </w:r>
      <w:r>
        <w:rPr>
          <w:noProof/>
        </w:rPr>
        <w:instrText xml:space="preserve"> PAGEREF _Toc218668630 \h </w:instrText>
      </w:r>
      <w:r>
        <w:rPr>
          <w:noProof/>
        </w:rPr>
      </w:r>
      <w:r>
        <w:rPr>
          <w:noProof/>
        </w:rPr>
        <w:fldChar w:fldCharType="separate"/>
      </w:r>
      <w:r>
        <w:rPr>
          <w:noProof/>
        </w:rPr>
        <w:t>114</w:t>
      </w:r>
      <w:r>
        <w:rPr>
          <w:noProof/>
        </w:rPr>
        <w:fldChar w:fldCharType="end"/>
      </w:r>
    </w:p>
    <w:p w14:paraId="2E70DB71" w14:textId="74AC8C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7.6.11.32</w:t>
      </w:r>
      <w:r>
        <w:rPr>
          <w:rFonts w:asciiTheme="minorHAnsi" w:eastAsiaTheme="minorEastAsia" w:hAnsiTheme="minorHAnsi" w:cstheme="minorBidi"/>
          <w:noProof/>
          <w:kern w:val="2"/>
          <w:sz w:val="24"/>
          <w:szCs w:val="24"/>
          <w:lang w:eastAsia="en-GB"/>
          <w14:ligatures w14:val="standardContextual"/>
        </w:rPr>
        <w:tab/>
      </w:r>
      <w:r>
        <w:rPr>
          <w:noProof/>
          <w:lang w:eastAsia="ja-JP"/>
        </w:rPr>
        <w:t>Sequence Number</w:t>
      </w:r>
      <w:r>
        <w:rPr>
          <w:noProof/>
        </w:rPr>
        <w:tab/>
      </w:r>
      <w:r>
        <w:rPr>
          <w:noProof/>
        </w:rPr>
        <w:fldChar w:fldCharType="begin"/>
      </w:r>
      <w:r>
        <w:rPr>
          <w:noProof/>
        </w:rPr>
        <w:instrText xml:space="preserve"> PAGEREF _Toc218668631 \h </w:instrText>
      </w:r>
      <w:r>
        <w:rPr>
          <w:noProof/>
        </w:rPr>
      </w:r>
      <w:r>
        <w:rPr>
          <w:noProof/>
        </w:rPr>
        <w:fldChar w:fldCharType="separate"/>
      </w:r>
      <w:r>
        <w:rPr>
          <w:noProof/>
        </w:rPr>
        <w:t>114</w:t>
      </w:r>
      <w:r>
        <w:rPr>
          <w:noProof/>
        </w:rPr>
        <w:fldChar w:fldCharType="end"/>
      </w:r>
    </w:p>
    <w:p w14:paraId="3A9F54AB" w14:textId="544E5B9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7.6.12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_Toc218668632 \h </w:instrText>
      </w:r>
      <w:r>
        <w:rPr>
          <w:noProof/>
        </w:rPr>
      </w:r>
      <w:r>
        <w:rPr>
          <w:noProof/>
        </w:rPr>
        <w:fldChar w:fldCharType="separate"/>
      </w:r>
      <w:r>
        <w:rPr>
          <w:noProof/>
        </w:rPr>
        <w:t>114</w:t>
      </w:r>
      <w:r>
        <w:rPr>
          <w:noProof/>
        </w:rPr>
        <w:fldChar w:fldCharType="end"/>
      </w:r>
    </w:p>
    <w:p w14:paraId="0D7FFD10" w14:textId="03E3A8A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Representation of a list of a basic parameter in service-primitives</w:t>
      </w:r>
      <w:r>
        <w:rPr>
          <w:noProof/>
        </w:rPr>
        <w:tab/>
      </w:r>
      <w:r>
        <w:rPr>
          <w:noProof/>
        </w:rPr>
        <w:fldChar w:fldCharType="begin"/>
      </w:r>
      <w:r>
        <w:rPr>
          <w:noProof/>
        </w:rPr>
        <w:instrText xml:space="preserve"> PAGEREF _Toc218668633 \h </w:instrText>
      </w:r>
      <w:r>
        <w:rPr>
          <w:noProof/>
        </w:rPr>
      </w:r>
      <w:r>
        <w:rPr>
          <w:noProof/>
        </w:rPr>
        <w:fldChar w:fldCharType="separate"/>
      </w:r>
      <w:r>
        <w:rPr>
          <w:noProof/>
        </w:rPr>
        <w:t>115</w:t>
      </w:r>
      <w:r>
        <w:rPr>
          <w:noProof/>
        </w:rPr>
        <w:fldChar w:fldCharType="end"/>
      </w:r>
    </w:p>
    <w:p w14:paraId="021C1998" w14:textId="022FF8C3"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Mobility services</w:t>
      </w:r>
      <w:r>
        <w:rPr>
          <w:noProof/>
        </w:rPr>
        <w:tab/>
      </w:r>
      <w:r>
        <w:rPr>
          <w:noProof/>
        </w:rPr>
        <w:fldChar w:fldCharType="begin"/>
      </w:r>
      <w:r>
        <w:rPr>
          <w:noProof/>
        </w:rPr>
        <w:instrText xml:space="preserve"> PAGEREF _Toc218668634 \h </w:instrText>
      </w:r>
      <w:r>
        <w:rPr>
          <w:noProof/>
        </w:rPr>
      </w:r>
      <w:r>
        <w:rPr>
          <w:noProof/>
        </w:rPr>
        <w:fldChar w:fldCharType="separate"/>
      </w:r>
      <w:r>
        <w:rPr>
          <w:noProof/>
        </w:rPr>
        <w:t>115</w:t>
      </w:r>
      <w:r>
        <w:rPr>
          <w:noProof/>
        </w:rPr>
        <w:fldChar w:fldCharType="end"/>
      </w:r>
    </w:p>
    <w:p w14:paraId="0B0E9A56" w14:textId="38614B2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Location management services</w:t>
      </w:r>
      <w:r>
        <w:rPr>
          <w:noProof/>
        </w:rPr>
        <w:tab/>
      </w:r>
      <w:r>
        <w:rPr>
          <w:noProof/>
        </w:rPr>
        <w:fldChar w:fldCharType="begin"/>
      </w:r>
      <w:r>
        <w:rPr>
          <w:noProof/>
        </w:rPr>
        <w:instrText xml:space="preserve"> PAGEREF _Toc218668635 \h </w:instrText>
      </w:r>
      <w:r>
        <w:rPr>
          <w:noProof/>
        </w:rPr>
      </w:r>
      <w:r>
        <w:rPr>
          <w:noProof/>
        </w:rPr>
        <w:fldChar w:fldCharType="separate"/>
      </w:r>
      <w:r>
        <w:rPr>
          <w:noProof/>
        </w:rPr>
        <w:t>115</w:t>
      </w:r>
      <w:r>
        <w:rPr>
          <w:noProof/>
        </w:rPr>
        <w:fldChar w:fldCharType="end"/>
      </w:r>
    </w:p>
    <w:p w14:paraId="4A439EF9" w14:textId="488F0FA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_Toc218668636 \h </w:instrText>
      </w:r>
      <w:r>
        <w:rPr>
          <w:noProof/>
        </w:rPr>
      </w:r>
      <w:r>
        <w:rPr>
          <w:noProof/>
        </w:rPr>
        <w:fldChar w:fldCharType="separate"/>
      </w:r>
      <w:r>
        <w:rPr>
          <w:noProof/>
        </w:rPr>
        <w:t>115</w:t>
      </w:r>
      <w:r>
        <w:rPr>
          <w:noProof/>
        </w:rPr>
        <w:fldChar w:fldCharType="end"/>
      </w:r>
    </w:p>
    <w:p w14:paraId="1F369D1A" w14:textId="78B1C3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_Toc218668637 \h </w:instrText>
      </w:r>
      <w:r>
        <w:rPr>
          <w:noProof/>
        </w:rPr>
      </w:r>
      <w:r>
        <w:rPr>
          <w:noProof/>
        </w:rPr>
        <w:fldChar w:fldCharType="separate"/>
      </w:r>
      <w:r>
        <w:rPr>
          <w:noProof/>
        </w:rPr>
        <w:t>115</w:t>
      </w:r>
      <w:r>
        <w:rPr>
          <w:noProof/>
        </w:rPr>
        <w:fldChar w:fldCharType="end"/>
      </w:r>
    </w:p>
    <w:p w14:paraId="0D35B328" w14:textId="24BF464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_Toc218668638 \h </w:instrText>
      </w:r>
      <w:r>
        <w:rPr>
          <w:noProof/>
        </w:rPr>
      </w:r>
      <w:r>
        <w:rPr>
          <w:noProof/>
        </w:rPr>
        <w:fldChar w:fldCharType="separate"/>
      </w:r>
      <w:r>
        <w:rPr>
          <w:noProof/>
        </w:rPr>
        <w:t>115</w:t>
      </w:r>
      <w:r>
        <w:rPr>
          <w:noProof/>
        </w:rPr>
        <w:fldChar w:fldCharType="end"/>
      </w:r>
    </w:p>
    <w:p w14:paraId="6026CEA9" w14:textId="655906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_Toc218668639 \h </w:instrText>
      </w:r>
      <w:r>
        <w:rPr>
          <w:noProof/>
        </w:rPr>
      </w:r>
      <w:r>
        <w:rPr>
          <w:noProof/>
        </w:rPr>
        <w:fldChar w:fldCharType="separate"/>
      </w:r>
      <w:r>
        <w:rPr>
          <w:noProof/>
        </w:rPr>
        <w:t>115</w:t>
      </w:r>
      <w:r>
        <w:rPr>
          <w:noProof/>
        </w:rPr>
        <w:fldChar w:fldCharType="end"/>
      </w:r>
    </w:p>
    <w:p w14:paraId="4BD30E06" w14:textId="4E7A19F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MAP_UPDATE_LOCATION service</w:t>
      </w:r>
      <w:r>
        <w:rPr>
          <w:noProof/>
        </w:rPr>
        <w:tab/>
      </w:r>
      <w:r>
        <w:rPr>
          <w:noProof/>
        </w:rPr>
        <w:fldChar w:fldCharType="begin"/>
      </w:r>
      <w:r>
        <w:rPr>
          <w:noProof/>
        </w:rPr>
        <w:instrText xml:space="preserve"> PAGEREF _Toc218668640 \h </w:instrText>
      </w:r>
      <w:r>
        <w:rPr>
          <w:noProof/>
        </w:rPr>
      </w:r>
      <w:r>
        <w:rPr>
          <w:noProof/>
        </w:rPr>
        <w:fldChar w:fldCharType="separate"/>
      </w:r>
      <w:r>
        <w:rPr>
          <w:noProof/>
        </w:rPr>
        <w:t>115</w:t>
      </w:r>
      <w:r>
        <w:rPr>
          <w:noProof/>
        </w:rPr>
        <w:fldChar w:fldCharType="end"/>
      </w:r>
    </w:p>
    <w:p w14:paraId="7ACDD3D8" w14:textId="6134F72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_Toc218668641 \h </w:instrText>
      </w:r>
      <w:r>
        <w:rPr>
          <w:noProof/>
        </w:rPr>
      </w:r>
      <w:r>
        <w:rPr>
          <w:noProof/>
        </w:rPr>
        <w:fldChar w:fldCharType="separate"/>
      </w:r>
      <w:r>
        <w:rPr>
          <w:noProof/>
        </w:rPr>
        <w:t>115</w:t>
      </w:r>
      <w:r>
        <w:rPr>
          <w:noProof/>
        </w:rPr>
        <w:fldChar w:fldCharType="end"/>
      </w:r>
    </w:p>
    <w:p w14:paraId="4544F33D" w14:textId="6BCE53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_Toc218668642 \h </w:instrText>
      </w:r>
      <w:r>
        <w:rPr>
          <w:noProof/>
        </w:rPr>
      </w:r>
      <w:r>
        <w:rPr>
          <w:noProof/>
        </w:rPr>
        <w:fldChar w:fldCharType="separate"/>
      </w:r>
      <w:r>
        <w:rPr>
          <w:noProof/>
        </w:rPr>
        <w:t>115</w:t>
      </w:r>
      <w:r>
        <w:rPr>
          <w:noProof/>
        </w:rPr>
        <w:fldChar w:fldCharType="end"/>
      </w:r>
    </w:p>
    <w:p w14:paraId="0134490D" w14:textId="3832700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_Toc218668643 \h </w:instrText>
      </w:r>
      <w:r>
        <w:rPr>
          <w:noProof/>
        </w:rPr>
      </w:r>
      <w:r>
        <w:rPr>
          <w:noProof/>
        </w:rPr>
        <w:fldChar w:fldCharType="separate"/>
      </w:r>
      <w:r>
        <w:rPr>
          <w:noProof/>
        </w:rPr>
        <w:t>116</w:t>
      </w:r>
      <w:r>
        <w:rPr>
          <w:noProof/>
        </w:rPr>
        <w:fldChar w:fldCharType="end"/>
      </w:r>
    </w:p>
    <w:p w14:paraId="4DE31BB0" w14:textId="6560383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MAP_CANCEL_LOCATION service</w:t>
      </w:r>
      <w:r>
        <w:rPr>
          <w:noProof/>
        </w:rPr>
        <w:tab/>
      </w:r>
      <w:r>
        <w:rPr>
          <w:noProof/>
        </w:rPr>
        <w:fldChar w:fldCharType="begin"/>
      </w:r>
      <w:r>
        <w:rPr>
          <w:noProof/>
        </w:rPr>
        <w:instrText xml:space="preserve"> PAGEREF _Toc218668644 \h </w:instrText>
      </w:r>
      <w:r>
        <w:rPr>
          <w:noProof/>
        </w:rPr>
      </w:r>
      <w:r>
        <w:rPr>
          <w:noProof/>
        </w:rPr>
        <w:fldChar w:fldCharType="separate"/>
      </w:r>
      <w:r>
        <w:rPr>
          <w:noProof/>
        </w:rPr>
        <w:t>119</w:t>
      </w:r>
      <w:r>
        <w:rPr>
          <w:noProof/>
        </w:rPr>
        <w:fldChar w:fldCharType="end"/>
      </w:r>
    </w:p>
    <w:p w14:paraId="1CAA0FF9" w14:textId="620D51E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_Toc218668645 \h </w:instrText>
      </w:r>
      <w:r>
        <w:rPr>
          <w:noProof/>
        </w:rPr>
      </w:r>
      <w:r>
        <w:rPr>
          <w:noProof/>
        </w:rPr>
        <w:fldChar w:fldCharType="separate"/>
      </w:r>
      <w:r>
        <w:rPr>
          <w:noProof/>
        </w:rPr>
        <w:t>119</w:t>
      </w:r>
      <w:r>
        <w:rPr>
          <w:noProof/>
        </w:rPr>
        <w:fldChar w:fldCharType="end"/>
      </w:r>
    </w:p>
    <w:p w14:paraId="43338B04" w14:textId="2D3CC9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_Toc218668646 \h </w:instrText>
      </w:r>
      <w:r>
        <w:rPr>
          <w:noProof/>
        </w:rPr>
      </w:r>
      <w:r>
        <w:rPr>
          <w:noProof/>
        </w:rPr>
        <w:fldChar w:fldCharType="separate"/>
      </w:r>
      <w:r>
        <w:rPr>
          <w:noProof/>
        </w:rPr>
        <w:t>119</w:t>
      </w:r>
      <w:r>
        <w:rPr>
          <w:noProof/>
        </w:rPr>
        <w:fldChar w:fldCharType="end"/>
      </w:r>
    </w:p>
    <w:p w14:paraId="2B68DDD7" w14:textId="23A5959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_Toc218668647 \h </w:instrText>
      </w:r>
      <w:r>
        <w:rPr>
          <w:noProof/>
        </w:rPr>
      </w:r>
      <w:r>
        <w:rPr>
          <w:noProof/>
        </w:rPr>
        <w:fldChar w:fldCharType="separate"/>
      </w:r>
      <w:r>
        <w:rPr>
          <w:noProof/>
        </w:rPr>
        <w:t>119</w:t>
      </w:r>
      <w:r>
        <w:rPr>
          <w:noProof/>
        </w:rPr>
        <w:fldChar w:fldCharType="end"/>
      </w:r>
    </w:p>
    <w:p w14:paraId="71133C39" w14:textId="3266F7E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MAP_SEND_IDENTIFICATION service</w:t>
      </w:r>
      <w:r>
        <w:rPr>
          <w:noProof/>
        </w:rPr>
        <w:tab/>
      </w:r>
      <w:r>
        <w:rPr>
          <w:noProof/>
        </w:rPr>
        <w:fldChar w:fldCharType="begin"/>
      </w:r>
      <w:r>
        <w:rPr>
          <w:noProof/>
        </w:rPr>
        <w:instrText xml:space="preserve"> PAGEREF _Toc218668648 \h </w:instrText>
      </w:r>
      <w:r>
        <w:rPr>
          <w:noProof/>
        </w:rPr>
      </w:r>
      <w:r>
        <w:rPr>
          <w:noProof/>
        </w:rPr>
        <w:fldChar w:fldCharType="separate"/>
      </w:r>
      <w:r>
        <w:rPr>
          <w:noProof/>
        </w:rPr>
        <w:t>120</w:t>
      </w:r>
      <w:r>
        <w:rPr>
          <w:noProof/>
        </w:rPr>
        <w:fldChar w:fldCharType="end"/>
      </w:r>
    </w:p>
    <w:p w14:paraId="09FA3C9D" w14:textId="6E35877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_Toc218668649 \h </w:instrText>
      </w:r>
      <w:r>
        <w:rPr>
          <w:noProof/>
        </w:rPr>
      </w:r>
      <w:r>
        <w:rPr>
          <w:noProof/>
        </w:rPr>
        <w:fldChar w:fldCharType="separate"/>
      </w:r>
      <w:r>
        <w:rPr>
          <w:noProof/>
        </w:rPr>
        <w:t>120</w:t>
      </w:r>
      <w:r>
        <w:rPr>
          <w:noProof/>
        </w:rPr>
        <w:fldChar w:fldCharType="end"/>
      </w:r>
    </w:p>
    <w:p w14:paraId="5FF407B5" w14:textId="191CF34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_Toc218668650 \h </w:instrText>
      </w:r>
      <w:r>
        <w:rPr>
          <w:noProof/>
        </w:rPr>
      </w:r>
      <w:r>
        <w:rPr>
          <w:noProof/>
        </w:rPr>
        <w:fldChar w:fldCharType="separate"/>
      </w:r>
      <w:r>
        <w:rPr>
          <w:noProof/>
        </w:rPr>
        <w:t>120</w:t>
      </w:r>
      <w:r>
        <w:rPr>
          <w:noProof/>
        </w:rPr>
        <w:fldChar w:fldCharType="end"/>
      </w:r>
    </w:p>
    <w:p w14:paraId="2FD89F32" w14:textId="439485F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_Toc218668651 \h </w:instrText>
      </w:r>
      <w:r>
        <w:rPr>
          <w:noProof/>
        </w:rPr>
      </w:r>
      <w:r>
        <w:rPr>
          <w:noProof/>
        </w:rPr>
        <w:fldChar w:fldCharType="separate"/>
      </w:r>
      <w:r>
        <w:rPr>
          <w:noProof/>
        </w:rPr>
        <w:t>121</w:t>
      </w:r>
      <w:r>
        <w:rPr>
          <w:noProof/>
        </w:rPr>
        <w:fldChar w:fldCharType="end"/>
      </w:r>
    </w:p>
    <w:p w14:paraId="245FFEFB" w14:textId="5863CE8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da-DK"/>
        </w:rPr>
        <w:t>8.1.5</w:t>
      </w:r>
      <w:r>
        <w:rPr>
          <w:rFonts w:asciiTheme="minorHAnsi" w:eastAsiaTheme="minorEastAsia" w:hAnsiTheme="minorHAnsi" w:cstheme="minorBidi"/>
          <w:noProof/>
          <w:kern w:val="2"/>
          <w:sz w:val="24"/>
          <w:szCs w:val="24"/>
          <w:lang w:eastAsia="en-GB"/>
          <w14:ligatures w14:val="standardContextual"/>
        </w:rPr>
        <w:tab/>
      </w:r>
      <w:r w:rsidRPr="00A50690">
        <w:rPr>
          <w:noProof/>
          <w:lang w:val="da-DK"/>
        </w:rPr>
        <w:t>Void</w:t>
      </w:r>
      <w:r>
        <w:rPr>
          <w:noProof/>
        </w:rPr>
        <w:tab/>
      </w:r>
      <w:r>
        <w:rPr>
          <w:noProof/>
        </w:rPr>
        <w:fldChar w:fldCharType="begin"/>
      </w:r>
      <w:r>
        <w:rPr>
          <w:noProof/>
        </w:rPr>
        <w:instrText xml:space="preserve"> PAGEREF _Toc218668652 \h </w:instrText>
      </w:r>
      <w:r>
        <w:rPr>
          <w:noProof/>
        </w:rPr>
      </w:r>
      <w:r>
        <w:rPr>
          <w:noProof/>
        </w:rPr>
        <w:fldChar w:fldCharType="separate"/>
      </w:r>
      <w:r>
        <w:rPr>
          <w:noProof/>
        </w:rPr>
        <w:t>122</w:t>
      </w:r>
      <w:r>
        <w:rPr>
          <w:noProof/>
        </w:rPr>
        <w:fldChar w:fldCharType="end"/>
      </w:r>
    </w:p>
    <w:p w14:paraId="11C5B768" w14:textId="5206C3E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sidRPr="00A50690">
        <w:rPr>
          <w:noProof/>
          <w:lang w:val="da-DK"/>
        </w:rPr>
        <w:t>8.1.5.1</w:t>
      </w:r>
      <w:r>
        <w:rPr>
          <w:rFonts w:asciiTheme="minorHAnsi" w:eastAsiaTheme="minorEastAsia" w:hAnsiTheme="minorHAnsi" w:cstheme="minorBidi"/>
          <w:noProof/>
          <w:kern w:val="2"/>
          <w:sz w:val="24"/>
          <w:szCs w:val="24"/>
          <w:lang w:eastAsia="en-GB"/>
          <w14:ligatures w14:val="standardContextual"/>
        </w:rPr>
        <w:tab/>
      </w:r>
      <w:r w:rsidRPr="00A50690">
        <w:rPr>
          <w:noProof/>
          <w:lang w:val="da-DK"/>
        </w:rPr>
        <w:t>Void</w:t>
      </w:r>
      <w:r>
        <w:rPr>
          <w:noProof/>
        </w:rPr>
        <w:tab/>
      </w:r>
      <w:r>
        <w:rPr>
          <w:noProof/>
        </w:rPr>
        <w:fldChar w:fldCharType="begin"/>
      </w:r>
      <w:r>
        <w:rPr>
          <w:noProof/>
        </w:rPr>
        <w:instrText xml:space="preserve"> PAGEREF _Toc218668653 \h </w:instrText>
      </w:r>
      <w:r>
        <w:rPr>
          <w:noProof/>
        </w:rPr>
      </w:r>
      <w:r>
        <w:rPr>
          <w:noProof/>
        </w:rPr>
        <w:fldChar w:fldCharType="separate"/>
      </w:r>
      <w:r>
        <w:rPr>
          <w:noProof/>
        </w:rPr>
        <w:t>122</w:t>
      </w:r>
      <w:r>
        <w:rPr>
          <w:noProof/>
        </w:rPr>
        <w:fldChar w:fldCharType="end"/>
      </w:r>
    </w:p>
    <w:p w14:paraId="6919CA8C" w14:textId="0B3ACF9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sidRPr="00A50690">
        <w:rPr>
          <w:noProof/>
          <w:lang w:val="da-DK"/>
        </w:rPr>
        <w:t>8.1.5.2</w:t>
      </w:r>
      <w:r>
        <w:rPr>
          <w:rFonts w:asciiTheme="minorHAnsi" w:eastAsiaTheme="minorEastAsia" w:hAnsiTheme="minorHAnsi" w:cstheme="minorBidi"/>
          <w:noProof/>
          <w:kern w:val="2"/>
          <w:sz w:val="24"/>
          <w:szCs w:val="24"/>
          <w:lang w:eastAsia="en-GB"/>
          <w14:ligatures w14:val="standardContextual"/>
        </w:rPr>
        <w:tab/>
      </w:r>
      <w:r w:rsidRPr="00A50690">
        <w:rPr>
          <w:noProof/>
          <w:lang w:val="da-DK"/>
        </w:rPr>
        <w:t>Void</w:t>
      </w:r>
      <w:r>
        <w:rPr>
          <w:noProof/>
        </w:rPr>
        <w:tab/>
      </w:r>
      <w:r>
        <w:rPr>
          <w:noProof/>
        </w:rPr>
        <w:fldChar w:fldCharType="begin"/>
      </w:r>
      <w:r>
        <w:rPr>
          <w:noProof/>
        </w:rPr>
        <w:instrText xml:space="preserve"> PAGEREF _Toc218668654 \h </w:instrText>
      </w:r>
      <w:r>
        <w:rPr>
          <w:noProof/>
        </w:rPr>
      </w:r>
      <w:r>
        <w:rPr>
          <w:noProof/>
        </w:rPr>
        <w:fldChar w:fldCharType="separate"/>
      </w:r>
      <w:r>
        <w:rPr>
          <w:noProof/>
        </w:rPr>
        <w:t>122</w:t>
      </w:r>
      <w:r>
        <w:rPr>
          <w:noProof/>
        </w:rPr>
        <w:fldChar w:fldCharType="end"/>
      </w:r>
    </w:p>
    <w:p w14:paraId="1D7C5ECA" w14:textId="7A33EED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sidRPr="00A50690">
        <w:rPr>
          <w:noProof/>
          <w:lang w:val="da-DK"/>
        </w:rPr>
        <w:t>8.1.5.3</w:t>
      </w:r>
      <w:r>
        <w:rPr>
          <w:rFonts w:asciiTheme="minorHAnsi" w:eastAsiaTheme="minorEastAsia" w:hAnsiTheme="minorHAnsi" w:cstheme="minorBidi"/>
          <w:noProof/>
          <w:kern w:val="2"/>
          <w:sz w:val="24"/>
          <w:szCs w:val="24"/>
          <w:lang w:eastAsia="en-GB"/>
          <w14:ligatures w14:val="standardContextual"/>
        </w:rPr>
        <w:tab/>
      </w:r>
      <w:r w:rsidRPr="00A50690">
        <w:rPr>
          <w:noProof/>
          <w:lang w:val="da-DK"/>
        </w:rPr>
        <w:t>Void</w:t>
      </w:r>
      <w:r>
        <w:rPr>
          <w:noProof/>
        </w:rPr>
        <w:tab/>
      </w:r>
      <w:r>
        <w:rPr>
          <w:noProof/>
        </w:rPr>
        <w:fldChar w:fldCharType="begin"/>
      </w:r>
      <w:r>
        <w:rPr>
          <w:noProof/>
        </w:rPr>
        <w:instrText xml:space="preserve"> PAGEREF _Toc218668655 \h </w:instrText>
      </w:r>
      <w:r>
        <w:rPr>
          <w:noProof/>
        </w:rPr>
      </w:r>
      <w:r>
        <w:rPr>
          <w:noProof/>
        </w:rPr>
        <w:fldChar w:fldCharType="separate"/>
      </w:r>
      <w:r>
        <w:rPr>
          <w:noProof/>
        </w:rPr>
        <w:t>122</w:t>
      </w:r>
      <w:r>
        <w:rPr>
          <w:noProof/>
        </w:rPr>
        <w:fldChar w:fldCharType="end"/>
      </w:r>
    </w:p>
    <w:p w14:paraId="474D1D82" w14:textId="4A24E2C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da-DK"/>
        </w:rPr>
        <w:t>8.1.6</w:t>
      </w:r>
      <w:r>
        <w:rPr>
          <w:rFonts w:asciiTheme="minorHAnsi" w:eastAsiaTheme="minorEastAsia" w:hAnsiTheme="minorHAnsi" w:cstheme="minorBidi"/>
          <w:noProof/>
          <w:kern w:val="2"/>
          <w:sz w:val="24"/>
          <w:szCs w:val="24"/>
          <w:lang w:eastAsia="en-GB"/>
          <w14:ligatures w14:val="standardContextual"/>
        </w:rPr>
        <w:tab/>
      </w:r>
      <w:r w:rsidRPr="00A50690">
        <w:rPr>
          <w:noProof/>
          <w:lang w:val="da-DK"/>
        </w:rPr>
        <w:t>MAP_PURGE_MS service</w:t>
      </w:r>
      <w:r>
        <w:rPr>
          <w:noProof/>
        </w:rPr>
        <w:tab/>
      </w:r>
      <w:r>
        <w:rPr>
          <w:noProof/>
        </w:rPr>
        <w:fldChar w:fldCharType="begin"/>
      </w:r>
      <w:r>
        <w:rPr>
          <w:noProof/>
        </w:rPr>
        <w:instrText xml:space="preserve"> PAGEREF _Toc218668656 \h </w:instrText>
      </w:r>
      <w:r>
        <w:rPr>
          <w:noProof/>
        </w:rPr>
      </w:r>
      <w:r>
        <w:rPr>
          <w:noProof/>
        </w:rPr>
        <w:fldChar w:fldCharType="separate"/>
      </w:r>
      <w:r>
        <w:rPr>
          <w:noProof/>
        </w:rPr>
        <w:t>122</w:t>
      </w:r>
      <w:r>
        <w:rPr>
          <w:noProof/>
        </w:rPr>
        <w:fldChar w:fldCharType="end"/>
      </w:r>
    </w:p>
    <w:p w14:paraId="7471F1EB" w14:textId="52966D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_Toc218668657 \h </w:instrText>
      </w:r>
      <w:r>
        <w:rPr>
          <w:noProof/>
        </w:rPr>
      </w:r>
      <w:r>
        <w:rPr>
          <w:noProof/>
        </w:rPr>
        <w:fldChar w:fldCharType="separate"/>
      </w:r>
      <w:r>
        <w:rPr>
          <w:noProof/>
        </w:rPr>
        <w:t>122</w:t>
      </w:r>
      <w:r>
        <w:rPr>
          <w:noProof/>
        </w:rPr>
        <w:fldChar w:fldCharType="end"/>
      </w:r>
    </w:p>
    <w:p w14:paraId="525AC193" w14:textId="3E54384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_Toc218668658 \h </w:instrText>
      </w:r>
      <w:r>
        <w:rPr>
          <w:noProof/>
        </w:rPr>
      </w:r>
      <w:r>
        <w:rPr>
          <w:noProof/>
        </w:rPr>
        <w:fldChar w:fldCharType="separate"/>
      </w:r>
      <w:r>
        <w:rPr>
          <w:noProof/>
        </w:rPr>
        <w:t>123</w:t>
      </w:r>
      <w:r>
        <w:rPr>
          <w:noProof/>
        </w:rPr>
        <w:fldChar w:fldCharType="end"/>
      </w:r>
    </w:p>
    <w:p w14:paraId="7EC11252" w14:textId="2B2D801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_Toc218668659 \h </w:instrText>
      </w:r>
      <w:r>
        <w:rPr>
          <w:noProof/>
        </w:rPr>
      </w:r>
      <w:r>
        <w:rPr>
          <w:noProof/>
        </w:rPr>
        <w:fldChar w:fldCharType="separate"/>
      </w:r>
      <w:r>
        <w:rPr>
          <w:noProof/>
        </w:rPr>
        <w:t>123</w:t>
      </w:r>
      <w:r>
        <w:rPr>
          <w:noProof/>
        </w:rPr>
        <w:fldChar w:fldCharType="end"/>
      </w:r>
    </w:p>
    <w:p w14:paraId="4FE8BF89" w14:textId="460EF63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MAP_UPDATE_GPRS_LOCATION service</w:t>
      </w:r>
      <w:r>
        <w:rPr>
          <w:noProof/>
        </w:rPr>
        <w:tab/>
      </w:r>
      <w:r>
        <w:rPr>
          <w:noProof/>
        </w:rPr>
        <w:fldChar w:fldCharType="begin"/>
      </w:r>
      <w:r>
        <w:rPr>
          <w:noProof/>
        </w:rPr>
        <w:instrText xml:space="preserve"> PAGEREF _Toc218668660 \h </w:instrText>
      </w:r>
      <w:r>
        <w:rPr>
          <w:noProof/>
        </w:rPr>
      </w:r>
      <w:r>
        <w:rPr>
          <w:noProof/>
        </w:rPr>
        <w:fldChar w:fldCharType="separate"/>
      </w:r>
      <w:r>
        <w:rPr>
          <w:noProof/>
        </w:rPr>
        <w:t>124</w:t>
      </w:r>
      <w:r>
        <w:rPr>
          <w:noProof/>
        </w:rPr>
        <w:fldChar w:fldCharType="end"/>
      </w:r>
    </w:p>
    <w:p w14:paraId="2F08CC67" w14:textId="25ACAFB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_Toc218668661 \h </w:instrText>
      </w:r>
      <w:r>
        <w:rPr>
          <w:noProof/>
        </w:rPr>
      </w:r>
      <w:r>
        <w:rPr>
          <w:noProof/>
        </w:rPr>
        <w:fldChar w:fldCharType="separate"/>
      </w:r>
      <w:r>
        <w:rPr>
          <w:noProof/>
        </w:rPr>
        <w:t>124</w:t>
      </w:r>
      <w:r>
        <w:rPr>
          <w:noProof/>
        </w:rPr>
        <w:fldChar w:fldCharType="end"/>
      </w:r>
    </w:p>
    <w:p w14:paraId="7F9658E4" w14:textId="7A677F3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_Toc218668662 \h </w:instrText>
      </w:r>
      <w:r>
        <w:rPr>
          <w:noProof/>
        </w:rPr>
      </w:r>
      <w:r>
        <w:rPr>
          <w:noProof/>
        </w:rPr>
        <w:fldChar w:fldCharType="separate"/>
      </w:r>
      <w:r>
        <w:rPr>
          <w:noProof/>
        </w:rPr>
        <w:t>124</w:t>
      </w:r>
      <w:r>
        <w:rPr>
          <w:noProof/>
        </w:rPr>
        <w:fldChar w:fldCharType="end"/>
      </w:r>
    </w:p>
    <w:p w14:paraId="45DD1BFD" w14:textId="024205E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8.1.7.3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_Toc218668663 \h </w:instrText>
      </w:r>
      <w:r>
        <w:rPr>
          <w:noProof/>
        </w:rPr>
      </w:r>
      <w:r>
        <w:rPr>
          <w:noProof/>
        </w:rPr>
        <w:fldChar w:fldCharType="separate"/>
      </w:r>
      <w:r>
        <w:rPr>
          <w:noProof/>
        </w:rPr>
        <w:t>125</w:t>
      </w:r>
      <w:r>
        <w:rPr>
          <w:noProof/>
        </w:rPr>
        <w:fldChar w:fldCharType="end"/>
      </w:r>
    </w:p>
    <w:p w14:paraId="4E8787CF" w14:textId="33DB295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MAP-NOTE-MM-EVENT</w:t>
      </w:r>
      <w:r>
        <w:rPr>
          <w:noProof/>
        </w:rPr>
        <w:tab/>
      </w:r>
      <w:r>
        <w:rPr>
          <w:noProof/>
        </w:rPr>
        <w:fldChar w:fldCharType="begin"/>
      </w:r>
      <w:r>
        <w:rPr>
          <w:noProof/>
        </w:rPr>
        <w:instrText xml:space="preserve"> PAGEREF _Toc218668664 \h </w:instrText>
      </w:r>
      <w:r>
        <w:rPr>
          <w:noProof/>
        </w:rPr>
      </w:r>
      <w:r>
        <w:rPr>
          <w:noProof/>
        </w:rPr>
        <w:fldChar w:fldCharType="separate"/>
      </w:r>
      <w:r>
        <w:rPr>
          <w:noProof/>
        </w:rPr>
        <w:t>129</w:t>
      </w:r>
      <w:r>
        <w:rPr>
          <w:noProof/>
        </w:rPr>
        <w:fldChar w:fldCharType="end"/>
      </w:r>
    </w:p>
    <w:p w14:paraId="4071F44E" w14:textId="292906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_Toc218668665 \h </w:instrText>
      </w:r>
      <w:r>
        <w:rPr>
          <w:noProof/>
        </w:rPr>
      </w:r>
      <w:r>
        <w:rPr>
          <w:noProof/>
        </w:rPr>
        <w:fldChar w:fldCharType="separate"/>
      </w:r>
      <w:r>
        <w:rPr>
          <w:noProof/>
        </w:rPr>
        <w:t>129</w:t>
      </w:r>
      <w:r>
        <w:rPr>
          <w:noProof/>
        </w:rPr>
        <w:fldChar w:fldCharType="end"/>
      </w:r>
    </w:p>
    <w:p w14:paraId="6EB62196" w14:textId="362DA57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_Toc218668666 \h </w:instrText>
      </w:r>
      <w:r>
        <w:rPr>
          <w:noProof/>
        </w:rPr>
      </w:r>
      <w:r>
        <w:rPr>
          <w:noProof/>
        </w:rPr>
        <w:fldChar w:fldCharType="separate"/>
      </w:r>
      <w:r>
        <w:rPr>
          <w:noProof/>
        </w:rPr>
        <w:t>129</w:t>
      </w:r>
      <w:r>
        <w:rPr>
          <w:noProof/>
        </w:rPr>
        <w:fldChar w:fldCharType="end"/>
      </w:r>
    </w:p>
    <w:p w14:paraId="5C335BBF" w14:textId="6F8E665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8.1.8.3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_Toc218668667 \h </w:instrText>
      </w:r>
      <w:r>
        <w:rPr>
          <w:noProof/>
        </w:rPr>
      </w:r>
      <w:r>
        <w:rPr>
          <w:noProof/>
        </w:rPr>
        <w:fldChar w:fldCharType="separate"/>
      </w:r>
      <w:r>
        <w:rPr>
          <w:noProof/>
        </w:rPr>
        <w:t>130</w:t>
      </w:r>
      <w:r>
        <w:rPr>
          <w:noProof/>
        </w:rPr>
        <w:fldChar w:fldCharType="end"/>
      </w:r>
    </w:p>
    <w:p w14:paraId="395389BA" w14:textId="2E04EBC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MAP_UPDATE_</w:t>
      </w:r>
      <w:r>
        <w:rPr>
          <w:noProof/>
          <w:lang w:eastAsia="zh-CN"/>
        </w:rPr>
        <w:t>VCSG</w:t>
      </w:r>
      <w:r>
        <w:rPr>
          <w:noProof/>
        </w:rPr>
        <w:t>_LOCATION service</w:t>
      </w:r>
      <w:r>
        <w:rPr>
          <w:noProof/>
        </w:rPr>
        <w:tab/>
      </w:r>
      <w:r>
        <w:rPr>
          <w:noProof/>
        </w:rPr>
        <w:fldChar w:fldCharType="begin"/>
      </w:r>
      <w:r>
        <w:rPr>
          <w:noProof/>
        </w:rPr>
        <w:instrText xml:space="preserve"> PAGEREF _Toc218668668 \h </w:instrText>
      </w:r>
      <w:r>
        <w:rPr>
          <w:noProof/>
        </w:rPr>
      </w:r>
      <w:r>
        <w:rPr>
          <w:noProof/>
        </w:rPr>
        <w:fldChar w:fldCharType="separate"/>
      </w:r>
      <w:r>
        <w:rPr>
          <w:noProof/>
        </w:rPr>
        <w:t>131</w:t>
      </w:r>
      <w:r>
        <w:rPr>
          <w:noProof/>
        </w:rPr>
        <w:fldChar w:fldCharType="end"/>
      </w:r>
    </w:p>
    <w:p w14:paraId="54D76828" w14:textId="7E52A36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_Toc218668669 \h </w:instrText>
      </w:r>
      <w:r>
        <w:rPr>
          <w:noProof/>
        </w:rPr>
      </w:r>
      <w:r>
        <w:rPr>
          <w:noProof/>
        </w:rPr>
        <w:fldChar w:fldCharType="separate"/>
      </w:r>
      <w:r>
        <w:rPr>
          <w:noProof/>
        </w:rPr>
        <w:t>131</w:t>
      </w:r>
      <w:r>
        <w:rPr>
          <w:noProof/>
        </w:rPr>
        <w:fldChar w:fldCharType="end"/>
      </w:r>
    </w:p>
    <w:p w14:paraId="66C39A39" w14:textId="35702FA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_Toc218668670 \h </w:instrText>
      </w:r>
      <w:r>
        <w:rPr>
          <w:noProof/>
        </w:rPr>
      </w:r>
      <w:r>
        <w:rPr>
          <w:noProof/>
        </w:rPr>
        <w:fldChar w:fldCharType="separate"/>
      </w:r>
      <w:r>
        <w:rPr>
          <w:noProof/>
        </w:rPr>
        <w:t>131</w:t>
      </w:r>
      <w:r>
        <w:rPr>
          <w:noProof/>
        </w:rPr>
        <w:fldChar w:fldCharType="end"/>
      </w:r>
    </w:p>
    <w:p w14:paraId="790078C9" w14:textId="4BB0CCC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8.1.9.3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_Toc218668671 \h </w:instrText>
      </w:r>
      <w:r>
        <w:rPr>
          <w:noProof/>
        </w:rPr>
      </w:r>
      <w:r>
        <w:rPr>
          <w:noProof/>
        </w:rPr>
        <w:fldChar w:fldCharType="separate"/>
      </w:r>
      <w:r>
        <w:rPr>
          <w:noProof/>
        </w:rPr>
        <w:t>132</w:t>
      </w:r>
      <w:r>
        <w:rPr>
          <w:noProof/>
        </w:rPr>
        <w:fldChar w:fldCharType="end"/>
      </w:r>
    </w:p>
    <w:p w14:paraId="2226AF6E" w14:textId="6114D6C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8.1.10</w:t>
      </w:r>
      <w:r>
        <w:rPr>
          <w:rFonts w:asciiTheme="minorHAnsi" w:eastAsiaTheme="minorEastAsia" w:hAnsiTheme="minorHAnsi" w:cstheme="minorBidi"/>
          <w:noProof/>
          <w:kern w:val="2"/>
          <w:sz w:val="24"/>
          <w:szCs w:val="24"/>
          <w:lang w:eastAsia="en-GB"/>
          <w14:ligatures w14:val="standardContextual"/>
        </w:rPr>
        <w:tab/>
      </w:r>
      <w:r>
        <w:rPr>
          <w:noProof/>
        </w:rPr>
        <w:t>MAP_ CANCEL_</w:t>
      </w:r>
      <w:r>
        <w:rPr>
          <w:noProof/>
          <w:lang w:eastAsia="zh-CN"/>
        </w:rPr>
        <w:t>VCSG_</w:t>
      </w:r>
      <w:r>
        <w:rPr>
          <w:noProof/>
        </w:rPr>
        <w:t>LOCATION service</w:t>
      </w:r>
      <w:r>
        <w:rPr>
          <w:noProof/>
        </w:rPr>
        <w:tab/>
      </w:r>
      <w:r>
        <w:rPr>
          <w:noProof/>
        </w:rPr>
        <w:fldChar w:fldCharType="begin"/>
      </w:r>
      <w:r>
        <w:rPr>
          <w:noProof/>
        </w:rPr>
        <w:instrText xml:space="preserve"> PAGEREF _Toc218668672 \h </w:instrText>
      </w:r>
      <w:r>
        <w:rPr>
          <w:noProof/>
        </w:rPr>
      </w:r>
      <w:r>
        <w:rPr>
          <w:noProof/>
        </w:rPr>
        <w:fldChar w:fldCharType="separate"/>
      </w:r>
      <w:r>
        <w:rPr>
          <w:noProof/>
        </w:rPr>
        <w:t>132</w:t>
      </w:r>
      <w:r>
        <w:rPr>
          <w:noProof/>
        </w:rPr>
        <w:fldChar w:fldCharType="end"/>
      </w:r>
    </w:p>
    <w:p w14:paraId="4124E4E7" w14:textId="147B37C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_Toc218668673 \h </w:instrText>
      </w:r>
      <w:r>
        <w:rPr>
          <w:noProof/>
        </w:rPr>
      </w:r>
      <w:r>
        <w:rPr>
          <w:noProof/>
        </w:rPr>
        <w:fldChar w:fldCharType="separate"/>
      </w:r>
      <w:r>
        <w:rPr>
          <w:noProof/>
        </w:rPr>
        <w:t>132</w:t>
      </w:r>
      <w:r>
        <w:rPr>
          <w:noProof/>
        </w:rPr>
        <w:fldChar w:fldCharType="end"/>
      </w:r>
    </w:p>
    <w:p w14:paraId="3F6E58DF" w14:textId="7E05629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8.1.10.2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_Toc218668674 \h </w:instrText>
      </w:r>
      <w:r>
        <w:rPr>
          <w:noProof/>
        </w:rPr>
      </w:r>
      <w:r>
        <w:rPr>
          <w:noProof/>
        </w:rPr>
        <w:fldChar w:fldCharType="separate"/>
      </w:r>
      <w:r>
        <w:rPr>
          <w:noProof/>
        </w:rPr>
        <w:t>132</w:t>
      </w:r>
      <w:r>
        <w:rPr>
          <w:noProof/>
        </w:rPr>
        <w:fldChar w:fldCharType="end"/>
      </w:r>
    </w:p>
    <w:p w14:paraId="07542C85" w14:textId="6591057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8.1.10.3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_Toc218668675 \h </w:instrText>
      </w:r>
      <w:r>
        <w:rPr>
          <w:noProof/>
        </w:rPr>
      </w:r>
      <w:r>
        <w:rPr>
          <w:noProof/>
        </w:rPr>
        <w:fldChar w:fldCharType="separate"/>
      </w:r>
      <w:r>
        <w:rPr>
          <w:noProof/>
        </w:rPr>
        <w:t>133</w:t>
      </w:r>
      <w:r>
        <w:rPr>
          <w:noProof/>
        </w:rPr>
        <w:fldChar w:fldCharType="end"/>
      </w:r>
    </w:p>
    <w:p w14:paraId="433CA50F" w14:textId="31D2C22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Paging and search</w:t>
      </w:r>
      <w:r>
        <w:rPr>
          <w:noProof/>
        </w:rPr>
        <w:tab/>
      </w:r>
      <w:r>
        <w:rPr>
          <w:noProof/>
        </w:rPr>
        <w:fldChar w:fldCharType="begin"/>
      </w:r>
      <w:r>
        <w:rPr>
          <w:noProof/>
        </w:rPr>
        <w:instrText xml:space="preserve"> PAGEREF _Toc218668676 \h </w:instrText>
      </w:r>
      <w:r>
        <w:rPr>
          <w:noProof/>
        </w:rPr>
      </w:r>
      <w:r>
        <w:rPr>
          <w:noProof/>
        </w:rPr>
        <w:fldChar w:fldCharType="separate"/>
      </w:r>
      <w:r>
        <w:rPr>
          <w:noProof/>
        </w:rPr>
        <w:t>133</w:t>
      </w:r>
      <w:r>
        <w:rPr>
          <w:noProof/>
        </w:rPr>
        <w:fldChar w:fldCharType="end"/>
      </w:r>
    </w:p>
    <w:p w14:paraId="089519E1" w14:textId="41F9E18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MAP_PAGE service</w:t>
      </w:r>
      <w:r>
        <w:rPr>
          <w:noProof/>
        </w:rPr>
        <w:tab/>
      </w:r>
      <w:r>
        <w:rPr>
          <w:noProof/>
        </w:rPr>
        <w:fldChar w:fldCharType="begin"/>
      </w:r>
      <w:r>
        <w:rPr>
          <w:noProof/>
        </w:rPr>
        <w:instrText xml:space="preserve"> PAGEREF _Toc218668677 \h </w:instrText>
      </w:r>
      <w:r>
        <w:rPr>
          <w:noProof/>
        </w:rPr>
      </w:r>
      <w:r>
        <w:rPr>
          <w:noProof/>
        </w:rPr>
        <w:fldChar w:fldCharType="separate"/>
      </w:r>
      <w:r>
        <w:rPr>
          <w:noProof/>
        </w:rPr>
        <w:t>133</w:t>
      </w:r>
      <w:r>
        <w:rPr>
          <w:noProof/>
        </w:rPr>
        <w:fldChar w:fldCharType="end"/>
      </w:r>
    </w:p>
    <w:p w14:paraId="5B0E6FA7" w14:textId="3D029CB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_Toc218668678 \h </w:instrText>
      </w:r>
      <w:r>
        <w:rPr>
          <w:noProof/>
        </w:rPr>
      </w:r>
      <w:r>
        <w:rPr>
          <w:noProof/>
        </w:rPr>
        <w:fldChar w:fldCharType="separate"/>
      </w:r>
      <w:r>
        <w:rPr>
          <w:noProof/>
        </w:rPr>
        <w:t>133</w:t>
      </w:r>
      <w:r>
        <w:rPr>
          <w:noProof/>
        </w:rPr>
        <w:fldChar w:fldCharType="end"/>
      </w:r>
    </w:p>
    <w:p w14:paraId="53DE4C3C" w14:textId="16784C3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_Toc218668679 \h </w:instrText>
      </w:r>
      <w:r>
        <w:rPr>
          <w:noProof/>
        </w:rPr>
      </w:r>
      <w:r>
        <w:rPr>
          <w:noProof/>
        </w:rPr>
        <w:fldChar w:fldCharType="separate"/>
      </w:r>
      <w:r>
        <w:rPr>
          <w:noProof/>
        </w:rPr>
        <w:t>133</w:t>
      </w:r>
      <w:r>
        <w:rPr>
          <w:noProof/>
        </w:rPr>
        <w:fldChar w:fldCharType="end"/>
      </w:r>
    </w:p>
    <w:p w14:paraId="121F6939" w14:textId="1A7430A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_Toc218668680 \h </w:instrText>
      </w:r>
      <w:r>
        <w:rPr>
          <w:noProof/>
        </w:rPr>
      </w:r>
      <w:r>
        <w:rPr>
          <w:noProof/>
        </w:rPr>
        <w:fldChar w:fldCharType="separate"/>
      </w:r>
      <w:r>
        <w:rPr>
          <w:noProof/>
        </w:rPr>
        <w:t>133</w:t>
      </w:r>
      <w:r>
        <w:rPr>
          <w:noProof/>
        </w:rPr>
        <w:fldChar w:fldCharType="end"/>
      </w:r>
    </w:p>
    <w:p w14:paraId="5A1477DD" w14:textId="1258F5D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MAP_SEARCH_FOR_MS service</w:t>
      </w:r>
      <w:r>
        <w:rPr>
          <w:noProof/>
        </w:rPr>
        <w:tab/>
      </w:r>
      <w:r>
        <w:rPr>
          <w:noProof/>
        </w:rPr>
        <w:fldChar w:fldCharType="begin"/>
      </w:r>
      <w:r>
        <w:rPr>
          <w:noProof/>
        </w:rPr>
        <w:instrText xml:space="preserve"> PAGEREF _Toc218668681 \h </w:instrText>
      </w:r>
      <w:r>
        <w:rPr>
          <w:noProof/>
        </w:rPr>
      </w:r>
      <w:r>
        <w:rPr>
          <w:noProof/>
        </w:rPr>
        <w:fldChar w:fldCharType="separate"/>
      </w:r>
      <w:r>
        <w:rPr>
          <w:noProof/>
        </w:rPr>
        <w:t>134</w:t>
      </w:r>
      <w:r>
        <w:rPr>
          <w:noProof/>
        </w:rPr>
        <w:fldChar w:fldCharType="end"/>
      </w:r>
    </w:p>
    <w:p w14:paraId="5E47300D" w14:textId="17C147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_Toc218668682 \h </w:instrText>
      </w:r>
      <w:r>
        <w:rPr>
          <w:noProof/>
        </w:rPr>
      </w:r>
      <w:r>
        <w:rPr>
          <w:noProof/>
        </w:rPr>
        <w:fldChar w:fldCharType="separate"/>
      </w:r>
      <w:r>
        <w:rPr>
          <w:noProof/>
        </w:rPr>
        <w:t>134</w:t>
      </w:r>
      <w:r>
        <w:rPr>
          <w:noProof/>
        </w:rPr>
        <w:fldChar w:fldCharType="end"/>
      </w:r>
    </w:p>
    <w:p w14:paraId="6C0B4999" w14:textId="1EE25D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_Toc218668683 \h </w:instrText>
      </w:r>
      <w:r>
        <w:rPr>
          <w:noProof/>
        </w:rPr>
      </w:r>
      <w:r>
        <w:rPr>
          <w:noProof/>
        </w:rPr>
        <w:fldChar w:fldCharType="separate"/>
      </w:r>
      <w:r>
        <w:rPr>
          <w:noProof/>
        </w:rPr>
        <w:t>134</w:t>
      </w:r>
      <w:r>
        <w:rPr>
          <w:noProof/>
        </w:rPr>
        <w:fldChar w:fldCharType="end"/>
      </w:r>
    </w:p>
    <w:p w14:paraId="08135B7C" w14:textId="2D6130D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_Toc218668684 \h </w:instrText>
      </w:r>
      <w:r>
        <w:rPr>
          <w:noProof/>
        </w:rPr>
      </w:r>
      <w:r>
        <w:rPr>
          <w:noProof/>
        </w:rPr>
        <w:fldChar w:fldCharType="separate"/>
      </w:r>
      <w:r>
        <w:rPr>
          <w:noProof/>
        </w:rPr>
        <w:t>134</w:t>
      </w:r>
      <w:r>
        <w:rPr>
          <w:noProof/>
        </w:rPr>
        <w:fldChar w:fldCharType="end"/>
      </w:r>
    </w:p>
    <w:p w14:paraId="69A962E9" w14:textId="32AA027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Access management services</w:t>
      </w:r>
      <w:r>
        <w:rPr>
          <w:noProof/>
        </w:rPr>
        <w:tab/>
      </w:r>
      <w:r>
        <w:rPr>
          <w:noProof/>
        </w:rPr>
        <w:fldChar w:fldCharType="begin"/>
      </w:r>
      <w:r>
        <w:rPr>
          <w:noProof/>
        </w:rPr>
        <w:instrText xml:space="preserve"> PAGEREF _Toc218668685 \h </w:instrText>
      </w:r>
      <w:r>
        <w:rPr>
          <w:noProof/>
        </w:rPr>
      </w:r>
      <w:r>
        <w:rPr>
          <w:noProof/>
        </w:rPr>
        <w:fldChar w:fldCharType="separate"/>
      </w:r>
      <w:r>
        <w:rPr>
          <w:noProof/>
        </w:rPr>
        <w:t>135</w:t>
      </w:r>
      <w:r>
        <w:rPr>
          <w:noProof/>
        </w:rPr>
        <w:fldChar w:fldCharType="end"/>
      </w:r>
    </w:p>
    <w:p w14:paraId="22446DB2" w14:textId="48A2079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MAP_PROCESS_ACCESS_REQUEST service</w:t>
      </w:r>
      <w:r>
        <w:rPr>
          <w:noProof/>
        </w:rPr>
        <w:tab/>
      </w:r>
      <w:r>
        <w:rPr>
          <w:noProof/>
        </w:rPr>
        <w:fldChar w:fldCharType="begin"/>
      </w:r>
      <w:r>
        <w:rPr>
          <w:noProof/>
        </w:rPr>
        <w:instrText xml:space="preserve"> PAGEREF _Toc218668686 \h </w:instrText>
      </w:r>
      <w:r>
        <w:rPr>
          <w:noProof/>
        </w:rPr>
      </w:r>
      <w:r>
        <w:rPr>
          <w:noProof/>
        </w:rPr>
        <w:fldChar w:fldCharType="separate"/>
      </w:r>
      <w:r>
        <w:rPr>
          <w:noProof/>
        </w:rPr>
        <w:t>135</w:t>
      </w:r>
      <w:r>
        <w:rPr>
          <w:noProof/>
        </w:rPr>
        <w:fldChar w:fldCharType="end"/>
      </w:r>
    </w:p>
    <w:p w14:paraId="36311277" w14:textId="1625E30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_Toc218668687 \h </w:instrText>
      </w:r>
      <w:r>
        <w:rPr>
          <w:noProof/>
        </w:rPr>
      </w:r>
      <w:r>
        <w:rPr>
          <w:noProof/>
        </w:rPr>
        <w:fldChar w:fldCharType="separate"/>
      </w:r>
      <w:r>
        <w:rPr>
          <w:noProof/>
        </w:rPr>
        <w:t>135</w:t>
      </w:r>
      <w:r>
        <w:rPr>
          <w:noProof/>
        </w:rPr>
        <w:fldChar w:fldCharType="end"/>
      </w:r>
    </w:p>
    <w:p w14:paraId="139E400A" w14:textId="3EC4949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_Toc218668688 \h </w:instrText>
      </w:r>
      <w:r>
        <w:rPr>
          <w:noProof/>
        </w:rPr>
      </w:r>
      <w:r>
        <w:rPr>
          <w:noProof/>
        </w:rPr>
        <w:fldChar w:fldCharType="separate"/>
      </w:r>
      <w:r>
        <w:rPr>
          <w:noProof/>
        </w:rPr>
        <w:t>135</w:t>
      </w:r>
      <w:r>
        <w:rPr>
          <w:noProof/>
        </w:rPr>
        <w:fldChar w:fldCharType="end"/>
      </w:r>
    </w:p>
    <w:p w14:paraId="390B8D2F" w14:textId="018A37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_Toc218668689 \h </w:instrText>
      </w:r>
      <w:r>
        <w:rPr>
          <w:noProof/>
        </w:rPr>
      </w:r>
      <w:r>
        <w:rPr>
          <w:noProof/>
        </w:rPr>
        <w:fldChar w:fldCharType="separate"/>
      </w:r>
      <w:r>
        <w:rPr>
          <w:noProof/>
        </w:rPr>
        <w:t>135</w:t>
      </w:r>
      <w:r>
        <w:rPr>
          <w:noProof/>
        </w:rPr>
        <w:fldChar w:fldCharType="end"/>
      </w:r>
    </w:p>
    <w:p w14:paraId="0B341DD8" w14:textId="2F02E3B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Handover services</w:t>
      </w:r>
      <w:r>
        <w:rPr>
          <w:noProof/>
        </w:rPr>
        <w:tab/>
      </w:r>
      <w:r>
        <w:rPr>
          <w:noProof/>
        </w:rPr>
        <w:fldChar w:fldCharType="begin"/>
      </w:r>
      <w:r>
        <w:rPr>
          <w:noProof/>
        </w:rPr>
        <w:instrText xml:space="preserve"> PAGEREF _Toc218668690 \h </w:instrText>
      </w:r>
      <w:r>
        <w:rPr>
          <w:noProof/>
        </w:rPr>
      </w:r>
      <w:r>
        <w:rPr>
          <w:noProof/>
        </w:rPr>
        <w:fldChar w:fldCharType="separate"/>
      </w:r>
      <w:r>
        <w:rPr>
          <w:noProof/>
        </w:rPr>
        <w:t>137</w:t>
      </w:r>
      <w:r>
        <w:rPr>
          <w:noProof/>
        </w:rPr>
        <w:fldChar w:fldCharType="end"/>
      </w:r>
    </w:p>
    <w:p w14:paraId="69698BCF" w14:textId="250FB28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MAP_PREPARE_HANDOVER service</w:t>
      </w:r>
      <w:r>
        <w:rPr>
          <w:noProof/>
        </w:rPr>
        <w:tab/>
      </w:r>
      <w:r>
        <w:rPr>
          <w:noProof/>
        </w:rPr>
        <w:fldChar w:fldCharType="begin"/>
      </w:r>
      <w:r>
        <w:rPr>
          <w:noProof/>
        </w:rPr>
        <w:instrText xml:space="preserve"> PAGEREF _Toc218668691 \h </w:instrText>
      </w:r>
      <w:r>
        <w:rPr>
          <w:noProof/>
        </w:rPr>
      </w:r>
      <w:r>
        <w:rPr>
          <w:noProof/>
        </w:rPr>
        <w:fldChar w:fldCharType="separate"/>
      </w:r>
      <w:r>
        <w:rPr>
          <w:noProof/>
        </w:rPr>
        <w:t>137</w:t>
      </w:r>
      <w:r>
        <w:rPr>
          <w:noProof/>
        </w:rPr>
        <w:fldChar w:fldCharType="end"/>
      </w:r>
    </w:p>
    <w:p w14:paraId="112561B7" w14:textId="1BC9313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_Toc218668692 \h </w:instrText>
      </w:r>
      <w:r>
        <w:rPr>
          <w:noProof/>
        </w:rPr>
      </w:r>
      <w:r>
        <w:rPr>
          <w:noProof/>
        </w:rPr>
        <w:fldChar w:fldCharType="separate"/>
      </w:r>
      <w:r>
        <w:rPr>
          <w:noProof/>
        </w:rPr>
        <w:t>137</w:t>
      </w:r>
      <w:r>
        <w:rPr>
          <w:noProof/>
        </w:rPr>
        <w:fldChar w:fldCharType="end"/>
      </w:r>
    </w:p>
    <w:p w14:paraId="622250F7" w14:textId="539B116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_Toc218668693 \h </w:instrText>
      </w:r>
      <w:r>
        <w:rPr>
          <w:noProof/>
        </w:rPr>
      </w:r>
      <w:r>
        <w:rPr>
          <w:noProof/>
        </w:rPr>
        <w:fldChar w:fldCharType="separate"/>
      </w:r>
      <w:r>
        <w:rPr>
          <w:noProof/>
        </w:rPr>
        <w:t>137</w:t>
      </w:r>
      <w:r>
        <w:rPr>
          <w:noProof/>
        </w:rPr>
        <w:fldChar w:fldCharType="end"/>
      </w:r>
    </w:p>
    <w:p w14:paraId="5989095E" w14:textId="45D0132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_Toc218668694 \h </w:instrText>
      </w:r>
      <w:r>
        <w:rPr>
          <w:noProof/>
        </w:rPr>
      </w:r>
      <w:r>
        <w:rPr>
          <w:noProof/>
        </w:rPr>
        <w:fldChar w:fldCharType="separate"/>
      </w:r>
      <w:r>
        <w:rPr>
          <w:noProof/>
        </w:rPr>
        <w:t>138</w:t>
      </w:r>
      <w:r>
        <w:rPr>
          <w:noProof/>
        </w:rPr>
        <w:fldChar w:fldCharType="end"/>
      </w:r>
    </w:p>
    <w:p w14:paraId="79393BBA" w14:textId="309A000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MAP_SEND_END_SIGNAL service</w:t>
      </w:r>
      <w:r>
        <w:rPr>
          <w:noProof/>
        </w:rPr>
        <w:tab/>
      </w:r>
      <w:r>
        <w:rPr>
          <w:noProof/>
        </w:rPr>
        <w:fldChar w:fldCharType="begin"/>
      </w:r>
      <w:r>
        <w:rPr>
          <w:noProof/>
        </w:rPr>
        <w:instrText xml:space="preserve"> PAGEREF _Toc218668695 \h </w:instrText>
      </w:r>
      <w:r>
        <w:rPr>
          <w:noProof/>
        </w:rPr>
      </w:r>
      <w:r>
        <w:rPr>
          <w:noProof/>
        </w:rPr>
        <w:fldChar w:fldCharType="separate"/>
      </w:r>
      <w:r>
        <w:rPr>
          <w:noProof/>
        </w:rPr>
        <w:t>142</w:t>
      </w:r>
      <w:r>
        <w:rPr>
          <w:noProof/>
        </w:rPr>
        <w:fldChar w:fldCharType="end"/>
      </w:r>
    </w:p>
    <w:p w14:paraId="23B553F2" w14:textId="340155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_Toc218668696 \h </w:instrText>
      </w:r>
      <w:r>
        <w:rPr>
          <w:noProof/>
        </w:rPr>
      </w:r>
      <w:r>
        <w:rPr>
          <w:noProof/>
        </w:rPr>
        <w:fldChar w:fldCharType="separate"/>
      </w:r>
      <w:r>
        <w:rPr>
          <w:noProof/>
        </w:rPr>
        <w:t>142</w:t>
      </w:r>
      <w:r>
        <w:rPr>
          <w:noProof/>
        </w:rPr>
        <w:fldChar w:fldCharType="end"/>
      </w:r>
    </w:p>
    <w:p w14:paraId="7E622AAD" w14:textId="2590A7A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_Toc218668697 \h </w:instrText>
      </w:r>
      <w:r>
        <w:rPr>
          <w:noProof/>
        </w:rPr>
      </w:r>
      <w:r>
        <w:rPr>
          <w:noProof/>
        </w:rPr>
        <w:fldChar w:fldCharType="separate"/>
      </w:r>
      <w:r>
        <w:rPr>
          <w:noProof/>
        </w:rPr>
        <w:t>142</w:t>
      </w:r>
      <w:r>
        <w:rPr>
          <w:noProof/>
        </w:rPr>
        <w:fldChar w:fldCharType="end"/>
      </w:r>
    </w:p>
    <w:p w14:paraId="170C1ECB" w14:textId="5B492E0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_Toc218668698 \h </w:instrText>
      </w:r>
      <w:r>
        <w:rPr>
          <w:noProof/>
        </w:rPr>
      </w:r>
      <w:r>
        <w:rPr>
          <w:noProof/>
        </w:rPr>
        <w:fldChar w:fldCharType="separate"/>
      </w:r>
      <w:r>
        <w:rPr>
          <w:noProof/>
        </w:rPr>
        <w:t>142</w:t>
      </w:r>
      <w:r>
        <w:rPr>
          <w:noProof/>
        </w:rPr>
        <w:fldChar w:fldCharType="end"/>
      </w:r>
    </w:p>
    <w:p w14:paraId="4706139C" w14:textId="74B8689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MAP_PROCESS_ACCESS_SIGNALLING service</w:t>
      </w:r>
      <w:r>
        <w:rPr>
          <w:noProof/>
        </w:rPr>
        <w:tab/>
      </w:r>
      <w:r>
        <w:rPr>
          <w:noProof/>
        </w:rPr>
        <w:fldChar w:fldCharType="begin"/>
      </w:r>
      <w:r>
        <w:rPr>
          <w:noProof/>
        </w:rPr>
        <w:instrText xml:space="preserve"> PAGEREF _Toc218668699 \h </w:instrText>
      </w:r>
      <w:r>
        <w:rPr>
          <w:noProof/>
        </w:rPr>
      </w:r>
      <w:r>
        <w:rPr>
          <w:noProof/>
        </w:rPr>
        <w:fldChar w:fldCharType="separate"/>
      </w:r>
      <w:r>
        <w:rPr>
          <w:noProof/>
        </w:rPr>
        <w:t>142</w:t>
      </w:r>
      <w:r>
        <w:rPr>
          <w:noProof/>
        </w:rPr>
        <w:fldChar w:fldCharType="end"/>
      </w:r>
    </w:p>
    <w:p w14:paraId="4F2B148C" w14:textId="3F4EA97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_Toc218668700 \h </w:instrText>
      </w:r>
      <w:r>
        <w:rPr>
          <w:noProof/>
        </w:rPr>
      </w:r>
      <w:r>
        <w:rPr>
          <w:noProof/>
        </w:rPr>
        <w:fldChar w:fldCharType="separate"/>
      </w:r>
      <w:r>
        <w:rPr>
          <w:noProof/>
        </w:rPr>
        <w:t>142</w:t>
      </w:r>
      <w:r>
        <w:rPr>
          <w:noProof/>
        </w:rPr>
        <w:fldChar w:fldCharType="end"/>
      </w:r>
    </w:p>
    <w:p w14:paraId="42C026A3" w14:textId="367B218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_Toc218668701 \h </w:instrText>
      </w:r>
      <w:r>
        <w:rPr>
          <w:noProof/>
        </w:rPr>
      </w:r>
      <w:r>
        <w:rPr>
          <w:noProof/>
        </w:rPr>
        <w:fldChar w:fldCharType="separate"/>
      </w:r>
      <w:r>
        <w:rPr>
          <w:noProof/>
        </w:rPr>
        <w:t>142</w:t>
      </w:r>
      <w:r>
        <w:rPr>
          <w:noProof/>
        </w:rPr>
        <w:fldChar w:fldCharType="end"/>
      </w:r>
    </w:p>
    <w:p w14:paraId="609704A5" w14:textId="3D0E141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_Toc218668702 \h </w:instrText>
      </w:r>
      <w:r>
        <w:rPr>
          <w:noProof/>
        </w:rPr>
      </w:r>
      <w:r>
        <w:rPr>
          <w:noProof/>
        </w:rPr>
        <w:fldChar w:fldCharType="separate"/>
      </w:r>
      <w:r>
        <w:rPr>
          <w:noProof/>
        </w:rPr>
        <w:t>143</w:t>
      </w:r>
      <w:r>
        <w:rPr>
          <w:noProof/>
        </w:rPr>
        <w:fldChar w:fldCharType="end"/>
      </w:r>
    </w:p>
    <w:p w14:paraId="1C9A0815" w14:textId="3B76D6D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MAP_FORWARD_ACCESS_SIGNALLING service</w:t>
      </w:r>
      <w:r>
        <w:rPr>
          <w:noProof/>
        </w:rPr>
        <w:tab/>
      </w:r>
      <w:r>
        <w:rPr>
          <w:noProof/>
        </w:rPr>
        <w:fldChar w:fldCharType="begin"/>
      </w:r>
      <w:r>
        <w:rPr>
          <w:noProof/>
        </w:rPr>
        <w:instrText xml:space="preserve"> PAGEREF _Toc218668703 \h </w:instrText>
      </w:r>
      <w:r>
        <w:rPr>
          <w:noProof/>
        </w:rPr>
      </w:r>
      <w:r>
        <w:rPr>
          <w:noProof/>
        </w:rPr>
        <w:fldChar w:fldCharType="separate"/>
      </w:r>
      <w:r>
        <w:rPr>
          <w:noProof/>
        </w:rPr>
        <w:t>144</w:t>
      </w:r>
      <w:r>
        <w:rPr>
          <w:noProof/>
        </w:rPr>
        <w:fldChar w:fldCharType="end"/>
      </w:r>
    </w:p>
    <w:p w14:paraId="5C34D4CF" w14:textId="33F7625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_Toc218668704 \h </w:instrText>
      </w:r>
      <w:r>
        <w:rPr>
          <w:noProof/>
        </w:rPr>
      </w:r>
      <w:r>
        <w:rPr>
          <w:noProof/>
        </w:rPr>
        <w:fldChar w:fldCharType="separate"/>
      </w:r>
      <w:r>
        <w:rPr>
          <w:noProof/>
        </w:rPr>
        <w:t>144</w:t>
      </w:r>
      <w:r>
        <w:rPr>
          <w:noProof/>
        </w:rPr>
        <w:fldChar w:fldCharType="end"/>
      </w:r>
    </w:p>
    <w:p w14:paraId="71D4F877" w14:textId="5D8EF0A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_Toc218668705 \h </w:instrText>
      </w:r>
      <w:r>
        <w:rPr>
          <w:noProof/>
        </w:rPr>
      </w:r>
      <w:r>
        <w:rPr>
          <w:noProof/>
        </w:rPr>
        <w:fldChar w:fldCharType="separate"/>
      </w:r>
      <w:r>
        <w:rPr>
          <w:noProof/>
        </w:rPr>
        <w:t>144</w:t>
      </w:r>
      <w:r>
        <w:rPr>
          <w:noProof/>
        </w:rPr>
        <w:fldChar w:fldCharType="end"/>
      </w:r>
    </w:p>
    <w:p w14:paraId="124CE352" w14:textId="59EE80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_Toc218668706 \h </w:instrText>
      </w:r>
      <w:r>
        <w:rPr>
          <w:noProof/>
        </w:rPr>
      </w:r>
      <w:r>
        <w:rPr>
          <w:noProof/>
        </w:rPr>
        <w:fldChar w:fldCharType="separate"/>
      </w:r>
      <w:r>
        <w:rPr>
          <w:noProof/>
        </w:rPr>
        <w:t>145</w:t>
      </w:r>
      <w:r>
        <w:rPr>
          <w:noProof/>
        </w:rPr>
        <w:fldChar w:fldCharType="end"/>
      </w:r>
    </w:p>
    <w:p w14:paraId="2AB97E75" w14:textId="6FE5588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MAP_PREPARE_SUBSEQUENT_HANDOVER service</w:t>
      </w:r>
      <w:r>
        <w:rPr>
          <w:noProof/>
        </w:rPr>
        <w:tab/>
      </w:r>
      <w:r>
        <w:rPr>
          <w:noProof/>
        </w:rPr>
        <w:fldChar w:fldCharType="begin"/>
      </w:r>
      <w:r>
        <w:rPr>
          <w:noProof/>
        </w:rPr>
        <w:instrText xml:space="preserve"> PAGEREF _Toc218668707 \h </w:instrText>
      </w:r>
      <w:r>
        <w:rPr>
          <w:noProof/>
        </w:rPr>
      </w:r>
      <w:r>
        <w:rPr>
          <w:noProof/>
        </w:rPr>
        <w:fldChar w:fldCharType="separate"/>
      </w:r>
      <w:r>
        <w:rPr>
          <w:noProof/>
        </w:rPr>
        <w:t>147</w:t>
      </w:r>
      <w:r>
        <w:rPr>
          <w:noProof/>
        </w:rPr>
        <w:fldChar w:fldCharType="end"/>
      </w:r>
    </w:p>
    <w:p w14:paraId="293514CA" w14:textId="51603BF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_Toc218668708 \h </w:instrText>
      </w:r>
      <w:r>
        <w:rPr>
          <w:noProof/>
        </w:rPr>
      </w:r>
      <w:r>
        <w:rPr>
          <w:noProof/>
        </w:rPr>
        <w:fldChar w:fldCharType="separate"/>
      </w:r>
      <w:r>
        <w:rPr>
          <w:noProof/>
        </w:rPr>
        <w:t>147</w:t>
      </w:r>
      <w:r>
        <w:rPr>
          <w:noProof/>
        </w:rPr>
        <w:fldChar w:fldCharType="end"/>
      </w:r>
    </w:p>
    <w:p w14:paraId="746B4B64" w14:textId="765E5ED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_Toc218668709 \h </w:instrText>
      </w:r>
      <w:r>
        <w:rPr>
          <w:noProof/>
        </w:rPr>
      </w:r>
      <w:r>
        <w:rPr>
          <w:noProof/>
        </w:rPr>
        <w:fldChar w:fldCharType="separate"/>
      </w:r>
      <w:r>
        <w:rPr>
          <w:noProof/>
        </w:rPr>
        <w:t>147</w:t>
      </w:r>
      <w:r>
        <w:rPr>
          <w:noProof/>
        </w:rPr>
        <w:fldChar w:fldCharType="end"/>
      </w:r>
    </w:p>
    <w:p w14:paraId="53383C81" w14:textId="456C8C7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8.4.5.3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_Toc218668710 \h </w:instrText>
      </w:r>
      <w:r>
        <w:rPr>
          <w:noProof/>
        </w:rPr>
      </w:r>
      <w:r>
        <w:rPr>
          <w:noProof/>
        </w:rPr>
        <w:fldChar w:fldCharType="separate"/>
      </w:r>
      <w:r>
        <w:rPr>
          <w:noProof/>
        </w:rPr>
        <w:t>147</w:t>
      </w:r>
      <w:r>
        <w:rPr>
          <w:noProof/>
        </w:rPr>
        <w:fldChar w:fldCharType="end"/>
      </w:r>
    </w:p>
    <w:p w14:paraId="2F760066" w14:textId="60D89F4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MAP_ALLOCATE_HANDOVER_NUMBER service</w:t>
      </w:r>
      <w:r>
        <w:rPr>
          <w:noProof/>
        </w:rPr>
        <w:tab/>
      </w:r>
      <w:r>
        <w:rPr>
          <w:noProof/>
        </w:rPr>
        <w:fldChar w:fldCharType="begin"/>
      </w:r>
      <w:r>
        <w:rPr>
          <w:noProof/>
        </w:rPr>
        <w:instrText xml:space="preserve"> PAGEREF _Toc218668711 \h </w:instrText>
      </w:r>
      <w:r>
        <w:rPr>
          <w:noProof/>
        </w:rPr>
      </w:r>
      <w:r>
        <w:rPr>
          <w:noProof/>
        </w:rPr>
        <w:fldChar w:fldCharType="separate"/>
      </w:r>
      <w:r>
        <w:rPr>
          <w:noProof/>
        </w:rPr>
        <w:t>148</w:t>
      </w:r>
      <w:r>
        <w:rPr>
          <w:noProof/>
        </w:rPr>
        <w:fldChar w:fldCharType="end"/>
      </w:r>
    </w:p>
    <w:p w14:paraId="5CFA133B" w14:textId="4AEF15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_Toc218668712 \h </w:instrText>
      </w:r>
      <w:r>
        <w:rPr>
          <w:noProof/>
        </w:rPr>
      </w:r>
      <w:r>
        <w:rPr>
          <w:noProof/>
        </w:rPr>
        <w:fldChar w:fldCharType="separate"/>
      </w:r>
      <w:r>
        <w:rPr>
          <w:noProof/>
        </w:rPr>
        <w:t>148</w:t>
      </w:r>
      <w:r>
        <w:rPr>
          <w:noProof/>
        </w:rPr>
        <w:fldChar w:fldCharType="end"/>
      </w:r>
    </w:p>
    <w:p w14:paraId="00C0B7E6" w14:textId="70D9CD0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_Toc218668713 \h </w:instrText>
      </w:r>
      <w:r>
        <w:rPr>
          <w:noProof/>
        </w:rPr>
      </w:r>
      <w:r>
        <w:rPr>
          <w:noProof/>
        </w:rPr>
        <w:fldChar w:fldCharType="separate"/>
      </w:r>
      <w:r>
        <w:rPr>
          <w:noProof/>
        </w:rPr>
        <w:t>148</w:t>
      </w:r>
      <w:r>
        <w:rPr>
          <w:noProof/>
        </w:rPr>
        <w:fldChar w:fldCharType="end"/>
      </w:r>
    </w:p>
    <w:p w14:paraId="7C5B9086" w14:textId="341DBB8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_Toc218668714 \h </w:instrText>
      </w:r>
      <w:r>
        <w:rPr>
          <w:noProof/>
        </w:rPr>
      </w:r>
      <w:r>
        <w:rPr>
          <w:noProof/>
        </w:rPr>
        <w:fldChar w:fldCharType="separate"/>
      </w:r>
      <w:r>
        <w:rPr>
          <w:noProof/>
        </w:rPr>
        <w:t>148</w:t>
      </w:r>
      <w:r>
        <w:rPr>
          <w:noProof/>
        </w:rPr>
        <w:fldChar w:fldCharType="end"/>
      </w:r>
    </w:p>
    <w:p w14:paraId="5FC457B2" w14:textId="446FCA7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MAP_SEND_HANDOVER_REPORT service</w:t>
      </w:r>
      <w:r>
        <w:rPr>
          <w:noProof/>
        </w:rPr>
        <w:tab/>
      </w:r>
      <w:r>
        <w:rPr>
          <w:noProof/>
        </w:rPr>
        <w:fldChar w:fldCharType="begin"/>
      </w:r>
      <w:r>
        <w:rPr>
          <w:noProof/>
        </w:rPr>
        <w:instrText xml:space="preserve"> PAGEREF _Toc218668715 \h </w:instrText>
      </w:r>
      <w:r>
        <w:rPr>
          <w:noProof/>
        </w:rPr>
      </w:r>
      <w:r>
        <w:rPr>
          <w:noProof/>
        </w:rPr>
        <w:fldChar w:fldCharType="separate"/>
      </w:r>
      <w:r>
        <w:rPr>
          <w:noProof/>
        </w:rPr>
        <w:t>149</w:t>
      </w:r>
      <w:r>
        <w:rPr>
          <w:noProof/>
        </w:rPr>
        <w:fldChar w:fldCharType="end"/>
      </w:r>
    </w:p>
    <w:p w14:paraId="0A652627" w14:textId="34945BC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_Toc218668716 \h </w:instrText>
      </w:r>
      <w:r>
        <w:rPr>
          <w:noProof/>
        </w:rPr>
      </w:r>
      <w:r>
        <w:rPr>
          <w:noProof/>
        </w:rPr>
        <w:fldChar w:fldCharType="separate"/>
      </w:r>
      <w:r>
        <w:rPr>
          <w:noProof/>
        </w:rPr>
        <w:t>149</w:t>
      </w:r>
      <w:r>
        <w:rPr>
          <w:noProof/>
        </w:rPr>
        <w:fldChar w:fldCharType="end"/>
      </w:r>
    </w:p>
    <w:p w14:paraId="65755B84" w14:textId="061304C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8.4.7.2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_Toc218668717 \h </w:instrText>
      </w:r>
      <w:r>
        <w:rPr>
          <w:noProof/>
        </w:rPr>
      </w:r>
      <w:r>
        <w:rPr>
          <w:noProof/>
        </w:rPr>
        <w:fldChar w:fldCharType="separate"/>
      </w:r>
      <w:r>
        <w:rPr>
          <w:noProof/>
        </w:rPr>
        <w:t>149</w:t>
      </w:r>
      <w:r>
        <w:rPr>
          <w:noProof/>
        </w:rPr>
        <w:fldChar w:fldCharType="end"/>
      </w:r>
    </w:p>
    <w:p w14:paraId="6244BD61" w14:textId="6483F78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8.4.7.3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_Toc218668718 \h </w:instrText>
      </w:r>
      <w:r>
        <w:rPr>
          <w:noProof/>
        </w:rPr>
      </w:r>
      <w:r>
        <w:rPr>
          <w:noProof/>
        </w:rPr>
        <w:fldChar w:fldCharType="separate"/>
      </w:r>
      <w:r>
        <w:rPr>
          <w:noProof/>
        </w:rPr>
        <w:t>149</w:t>
      </w:r>
      <w:r>
        <w:rPr>
          <w:noProof/>
        </w:rPr>
        <w:fldChar w:fldCharType="end"/>
      </w:r>
    </w:p>
    <w:p w14:paraId="022217B2" w14:textId="6A27B28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Authentication management services</w:t>
      </w:r>
      <w:r>
        <w:rPr>
          <w:noProof/>
        </w:rPr>
        <w:tab/>
      </w:r>
      <w:r>
        <w:rPr>
          <w:noProof/>
        </w:rPr>
        <w:fldChar w:fldCharType="begin"/>
      </w:r>
      <w:r>
        <w:rPr>
          <w:noProof/>
        </w:rPr>
        <w:instrText xml:space="preserve"> PAGEREF _Toc218668719 \h </w:instrText>
      </w:r>
      <w:r>
        <w:rPr>
          <w:noProof/>
        </w:rPr>
      </w:r>
      <w:r>
        <w:rPr>
          <w:noProof/>
        </w:rPr>
        <w:fldChar w:fldCharType="separate"/>
      </w:r>
      <w:r>
        <w:rPr>
          <w:noProof/>
        </w:rPr>
        <w:t>149</w:t>
      </w:r>
      <w:r>
        <w:rPr>
          <w:noProof/>
        </w:rPr>
        <w:fldChar w:fldCharType="end"/>
      </w:r>
    </w:p>
    <w:p w14:paraId="70F3B8E4" w14:textId="063AA1E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MAP_AUTHENTICATE service</w:t>
      </w:r>
      <w:r>
        <w:rPr>
          <w:noProof/>
        </w:rPr>
        <w:tab/>
      </w:r>
      <w:r>
        <w:rPr>
          <w:noProof/>
        </w:rPr>
        <w:fldChar w:fldCharType="begin"/>
      </w:r>
      <w:r>
        <w:rPr>
          <w:noProof/>
        </w:rPr>
        <w:instrText xml:space="preserve"> PAGEREF _Toc218668720 \h </w:instrText>
      </w:r>
      <w:r>
        <w:rPr>
          <w:noProof/>
        </w:rPr>
      </w:r>
      <w:r>
        <w:rPr>
          <w:noProof/>
        </w:rPr>
        <w:fldChar w:fldCharType="separate"/>
      </w:r>
      <w:r>
        <w:rPr>
          <w:noProof/>
        </w:rPr>
        <w:t>149</w:t>
      </w:r>
      <w:r>
        <w:rPr>
          <w:noProof/>
        </w:rPr>
        <w:fldChar w:fldCharType="end"/>
      </w:r>
    </w:p>
    <w:p w14:paraId="5108E9A2" w14:textId="3D3F57A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_Toc218668721 \h </w:instrText>
      </w:r>
      <w:r>
        <w:rPr>
          <w:noProof/>
        </w:rPr>
      </w:r>
      <w:r>
        <w:rPr>
          <w:noProof/>
        </w:rPr>
        <w:fldChar w:fldCharType="separate"/>
      </w:r>
      <w:r>
        <w:rPr>
          <w:noProof/>
        </w:rPr>
        <w:t>149</w:t>
      </w:r>
      <w:r>
        <w:rPr>
          <w:noProof/>
        </w:rPr>
        <w:fldChar w:fldCharType="end"/>
      </w:r>
    </w:p>
    <w:p w14:paraId="5DF7BE7F" w14:textId="7AEC319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_Toc218668722 \h </w:instrText>
      </w:r>
      <w:r>
        <w:rPr>
          <w:noProof/>
        </w:rPr>
      </w:r>
      <w:r>
        <w:rPr>
          <w:noProof/>
        </w:rPr>
        <w:fldChar w:fldCharType="separate"/>
      </w:r>
      <w:r>
        <w:rPr>
          <w:noProof/>
        </w:rPr>
        <w:t>150</w:t>
      </w:r>
      <w:r>
        <w:rPr>
          <w:noProof/>
        </w:rPr>
        <w:fldChar w:fldCharType="end"/>
      </w:r>
    </w:p>
    <w:p w14:paraId="0453F564" w14:textId="1FED749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_Toc218668723 \h </w:instrText>
      </w:r>
      <w:r>
        <w:rPr>
          <w:noProof/>
        </w:rPr>
      </w:r>
      <w:r>
        <w:rPr>
          <w:noProof/>
        </w:rPr>
        <w:fldChar w:fldCharType="separate"/>
      </w:r>
      <w:r>
        <w:rPr>
          <w:noProof/>
        </w:rPr>
        <w:t>150</w:t>
      </w:r>
      <w:r>
        <w:rPr>
          <w:noProof/>
        </w:rPr>
        <w:fldChar w:fldCharType="end"/>
      </w:r>
    </w:p>
    <w:p w14:paraId="23F9BC58" w14:textId="521C22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MAP_SEND_AUTHENTICATION_INFO service</w:t>
      </w:r>
      <w:r>
        <w:rPr>
          <w:noProof/>
        </w:rPr>
        <w:tab/>
      </w:r>
      <w:r>
        <w:rPr>
          <w:noProof/>
        </w:rPr>
        <w:fldChar w:fldCharType="begin"/>
      </w:r>
      <w:r>
        <w:rPr>
          <w:noProof/>
        </w:rPr>
        <w:instrText xml:space="preserve"> PAGEREF _Toc218668724 \h </w:instrText>
      </w:r>
      <w:r>
        <w:rPr>
          <w:noProof/>
        </w:rPr>
      </w:r>
      <w:r>
        <w:rPr>
          <w:noProof/>
        </w:rPr>
        <w:fldChar w:fldCharType="separate"/>
      </w:r>
      <w:r>
        <w:rPr>
          <w:noProof/>
        </w:rPr>
        <w:t>150</w:t>
      </w:r>
      <w:r>
        <w:rPr>
          <w:noProof/>
        </w:rPr>
        <w:fldChar w:fldCharType="end"/>
      </w:r>
    </w:p>
    <w:p w14:paraId="3EBB4C98" w14:textId="73E50BE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_Toc218668725 \h </w:instrText>
      </w:r>
      <w:r>
        <w:rPr>
          <w:noProof/>
        </w:rPr>
      </w:r>
      <w:r>
        <w:rPr>
          <w:noProof/>
        </w:rPr>
        <w:fldChar w:fldCharType="separate"/>
      </w:r>
      <w:r>
        <w:rPr>
          <w:noProof/>
        </w:rPr>
        <w:t>150</w:t>
      </w:r>
      <w:r>
        <w:rPr>
          <w:noProof/>
        </w:rPr>
        <w:fldChar w:fldCharType="end"/>
      </w:r>
    </w:p>
    <w:p w14:paraId="327627C7" w14:textId="4223A81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_Toc218668726 \h </w:instrText>
      </w:r>
      <w:r>
        <w:rPr>
          <w:noProof/>
        </w:rPr>
      </w:r>
      <w:r>
        <w:rPr>
          <w:noProof/>
        </w:rPr>
        <w:fldChar w:fldCharType="separate"/>
      </w:r>
      <w:r>
        <w:rPr>
          <w:noProof/>
        </w:rPr>
        <w:t>151</w:t>
      </w:r>
      <w:r>
        <w:rPr>
          <w:noProof/>
        </w:rPr>
        <w:fldChar w:fldCharType="end"/>
      </w:r>
    </w:p>
    <w:p w14:paraId="79E0DED9" w14:textId="1E3053B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_Toc218668727 \h </w:instrText>
      </w:r>
      <w:r>
        <w:rPr>
          <w:noProof/>
        </w:rPr>
      </w:r>
      <w:r>
        <w:rPr>
          <w:noProof/>
        </w:rPr>
        <w:fldChar w:fldCharType="separate"/>
      </w:r>
      <w:r>
        <w:rPr>
          <w:noProof/>
        </w:rPr>
        <w:t>151</w:t>
      </w:r>
      <w:r>
        <w:rPr>
          <w:noProof/>
        </w:rPr>
        <w:fldChar w:fldCharType="end"/>
      </w:r>
    </w:p>
    <w:p w14:paraId="42D217B4" w14:textId="30B56F8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MAP_AUTHENTICATION_FAILURE_REPORT service</w:t>
      </w:r>
      <w:r>
        <w:rPr>
          <w:noProof/>
        </w:rPr>
        <w:tab/>
      </w:r>
      <w:r>
        <w:rPr>
          <w:noProof/>
        </w:rPr>
        <w:fldChar w:fldCharType="begin"/>
      </w:r>
      <w:r>
        <w:rPr>
          <w:noProof/>
        </w:rPr>
        <w:instrText xml:space="preserve"> PAGEREF _Toc218668728 \h </w:instrText>
      </w:r>
      <w:r>
        <w:rPr>
          <w:noProof/>
        </w:rPr>
      </w:r>
      <w:r>
        <w:rPr>
          <w:noProof/>
        </w:rPr>
        <w:fldChar w:fldCharType="separate"/>
      </w:r>
      <w:r>
        <w:rPr>
          <w:noProof/>
        </w:rPr>
        <w:t>153</w:t>
      </w:r>
      <w:r>
        <w:rPr>
          <w:noProof/>
        </w:rPr>
        <w:fldChar w:fldCharType="end"/>
      </w:r>
    </w:p>
    <w:p w14:paraId="10E42B63" w14:textId="68E3626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_Toc218668729 \h </w:instrText>
      </w:r>
      <w:r>
        <w:rPr>
          <w:noProof/>
        </w:rPr>
      </w:r>
      <w:r>
        <w:rPr>
          <w:noProof/>
        </w:rPr>
        <w:fldChar w:fldCharType="separate"/>
      </w:r>
      <w:r>
        <w:rPr>
          <w:noProof/>
        </w:rPr>
        <w:t>153</w:t>
      </w:r>
      <w:r>
        <w:rPr>
          <w:noProof/>
        </w:rPr>
        <w:fldChar w:fldCharType="end"/>
      </w:r>
    </w:p>
    <w:p w14:paraId="1C612406" w14:textId="0DC5488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_Toc218668730 \h </w:instrText>
      </w:r>
      <w:r>
        <w:rPr>
          <w:noProof/>
        </w:rPr>
      </w:r>
      <w:r>
        <w:rPr>
          <w:noProof/>
        </w:rPr>
        <w:fldChar w:fldCharType="separate"/>
      </w:r>
      <w:r>
        <w:rPr>
          <w:noProof/>
        </w:rPr>
        <w:t>153</w:t>
      </w:r>
      <w:r>
        <w:rPr>
          <w:noProof/>
        </w:rPr>
        <w:fldChar w:fldCharType="end"/>
      </w:r>
    </w:p>
    <w:p w14:paraId="55AFB05A" w14:textId="78D67BE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_Toc218668731 \h </w:instrText>
      </w:r>
      <w:r>
        <w:rPr>
          <w:noProof/>
        </w:rPr>
      </w:r>
      <w:r>
        <w:rPr>
          <w:noProof/>
        </w:rPr>
        <w:fldChar w:fldCharType="separate"/>
      </w:r>
      <w:r>
        <w:rPr>
          <w:noProof/>
        </w:rPr>
        <w:t>153</w:t>
      </w:r>
      <w:r>
        <w:rPr>
          <w:noProof/>
        </w:rPr>
        <w:fldChar w:fldCharType="end"/>
      </w:r>
    </w:p>
    <w:p w14:paraId="500D530C" w14:textId="726C565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Security management services</w:t>
      </w:r>
      <w:r>
        <w:rPr>
          <w:noProof/>
        </w:rPr>
        <w:tab/>
      </w:r>
      <w:r>
        <w:rPr>
          <w:noProof/>
        </w:rPr>
        <w:fldChar w:fldCharType="begin"/>
      </w:r>
      <w:r>
        <w:rPr>
          <w:noProof/>
        </w:rPr>
        <w:instrText xml:space="preserve"> PAGEREF _Toc218668732 \h </w:instrText>
      </w:r>
      <w:r>
        <w:rPr>
          <w:noProof/>
        </w:rPr>
      </w:r>
      <w:r>
        <w:rPr>
          <w:noProof/>
        </w:rPr>
        <w:fldChar w:fldCharType="separate"/>
      </w:r>
      <w:r>
        <w:rPr>
          <w:noProof/>
        </w:rPr>
        <w:t>154</w:t>
      </w:r>
      <w:r>
        <w:rPr>
          <w:noProof/>
        </w:rPr>
        <w:fldChar w:fldCharType="end"/>
      </w:r>
    </w:p>
    <w:p w14:paraId="2A37D1D8" w14:textId="35DDE6A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8.6.1</w:t>
      </w:r>
      <w:r>
        <w:rPr>
          <w:rFonts w:asciiTheme="minorHAnsi" w:eastAsiaTheme="minorEastAsia" w:hAnsiTheme="minorHAnsi" w:cstheme="minorBidi"/>
          <w:noProof/>
          <w:kern w:val="2"/>
          <w:sz w:val="24"/>
          <w:szCs w:val="24"/>
          <w:lang w:eastAsia="en-GB"/>
          <w14:ligatures w14:val="standardContextual"/>
        </w:rPr>
        <w:tab/>
      </w:r>
      <w:r>
        <w:rPr>
          <w:noProof/>
        </w:rPr>
        <w:t>MAP_SET_CIPHERING_MODE service</w:t>
      </w:r>
      <w:r>
        <w:rPr>
          <w:noProof/>
        </w:rPr>
        <w:tab/>
      </w:r>
      <w:r>
        <w:rPr>
          <w:noProof/>
        </w:rPr>
        <w:fldChar w:fldCharType="begin"/>
      </w:r>
      <w:r>
        <w:rPr>
          <w:noProof/>
        </w:rPr>
        <w:instrText xml:space="preserve"> PAGEREF _Toc218668733 \h </w:instrText>
      </w:r>
      <w:r>
        <w:rPr>
          <w:noProof/>
        </w:rPr>
      </w:r>
      <w:r>
        <w:rPr>
          <w:noProof/>
        </w:rPr>
        <w:fldChar w:fldCharType="separate"/>
      </w:r>
      <w:r>
        <w:rPr>
          <w:noProof/>
        </w:rPr>
        <w:t>154</w:t>
      </w:r>
      <w:r>
        <w:rPr>
          <w:noProof/>
        </w:rPr>
        <w:fldChar w:fldCharType="end"/>
      </w:r>
    </w:p>
    <w:p w14:paraId="3A7A272F" w14:textId="1B7B807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8.6.1.1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_Toc218668734 \h </w:instrText>
      </w:r>
      <w:r>
        <w:rPr>
          <w:noProof/>
        </w:rPr>
      </w:r>
      <w:r>
        <w:rPr>
          <w:noProof/>
        </w:rPr>
        <w:fldChar w:fldCharType="separate"/>
      </w:r>
      <w:r>
        <w:rPr>
          <w:noProof/>
        </w:rPr>
        <w:t>154</w:t>
      </w:r>
      <w:r>
        <w:rPr>
          <w:noProof/>
        </w:rPr>
        <w:fldChar w:fldCharType="end"/>
      </w:r>
    </w:p>
    <w:p w14:paraId="7B3DF622" w14:textId="009C12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_Toc218668735 \h </w:instrText>
      </w:r>
      <w:r>
        <w:rPr>
          <w:noProof/>
        </w:rPr>
      </w:r>
      <w:r>
        <w:rPr>
          <w:noProof/>
        </w:rPr>
        <w:fldChar w:fldCharType="separate"/>
      </w:r>
      <w:r>
        <w:rPr>
          <w:noProof/>
        </w:rPr>
        <w:t>154</w:t>
      </w:r>
      <w:r>
        <w:rPr>
          <w:noProof/>
        </w:rPr>
        <w:fldChar w:fldCharType="end"/>
      </w:r>
    </w:p>
    <w:p w14:paraId="1318822C" w14:textId="5F9DBE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8.6.1.3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_Toc218668736 \h </w:instrText>
      </w:r>
      <w:r>
        <w:rPr>
          <w:noProof/>
        </w:rPr>
      </w:r>
      <w:r>
        <w:rPr>
          <w:noProof/>
        </w:rPr>
        <w:fldChar w:fldCharType="separate"/>
      </w:r>
      <w:r>
        <w:rPr>
          <w:noProof/>
        </w:rPr>
        <w:t>154</w:t>
      </w:r>
      <w:r>
        <w:rPr>
          <w:noProof/>
        </w:rPr>
        <w:fldChar w:fldCharType="end"/>
      </w:r>
    </w:p>
    <w:p w14:paraId="2E46835D" w14:textId="68A3AF4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International mobile equipment identities management services</w:t>
      </w:r>
      <w:r>
        <w:rPr>
          <w:noProof/>
        </w:rPr>
        <w:tab/>
      </w:r>
      <w:r>
        <w:rPr>
          <w:noProof/>
        </w:rPr>
        <w:fldChar w:fldCharType="begin"/>
      </w:r>
      <w:r>
        <w:rPr>
          <w:noProof/>
        </w:rPr>
        <w:instrText xml:space="preserve"> PAGEREF _Toc218668737 \h </w:instrText>
      </w:r>
      <w:r>
        <w:rPr>
          <w:noProof/>
        </w:rPr>
      </w:r>
      <w:r>
        <w:rPr>
          <w:noProof/>
        </w:rPr>
        <w:fldChar w:fldCharType="separate"/>
      </w:r>
      <w:r>
        <w:rPr>
          <w:noProof/>
        </w:rPr>
        <w:t>155</w:t>
      </w:r>
      <w:r>
        <w:rPr>
          <w:noProof/>
        </w:rPr>
        <w:fldChar w:fldCharType="end"/>
      </w:r>
    </w:p>
    <w:p w14:paraId="622A5529" w14:textId="32162A4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MAP_CHECK_IMEI service</w:t>
      </w:r>
      <w:r>
        <w:rPr>
          <w:noProof/>
        </w:rPr>
        <w:tab/>
      </w:r>
      <w:r>
        <w:rPr>
          <w:noProof/>
        </w:rPr>
        <w:fldChar w:fldCharType="begin"/>
      </w:r>
      <w:r>
        <w:rPr>
          <w:noProof/>
        </w:rPr>
        <w:instrText xml:space="preserve"> PAGEREF _Toc218668738 \h </w:instrText>
      </w:r>
      <w:r>
        <w:rPr>
          <w:noProof/>
        </w:rPr>
      </w:r>
      <w:r>
        <w:rPr>
          <w:noProof/>
        </w:rPr>
        <w:fldChar w:fldCharType="separate"/>
      </w:r>
      <w:r>
        <w:rPr>
          <w:noProof/>
        </w:rPr>
        <w:t>155</w:t>
      </w:r>
      <w:r>
        <w:rPr>
          <w:noProof/>
        </w:rPr>
        <w:fldChar w:fldCharType="end"/>
      </w:r>
    </w:p>
    <w:p w14:paraId="0D11DF96" w14:textId="155F9D4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_Toc218668739 \h </w:instrText>
      </w:r>
      <w:r>
        <w:rPr>
          <w:noProof/>
        </w:rPr>
      </w:r>
      <w:r>
        <w:rPr>
          <w:noProof/>
        </w:rPr>
        <w:fldChar w:fldCharType="separate"/>
      </w:r>
      <w:r>
        <w:rPr>
          <w:noProof/>
        </w:rPr>
        <w:t>155</w:t>
      </w:r>
      <w:r>
        <w:rPr>
          <w:noProof/>
        </w:rPr>
        <w:fldChar w:fldCharType="end"/>
      </w:r>
    </w:p>
    <w:p w14:paraId="01BB413B" w14:textId="2B09B73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_Toc218668740 \h </w:instrText>
      </w:r>
      <w:r>
        <w:rPr>
          <w:noProof/>
        </w:rPr>
      </w:r>
      <w:r>
        <w:rPr>
          <w:noProof/>
        </w:rPr>
        <w:fldChar w:fldCharType="separate"/>
      </w:r>
      <w:r>
        <w:rPr>
          <w:noProof/>
        </w:rPr>
        <w:t>155</w:t>
      </w:r>
      <w:r>
        <w:rPr>
          <w:noProof/>
        </w:rPr>
        <w:fldChar w:fldCharType="end"/>
      </w:r>
    </w:p>
    <w:p w14:paraId="07C22FB5" w14:textId="1B62A09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_Toc218668741 \h </w:instrText>
      </w:r>
      <w:r>
        <w:rPr>
          <w:noProof/>
        </w:rPr>
      </w:r>
      <w:r>
        <w:rPr>
          <w:noProof/>
        </w:rPr>
        <w:fldChar w:fldCharType="separate"/>
      </w:r>
      <w:r>
        <w:rPr>
          <w:noProof/>
        </w:rPr>
        <w:t>155</w:t>
      </w:r>
      <w:r>
        <w:rPr>
          <w:noProof/>
        </w:rPr>
        <w:fldChar w:fldCharType="end"/>
      </w:r>
    </w:p>
    <w:p w14:paraId="3FACD9DF" w14:textId="282CA9B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MAP_OBTAIN_IMEI service</w:t>
      </w:r>
      <w:r>
        <w:rPr>
          <w:noProof/>
        </w:rPr>
        <w:tab/>
      </w:r>
      <w:r>
        <w:rPr>
          <w:noProof/>
        </w:rPr>
        <w:fldChar w:fldCharType="begin"/>
      </w:r>
      <w:r>
        <w:rPr>
          <w:noProof/>
        </w:rPr>
        <w:instrText xml:space="preserve"> PAGEREF _Toc218668742 \h </w:instrText>
      </w:r>
      <w:r>
        <w:rPr>
          <w:noProof/>
        </w:rPr>
      </w:r>
      <w:r>
        <w:rPr>
          <w:noProof/>
        </w:rPr>
        <w:fldChar w:fldCharType="separate"/>
      </w:r>
      <w:r>
        <w:rPr>
          <w:noProof/>
        </w:rPr>
        <w:t>156</w:t>
      </w:r>
      <w:r>
        <w:rPr>
          <w:noProof/>
        </w:rPr>
        <w:fldChar w:fldCharType="end"/>
      </w:r>
    </w:p>
    <w:p w14:paraId="652F0370" w14:textId="3704C73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_Toc218668743 \h </w:instrText>
      </w:r>
      <w:r>
        <w:rPr>
          <w:noProof/>
        </w:rPr>
      </w:r>
      <w:r>
        <w:rPr>
          <w:noProof/>
        </w:rPr>
        <w:fldChar w:fldCharType="separate"/>
      </w:r>
      <w:r>
        <w:rPr>
          <w:noProof/>
        </w:rPr>
        <w:t>156</w:t>
      </w:r>
      <w:r>
        <w:rPr>
          <w:noProof/>
        </w:rPr>
        <w:fldChar w:fldCharType="end"/>
      </w:r>
    </w:p>
    <w:p w14:paraId="57A3BC86" w14:textId="305BA92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_Toc218668744 \h </w:instrText>
      </w:r>
      <w:r>
        <w:rPr>
          <w:noProof/>
        </w:rPr>
      </w:r>
      <w:r>
        <w:rPr>
          <w:noProof/>
        </w:rPr>
        <w:fldChar w:fldCharType="separate"/>
      </w:r>
      <w:r>
        <w:rPr>
          <w:noProof/>
        </w:rPr>
        <w:t>156</w:t>
      </w:r>
      <w:r>
        <w:rPr>
          <w:noProof/>
        </w:rPr>
        <w:fldChar w:fldCharType="end"/>
      </w:r>
    </w:p>
    <w:p w14:paraId="3F843C8B" w14:textId="0EC8BB7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8.7.2.3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_Toc218668745 \h </w:instrText>
      </w:r>
      <w:r>
        <w:rPr>
          <w:noProof/>
        </w:rPr>
      </w:r>
      <w:r>
        <w:rPr>
          <w:noProof/>
        </w:rPr>
        <w:fldChar w:fldCharType="separate"/>
      </w:r>
      <w:r>
        <w:rPr>
          <w:noProof/>
        </w:rPr>
        <w:t>156</w:t>
      </w:r>
      <w:r>
        <w:rPr>
          <w:noProof/>
        </w:rPr>
        <w:fldChar w:fldCharType="end"/>
      </w:r>
    </w:p>
    <w:p w14:paraId="4F136E7F" w14:textId="1B3F01C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Subscriber management services</w:t>
      </w:r>
      <w:r>
        <w:rPr>
          <w:noProof/>
        </w:rPr>
        <w:tab/>
      </w:r>
      <w:r>
        <w:rPr>
          <w:noProof/>
        </w:rPr>
        <w:fldChar w:fldCharType="begin"/>
      </w:r>
      <w:r>
        <w:rPr>
          <w:noProof/>
        </w:rPr>
        <w:instrText xml:space="preserve"> PAGEREF _Toc218668746 \h </w:instrText>
      </w:r>
      <w:r>
        <w:rPr>
          <w:noProof/>
        </w:rPr>
      </w:r>
      <w:r>
        <w:rPr>
          <w:noProof/>
        </w:rPr>
        <w:fldChar w:fldCharType="separate"/>
      </w:r>
      <w:r>
        <w:rPr>
          <w:noProof/>
        </w:rPr>
        <w:t>157</w:t>
      </w:r>
      <w:r>
        <w:rPr>
          <w:noProof/>
        </w:rPr>
        <w:fldChar w:fldCharType="end"/>
      </w:r>
    </w:p>
    <w:p w14:paraId="3782DB59" w14:textId="00A517D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MAP-INSERT-SUBSCRIBER-DATA service</w:t>
      </w:r>
      <w:r>
        <w:rPr>
          <w:noProof/>
        </w:rPr>
        <w:tab/>
      </w:r>
      <w:r>
        <w:rPr>
          <w:noProof/>
        </w:rPr>
        <w:fldChar w:fldCharType="begin"/>
      </w:r>
      <w:r>
        <w:rPr>
          <w:noProof/>
        </w:rPr>
        <w:instrText xml:space="preserve"> PAGEREF _Toc218668747 \h </w:instrText>
      </w:r>
      <w:r>
        <w:rPr>
          <w:noProof/>
        </w:rPr>
      </w:r>
      <w:r>
        <w:rPr>
          <w:noProof/>
        </w:rPr>
        <w:fldChar w:fldCharType="separate"/>
      </w:r>
      <w:r>
        <w:rPr>
          <w:noProof/>
        </w:rPr>
        <w:t>157</w:t>
      </w:r>
      <w:r>
        <w:rPr>
          <w:noProof/>
        </w:rPr>
        <w:fldChar w:fldCharType="end"/>
      </w:r>
    </w:p>
    <w:p w14:paraId="3225BDAC" w14:textId="4F3BC1C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_Toc218668748 \h </w:instrText>
      </w:r>
      <w:r>
        <w:rPr>
          <w:noProof/>
        </w:rPr>
      </w:r>
      <w:r>
        <w:rPr>
          <w:noProof/>
        </w:rPr>
        <w:fldChar w:fldCharType="separate"/>
      </w:r>
      <w:r>
        <w:rPr>
          <w:noProof/>
        </w:rPr>
        <w:t>157</w:t>
      </w:r>
      <w:r>
        <w:rPr>
          <w:noProof/>
        </w:rPr>
        <w:fldChar w:fldCharType="end"/>
      </w:r>
    </w:p>
    <w:p w14:paraId="6CEA4F3E" w14:textId="5082CF2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_Toc218668749 \h </w:instrText>
      </w:r>
      <w:r>
        <w:rPr>
          <w:noProof/>
        </w:rPr>
      </w:r>
      <w:r>
        <w:rPr>
          <w:noProof/>
        </w:rPr>
        <w:fldChar w:fldCharType="separate"/>
      </w:r>
      <w:r>
        <w:rPr>
          <w:noProof/>
        </w:rPr>
        <w:t>158</w:t>
      </w:r>
      <w:r>
        <w:rPr>
          <w:noProof/>
        </w:rPr>
        <w:fldChar w:fldCharType="end"/>
      </w:r>
    </w:p>
    <w:p w14:paraId="73EEDC9B" w14:textId="270D7FA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_Toc218668750 \h </w:instrText>
      </w:r>
      <w:r>
        <w:rPr>
          <w:noProof/>
        </w:rPr>
      </w:r>
      <w:r>
        <w:rPr>
          <w:noProof/>
        </w:rPr>
        <w:fldChar w:fldCharType="separate"/>
      </w:r>
      <w:r>
        <w:rPr>
          <w:noProof/>
        </w:rPr>
        <w:t>159</w:t>
      </w:r>
      <w:r>
        <w:rPr>
          <w:noProof/>
        </w:rPr>
        <w:fldChar w:fldCharType="end"/>
      </w:r>
    </w:p>
    <w:p w14:paraId="2D92137B" w14:textId="5CA6B54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Basic service information related to supplementary services</w:t>
      </w:r>
      <w:r>
        <w:rPr>
          <w:noProof/>
        </w:rPr>
        <w:tab/>
      </w:r>
      <w:r>
        <w:rPr>
          <w:noProof/>
        </w:rPr>
        <w:fldChar w:fldCharType="begin"/>
      </w:r>
      <w:r>
        <w:rPr>
          <w:noProof/>
        </w:rPr>
        <w:instrText xml:space="preserve"> PAGEREF _Toc218668751 \h </w:instrText>
      </w:r>
      <w:r>
        <w:rPr>
          <w:noProof/>
        </w:rPr>
      </w:r>
      <w:r>
        <w:rPr>
          <w:noProof/>
        </w:rPr>
        <w:fldChar w:fldCharType="separate"/>
      </w:r>
      <w:r>
        <w:rPr>
          <w:noProof/>
        </w:rPr>
        <w:t>173</w:t>
      </w:r>
      <w:r>
        <w:rPr>
          <w:noProof/>
        </w:rPr>
        <w:fldChar w:fldCharType="end"/>
      </w:r>
    </w:p>
    <w:p w14:paraId="5802222F" w14:textId="00F71BB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MAP-DELETE-SUBSCRIBER-DATA service</w:t>
      </w:r>
      <w:r>
        <w:rPr>
          <w:noProof/>
        </w:rPr>
        <w:tab/>
      </w:r>
      <w:r>
        <w:rPr>
          <w:noProof/>
        </w:rPr>
        <w:fldChar w:fldCharType="begin"/>
      </w:r>
      <w:r>
        <w:rPr>
          <w:noProof/>
        </w:rPr>
        <w:instrText xml:space="preserve"> PAGEREF _Toc218668752 \h </w:instrText>
      </w:r>
      <w:r>
        <w:rPr>
          <w:noProof/>
        </w:rPr>
      </w:r>
      <w:r>
        <w:rPr>
          <w:noProof/>
        </w:rPr>
        <w:fldChar w:fldCharType="separate"/>
      </w:r>
      <w:r>
        <w:rPr>
          <w:noProof/>
        </w:rPr>
        <w:t>173</w:t>
      </w:r>
      <w:r>
        <w:rPr>
          <w:noProof/>
        </w:rPr>
        <w:fldChar w:fldCharType="end"/>
      </w:r>
    </w:p>
    <w:p w14:paraId="64E6505F" w14:textId="52F33CE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_Toc218668753 \h </w:instrText>
      </w:r>
      <w:r>
        <w:rPr>
          <w:noProof/>
        </w:rPr>
      </w:r>
      <w:r>
        <w:rPr>
          <w:noProof/>
        </w:rPr>
        <w:fldChar w:fldCharType="separate"/>
      </w:r>
      <w:r>
        <w:rPr>
          <w:noProof/>
        </w:rPr>
        <w:t>173</w:t>
      </w:r>
      <w:r>
        <w:rPr>
          <w:noProof/>
        </w:rPr>
        <w:fldChar w:fldCharType="end"/>
      </w:r>
    </w:p>
    <w:p w14:paraId="72A62A8B" w14:textId="61AB59C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_Toc218668754 \h </w:instrText>
      </w:r>
      <w:r>
        <w:rPr>
          <w:noProof/>
        </w:rPr>
      </w:r>
      <w:r>
        <w:rPr>
          <w:noProof/>
        </w:rPr>
        <w:fldChar w:fldCharType="separate"/>
      </w:r>
      <w:r>
        <w:rPr>
          <w:noProof/>
        </w:rPr>
        <w:t>173</w:t>
      </w:r>
      <w:r>
        <w:rPr>
          <w:noProof/>
        </w:rPr>
        <w:fldChar w:fldCharType="end"/>
      </w:r>
    </w:p>
    <w:p w14:paraId="6BBB151F" w14:textId="0DA982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_Toc218668755 \h </w:instrText>
      </w:r>
      <w:r>
        <w:rPr>
          <w:noProof/>
        </w:rPr>
      </w:r>
      <w:r>
        <w:rPr>
          <w:noProof/>
        </w:rPr>
        <w:fldChar w:fldCharType="separate"/>
      </w:r>
      <w:r>
        <w:rPr>
          <w:noProof/>
        </w:rPr>
        <w:t>174</w:t>
      </w:r>
      <w:r>
        <w:rPr>
          <w:noProof/>
        </w:rPr>
        <w:fldChar w:fldCharType="end"/>
      </w:r>
    </w:p>
    <w:p w14:paraId="03264592" w14:textId="4E816C3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Identity management services</w:t>
      </w:r>
      <w:r>
        <w:rPr>
          <w:noProof/>
        </w:rPr>
        <w:tab/>
      </w:r>
      <w:r>
        <w:rPr>
          <w:noProof/>
        </w:rPr>
        <w:fldChar w:fldCharType="begin"/>
      </w:r>
      <w:r>
        <w:rPr>
          <w:noProof/>
        </w:rPr>
        <w:instrText xml:space="preserve"> PAGEREF _Toc218668756 \h </w:instrText>
      </w:r>
      <w:r>
        <w:rPr>
          <w:noProof/>
        </w:rPr>
      </w:r>
      <w:r>
        <w:rPr>
          <w:noProof/>
        </w:rPr>
        <w:fldChar w:fldCharType="separate"/>
      </w:r>
      <w:r>
        <w:rPr>
          <w:noProof/>
        </w:rPr>
        <w:t>179</w:t>
      </w:r>
      <w:r>
        <w:rPr>
          <w:noProof/>
        </w:rPr>
        <w:fldChar w:fldCharType="end"/>
      </w:r>
    </w:p>
    <w:p w14:paraId="6E479687" w14:textId="489825E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MAP-PROVIDE-IMSI service</w:t>
      </w:r>
      <w:r>
        <w:rPr>
          <w:noProof/>
        </w:rPr>
        <w:tab/>
      </w:r>
      <w:r>
        <w:rPr>
          <w:noProof/>
        </w:rPr>
        <w:fldChar w:fldCharType="begin"/>
      </w:r>
      <w:r>
        <w:rPr>
          <w:noProof/>
        </w:rPr>
        <w:instrText xml:space="preserve"> PAGEREF _Toc218668757 \h </w:instrText>
      </w:r>
      <w:r>
        <w:rPr>
          <w:noProof/>
        </w:rPr>
      </w:r>
      <w:r>
        <w:rPr>
          <w:noProof/>
        </w:rPr>
        <w:fldChar w:fldCharType="separate"/>
      </w:r>
      <w:r>
        <w:rPr>
          <w:noProof/>
        </w:rPr>
        <w:t>179</w:t>
      </w:r>
      <w:r>
        <w:rPr>
          <w:noProof/>
        </w:rPr>
        <w:fldChar w:fldCharType="end"/>
      </w:r>
    </w:p>
    <w:p w14:paraId="4B66A47E" w14:textId="50C5BE0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_Toc218668758 \h </w:instrText>
      </w:r>
      <w:r>
        <w:rPr>
          <w:noProof/>
        </w:rPr>
      </w:r>
      <w:r>
        <w:rPr>
          <w:noProof/>
        </w:rPr>
        <w:fldChar w:fldCharType="separate"/>
      </w:r>
      <w:r>
        <w:rPr>
          <w:noProof/>
        </w:rPr>
        <w:t>179</w:t>
      </w:r>
      <w:r>
        <w:rPr>
          <w:noProof/>
        </w:rPr>
        <w:fldChar w:fldCharType="end"/>
      </w:r>
    </w:p>
    <w:p w14:paraId="3BC15276" w14:textId="05C3012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_Toc218668759 \h </w:instrText>
      </w:r>
      <w:r>
        <w:rPr>
          <w:noProof/>
        </w:rPr>
      </w:r>
      <w:r>
        <w:rPr>
          <w:noProof/>
        </w:rPr>
        <w:fldChar w:fldCharType="separate"/>
      </w:r>
      <w:r>
        <w:rPr>
          <w:noProof/>
        </w:rPr>
        <w:t>179</w:t>
      </w:r>
      <w:r>
        <w:rPr>
          <w:noProof/>
        </w:rPr>
        <w:fldChar w:fldCharType="end"/>
      </w:r>
    </w:p>
    <w:p w14:paraId="028546CC" w14:textId="7D56505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_Toc218668760 \h </w:instrText>
      </w:r>
      <w:r>
        <w:rPr>
          <w:noProof/>
        </w:rPr>
      </w:r>
      <w:r>
        <w:rPr>
          <w:noProof/>
        </w:rPr>
        <w:fldChar w:fldCharType="separate"/>
      </w:r>
      <w:r>
        <w:rPr>
          <w:noProof/>
        </w:rPr>
        <w:t>179</w:t>
      </w:r>
      <w:r>
        <w:rPr>
          <w:noProof/>
        </w:rPr>
        <w:fldChar w:fldCharType="end"/>
      </w:r>
    </w:p>
    <w:p w14:paraId="4DF9AFFD" w14:textId="520C2EA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MAP-FORWARD-NEW-TMSI service</w:t>
      </w:r>
      <w:r>
        <w:rPr>
          <w:noProof/>
        </w:rPr>
        <w:tab/>
      </w:r>
      <w:r>
        <w:rPr>
          <w:noProof/>
        </w:rPr>
        <w:fldChar w:fldCharType="begin"/>
      </w:r>
      <w:r>
        <w:rPr>
          <w:noProof/>
        </w:rPr>
        <w:instrText xml:space="preserve"> PAGEREF _Toc218668761 \h </w:instrText>
      </w:r>
      <w:r>
        <w:rPr>
          <w:noProof/>
        </w:rPr>
      </w:r>
      <w:r>
        <w:rPr>
          <w:noProof/>
        </w:rPr>
        <w:fldChar w:fldCharType="separate"/>
      </w:r>
      <w:r>
        <w:rPr>
          <w:noProof/>
        </w:rPr>
        <w:t>179</w:t>
      </w:r>
      <w:r>
        <w:rPr>
          <w:noProof/>
        </w:rPr>
        <w:fldChar w:fldCharType="end"/>
      </w:r>
    </w:p>
    <w:p w14:paraId="7EE1595F" w14:textId="4EF435C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_Toc218668762 \h </w:instrText>
      </w:r>
      <w:r>
        <w:rPr>
          <w:noProof/>
        </w:rPr>
      </w:r>
      <w:r>
        <w:rPr>
          <w:noProof/>
        </w:rPr>
        <w:fldChar w:fldCharType="separate"/>
      </w:r>
      <w:r>
        <w:rPr>
          <w:noProof/>
        </w:rPr>
        <w:t>179</w:t>
      </w:r>
      <w:r>
        <w:rPr>
          <w:noProof/>
        </w:rPr>
        <w:fldChar w:fldCharType="end"/>
      </w:r>
    </w:p>
    <w:p w14:paraId="262E87E6" w14:textId="58FABF3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_Toc218668763 \h </w:instrText>
      </w:r>
      <w:r>
        <w:rPr>
          <w:noProof/>
        </w:rPr>
      </w:r>
      <w:r>
        <w:rPr>
          <w:noProof/>
        </w:rPr>
        <w:fldChar w:fldCharType="separate"/>
      </w:r>
      <w:r>
        <w:rPr>
          <w:noProof/>
        </w:rPr>
        <w:t>180</w:t>
      </w:r>
      <w:r>
        <w:rPr>
          <w:noProof/>
        </w:rPr>
        <w:fldChar w:fldCharType="end"/>
      </w:r>
    </w:p>
    <w:p w14:paraId="62205C18" w14:textId="75198BC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8.9.2.3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_Toc218668764 \h </w:instrText>
      </w:r>
      <w:r>
        <w:rPr>
          <w:noProof/>
        </w:rPr>
      </w:r>
      <w:r>
        <w:rPr>
          <w:noProof/>
        </w:rPr>
        <w:fldChar w:fldCharType="separate"/>
      </w:r>
      <w:r>
        <w:rPr>
          <w:noProof/>
        </w:rPr>
        <w:t>180</w:t>
      </w:r>
      <w:r>
        <w:rPr>
          <w:noProof/>
        </w:rPr>
        <w:fldChar w:fldCharType="end"/>
      </w:r>
    </w:p>
    <w:p w14:paraId="0E79E0E2" w14:textId="514B9DF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Fault recovery services</w:t>
      </w:r>
      <w:r>
        <w:rPr>
          <w:noProof/>
        </w:rPr>
        <w:tab/>
      </w:r>
      <w:r>
        <w:rPr>
          <w:noProof/>
        </w:rPr>
        <w:fldChar w:fldCharType="begin"/>
      </w:r>
      <w:r>
        <w:rPr>
          <w:noProof/>
        </w:rPr>
        <w:instrText xml:space="preserve"> PAGEREF _Toc218668765 \h </w:instrText>
      </w:r>
      <w:r>
        <w:rPr>
          <w:noProof/>
        </w:rPr>
      </w:r>
      <w:r>
        <w:rPr>
          <w:noProof/>
        </w:rPr>
        <w:fldChar w:fldCharType="separate"/>
      </w:r>
      <w:r>
        <w:rPr>
          <w:noProof/>
        </w:rPr>
        <w:t>180</w:t>
      </w:r>
      <w:r>
        <w:rPr>
          <w:noProof/>
        </w:rPr>
        <w:fldChar w:fldCharType="end"/>
      </w:r>
    </w:p>
    <w:p w14:paraId="74B5019C" w14:textId="256B6AF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MAP_RESET service</w:t>
      </w:r>
      <w:r>
        <w:rPr>
          <w:noProof/>
        </w:rPr>
        <w:tab/>
      </w:r>
      <w:r>
        <w:rPr>
          <w:noProof/>
        </w:rPr>
        <w:fldChar w:fldCharType="begin"/>
      </w:r>
      <w:r>
        <w:rPr>
          <w:noProof/>
        </w:rPr>
        <w:instrText xml:space="preserve"> PAGEREF _Toc218668766 \h </w:instrText>
      </w:r>
      <w:r>
        <w:rPr>
          <w:noProof/>
        </w:rPr>
      </w:r>
      <w:r>
        <w:rPr>
          <w:noProof/>
        </w:rPr>
        <w:fldChar w:fldCharType="separate"/>
      </w:r>
      <w:r>
        <w:rPr>
          <w:noProof/>
        </w:rPr>
        <w:t>180</w:t>
      </w:r>
      <w:r>
        <w:rPr>
          <w:noProof/>
        </w:rPr>
        <w:fldChar w:fldCharType="end"/>
      </w:r>
    </w:p>
    <w:p w14:paraId="5F0BB0C3" w14:textId="58FB546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_Toc218668767 \h </w:instrText>
      </w:r>
      <w:r>
        <w:rPr>
          <w:noProof/>
        </w:rPr>
      </w:r>
      <w:r>
        <w:rPr>
          <w:noProof/>
        </w:rPr>
        <w:fldChar w:fldCharType="separate"/>
      </w:r>
      <w:r>
        <w:rPr>
          <w:noProof/>
        </w:rPr>
        <w:t>180</w:t>
      </w:r>
      <w:r>
        <w:rPr>
          <w:noProof/>
        </w:rPr>
        <w:fldChar w:fldCharType="end"/>
      </w:r>
    </w:p>
    <w:p w14:paraId="5E8902AD" w14:textId="7D2F0E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_Toc218668768 \h </w:instrText>
      </w:r>
      <w:r>
        <w:rPr>
          <w:noProof/>
        </w:rPr>
      </w:r>
      <w:r>
        <w:rPr>
          <w:noProof/>
        </w:rPr>
        <w:fldChar w:fldCharType="separate"/>
      </w:r>
      <w:r>
        <w:rPr>
          <w:noProof/>
        </w:rPr>
        <w:t>180</w:t>
      </w:r>
      <w:r>
        <w:rPr>
          <w:noProof/>
        </w:rPr>
        <w:fldChar w:fldCharType="end"/>
      </w:r>
    </w:p>
    <w:p w14:paraId="49389EE2" w14:textId="2994A77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8.10.1.3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_Toc218668769 \h </w:instrText>
      </w:r>
      <w:r>
        <w:rPr>
          <w:noProof/>
        </w:rPr>
      </w:r>
      <w:r>
        <w:rPr>
          <w:noProof/>
        </w:rPr>
        <w:fldChar w:fldCharType="separate"/>
      </w:r>
      <w:r>
        <w:rPr>
          <w:noProof/>
        </w:rPr>
        <w:t>180</w:t>
      </w:r>
      <w:r>
        <w:rPr>
          <w:noProof/>
        </w:rPr>
        <w:fldChar w:fldCharType="end"/>
      </w:r>
    </w:p>
    <w:p w14:paraId="1C341D7E" w14:textId="3EA6147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MAP_FORWARD_CHECK_SS_INDICATION service</w:t>
      </w:r>
      <w:r>
        <w:rPr>
          <w:noProof/>
        </w:rPr>
        <w:tab/>
      </w:r>
      <w:r>
        <w:rPr>
          <w:noProof/>
        </w:rPr>
        <w:fldChar w:fldCharType="begin"/>
      </w:r>
      <w:r>
        <w:rPr>
          <w:noProof/>
        </w:rPr>
        <w:instrText xml:space="preserve"> PAGEREF _Toc218668770 \h </w:instrText>
      </w:r>
      <w:r>
        <w:rPr>
          <w:noProof/>
        </w:rPr>
      </w:r>
      <w:r>
        <w:rPr>
          <w:noProof/>
        </w:rPr>
        <w:fldChar w:fldCharType="separate"/>
      </w:r>
      <w:r>
        <w:rPr>
          <w:noProof/>
        </w:rPr>
        <w:t>181</w:t>
      </w:r>
      <w:r>
        <w:rPr>
          <w:noProof/>
        </w:rPr>
        <w:fldChar w:fldCharType="end"/>
      </w:r>
    </w:p>
    <w:p w14:paraId="165C3900" w14:textId="332986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_Toc218668771 \h </w:instrText>
      </w:r>
      <w:r>
        <w:rPr>
          <w:noProof/>
        </w:rPr>
      </w:r>
      <w:r>
        <w:rPr>
          <w:noProof/>
        </w:rPr>
        <w:fldChar w:fldCharType="separate"/>
      </w:r>
      <w:r>
        <w:rPr>
          <w:noProof/>
        </w:rPr>
        <w:t>181</w:t>
      </w:r>
      <w:r>
        <w:rPr>
          <w:noProof/>
        </w:rPr>
        <w:fldChar w:fldCharType="end"/>
      </w:r>
    </w:p>
    <w:p w14:paraId="6B0380C0" w14:textId="495DFA1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_Toc218668772 \h </w:instrText>
      </w:r>
      <w:r>
        <w:rPr>
          <w:noProof/>
        </w:rPr>
      </w:r>
      <w:r>
        <w:rPr>
          <w:noProof/>
        </w:rPr>
        <w:fldChar w:fldCharType="separate"/>
      </w:r>
      <w:r>
        <w:rPr>
          <w:noProof/>
        </w:rPr>
        <w:t>181</w:t>
      </w:r>
      <w:r>
        <w:rPr>
          <w:noProof/>
        </w:rPr>
        <w:fldChar w:fldCharType="end"/>
      </w:r>
    </w:p>
    <w:p w14:paraId="006F3818" w14:textId="02706B1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8.10.2.3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_Toc218668773 \h </w:instrText>
      </w:r>
      <w:r>
        <w:rPr>
          <w:noProof/>
        </w:rPr>
      </w:r>
      <w:r>
        <w:rPr>
          <w:noProof/>
        </w:rPr>
        <w:fldChar w:fldCharType="separate"/>
      </w:r>
      <w:r>
        <w:rPr>
          <w:noProof/>
        </w:rPr>
        <w:t>181</w:t>
      </w:r>
      <w:r>
        <w:rPr>
          <w:noProof/>
        </w:rPr>
        <w:fldChar w:fldCharType="end"/>
      </w:r>
    </w:p>
    <w:p w14:paraId="45C7AB63" w14:textId="16564CC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MAP_RESTORE_DATA service</w:t>
      </w:r>
      <w:r>
        <w:rPr>
          <w:noProof/>
        </w:rPr>
        <w:tab/>
      </w:r>
      <w:r>
        <w:rPr>
          <w:noProof/>
        </w:rPr>
        <w:fldChar w:fldCharType="begin"/>
      </w:r>
      <w:r>
        <w:rPr>
          <w:noProof/>
        </w:rPr>
        <w:instrText xml:space="preserve"> PAGEREF _Toc218668774 \h </w:instrText>
      </w:r>
      <w:r>
        <w:rPr>
          <w:noProof/>
        </w:rPr>
      </w:r>
      <w:r>
        <w:rPr>
          <w:noProof/>
        </w:rPr>
        <w:fldChar w:fldCharType="separate"/>
      </w:r>
      <w:r>
        <w:rPr>
          <w:noProof/>
        </w:rPr>
        <w:t>182</w:t>
      </w:r>
      <w:r>
        <w:rPr>
          <w:noProof/>
        </w:rPr>
        <w:fldChar w:fldCharType="end"/>
      </w:r>
    </w:p>
    <w:p w14:paraId="1806D76D" w14:textId="6E133B7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_Toc218668775 \h </w:instrText>
      </w:r>
      <w:r>
        <w:rPr>
          <w:noProof/>
        </w:rPr>
      </w:r>
      <w:r>
        <w:rPr>
          <w:noProof/>
        </w:rPr>
        <w:fldChar w:fldCharType="separate"/>
      </w:r>
      <w:r>
        <w:rPr>
          <w:noProof/>
        </w:rPr>
        <w:t>182</w:t>
      </w:r>
      <w:r>
        <w:rPr>
          <w:noProof/>
        </w:rPr>
        <w:fldChar w:fldCharType="end"/>
      </w:r>
    </w:p>
    <w:p w14:paraId="59832319" w14:textId="6674276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_Toc218668776 \h </w:instrText>
      </w:r>
      <w:r>
        <w:rPr>
          <w:noProof/>
        </w:rPr>
      </w:r>
      <w:r>
        <w:rPr>
          <w:noProof/>
        </w:rPr>
        <w:fldChar w:fldCharType="separate"/>
      </w:r>
      <w:r>
        <w:rPr>
          <w:noProof/>
        </w:rPr>
        <w:t>182</w:t>
      </w:r>
      <w:r>
        <w:rPr>
          <w:noProof/>
        </w:rPr>
        <w:fldChar w:fldCharType="end"/>
      </w:r>
    </w:p>
    <w:p w14:paraId="16E66042" w14:textId="759CFF2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_Toc218668777 \h </w:instrText>
      </w:r>
      <w:r>
        <w:rPr>
          <w:noProof/>
        </w:rPr>
      </w:r>
      <w:r>
        <w:rPr>
          <w:noProof/>
        </w:rPr>
        <w:fldChar w:fldCharType="separate"/>
      </w:r>
      <w:r>
        <w:rPr>
          <w:noProof/>
        </w:rPr>
        <w:t>182</w:t>
      </w:r>
      <w:r>
        <w:rPr>
          <w:noProof/>
        </w:rPr>
        <w:fldChar w:fldCharType="end"/>
      </w:r>
    </w:p>
    <w:p w14:paraId="1F078637" w14:textId="3F2FB28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Subscriber Information services</w:t>
      </w:r>
      <w:r>
        <w:rPr>
          <w:noProof/>
        </w:rPr>
        <w:tab/>
      </w:r>
      <w:r>
        <w:rPr>
          <w:noProof/>
        </w:rPr>
        <w:fldChar w:fldCharType="begin"/>
      </w:r>
      <w:r>
        <w:rPr>
          <w:noProof/>
        </w:rPr>
        <w:instrText xml:space="preserve"> PAGEREF _Toc218668778 \h </w:instrText>
      </w:r>
      <w:r>
        <w:rPr>
          <w:noProof/>
        </w:rPr>
      </w:r>
      <w:r>
        <w:rPr>
          <w:noProof/>
        </w:rPr>
        <w:fldChar w:fldCharType="separate"/>
      </w:r>
      <w:r>
        <w:rPr>
          <w:noProof/>
        </w:rPr>
        <w:t>184</w:t>
      </w:r>
      <w:r>
        <w:rPr>
          <w:noProof/>
        </w:rPr>
        <w:fldChar w:fldCharType="end"/>
      </w:r>
    </w:p>
    <w:p w14:paraId="7EB4B555" w14:textId="47FAFA7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MAP-ANY-TIME-INTERROGATION service</w:t>
      </w:r>
      <w:r>
        <w:rPr>
          <w:noProof/>
        </w:rPr>
        <w:tab/>
      </w:r>
      <w:r>
        <w:rPr>
          <w:noProof/>
        </w:rPr>
        <w:fldChar w:fldCharType="begin"/>
      </w:r>
      <w:r>
        <w:rPr>
          <w:noProof/>
        </w:rPr>
        <w:instrText xml:space="preserve"> PAGEREF _Toc218668779 \h </w:instrText>
      </w:r>
      <w:r>
        <w:rPr>
          <w:noProof/>
        </w:rPr>
      </w:r>
      <w:r>
        <w:rPr>
          <w:noProof/>
        </w:rPr>
        <w:fldChar w:fldCharType="separate"/>
      </w:r>
      <w:r>
        <w:rPr>
          <w:noProof/>
        </w:rPr>
        <w:t>184</w:t>
      </w:r>
      <w:r>
        <w:rPr>
          <w:noProof/>
        </w:rPr>
        <w:fldChar w:fldCharType="end"/>
      </w:r>
    </w:p>
    <w:p w14:paraId="759D7769" w14:textId="5FDFEE5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_Toc218668780 \h </w:instrText>
      </w:r>
      <w:r>
        <w:rPr>
          <w:noProof/>
        </w:rPr>
      </w:r>
      <w:r>
        <w:rPr>
          <w:noProof/>
        </w:rPr>
        <w:fldChar w:fldCharType="separate"/>
      </w:r>
      <w:r>
        <w:rPr>
          <w:noProof/>
        </w:rPr>
        <w:t>184</w:t>
      </w:r>
      <w:r>
        <w:rPr>
          <w:noProof/>
        </w:rPr>
        <w:fldChar w:fldCharType="end"/>
      </w:r>
    </w:p>
    <w:p w14:paraId="34FAE8F6" w14:textId="63540A7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_Toc218668781 \h </w:instrText>
      </w:r>
      <w:r>
        <w:rPr>
          <w:noProof/>
        </w:rPr>
      </w:r>
      <w:r>
        <w:rPr>
          <w:noProof/>
        </w:rPr>
        <w:fldChar w:fldCharType="separate"/>
      </w:r>
      <w:r>
        <w:rPr>
          <w:noProof/>
        </w:rPr>
        <w:t>184</w:t>
      </w:r>
      <w:r>
        <w:rPr>
          <w:noProof/>
        </w:rPr>
        <w:fldChar w:fldCharType="end"/>
      </w:r>
    </w:p>
    <w:p w14:paraId="18C7FBE9" w14:textId="42E2D6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8.11.1.3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_Toc218668782 \h </w:instrText>
      </w:r>
      <w:r>
        <w:rPr>
          <w:noProof/>
        </w:rPr>
      </w:r>
      <w:r>
        <w:rPr>
          <w:noProof/>
        </w:rPr>
        <w:fldChar w:fldCharType="separate"/>
      </w:r>
      <w:r>
        <w:rPr>
          <w:noProof/>
        </w:rPr>
        <w:t>185</w:t>
      </w:r>
      <w:r>
        <w:rPr>
          <w:noProof/>
        </w:rPr>
        <w:fldChar w:fldCharType="end"/>
      </w:r>
    </w:p>
    <w:p w14:paraId="4B17EB9E" w14:textId="3C4A9C6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MAP-PROVIDE-SUBSCRIBER-INFO service</w:t>
      </w:r>
      <w:r>
        <w:rPr>
          <w:noProof/>
        </w:rPr>
        <w:tab/>
      </w:r>
      <w:r>
        <w:rPr>
          <w:noProof/>
        </w:rPr>
        <w:fldChar w:fldCharType="begin"/>
      </w:r>
      <w:r>
        <w:rPr>
          <w:noProof/>
        </w:rPr>
        <w:instrText xml:space="preserve"> PAGEREF _Toc218668783 \h </w:instrText>
      </w:r>
      <w:r>
        <w:rPr>
          <w:noProof/>
        </w:rPr>
      </w:r>
      <w:r>
        <w:rPr>
          <w:noProof/>
        </w:rPr>
        <w:fldChar w:fldCharType="separate"/>
      </w:r>
      <w:r>
        <w:rPr>
          <w:noProof/>
        </w:rPr>
        <w:t>186</w:t>
      </w:r>
      <w:r>
        <w:rPr>
          <w:noProof/>
        </w:rPr>
        <w:fldChar w:fldCharType="end"/>
      </w:r>
    </w:p>
    <w:p w14:paraId="6FB6DB4C" w14:textId="073AB75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_Toc218668784 \h </w:instrText>
      </w:r>
      <w:r>
        <w:rPr>
          <w:noProof/>
        </w:rPr>
      </w:r>
      <w:r>
        <w:rPr>
          <w:noProof/>
        </w:rPr>
        <w:fldChar w:fldCharType="separate"/>
      </w:r>
      <w:r>
        <w:rPr>
          <w:noProof/>
        </w:rPr>
        <w:t>186</w:t>
      </w:r>
      <w:r>
        <w:rPr>
          <w:noProof/>
        </w:rPr>
        <w:fldChar w:fldCharType="end"/>
      </w:r>
    </w:p>
    <w:p w14:paraId="5507D6B6" w14:textId="565916D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_Toc218668785 \h </w:instrText>
      </w:r>
      <w:r>
        <w:rPr>
          <w:noProof/>
        </w:rPr>
      </w:r>
      <w:r>
        <w:rPr>
          <w:noProof/>
        </w:rPr>
        <w:fldChar w:fldCharType="separate"/>
      </w:r>
      <w:r>
        <w:rPr>
          <w:noProof/>
        </w:rPr>
        <w:t>186</w:t>
      </w:r>
      <w:r>
        <w:rPr>
          <w:noProof/>
        </w:rPr>
        <w:fldChar w:fldCharType="end"/>
      </w:r>
    </w:p>
    <w:p w14:paraId="28C4F7BC" w14:textId="680CF0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8.11.2.3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_Toc218668786 \h </w:instrText>
      </w:r>
      <w:r>
        <w:rPr>
          <w:noProof/>
        </w:rPr>
      </w:r>
      <w:r>
        <w:rPr>
          <w:noProof/>
        </w:rPr>
        <w:fldChar w:fldCharType="separate"/>
      </w:r>
      <w:r>
        <w:rPr>
          <w:noProof/>
        </w:rPr>
        <w:t>186</w:t>
      </w:r>
      <w:r>
        <w:rPr>
          <w:noProof/>
        </w:rPr>
        <w:fldChar w:fldCharType="end"/>
      </w:r>
    </w:p>
    <w:p w14:paraId="2760A531" w14:textId="508D5CC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MAP-ANY-TIME-SUBSCRIPTION-INTERROGATION service</w:t>
      </w:r>
      <w:r>
        <w:rPr>
          <w:noProof/>
        </w:rPr>
        <w:tab/>
      </w:r>
      <w:r>
        <w:rPr>
          <w:noProof/>
        </w:rPr>
        <w:fldChar w:fldCharType="begin"/>
      </w:r>
      <w:r>
        <w:rPr>
          <w:noProof/>
        </w:rPr>
        <w:instrText xml:space="preserve"> PAGEREF _Toc218668787 \h </w:instrText>
      </w:r>
      <w:r>
        <w:rPr>
          <w:noProof/>
        </w:rPr>
      </w:r>
      <w:r>
        <w:rPr>
          <w:noProof/>
        </w:rPr>
        <w:fldChar w:fldCharType="separate"/>
      </w:r>
      <w:r>
        <w:rPr>
          <w:noProof/>
        </w:rPr>
        <w:t>187</w:t>
      </w:r>
      <w:r>
        <w:rPr>
          <w:noProof/>
        </w:rPr>
        <w:fldChar w:fldCharType="end"/>
      </w:r>
    </w:p>
    <w:p w14:paraId="41ADFDA0" w14:textId="25FF7B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_Toc218668788 \h </w:instrText>
      </w:r>
      <w:r>
        <w:rPr>
          <w:noProof/>
        </w:rPr>
      </w:r>
      <w:r>
        <w:rPr>
          <w:noProof/>
        </w:rPr>
        <w:fldChar w:fldCharType="separate"/>
      </w:r>
      <w:r>
        <w:rPr>
          <w:noProof/>
        </w:rPr>
        <w:t>187</w:t>
      </w:r>
      <w:r>
        <w:rPr>
          <w:noProof/>
        </w:rPr>
        <w:fldChar w:fldCharType="end"/>
      </w:r>
    </w:p>
    <w:p w14:paraId="4AE7BF23" w14:textId="17E0B77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_Toc218668789 \h </w:instrText>
      </w:r>
      <w:r>
        <w:rPr>
          <w:noProof/>
        </w:rPr>
      </w:r>
      <w:r>
        <w:rPr>
          <w:noProof/>
        </w:rPr>
        <w:fldChar w:fldCharType="separate"/>
      </w:r>
      <w:r>
        <w:rPr>
          <w:noProof/>
        </w:rPr>
        <w:t>187</w:t>
      </w:r>
      <w:r>
        <w:rPr>
          <w:noProof/>
        </w:rPr>
        <w:fldChar w:fldCharType="end"/>
      </w:r>
    </w:p>
    <w:p w14:paraId="379C7DA7" w14:textId="4F592E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_Toc218668790 \h </w:instrText>
      </w:r>
      <w:r>
        <w:rPr>
          <w:noProof/>
        </w:rPr>
      </w:r>
      <w:r>
        <w:rPr>
          <w:noProof/>
        </w:rPr>
        <w:fldChar w:fldCharType="separate"/>
      </w:r>
      <w:r>
        <w:rPr>
          <w:noProof/>
        </w:rPr>
        <w:t>188</w:t>
      </w:r>
      <w:r>
        <w:rPr>
          <w:noProof/>
        </w:rPr>
        <w:fldChar w:fldCharType="end"/>
      </w:r>
    </w:p>
    <w:p w14:paraId="098D44A4" w14:textId="2C249A7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MAP-ANY-TIME-MODIFICATION service</w:t>
      </w:r>
      <w:r>
        <w:rPr>
          <w:noProof/>
        </w:rPr>
        <w:tab/>
      </w:r>
      <w:r>
        <w:rPr>
          <w:noProof/>
        </w:rPr>
        <w:fldChar w:fldCharType="begin"/>
      </w:r>
      <w:r>
        <w:rPr>
          <w:noProof/>
        </w:rPr>
        <w:instrText xml:space="preserve"> PAGEREF _Toc218668791 \h </w:instrText>
      </w:r>
      <w:r>
        <w:rPr>
          <w:noProof/>
        </w:rPr>
      </w:r>
      <w:r>
        <w:rPr>
          <w:noProof/>
        </w:rPr>
        <w:fldChar w:fldCharType="separate"/>
      </w:r>
      <w:r>
        <w:rPr>
          <w:noProof/>
        </w:rPr>
        <w:t>189</w:t>
      </w:r>
      <w:r>
        <w:rPr>
          <w:noProof/>
        </w:rPr>
        <w:fldChar w:fldCharType="end"/>
      </w:r>
    </w:p>
    <w:p w14:paraId="0B8EFA4F" w14:textId="2A05BB3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_Toc218668792 \h </w:instrText>
      </w:r>
      <w:r>
        <w:rPr>
          <w:noProof/>
        </w:rPr>
      </w:r>
      <w:r>
        <w:rPr>
          <w:noProof/>
        </w:rPr>
        <w:fldChar w:fldCharType="separate"/>
      </w:r>
      <w:r>
        <w:rPr>
          <w:noProof/>
        </w:rPr>
        <w:t>189</w:t>
      </w:r>
      <w:r>
        <w:rPr>
          <w:noProof/>
        </w:rPr>
        <w:fldChar w:fldCharType="end"/>
      </w:r>
    </w:p>
    <w:p w14:paraId="07255B0E" w14:textId="2D6FCE6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_Toc218668793 \h </w:instrText>
      </w:r>
      <w:r>
        <w:rPr>
          <w:noProof/>
        </w:rPr>
      </w:r>
      <w:r>
        <w:rPr>
          <w:noProof/>
        </w:rPr>
        <w:fldChar w:fldCharType="separate"/>
      </w:r>
      <w:r>
        <w:rPr>
          <w:noProof/>
        </w:rPr>
        <w:t>189</w:t>
      </w:r>
      <w:r>
        <w:rPr>
          <w:noProof/>
        </w:rPr>
        <w:fldChar w:fldCharType="end"/>
      </w:r>
    </w:p>
    <w:p w14:paraId="3F22DDF6" w14:textId="62BFFC3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_Toc218668794 \h </w:instrText>
      </w:r>
      <w:r>
        <w:rPr>
          <w:noProof/>
        </w:rPr>
      </w:r>
      <w:r>
        <w:rPr>
          <w:noProof/>
        </w:rPr>
        <w:fldChar w:fldCharType="separate"/>
      </w:r>
      <w:r>
        <w:rPr>
          <w:noProof/>
        </w:rPr>
        <w:t>189</w:t>
      </w:r>
      <w:r>
        <w:rPr>
          <w:noProof/>
        </w:rPr>
        <w:fldChar w:fldCharType="end"/>
      </w:r>
    </w:p>
    <w:p w14:paraId="37A9F0D9" w14:textId="3C9270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8.11.5</w:t>
      </w:r>
      <w:r>
        <w:rPr>
          <w:rFonts w:asciiTheme="minorHAnsi" w:eastAsiaTheme="minorEastAsia" w:hAnsiTheme="minorHAnsi" w:cstheme="minorBidi"/>
          <w:noProof/>
          <w:kern w:val="2"/>
          <w:sz w:val="24"/>
          <w:szCs w:val="24"/>
          <w:lang w:eastAsia="en-GB"/>
          <w14:ligatures w14:val="standardContextual"/>
        </w:rPr>
        <w:tab/>
      </w:r>
      <w:r>
        <w:rPr>
          <w:noProof/>
        </w:rPr>
        <w:t>MAP-NOTE-SUBSCRIBER-DATA-MODIFIED service</w:t>
      </w:r>
      <w:r>
        <w:rPr>
          <w:noProof/>
        </w:rPr>
        <w:tab/>
      </w:r>
      <w:r>
        <w:rPr>
          <w:noProof/>
        </w:rPr>
        <w:fldChar w:fldCharType="begin"/>
      </w:r>
      <w:r>
        <w:rPr>
          <w:noProof/>
        </w:rPr>
        <w:instrText xml:space="preserve"> PAGEREF _Toc218668795 \h </w:instrText>
      </w:r>
      <w:r>
        <w:rPr>
          <w:noProof/>
        </w:rPr>
      </w:r>
      <w:r>
        <w:rPr>
          <w:noProof/>
        </w:rPr>
        <w:fldChar w:fldCharType="separate"/>
      </w:r>
      <w:r>
        <w:rPr>
          <w:noProof/>
        </w:rPr>
        <w:t>190</w:t>
      </w:r>
      <w:r>
        <w:rPr>
          <w:noProof/>
        </w:rPr>
        <w:fldChar w:fldCharType="end"/>
      </w:r>
    </w:p>
    <w:p w14:paraId="0D897D71" w14:textId="1934DA4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_Toc218668796 \h </w:instrText>
      </w:r>
      <w:r>
        <w:rPr>
          <w:noProof/>
        </w:rPr>
      </w:r>
      <w:r>
        <w:rPr>
          <w:noProof/>
        </w:rPr>
        <w:fldChar w:fldCharType="separate"/>
      </w:r>
      <w:r>
        <w:rPr>
          <w:noProof/>
        </w:rPr>
        <w:t>190</w:t>
      </w:r>
      <w:r>
        <w:rPr>
          <w:noProof/>
        </w:rPr>
        <w:fldChar w:fldCharType="end"/>
      </w:r>
    </w:p>
    <w:p w14:paraId="6E9E0BE6" w14:textId="61F137D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8.11.5.2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_Toc218668797 \h </w:instrText>
      </w:r>
      <w:r>
        <w:rPr>
          <w:noProof/>
        </w:rPr>
      </w:r>
      <w:r>
        <w:rPr>
          <w:noProof/>
        </w:rPr>
        <w:fldChar w:fldCharType="separate"/>
      </w:r>
      <w:r>
        <w:rPr>
          <w:noProof/>
        </w:rPr>
        <w:t>190</w:t>
      </w:r>
      <w:r>
        <w:rPr>
          <w:noProof/>
        </w:rPr>
        <w:fldChar w:fldCharType="end"/>
      </w:r>
    </w:p>
    <w:p w14:paraId="403B6B12" w14:textId="0228B2B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8.11.5.3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_Toc218668798 \h </w:instrText>
      </w:r>
      <w:r>
        <w:rPr>
          <w:noProof/>
        </w:rPr>
      </w:r>
      <w:r>
        <w:rPr>
          <w:noProof/>
        </w:rPr>
        <w:fldChar w:fldCharType="separate"/>
      </w:r>
      <w:r>
        <w:rPr>
          <w:noProof/>
        </w:rPr>
        <w:t>191</w:t>
      </w:r>
      <w:r>
        <w:rPr>
          <w:noProof/>
        </w:rPr>
        <w:fldChar w:fldCharType="end"/>
      </w:r>
    </w:p>
    <w:p w14:paraId="42875666" w14:textId="0DD36151"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Operation and maintenance services</w:t>
      </w:r>
      <w:r>
        <w:rPr>
          <w:noProof/>
        </w:rPr>
        <w:tab/>
      </w:r>
      <w:r>
        <w:rPr>
          <w:noProof/>
        </w:rPr>
        <w:fldChar w:fldCharType="begin"/>
      </w:r>
      <w:r>
        <w:rPr>
          <w:noProof/>
        </w:rPr>
        <w:instrText xml:space="preserve"> PAGEREF _Toc218668799 \h </w:instrText>
      </w:r>
      <w:r>
        <w:rPr>
          <w:noProof/>
        </w:rPr>
      </w:r>
      <w:r>
        <w:rPr>
          <w:noProof/>
        </w:rPr>
        <w:fldChar w:fldCharType="separate"/>
      </w:r>
      <w:r>
        <w:rPr>
          <w:noProof/>
        </w:rPr>
        <w:t>192</w:t>
      </w:r>
      <w:r>
        <w:rPr>
          <w:noProof/>
        </w:rPr>
        <w:fldChar w:fldCharType="end"/>
      </w:r>
    </w:p>
    <w:p w14:paraId="5D0A5E1F" w14:textId="285ED55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Subscriber tracing services</w:t>
      </w:r>
      <w:r>
        <w:rPr>
          <w:noProof/>
        </w:rPr>
        <w:tab/>
      </w:r>
      <w:r>
        <w:rPr>
          <w:noProof/>
        </w:rPr>
        <w:fldChar w:fldCharType="begin"/>
      </w:r>
      <w:r>
        <w:rPr>
          <w:noProof/>
        </w:rPr>
        <w:instrText xml:space="preserve"> PAGEREF _Toc218668800 \h </w:instrText>
      </w:r>
      <w:r>
        <w:rPr>
          <w:noProof/>
        </w:rPr>
      </w:r>
      <w:r>
        <w:rPr>
          <w:noProof/>
        </w:rPr>
        <w:fldChar w:fldCharType="separate"/>
      </w:r>
      <w:r>
        <w:rPr>
          <w:noProof/>
        </w:rPr>
        <w:t>192</w:t>
      </w:r>
      <w:r>
        <w:rPr>
          <w:noProof/>
        </w:rPr>
        <w:fldChar w:fldCharType="end"/>
      </w:r>
    </w:p>
    <w:p w14:paraId="71C9A7A5" w14:textId="5B07BC1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MAP-ACTIVATE-TRACE-MODE service</w:t>
      </w:r>
      <w:r>
        <w:rPr>
          <w:noProof/>
        </w:rPr>
        <w:tab/>
      </w:r>
      <w:r>
        <w:rPr>
          <w:noProof/>
        </w:rPr>
        <w:fldChar w:fldCharType="begin"/>
      </w:r>
      <w:r>
        <w:rPr>
          <w:noProof/>
        </w:rPr>
        <w:instrText xml:space="preserve"> PAGEREF _Toc218668801 \h </w:instrText>
      </w:r>
      <w:r>
        <w:rPr>
          <w:noProof/>
        </w:rPr>
      </w:r>
      <w:r>
        <w:rPr>
          <w:noProof/>
        </w:rPr>
        <w:fldChar w:fldCharType="separate"/>
      </w:r>
      <w:r>
        <w:rPr>
          <w:noProof/>
        </w:rPr>
        <w:t>192</w:t>
      </w:r>
      <w:r>
        <w:rPr>
          <w:noProof/>
        </w:rPr>
        <w:fldChar w:fldCharType="end"/>
      </w:r>
    </w:p>
    <w:p w14:paraId="603163B8" w14:textId="164E815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_Toc218668802 \h </w:instrText>
      </w:r>
      <w:r>
        <w:rPr>
          <w:noProof/>
        </w:rPr>
      </w:r>
      <w:r>
        <w:rPr>
          <w:noProof/>
        </w:rPr>
        <w:fldChar w:fldCharType="separate"/>
      </w:r>
      <w:r>
        <w:rPr>
          <w:noProof/>
        </w:rPr>
        <w:t>192</w:t>
      </w:r>
      <w:r>
        <w:rPr>
          <w:noProof/>
        </w:rPr>
        <w:fldChar w:fldCharType="end"/>
      </w:r>
    </w:p>
    <w:p w14:paraId="61CB7092" w14:textId="46EB02E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sidRPr="00A50690">
        <w:rPr>
          <w:noProof/>
          <w:lang w:val="fr-FR"/>
        </w:rPr>
        <w:t>9.1.1.2</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Service primitives</w:t>
      </w:r>
      <w:r>
        <w:rPr>
          <w:noProof/>
        </w:rPr>
        <w:tab/>
      </w:r>
      <w:r>
        <w:rPr>
          <w:noProof/>
        </w:rPr>
        <w:fldChar w:fldCharType="begin"/>
      </w:r>
      <w:r>
        <w:rPr>
          <w:noProof/>
        </w:rPr>
        <w:instrText xml:space="preserve"> PAGEREF _Toc218668803 \h </w:instrText>
      </w:r>
      <w:r>
        <w:rPr>
          <w:noProof/>
        </w:rPr>
      </w:r>
      <w:r>
        <w:rPr>
          <w:noProof/>
        </w:rPr>
        <w:fldChar w:fldCharType="separate"/>
      </w:r>
      <w:r>
        <w:rPr>
          <w:noProof/>
        </w:rPr>
        <w:t>193</w:t>
      </w:r>
      <w:r>
        <w:rPr>
          <w:noProof/>
        </w:rPr>
        <w:fldChar w:fldCharType="end"/>
      </w:r>
    </w:p>
    <w:p w14:paraId="54AA6C00" w14:textId="071A43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_Toc218668804 \h </w:instrText>
      </w:r>
      <w:r>
        <w:rPr>
          <w:noProof/>
        </w:rPr>
      </w:r>
      <w:r>
        <w:rPr>
          <w:noProof/>
        </w:rPr>
        <w:fldChar w:fldCharType="separate"/>
      </w:r>
      <w:r>
        <w:rPr>
          <w:noProof/>
        </w:rPr>
        <w:t>193</w:t>
      </w:r>
      <w:r>
        <w:rPr>
          <w:noProof/>
        </w:rPr>
        <w:fldChar w:fldCharType="end"/>
      </w:r>
    </w:p>
    <w:p w14:paraId="28FE2979" w14:textId="1292B17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MAP-DEACTIVATE-TRACE-MODE service</w:t>
      </w:r>
      <w:r>
        <w:rPr>
          <w:noProof/>
        </w:rPr>
        <w:tab/>
      </w:r>
      <w:r>
        <w:rPr>
          <w:noProof/>
        </w:rPr>
        <w:fldChar w:fldCharType="begin"/>
      </w:r>
      <w:r>
        <w:rPr>
          <w:noProof/>
        </w:rPr>
        <w:instrText xml:space="preserve"> PAGEREF _Toc218668805 \h </w:instrText>
      </w:r>
      <w:r>
        <w:rPr>
          <w:noProof/>
        </w:rPr>
      </w:r>
      <w:r>
        <w:rPr>
          <w:noProof/>
        </w:rPr>
        <w:fldChar w:fldCharType="separate"/>
      </w:r>
      <w:r>
        <w:rPr>
          <w:noProof/>
        </w:rPr>
        <w:t>194</w:t>
      </w:r>
      <w:r>
        <w:rPr>
          <w:noProof/>
        </w:rPr>
        <w:fldChar w:fldCharType="end"/>
      </w:r>
    </w:p>
    <w:p w14:paraId="3989C8E5" w14:textId="5BA8456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_Toc218668806 \h </w:instrText>
      </w:r>
      <w:r>
        <w:rPr>
          <w:noProof/>
        </w:rPr>
      </w:r>
      <w:r>
        <w:rPr>
          <w:noProof/>
        </w:rPr>
        <w:fldChar w:fldCharType="separate"/>
      </w:r>
      <w:r>
        <w:rPr>
          <w:noProof/>
        </w:rPr>
        <w:t>194</w:t>
      </w:r>
      <w:r>
        <w:rPr>
          <w:noProof/>
        </w:rPr>
        <w:fldChar w:fldCharType="end"/>
      </w:r>
    </w:p>
    <w:p w14:paraId="75ECCD08" w14:textId="6DDE5C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sidRPr="00A50690">
        <w:rPr>
          <w:noProof/>
          <w:lang w:val="fr-FR"/>
        </w:rPr>
        <w:t>9.1.2.2</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Service primitives</w:t>
      </w:r>
      <w:r>
        <w:rPr>
          <w:noProof/>
        </w:rPr>
        <w:tab/>
      </w:r>
      <w:r>
        <w:rPr>
          <w:noProof/>
        </w:rPr>
        <w:fldChar w:fldCharType="begin"/>
      </w:r>
      <w:r>
        <w:rPr>
          <w:noProof/>
        </w:rPr>
        <w:instrText xml:space="preserve"> PAGEREF _Toc218668807 \h </w:instrText>
      </w:r>
      <w:r>
        <w:rPr>
          <w:noProof/>
        </w:rPr>
      </w:r>
      <w:r>
        <w:rPr>
          <w:noProof/>
        </w:rPr>
        <w:fldChar w:fldCharType="separate"/>
      </w:r>
      <w:r>
        <w:rPr>
          <w:noProof/>
        </w:rPr>
        <w:t>194</w:t>
      </w:r>
      <w:r>
        <w:rPr>
          <w:noProof/>
        </w:rPr>
        <w:fldChar w:fldCharType="end"/>
      </w:r>
    </w:p>
    <w:p w14:paraId="1882B5ED" w14:textId="06AAE9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_Toc218668808 \h </w:instrText>
      </w:r>
      <w:r>
        <w:rPr>
          <w:noProof/>
        </w:rPr>
      </w:r>
      <w:r>
        <w:rPr>
          <w:noProof/>
        </w:rPr>
        <w:fldChar w:fldCharType="separate"/>
      </w:r>
      <w:r>
        <w:rPr>
          <w:noProof/>
        </w:rPr>
        <w:t>194</w:t>
      </w:r>
      <w:r>
        <w:rPr>
          <w:noProof/>
        </w:rPr>
        <w:fldChar w:fldCharType="end"/>
      </w:r>
    </w:p>
    <w:p w14:paraId="698A0F0D" w14:textId="637B01A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MAP-TRACE-SUBSCRIBER-ACTIVITY service</w:t>
      </w:r>
      <w:r>
        <w:rPr>
          <w:noProof/>
        </w:rPr>
        <w:tab/>
      </w:r>
      <w:r>
        <w:rPr>
          <w:noProof/>
        </w:rPr>
        <w:fldChar w:fldCharType="begin"/>
      </w:r>
      <w:r>
        <w:rPr>
          <w:noProof/>
        </w:rPr>
        <w:instrText xml:space="preserve"> PAGEREF _Toc218668809 \h </w:instrText>
      </w:r>
      <w:r>
        <w:rPr>
          <w:noProof/>
        </w:rPr>
      </w:r>
      <w:r>
        <w:rPr>
          <w:noProof/>
        </w:rPr>
        <w:fldChar w:fldCharType="separate"/>
      </w:r>
      <w:r>
        <w:rPr>
          <w:noProof/>
        </w:rPr>
        <w:t>195</w:t>
      </w:r>
      <w:r>
        <w:rPr>
          <w:noProof/>
        </w:rPr>
        <w:fldChar w:fldCharType="end"/>
      </w:r>
    </w:p>
    <w:p w14:paraId="70704A46" w14:textId="5331DC8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_Toc218668810 \h </w:instrText>
      </w:r>
      <w:r>
        <w:rPr>
          <w:noProof/>
        </w:rPr>
      </w:r>
      <w:r>
        <w:rPr>
          <w:noProof/>
        </w:rPr>
        <w:fldChar w:fldCharType="separate"/>
      </w:r>
      <w:r>
        <w:rPr>
          <w:noProof/>
        </w:rPr>
        <w:t>195</w:t>
      </w:r>
      <w:r>
        <w:rPr>
          <w:noProof/>
        </w:rPr>
        <w:fldChar w:fldCharType="end"/>
      </w:r>
    </w:p>
    <w:p w14:paraId="1EDE567E" w14:textId="776CF1A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_Toc218668811 \h </w:instrText>
      </w:r>
      <w:r>
        <w:rPr>
          <w:noProof/>
        </w:rPr>
      </w:r>
      <w:r>
        <w:rPr>
          <w:noProof/>
        </w:rPr>
        <w:fldChar w:fldCharType="separate"/>
      </w:r>
      <w:r>
        <w:rPr>
          <w:noProof/>
        </w:rPr>
        <w:t>195</w:t>
      </w:r>
      <w:r>
        <w:rPr>
          <w:noProof/>
        </w:rPr>
        <w:fldChar w:fldCharType="end"/>
      </w:r>
    </w:p>
    <w:p w14:paraId="52A8EB60" w14:textId="26B93AF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_Toc218668812 \h </w:instrText>
      </w:r>
      <w:r>
        <w:rPr>
          <w:noProof/>
        </w:rPr>
      </w:r>
      <w:r>
        <w:rPr>
          <w:noProof/>
        </w:rPr>
        <w:fldChar w:fldCharType="separate"/>
      </w:r>
      <w:r>
        <w:rPr>
          <w:noProof/>
        </w:rPr>
        <w:t>195</w:t>
      </w:r>
      <w:r>
        <w:rPr>
          <w:noProof/>
        </w:rPr>
        <w:fldChar w:fldCharType="end"/>
      </w:r>
    </w:p>
    <w:p w14:paraId="355AA648" w14:textId="3FBF61F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Other operation and maintenance services</w:t>
      </w:r>
      <w:r>
        <w:rPr>
          <w:noProof/>
        </w:rPr>
        <w:tab/>
      </w:r>
      <w:r>
        <w:rPr>
          <w:noProof/>
        </w:rPr>
        <w:fldChar w:fldCharType="begin"/>
      </w:r>
      <w:r>
        <w:rPr>
          <w:noProof/>
        </w:rPr>
        <w:instrText xml:space="preserve"> PAGEREF _Toc218668813 \h </w:instrText>
      </w:r>
      <w:r>
        <w:rPr>
          <w:noProof/>
        </w:rPr>
      </w:r>
      <w:r>
        <w:rPr>
          <w:noProof/>
        </w:rPr>
        <w:fldChar w:fldCharType="separate"/>
      </w:r>
      <w:r>
        <w:rPr>
          <w:noProof/>
        </w:rPr>
        <w:t>196</w:t>
      </w:r>
      <w:r>
        <w:rPr>
          <w:noProof/>
        </w:rPr>
        <w:fldChar w:fldCharType="end"/>
      </w:r>
    </w:p>
    <w:p w14:paraId="71A9DAEA" w14:textId="1FA0655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MAP-SEND-IMSI service</w:t>
      </w:r>
      <w:r>
        <w:rPr>
          <w:noProof/>
        </w:rPr>
        <w:tab/>
      </w:r>
      <w:r>
        <w:rPr>
          <w:noProof/>
        </w:rPr>
        <w:fldChar w:fldCharType="begin"/>
      </w:r>
      <w:r>
        <w:rPr>
          <w:noProof/>
        </w:rPr>
        <w:instrText xml:space="preserve"> PAGEREF _Toc218668814 \h </w:instrText>
      </w:r>
      <w:r>
        <w:rPr>
          <w:noProof/>
        </w:rPr>
      </w:r>
      <w:r>
        <w:rPr>
          <w:noProof/>
        </w:rPr>
        <w:fldChar w:fldCharType="separate"/>
      </w:r>
      <w:r>
        <w:rPr>
          <w:noProof/>
        </w:rPr>
        <w:t>196</w:t>
      </w:r>
      <w:r>
        <w:rPr>
          <w:noProof/>
        </w:rPr>
        <w:fldChar w:fldCharType="end"/>
      </w:r>
    </w:p>
    <w:p w14:paraId="1C403D25" w14:textId="3EC7589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_Toc218668815 \h </w:instrText>
      </w:r>
      <w:r>
        <w:rPr>
          <w:noProof/>
        </w:rPr>
      </w:r>
      <w:r>
        <w:rPr>
          <w:noProof/>
        </w:rPr>
        <w:fldChar w:fldCharType="separate"/>
      </w:r>
      <w:r>
        <w:rPr>
          <w:noProof/>
        </w:rPr>
        <w:t>196</w:t>
      </w:r>
      <w:r>
        <w:rPr>
          <w:noProof/>
        </w:rPr>
        <w:fldChar w:fldCharType="end"/>
      </w:r>
    </w:p>
    <w:p w14:paraId="67766AEA" w14:textId="4024A40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_Toc218668816 \h </w:instrText>
      </w:r>
      <w:r>
        <w:rPr>
          <w:noProof/>
        </w:rPr>
      </w:r>
      <w:r>
        <w:rPr>
          <w:noProof/>
        </w:rPr>
        <w:fldChar w:fldCharType="separate"/>
      </w:r>
      <w:r>
        <w:rPr>
          <w:noProof/>
        </w:rPr>
        <w:t>196</w:t>
      </w:r>
      <w:r>
        <w:rPr>
          <w:noProof/>
        </w:rPr>
        <w:fldChar w:fldCharType="end"/>
      </w:r>
    </w:p>
    <w:p w14:paraId="44F06EDF" w14:textId="2E26BF4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_Toc218668817 \h </w:instrText>
      </w:r>
      <w:r>
        <w:rPr>
          <w:noProof/>
        </w:rPr>
      </w:r>
      <w:r>
        <w:rPr>
          <w:noProof/>
        </w:rPr>
        <w:fldChar w:fldCharType="separate"/>
      </w:r>
      <w:r>
        <w:rPr>
          <w:noProof/>
        </w:rPr>
        <w:t>196</w:t>
      </w:r>
      <w:r>
        <w:rPr>
          <w:noProof/>
        </w:rPr>
        <w:fldChar w:fldCharType="end"/>
      </w:r>
    </w:p>
    <w:p w14:paraId="56DA2F03" w14:textId="554C3B77"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Call handling services</w:t>
      </w:r>
      <w:r>
        <w:rPr>
          <w:noProof/>
        </w:rPr>
        <w:tab/>
      </w:r>
      <w:r>
        <w:rPr>
          <w:noProof/>
        </w:rPr>
        <w:fldChar w:fldCharType="begin"/>
      </w:r>
      <w:r>
        <w:rPr>
          <w:noProof/>
        </w:rPr>
        <w:instrText xml:space="preserve"> PAGEREF _Toc218668818 \h </w:instrText>
      </w:r>
      <w:r>
        <w:rPr>
          <w:noProof/>
        </w:rPr>
      </w:r>
      <w:r>
        <w:rPr>
          <w:noProof/>
        </w:rPr>
        <w:fldChar w:fldCharType="separate"/>
      </w:r>
      <w:r>
        <w:rPr>
          <w:noProof/>
        </w:rPr>
        <w:t>196</w:t>
      </w:r>
      <w:r>
        <w:rPr>
          <w:noProof/>
        </w:rPr>
        <w:fldChar w:fldCharType="end"/>
      </w:r>
    </w:p>
    <w:p w14:paraId="0B4A634E" w14:textId="068EF8D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MAP_SEND_ROUTING_INFORMATION service</w:t>
      </w:r>
      <w:r>
        <w:rPr>
          <w:noProof/>
        </w:rPr>
        <w:tab/>
      </w:r>
      <w:r>
        <w:rPr>
          <w:noProof/>
        </w:rPr>
        <w:fldChar w:fldCharType="begin"/>
      </w:r>
      <w:r>
        <w:rPr>
          <w:noProof/>
        </w:rPr>
        <w:instrText xml:space="preserve"> PAGEREF _Toc218668819 \h </w:instrText>
      </w:r>
      <w:r>
        <w:rPr>
          <w:noProof/>
        </w:rPr>
      </w:r>
      <w:r>
        <w:rPr>
          <w:noProof/>
        </w:rPr>
        <w:fldChar w:fldCharType="separate"/>
      </w:r>
      <w:r>
        <w:rPr>
          <w:noProof/>
        </w:rPr>
        <w:t>196</w:t>
      </w:r>
      <w:r>
        <w:rPr>
          <w:noProof/>
        </w:rPr>
        <w:fldChar w:fldCharType="end"/>
      </w:r>
    </w:p>
    <w:p w14:paraId="3FD05950" w14:textId="16F7DDF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_Toc218668820 \h </w:instrText>
      </w:r>
      <w:r>
        <w:rPr>
          <w:noProof/>
        </w:rPr>
      </w:r>
      <w:r>
        <w:rPr>
          <w:noProof/>
        </w:rPr>
        <w:fldChar w:fldCharType="separate"/>
      </w:r>
      <w:r>
        <w:rPr>
          <w:noProof/>
        </w:rPr>
        <w:t>196</w:t>
      </w:r>
      <w:r>
        <w:rPr>
          <w:noProof/>
        </w:rPr>
        <w:fldChar w:fldCharType="end"/>
      </w:r>
    </w:p>
    <w:p w14:paraId="36FF31D2" w14:textId="48DD72D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_Toc218668821 \h </w:instrText>
      </w:r>
      <w:r>
        <w:rPr>
          <w:noProof/>
        </w:rPr>
      </w:r>
      <w:r>
        <w:rPr>
          <w:noProof/>
        </w:rPr>
        <w:fldChar w:fldCharType="separate"/>
      </w:r>
      <w:r>
        <w:rPr>
          <w:noProof/>
        </w:rPr>
        <w:t>196</w:t>
      </w:r>
      <w:r>
        <w:rPr>
          <w:noProof/>
        </w:rPr>
        <w:fldChar w:fldCharType="end"/>
      </w:r>
    </w:p>
    <w:p w14:paraId="7727245F" w14:textId="352C840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_Toc218668822 \h </w:instrText>
      </w:r>
      <w:r>
        <w:rPr>
          <w:noProof/>
        </w:rPr>
      </w:r>
      <w:r>
        <w:rPr>
          <w:noProof/>
        </w:rPr>
        <w:fldChar w:fldCharType="separate"/>
      </w:r>
      <w:r>
        <w:rPr>
          <w:noProof/>
        </w:rPr>
        <w:t>197</w:t>
      </w:r>
      <w:r>
        <w:rPr>
          <w:noProof/>
        </w:rPr>
        <w:fldChar w:fldCharType="end"/>
      </w:r>
    </w:p>
    <w:p w14:paraId="33AB3D9C" w14:textId="3E5C649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MAP_PROVIDE_ROAMING_NUMBER service</w:t>
      </w:r>
      <w:r>
        <w:rPr>
          <w:noProof/>
        </w:rPr>
        <w:tab/>
      </w:r>
      <w:r>
        <w:rPr>
          <w:noProof/>
        </w:rPr>
        <w:fldChar w:fldCharType="begin"/>
      </w:r>
      <w:r>
        <w:rPr>
          <w:noProof/>
        </w:rPr>
        <w:instrText xml:space="preserve"> PAGEREF _Toc218668823 \h </w:instrText>
      </w:r>
      <w:r>
        <w:rPr>
          <w:noProof/>
        </w:rPr>
      </w:r>
      <w:r>
        <w:rPr>
          <w:noProof/>
        </w:rPr>
        <w:fldChar w:fldCharType="separate"/>
      </w:r>
      <w:r>
        <w:rPr>
          <w:noProof/>
        </w:rPr>
        <w:t>203</w:t>
      </w:r>
      <w:r>
        <w:rPr>
          <w:noProof/>
        </w:rPr>
        <w:fldChar w:fldCharType="end"/>
      </w:r>
    </w:p>
    <w:p w14:paraId="4B674F21" w14:textId="4FB9BE5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_Toc218668824 \h </w:instrText>
      </w:r>
      <w:r>
        <w:rPr>
          <w:noProof/>
        </w:rPr>
      </w:r>
      <w:r>
        <w:rPr>
          <w:noProof/>
        </w:rPr>
        <w:fldChar w:fldCharType="separate"/>
      </w:r>
      <w:r>
        <w:rPr>
          <w:noProof/>
        </w:rPr>
        <w:t>203</w:t>
      </w:r>
      <w:r>
        <w:rPr>
          <w:noProof/>
        </w:rPr>
        <w:fldChar w:fldCharType="end"/>
      </w:r>
    </w:p>
    <w:p w14:paraId="55538D70" w14:textId="00270FE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_Toc218668825 \h </w:instrText>
      </w:r>
      <w:r>
        <w:rPr>
          <w:noProof/>
        </w:rPr>
      </w:r>
      <w:r>
        <w:rPr>
          <w:noProof/>
        </w:rPr>
        <w:fldChar w:fldCharType="separate"/>
      </w:r>
      <w:r>
        <w:rPr>
          <w:noProof/>
        </w:rPr>
        <w:t>203</w:t>
      </w:r>
      <w:r>
        <w:rPr>
          <w:noProof/>
        </w:rPr>
        <w:fldChar w:fldCharType="end"/>
      </w:r>
    </w:p>
    <w:p w14:paraId="0165E379" w14:textId="2235CAA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_Toc218668826 \h </w:instrText>
      </w:r>
      <w:r>
        <w:rPr>
          <w:noProof/>
        </w:rPr>
      </w:r>
      <w:r>
        <w:rPr>
          <w:noProof/>
        </w:rPr>
        <w:fldChar w:fldCharType="separate"/>
      </w:r>
      <w:r>
        <w:rPr>
          <w:noProof/>
        </w:rPr>
        <w:t>204</w:t>
      </w:r>
      <w:r>
        <w:rPr>
          <w:noProof/>
        </w:rPr>
        <w:fldChar w:fldCharType="end"/>
      </w:r>
    </w:p>
    <w:p w14:paraId="3CD44E02" w14:textId="58A3C80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MAP_RESUME_CALL_HANDLING service</w:t>
      </w:r>
      <w:r>
        <w:rPr>
          <w:noProof/>
        </w:rPr>
        <w:tab/>
      </w:r>
      <w:r>
        <w:rPr>
          <w:noProof/>
        </w:rPr>
        <w:fldChar w:fldCharType="begin"/>
      </w:r>
      <w:r>
        <w:rPr>
          <w:noProof/>
        </w:rPr>
        <w:instrText xml:space="preserve"> PAGEREF _Toc218668827 \h </w:instrText>
      </w:r>
      <w:r>
        <w:rPr>
          <w:noProof/>
        </w:rPr>
      </w:r>
      <w:r>
        <w:rPr>
          <w:noProof/>
        </w:rPr>
        <w:fldChar w:fldCharType="separate"/>
      </w:r>
      <w:r>
        <w:rPr>
          <w:noProof/>
        </w:rPr>
        <w:t>206</w:t>
      </w:r>
      <w:r>
        <w:rPr>
          <w:noProof/>
        </w:rPr>
        <w:fldChar w:fldCharType="end"/>
      </w:r>
    </w:p>
    <w:p w14:paraId="37C16D48" w14:textId="48F87B4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_Toc218668828 \h </w:instrText>
      </w:r>
      <w:r>
        <w:rPr>
          <w:noProof/>
        </w:rPr>
      </w:r>
      <w:r>
        <w:rPr>
          <w:noProof/>
        </w:rPr>
        <w:fldChar w:fldCharType="separate"/>
      </w:r>
      <w:r>
        <w:rPr>
          <w:noProof/>
        </w:rPr>
        <w:t>206</w:t>
      </w:r>
      <w:r>
        <w:rPr>
          <w:noProof/>
        </w:rPr>
        <w:fldChar w:fldCharType="end"/>
      </w:r>
    </w:p>
    <w:p w14:paraId="128A3E32" w14:textId="54D8DB6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_Toc218668829 \h </w:instrText>
      </w:r>
      <w:r>
        <w:rPr>
          <w:noProof/>
        </w:rPr>
      </w:r>
      <w:r>
        <w:rPr>
          <w:noProof/>
        </w:rPr>
        <w:fldChar w:fldCharType="separate"/>
      </w:r>
      <w:r>
        <w:rPr>
          <w:noProof/>
        </w:rPr>
        <w:t>206</w:t>
      </w:r>
      <w:r>
        <w:rPr>
          <w:noProof/>
        </w:rPr>
        <w:fldChar w:fldCharType="end"/>
      </w:r>
    </w:p>
    <w:p w14:paraId="5C80D23D" w14:textId="662F0C5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_Toc218668830 \h </w:instrText>
      </w:r>
      <w:r>
        <w:rPr>
          <w:noProof/>
        </w:rPr>
      </w:r>
      <w:r>
        <w:rPr>
          <w:noProof/>
        </w:rPr>
        <w:fldChar w:fldCharType="separate"/>
      </w:r>
      <w:r>
        <w:rPr>
          <w:noProof/>
        </w:rPr>
        <w:t>207</w:t>
      </w:r>
      <w:r>
        <w:rPr>
          <w:noProof/>
        </w:rPr>
        <w:fldChar w:fldCharType="end"/>
      </w:r>
    </w:p>
    <w:p w14:paraId="550E5257" w14:textId="042B024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MAP_PREPARE_GROUP_CALL service</w:t>
      </w:r>
      <w:r>
        <w:rPr>
          <w:noProof/>
        </w:rPr>
        <w:tab/>
      </w:r>
      <w:r>
        <w:rPr>
          <w:noProof/>
        </w:rPr>
        <w:fldChar w:fldCharType="begin"/>
      </w:r>
      <w:r>
        <w:rPr>
          <w:noProof/>
        </w:rPr>
        <w:instrText xml:space="preserve"> PAGEREF _Toc218668831 \h </w:instrText>
      </w:r>
      <w:r>
        <w:rPr>
          <w:noProof/>
        </w:rPr>
      </w:r>
      <w:r>
        <w:rPr>
          <w:noProof/>
        </w:rPr>
        <w:fldChar w:fldCharType="separate"/>
      </w:r>
      <w:r>
        <w:rPr>
          <w:noProof/>
        </w:rPr>
        <w:t>208</w:t>
      </w:r>
      <w:r>
        <w:rPr>
          <w:noProof/>
        </w:rPr>
        <w:fldChar w:fldCharType="end"/>
      </w:r>
    </w:p>
    <w:p w14:paraId="2179A7D4" w14:textId="62A0F65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_Toc218668832 \h </w:instrText>
      </w:r>
      <w:r>
        <w:rPr>
          <w:noProof/>
        </w:rPr>
      </w:r>
      <w:r>
        <w:rPr>
          <w:noProof/>
        </w:rPr>
        <w:fldChar w:fldCharType="separate"/>
      </w:r>
      <w:r>
        <w:rPr>
          <w:noProof/>
        </w:rPr>
        <w:t>208</w:t>
      </w:r>
      <w:r>
        <w:rPr>
          <w:noProof/>
        </w:rPr>
        <w:fldChar w:fldCharType="end"/>
      </w:r>
    </w:p>
    <w:p w14:paraId="532829C9" w14:textId="3A09083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_Toc218668833 \h </w:instrText>
      </w:r>
      <w:r>
        <w:rPr>
          <w:noProof/>
        </w:rPr>
      </w:r>
      <w:r>
        <w:rPr>
          <w:noProof/>
        </w:rPr>
        <w:fldChar w:fldCharType="separate"/>
      </w:r>
      <w:r>
        <w:rPr>
          <w:noProof/>
        </w:rPr>
        <w:t>208</w:t>
      </w:r>
      <w:r>
        <w:rPr>
          <w:noProof/>
        </w:rPr>
        <w:fldChar w:fldCharType="end"/>
      </w:r>
    </w:p>
    <w:p w14:paraId="46D7DF95" w14:textId="3CE3BED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_Toc218668834 \h </w:instrText>
      </w:r>
      <w:r>
        <w:rPr>
          <w:noProof/>
        </w:rPr>
      </w:r>
      <w:r>
        <w:rPr>
          <w:noProof/>
        </w:rPr>
        <w:fldChar w:fldCharType="separate"/>
      </w:r>
      <w:r>
        <w:rPr>
          <w:noProof/>
        </w:rPr>
        <w:t>209</w:t>
      </w:r>
      <w:r>
        <w:rPr>
          <w:noProof/>
        </w:rPr>
        <w:fldChar w:fldCharType="end"/>
      </w:r>
    </w:p>
    <w:p w14:paraId="62A92F9E" w14:textId="1A4FBAA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MAP_PROCESS_GROUP CALL_SIGNALLING service</w:t>
      </w:r>
      <w:r>
        <w:rPr>
          <w:noProof/>
        </w:rPr>
        <w:tab/>
      </w:r>
      <w:r>
        <w:rPr>
          <w:noProof/>
        </w:rPr>
        <w:fldChar w:fldCharType="begin"/>
      </w:r>
      <w:r>
        <w:rPr>
          <w:noProof/>
        </w:rPr>
        <w:instrText xml:space="preserve"> PAGEREF _Toc218668835 \h </w:instrText>
      </w:r>
      <w:r>
        <w:rPr>
          <w:noProof/>
        </w:rPr>
      </w:r>
      <w:r>
        <w:rPr>
          <w:noProof/>
        </w:rPr>
        <w:fldChar w:fldCharType="separate"/>
      </w:r>
      <w:r>
        <w:rPr>
          <w:noProof/>
        </w:rPr>
        <w:t>210</w:t>
      </w:r>
      <w:r>
        <w:rPr>
          <w:noProof/>
        </w:rPr>
        <w:fldChar w:fldCharType="end"/>
      </w:r>
    </w:p>
    <w:p w14:paraId="0F94AE19" w14:textId="795D5C1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_Toc218668836 \h </w:instrText>
      </w:r>
      <w:r>
        <w:rPr>
          <w:noProof/>
        </w:rPr>
      </w:r>
      <w:r>
        <w:rPr>
          <w:noProof/>
        </w:rPr>
        <w:fldChar w:fldCharType="separate"/>
      </w:r>
      <w:r>
        <w:rPr>
          <w:noProof/>
        </w:rPr>
        <w:t>210</w:t>
      </w:r>
      <w:r>
        <w:rPr>
          <w:noProof/>
        </w:rPr>
        <w:fldChar w:fldCharType="end"/>
      </w:r>
    </w:p>
    <w:p w14:paraId="55E7A58F" w14:textId="2B341B3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_Toc218668837 \h </w:instrText>
      </w:r>
      <w:r>
        <w:rPr>
          <w:noProof/>
        </w:rPr>
      </w:r>
      <w:r>
        <w:rPr>
          <w:noProof/>
        </w:rPr>
        <w:fldChar w:fldCharType="separate"/>
      </w:r>
      <w:r>
        <w:rPr>
          <w:noProof/>
        </w:rPr>
        <w:t>210</w:t>
      </w:r>
      <w:r>
        <w:rPr>
          <w:noProof/>
        </w:rPr>
        <w:fldChar w:fldCharType="end"/>
      </w:r>
    </w:p>
    <w:p w14:paraId="32C74CCC" w14:textId="0B96FE9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_Toc218668838 \h </w:instrText>
      </w:r>
      <w:r>
        <w:rPr>
          <w:noProof/>
        </w:rPr>
      </w:r>
      <w:r>
        <w:rPr>
          <w:noProof/>
        </w:rPr>
        <w:fldChar w:fldCharType="separate"/>
      </w:r>
      <w:r>
        <w:rPr>
          <w:noProof/>
        </w:rPr>
        <w:t>210</w:t>
      </w:r>
      <w:r>
        <w:rPr>
          <w:noProof/>
        </w:rPr>
        <w:fldChar w:fldCharType="end"/>
      </w:r>
    </w:p>
    <w:p w14:paraId="22D9EC87" w14:textId="0F601A3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MAP_FORWARD_GROUP_CALL_SIGNALLING service</w:t>
      </w:r>
      <w:r>
        <w:rPr>
          <w:noProof/>
        </w:rPr>
        <w:tab/>
      </w:r>
      <w:r>
        <w:rPr>
          <w:noProof/>
        </w:rPr>
        <w:fldChar w:fldCharType="begin"/>
      </w:r>
      <w:r>
        <w:rPr>
          <w:noProof/>
        </w:rPr>
        <w:instrText xml:space="preserve"> PAGEREF _Toc218668839 \h </w:instrText>
      </w:r>
      <w:r>
        <w:rPr>
          <w:noProof/>
        </w:rPr>
      </w:r>
      <w:r>
        <w:rPr>
          <w:noProof/>
        </w:rPr>
        <w:fldChar w:fldCharType="separate"/>
      </w:r>
      <w:r>
        <w:rPr>
          <w:noProof/>
        </w:rPr>
        <w:t>211</w:t>
      </w:r>
      <w:r>
        <w:rPr>
          <w:noProof/>
        </w:rPr>
        <w:fldChar w:fldCharType="end"/>
      </w:r>
    </w:p>
    <w:p w14:paraId="1D53B649" w14:textId="26144F8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_Toc218668840 \h </w:instrText>
      </w:r>
      <w:r>
        <w:rPr>
          <w:noProof/>
        </w:rPr>
      </w:r>
      <w:r>
        <w:rPr>
          <w:noProof/>
        </w:rPr>
        <w:fldChar w:fldCharType="separate"/>
      </w:r>
      <w:r>
        <w:rPr>
          <w:noProof/>
        </w:rPr>
        <w:t>211</w:t>
      </w:r>
      <w:r>
        <w:rPr>
          <w:noProof/>
        </w:rPr>
        <w:fldChar w:fldCharType="end"/>
      </w:r>
    </w:p>
    <w:p w14:paraId="2F84CDAF" w14:textId="61FB697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_Toc218668841 \h </w:instrText>
      </w:r>
      <w:r>
        <w:rPr>
          <w:noProof/>
        </w:rPr>
      </w:r>
      <w:r>
        <w:rPr>
          <w:noProof/>
        </w:rPr>
        <w:fldChar w:fldCharType="separate"/>
      </w:r>
      <w:r>
        <w:rPr>
          <w:noProof/>
        </w:rPr>
        <w:t>211</w:t>
      </w:r>
      <w:r>
        <w:rPr>
          <w:noProof/>
        </w:rPr>
        <w:fldChar w:fldCharType="end"/>
      </w:r>
    </w:p>
    <w:p w14:paraId="14D39123" w14:textId="40CCCD7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_Toc218668842 \h </w:instrText>
      </w:r>
      <w:r>
        <w:rPr>
          <w:noProof/>
        </w:rPr>
      </w:r>
      <w:r>
        <w:rPr>
          <w:noProof/>
        </w:rPr>
        <w:fldChar w:fldCharType="separate"/>
      </w:r>
      <w:r>
        <w:rPr>
          <w:noProof/>
        </w:rPr>
        <w:t>211</w:t>
      </w:r>
      <w:r>
        <w:rPr>
          <w:noProof/>
        </w:rPr>
        <w:fldChar w:fldCharType="end"/>
      </w:r>
    </w:p>
    <w:p w14:paraId="1373A809" w14:textId="4F7C6D7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MAP_SEND_GROUP_CALL_END_SIGNAL service</w:t>
      </w:r>
      <w:r>
        <w:rPr>
          <w:noProof/>
        </w:rPr>
        <w:tab/>
      </w:r>
      <w:r>
        <w:rPr>
          <w:noProof/>
        </w:rPr>
        <w:fldChar w:fldCharType="begin"/>
      </w:r>
      <w:r>
        <w:rPr>
          <w:noProof/>
        </w:rPr>
        <w:instrText xml:space="preserve"> PAGEREF _Toc218668843 \h </w:instrText>
      </w:r>
      <w:r>
        <w:rPr>
          <w:noProof/>
        </w:rPr>
      </w:r>
      <w:r>
        <w:rPr>
          <w:noProof/>
        </w:rPr>
        <w:fldChar w:fldCharType="separate"/>
      </w:r>
      <w:r>
        <w:rPr>
          <w:noProof/>
        </w:rPr>
        <w:t>212</w:t>
      </w:r>
      <w:r>
        <w:rPr>
          <w:noProof/>
        </w:rPr>
        <w:fldChar w:fldCharType="end"/>
      </w:r>
    </w:p>
    <w:p w14:paraId="57021D36" w14:textId="780E0A3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_Toc218668844 \h </w:instrText>
      </w:r>
      <w:r>
        <w:rPr>
          <w:noProof/>
        </w:rPr>
      </w:r>
      <w:r>
        <w:rPr>
          <w:noProof/>
        </w:rPr>
        <w:fldChar w:fldCharType="separate"/>
      </w:r>
      <w:r>
        <w:rPr>
          <w:noProof/>
        </w:rPr>
        <w:t>212</w:t>
      </w:r>
      <w:r>
        <w:rPr>
          <w:noProof/>
        </w:rPr>
        <w:fldChar w:fldCharType="end"/>
      </w:r>
    </w:p>
    <w:p w14:paraId="07278673" w14:textId="13B238F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_Toc218668845 \h </w:instrText>
      </w:r>
      <w:r>
        <w:rPr>
          <w:noProof/>
        </w:rPr>
      </w:r>
      <w:r>
        <w:rPr>
          <w:noProof/>
        </w:rPr>
        <w:fldChar w:fldCharType="separate"/>
      </w:r>
      <w:r>
        <w:rPr>
          <w:noProof/>
        </w:rPr>
        <w:t>213</w:t>
      </w:r>
      <w:r>
        <w:rPr>
          <w:noProof/>
        </w:rPr>
        <w:fldChar w:fldCharType="end"/>
      </w:r>
    </w:p>
    <w:p w14:paraId="125D977D" w14:textId="6B9EA00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_Toc218668846 \h </w:instrText>
      </w:r>
      <w:r>
        <w:rPr>
          <w:noProof/>
        </w:rPr>
      </w:r>
      <w:r>
        <w:rPr>
          <w:noProof/>
        </w:rPr>
        <w:fldChar w:fldCharType="separate"/>
      </w:r>
      <w:r>
        <w:rPr>
          <w:noProof/>
        </w:rPr>
        <w:t>213</w:t>
      </w:r>
      <w:r>
        <w:rPr>
          <w:noProof/>
        </w:rPr>
        <w:fldChar w:fldCharType="end"/>
      </w:r>
    </w:p>
    <w:p w14:paraId="2B89423F" w14:textId="38EC037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10.7A</w:t>
      </w:r>
      <w:r>
        <w:rPr>
          <w:rFonts w:asciiTheme="minorHAnsi" w:eastAsiaTheme="minorEastAsia" w:hAnsiTheme="minorHAnsi" w:cstheme="minorBidi"/>
          <w:noProof/>
          <w:kern w:val="2"/>
          <w:sz w:val="24"/>
          <w:szCs w:val="24"/>
          <w:lang w:eastAsia="en-GB"/>
          <w14:ligatures w14:val="standardContextual"/>
        </w:rPr>
        <w:tab/>
      </w:r>
      <w:r>
        <w:rPr>
          <w:noProof/>
        </w:rPr>
        <w:t>MAP_SEND_GROUP_CALL_INFO service</w:t>
      </w:r>
      <w:r>
        <w:rPr>
          <w:noProof/>
        </w:rPr>
        <w:tab/>
      </w:r>
      <w:r>
        <w:rPr>
          <w:noProof/>
        </w:rPr>
        <w:fldChar w:fldCharType="begin"/>
      </w:r>
      <w:r>
        <w:rPr>
          <w:noProof/>
        </w:rPr>
        <w:instrText xml:space="preserve"> PAGEREF _Toc218668847 \h </w:instrText>
      </w:r>
      <w:r>
        <w:rPr>
          <w:noProof/>
        </w:rPr>
      </w:r>
      <w:r>
        <w:rPr>
          <w:noProof/>
        </w:rPr>
        <w:fldChar w:fldCharType="separate"/>
      </w:r>
      <w:r>
        <w:rPr>
          <w:noProof/>
        </w:rPr>
        <w:t>213</w:t>
      </w:r>
      <w:r>
        <w:rPr>
          <w:noProof/>
        </w:rPr>
        <w:fldChar w:fldCharType="end"/>
      </w:r>
    </w:p>
    <w:p w14:paraId="4BBF2854" w14:textId="60DABBD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10.7A.1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_Toc218668848 \h </w:instrText>
      </w:r>
      <w:r>
        <w:rPr>
          <w:noProof/>
        </w:rPr>
      </w:r>
      <w:r>
        <w:rPr>
          <w:noProof/>
        </w:rPr>
        <w:fldChar w:fldCharType="separate"/>
      </w:r>
      <w:r>
        <w:rPr>
          <w:noProof/>
        </w:rPr>
        <w:t>213</w:t>
      </w:r>
      <w:r>
        <w:rPr>
          <w:noProof/>
        </w:rPr>
        <w:fldChar w:fldCharType="end"/>
      </w:r>
    </w:p>
    <w:p w14:paraId="7F7AF641" w14:textId="21A2D34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10.7A.2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_Toc218668849 \h </w:instrText>
      </w:r>
      <w:r>
        <w:rPr>
          <w:noProof/>
        </w:rPr>
      </w:r>
      <w:r>
        <w:rPr>
          <w:noProof/>
        </w:rPr>
        <w:fldChar w:fldCharType="separate"/>
      </w:r>
      <w:r>
        <w:rPr>
          <w:noProof/>
        </w:rPr>
        <w:t>213</w:t>
      </w:r>
      <w:r>
        <w:rPr>
          <w:noProof/>
        </w:rPr>
        <w:fldChar w:fldCharType="end"/>
      </w:r>
    </w:p>
    <w:p w14:paraId="2B46105A" w14:textId="20B45CD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10.7A.3</w:t>
      </w:r>
      <w:r>
        <w:rPr>
          <w:rFonts w:asciiTheme="minorHAnsi" w:eastAsiaTheme="minorEastAsia" w:hAnsiTheme="minorHAnsi" w:cstheme="minorBidi"/>
          <w:noProof/>
          <w:kern w:val="2"/>
          <w:sz w:val="24"/>
          <w:szCs w:val="24"/>
          <w:lang w:eastAsia="en-GB"/>
          <w14:ligatures w14:val="standardContextual"/>
        </w:rPr>
        <w:tab/>
      </w:r>
      <w:r>
        <w:rPr>
          <w:noProof/>
        </w:rPr>
        <w:t>Parameter definitions and use</w:t>
      </w:r>
      <w:r>
        <w:rPr>
          <w:noProof/>
        </w:rPr>
        <w:tab/>
      </w:r>
      <w:r>
        <w:rPr>
          <w:noProof/>
        </w:rPr>
        <w:fldChar w:fldCharType="begin"/>
      </w:r>
      <w:r>
        <w:rPr>
          <w:noProof/>
        </w:rPr>
        <w:instrText xml:space="preserve"> PAGEREF _Toc218668850 \h </w:instrText>
      </w:r>
      <w:r>
        <w:rPr>
          <w:noProof/>
        </w:rPr>
      </w:r>
      <w:r>
        <w:rPr>
          <w:noProof/>
        </w:rPr>
        <w:fldChar w:fldCharType="separate"/>
      </w:r>
      <w:r>
        <w:rPr>
          <w:noProof/>
        </w:rPr>
        <w:t>214</w:t>
      </w:r>
      <w:r>
        <w:rPr>
          <w:noProof/>
        </w:rPr>
        <w:fldChar w:fldCharType="end"/>
      </w:r>
    </w:p>
    <w:p w14:paraId="39EE2689" w14:textId="74AC937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_Toc218668851 \h </w:instrText>
      </w:r>
      <w:r>
        <w:rPr>
          <w:noProof/>
        </w:rPr>
      </w:r>
      <w:r>
        <w:rPr>
          <w:noProof/>
        </w:rPr>
        <w:fldChar w:fldCharType="separate"/>
      </w:r>
      <w:r>
        <w:rPr>
          <w:noProof/>
        </w:rPr>
        <w:t>215</w:t>
      </w:r>
      <w:r>
        <w:rPr>
          <w:noProof/>
        </w:rPr>
        <w:fldChar w:fldCharType="end"/>
      </w:r>
    </w:p>
    <w:p w14:paraId="00492772" w14:textId="18CAC53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_Toc218668852 \h </w:instrText>
      </w:r>
      <w:r>
        <w:rPr>
          <w:noProof/>
        </w:rPr>
      </w:r>
      <w:r>
        <w:rPr>
          <w:noProof/>
        </w:rPr>
        <w:fldChar w:fldCharType="separate"/>
      </w:r>
      <w:r>
        <w:rPr>
          <w:noProof/>
        </w:rPr>
        <w:t>215</w:t>
      </w:r>
      <w:r>
        <w:rPr>
          <w:noProof/>
        </w:rPr>
        <w:fldChar w:fldCharType="end"/>
      </w:r>
    </w:p>
    <w:p w14:paraId="117AF372" w14:textId="43DABAA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MAP_SET_REPORTING_STATE service</w:t>
      </w:r>
      <w:r>
        <w:rPr>
          <w:noProof/>
        </w:rPr>
        <w:tab/>
      </w:r>
      <w:r>
        <w:rPr>
          <w:noProof/>
        </w:rPr>
        <w:fldChar w:fldCharType="begin"/>
      </w:r>
      <w:r>
        <w:rPr>
          <w:noProof/>
        </w:rPr>
        <w:instrText xml:space="preserve"> PAGEREF _Toc218668853 \h </w:instrText>
      </w:r>
      <w:r>
        <w:rPr>
          <w:noProof/>
        </w:rPr>
      </w:r>
      <w:r>
        <w:rPr>
          <w:noProof/>
        </w:rPr>
        <w:fldChar w:fldCharType="separate"/>
      </w:r>
      <w:r>
        <w:rPr>
          <w:noProof/>
        </w:rPr>
        <w:t>215</w:t>
      </w:r>
      <w:r>
        <w:rPr>
          <w:noProof/>
        </w:rPr>
        <w:fldChar w:fldCharType="end"/>
      </w:r>
    </w:p>
    <w:p w14:paraId="34DA0447" w14:textId="00291C2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_Toc218668854 \h </w:instrText>
      </w:r>
      <w:r>
        <w:rPr>
          <w:noProof/>
        </w:rPr>
      </w:r>
      <w:r>
        <w:rPr>
          <w:noProof/>
        </w:rPr>
        <w:fldChar w:fldCharType="separate"/>
      </w:r>
      <w:r>
        <w:rPr>
          <w:noProof/>
        </w:rPr>
        <w:t>215</w:t>
      </w:r>
      <w:r>
        <w:rPr>
          <w:noProof/>
        </w:rPr>
        <w:fldChar w:fldCharType="end"/>
      </w:r>
    </w:p>
    <w:p w14:paraId="2AE2F1EA" w14:textId="6357A19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10.10.2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_Toc218668855 \h </w:instrText>
      </w:r>
      <w:r>
        <w:rPr>
          <w:noProof/>
        </w:rPr>
      </w:r>
      <w:r>
        <w:rPr>
          <w:noProof/>
        </w:rPr>
        <w:fldChar w:fldCharType="separate"/>
      </w:r>
      <w:r>
        <w:rPr>
          <w:noProof/>
        </w:rPr>
        <w:t>215</w:t>
      </w:r>
      <w:r>
        <w:rPr>
          <w:noProof/>
        </w:rPr>
        <w:fldChar w:fldCharType="end"/>
      </w:r>
    </w:p>
    <w:p w14:paraId="5F676D0E" w14:textId="0D20FBB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10.10.3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_Toc218668856 \h </w:instrText>
      </w:r>
      <w:r>
        <w:rPr>
          <w:noProof/>
        </w:rPr>
      </w:r>
      <w:r>
        <w:rPr>
          <w:noProof/>
        </w:rPr>
        <w:fldChar w:fldCharType="separate"/>
      </w:r>
      <w:r>
        <w:rPr>
          <w:noProof/>
        </w:rPr>
        <w:t>215</w:t>
      </w:r>
      <w:r>
        <w:rPr>
          <w:noProof/>
        </w:rPr>
        <w:fldChar w:fldCharType="end"/>
      </w:r>
    </w:p>
    <w:p w14:paraId="1DCFA421" w14:textId="3864814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MAP_STATUS_REPORT service</w:t>
      </w:r>
      <w:r>
        <w:rPr>
          <w:noProof/>
        </w:rPr>
        <w:tab/>
      </w:r>
      <w:r>
        <w:rPr>
          <w:noProof/>
        </w:rPr>
        <w:fldChar w:fldCharType="begin"/>
      </w:r>
      <w:r>
        <w:rPr>
          <w:noProof/>
        </w:rPr>
        <w:instrText xml:space="preserve"> PAGEREF _Toc218668857 \h </w:instrText>
      </w:r>
      <w:r>
        <w:rPr>
          <w:noProof/>
        </w:rPr>
      </w:r>
      <w:r>
        <w:rPr>
          <w:noProof/>
        </w:rPr>
        <w:fldChar w:fldCharType="separate"/>
      </w:r>
      <w:r>
        <w:rPr>
          <w:noProof/>
        </w:rPr>
        <w:t>216</w:t>
      </w:r>
      <w:r>
        <w:rPr>
          <w:noProof/>
        </w:rPr>
        <w:fldChar w:fldCharType="end"/>
      </w:r>
    </w:p>
    <w:p w14:paraId="41D84AFF" w14:textId="79050C1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_Toc218668858 \h </w:instrText>
      </w:r>
      <w:r>
        <w:rPr>
          <w:noProof/>
        </w:rPr>
      </w:r>
      <w:r>
        <w:rPr>
          <w:noProof/>
        </w:rPr>
        <w:fldChar w:fldCharType="separate"/>
      </w:r>
      <w:r>
        <w:rPr>
          <w:noProof/>
        </w:rPr>
        <w:t>216</w:t>
      </w:r>
      <w:r>
        <w:rPr>
          <w:noProof/>
        </w:rPr>
        <w:fldChar w:fldCharType="end"/>
      </w:r>
    </w:p>
    <w:p w14:paraId="21C1FDA4" w14:textId="1EA2E88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_Toc218668859 \h </w:instrText>
      </w:r>
      <w:r>
        <w:rPr>
          <w:noProof/>
        </w:rPr>
      </w:r>
      <w:r>
        <w:rPr>
          <w:noProof/>
        </w:rPr>
        <w:fldChar w:fldCharType="separate"/>
      </w:r>
      <w:r>
        <w:rPr>
          <w:noProof/>
        </w:rPr>
        <w:t>216</w:t>
      </w:r>
      <w:r>
        <w:rPr>
          <w:noProof/>
        </w:rPr>
        <w:fldChar w:fldCharType="end"/>
      </w:r>
    </w:p>
    <w:p w14:paraId="2A2C50B9" w14:textId="1EEC539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_Toc218668860 \h </w:instrText>
      </w:r>
      <w:r>
        <w:rPr>
          <w:noProof/>
        </w:rPr>
      </w:r>
      <w:r>
        <w:rPr>
          <w:noProof/>
        </w:rPr>
        <w:fldChar w:fldCharType="separate"/>
      </w:r>
      <w:r>
        <w:rPr>
          <w:noProof/>
        </w:rPr>
        <w:t>216</w:t>
      </w:r>
      <w:r>
        <w:rPr>
          <w:noProof/>
        </w:rPr>
        <w:fldChar w:fldCharType="end"/>
      </w:r>
    </w:p>
    <w:p w14:paraId="0121A260" w14:textId="12CA62B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MAP_REMOTE_USER_FREE service</w:t>
      </w:r>
      <w:r>
        <w:rPr>
          <w:noProof/>
        </w:rPr>
        <w:tab/>
      </w:r>
      <w:r>
        <w:rPr>
          <w:noProof/>
        </w:rPr>
        <w:fldChar w:fldCharType="begin"/>
      </w:r>
      <w:r>
        <w:rPr>
          <w:noProof/>
        </w:rPr>
        <w:instrText xml:space="preserve"> PAGEREF _Toc218668861 \h </w:instrText>
      </w:r>
      <w:r>
        <w:rPr>
          <w:noProof/>
        </w:rPr>
      </w:r>
      <w:r>
        <w:rPr>
          <w:noProof/>
        </w:rPr>
        <w:fldChar w:fldCharType="separate"/>
      </w:r>
      <w:r>
        <w:rPr>
          <w:noProof/>
        </w:rPr>
        <w:t>217</w:t>
      </w:r>
      <w:r>
        <w:rPr>
          <w:noProof/>
        </w:rPr>
        <w:fldChar w:fldCharType="end"/>
      </w:r>
    </w:p>
    <w:p w14:paraId="025EF633" w14:textId="607874A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_Toc218668862 \h </w:instrText>
      </w:r>
      <w:r>
        <w:rPr>
          <w:noProof/>
        </w:rPr>
      </w:r>
      <w:r>
        <w:rPr>
          <w:noProof/>
        </w:rPr>
        <w:fldChar w:fldCharType="separate"/>
      </w:r>
      <w:r>
        <w:rPr>
          <w:noProof/>
        </w:rPr>
        <w:t>217</w:t>
      </w:r>
      <w:r>
        <w:rPr>
          <w:noProof/>
        </w:rPr>
        <w:fldChar w:fldCharType="end"/>
      </w:r>
    </w:p>
    <w:p w14:paraId="1017B449" w14:textId="46126DC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_Toc218668863 \h </w:instrText>
      </w:r>
      <w:r>
        <w:rPr>
          <w:noProof/>
        </w:rPr>
      </w:r>
      <w:r>
        <w:rPr>
          <w:noProof/>
        </w:rPr>
        <w:fldChar w:fldCharType="separate"/>
      </w:r>
      <w:r>
        <w:rPr>
          <w:noProof/>
        </w:rPr>
        <w:t>217</w:t>
      </w:r>
      <w:r>
        <w:rPr>
          <w:noProof/>
        </w:rPr>
        <w:fldChar w:fldCharType="end"/>
      </w:r>
    </w:p>
    <w:p w14:paraId="786C0481" w14:textId="3E39DA3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_Toc218668864 \h </w:instrText>
      </w:r>
      <w:r>
        <w:rPr>
          <w:noProof/>
        </w:rPr>
      </w:r>
      <w:r>
        <w:rPr>
          <w:noProof/>
        </w:rPr>
        <w:fldChar w:fldCharType="separate"/>
      </w:r>
      <w:r>
        <w:rPr>
          <w:noProof/>
        </w:rPr>
        <w:t>217</w:t>
      </w:r>
      <w:r>
        <w:rPr>
          <w:noProof/>
        </w:rPr>
        <w:fldChar w:fldCharType="end"/>
      </w:r>
    </w:p>
    <w:p w14:paraId="62F5D251" w14:textId="36CFE23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MAP_IST_ALERT service</w:t>
      </w:r>
      <w:r>
        <w:rPr>
          <w:noProof/>
        </w:rPr>
        <w:tab/>
      </w:r>
      <w:r>
        <w:rPr>
          <w:noProof/>
        </w:rPr>
        <w:fldChar w:fldCharType="begin"/>
      </w:r>
      <w:r>
        <w:rPr>
          <w:noProof/>
        </w:rPr>
        <w:instrText xml:space="preserve"> PAGEREF _Toc218668865 \h </w:instrText>
      </w:r>
      <w:r>
        <w:rPr>
          <w:noProof/>
        </w:rPr>
      </w:r>
      <w:r>
        <w:rPr>
          <w:noProof/>
        </w:rPr>
        <w:fldChar w:fldCharType="separate"/>
      </w:r>
      <w:r>
        <w:rPr>
          <w:noProof/>
        </w:rPr>
        <w:t>218</w:t>
      </w:r>
      <w:r>
        <w:rPr>
          <w:noProof/>
        </w:rPr>
        <w:fldChar w:fldCharType="end"/>
      </w:r>
    </w:p>
    <w:p w14:paraId="0B9262FE" w14:textId="113C3B7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_Toc218668866 \h </w:instrText>
      </w:r>
      <w:r>
        <w:rPr>
          <w:noProof/>
        </w:rPr>
      </w:r>
      <w:r>
        <w:rPr>
          <w:noProof/>
        </w:rPr>
        <w:fldChar w:fldCharType="separate"/>
      </w:r>
      <w:r>
        <w:rPr>
          <w:noProof/>
        </w:rPr>
        <w:t>218</w:t>
      </w:r>
      <w:r>
        <w:rPr>
          <w:noProof/>
        </w:rPr>
        <w:fldChar w:fldCharType="end"/>
      </w:r>
    </w:p>
    <w:p w14:paraId="09EC5D87" w14:textId="19E10F7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_Toc218668867 \h </w:instrText>
      </w:r>
      <w:r>
        <w:rPr>
          <w:noProof/>
        </w:rPr>
      </w:r>
      <w:r>
        <w:rPr>
          <w:noProof/>
        </w:rPr>
        <w:fldChar w:fldCharType="separate"/>
      </w:r>
      <w:r>
        <w:rPr>
          <w:noProof/>
        </w:rPr>
        <w:t>218</w:t>
      </w:r>
      <w:r>
        <w:rPr>
          <w:noProof/>
        </w:rPr>
        <w:fldChar w:fldCharType="end"/>
      </w:r>
    </w:p>
    <w:p w14:paraId="4BCCC0CF" w14:textId="780D400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_Toc218668868 \h </w:instrText>
      </w:r>
      <w:r>
        <w:rPr>
          <w:noProof/>
        </w:rPr>
      </w:r>
      <w:r>
        <w:rPr>
          <w:noProof/>
        </w:rPr>
        <w:fldChar w:fldCharType="separate"/>
      </w:r>
      <w:r>
        <w:rPr>
          <w:noProof/>
        </w:rPr>
        <w:t>218</w:t>
      </w:r>
      <w:r>
        <w:rPr>
          <w:noProof/>
        </w:rPr>
        <w:fldChar w:fldCharType="end"/>
      </w:r>
    </w:p>
    <w:p w14:paraId="090DAAF5" w14:textId="7847512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MAP_IST_COMMAND service</w:t>
      </w:r>
      <w:r>
        <w:rPr>
          <w:noProof/>
        </w:rPr>
        <w:tab/>
      </w:r>
      <w:r>
        <w:rPr>
          <w:noProof/>
        </w:rPr>
        <w:fldChar w:fldCharType="begin"/>
      </w:r>
      <w:r>
        <w:rPr>
          <w:noProof/>
        </w:rPr>
        <w:instrText xml:space="preserve"> PAGEREF _Toc218668869 \h </w:instrText>
      </w:r>
      <w:r>
        <w:rPr>
          <w:noProof/>
        </w:rPr>
      </w:r>
      <w:r>
        <w:rPr>
          <w:noProof/>
        </w:rPr>
        <w:fldChar w:fldCharType="separate"/>
      </w:r>
      <w:r>
        <w:rPr>
          <w:noProof/>
        </w:rPr>
        <w:t>219</w:t>
      </w:r>
      <w:r>
        <w:rPr>
          <w:noProof/>
        </w:rPr>
        <w:fldChar w:fldCharType="end"/>
      </w:r>
    </w:p>
    <w:p w14:paraId="6C641FBD" w14:textId="7B202FA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_Toc218668870 \h </w:instrText>
      </w:r>
      <w:r>
        <w:rPr>
          <w:noProof/>
        </w:rPr>
      </w:r>
      <w:r>
        <w:rPr>
          <w:noProof/>
        </w:rPr>
        <w:fldChar w:fldCharType="separate"/>
      </w:r>
      <w:r>
        <w:rPr>
          <w:noProof/>
        </w:rPr>
        <w:t>219</w:t>
      </w:r>
      <w:r>
        <w:rPr>
          <w:noProof/>
        </w:rPr>
        <w:fldChar w:fldCharType="end"/>
      </w:r>
    </w:p>
    <w:p w14:paraId="58229257" w14:textId="6FE57C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_Toc218668871 \h </w:instrText>
      </w:r>
      <w:r>
        <w:rPr>
          <w:noProof/>
        </w:rPr>
      </w:r>
      <w:r>
        <w:rPr>
          <w:noProof/>
        </w:rPr>
        <w:fldChar w:fldCharType="separate"/>
      </w:r>
      <w:r>
        <w:rPr>
          <w:noProof/>
        </w:rPr>
        <w:t>219</w:t>
      </w:r>
      <w:r>
        <w:rPr>
          <w:noProof/>
        </w:rPr>
        <w:fldChar w:fldCharType="end"/>
      </w:r>
    </w:p>
    <w:p w14:paraId="4154F709" w14:textId="4D5858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_Toc218668872 \h </w:instrText>
      </w:r>
      <w:r>
        <w:rPr>
          <w:noProof/>
        </w:rPr>
      </w:r>
      <w:r>
        <w:rPr>
          <w:noProof/>
        </w:rPr>
        <w:fldChar w:fldCharType="separate"/>
      </w:r>
      <w:r>
        <w:rPr>
          <w:noProof/>
        </w:rPr>
        <w:t>219</w:t>
      </w:r>
      <w:r>
        <w:rPr>
          <w:noProof/>
        </w:rPr>
        <w:fldChar w:fldCharType="end"/>
      </w:r>
    </w:p>
    <w:p w14:paraId="7395EF88" w14:textId="0326B72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MAP_RELEASE_RESOURCES service</w:t>
      </w:r>
      <w:r>
        <w:rPr>
          <w:noProof/>
        </w:rPr>
        <w:tab/>
      </w:r>
      <w:r>
        <w:rPr>
          <w:noProof/>
        </w:rPr>
        <w:fldChar w:fldCharType="begin"/>
      </w:r>
      <w:r>
        <w:rPr>
          <w:noProof/>
        </w:rPr>
        <w:instrText xml:space="preserve"> PAGEREF _Toc218668873 \h </w:instrText>
      </w:r>
      <w:r>
        <w:rPr>
          <w:noProof/>
        </w:rPr>
      </w:r>
      <w:r>
        <w:rPr>
          <w:noProof/>
        </w:rPr>
        <w:fldChar w:fldCharType="separate"/>
      </w:r>
      <w:r>
        <w:rPr>
          <w:noProof/>
        </w:rPr>
        <w:t>220</w:t>
      </w:r>
      <w:r>
        <w:rPr>
          <w:noProof/>
        </w:rPr>
        <w:fldChar w:fldCharType="end"/>
      </w:r>
    </w:p>
    <w:p w14:paraId="5A131763" w14:textId="52ECA81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_Toc218668874 \h </w:instrText>
      </w:r>
      <w:r>
        <w:rPr>
          <w:noProof/>
        </w:rPr>
      </w:r>
      <w:r>
        <w:rPr>
          <w:noProof/>
        </w:rPr>
        <w:fldChar w:fldCharType="separate"/>
      </w:r>
      <w:r>
        <w:rPr>
          <w:noProof/>
        </w:rPr>
        <w:t>220</w:t>
      </w:r>
      <w:r>
        <w:rPr>
          <w:noProof/>
        </w:rPr>
        <w:fldChar w:fldCharType="end"/>
      </w:r>
    </w:p>
    <w:p w14:paraId="297508DC" w14:textId="7574140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_Toc218668875 \h </w:instrText>
      </w:r>
      <w:r>
        <w:rPr>
          <w:noProof/>
        </w:rPr>
      </w:r>
      <w:r>
        <w:rPr>
          <w:noProof/>
        </w:rPr>
        <w:fldChar w:fldCharType="separate"/>
      </w:r>
      <w:r>
        <w:rPr>
          <w:noProof/>
        </w:rPr>
        <w:t>220</w:t>
      </w:r>
      <w:r>
        <w:rPr>
          <w:noProof/>
        </w:rPr>
        <w:fldChar w:fldCharType="end"/>
      </w:r>
    </w:p>
    <w:p w14:paraId="09E195E0" w14:textId="7CD131C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_Toc218668876 \h </w:instrText>
      </w:r>
      <w:r>
        <w:rPr>
          <w:noProof/>
        </w:rPr>
      </w:r>
      <w:r>
        <w:rPr>
          <w:noProof/>
        </w:rPr>
        <w:fldChar w:fldCharType="separate"/>
      </w:r>
      <w:r>
        <w:rPr>
          <w:noProof/>
        </w:rPr>
        <w:t>220</w:t>
      </w:r>
      <w:r>
        <w:rPr>
          <w:noProof/>
        </w:rPr>
        <w:fldChar w:fldCharType="end"/>
      </w:r>
    </w:p>
    <w:p w14:paraId="2E3F5D76" w14:textId="51EA7A8C"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Supplementary services related services</w:t>
      </w:r>
      <w:r>
        <w:rPr>
          <w:noProof/>
        </w:rPr>
        <w:tab/>
      </w:r>
      <w:r>
        <w:rPr>
          <w:noProof/>
        </w:rPr>
        <w:fldChar w:fldCharType="begin"/>
      </w:r>
      <w:r>
        <w:rPr>
          <w:noProof/>
        </w:rPr>
        <w:instrText xml:space="preserve"> PAGEREF _Toc218668877 \h </w:instrText>
      </w:r>
      <w:r>
        <w:rPr>
          <w:noProof/>
        </w:rPr>
      </w:r>
      <w:r>
        <w:rPr>
          <w:noProof/>
        </w:rPr>
        <w:fldChar w:fldCharType="separate"/>
      </w:r>
      <w:r>
        <w:rPr>
          <w:noProof/>
        </w:rPr>
        <w:t>220</w:t>
      </w:r>
      <w:r>
        <w:rPr>
          <w:noProof/>
        </w:rPr>
        <w:fldChar w:fldCharType="end"/>
      </w:r>
    </w:p>
    <w:p w14:paraId="4FF13C5A" w14:textId="38021C2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MAP_REGISTER_SS service</w:t>
      </w:r>
      <w:r>
        <w:rPr>
          <w:noProof/>
        </w:rPr>
        <w:tab/>
      </w:r>
      <w:r>
        <w:rPr>
          <w:noProof/>
        </w:rPr>
        <w:fldChar w:fldCharType="begin"/>
      </w:r>
      <w:r>
        <w:rPr>
          <w:noProof/>
        </w:rPr>
        <w:instrText xml:space="preserve"> PAGEREF _Toc218668878 \h </w:instrText>
      </w:r>
      <w:r>
        <w:rPr>
          <w:noProof/>
        </w:rPr>
      </w:r>
      <w:r>
        <w:rPr>
          <w:noProof/>
        </w:rPr>
        <w:fldChar w:fldCharType="separate"/>
      </w:r>
      <w:r>
        <w:rPr>
          <w:noProof/>
        </w:rPr>
        <w:t>220</w:t>
      </w:r>
      <w:r>
        <w:rPr>
          <w:noProof/>
        </w:rPr>
        <w:fldChar w:fldCharType="end"/>
      </w:r>
    </w:p>
    <w:p w14:paraId="74A52348" w14:textId="2B68561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_Toc218668879 \h </w:instrText>
      </w:r>
      <w:r>
        <w:rPr>
          <w:noProof/>
        </w:rPr>
      </w:r>
      <w:r>
        <w:rPr>
          <w:noProof/>
        </w:rPr>
        <w:fldChar w:fldCharType="separate"/>
      </w:r>
      <w:r>
        <w:rPr>
          <w:noProof/>
        </w:rPr>
        <w:t>220</w:t>
      </w:r>
      <w:r>
        <w:rPr>
          <w:noProof/>
        </w:rPr>
        <w:fldChar w:fldCharType="end"/>
      </w:r>
    </w:p>
    <w:p w14:paraId="7E477225" w14:textId="31FDF15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_Toc218668880 \h </w:instrText>
      </w:r>
      <w:r>
        <w:rPr>
          <w:noProof/>
        </w:rPr>
      </w:r>
      <w:r>
        <w:rPr>
          <w:noProof/>
        </w:rPr>
        <w:fldChar w:fldCharType="separate"/>
      </w:r>
      <w:r>
        <w:rPr>
          <w:noProof/>
        </w:rPr>
        <w:t>220</w:t>
      </w:r>
      <w:r>
        <w:rPr>
          <w:noProof/>
        </w:rPr>
        <w:fldChar w:fldCharType="end"/>
      </w:r>
    </w:p>
    <w:p w14:paraId="15F2F25A" w14:textId="4858F8D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_Toc218668881 \h </w:instrText>
      </w:r>
      <w:r>
        <w:rPr>
          <w:noProof/>
        </w:rPr>
      </w:r>
      <w:r>
        <w:rPr>
          <w:noProof/>
        </w:rPr>
        <w:fldChar w:fldCharType="separate"/>
      </w:r>
      <w:r>
        <w:rPr>
          <w:noProof/>
        </w:rPr>
        <w:t>221</w:t>
      </w:r>
      <w:r>
        <w:rPr>
          <w:noProof/>
        </w:rPr>
        <w:fldChar w:fldCharType="end"/>
      </w:r>
    </w:p>
    <w:p w14:paraId="24481261" w14:textId="3E0AA45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MAP_ERASE_SS service</w:t>
      </w:r>
      <w:r>
        <w:rPr>
          <w:noProof/>
        </w:rPr>
        <w:tab/>
      </w:r>
      <w:r>
        <w:rPr>
          <w:noProof/>
        </w:rPr>
        <w:fldChar w:fldCharType="begin"/>
      </w:r>
      <w:r>
        <w:rPr>
          <w:noProof/>
        </w:rPr>
        <w:instrText xml:space="preserve"> PAGEREF _Toc218668882 \h </w:instrText>
      </w:r>
      <w:r>
        <w:rPr>
          <w:noProof/>
        </w:rPr>
      </w:r>
      <w:r>
        <w:rPr>
          <w:noProof/>
        </w:rPr>
        <w:fldChar w:fldCharType="separate"/>
      </w:r>
      <w:r>
        <w:rPr>
          <w:noProof/>
        </w:rPr>
        <w:t>222</w:t>
      </w:r>
      <w:r>
        <w:rPr>
          <w:noProof/>
        </w:rPr>
        <w:fldChar w:fldCharType="end"/>
      </w:r>
    </w:p>
    <w:p w14:paraId="7BF5E91A" w14:textId="32D4F31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_Toc218668883 \h </w:instrText>
      </w:r>
      <w:r>
        <w:rPr>
          <w:noProof/>
        </w:rPr>
      </w:r>
      <w:r>
        <w:rPr>
          <w:noProof/>
        </w:rPr>
        <w:fldChar w:fldCharType="separate"/>
      </w:r>
      <w:r>
        <w:rPr>
          <w:noProof/>
        </w:rPr>
        <w:t>222</w:t>
      </w:r>
      <w:r>
        <w:rPr>
          <w:noProof/>
        </w:rPr>
        <w:fldChar w:fldCharType="end"/>
      </w:r>
    </w:p>
    <w:p w14:paraId="23FC90CB" w14:textId="55CEE6D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_Toc218668884 \h </w:instrText>
      </w:r>
      <w:r>
        <w:rPr>
          <w:noProof/>
        </w:rPr>
      </w:r>
      <w:r>
        <w:rPr>
          <w:noProof/>
        </w:rPr>
        <w:fldChar w:fldCharType="separate"/>
      </w:r>
      <w:r>
        <w:rPr>
          <w:noProof/>
        </w:rPr>
        <w:t>222</w:t>
      </w:r>
      <w:r>
        <w:rPr>
          <w:noProof/>
        </w:rPr>
        <w:fldChar w:fldCharType="end"/>
      </w:r>
    </w:p>
    <w:p w14:paraId="2B4B8973" w14:textId="5FEFDBB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_Toc218668885 \h </w:instrText>
      </w:r>
      <w:r>
        <w:rPr>
          <w:noProof/>
        </w:rPr>
      </w:r>
      <w:r>
        <w:rPr>
          <w:noProof/>
        </w:rPr>
        <w:fldChar w:fldCharType="separate"/>
      </w:r>
      <w:r>
        <w:rPr>
          <w:noProof/>
        </w:rPr>
        <w:t>222</w:t>
      </w:r>
      <w:r>
        <w:rPr>
          <w:noProof/>
        </w:rPr>
        <w:fldChar w:fldCharType="end"/>
      </w:r>
    </w:p>
    <w:p w14:paraId="0BE4C21E" w14:textId="73B88E5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MAP_ACTIVATE_SS service</w:t>
      </w:r>
      <w:r>
        <w:rPr>
          <w:noProof/>
        </w:rPr>
        <w:tab/>
      </w:r>
      <w:r>
        <w:rPr>
          <w:noProof/>
        </w:rPr>
        <w:fldChar w:fldCharType="begin"/>
      </w:r>
      <w:r>
        <w:rPr>
          <w:noProof/>
        </w:rPr>
        <w:instrText xml:space="preserve"> PAGEREF _Toc218668886 \h </w:instrText>
      </w:r>
      <w:r>
        <w:rPr>
          <w:noProof/>
        </w:rPr>
      </w:r>
      <w:r>
        <w:rPr>
          <w:noProof/>
        </w:rPr>
        <w:fldChar w:fldCharType="separate"/>
      </w:r>
      <w:r>
        <w:rPr>
          <w:noProof/>
        </w:rPr>
        <w:t>223</w:t>
      </w:r>
      <w:r>
        <w:rPr>
          <w:noProof/>
        </w:rPr>
        <w:fldChar w:fldCharType="end"/>
      </w:r>
    </w:p>
    <w:p w14:paraId="61F7BB5C" w14:textId="7431EEA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_Toc218668887 \h </w:instrText>
      </w:r>
      <w:r>
        <w:rPr>
          <w:noProof/>
        </w:rPr>
      </w:r>
      <w:r>
        <w:rPr>
          <w:noProof/>
        </w:rPr>
        <w:fldChar w:fldCharType="separate"/>
      </w:r>
      <w:r>
        <w:rPr>
          <w:noProof/>
        </w:rPr>
        <w:t>223</w:t>
      </w:r>
      <w:r>
        <w:rPr>
          <w:noProof/>
        </w:rPr>
        <w:fldChar w:fldCharType="end"/>
      </w:r>
    </w:p>
    <w:p w14:paraId="77DB96AE" w14:textId="0C73787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_Toc218668888 \h </w:instrText>
      </w:r>
      <w:r>
        <w:rPr>
          <w:noProof/>
        </w:rPr>
      </w:r>
      <w:r>
        <w:rPr>
          <w:noProof/>
        </w:rPr>
        <w:fldChar w:fldCharType="separate"/>
      </w:r>
      <w:r>
        <w:rPr>
          <w:noProof/>
        </w:rPr>
        <w:t>223</w:t>
      </w:r>
      <w:r>
        <w:rPr>
          <w:noProof/>
        </w:rPr>
        <w:fldChar w:fldCharType="end"/>
      </w:r>
    </w:p>
    <w:p w14:paraId="3E307E62" w14:textId="6732534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_Toc218668889 \h </w:instrText>
      </w:r>
      <w:r>
        <w:rPr>
          <w:noProof/>
        </w:rPr>
      </w:r>
      <w:r>
        <w:rPr>
          <w:noProof/>
        </w:rPr>
        <w:fldChar w:fldCharType="separate"/>
      </w:r>
      <w:r>
        <w:rPr>
          <w:noProof/>
        </w:rPr>
        <w:t>223</w:t>
      </w:r>
      <w:r>
        <w:rPr>
          <w:noProof/>
        </w:rPr>
        <w:fldChar w:fldCharType="end"/>
      </w:r>
    </w:p>
    <w:p w14:paraId="656D421A" w14:textId="76427C0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MAP_DEACTIVATE_SS service</w:t>
      </w:r>
      <w:r>
        <w:rPr>
          <w:noProof/>
        </w:rPr>
        <w:tab/>
      </w:r>
      <w:r>
        <w:rPr>
          <w:noProof/>
        </w:rPr>
        <w:fldChar w:fldCharType="begin"/>
      </w:r>
      <w:r>
        <w:rPr>
          <w:noProof/>
        </w:rPr>
        <w:instrText xml:space="preserve"> PAGEREF _Toc218668890 \h </w:instrText>
      </w:r>
      <w:r>
        <w:rPr>
          <w:noProof/>
        </w:rPr>
      </w:r>
      <w:r>
        <w:rPr>
          <w:noProof/>
        </w:rPr>
        <w:fldChar w:fldCharType="separate"/>
      </w:r>
      <w:r>
        <w:rPr>
          <w:noProof/>
        </w:rPr>
        <w:t>224</w:t>
      </w:r>
      <w:r>
        <w:rPr>
          <w:noProof/>
        </w:rPr>
        <w:fldChar w:fldCharType="end"/>
      </w:r>
    </w:p>
    <w:p w14:paraId="2B8DCABF" w14:textId="23D00A4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_Toc218668891 \h </w:instrText>
      </w:r>
      <w:r>
        <w:rPr>
          <w:noProof/>
        </w:rPr>
      </w:r>
      <w:r>
        <w:rPr>
          <w:noProof/>
        </w:rPr>
        <w:fldChar w:fldCharType="separate"/>
      </w:r>
      <w:r>
        <w:rPr>
          <w:noProof/>
        </w:rPr>
        <w:t>224</w:t>
      </w:r>
      <w:r>
        <w:rPr>
          <w:noProof/>
        </w:rPr>
        <w:fldChar w:fldCharType="end"/>
      </w:r>
    </w:p>
    <w:p w14:paraId="79A7B90E" w14:textId="23968DB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_Toc218668892 \h </w:instrText>
      </w:r>
      <w:r>
        <w:rPr>
          <w:noProof/>
        </w:rPr>
      </w:r>
      <w:r>
        <w:rPr>
          <w:noProof/>
        </w:rPr>
        <w:fldChar w:fldCharType="separate"/>
      </w:r>
      <w:r>
        <w:rPr>
          <w:noProof/>
        </w:rPr>
        <w:t>225</w:t>
      </w:r>
      <w:r>
        <w:rPr>
          <w:noProof/>
        </w:rPr>
        <w:fldChar w:fldCharType="end"/>
      </w:r>
    </w:p>
    <w:p w14:paraId="32734CB7" w14:textId="793F8B1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_Toc218668893 \h </w:instrText>
      </w:r>
      <w:r>
        <w:rPr>
          <w:noProof/>
        </w:rPr>
      </w:r>
      <w:r>
        <w:rPr>
          <w:noProof/>
        </w:rPr>
        <w:fldChar w:fldCharType="separate"/>
      </w:r>
      <w:r>
        <w:rPr>
          <w:noProof/>
        </w:rPr>
        <w:t>225</w:t>
      </w:r>
      <w:r>
        <w:rPr>
          <w:noProof/>
        </w:rPr>
        <w:fldChar w:fldCharType="end"/>
      </w:r>
    </w:p>
    <w:p w14:paraId="0C52E16D" w14:textId="6FD2EC7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MAP_INTERROGATE_SS service</w:t>
      </w:r>
      <w:r>
        <w:rPr>
          <w:noProof/>
        </w:rPr>
        <w:tab/>
      </w:r>
      <w:r>
        <w:rPr>
          <w:noProof/>
        </w:rPr>
        <w:fldChar w:fldCharType="begin"/>
      </w:r>
      <w:r>
        <w:rPr>
          <w:noProof/>
        </w:rPr>
        <w:instrText xml:space="preserve"> PAGEREF _Toc218668894 \h </w:instrText>
      </w:r>
      <w:r>
        <w:rPr>
          <w:noProof/>
        </w:rPr>
      </w:r>
      <w:r>
        <w:rPr>
          <w:noProof/>
        </w:rPr>
        <w:fldChar w:fldCharType="separate"/>
      </w:r>
      <w:r>
        <w:rPr>
          <w:noProof/>
        </w:rPr>
        <w:t>226</w:t>
      </w:r>
      <w:r>
        <w:rPr>
          <w:noProof/>
        </w:rPr>
        <w:fldChar w:fldCharType="end"/>
      </w:r>
    </w:p>
    <w:p w14:paraId="629EB703" w14:textId="28BB33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_Toc218668895 \h </w:instrText>
      </w:r>
      <w:r>
        <w:rPr>
          <w:noProof/>
        </w:rPr>
      </w:r>
      <w:r>
        <w:rPr>
          <w:noProof/>
        </w:rPr>
        <w:fldChar w:fldCharType="separate"/>
      </w:r>
      <w:r>
        <w:rPr>
          <w:noProof/>
        </w:rPr>
        <w:t>226</w:t>
      </w:r>
      <w:r>
        <w:rPr>
          <w:noProof/>
        </w:rPr>
        <w:fldChar w:fldCharType="end"/>
      </w:r>
    </w:p>
    <w:p w14:paraId="7DDFD291" w14:textId="2AB22F3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_Toc218668896 \h </w:instrText>
      </w:r>
      <w:r>
        <w:rPr>
          <w:noProof/>
        </w:rPr>
      </w:r>
      <w:r>
        <w:rPr>
          <w:noProof/>
        </w:rPr>
        <w:fldChar w:fldCharType="separate"/>
      </w:r>
      <w:r>
        <w:rPr>
          <w:noProof/>
        </w:rPr>
        <w:t>226</w:t>
      </w:r>
      <w:r>
        <w:rPr>
          <w:noProof/>
        </w:rPr>
        <w:fldChar w:fldCharType="end"/>
      </w:r>
    </w:p>
    <w:p w14:paraId="0E9DF4C6" w14:textId="099E1E4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_Toc218668897 \h </w:instrText>
      </w:r>
      <w:r>
        <w:rPr>
          <w:noProof/>
        </w:rPr>
      </w:r>
      <w:r>
        <w:rPr>
          <w:noProof/>
        </w:rPr>
        <w:fldChar w:fldCharType="separate"/>
      </w:r>
      <w:r>
        <w:rPr>
          <w:noProof/>
        </w:rPr>
        <w:t>226</w:t>
      </w:r>
      <w:r>
        <w:rPr>
          <w:noProof/>
        </w:rPr>
        <w:fldChar w:fldCharType="end"/>
      </w:r>
    </w:p>
    <w:p w14:paraId="5CC3F937" w14:textId="727987A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_Toc218668898 \h </w:instrText>
      </w:r>
      <w:r>
        <w:rPr>
          <w:noProof/>
        </w:rPr>
      </w:r>
      <w:r>
        <w:rPr>
          <w:noProof/>
        </w:rPr>
        <w:fldChar w:fldCharType="separate"/>
      </w:r>
      <w:r>
        <w:rPr>
          <w:noProof/>
        </w:rPr>
        <w:t>228</w:t>
      </w:r>
      <w:r>
        <w:rPr>
          <w:noProof/>
        </w:rPr>
        <w:fldChar w:fldCharType="end"/>
      </w:r>
    </w:p>
    <w:p w14:paraId="653C900A" w14:textId="2AD42B2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MAP_REGISTER_PASSWORD service</w:t>
      </w:r>
      <w:r>
        <w:rPr>
          <w:noProof/>
        </w:rPr>
        <w:tab/>
      </w:r>
      <w:r>
        <w:rPr>
          <w:noProof/>
        </w:rPr>
        <w:fldChar w:fldCharType="begin"/>
      </w:r>
      <w:r>
        <w:rPr>
          <w:noProof/>
        </w:rPr>
        <w:instrText xml:space="preserve"> PAGEREF _Toc218668899 \h </w:instrText>
      </w:r>
      <w:r>
        <w:rPr>
          <w:noProof/>
        </w:rPr>
      </w:r>
      <w:r>
        <w:rPr>
          <w:noProof/>
        </w:rPr>
        <w:fldChar w:fldCharType="separate"/>
      </w:r>
      <w:r>
        <w:rPr>
          <w:noProof/>
        </w:rPr>
        <w:t>228</w:t>
      </w:r>
      <w:r>
        <w:rPr>
          <w:noProof/>
        </w:rPr>
        <w:fldChar w:fldCharType="end"/>
      </w:r>
    </w:p>
    <w:p w14:paraId="5F6EC066" w14:textId="46F554E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_Toc218668900 \h </w:instrText>
      </w:r>
      <w:r>
        <w:rPr>
          <w:noProof/>
        </w:rPr>
      </w:r>
      <w:r>
        <w:rPr>
          <w:noProof/>
        </w:rPr>
        <w:fldChar w:fldCharType="separate"/>
      </w:r>
      <w:r>
        <w:rPr>
          <w:noProof/>
        </w:rPr>
        <w:t>228</w:t>
      </w:r>
      <w:r>
        <w:rPr>
          <w:noProof/>
        </w:rPr>
        <w:fldChar w:fldCharType="end"/>
      </w:r>
    </w:p>
    <w:p w14:paraId="36D7F10E" w14:textId="06852E5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_Toc218668901 \h </w:instrText>
      </w:r>
      <w:r>
        <w:rPr>
          <w:noProof/>
        </w:rPr>
      </w:r>
      <w:r>
        <w:rPr>
          <w:noProof/>
        </w:rPr>
        <w:fldChar w:fldCharType="separate"/>
      </w:r>
      <w:r>
        <w:rPr>
          <w:noProof/>
        </w:rPr>
        <w:t>228</w:t>
      </w:r>
      <w:r>
        <w:rPr>
          <w:noProof/>
        </w:rPr>
        <w:fldChar w:fldCharType="end"/>
      </w:r>
    </w:p>
    <w:p w14:paraId="1547846C" w14:textId="508839E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11.7.3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_Toc218668902 \h </w:instrText>
      </w:r>
      <w:r>
        <w:rPr>
          <w:noProof/>
        </w:rPr>
      </w:r>
      <w:r>
        <w:rPr>
          <w:noProof/>
        </w:rPr>
        <w:fldChar w:fldCharType="separate"/>
      </w:r>
      <w:r>
        <w:rPr>
          <w:noProof/>
        </w:rPr>
        <w:t>228</w:t>
      </w:r>
      <w:r>
        <w:rPr>
          <w:noProof/>
        </w:rPr>
        <w:fldChar w:fldCharType="end"/>
      </w:r>
    </w:p>
    <w:p w14:paraId="73AFF102" w14:textId="68C2908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11.8</w:t>
      </w:r>
      <w:r>
        <w:rPr>
          <w:rFonts w:asciiTheme="minorHAnsi" w:eastAsiaTheme="minorEastAsia" w:hAnsiTheme="minorHAnsi" w:cstheme="minorBidi"/>
          <w:noProof/>
          <w:kern w:val="2"/>
          <w:sz w:val="24"/>
          <w:szCs w:val="24"/>
          <w:lang w:eastAsia="en-GB"/>
          <w14:ligatures w14:val="standardContextual"/>
        </w:rPr>
        <w:tab/>
      </w:r>
      <w:r>
        <w:rPr>
          <w:noProof/>
        </w:rPr>
        <w:t>MAP_GET_PASSWORD service</w:t>
      </w:r>
      <w:r>
        <w:rPr>
          <w:noProof/>
        </w:rPr>
        <w:tab/>
      </w:r>
      <w:r>
        <w:rPr>
          <w:noProof/>
        </w:rPr>
        <w:fldChar w:fldCharType="begin"/>
      </w:r>
      <w:r>
        <w:rPr>
          <w:noProof/>
        </w:rPr>
        <w:instrText xml:space="preserve"> PAGEREF _Toc218668903 \h </w:instrText>
      </w:r>
      <w:r>
        <w:rPr>
          <w:noProof/>
        </w:rPr>
      </w:r>
      <w:r>
        <w:rPr>
          <w:noProof/>
        </w:rPr>
        <w:fldChar w:fldCharType="separate"/>
      </w:r>
      <w:r>
        <w:rPr>
          <w:noProof/>
        </w:rPr>
        <w:t>229</w:t>
      </w:r>
      <w:r>
        <w:rPr>
          <w:noProof/>
        </w:rPr>
        <w:fldChar w:fldCharType="end"/>
      </w:r>
    </w:p>
    <w:p w14:paraId="3FBDC865" w14:textId="678670D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11.8.1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_Toc218668904 \h </w:instrText>
      </w:r>
      <w:r>
        <w:rPr>
          <w:noProof/>
        </w:rPr>
      </w:r>
      <w:r>
        <w:rPr>
          <w:noProof/>
        </w:rPr>
        <w:fldChar w:fldCharType="separate"/>
      </w:r>
      <w:r>
        <w:rPr>
          <w:noProof/>
        </w:rPr>
        <w:t>229</w:t>
      </w:r>
      <w:r>
        <w:rPr>
          <w:noProof/>
        </w:rPr>
        <w:fldChar w:fldCharType="end"/>
      </w:r>
    </w:p>
    <w:p w14:paraId="6EBDAF78" w14:textId="7C65E03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_Toc218668905 \h </w:instrText>
      </w:r>
      <w:r>
        <w:rPr>
          <w:noProof/>
        </w:rPr>
      </w:r>
      <w:r>
        <w:rPr>
          <w:noProof/>
        </w:rPr>
        <w:fldChar w:fldCharType="separate"/>
      </w:r>
      <w:r>
        <w:rPr>
          <w:noProof/>
        </w:rPr>
        <w:t>229</w:t>
      </w:r>
      <w:r>
        <w:rPr>
          <w:noProof/>
        </w:rPr>
        <w:fldChar w:fldCharType="end"/>
      </w:r>
    </w:p>
    <w:p w14:paraId="7E017431" w14:textId="7799D0C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11.8.3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_Toc218668906 \h </w:instrText>
      </w:r>
      <w:r>
        <w:rPr>
          <w:noProof/>
        </w:rPr>
      </w:r>
      <w:r>
        <w:rPr>
          <w:noProof/>
        </w:rPr>
        <w:fldChar w:fldCharType="separate"/>
      </w:r>
      <w:r>
        <w:rPr>
          <w:noProof/>
        </w:rPr>
        <w:t>229</w:t>
      </w:r>
      <w:r>
        <w:rPr>
          <w:noProof/>
        </w:rPr>
        <w:fldChar w:fldCharType="end"/>
      </w:r>
    </w:p>
    <w:p w14:paraId="18D387B2" w14:textId="5698BEC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MAP_PROCESS_UNSTRUCTURED_SS_REQUEST service</w:t>
      </w:r>
      <w:r>
        <w:rPr>
          <w:noProof/>
        </w:rPr>
        <w:tab/>
      </w:r>
      <w:r>
        <w:rPr>
          <w:noProof/>
        </w:rPr>
        <w:fldChar w:fldCharType="begin"/>
      </w:r>
      <w:r>
        <w:rPr>
          <w:noProof/>
        </w:rPr>
        <w:instrText xml:space="preserve"> PAGEREF _Toc218668907 \h </w:instrText>
      </w:r>
      <w:r>
        <w:rPr>
          <w:noProof/>
        </w:rPr>
      </w:r>
      <w:r>
        <w:rPr>
          <w:noProof/>
        </w:rPr>
        <w:fldChar w:fldCharType="separate"/>
      </w:r>
      <w:r>
        <w:rPr>
          <w:noProof/>
        </w:rPr>
        <w:t>229</w:t>
      </w:r>
      <w:r>
        <w:rPr>
          <w:noProof/>
        </w:rPr>
        <w:fldChar w:fldCharType="end"/>
      </w:r>
    </w:p>
    <w:p w14:paraId="06096FF0" w14:textId="62176DF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11.9.1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_Toc218668908 \h </w:instrText>
      </w:r>
      <w:r>
        <w:rPr>
          <w:noProof/>
        </w:rPr>
      </w:r>
      <w:r>
        <w:rPr>
          <w:noProof/>
        </w:rPr>
        <w:fldChar w:fldCharType="separate"/>
      </w:r>
      <w:r>
        <w:rPr>
          <w:noProof/>
        </w:rPr>
        <w:t>230</w:t>
      </w:r>
      <w:r>
        <w:rPr>
          <w:noProof/>
        </w:rPr>
        <w:fldChar w:fldCharType="end"/>
      </w:r>
    </w:p>
    <w:p w14:paraId="33180D79" w14:textId="12DE51A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11.9.2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_Toc218668909 \h </w:instrText>
      </w:r>
      <w:r>
        <w:rPr>
          <w:noProof/>
        </w:rPr>
      </w:r>
      <w:r>
        <w:rPr>
          <w:noProof/>
        </w:rPr>
        <w:fldChar w:fldCharType="separate"/>
      </w:r>
      <w:r>
        <w:rPr>
          <w:noProof/>
        </w:rPr>
        <w:t>230</w:t>
      </w:r>
      <w:r>
        <w:rPr>
          <w:noProof/>
        </w:rPr>
        <w:fldChar w:fldCharType="end"/>
      </w:r>
    </w:p>
    <w:p w14:paraId="3CC9B924" w14:textId="5719F21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11.9.3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_Toc218668910 \h </w:instrText>
      </w:r>
      <w:r>
        <w:rPr>
          <w:noProof/>
        </w:rPr>
      </w:r>
      <w:r>
        <w:rPr>
          <w:noProof/>
        </w:rPr>
        <w:fldChar w:fldCharType="separate"/>
      </w:r>
      <w:r>
        <w:rPr>
          <w:noProof/>
        </w:rPr>
        <w:t>230</w:t>
      </w:r>
      <w:r>
        <w:rPr>
          <w:noProof/>
        </w:rPr>
        <w:fldChar w:fldCharType="end"/>
      </w:r>
    </w:p>
    <w:p w14:paraId="21D08048" w14:textId="50B3EE6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11.10</w:t>
      </w:r>
      <w:r>
        <w:rPr>
          <w:rFonts w:asciiTheme="minorHAnsi" w:eastAsiaTheme="minorEastAsia" w:hAnsiTheme="minorHAnsi" w:cstheme="minorBidi"/>
          <w:noProof/>
          <w:kern w:val="2"/>
          <w:sz w:val="24"/>
          <w:szCs w:val="24"/>
          <w:lang w:eastAsia="en-GB"/>
          <w14:ligatures w14:val="standardContextual"/>
        </w:rPr>
        <w:tab/>
      </w:r>
      <w:r>
        <w:rPr>
          <w:noProof/>
        </w:rPr>
        <w:t>MAP_UNSTRUCTURED_SS_REQUEST service</w:t>
      </w:r>
      <w:r>
        <w:rPr>
          <w:noProof/>
        </w:rPr>
        <w:tab/>
      </w:r>
      <w:r>
        <w:rPr>
          <w:noProof/>
        </w:rPr>
        <w:fldChar w:fldCharType="begin"/>
      </w:r>
      <w:r>
        <w:rPr>
          <w:noProof/>
        </w:rPr>
        <w:instrText xml:space="preserve"> PAGEREF _Toc218668911 \h </w:instrText>
      </w:r>
      <w:r>
        <w:rPr>
          <w:noProof/>
        </w:rPr>
      </w:r>
      <w:r>
        <w:rPr>
          <w:noProof/>
        </w:rPr>
        <w:fldChar w:fldCharType="separate"/>
      </w:r>
      <w:r>
        <w:rPr>
          <w:noProof/>
        </w:rPr>
        <w:t>231</w:t>
      </w:r>
      <w:r>
        <w:rPr>
          <w:noProof/>
        </w:rPr>
        <w:fldChar w:fldCharType="end"/>
      </w:r>
    </w:p>
    <w:p w14:paraId="56D61AB4" w14:textId="0CB85FF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11.10.1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_Toc218668912 \h </w:instrText>
      </w:r>
      <w:r>
        <w:rPr>
          <w:noProof/>
        </w:rPr>
      </w:r>
      <w:r>
        <w:rPr>
          <w:noProof/>
        </w:rPr>
        <w:fldChar w:fldCharType="separate"/>
      </w:r>
      <w:r>
        <w:rPr>
          <w:noProof/>
        </w:rPr>
        <w:t>231</w:t>
      </w:r>
      <w:r>
        <w:rPr>
          <w:noProof/>
        </w:rPr>
        <w:fldChar w:fldCharType="end"/>
      </w:r>
    </w:p>
    <w:p w14:paraId="6ECB4F58" w14:textId="15C34CC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11.10.2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_Toc218668913 \h </w:instrText>
      </w:r>
      <w:r>
        <w:rPr>
          <w:noProof/>
        </w:rPr>
      </w:r>
      <w:r>
        <w:rPr>
          <w:noProof/>
        </w:rPr>
        <w:fldChar w:fldCharType="separate"/>
      </w:r>
      <w:r>
        <w:rPr>
          <w:noProof/>
        </w:rPr>
        <w:t>231</w:t>
      </w:r>
      <w:r>
        <w:rPr>
          <w:noProof/>
        </w:rPr>
        <w:fldChar w:fldCharType="end"/>
      </w:r>
    </w:p>
    <w:p w14:paraId="08AFC8A6" w14:textId="214A143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11.10.3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_Toc218668914 \h </w:instrText>
      </w:r>
      <w:r>
        <w:rPr>
          <w:noProof/>
        </w:rPr>
      </w:r>
      <w:r>
        <w:rPr>
          <w:noProof/>
        </w:rPr>
        <w:fldChar w:fldCharType="separate"/>
      </w:r>
      <w:r>
        <w:rPr>
          <w:noProof/>
        </w:rPr>
        <w:t>231</w:t>
      </w:r>
      <w:r>
        <w:rPr>
          <w:noProof/>
        </w:rPr>
        <w:fldChar w:fldCharType="end"/>
      </w:r>
    </w:p>
    <w:p w14:paraId="5AB14E83" w14:textId="47F749E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MAP_UNSTRUCTURED_SS_NOTIFY service</w:t>
      </w:r>
      <w:r>
        <w:rPr>
          <w:noProof/>
        </w:rPr>
        <w:tab/>
      </w:r>
      <w:r>
        <w:rPr>
          <w:noProof/>
        </w:rPr>
        <w:fldChar w:fldCharType="begin"/>
      </w:r>
      <w:r>
        <w:rPr>
          <w:noProof/>
        </w:rPr>
        <w:instrText xml:space="preserve"> PAGEREF _Toc218668915 \h </w:instrText>
      </w:r>
      <w:r>
        <w:rPr>
          <w:noProof/>
        </w:rPr>
      </w:r>
      <w:r>
        <w:rPr>
          <w:noProof/>
        </w:rPr>
        <w:fldChar w:fldCharType="separate"/>
      </w:r>
      <w:r>
        <w:rPr>
          <w:noProof/>
        </w:rPr>
        <w:t>232</w:t>
      </w:r>
      <w:r>
        <w:rPr>
          <w:noProof/>
        </w:rPr>
        <w:fldChar w:fldCharType="end"/>
      </w:r>
    </w:p>
    <w:p w14:paraId="5F1DD8FF" w14:textId="26B21E9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11.11.1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_Toc218668916 \h </w:instrText>
      </w:r>
      <w:r>
        <w:rPr>
          <w:noProof/>
        </w:rPr>
      </w:r>
      <w:r>
        <w:rPr>
          <w:noProof/>
        </w:rPr>
        <w:fldChar w:fldCharType="separate"/>
      </w:r>
      <w:r>
        <w:rPr>
          <w:noProof/>
        </w:rPr>
        <w:t>232</w:t>
      </w:r>
      <w:r>
        <w:rPr>
          <w:noProof/>
        </w:rPr>
        <w:fldChar w:fldCharType="end"/>
      </w:r>
    </w:p>
    <w:p w14:paraId="171A8D93" w14:textId="66C2ECE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_Toc218668917 \h </w:instrText>
      </w:r>
      <w:r>
        <w:rPr>
          <w:noProof/>
        </w:rPr>
      </w:r>
      <w:r>
        <w:rPr>
          <w:noProof/>
        </w:rPr>
        <w:fldChar w:fldCharType="separate"/>
      </w:r>
      <w:r>
        <w:rPr>
          <w:noProof/>
        </w:rPr>
        <w:t>232</w:t>
      </w:r>
      <w:r>
        <w:rPr>
          <w:noProof/>
        </w:rPr>
        <w:fldChar w:fldCharType="end"/>
      </w:r>
    </w:p>
    <w:p w14:paraId="70B5F932" w14:textId="7F35784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_Toc218668918 \h </w:instrText>
      </w:r>
      <w:r>
        <w:rPr>
          <w:noProof/>
        </w:rPr>
      </w:r>
      <w:r>
        <w:rPr>
          <w:noProof/>
        </w:rPr>
        <w:fldChar w:fldCharType="separate"/>
      </w:r>
      <w:r>
        <w:rPr>
          <w:noProof/>
        </w:rPr>
        <w:t>232</w:t>
      </w:r>
      <w:r>
        <w:rPr>
          <w:noProof/>
        </w:rPr>
        <w:fldChar w:fldCharType="end"/>
      </w:r>
    </w:p>
    <w:p w14:paraId="1025E73B" w14:textId="6E00E4B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MAP_SS_INVOCATION_NOTIFY</w:t>
      </w:r>
      <w:r>
        <w:rPr>
          <w:noProof/>
        </w:rPr>
        <w:tab/>
      </w:r>
      <w:r>
        <w:rPr>
          <w:noProof/>
        </w:rPr>
        <w:fldChar w:fldCharType="begin"/>
      </w:r>
      <w:r>
        <w:rPr>
          <w:noProof/>
        </w:rPr>
        <w:instrText xml:space="preserve"> PAGEREF _Toc218668919 \h </w:instrText>
      </w:r>
      <w:r>
        <w:rPr>
          <w:noProof/>
        </w:rPr>
      </w:r>
      <w:r>
        <w:rPr>
          <w:noProof/>
        </w:rPr>
        <w:fldChar w:fldCharType="separate"/>
      </w:r>
      <w:r>
        <w:rPr>
          <w:noProof/>
        </w:rPr>
        <w:t>233</w:t>
      </w:r>
      <w:r>
        <w:rPr>
          <w:noProof/>
        </w:rPr>
        <w:fldChar w:fldCharType="end"/>
      </w:r>
    </w:p>
    <w:p w14:paraId="192483D9" w14:textId="1021D7E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_Toc218668920 \h </w:instrText>
      </w:r>
      <w:r>
        <w:rPr>
          <w:noProof/>
        </w:rPr>
      </w:r>
      <w:r>
        <w:rPr>
          <w:noProof/>
        </w:rPr>
        <w:fldChar w:fldCharType="separate"/>
      </w:r>
      <w:r>
        <w:rPr>
          <w:noProof/>
        </w:rPr>
        <w:t>233</w:t>
      </w:r>
      <w:r>
        <w:rPr>
          <w:noProof/>
        </w:rPr>
        <w:fldChar w:fldCharType="end"/>
      </w:r>
    </w:p>
    <w:p w14:paraId="28E2E543" w14:textId="25D7855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_Toc218668921 \h </w:instrText>
      </w:r>
      <w:r>
        <w:rPr>
          <w:noProof/>
        </w:rPr>
      </w:r>
      <w:r>
        <w:rPr>
          <w:noProof/>
        </w:rPr>
        <w:fldChar w:fldCharType="separate"/>
      </w:r>
      <w:r>
        <w:rPr>
          <w:noProof/>
        </w:rPr>
        <w:t>233</w:t>
      </w:r>
      <w:r>
        <w:rPr>
          <w:noProof/>
        </w:rPr>
        <w:fldChar w:fldCharType="end"/>
      </w:r>
    </w:p>
    <w:p w14:paraId="2382157B" w14:textId="15A233E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_Toc218668922 \h </w:instrText>
      </w:r>
      <w:r>
        <w:rPr>
          <w:noProof/>
        </w:rPr>
      </w:r>
      <w:r>
        <w:rPr>
          <w:noProof/>
        </w:rPr>
        <w:fldChar w:fldCharType="separate"/>
      </w:r>
      <w:r>
        <w:rPr>
          <w:noProof/>
        </w:rPr>
        <w:t>233</w:t>
      </w:r>
      <w:r>
        <w:rPr>
          <w:noProof/>
        </w:rPr>
        <w:fldChar w:fldCharType="end"/>
      </w:r>
    </w:p>
    <w:p w14:paraId="507ED6DD" w14:textId="05E4B55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MAP_REGISTER_CC_ENTRY service</w:t>
      </w:r>
      <w:r>
        <w:rPr>
          <w:noProof/>
        </w:rPr>
        <w:tab/>
      </w:r>
      <w:r>
        <w:rPr>
          <w:noProof/>
        </w:rPr>
        <w:fldChar w:fldCharType="begin"/>
      </w:r>
      <w:r>
        <w:rPr>
          <w:noProof/>
        </w:rPr>
        <w:instrText xml:space="preserve"> PAGEREF _Toc218668923 \h </w:instrText>
      </w:r>
      <w:r>
        <w:rPr>
          <w:noProof/>
        </w:rPr>
      </w:r>
      <w:r>
        <w:rPr>
          <w:noProof/>
        </w:rPr>
        <w:fldChar w:fldCharType="separate"/>
      </w:r>
      <w:r>
        <w:rPr>
          <w:noProof/>
        </w:rPr>
        <w:t>234</w:t>
      </w:r>
      <w:r>
        <w:rPr>
          <w:noProof/>
        </w:rPr>
        <w:fldChar w:fldCharType="end"/>
      </w:r>
    </w:p>
    <w:p w14:paraId="2D05CB8E" w14:textId="381ED7A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_Toc218668924 \h </w:instrText>
      </w:r>
      <w:r>
        <w:rPr>
          <w:noProof/>
        </w:rPr>
      </w:r>
      <w:r>
        <w:rPr>
          <w:noProof/>
        </w:rPr>
        <w:fldChar w:fldCharType="separate"/>
      </w:r>
      <w:r>
        <w:rPr>
          <w:noProof/>
        </w:rPr>
        <w:t>234</w:t>
      </w:r>
      <w:r>
        <w:rPr>
          <w:noProof/>
        </w:rPr>
        <w:fldChar w:fldCharType="end"/>
      </w:r>
    </w:p>
    <w:p w14:paraId="525ED64F" w14:textId="35022B5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_Toc218668925 \h </w:instrText>
      </w:r>
      <w:r>
        <w:rPr>
          <w:noProof/>
        </w:rPr>
      </w:r>
      <w:r>
        <w:rPr>
          <w:noProof/>
        </w:rPr>
        <w:fldChar w:fldCharType="separate"/>
      </w:r>
      <w:r>
        <w:rPr>
          <w:noProof/>
        </w:rPr>
        <w:t>234</w:t>
      </w:r>
      <w:r>
        <w:rPr>
          <w:noProof/>
        </w:rPr>
        <w:fldChar w:fldCharType="end"/>
      </w:r>
    </w:p>
    <w:p w14:paraId="1B5078BB" w14:textId="4B0B9F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_Toc218668926 \h </w:instrText>
      </w:r>
      <w:r>
        <w:rPr>
          <w:noProof/>
        </w:rPr>
      </w:r>
      <w:r>
        <w:rPr>
          <w:noProof/>
        </w:rPr>
        <w:fldChar w:fldCharType="separate"/>
      </w:r>
      <w:r>
        <w:rPr>
          <w:noProof/>
        </w:rPr>
        <w:t>234</w:t>
      </w:r>
      <w:r>
        <w:rPr>
          <w:noProof/>
        </w:rPr>
        <w:fldChar w:fldCharType="end"/>
      </w:r>
    </w:p>
    <w:p w14:paraId="79346437" w14:textId="1A62555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MAP_ERASE_CC_ENTRY service</w:t>
      </w:r>
      <w:r>
        <w:rPr>
          <w:noProof/>
        </w:rPr>
        <w:tab/>
      </w:r>
      <w:r>
        <w:rPr>
          <w:noProof/>
        </w:rPr>
        <w:fldChar w:fldCharType="begin"/>
      </w:r>
      <w:r>
        <w:rPr>
          <w:noProof/>
        </w:rPr>
        <w:instrText xml:space="preserve"> PAGEREF _Toc218668927 \h </w:instrText>
      </w:r>
      <w:r>
        <w:rPr>
          <w:noProof/>
        </w:rPr>
      </w:r>
      <w:r>
        <w:rPr>
          <w:noProof/>
        </w:rPr>
        <w:fldChar w:fldCharType="separate"/>
      </w:r>
      <w:r>
        <w:rPr>
          <w:noProof/>
        </w:rPr>
        <w:t>235</w:t>
      </w:r>
      <w:r>
        <w:rPr>
          <w:noProof/>
        </w:rPr>
        <w:fldChar w:fldCharType="end"/>
      </w:r>
    </w:p>
    <w:p w14:paraId="69F57A5A" w14:textId="6EF8851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_Toc218668928 \h </w:instrText>
      </w:r>
      <w:r>
        <w:rPr>
          <w:noProof/>
        </w:rPr>
      </w:r>
      <w:r>
        <w:rPr>
          <w:noProof/>
        </w:rPr>
        <w:fldChar w:fldCharType="separate"/>
      </w:r>
      <w:r>
        <w:rPr>
          <w:noProof/>
        </w:rPr>
        <w:t>235</w:t>
      </w:r>
      <w:r>
        <w:rPr>
          <w:noProof/>
        </w:rPr>
        <w:fldChar w:fldCharType="end"/>
      </w:r>
    </w:p>
    <w:p w14:paraId="0963CFF3" w14:textId="0B447B8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_Toc218668929 \h </w:instrText>
      </w:r>
      <w:r>
        <w:rPr>
          <w:noProof/>
        </w:rPr>
      </w:r>
      <w:r>
        <w:rPr>
          <w:noProof/>
        </w:rPr>
        <w:fldChar w:fldCharType="separate"/>
      </w:r>
      <w:r>
        <w:rPr>
          <w:noProof/>
        </w:rPr>
        <w:t>235</w:t>
      </w:r>
      <w:r>
        <w:rPr>
          <w:noProof/>
        </w:rPr>
        <w:fldChar w:fldCharType="end"/>
      </w:r>
    </w:p>
    <w:p w14:paraId="552D5D6A" w14:textId="61F5011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11.14.3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_Toc218668930 \h </w:instrText>
      </w:r>
      <w:r>
        <w:rPr>
          <w:noProof/>
        </w:rPr>
      </w:r>
      <w:r>
        <w:rPr>
          <w:noProof/>
        </w:rPr>
        <w:fldChar w:fldCharType="separate"/>
      </w:r>
      <w:r>
        <w:rPr>
          <w:noProof/>
        </w:rPr>
        <w:t>235</w:t>
      </w:r>
      <w:r>
        <w:rPr>
          <w:noProof/>
        </w:rPr>
        <w:fldChar w:fldCharType="end"/>
      </w:r>
    </w:p>
    <w:p w14:paraId="486597EE" w14:textId="1F1FCFD8"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Short message service management services</w:t>
      </w:r>
      <w:r>
        <w:rPr>
          <w:noProof/>
        </w:rPr>
        <w:tab/>
      </w:r>
      <w:r>
        <w:rPr>
          <w:noProof/>
        </w:rPr>
        <w:fldChar w:fldCharType="begin"/>
      </w:r>
      <w:r>
        <w:rPr>
          <w:noProof/>
        </w:rPr>
        <w:instrText xml:space="preserve"> PAGEREF _Toc218668931 \h </w:instrText>
      </w:r>
      <w:r>
        <w:rPr>
          <w:noProof/>
        </w:rPr>
      </w:r>
      <w:r>
        <w:rPr>
          <w:noProof/>
        </w:rPr>
        <w:fldChar w:fldCharType="separate"/>
      </w:r>
      <w:r>
        <w:rPr>
          <w:noProof/>
        </w:rPr>
        <w:t>236</w:t>
      </w:r>
      <w:r>
        <w:rPr>
          <w:noProof/>
        </w:rPr>
        <w:fldChar w:fldCharType="end"/>
      </w:r>
    </w:p>
    <w:p w14:paraId="7C8258ED" w14:textId="0A144AD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MAP-SEND-ROUTING-INFO-FOR-SM service</w:t>
      </w:r>
      <w:r>
        <w:rPr>
          <w:noProof/>
        </w:rPr>
        <w:tab/>
      </w:r>
      <w:r>
        <w:rPr>
          <w:noProof/>
        </w:rPr>
        <w:fldChar w:fldCharType="begin"/>
      </w:r>
      <w:r>
        <w:rPr>
          <w:noProof/>
        </w:rPr>
        <w:instrText xml:space="preserve"> PAGEREF _Toc218668932 \h </w:instrText>
      </w:r>
      <w:r>
        <w:rPr>
          <w:noProof/>
        </w:rPr>
      </w:r>
      <w:r>
        <w:rPr>
          <w:noProof/>
        </w:rPr>
        <w:fldChar w:fldCharType="separate"/>
      </w:r>
      <w:r>
        <w:rPr>
          <w:noProof/>
        </w:rPr>
        <w:t>236</w:t>
      </w:r>
      <w:r>
        <w:rPr>
          <w:noProof/>
        </w:rPr>
        <w:fldChar w:fldCharType="end"/>
      </w:r>
    </w:p>
    <w:p w14:paraId="2F9A89A3" w14:textId="1C0D747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_Toc218668933 \h </w:instrText>
      </w:r>
      <w:r>
        <w:rPr>
          <w:noProof/>
        </w:rPr>
      </w:r>
      <w:r>
        <w:rPr>
          <w:noProof/>
        </w:rPr>
        <w:fldChar w:fldCharType="separate"/>
      </w:r>
      <w:r>
        <w:rPr>
          <w:noProof/>
        </w:rPr>
        <w:t>236</w:t>
      </w:r>
      <w:r>
        <w:rPr>
          <w:noProof/>
        </w:rPr>
        <w:fldChar w:fldCharType="end"/>
      </w:r>
    </w:p>
    <w:p w14:paraId="569F10B3" w14:textId="7061B24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_Toc218668934 \h </w:instrText>
      </w:r>
      <w:r>
        <w:rPr>
          <w:noProof/>
        </w:rPr>
      </w:r>
      <w:r>
        <w:rPr>
          <w:noProof/>
        </w:rPr>
        <w:fldChar w:fldCharType="separate"/>
      </w:r>
      <w:r>
        <w:rPr>
          <w:noProof/>
        </w:rPr>
        <w:t>236</w:t>
      </w:r>
      <w:r>
        <w:rPr>
          <w:noProof/>
        </w:rPr>
        <w:fldChar w:fldCharType="end"/>
      </w:r>
    </w:p>
    <w:p w14:paraId="2F507EBE" w14:textId="73B7EA8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_Toc218668935 \h </w:instrText>
      </w:r>
      <w:r>
        <w:rPr>
          <w:noProof/>
        </w:rPr>
      </w:r>
      <w:r>
        <w:rPr>
          <w:noProof/>
        </w:rPr>
        <w:fldChar w:fldCharType="separate"/>
      </w:r>
      <w:r>
        <w:rPr>
          <w:noProof/>
        </w:rPr>
        <w:t>237</w:t>
      </w:r>
      <w:r>
        <w:rPr>
          <w:noProof/>
        </w:rPr>
        <w:fldChar w:fldCharType="end"/>
      </w:r>
    </w:p>
    <w:p w14:paraId="3E1AFF16" w14:textId="58F835B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12.1.4</w:t>
      </w:r>
      <w:r>
        <w:rPr>
          <w:rFonts w:asciiTheme="minorHAnsi" w:eastAsiaTheme="minorEastAsia" w:hAnsiTheme="minorHAnsi" w:cstheme="minorBidi"/>
          <w:noProof/>
          <w:kern w:val="2"/>
          <w:sz w:val="24"/>
          <w:szCs w:val="24"/>
          <w:lang w:eastAsia="en-GB"/>
          <w14:ligatures w14:val="standardContextual"/>
        </w:rPr>
        <w:tab/>
      </w:r>
      <w:r>
        <w:rPr>
          <w:noProof/>
        </w:rPr>
        <w:t>Identities of MT-SMS Target Nodes</w:t>
      </w:r>
      <w:r>
        <w:rPr>
          <w:noProof/>
        </w:rPr>
        <w:tab/>
      </w:r>
      <w:r>
        <w:rPr>
          <w:noProof/>
        </w:rPr>
        <w:fldChar w:fldCharType="begin"/>
      </w:r>
      <w:r>
        <w:rPr>
          <w:noProof/>
        </w:rPr>
        <w:instrText xml:space="preserve"> PAGEREF _Toc218668936 \h </w:instrText>
      </w:r>
      <w:r>
        <w:rPr>
          <w:noProof/>
        </w:rPr>
      </w:r>
      <w:r>
        <w:rPr>
          <w:noProof/>
        </w:rPr>
        <w:fldChar w:fldCharType="separate"/>
      </w:r>
      <w:r>
        <w:rPr>
          <w:noProof/>
        </w:rPr>
        <w:t>240</w:t>
      </w:r>
      <w:r>
        <w:rPr>
          <w:noProof/>
        </w:rPr>
        <w:fldChar w:fldCharType="end"/>
      </w:r>
    </w:p>
    <w:p w14:paraId="2CB8D472" w14:textId="6A27E6A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MAP-MO-FORWARD-SHORT-MESSAGE service</w:t>
      </w:r>
      <w:r>
        <w:rPr>
          <w:noProof/>
        </w:rPr>
        <w:tab/>
      </w:r>
      <w:r>
        <w:rPr>
          <w:noProof/>
        </w:rPr>
        <w:fldChar w:fldCharType="begin"/>
      </w:r>
      <w:r>
        <w:rPr>
          <w:noProof/>
        </w:rPr>
        <w:instrText xml:space="preserve"> PAGEREF _Toc218668937 \h </w:instrText>
      </w:r>
      <w:r>
        <w:rPr>
          <w:noProof/>
        </w:rPr>
      </w:r>
      <w:r>
        <w:rPr>
          <w:noProof/>
        </w:rPr>
        <w:fldChar w:fldCharType="separate"/>
      </w:r>
      <w:r>
        <w:rPr>
          <w:noProof/>
        </w:rPr>
        <w:t>241</w:t>
      </w:r>
      <w:r>
        <w:rPr>
          <w:noProof/>
        </w:rPr>
        <w:fldChar w:fldCharType="end"/>
      </w:r>
    </w:p>
    <w:p w14:paraId="49BAF101" w14:textId="42FEF71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_Toc218668938 \h </w:instrText>
      </w:r>
      <w:r>
        <w:rPr>
          <w:noProof/>
        </w:rPr>
      </w:r>
      <w:r>
        <w:rPr>
          <w:noProof/>
        </w:rPr>
        <w:fldChar w:fldCharType="separate"/>
      </w:r>
      <w:r>
        <w:rPr>
          <w:noProof/>
        </w:rPr>
        <w:t>241</w:t>
      </w:r>
      <w:r>
        <w:rPr>
          <w:noProof/>
        </w:rPr>
        <w:fldChar w:fldCharType="end"/>
      </w:r>
    </w:p>
    <w:p w14:paraId="23BC9A2B" w14:textId="77E5ECF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_Toc218668939 \h </w:instrText>
      </w:r>
      <w:r>
        <w:rPr>
          <w:noProof/>
        </w:rPr>
      </w:r>
      <w:r>
        <w:rPr>
          <w:noProof/>
        </w:rPr>
        <w:fldChar w:fldCharType="separate"/>
      </w:r>
      <w:r>
        <w:rPr>
          <w:noProof/>
        </w:rPr>
        <w:t>241</w:t>
      </w:r>
      <w:r>
        <w:rPr>
          <w:noProof/>
        </w:rPr>
        <w:fldChar w:fldCharType="end"/>
      </w:r>
    </w:p>
    <w:p w14:paraId="15731F31" w14:textId="41B9F1E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_Toc218668940 \h </w:instrText>
      </w:r>
      <w:r>
        <w:rPr>
          <w:noProof/>
        </w:rPr>
      </w:r>
      <w:r>
        <w:rPr>
          <w:noProof/>
        </w:rPr>
        <w:fldChar w:fldCharType="separate"/>
      </w:r>
      <w:r>
        <w:rPr>
          <w:noProof/>
        </w:rPr>
        <w:t>241</w:t>
      </w:r>
      <w:r>
        <w:rPr>
          <w:noProof/>
        </w:rPr>
        <w:fldChar w:fldCharType="end"/>
      </w:r>
    </w:p>
    <w:p w14:paraId="7C805DC9" w14:textId="39D7FBD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MAP-REPORT-SM-DELIVERY-STATUS service</w:t>
      </w:r>
      <w:r>
        <w:rPr>
          <w:noProof/>
        </w:rPr>
        <w:tab/>
      </w:r>
      <w:r>
        <w:rPr>
          <w:noProof/>
        </w:rPr>
        <w:fldChar w:fldCharType="begin"/>
      </w:r>
      <w:r>
        <w:rPr>
          <w:noProof/>
        </w:rPr>
        <w:instrText xml:space="preserve"> PAGEREF _Toc218668941 \h </w:instrText>
      </w:r>
      <w:r>
        <w:rPr>
          <w:noProof/>
        </w:rPr>
      </w:r>
      <w:r>
        <w:rPr>
          <w:noProof/>
        </w:rPr>
        <w:fldChar w:fldCharType="separate"/>
      </w:r>
      <w:r>
        <w:rPr>
          <w:noProof/>
        </w:rPr>
        <w:t>242</w:t>
      </w:r>
      <w:r>
        <w:rPr>
          <w:noProof/>
        </w:rPr>
        <w:fldChar w:fldCharType="end"/>
      </w:r>
    </w:p>
    <w:p w14:paraId="639AD0B1" w14:textId="28EE8B1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_Toc218668942 \h </w:instrText>
      </w:r>
      <w:r>
        <w:rPr>
          <w:noProof/>
        </w:rPr>
      </w:r>
      <w:r>
        <w:rPr>
          <w:noProof/>
        </w:rPr>
        <w:fldChar w:fldCharType="separate"/>
      </w:r>
      <w:r>
        <w:rPr>
          <w:noProof/>
        </w:rPr>
        <w:t>242</w:t>
      </w:r>
      <w:r>
        <w:rPr>
          <w:noProof/>
        </w:rPr>
        <w:fldChar w:fldCharType="end"/>
      </w:r>
    </w:p>
    <w:p w14:paraId="45450D10" w14:textId="610C9E6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_Toc218668943 \h </w:instrText>
      </w:r>
      <w:r>
        <w:rPr>
          <w:noProof/>
        </w:rPr>
      </w:r>
      <w:r>
        <w:rPr>
          <w:noProof/>
        </w:rPr>
        <w:fldChar w:fldCharType="separate"/>
      </w:r>
      <w:r>
        <w:rPr>
          <w:noProof/>
        </w:rPr>
        <w:t>242</w:t>
      </w:r>
      <w:r>
        <w:rPr>
          <w:noProof/>
        </w:rPr>
        <w:fldChar w:fldCharType="end"/>
      </w:r>
    </w:p>
    <w:p w14:paraId="0512F4D6" w14:textId="4924583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_Toc218668944 \h </w:instrText>
      </w:r>
      <w:r>
        <w:rPr>
          <w:noProof/>
        </w:rPr>
      </w:r>
      <w:r>
        <w:rPr>
          <w:noProof/>
        </w:rPr>
        <w:fldChar w:fldCharType="separate"/>
      </w:r>
      <w:r>
        <w:rPr>
          <w:noProof/>
        </w:rPr>
        <w:t>243</w:t>
      </w:r>
      <w:r>
        <w:rPr>
          <w:noProof/>
        </w:rPr>
        <w:fldChar w:fldCharType="end"/>
      </w:r>
    </w:p>
    <w:p w14:paraId="434756F0" w14:textId="42300DF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MAP-READY-FOR-SM service</w:t>
      </w:r>
      <w:r>
        <w:rPr>
          <w:noProof/>
        </w:rPr>
        <w:tab/>
      </w:r>
      <w:r>
        <w:rPr>
          <w:noProof/>
        </w:rPr>
        <w:fldChar w:fldCharType="begin"/>
      </w:r>
      <w:r>
        <w:rPr>
          <w:noProof/>
        </w:rPr>
        <w:instrText xml:space="preserve"> PAGEREF _Toc218668945 \h </w:instrText>
      </w:r>
      <w:r>
        <w:rPr>
          <w:noProof/>
        </w:rPr>
      </w:r>
      <w:r>
        <w:rPr>
          <w:noProof/>
        </w:rPr>
        <w:fldChar w:fldCharType="separate"/>
      </w:r>
      <w:r>
        <w:rPr>
          <w:noProof/>
        </w:rPr>
        <w:t>245</w:t>
      </w:r>
      <w:r>
        <w:rPr>
          <w:noProof/>
        </w:rPr>
        <w:fldChar w:fldCharType="end"/>
      </w:r>
    </w:p>
    <w:p w14:paraId="22DEFA93" w14:textId="6555A2D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_Toc218668946 \h </w:instrText>
      </w:r>
      <w:r>
        <w:rPr>
          <w:noProof/>
        </w:rPr>
      </w:r>
      <w:r>
        <w:rPr>
          <w:noProof/>
        </w:rPr>
        <w:fldChar w:fldCharType="separate"/>
      </w:r>
      <w:r>
        <w:rPr>
          <w:noProof/>
        </w:rPr>
        <w:t>245</w:t>
      </w:r>
      <w:r>
        <w:rPr>
          <w:noProof/>
        </w:rPr>
        <w:fldChar w:fldCharType="end"/>
      </w:r>
    </w:p>
    <w:p w14:paraId="5F3F9485" w14:textId="76B0D3F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_Toc218668947 \h </w:instrText>
      </w:r>
      <w:r>
        <w:rPr>
          <w:noProof/>
        </w:rPr>
      </w:r>
      <w:r>
        <w:rPr>
          <w:noProof/>
        </w:rPr>
        <w:fldChar w:fldCharType="separate"/>
      </w:r>
      <w:r>
        <w:rPr>
          <w:noProof/>
        </w:rPr>
        <w:t>246</w:t>
      </w:r>
      <w:r>
        <w:rPr>
          <w:noProof/>
        </w:rPr>
        <w:fldChar w:fldCharType="end"/>
      </w:r>
    </w:p>
    <w:p w14:paraId="25319839" w14:textId="02C0B54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_Toc218668948 \h </w:instrText>
      </w:r>
      <w:r>
        <w:rPr>
          <w:noProof/>
        </w:rPr>
      </w:r>
      <w:r>
        <w:rPr>
          <w:noProof/>
        </w:rPr>
        <w:fldChar w:fldCharType="separate"/>
      </w:r>
      <w:r>
        <w:rPr>
          <w:noProof/>
        </w:rPr>
        <w:t>246</w:t>
      </w:r>
      <w:r>
        <w:rPr>
          <w:noProof/>
        </w:rPr>
        <w:fldChar w:fldCharType="end"/>
      </w:r>
    </w:p>
    <w:p w14:paraId="7AA97761" w14:textId="7210740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MAP-ALERT-SERVICE-CENTRE service</w:t>
      </w:r>
      <w:r>
        <w:rPr>
          <w:noProof/>
        </w:rPr>
        <w:tab/>
      </w:r>
      <w:r>
        <w:rPr>
          <w:noProof/>
        </w:rPr>
        <w:fldChar w:fldCharType="begin"/>
      </w:r>
      <w:r>
        <w:rPr>
          <w:noProof/>
        </w:rPr>
        <w:instrText xml:space="preserve"> PAGEREF _Toc218668949 \h </w:instrText>
      </w:r>
      <w:r>
        <w:rPr>
          <w:noProof/>
        </w:rPr>
      </w:r>
      <w:r>
        <w:rPr>
          <w:noProof/>
        </w:rPr>
        <w:fldChar w:fldCharType="separate"/>
      </w:r>
      <w:r>
        <w:rPr>
          <w:noProof/>
        </w:rPr>
        <w:t>247</w:t>
      </w:r>
      <w:r>
        <w:rPr>
          <w:noProof/>
        </w:rPr>
        <w:fldChar w:fldCharType="end"/>
      </w:r>
    </w:p>
    <w:p w14:paraId="5255B8AD" w14:textId="1674117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_Toc218668950 \h </w:instrText>
      </w:r>
      <w:r>
        <w:rPr>
          <w:noProof/>
        </w:rPr>
      </w:r>
      <w:r>
        <w:rPr>
          <w:noProof/>
        </w:rPr>
        <w:fldChar w:fldCharType="separate"/>
      </w:r>
      <w:r>
        <w:rPr>
          <w:noProof/>
        </w:rPr>
        <w:t>247</w:t>
      </w:r>
      <w:r>
        <w:rPr>
          <w:noProof/>
        </w:rPr>
        <w:fldChar w:fldCharType="end"/>
      </w:r>
    </w:p>
    <w:p w14:paraId="3D9AA92D" w14:textId="0D8B9DB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r-FR"/>
        </w:rPr>
        <w:t>12.5.2</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Service primitives</w:t>
      </w:r>
      <w:r>
        <w:rPr>
          <w:noProof/>
        </w:rPr>
        <w:tab/>
      </w:r>
      <w:r>
        <w:rPr>
          <w:noProof/>
        </w:rPr>
        <w:fldChar w:fldCharType="begin"/>
      </w:r>
      <w:r>
        <w:rPr>
          <w:noProof/>
        </w:rPr>
        <w:instrText xml:space="preserve"> PAGEREF _Toc218668951 \h </w:instrText>
      </w:r>
      <w:r>
        <w:rPr>
          <w:noProof/>
        </w:rPr>
      </w:r>
      <w:r>
        <w:rPr>
          <w:noProof/>
        </w:rPr>
        <w:fldChar w:fldCharType="separate"/>
      </w:r>
      <w:r>
        <w:rPr>
          <w:noProof/>
        </w:rPr>
        <w:t>247</w:t>
      </w:r>
      <w:r>
        <w:rPr>
          <w:noProof/>
        </w:rPr>
        <w:fldChar w:fldCharType="end"/>
      </w:r>
    </w:p>
    <w:p w14:paraId="71590580" w14:textId="4A65E25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12.5.3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_Toc218668952 \h </w:instrText>
      </w:r>
      <w:r>
        <w:rPr>
          <w:noProof/>
        </w:rPr>
      </w:r>
      <w:r>
        <w:rPr>
          <w:noProof/>
        </w:rPr>
        <w:fldChar w:fldCharType="separate"/>
      </w:r>
      <w:r>
        <w:rPr>
          <w:noProof/>
        </w:rPr>
        <w:t>247</w:t>
      </w:r>
      <w:r>
        <w:rPr>
          <w:noProof/>
        </w:rPr>
        <w:fldChar w:fldCharType="end"/>
      </w:r>
    </w:p>
    <w:p w14:paraId="7F34FDC0" w14:textId="02A104A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MAP-INFORM-SERVICE-CENTRE service</w:t>
      </w:r>
      <w:r>
        <w:rPr>
          <w:noProof/>
        </w:rPr>
        <w:tab/>
      </w:r>
      <w:r>
        <w:rPr>
          <w:noProof/>
        </w:rPr>
        <w:fldChar w:fldCharType="begin"/>
      </w:r>
      <w:r>
        <w:rPr>
          <w:noProof/>
        </w:rPr>
        <w:instrText xml:space="preserve"> PAGEREF _Toc218668953 \h </w:instrText>
      </w:r>
      <w:r>
        <w:rPr>
          <w:noProof/>
        </w:rPr>
      </w:r>
      <w:r>
        <w:rPr>
          <w:noProof/>
        </w:rPr>
        <w:fldChar w:fldCharType="separate"/>
      </w:r>
      <w:r>
        <w:rPr>
          <w:noProof/>
        </w:rPr>
        <w:t>249</w:t>
      </w:r>
      <w:r>
        <w:rPr>
          <w:noProof/>
        </w:rPr>
        <w:fldChar w:fldCharType="end"/>
      </w:r>
    </w:p>
    <w:p w14:paraId="2EF7B180" w14:textId="2BC35E8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_Toc218668954 \h </w:instrText>
      </w:r>
      <w:r>
        <w:rPr>
          <w:noProof/>
        </w:rPr>
      </w:r>
      <w:r>
        <w:rPr>
          <w:noProof/>
        </w:rPr>
        <w:fldChar w:fldCharType="separate"/>
      </w:r>
      <w:r>
        <w:rPr>
          <w:noProof/>
        </w:rPr>
        <w:t>249</w:t>
      </w:r>
      <w:r>
        <w:rPr>
          <w:noProof/>
        </w:rPr>
        <w:fldChar w:fldCharType="end"/>
      </w:r>
    </w:p>
    <w:p w14:paraId="6F6153FD" w14:textId="6D1C92A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_Toc218668955 \h </w:instrText>
      </w:r>
      <w:r>
        <w:rPr>
          <w:noProof/>
        </w:rPr>
      </w:r>
      <w:r>
        <w:rPr>
          <w:noProof/>
        </w:rPr>
        <w:fldChar w:fldCharType="separate"/>
      </w:r>
      <w:r>
        <w:rPr>
          <w:noProof/>
        </w:rPr>
        <w:t>250</w:t>
      </w:r>
      <w:r>
        <w:rPr>
          <w:noProof/>
        </w:rPr>
        <w:fldChar w:fldCharType="end"/>
      </w:r>
    </w:p>
    <w:p w14:paraId="03DFFE9C" w14:textId="72C210D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12.6.3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_Toc218668956 \h </w:instrText>
      </w:r>
      <w:r>
        <w:rPr>
          <w:noProof/>
        </w:rPr>
      </w:r>
      <w:r>
        <w:rPr>
          <w:noProof/>
        </w:rPr>
        <w:fldChar w:fldCharType="separate"/>
      </w:r>
      <w:r>
        <w:rPr>
          <w:noProof/>
        </w:rPr>
        <w:t>250</w:t>
      </w:r>
      <w:r>
        <w:rPr>
          <w:noProof/>
        </w:rPr>
        <w:fldChar w:fldCharType="end"/>
      </w:r>
    </w:p>
    <w:p w14:paraId="43375727" w14:textId="459352C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MAP-SEND-INFO-FOR-MT-SMS service</w:t>
      </w:r>
      <w:r>
        <w:rPr>
          <w:noProof/>
        </w:rPr>
        <w:tab/>
      </w:r>
      <w:r>
        <w:rPr>
          <w:noProof/>
        </w:rPr>
        <w:fldChar w:fldCharType="begin"/>
      </w:r>
      <w:r>
        <w:rPr>
          <w:noProof/>
        </w:rPr>
        <w:instrText xml:space="preserve"> PAGEREF _Toc218668957 \h </w:instrText>
      </w:r>
      <w:r>
        <w:rPr>
          <w:noProof/>
        </w:rPr>
      </w:r>
      <w:r>
        <w:rPr>
          <w:noProof/>
        </w:rPr>
        <w:fldChar w:fldCharType="separate"/>
      </w:r>
      <w:r>
        <w:rPr>
          <w:noProof/>
        </w:rPr>
        <w:t>251</w:t>
      </w:r>
      <w:r>
        <w:rPr>
          <w:noProof/>
        </w:rPr>
        <w:fldChar w:fldCharType="end"/>
      </w:r>
    </w:p>
    <w:p w14:paraId="3D173AA6" w14:textId="20D28B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_Toc218668958 \h </w:instrText>
      </w:r>
      <w:r>
        <w:rPr>
          <w:noProof/>
        </w:rPr>
      </w:r>
      <w:r>
        <w:rPr>
          <w:noProof/>
        </w:rPr>
        <w:fldChar w:fldCharType="separate"/>
      </w:r>
      <w:r>
        <w:rPr>
          <w:noProof/>
        </w:rPr>
        <w:t>251</w:t>
      </w:r>
      <w:r>
        <w:rPr>
          <w:noProof/>
        </w:rPr>
        <w:fldChar w:fldCharType="end"/>
      </w:r>
    </w:p>
    <w:p w14:paraId="3F31D715" w14:textId="10F06F2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_Toc218668959 \h </w:instrText>
      </w:r>
      <w:r>
        <w:rPr>
          <w:noProof/>
        </w:rPr>
      </w:r>
      <w:r>
        <w:rPr>
          <w:noProof/>
        </w:rPr>
        <w:fldChar w:fldCharType="separate"/>
      </w:r>
      <w:r>
        <w:rPr>
          <w:noProof/>
        </w:rPr>
        <w:t>251</w:t>
      </w:r>
      <w:r>
        <w:rPr>
          <w:noProof/>
        </w:rPr>
        <w:fldChar w:fldCharType="end"/>
      </w:r>
    </w:p>
    <w:p w14:paraId="7615263B" w14:textId="3858742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_Toc218668960 \h </w:instrText>
      </w:r>
      <w:r>
        <w:rPr>
          <w:noProof/>
        </w:rPr>
      </w:r>
      <w:r>
        <w:rPr>
          <w:noProof/>
        </w:rPr>
        <w:fldChar w:fldCharType="separate"/>
      </w:r>
      <w:r>
        <w:rPr>
          <w:noProof/>
        </w:rPr>
        <w:t>251</w:t>
      </w:r>
      <w:r>
        <w:rPr>
          <w:noProof/>
        </w:rPr>
        <w:fldChar w:fldCharType="end"/>
      </w:r>
    </w:p>
    <w:p w14:paraId="24688AF7" w14:textId="2826227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MAP-SEND-INFO-FOR-MO-SMS service</w:t>
      </w:r>
      <w:r>
        <w:rPr>
          <w:noProof/>
        </w:rPr>
        <w:tab/>
      </w:r>
      <w:r>
        <w:rPr>
          <w:noProof/>
        </w:rPr>
        <w:fldChar w:fldCharType="begin"/>
      </w:r>
      <w:r>
        <w:rPr>
          <w:noProof/>
        </w:rPr>
        <w:instrText xml:space="preserve"> PAGEREF _Toc218668961 \h </w:instrText>
      </w:r>
      <w:r>
        <w:rPr>
          <w:noProof/>
        </w:rPr>
      </w:r>
      <w:r>
        <w:rPr>
          <w:noProof/>
        </w:rPr>
        <w:fldChar w:fldCharType="separate"/>
      </w:r>
      <w:r>
        <w:rPr>
          <w:noProof/>
        </w:rPr>
        <w:t>252</w:t>
      </w:r>
      <w:r>
        <w:rPr>
          <w:noProof/>
        </w:rPr>
        <w:fldChar w:fldCharType="end"/>
      </w:r>
    </w:p>
    <w:p w14:paraId="59A7DE00" w14:textId="6DF1B52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_Toc218668962 \h </w:instrText>
      </w:r>
      <w:r>
        <w:rPr>
          <w:noProof/>
        </w:rPr>
      </w:r>
      <w:r>
        <w:rPr>
          <w:noProof/>
        </w:rPr>
        <w:fldChar w:fldCharType="separate"/>
      </w:r>
      <w:r>
        <w:rPr>
          <w:noProof/>
        </w:rPr>
        <w:t>252</w:t>
      </w:r>
      <w:r>
        <w:rPr>
          <w:noProof/>
        </w:rPr>
        <w:fldChar w:fldCharType="end"/>
      </w:r>
    </w:p>
    <w:p w14:paraId="17FC8FA7" w14:textId="1757718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_Toc218668963 \h </w:instrText>
      </w:r>
      <w:r>
        <w:rPr>
          <w:noProof/>
        </w:rPr>
      </w:r>
      <w:r>
        <w:rPr>
          <w:noProof/>
        </w:rPr>
        <w:fldChar w:fldCharType="separate"/>
      </w:r>
      <w:r>
        <w:rPr>
          <w:noProof/>
        </w:rPr>
        <w:t>252</w:t>
      </w:r>
      <w:r>
        <w:rPr>
          <w:noProof/>
        </w:rPr>
        <w:fldChar w:fldCharType="end"/>
      </w:r>
    </w:p>
    <w:p w14:paraId="4F1FB17D" w14:textId="69CD6B9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12.8.3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_Toc218668964 \h </w:instrText>
      </w:r>
      <w:r>
        <w:rPr>
          <w:noProof/>
        </w:rPr>
      </w:r>
      <w:r>
        <w:rPr>
          <w:noProof/>
        </w:rPr>
        <w:fldChar w:fldCharType="separate"/>
      </w:r>
      <w:r>
        <w:rPr>
          <w:noProof/>
        </w:rPr>
        <w:t>252</w:t>
      </w:r>
      <w:r>
        <w:rPr>
          <w:noProof/>
        </w:rPr>
        <w:fldChar w:fldCharType="end"/>
      </w:r>
    </w:p>
    <w:p w14:paraId="0DE8EE9E" w14:textId="3D4F711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MAP-MT-FORWARD-SHORT-MESSAGE service</w:t>
      </w:r>
      <w:r>
        <w:rPr>
          <w:noProof/>
        </w:rPr>
        <w:tab/>
      </w:r>
      <w:r>
        <w:rPr>
          <w:noProof/>
        </w:rPr>
        <w:fldChar w:fldCharType="begin"/>
      </w:r>
      <w:r>
        <w:rPr>
          <w:noProof/>
        </w:rPr>
        <w:instrText xml:space="preserve"> PAGEREF _Toc218668965 \h </w:instrText>
      </w:r>
      <w:r>
        <w:rPr>
          <w:noProof/>
        </w:rPr>
      </w:r>
      <w:r>
        <w:rPr>
          <w:noProof/>
        </w:rPr>
        <w:fldChar w:fldCharType="separate"/>
      </w:r>
      <w:r>
        <w:rPr>
          <w:noProof/>
        </w:rPr>
        <w:t>252</w:t>
      </w:r>
      <w:r>
        <w:rPr>
          <w:noProof/>
        </w:rPr>
        <w:fldChar w:fldCharType="end"/>
      </w:r>
    </w:p>
    <w:p w14:paraId="3C16CD95" w14:textId="572CDE0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_Toc218668966 \h </w:instrText>
      </w:r>
      <w:r>
        <w:rPr>
          <w:noProof/>
        </w:rPr>
      </w:r>
      <w:r>
        <w:rPr>
          <w:noProof/>
        </w:rPr>
        <w:fldChar w:fldCharType="separate"/>
      </w:r>
      <w:r>
        <w:rPr>
          <w:noProof/>
        </w:rPr>
        <w:t>252</w:t>
      </w:r>
      <w:r>
        <w:rPr>
          <w:noProof/>
        </w:rPr>
        <w:fldChar w:fldCharType="end"/>
      </w:r>
    </w:p>
    <w:p w14:paraId="51D9B115" w14:textId="74A9B53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12.9.2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_Toc218668967 \h </w:instrText>
      </w:r>
      <w:r>
        <w:rPr>
          <w:noProof/>
        </w:rPr>
      </w:r>
      <w:r>
        <w:rPr>
          <w:noProof/>
        </w:rPr>
        <w:fldChar w:fldCharType="separate"/>
      </w:r>
      <w:r>
        <w:rPr>
          <w:noProof/>
        </w:rPr>
        <w:t>253</w:t>
      </w:r>
      <w:r>
        <w:rPr>
          <w:noProof/>
        </w:rPr>
        <w:fldChar w:fldCharType="end"/>
      </w:r>
    </w:p>
    <w:p w14:paraId="276B584F" w14:textId="65E4684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12.9.3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_Toc218668968 \h </w:instrText>
      </w:r>
      <w:r>
        <w:rPr>
          <w:noProof/>
        </w:rPr>
      </w:r>
      <w:r>
        <w:rPr>
          <w:noProof/>
        </w:rPr>
        <w:fldChar w:fldCharType="separate"/>
      </w:r>
      <w:r>
        <w:rPr>
          <w:noProof/>
        </w:rPr>
        <w:t>253</w:t>
      </w:r>
      <w:r>
        <w:rPr>
          <w:noProof/>
        </w:rPr>
        <w:fldChar w:fldCharType="end"/>
      </w:r>
    </w:p>
    <w:p w14:paraId="5C2794D5" w14:textId="512FD53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12.10</w:t>
      </w:r>
      <w:r>
        <w:rPr>
          <w:rFonts w:asciiTheme="minorHAnsi" w:eastAsiaTheme="minorEastAsia" w:hAnsiTheme="minorHAnsi" w:cstheme="minorBidi"/>
          <w:noProof/>
          <w:kern w:val="2"/>
          <w:sz w:val="24"/>
          <w:szCs w:val="24"/>
          <w:lang w:eastAsia="en-GB"/>
          <w14:ligatures w14:val="standardContextual"/>
        </w:rPr>
        <w:tab/>
      </w:r>
      <w:r>
        <w:rPr>
          <w:noProof/>
        </w:rPr>
        <w:t>MAP-MT-FORWARD-SM-FOR-VGCS service</w:t>
      </w:r>
      <w:r>
        <w:rPr>
          <w:noProof/>
        </w:rPr>
        <w:tab/>
      </w:r>
      <w:r>
        <w:rPr>
          <w:noProof/>
        </w:rPr>
        <w:fldChar w:fldCharType="begin"/>
      </w:r>
      <w:r>
        <w:rPr>
          <w:noProof/>
        </w:rPr>
        <w:instrText xml:space="preserve"> PAGEREF _Toc218668969 \h </w:instrText>
      </w:r>
      <w:r>
        <w:rPr>
          <w:noProof/>
        </w:rPr>
      </w:r>
      <w:r>
        <w:rPr>
          <w:noProof/>
        </w:rPr>
        <w:fldChar w:fldCharType="separate"/>
      </w:r>
      <w:r>
        <w:rPr>
          <w:noProof/>
        </w:rPr>
        <w:t>255</w:t>
      </w:r>
      <w:r>
        <w:rPr>
          <w:noProof/>
        </w:rPr>
        <w:fldChar w:fldCharType="end"/>
      </w:r>
    </w:p>
    <w:p w14:paraId="758589D0" w14:textId="08C1B9A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_Toc218668970 \h </w:instrText>
      </w:r>
      <w:r>
        <w:rPr>
          <w:noProof/>
        </w:rPr>
      </w:r>
      <w:r>
        <w:rPr>
          <w:noProof/>
        </w:rPr>
        <w:fldChar w:fldCharType="separate"/>
      </w:r>
      <w:r>
        <w:rPr>
          <w:noProof/>
        </w:rPr>
        <w:t>255</w:t>
      </w:r>
      <w:r>
        <w:rPr>
          <w:noProof/>
        </w:rPr>
        <w:fldChar w:fldCharType="end"/>
      </w:r>
    </w:p>
    <w:p w14:paraId="1F04F9FC" w14:textId="35DEA19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12.10.2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_Toc218668971 \h </w:instrText>
      </w:r>
      <w:r>
        <w:rPr>
          <w:noProof/>
        </w:rPr>
      </w:r>
      <w:r>
        <w:rPr>
          <w:noProof/>
        </w:rPr>
        <w:fldChar w:fldCharType="separate"/>
      </w:r>
      <w:r>
        <w:rPr>
          <w:noProof/>
        </w:rPr>
        <w:t>255</w:t>
      </w:r>
      <w:r>
        <w:rPr>
          <w:noProof/>
        </w:rPr>
        <w:fldChar w:fldCharType="end"/>
      </w:r>
    </w:p>
    <w:p w14:paraId="1CF6F11F" w14:textId="4BA682C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12.10.3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_Toc218668972 \h </w:instrText>
      </w:r>
      <w:r>
        <w:rPr>
          <w:noProof/>
        </w:rPr>
      </w:r>
      <w:r>
        <w:rPr>
          <w:noProof/>
        </w:rPr>
        <w:fldChar w:fldCharType="separate"/>
      </w:r>
      <w:r>
        <w:rPr>
          <w:noProof/>
        </w:rPr>
        <w:t>255</w:t>
      </w:r>
      <w:r>
        <w:rPr>
          <w:noProof/>
        </w:rPr>
        <w:fldChar w:fldCharType="end"/>
      </w:r>
    </w:p>
    <w:p w14:paraId="488CEB0F" w14:textId="262147D4"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Network-Requested PDP Context Activation services</w:t>
      </w:r>
      <w:r>
        <w:rPr>
          <w:noProof/>
        </w:rPr>
        <w:tab/>
      </w:r>
      <w:r>
        <w:rPr>
          <w:noProof/>
        </w:rPr>
        <w:fldChar w:fldCharType="begin"/>
      </w:r>
      <w:r>
        <w:rPr>
          <w:noProof/>
        </w:rPr>
        <w:instrText xml:space="preserve"> PAGEREF _Toc218668973 \h </w:instrText>
      </w:r>
      <w:r>
        <w:rPr>
          <w:noProof/>
        </w:rPr>
      </w:r>
      <w:r>
        <w:rPr>
          <w:noProof/>
        </w:rPr>
        <w:fldChar w:fldCharType="separate"/>
      </w:r>
      <w:r>
        <w:rPr>
          <w:noProof/>
        </w:rPr>
        <w:t>256</w:t>
      </w:r>
      <w:r>
        <w:rPr>
          <w:noProof/>
        </w:rPr>
        <w:fldChar w:fldCharType="end"/>
      </w:r>
    </w:p>
    <w:p w14:paraId="61226C26" w14:textId="65E11D7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MAP_SEND_ROUTING_INFO_FOR_GPRS service</w:t>
      </w:r>
      <w:r>
        <w:rPr>
          <w:noProof/>
        </w:rPr>
        <w:tab/>
      </w:r>
      <w:r>
        <w:rPr>
          <w:noProof/>
        </w:rPr>
        <w:fldChar w:fldCharType="begin"/>
      </w:r>
      <w:r>
        <w:rPr>
          <w:noProof/>
        </w:rPr>
        <w:instrText xml:space="preserve"> PAGEREF _Toc218668974 \h </w:instrText>
      </w:r>
      <w:r>
        <w:rPr>
          <w:noProof/>
        </w:rPr>
      </w:r>
      <w:r>
        <w:rPr>
          <w:noProof/>
        </w:rPr>
        <w:fldChar w:fldCharType="separate"/>
      </w:r>
      <w:r>
        <w:rPr>
          <w:noProof/>
        </w:rPr>
        <w:t>256</w:t>
      </w:r>
      <w:r>
        <w:rPr>
          <w:noProof/>
        </w:rPr>
        <w:fldChar w:fldCharType="end"/>
      </w:r>
    </w:p>
    <w:p w14:paraId="009BD582" w14:textId="43BFD77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_Toc218668975 \h </w:instrText>
      </w:r>
      <w:r>
        <w:rPr>
          <w:noProof/>
        </w:rPr>
      </w:r>
      <w:r>
        <w:rPr>
          <w:noProof/>
        </w:rPr>
        <w:fldChar w:fldCharType="separate"/>
      </w:r>
      <w:r>
        <w:rPr>
          <w:noProof/>
        </w:rPr>
        <w:t>256</w:t>
      </w:r>
      <w:r>
        <w:rPr>
          <w:noProof/>
        </w:rPr>
        <w:fldChar w:fldCharType="end"/>
      </w:r>
    </w:p>
    <w:p w14:paraId="755A9EAF" w14:textId="37D1C76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13.1.2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_Toc218668976 \h </w:instrText>
      </w:r>
      <w:r>
        <w:rPr>
          <w:noProof/>
        </w:rPr>
      </w:r>
      <w:r>
        <w:rPr>
          <w:noProof/>
        </w:rPr>
        <w:fldChar w:fldCharType="separate"/>
      </w:r>
      <w:r>
        <w:rPr>
          <w:noProof/>
        </w:rPr>
        <w:t>257</w:t>
      </w:r>
      <w:r>
        <w:rPr>
          <w:noProof/>
        </w:rPr>
        <w:fldChar w:fldCharType="end"/>
      </w:r>
    </w:p>
    <w:p w14:paraId="3086A433" w14:textId="2249538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13.1.3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_Toc218668977 \h </w:instrText>
      </w:r>
      <w:r>
        <w:rPr>
          <w:noProof/>
        </w:rPr>
      </w:r>
      <w:r>
        <w:rPr>
          <w:noProof/>
        </w:rPr>
        <w:fldChar w:fldCharType="separate"/>
      </w:r>
      <w:r>
        <w:rPr>
          <w:noProof/>
        </w:rPr>
        <w:t>257</w:t>
      </w:r>
      <w:r>
        <w:rPr>
          <w:noProof/>
        </w:rPr>
        <w:fldChar w:fldCharType="end"/>
      </w:r>
    </w:p>
    <w:p w14:paraId="38560AE0" w14:textId="0783FF7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MAP_FAILURE_REPORT service</w:t>
      </w:r>
      <w:r>
        <w:rPr>
          <w:noProof/>
        </w:rPr>
        <w:tab/>
      </w:r>
      <w:r>
        <w:rPr>
          <w:noProof/>
        </w:rPr>
        <w:fldChar w:fldCharType="begin"/>
      </w:r>
      <w:r>
        <w:rPr>
          <w:noProof/>
        </w:rPr>
        <w:instrText xml:space="preserve"> PAGEREF _Toc218668978 \h </w:instrText>
      </w:r>
      <w:r>
        <w:rPr>
          <w:noProof/>
        </w:rPr>
      </w:r>
      <w:r>
        <w:rPr>
          <w:noProof/>
        </w:rPr>
        <w:fldChar w:fldCharType="separate"/>
      </w:r>
      <w:r>
        <w:rPr>
          <w:noProof/>
        </w:rPr>
        <w:t>258</w:t>
      </w:r>
      <w:r>
        <w:rPr>
          <w:noProof/>
        </w:rPr>
        <w:fldChar w:fldCharType="end"/>
      </w:r>
    </w:p>
    <w:p w14:paraId="57EBFEC0" w14:textId="0D48C52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_Toc218668979 \h </w:instrText>
      </w:r>
      <w:r>
        <w:rPr>
          <w:noProof/>
        </w:rPr>
      </w:r>
      <w:r>
        <w:rPr>
          <w:noProof/>
        </w:rPr>
        <w:fldChar w:fldCharType="separate"/>
      </w:r>
      <w:r>
        <w:rPr>
          <w:noProof/>
        </w:rPr>
        <w:t>258</w:t>
      </w:r>
      <w:r>
        <w:rPr>
          <w:noProof/>
        </w:rPr>
        <w:fldChar w:fldCharType="end"/>
      </w:r>
    </w:p>
    <w:p w14:paraId="1399019E" w14:textId="30EB444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_Toc218668980 \h </w:instrText>
      </w:r>
      <w:r>
        <w:rPr>
          <w:noProof/>
        </w:rPr>
      </w:r>
      <w:r>
        <w:rPr>
          <w:noProof/>
        </w:rPr>
        <w:fldChar w:fldCharType="separate"/>
      </w:r>
      <w:r>
        <w:rPr>
          <w:noProof/>
        </w:rPr>
        <w:t>258</w:t>
      </w:r>
      <w:r>
        <w:rPr>
          <w:noProof/>
        </w:rPr>
        <w:fldChar w:fldCharType="end"/>
      </w:r>
    </w:p>
    <w:p w14:paraId="6FDFB328" w14:textId="11FAD5E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_Toc218668981 \h </w:instrText>
      </w:r>
      <w:r>
        <w:rPr>
          <w:noProof/>
        </w:rPr>
      </w:r>
      <w:r>
        <w:rPr>
          <w:noProof/>
        </w:rPr>
        <w:fldChar w:fldCharType="separate"/>
      </w:r>
      <w:r>
        <w:rPr>
          <w:noProof/>
        </w:rPr>
        <w:t>258</w:t>
      </w:r>
      <w:r>
        <w:rPr>
          <w:noProof/>
        </w:rPr>
        <w:fldChar w:fldCharType="end"/>
      </w:r>
    </w:p>
    <w:p w14:paraId="73E8FE8A" w14:textId="627C573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MAP_NOTE_MS_PRESENT_FOR_GPRS service</w:t>
      </w:r>
      <w:r>
        <w:rPr>
          <w:noProof/>
        </w:rPr>
        <w:tab/>
      </w:r>
      <w:r>
        <w:rPr>
          <w:noProof/>
        </w:rPr>
        <w:fldChar w:fldCharType="begin"/>
      </w:r>
      <w:r>
        <w:rPr>
          <w:noProof/>
        </w:rPr>
        <w:instrText xml:space="preserve"> PAGEREF _Toc218668982 \h </w:instrText>
      </w:r>
      <w:r>
        <w:rPr>
          <w:noProof/>
        </w:rPr>
      </w:r>
      <w:r>
        <w:rPr>
          <w:noProof/>
        </w:rPr>
        <w:fldChar w:fldCharType="separate"/>
      </w:r>
      <w:r>
        <w:rPr>
          <w:noProof/>
        </w:rPr>
        <w:t>258</w:t>
      </w:r>
      <w:r>
        <w:rPr>
          <w:noProof/>
        </w:rPr>
        <w:fldChar w:fldCharType="end"/>
      </w:r>
    </w:p>
    <w:p w14:paraId="4C79DB75" w14:textId="3DC1991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_Toc218668983 \h </w:instrText>
      </w:r>
      <w:r>
        <w:rPr>
          <w:noProof/>
        </w:rPr>
      </w:r>
      <w:r>
        <w:rPr>
          <w:noProof/>
        </w:rPr>
        <w:fldChar w:fldCharType="separate"/>
      </w:r>
      <w:r>
        <w:rPr>
          <w:noProof/>
        </w:rPr>
        <w:t>258</w:t>
      </w:r>
      <w:r>
        <w:rPr>
          <w:noProof/>
        </w:rPr>
        <w:fldChar w:fldCharType="end"/>
      </w:r>
    </w:p>
    <w:p w14:paraId="79E503EC" w14:textId="05D8A37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_Toc218668984 \h </w:instrText>
      </w:r>
      <w:r>
        <w:rPr>
          <w:noProof/>
        </w:rPr>
      </w:r>
      <w:r>
        <w:rPr>
          <w:noProof/>
        </w:rPr>
        <w:fldChar w:fldCharType="separate"/>
      </w:r>
      <w:r>
        <w:rPr>
          <w:noProof/>
        </w:rPr>
        <w:t>259</w:t>
      </w:r>
      <w:r>
        <w:rPr>
          <w:noProof/>
        </w:rPr>
        <w:fldChar w:fldCharType="end"/>
      </w:r>
    </w:p>
    <w:p w14:paraId="61D46E91" w14:textId="51DED73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_Toc218668985 \h </w:instrText>
      </w:r>
      <w:r>
        <w:rPr>
          <w:noProof/>
        </w:rPr>
      </w:r>
      <w:r>
        <w:rPr>
          <w:noProof/>
        </w:rPr>
        <w:fldChar w:fldCharType="separate"/>
      </w:r>
      <w:r>
        <w:rPr>
          <w:noProof/>
        </w:rPr>
        <w:t>259</w:t>
      </w:r>
      <w:r>
        <w:rPr>
          <w:noProof/>
        </w:rPr>
        <w:fldChar w:fldCharType="end"/>
      </w:r>
    </w:p>
    <w:p w14:paraId="2DA29801" w14:textId="1D33451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Location Service Management Services</w:t>
      </w:r>
      <w:r>
        <w:rPr>
          <w:noProof/>
        </w:rPr>
        <w:tab/>
      </w:r>
      <w:r>
        <w:rPr>
          <w:noProof/>
        </w:rPr>
        <w:fldChar w:fldCharType="begin"/>
      </w:r>
      <w:r>
        <w:rPr>
          <w:noProof/>
        </w:rPr>
        <w:instrText xml:space="preserve"> PAGEREF _Toc218668986 \h </w:instrText>
      </w:r>
      <w:r>
        <w:rPr>
          <w:noProof/>
        </w:rPr>
      </w:r>
      <w:r>
        <w:rPr>
          <w:noProof/>
        </w:rPr>
        <w:fldChar w:fldCharType="separate"/>
      </w:r>
      <w:r>
        <w:rPr>
          <w:noProof/>
        </w:rPr>
        <w:t>259</w:t>
      </w:r>
      <w:r>
        <w:rPr>
          <w:noProof/>
        </w:rPr>
        <w:fldChar w:fldCharType="end"/>
      </w:r>
    </w:p>
    <w:p w14:paraId="51AE2458" w14:textId="2CCD721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MAP-SEND-ROUTING-INFO-FOR-LCS Service</w:t>
      </w:r>
      <w:r>
        <w:rPr>
          <w:noProof/>
        </w:rPr>
        <w:tab/>
      </w:r>
      <w:r>
        <w:rPr>
          <w:noProof/>
        </w:rPr>
        <w:fldChar w:fldCharType="begin"/>
      </w:r>
      <w:r>
        <w:rPr>
          <w:noProof/>
        </w:rPr>
        <w:instrText xml:space="preserve"> PAGEREF _Toc218668987 \h </w:instrText>
      </w:r>
      <w:r>
        <w:rPr>
          <w:noProof/>
        </w:rPr>
      </w:r>
      <w:r>
        <w:rPr>
          <w:noProof/>
        </w:rPr>
        <w:fldChar w:fldCharType="separate"/>
      </w:r>
      <w:r>
        <w:rPr>
          <w:noProof/>
        </w:rPr>
        <w:t>259</w:t>
      </w:r>
      <w:r>
        <w:rPr>
          <w:noProof/>
        </w:rPr>
        <w:fldChar w:fldCharType="end"/>
      </w:r>
    </w:p>
    <w:p w14:paraId="20B536D6" w14:textId="2770EA9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_Toc218668988 \h </w:instrText>
      </w:r>
      <w:r>
        <w:rPr>
          <w:noProof/>
        </w:rPr>
      </w:r>
      <w:r>
        <w:rPr>
          <w:noProof/>
        </w:rPr>
        <w:fldChar w:fldCharType="separate"/>
      </w:r>
      <w:r>
        <w:rPr>
          <w:noProof/>
        </w:rPr>
        <w:t>259</w:t>
      </w:r>
      <w:r>
        <w:rPr>
          <w:noProof/>
        </w:rPr>
        <w:fldChar w:fldCharType="end"/>
      </w:r>
    </w:p>
    <w:p w14:paraId="630574AD" w14:textId="59775A3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_Toc218668989 \h </w:instrText>
      </w:r>
      <w:r>
        <w:rPr>
          <w:noProof/>
        </w:rPr>
      </w:r>
      <w:r>
        <w:rPr>
          <w:noProof/>
        </w:rPr>
        <w:fldChar w:fldCharType="separate"/>
      </w:r>
      <w:r>
        <w:rPr>
          <w:noProof/>
        </w:rPr>
        <w:t>260</w:t>
      </w:r>
      <w:r>
        <w:rPr>
          <w:noProof/>
        </w:rPr>
        <w:fldChar w:fldCharType="end"/>
      </w:r>
    </w:p>
    <w:p w14:paraId="6359EEE1" w14:textId="013B910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13A.1.3</w:t>
      </w:r>
      <w:r>
        <w:rPr>
          <w:rFonts w:asciiTheme="minorHAnsi" w:eastAsiaTheme="minorEastAsia" w:hAnsiTheme="minorHAnsi" w:cstheme="minorBidi"/>
          <w:noProof/>
          <w:kern w:val="2"/>
          <w:sz w:val="24"/>
          <w:szCs w:val="24"/>
          <w:lang w:eastAsia="en-GB"/>
          <w14:ligatures w14:val="standardContextual"/>
        </w:rPr>
        <w:tab/>
      </w:r>
      <w:r>
        <w:rPr>
          <w:noProof/>
        </w:rPr>
        <w:t>Parameter Use</w:t>
      </w:r>
      <w:r>
        <w:rPr>
          <w:noProof/>
        </w:rPr>
        <w:tab/>
      </w:r>
      <w:r>
        <w:rPr>
          <w:noProof/>
        </w:rPr>
        <w:fldChar w:fldCharType="begin"/>
      </w:r>
      <w:r>
        <w:rPr>
          <w:noProof/>
        </w:rPr>
        <w:instrText xml:space="preserve"> PAGEREF _Toc218668990 \h </w:instrText>
      </w:r>
      <w:r>
        <w:rPr>
          <w:noProof/>
        </w:rPr>
      </w:r>
      <w:r>
        <w:rPr>
          <w:noProof/>
        </w:rPr>
        <w:fldChar w:fldCharType="separate"/>
      </w:r>
      <w:r>
        <w:rPr>
          <w:noProof/>
        </w:rPr>
        <w:t>260</w:t>
      </w:r>
      <w:r>
        <w:rPr>
          <w:noProof/>
        </w:rPr>
        <w:fldChar w:fldCharType="end"/>
      </w:r>
    </w:p>
    <w:p w14:paraId="0C2E2C5F" w14:textId="3CA9FA5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MAP-PROVIDE-SUBSCRIBER-LOCATION Service</w:t>
      </w:r>
      <w:r>
        <w:rPr>
          <w:noProof/>
        </w:rPr>
        <w:tab/>
      </w:r>
      <w:r>
        <w:rPr>
          <w:noProof/>
        </w:rPr>
        <w:fldChar w:fldCharType="begin"/>
      </w:r>
      <w:r>
        <w:rPr>
          <w:noProof/>
        </w:rPr>
        <w:instrText xml:space="preserve"> PAGEREF _Toc218668991 \h </w:instrText>
      </w:r>
      <w:r>
        <w:rPr>
          <w:noProof/>
        </w:rPr>
      </w:r>
      <w:r>
        <w:rPr>
          <w:noProof/>
        </w:rPr>
        <w:fldChar w:fldCharType="separate"/>
      </w:r>
      <w:r>
        <w:rPr>
          <w:noProof/>
        </w:rPr>
        <w:t>262</w:t>
      </w:r>
      <w:r>
        <w:rPr>
          <w:noProof/>
        </w:rPr>
        <w:fldChar w:fldCharType="end"/>
      </w:r>
    </w:p>
    <w:p w14:paraId="6268EAF0" w14:textId="5865CE6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_Toc218668992 \h </w:instrText>
      </w:r>
      <w:r>
        <w:rPr>
          <w:noProof/>
        </w:rPr>
      </w:r>
      <w:r>
        <w:rPr>
          <w:noProof/>
        </w:rPr>
        <w:fldChar w:fldCharType="separate"/>
      </w:r>
      <w:r>
        <w:rPr>
          <w:noProof/>
        </w:rPr>
        <w:t>262</w:t>
      </w:r>
      <w:r>
        <w:rPr>
          <w:noProof/>
        </w:rPr>
        <w:fldChar w:fldCharType="end"/>
      </w:r>
    </w:p>
    <w:p w14:paraId="6E09DC64" w14:textId="6489110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_Toc218668993 \h </w:instrText>
      </w:r>
      <w:r>
        <w:rPr>
          <w:noProof/>
        </w:rPr>
      </w:r>
      <w:r>
        <w:rPr>
          <w:noProof/>
        </w:rPr>
        <w:fldChar w:fldCharType="separate"/>
      </w:r>
      <w:r>
        <w:rPr>
          <w:noProof/>
        </w:rPr>
        <w:t>262</w:t>
      </w:r>
      <w:r>
        <w:rPr>
          <w:noProof/>
        </w:rPr>
        <w:fldChar w:fldCharType="end"/>
      </w:r>
    </w:p>
    <w:p w14:paraId="0B58D50D" w14:textId="573516D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13A.2.3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_Toc218668994 \h </w:instrText>
      </w:r>
      <w:r>
        <w:rPr>
          <w:noProof/>
        </w:rPr>
      </w:r>
      <w:r>
        <w:rPr>
          <w:noProof/>
        </w:rPr>
        <w:fldChar w:fldCharType="separate"/>
      </w:r>
      <w:r>
        <w:rPr>
          <w:noProof/>
        </w:rPr>
        <w:t>263</w:t>
      </w:r>
      <w:r>
        <w:rPr>
          <w:noProof/>
        </w:rPr>
        <w:fldChar w:fldCharType="end"/>
      </w:r>
    </w:p>
    <w:p w14:paraId="69F21CC7" w14:textId="5FF7BEB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13A.3</w:t>
      </w:r>
      <w:r>
        <w:rPr>
          <w:rFonts w:asciiTheme="minorHAnsi" w:eastAsiaTheme="minorEastAsia" w:hAnsiTheme="minorHAnsi" w:cstheme="minorBidi"/>
          <w:noProof/>
          <w:kern w:val="2"/>
          <w:sz w:val="24"/>
          <w:szCs w:val="24"/>
          <w:lang w:eastAsia="en-GB"/>
          <w14:ligatures w14:val="standardContextual"/>
        </w:rPr>
        <w:tab/>
      </w:r>
      <w:r>
        <w:rPr>
          <w:noProof/>
        </w:rPr>
        <w:t>MAP-SUBSCRIBER-LOCATION-REPORT Service</w:t>
      </w:r>
      <w:r>
        <w:rPr>
          <w:noProof/>
        </w:rPr>
        <w:tab/>
      </w:r>
      <w:r>
        <w:rPr>
          <w:noProof/>
        </w:rPr>
        <w:fldChar w:fldCharType="begin"/>
      </w:r>
      <w:r>
        <w:rPr>
          <w:noProof/>
        </w:rPr>
        <w:instrText xml:space="preserve"> PAGEREF _Toc218668995 \h </w:instrText>
      </w:r>
      <w:r>
        <w:rPr>
          <w:noProof/>
        </w:rPr>
      </w:r>
      <w:r>
        <w:rPr>
          <w:noProof/>
        </w:rPr>
        <w:fldChar w:fldCharType="separate"/>
      </w:r>
      <w:r>
        <w:rPr>
          <w:noProof/>
        </w:rPr>
        <w:t>266</w:t>
      </w:r>
      <w:r>
        <w:rPr>
          <w:noProof/>
        </w:rPr>
        <w:fldChar w:fldCharType="end"/>
      </w:r>
    </w:p>
    <w:p w14:paraId="0846DBF5" w14:textId="13812B9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_Toc218668996 \h </w:instrText>
      </w:r>
      <w:r>
        <w:rPr>
          <w:noProof/>
        </w:rPr>
      </w:r>
      <w:r>
        <w:rPr>
          <w:noProof/>
        </w:rPr>
        <w:fldChar w:fldCharType="separate"/>
      </w:r>
      <w:r>
        <w:rPr>
          <w:noProof/>
        </w:rPr>
        <w:t>266</w:t>
      </w:r>
      <w:r>
        <w:rPr>
          <w:noProof/>
        </w:rPr>
        <w:fldChar w:fldCharType="end"/>
      </w:r>
    </w:p>
    <w:p w14:paraId="2170FB6E" w14:textId="09EA290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_Toc218668997 \h </w:instrText>
      </w:r>
      <w:r>
        <w:rPr>
          <w:noProof/>
        </w:rPr>
      </w:r>
      <w:r>
        <w:rPr>
          <w:noProof/>
        </w:rPr>
        <w:fldChar w:fldCharType="separate"/>
      </w:r>
      <w:r>
        <w:rPr>
          <w:noProof/>
        </w:rPr>
        <w:t>266</w:t>
      </w:r>
      <w:r>
        <w:rPr>
          <w:noProof/>
        </w:rPr>
        <w:fldChar w:fldCharType="end"/>
      </w:r>
    </w:p>
    <w:p w14:paraId="066A71FF" w14:textId="48DA0C4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13A.3.3</w:t>
      </w:r>
      <w:r>
        <w:rPr>
          <w:rFonts w:asciiTheme="minorHAnsi" w:eastAsiaTheme="minorEastAsia" w:hAnsiTheme="minorHAnsi" w:cstheme="minorBidi"/>
          <w:noProof/>
          <w:kern w:val="2"/>
          <w:sz w:val="24"/>
          <w:szCs w:val="24"/>
          <w:lang w:eastAsia="en-GB"/>
          <w14:ligatures w14:val="standardContextual"/>
        </w:rPr>
        <w:tab/>
      </w:r>
      <w:r>
        <w:rPr>
          <w:noProof/>
        </w:rPr>
        <w:t>Parameter Definition and Use</w:t>
      </w:r>
      <w:r>
        <w:rPr>
          <w:noProof/>
        </w:rPr>
        <w:tab/>
      </w:r>
      <w:r>
        <w:rPr>
          <w:noProof/>
        </w:rPr>
        <w:fldChar w:fldCharType="begin"/>
      </w:r>
      <w:r>
        <w:rPr>
          <w:noProof/>
        </w:rPr>
        <w:instrText xml:space="preserve"> PAGEREF _Toc218668998 \h </w:instrText>
      </w:r>
      <w:r>
        <w:rPr>
          <w:noProof/>
        </w:rPr>
      </w:r>
      <w:r>
        <w:rPr>
          <w:noProof/>
        </w:rPr>
        <w:fldChar w:fldCharType="separate"/>
      </w:r>
      <w:r>
        <w:rPr>
          <w:noProof/>
        </w:rPr>
        <w:t>267</w:t>
      </w:r>
      <w:r>
        <w:rPr>
          <w:noProof/>
        </w:rPr>
        <w:fldChar w:fldCharType="end"/>
      </w:r>
    </w:p>
    <w:p w14:paraId="3CA3FE9B" w14:textId="1DD8ECD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13A.4</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_Toc218668999 \h </w:instrText>
      </w:r>
      <w:r>
        <w:rPr>
          <w:noProof/>
        </w:rPr>
      </w:r>
      <w:r>
        <w:rPr>
          <w:noProof/>
        </w:rPr>
        <w:fldChar w:fldCharType="separate"/>
      </w:r>
      <w:r>
        <w:rPr>
          <w:noProof/>
        </w:rPr>
        <w:t>270</w:t>
      </w:r>
      <w:r>
        <w:rPr>
          <w:noProof/>
        </w:rPr>
        <w:fldChar w:fldCharType="end"/>
      </w:r>
    </w:p>
    <w:p w14:paraId="7A6B5845" w14:textId="30F67BA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13A.4.1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_Toc218669000 \h </w:instrText>
      </w:r>
      <w:r>
        <w:rPr>
          <w:noProof/>
        </w:rPr>
      </w:r>
      <w:r>
        <w:rPr>
          <w:noProof/>
        </w:rPr>
        <w:fldChar w:fldCharType="separate"/>
      </w:r>
      <w:r>
        <w:rPr>
          <w:noProof/>
        </w:rPr>
        <w:t>270</w:t>
      </w:r>
      <w:r>
        <w:rPr>
          <w:noProof/>
        </w:rPr>
        <w:fldChar w:fldCharType="end"/>
      </w:r>
    </w:p>
    <w:p w14:paraId="032658B7" w14:textId="1085B14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13A.4.2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_Toc218669001 \h </w:instrText>
      </w:r>
      <w:r>
        <w:rPr>
          <w:noProof/>
        </w:rPr>
      </w:r>
      <w:r>
        <w:rPr>
          <w:noProof/>
        </w:rPr>
        <w:fldChar w:fldCharType="separate"/>
      </w:r>
      <w:r>
        <w:rPr>
          <w:noProof/>
        </w:rPr>
        <w:t>270</w:t>
      </w:r>
      <w:r>
        <w:rPr>
          <w:noProof/>
        </w:rPr>
        <w:fldChar w:fldCharType="end"/>
      </w:r>
    </w:p>
    <w:p w14:paraId="71260B84" w14:textId="266ACC7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13A.4.3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_Toc218669002 \h </w:instrText>
      </w:r>
      <w:r>
        <w:rPr>
          <w:noProof/>
        </w:rPr>
      </w:r>
      <w:r>
        <w:rPr>
          <w:noProof/>
        </w:rPr>
        <w:fldChar w:fldCharType="separate"/>
      </w:r>
      <w:r>
        <w:rPr>
          <w:noProof/>
        </w:rPr>
        <w:t>270</w:t>
      </w:r>
      <w:r>
        <w:rPr>
          <w:noProof/>
        </w:rPr>
        <w:fldChar w:fldCharType="end"/>
      </w:r>
    </w:p>
    <w:p w14:paraId="5B94B925" w14:textId="00F72FE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13A.5</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_Toc218669003 \h </w:instrText>
      </w:r>
      <w:r>
        <w:rPr>
          <w:noProof/>
        </w:rPr>
      </w:r>
      <w:r>
        <w:rPr>
          <w:noProof/>
        </w:rPr>
        <w:fldChar w:fldCharType="separate"/>
      </w:r>
      <w:r>
        <w:rPr>
          <w:noProof/>
        </w:rPr>
        <w:t>270</w:t>
      </w:r>
      <w:r>
        <w:rPr>
          <w:noProof/>
        </w:rPr>
        <w:fldChar w:fldCharType="end"/>
      </w:r>
    </w:p>
    <w:p w14:paraId="738FAA76" w14:textId="5816E77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13A.5.1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_Toc218669004 \h </w:instrText>
      </w:r>
      <w:r>
        <w:rPr>
          <w:noProof/>
        </w:rPr>
      </w:r>
      <w:r>
        <w:rPr>
          <w:noProof/>
        </w:rPr>
        <w:fldChar w:fldCharType="separate"/>
      </w:r>
      <w:r>
        <w:rPr>
          <w:noProof/>
        </w:rPr>
        <w:t>270</w:t>
      </w:r>
      <w:r>
        <w:rPr>
          <w:noProof/>
        </w:rPr>
        <w:fldChar w:fldCharType="end"/>
      </w:r>
    </w:p>
    <w:p w14:paraId="698B71E4" w14:textId="527849F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13A.5.2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_Toc218669005 \h </w:instrText>
      </w:r>
      <w:r>
        <w:rPr>
          <w:noProof/>
        </w:rPr>
      </w:r>
      <w:r>
        <w:rPr>
          <w:noProof/>
        </w:rPr>
        <w:fldChar w:fldCharType="separate"/>
      </w:r>
      <w:r>
        <w:rPr>
          <w:noProof/>
        </w:rPr>
        <w:t>270</w:t>
      </w:r>
      <w:r>
        <w:rPr>
          <w:noProof/>
        </w:rPr>
        <w:fldChar w:fldCharType="end"/>
      </w:r>
    </w:p>
    <w:p w14:paraId="259D2FF1" w14:textId="28B37AA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13A.5.3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_Toc218669006 \h </w:instrText>
      </w:r>
      <w:r>
        <w:rPr>
          <w:noProof/>
        </w:rPr>
      </w:r>
      <w:r>
        <w:rPr>
          <w:noProof/>
        </w:rPr>
        <w:fldChar w:fldCharType="separate"/>
      </w:r>
      <w:r>
        <w:rPr>
          <w:noProof/>
        </w:rPr>
        <w:t>270</w:t>
      </w:r>
      <w:r>
        <w:rPr>
          <w:noProof/>
        </w:rPr>
        <w:fldChar w:fldCharType="end"/>
      </w:r>
    </w:p>
    <w:p w14:paraId="1A44EA8C" w14:textId="51C6945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13A.6</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_Toc218669007 \h </w:instrText>
      </w:r>
      <w:r>
        <w:rPr>
          <w:noProof/>
        </w:rPr>
      </w:r>
      <w:r>
        <w:rPr>
          <w:noProof/>
        </w:rPr>
        <w:fldChar w:fldCharType="separate"/>
      </w:r>
      <w:r>
        <w:rPr>
          <w:noProof/>
        </w:rPr>
        <w:t>270</w:t>
      </w:r>
      <w:r>
        <w:rPr>
          <w:noProof/>
        </w:rPr>
        <w:fldChar w:fldCharType="end"/>
      </w:r>
    </w:p>
    <w:p w14:paraId="60E6C6F6" w14:textId="0867452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13A.6.1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_Toc218669008 \h </w:instrText>
      </w:r>
      <w:r>
        <w:rPr>
          <w:noProof/>
        </w:rPr>
      </w:r>
      <w:r>
        <w:rPr>
          <w:noProof/>
        </w:rPr>
        <w:fldChar w:fldCharType="separate"/>
      </w:r>
      <w:r>
        <w:rPr>
          <w:noProof/>
        </w:rPr>
        <w:t>270</w:t>
      </w:r>
      <w:r>
        <w:rPr>
          <w:noProof/>
        </w:rPr>
        <w:fldChar w:fldCharType="end"/>
      </w:r>
    </w:p>
    <w:p w14:paraId="106BBDDC" w14:textId="4283CC0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13A.6.2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_Toc218669009 \h </w:instrText>
      </w:r>
      <w:r>
        <w:rPr>
          <w:noProof/>
        </w:rPr>
      </w:r>
      <w:r>
        <w:rPr>
          <w:noProof/>
        </w:rPr>
        <w:fldChar w:fldCharType="separate"/>
      </w:r>
      <w:r>
        <w:rPr>
          <w:noProof/>
        </w:rPr>
        <w:t>270</w:t>
      </w:r>
      <w:r>
        <w:rPr>
          <w:noProof/>
        </w:rPr>
        <w:fldChar w:fldCharType="end"/>
      </w:r>
    </w:p>
    <w:p w14:paraId="105F6961" w14:textId="0BBBBB1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13A.6.3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_Toc218669010 \h </w:instrText>
      </w:r>
      <w:r>
        <w:rPr>
          <w:noProof/>
        </w:rPr>
      </w:r>
      <w:r>
        <w:rPr>
          <w:noProof/>
        </w:rPr>
        <w:fldChar w:fldCharType="separate"/>
      </w:r>
      <w:r>
        <w:rPr>
          <w:noProof/>
        </w:rPr>
        <w:t>270</w:t>
      </w:r>
      <w:r>
        <w:rPr>
          <w:noProof/>
        </w:rPr>
        <w:fldChar w:fldCharType="end"/>
      </w:r>
    </w:p>
    <w:p w14:paraId="375A7A84" w14:textId="576D55F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13A.7</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_Toc218669011 \h </w:instrText>
      </w:r>
      <w:r>
        <w:rPr>
          <w:noProof/>
        </w:rPr>
      </w:r>
      <w:r>
        <w:rPr>
          <w:noProof/>
        </w:rPr>
        <w:fldChar w:fldCharType="separate"/>
      </w:r>
      <w:r>
        <w:rPr>
          <w:noProof/>
        </w:rPr>
        <w:t>270</w:t>
      </w:r>
      <w:r>
        <w:rPr>
          <w:noProof/>
        </w:rPr>
        <w:fldChar w:fldCharType="end"/>
      </w:r>
    </w:p>
    <w:p w14:paraId="251AF059" w14:textId="37C42B6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13A.7.1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_Toc218669012 \h </w:instrText>
      </w:r>
      <w:r>
        <w:rPr>
          <w:noProof/>
        </w:rPr>
      </w:r>
      <w:r>
        <w:rPr>
          <w:noProof/>
        </w:rPr>
        <w:fldChar w:fldCharType="separate"/>
      </w:r>
      <w:r>
        <w:rPr>
          <w:noProof/>
        </w:rPr>
        <w:t>270</w:t>
      </w:r>
      <w:r>
        <w:rPr>
          <w:noProof/>
        </w:rPr>
        <w:fldChar w:fldCharType="end"/>
      </w:r>
    </w:p>
    <w:p w14:paraId="15834A5F" w14:textId="112200A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13A.7.2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_Toc218669013 \h </w:instrText>
      </w:r>
      <w:r>
        <w:rPr>
          <w:noProof/>
        </w:rPr>
      </w:r>
      <w:r>
        <w:rPr>
          <w:noProof/>
        </w:rPr>
        <w:fldChar w:fldCharType="separate"/>
      </w:r>
      <w:r>
        <w:rPr>
          <w:noProof/>
        </w:rPr>
        <w:t>270</w:t>
      </w:r>
      <w:r>
        <w:rPr>
          <w:noProof/>
        </w:rPr>
        <w:fldChar w:fldCharType="end"/>
      </w:r>
    </w:p>
    <w:p w14:paraId="68C8CF4A" w14:textId="35823D5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13A.7.3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_Toc218669014 \h </w:instrText>
      </w:r>
      <w:r>
        <w:rPr>
          <w:noProof/>
        </w:rPr>
      </w:r>
      <w:r>
        <w:rPr>
          <w:noProof/>
        </w:rPr>
        <w:fldChar w:fldCharType="separate"/>
      </w:r>
      <w:r>
        <w:rPr>
          <w:noProof/>
        </w:rPr>
        <w:t>270</w:t>
      </w:r>
      <w:r>
        <w:rPr>
          <w:noProof/>
        </w:rPr>
        <w:fldChar w:fldCharType="end"/>
      </w:r>
    </w:p>
    <w:p w14:paraId="7AC52D3C" w14:textId="78AE08B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13A.8</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_Toc218669015 \h </w:instrText>
      </w:r>
      <w:r>
        <w:rPr>
          <w:noProof/>
        </w:rPr>
      </w:r>
      <w:r>
        <w:rPr>
          <w:noProof/>
        </w:rPr>
        <w:fldChar w:fldCharType="separate"/>
      </w:r>
      <w:r>
        <w:rPr>
          <w:noProof/>
        </w:rPr>
        <w:t>270</w:t>
      </w:r>
      <w:r>
        <w:rPr>
          <w:noProof/>
        </w:rPr>
        <w:fldChar w:fldCharType="end"/>
      </w:r>
    </w:p>
    <w:p w14:paraId="79655174" w14:textId="36A62E6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13A.8.1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_Toc218669016 \h </w:instrText>
      </w:r>
      <w:r>
        <w:rPr>
          <w:noProof/>
        </w:rPr>
      </w:r>
      <w:r>
        <w:rPr>
          <w:noProof/>
        </w:rPr>
        <w:fldChar w:fldCharType="separate"/>
      </w:r>
      <w:r>
        <w:rPr>
          <w:noProof/>
        </w:rPr>
        <w:t>270</w:t>
      </w:r>
      <w:r>
        <w:rPr>
          <w:noProof/>
        </w:rPr>
        <w:fldChar w:fldCharType="end"/>
      </w:r>
    </w:p>
    <w:p w14:paraId="3EF2B651" w14:textId="26596A3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13A.8.2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_Toc218669017 \h </w:instrText>
      </w:r>
      <w:r>
        <w:rPr>
          <w:noProof/>
        </w:rPr>
      </w:r>
      <w:r>
        <w:rPr>
          <w:noProof/>
        </w:rPr>
        <w:fldChar w:fldCharType="separate"/>
      </w:r>
      <w:r>
        <w:rPr>
          <w:noProof/>
        </w:rPr>
        <w:t>270</w:t>
      </w:r>
      <w:r>
        <w:rPr>
          <w:noProof/>
        </w:rPr>
        <w:fldChar w:fldCharType="end"/>
      </w:r>
    </w:p>
    <w:p w14:paraId="00491FEA" w14:textId="61CF9D0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13A.8.3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_Toc218669018 \h </w:instrText>
      </w:r>
      <w:r>
        <w:rPr>
          <w:noProof/>
        </w:rPr>
      </w:r>
      <w:r>
        <w:rPr>
          <w:noProof/>
        </w:rPr>
        <w:fldChar w:fldCharType="separate"/>
      </w:r>
      <w:r>
        <w:rPr>
          <w:noProof/>
        </w:rPr>
        <w:t>270</w:t>
      </w:r>
      <w:r>
        <w:rPr>
          <w:noProof/>
        </w:rPr>
        <w:fldChar w:fldCharType="end"/>
      </w:r>
    </w:p>
    <w:p w14:paraId="105A095C" w14:textId="49AA804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i-FI"/>
        </w:rPr>
        <w:t>13A.9</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_Toc218669019 \h </w:instrText>
      </w:r>
      <w:r>
        <w:rPr>
          <w:noProof/>
        </w:rPr>
      </w:r>
      <w:r>
        <w:rPr>
          <w:noProof/>
        </w:rPr>
        <w:fldChar w:fldCharType="separate"/>
      </w:r>
      <w:r>
        <w:rPr>
          <w:noProof/>
        </w:rPr>
        <w:t>271</w:t>
      </w:r>
      <w:r>
        <w:rPr>
          <w:noProof/>
        </w:rPr>
        <w:fldChar w:fldCharType="end"/>
      </w:r>
    </w:p>
    <w:p w14:paraId="6925CE7C" w14:textId="0E1AC14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13A.9.1</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_Toc218669020 \h </w:instrText>
      </w:r>
      <w:r>
        <w:rPr>
          <w:noProof/>
        </w:rPr>
      </w:r>
      <w:r>
        <w:rPr>
          <w:noProof/>
        </w:rPr>
        <w:fldChar w:fldCharType="separate"/>
      </w:r>
      <w:r>
        <w:rPr>
          <w:noProof/>
        </w:rPr>
        <w:t>271</w:t>
      </w:r>
      <w:r>
        <w:rPr>
          <w:noProof/>
        </w:rPr>
        <w:fldChar w:fldCharType="end"/>
      </w:r>
    </w:p>
    <w:p w14:paraId="6A6F5EDD" w14:textId="4FFEBA6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13A.9.2</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_Toc218669021 \h </w:instrText>
      </w:r>
      <w:r>
        <w:rPr>
          <w:noProof/>
        </w:rPr>
      </w:r>
      <w:r>
        <w:rPr>
          <w:noProof/>
        </w:rPr>
        <w:fldChar w:fldCharType="separate"/>
      </w:r>
      <w:r>
        <w:rPr>
          <w:noProof/>
        </w:rPr>
        <w:t>271</w:t>
      </w:r>
      <w:r>
        <w:rPr>
          <w:noProof/>
        </w:rPr>
        <w:fldChar w:fldCharType="end"/>
      </w:r>
    </w:p>
    <w:p w14:paraId="4D974550" w14:textId="7A583D1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i-FI"/>
        </w:rPr>
        <w:t>13A.9.3</w:t>
      </w:r>
      <w:r>
        <w:rPr>
          <w:rFonts w:asciiTheme="minorHAnsi" w:eastAsiaTheme="minorEastAsia" w:hAnsiTheme="minorHAnsi" w:cstheme="minorBidi"/>
          <w:noProof/>
          <w:kern w:val="2"/>
          <w:sz w:val="24"/>
          <w:szCs w:val="24"/>
          <w:lang w:eastAsia="en-GB"/>
          <w14:ligatures w14:val="standardContextual"/>
        </w:rPr>
        <w:tab/>
      </w:r>
      <w:r w:rsidRPr="00A50690">
        <w:rPr>
          <w:noProof/>
          <w:lang w:val="fi-FI"/>
        </w:rPr>
        <w:t>Void</w:t>
      </w:r>
      <w:r>
        <w:rPr>
          <w:noProof/>
        </w:rPr>
        <w:tab/>
      </w:r>
      <w:r>
        <w:rPr>
          <w:noProof/>
        </w:rPr>
        <w:fldChar w:fldCharType="begin"/>
      </w:r>
      <w:r>
        <w:rPr>
          <w:noProof/>
        </w:rPr>
        <w:instrText xml:space="preserve"> PAGEREF _Toc218669022 \h </w:instrText>
      </w:r>
      <w:r>
        <w:rPr>
          <w:noProof/>
        </w:rPr>
      </w:r>
      <w:r>
        <w:rPr>
          <w:noProof/>
        </w:rPr>
        <w:fldChar w:fldCharType="separate"/>
      </w:r>
      <w:r>
        <w:rPr>
          <w:noProof/>
        </w:rPr>
        <w:t>271</w:t>
      </w:r>
      <w:r>
        <w:rPr>
          <w:noProof/>
        </w:rPr>
        <w:fldChar w:fldCharType="end"/>
      </w:r>
    </w:p>
    <w:p w14:paraId="3F4ADFA9" w14:textId="3D323B4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_Toc218669023 \h </w:instrText>
      </w:r>
      <w:r>
        <w:rPr>
          <w:noProof/>
        </w:rPr>
      </w:r>
      <w:r>
        <w:rPr>
          <w:noProof/>
        </w:rPr>
        <w:fldChar w:fldCharType="separate"/>
      </w:r>
      <w:r>
        <w:rPr>
          <w:noProof/>
        </w:rPr>
        <w:t>271</w:t>
      </w:r>
      <w:r>
        <w:rPr>
          <w:noProof/>
        </w:rPr>
        <w:fldChar w:fldCharType="end"/>
      </w:r>
    </w:p>
    <w:p w14:paraId="367328D1" w14:textId="165E9A8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_Toc218669024 \h </w:instrText>
      </w:r>
      <w:r>
        <w:rPr>
          <w:noProof/>
        </w:rPr>
      </w:r>
      <w:r>
        <w:rPr>
          <w:noProof/>
        </w:rPr>
        <w:fldChar w:fldCharType="separate"/>
      </w:r>
      <w:r>
        <w:rPr>
          <w:noProof/>
        </w:rPr>
        <w:t>271</w:t>
      </w:r>
      <w:r>
        <w:rPr>
          <w:noProof/>
        </w:rPr>
        <w:fldChar w:fldCharType="end"/>
      </w:r>
    </w:p>
    <w:p w14:paraId="7AF1AC45" w14:textId="0337FE6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Underlying services</w:t>
      </w:r>
      <w:r>
        <w:rPr>
          <w:noProof/>
        </w:rPr>
        <w:tab/>
      </w:r>
      <w:r>
        <w:rPr>
          <w:noProof/>
        </w:rPr>
        <w:fldChar w:fldCharType="begin"/>
      </w:r>
      <w:r>
        <w:rPr>
          <w:noProof/>
        </w:rPr>
        <w:instrText xml:space="preserve"> PAGEREF _Toc218669025 \h </w:instrText>
      </w:r>
      <w:r>
        <w:rPr>
          <w:noProof/>
        </w:rPr>
      </w:r>
      <w:r>
        <w:rPr>
          <w:noProof/>
        </w:rPr>
        <w:fldChar w:fldCharType="separate"/>
      </w:r>
      <w:r>
        <w:rPr>
          <w:noProof/>
        </w:rPr>
        <w:t>271</w:t>
      </w:r>
      <w:r>
        <w:rPr>
          <w:noProof/>
        </w:rPr>
        <w:fldChar w:fldCharType="end"/>
      </w:r>
    </w:p>
    <w:p w14:paraId="246AC4CF" w14:textId="4F5F038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Model</w:t>
      </w:r>
      <w:r>
        <w:rPr>
          <w:noProof/>
        </w:rPr>
        <w:tab/>
      </w:r>
      <w:r>
        <w:rPr>
          <w:noProof/>
        </w:rPr>
        <w:fldChar w:fldCharType="begin"/>
      </w:r>
      <w:r>
        <w:rPr>
          <w:noProof/>
        </w:rPr>
        <w:instrText xml:space="preserve"> PAGEREF _Toc218669026 \h </w:instrText>
      </w:r>
      <w:r>
        <w:rPr>
          <w:noProof/>
        </w:rPr>
      </w:r>
      <w:r>
        <w:rPr>
          <w:noProof/>
        </w:rPr>
        <w:fldChar w:fldCharType="separate"/>
      </w:r>
      <w:r>
        <w:rPr>
          <w:noProof/>
        </w:rPr>
        <w:t>271</w:t>
      </w:r>
      <w:r>
        <w:rPr>
          <w:noProof/>
        </w:rPr>
        <w:fldChar w:fldCharType="end"/>
      </w:r>
    </w:p>
    <w:p w14:paraId="2F0D08D9" w14:textId="04DF478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Conventions</w:t>
      </w:r>
      <w:r>
        <w:rPr>
          <w:noProof/>
        </w:rPr>
        <w:tab/>
      </w:r>
      <w:r>
        <w:rPr>
          <w:noProof/>
        </w:rPr>
        <w:fldChar w:fldCharType="begin"/>
      </w:r>
      <w:r>
        <w:rPr>
          <w:noProof/>
        </w:rPr>
        <w:instrText xml:space="preserve"> PAGEREF _Toc218669027 \h </w:instrText>
      </w:r>
      <w:r>
        <w:rPr>
          <w:noProof/>
        </w:rPr>
      </w:r>
      <w:r>
        <w:rPr>
          <w:noProof/>
        </w:rPr>
        <w:fldChar w:fldCharType="separate"/>
      </w:r>
      <w:r>
        <w:rPr>
          <w:noProof/>
        </w:rPr>
        <w:t>271</w:t>
      </w:r>
      <w:r>
        <w:rPr>
          <w:noProof/>
        </w:rPr>
        <w:fldChar w:fldCharType="end"/>
      </w:r>
    </w:p>
    <w:p w14:paraId="221949E5" w14:textId="74C226FA"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Elements of procedure</w:t>
      </w:r>
      <w:r>
        <w:rPr>
          <w:noProof/>
        </w:rPr>
        <w:tab/>
      </w:r>
      <w:r>
        <w:rPr>
          <w:noProof/>
        </w:rPr>
        <w:fldChar w:fldCharType="begin"/>
      </w:r>
      <w:r>
        <w:rPr>
          <w:noProof/>
        </w:rPr>
        <w:instrText xml:space="preserve"> PAGEREF _Toc218669028 \h </w:instrText>
      </w:r>
      <w:r>
        <w:rPr>
          <w:noProof/>
        </w:rPr>
      </w:r>
      <w:r>
        <w:rPr>
          <w:noProof/>
        </w:rPr>
        <w:fldChar w:fldCharType="separate"/>
      </w:r>
      <w:r>
        <w:rPr>
          <w:noProof/>
        </w:rPr>
        <w:t>272</w:t>
      </w:r>
      <w:r>
        <w:rPr>
          <w:noProof/>
        </w:rPr>
        <w:fldChar w:fldCharType="end"/>
      </w:r>
    </w:p>
    <w:p w14:paraId="3F34A098" w14:textId="175C5E9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Handling of unknown operations</w:t>
      </w:r>
      <w:r>
        <w:rPr>
          <w:noProof/>
        </w:rPr>
        <w:tab/>
      </w:r>
      <w:r>
        <w:rPr>
          <w:noProof/>
        </w:rPr>
        <w:fldChar w:fldCharType="begin"/>
      </w:r>
      <w:r>
        <w:rPr>
          <w:noProof/>
        </w:rPr>
        <w:instrText xml:space="preserve"> PAGEREF _Toc218669029 \h </w:instrText>
      </w:r>
      <w:r>
        <w:rPr>
          <w:noProof/>
        </w:rPr>
      </w:r>
      <w:r>
        <w:rPr>
          <w:noProof/>
        </w:rPr>
        <w:fldChar w:fldCharType="separate"/>
      </w:r>
      <w:r>
        <w:rPr>
          <w:noProof/>
        </w:rPr>
        <w:t>272</w:t>
      </w:r>
      <w:r>
        <w:rPr>
          <w:noProof/>
        </w:rPr>
        <w:fldChar w:fldCharType="end"/>
      </w:r>
    </w:p>
    <w:p w14:paraId="6101CF38" w14:textId="0F8F57B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Dialogue establishment</w:t>
      </w:r>
      <w:r>
        <w:rPr>
          <w:noProof/>
        </w:rPr>
        <w:tab/>
      </w:r>
      <w:r>
        <w:rPr>
          <w:noProof/>
        </w:rPr>
        <w:fldChar w:fldCharType="begin"/>
      </w:r>
      <w:r>
        <w:rPr>
          <w:noProof/>
        </w:rPr>
        <w:instrText xml:space="preserve"> PAGEREF _Toc218669030 \h </w:instrText>
      </w:r>
      <w:r>
        <w:rPr>
          <w:noProof/>
        </w:rPr>
      </w:r>
      <w:r>
        <w:rPr>
          <w:noProof/>
        </w:rPr>
        <w:fldChar w:fldCharType="separate"/>
      </w:r>
      <w:r>
        <w:rPr>
          <w:noProof/>
        </w:rPr>
        <w:t>272</w:t>
      </w:r>
      <w:r>
        <w:rPr>
          <w:noProof/>
        </w:rPr>
        <w:fldChar w:fldCharType="end"/>
      </w:r>
    </w:p>
    <w:p w14:paraId="1D7775AE" w14:textId="046B2E5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rPr>
        <w:t>Behaviour at the initiating side</w:t>
      </w:r>
      <w:r>
        <w:rPr>
          <w:noProof/>
        </w:rPr>
        <w:tab/>
      </w:r>
      <w:r>
        <w:rPr>
          <w:noProof/>
        </w:rPr>
        <w:fldChar w:fldCharType="begin"/>
      </w:r>
      <w:r>
        <w:rPr>
          <w:noProof/>
        </w:rPr>
        <w:instrText xml:space="preserve"> PAGEREF _Toc218669031 \h </w:instrText>
      </w:r>
      <w:r>
        <w:rPr>
          <w:noProof/>
        </w:rPr>
      </w:r>
      <w:r>
        <w:rPr>
          <w:noProof/>
        </w:rPr>
        <w:fldChar w:fldCharType="separate"/>
      </w:r>
      <w:r>
        <w:rPr>
          <w:noProof/>
        </w:rPr>
        <w:t>273</w:t>
      </w:r>
      <w:r>
        <w:rPr>
          <w:noProof/>
        </w:rPr>
        <w:fldChar w:fldCharType="end"/>
      </w:r>
    </w:p>
    <w:p w14:paraId="0AEA61FD" w14:textId="4EF0FC2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rPr>
        <w:t>Behaviour at the responding side</w:t>
      </w:r>
      <w:r>
        <w:rPr>
          <w:noProof/>
        </w:rPr>
        <w:tab/>
      </w:r>
      <w:r>
        <w:rPr>
          <w:noProof/>
        </w:rPr>
        <w:fldChar w:fldCharType="begin"/>
      </w:r>
      <w:r>
        <w:rPr>
          <w:noProof/>
        </w:rPr>
        <w:instrText xml:space="preserve"> PAGEREF _Toc218669032 \h </w:instrText>
      </w:r>
      <w:r>
        <w:rPr>
          <w:noProof/>
        </w:rPr>
      </w:r>
      <w:r>
        <w:rPr>
          <w:noProof/>
        </w:rPr>
        <w:fldChar w:fldCharType="separate"/>
      </w:r>
      <w:r>
        <w:rPr>
          <w:noProof/>
        </w:rPr>
        <w:t>273</w:t>
      </w:r>
      <w:r>
        <w:rPr>
          <w:noProof/>
        </w:rPr>
        <w:fldChar w:fldCharType="end"/>
      </w:r>
    </w:p>
    <w:p w14:paraId="5CBDEF37" w14:textId="10FD67B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Dialogue continuation</w:t>
      </w:r>
      <w:r>
        <w:rPr>
          <w:noProof/>
        </w:rPr>
        <w:tab/>
      </w:r>
      <w:r>
        <w:rPr>
          <w:noProof/>
        </w:rPr>
        <w:fldChar w:fldCharType="begin"/>
      </w:r>
      <w:r>
        <w:rPr>
          <w:noProof/>
        </w:rPr>
        <w:instrText xml:space="preserve"> PAGEREF _Toc218669033 \h </w:instrText>
      </w:r>
      <w:r>
        <w:rPr>
          <w:noProof/>
        </w:rPr>
      </w:r>
      <w:r>
        <w:rPr>
          <w:noProof/>
        </w:rPr>
        <w:fldChar w:fldCharType="separate"/>
      </w:r>
      <w:r>
        <w:rPr>
          <w:noProof/>
        </w:rPr>
        <w:t>274</w:t>
      </w:r>
      <w:r>
        <w:rPr>
          <w:noProof/>
        </w:rPr>
        <w:fldChar w:fldCharType="end"/>
      </w:r>
    </w:p>
    <w:p w14:paraId="7D8EF5AE" w14:textId="2D96212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15.4</w:t>
      </w:r>
      <w:r>
        <w:rPr>
          <w:rFonts w:asciiTheme="minorHAnsi" w:eastAsiaTheme="minorEastAsia" w:hAnsiTheme="minorHAnsi" w:cstheme="minorBidi"/>
          <w:noProof/>
          <w:kern w:val="2"/>
          <w:sz w:val="24"/>
          <w:szCs w:val="24"/>
          <w:lang w:eastAsia="en-GB"/>
          <w14:ligatures w14:val="standardContextual"/>
        </w:rPr>
        <w:tab/>
      </w:r>
      <w:r>
        <w:rPr>
          <w:noProof/>
        </w:rPr>
        <w:t>Load control</w:t>
      </w:r>
      <w:r>
        <w:rPr>
          <w:noProof/>
        </w:rPr>
        <w:tab/>
      </w:r>
      <w:r>
        <w:rPr>
          <w:noProof/>
        </w:rPr>
        <w:fldChar w:fldCharType="begin"/>
      </w:r>
      <w:r>
        <w:rPr>
          <w:noProof/>
        </w:rPr>
        <w:instrText xml:space="preserve"> PAGEREF _Toc218669034 \h </w:instrText>
      </w:r>
      <w:r>
        <w:rPr>
          <w:noProof/>
        </w:rPr>
      </w:r>
      <w:r>
        <w:rPr>
          <w:noProof/>
        </w:rPr>
        <w:fldChar w:fldCharType="separate"/>
      </w:r>
      <w:r>
        <w:rPr>
          <w:noProof/>
        </w:rPr>
        <w:t>274</w:t>
      </w:r>
      <w:r>
        <w:rPr>
          <w:noProof/>
        </w:rPr>
        <w:fldChar w:fldCharType="end"/>
      </w:r>
    </w:p>
    <w:p w14:paraId="70741935" w14:textId="693AFE8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15.5</w:t>
      </w:r>
      <w:r>
        <w:rPr>
          <w:rFonts w:asciiTheme="minorHAnsi" w:eastAsiaTheme="minorEastAsia" w:hAnsiTheme="minorHAnsi" w:cstheme="minorBidi"/>
          <w:noProof/>
          <w:kern w:val="2"/>
          <w:sz w:val="24"/>
          <w:szCs w:val="24"/>
          <w:lang w:eastAsia="en-GB"/>
          <w14:ligatures w14:val="standardContextual"/>
        </w:rPr>
        <w:tab/>
      </w:r>
      <w:r>
        <w:rPr>
          <w:noProof/>
        </w:rPr>
        <w:t>Procedures for MAP specific services</w:t>
      </w:r>
      <w:r>
        <w:rPr>
          <w:noProof/>
        </w:rPr>
        <w:tab/>
      </w:r>
      <w:r>
        <w:rPr>
          <w:noProof/>
        </w:rPr>
        <w:fldChar w:fldCharType="begin"/>
      </w:r>
      <w:r>
        <w:rPr>
          <w:noProof/>
        </w:rPr>
        <w:instrText xml:space="preserve"> PAGEREF _Toc218669035 \h </w:instrText>
      </w:r>
      <w:r>
        <w:rPr>
          <w:noProof/>
        </w:rPr>
      </w:r>
      <w:r>
        <w:rPr>
          <w:noProof/>
        </w:rPr>
        <w:fldChar w:fldCharType="separate"/>
      </w:r>
      <w:r>
        <w:rPr>
          <w:noProof/>
        </w:rPr>
        <w:t>274</w:t>
      </w:r>
      <w:r>
        <w:rPr>
          <w:noProof/>
        </w:rPr>
        <w:fldChar w:fldCharType="end"/>
      </w:r>
    </w:p>
    <w:p w14:paraId="30F7EFFB" w14:textId="51C8E2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15.5.1</w:t>
      </w:r>
      <w:r>
        <w:rPr>
          <w:rFonts w:asciiTheme="minorHAnsi" w:eastAsiaTheme="minorEastAsia" w:hAnsiTheme="minorHAnsi" w:cstheme="minorBidi"/>
          <w:noProof/>
          <w:kern w:val="2"/>
          <w:sz w:val="24"/>
          <w:szCs w:val="24"/>
          <w:lang w:eastAsia="en-GB"/>
          <w14:ligatures w14:val="standardContextual"/>
        </w:rPr>
        <w:tab/>
      </w:r>
      <w:r>
        <w:rPr>
          <w:noProof/>
        </w:rPr>
        <w:t>Service invocation</w:t>
      </w:r>
      <w:r>
        <w:rPr>
          <w:noProof/>
        </w:rPr>
        <w:tab/>
      </w:r>
      <w:r>
        <w:rPr>
          <w:noProof/>
        </w:rPr>
        <w:fldChar w:fldCharType="begin"/>
      </w:r>
      <w:r>
        <w:rPr>
          <w:noProof/>
        </w:rPr>
        <w:instrText xml:space="preserve"> PAGEREF _Toc218669036 \h </w:instrText>
      </w:r>
      <w:r>
        <w:rPr>
          <w:noProof/>
        </w:rPr>
      </w:r>
      <w:r>
        <w:rPr>
          <w:noProof/>
        </w:rPr>
        <w:fldChar w:fldCharType="separate"/>
      </w:r>
      <w:r>
        <w:rPr>
          <w:noProof/>
        </w:rPr>
        <w:t>275</w:t>
      </w:r>
      <w:r>
        <w:rPr>
          <w:noProof/>
        </w:rPr>
        <w:fldChar w:fldCharType="end"/>
      </w:r>
    </w:p>
    <w:p w14:paraId="32BE2F0D" w14:textId="16AE4E4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_Toc218669037 \h </w:instrText>
      </w:r>
      <w:r>
        <w:rPr>
          <w:noProof/>
        </w:rPr>
      </w:r>
      <w:r>
        <w:rPr>
          <w:noProof/>
        </w:rPr>
        <w:fldChar w:fldCharType="separate"/>
      </w:r>
      <w:r>
        <w:rPr>
          <w:noProof/>
        </w:rPr>
        <w:t>275</w:t>
      </w:r>
      <w:r>
        <w:rPr>
          <w:noProof/>
        </w:rPr>
        <w:fldChar w:fldCharType="end"/>
      </w:r>
    </w:p>
    <w:p w14:paraId="451FC869" w14:textId="012BEC9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15.5.3</w:t>
      </w:r>
      <w:r>
        <w:rPr>
          <w:rFonts w:asciiTheme="minorHAnsi" w:eastAsiaTheme="minorEastAsia" w:hAnsiTheme="minorHAnsi" w:cstheme="minorBidi"/>
          <w:noProof/>
          <w:kern w:val="2"/>
          <w:sz w:val="24"/>
          <w:szCs w:val="24"/>
          <w:lang w:eastAsia="en-GB"/>
          <w14:ligatures w14:val="standardContextual"/>
        </w:rPr>
        <w:tab/>
      </w:r>
      <w:r>
        <w:rPr>
          <w:noProof/>
        </w:rPr>
        <w:t>Service invocation receipt</w:t>
      </w:r>
      <w:r>
        <w:rPr>
          <w:noProof/>
        </w:rPr>
        <w:tab/>
      </w:r>
      <w:r>
        <w:rPr>
          <w:noProof/>
        </w:rPr>
        <w:fldChar w:fldCharType="begin"/>
      </w:r>
      <w:r>
        <w:rPr>
          <w:noProof/>
        </w:rPr>
        <w:instrText xml:space="preserve"> PAGEREF _Toc218669038 \h </w:instrText>
      </w:r>
      <w:r>
        <w:rPr>
          <w:noProof/>
        </w:rPr>
      </w:r>
      <w:r>
        <w:rPr>
          <w:noProof/>
        </w:rPr>
        <w:fldChar w:fldCharType="separate"/>
      </w:r>
      <w:r>
        <w:rPr>
          <w:noProof/>
        </w:rPr>
        <w:t>275</w:t>
      </w:r>
      <w:r>
        <w:rPr>
          <w:noProof/>
        </w:rPr>
        <w:fldChar w:fldCharType="end"/>
      </w:r>
    </w:p>
    <w:p w14:paraId="6F5830F2" w14:textId="0999B87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_Toc218669039 \h </w:instrText>
      </w:r>
      <w:r>
        <w:rPr>
          <w:noProof/>
        </w:rPr>
      </w:r>
      <w:r>
        <w:rPr>
          <w:noProof/>
        </w:rPr>
        <w:fldChar w:fldCharType="separate"/>
      </w:r>
      <w:r>
        <w:rPr>
          <w:noProof/>
        </w:rPr>
        <w:t>275</w:t>
      </w:r>
      <w:r>
        <w:rPr>
          <w:noProof/>
        </w:rPr>
        <w:fldChar w:fldCharType="end"/>
      </w:r>
    </w:p>
    <w:p w14:paraId="255A94B9" w14:textId="1D5F3D2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15.5.5</w:t>
      </w:r>
      <w:r>
        <w:rPr>
          <w:rFonts w:asciiTheme="minorHAnsi" w:eastAsiaTheme="minorEastAsia" w:hAnsiTheme="minorHAnsi" w:cstheme="minorBidi"/>
          <w:noProof/>
          <w:kern w:val="2"/>
          <w:sz w:val="24"/>
          <w:szCs w:val="24"/>
          <w:lang w:eastAsia="en-GB"/>
          <w14:ligatures w14:val="standardContextual"/>
        </w:rPr>
        <w:tab/>
      </w:r>
      <w:r>
        <w:rPr>
          <w:noProof/>
        </w:rPr>
        <w:t>Handling of components received from TC</w:t>
      </w:r>
      <w:r>
        <w:rPr>
          <w:noProof/>
        </w:rPr>
        <w:tab/>
      </w:r>
      <w:r>
        <w:rPr>
          <w:noProof/>
        </w:rPr>
        <w:fldChar w:fldCharType="begin"/>
      </w:r>
      <w:r>
        <w:rPr>
          <w:noProof/>
        </w:rPr>
        <w:instrText xml:space="preserve"> PAGEREF _Toc218669040 \h </w:instrText>
      </w:r>
      <w:r>
        <w:rPr>
          <w:noProof/>
        </w:rPr>
      </w:r>
      <w:r>
        <w:rPr>
          <w:noProof/>
        </w:rPr>
        <w:fldChar w:fldCharType="separate"/>
      </w:r>
      <w:r>
        <w:rPr>
          <w:noProof/>
        </w:rPr>
        <w:t>275</w:t>
      </w:r>
      <w:r>
        <w:rPr>
          <w:noProof/>
        </w:rPr>
        <w:fldChar w:fldCharType="end"/>
      </w:r>
    </w:p>
    <w:p w14:paraId="1F084AC3" w14:textId="68F1941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15.6</w:t>
      </w:r>
      <w:r>
        <w:rPr>
          <w:rFonts w:asciiTheme="minorHAnsi" w:eastAsiaTheme="minorEastAsia" w:hAnsiTheme="minorHAnsi" w:cstheme="minorBidi"/>
          <w:noProof/>
          <w:kern w:val="2"/>
          <w:sz w:val="24"/>
          <w:szCs w:val="24"/>
          <w:lang w:eastAsia="en-GB"/>
          <w14:ligatures w14:val="standardContextual"/>
        </w:rPr>
        <w:tab/>
      </w:r>
      <w:r>
        <w:rPr>
          <w:noProof/>
        </w:rPr>
        <w:t>SDL descriptions</w:t>
      </w:r>
      <w:r>
        <w:rPr>
          <w:noProof/>
        </w:rPr>
        <w:tab/>
      </w:r>
      <w:r>
        <w:rPr>
          <w:noProof/>
        </w:rPr>
        <w:fldChar w:fldCharType="begin"/>
      </w:r>
      <w:r>
        <w:rPr>
          <w:noProof/>
        </w:rPr>
        <w:instrText xml:space="preserve"> PAGEREF _Toc218669041 \h </w:instrText>
      </w:r>
      <w:r>
        <w:rPr>
          <w:noProof/>
        </w:rPr>
      </w:r>
      <w:r>
        <w:rPr>
          <w:noProof/>
        </w:rPr>
        <w:fldChar w:fldCharType="separate"/>
      </w:r>
      <w:r>
        <w:rPr>
          <w:noProof/>
        </w:rPr>
        <w:t>275</w:t>
      </w:r>
      <w:r>
        <w:rPr>
          <w:noProof/>
        </w:rPr>
        <w:fldChar w:fldCharType="end"/>
      </w:r>
    </w:p>
    <w:p w14:paraId="1C28CE3E" w14:textId="23512399"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Mapping on to TC services</w:t>
      </w:r>
      <w:r>
        <w:rPr>
          <w:noProof/>
        </w:rPr>
        <w:tab/>
      </w:r>
      <w:r>
        <w:rPr>
          <w:noProof/>
        </w:rPr>
        <w:fldChar w:fldCharType="begin"/>
      </w:r>
      <w:r>
        <w:rPr>
          <w:noProof/>
        </w:rPr>
        <w:instrText xml:space="preserve"> PAGEREF _Toc218669042 \h </w:instrText>
      </w:r>
      <w:r>
        <w:rPr>
          <w:noProof/>
        </w:rPr>
      </w:r>
      <w:r>
        <w:rPr>
          <w:noProof/>
        </w:rPr>
        <w:fldChar w:fldCharType="separate"/>
      </w:r>
      <w:r>
        <w:rPr>
          <w:noProof/>
        </w:rPr>
        <w:t>308</w:t>
      </w:r>
      <w:r>
        <w:rPr>
          <w:noProof/>
        </w:rPr>
        <w:fldChar w:fldCharType="end"/>
      </w:r>
    </w:p>
    <w:p w14:paraId="647CEB3A" w14:textId="1B7CE1E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Dialogue control</w:t>
      </w:r>
      <w:r>
        <w:rPr>
          <w:noProof/>
        </w:rPr>
        <w:tab/>
      </w:r>
      <w:r>
        <w:rPr>
          <w:noProof/>
        </w:rPr>
        <w:fldChar w:fldCharType="begin"/>
      </w:r>
      <w:r>
        <w:rPr>
          <w:noProof/>
        </w:rPr>
        <w:instrText xml:space="preserve"> PAGEREF _Toc218669043 \h </w:instrText>
      </w:r>
      <w:r>
        <w:rPr>
          <w:noProof/>
        </w:rPr>
      </w:r>
      <w:r>
        <w:rPr>
          <w:noProof/>
        </w:rPr>
        <w:fldChar w:fldCharType="separate"/>
      </w:r>
      <w:r>
        <w:rPr>
          <w:noProof/>
        </w:rPr>
        <w:t>308</w:t>
      </w:r>
      <w:r>
        <w:rPr>
          <w:noProof/>
        </w:rPr>
        <w:fldChar w:fldCharType="end"/>
      </w:r>
    </w:p>
    <w:p w14:paraId="2758ED95" w14:textId="213BA94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16.1.1</w:t>
      </w:r>
      <w:r>
        <w:rPr>
          <w:rFonts w:asciiTheme="minorHAnsi" w:eastAsiaTheme="minorEastAsia" w:hAnsiTheme="minorHAnsi" w:cstheme="minorBidi"/>
          <w:noProof/>
          <w:kern w:val="2"/>
          <w:sz w:val="24"/>
          <w:szCs w:val="24"/>
          <w:lang w:eastAsia="en-GB"/>
          <w14:ligatures w14:val="standardContextual"/>
        </w:rPr>
        <w:tab/>
      </w:r>
      <w:r>
        <w:rPr>
          <w:noProof/>
        </w:rPr>
        <w:t>Directly mapped parameters</w:t>
      </w:r>
      <w:r>
        <w:rPr>
          <w:noProof/>
        </w:rPr>
        <w:tab/>
      </w:r>
      <w:r>
        <w:rPr>
          <w:noProof/>
        </w:rPr>
        <w:fldChar w:fldCharType="begin"/>
      </w:r>
      <w:r>
        <w:rPr>
          <w:noProof/>
        </w:rPr>
        <w:instrText xml:space="preserve"> PAGEREF _Toc218669044 \h </w:instrText>
      </w:r>
      <w:r>
        <w:rPr>
          <w:noProof/>
        </w:rPr>
      </w:r>
      <w:r>
        <w:rPr>
          <w:noProof/>
        </w:rPr>
        <w:fldChar w:fldCharType="separate"/>
      </w:r>
      <w:r>
        <w:rPr>
          <w:noProof/>
        </w:rPr>
        <w:t>308</w:t>
      </w:r>
      <w:r>
        <w:rPr>
          <w:noProof/>
        </w:rPr>
        <w:fldChar w:fldCharType="end"/>
      </w:r>
    </w:p>
    <w:p w14:paraId="199F3AFB" w14:textId="021F0B8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16.1.2</w:t>
      </w:r>
      <w:r>
        <w:rPr>
          <w:rFonts w:asciiTheme="minorHAnsi" w:eastAsiaTheme="minorEastAsia" w:hAnsiTheme="minorHAnsi" w:cstheme="minorBidi"/>
          <w:noProof/>
          <w:kern w:val="2"/>
          <w:sz w:val="24"/>
          <w:szCs w:val="24"/>
          <w:lang w:eastAsia="en-GB"/>
          <w14:ligatures w14:val="standardContextual"/>
        </w:rPr>
        <w:tab/>
      </w:r>
      <w:r>
        <w:rPr>
          <w:noProof/>
        </w:rPr>
        <w:t>Use of other parameters of dialogue handling primitives</w:t>
      </w:r>
      <w:r>
        <w:rPr>
          <w:noProof/>
        </w:rPr>
        <w:tab/>
      </w:r>
      <w:r>
        <w:rPr>
          <w:noProof/>
        </w:rPr>
        <w:fldChar w:fldCharType="begin"/>
      </w:r>
      <w:r>
        <w:rPr>
          <w:noProof/>
        </w:rPr>
        <w:instrText xml:space="preserve"> PAGEREF _Toc218669045 \h </w:instrText>
      </w:r>
      <w:r>
        <w:rPr>
          <w:noProof/>
        </w:rPr>
      </w:r>
      <w:r>
        <w:rPr>
          <w:noProof/>
        </w:rPr>
        <w:fldChar w:fldCharType="separate"/>
      </w:r>
      <w:r>
        <w:rPr>
          <w:noProof/>
        </w:rPr>
        <w:t>308</w:t>
      </w:r>
      <w:r>
        <w:rPr>
          <w:noProof/>
        </w:rPr>
        <w:fldChar w:fldCharType="end"/>
      </w:r>
    </w:p>
    <w:p w14:paraId="0CA67E76" w14:textId="58DC87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16.1.2.1</w:t>
      </w:r>
      <w:r>
        <w:rPr>
          <w:rFonts w:asciiTheme="minorHAnsi" w:eastAsiaTheme="minorEastAsia" w:hAnsiTheme="minorHAnsi" w:cstheme="minorBidi"/>
          <w:noProof/>
          <w:kern w:val="2"/>
          <w:sz w:val="24"/>
          <w:szCs w:val="24"/>
          <w:lang w:eastAsia="en-GB"/>
          <w14:ligatures w14:val="standardContextual"/>
        </w:rPr>
        <w:tab/>
      </w:r>
      <w:r>
        <w:rPr>
          <w:noProof/>
        </w:rPr>
        <w:t>Dialogue Id</w:t>
      </w:r>
      <w:r>
        <w:rPr>
          <w:noProof/>
        </w:rPr>
        <w:tab/>
      </w:r>
      <w:r>
        <w:rPr>
          <w:noProof/>
        </w:rPr>
        <w:fldChar w:fldCharType="begin"/>
      </w:r>
      <w:r>
        <w:rPr>
          <w:noProof/>
        </w:rPr>
        <w:instrText xml:space="preserve"> PAGEREF _Toc218669046 \h </w:instrText>
      </w:r>
      <w:r>
        <w:rPr>
          <w:noProof/>
        </w:rPr>
      </w:r>
      <w:r>
        <w:rPr>
          <w:noProof/>
        </w:rPr>
        <w:fldChar w:fldCharType="separate"/>
      </w:r>
      <w:r>
        <w:rPr>
          <w:noProof/>
        </w:rPr>
        <w:t>308</w:t>
      </w:r>
      <w:r>
        <w:rPr>
          <w:noProof/>
        </w:rPr>
        <w:fldChar w:fldCharType="end"/>
      </w:r>
    </w:p>
    <w:p w14:paraId="6A4E2F16" w14:textId="449F7C5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16.1.2.2</w:t>
      </w:r>
      <w:r>
        <w:rPr>
          <w:rFonts w:asciiTheme="minorHAnsi" w:eastAsiaTheme="minorEastAsia" w:hAnsiTheme="minorHAnsi" w:cstheme="minorBidi"/>
          <w:noProof/>
          <w:kern w:val="2"/>
          <w:sz w:val="24"/>
          <w:szCs w:val="24"/>
          <w:lang w:eastAsia="en-GB"/>
          <w14:ligatures w14:val="standardContextual"/>
        </w:rPr>
        <w:tab/>
      </w:r>
      <w:r>
        <w:rPr>
          <w:noProof/>
        </w:rPr>
        <w:t>Application-context-name</w:t>
      </w:r>
      <w:r>
        <w:rPr>
          <w:noProof/>
        </w:rPr>
        <w:tab/>
      </w:r>
      <w:r>
        <w:rPr>
          <w:noProof/>
        </w:rPr>
        <w:fldChar w:fldCharType="begin"/>
      </w:r>
      <w:r>
        <w:rPr>
          <w:noProof/>
        </w:rPr>
        <w:instrText xml:space="preserve"> PAGEREF _Toc218669047 \h </w:instrText>
      </w:r>
      <w:r>
        <w:rPr>
          <w:noProof/>
        </w:rPr>
      </w:r>
      <w:r>
        <w:rPr>
          <w:noProof/>
        </w:rPr>
        <w:fldChar w:fldCharType="separate"/>
      </w:r>
      <w:r>
        <w:rPr>
          <w:noProof/>
        </w:rPr>
        <w:t>308</w:t>
      </w:r>
      <w:r>
        <w:rPr>
          <w:noProof/>
        </w:rPr>
        <w:fldChar w:fldCharType="end"/>
      </w:r>
    </w:p>
    <w:p w14:paraId="54713E00" w14:textId="2EEBEE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16.1.2.3</w:t>
      </w:r>
      <w:r>
        <w:rPr>
          <w:rFonts w:asciiTheme="minorHAnsi" w:eastAsiaTheme="minorEastAsia" w:hAnsiTheme="minorHAnsi" w:cstheme="minorBidi"/>
          <w:noProof/>
          <w:kern w:val="2"/>
          <w:sz w:val="24"/>
          <w:szCs w:val="24"/>
          <w:lang w:eastAsia="en-GB"/>
          <w14:ligatures w14:val="standardContextual"/>
        </w:rPr>
        <w:tab/>
      </w:r>
      <w:r>
        <w:rPr>
          <w:noProof/>
        </w:rPr>
        <w:t>User information</w:t>
      </w:r>
      <w:r>
        <w:rPr>
          <w:noProof/>
        </w:rPr>
        <w:tab/>
      </w:r>
      <w:r>
        <w:rPr>
          <w:noProof/>
        </w:rPr>
        <w:fldChar w:fldCharType="begin"/>
      </w:r>
      <w:r>
        <w:rPr>
          <w:noProof/>
        </w:rPr>
        <w:instrText xml:space="preserve"> PAGEREF _Toc218669048 \h </w:instrText>
      </w:r>
      <w:r>
        <w:rPr>
          <w:noProof/>
        </w:rPr>
      </w:r>
      <w:r>
        <w:rPr>
          <w:noProof/>
        </w:rPr>
        <w:fldChar w:fldCharType="separate"/>
      </w:r>
      <w:r>
        <w:rPr>
          <w:noProof/>
        </w:rPr>
        <w:t>308</w:t>
      </w:r>
      <w:r>
        <w:rPr>
          <w:noProof/>
        </w:rPr>
        <w:fldChar w:fldCharType="end"/>
      </w:r>
    </w:p>
    <w:p w14:paraId="17646C21" w14:textId="4F5503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16.1.2.4</w:t>
      </w:r>
      <w:r>
        <w:rPr>
          <w:rFonts w:asciiTheme="minorHAnsi" w:eastAsiaTheme="minorEastAsia" w:hAnsiTheme="minorHAnsi" w:cstheme="minorBidi"/>
          <w:noProof/>
          <w:kern w:val="2"/>
          <w:sz w:val="24"/>
          <w:szCs w:val="24"/>
          <w:lang w:eastAsia="en-GB"/>
          <w14:ligatures w14:val="standardContextual"/>
        </w:rPr>
        <w:tab/>
      </w:r>
      <w:r>
        <w:rPr>
          <w:noProof/>
        </w:rPr>
        <w:t>Component present</w:t>
      </w:r>
      <w:r>
        <w:rPr>
          <w:noProof/>
        </w:rPr>
        <w:tab/>
      </w:r>
      <w:r>
        <w:rPr>
          <w:noProof/>
        </w:rPr>
        <w:fldChar w:fldCharType="begin"/>
      </w:r>
      <w:r>
        <w:rPr>
          <w:noProof/>
        </w:rPr>
        <w:instrText xml:space="preserve"> PAGEREF _Toc218669049 \h </w:instrText>
      </w:r>
      <w:r>
        <w:rPr>
          <w:noProof/>
        </w:rPr>
      </w:r>
      <w:r>
        <w:rPr>
          <w:noProof/>
        </w:rPr>
        <w:fldChar w:fldCharType="separate"/>
      </w:r>
      <w:r>
        <w:rPr>
          <w:noProof/>
        </w:rPr>
        <w:t>308</w:t>
      </w:r>
      <w:r>
        <w:rPr>
          <w:noProof/>
        </w:rPr>
        <w:fldChar w:fldCharType="end"/>
      </w:r>
    </w:p>
    <w:p w14:paraId="0294F792" w14:textId="4DBD41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16.1.2.5</w:t>
      </w:r>
      <w:r>
        <w:rPr>
          <w:rFonts w:asciiTheme="minorHAnsi" w:eastAsiaTheme="minorEastAsia" w:hAnsiTheme="minorHAnsi" w:cstheme="minorBidi"/>
          <w:noProof/>
          <w:kern w:val="2"/>
          <w:sz w:val="24"/>
          <w:szCs w:val="24"/>
          <w:lang w:eastAsia="en-GB"/>
          <w14:ligatures w14:val="standardContextual"/>
        </w:rPr>
        <w:tab/>
      </w:r>
      <w:r>
        <w:rPr>
          <w:noProof/>
        </w:rPr>
        <w:t>Termination</w:t>
      </w:r>
      <w:r>
        <w:rPr>
          <w:noProof/>
        </w:rPr>
        <w:tab/>
      </w:r>
      <w:r>
        <w:rPr>
          <w:noProof/>
        </w:rPr>
        <w:fldChar w:fldCharType="begin"/>
      </w:r>
      <w:r>
        <w:rPr>
          <w:noProof/>
        </w:rPr>
        <w:instrText xml:space="preserve"> PAGEREF _Toc218669050 \h </w:instrText>
      </w:r>
      <w:r>
        <w:rPr>
          <w:noProof/>
        </w:rPr>
      </w:r>
      <w:r>
        <w:rPr>
          <w:noProof/>
        </w:rPr>
        <w:fldChar w:fldCharType="separate"/>
      </w:r>
      <w:r>
        <w:rPr>
          <w:noProof/>
        </w:rPr>
        <w:t>308</w:t>
      </w:r>
      <w:r>
        <w:rPr>
          <w:noProof/>
        </w:rPr>
        <w:fldChar w:fldCharType="end"/>
      </w:r>
    </w:p>
    <w:p w14:paraId="27EA5DC1" w14:textId="1B63D64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16.1.2.6</w:t>
      </w:r>
      <w:r>
        <w:rPr>
          <w:rFonts w:asciiTheme="minorHAnsi" w:eastAsiaTheme="minorEastAsia" w:hAnsiTheme="minorHAnsi" w:cstheme="minorBidi"/>
          <w:noProof/>
          <w:kern w:val="2"/>
          <w:sz w:val="24"/>
          <w:szCs w:val="24"/>
          <w:lang w:eastAsia="en-GB"/>
          <w14:ligatures w14:val="standardContextual"/>
        </w:rPr>
        <w:tab/>
      </w:r>
      <w:r>
        <w:rPr>
          <w:noProof/>
        </w:rPr>
        <w:t>P-Abort-Cause</w:t>
      </w:r>
      <w:r>
        <w:rPr>
          <w:noProof/>
        </w:rPr>
        <w:tab/>
      </w:r>
      <w:r>
        <w:rPr>
          <w:noProof/>
        </w:rPr>
        <w:fldChar w:fldCharType="begin"/>
      </w:r>
      <w:r>
        <w:rPr>
          <w:noProof/>
        </w:rPr>
        <w:instrText xml:space="preserve"> PAGEREF _Toc218669051 \h </w:instrText>
      </w:r>
      <w:r>
        <w:rPr>
          <w:noProof/>
        </w:rPr>
      </w:r>
      <w:r>
        <w:rPr>
          <w:noProof/>
        </w:rPr>
        <w:fldChar w:fldCharType="separate"/>
      </w:r>
      <w:r>
        <w:rPr>
          <w:noProof/>
        </w:rPr>
        <w:t>308</w:t>
      </w:r>
      <w:r>
        <w:rPr>
          <w:noProof/>
        </w:rPr>
        <w:fldChar w:fldCharType="end"/>
      </w:r>
    </w:p>
    <w:p w14:paraId="651B740E" w14:textId="67377FC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16.1.2.7</w:t>
      </w:r>
      <w:r>
        <w:rPr>
          <w:rFonts w:asciiTheme="minorHAnsi" w:eastAsiaTheme="minorEastAsia" w:hAnsiTheme="minorHAnsi" w:cstheme="minorBidi"/>
          <w:noProof/>
          <w:kern w:val="2"/>
          <w:sz w:val="24"/>
          <w:szCs w:val="24"/>
          <w:lang w:eastAsia="en-GB"/>
          <w14:ligatures w14:val="standardContextual"/>
        </w:rPr>
        <w:tab/>
      </w:r>
      <w:r>
        <w:rPr>
          <w:noProof/>
        </w:rPr>
        <w:t>Quality of service</w:t>
      </w:r>
      <w:r>
        <w:rPr>
          <w:noProof/>
        </w:rPr>
        <w:tab/>
      </w:r>
      <w:r>
        <w:rPr>
          <w:noProof/>
        </w:rPr>
        <w:fldChar w:fldCharType="begin"/>
      </w:r>
      <w:r>
        <w:rPr>
          <w:noProof/>
        </w:rPr>
        <w:instrText xml:space="preserve"> PAGEREF _Toc218669052 \h </w:instrText>
      </w:r>
      <w:r>
        <w:rPr>
          <w:noProof/>
        </w:rPr>
      </w:r>
      <w:r>
        <w:rPr>
          <w:noProof/>
        </w:rPr>
        <w:fldChar w:fldCharType="separate"/>
      </w:r>
      <w:r>
        <w:rPr>
          <w:noProof/>
        </w:rPr>
        <w:t>308</w:t>
      </w:r>
      <w:r>
        <w:rPr>
          <w:noProof/>
        </w:rPr>
        <w:fldChar w:fldCharType="end"/>
      </w:r>
    </w:p>
    <w:p w14:paraId="69401DBE" w14:textId="4D07059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Service specific procedures</w:t>
      </w:r>
      <w:r>
        <w:rPr>
          <w:noProof/>
        </w:rPr>
        <w:tab/>
      </w:r>
      <w:r>
        <w:rPr>
          <w:noProof/>
        </w:rPr>
        <w:fldChar w:fldCharType="begin"/>
      </w:r>
      <w:r>
        <w:rPr>
          <w:noProof/>
        </w:rPr>
        <w:instrText xml:space="preserve"> PAGEREF _Toc218669053 \h </w:instrText>
      </w:r>
      <w:r>
        <w:rPr>
          <w:noProof/>
        </w:rPr>
      </w:r>
      <w:r>
        <w:rPr>
          <w:noProof/>
        </w:rPr>
        <w:fldChar w:fldCharType="separate"/>
      </w:r>
      <w:r>
        <w:rPr>
          <w:noProof/>
        </w:rPr>
        <w:t>309</w:t>
      </w:r>
      <w:r>
        <w:rPr>
          <w:noProof/>
        </w:rPr>
        <w:fldChar w:fldCharType="end"/>
      </w:r>
    </w:p>
    <w:p w14:paraId="5BC1E800" w14:textId="0A2E3BE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Directly mapped parameters</w:t>
      </w:r>
      <w:r>
        <w:rPr>
          <w:noProof/>
        </w:rPr>
        <w:tab/>
      </w:r>
      <w:r>
        <w:rPr>
          <w:noProof/>
        </w:rPr>
        <w:fldChar w:fldCharType="begin"/>
      </w:r>
      <w:r>
        <w:rPr>
          <w:noProof/>
        </w:rPr>
        <w:instrText xml:space="preserve"> PAGEREF _Toc218669054 \h </w:instrText>
      </w:r>
      <w:r>
        <w:rPr>
          <w:noProof/>
        </w:rPr>
      </w:r>
      <w:r>
        <w:rPr>
          <w:noProof/>
        </w:rPr>
        <w:fldChar w:fldCharType="separate"/>
      </w:r>
      <w:r>
        <w:rPr>
          <w:noProof/>
        </w:rPr>
        <w:t>309</w:t>
      </w:r>
      <w:r>
        <w:rPr>
          <w:noProof/>
        </w:rPr>
        <w:fldChar w:fldCharType="end"/>
      </w:r>
    </w:p>
    <w:p w14:paraId="38EE2A02" w14:textId="77079FC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Use of other parameters of component handling primitives</w:t>
      </w:r>
      <w:r>
        <w:rPr>
          <w:noProof/>
        </w:rPr>
        <w:tab/>
      </w:r>
      <w:r>
        <w:rPr>
          <w:noProof/>
        </w:rPr>
        <w:fldChar w:fldCharType="begin"/>
      </w:r>
      <w:r>
        <w:rPr>
          <w:noProof/>
        </w:rPr>
        <w:instrText xml:space="preserve"> PAGEREF _Toc218669055 \h </w:instrText>
      </w:r>
      <w:r>
        <w:rPr>
          <w:noProof/>
        </w:rPr>
      </w:r>
      <w:r>
        <w:rPr>
          <w:noProof/>
        </w:rPr>
        <w:fldChar w:fldCharType="separate"/>
      </w:r>
      <w:r>
        <w:rPr>
          <w:noProof/>
        </w:rPr>
        <w:t>309</w:t>
      </w:r>
      <w:r>
        <w:rPr>
          <w:noProof/>
        </w:rPr>
        <w:fldChar w:fldCharType="end"/>
      </w:r>
    </w:p>
    <w:p w14:paraId="23CE58AF" w14:textId="3F58B81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16.2.2.1</w:t>
      </w:r>
      <w:r>
        <w:rPr>
          <w:rFonts w:asciiTheme="minorHAnsi" w:eastAsiaTheme="minorEastAsia" w:hAnsiTheme="minorHAnsi" w:cstheme="minorBidi"/>
          <w:noProof/>
          <w:kern w:val="2"/>
          <w:sz w:val="24"/>
          <w:szCs w:val="24"/>
          <w:lang w:eastAsia="en-GB"/>
          <w14:ligatures w14:val="standardContextual"/>
        </w:rPr>
        <w:tab/>
      </w:r>
      <w:r>
        <w:rPr>
          <w:noProof/>
        </w:rPr>
        <w:t>Dialogue Id</w:t>
      </w:r>
      <w:r>
        <w:rPr>
          <w:noProof/>
        </w:rPr>
        <w:tab/>
      </w:r>
      <w:r>
        <w:rPr>
          <w:noProof/>
        </w:rPr>
        <w:fldChar w:fldCharType="begin"/>
      </w:r>
      <w:r>
        <w:rPr>
          <w:noProof/>
        </w:rPr>
        <w:instrText xml:space="preserve"> PAGEREF _Toc218669056 \h </w:instrText>
      </w:r>
      <w:r>
        <w:rPr>
          <w:noProof/>
        </w:rPr>
      </w:r>
      <w:r>
        <w:rPr>
          <w:noProof/>
        </w:rPr>
        <w:fldChar w:fldCharType="separate"/>
      </w:r>
      <w:r>
        <w:rPr>
          <w:noProof/>
        </w:rPr>
        <w:t>309</w:t>
      </w:r>
      <w:r>
        <w:rPr>
          <w:noProof/>
        </w:rPr>
        <w:fldChar w:fldCharType="end"/>
      </w:r>
    </w:p>
    <w:p w14:paraId="3E2CEFC4" w14:textId="7B4D92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16.2.2.2</w:t>
      </w:r>
      <w:r>
        <w:rPr>
          <w:rFonts w:asciiTheme="minorHAnsi" w:eastAsiaTheme="minorEastAsia" w:hAnsiTheme="minorHAnsi" w:cstheme="minorBidi"/>
          <w:noProof/>
          <w:kern w:val="2"/>
          <w:sz w:val="24"/>
          <w:szCs w:val="24"/>
          <w:lang w:eastAsia="en-GB"/>
          <w14:ligatures w14:val="standardContextual"/>
        </w:rPr>
        <w:tab/>
      </w:r>
      <w:r>
        <w:rPr>
          <w:noProof/>
        </w:rPr>
        <w:t>Class</w:t>
      </w:r>
      <w:r>
        <w:rPr>
          <w:noProof/>
        </w:rPr>
        <w:tab/>
      </w:r>
      <w:r>
        <w:rPr>
          <w:noProof/>
        </w:rPr>
        <w:fldChar w:fldCharType="begin"/>
      </w:r>
      <w:r>
        <w:rPr>
          <w:noProof/>
        </w:rPr>
        <w:instrText xml:space="preserve"> PAGEREF _Toc218669057 \h </w:instrText>
      </w:r>
      <w:r>
        <w:rPr>
          <w:noProof/>
        </w:rPr>
      </w:r>
      <w:r>
        <w:rPr>
          <w:noProof/>
        </w:rPr>
        <w:fldChar w:fldCharType="separate"/>
      </w:r>
      <w:r>
        <w:rPr>
          <w:noProof/>
        </w:rPr>
        <w:t>309</w:t>
      </w:r>
      <w:r>
        <w:rPr>
          <w:noProof/>
        </w:rPr>
        <w:fldChar w:fldCharType="end"/>
      </w:r>
    </w:p>
    <w:p w14:paraId="5CF702E6" w14:textId="0E61933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16.2.2.3</w:t>
      </w:r>
      <w:r>
        <w:rPr>
          <w:rFonts w:asciiTheme="minorHAnsi" w:eastAsiaTheme="minorEastAsia" w:hAnsiTheme="minorHAnsi" w:cstheme="minorBidi"/>
          <w:noProof/>
          <w:kern w:val="2"/>
          <w:sz w:val="24"/>
          <w:szCs w:val="24"/>
          <w:lang w:eastAsia="en-GB"/>
          <w14:ligatures w14:val="standardContextual"/>
        </w:rPr>
        <w:tab/>
      </w:r>
      <w:r>
        <w:rPr>
          <w:noProof/>
        </w:rPr>
        <w:t>Linked Id</w:t>
      </w:r>
      <w:r>
        <w:rPr>
          <w:noProof/>
        </w:rPr>
        <w:tab/>
      </w:r>
      <w:r>
        <w:rPr>
          <w:noProof/>
        </w:rPr>
        <w:fldChar w:fldCharType="begin"/>
      </w:r>
      <w:r>
        <w:rPr>
          <w:noProof/>
        </w:rPr>
        <w:instrText xml:space="preserve"> PAGEREF _Toc218669058 \h </w:instrText>
      </w:r>
      <w:r>
        <w:rPr>
          <w:noProof/>
        </w:rPr>
      </w:r>
      <w:r>
        <w:rPr>
          <w:noProof/>
        </w:rPr>
        <w:fldChar w:fldCharType="separate"/>
      </w:r>
      <w:r>
        <w:rPr>
          <w:noProof/>
        </w:rPr>
        <w:t>309</w:t>
      </w:r>
      <w:r>
        <w:rPr>
          <w:noProof/>
        </w:rPr>
        <w:fldChar w:fldCharType="end"/>
      </w:r>
    </w:p>
    <w:p w14:paraId="0B372373" w14:textId="0AC69EB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16.2.2.4</w:t>
      </w:r>
      <w:r>
        <w:rPr>
          <w:rFonts w:asciiTheme="minorHAnsi" w:eastAsiaTheme="minorEastAsia" w:hAnsiTheme="minorHAnsi" w:cstheme="minorBidi"/>
          <w:noProof/>
          <w:kern w:val="2"/>
          <w:sz w:val="24"/>
          <w:szCs w:val="24"/>
          <w:lang w:eastAsia="en-GB"/>
          <w14:ligatures w14:val="standardContextual"/>
        </w:rPr>
        <w:tab/>
      </w:r>
      <w:r>
        <w:rPr>
          <w:noProof/>
        </w:rPr>
        <w:t>Operation</w:t>
      </w:r>
      <w:r>
        <w:rPr>
          <w:noProof/>
        </w:rPr>
        <w:tab/>
      </w:r>
      <w:r>
        <w:rPr>
          <w:noProof/>
        </w:rPr>
        <w:fldChar w:fldCharType="begin"/>
      </w:r>
      <w:r>
        <w:rPr>
          <w:noProof/>
        </w:rPr>
        <w:instrText xml:space="preserve"> PAGEREF _Toc218669059 \h </w:instrText>
      </w:r>
      <w:r>
        <w:rPr>
          <w:noProof/>
        </w:rPr>
      </w:r>
      <w:r>
        <w:rPr>
          <w:noProof/>
        </w:rPr>
        <w:fldChar w:fldCharType="separate"/>
      </w:r>
      <w:r>
        <w:rPr>
          <w:noProof/>
        </w:rPr>
        <w:t>310</w:t>
      </w:r>
      <w:r>
        <w:rPr>
          <w:noProof/>
        </w:rPr>
        <w:fldChar w:fldCharType="end"/>
      </w:r>
    </w:p>
    <w:p w14:paraId="5D57A9D9" w14:textId="35B0117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16.2.2.5</w:t>
      </w:r>
      <w:r>
        <w:rPr>
          <w:rFonts w:asciiTheme="minorHAnsi" w:eastAsiaTheme="minorEastAsia" w:hAnsiTheme="minorHAnsi" w:cstheme="minorBidi"/>
          <w:noProof/>
          <w:kern w:val="2"/>
          <w:sz w:val="24"/>
          <w:szCs w:val="24"/>
          <w:lang w:eastAsia="en-GB"/>
          <w14:ligatures w14:val="standardContextual"/>
        </w:rPr>
        <w:tab/>
      </w:r>
      <w:r>
        <w:rPr>
          <w:noProof/>
        </w:rPr>
        <w:t>Error</w:t>
      </w:r>
      <w:r>
        <w:rPr>
          <w:noProof/>
        </w:rPr>
        <w:tab/>
      </w:r>
      <w:r>
        <w:rPr>
          <w:noProof/>
        </w:rPr>
        <w:fldChar w:fldCharType="begin"/>
      </w:r>
      <w:r>
        <w:rPr>
          <w:noProof/>
        </w:rPr>
        <w:instrText xml:space="preserve"> PAGEREF _Toc218669060 \h </w:instrText>
      </w:r>
      <w:r>
        <w:rPr>
          <w:noProof/>
        </w:rPr>
      </w:r>
      <w:r>
        <w:rPr>
          <w:noProof/>
        </w:rPr>
        <w:fldChar w:fldCharType="separate"/>
      </w:r>
      <w:r>
        <w:rPr>
          <w:noProof/>
        </w:rPr>
        <w:t>311</w:t>
      </w:r>
      <w:r>
        <w:rPr>
          <w:noProof/>
        </w:rPr>
        <w:fldChar w:fldCharType="end"/>
      </w:r>
    </w:p>
    <w:p w14:paraId="071BD715" w14:textId="6EAEDFC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16.2.2.6</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_Toc218669061 \h </w:instrText>
      </w:r>
      <w:r>
        <w:rPr>
          <w:noProof/>
        </w:rPr>
      </w:r>
      <w:r>
        <w:rPr>
          <w:noProof/>
        </w:rPr>
        <w:fldChar w:fldCharType="separate"/>
      </w:r>
      <w:r>
        <w:rPr>
          <w:noProof/>
        </w:rPr>
        <w:t>311</w:t>
      </w:r>
      <w:r>
        <w:rPr>
          <w:noProof/>
        </w:rPr>
        <w:fldChar w:fldCharType="end"/>
      </w:r>
    </w:p>
    <w:p w14:paraId="5216EDA9" w14:textId="10175D4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16.2.2.7</w:t>
      </w:r>
      <w:r>
        <w:rPr>
          <w:rFonts w:asciiTheme="minorHAnsi" w:eastAsiaTheme="minorEastAsia" w:hAnsiTheme="minorHAnsi" w:cstheme="minorBidi"/>
          <w:noProof/>
          <w:kern w:val="2"/>
          <w:sz w:val="24"/>
          <w:szCs w:val="24"/>
          <w:lang w:eastAsia="en-GB"/>
          <w14:ligatures w14:val="standardContextual"/>
        </w:rPr>
        <w:tab/>
      </w:r>
      <w:r>
        <w:rPr>
          <w:noProof/>
        </w:rPr>
        <w:t>Time out</w:t>
      </w:r>
      <w:r>
        <w:rPr>
          <w:noProof/>
        </w:rPr>
        <w:tab/>
      </w:r>
      <w:r>
        <w:rPr>
          <w:noProof/>
        </w:rPr>
        <w:fldChar w:fldCharType="begin"/>
      </w:r>
      <w:r>
        <w:rPr>
          <w:noProof/>
        </w:rPr>
        <w:instrText xml:space="preserve"> PAGEREF _Toc218669062 \h </w:instrText>
      </w:r>
      <w:r>
        <w:rPr>
          <w:noProof/>
        </w:rPr>
      </w:r>
      <w:r>
        <w:rPr>
          <w:noProof/>
        </w:rPr>
        <w:fldChar w:fldCharType="separate"/>
      </w:r>
      <w:r>
        <w:rPr>
          <w:noProof/>
        </w:rPr>
        <w:t>311</w:t>
      </w:r>
      <w:r>
        <w:rPr>
          <w:noProof/>
        </w:rPr>
        <w:fldChar w:fldCharType="end"/>
      </w:r>
    </w:p>
    <w:p w14:paraId="54A84C9A" w14:textId="2B082F4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16.2.2.8</w:t>
      </w:r>
      <w:r>
        <w:rPr>
          <w:rFonts w:asciiTheme="minorHAnsi" w:eastAsiaTheme="minorEastAsia" w:hAnsiTheme="minorHAnsi" w:cstheme="minorBidi"/>
          <w:noProof/>
          <w:kern w:val="2"/>
          <w:sz w:val="24"/>
          <w:szCs w:val="24"/>
          <w:lang w:eastAsia="en-GB"/>
          <w14:ligatures w14:val="standardContextual"/>
        </w:rPr>
        <w:tab/>
      </w:r>
      <w:r>
        <w:rPr>
          <w:noProof/>
        </w:rPr>
        <w:t>Last component</w:t>
      </w:r>
      <w:r>
        <w:rPr>
          <w:noProof/>
        </w:rPr>
        <w:tab/>
      </w:r>
      <w:r>
        <w:rPr>
          <w:noProof/>
        </w:rPr>
        <w:fldChar w:fldCharType="begin"/>
      </w:r>
      <w:r>
        <w:rPr>
          <w:noProof/>
        </w:rPr>
        <w:instrText xml:space="preserve"> PAGEREF _Toc218669063 \h </w:instrText>
      </w:r>
      <w:r>
        <w:rPr>
          <w:noProof/>
        </w:rPr>
      </w:r>
      <w:r>
        <w:rPr>
          <w:noProof/>
        </w:rPr>
        <w:fldChar w:fldCharType="separate"/>
      </w:r>
      <w:r>
        <w:rPr>
          <w:noProof/>
        </w:rPr>
        <w:t>311</w:t>
      </w:r>
      <w:r>
        <w:rPr>
          <w:noProof/>
        </w:rPr>
        <w:fldChar w:fldCharType="end"/>
      </w:r>
    </w:p>
    <w:p w14:paraId="578F927A" w14:textId="02FC51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16.2.2.9</w:t>
      </w:r>
      <w:r>
        <w:rPr>
          <w:rFonts w:asciiTheme="minorHAnsi" w:eastAsiaTheme="minorEastAsia" w:hAnsiTheme="minorHAnsi" w:cstheme="minorBidi"/>
          <w:noProof/>
          <w:kern w:val="2"/>
          <w:sz w:val="24"/>
          <w:szCs w:val="24"/>
          <w:lang w:eastAsia="en-GB"/>
          <w14:ligatures w14:val="standardContextual"/>
        </w:rPr>
        <w:tab/>
      </w:r>
      <w:r>
        <w:rPr>
          <w:noProof/>
        </w:rPr>
        <w:t>Problem code</w:t>
      </w:r>
      <w:r>
        <w:rPr>
          <w:noProof/>
        </w:rPr>
        <w:tab/>
      </w:r>
      <w:r>
        <w:rPr>
          <w:noProof/>
        </w:rPr>
        <w:fldChar w:fldCharType="begin"/>
      </w:r>
      <w:r>
        <w:rPr>
          <w:noProof/>
        </w:rPr>
        <w:instrText xml:space="preserve"> PAGEREF _Toc218669064 \h </w:instrText>
      </w:r>
      <w:r>
        <w:rPr>
          <w:noProof/>
        </w:rPr>
      </w:r>
      <w:r>
        <w:rPr>
          <w:noProof/>
        </w:rPr>
        <w:fldChar w:fldCharType="separate"/>
      </w:r>
      <w:r>
        <w:rPr>
          <w:noProof/>
        </w:rPr>
        <w:t>311</w:t>
      </w:r>
      <w:r>
        <w:rPr>
          <w:noProof/>
        </w:rPr>
        <w:fldChar w:fldCharType="end"/>
      </w:r>
    </w:p>
    <w:p w14:paraId="39F326B1" w14:textId="73192B61"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16.2.2.9.1</w:t>
      </w:r>
      <w:r>
        <w:rPr>
          <w:rFonts w:asciiTheme="minorHAnsi" w:eastAsiaTheme="minorEastAsia" w:hAnsiTheme="minorHAnsi" w:cstheme="minorBidi"/>
          <w:noProof/>
          <w:kern w:val="2"/>
          <w:sz w:val="24"/>
          <w:szCs w:val="24"/>
          <w:lang w:eastAsia="en-GB"/>
          <w14:ligatures w14:val="standardContextual"/>
        </w:rPr>
        <w:tab/>
      </w:r>
      <w:r>
        <w:rPr>
          <w:noProof/>
        </w:rPr>
        <w:t>Mapping to MAP User Error</w:t>
      </w:r>
      <w:r>
        <w:rPr>
          <w:noProof/>
        </w:rPr>
        <w:tab/>
      </w:r>
      <w:r>
        <w:rPr>
          <w:noProof/>
        </w:rPr>
        <w:fldChar w:fldCharType="begin"/>
      </w:r>
      <w:r>
        <w:rPr>
          <w:noProof/>
        </w:rPr>
        <w:instrText xml:space="preserve"> PAGEREF _Toc218669065 \h </w:instrText>
      </w:r>
      <w:r>
        <w:rPr>
          <w:noProof/>
        </w:rPr>
      </w:r>
      <w:r>
        <w:rPr>
          <w:noProof/>
        </w:rPr>
        <w:fldChar w:fldCharType="separate"/>
      </w:r>
      <w:r>
        <w:rPr>
          <w:noProof/>
        </w:rPr>
        <w:t>311</w:t>
      </w:r>
      <w:r>
        <w:rPr>
          <w:noProof/>
        </w:rPr>
        <w:fldChar w:fldCharType="end"/>
      </w:r>
    </w:p>
    <w:p w14:paraId="40201C02" w14:textId="17ACFAAB"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16.2.2.9.2</w:t>
      </w:r>
      <w:r>
        <w:rPr>
          <w:rFonts w:asciiTheme="minorHAnsi" w:eastAsiaTheme="minorEastAsia" w:hAnsiTheme="minorHAnsi" w:cstheme="minorBidi"/>
          <w:noProof/>
          <w:kern w:val="2"/>
          <w:sz w:val="24"/>
          <w:szCs w:val="24"/>
          <w:lang w:eastAsia="en-GB"/>
          <w14:ligatures w14:val="standardContextual"/>
        </w:rPr>
        <w:tab/>
      </w:r>
      <w:r>
        <w:rPr>
          <w:noProof/>
        </w:rPr>
        <w:t>Mapping to MAP Provider Error parameter</w:t>
      </w:r>
      <w:r>
        <w:rPr>
          <w:noProof/>
        </w:rPr>
        <w:tab/>
      </w:r>
      <w:r>
        <w:rPr>
          <w:noProof/>
        </w:rPr>
        <w:fldChar w:fldCharType="begin"/>
      </w:r>
      <w:r>
        <w:rPr>
          <w:noProof/>
        </w:rPr>
        <w:instrText xml:space="preserve"> PAGEREF _Toc218669066 \h </w:instrText>
      </w:r>
      <w:r>
        <w:rPr>
          <w:noProof/>
        </w:rPr>
      </w:r>
      <w:r>
        <w:rPr>
          <w:noProof/>
        </w:rPr>
        <w:fldChar w:fldCharType="separate"/>
      </w:r>
      <w:r>
        <w:rPr>
          <w:noProof/>
        </w:rPr>
        <w:t>312</w:t>
      </w:r>
      <w:r>
        <w:rPr>
          <w:noProof/>
        </w:rPr>
        <w:fldChar w:fldCharType="end"/>
      </w:r>
    </w:p>
    <w:p w14:paraId="2ADF4C0C" w14:textId="0C22825A" w:rsidR="00EC33FE" w:rsidRDefault="00EC33FE">
      <w:pPr>
        <w:pStyle w:val="TOC5"/>
        <w:rPr>
          <w:rFonts w:asciiTheme="minorHAnsi" w:eastAsiaTheme="minorEastAsia" w:hAnsiTheme="minorHAnsi" w:cstheme="minorBidi"/>
          <w:noProof/>
          <w:kern w:val="2"/>
          <w:sz w:val="24"/>
          <w:szCs w:val="24"/>
          <w:lang w:eastAsia="en-GB"/>
          <w14:ligatures w14:val="standardContextual"/>
        </w:rPr>
      </w:pPr>
      <w:r>
        <w:rPr>
          <w:noProof/>
        </w:rPr>
        <w:t>16.2.2.9.3</w:t>
      </w:r>
      <w:r>
        <w:rPr>
          <w:rFonts w:asciiTheme="minorHAnsi" w:eastAsiaTheme="minorEastAsia" w:hAnsiTheme="minorHAnsi" w:cstheme="minorBidi"/>
          <w:noProof/>
          <w:kern w:val="2"/>
          <w:sz w:val="24"/>
          <w:szCs w:val="24"/>
          <w:lang w:eastAsia="en-GB"/>
          <w14:ligatures w14:val="standardContextual"/>
        </w:rPr>
        <w:tab/>
      </w:r>
      <w:r>
        <w:rPr>
          <w:noProof/>
        </w:rPr>
        <w:t>Mapping to diagnostic parameter</w:t>
      </w:r>
      <w:r>
        <w:rPr>
          <w:noProof/>
        </w:rPr>
        <w:tab/>
      </w:r>
      <w:r>
        <w:rPr>
          <w:noProof/>
        </w:rPr>
        <w:fldChar w:fldCharType="begin"/>
      </w:r>
      <w:r>
        <w:rPr>
          <w:noProof/>
        </w:rPr>
        <w:instrText xml:space="preserve"> PAGEREF _Toc218669067 \h </w:instrText>
      </w:r>
      <w:r>
        <w:rPr>
          <w:noProof/>
        </w:rPr>
      </w:r>
      <w:r>
        <w:rPr>
          <w:noProof/>
        </w:rPr>
        <w:fldChar w:fldCharType="separate"/>
      </w:r>
      <w:r>
        <w:rPr>
          <w:noProof/>
        </w:rPr>
        <w:t>312</w:t>
      </w:r>
      <w:r>
        <w:rPr>
          <w:noProof/>
        </w:rPr>
        <w:fldChar w:fldCharType="end"/>
      </w:r>
    </w:p>
    <w:p w14:paraId="53754199" w14:textId="2DEA1AFB"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Abstract syntax of the MAP protocol</w:t>
      </w:r>
      <w:r>
        <w:rPr>
          <w:noProof/>
        </w:rPr>
        <w:tab/>
      </w:r>
      <w:r>
        <w:rPr>
          <w:noProof/>
        </w:rPr>
        <w:fldChar w:fldCharType="begin"/>
      </w:r>
      <w:r>
        <w:rPr>
          <w:noProof/>
        </w:rPr>
        <w:instrText xml:space="preserve"> PAGEREF _Toc218669068 \h </w:instrText>
      </w:r>
      <w:r>
        <w:rPr>
          <w:noProof/>
        </w:rPr>
      </w:r>
      <w:r>
        <w:rPr>
          <w:noProof/>
        </w:rPr>
        <w:fldChar w:fldCharType="separate"/>
      </w:r>
      <w:r>
        <w:rPr>
          <w:noProof/>
        </w:rPr>
        <w:t>313</w:t>
      </w:r>
      <w:r>
        <w:rPr>
          <w:noProof/>
        </w:rPr>
        <w:fldChar w:fldCharType="end"/>
      </w:r>
    </w:p>
    <w:p w14:paraId="5462713C" w14:textId="4B59275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_Toc218669069 \h </w:instrText>
      </w:r>
      <w:r>
        <w:rPr>
          <w:noProof/>
        </w:rPr>
      </w:r>
      <w:r>
        <w:rPr>
          <w:noProof/>
        </w:rPr>
        <w:fldChar w:fldCharType="separate"/>
      </w:r>
      <w:r>
        <w:rPr>
          <w:noProof/>
        </w:rPr>
        <w:t>313</w:t>
      </w:r>
      <w:r>
        <w:rPr>
          <w:noProof/>
        </w:rPr>
        <w:fldChar w:fldCharType="end"/>
      </w:r>
    </w:p>
    <w:p w14:paraId="5F9EDECA" w14:textId="587E5B2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17.1.1</w:t>
      </w:r>
      <w:r>
        <w:rPr>
          <w:rFonts w:asciiTheme="minorHAnsi" w:eastAsiaTheme="minorEastAsia" w:hAnsiTheme="minorHAnsi" w:cstheme="minorBidi"/>
          <w:noProof/>
          <w:kern w:val="2"/>
          <w:sz w:val="24"/>
          <w:szCs w:val="24"/>
          <w:lang w:eastAsia="en-GB"/>
          <w14:ligatures w14:val="standardContextual"/>
        </w:rPr>
        <w:tab/>
      </w:r>
      <w:r>
        <w:rPr>
          <w:noProof/>
        </w:rPr>
        <w:t>Encoding rules</w:t>
      </w:r>
      <w:r>
        <w:rPr>
          <w:noProof/>
        </w:rPr>
        <w:tab/>
      </w:r>
      <w:r>
        <w:rPr>
          <w:noProof/>
        </w:rPr>
        <w:fldChar w:fldCharType="begin"/>
      </w:r>
      <w:r>
        <w:rPr>
          <w:noProof/>
        </w:rPr>
        <w:instrText xml:space="preserve"> PAGEREF _Toc218669070 \h </w:instrText>
      </w:r>
      <w:r>
        <w:rPr>
          <w:noProof/>
        </w:rPr>
      </w:r>
      <w:r>
        <w:rPr>
          <w:noProof/>
        </w:rPr>
        <w:fldChar w:fldCharType="separate"/>
      </w:r>
      <w:r>
        <w:rPr>
          <w:noProof/>
        </w:rPr>
        <w:t>313</w:t>
      </w:r>
      <w:r>
        <w:rPr>
          <w:noProof/>
        </w:rPr>
        <w:fldChar w:fldCharType="end"/>
      </w:r>
    </w:p>
    <w:p w14:paraId="6CD5DCF9" w14:textId="39994C5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17.1.2</w:t>
      </w:r>
      <w:r>
        <w:rPr>
          <w:rFonts w:asciiTheme="minorHAnsi" w:eastAsiaTheme="minorEastAsia" w:hAnsiTheme="minorHAnsi" w:cstheme="minorBidi"/>
          <w:noProof/>
          <w:kern w:val="2"/>
          <w:sz w:val="24"/>
          <w:szCs w:val="24"/>
          <w:lang w:eastAsia="en-GB"/>
          <w14:ligatures w14:val="standardContextual"/>
        </w:rPr>
        <w:tab/>
      </w:r>
      <w:r>
        <w:rPr>
          <w:noProof/>
        </w:rPr>
        <w:t>Use of TC</w:t>
      </w:r>
      <w:r>
        <w:rPr>
          <w:noProof/>
        </w:rPr>
        <w:tab/>
      </w:r>
      <w:r>
        <w:rPr>
          <w:noProof/>
        </w:rPr>
        <w:fldChar w:fldCharType="begin"/>
      </w:r>
      <w:r>
        <w:rPr>
          <w:noProof/>
        </w:rPr>
        <w:instrText xml:space="preserve"> PAGEREF _Toc218669071 \h </w:instrText>
      </w:r>
      <w:r>
        <w:rPr>
          <w:noProof/>
        </w:rPr>
      </w:r>
      <w:r>
        <w:rPr>
          <w:noProof/>
        </w:rPr>
        <w:fldChar w:fldCharType="separate"/>
      </w:r>
      <w:r>
        <w:rPr>
          <w:noProof/>
        </w:rPr>
        <w:t>313</w:t>
      </w:r>
      <w:r>
        <w:rPr>
          <w:noProof/>
        </w:rPr>
        <w:fldChar w:fldCharType="end"/>
      </w:r>
    </w:p>
    <w:p w14:paraId="638B2461" w14:textId="4D37AF1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17.1.2.1</w:t>
      </w:r>
      <w:r>
        <w:rPr>
          <w:rFonts w:asciiTheme="minorHAnsi" w:eastAsiaTheme="minorEastAsia" w:hAnsiTheme="minorHAnsi" w:cstheme="minorBidi"/>
          <w:noProof/>
          <w:kern w:val="2"/>
          <w:sz w:val="24"/>
          <w:szCs w:val="24"/>
          <w:lang w:eastAsia="en-GB"/>
          <w14:ligatures w14:val="standardContextual"/>
        </w:rPr>
        <w:tab/>
      </w:r>
      <w:r>
        <w:rPr>
          <w:noProof/>
        </w:rPr>
        <w:t>Use of Global Operation and Error codes defined outside MAP</w:t>
      </w:r>
      <w:r>
        <w:rPr>
          <w:noProof/>
        </w:rPr>
        <w:tab/>
      </w:r>
      <w:r>
        <w:rPr>
          <w:noProof/>
        </w:rPr>
        <w:fldChar w:fldCharType="begin"/>
      </w:r>
      <w:r>
        <w:rPr>
          <w:noProof/>
        </w:rPr>
        <w:instrText xml:space="preserve"> PAGEREF _Toc218669072 \h </w:instrText>
      </w:r>
      <w:r>
        <w:rPr>
          <w:noProof/>
        </w:rPr>
      </w:r>
      <w:r>
        <w:rPr>
          <w:noProof/>
        </w:rPr>
        <w:fldChar w:fldCharType="separate"/>
      </w:r>
      <w:r>
        <w:rPr>
          <w:noProof/>
        </w:rPr>
        <w:t>314</w:t>
      </w:r>
      <w:r>
        <w:rPr>
          <w:noProof/>
        </w:rPr>
        <w:fldChar w:fldCharType="end"/>
      </w:r>
    </w:p>
    <w:p w14:paraId="6BFF9B0A" w14:textId="3057360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17.1.3</w:t>
      </w:r>
      <w:r>
        <w:rPr>
          <w:rFonts w:asciiTheme="minorHAnsi" w:eastAsiaTheme="minorEastAsia" w:hAnsiTheme="minorHAnsi" w:cstheme="minorBidi"/>
          <w:noProof/>
          <w:kern w:val="2"/>
          <w:sz w:val="24"/>
          <w:szCs w:val="24"/>
          <w:lang w:eastAsia="en-GB"/>
          <w14:ligatures w14:val="standardContextual"/>
        </w:rPr>
        <w:tab/>
      </w:r>
      <w:r>
        <w:rPr>
          <w:noProof/>
        </w:rPr>
        <w:t>Use of information elements defined outside MAP</w:t>
      </w:r>
      <w:r>
        <w:rPr>
          <w:noProof/>
        </w:rPr>
        <w:tab/>
      </w:r>
      <w:r>
        <w:rPr>
          <w:noProof/>
        </w:rPr>
        <w:fldChar w:fldCharType="begin"/>
      </w:r>
      <w:r>
        <w:rPr>
          <w:noProof/>
        </w:rPr>
        <w:instrText xml:space="preserve"> PAGEREF _Toc218669073 \h </w:instrText>
      </w:r>
      <w:r>
        <w:rPr>
          <w:noProof/>
        </w:rPr>
      </w:r>
      <w:r>
        <w:rPr>
          <w:noProof/>
        </w:rPr>
        <w:fldChar w:fldCharType="separate"/>
      </w:r>
      <w:r>
        <w:rPr>
          <w:noProof/>
        </w:rPr>
        <w:t>314</w:t>
      </w:r>
      <w:r>
        <w:rPr>
          <w:noProof/>
        </w:rPr>
        <w:fldChar w:fldCharType="end"/>
      </w:r>
    </w:p>
    <w:p w14:paraId="47EBCDDC" w14:textId="4DF3C66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17.1.4</w:t>
      </w:r>
      <w:r>
        <w:rPr>
          <w:rFonts w:asciiTheme="minorHAnsi" w:eastAsiaTheme="minorEastAsia" w:hAnsiTheme="minorHAnsi" w:cstheme="minorBidi"/>
          <w:noProof/>
          <w:kern w:val="2"/>
          <w:sz w:val="24"/>
          <w:szCs w:val="24"/>
          <w:lang w:eastAsia="en-GB"/>
          <w14:ligatures w14:val="standardContextual"/>
        </w:rPr>
        <w:tab/>
      </w:r>
      <w:r>
        <w:rPr>
          <w:noProof/>
        </w:rPr>
        <w:t>Compatibility considerations</w:t>
      </w:r>
      <w:r>
        <w:rPr>
          <w:noProof/>
        </w:rPr>
        <w:tab/>
      </w:r>
      <w:r>
        <w:rPr>
          <w:noProof/>
        </w:rPr>
        <w:fldChar w:fldCharType="begin"/>
      </w:r>
      <w:r>
        <w:rPr>
          <w:noProof/>
        </w:rPr>
        <w:instrText xml:space="preserve"> PAGEREF _Toc218669074 \h </w:instrText>
      </w:r>
      <w:r>
        <w:rPr>
          <w:noProof/>
        </w:rPr>
      </w:r>
      <w:r>
        <w:rPr>
          <w:noProof/>
        </w:rPr>
        <w:fldChar w:fldCharType="separate"/>
      </w:r>
      <w:r>
        <w:rPr>
          <w:noProof/>
        </w:rPr>
        <w:t>314</w:t>
      </w:r>
      <w:r>
        <w:rPr>
          <w:noProof/>
        </w:rPr>
        <w:fldChar w:fldCharType="end"/>
      </w:r>
    </w:p>
    <w:p w14:paraId="3C455B3F" w14:textId="1789ADC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17.1.5</w:t>
      </w:r>
      <w:r>
        <w:rPr>
          <w:rFonts w:asciiTheme="minorHAnsi" w:eastAsiaTheme="minorEastAsia" w:hAnsiTheme="minorHAnsi" w:cstheme="minorBidi"/>
          <w:noProof/>
          <w:kern w:val="2"/>
          <w:sz w:val="24"/>
          <w:szCs w:val="24"/>
          <w:lang w:eastAsia="en-GB"/>
          <w14:ligatures w14:val="standardContextual"/>
        </w:rPr>
        <w:tab/>
      </w:r>
      <w:r>
        <w:rPr>
          <w:noProof/>
        </w:rPr>
        <w:t>Structure of the Abstract Syntax of MAP</w:t>
      </w:r>
      <w:r>
        <w:rPr>
          <w:noProof/>
        </w:rPr>
        <w:tab/>
      </w:r>
      <w:r>
        <w:rPr>
          <w:noProof/>
        </w:rPr>
        <w:fldChar w:fldCharType="begin"/>
      </w:r>
      <w:r>
        <w:rPr>
          <w:noProof/>
        </w:rPr>
        <w:instrText xml:space="preserve"> PAGEREF _Toc218669075 \h </w:instrText>
      </w:r>
      <w:r>
        <w:rPr>
          <w:noProof/>
        </w:rPr>
      </w:r>
      <w:r>
        <w:rPr>
          <w:noProof/>
        </w:rPr>
        <w:fldChar w:fldCharType="separate"/>
      </w:r>
      <w:r>
        <w:rPr>
          <w:noProof/>
        </w:rPr>
        <w:t>315</w:t>
      </w:r>
      <w:r>
        <w:rPr>
          <w:noProof/>
        </w:rPr>
        <w:fldChar w:fldCharType="end"/>
      </w:r>
    </w:p>
    <w:p w14:paraId="4BCA500F" w14:textId="6D3CBD8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17.1.6</w:t>
      </w:r>
      <w:r>
        <w:rPr>
          <w:rFonts w:asciiTheme="minorHAnsi" w:eastAsiaTheme="minorEastAsia" w:hAnsiTheme="minorHAnsi" w:cstheme="minorBidi"/>
          <w:noProof/>
          <w:kern w:val="2"/>
          <w:sz w:val="24"/>
          <w:szCs w:val="24"/>
          <w:lang w:eastAsia="en-GB"/>
          <w14:ligatures w14:val="standardContextual"/>
        </w:rPr>
        <w:tab/>
      </w:r>
      <w:r>
        <w:rPr>
          <w:noProof/>
        </w:rPr>
        <w:t>Application Contexts</w:t>
      </w:r>
      <w:r>
        <w:rPr>
          <w:noProof/>
        </w:rPr>
        <w:tab/>
      </w:r>
      <w:r>
        <w:rPr>
          <w:noProof/>
        </w:rPr>
        <w:fldChar w:fldCharType="begin"/>
      </w:r>
      <w:r>
        <w:rPr>
          <w:noProof/>
        </w:rPr>
        <w:instrText xml:space="preserve"> PAGEREF _Toc218669076 \h </w:instrText>
      </w:r>
      <w:r>
        <w:rPr>
          <w:noProof/>
        </w:rPr>
      </w:r>
      <w:r>
        <w:rPr>
          <w:noProof/>
        </w:rPr>
        <w:fldChar w:fldCharType="separate"/>
      </w:r>
      <w:r>
        <w:rPr>
          <w:noProof/>
        </w:rPr>
        <w:t>317</w:t>
      </w:r>
      <w:r>
        <w:rPr>
          <w:noProof/>
        </w:rPr>
        <w:fldChar w:fldCharType="end"/>
      </w:r>
    </w:p>
    <w:p w14:paraId="2B6E36ED" w14:textId="6245430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Operation packages</w:t>
      </w:r>
      <w:r>
        <w:rPr>
          <w:noProof/>
        </w:rPr>
        <w:tab/>
      </w:r>
      <w:r>
        <w:rPr>
          <w:noProof/>
        </w:rPr>
        <w:fldChar w:fldCharType="begin"/>
      </w:r>
      <w:r>
        <w:rPr>
          <w:noProof/>
        </w:rPr>
        <w:instrText xml:space="preserve"> PAGEREF _Toc218669077 \h </w:instrText>
      </w:r>
      <w:r>
        <w:rPr>
          <w:noProof/>
        </w:rPr>
      </w:r>
      <w:r>
        <w:rPr>
          <w:noProof/>
        </w:rPr>
        <w:fldChar w:fldCharType="separate"/>
      </w:r>
      <w:r>
        <w:rPr>
          <w:noProof/>
        </w:rPr>
        <w:t>319</w:t>
      </w:r>
      <w:r>
        <w:rPr>
          <w:noProof/>
        </w:rPr>
        <w:fldChar w:fldCharType="end"/>
      </w:r>
    </w:p>
    <w:p w14:paraId="3E3DF605" w14:textId="43F4483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 aspects</w:t>
      </w:r>
      <w:r>
        <w:rPr>
          <w:noProof/>
        </w:rPr>
        <w:tab/>
      </w:r>
      <w:r>
        <w:rPr>
          <w:noProof/>
        </w:rPr>
        <w:fldChar w:fldCharType="begin"/>
      </w:r>
      <w:r>
        <w:rPr>
          <w:noProof/>
        </w:rPr>
        <w:instrText xml:space="preserve"> PAGEREF _Toc218669078 \h </w:instrText>
      </w:r>
      <w:r>
        <w:rPr>
          <w:noProof/>
        </w:rPr>
      </w:r>
      <w:r>
        <w:rPr>
          <w:noProof/>
        </w:rPr>
        <w:fldChar w:fldCharType="separate"/>
      </w:r>
      <w:r>
        <w:rPr>
          <w:noProof/>
        </w:rPr>
        <w:t>319</w:t>
      </w:r>
      <w:r>
        <w:rPr>
          <w:noProof/>
        </w:rPr>
        <w:fldChar w:fldCharType="end"/>
      </w:r>
    </w:p>
    <w:p w14:paraId="6A13E213" w14:textId="4F2A1BA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Packages specifications</w:t>
      </w:r>
      <w:r>
        <w:rPr>
          <w:noProof/>
        </w:rPr>
        <w:tab/>
      </w:r>
      <w:r>
        <w:rPr>
          <w:noProof/>
        </w:rPr>
        <w:fldChar w:fldCharType="begin"/>
      </w:r>
      <w:r>
        <w:rPr>
          <w:noProof/>
        </w:rPr>
        <w:instrText xml:space="preserve"> PAGEREF _Toc218669079 \h </w:instrText>
      </w:r>
      <w:r>
        <w:rPr>
          <w:noProof/>
        </w:rPr>
      </w:r>
      <w:r>
        <w:rPr>
          <w:noProof/>
        </w:rPr>
        <w:fldChar w:fldCharType="separate"/>
      </w:r>
      <w:r>
        <w:rPr>
          <w:noProof/>
        </w:rPr>
        <w:t>319</w:t>
      </w:r>
      <w:r>
        <w:rPr>
          <w:noProof/>
        </w:rPr>
        <w:fldChar w:fldCharType="end"/>
      </w:r>
    </w:p>
    <w:p w14:paraId="17D4DEF4" w14:textId="2BB97AD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w:t>
      </w:r>
      <w:r>
        <w:rPr>
          <w:rFonts w:asciiTheme="minorHAnsi" w:eastAsiaTheme="minorEastAsia" w:hAnsiTheme="minorHAnsi" w:cstheme="minorBidi"/>
          <w:noProof/>
          <w:kern w:val="2"/>
          <w:sz w:val="24"/>
          <w:szCs w:val="24"/>
          <w:lang w:eastAsia="en-GB"/>
          <w14:ligatures w14:val="standardContextual"/>
        </w:rPr>
        <w:tab/>
      </w:r>
      <w:r>
        <w:rPr>
          <w:noProof/>
        </w:rPr>
        <w:t>Location updating</w:t>
      </w:r>
      <w:r>
        <w:rPr>
          <w:noProof/>
        </w:rPr>
        <w:tab/>
      </w:r>
      <w:r>
        <w:rPr>
          <w:noProof/>
        </w:rPr>
        <w:fldChar w:fldCharType="begin"/>
      </w:r>
      <w:r>
        <w:rPr>
          <w:noProof/>
        </w:rPr>
        <w:instrText xml:space="preserve"> PAGEREF _Toc218669080 \h </w:instrText>
      </w:r>
      <w:r>
        <w:rPr>
          <w:noProof/>
        </w:rPr>
      </w:r>
      <w:r>
        <w:rPr>
          <w:noProof/>
        </w:rPr>
        <w:fldChar w:fldCharType="separate"/>
      </w:r>
      <w:r>
        <w:rPr>
          <w:noProof/>
        </w:rPr>
        <w:t>319</w:t>
      </w:r>
      <w:r>
        <w:rPr>
          <w:noProof/>
        </w:rPr>
        <w:fldChar w:fldCharType="end"/>
      </w:r>
    </w:p>
    <w:p w14:paraId="5C79E745" w14:textId="3ED0AC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w:t>
      </w:r>
      <w:r>
        <w:rPr>
          <w:rFonts w:asciiTheme="minorHAnsi" w:eastAsiaTheme="minorEastAsia" w:hAnsiTheme="minorHAnsi" w:cstheme="minorBidi"/>
          <w:noProof/>
          <w:kern w:val="2"/>
          <w:sz w:val="24"/>
          <w:szCs w:val="24"/>
          <w:lang w:eastAsia="en-GB"/>
          <w14:ligatures w14:val="standardContextual"/>
        </w:rPr>
        <w:tab/>
      </w:r>
      <w:r>
        <w:rPr>
          <w:noProof/>
        </w:rPr>
        <w:t>Location cancellation</w:t>
      </w:r>
      <w:r>
        <w:rPr>
          <w:noProof/>
        </w:rPr>
        <w:tab/>
      </w:r>
      <w:r>
        <w:rPr>
          <w:noProof/>
        </w:rPr>
        <w:fldChar w:fldCharType="begin"/>
      </w:r>
      <w:r>
        <w:rPr>
          <w:noProof/>
        </w:rPr>
        <w:instrText xml:space="preserve"> PAGEREF _Toc218669081 \h </w:instrText>
      </w:r>
      <w:r>
        <w:rPr>
          <w:noProof/>
        </w:rPr>
      </w:r>
      <w:r>
        <w:rPr>
          <w:noProof/>
        </w:rPr>
        <w:fldChar w:fldCharType="separate"/>
      </w:r>
      <w:r>
        <w:rPr>
          <w:noProof/>
        </w:rPr>
        <w:t>320</w:t>
      </w:r>
      <w:r>
        <w:rPr>
          <w:noProof/>
        </w:rPr>
        <w:fldChar w:fldCharType="end"/>
      </w:r>
    </w:p>
    <w:p w14:paraId="4BAA177C" w14:textId="6973F46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w:t>
      </w:r>
      <w:r>
        <w:rPr>
          <w:rFonts w:asciiTheme="minorHAnsi" w:eastAsiaTheme="minorEastAsia" w:hAnsiTheme="minorHAnsi" w:cstheme="minorBidi"/>
          <w:noProof/>
          <w:kern w:val="2"/>
          <w:sz w:val="24"/>
          <w:szCs w:val="24"/>
          <w:lang w:eastAsia="en-GB"/>
          <w14:ligatures w14:val="standardContextual"/>
        </w:rPr>
        <w:tab/>
      </w:r>
      <w:r>
        <w:rPr>
          <w:noProof/>
        </w:rPr>
        <w:t>Roaming number enquiry</w:t>
      </w:r>
      <w:r>
        <w:rPr>
          <w:noProof/>
        </w:rPr>
        <w:tab/>
      </w:r>
      <w:r>
        <w:rPr>
          <w:noProof/>
        </w:rPr>
        <w:fldChar w:fldCharType="begin"/>
      </w:r>
      <w:r>
        <w:rPr>
          <w:noProof/>
        </w:rPr>
        <w:instrText xml:space="preserve"> PAGEREF _Toc218669082 \h </w:instrText>
      </w:r>
      <w:r>
        <w:rPr>
          <w:noProof/>
        </w:rPr>
      </w:r>
      <w:r>
        <w:rPr>
          <w:noProof/>
        </w:rPr>
        <w:fldChar w:fldCharType="separate"/>
      </w:r>
      <w:r>
        <w:rPr>
          <w:noProof/>
        </w:rPr>
        <w:t>320</w:t>
      </w:r>
      <w:r>
        <w:rPr>
          <w:noProof/>
        </w:rPr>
        <w:fldChar w:fldCharType="end"/>
      </w:r>
    </w:p>
    <w:p w14:paraId="5753CC95" w14:textId="783B02E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w:t>
      </w:r>
      <w:r>
        <w:rPr>
          <w:rFonts w:asciiTheme="minorHAnsi" w:eastAsiaTheme="minorEastAsia" w:hAnsiTheme="minorHAnsi" w:cstheme="minorBidi"/>
          <w:noProof/>
          <w:kern w:val="2"/>
          <w:sz w:val="24"/>
          <w:szCs w:val="24"/>
          <w:lang w:eastAsia="en-GB"/>
          <w14:ligatures w14:val="standardContextual"/>
        </w:rPr>
        <w:tab/>
      </w:r>
      <w:r>
        <w:rPr>
          <w:noProof/>
        </w:rPr>
        <w:t>Information retrieval</w:t>
      </w:r>
      <w:r>
        <w:rPr>
          <w:noProof/>
        </w:rPr>
        <w:tab/>
      </w:r>
      <w:r>
        <w:rPr>
          <w:noProof/>
        </w:rPr>
        <w:fldChar w:fldCharType="begin"/>
      </w:r>
      <w:r>
        <w:rPr>
          <w:noProof/>
        </w:rPr>
        <w:instrText xml:space="preserve"> PAGEREF _Toc218669083 \h </w:instrText>
      </w:r>
      <w:r>
        <w:rPr>
          <w:noProof/>
        </w:rPr>
      </w:r>
      <w:r>
        <w:rPr>
          <w:noProof/>
        </w:rPr>
        <w:fldChar w:fldCharType="separate"/>
      </w:r>
      <w:r>
        <w:rPr>
          <w:noProof/>
        </w:rPr>
        <w:t>320</w:t>
      </w:r>
      <w:r>
        <w:rPr>
          <w:noProof/>
        </w:rPr>
        <w:fldChar w:fldCharType="end"/>
      </w:r>
    </w:p>
    <w:p w14:paraId="44DC567B" w14:textId="7365130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w:t>
      </w:r>
      <w:r>
        <w:rPr>
          <w:rFonts w:asciiTheme="minorHAnsi" w:eastAsiaTheme="minorEastAsia" w:hAnsiTheme="minorHAnsi" w:cstheme="minorBidi"/>
          <w:noProof/>
          <w:kern w:val="2"/>
          <w:sz w:val="24"/>
          <w:szCs w:val="24"/>
          <w:lang w:eastAsia="en-GB"/>
          <w14:ligatures w14:val="standardContextual"/>
        </w:rPr>
        <w:tab/>
      </w:r>
      <w:r>
        <w:rPr>
          <w:noProof/>
        </w:rPr>
        <w:t>Inter-VLR information retrieval</w:t>
      </w:r>
      <w:r>
        <w:rPr>
          <w:noProof/>
        </w:rPr>
        <w:tab/>
      </w:r>
      <w:r>
        <w:rPr>
          <w:noProof/>
        </w:rPr>
        <w:fldChar w:fldCharType="begin"/>
      </w:r>
      <w:r>
        <w:rPr>
          <w:noProof/>
        </w:rPr>
        <w:instrText xml:space="preserve"> PAGEREF _Toc218669084 \h </w:instrText>
      </w:r>
      <w:r>
        <w:rPr>
          <w:noProof/>
        </w:rPr>
      </w:r>
      <w:r>
        <w:rPr>
          <w:noProof/>
        </w:rPr>
        <w:fldChar w:fldCharType="separate"/>
      </w:r>
      <w:r>
        <w:rPr>
          <w:noProof/>
        </w:rPr>
        <w:t>320</w:t>
      </w:r>
      <w:r>
        <w:rPr>
          <w:noProof/>
        </w:rPr>
        <w:fldChar w:fldCharType="end"/>
      </w:r>
    </w:p>
    <w:p w14:paraId="53EE8B2B" w14:textId="1BBA826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17.2.2.6</w:t>
      </w:r>
      <w:r>
        <w:rPr>
          <w:rFonts w:asciiTheme="minorHAnsi" w:eastAsiaTheme="minorEastAsia" w:hAnsiTheme="minorHAnsi" w:cstheme="minorBidi"/>
          <w:noProof/>
          <w:kern w:val="2"/>
          <w:sz w:val="24"/>
          <w:szCs w:val="24"/>
          <w:lang w:eastAsia="en-GB"/>
          <w14:ligatures w14:val="standardContextual"/>
        </w:rPr>
        <w:tab/>
      </w:r>
      <w:r>
        <w:rPr>
          <w:noProof/>
        </w:rPr>
        <w:t>IMSI retrieval</w:t>
      </w:r>
      <w:r>
        <w:rPr>
          <w:noProof/>
        </w:rPr>
        <w:tab/>
      </w:r>
      <w:r>
        <w:rPr>
          <w:noProof/>
        </w:rPr>
        <w:fldChar w:fldCharType="begin"/>
      </w:r>
      <w:r>
        <w:rPr>
          <w:noProof/>
        </w:rPr>
        <w:instrText xml:space="preserve"> PAGEREF _Toc218669085 \h </w:instrText>
      </w:r>
      <w:r>
        <w:rPr>
          <w:noProof/>
        </w:rPr>
      </w:r>
      <w:r>
        <w:rPr>
          <w:noProof/>
        </w:rPr>
        <w:fldChar w:fldCharType="separate"/>
      </w:r>
      <w:r>
        <w:rPr>
          <w:noProof/>
        </w:rPr>
        <w:t>321</w:t>
      </w:r>
      <w:r>
        <w:rPr>
          <w:noProof/>
        </w:rPr>
        <w:fldChar w:fldCharType="end"/>
      </w:r>
    </w:p>
    <w:p w14:paraId="015DCC56" w14:textId="241329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17.2.2.7</w:t>
      </w:r>
      <w:r>
        <w:rPr>
          <w:rFonts w:asciiTheme="minorHAnsi" w:eastAsiaTheme="minorEastAsia" w:hAnsiTheme="minorHAnsi" w:cstheme="minorBidi"/>
          <w:noProof/>
          <w:kern w:val="2"/>
          <w:sz w:val="24"/>
          <w:szCs w:val="24"/>
          <w:lang w:eastAsia="en-GB"/>
          <w14:ligatures w14:val="standardContextual"/>
        </w:rPr>
        <w:tab/>
      </w:r>
      <w:r>
        <w:rPr>
          <w:noProof/>
        </w:rPr>
        <w:t>Call control transfer</w:t>
      </w:r>
      <w:r>
        <w:rPr>
          <w:noProof/>
        </w:rPr>
        <w:tab/>
      </w:r>
      <w:r>
        <w:rPr>
          <w:noProof/>
        </w:rPr>
        <w:fldChar w:fldCharType="begin"/>
      </w:r>
      <w:r>
        <w:rPr>
          <w:noProof/>
        </w:rPr>
        <w:instrText xml:space="preserve"> PAGEREF _Toc218669086 \h </w:instrText>
      </w:r>
      <w:r>
        <w:rPr>
          <w:noProof/>
        </w:rPr>
      </w:r>
      <w:r>
        <w:rPr>
          <w:noProof/>
        </w:rPr>
        <w:fldChar w:fldCharType="separate"/>
      </w:r>
      <w:r>
        <w:rPr>
          <w:noProof/>
        </w:rPr>
        <w:t>321</w:t>
      </w:r>
      <w:r>
        <w:rPr>
          <w:noProof/>
        </w:rPr>
        <w:fldChar w:fldCharType="end"/>
      </w:r>
    </w:p>
    <w:p w14:paraId="0674BF4F" w14:textId="4351794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_Toc218669087 \h </w:instrText>
      </w:r>
      <w:r>
        <w:rPr>
          <w:noProof/>
        </w:rPr>
      </w:r>
      <w:r>
        <w:rPr>
          <w:noProof/>
        </w:rPr>
        <w:fldChar w:fldCharType="separate"/>
      </w:r>
      <w:r>
        <w:rPr>
          <w:noProof/>
        </w:rPr>
        <w:t>321</w:t>
      </w:r>
      <w:r>
        <w:rPr>
          <w:noProof/>
        </w:rPr>
        <w:fldChar w:fldCharType="end"/>
      </w:r>
    </w:p>
    <w:p w14:paraId="47DBF8CA" w14:textId="1D3BDE7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_Toc218669088 \h </w:instrText>
      </w:r>
      <w:r>
        <w:rPr>
          <w:noProof/>
        </w:rPr>
      </w:r>
      <w:r>
        <w:rPr>
          <w:noProof/>
        </w:rPr>
        <w:fldChar w:fldCharType="separate"/>
      </w:r>
      <w:r>
        <w:rPr>
          <w:noProof/>
        </w:rPr>
        <w:t>321</w:t>
      </w:r>
      <w:r>
        <w:rPr>
          <w:noProof/>
        </w:rPr>
        <w:fldChar w:fldCharType="end"/>
      </w:r>
    </w:p>
    <w:p w14:paraId="5CE44078" w14:textId="03002D5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17.2.2.10</w:t>
      </w:r>
      <w:r>
        <w:rPr>
          <w:rFonts w:asciiTheme="minorHAnsi" w:eastAsiaTheme="minorEastAsia" w:hAnsiTheme="minorHAnsi" w:cstheme="minorBidi"/>
          <w:noProof/>
          <w:kern w:val="2"/>
          <w:sz w:val="24"/>
          <w:szCs w:val="24"/>
          <w:lang w:eastAsia="en-GB"/>
          <w14:ligatures w14:val="standardContextual"/>
        </w:rPr>
        <w:tab/>
      </w:r>
      <w:r>
        <w:rPr>
          <w:noProof/>
        </w:rPr>
        <w:t>Interrogation</w:t>
      </w:r>
      <w:r>
        <w:rPr>
          <w:noProof/>
        </w:rPr>
        <w:tab/>
      </w:r>
      <w:r>
        <w:rPr>
          <w:noProof/>
        </w:rPr>
        <w:fldChar w:fldCharType="begin"/>
      </w:r>
      <w:r>
        <w:rPr>
          <w:noProof/>
        </w:rPr>
        <w:instrText xml:space="preserve"> PAGEREF _Toc218669089 \h </w:instrText>
      </w:r>
      <w:r>
        <w:rPr>
          <w:noProof/>
        </w:rPr>
      </w:r>
      <w:r>
        <w:rPr>
          <w:noProof/>
        </w:rPr>
        <w:fldChar w:fldCharType="separate"/>
      </w:r>
      <w:r>
        <w:rPr>
          <w:noProof/>
        </w:rPr>
        <w:t>321</w:t>
      </w:r>
      <w:r>
        <w:rPr>
          <w:noProof/>
        </w:rPr>
        <w:fldChar w:fldCharType="end"/>
      </w:r>
    </w:p>
    <w:p w14:paraId="3B8A2970" w14:textId="6C42178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_Toc218669090 \h </w:instrText>
      </w:r>
      <w:r>
        <w:rPr>
          <w:noProof/>
        </w:rPr>
      </w:r>
      <w:r>
        <w:rPr>
          <w:noProof/>
        </w:rPr>
        <w:fldChar w:fldCharType="separate"/>
      </w:r>
      <w:r>
        <w:rPr>
          <w:noProof/>
        </w:rPr>
        <w:t>321</w:t>
      </w:r>
      <w:r>
        <w:rPr>
          <w:noProof/>
        </w:rPr>
        <w:fldChar w:fldCharType="end"/>
      </w:r>
    </w:p>
    <w:p w14:paraId="3E649277" w14:textId="4F94BA8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17.2.2.12</w:t>
      </w:r>
      <w:r>
        <w:rPr>
          <w:rFonts w:asciiTheme="minorHAnsi" w:eastAsiaTheme="minorEastAsia" w:hAnsiTheme="minorHAnsi" w:cstheme="minorBidi"/>
          <w:noProof/>
          <w:kern w:val="2"/>
          <w:sz w:val="24"/>
          <w:szCs w:val="24"/>
          <w:lang w:eastAsia="en-GB"/>
          <w14:ligatures w14:val="standardContextual"/>
        </w:rPr>
        <w:tab/>
      </w:r>
      <w:r>
        <w:rPr>
          <w:noProof/>
        </w:rPr>
        <w:t>Handover Control</w:t>
      </w:r>
      <w:r>
        <w:rPr>
          <w:noProof/>
        </w:rPr>
        <w:tab/>
      </w:r>
      <w:r>
        <w:rPr>
          <w:noProof/>
        </w:rPr>
        <w:fldChar w:fldCharType="begin"/>
      </w:r>
      <w:r>
        <w:rPr>
          <w:noProof/>
        </w:rPr>
        <w:instrText xml:space="preserve"> PAGEREF _Toc218669091 \h </w:instrText>
      </w:r>
      <w:r>
        <w:rPr>
          <w:noProof/>
        </w:rPr>
      </w:r>
      <w:r>
        <w:rPr>
          <w:noProof/>
        </w:rPr>
        <w:fldChar w:fldCharType="separate"/>
      </w:r>
      <w:r>
        <w:rPr>
          <w:noProof/>
        </w:rPr>
        <w:t>321</w:t>
      </w:r>
      <w:r>
        <w:rPr>
          <w:noProof/>
        </w:rPr>
        <w:fldChar w:fldCharType="end"/>
      </w:r>
    </w:p>
    <w:p w14:paraId="3353C4D6" w14:textId="3511A9D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17.2.2.13</w:t>
      </w:r>
      <w:r>
        <w:rPr>
          <w:rFonts w:asciiTheme="minorHAnsi" w:eastAsiaTheme="minorEastAsia" w:hAnsiTheme="minorHAnsi" w:cstheme="minorBidi"/>
          <w:noProof/>
          <w:kern w:val="2"/>
          <w:sz w:val="24"/>
          <w:szCs w:val="24"/>
          <w:lang w:eastAsia="en-GB"/>
          <w14:ligatures w14:val="standardContextual"/>
        </w:rPr>
        <w:tab/>
      </w:r>
      <w:r>
        <w:rPr>
          <w:noProof/>
        </w:rPr>
        <w:t>Subscriber Data management stand alone</w:t>
      </w:r>
      <w:r>
        <w:rPr>
          <w:noProof/>
        </w:rPr>
        <w:tab/>
      </w:r>
      <w:r>
        <w:rPr>
          <w:noProof/>
        </w:rPr>
        <w:fldChar w:fldCharType="begin"/>
      </w:r>
      <w:r>
        <w:rPr>
          <w:noProof/>
        </w:rPr>
        <w:instrText xml:space="preserve"> PAGEREF _Toc218669092 \h </w:instrText>
      </w:r>
      <w:r>
        <w:rPr>
          <w:noProof/>
        </w:rPr>
      </w:r>
      <w:r>
        <w:rPr>
          <w:noProof/>
        </w:rPr>
        <w:fldChar w:fldCharType="separate"/>
      </w:r>
      <w:r>
        <w:rPr>
          <w:noProof/>
        </w:rPr>
        <w:t>322</w:t>
      </w:r>
      <w:r>
        <w:rPr>
          <w:noProof/>
        </w:rPr>
        <w:fldChar w:fldCharType="end"/>
      </w:r>
    </w:p>
    <w:p w14:paraId="2FB304E8" w14:textId="1337BE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17.2.2.14</w:t>
      </w:r>
      <w:r>
        <w:rPr>
          <w:rFonts w:asciiTheme="minorHAnsi" w:eastAsiaTheme="minorEastAsia" w:hAnsiTheme="minorHAnsi" w:cstheme="minorBidi"/>
          <w:noProof/>
          <w:kern w:val="2"/>
          <w:sz w:val="24"/>
          <w:szCs w:val="24"/>
          <w:lang w:eastAsia="en-GB"/>
          <w14:ligatures w14:val="standardContextual"/>
        </w:rPr>
        <w:tab/>
      </w:r>
      <w:r>
        <w:rPr>
          <w:noProof/>
        </w:rPr>
        <w:t>Equipment management</w:t>
      </w:r>
      <w:r>
        <w:rPr>
          <w:noProof/>
        </w:rPr>
        <w:tab/>
      </w:r>
      <w:r>
        <w:rPr>
          <w:noProof/>
        </w:rPr>
        <w:fldChar w:fldCharType="begin"/>
      </w:r>
      <w:r>
        <w:rPr>
          <w:noProof/>
        </w:rPr>
        <w:instrText xml:space="preserve"> PAGEREF _Toc218669093 \h </w:instrText>
      </w:r>
      <w:r>
        <w:rPr>
          <w:noProof/>
        </w:rPr>
      </w:r>
      <w:r>
        <w:rPr>
          <w:noProof/>
        </w:rPr>
        <w:fldChar w:fldCharType="separate"/>
      </w:r>
      <w:r>
        <w:rPr>
          <w:noProof/>
        </w:rPr>
        <w:t>322</w:t>
      </w:r>
      <w:r>
        <w:rPr>
          <w:noProof/>
        </w:rPr>
        <w:fldChar w:fldCharType="end"/>
      </w:r>
    </w:p>
    <w:p w14:paraId="01D016D8" w14:textId="4EF94C3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17.2.2.15</w:t>
      </w:r>
      <w:r>
        <w:rPr>
          <w:rFonts w:asciiTheme="minorHAnsi" w:eastAsiaTheme="minorEastAsia" w:hAnsiTheme="minorHAnsi" w:cstheme="minorBidi"/>
          <w:noProof/>
          <w:kern w:val="2"/>
          <w:sz w:val="24"/>
          <w:szCs w:val="24"/>
          <w:lang w:eastAsia="en-GB"/>
          <w14:ligatures w14:val="standardContextual"/>
        </w:rPr>
        <w:tab/>
      </w:r>
      <w:r>
        <w:rPr>
          <w:noProof/>
        </w:rPr>
        <w:t>Subscriber data management</w:t>
      </w:r>
      <w:r>
        <w:rPr>
          <w:noProof/>
        </w:rPr>
        <w:tab/>
      </w:r>
      <w:r>
        <w:rPr>
          <w:noProof/>
        </w:rPr>
        <w:fldChar w:fldCharType="begin"/>
      </w:r>
      <w:r>
        <w:rPr>
          <w:noProof/>
        </w:rPr>
        <w:instrText xml:space="preserve"> PAGEREF _Toc218669094 \h </w:instrText>
      </w:r>
      <w:r>
        <w:rPr>
          <w:noProof/>
        </w:rPr>
      </w:r>
      <w:r>
        <w:rPr>
          <w:noProof/>
        </w:rPr>
        <w:fldChar w:fldCharType="separate"/>
      </w:r>
      <w:r>
        <w:rPr>
          <w:noProof/>
        </w:rPr>
        <w:t>322</w:t>
      </w:r>
      <w:r>
        <w:rPr>
          <w:noProof/>
        </w:rPr>
        <w:fldChar w:fldCharType="end"/>
      </w:r>
    </w:p>
    <w:p w14:paraId="270918CA" w14:textId="63AE92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17.2.2.16</w:t>
      </w:r>
      <w:r>
        <w:rPr>
          <w:rFonts w:asciiTheme="minorHAnsi" w:eastAsiaTheme="minorEastAsia" w:hAnsiTheme="minorHAnsi" w:cstheme="minorBidi"/>
          <w:noProof/>
          <w:kern w:val="2"/>
          <w:sz w:val="24"/>
          <w:szCs w:val="24"/>
          <w:lang w:eastAsia="en-GB"/>
          <w14:ligatures w14:val="standardContextual"/>
        </w:rPr>
        <w:tab/>
      </w:r>
      <w:r>
        <w:rPr>
          <w:noProof/>
        </w:rPr>
        <w:t>Location register restart</w:t>
      </w:r>
      <w:r>
        <w:rPr>
          <w:noProof/>
        </w:rPr>
        <w:tab/>
      </w:r>
      <w:r>
        <w:rPr>
          <w:noProof/>
        </w:rPr>
        <w:fldChar w:fldCharType="begin"/>
      </w:r>
      <w:r>
        <w:rPr>
          <w:noProof/>
        </w:rPr>
        <w:instrText xml:space="preserve"> PAGEREF _Toc218669095 \h </w:instrText>
      </w:r>
      <w:r>
        <w:rPr>
          <w:noProof/>
        </w:rPr>
      </w:r>
      <w:r>
        <w:rPr>
          <w:noProof/>
        </w:rPr>
        <w:fldChar w:fldCharType="separate"/>
      </w:r>
      <w:r>
        <w:rPr>
          <w:noProof/>
        </w:rPr>
        <w:t>323</w:t>
      </w:r>
      <w:r>
        <w:rPr>
          <w:noProof/>
        </w:rPr>
        <w:fldChar w:fldCharType="end"/>
      </w:r>
    </w:p>
    <w:p w14:paraId="2308B954" w14:textId="332BBF7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17.2.2.17</w:t>
      </w:r>
      <w:r>
        <w:rPr>
          <w:rFonts w:asciiTheme="minorHAnsi" w:eastAsiaTheme="minorEastAsia" w:hAnsiTheme="minorHAnsi" w:cstheme="minorBidi"/>
          <w:noProof/>
          <w:kern w:val="2"/>
          <w:sz w:val="24"/>
          <w:szCs w:val="24"/>
          <w:lang w:eastAsia="en-GB"/>
          <w14:ligatures w14:val="standardContextual"/>
        </w:rPr>
        <w:tab/>
      </w:r>
      <w:r>
        <w:rPr>
          <w:noProof/>
        </w:rPr>
        <w:t>Tracing stand-alone</w:t>
      </w:r>
      <w:r>
        <w:rPr>
          <w:noProof/>
        </w:rPr>
        <w:tab/>
      </w:r>
      <w:r>
        <w:rPr>
          <w:noProof/>
        </w:rPr>
        <w:fldChar w:fldCharType="begin"/>
      </w:r>
      <w:r>
        <w:rPr>
          <w:noProof/>
        </w:rPr>
        <w:instrText xml:space="preserve"> PAGEREF _Toc218669096 \h </w:instrText>
      </w:r>
      <w:r>
        <w:rPr>
          <w:noProof/>
        </w:rPr>
      </w:r>
      <w:r>
        <w:rPr>
          <w:noProof/>
        </w:rPr>
        <w:fldChar w:fldCharType="separate"/>
      </w:r>
      <w:r>
        <w:rPr>
          <w:noProof/>
        </w:rPr>
        <w:t>323</w:t>
      </w:r>
      <w:r>
        <w:rPr>
          <w:noProof/>
        </w:rPr>
        <w:fldChar w:fldCharType="end"/>
      </w:r>
    </w:p>
    <w:p w14:paraId="20BAA1FC" w14:textId="6526B8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17.2.2.18</w:t>
      </w:r>
      <w:r>
        <w:rPr>
          <w:rFonts w:asciiTheme="minorHAnsi" w:eastAsiaTheme="minorEastAsia" w:hAnsiTheme="minorHAnsi" w:cstheme="minorBidi"/>
          <w:noProof/>
          <w:kern w:val="2"/>
          <w:sz w:val="24"/>
          <w:szCs w:val="24"/>
          <w:lang w:eastAsia="en-GB"/>
          <w14:ligatures w14:val="standardContextual"/>
        </w:rPr>
        <w:tab/>
      </w:r>
      <w:r>
        <w:rPr>
          <w:noProof/>
        </w:rPr>
        <w:t>Functional SS handling</w:t>
      </w:r>
      <w:r>
        <w:rPr>
          <w:noProof/>
        </w:rPr>
        <w:tab/>
      </w:r>
      <w:r>
        <w:rPr>
          <w:noProof/>
        </w:rPr>
        <w:fldChar w:fldCharType="begin"/>
      </w:r>
      <w:r>
        <w:rPr>
          <w:noProof/>
        </w:rPr>
        <w:instrText xml:space="preserve"> PAGEREF _Toc218669097 \h </w:instrText>
      </w:r>
      <w:r>
        <w:rPr>
          <w:noProof/>
        </w:rPr>
      </w:r>
      <w:r>
        <w:rPr>
          <w:noProof/>
        </w:rPr>
        <w:fldChar w:fldCharType="separate"/>
      </w:r>
      <w:r>
        <w:rPr>
          <w:noProof/>
        </w:rPr>
        <w:t>323</w:t>
      </w:r>
      <w:r>
        <w:rPr>
          <w:noProof/>
        </w:rPr>
        <w:fldChar w:fldCharType="end"/>
      </w:r>
    </w:p>
    <w:p w14:paraId="32E50B8D" w14:textId="36B2B4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17.2.2.19</w:t>
      </w:r>
      <w:r>
        <w:rPr>
          <w:rFonts w:asciiTheme="minorHAnsi" w:eastAsiaTheme="minorEastAsia" w:hAnsiTheme="minorHAnsi" w:cstheme="minorBidi"/>
          <w:noProof/>
          <w:kern w:val="2"/>
          <w:sz w:val="24"/>
          <w:szCs w:val="24"/>
          <w:lang w:eastAsia="en-GB"/>
          <w14:ligatures w14:val="standardContextual"/>
        </w:rPr>
        <w:tab/>
      </w:r>
      <w:r>
        <w:rPr>
          <w:noProof/>
        </w:rPr>
        <w:t>Tracing</w:t>
      </w:r>
      <w:r>
        <w:rPr>
          <w:noProof/>
        </w:rPr>
        <w:tab/>
      </w:r>
      <w:r>
        <w:rPr>
          <w:noProof/>
        </w:rPr>
        <w:fldChar w:fldCharType="begin"/>
      </w:r>
      <w:r>
        <w:rPr>
          <w:noProof/>
        </w:rPr>
        <w:instrText xml:space="preserve"> PAGEREF _Toc218669098 \h </w:instrText>
      </w:r>
      <w:r>
        <w:rPr>
          <w:noProof/>
        </w:rPr>
      </w:r>
      <w:r>
        <w:rPr>
          <w:noProof/>
        </w:rPr>
        <w:fldChar w:fldCharType="separate"/>
      </w:r>
      <w:r>
        <w:rPr>
          <w:noProof/>
        </w:rPr>
        <w:t>323</w:t>
      </w:r>
      <w:r>
        <w:rPr>
          <w:noProof/>
        </w:rPr>
        <w:fldChar w:fldCharType="end"/>
      </w:r>
    </w:p>
    <w:p w14:paraId="17F8F33F" w14:textId="7E7E610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17.2.2.20</w:t>
      </w:r>
      <w:r>
        <w:rPr>
          <w:rFonts w:asciiTheme="minorHAnsi" w:eastAsiaTheme="minorEastAsia" w:hAnsiTheme="minorHAnsi" w:cstheme="minorBidi"/>
          <w:noProof/>
          <w:kern w:val="2"/>
          <w:sz w:val="24"/>
          <w:szCs w:val="24"/>
          <w:lang w:eastAsia="en-GB"/>
          <w14:ligatures w14:val="standardContextual"/>
        </w:rPr>
        <w:tab/>
      </w:r>
      <w:r>
        <w:rPr>
          <w:noProof/>
        </w:rPr>
        <w:t>Binding</w:t>
      </w:r>
      <w:r>
        <w:rPr>
          <w:noProof/>
        </w:rPr>
        <w:tab/>
      </w:r>
      <w:r>
        <w:rPr>
          <w:noProof/>
        </w:rPr>
        <w:fldChar w:fldCharType="begin"/>
      </w:r>
      <w:r>
        <w:rPr>
          <w:noProof/>
        </w:rPr>
        <w:instrText xml:space="preserve"> PAGEREF _Toc218669099 \h </w:instrText>
      </w:r>
      <w:r>
        <w:rPr>
          <w:noProof/>
        </w:rPr>
      </w:r>
      <w:r>
        <w:rPr>
          <w:noProof/>
        </w:rPr>
        <w:fldChar w:fldCharType="separate"/>
      </w:r>
      <w:r>
        <w:rPr>
          <w:noProof/>
        </w:rPr>
        <w:t>324</w:t>
      </w:r>
      <w:r>
        <w:rPr>
          <w:noProof/>
        </w:rPr>
        <w:fldChar w:fldCharType="end"/>
      </w:r>
    </w:p>
    <w:p w14:paraId="44987541" w14:textId="7F32EA9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17.2.2.21</w:t>
      </w:r>
      <w:r>
        <w:rPr>
          <w:rFonts w:asciiTheme="minorHAnsi" w:eastAsiaTheme="minorEastAsia" w:hAnsiTheme="minorHAnsi" w:cstheme="minorBidi"/>
          <w:noProof/>
          <w:kern w:val="2"/>
          <w:sz w:val="24"/>
          <w:szCs w:val="24"/>
          <w:lang w:eastAsia="en-GB"/>
          <w14:ligatures w14:val="standardContextual"/>
        </w:rPr>
        <w:tab/>
      </w:r>
      <w:r>
        <w:rPr>
          <w:noProof/>
        </w:rPr>
        <w:t>Unstructured SS handling</w:t>
      </w:r>
      <w:r>
        <w:rPr>
          <w:noProof/>
        </w:rPr>
        <w:tab/>
      </w:r>
      <w:r>
        <w:rPr>
          <w:noProof/>
        </w:rPr>
        <w:fldChar w:fldCharType="begin"/>
      </w:r>
      <w:r>
        <w:rPr>
          <w:noProof/>
        </w:rPr>
        <w:instrText xml:space="preserve"> PAGEREF _Toc218669100 \h </w:instrText>
      </w:r>
      <w:r>
        <w:rPr>
          <w:noProof/>
        </w:rPr>
      </w:r>
      <w:r>
        <w:rPr>
          <w:noProof/>
        </w:rPr>
        <w:fldChar w:fldCharType="separate"/>
      </w:r>
      <w:r>
        <w:rPr>
          <w:noProof/>
        </w:rPr>
        <w:t>324</w:t>
      </w:r>
      <w:r>
        <w:rPr>
          <w:noProof/>
        </w:rPr>
        <w:fldChar w:fldCharType="end"/>
      </w:r>
    </w:p>
    <w:p w14:paraId="27D70F63" w14:textId="1EEDF9E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17.2.2.22</w:t>
      </w:r>
      <w:r>
        <w:rPr>
          <w:rFonts w:asciiTheme="minorHAnsi" w:eastAsiaTheme="minorEastAsia" w:hAnsiTheme="minorHAnsi" w:cstheme="minorBidi"/>
          <w:noProof/>
          <w:kern w:val="2"/>
          <w:sz w:val="24"/>
          <w:szCs w:val="24"/>
          <w:lang w:eastAsia="en-GB"/>
          <w14:ligatures w14:val="standardContextual"/>
        </w:rPr>
        <w:tab/>
      </w:r>
      <w:r>
        <w:rPr>
          <w:noProof/>
        </w:rPr>
        <w:t>MO Short message relay services</w:t>
      </w:r>
      <w:r>
        <w:rPr>
          <w:noProof/>
        </w:rPr>
        <w:tab/>
      </w:r>
      <w:r>
        <w:rPr>
          <w:noProof/>
        </w:rPr>
        <w:fldChar w:fldCharType="begin"/>
      </w:r>
      <w:r>
        <w:rPr>
          <w:noProof/>
        </w:rPr>
        <w:instrText xml:space="preserve"> PAGEREF _Toc218669101 \h </w:instrText>
      </w:r>
      <w:r>
        <w:rPr>
          <w:noProof/>
        </w:rPr>
      </w:r>
      <w:r>
        <w:rPr>
          <w:noProof/>
        </w:rPr>
        <w:fldChar w:fldCharType="separate"/>
      </w:r>
      <w:r>
        <w:rPr>
          <w:noProof/>
        </w:rPr>
        <w:t>324</w:t>
      </w:r>
      <w:r>
        <w:rPr>
          <w:noProof/>
        </w:rPr>
        <w:fldChar w:fldCharType="end"/>
      </w:r>
    </w:p>
    <w:p w14:paraId="00761B77" w14:textId="4BF81A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17.2.2.23</w:t>
      </w:r>
      <w:r>
        <w:rPr>
          <w:rFonts w:asciiTheme="minorHAnsi" w:eastAsiaTheme="minorEastAsia" w:hAnsiTheme="minorHAnsi" w:cstheme="minorBidi"/>
          <w:noProof/>
          <w:kern w:val="2"/>
          <w:sz w:val="24"/>
          <w:szCs w:val="24"/>
          <w:lang w:eastAsia="en-GB"/>
          <w14:ligatures w14:val="standardContextual"/>
        </w:rPr>
        <w:tab/>
      </w:r>
      <w:r>
        <w:rPr>
          <w:noProof/>
        </w:rPr>
        <w:t>Short message gateway services</w:t>
      </w:r>
      <w:r>
        <w:rPr>
          <w:noProof/>
        </w:rPr>
        <w:tab/>
      </w:r>
      <w:r>
        <w:rPr>
          <w:noProof/>
        </w:rPr>
        <w:fldChar w:fldCharType="begin"/>
      </w:r>
      <w:r>
        <w:rPr>
          <w:noProof/>
        </w:rPr>
        <w:instrText xml:space="preserve"> PAGEREF _Toc218669102 \h </w:instrText>
      </w:r>
      <w:r>
        <w:rPr>
          <w:noProof/>
        </w:rPr>
      </w:r>
      <w:r>
        <w:rPr>
          <w:noProof/>
        </w:rPr>
        <w:fldChar w:fldCharType="separate"/>
      </w:r>
      <w:r>
        <w:rPr>
          <w:noProof/>
        </w:rPr>
        <w:t>324</w:t>
      </w:r>
      <w:r>
        <w:rPr>
          <w:noProof/>
        </w:rPr>
        <w:fldChar w:fldCharType="end"/>
      </w:r>
    </w:p>
    <w:p w14:paraId="4E08572E" w14:textId="2DB5F31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17.2.2.24</w:t>
      </w:r>
      <w:r>
        <w:rPr>
          <w:rFonts w:asciiTheme="minorHAnsi" w:eastAsiaTheme="minorEastAsia" w:hAnsiTheme="minorHAnsi" w:cstheme="minorBidi"/>
          <w:noProof/>
          <w:kern w:val="2"/>
          <w:sz w:val="24"/>
          <w:szCs w:val="24"/>
          <w:lang w:eastAsia="en-GB"/>
          <w14:ligatures w14:val="standardContextual"/>
        </w:rPr>
        <w:tab/>
      </w:r>
      <w:r>
        <w:rPr>
          <w:noProof/>
        </w:rPr>
        <w:t>MT Short message relay services</w:t>
      </w:r>
      <w:r>
        <w:rPr>
          <w:noProof/>
        </w:rPr>
        <w:tab/>
      </w:r>
      <w:r>
        <w:rPr>
          <w:noProof/>
        </w:rPr>
        <w:fldChar w:fldCharType="begin"/>
      </w:r>
      <w:r>
        <w:rPr>
          <w:noProof/>
        </w:rPr>
        <w:instrText xml:space="preserve"> PAGEREF _Toc218669103 \h </w:instrText>
      </w:r>
      <w:r>
        <w:rPr>
          <w:noProof/>
        </w:rPr>
      </w:r>
      <w:r>
        <w:rPr>
          <w:noProof/>
        </w:rPr>
        <w:fldChar w:fldCharType="separate"/>
      </w:r>
      <w:r>
        <w:rPr>
          <w:noProof/>
        </w:rPr>
        <w:t>325</w:t>
      </w:r>
      <w:r>
        <w:rPr>
          <w:noProof/>
        </w:rPr>
        <w:fldChar w:fldCharType="end"/>
      </w:r>
    </w:p>
    <w:p w14:paraId="31056D55" w14:textId="172DE1D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_Toc218669104 \h </w:instrText>
      </w:r>
      <w:r>
        <w:rPr>
          <w:noProof/>
        </w:rPr>
      </w:r>
      <w:r>
        <w:rPr>
          <w:noProof/>
        </w:rPr>
        <w:fldChar w:fldCharType="separate"/>
      </w:r>
      <w:r>
        <w:rPr>
          <w:noProof/>
        </w:rPr>
        <w:t>325</w:t>
      </w:r>
      <w:r>
        <w:rPr>
          <w:noProof/>
        </w:rPr>
        <w:fldChar w:fldCharType="end"/>
      </w:r>
    </w:p>
    <w:p w14:paraId="38403138" w14:textId="4D88294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17.2.2.26</w:t>
      </w:r>
      <w:r>
        <w:rPr>
          <w:rFonts w:asciiTheme="minorHAnsi" w:eastAsiaTheme="minorEastAsia" w:hAnsiTheme="minorHAnsi" w:cstheme="minorBidi"/>
          <w:noProof/>
          <w:kern w:val="2"/>
          <w:sz w:val="24"/>
          <w:szCs w:val="24"/>
          <w:lang w:eastAsia="en-GB"/>
          <w14:ligatures w14:val="standardContextual"/>
        </w:rPr>
        <w:tab/>
      </w:r>
      <w:r>
        <w:rPr>
          <w:noProof/>
        </w:rPr>
        <w:t>Message waiting data management</w:t>
      </w:r>
      <w:r>
        <w:rPr>
          <w:noProof/>
        </w:rPr>
        <w:tab/>
      </w:r>
      <w:r>
        <w:rPr>
          <w:noProof/>
        </w:rPr>
        <w:fldChar w:fldCharType="begin"/>
      </w:r>
      <w:r>
        <w:rPr>
          <w:noProof/>
        </w:rPr>
        <w:instrText xml:space="preserve"> PAGEREF _Toc218669105 \h </w:instrText>
      </w:r>
      <w:r>
        <w:rPr>
          <w:noProof/>
        </w:rPr>
      </w:r>
      <w:r>
        <w:rPr>
          <w:noProof/>
        </w:rPr>
        <w:fldChar w:fldCharType="separate"/>
      </w:r>
      <w:r>
        <w:rPr>
          <w:noProof/>
        </w:rPr>
        <w:t>325</w:t>
      </w:r>
      <w:r>
        <w:rPr>
          <w:noProof/>
        </w:rPr>
        <w:fldChar w:fldCharType="end"/>
      </w:r>
    </w:p>
    <w:p w14:paraId="11ACF4EF" w14:textId="316243F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17.2.2.27</w:t>
      </w:r>
      <w:r>
        <w:rPr>
          <w:rFonts w:asciiTheme="minorHAnsi" w:eastAsiaTheme="minorEastAsia" w:hAnsiTheme="minorHAnsi" w:cstheme="minorBidi"/>
          <w:noProof/>
          <w:kern w:val="2"/>
          <w:sz w:val="24"/>
          <w:szCs w:val="24"/>
          <w:lang w:eastAsia="en-GB"/>
          <w14:ligatures w14:val="standardContextual"/>
        </w:rPr>
        <w:tab/>
      </w:r>
      <w:r>
        <w:rPr>
          <w:noProof/>
        </w:rPr>
        <w:t>Alerting</w:t>
      </w:r>
      <w:r>
        <w:rPr>
          <w:noProof/>
        </w:rPr>
        <w:tab/>
      </w:r>
      <w:r>
        <w:rPr>
          <w:noProof/>
        </w:rPr>
        <w:fldChar w:fldCharType="begin"/>
      </w:r>
      <w:r>
        <w:rPr>
          <w:noProof/>
        </w:rPr>
        <w:instrText xml:space="preserve"> PAGEREF _Toc218669106 \h </w:instrText>
      </w:r>
      <w:r>
        <w:rPr>
          <w:noProof/>
        </w:rPr>
      </w:r>
      <w:r>
        <w:rPr>
          <w:noProof/>
        </w:rPr>
        <w:fldChar w:fldCharType="separate"/>
      </w:r>
      <w:r>
        <w:rPr>
          <w:noProof/>
        </w:rPr>
        <w:t>325</w:t>
      </w:r>
      <w:r>
        <w:rPr>
          <w:noProof/>
        </w:rPr>
        <w:fldChar w:fldCharType="end"/>
      </w:r>
    </w:p>
    <w:p w14:paraId="333D2228" w14:textId="0B984E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17.2.2.28</w:t>
      </w:r>
      <w:r>
        <w:rPr>
          <w:rFonts w:asciiTheme="minorHAnsi" w:eastAsiaTheme="minorEastAsia" w:hAnsiTheme="minorHAnsi" w:cstheme="minorBidi"/>
          <w:noProof/>
          <w:kern w:val="2"/>
          <w:sz w:val="24"/>
          <w:szCs w:val="24"/>
          <w:lang w:eastAsia="en-GB"/>
          <w14:ligatures w14:val="standardContextual"/>
        </w:rPr>
        <w:tab/>
      </w:r>
      <w:r>
        <w:rPr>
          <w:noProof/>
        </w:rPr>
        <w:t>Data restoration</w:t>
      </w:r>
      <w:r>
        <w:rPr>
          <w:noProof/>
        </w:rPr>
        <w:tab/>
      </w:r>
      <w:r>
        <w:rPr>
          <w:noProof/>
        </w:rPr>
        <w:fldChar w:fldCharType="begin"/>
      </w:r>
      <w:r>
        <w:rPr>
          <w:noProof/>
        </w:rPr>
        <w:instrText xml:space="preserve"> PAGEREF _Toc218669107 \h </w:instrText>
      </w:r>
      <w:r>
        <w:rPr>
          <w:noProof/>
        </w:rPr>
      </w:r>
      <w:r>
        <w:rPr>
          <w:noProof/>
        </w:rPr>
        <w:fldChar w:fldCharType="separate"/>
      </w:r>
      <w:r>
        <w:rPr>
          <w:noProof/>
        </w:rPr>
        <w:t>326</w:t>
      </w:r>
      <w:r>
        <w:rPr>
          <w:noProof/>
        </w:rPr>
        <w:fldChar w:fldCharType="end"/>
      </w:r>
    </w:p>
    <w:p w14:paraId="4B542E40" w14:textId="4A4BB93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17.2.2.29</w:t>
      </w:r>
      <w:r>
        <w:rPr>
          <w:rFonts w:asciiTheme="minorHAnsi" w:eastAsiaTheme="minorEastAsia" w:hAnsiTheme="minorHAnsi" w:cstheme="minorBidi"/>
          <w:noProof/>
          <w:kern w:val="2"/>
          <w:sz w:val="24"/>
          <w:szCs w:val="24"/>
          <w:lang w:eastAsia="en-GB"/>
          <w14:ligatures w14:val="standardContextual"/>
        </w:rPr>
        <w:tab/>
      </w:r>
      <w:r>
        <w:rPr>
          <w:noProof/>
        </w:rPr>
        <w:t>Purging</w:t>
      </w:r>
      <w:r>
        <w:rPr>
          <w:noProof/>
        </w:rPr>
        <w:tab/>
      </w:r>
      <w:r>
        <w:rPr>
          <w:noProof/>
        </w:rPr>
        <w:fldChar w:fldCharType="begin"/>
      </w:r>
      <w:r>
        <w:rPr>
          <w:noProof/>
        </w:rPr>
        <w:instrText xml:space="preserve"> PAGEREF _Toc218669108 \h </w:instrText>
      </w:r>
      <w:r>
        <w:rPr>
          <w:noProof/>
        </w:rPr>
      </w:r>
      <w:r>
        <w:rPr>
          <w:noProof/>
        </w:rPr>
        <w:fldChar w:fldCharType="separate"/>
      </w:r>
      <w:r>
        <w:rPr>
          <w:noProof/>
        </w:rPr>
        <w:t>326</w:t>
      </w:r>
      <w:r>
        <w:rPr>
          <w:noProof/>
        </w:rPr>
        <w:fldChar w:fldCharType="end"/>
      </w:r>
    </w:p>
    <w:p w14:paraId="777F1F4B" w14:textId="63C6B8B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17.2.2.30</w:t>
      </w:r>
      <w:r>
        <w:rPr>
          <w:rFonts w:asciiTheme="minorHAnsi" w:eastAsiaTheme="minorEastAsia" w:hAnsiTheme="minorHAnsi" w:cstheme="minorBidi"/>
          <w:noProof/>
          <w:kern w:val="2"/>
          <w:sz w:val="24"/>
          <w:szCs w:val="24"/>
          <w:lang w:eastAsia="en-GB"/>
          <w14:ligatures w14:val="standardContextual"/>
        </w:rPr>
        <w:tab/>
      </w:r>
      <w:r>
        <w:rPr>
          <w:noProof/>
        </w:rPr>
        <w:t>Subscriber information enquiry</w:t>
      </w:r>
      <w:r>
        <w:rPr>
          <w:noProof/>
        </w:rPr>
        <w:tab/>
      </w:r>
      <w:r>
        <w:rPr>
          <w:noProof/>
        </w:rPr>
        <w:fldChar w:fldCharType="begin"/>
      </w:r>
      <w:r>
        <w:rPr>
          <w:noProof/>
        </w:rPr>
        <w:instrText xml:space="preserve"> PAGEREF _Toc218669109 \h </w:instrText>
      </w:r>
      <w:r>
        <w:rPr>
          <w:noProof/>
        </w:rPr>
      </w:r>
      <w:r>
        <w:rPr>
          <w:noProof/>
        </w:rPr>
        <w:fldChar w:fldCharType="separate"/>
      </w:r>
      <w:r>
        <w:rPr>
          <w:noProof/>
        </w:rPr>
        <w:t>326</w:t>
      </w:r>
      <w:r>
        <w:rPr>
          <w:noProof/>
        </w:rPr>
        <w:fldChar w:fldCharType="end"/>
      </w:r>
    </w:p>
    <w:p w14:paraId="62E07C7A" w14:textId="31FDDE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17.2.2.31</w:t>
      </w:r>
      <w:r>
        <w:rPr>
          <w:rFonts w:asciiTheme="minorHAnsi" w:eastAsiaTheme="minorEastAsia" w:hAnsiTheme="minorHAnsi" w:cstheme="minorBidi"/>
          <w:noProof/>
          <w:kern w:val="2"/>
          <w:sz w:val="24"/>
          <w:szCs w:val="24"/>
          <w:lang w:eastAsia="en-GB"/>
          <w14:ligatures w14:val="standardContextual"/>
        </w:rPr>
        <w:tab/>
      </w:r>
      <w:r>
        <w:rPr>
          <w:noProof/>
        </w:rPr>
        <w:t>Any time information enquiry</w:t>
      </w:r>
      <w:r>
        <w:rPr>
          <w:noProof/>
        </w:rPr>
        <w:tab/>
      </w:r>
      <w:r>
        <w:rPr>
          <w:noProof/>
        </w:rPr>
        <w:fldChar w:fldCharType="begin"/>
      </w:r>
      <w:r>
        <w:rPr>
          <w:noProof/>
        </w:rPr>
        <w:instrText xml:space="preserve"> PAGEREF _Toc218669110 \h </w:instrText>
      </w:r>
      <w:r>
        <w:rPr>
          <w:noProof/>
        </w:rPr>
      </w:r>
      <w:r>
        <w:rPr>
          <w:noProof/>
        </w:rPr>
        <w:fldChar w:fldCharType="separate"/>
      </w:r>
      <w:r>
        <w:rPr>
          <w:noProof/>
        </w:rPr>
        <w:t>326</w:t>
      </w:r>
      <w:r>
        <w:rPr>
          <w:noProof/>
        </w:rPr>
        <w:fldChar w:fldCharType="end"/>
      </w:r>
    </w:p>
    <w:p w14:paraId="59143474" w14:textId="54E8BB0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17.2.2.32</w:t>
      </w:r>
      <w:r>
        <w:rPr>
          <w:rFonts w:asciiTheme="minorHAnsi" w:eastAsiaTheme="minorEastAsia" w:hAnsiTheme="minorHAnsi" w:cstheme="minorBidi"/>
          <w:noProof/>
          <w:kern w:val="2"/>
          <w:sz w:val="24"/>
          <w:szCs w:val="24"/>
          <w:lang w:eastAsia="en-GB"/>
          <w14:ligatures w14:val="standardContextual"/>
        </w:rPr>
        <w:tab/>
      </w:r>
      <w:r>
        <w:rPr>
          <w:noProof/>
        </w:rPr>
        <w:t>Group Call Control</w:t>
      </w:r>
      <w:r>
        <w:rPr>
          <w:noProof/>
        </w:rPr>
        <w:tab/>
      </w:r>
      <w:r>
        <w:rPr>
          <w:noProof/>
        </w:rPr>
        <w:fldChar w:fldCharType="begin"/>
      </w:r>
      <w:r>
        <w:rPr>
          <w:noProof/>
        </w:rPr>
        <w:instrText xml:space="preserve"> PAGEREF _Toc218669111 \h </w:instrText>
      </w:r>
      <w:r>
        <w:rPr>
          <w:noProof/>
        </w:rPr>
      </w:r>
      <w:r>
        <w:rPr>
          <w:noProof/>
        </w:rPr>
        <w:fldChar w:fldCharType="separate"/>
      </w:r>
      <w:r>
        <w:rPr>
          <w:noProof/>
        </w:rPr>
        <w:t>326</w:t>
      </w:r>
      <w:r>
        <w:rPr>
          <w:noProof/>
        </w:rPr>
        <w:fldChar w:fldCharType="end"/>
      </w:r>
    </w:p>
    <w:p w14:paraId="772D21B3" w14:textId="4E98990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17.2.2.32A</w:t>
      </w:r>
      <w:r>
        <w:rPr>
          <w:rFonts w:asciiTheme="minorHAnsi" w:eastAsiaTheme="minorEastAsia" w:hAnsiTheme="minorHAnsi" w:cstheme="minorBidi"/>
          <w:noProof/>
          <w:kern w:val="2"/>
          <w:sz w:val="24"/>
          <w:szCs w:val="24"/>
          <w:lang w:eastAsia="en-GB"/>
          <w14:ligatures w14:val="standardContextual"/>
        </w:rPr>
        <w:tab/>
      </w:r>
      <w:r>
        <w:rPr>
          <w:noProof/>
        </w:rPr>
        <w:t>Group Call Info Retrieval</w:t>
      </w:r>
      <w:r>
        <w:rPr>
          <w:noProof/>
        </w:rPr>
        <w:tab/>
      </w:r>
      <w:r>
        <w:rPr>
          <w:noProof/>
        </w:rPr>
        <w:fldChar w:fldCharType="begin"/>
      </w:r>
      <w:r>
        <w:rPr>
          <w:noProof/>
        </w:rPr>
        <w:instrText xml:space="preserve"> PAGEREF _Toc218669112 \h </w:instrText>
      </w:r>
      <w:r>
        <w:rPr>
          <w:noProof/>
        </w:rPr>
      </w:r>
      <w:r>
        <w:rPr>
          <w:noProof/>
        </w:rPr>
        <w:fldChar w:fldCharType="separate"/>
      </w:r>
      <w:r>
        <w:rPr>
          <w:noProof/>
        </w:rPr>
        <w:t>327</w:t>
      </w:r>
      <w:r>
        <w:rPr>
          <w:noProof/>
        </w:rPr>
        <w:fldChar w:fldCharType="end"/>
      </w:r>
    </w:p>
    <w:p w14:paraId="1972CEE2" w14:textId="14A1799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_Toc218669113 \h </w:instrText>
      </w:r>
      <w:r>
        <w:rPr>
          <w:noProof/>
        </w:rPr>
      </w:r>
      <w:r>
        <w:rPr>
          <w:noProof/>
        </w:rPr>
        <w:fldChar w:fldCharType="separate"/>
      </w:r>
      <w:r>
        <w:rPr>
          <w:noProof/>
        </w:rPr>
        <w:t>327</w:t>
      </w:r>
      <w:r>
        <w:rPr>
          <w:noProof/>
        </w:rPr>
        <w:fldChar w:fldCharType="end"/>
      </w:r>
    </w:p>
    <w:p w14:paraId="64777B82" w14:textId="700202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_Toc218669114 \h </w:instrText>
      </w:r>
      <w:r>
        <w:rPr>
          <w:noProof/>
        </w:rPr>
      </w:r>
      <w:r>
        <w:rPr>
          <w:noProof/>
        </w:rPr>
        <w:fldChar w:fldCharType="separate"/>
      </w:r>
      <w:r>
        <w:rPr>
          <w:noProof/>
        </w:rPr>
        <w:t>327</w:t>
      </w:r>
      <w:r>
        <w:rPr>
          <w:noProof/>
        </w:rPr>
        <w:fldChar w:fldCharType="end"/>
      </w:r>
    </w:p>
    <w:p w14:paraId="56CA0809" w14:textId="3D5390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17.2.2.35</w:t>
      </w:r>
      <w:r>
        <w:rPr>
          <w:rFonts w:asciiTheme="minorHAnsi" w:eastAsiaTheme="minorEastAsia" w:hAnsiTheme="minorHAnsi" w:cstheme="minorBidi"/>
          <w:noProof/>
          <w:kern w:val="2"/>
          <w:sz w:val="24"/>
          <w:szCs w:val="24"/>
          <w:lang w:eastAsia="en-GB"/>
          <w14:ligatures w14:val="standardContextual"/>
        </w:rPr>
        <w:tab/>
      </w:r>
      <w:r>
        <w:rPr>
          <w:noProof/>
        </w:rPr>
        <w:t>Gprs location updating</w:t>
      </w:r>
      <w:r>
        <w:rPr>
          <w:noProof/>
        </w:rPr>
        <w:tab/>
      </w:r>
      <w:r>
        <w:rPr>
          <w:noProof/>
        </w:rPr>
        <w:fldChar w:fldCharType="begin"/>
      </w:r>
      <w:r>
        <w:rPr>
          <w:noProof/>
        </w:rPr>
        <w:instrText xml:space="preserve"> PAGEREF _Toc218669115 \h </w:instrText>
      </w:r>
      <w:r>
        <w:rPr>
          <w:noProof/>
        </w:rPr>
      </w:r>
      <w:r>
        <w:rPr>
          <w:noProof/>
        </w:rPr>
        <w:fldChar w:fldCharType="separate"/>
      </w:r>
      <w:r>
        <w:rPr>
          <w:noProof/>
        </w:rPr>
        <w:t>327</w:t>
      </w:r>
      <w:r>
        <w:rPr>
          <w:noProof/>
        </w:rPr>
        <w:fldChar w:fldCharType="end"/>
      </w:r>
    </w:p>
    <w:p w14:paraId="1FA32AFF" w14:textId="7B28566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17.2.2.36</w:t>
      </w:r>
      <w:r>
        <w:rPr>
          <w:rFonts w:asciiTheme="minorHAnsi" w:eastAsiaTheme="minorEastAsia" w:hAnsiTheme="minorHAnsi" w:cstheme="minorBidi"/>
          <w:noProof/>
          <w:kern w:val="2"/>
          <w:sz w:val="24"/>
          <w:szCs w:val="24"/>
          <w:lang w:eastAsia="en-GB"/>
          <w14:ligatures w14:val="standardContextual"/>
        </w:rPr>
        <w:tab/>
      </w:r>
      <w:r>
        <w:rPr>
          <w:noProof/>
        </w:rPr>
        <w:t>Gprs Interrogation</w:t>
      </w:r>
      <w:r>
        <w:rPr>
          <w:noProof/>
        </w:rPr>
        <w:tab/>
      </w:r>
      <w:r>
        <w:rPr>
          <w:noProof/>
        </w:rPr>
        <w:fldChar w:fldCharType="begin"/>
      </w:r>
      <w:r>
        <w:rPr>
          <w:noProof/>
        </w:rPr>
        <w:instrText xml:space="preserve"> PAGEREF _Toc218669116 \h </w:instrText>
      </w:r>
      <w:r>
        <w:rPr>
          <w:noProof/>
        </w:rPr>
      </w:r>
      <w:r>
        <w:rPr>
          <w:noProof/>
        </w:rPr>
        <w:fldChar w:fldCharType="separate"/>
      </w:r>
      <w:r>
        <w:rPr>
          <w:noProof/>
        </w:rPr>
        <w:t>327</w:t>
      </w:r>
      <w:r>
        <w:rPr>
          <w:noProof/>
        </w:rPr>
        <w:fldChar w:fldCharType="end"/>
      </w:r>
    </w:p>
    <w:p w14:paraId="51B5376D" w14:textId="6D279B2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17.2.2.37</w:t>
      </w:r>
      <w:r>
        <w:rPr>
          <w:rFonts w:asciiTheme="minorHAnsi" w:eastAsiaTheme="minorEastAsia" w:hAnsiTheme="minorHAnsi" w:cstheme="minorBidi"/>
          <w:noProof/>
          <w:kern w:val="2"/>
          <w:sz w:val="24"/>
          <w:szCs w:val="24"/>
          <w:lang w:eastAsia="en-GB"/>
          <w14:ligatures w14:val="standardContextual"/>
        </w:rPr>
        <w:tab/>
      </w:r>
      <w:r>
        <w:rPr>
          <w:noProof/>
        </w:rPr>
        <w:t>Failure reporting</w:t>
      </w:r>
      <w:r>
        <w:rPr>
          <w:noProof/>
        </w:rPr>
        <w:tab/>
      </w:r>
      <w:r>
        <w:rPr>
          <w:noProof/>
        </w:rPr>
        <w:fldChar w:fldCharType="begin"/>
      </w:r>
      <w:r>
        <w:rPr>
          <w:noProof/>
        </w:rPr>
        <w:instrText xml:space="preserve"> PAGEREF _Toc218669117 \h </w:instrText>
      </w:r>
      <w:r>
        <w:rPr>
          <w:noProof/>
        </w:rPr>
      </w:r>
      <w:r>
        <w:rPr>
          <w:noProof/>
        </w:rPr>
        <w:fldChar w:fldCharType="separate"/>
      </w:r>
      <w:r>
        <w:rPr>
          <w:noProof/>
        </w:rPr>
        <w:t>327</w:t>
      </w:r>
      <w:r>
        <w:rPr>
          <w:noProof/>
        </w:rPr>
        <w:fldChar w:fldCharType="end"/>
      </w:r>
    </w:p>
    <w:p w14:paraId="301C32AE" w14:textId="4A0E6CD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17.2.2.38</w:t>
      </w:r>
      <w:r>
        <w:rPr>
          <w:rFonts w:asciiTheme="minorHAnsi" w:eastAsiaTheme="minorEastAsia" w:hAnsiTheme="minorHAnsi" w:cstheme="minorBidi"/>
          <w:noProof/>
          <w:kern w:val="2"/>
          <w:sz w:val="24"/>
          <w:szCs w:val="24"/>
          <w:lang w:eastAsia="en-GB"/>
          <w14:ligatures w14:val="standardContextual"/>
        </w:rPr>
        <w:tab/>
      </w:r>
      <w:r>
        <w:rPr>
          <w:noProof/>
        </w:rPr>
        <w:t>GPRS notifying</w:t>
      </w:r>
      <w:r>
        <w:rPr>
          <w:noProof/>
        </w:rPr>
        <w:tab/>
      </w:r>
      <w:r>
        <w:rPr>
          <w:noProof/>
        </w:rPr>
        <w:fldChar w:fldCharType="begin"/>
      </w:r>
      <w:r>
        <w:rPr>
          <w:noProof/>
        </w:rPr>
        <w:instrText xml:space="preserve"> PAGEREF _Toc218669118 \h </w:instrText>
      </w:r>
      <w:r>
        <w:rPr>
          <w:noProof/>
        </w:rPr>
      </w:r>
      <w:r>
        <w:rPr>
          <w:noProof/>
        </w:rPr>
        <w:fldChar w:fldCharType="separate"/>
      </w:r>
      <w:r>
        <w:rPr>
          <w:noProof/>
        </w:rPr>
        <w:t>328</w:t>
      </w:r>
      <w:r>
        <w:rPr>
          <w:noProof/>
        </w:rPr>
        <w:fldChar w:fldCharType="end"/>
      </w:r>
    </w:p>
    <w:p w14:paraId="44D10E22" w14:textId="6AE1C60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17.2.2.39</w:t>
      </w:r>
      <w:r>
        <w:rPr>
          <w:rFonts w:asciiTheme="minorHAnsi" w:eastAsiaTheme="minorEastAsia" w:hAnsiTheme="minorHAnsi" w:cstheme="minorBidi"/>
          <w:noProof/>
          <w:kern w:val="2"/>
          <w:sz w:val="24"/>
          <w:szCs w:val="24"/>
          <w:lang w:eastAsia="en-GB"/>
          <w14:ligatures w14:val="standardContextual"/>
        </w:rPr>
        <w:tab/>
      </w:r>
      <w:r>
        <w:rPr>
          <w:noProof/>
        </w:rPr>
        <w:t>Supplementary Service invocation notification</w:t>
      </w:r>
      <w:r>
        <w:rPr>
          <w:noProof/>
        </w:rPr>
        <w:tab/>
      </w:r>
      <w:r>
        <w:rPr>
          <w:noProof/>
        </w:rPr>
        <w:fldChar w:fldCharType="begin"/>
      </w:r>
      <w:r>
        <w:rPr>
          <w:noProof/>
        </w:rPr>
        <w:instrText xml:space="preserve"> PAGEREF _Toc218669119 \h </w:instrText>
      </w:r>
      <w:r>
        <w:rPr>
          <w:noProof/>
        </w:rPr>
      </w:r>
      <w:r>
        <w:rPr>
          <w:noProof/>
        </w:rPr>
        <w:fldChar w:fldCharType="separate"/>
      </w:r>
      <w:r>
        <w:rPr>
          <w:noProof/>
        </w:rPr>
        <w:t>328</w:t>
      </w:r>
      <w:r>
        <w:rPr>
          <w:noProof/>
        </w:rPr>
        <w:fldChar w:fldCharType="end"/>
      </w:r>
    </w:p>
    <w:p w14:paraId="23180EC9" w14:textId="50D36ED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17.2.2.40</w:t>
      </w:r>
      <w:r>
        <w:rPr>
          <w:rFonts w:asciiTheme="minorHAnsi" w:eastAsiaTheme="minorEastAsia" w:hAnsiTheme="minorHAnsi" w:cstheme="minorBidi"/>
          <w:noProof/>
          <w:kern w:val="2"/>
          <w:sz w:val="24"/>
          <w:szCs w:val="24"/>
          <w:lang w:eastAsia="en-GB"/>
          <w14:ligatures w14:val="standardContextual"/>
        </w:rPr>
        <w:tab/>
      </w:r>
      <w:r>
        <w:rPr>
          <w:noProof/>
        </w:rPr>
        <w:t>Set Reporting State</w:t>
      </w:r>
      <w:r>
        <w:rPr>
          <w:noProof/>
        </w:rPr>
        <w:tab/>
      </w:r>
      <w:r>
        <w:rPr>
          <w:noProof/>
        </w:rPr>
        <w:fldChar w:fldCharType="begin"/>
      </w:r>
      <w:r>
        <w:rPr>
          <w:noProof/>
        </w:rPr>
        <w:instrText xml:space="preserve"> PAGEREF _Toc218669120 \h </w:instrText>
      </w:r>
      <w:r>
        <w:rPr>
          <w:noProof/>
        </w:rPr>
      </w:r>
      <w:r>
        <w:rPr>
          <w:noProof/>
        </w:rPr>
        <w:fldChar w:fldCharType="separate"/>
      </w:r>
      <w:r>
        <w:rPr>
          <w:noProof/>
        </w:rPr>
        <w:t>328</w:t>
      </w:r>
      <w:r>
        <w:rPr>
          <w:noProof/>
        </w:rPr>
        <w:fldChar w:fldCharType="end"/>
      </w:r>
    </w:p>
    <w:p w14:paraId="6CFC0617" w14:textId="6997417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17.2.2.41</w:t>
      </w:r>
      <w:r>
        <w:rPr>
          <w:rFonts w:asciiTheme="minorHAnsi" w:eastAsiaTheme="minorEastAsia" w:hAnsiTheme="minorHAnsi" w:cstheme="minorBidi"/>
          <w:noProof/>
          <w:kern w:val="2"/>
          <w:sz w:val="24"/>
          <w:szCs w:val="24"/>
          <w:lang w:eastAsia="en-GB"/>
          <w14:ligatures w14:val="standardContextual"/>
        </w:rPr>
        <w:tab/>
      </w:r>
      <w:r>
        <w:rPr>
          <w:noProof/>
        </w:rPr>
        <w:t>Status Report</w:t>
      </w:r>
      <w:r>
        <w:rPr>
          <w:noProof/>
        </w:rPr>
        <w:tab/>
      </w:r>
      <w:r>
        <w:rPr>
          <w:noProof/>
        </w:rPr>
        <w:fldChar w:fldCharType="begin"/>
      </w:r>
      <w:r>
        <w:rPr>
          <w:noProof/>
        </w:rPr>
        <w:instrText xml:space="preserve"> PAGEREF _Toc218669121 \h </w:instrText>
      </w:r>
      <w:r>
        <w:rPr>
          <w:noProof/>
        </w:rPr>
      </w:r>
      <w:r>
        <w:rPr>
          <w:noProof/>
        </w:rPr>
        <w:fldChar w:fldCharType="separate"/>
      </w:r>
      <w:r>
        <w:rPr>
          <w:noProof/>
        </w:rPr>
        <w:t>328</w:t>
      </w:r>
      <w:r>
        <w:rPr>
          <w:noProof/>
        </w:rPr>
        <w:fldChar w:fldCharType="end"/>
      </w:r>
    </w:p>
    <w:p w14:paraId="1B828EBA" w14:textId="79C66FC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17.2.2.42</w:t>
      </w:r>
      <w:r>
        <w:rPr>
          <w:rFonts w:asciiTheme="minorHAnsi" w:eastAsiaTheme="minorEastAsia" w:hAnsiTheme="minorHAnsi" w:cstheme="minorBidi"/>
          <w:noProof/>
          <w:kern w:val="2"/>
          <w:sz w:val="24"/>
          <w:szCs w:val="24"/>
          <w:lang w:eastAsia="en-GB"/>
          <w14:ligatures w14:val="standardContextual"/>
        </w:rPr>
        <w:tab/>
      </w:r>
      <w:r>
        <w:rPr>
          <w:noProof/>
        </w:rPr>
        <w:t>Remote User Free</w:t>
      </w:r>
      <w:r>
        <w:rPr>
          <w:noProof/>
        </w:rPr>
        <w:tab/>
      </w:r>
      <w:r>
        <w:rPr>
          <w:noProof/>
        </w:rPr>
        <w:fldChar w:fldCharType="begin"/>
      </w:r>
      <w:r>
        <w:rPr>
          <w:noProof/>
        </w:rPr>
        <w:instrText xml:space="preserve"> PAGEREF _Toc218669122 \h </w:instrText>
      </w:r>
      <w:r>
        <w:rPr>
          <w:noProof/>
        </w:rPr>
      </w:r>
      <w:r>
        <w:rPr>
          <w:noProof/>
        </w:rPr>
        <w:fldChar w:fldCharType="separate"/>
      </w:r>
      <w:r>
        <w:rPr>
          <w:noProof/>
        </w:rPr>
        <w:t>328</w:t>
      </w:r>
      <w:r>
        <w:rPr>
          <w:noProof/>
        </w:rPr>
        <w:fldChar w:fldCharType="end"/>
      </w:r>
    </w:p>
    <w:p w14:paraId="7AAA3E79" w14:textId="6E8ECD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17.2.2.43</w:t>
      </w:r>
      <w:r>
        <w:rPr>
          <w:rFonts w:asciiTheme="minorHAnsi" w:eastAsiaTheme="minorEastAsia" w:hAnsiTheme="minorHAnsi" w:cstheme="minorBidi"/>
          <w:noProof/>
          <w:kern w:val="2"/>
          <w:sz w:val="24"/>
          <w:szCs w:val="24"/>
          <w:lang w:eastAsia="en-GB"/>
          <w14:ligatures w14:val="standardContextual"/>
        </w:rPr>
        <w:tab/>
      </w:r>
      <w:r>
        <w:rPr>
          <w:noProof/>
        </w:rPr>
        <w:t>Call Completion</w:t>
      </w:r>
      <w:r>
        <w:rPr>
          <w:noProof/>
        </w:rPr>
        <w:tab/>
      </w:r>
      <w:r>
        <w:rPr>
          <w:noProof/>
        </w:rPr>
        <w:fldChar w:fldCharType="begin"/>
      </w:r>
      <w:r>
        <w:rPr>
          <w:noProof/>
        </w:rPr>
        <w:instrText xml:space="preserve"> PAGEREF _Toc218669123 \h </w:instrText>
      </w:r>
      <w:r>
        <w:rPr>
          <w:noProof/>
        </w:rPr>
      </w:r>
      <w:r>
        <w:rPr>
          <w:noProof/>
        </w:rPr>
        <w:fldChar w:fldCharType="separate"/>
      </w:r>
      <w:r>
        <w:rPr>
          <w:noProof/>
        </w:rPr>
        <w:t>329</w:t>
      </w:r>
      <w:r>
        <w:rPr>
          <w:noProof/>
        </w:rPr>
        <w:fldChar w:fldCharType="end"/>
      </w:r>
    </w:p>
    <w:p w14:paraId="702B9E0B" w14:textId="191A6BB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17.2.2.44</w:t>
      </w:r>
      <w:r>
        <w:rPr>
          <w:rFonts w:asciiTheme="minorHAnsi" w:eastAsiaTheme="minorEastAsia" w:hAnsiTheme="minorHAnsi" w:cstheme="minorBidi"/>
          <w:noProof/>
          <w:kern w:val="2"/>
          <w:sz w:val="24"/>
          <w:szCs w:val="24"/>
          <w:lang w:eastAsia="en-GB"/>
          <w14:ligatures w14:val="standardContextual"/>
        </w:rPr>
        <w:tab/>
      </w:r>
      <w:r>
        <w:rPr>
          <w:noProof/>
        </w:rPr>
        <w:t>Location service gateway services</w:t>
      </w:r>
      <w:r>
        <w:rPr>
          <w:noProof/>
        </w:rPr>
        <w:tab/>
      </w:r>
      <w:r>
        <w:rPr>
          <w:noProof/>
        </w:rPr>
        <w:fldChar w:fldCharType="begin"/>
      </w:r>
      <w:r>
        <w:rPr>
          <w:noProof/>
        </w:rPr>
        <w:instrText xml:space="preserve"> PAGEREF _Toc218669124 \h </w:instrText>
      </w:r>
      <w:r>
        <w:rPr>
          <w:noProof/>
        </w:rPr>
      </w:r>
      <w:r>
        <w:rPr>
          <w:noProof/>
        </w:rPr>
        <w:fldChar w:fldCharType="separate"/>
      </w:r>
      <w:r>
        <w:rPr>
          <w:noProof/>
        </w:rPr>
        <w:t>329</w:t>
      </w:r>
      <w:r>
        <w:rPr>
          <w:noProof/>
        </w:rPr>
        <w:fldChar w:fldCharType="end"/>
      </w:r>
    </w:p>
    <w:p w14:paraId="545AF006" w14:textId="2E5E2B8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17.2.2.45</w:t>
      </w:r>
      <w:r>
        <w:rPr>
          <w:rFonts w:asciiTheme="minorHAnsi" w:eastAsiaTheme="minorEastAsia" w:hAnsiTheme="minorHAnsi" w:cstheme="minorBidi"/>
          <w:noProof/>
          <w:kern w:val="2"/>
          <w:sz w:val="24"/>
          <w:szCs w:val="24"/>
          <w:lang w:eastAsia="en-GB"/>
          <w14:ligatures w14:val="standardContextual"/>
        </w:rPr>
        <w:tab/>
      </w:r>
      <w:r>
        <w:rPr>
          <w:noProof/>
        </w:rPr>
        <w:t>Location service enquiry</w:t>
      </w:r>
      <w:r>
        <w:rPr>
          <w:noProof/>
        </w:rPr>
        <w:tab/>
      </w:r>
      <w:r>
        <w:rPr>
          <w:noProof/>
        </w:rPr>
        <w:fldChar w:fldCharType="begin"/>
      </w:r>
      <w:r>
        <w:rPr>
          <w:noProof/>
        </w:rPr>
        <w:instrText xml:space="preserve"> PAGEREF _Toc218669125 \h </w:instrText>
      </w:r>
      <w:r>
        <w:rPr>
          <w:noProof/>
        </w:rPr>
      </w:r>
      <w:r>
        <w:rPr>
          <w:noProof/>
        </w:rPr>
        <w:fldChar w:fldCharType="separate"/>
      </w:r>
      <w:r>
        <w:rPr>
          <w:noProof/>
        </w:rPr>
        <w:t>329</w:t>
      </w:r>
      <w:r>
        <w:rPr>
          <w:noProof/>
        </w:rPr>
        <w:fldChar w:fldCharType="end"/>
      </w:r>
    </w:p>
    <w:p w14:paraId="3FB702E7" w14:textId="5225F6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17.2.2.45A</w:t>
      </w:r>
      <w:r>
        <w:rPr>
          <w:rFonts w:asciiTheme="minorHAnsi" w:eastAsiaTheme="minorEastAsia" w:hAnsiTheme="minorHAnsi" w:cstheme="minorBidi"/>
          <w:noProof/>
          <w:kern w:val="2"/>
          <w:sz w:val="24"/>
          <w:szCs w:val="24"/>
          <w:lang w:eastAsia="en-GB"/>
          <w14:ligatures w14:val="standardContextual"/>
        </w:rPr>
        <w:tab/>
      </w:r>
      <w:r>
        <w:rPr>
          <w:noProof/>
        </w:rPr>
        <w:t>Location service reporting</w:t>
      </w:r>
      <w:r>
        <w:rPr>
          <w:noProof/>
        </w:rPr>
        <w:tab/>
      </w:r>
      <w:r>
        <w:rPr>
          <w:noProof/>
        </w:rPr>
        <w:fldChar w:fldCharType="begin"/>
      </w:r>
      <w:r>
        <w:rPr>
          <w:noProof/>
        </w:rPr>
        <w:instrText xml:space="preserve"> PAGEREF _Toc218669126 \h </w:instrText>
      </w:r>
      <w:r>
        <w:rPr>
          <w:noProof/>
        </w:rPr>
      </w:r>
      <w:r>
        <w:rPr>
          <w:noProof/>
        </w:rPr>
        <w:fldChar w:fldCharType="separate"/>
      </w:r>
      <w:r>
        <w:rPr>
          <w:noProof/>
        </w:rPr>
        <w:t>329</w:t>
      </w:r>
      <w:r>
        <w:rPr>
          <w:noProof/>
        </w:rPr>
        <w:fldChar w:fldCharType="end"/>
      </w:r>
    </w:p>
    <w:p w14:paraId="6AF720E5" w14:textId="2BF5C1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_Toc218669127 \h </w:instrText>
      </w:r>
      <w:r>
        <w:rPr>
          <w:noProof/>
        </w:rPr>
      </w:r>
      <w:r>
        <w:rPr>
          <w:noProof/>
        </w:rPr>
        <w:fldChar w:fldCharType="separate"/>
      </w:r>
      <w:r>
        <w:rPr>
          <w:noProof/>
        </w:rPr>
        <w:t>329</w:t>
      </w:r>
      <w:r>
        <w:rPr>
          <w:noProof/>
        </w:rPr>
        <w:fldChar w:fldCharType="end"/>
      </w:r>
    </w:p>
    <w:p w14:paraId="25B5EE40" w14:textId="34C1C74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_Toc218669128 \h </w:instrText>
      </w:r>
      <w:r>
        <w:rPr>
          <w:noProof/>
        </w:rPr>
      </w:r>
      <w:r>
        <w:rPr>
          <w:noProof/>
        </w:rPr>
        <w:fldChar w:fldCharType="separate"/>
      </w:r>
      <w:r>
        <w:rPr>
          <w:noProof/>
        </w:rPr>
        <w:t>329</w:t>
      </w:r>
      <w:r>
        <w:rPr>
          <w:noProof/>
        </w:rPr>
        <w:fldChar w:fldCharType="end"/>
      </w:r>
    </w:p>
    <w:p w14:paraId="4F81C6DF" w14:textId="5872A9D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_Toc218669129 \h </w:instrText>
      </w:r>
      <w:r>
        <w:rPr>
          <w:noProof/>
        </w:rPr>
      </w:r>
      <w:r>
        <w:rPr>
          <w:noProof/>
        </w:rPr>
        <w:fldChar w:fldCharType="separate"/>
      </w:r>
      <w:r>
        <w:rPr>
          <w:noProof/>
        </w:rPr>
        <w:t>329</w:t>
      </w:r>
      <w:r>
        <w:rPr>
          <w:noProof/>
        </w:rPr>
        <w:fldChar w:fldCharType="end"/>
      </w:r>
    </w:p>
    <w:p w14:paraId="40B726A3" w14:textId="0B7F816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17.2.2.49</w:t>
      </w:r>
      <w:r>
        <w:rPr>
          <w:rFonts w:asciiTheme="minorHAnsi" w:eastAsiaTheme="minorEastAsia" w:hAnsiTheme="minorHAnsi" w:cstheme="minorBidi"/>
          <w:noProof/>
          <w:kern w:val="2"/>
          <w:sz w:val="24"/>
          <w:szCs w:val="24"/>
          <w:lang w:eastAsia="en-GB"/>
          <w14:ligatures w14:val="standardContextual"/>
        </w:rPr>
        <w:tab/>
      </w:r>
      <w:r>
        <w:rPr>
          <w:noProof/>
        </w:rPr>
        <w:t>IST Alerting</w:t>
      </w:r>
      <w:r>
        <w:rPr>
          <w:noProof/>
        </w:rPr>
        <w:tab/>
      </w:r>
      <w:r>
        <w:rPr>
          <w:noProof/>
        </w:rPr>
        <w:fldChar w:fldCharType="begin"/>
      </w:r>
      <w:r>
        <w:rPr>
          <w:noProof/>
        </w:rPr>
        <w:instrText xml:space="preserve"> PAGEREF _Toc218669130 \h </w:instrText>
      </w:r>
      <w:r>
        <w:rPr>
          <w:noProof/>
        </w:rPr>
      </w:r>
      <w:r>
        <w:rPr>
          <w:noProof/>
        </w:rPr>
        <w:fldChar w:fldCharType="separate"/>
      </w:r>
      <w:r>
        <w:rPr>
          <w:noProof/>
        </w:rPr>
        <w:t>329</w:t>
      </w:r>
      <w:r>
        <w:rPr>
          <w:noProof/>
        </w:rPr>
        <w:fldChar w:fldCharType="end"/>
      </w:r>
    </w:p>
    <w:p w14:paraId="4D521BF2" w14:textId="4E806B2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17.2.2.50</w:t>
      </w:r>
      <w:r>
        <w:rPr>
          <w:rFonts w:asciiTheme="minorHAnsi" w:eastAsiaTheme="minorEastAsia" w:hAnsiTheme="minorHAnsi" w:cstheme="minorBidi"/>
          <w:noProof/>
          <w:kern w:val="2"/>
          <w:sz w:val="24"/>
          <w:szCs w:val="24"/>
          <w:lang w:eastAsia="en-GB"/>
          <w14:ligatures w14:val="standardContextual"/>
        </w:rPr>
        <w:tab/>
      </w:r>
      <w:r>
        <w:rPr>
          <w:noProof/>
        </w:rPr>
        <w:t>Service Termination</w:t>
      </w:r>
      <w:r>
        <w:rPr>
          <w:noProof/>
        </w:rPr>
        <w:tab/>
      </w:r>
      <w:r>
        <w:rPr>
          <w:noProof/>
        </w:rPr>
        <w:fldChar w:fldCharType="begin"/>
      </w:r>
      <w:r>
        <w:rPr>
          <w:noProof/>
        </w:rPr>
        <w:instrText xml:space="preserve"> PAGEREF _Toc218669131 \h </w:instrText>
      </w:r>
      <w:r>
        <w:rPr>
          <w:noProof/>
        </w:rPr>
      </w:r>
      <w:r>
        <w:rPr>
          <w:noProof/>
        </w:rPr>
        <w:fldChar w:fldCharType="separate"/>
      </w:r>
      <w:r>
        <w:rPr>
          <w:noProof/>
        </w:rPr>
        <w:t>330</w:t>
      </w:r>
      <w:r>
        <w:rPr>
          <w:noProof/>
        </w:rPr>
        <w:fldChar w:fldCharType="end"/>
      </w:r>
    </w:p>
    <w:p w14:paraId="6206FFDC" w14:textId="4129A1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17.2.2.51</w:t>
      </w:r>
      <w:r>
        <w:rPr>
          <w:rFonts w:asciiTheme="minorHAnsi" w:eastAsiaTheme="minorEastAsia" w:hAnsiTheme="minorHAnsi" w:cstheme="minorBidi"/>
          <w:noProof/>
          <w:kern w:val="2"/>
          <w:sz w:val="24"/>
          <w:szCs w:val="24"/>
          <w:lang w:eastAsia="en-GB"/>
          <w14:ligatures w14:val="standardContextual"/>
        </w:rPr>
        <w:tab/>
      </w:r>
      <w:r>
        <w:rPr>
          <w:noProof/>
        </w:rPr>
        <w:t>Mobility Management event notification</w:t>
      </w:r>
      <w:r>
        <w:rPr>
          <w:noProof/>
        </w:rPr>
        <w:tab/>
      </w:r>
      <w:r>
        <w:rPr>
          <w:noProof/>
        </w:rPr>
        <w:fldChar w:fldCharType="begin"/>
      </w:r>
      <w:r>
        <w:rPr>
          <w:noProof/>
        </w:rPr>
        <w:instrText xml:space="preserve"> PAGEREF _Toc218669132 \h </w:instrText>
      </w:r>
      <w:r>
        <w:rPr>
          <w:noProof/>
        </w:rPr>
      </w:r>
      <w:r>
        <w:rPr>
          <w:noProof/>
        </w:rPr>
        <w:fldChar w:fldCharType="separate"/>
      </w:r>
      <w:r>
        <w:rPr>
          <w:noProof/>
        </w:rPr>
        <w:t>330</w:t>
      </w:r>
      <w:r>
        <w:rPr>
          <w:noProof/>
        </w:rPr>
        <w:fldChar w:fldCharType="end"/>
      </w:r>
    </w:p>
    <w:p w14:paraId="419278CF" w14:textId="07CC57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17.2.2.53</w:t>
      </w:r>
      <w:r>
        <w:rPr>
          <w:rFonts w:asciiTheme="minorHAnsi" w:eastAsiaTheme="minorEastAsia" w:hAnsiTheme="minorHAnsi" w:cstheme="minorBidi"/>
          <w:noProof/>
          <w:kern w:val="2"/>
          <w:sz w:val="24"/>
          <w:szCs w:val="24"/>
          <w:lang w:eastAsia="en-GB"/>
          <w14:ligatures w14:val="standardContextual"/>
        </w:rPr>
        <w:tab/>
      </w:r>
      <w:r>
        <w:rPr>
          <w:noProof/>
        </w:rPr>
        <w:t>Subscriber Data modification notification</w:t>
      </w:r>
      <w:r>
        <w:rPr>
          <w:noProof/>
        </w:rPr>
        <w:tab/>
      </w:r>
      <w:r>
        <w:rPr>
          <w:noProof/>
        </w:rPr>
        <w:fldChar w:fldCharType="begin"/>
      </w:r>
      <w:r>
        <w:rPr>
          <w:noProof/>
        </w:rPr>
        <w:instrText xml:space="preserve"> PAGEREF _Toc218669133 \h </w:instrText>
      </w:r>
      <w:r>
        <w:rPr>
          <w:noProof/>
        </w:rPr>
      </w:r>
      <w:r>
        <w:rPr>
          <w:noProof/>
        </w:rPr>
        <w:fldChar w:fldCharType="separate"/>
      </w:r>
      <w:r>
        <w:rPr>
          <w:noProof/>
        </w:rPr>
        <w:t>330</w:t>
      </w:r>
      <w:r>
        <w:rPr>
          <w:noProof/>
        </w:rPr>
        <w:fldChar w:fldCharType="end"/>
      </w:r>
    </w:p>
    <w:p w14:paraId="2B316788" w14:textId="6E2488B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17.2.2.54</w:t>
      </w:r>
      <w:r>
        <w:rPr>
          <w:rFonts w:asciiTheme="minorHAnsi" w:eastAsiaTheme="minorEastAsia" w:hAnsiTheme="minorHAnsi" w:cstheme="minorBidi"/>
          <w:noProof/>
          <w:kern w:val="2"/>
          <w:sz w:val="24"/>
          <w:szCs w:val="24"/>
          <w:lang w:eastAsia="en-GB"/>
          <w14:ligatures w14:val="standardContextual"/>
        </w:rPr>
        <w:tab/>
      </w:r>
      <w:r>
        <w:rPr>
          <w:noProof/>
        </w:rPr>
        <w:t>Authentication Failure Report</w:t>
      </w:r>
      <w:r>
        <w:rPr>
          <w:noProof/>
        </w:rPr>
        <w:tab/>
      </w:r>
      <w:r>
        <w:rPr>
          <w:noProof/>
        </w:rPr>
        <w:fldChar w:fldCharType="begin"/>
      </w:r>
      <w:r>
        <w:rPr>
          <w:noProof/>
        </w:rPr>
        <w:instrText xml:space="preserve"> PAGEREF _Toc218669134 \h </w:instrText>
      </w:r>
      <w:r>
        <w:rPr>
          <w:noProof/>
        </w:rPr>
      </w:r>
      <w:r>
        <w:rPr>
          <w:noProof/>
        </w:rPr>
        <w:fldChar w:fldCharType="separate"/>
      </w:r>
      <w:r>
        <w:rPr>
          <w:noProof/>
        </w:rPr>
        <w:t>330</w:t>
      </w:r>
      <w:r>
        <w:rPr>
          <w:noProof/>
        </w:rPr>
        <w:fldChar w:fldCharType="end"/>
      </w:r>
    </w:p>
    <w:p w14:paraId="215D8714" w14:textId="6C86E22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17.2.2.55</w:t>
      </w:r>
      <w:r>
        <w:rPr>
          <w:rFonts w:asciiTheme="minorHAnsi" w:eastAsiaTheme="minorEastAsia" w:hAnsiTheme="minorHAnsi" w:cstheme="minorBidi"/>
          <w:noProof/>
          <w:kern w:val="2"/>
          <w:sz w:val="24"/>
          <w:szCs w:val="24"/>
          <w:lang w:eastAsia="en-GB"/>
          <w14:ligatures w14:val="standardContextual"/>
        </w:rPr>
        <w:tab/>
      </w:r>
      <w:r>
        <w:rPr>
          <w:noProof/>
        </w:rPr>
        <w:t>Resource Management</w:t>
      </w:r>
      <w:r>
        <w:rPr>
          <w:noProof/>
        </w:rPr>
        <w:tab/>
      </w:r>
      <w:r>
        <w:rPr>
          <w:noProof/>
        </w:rPr>
        <w:fldChar w:fldCharType="begin"/>
      </w:r>
      <w:r>
        <w:rPr>
          <w:noProof/>
        </w:rPr>
        <w:instrText xml:space="preserve"> PAGEREF _Toc218669135 \h </w:instrText>
      </w:r>
      <w:r>
        <w:rPr>
          <w:noProof/>
        </w:rPr>
      </w:r>
      <w:r>
        <w:rPr>
          <w:noProof/>
        </w:rPr>
        <w:fldChar w:fldCharType="separate"/>
      </w:r>
      <w:r>
        <w:rPr>
          <w:noProof/>
        </w:rPr>
        <w:t>331</w:t>
      </w:r>
      <w:r>
        <w:rPr>
          <w:noProof/>
        </w:rPr>
        <w:fldChar w:fldCharType="end"/>
      </w:r>
    </w:p>
    <w:p w14:paraId="1C13C65C" w14:textId="0C73C7A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17.2.2.56</w:t>
      </w:r>
      <w:r>
        <w:rPr>
          <w:rFonts w:asciiTheme="minorHAnsi" w:eastAsiaTheme="minorEastAsia" w:hAnsiTheme="minorHAnsi" w:cstheme="minorBidi"/>
          <w:noProof/>
          <w:kern w:val="2"/>
          <w:sz w:val="24"/>
          <w:szCs w:val="24"/>
          <w:lang w:eastAsia="en-GB"/>
          <w14:ligatures w14:val="standardContextual"/>
        </w:rPr>
        <w:tab/>
      </w:r>
      <w:r>
        <w:rPr>
          <w:noProof/>
        </w:rPr>
        <w:t>MT Short message relay VGCS services</w:t>
      </w:r>
      <w:r>
        <w:rPr>
          <w:noProof/>
        </w:rPr>
        <w:tab/>
      </w:r>
      <w:r>
        <w:rPr>
          <w:noProof/>
        </w:rPr>
        <w:fldChar w:fldCharType="begin"/>
      </w:r>
      <w:r>
        <w:rPr>
          <w:noProof/>
        </w:rPr>
        <w:instrText xml:space="preserve"> PAGEREF _Toc218669136 \h </w:instrText>
      </w:r>
      <w:r>
        <w:rPr>
          <w:noProof/>
        </w:rPr>
      </w:r>
      <w:r>
        <w:rPr>
          <w:noProof/>
        </w:rPr>
        <w:fldChar w:fldCharType="separate"/>
      </w:r>
      <w:r>
        <w:rPr>
          <w:noProof/>
        </w:rPr>
        <w:t>331</w:t>
      </w:r>
      <w:r>
        <w:rPr>
          <w:noProof/>
        </w:rPr>
        <w:fldChar w:fldCharType="end"/>
      </w:r>
    </w:p>
    <w:p w14:paraId="3DAD84D3" w14:textId="2F0CE39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17.2.2.57</w:t>
      </w:r>
      <w:r>
        <w:rPr>
          <w:rFonts w:asciiTheme="minorHAnsi" w:eastAsiaTheme="minorEastAsia" w:hAnsiTheme="minorHAnsi" w:cstheme="minorBidi"/>
          <w:noProof/>
          <w:kern w:val="2"/>
          <w:sz w:val="24"/>
          <w:szCs w:val="24"/>
          <w:lang w:eastAsia="en-GB"/>
          <w14:ligatures w14:val="standardContextual"/>
        </w:rPr>
        <w:tab/>
      </w:r>
      <w:r>
        <w:rPr>
          <w:noProof/>
          <w:lang w:eastAsia="zh-CN"/>
        </w:rPr>
        <w:t>Vcsg</w:t>
      </w:r>
      <w:r>
        <w:rPr>
          <w:noProof/>
        </w:rPr>
        <w:t xml:space="preserve"> location updating</w:t>
      </w:r>
      <w:r>
        <w:rPr>
          <w:noProof/>
        </w:rPr>
        <w:tab/>
      </w:r>
      <w:r>
        <w:rPr>
          <w:noProof/>
        </w:rPr>
        <w:fldChar w:fldCharType="begin"/>
      </w:r>
      <w:r>
        <w:rPr>
          <w:noProof/>
        </w:rPr>
        <w:instrText xml:space="preserve"> PAGEREF _Toc218669137 \h </w:instrText>
      </w:r>
      <w:r>
        <w:rPr>
          <w:noProof/>
        </w:rPr>
      </w:r>
      <w:r>
        <w:rPr>
          <w:noProof/>
        </w:rPr>
        <w:fldChar w:fldCharType="separate"/>
      </w:r>
      <w:r>
        <w:rPr>
          <w:noProof/>
        </w:rPr>
        <w:t>331</w:t>
      </w:r>
      <w:r>
        <w:rPr>
          <w:noProof/>
        </w:rPr>
        <w:fldChar w:fldCharType="end"/>
      </w:r>
    </w:p>
    <w:p w14:paraId="44CD5E7B" w14:textId="492E38E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17.2.2.58</w:t>
      </w:r>
      <w:r>
        <w:rPr>
          <w:rFonts w:asciiTheme="minorHAnsi" w:eastAsiaTheme="minorEastAsia" w:hAnsiTheme="minorHAnsi" w:cstheme="minorBidi"/>
          <w:noProof/>
          <w:kern w:val="2"/>
          <w:sz w:val="24"/>
          <w:szCs w:val="24"/>
          <w:lang w:eastAsia="en-GB"/>
          <w14:ligatures w14:val="standardContextual"/>
        </w:rPr>
        <w:tab/>
      </w:r>
      <w:r>
        <w:rPr>
          <w:noProof/>
          <w:lang w:eastAsia="zh-CN"/>
        </w:rPr>
        <w:t>Vcsg</w:t>
      </w:r>
      <w:r>
        <w:rPr>
          <w:noProof/>
        </w:rPr>
        <w:t xml:space="preserve"> location </w:t>
      </w:r>
      <w:r>
        <w:rPr>
          <w:noProof/>
          <w:lang w:eastAsia="zh-CN"/>
        </w:rPr>
        <w:t>cancellation</w:t>
      </w:r>
      <w:r>
        <w:rPr>
          <w:noProof/>
        </w:rPr>
        <w:tab/>
      </w:r>
      <w:r>
        <w:rPr>
          <w:noProof/>
        </w:rPr>
        <w:fldChar w:fldCharType="begin"/>
      </w:r>
      <w:r>
        <w:rPr>
          <w:noProof/>
        </w:rPr>
        <w:instrText xml:space="preserve"> PAGEREF _Toc218669138 \h </w:instrText>
      </w:r>
      <w:r>
        <w:rPr>
          <w:noProof/>
        </w:rPr>
      </w:r>
      <w:r>
        <w:rPr>
          <w:noProof/>
        </w:rPr>
        <w:fldChar w:fldCharType="separate"/>
      </w:r>
      <w:r>
        <w:rPr>
          <w:noProof/>
        </w:rPr>
        <w:t>331</w:t>
      </w:r>
      <w:r>
        <w:rPr>
          <w:noProof/>
        </w:rPr>
        <w:fldChar w:fldCharType="end"/>
      </w:r>
    </w:p>
    <w:p w14:paraId="15AE67A2" w14:textId="1278741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Application contexts</w:t>
      </w:r>
      <w:r>
        <w:rPr>
          <w:noProof/>
        </w:rPr>
        <w:tab/>
      </w:r>
      <w:r>
        <w:rPr>
          <w:noProof/>
        </w:rPr>
        <w:fldChar w:fldCharType="begin"/>
      </w:r>
      <w:r>
        <w:rPr>
          <w:noProof/>
        </w:rPr>
        <w:instrText xml:space="preserve"> PAGEREF _Toc218669139 \h </w:instrText>
      </w:r>
      <w:r>
        <w:rPr>
          <w:noProof/>
        </w:rPr>
      </w:r>
      <w:r>
        <w:rPr>
          <w:noProof/>
        </w:rPr>
        <w:fldChar w:fldCharType="separate"/>
      </w:r>
      <w:r>
        <w:rPr>
          <w:noProof/>
        </w:rPr>
        <w:t>331</w:t>
      </w:r>
      <w:r>
        <w:rPr>
          <w:noProof/>
        </w:rPr>
        <w:fldChar w:fldCharType="end"/>
      </w:r>
    </w:p>
    <w:p w14:paraId="5ECA683F" w14:textId="77D08EB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17.3.1</w:t>
      </w:r>
      <w:r>
        <w:rPr>
          <w:rFonts w:asciiTheme="minorHAnsi" w:eastAsiaTheme="minorEastAsia" w:hAnsiTheme="minorHAnsi" w:cstheme="minorBidi"/>
          <w:noProof/>
          <w:kern w:val="2"/>
          <w:sz w:val="24"/>
          <w:szCs w:val="24"/>
          <w:lang w:eastAsia="en-GB"/>
          <w14:ligatures w14:val="standardContextual"/>
        </w:rPr>
        <w:tab/>
      </w:r>
      <w:r>
        <w:rPr>
          <w:noProof/>
        </w:rPr>
        <w:t>General aspects</w:t>
      </w:r>
      <w:r>
        <w:rPr>
          <w:noProof/>
        </w:rPr>
        <w:tab/>
      </w:r>
      <w:r>
        <w:rPr>
          <w:noProof/>
        </w:rPr>
        <w:fldChar w:fldCharType="begin"/>
      </w:r>
      <w:r>
        <w:rPr>
          <w:noProof/>
        </w:rPr>
        <w:instrText xml:space="preserve"> PAGEREF _Toc218669140 \h </w:instrText>
      </w:r>
      <w:r>
        <w:rPr>
          <w:noProof/>
        </w:rPr>
      </w:r>
      <w:r>
        <w:rPr>
          <w:noProof/>
        </w:rPr>
        <w:fldChar w:fldCharType="separate"/>
      </w:r>
      <w:r>
        <w:rPr>
          <w:noProof/>
        </w:rPr>
        <w:t>331</w:t>
      </w:r>
      <w:r>
        <w:rPr>
          <w:noProof/>
        </w:rPr>
        <w:fldChar w:fldCharType="end"/>
      </w:r>
    </w:p>
    <w:p w14:paraId="160E3426" w14:textId="0284507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17.3.2</w:t>
      </w:r>
      <w:r>
        <w:rPr>
          <w:rFonts w:asciiTheme="minorHAnsi" w:eastAsiaTheme="minorEastAsia" w:hAnsiTheme="minorHAnsi" w:cstheme="minorBidi"/>
          <w:noProof/>
          <w:kern w:val="2"/>
          <w:sz w:val="24"/>
          <w:szCs w:val="24"/>
          <w:lang w:eastAsia="en-GB"/>
          <w14:ligatures w14:val="standardContextual"/>
        </w:rPr>
        <w:tab/>
      </w:r>
      <w:r>
        <w:rPr>
          <w:noProof/>
        </w:rPr>
        <w:t>Application context definitions</w:t>
      </w:r>
      <w:r>
        <w:rPr>
          <w:noProof/>
        </w:rPr>
        <w:tab/>
      </w:r>
      <w:r>
        <w:rPr>
          <w:noProof/>
        </w:rPr>
        <w:fldChar w:fldCharType="begin"/>
      </w:r>
      <w:r>
        <w:rPr>
          <w:noProof/>
        </w:rPr>
        <w:instrText xml:space="preserve"> PAGEREF _Toc218669141 \h </w:instrText>
      </w:r>
      <w:r>
        <w:rPr>
          <w:noProof/>
        </w:rPr>
      </w:r>
      <w:r>
        <w:rPr>
          <w:noProof/>
        </w:rPr>
        <w:fldChar w:fldCharType="separate"/>
      </w:r>
      <w:r>
        <w:rPr>
          <w:noProof/>
        </w:rPr>
        <w:t>332</w:t>
      </w:r>
      <w:r>
        <w:rPr>
          <w:noProof/>
        </w:rPr>
        <w:fldChar w:fldCharType="end"/>
      </w:r>
    </w:p>
    <w:p w14:paraId="39F34190" w14:textId="56EEB8D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_Toc218669142 \h </w:instrText>
      </w:r>
      <w:r>
        <w:rPr>
          <w:noProof/>
        </w:rPr>
      </w:r>
      <w:r>
        <w:rPr>
          <w:noProof/>
        </w:rPr>
        <w:fldChar w:fldCharType="separate"/>
      </w:r>
      <w:r>
        <w:rPr>
          <w:noProof/>
        </w:rPr>
        <w:t>332</w:t>
      </w:r>
      <w:r>
        <w:rPr>
          <w:noProof/>
        </w:rPr>
        <w:fldChar w:fldCharType="end"/>
      </w:r>
    </w:p>
    <w:p w14:paraId="44270E26" w14:textId="620DB95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Location Updating</w:t>
      </w:r>
      <w:r>
        <w:rPr>
          <w:noProof/>
        </w:rPr>
        <w:tab/>
      </w:r>
      <w:r>
        <w:rPr>
          <w:noProof/>
        </w:rPr>
        <w:fldChar w:fldCharType="begin"/>
      </w:r>
      <w:r>
        <w:rPr>
          <w:noProof/>
        </w:rPr>
        <w:instrText xml:space="preserve"> PAGEREF _Toc218669143 \h </w:instrText>
      </w:r>
      <w:r>
        <w:rPr>
          <w:noProof/>
        </w:rPr>
      </w:r>
      <w:r>
        <w:rPr>
          <w:noProof/>
        </w:rPr>
        <w:fldChar w:fldCharType="separate"/>
      </w:r>
      <w:r>
        <w:rPr>
          <w:noProof/>
        </w:rPr>
        <w:t>332</w:t>
      </w:r>
      <w:r>
        <w:rPr>
          <w:noProof/>
        </w:rPr>
        <w:fldChar w:fldCharType="end"/>
      </w:r>
    </w:p>
    <w:p w14:paraId="2956A3AB" w14:textId="305C909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Location Cancellation</w:t>
      </w:r>
      <w:r>
        <w:rPr>
          <w:noProof/>
        </w:rPr>
        <w:tab/>
      </w:r>
      <w:r>
        <w:rPr>
          <w:noProof/>
        </w:rPr>
        <w:fldChar w:fldCharType="begin"/>
      </w:r>
      <w:r>
        <w:rPr>
          <w:noProof/>
        </w:rPr>
        <w:instrText xml:space="preserve"> PAGEREF _Toc218669144 \h </w:instrText>
      </w:r>
      <w:r>
        <w:rPr>
          <w:noProof/>
        </w:rPr>
      </w:r>
      <w:r>
        <w:rPr>
          <w:noProof/>
        </w:rPr>
        <w:fldChar w:fldCharType="separate"/>
      </w:r>
      <w:r>
        <w:rPr>
          <w:noProof/>
        </w:rPr>
        <w:t>333</w:t>
      </w:r>
      <w:r>
        <w:rPr>
          <w:noProof/>
        </w:rPr>
        <w:fldChar w:fldCharType="end"/>
      </w:r>
    </w:p>
    <w:p w14:paraId="7BD1A51E" w14:textId="639AE7B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Roaming number enquiry</w:t>
      </w:r>
      <w:r>
        <w:rPr>
          <w:noProof/>
        </w:rPr>
        <w:tab/>
      </w:r>
      <w:r>
        <w:rPr>
          <w:noProof/>
        </w:rPr>
        <w:fldChar w:fldCharType="begin"/>
      </w:r>
      <w:r>
        <w:rPr>
          <w:noProof/>
        </w:rPr>
        <w:instrText xml:space="preserve"> PAGEREF _Toc218669145 \h </w:instrText>
      </w:r>
      <w:r>
        <w:rPr>
          <w:noProof/>
        </w:rPr>
      </w:r>
      <w:r>
        <w:rPr>
          <w:noProof/>
        </w:rPr>
        <w:fldChar w:fldCharType="separate"/>
      </w:r>
      <w:r>
        <w:rPr>
          <w:noProof/>
        </w:rPr>
        <w:t>333</w:t>
      </w:r>
      <w:r>
        <w:rPr>
          <w:noProof/>
        </w:rPr>
        <w:fldChar w:fldCharType="end"/>
      </w:r>
    </w:p>
    <w:p w14:paraId="34B87379" w14:textId="6F3C82E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_Toc218669146 \h </w:instrText>
      </w:r>
      <w:r>
        <w:rPr>
          <w:noProof/>
        </w:rPr>
      </w:r>
      <w:r>
        <w:rPr>
          <w:noProof/>
        </w:rPr>
        <w:fldChar w:fldCharType="separate"/>
      </w:r>
      <w:r>
        <w:rPr>
          <w:noProof/>
        </w:rPr>
        <w:t>333</w:t>
      </w:r>
      <w:r>
        <w:rPr>
          <w:noProof/>
        </w:rPr>
        <w:fldChar w:fldCharType="end"/>
      </w:r>
    </w:p>
    <w:p w14:paraId="2332C14D" w14:textId="6E6090B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Location Information Retrieval</w:t>
      </w:r>
      <w:r>
        <w:rPr>
          <w:noProof/>
        </w:rPr>
        <w:tab/>
      </w:r>
      <w:r>
        <w:rPr>
          <w:noProof/>
        </w:rPr>
        <w:fldChar w:fldCharType="begin"/>
      </w:r>
      <w:r>
        <w:rPr>
          <w:noProof/>
        </w:rPr>
        <w:instrText xml:space="preserve"> PAGEREF _Toc218669147 \h </w:instrText>
      </w:r>
      <w:r>
        <w:rPr>
          <w:noProof/>
        </w:rPr>
      </w:r>
      <w:r>
        <w:rPr>
          <w:noProof/>
        </w:rPr>
        <w:fldChar w:fldCharType="separate"/>
      </w:r>
      <w:r>
        <w:rPr>
          <w:noProof/>
        </w:rPr>
        <w:t>333</w:t>
      </w:r>
      <w:r>
        <w:rPr>
          <w:noProof/>
        </w:rPr>
        <w:fldChar w:fldCharType="end"/>
      </w:r>
    </w:p>
    <w:p w14:paraId="6D2E605E" w14:textId="5F6583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Call control transfer</w:t>
      </w:r>
      <w:r>
        <w:rPr>
          <w:noProof/>
        </w:rPr>
        <w:tab/>
      </w:r>
      <w:r>
        <w:rPr>
          <w:noProof/>
        </w:rPr>
        <w:fldChar w:fldCharType="begin"/>
      </w:r>
      <w:r>
        <w:rPr>
          <w:noProof/>
        </w:rPr>
        <w:instrText xml:space="preserve"> PAGEREF _Toc218669148 \h </w:instrText>
      </w:r>
      <w:r>
        <w:rPr>
          <w:noProof/>
        </w:rPr>
      </w:r>
      <w:r>
        <w:rPr>
          <w:noProof/>
        </w:rPr>
        <w:fldChar w:fldCharType="separate"/>
      </w:r>
      <w:r>
        <w:rPr>
          <w:noProof/>
        </w:rPr>
        <w:t>334</w:t>
      </w:r>
      <w:r>
        <w:rPr>
          <w:noProof/>
        </w:rPr>
        <w:fldChar w:fldCharType="end"/>
      </w:r>
    </w:p>
    <w:p w14:paraId="2733D53C" w14:textId="60E96EA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_Toc218669149 \h </w:instrText>
      </w:r>
      <w:r>
        <w:rPr>
          <w:noProof/>
        </w:rPr>
      </w:r>
      <w:r>
        <w:rPr>
          <w:noProof/>
        </w:rPr>
        <w:fldChar w:fldCharType="separate"/>
      </w:r>
      <w:r>
        <w:rPr>
          <w:noProof/>
        </w:rPr>
        <w:t>334</w:t>
      </w:r>
      <w:r>
        <w:rPr>
          <w:noProof/>
        </w:rPr>
        <w:fldChar w:fldCharType="end"/>
      </w:r>
    </w:p>
    <w:p w14:paraId="0A88259C" w14:textId="143E4F2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_Toc218669150 \h </w:instrText>
      </w:r>
      <w:r>
        <w:rPr>
          <w:noProof/>
        </w:rPr>
      </w:r>
      <w:r>
        <w:rPr>
          <w:noProof/>
        </w:rPr>
        <w:fldChar w:fldCharType="separate"/>
      </w:r>
      <w:r>
        <w:rPr>
          <w:noProof/>
        </w:rPr>
        <w:t>334</w:t>
      </w:r>
      <w:r>
        <w:rPr>
          <w:noProof/>
        </w:rPr>
        <w:fldChar w:fldCharType="end"/>
      </w:r>
    </w:p>
    <w:p w14:paraId="241777BD" w14:textId="50220CD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_Toc218669151 \h </w:instrText>
      </w:r>
      <w:r>
        <w:rPr>
          <w:noProof/>
        </w:rPr>
      </w:r>
      <w:r>
        <w:rPr>
          <w:noProof/>
        </w:rPr>
        <w:fldChar w:fldCharType="separate"/>
      </w:r>
      <w:r>
        <w:rPr>
          <w:noProof/>
        </w:rPr>
        <w:t>334</w:t>
      </w:r>
      <w:r>
        <w:rPr>
          <w:noProof/>
        </w:rPr>
        <w:fldChar w:fldCharType="end"/>
      </w:r>
    </w:p>
    <w:p w14:paraId="33594BA1" w14:textId="6955FA2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17.3.2.11</w:t>
      </w:r>
      <w:r>
        <w:rPr>
          <w:rFonts w:asciiTheme="minorHAnsi" w:eastAsiaTheme="minorEastAsia" w:hAnsiTheme="minorHAnsi" w:cstheme="minorBidi"/>
          <w:noProof/>
          <w:kern w:val="2"/>
          <w:sz w:val="24"/>
          <w:szCs w:val="24"/>
          <w:lang w:eastAsia="en-GB"/>
          <w14:ligatures w14:val="standardContextual"/>
        </w:rPr>
        <w:tab/>
      </w:r>
      <w:r>
        <w:rPr>
          <w:noProof/>
        </w:rPr>
        <w:t>Location registers restart</w:t>
      </w:r>
      <w:r>
        <w:rPr>
          <w:noProof/>
        </w:rPr>
        <w:tab/>
      </w:r>
      <w:r>
        <w:rPr>
          <w:noProof/>
        </w:rPr>
        <w:fldChar w:fldCharType="begin"/>
      </w:r>
      <w:r>
        <w:rPr>
          <w:noProof/>
        </w:rPr>
        <w:instrText xml:space="preserve"> PAGEREF _Toc218669152 \h </w:instrText>
      </w:r>
      <w:r>
        <w:rPr>
          <w:noProof/>
        </w:rPr>
      </w:r>
      <w:r>
        <w:rPr>
          <w:noProof/>
        </w:rPr>
        <w:fldChar w:fldCharType="separate"/>
      </w:r>
      <w:r>
        <w:rPr>
          <w:noProof/>
        </w:rPr>
        <w:t>334</w:t>
      </w:r>
      <w:r>
        <w:rPr>
          <w:noProof/>
        </w:rPr>
        <w:fldChar w:fldCharType="end"/>
      </w:r>
    </w:p>
    <w:p w14:paraId="03B71B49" w14:textId="147DD95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17.3.2.12</w:t>
      </w:r>
      <w:r>
        <w:rPr>
          <w:rFonts w:asciiTheme="minorHAnsi" w:eastAsiaTheme="minorEastAsia" w:hAnsiTheme="minorHAnsi" w:cstheme="minorBidi"/>
          <w:noProof/>
          <w:kern w:val="2"/>
          <w:sz w:val="24"/>
          <w:szCs w:val="24"/>
          <w:lang w:eastAsia="en-GB"/>
          <w14:ligatures w14:val="standardContextual"/>
        </w:rPr>
        <w:tab/>
      </w:r>
      <w:r>
        <w:rPr>
          <w:noProof/>
        </w:rPr>
        <w:t>Handover control</w:t>
      </w:r>
      <w:r>
        <w:rPr>
          <w:noProof/>
        </w:rPr>
        <w:tab/>
      </w:r>
      <w:r>
        <w:rPr>
          <w:noProof/>
        </w:rPr>
        <w:fldChar w:fldCharType="begin"/>
      </w:r>
      <w:r>
        <w:rPr>
          <w:noProof/>
        </w:rPr>
        <w:instrText xml:space="preserve"> PAGEREF _Toc218669153 \h </w:instrText>
      </w:r>
      <w:r>
        <w:rPr>
          <w:noProof/>
        </w:rPr>
      </w:r>
      <w:r>
        <w:rPr>
          <w:noProof/>
        </w:rPr>
        <w:fldChar w:fldCharType="separate"/>
      </w:r>
      <w:r>
        <w:rPr>
          <w:noProof/>
        </w:rPr>
        <w:t>334</w:t>
      </w:r>
      <w:r>
        <w:rPr>
          <w:noProof/>
        </w:rPr>
        <w:fldChar w:fldCharType="end"/>
      </w:r>
    </w:p>
    <w:p w14:paraId="229E710D" w14:textId="628A3F9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17.3.2.13</w:t>
      </w:r>
      <w:r>
        <w:rPr>
          <w:rFonts w:asciiTheme="minorHAnsi" w:eastAsiaTheme="minorEastAsia" w:hAnsiTheme="minorHAnsi" w:cstheme="minorBidi"/>
          <w:noProof/>
          <w:kern w:val="2"/>
          <w:sz w:val="24"/>
          <w:szCs w:val="24"/>
          <w:lang w:eastAsia="en-GB"/>
          <w14:ligatures w14:val="standardContextual"/>
        </w:rPr>
        <w:tab/>
      </w:r>
      <w:r>
        <w:rPr>
          <w:noProof/>
        </w:rPr>
        <w:t>IMSI Retrieval</w:t>
      </w:r>
      <w:r>
        <w:rPr>
          <w:noProof/>
        </w:rPr>
        <w:tab/>
      </w:r>
      <w:r>
        <w:rPr>
          <w:noProof/>
        </w:rPr>
        <w:fldChar w:fldCharType="begin"/>
      </w:r>
      <w:r>
        <w:rPr>
          <w:noProof/>
        </w:rPr>
        <w:instrText xml:space="preserve"> PAGEREF _Toc218669154 \h </w:instrText>
      </w:r>
      <w:r>
        <w:rPr>
          <w:noProof/>
        </w:rPr>
      </w:r>
      <w:r>
        <w:rPr>
          <w:noProof/>
        </w:rPr>
        <w:fldChar w:fldCharType="separate"/>
      </w:r>
      <w:r>
        <w:rPr>
          <w:noProof/>
        </w:rPr>
        <w:t>335</w:t>
      </w:r>
      <w:r>
        <w:rPr>
          <w:noProof/>
        </w:rPr>
        <w:fldChar w:fldCharType="end"/>
      </w:r>
    </w:p>
    <w:p w14:paraId="3363B5AC" w14:textId="4827F8B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17.3.2.14</w:t>
      </w:r>
      <w:r>
        <w:rPr>
          <w:rFonts w:asciiTheme="minorHAnsi" w:eastAsiaTheme="minorEastAsia" w:hAnsiTheme="minorHAnsi" w:cstheme="minorBidi"/>
          <w:noProof/>
          <w:kern w:val="2"/>
          <w:sz w:val="24"/>
          <w:szCs w:val="24"/>
          <w:lang w:eastAsia="en-GB"/>
          <w14:ligatures w14:val="standardContextual"/>
        </w:rPr>
        <w:tab/>
      </w:r>
      <w:r>
        <w:rPr>
          <w:noProof/>
        </w:rPr>
        <w:t>Equipment Management</w:t>
      </w:r>
      <w:r>
        <w:rPr>
          <w:noProof/>
        </w:rPr>
        <w:tab/>
      </w:r>
      <w:r>
        <w:rPr>
          <w:noProof/>
        </w:rPr>
        <w:fldChar w:fldCharType="begin"/>
      </w:r>
      <w:r>
        <w:rPr>
          <w:noProof/>
        </w:rPr>
        <w:instrText xml:space="preserve"> PAGEREF _Toc218669155 \h </w:instrText>
      </w:r>
      <w:r>
        <w:rPr>
          <w:noProof/>
        </w:rPr>
      </w:r>
      <w:r>
        <w:rPr>
          <w:noProof/>
        </w:rPr>
        <w:fldChar w:fldCharType="separate"/>
      </w:r>
      <w:r>
        <w:rPr>
          <w:noProof/>
        </w:rPr>
        <w:t>335</w:t>
      </w:r>
      <w:r>
        <w:rPr>
          <w:noProof/>
        </w:rPr>
        <w:fldChar w:fldCharType="end"/>
      </w:r>
    </w:p>
    <w:p w14:paraId="133D58EF" w14:textId="5507149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17.3.2.15</w:t>
      </w:r>
      <w:r>
        <w:rPr>
          <w:rFonts w:asciiTheme="minorHAnsi" w:eastAsiaTheme="minorEastAsia" w:hAnsiTheme="minorHAnsi" w:cstheme="minorBidi"/>
          <w:noProof/>
          <w:kern w:val="2"/>
          <w:sz w:val="24"/>
          <w:szCs w:val="24"/>
          <w:lang w:eastAsia="en-GB"/>
          <w14:ligatures w14:val="standardContextual"/>
        </w:rPr>
        <w:tab/>
      </w:r>
      <w:r>
        <w:rPr>
          <w:noProof/>
        </w:rPr>
        <w:t>Information retrieval</w:t>
      </w:r>
      <w:r>
        <w:rPr>
          <w:noProof/>
        </w:rPr>
        <w:tab/>
      </w:r>
      <w:r>
        <w:rPr>
          <w:noProof/>
        </w:rPr>
        <w:fldChar w:fldCharType="begin"/>
      </w:r>
      <w:r>
        <w:rPr>
          <w:noProof/>
        </w:rPr>
        <w:instrText xml:space="preserve"> PAGEREF _Toc218669156 \h </w:instrText>
      </w:r>
      <w:r>
        <w:rPr>
          <w:noProof/>
        </w:rPr>
      </w:r>
      <w:r>
        <w:rPr>
          <w:noProof/>
        </w:rPr>
        <w:fldChar w:fldCharType="separate"/>
      </w:r>
      <w:r>
        <w:rPr>
          <w:noProof/>
        </w:rPr>
        <w:t>335</w:t>
      </w:r>
      <w:r>
        <w:rPr>
          <w:noProof/>
        </w:rPr>
        <w:fldChar w:fldCharType="end"/>
      </w:r>
    </w:p>
    <w:p w14:paraId="33898D4F" w14:textId="6036B92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17.3.2.16</w:t>
      </w:r>
      <w:r>
        <w:rPr>
          <w:rFonts w:asciiTheme="minorHAnsi" w:eastAsiaTheme="minorEastAsia" w:hAnsiTheme="minorHAnsi" w:cstheme="minorBidi"/>
          <w:noProof/>
          <w:kern w:val="2"/>
          <w:sz w:val="24"/>
          <w:szCs w:val="24"/>
          <w:lang w:eastAsia="en-GB"/>
          <w14:ligatures w14:val="standardContextual"/>
        </w:rPr>
        <w:tab/>
      </w:r>
      <w:r>
        <w:rPr>
          <w:noProof/>
        </w:rPr>
        <w:t>Inter-VLR information retrieval</w:t>
      </w:r>
      <w:r>
        <w:rPr>
          <w:noProof/>
        </w:rPr>
        <w:tab/>
      </w:r>
      <w:r>
        <w:rPr>
          <w:noProof/>
        </w:rPr>
        <w:fldChar w:fldCharType="begin"/>
      </w:r>
      <w:r>
        <w:rPr>
          <w:noProof/>
        </w:rPr>
        <w:instrText xml:space="preserve"> PAGEREF _Toc218669157 \h </w:instrText>
      </w:r>
      <w:r>
        <w:rPr>
          <w:noProof/>
        </w:rPr>
      </w:r>
      <w:r>
        <w:rPr>
          <w:noProof/>
        </w:rPr>
        <w:fldChar w:fldCharType="separate"/>
      </w:r>
      <w:r>
        <w:rPr>
          <w:noProof/>
        </w:rPr>
        <w:t>336</w:t>
      </w:r>
      <w:r>
        <w:rPr>
          <w:noProof/>
        </w:rPr>
        <w:fldChar w:fldCharType="end"/>
      </w:r>
    </w:p>
    <w:p w14:paraId="3EFEEA4A" w14:textId="75A78C2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17.3.2.17</w:t>
      </w:r>
      <w:r>
        <w:rPr>
          <w:rFonts w:asciiTheme="minorHAnsi" w:eastAsiaTheme="minorEastAsia" w:hAnsiTheme="minorHAnsi" w:cstheme="minorBidi"/>
          <w:noProof/>
          <w:kern w:val="2"/>
          <w:sz w:val="24"/>
          <w:szCs w:val="24"/>
          <w:lang w:eastAsia="en-GB"/>
          <w14:ligatures w14:val="standardContextual"/>
        </w:rPr>
        <w:tab/>
      </w:r>
      <w:r>
        <w:rPr>
          <w:noProof/>
        </w:rPr>
        <w:t>Stand Alone Subscriber Data Management</w:t>
      </w:r>
      <w:r>
        <w:rPr>
          <w:noProof/>
        </w:rPr>
        <w:tab/>
      </w:r>
      <w:r>
        <w:rPr>
          <w:noProof/>
        </w:rPr>
        <w:fldChar w:fldCharType="begin"/>
      </w:r>
      <w:r>
        <w:rPr>
          <w:noProof/>
        </w:rPr>
        <w:instrText xml:space="preserve"> PAGEREF _Toc218669158 \h </w:instrText>
      </w:r>
      <w:r>
        <w:rPr>
          <w:noProof/>
        </w:rPr>
      </w:r>
      <w:r>
        <w:rPr>
          <w:noProof/>
        </w:rPr>
        <w:fldChar w:fldCharType="separate"/>
      </w:r>
      <w:r>
        <w:rPr>
          <w:noProof/>
        </w:rPr>
        <w:t>336</w:t>
      </w:r>
      <w:r>
        <w:rPr>
          <w:noProof/>
        </w:rPr>
        <w:fldChar w:fldCharType="end"/>
      </w:r>
    </w:p>
    <w:p w14:paraId="546EE383" w14:textId="224239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17.3.2.18</w:t>
      </w:r>
      <w:r>
        <w:rPr>
          <w:rFonts w:asciiTheme="minorHAnsi" w:eastAsiaTheme="minorEastAsia" w:hAnsiTheme="minorHAnsi" w:cstheme="minorBidi"/>
          <w:noProof/>
          <w:kern w:val="2"/>
          <w:sz w:val="24"/>
          <w:szCs w:val="24"/>
          <w:lang w:eastAsia="en-GB"/>
          <w14:ligatures w14:val="standardContextual"/>
        </w:rPr>
        <w:tab/>
      </w:r>
      <w:r>
        <w:rPr>
          <w:noProof/>
        </w:rPr>
        <w:t>Tracing</w:t>
      </w:r>
      <w:r>
        <w:rPr>
          <w:noProof/>
        </w:rPr>
        <w:tab/>
      </w:r>
      <w:r>
        <w:rPr>
          <w:noProof/>
        </w:rPr>
        <w:fldChar w:fldCharType="begin"/>
      </w:r>
      <w:r>
        <w:rPr>
          <w:noProof/>
        </w:rPr>
        <w:instrText xml:space="preserve"> PAGEREF _Toc218669159 \h </w:instrText>
      </w:r>
      <w:r>
        <w:rPr>
          <w:noProof/>
        </w:rPr>
      </w:r>
      <w:r>
        <w:rPr>
          <w:noProof/>
        </w:rPr>
        <w:fldChar w:fldCharType="separate"/>
      </w:r>
      <w:r>
        <w:rPr>
          <w:noProof/>
        </w:rPr>
        <w:t>336</w:t>
      </w:r>
      <w:r>
        <w:rPr>
          <w:noProof/>
        </w:rPr>
        <w:fldChar w:fldCharType="end"/>
      </w:r>
    </w:p>
    <w:p w14:paraId="3D1AEF22" w14:textId="00FABBA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17.3.2.19</w:t>
      </w:r>
      <w:r>
        <w:rPr>
          <w:rFonts w:asciiTheme="minorHAnsi" w:eastAsiaTheme="minorEastAsia" w:hAnsiTheme="minorHAnsi" w:cstheme="minorBidi"/>
          <w:noProof/>
          <w:kern w:val="2"/>
          <w:sz w:val="24"/>
          <w:szCs w:val="24"/>
          <w:lang w:eastAsia="en-GB"/>
          <w14:ligatures w14:val="standardContextual"/>
        </w:rPr>
        <w:tab/>
      </w:r>
      <w:r>
        <w:rPr>
          <w:noProof/>
        </w:rPr>
        <w:t>Network functional SS handling</w:t>
      </w:r>
      <w:r>
        <w:rPr>
          <w:noProof/>
        </w:rPr>
        <w:tab/>
      </w:r>
      <w:r>
        <w:rPr>
          <w:noProof/>
        </w:rPr>
        <w:fldChar w:fldCharType="begin"/>
      </w:r>
      <w:r>
        <w:rPr>
          <w:noProof/>
        </w:rPr>
        <w:instrText xml:space="preserve"> PAGEREF _Toc218669160 \h </w:instrText>
      </w:r>
      <w:r>
        <w:rPr>
          <w:noProof/>
        </w:rPr>
      </w:r>
      <w:r>
        <w:rPr>
          <w:noProof/>
        </w:rPr>
        <w:fldChar w:fldCharType="separate"/>
      </w:r>
      <w:r>
        <w:rPr>
          <w:noProof/>
        </w:rPr>
        <w:t>337</w:t>
      </w:r>
      <w:r>
        <w:rPr>
          <w:noProof/>
        </w:rPr>
        <w:fldChar w:fldCharType="end"/>
      </w:r>
    </w:p>
    <w:p w14:paraId="4D54BD53" w14:textId="179596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17.3.2.20</w:t>
      </w:r>
      <w:r>
        <w:rPr>
          <w:rFonts w:asciiTheme="minorHAnsi" w:eastAsiaTheme="minorEastAsia" w:hAnsiTheme="minorHAnsi" w:cstheme="minorBidi"/>
          <w:noProof/>
          <w:kern w:val="2"/>
          <w:sz w:val="24"/>
          <w:szCs w:val="24"/>
          <w:lang w:eastAsia="en-GB"/>
          <w14:ligatures w14:val="standardContextual"/>
        </w:rPr>
        <w:tab/>
      </w:r>
      <w:r>
        <w:rPr>
          <w:noProof/>
        </w:rPr>
        <w:t>Network unstructured SS handling</w:t>
      </w:r>
      <w:r>
        <w:rPr>
          <w:noProof/>
        </w:rPr>
        <w:tab/>
      </w:r>
      <w:r>
        <w:rPr>
          <w:noProof/>
        </w:rPr>
        <w:fldChar w:fldCharType="begin"/>
      </w:r>
      <w:r>
        <w:rPr>
          <w:noProof/>
        </w:rPr>
        <w:instrText xml:space="preserve"> PAGEREF _Toc218669161 \h </w:instrText>
      </w:r>
      <w:r>
        <w:rPr>
          <w:noProof/>
        </w:rPr>
      </w:r>
      <w:r>
        <w:rPr>
          <w:noProof/>
        </w:rPr>
        <w:fldChar w:fldCharType="separate"/>
      </w:r>
      <w:r>
        <w:rPr>
          <w:noProof/>
        </w:rPr>
        <w:t>337</w:t>
      </w:r>
      <w:r>
        <w:rPr>
          <w:noProof/>
        </w:rPr>
        <w:fldChar w:fldCharType="end"/>
      </w:r>
    </w:p>
    <w:p w14:paraId="46EFE80D" w14:textId="02C4714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17.3.2.21</w:t>
      </w:r>
      <w:r>
        <w:rPr>
          <w:rFonts w:asciiTheme="minorHAnsi" w:eastAsiaTheme="minorEastAsia" w:hAnsiTheme="minorHAnsi" w:cstheme="minorBidi"/>
          <w:noProof/>
          <w:kern w:val="2"/>
          <w:sz w:val="24"/>
          <w:szCs w:val="24"/>
          <w:lang w:eastAsia="en-GB"/>
          <w14:ligatures w14:val="standardContextual"/>
        </w:rPr>
        <w:tab/>
      </w:r>
      <w:r>
        <w:rPr>
          <w:noProof/>
        </w:rPr>
        <w:t>Short Message Gateway</w:t>
      </w:r>
      <w:r>
        <w:rPr>
          <w:noProof/>
        </w:rPr>
        <w:tab/>
      </w:r>
      <w:r>
        <w:rPr>
          <w:noProof/>
        </w:rPr>
        <w:fldChar w:fldCharType="begin"/>
      </w:r>
      <w:r>
        <w:rPr>
          <w:noProof/>
        </w:rPr>
        <w:instrText xml:space="preserve"> PAGEREF _Toc218669162 \h </w:instrText>
      </w:r>
      <w:r>
        <w:rPr>
          <w:noProof/>
        </w:rPr>
      </w:r>
      <w:r>
        <w:rPr>
          <w:noProof/>
        </w:rPr>
        <w:fldChar w:fldCharType="separate"/>
      </w:r>
      <w:r>
        <w:rPr>
          <w:noProof/>
        </w:rPr>
        <w:t>337</w:t>
      </w:r>
      <w:r>
        <w:rPr>
          <w:noProof/>
        </w:rPr>
        <w:fldChar w:fldCharType="end"/>
      </w:r>
    </w:p>
    <w:p w14:paraId="7CA61ED3" w14:textId="7F10C68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17.3.2.22</w:t>
      </w:r>
      <w:r>
        <w:rPr>
          <w:rFonts w:asciiTheme="minorHAnsi" w:eastAsiaTheme="minorEastAsia" w:hAnsiTheme="minorHAnsi" w:cstheme="minorBidi"/>
          <w:noProof/>
          <w:kern w:val="2"/>
          <w:sz w:val="24"/>
          <w:szCs w:val="24"/>
          <w:lang w:eastAsia="en-GB"/>
          <w14:ligatures w14:val="standardContextual"/>
        </w:rPr>
        <w:tab/>
      </w:r>
      <w:r>
        <w:rPr>
          <w:noProof/>
        </w:rPr>
        <w:t>Mobile originating Short Message Relay</w:t>
      </w:r>
      <w:r>
        <w:rPr>
          <w:noProof/>
        </w:rPr>
        <w:tab/>
      </w:r>
      <w:r>
        <w:rPr>
          <w:noProof/>
        </w:rPr>
        <w:fldChar w:fldCharType="begin"/>
      </w:r>
      <w:r>
        <w:rPr>
          <w:noProof/>
        </w:rPr>
        <w:instrText xml:space="preserve"> PAGEREF _Toc218669163 \h </w:instrText>
      </w:r>
      <w:r>
        <w:rPr>
          <w:noProof/>
        </w:rPr>
      </w:r>
      <w:r>
        <w:rPr>
          <w:noProof/>
        </w:rPr>
        <w:fldChar w:fldCharType="separate"/>
      </w:r>
      <w:r>
        <w:rPr>
          <w:noProof/>
        </w:rPr>
        <w:t>337</w:t>
      </w:r>
      <w:r>
        <w:rPr>
          <w:noProof/>
        </w:rPr>
        <w:fldChar w:fldCharType="end"/>
      </w:r>
    </w:p>
    <w:p w14:paraId="0BF97845" w14:textId="30FFEE5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_Toc218669164 \h </w:instrText>
      </w:r>
      <w:r>
        <w:rPr>
          <w:noProof/>
        </w:rPr>
      </w:r>
      <w:r>
        <w:rPr>
          <w:noProof/>
        </w:rPr>
        <w:fldChar w:fldCharType="separate"/>
      </w:r>
      <w:r>
        <w:rPr>
          <w:noProof/>
        </w:rPr>
        <w:t>338</w:t>
      </w:r>
      <w:r>
        <w:rPr>
          <w:noProof/>
        </w:rPr>
        <w:fldChar w:fldCharType="end"/>
      </w:r>
    </w:p>
    <w:p w14:paraId="7C87AD07" w14:textId="22A1991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17.3.2.24</w:t>
      </w:r>
      <w:r>
        <w:rPr>
          <w:rFonts w:asciiTheme="minorHAnsi" w:eastAsiaTheme="minorEastAsia" w:hAnsiTheme="minorHAnsi" w:cstheme="minorBidi"/>
          <w:noProof/>
          <w:kern w:val="2"/>
          <w:sz w:val="24"/>
          <w:szCs w:val="24"/>
          <w:lang w:eastAsia="en-GB"/>
          <w14:ligatures w14:val="standardContextual"/>
        </w:rPr>
        <w:tab/>
      </w:r>
      <w:r>
        <w:rPr>
          <w:noProof/>
        </w:rPr>
        <w:t>Short message alert</w:t>
      </w:r>
      <w:r>
        <w:rPr>
          <w:noProof/>
        </w:rPr>
        <w:tab/>
      </w:r>
      <w:r>
        <w:rPr>
          <w:noProof/>
        </w:rPr>
        <w:fldChar w:fldCharType="begin"/>
      </w:r>
      <w:r>
        <w:rPr>
          <w:noProof/>
        </w:rPr>
        <w:instrText xml:space="preserve"> PAGEREF _Toc218669165 \h </w:instrText>
      </w:r>
      <w:r>
        <w:rPr>
          <w:noProof/>
        </w:rPr>
      </w:r>
      <w:r>
        <w:rPr>
          <w:noProof/>
        </w:rPr>
        <w:fldChar w:fldCharType="separate"/>
      </w:r>
      <w:r>
        <w:rPr>
          <w:noProof/>
        </w:rPr>
        <w:t>338</w:t>
      </w:r>
      <w:r>
        <w:rPr>
          <w:noProof/>
        </w:rPr>
        <w:fldChar w:fldCharType="end"/>
      </w:r>
    </w:p>
    <w:p w14:paraId="7C05EE0F" w14:textId="5B2A08E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17.3.2.25</w:t>
      </w:r>
      <w:r>
        <w:rPr>
          <w:rFonts w:asciiTheme="minorHAnsi" w:eastAsiaTheme="minorEastAsia" w:hAnsiTheme="minorHAnsi" w:cstheme="minorBidi"/>
          <w:noProof/>
          <w:kern w:val="2"/>
          <w:sz w:val="24"/>
          <w:szCs w:val="24"/>
          <w:lang w:eastAsia="en-GB"/>
          <w14:ligatures w14:val="standardContextual"/>
        </w:rPr>
        <w:tab/>
      </w:r>
      <w:r>
        <w:rPr>
          <w:noProof/>
        </w:rPr>
        <w:t>Short message waiting data management</w:t>
      </w:r>
      <w:r>
        <w:rPr>
          <w:noProof/>
        </w:rPr>
        <w:tab/>
      </w:r>
      <w:r>
        <w:rPr>
          <w:noProof/>
        </w:rPr>
        <w:fldChar w:fldCharType="begin"/>
      </w:r>
      <w:r>
        <w:rPr>
          <w:noProof/>
        </w:rPr>
        <w:instrText xml:space="preserve"> PAGEREF _Toc218669166 \h </w:instrText>
      </w:r>
      <w:r>
        <w:rPr>
          <w:noProof/>
        </w:rPr>
      </w:r>
      <w:r>
        <w:rPr>
          <w:noProof/>
        </w:rPr>
        <w:fldChar w:fldCharType="separate"/>
      </w:r>
      <w:r>
        <w:rPr>
          <w:noProof/>
        </w:rPr>
        <w:t>338</w:t>
      </w:r>
      <w:r>
        <w:rPr>
          <w:noProof/>
        </w:rPr>
        <w:fldChar w:fldCharType="end"/>
      </w:r>
    </w:p>
    <w:p w14:paraId="0A8AB3DB" w14:textId="601759B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17.3.2.26</w:t>
      </w:r>
      <w:r>
        <w:rPr>
          <w:rFonts w:asciiTheme="minorHAnsi" w:eastAsiaTheme="minorEastAsia" w:hAnsiTheme="minorHAnsi" w:cstheme="minorBidi"/>
          <w:noProof/>
          <w:kern w:val="2"/>
          <w:sz w:val="24"/>
          <w:szCs w:val="24"/>
          <w:lang w:eastAsia="en-GB"/>
          <w14:ligatures w14:val="standardContextual"/>
        </w:rPr>
        <w:tab/>
      </w:r>
      <w:r>
        <w:rPr>
          <w:noProof/>
        </w:rPr>
        <w:t>Mobile terminating Short Message Relay</w:t>
      </w:r>
      <w:r>
        <w:rPr>
          <w:noProof/>
        </w:rPr>
        <w:tab/>
      </w:r>
      <w:r>
        <w:rPr>
          <w:noProof/>
        </w:rPr>
        <w:fldChar w:fldCharType="begin"/>
      </w:r>
      <w:r>
        <w:rPr>
          <w:noProof/>
        </w:rPr>
        <w:instrText xml:space="preserve"> PAGEREF _Toc218669167 \h </w:instrText>
      </w:r>
      <w:r>
        <w:rPr>
          <w:noProof/>
        </w:rPr>
      </w:r>
      <w:r>
        <w:rPr>
          <w:noProof/>
        </w:rPr>
        <w:fldChar w:fldCharType="separate"/>
      </w:r>
      <w:r>
        <w:rPr>
          <w:noProof/>
        </w:rPr>
        <w:t>338</w:t>
      </w:r>
      <w:r>
        <w:rPr>
          <w:noProof/>
        </w:rPr>
        <w:fldChar w:fldCharType="end"/>
      </w:r>
    </w:p>
    <w:p w14:paraId="06229C86" w14:textId="02F6B6C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17.3.2.27</w:t>
      </w:r>
      <w:r>
        <w:rPr>
          <w:rFonts w:asciiTheme="minorHAnsi" w:eastAsiaTheme="minorEastAsia" w:hAnsiTheme="minorHAnsi" w:cstheme="minorBidi"/>
          <w:noProof/>
          <w:kern w:val="2"/>
          <w:sz w:val="24"/>
          <w:szCs w:val="24"/>
          <w:lang w:eastAsia="en-GB"/>
          <w14:ligatures w14:val="standardContextual"/>
        </w:rPr>
        <w:tab/>
      </w:r>
      <w:r>
        <w:rPr>
          <w:noProof/>
        </w:rPr>
        <w:t>MS purging</w:t>
      </w:r>
      <w:r>
        <w:rPr>
          <w:noProof/>
        </w:rPr>
        <w:tab/>
      </w:r>
      <w:r>
        <w:rPr>
          <w:noProof/>
        </w:rPr>
        <w:fldChar w:fldCharType="begin"/>
      </w:r>
      <w:r>
        <w:rPr>
          <w:noProof/>
        </w:rPr>
        <w:instrText xml:space="preserve"> PAGEREF _Toc218669168 \h </w:instrText>
      </w:r>
      <w:r>
        <w:rPr>
          <w:noProof/>
        </w:rPr>
      </w:r>
      <w:r>
        <w:rPr>
          <w:noProof/>
        </w:rPr>
        <w:fldChar w:fldCharType="separate"/>
      </w:r>
      <w:r>
        <w:rPr>
          <w:noProof/>
        </w:rPr>
        <w:t>339</w:t>
      </w:r>
      <w:r>
        <w:rPr>
          <w:noProof/>
        </w:rPr>
        <w:fldChar w:fldCharType="end"/>
      </w:r>
    </w:p>
    <w:p w14:paraId="78DB6A7D" w14:textId="5B717AD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17.3.2.28</w:t>
      </w:r>
      <w:r>
        <w:rPr>
          <w:rFonts w:asciiTheme="minorHAnsi" w:eastAsiaTheme="minorEastAsia" w:hAnsiTheme="minorHAnsi" w:cstheme="minorBidi"/>
          <w:noProof/>
          <w:kern w:val="2"/>
          <w:sz w:val="24"/>
          <w:szCs w:val="24"/>
          <w:lang w:eastAsia="en-GB"/>
          <w14:ligatures w14:val="standardContextual"/>
        </w:rPr>
        <w:tab/>
      </w:r>
      <w:r>
        <w:rPr>
          <w:noProof/>
        </w:rPr>
        <w:t>Subscriber information enquiry</w:t>
      </w:r>
      <w:r>
        <w:rPr>
          <w:noProof/>
        </w:rPr>
        <w:tab/>
      </w:r>
      <w:r>
        <w:rPr>
          <w:noProof/>
        </w:rPr>
        <w:fldChar w:fldCharType="begin"/>
      </w:r>
      <w:r>
        <w:rPr>
          <w:noProof/>
        </w:rPr>
        <w:instrText xml:space="preserve"> PAGEREF _Toc218669169 \h </w:instrText>
      </w:r>
      <w:r>
        <w:rPr>
          <w:noProof/>
        </w:rPr>
      </w:r>
      <w:r>
        <w:rPr>
          <w:noProof/>
        </w:rPr>
        <w:fldChar w:fldCharType="separate"/>
      </w:r>
      <w:r>
        <w:rPr>
          <w:noProof/>
        </w:rPr>
        <w:t>339</w:t>
      </w:r>
      <w:r>
        <w:rPr>
          <w:noProof/>
        </w:rPr>
        <w:fldChar w:fldCharType="end"/>
      </w:r>
    </w:p>
    <w:p w14:paraId="149124E4" w14:textId="1AE5AF4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17.3.2.29</w:t>
      </w:r>
      <w:r>
        <w:rPr>
          <w:rFonts w:asciiTheme="minorHAnsi" w:eastAsiaTheme="minorEastAsia" w:hAnsiTheme="minorHAnsi" w:cstheme="minorBidi"/>
          <w:noProof/>
          <w:kern w:val="2"/>
          <w:sz w:val="24"/>
          <w:szCs w:val="24"/>
          <w:lang w:eastAsia="en-GB"/>
          <w14:ligatures w14:val="standardContextual"/>
        </w:rPr>
        <w:tab/>
      </w:r>
      <w:r>
        <w:rPr>
          <w:noProof/>
        </w:rPr>
        <w:t>Any time information enquiry</w:t>
      </w:r>
      <w:r>
        <w:rPr>
          <w:noProof/>
        </w:rPr>
        <w:tab/>
      </w:r>
      <w:r>
        <w:rPr>
          <w:noProof/>
        </w:rPr>
        <w:fldChar w:fldCharType="begin"/>
      </w:r>
      <w:r>
        <w:rPr>
          <w:noProof/>
        </w:rPr>
        <w:instrText xml:space="preserve"> PAGEREF _Toc218669170 \h </w:instrText>
      </w:r>
      <w:r>
        <w:rPr>
          <w:noProof/>
        </w:rPr>
      </w:r>
      <w:r>
        <w:rPr>
          <w:noProof/>
        </w:rPr>
        <w:fldChar w:fldCharType="separate"/>
      </w:r>
      <w:r>
        <w:rPr>
          <w:noProof/>
        </w:rPr>
        <w:t>339</w:t>
      </w:r>
      <w:r>
        <w:rPr>
          <w:noProof/>
        </w:rPr>
        <w:fldChar w:fldCharType="end"/>
      </w:r>
    </w:p>
    <w:p w14:paraId="1F40EC76" w14:textId="13D94E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17.3.2.30</w:t>
      </w:r>
      <w:r>
        <w:rPr>
          <w:rFonts w:asciiTheme="minorHAnsi" w:eastAsiaTheme="minorEastAsia" w:hAnsiTheme="minorHAnsi" w:cstheme="minorBidi"/>
          <w:noProof/>
          <w:kern w:val="2"/>
          <w:sz w:val="24"/>
          <w:szCs w:val="24"/>
          <w:lang w:eastAsia="en-GB"/>
          <w14:ligatures w14:val="standardContextual"/>
        </w:rPr>
        <w:tab/>
      </w:r>
      <w:r>
        <w:rPr>
          <w:noProof/>
        </w:rPr>
        <w:t>Group Call Control</w:t>
      </w:r>
      <w:r>
        <w:rPr>
          <w:noProof/>
        </w:rPr>
        <w:tab/>
      </w:r>
      <w:r>
        <w:rPr>
          <w:noProof/>
        </w:rPr>
        <w:fldChar w:fldCharType="begin"/>
      </w:r>
      <w:r>
        <w:rPr>
          <w:noProof/>
        </w:rPr>
        <w:instrText xml:space="preserve"> PAGEREF _Toc218669171 \h </w:instrText>
      </w:r>
      <w:r>
        <w:rPr>
          <w:noProof/>
        </w:rPr>
      </w:r>
      <w:r>
        <w:rPr>
          <w:noProof/>
        </w:rPr>
        <w:fldChar w:fldCharType="separate"/>
      </w:r>
      <w:r>
        <w:rPr>
          <w:noProof/>
        </w:rPr>
        <w:t>339</w:t>
      </w:r>
      <w:r>
        <w:rPr>
          <w:noProof/>
        </w:rPr>
        <w:fldChar w:fldCharType="end"/>
      </w:r>
    </w:p>
    <w:p w14:paraId="18BC3619" w14:textId="50DB890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17.3.2.30A</w:t>
      </w:r>
      <w:r>
        <w:rPr>
          <w:rFonts w:asciiTheme="minorHAnsi" w:eastAsiaTheme="minorEastAsia" w:hAnsiTheme="minorHAnsi" w:cstheme="minorBidi"/>
          <w:noProof/>
          <w:kern w:val="2"/>
          <w:sz w:val="24"/>
          <w:szCs w:val="24"/>
          <w:lang w:eastAsia="en-GB"/>
          <w14:ligatures w14:val="standardContextual"/>
        </w:rPr>
        <w:tab/>
      </w:r>
      <w:r>
        <w:rPr>
          <w:noProof/>
        </w:rPr>
        <w:t>Group Call Info Retrieval</w:t>
      </w:r>
      <w:r>
        <w:rPr>
          <w:noProof/>
        </w:rPr>
        <w:tab/>
      </w:r>
      <w:r>
        <w:rPr>
          <w:noProof/>
        </w:rPr>
        <w:fldChar w:fldCharType="begin"/>
      </w:r>
      <w:r>
        <w:rPr>
          <w:noProof/>
        </w:rPr>
        <w:instrText xml:space="preserve"> PAGEREF _Toc218669172 \h </w:instrText>
      </w:r>
      <w:r>
        <w:rPr>
          <w:noProof/>
        </w:rPr>
      </w:r>
      <w:r>
        <w:rPr>
          <w:noProof/>
        </w:rPr>
        <w:fldChar w:fldCharType="separate"/>
      </w:r>
      <w:r>
        <w:rPr>
          <w:noProof/>
        </w:rPr>
        <w:t>339</w:t>
      </w:r>
      <w:r>
        <w:rPr>
          <w:noProof/>
        </w:rPr>
        <w:fldChar w:fldCharType="end"/>
      </w:r>
    </w:p>
    <w:p w14:paraId="07741EA6" w14:textId="615ADDB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_Toc218669173 \h </w:instrText>
      </w:r>
      <w:r>
        <w:rPr>
          <w:noProof/>
        </w:rPr>
      </w:r>
      <w:r>
        <w:rPr>
          <w:noProof/>
        </w:rPr>
        <w:fldChar w:fldCharType="separate"/>
      </w:r>
      <w:r>
        <w:rPr>
          <w:noProof/>
        </w:rPr>
        <w:t>340</w:t>
      </w:r>
      <w:r>
        <w:rPr>
          <w:noProof/>
        </w:rPr>
        <w:fldChar w:fldCharType="end"/>
      </w:r>
    </w:p>
    <w:p w14:paraId="0CC87750" w14:textId="3D1E9C6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17.3.2.32</w:t>
      </w:r>
      <w:r>
        <w:rPr>
          <w:rFonts w:asciiTheme="minorHAnsi" w:eastAsiaTheme="minorEastAsia" w:hAnsiTheme="minorHAnsi" w:cstheme="minorBidi"/>
          <w:noProof/>
          <w:kern w:val="2"/>
          <w:sz w:val="24"/>
          <w:szCs w:val="24"/>
          <w:lang w:eastAsia="en-GB"/>
          <w14:ligatures w14:val="standardContextual"/>
        </w:rPr>
        <w:tab/>
      </w:r>
      <w:r>
        <w:rPr>
          <w:noProof/>
        </w:rPr>
        <w:t>Gprs Location Updating</w:t>
      </w:r>
      <w:r>
        <w:rPr>
          <w:noProof/>
        </w:rPr>
        <w:tab/>
      </w:r>
      <w:r>
        <w:rPr>
          <w:noProof/>
        </w:rPr>
        <w:fldChar w:fldCharType="begin"/>
      </w:r>
      <w:r>
        <w:rPr>
          <w:noProof/>
        </w:rPr>
        <w:instrText xml:space="preserve"> PAGEREF _Toc218669174 \h </w:instrText>
      </w:r>
      <w:r>
        <w:rPr>
          <w:noProof/>
        </w:rPr>
      </w:r>
      <w:r>
        <w:rPr>
          <w:noProof/>
        </w:rPr>
        <w:fldChar w:fldCharType="separate"/>
      </w:r>
      <w:r>
        <w:rPr>
          <w:noProof/>
        </w:rPr>
        <w:t>340</w:t>
      </w:r>
      <w:r>
        <w:rPr>
          <w:noProof/>
        </w:rPr>
        <w:fldChar w:fldCharType="end"/>
      </w:r>
    </w:p>
    <w:p w14:paraId="0195E39A" w14:textId="0CF2222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17.3.2.33</w:t>
      </w:r>
      <w:r>
        <w:rPr>
          <w:rFonts w:asciiTheme="minorHAnsi" w:eastAsiaTheme="minorEastAsia" w:hAnsiTheme="minorHAnsi" w:cstheme="minorBidi"/>
          <w:noProof/>
          <w:kern w:val="2"/>
          <w:sz w:val="24"/>
          <w:szCs w:val="24"/>
          <w:lang w:eastAsia="en-GB"/>
          <w14:ligatures w14:val="standardContextual"/>
        </w:rPr>
        <w:tab/>
      </w:r>
      <w:r>
        <w:rPr>
          <w:noProof/>
        </w:rPr>
        <w:t>Gprs Location Information Retreival</w:t>
      </w:r>
      <w:r>
        <w:rPr>
          <w:noProof/>
        </w:rPr>
        <w:tab/>
      </w:r>
      <w:r>
        <w:rPr>
          <w:noProof/>
        </w:rPr>
        <w:fldChar w:fldCharType="begin"/>
      </w:r>
      <w:r>
        <w:rPr>
          <w:noProof/>
        </w:rPr>
        <w:instrText xml:space="preserve"> PAGEREF _Toc218669175 \h </w:instrText>
      </w:r>
      <w:r>
        <w:rPr>
          <w:noProof/>
        </w:rPr>
      </w:r>
      <w:r>
        <w:rPr>
          <w:noProof/>
        </w:rPr>
        <w:fldChar w:fldCharType="separate"/>
      </w:r>
      <w:r>
        <w:rPr>
          <w:noProof/>
        </w:rPr>
        <w:t>340</w:t>
      </w:r>
      <w:r>
        <w:rPr>
          <w:noProof/>
        </w:rPr>
        <w:fldChar w:fldCharType="end"/>
      </w:r>
    </w:p>
    <w:p w14:paraId="6E492C83" w14:textId="3D79E38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17.3.2.34</w:t>
      </w:r>
      <w:r>
        <w:rPr>
          <w:rFonts w:asciiTheme="minorHAnsi" w:eastAsiaTheme="minorEastAsia" w:hAnsiTheme="minorHAnsi" w:cstheme="minorBidi"/>
          <w:noProof/>
          <w:kern w:val="2"/>
          <w:sz w:val="24"/>
          <w:szCs w:val="24"/>
          <w:lang w:eastAsia="en-GB"/>
          <w14:ligatures w14:val="standardContextual"/>
        </w:rPr>
        <w:tab/>
      </w:r>
      <w:r>
        <w:rPr>
          <w:noProof/>
        </w:rPr>
        <w:t>Failure Reporting</w:t>
      </w:r>
      <w:r>
        <w:rPr>
          <w:noProof/>
        </w:rPr>
        <w:tab/>
      </w:r>
      <w:r>
        <w:rPr>
          <w:noProof/>
        </w:rPr>
        <w:fldChar w:fldCharType="begin"/>
      </w:r>
      <w:r>
        <w:rPr>
          <w:noProof/>
        </w:rPr>
        <w:instrText xml:space="preserve"> PAGEREF _Toc218669176 \h </w:instrText>
      </w:r>
      <w:r>
        <w:rPr>
          <w:noProof/>
        </w:rPr>
      </w:r>
      <w:r>
        <w:rPr>
          <w:noProof/>
        </w:rPr>
        <w:fldChar w:fldCharType="separate"/>
      </w:r>
      <w:r>
        <w:rPr>
          <w:noProof/>
        </w:rPr>
        <w:t>340</w:t>
      </w:r>
      <w:r>
        <w:rPr>
          <w:noProof/>
        </w:rPr>
        <w:fldChar w:fldCharType="end"/>
      </w:r>
    </w:p>
    <w:p w14:paraId="083D85D2" w14:textId="30B4D5A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17.3.2.35</w:t>
      </w:r>
      <w:r>
        <w:rPr>
          <w:rFonts w:asciiTheme="minorHAnsi" w:eastAsiaTheme="minorEastAsia" w:hAnsiTheme="minorHAnsi" w:cstheme="minorBidi"/>
          <w:noProof/>
          <w:kern w:val="2"/>
          <w:sz w:val="24"/>
          <w:szCs w:val="24"/>
          <w:lang w:eastAsia="en-GB"/>
          <w14:ligatures w14:val="standardContextual"/>
        </w:rPr>
        <w:tab/>
      </w:r>
      <w:r>
        <w:rPr>
          <w:noProof/>
        </w:rPr>
        <w:t>GPRS Notifying</w:t>
      </w:r>
      <w:r>
        <w:rPr>
          <w:noProof/>
        </w:rPr>
        <w:tab/>
      </w:r>
      <w:r>
        <w:rPr>
          <w:noProof/>
        </w:rPr>
        <w:fldChar w:fldCharType="begin"/>
      </w:r>
      <w:r>
        <w:rPr>
          <w:noProof/>
        </w:rPr>
        <w:instrText xml:space="preserve"> PAGEREF _Toc218669177 \h </w:instrText>
      </w:r>
      <w:r>
        <w:rPr>
          <w:noProof/>
        </w:rPr>
      </w:r>
      <w:r>
        <w:rPr>
          <w:noProof/>
        </w:rPr>
        <w:fldChar w:fldCharType="separate"/>
      </w:r>
      <w:r>
        <w:rPr>
          <w:noProof/>
        </w:rPr>
        <w:t>340</w:t>
      </w:r>
      <w:r>
        <w:rPr>
          <w:noProof/>
        </w:rPr>
        <w:fldChar w:fldCharType="end"/>
      </w:r>
    </w:p>
    <w:p w14:paraId="3B437B6B" w14:textId="18AAF50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17.3.2.36</w:t>
      </w:r>
      <w:r>
        <w:rPr>
          <w:rFonts w:asciiTheme="minorHAnsi" w:eastAsiaTheme="minorEastAsia" w:hAnsiTheme="minorHAnsi" w:cstheme="minorBidi"/>
          <w:noProof/>
          <w:kern w:val="2"/>
          <w:sz w:val="24"/>
          <w:szCs w:val="24"/>
          <w:lang w:eastAsia="en-GB"/>
          <w14:ligatures w14:val="standardContextual"/>
        </w:rPr>
        <w:tab/>
      </w:r>
      <w:r>
        <w:rPr>
          <w:noProof/>
        </w:rPr>
        <w:t>Supplementary Service invocation notification</w:t>
      </w:r>
      <w:r>
        <w:rPr>
          <w:noProof/>
        </w:rPr>
        <w:tab/>
      </w:r>
      <w:r>
        <w:rPr>
          <w:noProof/>
        </w:rPr>
        <w:fldChar w:fldCharType="begin"/>
      </w:r>
      <w:r>
        <w:rPr>
          <w:noProof/>
        </w:rPr>
        <w:instrText xml:space="preserve"> PAGEREF _Toc218669178 \h </w:instrText>
      </w:r>
      <w:r>
        <w:rPr>
          <w:noProof/>
        </w:rPr>
      </w:r>
      <w:r>
        <w:rPr>
          <w:noProof/>
        </w:rPr>
        <w:fldChar w:fldCharType="separate"/>
      </w:r>
      <w:r>
        <w:rPr>
          <w:noProof/>
        </w:rPr>
        <w:t>341</w:t>
      </w:r>
      <w:r>
        <w:rPr>
          <w:noProof/>
        </w:rPr>
        <w:fldChar w:fldCharType="end"/>
      </w:r>
    </w:p>
    <w:p w14:paraId="26E27F34" w14:textId="5E8F298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17.3.2.37</w:t>
      </w:r>
      <w:r>
        <w:rPr>
          <w:rFonts w:asciiTheme="minorHAnsi" w:eastAsiaTheme="minorEastAsia" w:hAnsiTheme="minorHAnsi" w:cstheme="minorBidi"/>
          <w:noProof/>
          <w:kern w:val="2"/>
          <w:sz w:val="24"/>
          <w:szCs w:val="24"/>
          <w:lang w:eastAsia="en-GB"/>
          <w14:ligatures w14:val="standardContextual"/>
        </w:rPr>
        <w:tab/>
      </w:r>
      <w:r>
        <w:rPr>
          <w:noProof/>
        </w:rPr>
        <w:t>Reporting</w:t>
      </w:r>
      <w:r>
        <w:rPr>
          <w:noProof/>
        </w:rPr>
        <w:tab/>
      </w:r>
      <w:r>
        <w:rPr>
          <w:noProof/>
        </w:rPr>
        <w:fldChar w:fldCharType="begin"/>
      </w:r>
      <w:r>
        <w:rPr>
          <w:noProof/>
        </w:rPr>
        <w:instrText xml:space="preserve"> PAGEREF _Toc218669179 \h </w:instrText>
      </w:r>
      <w:r>
        <w:rPr>
          <w:noProof/>
        </w:rPr>
      </w:r>
      <w:r>
        <w:rPr>
          <w:noProof/>
        </w:rPr>
        <w:fldChar w:fldCharType="separate"/>
      </w:r>
      <w:r>
        <w:rPr>
          <w:noProof/>
        </w:rPr>
        <w:t>341</w:t>
      </w:r>
      <w:r>
        <w:rPr>
          <w:noProof/>
        </w:rPr>
        <w:fldChar w:fldCharType="end"/>
      </w:r>
    </w:p>
    <w:p w14:paraId="5A36C4BB" w14:textId="50E1AF9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17.3.2.38</w:t>
      </w:r>
      <w:r>
        <w:rPr>
          <w:rFonts w:asciiTheme="minorHAnsi" w:eastAsiaTheme="minorEastAsia" w:hAnsiTheme="minorHAnsi" w:cstheme="minorBidi"/>
          <w:noProof/>
          <w:kern w:val="2"/>
          <w:sz w:val="24"/>
          <w:szCs w:val="24"/>
          <w:lang w:eastAsia="en-GB"/>
          <w14:ligatures w14:val="standardContextual"/>
        </w:rPr>
        <w:tab/>
      </w:r>
      <w:r>
        <w:rPr>
          <w:noProof/>
        </w:rPr>
        <w:t>Call Completion</w:t>
      </w:r>
      <w:r>
        <w:rPr>
          <w:noProof/>
        </w:rPr>
        <w:tab/>
      </w:r>
      <w:r>
        <w:rPr>
          <w:noProof/>
        </w:rPr>
        <w:fldChar w:fldCharType="begin"/>
      </w:r>
      <w:r>
        <w:rPr>
          <w:noProof/>
        </w:rPr>
        <w:instrText xml:space="preserve"> PAGEREF _Toc218669180 \h </w:instrText>
      </w:r>
      <w:r>
        <w:rPr>
          <w:noProof/>
        </w:rPr>
      </w:r>
      <w:r>
        <w:rPr>
          <w:noProof/>
        </w:rPr>
        <w:fldChar w:fldCharType="separate"/>
      </w:r>
      <w:r>
        <w:rPr>
          <w:noProof/>
        </w:rPr>
        <w:t>341</w:t>
      </w:r>
      <w:r>
        <w:rPr>
          <w:noProof/>
        </w:rPr>
        <w:fldChar w:fldCharType="end"/>
      </w:r>
    </w:p>
    <w:p w14:paraId="022627C8" w14:textId="4209215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17.3.2.39</w:t>
      </w:r>
      <w:r>
        <w:rPr>
          <w:rFonts w:asciiTheme="minorHAnsi" w:eastAsiaTheme="minorEastAsia" w:hAnsiTheme="minorHAnsi" w:cstheme="minorBidi"/>
          <w:noProof/>
          <w:kern w:val="2"/>
          <w:sz w:val="24"/>
          <w:szCs w:val="24"/>
          <w:lang w:eastAsia="en-GB"/>
          <w14:ligatures w14:val="standardContextual"/>
        </w:rPr>
        <w:tab/>
      </w:r>
      <w:r>
        <w:rPr>
          <w:noProof/>
        </w:rPr>
        <w:t>Location Service Gateway</w:t>
      </w:r>
      <w:r>
        <w:rPr>
          <w:noProof/>
        </w:rPr>
        <w:tab/>
      </w:r>
      <w:r>
        <w:rPr>
          <w:noProof/>
        </w:rPr>
        <w:fldChar w:fldCharType="begin"/>
      </w:r>
      <w:r>
        <w:rPr>
          <w:noProof/>
        </w:rPr>
        <w:instrText xml:space="preserve"> PAGEREF _Toc218669181 \h </w:instrText>
      </w:r>
      <w:r>
        <w:rPr>
          <w:noProof/>
        </w:rPr>
      </w:r>
      <w:r>
        <w:rPr>
          <w:noProof/>
        </w:rPr>
        <w:fldChar w:fldCharType="separate"/>
      </w:r>
      <w:r>
        <w:rPr>
          <w:noProof/>
        </w:rPr>
        <w:t>342</w:t>
      </w:r>
      <w:r>
        <w:rPr>
          <w:noProof/>
        </w:rPr>
        <w:fldChar w:fldCharType="end"/>
      </w:r>
    </w:p>
    <w:p w14:paraId="0CD0E213" w14:textId="22E5D50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17.3.2.40</w:t>
      </w:r>
      <w:r>
        <w:rPr>
          <w:rFonts w:asciiTheme="minorHAnsi" w:eastAsiaTheme="minorEastAsia" w:hAnsiTheme="minorHAnsi" w:cstheme="minorBidi"/>
          <w:noProof/>
          <w:kern w:val="2"/>
          <w:sz w:val="24"/>
          <w:szCs w:val="24"/>
          <w:lang w:eastAsia="en-GB"/>
          <w14:ligatures w14:val="standardContextual"/>
        </w:rPr>
        <w:tab/>
      </w:r>
      <w:r>
        <w:rPr>
          <w:noProof/>
        </w:rPr>
        <w:t>Location Service Enquiry</w:t>
      </w:r>
      <w:r>
        <w:rPr>
          <w:noProof/>
        </w:rPr>
        <w:tab/>
      </w:r>
      <w:r>
        <w:rPr>
          <w:noProof/>
        </w:rPr>
        <w:fldChar w:fldCharType="begin"/>
      </w:r>
      <w:r>
        <w:rPr>
          <w:noProof/>
        </w:rPr>
        <w:instrText xml:space="preserve"> PAGEREF _Toc218669182 \h </w:instrText>
      </w:r>
      <w:r>
        <w:rPr>
          <w:noProof/>
        </w:rPr>
      </w:r>
      <w:r>
        <w:rPr>
          <w:noProof/>
        </w:rPr>
        <w:fldChar w:fldCharType="separate"/>
      </w:r>
      <w:r>
        <w:rPr>
          <w:noProof/>
        </w:rPr>
        <w:t>342</w:t>
      </w:r>
      <w:r>
        <w:rPr>
          <w:noProof/>
        </w:rPr>
        <w:fldChar w:fldCharType="end"/>
      </w:r>
    </w:p>
    <w:p w14:paraId="447DB225" w14:textId="67BFEE2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_Toc218669183 \h </w:instrText>
      </w:r>
      <w:r>
        <w:rPr>
          <w:noProof/>
        </w:rPr>
      </w:r>
      <w:r>
        <w:rPr>
          <w:noProof/>
        </w:rPr>
        <w:fldChar w:fldCharType="separate"/>
      </w:r>
      <w:r>
        <w:rPr>
          <w:noProof/>
        </w:rPr>
        <w:t>342</w:t>
      </w:r>
      <w:r>
        <w:rPr>
          <w:noProof/>
        </w:rPr>
        <w:fldChar w:fldCharType="end"/>
      </w:r>
    </w:p>
    <w:p w14:paraId="25280B9A" w14:textId="36063B0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_Toc218669184 \h </w:instrText>
      </w:r>
      <w:r>
        <w:rPr>
          <w:noProof/>
        </w:rPr>
      </w:r>
      <w:r>
        <w:rPr>
          <w:noProof/>
        </w:rPr>
        <w:fldChar w:fldCharType="separate"/>
      </w:r>
      <w:r>
        <w:rPr>
          <w:noProof/>
        </w:rPr>
        <w:t>342</w:t>
      </w:r>
      <w:r>
        <w:rPr>
          <w:noProof/>
        </w:rPr>
        <w:fldChar w:fldCharType="end"/>
      </w:r>
    </w:p>
    <w:p w14:paraId="0C51D928" w14:textId="0CA8007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_Toc218669185 \h </w:instrText>
      </w:r>
      <w:r>
        <w:rPr>
          <w:noProof/>
        </w:rPr>
      </w:r>
      <w:r>
        <w:rPr>
          <w:noProof/>
        </w:rPr>
        <w:fldChar w:fldCharType="separate"/>
      </w:r>
      <w:r>
        <w:rPr>
          <w:noProof/>
        </w:rPr>
        <w:t>342</w:t>
      </w:r>
      <w:r>
        <w:rPr>
          <w:noProof/>
        </w:rPr>
        <w:fldChar w:fldCharType="end"/>
      </w:r>
    </w:p>
    <w:p w14:paraId="3B048E93" w14:textId="50B8D48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17.3.2.44</w:t>
      </w:r>
      <w:r>
        <w:rPr>
          <w:rFonts w:asciiTheme="minorHAnsi" w:eastAsiaTheme="minorEastAsia" w:hAnsiTheme="minorHAnsi" w:cstheme="minorBidi"/>
          <w:noProof/>
          <w:kern w:val="2"/>
          <w:sz w:val="24"/>
          <w:szCs w:val="24"/>
          <w:lang w:eastAsia="en-GB"/>
          <w14:ligatures w14:val="standardContextual"/>
        </w:rPr>
        <w:tab/>
      </w:r>
      <w:r>
        <w:rPr>
          <w:noProof/>
        </w:rPr>
        <w:t>IST Alerting</w:t>
      </w:r>
      <w:r>
        <w:rPr>
          <w:noProof/>
        </w:rPr>
        <w:tab/>
      </w:r>
      <w:r>
        <w:rPr>
          <w:noProof/>
        </w:rPr>
        <w:fldChar w:fldCharType="begin"/>
      </w:r>
      <w:r>
        <w:rPr>
          <w:noProof/>
        </w:rPr>
        <w:instrText xml:space="preserve"> PAGEREF _Toc218669186 \h </w:instrText>
      </w:r>
      <w:r>
        <w:rPr>
          <w:noProof/>
        </w:rPr>
      </w:r>
      <w:r>
        <w:rPr>
          <w:noProof/>
        </w:rPr>
        <w:fldChar w:fldCharType="separate"/>
      </w:r>
      <w:r>
        <w:rPr>
          <w:noProof/>
        </w:rPr>
        <w:t>342</w:t>
      </w:r>
      <w:r>
        <w:rPr>
          <w:noProof/>
        </w:rPr>
        <w:fldChar w:fldCharType="end"/>
      </w:r>
    </w:p>
    <w:p w14:paraId="38DE7C56" w14:textId="79A8767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17.3.2.45</w:t>
      </w:r>
      <w:r>
        <w:rPr>
          <w:rFonts w:asciiTheme="minorHAnsi" w:eastAsiaTheme="minorEastAsia" w:hAnsiTheme="minorHAnsi" w:cstheme="minorBidi"/>
          <w:noProof/>
          <w:kern w:val="2"/>
          <w:sz w:val="24"/>
          <w:szCs w:val="24"/>
          <w:lang w:eastAsia="en-GB"/>
          <w14:ligatures w14:val="standardContextual"/>
        </w:rPr>
        <w:tab/>
      </w:r>
      <w:r>
        <w:rPr>
          <w:noProof/>
        </w:rPr>
        <w:t>Service Termination</w:t>
      </w:r>
      <w:r>
        <w:rPr>
          <w:noProof/>
        </w:rPr>
        <w:tab/>
      </w:r>
      <w:r>
        <w:rPr>
          <w:noProof/>
        </w:rPr>
        <w:fldChar w:fldCharType="begin"/>
      </w:r>
      <w:r>
        <w:rPr>
          <w:noProof/>
        </w:rPr>
        <w:instrText xml:space="preserve"> PAGEREF _Toc218669187 \h </w:instrText>
      </w:r>
      <w:r>
        <w:rPr>
          <w:noProof/>
        </w:rPr>
      </w:r>
      <w:r>
        <w:rPr>
          <w:noProof/>
        </w:rPr>
        <w:fldChar w:fldCharType="separate"/>
      </w:r>
      <w:r>
        <w:rPr>
          <w:noProof/>
        </w:rPr>
        <w:t>342</w:t>
      </w:r>
      <w:r>
        <w:rPr>
          <w:noProof/>
        </w:rPr>
        <w:fldChar w:fldCharType="end"/>
      </w:r>
    </w:p>
    <w:p w14:paraId="4A54CE67" w14:textId="70C232E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17.3.2.46</w:t>
      </w:r>
      <w:r>
        <w:rPr>
          <w:rFonts w:asciiTheme="minorHAnsi" w:eastAsiaTheme="minorEastAsia" w:hAnsiTheme="minorHAnsi" w:cstheme="minorBidi"/>
          <w:noProof/>
          <w:kern w:val="2"/>
          <w:sz w:val="24"/>
          <w:szCs w:val="24"/>
          <w:lang w:eastAsia="en-GB"/>
          <w14:ligatures w14:val="standardContextual"/>
        </w:rPr>
        <w:tab/>
      </w:r>
      <w:r>
        <w:rPr>
          <w:noProof/>
        </w:rPr>
        <w:t>Mobility Management event notification</w:t>
      </w:r>
      <w:r>
        <w:rPr>
          <w:noProof/>
        </w:rPr>
        <w:tab/>
      </w:r>
      <w:r>
        <w:rPr>
          <w:noProof/>
        </w:rPr>
        <w:fldChar w:fldCharType="begin"/>
      </w:r>
      <w:r>
        <w:rPr>
          <w:noProof/>
        </w:rPr>
        <w:instrText xml:space="preserve"> PAGEREF _Toc218669188 \h </w:instrText>
      </w:r>
      <w:r>
        <w:rPr>
          <w:noProof/>
        </w:rPr>
      </w:r>
      <w:r>
        <w:rPr>
          <w:noProof/>
        </w:rPr>
        <w:fldChar w:fldCharType="separate"/>
      </w:r>
      <w:r>
        <w:rPr>
          <w:noProof/>
        </w:rPr>
        <w:t>343</w:t>
      </w:r>
      <w:r>
        <w:rPr>
          <w:noProof/>
        </w:rPr>
        <w:fldChar w:fldCharType="end"/>
      </w:r>
    </w:p>
    <w:p w14:paraId="327F131F" w14:textId="324A3F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17.3.2.48</w:t>
      </w:r>
      <w:r>
        <w:rPr>
          <w:rFonts w:asciiTheme="minorHAnsi" w:eastAsiaTheme="minorEastAsia" w:hAnsiTheme="minorHAnsi" w:cstheme="minorBidi"/>
          <w:noProof/>
          <w:kern w:val="2"/>
          <w:sz w:val="24"/>
          <w:szCs w:val="24"/>
          <w:lang w:eastAsia="en-GB"/>
          <w14:ligatures w14:val="standardContextual"/>
        </w:rPr>
        <w:tab/>
      </w:r>
      <w:r>
        <w:rPr>
          <w:noProof/>
        </w:rPr>
        <w:t>Subscriber Data modification notification</w:t>
      </w:r>
      <w:r>
        <w:rPr>
          <w:noProof/>
        </w:rPr>
        <w:tab/>
      </w:r>
      <w:r>
        <w:rPr>
          <w:noProof/>
        </w:rPr>
        <w:fldChar w:fldCharType="begin"/>
      </w:r>
      <w:r>
        <w:rPr>
          <w:noProof/>
        </w:rPr>
        <w:instrText xml:space="preserve"> PAGEREF _Toc218669189 \h </w:instrText>
      </w:r>
      <w:r>
        <w:rPr>
          <w:noProof/>
        </w:rPr>
      </w:r>
      <w:r>
        <w:rPr>
          <w:noProof/>
        </w:rPr>
        <w:fldChar w:fldCharType="separate"/>
      </w:r>
      <w:r>
        <w:rPr>
          <w:noProof/>
        </w:rPr>
        <w:t>343</w:t>
      </w:r>
      <w:r>
        <w:rPr>
          <w:noProof/>
        </w:rPr>
        <w:fldChar w:fldCharType="end"/>
      </w:r>
    </w:p>
    <w:p w14:paraId="500D4D99" w14:textId="552DB1D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17.3.2.49</w:t>
      </w:r>
      <w:r>
        <w:rPr>
          <w:rFonts w:asciiTheme="minorHAnsi" w:eastAsiaTheme="minorEastAsia" w:hAnsiTheme="minorHAnsi" w:cstheme="minorBidi"/>
          <w:noProof/>
          <w:kern w:val="2"/>
          <w:sz w:val="24"/>
          <w:szCs w:val="24"/>
          <w:lang w:eastAsia="en-GB"/>
          <w14:ligatures w14:val="standardContextual"/>
        </w:rPr>
        <w:tab/>
      </w:r>
      <w:r>
        <w:rPr>
          <w:noProof/>
        </w:rPr>
        <w:t>Authentication Failure Report</w:t>
      </w:r>
      <w:r>
        <w:rPr>
          <w:noProof/>
        </w:rPr>
        <w:tab/>
      </w:r>
      <w:r>
        <w:rPr>
          <w:noProof/>
        </w:rPr>
        <w:fldChar w:fldCharType="begin"/>
      </w:r>
      <w:r>
        <w:rPr>
          <w:noProof/>
        </w:rPr>
        <w:instrText xml:space="preserve"> PAGEREF _Toc218669190 \h </w:instrText>
      </w:r>
      <w:r>
        <w:rPr>
          <w:noProof/>
        </w:rPr>
      </w:r>
      <w:r>
        <w:rPr>
          <w:noProof/>
        </w:rPr>
        <w:fldChar w:fldCharType="separate"/>
      </w:r>
      <w:r>
        <w:rPr>
          <w:noProof/>
        </w:rPr>
        <w:t>343</w:t>
      </w:r>
      <w:r>
        <w:rPr>
          <w:noProof/>
        </w:rPr>
        <w:fldChar w:fldCharType="end"/>
      </w:r>
    </w:p>
    <w:p w14:paraId="2966CF69" w14:textId="183B8DC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17.3.2.50</w:t>
      </w:r>
      <w:r>
        <w:rPr>
          <w:rFonts w:asciiTheme="minorHAnsi" w:eastAsiaTheme="minorEastAsia" w:hAnsiTheme="minorHAnsi" w:cstheme="minorBidi"/>
          <w:noProof/>
          <w:kern w:val="2"/>
          <w:sz w:val="24"/>
          <w:szCs w:val="24"/>
          <w:lang w:eastAsia="en-GB"/>
          <w14:ligatures w14:val="standardContextual"/>
        </w:rPr>
        <w:tab/>
      </w:r>
      <w:r>
        <w:rPr>
          <w:noProof/>
        </w:rPr>
        <w:t>Resource Management</w:t>
      </w:r>
      <w:r>
        <w:rPr>
          <w:noProof/>
        </w:rPr>
        <w:tab/>
      </w:r>
      <w:r>
        <w:rPr>
          <w:noProof/>
        </w:rPr>
        <w:fldChar w:fldCharType="begin"/>
      </w:r>
      <w:r>
        <w:rPr>
          <w:noProof/>
        </w:rPr>
        <w:instrText xml:space="preserve"> PAGEREF _Toc218669191 \h </w:instrText>
      </w:r>
      <w:r>
        <w:rPr>
          <w:noProof/>
        </w:rPr>
      </w:r>
      <w:r>
        <w:rPr>
          <w:noProof/>
        </w:rPr>
        <w:fldChar w:fldCharType="separate"/>
      </w:r>
      <w:r>
        <w:rPr>
          <w:noProof/>
        </w:rPr>
        <w:t>343</w:t>
      </w:r>
      <w:r>
        <w:rPr>
          <w:noProof/>
        </w:rPr>
        <w:fldChar w:fldCharType="end"/>
      </w:r>
    </w:p>
    <w:p w14:paraId="682FA70A" w14:textId="56E9731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17.3.2.51</w:t>
      </w:r>
      <w:r>
        <w:rPr>
          <w:rFonts w:asciiTheme="minorHAnsi" w:eastAsiaTheme="minorEastAsia" w:hAnsiTheme="minorHAnsi" w:cstheme="minorBidi"/>
          <w:noProof/>
          <w:kern w:val="2"/>
          <w:sz w:val="24"/>
          <w:szCs w:val="24"/>
          <w:lang w:eastAsia="en-GB"/>
          <w14:ligatures w14:val="standardContextual"/>
        </w:rPr>
        <w:tab/>
      </w:r>
      <w:r>
        <w:rPr>
          <w:noProof/>
        </w:rPr>
        <w:t>Mobile terminating Short Message Relay VGCS</w:t>
      </w:r>
      <w:r>
        <w:rPr>
          <w:noProof/>
        </w:rPr>
        <w:tab/>
      </w:r>
      <w:r>
        <w:rPr>
          <w:noProof/>
        </w:rPr>
        <w:fldChar w:fldCharType="begin"/>
      </w:r>
      <w:r>
        <w:rPr>
          <w:noProof/>
        </w:rPr>
        <w:instrText xml:space="preserve"> PAGEREF _Toc218669192 \h </w:instrText>
      </w:r>
      <w:r>
        <w:rPr>
          <w:noProof/>
        </w:rPr>
      </w:r>
      <w:r>
        <w:rPr>
          <w:noProof/>
        </w:rPr>
        <w:fldChar w:fldCharType="separate"/>
      </w:r>
      <w:r>
        <w:rPr>
          <w:noProof/>
        </w:rPr>
        <w:t>344</w:t>
      </w:r>
      <w:r>
        <w:rPr>
          <w:noProof/>
        </w:rPr>
        <w:fldChar w:fldCharType="end"/>
      </w:r>
    </w:p>
    <w:p w14:paraId="072817CF" w14:textId="5A5EE4A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17.3.2.52</w:t>
      </w:r>
      <w:r>
        <w:rPr>
          <w:rFonts w:asciiTheme="minorHAnsi" w:eastAsiaTheme="minorEastAsia" w:hAnsiTheme="minorHAnsi" w:cstheme="minorBidi"/>
          <w:noProof/>
          <w:kern w:val="2"/>
          <w:sz w:val="24"/>
          <w:szCs w:val="24"/>
          <w:lang w:eastAsia="en-GB"/>
          <w14:ligatures w14:val="standardContextual"/>
        </w:rPr>
        <w:tab/>
      </w:r>
      <w:r>
        <w:rPr>
          <w:noProof/>
          <w:lang w:eastAsia="zh-CN"/>
        </w:rPr>
        <w:t>Vcsg</w:t>
      </w:r>
      <w:r>
        <w:rPr>
          <w:noProof/>
        </w:rPr>
        <w:t xml:space="preserve"> Location Updating</w:t>
      </w:r>
      <w:r>
        <w:rPr>
          <w:noProof/>
        </w:rPr>
        <w:tab/>
      </w:r>
      <w:r>
        <w:rPr>
          <w:noProof/>
        </w:rPr>
        <w:fldChar w:fldCharType="begin"/>
      </w:r>
      <w:r>
        <w:rPr>
          <w:noProof/>
        </w:rPr>
        <w:instrText xml:space="preserve"> PAGEREF _Toc218669193 \h </w:instrText>
      </w:r>
      <w:r>
        <w:rPr>
          <w:noProof/>
        </w:rPr>
      </w:r>
      <w:r>
        <w:rPr>
          <w:noProof/>
        </w:rPr>
        <w:fldChar w:fldCharType="separate"/>
      </w:r>
      <w:r>
        <w:rPr>
          <w:noProof/>
        </w:rPr>
        <w:t>344</w:t>
      </w:r>
      <w:r>
        <w:rPr>
          <w:noProof/>
        </w:rPr>
        <w:fldChar w:fldCharType="end"/>
      </w:r>
    </w:p>
    <w:p w14:paraId="28260644" w14:textId="3186464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17.3.2.53</w:t>
      </w:r>
      <w:r>
        <w:rPr>
          <w:rFonts w:asciiTheme="minorHAnsi" w:eastAsiaTheme="minorEastAsia" w:hAnsiTheme="minorHAnsi" w:cstheme="minorBidi"/>
          <w:noProof/>
          <w:kern w:val="2"/>
          <w:sz w:val="24"/>
          <w:szCs w:val="24"/>
          <w:lang w:eastAsia="en-GB"/>
          <w14:ligatures w14:val="standardContextual"/>
        </w:rPr>
        <w:tab/>
      </w:r>
      <w:r>
        <w:rPr>
          <w:noProof/>
          <w:lang w:eastAsia="zh-CN"/>
        </w:rPr>
        <w:t>Vcsg</w:t>
      </w:r>
      <w:r>
        <w:rPr>
          <w:noProof/>
        </w:rPr>
        <w:t xml:space="preserve"> Location </w:t>
      </w:r>
      <w:r>
        <w:rPr>
          <w:noProof/>
          <w:lang w:eastAsia="zh-CN"/>
        </w:rPr>
        <w:t>Cancellation</w:t>
      </w:r>
      <w:r>
        <w:rPr>
          <w:noProof/>
        </w:rPr>
        <w:tab/>
      </w:r>
      <w:r>
        <w:rPr>
          <w:noProof/>
        </w:rPr>
        <w:fldChar w:fldCharType="begin"/>
      </w:r>
      <w:r>
        <w:rPr>
          <w:noProof/>
        </w:rPr>
        <w:instrText xml:space="preserve"> PAGEREF _Toc218669194 \h </w:instrText>
      </w:r>
      <w:r>
        <w:rPr>
          <w:noProof/>
        </w:rPr>
      </w:r>
      <w:r>
        <w:rPr>
          <w:noProof/>
        </w:rPr>
        <w:fldChar w:fldCharType="separate"/>
      </w:r>
      <w:r>
        <w:rPr>
          <w:noProof/>
        </w:rPr>
        <w:t>344</w:t>
      </w:r>
      <w:r>
        <w:rPr>
          <w:noProof/>
        </w:rPr>
        <w:fldChar w:fldCharType="end"/>
      </w:r>
    </w:p>
    <w:p w14:paraId="55CB1CAB" w14:textId="780F9E1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ASN.1 Module for application-context-names</w:t>
      </w:r>
      <w:r>
        <w:rPr>
          <w:noProof/>
        </w:rPr>
        <w:tab/>
      </w:r>
      <w:r>
        <w:rPr>
          <w:noProof/>
        </w:rPr>
        <w:fldChar w:fldCharType="begin"/>
      </w:r>
      <w:r>
        <w:rPr>
          <w:noProof/>
        </w:rPr>
        <w:instrText xml:space="preserve"> PAGEREF _Toc218669195 \h </w:instrText>
      </w:r>
      <w:r>
        <w:rPr>
          <w:noProof/>
        </w:rPr>
      </w:r>
      <w:r>
        <w:rPr>
          <w:noProof/>
        </w:rPr>
        <w:fldChar w:fldCharType="separate"/>
      </w:r>
      <w:r>
        <w:rPr>
          <w:noProof/>
        </w:rPr>
        <w:t>344</w:t>
      </w:r>
      <w:r>
        <w:rPr>
          <w:noProof/>
        </w:rPr>
        <w:fldChar w:fldCharType="end"/>
      </w:r>
    </w:p>
    <w:p w14:paraId="6C17AE46" w14:textId="16EAA4B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sidRPr="00A50690">
        <w:rPr>
          <w:noProof/>
          <w:lang w:val="fr-FR"/>
        </w:rPr>
        <w:t>17.4</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MAP Dialogue Information</w:t>
      </w:r>
      <w:r>
        <w:rPr>
          <w:noProof/>
        </w:rPr>
        <w:tab/>
      </w:r>
      <w:r>
        <w:rPr>
          <w:noProof/>
        </w:rPr>
        <w:fldChar w:fldCharType="begin"/>
      </w:r>
      <w:r>
        <w:rPr>
          <w:noProof/>
        </w:rPr>
        <w:instrText xml:space="preserve"> PAGEREF _Toc218669196 \h </w:instrText>
      </w:r>
      <w:r>
        <w:rPr>
          <w:noProof/>
        </w:rPr>
      </w:r>
      <w:r>
        <w:rPr>
          <w:noProof/>
        </w:rPr>
        <w:fldChar w:fldCharType="separate"/>
      </w:r>
      <w:r>
        <w:rPr>
          <w:noProof/>
        </w:rPr>
        <w:t>347</w:t>
      </w:r>
      <w:r>
        <w:rPr>
          <w:noProof/>
        </w:rPr>
        <w:fldChar w:fldCharType="end"/>
      </w:r>
    </w:p>
    <w:p w14:paraId="6385B1AF" w14:textId="72BDF32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17.5</w:t>
      </w:r>
      <w:r>
        <w:rPr>
          <w:rFonts w:asciiTheme="minorHAnsi" w:eastAsiaTheme="minorEastAsia" w:hAnsiTheme="minorHAnsi" w:cstheme="minorBidi"/>
          <w:noProof/>
          <w:kern w:val="2"/>
          <w:sz w:val="24"/>
          <w:szCs w:val="24"/>
          <w:lang w:eastAsia="en-GB"/>
          <w14:ligatures w14:val="standardContextual"/>
        </w:rPr>
        <w:tab/>
      </w:r>
      <w:r>
        <w:rPr>
          <w:noProof/>
        </w:rPr>
        <w:t>MAP operation and error codes</w:t>
      </w:r>
      <w:r>
        <w:rPr>
          <w:noProof/>
        </w:rPr>
        <w:tab/>
      </w:r>
      <w:r>
        <w:rPr>
          <w:noProof/>
        </w:rPr>
        <w:fldChar w:fldCharType="begin"/>
      </w:r>
      <w:r>
        <w:rPr>
          <w:noProof/>
        </w:rPr>
        <w:instrText xml:space="preserve"> PAGEREF _Toc218669197 \h </w:instrText>
      </w:r>
      <w:r>
        <w:rPr>
          <w:noProof/>
        </w:rPr>
      </w:r>
      <w:r>
        <w:rPr>
          <w:noProof/>
        </w:rPr>
        <w:fldChar w:fldCharType="separate"/>
      </w:r>
      <w:r>
        <w:rPr>
          <w:noProof/>
        </w:rPr>
        <w:t>349</w:t>
      </w:r>
      <w:r>
        <w:rPr>
          <w:noProof/>
        </w:rPr>
        <w:fldChar w:fldCharType="end"/>
      </w:r>
    </w:p>
    <w:p w14:paraId="1AFE62F7" w14:textId="080A3D4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17.6</w:t>
      </w:r>
      <w:r>
        <w:rPr>
          <w:rFonts w:asciiTheme="minorHAnsi" w:eastAsiaTheme="minorEastAsia" w:hAnsiTheme="minorHAnsi" w:cstheme="minorBidi"/>
          <w:noProof/>
          <w:kern w:val="2"/>
          <w:sz w:val="24"/>
          <w:szCs w:val="24"/>
          <w:lang w:eastAsia="en-GB"/>
          <w14:ligatures w14:val="standardContextual"/>
        </w:rPr>
        <w:tab/>
      </w:r>
      <w:r>
        <w:rPr>
          <w:noProof/>
        </w:rPr>
        <w:t>MAP operations and errors</w:t>
      </w:r>
      <w:r>
        <w:rPr>
          <w:noProof/>
        </w:rPr>
        <w:tab/>
      </w:r>
      <w:r>
        <w:rPr>
          <w:noProof/>
        </w:rPr>
        <w:fldChar w:fldCharType="begin"/>
      </w:r>
      <w:r>
        <w:rPr>
          <w:noProof/>
        </w:rPr>
        <w:instrText xml:space="preserve"> PAGEREF _Toc218669198 \h </w:instrText>
      </w:r>
      <w:r>
        <w:rPr>
          <w:noProof/>
        </w:rPr>
      </w:r>
      <w:r>
        <w:rPr>
          <w:noProof/>
        </w:rPr>
        <w:fldChar w:fldCharType="separate"/>
      </w:r>
      <w:r>
        <w:rPr>
          <w:noProof/>
        </w:rPr>
        <w:t>351</w:t>
      </w:r>
      <w:r>
        <w:rPr>
          <w:noProof/>
        </w:rPr>
        <w:fldChar w:fldCharType="end"/>
      </w:r>
    </w:p>
    <w:p w14:paraId="2C274FC9" w14:textId="02BEDBD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17.6.1</w:t>
      </w:r>
      <w:r>
        <w:rPr>
          <w:rFonts w:asciiTheme="minorHAnsi" w:eastAsiaTheme="minorEastAsia" w:hAnsiTheme="minorHAnsi" w:cstheme="minorBidi"/>
          <w:noProof/>
          <w:kern w:val="2"/>
          <w:sz w:val="24"/>
          <w:szCs w:val="24"/>
          <w:lang w:eastAsia="en-GB"/>
          <w14:ligatures w14:val="standardContextual"/>
        </w:rPr>
        <w:tab/>
      </w:r>
      <w:r>
        <w:rPr>
          <w:noProof/>
        </w:rPr>
        <w:t>Mobile Service Operations</w:t>
      </w:r>
      <w:r>
        <w:rPr>
          <w:noProof/>
        </w:rPr>
        <w:tab/>
      </w:r>
      <w:r>
        <w:rPr>
          <w:noProof/>
        </w:rPr>
        <w:fldChar w:fldCharType="begin"/>
      </w:r>
      <w:r>
        <w:rPr>
          <w:noProof/>
        </w:rPr>
        <w:instrText xml:space="preserve"> PAGEREF _Toc218669199 \h </w:instrText>
      </w:r>
      <w:r>
        <w:rPr>
          <w:noProof/>
        </w:rPr>
      </w:r>
      <w:r>
        <w:rPr>
          <w:noProof/>
        </w:rPr>
        <w:fldChar w:fldCharType="separate"/>
      </w:r>
      <w:r>
        <w:rPr>
          <w:noProof/>
        </w:rPr>
        <w:t>351</w:t>
      </w:r>
      <w:r>
        <w:rPr>
          <w:noProof/>
        </w:rPr>
        <w:fldChar w:fldCharType="end"/>
      </w:r>
    </w:p>
    <w:p w14:paraId="7B2C9261" w14:textId="5B81656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17.6.2</w:t>
      </w:r>
      <w:r>
        <w:rPr>
          <w:rFonts w:asciiTheme="minorHAnsi" w:eastAsiaTheme="minorEastAsia" w:hAnsiTheme="minorHAnsi" w:cstheme="minorBidi"/>
          <w:noProof/>
          <w:kern w:val="2"/>
          <w:sz w:val="24"/>
          <w:szCs w:val="24"/>
          <w:lang w:eastAsia="en-GB"/>
          <w14:ligatures w14:val="standardContextual"/>
        </w:rPr>
        <w:tab/>
      </w:r>
      <w:r>
        <w:rPr>
          <w:noProof/>
        </w:rPr>
        <w:t>Operation and Maintenance Operations</w:t>
      </w:r>
      <w:r>
        <w:rPr>
          <w:noProof/>
        </w:rPr>
        <w:tab/>
      </w:r>
      <w:r>
        <w:rPr>
          <w:noProof/>
        </w:rPr>
        <w:fldChar w:fldCharType="begin"/>
      </w:r>
      <w:r>
        <w:rPr>
          <w:noProof/>
        </w:rPr>
        <w:instrText xml:space="preserve"> PAGEREF _Toc218669200 \h </w:instrText>
      </w:r>
      <w:r>
        <w:rPr>
          <w:noProof/>
        </w:rPr>
      </w:r>
      <w:r>
        <w:rPr>
          <w:noProof/>
        </w:rPr>
        <w:fldChar w:fldCharType="separate"/>
      </w:r>
      <w:r>
        <w:rPr>
          <w:noProof/>
        </w:rPr>
        <w:t>358</w:t>
      </w:r>
      <w:r>
        <w:rPr>
          <w:noProof/>
        </w:rPr>
        <w:fldChar w:fldCharType="end"/>
      </w:r>
    </w:p>
    <w:p w14:paraId="77F89490" w14:textId="3F7AE93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17.6.3</w:t>
      </w:r>
      <w:r>
        <w:rPr>
          <w:rFonts w:asciiTheme="minorHAnsi" w:eastAsiaTheme="minorEastAsia" w:hAnsiTheme="minorHAnsi" w:cstheme="minorBidi"/>
          <w:noProof/>
          <w:kern w:val="2"/>
          <w:sz w:val="24"/>
          <w:szCs w:val="24"/>
          <w:lang w:eastAsia="en-GB"/>
          <w14:ligatures w14:val="standardContextual"/>
        </w:rPr>
        <w:tab/>
      </w:r>
      <w:r>
        <w:rPr>
          <w:noProof/>
        </w:rPr>
        <w:t>Call Handling Operations</w:t>
      </w:r>
      <w:r>
        <w:rPr>
          <w:noProof/>
        </w:rPr>
        <w:tab/>
      </w:r>
      <w:r>
        <w:rPr>
          <w:noProof/>
        </w:rPr>
        <w:fldChar w:fldCharType="begin"/>
      </w:r>
      <w:r>
        <w:rPr>
          <w:noProof/>
        </w:rPr>
        <w:instrText xml:space="preserve"> PAGEREF _Toc218669201 \h </w:instrText>
      </w:r>
      <w:r>
        <w:rPr>
          <w:noProof/>
        </w:rPr>
      </w:r>
      <w:r>
        <w:rPr>
          <w:noProof/>
        </w:rPr>
        <w:fldChar w:fldCharType="separate"/>
      </w:r>
      <w:r>
        <w:rPr>
          <w:noProof/>
        </w:rPr>
        <w:t>359</w:t>
      </w:r>
      <w:r>
        <w:rPr>
          <w:noProof/>
        </w:rPr>
        <w:fldChar w:fldCharType="end"/>
      </w:r>
    </w:p>
    <w:p w14:paraId="166845EF" w14:textId="3544298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17.6.4</w:t>
      </w:r>
      <w:r>
        <w:rPr>
          <w:rFonts w:asciiTheme="minorHAnsi" w:eastAsiaTheme="minorEastAsia" w:hAnsiTheme="minorHAnsi" w:cstheme="minorBidi"/>
          <w:noProof/>
          <w:kern w:val="2"/>
          <w:sz w:val="24"/>
          <w:szCs w:val="24"/>
          <w:lang w:eastAsia="en-GB"/>
          <w14:ligatures w14:val="standardContextual"/>
        </w:rPr>
        <w:tab/>
      </w:r>
      <w:r>
        <w:rPr>
          <w:noProof/>
        </w:rPr>
        <w:t>Supplementary service operations</w:t>
      </w:r>
      <w:r>
        <w:rPr>
          <w:noProof/>
        </w:rPr>
        <w:tab/>
      </w:r>
      <w:r>
        <w:rPr>
          <w:noProof/>
        </w:rPr>
        <w:fldChar w:fldCharType="begin"/>
      </w:r>
      <w:r>
        <w:rPr>
          <w:noProof/>
        </w:rPr>
        <w:instrText xml:space="preserve"> PAGEREF _Toc218669202 \h </w:instrText>
      </w:r>
      <w:r>
        <w:rPr>
          <w:noProof/>
        </w:rPr>
      </w:r>
      <w:r>
        <w:rPr>
          <w:noProof/>
        </w:rPr>
        <w:fldChar w:fldCharType="separate"/>
      </w:r>
      <w:r>
        <w:rPr>
          <w:noProof/>
        </w:rPr>
        <w:t>362</w:t>
      </w:r>
      <w:r>
        <w:rPr>
          <w:noProof/>
        </w:rPr>
        <w:fldChar w:fldCharType="end"/>
      </w:r>
    </w:p>
    <w:p w14:paraId="394FB1C6" w14:textId="0872577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17.6.5</w:t>
      </w:r>
      <w:r>
        <w:rPr>
          <w:rFonts w:asciiTheme="minorHAnsi" w:eastAsiaTheme="minorEastAsia" w:hAnsiTheme="minorHAnsi" w:cstheme="minorBidi"/>
          <w:noProof/>
          <w:kern w:val="2"/>
          <w:sz w:val="24"/>
          <w:szCs w:val="24"/>
          <w:lang w:eastAsia="en-GB"/>
          <w14:ligatures w14:val="standardContextual"/>
        </w:rPr>
        <w:tab/>
      </w:r>
      <w:r>
        <w:rPr>
          <w:noProof/>
        </w:rPr>
        <w:t>Short message service operations</w:t>
      </w:r>
      <w:r>
        <w:rPr>
          <w:noProof/>
        </w:rPr>
        <w:tab/>
      </w:r>
      <w:r>
        <w:rPr>
          <w:noProof/>
        </w:rPr>
        <w:fldChar w:fldCharType="begin"/>
      </w:r>
      <w:r>
        <w:rPr>
          <w:noProof/>
        </w:rPr>
        <w:instrText xml:space="preserve"> PAGEREF _Toc218669203 \h </w:instrText>
      </w:r>
      <w:r>
        <w:rPr>
          <w:noProof/>
        </w:rPr>
      </w:r>
      <w:r>
        <w:rPr>
          <w:noProof/>
        </w:rPr>
        <w:fldChar w:fldCharType="separate"/>
      </w:r>
      <w:r>
        <w:rPr>
          <w:noProof/>
        </w:rPr>
        <w:t>366</w:t>
      </w:r>
      <w:r>
        <w:rPr>
          <w:noProof/>
        </w:rPr>
        <w:fldChar w:fldCharType="end"/>
      </w:r>
    </w:p>
    <w:p w14:paraId="4163CB80" w14:textId="1C06306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17.6.6</w:t>
      </w:r>
      <w:r>
        <w:rPr>
          <w:rFonts w:asciiTheme="minorHAnsi" w:eastAsiaTheme="minorEastAsia" w:hAnsiTheme="minorHAnsi" w:cstheme="minorBidi"/>
          <w:noProof/>
          <w:kern w:val="2"/>
          <w:sz w:val="24"/>
          <w:szCs w:val="24"/>
          <w:lang w:eastAsia="en-GB"/>
          <w14:ligatures w14:val="standardContextual"/>
        </w:rPr>
        <w:tab/>
      </w:r>
      <w:r>
        <w:rPr>
          <w:noProof/>
        </w:rPr>
        <w:t>Errors</w:t>
      </w:r>
      <w:r>
        <w:rPr>
          <w:noProof/>
        </w:rPr>
        <w:tab/>
      </w:r>
      <w:r>
        <w:rPr>
          <w:noProof/>
        </w:rPr>
        <w:fldChar w:fldCharType="begin"/>
      </w:r>
      <w:r>
        <w:rPr>
          <w:noProof/>
        </w:rPr>
        <w:instrText xml:space="preserve"> PAGEREF _Toc218669204 \h </w:instrText>
      </w:r>
      <w:r>
        <w:rPr>
          <w:noProof/>
        </w:rPr>
      </w:r>
      <w:r>
        <w:rPr>
          <w:noProof/>
        </w:rPr>
        <w:fldChar w:fldCharType="separate"/>
      </w:r>
      <w:r>
        <w:rPr>
          <w:noProof/>
        </w:rPr>
        <w:t>369</w:t>
      </w:r>
      <w:r>
        <w:rPr>
          <w:noProof/>
        </w:rPr>
        <w:fldChar w:fldCharType="end"/>
      </w:r>
    </w:p>
    <w:p w14:paraId="2C82CDC9" w14:textId="4226CCD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17.6.7</w:t>
      </w:r>
      <w:r>
        <w:rPr>
          <w:rFonts w:asciiTheme="minorHAnsi" w:eastAsiaTheme="minorEastAsia" w:hAnsiTheme="minorHAnsi" w:cstheme="minorBidi"/>
          <w:noProof/>
          <w:kern w:val="2"/>
          <w:sz w:val="24"/>
          <w:szCs w:val="24"/>
          <w:lang w:eastAsia="en-GB"/>
          <w14:ligatures w14:val="standardContextual"/>
        </w:rPr>
        <w:tab/>
      </w:r>
      <w:r>
        <w:rPr>
          <w:noProof/>
        </w:rPr>
        <w:t>Group Call operations</w:t>
      </w:r>
      <w:r>
        <w:rPr>
          <w:noProof/>
        </w:rPr>
        <w:tab/>
      </w:r>
      <w:r>
        <w:rPr>
          <w:noProof/>
        </w:rPr>
        <w:fldChar w:fldCharType="begin"/>
      </w:r>
      <w:r>
        <w:rPr>
          <w:noProof/>
        </w:rPr>
        <w:instrText xml:space="preserve"> PAGEREF _Toc218669205 \h </w:instrText>
      </w:r>
      <w:r>
        <w:rPr>
          <w:noProof/>
        </w:rPr>
      </w:r>
      <w:r>
        <w:rPr>
          <w:noProof/>
        </w:rPr>
        <w:fldChar w:fldCharType="separate"/>
      </w:r>
      <w:r>
        <w:rPr>
          <w:noProof/>
        </w:rPr>
        <w:t>375</w:t>
      </w:r>
      <w:r>
        <w:rPr>
          <w:noProof/>
        </w:rPr>
        <w:fldChar w:fldCharType="end"/>
      </w:r>
    </w:p>
    <w:p w14:paraId="311D5B28" w14:textId="1C4BDB4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17.6.8</w:t>
      </w:r>
      <w:r>
        <w:rPr>
          <w:rFonts w:asciiTheme="minorHAnsi" w:eastAsiaTheme="minorEastAsia" w:hAnsiTheme="minorHAnsi" w:cstheme="minorBidi"/>
          <w:noProof/>
          <w:kern w:val="2"/>
          <w:sz w:val="24"/>
          <w:szCs w:val="24"/>
          <w:lang w:eastAsia="en-GB"/>
          <w14:ligatures w14:val="standardContextual"/>
        </w:rPr>
        <w:tab/>
      </w:r>
      <w:r>
        <w:rPr>
          <w:noProof/>
        </w:rPr>
        <w:t>Location service operations</w:t>
      </w:r>
      <w:r>
        <w:rPr>
          <w:noProof/>
        </w:rPr>
        <w:tab/>
      </w:r>
      <w:r>
        <w:rPr>
          <w:noProof/>
        </w:rPr>
        <w:fldChar w:fldCharType="begin"/>
      </w:r>
      <w:r>
        <w:rPr>
          <w:noProof/>
        </w:rPr>
        <w:instrText xml:space="preserve"> PAGEREF _Toc218669206 \h </w:instrText>
      </w:r>
      <w:r>
        <w:rPr>
          <w:noProof/>
        </w:rPr>
      </w:r>
      <w:r>
        <w:rPr>
          <w:noProof/>
        </w:rPr>
        <w:fldChar w:fldCharType="separate"/>
      </w:r>
      <w:r>
        <w:rPr>
          <w:noProof/>
        </w:rPr>
        <w:t>377</w:t>
      </w:r>
      <w:r>
        <w:rPr>
          <w:noProof/>
        </w:rPr>
        <w:fldChar w:fldCharType="end"/>
      </w:r>
    </w:p>
    <w:p w14:paraId="4E3EDDC7" w14:textId="791AC3B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17.6.9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_Toc218669207 \h </w:instrText>
      </w:r>
      <w:r>
        <w:rPr>
          <w:noProof/>
        </w:rPr>
      </w:r>
      <w:r>
        <w:rPr>
          <w:noProof/>
        </w:rPr>
        <w:fldChar w:fldCharType="separate"/>
      </w:r>
      <w:r>
        <w:rPr>
          <w:noProof/>
        </w:rPr>
        <w:t>378</w:t>
      </w:r>
      <w:r>
        <w:rPr>
          <w:noProof/>
        </w:rPr>
        <w:fldChar w:fldCharType="end"/>
      </w:r>
    </w:p>
    <w:p w14:paraId="5CCF09BC" w14:textId="134B8FE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17.7</w:t>
      </w:r>
      <w:r>
        <w:rPr>
          <w:rFonts w:asciiTheme="minorHAnsi" w:eastAsiaTheme="minorEastAsia" w:hAnsiTheme="minorHAnsi" w:cstheme="minorBidi"/>
          <w:noProof/>
          <w:kern w:val="2"/>
          <w:sz w:val="24"/>
          <w:szCs w:val="24"/>
          <w:lang w:eastAsia="en-GB"/>
          <w14:ligatures w14:val="standardContextual"/>
        </w:rPr>
        <w:tab/>
      </w:r>
      <w:r>
        <w:rPr>
          <w:noProof/>
        </w:rPr>
        <w:t>MAP constants and data types</w:t>
      </w:r>
      <w:r>
        <w:rPr>
          <w:noProof/>
        </w:rPr>
        <w:tab/>
      </w:r>
      <w:r>
        <w:rPr>
          <w:noProof/>
        </w:rPr>
        <w:fldChar w:fldCharType="begin"/>
      </w:r>
      <w:r>
        <w:rPr>
          <w:noProof/>
        </w:rPr>
        <w:instrText xml:space="preserve"> PAGEREF _Toc218669208 \h </w:instrText>
      </w:r>
      <w:r>
        <w:rPr>
          <w:noProof/>
        </w:rPr>
      </w:r>
      <w:r>
        <w:rPr>
          <w:noProof/>
        </w:rPr>
        <w:fldChar w:fldCharType="separate"/>
      </w:r>
      <w:r>
        <w:rPr>
          <w:noProof/>
        </w:rPr>
        <w:t>378</w:t>
      </w:r>
      <w:r>
        <w:rPr>
          <w:noProof/>
        </w:rPr>
        <w:fldChar w:fldCharType="end"/>
      </w:r>
    </w:p>
    <w:p w14:paraId="0DB56776" w14:textId="38A1769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17.7.1</w:t>
      </w:r>
      <w:r>
        <w:rPr>
          <w:rFonts w:asciiTheme="minorHAnsi" w:eastAsiaTheme="minorEastAsia" w:hAnsiTheme="minorHAnsi" w:cstheme="minorBidi"/>
          <w:noProof/>
          <w:kern w:val="2"/>
          <w:sz w:val="24"/>
          <w:szCs w:val="24"/>
          <w:lang w:eastAsia="en-GB"/>
          <w14:ligatures w14:val="standardContextual"/>
        </w:rPr>
        <w:tab/>
      </w:r>
      <w:r>
        <w:rPr>
          <w:noProof/>
        </w:rPr>
        <w:t>Mobile Service data types</w:t>
      </w:r>
      <w:r>
        <w:rPr>
          <w:noProof/>
        </w:rPr>
        <w:tab/>
      </w:r>
      <w:r>
        <w:rPr>
          <w:noProof/>
        </w:rPr>
        <w:fldChar w:fldCharType="begin"/>
      </w:r>
      <w:r>
        <w:rPr>
          <w:noProof/>
        </w:rPr>
        <w:instrText xml:space="preserve"> PAGEREF _Toc218669209 \h </w:instrText>
      </w:r>
      <w:r>
        <w:rPr>
          <w:noProof/>
        </w:rPr>
      </w:r>
      <w:r>
        <w:rPr>
          <w:noProof/>
        </w:rPr>
        <w:fldChar w:fldCharType="separate"/>
      </w:r>
      <w:r>
        <w:rPr>
          <w:noProof/>
        </w:rPr>
        <w:t>378</w:t>
      </w:r>
      <w:r>
        <w:rPr>
          <w:noProof/>
        </w:rPr>
        <w:fldChar w:fldCharType="end"/>
      </w:r>
    </w:p>
    <w:p w14:paraId="034EDE81" w14:textId="7A65A90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17.7.2</w:t>
      </w:r>
      <w:r>
        <w:rPr>
          <w:rFonts w:asciiTheme="minorHAnsi" w:eastAsiaTheme="minorEastAsia" w:hAnsiTheme="minorHAnsi" w:cstheme="minorBidi"/>
          <w:noProof/>
          <w:kern w:val="2"/>
          <w:sz w:val="24"/>
          <w:szCs w:val="24"/>
          <w:lang w:eastAsia="en-GB"/>
          <w14:ligatures w14:val="standardContextual"/>
        </w:rPr>
        <w:tab/>
      </w:r>
      <w:r>
        <w:rPr>
          <w:noProof/>
        </w:rPr>
        <w:t>Operation and maintenance data types</w:t>
      </w:r>
      <w:r>
        <w:rPr>
          <w:noProof/>
        </w:rPr>
        <w:tab/>
      </w:r>
      <w:r>
        <w:rPr>
          <w:noProof/>
        </w:rPr>
        <w:fldChar w:fldCharType="begin"/>
      </w:r>
      <w:r>
        <w:rPr>
          <w:noProof/>
        </w:rPr>
        <w:instrText xml:space="preserve"> PAGEREF _Toc218669210 \h </w:instrText>
      </w:r>
      <w:r>
        <w:rPr>
          <w:noProof/>
        </w:rPr>
      </w:r>
      <w:r>
        <w:rPr>
          <w:noProof/>
        </w:rPr>
        <w:fldChar w:fldCharType="separate"/>
      </w:r>
      <w:r>
        <w:rPr>
          <w:noProof/>
        </w:rPr>
        <w:t>427</w:t>
      </w:r>
      <w:r>
        <w:rPr>
          <w:noProof/>
        </w:rPr>
        <w:fldChar w:fldCharType="end"/>
      </w:r>
    </w:p>
    <w:p w14:paraId="03BABD07" w14:textId="4F90993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17.7.3</w:t>
      </w:r>
      <w:r>
        <w:rPr>
          <w:rFonts w:asciiTheme="minorHAnsi" w:eastAsiaTheme="minorEastAsia" w:hAnsiTheme="minorHAnsi" w:cstheme="minorBidi"/>
          <w:noProof/>
          <w:kern w:val="2"/>
          <w:sz w:val="24"/>
          <w:szCs w:val="24"/>
          <w:lang w:eastAsia="en-GB"/>
          <w14:ligatures w14:val="standardContextual"/>
        </w:rPr>
        <w:tab/>
      </w:r>
      <w:r>
        <w:rPr>
          <w:noProof/>
        </w:rPr>
        <w:t>Call handling data types</w:t>
      </w:r>
      <w:r>
        <w:rPr>
          <w:noProof/>
        </w:rPr>
        <w:tab/>
      </w:r>
      <w:r>
        <w:rPr>
          <w:noProof/>
        </w:rPr>
        <w:fldChar w:fldCharType="begin"/>
      </w:r>
      <w:r>
        <w:rPr>
          <w:noProof/>
        </w:rPr>
        <w:instrText xml:space="preserve"> PAGEREF _Toc218669211 \h </w:instrText>
      </w:r>
      <w:r>
        <w:rPr>
          <w:noProof/>
        </w:rPr>
      </w:r>
      <w:r>
        <w:rPr>
          <w:noProof/>
        </w:rPr>
        <w:fldChar w:fldCharType="separate"/>
      </w:r>
      <w:r>
        <w:rPr>
          <w:noProof/>
        </w:rPr>
        <w:t>434</w:t>
      </w:r>
      <w:r>
        <w:rPr>
          <w:noProof/>
        </w:rPr>
        <w:fldChar w:fldCharType="end"/>
      </w:r>
    </w:p>
    <w:p w14:paraId="2DF277EF" w14:textId="6EFE66C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r-FR"/>
        </w:rPr>
        <w:t>17.7.4</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Supplementary service data types</w:t>
      </w:r>
      <w:r>
        <w:rPr>
          <w:noProof/>
        </w:rPr>
        <w:tab/>
      </w:r>
      <w:r>
        <w:rPr>
          <w:noProof/>
        </w:rPr>
        <w:fldChar w:fldCharType="begin"/>
      </w:r>
      <w:r>
        <w:rPr>
          <w:noProof/>
        </w:rPr>
        <w:instrText xml:space="preserve"> PAGEREF _Toc218669212 \h </w:instrText>
      </w:r>
      <w:r>
        <w:rPr>
          <w:noProof/>
        </w:rPr>
      </w:r>
      <w:r>
        <w:rPr>
          <w:noProof/>
        </w:rPr>
        <w:fldChar w:fldCharType="separate"/>
      </w:r>
      <w:r>
        <w:rPr>
          <w:noProof/>
        </w:rPr>
        <w:t>440</w:t>
      </w:r>
      <w:r>
        <w:rPr>
          <w:noProof/>
        </w:rPr>
        <w:fldChar w:fldCharType="end"/>
      </w:r>
    </w:p>
    <w:p w14:paraId="49EFD3BF" w14:textId="0AB0621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17.7.5</w:t>
      </w:r>
      <w:r>
        <w:rPr>
          <w:rFonts w:asciiTheme="minorHAnsi" w:eastAsiaTheme="minorEastAsia" w:hAnsiTheme="minorHAnsi" w:cstheme="minorBidi"/>
          <w:noProof/>
          <w:kern w:val="2"/>
          <w:sz w:val="24"/>
          <w:szCs w:val="24"/>
          <w:lang w:eastAsia="en-GB"/>
          <w14:ligatures w14:val="standardContextual"/>
        </w:rPr>
        <w:tab/>
      </w:r>
      <w:r>
        <w:rPr>
          <w:noProof/>
        </w:rPr>
        <w:t>Supplementary service codes</w:t>
      </w:r>
      <w:r>
        <w:rPr>
          <w:noProof/>
        </w:rPr>
        <w:tab/>
      </w:r>
      <w:r>
        <w:rPr>
          <w:noProof/>
        </w:rPr>
        <w:fldChar w:fldCharType="begin"/>
      </w:r>
      <w:r>
        <w:rPr>
          <w:noProof/>
        </w:rPr>
        <w:instrText xml:space="preserve"> PAGEREF _Toc218669213 \h </w:instrText>
      </w:r>
      <w:r>
        <w:rPr>
          <w:noProof/>
        </w:rPr>
      </w:r>
      <w:r>
        <w:rPr>
          <w:noProof/>
        </w:rPr>
        <w:fldChar w:fldCharType="separate"/>
      </w:r>
      <w:r>
        <w:rPr>
          <w:noProof/>
        </w:rPr>
        <w:t>444</w:t>
      </w:r>
      <w:r>
        <w:rPr>
          <w:noProof/>
        </w:rPr>
        <w:fldChar w:fldCharType="end"/>
      </w:r>
    </w:p>
    <w:p w14:paraId="109B1F5E" w14:textId="59E204B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17.7.6</w:t>
      </w:r>
      <w:r>
        <w:rPr>
          <w:rFonts w:asciiTheme="minorHAnsi" w:eastAsiaTheme="minorEastAsia" w:hAnsiTheme="minorHAnsi" w:cstheme="minorBidi"/>
          <w:noProof/>
          <w:kern w:val="2"/>
          <w:sz w:val="24"/>
          <w:szCs w:val="24"/>
          <w:lang w:eastAsia="en-GB"/>
          <w14:ligatures w14:val="standardContextual"/>
        </w:rPr>
        <w:tab/>
      </w:r>
      <w:r>
        <w:rPr>
          <w:noProof/>
        </w:rPr>
        <w:t>Short message data types</w:t>
      </w:r>
      <w:r>
        <w:rPr>
          <w:noProof/>
        </w:rPr>
        <w:tab/>
      </w:r>
      <w:r>
        <w:rPr>
          <w:noProof/>
        </w:rPr>
        <w:fldChar w:fldCharType="begin"/>
      </w:r>
      <w:r>
        <w:rPr>
          <w:noProof/>
        </w:rPr>
        <w:instrText xml:space="preserve"> PAGEREF _Toc218669214 \h </w:instrText>
      </w:r>
      <w:r>
        <w:rPr>
          <w:noProof/>
        </w:rPr>
      </w:r>
      <w:r>
        <w:rPr>
          <w:noProof/>
        </w:rPr>
        <w:fldChar w:fldCharType="separate"/>
      </w:r>
      <w:r>
        <w:rPr>
          <w:noProof/>
        </w:rPr>
        <w:t>447</w:t>
      </w:r>
      <w:r>
        <w:rPr>
          <w:noProof/>
        </w:rPr>
        <w:fldChar w:fldCharType="end"/>
      </w:r>
    </w:p>
    <w:p w14:paraId="2A0F1432" w14:textId="1A4C6E5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17.7.7</w:t>
      </w:r>
      <w:r>
        <w:rPr>
          <w:rFonts w:asciiTheme="minorHAnsi" w:eastAsiaTheme="minorEastAsia" w:hAnsiTheme="minorHAnsi" w:cstheme="minorBidi"/>
          <w:noProof/>
          <w:kern w:val="2"/>
          <w:sz w:val="24"/>
          <w:szCs w:val="24"/>
          <w:lang w:eastAsia="en-GB"/>
          <w14:ligatures w14:val="standardContextual"/>
        </w:rPr>
        <w:tab/>
      </w:r>
      <w:r>
        <w:rPr>
          <w:noProof/>
        </w:rPr>
        <w:t>Error data types</w:t>
      </w:r>
      <w:r>
        <w:rPr>
          <w:noProof/>
        </w:rPr>
        <w:tab/>
      </w:r>
      <w:r>
        <w:rPr>
          <w:noProof/>
        </w:rPr>
        <w:fldChar w:fldCharType="begin"/>
      </w:r>
      <w:r>
        <w:rPr>
          <w:noProof/>
        </w:rPr>
        <w:instrText xml:space="preserve"> PAGEREF _Toc218669215 \h </w:instrText>
      </w:r>
      <w:r>
        <w:rPr>
          <w:noProof/>
        </w:rPr>
      </w:r>
      <w:r>
        <w:rPr>
          <w:noProof/>
        </w:rPr>
        <w:fldChar w:fldCharType="separate"/>
      </w:r>
      <w:r>
        <w:rPr>
          <w:noProof/>
        </w:rPr>
        <w:t>453</w:t>
      </w:r>
      <w:r>
        <w:rPr>
          <w:noProof/>
        </w:rPr>
        <w:fldChar w:fldCharType="end"/>
      </w:r>
    </w:p>
    <w:p w14:paraId="1F867ABD" w14:textId="1A644E1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r-FR"/>
        </w:rPr>
        <w:t>17.7.8</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Common data types</w:t>
      </w:r>
      <w:r>
        <w:rPr>
          <w:noProof/>
        </w:rPr>
        <w:tab/>
      </w:r>
      <w:r>
        <w:rPr>
          <w:noProof/>
        </w:rPr>
        <w:fldChar w:fldCharType="begin"/>
      </w:r>
      <w:r>
        <w:rPr>
          <w:noProof/>
        </w:rPr>
        <w:instrText xml:space="preserve"> PAGEREF _Toc218669216 \h </w:instrText>
      </w:r>
      <w:r>
        <w:rPr>
          <w:noProof/>
        </w:rPr>
      </w:r>
      <w:r>
        <w:rPr>
          <w:noProof/>
        </w:rPr>
        <w:fldChar w:fldCharType="separate"/>
      </w:r>
      <w:r>
        <w:rPr>
          <w:noProof/>
        </w:rPr>
        <w:t>459</w:t>
      </w:r>
      <w:r>
        <w:rPr>
          <w:noProof/>
        </w:rPr>
        <w:fldChar w:fldCharType="end"/>
      </w:r>
    </w:p>
    <w:p w14:paraId="051F5D76" w14:textId="209FE05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17.7.9</w:t>
      </w:r>
      <w:r>
        <w:rPr>
          <w:rFonts w:asciiTheme="minorHAnsi" w:eastAsiaTheme="minorEastAsia" w:hAnsiTheme="minorHAnsi" w:cstheme="minorBidi"/>
          <w:noProof/>
          <w:kern w:val="2"/>
          <w:sz w:val="24"/>
          <w:szCs w:val="24"/>
          <w:lang w:eastAsia="en-GB"/>
          <w14:ligatures w14:val="standardContextual"/>
        </w:rPr>
        <w:tab/>
      </w:r>
      <w:r>
        <w:rPr>
          <w:noProof/>
        </w:rPr>
        <w:t>Teleservice Codes</w:t>
      </w:r>
      <w:r>
        <w:rPr>
          <w:noProof/>
        </w:rPr>
        <w:tab/>
      </w:r>
      <w:r>
        <w:rPr>
          <w:noProof/>
        </w:rPr>
        <w:fldChar w:fldCharType="begin"/>
      </w:r>
      <w:r>
        <w:rPr>
          <w:noProof/>
        </w:rPr>
        <w:instrText xml:space="preserve"> PAGEREF _Toc218669217 \h </w:instrText>
      </w:r>
      <w:r>
        <w:rPr>
          <w:noProof/>
        </w:rPr>
      </w:r>
      <w:r>
        <w:rPr>
          <w:noProof/>
        </w:rPr>
        <w:fldChar w:fldCharType="separate"/>
      </w:r>
      <w:r>
        <w:rPr>
          <w:noProof/>
        </w:rPr>
        <w:t>468</w:t>
      </w:r>
      <w:r>
        <w:rPr>
          <w:noProof/>
        </w:rPr>
        <w:fldChar w:fldCharType="end"/>
      </w:r>
    </w:p>
    <w:p w14:paraId="1F511F35" w14:textId="6D46289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sidRPr="00A50690">
        <w:rPr>
          <w:noProof/>
          <w:lang w:val="fr-FR"/>
        </w:rPr>
        <w:t>17.7.10</w:t>
      </w:r>
      <w:r>
        <w:rPr>
          <w:rFonts w:asciiTheme="minorHAnsi" w:eastAsiaTheme="minorEastAsia" w:hAnsiTheme="minorHAnsi" w:cstheme="minorBidi"/>
          <w:noProof/>
          <w:kern w:val="2"/>
          <w:sz w:val="24"/>
          <w:szCs w:val="24"/>
          <w:lang w:eastAsia="en-GB"/>
          <w14:ligatures w14:val="standardContextual"/>
        </w:rPr>
        <w:tab/>
      </w:r>
      <w:r w:rsidRPr="00A50690">
        <w:rPr>
          <w:noProof/>
          <w:lang w:val="fr-FR"/>
        </w:rPr>
        <w:t>Bearer Service Codes</w:t>
      </w:r>
      <w:r>
        <w:rPr>
          <w:noProof/>
        </w:rPr>
        <w:tab/>
      </w:r>
      <w:r>
        <w:rPr>
          <w:noProof/>
        </w:rPr>
        <w:fldChar w:fldCharType="begin"/>
      </w:r>
      <w:r>
        <w:rPr>
          <w:noProof/>
        </w:rPr>
        <w:instrText xml:space="preserve"> PAGEREF _Toc218669218 \h </w:instrText>
      </w:r>
      <w:r>
        <w:rPr>
          <w:noProof/>
        </w:rPr>
      </w:r>
      <w:r>
        <w:rPr>
          <w:noProof/>
        </w:rPr>
        <w:fldChar w:fldCharType="separate"/>
      </w:r>
      <w:r>
        <w:rPr>
          <w:noProof/>
        </w:rPr>
        <w:t>469</w:t>
      </w:r>
      <w:r>
        <w:rPr>
          <w:noProof/>
        </w:rPr>
        <w:fldChar w:fldCharType="end"/>
      </w:r>
    </w:p>
    <w:p w14:paraId="0626F598" w14:textId="7B6055E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17.7.11</w:t>
      </w:r>
      <w:r>
        <w:rPr>
          <w:rFonts w:asciiTheme="minorHAnsi" w:eastAsiaTheme="minorEastAsia" w:hAnsiTheme="minorHAnsi" w:cstheme="minorBidi"/>
          <w:noProof/>
          <w:kern w:val="2"/>
          <w:sz w:val="24"/>
          <w:szCs w:val="24"/>
          <w:lang w:eastAsia="en-GB"/>
          <w14:ligatures w14:val="standardContextual"/>
        </w:rPr>
        <w:tab/>
      </w:r>
      <w:r>
        <w:rPr>
          <w:noProof/>
        </w:rPr>
        <w:t>Extension data types</w:t>
      </w:r>
      <w:r>
        <w:rPr>
          <w:noProof/>
        </w:rPr>
        <w:tab/>
      </w:r>
      <w:r>
        <w:rPr>
          <w:noProof/>
        </w:rPr>
        <w:fldChar w:fldCharType="begin"/>
      </w:r>
      <w:r>
        <w:rPr>
          <w:noProof/>
        </w:rPr>
        <w:instrText xml:space="preserve"> PAGEREF _Toc218669219 \h </w:instrText>
      </w:r>
      <w:r>
        <w:rPr>
          <w:noProof/>
        </w:rPr>
      </w:r>
      <w:r>
        <w:rPr>
          <w:noProof/>
        </w:rPr>
        <w:fldChar w:fldCharType="separate"/>
      </w:r>
      <w:r>
        <w:rPr>
          <w:noProof/>
        </w:rPr>
        <w:t>471</w:t>
      </w:r>
      <w:r>
        <w:rPr>
          <w:noProof/>
        </w:rPr>
        <w:fldChar w:fldCharType="end"/>
      </w:r>
    </w:p>
    <w:p w14:paraId="1FA88AAF" w14:textId="662DB10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17.7.12</w:t>
      </w:r>
      <w:r>
        <w:rPr>
          <w:rFonts w:asciiTheme="minorHAnsi" w:eastAsiaTheme="minorEastAsia" w:hAnsiTheme="minorHAnsi" w:cstheme="minorBidi"/>
          <w:noProof/>
          <w:kern w:val="2"/>
          <w:sz w:val="24"/>
          <w:szCs w:val="24"/>
          <w:lang w:eastAsia="en-GB"/>
          <w14:ligatures w14:val="standardContextual"/>
        </w:rPr>
        <w:tab/>
      </w:r>
      <w:r>
        <w:rPr>
          <w:noProof/>
        </w:rPr>
        <w:t>Group Call data types</w:t>
      </w:r>
      <w:r>
        <w:rPr>
          <w:noProof/>
        </w:rPr>
        <w:tab/>
      </w:r>
      <w:r>
        <w:rPr>
          <w:noProof/>
        </w:rPr>
        <w:fldChar w:fldCharType="begin"/>
      </w:r>
      <w:r>
        <w:rPr>
          <w:noProof/>
        </w:rPr>
        <w:instrText xml:space="preserve"> PAGEREF _Toc218669220 \h </w:instrText>
      </w:r>
      <w:r>
        <w:rPr>
          <w:noProof/>
        </w:rPr>
      </w:r>
      <w:r>
        <w:rPr>
          <w:noProof/>
        </w:rPr>
        <w:fldChar w:fldCharType="separate"/>
      </w:r>
      <w:r>
        <w:rPr>
          <w:noProof/>
        </w:rPr>
        <w:t>472</w:t>
      </w:r>
      <w:r>
        <w:rPr>
          <w:noProof/>
        </w:rPr>
        <w:fldChar w:fldCharType="end"/>
      </w:r>
    </w:p>
    <w:p w14:paraId="1FDD1379" w14:textId="4AA7B30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17.7.13</w:t>
      </w:r>
      <w:r>
        <w:rPr>
          <w:rFonts w:asciiTheme="minorHAnsi" w:eastAsiaTheme="minorEastAsia" w:hAnsiTheme="minorHAnsi" w:cstheme="minorBidi"/>
          <w:noProof/>
          <w:kern w:val="2"/>
          <w:sz w:val="24"/>
          <w:szCs w:val="24"/>
          <w:lang w:eastAsia="en-GB"/>
          <w14:ligatures w14:val="standardContextual"/>
        </w:rPr>
        <w:tab/>
      </w:r>
      <w:r>
        <w:rPr>
          <w:noProof/>
        </w:rPr>
        <w:t>Location service data types</w:t>
      </w:r>
      <w:r>
        <w:rPr>
          <w:noProof/>
        </w:rPr>
        <w:tab/>
      </w:r>
      <w:r>
        <w:rPr>
          <w:noProof/>
        </w:rPr>
        <w:fldChar w:fldCharType="begin"/>
      </w:r>
      <w:r>
        <w:rPr>
          <w:noProof/>
        </w:rPr>
        <w:instrText xml:space="preserve"> PAGEREF _Toc218669221 \h </w:instrText>
      </w:r>
      <w:r>
        <w:rPr>
          <w:noProof/>
        </w:rPr>
      </w:r>
      <w:r>
        <w:rPr>
          <w:noProof/>
        </w:rPr>
        <w:fldChar w:fldCharType="separate"/>
      </w:r>
      <w:r>
        <w:rPr>
          <w:noProof/>
        </w:rPr>
        <w:t>475</w:t>
      </w:r>
      <w:r>
        <w:rPr>
          <w:noProof/>
        </w:rPr>
        <w:fldChar w:fldCharType="end"/>
      </w:r>
    </w:p>
    <w:p w14:paraId="7F40CFC3" w14:textId="2E9DA3F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17.7.14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_Toc218669222 \h </w:instrText>
      </w:r>
      <w:r>
        <w:rPr>
          <w:noProof/>
        </w:rPr>
      </w:r>
      <w:r>
        <w:rPr>
          <w:noProof/>
        </w:rPr>
        <w:fldChar w:fldCharType="separate"/>
      </w:r>
      <w:r>
        <w:rPr>
          <w:noProof/>
        </w:rPr>
        <w:t>485</w:t>
      </w:r>
      <w:r>
        <w:rPr>
          <w:noProof/>
        </w:rPr>
        <w:fldChar w:fldCharType="end"/>
      </w:r>
    </w:p>
    <w:p w14:paraId="746F5EA1" w14:textId="0C73AF2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General on MAP user procedures</w:t>
      </w:r>
      <w:r>
        <w:rPr>
          <w:noProof/>
        </w:rPr>
        <w:tab/>
      </w:r>
      <w:r>
        <w:rPr>
          <w:noProof/>
        </w:rPr>
        <w:fldChar w:fldCharType="begin"/>
      </w:r>
      <w:r>
        <w:rPr>
          <w:noProof/>
        </w:rPr>
        <w:instrText xml:space="preserve"> PAGEREF _Toc218669223 \h </w:instrText>
      </w:r>
      <w:r>
        <w:rPr>
          <w:noProof/>
        </w:rPr>
      </w:r>
      <w:r>
        <w:rPr>
          <w:noProof/>
        </w:rPr>
        <w:fldChar w:fldCharType="separate"/>
      </w:r>
      <w:r>
        <w:rPr>
          <w:noProof/>
        </w:rPr>
        <w:t>486</w:t>
      </w:r>
      <w:r>
        <w:rPr>
          <w:noProof/>
        </w:rPr>
        <w:fldChar w:fldCharType="end"/>
      </w:r>
    </w:p>
    <w:p w14:paraId="6F8E2AD1" w14:textId="2729255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_Toc218669224 \h </w:instrText>
      </w:r>
      <w:r>
        <w:rPr>
          <w:noProof/>
        </w:rPr>
      </w:r>
      <w:r>
        <w:rPr>
          <w:noProof/>
        </w:rPr>
        <w:fldChar w:fldCharType="separate"/>
      </w:r>
      <w:r>
        <w:rPr>
          <w:noProof/>
        </w:rPr>
        <w:t>486</w:t>
      </w:r>
      <w:r>
        <w:rPr>
          <w:noProof/>
        </w:rPr>
        <w:fldChar w:fldCharType="end"/>
      </w:r>
    </w:p>
    <w:p w14:paraId="3C0D7628" w14:textId="3F9501C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aspects of user procedure descriptions</w:t>
      </w:r>
      <w:r>
        <w:rPr>
          <w:noProof/>
        </w:rPr>
        <w:tab/>
      </w:r>
      <w:r>
        <w:rPr>
          <w:noProof/>
        </w:rPr>
        <w:fldChar w:fldCharType="begin"/>
      </w:r>
      <w:r>
        <w:rPr>
          <w:noProof/>
        </w:rPr>
        <w:instrText xml:space="preserve"> PAGEREF _Toc218669225 \h </w:instrText>
      </w:r>
      <w:r>
        <w:rPr>
          <w:noProof/>
        </w:rPr>
      </w:r>
      <w:r>
        <w:rPr>
          <w:noProof/>
        </w:rPr>
        <w:fldChar w:fldCharType="separate"/>
      </w:r>
      <w:r>
        <w:rPr>
          <w:noProof/>
        </w:rPr>
        <w:t>486</w:t>
      </w:r>
      <w:r>
        <w:rPr>
          <w:noProof/>
        </w:rPr>
        <w:fldChar w:fldCharType="end"/>
      </w:r>
    </w:p>
    <w:p w14:paraId="6B7ABB77" w14:textId="1AE0F0F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 conventions</w:t>
      </w:r>
      <w:r>
        <w:rPr>
          <w:noProof/>
        </w:rPr>
        <w:tab/>
      </w:r>
      <w:r>
        <w:rPr>
          <w:noProof/>
        </w:rPr>
        <w:fldChar w:fldCharType="begin"/>
      </w:r>
      <w:r>
        <w:rPr>
          <w:noProof/>
        </w:rPr>
        <w:instrText xml:space="preserve"> PAGEREF _Toc218669226 \h </w:instrText>
      </w:r>
      <w:r>
        <w:rPr>
          <w:noProof/>
        </w:rPr>
      </w:r>
      <w:r>
        <w:rPr>
          <w:noProof/>
        </w:rPr>
        <w:fldChar w:fldCharType="separate"/>
      </w:r>
      <w:r>
        <w:rPr>
          <w:noProof/>
        </w:rPr>
        <w:t>486</w:t>
      </w:r>
      <w:r>
        <w:rPr>
          <w:noProof/>
        </w:rPr>
        <w:fldChar w:fldCharType="end"/>
      </w:r>
    </w:p>
    <w:p w14:paraId="5E76A363" w14:textId="5B3B305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Naming conventions</w:t>
      </w:r>
      <w:r>
        <w:rPr>
          <w:noProof/>
        </w:rPr>
        <w:tab/>
      </w:r>
      <w:r>
        <w:rPr>
          <w:noProof/>
        </w:rPr>
        <w:fldChar w:fldCharType="begin"/>
      </w:r>
      <w:r>
        <w:rPr>
          <w:noProof/>
        </w:rPr>
        <w:instrText xml:space="preserve"> PAGEREF _Toc218669227 \h </w:instrText>
      </w:r>
      <w:r>
        <w:rPr>
          <w:noProof/>
        </w:rPr>
      </w:r>
      <w:r>
        <w:rPr>
          <w:noProof/>
        </w:rPr>
        <w:fldChar w:fldCharType="separate"/>
      </w:r>
      <w:r>
        <w:rPr>
          <w:noProof/>
        </w:rPr>
        <w:t>486</w:t>
      </w:r>
      <w:r>
        <w:rPr>
          <w:noProof/>
        </w:rPr>
        <w:fldChar w:fldCharType="end"/>
      </w:r>
    </w:p>
    <w:p w14:paraId="0867012F" w14:textId="409ADA0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Convention on primitives parameters</w:t>
      </w:r>
      <w:r>
        <w:rPr>
          <w:noProof/>
        </w:rPr>
        <w:tab/>
      </w:r>
      <w:r>
        <w:rPr>
          <w:noProof/>
        </w:rPr>
        <w:fldChar w:fldCharType="begin"/>
      </w:r>
      <w:r>
        <w:rPr>
          <w:noProof/>
        </w:rPr>
        <w:instrText xml:space="preserve"> PAGEREF _Toc218669228 \h </w:instrText>
      </w:r>
      <w:r>
        <w:rPr>
          <w:noProof/>
        </w:rPr>
      </w:r>
      <w:r>
        <w:rPr>
          <w:noProof/>
        </w:rPr>
        <w:fldChar w:fldCharType="separate"/>
      </w:r>
      <w:r>
        <w:rPr>
          <w:noProof/>
        </w:rPr>
        <w:t>487</w:t>
      </w:r>
      <w:r>
        <w:rPr>
          <w:noProof/>
        </w:rPr>
        <w:fldChar w:fldCharType="end"/>
      </w:r>
    </w:p>
    <w:p w14:paraId="72A510FB" w14:textId="6FD8A02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18.2.3.1</w:t>
      </w:r>
      <w:r>
        <w:rPr>
          <w:rFonts w:asciiTheme="minorHAnsi" w:eastAsiaTheme="minorEastAsia" w:hAnsiTheme="minorHAnsi" w:cstheme="minorBidi"/>
          <w:noProof/>
          <w:kern w:val="2"/>
          <w:sz w:val="24"/>
          <w:szCs w:val="24"/>
          <w:lang w:eastAsia="en-GB"/>
          <w14:ligatures w14:val="standardContextual"/>
        </w:rPr>
        <w:tab/>
      </w:r>
      <w:r>
        <w:rPr>
          <w:noProof/>
        </w:rPr>
        <w:t>Open service</w:t>
      </w:r>
      <w:r>
        <w:rPr>
          <w:noProof/>
        </w:rPr>
        <w:tab/>
      </w:r>
      <w:r>
        <w:rPr>
          <w:noProof/>
        </w:rPr>
        <w:fldChar w:fldCharType="begin"/>
      </w:r>
      <w:r>
        <w:rPr>
          <w:noProof/>
        </w:rPr>
        <w:instrText xml:space="preserve"> PAGEREF _Toc218669229 \h </w:instrText>
      </w:r>
      <w:r>
        <w:rPr>
          <w:noProof/>
        </w:rPr>
      </w:r>
      <w:r>
        <w:rPr>
          <w:noProof/>
        </w:rPr>
        <w:fldChar w:fldCharType="separate"/>
      </w:r>
      <w:r>
        <w:rPr>
          <w:noProof/>
        </w:rPr>
        <w:t>487</w:t>
      </w:r>
      <w:r>
        <w:rPr>
          <w:noProof/>
        </w:rPr>
        <w:fldChar w:fldCharType="end"/>
      </w:r>
    </w:p>
    <w:p w14:paraId="41897421" w14:textId="693E4B1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18.2.3.2</w:t>
      </w:r>
      <w:r>
        <w:rPr>
          <w:rFonts w:asciiTheme="minorHAnsi" w:eastAsiaTheme="minorEastAsia" w:hAnsiTheme="minorHAnsi" w:cstheme="minorBidi"/>
          <w:noProof/>
          <w:kern w:val="2"/>
          <w:sz w:val="24"/>
          <w:szCs w:val="24"/>
          <w:lang w:eastAsia="en-GB"/>
          <w14:ligatures w14:val="standardContextual"/>
        </w:rPr>
        <w:tab/>
      </w:r>
      <w:r>
        <w:rPr>
          <w:noProof/>
        </w:rPr>
        <w:t>Close service</w:t>
      </w:r>
      <w:r>
        <w:rPr>
          <w:noProof/>
        </w:rPr>
        <w:tab/>
      </w:r>
      <w:r>
        <w:rPr>
          <w:noProof/>
        </w:rPr>
        <w:fldChar w:fldCharType="begin"/>
      </w:r>
      <w:r>
        <w:rPr>
          <w:noProof/>
        </w:rPr>
        <w:instrText xml:space="preserve"> PAGEREF _Toc218669230 \h </w:instrText>
      </w:r>
      <w:r>
        <w:rPr>
          <w:noProof/>
        </w:rPr>
      </w:r>
      <w:r>
        <w:rPr>
          <w:noProof/>
        </w:rPr>
        <w:fldChar w:fldCharType="separate"/>
      </w:r>
      <w:r>
        <w:rPr>
          <w:noProof/>
        </w:rPr>
        <w:t>488</w:t>
      </w:r>
      <w:r>
        <w:rPr>
          <w:noProof/>
        </w:rPr>
        <w:fldChar w:fldCharType="end"/>
      </w:r>
    </w:p>
    <w:p w14:paraId="5138F512" w14:textId="1242F8A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Version handling at dialogue establishment</w:t>
      </w:r>
      <w:r>
        <w:rPr>
          <w:noProof/>
        </w:rPr>
        <w:tab/>
      </w:r>
      <w:r>
        <w:rPr>
          <w:noProof/>
        </w:rPr>
        <w:fldChar w:fldCharType="begin"/>
      </w:r>
      <w:r>
        <w:rPr>
          <w:noProof/>
        </w:rPr>
        <w:instrText xml:space="preserve"> PAGEREF _Toc218669231 \h </w:instrText>
      </w:r>
      <w:r>
        <w:rPr>
          <w:noProof/>
        </w:rPr>
      </w:r>
      <w:r>
        <w:rPr>
          <w:noProof/>
        </w:rPr>
        <w:fldChar w:fldCharType="separate"/>
      </w:r>
      <w:r>
        <w:rPr>
          <w:noProof/>
        </w:rPr>
        <w:t>488</w:t>
      </w:r>
      <w:r>
        <w:rPr>
          <w:noProof/>
        </w:rPr>
        <w:fldChar w:fldCharType="end"/>
      </w:r>
    </w:p>
    <w:p w14:paraId="111EA0A3" w14:textId="1B351F6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18.2.4.1</w:t>
      </w:r>
      <w:r>
        <w:rPr>
          <w:rFonts w:asciiTheme="minorHAnsi" w:eastAsiaTheme="minorEastAsia" w:hAnsiTheme="minorHAnsi" w:cstheme="minorBidi"/>
          <w:noProof/>
          <w:kern w:val="2"/>
          <w:sz w:val="24"/>
          <w:szCs w:val="24"/>
          <w:lang w:eastAsia="en-GB"/>
          <w14:ligatures w14:val="standardContextual"/>
        </w:rPr>
        <w:tab/>
      </w:r>
      <w:r>
        <w:rPr>
          <w:noProof/>
        </w:rPr>
        <w:t>Behaviour at the initiating side</w:t>
      </w:r>
      <w:r>
        <w:rPr>
          <w:noProof/>
        </w:rPr>
        <w:tab/>
      </w:r>
      <w:r>
        <w:rPr>
          <w:noProof/>
        </w:rPr>
        <w:fldChar w:fldCharType="begin"/>
      </w:r>
      <w:r>
        <w:rPr>
          <w:noProof/>
        </w:rPr>
        <w:instrText xml:space="preserve"> PAGEREF _Toc218669232 \h </w:instrText>
      </w:r>
      <w:r>
        <w:rPr>
          <w:noProof/>
        </w:rPr>
      </w:r>
      <w:r>
        <w:rPr>
          <w:noProof/>
        </w:rPr>
        <w:fldChar w:fldCharType="separate"/>
      </w:r>
      <w:r>
        <w:rPr>
          <w:noProof/>
        </w:rPr>
        <w:t>488</w:t>
      </w:r>
      <w:r>
        <w:rPr>
          <w:noProof/>
        </w:rPr>
        <w:fldChar w:fldCharType="end"/>
      </w:r>
    </w:p>
    <w:p w14:paraId="5F0552AC" w14:textId="2530057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18.2.4.2</w:t>
      </w:r>
      <w:r>
        <w:rPr>
          <w:rFonts w:asciiTheme="minorHAnsi" w:eastAsiaTheme="minorEastAsia" w:hAnsiTheme="minorHAnsi" w:cstheme="minorBidi"/>
          <w:noProof/>
          <w:kern w:val="2"/>
          <w:sz w:val="24"/>
          <w:szCs w:val="24"/>
          <w:lang w:eastAsia="en-GB"/>
          <w14:ligatures w14:val="standardContextual"/>
        </w:rPr>
        <w:tab/>
      </w:r>
      <w:r>
        <w:rPr>
          <w:noProof/>
        </w:rPr>
        <w:t>Behaviour at the responding side</w:t>
      </w:r>
      <w:r>
        <w:rPr>
          <w:noProof/>
        </w:rPr>
        <w:tab/>
      </w:r>
      <w:r>
        <w:rPr>
          <w:noProof/>
        </w:rPr>
        <w:fldChar w:fldCharType="begin"/>
      </w:r>
      <w:r>
        <w:rPr>
          <w:noProof/>
        </w:rPr>
        <w:instrText xml:space="preserve"> PAGEREF _Toc218669233 \h </w:instrText>
      </w:r>
      <w:r>
        <w:rPr>
          <w:noProof/>
        </w:rPr>
      </w:r>
      <w:r>
        <w:rPr>
          <w:noProof/>
        </w:rPr>
        <w:fldChar w:fldCharType="separate"/>
      </w:r>
      <w:r>
        <w:rPr>
          <w:noProof/>
        </w:rPr>
        <w:t>488</w:t>
      </w:r>
      <w:r>
        <w:rPr>
          <w:noProof/>
        </w:rPr>
        <w:fldChar w:fldCharType="end"/>
      </w:r>
    </w:p>
    <w:p w14:paraId="6A4178EF" w14:textId="26F4D95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18.2.5</w:t>
      </w:r>
      <w:r>
        <w:rPr>
          <w:rFonts w:asciiTheme="minorHAnsi" w:eastAsiaTheme="minorEastAsia" w:hAnsiTheme="minorHAnsi" w:cstheme="minorBidi"/>
          <w:noProof/>
          <w:kern w:val="2"/>
          <w:sz w:val="24"/>
          <w:szCs w:val="24"/>
          <w:lang w:eastAsia="en-GB"/>
          <w14:ligatures w14:val="standardContextual"/>
        </w:rPr>
        <w:tab/>
      </w:r>
      <w:r>
        <w:rPr>
          <w:noProof/>
        </w:rPr>
        <w:t>Abort Handling</w:t>
      </w:r>
      <w:r>
        <w:rPr>
          <w:noProof/>
        </w:rPr>
        <w:tab/>
      </w:r>
      <w:r>
        <w:rPr>
          <w:noProof/>
        </w:rPr>
        <w:fldChar w:fldCharType="begin"/>
      </w:r>
      <w:r>
        <w:rPr>
          <w:noProof/>
        </w:rPr>
        <w:instrText xml:space="preserve"> PAGEREF _Toc218669234 \h </w:instrText>
      </w:r>
      <w:r>
        <w:rPr>
          <w:noProof/>
        </w:rPr>
      </w:r>
      <w:r>
        <w:rPr>
          <w:noProof/>
        </w:rPr>
        <w:fldChar w:fldCharType="separate"/>
      </w:r>
      <w:r>
        <w:rPr>
          <w:noProof/>
        </w:rPr>
        <w:t>488</w:t>
      </w:r>
      <w:r>
        <w:rPr>
          <w:noProof/>
        </w:rPr>
        <w:fldChar w:fldCharType="end"/>
      </w:r>
    </w:p>
    <w:p w14:paraId="6CC94A9A" w14:textId="3838C8D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18.2.6</w:t>
      </w:r>
      <w:r>
        <w:rPr>
          <w:rFonts w:asciiTheme="minorHAnsi" w:eastAsiaTheme="minorEastAsia" w:hAnsiTheme="minorHAnsi" w:cstheme="minorBidi"/>
          <w:noProof/>
          <w:kern w:val="2"/>
          <w:sz w:val="24"/>
          <w:szCs w:val="24"/>
          <w:lang w:eastAsia="en-GB"/>
          <w14:ligatures w14:val="standardContextual"/>
        </w:rPr>
        <w:tab/>
      </w:r>
      <w:r>
        <w:rPr>
          <w:noProof/>
        </w:rPr>
        <w:t>SDL conventions</w:t>
      </w:r>
      <w:r>
        <w:rPr>
          <w:noProof/>
        </w:rPr>
        <w:tab/>
      </w:r>
      <w:r>
        <w:rPr>
          <w:noProof/>
        </w:rPr>
        <w:fldChar w:fldCharType="begin"/>
      </w:r>
      <w:r>
        <w:rPr>
          <w:noProof/>
        </w:rPr>
        <w:instrText xml:space="preserve"> PAGEREF _Toc218669235 \h </w:instrText>
      </w:r>
      <w:r>
        <w:rPr>
          <w:noProof/>
        </w:rPr>
      </w:r>
      <w:r>
        <w:rPr>
          <w:noProof/>
        </w:rPr>
        <w:fldChar w:fldCharType="separate"/>
      </w:r>
      <w:r>
        <w:rPr>
          <w:noProof/>
        </w:rPr>
        <w:t>488</w:t>
      </w:r>
      <w:r>
        <w:rPr>
          <w:noProof/>
        </w:rPr>
        <w:fldChar w:fldCharType="end"/>
      </w:r>
    </w:p>
    <w:p w14:paraId="013FF7BA" w14:textId="0B98E74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Interaction between MAP Provider and MAP Users</w:t>
      </w:r>
      <w:r>
        <w:rPr>
          <w:noProof/>
        </w:rPr>
        <w:tab/>
      </w:r>
      <w:r>
        <w:rPr>
          <w:noProof/>
        </w:rPr>
        <w:fldChar w:fldCharType="begin"/>
      </w:r>
      <w:r>
        <w:rPr>
          <w:noProof/>
        </w:rPr>
        <w:instrText xml:space="preserve"> PAGEREF _Toc218669236 \h </w:instrText>
      </w:r>
      <w:r>
        <w:rPr>
          <w:noProof/>
        </w:rPr>
      </w:r>
      <w:r>
        <w:rPr>
          <w:noProof/>
        </w:rPr>
        <w:fldChar w:fldCharType="separate"/>
      </w:r>
      <w:r>
        <w:rPr>
          <w:noProof/>
        </w:rPr>
        <w:t>489</w:t>
      </w:r>
      <w:r>
        <w:rPr>
          <w:noProof/>
        </w:rPr>
        <w:fldChar w:fldCharType="end"/>
      </w:r>
    </w:p>
    <w:p w14:paraId="0E0F3EC4" w14:textId="0806DF48"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Mobility procedures</w:t>
      </w:r>
      <w:r>
        <w:rPr>
          <w:noProof/>
        </w:rPr>
        <w:tab/>
      </w:r>
      <w:r>
        <w:rPr>
          <w:noProof/>
        </w:rPr>
        <w:fldChar w:fldCharType="begin"/>
      </w:r>
      <w:r>
        <w:rPr>
          <w:noProof/>
        </w:rPr>
        <w:instrText xml:space="preserve"> PAGEREF _Toc218669237 \h </w:instrText>
      </w:r>
      <w:r>
        <w:rPr>
          <w:noProof/>
        </w:rPr>
      </w:r>
      <w:r>
        <w:rPr>
          <w:noProof/>
        </w:rPr>
        <w:fldChar w:fldCharType="separate"/>
      </w:r>
      <w:r>
        <w:rPr>
          <w:noProof/>
        </w:rPr>
        <w:t>490</w:t>
      </w:r>
      <w:r>
        <w:rPr>
          <w:noProof/>
        </w:rPr>
        <w:fldChar w:fldCharType="end"/>
      </w:r>
    </w:p>
    <w:p w14:paraId="79E78E69" w14:textId="7E8ED6E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Location management Procedures</w:t>
      </w:r>
      <w:r>
        <w:rPr>
          <w:noProof/>
        </w:rPr>
        <w:tab/>
      </w:r>
      <w:r>
        <w:rPr>
          <w:noProof/>
        </w:rPr>
        <w:fldChar w:fldCharType="begin"/>
      </w:r>
      <w:r>
        <w:rPr>
          <w:noProof/>
        </w:rPr>
        <w:instrText xml:space="preserve"> PAGEREF _Toc218669238 \h </w:instrText>
      </w:r>
      <w:r>
        <w:rPr>
          <w:noProof/>
        </w:rPr>
      </w:r>
      <w:r>
        <w:rPr>
          <w:noProof/>
        </w:rPr>
        <w:fldChar w:fldCharType="separate"/>
      </w:r>
      <w:r>
        <w:rPr>
          <w:noProof/>
        </w:rPr>
        <w:t>490</w:t>
      </w:r>
      <w:r>
        <w:rPr>
          <w:noProof/>
        </w:rPr>
        <w:fldChar w:fldCharType="end"/>
      </w:r>
    </w:p>
    <w:p w14:paraId="434F5A1A" w14:textId="66056B2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19.1.1</w:t>
      </w:r>
      <w:r>
        <w:rPr>
          <w:rFonts w:asciiTheme="minorHAnsi" w:eastAsiaTheme="minorEastAsia" w:hAnsiTheme="minorHAnsi" w:cstheme="minorBidi"/>
          <w:noProof/>
          <w:kern w:val="2"/>
          <w:sz w:val="24"/>
          <w:szCs w:val="24"/>
          <w:lang w:eastAsia="en-GB"/>
          <w14:ligatures w14:val="standardContextual"/>
        </w:rPr>
        <w:tab/>
      </w:r>
      <w:r>
        <w:rPr>
          <w:noProof/>
        </w:rPr>
        <w:t>Location updating</w:t>
      </w:r>
      <w:r>
        <w:rPr>
          <w:noProof/>
        </w:rPr>
        <w:tab/>
      </w:r>
      <w:r>
        <w:rPr>
          <w:noProof/>
        </w:rPr>
        <w:fldChar w:fldCharType="begin"/>
      </w:r>
      <w:r>
        <w:rPr>
          <w:noProof/>
        </w:rPr>
        <w:instrText xml:space="preserve"> PAGEREF _Toc218669239 \h </w:instrText>
      </w:r>
      <w:r>
        <w:rPr>
          <w:noProof/>
        </w:rPr>
      </w:r>
      <w:r>
        <w:rPr>
          <w:noProof/>
        </w:rPr>
        <w:fldChar w:fldCharType="separate"/>
      </w:r>
      <w:r>
        <w:rPr>
          <w:noProof/>
        </w:rPr>
        <w:t>491</w:t>
      </w:r>
      <w:r>
        <w:rPr>
          <w:noProof/>
        </w:rPr>
        <w:fldChar w:fldCharType="end"/>
      </w:r>
    </w:p>
    <w:p w14:paraId="564074BB" w14:textId="73617B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_Toc218669240 \h </w:instrText>
      </w:r>
      <w:r>
        <w:rPr>
          <w:noProof/>
        </w:rPr>
      </w:r>
      <w:r>
        <w:rPr>
          <w:noProof/>
        </w:rPr>
        <w:fldChar w:fldCharType="separate"/>
      </w:r>
      <w:r>
        <w:rPr>
          <w:noProof/>
        </w:rPr>
        <w:t>491</w:t>
      </w:r>
      <w:r>
        <w:rPr>
          <w:noProof/>
        </w:rPr>
        <w:fldChar w:fldCharType="end"/>
      </w:r>
    </w:p>
    <w:p w14:paraId="01CB093F" w14:textId="180A8E1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19.1.1.2</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_Toc218669241 \h </w:instrText>
      </w:r>
      <w:r>
        <w:rPr>
          <w:noProof/>
        </w:rPr>
      </w:r>
      <w:r>
        <w:rPr>
          <w:noProof/>
        </w:rPr>
        <w:fldChar w:fldCharType="separate"/>
      </w:r>
      <w:r>
        <w:rPr>
          <w:noProof/>
        </w:rPr>
        <w:t>496</w:t>
      </w:r>
      <w:r>
        <w:rPr>
          <w:noProof/>
        </w:rPr>
        <w:fldChar w:fldCharType="end"/>
      </w:r>
    </w:p>
    <w:p w14:paraId="652E6B29" w14:textId="1425B52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19.1.1.3</w:t>
      </w:r>
      <w:r>
        <w:rPr>
          <w:rFonts w:asciiTheme="minorHAnsi" w:eastAsiaTheme="minorEastAsia" w:hAnsiTheme="minorHAnsi" w:cstheme="minorBidi"/>
          <w:noProof/>
          <w:kern w:val="2"/>
          <w:sz w:val="24"/>
          <w:szCs w:val="24"/>
          <w:lang w:eastAsia="en-GB"/>
          <w14:ligatures w14:val="standardContextual"/>
        </w:rPr>
        <w:tab/>
      </w:r>
      <w:r>
        <w:rPr>
          <w:noProof/>
        </w:rPr>
        <w:t>Procedure in the PVLR</w:t>
      </w:r>
      <w:r>
        <w:rPr>
          <w:noProof/>
        </w:rPr>
        <w:tab/>
      </w:r>
      <w:r>
        <w:rPr>
          <w:noProof/>
        </w:rPr>
        <w:fldChar w:fldCharType="begin"/>
      </w:r>
      <w:r>
        <w:rPr>
          <w:noProof/>
        </w:rPr>
        <w:instrText xml:space="preserve"> PAGEREF _Toc218669242 \h </w:instrText>
      </w:r>
      <w:r>
        <w:rPr>
          <w:noProof/>
        </w:rPr>
      </w:r>
      <w:r>
        <w:rPr>
          <w:noProof/>
        </w:rPr>
        <w:fldChar w:fldCharType="separate"/>
      </w:r>
      <w:r>
        <w:rPr>
          <w:noProof/>
        </w:rPr>
        <w:t>496</w:t>
      </w:r>
      <w:r>
        <w:rPr>
          <w:noProof/>
        </w:rPr>
        <w:fldChar w:fldCharType="end"/>
      </w:r>
    </w:p>
    <w:p w14:paraId="40D1E35B" w14:textId="6049E84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19.1.1.4</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_Toc218669243 \h </w:instrText>
      </w:r>
      <w:r>
        <w:rPr>
          <w:noProof/>
        </w:rPr>
      </w:r>
      <w:r>
        <w:rPr>
          <w:noProof/>
        </w:rPr>
        <w:fldChar w:fldCharType="separate"/>
      </w:r>
      <w:r>
        <w:rPr>
          <w:noProof/>
        </w:rPr>
        <w:t>496</w:t>
      </w:r>
      <w:r>
        <w:rPr>
          <w:noProof/>
        </w:rPr>
        <w:fldChar w:fldCharType="end"/>
      </w:r>
    </w:p>
    <w:p w14:paraId="4F0BF446" w14:textId="14B79FF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19.1.1.5</w:t>
      </w:r>
      <w:r>
        <w:rPr>
          <w:rFonts w:asciiTheme="minorHAnsi" w:eastAsiaTheme="minorEastAsia" w:hAnsiTheme="minorHAnsi" w:cstheme="minorBidi"/>
          <w:noProof/>
          <w:kern w:val="2"/>
          <w:sz w:val="24"/>
          <w:szCs w:val="24"/>
          <w:lang w:eastAsia="en-GB"/>
          <w14:ligatures w14:val="standardContextual"/>
        </w:rPr>
        <w:tab/>
      </w:r>
      <w:r>
        <w:rPr>
          <w:noProof/>
        </w:rPr>
        <w:t>Procedures in the HLR</w:t>
      </w:r>
      <w:r>
        <w:rPr>
          <w:noProof/>
        </w:rPr>
        <w:tab/>
      </w:r>
      <w:r>
        <w:rPr>
          <w:noProof/>
        </w:rPr>
        <w:fldChar w:fldCharType="begin"/>
      </w:r>
      <w:r>
        <w:rPr>
          <w:noProof/>
        </w:rPr>
        <w:instrText xml:space="preserve"> PAGEREF _Toc218669244 \h </w:instrText>
      </w:r>
      <w:r>
        <w:rPr>
          <w:noProof/>
        </w:rPr>
      </w:r>
      <w:r>
        <w:rPr>
          <w:noProof/>
        </w:rPr>
        <w:fldChar w:fldCharType="separate"/>
      </w:r>
      <w:r>
        <w:rPr>
          <w:noProof/>
        </w:rPr>
        <w:t>497</w:t>
      </w:r>
      <w:r>
        <w:rPr>
          <w:noProof/>
        </w:rPr>
        <w:fldChar w:fldCharType="end"/>
      </w:r>
    </w:p>
    <w:p w14:paraId="18A6EF95" w14:textId="6ECC24F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19.1.1</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r>
      <w:r>
        <w:rPr>
          <w:noProof/>
        </w:rPr>
        <w:instrText xml:space="preserve"> PAGEREF _Toc218669245 \h </w:instrText>
      </w:r>
      <w:r>
        <w:rPr>
          <w:noProof/>
        </w:rPr>
      </w:r>
      <w:r>
        <w:rPr>
          <w:noProof/>
        </w:rPr>
        <w:fldChar w:fldCharType="separate"/>
      </w:r>
      <w:r>
        <w:rPr>
          <w:noProof/>
        </w:rPr>
        <w:t>517</w:t>
      </w:r>
      <w:r>
        <w:rPr>
          <w:noProof/>
        </w:rPr>
        <w:fldChar w:fldCharType="end"/>
      </w:r>
    </w:p>
    <w:p w14:paraId="5741EBE9" w14:textId="5B44E6C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w:t>
      </w:r>
      <w:r>
        <w:rPr>
          <w:noProof/>
          <w:lang w:eastAsia="zh-CN"/>
        </w:rPr>
        <w:t>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_Toc218669246 \h </w:instrText>
      </w:r>
      <w:r>
        <w:rPr>
          <w:noProof/>
        </w:rPr>
      </w:r>
      <w:r>
        <w:rPr>
          <w:noProof/>
        </w:rPr>
        <w:fldChar w:fldCharType="separate"/>
      </w:r>
      <w:r>
        <w:rPr>
          <w:noProof/>
        </w:rPr>
        <w:t>517</w:t>
      </w:r>
      <w:r>
        <w:rPr>
          <w:noProof/>
        </w:rPr>
        <w:fldChar w:fldCharType="end"/>
      </w:r>
    </w:p>
    <w:p w14:paraId="1704401C" w14:textId="63E7A86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w:t>
      </w: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_Toc218669247 \h </w:instrText>
      </w:r>
      <w:r>
        <w:rPr>
          <w:noProof/>
        </w:rPr>
      </w:r>
      <w:r>
        <w:rPr>
          <w:noProof/>
        </w:rPr>
        <w:fldChar w:fldCharType="separate"/>
      </w:r>
      <w:r>
        <w:rPr>
          <w:noProof/>
        </w:rPr>
        <w:t>517</w:t>
      </w:r>
      <w:r>
        <w:rPr>
          <w:noProof/>
        </w:rPr>
        <w:fldChar w:fldCharType="end"/>
      </w:r>
    </w:p>
    <w:p w14:paraId="191C2C52" w14:textId="372475B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in the </w:t>
      </w:r>
      <w:r>
        <w:rPr>
          <w:noProof/>
          <w:lang w:eastAsia="zh-CN"/>
        </w:rPr>
        <w:t>SGSN</w:t>
      </w:r>
      <w:r>
        <w:rPr>
          <w:noProof/>
        </w:rPr>
        <w:tab/>
      </w:r>
      <w:r>
        <w:rPr>
          <w:noProof/>
        </w:rPr>
        <w:fldChar w:fldCharType="begin"/>
      </w:r>
      <w:r>
        <w:rPr>
          <w:noProof/>
        </w:rPr>
        <w:instrText xml:space="preserve"> PAGEREF _Toc218669248 \h </w:instrText>
      </w:r>
      <w:r>
        <w:rPr>
          <w:noProof/>
        </w:rPr>
      </w:r>
      <w:r>
        <w:rPr>
          <w:noProof/>
        </w:rPr>
        <w:fldChar w:fldCharType="separate"/>
      </w:r>
      <w:r>
        <w:rPr>
          <w:noProof/>
        </w:rPr>
        <w:t>517</w:t>
      </w:r>
      <w:r>
        <w:rPr>
          <w:noProof/>
        </w:rPr>
        <w:fldChar w:fldCharType="end"/>
      </w:r>
    </w:p>
    <w:p w14:paraId="68DCF777" w14:textId="409658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in the </w:t>
      </w:r>
      <w:r>
        <w:rPr>
          <w:noProof/>
          <w:lang w:eastAsia="zh-CN"/>
        </w:rPr>
        <w:t>CSS</w:t>
      </w:r>
      <w:r>
        <w:rPr>
          <w:noProof/>
        </w:rPr>
        <w:tab/>
      </w:r>
      <w:r>
        <w:rPr>
          <w:noProof/>
        </w:rPr>
        <w:fldChar w:fldCharType="begin"/>
      </w:r>
      <w:r>
        <w:rPr>
          <w:noProof/>
        </w:rPr>
        <w:instrText xml:space="preserve"> PAGEREF _Toc218669249 \h </w:instrText>
      </w:r>
      <w:r>
        <w:rPr>
          <w:noProof/>
        </w:rPr>
      </w:r>
      <w:r>
        <w:rPr>
          <w:noProof/>
        </w:rPr>
        <w:fldChar w:fldCharType="separate"/>
      </w:r>
      <w:r>
        <w:rPr>
          <w:noProof/>
        </w:rPr>
        <w:t>517</w:t>
      </w:r>
      <w:r>
        <w:rPr>
          <w:noProof/>
        </w:rPr>
        <w:fldChar w:fldCharType="end"/>
      </w:r>
    </w:p>
    <w:p w14:paraId="000E7A7C" w14:textId="1698CBD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19.1.2</w:t>
      </w:r>
      <w:r>
        <w:rPr>
          <w:rFonts w:asciiTheme="minorHAnsi" w:eastAsiaTheme="minorEastAsia" w:hAnsiTheme="minorHAnsi" w:cstheme="minorBidi"/>
          <w:noProof/>
          <w:kern w:val="2"/>
          <w:sz w:val="24"/>
          <w:szCs w:val="24"/>
          <w:lang w:eastAsia="en-GB"/>
          <w14:ligatures w14:val="standardContextual"/>
        </w:rPr>
        <w:tab/>
      </w:r>
      <w:r>
        <w:rPr>
          <w:noProof/>
        </w:rPr>
        <w:t>Location Cancellation</w:t>
      </w:r>
      <w:r>
        <w:rPr>
          <w:noProof/>
        </w:rPr>
        <w:tab/>
      </w:r>
      <w:r>
        <w:rPr>
          <w:noProof/>
        </w:rPr>
        <w:fldChar w:fldCharType="begin"/>
      </w:r>
      <w:r>
        <w:rPr>
          <w:noProof/>
        </w:rPr>
        <w:instrText xml:space="preserve"> PAGEREF _Toc218669250 \h </w:instrText>
      </w:r>
      <w:r>
        <w:rPr>
          <w:noProof/>
        </w:rPr>
      </w:r>
      <w:r>
        <w:rPr>
          <w:noProof/>
        </w:rPr>
        <w:fldChar w:fldCharType="separate"/>
      </w:r>
      <w:r>
        <w:rPr>
          <w:noProof/>
        </w:rPr>
        <w:t>525</w:t>
      </w:r>
      <w:r>
        <w:rPr>
          <w:noProof/>
        </w:rPr>
        <w:fldChar w:fldCharType="end"/>
      </w:r>
    </w:p>
    <w:p w14:paraId="467D89E3" w14:textId="78B6C06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_Toc218669251 \h </w:instrText>
      </w:r>
      <w:r>
        <w:rPr>
          <w:noProof/>
        </w:rPr>
      </w:r>
      <w:r>
        <w:rPr>
          <w:noProof/>
        </w:rPr>
        <w:fldChar w:fldCharType="separate"/>
      </w:r>
      <w:r>
        <w:rPr>
          <w:noProof/>
        </w:rPr>
        <w:t>525</w:t>
      </w:r>
      <w:r>
        <w:rPr>
          <w:noProof/>
        </w:rPr>
        <w:fldChar w:fldCharType="end"/>
      </w:r>
    </w:p>
    <w:p w14:paraId="591FB510" w14:textId="1F61EFF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_Toc218669252 \h </w:instrText>
      </w:r>
      <w:r>
        <w:rPr>
          <w:noProof/>
        </w:rPr>
      </w:r>
      <w:r>
        <w:rPr>
          <w:noProof/>
        </w:rPr>
        <w:fldChar w:fldCharType="separate"/>
      </w:r>
      <w:r>
        <w:rPr>
          <w:noProof/>
        </w:rPr>
        <w:t>525</w:t>
      </w:r>
      <w:r>
        <w:rPr>
          <w:noProof/>
        </w:rPr>
        <w:fldChar w:fldCharType="end"/>
      </w:r>
    </w:p>
    <w:p w14:paraId="307207FF" w14:textId="21BAFB9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_Toc218669253 \h </w:instrText>
      </w:r>
      <w:r>
        <w:rPr>
          <w:noProof/>
        </w:rPr>
      </w:r>
      <w:r>
        <w:rPr>
          <w:noProof/>
        </w:rPr>
        <w:fldChar w:fldCharType="separate"/>
      </w:r>
      <w:r>
        <w:rPr>
          <w:noProof/>
        </w:rPr>
        <w:t>526</w:t>
      </w:r>
      <w:r>
        <w:rPr>
          <w:noProof/>
        </w:rPr>
        <w:fldChar w:fldCharType="end"/>
      </w:r>
    </w:p>
    <w:p w14:paraId="21A98BAB" w14:textId="5275F8A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19.1.2.4</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_Toc218669254 \h </w:instrText>
      </w:r>
      <w:r>
        <w:rPr>
          <w:noProof/>
        </w:rPr>
      </w:r>
      <w:r>
        <w:rPr>
          <w:noProof/>
        </w:rPr>
        <w:fldChar w:fldCharType="separate"/>
      </w:r>
      <w:r>
        <w:rPr>
          <w:noProof/>
        </w:rPr>
        <w:t>526</w:t>
      </w:r>
      <w:r>
        <w:rPr>
          <w:noProof/>
        </w:rPr>
        <w:fldChar w:fldCharType="end"/>
      </w:r>
    </w:p>
    <w:p w14:paraId="005FE449" w14:textId="78F5599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Location Cancellation</w:t>
      </w:r>
      <w:r>
        <w:rPr>
          <w:noProof/>
          <w:lang w:eastAsia="zh-CN"/>
        </w:rPr>
        <w:t xml:space="preserve"> for VCSG</w:t>
      </w:r>
      <w:r>
        <w:rPr>
          <w:noProof/>
        </w:rPr>
        <w:tab/>
      </w:r>
      <w:r>
        <w:rPr>
          <w:noProof/>
        </w:rPr>
        <w:fldChar w:fldCharType="begin"/>
      </w:r>
      <w:r>
        <w:rPr>
          <w:noProof/>
        </w:rPr>
        <w:instrText xml:space="preserve"> PAGEREF _Toc218669255 \h </w:instrText>
      </w:r>
      <w:r>
        <w:rPr>
          <w:noProof/>
        </w:rPr>
      </w:r>
      <w:r>
        <w:rPr>
          <w:noProof/>
        </w:rPr>
        <w:fldChar w:fldCharType="separate"/>
      </w:r>
      <w:r>
        <w:rPr>
          <w:noProof/>
        </w:rPr>
        <w:t>533</w:t>
      </w:r>
      <w:r>
        <w:rPr>
          <w:noProof/>
        </w:rPr>
        <w:fldChar w:fldCharType="end"/>
      </w:r>
    </w:p>
    <w:p w14:paraId="79C56ABB" w14:textId="4E1E8B1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w:t>
      </w:r>
      <w:r>
        <w:rPr>
          <w:noProof/>
          <w:lang w:eastAsia="zh-CN"/>
        </w:rPr>
        <w:t>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_Toc218669256 \h </w:instrText>
      </w:r>
      <w:r>
        <w:rPr>
          <w:noProof/>
        </w:rPr>
      </w:r>
      <w:r>
        <w:rPr>
          <w:noProof/>
        </w:rPr>
        <w:fldChar w:fldCharType="separate"/>
      </w:r>
      <w:r>
        <w:rPr>
          <w:noProof/>
        </w:rPr>
        <w:t>533</w:t>
      </w:r>
      <w:r>
        <w:rPr>
          <w:noProof/>
        </w:rPr>
        <w:fldChar w:fldCharType="end"/>
      </w:r>
    </w:p>
    <w:p w14:paraId="259C7A34" w14:textId="5BD0F35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w:t>
      </w: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in the </w:t>
      </w:r>
      <w:r>
        <w:rPr>
          <w:noProof/>
          <w:lang w:eastAsia="zh-CN"/>
        </w:rPr>
        <w:t>CSS</w:t>
      </w:r>
      <w:r>
        <w:rPr>
          <w:noProof/>
        </w:rPr>
        <w:tab/>
      </w:r>
      <w:r>
        <w:rPr>
          <w:noProof/>
        </w:rPr>
        <w:fldChar w:fldCharType="begin"/>
      </w:r>
      <w:r>
        <w:rPr>
          <w:noProof/>
        </w:rPr>
        <w:instrText xml:space="preserve"> PAGEREF _Toc218669257 \h </w:instrText>
      </w:r>
      <w:r>
        <w:rPr>
          <w:noProof/>
        </w:rPr>
      </w:r>
      <w:r>
        <w:rPr>
          <w:noProof/>
        </w:rPr>
        <w:fldChar w:fldCharType="separate"/>
      </w:r>
      <w:r>
        <w:rPr>
          <w:noProof/>
        </w:rPr>
        <w:t>533</w:t>
      </w:r>
      <w:r>
        <w:rPr>
          <w:noProof/>
        </w:rPr>
        <w:fldChar w:fldCharType="end"/>
      </w:r>
    </w:p>
    <w:p w14:paraId="7F08DEE6" w14:textId="75B59FA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19.1.2A.3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_Toc218669258 \h </w:instrText>
      </w:r>
      <w:r>
        <w:rPr>
          <w:noProof/>
        </w:rPr>
      </w:r>
      <w:r>
        <w:rPr>
          <w:noProof/>
        </w:rPr>
        <w:fldChar w:fldCharType="separate"/>
      </w:r>
      <w:r>
        <w:rPr>
          <w:noProof/>
        </w:rPr>
        <w:t>533</w:t>
      </w:r>
      <w:r>
        <w:rPr>
          <w:noProof/>
        </w:rPr>
        <w:fldChar w:fldCharType="end"/>
      </w:r>
    </w:p>
    <w:p w14:paraId="125C1EBC" w14:textId="0EF6AC6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19.1.2A.4</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_Toc218669259 \h </w:instrText>
      </w:r>
      <w:r>
        <w:rPr>
          <w:noProof/>
        </w:rPr>
      </w:r>
      <w:r>
        <w:rPr>
          <w:noProof/>
        </w:rPr>
        <w:fldChar w:fldCharType="separate"/>
      </w:r>
      <w:r>
        <w:rPr>
          <w:noProof/>
        </w:rPr>
        <w:t>533</w:t>
      </w:r>
      <w:r>
        <w:rPr>
          <w:noProof/>
        </w:rPr>
        <w:fldChar w:fldCharType="end"/>
      </w:r>
    </w:p>
    <w:p w14:paraId="7313CB77" w14:textId="12F6DD3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_Toc218669260 \h </w:instrText>
      </w:r>
      <w:r>
        <w:rPr>
          <w:noProof/>
        </w:rPr>
      </w:r>
      <w:r>
        <w:rPr>
          <w:noProof/>
        </w:rPr>
        <w:fldChar w:fldCharType="separate"/>
      </w:r>
      <w:r>
        <w:rPr>
          <w:noProof/>
        </w:rPr>
        <w:t>537</w:t>
      </w:r>
      <w:r>
        <w:rPr>
          <w:noProof/>
        </w:rPr>
        <w:fldChar w:fldCharType="end"/>
      </w:r>
    </w:p>
    <w:p w14:paraId="597184C6" w14:textId="2D64222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19.1.4</w:t>
      </w:r>
      <w:r>
        <w:rPr>
          <w:rFonts w:asciiTheme="minorHAnsi" w:eastAsiaTheme="minorEastAsia" w:hAnsiTheme="minorHAnsi" w:cstheme="minorBidi"/>
          <w:noProof/>
          <w:kern w:val="2"/>
          <w:sz w:val="24"/>
          <w:szCs w:val="24"/>
          <w:lang w:eastAsia="en-GB"/>
          <w14:ligatures w14:val="standardContextual"/>
        </w:rPr>
        <w:tab/>
      </w:r>
      <w:r>
        <w:rPr>
          <w:noProof/>
        </w:rPr>
        <w:t>MS Purging</w:t>
      </w:r>
      <w:r>
        <w:rPr>
          <w:noProof/>
        </w:rPr>
        <w:tab/>
      </w:r>
      <w:r>
        <w:rPr>
          <w:noProof/>
        </w:rPr>
        <w:fldChar w:fldCharType="begin"/>
      </w:r>
      <w:r>
        <w:rPr>
          <w:noProof/>
        </w:rPr>
        <w:instrText xml:space="preserve"> PAGEREF _Toc218669261 \h </w:instrText>
      </w:r>
      <w:r>
        <w:rPr>
          <w:noProof/>
        </w:rPr>
      </w:r>
      <w:r>
        <w:rPr>
          <w:noProof/>
        </w:rPr>
        <w:fldChar w:fldCharType="separate"/>
      </w:r>
      <w:r>
        <w:rPr>
          <w:noProof/>
        </w:rPr>
        <w:t>537</w:t>
      </w:r>
      <w:r>
        <w:rPr>
          <w:noProof/>
        </w:rPr>
        <w:fldChar w:fldCharType="end"/>
      </w:r>
    </w:p>
    <w:p w14:paraId="72FF732C" w14:textId="1D7127E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_Toc218669262 \h </w:instrText>
      </w:r>
      <w:r>
        <w:rPr>
          <w:noProof/>
        </w:rPr>
      </w:r>
      <w:r>
        <w:rPr>
          <w:noProof/>
        </w:rPr>
        <w:fldChar w:fldCharType="separate"/>
      </w:r>
      <w:r>
        <w:rPr>
          <w:noProof/>
        </w:rPr>
        <w:t>538</w:t>
      </w:r>
      <w:r>
        <w:rPr>
          <w:noProof/>
        </w:rPr>
        <w:fldChar w:fldCharType="end"/>
      </w:r>
    </w:p>
    <w:p w14:paraId="4CF2579E" w14:textId="3E969AB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19.1.4.2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_Toc218669263 \h </w:instrText>
      </w:r>
      <w:r>
        <w:rPr>
          <w:noProof/>
        </w:rPr>
      </w:r>
      <w:r>
        <w:rPr>
          <w:noProof/>
        </w:rPr>
        <w:fldChar w:fldCharType="separate"/>
      </w:r>
      <w:r>
        <w:rPr>
          <w:noProof/>
        </w:rPr>
        <w:t>538</w:t>
      </w:r>
      <w:r>
        <w:rPr>
          <w:noProof/>
        </w:rPr>
        <w:fldChar w:fldCharType="end"/>
      </w:r>
    </w:p>
    <w:p w14:paraId="08183353" w14:textId="5A87FA0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19.1.4.3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_Toc218669264 \h </w:instrText>
      </w:r>
      <w:r>
        <w:rPr>
          <w:noProof/>
        </w:rPr>
      </w:r>
      <w:r>
        <w:rPr>
          <w:noProof/>
        </w:rPr>
        <w:fldChar w:fldCharType="separate"/>
      </w:r>
      <w:r>
        <w:rPr>
          <w:noProof/>
        </w:rPr>
        <w:t>538</w:t>
      </w:r>
      <w:r>
        <w:rPr>
          <w:noProof/>
        </w:rPr>
        <w:fldChar w:fldCharType="end"/>
      </w:r>
    </w:p>
    <w:p w14:paraId="2375B259" w14:textId="4D1A1CC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19.1.4.4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_Toc218669265 \h </w:instrText>
      </w:r>
      <w:r>
        <w:rPr>
          <w:noProof/>
        </w:rPr>
      </w:r>
      <w:r>
        <w:rPr>
          <w:noProof/>
        </w:rPr>
        <w:fldChar w:fldCharType="separate"/>
      </w:r>
      <w:r>
        <w:rPr>
          <w:noProof/>
        </w:rPr>
        <w:t>539</w:t>
      </w:r>
      <w:r>
        <w:rPr>
          <w:noProof/>
        </w:rPr>
        <w:fldChar w:fldCharType="end"/>
      </w:r>
    </w:p>
    <w:p w14:paraId="7547C6D6" w14:textId="403C487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Handover procedures</w:t>
      </w:r>
      <w:r>
        <w:rPr>
          <w:noProof/>
        </w:rPr>
        <w:tab/>
      </w:r>
      <w:r>
        <w:rPr>
          <w:noProof/>
        </w:rPr>
        <w:fldChar w:fldCharType="begin"/>
      </w:r>
      <w:r>
        <w:rPr>
          <w:noProof/>
        </w:rPr>
        <w:instrText xml:space="preserve"> PAGEREF _Toc218669266 \h </w:instrText>
      </w:r>
      <w:r>
        <w:rPr>
          <w:noProof/>
        </w:rPr>
      </w:r>
      <w:r>
        <w:rPr>
          <w:noProof/>
        </w:rPr>
        <w:fldChar w:fldCharType="separate"/>
      </w:r>
      <w:r>
        <w:rPr>
          <w:noProof/>
        </w:rPr>
        <w:t>544</w:t>
      </w:r>
      <w:r>
        <w:rPr>
          <w:noProof/>
        </w:rPr>
        <w:fldChar w:fldCharType="end"/>
      </w:r>
    </w:p>
    <w:p w14:paraId="5DA3FD05" w14:textId="35DAF2F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_Toc218669267 \h </w:instrText>
      </w:r>
      <w:r>
        <w:rPr>
          <w:noProof/>
        </w:rPr>
      </w:r>
      <w:r>
        <w:rPr>
          <w:noProof/>
        </w:rPr>
        <w:fldChar w:fldCharType="separate"/>
      </w:r>
      <w:r>
        <w:rPr>
          <w:noProof/>
        </w:rPr>
        <w:t>544</w:t>
      </w:r>
      <w:r>
        <w:rPr>
          <w:noProof/>
        </w:rPr>
        <w:fldChar w:fldCharType="end"/>
      </w:r>
    </w:p>
    <w:p w14:paraId="772E9DA0" w14:textId="6FCE7E4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Procedure in MSC</w:t>
      </w:r>
      <w:r>
        <w:rPr>
          <w:noProof/>
        </w:rPr>
        <w:noBreakHyphen/>
        <w:t>A</w:t>
      </w:r>
      <w:r>
        <w:rPr>
          <w:noProof/>
        </w:rPr>
        <w:tab/>
      </w:r>
      <w:r>
        <w:rPr>
          <w:noProof/>
        </w:rPr>
        <w:fldChar w:fldCharType="begin"/>
      </w:r>
      <w:r>
        <w:rPr>
          <w:noProof/>
        </w:rPr>
        <w:instrText xml:space="preserve"> PAGEREF _Toc218669268 \h </w:instrText>
      </w:r>
      <w:r>
        <w:rPr>
          <w:noProof/>
        </w:rPr>
      </w:r>
      <w:r>
        <w:rPr>
          <w:noProof/>
        </w:rPr>
        <w:fldChar w:fldCharType="separate"/>
      </w:r>
      <w:r>
        <w:rPr>
          <w:noProof/>
        </w:rPr>
        <w:t>547</w:t>
      </w:r>
      <w:r>
        <w:rPr>
          <w:noProof/>
        </w:rPr>
        <w:fldChar w:fldCharType="end"/>
      </w:r>
    </w:p>
    <w:p w14:paraId="52620A25" w14:textId="5267C8D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Basic handover</w:t>
      </w:r>
      <w:r>
        <w:rPr>
          <w:noProof/>
        </w:rPr>
        <w:tab/>
      </w:r>
      <w:r>
        <w:rPr>
          <w:noProof/>
        </w:rPr>
        <w:fldChar w:fldCharType="begin"/>
      </w:r>
      <w:r>
        <w:rPr>
          <w:noProof/>
        </w:rPr>
        <w:instrText xml:space="preserve"> PAGEREF _Toc218669269 \h </w:instrText>
      </w:r>
      <w:r>
        <w:rPr>
          <w:noProof/>
        </w:rPr>
      </w:r>
      <w:r>
        <w:rPr>
          <w:noProof/>
        </w:rPr>
        <w:fldChar w:fldCharType="separate"/>
      </w:r>
      <w:r>
        <w:rPr>
          <w:noProof/>
        </w:rPr>
        <w:t>547</w:t>
      </w:r>
      <w:r>
        <w:rPr>
          <w:noProof/>
        </w:rPr>
        <w:fldChar w:fldCharType="end"/>
      </w:r>
    </w:p>
    <w:p w14:paraId="162C1392" w14:textId="38F5707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Handling of access signalling</w:t>
      </w:r>
      <w:r>
        <w:rPr>
          <w:noProof/>
        </w:rPr>
        <w:tab/>
      </w:r>
      <w:r>
        <w:rPr>
          <w:noProof/>
        </w:rPr>
        <w:fldChar w:fldCharType="begin"/>
      </w:r>
      <w:r>
        <w:rPr>
          <w:noProof/>
        </w:rPr>
        <w:instrText xml:space="preserve"> PAGEREF _Toc218669270 \h </w:instrText>
      </w:r>
      <w:r>
        <w:rPr>
          <w:noProof/>
        </w:rPr>
      </w:r>
      <w:r>
        <w:rPr>
          <w:noProof/>
        </w:rPr>
        <w:fldChar w:fldCharType="separate"/>
      </w:r>
      <w:r>
        <w:rPr>
          <w:noProof/>
        </w:rPr>
        <w:t>548</w:t>
      </w:r>
      <w:r>
        <w:rPr>
          <w:noProof/>
        </w:rPr>
        <w:fldChar w:fldCharType="end"/>
      </w:r>
    </w:p>
    <w:p w14:paraId="33F7919F" w14:textId="3F495C4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Subsequent handover</w:t>
      </w:r>
      <w:r>
        <w:rPr>
          <w:noProof/>
        </w:rPr>
        <w:tab/>
      </w:r>
      <w:r>
        <w:rPr>
          <w:noProof/>
        </w:rPr>
        <w:fldChar w:fldCharType="begin"/>
      </w:r>
      <w:r>
        <w:rPr>
          <w:noProof/>
        </w:rPr>
        <w:instrText xml:space="preserve"> PAGEREF _Toc218669271 \h </w:instrText>
      </w:r>
      <w:r>
        <w:rPr>
          <w:noProof/>
        </w:rPr>
      </w:r>
      <w:r>
        <w:rPr>
          <w:noProof/>
        </w:rPr>
        <w:fldChar w:fldCharType="separate"/>
      </w:r>
      <w:r>
        <w:rPr>
          <w:noProof/>
        </w:rPr>
        <w:t>548</w:t>
      </w:r>
      <w:r>
        <w:rPr>
          <w:noProof/>
        </w:rPr>
        <w:fldChar w:fldCharType="end"/>
      </w:r>
    </w:p>
    <w:p w14:paraId="3B9A4279" w14:textId="1D12D36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Procedure in MSC</w:t>
      </w:r>
      <w:r>
        <w:rPr>
          <w:noProof/>
        </w:rPr>
        <w:noBreakHyphen/>
        <w:t>B</w:t>
      </w:r>
      <w:r>
        <w:rPr>
          <w:noProof/>
        </w:rPr>
        <w:tab/>
      </w:r>
      <w:r>
        <w:rPr>
          <w:noProof/>
        </w:rPr>
        <w:fldChar w:fldCharType="begin"/>
      </w:r>
      <w:r>
        <w:rPr>
          <w:noProof/>
        </w:rPr>
        <w:instrText xml:space="preserve"> PAGEREF _Toc218669272 \h </w:instrText>
      </w:r>
      <w:r>
        <w:rPr>
          <w:noProof/>
        </w:rPr>
      </w:r>
      <w:r>
        <w:rPr>
          <w:noProof/>
        </w:rPr>
        <w:fldChar w:fldCharType="separate"/>
      </w:r>
      <w:r>
        <w:rPr>
          <w:noProof/>
        </w:rPr>
        <w:t>548</w:t>
      </w:r>
      <w:r>
        <w:rPr>
          <w:noProof/>
        </w:rPr>
        <w:fldChar w:fldCharType="end"/>
      </w:r>
    </w:p>
    <w:p w14:paraId="27F50143" w14:textId="1E549BF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19.2.3.1</w:t>
      </w:r>
      <w:r>
        <w:rPr>
          <w:rFonts w:asciiTheme="minorHAnsi" w:eastAsiaTheme="minorEastAsia" w:hAnsiTheme="minorHAnsi" w:cstheme="minorBidi"/>
          <w:noProof/>
          <w:kern w:val="2"/>
          <w:sz w:val="24"/>
          <w:szCs w:val="24"/>
          <w:lang w:eastAsia="en-GB"/>
          <w14:ligatures w14:val="standardContextual"/>
        </w:rPr>
        <w:tab/>
      </w:r>
      <w:r>
        <w:rPr>
          <w:noProof/>
        </w:rPr>
        <w:t>Basic handover</w:t>
      </w:r>
      <w:r>
        <w:rPr>
          <w:noProof/>
        </w:rPr>
        <w:tab/>
      </w:r>
      <w:r>
        <w:rPr>
          <w:noProof/>
        </w:rPr>
        <w:fldChar w:fldCharType="begin"/>
      </w:r>
      <w:r>
        <w:rPr>
          <w:noProof/>
        </w:rPr>
        <w:instrText xml:space="preserve"> PAGEREF _Toc218669273 \h </w:instrText>
      </w:r>
      <w:r>
        <w:rPr>
          <w:noProof/>
        </w:rPr>
      </w:r>
      <w:r>
        <w:rPr>
          <w:noProof/>
        </w:rPr>
        <w:fldChar w:fldCharType="separate"/>
      </w:r>
      <w:r>
        <w:rPr>
          <w:noProof/>
        </w:rPr>
        <w:t>549</w:t>
      </w:r>
      <w:r>
        <w:rPr>
          <w:noProof/>
        </w:rPr>
        <w:fldChar w:fldCharType="end"/>
      </w:r>
    </w:p>
    <w:p w14:paraId="7D3E30FE" w14:textId="6E5B659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19.2.3.2</w:t>
      </w:r>
      <w:r>
        <w:rPr>
          <w:rFonts w:asciiTheme="minorHAnsi" w:eastAsiaTheme="minorEastAsia" w:hAnsiTheme="minorHAnsi" w:cstheme="minorBidi"/>
          <w:noProof/>
          <w:kern w:val="2"/>
          <w:sz w:val="24"/>
          <w:szCs w:val="24"/>
          <w:lang w:eastAsia="en-GB"/>
          <w14:ligatures w14:val="standardContextual"/>
        </w:rPr>
        <w:tab/>
      </w:r>
      <w:r>
        <w:rPr>
          <w:noProof/>
        </w:rPr>
        <w:t>Handling of access signalling</w:t>
      </w:r>
      <w:r>
        <w:rPr>
          <w:noProof/>
        </w:rPr>
        <w:tab/>
      </w:r>
      <w:r>
        <w:rPr>
          <w:noProof/>
        </w:rPr>
        <w:fldChar w:fldCharType="begin"/>
      </w:r>
      <w:r>
        <w:rPr>
          <w:noProof/>
        </w:rPr>
        <w:instrText xml:space="preserve"> PAGEREF _Toc218669274 \h </w:instrText>
      </w:r>
      <w:r>
        <w:rPr>
          <w:noProof/>
        </w:rPr>
      </w:r>
      <w:r>
        <w:rPr>
          <w:noProof/>
        </w:rPr>
        <w:fldChar w:fldCharType="separate"/>
      </w:r>
      <w:r>
        <w:rPr>
          <w:noProof/>
        </w:rPr>
        <w:t>549</w:t>
      </w:r>
      <w:r>
        <w:rPr>
          <w:noProof/>
        </w:rPr>
        <w:fldChar w:fldCharType="end"/>
      </w:r>
    </w:p>
    <w:p w14:paraId="55EA6F51" w14:textId="72FED1A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19.2.3.3</w:t>
      </w:r>
      <w:r>
        <w:rPr>
          <w:rFonts w:asciiTheme="minorHAnsi" w:eastAsiaTheme="minorEastAsia" w:hAnsiTheme="minorHAnsi" w:cstheme="minorBidi"/>
          <w:noProof/>
          <w:kern w:val="2"/>
          <w:sz w:val="24"/>
          <w:szCs w:val="24"/>
          <w:lang w:eastAsia="en-GB"/>
          <w14:ligatures w14:val="standardContextual"/>
        </w:rPr>
        <w:tab/>
      </w:r>
      <w:r>
        <w:rPr>
          <w:noProof/>
        </w:rPr>
        <w:t>Subsequent handover</w:t>
      </w:r>
      <w:r>
        <w:rPr>
          <w:noProof/>
        </w:rPr>
        <w:tab/>
      </w:r>
      <w:r>
        <w:rPr>
          <w:noProof/>
        </w:rPr>
        <w:fldChar w:fldCharType="begin"/>
      </w:r>
      <w:r>
        <w:rPr>
          <w:noProof/>
        </w:rPr>
        <w:instrText xml:space="preserve"> PAGEREF _Toc218669275 \h </w:instrText>
      </w:r>
      <w:r>
        <w:rPr>
          <w:noProof/>
        </w:rPr>
      </w:r>
      <w:r>
        <w:rPr>
          <w:noProof/>
        </w:rPr>
        <w:fldChar w:fldCharType="separate"/>
      </w:r>
      <w:r>
        <w:rPr>
          <w:noProof/>
        </w:rPr>
        <w:t>549</w:t>
      </w:r>
      <w:r>
        <w:rPr>
          <w:noProof/>
        </w:rPr>
        <w:fldChar w:fldCharType="end"/>
      </w:r>
    </w:p>
    <w:p w14:paraId="1DBD57C3" w14:textId="6DF1915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Macro Receive_Error_From_HO_CA</w:t>
      </w:r>
      <w:r>
        <w:rPr>
          <w:noProof/>
        </w:rPr>
        <w:tab/>
      </w:r>
      <w:r>
        <w:rPr>
          <w:noProof/>
        </w:rPr>
        <w:fldChar w:fldCharType="begin"/>
      </w:r>
      <w:r>
        <w:rPr>
          <w:noProof/>
        </w:rPr>
        <w:instrText xml:space="preserve"> PAGEREF _Toc218669276 \h </w:instrText>
      </w:r>
      <w:r>
        <w:rPr>
          <w:noProof/>
        </w:rPr>
      </w:r>
      <w:r>
        <w:rPr>
          <w:noProof/>
        </w:rPr>
        <w:fldChar w:fldCharType="separate"/>
      </w:r>
      <w:r>
        <w:rPr>
          <w:noProof/>
        </w:rPr>
        <w:t>549</w:t>
      </w:r>
      <w:r>
        <w:rPr>
          <w:noProof/>
        </w:rPr>
        <w:fldChar w:fldCharType="end"/>
      </w:r>
    </w:p>
    <w:p w14:paraId="03DC8572" w14:textId="6B15413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Procedure in VLR</w:t>
      </w:r>
      <w:r>
        <w:rPr>
          <w:noProof/>
        </w:rPr>
        <w:noBreakHyphen/>
        <w:t>B</w:t>
      </w:r>
      <w:r>
        <w:rPr>
          <w:noProof/>
        </w:rPr>
        <w:tab/>
      </w:r>
      <w:r>
        <w:rPr>
          <w:noProof/>
        </w:rPr>
        <w:fldChar w:fldCharType="begin"/>
      </w:r>
      <w:r>
        <w:rPr>
          <w:noProof/>
        </w:rPr>
        <w:instrText xml:space="preserve"> PAGEREF _Toc218669277 \h </w:instrText>
      </w:r>
      <w:r>
        <w:rPr>
          <w:noProof/>
        </w:rPr>
      </w:r>
      <w:r>
        <w:rPr>
          <w:noProof/>
        </w:rPr>
        <w:fldChar w:fldCharType="separate"/>
      </w:r>
      <w:r>
        <w:rPr>
          <w:noProof/>
        </w:rPr>
        <w:t>549</w:t>
      </w:r>
      <w:r>
        <w:rPr>
          <w:noProof/>
        </w:rPr>
        <w:fldChar w:fldCharType="end"/>
      </w:r>
    </w:p>
    <w:p w14:paraId="3DF82355" w14:textId="7CDA274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Fault recovery procedures</w:t>
      </w:r>
      <w:r>
        <w:rPr>
          <w:noProof/>
        </w:rPr>
        <w:tab/>
      </w:r>
      <w:r>
        <w:rPr>
          <w:noProof/>
        </w:rPr>
        <w:fldChar w:fldCharType="begin"/>
      </w:r>
      <w:r>
        <w:rPr>
          <w:noProof/>
        </w:rPr>
        <w:instrText xml:space="preserve"> PAGEREF _Toc218669278 \h </w:instrText>
      </w:r>
      <w:r>
        <w:rPr>
          <w:noProof/>
        </w:rPr>
      </w:r>
      <w:r>
        <w:rPr>
          <w:noProof/>
        </w:rPr>
        <w:fldChar w:fldCharType="separate"/>
      </w:r>
      <w:r>
        <w:rPr>
          <w:noProof/>
        </w:rPr>
        <w:t>568</w:t>
      </w:r>
      <w:r>
        <w:rPr>
          <w:noProof/>
        </w:rPr>
        <w:fldChar w:fldCharType="end"/>
      </w:r>
    </w:p>
    <w:p w14:paraId="73704134" w14:textId="5C76B75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VLR fault recovery procedures</w:t>
      </w:r>
      <w:r>
        <w:rPr>
          <w:noProof/>
        </w:rPr>
        <w:tab/>
      </w:r>
      <w:r>
        <w:rPr>
          <w:noProof/>
        </w:rPr>
        <w:fldChar w:fldCharType="begin"/>
      </w:r>
      <w:r>
        <w:rPr>
          <w:noProof/>
        </w:rPr>
        <w:instrText xml:space="preserve"> PAGEREF _Toc218669279 \h </w:instrText>
      </w:r>
      <w:r>
        <w:rPr>
          <w:noProof/>
        </w:rPr>
      </w:r>
      <w:r>
        <w:rPr>
          <w:noProof/>
        </w:rPr>
        <w:fldChar w:fldCharType="separate"/>
      </w:r>
      <w:r>
        <w:rPr>
          <w:noProof/>
        </w:rPr>
        <w:t>568</w:t>
      </w:r>
      <w:r>
        <w:rPr>
          <w:noProof/>
        </w:rPr>
        <w:fldChar w:fldCharType="end"/>
      </w:r>
    </w:p>
    <w:p w14:paraId="3482531D" w14:textId="2A5DBFA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19.3.1.1 General</w:t>
      </w:r>
      <w:r>
        <w:rPr>
          <w:noProof/>
        </w:rPr>
        <w:tab/>
      </w:r>
      <w:r>
        <w:rPr>
          <w:noProof/>
        </w:rPr>
        <w:fldChar w:fldCharType="begin"/>
      </w:r>
      <w:r>
        <w:rPr>
          <w:noProof/>
        </w:rPr>
        <w:instrText xml:space="preserve"> PAGEREF _Toc218669280 \h </w:instrText>
      </w:r>
      <w:r>
        <w:rPr>
          <w:noProof/>
        </w:rPr>
      </w:r>
      <w:r>
        <w:rPr>
          <w:noProof/>
        </w:rPr>
        <w:fldChar w:fldCharType="separate"/>
      </w:r>
      <w:r>
        <w:rPr>
          <w:noProof/>
        </w:rPr>
        <w:t>568</w:t>
      </w:r>
      <w:r>
        <w:rPr>
          <w:noProof/>
        </w:rPr>
        <w:fldChar w:fldCharType="end"/>
      </w:r>
    </w:p>
    <w:p w14:paraId="06BB56AE" w14:textId="64B7A91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19.3.1.2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_Toc218669281 \h </w:instrText>
      </w:r>
      <w:r>
        <w:rPr>
          <w:noProof/>
        </w:rPr>
      </w:r>
      <w:r>
        <w:rPr>
          <w:noProof/>
        </w:rPr>
        <w:fldChar w:fldCharType="separate"/>
      </w:r>
      <w:r>
        <w:rPr>
          <w:noProof/>
        </w:rPr>
        <w:t>569</w:t>
      </w:r>
      <w:r>
        <w:rPr>
          <w:noProof/>
        </w:rPr>
        <w:fldChar w:fldCharType="end"/>
      </w:r>
    </w:p>
    <w:p w14:paraId="5BF90E34" w14:textId="6244977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19.3.1.3</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_Toc218669282 \h </w:instrText>
      </w:r>
      <w:r>
        <w:rPr>
          <w:noProof/>
        </w:rPr>
      </w:r>
      <w:r>
        <w:rPr>
          <w:noProof/>
        </w:rPr>
        <w:fldChar w:fldCharType="separate"/>
      </w:r>
      <w:r>
        <w:rPr>
          <w:noProof/>
        </w:rPr>
        <w:t>569</w:t>
      </w:r>
      <w:r>
        <w:rPr>
          <w:noProof/>
        </w:rPr>
        <w:fldChar w:fldCharType="end"/>
      </w:r>
    </w:p>
    <w:p w14:paraId="7CA2B52E" w14:textId="1A96DA8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HLR fault recovery procedures</w:t>
      </w:r>
      <w:r>
        <w:rPr>
          <w:noProof/>
        </w:rPr>
        <w:tab/>
      </w:r>
      <w:r>
        <w:rPr>
          <w:noProof/>
        </w:rPr>
        <w:fldChar w:fldCharType="begin"/>
      </w:r>
      <w:r>
        <w:rPr>
          <w:noProof/>
        </w:rPr>
        <w:instrText xml:space="preserve"> PAGEREF _Toc218669283 \h </w:instrText>
      </w:r>
      <w:r>
        <w:rPr>
          <w:noProof/>
        </w:rPr>
      </w:r>
      <w:r>
        <w:rPr>
          <w:noProof/>
        </w:rPr>
        <w:fldChar w:fldCharType="separate"/>
      </w:r>
      <w:r>
        <w:rPr>
          <w:noProof/>
        </w:rPr>
        <w:t>571</w:t>
      </w:r>
      <w:r>
        <w:rPr>
          <w:noProof/>
        </w:rPr>
        <w:fldChar w:fldCharType="end"/>
      </w:r>
    </w:p>
    <w:p w14:paraId="090DB32E" w14:textId="25F1C2D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_Toc218669284 \h </w:instrText>
      </w:r>
      <w:r>
        <w:rPr>
          <w:noProof/>
        </w:rPr>
      </w:r>
      <w:r>
        <w:rPr>
          <w:noProof/>
        </w:rPr>
        <w:fldChar w:fldCharType="separate"/>
      </w:r>
      <w:r>
        <w:rPr>
          <w:noProof/>
        </w:rPr>
        <w:t>571</w:t>
      </w:r>
      <w:r>
        <w:rPr>
          <w:noProof/>
        </w:rPr>
        <w:fldChar w:fldCharType="end"/>
      </w:r>
    </w:p>
    <w:p w14:paraId="6D9F9CC9" w14:textId="7813B94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19.3.2.2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_Toc218669285 \h </w:instrText>
      </w:r>
      <w:r>
        <w:rPr>
          <w:noProof/>
        </w:rPr>
      </w:r>
      <w:r>
        <w:rPr>
          <w:noProof/>
        </w:rPr>
        <w:fldChar w:fldCharType="separate"/>
      </w:r>
      <w:r>
        <w:rPr>
          <w:noProof/>
        </w:rPr>
        <w:t>572</w:t>
      </w:r>
      <w:r>
        <w:rPr>
          <w:noProof/>
        </w:rPr>
        <w:fldChar w:fldCharType="end"/>
      </w:r>
    </w:p>
    <w:p w14:paraId="1F4ECA40" w14:textId="09038A7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19.3.2.3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_Toc218669286 \h </w:instrText>
      </w:r>
      <w:r>
        <w:rPr>
          <w:noProof/>
        </w:rPr>
      </w:r>
      <w:r>
        <w:rPr>
          <w:noProof/>
        </w:rPr>
        <w:fldChar w:fldCharType="separate"/>
      </w:r>
      <w:r>
        <w:rPr>
          <w:noProof/>
        </w:rPr>
        <w:t>573</w:t>
      </w:r>
      <w:r>
        <w:rPr>
          <w:noProof/>
        </w:rPr>
        <w:fldChar w:fldCharType="end"/>
      </w:r>
    </w:p>
    <w:p w14:paraId="2CB1BD36" w14:textId="0066B60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19.3.2.4</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_Toc218669287 \h </w:instrText>
      </w:r>
      <w:r>
        <w:rPr>
          <w:noProof/>
        </w:rPr>
      </w:r>
      <w:r>
        <w:rPr>
          <w:noProof/>
        </w:rPr>
        <w:fldChar w:fldCharType="separate"/>
      </w:r>
      <w:r>
        <w:rPr>
          <w:noProof/>
        </w:rPr>
        <w:t>573</w:t>
      </w:r>
      <w:r>
        <w:rPr>
          <w:noProof/>
        </w:rPr>
        <w:fldChar w:fldCharType="end"/>
      </w:r>
    </w:p>
    <w:p w14:paraId="39B490CB" w14:textId="1C93395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lang w:eastAsia="zh-CN"/>
        </w:rPr>
        <w:t>CSS</w:t>
      </w:r>
      <w:r>
        <w:rPr>
          <w:noProof/>
        </w:rPr>
        <w:t xml:space="preserve"> fault recovery procedures</w:t>
      </w:r>
      <w:r>
        <w:rPr>
          <w:noProof/>
        </w:rPr>
        <w:tab/>
      </w:r>
      <w:r>
        <w:rPr>
          <w:noProof/>
        </w:rPr>
        <w:fldChar w:fldCharType="begin"/>
      </w:r>
      <w:r>
        <w:rPr>
          <w:noProof/>
        </w:rPr>
        <w:instrText xml:space="preserve"> PAGEREF _Toc218669288 \h </w:instrText>
      </w:r>
      <w:r>
        <w:rPr>
          <w:noProof/>
        </w:rPr>
      </w:r>
      <w:r>
        <w:rPr>
          <w:noProof/>
        </w:rPr>
        <w:fldChar w:fldCharType="separate"/>
      </w:r>
      <w:r>
        <w:rPr>
          <w:noProof/>
        </w:rPr>
        <w:t>579</w:t>
      </w:r>
      <w:r>
        <w:rPr>
          <w:noProof/>
        </w:rPr>
        <w:fldChar w:fldCharType="end"/>
      </w:r>
    </w:p>
    <w:p w14:paraId="5F237CDB" w14:textId="24CC91A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_Toc218669289 \h </w:instrText>
      </w:r>
      <w:r>
        <w:rPr>
          <w:noProof/>
        </w:rPr>
      </w:r>
      <w:r>
        <w:rPr>
          <w:noProof/>
        </w:rPr>
        <w:fldChar w:fldCharType="separate"/>
      </w:r>
      <w:r>
        <w:rPr>
          <w:noProof/>
        </w:rPr>
        <w:t>579</w:t>
      </w:r>
      <w:r>
        <w:rPr>
          <w:noProof/>
        </w:rPr>
        <w:fldChar w:fldCharType="end"/>
      </w:r>
    </w:p>
    <w:p w14:paraId="6F79D7D7" w14:textId="61AD0B6B"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in the </w:t>
      </w:r>
      <w:r>
        <w:rPr>
          <w:noProof/>
          <w:lang w:eastAsia="zh-CN"/>
        </w:rPr>
        <w:t>CSS</w:t>
      </w:r>
      <w:r>
        <w:rPr>
          <w:noProof/>
        </w:rPr>
        <w:tab/>
      </w:r>
      <w:r>
        <w:rPr>
          <w:noProof/>
        </w:rPr>
        <w:fldChar w:fldCharType="begin"/>
      </w:r>
      <w:r>
        <w:rPr>
          <w:noProof/>
        </w:rPr>
        <w:instrText xml:space="preserve"> PAGEREF _Toc218669290 \h </w:instrText>
      </w:r>
      <w:r>
        <w:rPr>
          <w:noProof/>
        </w:rPr>
      </w:r>
      <w:r>
        <w:rPr>
          <w:noProof/>
        </w:rPr>
        <w:fldChar w:fldCharType="separate"/>
      </w:r>
      <w:r>
        <w:rPr>
          <w:noProof/>
        </w:rPr>
        <w:t>580</w:t>
      </w:r>
      <w:r>
        <w:rPr>
          <w:noProof/>
        </w:rPr>
        <w:fldChar w:fldCharType="end"/>
      </w:r>
    </w:p>
    <w:p w14:paraId="305A3DBB" w14:textId="7B194DB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19.3.3.3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_Toc218669291 \h </w:instrText>
      </w:r>
      <w:r>
        <w:rPr>
          <w:noProof/>
        </w:rPr>
      </w:r>
      <w:r>
        <w:rPr>
          <w:noProof/>
        </w:rPr>
        <w:fldChar w:fldCharType="separate"/>
      </w:r>
      <w:r>
        <w:rPr>
          <w:noProof/>
        </w:rPr>
        <w:t>580</w:t>
      </w:r>
      <w:r>
        <w:rPr>
          <w:noProof/>
        </w:rPr>
        <w:fldChar w:fldCharType="end"/>
      </w:r>
    </w:p>
    <w:p w14:paraId="10FEF4B2" w14:textId="67B07FA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19.3.3.4</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_Toc218669292 \h </w:instrText>
      </w:r>
      <w:r>
        <w:rPr>
          <w:noProof/>
        </w:rPr>
      </w:r>
      <w:r>
        <w:rPr>
          <w:noProof/>
        </w:rPr>
        <w:fldChar w:fldCharType="separate"/>
      </w:r>
      <w:r>
        <w:rPr>
          <w:noProof/>
        </w:rPr>
        <w:t>580</w:t>
      </w:r>
      <w:r>
        <w:rPr>
          <w:noProof/>
        </w:rPr>
        <w:fldChar w:fldCharType="end"/>
      </w:r>
    </w:p>
    <w:p w14:paraId="1FFE0843" w14:textId="56E352D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Mobility Management event notification procedure</w:t>
      </w:r>
      <w:r>
        <w:rPr>
          <w:noProof/>
        </w:rPr>
        <w:tab/>
      </w:r>
      <w:r>
        <w:rPr>
          <w:noProof/>
        </w:rPr>
        <w:fldChar w:fldCharType="begin"/>
      </w:r>
      <w:r>
        <w:rPr>
          <w:noProof/>
        </w:rPr>
        <w:instrText xml:space="preserve"> PAGEREF _Toc218669293 \h </w:instrText>
      </w:r>
      <w:r>
        <w:rPr>
          <w:noProof/>
        </w:rPr>
      </w:r>
      <w:r>
        <w:rPr>
          <w:noProof/>
        </w:rPr>
        <w:fldChar w:fldCharType="separate"/>
      </w:r>
      <w:r>
        <w:rPr>
          <w:noProof/>
        </w:rPr>
        <w:t>585</w:t>
      </w:r>
      <w:r>
        <w:rPr>
          <w:noProof/>
        </w:rPr>
        <w:fldChar w:fldCharType="end"/>
      </w:r>
    </w:p>
    <w:p w14:paraId="6F8FC3A2" w14:textId="2F7358B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_Toc218669294 \h </w:instrText>
      </w:r>
      <w:r>
        <w:rPr>
          <w:noProof/>
        </w:rPr>
      </w:r>
      <w:r>
        <w:rPr>
          <w:noProof/>
        </w:rPr>
        <w:fldChar w:fldCharType="separate"/>
      </w:r>
      <w:r>
        <w:rPr>
          <w:noProof/>
        </w:rPr>
        <w:t>585</w:t>
      </w:r>
      <w:r>
        <w:rPr>
          <w:noProof/>
        </w:rPr>
        <w:fldChar w:fldCharType="end"/>
      </w:r>
    </w:p>
    <w:p w14:paraId="7951211F" w14:textId="575894C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19.4.2</w:t>
      </w:r>
      <w:r>
        <w:rPr>
          <w:rFonts w:asciiTheme="minorHAnsi" w:eastAsiaTheme="minorEastAsia" w:hAnsiTheme="minorHAnsi" w:cstheme="minorBidi"/>
          <w:noProof/>
          <w:kern w:val="2"/>
          <w:sz w:val="24"/>
          <w:szCs w:val="24"/>
          <w:lang w:eastAsia="en-GB"/>
          <w14:ligatures w14:val="standardContextual"/>
        </w:rPr>
        <w:tab/>
      </w:r>
      <w:r>
        <w:rPr>
          <w:noProof/>
        </w:rPr>
        <w:t>Procedure in the VLR or SGSN</w:t>
      </w:r>
      <w:r>
        <w:rPr>
          <w:noProof/>
        </w:rPr>
        <w:tab/>
      </w:r>
      <w:r>
        <w:rPr>
          <w:noProof/>
        </w:rPr>
        <w:fldChar w:fldCharType="begin"/>
      </w:r>
      <w:r>
        <w:rPr>
          <w:noProof/>
        </w:rPr>
        <w:instrText xml:space="preserve"> PAGEREF _Toc218669295 \h </w:instrText>
      </w:r>
      <w:r>
        <w:rPr>
          <w:noProof/>
        </w:rPr>
      </w:r>
      <w:r>
        <w:rPr>
          <w:noProof/>
        </w:rPr>
        <w:fldChar w:fldCharType="separate"/>
      </w:r>
      <w:r>
        <w:rPr>
          <w:noProof/>
        </w:rPr>
        <w:t>586</w:t>
      </w:r>
      <w:r>
        <w:rPr>
          <w:noProof/>
        </w:rPr>
        <w:fldChar w:fldCharType="end"/>
      </w:r>
    </w:p>
    <w:p w14:paraId="3870AB75" w14:textId="02FF189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19.4.3</w:t>
      </w:r>
      <w:r>
        <w:rPr>
          <w:rFonts w:asciiTheme="minorHAnsi" w:eastAsiaTheme="minorEastAsia" w:hAnsiTheme="minorHAnsi" w:cstheme="minorBidi"/>
          <w:noProof/>
          <w:kern w:val="2"/>
          <w:sz w:val="24"/>
          <w:szCs w:val="24"/>
          <w:lang w:eastAsia="en-GB"/>
          <w14:ligatures w14:val="standardContextual"/>
        </w:rPr>
        <w:tab/>
      </w:r>
      <w:r>
        <w:rPr>
          <w:noProof/>
        </w:rPr>
        <w:t>Procedure in the gsmSCF</w:t>
      </w:r>
      <w:r>
        <w:rPr>
          <w:noProof/>
        </w:rPr>
        <w:tab/>
      </w:r>
      <w:r>
        <w:rPr>
          <w:noProof/>
        </w:rPr>
        <w:fldChar w:fldCharType="begin"/>
      </w:r>
      <w:r>
        <w:rPr>
          <w:noProof/>
        </w:rPr>
        <w:instrText xml:space="preserve"> PAGEREF _Toc218669296 \h </w:instrText>
      </w:r>
      <w:r>
        <w:rPr>
          <w:noProof/>
        </w:rPr>
      </w:r>
      <w:r>
        <w:rPr>
          <w:noProof/>
        </w:rPr>
        <w:fldChar w:fldCharType="separate"/>
      </w:r>
      <w:r>
        <w:rPr>
          <w:noProof/>
        </w:rPr>
        <w:t>586</w:t>
      </w:r>
      <w:r>
        <w:rPr>
          <w:noProof/>
        </w:rPr>
        <w:fldChar w:fldCharType="end"/>
      </w:r>
    </w:p>
    <w:p w14:paraId="556E7175" w14:textId="78D708C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19.5</w:t>
      </w:r>
      <w:r>
        <w:rPr>
          <w:rFonts w:asciiTheme="minorHAnsi" w:eastAsiaTheme="minorEastAsia" w:hAnsiTheme="minorHAnsi" w:cstheme="minorBidi"/>
          <w:noProof/>
          <w:kern w:val="2"/>
          <w:sz w:val="24"/>
          <w:szCs w:val="24"/>
          <w:lang w:eastAsia="en-GB"/>
          <w14:ligatures w14:val="standardContextual"/>
        </w:rPr>
        <w:tab/>
      </w:r>
      <w:r>
        <w:rPr>
          <w:noProof/>
        </w:rPr>
        <w:t>HLR Insert Subscriber Data macros</w:t>
      </w:r>
      <w:r>
        <w:rPr>
          <w:noProof/>
        </w:rPr>
        <w:tab/>
      </w:r>
      <w:r>
        <w:rPr>
          <w:noProof/>
        </w:rPr>
        <w:fldChar w:fldCharType="begin"/>
      </w:r>
      <w:r>
        <w:rPr>
          <w:noProof/>
        </w:rPr>
        <w:instrText xml:space="preserve"> PAGEREF _Toc218669297 \h </w:instrText>
      </w:r>
      <w:r>
        <w:rPr>
          <w:noProof/>
        </w:rPr>
      </w:r>
      <w:r>
        <w:rPr>
          <w:noProof/>
        </w:rPr>
        <w:fldChar w:fldCharType="separate"/>
      </w:r>
      <w:r>
        <w:rPr>
          <w:noProof/>
        </w:rPr>
        <w:t>589</w:t>
      </w:r>
      <w:r>
        <w:rPr>
          <w:noProof/>
        </w:rPr>
        <w:fldChar w:fldCharType="end"/>
      </w:r>
    </w:p>
    <w:p w14:paraId="09037A10" w14:textId="703E2D1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19.5.1</w:t>
      </w:r>
      <w:r>
        <w:rPr>
          <w:rFonts w:asciiTheme="minorHAnsi" w:eastAsiaTheme="minorEastAsia" w:hAnsiTheme="minorHAnsi" w:cstheme="minorBidi"/>
          <w:noProof/>
          <w:kern w:val="2"/>
          <w:sz w:val="24"/>
          <w:szCs w:val="24"/>
          <w:lang w:eastAsia="en-GB"/>
          <w14:ligatures w14:val="standardContextual"/>
        </w:rPr>
        <w:tab/>
      </w:r>
      <w:r>
        <w:rPr>
          <w:noProof/>
        </w:rPr>
        <w:t>Macro Insert_Subs_Data_Framed_HLR</w:t>
      </w:r>
      <w:r>
        <w:rPr>
          <w:noProof/>
        </w:rPr>
        <w:tab/>
      </w:r>
      <w:r>
        <w:rPr>
          <w:noProof/>
        </w:rPr>
        <w:fldChar w:fldCharType="begin"/>
      </w:r>
      <w:r>
        <w:rPr>
          <w:noProof/>
        </w:rPr>
        <w:instrText xml:space="preserve"> PAGEREF _Toc218669298 \h </w:instrText>
      </w:r>
      <w:r>
        <w:rPr>
          <w:noProof/>
        </w:rPr>
      </w:r>
      <w:r>
        <w:rPr>
          <w:noProof/>
        </w:rPr>
        <w:fldChar w:fldCharType="separate"/>
      </w:r>
      <w:r>
        <w:rPr>
          <w:noProof/>
        </w:rPr>
        <w:t>589</w:t>
      </w:r>
      <w:r>
        <w:rPr>
          <w:noProof/>
        </w:rPr>
        <w:fldChar w:fldCharType="end"/>
      </w:r>
    </w:p>
    <w:p w14:paraId="656E6225" w14:textId="72B1EB9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19.5.2</w:t>
      </w:r>
      <w:r>
        <w:rPr>
          <w:rFonts w:asciiTheme="minorHAnsi" w:eastAsiaTheme="minorEastAsia" w:hAnsiTheme="minorHAnsi" w:cstheme="minorBidi"/>
          <w:noProof/>
          <w:kern w:val="2"/>
          <w:sz w:val="24"/>
          <w:szCs w:val="24"/>
          <w:lang w:eastAsia="en-GB"/>
          <w14:ligatures w14:val="standardContextual"/>
        </w:rPr>
        <w:tab/>
      </w:r>
      <w:r>
        <w:rPr>
          <w:noProof/>
        </w:rPr>
        <w:t>Macro Insert_GPRS_Subs_Data_Framed_HLR</w:t>
      </w:r>
      <w:r>
        <w:rPr>
          <w:noProof/>
        </w:rPr>
        <w:tab/>
      </w:r>
      <w:r>
        <w:rPr>
          <w:noProof/>
        </w:rPr>
        <w:fldChar w:fldCharType="begin"/>
      </w:r>
      <w:r>
        <w:rPr>
          <w:noProof/>
        </w:rPr>
        <w:instrText xml:space="preserve"> PAGEREF _Toc218669299 \h </w:instrText>
      </w:r>
      <w:r>
        <w:rPr>
          <w:noProof/>
        </w:rPr>
      </w:r>
      <w:r>
        <w:rPr>
          <w:noProof/>
        </w:rPr>
        <w:fldChar w:fldCharType="separate"/>
      </w:r>
      <w:r>
        <w:rPr>
          <w:noProof/>
        </w:rPr>
        <w:t>589</w:t>
      </w:r>
      <w:r>
        <w:rPr>
          <w:noProof/>
        </w:rPr>
        <w:fldChar w:fldCharType="end"/>
      </w:r>
    </w:p>
    <w:p w14:paraId="56B81755" w14:textId="53C091F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19.</w:t>
      </w: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CSS</w:t>
      </w:r>
      <w:r>
        <w:rPr>
          <w:noProof/>
        </w:rPr>
        <w:t xml:space="preserve"> Insert Subscriber Data macros</w:t>
      </w:r>
      <w:r>
        <w:rPr>
          <w:noProof/>
        </w:rPr>
        <w:tab/>
      </w:r>
      <w:r>
        <w:rPr>
          <w:noProof/>
        </w:rPr>
        <w:fldChar w:fldCharType="begin"/>
      </w:r>
      <w:r>
        <w:rPr>
          <w:noProof/>
        </w:rPr>
        <w:instrText xml:space="preserve"> PAGEREF _Toc218669300 \h </w:instrText>
      </w:r>
      <w:r>
        <w:rPr>
          <w:noProof/>
        </w:rPr>
      </w:r>
      <w:r>
        <w:rPr>
          <w:noProof/>
        </w:rPr>
        <w:fldChar w:fldCharType="separate"/>
      </w:r>
      <w:r>
        <w:rPr>
          <w:noProof/>
        </w:rPr>
        <w:t>592</w:t>
      </w:r>
      <w:r>
        <w:rPr>
          <w:noProof/>
        </w:rPr>
        <w:fldChar w:fldCharType="end"/>
      </w:r>
    </w:p>
    <w:p w14:paraId="6F63F550" w14:textId="7FF0DE1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19.5</w:t>
      </w:r>
      <w:r>
        <w:rPr>
          <w:noProof/>
          <w:lang w:eastAsia="zh-CN"/>
        </w:rPr>
        <w:t>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r>
      <w:r>
        <w:rPr>
          <w:noProof/>
        </w:rPr>
        <w:instrText xml:space="preserve"> PAGEREF _Toc218669301 \h </w:instrText>
      </w:r>
      <w:r>
        <w:rPr>
          <w:noProof/>
        </w:rPr>
      </w:r>
      <w:r>
        <w:rPr>
          <w:noProof/>
        </w:rPr>
        <w:fldChar w:fldCharType="separate"/>
      </w:r>
      <w:r>
        <w:rPr>
          <w:noProof/>
        </w:rPr>
        <w:t>592</w:t>
      </w:r>
      <w:r>
        <w:rPr>
          <w:noProof/>
        </w:rPr>
        <w:fldChar w:fldCharType="end"/>
      </w:r>
    </w:p>
    <w:p w14:paraId="68C6EB4E" w14:textId="54578A77"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Operation and maintenance procedures</w:t>
      </w:r>
      <w:r>
        <w:rPr>
          <w:noProof/>
        </w:rPr>
        <w:tab/>
      </w:r>
      <w:r>
        <w:rPr>
          <w:noProof/>
        </w:rPr>
        <w:fldChar w:fldCharType="begin"/>
      </w:r>
      <w:r>
        <w:rPr>
          <w:noProof/>
        </w:rPr>
        <w:instrText xml:space="preserve"> PAGEREF _Toc218669302 \h </w:instrText>
      </w:r>
      <w:r>
        <w:rPr>
          <w:noProof/>
        </w:rPr>
      </w:r>
      <w:r>
        <w:rPr>
          <w:noProof/>
        </w:rPr>
        <w:fldChar w:fldCharType="separate"/>
      </w:r>
      <w:r>
        <w:rPr>
          <w:noProof/>
        </w:rPr>
        <w:t>594</w:t>
      </w:r>
      <w:r>
        <w:rPr>
          <w:noProof/>
        </w:rPr>
        <w:fldChar w:fldCharType="end"/>
      </w:r>
    </w:p>
    <w:p w14:paraId="323E093F" w14:textId="7054646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_Toc218669303 \h </w:instrText>
      </w:r>
      <w:r>
        <w:rPr>
          <w:noProof/>
        </w:rPr>
      </w:r>
      <w:r>
        <w:rPr>
          <w:noProof/>
        </w:rPr>
        <w:fldChar w:fldCharType="separate"/>
      </w:r>
      <w:r>
        <w:rPr>
          <w:noProof/>
        </w:rPr>
        <w:t>594</w:t>
      </w:r>
      <w:r>
        <w:rPr>
          <w:noProof/>
        </w:rPr>
        <w:fldChar w:fldCharType="end"/>
      </w:r>
    </w:p>
    <w:p w14:paraId="10F57DAC" w14:textId="0364BA8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Tracing Co-ordinator for the VLR</w:t>
      </w:r>
      <w:r>
        <w:rPr>
          <w:noProof/>
        </w:rPr>
        <w:tab/>
      </w:r>
      <w:r>
        <w:rPr>
          <w:noProof/>
        </w:rPr>
        <w:fldChar w:fldCharType="begin"/>
      </w:r>
      <w:r>
        <w:rPr>
          <w:noProof/>
        </w:rPr>
        <w:instrText xml:space="preserve"> PAGEREF _Toc218669304 \h </w:instrText>
      </w:r>
      <w:r>
        <w:rPr>
          <w:noProof/>
        </w:rPr>
      </w:r>
      <w:r>
        <w:rPr>
          <w:noProof/>
        </w:rPr>
        <w:fldChar w:fldCharType="separate"/>
      </w:r>
      <w:r>
        <w:rPr>
          <w:noProof/>
        </w:rPr>
        <w:t>594</w:t>
      </w:r>
      <w:r>
        <w:rPr>
          <w:noProof/>
        </w:rPr>
        <w:fldChar w:fldCharType="end"/>
      </w:r>
    </w:p>
    <w:p w14:paraId="34E2E369" w14:textId="6539BF2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Tracing Co-ordinator for the SGSN</w:t>
      </w:r>
      <w:r>
        <w:rPr>
          <w:noProof/>
        </w:rPr>
        <w:tab/>
      </w:r>
      <w:r>
        <w:rPr>
          <w:noProof/>
        </w:rPr>
        <w:fldChar w:fldCharType="begin"/>
      </w:r>
      <w:r>
        <w:rPr>
          <w:noProof/>
        </w:rPr>
        <w:instrText xml:space="preserve"> PAGEREF _Toc218669305 \h </w:instrText>
      </w:r>
      <w:r>
        <w:rPr>
          <w:noProof/>
        </w:rPr>
      </w:r>
      <w:r>
        <w:rPr>
          <w:noProof/>
        </w:rPr>
        <w:fldChar w:fldCharType="separate"/>
      </w:r>
      <w:r>
        <w:rPr>
          <w:noProof/>
        </w:rPr>
        <w:t>594</w:t>
      </w:r>
      <w:r>
        <w:rPr>
          <w:noProof/>
        </w:rPr>
        <w:fldChar w:fldCharType="end"/>
      </w:r>
    </w:p>
    <w:p w14:paraId="7F3B0842" w14:textId="08B1F5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Subscriber Data Management Co-ordinator for the VLR</w:t>
      </w:r>
      <w:r>
        <w:rPr>
          <w:noProof/>
        </w:rPr>
        <w:tab/>
      </w:r>
      <w:r>
        <w:rPr>
          <w:noProof/>
        </w:rPr>
        <w:fldChar w:fldCharType="begin"/>
      </w:r>
      <w:r>
        <w:rPr>
          <w:noProof/>
        </w:rPr>
        <w:instrText xml:space="preserve"> PAGEREF _Toc218669306 \h </w:instrText>
      </w:r>
      <w:r>
        <w:rPr>
          <w:noProof/>
        </w:rPr>
      </w:r>
      <w:r>
        <w:rPr>
          <w:noProof/>
        </w:rPr>
        <w:fldChar w:fldCharType="separate"/>
      </w:r>
      <w:r>
        <w:rPr>
          <w:noProof/>
        </w:rPr>
        <w:t>594</w:t>
      </w:r>
      <w:r>
        <w:rPr>
          <w:noProof/>
        </w:rPr>
        <w:fldChar w:fldCharType="end"/>
      </w:r>
    </w:p>
    <w:p w14:paraId="16B8D95E" w14:textId="254B5BF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20.1.4</w:t>
      </w:r>
      <w:r>
        <w:rPr>
          <w:rFonts w:asciiTheme="minorHAnsi" w:eastAsiaTheme="minorEastAsia" w:hAnsiTheme="minorHAnsi" w:cstheme="minorBidi"/>
          <w:noProof/>
          <w:kern w:val="2"/>
          <w:sz w:val="24"/>
          <w:szCs w:val="24"/>
          <w:lang w:eastAsia="en-GB"/>
          <w14:ligatures w14:val="standardContextual"/>
        </w:rPr>
        <w:tab/>
      </w:r>
      <w:r>
        <w:rPr>
          <w:noProof/>
        </w:rPr>
        <w:t>Subscriber Data Management Co-ordinator for the SGSN</w:t>
      </w:r>
      <w:r>
        <w:rPr>
          <w:noProof/>
        </w:rPr>
        <w:tab/>
      </w:r>
      <w:r>
        <w:rPr>
          <w:noProof/>
        </w:rPr>
        <w:fldChar w:fldCharType="begin"/>
      </w:r>
      <w:r>
        <w:rPr>
          <w:noProof/>
        </w:rPr>
        <w:instrText xml:space="preserve"> PAGEREF _Toc218669307 \h </w:instrText>
      </w:r>
      <w:r>
        <w:rPr>
          <w:noProof/>
        </w:rPr>
      </w:r>
      <w:r>
        <w:rPr>
          <w:noProof/>
        </w:rPr>
        <w:fldChar w:fldCharType="separate"/>
      </w:r>
      <w:r>
        <w:rPr>
          <w:noProof/>
        </w:rPr>
        <w:t>594</w:t>
      </w:r>
      <w:r>
        <w:rPr>
          <w:noProof/>
        </w:rPr>
        <w:fldChar w:fldCharType="end"/>
      </w:r>
    </w:p>
    <w:p w14:paraId="4C77BBB2" w14:textId="18B35AA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Tracing procedures</w:t>
      </w:r>
      <w:r>
        <w:rPr>
          <w:noProof/>
        </w:rPr>
        <w:tab/>
      </w:r>
      <w:r>
        <w:rPr>
          <w:noProof/>
        </w:rPr>
        <w:fldChar w:fldCharType="begin"/>
      </w:r>
      <w:r>
        <w:rPr>
          <w:noProof/>
        </w:rPr>
        <w:instrText xml:space="preserve"> PAGEREF _Toc218669308 \h </w:instrText>
      </w:r>
      <w:r>
        <w:rPr>
          <w:noProof/>
        </w:rPr>
      </w:r>
      <w:r>
        <w:rPr>
          <w:noProof/>
        </w:rPr>
        <w:fldChar w:fldCharType="separate"/>
      </w:r>
      <w:r>
        <w:rPr>
          <w:noProof/>
        </w:rPr>
        <w:t>601</w:t>
      </w:r>
      <w:r>
        <w:rPr>
          <w:noProof/>
        </w:rPr>
        <w:fldChar w:fldCharType="end"/>
      </w:r>
    </w:p>
    <w:p w14:paraId="28687F9F" w14:textId="4054634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Subscriber tracing activation procedure</w:t>
      </w:r>
      <w:r>
        <w:rPr>
          <w:noProof/>
        </w:rPr>
        <w:tab/>
      </w:r>
      <w:r>
        <w:rPr>
          <w:noProof/>
        </w:rPr>
        <w:fldChar w:fldCharType="begin"/>
      </w:r>
      <w:r>
        <w:rPr>
          <w:noProof/>
        </w:rPr>
        <w:instrText xml:space="preserve"> PAGEREF _Toc218669309 \h </w:instrText>
      </w:r>
      <w:r>
        <w:rPr>
          <w:noProof/>
        </w:rPr>
      </w:r>
      <w:r>
        <w:rPr>
          <w:noProof/>
        </w:rPr>
        <w:fldChar w:fldCharType="separate"/>
      </w:r>
      <w:r>
        <w:rPr>
          <w:noProof/>
        </w:rPr>
        <w:t>604</w:t>
      </w:r>
      <w:r>
        <w:rPr>
          <w:noProof/>
        </w:rPr>
        <w:fldChar w:fldCharType="end"/>
      </w:r>
    </w:p>
    <w:p w14:paraId="4BF4B613" w14:textId="13337A7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20.2.1.1</w:t>
      </w:r>
      <w:r>
        <w:rPr>
          <w:rFonts w:asciiTheme="minorHAnsi" w:eastAsiaTheme="minorEastAsia" w:hAnsiTheme="minorHAnsi" w:cstheme="minorBidi"/>
          <w:noProof/>
          <w:kern w:val="2"/>
          <w:sz w:val="24"/>
          <w:szCs w:val="24"/>
          <w:lang w:eastAsia="en-GB"/>
          <w14:ligatures w14:val="standardContextual"/>
        </w:rPr>
        <w:tab/>
      </w:r>
      <w:r>
        <w:rPr>
          <w:noProof/>
        </w:rPr>
        <w:t>Procedures in the HLR</w:t>
      </w:r>
      <w:r>
        <w:rPr>
          <w:noProof/>
        </w:rPr>
        <w:tab/>
      </w:r>
      <w:r>
        <w:rPr>
          <w:noProof/>
        </w:rPr>
        <w:fldChar w:fldCharType="begin"/>
      </w:r>
      <w:r>
        <w:rPr>
          <w:noProof/>
        </w:rPr>
        <w:instrText xml:space="preserve"> PAGEREF _Toc218669310 \h </w:instrText>
      </w:r>
      <w:r>
        <w:rPr>
          <w:noProof/>
        </w:rPr>
      </w:r>
      <w:r>
        <w:rPr>
          <w:noProof/>
        </w:rPr>
        <w:fldChar w:fldCharType="separate"/>
      </w:r>
      <w:r>
        <w:rPr>
          <w:noProof/>
        </w:rPr>
        <w:t>604</w:t>
      </w:r>
      <w:r>
        <w:rPr>
          <w:noProof/>
        </w:rPr>
        <w:fldChar w:fldCharType="end"/>
      </w:r>
    </w:p>
    <w:p w14:paraId="05F9E367" w14:textId="50F4F3A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20.2.1.2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_Toc218669311 \h </w:instrText>
      </w:r>
      <w:r>
        <w:rPr>
          <w:noProof/>
        </w:rPr>
      </w:r>
      <w:r>
        <w:rPr>
          <w:noProof/>
        </w:rPr>
        <w:fldChar w:fldCharType="separate"/>
      </w:r>
      <w:r>
        <w:rPr>
          <w:noProof/>
        </w:rPr>
        <w:t>604</w:t>
      </w:r>
      <w:r>
        <w:rPr>
          <w:noProof/>
        </w:rPr>
        <w:fldChar w:fldCharType="end"/>
      </w:r>
    </w:p>
    <w:p w14:paraId="5E959A7E" w14:textId="7659E30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20.2.1.3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_Toc218669312 \h </w:instrText>
      </w:r>
      <w:r>
        <w:rPr>
          <w:noProof/>
        </w:rPr>
      </w:r>
      <w:r>
        <w:rPr>
          <w:noProof/>
        </w:rPr>
        <w:fldChar w:fldCharType="separate"/>
      </w:r>
      <w:r>
        <w:rPr>
          <w:noProof/>
        </w:rPr>
        <w:t>604</w:t>
      </w:r>
      <w:r>
        <w:rPr>
          <w:noProof/>
        </w:rPr>
        <w:fldChar w:fldCharType="end"/>
      </w:r>
    </w:p>
    <w:p w14:paraId="2C54B6D5" w14:textId="50A7E73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Subscriber tracing deactivation procedure</w:t>
      </w:r>
      <w:r>
        <w:rPr>
          <w:noProof/>
        </w:rPr>
        <w:tab/>
      </w:r>
      <w:r>
        <w:rPr>
          <w:noProof/>
        </w:rPr>
        <w:fldChar w:fldCharType="begin"/>
      </w:r>
      <w:r>
        <w:rPr>
          <w:noProof/>
        </w:rPr>
        <w:instrText xml:space="preserve"> PAGEREF _Toc218669313 \h </w:instrText>
      </w:r>
      <w:r>
        <w:rPr>
          <w:noProof/>
        </w:rPr>
      </w:r>
      <w:r>
        <w:rPr>
          <w:noProof/>
        </w:rPr>
        <w:fldChar w:fldCharType="separate"/>
      </w:r>
      <w:r>
        <w:rPr>
          <w:noProof/>
        </w:rPr>
        <w:t>604</w:t>
      </w:r>
      <w:r>
        <w:rPr>
          <w:noProof/>
        </w:rPr>
        <w:fldChar w:fldCharType="end"/>
      </w:r>
    </w:p>
    <w:p w14:paraId="48F6C1CD" w14:textId="24DF5845"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20.2.2.1</w:t>
      </w:r>
      <w:r>
        <w:rPr>
          <w:rFonts w:asciiTheme="minorHAnsi" w:eastAsiaTheme="minorEastAsia" w:hAnsiTheme="minorHAnsi" w:cstheme="minorBidi"/>
          <w:noProof/>
          <w:kern w:val="2"/>
          <w:sz w:val="24"/>
          <w:szCs w:val="24"/>
          <w:lang w:eastAsia="en-GB"/>
          <w14:ligatures w14:val="standardContextual"/>
        </w:rPr>
        <w:tab/>
      </w:r>
      <w:r>
        <w:rPr>
          <w:noProof/>
        </w:rPr>
        <w:t>Procedures in the HLR</w:t>
      </w:r>
      <w:r>
        <w:rPr>
          <w:noProof/>
        </w:rPr>
        <w:tab/>
      </w:r>
      <w:r>
        <w:rPr>
          <w:noProof/>
        </w:rPr>
        <w:fldChar w:fldCharType="begin"/>
      </w:r>
      <w:r>
        <w:rPr>
          <w:noProof/>
        </w:rPr>
        <w:instrText xml:space="preserve"> PAGEREF _Toc218669314 \h </w:instrText>
      </w:r>
      <w:r>
        <w:rPr>
          <w:noProof/>
        </w:rPr>
      </w:r>
      <w:r>
        <w:rPr>
          <w:noProof/>
        </w:rPr>
        <w:fldChar w:fldCharType="separate"/>
      </w:r>
      <w:r>
        <w:rPr>
          <w:noProof/>
        </w:rPr>
        <w:t>604</w:t>
      </w:r>
      <w:r>
        <w:rPr>
          <w:noProof/>
        </w:rPr>
        <w:fldChar w:fldCharType="end"/>
      </w:r>
    </w:p>
    <w:p w14:paraId="3D75A6B2" w14:textId="0AE1528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20.2.2.2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_Toc218669315 \h </w:instrText>
      </w:r>
      <w:r>
        <w:rPr>
          <w:noProof/>
        </w:rPr>
      </w:r>
      <w:r>
        <w:rPr>
          <w:noProof/>
        </w:rPr>
        <w:fldChar w:fldCharType="separate"/>
      </w:r>
      <w:r>
        <w:rPr>
          <w:noProof/>
        </w:rPr>
        <w:t>605</w:t>
      </w:r>
      <w:r>
        <w:rPr>
          <w:noProof/>
        </w:rPr>
        <w:fldChar w:fldCharType="end"/>
      </w:r>
    </w:p>
    <w:p w14:paraId="6588D09B" w14:textId="59C22F0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20.2.2.3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_Toc218669316 \h </w:instrText>
      </w:r>
      <w:r>
        <w:rPr>
          <w:noProof/>
        </w:rPr>
      </w:r>
      <w:r>
        <w:rPr>
          <w:noProof/>
        </w:rPr>
        <w:fldChar w:fldCharType="separate"/>
      </w:r>
      <w:r>
        <w:rPr>
          <w:noProof/>
        </w:rPr>
        <w:t>605</w:t>
      </w:r>
      <w:r>
        <w:rPr>
          <w:noProof/>
        </w:rPr>
        <w:fldChar w:fldCharType="end"/>
      </w:r>
    </w:p>
    <w:p w14:paraId="4CB7B142" w14:textId="45A6E8F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Subscriber data management procedures for HLR</w:t>
      </w:r>
      <w:r>
        <w:rPr>
          <w:noProof/>
        </w:rPr>
        <w:tab/>
      </w:r>
      <w:r>
        <w:rPr>
          <w:noProof/>
        </w:rPr>
        <w:fldChar w:fldCharType="begin"/>
      </w:r>
      <w:r>
        <w:rPr>
          <w:noProof/>
        </w:rPr>
        <w:instrText xml:space="preserve"> PAGEREF _Toc218669317 \h </w:instrText>
      </w:r>
      <w:r>
        <w:rPr>
          <w:noProof/>
        </w:rPr>
      </w:r>
      <w:r>
        <w:rPr>
          <w:noProof/>
        </w:rPr>
        <w:fldChar w:fldCharType="separate"/>
      </w:r>
      <w:r>
        <w:rPr>
          <w:noProof/>
        </w:rPr>
        <w:t>618</w:t>
      </w:r>
      <w:r>
        <w:rPr>
          <w:noProof/>
        </w:rPr>
        <w:fldChar w:fldCharType="end"/>
      </w:r>
    </w:p>
    <w:p w14:paraId="3E1820D8" w14:textId="7927126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Subscriber deletion procedure</w:t>
      </w:r>
      <w:r>
        <w:rPr>
          <w:noProof/>
        </w:rPr>
        <w:tab/>
      </w:r>
      <w:r>
        <w:rPr>
          <w:noProof/>
        </w:rPr>
        <w:fldChar w:fldCharType="begin"/>
      </w:r>
      <w:r>
        <w:rPr>
          <w:noProof/>
        </w:rPr>
        <w:instrText xml:space="preserve"> PAGEREF _Toc218669318 \h </w:instrText>
      </w:r>
      <w:r>
        <w:rPr>
          <w:noProof/>
        </w:rPr>
      </w:r>
      <w:r>
        <w:rPr>
          <w:noProof/>
        </w:rPr>
        <w:fldChar w:fldCharType="separate"/>
      </w:r>
      <w:r>
        <w:rPr>
          <w:noProof/>
        </w:rPr>
        <w:t>619</w:t>
      </w:r>
      <w:r>
        <w:rPr>
          <w:noProof/>
        </w:rPr>
        <w:fldChar w:fldCharType="end"/>
      </w:r>
    </w:p>
    <w:p w14:paraId="3EB0DF94" w14:textId="1FF64CD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20.3.1.1</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_Toc218669319 \h </w:instrText>
      </w:r>
      <w:r>
        <w:rPr>
          <w:noProof/>
        </w:rPr>
      </w:r>
      <w:r>
        <w:rPr>
          <w:noProof/>
        </w:rPr>
        <w:fldChar w:fldCharType="separate"/>
      </w:r>
      <w:r>
        <w:rPr>
          <w:noProof/>
        </w:rPr>
        <w:t>619</w:t>
      </w:r>
      <w:r>
        <w:rPr>
          <w:noProof/>
        </w:rPr>
        <w:fldChar w:fldCharType="end"/>
      </w:r>
    </w:p>
    <w:p w14:paraId="227DF3D4" w14:textId="6F3F2FB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20.3.1.2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_Toc218669320 \h </w:instrText>
      </w:r>
      <w:r>
        <w:rPr>
          <w:noProof/>
        </w:rPr>
      </w:r>
      <w:r>
        <w:rPr>
          <w:noProof/>
        </w:rPr>
        <w:fldChar w:fldCharType="separate"/>
      </w:r>
      <w:r>
        <w:rPr>
          <w:noProof/>
        </w:rPr>
        <w:t>619</w:t>
      </w:r>
      <w:r>
        <w:rPr>
          <w:noProof/>
        </w:rPr>
        <w:fldChar w:fldCharType="end"/>
      </w:r>
    </w:p>
    <w:p w14:paraId="54FFD54B" w14:textId="74BA30F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20.3.1.3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_Toc218669321 \h </w:instrText>
      </w:r>
      <w:r>
        <w:rPr>
          <w:noProof/>
        </w:rPr>
      </w:r>
      <w:r>
        <w:rPr>
          <w:noProof/>
        </w:rPr>
        <w:fldChar w:fldCharType="separate"/>
      </w:r>
      <w:r>
        <w:rPr>
          <w:noProof/>
        </w:rPr>
        <w:t>620</w:t>
      </w:r>
      <w:r>
        <w:rPr>
          <w:noProof/>
        </w:rPr>
        <w:fldChar w:fldCharType="end"/>
      </w:r>
    </w:p>
    <w:p w14:paraId="75A690CF" w14:textId="1F234CF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Subscriber data modification procedure</w:t>
      </w:r>
      <w:r>
        <w:rPr>
          <w:noProof/>
        </w:rPr>
        <w:tab/>
      </w:r>
      <w:r>
        <w:rPr>
          <w:noProof/>
        </w:rPr>
        <w:fldChar w:fldCharType="begin"/>
      </w:r>
      <w:r>
        <w:rPr>
          <w:noProof/>
        </w:rPr>
        <w:instrText xml:space="preserve"> PAGEREF _Toc218669322 \h </w:instrText>
      </w:r>
      <w:r>
        <w:rPr>
          <w:noProof/>
        </w:rPr>
      </w:r>
      <w:r>
        <w:rPr>
          <w:noProof/>
        </w:rPr>
        <w:fldChar w:fldCharType="separate"/>
      </w:r>
      <w:r>
        <w:rPr>
          <w:noProof/>
        </w:rPr>
        <w:t>620</w:t>
      </w:r>
      <w:r>
        <w:rPr>
          <w:noProof/>
        </w:rPr>
        <w:fldChar w:fldCharType="end"/>
      </w:r>
    </w:p>
    <w:p w14:paraId="120E4AFD" w14:textId="0051262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20.3.2.1</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_Toc218669323 \h </w:instrText>
      </w:r>
      <w:r>
        <w:rPr>
          <w:noProof/>
        </w:rPr>
      </w:r>
      <w:r>
        <w:rPr>
          <w:noProof/>
        </w:rPr>
        <w:fldChar w:fldCharType="separate"/>
      </w:r>
      <w:r>
        <w:rPr>
          <w:noProof/>
        </w:rPr>
        <w:t>620</w:t>
      </w:r>
      <w:r>
        <w:rPr>
          <w:noProof/>
        </w:rPr>
        <w:fldChar w:fldCharType="end"/>
      </w:r>
    </w:p>
    <w:p w14:paraId="495F9411" w14:textId="7016069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20.3.2.2</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_Toc218669324 \h </w:instrText>
      </w:r>
      <w:r>
        <w:rPr>
          <w:noProof/>
        </w:rPr>
      </w:r>
      <w:r>
        <w:rPr>
          <w:noProof/>
        </w:rPr>
        <w:fldChar w:fldCharType="separate"/>
      </w:r>
      <w:r>
        <w:rPr>
          <w:noProof/>
        </w:rPr>
        <w:t>621</w:t>
      </w:r>
      <w:r>
        <w:rPr>
          <w:noProof/>
        </w:rPr>
        <w:fldChar w:fldCharType="end"/>
      </w:r>
    </w:p>
    <w:p w14:paraId="72C026F1" w14:textId="1C43734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20.3.2.3</w:t>
      </w:r>
      <w:r>
        <w:rPr>
          <w:rFonts w:asciiTheme="minorHAnsi" w:eastAsiaTheme="minorEastAsia" w:hAnsiTheme="minorHAnsi" w:cstheme="minorBidi"/>
          <w:noProof/>
          <w:kern w:val="2"/>
          <w:sz w:val="24"/>
          <w:szCs w:val="24"/>
          <w:lang w:eastAsia="en-GB"/>
          <w14:ligatures w14:val="standardContextual"/>
        </w:rPr>
        <w:tab/>
      </w:r>
      <w:r>
        <w:rPr>
          <w:noProof/>
        </w:rPr>
        <w:t>Procedures in the SGSN</w:t>
      </w:r>
      <w:r>
        <w:rPr>
          <w:noProof/>
        </w:rPr>
        <w:tab/>
      </w:r>
      <w:r>
        <w:rPr>
          <w:noProof/>
        </w:rPr>
        <w:fldChar w:fldCharType="begin"/>
      </w:r>
      <w:r>
        <w:rPr>
          <w:noProof/>
        </w:rPr>
        <w:instrText xml:space="preserve"> PAGEREF _Toc218669325 \h </w:instrText>
      </w:r>
      <w:r>
        <w:rPr>
          <w:noProof/>
        </w:rPr>
      </w:r>
      <w:r>
        <w:rPr>
          <w:noProof/>
        </w:rPr>
        <w:fldChar w:fldCharType="separate"/>
      </w:r>
      <w:r>
        <w:rPr>
          <w:noProof/>
        </w:rPr>
        <w:t>621</w:t>
      </w:r>
      <w:r>
        <w:rPr>
          <w:noProof/>
        </w:rPr>
        <w:fldChar w:fldCharType="end"/>
      </w:r>
    </w:p>
    <w:p w14:paraId="50A2D26D" w14:textId="6F2ED07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20.3A</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Subscriber Data Management procedures for CSS</w:t>
      </w:r>
      <w:r>
        <w:rPr>
          <w:noProof/>
        </w:rPr>
        <w:tab/>
      </w:r>
      <w:r>
        <w:rPr>
          <w:noProof/>
        </w:rPr>
        <w:fldChar w:fldCharType="begin"/>
      </w:r>
      <w:r>
        <w:rPr>
          <w:noProof/>
        </w:rPr>
        <w:instrText xml:space="preserve"> PAGEREF _Toc218669326 \h </w:instrText>
      </w:r>
      <w:r>
        <w:rPr>
          <w:noProof/>
        </w:rPr>
      </w:r>
      <w:r>
        <w:rPr>
          <w:noProof/>
        </w:rPr>
        <w:fldChar w:fldCharType="separate"/>
      </w:r>
      <w:r>
        <w:rPr>
          <w:noProof/>
        </w:rPr>
        <w:t>633</w:t>
      </w:r>
      <w:r>
        <w:rPr>
          <w:noProof/>
        </w:rPr>
        <w:fldChar w:fldCharType="end"/>
      </w:r>
    </w:p>
    <w:p w14:paraId="116F8893" w14:textId="64C3B70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Subscriber deletion procedure</w:t>
      </w:r>
      <w:r>
        <w:rPr>
          <w:noProof/>
        </w:rPr>
        <w:tab/>
      </w:r>
      <w:r>
        <w:rPr>
          <w:noProof/>
        </w:rPr>
        <w:fldChar w:fldCharType="begin"/>
      </w:r>
      <w:r>
        <w:rPr>
          <w:noProof/>
        </w:rPr>
        <w:instrText xml:space="preserve"> PAGEREF _Toc218669327 \h </w:instrText>
      </w:r>
      <w:r>
        <w:rPr>
          <w:noProof/>
        </w:rPr>
      </w:r>
      <w:r>
        <w:rPr>
          <w:noProof/>
        </w:rPr>
        <w:fldChar w:fldCharType="separate"/>
      </w:r>
      <w:r>
        <w:rPr>
          <w:noProof/>
        </w:rPr>
        <w:t>634</w:t>
      </w:r>
      <w:r>
        <w:rPr>
          <w:noProof/>
        </w:rPr>
        <w:fldChar w:fldCharType="end"/>
      </w:r>
    </w:p>
    <w:p w14:paraId="7ED7353B" w14:textId="2F2F6A1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in the </w:t>
      </w:r>
      <w:r>
        <w:rPr>
          <w:noProof/>
          <w:lang w:eastAsia="zh-CN"/>
        </w:rPr>
        <w:t>CSS</w:t>
      </w:r>
      <w:r>
        <w:rPr>
          <w:noProof/>
        </w:rPr>
        <w:tab/>
      </w:r>
      <w:r>
        <w:rPr>
          <w:noProof/>
        </w:rPr>
        <w:fldChar w:fldCharType="begin"/>
      </w:r>
      <w:r>
        <w:rPr>
          <w:noProof/>
        </w:rPr>
        <w:instrText xml:space="preserve"> PAGEREF _Toc218669328 \h </w:instrText>
      </w:r>
      <w:r>
        <w:rPr>
          <w:noProof/>
        </w:rPr>
      </w:r>
      <w:r>
        <w:rPr>
          <w:noProof/>
        </w:rPr>
        <w:fldChar w:fldCharType="separate"/>
      </w:r>
      <w:r>
        <w:rPr>
          <w:noProof/>
        </w:rPr>
        <w:t>634</w:t>
      </w:r>
      <w:r>
        <w:rPr>
          <w:noProof/>
        </w:rPr>
        <w:fldChar w:fldCharType="end"/>
      </w:r>
    </w:p>
    <w:p w14:paraId="212223BA" w14:textId="29251921"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_Toc218669329 \h </w:instrText>
      </w:r>
      <w:r>
        <w:rPr>
          <w:noProof/>
        </w:rPr>
      </w:r>
      <w:r>
        <w:rPr>
          <w:noProof/>
        </w:rPr>
        <w:fldChar w:fldCharType="separate"/>
      </w:r>
      <w:r>
        <w:rPr>
          <w:noProof/>
        </w:rPr>
        <w:t>634</w:t>
      </w:r>
      <w:r>
        <w:rPr>
          <w:noProof/>
        </w:rPr>
        <w:fldChar w:fldCharType="end"/>
      </w:r>
    </w:p>
    <w:p w14:paraId="35C163D3" w14:textId="26DA12B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_Toc218669330 \h </w:instrText>
      </w:r>
      <w:r>
        <w:rPr>
          <w:noProof/>
        </w:rPr>
      </w:r>
      <w:r>
        <w:rPr>
          <w:noProof/>
        </w:rPr>
        <w:fldChar w:fldCharType="separate"/>
      </w:r>
      <w:r>
        <w:rPr>
          <w:noProof/>
        </w:rPr>
        <w:t>634</w:t>
      </w:r>
      <w:r>
        <w:rPr>
          <w:noProof/>
        </w:rPr>
        <w:fldChar w:fldCharType="end"/>
      </w:r>
    </w:p>
    <w:p w14:paraId="571F538B" w14:textId="6B5745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Subscriber data modification procedure</w:t>
      </w:r>
      <w:r>
        <w:rPr>
          <w:noProof/>
        </w:rPr>
        <w:tab/>
      </w:r>
      <w:r>
        <w:rPr>
          <w:noProof/>
        </w:rPr>
        <w:fldChar w:fldCharType="begin"/>
      </w:r>
      <w:r>
        <w:rPr>
          <w:noProof/>
        </w:rPr>
        <w:instrText xml:space="preserve"> PAGEREF _Toc218669331 \h </w:instrText>
      </w:r>
      <w:r>
        <w:rPr>
          <w:noProof/>
        </w:rPr>
      </w:r>
      <w:r>
        <w:rPr>
          <w:noProof/>
        </w:rPr>
        <w:fldChar w:fldCharType="separate"/>
      </w:r>
      <w:r>
        <w:rPr>
          <w:noProof/>
        </w:rPr>
        <w:t>635</w:t>
      </w:r>
      <w:r>
        <w:rPr>
          <w:noProof/>
        </w:rPr>
        <w:fldChar w:fldCharType="end"/>
      </w:r>
    </w:p>
    <w:p w14:paraId="67D4D6AF" w14:textId="4AE77DA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in the </w:t>
      </w:r>
      <w:r>
        <w:rPr>
          <w:noProof/>
          <w:lang w:eastAsia="zh-CN"/>
        </w:rPr>
        <w:t>CSS</w:t>
      </w:r>
      <w:r>
        <w:rPr>
          <w:noProof/>
        </w:rPr>
        <w:tab/>
      </w:r>
      <w:r>
        <w:rPr>
          <w:noProof/>
        </w:rPr>
        <w:fldChar w:fldCharType="begin"/>
      </w:r>
      <w:r>
        <w:rPr>
          <w:noProof/>
        </w:rPr>
        <w:instrText xml:space="preserve"> PAGEREF _Toc218669332 \h </w:instrText>
      </w:r>
      <w:r>
        <w:rPr>
          <w:noProof/>
        </w:rPr>
      </w:r>
      <w:r>
        <w:rPr>
          <w:noProof/>
        </w:rPr>
        <w:fldChar w:fldCharType="separate"/>
      </w:r>
      <w:r>
        <w:rPr>
          <w:noProof/>
        </w:rPr>
        <w:t>635</w:t>
      </w:r>
      <w:r>
        <w:rPr>
          <w:noProof/>
        </w:rPr>
        <w:fldChar w:fldCharType="end"/>
      </w:r>
    </w:p>
    <w:p w14:paraId="6B3CD395" w14:textId="0B37542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_Toc218669333 \h </w:instrText>
      </w:r>
      <w:r>
        <w:rPr>
          <w:noProof/>
        </w:rPr>
      </w:r>
      <w:r>
        <w:rPr>
          <w:noProof/>
        </w:rPr>
        <w:fldChar w:fldCharType="separate"/>
      </w:r>
      <w:r>
        <w:rPr>
          <w:noProof/>
        </w:rPr>
        <w:t>635</w:t>
      </w:r>
      <w:r>
        <w:rPr>
          <w:noProof/>
        </w:rPr>
        <w:fldChar w:fldCharType="end"/>
      </w:r>
    </w:p>
    <w:p w14:paraId="178DFD6F" w14:textId="0784D7C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20.3</w:t>
      </w:r>
      <w:r>
        <w:rPr>
          <w:noProof/>
          <w:lang w:eastAsia="zh-CN"/>
        </w:rPr>
        <w:t>A</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Procedures in the SGSN</w:t>
      </w:r>
      <w:r>
        <w:rPr>
          <w:noProof/>
        </w:rPr>
        <w:tab/>
      </w:r>
      <w:r>
        <w:rPr>
          <w:noProof/>
        </w:rPr>
        <w:fldChar w:fldCharType="begin"/>
      </w:r>
      <w:r>
        <w:rPr>
          <w:noProof/>
        </w:rPr>
        <w:instrText xml:space="preserve"> PAGEREF _Toc218669334 \h </w:instrText>
      </w:r>
      <w:r>
        <w:rPr>
          <w:noProof/>
        </w:rPr>
      </w:r>
      <w:r>
        <w:rPr>
          <w:noProof/>
        </w:rPr>
        <w:fldChar w:fldCharType="separate"/>
      </w:r>
      <w:r>
        <w:rPr>
          <w:noProof/>
        </w:rPr>
        <w:t>635</w:t>
      </w:r>
      <w:r>
        <w:rPr>
          <w:noProof/>
        </w:rPr>
        <w:fldChar w:fldCharType="end"/>
      </w:r>
    </w:p>
    <w:p w14:paraId="3D403A01" w14:textId="4F9CA9E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Subscriber Identity procedure</w:t>
      </w:r>
      <w:r>
        <w:rPr>
          <w:noProof/>
        </w:rPr>
        <w:tab/>
      </w:r>
      <w:r>
        <w:rPr>
          <w:noProof/>
        </w:rPr>
        <w:fldChar w:fldCharType="begin"/>
      </w:r>
      <w:r>
        <w:rPr>
          <w:noProof/>
        </w:rPr>
        <w:instrText xml:space="preserve"> PAGEREF _Toc218669335 \h </w:instrText>
      </w:r>
      <w:r>
        <w:rPr>
          <w:noProof/>
        </w:rPr>
      </w:r>
      <w:r>
        <w:rPr>
          <w:noProof/>
        </w:rPr>
        <w:fldChar w:fldCharType="separate"/>
      </w:r>
      <w:r>
        <w:rPr>
          <w:noProof/>
        </w:rPr>
        <w:t>647</w:t>
      </w:r>
      <w:r>
        <w:rPr>
          <w:noProof/>
        </w:rPr>
        <w:fldChar w:fldCharType="end"/>
      </w:r>
    </w:p>
    <w:p w14:paraId="63FE186B" w14:textId="424824B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_Toc218669336 \h </w:instrText>
      </w:r>
      <w:r>
        <w:rPr>
          <w:noProof/>
        </w:rPr>
      </w:r>
      <w:r>
        <w:rPr>
          <w:noProof/>
        </w:rPr>
        <w:fldChar w:fldCharType="separate"/>
      </w:r>
      <w:r>
        <w:rPr>
          <w:noProof/>
        </w:rPr>
        <w:t>647</w:t>
      </w:r>
      <w:r>
        <w:rPr>
          <w:noProof/>
        </w:rPr>
        <w:fldChar w:fldCharType="end"/>
      </w:r>
    </w:p>
    <w:p w14:paraId="25FBBBD5" w14:textId="3E330AF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_Toc218669337 \h </w:instrText>
      </w:r>
      <w:r>
        <w:rPr>
          <w:noProof/>
        </w:rPr>
      </w:r>
      <w:r>
        <w:rPr>
          <w:noProof/>
        </w:rPr>
        <w:fldChar w:fldCharType="separate"/>
      </w:r>
      <w:r>
        <w:rPr>
          <w:noProof/>
        </w:rPr>
        <w:t>647</w:t>
      </w:r>
      <w:r>
        <w:rPr>
          <w:noProof/>
        </w:rPr>
        <w:fldChar w:fldCharType="end"/>
      </w:r>
    </w:p>
    <w:p w14:paraId="456190A1" w14:textId="115B2C2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Call handling procedures</w:t>
      </w:r>
      <w:r>
        <w:rPr>
          <w:noProof/>
        </w:rPr>
        <w:tab/>
      </w:r>
      <w:r>
        <w:rPr>
          <w:noProof/>
        </w:rPr>
        <w:fldChar w:fldCharType="begin"/>
      </w:r>
      <w:r>
        <w:rPr>
          <w:noProof/>
        </w:rPr>
        <w:instrText xml:space="preserve"> PAGEREF _Toc218669338 \h </w:instrText>
      </w:r>
      <w:r>
        <w:rPr>
          <w:noProof/>
        </w:rPr>
      </w:r>
      <w:r>
        <w:rPr>
          <w:noProof/>
        </w:rPr>
        <w:fldChar w:fldCharType="separate"/>
      </w:r>
      <w:r>
        <w:rPr>
          <w:noProof/>
        </w:rPr>
        <w:t>650</w:t>
      </w:r>
      <w:r>
        <w:rPr>
          <w:noProof/>
        </w:rPr>
        <w:fldChar w:fldCharType="end"/>
      </w:r>
    </w:p>
    <w:p w14:paraId="4AF63772" w14:textId="699E9BC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_Toc218669339 \h </w:instrText>
      </w:r>
      <w:r>
        <w:rPr>
          <w:noProof/>
        </w:rPr>
      </w:r>
      <w:r>
        <w:rPr>
          <w:noProof/>
        </w:rPr>
        <w:fldChar w:fldCharType="separate"/>
      </w:r>
      <w:r>
        <w:rPr>
          <w:noProof/>
        </w:rPr>
        <w:t>650</w:t>
      </w:r>
      <w:r>
        <w:rPr>
          <w:noProof/>
        </w:rPr>
        <w:fldChar w:fldCharType="end"/>
      </w:r>
    </w:p>
    <w:p w14:paraId="62B9EAC7" w14:textId="2782DAC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21.2</w:t>
      </w:r>
      <w:r>
        <w:rPr>
          <w:rFonts w:asciiTheme="minorHAnsi" w:eastAsiaTheme="minorEastAsia" w:hAnsiTheme="minorHAnsi" w:cstheme="minorBidi"/>
          <w:noProof/>
          <w:kern w:val="2"/>
          <w:sz w:val="24"/>
          <w:szCs w:val="24"/>
          <w:lang w:eastAsia="en-GB"/>
          <w14:ligatures w14:val="standardContextual"/>
        </w:rPr>
        <w:tab/>
      </w:r>
      <w:r>
        <w:rPr>
          <w:noProof/>
        </w:rPr>
        <w:t>Retrieval of routing information</w:t>
      </w:r>
      <w:r>
        <w:rPr>
          <w:noProof/>
        </w:rPr>
        <w:tab/>
      </w:r>
      <w:r>
        <w:rPr>
          <w:noProof/>
        </w:rPr>
        <w:fldChar w:fldCharType="begin"/>
      </w:r>
      <w:r>
        <w:rPr>
          <w:noProof/>
        </w:rPr>
        <w:instrText xml:space="preserve"> PAGEREF _Toc218669340 \h </w:instrText>
      </w:r>
      <w:r>
        <w:rPr>
          <w:noProof/>
        </w:rPr>
      </w:r>
      <w:r>
        <w:rPr>
          <w:noProof/>
        </w:rPr>
        <w:fldChar w:fldCharType="separate"/>
      </w:r>
      <w:r>
        <w:rPr>
          <w:noProof/>
        </w:rPr>
        <w:t>650</w:t>
      </w:r>
      <w:r>
        <w:rPr>
          <w:noProof/>
        </w:rPr>
        <w:fldChar w:fldCharType="end"/>
      </w:r>
    </w:p>
    <w:p w14:paraId="1170B062" w14:textId="27B90A2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_Toc218669341 \h </w:instrText>
      </w:r>
      <w:r>
        <w:rPr>
          <w:noProof/>
        </w:rPr>
      </w:r>
      <w:r>
        <w:rPr>
          <w:noProof/>
        </w:rPr>
        <w:fldChar w:fldCharType="separate"/>
      </w:r>
      <w:r>
        <w:rPr>
          <w:noProof/>
        </w:rPr>
        <w:t>650</w:t>
      </w:r>
      <w:r>
        <w:rPr>
          <w:noProof/>
        </w:rPr>
        <w:fldChar w:fldCharType="end"/>
      </w:r>
    </w:p>
    <w:p w14:paraId="2B2B5C25" w14:textId="46F4DB7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Procedure in the GMSC</w:t>
      </w:r>
      <w:r>
        <w:rPr>
          <w:noProof/>
        </w:rPr>
        <w:tab/>
      </w:r>
      <w:r>
        <w:rPr>
          <w:noProof/>
        </w:rPr>
        <w:fldChar w:fldCharType="begin"/>
      </w:r>
      <w:r>
        <w:rPr>
          <w:noProof/>
        </w:rPr>
        <w:instrText xml:space="preserve"> PAGEREF _Toc218669342 \h </w:instrText>
      </w:r>
      <w:r>
        <w:rPr>
          <w:noProof/>
        </w:rPr>
      </w:r>
      <w:r>
        <w:rPr>
          <w:noProof/>
        </w:rPr>
        <w:fldChar w:fldCharType="separate"/>
      </w:r>
      <w:r>
        <w:rPr>
          <w:noProof/>
        </w:rPr>
        <w:t>654</w:t>
      </w:r>
      <w:r>
        <w:rPr>
          <w:noProof/>
        </w:rPr>
        <w:fldChar w:fldCharType="end"/>
      </w:r>
    </w:p>
    <w:p w14:paraId="397AC84A" w14:textId="651E52F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Process in the gsmSCF</w:t>
      </w:r>
      <w:r>
        <w:rPr>
          <w:noProof/>
        </w:rPr>
        <w:tab/>
      </w:r>
      <w:r>
        <w:rPr>
          <w:noProof/>
        </w:rPr>
        <w:fldChar w:fldCharType="begin"/>
      </w:r>
      <w:r>
        <w:rPr>
          <w:noProof/>
        </w:rPr>
        <w:instrText xml:space="preserve"> PAGEREF _Toc218669343 \h </w:instrText>
      </w:r>
      <w:r>
        <w:rPr>
          <w:noProof/>
        </w:rPr>
      </w:r>
      <w:r>
        <w:rPr>
          <w:noProof/>
        </w:rPr>
        <w:fldChar w:fldCharType="separate"/>
      </w:r>
      <w:r>
        <w:rPr>
          <w:noProof/>
        </w:rPr>
        <w:t>654</w:t>
      </w:r>
      <w:r>
        <w:rPr>
          <w:noProof/>
        </w:rPr>
        <w:fldChar w:fldCharType="end"/>
      </w:r>
    </w:p>
    <w:p w14:paraId="36629859" w14:textId="7E4482F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_Toc218669344 \h </w:instrText>
      </w:r>
      <w:r>
        <w:rPr>
          <w:noProof/>
        </w:rPr>
      </w:r>
      <w:r>
        <w:rPr>
          <w:noProof/>
        </w:rPr>
        <w:fldChar w:fldCharType="separate"/>
      </w:r>
      <w:r>
        <w:rPr>
          <w:noProof/>
        </w:rPr>
        <w:t>654</w:t>
      </w:r>
      <w:r>
        <w:rPr>
          <w:noProof/>
        </w:rPr>
        <w:fldChar w:fldCharType="end"/>
      </w:r>
    </w:p>
    <w:p w14:paraId="7F7B6386" w14:textId="47B1D82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Procedure in the VLR to provide a roaming number</w:t>
      </w:r>
      <w:r>
        <w:rPr>
          <w:noProof/>
        </w:rPr>
        <w:tab/>
      </w:r>
      <w:r>
        <w:rPr>
          <w:noProof/>
        </w:rPr>
        <w:fldChar w:fldCharType="begin"/>
      </w:r>
      <w:r>
        <w:rPr>
          <w:noProof/>
        </w:rPr>
        <w:instrText xml:space="preserve"> PAGEREF _Toc218669345 \h </w:instrText>
      </w:r>
      <w:r>
        <w:rPr>
          <w:noProof/>
        </w:rPr>
      </w:r>
      <w:r>
        <w:rPr>
          <w:noProof/>
        </w:rPr>
        <w:fldChar w:fldCharType="separate"/>
      </w:r>
      <w:r>
        <w:rPr>
          <w:noProof/>
        </w:rPr>
        <w:t>655</w:t>
      </w:r>
      <w:r>
        <w:rPr>
          <w:noProof/>
        </w:rPr>
        <w:fldChar w:fldCharType="end"/>
      </w:r>
    </w:p>
    <w:p w14:paraId="3BA5F9AD" w14:textId="26B5EFF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Procedure in the VLR to restore subscriber data</w:t>
      </w:r>
      <w:r>
        <w:rPr>
          <w:noProof/>
        </w:rPr>
        <w:tab/>
      </w:r>
      <w:r>
        <w:rPr>
          <w:noProof/>
        </w:rPr>
        <w:fldChar w:fldCharType="begin"/>
      </w:r>
      <w:r>
        <w:rPr>
          <w:noProof/>
        </w:rPr>
        <w:instrText xml:space="preserve"> PAGEREF _Toc218669346 \h </w:instrText>
      </w:r>
      <w:r>
        <w:rPr>
          <w:noProof/>
        </w:rPr>
      </w:r>
      <w:r>
        <w:rPr>
          <w:noProof/>
        </w:rPr>
        <w:fldChar w:fldCharType="separate"/>
      </w:r>
      <w:r>
        <w:rPr>
          <w:noProof/>
        </w:rPr>
        <w:t>655</w:t>
      </w:r>
      <w:r>
        <w:rPr>
          <w:noProof/>
        </w:rPr>
        <w:fldChar w:fldCharType="end"/>
      </w:r>
    </w:p>
    <w:p w14:paraId="69682E33" w14:textId="6FD6823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Procedure in the VLR to provide subscriber information</w:t>
      </w:r>
      <w:r>
        <w:rPr>
          <w:noProof/>
        </w:rPr>
        <w:tab/>
      </w:r>
      <w:r>
        <w:rPr>
          <w:noProof/>
        </w:rPr>
        <w:fldChar w:fldCharType="begin"/>
      </w:r>
      <w:r>
        <w:rPr>
          <w:noProof/>
        </w:rPr>
        <w:instrText xml:space="preserve"> PAGEREF _Toc218669347 \h </w:instrText>
      </w:r>
      <w:r>
        <w:rPr>
          <w:noProof/>
        </w:rPr>
      </w:r>
      <w:r>
        <w:rPr>
          <w:noProof/>
        </w:rPr>
        <w:fldChar w:fldCharType="separate"/>
      </w:r>
      <w:r>
        <w:rPr>
          <w:noProof/>
        </w:rPr>
        <w:t>655</w:t>
      </w:r>
      <w:r>
        <w:rPr>
          <w:noProof/>
        </w:rPr>
        <w:fldChar w:fldCharType="end"/>
      </w:r>
    </w:p>
    <w:p w14:paraId="5CC137E3" w14:textId="7F67FAE8"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Procedure in the old VLR to request a Roaming Number (MTRF)</w:t>
      </w:r>
      <w:r>
        <w:rPr>
          <w:noProof/>
        </w:rPr>
        <w:tab/>
      </w:r>
      <w:r>
        <w:rPr>
          <w:noProof/>
        </w:rPr>
        <w:fldChar w:fldCharType="begin"/>
      </w:r>
      <w:r>
        <w:rPr>
          <w:noProof/>
        </w:rPr>
        <w:instrText xml:space="preserve"> PAGEREF _Toc218669348 \h </w:instrText>
      </w:r>
      <w:r>
        <w:rPr>
          <w:noProof/>
        </w:rPr>
      </w:r>
      <w:r>
        <w:rPr>
          <w:noProof/>
        </w:rPr>
        <w:fldChar w:fldCharType="separate"/>
      </w:r>
      <w:r>
        <w:rPr>
          <w:noProof/>
        </w:rPr>
        <w:t>655</w:t>
      </w:r>
      <w:r>
        <w:rPr>
          <w:noProof/>
        </w:rPr>
        <w:fldChar w:fldCharType="end"/>
      </w:r>
    </w:p>
    <w:p w14:paraId="7B89E5BD" w14:textId="5E922E0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21.3</w:t>
      </w:r>
      <w:r>
        <w:rPr>
          <w:rFonts w:asciiTheme="minorHAnsi" w:eastAsiaTheme="minorEastAsia" w:hAnsiTheme="minorHAnsi" w:cstheme="minorBidi"/>
          <w:noProof/>
          <w:kern w:val="2"/>
          <w:sz w:val="24"/>
          <w:szCs w:val="24"/>
          <w:lang w:eastAsia="en-GB"/>
          <w14:ligatures w14:val="standardContextual"/>
        </w:rPr>
        <w:tab/>
      </w:r>
      <w:r>
        <w:rPr>
          <w:noProof/>
        </w:rPr>
        <w:t>Transfer of call handling</w:t>
      </w:r>
      <w:r>
        <w:rPr>
          <w:noProof/>
        </w:rPr>
        <w:tab/>
      </w:r>
      <w:r>
        <w:rPr>
          <w:noProof/>
        </w:rPr>
        <w:fldChar w:fldCharType="begin"/>
      </w:r>
      <w:r>
        <w:rPr>
          <w:noProof/>
        </w:rPr>
        <w:instrText xml:space="preserve"> PAGEREF _Toc218669349 \h </w:instrText>
      </w:r>
      <w:r>
        <w:rPr>
          <w:noProof/>
        </w:rPr>
      </w:r>
      <w:r>
        <w:rPr>
          <w:noProof/>
        </w:rPr>
        <w:fldChar w:fldCharType="separate"/>
      </w:r>
      <w:r>
        <w:rPr>
          <w:noProof/>
        </w:rPr>
        <w:t>665</w:t>
      </w:r>
      <w:r>
        <w:rPr>
          <w:noProof/>
        </w:rPr>
        <w:fldChar w:fldCharType="end"/>
      </w:r>
    </w:p>
    <w:p w14:paraId="743F8189" w14:textId="7ED0388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_Toc218669350 \h </w:instrText>
      </w:r>
      <w:r>
        <w:rPr>
          <w:noProof/>
        </w:rPr>
      </w:r>
      <w:r>
        <w:rPr>
          <w:noProof/>
        </w:rPr>
        <w:fldChar w:fldCharType="separate"/>
      </w:r>
      <w:r>
        <w:rPr>
          <w:noProof/>
        </w:rPr>
        <w:t>665</w:t>
      </w:r>
      <w:r>
        <w:rPr>
          <w:noProof/>
        </w:rPr>
        <w:fldChar w:fldCharType="end"/>
      </w:r>
    </w:p>
    <w:p w14:paraId="43596AF7" w14:textId="64A70A7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21.3.2</w:t>
      </w:r>
      <w:r>
        <w:rPr>
          <w:rFonts w:asciiTheme="minorHAnsi" w:eastAsiaTheme="minorEastAsia" w:hAnsiTheme="minorHAnsi" w:cstheme="minorBidi"/>
          <w:noProof/>
          <w:kern w:val="2"/>
          <w:sz w:val="24"/>
          <w:szCs w:val="24"/>
          <w:lang w:eastAsia="en-GB"/>
          <w14:ligatures w14:val="standardContextual"/>
        </w:rPr>
        <w:tab/>
      </w:r>
      <w:r>
        <w:rPr>
          <w:noProof/>
        </w:rPr>
        <w:t>Process in the VMSC</w:t>
      </w:r>
      <w:r>
        <w:rPr>
          <w:noProof/>
        </w:rPr>
        <w:tab/>
      </w:r>
      <w:r>
        <w:rPr>
          <w:noProof/>
        </w:rPr>
        <w:fldChar w:fldCharType="begin"/>
      </w:r>
      <w:r>
        <w:rPr>
          <w:noProof/>
        </w:rPr>
        <w:instrText xml:space="preserve"> PAGEREF _Toc218669351 \h </w:instrText>
      </w:r>
      <w:r>
        <w:rPr>
          <w:noProof/>
        </w:rPr>
      </w:r>
      <w:r>
        <w:rPr>
          <w:noProof/>
        </w:rPr>
        <w:fldChar w:fldCharType="separate"/>
      </w:r>
      <w:r>
        <w:rPr>
          <w:noProof/>
        </w:rPr>
        <w:t>665</w:t>
      </w:r>
      <w:r>
        <w:rPr>
          <w:noProof/>
        </w:rPr>
        <w:fldChar w:fldCharType="end"/>
      </w:r>
    </w:p>
    <w:p w14:paraId="58696BDB" w14:textId="5416483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21.3.3</w:t>
      </w:r>
      <w:r>
        <w:rPr>
          <w:rFonts w:asciiTheme="minorHAnsi" w:eastAsiaTheme="minorEastAsia" w:hAnsiTheme="minorHAnsi" w:cstheme="minorBidi"/>
          <w:noProof/>
          <w:kern w:val="2"/>
          <w:sz w:val="24"/>
          <w:szCs w:val="24"/>
          <w:lang w:eastAsia="en-GB"/>
          <w14:ligatures w14:val="standardContextual"/>
        </w:rPr>
        <w:tab/>
      </w:r>
      <w:r>
        <w:rPr>
          <w:noProof/>
        </w:rPr>
        <w:t>Process in the GMSC</w:t>
      </w:r>
      <w:r>
        <w:rPr>
          <w:noProof/>
        </w:rPr>
        <w:tab/>
      </w:r>
      <w:r>
        <w:rPr>
          <w:noProof/>
        </w:rPr>
        <w:fldChar w:fldCharType="begin"/>
      </w:r>
      <w:r>
        <w:rPr>
          <w:noProof/>
        </w:rPr>
        <w:instrText xml:space="preserve"> PAGEREF _Toc218669352 \h </w:instrText>
      </w:r>
      <w:r>
        <w:rPr>
          <w:noProof/>
        </w:rPr>
      </w:r>
      <w:r>
        <w:rPr>
          <w:noProof/>
        </w:rPr>
        <w:fldChar w:fldCharType="separate"/>
      </w:r>
      <w:r>
        <w:rPr>
          <w:noProof/>
        </w:rPr>
        <w:t>666</w:t>
      </w:r>
      <w:r>
        <w:rPr>
          <w:noProof/>
        </w:rPr>
        <w:fldChar w:fldCharType="end"/>
      </w:r>
    </w:p>
    <w:p w14:paraId="5F5BA080" w14:textId="5D00608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Inter MSC Group Call Procedures</w:t>
      </w:r>
      <w:r>
        <w:rPr>
          <w:noProof/>
        </w:rPr>
        <w:tab/>
      </w:r>
      <w:r>
        <w:rPr>
          <w:noProof/>
        </w:rPr>
        <w:fldChar w:fldCharType="begin"/>
      </w:r>
      <w:r>
        <w:rPr>
          <w:noProof/>
        </w:rPr>
        <w:instrText xml:space="preserve"> PAGEREF _Toc218669353 \h </w:instrText>
      </w:r>
      <w:r>
        <w:rPr>
          <w:noProof/>
        </w:rPr>
      </w:r>
      <w:r>
        <w:rPr>
          <w:noProof/>
        </w:rPr>
        <w:fldChar w:fldCharType="separate"/>
      </w:r>
      <w:r>
        <w:rPr>
          <w:noProof/>
        </w:rPr>
        <w:t>669</w:t>
      </w:r>
      <w:r>
        <w:rPr>
          <w:noProof/>
        </w:rPr>
        <w:fldChar w:fldCharType="end"/>
      </w:r>
    </w:p>
    <w:p w14:paraId="59293693" w14:textId="345C3BC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_Toc218669354 \h </w:instrText>
      </w:r>
      <w:r>
        <w:rPr>
          <w:noProof/>
        </w:rPr>
      </w:r>
      <w:r>
        <w:rPr>
          <w:noProof/>
        </w:rPr>
        <w:fldChar w:fldCharType="separate"/>
      </w:r>
      <w:r>
        <w:rPr>
          <w:noProof/>
        </w:rPr>
        <w:t>669</w:t>
      </w:r>
      <w:r>
        <w:rPr>
          <w:noProof/>
        </w:rPr>
        <w:fldChar w:fldCharType="end"/>
      </w:r>
    </w:p>
    <w:p w14:paraId="1D1F8AB5" w14:textId="3E162CB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21.4.2</w:t>
      </w:r>
      <w:r>
        <w:rPr>
          <w:rFonts w:asciiTheme="minorHAnsi" w:eastAsiaTheme="minorEastAsia" w:hAnsiTheme="minorHAnsi" w:cstheme="minorBidi"/>
          <w:noProof/>
          <w:kern w:val="2"/>
          <w:sz w:val="24"/>
          <w:szCs w:val="24"/>
          <w:lang w:eastAsia="en-GB"/>
          <w14:ligatures w14:val="standardContextual"/>
        </w:rPr>
        <w:tab/>
      </w:r>
      <w:r>
        <w:rPr>
          <w:noProof/>
        </w:rPr>
        <w:t>Process in the Anchor MSC</w:t>
      </w:r>
      <w:r>
        <w:rPr>
          <w:noProof/>
        </w:rPr>
        <w:tab/>
      </w:r>
      <w:r>
        <w:rPr>
          <w:noProof/>
        </w:rPr>
        <w:fldChar w:fldCharType="begin"/>
      </w:r>
      <w:r>
        <w:rPr>
          <w:noProof/>
        </w:rPr>
        <w:instrText xml:space="preserve"> PAGEREF _Toc218669355 \h </w:instrText>
      </w:r>
      <w:r>
        <w:rPr>
          <w:noProof/>
        </w:rPr>
      </w:r>
      <w:r>
        <w:rPr>
          <w:noProof/>
        </w:rPr>
        <w:fldChar w:fldCharType="separate"/>
      </w:r>
      <w:r>
        <w:rPr>
          <w:noProof/>
        </w:rPr>
        <w:t>669</w:t>
      </w:r>
      <w:r>
        <w:rPr>
          <w:noProof/>
        </w:rPr>
        <w:fldChar w:fldCharType="end"/>
      </w:r>
    </w:p>
    <w:p w14:paraId="5E190B68" w14:textId="1D139C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21.4.3</w:t>
      </w:r>
      <w:r>
        <w:rPr>
          <w:rFonts w:asciiTheme="minorHAnsi" w:eastAsiaTheme="minorEastAsia" w:hAnsiTheme="minorHAnsi" w:cstheme="minorBidi"/>
          <w:noProof/>
          <w:kern w:val="2"/>
          <w:sz w:val="24"/>
          <w:szCs w:val="24"/>
          <w:lang w:eastAsia="en-GB"/>
          <w14:ligatures w14:val="standardContextual"/>
        </w:rPr>
        <w:tab/>
      </w:r>
      <w:r>
        <w:rPr>
          <w:noProof/>
        </w:rPr>
        <w:t>Process in the Relay MSC</w:t>
      </w:r>
      <w:r>
        <w:rPr>
          <w:noProof/>
        </w:rPr>
        <w:tab/>
      </w:r>
      <w:r>
        <w:rPr>
          <w:noProof/>
        </w:rPr>
        <w:fldChar w:fldCharType="begin"/>
      </w:r>
      <w:r>
        <w:rPr>
          <w:noProof/>
        </w:rPr>
        <w:instrText xml:space="preserve"> PAGEREF _Toc218669356 \h </w:instrText>
      </w:r>
      <w:r>
        <w:rPr>
          <w:noProof/>
        </w:rPr>
      </w:r>
      <w:r>
        <w:rPr>
          <w:noProof/>
        </w:rPr>
        <w:fldChar w:fldCharType="separate"/>
      </w:r>
      <w:r>
        <w:rPr>
          <w:noProof/>
        </w:rPr>
        <w:t>670</w:t>
      </w:r>
      <w:r>
        <w:rPr>
          <w:noProof/>
        </w:rPr>
        <w:fldChar w:fldCharType="end"/>
      </w:r>
    </w:p>
    <w:p w14:paraId="01D783D4" w14:textId="7F4A33F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21.4A</w:t>
      </w:r>
      <w:r>
        <w:rPr>
          <w:rFonts w:asciiTheme="minorHAnsi" w:eastAsiaTheme="minorEastAsia" w:hAnsiTheme="minorHAnsi" w:cstheme="minorBidi"/>
          <w:noProof/>
          <w:kern w:val="2"/>
          <w:sz w:val="24"/>
          <w:szCs w:val="24"/>
          <w:lang w:eastAsia="en-GB"/>
          <w14:ligatures w14:val="standardContextual"/>
        </w:rPr>
        <w:tab/>
      </w:r>
      <w:r>
        <w:rPr>
          <w:noProof/>
        </w:rPr>
        <w:t>Inter MSC Group Call Info Retrieval</w:t>
      </w:r>
      <w:r>
        <w:rPr>
          <w:noProof/>
        </w:rPr>
        <w:tab/>
      </w:r>
      <w:r>
        <w:rPr>
          <w:noProof/>
        </w:rPr>
        <w:fldChar w:fldCharType="begin"/>
      </w:r>
      <w:r>
        <w:rPr>
          <w:noProof/>
        </w:rPr>
        <w:instrText xml:space="preserve"> PAGEREF _Toc218669357 \h </w:instrText>
      </w:r>
      <w:r>
        <w:rPr>
          <w:noProof/>
        </w:rPr>
      </w:r>
      <w:r>
        <w:rPr>
          <w:noProof/>
        </w:rPr>
        <w:fldChar w:fldCharType="separate"/>
      </w:r>
      <w:r>
        <w:rPr>
          <w:noProof/>
        </w:rPr>
        <w:t>675</w:t>
      </w:r>
      <w:r>
        <w:rPr>
          <w:noProof/>
        </w:rPr>
        <w:fldChar w:fldCharType="end"/>
      </w:r>
    </w:p>
    <w:p w14:paraId="43E916D6" w14:textId="31AA4D3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_Toc218669358 \h </w:instrText>
      </w:r>
      <w:r>
        <w:rPr>
          <w:noProof/>
        </w:rPr>
      </w:r>
      <w:r>
        <w:rPr>
          <w:noProof/>
        </w:rPr>
        <w:fldChar w:fldCharType="separate"/>
      </w:r>
      <w:r>
        <w:rPr>
          <w:noProof/>
        </w:rPr>
        <w:t>675</w:t>
      </w:r>
      <w:r>
        <w:rPr>
          <w:noProof/>
        </w:rPr>
        <w:fldChar w:fldCharType="end"/>
      </w:r>
    </w:p>
    <w:p w14:paraId="601DD9C6" w14:textId="5B47DD0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21.4A.2</w:t>
      </w:r>
      <w:r>
        <w:rPr>
          <w:rFonts w:asciiTheme="minorHAnsi" w:eastAsiaTheme="minorEastAsia" w:hAnsiTheme="minorHAnsi" w:cstheme="minorBidi"/>
          <w:noProof/>
          <w:kern w:val="2"/>
          <w:sz w:val="24"/>
          <w:szCs w:val="24"/>
          <w:lang w:eastAsia="en-GB"/>
          <w14:ligatures w14:val="standardContextual"/>
        </w:rPr>
        <w:tab/>
      </w:r>
      <w:r>
        <w:rPr>
          <w:noProof/>
        </w:rPr>
        <w:t>Process in the MSC</w:t>
      </w:r>
      <w:r>
        <w:rPr>
          <w:noProof/>
        </w:rPr>
        <w:tab/>
      </w:r>
      <w:r>
        <w:rPr>
          <w:noProof/>
        </w:rPr>
        <w:fldChar w:fldCharType="begin"/>
      </w:r>
      <w:r>
        <w:rPr>
          <w:noProof/>
        </w:rPr>
        <w:instrText xml:space="preserve"> PAGEREF _Toc218669359 \h </w:instrText>
      </w:r>
      <w:r>
        <w:rPr>
          <w:noProof/>
        </w:rPr>
      </w:r>
      <w:r>
        <w:rPr>
          <w:noProof/>
        </w:rPr>
        <w:fldChar w:fldCharType="separate"/>
      </w:r>
      <w:r>
        <w:rPr>
          <w:noProof/>
        </w:rPr>
        <w:t>675</w:t>
      </w:r>
      <w:r>
        <w:rPr>
          <w:noProof/>
        </w:rPr>
        <w:fldChar w:fldCharType="end"/>
      </w:r>
    </w:p>
    <w:p w14:paraId="74385D17" w14:textId="5908ACC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_Toc218669360 \h </w:instrText>
      </w:r>
      <w:r>
        <w:rPr>
          <w:noProof/>
        </w:rPr>
      </w:r>
      <w:r>
        <w:rPr>
          <w:noProof/>
        </w:rPr>
        <w:fldChar w:fldCharType="separate"/>
      </w:r>
      <w:r>
        <w:rPr>
          <w:noProof/>
        </w:rPr>
        <w:t>678</w:t>
      </w:r>
      <w:r>
        <w:rPr>
          <w:noProof/>
        </w:rPr>
        <w:fldChar w:fldCharType="end"/>
      </w:r>
    </w:p>
    <w:p w14:paraId="3158253B" w14:textId="47E9AE6C"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CCBS: monitoring and reporting the status of the subscriber</w:t>
      </w:r>
      <w:r>
        <w:rPr>
          <w:noProof/>
        </w:rPr>
        <w:tab/>
      </w:r>
      <w:r>
        <w:rPr>
          <w:noProof/>
        </w:rPr>
        <w:fldChar w:fldCharType="begin"/>
      </w:r>
      <w:r>
        <w:rPr>
          <w:noProof/>
        </w:rPr>
        <w:instrText xml:space="preserve"> PAGEREF _Toc218669361 \h </w:instrText>
      </w:r>
      <w:r>
        <w:rPr>
          <w:noProof/>
        </w:rPr>
      </w:r>
      <w:r>
        <w:rPr>
          <w:noProof/>
        </w:rPr>
        <w:fldChar w:fldCharType="separate"/>
      </w:r>
      <w:r>
        <w:rPr>
          <w:noProof/>
        </w:rPr>
        <w:t>678</w:t>
      </w:r>
      <w:r>
        <w:rPr>
          <w:noProof/>
        </w:rPr>
        <w:fldChar w:fldCharType="end"/>
      </w:r>
    </w:p>
    <w:p w14:paraId="1D99153D" w14:textId="1CDAE44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21.6.1</w:t>
      </w:r>
      <w:r>
        <w:rPr>
          <w:rFonts w:asciiTheme="minorHAnsi" w:eastAsiaTheme="minorEastAsia" w:hAnsiTheme="minorHAnsi" w:cstheme="minorBidi"/>
          <w:noProof/>
          <w:kern w:val="2"/>
          <w:sz w:val="24"/>
          <w:szCs w:val="24"/>
          <w:lang w:eastAsia="en-GB"/>
          <w14:ligatures w14:val="standardContextual"/>
        </w:rPr>
        <w:tab/>
      </w:r>
      <w:r>
        <w:rPr>
          <w:noProof/>
        </w:rPr>
        <w:t>Reporting co-ordinator process in the VLR</w:t>
      </w:r>
      <w:r>
        <w:rPr>
          <w:noProof/>
        </w:rPr>
        <w:tab/>
      </w:r>
      <w:r>
        <w:rPr>
          <w:noProof/>
        </w:rPr>
        <w:fldChar w:fldCharType="begin"/>
      </w:r>
      <w:r>
        <w:rPr>
          <w:noProof/>
        </w:rPr>
        <w:instrText xml:space="preserve"> PAGEREF _Toc218669362 \h </w:instrText>
      </w:r>
      <w:r>
        <w:rPr>
          <w:noProof/>
        </w:rPr>
      </w:r>
      <w:r>
        <w:rPr>
          <w:noProof/>
        </w:rPr>
        <w:fldChar w:fldCharType="separate"/>
      </w:r>
      <w:r>
        <w:rPr>
          <w:noProof/>
        </w:rPr>
        <w:t>678</w:t>
      </w:r>
      <w:r>
        <w:rPr>
          <w:noProof/>
        </w:rPr>
        <w:fldChar w:fldCharType="end"/>
      </w:r>
    </w:p>
    <w:p w14:paraId="14D07F9B" w14:textId="069AF64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21.6.2</w:t>
      </w:r>
      <w:r>
        <w:rPr>
          <w:rFonts w:asciiTheme="minorHAnsi" w:eastAsiaTheme="minorEastAsia" w:hAnsiTheme="minorHAnsi" w:cstheme="minorBidi"/>
          <w:noProof/>
          <w:kern w:val="2"/>
          <w:sz w:val="24"/>
          <w:szCs w:val="24"/>
          <w:lang w:eastAsia="en-GB"/>
          <w14:ligatures w14:val="standardContextual"/>
        </w:rPr>
        <w:tab/>
      </w:r>
      <w:r>
        <w:rPr>
          <w:noProof/>
        </w:rPr>
        <w:t>Setting the reporting state – stand-alone</w:t>
      </w:r>
      <w:r>
        <w:rPr>
          <w:noProof/>
        </w:rPr>
        <w:tab/>
      </w:r>
      <w:r>
        <w:rPr>
          <w:noProof/>
        </w:rPr>
        <w:fldChar w:fldCharType="begin"/>
      </w:r>
      <w:r>
        <w:rPr>
          <w:noProof/>
        </w:rPr>
        <w:instrText xml:space="preserve"> PAGEREF _Toc218669363 \h </w:instrText>
      </w:r>
      <w:r>
        <w:rPr>
          <w:noProof/>
        </w:rPr>
      </w:r>
      <w:r>
        <w:rPr>
          <w:noProof/>
        </w:rPr>
        <w:fldChar w:fldCharType="separate"/>
      </w:r>
      <w:r>
        <w:rPr>
          <w:noProof/>
        </w:rPr>
        <w:t>678</w:t>
      </w:r>
      <w:r>
        <w:rPr>
          <w:noProof/>
        </w:rPr>
        <w:fldChar w:fldCharType="end"/>
      </w:r>
    </w:p>
    <w:p w14:paraId="1DBC2ADD" w14:textId="1B0F088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21.6.2.1</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_Toc218669364 \h </w:instrText>
      </w:r>
      <w:r>
        <w:rPr>
          <w:noProof/>
        </w:rPr>
      </w:r>
      <w:r>
        <w:rPr>
          <w:noProof/>
        </w:rPr>
        <w:fldChar w:fldCharType="separate"/>
      </w:r>
      <w:r>
        <w:rPr>
          <w:noProof/>
        </w:rPr>
        <w:t>678</w:t>
      </w:r>
      <w:r>
        <w:rPr>
          <w:noProof/>
        </w:rPr>
        <w:fldChar w:fldCharType="end"/>
      </w:r>
    </w:p>
    <w:p w14:paraId="56C513AF" w14:textId="2FCF18F9"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21.6.2.2</w:t>
      </w:r>
      <w:r>
        <w:rPr>
          <w:rFonts w:asciiTheme="minorHAnsi" w:eastAsiaTheme="minorEastAsia" w:hAnsiTheme="minorHAnsi" w:cstheme="minorBidi"/>
          <w:noProof/>
          <w:kern w:val="2"/>
          <w:sz w:val="24"/>
          <w:szCs w:val="24"/>
          <w:lang w:eastAsia="en-GB"/>
          <w14:ligatures w14:val="standardContextual"/>
        </w:rPr>
        <w:tab/>
      </w:r>
      <w:r>
        <w:rPr>
          <w:noProof/>
        </w:rPr>
        <w:t>Process in the VLR</w:t>
      </w:r>
      <w:r>
        <w:rPr>
          <w:noProof/>
        </w:rPr>
        <w:tab/>
      </w:r>
      <w:r>
        <w:rPr>
          <w:noProof/>
        </w:rPr>
        <w:fldChar w:fldCharType="begin"/>
      </w:r>
      <w:r>
        <w:rPr>
          <w:noProof/>
        </w:rPr>
        <w:instrText xml:space="preserve"> PAGEREF _Toc218669365 \h </w:instrText>
      </w:r>
      <w:r>
        <w:rPr>
          <w:noProof/>
        </w:rPr>
      </w:r>
      <w:r>
        <w:rPr>
          <w:noProof/>
        </w:rPr>
        <w:fldChar w:fldCharType="separate"/>
      </w:r>
      <w:r>
        <w:rPr>
          <w:noProof/>
        </w:rPr>
        <w:t>678</w:t>
      </w:r>
      <w:r>
        <w:rPr>
          <w:noProof/>
        </w:rPr>
        <w:fldChar w:fldCharType="end"/>
      </w:r>
    </w:p>
    <w:p w14:paraId="619111A4" w14:textId="3069F84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21.6.3</w:t>
      </w:r>
      <w:r>
        <w:rPr>
          <w:rFonts w:asciiTheme="minorHAnsi" w:eastAsiaTheme="minorEastAsia" w:hAnsiTheme="minorHAnsi" w:cstheme="minorBidi"/>
          <w:noProof/>
          <w:kern w:val="2"/>
          <w:sz w:val="24"/>
          <w:szCs w:val="24"/>
          <w:lang w:eastAsia="en-GB"/>
          <w14:ligatures w14:val="standardContextual"/>
        </w:rPr>
        <w:tab/>
      </w:r>
      <w:r>
        <w:rPr>
          <w:noProof/>
        </w:rPr>
        <w:t>Status Reporting</w:t>
      </w:r>
      <w:r>
        <w:rPr>
          <w:noProof/>
        </w:rPr>
        <w:tab/>
      </w:r>
      <w:r>
        <w:rPr>
          <w:noProof/>
        </w:rPr>
        <w:fldChar w:fldCharType="begin"/>
      </w:r>
      <w:r>
        <w:rPr>
          <w:noProof/>
        </w:rPr>
        <w:instrText xml:space="preserve"> PAGEREF _Toc218669366 \h </w:instrText>
      </w:r>
      <w:r>
        <w:rPr>
          <w:noProof/>
        </w:rPr>
      </w:r>
      <w:r>
        <w:rPr>
          <w:noProof/>
        </w:rPr>
        <w:fldChar w:fldCharType="separate"/>
      </w:r>
      <w:r>
        <w:rPr>
          <w:noProof/>
        </w:rPr>
        <w:t>678</w:t>
      </w:r>
      <w:r>
        <w:rPr>
          <w:noProof/>
        </w:rPr>
        <w:fldChar w:fldCharType="end"/>
      </w:r>
    </w:p>
    <w:p w14:paraId="155E9E17" w14:textId="3FE1B70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21.6.3.1</w:t>
      </w:r>
      <w:r>
        <w:rPr>
          <w:rFonts w:asciiTheme="minorHAnsi" w:eastAsiaTheme="minorEastAsia" w:hAnsiTheme="minorHAnsi" w:cstheme="minorBidi"/>
          <w:noProof/>
          <w:kern w:val="2"/>
          <w:sz w:val="24"/>
          <w:szCs w:val="24"/>
          <w:lang w:eastAsia="en-GB"/>
          <w14:ligatures w14:val="standardContextual"/>
        </w:rPr>
        <w:tab/>
      </w:r>
      <w:r>
        <w:rPr>
          <w:noProof/>
        </w:rPr>
        <w:t>Process in the VLR</w:t>
      </w:r>
      <w:r>
        <w:rPr>
          <w:noProof/>
        </w:rPr>
        <w:tab/>
      </w:r>
      <w:r>
        <w:rPr>
          <w:noProof/>
        </w:rPr>
        <w:fldChar w:fldCharType="begin"/>
      </w:r>
      <w:r>
        <w:rPr>
          <w:noProof/>
        </w:rPr>
        <w:instrText xml:space="preserve"> PAGEREF _Toc218669367 \h </w:instrText>
      </w:r>
      <w:r>
        <w:rPr>
          <w:noProof/>
        </w:rPr>
      </w:r>
      <w:r>
        <w:rPr>
          <w:noProof/>
        </w:rPr>
        <w:fldChar w:fldCharType="separate"/>
      </w:r>
      <w:r>
        <w:rPr>
          <w:noProof/>
        </w:rPr>
        <w:t>679</w:t>
      </w:r>
      <w:r>
        <w:rPr>
          <w:noProof/>
        </w:rPr>
        <w:fldChar w:fldCharType="end"/>
      </w:r>
    </w:p>
    <w:p w14:paraId="69E3A634" w14:textId="594E7A9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21.6.3.2</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_Toc218669368 \h </w:instrText>
      </w:r>
      <w:r>
        <w:rPr>
          <w:noProof/>
        </w:rPr>
      </w:r>
      <w:r>
        <w:rPr>
          <w:noProof/>
        </w:rPr>
        <w:fldChar w:fldCharType="separate"/>
      </w:r>
      <w:r>
        <w:rPr>
          <w:noProof/>
        </w:rPr>
        <w:t>680</w:t>
      </w:r>
      <w:r>
        <w:rPr>
          <w:noProof/>
        </w:rPr>
        <w:fldChar w:fldCharType="end"/>
      </w:r>
    </w:p>
    <w:p w14:paraId="5D6C0E87" w14:textId="4B381EC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21.6.4</w:t>
      </w:r>
      <w:r>
        <w:rPr>
          <w:rFonts w:asciiTheme="minorHAnsi" w:eastAsiaTheme="minorEastAsia" w:hAnsiTheme="minorHAnsi" w:cstheme="minorBidi"/>
          <w:noProof/>
          <w:kern w:val="2"/>
          <w:sz w:val="24"/>
          <w:szCs w:val="24"/>
          <w:lang w:eastAsia="en-GB"/>
          <w14:ligatures w14:val="standardContextual"/>
        </w:rPr>
        <w:tab/>
      </w:r>
      <w:r>
        <w:rPr>
          <w:noProof/>
        </w:rPr>
        <w:t>CCBS: Remote User Free</w:t>
      </w:r>
      <w:r>
        <w:rPr>
          <w:noProof/>
        </w:rPr>
        <w:tab/>
      </w:r>
      <w:r>
        <w:rPr>
          <w:noProof/>
        </w:rPr>
        <w:fldChar w:fldCharType="begin"/>
      </w:r>
      <w:r>
        <w:rPr>
          <w:noProof/>
        </w:rPr>
        <w:instrText xml:space="preserve"> PAGEREF _Toc218669369 \h </w:instrText>
      </w:r>
      <w:r>
        <w:rPr>
          <w:noProof/>
        </w:rPr>
      </w:r>
      <w:r>
        <w:rPr>
          <w:noProof/>
        </w:rPr>
        <w:fldChar w:fldCharType="separate"/>
      </w:r>
      <w:r>
        <w:rPr>
          <w:noProof/>
        </w:rPr>
        <w:t>680</w:t>
      </w:r>
      <w:r>
        <w:rPr>
          <w:noProof/>
        </w:rPr>
        <w:fldChar w:fldCharType="end"/>
      </w:r>
    </w:p>
    <w:p w14:paraId="157631A1" w14:textId="07838FE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21.6.4.1</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_Toc218669370 \h </w:instrText>
      </w:r>
      <w:r>
        <w:rPr>
          <w:noProof/>
        </w:rPr>
      </w:r>
      <w:r>
        <w:rPr>
          <w:noProof/>
        </w:rPr>
        <w:fldChar w:fldCharType="separate"/>
      </w:r>
      <w:r>
        <w:rPr>
          <w:noProof/>
        </w:rPr>
        <w:t>681</w:t>
      </w:r>
      <w:r>
        <w:rPr>
          <w:noProof/>
        </w:rPr>
        <w:fldChar w:fldCharType="end"/>
      </w:r>
    </w:p>
    <w:p w14:paraId="725AA622" w14:textId="6397914D"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21.6.3.2</w:t>
      </w:r>
      <w:r>
        <w:rPr>
          <w:rFonts w:asciiTheme="minorHAnsi" w:eastAsiaTheme="minorEastAsia" w:hAnsiTheme="minorHAnsi" w:cstheme="minorBidi"/>
          <w:noProof/>
          <w:kern w:val="2"/>
          <w:sz w:val="24"/>
          <w:szCs w:val="24"/>
          <w:lang w:eastAsia="en-GB"/>
          <w14:ligatures w14:val="standardContextual"/>
        </w:rPr>
        <w:tab/>
      </w:r>
      <w:r>
        <w:rPr>
          <w:noProof/>
        </w:rPr>
        <w:t>Process in the VLR</w:t>
      </w:r>
      <w:r>
        <w:rPr>
          <w:noProof/>
        </w:rPr>
        <w:tab/>
      </w:r>
      <w:r>
        <w:rPr>
          <w:noProof/>
        </w:rPr>
        <w:fldChar w:fldCharType="begin"/>
      </w:r>
      <w:r>
        <w:rPr>
          <w:noProof/>
        </w:rPr>
        <w:instrText xml:space="preserve"> PAGEREF _Toc218669371 \h </w:instrText>
      </w:r>
      <w:r>
        <w:rPr>
          <w:noProof/>
        </w:rPr>
      </w:r>
      <w:r>
        <w:rPr>
          <w:noProof/>
        </w:rPr>
        <w:fldChar w:fldCharType="separate"/>
      </w:r>
      <w:r>
        <w:rPr>
          <w:noProof/>
        </w:rPr>
        <w:t>681</w:t>
      </w:r>
      <w:r>
        <w:rPr>
          <w:noProof/>
        </w:rPr>
        <w:fldChar w:fldCharType="end"/>
      </w:r>
    </w:p>
    <w:p w14:paraId="1AA44C7B" w14:textId="2ABEB30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_Toc218669372 \h </w:instrText>
      </w:r>
      <w:r>
        <w:rPr>
          <w:noProof/>
        </w:rPr>
      </w:r>
      <w:r>
        <w:rPr>
          <w:noProof/>
        </w:rPr>
        <w:fldChar w:fldCharType="separate"/>
      </w:r>
      <w:r>
        <w:rPr>
          <w:noProof/>
        </w:rPr>
        <w:t>694</w:t>
      </w:r>
      <w:r>
        <w:rPr>
          <w:noProof/>
        </w:rPr>
        <w:fldChar w:fldCharType="end"/>
      </w:r>
    </w:p>
    <w:p w14:paraId="2C16D457" w14:textId="6E0381C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_Toc218669373 \h </w:instrText>
      </w:r>
      <w:r>
        <w:rPr>
          <w:noProof/>
        </w:rPr>
      </w:r>
      <w:r>
        <w:rPr>
          <w:noProof/>
        </w:rPr>
        <w:fldChar w:fldCharType="separate"/>
      </w:r>
      <w:r>
        <w:rPr>
          <w:noProof/>
        </w:rPr>
        <w:t>694</w:t>
      </w:r>
      <w:r>
        <w:rPr>
          <w:noProof/>
        </w:rPr>
        <w:fldChar w:fldCharType="end"/>
      </w:r>
    </w:p>
    <w:p w14:paraId="02DCD64A" w14:textId="27F7C98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Immediate Service Termination (IST)</w:t>
      </w:r>
      <w:r>
        <w:rPr>
          <w:noProof/>
        </w:rPr>
        <w:tab/>
      </w:r>
      <w:r>
        <w:rPr>
          <w:noProof/>
        </w:rPr>
        <w:fldChar w:fldCharType="begin"/>
      </w:r>
      <w:r>
        <w:rPr>
          <w:noProof/>
        </w:rPr>
        <w:instrText xml:space="preserve"> PAGEREF _Toc218669374 \h </w:instrText>
      </w:r>
      <w:r>
        <w:rPr>
          <w:noProof/>
        </w:rPr>
      </w:r>
      <w:r>
        <w:rPr>
          <w:noProof/>
        </w:rPr>
        <w:fldChar w:fldCharType="separate"/>
      </w:r>
      <w:r>
        <w:rPr>
          <w:noProof/>
        </w:rPr>
        <w:t>694</w:t>
      </w:r>
      <w:r>
        <w:rPr>
          <w:noProof/>
        </w:rPr>
        <w:fldChar w:fldCharType="end"/>
      </w:r>
    </w:p>
    <w:p w14:paraId="6D158FB3" w14:textId="454CEC9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21.9.1</w:t>
      </w:r>
      <w:r>
        <w:rPr>
          <w:rFonts w:asciiTheme="minorHAnsi" w:eastAsiaTheme="minorEastAsia" w:hAnsiTheme="minorHAnsi" w:cstheme="minorBidi"/>
          <w:noProof/>
          <w:kern w:val="2"/>
          <w:sz w:val="24"/>
          <w:szCs w:val="24"/>
          <w:lang w:eastAsia="en-GB"/>
          <w14:ligatures w14:val="standardContextual"/>
        </w:rPr>
        <w:tab/>
      </w:r>
      <w:r>
        <w:rPr>
          <w:noProof/>
        </w:rPr>
        <w:t>IST Alert</w:t>
      </w:r>
      <w:r>
        <w:rPr>
          <w:noProof/>
        </w:rPr>
        <w:tab/>
      </w:r>
      <w:r>
        <w:rPr>
          <w:noProof/>
        </w:rPr>
        <w:fldChar w:fldCharType="begin"/>
      </w:r>
      <w:r>
        <w:rPr>
          <w:noProof/>
        </w:rPr>
        <w:instrText xml:space="preserve"> PAGEREF _Toc218669375 \h </w:instrText>
      </w:r>
      <w:r>
        <w:rPr>
          <w:noProof/>
        </w:rPr>
      </w:r>
      <w:r>
        <w:rPr>
          <w:noProof/>
        </w:rPr>
        <w:fldChar w:fldCharType="separate"/>
      </w:r>
      <w:r>
        <w:rPr>
          <w:noProof/>
        </w:rPr>
        <w:t>694</w:t>
      </w:r>
      <w:r>
        <w:rPr>
          <w:noProof/>
        </w:rPr>
        <w:fldChar w:fldCharType="end"/>
      </w:r>
    </w:p>
    <w:p w14:paraId="6F36B66B" w14:textId="3B22E3B3"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21.9.1.1</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_Toc218669376 \h </w:instrText>
      </w:r>
      <w:r>
        <w:rPr>
          <w:noProof/>
        </w:rPr>
      </w:r>
      <w:r>
        <w:rPr>
          <w:noProof/>
        </w:rPr>
        <w:fldChar w:fldCharType="separate"/>
      </w:r>
      <w:r>
        <w:rPr>
          <w:noProof/>
        </w:rPr>
        <w:t>694</w:t>
      </w:r>
      <w:r>
        <w:rPr>
          <w:noProof/>
        </w:rPr>
        <w:fldChar w:fldCharType="end"/>
      </w:r>
    </w:p>
    <w:p w14:paraId="21012979" w14:textId="4E80BF24"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21.9.1.2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_Toc218669377 \h </w:instrText>
      </w:r>
      <w:r>
        <w:rPr>
          <w:noProof/>
        </w:rPr>
      </w:r>
      <w:r>
        <w:rPr>
          <w:noProof/>
        </w:rPr>
        <w:fldChar w:fldCharType="separate"/>
      </w:r>
      <w:r>
        <w:rPr>
          <w:noProof/>
        </w:rPr>
        <w:t>694</w:t>
      </w:r>
      <w:r>
        <w:rPr>
          <w:noProof/>
        </w:rPr>
        <w:fldChar w:fldCharType="end"/>
      </w:r>
    </w:p>
    <w:p w14:paraId="44A0D183" w14:textId="2AE34F2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21.9.2</w:t>
      </w:r>
      <w:r>
        <w:rPr>
          <w:rFonts w:asciiTheme="minorHAnsi" w:eastAsiaTheme="minorEastAsia" w:hAnsiTheme="minorHAnsi" w:cstheme="minorBidi"/>
          <w:noProof/>
          <w:kern w:val="2"/>
          <w:sz w:val="24"/>
          <w:szCs w:val="24"/>
          <w:lang w:eastAsia="en-GB"/>
          <w14:ligatures w14:val="standardContextual"/>
        </w:rPr>
        <w:tab/>
      </w:r>
      <w:r>
        <w:rPr>
          <w:noProof/>
        </w:rPr>
        <w:t>IST Command</w:t>
      </w:r>
      <w:r>
        <w:rPr>
          <w:noProof/>
        </w:rPr>
        <w:tab/>
      </w:r>
      <w:r>
        <w:rPr>
          <w:noProof/>
        </w:rPr>
        <w:fldChar w:fldCharType="begin"/>
      </w:r>
      <w:r>
        <w:rPr>
          <w:noProof/>
        </w:rPr>
        <w:instrText xml:space="preserve"> PAGEREF _Toc218669378 \h </w:instrText>
      </w:r>
      <w:r>
        <w:rPr>
          <w:noProof/>
        </w:rPr>
      </w:r>
      <w:r>
        <w:rPr>
          <w:noProof/>
        </w:rPr>
        <w:fldChar w:fldCharType="separate"/>
      </w:r>
      <w:r>
        <w:rPr>
          <w:noProof/>
        </w:rPr>
        <w:t>694</w:t>
      </w:r>
      <w:r>
        <w:rPr>
          <w:noProof/>
        </w:rPr>
        <w:fldChar w:fldCharType="end"/>
      </w:r>
    </w:p>
    <w:p w14:paraId="68925E29" w14:textId="12A421A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21.9.2.1</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_Toc218669379 \h </w:instrText>
      </w:r>
      <w:r>
        <w:rPr>
          <w:noProof/>
        </w:rPr>
      </w:r>
      <w:r>
        <w:rPr>
          <w:noProof/>
        </w:rPr>
        <w:fldChar w:fldCharType="separate"/>
      </w:r>
      <w:r>
        <w:rPr>
          <w:noProof/>
        </w:rPr>
        <w:t>695</w:t>
      </w:r>
      <w:r>
        <w:rPr>
          <w:noProof/>
        </w:rPr>
        <w:fldChar w:fldCharType="end"/>
      </w:r>
    </w:p>
    <w:p w14:paraId="5233475A" w14:textId="367D083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21.9.2.2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_Toc218669380 \h </w:instrText>
      </w:r>
      <w:r>
        <w:rPr>
          <w:noProof/>
        </w:rPr>
      </w:r>
      <w:r>
        <w:rPr>
          <w:noProof/>
        </w:rPr>
        <w:fldChar w:fldCharType="separate"/>
      </w:r>
      <w:r>
        <w:rPr>
          <w:noProof/>
        </w:rPr>
        <w:t>695</w:t>
      </w:r>
      <w:r>
        <w:rPr>
          <w:noProof/>
        </w:rPr>
        <w:fldChar w:fldCharType="end"/>
      </w:r>
    </w:p>
    <w:p w14:paraId="14451639" w14:textId="4C74BD5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21.10</w:t>
      </w:r>
      <w:r>
        <w:rPr>
          <w:rFonts w:asciiTheme="minorHAnsi" w:eastAsiaTheme="minorEastAsia" w:hAnsiTheme="minorHAnsi" w:cstheme="minorBidi"/>
          <w:noProof/>
          <w:kern w:val="2"/>
          <w:sz w:val="24"/>
          <w:szCs w:val="24"/>
          <w:lang w:eastAsia="en-GB"/>
          <w14:ligatures w14:val="standardContextual"/>
        </w:rPr>
        <w:tab/>
      </w:r>
      <w:r>
        <w:rPr>
          <w:noProof/>
        </w:rPr>
        <w:t>Resource Management</w:t>
      </w:r>
      <w:r>
        <w:rPr>
          <w:noProof/>
        </w:rPr>
        <w:tab/>
      </w:r>
      <w:r>
        <w:rPr>
          <w:noProof/>
        </w:rPr>
        <w:fldChar w:fldCharType="begin"/>
      </w:r>
      <w:r>
        <w:rPr>
          <w:noProof/>
        </w:rPr>
        <w:instrText xml:space="preserve"> PAGEREF _Toc218669381 \h </w:instrText>
      </w:r>
      <w:r>
        <w:rPr>
          <w:noProof/>
        </w:rPr>
      </w:r>
      <w:r>
        <w:rPr>
          <w:noProof/>
        </w:rPr>
        <w:fldChar w:fldCharType="separate"/>
      </w:r>
      <w:r>
        <w:rPr>
          <w:noProof/>
        </w:rPr>
        <w:t>700</w:t>
      </w:r>
      <w:r>
        <w:rPr>
          <w:noProof/>
        </w:rPr>
        <w:fldChar w:fldCharType="end"/>
      </w:r>
    </w:p>
    <w:p w14:paraId="397249F8" w14:textId="18F40B3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_Toc218669382 \h </w:instrText>
      </w:r>
      <w:r>
        <w:rPr>
          <w:noProof/>
        </w:rPr>
      </w:r>
      <w:r>
        <w:rPr>
          <w:noProof/>
        </w:rPr>
        <w:fldChar w:fldCharType="separate"/>
      </w:r>
      <w:r>
        <w:rPr>
          <w:noProof/>
        </w:rPr>
        <w:t>700</w:t>
      </w:r>
      <w:r>
        <w:rPr>
          <w:noProof/>
        </w:rPr>
        <w:fldChar w:fldCharType="end"/>
      </w:r>
    </w:p>
    <w:p w14:paraId="708C90F3" w14:textId="6B5FA6B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21.3.2</w:t>
      </w:r>
      <w:r>
        <w:rPr>
          <w:rFonts w:asciiTheme="minorHAnsi" w:eastAsiaTheme="minorEastAsia" w:hAnsiTheme="minorHAnsi" w:cstheme="minorBidi"/>
          <w:noProof/>
          <w:kern w:val="2"/>
          <w:sz w:val="24"/>
          <w:szCs w:val="24"/>
          <w:lang w:eastAsia="en-GB"/>
          <w14:ligatures w14:val="standardContextual"/>
        </w:rPr>
        <w:tab/>
      </w:r>
      <w:r>
        <w:rPr>
          <w:noProof/>
        </w:rPr>
        <w:t>Process in the GMSC</w:t>
      </w:r>
      <w:r>
        <w:rPr>
          <w:noProof/>
        </w:rPr>
        <w:tab/>
      </w:r>
      <w:r>
        <w:rPr>
          <w:noProof/>
        </w:rPr>
        <w:fldChar w:fldCharType="begin"/>
      </w:r>
      <w:r>
        <w:rPr>
          <w:noProof/>
        </w:rPr>
        <w:instrText xml:space="preserve"> PAGEREF _Toc218669383 \h </w:instrText>
      </w:r>
      <w:r>
        <w:rPr>
          <w:noProof/>
        </w:rPr>
      </w:r>
      <w:r>
        <w:rPr>
          <w:noProof/>
        </w:rPr>
        <w:fldChar w:fldCharType="separate"/>
      </w:r>
      <w:r>
        <w:rPr>
          <w:noProof/>
        </w:rPr>
        <w:t>700</w:t>
      </w:r>
      <w:r>
        <w:rPr>
          <w:noProof/>
        </w:rPr>
        <w:fldChar w:fldCharType="end"/>
      </w:r>
    </w:p>
    <w:p w14:paraId="5BA19CA8" w14:textId="641D3EF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21.3.3</w:t>
      </w:r>
      <w:r>
        <w:rPr>
          <w:rFonts w:asciiTheme="minorHAnsi" w:eastAsiaTheme="minorEastAsia" w:hAnsiTheme="minorHAnsi" w:cstheme="minorBidi"/>
          <w:noProof/>
          <w:kern w:val="2"/>
          <w:sz w:val="24"/>
          <w:szCs w:val="24"/>
          <w:lang w:eastAsia="en-GB"/>
          <w14:ligatures w14:val="standardContextual"/>
        </w:rPr>
        <w:tab/>
      </w:r>
      <w:r>
        <w:rPr>
          <w:noProof/>
        </w:rPr>
        <w:t>Process in the VMSC</w:t>
      </w:r>
      <w:r>
        <w:rPr>
          <w:noProof/>
        </w:rPr>
        <w:tab/>
      </w:r>
      <w:r>
        <w:rPr>
          <w:noProof/>
        </w:rPr>
        <w:fldChar w:fldCharType="begin"/>
      </w:r>
      <w:r>
        <w:rPr>
          <w:noProof/>
        </w:rPr>
        <w:instrText xml:space="preserve"> PAGEREF _Toc218669384 \h </w:instrText>
      </w:r>
      <w:r>
        <w:rPr>
          <w:noProof/>
        </w:rPr>
      </w:r>
      <w:r>
        <w:rPr>
          <w:noProof/>
        </w:rPr>
        <w:fldChar w:fldCharType="separate"/>
      </w:r>
      <w:r>
        <w:rPr>
          <w:noProof/>
        </w:rPr>
        <w:t>700</w:t>
      </w:r>
      <w:r>
        <w:rPr>
          <w:noProof/>
        </w:rPr>
        <w:fldChar w:fldCharType="end"/>
      </w:r>
    </w:p>
    <w:p w14:paraId="6203C5E6" w14:textId="64DBA1CF"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Supplementary services procedures</w:t>
      </w:r>
      <w:r>
        <w:rPr>
          <w:noProof/>
        </w:rPr>
        <w:tab/>
      </w:r>
      <w:r>
        <w:rPr>
          <w:noProof/>
        </w:rPr>
        <w:fldChar w:fldCharType="begin"/>
      </w:r>
      <w:r>
        <w:rPr>
          <w:noProof/>
        </w:rPr>
        <w:instrText xml:space="preserve"> PAGEREF _Toc218669385 \h </w:instrText>
      </w:r>
      <w:r>
        <w:rPr>
          <w:noProof/>
        </w:rPr>
      </w:r>
      <w:r>
        <w:rPr>
          <w:noProof/>
        </w:rPr>
        <w:fldChar w:fldCharType="separate"/>
      </w:r>
      <w:r>
        <w:rPr>
          <w:noProof/>
        </w:rPr>
        <w:t>703</w:t>
      </w:r>
      <w:r>
        <w:rPr>
          <w:noProof/>
        </w:rPr>
        <w:fldChar w:fldCharType="end"/>
      </w:r>
    </w:p>
    <w:p w14:paraId="45CC05D6" w14:textId="6F7537C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Supplementary service co-ordinator processes</w:t>
      </w:r>
      <w:r>
        <w:rPr>
          <w:noProof/>
        </w:rPr>
        <w:tab/>
      </w:r>
      <w:r>
        <w:rPr>
          <w:noProof/>
        </w:rPr>
        <w:fldChar w:fldCharType="begin"/>
      </w:r>
      <w:r>
        <w:rPr>
          <w:noProof/>
        </w:rPr>
        <w:instrText xml:space="preserve"> PAGEREF _Toc218669386 \h </w:instrText>
      </w:r>
      <w:r>
        <w:rPr>
          <w:noProof/>
        </w:rPr>
      </w:r>
      <w:r>
        <w:rPr>
          <w:noProof/>
        </w:rPr>
        <w:fldChar w:fldCharType="separate"/>
      </w:r>
      <w:r>
        <w:rPr>
          <w:noProof/>
        </w:rPr>
        <w:t>703</w:t>
      </w:r>
      <w:r>
        <w:rPr>
          <w:noProof/>
        </w:rPr>
        <w:fldChar w:fldCharType="end"/>
      </w:r>
    </w:p>
    <w:p w14:paraId="3F08B131" w14:textId="064571C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Supplementary service co-ordinator process for the MSC</w:t>
      </w:r>
      <w:r>
        <w:rPr>
          <w:noProof/>
        </w:rPr>
        <w:tab/>
      </w:r>
      <w:r>
        <w:rPr>
          <w:noProof/>
        </w:rPr>
        <w:fldChar w:fldCharType="begin"/>
      </w:r>
      <w:r>
        <w:rPr>
          <w:noProof/>
        </w:rPr>
        <w:instrText xml:space="preserve"> PAGEREF _Toc218669387 \h </w:instrText>
      </w:r>
      <w:r>
        <w:rPr>
          <w:noProof/>
        </w:rPr>
      </w:r>
      <w:r>
        <w:rPr>
          <w:noProof/>
        </w:rPr>
        <w:fldChar w:fldCharType="separate"/>
      </w:r>
      <w:r>
        <w:rPr>
          <w:noProof/>
        </w:rPr>
        <w:t>703</w:t>
      </w:r>
      <w:r>
        <w:rPr>
          <w:noProof/>
        </w:rPr>
        <w:fldChar w:fldCharType="end"/>
      </w:r>
    </w:p>
    <w:p w14:paraId="4B828575" w14:textId="6D153BE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_Toc218669388 \h </w:instrText>
      </w:r>
      <w:r>
        <w:rPr>
          <w:noProof/>
        </w:rPr>
      </w:r>
      <w:r>
        <w:rPr>
          <w:noProof/>
        </w:rPr>
        <w:fldChar w:fldCharType="separate"/>
      </w:r>
      <w:r>
        <w:rPr>
          <w:noProof/>
        </w:rPr>
        <w:t>703</w:t>
      </w:r>
      <w:r>
        <w:rPr>
          <w:noProof/>
        </w:rPr>
        <w:fldChar w:fldCharType="end"/>
      </w:r>
    </w:p>
    <w:p w14:paraId="6946BF7B" w14:textId="113D4EB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Functional supplementary service co-ordinator process for the HLR</w:t>
      </w:r>
      <w:r>
        <w:rPr>
          <w:noProof/>
        </w:rPr>
        <w:tab/>
      </w:r>
      <w:r>
        <w:rPr>
          <w:noProof/>
        </w:rPr>
        <w:fldChar w:fldCharType="begin"/>
      </w:r>
      <w:r>
        <w:rPr>
          <w:noProof/>
        </w:rPr>
        <w:instrText xml:space="preserve"> PAGEREF _Toc218669389 \h </w:instrText>
      </w:r>
      <w:r>
        <w:rPr>
          <w:noProof/>
        </w:rPr>
      </w:r>
      <w:r>
        <w:rPr>
          <w:noProof/>
        </w:rPr>
        <w:fldChar w:fldCharType="separate"/>
      </w:r>
      <w:r>
        <w:rPr>
          <w:noProof/>
        </w:rPr>
        <w:t>703</w:t>
      </w:r>
      <w:r>
        <w:rPr>
          <w:noProof/>
        </w:rPr>
        <w:fldChar w:fldCharType="end"/>
      </w:r>
    </w:p>
    <w:p w14:paraId="5A2CB3B0" w14:textId="1BBEA6F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Call completion supplementary service co-ordinator process for the HLR</w:t>
      </w:r>
      <w:r>
        <w:rPr>
          <w:noProof/>
        </w:rPr>
        <w:tab/>
      </w:r>
      <w:r>
        <w:rPr>
          <w:noProof/>
        </w:rPr>
        <w:fldChar w:fldCharType="begin"/>
      </w:r>
      <w:r>
        <w:rPr>
          <w:noProof/>
        </w:rPr>
        <w:instrText xml:space="preserve"> PAGEREF _Toc218669390 \h </w:instrText>
      </w:r>
      <w:r>
        <w:rPr>
          <w:noProof/>
        </w:rPr>
      </w:r>
      <w:r>
        <w:rPr>
          <w:noProof/>
        </w:rPr>
        <w:fldChar w:fldCharType="separate"/>
      </w:r>
      <w:r>
        <w:rPr>
          <w:noProof/>
        </w:rPr>
        <w:t>703</w:t>
      </w:r>
      <w:r>
        <w:rPr>
          <w:noProof/>
        </w:rPr>
        <w:fldChar w:fldCharType="end"/>
      </w:r>
    </w:p>
    <w:p w14:paraId="7FF65740" w14:textId="6E56543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_Toc218669391 \h </w:instrText>
      </w:r>
      <w:r>
        <w:rPr>
          <w:noProof/>
        </w:rPr>
      </w:r>
      <w:r>
        <w:rPr>
          <w:noProof/>
        </w:rPr>
        <w:fldChar w:fldCharType="separate"/>
      </w:r>
      <w:r>
        <w:rPr>
          <w:noProof/>
        </w:rPr>
        <w:t>708</w:t>
      </w:r>
      <w:r>
        <w:rPr>
          <w:noProof/>
        </w:rPr>
        <w:fldChar w:fldCharType="end"/>
      </w:r>
    </w:p>
    <w:p w14:paraId="287E3D2B" w14:textId="79092E2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_Toc218669392 \h </w:instrText>
      </w:r>
      <w:r>
        <w:rPr>
          <w:noProof/>
        </w:rPr>
      </w:r>
      <w:r>
        <w:rPr>
          <w:noProof/>
        </w:rPr>
        <w:fldChar w:fldCharType="separate"/>
      </w:r>
      <w:r>
        <w:rPr>
          <w:noProof/>
        </w:rPr>
        <w:t>708</w:t>
      </w:r>
      <w:r>
        <w:rPr>
          <w:noProof/>
        </w:rPr>
        <w:fldChar w:fldCharType="end"/>
      </w:r>
    </w:p>
    <w:p w14:paraId="0DFD6B79" w14:textId="33DA0D9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_Toc218669393 \h </w:instrText>
      </w:r>
      <w:r>
        <w:rPr>
          <w:noProof/>
        </w:rPr>
      </w:r>
      <w:r>
        <w:rPr>
          <w:noProof/>
        </w:rPr>
        <w:fldChar w:fldCharType="separate"/>
      </w:r>
      <w:r>
        <w:rPr>
          <w:noProof/>
        </w:rPr>
        <w:t>709</w:t>
      </w:r>
      <w:r>
        <w:rPr>
          <w:noProof/>
        </w:rPr>
        <w:fldChar w:fldCharType="end"/>
      </w:r>
    </w:p>
    <w:p w14:paraId="4E10B40F" w14:textId="0F612BF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_Toc218669394 \h </w:instrText>
      </w:r>
      <w:r>
        <w:rPr>
          <w:noProof/>
        </w:rPr>
      </w:r>
      <w:r>
        <w:rPr>
          <w:noProof/>
        </w:rPr>
        <w:fldChar w:fldCharType="separate"/>
      </w:r>
      <w:r>
        <w:rPr>
          <w:noProof/>
        </w:rPr>
        <w:t>709</w:t>
      </w:r>
      <w:r>
        <w:rPr>
          <w:noProof/>
        </w:rPr>
        <w:fldChar w:fldCharType="end"/>
      </w:r>
    </w:p>
    <w:p w14:paraId="71D878A4" w14:textId="6CA937E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_Toc218669395 \h </w:instrText>
      </w:r>
      <w:r>
        <w:rPr>
          <w:noProof/>
        </w:rPr>
      </w:r>
      <w:r>
        <w:rPr>
          <w:noProof/>
        </w:rPr>
        <w:fldChar w:fldCharType="separate"/>
      </w:r>
      <w:r>
        <w:rPr>
          <w:noProof/>
        </w:rPr>
        <w:t>709</w:t>
      </w:r>
      <w:r>
        <w:rPr>
          <w:noProof/>
        </w:rPr>
        <w:fldChar w:fldCharType="end"/>
      </w:r>
    </w:p>
    <w:p w14:paraId="18991993" w14:textId="52EF387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Erasure procedure</w:t>
      </w:r>
      <w:r>
        <w:rPr>
          <w:noProof/>
        </w:rPr>
        <w:tab/>
      </w:r>
      <w:r>
        <w:rPr>
          <w:noProof/>
        </w:rPr>
        <w:fldChar w:fldCharType="begin"/>
      </w:r>
      <w:r>
        <w:rPr>
          <w:noProof/>
        </w:rPr>
        <w:instrText xml:space="preserve"> PAGEREF _Toc218669396 \h </w:instrText>
      </w:r>
      <w:r>
        <w:rPr>
          <w:noProof/>
        </w:rPr>
      </w:r>
      <w:r>
        <w:rPr>
          <w:noProof/>
        </w:rPr>
        <w:fldChar w:fldCharType="separate"/>
      </w:r>
      <w:r>
        <w:rPr>
          <w:noProof/>
        </w:rPr>
        <w:t>715</w:t>
      </w:r>
      <w:r>
        <w:rPr>
          <w:noProof/>
        </w:rPr>
        <w:fldChar w:fldCharType="end"/>
      </w:r>
    </w:p>
    <w:p w14:paraId="4476E8C1" w14:textId="315A6CB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_Toc218669397 \h </w:instrText>
      </w:r>
      <w:r>
        <w:rPr>
          <w:noProof/>
        </w:rPr>
      </w:r>
      <w:r>
        <w:rPr>
          <w:noProof/>
        </w:rPr>
        <w:fldChar w:fldCharType="separate"/>
      </w:r>
      <w:r>
        <w:rPr>
          <w:noProof/>
        </w:rPr>
        <w:t>715</w:t>
      </w:r>
      <w:r>
        <w:rPr>
          <w:noProof/>
        </w:rPr>
        <w:fldChar w:fldCharType="end"/>
      </w:r>
    </w:p>
    <w:p w14:paraId="20CC117A" w14:textId="22530F7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_Toc218669398 \h </w:instrText>
      </w:r>
      <w:r>
        <w:rPr>
          <w:noProof/>
        </w:rPr>
      </w:r>
      <w:r>
        <w:rPr>
          <w:noProof/>
        </w:rPr>
        <w:fldChar w:fldCharType="separate"/>
      </w:r>
      <w:r>
        <w:rPr>
          <w:noProof/>
        </w:rPr>
        <w:t>716</w:t>
      </w:r>
      <w:r>
        <w:rPr>
          <w:noProof/>
        </w:rPr>
        <w:fldChar w:fldCharType="end"/>
      </w:r>
    </w:p>
    <w:p w14:paraId="4FC7353C" w14:textId="087C401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_Toc218669399 \h </w:instrText>
      </w:r>
      <w:r>
        <w:rPr>
          <w:noProof/>
        </w:rPr>
      </w:r>
      <w:r>
        <w:rPr>
          <w:noProof/>
        </w:rPr>
        <w:fldChar w:fldCharType="separate"/>
      </w:r>
      <w:r>
        <w:rPr>
          <w:noProof/>
        </w:rPr>
        <w:t>716</w:t>
      </w:r>
      <w:r>
        <w:rPr>
          <w:noProof/>
        </w:rPr>
        <w:fldChar w:fldCharType="end"/>
      </w:r>
    </w:p>
    <w:p w14:paraId="28521651" w14:textId="19B6B31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22.3.4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_Toc218669400 \h </w:instrText>
      </w:r>
      <w:r>
        <w:rPr>
          <w:noProof/>
        </w:rPr>
      </w:r>
      <w:r>
        <w:rPr>
          <w:noProof/>
        </w:rPr>
        <w:fldChar w:fldCharType="separate"/>
      </w:r>
      <w:r>
        <w:rPr>
          <w:noProof/>
        </w:rPr>
        <w:t>716</w:t>
      </w:r>
      <w:r>
        <w:rPr>
          <w:noProof/>
        </w:rPr>
        <w:fldChar w:fldCharType="end"/>
      </w:r>
    </w:p>
    <w:p w14:paraId="702EDAE5" w14:textId="73DD902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22.4</w:t>
      </w:r>
      <w:r>
        <w:rPr>
          <w:rFonts w:asciiTheme="minorHAnsi" w:eastAsiaTheme="minorEastAsia" w:hAnsiTheme="minorHAnsi" w:cstheme="minorBidi"/>
          <w:noProof/>
          <w:kern w:val="2"/>
          <w:sz w:val="24"/>
          <w:szCs w:val="24"/>
          <w:lang w:eastAsia="en-GB"/>
          <w14:ligatures w14:val="standardContextual"/>
        </w:rPr>
        <w:tab/>
      </w:r>
      <w:r>
        <w:rPr>
          <w:noProof/>
        </w:rPr>
        <w:t>Activation procedure</w:t>
      </w:r>
      <w:r>
        <w:rPr>
          <w:noProof/>
        </w:rPr>
        <w:tab/>
      </w:r>
      <w:r>
        <w:rPr>
          <w:noProof/>
        </w:rPr>
        <w:fldChar w:fldCharType="begin"/>
      </w:r>
      <w:r>
        <w:rPr>
          <w:noProof/>
        </w:rPr>
        <w:instrText xml:space="preserve"> PAGEREF _Toc218669401 \h </w:instrText>
      </w:r>
      <w:r>
        <w:rPr>
          <w:noProof/>
        </w:rPr>
      </w:r>
      <w:r>
        <w:rPr>
          <w:noProof/>
        </w:rPr>
        <w:fldChar w:fldCharType="separate"/>
      </w:r>
      <w:r>
        <w:rPr>
          <w:noProof/>
        </w:rPr>
        <w:t>716</w:t>
      </w:r>
      <w:r>
        <w:rPr>
          <w:noProof/>
        </w:rPr>
        <w:fldChar w:fldCharType="end"/>
      </w:r>
    </w:p>
    <w:p w14:paraId="5090693E" w14:textId="07B14C1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_Toc218669402 \h </w:instrText>
      </w:r>
      <w:r>
        <w:rPr>
          <w:noProof/>
        </w:rPr>
      </w:r>
      <w:r>
        <w:rPr>
          <w:noProof/>
        </w:rPr>
        <w:fldChar w:fldCharType="separate"/>
      </w:r>
      <w:r>
        <w:rPr>
          <w:noProof/>
        </w:rPr>
        <w:t>716</w:t>
      </w:r>
      <w:r>
        <w:rPr>
          <w:noProof/>
        </w:rPr>
        <w:fldChar w:fldCharType="end"/>
      </w:r>
    </w:p>
    <w:p w14:paraId="4F2258A6" w14:textId="7CB2D21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_Toc218669403 \h </w:instrText>
      </w:r>
      <w:r>
        <w:rPr>
          <w:noProof/>
        </w:rPr>
      </w:r>
      <w:r>
        <w:rPr>
          <w:noProof/>
        </w:rPr>
        <w:fldChar w:fldCharType="separate"/>
      </w:r>
      <w:r>
        <w:rPr>
          <w:noProof/>
        </w:rPr>
        <w:t>717</w:t>
      </w:r>
      <w:r>
        <w:rPr>
          <w:noProof/>
        </w:rPr>
        <w:fldChar w:fldCharType="end"/>
      </w:r>
    </w:p>
    <w:p w14:paraId="73AFAC12" w14:textId="7C7DA52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_Toc218669404 \h </w:instrText>
      </w:r>
      <w:r>
        <w:rPr>
          <w:noProof/>
        </w:rPr>
      </w:r>
      <w:r>
        <w:rPr>
          <w:noProof/>
        </w:rPr>
        <w:fldChar w:fldCharType="separate"/>
      </w:r>
      <w:r>
        <w:rPr>
          <w:noProof/>
        </w:rPr>
        <w:t>718</w:t>
      </w:r>
      <w:r>
        <w:rPr>
          <w:noProof/>
        </w:rPr>
        <w:fldChar w:fldCharType="end"/>
      </w:r>
    </w:p>
    <w:p w14:paraId="35693197" w14:textId="139A6B2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22.4.4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_Toc218669405 \h </w:instrText>
      </w:r>
      <w:r>
        <w:rPr>
          <w:noProof/>
        </w:rPr>
      </w:r>
      <w:r>
        <w:rPr>
          <w:noProof/>
        </w:rPr>
        <w:fldChar w:fldCharType="separate"/>
      </w:r>
      <w:r>
        <w:rPr>
          <w:noProof/>
        </w:rPr>
        <w:t>718</w:t>
      </w:r>
      <w:r>
        <w:rPr>
          <w:noProof/>
        </w:rPr>
        <w:fldChar w:fldCharType="end"/>
      </w:r>
    </w:p>
    <w:p w14:paraId="1FA03BDC" w14:textId="5223AD4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Deactivation procedure</w:t>
      </w:r>
      <w:r>
        <w:rPr>
          <w:noProof/>
        </w:rPr>
        <w:tab/>
      </w:r>
      <w:r>
        <w:rPr>
          <w:noProof/>
        </w:rPr>
        <w:fldChar w:fldCharType="begin"/>
      </w:r>
      <w:r>
        <w:rPr>
          <w:noProof/>
        </w:rPr>
        <w:instrText xml:space="preserve"> PAGEREF _Toc218669406 \h </w:instrText>
      </w:r>
      <w:r>
        <w:rPr>
          <w:noProof/>
        </w:rPr>
      </w:r>
      <w:r>
        <w:rPr>
          <w:noProof/>
        </w:rPr>
        <w:fldChar w:fldCharType="separate"/>
      </w:r>
      <w:r>
        <w:rPr>
          <w:noProof/>
        </w:rPr>
        <w:t>724</w:t>
      </w:r>
      <w:r>
        <w:rPr>
          <w:noProof/>
        </w:rPr>
        <w:fldChar w:fldCharType="end"/>
      </w:r>
    </w:p>
    <w:p w14:paraId="61251DC5" w14:textId="1C0C217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_Toc218669407 \h </w:instrText>
      </w:r>
      <w:r>
        <w:rPr>
          <w:noProof/>
        </w:rPr>
      </w:r>
      <w:r>
        <w:rPr>
          <w:noProof/>
        </w:rPr>
        <w:fldChar w:fldCharType="separate"/>
      </w:r>
      <w:r>
        <w:rPr>
          <w:noProof/>
        </w:rPr>
        <w:t>724</w:t>
      </w:r>
      <w:r>
        <w:rPr>
          <w:noProof/>
        </w:rPr>
        <w:fldChar w:fldCharType="end"/>
      </w:r>
    </w:p>
    <w:p w14:paraId="67F3E6E8" w14:textId="23A9D6F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22.5.2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_Toc218669408 \h </w:instrText>
      </w:r>
      <w:r>
        <w:rPr>
          <w:noProof/>
        </w:rPr>
      </w:r>
      <w:r>
        <w:rPr>
          <w:noProof/>
        </w:rPr>
        <w:fldChar w:fldCharType="separate"/>
      </w:r>
      <w:r>
        <w:rPr>
          <w:noProof/>
        </w:rPr>
        <w:t>725</w:t>
      </w:r>
      <w:r>
        <w:rPr>
          <w:noProof/>
        </w:rPr>
        <w:fldChar w:fldCharType="end"/>
      </w:r>
    </w:p>
    <w:p w14:paraId="12EE320B" w14:textId="54D2B51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22.5.3</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_Toc218669409 \h </w:instrText>
      </w:r>
      <w:r>
        <w:rPr>
          <w:noProof/>
        </w:rPr>
      </w:r>
      <w:r>
        <w:rPr>
          <w:noProof/>
        </w:rPr>
        <w:fldChar w:fldCharType="separate"/>
      </w:r>
      <w:r>
        <w:rPr>
          <w:noProof/>
        </w:rPr>
        <w:t>725</w:t>
      </w:r>
      <w:r>
        <w:rPr>
          <w:noProof/>
        </w:rPr>
        <w:fldChar w:fldCharType="end"/>
      </w:r>
    </w:p>
    <w:p w14:paraId="570288B7" w14:textId="6284485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22.5.4</w:t>
      </w:r>
      <w:r>
        <w:rPr>
          <w:rFonts w:asciiTheme="minorHAnsi" w:eastAsiaTheme="minorEastAsia" w:hAnsiTheme="minorHAnsi" w:cstheme="minorBidi"/>
          <w:noProof/>
          <w:kern w:val="2"/>
          <w:sz w:val="24"/>
          <w:szCs w:val="24"/>
          <w:lang w:eastAsia="en-GB"/>
          <w14:ligatures w14:val="standardContextual"/>
        </w:rPr>
        <w:tab/>
      </w:r>
      <w:r>
        <w:rPr>
          <w:noProof/>
        </w:rPr>
        <w:t>Procedures in the HLR</w:t>
      </w:r>
      <w:r>
        <w:rPr>
          <w:noProof/>
        </w:rPr>
        <w:tab/>
      </w:r>
      <w:r>
        <w:rPr>
          <w:noProof/>
        </w:rPr>
        <w:fldChar w:fldCharType="begin"/>
      </w:r>
      <w:r>
        <w:rPr>
          <w:noProof/>
        </w:rPr>
        <w:instrText xml:space="preserve"> PAGEREF _Toc218669410 \h </w:instrText>
      </w:r>
      <w:r>
        <w:rPr>
          <w:noProof/>
        </w:rPr>
      </w:r>
      <w:r>
        <w:rPr>
          <w:noProof/>
        </w:rPr>
        <w:fldChar w:fldCharType="separate"/>
      </w:r>
      <w:r>
        <w:rPr>
          <w:noProof/>
        </w:rPr>
        <w:t>725</w:t>
      </w:r>
      <w:r>
        <w:rPr>
          <w:noProof/>
        </w:rPr>
        <w:fldChar w:fldCharType="end"/>
      </w:r>
    </w:p>
    <w:p w14:paraId="1743C194" w14:textId="15F4795E"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22.6</w:t>
      </w:r>
      <w:r>
        <w:rPr>
          <w:rFonts w:asciiTheme="minorHAnsi" w:eastAsiaTheme="minorEastAsia" w:hAnsiTheme="minorHAnsi" w:cstheme="minorBidi"/>
          <w:noProof/>
          <w:kern w:val="2"/>
          <w:sz w:val="24"/>
          <w:szCs w:val="24"/>
          <w:lang w:eastAsia="en-GB"/>
          <w14:ligatures w14:val="standardContextual"/>
        </w:rPr>
        <w:tab/>
      </w:r>
      <w:r>
        <w:rPr>
          <w:noProof/>
        </w:rPr>
        <w:t>Interrogation procedure</w:t>
      </w:r>
      <w:r>
        <w:rPr>
          <w:noProof/>
        </w:rPr>
        <w:tab/>
      </w:r>
      <w:r>
        <w:rPr>
          <w:noProof/>
        </w:rPr>
        <w:fldChar w:fldCharType="begin"/>
      </w:r>
      <w:r>
        <w:rPr>
          <w:noProof/>
        </w:rPr>
        <w:instrText xml:space="preserve"> PAGEREF _Toc218669411 \h </w:instrText>
      </w:r>
      <w:r>
        <w:rPr>
          <w:noProof/>
        </w:rPr>
      </w:r>
      <w:r>
        <w:rPr>
          <w:noProof/>
        </w:rPr>
        <w:fldChar w:fldCharType="separate"/>
      </w:r>
      <w:r>
        <w:rPr>
          <w:noProof/>
        </w:rPr>
        <w:t>725</w:t>
      </w:r>
      <w:r>
        <w:rPr>
          <w:noProof/>
        </w:rPr>
        <w:fldChar w:fldCharType="end"/>
      </w:r>
    </w:p>
    <w:p w14:paraId="1D66103A" w14:textId="0075A09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_Toc218669412 \h </w:instrText>
      </w:r>
      <w:r>
        <w:rPr>
          <w:noProof/>
        </w:rPr>
      </w:r>
      <w:r>
        <w:rPr>
          <w:noProof/>
        </w:rPr>
        <w:fldChar w:fldCharType="separate"/>
      </w:r>
      <w:r>
        <w:rPr>
          <w:noProof/>
        </w:rPr>
        <w:t>725</w:t>
      </w:r>
      <w:r>
        <w:rPr>
          <w:noProof/>
        </w:rPr>
        <w:fldChar w:fldCharType="end"/>
      </w:r>
    </w:p>
    <w:p w14:paraId="6F894328" w14:textId="5723F57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22.6.2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_Toc218669413 \h </w:instrText>
      </w:r>
      <w:r>
        <w:rPr>
          <w:noProof/>
        </w:rPr>
      </w:r>
      <w:r>
        <w:rPr>
          <w:noProof/>
        </w:rPr>
        <w:fldChar w:fldCharType="separate"/>
      </w:r>
      <w:r>
        <w:rPr>
          <w:noProof/>
        </w:rPr>
        <w:t>726</w:t>
      </w:r>
      <w:r>
        <w:rPr>
          <w:noProof/>
        </w:rPr>
        <w:fldChar w:fldCharType="end"/>
      </w:r>
    </w:p>
    <w:p w14:paraId="7FE2374F" w14:textId="72E738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22.6.3</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_Toc218669414 \h </w:instrText>
      </w:r>
      <w:r>
        <w:rPr>
          <w:noProof/>
        </w:rPr>
      </w:r>
      <w:r>
        <w:rPr>
          <w:noProof/>
        </w:rPr>
        <w:fldChar w:fldCharType="separate"/>
      </w:r>
      <w:r>
        <w:rPr>
          <w:noProof/>
        </w:rPr>
        <w:t>726</w:t>
      </w:r>
      <w:r>
        <w:rPr>
          <w:noProof/>
        </w:rPr>
        <w:fldChar w:fldCharType="end"/>
      </w:r>
    </w:p>
    <w:p w14:paraId="2470D38D" w14:textId="50C10D6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22.6.4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_Toc218669415 \h </w:instrText>
      </w:r>
      <w:r>
        <w:rPr>
          <w:noProof/>
        </w:rPr>
      </w:r>
      <w:r>
        <w:rPr>
          <w:noProof/>
        </w:rPr>
        <w:fldChar w:fldCharType="separate"/>
      </w:r>
      <w:r>
        <w:rPr>
          <w:noProof/>
        </w:rPr>
        <w:t>727</w:t>
      </w:r>
      <w:r>
        <w:rPr>
          <w:noProof/>
        </w:rPr>
        <w:fldChar w:fldCharType="end"/>
      </w:r>
    </w:p>
    <w:p w14:paraId="177099D3" w14:textId="6A0DEED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_Toc218669416 \h </w:instrText>
      </w:r>
      <w:r>
        <w:rPr>
          <w:noProof/>
        </w:rPr>
      </w:r>
      <w:r>
        <w:rPr>
          <w:noProof/>
        </w:rPr>
        <w:fldChar w:fldCharType="separate"/>
      </w:r>
      <w:r>
        <w:rPr>
          <w:noProof/>
        </w:rPr>
        <w:t>731</w:t>
      </w:r>
      <w:r>
        <w:rPr>
          <w:noProof/>
        </w:rPr>
        <w:fldChar w:fldCharType="end"/>
      </w:r>
    </w:p>
    <w:p w14:paraId="55C9DFB6" w14:textId="1E1F19F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22.8</w:t>
      </w:r>
      <w:r>
        <w:rPr>
          <w:rFonts w:asciiTheme="minorHAnsi" w:eastAsiaTheme="minorEastAsia" w:hAnsiTheme="minorHAnsi" w:cstheme="minorBidi"/>
          <w:noProof/>
          <w:kern w:val="2"/>
          <w:sz w:val="24"/>
          <w:szCs w:val="24"/>
          <w:lang w:eastAsia="en-GB"/>
          <w14:ligatures w14:val="standardContextual"/>
        </w:rPr>
        <w:tab/>
      </w:r>
      <w:r>
        <w:rPr>
          <w:noProof/>
        </w:rPr>
        <w:t>Password registration procedure</w:t>
      </w:r>
      <w:r>
        <w:rPr>
          <w:noProof/>
        </w:rPr>
        <w:tab/>
      </w:r>
      <w:r>
        <w:rPr>
          <w:noProof/>
        </w:rPr>
        <w:fldChar w:fldCharType="begin"/>
      </w:r>
      <w:r>
        <w:rPr>
          <w:noProof/>
        </w:rPr>
        <w:instrText xml:space="preserve"> PAGEREF _Toc218669417 \h </w:instrText>
      </w:r>
      <w:r>
        <w:rPr>
          <w:noProof/>
        </w:rPr>
      </w:r>
      <w:r>
        <w:rPr>
          <w:noProof/>
        </w:rPr>
        <w:fldChar w:fldCharType="separate"/>
      </w:r>
      <w:r>
        <w:rPr>
          <w:noProof/>
        </w:rPr>
        <w:t>732</w:t>
      </w:r>
      <w:r>
        <w:rPr>
          <w:noProof/>
        </w:rPr>
        <w:fldChar w:fldCharType="end"/>
      </w:r>
    </w:p>
    <w:p w14:paraId="3C981B77" w14:textId="1F0264C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_Toc218669418 \h </w:instrText>
      </w:r>
      <w:r>
        <w:rPr>
          <w:noProof/>
        </w:rPr>
      </w:r>
      <w:r>
        <w:rPr>
          <w:noProof/>
        </w:rPr>
        <w:fldChar w:fldCharType="separate"/>
      </w:r>
      <w:r>
        <w:rPr>
          <w:noProof/>
        </w:rPr>
        <w:t>732</w:t>
      </w:r>
      <w:r>
        <w:rPr>
          <w:noProof/>
        </w:rPr>
        <w:fldChar w:fldCharType="end"/>
      </w:r>
    </w:p>
    <w:p w14:paraId="32626F9C" w14:textId="2AD63A5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22.8.2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_Toc218669419 \h </w:instrText>
      </w:r>
      <w:r>
        <w:rPr>
          <w:noProof/>
        </w:rPr>
      </w:r>
      <w:r>
        <w:rPr>
          <w:noProof/>
        </w:rPr>
        <w:fldChar w:fldCharType="separate"/>
      </w:r>
      <w:r>
        <w:rPr>
          <w:noProof/>
        </w:rPr>
        <w:t>734</w:t>
      </w:r>
      <w:r>
        <w:rPr>
          <w:noProof/>
        </w:rPr>
        <w:fldChar w:fldCharType="end"/>
      </w:r>
    </w:p>
    <w:p w14:paraId="0560832D" w14:textId="7F0AE4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22.8.3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_Toc218669420 \h </w:instrText>
      </w:r>
      <w:r>
        <w:rPr>
          <w:noProof/>
        </w:rPr>
      </w:r>
      <w:r>
        <w:rPr>
          <w:noProof/>
        </w:rPr>
        <w:fldChar w:fldCharType="separate"/>
      </w:r>
      <w:r>
        <w:rPr>
          <w:noProof/>
        </w:rPr>
        <w:t>734</w:t>
      </w:r>
      <w:r>
        <w:rPr>
          <w:noProof/>
        </w:rPr>
        <w:fldChar w:fldCharType="end"/>
      </w:r>
    </w:p>
    <w:p w14:paraId="6294FE1B" w14:textId="431290D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22.8.4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_Toc218669421 \h </w:instrText>
      </w:r>
      <w:r>
        <w:rPr>
          <w:noProof/>
        </w:rPr>
      </w:r>
      <w:r>
        <w:rPr>
          <w:noProof/>
        </w:rPr>
        <w:fldChar w:fldCharType="separate"/>
      </w:r>
      <w:r>
        <w:rPr>
          <w:noProof/>
        </w:rPr>
        <w:t>734</w:t>
      </w:r>
      <w:r>
        <w:rPr>
          <w:noProof/>
        </w:rPr>
        <w:fldChar w:fldCharType="end"/>
      </w:r>
    </w:p>
    <w:p w14:paraId="08E54AD2" w14:textId="386CB8E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22.9</w:t>
      </w:r>
      <w:r>
        <w:rPr>
          <w:rFonts w:asciiTheme="minorHAnsi" w:eastAsiaTheme="minorEastAsia" w:hAnsiTheme="minorHAnsi" w:cstheme="minorBidi"/>
          <w:noProof/>
          <w:kern w:val="2"/>
          <w:sz w:val="24"/>
          <w:szCs w:val="24"/>
          <w:lang w:eastAsia="en-GB"/>
          <w14:ligatures w14:val="standardContextual"/>
        </w:rPr>
        <w:tab/>
      </w:r>
      <w:r>
        <w:rPr>
          <w:noProof/>
        </w:rPr>
        <w:t>Mobile Initiated USSD procedure</w:t>
      </w:r>
      <w:r>
        <w:rPr>
          <w:noProof/>
        </w:rPr>
        <w:tab/>
      </w:r>
      <w:r>
        <w:rPr>
          <w:noProof/>
        </w:rPr>
        <w:fldChar w:fldCharType="begin"/>
      </w:r>
      <w:r>
        <w:rPr>
          <w:noProof/>
        </w:rPr>
        <w:instrText xml:space="preserve"> PAGEREF _Toc218669422 \h </w:instrText>
      </w:r>
      <w:r>
        <w:rPr>
          <w:noProof/>
        </w:rPr>
      </w:r>
      <w:r>
        <w:rPr>
          <w:noProof/>
        </w:rPr>
        <w:fldChar w:fldCharType="separate"/>
      </w:r>
      <w:r>
        <w:rPr>
          <w:noProof/>
        </w:rPr>
        <w:t>737</w:t>
      </w:r>
      <w:r>
        <w:rPr>
          <w:noProof/>
        </w:rPr>
        <w:fldChar w:fldCharType="end"/>
      </w:r>
    </w:p>
    <w:p w14:paraId="5F741B2D" w14:textId="2136A7C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_Toc218669423 \h </w:instrText>
      </w:r>
      <w:r>
        <w:rPr>
          <w:noProof/>
        </w:rPr>
      </w:r>
      <w:r>
        <w:rPr>
          <w:noProof/>
        </w:rPr>
        <w:fldChar w:fldCharType="separate"/>
      </w:r>
      <w:r>
        <w:rPr>
          <w:noProof/>
        </w:rPr>
        <w:t>737</w:t>
      </w:r>
      <w:r>
        <w:rPr>
          <w:noProof/>
        </w:rPr>
        <w:fldChar w:fldCharType="end"/>
      </w:r>
    </w:p>
    <w:p w14:paraId="044372BB" w14:textId="1724EF2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22.9.2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_Toc218669424 \h </w:instrText>
      </w:r>
      <w:r>
        <w:rPr>
          <w:noProof/>
        </w:rPr>
      </w:r>
      <w:r>
        <w:rPr>
          <w:noProof/>
        </w:rPr>
        <w:fldChar w:fldCharType="separate"/>
      </w:r>
      <w:r>
        <w:rPr>
          <w:noProof/>
        </w:rPr>
        <w:t>737</w:t>
      </w:r>
      <w:r>
        <w:rPr>
          <w:noProof/>
        </w:rPr>
        <w:fldChar w:fldCharType="end"/>
      </w:r>
    </w:p>
    <w:p w14:paraId="2A951A32" w14:textId="4B2EEAC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22.9.3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_Toc218669425 \h </w:instrText>
      </w:r>
      <w:r>
        <w:rPr>
          <w:noProof/>
        </w:rPr>
      </w:r>
      <w:r>
        <w:rPr>
          <w:noProof/>
        </w:rPr>
        <w:fldChar w:fldCharType="separate"/>
      </w:r>
      <w:r>
        <w:rPr>
          <w:noProof/>
        </w:rPr>
        <w:t>737</w:t>
      </w:r>
      <w:r>
        <w:rPr>
          <w:noProof/>
        </w:rPr>
        <w:fldChar w:fldCharType="end"/>
      </w:r>
    </w:p>
    <w:p w14:paraId="351AB4B9" w14:textId="07F344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22.9.4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_Toc218669426 \h </w:instrText>
      </w:r>
      <w:r>
        <w:rPr>
          <w:noProof/>
        </w:rPr>
      </w:r>
      <w:r>
        <w:rPr>
          <w:noProof/>
        </w:rPr>
        <w:fldChar w:fldCharType="separate"/>
      </w:r>
      <w:r>
        <w:rPr>
          <w:noProof/>
        </w:rPr>
        <w:t>738</w:t>
      </w:r>
      <w:r>
        <w:rPr>
          <w:noProof/>
        </w:rPr>
        <w:fldChar w:fldCharType="end"/>
      </w:r>
    </w:p>
    <w:p w14:paraId="5C93FEC3" w14:textId="35C4763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22.9.5</w:t>
      </w:r>
      <w:r>
        <w:rPr>
          <w:rFonts w:asciiTheme="minorHAnsi" w:eastAsiaTheme="minorEastAsia" w:hAnsiTheme="minorHAnsi" w:cstheme="minorBidi"/>
          <w:noProof/>
          <w:kern w:val="2"/>
          <w:sz w:val="24"/>
          <w:szCs w:val="24"/>
          <w:lang w:eastAsia="en-GB"/>
          <w14:ligatures w14:val="standardContextual"/>
        </w:rPr>
        <w:tab/>
      </w:r>
      <w:r>
        <w:rPr>
          <w:noProof/>
        </w:rPr>
        <w:t>Procedures in the gsmSCF/secondary HLR</w:t>
      </w:r>
      <w:r>
        <w:rPr>
          <w:noProof/>
        </w:rPr>
        <w:tab/>
      </w:r>
      <w:r>
        <w:rPr>
          <w:noProof/>
        </w:rPr>
        <w:fldChar w:fldCharType="begin"/>
      </w:r>
      <w:r>
        <w:rPr>
          <w:noProof/>
        </w:rPr>
        <w:instrText xml:space="preserve"> PAGEREF _Toc218669427 \h </w:instrText>
      </w:r>
      <w:r>
        <w:rPr>
          <w:noProof/>
        </w:rPr>
      </w:r>
      <w:r>
        <w:rPr>
          <w:noProof/>
        </w:rPr>
        <w:fldChar w:fldCharType="separate"/>
      </w:r>
      <w:r>
        <w:rPr>
          <w:noProof/>
        </w:rPr>
        <w:t>738</w:t>
      </w:r>
      <w:r>
        <w:rPr>
          <w:noProof/>
        </w:rPr>
        <w:fldChar w:fldCharType="end"/>
      </w:r>
    </w:p>
    <w:p w14:paraId="34A16BB6" w14:textId="3427BBE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22.10</w:t>
      </w:r>
      <w:r>
        <w:rPr>
          <w:rFonts w:asciiTheme="minorHAnsi" w:eastAsiaTheme="minorEastAsia" w:hAnsiTheme="minorHAnsi" w:cstheme="minorBidi"/>
          <w:noProof/>
          <w:kern w:val="2"/>
          <w:sz w:val="24"/>
          <w:szCs w:val="24"/>
          <w:lang w:eastAsia="en-GB"/>
          <w14:ligatures w14:val="standardContextual"/>
        </w:rPr>
        <w:tab/>
      </w:r>
      <w:r>
        <w:rPr>
          <w:noProof/>
        </w:rPr>
        <w:t>Network initiated USSD procedure</w:t>
      </w:r>
      <w:r>
        <w:rPr>
          <w:noProof/>
        </w:rPr>
        <w:tab/>
      </w:r>
      <w:r>
        <w:rPr>
          <w:noProof/>
        </w:rPr>
        <w:fldChar w:fldCharType="begin"/>
      </w:r>
      <w:r>
        <w:rPr>
          <w:noProof/>
        </w:rPr>
        <w:instrText xml:space="preserve"> PAGEREF _Toc218669428 \h </w:instrText>
      </w:r>
      <w:r>
        <w:rPr>
          <w:noProof/>
        </w:rPr>
      </w:r>
      <w:r>
        <w:rPr>
          <w:noProof/>
        </w:rPr>
        <w:fldChar w:fldCharType="separate"/>
      </w:r>
      <w:r>
        <w:rPr>
          <w:noProof/>
        </w:rPr>
        <w:t>752</w:t>
      </w:r>
      <w:r>
        <w:rPr>
          <w:noProof/>
        </w:rPr>
        <w:fldChar w:fldCharType="end"/>
      </w:r>
    </w:p>
    <w:p w14:paraId="2FADFC09" w14:textId="748F3F4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_Toc218669429 \h </w:instrText>
      </w:r>
      <w:r>
        <w:rPr>
          <w:noProof/>
        </w:rPr>
      </w:r>
      <w:r>
        <w:rPr>
          <w:noProof/>
        </w:rPr>
        <w:fldChar w:fldCharType="separate"/>
      </w:r>
      <w:r>
        <w:rPr>
          <w:noProof/>
        </w:rPr>
        <w:t>752</w:t>
      </w:r>
      <w:r>
        <w:rPr>
          <w:noProof/>
        </w:rPr>
        <w:fldChar w:fldCharType="end"/>
      </w:r>
    </w:p>
    <w:p w14:paraId="40AAB3B8" w14:textId="0FB572F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22.10.2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_Toc218669430 \h </w:instrText>
      </w:r>
      <w:r>
        <w:rPr>
          <w:noProof/>
        </w:rPr>
      </w:r>
      <w:r>
        <w:rPr>
          <w:noProof/>
        </w:rPr>
        <w:fldChar w:fldCharType="separate"/>
      </w:r>
      <w:r>
        <w:rPr>
          <w:noProof/>
        </w:rPr>
        <w:t>752</w:t>
      </w:r>
      <w:r>
        <w:rPr>
          <w:noProof/>
        </w:rPr>
        <w:fldChar w:fldCharType="end"/>
      </w:r>
    </w:p>
    <w:p w14:paraId="6FBD7A80" w14:textId="7CFDB4F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22.10.3</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_Toc218669431 \h </w:instrText>
      </w:r>
      <w:r>
        <w:rPr>
          <w:noProof/>
        </w:rPr>
      </w:r>
      <w:r>
        <w:rPr>
          <w:noProof/>
        </w:rPr>
        <w:fldChar w:fldCharType="separate"/>
      </w:r>
      <w:r>
        <w:rPr>
          <w:noProof/>
        </w:rPr>
        <w:t>752</w:t>
      </w:r>
      <w:r>
        <w:rPr>
          <w:noProof/>
        </w:rPr>
        <w:fldChar w:fldCharType="end"/>
      </w:r>
    </w:p>
    <w:p w14:paraId="5311667A" w14:textId="5BA32C0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22.10.4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_Toc218669432 \h </w:instrText>
      </w:r>
      <w:r>
        <w:rPr>
          <w:noProof/>
        </w:rPr>
      </w:r>
      <w:r>
        <w:rPr>
          <w:noProof/>
        </w:rPr>
        <w:fldChar w:fldCharType="separate"/>
      </w:r>
      <w:r>
        <w:rPr>
          <w:noProof/>
        </w:rPr>
        <w:t>753</w:t>
      </w:r>
      <w:r>
        <w:rPr>
          <w:noProof/>
        </w:rPr>
        <w:fldChar w:fldCharType="end"/>
      </w:r>
    </w:p>
    <w:p w14:paraId="5D953866" w14:textId="4BC170C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22.10.5</w:t>
      </w:r>
      <w:r>
        <w:rPr>
          <w:rFonts w:asciiTheme="minorHAnsi" w:eastAsiaTheme="minorEastAsia" w:hAnsiTheme="minorHAnsi" w:cstheme="minorBidi"/>
          <w:noProof/>
          <w:kern w:val="2"/>
          <w:sz w:val="24"/>
          <w:szCs w:val="24"/>
          <w:lang w:eastAsia="en-GB"/>
          <w14:ligatures w14:val="standardContextual"/>
        </w:rPr>
        <w:tab/>
      </w:r>
      <w:r>
        <w:rPr>
          <w:noProof/>
        </w:rPr>
        <w:t>Procedure in the gsmSCF or secondary HLR</w:t>
      </w:r>
      <w:r>
        <w:rPr>
          <w:noProof/>
        </w:rPr>
        <w:tab/>
      </w:r>
      <w:r>
        <w:rPr>
          <w:noProof/>
        </w:rPr>
        <w:fldChar w:fldCharType="begin"/>
      </w:r>
      <w:r>
        <w:rPr>
          <w:noProof/>
        </w:rPr>
        <w:instrText xml:space="preserve"> PAGEREF _Toc218669433 \h </w:instrText>
      </w:r>
      <w:r>
        <w:rPr>
          <w:noProof/>
        </w:rPr>
      </w:r>
      <w:r>
        <w:rPr>
          <w:noProof/>
        </w:rPr>
        <w:fldChar w:fldCharType="separate"/>
      </w:r>
      <w:r>
        <w:rPr>
          <w:noProof/>
        </w:rPr>
        <w:t>753</w:t>
      </w:r>
      <w:r>
        <w:rPr>
          <w:noProof/>
        </w:rPr>
        <w:fldChar w:fldCharType="end"/>
      </w:r>
    </w:p>
    <w:p w14:paraId="40A19857" w14:textId="785FAFA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Common macros for clause 22</w:t>
      </w:r>
      <w:r>
        <w:rPr>
          <w:noProof/>
        </w:rPr>
        <w:tab/>
      </w:r>
      <w:r>
        <w:rPr>
          <w:noProof/>
        </w:rPr>
        <w:fldChar w:fldCharType="begin"/>
      </w:r>
      <w:r>
        <w:rPr>
          <w:noProof/>
        </w:rPr>
        <w:instrText xml:space="preserve"> PAGEREF _Toc218669434 \h </w:instrText>
      </w:r>
      <w:r>
        <w:rPr>
          <w:noProof/>
        </w:rPr>
      </w:r>
      <w:r>
        <w:rPr>
          <w:noProof/>
        </w:rPr>
        <w:fldChar w:fldCharType="separate"/>
      </w:r>
      <w:r>
        <w:rPr>
          <w:noProof/>
        </w:rPr>
        <w:t>773</w:t>
      </w:r>
      <w:r>
        <w:rPr>
          <w:noProof/>
        </w:rPr>
        <w:fldChar w:fldCharType="end"/>
      </w:r>
    </w:p>
    <w:p w14:paraId="125E220B" w14:textId="0D9FED6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22.11.1</w:t>
      </w:r>
      <w:r>
        <w:rPr>
          <w:rFonts w:asciiTheme="minorHAnsi" w:eastAsiaTheme="minorEastAsia" w:hAnsiTheme="minorHAnsi" w:cstheme="minorBidi"/>
          <w:noProof/>
          <w:kern w:val="2"/>
          <w:sz w:val="24"/>
          <w:szCs w:val="24"/>
          <w:lang w:eastAsia="en-GB"/>
          <w14:ligatures w14:val="standardContextual"/>
        </w:rPr>
        <w:tab/>
      </w:r>
      <w:r>
        <w:rPr>
          <w:noProof/>
        </w:rPr>
        <w:t>SS Password handling macros</w:t>
      </w:r>
      <w:r>
        <w:rPr>
          <w:noProof/>
        </w:rPr>
        <w:tab/>
      </w:r>
      <w:r>
        <w:rPr>
          <w:noProof/>
        </w:rPr>
        <w:fldChar w:fldCharType="begin"/>
      </w:r>
      <w:r>
        <w:rPr>
          <w:noProof/>
        </w:rPr>
        <w:instrText xml:space="preserve"> PAGEREF _Toc218669435 \h </w:instrText>
      </w:r>
      <w:r>
        <w:rPr>
          <w:noProof/>
        </w:rPr>
      </w:r>
      <w:r>
        <w:rPr>
          <w:noProof/>
        </w:rPr>
        <w:fldChar w:fldCharType="separate"/>
      </w:r>
      <w:r>
        <w:rPr>
          <w:noProof/>
        </w:rPr>
        <w:t>773</w:t>
      </w:r>
      <w:r>
        <w:rPr>
          <w:noProof/>
        </w:rPr>
        <w:fldChar w:fldCharType="end"/>
      </w:r>
    </w:p>
    <w:p w14:paraId="404CAAB5" w14:textId="34418B2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_Toc218669436 \h </w:instrText>
      </w:r>
      <w:r>
        <w:rPr>
          <w:noProof/>
        </w:rPr>
      </w:r>
      <w:r>
        <w:rPr>
          <w:noProof/>
        </w:rPr>
        <w:fldChar w:fldCharType="separate"/>
      </w:r>
      <w:r>
        <w:rPr>
          <w:noProof/>
        </w:rPr>
        <w:t>773</w:t>
      </w:r>
      <w:r>
        <w:rPr>
          <w:noProof/>
        </w:rPr>
        <w:fldChar w:fldCharType="end"/>
      </w:r>
    </w:p>
    <w:p w14:paraId="583DA9C2" w14:textId="723154A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Supplementary Service Invocation Notification procedure</w:t>
      </w:r>
      <w:r>
        <w:rPr>
          <w:noProof/>
        </w:rPr>
        <w:tab/>
      </w:r>
      <w:r>
        <w:rPr>
          <w:noProof/>
        </w:rPr>
        <w:fldChar w:fldCharType="begin"/>
      </w:r>
      <w:r>
        <w:rPr>
          <w:noProof/>
        </w:rPr>
        <w:instrText xml:space="preserve"> PAGEREF _Toc218669437 \h </w:instrText>
      </w:r>
      <w:r>
        <w:rPr>
          <w:noProof/>
        </w:rPr>
      </w:r>
      <w:r>
        <w:rPr>
          <w:noProof/>
        </w:rPr>
        <w:fldChar w:fldCharType="separate"/>
      </w:r>
      <w:r>
        <w:rPr>
          <w:noProof/>
        </w:rPr>
        <w:t>777</w:t>
      </w:r>
      <w:r>
        <w:rPr>
          <w:noProof/>
        </w:rPr>
        <w:fldChar w:fldCharType="end"/>
      </w:r>
    </w:p>
    <w:p w14:paraId="50A666AB" w14:textId="17CB4C3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_Toc218669438 \h </w:instrText>
      </w:r>
      <w:r>
        <w:rPr>
          <w:noProof/>
        </w:rPr>
      </w:r>
      <w:r>
        <w:rPr>
          <w:noProof/>
        </w:rPr>
        <w:fldChar w:fldCharType="separate"/>
      </w:r>
      <w:r>
        <w:rPr>
          <w:noProof/>
        </w:rPr>
        <w:t>777</w:t>
      </w:r>
      <w:r>
        <w:rPr>
          <w:noProof/>
        </w:rPr>
        <w:fldChar w:fldCharType="end"/>
      </w:r>
    </w:p>
    <w:p w14:paraId="1ABD9D3E" w14:textId="2EEDA30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22.12.2</w:t>
      </w:r>
      <w:r>
        <w:rPr>
          <w:rFonts w:asciiTheme="minorHAnsi" w:eastAsiaTheme="minorEastAsia" w:hAnsiTheme="minorHAnsi" w:cstheme="minorBidi"/>
          <w:noProof/>
          <w:kern w:val="2"/>
          <w:sz w:val="24"/>
          <w:szCs w:val="24"/>
          <w:lang w:eastAsia="en-GB"/>
          <w14:ligatures w14:val="standardContextual"/>
        </w:rPr>
        <w:tab/>
      </w:r>
      <w:r>
        <w:rPr>
          <w:noProof/>
        </w:rPr>
        <w:t>Procedure in the MSC</w:t>
      </w:r>
      <w:r>
        <w:rPr>
          <w:noProof/>
        </w:rPr>
        <w:tab/>
      </w:r>
      <w:r>
        <w:rPr>
          <w:noProof/>
        </w:rPr>
        <w:fldChar w:fldCharType="begin"/>
      </w:r>
      <w:r>
        <w:rPr>
          <w:noProof/>
        </w:rPr>
        <w:instrText xml:space="preserve"> PAGEREF _Toc218669439 \h </w:instrText>
      </w:r>
      <w:r>
        <w:rPr>
          <w:noProof/>
        </w:rPr>
      </w:r>
      <w:r>
        <w:rPr>
          <w:noProof/>
        </w:rPr>
        <w:fldChar w:fldCharType="separate"/>
      </w:r>
      <w:r>
        <w:rPr>
          <w:noProof/>
        </w:rPr>
        <w:t>777</w:t>
      </w:r>
      <w:r>
        <w:rPr>
          <w:noProof/>
        </w:rPr>
        <w:fldChar w:fldCharType="end"/>
      </w:r>
    </w:p>
    <w:p w14:paraId="7746154F" w14:textId="5EEF80A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22.12.3</w:t>
      </w:r>
      <w:r>
        <w:rPr>
          <w:rFonts w:asciiTheme="minorHAnsi" w:eastAsiaTheme="minorEastAsia" w:hAnsiTheme="minorHAnsi" w:cstheme="minorBidi"/>
          <w:noProof/>
          <w:kern w:val="2"/>
          <w:sz w:val="24"/>
          <w:szCs w:val="24"/>
          <w:lang w:eastAsia="en-GB"/>
          <w14:ligatures w14:val="standardContextual"/>
        </w:rPr>
        <w:tab/>
      </w:r>
      <w:r>
        <w:rPr>
          <w:noProof/>
        </w:rPr>
        <w:t>Procedure in the gsmSCF</w:t>
      </w:r>
      <w:r>
        <w:rPr>
          <w:noProof/>
        </w:rPr>
        <w:tab/>
      </w:r>
      <w:r>
        <w:rPr>
          <w:noProof/>
        </w:rPr>
        <w:fldChar w:fldCharType="begin"/>
      </w:r>
      <w:r>
        <w:rPr>
          <w:noProof/>
        </w:rPr>
        <w:instrText xml:space="preserve"> PAGEREF _Toc218669440 \h </w:instrText>
      </w:r>
      <w:r>
        <w:rPr>
          <w:noProof/>
        </w:rPr>
      </w:r>
      <w:r>
        <w:rPr>
          <w:noProof/>
        </w:rPr>
        <w:fldChar w:fldCharType="separate"/>
      </w:r>
      <w:r>
        <w:rPr>
          <w:noProof/>
        </w:rPr>
        <w:t>777</w:t>
      </w:r>
      <w:r>
        <w:rPr>
          <w:noProof/>
        </w:rPr>
        <w:fldChar w:fldCharType="end"/>
      </w:r>
    </w:p>
    <w:p w14:paraId="56AC63F8" w14:textId="1B42087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Activation of a CCBS request</w:t>
      </w:r>
      <w:r>
        <w:rPr>
          <w:noProof/>
        </w:rPr>
        <w:tab/>
      </w:r>
      <w:r>
        <w:rPr>
          <w:noProof/>
        </w:rPr>
        <w:fldChar w:fldCharType="begin"/>
      </w:r>
      <w:r>
        <w:rPr>
          <w:noProof/>
        </w:rPr>
        <w:instrText xml:space="preserve"> PAGEREF _Toc218669441 \h </w:instrText>
      </w:r>
      <w:r>
        <w:rPr>
          <w:noProof/>
        </w:rPr>
      </w:r>
      <w:r>
        <w:rPr>
          <w:noProof/>
        </w:rPr>
        <w:fldChar w:fldCharType="separate"/>
      </w:r>
      <w:r>
        <w:rPr>
          <w:noProof/>
        </w:rPr>
        <w:t>780</w:t>
      </w:r>
      <w:r>
        <w:rPr>
          <w:noProof/>
        </w:rPr>
        <w:fldChar w:fldCharType="end"/>
      </w:r>
    </w:p>
    <w:p w14:paraId="2E840D11" w14:textId="5E9FD79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_Toc218669442 \h </w:instrText>
      </w:r>
      <w:r>
        <w:rPr>
          <w:noProof/>
        </w:rPr>
      </w:r>
      <w:r>
        <w:rPr>
          <w:noProof/>
        </w:rPr>
        <w:fldChar w:fldCharType="separate"/>
      </w:r>
      <w:r>
        <w:rPr>
          <w:noProof/>
        </w:rPr>
        <w:t>780</w:t>
      </w:r>
      <w:r>
        <w:rPr>
          <w:noProof/>
        </w:rPr>
        <w:fldChar w:fldCharType="end"/>
      </w:r>
    </w:p>
    <w:p w14:paraId="1AF61534" w14:textId="30F84CE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22.13.2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_Toc218669443 \h </w:instrText>
      </w:r>
      <w:r>
        <w:rPr>
          <w:noProof/>
        </w:rPr>
      </w:r>
      <w:r>
        <w:rPr>
          <w:noProof/>
        </w:rPr>
        <w:fldChar w:fldCharType="separate"/>
      </w:r>
      <w:r>
        <w:rPr>
          <w:noProof/>
        </w:rPr>
        <w:t>780</w:t>
      </w:r>
      <w:r>
        <w:rPr>
          <w:noProof/>
        </w:rPr>
        <w:fldChar w:fldCharType="end"/>
      </w:r>
    </w:p>
    <w:p w14:paraId="6D981F10" w14:textId="40F7C79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22.13.3</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_Toc218669444 \h </w:instrText>
      </w:r>
      <w:r>
        <w:rPr>
          <w:noProof/>
        </w:rPr>
      </w:r>
      <w:r>
        <w:rPr>
          <w:noProof/>
        </w:rPr>
        <w:fldChar w:fldCharType="separate"/>
      </w:r>
      <w:r>
        <w:rPr>
          <w:noProof/>
        </w:rPr>
        <w:t>780</w:t>
      </w:r>
      <w:r>
        <w:rPr>
          <w:noProof/>
        </w:rPr>
        <w:fldChar w:fldCharType="end"/>
      </w:r>
    </w:p>
    <w:p w14:paraId="7FECAB56" w14:textId="0ED3BE1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Deactivation of a CCBS request</w:t>
      </w:r>
      <w:r>
        <w:rPr>
          <w:noProof/>
        </w:rPr>
        <w:tab/>
      </w:r>
      <w:r>
        <w:rPr>
          <w:noProof/>
        </w:rPr>
        <w:fldChar w:fldCharType="begin"/>
      </w:r>
      <w:r>
        <w:rPr>
          <w:noProof/>
        </w:rPr>
        <w:instrText xml:space="preserve"> PAGEREF _Toc218669445 \h </w:instrText>
      </w:r>
      <w:r>
        <w:rPr>
          <w:noProof/>
        </w:rPr>
      </w:r>
      <w:r>
        <w:rPr>
          <w:noProof/>
        </w:rPr>
        <w:fldChar w:fldCharType="separate"/>
      </w:r>
      <w:r>
        <w:rPr>
          <w:noProof/>
        </w:rPr>
        <w:t>783</w:t>
      </w:r>
      <w:r>
        <w:rPr>
          <w:noProof/>
        </w:rPr>
        <w:fldChar w:fldCharType="end"/>
      </w:r>
    </w:p>
    <w:p w14:paraId="3575EC44" w14:textId="210F83C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_Toc218669446 \h </w:instrText>
      </w:r>
      <w:r>
        <w:rPr>
          <w:noProof/>
        </w:rPr>
      </w:r>
      <w:r>
        <w:rPr>
          <w:noProof/>
        </w:rPr>
        <w:fldChar w:fldCharType="separate"/>
      </w:r>
      <w:r>
        <w:rPr>
          <w:noProof/>
        </w:rPr>
        <w:t>783</w:t>
      </w:r>
      <w:r>
        <w:rPr>
          <w:noProof/>
        </w:rPr>
        <w:fldChar w:fldCharType="end"/>
      </w:r>
    </w:p>
    <w:p w14:paraId="07F5C772" w14:textId="272A199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22.14.2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_Toc218669447 \h </w:instrText>
      </w:r>
      <w:r>
        <w:rPr>
          <w:noProof/>
        </w:rPr>
      </w:r>
      <w:r>
        <w:rPr>
          <w:noProof/>
        </w:rPr>
        <w:fldChar w:fldCharType="separate"/>
      </w:r>
      <w:r>
        <w:rPr>
          <w:noProof/>
        </w:rPr>
        <w:t>783</w:t>
      </w:r>
      <w:r>
        <w:rPr>
          <w:noProof/>
        </w:rPr>
        <w:fldChar w:fldCharType="end"/>
      </w:r>
    </w:p>
    <w:p w14:paraId="7AF1129D" w14:textId="2E39648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22.14.3</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_Toc218669448 \h </w:instrText>
      </w:r>
      <w:r>
        <w:rPr>
          <w:noProof/>
        </w:rPr>
      </w:r>
      <w:r>
        <w:rPr>
          <w:noProof/>
        </w:rPr>
        <w:fldChar w:fldCharType="separate"/>
      </w:r>
      <w:r>
        <w:rPr>
          <w:noProof/>
        </w:rPr>
        <w:t>783</w:t>
      </w:r>
      <w:r>
        <w:rPr>
          <w:noProof/>
        </w:rPr>
        <w:fldChar w:fldCharType="end"/>
      </w:r>
    </w:p>
    <w:p w14:paraId="0D6405B4" w14:textId="2038220F"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Short message service procedures</w:t>
      </w:r>
      <w:r>
        <w:rPr>
          <w:noProof/>
        </w:rPr>
        <w:tab/>
      </w:r>
      <w:r>
        <w:rPr>
          <w:noProof/>
        </w:rPr>
        <w:fldChar w:fldCharType="begin"/>
      </w:r>
      <w:r>
        <w:rPr>
          <w:noProof/>
        </w:rPr>
        <w:instrText xml:space="preserve"> PAGEREF _Toc218669449 \h </w:instrText>
      </w:r>
      <w:r>
        <w:rPr>
          <w:noProof/>
        </w:rPr>
      </w:r>
      <w:r>
        <w:rPr>
          <w:noProof/>
        </w:rPr>
        <w:fldChar w:fldCharType="separate"/>
      </w:r>
      <w:r>
        <w:rPr>
          <w:noProof/>
        </w:rPr>
        <w:t>786</w:t>
      </w:r>
      <w:r>
        <w:rPr>
          <w:noProof/>
        </w:rPr>
        <w:fldChar w:fldCharType="end"/>
      </w:r>
    </w:p>
    <w:p w14:paraId="513B76D3" w14:textId="1AA1F66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_Toc218669450 \h </w:instrText>
      </w:r>
      <w:r>
        <w:rPr>
          <w:noProof/>
        </w:rPr>
      </w:r>
      <w:r>
        <w:rPr>
          <w:noProof/>
        </w:rPr>
        <w:fldChar w:fldCharType="separate"/>
      </w:r>
      <w:r>
        <w:rPr>
          <w:noProof/>
        </w:rPr>
        <w:t>786</w:t>
      </w:r>
      <w:r>
        <w:rPr>
          <w:noProof/>
        </w:rPr>
        <w:fldChar w:fldCharType="end"/>
      </w:r>
    </w:p>
    <w:p w14:paraId="714A4B79" w14:textId="394B00A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Mobile originated short message service Co-ordinator for the MSC</w:t>
      </w:r>
      <w:r>
        <w:rPr>
          <w:noProof/>
        </w:rPr>
        <w:tab/>
      </w:r>
      <w:r>
        <w:rPr>
          <w:noProof/>
        </w:rPr>
        <w:fldChar w:fldCharType="begin"/>
      </w:r>
      <w:r>
        <w:rPr>
          <w:noProof/>
        </w:rPr>
        <w:instrText xml:space="preserve"> PAGEREF _Toc218669451 \h </w:instrText>
      </w:r>
      <w:r>
        <w:rPr>
          <w:noProof/>
        </w:rPr>
      </w:r>
      <w:r>
        <w:rPr>
          <w:noProof/>
        </w:rPr>
        <w:fldChar w:fldCharType="separate"/>
      </w:r>
      <w:r>
        <w:rPr>
          <w:noProof/>
        </w:rPr>
        <w:t>786</w:t>
      </w:r>
      <w:r>
        <w:rPr>
          <w:noProof/>
        </w:rPr>
        <w:fldChar w:fldCharType="end"/>
      </w:r>
    </w:p>
    <w:p w14:paraId="4A3E6475" w14:textId="455BCB4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23.1.2</w:t>
      </w:r>
      <w:r>
        <w:rPr>
          <w:rFonts w:asciiTheme="minorHAnsi" w:eastAsiaTheme="minorEastAsia" w:hAnsiTheme="minorHAnsi" w:cstheme="minorBidi"/>
          <w:noProof/>
          <w:kern w:val="2"/>
          <w:sz w:val="24"/>
          <w:szCs w:val="24"/>
          <w:lang w:eastAsia="en-GB"/>
          <w14:ligatures w14:val="standardContextual"/>
        </w:rPr>
        <w:tab/>
      </w:r>
      <w:r>
        <w:rPr>
          <w:noProof/>
        </w:rPr>
        <w:t>Short message Gateway Co-ordinator for the HLR</w:t>
      </w:r>
      <w:r>
        <w:rPr>
          <w:noProof/>
        </w:rPr>
        <w:tab/>
      </w:r>
      <w:r>
        <w:rPr>
          <w:noProof/>
        </w:rPr>
        <w:fldChar w:fldCharType="begin"/>
      </w:r>
      <w:r>
        <w:rPr>
          <w:noProof/>
        </w:rPr>
        <w:instrText xml:space="preserve"> PAGEREF _Toc218669452 \h </w:instrText>
      </w:r>
      <w:r>
        <w:rPr>
          <w:noProof/>
        </w:rPr>
      </w:r>
      <w:r>
        <w:rPr>
          <w:noProof/>
        </w:rPr>
        <w:fldChar w:fldCharType="separate"/>
      </w:r>
      <w:r>
        <w:rPr>
          <w:noProof/>
        </w:rPr>
        <w:t>786</w:t>
      </w:r>
      <w:r>
        <w:rPr>
          <w:noProof/>
        </w:rPr>
        <w:fldChar w:fldCharType="end"/>
      </w:r>
    </w:p>
    <w:p w14:paraId="56A0ADF3" w14:textId="1D7E546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Pr>
          <w:noProof/>
        </w:rPr>
        <w:t>The mobile originated short message transfer procedure</w:t>
      </w:r>
      <w:r>
        <w:rPr>
          <w:noProof/>
        </w:rPr>
        <w:tab/>
      </w:r>
      <w:r>
        <w:rPr>
          <w:noProof/>
        </w:rPr>
        <w:fldChar w:fldCharType="begin"/>
      </w:r>
      <w:r>
        <w:rPr>
          <w:noProof/>
        </w:rPr>
        <w:instrText xml:space="preserve"> PAGEREF _Toc218669453 \h </w:instrText>
      </w:r>
      <w:r>
        <w:rPr>
          <w:noProof/>
        </w:rPr>
      </w:r>
      <w:r>
        <w:rPr>
          <w:noProof/>
        </w:rPr>
        <w:fldChar w:fldCharType="separate"/>
      </w:r>
      <w:r>
        <w:rPr>
          <w:noProof/>
        </w:rPr>
        <w:t>791</w:t>
      </w:r>
      <w:r>
        <w:rPr>
          <w:noProof/>
        </w:rPr>
        <w:fldChar w:fldCharType="end"/>
      </w:r>
    </w:p>
    <w:p w14:paraId="6D3E2E1F" w14:textId="7423060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23.2.1</w:t>
      </w:r>
      <w:r>
        <w:rPr>
          <w:rFonts w:asciiTheme="minorHAnsi" w:eastAsiaTheme="minorEastAsia" w:hAnsiTheme="minorHAnsi" w:cstheme="minorBidi"/>
          <w:noProof/>
          <w:kern w:val="2"/>
          <w:sz w:val="24"/>
          <w:szCs w:val="24"/>
          <w:lang w:eastAsia="en-GB"/>
          <w14:ligatures w14:val="standardContextual"/>
        </w:rPr>
        <w:tab/>
      </w:r>
      <w:r>
        <w:rPr>
          <w:noProof/>
        </w:rPr>
        <w:t>Procedure in the serving MSC</w:t>
      </w:r>
      <w:r>
        <w:rPr>
          <w:noProof/>
        </w:rPr>
        <w:tab/>
      </w:r>
      <w:r>
        <w:rPr>
          <w:noProof/>
        </w:rPr>
        <w:fldChar w:fldCharType="begin"/>
      </w:r>
      <w:r>
        <w:rPr>
          <w:noProof/>
        </w:rPr>
        <w:instrText xml:space="preserve"> PAGEREF _Toc218669454 \h </w:instrText>
      </w:r>
      <w:r>
        <w:rPr>
          <w:noProof/>
        </w:rPr>
      </w:r>
      <w:r>
        <w:rPr>
          <w:noProof/>
        </w:rPr>
        <w:fldChar w:fldCharType="separate"/>
      </w:r>
      <w:r>
        <w:rPr>
          <w:noProof/>
        </w:rPr>
        <w:t>792</w:t>
      </w:r>
      <w:r>
        <w:rPr>
          <w:noProof/>
        </w:rPr>
        <w:fldChar w:fldCharType="end"/>
      </w:r>
    </w:p>
    <w:p w14:paraId="057C5C38" w14:textId="4AE1127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23.2.2</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_Toc218669455 \h </w:instrText>
      </w:r>
      <w:r>
        <w:rPr>
          <w:noProof/>
        </w:rPr>
      </w:r>
      <w:r>
        <w:rPr>
          <w:noProof/>
        </w:rPr>
        <w:fldChar w:fldCharType="separate"/>
      </w:r>
      <w:r>
        <w:rPr>
          <w:noProof/>
        </w:rPr>
        <w:t>792</w:t>
      </w:r>
      <w:r>
        <w:rPr>
          <w:noProof/>
        </w:rPr>
        <w:fldChar w:fldCharType="end"/>
      </w:r>
    </w:p>
    <w:p w14:paraId="0EEA74B0" w14:textId="73A6488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23.2.3</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_Toc218669456 \h </w:instrText>
      </w:r>
      <w:r>
        <w:rPr>
          <w:noProof/>
        </w:rPr>
      </w:r>
      <w:r>
        <w:rPr>
          <w:noProof/>
        </w:rPr>
        <w:fldChar w:fldCharType="separate"/>
      </w:r>
      <w:r>
        <w:rPr>
          <w:noProof/>
        </w:rPr>
        <w:t>792</w:t>
      </w:r>
      <w:r>
        <w:rPr>
          <w:noProof/>
        </w:rPr>
        <w:fldChar w:fldCharType="end"/>
      </w:r>
    </w:p>
    <w:p w14:paraId="538B3B15" w14:textId="7F8F251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23.2.4</w:t>
      </w:r>
      <w:r>
        <w:rPr>
          <w:rFonts w:asciiTheme="minorHAnsi" w:eastAsiaTheme="minorEastAsia" w:hAnsiTheme="minorHAnsi" w:cstheme="minorBidi"/>
          <w:noProof/>
          <w:kern w:val="2"/>
          <w:sz w:val="24"/>
          <w:szCs w:val="24"/>
          <w:lang w:eastAsia="en-GB"/>
          <w14:ligatures w14:val="standardContextual"/>
        </w:rPr>
        <w:tab/>
      </w:r>
      <w:r>
        <w:rPr>
          <w:noProof/>
        </w:rPr>
        <w:t>Procedure in the SMS Interworking MSC (SMS-IWMSC)</w:t>
      </w:r>
      <w:r>
        <w:rPr>
          <w:noProof/>
        </w:rPr>
        <w:tab/>
      </w:r>
      <w:r>
        <w:rPr>
          <w:noProof/>
        </w:rPr>
        <w:fldChar w:fldCharType="begin"/>
      </w:r>
      <w:r>
        <w:rPr>
          <w:noProof/>
        </w:rPr>
        <w:instrText xml:space="preserve"> PAGEREF _Toc218669457 \h </w:instrText>
      </w:r>
      <w:r>
        <w:rPr>
          <w:noProof/>
        </w:rPr>
      </w:r>
      <w:r>
        <w:rPr>
          <w:noProof/>
        </w:rPr>
        <w:fldChar w:fldCharType="separate"/>
      </w:r>
      <w:r>
        <w:rPr>
          <w:noProof/>
        </w:rPr>
        <w:t>793</w:t>
      </w:r>
      <w:r>
        <w:rPr>
          <w:noProof/>
        </w:rPr>
        <w:fldChar w:fldCharType="end"/>
      </w:r>
    </w:p>
    <w:p w14:paraId="1F6688D8" w14:textId="2D51EB4A"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The mobile terminated short message transfer procedure</w:t>
      </w:r>
      <w:r>
        <w:rPr>
          <w:noProof/>
        </w:rPr>
        <w:tab/>
      </w:r>
      <w:r>
        <w:rPr>
          <w:noProof/>
        </w:rPr>
        <w:fldChar w:fldCharType="begin"/>
      </w:r>
      <w:r>
        <w:rPr>
          <w:noProof/>
        </w:rPr>
        <w:instrText xml:space="preserve"> PAGEREF _Toc218669458 \h </w:instrText>
      </w:r>
      <w:r>
        <w:rPr>
          <w:noProof/>
        </w:rPr>
      </w:r>
      <w:r>
        <w:rPr>
          <w:noProof/>
        </w:rPr>
        <w:fldChar w:fldCharType="separate"/>
      </w:r>
      <w:r>
        <w:rPr>
          <w:noProof/>
        </w:rPr>
        <w:t>805</w:t>
      </w:r>
      <w:r>
        <w:rPr>
          <w:noProof/>
        </w:rPr>
        <w:fldChar w:fldCharType="end"/>
      </w:r>
    </w:p>
    <w:p w14:paraId="3B9C95BE" w14:textId="7F8CD17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23.3.1</w:t>
      </w:r>
      <w:r>
        <w:rPr>
          <w:rFonts w:asciiTheme="minorHAnsi" w:eastAsiaTheme="minorEastAsia" w:hAnsiTheme="minorHAnsi" w:cstheme="minorBidi"/>
          <w:noProof/>
          <w:kern w:val="2"/>
          <w:sz w:val="24"/>
          <w:szCs w:val="24"/>
          <w:lang w:eastAsia="en-GB"/>
          <w14:ligatures w14:val="standardContextual"/>
        </w:rPr>
        <w:tab/>
      </w:r>
      <w:r>
        <w:rPr>
          <w:noProof/>
        </w:rPr>
        <w:t>Procedure in the SMS-GMSC</w:t>
      </w:r>
      <w:r>
        <w:rPr>
          <w:noProof/>
        </w:rPr>
        <w:tab/>
      </w:r>
      <w:r>
        <w:rPr>
          <w:noProof/>
        </w:rPr>
        <w:fldChar w:fldCharType="begin"/>
      </w:r>
      <w:r>
        <w:rPr>
          <w:noProof/>
        </w:rPr>
        <w:instrText xml:space="preserve"> PAGEREF _Toc218669459 \h </w:instrText>
      </w:r>
      <w:r>
        <w:rPr>
          <w:noProof/>
        </w:rPr>
      </w:r>
      <w:r>
        <w:rPr>
          <w:noProof/>
        </w:rPr>
        <w:fldChar w:fldCharType="separate"/>
      </w:r>
      <w:r>
        <w:rPr>
          <w:noProof/>
        </w:rPr>
        <w:t>812</w:t>
      </w:r>
      <w:r>
        <w:rPr>
          <w:noProof/>
        </w:rPr>
        <w:fldChar w:fldCharType="end"/>
      </w:r>
    </w:p>
    <w:p w14:paraId="01297A9C" w14:textId="612D88F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_Toc218669460 \h </w:instrText>
      </w:r>
      <w:r>
        <w:rPr>
          <w:noProof/>
        </w:rPr>
      </w:r>
      <w:r>
        <w:rPr>
          <w:noProof/>
        </w:rPr>
        <w:fldChar w:fldCharType="separate"/>
      </w:r>
      <w:r>
        <w:rPr>
          <w:noProof/>
        </w:rPr>
        <w:t>814</w:t>
      </w:r>
      <w:r>
        <w:rPr>
          <w:noProof/>
        </w:rPr>
        <w:fldChar w:fldCharType="end"/>
      </w:r>
    </w:p>
    <w:p w14:paraId="2F516B52" w14:textId="1D6AD88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23.3.3</w:t>
      </w:r>
      <w:r>
        <w:rPr>
          <w:rFonts w:asciiTheme="minorHAnsi" w:eastAsiaTheme="minorEastAsia" w:hAnsiTheme="minorHAnsi" w:cstheme="minorBidi"/>
          <w:noProof/>
          <w:kern w:val="2"/>
          <w:sz w:val="24"/>
          <w:szCs w:val="24"/>
          <w:lang w:eastAsia="en-GB"/>
          <w14:ligatures w14:val="standardContextual"/>
        </w:rPr>
        <w:tab/>
      </w:r>
      <w:r>
        <w:rPr>
          <w:noProof/>
        </w:rPr>
        <w:t>Procedure in the Serving MSC</w:t>
      </w:r>
      <w:r>
        <w:rPr>
          <w:noProof/>
        </w:rPr>
        <w:tab/>
      </w:r>
      <w:r>
        <w:rPr>
          <w:noProof/>
        </w:rPr>
        <w:fldChar w:fldCharType="begin"/>
      </w:r>
      <w:r>
        <w:rPr>
          <w:noProof/>
        </w:rPr>
        <w:instrText xml:space="preserve"> PAGEREF _Toc218669461 \h </w:instrText>
      </w:r>
      <w:r>
        <w:rPr>
          <w:noProof/>
        </w:rPr>
      </w:r>
      <w:r>
        <w:rPr>
          <w:noProof/>
        </w:rPr>
        <w:fldChar w:fldCharType="separate"/>
      </w:r>
      <w:r>
        <w:rPr>
          <w:noProof/>
        </w:rPr>
        <w:t>814</w:t>
      </w:r>
      <w:r>
        <w:rPr>
          <w:noProof/>
        </w:rPr>
        <w:fldChar w:fldCharType="end"/>
      </w:r>
    </w:p>
    <w:p w14:paraId="618EE88D" w14:textId="3EAF29D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23.3.4</w:t>
      </w:r>
      <w:r>
        <w:rPr>
          <w:rFonts w:asciiTheme="minorHAnsi" w:eastAsiaTheme="minorEastAsia" w:hAnsiTheme="minorHAnsi" w:cstheme="minorBidi"/>
          <w:noProof/>
          <w:kern w:val="2"/>
          <w:sz w:val="24"/>
          <w:szCs w:val="24"/>
          <w:lang w:eastAsia="en-GB"/>
          <w14:ligatures w14:val="standardContextual"/>
        </w:rPr>
        <w:tab/>
      </w:r>
      <w:r>
        <w:rPr>
          <w:noProof/>
        </w:rPr>
        <w:t>Procedure in the VLR</w:t>
      </w:r>
      <w:r>
        <w:rPr>
          <w:noProof/>
        </w:rPr>
        <w:tab/>
      </w:r>
      <w:r>
        <w:rPr>
          <w:noProof/>
        </w:rPr>
        <w:fldChar w:fldCharType="begin"/>
      </w:r>
      <w:r>
        <w:rPr>
          <w:noProof/>
        </w:rPr>
        <w:instrText xml:space="preserve"> PAGEREF _Toc218669462 \h </w:instrText>
      </w:r>
      <w:r>
        <w:rPr>
          <w:noProof/>
        </w:rPr>
      </w:r>
      <w:r>
        <w:rPr>
          <w:noProof/>
        </w:rPr>
        <w:fldChar w:fldCharType="separate"/>
      </w:r>
      <w:r>
        <w:rPr>
          <w:noProof/>
        </w:rPr>
        <w:t>815</w:t>
      </w:r>
      <w:r>
        <w:rPr>
          <w:noProof/>
        </w:rPr>
        <w:fldChar w:fldCharType="end"/>
      </w:r>
    </w:p>
    <w:p w14:paraId="427C64AB" w14:textId="7833311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23.3.5</w:t>
      </w:r>
      <w:r>
        <w:rPr>
          <w:rFonts w:asciiTheme="minorHAnsi" w:eastAsiaTheme="minorEastAsia" w:hAnsiTheme="minorHAnsi" w:cstheme="minorBidi"/>
          <w:noProof/>
          <w:kern w:val="2"/>
          <w:sz w:val="24"/>
          <w:szCs w:val="24"/>
          <w:lang w:eastAsia="en-GB"/>
          <w14:ligatures w14:val="standardContextual"/>
        </w:rPr>
        <w:tab/>
      </w:r>
      <w:r>
        <w:rPr>
          <w:noProof/>
        </w:rPr>
        <w:t>Procedure in the SGSN</w:t>
      </w:r>
      <w:r>
        <w:rPr>
          <w:noProof/>
        </w:rPr>
        <w:tab/>
      </w:r>
      <w:r>
        <w:rPr>
          <w:noProof/>
        </w:rPr>
        <w:fldChar w:fldCharType="begin"/>
      </w:r>
      <w:r>
        <w:rPr>
          <w:noProof/>
        </w:rPr>
        <w:instrText xml:space="preserve"> PAGEREF _Toc218669463 \h </w:instrText>
      </w:r>
      <w:r>
        <w:rPr>
          <w:noProof/>
        </w:rPr>
      </w:r>
      <w:r>
        <w:rPr>
          <w:noProof/>
        </w:rPr>
        <w:fldChar w:fldCharType="separate"/>
      </w:r>
      <w:r>
        <w:rPr>
          <w:noProof/>
        </w:rPr>
        <w:t>815</w:t>
      </w:r>
      <w:r>
        <w:rPr>
          <w:noProof/>
        </w:rPr>
        <w:fldChar w:fldCharType="end"/>
      </w:r>
    </w:p>
    <w:p w14:paraId="392EC472" w14:textId="3524F23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23.3.6</w:t>
      </w:r>
      <w:r>
        <w:rPr>
          <w:rFonts w:asciiTheme="minorHAnsi" w:eastAsiaTheme="minorEastAsia" w:hAnsiTheme="minorHAnsi" w:cstheme="minorBidi"/>
          <w:noProof/>
          <w:kern w:val="2"/>
          <w:sz w:val="24"/>
          <w:szCs w:val="24"/>
          <w:lang w:eastAsia="en-GB"/>
          <w14:ligatures w14:val="standardContextual"/>
        </w:rPr>
        <w:tab/>
      </w:r>
      <w:r>
        <w:rPr>
          <w:noProof/>
        </w:rPr>
        <w:t>Procedure in the SMS Router</w:t>
      </w:r>
      <w:r>
        <w:rPr>
          <w:noProof/>
        </w:rPr>
        <w:tab/>
      </w:r>
      <w:r>
        <w:rPr>
          <w:noProof/>
        </w:rPr>
        <w:fldChar w:fldCharType="begin"/>
      </w:r>
      <w:r>
        <w:rPr>
          <w:noProof/>
        </w:rPr>
        <w:instrText xml:space="preserve"> PAGEREF _Toc218669464 \h </w:instrText>
      </w:r>
      <w:r>
        <w:rPr>
          <w:noProof/>
        </w:rPr>
      </w:r>
      <w:r>
        <w:rPr>
          <w:noProof/>
        </w:rPr>
        <w:fldChar w:fldCharType="separate"/>
      </w:r>
      <w:r>
        <w:rPr>
          <w:noProof/>
        </w:rPr>
        <w:t>816</w:t>
      </w:r>
      <w:r>
        <w:rPr>
          <w:noProof/>
        </w:rPr>
        <w:fldChar w:fldCharType="end"/>
      </w:r>
    </w:p>
    <w:p w14:paraId="52331876" w14:textId="6F6F57A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23.3.7</w:t>
      </w:r>
      <w:r>
        <w:rPr>
          <w:rFonts w:asciiTheme="minorHAnsi" w:eastAsiaTheme="minorEastAsia" w:hAnsiTheme="minorHAnsi" w:cstheme="minorBidi"/>
          <w:noProof/>
          <w:kern w:val="2"/>
          <w:sz w:val="24"/>
          <w:szCs w:val="24"/>
          <w:lang w:eastAsia="en-GB"/>
          <w14:ligatures w14:val="standardContextual"/>
        </w:rPr>
        <w:tab/>
      </w:r>
      <w:r>
        <w:rPr>
          <w:noProof/>
        </w:rPr>
        <w:t>Procedure in the IP-SM-GW</w:t>
      </w:r>
      <w:r>
        <w:rPr>
          <w:noProof/>
        </w:rPr>
        <w:tab/>
      </w:r>
      <w:r>
        <w:rPr>
          <w:noProof/>
        </w:rPr>
        <w:fldChar w:fldCharType="begin"/>
      </w:r>
      <w:r>
        <w:rPr>
          <w:noProof/>
        </w:rPr>
        <w:instrText xml:space="preserve"> PAGEREF _Toc218669465 \h </w:instrText>
      </w:r>
      <w:r>
        <w:rPr>
          <w:noProof/>
        </w:rPr>
      </w:r>
      <w:r>
        <w:rPr>
          <w:noProof/>
        </w:rPr>
        <w:fldChar w:fldCharType="separate"/>
      </w:r>
      <w:r>
        <w:rPr>
          <w:noProof/>
        </w:rPr>
        <w:t>817</w:t>
      </w:r>
      <w:r>
        <w:rPr>
          <w:noProof/>
        </w:rPr>
        <w:fldChar w:fldCharType="end"/>
      </w:r>
    </w:p>
    <w:p w14:paraId="0D3E58E9" w14:textId="0A2E189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The Short Message Alert procedure</w:t>
      </w:r>
      <w:r>
        <w:rPr>
          <w:noProof/>
        </w:rPr>
        <w:tab/>
      </w:r>
      <w:r>
        <w:rPr>
          <w:noProof/>
        </w:rPr>
        <w:fldChar w:fldCharType="begin"/>
      </w:r>
      <w:r>
        <w:rPr>
          <w:noProof/>
        </w:rPr>
        <w:instrText xml:space="preserve"> PAGEREF _Toc218669466 \h </w:instrText>
      </w:r>
      <w:r>
        <w:rPr>
          <w:noProof/>
        </w:rPr>
      </w:r>
      <w:r>
        <w:rPr>
          <w:noProof/>
        </w:rPr>
        <w:fldChar w:fldCharType="separate"/>
      </w:r>
      <w:r>
        <w:rPr>
          <w:noProof/>
        </w:rPr>
        <w:t>863</w:t>
      </w:r>
      <w:r>
        <w:rPr>
          <w:noProof/>
        </w:rPr>
        <w:fldChar w:fldCharType="end"/>
      </w:r>
    </w:p>
    <w:p w14:paraId="2BE5A7A8" w14:textId="67205B3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23.4.1</w:t>
      </w:r>
      <w:r>
        <w:rPr>
          <w:rFonts w:asciiTheme="minorHAnsi" w:eastAsiaTheme="minorEastAsia" w:hAnsiTheme="minorHAnsi" w:cstheme="minorBidi"/>
          <w:noProof/>
          <w:kern w:val="2"/>
          <w:sz w:val="24"/>
          <w:szCs w:val="24"/>
          <w:lang w:eastAsia="en-GB"/>
          <w14:ligatures w14:val="standardContextual"/>
        </w:rPr>
        <w:tab/>
      </w:r>
      <w:r>
        <w:rPr>
          <w:noProof/>
        </w:rPr>
        <w:t>Procedure in the Serving MSC – the MS has memory available</w:t>
      </w:r>
      <w:r>
        <w:rPr>
          <w:noProof/>
        </w:rPr>
        <w:tab/>
      </w:r>
      <w:r>
        <w:rPr>
          <w:noProof/>
        </w:rPr>
        <w:fldChar w:fldCharType="begin"/>
      </w:r>
      <w:r>
        <w:rPr>
          <w:noProof/>
        </w:rPr>
        <w:instrText xml:space="preserve"> PAGEREF _Toc218669467 \h </w:instrText>
      </w:r>
      <w:r>
        <w:rPr>
          <w:noProof/>
        </w:rPr>
      </w:r>
      <w:r>
        <w:rPr>
          <w:noProof/>
        </w:rPr>
        <w:fldChar w:fldCharType="separate"/>
      </w:r>
      <w:r>
        <w:rPr>
          <w:noProof/>
        </w:rPr>
        <w:t>865</w:t>
      </w:r>
      <w:r>
        <w:rPr>
          <w:noProof/>
        </w:rPr>
        <w:fldChar w:fldCharType="end"/>
      </w:r>
    </w:p>
    <w:p w14:paraId="245D96AC" w14:textId="66C33D0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23.4.2</w:t>
      </w:r>
      <w:r>
        <w:rPr>
          <w:rFonts w:asciiTheme="minorHAnsi" w:eastAsiaTheme="minorEastAsia" w:hAnsiTheme="minorHAnsi" w:cstheme="minorBidi"/>
          <w:noProof/>
          <w:kern w:val="2"/>
          <w:sz w:val="24"/>
          <w:szCs w:val="24"/>
          <w:lang w:eastAsia="en-GB"/>
          <w14:ligatures w14:val="standardContextual"/>
        </w:rPr>
        <w:tab/>
      </w:r>
      <w:r>
        <w:rPr>
          <w:noProof/>
        </w:rPr>
        <w:t>Procedures in the VLR</w:t>
      </w:r>
      <w:r>
        <w:rPr>
          <w:noProof/>
        </w:rPr>
        <w:tab/>
      </w:r>
      <w:r>
        <w:rPr>
          <w:noProof/>
        </w:rPr>
        <w:fldChar w:fldCharType="begin"/>
      </w:r>
      <w:r>
        <w:rPr>
          <w:noProof/>
        </w:rPr>
        <w:instrText xml:space="preserve"> PAGEREF _Toc218669468 \h </w:instrText>
      </w:r>
      <w:r>
        <w:rPr>
          <w:noProof/>
        </w:rPr>
      </w:r>
      <w:r>
        <w:rPr>
          <w:noProof/>
        </w:rPr>
        <w:fldChar w:fldCharType="separate"/>
      </w:r>
      <w:r>
        <w:rPr>
          <w:noProof/>
        </w:rPr>
        <w:t>865</w:t>
      </w:r>
      <w:r>
        <w:rPr>
          <w:noProof/>
        </w:rPr>
        <w:fldChar w:fldCharType="end"/>
      </w:r>
    </w:p>
    <w:p w14:paraId="356A18A1" w14:textId="56792E6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23.4.2.1</w:t>
      </w:r>
      <w:r>
        <w:rPr>
          <w:rFonts w:asciiTheme="minorHAnsi" w:eastAsiaTheme="minorEastAsia" w:hAnsiTheme="minorHAnsi" w:cstheme="minorBidi"/>
          <w:noProof/>
          <w:kern w:val="2"/>
          <w:sz w:val="24"/>
          <w:szCs w:val="24"/>
          <w:lang w:eastAsia="en-GB"/>
          <w14:ligatures w14:val="standardContextual"/>
        </w:rPr>
        <w:tab/>
      </w:r>
      <w:r>
        <w:rPr>
          <w:noProof/>
        </w:rPr>
        <w:t>The Mobile Subscriber is present</w:t>
      </w:r>
      <w:r>
        <w:rPr>
          <w:noProof/>
        </w:rPr>
        <w:tab/>
      </w:r>
      <w:r>
        <w:rPr>
          <w:noProof/>
        </w:rPr>
        <w:fldChar w:fldCharType="begin"/>
      </w:r>
      <w:r>
        <w:rPr>
          <w:noProof/>
        </w:rPr>
        <w:instrText xml:space="preserve"> PAGEREF _Toc218669469 \h </w:instrText>
      </w:r>
      <w:r>
        <w:rPr>
          <w:noProof/>
        </w:rPr>
      </w:r>
      <w:r>
        <w:rPr>
          <w:noProof/>
        </w:rPr>
        <w:fldChar w:fldCharType="separate"/>
      </w:r>
      <w:r>
        <w:rPr>
          <w:noProof/>
        </w:rPr>
        <w:t>865</w:t>
      </w:r>
      <w:r>
        <w:rPr>
          <w:noProof/>
        </w:rPr>
        <w:fldChar w:fldCharType="end"/>
      </w:r>
    </w:p>
    <w:p w14:paraId="423FB1A7" w14:textId="0B4D4D5C"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23.4.2.2</w:t>
      </w:r>
      <w:r>
        <w:rPr>
          <w:rFonts w:asciiTheme="minorHAnsi" w:eastAsiaTheme="minorEastAsia" w:hAnsiTheme="minorHAnsi" w:cstheme="minorBidi"/>
          <w:noProof/>
          <w:kern w:val="2"/>
          <w:sz w:val="24"/>
          <w:szCs w:val="24"/>
          <w:lang w:eastAsia="en-GB"/>
          <w14:ligatures w14:val="standardContextual"/>
        </w:rPr>
        <w:tab/>
      </w:r>
      <w:r>
        <w:rPr>
          <w:noProof/>
        </w:rPr>
        <w:t>The MS has memory available</w:t>
      </w:r>
      <w:r>
        <w:rPr>
          <w:noProof/>
        </w:rPr>
        <w:tab/>
      </w:r>
      <w:r>
        <w:rPr>
          <w:noProof/>
        </w:rPr>
        <w:fldChar w:fldCharType="begin"/>
      </w:r>
      <w:r>
        <w:rPr>
          <w:noProof/>
        </w:rPr>
        <w:instrText xml:space="preserve"> PAGEREF _Toc218669470 \h </w:instrText>
      </w:r>
      <w:r>
        <w:rPr>
          <w:noProof/>
        </w:rPr>
      </w:r>
      <w:r>
        <w:rPr>
          <w:noProof/>
        </w:rPr>
        <w:fldChar w:fldCharType="separate"/>
      </w:r>
      <w:r>
        <w:rPr>
          <w:noProof/>
        </w:rPr>
        <w:t>865</w:t>
      </w:r>
      <w:r>
        <w:rPr>
          <w:noProof/>
        </w:rPr>
        <w:fldChar w:fldCharType="end"/>
      </w:r>
    </w:p>
    <w:p w14:paraId="208F335B" w14:textId="40062ED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23.4.3</w:t>
      </w:r>
      <w:r>
        <w:rPr>
          <w:rFonts w:asciiTheme="minorHAnsi" w:eastAsiaTheme="minorEastAsia" w:hAnsiTheme="minorHAnsi" w:cstheme="minorBidi"/>
          <w:noProof/>
          <w:kern w:val="2"/>
          <w:sz w:val="24"/>
          <w:szCs w:val="24"/>
          <w:lang w:eastAsia="en-GB"/>
          <w14:ligatures w14:val="standardContextual"/>
        </w:rPr>
        <w:tab/>
      </w:r>
      <w:r>
        <w:rPr>
          <w:noProof/>
        </w:rPr>
        <w:t>Procedures in the SGSN</w:t>
      </w:r>
      <w:r>
        <w:rPr>
          <w:noProof/>
        </w:rPr>
        <w:tab/>
      </w:r>
      <w:r>
        <w:rPr>
          <w:noProof/>
        </w:rPr>
        <w:fldChar w:fldCharType="begin"/>
      </w:r>
      <w:r>
        <w:rPr>
          <w:noProof/>
        </w:rPr>
        <w:instrText xml:space="preserve"> PAGEREF _Toc218669471 \h </w:instrText>
      </w:r>
      <w:r>
        <w:rPr>
          <w:noProof/>
        </w:rPr>
      </w:r>
      <w:r>
        <w:rPr>
          <w:noProof/>
        </w:rPr>
        <w:fldChar w:fldCharType="separate"/>
      </w:r>
      <w:r>
        <w:rPr>
          <w:noProof/>
        </w:rPr>
        <w:t>866</w:t>
      </w:r>
      <w:r>
        <w:rPr>
          <w:noProof/>
        </w:rPr>
        <w:fldChar w:fldCharType="end"/>
      </w:r>
    </w:p>
    <w:p w14:paraId="30B1DBD0" w14:textId="27E77A82"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23.4.3.1</w:t>
      </w:r>
      <w:r>
        <w:rPr>
          <w:rFonts w:asciiTheme="minorHAnsi" w:eastAsiaTheme="minorEastAsia" w:hAnsiTheme="minorHAnsi" w:cstheme="minorBidi"/>
          <w:noProof/>
          <w:kern w:val="2"/>
          <w:sz w:val="24"/>
          <w:szCs w:val="24"/>
          <w:lang w:eastAsia="en-GB"/>
          <w14:ligatures w14:val="standardContextual"/>
        </w:rPr>
        <w:tab/>
      </w:r>
      <w:r>
        <w:rPr>
          <w:noProof/>
        </w:rPr>
        <w:t>The Mobile Subscriber is present</w:t>
      </w:r>
      <w:r>
        <w:rPr>
          <w:noProof/>
        </w:rPr>
        <w:tab/>
      </w:r>
      <w:r>
        <w:rPr>
          <w:noProof/>
        </w:rPr>
        <w:fldChar w:fldCharType="begin"/>
      </w:r>
      <w:r>
        <w:rPr>
          <w:noProof/>
        </w:rPr>
        <w:instrText xml:space="preserve"> PAGEREF _Toc218669472 \h </w:instrText>
      </w:r>
      <w:r>
        <w:rPr>
          <w:noProof/>
        </w:rPr>
      </w:r>
      <w:r>
        <w:rPr>
          <w:noProof/>
        </w:rPr>
        <w:fldChar w:fldCharType="separate"/>
      </w:r>
      <w:r>
        <w:rPr>
          <w:noProof/>
        </w:rPr>
        <w:t>866</w:t>
      </w:r>
      <w:r>
        <w:rPr>
          <w:noProof/>
        </w:rPr>
        <w:fldChar w:fldCharType="end"/>
      </w:r>
    </w:p>
    <w:p w14:paraId="324A856B" w14:textId="51808AFE"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23.4.3.2</w:t>
      </w:r>
      <w:r>
        <w:rPr>
          <w:rFonts w:asciiTheme="minorHAnsi" w:eastAsiaTheme="minorEastAsia" w:hAnsiTheme="minorHAnsi" w:cstheme="minorBidi"/>
          <w:noProof/>
          <w:kern w:val="2"/>
          <w:sz w:val="24"/>
          <w:szCs w:val="24"/>
          <w:lang w:eastAsia="en-GB"/>
          <w14:ligatures w14:val="standardContextual"/>
        </w:rPr>
        <w:tab/>
      </w:r>
      <w:r>
        <w:rPr>
          <w:noProof/>
        </w:rPr>
        <w:t>The Mobile Equipment has memory available</w:t>
      </w:r>
      <w:r>
        <w:rPr>
          <w:noProof/>
        </w:rPr>
        <w:tab/>
      </w:r>
      <w:r>
        <w:rPr>
          <w:noProof/>
        </w:rPr>
        <w:fldChar w:fldCharType="begin"/>
      </w:r>
      <w:r>
        <w:rPr>
          <w:noProof/>
        </w:rPr>
        <w:instrText xml:space="preserve"> PAGEREF _Toc218669473 \h </w:instrText>
      </w:r>
      <w:r>
        <w:rPr>
          <w:noProof/>
        </w:rPr>
      </w:r>
      <w:r>
        <w:rPr>
          <w:noProof/>
        </w:rPr>
        <w:fldChar w:fldCharType="separate"/>
      </w:r>
      <w:r>
        <w:rPr>
          <w:noProof/>
        </w:rPr>
        <w:t>866</w:t>
      </w:r>
      <w:r>
        <w:rPr>
          <w:noProof/>
        </w:rPr>
        <w:fldChar w:fldCharType="end"/>
      </w:r>
    </w:p>
    <w:p w14:paraId="6FED1EF4" w14:textId="5F31A21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23.4.4</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_Toc218669474 \h </w:instrText>
      </w:r>
      <w:r>
        <w:rPr>
          <w:noProof/>
        </w:rPr>
      </w:r>
      <w:r>
        <w:rPr>
          <w:noProof/>
        </w:rPr>
        <w:fldChar w:fldCharType="separate"/>
      </w:r>
      <w:r>
        <w:rPr>
          <w:noProof/>
        </w:rPr>
        <w:t>866</w:t>
      </w:r>
      <w:r>
        <w:rPr>
          <w:noProof/>
        </w:rPr>
        <w:fldChar w:fldCharType="end"/>
      </w:r>
    </w:p>
    <w:p w14:paraId="76C9629C" w14:textId="3F2EF5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23.4.5</w:t>
      </w:r>
      <w:r>
        <w:rPr>
          <w:rFonts w:asciiTheme="minorHAnsi" w:eastAsiaTheme="minorEastAsia" w:hAnsiTheme="minorHAnsi" w:cstheme="minorBidi"/>
          <w:noProof/>
          <w:kern w:val="2"/>
          <w:sz w:val="24"/>
          <w:szCs w:val="24"/>
          <w:lang w:eastAsia="en-GB"/>
          <w14:ligatures w14:val="standardContextual"/>
        </w:rPr>
        <w:tab/>
      </w:r>
      <w:r>
        <w:rPr>
          <w:noProof/>
        </w:rPr>
        <w:t>Procedure in the SMS Interworking MSC</w:t>
      </w:r>
      <w:r>
        <w:rPr>
          <w:noProof/>
        </w:rPr>
        <w:tab/>
      </w:r>
      <w:r>
        <w:rPr>
          <w:noProof/>
        </w:rPr>
        <w:fldChar w:fldCharType="begin"/>
      </w:r>
      <w:r>
        <w:rPr>
          <w:noProof/>
        </w:rPr>
        <w:instrText xml:space="preserve"> PAGEREF _Toc218669475 \h </w:instrText>
      </w:r>
      <w:r>
        <w:rPr>
          <w:noProof/>
        </w:rPr>
      </w:r>
      <w:r>
        <w:rPr>
          <w:noProof/>
        </w:rPr>
        <w:fldChar w:fldCharType="separate"/>
      </w:r>
      <w:r>
        <w:rPr>
          <w:noProof/>
        </w:rPr>
        <w:t>866</w:t>
      </w:r>
      <w:r>
        <w:rPr>
          <w:noProof/>
        </w:rPr>
        <w:fldChar w:fldCharType="end"/>
      </w:r>
    </w:p>
    <w:p w14:paraId="26D8F123" w14:textId="6BF6984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23.5</w:t>
      </w:r>
      <w:r>
        <w:rPr>
          <w:rFonts w:asciiTheme="minorHAnsi" w:eastAsiaTheme="minorEastAsia" w:hAnsiTheme="minorHAnsi" w:cstheme="minorBidi"/>
          <w:noProof/>
          <w:kern w:val="2"/>
          <w:sz w:val="24"/>
          <w:szCs w:val="24"/>
          <w:lang w:eastAsia="en-GB"/>
          <w14:ligatures w14:val="standardContextual"/>
        </w:rPr>
        <w:tab/>
      </w:r>
      <w:r>
        <w:rPr>
          <w:noProof/>
        </w:rPr>
        <w:t>The SM delivery status report procedure</w:t>
      </w:r>
      <w:r>
        <w:rPr>
          <w:noProof/>
        </w:rPr>
        <w:tab/>
      </w:r>
      <w:r>
        <w:rPr>
          <w:noProof/>
        </w:rPr>
        <w:fldChar w:fldCharType="begin"/>
      </w:r>
      <w:r>
        <w:rPr>
          <w:noProof/>
        </w:rPr>
        <w:instrText xml:space="preserve"> PAGEREF _Toc218669476 \h </w:instrText>
      </w:r>
      <w:r>
        <w:rPr>
          <w:noProof/>
        </w:rPr>
      </w:r>
      <w:r>
        <w:rPr>
          <w:noProof/>
        </w:rPr>
        <w:fldChar w:fldCharType="separate"/>
      </w:r>
      <w:r>
        <w:rPr>
          <w:noProof/>
        </w:rPr>
        <w:t>875</w:t>
      </w:r>
      <w:r>
        <w:rPr>
          <w:noProof/>
        </w:rPr>
        <w:fldChar w:fldCharType="end"/>
      </w:r>
    </w:p>
    <w:p w14:paraId="6BA785EF" w14:textId="38F1489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23.5.1</w:t>
      </w:r>
      <w:r>
        <w:rPr>
          <w:rFonts w:asciiTheme="minorHAnsi" w:eastAsiaTheme="minorEastAsia" w:hAnsiTheme="minorHAnsi" w:cstheme="minorBidi"/>
          <w:noProof/>
          <w:kern w:val="2"/>
          <w:sz w:val="24"/>
          <w:szCs w:val="24"/>
          <w:lang w:eastAsia="en-GB"/>
          <w14:ligatures w14:val="standardContextual"/>
        </w:rPr>
        <w:tab/>
      </w:r>
      <w:r>
        <w:rPr>
          <w:noProof/>
        </w:rPr>
        <w:t>Procedure in the SMS-GMSC</w:t>
      </w:r>
      <w:r>
        <w:rPr>
          <w:noProof/>
        </w:rPr>
        <w:tab/>
      </w:r>
      <w:r>
        <w:rPr>
          <w:noProof/>
        </w:rPr>
        <w:fldChar w:fldCharType="begin"/>
      </w:r>
      <w:r>
        <w:rPr>
          <w:noProof/>
        </w:rPr>
        <w:instrText xml:space="preserve"> PAGEREF _Toc218669477 \h </w:instrText>
      </w:r>
      <w:r>
        <w:rPr>
          <w:noProof/>
        </w:rPr>
      </w:r>
      <w:r>
        <w:rPr>
          <w:noProof/>
        </w:rPr>
        <w:fldChar w:fldCharType="separate"/>
      </w:r>
      <w:r>
        <w:rPr>
          <w:noProof/>
        </w:rPr>
        <w:t>875</w:t>
      </w:r>
      <w:r>
        <w:rPr>
          <w:noProof/>
        </w:rPr>
        <w:fldChar w:fldCharType="end"/>
      </w:r>
    </w:p>
    <w:p w14:paraId="14CA00D6" w14:textId="2295F3D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23.5.2</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_Toc218669478 \h </w:instrText>
      </w:r>
      <w:r>
        <w:rPr>
          <w:noProof/>
        </w:rPr>
      </w:r>
      <w:r>
        <w:rPr>
          <w:noProof/>
        </w:rPr>
        <w:fldChar w:fldCharType="separate"/>
      </w:r>
      <w:r>
        <w:rPr>
          <w:noProof/>
        </w:rPr>
        <w:t>875</w:t>
      </w:r>
      <w:r>
        <w:rPr>
          <w:noProof/>
        </w:rPr>
        <w:fldChar w:fldCharType="end"/>
      </w:r>
    </w:p>
    <w:p w14:paraId="248ED182" w14:textId="3926372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23.5.3</w:t>
      </w:r>
      <w:r>
        <w:rPr>
          <w:rFonts w:asciiTheme="minorHAnsi" w:eastAsiaTheme="minorEastAsia" w:hAnsiTheme="minorHAnsi" w:cstheme="minorBidi"/>
          <w:noProof/>
          <w:kern w:val="2"/>
          <w:sz w:val="24"/>
          <w:szCs w:val="24"/>
          <w:lang w:eastAsia="en-GB"/>
          <w14:ligatures w14:val="standardContextual"/>
        </w:rPr>
        <w:tab/>
      </w:r>
      <w:r>
        <w:rPr>
          <w:noProof/>
        </w:rPr>
        <w:t>Procedure in the IP-SM-GW</w:t>
      </w:r>
      <w:r>
        <w:rPr>
          <w:noProof/>
        </w:rPr>
        <w:tab/>
      </w:r>
      <w:r>
        <w:rPr>
          <w:noProof/>
        </w:rPr>
        <w:fldChar w:fldCharType="begin"/>
      </w:r>
      <w:r>
        <w:rPr>
          <w:noProof/>
        </w:rPr>
        <w:instrText xml:space="preserve"> PAGEREF _Toc218669479 \h </w:instrText>
      </w:r>
      <w:r>
        <w:rPr>
          <w:noProof/>
        </w:rPr>
      </w:r>
      <w:r>
        <w:rPr>
          <w:noProof/>
        </w:rPr>
        <w:fldChar w:fldCharType="separate"/>
      </w:r>
      <w:r>
        <w:rPr>
          <w:noProof/>
        </w:rPr>
        <w:t>876</w:t>
      </w:r>
      <w:r>
        <w:rPr>
          <w:noProof/>
        </w:rPr>
        <w:fldChar w:fldCharType="end"/>
      </w:r>
    </w:p>
    <w:p w14:paraId="160831CF" w14:textId="36454A8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The macro Report_SM_Delivery_Stat_HLR</w:t>
      </w:r>
      <w:r>
        <w:rPr>
          <w:noProof/>
        </w:rPr>
        <w:tab/>
      </w:r>
      <w:r>
        <w:rPr>
          <w:noProof/>
        </w:rPr>
        <w:fldChar w:fldCharType="begin"/>
      </w:r>
      <w:r>
        <w:rPr>
          <w:noProof/>
        </w:rPr>
        <w:instrText xml:space="preserve"> PAGEREF _Toc218669480 \h </w:instrText>
      </w:r>
      <w:r>
        <w:rPr>
          <w:noProof/>
        </w:rPr>
      </w:r>
      <w:r>
        <w:rPr>
          <w:noProof/>
        </w:rPr>
        <w:fldChar w:fldCharType="separate"/>
      </w:r>
      <w:r>
        <w:rPr>
          <w:noProof/>
        </w:rPr>
        <w:t>881</w:t>
      </w:r>
      <w:r>
        <w:rPr>
          <w:noProof/>
        </w:rPr>
        <w:fldChar w:fldCharType="end"/>
      </w:r>
    </w:p>
    <w:p w14:paraId="536B93E9" w14:textId="3F4EBB8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23.7</w:t>
      </w:r>
      <w:r>
        <w:rPr>
          <w:rFonts w:asciiTheme="minorHAnsi" w:eastAsiaTheme="minorEastAsia" w:hAnsiTheme="minorHAnsi" w:cstheme="minorBidi"/>
          <w:noProof/>
          <w:kern w:val="2"/>
          <w:sz w:val="24"/>
          <w:szCs w:val="24"/>
          <w:lang w:eastAsia="en-GB"/>
          <w14:ligatures w14:val="standardContextual"/>
        </w:rPr>
        <w:tab/>
      </w:r>
      <w:r>
        <w:rPr>
          <w:noProof/>
        </w:rPr>
        <w:t>The mobile terminated short message transfer procedure for VGCS</w:t>
      </w:r>
      <w:r>
        <w:rPr>
          <w:noProof/>
        </w:rPr>
        <w:tab/>
      </w:r>
      <w:r>
        <w:rPr>
          <w:noProof/>
        </w:rPr>
        <w:fldChar w:fldCharType="begin"/>
      </w:r>
      <w:r>
        <w:rPr>
          <w:noProof/>
        </w:rPr>
        <w:instrText xml:space="preserve"> PAGEREF _Toc218669481 \h </w:instrText>
      </w:r>
      <w:r>
        <w:rPr>
          <w:noProof/>
        </w:rPr>
      </w:r>
      <w:r>
        <w:rPr>
          <w:noProof/>
        </w:rPr>
        <w:fldChar w:fldCharType="separate"/>
      </w:r>
      <w:r>
        <w:rPr>
          <w:noProof/>
        </w:rPr>
        <w:t>884</w:t>
      </w:r>
      <w:r>
        <w:rPr>
          <w:noProof/>
        </w:rPr>
        <w:fldChar w:fldCharType="end"/>
      </w:r>
    </w:p>
    <w:p w14:paraId="611636F2" w14:textId="1540C9B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23.7.1</w:t>
      </w:r>
      <w:r>
        <w:rPr>
          <w:rFonts w:asciiTheme="minorHAnsi" w:eastAsiaTheme="minorEastAsia" w:hAnsiTheme="minorHAnsi" w:cstheme="minorBidi"/>
          <w:noProof/>
          <w:kern w:val="2"/>
          <w:sz w:val="24"/>
          <w:szCs w:val="24"/>
          <w:lang w:eastAsia="en-GB"/>
          <w14:ligatures w14:val="standardContextual"/>
        </w:rPr>
        <w:tab/>
      </w:r>
      <w:r>
        <w:rPr>
          <w:noProof/>
        </w:rPr>
        <w:t>Procedure in the SMS-GMSC</w:t>
      </w:r>
      <w:r>
        <w:rPr>
          <w:noProof/>
        </w:rPr>
        <w:tab/>
      </w:r>
      <w:r>
        <w:rPr>
          <w:noProof/>
        </w:rPr>
        <w:fldChar w:fldCharType="begin"/>
      </w:r>
      <w:r>
        <w:rPr>
          <w:noProof/>
        </w:rPr>
        <w:instrText xml:space="preserve"> PAGEREF _Toc218669482 \h </w:instrText>
      </w:r>
      <w:r>
        <w:rPr>
          <w:noProof/>
        </w:rPr>
      </w:r>
      <w:r>
        <w:rPr>
          <w:noProof/>
        </w:rPr>
        <w:fldChar w:fldCharType="separate"/>
      </w:r>
      <w:r>
        <w:rPr>
          <w:noProof/>
        </w:rPr>
        <w:t>885</w:t>
      </w:r>
      <w:r>
        <w:rPr>
          <w:noProof/>
        </w:rPr>
        <w:fldChar w:fldCharType="end"/>
      </w:r>
    </w:p>
    <w:p w14:paraId="2C46D1EF" w14:textId="1DD7A5C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23.7.2</w:t>
      </w:r>
      <w:r>
        <w:rPr>
          <w:rFonts w:asciiTheme="minorHAnsi" w:eastAsiaTheme="minorEastAsia" w:hAnsiTheme="minorHAnsi" w:cstheme="minorBidi"/>
          <w:noProof/>
          <w:kern w:val="2"/>
          <w:sz w:val="24"/>
          <w:szCs w:val="24"/>
          <w:lang w:eastAsia="en-GB"/>
          <w14:ligatures w14:val="standardContextual"/>
        </w:rPr>
        <w:tab/>
      </w:r>
      <w:r>
        <w:rPr>
          <w:noProof/>
        </w:rPr>
        <w:t>Procedure in the Anchor MSC</w:t>
      </w:r>
      <w:r>
        <w:rPr>
          <w:noProof/>
        </w:rPr>
        <w:tab/>
      </w:r>
      <w:r>
        <w:rPr>
          <w:noProof/>
        </w:rPr>
        <w:fldChar w:fldCharType="begin"/>
      </w:r>
      <w:r>
        <w:rPr>
          <w:noProof/>
        </w:rPr>
        <w:instrText xml:space="preserve"> PAGEREF _Toc218669483 \h </w:instrText>
      </w:r>
      <w:r>
        <w:rPr>
          <w:noProof/>
        </w:rPr>
      </w:r>
      <w:r>
        <w:rPr>
          <w:noProof/>
        </w:rPr>
        <w:fldChar w:fldCharType="separate"/>
      </w:r>
      <w:r>
        <w:rPr>
          <w:noProof/>
        </w:rPr>
        <w:t>885</w:t>
      </w:r>
      <w:r>
        <w:rPr>
          <w:noProof/>
        </w:rPr>
        <w:fldChar w:fldCharType="end"/>
      </w:r>
    </w:p>
    <w:p w14:paraId="33F08681" w14:textId="0166C9CA"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GPRS process description</w:t>
      </w:r>
      <w:r>
        <w:rPr>
          <w:noProof/>
        </w:rPr>
        <w:tab/>
      </w:r>
      <w:r>
        <w:rPr>
          <w:noProof/>
        </w:rPr>
        <w:fldChar w:fldCharType="begin"/>
      </w:r>
      <w:r>
        <w:rPr>
          <w:noProof/>
        </w:rPr>
        <w:instrText xml:space="preserve"> PAGEREF _Toc218669484 \h </w:instrText>
      </w:r>
      <w:r>
        <w:rPr>
          <w:noProof/>
        </w:rPr>
      </w:r>
      <w:r>
        <w:rPr>
          <w:noProof/>
        </w:rPr>
        <w:fldChar w:fldCharType="separate"/>
      </w:r>
      <w:r>
        <w:rPr>
          <w:noProof/>
        </w:rPr>
        <w:t>889</w:t>
      </w:r>
      <w:r>
        <w:rPr>
          <w:noProof/>
        </w:rPr>
        <w:fldChar w:fldCharType="end"/>
      </w:r>
    </w:p>
    <w:p w14:paraId="2D64E40C" w14:textId="3864812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Procedure for retrieval of routeing information for GPRS</w:t>
      </w:r>
      <w:r>
        <w:rPr>
          <w:noProof/>
        </w:rPr>
        <w:tab/>
      </w:r>
      <w:r>
        <w:rPr>
          <w:noProof/>
        </w:rPr>
        <w:fldChar w:fldCharType="begin"/>
      </w:r>
      <w:r>
        <w:rPr>
          <w:noProof/>
        </w:rPr>
        <w:instrText xml:space="preserve"> PAGEREF _Toc218669485 \h </w:instrText>
      </w:r>
      <w:r>
        <w:rPr>
          <w:noProof/>
        </w:rPr>
      </w:r>
      <w:r>
        <w:rPr>
          <w:noProof/>
        </w:rPr>
        <w:fldChar w:fldCharType="separate"/>
      </w:r>
      <w:r>
        <w:rPr>
          <w:noProof/>
        </w:rPr>
        <w:t>890</w:t>
      </w:r>
      <w:r>
        <w:rPr>
          <w:noProof/>
        </w:rPr>
        <w:fldChar w:fldCharType="end"/>
      </w:r>
    </w:p>
    <w:p w14:paraId="128D6A64" w14:textId="0B4B07C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Process in the GGSN</w:t>
      </w:r>
      <w:r>
        <w:rPr>
          <w:noProof/>
        </w:rPr>
        <w:tab/>
      </w:r>
      <w:r>
        <w:rPr>
          <w:noProof/>
        </w:rPr>
        <w:fldChar w:fldCharType="begin"/>
      </w:r>
      <w:r>
        <w:rPr>
          <w:noProof/>
        </w:rPr>
        <w:instrText xml:space="preserve"> PAGEREF _Toc218669486 \h </w:instrText>
      </w:r>
      <w:r>
        <w:rPr>
          <w:noProof/>
        </w:rPr>
      </w:r>
      <w:r>
        <w:rPr>
          <w:noProof/>
        </w:rPr>
        <w:fldChar w:fldCharType="separate"/>
      </w:r>
      <w:r>
        <w:rPr>
          <w:noProof/>
        </w:rPr>
        <w:t>890</w:t>
      </w:r>
      <w:r>
        <w:rPr>
          <w:noProof/>
        </w:rPr>
        <w:fldChar w:fldCharType="end"/>
      </w:r>
    </w:p>
    <w:p w14:paraId="5637437C" w14:textId="77DDA0D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_Toc218669487 \h </w:instrText>
      </w:r>
      <w:r>
        <w:rPr>
          <w:noProof/>
        </w:rPr>
      </w:r>
      <w:r>
        <w:rPr>
          <w:noProof/>
        </w:rPr>
        <w:fldChar w:fldCharType="separate"/>
      </w:r>
      <w:r>
        <w:rPr>
          <w:noProof/>
        </w:rPr>
        <w:t>890</w:t>
      </w:r>
      <w:r>
        <w:rPr>
          <w:noProof/>
        </w:rPr>
        <w:fldChar w:fldCharType="end"/>
      </w:r>
    </w:p>
    <w:p w14:paraId="2124DEFD" w14:textId="381BDACD"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24.2</w:t>
      </w:r>
      <w:r>
        <w:rPr>
          <w:rFonts w:asciiTheme="minorHAnsi" w:eastAsiaTheme="minorEastAsia" w:hAnsiTheme="minorHAnsi" w:cstheme="minorBidi"/>
          <w:noProof/>
          <w:kern w:val="2"/>
          <w:sz w:val="24"/>
          <w:szCs w:val="24"/>
          <w:lang w:eastAsia="en-GB"/>
          <w14:ligatures w14:val="standardContextual"/>
        </w:rPr>
        <w:tab/>
      </w:r>
      <w:r>
        <w:rPr>
          <w:noProof/>
        </w:rPr>
        <w:t>Procedure for reporting failure to establish a network requested PDP context</w:t>
      </w:r>
      <w:r>
        <w:rPr>
          <w:noProof/>
        </w:rPr>
        <w:tab/>
      </w:r>
      <w:r>
        <w:rPr>
          <w:noProof/>
        </w:rPr>
        <w:fldChar w:fldCharType="begin"/>
      </w:r>
      <w:r>
        <w:rPr>
          <w:noProof/>
        </w:rPr>
        <w:instrText xml:space="preserve"> PAGEREF _Toc218669488 \h </w:instrText>
      </w:r>
      <w:r>
        <w:rPr>
          <w:noProof/>
        </w:rPr>
      </w:r>
      <w:r>
        <w:rPr>
          <w:noProof/>
        </w:rPr>
        <w:fldChar w:fldCharType="separate"/>
      </w:r>
      <w:r>
        <w:rPr>
          <w:noProof/>
        </w:rPr>
        <w:t>893</w:t>
      </w:r>
      <w:r>
        <w:rPr>
          <w:noProof/>
        </w:rPr>
        <w:fldChar w:fldCharType="end"/>
      </w:r>
    </w:p>
    <w:p w14:paraId="1E8B5BD1" w14:textId="4FCD832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24.2.1</w:t>
      </w:r>
      <w:r>
        <w:rPr>
          <w:rFonts w:asciiTheme="minorHAnsi" w:eastAsiaTheme="minorEastAsia" w:hAnsiTheme="minorHAnsi" w:cstheme="minorBidi"/>
          <w:noProof/>
          <w:kern w:val="2"/>
          <w:sz w:val="24"/>
          <w:szCs w:val="24"/>
          <w:lang w:eastAsia="en-GB"/>
          <w14:ligatures w14:val="standardContextual"/>
        </w:rPr>
        <w:tab/>
      </w:r>
      <w:r>
        <w:rPr>
          <w:noProof/>
        </w:rPr>
        <w:t>Process in the GGSN</w:t>
      </w:r>
      <w:r>
        <w:rPr>
          <w:noProof/>
        </w:rPr>
        <w:tab/>
      </w:r>
      <w:r>
        <w:rPr>
          <w:noProof/>
        </w:rPr>
        <w:fldChar w:fldCharType="begin"/>
      </w:r>
      <w:r>
        <w:rPr>
          <w:noProof/>
        </w:rPr>
        <w:instrText xml:space="preserve"> PAGEREF _Toc218669489 \h </w:instrText>
      </w:r>
      <w:r>
        <w:rPr>
          <w:noProof/>
        </w:rPr>
      </w:r>
      <w:r>
        <w:rPr>
          <w:noProof/>
        </w:rPr>
        <w:fldChar w:fldCharType="separate"/>
      </w:r>
      <w:r>
        <w:rPr>
          <w:noProof/>
        </w:rPr>
        <w:t>893</w:t>
      </w:r>
      <w:r>
        <w:rPr>
          <w:noProof/>
        </w:rPr>
        <w:fldChar w:fldCharType="end"/>
      </w:r>
    </w:p>
    <w:p w14:paraId="634E147A" w14:textId="1795161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24.2.2</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_Toc218669490 \h </w:instrText>
      </w:r>
      <w:r>
        <w:rPr>
          <w:noProof/>
        </w:rPr>
      </w:r>
      <w:r>
        <w:rPr>
          <w:noProof/>
        </w:rPr>
        <w:fldChar w:fldCharType="separate"/>
      </w:r>
      <w:r>
        <w:rPr>
          <w:noProof/>
        </w:rPr>
        <w:t>893</w:t>
      </w:r>
      <w:r>
        <w:rPr>
          <w:noProof/>
        </w:rPr>
        <w:fldChar w:fldCharType="end"/>
      </w:r>
    </w:p>
    <w:p w14:paraId="457464F6" w14:textId="17220136"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24.3</w:t>
      </w:r>
      <w:r>
        <w:rPr>
          <w:rFonts w:asciiTheme="minorHAnsi" w:eastAsiaTheme="minorEastAsia" w:hAnsiTheme="minorHAnsi" w:cstheme="minorBidi"/>
          <w:noProof/>
          <w:kern w:val="2"/>
          <w:sz w:val="24"/>
          <w:szCs w:val="24"/>
          <w:lang w:eastAsia="en-GB"/>
          <w14:ligatures w14:val="standardContextual"/>
        </w:rPr>
        <w:tab/>
      </w:r>
      <w:r>
        <w:rPr>
          <w:noProof/>
        </w:rPr>
        <w:t>Procedure for reporting that an MS has become reachable for GPRS</w:t>
      </w:r>
      <w:r>
        <w:rPr>
          <w:noProof/>
        </w:rPr>
        <w:tab/>
      </w:r>
      <w:r>
        <w:rPr>
          <w:noProof/>
        </w:rPr>
        <w:fldChar w:fldCharType="begin"/>
      </w:r>
      <w:r>
        <w:rPr>
          <w:noProof/>
        </w:rPr>
        <w:instrText xml:space="preserve"> PAGEREF _Toc218669491 \h </w:instrText>
      </w:r>
      <w:r>
        <w:rPr>
          <w:noProof/>
        </w:rPr>
      </w:r>
      <w:r>
        <w:rPr>
          <w:noProof/>
        </w:rPr>
        <w:fldChar w:fldCharType="separate"/>
      </w:r>
      <w:r>
        <w:rPr>
          <w:noProof/>
        </w:rPr>
        <w:t>896</w:t>
      </w:r>
      <w:r>
        <w:rPr>
          <w:noProof/>
        </w:rPr>
        <w:fldChar w:fldCharType="end"/>
      </w:r>
    </w:p>
    <w:p w14:paraId="1D5206A3" w14:textId="47AAF8C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24.3.1</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_Toc218669492 \h </w:instrText>
      </w:r>
      <w:r>
        <w:rPr>
          <w:noProof/>
        </w:rPr>
      </w:r>
      <w:r>
        <w:rPr>
          <w:noProof/>
        </w:rPr>
        <w:fldChar w:fldCharType="separate"/>
      </w:r>
      <w:r>
        <w:rPr>
          <w:noProof/>
        </w:rPr>
        <w:t>896</w:t>
      </w:r>
      <w:r>
        <w:rPr>
          <w:noProof/>
        </w:rPr>
        <w:fldChar w:fldCharType="end"/>
      </w:r>
    </w:p>
    <w:p w14:paraId="6ED569D0" w14:textId="2EDB4DA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24.3.2</w:t>
      </w:r>
      <w:r>
        <w:rPr>
          <w:rFonts w:asciiTheme="minorHAnsi" w:eastAsiaTheme="minorEastAsia" w:hAnsiTheme="minorHAnsi" w:cstheme="minorBidi"/>
          <w:noProof/>
          <w:kern w:val="2"/>
          <w:sz w:val="24"/>
          <w:szCs w:val="24"/>
          <w:lang w:eastAsia="en-GB"/>
          <w14:ligatures w14:val="standardContextual"/>
        </w:rPr>
        <w:tab/>
      </w:r>
      <w:r>
        <w:rPr>
          <w:noProof/>
        </w:rPr>
        <w:t>Process in the GGSN for Note Ms Present For Gprs</w:t>
      </w:r>
      <w:r>
        <w:rPr>
          <w:noProof/>
        </w:rPr>
        <w:tab/>
      </w:r>
      <w:r>
        <w:rPr>
          <w:noProof/>
        </w:rPr>
        <w:fldChar w:fldCharType="begin"/>
      </w:r>
      <w:r>
        <w:rPr>
          <w:noProof/>
        </w:rPr>
        <w:instrText xml:space="preserve"> PAGEREF _Toc218669493 \h </w:instrText>
      </w:r>
      <w:r>
        <w:rPr>
          <w:noProof/>
        </w:rPr>
      </w:r>
      <w:r>
        <w:rPr>
          <w:noProof/>
        </w:rPr>
        <w:fldChar w:fldCharType="separate"/>
      </w:r>
      <w:r>
        <w:rPr>
          <w:noProof/>
        </w:rPr>
        <w:t>896</w:t>
      </w:r>
      <w:r>
        <w:rPr>
          <w:noProof/>
        </w:rPr>
        <w:fldChar w:fldCharType="end"/>
      </w:r>
    </w:p>
    <w:p w14:paraId="0C493F29" w14:textId="2F5E91F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24A</w:t>
      </w:r>
      <w:r>
        <w:rPr>
          <w:rFonts w:asciiTheme="minorHAnsi" w:eastAsiaTheme="minorEastAsia" w:hAnsiTheme="minorHAnsi" w:cstheme="minorBidi"/>
          <w:noProof/>
          <w:kern w:val="2"/>
          <w:sz w:val="24"/>
          <w:szCs w:val="24"/>
          <w:lang w:eastAsia="en-GB"/>
          <w14:ligatures w14:val="standardContextual"/>
        </w:rPr>
        <w:tab/>
      </w:r>
      <w:r>
        <w:rPr>
          <w:noProof/>
        </w:rPr>
        <w:t>CSE interrogation and control of subscriber data</w:t>
      </w:r>
      <w:r>
        <w:rPr>
          <w:noProof/>
        </w:rPr>
        <w:tab/>
      </w:r>
      <w:r>
        <w:rPr>
          <w:noProof/>
        </w:rPr>
        <w:fldChar w:fldCharType="begin"/>
      </w:r>
      <w:r>
        <w:rPr>
          <w:noProof/>
        </w:rPr>
        <w:instrText xml:space="preserve"> PAGEREF _Toc218669494 \h </w:instrText>
      </w:r>
      <w:r>
        <w:rPr>
          <w:noProof/>
        </w:rPr>
      </w:r>
      <w:r>
        <w:rPr>
          <w:noProof/>
        </w:rPr>
        <w:fldChar w:fldCharType="separate"/>
      </w:r>
      <w:r>
        <w:rPr>
          <w:noProof/>
        </w:rPr>
        <w:t>899</w:t>
      </w:r>
      <w:r>
        <w:rPr>
          <w:noProof/>
        </w:rPr>
        <w:fldChar w:fldCharType="end"/>
      </w:r>
    </w:p>
    <w:p w14:paraId="7108BF44" w14:textId="27C791C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_Toc218669495 \h </w:instrText>
      </w:r>
      <w:r>
        <w:rPr>
          <w:noProof/>
        </w:rPr>
      </w:r>
      <w:r>
        <w:rPr>
          <w:noProof/>
        </w:rPr>
        <w:fldChar w:fldCharType="separate"/>
      </w:r>
      <w:r>
        <w:rPr>
          <w:noProof/>
        </w:rPr>
        <w:t>899</w:t>
      </w:r>
      <w:r>
        <w:rPr>
          <w:noProof/>
        </w:rPr>
        <w:fldChar w:fldCharType="end"/>
      </w:r>
    </w:p>
    <w:p w14:paraId="779E7675" w14:textId="3D596F6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24A.2</w:t>
      </w:r>
      <w:r>
        <w:rPr>
          <w:rFonts w:asciiTheme="minorHAnsi" w:eastAsiaTheme="minorEastAsia" w:hAnsiTheme="minorHAnsi" w:cstheme="minorBidi"/>
          <w:noProof/>
          <w:kern w:val="2"/>
          <w:sz w:val="24"/>
          <w:szCs w:val="24"/>
          <w:lang w:eastAsia="en-GB"/>
          <w14:ligatures w14:val="standardContextual"/>
        </w:rPr>
        <w:tab/>
      </w:r>
      <w:r>
        <w:rPr>
          <w:noProof/>
        </w:rPr>
        <w:t>Any Time Subscription Interrogation procedure</w:t>
      </w:r>
      <w:r>
        <w:rPr>
          <w:noProof/>
        </w:rPr>
        <w:tab/>
      </w:r>
      <w:r>
        <w:rPr>
          <w:noProof/>
        </w:rPr>
        <w:fldChar w:fldCharType="begin"/>
      </w:r>
      <w:r>
        <w:rPr>
          <w:noProof/>
        </w:rPr>
        <w:instrText xml:space="preserve"> PAGEREF _Toc218669496 \h </w:instrText>
      </w:r>
      <w:r>
        <w:rPr>
          <w:noProof/>
        </w:rPr>
      </w:r>
      <w:r>
        <w:rPr>
          <w:noProof/>
        </w:rPr>
        <w:fldChar w:fldCharType="separate"/>
      </w:r>
      <w:r>
        <w:rPr>
          <w:noProof/>
        </w:rPr>
        <w:t>901</w:t>
      </w:r>
      <w:r>
        <w:rPr>
          <w:noProof/>
        </w:rPr>
        <w:fldChar w:fldCharType="end"/>
      </w:r>
    </w:p>
    <w:p w14:paraId="15334FEE" w14:textId="2F3A722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_Toc218669497 \h </w:instrText>
      </w:r>
      <w:r>
        <w:rPr>
          <w:noProof/>
        </w:rPr>
      </w:r>
      <w:r>
        <w:rPr>
          <w:noProof/>
        </w:rPr>
        <w:fldChar w:fldCharType="separate"/>
      </w:r>
      <w:r>
        <w:rPr>
          <w:noProof/>
        </w:rPr>
        <w:t>901</w:t>
      </w:r>
      <w:r>
        <w:rPr>
          <w:noProof/>
        </w:rPr>
        <w:fldChar w:fldCharType="end"/>
      </w:r>
    </w:p>
    <w:p w14:paraId="6C8E26D0" w14:textId="40AC88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24A.2.2</w:t>
      </w:r>
      <w:r>
        <w:rPr>
          <w:rFonts w:asciiTheme="minorHAnsi" w:eastAsiaTheme="minorEastAsia" w:hAnsiTheme="minorHAnsi" w:cstheme="minorBidi"/>
          <w:noProof/>
          <w:kern w:val="2"/>
          <w:sz w:val="24"/>
          <w:szCs w:val="24"/>
          <w:lang w:eastAsia="en-GB"/>
          <w14:ligatures w14:val="standardContextual"/>
        </w:rPr>
        <w:tab/>
      </w:r>
      <w:r>
        <w:rPr>
          <w:noProof/>
        </w:rPr>
        <w:t>Process in the gsmSCF</w:t>
      </w:r>
      <w:r>
        <w:rPr>
          <w:noProof/>
        </w:rPr>
        <w:tab/>
      </w:r>
      <w:r>
        <w:rPr>
          <w:noProof/>
        </w:rPr>
        <w:fldChar w:fldCharType="begin"/>
      </w:r>
      <w:r>
        <w:rPr>
          <w:noProof/>
        </w:rPr>
        <w:instrText xml:space="preserve"> PAGEREF _Toc218669498 \h </w:instrText>
      </w:r>
      <w:r>
        <w:rPr>
          <w:noProof/>
        </w:rPr>
      </w:r>
      <w:r>
        <w:rPr>
          <w:noProof/>
        </w:rPr>
        <w:fldChar w:fldCharType="separate"/>
      </w:r>
      <w:r>
        <w:rPr>
          <w:noProof/>
        </w:rPr>
        <w:t>901</w:t>
      </w:r>
      <w:r>
        <w:rPr>
          <w:noProof/>
        </w:rPr>
        <w:fldChar w:fldCharType="end"/>
      </w:r>
    </w:p>
    <w:p w14:paraId="2473F319" w14:textId="7EA93F8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24A.2.3</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_Toc218669499 \h </w:instrText>
      </w:r>
      <w:r>
        <w:rPr>
          <w:noProof/>
        </w:rPr>
      </w:r>
      <w:r>
        <w:rPr>
          <w:noProof/>
        </w:rPr>
        <w:fldChar w:fldCharType="separate"/>
      </w:r>
      <w:r>
        <w:rPr>
          <w:noProof/>
        </w:rPr>
        <w:t>901</w:t>
      </w:r>
      <w:r>
        <w:rPr>
          <w:noProof/>
        </w:rPr>
        <w:fldChar w:fldCharType="end"/>
      </w:r>
    </w:p>
    <w:p w14:paraId="0F41D18A" w14:textId="6214A9D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24A.3</w:t>
      </w:r>
      <w:r>
        <w:rPr>
          <w:rFonts w:asciiTheme="minorHAnsi" w:eastAsiaTheme="minorEastAsia" w:hAnsiTheme="minorHAnsi" w:cstheme="minorBidi"/>
          <w:noProof/>
          <w:kern w:val="2"/>
          <w:sz w:val="24"/>
          <w:szCs w:val="24"/>
          <w:lang w:eastAsia="en-GB"/>
          <w14:ligatures w14:val="standardContextual"/>
        </w:rPr>
        <w:tab/>
      </w:r>
      <w:r>
        <w:rPr>
          <w:noProof/>
        </w:rPr>
        <w:t>Any Time Modification procedure</w:t>
      </w:r>
      <w:r>
        <w:rPr>
          <w:noProof/>
        </w:rPr>
        <w:tab/>
      </w:r>
      <w:r>
        <w:rPr>
          <w:noProof/>
        </w:rPr>
        <w:fldChar w:fldCharType="begin"/>
      </w:r>
      <w:r>
        <w:rPr>
          <w:noProof/>
        </w:rPr>
        <w:instrText xml:space="preserve"> PAGEREF _Toc218669500 \h </w:instrText>
      </w:r>
      <w:r>
        <w:rPr>
          <w:noProof/>
        </w:rPr>
      </w:r>
      <w:r>
        <w:rPr>
          <w:noProof/>
        </w:rPr>
        <w:fldChar w:fldCharType="separate"/>
      </w:r>
      <w:r>
        <w:rPr>
          <w:noProof/>
        </w:rPr>
        <w:t>904</w:t>
      </w:r>
      <w:r>
        <w:rPr>
          <w:noProof/>
        </w:rPr>
        <w:fldChar w:fldCharType="end"/>
      </w:r>
    </w:p>
    <w:p w14:paraId="6B104B3C" w14:textId="32A0DA8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_Toc218669501 \h </w:instrText>
      </w:r>
      <w:r>
        <w:rPr>
          <w:noProof/>
        </w:rPr>
      </w:r>
      <w:r>
        <w:rPr>
          <w:noProof/>
        </w:rPr>
        <w:fldChar w:fldCharType="separate"/>
      </w:r>
      <w:r>
        <w:rPr>
          <w:noProof/>
        </w:rPr>
        <w:t>904</w:t>
      </w:r>
      <w:r>
        <w:rPr>
          <w:noProof/>
        </w:rPr>
        <w:fldChar w:fldCharType="end"/>
      </w:r>
    </w:p>
    <w:p w14:paraId="6B232E29" w14:textId="4D7A883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24A.3.2</w:t>
      </w:r>
      <w:r>
        <w:rPr>
          <w:rFonts w:asciiTheme="minorHAnsi" w:eastAsiaTheme="minorEastAsia" w:hAnsiTheme="minorHAnsi" w:cstheme="minorBidi"/>
          <w:noProof/>
          <w:kern w:val="2"/>
          <w:sz w:val="24"/>
          <w:szCs w:val="24"/>
          <w:lang w:eastAsia="en-GB"/>
          <w14:ligatures w14:val="standardContextual"/>
        </w:rPr>
        <w:tab/>
      </w:r>
      <w:r>
        <w:rPr>
          <w:noProof/>
        </w:rPr>
        <w:t>Process in the gsmSCF</w:t>
      </w:r>
      <w:r>
        <w:rPr>
          <w:noProof/>
        </w:rPr>
        <w:tab/>
      </w:r>
      <w:r>
        <w:rPr>
          <w:noProof/>
        </w:rPr>
        <w:fldChar w:fldCharType="begin"/>
      </w:r>
      <w:r>
        <w:rPr>
          <w:noProof/>
        </w:rPr>
        <w:instrText xml:space="preserve"> PAGEREF _Toc218669502 \h </w:instrText>
      </w:r>
      <w:r>
        <w:rPr>
          <w:noProof/>
        </w:rPr>
      </w:r>
      <w:r>
        <w:rPr>
          <w:noProof/>
        </w:rPr>
        <w:fldChar w:fldCharType="separate"/>
      </w:r>
      <w:r>
        <w:rPr>
          <w:noProof/>
        </w:rPr>
        <w:t>904</w:t>
      </w:r>
      <w:r>
        <w:rPr>
          <w:noProof/>
        </w:rPr>
        <w:fldChar w:fldCharType="end"/>
      </w:r>
    </w:p>
    <w:p w14:paraId="3FAED45B" w14:textId="3C262F3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24A.3.3</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_Toc218669503 \h </w:instrText>
      </w:r>
      <w:r>
        <w:rPr>
          <w:noProof/>
        </w:rPr>
      </w:r>
      <w:r>
        <w:rPr>
          <w:noProof/>
        </w:rPr>
        <w:fldChar w:fldCharType="separate"/>
      </w:r>
      <w:r>
        <w:rPr>
          <w:noProof/>
        </w:rPr>
        <w:t>904</w:t>
      </w:r>
      <w:r>
        <w:rPr>
          <w:noProof/>
        </w:rPr>
        <w:fldChar w:fldCharType="end"/>
      </w:r>
    </w:p>
    <w:p w14:paraId="31156B78" w14:textId="2A7B7D80"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24A.4</w:t>
      </w:r>
      <w:r>
        <w:rPr>
          <w:rFonts w:asciiTheme="minorHAnsi" w:eastAsiaTheme="minorEastAsia" w:hAnsiTheme="minorHAnsi" w:cstheme="minorBidi"/>
          <w:noProof/>
          <w:kern w:val="2"/>
          <w:sz w:val="24"/>
          <w:szCs w:val="24"/>
          <w:lang w:eastAsia="en-GB"/>
          <w14:ligatures w14:val="standardContextual"/>
        </w:rPr>
        <w:tab/>
      </w:r>
      <w:r>
        <w:rPr>
          <w:noProof/>
        </w:rPr>
        <w:t>Subscriber Data Modification Notification procedure</w:t>
      </w:r>
      <w:r>
        <w:rPr>
          <w:noProof/>
        </w:rPr>
        <w:tab/>
      </w:r>
      <w:r>
        <w:rPr>
          <w:noProof/>
        </w:rPr>
        <w:fldChar w:fldCharType="begin"/>
      </w:r>
      <w:r>
        <w:rPr>
          <w:noProof/>
        </w:rPr>
        <w:instrText xml:space="preserve"> PAGEREF _Toc218669504 \h </w:instrText>
      </w:r>
      <w:r>
        <w:rPr>
          <w:noProof/>
        </w:rPr>
      </w:r>
      <w:r>
        <w:rPr>
          <w:noProof/>
        </w:rPr>
        <w:fldChar w:fldCharType="separate"/>
      </w:r>
      <w:r>
        <w:rPr>
          <w:noProof/>
        </w:rPr>
        <w:t>907</w:t>
      </w:r>
      <w:r>
        <w:rPr>
          <w:noProof/>
        </w:rPr>
        <w:fldChar w:fldCharType="end"/>
      </w:r>
    </w:p>
    <w:p w14:paraId="1DC8AE37" w14:textId="271A7F6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_Toc218669505 \h </w:instrText>
      </w:r>
      <w:r>
        <w:rPr>
          <w:noProof/>
        </w:rPr>
      </w:r>
      <w:r>
        <w:rPr>
          <w:noProof/>
        </w:rPr>
        <w:fldChar w:fldCharType="separate"/>
      </w:r>
      <w:r>
        <w:rPr>
          <w:noProof/>
        </w:rPr>
        <w:t>907</w:t>
      </w:r>
      <w:r>
        <w:rPr>
          <w:noProof/>
        </w:rPr>
        <w:fldChar w:fldCharType="end"/>
      </w:r>
    </w:p>
    <w:p w14:paraId="36D042BB" w14:textId="3D4C76E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24A.4.2</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_Toc218669506 \h </w:instrText>
      </w:r>
      <w:r>
        <w:rPr>
          <w:noProof/>
        </w:rPr>
      </w:r>
      <w:r>
        <w:rPr>
          <w:noProof/>
        </w:rPr>
        <w:fldChar w:fldCharType="separate"/>
      </w:r>
      <w:r>
        <w:rPr>
          <w:noProof/>
        </w:rPr>
        <w:t>907</w:t>
      </w:r>
      <w:r>
        <w:rPr>
          <w:noProof/>
        </w:rPr>
        <w:fldChar w:fldCharType="end"/>
      </w:r>
    </w:p>
    <w:p w14:paraId="6E9CD619" w14:textId="144B479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24A.4.3</w:t>
      </w:r>
      <w:r>
        <w:rPr>
          <w:rFonts w:asciiTheme="minorHAnsi" w:eastAsiaTheme="minorEastAsia" w:hAnsiTheme="minorHAnsi" w:cstheme="minorBidi"/>
          <w:noProof/>
          <w:kern w:val="2"/>
          <w:sz w:val="24"/>
          <w:szCs w:val="24"/>
          <w:lang w:eastAsia="en-GB"/>
          <w14:ligatures w14:val="standardContextual"/>
        </w:rPr>
        <w:tab/>
      </w:r>
      <w:r>
        <w:rPr>
          <w:noProof/>
        </w:rPr>
        <w:t>Process in the gsmSCF</w:t>
      </w:r>
      <w:r>
        <w:rPr>
          <w:noProof/>
        </w:rPr>
        <w:tab/>
      </w:r>
      <w:r>
        <w:rPr>
          <w:noProof/>
        </w:rPr>
        <w:fldChar w:fldCharType="begin"/>
      </w:r>
      <w:r>
        <w:rPr>
          <w:noProof/>
        </w:rPr>
        <w:instrText xml:space="preserve"> PAGEREF _Toc218669507 \h </w:instrText>
      </w:r>
      <w:r>
        <w:rPr>
          <w:noProof/>
        </w:rPr>
      </w:r>
      <w:r>
        <w:rPr>
          <w:noProof/>
        </w:rPr>
        <w:fldChar w:fldCharType="separate"/>
      </w:r>
      <w:r>
        <w:rPr>
          <w:noProof/>
        </w:rPr>
        <w:t>907</w:t>
      </w:r>
      <w:r>
        <w:rPr>
          <w:noProof/>
        </w:rPr>
        <w:fldChar w:fldCharType="end"/>
      </w:r>
    </w:p>
    <w:p w14:paraId="11CE78F1" w14:textId="49F3E39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24A.5</w:t>
      </w:r>
      <w:r>
        <w:rPr>
          <w:rFonts w:asciiTheme="minorHAnsi" w:eastAsiaTheme="minorEastAsia" w:hAnsiTheme="minorHAnsi" w:cstheme="minorBidi"/>
          <w:noProof/>
          <w:kern w:val="2"/>
          <w:sz w:val="24"/>
          <w:szCs w:val="24"/>
          <w:lang w:eastAsia="en-GB"/>
          <w14:ligatures w14:val="standardContextual"/>
        </w:rPr>
        <w:tab/>
      </w:r>
      <w:r>
        <w:rPr>
          <w:noProof/>
        </w:rPr>
        <w:t>Any Time Interrogation procedure</w:t>
      </w:r>
      <w:r>
        <w:rPr>
          <w:noProof/>
        </w:rPr>
        <w:tab/>
      </w:r>
      <w:r>
        <w:rPr>
          <w:noProof/>
        </w:rPr>
        <w:fldChar w:fldCharType="begin"/>
      </w:r>
      <w:r>
        <w:rPr>
          <w:noProof/>
        </w:rPr>
        <w:instrText xml:space="preserve"> PAGEREF _Toc218669508 \h </w:instrText>
      </w:r>
      <w:r>
        <w:rPr>
          <w:noProof/>
        </w:rPr>
      </w:r>
      <w:r>
        <w:rPr>
          <w:noProof/>
        </w:rPr>
        <w:fldChar w:fldCharType="separate"/>
      </w:r>
      <w:r>
        <w:rPr>
          <w:noProof/>
        </w:rPr>
        <w:t>912</w:t>
      </w:r>
      <w:r>
        <w:rPr>
          <w:noProof/>
        </w:rPr>
        <w:fldChar w:fldCharType="end"/>
      </w:r>
    </w:p>
    <w:p w14:paraId="390272C5" w14:textId="0D93BAD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24A.5.1 General</w:t>
      </w:r>
      <w:r>
        <w:rPr>
          <w:noProof/>
        </w:rPr>
        <w:tab/>
      </w:r>
      <w:r>
        <w:rPr>
          <w:noProof/>
        </w:rPr>
        <w:fldChar w:fldCharType="begin"/>
      </w:r>
      <w:r>
        <w:rPr>
          <w:noProof/>
        </w:rPr>
        <w:instrText xml:space="preserve"> PAGEREF _Toc218669509 \h </w:instrText>
      </w:r>
      <w:r>
        <w:rPr>
          <w:noProof/>
        </w:rPr>
      </w:r>
      <w:r>
        <w:rPr>
          <w:noProof/>
        </w:rPr>
        <w:fldChar w:fldCharType="separate"/>
      </w:r>
      <w:r>
        <w:rPr>
          <w:noProof/>
        </w:rPr>
        <w:t>912</w:t>
      </w:r>
      <w:r>
        <w:rPr>
          <w:noProof/>
        </w:rPr>
        <w:fldChar w:fldCharType="end"/>
      </w:r>
    </w:p>
    <w:p w14:paraId="2DF9B267" w14:textId="1EF7872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24A.5.2</w:t>
      </w:r>
      <w:r>
        <w:rPr>
          <w:rFonts w:asciiTheme="minorHAnsi" w:eastAsiaTheme="minorEastAsia" w:hAnsiTheme="minorHAnsi" w:cstheme="minorBidi"/>
          <w:noProof/>
          <w:kern w:val="2"/>
          <w:sz w:val="24"/>
          <w:szCs w:val="24"/>
          <w:lang w:eastAsia="en-GB"/>
          <w14:ligatures w14:val="standardContextual"/>
        </w:rPr>
        <w:tab/>
      </w:r>
      <w:r>
        <w:rPr>
          <w:noProof/>
        </w:rPr>
        <w:t>Procedures in the gsmSCF</w:t>
      </w:r>
      <w:r>
        <w:rPr>
          <w:noProof/>
        </w:rPr>
        <w:tab/>
      </w:r>
      <w:r>
        <w:rPr>
          <w:noProof/>
        </w:rPr>
        <w:fldChar w:fldCharType="begin"/>
      </w:r>
      <w:r>
        <w:rPr>
          <w:noProof/>
        </w:rPr>
        <w:instrText xml:space="preserve"> PAGEREF _Toc218669510 \h </w:instrText>
      </w:r>
      <w:r>
        <w:rPr>
          <w:noProof/>
        </w:rPr>
      </w:r>
      <w:r>
        <w:rPr>
          <w:noProof/>
        </w:rPr>
        <w:fldChar w:fldCharType="separate"/>
      </w:r>
      <w:r>
        <w:rPr>
          <w:noProof/>
        </w:rPr>
        <w:t>913</w:t>
      </w:r>
      <w:r>
        <w:rPr>
          <w:noProof/>
        </w:rPr>
        <w:fldChar w:fldCharType="end"/>
      </w:r>
    </w:p>
    <w:p w14:paraId="5F3DF428" w14:textId="44509CDA"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24A.5.3</w:t>
      </w:r>
      <w:r>
        <w:rPr>
          <w:rFonts w:asciiTheme="minorHAnsi" w:eastAsiaTheme="minorEastAsia" w:hAnsiTheme="minorHAnsi" w:cstheme="minorBidi"/>
          <w:noProof/>
          <w:kern w:val="2"/>
          <w:sz w:val="24"/>
          <w:szCs w:val="24"/>
          <w:lang w:eastAsia="en-GB"/>
          <w14:ligatures w14:val="standardContextual"/>
        </w:rPr>
        <w:tab/>
      </w:r>
      <w:r>
        <w:rPr>
          <w:noProof/>
        </w:rPr>
        <w:t>Procedure in the HLR</w:t>
      </w:r>
      <w:r>
        <w:rPr>
          <w:noProof/>
        </w:rPr>
        <w:tab/>
      </w:r>
      <w:r>
        <w:rPr>
          <w:noProof/>
        </w:rPr>
        <w:fldChar w:fldCharType="begin"/>
      </w:r>
      <w:r>
        <w:rPr>
          <w:noProof/>
        </w:rPr>
        <w:instrText xml:space="preserve"> PAGEREF _Toc218669511 \h </w:instrText>
      </w:r>
      <w:r>
        <w:rPr>
          <w:noProof/>
        </w:rPr>
      </w:r>
      <w:r>
        <w:rPr>
          <w:noProof/>
        </w:rPr>
        <w:fldChar w:fldCharType="separate"/>
      </w:r>
      <w:r>
        <w:rPr>
          <w:noProof/>
        </w:rPr>
        <w:t>913</w:t>
      </w:r>
      <w:r>
        <w:rPr>
          <w:noProof/>
        </w:rPr>
        <w:fldChar w:fldCharType="end"/>
      </w:r>
    </w:p>
    <w:p w14:paraId="66CC7B18" w14:textId="125821B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24A.5.4</w:t>
      </w:r>
      <w:r>
        <w:rPr>
          <w:rFonts w:asciiTheme="minorHAnsi" w:eastAsiaTheme="minorEastAsia" w:hAnsiTheme="minorHAnsi" w:cstheme="minorBidi"/>
          <w:noProof/>
          <w:kern w:val="2"/>
          <w:sz w:val="24"/>
          <w:szCs w:val="24"/>
          <w:lang w:eastAsia="en-GB"/>
          <w14:ligatures w14:val="standardContextual"/>
        </w:rPr>
        <w:tab/>
      </w:r>
      <w:r>
        <w:rPr>
          <w:noProof/>
        </w:rPr>
        <w:t>Procedure in the GMLC</w:t>
      </w:r>
      <w:r>
        <w:rPr>
          <w:noProof/>
        </w:rPr>
        <w:tab/>
      </w:r>
      <w:r>
        <w:rPr>
          <w:noProof/>
        </w:rPr>
        <w:fldChar w:fldCharType="begin"/>
      </w:r>
      <w:r>
        <w:rPr>
          <w:noProof/>
        </w:rPr>
        <w:instrText xml:space="preserve"> PAGEREF _Toc218669512 \h </w:instrText>
      </w:r>
      <w:r>
        <w:rPr>
          <w:noProof/>
        </w:rPr>
      </w:r>
      <w:r>
        <w:rPr>
          <w:noProof/>
        </w:rPr>
        <w:fldChar w:fldCharType="separate"/>
      </w:r>
      <w:r>
        <w:rPr>
          <w:noProof/>
        </w:rPr>
        <w:t>913</w:t>
      </w:r>
      <w:r>
        <w:rPr>
          <w:noProof/>
        </w:rPr>
        <w:fldChar w:fldCharType="end"/>
      </w:r>
    </w:p>
    <w:p w14:paraId="4D9B3C62" w14:textId="266A53D0"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noProof/>
          <w:lang w:eastAsia="ja-JP"/>
        </w:rPr>
        <w:t>B</w:t>
      </w:r>
      <w:r>
        <w:rPr>
          <w:rFonts w:asciiTheme="minorHAnsi" w:eastAsiaTheme="minorEastAsia" w:hAnsiTheme="minorHAnsi" w:cstheme="minorBidi"/>
          <w:noProof/>
          <w:kern w:val="2"/>
          <w:sz w:val="24"/>
          <w:szCs w:val="24"/>
          <w:lang w:eastAsia="en-GB"/>
          <w14:ligatures w14:val="standardContextual"/>
        </w:rPr>
        <w:tab/>
      </w:r>
      <w:r>
        <w:rPr>
          <w:noProof/>
          <w:lang w:eastAsia="ja-JP"/>
        </w:rPr>
        <w:t>Location Services</w:t>
      </w:r>
      <w:r>
        <w:rPr>
          <w:noProof/>
        </w:rPr>
        <w:t xml:space="preserve"> </w:t>
      </w:r>
      <w:r>
        <w:rPr>
          <w:noProof/>
          <w:lang w:eastAsia="ja-JP"/>
        </w:rPr>
        <w:t>process description</w:t>
      </w:r>
      <w:r>
        <w:rPr>
          <w:noProof/>
        </w:rPr>
        <w:tab/>
      </w:r>
      <w:r>
        <w:rPr>
          <w:noProof/>
        </w:rPr>
        <w:fldChar w:fldCharType="begin"/>
      </w:r>
      <w:r>
        <w:rPr>
          <w:noProof/>
        </w:rPr>
        <w:instrText xml:space="preserve"> PAGEREF _Toc218669513 \h </w:instrText>
      </w:r>
      <w:r>
        <w:rPr>
          <w:noProof/>
        </w:rPr>
      </w:r>
      <w:r>
        <w:rPr>
          <w:noProof/>
        </w:rPr>
        <w:fldChar w:fldCharType="separate"/>
      </w:r>
      <w:r>
        <w:rPr>
          <w:noProof/>
        </w:rPr>
        <w:t>919</w:t>
      </w:r>
      <w:r>
        <w:rPr>
          <w:noProof/>
        </w:rPr>
        <w:fldChar w:fldCharType="end"/>
      </w:r>
    </w:p>
    <w:p w14:paraId="57684E52" w14:textId="7CC6F032"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w:t>
      </w:r>
      <w:r>
        <w:rPr>
          <w:noProof/>
          <w:lang w:eastAsia="ja-JP"/>
        </w:rPr>
        <w:t>B</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r>
      <w:r>
        <w:rPr>
          <w:noProof/>
        </w:rPr>
        <w:instrText xml:space="preserve"> PAGEREF _Toc218669514 \h </w:instrText>
      </w:r>
      <w:r>
        <w:rPr>
          <w:noProof/>
        </w:rPr>
      </w:r>
      <w:r>
        <w:rPr>
          <w:noProof/>
        </w:rPr>
        <w:fldChar w:fldCharType="separate"/>
      </w:r>
      <w:r>
        <w:rPr>
          <w:noProof/>
        </w:rPr>
        <w:t>919</w:t>
      </w:r>
      <w:r>
        <w:rPr>
          <w:noProof/>
        </w:rPr>
        <w:fldChar w:fldCharType="end"/>
      </w:r>
    </w:p>
    <w:p w14:paraId="57918E02" w14:textId="319106C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_Toc218669515 \h </w:instrText>
      </w:r>
      <w:r>
        <w:rPr>
          <w:noProof/>
        </w:rPr>
      </w:r>
      <w:r>
        <w:rPr>
          <w:noProof/>
        </w:rPr>
        <w:fldChar w:fldCharType="separate"/>
      </w:r>
      <w:r>
        <w:rPr>
          <w:noProof/>
        </w:rPr>
        <w:t>919</w:t>
      </w:r>
      <w:r>
        <w:rPr>
          <w:noProof/>
        </w:rPr>
        <w:fldChar w:fldCharType="end"/>
      </w:r>
    </w:p>
    <w:p w14:paraId="0601C3FD" w14:textId="7A5B03E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24B.1.2</w:t>
      </w:r>
      <w:r>
        <w:rPr>
          <w:rFonts w:asciiTheme="minorHAnsi" w:eastAsiaTheme="minorEastAsia" w:hAnsiTheme="minorHAnsi" w:cstheme="minorBidi"/>
          <w:noProof/>
          <w:kern w:val="2"/>
          <w:sz w:val="24"/>
          <w:szCs w:val="24"/>
          <w:lang w:eastAsia="en-GB"/>
          <w14:ligatures w14:val="standardContextual"/>
        </w:rPr>
        <w:tab/>
      </w:r>
      <w:r>
        <w:rPr>
          <w:noProof/>
        </w:rPr>
        <w:t xml:space="preserve">Process in the </w:t>
      </w:r>
      <w:r>
        <w:rPr>
          <w:noProof/>
          <w:lang w:eastAsia="ja-JP"/>
        </w:rPr>
        <w:t>GMLC</w:t>
      </w:r>
      <w:r>
        <w:rPr>
          <w:noProof/>
        </w:rPr>
        <w:tab/>
      </w:r>
      <w:r>
        <w:rPr>
          <w:noProof/>
        </w:rPr>
        <w:fldChar w:fldCharType="begin"/>
      </w:r>
      <w:r>
        <w:rPr>
          <w:noProof/>
        </w:rPr>
        <w:instrText xml:space="preserve"> PAGEREF _Toc218669516 \h </w:instrText>
      </w:r>
      <w:r>
        <w:rPr>
          <w:noProof/>
        </w:rPr>
      </w:r>
      <w:r>
        <w:rPr>
          <w:noProof/>
        </w:rPr>
        <w:fldChar w:fldCharType="separate"/>
      </w:r>
      <w:r>
        <w:rPr>
          <w:noProof/>
        </w:rPr>
        <w:t>919</w:t>
      </w:r>
      <w:r>
        <w:rPr>
          <w:noProof/>
        </w:rPr>
        <w:fldChar w:fldCharType="end"/>
      </w:r>
    </w:p>
    <w:p w14:paraId="0CC86B8C" w14:textId="2191116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24B.1.3</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_Toc218669517 \h </w:instrText>
      </w:r>
      <w:r>
        <w:rPr>
          <w:noProof/>
        </w:rPr>
      </w:r>
      <w:r>
        <w:rPr>
          <w:noProof/>
        </w:rPr>
        <w:fldChar w:fldCharType="separate"/>
      </w:r>
      <w:r>
        <w:rPr>
          <w:noProof/>
        </w:rPr>
        <w:t>919</w:t>
      </w:r>
      <w:r>
        <w:rPr>
          <w:noProof/>
        </w:rPr>
        <w:fldChar w:fldCharType="end"/>
      </w:r>
    </w:p>
    <w:p w14:paraId="7FD29AE5" w14:textId="29AA0DB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24B.2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Provide Subscriber Location </w:t>
      </w:r>
      <w:r>
        <w:rPr>
          <w:noProof/>
        </w:rPr>
        <w:t>procedure</w:t>
      </w:r>
      <w:r>
        <w:rPr>
          <w:noProof/>
        </w:rPr>
        <w:tab/>
      </w:r>
      <w:r>
        <w:rPr>
          <w:noProof/>
        </w:rPr>
        <w:fldChar w:fldCharType="begin"/>
      </w:r>
      <w:r>
        <w:rPr>
          <w:noProof/>
        </w:rPr>
        <w:instrText xml:space="preserve"> PAGEREF _Toc218669518 \h </w:instrText>
      </w:r>
      <w:r>
        <w:rPr>
          <w:noProof/>
        </w:rPr>
      </w:r>
      <w:r>
        <w:rPr>
          <w:noProof/>
        </w:rPr>
        <w:fldChar w:fldCharType="separate"/>
      </w:r>
      <w:r>
        <w:rPr>
          <w:noProof/>
        </w:rPr>
        <w:t>922</w:t>
      </w:r>
      <w:r>
        <w:rPr>
          <w:noProof/>
        </w:rPr>
        <w:fldChar w:fldCharType="end"/>
      </w:r>
    </w:p>
    <w:p w14:paraId="4D8D3681" w14:textId="13EFA9D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_Toc218669519 \h </w:instrText>
      </w:r>
      <w:r>
        <w:rPr>
          <w:noProof/>
        </w:rPr>
      </w:r>
      <w:r>
        <w:rPr>
          <w:noProof/>
        </w:rPr>
        <w:fldChar w:fldCharType="separate"/>
      </w:r>
      <w:r>
        <w:rPr>
          <w:noProof/>
        </w:rPr>
        <w:t>922</w:t>
      </w:r>
      <w:r>
        <w:rPr>
          <w:noProof/>
        </w:rPr>
        <w:fldChar w:fldCharType="end"/>
      </w:r>
    </w:p>
    <w:p w14:paraId="3D70E1AF" w14:textId="2A5C100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24B.2.2</w:t>
      </w:r>
      <w:r>
        <w:rPr>
          <w:rFonts w:asciiTheme="minorHAnsi" w:eastAsiaTheme="minorEastAsia" w:hAnsiTheme="minorHAnsi" w:cstheme="minorBidi"/>
          <w:noProof/>
          <w:kern w:val="2"/>
          <w:sz w:val="24"/>
          <w:szCs w:val="24"/>
          <w:lang w:eastAsia="en-GB"/>
          <w14:ligatures w14:val="standardContextual"/>
        </w:rPr>
        <w:tab/>
      </w:r>
      <w:r>
        <w:rPr>
          <w:noProof/>
        </w:rPr>
        <w:t xml:space="preserve">Process in the </w:t>
      </w:r>
      <w:r>
        <w:rPr>
          <w:noProof/>
          <w:lang w:eastAsia="ja-JP"/>
        </w:rPr>
        <w:t>GMLC</w:t>
      </w:r>
      <w:r>
        <w:rPr>
          <w:noProof/>
        </w:rPr>
        <w:tab/>
      </w:r>
      <w:r>
        <w:rPr>
          <w:noProof/>
        </w:rPr>
        <w:fldChar w:fldCharType="begin"/>
      </w:r>
      <w:r>
        <w:rPr>
          <w:noProof/>
        </w:rPr>
        <w:instrText xml:space="preserve"> PAGEREF _Toc218669520 \h </w:instrText>
      </w:r>
      <w:r>
        <w:rPr>
          <w:noProof/>
        </w:rPr>
      </w:r>
      <w:r>
        <w:rPr>
          <w:noProof/>
        </w:rPr>
        <w:fldChar w:fldCharType="separate"/>
      </w:r>
      <w:r>
        <w:rPr>
          <w:noProof/>
        </w:rPr>
        <w:t>922</w:t>
      </w:r>
      <w:r>
        <w:rPr>
          <w:noProof/>
        </w:rPr>
        <w:fldChar w:fldCharType="end"/>
      </w:r>
    </w:p>
    <w:p w14:paraId="2E8EC2DA" w14:textId="2166F75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24B.2.3</w:t>
      </w:r>
      <w:r>
        <w:rPr>
          <w:rFonts w:asciiTheme="minorHAnsi" w:eastAsiaTheme="minorEastAsia" w:hAnsiTheme="minorHAnsi" w:cstheme="minorBidi"/>
          <w:noProof/>
          <w:kern w:val="2"/>
          <w:sz w:val="24"/>
          <w:szCs w:val="24"/>
          <w:lang w:eastAsia="en-GB"/>
          <w14:ligatures w14:val="standardContextual"/>
        </w:rPr>
        <w:tab/>
      </w:r>
      <w:r>
        <w:rPr>
          <w:noProof/>
        </w:rPr>
        <w:t>Process in the MSC</w:t>
      </w:r>
      <w:r>
        <w:rPr>
          <w:noProof/>
        </w:rPr>
        <w:tab/>
      </w:r>
      <w:r>
        <w:rPr>
          <w:noProof/>
        </w:rPr>
        <w:fldChar w:fldCharType="begin"/>
      </w:r>
      <w:r>
        <w:rPr>
          <w:noProof/>
        </w:rPr>
        <w:instrText xml:space="preserve"> PAGEREF _Toc218669521 \h </w:instrText>
      </w:r>
      <w:r>
        <w:rPr>
          <w:noProof/>
        </w:rPr>
      </w:r>
      <w:r>
        <w:rPr>
          <w:noProof/>
        </w:rPr>
        <w:fldChar w:fldCharType="separate"/>
      </w:r>
      <w:r>
        <w:rPr>
          <w:noProof/>
        </w:rPr>
        <w:t>922</w:t>
      </w:r>
      <w:r>
        <w:rPr>
          <w:noProof/>
        </w:rPr>
        <w:fldChar w:fldCharType="end"/>
      </w:r>
    </w:p>
    <w:p w14:paraId="35D5FB97" w14:textId="43F92D5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24B.2.4</w:t>
      </w:r>
      <w:r>
        <w:rPr>
          <w:rFonts w:asciiTheme="minorHAnsi" w:eastAsiaTheme="minorEastAsia" w:hAnsiTheme="minorHAnsi" w:cstheme="minorBidi"/>
          <w:noProof/>
          <w:kern w:val="2"/>
          <w:sz w:val="24"/>
          <w:szCs w:val="24"/>
          <w:lang w:eastAsia="en-GB"/>
          <w14:ligatures w14:val="standardContextual"/>
        </w:rPr>
        <w:tab/>
      </w:r>
      <w:r>
        <w:rPr>
          <w:noProof/>
        </w:rPr>
        <w:t xml:space="preserve">Process in the </w:t>
      </w:r>
      <w:r>
        <w:rPr>
          <w:noProof/>
          <w:lang w:eastAsia="ja-JP"/>
        </w:rPr>
        <w:t>SGSN</w:t>
      </w:r>
      <w:r>
        <w:rPr>
          <w:noProof/>
        </w:rPr>
        <w:tab/>
      </w:r>
      <w:r>
        <w:rPr>
          <w:noProof/>
        </w:rPr>
        <w:fldChar w:fldCharType="begin"/>
      </w:r>
      <w:r>
        <w:rPr>
          <w:noProof/>
        </w:rPr>
        <w:instrText xml:space="preserve"> PAGEREF _Toc218669522 \h </w:instrText>
      </w:r>
      <w:r>
        <w:rPr>
          <w:noProof/>
        </w:rPr>
      </w:r>
      <w:r>
        <w:rPr>
          <w:noProof/>
        </w:rPr>
        <w:fldChar w:fldCharType="separate"/>
      </w:r>
      <w:r>
        <w:rPr>
          <w:noProof/>
        </w:rPr>
        <w:t>922</w:t>
      </w:r>
      <w:r>
        <w:rPr>
          <w:noProof/>
        </w:rPr>
        <w:fldChar w:fldCharType="end"/>
      </w:r>
    </w:p>
    <w:p w14:paraId="6D2193E3" w14:textId="386451E7"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24</w:t>
      </w:r>
      <w:r>
        <w:rPr>
          <w:noProof/>
          <w:lang w:eastAsia="ja-JP"/>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ja-JP"/>
        </w:rPr>
        <w:t>Subscriber Location Report</w:t>
      </w:r>
      <w:r>
        <w:rPr>
          <w:noProof/>
        </w:rPr>
        <w:t xml:space="preserve"> procedure</w:t>
      </w:r>
      <w:r>
        <w:rPr>
          <w:noProof/>
        </w:rPr>
        <w:tab/>
      </w:r>
      <w:r>
        <w:rPr>
          <w:noProof/>
        </w:rPr>
        <w:fldChar w:fldCharType="begin"/>
      </w:r>
      <w:r>
        <w:rPr>
          <w:noProof/>
        </w:rPr>
        <w:instrText xml:space="preserve"> PAGEREF _Toc218669523 \h </w:instrText>
      </w:r>
      <w:r>
        <w:rPr>
          <w:noProof/>
        </w:rPr>
      </w:r>
      <w:r>
        <w:rPr>
          <w:noProof/>
        </w:rPr>
        <w:fldChar w:fldCharType="separate"/>
      </w:r>
      <w:r>
        <w:rPr>
          <w:noProof/>
        </w:rPr>
        <w:t>926</w:t>
      </w:r>
      <w:r>
        <w:rPr>
          <w:noProof/>
        </w:rPr>
        <w:fldChar w:fldCharType="end"/>
      </w:r>
    </w:p>
    <w:p w14:paraId="3C3368F8" w14:textId="4F289A0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_Toc218669524 \h </w:instrText>
      </w:r>
      <w:r>
        <w:rPr>
          <w:noProof/>
        </w:rPr>
      </w:r>
      <w:r>
        <w:rPr>
          <w:noProof/>
        </w:rPr>
        <w:fldChar w:fldCharType="separate"/>
      </w:r>
      <w:r>
        <w:rPr>
          <w:noProof/>
        </w:rPr>
        <w:t>926</w:t>
      </w:r>
      <w:r>
        <w:rPr>
          <w:noProof/>
        </w:rPr>
        <w:fldChar w:fldCharType="end"/>
      </w:r>
    </w:p>
    <w:p w14:paraId="1B4ED587" w14:textId="46F5C86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24B.3.2</w:t>
      </w:r>
      <w:r>
        <w:rPr>
          <w:rFonts w:asciiTheme="minorHAnsi" w:eastAsiaTheme="minorEastAsia" w:hAnsiTheme="minorHAnsi" w:cstheme="minorBidi"/>
          <w:noProof/>
          <w:kern w:val="2"/>
          <w:sz w:val="24"/>
          <w:szCs w:val="24"/>
          <w:lang w:eastAsia="en-GB"/>
          <w14:ligatures w14:val="standardContextual"/>
        </w:rPr>
        <w:tab/>
      </w:r>
      <w:r>
        <w:rPr>
          <w:noProof/>
        </w:rPr>
        <w:t>Process in the MSC</w:t>
      </w:r>
      <w:r>
        <w:rPr>
          <w:noProof/>
        </w:rPr>
        <w:tab/>
      </w:r>
      <w:r>
        <w:rPr>
          <w:noProof/>
        </w:rPr>
        <w:fldChar w:fldCharType="begin"/>
      </w:r>
      <w:r>
        <w:rPr>
          <w:noProof/>
        </w:rPr>
        <w:instrText xml:space="preserve"> PAGEREF _Toc218669525 \h </w:instrText>
      </w:r>
      <w:r>
        <w:rPr>
          <w:noProof/>
        </w:rPr>
      </w:r>
      <w:r>
        <w:rPr>
          <w:noProof/>
        </w:rPr>
        <w:fldChar w:fldCharType="separate"/>
      </w:r>
      <w:r>
        <w:rPr>
          <w:noProof/>
        </w:rPr>
        <w:t>926</w:t>
      </w:r>
      <w:r>
        <w:rPr>
          <w:noProof/>
        </w:rPr>
        <w:fldChar w:fldCharType="end"/>
      </w:r>
    </w:p>
    <w:p w14:paraId="3A6250F1" w14:textId="7F8D760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24B.3.3</w:t>
      </w:r>
      <w:r>
        <w:rPr>
          <w:rFonts w:asciiTheme="minorHAnsi" w:eastAsiaTheme="minorEastAsia" w:hAnsiTheme="minorHAnsi" w:cstheme="minorBidi"/>
          <w:noProof/>
          <w:kern w:val="2"/>
          <w:sz w:val="24"/>
          <w:szCs w:val="24"/>
          <w:lang w:eastAsia="en-GB"/>
          <w14:ligatures w14:val="standardContextual"/>
        </w:rPr>
        <w:tab/>
      </w:r>
      <w:r>
        <w:rPr>
          <w:noProof/>
        </w:rPr>
        <w:t xml:space="preserve">Process in the </w:t>
      </w:r>
      <w:r>
        <w:rPr>
          <w:noProof/>
          <w:lang w:eastAsia="ja-JP"/>
        </w:rPr>
        <w:t>SGSN</w:t>
      </w:r>
      <w:r>
        <w:rPr>
          <w:noProof/>
        </w:rPr>
        <w:tab/>
      </w:r>
      <w:r>
        <w:rPr>
          <w:noProof/>
        </w:rPr>
        <w:fldChar w:fldCharType="begin"/>
      </w:r>
      <w:r>
        <w:rPr>
          <w:noProof/>
        </w:rPr>
        <w:instrText xml:space="preserve"> PAGEREF _Toc218669526 \h </w:instrText>
      </w:r>
      <w:r>
        <w:rPr>
          <w:noProof/>
        </w:rPr>
      </w:r>
      <w:r>
        <w:rPr>
          <w:noProof/>
        </w:rPr>
        <w:fldChar w:fldCharType="separate"/>
      </w:r>
      <w:r>
        <w:rPr>
          <w:noProof/>
        </w:rPr>
        <w:t>926</w:t>
      </w:r>
      <w:r>
        <w:rPr>
          <w:noProof/>
        </w:rPr>
        <w:fldChar w:fldCharType="end"/>
      </w:r>
    </w:p>
    <w:p w14:paraId="68C81087" w14:textId="5D4CD1A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24B.</w:t>
      </w:r>
      <w:r>
        <w:rPr>
          <w:noProof/>
          <w:lang w:eastAsia="ja-JP"/>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Process in the </w:t>
      </w:r>
      <w:r>
        <w:rPr>
          <w:noProof/>
          <w:lang w:eastAsia="ja-JP"/>
        </w:rPr>
        <w:t>GMLC</w:t>
      </w:r>
      <w:r>
        <w:rPr>
          <w:noProof/>
        </w:rPr>
        <w:tab/>
      </w:r>
      <w:r>
        <w:rPr>
          <w:noProof/>
        </w:rPr>
        <w:fldChar w:fldCharType="begin"/>
      </w:r>
      <w:r>
        <w:rPr>
          <w:noProof/>
        </w:rPr>
        <w:instrText xml:space="preserve"> PAGEREF _Toc218669527 \h </w:instrText>
      </w:r>
      <w:r>
        <w:rPr>
          <w:noProof/>
        </w:rPr>
      </w:r>
      <w:r>
        <w:rPr>
          <w:noProof/>
        </w:rPr>
        <w:fldChar w:fldCharType="separate"/>
      </w:r>
      <w:r>
        <w:rPr>
          <w:noProof/>
        </w:rPr>
        <w:t>926</w:t>
      </w:r>
      <w:r>
        <w:rPr>
          <w:noProof/>
        </w:rPr>
        <w:fldChar w:fldCharType="end"/>
      </w:r>
    </w:p>
    <w:p w14:paraId="5E2F0938" w14:textId="64E8657B" w:rsidR="00EC33FE" w:rsidRDefault="00EC33FE">
      <w:pPr>
        <w:pStyle w:val="TOC1"/>
        <w:rPr>
          <w:rFonts w:asciiTheme="minorHAnsi" w:eastAsiaTheme="minorEastAsia" w:hAnsiTheme="minorHAnsi" w:cstheme="minorBidi"/>
          <w:noProof/>
          <w:kern w:val="2"/>
          <w:sz w:val="24"/>
          <w:szCs w:val="24"/>
          <w:lang w:eastAsia="en-GB"/>
          <w14:ligatures w14:val="standardContextual"/>
        </w:rPr>
      </w:pP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General macro description</w:t>
      </w:r>
      <w:r>
        <w:rPr>
          <w:noProof/>
        </w:rPr>
        <w:tab/>
      </w:r>
      <w:r>
        <w:rPr>
          <w:noProof/>
        </w:rPr>
        <w:fldChar w:fldCharType="begin"/>
      </w:r>
      <w:r>
        <w:rPr>
          <w:noProof/>
        </w:rPr>
        <w:instrText xml:space="preserve"> PAGEREF _Toc218669528 \h </w:instrText>
      </w:r>
      <w:r>
        <w:rPr>
          <w:noProof/>
        </w:rPr>
      </w:r>
      <w:r>
        <w:rPr>
          <w:noProof/>
        </w:rPr>
        <w:fldChar w:fldCharType="separate"/>
      </w:r>
      <w:r>
        <w:rPr>
          <w:noProof/>
        </w:rPr>
        <w:t>930</w:t>
      </w:r>
      <w:r>
        <w:rPr>
          <w:noProof/>
        </w:rPr>
        <w:fldChar w:fldCharType="end"/>
      </w:r>
    </w:p>
    <w:p w14:paraId="4D81A50D" w14:textId="4F4731C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MAP_OPEN handling macros</w:t>
      </w:r>
      <w:r>
        <w:rPr>
          <w:noProof/>
        </w:rPr>
        <w:tab/>
      </w:r>
      <w:r>
        <w:rPr>
          <w:noProof/>
        </w:rPr>
        <w:fldChar w:fldCharType="begin"/>
      </w:r>
      <w:r>
        <w:rPr>
          <w:noProof/>
        </w:rPr>
        <w:instrText xml:space="preserve"> PAGEREF _Toc218669529 \h </w:instrText>
      </w:r>
      <w:r>
        <w:rPr>
          <w:noProof/>
        </w:rPr>
      </w:r>
      <w:r>
        <w:rPr>
          <w:noProof/>
        </w:rPr>
        <w:fldChar w:fldCharType="separate"/>
      </w:r>
      <w:r>
        <w:rPr>
          <w:noProof/>
        </w:rPr>
        <w:t>930</w:t>
      </w:r>
      <w:r>
        <w:rPr>
          <w:noProof/>
        </w:rPr>
        <w:fldChar w:fldCharType="end"/>
      </w:r>
    </w:p>
    <w:p w14:paraId="01A5B94B" w14:textId="6799DD1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Macro Receive_Open_Ind</w:t>
      </w:r>
      <w:r>
        <w:rPr>
          <w:noProof/>
        </w:rPr>
        <w:tab/>
      </w:r>
      <w:r>
        <w:rPr>
          <w:noProof/>
        </w:rPr>
        <w:fldChar w:fldCharType="begin"/>
      </w:r>
      <w:r>
        <w:rPr>
          <w:noProof/>
        </w:rPr>
        <w:instrText xml:space="preserve"> PAGEREF _Toc218669530 \h </w:instrText>
      </w:r>
      <w:r>
        <w:rPr>
          <w:noProof/>
        </w:rPr>
      </w:r>
      <w:r>
        <w:rPr>
          <w:noProof/>
        </w:rPr>
        <w:fldChar w:fldCharType="separate"/>
      </w:r>
      <w:r>
        <w:rPr>
          <w:noProof/>
        </w:rPr>
        <w:t>930</w:t>
      </w:r>
      <w:r>
        <w:rPr>
          <w:noProof/>
        </w:rPr>
        <w:fldChar w:fldCharType="end"/>
      </w:r>
    </w:p>
    <w:p w14:paraId="4DC2365B" w14:textId="5DEF89D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25.1.2</w:t>
      </w:r>
      <w:r>
        <w:rPr>
          <w:rFonts w:asciiTheme="minorHAnsi" w:eastAsiaTheme="minorEastAsia" w:hAnsiTheme="minorHAnsi" w:cstheme="minorBidi"/>
          <w:noProof/>
          <w:kern w:val="2"/>
          <w:sz w:val="24"/>
          <w:szCs w:val="24"/>
          <w:lang w:eastAsia="en-GB"/>
          <w14:ligatures w14:val="standardContextual"/>
        </w:rPr>
        <w:tab/>
      </w:r>
      <w:r>
        <w:rPr>
          <w:noProof/>
        </w:rPr>
        <w:t>Macro Receive_Open_Cnf</w:t>
      </w:r>
      <w:r>
        <w:rPr>
          <w:noProof/>
        </w:rPr>
        <w:tab/>
      </w:r>
      <w:r>
        <w:rPr>
          <w:noProof/>
        </w:rPr>
        <w:fldChar w:fldCharType="begin"/>
      </w:r>
      <w:r>
        <w:rPr>
          <w:noProof/>
        </w:rPr>
        <w:instrText xml:space="preserve"> PAGEREF _Toc218669531 \h </w:instrText>
      </w:r>
      <w:r>
        <w:rPr>
          <w:noProof/>
        </w:rPr>
      </w:r>
      <w:r>
        <w:rPr>
          <w:noProof/>
        </w:rPr>
        <w:fldChar w:fldCharType="separate"/>
      </w:r>
      <w:r>
        <w:rPr>
          <w:noProof/>
        </w:rPr>
        <w:t>930</w:t>
      </w:r>
      <w:r>
        <w:rPr>
          <w:noProof/>
        </w:rPr>
        <w:fldChar w:fldCharType="end"/>
      </w:r>
    </w:p>
    <w:p w14:paraId="2EAC1F2C" w14:textId="4055FF83"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25.2</w:t>
      </w:r>
      <w:r>
        <w:rPr>
          <w:rFonts w:asciiTheme="minorHAnsi" w:eastAsiaTheme="minorEastAsia" w:hAnsiTheme="minorHAnsi" w:cstheme="minorBidi"/>
          <w:noProof/>
          <w:kern w:val="2"/>
          <w:sz w:val="24"/>
          <w:szCs w:val="24"/>
          <w:lang w:eastAsia="en-GB"/>
          <w14:ligatures w14:val="standardContextual"/>
        </w:rPr>
        <w:tab/>
      </w:r>
      <w:r>
        <w:rPr>
          <w:noProof/>
        </w:rPr>
        <w:t>Macros to check the content of indication and confirmation primitives</w:t>
      </w:r>
      <w:r>
        <w:rPr>
          <w:noProof/>
        </w:rPr>
        <w:tab/>
      </w:r>
      <w:r>
        <w:rPr>
          <w:noProof/>
        </w:rPr>
        <w:fldChar w:fldCharType="begin"/>
      </w:r>
      <w:r>
        <w:rPr>
          <w:noProof/>
        </w:rPr>
        <w:instrText xml:space="preserve"> PAGEREF _Toc218669532 \h </w:instrText>
      </w:r>
      <w:r>
        <w:rPr>
          <w:noProof/>
        </w:rPr>
      </w:r>
      <w:r>
        <w:rPr>
          <w:noProof/>
        </w:rPr>
        <w:fldChar w:fldCharType="separate"/>
      </w:r>
      <w:r>
        <w:rPr>
          <w:noProof/>
        </w:rPr>
        <w:t>935</w:t>
      </w:r>
      <w:r>
        <w:rPr>
          <w:noProof/>
        </w:rPr>
        <w:fldChar w:fldCharType="end"/>
      </w:r>
    </w:p>
    <w:p w14:paraId="1C349F52" w14:textId="1445433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25.2.1</w:t>
      </w:r>
      <w:r>
        <w:rPr>
          <w:rFonts w:asciiTheme="minorHAnsi" w:eastAsiaTheme="minorEastAsia" w:hAnsiTheme="minorHAnsi" w:cstheme="minorBidi"/>
          <w:noProof/>
          <w:kern w:val="2"/>
          <w:sz w:val="24"/>
          <w:szCs w:val="24"/>
          <w:lang w:eastAsia="en-GB"/>
          <w14:ligatures w14:val="standardContextual"/>
        </w:rPr>
        <w:tab/>
      </w:r>
      <w:r>
        <w:rPr>
          <w:noProof/>
        </w:rPr>
        <w:t>Macro Check_Indication</w:t>
      </w:r>
      <w:r>
        <w:rPr>
          <w:noProof/>
        </w:rPr>
        <w:tab/>
      </w:r>
      <w:r>
        <w:rPr>
          <w:noProof/>
        </w:rPr>
        <w:fldChar w:fldCharType="begin"/>
      </w:r>
      <w:r>
        <w:rPr>
          <w:noProof/>
        </w:rPr>
        <w:instrText xml:space="preserve"> PAGEREF _Toc218669533 \h </w:instrText>
      </w:r>
      <w:r>
        <w:rPr>
          <w:noProof/>
        </w:rPr>
      </w:r>
      <w:r>
        <w:rPr>
          <w:noProof/>
        </w:rPr>
        <w:fldChar w:fldCharType="separate"/>
      </w:r>
      <w:r>
        <w:rPr>
          <w:noProof/>
        </w:rPr>
        <w:t>935</w:t>
      </w:r>
      <w:r>
        <w:rPr>
          <w:noProof/>
        </w:rPr>
        <w:fldChar w:fldCharType="end"/>
      </w:r>
    </w:p>
    <w:p w14:paraId="29D0D971" w14:textId="001AC08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25.2.2</w:t>
      </w:r>
      <w:r>
        <w:rPr>
          <w:rFonts w:asciiTheme="minorHAnsi" w:eastAsiaTheme="minorEastAsia" w:hAnsiTheme="minorHAnsi" w:cstheme="minorBidi"/>
          <w:noProof/>
          <w:kern w:val="2"/>
          <w:sz w:val="24"/>
          <w:szCs w:val="24"/>
          <w:lang w:eastAsia="en-GB"/>
          <w14:ligatures w14:val="standardContextual"/>
        </w:rPr>
        <w:tab/>
      </w:r>
      <w:r>
        <w:rPr>
          <w:noProof/>
        </w:rPr>
        <w:t>Macro Check_Confirmation</w:t>
      </w:r>
      <w:r>
        <w:rPr>
          <w:noProof/>
        </w:rPr>
        <w:tab/>
      </w:r>
      <w:r>
        <w:rPr>
          <w:noProof/>
        </w:rPr>
        <w:fldChar w:fldCharType="begin"/>
      </w:r>
      <w:r>
        <w:rPr>
          <w:noProof/>
        </w:rPr>
        <w:instrText xml:space="preserve"> PAGEREF _Toc218669534 \h </w:instrText>
      </w:r>
      <w:r>
        <w:rPr>
          <w:noProof/>
        </w:rPr>
      </w:r>
      <w:r>
        <w:rPr>
          <w:noProof/>
        </w:rPr>
        <w:fldChar w:fldCharType="separate"/>
      </w:r>
      <w:r>
        <w:rPr>
          <w:noProof/>
        </w:rPr>
        <w:t>935</w:t>
      </w:r>
      <w:r>
        <w:rPr>
          <w:noProof/>
        </w:rPr>
        <w:fldChar w:fldCharType="end"/>
      </w:r>
    </w:p>
    <w:p w14:paraId="4C3296EC" w14:textId="6A45B78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The page and search macros</w:t>
      </w:r>
      <w:r>
        <w:rPr>
          <w:noProof/>
        </w:rPr>
        <w:tab/>
      </w:r>
      <w:r>
        <w:rPr>
          <w:noProof/>
        </w:rPr>
        <w:fldChar w:fldCharType="begin"/>
      </w:r>
      <w:r>
        <w:rPr>
          <w:noProof/>
        </w:rPr>
        <w:instrText xml:space="preserve"> PAGEREF _Toc218669535 \h </w:instrText>
      </w:r>
      <w:r>
        <w:rPr>
          <w:noProof/>
        </w:rPr>
      </w:r>
      <w:r>
        <w:rPr>
          <w:noProof/>
        </w:rPr>
        <w:fldChar w:fldCharType="separate"/>
      </w:r>
      <w:r>
        <w:rPr>
          <w:noProof/>
        </w:rPr>
        <w:t>938</w:t>
      </w:r>
      <w:r>
        <w:rPr>
          <w:noProof/>
        </w:rPr>
        <w:fldChar w:fldCharType="end"/>
      </w:r>
    </w:p>
    <w:p w14:paraId="4BD4B187" w14:textId="254DC9D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25.3.1</w:t>
      </w:r>
      <w:r>
        <w:rPr>
          <w:rFonts w:asciiTheme="minorHAnsi" w:eastAsiaTheme="minorEastAsia" w:hAnsiTheme="minorHAnsi" w:cstheme="minorBidi"/>
          <w:noProof/>
          <w:kern w:val="2"/>
          <w:sz w:val="24"/>
          <w:szCs w:val="24"/>
          <w:lang w:eastAsia="en-GB"/>
          <w14:ligatures w14:val="standardContextual"/>
        </w:rPr>
        <w:tab/>
      </w:r>
      <w:r>
        <w:rPr>
          <w:noProof/>
        </w:rPr>
        <w:t>Macro PAGE_MSC</w:t>
      </w:r>
      <w:r>
        <w:rPr>
          <w:noProof/>
        </w:rPr>
        <w:tab/>
      </w:r>
      <w:r>
        <w:rPr>
          <w:noProof/>
        </w:rPr>
        <w:fldChar w:fldCharType="begin"/>
      </w:r>
      <w:r>
        <w:rPr>
          <w:noProof/>
        </w:rPr>
        <w:instrText xml:space="preserve"> PAGEREF _Toc218669536 \h </w:instrText>
      </w:r>
      <w:r>
        <w:rPr>
          <w:noProof/>
        </w:rPr>
      </w:r>
      <w:r>
        <w:rPr>
          <w:noProof/>
        </w:rPr>
        <w:fldChar w:fldCharType="separate"/>
      </w:r>
      <w:r>
        <w:rPr>
          <w:noProof/>
        </w:rPr>
        <w:t>938</w:t>
      </w:r>
      <w:r>
        <w:rPr>
          <w:noProof/>
        </w:rPr>
        <w:fldChar w:fldCharType="end"/>
      </w:r>
    </w:p>
    <w:p w14:paraId="39AB610F" w14:textId="1C416B2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25.3.2</w:t>
      </w:r>
      <w:r>
        <w:rPr>
          <w:rFonts w:asciiTheme="minorHAnsi" w:eastAsiaTheme="minorEastAsia" w:hAnsiTheme="minorHAnsi" w:cstheme="minorBidi"/>
          <w:noProof/>
          <w:kern w:val="2"/>
          <w:sz w:val="24"/>
          <w:szCs w:val="24"/>
          <w:lang w:eastAsia="en-GB"/>
          <w14:ligatures w14:val="standardContextual"/>
        </w:rPr>
        <w:tab/>
      </w:r>
      <w:r>
        <w:rPr>
          <w:noProof/>
        </w:rPr>
        <w:t>Macro Search_For_MS_MSC</w:t>
      </w:r>
      <w:r>
        <w:rPr>
          <w:noProof/>
        </w:rPr>
        <w:tab/>
      </w:r>
      <w:r>
        <w:rPr>
          <w:noProof/>
        </w:rPr>
        <w:fldChar w:fldCharType="begin"/>
      </w:r>
      <w:r>
        <w:rPr>
          <w:noProof/>
        </w:rPr>
        <w:instrText xml:space="preserve"> PAGEREF _Toc218669537 \h </w:instrText>
      </w:r>
      <w:r>
        <w:rPr>
          <w:noProof/>
        </w:rPr>
      </w:r>
      <w:r>
        <w:rPr>
          <w:noProof/>
        </w:rPr>
        <w:fldChar w:fldCharType="separate"/>
      </w:r>
      <w:r>
        <w:rPr>
          <w:noProof/>
        </w:rPr>
        <w:t>938</w:t>
      </w:r>
      <w:r>
        <w:rPr>
          <w:noProof/>
        </w:rPr>
        <w:fldChar w:fldCharType="end"/>
      </w:r>
    </w:p>
    <w:p w14:paraId="7EB74E31" w14:textId="365D76FB"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25.4</w:t>
      </w:r>
      <w:r>
        <w:rPr>
          <w:rFonts w:asciiTheme="minorHAnsi" w:eastAsiaTheme="minorEastAsia" w:hAnsiTheme="minorHAnsi" w:cstheme="minorBidi"/>
          <w:noProof/>
          <w:kern w:val="2"/>
          <w:sz w:val="24"/>
          <w:szCs w:val="24"/>
          <w:lang w:eastAsia="en-GB"/>
          <w14:ligatures w14:val="standardContextual"/>
        </w:rPr>
        <w:tab/>
      </w:r>
      <w:r>
        <w:rPr>
          <w:noProof/>
        </w:rPr>
        <w:t>Macros for handling an Access Request</w:t>
      </w:r>
      <w:r>
        <w:rPr>
          <w:noProof/>
        </w:rPr>
        <w:tab/>
      </w:r>
      <w:r>
        <w:rPr>
          <w:noProof/>
        </w:rPr>
        <w:fldChar w:fldCharType="begin"/>
      </w:r>
      <w:r>
        <w:rPr>
          <w:noProof/>
        </w:rPr>
        <w:instrText xml:space="preserve"> PAGEREF _Toc218669538 \h </w:instrText>
      </w:r>
      <w:r>
        <w:rPr>
          <w:noProof/>
        </w:rPr>
      </w:r>
      <w:r>
        <w:rPr>
          <w:noProof/>
        </w:rPr>
        <w:fldChar w:fldCharType="separate"/>
      </w:r>
      <w:r>
        <w:rPr>
          <w:noProof/>
        </w:rPr>
        <w:t>941</w:t>
      </w:r>
      <w:r>
        <w:rPr>
          <w:noProof/>
        </w:rPr>
        <w:fldChar w:fldCharType="end"/>
      </w:r>
    </w:p>
    <w:p w14:paraId="593FB485" w14:textId="1AD8ED8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25.4.1</w:t>
      </w:r>
      <w:r>
        <w:rPr>
          <w:rFonts w:asciiTheme="minorHAnsi" w:eastAsiaTheme="minorEastAsia" w:hAnsiTheme="minorHAnsi" w:cstheme="minorBidi"/>
          <w:noProof/>
          <w:kern w:val="2"/>
          <w:sz w:val="24"/>
          <w:szCs w:val="24"/>
          <w:lang w:eastAsia="en-GB"/>
          <w14:ligatures w14:val="standardContextual"/>
        </w:rPr>
        <w:tab/>
      </w:r>
      <w:r>
        <w:rPr>
          <w:noProof/>
        </w:rPr>
        <w:t>Macro Process_Access_Request_MSC</w:t>
      </w:r>
      <w:r>
        <w:rPr>
          <w:noProof/>
        </w:rPr>
        <w:tab/>
      </w:r>
      <w:r>
        <w:rPr>
          <w:noProof/>
        </w:rPr>
        <w:fldChar w:fldCharType="begin"/>
      </w:r>
      <w:r>
        <w:rPr>
          <w:noProof/>
        </w:rPr>
        <w:instrText xml:space="preserve"> PAGEREF _Toc218669539 \h </w:instrText>
      </w:r>
      <w:r>
        <w:rPr>
          <w:noProof/>
        </w:rPr>
      </w:r>
      <w:r>
        <w:rPr>
          <w:noProof/>
        </w:rPr>
        <w:fldChar w:fldCharType="separate"/>
      </w:r>
      <w:r>
        <w:rPr>
          <w:noProof/>
        </w:rPr>
        <w:t>941</w:t>
      </w:r>
      <w:r>
        <w:rPr>
          <w:noProof/>
        </w:rPr>
        <w:fldChar w:fldCharType="end"/>
      </w:r>
    </w:p>
    <w:p w14:paraId="7BFD42EE" w14:textId="7C8CBD2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25.4.2</w:t>
      </w:r>
      <w:r>
        <w:rPr>
          <w:rFonts w:asciiTheme="minorHAnsi" w:eastAsiaTheme="minorEastAsia" w:hAnsiTheme="minorHAnsi" w:cstheme="minorBidi"/>
          <w:noProof/>
          <w:kern w:val="2"/>
          <w:sz w:val="24"/>
          <w:szCs w:val="24"/>
          <w:lang w:eastAsia="en-GB"/>
          <w14:ligatures w14:val="standardContextual"/>
        </w:rPr>
        <w:tab/>
      </w:r>
      <w:r>
        <w:rPr>
          <w:noProof/>
        </w:rPr>
        <w:t>Macro Process_Access_Request_VLR</w:t>
      </w:r>
      <w:r>
        <w:rPr>
          <w:noProof/>
        </w:rPr>
        <w:tab/>
      </w:r>
      <w:r>
        <w:rPr>
          <w:noProof/>
        </w:rPr>
        <w:fldChar w:fldCharType="begin"/>
      </w:r>
      <w:r>
        <w:rPr>
          <w:noProof/>
        </w:rPr>
        <w:instrText xml:space="preserve"> PAGEREF _Toc218669540 \h </w:instrText>
      </w:r>
      <w:r>
        <w:rPr>
          <w:noProof/>
        </w:rPr>
      </w:r>
      <w:r>
        <w:rPr>
          <w:noProof/>
        </w:rPr>
        <w:fldChar w:fldCharType="separate"/>
      </w:r>
      <w:r>
        <w:rPr>
          <w:noProof/>
        </w:rPr>
        <w:t>941</w:t>
      </w:r>
      <w:r>
        <w:rPr>
          <w:noProof/>
        </w:rPr>
        <w:fldChar w:fldCharType="end"/>
      </w:r>
    </w:p>
    <w:p w14:paraId="3DFDA4E3" w14:textId="2B13717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Macro Obtain_Identity_VLR</w:t>
      </w:r>
      <w:r>
        <w:rPr>
          <w:noProof/>
        </w:rPr>
        <w:tab/>
      </w:r>
      <w:r>
        <w:rPr>
          <w:noProof/>
        </w:rPr>
        <w:fldChar w:fldCharType="begin"/>
      </w:r>
      <w:r>
        <w:rPr>
          <w:noProof/>
        </w:rPr>
        <w:instrText xml:space="preserve"> PAGEREF _Toc218669541 \h </w:instrText>
      </w:r>
      <w:r>
        <w:rPr>
          <w:noProof/>
        </w:rPr>
      </w:r>
      <w:r>
        <w:rPr>
          <w:noProof/>
        </w:rPr>
        <w:fldChar w:fldCharType="separate"/>
      </w:r>
      <w:r>
        <w:rPr>
          <w:noProof/>
        </w:rPr>
        <w:t>941</w:t>
      </w:r>
      <w:r>
        <w:rPr>
          <w:noProof/>
        </w:rPr>
        <w:fldChar w:fldCharType="end"/>
      </w:r>
    </w:p>
    <w:p w14:paraId="46AB7F31" w14:textId="621CB82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25.4.4</w:t>
      </w:r>
      <w:r>
        <w:rPr>
          <w:rFonts w:asciiTheme="minorHAnsi" w:eastAsiaTheme="minorEastAsia" w:hAnsiTheme="minorHAnsi" w:cstheme="minorBidi"/>
          <w:noProof/>
          <w:kern w:val="2"/>
          <w:sz w:val="24"/>
          <w:szCs w:val="24"/>
          <w:lang w:eastAsia="en-GB"/>
          <w14:ligatures w14:val="standardContextual"/>
        </w:rPr>
        <w:tab/>
      </w:r>
      <w:r>
        <w:rPr>
          <w:noProof/>
        </w:rPr>
        <w:t>Process Update_Location_Child_VLR</w:t>
      </w:r>
      <w:r>
        <w:rPr>
          <w:noProof/>
        </w:rPr>
        <w:tab/>
      </w:r>
      <w:r>
        <w:rPr>
          <w:noProof/>
        </w:rPr>
        <w:fldChar w:fldCharType="begin"/>
      </w:r>
      <w:r>
        <w:rPr>
          <w:noProof/>
        </w:rPr>
        <w:instrText xml:space="preserve"> PAGEREF _Toc218669542 \h </w:instrText>
      </w:r>
      <w:r>
        <w:rPr>
          <w:noProof/>
        </w:rPr>
      </w:r>
      <w:r>
        <w:rPr>
          <w:noProof/>
        </w:rPr>
        <w:fldChar w:fldCharType="separate"/>
      </w:r>
      <w:r>
        <w:rPr>
          <w:noProof/>
        </w:rPr>
        <w:t>941</w:t>
      </w:r>
      <w:r>
        <w:rPr>
          <w:noProof/>
        </w:rPr>
        <w:fldChar w:fldCharType="end"/>
      </w:r>
    </w:p>
    <w:p w14:paraId="3C3B55C4" w14:textId="40F7F0D4"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25.5</w:t>
      </w:r>
      <w:r>
        <w:rPr>
          <w:rFonts w:asciiTheme="minorHAnsi" w:eastAsiaTheme="minorEastAsia" w:hAnsiTheme="minorHAnsi" w:cstheme="minorBidi"/>
          <w:noProof/>
          <w:kern w:val="2"/>
          <w:sz w:val="24"/>
          <w:szCs w:val="24"/>
          <w:lang w:eastAsia="en-GB"/>
          <w14:ligatures w14:val="standardContextual"/>
        </w:rPr>
        <w:tab/>
      </w:r>
      <w:r>
        <w:rPr>
          <w:noProof/>
        </w:rPr>
        <w:t>Authentication macros and processes</w:t>
      </w:r>
      <w:r>
        <w:rPr>
          <w:noProof/>
        </w:rPr>
        <w:tab/>
      </w:r>
      <w:r>
        <w:rPr>
          <w:noProof/>
        </w:rPr>
        <w:fldChar w:fldCharType="begin"/>
      </w:r>
      <w:r>
        <w:rPr>
          <w:noProof/>
        </w:rPr>
        <w:instrText xml:space="preserve"> PAGEREF _Toc218669543 \h </w:instrText>
      </w:r>
      <w:r>
        <w:rPr>
          <w:noProof/>
        </w:rPr>
      </w:r>
      <w:r>
        <w:rPr>
          <w:noProof/>
        </w:rPr>
        <w:fldChar w:fldCharType="separate"/>
      </w:r>
      <w:r>
        <w:rPr>
          <w:noProof/>
        </w:rPr>
        <w:t>951</w:t>
      </w:r>
      <w:r>
        <w:rPr>
          <w:noProof/>
        </w:rPr>
        <w:fldChar w:fldCharType="end"/>
      </w:r>
    </w:p>
    <w:p w14:paraId="4B56074F" w14:textId="2C0DDC8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25.5.1</w:t>
      </w:r>
      <w:r>
        <w:rPr>
          <w:rFonts w:asciiTheme="minorHAnsi" w:eastAsiaTheme="minorEastAsia" w:hAnsiTheme="minorHAnsi" w:cstheme="minorBidi"/>
          <w:noProof/>
          <w:kern w:val="2"/>
          <w:sz w:val="24"/>
          <w:szCs w:val="24"/>
          <w:lang w:eastAsia="en-GB"/>
          <w14:ligatures w14:val="standardContextual"/>
        </w:rPr>
        <w:tab/>
      </w:r>
      <w:r>
        <w:rPr>
          <w:noProof/>
        </w:rPr>
        <w:t>Macro Authenticate_MSC</w:t>
      </w:r>
      <w:r>
        <w:rPr>
          <w:noProof/>
        </w:rPr>
        <w:tab/>
      </w:r>
      <w:r>
        <w:rPr>
          <w:noProof/>
        </w:rPr>
        <w:fldChar w:fldCharType="begin"/>
      </w:r>
      <w:r>
        <w:rPr>
          <w:noProof/>
        </w:rPr>
        <w:instrText xml:space="preserve"> PAGEREF _Toc218669544 \h </w:instrText>
      </w:r>
      <w:r>
        <w:rPr>
          <w:noProof/>
        </w:rPr>
      </w:r>
      <w:r>
        <w:rPr>
          <w:noProof/>
        </w:rPr>
        <w:fldChar w:fldCharType="separate"/>
      </w:r>
      <w:r>
        <w:rPr>
          <w:noProof/>
        </w:rPr>
        <w:t>951</w:t>
      </w:r>
      <w:r>
        <w:rPr>
          <w:noProof/>
        </w:rPr>
        <w:fldChar w:fldCharType="end"/>
      </w:r>
    </w:p>
    <w:p w14:paraId="3E634A00" w14:textId="6EA8093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25.5.2</w:t>
      </w:r>
      <w:r>
        <w:rPr>
          <w:rFonts w:asciiTheme="minorHAnsi" w:eastAsiaTheme="minorEastAsia" w:hAnsiTheme="minorHAnsi" w:cstheme="minorBidi"/>
          <w:noProof/>
          <w:kern w:val="2"/>
          <w:sz w:val="24"/>
          <w:szCs w:val="24"/>
          <w:lang w:eastAsia="en-GB"/>
          <w14:ligatures w14:val="standardContextual"/>
        </w:rPr>
        <w:tab/>
      </w:r>
      <w:r>
        <w:rPr>
          <w:noProof/>
        </w:rPr>
        <w:t>Macro Authenticate_VLR</w:t>
      </w:r>
      <w:r>
        <w:rPr>
          <w:noProof/>
        </w:rPr>
        <w:tab/>
      </w:r>
      <w:r>
        <w:rPr>
          <w:noProof/>
        </w:rPr>
        <w:fldChar w:fldCharType="begin"/>
      </w:r>
      <w:r>
        <w:rPr>
          <w:noProof/>
        </w:rPr>
        <w:instrText xml:space="preserve"> PAGEREF _Toc218669545 \h </w:instrText>
      </w:r>
      <w:r>
        <w:rPr>
          <w:noProof/>
        </w:rPr>
      </w:r>
      <w:r>
        <w:rPr>
          <w:noProof/>
        </w:rPr>
        <w:fldChar w:fldCharType="separate"/>
      </w:r>
      <w:r>
        <w:rPr>
          <w:noProof/>
        </w:rPr>
        <w:t>951</w:t>
      </w:r>
      <w:r>
        <w:rPr>
          <w:noProof/>
        </w:rPr>
        <w:fldChar w:fldCharType="end"/>
      </w:r>
    </w:p>
    <w:p w14:paraId="021AB5D9" w14:textId="64E126F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25.5.3</w:t>
      </w:r>
      <w:r>
        <w:rPr>
          <w:rFonts w:asciiTheme="minorHAnsi" w:eastAsiaTheme="minorEastAsia" w:hAnsiTheme="minorHAnsi" w:cstheme="minorBidi"/>
          <w:noProof/>
          <w:kern w:val="2"/>
          <w:sz w:val="24"/>
          <w:szCs w:val="24"/>
          <w:lang w:eastAsia="en-GB"/>
          <w14:ligatures w14:val="standardContextual"/>
        </w:rPr>
        <w:tab/>
      </w:r>
      <w:r>
        <w:rPr>
          <w:noProof/>
        </w:rPr>
        <w:t>Macro Obtain_Authent_Params_VLR</w:t>
      </w:r>
      <w:r>
        <w:rPr>
          <w:noProof/>
        </w:rPr>
        <w:tab/>
      </w:r>
      <w:r>
        <w:rPr>
          <w:noProof/>
        </w:rPr>
        <w:fldChar w:fldCharType="begin"/>
      </w:r>
      <w:r>
        <w:rPr>
          <w:noProof/>
        </w:rPr>
        <w:instrText xml:space="preserve"> PAGEREF _Toc218669546 \h </w:instrText>
      </w:r>
      <w:r>
        <w:rPr>
          <w:noProof/>
        </w:rPr>
      </w:r>
      <w:r>
        <w:rPr>
          <w:noProof/>
        </w:rPr>
        <w:fldChar w:fldCharType="separate"/>
      </w:r>
      <w:r>
        <w:rPr>
          <w:noProof/>
        </w:rPr>
        <w:t>951</w:t>
      </w:r>
      <w:r>
        <w:rPr>
          <w:noProof/>
        </w:rPr>
        <w:fldChar w:fldCharType="end"/>
      </w:r>
    </w:p>
    <w:p w14:paraId="55BF031F" w14:textId="41324CA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25.5.4</w:t>
      </w:r>
      <w:r>
        <w:rPr>
          <w:rFonts w:asciiTheme="minorHAnsi" w:eastAsiaTheme="minorEastAsia" w:hAnsiTheme="minorHAnsi" w:cstheme="minorBidi"/>
          <w:noProof/>
          <w:kern w:val="2"/>
          <w:sz w:val="24"/>
          <w:szCs w:val="24"/>
          <w:lang w:eastAsia="en-GB"/>
          <w14:ligatures w14:val="standardContextual"/>
        </w:rPr>
        <w:tab/>
      </w:r>
      <w:r>
        <w:rPr>
          <w:noProof/>
        </w:rPr>
        <w:t>Process Obtain_Authentication_Sets_VLR</w:t>
      </w:r>
      <w:r>
        <w:rPr>
          <w:noProof/>
        </w:rPr>
        <w:tab/>
      </w:r>
      <w:r>
        <w:rPr>
          <w:noProof/>
        </w:rPr>
        <w:fldChar w:fldCharType="begin"/>
      </w:r>
      <w:r>
        <w:rPr>
          <w:noProof/>
        </w:rPr>
        <w:instrText xml:space="preserve"> PAGEREF _Toc218669547 \h </w:instrText>
      </w:r>
      <w:r>
        <w:rPr>
          <w:noProof/>
        </w:rPr>
      </w:r>
      <w:r>
        <w:rPr>
          <w:noProof/>
        </w:rPr>
        <w:fldChar w:fldCharType="separate"/>
      </w:r>
      <w:r>
        <w:rPr>
          <w:noProof/>
        </w:rPr>
        <w:t>951</w:t>
      </w:r>
      <w:r>
        <w:rPr>
          <w:noProof/>
        </w:rPr>
        <w:fldChar w:fldCharType="end"/>
      </w:r>
    </w:p>
    <w:p w14:paraId="1BE7AC6F" w14:textId="3F8483F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25.5.5</w:t>
      </w:r>
      <w:r>
        <w:rPr>
          <w:rFonts w:asciiTheme="minorHAnsi" w:eastAsiaTheme="minorEastAsia" w:hAnsiTheme="minorHAnsi" w:cstheme="minorBidi"/>
          <w:noProof/>
          <w:kern w:val="2"/>
          <w:sz w:val="24"/>
          <w:szCs w:val="24"/>
          <w:lang w:eastAsia="en-GB"/>
          <w14:ligatures w14:val="standardContextual"/>
        </w:rPr>
        <w:tab/>
      </w:r>
      <w:r>
        <w:rPr>
          <w:noProof/>
        </w:rPr>
        <w:t>Process Obtain_Authent_Sets_SGSN</w:t>
      </w:r>
      <w:r>
        <w:rPr>
          <w:noProof/>
        </w:rPr>
        <w:tab/>
      </w:r>
      <w:r>
        <w:rPr>
          <w:noProof/>
        </w:rPr>
        <w:fldChar w:fldCharType="begin"/>
      </w:r>
      <w:r>
        <w:rPr>
          <w:noProof/>
        </w:rPr>
        <w:instrText xml:space="preserve"> PAGEREF _Toc218669548 \h </w:instrText>
      </w:r>
      <w:r>
        <w:rPr>
          <w:noProof/>
        </w:rPr>
      </w:r>
      <w:r>
        <w:rPr>
          <w:noProof/>
        </w:rPr>
        <w:fldChar w:fldCharType="separate"/>
      </w:r>
      <w:r>
        <w:rPr>
          <w:noProof/>
        </w:rPr>
        <w:t>951</w:t>
      </w:r>
      <w:r>
        <w:rPr>
          <w:noProof/>
        </w:rPr>
        <w:fldChar w:fldCharType="end"/>
      </w:r>
    </w:p>
    <w:p w14:paraId="21CEE595" w14:textId="31F89F2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25.5.6</w:t>
      </w:r>
      <w:r>
        <w:rPr>
          <w:rFonts w:asciiTheme="minorHAnsi" w:eastAsiaTheme="minorEastAsia" w:hAnsiTheme="minorHAnsi" w:cstheme="minorBidi"/>
          <w:noProof/>
          <w:kern w:val="2"/>
          <w:sz w:val="24"/>
          <w:szCs w:val="24"/>
          <w:lang w:eastAsia="en-GB"/>
          <w14:ligatures w14:val="standardContextual"/>
        </w:rPr>
        <w:tab/>
      </w:r>
      <w:r>
        <w:rPr>
          <w:noProof/>
        </w:rPr>
        <w:t>Process Obtain_Authent_Sets_HLR</w:t>
      </w:r>
      <w:r>
        <w:rPr>
          <w:noProof/>
        </w:rPr>
        <w:tab/>
      </w:r>
      <w:r>
        <w:rPr>
          <w:noProof/>
        </w:rPr>
        <w:fldChar w:fldCharType="begin"/>
      </w:r>
      <w:r>
        <w:rPr>
          <w:noProof/>
        </w:rPr>
        <w:instrText xml:space="preserve"> PAGEREF _Toc218669549 \h </w:instrText>
      </w:r>
      <w:r>
        <w:rPr>
          <w:noProof/>
        </w:rPr>
      </w:r>
      <w:r>
        <w:rPr>
          <w:noProof/>
        </w:rPr>
        <w:fldChar w:fldCharType="separate"/>
      </w:r>
      <w:r>
        <w:rPr>
          <w:noProof/>
        </w:rPr>
        <w:t>951</w:t>
      </w:r>
      <w:r>
        <w:rPr>
          <w:noProof/>
        </w:rPr>
        <w:fldChar w:fldCharType="end"/>
      </w:r>
    </w:p>
    <w:p w14:paraId="194A5501" w14:textId="254F68F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25.5.7</w:t>
      </w:r>
      <w:r>
        <w:rPr>
          <w:rFonts w:asciiTheme="minorHAnsi" w:eastAsiaTheme="minorEastAsia" w:hAnsiTheme="minorHAnsi" w:cstheme="minorBidi"/>
          <w:noProof/>
          <w:kern w:val="2"/>
          <w:sz w:val="24"/>
          <w:szCs w:val="24"/>
          <w:lang w:eastAsia="en-GB"/>
          <w14:ligatures w14:val="standardContextual"/>
        </w:rPr>
        <w:tab/>
      </w:r>
      <w:r>
        <w:rPr>
          <w:noProof/>
        </w:rPr>
        <w:t>Authentication Failure Reporting</w:t>
      </w:r>
      <w:r>
        <w:rPr>
          <w:noProof/>
        </w:rPr>
        <w:tab/>
      </w:r>
      <w:r>
        <w:rPr>
          <w:noProof/>
        </w:rPr>
        <w:fldChar w:fldCharType="begin"/>
      </w:r>
      <w:r>
        <w:rPr>
          <w:noProof/>
        </w:rPr>
        <w:instrText xml:space="preserve"> PAGEREF _Toc218669550 \h </w:instrText>
      </w:r>
      <w:r>
        <w:rPr>
          <w:noProof/>
        </w:rPr>
      </w:r>
      <w:r>
        <w:rPr>
          <w:noProof/>
        </w:rPr>
        <w:fldChar w:fldCharType="separate"/>
      </w:r>
      <w:r>
        <w:rPr>
          <w:noProof/>
        </w:rPr>
        <w:t>952</w:t>
      </w:r>
      <w:r>
        <w:rPr>
          <w:noProof/>
        </w:rPr>
        <w:fldChar w:fldCharType="end"/>
      </w:r>
    </w:p>
    <w:p w14:paraId="53ABD2F7" w14:textId="6E86436F"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_Toc218669551 \h </w:instrText>
      </w:r>
      <w:r>
        <w:rPr>
          <w:noProof/>
        </w:rPr>
      </w:r>
      <w:r>
        <w:rPr>
          <w:noProof/>
        </w:rPr>
        <w:fldChar w:fldCharType="separate"/>
      </w:r>
      <w:r>
        <w:rPr>
          <w:noProof/>
        </w:rPr>
        <w:t>952</w:t>
      </w:r>
      <w:r>
        <w:rPr>
          <w:noProof/>
        </w:rPr>
        <w:fldChar w:fldCharType="end"/>
      </w:r>
    </w:p>
    <w:p w14:paraId="01C93223" w14:textId="3E548100"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25.5.7.2</w:t>
      </w:r>
      <w:r>
        <w:rPr>
          <w:rFonts w:asciiTheme="minorHAnsi" w:eastAsiaTheme="minorEastAsia" w:hAnsiTheme="minorHAnsi" w:cstheme="minorBidi"/>
          <w:noProof/>
          <w:kern w:val="2"/>
          <w:sz w:val="24"/>
          <w:szCs w:val="24"/>
          <w:lang w:eastAsia="en-GB"/>
          <w14:ligatures w14:val="standardContextual"/>
        </w:rPr>
        <w:tab/>
      </w:r>
      <w:r>
        <w:rPr>
          <w:noProof/>
        </w:rPr>
        <w:t>Process in the VLR</w:t>
      </w:r>
      <w:r>
        <w:rPr>
          <w:noProof/>
        </w:rPr>
        <w:tab/>
      </w:r>
      <w:r>
        <w:rPr>
          <w:noProof/>
        </w:rPr>
        <w:fldChar w:fldCharType="begin"/>
      </w:r>
      <w:r>
        <w:rPr>
          <w:noProof/>
        </w:rPr>
        <w:instrText xml:space="preserve"> PAGEREF _Toc218669552 \h </w:instrText>
      </w:r>
      <w:r>
        <w:rPr>
          <w:noProof/>
        </w:rPr>
      </w:r>
      <w:r>
        <w:rPr>
          <w:noProof/>
        </w:rPr>
        <w:fldChar w:fldCharType="separate"/>
      </w:r>
      <w:r>
        <w:rPr>
          <w:noProof/>
        </w:rPr>
        <w:t>952</w:t>
      </w:r>
      <w:r>
        <w:rPr>
          <w:noProof/>
        </w:rPr>
        <w:fldChar w:fldCharType="end"/>
      </w:r>
    </w:p>
    <w:p w14:paraId="1E952B7A" w14:textId="306EFE46"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25.5.7.3</w:t>
      </w:r>
      <w:r>
        <w:rPr>
          <w:rFonts w:asciiTheme="minorHAnsi" w:eastAsiaTheme="minorEastAsia" w:hAnsiTheme="minorHAnsi" w:cstheme="minorBidi"/>
          <w:noProof/>
          <w:kern w:val="2"/>
          <w:sz w:val="24"/>
          <w:szCs w:val="24"/>
          <w:lang w:eastAsia="en-GB"/>
          <w14:ligatures w14:val="standardContextual"/>
        </w:rPr>
        <w:tab/>
      </w:r>
      <w:r>
        <w:rPr>
          <w:noProof/>
        </w:rPr>
        <w:t>Process in the SGSN</w:t>
      </w:r>
      <w:r>
        <w:rPr>
          <w:noProof/>
        </w:rPr>
        <w:tab/>
      </w:r>
      <w:r>
        <w:rPr>
          <w:noProof/>
        </w:rPr>
        <w:fldChar w:fldCharType="begin"/>
      </w:r>
      <w:r>
        <w:rPr>
          <w:noProof/>
        </w:rPr>
        <w:instrText xml:space="preserve"> PAGEREF _Toc218669553 \h </w:instrText>
      </w:r>
      <w:r>
        <w:rPr>
          <w:noProof/>
        </w:rPr>
      </w:r>
      <w:r>
        <w:rPr>
          <w:noProof/>
        </w:rPr>
        <w:fldChar w:fldCharType="separate"/>
      </w:r>
      <w:r>
        <w:rPr>
          <w:noProof/>
        </w:rPr>
        <w:t>952</w:t>
      </w:r>
      <w:r>
        <w:rPr>
          <w:noProof/>
        </w:rPr>
        <w:fldChar w:fldCharType="end"/>
      </w:r>
    </w:p>
    <w:p w14:paraId="5BB1BB17" w14:textId="491669F7" w:rsidR="00EC33FE" w:rsidRDefault="00EC33FE">
      <w:pPr>
        <w:pStyle w:val="TOC4"/>
        <w:rPr>
          <w:rFonts w:asciiTheme="minorHAnsi" w:eastAsiaTheme="minorEastAsia" w:hAnsiTheme="minorHAnsi" w:cstheme="minorBidi"/>
          <w:noProof/>
          <w:kern w:val="2"/>
          <w:sz w:val="24"/>
          <w:szCs w:val="24"/>
          <w:lang w:eastAsia="en-GB"/>
          <w14:ligatures w14:val="standardContextual"/>
        </w:rPr>
      </w:pPr>
      <w:r>
        <w:rPr>
          <w:noProof/>
        </w:rPr>
        <w:t>25.5.7.4</w:t>
      </w:r>
      <w:r>
        <w:rPr>
          <w:rFonts w:asciiTheme="minorHAnsi" w:eastAsiaTheme="minorEastAsia" w:hAnsiTheme="minorHAnsi" w:cstheme="minorBidi"/>
          <w:noProof/>
          <w:kern w:val="2"/>
          <w:sz w:val="24"/>
          <w:szCs w:val="24"/>
          <w:lang w:eastAsia="en-GB"/>
          <w14:ligatures w14:val="standardContextual"/>
        </w:rPr>
        <w:tab/>
      </w:r>
      <w:r>
        <w:rPr>
          <w:noProof/>
        </w:rPr>
        <w:t>Process in the HLR</w:t>
      </w:r>
      <w:r>
        <w:rPr>
          <w:noProof/>
        </w:rPr>
        <w:tab/>
      </w:r>
      <w:r>
        <w:rPr>
          <w:noProof/>
        </w:rPr>
        <w:fldChar w:fldCharType="begin"/>
      </w:r>
      <w:r>
        <w:rPr>
          <w:noProof/>
        </w:rPr>
        <w:instrText xml:space="preserve"> PAGEREF _Toc218669554 \h </w:instrText>
      </w:r>
      <w:r>
        <w:rPr>
          <w:noProof/>
        </w:rPr>
      </w:r>
      <w:r>
        <w:rPr>
          <w:noProof/>
        </w:rPr>
        <w:fldChar w:fldCharType="separate"/>
      </w:r>
      <w:r>
        <w:rPr>
          <w:noProof/>
        </w:rPr>
        <w:t>952</w:t>
      </w:r>
      <w:r>
        <w:rPr>
          <w:noProof/>
        </w:rPr>
        <w:fldChar w:fldCharType="end"/>
      </w:r>
    </w:p>
    <w:p w14:paraId="4C63550B" w14:textId="5E10033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IMEI Handling Macros</w:t>
      </w:r>
      <w:r>
        <w:rPr>
          <w:noProof/>
        </w:rPr>
        <w:tab/>
      </w:r>
      <w:r>
        <w:rPr>
          <w:noProof/>
        </w:rPr>
        <w:fldChar w:fldCharType="begin"/>
      </w:r>
      <w:r>
        <w:rPr>
          <w:noProof/>
        </w:rPr>
        <w:instrText xml:space="preserve"> PAGEREF _Toc218669555 \h </w:instrText>
      </w:r>
      <w:r>
        <w:rPr>
          <w:noProof/>
        </w:rPr>
      </w:r>
      <w:r>
        <w:rPr>
          <w:noProof/>
        </w:rPr>
        <w:fldChar w:fldCharType="separate"/>
      </w:r>
      <w:r>
        <w:rPr>
          <w:noProof/>
        </w:rPr>
        <w:t>968</w:t>
      </w:r>
      <w:r>
        <w:rPr>
          <w:noProof/>
        </w:rPr>
        <w:fldChar w:fldCharType="end"/>
      </w:r>
    </w:p>
    <w:p w14:paraId="19C27239" w14:textId="622B3A3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25.6.1</w:t>
      </w:r>
      <w:r>
        <w:rPr>
          <w:rFonts w:asciiTheme="minorHAnsi" w:eastAsiaTheme="minorEastAsia" w:hAnsiTheme="minorHAnsi" w:cstheme="minorBidi"/>
          <w:noProof/>
          <w:kern w:val="2"/>
          <w:sz w:val="24"/>
          <w:szCs w:val="24"/>
          <w:lang w:eastAsia="en-GB"/>
          <w14:ligatures w14:val="standardContextual"/>
        </w:rPr>
        <w:tab/>
      </w:r>
      <w:r>
        <w:rPr>
          <w:noProof/>
        </w:rPr>
        <w:t>Macro Check_IMEI_MSC</w:t>
      </w:r>
      <w:r>
        <w:rPr>
          <w:noProof/>
        </w:rPr>
        <w:tab/>
      </w:r>
      <w:r>
        <w:rPr>
          <w:noProof/>
        </w:rPr>
        <w:fldChar w:fldCharType="begin"/>
      </w:r>
      <w:r>
        <w:rPr>
          <w:noProof/>
        </w:rPr>
        <w:instrText xml:space="preserve"> PAGEREF _Toc218669556 \h </w:instrText>
      </w:r>
      <w:r>
        <w:rPr>
          <w:noProof/>
        </w:rPr>
      </w:r>
      <w:r>
        <w:rPr>
          <w:noProof/>
        </w:rPr>
        <w:fldChar w:fldCharType="separate"/>
      </w:r>
      <w:r>
        <w:rPr>
          <w:noProof/>
        </w:rPr>
        <w:t>968</w:t>
      </w:r>
      <w:r>
        <w:rPr>
          <w:noProof/>
        </w:rPr>
        <w:fldChar w:fldCharType="end"/>
      </w:r>
    </w:p>
    <w:p w14:paraId="53A4A569" w14:textId="6A02A9B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25.6.2</w:t>
      </w:r>
      <w:r>
        <w:rPr>
          <w:rFonts w:asciiTheme="minorHAnsi" w:eastAsiaTheme="minorEastAsia" w:hAnsiTheme="minorHAnsi" w:cstheme="minorBidi"/>
          <w:noProof/>
          <w:kern w:val="2"/>
          <w:sz w:val="24"/>
          <w:szCs w:val="24"/>
          <w:lang w:eastAsia="en-GB"/>
          <w14:ligatures w14:val="standardContextual"/>
        </w:rPr>
        <w:tab/>
      </w:r>
      <w:r>
        <w:rPr>
          <w:noProof/>
        </w:rPr>
        <w:t>Macro Check_IMEI_VLR</w:t>
      </w:r>
      <w:r>
        <w:rPr>
          <w:noProof/>
        </w:rPr>
        <w:tab/>
      </w:r>
      <w:r>
        <w:rPr>
          <w:noProof/>
        </w:rPr>
        <w:fldChar w:fldCharType="begin"/>
      </w:r>
      <w:r>
        <w:rPr>
          <w:noProof/>
        </w:rPr>
        <w:instrText xml:space="preserve"> PAGEREF _Toc218669557 \h </w:instrText>
      </w:r>
      <w:r>
        <w:rPr>
          <w:noProof/>
        </w:rPr>
      </w:r>
      <w:r>
        <w:rPr>
          <w:noProof/>
        </w:rPr>
        <w:fldChar w:fldCharType="separate"/>
      </w:r>
      <w:r>
        <w:rPr>
          <w:noProof/>
        </w:rPr>
        <w:t>968</w:t>
      </w:r>
      <w:r>
        <w:rPr>
          <w:noProof/>
        </w:rPr>
        <w:fldChar w:fldCharType="end"/>
      </w:r>
    </w:p>
    <w:p w14:paraId="6E6A8987" w14:textId="5D50C6A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25.6.3</w:t>
      </w:r>
      <w:r>
        <w:rPr>
          <w:rFonts w:asciiTheme="minorHAnsi" w:eastAsiaTheme="minorEastAsia" w:hAnsiTheme="minorHAnsi" w:cstheme="minorBidi"/>
          <w:noProof/>
          <w:kern w:val="2"/>
          <w:sz w:val="24"/>
          <w:szCs w:val="24"/>
          <w:lang w:eastAsia="en-GB"/>
          <w14:ligatures w14:val="standardContextual"/>
        </w:rPr>
        <w:tab/>
      </w:r>
      <w:r>
        <w:rPr>
          <w:noProof/>
        </w:rPr>
        <w:t>Process Check_IMEI_SGSN</w:t>
      </w:r>
      <w:r>
        <w:rPr>
          <w:noProof/>
        </w:rPr>
        <w:tab/>
      </w:r>
      <w:r>
        <w:rPr>
          <w:noProof/>
        </w:rPr>
        <w:fldChar w:fldCharType="begin"/>
      </w:r>
      <w:r>
        <w:rPr>
          <w:noProof/>
        </w:rPr>
        <w:instrText xml:space="preserve"> PAGEREF _Toc218669558 \h </w:instrText>
      </w:r>
      <w:r>
        <w:rPr>
          <w:noProof/>
        </w:rPr>
      </w:r>
      <w:r>
        <w:rPr>
          <w:noProof/>
        </w:rPr>
        <w:fldChar w:fldCharType="separate"/>
      </w:r>
      <w:r>
        <w:rPr>
          <w:noProof/>
        </w:rPr>
        <w:t>968</w:t>
      </w:r>
      <w:r>
        <w:rPr>
          <w:noProof/>
        </w:rPr>
        <w:fldChar w:fldCharType="end"/>
      </w:r>
    </w:p>
    <w:p w14:paraId="082AFED3" w14:textId="6B819FD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25.6.4</w:t>
      </w:r>
      <w:r>
        <w:rPr>
          <w:rFonts w:asciiTheme="minorHAnsi" w:eastAsiaTheme="minorEastAsia" w:hAnsiTheme="minorHAnsi" w:cstheme="minorBidi"/>
          <w:noProof/>
          <w:kern w:val="2"/>
          <w:sz w:val="24"/>
          <w:szCs w:val="24"/>
          <w:lang w:eastAsia="en-GB"/>
          <w14:ligatures w14:val="standardContextual"/>
        </w:rPr>
        <w:tab/>
      </w:r>
      <w:r>
        <w:rPr>
          <w:noProof/>
        </w:rPr>
        <w:t>Process Check_IMEI_EIR</w:t>
      </w:r>
      <w:r>
        <w:rPr>
          <w:noProof/>
        </w:rPr>
        <w:tab/>
      </w:r>
      <w:r>
        <w:rPr>
          <w:noProof/>
        </w:rPr>
        <w:fldChar w:fldCharType="begin"/>
      </w:r>
      <w:r>
        <w:rPr>
          <w:noProof/>
        </w:rPr>
        <w:instrText xml:space="preserve"> PAGEREF _Toc218669559 \h </w:instrText>
      </w:r>
      <w:r>
        <w:rPr>
          <w:noProof/>
        </w:rPr>
      </w:r>
      <w:r>
        <w:rPr>
          <w:noProof/>
        </w:rPr>
        <w:fldChar w:fldCharType="separate"/>
      </w:r>
      <w:r>
        <w:rPr>
          <w:noProof/>
        </w:rPr>
        <w:t>968</w:t>
      </w:r>
      <w:r>
        <w:rPr>
          <w:noProof/>
        </w:rPr>
        <w:fldChar w:fldCharType="end"/>
      </w:r>
    </w:p>
    <w:p w14:paraId="747EA503" w14:textId="7891DAE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25.6.5</w:t>
      </w:r>
      <w:r>
        <w:rPr>
          <w:rFonts w:asciiTheme="minorHAnsi" w:eastAsiaTheme="minorEastAsia" w:hAnsiTheme="minorHAnsi" w:cstheme="minorBidi"/>
          <w:noProof/>
          <w:kern w:val="2"/>
          <w:sz w:val="24"/>
          <w:szCs w:val="24"/>
          <w:lang w:eastAsia="en-GB"/>
          <w14:ligatures w14:val="standardContextual"/>
        </w:rPr>
        <w:tab/>
      </w:r>
      <w:r>
        <w:rPr>
          <w:noProof/>
        </w:rPr>
        <w:t>Macro Obtain_IMEI_MSC</w:t>
      </w:r>
      <w:r>
        <w:rPr>
          <w:noProof/>
        </w:rPr>
        <w:tab/>
      </w:r>
      <w:r>
        <w:rPr>
          <w:noProof/>
        </w:rPr>
        <w:fldChar w:fldCharType="begin"/>
      </w:r>
      <w:r>
        <w:rPr>
          <w:noProof/>
        </w:rPr>
        <w:instrText xml:space="preserve"> PAGEREF _Toc218669560 \h </w:instrText>
      </w:r>
      <w:r>
        <w:rPr>
          <w:noProof/>
        </w:rPr>
      </w:r>
      <w:r>
        <w:rPr>
          <w:noProof/>
        </w:rPr>
        <w:fldChar w:fldCharType="separate"/>
      </w:r>
      <w:r>
        <w:rPr>
          <w:noProof/>
        </w:rPr>
        <w:t>968</w:t>
      </w:r>
      <w:r>
        <w:rPr>
          <w:noProof/>
        </w:rPr>
        <w:fldChar w:fldCharType="end"/>
      </w:r>
    </w:p>
    <w:p w14:paraId="398D656B" w14:textId="668EB672"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25.6.6</w:t>
      </w:r>
      <w:r>
        <w:rPr>
          <w:rFonts w:asciiTheme="minorHAnsi" w:eastAsiaTheme="minorEastAsia" w:hAnsiTheme="minorHAnsi" w:cstheme="minorBidi"/>
          <w:noProof/>
          <w:kern w:val="2"/>
          <w:sz w:val="24"/>
          <w:szCs w:val="24"/>
          <w:lang w:eastAsia="en-GB"/>
          <w14:ligatures w14:val="standardContextual"/>
        </w:rPr>
        <w:tab/>
      </w:r>
      <w:r>
        <w:rPr>
          <w:noProof/>
        </w:rPr>
        <w:t>Macro Obtain_IMEI_VLR</w:t>
      </w:r>
      <w:r>
        <w:rPr>
          <w:noProof/>
        </w:rPr>
        <w:tab/>
      </w:r>
      <w:r>
        <w:rPr>
          <w:noProof/>
        </w:rPr>
        <w:fldChar w:fldCharType="begin"/>
      </w:r>
      <w:r>
        <w:rPr>
          <w:noProof/>
        </w:rPr>
        <w:instrText xml:space="preserve"> PAGEREF _Toc218669561 \h </w:instrText>
      </w:r>
      <w:r>
        <w:rPr>
          <w:noProof/>
        </w:rPr>
      </w:r>
      <w:r>
        <w:rPr>
          <w:noProof/>
        </w:rPr>
        <w:fldChar w:fldCharType="separate"/>
      </w:r>
      <w:r>
        <w:rPr>
          <w:noProof/>
        </w:rPr>
        <w:t>968</w:t>
      </w:r>
      <w:r>
        <w:rPr>
          <w:noProof/>
        </w:rPr>
        <w:fldChar w:fldCharType="end"/>
      </w:r>
    </w:p>
    <w:p w14:paraId="00788122" w14:textId="7958ED3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25.7</w:t>
      </w:r>
      <w:r>
        <w:rPr>
          <w:rFonts w:asciiTheme="minorHAnsi" w:eastAsiaTheme="minorEastAsia" w:hAnsiTheme="minorHAnsi" w:cstheme="minorBidi"/>
          <w:noProof/>
          <w:kern w:val="2"/>
          <w:sz w:val="24"/>
          <w:szCs w:val="24"/>
          <w:lang w:eastAsia="en-GB"/>
          <w14:ligatures w14:val="standardContextual"/>
        </w:rPr>
        <w:tab/>
      </w:r>
      <w:r>
        <w:rPr>
          <w:noProof/>
        </w:rPr>
        <w:t>Insert Subscriber Data macros and processes</w:t>
      </w:r>
      <w:r>
        <w:rPr>
          <w:noProof/>
        </w:rPr>
        <w:tab/>
      </w:r>
      <w:r>
        <w:rPr>
          <w:noProof/>
        </w:rPr>
        <w:fldChar w:fldCharType="begin"/>
      </w:r>
      <w:r>
        <w:rPr>
          <w:noProof/>
        </w:rPr>
        <w:instrText xml:space="preserve"> PAGEREF _Toc218669562 \h </w:instrText>
      </w:r>
      <w:r>
        <w:rPr>
          <w:noProof/>
        </w:rPr>
      </w:r>
      <w:r>
        <w:rPr>
          <w:noProof/>
        </w:rPr>
        <w:fldChar w:fldCharType="separate"/>
      </w:r>
      <w:r>
        <w:rPr>
          <w:noProof/>
        </w:rPr>
        <w:t>977</w:t>
      </w:r>
      <w:r>
        <w:rPr>
          <w:noProof/>
        </w:rPr>
        <w:fldChar w:fldCharType="end"/>
      </w:r>
    </w:p>
    <w:p w14:paraId="29FE9EDD" w14:textId="671A475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25.7.1</w:t>
      </w:r>
      <w:r>
        <w:rPr>
          <w:rFonts w:asciiTheme="minorHAnsi" w:eastAsiaTheme="minorEastAsia" w:hAnsiTheme="minorHAnsi" w:cstheme="minorBidi"/>
          <w:noProof/>
          <w:kern w:val="2"/>
          <w:sz w:val="24"/>
          <w:szCs w:val="24"/>
          <w:lang w:eastAsia="en-GB"/>
          <w14:ligatures w14:val="standardContextual"/>
        </w:rPr>
        <w:tab/>
      </w:r>
      <w:r>
        <w:rPr>
          <w:noProof/>
        </w:rPr>
        <w:t>Macro Insert_Subs_Data_VLR</w:t>
      </w:r>
      <w:r>
        <w:rPr>
          <w:noProof/>
        </w:rPr>
        <w:tab/>
      </w:r>
      <w:r>
        <w:rPr>
          <w:noProof/>
        </w:rPr>
        <w:fldChar w:fldCharType="begin"/>
      </w:r>
      <w:r>
        <w:rPr>
          <w:noProof/>
        </w:rPr>
        <w:instrText xml:space="preserve"> PAGEREF _Toc218669563 \h </w:instrText>
      </w:r>
      <w:r>
        <w:rPr>
          <w:noProof/>
        </w:rPr>
      </w:r>
      <w:r>
        <w:rPr>
          <w:noProof/>
        </w:rPr>
        <w:fldChar w:fldCharType="separate"/>
      </w:r>
      <w:r>
        <w:rPr>
          <w:noProof/>
        </w:rPr>
        <w:t>977</w:t>
      </w:r>
      <w:r>
        <w:rPr>
          <w:noProof/>
        </w:rPr>
        <w:fldChar w:fldCharType="end"/>
      </w:r>
    </w:p>
    <w:p w14:paraId="28214FE4" w14:textId="762D12D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25.7.2</w:t>
      </w:r>
      <w:r>
        <w:rPr>
          <w:rFonts w:asciiTheme="minorHAnsi" w:eastAsiaTheme="minorEastAsia" w:hAnsiTheme="minorHAnsi" w:cstheme="minorBidi"/>
          <w:noProof/>
          <w:kern w:val="2"/>
          <w:sz w:val="24"/>
          <w:szCs w:val="24"/>
          <w:lang w:eastAsia="en-GB"/>
          <w14:ligatures w14:val="standardContextual"/>
        </w:rPr>
        <w:tab/>
      </w:r>
      <w:r>
        <w:rPr>
          <w:noProof/>
        </w:rPr>
        <w:t>Macro Insert_Subs_Data_SGSN</w:t>
      </w:r>
      <w:r>
        <w:rPr>
          <w:noProof/>
        </w:rPr>
        <w:tab/>
      </w:r>
      <w:r>
        <w:rPr>
          <w:noProof/>
        </w:rPr>
        <w:fldChar w:fldCharType="begin"/>
      </w:r>
      <w:r>
        <w:rPr>
          <w:noProof/>
        </w:rPr>
        <w:instrText xml:space="preserve"> PAGEREF _Toc218669564 \h </w:instrText>
      </w:r>
      <w:r>
        <w:rPr>
          <w:noProof/>
        </w:rPr>
      </w:r>
      <w:r>
        <w:rPr>
          <w:noProof/>
        </w:rPr>
        <w:fldChar w:fldCharType="separate"/>
      </w:r>
      <w:r>
        <w:rPr>
          <w:noProof/>
        </w:rPr>
        <w:t>977</w:t>
      </w:r>
      <w:r>
        <w:rPr>
          <w:noProof/>
        </w:rPr>
        <w:fldChar w:fldCharType="end"/>
      </w:r>
    </w:p>
    <w:p w14:paraId="2102A75F" w14:textId="5A64194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25.7.3</w:t>
      </w:r>
      <w:r>
        <w:rPr>
          <w:rFonts w:asciiTheme="minorHAnsi" w:eastAsiaTheme="minorEastAsia" w:hAnsiTheme="minorHAnsi" w:cstheme="minorBidi"/>
          <w:noProof/>
          <w:kern w:val="2"/>
          <w:sz w:val="24"/>
          <w:szCs w:val="24"/>
          <w:lang w:eastAsia="en-GB"/>
          <w14:ligatures w14:val="standardContextual"/>
        </w:rPr>
        <w:tab/>
      </w:r>
      <w:r>
        <w:rPr>
          <w:noProof/>
        </w:rPr>
        <w:t>Process Insert_Subs_Data_Stand_Alone_HLR</w:t>
      </w:r>
      <w:r>
        <w:rPr>
          <w:noProof/>
        </w:rPr>
        <w:tab/>
      </w:r>
      <w:r>
        <w:rPr>
          <w:noProof/>
        </w:rPr>
        <w:fldChar w:fldCharType="begin"/>
      </w:r>
      <w:r>
        <w:rPr>
          <w:noProof/>
        </w:rPr>
        <w:instrText xml:space="preserve"> PAGEREF _Toc218669565 \h </w:instrText>
      </w:r>
      <w:r>
        <w:rPr>
          <w:noProof/>
        </w:rPr>
      </w:r>
      <w:r>
        <w:rPr>
          <w:noProof/>
        </w:rPr>
        <w:fldChar w:fldCharType="separate"/>
      </w:r>
      <w:r>
        <w:rPr>
          <w:noProof/>
        </w:rPr>
        <w:t>977</w:t>
      </w:r>
      <w:r>
        <w:rPr>
          <w:noProof/>
        </w:rPr>
        <w:fldChar w:fldCharType="end"/>
      </w:r>
    </w:p>
    <w:p w14:paraId="7DDBB8EB" w14:textId="646A8B2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25.7.4</w:t>
      </w:r>
      <w:r>
        <w:rPr>
          <w:rFonts w:asciiTheme="minorHAnsi" w:eastAsiaTheme="minorEastAsia" w:hAnsiTheme="minorHAnsi" w:cstheme="minorBidi"/>
          <w:noProof/>
          <w:kern w:val="2"/>
          <w:sz w:val="24"/>
          <w:szCs w:val="24"/>
          <w:lang w:eastAsia="en-GB"/>
          <w14:ligatures w14:val="standardContextual"/>
        </w:rPr>
        <w:tab/>
      </w:r>
      <w:r>
        <w:rPr>
          <w:noProof/>
        </w:rPr>
        <w:t>Process Insert_GPRS_Subs_Data_Stand_Alone_HLR</w:t>
      </w:r>
      <w:r>
        <w:rPr>
          <w:noProof/>
        </w:rPr>
        <w:tab/>
      </w:r>
      <w:r>
        <w:rPr>
          <w:noProof/>
        </w:rPr>
        <w:fldChar w:fldCharType="begin"/>
      </w:r>
      <w:r>
        <w:rPr>
          <w:noProof/>
        </w:rPr>
        <w:instrText xml:space="preserve"> PAGEREF _Toc218669566 \h </w:instrText>
      </w:r>
      <w:r>
        <w:rPr>
          <w:noProof/>
        </w:rPr>
      </w:r>
      <w:r>
        <w:rPr>
          <w:noProof/>
        </w:rPr>
        <w:fldChar w:fldCharType="separate"/>
      </w:r>
      <w:r>
        <w:rPr>
          <w:noProof/>
        </w:rPr>
        <w:t>977</w:t>
      </w:r>
      <w:r>
        <w:rPr>
          <w:noProof/>
        </w:rPr>
        <w:fldChar w:fldCharType="end"/>
      </w:r>
    </w:p>
    <w:p w14:paraId="715209EA" w14:textId="73E38B9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25.7.5</w:t>
      </w:r>
      <w:r>
        <w:rPr>
          <w:rFonts w:asciiTheme="minorHAnsi" w:eastAsiaTheme="minorEastAsia" w:hAnsiTheme="minorHAnsi" w:cstheme="minorBidi"/>
          <w:noProof/>
          <w:kern w:val="2"/>
          <w:sz w:val="24"/>
          <w:szCs w:val="24"/>
          <w:lang w:eastAsia="en-GB"/>
          <w14:ligatures w14:val="standardContextual"/>
        </w:rPr>
        <w:tab/>
      </w:r>
      <w:r>
        <w:rPr>
          <w:noProof/>
        </w:rPr>
        <w:t>Macro Wait_for_Insert_Subs_Data_Cnf</w:t>
      </w:r>
      <w:r>
        <w:rPr>
          <w:noProof/>
        </w:rPr>
        <w:tab/>
      </w:r>
      <w:r>
        <w:rPr>
          <w:noProof/>
        </w:rPr>
        <w:fldChar w:fldCharType="begin"/>
      </w:r>
      <w:r>
        <w:rPr>
          <w:noProof/>
        </w:rPr>
        <w:instrText xml:space="preserve"> PAGEREF _Toc218669567 \h </w:instrText>
      </w:r>
      <w:r>
        <w:rPr>
          <w:noProof/>
        </w:rPr>
      </w:r>
      <w:r>
        <w:rPr>
          <w:noProof/>
        </w:rPr>
        <w:fldChar w:fldCharType="separate"/>
      </w:r>
      <w:r>
        <w:rPr>
          <w:noProof/>
        </w:rPr>
        <w:t>978</w:t>
      </w:r>
      <w:r>
        <w:rPr>
          <w:noProof/>
        </w:rPr>
        <w:fldChar w:fldCharType="end"/>
      </w:r>
    </w:p>
    <w:p w14:paraId="735345DF" w14:textId="7502F123"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25.7.6</w:t>
      </w:r>
      <w:r>
        <w:rPr>
          <w:rFonts w:asciiTheme="minorHAnsi" w:eastAsiaTheme="minorEastAsia" w:hAnsiTheme="minorHAnsi" w:cstheme="minorBidi"/>
          <w:noProof/>
          <w:kern w:val="2"/>
          <w:sz w:val="24"/>
          <w:szCs w:val="24"/>
          <w:lang w:eastAsia="en-GB"/>
          <w14:ligatures w14:val="standardContextual"/>
        </w:rPr>
        <w:tab/>
      </w:r>
      <w:r>
        <w:rPr>
          <w:noProof/>
        </w:rPr>
        <w:t>Macro Wait_for_Insert_GPRS_Subs_Data_Cnf</w:t>
      </w:r>
      <w:r>
        <w:rPr>
          <w:noProof/>
        </w:rPr>
        <w:tab/>
      </w:r>
      <w:r>
        <w:rPr>
          <w:noProof/>
        </w:rPr>
        <w:fldChar w:fldCharType="begin"/>
      </w:r>
      <w:r>
        <w:rPr>
          <w:noProof/>
        </w:rPr>
        <w:instrText xml:space="preserve"> PAGEREF _Toc218669568 \h </w:instrText>
      </w:r>
      <w:r>
        <w:rPr>
          <w:noProof/>
        </w:rPr>
      </w:r>
      <w:r>
        <w:rPr>
          <w:noProof/>
        </w:rPr>
        <w:fldChar w:fldCharType="separate"/>
      </w:r>
      <w:r>
        <w:rPr>
          <w:noProof/>
        </w:rPr>
        <w:t>978</w:t>
      </w:r>
      <w:r>
        <w:rPr>
          <w:noProof/>
        </w:rPr>
        <w:fldChar w:fldCharType="end"/>
      </w:r>
    </w:p>
    <w:p w14:paraId="5CAC838E" w14:textId="0F94CF71"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25.7.7</w:t>
      </w:r>
      <w:r>
        <w:rPr>
          <w:rFonts w:asciiTheme="minorHAnsi" w:eastAsiaTheme="minorEastAsia" w:hAnsiTheme="minorHAnsi" w:cstheme="minorBidi"/>
          <w:noProof/>
          <w:kern w:val="2"/>
          <w:sz w:val="24"/>
          <w:szCs w:val="24"/>
          <w:lang w:eastAsia="en-GB"/>
          <w14:ligatures w14:val="standardContextual"/>
        </w:rPr>
        <w:tab/>
      </w:r>
      <w:r>
        <w:rPr>
          <w:noProof/>
        </w:rPr>
        <w:t>Process Send_Insert_Subs_Data_HLR</w:t>
      </w:r>
      <w:r>
        <w:rPr>
          <w:noProof/>
        </w:rPr>
        <w:tab/>
      </w:r>
      <w:r>
        <w:rPr>
          <w:noProof/>
        </w:rPr>
        <w:fldChar w:fldCharType="begin"/>
      </w:r>
      <w:r>
        <w:rPr>
          <w:noProof/>
        </w:rPr>
        <w:instrText xml:space="preserve"> PAGEREF _Toc218669569 \h </w:instrText>
      </w:r>
      <w:r>
        <w:rPr>
          <w:noProof/>
        </w:rPr>
      </w:r>
      <w:r>
        <w:rPr>
          <w:noProof/>
        </w:rPr>
        <w:fldChar w:fldCharType="separate"/>
      </w:r>
      <w:r>
        <w:rPr>
          <w:noProof/>
        </w:rPr>
        <w:t>978</w:t>
      </w:r>
      <w:r>
        <w:rPr>
          <w:noProof/>
        </w:rPr>
        <w:fldChar w:fldCharType="end"/>
      </w:r>
    </w:p>
    <w:p w14:paraId="613FCF0D" w14:textId="50574E8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r>
      <w:r>
        <w:rPr>
          <w:noProof/>
        </w:rPr>
        <w:instrText xml:space="preserve"> PAGEREF _Toc218669570 \h </w:instrText>
      </w:r>
      <w:r>
        <w:rPr>
          <w:noProof/>
        </w:rPr>
      </w:r>
      <w:r>
        <w:rPr>
          <w:noProof/>
        </w:rPr>
        <w:fldChar w:fldCharType="separate"/>
      </w:r>
      <w:r>
        <w:rPr>
          <w:noProof/>
        </w:rPr>
        <w:t>978</w:t>
      </w:r>
      <w:r>
        <w:rPr>
          <w:noProof/>
        </w:rPr>
        <w:fldChar w:fldCharType="end"/>
      </w:r>
    </w:p>
    <w:p w14:paraId="67F71836" w14:textId="70FCA3DF"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Macro Wait_for_Insert_</w:t>
      </w:r>
      <w:r>
        <w:rPr>
          <w:noProof/>
          <w:lang w:eastAsia="zh-CN"/>
        </w:rPr>
        <w:t>VCSG</w:t>
      </w:r>
      <w:r>
        <w:rPr>
          <w:noProof/>
        </w:rPr>
        <w:t>_Subs_Data_Cnf</w:t>
      </w:r>
      <w:r>
        <w:rPr>
          <w:noProof/>
        </w:rPr>
        <w:tab/>
      </w:r>
      <w:r>
        <w:rPr>
          <w:noProof/>
        </w:rPr>
        <w:fldChar w:fldCharType="begin"/>
      </w:r>
      <w:r>
        <w:rPr>
          <w:noProof/>
        </w:rPr>
        <w:instrText xml:space="preserve"> PAGEREF _Toc218669571 \h </w:instrText>
      </w:r>
      <w:r>
        <w:rPr>
          <w:noProof/>
        </w:rPr>
      </w:r>
      <w:r>
        <w:rPr>
          <w:noProof/>
        </w:rPr>
        <w:fldChar w:fldCharType="separate"/>
      </w:r>
      <w:r>
        <w:rPr>
          <w:noProof/>
        </w:rPr>
        <w:t>978</w:t>
      </w:r>
      <w:r>
        <w:rPr>
          <w:noProof/>
        </w:rPr>
        <w:fldChar w:fldCharType="end"/>
      </w:r>
    </w:p>
    <w:p w14:paraId="0D68BE71" w14:textId="2DE70ED5"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25.7.10</w:t>
      </w:r>
      <w:r>
        <w:rPr>
          <w:rFonts w:asciiTheme="minorHAnsi" w:eastAsiaTheme="minorEastAsia" w:hAnsiTheme="minorHAnsi" w:cstheme="minorBidi"/>
          <w:noProof/>
          <w:kern w:val="2"/>
          <w:sz w:val="24"/>
          <w:szCs w:val="24"/>
          <w:lang w:eastAsia="en-GB"/>
          <w14:ligatures w14:val="standardContextual"/>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r>
      <w:r>
        <w:rPr>
          <w:noProof/>
        </w:rPr>
        <w:instrText xml:space="preserve"> PAGEREF _Toc218669572 \h </w:instrText>
      </w:r>
      <w:r>
        <w:rPr>
          <w:noProof/>
        </w:rPr>
      </w:r>
      <w:r>
        <w:rPr>
          <w:noProof/>
        </w:rPr>
        <w:fldChar w:fldCharType="separate"/>
      </w:r>
      <w:r>
        <w:rPr>
          <w:noProof/>
        </w:rPr>
        <w:t>978</w:t>
      </w:r>
      <w:r>
        <w:rPr>
          <w:noProof/>
        </w:rPr>
        <w:fldChar w:fldCharType="end"/>
      </w:r>
    </w:p>
    <w:p w14:paraId="065E9AF8" w14:textId="319E4058"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25.8</w:t>
      </w:r>
      <w:r>
        <w:rPr>
          <w:rFonts w:asciiTheme="minorHAnsi" w:eastAsiaTheme="minorEastAsia" w:hAnsiTheme="minorHAnsi" w:cstheme="minorBidi"/>
          <w:noProof/>
          <w:kern w:val="2"/>
          <w:sz w:val="24"/>
          <w:szCs w:val="24"/>
          <w:lang w:eastAsia="en-GB"/>
          <w14:ligatures w14:val="standardContextual"/>
        </w:rPr>
        <w:tab/>
      </w:r>
      <w:r>
        <w:rPr>
          <w:noProof/>
        </w:rPr>
        <w:t>Request IMSI Macros</w:t>
      </w:r>
      <w:r>
        <w:rPr>
          <w:noProof/>
        </w:rPr>
        <w:tab/>
      </w:r>
      <w:r>
        <w:rPr>
          <w:noProof/>
        </w:rPr>
        <w:fldChar w:fldCharType="begin"/>
      </w:r>
      <w:r>
        <w:rPr>
          <w:noProof/>
        </w:rPr>
        <w:instrText xml:space="preserve"> PAGEREF _Toc218669573 \h </w:instrText>
      </w:r>
      <w:r>
        <w:rPr>
          <w:noProof/>
        </w:rPr>
      </w:r>
      <w:r>
        <w:rPr>
          <w:noProof/>
        </w:rPr>
        <w:fldChar w:fldCharType="separate"/>
      </w:r>
      <w:r>
        <w:rPr>
          <w:noProof/>
        </w:rPr>
        <w:t>992</w:t>
      </w:r>
      <w:r>
        <w:rPr>
          <w:noProof/>
        </w:rPr>
        <w:fldChar w:fldCharType="end"/>
      </w:r>
    </w:p>
    <w:p w14:paraId="766BCC1F" w14:textId="346C64D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25.8.1</w:t>
      </w:r>
      <w:r>
        <w:rPr>
          <w:rFonts w:asciiTheme="minorHAnsi" w:eastAsiaTheme="minorEastAsia" w:hAnsiTheme="minorHAnsi" w:cstheme="minorBidi"/>
          <w:noProof/>
          <w:kern w:val="2"/>
          <w:sz w:val="24"/>
          <w:szCs w:val="24"/>
          <w:lang w:eastAsia="en-GB"/>
          <w14:ligatures w14:val="standardContextual"/>
        </w:rPr>
        <w:tab/>
      </w:r>
      <w:r>
        <w:rPr>
          <w:noProof/>
        </w:rPr>
        <w:t>Macro Obtain_IMSI_MSC</w:t>
      </w:r>
      <w:r>
        <w:rPr>
          <w:noProof/>
        </w:rPr>
        <w:tab/>
      </w:r>
      <w:r>
        <w:rPr>
          <w:noProof/>
        </w:rPr>
        <w:fldChar w:fldCharType="begin"/>
      </w:r>
      <w:r>
        <w:rPr>
          <w:noProof/>
        </w:rPr>
        <w:instrText xml:space="preserve"> PAGEREF _Toc218669574 \h </w:instrText>
      </w:r>
      <w:r>
        <w:rPr>
          <w:noProof/>
        </w:rPr>
      </w:r>
      <w:r>
        <w:rPr>
          <w:noProof/>
        </w:rPr>
        <w:fldChar w:fldCharType="separate"/>
      </w:r>
      <w:r>
        <w:rPr>
          <w:noProof/>
        </w:rPr>
        <w:t>992</w:t>
      </w:r>
      <w:r>
        <w:rPr>
          <w:noProof/>
        </w:rPr>
        <w:fldChar w:fldCharType="end"/>
      </w:r>
    </w:p>
    <w:p w14:paraId="2082ABAA" w14:textId="63D09C2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25.8.2</w:t>
      </w:r>
      <w:r>
        <w:rPr>
          <w:rFonts w:asciiTheme="minorHAnsi" w:eastAsiaTheme="minorEastAsia" w:hAnsiTheme="minorHAnsi" w:cstheme="minorBidi"/>
          <w:noProof/>
          <w:kern w:val="2"/>
          <w:sz w:val="24"/>
          <w:szCs w:val="24"/>
          <w:lang w:eastAsia="en-GB"/>
          <w14:ligatures w14:val="standardContextual"/>
        </w:rPr>
        <w:tab/>
      </w:r>
      <w:r>
        <w:rPr>
          <w:noProof/>
        </w:rPr>
        <w:t>Macro Obtain_IMSI_VLR</w:t>
      </w:r>
      <w:r>
        <w:rPr>
          <w:noProof/>
        </w:rPr>
        <w:tab/>
      </w:r>
      <w:r>
        <w:rPr>
          <w:noProof/>
        </w:rPr>
        <w:fldChar w:fldCharType="begin"/>
      </w:r>
      <w:r>
        <w:rPr>
          <w:noProof/>
        </w:rPr>
        <w:instrText xml:space="preserve"> PAGEREF _Toc218669575 \h </w:instrText>
      </w:r>
      <w:r>
        <w:rPr>
          <w:noProof/>
        </w:rPr>
      </w:r>
      <w:r>
        <w:rPr>
          <w:noProof/>
        </w:rPr>
        <w:fldChar w:fldCharType="separate"/>
      </w:r>
      <w:r>
        <w:rPr>
          <w:noProof/>
        </w:rPr>
        <w:t>992</w:t>
      </w:r>
      <w:r>
        <w:rPr>
          <w:noProof/>
        </w:rPr>
        <w:fldChar w:fldCharType="end"/>
      </w:r>
    </w:p>
    <w:p w14:paraId="50004989" w14:textId="55BE549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Tracing macros</w:t>
      </w:r>
      <w:r>
        <w:rPr>
          <w:noProof/>
        </w:rPr>
        <w:tab/>
      </w:r>
      <w:r>
        <w:rPr>
          <w:noProof/>
        </w:rPr>
        <w:fldChar w:fldCharType="begin"/>
      </w:r>
      <w:r>
        <w:rPr>
          <w:noProof/>
        </w:rPr>
        <w:instrText xml:space="preserve"> PAGEREF _Toc218669576 \h </w:instrText>
      </w:r>
      <w:r>
        <w:rPr>
          <w:noProof/>
        </w:rPr>
      </w:r>
      <w:r>
        <w:rPr>
          <w:noProof/>
        </w:rPr>
        <w:fldChar w:fldCharType="separate"/>
      </w:r>
      <w:r>
        <w:rPr>
          <w:noProof/>
        </w:rPr>
        <w:t>995</w:t>
      </w:r>
      <w:r>
        <w:rPr>
          <w:noProof/>
        </w:rPr>
        <w:fldChar w:fldCharType="end"/>
      </w:r>
    </w:p>
    <w:p w14:paraId="3611F020" w14:textId="5FF7C1D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25.9.1</w:t>
      </w:r>
      <w:r>
        <w:rPr>
          <w:rFonts w:asciiTheme="minorHAnsi" w:eastAsiaTheme="minorEastAsia" w:hAnsiTheme="minorHAnsi" w:cstheme="minorBidi"/>
          <w:noProof/>
          <w:kern w:val="2"/>
          <w:sz w:val="24"/>
          <w:szCs w:val="24"/>
          <w:lang w:eastAsia="en-GB"/>
          <w14:ligatures w14:val="standardContextual"/>
        </w:rPr>
        <w:tab/>
      </w:r>
      <w:r>
        <w:rPr>
          <w:noProof/>
        </w:rPr>
        <w:t>Macro Trace_Subscriber_Activity_MSC</w:t>
      </w:r>
      <w:r>
        <w:rPr>
          <w:noProof/>
        </w:rPr>
        <w:tab/>
      </w:r>
      <w:r>
        <w:rPr>
          <w:noProof/>
        </w:rPr>
        <w:fldChar w:fldCharType="begin"/>
      </w:r>
      <w:r>
        <w:rPr>
          <w:noProof/>
        </w:rPr>
        <w:instrText xml:space="preserve"> PAGEREF _Toc218669577 \h </w:instrText>
      </w:r>
      <w:r>
        <w:rPr>
          <w:noProof/>
        </w:rPr>
      </w:r>
      <w:r>
        <w:rPr>
          <w:noProof/>
        </w:rPr>
        <w:fldChar w:fldCharType="separate"/>
      </w:r>
      <w:r>
        <w:rPr>
          <w:noProof/>
        </w:rPr>
        <w:t>995</w:t>
      </w:r>
      <w:r>
        <w:rPr>
          <w:noProof/>
        </w:rPr>
        <w:fldChar w:fldCharType="end"/>
      </w:r>
    </w:p>
    <w:p w14:paraId="6935CFEB" w14:textId="60102048"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25.9.2</w:t>
      </w:r>
      <w:r>
        <w:rPr>
          <w:rFonts w:asciiTheme="minorHAnsi" w:eastAsiaTheme="minorEastAsia" w:hAnsiTheme="minorHAnsi" w:cstheme="minorBidi"/>
          <w:noProof/>
          <w:kern w:val="2"/>
          <w:sz w:val="24"/>
          <w:szCs w:val="24"/>
          <w:lang w:eastAsia="en-GB"/>
          <w14:ligatures w14:val="standardContextual"/>
        </w:rPr>
        <w:tab/>
      </w:r>
      <w:r>
        <w:rPr>
          <w:noProof/>
        </w:rPr>
        <w:t>Macro Trace_Subscriber_Activity_VLR</w:t>
      </w:r>
      <w:r>
        <w:rPr>
          <w:noProof/>
        </w:rPr>
        <w:tab/>
      </w:r>
      <w:r>
        <w:rPr>
          <w:noProof/>
        </w:rPr>
        <w:fldChar w:fldCharType="begin"/>
      </w:r>
      <w:r>
        <w:rPr>
          <w:noProof/>
        </w:rPr>
        <w:instrText xml:space="preserve"> PAGEREF _Toc218669578 \h </w:instrText>
      </w:r>
      <w:r>
        <w:rPr>
          <w:noProof/>
        </w:rPr>
      </w:r>
      <w:r>
        <w:rPr>
          <w:noProof/>
        </w:rPr>
        <w:fldChar w:fldCharType="separate"/>
      </w:r>
      <w:r>
        <w:rPr>
          <w:noProof/>
        </w:rPr>
        <w:t>995</w:t>
      </w:r>
      <w:r>
        <w:rPr>
          <w:noProof/>
        </w:rPr>
        <w:fldChar w:fldCharType="end"/>
      </w:r>
    </w:p>
    <w:p w14:paraId="50765179" w14:textId="6850289B"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25.9.3</w:t>
      </w:r>
      <w:r>
        <w:rPr>
          <w:rFonts w:asciiTheme="minorHAnsi" w:eastAsiaTheme="minorEastAsia" w:hAnsiTheme="minorHAnsi" w:cstheme="minorBidi"/>
          <w:noProof/>
          <w:kern w:val="2"/>
          <w:sz w:val="24"/>
          <w:szCs w:val="24"/>
          <w:lang w:eastAsia="en-GB"/>
          <w14:ligatures w14:val="standardContextual"/>
        </w:rPr>
        <w:tab/>
      </w:r>
      <w:r>
        <w:rPr>
          <w:noProof/>
        </w:rPr>
        <w:t>Macro Trace_Subscriber_Activity_SGSN</w:t>
      </w:r>
      <w:r>
        <w:rPr>
          <w:noProof/>
        </w:rPr>
        <w:tab/>
      </w:r>
      <w:r>
        <w:rPr>
          <w:noProof/>
        </w:rPr>
        <w:fldChar w:fldCharType="begin"/>
      </w:r>
      <w:r>
        <w:rPr>
          <w:noProof/>
        </w:rPr>
        <w:instrText xml:space="preserve"> PAGEREF _Toc218669579 \h </w:instrText>
      </w:r>
      <w:r>
        <w:rPr>
          <w:noProof/>
        </w:rPr>
      </w:r>
      <w:r>
        <w:rPr>
          <w:noProof/>
        </w:rPr>
        <w:fldChar w:fldCharType="separate"/>
      </w:r>
      <w:r>
        <w:rPr>
          <w:noProof/>
        </w:rPr>
        <w:t>995</w:t>
      </w:r>
      <w:r>
        <w:rPr>
          <w:noProof/>
        </w:rPr>
        <w:fldChar w:fldCharType="end"/>
      </w:r>
    </w:p>
    <w:p w14:paraId="66206665" w14:textId="38F3E33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25.9.4</w:t>
      </w:r>
      <w:r>
        <w:rPr>
          <w:rFonts w:asciiTheme="minorHAnsi" w:eastAsiaTheme="minorEastAsia" w:hAnsiTheme="minorHAnsi" w:cstheme="minorBidi"/>
          <w:noProof/>
          <w:kern w:val="2"/>
          <w:sz w:val="24"/>
          <w:szCs w:val="24"/>
          <w:lang w:eastAsia="en-GB"/>
          <w14:ligatures w14:val="standardContextual"/>
        </w:rPr>
        <w:tab/>
      </w:r>
      <w:r>
        <w:rPr>
          <w:noProof/>
        </w:rPr>
        <w:t>Macro Activate_Tracing_VLR</w:t>
      </w:r>
      <w:r>
        <w:rPr>
          <w:noProof/>
        </w:rPr>
        <w:tab/>
      </w:r>
      <w:r>
        <w:rPr>
          <w:noProof/>
        </w:rPr>
        <w:fldChar w:fldCharType="begin"/>
      </w:r>
      <w:r>
        <w:rPr>
          <w:noProof/>
        </w:rPr>
        <w:instrText xml:space="preserve"> PAGEREF _Toc218669580 \h </w:instrText>
      </w:r>
      <w:r>
        <w:rPr>
          <w:noProof/>
        </w:rPr>
      </w:r>
      <w:r>
        <w:rPr>
          <w:noProof/>
        </w:rPr>
        <w:fldChar w:fldCharType="separate"/>
      </w:r>
      <w:r>
        <w:rPr>
          <w:noProof/>
        </w:rPr>
        <w:t>995</w:t>
      </w:r>
      <w:r>
        <w:rPr>
          <w:noProof/>
        </w:rPr>
        <w:fldChar w:fldCharType="end"/>
      </w:r>
    </w:p>
    <w:p w14:paraId="04052FEC" w14:textId="10AF7D9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25.9.5</w:t>
      </w:r>
      <w:r>
        <w:rPr>
          <w:rFonts w:asciiTheme="minorHAnsi" w:eastAsiaTheme="minorEastAsia" w:hAnsiTheme="minorHAnsi" w:cstheme="minorBidi"/>
          <w:noProof/>
          <w:kern w:val="2"/>
          <w:sz w:val="24"/>
          <w:szCs w:val="24"/>
          <w:lang w:eastAsia="en-GB"/>
          <w14:ligatures w14:val="standardContextual"/>
        </w:rPr>
        <w:tab/>
      </w:r>
      <w:r>
        <w:rPr>
          <w:noProof/>
        </w:rPr>
        <w:t>Macro Activate_Tracing_SGSN</w:t>
      </w:r>
      <w:r>
        <w:rPr>
          <w:noProof/>
        </w:rPr>
        <w:tab/>
      </w:r>
      <w:r>
        <w:rPr>
          <w:noProof/>
        </w:rPr>
        <w:fldChar w:fldCharType="begin"/>
      </w:r>
      <w:r>
        <w:rPr>
          <w:noProof/>
        </w:rPr>
        <w:instrText xml:space="preserve"> PAGEREF _Toc218669581 \h </w:instrText>
      </w:r>
      <w:r>
        <w:rPr>
          <w:noProof/>
        </w:rPr>
      </w:r>
      <w:r>
        <w:rPr>
          <w:noProof/>
        </w:rPr>
        <w:fldChar w:fldCharType="separate"/>
      </w:r>
      <w:r>
        <w:rPr>
          <w:noProof/>
        </w:rPr>
        <w:t>995</w:t>
      </w:r>
      <w:r>
        <w:rPr>
          <w:noProof/>
        </w:rPr>
        <w:fldChar w:fldCharType="end"/>
      </w:r>
    </w:p>
    <w:p w14:paraId="560C348B" w14:textId="10463A6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25.9.6</w:t>
      </w:r>
      <w:r>
        <w:rPr>
          <w:rFonts w:asciiTheme="minorHAnsi" w:eastAsiaTheme="minorEastAsia" w:hAnsiTheme="minorHAnsi" w:cstheme="minorBidi"/>
          <w:noProof/>
          <w:kern w:val="2"/>
          <w:sz w:val="24"/>
          <w:szCs w:val="24"/>
          <w:lang w:eastAsia="en-GB"/>
          <w14:ligatures w14:val="standardContextual"/>
        </w:rPr>
        <w:tab/>
      </w:r>
      <w:r>
        <w:rPr>
          <w:noProof/>
        </w:rPr>
        <w:t>Macro Control_Tracing_With_VLR_HLR</w:t>
      </w:r>
      <w:r>
        <w:rPr>
          <w:noProof/>
        </w:rPr>
        <w:tab/>
      </w:r>
      <w:r>
        <w:rPr>
          <w:noProof/>
        </w:rPr>
        <w:fldChar w:fldCharType="begin"/>
      </w:r>
      <w:r>
        <w:rPr>
          <w:noProof/>
        </w:rPr>
        <w:instrText xml:space="preserve"> PAGEREF _Toc218669582 \h </w:instrText>
      </w:r>
      <w:r>
        <w:rPr>
          <w:noProof/>
        </w:rPr>
      </w:r>
      <w:r>
        <w:rPr>
          <w:noProof/>
        </w:rPr>
        <w:fldChar w:fldCharType="separate"/>
      </w:r>
      <w:r>
        <w:rPr>
          <w:noProof/>
        </w:rPr>
        <w:t>995</w:t>
      </w:r>
      <w:r>
        <w:rPr>
          <w:noProof/>
        </w:rPr>
        <w:fldChar w:fldCharType="end"/>
      </w:r>
    </w:p>
    <w:p w14:paraId="2D48A119" w14:textId="3166F8D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25.9.7</w:t>
      </w:r>
      <w:r>
        <w:rPr>
          <w:rFonts w:asciiTheme="minorHAnsi" w:eastAsiaTheme="minorEastAsia" w:hAnsiTheme="minorHAnsi" w:cstheme="minorBidi"/>
          <w:noProof/>
          <w:kern w:val="2"/>
          <w:sz w:val="24"/>
          <w:szCs w:val="24"/>
          <w:lang w:eastAsia="en-GB"/>
          <w14:ligatures w14:val="standardContextual"/>
        </w:rPr>
        <w:tab/>
      </w:r>
      <w:r>
        <w:rPr>
          <w:noProof/>
        </w:rPr>
        <w:t>Macro Control_Tracing_With_SGSN_HLR</w:t>
      </w:r>
      <w:r>
        <w:rPr>
          <w:noProof/>
        </w:rPr>
        <w:tab/>
      </w:r>
      <w:r>
        <w:rPr>
          <w:noProof/>
        </w:rPr>
        <w:fldChar w:fldCharType="begin"/>
      </w:r>
      <w:r>
        <w:rPr>
          <w:noProof/>
        </w:rPr>
        <w:instrText xml:space="preserve"> PAGEREF _Toc218669583 \h </w:instrText>
      </w:r>
      <w:r>
        <w:rPr>
          <w:noProof/>
        </w:rPr>
      </w:r>
      <w:r>
        <w:rPr>
          <w:noProof/>
        </w:rPr>
        <w:fldChar w:fldCharType="separate"/>
      </w:r>
      <w:r>
        <w:rPr>
          <w:noProof/>
        </w:rPr>
        <w:t>995</w:t>
      </w:r>
      <w:r>
        <w:rPr>
          <w:noProof/>
        </w:rPr>
        <w:fldChar w:fldCharType="end"/>
      </w:r>
    </w:p>
    <w:p w14:paraId="56590570" w14:textId="3C271869"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25.10</w:t>
      </w:r>
      <w:r>
        <w:rPr>
          <w:rFonts w:asciiTheme="minorHAnsi" w:eastAsiaTheme="minorEastAsia" w:hAnsiTheme="minorHAnsi" w:cstheme="minorBidi"/>
          <w:noProof/>
          <w:kern w:val="2"/>
          <w:sz w:val="24"/>
          <w:szCs w:val="24"/>
          <w:lang w:eastAsia="en-GB"/>
          <w14:ligatures w14:val="standardContextual"/>
        </w:rPr>
        <w:tab/>
      </w:r>
      <w:r>
        <w:rPr>
          <w:noProof/>
        </w:rPr>
        <w:t>Short Message Alert procedures</w:t>
      </w:r>
      <w:r>
        <w:rPr>
          <w:noProof/>
        </w:rPr>
        <w:tab/>
      </w:r>
      <w:r>
        <w:rPr>
          <w:noProof/>
        </w:rPr>
        <w:fldChar w:fldCharType="begin"/>
      </w:r>
      <w:r>
        <w:rPr>
          <w:noProof/>
        </w:rPr>
        <w:instrText xml:space="preserve"> PAGEREF _Toc218669584 \h </w:instrText>
      </w:r>
      <w:r>
        <w:rPr>
          <w:noProof/>
        </w:rPr>
      </w:r>
      <w:r>
        <w:rPr>
          <w:noProof/>
        </w:rPr>
        <w:fldChar w:fldCharType="separate"/>
      </w:r>
      <w:r>
        <w:rPr>
          <w:noProof/>
        </w:rPr>
        <w:t>1003</w:t>
      </w:r>
      <w:r>
        <w:rPr>
          <w:noProof/>
        </w:rPr>
        <w:fldChar w:fldCharType="end"/>
      </w:r>
    </w:p>
    <w:p w14:paraId="30326CDC" w14:textId="366B5AC9"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25.10.1</w:t>
      </w:r>
      <w:r>
        <w:rPr>
          <w:rFonts w:asciiTheme="minorHAnsi" w:eastAsiaTheme="minorEastAsia" w:hAnsiTheme="minorHAnsi" w:cstheme="minorBidi"/>
          <w:noProof/>
          <w:kern w:val="2"/>
          <w:sz w:val="24"/>
          <w:szCs w:val="24"/>
          <w:lang w:eastAsia="en-GB"/>
          <w14:ligatures w14:val="standardContextual"/>
        </w:rPr>
        <w:tab/>
      </w:r>
      <w:r>
        <w:rPr>
          <w:noProof/>
        </w:rPr>
        <w:t>Process Subscriber_Present_VLR</w:t>
      </w:r>
      <w:r>
        <w:rPr>
          <w:noProof/>
        </w:rPr>
        <w:tab/>
      </w:r>
      <w:r>
        <w:rPr>
          <w:noProof/>
        </w:rPr>
        <w:fldChar w:fldCharType="begin"/>
      </w:r>
      <w:r>
        <w:rPr>
          <w:noProof/>
        </w:rPr>
        <w:instrText xml:space="preserve"> PAGEREF _Toc218669585 \h </w:instrText>
      </w:r>
      <w:r>
        <w:rPr>
          <w:noProof/>
        </w:rPr>
      </w:r>
      <w:r>
        <w:rPr>
          <w:noProof/>
        </w:rPr>
        <w:fldChar w:fldCharType="separate"/>
      </w:r>
      <w:r>
        <w:rPr>
          <w:noProof/>
        </w:rPr>
        <w:t>1003</w:t>
      </w:r>
      <w:r>
        <w:rPr>
          <w:noProof/>
        </w:rPr>
        <w:fldChar w:fldCharType="end"/>
      </w:r>
    </w:p>
    <w:p w14:paraId="1986FF3A" w14:textId="2C1EFDE0"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25.10.2</w:t>
      </w:r>
      <w:r>
        <w:rPr>
          <w:rFonts w:asciiTheme="minorHAnsi" w:eastAsiaTheme="minorEastAsia" w:hAnsiTheme="minorHAnsi" w:cstheme="minorBidi"/>
          <w:noProof/>
          <w:kern w:val="2"/>
          <w:sz w:val="24"/>
          <w:szCs w:val="24"/>
          <w:lang w:eastAsia="en-GB"/>
          <w14:ligatures w14:val="standardContextual"/>
        </w:rPr>
        <w:tab/>
      </w:r>
      <w:r>
        <w:rPr>
          <w:noProof/>
        </w:rPr>
        <w:t>Process SubscriberPresent_SGSN</w:t>
      </w:r>
      <w:r>
        <w:rPr>
          <w:noProof/>
        </w:rPr>
        <w:tab/>
      </w:r>
      <w:r>
        <w:rPr>
          <w:noProof/>
        </w:rPr>
        <w:fldChar w:fldCharType="begin"/>
      </w:r>
      <w:r>
        <w:rPr>
          <w:noProof/>
        </w:rPr>
        <w:instrText xml:space="preserve"> PAGEREF _Toc218669586 \h </w:instrText>
      </w:r>
      <w:r>
        <w:rPr>
          <w:noProof/>
        </w:rPr>
      </w:r>
      <w:r>
        <w:rPr>
          <w:noProof/>
        </w:rPr>
        <w:fldChar w:fldCharType="separate"/>
      </w:r>
      <w:r>
        <w:rPr>
          <w:noProof/>
        </w:rPr>
        <w:t>1003</w:t>
      </w:r>
      <w:r>
        <w:rPr>
          <w:noProof/>
        </w:rPr>
        <w:fldChar w:fldCharType="end"/>
      </w:r>
    </w:p>
    <w:p w14:paraId="6AFA1C99" w14:textId="3502551C"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25.10.3</w:t>
      </w:r>
      <w:r>
        <w:rPr>
          <w:rFonts w:asciiTheme="minorHAnsi" w:eastAsiaTheme="minorEastAsia" w:hAnsiTheme="minorHAnsi" w:cstheme="minorBidi"/>
          <w:noProof/>
          <w:kern w:val="2"/>
          <w:sz w:val="24"/>
          <w:szCs w:val="24"/>
          <w:lang w:eastAsia="en-GB"/>
          <w14:ligatures w14:val="standardContextual"/>
        </w:rPr>
        <w:tab/>
      </w:r>
      <w:r>
        <w:rPr>
          <w:noProof/>
        </w:rPr>
        <w:t>Macro Alert_Service_Centre_HLR</w:t>
      </w:r>
      <w:r>
        <w:rPr>
          <w:noProof/>
        </w:rPr>
        <w:tab/>
      </w:r>
      <w:r>
        <w:rPr>
          <w:noProof/>
        </w:rPr>
        <w:fldChar w:fldCharType="begin"/>
      </w:r>
      <w:r>
        <w:rPr>
          <w:noProof/>
        </w:rPr>
        <w:instrText xml:space="preserve"> PAGEREF _Toc218669587 \h </w:instrText>
      </w:r>
      <w:r>
        <w:rPr>
          <w:noProof/>
        </w:rPr>
      </w:r>
      <w:r>
        <w:rPr>
          <w:noProof/>
        </w:rPr>
        <w:fldChar w:fldCharType="separate"/>
      </w:r>
      <w:r>
        <w:rPr>
          <w:noProof/>
        </w:rPr>
        <w:t>1003</w:t>
      </w:r>
      <w:r>
        <w:rPr>
          <w:noProof/>
        </w:rPr>
        <w:fldChar w:fldCharType="end"/>
      </w:r>
    </w:p>
    <w:p w14:paraId="18281332" w14:textId="77075C7A"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25.10.4</w:t>
      </w:r>
      <w:r>
        <w:rPr>
          <w:rFonts w:asciiTheme="minorHAnsi" w:eastAsiaTheme="minorEastAsia" w:hAnsiTheme="minorHAnsi" w:cstheme="minorBidi"/>
          <w:noProof/>
          <w:kern w:val="2"/>
          <w:sz w:val="24"/>
          <w:szCs w:val="24"/>
          <w:lang w:eastAsia="en-GB"/>
          <w14:ligatures w14:val="standardContextual"/>
        </w:rPr>
        <w:tab/>
      </w:r>
      <w:r>
        <w:rPr>
          <w:noProof/>
        </w:rPr>
        <w:t>Process Alert_SC_HLR</w:t>
      </w:r>
      <w:r>
        <w:rPr>
          <w:noProof/>
        </w:rPr>
        <w:tab/>
      </w:r>
      <w:r>
        <w:rPr>
          <w:noProof/>
        </w:rPr>
        <w:fldChar w:fldCharType="begin"/>
      </w:r>
      <w:r>
        <w:rPr>
          <w:noProof/>
        </w:rPr>
        <w:instrText xml:space="preserve"> PAGEREF _Toc218669588 \h </w:instrText>
      </w:r>
      <w:r>
        <w:rPr>
          <w:noProof/>
        </w:rPr>
      </w:r>
      <w:r>
        <w:rPr>
          <w:noProof/>
        </w:rPr>
        <w:fldChar w:fldCharType="separate"/>
      </w:r>
      <w:r>
        <w:rPr>
          <w:noProof/>
        </w:rPr>
        <w:t>1003</w:t>
      </w:r>
      <w:r>
        <w:rPr>
          <w:noProof/>
        </w:rPr>
        <w:fldChar w:fldCharType="end"/>
      </w:r>
    </w:p>
    <w:p w14:paraId="54751125" w14:textId="776AA4A3" w:rsidR="00EC33FE" w:rsidRDefault="00EC33F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ASN.1 Cross-reference listing and fully expanded sources</w:t>
      </w:r>
      <w:r>
        <w:rPr>
          <w:noProof/>
        </w:rPr>
        <w:tab/>
      </w:r>
      <w:r>
        <w:rPr>
          <w:noProof/>
        </w:rPr>
        <w:fldChar w:fldCharType="begin"/>
      </w:r>
      <w:r>
        <w:rPr>
          <w:noProof/>
        </w:rPr>
        <w:instrText xml:space="preserve"> PAGEREF _Toc218669589 \h </w:instrText>
      </w:r>
      <w:r>
        <w:rPr>
          <w:noProof/>
        </w:rPr>
      </w:r>
      <w:r>
        <w:rPr>
          <w:noProof/>
        </w:rPr>
        <w:fldChar w:fldCharType="separate"/>
      </w:r>
      <w:r>
        <w:rPr>
          <w:noProof/>
        </w:rPr>
        <w:t>1007</w:t>
      </w:r>
      <w:r>
        <w:rPr>
          <w:noProof/>
        </w:rPr>
        <w:fldChar w:fldCharType="end"/>
      </w:r>
    </w:p>
    <w:p w14:paraId="2A1FAA2F" w14:textId="7A3E4AFE" w:rsidR="00EC33FE" w:rsidRDefault="00EC33F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Void</w:t>
      </w:r>
      <w:r>
        <w:rPr>
          <w:noProof/>
        </w:rPr>
        <w:tab/>
      </w:r>
      <w:r>
        <w:rPr>
          <w:noProof/>
        </w:rPr>
        <w:fldChar w:fldCharType="begin"/>
      </w:r>
      <w:r>
        <w:rPr>
          <w:noProof/>
        </w:rPr>
        <w:instrText xml:space="preserve"> PAGEREF _Toc218669590 \h </w:instrText>
      </w:r>
      <w:r>
        <w:rPr>
          <w:noProof/>
        </w:rPr>
      </w:r>
      <w:r>
        <w:rPr>
          <w:noProof/>
        </w:rPr>
        <w:fldChar w:fldCharType="separate"/>
      </w:r>
      <w:r>
        <w:rPr>
          <w:noProof/>
        </w:rPr>
        <w:t>1008</w:t>
      </w:r>
      <w:r>
        <w:rPr>
          <w:noProof/>
        </w:rPr>
        <w:fldChar w:fldCharType="end"/>
      </w:r>
    </w:p>
    <w:p w14:paraId="1BD09C93" w14:textId="5D6DA1D5" w:rsidR="00EC33FE" w:rsidRDefault="00EC33F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rFonts w:asciiTheme="minorHAnsi" w:eastAsiaTheme="minorEastAsia" w:hAnsiTheme="minorHAnsi" w:cstheme="minorBidi"/>
          <w:b w:val="0"/>
          <w:noProof/>
          <w:kern w:val="2"/>
          <w:sz w:val="24"/>
          <w:szCs w:val="24"/>
          <w:lang w:eastAsia="en-GB"/>
          <w14:ligatures w14:val="standardContextual"/>
        </w:rPr>
        <w:tab/>
      </w:r>
      <w:r>
        <w:rPr>
          <w:noProof/>
        </w:rPr>
        <w:t xml:space="preserve"> Message Segmentation Mechanisms</w:t>
      </w:r>
      <w:r>
        <w:rPr>
          <w:noProof/>
        </w:rPr>
        <w:tab/>
      </w:r>
      <w:r>
        <w:rPr>
          <w:noProof/>
        </w:rPr>
        <w:fldChar w:fldCharType="begin"/>
      </w:r>
      <w:r>
        <w:rPr>
          <w:noProof/>
        </w:rPr>
        <w:instrText xml:space="preserve"> PAGEREF _Toc218669591 \h </w:instrText>
      </w:r>
      <w:r>
        <w:rPr>
          <w:noProof/>
        </w:rPr>
      </w:r>
      <w:r>
        <w:rPr>
          <w:noProof/>
        </w:rPr>
        <w:fldChar w:fldCharType="separate"/>
      </w:r>
      <w:r>
        <w:rPr>
          <w:noProof/>
        </w:rPr>
        <w:t>1009</w:t>
      </w:r>
      <w:r>
        <w:rPr>
          <w:noProof/>
        </w:rPr>
        <w:fldChar w:fldCharType="end"/>
      </w:r>
    </w:p>
    <w:p w14:paraId="2D138287" w14:textId="64B6E6DF"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SCCP segmentation</w:t>
      </w:r>
      <w:r>
        <w:rPr>
          <w:noProof/>
        </w:rPr>
        <w:tab/>
      </w:r>
      <w:r>
        <w:rPr>
          <w:noProof/>
        </w:rPr>
        <w:fldChar w:fldCharType="begin"/>
      </w:r>
      <w:r>
        <w:rPr>
          <w:noProof/>
        </w:rPr>
        <w:instrText xml:space="preserve"> PAGEREF _Toc218669592 \h </w:instrText>
      </w:r>
      <w:r>
        <w:rPr>
          <w:noProof/>
        </w:rPr>
      </w:r>
      <w:r>
        <w:rPr>
          <w:noProof/>
        </w:rPr>
        <w:fldChar w:fldCharType="separate"/>
      </w:r>
      <w:r>
        <w:rPr>
          <w:noProof/>
        </w:rPr>
        <w:t>1009</w:t>
      </w:r>
      <w:r>
        <w:rPr>
          <w:noProof/>
        </w:rPr>
        <w:fldChar w:fldCharType="end"/>
      </w:r>
    </w:p>
    <w:p w14:paraId="608347B0" w14:textId="5377C875"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TCAP segmentation</w:t>
      </w:r>
      <w:r>
        <w:rPr>
          <w:noProof/>
        </w:rPr>
        <w:tab/>
      </w:r>
      <w:r>
        <w:rPr>
          <w:noProof/>
        </w:rPr>
        <w:fldChar w:fldCharType="begin"/>
      </w:r>
      <w:r>
        <w:rPr>
          <w:noProof/>
        </w:rPr>
        <w:instrText xml:space="preserve"> PAGEREF _Toc218669593 \h </w:instrText>
      </w:r>
      <w:r>
        <w:rPr>
          <w:noProof/>
        </w:rPr>
      </w:r>
      <w:r>
        <w:rPr>
          <w:noProof/>
        </w:rPr>
        <w:fldChar w:fldCharType="separate"/>
      </w:r>
      <w:r>
        <w:rPr>
          <w:noProof/>
        </w:rPr>
        <w:t>1009</w:t>
      </w:r>
      <w:r>
        <w:rPr>
          <w:noProof/>
        </w:rPr>
        <w:fldChar w:fldCharType="end"/>
      </w:r>
    </w:p>
    <w:p w14:paraId="27621231" w14:textId="7744DCF4"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Empty Begin</w:t>
      </w:r>
      <w:r>
        <w:rPr>
          <w:noProof/>
        </w:rPr>
        <w:tab/>
      </w:r>
      <w:r>
        <w:rPr>
          <w:noProof/>
        </w:rPr>
        <w:fldChar w:fldCharType="begin"/>
      </w:r>
      <w:r>
        <w:rPr>
          <w:noProof/>
        </w:rPr>
        <w:instrText xml:space="preserve"> PAGEREF _Toc218669594 \h </w:instrText>
      </w:r>
      <w:r>
        <w:rPr>
          <w:noProof/>
        </w:rPr>
      </w:r>
      <w:r>
        <w:rPr>
          <w:noProof/>
        </w:rPr>
        <w:fldChar w:fldCharType="separate"/>
      </w:r>
      <w:r>
        <w:rPr>
          <w:noProof/>
        </w:rPr>
        <w:t>1009</w:t>
      </w:r>
      <w:r>
        <w:rPr>
          <w:noProof/>
        </w:rPr>
        <w:fldChar w:fldCharType="end"/>
      </w:r>
    </w:p>
    <w:p w14:paraId="7860A0D0" w14:textId="01442237"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Empty Continue</w:t>
      </w:r>
      <w:r>
        <w:rPr>
          <w:noProof/>
        </w:rPr>
        <w:tab/>
      </w:r>
      <w:r>
        <w:rPr>
          <w:noProof/>
        </w:rPr>
        <w:fldChar w:fldCharType="begin"/>
      </w:r>
      <w:r>
        <w:rPr>
          <w:noProof/>
        </w:rPr>
        <w:instrText xml:space="preserve"> PAGEREF _Toc218669595 \h </w:instrText>
      </w:r>
      <w:r>
        <w:rPr>
          <w:noProof/>
        </w:rPr>
      </w:r>
      <w:r>
        <w:rPr>
          <w:noProof/>
        </w:rPr>
        <w:fldChar w:fldCharType="separate"/>
      </w:r>
      <w:r>
        <w:rPr>
          <w:noProof/>
        </w:rPr>
        <w:t>1009</w:t>
      </w:r>
      <w:r>
        <w:rPr>
          <w:noProof/>
        </w:rPr>
        <w:fldChar w:fldCharType="end"/>
      </w:r>
    </w:p>
    <w:p w14:paraId="2E06428D" w14:textId="26520E5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TC-Result-NL</w:t>
      </w:r>
      <w:r>
        <w:rPr>
          <w:noProof/>
        </w:rPr>
        <w:tab/>
      </w:r>
      <w:r>
        <w:rPr>
          <w:noProof/>
        </w:rPr>
        <w:fldChar w:fldCharType="begin"/>
      </w:r>
      <w:r>
        <w:rPr>
          <w:noProof/>
        </w:rPr>
        <w:instrText xml:space="preserve"> PAGEREF _Toc218669596 \h </w:instrText>
      </w:r>
      <w:r>
        <w:rPr>
          <w:noProof/>
        </w:rPr>
      </w:r>
      <w:r>
        <w:rPr>
          <w:noProof/>
        </w:rPr>
        <w:fldChar w:fldCharType="separate"/>
      </w:r>
      <w:r>
        <w:rPr>
          <w:noProof/>
        </w:rPr>
        <w:t>1009</w:t>
      </w:r>
      <w:r>
        <w:rPr>
          <w:noProof/>
        </w:rPr>
        <w:fldChar w:fldCharType="end"/>
      </w:r>
    </w:p>
    <w:p w14:paraId="4133DFC8" w14:textId="63E565A1" w:rsidR="00EC33FE" w:rsidRDefault="00EC33FE">
      <w:pPr>
        <w:pStyle w:val="TOC2"/>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MAP Segmentation</w:t>
      </w:r>
      <w:r>
        <w:rPr>
          <w:noProof/>
        </w:rPr>
        <w:tab/>
      </w:r>
      <w:r>
        <w:rPr>
          <w:noProof/>
        </w:rPr>
        <w:fldChar w:fldCharType="begin"/>
      </w:r>
      <w:r>
        <w:rPr>
          <w:noProof/>
        </w:rPr>
        <w:instrText xml:space="preserve"> PAGEREF _Toc218669597 \h </w:instrText>
      </w:r>
      <w:r>
        <w:rPr>
          <w:noProof/>
        </w:rPr>
      </w:r>
      <w:r>
        <w:rPr>
          <w:noProof/>
        </w:rPr>
        <w:fldChar w:fldCharType="separate"/>
      </w:r>
      <w:r>
        <w:rPr>
          <w:noProof/>
        </w:rPr>
        <w:t>1010</w:t>
      </w:r>
      <w:r>
        <w:rPr>
          <w:noProof/>
        </w:rPr>
        <w:fldChar w:fldCharType="end"/>
      </w:r>
    </w:p>
    <w:p w14:paraId="7E1CDD36" w14:textId="63E5057D"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Invoke without explicit indication</w:t>
      </w:r>
      <w:r>
        <w:rPr>
          <w:noProof/>
        </w:rPr>
        <w:tab/>
      </w:r>
      <w:r>
        <w:rPr>
          <w:noProof/>
        </w:rPr>
        <w:fldChar w:fldCharType="begin"/>
      </w:r>
      <w:r>
        <w:rPr>
          <w:noProof/>
        </w:rPr>
        <w:instrText xml:space="preserve"> PAGEREF _Toc218669598 \h </w:instrText>
      </w:r>
      <w:r>
        <w:rPr>
          <w:noProof/>
        </w:rPr>
      </w:r>
      <w:r>
        <w:rPr>
          <w:noProof/>
        </w:rPr>
        <w:fldChar w:fldCharType="separate"/>
      </w:r>
      <w:r>
        <w:rPr>
          <w:noProof/>
        </w:rPr>
        <w:t>1010</w:t>
      </w:r>
      <w:r>
        <w:rPr>
          <w:noProof/>
        </w:rPr>
        <w:fldChar w:fldCharType="end"/>
      </w:r>
    </w:p>
    <w:p w14:paraId="345F4D7D" w14:textId="5648DE5E"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Invoke with explicit indication</w:t>
      </w:r>
      <w:r>
        <w:rPr>
          <w:noProof/>
        </w:rPr>
        <w:tab/>
      </w:r>
      <w:r>
        <w:rPr>
          <w:noProof/>
        </w:rPr>
        <w:fldChar w:fldCharType="begin"/>
      </w:r>
      <w:r>
        <w:rPr>
          <w:noProof/>
        </w:rPr>
        <w:instrText xml:space="preserve"> PAGEREF _Toc218669599 \h </w:instrText>
      </w:r>
      <w:r>
        <w:rPr>
          <w:noProof/>
        </w:rPr>
      </w:r>
      <w:r>
        <w:rPr>
          <w:noProof/>
        </w:rPr>
        <w:fldChar w:fldCharType="separate"/>
      </w:r>
      <w:r>
        <w:rPr>
          <w:noProof/>
        </w:rPr>
        <w:t>1010</w:t>
      </w:r>
      <w:r>
        <w:rPr>
          <w:noProof/>
        </w:rPr>
        <w:fldChar w:fldCharType="end"/>
      </w:r>
    </w:p>
    <w:p w14:paraId="472C8B67" w14:textId="2C305AA6" w:rsidR="00EC33FE" w:rsidRDefault="00EC33FE">
      <w:pPr>
        <w:pStyle w:val="TOC3"/>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Result</w:t>
      </w:r>
      <w:r>
        <w:rPr>
          <w:noProof/>
        </w:rPr>
        <w:tab/>
      </w:r>
      <w:r>
        <w:rPr>
          <w:noProof/>
        </w:rPr>
        <w:fldChar w:fldCharType="begin"/>
      </w:r>
      <w:r>
        <w:rPr>
          <w:noProof/>
        </w:rPr>
        <w:instrText xml:space="preserve"> PAGEREF _Toc218669600 \h </w:instrText>
      </w:r>
      <w:r>
        <w:rPr>
          <w:noProof/>
        </w:rPr>
      </w:r>
      <w:r>
        <w:rPr>
          <w:noProof/>
        </w:rPr>
        <w:fldChar w:fldCharType="separate"/>
      </w:r>
      <w:r>
        <w:rPr>
          <w:noProof/>
        </w:rPr>
        <w:t>1010</w:t>
      </w:r>
      <w:r>
        <w:rPr>
          <w:noProof/>
        </w:rPr>
        <w:fldChar w:fldCharType="end"/>
      </w:r>
    </w:p>
    <w:p w14:paraId="12ECC3D7" w14:textId="06512782" w:rsidR="00EC33FE" w:rsidRDefault="00EC33F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_Toc218669601 \h </w:instrText>
      </w:r>
      <w:r>
        <w:rPr>
          <w:noProof/>
        </w:rPr>
      </w:r>
      <w:r>
        <w:rPr>
          <w:noProof/>
        </w:rPr>
        <w:fldChar w:fldCharType="separate"/>
      </w:r>
      <w:r>
        <w:rPr>
          <w:noProof/>
        </w:rPr>
        <w:t>1014</w:t>
      </w:r>
      <w:r>
        <w:rPr>
          <w:noProof/>
        </w:rPr>
        <w:fldChar w:fldCharType="end"/>
      </w:r>
    </w:p>
    <w:p w14:paraId="2021C548" w14:textId="3CF256F3" w:rsidR="00EC33FE" w:rsidRDefault="00EC33F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_Toc218669602 \h </w:instrText>
      </w:r>
      <w:r>
        <w:rPr>
          <w:noProof/>
        </w:rPr>
      </w:r>
      <w:r>
        <w:rPr>
          <w:noProof/>
        </w:rPr>
        <w:fldChar w:fldCharType="separate"/>
      </w:r>
      <w:r>
        <w:rPr>
          <w:noProof/>
        </w:rPr>
        <w:t>1015</w:t>
      </w:r>
      <w:r>
        <w:rPr>
          <w:noProof/>
        </w:rPr>
        <w:fldChar w:fldCharType="end"/>
      </w:r>
    </w:p>
    <w:p w14:paraId="4F98821D" w14:textId="4A9A1B25"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9" w:name="foreword"/>
      <w:bookmarkStart w:id="10" w:name="_Toc2086433"/>
      <w:bookmarkStart w:id="11" w:name="_Toc36553230"/>
      <w:bookmarkStart w:id="12" w:name="_Toc218668123"/>
      <w:bookmarkEnd w:id="9"/>
      <w:r w:rsidRPr="004D3578">
        <w:lastRenderedPageBreak/>
        <w:t>Foreword</w:t>
      </w:r>
      <w:bookmarkEnd w:id="10"/>
      <w:bookmarkEnd w:id="11"/>
      <w:bookmarkEnd w:id="12"/>
    </w:p>
    <w:p w14:paraId="10B2853E" w14:textId="77777777" w:rsidR="00080512" w:rsidRPr="004D3578" w:rsidRDefault="00080512">
      <w:r w:rsidRPr="004D3578">
        <w:t xml:space="preserve">This Technical </w:t>
      </w:r>
      <w:bookmarkStart w:id="13" w:name="spectype3"/>
      <w:r w:rsidRPr="00C33898">
        <w:t>Specification</w:t>
      </w:r>
      <w:bookmarkEnd w:id="13"/>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4" w:name="introduction"/>
      <w:bookmarkStart w:id="15" w:name="_Toc11331148"/>
      <w:bookmarkStart w:id="16" w:name="_Toc36553231"/>
      <w:bookmarkStart w:id="17" w:name="_Toc218668124"/>
      <w:bookmarkEnd w:id="14"/>
      <w:r w:rsidRPr="00653FE2">
        <w:t>1</w:t>
      </w:r>
      <w:r w:rsidRPr="00653FE2">
        <w:tab/>
        <w:t>Scope</w:t>
      </w:r>
      <w:bookmarkEnd w:id="15"/>
      <w:bookmarkEnd w:id="16"/>
      <w:bookmarkEnd w:id="17"/>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6" type="#_x0000_t75" style="width:377.55pt;height:98.9pt" o:ole="" fillcolor="window">
            <v:imagedata r:id="rId12" o:title=""/>
          </v:shape>
          <o:OLEObject Type="Embed" ProgID="Designer" ShapeID="_x0000_i1026" DrawAspect="Content" ObjectID="_1829282296" r:id="rId13"/>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8" w:name="_Toc11331149"/>
      <w:bookmarkStart w:id="19" w:name="_Toc36553232"/>
      <w:bookmarkStart w:id="20" w:name="_Toc218668125"/>
      <w:r w:rsidRPr="00653FE2">
        <w:t>2</w:t>
      </w:r>
      <w:r w:rsidRPr="00653FE2">
        <w:tab/>
        <w:t>References</w:t>
      </w:r>
      <w:bookmarkEnd w:id="18"/>
      <w:bookmarkEnd w:id="19"/>
      <w:bookmarkEnd w:id="20"/>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4BDD1D24" w:rsidR="00C33898" w:rsidRPr="00653FE2" w:rsidRDefault="00C33898" w:rsidP="00C33898">
      <w:pPr>
        <w:pStyle w:val="EX"/>
        <w:keepLines w:val="0"/>
      </w:pPr>
      <w:r w:rsidRPr="00653FE2">
        <w:lastRenderedPageBreak/>
        <w:t>[2]</w:t>
      </w:r>
      <w:r w:rsidRPr="00653FE2">
        <w:tab/>
        <w:t xml:space="preserve">3GPP </w:t>
      </w:r>
      <w:r w:rsidR="00EC33FE" w:rsidRPr="00653FE2">
        <w:t>TS</w:t>
      </w:r>
      <w:r w:rsidR="00EC33FE">
        <w:t> </w:t>
      </w:r>
      <w:r w:rsidR="00EC33FE" w:rsidRPr="00653FE2">
        <w:t>2</w:t>
      </w:r>
      <w:r w:rsidRPr="00653FE2">
        <w:t>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31F77D44" w:rsidR="00C33898" w:rsidRPr="00653FE2" w:rsidRDefault="00C33898" w:rsidP="00C33898">
      <w:pPr>
        <w:pStyle w:val="EX"/>
        <w:keepLines w:val="0"/>
      </w:pPr>
      <w:r w:rsidRPr="00653FE2">
        <w:t>[4]</w:t>
      </w:r>
      <w:r w:rsidRPr="00653FE2">
        <w:tab/>
        <w:t xml:space="preserve">3GPP </w:t>
      </w:r>
      <w:r w:rsidR="00EC33FE" w:rsidRPr="00653FE2">
        <w:t>TS</w:t>
      </w:r>
      <w:r w:rsidR="00EC33FE">
        <w:t> </w:t>
      </w:r>
      <w:r w:rsidR="00EC33FE" w:rsidRPr="00653FE2">
        <w:t>2</w:t>
      </w:r>
      <w:r w:rsidRPr="00653FE2">
        <w:t xml:space="preserve">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17EB771" w:rsidR="00C33898" w:rsidRPr="00653FE2" w:rsidRDefault="00C33898" w:rsidP="00C33898">
      <w:pPr>
        <w:pStyle w:val="EX"/>
        <w:keepLines w:val="0"/>
      </w:pPr>
      <w:r w:rsidRPr="00653FE2">
        <w:t>[6]</w:t>
      </w:r>
      <w:r w:rsidRPr="00653FE2">
        <w:tab/>
        <w:t xml:space="preserve">3GPP </w:t>
      </w:r>
      <w:r w:rsidR="00EC33FE" w:rsidRPr="00653FE2">
        <w:t>TS</w:t>
      </w:r>
      <w:r w:rsidR="00EC33FE">
        <w:t> </w:t>
      </w:r>
      <w:r w:rsidR="00EC33FE" w:rsidRPr="00653FE2">
        <w:t>4</w:t>
      </w:r>
      <w:r w:rsidRPr="00653FE2">
        <w:t>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142D103F" w:rsidR="00C33898" w:rsidRPr="00653FE2" w:rsidRDefault="00C33898" w:rsidP="00C33898">
      <w:pPr>
        <w:pStyle w:val="EX"/>
        <w:keepLines w:val="0"/>
      </w:pPr>
      <w:r w:rsidRPr="00653FE2">
        <w:t>[24]</w:t>
      </w:r>
      <w:r w:rsidRPr="00653FE2">
        <w:tab/>
        <w:t xml:space="preserve">3GPP </w:t>
      </w:r>
      <w:r w:rsidR="00EC33FE" w:rsidRPr="00653FE2">
        <w:t>TS</w:t>
      </w:r>
      <w:r w:rsidR="00EC33FE">
        <w:t> </w:t>
      </w:r>
      <w:r w:rsidR="00EC33FE" w:rsidRPr="00653FE2">
        <w:t>4</w:t>
      </w:r>
      <w:r w:rsidRPr="00653FE2">
        <w:t>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6A036875" w:rsidR="00C33898" w:rsidRPr="00653FE2" w:rsidRDefault="00C33898" w:rsidP="00C33898">
      <w:pPr>
        <w:pStyle w:val="EX"/>
        <w:keepLines w:val="0"/>
      </w:pPr>
      <w:r w:rsidRPr="00653FE2">
        <w:t>[34a]</w:t>
      </w:r>
      <w:r w:rsidRPr="00653FE2">
        <w:tab/>
        <w:t xml:space="preserve">3GPP </w:t>
      </w:r>
      <w:r w:rsidR="00EC33FE" w:rsidRPr="00653FE2">
        <w:t>TS</w:t>
      </w:r>
      <w:r w:rsidR="00EC33FE">
        <w:t> </w:t>
      </w:r>
      <w:r w:rsidR="00EC33FE" w:rsidRPr="00653FE2">
        <w:t>3</w:t>
      </w:r>
      <w:r w:rsidRPr="00653FE2">
        <w:t>3.204: "3G Security; Network domain security; TCAP user  security".</w:t>
      </w:r>
    </w:p>
    <w:p w14:paraId="5756D488" w14:textId="1E4B9F65" w:rsidR="00C33898" w:rsidRPr="00653FE2" w:rsidRDefault="00EC33FE" w:rsidP="00C33898">
      <w:pPr>
        <w:pStyle w:val="EX"/>
        <w:keepLines w:val="0"/>
      </w:pPr>
      <w:r>
        <w:t> </w:t>
      </w:r>
      <w:r w:rsidRPr="00653FE2">
        <w:t>[</w:t>
      </w:r>
      <w:r w:rsidR="00C33898" w:rsidRPr="00653FE2">
        <w:t>35]</w:t>
      </w:r>
      <w:r w:rsidR="00C33898" w:rsidRPr="00653FE2">
        <w:tab/>
        <w:t>3GPP TS 24.008: "</w:t>
      </w:r>
      <w:r w:rsidR="00C33898" w:rsidRPr="00653FE2">
        <w:rPr>
          <w:snapToGrid w:val="0"/>
          <w:color w:val="000000"/>
        </w:rPr>
        <w:t>Mobile Radio Interface Layer 3 specification; Core Network Protocols - Stage 3</w:t>
      </w:r>
      <w:r w:rsidR="00C33898"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520BDBDD" w:rsidR="00C33898" w:rsidRPr="00653FE2" w:rsidRDefault="00C33898" w:rsidP="00C33898">
      <w:pPr>
        <w:pStyle w:val="EX"/>
        <w:keepLines w:val="0"/>
      </w:pPr>
      <w:r w:rsidRPr="00653FE2">
        <w:t>[37a]</w:t>
      </w:r>
      <w:r w:rsidRPr="00653FE2">
        <w:tab/>
        <w:t xml:space="preserve">3GPP </w:t>
      </w:r>
      <w:r w:rsidR="00EC33FE" w:rsidRPr="00653FE2">
        <w:t>TS</w:t>
      </w:r>
      <w:r w:rsidR="00EC33FE">
        <w:t> </w:t>
      </w:r>
      <w:r w:rsidR="00EC33FE" w:rsidRPr="00653FE2">
        <w:t>4</w:t>
      </w:r>
      <w:r w:rsidRPr="00653FE2">
        <w:t>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39DE3758" w:rsidR="00C33898" w:rsidRPr="00653FE2" w:rsidRDefault="00C33898" w:rsidP="00C33898">
      <w:pPr>
        <w:pStyle w:val="EX"/>
        <w:keepLines w:val="0"/>
      </w:pPr>
      <w:r w:rsidRPr="00653FE2">
        <w:t>[47]</w:t>
      </w:r>
      <w:r w:rsidRPr="00653FE2">
        <w:tab/>
        <w:t xml:space="preserve">3GPP </w:t>
      </w:r>
      <w:r w:rsidR="00EC33FE" w:rsidRPr="00653FE2">
        <w:t>TS</w:t>
      </w:r>
      <w:r w:rsidR="00EC33FE">
        <w:t> </w:t>
      </w:r>
      <w:r w:rsidR="00EC33FE" w:rsidRPr="00653FE2">
        <w:t>4</w:t>
      </w:r>
      <w:r w:rsidRPr="00653FE2">
        <w:t xml:space="preserve">8.002: " Base Station System - </w:t>
      </w:r>
      <w:smartTag w:uri="urn:schemas-microsoft-com:office:smarttags" w:element="City">
        <w:smartTag w:uri="urn:schemas-microsoft-com:office:smarttags" w:element="place">
          <w:r w:rsidRPr="00653FE2">
            <w:t>Mobile</w:t>
          </w:r>
        </w:smartTag>
      </w:smartTag>
      <w:r w:rsidRPr="00653FE2">
        <w:t>-services Switching Centre (BSS - MSC) interface principles".</w:t>
      </w:r>
    </w:p>
    <w:p w14:paraId="3B4E503B" w14:textId="16BA464D" w:rsidR="00C33898" w:rsidRPr="00653FE2" w:rsidRDefault="00C33898" w:rsidP="00C33898">
      <w:pPr>
        <w:pStyle w:val="EX"/>
        <w:keepLines w:val="0"/>
      </w:pPr>
      <w:r w:rsidRPr="00653FE2">
        <w:t>[48]</w:t>
      </w:r>
      <w:r w:rsidRPr="00653FE2">
        <w:tab/>
        <w:t xml:space="preserve">3GPP </w:t>
      </w:r>
      <w:r w:rsidR="00EC33FE" w:rsidRPr="00653FE2">
        <w:t>TS</w:t>
      </w:r>
      <w:r w:rsidR="00EC33FE">
        <w:t> </w:t>
      </w:r>
      <w:r w:rsidR="00EC33FE" w:rsidRPr="00653FE2">
        <w:t>4</w:t>
      </w:r>
      <w:r w:rsidRPr="00653FE2">
        <w:t xml:space="preserve">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61D27A28" w:rsidR="00C33898" w:rsidRPr="00653FE2" w:rsidRDefault="00C33898" w:rsidP="00C33898">
      <w:pPr>
        <w:pStyle w:val="EX"/>
        <w:keepLines w:val="0"/>
      </w:pPr>
      <w:r w:rsidRPr="00653FE2">
        <w:t>[49]</w:t>
      </w:r>
      <w:r w:rsidRPr="00653FE2">
        <w:tab/>
        <w:t xml:space="preserve">3GPP </w:t>
      </w:r>
      <w:r w:rsidR="00EC33FE" w:rsidRPr="00653FE2">
        <w:t>TS</w:t>
      </w:r>
      <w:r w:rsidR="00EC33FE">
        <w:t> </w:t>
      </w:r>
      <w:r w:rsidR="00EC33FE" w:rsidRPr="00653FE2">
        <w:t>4</w:t>
      </w:r>
      <w:r w:rsidRPr="00653FE2">
        <w:t>8.008: "Mobile Switching Centre - Base Station System (MSC - BSS) interface; Layer 3 specification".</w:t>
      </w:r>
    </w:p>
    <w:p w14:paraId="3CE23F8F" w14:textId="3587145E" w:rsidR="00C33898" w:rsidRPr="00653FE2" w:rsidRDefault="00EC33FE" w:rsidP="00C33898">
      <w:pPr>
        <w:pStyle w:val="EX"/>
        <w:keepLines w:val="0"/>
      </w:pPr>
      <w:r>
        <w:t> </w:t>
      </w:r>
      <w:r w:rsidRPr="00653FE2">
        <w:t>[</w:t>
      </w:r>
      <w:r w:rsidR="00C33898" w:rsidRPr="00653FE2">
        <w:t>49a1]</w:t>
      </w:r>
      <w:r w:rsidR="00C33898" w:rsidRPr="00653FE2">
        <w:tab/>
        <w:t xml:space="preserve">3GPP </w:t>
      </w:r>
      <w:r w:rsidRPr="00653FE2">
        <w:t>TS</w:t>
      </w:r>
      <w:r>
        <w:t> </w:t>
      </w:r>
      <w:r w:rsidRPr="00653FE2">
        <w:t>4</w:t>
      </w:r>
      <w:r w:rsidR="00C33898" w:rsidRPr="00653FE2">
        <w:t xml:space="preserve">8.031: "Location Services (LCS); Serving </w:t>
      </w:r>
      <w:smartTag w:uri="urn:schemas-microsoft-com:office:smarttags" w:element="place">
        <w:r w:rsidR="00C33898" w:rsidRPr="00653FE2">
          <w:t>Mobile</w:t>
        </w:r>
      </w:smartTag>
      <w:r w:rsidR="00C33898" w:rsidRPr="00653FE2">
        <w:t xml:space="preserve"> Location Centre (SMLC) – Serving Mobile Location Centre (SMLC); SMLC Peer Protocol (SMLCPP)".</w:t>
      </w:r>
    </w:p>
    <w:p w14:paraId="4EAD1A3B" w14:textId="2D421DD1" w:rsidR="00C33898" w:rsidRPr="00653FE2" w:rsidRDefault="00C33898" w:rsidP="00C33898">
      <w:pPr>
        <w:pStyle w:val="EX"/>
        <w:keepLines w:val="0"/>
      </w:pPr>
      <w:r w:rsidRPr="00653FE2">
        <w:t>[49b]</w:t>
      </w:r>
      <w:r w:rsidRPr="00653FE2">
        <w:tab/>
        <w:t xml:space="preserve">3GPP </w:t>
      </w:r>
      <w:r w:rsidR="00EC33FE" w:rsidRPr="00653FE2">
        <w:t>TS</w:t>
      </w:r>
      <w:r w:rsidR="00EC33FE">
        <w:t> </w:t>
      </w:r>
      <w:r w:rsidR="00EC33FE" w:rsidRPr="00653FE2">
        <w:t>4</w:t>
      </w:r>
      <w:r w:rsidRPr="00653FE2">
        <w:t>8.071: "Location Services (LCS); Serving Mobile Location Centre - Base Station System (SMLC - BSS) interface Layer 3 specification".</w:t>
      </w:r>
    </w:p>
    <w:p w14:paraId="61D415A2" w14:textId="26580F0B" w:rsidR="00C33898" w:rsidRPr="00653FE2" w:rsidRDefault="00C33898" w:rsidP="00C33898">
      <w:pPr>
        <w:pStyle w:val="EX"/>
        <w:keepLines w:val="0"/>
      </w:pPr>
      <w:r w:rsidRPr="00653FE2">
        <w:t>[50]</w:t>
      </w:r>
      <w:r w:rsidRPr="00653FE2">
        <w:tab/>
        <w:t xml:space="preserve">3GPP </w:t>
      </w:r>
      <w:r w:rsidR="00EC33FE" w:rsidRPr="00653FE2">
        <w:t>TS</w:t>
      </w:r>
      <w:r w:rsidR="00EC33FE">
        <w:t> </w:t>
      </w:r>
      <w:r w:rsidR="00EC33FE" w:rsidRPr="00653FE2">
        <w:t>4</w:t>
      </w:r>
      <w:r w:rsidRPr="00653FE2">
        <w:t>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32E9CE1E" w:rsidR="00C33898" w:rsidRPr="00653FE2" w:rsidRDefault="00C33898" w:rsidP="00C33898">
      <w:pPr>
        <w:pStyle w:val="EX"/>
        <w:keepLines w:val="0"/>
      </w:pPr>
      <w:r w:rsidRPr="00653FE2">
        <w:lastRenderedPageBreak/>
        <w:t>[57]</w:t>
      </w:r>
      <w:r w:rsidRPr="00653FE2">
        <w:tab/>
        <w:t xml:space="preserve">3GPP </w:t>
      </w:r>
      <w:r w:rsidR="00EC33FE" w:rsidRPr="00653FE2">
        <w:t>TS</w:t>
      </w:r>
      <w:r w:rsidR="00EC33FE">
        <w:t> </w:t>
      </w:r>
      <w:r w:rsidR="00EC33FE" w:rsidRPr="00653FE2">
        <w:t>2</w:t>
      </w:r>
      <w:r w:rsidRPr="00653FE2">
        <w:t>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6608333C" w:rsidR="00C33898" w:rsidRPr="00653FE2" w:rsidRDefault="00C33898" w:rsidP="00C33898">
      <w:pPr>
        <w:pStyle w:val="EX"/>
        <w:keepLines w:val="0"/>
      </w:pPr>
      <w:r w:rsidRPr="00653FE2">
        <w:t>[59a]</w:t>
      </w:r>
      <w:r w:rsidRPr="00653FE2">
        <w:tab/>
        <w:t xml:space="preserve">3GPP </w:t>
      </w:r>
      <w:r w:rsidR="00EC33FE" w:rsidRPr="00653FE2">
        <w:t>TS</w:t>
      </w:r>
      <w:r w:rsidR="00EC33FE">
        <w:t> </w:t>
      </w:r>
      <w:r w:rsidR="00EC33FE" w:rsidRPr="00653FE2">
        <w:t>4</w:t>
      </w:r>
      <w:r w:rsidRPr="00653FE2">
        <w:t>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1DE6B5DA" w:rsidR="00C33898" w:rsidRPr="00653FE2" w:rsidRDefault="00C33898" w:rsidP="00C33898">
      <w:pPr>
        <w:pStyle w:val="EX"/>
        <w:keepLines w:val="0"/>
      </w:pPr>
      <w:r w:rsidRPr="00653FE2">
        <w:t>[66b]</w:t>
      </w:r>
      <w:r w:rsidRPr="00653FE2">
        <w:tab/>
        <w:t>E</w:t>
      </w:r>
      <w:r w:rsidR="00EC33FE" w:rsidRPr="00653FE2">
        <w:t>TR</w:t>
      </w:r>
      <w:r w:rsidR="00EC33FE">
        <w:t> </w:t>
      </w:r>
      <w:r w:rsidR="00EC33FE" w:rsidRPr="00653FE2">
        <w:t>0</w:t>
      </w:r>
      <w:r w:rsidRPr="00653FE2">
        <w:t xml:space="preserve">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City">
        <w:smartTag w:uri="urn:schemas-microsoft-com:office:smarttags" w:element="place">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63A7B4C6" w:rsidR="00C33898" w:rsidRPr="00653FE2" w:rsidRDefault="00C33898" w:rsidP="00C33898">
      <w:pPr>
        <w:pStyle w:val="EX"/>
        <w:keepLines w:val="0"/>
      </w:pPr>
      <w:r w:rsidRPr="00653FE2">
        <w:t>[100]</w:t>
      </w:r>
      <w:r w:rsidRPr="00653FE2">
        <w:tab/>
        <w:t xml:space="preserve">3GPP </w:t>
      </w:r>
      <w:r w:rsidR="00EC33FE" w:rsidRPr="00653FE2">
        <w:t>TS</w:t>
      </w:r>
      <w:r w:rsidR="00EC33FE">
        <w:t> </w:t>
      </w:r>
      <w:r w:rsidR="00EC33FE" w:rsidRPr="00653FE2">
        <w:t>4</w:t>
      </w:r>
      <w:r w:rsidRPr="00653FE2">
        <w:t>3.068: "Voice Group Call Service (VGCS) - Stage 2".</w:t>
      </w:r>
    </w:p>
    <w:p w14:paraId="0489944C" w14:textId="2BC6F50A" w:rsidR="00C33898" w:rsidRPr="00653FE2" w:rsidRDefault="00C33898" w:rsidP="00C33898">
      <w:pPr>
        <w:pStyle w:val="EX"/>
        <w:keepLines w:val="0"/>
      </w:pPr>
      <w:r w:rsidRPr="00653FE2">
        <w:t>[101]</w:t>
      </w:r>
      <w:r w:rsidRPr="00653FE2">
        <w:tab/>
        <w:t xml:space="preserve">3GPP </w:t>
      </w:r>
      <w:r w:rsidR="00EC33FE" w:rsidRPr="00653FE2">
        <w:t>TS</w:t>
      </w:r>
      <w:r w:rsidR="00EC33FE">
        <w:t> </w:t>
      </w:r>
      <w:r w:rsidR="00EC33FE" w:rsidRPr="00653FE2">
        <w:t>4</w:t>
      </w:r>
      <w:r w:rsidRPr="00653FE2">
        <w:t>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2C5EE791" w:rsidR="00C33898" w:rsidRPr="00653FE2" w:rsidRDefault="00C33898" w:rsidP="00C33898">
      <w:pPr>
        <w:pStyle w:val="EX"/>
        <w:keepLines w:val="0"/>
      </w:pPr>
      <w:r w:rsidRPr="00653FE2">
        <w:t>[110]</w:t>
      </w:r>
      <w:r w:rsidRPr="00653FE2">
        <w:tab/>
        <w:t xml:space="preserve">3GPP </w:t>
      </w:r>
      <w:r w:rsidR="00EC33FE" w:rsidRPr="00653FE2">
        <w:t>TS</w:t>
      </w:r>
      <w:r w:rsidR="00EC33FE">
        <w:t> </w:t>
      </w:r>
      <w:r w:rsidR="00EC33FE" w:rsidRPr="00653FE2">
        <w:t>2</w:t>
      </w:r>
      <w:r w:rsidRPr="00653FE2">
        <w:t>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1F53869C" w:rsidR="00C33898" w:rsidRPr="00653FE2" w:rsidRDefault="00C33898" w:rsidP="00C33898">
      <w:pPr>
        <w:pStyle w:val="EX"/>
        <w:keepLines w:val="0"/>
      </w:pPr>
      <w:r w:rsidRPr="00653FE2">
        <w:t>[112]</w:t>
      </w:r>
      <w:r w:rsidRPr="00653FE2">
        <w:tab/>
        <w:t>Void</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4108330E" w:rsidR="00C33898" w:rsidRPr="00653FE2" w:rsidRDefault="00C33898" w:rsidP="00C33898">
      <w:pPr>
        <w:pStyle w:val="EX"/>
        <w:keepLines w:val="0"/>
      </w:pPr>
      <w:r w:rsidRPr="00653FE2">
        <w:t>[117]</w:t>
      </w:r>
      <w:r w:rsidRPr="00653FE2">
        <w:tab/>
        <w:t xml:space="preserve">3GPP </w:t>
      </w:r>
      <w:r w:rsidR="00EC33FE" w:rsidRPr="00653FE2">
        <w:t>TS</w:t>
      </w:r>
      <w:r w:rsidR="00EC33FE">
        <w:t> </w:t>
      </w:r>
      <w:r w:rsidR="00EC33FE" w:rsidRPr="00653FE2">
        <w:t>2</w:t>
      </w:r>
      <w:r w:rsidRPr="00653FE2">
        <w:t>2.135: "Multicall; Service description; Stage 1".</w:t>
      </w:r>
    </w:p>
    <w:p w14:paraId="40EC0EED" w14:textId="2999DDEF" w:rsidR="00C33898" w:rsidRPr="00653FE2" w:rsidRDefault="00C33898" w:rsidP="00C33898">
      <w:pPr>
        <w:pStyle w:val="EX"/>
        <w:keepLines w:val="0"/>
      </w:pPr>
      <w:r w:rsidRPr="00653FE2">
        <w:t>[118]</w:t>
      </w:r>
      <w:r w:rsidRPr="00653FE2">
        <w:tab/>
        <w:t xml:space="preserve">3GPP </w:t>
      </w:r>
      <w:r w:rsidR="00EC33FE" w:rsidRPr="00653FE2">
        <w:t>TS</w:t>
      </w:r>
      <w:r w:rsidR="00EC33FE">
        <w:t> </w:t>
      </w:r>
      <w:r w:rsidR="00EC33FE" w:rsidRPr="00653FE2">
        <w:t>2</w:t>
      </w:r>
      <w:r w:rsidRPr="00653FE2">
        <w:t>3.135: "Multicall supplementary service; Stage 2".</w:t>
      </w:r>
    </w:p>
    <w:p w14:paraId="3B056627" w14:textId="4E23178A" w:rsidR="00C33898" w:rsidRPr="00653FE2" w:rsidRDefault="00C33898" w:rsidP="00C33898">
      <w:pPr>
        <w:pStyle w:val="EX"/>
        <w:keepLines w:val="0"/>
      </w:pPr>
      <w:r w:rsidRPr="00653FE2">
        <w:t>[119]</w:t>
      </w:r>
      <w:r w:rsidRPr="00653FE2">
        <w:tab/>
        <w:t xml:space="preserve">3GPP </w:t>
      </w:r>
      <w:r w:rsidR="00EC33FE" w:rsidRPr="00653FE2">
        <w:t>TS</w:t>
      </w:r>
      <w:r w:rsidR="00EC33FE">
        <w:t> </w:t>
      </w:r>
      <w:r w:rsidR="00EC33FE" w:rsidRPr="00653FE2">
        <w:t>2</w:t>
      </w:r>
      <w:r w:rsidRPr="00653FE2">
        <w:t>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58D7850C" w:rsidR="00C33898" w:rsidRPr="00653FE2" w:rsidRDefault="00C33898" w:rsidP="00C33898">
      <w:pPr>
        <w:pStyle w:val="EX"/>
        <w:keepLines w:val="0"/>
      </w:pPr>
      <w:r w:rsidRPr="00653FE2">
        <w:t>[121]</w:t>
      </w:r>
      <w:r w:rsidRPr="00653FE2">
        <w:tab/>
        <w:t xml:space="preserve">3GPP </w:t>
      </w:r>
      <w:r w:rsidR="00EC33FE" w:rsidRPr="00653FE2">
        <w:t>TS</w:t>
      </w:r>
      <w:r w:rsidR="00EC33FE">
        <w:t> </w:t>
      </w:r>
      <w:r w:rsidR="00EC33FE" w:rsidRPr="00653FE2">
        <w:t>2</w:t>
      </w:r>
      <w:r w:rsidRPr="00653FE2">
        <w:t>9.202: "SS7 signalling transport in core network".</w:t>
      </w:r>
    </w:p>
    <w:p w14:paraId="2FD259FB" w14:textId="38570549" w:rsidR="00C33898" w:rsidRPr="00653FE2" w:rsidRDefault="00C33898" w:rsidP="00C33898">
      <w:pPr>
        <w:pStyle w:val="EX"/>
        <w:keepLines w:val="0"/>
      </w:pPr>
      <w:r w:rsidRPr="00653FE2">
        <w:t>[122]</w:t>
      </w:r>
      <w:r w:rsidRPr="00653FE2">
        <w:tab/>
        <w:t xml:space="preserve">3GPP </w:t>
      </w:r>
      <w:r w:rsidR="00EC33FE" w:rsidRPr="00653FE2">
        <w:t>TS</w:t>
      </w:r>
      <w:r w:rsidR="00EC33FE">
        <w:t> </w:t>
      </w:r>
      <w:r w:rsidR="00EC33FE" w:rsidRPr="00653FE2">
        <w:t>2</w:t>
      </w:r>
      <w:r w:rsidRPr="00653FE2">
        <w:t>3.032: "Universal Geographical Area Description (GAD)".</w:t>
      </w:r>
    </w:p>
    <w:p w14:paraId="33D2B9BE" w14:textId="1602D75F" w:rsidR="00C33898" w:rsidRPr="00653FE2" w:rsidRDefault="00C33898" w:rsidP="00C33898">
      <w:pPr>
        <w:pStyle w:val="EX"/>
        <w:keepLines w:val="0"/>
      </w:pPr>
      <w:r w:rsidRPr="00653FE2">
        <w:t>[123]</w:t>
      </w:r>
      <w:r w:rsidRPr="00653FE2">
        <w:tab/>
        <w:t xml:space="preserve">3GPP </w:t>
      </w:r>
      <w:r w:rsidR="00EC33FE" w:rsidRPr="00653FE2">
        <w:t>TS</w:t>
      </w:r>
      <w:r w:rsidR="00EC33FE">
        <w:t> </w:t>
      </w:r>
      <w:r w:rsidR="00EC33FE" w:rsidRPr="00653FE2">
        <w:t>2</w:t>
      </w:r>
      <w:r w:rsidRPr="00653FE2">
        <w:t>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0ABA6B10" w:rsidR="00C33898" w:rsidRPr="00653FE2" w:rsidRDefault="00C33898" w:rsidP="00C33898">
      <w:pPr>
        <w:pStyle w:val="EX"/>
      </w:pPr>
      <w:r w:rsidRPr="00653FE2">
        <w:t>[125]</w:t>
      </w:r>
      <w:r>
        <w:tab/>
      </w:r>
      <w:r w:rsidRPr="00653FE2">
        <w:t xml:space="preserve">3GPP </w:t>
      </w:r>
      <w:r w:rsidR="00EC33FE" w:rsidRPr="00653FE2">
        <w:t>TS</w:t>
      </w:r>
      <w:r w:rsidR="00EC33FE">
        <w:t> </w:t>
      </w:r>
      <w:r w:rsidR="00EC33FE" w:rsidRPr="00653FE2">
        <w:t>2</w:t>
      </w:r>
      <w:r w:rsidRPr="00653FE2">
        <w:t xml:space="preserve">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5DFCF99C" w:rsidR="00C33898" w:rsidRPr="00653FE2" w:rsidRDefault="00C33898" w:rsidP="00C33898">
      <w:pPr>
        <w:pStyle w:val="EX"/>
      </w:pPr>
      <w:r w:rsidRPr="00653FE2">
        <w:t>[126]</w:t>
      </w:r>
      <w:r w:rsidRPr="00653FE2">
        <w:tab/>
        <w:t xml:space="preserve">3GPP </w:t>
      </w:r>
      <w:r w:rsidR="00EC33FE" w:rsidRPr="00653FE2">
        <w:t>TS</w:t>
      </w:r>
      <w:r w:rsidR="00EC33FE">
        <w:t> </w:t>
      </w:r>
      <w:r w:rsidR="00EC33FE" w:rsidRPr="00653FE2">
        <w:t>2</w:t>
      </w:r>
      <w:r w:rsidRPr="00653FE2">
        <w:t>3.172: "Technical realization of Circuit Switched (CS) multimedia service; UDI/RDI fallback and service modification".</w:t>
      </w:r>
    </w:p>
    <w:p w14:paraId="01F60391" w14:textId="64A4642C" w:rsidR="00C33898" w:rsidRPr="00653FE2" w:rsidRDefault="00C33898" w:rsidP="00C33898">
      <w:pPr>
        <w:pStyle w:val="EX"/>
      </w:pPr>
      <w:r w:rsidRPr="00653FE2">
        <w:t>[127]</w:t>
      </w:r>
      <w:r w:rsidRPr="00653FE2">
        <w:tab/>
        <w:t xml:space="preserve">3GPP </w:t>
      </w:r>
      <w:r w:rsidR="00EC33FE" w:rsidRPr="00653FE2">
        <w:t>TS</w:t>
      </w:r>
      <w:r w:rsidR="00EC33FE">
        <w:t> </w:t>
      </w:r>
      <w:r w:rsidR="00EC33FE" w:rsidRPr="00653FE2">
        <w:t>2</w:t>
      </w:r>
      <w:r w:rsidRPr="00653FE2">
        <w:t>6.103: "Speech codec list for GSM and UMTS".</w:t>
      </w:r>
    </w:p>
    <w:p w14:paraId="55F37963" w14:textId="597806AF" w:rsidR="00C33898" w:rsidRPr="00653FE2" w:rsidRDefault="00C33898" w:rsidP="00C33898">
      <w:pPr>
        <w:pStyle w:val="EX"/>
      </w:pPr>
      <w:r w:rsidRPr="00653FE2">
        <w:t>[128]</w:t>
      </w:r>
      <w:r w:rsidRPr="00653FE2">
        <w:tab/>
        <w:t xml:space="preserve">3GPP </w:t>
      </w:r>
      <w:r w:rsidR="00EC33FE" w:rsidRPr="00653FE2">
        <w:t>TS</w:t>
      </w:r>
      <w:r w:rsidR="00EC33FE">
        <w:t> </w:t>
      </w:r>
      <w:r w:rsidR="00EC33FE" w:rsidRPr="00653FE2">
        <w:t>2</w:t>
      </w:r>
      <w:r w:rsidRPr="00653FE2">
        <w:t>3.141: "Presence Service; Architecture and Functional Description".</w:t>
      </w:r>
    </w:p>
    <w:p w14:paraId="7884AF25" w14:textId="4EFFC1B9" w:rsidR="00C33898" w:rsidRPr="00653FE2" w:rsidRDefault="00C33898" w:rsidP="00C33898">
      <w:pPr>
        <w:pStyle w:val="EX"/>
      </w:pPr>
      <w:r w:rsidRPr="00653FE2">
        <w:t>[129]</w:t>
      </w:r>
      <w:r w:rsidRPr="00653FE2">
        <w:tab/>
        <w:t xml:space="preserve">3GPP </w:t>
      </w:r>
      <w:r w:rsidR="00EC33FE" w:rsidRPr="00653FE2">
        <w:t>TS</w:t>
      </w:r>
      <w:r w:rsidR="00EC33FE">
        <w:t> </w:t>
      </w:r>
      <w:r w:rsidR="00EC33FE" w:rsidRPr="00653FE2">
        <w:t>2</w:t>
      </w:r>
      <w:r w:rsidRPr="00653FE2">
        <w:t>3.094: "Follow Me (FM) – Stage 2".</w:t>
      </w:r>
    </w:p>
    <w:p w14:paraId="154009AB" w14:textId="77777777" w:rsidR="00C33898" w:rsidRPr="00653FE2" w:rsidRDefault="00C33898" w:rsidP="00C33898">
      <w:pPr>
        <w:pStyle w:val="EX"/>
      </w:pPr>
      <w:r w:rsidRPr="00653FE2">
        <w:t>[130]</w:t>
      </w:r>
      <w:r w:rsidRPr="00653FE2">
        <w:tab/>
        <w:t>Void</w:t>
      </w:r>
    </w:p>
    <w:p w14:paraId="54BF95E6" w14:textId="5CB64BCD" w:rsidR="00C33898" w:rsidRPr="00653FE2" w:rsidRDefault="00C33898" w:rsidP="00C33898">
      <w:pPr>
        <w:pStyle w:val="EX"/>
      </w:pPr>
      <w:r w:rsidRPr="00653FE2">
        <w:t>[131]</w:t>
      </w:r>
      <w:r w:rsidRPr="00653FE2">
        <w:tab/>
        <w:t xml:space="preserve">3GPP </w:t>
      </w:r>
      <w:r w:rsidR="00EC33FE" w:rsidRPr="00653FE2">
        <w:t>TS</w:t>
      </w:r>
      <w:r w:rsidR="00EC33FE">
        <w:t> </w:t>
      </w:r>
      <w:r w:rsidR="00EC33FE" w:rsidRPr="00653FE2">
        <w:t>3</w:t>
      </w:r>
      <w:r w:rsidRPr="00653FE2">
        <w:t>2.421: "Subscriber and equipment trace: Trace concepts and requirements".</w:t>
      </w:r>
    </w:p>
    <w:p w14:paraId="54E67BE9" w14:textId="515F2EBB" w:rsidR="00C33898" w:rsidRPr="00653FE2" w:rsidRDefault="00C33898" w:rsidP="00C33898">
      <w:pPr>
        <w:pStyle w:val="EX"/>
      </w:pPr>
      <w:r w:rsidRPr="00653FE2">
        <w:lastRenderedPageBreak/>
        <w:t>[132]</w:t>
      </w:r>
      <w:r w:rsidRPr="00653FE2">
        <w:tab/>
        <w:t xml:space="preserve">3GPP </w:t>
      </w:r>
      <w:r w:rsidR="00EC33FE" w:rsidRPr="00653FE2">
        <w:t>TS</w:t>
      </w:r>
      <w:r w:rsidR="00EC33FE">
        <w:t> </w:t>
      </w:r>
      <w:r w:rsidR="00EC33FE" w:rsidRPr="00653FE2">
        <w:t>3</w:t>
      </w:r>
      <w:r w:rsidRPr="00653FE2">
        <w:t>2.422: "Subscriber and equipment trace; Trace control and Configuration Management".</w:t>
      </w:r>
    </w:p>
    <w:p w14:paraId="292C6DF1" w14:textId="28A4684B" w:rsidR="00C33898" w:rsidRPr="00653FE2" w:rsidRDefault="00C33898" w:rsidP="00C33898">
      <w:pPr>
        <w:pStyle w:val="EX"/>
      </w:pPr>
      <w:r w:rsidRPr="00653FE2">
        <w:t>[133]</w:t>
      </w:r>
      <w:r w:rsidRPr="00653FE2">
        <w:tab/>
        <w:t xml:space="preserve">3GPP </w:t>
      </w:r>
      <w:r w:rsidR="00EC33FE" w:rsidRPr="00653FE2">
        <w:t>TS</w:t>
      </w:r>
      <w:r w:rsidR="00EC33FE">
        <w:t> </w:t>
      </w:r>
      <w:r w:rsidR="00EC33FE" w:rsidRPr="00653FE2">
        <w:t>2</w:t>
      </w:r>
      <w:r w:rsidRPr="00653FE2">
        <w:t>3.236: "Intra-domain connection of Radio Access Network (RAN) nodes to multiple Core Network (CN) nodes".</w:t>
      </w:r>
    </w:p>
    <w:p w14:paraId="2882774A" w14:textId="0D9197FB" w:rsidR="00C33898" w:rsidRPr="00653FE2" w:rsidRDefault="00C33898" w:rsidP="00C33898">
      <w:pPr>
        <w:pStyle w:val="EX"/>
      </w:pPr>
      <w:r w:rsidRPr="00653FE2">
        <w:t>[134]</w:t>
      </w:r>
      <w:r w:rsidRPr="00653FE2">
        <w:tab/>
        <w:t xml:space="preserve">3GPP </w:t>
      </w:r>
      <w:r w:rsidR="00EC33FE" w:rsidRPr="00653FE2">
        <w:t>TS</w:t>
      </w:r>
      <w:r w:rsidR="00EC33FE">
        <w:t> </w:t>
      </w:r>
      <w:r w:rsidR="00EC33FE" w:rsidRPr="00653FE2">
        <w:t>2</w:t>
      </w:r>
      <w:r w:rsidRPr="00653FE2">
        <w:t>3.204: "Support of Short Message Service (SMS)</w:t>
      </w:r>
      <w:r w:rsidRPr="00653FE2">
        <w:br/>
        <w:t>over generic 3GPP Internet Protocol (IP) access".</w:t>
      </w:r>
    </w:p>
    <w:p w14:paraId="30272953" w14:textId="3BC2EF9B" w:rsidR="00C33898" w:rsidRPr="00653FE2" w:rsidRDefault="00C33898" w:rsidP="00C33898">
      <w:pPr>
        <w:pStyle w:val="EX"/>
      </w:pPr>
      <w:r w:rsidRPr="00653FE2">
        <w:t>[135]</w:t>
      </w:r>
      <w:r w:rsidRPr="00653FE2">
        <w:tab/>
        <w:t xml:space="preserve">3GPP </w:t>
      </w:r>
      <w:r w:rsidR="00EC33FE" w:rsidRPr="00653FE2">
        <w:t>TS</w:t>
      </w:r>
      <w:r w:rsidR="00EC33FE">
        <w:t> </w:t>
      </w:r>
      <w:r w:rsidR="00EC33FE" w:rsidRPr="00653FE2">
        <w:t>2</w:t>
      </w:r>
      <w:r w:rsidRPr="00653FE2">
        <w:t>3.292: "IP Multimedia Subsystem (IMS) Centralized Services".</w:t>
      </w:r>
    </w:p>
    <w:p w14:paraId="69692E04" w14:textId="228E70B8" w:rsidR="00C33898" w:rsidRPr="00653FE2" w:rsidRDefault="00C33898" w:rsidP="00C33898">
      <w:pPr>
        <w:pStyle w:val="EX"/>
      </w:pPr>
      <w:r w:rsidRPr="00653FE2">
        <w:t>[136]</w:t>
      </w:r>
      <w:r w:rsidRPr="00653FE2">
        <w:tab/>
        <w:t xml:space="preserve">3GPP </w:t>
      </w:r>
      <w:r w:rsidR="00EC33FE" w:rsidRPr="00653FE2">
        <w:t>TS</w:t>
      </w:r>
      <w:r w:rsidR="00EC33FE">
        <w:t> </w:t>
      </w:r>
      <w:r w:rsidR="00EC33FE" w:rsidRPr="00653FE2">
        <w:t>2</w:t>
      </w:r>
      <w:r w:rsidRPr="00653FE2">
        <w:t>3.067: "enhanced Multi-Level Precedence and Pre-emption service (eMLPP) - Stage 2".</w:t>
      </w:r>
    </w:p>
    <w:p w14:paraId="031739A1" w14:textId="01D76AAE" w:rsidR="00C33898" w:rsidRPr="00653FE2" w:rsidRDefault="00C33898" w:rsidP="00C33898">
      <w:pPr>
        <w:pStyle w:val="EX"/>
      </w:pPr>
      <w:r w:rsidRPr="00653FE2">
        <w:t>[137]</w:t>
      </w:r>
      <w:r w:rsidRPr="00653FE2">
        <w:tab/>
        <w:t xml:space="preserve">3GPP </w:t>
      </w:r>
      <w:r w:rsidR="00EC33FE" w:rsidRPr="00653FE2">
        <w:t>TS</w:t>
      </w:r>
      <w:r w:rsidR="00EC33FE">
        <w:t> </w:t>
      </w:r>
      <w:r w:rsidR="00EC33FE" w:rsidRPr="00653FE2">
        <w:t>2</w:t>
      </w:r>
      <w:r w:rsidRPr="00653FE2">
        <w:t>4.067: "Enhanced Multi-Level Precedence and Pre-emption service (eMLPP); Stage 3".</w:t>
      </w:r>
    </w:p>
    <w:p w14:paraId="2D0A97BA" w14:textId="3814DA7D" w:rsidR="00C33898" w:rsidRPr="00653FE2" w:rsidRDefault="00C33898" w:rsidP="00C33898">
      <w:pPr>
        <w:pStyle w:val="EX"/>
        <w:rPr>
          <w:lang w:val="it-IT"/>
        </w:rPr>
      </w:pPr>
      <w:r w:rsidRPr="00653FE2">
        <w:rPr>
          <w:lang w:val="it-IT"/>
        </w:rPr>
        <w:t>[138]</w:t>
      </w:r>
      <w:r w:rsidRPr="00653FE2">
        <w:rPr>
          <w:lang w:val="it-IT"/>
        </w:rPr>
        <w:tab/>
        <w:t xml:space="preserve">3GPP </w:t>
      </w:r>
      <w:r w:rsidR="00EC33FE" w:rsidRPr="00653FE2">
        <w:rPr>
          <w:lang w:val="it-IT"/>
        </w:rPr>
        <w:t>TS</w:t>
      </w:r>
      <w:r w:rsidR="00EC33FE">
        <w:rPr>
          <w:lang w:val="it-IT"/>
        </w:rPr>
        <w:t> </w:t>
      </w:r>
      <w:r w:rsidR="00EC33FE" w:rsidRPr="00653FE2">
        <w:rPr>
          <w:lang w:val="it-IT"/>
        </w:rPr>
        <w:t>2</w:t>
      </w:r>
      <w:r w:rsidRPr="00653FE2">
        <w:rPr>
          <w:lang w:val="it-IT"/>
        </w:rPr>
        <w:t>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1C95925E" w:rsidR="00C33898" w:rsidRPr="00653FE2" w:rsidRDefault="00C33898" w:rsidP="00C33898">
      <w:pPr>
        <w:pStyle w:val="EX"/>
      </w:pPr>
      <w:r w:rsidRPr="00653FE2">
        <w:t>[144]</w:t>
      </w:r>
      <w:r w:rsidRPr="00653FE2">
        <w:tab/>
        <w:t xml:space="preserve">3GPP </w:t>
      </w:r>
      <w:r w:rsidR="00EC33FE" w:rsidRPr="00653FE2">
        <w:t>TS</w:t>
      </w:r>
      <w:r w:rsidR="00EC33FE">
        <w:t> </w:t>
      </w:r>
      <w:r w:rsidR="00EC33FE" w:rsidRPr="00653FE2">
        <w:t>2</w:t>
      </w:r>
      <w:r w:rsidRPr="00653FE2">
        <w:t xml:space="preserve">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2B15E73B" w:rsidR="00C33898" w:rsidRPr="00653FE2" w:rsidRDefault="00C33898" w:rsidP="00C33898">
      <w:pPr>
        <w:pStyle w:val="EX"/>
      </w:pPr>
      <w:r w:rsidRPr="00653FE2">
        <w:t>[145]</w:t>
      </w:r>
      <w:r w:rsidRPr="00653FE2">
        <w:tab/>
        <w:t xml:space="preserve">3GPP </w:t>
      </w:r>
      <w:r w:rsidR="00EC33FE" w:rsidRPr="00653FE2">
        <w:t>TS</w:t>
      </w:r>
      <w:r w:rsidR="00EC33FE">
        <w:t> </w:t>
      </w:r>
      <w:r w:rsidR="00EC33FE" w:rsidRPr="00653FE2">
        <w:t>2</w:t>
      </w:r>
      <w:r w:rsidRPr="00653FE2">
        <w:t>3.401: "General Packet Radio Service (GPRS) enhancements for Evolved Universal Terrestrial Radio Access Network (E-UTRAN) access".</w:t>
      </w:r>
    </w:p>
    <w:p w14:paraId="08C5E590" w14:textId="52D80A3E" w:rsidR="00C33898" w:rsidRPr="00653FE2" w:rsidRDefault="00C33898" w:rsidP="00C33898">
      <w:pPr>
        <w:pStyle w:val="EX"/>
        <w:rPr>
          <w:lang w:eastAsia="ja-JP"/>
        </w:rPr>
      </w:pPr>
      <w:r w:rsidRPr="00653FE2">
        <w:t>[146]</w:t>
      </w:r>
      <w:r w:rsidRPr="00653FE2">
        <w:tab/>
        <w:t xml:space="preserve">3GPP </w:t>
      </w:r>
      <w:r w:rsidR="00EC33FE" w:rsidRPr="00653FE2">
        <w:t>TS</w:t>
      </w:r>
      <w:r w:rsidR="00EC33FE">
        <w:t> </w:t>
      </w:r>
      <w:r w:rsidR="00EC33FE" w:rsidRPr="00653FE2">
        <w:t>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3B466008" w:rsidR="00C33898" w:rsidRPr="00653FE2" w:rsidRDefault="00C33898" w:rsidP="00C33898">
      <w:pPr>
        <w:pStyle w:val="EX"/>
      </w:pPr>
      <w:r w:rsidRPr="00653FE2">
        <w:t>[147]</w:t>
      </w:r>
      <w:r w:rsidRPr="00653FE2">
        <w:tab/>
        <w:t xml:space="preserve">3GPP </w:t>
      </w:r>
      <w:r w:rsidR="00EC33FE" w:rsidRPr="00653FE2">
        <w:t>TS</w:t>
      </w:r>
      <w:r w:rsidR="00EC33FE">
        <w:t> </w:t>
      </w:r>
      <w:r w:rsidR="00EC33FE" w:rsidRPr="00653FE2">
        <w:t>3</w:t>
      </w:r>
      <w:r w:rsidRPr="00653FE2">
        <w:t>6.413: "Evolved Universal Terrestrial Radio Access Network (E-UTRAN); S1 Application Protocol (S1AP)".</w:t>
      </w:r>
    </w:p>
    <w:p w14:paraId="63F14231" w14:textId="5AD48AD9" w:rsidR="00C33898" w:rsidRPr="00653FE2" w:rsidRDefault="00C33898" w:rsidP="00C33898">
      <w:pPr>
        <w:pStyle w:val="EX"/>
      </w:pPr>
      <w:r w:rsidRPr="00653FE2">
        <w:t>[148]</w:t>
      </w:r>
      <w:r w:rsidRPr="00653FE2">
        <w:tab/>
        <w:t xml:space="preserve">3GPP </w:t>
      </w:r>
      <w:r w:rsidR="00EC33FE" w:rsidRPr="00653FE2">
        <w:t>TS</w:t>
      </w:r>
      <w:r w:rsidR="00EC33FE">
        <w:t> </w:t>
      </w:r>
      <w:r w:rsidR="00EC33FE" w:rsidRPr="00653FE2">
        <w:t>2</w:t>
      </w:r>
      <w:r w:rsidRPr="00653FE2">
        <w:t>3.682: "Architecture enhancements to facilitate communications with packet data networks and applications".</w:t>
      </w:r>
    </w:p>
    <w:p w14:paraId="39854DA8" w14:textId="1357E65F" w:rsidR="00C33898" w:rsidRPr="00653FE2" w:rsidRDefault="00C33898" w:rsidP="00C33898">
      <w:pPr>
        <w:pStyle w:val="EX"/>
        <w:keepLines w:val="0"/>
      </w:pPr>
      <w:r w:rsidRPr="00653FE2">
        <w:t>[149]</w:t>
      </w:r>
      <w:r w:rsidRPr="00653FE2">
        <w:tab/>
        <w:t xml:space="preserve">3GPP </w:t>
      </w:r>
      <w:r w:rsidR="00EC33FE" w:rsidRPr="00653FE2">
        <w:t>TS</w:t>
      </w:r>
      <w:r w:rsidR="00EC33FE">
        <w:t> </w:t>
      </w:r>
      <w:r w:rsidR="00EC33FE" w:rsidRPr="00653FE2">
        <w:t>2</w:t>
      </w:r>
      <w:r w:rsidRPr="00653FE2">
        <w:t>9.274: "3GPP Evolved Packet System (EPS); Evolved General Packet Radio Service (GPRS) Tunnelling Protocol for Control plane (GTPv2-C)".</w:t>
      </w:r>
    </w:p>
    <w:p w14:paraId="4A010989" w14:textId="2F178DD7" w:rsidR="00C33898" w:rsidRPr="00653FE2" w:rsidRDefault="00C33898" w:rsidP="00C33898">
      <w:pPr>
        <w:pStyle w:val="EX"/>
        <w:rPr>
          <w:lang w:eastAsia="zh-CN"/>
        </w:rPr>
      </w:pPr>
      <w:r w:rsidRPr="00653FE2">
        <w:t>[150]</w:t>
      </w:r>
      <w:r w:rsidRPr="00653FE2">
        <w:tab/>
        <w:t xml:space="preserve">3GPP </w:t>
      </w:r>
      <w:r w:rsidR="00EC33FE" w:rsidRPr="00653FE2">
        <w:t>TS</w:t>
      </w:r>
      <w:r w:rsidR="00EC33FE">
        <w:t> </w:t>
      </w:r>
      <w:r w:rsidR="00EC33FE" w:rsidRPr="00653FE2">
        <w:t>2</w:t>
      </w:r>
      <w:r w:rsidRPr="00653FE2">
        <w:t>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0AD8FD21" w:rsidR="00C33898" w:rsidRPr="00653FE2" w:rsidRDefault="00C33898" w:rsidP="00C33898">
      <w:pPr>
        <w:pStyle w:val="EX"/>
        <w:rPr>
          <w:lang w:eastAsia="zh-CN"/>
        </w:rPr>
      </w:pPr>
      <w:r w:rsidRPr="00653FE2">
        <w:t>[151]</w:t>
      </w:r>
      <w:r w:rsidRPr="00653FE2">
        <w:tab/>
        <w:t xml:space="preserve">3GPP </w:t>
      </w:r>
      <w:r w:rsidR="00EC33FE" w:rsidRPr="00653FE2">
        <w:t>TS</w:t>
      </w:r>
      <w:r w:rsidR="00EC33FE">
        <w:t> </w:t>
      </w:r>
      <w:r w:rsidR="00EC33FE" w:rsidRPr="00653FE2">
        <w:t>2</w:t>
      </w:r>
      <w:r w:rsidRPr="00653FE2">
        <w:t>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1" w:name="_Toc11331150"/>
      <w:bookmarkStart w:id="22" w:name="_Toc36553233"/>
      <w:bookmarkStart w:id="23" w:name="_Toc218668126"/>
      <w:r w:rsidRPr="00653FE2">
        <w:t>3</w:t>
      </w:r>
      <w:r w:rsidRPr="00653FE2">
        <w:tab/>
        <w:t>Abbreviations</w:t>
      </w:r>
      <w:bookmarkEnd w:id="21"/>
      <w:bookmarkEnd w:id="22"/>
      <w:bookmarkEnd w:id="23"/>
    </w:p>
    <w:p w14:paraId="5FDA4518" w14:textId="79B66B30" w:rsidR="00C33898" w:rsidRPr="00653FE2" w:rsidRDefault="00C33898" w:rsidP="00C33898">
      <w:r w:rsidRPr="00653FE2">
        <w:t>ADD</w:t>
      </w:r>
      <w:r>
        <w:tab/>
      </w:r>
      <w:r w:rsidRPr="00653FE2">
        <w:t>Automatic Device Detection</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4" w:name="_Toc11331151"/>
      <w:bookmarkStart w:id="25" w:name="_Toc36553234"/>
      <w:bookmarkStart w:id="26" w:name="_Toc218668127"/>
      <w:r w:rsidRPr="00653FE2">
        <w:lastRenderedPageBreak/>
        <w:t>4</w:t>
      </w:r>
      <w:r w:rsidRPr="00653FE2">
        <w:tab/>
        <w:t>Void</w:t>
      </w:r>
      <w:bookmarkEnd w:id="24"/>
      <w:bookmarkEnd w:id="25"/>
      <w:bookmarkEnd w:id="26"/>
    </w:p>
    <w:p w14:paraId="009148F9" w14:textId="77777777" w:rsidR="00C33898" w:rsidRPr="00653FE2" w:rsidRDefault="00C33898" w:rsidP="00C33898">
      <w:pPr>
        <w:pStyle w:val="Heading1"/>
        <w:keepNext w:val="0"/>
        <w:keepLines w:val="0"/>
      </w:pPr>
      <w:bookmarkStart w:id="27" w:name="_Toc11331152"/>
      <w:bookmarkStart w:id="28" w:name="_Toc36553235"/>
      <w:bookmarkStart w:id="29" w:name="_Toc218668128"/>
      <w:r w:rsidRPr="00653FE2">
        <w:t>5</w:t>
      </w:r>
      <w:r w:rsidRPr="00653FE2">
        <w:tab/>
        <w:t>Overload and compatibility overview</w:t>
      </w:r>
      <w:bookmarkEnd w:id="27"/>
      <w:bookmarkEnd w:id="28"/>
      <w:bookmarkEnd w:id="29"/>
    </w:p>
    <w:p w14:paraId="60A9172D" w14:textId="77777777" w:rsidR="00C33898" w:rsidRPr="00653FE2" w:rsidRDefault="00C33898" w:rsidP="00C33898">
      <w:pPr>
        <w:pStyle w:val="Heading2"/>
        <w:keepNext w:val="0"/>
        <w:keepLines w:val="0"/>
      </w:pPr>
      <w:bookmarkStart w:id="30" w:name="_Toc11331153"/>
      <w:bookmarkStart w:id="31" w:name="_Toc36553236"/>
      <w:bookmarkStart w:id="32" w:name="_Toc218668129"/>
      <w:r w:rsidRPr="00653FE2">
        <w:t>5.1</w:t>
      </w:r>
      <w:r w:rsidRPr="00653FE2">
        <w:tab/>
        <w:t>Overload control</w:t>
      </w:r>
      <w:bookmarkEnd w:id="30"/>
      <w:bookmarkEnd w:id="31"/>
      <w:bookmarkEnd w:id="32"/>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3" w:name="_Toc11331154"/>
      <w:bookmarkStart w:id="34" w:name="_Toc36553237"/>
      <w:bookmarkStart w:id="35" w:name="_Toc218668130"/>
      <w:r w:rsidRPr="00653FE2">
        <w:t>5.1.1</w:t>
      </w:r>
      <w:r w:rsidRPr="00653FE2">
        <w:tab/>
        <w:t>Overload control for MSC (outside MAP)</w:t>
      </w:r>
      <w:bookmarkEnd w:id="33"/>
      <w:bookmarkEnd w:id="34"/>
      <w:bookmarkEnd w:id="35"/>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2CA65557" w:rsidR="00C33898" w:rsidRPr="00653FE2" w:rsidRDefault="00C33898" w:rsidP="00C33898">
      <w:pPr>
        <w:pStyle w:val="B1"/>
      </w:pPr>
      <w:r w:rsidRPr="00653FE2">
        <w:t>-</w:t>
      </w:r>
      <w:r w:rsidRPr="00653FE2">
        <w:tab/>
        <w:t>BSSAP</w:t>
      </w:r>
      <w:r w:rsidRPr="00653FE2">
        <w:br/>
        <w:t xml:space="preserve">3GPP </w:t>
      </w:r>
      <w:r w:rsidR="00EC33FE" w:rsidRPr="00653FE2">
        <w:t>TS</w:t>
      </w:r>
      <w:r w:rsidR="00EC33FE">
        <w:t> </w:t>
      </w:r>
      <w:r w:rsidR="00EC33FE" w:rsidRPr="00653FE2">
        <w:t>4</w:t>
      </w:r>
      <w:r w:rsidRPr="00653FE2">
        <w:t>8.008</w:t>
      </w:r>
      <w:r w:rsidR="00EC33FE">
        <w:t> </w:t>
      </w:r>
      <w:r w:rsidR="00EC33FE" w:rsidRPr="00653FE2">
        <w:t>[</w:t>
      </w:r>
      <w:r w:rsidRPr="00653FE2">
        <w:t>49] (A-interface Flow Control), applicable to reduce the mobile originating traffic.</w:t>
      </w:r>
    </w:p>
    <w:p w14:paraId="1FE24F42" w14:textId="77777777" w:rsidR="00C33898" w:rsidRPr="00653FE2" w:rsidRDefault="00C33898" w:rsidP="00C33898">
      <w:pPr>
        <w:pStyle w:val="Heading3"/>
        <w:keepNext w:val="0"/>
        <w:keepLines w:val="0"/>
      </w:pPr>
      <w:bookmarkStart w:id="36" w:name="_Toc11331155"/>
      <w:bookmarkStart w:id="37" w:name="_Toc36553238"/>
      <w:bookmarkStart w:id="38" w:name="_Toc218668131"/>
      <w:r w:rsidRPr="00653FE2">
        <w:t>5.1.2</w:t>
      </w:r>
      <w:r w:rsidRPr="00653FE2">
        <w:tab/>
        <w:t>Overload control for MAP entities</w:t>
      </w:r>
      <w:bookmarkEnd w:id="36"/>
      <w:bookmarkEnd w:id="37"/>
      <w:bookmarkEnd w:id="38"/>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1F19D63A"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VLR/SGSN</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VLR</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SGSN</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VLR/SGSN</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9" w:name="_Toc11331156"/>
      <w:bookmarkStart w:id="40" w:name="_Toc36553239"/>
      <w:bookmarkStart w:id="41" w:name="_Toc218668132"/>
      <w:r w:rsidRPr="00653FE2">
        <w:t>5.1.3</w:t>
      </w:r>
      <w:r w:rsidRPr="00653FE2">
        <w:tab/>
        <w:t>Congestion control for Signalling System No. 7</w:t>
      </w:r>
      <w:bookmarkEnd w:id="39"/>
      <w:bookmarkEnd w:id="40"/>
      <w:bookmarkEnd w:id="41"/>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2" w:name="_Toc11331157"/>
      <w:bookmarkStart w:id="43" w:name="_Toc36553240"/>
      <w:bookmarkStart w:id="44" w:name="_Toc218668133"/>
      <w:r w:rsidRPr="00653FE2">
        <w:t>5.2</w:t>
      </w:r>
      <w:r w:rsidRPr="00653FE2">
        <w:tab/>
        <w:t>Compatibility</w:t>
      </w:r>
      <w:bookmarkEnd w:id="42"/>
      <w:bookmarkEnd w:id="43"/>
      <w:bookmarkEnd w:id="44"/>
    </w:p>
    <w:p w14:paraId="44192EFC" w14:textId="77777777" w:rsidR="00C33898" w:rsidRPr="00653FE2" w:rsidRDefault="00C33898" w:rsidP="00C33898">
      <w:pPr>
        <w:pStyle w:val="Heading3"/>
        <w:keepNext w:val="0"/>
        <w:keepLines w:val="0"/>
      </w:pPr>
      <w:bookmarkStart w:id="45" w:name="_Toc11331158"/>
      <w:bookmarkStart w:id="46" w:name="_Toc36553241"/>
      <w:bookmarkStart w:id="47" w:name="_Toc218668134"/>
      <w:r w:rsidRPr="00653FE2">
        <w:t>5.2.1</w:t>
      </w:r>
      <w:r w:rsidRPr="00653FE2">
        <w:tab/>
        <w:t>General</w:t>
      </w:r>
      <w:bookmarkEnd w:id="45"/>
      <w:bookmarkEnd w:id="46"/>
      <w:bookmarkEnd w:id="47"/>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8" w:name="_Toc11331159"/>
      <w:bookmarkStart w:id="49" w:name="_Toc36553242"/>
      <w:bookmarkStart w:id="50" w:name="_Toc218668135"/>
      <w:r w:rsidRPr="00653FE2">
        <w:t>5.2.2</w:t>
      </w:r>
      <w:r w:rsidRPr="00653FE2">
        <w:tab/>
        <w:t>Strategy for selecting the Application Context (AC) version</w:t>
      </w:r>
      <w:bookmarkEnd w:id="48"/>
      <w:bookmarkEnd w:id="49"/>
      <w:bookmarkEnd w:id="50"/>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1" w:name="_Toc11331160"/>
      <w:bookmarkStart w:id="52" w:name="_Toc36553243"/>
      <w:bookmarkStart w:id="53" w:name="_Toc218668136"/>
      <w:r w:rsidRPr="00653FE2">
        <w:t>5.2.2.1</w:t>
      </w:r>
      <w:r w:rsidRPr="00653FE2">
        <w:tab/>
        <w:t>Proposed method</w:t>
      </w:r>
      <w:bookmarkEnd w:id="51"/>
      <w:bookmarkEnd w:id="52"/>
      <w:bookmarkEnd w:id="53"/>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4" w:name="_Toc11331161"/>
      <w:bookmarkStart w:id="55" w:name="_Toc36553244"/>
      <w:bookmarkStart w:id="56" w:name="_Toc218668137"/>
      <w:r w:rsidRPr="00653FE2">
        <w:t>5.2.2.2</w:t>
      </w:r>
      <w:r w:rsidRPr="00653FE2">
        <w:tab/>
        <w:t>Managing the version look-up table</w:t>
      </w:r>
      <w:bookmarkEnd w:id="54"/>
      <w:bookmarkEnd w:id="55"/>
      <w:bookmarkEnd w:id="56"/>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State">
        <w:smartTag w:uri="urn:schemas-microsoft-com:office:smarttags" w:element="plac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7" w:name="_Toc11331162"/>
      <w:bookmarkStart w:id="58" w:name="_Toc36553245"/>
      <w:bookmarkStart w:id="59" w:name="_Toc218668138"/>
      <w:r w:rsidRPr="00653FE2">
        <w:t>5.2.2.3</w:t>
      </w:r>
      <w:r w:rsidRPr="00653FE2">
        <w:tab/>
        <w:t>Optimising the method</w:t>
      </w:r>
      <w:bookmarkEnd w:id="57"/>
      <w:bookmarkEnd w:id="58"/>
      <w:bookmarkEnd w:id="59"/>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60" w:name="_Toc11331163"/>
      <w:bookmarkStart w:id="61" w:name="_Toc36553246"/>
      <w:bookmarkStart w:id="62" w:name="_Toc218668139"/>
      <w:r w:rsidRPr="00653FE2">
        <w:t>6</w:t>
      </w:r>
      <w:r w:rsidRPr="00653FE2">
        <w:tab/>
        <w:t>Requirements concerning the use of SCCP and TC</w:t>
      </w:r>
      <w:bookmarkEnd w:id="60"/>
      <w:bookmarkEnd w:id="61"/>
      <w:bookmarkEnd w:id="62"/>
    </w:p>
    <w:p w14:paraId="45AF8719" w14:textId="77777777" w:rsidR="00C33898" w:rsidRPr="00653FE2" w:rsidRDefault="00C33898" w:rsidP="00C33898">
      <w:pPr>
        <w:pStyle w:val="Heading2"/>
        <w:keepNext w:val="0"/>
        <w:keepLines w:val="0"/>
      </w:pPr>
      <w:bookmarkStart w:id="63" w:name="_Toc11331164"/>
      <w:bookmarkStart w:id="64" w:name="_Toc36553247"/>
      <w:bookmarkStart w:id="65" w:name="_Toc218668140"/>
      <w:r w:rsidRPr="00653FE2">
        <w:t>6.1</w:t>
      </w:r>
      <w:r w:rsidRPr="00653FE2">
        <w:tab/>
        <w:t>Use of SCCP</w:t>
      </w:r>
      <w:bookmarkEnd w:id="63"/>
      <w:bookmarkEnd w:id="64"/>
      <w:bookmarkEnd w:id="65"/>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48A07CB2" w:rsidR="00C33898" w:rsidRPr="00653FE2" w:rsidRDefault="00C33898" w:rsidP="00C33898">
      <w:r w:rsidRPr="00653FE2">
        <w:t xml:space="preserve">The SCCP is identified as an MTP3-user and the transport of SCCP messages between two entities shall be accomplished according to the 3GPP </w:t>
      </w:r>
      <w:r w:rsidR="00EC33FE" w:rsidRPr="00653FE2">
        <w:t>TS</w:t>
      </w:r>
      <w:r w:rsidR="00EC33FE">
        <w:t> </w:t>
      </w:r>
      <w:r w:rsidR="00EC33FE" w:rsidRPr="00653FE2">
        <w:t>2</w:t>
      </w:r>
      <w:r w:rsidRPr="00653FE2">
        <w:t>9.202</w:t>
      </w:r>
      <w:r w:rsidR="00EC33FE">
        <w:t> </w:t>
      </w:r>
      <w:r w:rsidR="00EC33FE" w:rsidRPr="00653FE2">
        <w:t>[</w:t>
      </w:r>
      <w:r w:rsidRPr="00653FE2">
        <w:t>121].</w:t>
      </w:r>
    </w:p>
    <w:p w14:paraId="73C9622E" w14:textId="77777777" w:rsidR="00C33898" w:rsidRPr="00653FE2" w:rsidRDefault="00C33898" w:rsidP="00C33898">
      <w:pPr>
        <w:pStyle w:val="Heading3"/>
        <w:keepNext w:val="0"/>
        <w:keepLines w:val="0"/>
      </w:pPr>
      <w:bookmarkStart w:id="66" w:name="_Toc11331165"/>
      <w:bookmarkStart w:id="67" w:name="_Toc36553248"/>
      <w:bookmarkStart w:id="68" w:name="_Toc218668141"/>
      <w:r w:rsidRPr="00653FE2">
        <w:t>6.1.1</w:t>
      </w:r>
      <w:r w:rsidRPr="00653FE2">
        <w:tab/>
        <w:t>SCCP Class</w:t>
      </w:r>
      <w:bookmarkEnd w:id="66"/>
      <w:bookmarkEnd w:id="67"/>
      <w:bookmarkEnd w:id="68"/>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9" w:name="_Toc11331166"/>
      <w:bookmarkStart w:id="70" w:name="_Toc36553249"/>
      <w:bookmarkStart w:id="71" w:name="_Toc218668142"/>
      <w:r w:rsidRPr="00653FE2">
        <w:t>6.1.2</w:t>
      </w:r>
      <w:r w:rsidRPr="00653FE2">
        <w:tab/>
        <w:t>Sub-System Number (SSN)</w:t>
      </w:r>
      <w:bookmarkEnd w:id="69"/>
      <w:bookmarkEnd w:id="70"/>
      <w:bookmarkEnd w:id="71"/>
    </w:p>
    <w:p w14:paraId="22916FC1" w14:textId="213CBE57" w:rsidR="00C33898" w:rsidRPr="00653FE2" w:rsidRDefault="00C33898" w:rsidP="00C33898">
      <w:r w:rsidRPr="00653FE2">
        <w:lastRenderedPageBreak/>
        <w:t xml:space="preserve">The Application Entities (AEs) defined for MAP consist of several Application Service Elements (ASEs) and are addressed by sub-system numbers (SSNs). The SSNs for MAP are specified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40791368" w14:textId="12AFEF0D"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towards entities which do not support interworking to SGSNs, it shall use the MSC SSN in the calling party address instead of the SGSN SSN.</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38054711" w:rsidR="00C33898" w:rsidRPr="00653FE2" w:rsidRDefault="00C33898" w:rsidP="00C33898">
      <w:pPr>
        <w:tabs>
          <w:tab w:val="left" w:pos="720"/>
        </w:tabs>
      </w:pPr>
      <w:r w:rsidRPr="00653FE2">
        <w:t xml:space="preserve">When a FFN (Follow Me Functional Node, see </w:t>
      </w:r>
      <w:r w:rsidR="00EC33FE" w:rsidRPr="00653FE2">
        <w:t>TS</w:t>
      </w:r>
      <w:r w:rsidR="00EC33FE">
        <w:t> </w:t>
      </w:r>
      <w:r w:rsidR="00EC33FE" w:rsidRPr="00653FE2">
        <w:t>2</w:t>
      </w:r>
      <w:r w:rsidRPr="00653FE2">
        <w:t>3.094</w:t>
      </w:r>
      <w:r w:rsidR="00EC33FE">
        <w:t> </w:t>
      </w:r>
      <w:r w:rsidR="00EC33FE" w:rsidRPr="00653FE2">
        <w:t>[</w:t>
      </w:r>
      <w:r w:rsidRPr="00653FE2">
        <w:t>129]) is implemented in a network entity different from HLR, this network entity shall emulate HLR behaviour, i.e. it shall accept MAP-PROCESS-UNSTRUCTURED-SS-REQUEST messages addressed with SSN for HLR.</w:t>
      </w:r>
    </w:p>
    <w:p w14:paraId="41162970" w14:textId="02728976"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2" w:name="_Toc11331167"/>
      <w:bookmarkStart w:id="73" w:name="_Toc36553250"/>
      <w:bookmarkStart w:id="74" w:name="_Toc218668143"/>
      <w:r w:rsidRPr="00653FE2">
        <w:t>6.1.3</w:t>
      </w:r>
      <w:r w:rsidRPr="00653FE2">
        <w:tab/>
        <w:t>SCCP addressing</w:t>
      </w:r>
      <w:bookmarkEnd w:id="72"/>
      <w:bookmarkEnd w:id="73"/>
      <w:bookmarkEnd w:id="74"/>
    </w:p>
    <w:p w14:paraId="64AB607B" w14:textId="77777777" w:rsidR="00C33898" w:rsidRPr="00653FE2" w:rsidRDefault="00C33898" w:rsidP="00C33898">
      <w:pPr>
        <w:pStyle w:val="Heading4"/>
        <w:keepNext w:val="0"/>
        <w:keepLines w:val="0"/>
      </w:pPr>
      <w:bookmarkStart w:id="75" w:name="_Toc11331168"/>
      <w:bookmarkStart w:id="76" w:name="_Toc36553251"/>
      <w:bookmarkStart w:id="77" w:name="_Toc218668144"/>
      <w:r w:rsidRPr="00653FE2">
        <w:t>6.1.3.1</w:t>
      </w:r>
      <w:r w:rsidRPr="00653FE2">
        <w:tab/>
        <w:t>Introduction</w:t>
      </w:r>
      <w:bookmarkEnd w:id="75"/>
      <w:bookmarkEnd w:id="76"/>
      <w:bookmarkEnd w:id="77"/>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8" w:name="tmp"/>
      <w:r w:rsidRPr="00653FE2">
        <w:tab/>
        <w:t>For communication between entities within the same PLMN, a MAP SSN shall always be included in the called and calling party addresses. All other aspects of SCCP addressing are network specific.</w:t>
      </w:r>
      <w:bookmarkEnd w:id="78"/>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1C1D6C68" w:rsidR="00C33898" w:rsidRPr="00653FE2" w:rsidRDefault="00C33898" w:rsidP="00C33898">
      <w:pPr>
        <w:pStyle w:val="B3"/>
      </w:pPr>
      <w:r w:rsidRPr="00653FE2">
        <w:t>-</w:t>
      </w:r>
      <w:r w:rsidRPr="00653FE2">
        <w:tab/>
        <w:t xml:space="preserve">the translation type field will be coded "00000000" (Not used). For call related messages for non-optimal routed calls (as described in 3GPP </w:t>
      </w:r>
      <w:r w:rsidR="00EC33FE" w:rsidRPr="00653FE2">
        <w:t>TS</w:t>
      </w:r>
      <w:r w:rsidR="00EC33FE">
        <w:t> </w:t>
      </w:r>
      <w:r w:rsidR="00EC33FE" w:rsidRPr="00653FE2">
        <w:t>2</w:t>
      </w:r>
      <w:r w:rsidRPr="00653FE2">
        <w:t>3.066</w:t>
      </w:r>
      <w:r w:rsidR="00EC33FE">
        <w:t> </w:t>
      </w:r>
      <w:r w:rsidR="00EC33FE" w:rsidRPr="00653FE2">
        <w:t>[</w:t>
      </w:r>
      <w:r w:rsidRPr="00653FE2">
        <w:t>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lastRenderedPageBreak/>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 xml:space="preserve">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w:t>
      </w:r>
      <w:r w:rsidRPr="00653FE2">
        <w:lastRenderedPageBreak/>
        <w:t>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City">
        <w:smartTag w:uri="urn:schemas-microsoft-com:office:smarttags" w:element="place">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City">
        <w:smartTag w:uri="urn:schemas-microsoft-com:office:smarttags" w:element="place">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City">
        <w:smartTag w:uri="urn:schemas-microsoft-com:office:smarttags" w:element="place">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9" w:name="_Toc11331169"/>
      <w:bookmarkStart w:id="80" w:name="_Toc36553252"/>
      <w:bookmarkStart w:id="81" w:name="_Toc218668145"/>
      <w:r w:rsidRPr="00653FE2">
        <w:t>6.1.3.2</w:t>
      </w:r>
      <w:r w:rsidRPr="00653FE2">
        <w:tab/>
        <w:t>The Mobile-services Switching Centre (MSC)</w:t>
      </w:r>
      <w:bookmarkEnd w:id="79"/>
      <w:bookmarkEnd w:id="80"/>
      <w:bookmarkEnd w:id="81"/>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2" w:name="_Toc11331170"/>
      <w:bookmarkStart w:id="83" w:name="_Toc36553253"/>
      <w:bookmarkStart w:id="84" w:name="_Toc218668146"/>
      <w:r w:rsidRPr="00653FE2">
        <w:t>6.1.3.2.1</w:t>
      </w:r>
      <w:r w:rsidRPr="00653FE2">
        <w:tab/>
        <w:t>MSC interaction during handover or relocation</w:t>
      </w:r>
      <w:bookmarkEnd w:id="82"/>
      <w:bookmarkEnd w:id="83"/>
      <w:bookmarkEnd w:id="84"/>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5" w:name="_Toc11331171"/>
      <w:bookmarkStart w:id="86" w:name="_Toc36553254"/>
      <w:bookmarkStart w:id="87" w:name="_Toc218668147"/>
      <w:r w:rsidRPr="00653FE2">
        <w:t>6.1.3.2.2</w:t>
      </w:r>
      <w:r w:rsidRPr="00653FE2">
        <w:tab/>
        <w:t>MSC for short message routing</w:t>
      </w:r>
      <w:bookmarkEnd w:id="85"/>
      <w:bookmarkEnd w:id="86"/>
      <w:bookmarkEnd w:id="87"/>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8" w:name="_Toc11331172"/>
      <w:bookmarkStart w:id="89" w:name="_Toc36553255"/>
      <w:bookmarkStart w:id="90" w:name="_Toc218668148"/>
      <w:r w:rsidRPr="00653FE2">
        <w:t>6.1.3.2.3</w:t>
      </w:r>
      <w:r w:rsidRPr="00653FE2">
        <w:tab/>
        <w:t>MSC for location request routing</w:t>
      </w:r>
      <w:bookmarkEnd w:id="88"/>
      <w:bookmarkEnd w:id="89"/>
      <w:bookmarkEnd w:id="90"/>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1" w:name="_Toc11331173"/>
      <w:bookmarkStart w:id="92" w:name="_Toc36553256"/>
      <w:bookmarkStart w:id="93" w:name="_Toc218668149"/>
      <w:r w:rsidRPr="00653FE2">
        <w:t>6.1.3.2.4</w:t>
      </w:r>
      <w:r w:rsidRPr="00653FE2">
        <w:tab/>
        <w:t>MSC for LMU Control</w:t>
      </w:r>
      <w:bookmarkEnd w:id="91"/>
      <w:bookmarkEnd w:id="92"/>
      <w:bookmarkEnd w:id="93"/>
    </w:p>
    <w:p w14:paraId="187FE8D6" w14:textId="77777777" w:rsidR="00C33898" w:rsidRPr="00653FE2" w:rsidRDefault="00C33898" w:rsidP="00C33898">
      <w:r w:rsidRPr="00653FE2">
        <w:lastRenderedPageBreak/>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4" w:name="_Toc11331174"/>
      <w:bookmarkStart w:id="95" w:name="_Toc36553257"/>
      <w:bookmarkStart w:id="96" w:name="_Toc218668150"/>
      <w:r w:rsidRPr="00653FE2">
        <w:t>6.1.3.3</w:t>
      </w:r>
      <w:r w:rsidRPr="00653FE2">
        <w:tab/>
        <w:t>The Home Location Register (HLR)</w:t>
      </w:r>
      <w:bookmarkEnd w:id="94"/>
      <w:bookmarkEnd w:id="95"/>
      <w:bookmarkEnd w:id="96"/>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7" w:name="_Toc11331175"/>
      <w:bookmarkStart w:id="98" w:name="_Toc36553258"/>
      <w:bookmarkStart w:id="99" w:name="_Toc218668151"/>
      <w:r w:rsidRPr="00653FE2">
        <w:t>6.1.3.3.1</w:t>
      </w:r>
      <w:r w:rsidRPr="00653FE2">
        <w:tab/>
        <w:t>During call set-up</w:t>
      </w:r>
      <w:bookmarkEnd w:id="97"/>
      <w:bookmarkEnd w:id="98"/>
      <w:bookmarkEnd w:id="99"/>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100" w:name="_Toc11331176"/>
      <w:bookmarkStart w:id="101" w:name="_Toc36553259"/>
      <w:bookmarkStart w:id="102" w:name="_Toc218668152"/>
      <w:r w:rsidRPr="00653FE2">
        <w:t>6.1.3.3.2</w:t>
      </w:r>
      <w:r w:rsidRPr="00653FE2">
        <w:tab/>
        <w:t>Before location updating completion</w:t>
      </w:r>
      <w:bookmarkEnd w:id="100"/>
      <w:bookmarkEnd w:id="101"/>
      <w:bookmarkEnd w:id="102"/>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3" w:name="_Toc11331177"/>
      <w:bookmarkStart w:id="104" w:name="_Toc36553260"/>
      <w:bookmarkStart w:id="105" w:name="_Toc218668153"/>
      <w:r w:rsidRPr="00653FE2">
        <w:t>6.1.3.3.3</w:t>
      </w:r>
      <w:r w:rsidRPr="00653FE2">
        <w:tab/>
        <w:t>After location updating completion</w:t>
      </w:r>
      <w:bookmarkEnd w:id="103"/>
      <w:bookmarkEnd w:id="104"/>
      <w:bookmarkEnd w:id="105"/>
    </w:p>
    <w:p w14:paraId="0765E65E" w14:textId="77777777" w:rsidR="00C33898" w:rsidRPr="00653FE2" w:rsidRDefault="00C33898" w:rsidP="00C33898">
      <w:r w:rsidRPr="00653FE2">
        <w:lastRenderedPageBreak/>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6" w:name="_Toc11331178"/>
      <w:bookmarkStart w:id="107" w:name="_Toc36553261"/>
      <w:bookmarkStart w:id="108" w:name="_Toc218668154"/>
      <w:r w:rsidRPr="00653FE2">
        <w:t>6.1.3.3.4</w:t>
      </w:r>
      <w:r w:rsidRPr="00653FE2">
        <w:tab/>
        <w:t>VLR restoration</w:t>
      </w:r>
      <w:bookmarkEnd w:id="106"/>
      <w:bookmarkEnd w:id="107"/>
      <w:bookmarkEnd w:id="108"/>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9" w:name="_Toc11331179"/>
      <w:bookmarkStart w:id="110" w:name="_Toc36553262"/>
      <w:bookmarkStart w:id="111" w:name="_Toc218668155"/>
      <w:r w:rsidRPr="00653FE2">
        <w:t>6.1.3.3.5</w:t>
      </w:r>
      <w:r w:rsidRPr="00653FE2">
        <w:tab/>
        <w:t>During Network-Requested PDP Context Activation</w:t>
      </w:r>
      <w:bookmarkEnd w:id="109"/>
      <w:bookmarkEnd w:id="110"/>
      <w:bookmarkEnd w:id="111"/>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2" w:name="_Toc11331180"/>
      <w:bookmarkStart w:id="113" w:name="_Toc36553263"/>
      <w:bookmarkStart w:id="114" w:name="_Toc218668156"/>
      <w:r w:rsidRPr="00653FE2">
        <w:t>6.1.3.3.6</w:t>
      </w:r>
      <w:r w:rsidRPr="00653FE2">
        <w:tab/>
        <w:t>Before GPRS location updating completion</w:t>
      </w:r>
      <w:bookmarkEnd w:id="112"/>
      <w:bookmarkEnd w:id="113"/>
      <w:bookmarkEnd w:id="114"/>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lastRenderedPageBreak/>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5" w:name="_Toc11331181"/>
      <w:bookmarkStart w:id="116" w:name="_Toc36553264"/>
      <w:bookmarkStart w:id="117" w:name="_Toc218668157"/>
      <w:r w:rsidRPr="00653FE2">
        <w:t>6.1.3.3.7</w:t>
      </w:r>
      <w:r w:rsidRPr="00653FE2">
        <w:tab/>
        <w:t>After GPRS location updating completion</w:t>
      </w:r>
      <w:bookmarkEnd w:id="115"/>
      <w:bookmarkEnd w:id="116"/>
      <w:bookmarkEnd w:id="117"/>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8" w:name="_Toc11331182"/>
      <w:bookmarkStart w:id="119" w:name="_Toc36553265"/>
      <w:bookmarkStart w:id="120" w:name="_Toc218668158"/>
      <w:r w:rsidRPr="00653FE2">
        <w:t>6.1.3.3.8</w:t>
      </w:r>
      <w:r w:rsidRPr="00653FE2">
        <w:tab/>
        <w:t>Query for a Location Request</w:t>
      </w:r>
      <w:bookmarkEnd w:id="118"/>
      <w:bookmarkEnd w:id="119"/>
      <w:bookmarkEnd w:id="120"/>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1" w:name="_Toc11331183"/>
      <w:bookmarkStart w:id="122" w:name="_Toc36553266"/>
      <w:bookmarkStart w:id="123" w:name="_Toc218668159"/>
      <w:r w:rsidRPr="00653FE2">
        <w:t>6.1.3.4</w:t>
      </w:r>
      <w:r w:rsidRPr="00653FE2">
        <w:tab/>
        <w:t>The Visitor Location Register (VLR)</w:t>
      </w:r>
      <w:bookmarkEnd w:id="121"/>
      <w:bookmarkEnd w:id="122"/>
      <w:bookmarkEnd w:id="123"/>
    </w:p>
    <w:p w14:paraId="5505CD39" w14:textId="77777777" w:rsidR="00C33898" w:rsidRPr="00653FE2" w:rsidRDefault="00C33898" w:rsidP="00C33898">
      <w:pPr>
        <w:pStyle w:val="Heading5"/>
      </w:pPr>
      <w:bookmarkStart w:id="124" w:name="_Toc11331184"/>
      <w:bookmarkStart w:id="125" w:name="_Toc36553267"/>
      <w:bookmarkStart w:id="126" w:name="_Toc218668160"/>
      <w:r w:rsidRPr="00653FE2">
        <w:t>6.1.3.4.0</w:t>
      </w:r>
      <w:r w:rsidRPr="00653FE2">
        <w:tab/>
        <w:t>General</w:t>
      </w:r>
      <w:bookmarkEnd w:id="124"/>
      <w:bookmarkEnd w:id="125"/>
      <w:bookmarkEnd w:id="126"/>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7" w:name="_Toc11331185"/>
      <w:bookmarkStart w:id="128" w:name="_Toc36553268"/>
      <w:bookmarkStart w:id="129" w:name="_Toc218668161"/>
      <w:r w:rsidRPr="00653FE2">
        <w:t>6.1.3.4.1</w:t>
      </w:r>
      <w:r w:rsidRPr="00653FE2">
        <w:tab/>
        <w:t>Inter-VLR information retrieval</w:t>
      </w:r>
      <w:bookmarkEnd w:id="127"/>
      <w:bookmarkEnd w:id="128"/>
      <w:bookmarkEnd w:id="129"/>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30" w:name="_Toc11331186"/>
      <w:bookmarkStart w:id="131" w:name="_Toc36553269"/>
      <w:bookmarkStart w:id="132" w:name="_Toc218668162"/>
      <w:r w:rsidRPr="00653FE2">
        <w:t>6.1.3.4.2</w:t>
      </w:r>
      <w:r w:rsidRPr="00653FE2">
        <w:tab/>
        <w:t>HLR request</w:t>
      </w:r>
      <w:bookmarkEnd w:id="130"/>
      <w:bookmarkEnd w:id="131"/>
      <w:bookmarkEnd w:id="132"/>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3" w:name="_Toc11331187"/>
      <w:bookmarkStart w:id="134" w:name="_Toc36553270"/>
      <w:bookmarkStart w:id="135" w:name="_Toc218668163"/>
      <w:r w:rsidRPr="00653FE2">
        <w:lastRenderedPageBreak/>
        <w:t>6.1.3.4.3</w:t>
      </w:r>
      <w:r w:rsidRPr="00653FE2">
        <w:tab/>
      </w:r>
      <w:r w:rsidRPr="00653FE2">
        <w:rPr>
          <w:rFonts w:hint="eastAsia"/>
          <w:lang w:eastAsia="zh-CN"/>
        </w:rPr>
        <w:t>CSS</w:t>
      </w:r>
      <w:r w:rsidRPr="00653FE2">
        <w:t xml:space="preserve"> request</w:t>
      </w:r>
      <w:bookmarkEnd w:id="133"/>
      <w:bookmarkEnd w:id="134"/>
      <w:bookmarkEnd w:id="135"/>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6" w:name="_Toc11331188"/>
      <w:bookmarkStart w:id="137" w:name="_Toc36553271"/>
      <w:bookmarkStart w:id="138" w:name="_Toc218668164"/>
      <w:r w:rsidRPr="00653FE2">
        <w:t>6.1.3.5</w:t>
      </w:r>
      <w:r w:rsidRPr="00653FE2">
        <w:tab/>
        <w:t>The Interworking MSC (IWMSC) for Short Message Service</w:t>
      </w:r>
      <w:bookmarkEnd w:id="136"/>
      <w:bookmarkEnd w:id="137"/>
      <w:bookmarkEnd w:id="138"/>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9" w:name="_Toc11331189"/>
      <w:bookmarkStart w:id="140" w:name="_Toc36553272"/>
      <w:bookmarkStart w:id="141" w:name="_Toc218668165"/>
      <w:r w:rsidRPr="00653FE2">
        <w:t>6.1.3.6</w:t>
      </w:r>
      <w:r w:rsidRPr="00653FE2">
        <w:tab/>
        <w:t>The Equipment Identity Register (EIR)</w:t>
      </w:r>
      <w:bookmarkEnd w:id="139"/>
      <w:bookmarkEnd w:id="140"/>
      <w:bookmarkEnd w:id="141"/>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2" w:name="_Toc11331190"/>
      <w:bookmarkStart w:id="143" w:name="_Toc36553273"/>
      <w:bookmarkStart w:id="144" w:name="_Toc218668166"/>
      <w:r w:rsidRPr="00653FE2">
        <w:t>6.1.3.7</w:t>
      </w:r>
      <w:r w:rsidRPr="00653FE2">
        <w:tab/>
        <w:t>Void</w:t>
      </w:r>
      <w:bookmarkEnd w:id="142"/>
      <w:bookmarkEnd w:id="143"/>
      <w:bookmarkEnd w:id="144"/>
    </w:p>
    <w:p w14:paraId="4781E1D6" w14:textId="77777777" w:rsidR="00C33898" w:rsidRPr="00653FE2" w:rsidRDefault="00C33898" w:rsidP="00C33898">
      <w:pPr>
        <w:pStyle w:val="Heading4"/>
        <w:keepNext w:val="0"/>
        <w:keepLines w:val="0"/>
      </w:pPr>
      <w:bookmarkStart w:id="145" w:name="_Toc11331191"/>
      <w:bookmarkStart w:id="146" w:name="_Toc36553274"/>
      <w:bookmarkStart w:id="147" w:name="_Toc218668167"/>
      <w:r w:rsidRPr="00653FE2">
        <w:t>6.1.3.8</w:t>
      </w:r>
      <w:r w:rsidRPr="00653FE2">
        <w:tab/>
        <w:t>The Serving GPRS Support Node (SGSN)</w:t>
      </w:r>
      <w:bookmarkEnd w:id="145"/>
      <w:bookmarkEnd w:id="146"/>
      <w:bookmarkEnd w:id="147"/>
    </w:p>
    <w:p w14:paraId="5CC1B671" w14:textId="77777777" w:rsidR="00C33898" w:rsidRPr="00653FE2" w:rsidRDefault="00C33898" w:rsidP="00C33898">
      <w:pPr>
        <w:pStyle w:val="Heading5"/>
        <w:keepNext w:val="0"/>
        <w:keepLines w:val="0"/>
      </w:pPr>
      <w:bookmarkStart w:id="148" w:name="_Toc11331192"/>
      <w:bookmarkStart w:id="149" w:name="_Toc36553275"/>
      <w:bookmarkStart w:id="150" w:name="_Toc21866816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8"/>
      <w:bookmarkEnd w:id="149"/>
      <w:bookmarkEnd w:id="150"/>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1" w:name="_Toc11331193"/>
      <w:bookmarkStart w:id="152" w:name="_Toc36553276"/>
      <w:bookmarkStart w:id="153" w:name="_Toc21866816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1"/>
      <w:bookmarkEnd w:id="152"/>
      <w:bookmarkEnd w:id="153"/>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4" w:name="_Toc11331194"/>
      <w:bookmarkStart w:id="155" w:name="_Toc36553277"/>
      <w:bookmarkStart w:id="156" w:name="_Toc21866817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4"/>
      <w:bookmarkEnd w:id="155"/>
      <w:bookmarkEnd w:id="156"/>
    </w:p>
    <w:p w14:paraId="309ECCA4" w14:textId="105330E9" w:rsidR="00C33898" w:rsidRPr="00653FE2" w:rsidRDefault="00C33898" w:rsidP="00C33898">
      <w:r w:rsidRPr="00653FE2">
        <w:t xml:space="preserve">When the GMSC initiates dialogues towards the SGSN the SGSN (MAP) SSN (See 3GPP </w:t>
      </w:r>
      <w:r w:rsidR="00EC33FE" w:rsidRPr="00653FE2">
        <w:t>TS</w:t>
      </w:r>
      <w:r w:rsidR="00EC33FE">
        <w:t> </w:t>
      </w:r>
      <w:r w:rsidR="00EC33FE" w:rsidRPr="00653FE2">
        <w:t>2</w:t>
      </w:r>
      <w:r w:rsidRPr="00653FE2">
        <w:t>3.003</w:t>
      </w:r>
      <w:r w:rsidR="00EC33FE">
        <w:t> </w:t>
      </w:r>
      <w:r w:rsidR="00EC33FE" w:rsidRPr="00653FE2">
        <w:t>[</w:t>
      </w:r>
      <w:r w:rsidRPr="00653FE2">
        <w:t>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7" w:name="_Toc11331195"/>
      <w:bookmarkStart w:id="158" w:name="_Toc36553278"/>
      <w:bookmarkStart w:id="159" w:name="_Toc21866817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7"/>
      <w:bookmarkEnd w:id="158"/>
      <w:bookmarkEnd w:id="159"/>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60" w:name="_Toc11331196"/>
      <w:bookmarkStart w:id="161" w:name="_Toc36553279"/>
      <w:bookmarkStart w:id="162" w:name="_Toc218668172"/>
      <w:r w:rsidRPr="00653FE2">
        <w:t>6.1.3.9</w:t>
      </w:r>
      <w:r w:rsidRPr="00653FE2">
        <w:tab/>
        <w:t>The Gateway GPRS Support Node (GGSN)</w:t>
      </w:r>
      <w:bookmarkEnd w:id="160"/>
      <w:bookmarkEnd w:id="161"/>
      <w:bookmarkEnd w:id="162"/>
    </w:p>
    <w:p w14:paraId="2AAA312A" w14:textId="77777777" w:rsidR="00C33898" w:rsidRPr="00653FE2" w:rsidRDefault="00C33898" w:rsidP="00C33898">
      <w:r w:rsidRPr="00653FE2">
        <w:lastRenderedPageBreak/>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3" w:name="_Toc11331197"/>
      <w:bookmarkStart w:id="164" w:name="_Toc36553280"/>
      <w:bookmarkStart w:id="165" w:name="_Toc218668173"/>
      <w:r w:rsidRPr="00653FE2">
        <w:t>6.1.3.10</w:t>
      </w:r>
      <w:r w:rsidRPr="00653FE2">
        <w:tab/>
        <w:t>The Gateway MSC (GMSC) for Short Message Service</w:t>
      </w:r>
      <w:bookmarkEnd w:id="163"/>
      <w:bookmarkEnd w:id="164"/>
      <w:bookmarkEnd w:id="165"/>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6" w:name="_Toc11331198"/>
      <w:bookmarkStart w:id="167" w:name="_Toc36553281"/>
      <w:bookmarkStart w:id="168" w:name="_Toc218668174"/>
      <w:r w:rsidRPr="00653FE2">
        <w:t>6.1.3.10A</w:t>
      </w:r>
      <w:r w:rsidRPr="00653FE2">
        <w:tab/>
        <w:t>Void</w:t>
      </w:r>
      <w:bookmarkEnd w:id="166"/>
      <w:bookmarkEnd w:id="167"/>
      <w:bookmarkEnd w:id="168"/>
    </w:p>
    <w:p w14:paraId="3BE05B28" w14:textId="77777777" w:rsidR="00C33898" w:rsidRPr="00653FE2" w:rsidRDefault="00C33898" w:rsidP="00C33898">
      <w:pPr>
        <w:pStyle w:val="Heading5"/>
        <w:keepNext w:val="0"/>
        <w:keepLines w:val="0"/>
      </w:pPr>
      <w:bookmarkStart w:id="169" w:name="_Toc11331199"/>
      <w:bookmarkStart w:id="170" w:name="_Toc36553282"/>
      <w:bookmarkStart w:id="171" w:name="_Toc218668175"/>
      <w:r w:rsidRPr="00653FE2">
        <w:t>6.1.3.10A.1</w:t>
      </w:r>
      <w:r w:rsidRPr="00653FE2">
        <w:tab/>
        <w:t>Void</w:t>
      </w:r>
      <w:bookmarkEnd w:id="169"/>
      <w:bookmarkEnd w:id="170"/>
      <w:bookmarkEnd w:id="171"/>
    </w:p>
    <w:p w14:paraId="2915EE31" w14:textId="77777777" w:rsidR="00C33898" w:rsidRPr="00653FE2" w:rsidRDefault="00C33898" w:rsidP="00C33898">
      <w:pPr>
        <w:pStyle w:val="Heading5"/>
        <w:keepNext w:val="0"/>
        <w:keepLines w:val="0"/>
      </w:pPr>
      <w:bookmarkStart w:id="172" w:name="_Toc11331200"/>
      <w:bookmarkStart w:id="173" w:name="_Toc36553283"/>
      <w:bookmarkStart w:id="174" w:name="_Toc218668176"/>
      <w:r w:rsidRPr="00653FE2">
        <w:t>6.1.3.10A.2</w:t>
      </w:r>
      <w:r w:rsidRPr="00653FE2">
        <w:tab/>
        <w:t>Void</w:t>
      </w:r>
      <w:bookmarkEnd w:id="172"/>
      <w:bookmarkEnd w:id="173"/>
      <w:bookmarkEnd w:id="174"/>
    </w:p>
    <w:p w14:paraId="495F8D6A" w14:textId="77777777" w:rsidR="00C33898" w:rsidRPr="00653FE2" w:rsidRDefault="00C33898" w:rsidP="00C33898">
      <w:pPr>
        <w:pStyle w:val="Heading4"/>
        <w:keepNext w:val="0"/>
        <w:keepLines w:val="0"/>
      </w:pPr>
      <w:bookmarkStart w:id="175" w:name="_Toc11331201"/>
      <w:bookmarkStart w:id="176" w:name="_Toc36553284"/>
      <w:bookmarkStart w:id="177" w:name="_Toc21866817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5"/>
      <w:bookmarkEnd w:id="176"/>
      <w:bookmarkEnd w:id="177"/>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8" w:name="_Toc11331202"/>
      <w:bookmarkStart w:id="179" w:name="_Toc36553285"/>
      <w:bookmarkStart w:id="180" w:name="_Toc21866817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8"/>
      <w:bookmarkEnd w:id="179"/>
      <w:bookmarkEnd w:id="180"/>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1" w:name="_Toc11331203"/>
      <w:bookmarkStart w:id="182" w:name="_Toc36553286"/>
      <w:bookmarkStart w:id="183" w:name="_Toc218668179"/>
      <w:r w:rsidRPr="00653FE2">
        <w:t>6.1.3.11</w:t>
      </w:r>
      <w:r w:rsidRPr="00653FE2">
        <w:tab/>
        <w:t>Summary table</w:t>
      </w:r>
      <w:bookmarkEnd w:id="181"/>
      <w:bookmarkEnd w:id="182"/>
      <w:bookmarkEnd w:id="183"/>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lastRenderedPageBreak/>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4" w:name="_Toc11331204"/>
      <w:bookmarkStart w:id="185" w:name="_Toc36553287"/>
      <w:bookmarkStart w:id="186" w:name="_Toc218668180"/>
      <w:r w:rsidRPr="00653FE2">
        <w:lastRenderedPageBreak/>
        <w:t>6.2</w:t>
      </w:r>
      <w:r w:rsidRPr="00653FE2">
        <w:tab/>
        <w:t>Use of TC</w:t>
      </w:r>
      <w:bookmarkEnd w:id="184"/>
      <w:bookmarkEnd w:id="185"/>
      <w:bookmarkEnd w:id="186"/>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7" w:name="_Toc11331205"/>
      <w:bookmarkStart w:id="188" w:name="_Toc36553288"/>
      <w:bookmarkStart w:id="189" w:name="_Toc218668181"/>
      <w:r w:rsidRPr="00653FE2">
        <w:t>7</w:t>
      </w:r>
      <w:r w:rsidRPr="00653FE2">
        <w:tab/>
        <w:t>General on MAP services</w:t>
      </w:r>
      <w:bookmarkEnd w:id="187"/>
      <w:bookmarkEnd w:id="188"/>
      <w:bookmarkEnd w:id="189"/>
    </w:p>
    <w:p w14:paraId="5191D2E5" w14:textId="77777777" w:rsidR="00C33898" w:rsidRPr="00653FE2" w:rsidRDefault="00C33898" w:rsidP="00C33898">
      <w:pPr>
        <w:pStyle w:val="Heading2"/>
        <w:keepNext w:val="0"/>
        <w:keepLines w:val="0"/>
      </w:pPr>
      <w:bookmarkStart w:id="190" w:name="_Toc11331206"/>
      <w:bookmarkStart w:id="191" w:name="_Toc36553289"/>
      <w:bookmarkStart w:id="192" w:name="_Toc218668182"/>
      <w:r w:rsidRPr="00653FE2">
        <w:t>7.1</w:t>
      </w:r>
      <w:r w:rsidRPr="00653FE2">
        <w:tab/>
        <w:t>Terminology and definitions</w:t>
      </w:r>
      <w:bookmarkEnd w:id="190"/>
      <w:bookmarkEnd w:id="191"/>
      <w:bookmarkEnd w:id="192"/>
    </w:p>
    <w:p w14:paraId="6254776D" w14:textId="7F102F22" w:rsidR="00C33898" w:rsidRPr="00653FE2" w:rsidRDefault="00C33898" w:rsidP="00C33898">
      <w:r w:rsidRPr="00653FE2">
        <w:t>The term service is used in clauses 7 to 12 as defined in CCITT Recommendation X.200. The service definition conventions of CCITT Recommendation X.210 are also used.</w:t>
      </w:r>
    </w:p>
    <w:p w14:paraId="5D768170" w14:textId="2AED1F32" w:rsidR="00C33898" w:rsidRPr="00653FE2" w:rsidRDefault="00C33898" w:rsidP="00C33898">
      <w:r w:rsidRPr="00653FE2">
        <w:t>MAP services that are defined for use between HLR and SGSN are also used in an Evolved Packet System (EPS) between two IWFs and between HSS and IWF, where the IWF is an Interworking Function that converts MAP messages to Diameter messages and vice versa.</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3" w:name="_Toc11331207"/>
      <w:bookmarkStart w:id="194" w:name="_Toc36553290"/>
      <w:bookmarkStart w:id="195" w:name="_Toc218668183"/>
      <w:r w:rsidRPr="00653FE2">
        <w:t>7.2</w:t>
      </w:r>
      <w:r w:rsidRPr="00653FE2">
        <w:tab/>
        <w:t>Modelling principles</w:t>
      </w:r>
      <w:bookmarkEnd w:id="193"/>
      <w:bookmarkEnd w:id="194"/>
      <w:bookmarkEnd w:id="195"/>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7" type="#_x0000_t75" style="width:377.55pt;height:98.9pt" o:ole="" fillcolor="window">
            <v:imagedata r:id="rId12" o:title=""/>
          </v:shape>
          <o:OLEObject Type="Embed" ProgID="Designer" ShapeID="_x0000_i1027" DrawAspect="Content" ObjectID="_1829282297" r:id="rId14"/>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State">
        <w:smartTag w:uri="urn:schemas-microsoft-com:office:smarttags" w:element="plac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6" w:name="_Toc11331208"/>
      <w:bookmarkStart w:id="197" w:name="_Toc36553291"/>
      <w:bookmarkStart w:id="198" w:name="_Toc218668184"/>
      <w:r w:rsidRPr="00653FE2">
        <w:t>7.3</w:t>
      </w:r>
      <w:r w:rsidRPr="00653FE2">
        <w:tab/>
        <w:t>Common MAP services</w:t>
      </w:r>
      <w:bookmarkEnd w:id="196"/>
      <w:bookmarkEnd w:id="197"/>
      <w:bookmarkEnd w:id="198"/>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9" w:name="_Toc11331209"/>
      <w:bookmarkStart w:id="200" w:name="_Toc36553292"/>
      <w:bookmarkStart w:id="201" w:name="_Toc218668185"/>
      <w:r w:rsidRPr="00653FE2">
        <w:t>7.3.1</w:t>
      </w:r>
      <w:r w:rsidRPr="00653FE2">
        <w:tab/>
        <w:t>MAP-OPEN service</w:t>
      </w:r>
      <w:bookmarkEnd w:id="199"/>
      <w:bookmarkEnd w:id="200"/>
      <w:bookmarkEnd w:id="201"/>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65D284AC" w:rsidR="00C33898" w:rsidRPr="00653FE2" w:rsidRDefault="00C33898" w:rsidP="00C33898">
      <w:pPr>
        <w:pStyle w:val="NO"/>
        <w:rPr>
          <w:u w:val="single"/>
        </w:rPr>
      </w:pPr>
      <w:r w:rsidRPr="00653FE2">
        <w:t>NOTE:</w:t>
      </w:r>
      <w:r w:rsidRPr="00653FE2">
        <w:tab/>
        <w:t>The Originating reference may be omitted.</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2" w:name="_Toc11331210"/>
      <w:bookmarkStart w:id="203" w:name="_Toc36553293"/>
      <w:bookmarkStart w:id="204" w:name="_Toc218668186"/>
      <w:r w:rsidRPr="00653FE2">
        <w:lastRenderedPageBreak/>
        <w:t>7.3.2</w:t>
      </w:r>
      <w:r w:rsidRPr="00653FE2">
        <w:tab/>
        <w:t>MAP-CLOSE service</w:t>
      </w:r>
      <w:bookmarkEnd w:id="202"/>
      <w:bookmarkEnd w:id="203"/>
      <w:bookmarkEnd w:id="204"/>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5" w:name="_Toc11331211"/>
      <w:bookmarkStart w:id="206" w:name="_Toc36553294"/>
      <w:bookmarkStart w:id="207" w:name="_Toc218668187"/>
      <w:r w:rsidRPr="00653FE2">
        <w:t>7.3.3</w:t>
      </w:r>
      <w:r w:rsidRPr="00653FE2">
        <w:tab/>
        <w:t>MAP-DELIMITER service</w:t>
      </w:r>
      <w:bookmarkEnd w:id="205"/>
      <w:bookmarkEnd w:id="206"/>
      <w:bookmarkEnd w:id="207"/>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8" w:name="_Toc11331212"/>
      <w:bookmarkStart w:id="209" w:name="_Toc36553295"/>
      <w:bookmarkStart w:id="210" w:name="_Toc218668188"/>
      <w:r w:rsidRPr="00653FE2">
        <w:t>7.3.4</w:t>
      </w:r>
      <w:r w:rsidRPr="00653FE2">
        <w:tab/>
        <w:t>MAP-U-ABORT service</w:t>
      </w:r>
      <w:bookmarkEnd w:id="208"/>
      <w:bookmarkEnd w:id="209"/>
      <w:bookmarkEnd w:id="210"/>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lastRenderedPageBreak/>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1" w:name="_Toc11331213"/>
      <w:bookmarkStart w:id="212" w:name="_Toc36553296"/>
      <w:bookmarkStart w:id="213" w:name="_Toc218668189"/>
      <w:r w:rsidRPr="00653FE2">
        <w:t>7.3.5</w:t>
      </w:r>
      <w:r w:rsidRPr="00653FE2">
        <w:tab/>
        <w:t>MAP-P-ABORT service</w:t>
      </w:r>
      <w:bookmarkEnd w:id="211"/>
      <w:bookmarkEnd w:id="212"/>
      <w:bookmarkEnd w:id="213"/>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lastRenderedPageBreak/>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4" w:name="_Toc11331214"/>
      <w:bookmarkStart w:id="215" w:name="_Toc36553297"/>
      <w:bookmarkStart w:id="216" w:name="_Toc218668190"/>
      <w:r w:rsidRPr="00653FE2">
        <w:t>7.3.6</w:t>
      </w:r>
      <w:r w:rsidRPr="00653FE2">
        <w:tab/>
        <w:t>MAP-NOTICE service</w:t>
      </w:r>
      <w:bookmarkEnd w:id="214"/>
      <w:bookmarkEnd w:id="215"/>
      <w:bookmarkEnd w:id="216"/>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7" w:name="_Toc11331215"/>
      <w:bookmarkStart w:id="218" w:name="_Toc36553298"/>
      <w:bookmarkStart w:id="219" w:name="_Toc218668191"/>
      <w:r w:rsidRPr="00653FE2">
        <w:lastRenderedPageBreak/>
        <w:t>7.3.7</w:t>
      </w:r>
      <w:r w:rsidRPr="00653FE2">
        <w:tab/>
        <w:t>Void</w:t>
      </w:r>
      <w:bookmarkEnd w:id="217"/>
      <w:bookmarkEnd w:id="218"/>
      <w:bookmarkEnd w:id="219"/>
    </w:p>
    <w:p w14:paraId="3BF93F0A" w14:textId="77777777" w:rsidR="00C33898" w:rsidRPr="00653FE2" w:rsidRDefault="00C33898" w:rsidP="00C33898">
      <w:pPr>
        <w:pStyle w:val="Heading3"/>
      </w:pPr>
      <w:bookmarkStart w:id="220" w:name="_Toc11331216"/>
      <w:bookmarkStart w:id="221" w:name="_Toc36553299"/>
      <w:bookmarkStart w:id="222" w:name="_Toc218668192"/>
      <w:r w:rsidRPr="00653FE2">
        <w:t>7.3.8</w:t>
      </w:r>
      <w:r w:rsidRPr="00653FE2">
        <w:tab/>
        <w:t>Void</w:t>
      </w:r>
      <w:bookmarkEnd w:id="220"/>
      <w:bookmarkEnd w:id="221"/>
      <w:bookmarkEnd w:id="222"/>
    </w:p>
    <w:p w14:paraId="63F446A9" w14:textId="77777777" w:rsidR="00C33898" w:rsidRPr="00653FE2" w:rsidRDefault="00C33898" w:rsidP="00C33898">
      <w:pPr>
        <w:pStyle w:val="Heading3"/>
      </w:pPr>
      <w:bookmarkStart w:id="223" w:name="_Toc11331217"/>
      <w:bookmarkStart w:id="224" w:name="_Toc36553300"/>
      <w:bookmarkStart w:id="225" w:name="_Toc218668193"/>
      <w:r w:rsidRPr="00653FE2">
        <w:t>7.3.9</w:t>
      </w:r>
      <w:r w:rsidRPr="00653FE2">
        <w:tab/>
        <w:t>Void</w:t>
      </w:r>
      <w:bookmarkEnd w:id="223"/>
      <w:bookmarkEnd w:id="224"/>
      <w:bookmarkEnd w:id="225"/>
    </w:p>
    <w:p w14:paraId="2D47AE0B" w14:textId="77777777" w:rsidR="00C33898" w:rsidRPr="00653FE2" w:rsidRDefault="00C33898" w:rsidP="00C33898">
      <w:pPr>
        <w:pStyle w:val="Heading3"/>
      </w:pPr>
      <w:bookmarkStart w:id="226" w:name="_Toc11331218"/>
      <w:bookmarkStart w:id="227" w:name="_Toc36553301"/>
      <w:bookmarkStart w:id="228" w:name="_Toc218668194"/>
      <w:r w:rsidRPr="00653FE2">
        <w:t>7.3.10</w:t>
      </w:r>
      <w:r w:rsidRPr="00653FE2">
        <w:tab/>
        <w:t>Void</w:t>
      </w:r>
      <w:bookmarkEnd w:id="226"/>
      <w:bookmarkEnd w:id="227"/>
      <w:bookmarkEnd w:id="228"/>
    </w:p>
    <w:p w14:paraId="31EC9E02" w14:textId="77777777" w:rsidR="00C33898" w:rsidRPr="00653FE2" w:rsidRDefault="00C33898" w:rsidP="00C33898">
      <w:pPr>
        <w:pStyle w:val="Heading2"/>
        <w:keepNext w:val="0"/>
        <w:keepLines w:val="0"/>
      </w:pPr>
      <w:bookmarkStart w:id="229" w:name="_Toc11331219"/>
      <w:bookmarkStart w:id="230" w:name="_Toc36553302"/>
      <w:bookmarkStart w:id="231" w:name="_Toc218668195"/>
      <w:r w:rsidRPr="00653FE2">
        <w:t>7.4</w:t>
      </w:r>
      <w:r w:rsidRPr="00653FE2">
        <w:tab/>
        <w:t>Sequencing of services</w:t>
      </w:r>
      <w:bookmarkEnd w:id="229"/>
      <w:bookmarkEnd w:id="230"/>
      <w:bookmarkEnd w:id="231"/>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8" type="#_x0000_t75" style="width:371.25pt;height:101.45pt" o:ole="" fillcolor="window">
            <v:imagedata r:id="rId15" o:title=""/>
          </v:shape>
          <o:OLEObject Type="Embed" ProgID="Designer" ShapeID="_x0000_i1028" DrawAspect="Content" ObjectID="_1829282298" r:id="rId16"/>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9" type="#_x0000_t75" style="width:416.95pt;height:103.3pt" o:ole="" fillcolor="window">
            <v:imagedata r:id="rId17" o:title=""/>
          </v:shape>
          <o:OLEObject Type="Embed" ProgID="Designer" ShapeID="_x0000_i1029" DrawAspect="Content" ObjectID="_1829282299" r:id="rId18"/>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0" type="#_x0000_t75" style="width:364.4pt;height:101.45pt" o:ole="" fillcolor="window">
            <v:imagedata r:id="rId19" o:title=""/>
          </v:shape>
          <o:OLEObject Type="Embed" ProgID="Designer" ShapeID="_x0000_i1030" DrawAspect="Content" ObjectID="_1829282300" r:id="rId20"/>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1" type="#_x0000_t75" style="width:353.1pt;height:18.15pt" o:ole="" fillcolor="window">
            <v:imagedata r:id="rId21" o:title=""/>
          </v:shape>
          <o:OLEObject Type="Embed" ProgID="Designer" ShapeID="_x0000_i1031" DrawAspect="Content" ObjectID="_1829282301" r:id="rId22"/>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2" w:name="_Toc11331220"/>
      <w:bookmarkStart w:id="233" w:name="_Toc36553303"/>
      <w:bookmarkStart w:id="234" w:name="_Toc218668196"/>
      <w:r w:rsidRPr="00653FE2">
        <w:t>7.5</w:t>
      </w:r>
      <w:r w:rsidRPr="00653FE2">
        <w:tab/>
        <w:t>General rules for mapping of services onto TC</w:t>
      </w:r>
      <w:bookmarkEnd w:id="232"/>
      <w:bookmarkEnd w:id="233"/>
      <w:bookmarkEnd w:id="234"/>
    </w:p>
    <w:p w14:paraId="25DD5677" w14:textId="77777777" w:rsidR="00C33898" w:rsidRPr="00653FE2" w:rsidRDefault="00C33898" w:rsidP="00C33898">
      <w:pPr>
        <w:pStyle w:val="Heading3"/>
        <w:keepNext w:val="0"/>
        <w:keepLines w:val="0"/>
      </w:pPr>
      <w:bookmarkStart w:id="235" w:name="_Toc11331221"/>
      <w:bookmarkStart w:id="236" w:name="_Toc36553304"/>
      <w:bookmarkStart w:id="237" w:name="_Toc218668197"/>
      <w:r w:rsidRPr="00653FE2">
        <w:t>7.5.1</w:t>
      </w:r>
      <w:r w:rsidRPr="00653FE2">
        <w:tab/>
        <w:t>Mapping of common services</w:t>
      </w:r>
      <w:bookmarkEnd w:id="235"/>
      <w:bookmarkEnd w:id="236"/>
      <w:bookmarkEnd w:id="237"/>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8" w:name="_Toc11331222"/>
      <w:bookmarkStart w:id="239" w:name="_Toc36553305"/>
      <w:bookmarkStart w:id="240" w:name="_Toc218668198"/>
      <w:r w:rsidRPr="00653FE2">
        <w:t>7.5.2</w:t>
      </w:r>
      <w:r w:rsidRPr="00653FE2">
        <w:tab/>
        <w:t>Mapping of user specific services</w:t>
      </w:r>
      <w:bookmarkEnd w:id="238"/>
      <w:bookmarkEnd w:id="239"/>
      <w:bookmarkEnd w:id="240"/>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1" w:name="_Toc11331223"/>
      <w:bookmarkStart w:id="242" w:name="_Toc36553306"/>
      <w:bookmarkStart w:id="243" w:name="_Toc218668199"/>
      <w:r w:rsidRPr="00653FE2">
        <w:t>7.6</w:t>
      </w:r>
      <w:r w:rsidRPr="00653FE2">
        <w:tab/>
        <w:t>Definition of parameters</w:t>
      </w:r>
      <w:bookmarkEnd w:id="241"/>
      <w:bookmarkEnd w:id="242"/>
      <w:bookmarkEnd w:id="243"/>
    </w:p>
    <w:p w14:paraId="65C7F15A" w14:textId="77777777" w:rsidR="00C33898" w:rsidRPr="00653FE2" w:rsidRDefault="00C33898" w:rsidP="00C33898">
      <w:pPr>
        <w:pStyle w:val="Heading3"/>
        <w:keepNext w:val="0"/>
        <w:keepLines w:val="0"/>
      </w:pPr>
      <w:bookmarkStart w:id="244" w:name="_Toc11331224"/>
      <w:bookmarkStart w:id="245" w:name="_Toc36553307"/>
      <w:bookmarkStart w:id="246" w:name="_Toc218668200"/>
      <w:r w:rsidRPr="00653FE2">
        <w:t>7.6.1</w:t>
      </w:r>
      <w:r w:rsidRPr="00653FE2">
        <w:tab/>
        <w:t>Common parameters</w:t>
      </w:r>
      <w:bookmarkEnd w:id="244"/>
      <w:bookmarkEnd w:id="245"/>
      <w:bookmarkEnd w:id="246"/>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7" w:name="_Toc11331225"/>
      <w:bookmarkStart w:id="248" w:name="_Toc36553308"/>
      <w:bookmarkStart w:id="249" w:name="_Toc218668201"/>
      <w:r w:rsidRPr="00653FE2">
        <w:t>7.6.1.1</w:t>
      </w:r>
      <w:r w:rsidRPr="00653FE2">
        <w:tab/>
        <w:t>Invoke Id</w:t>
      </w:r>
      <w:bookmarkEnd w:id="247"/>
      <w:bookmarkEnd w:id="248"/>
      <w:bookmarkEnd w:id="249"/>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50" w:name="_Toc11331226"/>
      <w:bookmarkStart w:id="251" w:name="_Toc36553309"/>
      <w:bookmarkStart w:id="252" w:name="_Toc218668202"/>
      <w:r w:rsidRPr="00653FE2">
        <w:t>7.6.1.2</w:t>
      </w:r>
      <w:r w:rsidRPr="00653FE2">
        <w:tab/>
        <w:t>Linked Id</w:t>
      </w:r>
      <w:bookmarkEnd w:id="250"/>
      <w:bookmarkEnd w:id="251"/>
      <w:bookmarkEnd w:id="252"/>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3" w:name="_Toc11331227"/>
      <w:bookmarkStart w:id="254" w:name="_Toc36553310"/>
      <w:bookmarkStart w:id="255" w:name="_Toc218668203"/>
      <w:r w:rsidRPr="00653FE2">
        <w:t>7.6.1.3</w:t>
      </w:r>
      <w:r w:rsidRPr="00653FE2">
        <w:tab/>
        <w:t>Provider error</w:t>
      </w:r>
      <w:bookmarkEnd w:id="253"/>
      <w:bookmarkEnd w:id="254"/>
      <w:bookmarkEnd w:id="255"/>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6" w:name="_Toc11331228"/>
      <w:bookmarkStart w:id="257" w:name="_Toc36553311"/>
      <w:bookmarkStart w:id="258" w:name="_Toc218668204"/>
      <w:r w:rsidRPr="00653FE2">
        <w:t>7.6.1.4</w:t>
      </w:r>
      <w:r w:rsidRPr="00653FE2">
        <w:tab/>
        <w:t>User error</w:t>
      </w:r>
      <w:bookmarkEnd w:id="256"/>
      <w:bookmarkEnd w:id="257"/>
      <w:bookmarkEnd w:id="258"/>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17916576" w:rsidR="00C33898" w:rsidRPr="00653FE2" w:rsidRDefault="00C33898" w:rsidP="00C33898">
      <w:r w:rsidRPr="00653FE2">
        <w:t xml:space="preserve">For definition of these errors see 3GPP </w:t>
      </w:r>
      <w:r w:rsidR="00EC33FE" w:rsidRPr="00653FE2">
        <w:t>TS</w:t>
      </w:r>
      <w:r w:rsidR="00EC33FE">
        <w:t> </w:t>
      </w:r>
      <w:r w:rsidR="00EC33FE" w:rsidRPr="00653FE2">
        <w:t>2</w:t>
      </w:r>
      <w:r w:rsidRPr="00653FE2">
        <w:t>4.080</w:t>
      </w:r>
      <w:r w:rsidR="00EC33FE">
        <w:t> </w:t>
      </w:r>
      <w:r w:rsidR="00EC33FE" w:rsidRPr="00653FE2">
        <w:t>[</w:t>
      </w:r>
      <w:r w:rsidRPr="00653FE2">
        <w:t>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lastRenderedPageBreak/>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0ACA15A1" w:rsidR="00C33898" w:rsidRPr="00653FE2" w:rsidRDefault="00C33898" w:rsidP="00C33898">
      <w:pPr>
        <w:pStyle w:val="B3"/>
      </w:pPr>
      <w:r w:rsidRPr="00653FE2">
        <w:t>-</w:t>
      </w:r>
      <w:r w:rsidRPr="00653FE2">
        <w:tab/>
        <w:t xml:space="preserve">and possibly detailed diagnostic information, coded as specified in 3GPP </w:t>
      </w:r>
      <w:r w:rsidR="00EC33FE" w:rsidRPr="00653FE2">
        <w:t>TS</w:t>
      </w:r>
      <w:r w:rsidR="00EC33FE">
        <w:t> </w:t>
      </w:r>
      <w:r w:rsidR="00EC33FE" w:rsidRPr="00653FE2">
        <w:t>2</w:t>
      </w:r>
      <w:r w:rsidRPr="00653FE2">
        <w:t>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5838AD93" w:rsidR="00C33898" w:rsidRPr="00653FE2" w:rsidRDefault="00C33898" w:rsidP="00C33898">
      <w:pPr>
        <w:pStyle w:val="B3"/>
      </w:pPr>
      <w:r w:rsidRPr="00653FE2">
        <w:t>-</w:t>
      </w:r>
      <w:r w:rsidRPr="00653FE2">
        <w:tab/>
        <w:t>another mobile terminated short message transfer is going on and the delivery node does not support message buffering; or</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8783E73" w:rsidR="00C33898" w:rsidRPr="00653FE2" w:rsidRDefault="00C33898" w:rsidP="00C33898">
      <w:pPr>
        <w:pStyle w:val="B3"/>
      </w:pPr>
      <w:r w:rsidRPr="00653FE2">
        <w:t>-</w:t>
      </w:r>
      <w:r w:rsidRPr="00653FE2">
        <w:tab/>
        <w:t xml:space="preserve">the message was buffered but it is not possible to deliver the message before the expiry of the buffering time defined in 3GPP </w:t>
      </w:r>
      <w:r w:rsidR="00EC33FE" w:rsidRPr="00653FE2">
        <w:t>TS</w:t>
      </w:r>
      <w:r w:rsidR="00EC33FE">
        <w:t> </w:t>
      </w:r>
      <w:r w:rsidR="00EC33FE" w:rsidRPr="00653FE2">
        <w:t>2</w:t>
      </w:r>
      <w:r w:rsidRPr="00653FE2">
        <w:t>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lastRenderedPageBreak/>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9" w:name="_Toc11331229"/>
      <w:bookmarkStart w:id="260" w:name="_Toc36553312"/>
      <w:bookmarkStart w:id="261" w:name="_Toc218668205"/>
      <w:r w:rsidRPr="00653FE2">
        <w:t>7.6.2</w:t>
      </w:r>
      <w:r w:rsidRPr="00653FE2">
        <w:tab/>
        <w:t>Numbering and identification parameters</w:t>
      </w:r>
      <w:bookmarkEnd w:id="259"/>
      <w:bookmarkEnd w:id="260"/>
      <w:bookmarkEnd w:id="261"/>
    </w:p>
    <w:p w14:paraId="51AAA8C0" w14:textId="77777777" w:rsidR="00C33898" w:rsidRPr="00653FE2" w:rsidRDefault="00C33898" w:rsidP="00C33898">
      <w:pPr>
        <w:pStyle w:val="Heading4"/>
        <w:keepNext w:val="0"/>
        <w:keepLines w:val="0"/>
      </w:pPr>
      <w:bookmarkStart w:id="262" w:name="_Toc11331230"/>
      <w:bookmarkStart w:id="263" w:name="_Toc36553313"/>
      <w:bookmarkStart w:id="264" w:name="_Toc218668206"/>
      <w:r w:rsidRPr="00653FE2">
        <w:t>7.6.2.1</w:t>
      </w:r>
      <w:r w:rsidRPr="00653FE2">
        <w:tab/>
        <w:t>IMSI</w:t>
      </w:r>
      <w:bookmarkEnd w:id="262"/>
      <w:bookmarkEnd w:id="263"/>
      <w:bookmarkEnd w:id="264"/>
    </w:p>
    <w:p w14:paraId="1B18A2CC" w14:textId="0A4C545E" w:rsidR="00C33898" w:rsidRPr="00653FE2" w:rsidRDefault="00C33898" w:rsidP="00C33898">
      <w:r w:rsidRPr="00653FE2">
        <w:t xml:space="preserve">This parameter is the International Mobile Subscriber Identity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1B2A25CF" w14:textId="77777777" w:rsidR="00C33898" w:rsidRPr="00653FE2" w:rsidRDefault="00C33898" w:rsidP="00C33898">
      <w:pPr>
        <w:pStyle w:val="Heading4"/>
        <w:keepNext w:val="0"/>
        <w:keepLines w:val="0"/>
      </w:pPr>
      <w:bookmarkStart w:id="265" w:name="_Toc11331231"/>
      <w:bookmarkStart w:id="266" w:name="_Toc36553314"/>
      <w:bookmarkStart w:id="267" w:name="_Toc218668207"/>
      <w:r w:rsidRPr="00653FE2">
        <w:t>7.6.2.2</w:t>
      </w:r>
      <w:r w:rsidRPr="00653FE2">
        <w:tab/>
        <w:t>TMSI</w:t>
      </w:r>
      <w:bookmarkEnd w:id="265"/>
      <w:bookmarkEnd w:id="266"/>
      <w:bookmarkEnd w:id="267"/>
    </w:p>
    <w:p w14:paraId="3AF9246E" w14:textId="0800E8B3" w:rsidR="00C33898" w:rsidRPr="00653FE2" w:rsidRDefault="00C33898" w:rsidP="00C33898">
      <w:r w:rsidRPr="00653FE2">
        <w:t xml:space="preserve">This parameter is the Temporary Mobile Subscriber Identity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02F76C94" w14:textId="77777777" w:rsidR="00C33898" w:rsidRPr="00653FE2" w:rsidRDefault="00C33898" w:rsidP="00C33898">
      <w:pPr>
        <w:pStyle w:val="Heading4"/>
        <w:keepNext w:val="0"/>
        <w:keepLines w:val="0"/>
      </w:pPr>
      <w:bookmarkStart w:id="268" w:name="_Toc11331232"/>
      <w:bookmarkStart w:id="269" w:name="_Toc36553315"/>
      <w:bookmarkStart w:id="270" w:name="_Toc218668208"/>
      <w:r w:rsidRPr="00653FE2">
        <w:t>7.6.2.3</w:t>
      </w:r>
      <w:r w:rsidRPr="00653FE2">
        <w:tab/>
        <w:t>IMEI</w:t>
      </w:r>
      <w:bookmarkEnd w:id="268"/>
      <w:bookmarkEnd w:id="269"/>
      <w:bookmarkEnd w:id="270"/>
    </w:p>
    <w:p w14:paraId="690D0A5B" w14:textId="39DFF8AD" w:rsidR="00C33898" w:rsidRPr="00653FE2" w:rsidRDefault="00C33898" w:rsidP="00C33898">
      <w:r w:rsidRPr="00653FE2">
        <w:t xml:space="preserve">This parameter is the International Mobile Equipment Identity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345345CA" w14:textId="77777777" w:rsidR="00C33898" w:rsidRPr="00653FE2" w:rsidRDefault="00C33898" w:rsidP="00C33898">
      <w:pPr>
        <w:pStyle w:val="Heading4"/>
        <w:keepNext w:val="0"/>
        <w:keepLines w:val="0"/>
      </w:pPr>
      <w:bookmarkStart w:id="271" w:name="_Toc11331233"/>
      <w:bookmarkStart w:id="272" w:name="_Toc36553316"/>
      <w:bookmarkStart w:id="273" w:name="_Toc218668209"/>
      <w:r w:rsidRPr="00653FE2">
        <w:t>7.6.2.3a</w:t>
      </w:r>
      <w:r w:rsidRPr="00653FE2">
        <w:tab/>
        <w:t>IMEISV</w:t>
      </w:r>
      <w:bookmarkEnd w:id="271"/>
      <w:bookmarkEnd w:id="272"/>
      <w:bookmarkEnd w:id="273"/>
    </w:p>
    <w:p w14:paraId="79A9231B" w14:textId="29E1CC8D" w:rsidR="00C33898" w:rsidRPr="00653FE2" w:rsidRDefault="00C33898" w:rsidP="00C33898">
      <w:r w:rsidRPr="00653FE2">
        <w:t xml:space="preserve">This parameter is the International Mobile Equipment Identity and Software Version Number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68B4C302" w14:textId="77777777" w:rsidR="00C33898" w:rsidRPr="00653FE2" w:rsidRDefault="00C33898" w:rsidP="00C33898">
      <w:pPr>
        <w:pStyle w:val="Heading4"/>
        <w:keepNext w:val="0"/>
        <w:keepLines w:val="0"/>
      </w:pPr>
      <w:bookmarkStart w:id="274" w:name="_Toc11331234"/>
      <w:bookmarkStart w:id="275" w:name="_Toc36553317"/>
      <w:bookmarkStart w:id="276" w:name="_Toc218668210"/>
      <w:r w:rsidRPr="00653FE2">
        <w:t>7.6.2.4</w:t>
      </w:r>
      <w:r w:rsidRPr="00653FE2">
        <w:tab/>
        <w:t>Previous location area Id</w:t>
      </w:r>
      <w:bookmarkEnd w:id="274"/>
      <w:bookmarkEnd w:id="275"/>
      <w:bookmarkEnd w:id="276"/>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7" w:name="_Toc11331235"/>
      <w:bookmarkStart w:id="278" w:name="_Toc36553318"/>
      <w:bookmarkStart w:id="279" w:name="_Toc218668211"/>
      <w:r w:rsidRPr="00653FE2">
        <w:t>7.6.2.5</w:t>
      </w:r>
      <w:r w:rsidRPr="00653FE2">
        <w:tab/>
        <w:t>Stored location area Id</w:t>
      </w:r>
      <w:bookmarkEnd w:id="277"/>
      <w:bookmarkEnd w:id="278"/>
      <w:bookmarkEnd w:id="279"/>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80" w:name="_Toc11331236"/>
      <w:bookmarkStart w:id="281" w:name="_Toc36553319"/>
      <w:bookmarkStart w:id="282" w:name="_Toc218668212"/>
      <w:r w:rsidRPr="00653FE2">
        <w:t>7.6.2.6</w:t>
      </w:r>
      <w:r w:rsidRPr="00653FE2">
        <w:tab/>
        <w:t>Current location area Id</w:t>
      </w:r>
      <w:bookmarkEnd w:id="280"/>
      <w:bookmarkEnd w:id="281"/>
      <w:bookmarkEnd w:id="282"/>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3" w:name="_Toc11331237"/>
      <w:bookmarkStart w:id="284" w:name="_Toc36553320"/>
      <w:bookmarkStart w:id="285" w:name="_Toc218668213"/>
      <w:r w:rsidRPr="00653FE2">
        <w:t>7.6.2.7</w:t>
      </w:r>
      <w:r w:rsidRPr="00653FE2">
        <w:tab/>
        <w:t>Target location area Id</w:t>
      </w:r>
      <w:bookmarkEnd w:id="283"/>
      <w:bookmarkEnd w:id="284"/>
      <w:bookmarkEnd w:id="285"/>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6" w:name="_Toc11331238"/>
      <w:bookmarkStart w:id="287" w:name="_Toc36553321"/>
      <w:bookmarkStart w:id="288" w:name="_Toc218668214"/>
      <w:r w:rsidRPr="00653FE2">
        <w:t>7.6.2.8</w:t>
      </w:r>
      <w:r w:rsidRPr="00653FE2">
        <w:tab/>
        <w:t>Target cell Id</w:t>
      </w:r>
      <w:bookmarkEnd w:id="286"/>
      <w:bookmarkEnd w:id="287"/>
      <w:bookmarkEnd w:id="288"/>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9" w:name="_Toc11331239"/>
      <w:bookmarkStart w:id="290" w:name="_Toc36553322"/>
      <w:bookmarkStart w:id="291" w:name="_Toc218668215"/>
      <w:r w:rsidRPr="00653FE2">
        <w:t>7.6.2.8A</w:t>
      </w:r>
      <w:r w:rsidRPr="00653FE2">
        <w:tab/>
        <w:t>Target RNC Id</w:t>
      </w:r>
      <w:bookmarkEnd w:id="289"/>
      <w:bookmarkEnd w:id="290"/>
      <w:bookmarkEnd w:id="291"/>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2" w:name="_Toc11331240"/>
      <w:bookmarkStart w:id="293" w:name="_Toc36553323"/>
      <w:bookmarkStart w:id="294" w:name="_Toc218668216"/>
      <w:r w:rsidRPr="00653FE2">
        <w:t>7.6.2.9</w:t>
      </w:r>
      <w:r w:rsidRPr="00653FE2">
        <w:tab/>
        <w:t>Void</w:t>
      </w:r>
      <w:bookmarkEnd w:id="292"/>
      <w:bookmarkEnd w:id="293"/>
      <w:bookmarkEnd w:id="294"/>
    </w:p>
    <w:p w14:paraId="6C349E80" w14:textId="77777777" w:rsidR="00C33898" w:rsidRPr="00653FE2" w:rsidRDefault="00C33898" w:rsidP="00C33898">
      <w:pPr>
        <w:pStyle w:val="Heading4"/>
        <w:keepNext w:val="0"/>
        <w:keepLines w:val="0"/>
      </w:pPr>
      <w:bookmarkStart w:id="295" w:name="_Toc11331241"/>
      <w:bookmarkStart w:id="296" w:name="_Toc36553324"/>
      <w:bookmarkStart w:id="297" w:name="_Toc218668217"/>
      <w:r w:rsidRPr="00653FE2">
        <w:lastRenderedPageBreak/>
        <w:t>7.6.2.10</w:t>
      </w:r>
      <w:r w:rsidRPr="00653FE2">
        <w:tab/>
        <w:t>Originating entity number</w:t>
      </w:r>
      <w:bookmarkEnd w:id="295"/>
      <w:bookmarkEnd w:id="296"/>
      <w:bookmarkEnd w:id="297"/>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8" w:name="_Toc11331242"/>
      <w:bookmarkStart w:id="299" w:name="_Toc36553325"/>
      <w:bookmarkStart w:id="300" w:name="_Toc218668218"/>
      <w:r w:rsidRPr="00653FE2">
        <w:t>7.6.2.11</w:t>
      </w:r>
      <w:r w:rsidRPr="00653FE2">
        <w:tab/>
        <w:t>MSC number</w:t>
      </w:r>
      <w:bookmarkEnd w:id="298"/>
      <w:bookmarkEnd w:id="299"/>
      <w:bookmarkEnd w:id="300"/>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1" w:name="_Toc11331243"/>
      <w:bookmarkStart w:id="302" w:name="_Toc36553326"/>
      <w:bookmarkStart w:id="303" w:name="_Toc218668219"/>
      <w:r w:rsidRPr="00653FE2">
        <w:t>7.6.2.12</w:t>
      </w:r>
      <w:r w:rsidRPr="00653FE2">
        <w:tab/>
        <w:t>Target MSC number</w:t>
      </w:r>
      <w:bookmarkEnd w:id="301"/>
      <w:bookmarkEnd w:id="302"/>
      <w:bookmarkEnd w:id="303"/>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4" w:name="_Toc11331244"/>
      <w:bookmarkStart w:id="305" w:name="_Toc36553327"/>
      <w:bookmarkStart w:id="306" w:name="_Toc218668220"/>
      <w:r w:rsidRPr="00653FE2">
        <w:t>7.6.2.13</w:t>
      </w:r>
      <w:r w:rsidRPr="00653FE2">
        <w:tab/>
        <w:t>HLR number</w:t>
      </w:r>
      <w:bookmarkEnd w:id="304"/>
      <w:bookmarkEnd w:id="305"/>
      <w:bookmarkEnd w:id="306"/>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7" w:name="_Toc11331245"/>
      <w:bookmarkStart w:id="308" w:name="_Toc36553328"/>
      <w:bookmarkStart w:id="309" w:name="_Toc218668221"/>
      <w:r w:rsidRPr="00653FE2">
        <w:t>7.6.2.14</w:t>
      </w:r>
      <w:r w:rsidRPr="00653FE2">
        <w:tab/>
        <w:t>VLR number</w:t>
      </w:r>
      <w:bookmarkEnd w:id="307"/>
      <w:bookmarkEnd w:id="308"/>
      <w:bookmarkEnd w:id="309"/>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10" w:name="_Toc11331246"/>
      <w:bookmarkStart w:id="311" w:name="_Toc36553329"/>
      <w:bookmarkStart w:id="312" w:name="_Toc218668222"/>
      <w:r w:rsidRPr="00653FE2">
        <w:t>7.6.2.15</w:t>
      </w:r>
      <w:r w:rsidRPr="00653FE2">
        <w:tab/>
        <w:t>HLR Id</w:t>
      </w:r>
      <w:bookmarkEnd w:id="310"/>
      <w:bookmarkEnd w:id="311"/>
      <w:bookmarkEnd w:id="312"/>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3" w:name="_Toc11331247"/>
      <w:bookmarkStart w:id="314" w:name="_Toc36553330"/>
      <w:bookmarkStart w:id="315" w:name="_Toc218668223"/>
      <w:r w:rsidRPr="00653FE2">
        <w:t>7.6.2.16</w:t>
      </w:r>
      <w:r w:rsidRPr="00653FE2">
        <w:tab/>
        <w:t>LMSI</w:t>
      </w:r>
      <w:bookmarkEnd w:id="313"/>
      <w:bookmarkEnd w:id="314"/>
      <w:bookmarkEnd w:id="315"/>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6" w:name="_Toc11331248"/>
      <w:bookmarkStart w:id="317" w:name="_Toc36553331"/>
      <w:bookmarkStart w:id="318" w:name="_Toc218668224"/>
      <w:r w:rsidRPr="00653FE2">
        <w:t>7.6.2.17</w:t>
      </w:r>
      <w:r w:rsidRPr="00653FE2">
        <w:tab/>
        <w:t>MS ISDN</w:t>
      </w:r>
      <w:bookmarkEnd w:id="316"/>
      <w:bookmarkEnd w:id="317"/>
      <w:bookmarkEnd w:id="318"/>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9" w:name="_Toc11331249"/>
      <w:bookmarkStart w:id="320" w:name="_Toc36553332"/>
      <w:bookmarkStart w:id="321" w:name="_Toc218668225"/>
      <w:r w:rsidRPr="00653FE2">
        <w:t>7.6.2.17A</w:t>
      </w:r>
      <w:r w:rsidRPr="00653FE2">
        <w:tab/>
        <w:t>Additional MSISDN</w:t>
      </w:r>
      <w:bookmarkEnd w:id="319"/>
      <w:bookmarkEnd w:id="320"/>
      <w:bookmarkEnd w:id="321"/>
    </w:p>
    <w:p w14:paraId="706C2ACF" w14:textId="01768961" w:rsidR="00C33898" w:rsidRPr="00653FE2" w:rsidRDefault="00C33898" w:rsidP="00C33898">
      <w:r w:rsidRPr="00653FE2">
        <w:t xml:space="preserve">This parameter refers to an ISDN number assigned on top of the existing MSISDN, to a user with a connection to the PS domain (see 3GPP </w:t>
      </w:r>
      <w:r w:rsidR="00EC33FE" w:rsidRPr="00653FE2">
        <w:t>TS</w:t>
      </w:r>
      <w:r w:rsidR="00EC33FE">
        <w:t> </w:t>
      </w:r>
      <w:r w:rsidR="00EC33FE" w:rsidRPr="00653FE2">
        <w:t>2</w:t>
      </w:r>
      <w:r w:rsidRPr="00653FE2">
        <w:t>3.003</w:t>
      </w:r>
      <w:r w:rsidR="00EC33FE">
        <w:t> </w:t>
      </w:r>
      <w:r w:rsidR="00EC33FE" w:rsidRPr="00653FE2">
        <w:t>[</w:t>
      </w:r>
      <w:r w:rsidRPr="00653FE2">
        <w:t>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2" w:name="_Toc11331250"/>
      <w:bookmarkStart w:id="323" w:name="_Toc36553333"/>
      <w:bookmarkStart w:id="324" w:name="_Toc218668226"/>
      <w:r w:rsidRPr="00653FE2">
        <w:t>7.6.2.18</w:t>
      </w:r>
      <w:r w:rsidRPr="00653FE2">
        <w:tab/>
        <w:t>OMC Id</w:t>
      </w:r>
      <w:bookmarkEnd w:id="322"/>
      <w:bookmarkEnd w:id="323"/>
      <w:bookmarkEnd w:id="324"/>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5" w:name="_Toc11331251"/>
      <w:bookmarkStart w:id="326" w:name="_Toc36553334"/>
      <w:bookmarkStart w:id="327" w:name="_Toc218668227"/>
      <w:r w:rsidRPr="00653FE2">
        <w:t>7.6.2.19</w:t>
      </w:r>
      <w:r w:rsidRPr="00653FE2">
        <w:tab/>
        <w:t>Roaming number</w:t>
      </w:r>
      <w:bookmarkEnd w:id="325"/>
      <w:bookmarkEnd w:id="326"/>
      <w:bookmarkEnd w:id="327"/>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8" w:name="_Toc11331252"/>
      <w:bookmarkStart w:id="329" w:name="_Toc36553335"/>
      <w:bookmarkStart w:id="330" w:name="_Toc218668228"/>
      <w:r w:rsidRPr="00653FE2">
        <w:t>7.6.2.19A</w:t>
      </w:r>
      <w:r w:rsidRPr="00653FE2">
        <w:tab/>
        <w:t>Relocation Number List</w:t>
      </w:r>
      <w:bookmarkEnd w:id="328"/>
      <w:bookmarkEnd w:id="329"/>
      <w:bookmarkEnd w:id="330"/>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1" w:name="_Toc11331253"/>
      <w:bookmarkStart w:id="332" w:name="_Toc36553336"/>
      <w:bookmarkStart w:id="333" w:name="_Toc218668229"/>
      <w:r w:rsidRPr="00653FE2">
        <w:t>7.6.2.20</w:t>
      </w:r>
      <w:r w:rsidRPr="00653FE2">
        <w:tab/>
        <w:t>Void</w:t>
      </w:r>
      <w:bookmarkEnd w:id="331"/>
      <w:bookmarkEnd w:id="332"/>
      <w:bookmarkEnd w:id="333"/>
    </w:p>
    <w:p w14:paraId="6B06C391" w14:textId="77777777" w:rsidR="00C33898" w:rsidRPr="00653FE2" w:rsidRDefault="00C33898" w:rsidP="00C33898">
      <w:pPr>
        <w:pStyle w:val="Heading4"/>
        <w:keepNext w:val="0"/>
        <w:keepLines w:val="0"/>
      </w:pPr>
      <w:bookmarkStart w:id="334" w:name="_Toc11331254"/>
      <w:bookmarkStart w:id="335" w:name="_Toc36553337"/>
      <w:bookmarkStart w:id="336" w:name="_Toc218668230"/>
      <w:r w:rsidRPr="00653FE2">
        <w:t>7.6.2.21</w:t>
      </w:r>
      <w:r w:rsidRPr="00653FE2">
        <w:tab/>
        <w:t>Handover number</w:t>
      </w:r>
      <w:bookmarkEnd w:id="334"/>
      <w:bookmarkEnd w:id="335"/>
      <w:bookmarkEnd w:id="336"/>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7" w:name="_Toc11331255"/>
      <w:bookmarkStart w:id="338" w:name="_Toc36553338"/>
      <w:bookmarkStart w:id="339" w:name="_Toc218668231"/>
      <w:r w:rsidRPr="00653FE2">
        <w:lastRenderedPageBreak/>
        <w:t>7.6.2.22</w:t>
      </w:r>
      <w:r w:rsidRPr="00653FE2">
        <w:tab/>
        <w:t>Forwarded-to number</w:t>
      </w:r>
      <w:bookmarkEnd w:id="337"/>
      <w:bookmarkEnd w:id="338"/>
      <w:bookmarkEnd w:id="339"/>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40" w:name="_Toc11331256"/>
      <w:bookmarkStart w:id="341" w:name="_Toc36553339"/>
      <w:bookmarkStart w:id="342" w:name="_Toc218668232"/>
      <w:r w:rsidRPr="00653FE2">
        <w:t>7.6.2.22A</w:t>
      </w:r>
      <w:r w:rsidRPr="00653FE2">
        <w:tab/>
        <w:t>Long forwarded-to number</w:t>
      </w:r>
      <w:bookmarkEnd w:id="340"/>
      <w:bookmarkEnd w:id="341"/>
      <w:bookmarkEnd w:id="342"/>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3" w:name="_Toc11331257"/>
      <w:bookmarkStart w:id="344" w:name="_Toc36553340"/>
      <w:bookmarkStart w:id="345" w:name="_Toc218668233"/>
      <w:r w:rsidRPr="00653FE2">
        <w:t>7.6.2.22B</w:t>
      </w:r>
      <w:r w:rsidRPr="00653FE2">
        <w:tab/>
        <w:t>Long FTN Supported</w:t>
      </w:r>
      <w:bookmarkEnd w:id="343"/>
      <w:bookmarkEnd w:id="344"/>
      <w:bookmarkEnd w:id="345"/>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6" w:name="_Toc11331258"/>
      <w:bookmarkStart w:id="347" w:name="_Toc36553341"/>
      <w:bookmarkStart w:id="348" w:name="_Toc218668234"/>
      <w:r w:rsidRPr="00653FE2">
        <w:t>7.6.2.23</w:t>
      </w:r>
      <w:r w:rsidRPr="00653FE2">
        <w:tab/>
        <w:t>Forwarded-to subaddress</w:t>
      </w:r>
      <w:bookmarkEnd w:id="346"/>
      <w:bookmarkEnd w:id="347"/>
      <w:bookmarkEnd w:id="348"/>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9" w:name="_Toc11331259"/>
      <w:bookmarkStart w:id="350" w:name="_Toc36553342"/>
      <w:bookmarkStart w:id="351" w:name="_Toc218668235"/>
      <w:r w:rsidRPr="00653FE2">
        <w:t>7.6.2.24</w:t>
      </w:r>
      <w:r w:rsidRPr="00653FE2">
        <w:tab/>
        <w:t>Called number</w:t>
      </w:r>
      <w:bookmarkEnd w:id="349"/>
      <w:bookmarkEnd w:id="350"/>
      <w:bookmarkEnd w:id="351"/>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2" w:name="_Toc11331260"/>
      <w:bookmarkStart w:id="353" w:name="_Toc36553343"/>
      <w:bookmarkStart w:id="354" w:name="_Toc218668236"/>
      <w:r w:rsidRPr="00653FE2">
        <w:t>7.6.2.25</w:t>
      </w:r>
      <w:r w:rsidRPr="00653FE2">
        <w:tab/>
        <w:t>Calling number</w:t>
      </w:r>
      <w:bookmarkEnd w:id="352"/>
      <w:bookmarkEnd w:id="353"/>
      <w:bookmarkEnd w:id="354"/>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5" w:name="_Toc11331261"/>
      <w:bookmarkStart w:id="356" w:name="_Toc36553344"/>
      <w:bookmarkStart w:id="357" w:name="_Toc218668237"/>
      <w:r w:rsidRPr="00653FE2">
        <w:t>7.6.2.26</w:t>
      </w:r>
      <w:r w:rsidRPr="00653FE2">
        <w:tab/>
        <w:t>Originally dialled number</w:t>
      </w:r>
      <w:bookmarkEnd w:id="355"/>
      <w:bookmarkEnd w:id="356"/>
      <w:bookmarkEnd w:id="357"/>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8" w:name="_Toc11331262"/>
      <w:bookmarkStart w:id="359" w:name="_Toc36553345"/>
      <w:bookmarkStart w:id="360" w:name="_Toc218668238"/>
      <w:r w:rsidRPr="00653FE2">
        <w:t>7.6.2.27</w:t>
      </w:r>
      <w:r w:rsidRPr="00653FE2">
        <w:tab/>
        <w:t>Service centre address</w:t>
      </w:r>
      <w:bookmarkEnd w:id="358"/>
      <w:bookmarkEnd w:id="359"/>
      <w:bookmarkEnd w:id="360"/>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1" w:name="_Toc11331263"/>
      <w:bookmarkStart w:id="362" w:name="_Toc36553346"/>
      <w:bookmarkStart w:id="363" w:name="BM_____3__"/>
      <w:bookmarkStart w:id="364" w:name="_Toc218668239"/>
      <w:r w:rsidRPr="00653FE2">
        <w:t>7.6.2.28</w:t>
      </w:r>
      <w:r w:rsidRPr="00653FE2">
        <w:tab/>
        <w:t>Zone Code</w:t>
      </w:r>
      <w:bookmarkEnd w:id="361"/>
      <w:bookmarkEnd w:id="362"/>
      <w:bookmarkEnd w:id="364"/>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5" w:name="_Toc11331264"/>
      <w:bookmarkStart w:id="366" w:name="_Toc36553347"/>
      <w:bookmarkStart w:id="367" w:name="_Toc218668240"/>
      <w:r w:rsidRPr="00653FE2">
        <w:t>7.6.2.29</w:t>
      </w:r>
      <w:r w:rsidRPr="00653FE2">
        <w:tab/>
        <w:t>MSIsdn-Alert</w:t>
      </w:r>
      <w:bookmarkEnd w:id="365"/>
      <w:bookmarkEnd w:id="366"/>
      <w:bookmarkEnd w:id="367"/>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8" w:name="_Toc11331265"/>
      <w:bookmarkStart w:id="369" w:name="_Toc36553348"/>
      <w:bookmarkStart w:id="370" w:name="_Toc218668241"/>
      <w:r w:rsidRPr="00653FE2">
        <w:t>7.6.2.30</w:t>
      </w:r>
      <w:r w:rsidRPr="00653FE2">
        <w:tab/>
        <w:t>Location Information</w:t>
      </w:r>
      <w:bookmarkEnd w:id="368"/>
      <w:bookmarkEnd w:id="369"/>
      <w:bookmarkEnd w:id="370"/>
    </w:p>
    <w:p w14:paraId="08185897" w14:textId="6E66BBA2" w:rsidR="00C33898" w:rsidRPr="00653FE2" w:rsidRDefault="00C33898" w:rsidP="00C33898">
      <w:r w:rsidRPr="00653FE2">
        <w:t xml:space="preserve">The VLR indicates in this parameter the location of the served subscriber as defined in 3GPP </w:t>
      </w:r>
      <w:r w:rsidR="00EC33FE" w:rsidRPr="00653FE2">
        <w:t>TS</w:t>
      </w:r>
      <w:r w:rsidR="00EC33FE">
        <w:t> </w:t>
      </w:r>
      <w:r w:rsidR="00EC33FE" w:rsidRPr="00653FE2">
        <w:t>2</w:t>
      </w:r>
      <w:r w:rsidRPr="00653FE2">
        <w:t>3.018</w:t>
      </w:r>
      <w:r w:rsidR="00EC33FE">
        <w:t> </w:t>
      </w:r>
      <w:r w:rsidR="00EC33FE" w:rsidRPr="00653FE2">
        <w:t>[</w:t>
      </w:r>
      <w:r w:rsidRPr="00653FE2">
        <w:t>97].</w:t>
      </w:r>
    </w:p>
    <w:p w14:paraId="290B5A4F" w14:textId="77777777" w:rsidR="00C33898" w:rsidRPr="00653FE2" w:rsidRDefault="00C33898" w:rsidP="00C33898">
      <w:pPr>
        <w:pStyle w:val="Heading4"/>
        <w:keepNext w:val="0"/>
        <w:keepLines w:val="0"/>
      </w:pPr>
      <w:bookmarkStart w:id="371" w:name="_Toc11331266"/>
      <w:bookmarkStart w:id="372" w:name="_Toc36553349"/>
      <w:bookmarkStart w:id="373" w:name="_Toc218668242"/>
      <w:r w:rsidRPr="00653FE2">
        <w:t>7.6.2.30a</w:t>
      </w:r>
      <w:r w:rsidRPr="00653FE2">
        <w:tab/>
        <w:t>Location Information for GPRS</w:t>
      </w:r>
      <w:bookmarkEnd w:id="371"/>
      <w:bookmarkEnd w:id="372"/>
      <w:bookmarkEnd w:id="373"/>
    </w:p>
    <w:p w14:paraId="3394426F" w14:textId="70BD72A4" w:rsidR="00C33898" w:rsidRPr="00653FE2" w:rsidRDefault="00C33898" w:rsidP="00C33898">
      <w:r w:rsidRPr="00653FE2">
        <w:t xml:space="preserve">The SGSN indicates in this parameter the location of the served subscriber as defined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59C56138" w14:textId="77777777" w:rsidR="00C33898" w:rsidRPr="00653FE2" w:rsidRDefault="00C33898" w:rsidP="00C33898">
      <w:pPr>
        <w:pStyle w:val="Heading4"/>
        <w:keepNext w:val="0"/>
        <w:keepLines w:val="0"/>
      </w:pPr>
      <w:bookmarkStart w:id="374" w:name="_Toc11331267"/>
      <w:bookmarkStart w:id="375" w:name="_Toc36553350"/>
      <w:bookmarkStart w:id="376" w:name="_Toc218668243"/>
      <w:r w:rsidRPr="00653FE2">
        <w:t>7.6.2.30b</w:t>
      </w:r>
      <w:r w:rsidRPr="00653FE2">
        <w:tab/>
        <w:t>Location Information for EPS</w:t>
      </w:r>
      <w:bookmarkEnd w:id="374"/>
      <w:bookmarkEnd w:id="375"/>
      <w:bookmarkEnd w:id="376"/>
    </w:p>
    <w:p w14:paraId="042F8F15" w14:textId="1167BA3F" w:rsidR="00C33898" w:rsidRPr="00653FE2" w:rsidRDefault="00C33898" w:rsidP="00C33898">
      <w:r w:rsidRPr="00653FE2">
        <w:t>The MME (via an IWF) indicates in this parameter the location of the served subscriber.</w:t>
      </w:r>
    </w:p>
    <w:p w14:paraId="2F90B973" w14:textId="77777777" w:rsidR="00C33898" w:rsidRPr="00653FE2" w:rsidRDefault="00C33898" w:rsidP="00C33898">
      <w:pPr>
        <w:pStyle w:val="Heading4"/>
        <w:keepNext w:val="0"/>
        <w:keepLines w:val="0"/>
      </w:pPr>
      <w:bookmarkStart w:id="377" w:name="_Toc11331268"/>
      <w:bookmarkStart w:id="378" w:name="_Toc36553351"/>
      <w:bookmarkStart w:id="379" w:name="_Toc218668244"/>
      <w:r w:rsidRPr="00653FE2">
        <w:t>7.6.2.31</w:t>
      </w:r>
      <w:r w:rsidRPr="00653FE2">
        <w:tab/>
        <w:t>GMSC Address</w:t>
      </w:r>
      <w:bookmarkEnd w:id="377"/>
      <w:bookmarkEnd w:id="378"/>
      <w:bookmarkEnd w:id="379"/>
    </w:p>
    <w:p w14:paraId="5E2739AE" w14:textId="77777777" w:rsidR="00C33898" w:rsidRPr="00653FE2" w:rsidRDefault="00C33898" w:rsidP="00C33898">
      <w:r w:rsidRPr="00653FE2">
        <w:lastRenderedPageBreak/>
        <w:t>This parameter refers to the E.164 address of a GMSC.</w:t>
      </w:r>
    </w:p>
    <w:p w14:paraId="21DCBE4D" w14:textId="77777777" w:rsidR="00C33898" w:rsidRPr="00653FE2" w:rsidRDefault="00C33898" w:rsidP="00C33898">
      <w:pPr>
        <w:pStyle w:val="Heading4"/>
        <w:keepNext w:val="0"/>
        <w:keepLines w:val="0"/>
      </w:pPr>
      <w:bookmarkStart w:id="380" w:name="_Toc11331269"/>
      <w:bookmarkStart w:id="381" w:name="_Toc36553352"/>
      <w:bookmarkStart w:id="382" w:name="_Toc218668245"/>
      <w:r w:rsidRPr="00653FE2">
        <w:t>7.6.2.32</w:t>
      </w:r>
      <w:r w:rsidRPr="00653FE2">
        <w:tab/>
        <w:t>VMSC Address</w:t>
      </w:r>
      <w:bookmarkEnd w:id="380"/>
      <w:bookmarkEnd w:id="381"/>
      <w:bookmarkEnd w:id="382"/>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3" w:name="_Toc11331270"/>
      <w:bookmarkStart w:id="384" w:name="_Toc36553353"/>
      <w:bookmarkStart w:id="385" w:name="_Toc218668246"/>
      <w:r w:rsidRPr="00653FE2">
        <w:t>7.6.2.33</w:t>
      </w:r>
      <w:r w:rsidRPr="00653FE2">
        <w:tab/>
        <w:t>Group Id</w:t>
      </w:r>
      <w:bookmarkEnd w:id="383"/>
      <w:bookmarkEnd w:id="384"/>
      <w:bookmarkEnd w:id="385"/>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6" w:name="_Toc11331271"/>
      <w:bookmarkStart w:id="387" w:name="_Toc36553354"/>
      <w:bookmarkStart w:id="388" w:name="_Toc218668247"/>
      <w:bookmarkEnd w:id="363"/>
      <w:r w:rsidRPr="00653FE2">
        <w:t>7.6.2.34</w:t>
      </w:r>
      <w:r w:rsidRPr="00653FE2">
        <w:tab/>
        <w:t>North American Equal Access preferred Carrier Id</w:t>
      </w:r>
      <w:bookmarkEnd w:id="386"/>
      <w:bookmarkEnd w:id="387"/>
      <w:bookmarkEnd w:id="388"/>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9" w:name="_Toc11331272"/>
      <w:bookmarkStart w:id="390" w:name="_Toc36553355"/>
      <w:bookmarkStart w:id="391" w:name="_Toc218668248"/>
      <w:r w:rsidRPr="00653FE2">
        <w:t>7.6.2.35</w:t>
      </w:r>
      <w:r w:rsidRPr="00653FE2">
        <w:tab/>
        <w:t>Void</w:t>
      </w:r>
      <w:bookmarkEnd w:id="389"/>
      <w:bookmarkEnd w:id="390"/>
      <w:bookmarkEnd w:id="391"/>
    </w:p>
    <w:p w14:paraId="6B4A2C7B" w14:textId="77777777" w:rsidR="00C33898" w:rsidRPr="00653FE2" w:rsidRDefault="00C33898" w:rsidP="00C33898">
      <w:pPr>
        <w:pStyle w:val="Heading4"/>
        <w:keepNext w:val="0"/>
        <w:keepLines w:val="0"/>
      </w:pPr>
      <w:bookmarkStart w:id="392" w:name="_Toc11331273"/>
      <w:bookmarkStart w:id="393" w:name="_Toc36553356"/>
      <w:bookmarkStart w:id="394" w:name="_Toc218668249"/>
      <w:r w:rsidRPr="00653FE2">
        <w:t>7.6.2.36</w:t>
      </w:r>
      <w:r w:rsidRPr="00653FE2">
        <w:tab/>
        <w:t>Void</w:t>
      </w:r>
      <w:bookmarkEnd w:id="392"/>
      <w:bookmarkEnd w:id="393"/>
      <w:bookmarkEnd w:id="394"/>
    </w:p>
    <w:p w14:paraId="179966FE" w14:textId="77777777" w:rsidR="00C33898" w:rsidRPr="00653FE2" w:rsidRDefault="00C33898" w:rsidP="00C33898">
      <w:pPr>
        <w:pStyle w:val="Heading4"/>
        <w:keepNext w:val="0"/>
        <w:keepLines w:val="0"/>
      </w:pPr>
      <w:bookmarkStart w:id="395" w:name="_Toc11331274"/>
      <w:bookmarkStart w:id="396" w:name="_Toc36553357"/>
      <w:bookmarkStart w:id="397" w:name="_Toc218668250"/>
      <w:r w:rsidRPr="00653FE2">
        <w:t>7.6.2.37</w:t>
      </w:r>
      <w:r w:rsidRPr="00653FE2">
        <w:tab/>
        <w:t>Serving cell Id</w:t>
      </w:r>
      <w:bookmarkEnd w:id="395"/>
      <w:bookmarkEnd w:id="396"/>
      <w:bookmarkEnd w:id="397"/>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8" w:name="_Toc11331275"/>
      <w:bookmarkStart w:id="399" w:name="_Toc36553358"/>
      <w:bookmarkStart w:id="400" w:name="_Toc218668251"/>
      <w:r w:rsidRPr="00653FE2">
        <w:t>7.6.2.38</w:t>
      </w:r>
      <w:r w:rsidRPr="00653FE2">
        <w:tab/>
        <w:t>SGSN number</w:t>
      </w:r>
      <w:bookmarkEnd w:id="398"/>
      <w:bookmarkEnd w:id="399"/>
      <w:bookmarkEnd w:id="400"/>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1" w:name="_Toc11331276"/>
      <w:bookmarkStart w:id="402" w:name="_Toc36553359"/>
      <w:bookmarkStart w:id="403" w:name="_Toc218668252"/>
      <w:r w:rsidRPr="00653FE2">
        <w:t>7.6.2.39</w:t>
      </w:r>
      <w:r w:rsidRPr="00653FE2">
        <w:tab/>
        <w:t>SGSN address</w:t>
      </w:r>
      <w:bookmarkEnd w:id="401"/>
      <w:bookmarkEnd w:id="402"/>
      <w:bookmarkEnd w:id="403"/>
    </w:p>
    <w:p w14:paraId="5894B12C" w14:textId="46B9B739" w:rsidR="00C33898" w:rsidRPr="00653FE2" w:rsidRDefault="00C33898" w:rsidP="00C33898">
      <w:r w:rsidRPr="00653FE2">
        <w:t xml:space="preserve">This parameter refers to the IP-address of a SGSN. This parameter is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5B5DC3B1" w14:textId="77777777" w:rsidR="00C33898" w:rsidRPr="00653FE2" w:rsidRDefault="00C33898" w:rsidP="00C33898">
      <w:pPr>
        <w:pStyle w:val="Heading4"/>
        <w:keepNext w:val="0"/>
        <w:keepLines w:val="0"/>
      </w:pPr>
      <w:bookmarkStart w:id="404" w:name="_Toc11331277"/>
      <w:bookmarkStart w:id="405" w:name="_Toc36553360"/>
      <w:bookmarkStart w:id="406" w:name="_Toc218668253"/>
      <w:r w:rsidRPr="00653FE2">
        <w:t>7.6.2.40</w:t>
      </w:r>
      <w:r w:rsidRPr="00653FE2">
        <w:tab/>
        <w:t>GGSN address</w:t>
      </w:r>
      <w:bookmarkEnd w:id="404"/>
      <w:bookmarkEnd w:id="405"/>
      <w:bookmarkEnd w:id="406"/>
    </w:p>
    <w:p w14:paraId="37294DEB" w14:textId="52BE24D5" w:rsidR="00C33898" w:rsidRPr="00653FE2" w:rsidRDefault="00C33898" w:rsidP="00C33898">
      <w:r w:rsidRPr="00653FE2">
        <w:t xml:space="preserve">This parameter refers to the IP-address of a GGSN. This parameter is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469F0A6F" w14:textId="77777777" w:rsidR="00C33898" w:rsidRPr="00653FE2" w:rsidRDefault="00C33898" w:rsidP="00C33898">
      <w:pPr>
        <w:pStyle w:val="Heading4"/>
        <w:keepNext w:val="0"/>
        <w:keepLines w:val="0"/>
      </w:pPr>
      <w:bookmarkStart w:id="407" w:name="_Toc11331278"/>
      <w:bookmarkStart w:id="408" w:name="_Toc36553361"/>
      <w:bookmarkStart w:id="409" w:name="_Toc218668254"/>
      <w:r w:rsidRPr="00653FE2">
        <w:t>7.6.2.41</w:t>
      </w:r>
      <w:r w:rsidRPr="00653FE2">
        <w:tab/>
        <w:t>GGSN number</w:t>
      </w:r>
      <w:bookmarkEnd w:id="407"/>
      <w:bookmarkEnd w:id="408"/>
      <w:bookmarkEnd w:id="409"/>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10" w:name="_Toc11331279"/>
      <w:bookmarkStart w:id="411" w:name="_Toc36553362"/>
      <w:bookmarkStart w:id="412" w:name="_Toc218668255"/>
      <w:r w:rsidRPr="00653FE2">
        <w:t>7.6.2.42</w:t>
      </w:r>
      <w:r w:rsidRPr="00653FE2">
        <w:tab/>
        <w:t>APN</w:t>
      </w:r>
      <w:bookmarkEnd w:id="410"/>
      <w:bookmarkEnd w:id="411"/>
      <w:bookmarkEnd w:id="412"/>
    </w:p>
    <w:p w14:paraId="73A98F43" w14:textId="5694E771" w:rsidR="00C33898" w:rsidRPr="00653FE2" w:rsidRDefault="00C33898" w:rsidP="00C33898">
      <w:r w:rsidRPr="00653FE2">
        <w:t xml:space="preserve">This parameter refers to the DNS name of a GGSN. This parameter is defined in 3GPP </w:t>
      </w:r>
      <w:r w:rsidR="00EC33FE" w:rsidRPr="00653FE2">
        <w:t>TS</w:t>
      </w:r>
      <w:r w:rsidR="00EC33FE">
        <w:t> </w:t>
      </w:r>
      <w:r w:rsidR="00EC33FE" w:rsidRPr="00653FE2">
        <w:t>2</w:t>
      </w:r>
      <w:r w:rsidRPr="00653FE2">
        <w:t>3.060</w:t>
      </w:r>
      <w:r w:rsidR="00EC33FE">
        <w:t> </w:t>
      </w:r>
      <w:r w:rsidR="00EC33FE" w:rsidRPr="00653FE2">
        <w:t>[</w:t>
      </w:r>
      <w:r w:rsidRPr="00653FE2">
        <w:t>104].</w:t>
      </w:r>
    </w:p>
    <w:p w14:paraId="4AE9E4E4" w14:textId="77777777" w:rsidR="00C33898" w:rsidRPr="00653FE2" w:rsidRDefault="00C33898" w:rsidP="00C33898">
      <w:pPr>
        <w:pStyle w:val="Heading4"/>
      </w:pPr>
      <w:bookmarkStart w:id="413" w:name="_Toc11331280"/>
      <w:bookmarkStart w:id="414" w:name="_Toc36553363"/>
      <w:bookmarkStart w:id="415" w:name="_Toc218668256"/>
      <w:r w:rsidRPr="00653FE2">
        <w:lastRenderedPageBreak/>
        <w:t>7.6.2.43</w:t>
      </w:r>
      <w:r w:rsidRPr="00653FE2">
        <w:tab/>
        <w:t>Network Node number</w:t>
      </w:r>
      <w:bookmarkEnd w:id="413"/>
      <w:bookmarkEnd w:id="414"/>
      <w:bookmarkEnd w:id="415"/>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5360AE32" w:rsidR="00C33898" w:rsidRPr="00653FE2" w:rsidRDefault="00C33898" w:rsidP="00C33898">
      <w:pPr>
        <w:pStyle w:val="Heading4"/>
      </w:pPr>
      <w:bookmarkStart w:id="416" w:name="_Toc11331281"/>
      <w:bookmarkStart w:id="417" w:name="_Toc36553364"/>
      <w:bookmarkStart w:id="418" w:name="_Toc218668257"/>
      <w:r w:rsidRPr="00653FE2">
        <w:t>7.6.2.43A</w:t>
      </w:r>
      <w:r w:rsidRPr="00653FE2">
        <w:tab/>
        <w:t>Network Node Diameter Address</w:t>
      </w:r>
      <w:bookmarkEnd w:id="416"/>
      <w:bookmarkEnd w:id="417"/>
      <w:bookmarkEnd w:id="418"/>
    </w:p>
    <w:p w14:paraId="37DE8863" w14:textId="3F078D8E" w:rsidR="00C33898" w:rsidRPr="00653FE2" w:rsidRDefault="00C33898" w:rsidP="00C33898">
      <w:pPr>
        <w:keepNext/>
        <w:keepLines/>
      </w:pPr>
      <w:r w:rsidRPr="00653FE2">
        <w:t>This parameter refers to the Diameter Name and Realm of the same MT-SMS target node or SMS Router of which the ISDN number is within the Network Node number parameter.</w:t>
      </w:r>
    </w:p>
    <w:p w14:paraId="6F23122F" w14:textId="77777777" w:rsidR="00C33898" w:rsidRPr="00653FE2" w:rsidRDefault="00C33898" w:rsidP="00C33898">
      <w:pPr>
        <w:pStyle w:val="Heading4"/>
        <w:keepNext w:val="0"/>
        <w:keepLines w:val="0"/>
      </w:pPr>
      <w:bookmarkStart w:id="419" w:name="_Toc11331282"/>
      <w:bookmarkStart w:id="420" w:name="_Toc36553365"/>
      <w:bookmarkStart w:id="421" w:name="_Toc218668258"/>
      <w:r w:rsidRPr="00653FE2">
        <w:t>7.6.2.44</w:t>
      </w:r>
      <w:r w:rsidRPr="00653FE2">
        <w:tab/>
        <w:t>PDP-Type</w:t>
      </w:r>
      <w:bookmarkEnd w:id="419"/>
      <w:bookmarkEnd w:id="420"/>
      <w:bookmarkEnd w:id="421"/>
    </w:p>
    <w:p w14:paraId="2F7D7535" w14:textId="1C0D9641" w:rsidR="00C33898" w:rsidRPr="00653FE2" w:rsidRDefault="00C33898" w:rsidP="00C33898">
      <w:r w:rsidRPr="00653FE2">
        <w:t xml:space="preserve">This parameter indicates which type of protocol is used by the MS as defined in 3GPP </w:t>
      </w:r>
      <w:r w:rsidR="00EC33FE" w:rsidRPr="00653FE2">
        <w:t>TS</w:t>
      </w:r>
      <w:r w:rsidR="00EC33FE">
        <w:t> </w:t>
      </w:r>
      <w:r w:rsidR="00EC33FE" w:rsidRPr="00653FE2">
        <w:t>2</w:t>
      </w:r>
      <w:r w:rsidRPr="00653FE2">
        <w:t>3.060</w:t>
      </w:r>
      <w:r w:rsidR="00EC33FE">
        <w:t> </w:t>
      </w:r>
      <w:r w:rsidR="00EC33FE" w:rsidRPr="00653FE2">
        <w:t>[</w:t>
      </w:r>
      <w:r w:rsidRPr="00653FE2">
        <w:t>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2" w:name="_Toc11331283"/>
      <w:bookmarkStart w:id="423" w:name="_Toc36553366"/>
      <w:bookmarkStart w:id="424" w:name="_Toc218668259"/>
      <w:r w:rsidRPr="00653FE2">
        <w:t>7.6.2.44A</w:t>
      </w:r>
      <w:r w:rsidRPr="00653FE2">
        <w:tab/>
      </w:r>
      <w:r w:rsidRPr="00653FE2">
        <w:rPr>
          <w:lang w:eastAsia="ja-JP"/>
        </w:rPr>
        <w:t xml:space="preserve">Extension </w:t>
      </w:r>
      <w:r w:rsidRPr="00653FE2">
        <w:t>PDP-Type</w:t>
      </w:r>
      <w:bookmarkEnd w:id="422"/>
      <w:bookmarkEnd w:id="423"/>
      <w:bookmarkEnd w:id="424"/>
    </w:p>
    <w:p w14:paraId="4FB4BCAD" w14:textId="5228A915"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xml:space="preserve">, as defined in 3GPP </w:t>
      </w:r>
      <w:r w:rsidR="00EC33FE" w:rsidRPr="00653FE2">
        <w:t>TS</w:t>
      </w:r>
      <w:r w:rsidR="00EC33FE">
        <w:t> </w:t>
      </w:r>
      <w:r w:rsidR="00EC33FE" w:rsidRPr="00653FE2">
        <w:t>2</w:t>
      </w:r>
      <w:r w:rsidRPr="00653FE2">
        <w:t>3.060</w:t>
      </w:r>
      <w:r w:rsidR="00EC33FE">
        <w:t> </w:t>
      </w:r>
      <w:r w:rsidR="00EC33FE" w:rsidRPr="00653FE2">
        <w:t>[</w:t>
      </w:r>
      <w:r w:rsidRPr="00653FE2">
        <w:t>104], and it is an extension to PDP-Type.</w:t>
      </w:r>
    </w:p>
    <w:p w14:paraId="63B71AED" w14:textId="77777777" w:rsidR="00C33898" w:rsidRPr="00653FE2" w:rsidRDefault="00C33898" w:rsidP="00C33898">
      <w:pPr>
        <w:pStyle w:val="Heading4"/>
        <w:keepNext w:val="0"/>
        <w:keepLines w:val="0"/>
      </w:pPr>
      <w:bookmarkStart w:id="425" w:name="_Toc11331284"/>
      <w:bookmarkStart w:id="426" w:name="_Toc36553367"/>
      <w:bookmarkStart w:id="427" w:name="_Toc218668260"/>
      <w:r w:rsidRPr="00653FE2">
        <w:t>7.6.2.45</w:t>
      </w:r>
      <w:r w:rsidRPr="00653FE2">
        <w:tab/>
        <w:t>PDP-Address</w:t>
      </w:r>
      <w:bookmarkEnd w:id="425"/>
      <w:bookmarkEnd w:id="426"/>
      <w:bookmarkEnd w:id="427"/>
    </w:p>
    <w:p w14:paraId="0290ED63" w14:textId="0B1AF679" w:rsidR="00C33898" w:rsidRPr="00653FE2" w:rsidRDefault="00C33898" w:rsidP="00C33898">
      <w:r w:rsidRPr="00653FE2">
        <w:t xml:space="preserve">This parameter indicates the address of the data protocol as defined in 3GPP </w:t>
      </w:r>
      <w:r w:rsidR="00EC33FE" w:rsidRPr="00653FE2">
        <w:t>TS</w:t>
      </w:r>
      <w:r w:rsidR="00EC33FE">
        <w:t> </w:t>
      </w:r>
      <w:r w:rsidR="00EC33FE" w:rsidRPr="00653FE2">
        <w:t>2</w:t>
      </w:r>
      <w:r w:rsidRPr="00653FE2">
        <w:t>3.060</w:t>
      </w:r>
      <w:r w:rsidR="00EC33FE">
        <w:t> </w:t>
      </w:r>
      <w:r w:rsidR="00EC33FE" w:rsidRPr="00653FE2">
        <w:t>[</w:t>
      </w:r>
      <w:r w:rsidRPr="00653FE2">
        <w:t>104].</w:t>
      </w:r>
    </w:p>
    <w:p w14:paraId="0CEFA90A" w14:textId="77777777" w:rsidR="00C33898" w:rsidRPr="00653FE2" w:rsidRDefault="00C33898" w:rsidP="00C33898">
      <w:pPr>
        <w:pStyle w:val="Heading4"/>
      </w:pPr>
      <w:bookmarkStart w:id="428" w:name="_Toc11331285"/>
      <w:bookmarkStart w:id="429" w:name="_Toc36553368"/>
      <w:bookmarkStart w:id="430" w:name="_Toc218668261"/>
      <w:r w:rsidRPr="00653FE2">
        <w:t>7.6.2.45A</w:t>
      </w:r>
      <w:r w:rsidRPr="00653FE2">
        <w:tab/>
      </w:r>
      <w:r w:rsidRPr="00653FE2">
        <w:rPr>
          <w:lang w:eastAsia="ja-JP"/>
        </w:rPr>
        <w:t xml:space="preserve">Extension </w:t>
      </w:r>
      <w:r w:rsidRPr="00653FE2">
        <w:t>PDP-Address</w:t>
      </w:r>
      <w:bookmarkEnd w:id="428"/>
      <w:bookmarkEnd w:id="429"/>
      <w:bookmarkEnd w:id="430"/>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1" w:name="_Toc11331286"/>
      <w:bookmarkStart w:id="432" w:name="_Toc36553369"/>
      <w:bookmarkStart w:id="433" w:name="_Toc218668262"/>
      <w:r w:rsidRPr="00653FE2">
        <w:t>7.6.2.46</w:t>
      </w:r>
      <w:r w:rsidRPr="00653FE2">
        <w:tab/>
        <w:t>Additional number</w:t>
      </w:r>
      <w:bookmarkEnd w:id="431"/>
      <w:bookmarkEnd w:id="432"/>
      <w:bookmarkEnd w:id="433"/>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1FCE4ED0" w:rsidR="00C33898" w:rsidRPr="00653FE2" w:rsidRDefault="00C33898" w:rsidP="00C33898">
      <w:pPr>
        <w:pStyle w:val="Heading4"/>
      </w:pPr>
      <w:bookmarkStart w:id="434" w:name="_Toc11331287"/>
      <w:bookmarkStart w:id="435" w:name="_Toc36553370"/>
      <w:bookmarkStart w:id="436" w:name="_Toc218668263"/>
      <w:r w:rsidRPr="00653FE2">
        <w:t>7.6.2.46A</w:t>
      </w:r>
      <w:r w:rsidRPr="00653FE2">
        <w:tab/>
        <w:t>Additional Network Node Diameter Address</w:t>
      </w:r>
      <w:bookmarkEnd w:id="434"/>
      <w:bookmarkEnd w:id="435"/>
      <w:bookmarkEnd w:id="436"/>
    </w:p>
    <w:p w14:paraId="03DE5029" w14:textId="48B24D51" w:rsidR="00C33898" w:rsidRPr="00653FE2" w:rsidRDefault="00C33898" w:rsidP="00C33898">
      <w:pPr>
        <w:keepNext/>
        <w:keepLines/>
      </w:pPr>
      <w:r w:rsidRPr="00653FE2">
        <w:t>This parameter refers to an additional Diameter Name and Realm of the same MT-SMS target node or SMS Router of which the ISDN number is within the Additional number parameter.</w:t>
      </w:r>
    </w:p>
    <w:p w14:paraId="02B5F410" w14:textId="77777777" w:rsidR="00C33898" w:rsidRPr="00653FE2" w:rsidRDefault="00C33898" w:rsidP="00C33898">
      <w:pPr>
        <w:pStyle w:val="Heading4"/>
      </w:pPr>
      <w:bookmarkStart w:id="437" w:name="_Toc11331288"/>
      <w:bookmarkStart w:id="438" w:name="_Toc36553371"/>
      <w:bookmarkStart w:id="439" w:name="_Toc218668264"/>
      <w:r w:rsidRPr="00653FE2">
        <w:t>7.6.2.46B</w:t>
      </w:r>
      <w:r w:rsidRPr="00653FE2">
        <w:tab/>
        <w:t>Third Number</w:t>
      </w:r>
      <w:bookmarkEnd w:id="437"/>
      <w:bookmarkEnd w:id="438"/>
      <w:bookmarkEnd w:id="439"/>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B4CE866" w:rsidR="00C33898" w:rsidRPr="00653FE2" w:rsidRDefault="00C33898" w:rsidP="00C33898">
      <w:pPr>
        <w:pStyle w:val="Heading4"/>
      </w:pPr>
      <w:bookmarkStart w:id="440" w:name="_Toc11331289"/>
      <w:bookmarkStart w:id="441" w:name="_Toc36553372"/>
      <w:bookmarkStart w:id="442" w:name="_Toc218668265"/>
      <w:r w:rsidRPr="00653FE2">
        <w:t>7.6.2.46C</w:t>
      </w:r>
      <w:r w:rsidRPr="00653FE2">
        <w:tab/>
        <w:t>Third Network Node Diameter Address</w:t>
      </w:r>
      <w:bookmarkEnd w:id="440"/>
      <w:bookmarkEnd w:id="441"/>
      <w:bookmarkEnd w:id="442"/>
    </w:p>
    <w:p w14:paraId="7E12F416" w14:textId="507C984D" w:rsidR="00C33898" w:rsidRPr="00653FE2" w:rsidRDefault="00C33898" w:rsidP="00C33898">
      <w:pPr>
        <w:keepNext/>
        <w:keepLines/>
      </w:pPr>
      <w:r w:rsidRPr="00653FE2">
        <w:t>This parameter refers to the third Diameter Name and Realm of the same MT-SMS target node of which the ISDN number is within the Third number parameter.</w:t>
      </w:r>
    </w:p>
    <w:p w14:paraId="382AF31E" w14:textId="77777777" w:rsidR="00C33898" w:rsidRPr="00653FE2" w:rsidRDefault="00C33898" w:rsidP="00C33898">
      <w:pPr>
        <w:pStyle w:val="Heading4"/>
        <w:keepNext w:val="0"/>
        <w:keepLines w:val="0"/>
      </w:pPr>
      <w:bookmarkStart w:id="443" w:name="_Toc11331290"/>
      <w:bookmarkStart w:id="444" w:name="_Toc36553373"/>
      <w:bookmarkStart w:id="445" w:name="_Toc218668266"/>
      <w:r w:rsidRPr="00653FE2">
        <w:t>7.6.2.47</w:t>
      </w:r>
      <w:r w:rsidRPr="00653FE2">
        <w:tab/>
        <w:t>P-TMSI</w:t>
      </w:r>
      <w:bookmarkEnd w:id="443"/>
      <w:bookmarkEnd w:id="444"/>
      <w:bookmarkEnd w:id="445"/>
    </w:p>
    <w:p w14:paraId="62BD9AF1" w14:textId="52A1E71B" w:rsidR="00C33898" w:rsidRPr="00653FE2" w:rsidRDefault="00C33898" w:rsidP="00C33898">
      <w:r w:rsidRPr="00653FE2">
        <w:lastRenderedPageBreak/>
        <w:t xml:space="preserve">This parameter is the Packet Temporary Mobile Subscriber Identity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1EEDEF9C" w14:textId="77777777" w:rsidR="00C33898" w:rsidRPr="00653FE2" w:rsidRDefault="00C33898" w:rsidP="00C33898">
      <w:pPr>
        <w:pStyle w:val="Heading4"/>
        <w:keepNext w:val="0"/>
        <w:keepLines w:val="0"/>
      </w:pPr>
      <w:bookmarkStart w:id="446" w:name="_Toc11331291"/>
      <w:bookmarkStart w:id="447" w:name="_Toc36553374"/>
      <w:bookmarkStart w:id="448" w:name="_Toc218668267"/>
      <w:r w:rsidRPr="00653FE2">
        <w:t>7.6.2.48</w:t>
      </w:r>
      <w:r w:rsidRPr="00653FE2">
        <w:tab/>
        <w:t>B-subscriber number</w:t>
      </w:r>
      <w:bookmarkEnd w:id="446"/>
      <w:bookmarkEnd w:id="447"/>
      <w:bookmarkEnd w:id="448"/>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9" w:name="_Toc11331292"/>
      <w:bookmarkStart w:id="450" w:name="_Toc36553375"/>
      <w:bookmarkStart w:id="451" w:name="_Toc218668268"/>
      <w:r w:rsidRPr="00653FE2">
        <w:t>7.6.2.49</w:t>
      </w:r>
      <w:r w:rsidRPr="00653FE2">
        <w:tab/>
        <w:t>B-subscriber subaddress</w:t>
      </w:r>
      <w:bookmarkEnd w:id="449"/>
      <w:bookmarkEnd w:id="450"/>
      <w:bookmarkEnd w:id="451"/>
    </w:p>
    <w:p w14:paraId="6E52EB61" w14:textId="77777777" w:rsidR="00C33898" w:rsidRPr="00653FE2" w:rsidRDefault="00C33898" w:rsidP="00C33898">
      <w:r w:rsidRPr="00653FE2">
        <w:t>This parameter refers to the sub-address attached to the destination B dialled by the A user.</w:t>
      </w:r>
    </w:p>
    <w:p w14:paraId="7E1CE8F6" w14:textId="56EB9691" w:rsidR="00C33898" w:rsidRPr="00653FE2" w:rsidRDefault="00C33898" w:rsidP="00C33898">
      <w:pPr>
        <w:pStyle w:val="Heading4"/>
        <w:keepNext w:val="0"/>
        <w:keepLines w:val="0"/>
      </w:pPr>
      <w:bookmarkStart w:id="452" w:name="_Toc11331293"/>
      <w:bookmarkStart w:id="453" w:name="_Toc36553376"/>
      <w:bookmarkStart w:id="454" w:name="_Toc218668269"/>
      <w:r w:rsidRPr="00653FE2">
        <w:t>7.6.2.50</w:t>
      </w:r>
      <w:r w:rsidRPr="00653FE2">
        <w:tab/>
        <w:t>LMU Number</w:t>
      </w:r>
      <w:bookmarkEnd w:id="452"/>
      <w:bookmarkEnd w:id="453"/>
      <w:bookmarkEnd w:id="454"/>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26FC154A" w:rsidR="00C33898" w:rsidRPr="00653FE2" w:rsidRDefault="00C33898" w:rsidP="00C33898">
      <w:pPr>
        <w:pStyle w:val="Heading4"/>
        <w:keepNext w:val="0"/>
        <w:keepLines w:val="0"/>
      </w:pPr>
      <w:bookmarkStart w:id="455" w:name="_Toc11331294"/>
      <w:bookmarkStart w:id="456" w:name="_Toc36553377"/>
      <w:bookmarkStart w:id="457" w:name="_Toc218668270"/>
      <w:r w:rsidRPr="00653FE2">
        <w:t>7.6.2.51</w:t>
      </w:r>
      <w:r w:rsidRPr="00653FE2">
        <w:tab/>
        <w:t>MLC Number</w:t>
      </w:r>
      <w:bookmarkEnd w:id="455"/>
      <w:bookmarkEnd w:id="456"/>
      <w:bookmarkEnd w:id="457"/>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8" w:name="_Toc11331295"/>
      <w:bookmarkStart w:id="459" w:name="_Toc36553378"/>
      <w:bookmarkStart w:id="460" w:name="_Toc218668271"/>
      <w:r w:rsidRPr="00653FE2">
        <w:t>7.6.2.52</w:t>
      </w:r>
      <w:r w:rsidRPr="00653FE2">
        <w:tab/>
        <w:t>Multicall Bearer Information</w:t>
      </w:r>
      <w:bookmarkEnd w:id="458"/>
      <w:bookmarkEnd w:id="459"/>
      <w:bookmarkEnd w:id="460"/>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1" w:name="_Toc11331296"/>
      <w:bookmarkStart w:id="462" w:name="_Toc36553379"/>
      <w:bookmarkStart w:id="463" w:name="_Toc218668272"/>
      <w:r w:rsidRPr="00653FE2">
        <w:rPr>
          <w:lang w:eastAsia="ja-JP"/>
        </w:rPr>
        <w:t>7.6.2.53</w:t>
      </w:r>
      <w:r w:rsidRPr="00653FE2">
        <w:rPr>
          <w:lang w:eastAsia="ja-JP"/>
        </w:rPr>
        <w:tab/>
        <w:t>Multiple Bearer Requested</w:t>
      </w:r>
      <w:bookmarkEnd w:id="461"/>
      <w:bookmarkEnd w:id="462"/>
      <w:bookmarkEnd w:id="463"/>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4" w:name="_Toc11331297"/>
      <w:bookmarkStart w:id="465" w:name="_Toc36553380"/>
      <w:bookmarkStart w:id="466" w:name="_Toc218668273"/>
      <w:r w:rsidRPr="00653FE2">
        <w:rPr>
          <w:lang w:eastAsia="ja-JP"/>
        </w:rPr>
        <w:t>7.6.2.54</w:t>
      </w:r>
      <w:r w:rsidRPr="00653FE2">
        <w:rPr>
          <w:lang w:eastAsia="ja-JP"/>
        </w:rPr>
        <w:tab/>
        <w:t>Multiple Bearer Not Supported</w:t>
      </w:r>
      <w:bookmarkEnd w:id="464"/>
      <w:bookmarkEnd w:id="465"/>
      <w:bookmarkEnd w:id="466"/>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7" w:name="_Toc11331298"/>
      <w:bookmarkStart w:id="468" w:name="_Toc36553381"/>
      <w:bookmarkStart w:id="469" w:name="_Toc218668274"/>
      <w:r w:rsidRPr="00653FE2">
        <w:t>7.6.2.55</w:t>
      </w:r>
      <w:r w:rsidRPr="00653FE2">
        <w:tab/>
        <w:t>PDP-Charging Characteristics</w:t>
      </w:r>
      <w:bookmarkEnd w:id="467"/>
      <w:bookmarkEnd w:id="468"/>
      <w:bookmarkEnd w:id="469"/>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70" w:name="_Toc11331299"/>
      <w:bookmarkStart w:id="471" w:name="_Toc36553382"/>
      <w:bookmarkStart w:id="472" w:name="_Toc218668275"/>
      <w:r w:rsidRPr="00653FE2">
        <w:rPr>
          <w:lang w:eastAsia="ja-JP"/>
        </w:rPr>
        <w:t>7.6.2.56</w:t>
      </w:r>
      <w:r w:rsidRPr="00653FE2">
        <w:rPr>
          <w:lang w:eastAsia="ja-JP"/>
        </w:rPr>
        <w:tab/>
        <w:t>Selected RAB ID</w:t>
      </w:r>
      <w:bookmarkEnd w:id="470"/>
      <w:bookmarkEnd w:id="471"/>
      <w:bookmarkEnd w:id="472"/>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3" w:name="_Toc11331300"/>
      <w:bookmarkStart w:id="474" w:name="_Toc36553383"/>
      <w:bookmarkStart w:id="475" w:name="_Toc218668276"/>
      <w:r w:rsidRPr="00653FE2">
        <w:t>7.6.2.57</w:t>
      </w:r>
      <w:r w:rsidRPr="00653FE2">
        <w:tab/>
        <w:t>RAB ID</w:t>
      </w:r>
      <w:bookmarkEnd w:id="473"/>
      <w:bookmarkEnd w:id="474"/>
      <w:bookmarkEnd w:id="475"/>
    </w:p>
    <w:p w14:paraId="145909E2" w14:textId="20ED3AAB" w:rsidR="00C33898" w:rsidRPr="00653FE2" w:rsidRDefault="00C33898" w:rsidP="00C33898">
      <w:pPr>
        <w:rPr>
          <w:b/>
        </w:rPr>
      </w:pPr>
      <w:r w:rsidRPr="00653FE2">
        <w:t xml:space="preserve">This parameter indicates the radio access bearer identifier as defined in 3GPP </w:t>
      </w:r>
      <w:r w:rsidR="00EC33FE" w:rsidRPr="00653FE2">
        <w:t>TS</w:t>
      </w:r>
      <w:r w:rsidR="00EC33FE">
        <w:t> </w:t>
      </w:r>
      <w:r w:rsidR="00EC33FE" w:rsidRPr="00653FE2">
        <w:t>2</w:t>
      </w:r>
      <w:r w:rsidRPr="00653FE2">
        <w:t>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6" w:name="_Toc11331301"/>
      <w:bookmarkStart w:id="477" w:name="_Toc36553384"/>
      <w:bookmarkStart w:id="478" w:name="_Toc218668277"/>
      <w:r w:rsidRPr="00653FE2">
        <w:t>7.6.2.58</w:t>
      </w:r>
      <w:r w:rsidRPr="00653FE2">
        <w:tab/>
        <w:t>gsmSCF Address</w:t>
      </w:r>
      <w:bookmarkEnd w:id="476"/>
      <w:bookmarkEnd w:id="477"/>
      <w:bookmarkEnd w:id="478"/>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9" w:name="_Toc11331302"/>
      <w:bookmarkStart w:id="480" w:name="_Toc36553385"/>
      <w:bookmarkStart w:id="481" w:name="_Toc218668278"/>
      <w:r w:rsidRPr="00653FE2">
        <w:t>7.6.2.59</w:t>
      </w:r>
      <w:r w:rsidRPr="00653FE2">
        <w:tab/>
        <w:t>V-GMLC Address</w:t>
      </w:r>
      <w:bookmarkEnd w:id="479"/>
      <w:bookmarkEnd w:id="480"/>
      <w:bookmarkEnd w:id="481"/>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2" w:name="_Toc11331303"/>
      <w:bookmarkStart w:id="483" w:name="_Toc36553386"/>
      <w:bookmarkStart w:id="484" w:name="_Toc218668279"/>
      <w:r w:rsidRPr="00653FE2">
        <w:t>7.6.2.60</w:t>
      </w:r>
      <w:r w:rsidRPr="00653FE2">
        <w:tab/>
        <w:t>Void</w:t>
      </w:r>
      <w:bookmarkEnd w:id="482"/>
      <w:bookmarkEnd w:id="483"/>
      <w:bookmarkEnd w:id="484"/>
    </w:p>
    <w:p w14:paraId="5C74468F" w14:textId="77777777" w:rsidR="00C33898" w:rsidRPr="00653FE2" w:rsidRDefault="00C33898" w:rsidP="00C33898">
      <w:pPr>
        <w:pStyle w:val="Heading4"/>
        <w:keepNext w:val="0"/>
        <w:keepLines w:val="0"/>
      </w:pPr>
      <w:bookmarkStart w:id="485" w:name="_Toc11331304"/>
      <w:bookmarkStart w:id="486" w:name="_Toc36553387"/>
      <w:bookmarkStart w:id="487" w:name="_Toc218668280"/>
      <w:r w:rsidRPr="00653FE2">
        <w:t>7.6.2.61</w:t>
      </w:r>
      <w:r w:rsidRPr="00653FE2">
        <w:tab/>
        <w:t>H-GMLC Address</w:t>
      </w:r>
      <w:bookmarkEnd w:id="485"/>
      <w:bookmarkEnd w:id="486"/>
      <w:bookmarkEnd w:id="487"/>
    </w:p>
    <w:p w14:paraId="73C3BF00" w14:textId="77777777" w:rsidR="00C33898" w:rsidRPr="00653FE2" w:rsidRDefault="00C33898" w:rsidP="00C33898">
      <w:r w:rsidRPr="00653FE2">
        <w:lastRenderedPageBreak/>
        <w:t>This parameter refers to the IP address of a H-GMLC.</w:t>
      </w:r>
    </w:p>
    <w:p w14:paraId="37836826" w14:textId="77777777" w:rsidR="00C33898" w:rsidRPr="00653FE2" w:rsidRDefault="00C33898" w:rsidP="00C33898">
      <w:pPr>
        <w:pStyle w:val="Heading4"/>
        <w:keepNext w:val="0"/>
        <w:keepLines w:val="0"/>
      </w:pPr>
      <w:bookmarkStart w:id="488" w:name="_Toc11331305"/>
      <w:bookmarkStart w:id="489" w:name="_Toc36553388"/>
      <w:bookmarkStart w:id="490" w:name="_Toc218668281"/>
      <w:r w:rsidRPr="00653FE2">
        <w:t>7.6.2.62</w:t>
      </w:r>
      <w:r w:rsidRPr="00653FE2">
        <w:tab/>
        <w:t>PPR Address</w:t>
      </w:r>
      <w:bookmarkEnd w:id="488"/>
      <w:bookmarkEnd w:id="489"/>
      <w:bookmarkEnd w:id="490"/>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1" w:name="_Toc11331306"/>
      <w:bookmarkStart w:id="492" w:name="_Toc36553389"/>
      <w:bookmarkStart w:id="493" w:name="_Toc218668282"/>
      <w:r w:rsidRPr="00653FE2">
        <w:rPr>
          <w:lang w:eastAsia="ja-JP"/>
        </w:rPr>
        <w:t>7.6.2.63</w:t>
      </w:r>
      <w:r w:rsidRPr="00653FE2">
        <w:rPr>
          <w:lang w:eastAsia="ja-JP"/>
        </w:rPr>
        <w:tab/>
        <w:t>Routeing Number</w:t>
      </w:r>
      <w:bookmarkEnd w:id="491"/>
      <w:bookmarkEnd w:id="492"/>
      <w:bookmarkEnd w:id="493"/>
    </w:p>
    <w:p w14:paraId="0D0DE2E4" w14:textId="619529A8" w:rsidR="00C33898" w:rsidRPr="00653FE2" w:rsidRDefault="00C33898" w:rsidP="00C33898">
      <w:pPr>
        <w:pStyle w:val="EX"/>
        <w:keepLines w:val="0"/>
        <w:ind w:left="0" w:firstLine="0"/>
      </w:pPr>
      <w:r w:rsidRPr="00653FE2">
        <w:t xml:space="preserve">This parameter refers to a number used for routeing purpose and identifying a network operator. See 3GPP </w:t>
      </w:r>
      <w:r w:rsidR="00EC33FE" w:rsidRPr="00653FE2">
        <w:t>TS</w:t>
      </w:r>
      <w:r w:rsidR="00EC33FE">
        <w:t> </w:t>
      </w:r>
      <w:r w:rsidR="00EC33FE" w:rsidRPr="00653FE2">
        <w:t>2</w:t>
      </w:r>
      <w:r w:rsidRPr="00653FE2">
        <w:t>3.066</w:t>
      </w:r>
      <w:r w:rsidR="00EC33FE">
        <w:t> </w:t>
      </w:r>
      <w:r w:rsidR="00EC33FE" w:rsidRPr="00653FE2">
        <w:t>[</w:t>
      </w:r>
      <w:r w:rsidRPr="00653FE2">
        <w:t>108].</w:t>
      </w:r>
    </w:p>
    <w:p w14:paraId="68C60EB5" w14:textId="77777777" w:rsidR="00C33898" w:rsidRPr="00653FE2" w:rsidRDefault="00C33898" w:rsidP="00C33898">
      <w:pPr>
        <w:pStyle w:val="Heading4"/>
        <w:keepNext w:val="0"/>
        <w:keepLines w:val="0"/>
        <w:rPr>
          <w:rFonts w:eastAsia="Arial Unicode MS"/>
        </w:rPr>
      </w:pPr>
      <w:bookmarkStart w:id="494" w:name="_Toc11331307"/>
      <w:bookmarkStart w:id="495" w:name="_Toc36553390"/>
      <w:bookmarkStart w:id="496" w:name="_Toc218668283"/>
      <w:r w:rsidRPr="00653FE2">
        <w:t>7.6.2.64</w:t>
      </w:r>
      <w:r w:rsidRPr="00653FE2">
        <w:tab/>
        <w:t>Additional V-GMLC Address</w:t>
      </w:r>
      <w:bookmarkEnd w:id="494"/>
      <w:bookmarkEnd w:id="495"/>
      <w:bookmarkEnd w:id="496"/>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7" w:name="_Toc11331308"/>
      <w:bookmarkStart w:id="498" w:name="_Toc36553391"/>
      <w:bookmarkStart w:id="499" w:name="_Toc218668284"/>
      <w:r w:rsidRPr="00653FE2">
        <w:t>7.6.2.65</w:t>
      </w:r>
      <w:r w:rsidRPr="00653FE2">
        <w:tab/>
        <w:t>MME Name</w:t>
      </w:r>
      <w:bookmarkEnd w:id="497"/>
      <w:bookmarkEnd w:id="498"/>
      <w:bookmarkEnd w:id="499"/>
    </w:p>
    <w:p w14:paraId="3673B1C0" w14:textId="72A08790" w:rsidR="00C33898" w:rsidRPr="00653FE2" w:rsidRDefault="00C33898" w:rsidP="00C33898">
      <w:r w:rsidRPr="00653FE2">
        <w:t xml:space="preserve">This parameter refers to the Diameter Identity of an MME as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0F76F3B6" w14:textId="77777777" w:rsidR="00C33898" w:rsidRPr="00653FE2" w:rsidRDefault="00C33898" w:rsidP="00C33898">
      <w:pPr>
        <w:pStyle w:val="Heading4"/>
        <w:keepNext w:val="0"/>
        <w:keepLines w:val="0"/>
        <w:rPr>
          <w:rFonts w:eastAsia="Arial Unicode MS"/>
        </w:rPr>
      </w:pPr>
      <w:bookmarkStart w:id="500" w:name="_Toc11331309"/>
      <w:bookmarkStart w:id="501" w:name="_Toc36553392"/>
      <w:bookmarkStart w:id="502" w:name="_Toc218668285"/>
      <w:r w:rsidRPr="00653FE2">
        <w:t>7.6.2.66</w:t>
      </w:r>
      <w:r w:rsidRPr="00653FE2">
        <w:tab/>
        <w:t>3GPP AAA Server Name</w:t>
      </w:r>
      <w:bookmarkEnd w:id="500"/>
      <w:bookmarkEnd w:id="501"/>
      <w:bookmarkEnd w:id="502"/>
    </w:p>
    <w:p w14:paraId="6170423D" w14:textId="6D408C50" w:rsidR="00C33898" w:rsidRPr="00653FE2" w:rsidRDefault="00C33898" w:rsidP="00C33898">
      <w:r w:rsidRPr="00653FE2">
        <w:t xml:space="preserve">This parameter refers to the Diameter Identity of a 3GPP AAA server as defined in 3GPP </w:t>
      </w:r>
      <w:r w:rsidR="00EC33FE" w:rsidRPr="00653FE2">
        <w:t>TS</w:t>
      </w:r>
      <w:r w:rsidR="00EC33FE">
        <w:t> </w:t>
      </w:r>
      <w:r w:rsidR="00EC33FE" w:rsidRPr="00653FE2">
        <w:t>2</w:t>
      </w:r>
      <w:r w:rsidRPr="00653FE2">
        <w:t>9.273</w:t>
      </w:r>
      <w:r w:rsidR="00EC33FE">
        <w:t> </w:t>
      </w:r>
      <w:r w:rsidR="00EC33FE" w:rsidRPr="00653FE2">
        <w:t>[</w:t>
      </w:r>
      <w:r w:rsidRPr="00653FE2">
        <w:t>151].</w:t>
      </w:r>
    </w:p>
    <w:p w14:paraId="2AAA160C" w14:textId="77777777" w:rsidR="00C33898" w:rsidRPr="00653FE2" w:rsidRDefault="00C33898" w:rsidP="00C33898">
      <w:pPr>
        <w:pStyle w:val="Heading4"/>
        <w:keepNext w:val="0"/>
        <w:keepLines w:val="0"/>
      </w:pPr>
      <w:bookmarkStart w:id="503" w:name="_Toc11331310"/>
      <w:bookmarkStart w:id="504" w:name="_Toc36553393"/>
      <w:bookmarkStart w:id="505" w:name="_Toc218668286"/>
      <w:r w:rsidRPr="00653FE2">
        <w:t>7.6.2.67</w:t>
      </w:r>
      <w:r w:rsidRPr="00653FE2">
        <w:tab/>
      </w:r>
      <w:r w:rsidRPr="00653FE2">
        <w:rPr>
          <w:rFonts w:hint="eastAsia"/>
          <w:lang w:eastAsia="zh-CN"/>
        </w:rPr>
        <w:t>CSS</w:t>
      </w:r>
      <w:r w:rsidRPr="00653FE2">
        <w:t xml:space="preserve"> number</w:t>
      </w:r>
      <w:bookmarkEnd w:id="503"/>
      <w:bookmarkEnd w:id="504"/>
      <w:bookmarkEnd w:id="505"/>
    </w:p>
    <w:p w14:paraId="5A1C95D0" w14:textId="2EF34D50" w:rsidR="00C33898" w:rsidRPr="00653FE2" w:rsidRDefault="00C33898" w:rsidP="00C33898">
      <w:pPr>
        <w:rPr>
          <w:lang w:eastAsia="zh-CN"/>
        </w:rPr>
      </w:pPr>
      <w:r w:rsidRPr="00653FE2">
        <w:t xml:space="preserve">This parameter refers to the ISDN number of a </w:t>
      </w:r>
      <w:r w:rsidRPr="00653FE2">
        <w:rPr>
          <w:rFonts w:hint="eastAsia"/>
          <w:lang w:eastAsia="zh-CN"/>
        </w:rPr>
        <w:t xml:space="preserve">CSS as defined in 3GPP </w:t>
      </w:r>
      <w:r w:rsidR="00EC33FE" w:rsidRPr="00653FE2">
        <w:rPr>
          <w:rFonts w:hint="eastAsia"/>
          <w:lang w:eastAsia="zh-CN"/>
        </w:rPr>
        <w:t>TS</w:t>
      </w:r>
      <w:r w:rsidR="00EC33FE">
        <w:rPr>
          <w:lang w:eastAsia="zh-CN"/>
        </w:rPr>
        <w:t> </w:t>
      </w:r>
      <w:r w:rsidR="00EC33FE" w:rsidRPr="00653FE2">
        <w:rPr>
          <w:rFonts w:hint="eastAsia"/>
          <w:lang w:eastAsia="zh-CN"/>
        </w:rPr>
        <w:t>2</w:t>
      </w:r>
      <w:r w:rsidRPr="00653FE2">
        <w:rPr>
          <w:rFonts w:hint="eastAsia"/>
          <w:lang w:eastAsia="zh-CN"/>
        </w:rPr>
        <w:t>3.003[17]</w:t>
      </w:r>
      <w:r w:rsidRPr="00653FE2">
        <w:t>.</w:t>
      </w:r>
    </w:p>
    <w:p w14:paraId="15AC2308" w14:textId="77777777" w:rsidR="00C33898" w:rsidRPr="00653FE2" w:rsidRDefault="00C33898" w:rsidP="00C33898">
      <w:pPr>
        <w:pStyle w:val="Heading4"/>
        <w:keepNext w:val="0"/>
        <w:keepLines w:val="0"/>
        <w:rPr>
          <w:rFonts w:eastAsia="Arial Unicode MS"/>
        </w:rPr>
      </w:pPr>
      <w:bookmarkStart w:id="506" w:name="_Toc11331311"/>
      <w:bookmarkStart w:id="507" w:name="_Toc36553394"/>
      <w:bookmarkStart w:id="508" w:name="_Toc218668287"/>
      <w:r w:rsidRPr="00653FE2">
        <w:t>7.6.2.68</w:t>
      </w:r>
      <w:r w:rsidRPr="00653FE2">
        <w:tab/>
        <w:t>SGSN Name</w:t>
      </w:r>
      <w:bookmarkEnd w:id="506"/>
      <w:bookmarkEnd w:id="507"/>
      <w:bookmarkEnd w:id="508"/>
    </w:p>
    <w:p w14:paraId="07C8B4EA" w14:textId="7AE92927" w:rsidR="00C33898" w:rsidRPr="00653FE2" w:rsidRDefault="00C33898" w:rsidP="00C33898">
      <w:r w:rsidRPr="00653FE2">
        <w:t xml:space="preserve">This parameter refers to the Diameter Identity of an SGSN as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39D121AA" w14:textId="77777777" w:rsidR="00C33898" w:rsidRPr="00653FE2" w:rsidRDefault="00C33898" w:rsidP="00C33898">
      <w:pPr>
        <w:pStyle w:val="Heading4"/>
        <w:keepNext w:val="0"/>
        <w:keepLines w:val="0"/>
        <w:rPr>
          <w:rFonts w:eastAsia="Arial Unicode MS"/>
        </w:rPr>
      </w:pPr>
      <w:bookmarkStart w:id="509" w:name="_Toc11331312"/>
      <w:bookmarkStart w:id="510" w:name="_Toc36553395"/>
      <w:bookmarkStart w:id="511" w:name="_Toc218668288"/>
      <w:r w:rsidRPr="00653FE2">
        <w:t>7.6.2.69</w:t>
      </w:r>
      <w:r w:rsidRPr="00653FE2">
        <w:tab/>
        <w:t>SGSN Realm</w:t>
      </w:r>
      <w:bookmarkEnd w:id="509"/>
      <w:bookmarkEnd w:id="510"/>
      <w:bookmarkEnd w:id="511"/>
    </w:p>
    <w:p w14:paraId="27055A7D" w14:textId="77DEED34" w:rsidR="00C33898" w:rsidRPr="00653FE2" w:rsidRDefault="00C33898" w:rsidP="00C33898">
      <w:r w:rsidRPr="00653FE2">
        <w:t xml:space="preserve">This parameter refers to the Diameter Identity of an SGSN as defined in 3GPP </w:t>
      </w:r>
      <w:r w:rsidR="00EC33FE" w:rsidRPr="00653FE2">
        <w:t>TS</w:t>
      </w:r>
      <w:r w:rsidR="00EC33FE">
        <w:t> </w:t>
      </w:r>
      <w:r w:rsidR="00EC33FE" w:rsidRPr="00653FE2">
        <w:t>2</w:t>
      </w:r>
      <w:r w:rsidRPr="00653FE2">
        <w:t>3.003</w:t>
      </w:r>
      <w:r w:rsidR="00EC33FE">
        <w:t> </w:t>
      </w:r>
      <w:r w:rsidR="00EC33FE" w:rsidRPr="00653FE2">
        <w:t>[</w:t>
      </w:r>
      <w:r w:rsidRPr="00653FE2">
        <w:t>17].</w:t>
      </w:r>
    </w:p>
    <w:p w14:paraId="136D3E30" w14:textId="77777777" w:rsidR="00C33898" w:rsidRPr="00653FE2" w:rsidRDefault="00C33898" w:rsidP="00C33898">
      <w:pPr>
        <w:pStyle w:val="Heading3"/>
        <w:keepNext w:val="0"/>
        <w:keepLines w:val="0"/>
      </w:pPr>
      <w:bookmarkStart w:id="512" w:name="_Toc11331313"/>
      <w:bookmarkStart w:id="513" w:name="_Toc36553396"/>
      <w:bookmarkStart w:id="514" w:name="_Toc218668289"/>
      <w:r w:rsidRPr="00653FE2">
        <w:t>7.6.3</w:t>
      </w:r>
      <w:r w:rsidRPr="00653FE2">
        <w:tab/>
        <w:t>Subscriber management parameters</w:t>
      </w:r>
      <w:bookmarkEnd w:id="512"/>
      <w:bookmarkEnd w:id="513"/>
      <w:bookmarkEnd w:id="514"/>
    </w:p>
    <w:p w14:paraId="60F76392" w14:textId="77777777" w:rsidR="00C33898" w:rsidRPr="00653FE2" w:rsidRDefault="00C33898" w:rsidP="00C33898">
      <w:pPr>
        <w:pStyle w:val="Heading4"/>
        <w:keepNext w:val="0"/>
        <w:keepLines w:val="0"/>
      </w:pPr>
      <w:bookmarkStart w:id="515" w:name="_Toc11331314"/>
      <w:bookmarkStart w:id="516" w:name="_Toc36553397"/>
      <w:bookmarkStart w:id="517" w:name="_Toc218668290"/>
      <w:r w:rsidRPr="00653FE2">
        <w:t>7.6.3.1</w:t>
      </w:r>
      <w:r w:rsidRPr="00653FE2">
        <w:tab/>
        <w:t>Category</w:t>
      </w:r>
      <w:bookmarkEnd w:id="515"/>
      <w:bookmarkEnd w:id="516"/>
      <w:bookmarkEnd w:id="517"/>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8" w:name="_Toc11331315"/>
      <w:bookmarkStart w:id="519" w:name="_Toc36553398"/>
      <w:bookmarkStart w:id="520" w:name="_Toc218668291"/>
      <w:r w:rsidRPr="00653FE2">
        <w:t>7.6.3.2</w:t>
      </w:r>
      <w:r w:rsidRPr="00653FE2">
        <w:tab/>
        <w:t>Equipment status</w:t>
      </w:r>
      <w:bookmarkEnd w:id="518"/>
      <w:bookmarkEnd w:id="519"/>
      <w:bookmarkEnd w:id="520"/>
    </w:p>
    <w:p w14:paraId="5A306E4C" w14:textId="44D11BFA" w:rsidR="00C33898" w:rsidRPr="00653FE2" w:rsidRDefault="00C33898" w:rsidP="00C33898">
      <w:r w:rsidRPr="00653FE2">
        <w:t xml:space="preserve">This parameter refers to the status of the mobile equipment as defined in 3GPP </w:t>
      </w:r>
      <w:r w:rsidR="00EC33FE" w:rsidRPr="00653FE2">
        <w:t>TS</w:t>
      </w:r>
      <w:r w:rsidR="00EC33FE">
        <w:t> </w:t>
      </w:r>
      <w:r w:rsidR="00EC33FE" w:rsidRPr="00653FE2">
        <w:t>2</w:t>
      </w:r>
      <w:r w:rsidRPr="00653FE2">
        <w:t>2.016</w:t>
      </w:r>
      <w:r w:rsidR="00EC33FE">
        <w:t> </w:t>
      </w:r>
      <w:r w:rsidR="00EC33FE" w:rsidRPr="00653FE2">
        <w:t>[</w:t>
      </w:r>
      <w:r w:rsidRPr="00653FE2">
        <w:t>7].</w:t>
      </w:r>
    </w:p>
    <w:p w14:paraId="0F044B94" w14:textId="77777777" w:rsidR="00C33898" w:rsidRPr="00653FE2" w:rsidRDefault="00C33898" w:rsidP="00C33898">
      <w:pPr>
        <w:pStyle w:val="Heading4"/>
        <w:keepNext w:val="0"/>
        <w:keepLines w:val="0"/>
      </w:pPr>
      <w:bookmarkStart w:id="521" w:name="_Toc11331316"/>
      <w:bookmarkStart w:id="522" w:name="_Toc36553399"/>
      <w:bookmarkStart w:id="523" w:name="_Toc218668292"/>
      <w:r w:rsidRPr="00653FE2">
        <w:t>7.6.3.2a</w:t>
      </w:r>
      <w:r w:rsidRPr="00653FE2">
        <w:tab/>
        <w:t>BMUEF</w:t>
      </w:r>
      <w:bookmarkEnd w:id="521"/>
      <w:bookmarkEnd w:id="522"/>
      <w:bookmarkEnd w:id="523"/>
    </w:p>
    <w:p w14:paraId="32D42ACF" w14:textId="607FB9D0" w:rsidR="00C33898" w:rsidRPr="00653FE2" w:rsidRDefault="00C33898" w:rsidP="00C33898">
      <w:r w:rsidRPr="00653FE2">
        <w:t xml:space="preserve">This parameter refers to the Bit Map of UE Faults and corresponds to the UESBI-Iu parameter defined in 3GPP </w:t>
      </w:r>
      <w:r w:rsidR="00EC33FE" w:rsidRPr="00653FE2">
        <w:t>TS</w:t>
      </w:r>
      <w:r w:rsidR="00EC33FE">
        <w:t> </w:t>
      </w:r>
      <w:r w:rsidR="00EC33FE" w:rsidRPr="00653FE2">
        <w:t>2</w:t>
      </w:r>
      <w:r w:rsidRPr="00653FE2">
        <w:t>5.413</w:t>
      </w:r>
      <w:r w:rsidR="00EC33FE">
        <w:t> </w:t>
      </w:r>
      <w:r w:rsidR="00EC33FE" w:rsidRPr="00653FE2">
        <w:t>[</w:t>
      </w:r>
      <w:r w:rsidRPr="00653FE2">
        <w:t>120].</w:t>
      </w:r>
    </w:p>
    <w:p w14:paraId="107B09F7" w14:textId="77777777" w:rsidR="00C33898" w:rsidRPr="00653FE2" w:rsidRDefault="00C33898" w:rsidP="00C33898">
      <w:pPr>
        <w:pStyle w:val="Heading4"/>
      </w:pPr>
      <w:bookmarkStart w:id="524" w:name="_Toc11331317"/>
      <w:bookmarkStart w:id="525" w:name="_Toc36553400"/>
      <w:bookmarkStart w:id="526" w:name="_Toc218668293"/>
      <w:r w:rsidRPr="00653FE2">
        <w:t>7.6.3.3</w:t>
      </w:r>
      <w:r w:rsidRPr="00653FE2">
        <w:tab/>
        <w:t>Extensible Bearer service</w:t>
      </w:r>
      <w:bookmarkEnd w:id="524"/>
      <w:bookmarkEnd w:id="525"/>
      <w:bookmarkEnd w:id="526"/>
    </w:p>
    <w:p w14:paraId="5B39F623" w14:textId="38874627" w:rsidR="00C33898" w:rsidRPr="00653FE2" w:rsidRDefault="00C33898" w:rsidP="00C33898">
      <w:pPr>
        <w:keepNext/>
        <w:keepLines/>
      </w:pPr>
      <w:r w:rsidRPr="00653FE2">
        <w:t xml:space="preserve">This parameter may refer to a single bearer service, a set of bearer services or to all bearer services as defined in 3GPP </w:t>
      </w:r>
      <w:r w:rsidR="00EC33FE" w:rsidRPr="00653FE2">
        <w:t>TS</w:t>
      </w:r>
      <w:r w:rsidR="00EC33FE">
        <w:t> </w:t>
      </w:r>
      <w:r w:rsidR="00EC33FE" w:rsidRPr="00653FE2">
        <w:t>2</w:t>
      </w:r>
      <w:r w:rsidRPr="00653FE2">
        <w:t>2.002</w:t>
      </w:r>
      <w:r w:rsidR="00EC33FE">
        <w:t> </w:t>
      </w:r>
      <w:r w:rsidR="00EC33FE" w:rsidRPr="00653FE2">
        <w:t>[</w:t>
      </w:r>
      <w:r w:rsidRPr="00653FE2">
        <w:t>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7" w:name="_Toc11331318"/>
      <w:bookmarkStart w:id="528" w:name="_Toc36553401"/>
      <w:bookmarkStart w:id="529" w:name="_Toc218668294"/>
      <w:r w:rsidRPr="00653FE2">
        <w:t>7.6.3.4</w:t>
      </w:r>
      <w:r w:rsidRPr="00653FE2">
        <w:tab/>
        <w:t>Extensible Teleservice</w:t>
      </w:r>
      <w:bookmarkEnd w:id="527"/>
      <w:bookmarkEnd w:id="528"/>
      <w:bookmarkEnd w:id="529"/>
    </w:p>
    <w:p w14:paraId="15D23259" w14:textId="5015D903" w:rsidR="00C33898" w:rsidRPr="00653FE2" w:rsidRDefault="00C33898" w:rsidP="00C33898">
      <w:r w:rsidRPr="00653FE2">
        <w:lastRenderedPageBreak/>
        <w:t xml:space="preserve">This parameter may refer to a single teleservice, a set of teleservices or to all teleservices as defined in 3GPP </w:t>
      </w:r>
      <w:r w:rsidR="00EC33FE" w:rsidRPr="00653FE2">
        <w:t>TS</w:t>
      </w:r>
      <w:r w:rsidR="00EC33FE">
        <w:t> </w:t>
      </w:r>
      <w:r w:rsidR="00EC33FE" w:rsidRPr="00653FE2">
        <w:t>2</w:t>
      </w:r>
      <w:r w:rsidRPr="00653FE2">
        <w:t>2.003</w:t>
      </w:r>
      <w:r w:rsidR="00EC33FE">
        <w:t> </w:t>
      </w:r>
      <w:r w:rsidR="00EC33FE" w:rsidRPr="00653FE2">
        <w:t>[</w:t>
      </w:r>
      <w:r w:rsidRPr="00653FE2">
        <w:t>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30" w:name="_Toc11331319"/>
      <w:bookmarkStart w:id="531" w:name="_Toc36553402"/>
      <w:bookmarkStart w:id="532" w:name="_Toc218668295"/>
      <w:r w:rsidRPr="00653FE2">
        <w:t>7.6.3.5</w:t>
      </w:r>
      <w:r w:rsidRPr="00653FE2">
        <w:tab/>
        <w:t>Extensible Basic Service Group</w:t>
      </w:r>
      <w:bookmarkEnd w:id="530"/>
      <w:bookmarkEnd w:id="531"/>
      <w:bookmarkEnd w:id="532"/>
    </w:p>
    <w:p w14:paraId="6F606413" w14:textId="48A11739" w:rsidR="00C33898" w:rsidRPr="00653FE2" w:rsidRDefault="00C33898" w:rsidP="00C33898">
      <w:r w:rsidRPr="00653FE2">
        <w:t xml:space="preserve">This parameter refers to the Basic Service Group either as an extensible bearer service (see </w:t>
      </w:r>
      <w:r w:rsidR="00EC33FE" w:rsidRPr="00653FE2">
        <w:t>clause</w:t>
      </w:r>
      <w:r w:rsidR="00EC33FE">
        <w:t> </w:t>
      </w:r>
      <w:r w:rsidR="00EC33FE" w:rsidRPr="00653FE2">
        <w:t>7</w:t>
      </w:r>
      <w:r w:rsidRPr="00653FE2">
        <w:t xml:space="preserve">.6.3.3) or an extensible teleservice (see </w:t>
      </w:r>
      <w:r w:rsidR="00EC33FE" w:rsidRPr="00653FE2">
        <w:t>clause</w:t>
      </w:r>
      <w:r w:rsidR="00EC33FE">
        <w:t> </w:t>
      </w:r>
      <w:r w:rsidR="00EC33FE" w:rsidRPr="00653FE2">
        <w:t>7</w:t>
      </w:r>
      <w:r w:rsidRPr="00653FE2">
        <w:t>.6.3.4).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3" w:name="_Toc11331320"/>
      <w:bookmarkStart w:id="534" w:name="_Toc36553403"/>
      <w:bookmarkStart w:id="535" w:name="_Toc218668296"/>
      <w:r w:rsidRPr="00653FE2">
        <w:t>7.6.3.6</w:t>
      </w:r>
      <w:r w:rsidRPr="00653FE2">
        <w:tab/>
        <w:t>GSM bearer capability</w:t>
      </w:r>
      <w:bookmarkEnd w:id="533"/>
      <w:bookmarkEnd w:id="534"/>
      <w:bookmarkEnd w:id="535"/>
    </w:p>
    <w:p w14:paraId="035FECFD" w14:textId="256DABE5" w:rsidR="00C33898" w:rsidRPr="00653FE2" w:rsidRDefault="00C33898" w:rsidP="00C33898">
      <w:r w:rsidRPr="00653FE2">
        <w:t xml:space="preserve">This parameter refers to the GSM bearer capability information element defined in 3GPP </w:t>
      </w:r>
      <w:r w:rsidR="00EC33FE" w:rsidRPr="00653FE2">
        <w:t>TS</w:t>
      </w:r>
      <w:r w:rsidR="00EC33FE">
        <w:t> </w:t>
      </w:r>
      <w:r w:rsidR="00EC33FE" w:rsidRPr="00653FE2">
        <w:t>2</w:t>
      </w:r>
      <w:r w:rsidRPr="00653FE2">
        <w:t>4.008</w:t>
      </w:r>
      <w:r w:rsidR="00EC33FE">
        <w:t> </w:t>
      </w:r>
      <w:r w:rsidR="00EC33FE" w:rsidRPr="00653FE2">
        <w:t>[</w:t>
      </w:r>
      <w:r w:rsidRPr="00653FE2">
        <w:t>35].</w:t>
      </w:r>
    </w:p>
    <w:p w14:paraId="121361DB" w14:textId="77777777" w:rsidR="00C33898" w:rsidRPr="00653FE2" w:rsidRDefault="00C33898" w:rsidP="00C33898">
      <w:pPr>
        <w:pStyle w:val="Heading4"/>
        <w:keepNext w:val="0"/>
        <w:keepLines w:val="0"/>
      </w:pPr>
      <w:bookmarkStart w:id="536" w:name="_Toc11331321"/>
      <w:bookmarkStart w:id="537" w:name="_Toc36553404"/>
      <w:bookmarkStart w:id="538" w:name="_Toc218668297"/>
      <w:r w:rsidRPr="00653FE2">
        <w:t>7.6.3.7</w:t>
      </w:r>
      <w:r w:rsidRPr="00653FE2">
        <w:tab/>
        <w:t>Subscriber Status</w:t>
      </w:r>
      <w:bookmarkEnd w:id="536"/>
      <w:bookmarkEnd w:id="537"/>
      <w:bookmarkEnd w:id="538"/>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9" w:name="_Toc11331322"/>
      <w:bookmarkStart w:id="540" w:name="_Toc36553405"/>
      <w:bookmarkStart w:id="541" w:name="_Toc218668298"/>
      <w:r w:rsidRPr="00653FE2">
        <w:t>7.6.3.8</w:t>
      </w:r>
      <w:r w:rsidRPr="00653FE2">
        <w:tab/>
        <w:t>CUG Outgoing Access indicator</w:t>
      </w:r>
      <w:bookmarkEnd w:id="539"/>
      <w:bookmarkEnd w:id="540"/>
      <w:bookmarkEnd w:id="541"/>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2" w:name="_Toc11331323"/>
      <w:bookmarkStart w:id="543" w:name="_Toc36553406"/>
      <w:bookmarkStart w:id="544" w:name="_Toc218668299"/>
      <w:r w:rsidRPr="00653FE2">
        <w:t>7.6.3.9</w:t>
      </w:r>
      <w:r w:rsidRPr="00653FE2">
        <w:tab/>
        <w:t>Operator Determined Barring General Data</w:t>
      </w:r>
      <w:bookmarkEnd w:id="542"/>
      <w:bookmarkEnd w:id="543"/>
      <w:bookmarkEnd w:id="544"/>
    </w:p>
    <w:p w14:paraId="7C8763D6" w14:textId="2FC97ED7" w:rsidR="00C33898" w:rsidRPr="00653FE2" w:rsidRDefault="00C33898" w:rsidP="00C33898">
      <w:r w:rsidRPr="00653FE2">
        <w:t>This parameter refers to the set of subscriber features that the network operator or the service provider can regulate. This set only includes those limitations that can be</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 xml:space="preserve">Interzonal outgoing calls except those to the </w:t>
            </w:r>
            <w:r w:rsidRPr="00653FE2">
              <w:lastRenderedPageBreak/>
              <w:t>home PLMN country barred</w:t>
            </w:r>
          </w:p>
        </w:tc>
        <w:tc>
          <w:tcPr>
            <w:tcW w:w="1985" w:type="dxa"/>
          </w:tcPr>
          <w:p w14:paraId="14DF8E03" w14:textId="77777777" w:rsidR="00C33898" w:rsidRPr="00653FE2" w:rsidRDefault="00C33898" w:rsidP="005B43C7">
            <w:pPr>
              <w:jc w:val="center"/>
            </w:pPr>
            <w:r w:rsidRPr="00653FE2">
              <w:lastRenderedPageBreak/>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lastRenderedPageBreak/>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5" w:name="_Toc11331324"/>
      <w:bookmarkStart w:id="546" w:name="_Toc36553407"/>
      <w:bookmarkStart w:id="547" w:name="_Toc218668300"/>
      <w:r w:rsidRPr="00653FE2">
        <w:t>7.6.3.10</w:t>
      </w:r>
      <w:r w:rsidRPr="00653FE2">
        <w:tab/>
        <w:t>ODB HPLMN Specific Data</w:t>
      </w:r>
      <w:bookmarkEnd w:id="545"/>
      <w:bookmarkEnd w:id="546"/>
      <w:bookmarkEnd w:id="547"/>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8" w:name="_Toc11331325"/>
      <w:bookmarkStart w:id="549" w:name="_Toc36553408"/>
      <w:bookmarkStart w:id="550" w:name="_Toc218668301"/>
      <w:r w:rsidRPr="00653FE2">
        <w:t>7.6.3.11</w:t>
      </w:r>
      <w:r w:rsidRPr="00653FE2">
        <w:tab/>
        <w:t>Regional Subscription Data</w:t>
      </w:r>
      <w:bookmarkEnd w:id="548"/>
      <w:bookmarkEnd w:id="549"/>
      <w:bookmarkEnd w:id="550"/>
    </w:p>
    <w:p w14:paraId="00252944" w14:textId="73D75A09" w:rsidR="00C33898" w:rsidRPr="00653FE2" w:rsidRDefault="00C33898" w:rsidP="00C33898">
      <w:r w:rsidRPr="00653FE2">
        <w:t xml:space="preserve">This parameter defines the regional subscription area in which the subscriber is allowed to roam. It consists of a list of Zone Codes (see </w:t>
      </w:r>
      <w:r w:rsidR="00EC33FE" w:rsidRPr="00653FE2">
        <w:t>clause</w:t>
      </w:r>
      <w:r w:rsidR="00EC33FE">
        <w:t> </w:t>
      </w:r>
      <w:r w:rsidR="00EC33FE" w:rsidRPr="00653FE2">
        <w:t>7</w:t>
      </w:r>
      <w:r w:rsidRPr="00653FE2">
        <w:t>.6.2.28).</w:t>
      </w:r>
    </w:p>
    <w:p w14:paraId="2CACCA01" w14:textId="77777777" w:rsidR="00C33898" w:rsidRPr="00653FE2" w:rsidRDefault="00C33898" w:rsidP="00C33898">
      <w:pPr>
        <w:pStyle w:val="Heading4"/>
        <w:keepNext w:val="0"/>
        <w:keepLines w:val="0"/>
      </w:pPr>
      <w:bookmarkStart w:id="551" w:name="_Toc11331326"/>
      <w:bookmarkStart w:id="552" w:name="_Toc36553409"/>
      <w:bookmarkStart w:id="553" w:name="_Toc218668302"/>
      <w:r w:rsidRPr="00653FE2">
        <w:lastRenderedPageBreak/>
        <w:t>7.6.3.12</w:t>
      </w:r>
      <w:r w:rsidRPr="00653FE2">
        <w:tab/>
        <w:t>Regional Subscription Response</w:t>
      </w:r>
      <w:bookmarkEnd w:id="551"/>
      <w:bookmarkEnd w:id="552"/>
      <w:bookmarkEnd w:id="553"/>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4" w:name="_Toc11331327"/>
      <w:bookmarkStart w:id="555" w:name="_Toc36553410"/>
      <w:bookmarkStart w:id="556" w:name="_Toc218668303"/>
      <w:r w:rsidRPr="00653FE2">
        <w:t>7.6.3.13</w:t>
      </w:r>
      <w:r w:rsidRPr="00653FE2">
        <w:tab/>
        <w:t>Roaming Restriction Due To Unsupported Feature</w:t>
      </w:r>
      <w:bookmarkEnd w:id="554"/>
      <w:bookmarkEnd w:id="555"/>
      <w:bookmarkEnd w:id="556"/>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7" w:name="_Toc11331328"/>
      <w:bookmarkStart w:id="558" w:name="_Toc36553411"/>
      <w:bookmarkStart w:id="559" w:name="_Toc218668304"/>
      <w:r w:rsidRPr="00653FE2">
        <w:t>7.6.3.14</w:t>
      </w:r>
      <w:r w:rsidRPr="00653FE2">
        <w:tab/>
        <w:t>Extensible SS-Info</w:t>
      </w:r>
      <w:bookmarkEnd w:id="557"/>
      <w:bookmarkEnd w:id="558"/>
      <w:bookmarkEnd w:id="559"/>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60" w:name="_Toc11331329"/>
      <w:bookmarkStart w:id="561" w:name="_Toc36553412"/>
      <w:bookmarkStart w:id="562" w:name="_Toc218668305"/>
      <w:r w:rsidRPr="00653FE2">
        <w:t>7.6.3.15</w:t>
      </w:r>
      <w:r w:rsidRPr="00653FE2">
        <w:tab/>
        <w:t>Extensible forwarding information</w:t>
      </w:r>
      <w:bookmarkEnd w:id="560"/>
      <w:bookmarkEnd w:id="561"/>
      <w:bookmarkEnd w:id="562"/>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6271565B" w:rsidR="00C33898" w:rsidRPr="00653FE2" w:rsidRDefault="00C33898" w:rsidP="00C33898">
      <w:pPr>
        <w:pStyle w:val="B1"/>
        <w:tabs>
          <w:tab w:val="left" w:pos="5954"/>
        </w:tabs>
      </w:pPr>
      <w:r w:rsidRPr="00653FE2">
        <w:t>-</w:t>
      </w:r>
      <w:r w:rsidRPr="00653FE2">
        <w:tab/>
        <w:t>the SS-Code of the relevant call forwarding service</w:t>
      </w:r>
      <w:r w:rsidRPr="00653FE2">
        <w:tab/>
        <w:t xml:space="preserve">(see </w:t>
      </w:r>
      <w:r w:rsidR="00EC33FE" w:rsidRPr="00653FE2">
        <w:t>clause</w:t>
      </w:r>
      <w:r w:rsidR="00EC33FE">
        <w:t> </w:t>
      </w:r>
      <w:r w:rsidR="00EC33FE" w:rsidRPr="00653FE2">
        <w:t>7</w:t>
      </w:r>
      <w:r w:rsidRPr="00653FE2">
        <w:t>.6.4.1);</w:t>
      </w:r>
    </w:p>
    <w:p w14:paraId="4C91E063" w14:textId="211A7AD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 xml:space="preserve">(see </w:t>
      </w:r>
      <w:r w:rsidR="00EC33FE" w:rsidRPr="00653FE2">
        <w:t>clause</w:t>
      </w:r>
      <w:r w:rsidR="00EC33FE">
        <w:t> </w:t>
      </w:r>
      <w:r w:rsidR="00EC33FE" w:rsidRPr="00653FE2">
        <w:t>7</w:t>
      </w:r>
      <w:r w:rsidRPr="00653FE2">
        <w:t>.6.3.16).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3" w:name="_Toc11331330"/>
      <w:bookmarkStart w:id="564" w:name="_Toc36553413"/>
      <w:bookmarkStart w:id="565" w:name="_Toc218668306"/>
      <w:r w:rsidRPr="00653FE2">
        <w:t>7.6.3.16</w:t>
      </w:r>
      <w:r w:rsidRPr="00653FE2">
        <w:tab/>
        <w:t>Extensible forwarding feature</w:t>
      </w:r>
      <w:bookmarkEnd w:id="563"/>
      <w:bookmarkEnd w:id="564"/>
      <w:bookmarkEnd w:id="565"/>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65129C1B" w:rsidR="00C33898" w:rsidRPr="00653FE2" w:rsidRDefault="00C33898" w:rsidP="00C33898">
      <w:pPr>
        <w:pStyle w:val="B1"/>
        <w:keepNext/>
        <w:keepLines/>
        <w:tabs>
          <w:tab w:val="left" w:pos="3686"/>
        </w:tabs>
      </w:pPr>
      <w:r w:rsidRPr="00653FE2">
        <w:t>-</w:t>
      </w:r>
      <w:r w:rsidRPr="00653FE2">
        <w:tab/>
        <w:t>extensible Basic Service Group</w:t>
      </w:r>
      <w:r w:rsidRPr="00653FE2">
        <w:tab/>
        <w:t xml:space="preserve">(see </w:t>
      </w:r>
      <w:r w:rsidR="00EC33FE" w:rsidRPr="00653FE2">
        <w:t>clause</w:t>
      </w:r>
      <w:r w:rsidR="00EC33FE">
        <w:t> </w:t>
      </w:r>
      <w:r w:rsidR="00EC33FE" w:rsidRPr="00653FE2">
        <w:t>7</w:t>
      </w:r>
      <w:r w:rsidRPr="00653FE2">
        <w:t>.6.3.5);</w:t>
      </w:r>
    </w:p>
    <w:p w14:paraId="6389A108" w14:textId="50B6466B" w:rsidR="00C33898" w:rsidRPr="00653FE2" w:rsidRDefault="00C33898" w:rsidP="00C33898">
      <w:pPr>
        <w:pStyle w:val="B1"/>
        <w:tabs>
          <w:tab w:val="left" w:pos="3686"/>
        </w:tabs>
      </w:pPr>
      <w:r w:rsidRPr="00653FE2">
        <w:t>-</w:t>
      </w:r>
      <w:r w:rsidRPr="00653FE2">
        <w:tab/>
        <w:t>extensible SS-Status</w:t>
      </w:r>
      <w:r w:rsidRPr="00653FE2">
        <w:tab/>
        <w:t xml:space="preserve">(see </w:t>
      </w:r>
      <w:r w:rsidR="00EC33FE" w:rsidRPr="00653FE2">
        <w:t>clause</w:t>
      </w:r>
      <w:r w:rsidR="00EC33FE">
        <w:t> </w:t>
      </w:r>
      <w:r w:rsidR="00EC33FE" w:rsidRPr="00653FE2">
        <w:t>7</w:t>
      </w:r>
      <w:r w:rsidRPr="00653FE2">
        <w:t>.6.3.17);</w:t>
      </w:r>
    </w:p>
    <w:p w14:paraId="31F397DC" w14:textId="47AA2232" w:rsidR="00C33898" w:rsidRPr="00653FE2" w:rsidRDefault="00C33898" w:rsidP="00C33898">
      <w:pPr>
        <w:pStyle w:val="B1"/>
        <w:tabs>
          <w:tab w:val="left" w:pos="3686"/>
        </w:tabs>
      </w:pPr>
      <w:r w:rsidRPr="00653FE2">
        <w:t>-</w:t>
      </w:r>
      <w:r w:rsidRPr="00653FE2">
        <w:tab/>
        <w:t>forwarded-to number</w:t>
      </w:r>
      <w:r w:rsidRPr="00653FE2">
        <w:tab/>
        <w:t xml:space="preserve">(see </w:t>
      </w:r>
      <w:r w:rsidR="00EC33FE" w:rsidRPr="00653FE2">
        <w:t>clause</w:t>
      </w:r>
      <w:r w:rsidR="00EC33FE">
        <w:t> </w:t>
      </w:r>
      <w:r w:rsidR="00EC33FE" w:rsidRPr="00653FE2">
        <w:t>7</w:t>
      </w:r>
      <w:r w:rsidRPr="00653FE2">
        <w:t>.6.2.22);</w:t>
      </w:r>
    </w:p>
    <w:p w14:paraId="6915B1B4" w14:textId="7774C889" w:rsidR="00C33898" w:rsidRPr="00653FE2" w:rsidRDefault="00C33898" w:rsidP="00C33898">
      <w:pPr>
        <w:pStyle w:val="B1"/>
        <w:tabs>
          <w:tab w:val="left" w:pos="3686"/>
        </w:tabs>
      </w:pPr>
      <w:r w:rsidRPr="00653FE2">
        <w:t>-</w:t>
      </w:r>
      <w:r w:rsidRPr="00653FE2">
        <w:tab/>
        <w:t>forwarded-to subaddress</w:t>
      </w:r>
      <w:r w:rsidRPr="00653FE2">
        <w:tab/>
        <w:t xml:space="preserve">(see </w:t>
      </w:r>
      <w:r w:rsidR="00EC33FE" w:rsidRPr="00653FE2">
        <w:t>clause</w:t>
      </w:r>
      <w:r w:rsidR="00EC33FE">
        <w:t> </w:t>
      </w:r>
      <w:r w:rsidR="00EC33FE" w:rsidRPr="00653FE2">
        <w:t>7</w:t>
      </w:r>
      <w:r w:rsidRPr="00653FE2">
        <w:t>.6.2.23);</w:t>
      </w:r>
    </w:p>
    <w:p w14:paraId="004F3DFB" w14:textId="008067C8" w:rsidR="00C33898" w:rsidRPr="00653FE2" w:rsidRDefault="00C33898" w:rsidP="00C33898">
      <w:pPr>
        <w:pStyle w:val="B1"/>
        <w:tabs>
          <w:tab w:val="left" w:pos="3686"/>
        </w:tabs>
      </w:pPr>
      <w:r w:rsidRPr="00653FE2">
        <w:t>-</w:t>
      </w:r>
      <w:r w:rsidRPr="00653FE2">
        <w:tab/>
        <w:t>extensible forwarding options</w:t>
      </w:r>
      <w:r w:rsidRPr="00653FE2">
        <w:tab/>
        <w:t xml:space="preserve">(see </w:t>
      </w:r>
      <w:r w:rsidR="00EC33FE" w:rsidRPr="00653FE2">
        <w:t>clause</w:t>
      </w:r>
      <w:r w:rsidR="00EC33FE">
        <w:t> </w:t>
      </w:r>
      <w:r w:rsidR="00EC33FE" w:rsidRPr="00653FE2">
        <w:t>7</w:t>
      </w:r>
      <w:r w:rsidRPr="00653FE2">
        <w:t>.6.3.18);</w:t>
      </w:r>
    </w:p>
    <w:p w14:paraId="7B0975C3" w14:textId="51E3C111" w:rsidR="00C33898" w:rsidRPr="00653FE2" w:rsidRDefault="00C33898" w:rsidP="00C33898">
      <w:pPr>
        <w:pStyle w:val="B1"/>
        <w:tabs>
          <w:tab w:val="left" w:pos="3686"/>
        </w:tabs>
      </w:pPr>
      <w:r w:rsidRPr="00653FE2">
        <w:t>-</w:t>
      </w:r>
      <w:r w:rsidRPr="00653FE2">
        <w:tab/>
        <w:t>extensible no reply condition timer</w:t>
      </w:r>
      <w:r w:rsidRPr="00653FE2">
        <w:tab/>
        <w:t xml:space="preserve">(see </w:t>
      </w:r>
      <w:r w:rsidR="00EC33FE" w:rsidRPr="00653FE2">
        <w:t>clause</w:t>
      </w:r>
      <w:r w:rsidR="00EC33FE">
        <w:t> </w:t>
      </w:r>
      <w:r w:rsidR="00EC33FE" w:rsidRPr="00653FE2">
        <w:t>7</w:t>
      </w:r>
      <w:r w:rsidRPr="00653FE2">
        <w:t>.6.4.19);</w:t>
      </w:r>
    </w:p>
    <w:p w14:paraId="34F7A0CB" w14:textId="00D81488" w:rsidR="00C33898" w:rsidRPr="00653FE2" w:rsidRDefault="00C33898" w:rsidP="00C33898">
      <w:pPr>
        <w:pStyle w:val="B1"/>
        <w:tabs>
          <w:tab w:val="left" w:pos="3686"/>
        </w:tabs>
      </w:pPr>
      <w:r w:rsidRPr="00653FE2">
        <w:t>-</w:t>
      </w:r>
      <w:r w:rsidRPr="00653FE2">
        <w:tab/>
        <w:t>long forwarded-to number</w:t>
      </w:r>
      <w:r w:rsidRPr="00653FE2">
        <w:tab/>
        <w:t xml:space="preserve">(see </w:t>
      </w:r>
      <w:r w:rsidR="00EC33FE" w:rsidRPr="00653FE2">
        <w:t>clause</w:t>
      </w:r>
      <w:r w:rsidR="00EC33FE">
        <w:t> </w:t>
      </w:r>
      <w:r w:rsidR="00EC33FE" w:rsidRPr="00653FE2">
        <w:t>7</w:t>
      </w:r>
      <w:r w:rsidRPr="00653FE2">
        <w:t>.6.2.22A).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6" w:name="_Toc11331331"/>
      <w:bookmarkStart w:id="567" w:name="_Toc36553414"/>
      <w:bookmarkStart w:id="568" w:name="_Toc218668307"/>
      <w:r w:rsidRPr="00653FE2">
        <w:t>7.6.3.17</w:t>
      </w:r>
      <w:r w:rsidRPr="00653FE2">
        <w:tab/>
        <w:t>Extensible SS-Status</w:t>
      </w:r>
      <w:bookmarkEnd w:id="566"/>
      <w:bookmarkEnd w:id="567"/>
      <w:bookmarkEnd w:id="568"/>
    </w:p>
    <w:p w14:paraId="3BD0B891" w14:textId="2D278D60" w:rsidR="00C33898" w:rsidRPr="00653FE2" w:rsidRDefault="00C33898" w:rsidP="00C33898">
      <w:r w:rsidRPr="00653FE2">
        <w:t xml:space="preserve">This parameter refers to the state information of individual supplementary services as defined in 3GPP </w:t>
      </w:r>
      <w:r w:rsidR="00EC33FE" w:rsidRPr="00653FE2">
        <w:t>TS</w:t>
      </w:r>
      <w:r w:rsidR="00EC33FE">
        <w:t> </w:t>
      </w:r>
      <w:r w:rsidR="00EC33FE" w:rsidRPr="00653FE2">
        <w:t>2</w:t>
      </w:r>
      <w:r w:rsidRPr="00653FE2">
        <w:t>3.011</w:t>
      </w:r>
      <w:r w:rsidR="00EC33FE">
        <w:t> </w:t>
      </w:r>
      <w:r w:rsidR="00EC33FE" w:rsidRPr="00653FE2">
        <w:t>[</w:t>
      </w:r>
      <w:r w:rsidRPr="00653FE2">
        <w:t>22].</w:t>
      </w:r>
    </w:p>
    <w:p w14:paraId="51455D4E" w14:textId="77777777" w:rsidR="00C33898" w:rsidRPr="00653FE2" w:rsidRDefault="00C33898" w:rsidP="00C33898">
      <w:pPr>
        <w:pStyle w:val="Heading4"/>
        <w:keepNext w:val="0"/>
        <w:keepLines w:val="0"/>
      </w:pPr>
      <w:bookmarkStart w:id="569" w:name="_Toc11331332"/>
      <w:bookmarkStart w:id="570" w:name="_Toc36553415"/>
      <w:bookmarkStart w:id="571" w:name="_Toc218668308"/>
      <w:r w:rsidRPr="00653FE2">
        <w:lastRenderedPageBreak/>
        <w:t>7.6.3.18</w:t>
      </w:r>
      <w:r w:rsidRPr="00653FE2">
        <w:tab/>
        <w:t>Extensible Forwarding Options</w:t>
      </w:r>
      <w:bookmarkEnd w:id="569"/>
      <w:bookmarkEnd w:id="570"/>
      <w:bookmarkEnd w:id="571"/>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6EDC1047" w:rsidR="00C33898" w:rsidRPr="00653FE2" w:rsidRDefault="00C33898" w:rsidP="00C33898">
      <w:pPr>
        <w:pStyle w:val="B1"/>
        <w:tabs>
          <w:tab w:val="left" w:pos="4800"/>
        </w:tabs>
      </w:pPr>
      <w:r w:rsidRPr="00653FE2">
        <w:t>-</w:t>
      </w:r>
      <w:r w:rsidRPr="00653FE2">
        <w:tab/>
        <w:t>notification to forwarding party</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2C97E12B" w14:textId="7CCB200E" w:rsidR="00C33898" w:rsidRPr="00653FE2" w:rsidRDefault="00C33898" w:rsidP="00C33898">
      <w:pPr>
        <w:pStyle w:val="B1"/>
        <w:tabs>
          <w:tab w:val="left" w:pos="4800"/>
        </w:tabs>
      </w:pPr>
      <w:r w:rsidRPr="00653FE2">
        <w:t>-</w:t>
      </w:r>
      <w:r w:rsidRPr="00653FE2">
        <w:tab/>
        <w:t>redirection notification to the forwarded-to party</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59A5FA5F" w14:textId="3A04050D" w:rsidR="00C33898" w:rsidRPr="00653FE2" w:rsidRDefault="00C33898" w:rsidP="00C33898">
      <w:pPr>
        <w:pStyle w:val="B1"/>
        <w:tabs>
          <w:tab w:val="left" w:pos="4800"/>
        </w:tabs>
      </w:pPr>
      <w:r w:rsidRPr="00653FE2">
        <w:t>-</w:t>
      </w:r>
      <w:r w:rsidRPr="00653FE2">
        <w:tab/>
        <w:t>notification to calling party</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4F8300DA" w14:textId="08724361" w:rsidR="00C33898" w:rsidRPr="00653FE2" w:rsidRDefault="00C33898" w:rsidP="00C33898">
      <w:pPr>
        <w:pStyle w:val="B1"/>
        <w:tabs>
          <w:tab w:val="left" w:pos="4800"/>
        </w:tabs>
      </w:pPr>
      <w:r w:rsidRPr="00653FE2">
        <w:t>-</w:t>
      </w:r>
      <w:r w:rsidRPr="00653FE2">
        <w:tab/>
        <w:t>redirecting presentation</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6FC48C13" w14:textId="00CC8076" w:rsidR="00C33898" w:rsidRPr="00653FE2" w:rsidRDefault="00C33898" w:rsidP="00C33898">
      <w:pPr>
        <w:pStyle w:val="B1"/>
        <w:tabs>
          <w:tab w:val="left" w:pos="4800"/>
        </w:tabs>
      </w:pPr>
      <w:r w:rsidRPr="00653FE2">
        <w:t>-</w:t>
      </w:r>
      <w:r w:rsidRPr="00653FE2">
        <w:tab/>
        <w:t>forwarding reason</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623EAFC8" w14:textId="77777777" w:rsidR="00C33898" w:rsidRPr="00653FE2" w:rsidRDefault="00C33898" w:rsidP="00C33898">
      <w:pPr>
        <w:pStyle w:val="Heading4"/>
        <w:keepNext w:val="0"/>
        <w:keepLines w:val="0"/>
      </w:pPr>
      <w:bookmarkStart w:id="572" w:name="_Toc11331333"/>
      <w:bookmarkStart w:id="573" w:name="_Toc36553416"/>
      <w:bookmarkStart w:id="574" w:name="_Toc218668309"/>
      <w:r w:rsidRPr="00653FE2">
        <w:t>7.6.3.19</w:t>
      </w:r>
      <w:r w:rsidRPr="00653FE2">
        <w:tab/>
        <w:t>Extensible No reply condition timer</w:t>
      </w:r>
      <w:bookmarkEnd w:id="572"/>
      <w:bookmarkEnd w:id="573"/>
      <w:bookmarkEnd w:id="574"/>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5" w:name="_Toc11331334"/>
      <w:bookmarkStart w:id="576" w:name="_Toc36553417"/>
      <w:bookmarkStart w:id="577" w:name="_Toc218668310"/>
      <w:r w:rsidRPr="00653FE2">
        <w:t>7.6.3.20</w:t>
      </w:r>
      <w:r w:rsidRPr="00653FE2">
        <w:tab/>
        <w:t>Extensible Call barring information</w:t>
      </w:r>
      <w:bookmarkEnd w:id="575"/>
      <w:bookmarkEnd w:id="576"/>
      <w:bookmarkEnd w:id="577"/>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8" w:name="_Toc11331335"/>
      <w:bookmarkStart w:id="579" w:name="_Toc36553418"/>
      <w:bookmarkStart w:id="580" w:name="_Toc218668311"/>
      <w:r w:rsidRPr="00653FE2">
        <w:t>7.6.3.21</w:t>
      </w:r>
      <w:r w:rsidRPr="00653FE2">
        <w:tab/>
        <w:t>Extensible Call barring feature</w:t>
      </w:r>
      <w:bookmarkEnd w:id="578"/>
      <w:bookmarkEnd w:id="579"/>
      <w:bookmarkEnd w:id="580"/>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1" w:name="_Toc11331336"/>
      <w:bookmarkStart w:id="582" w:name="_Toc36553419"/>
      <w:bookmarkStart w:id="583" w:name="_Toc218668312"/>
      <w:r w:rsidRPr="00653FE2">
        <w:t>7.6.3.22</w:t>
      </w:r>
      <w:r w:rsidRPr="00653FE2">
        <w:tab/>
        <w:t>CUG info</w:t>
      </w:r>
      <w:bookmarkEnd w:id="581"/>
      <w:bookmarkEnd w:id="582"/>
      <w:bookmarkEnd w:id="583"/>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4" w:name="_Toc11331337"/>
      <w:bookmarkStart w:id="585" w:name="_Toc36553420"/>
      <w:bookmarkStart w:id="586" w:name="_Toc218668313"/>
      <w:r w:rsidRPr="00653FE2">
        <w:t>7.6.3.23</w:t>
      </w:r>
      <w:r w:rsidRPr="00653FE2">
        <w:tab/>
        <w:t>CUG subscription</w:t>
      </w:r>
      <w:bookmarkEnd w:id="584"/>
      <w:bookmarkEnd w:id="585"/>
      <w:bookmarkEnd w:id="586"/>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7" w:name="_Toc11331338"/>
      <w:bookmarkStart w:id="588" w:name="_Toc36553421"/>
      <w:bookmarkStart w:id="589" w:name="_Toc218668314"/>
      <w:r w:rsidRPr="00653FE2">
        <w:lastRenderedPageBreak/>
        <w:t>7.6.3.24</w:t>
      </w:r>
      <w:r w:rsidRPr="00653FE2">
        <w:tab/>
        <w:t>CUG interlock</w:t>
      </w:r>
      <w:bookmarkEnd w:id="587"/>
      <w:bookmarkEnd w:id="588"/>
      <w:bookmarkEnd w:id="589"/>
    </w:p>
    <w:p w14:paraId="3BF25E1C" w14:textId="409AE2AE" w:rsidR="00C33898" w:rsidRPr="00653FE2" w:rsidRDefault="00C33898" w:rsidP="00C33898">
      <w:r w:rsidRPr="00653FE2">
        <w:t>This parameter represents the CUG interlock code defined in E</w:t>
      </w:r>
      <w:r w:rsidR="00EC33FE" w:rsidRPr="00653FE2">
        <w:t>TS</w:t>
      </w:r>
      <w:r w:rsidR="00EC33FE">
        <w:t> </w:t>
      </w:r>
      <w:r w:rsidR="00EC33FE" w:rsidRPr="00653FE2">
        <w:t>3</w:t>
      </w:r>
      <w:r w:rsidRPr="00653FE2">
        <w:t>00 138.</w:t>
      </w:r>
    </w:p>
    <w:p w14:paraId="5C112A8E" w14:textId="77777777" w:rsidR="00C33898" w:rsidRPr="00653FE2" w:rsidRDefault="00C33898" w:rsidP="00C33898">
      <w:pPr>
        <w:pStyle w:val="Heading4"/>
        <w:keepNext w:val="0"/>
        <w:keepLines w:val="0"/>
      </w:pPr>
      <w:bookmarkStart w:id="590" w:name="_Toc11331339"/>
      <w:bookmarkStart w:id="591" w:name="_Toc36553422"/>
      <w:bookmarkStart w:id="592" w:name="_Toc218668315"/>
      <w:r w:rsidRPr="00653FE2">
        <w:t>7.6.3.25</w:t>
      </w:r>
      <w:r w:rsidRPr="00653FE2">
        <w:tab/>
        <w:t>CUG index</w:t>
      </w:r>
      <w:bookmarkEnd w:id="590"/>
      <w:bookmarkEnd w:id="591"/>
      <w:bookmarkEnd w:id="592"/>
    </w:p>
    <w:p w14:paraId="199A6B98" w14:textId="711C4403" w:rsidR="00C33898" w:rsidRPr="00653FE2" w:rsidRDefault="00C33898" w:rsidP="00C33898">
      <w:r w:rsidRPr="00653FE2">
        <w:t>This parameter represents the CUG index defined in E</w:t>
      </w:r>
      <w:r w:rsidR="00EC33FE" w:rsidRPr="00653FE2">
        <w:t>TS</w:t>
      </w:r>
      <w:r w:rsidR="00EC33FE">
        <w:t> </w:t>
      </w:r>
      <w:r w:rsidR="00EC33FE" w:rsidRPr="00653FE2">
        <w:t>3</w:t>
      </w:r>
      <w:r w:rsidRPr="00653FE2">
        <w:t>00 138.</w:t>
      </w:r>
    </w:p>
    <w:p w14:paraId="541E702C" w14:textId="77777777" w:rsidR="00C33898" w:rsidRPr="00653FE2" w:rsidRDefault="00C33898" w:rsidP="00C33898">
      <w:pPr>
        <w:pStyle w:val="Heading4"/>
        <w:keepNext w:val="0"/>
        <w:keepLines w:val="0"/>
      </w:pPr>
      <w:bookmarkStart w:id="593" w:name="_Toc11331340"/>
      <w:bookmarkStart w:id="594" w:name="_Toc36553423"/>
      <w:bookmarkStart w:id="595" w:name="_Toc218668316"/>
      <w:r w:rsidRPr="00653FE2">
        <w:t>7.6.3.26</w:t>
      </w:r>
      <w:r w:rsidRPr="00653FE2">
        <w:tab/>
        <w:t>CUG feature</w:t>
      </w:r>
      <w:bookmarkEnd w:id="593"/>
      <w:bookmarkEnd w:id="594"/>
      <w:bookmarkEnd w:id="595"/>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4B6EF62F" w:rsidR="00C33898" w:rsidRPr="00653FE2" w:rsidRDefault="00C33898" w:rsidP="00C33898">
      <w:r w:rsidRPr="00653FE2">
        <w:t xml:space="preserve">See 3GPP </w:t>
      </w:r>
      <w:r w:rsidR="00EC33FE" w:rsidRPr="00653FE2">
        <w:t>TS</w:t>
      </w:r>
      <w:r w:rsidR="00EC33FE">
        <w:t> </w:t>
      </w:r>
      <w:r w:rsidR="00EC33FE" w:rsidRPr="00653FE2">
        <w:t>2</w:t>
      </w:r>
      <w:r w:rsidRPr="00653FE2">
        <w:t>2.085</w:t>
      </w:r>
      <w:r w:rsidR="00EC33FE">
        <w:t> </w:t>
      </w:r>
      <w:r w:rsidR="00EC33FE" w:rsidRPr="00653FE2">
        <w:t>[</w:t>
      </w:r>
      <w:r w:rsidRPr="00653FE2">
        <w:t>13] for meaning of this parameter.</w:t>
      </w:r>
    </w:p>
    <w:p w14:paraId="3A8EA8B8" w14:textId="77777777" w:rsidR="00C33898" w:rsidRPr="00653FE2" w:rsidRDefault="00C33898" w:rsidP="00C33898">
      <w:pPr>
        <w:pStyle w:val="Heading4"/>
        <w:keepNext w:val="0"/>
        <w:keepLines w:val="0"/>
      </w:pPr>
      <w:bookmarkStart w:id="596" w:name="_Toc11331341"/>
      <w:bookmarkStart w:id="597" w:name="_Toc36553424"/>
      <w:bookmarkStart w:id="598" w:name="_Toc218668317"/>
      <w:r w:rsidRPr="00653FE2">
        <w:t>7.6.3.27</w:t>
      </w:r>
      <w:r w:rsidRPr="00653FE2">
        <w:tab/>
        <w:t>Inter CUG options</w:t>
      </w:r>
      <w:bookmarkEnd w:id="596"/>
      <w:bookmarkEnd w:id="597"/>
      <w:bookmarkEnd w:id="598"/>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9" w:name="_Toc11331342"/>
      <w:bookmarkStart w:id="600" w:name="_Toc36553425"/>
      <w:bookmarkStart w:id="601" w:name="_Toc218668318"/>
      <w:r w:rsidRPr="00653FE2">
        <w:t>7.6.3.28</w:t>
      </w:r>
      <w:r w:rsidRPr="00653FE2">
        <w:tab/>
        <w:t>Intra CUG restrictions</w:t>
      </w:r>
      <w:bookmarkEnd w:id="599"/>
      <w:bookmarkEnd w:id="600"/>
      <w:bookmarkEnd w:id="601"/>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2" w:name="_Toc11331343"/>
      <w:bookmarkStart w:id="603" w:name="_Toc36553426"/>
      <w:bookmarkStart w:id="604" w:name="_Toc218668319"/>
      <w:r w:rsidRPr="00653FE2">
        <w:t>7.6.3.29</w:t>
      </w:r>
      <w:r w:rsidRPr="00653FE2">
        <w:tab/>
        <w:t>Extensible SS-Data</w:t>
      </w:r>
      <w:bookmarkEnd w:id="602"/>
      <w:bookmarkEnd w:id="603"/>
      <w:bookmarkEnd w:id="604"/>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2EF9CBEF" w:rsidR="00C33898" w:rsidRPr="00653FE2" w:rsidRDefault="00C33898" w:rsidP="00C33898">
      <w:pPr>
        <w:pStyle w:val="B1"/>
        <w:tabs>
          <w:tab w:val="left" w:pos="5160"/>
        </w:tabs>
      </w:pPr>
      <w:r w:rsidRPr="00653FE2">
        <w:t>-</w:t>
      </w:r>
      <w:r w:rsidRPr="00653FE2">
        <w:tab/>
        <w:t>SS-Code</w:t>
      </w:r>
      <w:r w:rsidRPr="00653FE2">
        <w:tab/>
        <w:t xml:space="preserve">(see </w:t>
      </w:r>
      <w:r w:rsidR="00EC33FE" w:rsidRPr="00653FE2">
        <w:t>clause</w:t>
      </w:r>
      <w:r w:rsidR="00EC33FE">
        <w:t> </w:t>
      </w:r>
      <w:r w:rsidR="00EC33FE" w:rsidRPr="00653FE2">
        <w:t>7</w:t>
      </w:r>
      <w:r w:rsidRPr="00653FE2">
        <w:t>.6.4.1);</w:t>
      </w:r>
    </w:p>
    <w:p w14:paraId="16C00CD5" w14:textId="06C41025" w:rsidR="00C33898" w:rsidRPr="00653FE2" w:rsidRDefault="00C33898" w:rsidP="00C33898">
      <w:pPr>
        <w:pStyle w:val="B1"/>
        <w:tabs>
          <w:tab w:val="left" w:pos="5160"/>
        </w:tabs>
      </w:pPr>
      <w:r w:rsidRPr="00653FE2">
        <w:t>-</w:t>
      </w:r>
      <w:r w:rsidRPr="00653FE2">
        <w:tab/>
        <w:t>Extensible SS-Status (if applicable)</w:t>
      </w:r>
      <w:r w:rsidRPr="00653FE2">
        <w:tab/>
        <w:t xml:space="preserve">(see </w:t>
      </w:r>
      <w:r w:rsidR="00EC33FE" w:rsidRPr="00653FE2">
        <w:t>clause</w:t>
      </w:r>
      <w:r w:rsidR="00EC33FE">
        <w:t> </w:t>
      </w:r>
      <w:r w:rsidR="00EC33FE" w:rsidRPr="00653FE2">
        <w:t>7</w:t>
      </w:r>
      <w:r w:rsidRPr="00653FE2">
        <w:t>.6.3.17);</w:t>
      </w:r>
    </w:p>
    <w:p w14:paraId="60B8F35C" w14:textId="6B8678FC" w:rsidR="00C33898" w:rsidRPr="00653FE2" w:rsidRDefault="00C33898" w:rsidP="00C33898">
      <w:pPr>
        <w:pStyle w:val="B1"/>
        <w:tabs>
          <w:tab w:val="left" w:pos="5160"/>
        </w:tabs>
      </w:pPr>
      <w:r w:rsidRPr="00653FE2">
        <w:t>-</w:t>
      </w:r>
      <w:r w:rsidRPr="00653FE2">
        <w:tab/>
        <w:t>Extensible Override subscription option (if applicable)</w:t>
      </w:r>
      <w:r w:rsidRPr="00653FE2">
        <w:tab/>
        <w:t xml:space="preserve">(see </w:t>
      </w:r>
      <w:r w:rsidR="00EC33FE" w:rsidRPr="00653FE2">
        <w:t>clause</w:t>
      </w:r>
      <w:r w:rsidR="00EC33FE">
        <w:t> </w:t>
      </w:r>
      <w:r w:rsidR="00EC33FE" w:rsidRPr="00653FE2">
        <w:t>7</w:t>
      </w:r>
      <w:r w:rsidRPr="00653FE2">
        <w:t>.6.3.30);</w:t>
      </w:r>
    </w:p>
    <w:p w14:paraId="325D022A" w14:textId="55479F74" w:rsidR="00C33898" w:rsidRPr="00653FE2" w:rsidRDefault="00C33898" w:rsidP="00C33898">
      <w:pPr>
        <w:pStyle w:val="B1"/>
        <w:tabs>
          <w:tab w:val="left" w:pos="5160"/>
        </w:tabs>
      </w:pPr>
      <w:r w:rsidRPr="00653FE2">
        <w:t>-</w:t>
      </w:r>
      <w:r w:rsidRPr="00653FE2">
        <w:tab/>
        <w:t>Extensible CLI Restriction (if applicable)</w:t>
      </w:r>
      <w:r w:rsidRPr="00653FE2">
        <w:tab/>
        <w:t xml:space="preserve">(see </w:t>
      </w:r>
      <w:r w:rsidR="00EC33FE" w:rsidRPr="00653FE2">
        <w:t>clause</w:t>
      </w:r>
      <w:r w:rsidR="00EC33FE">
        <w:t> </w:t>
      </w:r>
      <w:r w:rsidR="00EC33FE" w:rsidRPr="00653FE2">
        <w:t>7</w:t>
      </w:r>
      <w:r w:rsidRPr="00653FE2">
        <w:t>.6.3.31);</w:t>
      </w:r>
    </w:p>
    <w:p w14:paraId="3528D4C2" w14:textId="739C96C0" w:rsidR="00C33898" w:rsidRPr="00653FE2" w:rsidRDefault="00C33898" w:rsidP="00C33898">
      <w:pPr>
        <w:pStyle w:val="B1"/>
        <w:tabs>
          <w:tab w:val="left" w:pos="5160"/>
        </w:tabs>
      </w:pPr>
      <w:r w:rsidRPr="00653FE2">
        <w:t>-</w:t>
      </w:r>
      <w:r w:rsidRPr="00653FE2">
        <w:tab/>
        <w:t>Extensible Basic Service Group Code</w:t>
      </w:r>
      <w:r w:rsidRPr="00653FE2">
        <w:tab/>
        <w:t xml:space="preserve">(see </w:t>
      </w:r>
      <w:r w:rsidR="00EC33FE" w:rsidRPr="00653FE2">
        <w:t>clause</w:t>
      </w:r>
      <w:r w:rsidR="00EC33FE">
        <w:t> </w:t>
      </w:r>
      <w:r w:rsidR="00EC33FE" w:rsidRPr="00653FE2">
        <w:t>7</w:t>
      </w:r>
      <w:r w:rsidRPr="00653FE2">
        <w:t>.6.3.5).</w:t>
      </w:r>
    </w:p>
    <w:p w14:paraId="7A76E599" w14:textId="77777777" w:rsidR="00C33898" w:rsidRPr="00653FE2" w:rsidRDefault="00C33898" w:rsidP="00C33898">
      <w:pPr>
        <w:pStyle w:val="Heading4"/>
        <w:keepNext w:val="0"/>
        <w:keepLines w:val="0"/>
      </w:pPr>
      <w:bookmarkStart w:id="605" w:name="_Toc11331344"/>
      <w:bookmarkStart w:id="606" w:name="_Toc36553427"/>
      <w:bookmarkStart w:id="607" w:name="_Toc218668320"/>
      <w:r w:rsidRPr="00653FE2">
        <w:lastRenderedPageBreak/>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5"/>
      <w:bookmarkEnd w:id="606"/>
      <w:bookmarkEnd w:id="607"/>
    </w:p>
    <w:p w14:paraId="3E531797" w14:textId="1CB238BC" w:rsidR="00C33898" w:rsidRPr="00653FE2" w:rsidRDefault="00C33898" w:rsidP="00C33898">
      <w:r w:rsidRPr="00653FE2">
        <w:t xml:space="preserve">This parameter indicates the state of the MS as defined in 3GPP </w:t>
      </w:r>
      <w:r w:rsidR="00EC33FE" w:rsidRPr="00653FE2">
        <w:t>TS</w:t>
      </w:r>
      <w:r w:rsidR="00EC33FE">
        <w:t> </w:t>
      </w:r>
      <w:r w:rsidR="00EC33FE" w:rsidRPr="00653FE2">
        <w:t>2</w:t>
      </w:r>
      <w:r w:rsidRPr="00653FE2">
        <w:t>3.018</w:t>
      </w:r>
      <w:r w:rsidR="00EC33FE">
        <w:t> </w:t>
      </w:r>
      <w:r w:rsidR="00EC33FE" w:rsidRPr="00653FE2">
        <w:t>[</w:t>
      </w:r>
      <w:r w:rsidRPr="00653FE2">
        <w:t>97].</w:t>
      </w:r>
    </w:p>
    <w:p w14:paraId="14BCE32F" w14:textId="77777777" w:rsidR="00C33898" w:rsidRPr="00653FE2" w:rsidRDefault="00C33898" w:rsidP="00C33898">
      <w:pPr>
        <w:pStyle w:val="Heading4"/>
        <w:keepNext w:val="0"/>
        <w:keepLines w:val="0"/>
      </w:pPr>
      <w:bookmarkStart w:id="608" w:name="_Toc11331345"/>
      <w:bookmarkStart w:id="609" w:name="_Toc36553428"/>
      <w:bookmarkStart w:id="610" w:name="_Toc218668321"/>
      <w:r w:rsidRPr="00653FE2">
        <w:t>7.6.3.31</w:t>
      </w:r>
      <w:r w:rsidRPr="00653FE2">
        <w:tab/>
        <w:t>Requested Info</w:t>
      </w:r>
      <w:bookmarkEnd w:id="608"/>
      <w:bookmarkEnd w:id="609"/>
      <w:bookmarkEnd w:id="610"/>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1" w:name="_Toc11331346"/>
      <w:bookmarkStart w:id="612" w:name="_Toc36553429"/>
      <w:bookmarkStart w:id="613" w:name="_Toc218668322"/>
      <w:r w:rsidRPr="00653FE2">
        <w:t>7.6.3.31A</w:t>
      </w:r>
      <w:r w:rsidRPr="00653FE2">
        <w:tab/>
        <w:t>Requested Domain</w:t>
      </w:r>
      <w:bookmarkEnd w:id="611"/>
      <w:bookmarkEnd w:id="612"/>
      <w:bookmarkEnd w:id="613"/>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4" w:name="_Toc11331347"/>
      <w:bookmarkStart w:id="615" w:name="_Toc36553430"/>
      <w:bookmarkStart w:id="616" w:name="_Toc218668323"/>
      <w:r w:rsidRPr="00653FE2">
        <w:t>7.6.3.32</w:t>
      </w:r>
      <w:r w:rsidRPr="00653FE2">
        <w:tab/>
        <w:t>Suppression of Announcement</w:t>
      </w:r>
      <w:bookmarkEnd w:id="614"/>
      <w:bookmarkEnd w:id="615"/>
      <w:bookmarkEnd w:id="616"/>
    </w:p>
    <w:p w14:paraId="15FF8DF5" w14:textId="225DEDBC" w:rsidR="00C33898" w:rsidRPr="00653FE2" w:rsidRDefault="00C33898" w:rsidP="00C33898">
      <w:r w:rsidRPr="00653FE2">
        <w:t xml:space="preserve">This parameter indicates if the announcement or tones shall be suppressed as defined in 3GPP </w:t>
      </w:r>
      <w:r w:rsidR="00EC33FE" w:rsidRPr="00653FE2">
        <w:t>TS</w:t>
      </w:r>
      <w:r w:rsidR="00EC33FE">
        <w:t> </w:t>
      </w:r>
      <w:r w:rsidR="00EC33FE" w:rsidRPr="00653FE2">
        <w:t>2</w:t>
      </w:r>
      <w:r w:rsidRPr="00653FE2">
        <w:t>3.078 [98].</w:t>
      </w:r>
    </w:p>
    <w:p w14:paraId="07F5A296" w14:textId="77777777" w:rsidR="00C33898" w:rsidRPr="00653FE2" w:rsidRDefault="00C33898" w:rsidP="00C33898">
      <w:pPr>
        <w:pStyle w:val="Heading4"/>
        <w:keepNext w:val="0"/>
        <w:keepLines w:val="0"/>
      </w:pPr>
      <w:bookmarkStart w:id="617" w:name="_Toc11331348"/>
      <w:bookmarkStart w:id="618" w:name="_Toc36553431"/>
      <w:bookmarkStart w:id="619" w:name="_Toc218668324"/>
      <w:r w:rsidRPr="00653FE2">
        <w:t>7.6.3.33</w:t>
      </w:r>
      <w:r w:rsidRPr="00653FE2">
        <w:tab/>
        <w:t>Suppress T-CSI</w:t>
      </w:r>
      <w:bookmarkEnd w:id="617"/>
      <w:bookmarkEnd w:id="618"/>
      <w:bookmarkEnd w:id="619"/>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20" w:name="_Toc11331349"/>
      <w:bookmarkStart w:id="621" w:name="_Toc36553432"/>
      <w:bookmarkStart w:id="622" w:name="_Toc218668325"/>
      <w:r w:rsidRPr="00653FE2">
        <w:t>7.6.3.34</w:t>
      </w:r>
      <w:r w:rsidRPr="00653FE2">
        <w:tab/>
        <w:t>GMSC CAMEL Subscription Info</w:t>
      </w:r>
      <w:bookmarkEnd w:id="620"/>
      <w:bookmarkEnd w:id="621"/>
      <w:bookmarkEnd w:id="622"/>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3" w:name="_Toc11331350"/>
      <w:bookmarkStart w:id="624" w:name="_Toc36553433"/>
      <w:bookmarkStart w:id="625" w:name="_Toc218668326"/>
      <w:r w:rsidRPr="00653FE2">
        <w:t>7.6.3.35</w:t>
      </w:r>
      <w:r w:rsidRPr="00653FE2">
        <w:tab/>
        <w:t>VLR CAMEL Subscription Info</w:t>
      </w:r>
      <w:bookmarkEnd w:id="623"/>
      <w:bookmarkEnd w:id="624"/>
      <w:bookmarkEnd w:id="625"/>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6" w:name="_Toc11331351"/>
      <w:bookmarkStart w:id="627" w:name="_Toc36553434"/>
      <w:bookmarkStart w:id="628" w:name="_Toc218668327"/>
      <w:r w:rsidRPr="00653FE2">
        <w:t>7.6.3.36</w:t>
      </w:r>
      <w:r w:rsidRPr="00653FE2">
        <w:tab/>
        <w:t>Supported CAMEL Phases in the VLR</w:t>
      </w:r>
      <w:bookmarkEnd w:id="626"/>
      <w:bookmarkEnd w:id="627"/>
      <w:bookmarkEnd w:id="628"/>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9" w:name="_Toc11331352"/>
      <w:bookmarkStart w:id="630" w:name="_Toc36553435"/>
      <w:bookmarkStart w:id="631" w:name="_Toc218668328"/>
      <w:r w:rsidRPr="00653FE2">
        <w:t>7.6.3.36A</w:t>
      </w:r>
      <w:r w:rsidRPr="00653FE2">
        <w:tab/>
        <w:t>Supported CAMEL Phases in the SGSN</w:t>
      </w:r>
      <w:bookmarkEnd w:id="629"/>
      <w:bookmarkEnd w:id="630"/>
      <w:bookmarkEnd w:id="631"/>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2" w:name="_Toc11331353"/>
      <w:bookmarkStart w:id="633" w:name="_Toc36553436"/>
      <w:bookmarkStart w:id="634" w:name="_Toc218668329"/>
      <w:r w:rsidRPr="00653FE2">
        <w:t>7.6.3.36B</w:t>
      </w:r>
      <w:r w:rsidRPr="00653FE2">
        <w:tab/>
        <w:t>Offered CAMEL4 CSIs in the VLR</w:t>
      </w:r>
      <w:bookmarkEnd w:id="632"/>
      <w:bookmarkEnd w:id="633"/>
      <w:bookmarkEnd w:id="634"/>
    </w:p>
    <w:p w14:paraId="66EA295E" w14:textId="1D83326F" w:rsidR="00C33898" w:rsidRPr="00653FE2" w:rsidRDefault="00C33898" w:rsidP="00C33898">
      <w:r w:rsidRPr="00653FE2">
        <w:t xml:space="preserve">This parameter indicates which CSIs of CAMEL phase 4 are offered in the VLR as defined in 3GPP </w:t>
      </w:r>
      <w:r w:rsidR="00EC33FE" w:rsidRPr="00653FE2">
        <w:t>TS</w:t>
      </w:r>
      <w:r w:rsidR="00EC33FE">
        <w:t> </w:t>
      </w:r>
      <w:r w:rsidR="00EC33FE" w:rsidRPr="00653FE2">
        <w:t>2</w:t>
      </w:r>
      <w:r w:rsidRPr="00653FE2">
        <w:t>3.078.</w:t>
      </w:r>
    </w:p>
    <w:p w14:paraId="4041DC2E" w14:textId="77777777" w:rsidR="00C33898" w:rsidRPr="00653FE2" w:rsidRDefault="00C33898" w:rsidP="00C33898">
      <w:pPr>
        <w:pStyle w:val="Heading4"/>
      </w:pPr>
      <w:bookmarkStart w:id="635" w:name="_Toc11331354"/>
      <w:bookmarkStart w:id="636" w:name="_Toc36553437"/>
      <w:bookmarkStart w:id="637" w:name="_Toc218668330"/>
      <w:r w:rsidRPr="00653FE2">
        <w:t>7.6.3.36C</w:t>
      </w:r>
      <w:r w:rsidRPr="00653FE2">
        <w:tab/>
        <w:t>Offered CAMEL4 CSIs in the SGSN</w:t>
      </w:r>
      <w:bookmarkEnd w:id="635"/>
      <w:bookmarkEnd w:id="636"/>
      <w:bookmarkEnd w:id="637"/>
    </w:p>
    <w:p w14:paraId="39A8B32B" w14:textId="11B80B3C" w:rsidR="00C33898" w:rsidRPr="00653FE2" w:rsidRDefault="00C33898" w:rsidP="00C33898">
      <w:pPr>
        <w:keepNext/>
        <w:keepLines/>
        <w:outlineLvl w:val="0"/>
      </w:pPr>
      <w:r w:rsidRPr="00653FE2">
        <w:t xml:space="preserve">This parameter indicates which CSIs of CAMEL phase 4 are offered in the SGSN as defined in 3GPP </w:t>
      </w:r>
      <w:r w:rsidR="00EC33FE" w:rsidRPr="00653FE2">
        <w:t>TS</w:t>
      </w:r>
      <w:r w:rsidR="00EC33FE">
        <w:t> </w:t>
      </w:r>
      <w:r w:rsidR="00EC33FE" w:rsidRPr="00653FE2">
        <w:t>2</w:t>
      </w:r>
      <w:r w:rsidRPr="00653FE2">
        <w:t>3.078.</w:t>
      </w:r>
    </w:p>
    <w:p w14:paraId="17EE4606" w14:textId="77777777" w:rsidR="00C33898" w:rsidRPr="00653FE2" w:rsidRDefault="00C33898" w:rsidP="00C33898">
      <w:pPr>
        <w:pStyle w:val="Heading4"/>
        <w:keepNext w:val="0"/>
        <w:keepLines w:val="0"/>
      </w:pPr>
      <w:bookmarkStart w:id="638" w:name="_Toc11331355"/>
      <w:bookmarkStart w:id="639" w:name="_Toc36553438"/>
      <w:bookmarkStart w:id="640" w:name="_Toc218668331"/>
      <w:r w:rsidRPr="00653FE2">
        <w:t>7.6.3.36D</w:t>
      </w:r>
      <w:r w:rsidRPr="00653FE2">
        <w:tab/>
        <w:t>Offered CAMEL4 CSIs</w:t>
      </w:r>
      <w:bookmarkEnd w:id="638"/>
      <w:bookmarkEnd w:id="639"/>
      <w:bookmarkEnd w:id="640"/>
    </w:p>
    <w:p w14:paraId="2B012002" w14:textId="357F5767" w:rsidR="00C33898" w:rsidRPr="00653FE2" w:rsidRDefault="00C33898" w:rsidP="00C33898">
      <w:r w:rsidRPr="00653FE2">
        <w:t xml:space="preserve">This parameter indicates which CSIs of CAMEL phase 4 are offered as defined in 3GPP </w:t>
      </w:r>
      <w:r w:rsidR="00EC33FE" w:rsidRPr="00653FE2">
        <w:t>TS</w:t>
      </w:r>
      <w:r w:rsidR="00EC33FE">
        <w:t> </w:t>
      </w:r>
      <w:r w:rsidR="00EC33FE" w:rsidRPr="00653FE2">
        <w:t>2</w:t>
      </w:r>
      <w:r w:rsidRPr="00653FE2">
        <w:t>3.078.</w:t>
      </w:r>
    </w:p>
    <w:p w14:paraId="6535BFAC" w14:textId="77777777" w:rsidR="00C33898" w:rsidRPr="00653FE2" w:rsidRDefault="00C33898" w:rsidP="00C33898">
      <w:pPr>
        <w:pStyle w:val="Heading4"/>
        <w:keepNext w:val="0"/>
        <w:keepLines w:val="0"/>
      </w:pPr>
      <w:bookmarkStart w:id="641" w:name="_Toc11331356"/>
      <w:bookmarkStart w:id="642" w:name="_Toc36553439"/>
      <w:bookmarkStart w:id="643" w:name="_Toc218668332"/>
      <w:r w:rsidRPr="00653FE2">
        <w:t>7.6.3.36E</w:t>
      </w:r>
      <w:r w:rsidRPr="00653FE2">
        <w:tab/>
        <w:t>Offered CAMEL4 CSIs in interrogating node</w:t>
      </w:r>
      <w:bookmarkEnd w:id="641"/>
      <w:bookmarkEnd w:id="642"/>
      <w:bookmarkEnd w:id="643"/>
    </w:p>
    <w:p w14:paraId="5A07063F" w14:textId="7417D5AE" w:rsidR="00C33898" w:rsidRPr="00653FE2" w:rsidRDefault="00C33898" w:rsidP="00C33898">
      <w:r w:rsidRPr="00653FE2">
        <w:t xml:space="preserve">This parameter indicates which CSIs of CAMEL phase 4 are offered in the GMSC or in the gsmSCF as defined in 3GPP </w:t>
      </w:r>
      <w:r w:rsidR="00EC33FE" w:rsidRPr="00653FE2">
        <w:t>TS</w:t>
      </w:r>
      <w:r w:rsidR="00EC33FE">
        <w:t> </w:t>
      </w:r>
      <w:r w:rsidR="00EC33FE" w:rsidRPr="00653FE2">
        <w:t>2</w:t>
      </w:r>
      <w:r w:rsidRPr="00653FE2">
        <w:t>3.078.</w:t>
      </w:r>
    </w:p>
    <w:p w14:paraId="5A8773C7" w14:textId="77777777" w:rsidR="00C33898" w:rsidRPr="00653FE2" w:rsidRDefault="00C33898" w:rsidP="00C33898">
      <w:pPr>
        <w:pStyle w:val="Heading4"/>
        <w:keepNext w:val="0"/>
        <w:keepLines w:val="0"/>
      </w:pPr>
      <w:bookmarkStart w:id="644" w:name="_Toc11331357"/>
      <w:bookmarkStart w:id="645" w:name="_Toc36553440"/>
      <w:bookmarkStart w:id="646" w:name="_Toc218668333"/>
      <w:r w:rsidRPr="00653FE2">
        <w:t>7.6.3.36F</w:t>
      </w:r>
      <w:r w:rsidRPr="00653FE2">
        <w:tab/>
        <w:t>Offered CAMEL4 CSIs in VMSC</w:t>
      </w:r>
      <w:bookmarkEnd w:id="644"/>
      <w:bookmarkEnd w:id="645"/>
      <w:bookmarkEnd w:id="646"/>
    </w:p>
    <w:p w14:paraId="197191C8" w14:textId="77BB3D0B" w:rsidR="00C33898" w:rsidRPr="00653FE2" w:rsidRDefault="00C33898" w:rsidP="00C33898">
      <w:pPr>
        <w:keepNext/>
        <w:keepLines/>
        <w:outlineLvl w:val="0"/>
      </w:pPr>
      <w:r w:rsidRPr="00653FE2">
        <w:lastRenderedPageBreak/>
        <w:t xml:space="preserve">This parameter indicates which CSIs of CAMEL phase 4 are offered in the VMSC as defined in 3GPP </w:t>
      </w:r>
      <w:r w:rsidR="00EC33FE" w:rsidRPr="00653FE2">
        <w:t>TS</w:t>
      </w:r>
      <w:r w:rsidR="00EC33FE">
        <w:t> </w:t>
      </w:r>
      <w:r w:rsidR="00EC33FE" w:rsidRPr="00653FE2">
        <w:t>2</w:t>
      </w:r>
      <w:r w:rsidRPr="00653FE2">
        <w:t>3.078.</w:t>
      </w:r>
    </w:p>
    <w:p w14:paraId="34F25C21" w14:textId="77777777" w:rsidR="00C33898" w:rsidRPr="00653FE2" w:rsidRDefault="00C33898" w:rsidP="00C33898">
      <w:pPr>
        <w:pStyle w:val="Heading4"/>
        <w:keepNext w:val="0"/>
        <w:keepLines w:val="0"/>
      </w:pPr>
      <w:bookmarkStart w:id="647" w:name="_Toc11331358"/>
      <w:bookmarkStart w:id="648" w:name="_Toc36553441"/>
      <w:bookmarkStart w:id="649" w:name="_Toc218668334"/>
      <w:r w:rsidRPr="00653FE2">
        <w:t>7.6.3.36G</w:t>
      </w:r>
      <w:r w:rsidRPr="00653FE2">
        <w:tab/>
        <w:t>Offered CAMEL4  Functionalities</w:t>
      </w:r>
      <w:bookmarkEnd w:id="647"/>
      <w:bookmarkEnd w:id="648"/>
      <w:bookmarkEnd w:id="649"/>
    </w:p>
    <w:p w14:paraId="50C539DA" w14:textId="77777777" w:rsidR="00C33898" w:rsidRPr="00653FE2" w:rsidRDefault="00C33898" w:rsidP="00C33898">
      <w:pPr>
        <w:pStyle w:val="Heading4"/>
        <w:keepNext w:val="0"/>
        <w:keepLines w:val="0"/>
      </w:pPr>
      <w:bookmarkStart w:id="650" w:name="_Toc11331359"/>
      <w:bookmarkStart w:id="651" w:name="_Toc36553442"/>
      <w:bookmarkStart w:id="652" w:name="_Toc218668335"/>
      <w:r w:rsidRPr="00653FE2">
        <w:t>7.6.3.36H</w:t>
      </w:r>
      <w:r w:rsidRPr="00653FE2">
        <w:tab/>
        <w:t>Supported CAMEL Phases</w:t>
      </w:r>
      <w:bookmarkEnd w:id="650"/>
      <w:bookmarkEnd w:id="651"/>
      <w:bookmarkEnd w:id="652"/>
    </w:p>
    <w:p w14:paraId="39492E32" w14:textId="4DD600A6" w:rsidR="00C33898" w:rsidRPr="00653FE2" w:rsidRDefault="00C33898" w:rsidP="00C33898">
      <w:pPr>
        <w:keepNext/>
        <w:keepLines/>
        <w:outlineLvl w:val="0"/>
      </w:pPr>
      <w:r w:rsidRPr="00653FE2">
        <w:t xml:space="preserve">This parameter indicates which phases of CAMEL are supported as defined in 3GPP </w:t>
      </w:r>
      <w:r w:rsidR="00EC33FE" w:rsidRPr="00653FE2">
        <w:t>TS</w:t>
      </w:r>
      <w:r w:rsidR="00EC33FE">
        <w:t> </w:t>
      </w:r>
      <w:r w:rsidR="00EC33FE" w:rsidRPr="00653FE2">
        <w:t>2</w:t>
      </w:r>
      <w:r w:rsidRPr="00653FE2">
        <w:t>3.078.</w:t>
      </w:r>
    </w:p>
    <w:p w14:paraId="477E1160" w14:textId="77777777" w:rsidR="00C33898" w:rsidRPr="00653FE2" w:rsidRDefault="00C33898" w:rsidP="00C33898">
      <w:pPr>
        <w:pStyle w:val="Heading4"/>
        <w:keepNext w:val="0"/>
        <w:keepLines w:val="0"/>
      </w:pPr>
      <w:bookmarkStart w:id="653" w:name="_Toc11331360"/>
      <w:bookmarkStart w:id="654" w:name="_Toc36553443"/>
      <w:bookmarkStart w:id="655" w:name="_Toc218668336"/>
      <w:r w:rsidRPr="00653FE2">
        <w:t>7.6.3.36I</w:t>
      </w:r>
      <w:r w:rsidRPr="00653FE2">
        <w:tab/>
        <w:t>Supported CAMEL Phases in interrogating node</w:t>
      </w:r>
      <w:bookmarkEnd w:id="653"/>
      <w:bookmarkEnd w:id="654"/>
      <w:bookmarkEnd w:id="655"/>
    </w:p>
    <w:p w14:paraId="4A6D6837" w14:textId="3475E0AE" w:rsidR="00C33898" w:rsidRPr="00653FE2" w:rsidRDefault="00C33898" w:rsidP="00C33898">
      <w:pPr>
        <w:keepNext/>
        <w:keepLines/>
        <w:outlineLvl w:val="0"/>
      </w:pPr>
      <w:r w:rsidRPr="00653FE2">
        <w:t xml:space="preserve">This parameter indicates which phases of CAMEL are supported as defined in 3GPP </w:t>
      </w:r>
      <w:r w:rsidR="00EC33FE" w:rsidRPr="00653FE2">
        <w:t>TS</w:t>
      </w:r>
      <w:r w:rsidR="00EC33FE">
        <w:t> </w:t>
      </w:r>
      <w:r w:rsidR="00EC33FE" w:rsidRPr="00653FE2">
        <w:t>2</w:t>
      </w:r>
      <w:r w:rsidRPr="00653FE2">
        <w:t>3.078. The interrogating node may be a GMSC or a gsmSCF.</w:t>
      </w:r>
    </w:p>
    <w:p w14:paraId="6243E5BD" w14:textId="04A83209" w:rsidR="00C33898" w:rsidRPr="00653FE2" w:rsidRDefault="00C33898" w:rsidP="00C33898">
      <w:r w:rsidRPr="00653FE2">
        <w:t xml:space="preserve">This parameter indicates which functionalities of CAMEL phase 4 are offered as defined in 3GPP </w:t>
      </w:r>
      <w:r w:rsidR="00EC33FE" w:rsidRPr="00653FE2">
        <w:t>TS</w:t>
      </w:r>
      <w:r w:rsidR="00EC33FE">
        <w:t> </w:t>
      </w:r>
      <w:r w:rsidR="00EC33FE" w:rsidRPr="00653FE2">
        <w:t>2</w:t>
      </w:r>
      <w:r w:rsidRPr="00653FE2">
        <w:t>3.078.</w:t>
      </w:r>
    </w:p>
    <w:p w14:paraId="61D162BE" w14:textId="77777777" w:rsidR="00C33898" w:rsidRPr="00653FE2" w:rsidRDefault="00C33898" w:rsidP="00C33898">
      <w:pPr>
        <w:pStyle w:val="Heading4"/>
        <w:keepNext w:val="0"/>
        <w:keepLines w:val="0"/>
      </w:pPr>
      <w:bookmarkStart w:id="656" w:name="_Toc11331361"/>
      <w:bookmarkStart w:id="657" w:name="_Toc36553444"/>
      <w:bookmarkStart w:id="658" w:name="_Toc218668337"/>
      <w:r w:rsidRPr="00653FE2">
        <w:t>7.6.3.37</w:t>
      </w:r>
      <w:r w:rsidRPr="00653FE2">
        <w:tab/>
        <w:t>CUG Subscription Flag</w:t>
      </w:r>
      <w:bookmarkEnd w:id="656"/>
      <w:bookmarkEnd w:id="657"/>
      <w:bookmarkEnd w:id="658"/>
    </w:p>
    <w:p w14:paraId="38C6001F" w14:textId="0C60D63F" w:rsidR="00C33898" w:rsidRPr="00653FE2" w:rsidRDefault="00C33898" w:rsidP="00C33898">
      <w:r w:rsidRPr="00653FE2">
        <w:t xml:space="preserve">This parameter indicates that a subscriber with a T-CSI also has a CUG subscription. It is defined in 3GPP </w:t>
      </w:r>
      <w:r w:rsidR="00EC33FE" w:rsidRPr="00653FE2">
        <w:t>TS</w:t>
      </w:r>
      <w:r w:rsidR="00EC33FE">
        <w:t> </w:t>
      </w:r>
      <w:r w:rsidR="00EC33FE" w:rsidRPr="00653FE2">
        <w:t>2</w:t>
      </w:r>
      <w:r w:rsidRPr="00653FE2">
        <w:t>3.078.</w:t>
      </w:r>
    </w:p>
    <w:p w14:paraId="1EFF6AB9" w14:textId="77777777" w:rsidR="00C33898" w:rsidRPr="00653FE2" w:rsidRDefault="00C33898" w:rsidP="00C33898">
      <w:pPr>
        <w:pStyle w:val="Heading4"/>
        <w:keepNext w:val="0"/>
        <w:keepLines w:val="0"/>
      </w:pPr>
      <w:bookmarkStart w:id="659" w:name="_Toc11331362"/>
      <w:bookmarkStart w:id="660" w:name="_Toc36553445"/>
      <w:bookmarkStart w:id="661" w:name="_Toc218668338"/>
      <w:r w:rsidRPr="00653FE2">
        <w:t>7.6.3.38</w:t>
      </w:r>
      <w:r w:rsidRPr="00653FE2">
        <w:tab/>
        <w:t>CAMEL Subscription Info Withdraw</w:t>
      </w:r>
      <w:bookmarkEnd w:id="659"/>
      <w:bookmarkEnd w:id="660"/>
      <w:bookmarkEnd w:id="661"/>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2" w:name="_Toc11331363"/>
      <w:bookmarkStart w:id="663" w:name="_Toc36553446"/>
      <w:bookmarkStart w:id="664" w:name="_Toc218668339"/>
      <w:r w:rsidRPr="00653FE2">
        <w:t>7.6.3.39</w:t>
      </w:r>
      <w:r w:rsidRPr="00653FE2">
        <w:tab/>
        <w:t>Voice Group Call Service (VGCS) Data</w:t>
      </w:r>
      <w:bookmarkEnd w:id="662"/>
      <w:bookmarkEnd w:id="663"/>
      <w:bookmarkEnd w:id="664"/>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5" w:name="_Toc11331364"/>
      <w:bookmarkStart w:id="666" w:name="_Toc36553447"/>
      <w:bookmarkStart w:id="667" w:name="_Toc218668340"/>
      <w:r w:rsidRPr="00653FE2">
        <w:t>7.6.3.40</w:t>
      </w:r>
      <w:r w:rsidRPr="00653FE2">
        <w:tab/>
        <w:t>Voice Broadcast Service (VBS) Data</w:t>
      </w:r>
      <w:bookmarkEnd w:id="665"/>
      <w:bookmarkEnd w:id="666"/>
      <w:bookmarkEnd w:id="667"/>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8" w:name="_Toc11331365"/>
      <w:bookmarkStart w:id="669" w:name="_Toc36553448"/>
      <w:bookmarkStart w:id="670" w:name="_Toc218668341"/>
      <w:r w:rsidRPr="00653FE2">
        <w:t>7.6.3.41</w:t>
      </w:r>
      <w:r w:rsidRPr="00653FE2">
        <w:tab/>
        <w:t>ISDN bearer capability</w:t>
      </w:r>
      <w:bookmarkEnd w:id="668"/>
      <w:bookmarkEnd w:id="669"/>
      <w:bookmarkEnd w:id="670"/>
    </w:p>
    <w:p w14:paraId="3376E575" w14:textId="06EE9C91" w:rsidR="00C33898" w:rsidRPr="00653FE2" w:rsidRDefault="00C33898" w:rsidP="00C33898">
      <w:r w:rsidRPr="00653FE2">
        <w:t xml:space="preserve">This parameter refers to the ISDN bearer capability information element defined in 3GPP </w:t>
      </w:r>
      <w:r w:rsidR="00EC33FE" w:rsidRPr="00653FE2">
        <w:t>TS</w:t>
      </w:r>
      <w:r w:rsidR="00EC33FE">
        <w:t> </w:t>
      </w:r>
      <w:r w:rsidR="00EC33FE" w:rsidRPr="00653FE2">
        <w:t>2</w:t>
      </w:r>
      <w:r w:rsidRPr="00653FE2">
        <w:t>9.007</w:t>
      </w:r>
      <w:r w:rsidR="00EC33FE">
        <w:t> </w:t>
      </w:r>
      <w:r w:rsidR="00EC33FE" w:rsidRPr="00653FE2">
        <w:t>[</w:t>
      </w:r>
      <w:r w:rsidRPr="00653FE2">
        <w:t>56].</w:t>
      </w:r>
    </w:p>
    <w:p w14:paraId="734D7AC3" w14:textId="77777777" w:rsidR="00C33898" w:rsidRPr="00653FE2" w:rsidRDefault="00C33898" w:rsidP="00C33898">
      <w:pPr>
        <w:pStyle w:val="Heading4"/>
        <w:keepNext w:val="0"/>
        <w:keepLines w:val="0"/>
      </w:pPr>
      <w:bookmarkStart w:id="671" w:name="_Toc11331366"/>
      <w:bookmarkStart w:id="672" w:name="_Toc36553449"/>
      <w:bookmarkStart w:id="673" w:name="_Toc218668342"/>
      <w:r w:rsidRPr="00653FE2">
        <w:t>7.6.3.42</w:t>
      </w:r>
      <w:r w:rsidRPr="00653FE2">
        <w:tab/>
        <w:t>Lower layer Compatibility</w:t>
      </w:r>
      <w:bookmarkEnd w:id="671"/>
      <w:bookmarkEnd w:id="672"/>
      <w:bookmarkEnd w:id="673"/>
    </w:p>
    <w:p w14:paraId="7E6B930E" w14:textId="71DF1799" w:rsidR="00C33898" w:rsidRPr="00653FE2" w:rsidRDefault="00C33898" w:rsidP="00C33898">
      <w:r w:rsidRPr="00653FE2">
        <w:t xml:space="preserve">This parameter refers to the lower layer compatibility information element defined in 3GPP </w:t>
      </w:r>
      <w:r w:rsidR="00EC33FE" w:rsidRPr="00653FE2">
        <w:t>TS</w:t>
      </w:r>
      <w:r w:rsidR="00EC33FE">
        <w:t> </w:t>
      </w:r>
      <w:r w:rsidR="00EC33FE" w:rsidRPr="00653FE2">
        <w:t>2</w:t>
      </w:r>
      <w:r w:rsidRPr="00653FE2">
        <w:t>4.008</w:t>
      </w:r>
      <w:r w:rsidR="00EC33FE">
        <w:t> </w:t>
      </w:r>
      <w:r w:rsidR="00EC33FE" w:rsidRPr="00653FE2">
        <w:t>[</w:t>
      </w:r>
      <w:r w:rsidRPr="00653FE2">
        <w:t>35].</w:t>
      </w:r>
    </w:p>
    <w:p w14:paraId="7FF588FA" w14:textId="77777777" w:rsidR="00C33898" w:rsidRPr="00653FE2" w:rsidRDefault="00C33898" w:rsidP="00C33898">
      <w:pPr>
        <w:pStyle w:val="Heading4"/>
        <w:keepNext w:val="0"/>
        <w:keepLines w:val="0"/>
      </w:pPr>
      <w:bookmarkStart w:id="674" w:name="_Toc11331367"/>
      <w:bookmarkStart w:id="675" w:name="_Toc36553450"/>
      <w:bookmarkStart w:id="676" w:name="_Toc218668343"/>
      <w:r w:rsidRPr="00653FE2">
        <w:t>7.6.3.43</w:t>
      </w:r>
      <w:r w:rsidRPr="00653FE2">
        <w:tab/>
        <w:t>High Layer Compatibility</w:t>
      </w:r>
      <w:bookmarkEnd w:id="674"/>
      <w:bookmarkEnd w:id="675"/>
      <w:bookmarkEnd w:id="676"/>
    </w:p>
    <w:p w14:paraId="0994D9A2" w14:textId="0812D068" w:rsidR="00C33898" w:rsidRPr="00653FE2" w:rsidRDefault="00C33898" w:rsidP="00C33898">
      <w:r w:rsidRPr="00653FE2">
        <w:t xml:space="preserve">This parameter refers to the high layer compatibility information element defined in 3GPP </w:t>
      </w:r>
      <w:r w:rsidR="00EC33FE" w:rsidRPr="00653FE2">
        <w:t>TS</w:t>
      </w:r>
      <w:r w:rsidR="00EC33FE">
        <w:t> </w:t>
      </w:r>
      <w:r w:rsidR="00EC33FE" w:rsidRPr="00653FE2">
        <w:t>2</w:t>
      </w:r>
      <w:r w:rsidRPr="00653FE2">
        <w:t>4.008</w:t>
      </w:r>
      <w:r w:rsidR="00EC33FE">
        <w:t> </w:t>
      </w:r>
      <w:r w:rsidR="00EC33FE" w:rsidRPr="00653FE2">
        <w:t>[</w:t>
      </w:r>
      <w:r w:rsidRPr="00653FE2">
        <w:t>35].</w:t>
      </w:r>
    </w:p>
    <w:p w14:paraId="2E6DC43D" w14:textId="77777777" w:rsidR="00C33898" w:rsidRPr="00653FE2" w:rsidRDefault="00C33898" w:rsidP="00C33898">
      <w:pPr>
        <w:pStyle w:val="Heading4"/>
        <w:keepNext w:val="0"/>
        <w:keepLines w:val="0"/>
      </w:pPr>
      <w:bookmarkStart w:id="677" w:name="_Toc11331368"/>
      <w:bookmarkStart w:id="678" w:name="_Toc36553451"/>
      <w:bookmarkStart w:id="679" w:name="_Toc218668344"/>
      <w:r w:rsidRPr="00653FE2">
        <w:t>7.6.3.44</w:t>
      </w:r>
      <w:r w:rsidRPr="00653FE2">
        <w:tab/>
        <w:t>Alerting Pattern</w:t>
      </w:r>
      <w:bookmarkEnd w:id="677"/>
      <w:bookmarkEnd w:id="678"/>
      <w:bookmarkEnd w:id="679"/>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80" w:name="_Toc11331369"/>
      <w:bookmarkStart w:id="681" w:name="_Toc36553452"/>
      <w:bookmarkStart w:id="682" w:name="_Toc218668345"/>
      <w:r w:rsidRPr="00653FE2">
        <w:t>7.6.3.45</w:t>
      </w:r>
      <w:r w:rsidRPr="00653FE2">
        <w:tab/>
        <w:t>GPRS Subscription Data Withdraw</w:t>
      </w:r>
      <w:bookmarkEnd w:id="680"/>
      <w:bookmarkEnd w:id="681"/>
      <w:bookmarkEnd w:id="682"/>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3" w:name="_Toc11331370"/>
      <w:bookmarkStart w:id="684" w:name="_Toc36553453"/>
      <w:bookmarkStart w:id="685" w:name="_Toc218668346"/>
      <w:r w:rsidRPr="00653FE2">
        <w:t>7.6.3.45A</w:t>
      </w:r>
      <w:r w:rsidRPr="00653FE2">
        <w:tab/>
        <w:t>EPS Subscription Data Withdraw</w:t>
      </w:r>
      <w:bookmarkEnd w:id="683"/>
      <w:bookmarkEnd w:id="684"/>
      <w:bookmarkEnd w:id="685"/>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6" w:name="_Toc11331371"/>
      <w:bookmarkStart w:id="687" w:name="_Toc36553454"/>
      <w:bookmarkStart w:id="688" w:name="_Toc218668347"/>
      <w:r w:rsidRPr="00653FE2">
        <w:lastRenderedPageBreak/>
        <w:t>7.6.3.46</w:t>
      </w:r>
      <w:r w:rsidRPr="00653FE2">
        <w:tab/>
        <w:t>GPRS Subscription Data</w:t>
      </w:r>
      <w:bookmarkEnd w:id="686"/>
      <w:bookmarkEnd w:id="687"/>
      <w:bookmarkEnd w:id="688"/>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9" w:name="_Toc11331372"/>
      <w:bookmarkStart w:id="690" w:name="_Toc36553455"/>
      <w:bookmarkStart w:id="691" w:name="_Toc218668348"/>
      <w:r w:rsidRPr="00653FE2">
        <w:t>7.6.3.46A</w:t>
      </w:r>
      <w:r w:rsidRPr="00653FE2">
        <w:tab/>
        <w:t>EPS Subscription Data</w:t>
      </w:r>
      <w:bookmarkEnd w:id="689"/>
      <w:bookmarkEnd w:id="690"/>
      <w:bookmarkEnd w:id="691"/>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2" w:name="_Toc11331373"/>
      <w:bookmarkStart w:id="693" w:name="_Toc36553456"/>
      <w:bookmarkStart w:id="694" w:name="_Toc218668349"/>
      <w:r w:rsidRPr="00653FE2">
        <w:t>7.6.3.47</w:t>
      </w:r>
      <w:r w:rsidRPr="00653FE2">
        <w:tab/>
        <w:t>QoS-Subscribed</w:t>
      </w:r>
      <w:bookmarkEnd w:id="692"/>
      <w:bookmarkEnd w:id="693"/>
      <w:bookmarkEnd w:id="694"/>
    </w:p>
    <w:p w14:paraId="6D78D3F7" w14:textId="7CCA5EF1" w:rsidR="00C33898" w:rsidRPr="00653FE2" w:rsidRDefault="00C33898" w:rsidP="00C33898">
      <w:r w:rsidRPr="00653FE2">
        <w:t xml:space="preserve">This parameter indicates the quality of service subscribed for a certain service. It is defined in 3GPP </w:t>
      </w:r>
      <w:r w:rsidR="00EC33FE" w:rsidRPr="00653FE2">
        <w:t>TS</w:t>
      </w:r>
      <w:r w:rsidR="00EC33FE">
        <w:t> </w:t>
      </w:r>
      <w:r w:rsidR="00EC33FE" w:rsidRPr="00653FE2">
        <w:t>2</w:t>
      </w:r>
      <w:r w:rsidRPr="00653FE2">
        <w:t>3.060</w:t>
      </w:r>
      <w:r w:rsidR="00EC33FE">
        <w:t> </w:t>
      </w:r>
      <w:r w:rsidR="00EC33FE" w:rsidRPr="00653FE2">
        <w:t>[</w:t>
      </w:r>
      <w:r w:rsidRPr="00653FE2">
        <w:t>104].</w:t>
      </w:r>
    </w:p>
    <w:p w14:paraId="4F68A0F7" w14:textId="77777777" w:rsidR="00C33898" w:rsidRPr="00653FE2" w:rsidRDefault="00C33898" w:rsidP="00C33898">
      <w:pPr>
        <w:pStyle w:val="Heading4"/>
        <w:keepNext w:val="0"/>
        <w:keepLines w:val="0"/>
      </w:pPr>
      <w:bookmarkStart w:id="695" w:name="_Toc11331374"/>
      <w:bookmarkStart w:id="696" w:name="_Toc36553457"/>
      <w:bookmarkStart w:id="697" w:name="_Toc218668350"/>
      <w:r w:rsidRPr="00653FE2">
        <w:t>7.6.3.48</w:t>
      </w:r>
      <w:r w:rsidRPr="00653FE2">
        <w:tab/>
        <w:t>VPLMN address allowed</w:t>
      </w:r>
      <w:bookmarkEnd w:id="695"/>
      <w:bookmarkEnd w:id="696"/>
      <w:bookmarkEnd w:id="697"/>
    </w:p>
    <w:p w14:paraId="7BF415D8" w14:textId="28F4E4A4" w:rsidR="00C33898" w:rsidRPr="00653FE2" w:rsidRDefault="00C33898" w:rsidP="00C33898">
      <w:r w:rsidRPr="00653FE2">
        <w:t xml:space="preserve">This parameter specifies whether the MS is allowed to use a dynamic address allocated in the VPLMN. It is defined in 3GPP </w:t>
      </w:r>
      <w:r w:rsidR="00EC33FE" w:rsidRPr="00653FE2">
        <w:t>TS</w:t>
      </w:r>
      <w:r w:rsidR="00EC33FE">
        <w:t> </w:t>
      </w:r>
      <w:r w:rsidR="00EC33FE" w:rsidRPr="00653FE2">
        <w:t>2</w:t>
      </w:r>
      <w:r w:rsidRPr="00653FE2">
        <w:t>3.060</w:t>
      </w:r>
      <w:r w:rsidR="00EC33FE">
        <w:t> </w:t>
      </w:r>
      <w:r w:rsidR="00EC33FE" w:rsidRPr="00653FE2">
        <w:t>[</w:t>
      </w:r>
      <w:r w:rsidRPr="00653FE2">
        <w:t>104].</w:t>
      </w:r>
    </w:p>
    <w:p w14:paraId="5DF6F1CF" w14:textId="77777777" w:rsidR="00C33898" w:rsidRPr="00653FE2" w:rsidRDefault="00C33898" w:rsidP="00C33898">
      <w:pPr>
        <w:pStyle w:val="Heading4"/>
      </w:pPr>
      <w:bookmarkStart w:id="698" w:name="_Toc11331375"/>
      <w:bookmarkStart w:id="699" w:name="_Toc36553458"/>
      <w:bookmarkStart w:id="700" w:name="_Toc218668351"/>
      <w:r w:rsidRPr="00653FE2">
        <w:t>7.6.3.49</w:t>
      </w:r>
      <w:r w:rsidRPr="00653FE2">
        <w:tab/>
        <w:t>Roaming Restricted In SGSN/MME Due To Unsupported Feature</w:t>
      </w:r>
      <w:bookmarkEnd w:id="698"/>
      <w:bookmarkEnd w:id="699"/>
      <w:bookmarkEnd w:id="700"/>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1" w:name="_Toc11331376"/>
      <w:bookmarkStart w:id="702" w:name="_Toc36553459"/>
      <w:bookmarkStart w:id="703" w:name="_Toc218668352"/>
      <w:r w:rsidRPr="00653FE2">
        <w:t>7.6.3.50</w:t>
      </w:r>
      <w:r w:rsidRPr="00653FE2">
        <w:tab/>
        <w:t>Network Access Mode</w:t>
      </w:r>
      <w:bookmarkEnd w:id="701"/>
      <w:bookmarkEnd w:id="702"/>
      <w:bookmarkEnd w:id="703"/>
    </w:p>
    <w:p w14:paraId="68E9783A" w14:textId="3915E6FC" w:rsidR="00C33898" w:rsidRPr="00653FE2" w:rsidRDefault="00C33898" w:rsidP="00C33898">
      <w:r w:rsidRPr="00653FE2">
        <w:t xml:space="preserve">This parameter is defined in 3GPP </w:t>
      </w:r>
      <w:r w:rsidR="00EC33FE" w:rsidRPr="00653FE2">
        <w:t>TS</w:t>
      </w:r>
      <w:r w:rsidR="00EC33FE">
        <w:t> </w:t>
      </w:r>
      <w:r w:rsidR="00EC33FE" w:rsidRPr="00653FE2">
        <w:t>2</w:t>
      </w:r>
      <w:r w:rsidRPr="00653FE2">
        <w:t>3.008</w:t>
      </w:r>
      <w:r w:rsidR="00EC33FE">
        <w:t> </w:t>
      </w:r>
      <w:r w:rsidR="00EC33FE" w:rsidRPr="00653FE2">
        <w:t>[</w:t>
      </w:r>
      <w:r w:rsidRPr="00653FE2">
        <w:t>20].</w:t>
      </w:r>
    </w:p>
    <w:p w14:paraId="5FB63B42" w14:textId="77777777" w:rsidR="00C33898" w:rsidRPr="00653FE2" w:rsidRDefault="00C33898" w:rsidP="00C33898">
      <w:pPr>
        <w:pStyle w:val="Heading4"/>
        <w:keepNext w:val="0"/>
        <w:keepLines w:val="0"/>
      </w:pPr>
      <w:bookmarkStart w:id="704" w:name="_Toc11331377"/>
      <w:bookmarkStart w:id="705" w:name="_Toc36553460"/>
      <w:bookmarkStart w:id="706" w:name="_Toc218668353"/>
      <w:r w:rsidRPr="00653FE2">
        <w:t>7.6.3.51</w:t>
      </w:r>
      <w:r w:rsidRPr="00653FE2">
        <w:tab/>
      </w:r>
      <w:smartTag w:uri="urn:schemas-microsoft-com:office:smarttags" w:element="place">
        <w:r w:rsidRPr="00653FE2">
          <w:t>Mobile</w:t>
        </w:r>
      </w:smartTag>
      <w:r w:rsidRPr="00653FE2">
        <w:t xml:space="preserve"> Not Reachable Reason</w:t>
      </w:r>
      <w:bookmarkEnd w:id="704"/>
      <w:bookmarkEnd w:id="705"/>
      <w:bookmarkEnd w:id="706"/>
    </w:p>
    <w:p w14:paraId="6D0C4C48" w14:textId="3F7E927C" w:rsidR="00C33898" w:rsidRPr="00653FE2" w:rsidRDefault="00C33898" w:rsidP="00C33898">
      <w:r w:rsidRPr="00653FE2">
        <w:t xml:space="preserve">This parameter stores the reason for the MS being absent when an attempt to deliver a short message to an MS fails at the MSC, SGSN or both. It is defined in 3GPP </w:t>
      </w:r>
      <w:r w:rsidR="00EC33FE" w:rsidRPr="00653FE2">
        <w:t>TS</w:t>
      </w:r>
      <w:r w:rsidR="00EC33FE">
        <w:t> </w:t>
      </w:r>
      <w:r w:rsidR="00EC33FE" w:rsidRPr="00653FE2">
        <w:t>2</w:t>
      </w:r>
      <w:r w:rsidRPr="00653FE2">
        <w:t>3.040.</w:t>
      </w:r>
    </w:p>
    <w:p w14:paraId="0BD76949" w14:textId="77777777" w:rsidR="00C33898" w:rsidRPr="00653FE2" w:rsidRDefault="00C33898" w:rsidP="00C33898">
      <w:pPr>
        <w:pStyle w:val="Heading4"/>
        <w:keepNext w:val="0"/>
        <w:keepLines w:val="0"/>
      </w:pPr>
      <w:bookmarkStart w:id="707" w:name="_Toc11331378"/>
      <w:bookmarkStart w:id="708" w:name="_Toc36553461"/>
      <w:bookmarkStart w:id="709" w:name="_Toc218668354"/>
      <w:r w:rsidRPr="00653FE2">
        <w:t>7.6.3.52</w:t>
      </w:r>
      <w:r w:rsidRPr="00653FE2">
        <w:tab/>
        <w:t>Cancellation Type</w:t>
      </w:r>
      <w:bookmarkEnd w:id="707"/>
      <w:bookmarkEnd w:id="708"/>
      <w:bookmarkEnd w:id="709"/>
    </w:p>
    <w:p w14:paraId="61EEC433" w14:textId="7910435D" w:rsidR="00C33898" w:rsidRPr="00653FE2" w:rsidRDefault="00C33898" w:rsidP="00C33898">
      <w:r w:rsidRPr="00653FE2">
        <w:t xml:space="preserve">This parameter indicates the reason of location cancellation. It is defined in 3GPP </w:t>
      </w:r>
      <w:r w:rsidR="00EC33FE" w:rsidRPr="00653FE2">
        <w:t>TS</w:t>
      </w:r>
      <w:r w:rsidR="00EC33FE">
        <w:t> </w:t>
      </w:r>
      <w:r w:rsidR="00EC33FE" w:rsidRPr="00653FE2">
        <w:t>2</w:t>
      </w:r>
      <w:r w:rsidRPr="00653FE2">
        <w:t>3.060</w:t>
      </w:r>
      <w:r w:rsidR="00EC33FE">
        <w:t> </w:t>
      </w:r>
      <w:r w:rsidR="00EC33FE" w:rsidRPr="00653FE2">
        <w:t>[</w:t>
      </w:r>
      <w:r w:rsidRPr="00653FE2">
        <w:t>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10" w:name="_Toc11331379"/>
      <w:bookmarkStart w:id="711" w:name="_Toc36553462"/>
      <w:bookmarkStart w:id="712" w:name="_Toc218668355"/>
      <w:r w:rsidRPr="00653FE2">
        <w:t>7.6.3.53</w:t>
      </w:r>
      <w:r w:rsidRPr="00653FE2">
        <w:tab/>
        <w:t>All GPRS Data</w:t>
      </w:r>
      <w:bookmarkEnd w:id="710"/>
      <w:bookmarkEnd w:id="711"/>
      <w:bookmarkEnd w:id="712"/>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3" w:name="_Toc11331380"/>
      <w:bookmarkStart w:id="714" w:name="_Toc36553463"/>
      <w:bookmarkStart w:id="715" w:name="_Toc218668356"/>
      <w:r w:rsidRPr="00653FE2">
        <w:t>7.6.3.54</w:t>
      </w:r>
      <w:r w:rsidRPr="00653FE2">
        <w:tab/>
        <w:t>Complete Data List Included</w:t>
      </w:r>
      <w:bookmarkEnd w:id="713"/>
      <w:bookmarkEnd w:id="714"/>
      <w:bookmarkEnd w:id="715"/>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6" w:name="_Toc11331381"/>
      <w:bookmarkStart w:id="717" w:name="_Toc36553464"/>
      <w:bookmarkStart w:id="718" w:name="_Toc218668357"/>
      <w:r w:rsidRPr="00653FE2">
        <w:t>7.6.3.55</w:t>
      </w:r>
      <w:r w:rsidRPr="00653FE2">
        <w:tab/>
        <w:t>PDP Context Identifier</w:t>
      </w:r>
      <w:bookmarkEnd w:id="716"/>
      <w:bookmarkEnd w:id="717"/>
      <w:bookmarkEnd w:id="718"/>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9" w:name="_Toc11331382"/>
      <w:bookmarkStart w:id="720" w:name="_Toc36553465"/>
      <w:bookmarkStart w:id="721" w:name="_Toc218668358"/>
      <w:r w:rsidRPr="00653FE2">
        <w:t>7.6.3.56</w:t>
      </w:r>
      <w:r w:rsidRPr="00653FE2">
        <w:tab/>
        <w:t>LSA Information</w:t>
      </w:r>
      <w:bookmarkEnd w:id="719"/>
      <w:bookmarkEnd w:id="720"/>
      <w:bookmarkEnd w:id="721"/>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2" w:name="_Toc11331383"/>
      <w:bookmarkStart w:id="723" w:name="_Toc36553466"/>
      <w:bookmarkStart w:id="724" w:name="_Toc218668359"/>
      <w:r w:rsidRPr="00653FE2">
        <w:lastRenderedPageBreak/>
        <w:t>7.6.3.57</w:t>
      </w:r>
      <w:r w:rsidRPr="00653FE2">
        <w:tab/>
        <w:t>SoLSA support indicator</w:t>
      </w:r>
      <w:bookmarkEnd w:id="722"/>
      <w:bookmarkEnd w:id="723"/>
      <w:bookmarkEnd w:id="724"/>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5" w:name="_Toc11331384"/>
      <w:bookmarkStart w:id="726" w:name="_Toc36553467"/>
      <w:bookmarkStart w:id="727" w:name="_Toc218668360"/>
      <w:r w:rsidRPr="00653FE2">
        <w:t>7.6.3.58</w:t>
      </w:r>
      <w:r w:rsidRPr="00653FE2">
        <w:tab/>
        <w:t>LSA Information Withdraw</w:t>
      </w:r>
      <w:bookmarkEnd w:id="725"/>
      <w:bookmarkEnd w:id="726"/>
      <w:bookmarkEnd w:id="727"/>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8" w:name="_Toc11331385"/>
      <w:bookmarkStart w:id="729" w:name="_Toc36553468"/>
      <w:bookmarkStart w:id="730" w:name="_Toc218668361"/>
      <w:r w:rsidRPr="00653FE2">
        <w:t>7.6.3.59</w:t>
      </w:r>
      <w:r w:rsidRPr="00653FE2">
        <w:tab/>
        <w:t>LMU Indicator</w:t>
      </w:r>
      <w:bookmarkEnd w:id="728"/>
      <w:bookmarkEnd w:id="729"/>
      <w:bookmarkEnd w:id="730"/>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1" w:name="_Toc11331386"/>
      <w:bookmarkStart w:id="732" w:name="_Toc36553469"/>
      <w:bookmarkStart w:id="733" w:name="_Toc218668362"/>
      <w:r w:rsidRPr="00653FE2">
        <w:t>7.6.3.60</w:t>
      </w:r>
      <w:r w:rsidRPr="00653FE2">
        <w:tab/>
        <w:t>LCS Information</w:t>
      </w:r>
      <w:bookmarkEnd w:id="731"/>
      <w:bookmarkEnd w:id="732"/>
      <w:bookmarkEnd w:id="733"/>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2B1A8AFB" w:rsidR="00C33898" w:rsidRPr="00653FE2" w:rsidRDefault="00C33898" w:rsidP="00C33898">
      <w:pPr>
        <w:pStyle w:val="B1"/>
        <w:keepNext/>
        <w:keepLines/>
        <w:tabs>
          <w:tab w:val="left" w:pos="3420"/>
        </w:tabs>
      </w:pPr>
      <w:r w:rsidRPr="00653FE2">
        <w:t>-</w:t>
      </w:r>
      <w:r w:rsidRPr="00653FE2">
        <w:tab/>
        <w:t>GMLC List</w:t>
      </w:r>
      <w:r w:rsidRPr="00653FE2">
        <w:tab/>
        <w:t xml:space="preserve">(see </w:t>
      </w:r>
      <w:r w:rsidR="00EC33FE" w:rsidRPr="00653FE2">
        <w:t>clause</w:t>
      </w:r>
      <w:r w:rsidR="00EC33FE">
        <w:t> </w:t>
      </w:r>
      <w:r w:rsidR="00EC33FE" w:rsidRPr="00653FE2">
        <w:t>7</w:t>
      </w:r>
      <w:r w:rsidRPr="00653FE2">
        <w:t>.6.3.61).</w:t>
      </w:r>
    </w:p>
    <w:p w14:paraId="6C13EAAE" w14:textId="72F48278" w:rsidR="00C33898" w:rsidRPr="00653FE2" w:rsidRDefault="00C33898" w:rsidP="00C33898">
      <w:pPr>
        <w:pStyle w:val="B1"/>
        <w:tabs>
          <w:tab w:val="left" w:pos="3420"/>
        </w:tabs>
      </w:pPr>
      <w:r w:rsidRPr="00653FE2">
        <w:t>-</w:t>
      </w:r>
      <w:r w:rsidRPr="00653FE2">
        <w:tab/>
        <w:t>LCS Privacy Exception List</w:t>
      </w:r>
      <w:r w:rsidRPr="00653FE2">
        <w:tab/>
        <w:t xml:space="preserve">(see </w:t>
      </w:r>
      <w:r w:rsidR="00EC33FE" w:rsidRPr="00653FE2">
        <w:t>clause</w:t>
      </w:r>
      <w:r w:rsidR="00EC33FE">
        <w:t> </w:t>
      </w:r>
      <w:r w:rsidR="00EC33FE" w:rsidRPr="00653FE2">
        <w:t>7</w:t>
      </w:r>
      <w:r w:rsidRPr="00653FE2">
        <w:t>.6.3.62).</w:t>
      </w:r>
    </w:p>
    <w:p w14:paraId="531EF8DD" w14:textId="0255FCD8" w:rsidR="00C33898" w:rsidRPr="00653FE2" w:rsidRDefault="00C33898" w:rsidP="00C33898">
      <w:pPr>
        <w:pStyle w:val="B1"/>
        <w:tabs>
          <w:tab w:val="left" w:pos="3420"/>
        </w:tabs>
      </w:pPr>
      <w:r w:rsidRPr="00653FE2">
        <w:t>-</w:t>
      </w:r>
      <w:r w:rsidRPr="00653FE2">
        <w:tab/>
        <w:t>MO-LR List</w:t>
      </w:r>
      <w:r w:rsidRPr="00653FE2">
        <w:tab/>
        <w:t xml:space="preserve">(see </w:t>
      </w:r>
      <w:r w:rsidR="00EC33FE" w:rsidRPr="00653FE2">
        <w:t>clause</w:t>
      </w:r>
      <w:r w:rsidR="00EC33FE">
        <w:t> </w:t>
      </w:r>
      <w:r w:rsidR="00EC33FE" w:rsidRPr="00653FE2">
        <w:t>7</w:t>
      </w:r>
      <w:r w:rsidRPr="00653FE2">
        <w:t>.6.3.65A).</w:t>
      </w:r>
    </w:p>
    <w:p w14:paraId="663E269A" w14:textId="1BD8F1B9" w:rsidR="00C33898" w:rsidRPr="00653FE2" w:rsidRDefault="00C33898" w:rsidP="00C33898">
      <w:pPr>
        <w:pStyle w:val="B1"/>
        <w:tabs>
          <w:tab w:val="left" w:pos="3420"/>
        </w:tabs>
      </w:pPr>
      <w:r w:rsidRPr="00653FE2">
        <w:t>-</w:t>
      </w:r>
      <w:r w:rsidRPr="00653FE2">
        <w:tab/>
        <w:t>Additional LCS Privacy Exception List</w:t>
      </w:r>
      <w:r w:rsidRPr="00653FE2">
        <w:tab/>
        <w:t xml:space="preserve">(see </w:t>
      </w:r>
      <w:r w:rsidR="00EC33FE" w:rsidRPr="00653FE2">
        <w:t>clause</w:t>
      </w:r>
      <w:r w:rsidR="00EC33FE">
        <w:t> </w:t>
      </w:r>
      <w:r w:rsidR="00EC33FE" w:rsidRPr="00653FE2">
        <w:t>7</w:t>
      </w:r>
      <w:r w:rsidRPr="00653FE2">
        <w:t>.6.3.62A).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4" w:name="_Toc11331387"/>
      <w:bookmarkStart w:id="735" w:name="_Toc36553470"/>
      <w:bookmarkStart w:id="736" w:name="_Toc218668363"/>
      <w:r w:rsidRPr="00653FE2">
        <w:t>7.6.3.61</w:t>
      </w:r>
      <w:r w:rsidRPr="00653FE2">
        <w:tab/>
        <w:t>GMLC List</w:t>
      </w:r>
      <w:bookmarkEnd w:id="734"/>
      <w:bookmarkEnd w:id="735"/>
      <w:bookmarkEnd w:id="736"/>
    </w:p>
    <w:p w14:paraId="79CA8920" w14:textId="0C856E33"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Pr="00653FE2">
        <w:t>.</w:t>
      </w:r>
    </w:p>
    <w:p w14:paraId="69FB9B64" w14:textId="77777777" w:rsidR="00C33898" w:rsidRPr="00653FE2" w:rsidRDefault="00C33898" w:rsidP="00C33898">
      <w:pPr>
        <w:pStyle w:val="Heading4"/>
        <w:keepNext w:val="0"/>
        <w:keepLines w:val="0"/>
      </w:pPr>
      <w:bookmarkStart w:id="737" w:name="_Toc11331388"/>
      <w:bookmarkStart w:id="738" w:name="_Toc36553471"/>
      <w:bookmarkStart w:id="739" w:name="_Toc218668364"/>
      <w:r w:rsidRPr="00653FE2">
        <w:t>7.6.3.62</w:t>
      </w:r>
      <w:r w:rsidRPr="00653FE2">
        <w:tab/>
        <w:t>LCS Privacy Exception List</w:t>
      </w:r>
      <w:bookmarkEnd w:id="737"/>
      <w:bookmarkEnd w:id="738"/>
      <w:bookmarkEnd w:id="739"/>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40" w:name="_Toc11331389"/>
      <w:bookmarkStart w:id="741" w:name="_Toc36553472"/>
      <w:bookmarkStart w:id="742" w:name="_Toc218668365"/>
      <w:r w:rsidRPr="00653FE2">
        <w:t>7.6.3.62A</w:t>
      </w:r>
      <w:r w:rsidRPr="00653FE2">
        <w:tab/>
        <w:t>Additional LCS Privacy Exception List</w:t>
      </w:r>
      <w:bookmarkEnd w:id="740"/>
      <w:bookmarkEnd w:id="741"/>
      <w:bookmarkEnd w:id="742"/>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3" w:name="_Toc11331390"/>
      <w:bookmarkStart w:id="744" w:name="_Toc36553473"/>
      <w:bookmarkStart w:id="745" w:name="_Toc218668366"/>
      <w:r w:rsidRPr="00653FE2">
        <w:t>7.6.3.63</w:t>
      </w:r>
      <w:r w:rsidRPr="00653FE2">
        <w:tab/>
        <w:t>LCS Privacy Exception Parameters</w:t>
      </w:r>
      <w:bookmarkEnd w:id="743"/>
      <w:bookmarkEnd w:id="744"/>
      <w:bookmarkEnd w:id="745"/>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2BCFDA3C" w:rsidR="00C33898" w:rsidRPr="00653FE2" w:rsidRDefault="00C33898" w:rsidP="00C33898">
      <w:pPr>
        <w:pStyle w:val="B1"/>
        <w:tabs>
          <w:tab w:val="left" w:pos="3960"/>
        </w:tabs>
      </w:pPr>
      <w:r w:rsidRPr="00653FE2">
        <w:t>-</w:t>
      </w:r>
      <w:r w:rsidRPr="00653FE2">
        <w:tab/>
        <w:t>privacy notification to MS user</w:t>
      </w:r>
      <w:r w:rsidRPr="00653FE2">
        <w:tab/>
        <w:t xml:space="preserve">(see </w:t>
      </w:r>
      <w:r w:rsidR="00EC33FE" w:rsidRPr="00653FE2">
        <w:t>clause</w:t>
      </w:r>
      <w:r w:rsidR="00EC33FE">
        <w:t> </w:t>
      </w:r>
      <w:r w:rsidR="00EC33FE" w:rsidRPr="00653FE2">
        <w:t>7</w:t>
      </w:r>
      <w:r w:rsidRPr="00653FE2">
        <w:t>.6.3.65B);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6B2F7EF" w:rsidR="00C33898" w:rsidRPr="00653FE2" w:rsidRDefault="00C33898" w:rsidP="00C33898">
      <w:pPr>
        <w:pStyle w:val="B1"/>
        <w:tabs>
          <w:tab w:val="left" w:pos="3960"/>
        </w:tabs>
      </w:pPr>
      <w:r w:rsidRPr="00653FE2">
        <w:lastRenderedPageBreak/>
        <w:t>-</w:t>
      </w:r>
      <w:r w:rsidRPr="00653FE2">
        <w:tab/>
        <w:t>internal client List</w:t>
      </w:r>
      <w:r w:rsidRPr="00653FE2">
        <w:tab/>
        <w:t xml:space="preserve">(see </w:t>
      </w:r>
      <w:r w:rsidR="00EC33FE" w:rsidRPr="00653FE2">
        <w:t>clause</w:t>
      </w:r>
      <w:r w:rsidR="00EC33FE">
        <w:t> </w:t>
      </w:r>
      <w:r w:rsidR="00EC33FE" w:rsidRPr="00653FE2">
        <w:t>7</w:t>
      </w:r>
      <w:r w:rsidRPr="00653FE2">
        <w:t>.6.3.65).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4751A91E" w:rsidR="00C33898" w:rsidRPr="00653FE2" w:rsidRDefault="00C33898" w:rsidP="00C33898">
      <w:pPr>
        <w:pStyle w:val="Heading4"/>
        <w:keepNext w:val="0"/>
        <w:keepLines w:val="0"/>
      </w:pPr>
      <w:bookmarkStart w:id="746" w:name="_Toc11331391"/>
      <w:bookmarkStart w:id="747" w:name="_Toc36553474"/>
      <w:bookmarkStart w:id="748" w:name="_Toc218668367"/>
      <w:r w:rsidRPr="00653FE2">
        <w:t>7.6.3.64</w:t>
      </w:r>
      <w:r w:rsidRPr="00653FE2">
        <w:tab/>
        <w:t>External Client List</w:t>
      </w:r>
      <w:bookmarkEnd w:id="746"/>
      <w:bookmarkEnd w:id="747"/>
      <w:bookmarkEnd w:id="748"/>
    </w:p>
    <w:p w14:paraId="5F07D909" w14:textId="6ADFE224"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Pr="00653FE2">
        <w:t>.</w:t>
      </w:r>
    </w:p>
    <w:p w14:paraId="4B1E25A1" w14:textId="22D1B4C0" w:rsidR="00C33898" w:rsidRPr="00653FE2" w:rsidRDefault="00C33898" w:rsidP="00C33898">
      <w:pPr>
        <w:pStyle w:val="Heading4"/>
        <w:keepNext w:val="0"/>
        <w:keepLines w:val="0"/>
      </w:pPr>
      <w:bookmarkStart w:id="749" w:name="_Toc11331392"/>
      <w:bookmarkStart w:id="750" w:name="_Toc36553475"/>
      <w:bookmarkStart w:id="751" w:name="_Toc218668368"/>
      <w:r w:rsidRPr="00653FE2">
        <w:t>7.6.3.65</w:t>
      </w:r>
      <w:r w:rsidRPr="00653FE2">
        <w:tab/>
        <w:t>Internal Client List</w:t>
      </w:r>
      <w:bookmarkEnd w:id="749"/>
      <w:bookmarkEnd w:id="750"/>
      <w:bookmarkEnd w:id="751"/>
    </w:p>
    <w:p w14:paraId="5E9678E3" w14:textId="147A3773"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Pr="00653FE2">
        <w:t>.</w:t>
      </w:r>
    </w:p>
    <w:p w14:paraId="4DA88FC7" w14:textId="77777777" w:rsidR="00C33898" w:rsidRPr="00653FE2" w:rsidRDefault="00C33898" w:rsidP="00C33898">
      <w:pPr>
        <w:pStyle w:val="Heading4"/>
        <w:keepNext w:val="0"/>
        <w:keepLines w:val="0"/>
      </w:pPr>
      <w:bookmarkStart w:id="752" w:name="_Toc11331393"/>
      <w:bookmarkStart w:id="753" w:name="_Toc36553476"/>
      <w:bookmarkStart w:id="754" w:name="_Toc218668369"/>
      <w:r w:rsidRPr="00653FE2">
        <w:t>7.6.3.65A</w:t>
      </w:r>
      <w:r w:rsidRPr="00653FE2">
        <w:tab/>
        <w:t>MO-LR List</w:t>
      </w:r>
      <w:bookmarkEnd w:id="752"/>
      <w:bookmarkEnd w:id="753"/>
      <w:bookmarkEnd w:id="754"/>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5" w:name="_Toc11331394"/>
      <w:bookmarkStart w:id="756" w:name="_Toc36553477"/>
      <w:bookmarkStart w:id="757" w:name="_Toc218668370"/>
      <w:r w:rsidRPr="00653FE2">
        <w:t>7.6.3.65B</w:t>
      </w:r>
      <w:r w:rsidRPr="00653FE2">
        <w:tab/>
        <w:t>Privacy Notification to MS User</w:t>
      </w:r>
      <w:bookmarkEnd w:id="755"/>
      <w:bookmarkEnd w:id="756"/>
      <w:bookmarkEnd w:id="757"/>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8" w:name="_Toc11331395"/>
      <w:bookmarkStart w:id="759" w:name="_Toc36553478"/>
      <w:bookmarkStart w:id="760" w:name="_Toc218668371"/>
      <w:r w:rsidRPr="00653FE2">
        <w:t>7.6.3.65C</w:t>
      </w:r>
      <w:r w:rsidRPr="00653FE2">
        <w:tab/>
        <w:t>GMLC List Withdraw</w:t>
      </w:r>
      <w:bookmarkEnd w:id="758"/>
      <w:bookmarkEnd w:id="759"/>
      <w:bookmarkEnd w:id="760"/>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620FDCD9" w:rsidR="00C33898" w:rsidRPr="00653FE2" w:rsidRDefault="00C33898" w:rsidP="00C33898">
      <w:pPr>
        <w:pStyle w:val="Heading4"/>
        <w:keepNext w:val="0"/>
        <w:keepLines w:val="0"/>
      </w:pPr>
      <w:bookmarkStart w:id="761" w:name="_Toc11331396"/>
      <w:bookmarkStart w:id="762" w:name="_Toc36553479"/>
      <w:bookmarkStart w:id="763" w:name="_Toc218668372"/>
      <w:r w:rsidRPr="00653FE2">
        <w:t>7.6.3.65D</w:t>
      </w:r>
      <w:r w:rsidRPr="00653FE2">
        <w:tab/>
        <w:t>Service Type List</w:t>
      </w:r>
      <w:bookmarkEnd w:id="761"/>
      <w:bookmarkEnd w:id="762"/>
      <w:bookmarkEnd w:id="763"/>
    </w:p>
    <w:p w14:paraId="15BF2B2D" w14:textId="56A7FFC4"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Pr="00653FE2">
        <w:t>.</w:t>
      </w:r>
    </w:p>
    <w:p w14:paraId="61E828A6" w14:textId="77777777" w:rsidR="00C33898" w:rsidRPr="00653FE2" w:rsidRDefault="00C33898" w:rsidP="00C33898">
      <w:pPr>
        <w:pStyle w:val="Heading4"/>
        <w:keepNext w:val="0"/>
        <w:keepLines w:val="0"/>
      </w:pPr>
      <w:bookmarkStart w:id="764" w:name="_Toc11331397"/>
      <w:bookmarkStart w:id="765" w:name="_Toc36553480"/>
      <w:bookmarkStart w:id="766" w:name="_Toc218668373"/>
      <w:r w:rsidRPr="00653FE2">
        <w:t>7.6.3.66</w:t>
      </w:r>
      <w:r w:rsidRPr="00653FE2">
        <w:tab/>
        <w:t>IST Alert Timer</w:t>
      </w:r>
      <w:bookmarkEnd w:id="764"/>
      <w:bookmarkEnd w:id="765"/>
      <w:bookmarkEnd w:id="766"/>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7" w:name="_Toc11331398"/>
      <w:bookmarkStart w:id="768" w:name="_Toc36553481"/>
      <w:bookmarkStart w:id="769" w:name="_Toc218668374"/>
      <w:r w:rsidRPr="00653FE2">
        <w:t>7.6.3.67</w:t>
      </w:r>
      <w:r w:rsidRPr="00653FE2">
        <w:tab/>
        <w:t>Call Termination Indicator</w:t>
      </w:r>
      <w:bookmarkEnd w:id="767"/>
      <w:bookmarkEnd w:id="768"/>
      <w:bookmarkEnd w:id="769"/>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70" w:name="_Toc11331399"/>
      <w:bookmarkStart w:id="771" w:name="_Toc36553482"/>
      <w:bookmarkStart w:id="772" w:name="_Toc218668375"/>
      <w:r w:rsidRPr="00653FE2">
        <w:t>7.6.3.68</w:t>
      </w:r>
      <w:r w:rsidRPr="00653FE2">
        <w:tab/>
        <w:t>IST Information Withdraw</w:t>
      </w:r>
      <w:bookmarkEnd w:id="770"/>
      <w:bookmarkEnd w:id="771"/>
      <w:bookmarkEnd w:id="772"/>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3" w:name="_Toc11331400"/>
      <w:bookmarkStart w:id="774" w:name="_Toc36553483"/>
      <w:bookmarkStart w:id="775" w:name="_Toc218668376"/>
      <w:r w:rsidRPr="00653FE2">
        <w:t>7.6.3.69</w:t>
      </w:r>
      <w:r w:rsidRPr="00653FE2">
        <w:tab/>
        <w:t>IST Support Indicator</w:t>
      </w:r>
      <w:bookmarkEnd w:id="773"/>
      <w:bookmarkEnd w:id="774"/>
      <w:bookmarkEnd w:id="775"/>
    </w:p>
    <w:p w14:paraId="71237942"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6" w:name="_Toc11331401"/>
      <w:bookmarkStart w:id="777" w:name="_Toc36553484"/>
      <w:bookmarkStart w:id="778" w:name="_Toc218668377"/>
      <w:r w:rsidRPr="00653FE2">
        <w:t>7.6.3.70</w:t>
      </w:r>
      <w:r w:rsidRPr="00653FE2">
        <w:tab/>
        <w:t>Super-Charger Supported In HLR</w:t>
      </w:r>
      <w:bookmarkEnd w:id="776"/>
      <w:bookmarkEnd w:id="777"/>
      <w:bookmarkEnd w:id="778"/>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9" w:name="_Toc11331402"/>
      <w:bookmarkStart w:id="780" w:name="_Toc36553485"/>
      <w:bookmarkStart w:id="781" w:name="_Toc218668378"/>
      <w:r w:rsidRPr="00653FE2">
        <w:t>7.6.3.71</w:t>
      </w:r>
      <w:r w:rsidRPr="00653FE2">
        <w:tab/>
        <w:t>Super-Charger Supported In Serving Network Entity</w:t>
      </w:r>
      <w:bookmarkEnd w:id="779"/>
      <w:bookmarkEnd w:id="780"/>
      <w:bookmarkEnd w:id="781"/>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2" w:name="_Toc11331403"/>
      <w:bookmarkStart w:id="783" w:name="_Toc36553486"/>
      <w:bookmarkStart w:id="784" w:name="_Toc218668379"/>
      <w:r w:rsidRPr="00653FE2">
        <w:t>7.6.3.72</w:t>
      </w:r>
      <w:r w:rsidRPr="00653FE2">
        <w:tab/>
        <w:t>Age Indicator</w:t>
      </w:r>
      <w:bookmarkEnd w:id="782"/>
      <w:bookmarkEnd w:id="783"/>
      <w:bookmarkEnd w:id="784"/>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5" w:name="_Toc11331404"/>
      <w:bookmarkStart w:id="786" w:name="_Toc36553487"/>
      <w:bookmarkStart w:id="787" w:name="_Toc218668380"/>
      <w:r w:rsidRPr="00653FE2">
        <w:rPr>
          <w:lang w:eastAsia="ja-JP"/>
        </w:rPr>
        <w:t>7.6.3.73</w:t>
      </w:r>
      <w:r w:rsidRPr="00653FE2">
        <w:rPr>
          <w:lang w:eastAsia="ja-JP"/>
        </w:rPr>
        <w:tab/>
      </w:r>
      <w:r w:rsidRPr="00653FE2">
        <w:t>GPRS enhancements support</w:t>
      </w:r>
      <w:r w:rsidRPr="00653FE2">
        <w:rPr>
          <w:lang w:eastAsia="ja-JP"/>
        </w:rPr>
        <w:t xml:space="preserve"> indicator</w:t>
      </w:r>
      <w:bookmarkEnd w:id="785"/>
      <w:bookmarkEnd w:id="786"/>
      <w:bookmarkEnd w:id="787"/>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8" w:name="_Toc11331405"/>
      <w:bookmarkStart w:id="789" w:name="_Toc36553488"/>
      <w:bookmarkStart w:id="790" w:name="_Toc218668381"/>
      <w:r w:rsidRPr="00653FE2">
        <w:t>7.6.3.74</w:t>
      </w:r>
      <w:r w:rsidRPr="00653FE2">
        <w:tab/>
      </w:r>
      <w:r w:rsidRPr="00653FE2">
        <w:rPr>
          <w:lang w:eastAsia="ja-JP"/>
        </w:rPr>
        <w:t xml:space="preserve">Extension </w:t>
      </w:r>
      <w:r w:rsidRPr="00653FE2">
        <w:t>QoS-Subscribed</w:t>
      </w:r>
      <w:bookmarkEnd w:id="788"/>
      <w:bookmarkEnd w:id="789"/>
      <w:bookmarkEnd w:id="790"/>
    </w:p>
    <w:p w14:paraId="5B9DBA3B" w14:textId="63BB22FF"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 xml:space="preserve">3GPP </w:t>
      </w:r>
      <w:r w:rsidR="00EC33FE" w:rsidRPr="00653FE2">
        <w:rPr>
          <w:lang w:eastAsia="ja-JP"/>
        </w:rPr>
        <w:t>TS</w:t>
      </w:r>
      <w:r w:rsidR="00EC33FE">
        <w:rPr>
          <w:lang w:eastAsia="ja-JP"/>
        </w:rPr>
        <w:t> </w:t>
      </w:r>
      <w:r w:rsidR="00EC33FE" w:rsidRPr="00653FE2">
        <w:rPr>
          <w:lang w:eastAsia="ja-JP"/>
        </w:rPr>
        <w:t>2</w:t>
      </w:r>
      <w:r w:rsidRPr="00653FE2">
        <w:rPr>
          <w:lang w:eastAsia="ja-JP"/>
        </w:rPr>
        <w:t>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1" w:name="_Toc11331406"/>
      <w:bookmarkStart w:id="792" w:name="_Toc36553489"/>
      <w:bookmarkStart w:id="793" w:name="_Toc218668382"/>
      <w:r w:rsidRPr="00653FE2">
        <w:t>7.6.3.75</w:t>
      </w:r>
      <w:r w:rsidRPr="00653FE2">
        <w:tab/>
        <w:t>SGSN CAMEL Subscription Info</w:t>
      </w:r>
      <w:bookmarkEnd w:id="791"/>
      <w:bookmarkEnd w:id="792"/>
      <w:bookmarkEnd w:id="793"/>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4" w:name="_Toc11331407"/>
      <w:bookmarkStart w:id="795" w:name="_Toc36553490"/>
      <w:bookmarkStart w:id="796" w:name="_Toc218668383"/>
      <w:r w:rsidRPr="00653FE2">
        <w:t>7.6.3.75A</w:t>
      </w:r>
      <w:r w:rsidRPr="00653FE2">
        <w:tab/>
      </w:r>
      <w:r w:rsidRPr="00653FE2">
        <w:rPr>
          <w:lang w:eastAsia="ja-JP"/>
        </w:rPr>
        <w:t xml:space="preserve">Extension-2 </w:t>
      </w:r>
      <w:r w:rsidRPr="00653FE2">
        <w:t>QoS-Subscribed</w:t>
      </w:r>
      <w:bookmarkEnd w:id="794"/>
      <w:bookmarkEnd w:id="795"/>
      <w:bookmarkEnd w:id="796"/>
    </w:p>
    <w:p w14:paraId="6E201E16" w14:textId="2B6B8FEE"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w:t>
      </w:r>
      <w:r w:rsidR="00EC33FE" w:rsidRPr="00653FE2">
        <w:rPr>
          <w:lang w:eastAsia="ja-JP"/>
        </w:rPr>
        <w:t>TS</w:t>
      </w:r>
      <w:r w:rsidR="00EC33FE">
        <w:rPr>
          <w:lang w:eastAsia="ja-JP"/>
        </w:rPr>
        <w:t> </w:t>
      </w:r>
      <w:r w:rsidR="00EC33FE" w:rsidRPr="00653FE2">
        <w:rPr>
          <w:lang w:eastAsia="ja-JP"/>
        </w:rPr>
        <w:t>2</w:t>
      </w:r>
      <w:r w:rsidRPr="00653FE2">
        <w:rPr>
          <w:lang w:eastAsia="ja-JP"/>
        </w:rPr>
        <w:t>4.008</w:t>
      </w:r>
      <w:r w:rsidRPr="00653FE2">
        <w:t> [35]</w:t>
      </w:r>
      <w:r w:rsidRPr="00653FE2">
        <w:rPr>
          <w:lang w:eastAsia="ja-JP"/>
        </w:rPr>
        <w:t>.</w:t>
      </w:r>
    </w:p>
    <w:p w14:paraId="612F1D4A" w14:textId="77777777" w:rsidR="00C33898" w:rsidRPr="00653FE2" w:rsidRDefault="00C33898" w:rsidP="00C33898">
      <w:pPr>
        <w:pStyle w:val="Heading4"/>
      </w:pPr>
      <w:bookmarkStart w:id="797" w:name="_Toc11331408"/>
      <w:bookmarkStart w:id="798" w:name="_Toc36553491"/>
      <w:bookmarkStart w:id="799" w:name="_Toc218668384"/>
      <w:r w:rsidRPr="00653FE2">
        <w:t>7.6.3.75B</w:t>
      </w:r>
      <w:r w:rsidRPr="00653FE2">
        <w:tab/>
      </w:r>
      <w:r w:rsidRPr="00653FE2">
        <w:rPr>
          <w:lang w:eastAsia="ja-JP"/>
        </w:rPr>
        <w:t xml:space="preserve">Extension-3 </w:t>
      </w:r>
      <w:r w:rsidRPr="00653FE2">
        <w:t>QoS-Subscribed</w:t>
      </w:r>
      <w:bookmarkEnd w:id="797"/>
      <w:bookmarkEnd w:id="798"/>
      <w:bookmarkEnd w:id="799"/>
    </w:p>
    <w:p w14:paraId="67837DEA" w14:textId="2A18EB14"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w:t>
      </w:r>
      <w:r w:rsidR="00EC33FE" w:rsidRPr="00653FE2">
        <w:rPr>
          <w:lang w:eastAsia="ja-JP"/>
        </w:rPr>
        <w:t>TS</w:t>
      </w:r>
      <w:r w:rsidR="00EC33FE">
        <w:rPr>
          <w:lang w:eastAsia="ja-JP"/>
        </w:rPr>
        <w:t> </w:t>
      </w:r>
      <w:r w:rsidR="00EC33FE" w:rsidRPr="00653FE2">
        <w:rPr>
          <w:lang w:eastAsia="ja-JP"/>
        </w:rPr>
        <w:t>2</w:t>
      </w:r>
      <w:r w:rsidRPr="00653FE2">
        <w:rPr>
          <w:lang w:eastAsia="ja-JP"/>
        </w:rPr>
        <w:t>4.008</w:t>
      </w:r>
      <w:r w:rsidRPr="00653FE2">
        <w:t> [35]</w:t>
      </w:r>
      <w:r w:rsidRPr="00653FE2">
        <w:rPr>
          <w:lang w:eastAsia="ja-JP"/>
        </w:rPr>
        <w:t>.</w:t>
      </w:r>
    </w:p>
    <w:p w14:paraId="3A8278A3" w14:textId="77777777" w:rsidR="00C33898" w:rsidRPr="00653FE2" w:rsidRDefault="00C33898" w:rsidP="00C33898">
      <w:pPr>
        <w:pStyle w:val="Heading4"/>
      </w:pPr>
      <w:bookmarkStart w:id="800" w:name="_Toc11331409"/>
      <w:bookmarkStart w:id="801" w:name="_Toc36553492"/>
      <w:bookmarkStart w:id="802" w:name="_Toc218668385"/>
      <w:r w:rsidRPr="00653FE2">
        <w:t>7.6.3.75C</w:t>
      </w:r>
      <w:r w:rsidRPr="00653FE2">
        <w:tab/>
      </w:r>
      <w:r w:rsidRPr="00653FE2">
        <w:rPr>
          <w:lang w:eastAsia="ja-JP"/>
        </w:rPr>
        <w:t xml:space="preserve">Extension-4 </w:t>
      </w:r>
      <w:r w:rsidRPr="00653FE2">
        <w:t>QoS-Subscribed</w:t>
      </w:r>
      <w:bookmarkEnd w:id="800"/>
      <w:bookmarkEnd w:id="801"/>
      <w:bookmarkEnd w:id="802"/>
    </w:p>
    <w:p w14:paraId="3A5ADE01" w14:textId="07E13046"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w:t>
      </w:r>
      <w:r w:rsidR="00EC33FE" w:rsidRPr="00653FE2">
        <w:rPr>
          <w:lang w:eastAsia="ja-JP"/>
        </w:rPr>
        <w:t>TS</w:t>
      </w:r>
      <w:r w:rsidR="00EC33FE">
        <w:rPr>
          <w:lang w:eastAsia="ja-JP"/>
        </w:rPr>
        <w:t> </w:t>
      </w:r>
      <w:r w:rsidR="00EC33FE" w:rsidRPr="00653FE2">
        <w:rPr>
          <w:lang w:eastAsia="ja-JP"/>
        </w:rPr>
        <w:t>2</w:t>
      </w:r>
      <w:r w:rsidRPr="00653FE2">
        <w:rPr>
          <w:lang w:eastAsia="ja-JP"/>
        </w:rPr>
        <w:t>9.060</w:t>
      </w:r>
      <w:r w:rsidR="00EC33FE">
        <w:rPr>
          <w:lang w:eastAsia="ja-JP"/>
        </w:rPr>
        <w:t> </w:t>
      </w:r>
      <w:r w:rsidR="00EC33FE" w:rsidRPr="00653FE2">
        <w:rPr>
          <w:lang w:eastAsia="ja-JP"/>
        </w:rPr>
        <w:t>[</w:t>
      </w:r>
      <w:r w:rsidRPr="00653FE2">
        <w:rPr>
          <w:lang w:eastAsia="ja-JP"/>
        </w:rPr>
        <w:t>105].</w:t>
      </w:r>
    </w:p>
    <w:p w14:paraId="4B03AF91" w14:textId="77777777" w:rsidR="00C33898" w:rsidRPr="00653FE2" w:rsidRDefault="00C33898" w:rsidP="00C33898">
      <w:pPr>
        <w:pStyle w:val="Heading4"/>
        <w:keepNext w:val="0"/>
        <w:keepLines w:val="0"/>
      </w:pPr>
      <w:bookmarkStart w:id="803" w:name="_Toc11331410"/>
      <w:bookmarkStart w:id="804" w:name="_Toc36553493"/>
      <w:bookmarkStart w:id="805" w:name="_Toc218668386"/>
      <w:r w:rsidRPr="00653FE2">
        <w:t>7.6.3.76</w:t>
      </w:r>
      <w:r w:rsidRPr="00653FE2">
        <w:tab/>
        <w:t>MO-SMS-CSI</w:t>
      </w:r>
      <w:bookmarkEnd w:id="803"/>
      <w:bookmarkEnd w:id="804"/>
      <w:bookmarkEnd w:id="805"/>
    </w:p>
    <w:p w14:paraId="67733A65" w14:textId="315285CD" w:rsidR="00C33898" w:rsidRPr="00653FE2" w:rsidRDefault="00C33898" w:rsidP="00C33898">
      <w:pPr>
        <w:outlineLvl w:val="0"/>
      </w:pPr>
      <w:r w:rsidRPr="00653FE2">
        <w:t xml:space="preserve">This parameter identifies the subscriber as having mobile originating SMS CAMEL services as defined in 3GPP </w:t>
      </w:r>
      <w:r w:rsidR="00EC33FE" w:rsidRPr="00653FE2">
        <w:t>TS</w:t>
      </w:r>
      <w:r w:rsidR="00EC33FE">
        <w:t> </w:t>
      </w:r>
      <w:r w:rsidR="00EC33FE" w:rsidRPr="00653FE2">
        <w:t>2</w:t>
      </w:r>
      <w:r w:rsidRPr="00653FE2">
        <w:t>3.078. For the CAMEL phase 3 the MO-SMS-CSI is the same as the SMS-CSI.</w:t>
      </w:r>
    </w:p>
    <w:p w14:paraId="4A942409" w14:textId="77777777" w:rsidR="00C33898" w:rsidRPr="00653FE2" w:rsidRDefault="00C33898" w:rsidP="00C33898">
      <w:pPr>
        <w:pStyle w:val="Heading4"/>
      </w:pPr>
      <w:bookmarkStart w:id="806" w:name="_Toc11331411"/>
      <w:bookmarkStart w:id="807" w:name="_Toc36553494"/>
      <w:bookmarkStart w:id="808" w:name="_Toc218668387"/>
      <w:r w:rsidRPr="00653FE2">
        <w:lastRenderedPageBreak/>
        <w:t>7.6.3.76a</w:t>
      </w:r>
      <w:r w:rsidRPr="00653FE2">
        <w:tab/>
        <w:t>MT-SMS-CSI</w:t>
      </w:r>
      <w:bookmarkEnd w:id="806"/>
      <w:bookmarkEnd w:id="807"/>
      <w:bookmarkEnd w:id="808"/>
    </w:p>
    <w:p w14:paraId="303743F6" w14:textId="0A964414" w:rsidR="00C33898" w:rsidRPr="00653FE2" w:rsidRDefault="00C33898" w:rsidP="00C33898">
      <w:r w:rsidRPr="00653FE2">
        <w:t xml:space="preserve">This parameter identifies the subscriber as having mobile terminating SMS CAMEL services as defined in 3GPP </w:t>
      </w:r>
      <w:r w:rsidR="00EC33FE" w:rsidRPr="00653FE2">
        <w:t>TS</w:t>
      </w:r>
      <w:r w:rsidR="00EC33FE">
        <w:t> </w:t>
      </w:r>
      <w:r w:rsidR="00EC33FE" w:rsidRPr="00653FE2">
        <w:t>2</w:t>
      </w:r>
      <w:r w:rsidRPr="00653FE2">
        <w:t>3.078.</w:t>
      </w:r>
    </w:p>
    <w:p w14:paraId="53371446" w14:textId="77777777" w:rsidR="00C33898" w:rsidRPr="00653FE2" w:rsidRDefault="00C33898" w:rsidP="00C33898">
      <w:pPr>
        <w:pStyle w:val="Heading4"/>
        <w:keepNext w:val="0"/>
        <w:keepLines w:val="0"/>
      </w:pPr>
      <w:bookmarkStart w:id="809" w:name="_Toc11331412"/>
      <w:bookmarkStart w:id="810" w:name="_Toc36553495"/>
      <w:bookmarkStart w:id="811" w:name="_Toc218668388"/>
      <w:r w:rsidRPr="00653FE2">
        <w:t>7.6.3.77</w:t>
      </w:r>
      <w:r w:rsidRPr="00653FE2">
        <w:tab/>
        <w:t>GPRS-CSI</w:t>
      </w:r>
      <w:bookmarkEnd w:id="809"/>
      <w:bookmarkEnd w:id="810"/>
      <w:bookmarkEnd w:id="811"/>
    </w:p>
    <w:p w14:paraId="0311AE74" w14:textId="4854A2BF" w:rsidR="00C33898" w:rsidRPr="00653FE2" w:rsidRDefault="00C33898" w:rsidP="00C33898">
      <w:pPr>
        <w:outlineLvl w:val="0"/>
      </w:pPr>
      <w:r w:rsidRPr="00653FE2">
        <w:t xml:space="preserve">This parameter identifies the subscriber as having GPRS CAMEL services as defined in 3GPP </w:t>
      </w:r>
      <w:r w:rsidR="00EC33FE" w:rsidRPr="00653FE2">
        <w:t>TS</w:t>
      </w:r>
      <w:r w:rsidR="00EC33FE">
        <w:t> </w:t>
      </w:r>
      <w:r w:rsidR="00EC33FE" w:rsidRPr="00653FE2">
        <w:t>2</w:t>
      </w:r>
      <w:r w:rsidRPr="00653FE2">
        <w:t>3.078.</w:t>
      </w:r>
    </w:p>
    <w:p w14:paraId="585E56A1" w14:textId="77777777" w:rsidR="00C33898" w:rsidRPr="00653FE2" w:rsidRDefault="00C33898" w:rsidP="00C33898">
      <w:pPr>
        <w:pStyle w:val="Heading4"/>
        <w:keepNext w:val="0"/>
        <w:keepLines w:val="0"/>
      </w:pPr>
      <w:bookmarkStart w:id="812" w:name="_Toc11331413"/>
      <w:bookmarkStart w:id="813" w:name="_Toc36553496"/>
      <w:bookmarkStart w:id="814" w:name="_Toc218668389"/>
      <w:r w:rsidRPr="00653FE2">
        <w:t>7.6.3.78</w:t>
      </w:r>
      <w:r w:rsidRPr="00653FE2">
        <w:tab/>
        <w:t>CAMEL subscription info</w:t>
      </w:r>
      <w:bookmarkEnd w:id="812"/>
      <w:bookmarkEnd w:id="813"/>
      <w:bookmarkEnd w:id="814"/>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5" w:name="_Toc11331414"/>
      <w:bookmarkStart w:id="816" w:name="_Toc36553497"/>
      <w:bookmarkStart w:id="817" w:name="_Toc218668390"/>
      <w:r w:rsidRPr="00653FE2">
        <w:t>7.6.3.83</w:t>
      </w:r>
      <w:r w:rsidRPr="00653FE2">
        <w:tab/>
        <w:t>Call Barring Data</w:t>
      </w:r>
      <w:bookmarkEnd w:id="815"/>
      <w:bookmarkEnd w:id="816"/>
      <w:bookmarkEnd w:id="817"/>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8" w:name="_Toc11331415"/>
      <w:bookmarkStart w:id="819" w:name="_Toc36553498"/>
      <w:bookmarkStart w:id="820" w:name="_Toc218668391"/>
      <w:r w:rsidRPr="00653FE2">
        <w:t>7.6.3.84</w:t>
      </w:r>
      <w:r w:rsidRPr="00653FE2">
        <w:tab/>
        <w:t>Call Forwarding Data</w:t>
      </w:r>
      <w:bookmarkEnd w:id="818"/>
      <w:bookmarkEnd w:id="819"/>
      <w:bookmarkEnd w:id="820"/>
    </w:p>
    <w:p w14:paraId="6DACFF60" w14:textId="75ED154A" w:rsidR="00C33898" w:rsidRPr="00653FE2" w:rsidRDefault="00C33898" w:rsidP="00C33898">
      <w:r w:rsidRPr="00653FE2">
        <w:t xml:space="preserve">This parameter contains the extensible call forwarding feature list (see </w:t>
      </w:r>
      <w:r w:rsidR="00EC33FE" w:rsidRPr="00653FE2">
        <w:t>clause</w:t>
      </w:r>
      <w:r w:rsidR="00EC33FE">
        <w:t> </w:t>
      </w:r>
      <w:r w:rsidR="00EC33FE" w:rsidRPr="00653FE2">
        <w:t>7</w:t>
      </w:r>
      <w:r w:rsidRPr="00653FE2">
        <w:t>.6.3.16) and Notification to CSE flag.</w:t>
      </w:r>
    </w:p>
    <w:p w14:paraId="20CDE57C" w14:textId="77777777" w:rsidR="00C33898" w:rsidRPr="00653FE2" w:rsidRDefault="00C33898" w:rsidP="00C33898">
      <w:pPr>
        <w:pStyle w:val="Heading4"/>
        <w:keepNext w:val="0"/>
        <w:keepLines w:val="0"/>
      </w:pPr>
      <w:bookmarkStart w:id="821" w:name="_Toc11331416"/>
      <w:bookmarkStart w:id="822" w:name="_Toc36553499"/>
      <w:bookmarkStart w:id="823" w:name="_Toc218668392"/>
      <w:r w:rsidRPr="00653FE2">
        <w:lastRenderedPageBreak/>
        <w:t>7.6.3.85</w:t>
      </w:r>
      <w:r w:rsidRPr="00653FE2">
        <w:tab/>
        <w:t>ODB Data</w:t>
      </w:r>
      <w:bookmarkEnd w:id="821"/>
      <w:bookmarkEnd w:id="822"/>
      <w:bookmarkEnd w:id="823"/>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4" w:name="_Toc11331417"/>
      <w:bookmarkStart w:id="825" w:name="_Toc36553500"/>
      <w:bookmarkStart w:id="826" w:name="_Toc218668393"/>
      <w:r w:rsidRPr="00653FE2">
        <w:t>7.6.3.86</w:t>
      </w:r>
      <w:r w:rsidRPr="00653FE2">
        <w:tab/>
        <w:t>Requested Subscription Info</w:t>
      </w:r>
      <w:bookmarkEnd w:id="824"/>
      <w:bookmarkEnd w:id="825"/>
      <w:bookmarkEnd w:id="826"/>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7" w:name="_Toc11331418"/>
      <w:bookmarkStart w:id="828" w:name="_Toc36553501"/>
      <w:bookmarkStart w:id="829" w:name="_Toc218668394"/>
      <w:r w:rsidRPr="00653FE2">
        <w:t>7.6.3.</w:t>
      </w:r>
      <w:r w:rsidRPr="00653FE2">
        <w:rPr>
          <w:lang w:eastAsia="ja-JP"/>
        </w:rPr>
        <w:t>87</w:t>
      </w:r>
      <w:r w:rsidRPr="00653FE2">
        <w:tab/>
      </w:r>
      <w:r w:rsidRPr="00653FE2">
        <w:rPr>
          <w:lang w:eastAsia="ja-JP"/>
        </w:rPr>
        <w:t>CS Allocation/Retention priority</w:t>
      </w:r>
      <w:bookmarkEnd w:id="827"/>
      <w:bookmarkEnd w:id="828"/>
      <w:bookmarkEnd w:id="829"/>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30" w:name="_Toc11331419"/>
      <w:bookmarkStart w:id="831" w:name="_Toc36553502"/>
      <w:bookmarkStart w:id="832" w:name="_Toc218668395"/>
      <w:r w:rsidRPr="00653FE2">
        <w:t>7.6.3.88</w:t>
      </w:r>
      <w:r w:rsidRPr="00653FE2">
        <w:tab/>
        <w:t xml:space="preserve">ODB </w:t>
      </w:r>
      <w:r w:rsidRPr="00653FE2">
        <w:rPr>
          <w:rFonts w:eastAsia="MS Gothic"/>
          <w:lang w:eastAsia="ja-JP"/>
        </w:rPr>
        <w:t>Info</w:t>
      </w:r>
      <w:bookmarkEnd w:id="830"/>
      <w:bookmarkEnd w:id="831"/>
      <w:bookmarkEnd w:id="832"/>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3" w:name="_Toc11331420"/>
      <w:bookmarkStart w:id="834" w:name="_Toc36553503"/>
      <w:bookmarkStart w:id="835" w:name="_Toc218668396"/>
      <w:r w:rsidRPr="00653FE2">
        <w:t>7.6.3.89</w:t>
      </w:r>
      <w:r w:rsidRPr="00653FE2">
        <w:tab/>
        <w:t>Suppress VT-CSI</w:t>
      </w:r>
      <w:bookmarkEnd w:id="833"/>
      <w:bookmarkEnd w:id="834"/>
      <w:bookmarkEnd w:id="835"/>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6" w:name="_Toc11331421"/>
      <w:bookmarkStart w:id="837" w:name="_Toc36553504"/>
      <w:bookmarkStart w:id="838" w:name="_Toc218668397"/>
      <w:r w:rsidRPr="00653FE2">
        <w:t>7.6.3.90</w:t>
      </w:r>
      <w:r w:rsidRPr="00653FE2">
        <w:tab/>
        <w:t>Suppress Incoming Call Barring</w:t>
      </w:r>
      <w:bookmarkEnd w:id="836"/>
      <w:bookmarkEnd w:id="837"/>
      <w:bookmarkEnd w:id="838"/>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9" w:name="_Toc11331422"/>
      <w:bookmarkStart w:id="840" w:name="_Toc36553505"/>
      <w:bookmarkStart w:id="841" w:name="_Toc218668398"/>
      <w:r w:rsidRPr="00653FE2">
        <w:t>7.6.3.91</w:t>
      </w:r>
      <w:r w:rsidRPr="00653FE2">
        <w:tab/>
        <w:t>gsmSCF Initiated Call</w:t>
      </w:r>
      <w:bookmarkEnd w:id="839"/>
      <w:bookmarkEnd w:id="840"/>
      <w:bookmarkEnd w:id="841"/>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2" w:name="_Toc11331423"/>
      <w:bookmarkStart w:id="843" w:name="_Toc36553506"/>
      <w:bookmarkStart w:id="844" w:name="_Toc218668399"/>
      <w:r w:rsidRPr="00653FE2">
        <w:t>7.6.3.91a</w:t>
      </w:r>
      <w:r w:rsidRPr="00653FE2">
        <w:tab/>
        <w:t>SuppressMTSS</w:t>
      </w:r>
      <w:bookmarkEnd w:id="842"/>
      <w:bookmarkEnd w:id="843"/>
      <w:bookmarkEnd w:id="844"/>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5" w:name="_Toc11331424"/>
      <w:bookmarkStart w:id="846" w:name="_Toc36553507"/>
      <w:bookmarkStart w:id="847" w:name="_Toc218668400"/>
      <w:r w:rsidRPr="00653FE2">
        <w:rPr>
          <w:lang w:eastAsia="ja-JP"/>
        </w:rPr>
        <w:t>7.6.3.92</w:t>
      </w:r>
      <w:r w:rsidRPr="00653FE2">
        <w:rPr>
          <w:lang w:eastAsia="ja-JP"/>
        </w:rPr>
        <w:tab/>
      </w:r>
      <w:r w:rsidRPr="00653FE2">
        <w:t>Call barring support indicator</w:t>
      </w:r>
      <w:bookmarkEnd w:id="845"/>
      <w:bookmarkEnd w:id="846"/>
      <w:bookmarkEnd w:id="847"/>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8" w:name="_Toc11331425"/>
      <w:bookmarkStart w:id="849" w:name="_Toc36553508"/>
      <w:bookmarkStart w:id="850" w:name="_Toc218668401"/>
      <w:r w:rsidRPr="00653FE2">
        <w:rPr>
          <w:lang w:eastAsia="ja-JP"/>
        </w:rPr>
        <w:t>7.6.3.93</w:t>
      </w:r>
      <w:r w:rsidRPr="00653FE2">
        <w:rPr>
          <w:lang w:eastAsia="ja-JP"/>
        </w:rPr>
        <w:tab/>
        <w:t>MNP Info Result</w:t>
      </w:r>
      <w:bookmarkEnd w:id="848"/>
      <w:bookmarkEnd w:id="849"/>
      <w:bookmarkEnd w:id="850"/>
    </w:p>
    <w:p w14:paraId="62911634" w14:textId="60136DCC" w:rsidR="00C33898" w:rsidRPr="00653FE2" w:rsidRDefault="00C33898" w:rsidP="00C33898">
      <w:r w:rsidRPr="00653FE2">
        <w:t xml:space="preserve">This parameter refers to the Mobile Number Portability (MNP) information result (see 3GPP TS 23.078 [98] and 3GPP </w:t>
      </w:r>
      <w:r w:rsidR="00EC33FE" w:rsidRPr="00653FE2">
        <w:t>TS</w:t>
      </w:r>
      <w:r w:rsidR="00EC33FE">
        <w:t> </w:t>
      </w:r>
      <w:r w:rsidR="00EC33FE" w:rsidRPr="00653FE2">
        <w:t>2</w:t>
      </w:r>
      <w:r w:rsidRPr="00653FE2">
        <w:t>3.066</w:t>
      </w:r>
      <w:r w:rsidR="00EC33FE">
        <w:t> </w:t>
      </w:r>
      <w:r w:rsidR="00EC33FE" w:rsidRPr="00653FE2">
        <w:t>[</w:t>
      </w:r>
      <w:r w:rsidRPr="00653FE2">
        <w:t>108]). This parameter may contain the following information:</w:t>
      </w:r>
    </w:p>
    <w:p w14:paraId="730DB6A8" w14:textId="50948FA5" w:rsidR="00C33898" w:rsidRPr="00653FE2" w:rsidRDefault="00C33898" w:rsidP="00C33898">
      <w:pPr>
        <w:pStyle w:val="B1"/>
        <w:keepNext/>
        <w:keepLines/>
        <w:tabs>
          <w:tab w:val="left" w:pos="3420"/>
        </w:tabs>
      </w:pPr>
      <w:r w:rsidRPr="00653FE2">
        <w:t>-</w:t>
      </w:r>
      <w:r w:rsidRPr="00653FE2">
        <w:tab/>
        <w:t>Routeing Number</w:t>
      </w:r>
      <w:r w:rsidRPr="00653FE2">
        <w:tab/>
        <w:t xml:space="preserve">(see </w:t>
      </w:r>
      <w:r w:rsidR="00EC33FE" w:rsidRPr="00653FE2">
        <w:t>clause</w:t>
      </w:r>
      <w:r w:rsidR="00EC33FE">
        <w:t> </w:t>
      </w:r>
      <w:r w:rsidR="00EC33FE" w:rsidRPr="00653FE2">
        <w:t>7</w:t>
      </w:r>
      <w:r w:rsidRPr="00653FE2">
        <w:t>.6.2.63).</w:t>
      </w:r>
    </w:p>
    <w:p w14:paraId="70254F34" w14:textId="0047823B" w:rsidR="00C33898" w:rsidRPr="00653FE2" w:rsidRDefault="00C33898" w:rsidP="00C33898">
      <w:pPr>
        <w:pStyle w:val="B1"/>
        <w:tabs>
          <w:tab w:val="left" w:pos="3420"/>
        </w:tabs>
      </w:pPr>
      <w:r w:rsidRPr="00653FE2">
        <w:t>-</w:t>
      </w:r>
      <w:r w:rsidRPr="00653FE2">
        <w:tab/>
        <w:t>IMSI</w:t>
      </w:r>
      <w:r w:rsidRPr="00653FE2">
        <w:tab/>
        <w:t xml:space="preserve">(see 3GPP </w:t>
      </w:r>
      <w:r w:rsidR="00EC33FE" w:rsidRPr="00653FE2">
        <w:t>TS</w:t>
      </w:r>
      <w:r w:rsidR="00EC33FE">
        <w:t> </w:t>
      </w:r>
      <w:r w:rsidR="00EC33FE" w:rsidRPr="00653FE2">
        <w:t>2</w:t>
      </w:r>
      <w:r w:rsidRPr="00653FE2">
        <w:t xml:space="preserve">3.078[98], see also </w:t>
      </w:r>
      <w:r w:rsidR="00EC33FE" w:rsidRPr="00653FE2">
        <w:t>clause</w:t>
      </w:r>
      <w:r w:rsidR="00EC33FE">
        <w:t> </w:t>
      </w:r>
      <w:r w:rsidR="00EC33FE" w:rsidRPr="00653FE2">
        <w:t>7</w:t>
      </w:r>
      <w:r w:rsidRPr="00653FE2">
        <w:t>.6.2.1).</w:t>
      </w:r>
    </w:p>
    <w:p w14:paraId="625C679D" w14:textId="02AB71A8" w:rsidR="00C33898" w:rsidRPr="00653FE2" w:rsidRDefault="00C33898" w:rsidP="00C33898">
      <w:pPr>
        <w:pStyle w:val="B1"/>
        <w:tabs>
          <w:tab w:val="left" w:pos="3420"/>
        </w:tabs>
      </w:pPr>
      <w:r w:rsidRPr="00653FE2">
        <w:t>-</w:t>
      </w:r>
      <w:r w:rsidRPr="00653FE2">
        <w:tab/>
        <w:t>MSISDN</w:t>
      </w:r>
      <w:r w:rsidRPr="00653FE2">
        <w:tab/>
        <w:t xml:space="preserve">(see </w:t>
      </w:r>
      <w:r w:rsidR="00EC33FE" w:rsidRPr="00653FE2">
        <w:t>clause</w:t>
      </w:r>
      <w:r w:rsidR="00EC33FE">
        <w:t> </w:t>
      </w:r>
      <w:r w:rsidR="00EC33FE" w:rsidRPr="00653FE2">
        <w:t>7</w:t>
      </w:r>
      <w:r w:rsidRPr="00653FE2">
        <w:t>.6.2.17).</w:t>
      </w:r>
    </w:p>
    <w:p w14:paraId="0DFFD744" w14:textId="76E8644D" w:rsidR="00C33898" w:rsidRPr="00653FE2" w:rsidRDefault="00C33898" w:rsidP="00C33898">
      <w:pPr>
        <w:pStyle w:val="B1"/>
        <w:tabs>
          <w:tab w:val="left" w:pos="3420"/>
        </w:tabs>
      </w:pPr>
      <w:r w:rsidRPr="00653FE2">
        <w:t>-</w:t>
      </w:r>
      <w:r w:rsidRPr="00653FE2">
        <w:tab/>
        <w:t>Number Portability Status</w:t>
      </w:r>
      <w:r w:rsidRPr="00653FE2">
        <w:tab/>
        <w:t xml:space="preserve">(see </w:t>
      </w:r>
      <w:r w:rsidR="00EC33FE" w:rsidRPr="00653FE2">
        <w:t>clause</w:t>
      </w:r>
      <w:r w:rsidR="00EC33FE">
        <w:t> </w:t>
      </w:r>
      <w:r w:rsidR="00EC33FE" w:rsidRPr="00653FE2">
        <w:t>7</w:t>
      </w:r>
      <w:r w:rsidRPr="00653FE2">
        <w:t>.6.5.14).</w:t>
      </w:r>
    </w:p>
    <w:p w14:paraId="2AF20E64" w14:textId="77777777" w:rsidR="00C33898" w:rsidRPr="00653FE2" w:rsidRDefault="00C33898" w:rsidP="00C33898">
      <w:pPr>
        <w:pStyle w:val="Heading4"/>
      </w:pPr>
      <w:bookmarkStart w:id="851" w:name="_Toc11331426"/>
      <w:bookmarkStart w:id="852" w:name="_Toc36553509"/>
      <w:bookmarkStart w:id="853" w:name="_Toc218668402"/>
      <w:r w:rsidRPr="00653FE2">
        <w:t>7.6.3.94</w:t>
      </w:r>
      <w:r w:rsidRPr="00653FE2">
        <w:tab/>
        <w:t>Allowed Services</w:t>
      </w:r>
      <w:bookmarkEnd w:id="851"/>
      <w:bookmarkEnd w:id="852"/>
      <w:bookmarkEnd w:id="853"/>
    </w:p>
    <w:p w14:paraId="231EDF22" w14:textId="17D15647" w:rsidR="00C33898" w:rsidRPr="00653FE2" w:rsidRDefault="00C33898" w:rsidP="00C33898">
      <w:r w:rsidRPr="00653FE2">
        <w:t xml:space="preserve">This parameter is used by the HLR to indicate which service is available for a call when two services have been requested, for the SCUDIF feature described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7262D5CB" w14:textId="77777777" w:rsidR="00C33898" w:rsidRPr="00653FE2" w:rsidRDefault="00C33898" w:rsidP="00C33898">
      <w:pPr>
        <w:pStyle w:val="Heading4"/>
      </w:pPr>
      <w:bookmarkStart w:id="854" w:name="_Toc11331427"/>
      <w:bookmarkStart w:id="855" w:name="_Toc36553510"/>
      <w:bookmarkStart w:id="856" w:name="_Toc218668403"/>
      <w:r w:rsidRPr="00653FE2">
        <w:lastRenderedPageBreak/>
        <w:t>7.6.3.95</w:t>
      </w:r>
      <w:r w:rsidRPr="00653FE2">
        <w:tab/>
        <w:t>Unavailability Cause</w:t>
      </w:r>
      <w:bookmarkEnd w:id="854"/>
      <w:bookmarkEnd w:id="855"/>
      <w:bookmarkEnd w:id="856"/>
    </w:p>
    <w:p w14:paraId="54B0C0A9" w14:textId="261DF049" w:rsidR="00C33898" w:rsidRPr="00653FE2" w:rsidRDefault="00C33898" w:rsidP="00C33898">
      <w:pPr>
        <w:pStyle w:val="B1"/>
        <w:tabs>
          <w:tab w:val="left" w:pos="3420"/>
        </w:tabs>
      </w:pPr>
      <w:r w:rsidRPr="00653FE2">
        <w:t xml:space="preserve">This parameter is used to indicate the reason for the unavailability of one of the services as indicated by the Allowed Services IE (see 7.6.3.94) when two services have been requested, for the SCUDIF feature described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1BDBED3C" w14:textId="77777777" w:rsidR="00C33898" w:rsidRPr="00653FE2" w:rsidRDefault="00C33898" w:rsidP="00C33898">
      <w:pPr>
        <w:pStyle w:val="Heading4"/>
      </w:pPr>
      <w:bookmarkStart w:id="857" w:name="_Toc11331428"/>
      <w:bookmarkStart w:id="858" w:name="_Toc36553511"/>
      <w:bookmarkStart w:id="859" w:name="_Toc218668404"/>
      <w:r w:rsidRPr="00653FE2">
        <w:t>7.6.3.96</w:t>
      </w:r>
      <w:r w:rsidRPr="00653FE2">
        <w:tab/>
        <w:t>MNP Requested Info</w:t>
      </w:r>
      <w:bookmarkEnd w:id="857"/>
      <w:bookmarkEnd w:id="858"/>
      <w:bookmarkEnd w:id="859"/>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60" w:name="_Toc11331429"/>
      <w:bookmarkStart w:id="861" w:name="_Toc36553512"/>
      <w:bookmarkStart w:id="862" w:name="_Toc218668405"/>
      <w:r w:rsidRPr="00653FE2">
        <w:rPr>
          <w:szCs w:val="16"/>
        </w:rPr>
        <w:t>7.6.3.97</w:t>
      </w:r>
      <w:r>
        <w:rPr>
          <w:szCs w:val="16"/>
        </w:rPr>
        <w:tab/>
      </w:r>
      <w:r w:rsidRPr="00653FE2">
        <w:rPr>
          <w:szCs w:val="16"/>
        </w:rPr>
        <w:t>Access Restriction</w:t>
      </w:r>
      <w:r w:rsidRPr="00653FE2">
        <w:t xml:space="preserve"> Data</w:t>
      </w:r>
      <w:bookmarkEnd w:id="860"/>
      <w:bookmarkEnd w:id="861"/>
      <w:bookmarkEnd w:id="862"/>
    </w:p>
    <w:p w14:paraId="0B43BDC7" w14:textId="7A405DF8" w:rsidR="00C33898" w:rsidRPr="00653FE2" w:rsidRDefault="00C33898" w:rsidP="00C33898">
      <w:r w:rsidRPr="00653FE2">
        <w:t xml:space="preserve">This parameter refers to the radio access technologies that are possibly restricted to a subscriber via subscription data. For the use of the parameter, see 3GPP </w:t>
      </w:r>
      <w:r w:rsidR="00EC33FE" w:rsidRPr="00653FE2">
        <w:t>TS</w:t>
      </w:r>
      <w:r w:rsidR="00EC33FE">
        <w:t> </w:t>
      </w:r>
      <w:r w:rsidR="00EC33FE" w:rsidRPr="00653FE2">
        <w:t>2</w:t>
      </w:r>
      <w:r w:rsidRPr="00653FE2">
        <w:t>3.012</w:t>
      </w:r>
      <w:r w:rsidR="00EC33FE">
        <w:t> </w:t>
      </w:r>
      <w:r w:rsidR="00EC33FE" w:rsidRPr="00653FE2">
        <w:t>[</w:t>
      </w:r>
      <w:r w:rsidRPr="00653FE2">
        <w:t xml:space="preserve">23] for the CS domain and 3GPP </w:t>
      </w:r>
      <w:r w:rsidR="00EC33FE" w:rsidRPr="00653FE2">
        <w:t>TS</w:t>
      </w:r>
      <w:r w:rsidR="00EC33FE">
        <w:t> </w:t>
      </w:r>
      <w:r w:rsidR="00EC33FE" w:rsidRPr="00653FE2">
        <w:t>2</w:t>
      </w:r>
      <w:r w:rsidRPr="00653FE2">
        <w:t xml:space="preserve">3.060[104], 3GPP </w:t>
      </w:r>
      <w:r w:rsidR="00EC33FE" w:rsidRPr="00653FE2">
        <w:t>TS</w:t>
      </w:r>
      <w:r w:rsidR="00EC33FE">
        <w:t> </w:t>
      </w:r>
      <w:r w:rsidR="00EC33FE" w:rsidRPr="00653FE2">
        <w:t>2</w:t>
      </w:r>
      <w:r w:rsidRPr="00653FE2">
        <w:t>9.060</w:t>
      </w:r>
      <w:r w:rsidR="00EC33FE">
        <w:t> </w:t>
      </w:r>
      <w:r w:rsidR="00EC33FE" w:rsidRPr="00653FE2">
        <w:t>[</w:t>
      </w:r>
      <w:r w:rsidRPr="00653FE2">
        <w:t xml:space="preserve">105] </w:t>
      </w:r>
      <w:r w:rsidR="00EC33FE">
        <w:t>clause</w:t>
      </w:r>
      <w:r w:rsidR="00EC33FE">
        <w:t> </w:t>
      </w:r>
      <w:r w:rsidR="00EC33FE" w:rsidRPr="00653FE2">
        <w:t>7</w:t>
      </w:r>
      <w:r w:rsidRPr="00653FE2">
        <w:t xml:space="preserve">.5.3 and 3GPP </w:t>
      </w:r>
      <w:r w:rsidR="00EC33FE" w:rsidRPr="00653FE2">
        <w:t>TS</w:t>
      </w:r>
      <w:r w:rsidR="00EC33FE">
        <w:t> </w:t>
      </w:r>
      <w:r w:rsidR="00EC33FE" w:rsidRPr="00653FE2">
        <w:t>2</w:t>
      </w:r>
      <w:r w:rsidRPr="00653FE2">
        <w:t>9.274</w:t>
      </w:r>
      <w:r w:rsidR="00EC33FE">
        <w:t> </w:t>
      </w:r>
      <w:r w:rsidR="00EC33FE" w:rsidRPr="00653FE2">
        <w:t>[</w:t>
      </w:r>
      <w:r w:rsidRPr="00653FE2">
        <w:t xml:space="preserve">149] </w:t>
      </w:r>
      <w:r w:rsidR="00EC33FE">
        <w:t>clause</w:t>
      </w:r>
      <w:r w:rsidR="00EC33FE">
        <w:t> </w:t>
      </w:r>
      <w:r w:rsidR="00EC33FE" w:rsidRPr="00653FE2">
        <w:t>7</w:t>
      </w:r>
      <w:r w:rsidRPr="00653FE2">
        <w:t>.3.6 for the PS domain.</w:t>
      </w:r>
    </w:p>
    <w:p w14:paraId="40D420AF" w14:textId="77777777" w:rsidR="00C33898" w:rsidRPr="00653FE2" w:rsidRDefault="00C33898" w:rsidP="00C33898">
      <w:pPr>
        <w:pStyle w:val="Heading4"/>
      </w:pPr>
      <w:bookmarkStart w:id="863" w:name="_Toc11331430"/>
      <w:bookmarkStart w:id="864" w:name="_Toc36553513"/>
      <w:bookmarkStart w:id="865" w:name="_Toc218668406"/>
      <w:r w:rsidRPr="00653FE2">
        <w:t>7.6.3.98</w:t>
      </w:r>
      <w:r w:rsidRPr="00653FE2">
        <w:tab/>
        <w:t>Supported RAT types indicator</w:t>
      </w:r>
      <w:bookmarkEnd w:id="863"/>
      <w:bookmarkEnd w:id="864"/>
      <w:bookmarkEnd w:id="865"/>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6" w:name="_Toc11331431"/>
      <w:bookmarkStart w:id="867" w:name="_Toc36553514"/>
      <w:bookmarkStart w:id="868" w:name="_Toc218668407"/>
      <w:r w:rsidRPr="00653FE2">
        <w:t>7.6.3.99</w:t>
      </w:r>
      <w:r w:rsidRPr="00653FE2">
        <w:tab/>
        <w:t>UE SRVCC Capability</w:t>
      </w:r>
      <w:bookmarkEnd w:id="866"/>
      <w:bookmarkEnd w:id="867"/>
      <w:bookmarkEnd w:id="868"/>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9" w:name="_Toc11331432"/>
      <w:bookmarkStart w:id="870" w:name="_Toc36553515"/>
      <w:bookmarkStart w:id="871" w:name="_Toc21866840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9"/>
      <w:bookmarkEnd w:id="870"/>
      <w:bookmarkEnd w:id="871"/>
    </w:p>
    <w:p w14:paraId="57F0CAF9" w14:textId="15986C64"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w:t>
      </w:r>
    </w:p>
    <w:p w14:paraId="4BA78C72" w14:textId="77777777" w:rsidR="00C33898" w:rsidRPr="00653FE2" w:rsidRDefault="00C33898" w:rsidP="00C33898">
      <w:pPr>
        <w:pStyle w:val="Heading4"/>
        <w:keepNext w:val="0"/>
        <w:keepLines w:val="0"/>
      </w:pPr>
      <w:bookmarkStart w:id="872" w:name="_Toc11331433"/>
      <w:bookmarkStart w:id="873" w:name="_Toc36553516"/>
      <w:bookmarkStart w:id="874" w:name="_Toc21866840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2"/>
      <w:bookmarkEnd w:id="873"/>
      <w:bookmarkEnd w:id="874"/>
    </w:p>
    <w:p w14:paraId="75C3D105" w14:textId="30E22D0E"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w:t>
      </w:r>
      <w:r w:rsidR="00EC33FE" w:rsidRPr="00653FE2">
        <w:t>TS</w:t>
      </w:r>
      <w:r w:rsidR="00EC33FE">
        <w:t> </w:t>
      </w:r>
      <w:r w:rsidR="00EC33FE" w:rsidRPr="00653FE2">
        <w:rPr>
          <w:rFonts w:hint="eastAsia"/>
          <w:lang w:eastAsia="zh-CN"/>
        </w:rPr>
        <w:t>2</w:t>
      </w:r>
      <w:r w:rsidRPr="00653FE2">
        <w:rPr>
          <w:rFonts w:hint="eastAsia"/>
          <w:lang w:eastAsia="zh-CN"/>
        </w:rPr>
        <w:t>9.272</w:t>
      </w:r>
      <w:r w:rsidR="00EC33FE">
        <w:t> </w:t>
      </w:r>
      <w:r w:rsidR="00EC33FE" w:rsidRPr="00653FE2">
        <w:t>[</w:t>
      </w:r>
      <w:r w:rsidRPr="00653FE2">
        <w:t>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5" w:name="_Toc11331434"/>
      <w:bookmarkStart w:id="876" w:name="_Toc36553517"/>
      <w:bookmarkStart w:id="877" w:name="_Toc218668410"/>
      <w:r w:rsidRPr="00653FE2">
        <w:t>7.6.</w:t>
      </w:r>
      <w:r w:rsidRPr="00653FE2">
        <w:rPr>
          <w:rFonts w:hint="eastAsia"/>
          <w:lang w:eastAsia="zh-CN"/>
        </w:rPr>
        <w:t>3</w:t>
      </w:r>
      <w:r w:rsidRPr="00653FE2">
        <w:t>.102</w:t>
      </w:r>
      <w:r w:rsidRPr="00653FE2">
        <w:tab/>
      </w:r>
      <w:r w:rsidRPr="00653FE2">
        <w:rPr>
          <w:lang w:val="en-US"/>
        </w:rPr>
        <w:t>IMSI-Group-Id</w:t>
      </w:r>
      <w:bookmarkEnd w:id="875"/>
      <w:bookmarkEnd w:id="876"/>
      <w:bookmarkEnd w:id="877"/>
    </w:p>
    <w:p w14:paraId="6F4AF990" w14:textId="4E156206"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w:t>
      </w:r>
      <w:r w:rsidR="00EC33FE" w:rsidRPr="00653FE2">
        <w:t>TS</w:t>
      </w:r>
      <w:r w:rsidR="00EC33FE">
        <w:t> </w:t>
      </w:r>
      <w:r w:rsidR="00EC33FE" w:rsidRPr="00653FE2">
        <w:rPr>
          <w:rFonts w:hint="eastAsia"/>
          <w:lang w:eastAsia="zh-CN"/>
        </w:rPr>
        <w:t>2</w:t>
      </w:r>
      <w:r w:rsidRPr="00653FE2">
        <w:rPr>
          <w:rFonts w:hint="eastAsia"/>
          <w:lang w:eastAsia="zh-CN"/>
        </w:rPr>
        <w:t>9.272</w:t>
      </w:r>
      <w:r w:rsidR="00EC33FE">
        <w:t> </w:t>
      </w:r>
      <w:r w:rsidR="00EC33FE" w:rsidRPr="00653FE2">
        <w:t>[</w:t>
      </w:r>
      <w:r w:rsidRPr="00653FE2">
        <w:t>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8" w:name="_Toc11331435"/>
      <w:bookmarkStart w:id="879" w:name="_Toc36553518"/>
      <w:bookmarkStart w:id="880" w:name="_Toc218668411"/>
      <w:r w:rsidRPr="00653FE2">
        <w:t>7.6.4</w:t>
      </w:r>
      <w:r w:rsidRPr="00653FE2">
        <w:tab/>
        <w:t>Supplementary services parameters</w:t>
      </w:r>
      <w:bookmarkEnd w:id="878"/>
      <w:bookmarkEnd w:id="879"/>
      <w:bookmarkEnd w:id="880"/>
    </w:p>
    <w:p w14:paraId="0C6895F2" w14:textId="77777777" w:rsidR="00C33898" w:rsidRPr="00653FE2" w:rsidRDefault="00C33898" w:rsidP="00C33898">
      <w:pPr>
        <w:pStyle w:val="Heading4"/>
        <w:keepNext w:val="0"/>
        <w:keepLines w:val="0"/>
      </w:pPr>
      <w:bookmarkStart w:id="881" w:name="_Toc11331436"/>
      <w:bookmarkStart w:id="882" w:name="_Toc36553519"/>
      <w:bookmarkStart w:id="883" w:name="_Toc218668412"/>
      <w:r w:rsidRPr="00653FE2">
        <w:t>7.6.4.1</w:t>
      </w:r>
      <w:r w:rsidRPr="00653FE2">
        <w:tab/>
        <w:t>SS-Code</w:t>
      </w:r>
      <w:bookmarkEnd w:id="881"/>
      <w:bookmarkEnd w:id="882"/>
      <w:bookmarkEnd w:id="883"/>
    </w:p>
    <w:p w14:paraId="234D0EF3" w14:textId="0A31D6AB" w:rsidR="00C33898" w:rsidRPr="00653FE2" w:rsidRDefault="00C33898" w:rsidP="00C33898">
      <w:r w:rsidRPr="00653FE2">
        <w:t xml:space="preserve">This parameter may refer to one supplementary service or a set of supplementary services as defined in 3GPP </w:t>
      </w:r>
      <w:r w:rsidR="00EC33FE" w:rsidRPr="00653FE2">
        <w:t>TS</w:t>
      </w:r>
      <w:r w:rsidR="00EC33FE">
        <w:t> </w:t>
      </w:r>
      <w:r w:rsidR="00EC33FE" w:rsidRPr="00653FE2">
        <w:t>2</w:t>
      </w:r>
      <w:r w:rsidRPr="00653FE2">
        <w:t>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lastRenderedPageBreak/>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41C43AA2" w:rsidR="00C33898" w:rsidRPr="00653FE2" w:rsidRDefault="00C33898" w:rsidP="00C33898">
      <w:pPr>
        <w:pStyle w:val="B1"/>
      </w:pPr>
      <w:r w:rsidRPr="00653FE2">
        <w:rPr>
          <w:b/>
        </w:rPr>
        <w:t>-</w:t>
      </w:r>
      <w:r w:rsidRPr="00653FE2">
        <w:tab/>
        <w:t>Mobile Originating Location Request (MO-LR)</w:t>
      </w:r>
      <w:r w:rsidR="00854CE3">
        <w:tab/>
      </w:r>
      <w:r w:rsidRPr="00653FE2">
        <w:t xml:space="preserve">(see </w:t>
      </w:r>
      <w:r w:rsidR="00EC33FE" w:rsidRPr="00653FE2">
        <w:t>clause</w:t>
      </w:r>
      <w:r w:rsidR="00EC33FE">
        <w:t> </w:t>
      </w:r>
      <w:r w:rsidR="00EC33FE" w:rsidRPr="00653FE2">
        <w:t>7</w:t>
      </w:r>
      <w:r w:rsidRPr="00653FE2">
        <w:t>.6.4.45);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4" w:name="_Toc11331437"/>
      <w:bookmarkStart w:id="885" w:name="_Toc36553520"/>
      <w:bookmarkStart w:id="886" w:name="_Toc218668413"/>
      <w:r w:rsidRPr="00653FE2">
        <w:t>7.6.4.1A</w:t>
      </w:r>
      <w:r w:rsidRPr="00653FE2">
        <w:tab/>
        <w:t>SS-Code 2</w:t>
      </w:r>
      <w:bookmarkEnd w:id="884"/>
      <w:bookmarkEnd w:id="885"/>
      <w:bookmarkEnd w:id="886"/>
    </w:p>
    <w:p w14:paraId="055D3DAB" w14:textId="71C8A1D4" w:rsidR="00C33898" w:rsidRPr="00653FE2" w:rsidRDefault="00C33898" w:rsidP="00C33898">
      <w:r w:rsidRPr="00653FE2">
        <w:t xml:space="preserve">This parameter is used to refer to one or a set of supplementary services  (as 7.6.4.1 "SS-Code") related to Network Signal Info 2 for SCUDIF calls (see 3GPP </w:t>
      </w:r>
      <w:r w:rsidR="00EC33FE" w:rsidRPr="00653FE2">
        <w:t>TS</w:t>
      </w:r>
      <w:r w:rsidR="00EC33FE">
        <w:t> </w:t>
      </w:r>
      <w:r w:rsidR="00EC33FE" w:rsidRPr="00653FE2">
        <w:t>2</w:t>
      </w:r>
      <w:r w:rsidRPr="00653FE2">
        <w:t>3.172</w:t>
      </w:r>
      <w:r w:rsidR="00EC33FE">
        <w:t> </w:t>
      </w:r>
      <w:r w:rsidR="00EC33FE" w:rsidRPr="00653FE2">
        <w:t>[</w:t>
      </w:r>
      <w:r w:rsidRPr="00653FE2">
        <w:t>126]).</w:t>
      </w:r>
    </w:p>
    <w:p w14:paraId="65137840" w14:textId="77777777" w:rsidR="00C33898" w:rsidRPr="00653FE2" w:rsidRDefault="00C33898" w:rsidP="00C33898">
      <w:pPr>
        <w:pStyle w:val="Heading4"/>
      </w:pPr>
      <w:bookmarkStart w:id="887" w:name="_Toc11331438"/>
      <w:bookmarkStart w:id="888" w:name="_Toc36553521"/>
      <w:bookmarkStart w:id="889" w:name="_Toc218668414"/>
      <w:r w:rsidRPr="00653FE2">
        <w:t>7.6.4.2</w:t>
      </w:r>
      <w:r w:rsidRPr="00653FE2">
        <w:tab/>
        <w:t>SS-Status</w:t>
      </w:r>
      <w:bookmarkEnd w:id="887"/>
      <w:bookmarkEnd w:id="888"/>
      <w:bookmarkEnd w:id="889"/>
    </w:p>
    <w:p w14:paraId="36F912C1" w14:textId="2768C4B0" w:rsidR="00C33898" w:rsidRPr="00653FE2" w:rsidRDefault="00C33898" w:rsidP="00C33898">
      <w:pPr>
        <w:keepNext/>
        <w:keepLines/>
      </w:pPr>
      <w:r w:rsidRPr="00653FE2">
        <w:t xml:space="preserve">This parameter refers to the state information of individual supplementary services as defined in 3GPP </w:t>
      </w:r>
      <w:r w:rsidR="00EC33FE" w:rsidRPr="00653FE2">
        <w:t>TS</w:t>
      </w:r>
      <w:r w:rsidR="00EC33FE">
        <w:t> </w:t>
      </w:r>
      <w:r w:rsidR="00EC33FE" w:rsidRPr="00653FE2">
        <w:t>2</w:t>
      </w:r>
      <w:r w:rsidRPr="00653FE2">
        <w:t>3.011.</w:t>
      </w:r>
    </w:p>
    <w:p w14:paraId="0C515859" w14:textId="77777777" w:rsidR="00C33898" w:rsidRPr="00653FE2" w:rsidRDefault="00C33898" w:rsidP="00C33898">
      <w:pPr>
        <w:pStyle w:val="Heading4"/>
        <w:keepNext w:val="0"/>
        <w:keepLines w:val="0"/>
      </w:pPr>
      <w:bookmarkStart w:id="890" w:name="_Toc11331439"/>
      <w:bookmarkStart w:id="891" w:name="_Toc36553522"/>
      <w:bookmarkStart w:id="892" w:name="_Toc218668415"/>
      <w:r w:rsidRPr="00653FE2">
        <w:t>7.6.4.3</w:t>
      </w:r>
      <w:r w:rsidRPr="00653FE2">
        <w:tab/>
        <w:t>SS-Data</w:t>
      </w:r>
      <w:bookmarkEnd w:id="890"/>
      <w:bookmarkEnd w:id="891"/>
      <w:bookmarkEnd w:id="892"/>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183B167F" w:rsidR="00C33898" w:rsidRPr="00653FE2" w:rsidRDefault="00C33898" w:rsidP="00C33898">
      <w:pPr>
        <w:pStyle w:val="B1"/>
        <w:tabs>
          <w:tab w:val="left" w:pos="3402"/>
        </w:tabs>
      </w:pPr>
      <w:r w:rsidRPr="00653FE2">
        <w:t>-</w:t>
      </w:r>
      <w:r w:rsidRPr="00653FE2">
        <w:tab/>
        <w:t>SS-Code</w:t>
      </w:r>
      <w:r w:rsidRPr="00653FE2">
        <w:tab/>
        <w:t xml:space="preserve">(see </w:t>
      </w:r>
      <w:r w:rsidR="00EC33FE" w:rsidRPr="00653FE2">
        <w:t>clause</w:t>
      </w:r>
      <w:r w:rsidR="00EC33FE">
        <w:t> </w:t>
      </w:r>
      <w:r w:rsidR="00EC33FE" w:rsidRPr="00653FE2">
        <w:t>7</w:t>
      </w:r>
      <w:r w:rsidRPr="00653FE2">
        <w:t>.6.4.1);</w:t>
      </w:r>
    </w:p>
    <w:p w14:paraId="61B98213" w14:textId="014334CC" w:rsidR="00C33898" w:rsidRPr="00653FE2" w:rsidRDefault="00C33898" w:rsidP="00C33898">
      <w:pPr>
        <w:pStyle w:val="B1"/>
        <w:tabs>
          <w:tab w:val="left" w:pos="3402"/>
        </w:tabs>
      </w:pPr>
      <w:r w:rsidRPr="00653FE2">
        <w:t>-</w:t>
      </w:r>
      <w:r w:rsidRPr="00653FE2">
        <w:tab/>
        <w:t>SS-Status (if applicable)</w:t>
      </w:r>
      <w:r w:rsidRPr="00653FE2">
        <w:tab/>
        <w:t xml:space="preserve">(see </w:t>
      </w:r>
      <w:r w:rsidR="00EC33FE" w:rsidRPr="00653FE2">
        <w:t>clause</w:t>
      </w:r>
      <w:r w:rsidR="00EC33FE">
        <w:t> </w:t>
      </w:r>
      <w:r w:rsidR="00EC33FE" w:rsidRPr="00653FE2">
        <w:t>7</w:t>
      </w:r>
      <w:r w:rsidRPr="00653FE2">
        <w:t>.6.4.2);</w:t>
      </w:r>
    </w:p>
    <w:p w14:paraId="24BFFA3B" w14:textId="17F4B725" w:rsidR="00C33898" w:rsidRPr="00653FE2" w:rsidRDefault="00C33898" w:rsidP="00C33898">
      <w:pPr>
        <w:pStyle w:val="B1"/>
        <w:tabs>
          <w:tab w:val="left" w:pos="3402"/>
        </w:tabs>
      </w:pPr>
      <w:r w:rsidRPr="00653FE2">
        <w:t>-</w:t>
      </w:r>
      <w:r w:rsidRPr="00653FE2">
        <w:tab/>
        <w:t>Override subscription option</w:t>
      </w:r>
      <w:r w:rsidRPr="00653FE2">
        <w:tab/>
        <w:t xml:space="preserve">(see </w:t>
      </w:r>
      <w:r w:rsidR="00EC33FE" w:rsidRPr="00653FE2">
        <w:t>clause</w:t>
      </w:r>
      <w:r w:rsidR="00EC33FE">
        <w:t> </w:t>
      </w:r>
      <w:r w:rsidR="00EC33FE" w:rsidRPr="00653FE2">
        <w:t>7</w:t>
      </w:r>
      <w:r w:rsidRPr="00653FE2">
        <w:t>.6.4.4);</w:t>
      </w:r>
    </w:p>
    <w:p w14:paraId="73EF6F6A" w14:textId="4119CC78" w:rsidR="00C33898" w:rsidRPr="00653FE2" w:rsidRDefault="00C33898" w:rsidP="00C33898">
      <w:pPr>
        <w:pStyle w:val="B1"/>
        <w:tabs>
          <w:tab w:val="left" w:pos="3402"/>
        </w:tabs>
      </w:pPr>
      <w:r w:rsidRPr="00653FE2">
        <w:t>-</w:t>
      </w:r>
      <w:r w:rsidRPr="00653FE2">
        <w:tab/>
        <w:t>CLI Restriction</w:t>
      </w:r>
      <w:r w:rsidRPr="00653FE2">
        <w:tab/>
        <w:t xml:space="preserve">(see </w:t>
      </w:r>
      <w:r w:rsidR="00EC33FE" w:rsidRPr="00653FE2">
        <w:t>clause</w:t>
      </w:r>
      <w:r w:rsidR="00EC33FE">
        <w:t> </w:t>
      </w:r>
      <w:r w:rsidR="00EC33FE" w:rsidRPr="00653FE2">
        <w:t>7</w:t>
      </w:r>
      <w:r w:rsidRPr="00653FE2">
        <w:t>.6.4.5);</w:t>
      </w:r>
    </w:p>
    <w:p w14:paraId="4392285F" w14:textId="6F8390DE" w:rsidR="00C33898" w:rsidRPr="00653FE2" w:rsidRDefault="00C33898" w:rsidP="00C33898">
      <w:pPr>
        <w:pStyle w:val="B1"/>
        <w:tabs>
          <w:tab w:val="left" w:pos="3402"/>
        </w:tabs>
      </w:pPr>
      <w:r w:rsidRPr="00653FE2">
        <w:t>-</w:t>
      </w:r>
      <w:r w:rsidRPr="00653FE2">
        <w:tab/>
        <w:t>Basic Service Group Code</w:t>
      </w:r>
      <w:r w:rsidRPr="00653FE2">
        <w:tab/>
        <w:t xml:space="preserve">(see </w:t>
      </w:r>
      <w:r w:rsidR="00EC33FE" w:rsidRPr="00653FE2">
        <w:t>clause</w:t>
      </w:r>
      <w:r w:rsidR="00EC33FE">
        <w:t> </w:t>
      </w:r>
      <w:r w:rsidR="00EC33FE" w:rsidRPr="00653FE2">
        <w:t>7</w:t>
      </w:r>
      <w:r w:rsidRPr="00653FE2">
        <w:t>.6.4.40).</w:t>
      </w:r>
    </w:p>
    <w:p w14:paraId="5923AFE2" w14:textId="77777777" w:rsidR="00C33898" w:rsidRPr="00653FE2" w:rsidRDefault="00C33898" w:rsidP="00C33898">
      <w:pPr>
        <w:pStyle w:val="Heading4"/>
      </w:pPr>
      <w:bookmarkStart w:id="893" w:name="_Toc11331440"/>
      <w:bookmarkStart w:id="894" w:name="_Toc36553523"/>
      <w:bookmarkStart w:id="895" w:name="_Toc218668416"/>
      <w:r w:rsidRPr="00653FE2">
        <w:t>7.6.4.4</w:t>
      </w:r>
      <w:r w:rsidRPr="00653FE2">
        <w:tab/>
        <w:t>Override Category</w:t>
      </w:r>
      <w:bookmarkEnd w:id="893"/>
      <w:bookmarkEnd w:id="894"/>
      <w:bookmarkEnd w:id="895"/>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6" w:name="_Toc11331441"/>
      <w:bookmarkStart w:id="897" w:name="_Toc36553524"/>
      <w:bookmarkStart w:id="898" w:name="_Toc218668417"/>
      <w:r w:rsidRPr="00653FE2">
        <w:t>7.6.4.5</w:t>
      </w:r>
      <w:r w:rsidRPr="00653FE2">
        <w:tab/>
        <w:t>CLI Restriction Option</w:t>
      </w:r>
      <w:bookmarkEnd w:id="896"/>
      <w:bookmarkEnd w:id="897"/>
      <w:bookmarkEnd w:id="898"/>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lastRenderedPageBreak/>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9" w:name="_Toc11331442"/>
      <w:bookmarkStart w:id="900" w:name="_Toc36553525"/>
      <w:bookmarkStart w:id="901" w:name="_Toc218668418"/>
      <w:r w:rsidRPr="00653FE2">
        <w:t>7.6.4.6</w:t>
      </w:r>
      <w:r w:rsidRPr="00653FE2">
        <w:tab/>
        <w:t>Forwarding Options</w:t>
      </w:r>
      <w:bookmarkEnd w:id="899"/>
      <w:bookmarkEnd w:id="900"/>
      <w:bookmarkEnd w:id="901"/>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1E0BC294" w:rsidR="00C33898" w:rsidRPr="00653FE2" w:rsidRDefault="00C33898" w:rsidP="00C33898">
      <w:pPr>
        <w:pStyle w:val="B1"/>
        <w:tabs>
          <w:tab w:val="left" w:pos="3686"/>
        </w:tabs>
      </w:pPr>
      <w:r w:rsidRPr="00653FE2">
        <w:t>-</w:t>
      </w:r>
      <w:r w:rsidRPr="00653FE2">
        <w:tab/>
        <w:t>notification to forwarding party</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1D690F9C" w14:textId="2878ED68" w:rsidR="00C33898" w:rsidRPr="00653FE2" w:rsidRDefault="00C33898" w:rsidP="00C33898">
      <w:pPr>
        <w:pStyle w:val="B1"/>
        <w:tabs>
          <w:tab w:val="left" w:pos="3686"/>
        </w:tabs>
      </w:pPr>
      <w:r w:rsidRPr="00653FE2">
        <w:t>-</w:t>
      </w:r>
      <w:r w:rsidRPr="00653FE2">
        <w:tab/>
        <w:t>notification to calling party</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628887F8" w14:textId="36873E81" w:rsidR="00C33898" w:rsidRPr="00653FE2" w:rsidRDefault="00C33898" w:rsidP="00C33898">
      <w:pPr>
        <w:pStyle w:val="B1"/>
        <w:tabs>
          <w:tab w:val="left" w:pos="3686"/>
        </w:tabs>
      </w:pPr>
      <w:r w:rsidRPr="00653FE2">
        <w:t>-</w:t>
      </w:r>
      <w:r w:rsidRPr="00653FE2">
        <w:tab/>
        <w:t>redirecting presentation</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2AD52D0E" w14:textId="3F23F69D" w:rsidR="00C33898" w:rsidRPr="00653FE2" w:rsidRDefault="00C33898" w:rsidP="00C33898">
      <w:pPr>
        <w:pStyle w:val="B1"/>
        <w:tabs>
          <w:tab w:val="left" w:pos="3686"/>
        </w:tabs>
      </w:pPr>
      <w:r w:rsidRPr="00653FE2">
        <w:t>-</w:t>
      </w:r>
      <w:r w:rsidRPr="00653FE2">
        <w:tab/>
        <w:t>Forwarding reason</w:t>
      </w:r>
      <w:r w:rsidRPr="00653FE2">
        <w:tab/>
        <w:t xml:space="preserve">(see 3GPP </w:t>
      </w:r>
      <w:r w:rsidR="00EC33FE" w:rsidRPr="00653FE2">
        <w:t>TS</w:t>
      </w:r>
      <w:r w:rsidR="00EC33FE">
        <w:t> </w:t>
      </w:r>
      <w:r w:rsidR="00EC33FE" w:rsidRPr="00653FE2">
        <w:t>2</w:t>
      </w:r>
      <w:r w:rsidRPr="00653FE2">
        <w:t>2.082</w:t>
      </w:r>
      <w:r w:rsidR="00EC33FE">
        <w:t> </w:t>
      </w:r>
      <w:r w:rsidR="00EC33FE" w:rsidRPr="00653FE2">
        <w:t>[</w:t>
      </w:r>
      <w:r w:rsidRPr="00653FE2">
        <w:t>10] for the meaning of this parameter).</w:t>
      </w:r>
    </w:p>
    <w:p w14:paraId="4F2E4482" w14:textId="77777777" w:rsidR="00C33898" w:rsidRPr="00653FE2" w:rsidRDefault="00C33898" w:rsidP="00C33898">
      <w:pPr>
        <w:pStyle w:val="Heading4"/>
        <w:keepNext w:val="0"/>
        <w:keepLines w:val="0"/>
      </w:pPr>
      <w:bookmarkStart w:id="902" w:name="_Toc11331443"/>
      <w:bookmarkStart w:id="903" w:name="_Toc36553526"/>
      <w:bookmarkStart w:id="904" w:name="_Toc218668419"/>
      <w:r w:rsidRPr="00653FE2">
        <w:t>7.6.4.7</w:t>
      </w:r>
      <w:r w:rsidRPr="00653FE2">
        <w:tab/>
        <w:t>No reply condition timer</w:t>
      </w:r>
      <w:bookmarkEnd w:id="902"/>
      <w:bookmarkEnd w:id="903"/>
      <w:bookmarkEnd w:id="904"/>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5" w:name="_Toc11331444"/>
      <w:bookmarkStart w:id="906" w:name="_Toc36553527"/>
      <w:bookmarkStart w:id="907" w:name="_Toc218668420"/>
      <w:r w:rsidRPr="00653FE2">
        <w:t>7.6.4.8 - 7.6.4.14</w:t>
      </w:r>
      <w:r w:rsidRPr="00653FE2">
        <w:tab/>
        <w:t>Void</w:t>
      </w:r>
      <w:bookmarkEnd w:id="905"/>
      <w:bookmarkEnd w:id="906"/>
      <w:bookmarkEnd w:id="907"/>
    </w:p>
    <w:p w14:paraId="7739DB27" w14:textId="77777777" w:rsidR="00C33898" w:rsidRPr="00653FE2" w:rsidRDefault="00C33898" w:rsidP="00C33898">
      <w:pPr>
        <w:pStyle w:val="Heading4"/>
        <w:keepNext w:val="0"/>
        <w:keepLines w:val="0"/>
      </w:pPr>
      <w:bookmarkStart w:id="908" w:name="_Toc11331445"/>
      <w:bookmarkStart w:id="909" w:name="_Toc36553528"/>
      <w:bookmarkStart w:id="910" w:name="_Toc218668421"/>
      <w:r w:rsidRPr="00653FE2">
        <w:t>7.6.4.15</w:t>
      </w:r>
      <w:r w:rsidRPr="00653FE2">
        <w:tab/>
        <w:t>Forwarding information</w:t>
      </w:r>
      <w:bookmarkEnd w:id="908"/>
      <w:bookmarkEnd w:id="909"/>
      <w:bookmarkEnd w:id="910"/>
    </w:p>
    <w:p w14:paraId="01995CA9" w14:textId="77777777" w:rsidR="00C33898" w:rsidRPr="00653FE2" w:rsidRDefault="00C33898" w:rsidP="00C33898">
      <w:r w:rsidRPr="00653FE2">
        <w:t>This parameter represents the information related to each call forwarding service:</w:t>
      </w:r>
    </w:p>
    <w:p w14:paraId="73846BAD" w14:textId="2C4D2710" w:rsidR="00C33898" w:rsidRPr="00653FE2" w:rsidRDefault="00C33898" w:rsidP="00C33898">
      <w:pPr>
        <w:pStyle w:val="B1"/>
        <w:tabs>
          <w:tab w:val="left" w:pos="5954"/>
        </w:tabs>
      </w:pPr>
      <w:r w:rsidRPr="00653FE2">
        <w:t>-</w:t>
      </w:r>
      <w:r w:rsidRPr="00653FE2">
        <w:tab/>
        <w:t>the SS-Code of the relevant call forwarding service</w:t>
      </w:r>
      <w:r w:rsidRPr="00653FE2">
        <w:tab/>
        <w:t xml:space="preserve">(see </w:t>
      </w:r>
      <w:r w:rsidR="00EC33FE" w:rsidRPr="00653FE2">
        <w:t>clause</w:t>
      </w:r>
      <w:r w:rsidR="00EC33FE">
        <w:t> </w:t>
      </w:r>
      <w:r w:rsidR="00EC33FE" w:rsidRPr="00653FE2">
        <w:t>7</w:t>
      </w:r>
      <w:r w:rsidRPr="00653FE2">
        <w:t>.6.4.1);</w:t>
      </w:r>
    </w:p>
    <w:p w14:paraId="3A23B31A" w14:textId="6BA646FB" w:rsidR="00C33898" w:rsidRPr="00653FE2" w:rsidRDefault="00C33898" w:rsidP="00C33898">
      <w:pPr>
        <w:pStyle w:val="B1"/>
        <w:tabs>
          <w:tab w:val="left" w:pos="5954"/>
        </w:tabs>
      </w:pPr>
      <w:r w:rsidRPr="00653FE2">
        <w:t>-</w:t>
      </w:r>
      <w:r w:rsidRPr="00653FE2">
        <w:tab/>
        <w:t>if required, a list of forwarding feature parameters</w:t>
      </w:r>
      <w:r w:rsidRPr="00653FE2">
        <w:tab/>
        <w:t xml:space="preserve">(see </w:t>
      </w:r>
      <w:r w:rsidR="00EC33FE" w:rsidRPr="00653FE2">
        <w:t>clause</w:t>
      </w:r>
      <w:r w:rsidR="00EC33FE">
        <w:t> </w:t>
      </w:r>
      <w:r w:rsidR="00EC33FE" w:rsidRPr="00653FE2">
        <w:t>7</w:t>
      </w:r>
      <w:r w:rsidRPr="00653FE2">
        <w:t>.6.4.16).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1" w:name="_Toc11331446"/>
      <w:bookmarkStart w:id="912" w:name="_Toc36553529"/>
      <w:bookmarkStart w:id="913" w:name="_Toc218668422"/>
      <w:r w:rsidRPr="00653FE2">
        <w:t>7.6.4.16</w:t>
      </w:r>
      <w:r w:rsidRPr="00653FE2">
        <w:tab/>
        <w:t>Forwarding feature</w:t>
      </w:r>
      <w:bookmarkEnd w:id="911"/>
      <w:bookmarkEnd w:id="912"/>
      <w:bookmarkEnd w:id="913"/>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2F0CAF1D" w:rsidR="00C33898" w:rsidRPr="00653FE2" w:rsidRDefault="00C33898" w:rsidP="00C33898">
      <w:pPr>
        <w:pStyle w:val="B1"/>
        <w:tabs>
          <w:tab w:val="left" w:pos="3686"/>
        </w:tabs>
      </w:pPr>
      <w:r w:rsidRPr="00653FE2">
        <w:t>-</w:t>
      </w:r>
      <w:r w:rsidRPr="00653FE2">
        <w:tab/>
        <w:t>Basic Service Group</w:t>
      </w:r>
      <w:r w:rsidRPr="00653FE2">
        <w:tab/>
        <w:t xml:space="preserve">(see </w:t>
      </w:r>
      <w:r w:rsidR="00EC33FE" w:rsidRPr="00653FE2">
        <w:t>clause</w:t>
      </w:r>
      <w:r w:rsidR="00EC33FE">
        <w:t> </w:t>
      </w:r>
      <w:r w:rsidR="00EC33FE" w:rsidRPr="00653FE2">
        <w:t>7</w:t>
      </w:r>
      <w:r w:rsidRPr="00653FE2">
        <w:t>.6.4.40);</w:t>
      </w:r>
    </w:p>
    <w:p w14:paraId="47EECFE4" w14:textId="2C578AE7" w:rsidR="00C33898" w:rsidRPr="00653FE2" w:rsidRDefault="00C33898" w:rsidP="00C33898">
      <w:pPr>
        <w:pStyle w:val="B1"/>
        <w:tabs>
          <w:tab w:val="left" w:pos="3686"/>
        </w:tabs>
      </w:pPr>
      <w:r w:rsidRPr="00653FE2">
        <w:t>-</w:t>
      </w:r>
      <w:r w:rsidRPr="00653FE2">
        <w:tab/>
        <w:t>SS-Status</w:t>
      </w:r>
      <w:r w:rsidRPr="00653FE2">
        <w:tab/>
        <w:t xml:space="preserve">(see </w:t>
      </w:r>
      <w:r w:rsidR="00EC33FE" w:rsidRPr="00653FE2">
        <w:t>clause</w:t>
      </w:r>
      <w:r w:rsidR="00EC33FE">
        <w:t> </w:t>
      </w:r>
      <w:r w:rsidR="00EC33FE" w:rsidRPr="00653FE2">
        <w:t>7</w:t>
      </w:r>
      <w:r w:rsidRPr="00653FE2">
        <w:t>.6.4.2);</w:t>
      </w:r>
    </w:p>
    <w:p w14:paraId="2FAA3B91" w14:textId="18EA646B" w:rsidR="00C33898" w:rsidRPr="00653FE2" w:rsidRDefault="00C33898" w:rsidP="00C33898">
      <w:pPr>
        <w:pStyle w:val="B1"/>
        <w:tabs>
          <w:tab w:val="left" w:pos="3686"/>
        </w:tabs>
      </w:pPr>
      <w:r w:rsidRPr="00653FE2">
        <w:t>-</w:t>
      </w:r>
      <w:r w:rsidRPr="00653FE2">
        <w:tab/>
        <w:t>forwarded-to number</w:t>
      </w:r>
      <w:r w:rsidRPr="00653FE2">
        <w:tab/>
        <w:t xml:space="preserve">(see </w:t>
      </w:r>
      <w:r w:rsidR="00EC33FE" w:rsidRPr="00653FE2">
        <w:t>clause</w:t>
      </w:r>
      <w:r w:rsidR="00EC33FE">
        <w:t> </w:t>
      </w:r>
      <w:r w:rsidR="00EC33FE" w:rsidRPr="00653FE2">
        <w:t>7</w:t>
      </w:r>
      <w:r w:rsidRPr="00653FE2">
        <w:t>.6.2.22);</w:t>
      </w:r>
    </w:p>
    <w:p w14:paraId="30BBE612" w14:textId="2CC9B91D" w:rsidR="00C33898" w:rsidRPr="00653FE2" w:rsidRDefault="00C33898" w:rsidP="00C33898">
      <w:pPr>
        <w:pStyle w:val="B1"/>
        <w:tabs>
          <w:tab w:val="left" w:pos="3686"/>
        </w:tabs>
      </w:pPr>
      <w:r w:rsidRPr="00653FE2">
        <w:t>-</w:t>
      </w:r>
      <w:r w:rsidRPr="00653FE2">
        <w:tab/>
        <w:t>forwarded-to subaddress</w:t>
      </w:r>
      <w:r w:rsidRPr="00653FE2">
        <w:tab/>
        <w:t xml:space="preserve">(see </w:t>
      </w:r>
      <w:r w:rsidR="00EC33FE" w:rsidRPr="00653FE2">
        <w:t>clause</w:t>
      </w:r>
      <w:r w:rsidR="00EC33FE">
        <w:t> </w:t>
      </w:r>
      <w:r w:rsidR="00EC33FE" w:rsidRPr="00653FE2">
        <w:t>7</w:t>
      </w:r>
      <w:r w:rsidRPr="00653FE2">
        <w:t>.6.2.23);</w:t>
      </w:r>
    </w:p>
    <w:p w14:paraId="33760373" w14:textId="3FFD53EC" w:rsidR="00C33898" w:rsidRPr="00653FE2" w:rsidRDefault="00C33898" w:rsidP="00C33898">
      <w:pPr>
        <w:pStyle w:val="B1"/>
        <w:tabs>
          <w:tab w:val="left" w:pos="3686"/>
        </w:tabs>
      </w:pPr>
      <w:r w:rsidRPr="00653FE2">
        <w:t>-</w:t>
      </w:r>
      <w:r w:rsidRPr="00653FE2">
        <w:tab/>
        <w:t>forwarding options</w:t>
      </w:r>
      <w:r w:rsidRPr="00653FE2">
        <w:tab/>
        <w:t xml:space="preserve">(see </w:t>
      </w:r>
      <w:r w:rsidR="00EC33FE" w:rsidRPr="00653FE2">
        <w:t>clause</w:t>
      </w:r>
      <w:r w:rsidR="00EC33FE">
        <w:t> </w:t>
      </w:r>
      <w:r w:rsidR="00EC33FE" w:rsidRPr="00653FE2">
        <w:t>7</w:t>
      </w:r>
      <w:r w:rsidRPr="00653FE2">
        <w:t>.6.4.6);</w:t>
      </w:r>
    </w:p>
    <w:p w14:paraId="516F347C" w14:textId="18A05172" w:rsidR="00C33898" w:rsidRPr="00653FE2" w:rsidRDefault="00C33898" w:rsidP="00C33898">
      <w:pPr>
        <w:pStyle w:val="B1"/>
        <w:tabs>
          <w:tab w:val="left" w:pos="3686"/>
        </w:tabs>
      </w:pPr>
      <w:r w:rsidRPr="00653FE2">
        <w:t>-</w:t>
      </w:r>
      <w:r w:rsidRPr="00653FE2">
        <w:tab/>
        <w:t>no reply condition timer</w:t>
      </w:r>
      <w:r w:rsidRPr="00653FE2">
        <w:tab/>
        <w:t xml:space="preserve">(see </w:t>
      </w:r>
      <w:r w:rsidR="00EC33FE" w:rsidRPr="00653FE2">
        <w:t>clause</w:t>
      </w:r>
      <w:r w:rsidR="00EC33FE">
        <w:t> </w:t>
      </w:r>
      <w:r w:rsidR="00EC33FE" w:rsidRPr="00653FE2">
        <w:t>7</w:t>
      </w:r>
      <w:r w:rsidRPr="00653FE2">
        <w:t>.6.4.7);</w:t>
      </w:r>
    </w:p>
    <w:p w14:paraId="323D4D7E" w14:textId="5A3F469F" w:rsidR="00C33898" w:rsidRPr="00653FE2" w:rsidRDefault="00C33898" w:rsidP="00C33898">
      <w:pPr>
        <w:pStyle w:val="B1"/>
        <w:tabs>
          <w:tab w:val="left" w:pos="3686"/>
        </w:tabs>
      </w:pPr>
      <w:r w:rsidRPr="00653FE2">
        <w:t>-</w:t>
      </w:r>
      <w:r w:rsidRPr="00653FE2">
        <w:tab/>
        <w:t>long forwarded-to number</w:t>
      </w:r>
      <w:r w:rsidRPr="00653FE2">
        <w:tab/>
        <w:t xml:space="preserve">(see </w:t>
      </w:r>
      <w:r w:rsidR="00EC33FE" w:rsidRPr="00653FE2">
        <w:t>clause</w:t>
      </w:r>
      <w:r w:rsidR="00EC33FE">
        <w:t> </w:t>
      </w:r>
      <w:r w:rsidR="00EC33FE" w:rsidRPr="00653FE2">
        <w:t>7</w:t>
      </w:r>
      <w:r w:rsidRPr="00653FE2">
        <w:t>.6.2.22A).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4" w:name="_Toc11331447"/>
      <w:bookmarkStart w:id="915" w:name="_Toc36553530"/>
      <w:bookmarkStart w:id="916" w:name="_Toc218668423"/>
      <w:r w:rsidRPr="00653FE2">
        <w:t>7.6.4.17</w:t>
      </w:r>
      <w:r w:rsidRPr="00653FE2">
        <w:tab/>
        <w:t>Void</w:t>
      </w:r>
      <w:bookmarkEnd w:id="914"/>
      <w:bookmarkEnd w:id="915"/>
      <w:bookmarkEnd w:id="916"/>
    </w:p>
    <w:p w14:paraId="73CDFDC8" w14:textId="77777777" w:rsidR="00C33898" w:rsidRPr="00653FE2" w:rsidRDefault="00C33898" w:rsidP="00C33898">
      <w:pPr>
        <w:pStyle w:val="Heading4"/>
        <w:keepNext w:val="0"/>
        <w:keepLines w:val="0"/>
      </w:pPr>
      <w:bookmarkStart w:id="917" w:name="_Toc11331448"/>
      <w:bookmarkStart w:id="918" w:name="_Toc36553531"/>
      <w:bookmarkStart w:id="919" w:name="_Toc218668424"/>
      <w:r w:rsidRPr="00653FE2">
        <w:t>7.6.4.18</w:t>
      </w:r>
      <w:r w:rsidRPr="00653FE2">
        <w:tab/>
        <w:t>Call barring information</w:t>
      </w:r>
      <w:bookmarkEnd w:id="917"/>
      <w:bookmarkEnd w:id="918"/>
      <w:bookmarkEnd w:id="919"/>
    </w:p>
    <w:p w14:paraId="408DD57F" w14:textId="77777777" w:rsidR="00C33898" w:rsidRPr="00653FE2" w:rsidRDefault="00C33898" w:rsidP="00C33898">
      <w:r w:rsidRPr="00653FE2">
        <w:lastRenderedPageBreak/>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20" w:name="_Toc11331449"/>
      <w:bookmarkStart w:id="921" w:name="_Toc36553532"/>
      <w:bookmarkStart w:id="922" w:name="_Toc218668425"/>
      <w:r w:rsidRPr="00653FE2">
        <w:t>7.6.4.19</w:t>
      </w:r>
      <w:r w:rsidRPr="00653FE2">
        <w:tab/>
        <w:t>Call barring feature</w:t>
      </w:r>
      <w:bookmarkEnd w:id="920"/>
      <w:bookmarkEnd w:id="921"/>
      <w:bookmarkEnd w:id="922"/>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3" w:name="_Toc11331450"/>
      <w:bookmarkStart w:id="924" w:name="_Toc36553533"/>
      <w:bookmarkStart w:id="925" w:name="_Toc218668426"/>
      <w:r w:rsidRPr="00653FE2">
        <w:t>7.6.4.20</w:t>
      </w:r>
      <w:r w:rsidRPr="00653FE2">
        <w:tab/>
        <w:t>New password</w:t>
      </w:r>
      <w:bookmarkEnd w:id="923"/>
      <w:bookmarkEnd w:id="924"/>
      <w:bookmarkEnd w:id="925"/>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6" w:name="_Toc11331451"/>
      <w:bookmarkStart w:id="927" w:name="_Toc36553534"/>
      <w:bookmarkStart w:id="928" w:name="_Toc218668427"/>
      <w:r w:rsidRPr="00653FE2">
        <w:t>7.6.4.21</w:t>
      </w:r>
      <w:r w:rsidRPr="00653FE2">
        <w:tab/>
        <w:t>Current password</w:t>
      </w:r>
      <w:bookmarkEnd w:id="926"/>
      <w:bookmarkEnd w:id="927"/>
      <w:bookmarkEnd w:id="928"/>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9" w:name="_Toc11331452"/>
      <w:bookmarkStart w:id="930" w:name="_Toc36553535"/>
      <w:bookmarkStart w:id="931" w:name="_Toc218668428"/>
      <w:r w:rsidRPr="00653FE2">
        <w:t>7.6.4.22</w:t>
      </w:r>
      <w:r w:rsidRPr="00653FE2">
        <w:tab/>
        <w:t>Guidance information</w:t>
      </w:r>
      <w:bookmarkEnd w:id="929"/>
      <w:bookmarkEnd w:id="930"/>
      <w:bookmarkEnd w:id="931"/>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2" w:name="_Toc11331453"/>
      <w:bookmarkStart w:id="933" w:name="_Toc36553536"/>
      <w:bookmarkStart w:id="934" w:name="_Toc218668429"/>
      <w:r w:rsidRPr="00653FE2">
        <w:t>7.6.4.23</w:t>
      </w:r>
      <w:r w:rsidRPr="00653FE2">
        <w:tab/>
        <w:t>Void</w:t>
      </w:r>
      <w:bookmarkEnd w:id="932"/>
      <w:bookmarkEnd w:id="933"/>
      <w:bookmarkEnd w:id="934"/>
    </w:p>
    <w:p w14:paraId="62989532" w14:textId="77777777" w:rsidR="00C33898" w:rsidRPr="00653FE2" w:rsidRDefault="00C33898" w:rsidP="00C33898">
      <w:pPr>
        <w:pStyle w:val="Heading4"/>
        <w:keepNext w:val="0"/>
        <w:keepLines w:val="0"/>
      </w:pPr>
      <w:bookmarkStart w:id="935" w:name="_Toc11331454"/>
      <w:bookmarkStart w:id="936" w:name="_Toc36553537"/>
      <w:bookmarkStart w:id="937" w:name="_Toc218668430"/>
      <w:r w:rsidRPr="00653FE2">
        <w:t>7.6.4.24</w:t>
      </w:r>
      <w:r w:rsidRPr="00653FE2">
        <w:tab/>
        <w:t>SS-Info</w:t>
      </w:r>
      <w:bookmarkEnd w:id="935"/>
      <w:bookmarkEnd w:id="936"/>
      <w:bookmarkEnd w:id="937"/>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5EF7A01B" w:rsidR="00C33898" w:rsidRPr="00653FE2" w:rsidRDefault="00C33898" w:rsidP="00C33898">
      <w:pPr>
        <w:pStyle w:val="B1"/>
        <w:tabs>
          <w:tab w:val="left" w:pos="2820"/>
        </w:tabs>
      </w:pPr>
      <w:r w:rsidRPr="00653FE2">
        <w:t>-</w:t>
      </w:r>
      <w:r w:rsidRPr="00653FE2">
        <w:tab/>
        <w:t>eMLPP information</w:t>
      </w:r>
      <w:r w:rsidRPr="00653FE2">
        <w:tab/>
        <w:t xml:space="preserve">(see </w:t>
      </w:r>
      <w:r w:rsidR="00EC33FE" w:rsidRPr="00653FE2">
        <w:t>clause</w:t>
      </w:r>
      <w:r w:rsidR="00EC33FE">
        <w:t> </w:t>
      </w:r>
      <w:r w:rsidR="00EC33FE" w:rsidRPr="00653FE2">
        <w:t>7</w:t>
      </w:r>
      <w:r w:rsidRPr="00653FE2">
        <w:t>.6.4.41).</w:t>
      </w:r>
    </w:p>
    <w:p w14:paraId="223F74A0" w14:textId="77777777" w:rsidR="00C33898" w:rsidRPr="00653FE2" w:rsidRDefault="00C33898" w:rsidP="00C33898">
      <w:pPr>
        <w:pStyle w:val="Heading4"/>
        <w:keepNext w:val="0"/>
        <w:keepLines w:val="0"/>
      </w:pPr>
      <w:bookmarkStart w:id="938" w:name="_Toc11331455"/>
      <w:bookmarkStart w:id="939" w:name="_Toc36553538"/>
      <w:bookmarkStart w:id="940" w:name="_Toc218668431"/>
      <w:r w:rsidRPr="00653FE2">
        <w:t>7.6.4.25 - 7.6.4.35</w:t>
      </w:r>
      <w:r w:rsidRPr="00653FE2">
        <w:tab/>
        <w:t>Void</w:t>
      </w:r>
      <w:bookmarkEnd w:id="938"/>
      <w:bookmarkEnd w:id="939"/>
      <w:bookmarkEnd w:id="940"/>
    </w:p>
    <w:p w14:paraId="7769CFE0" w14:textId="77777777" w:rsidR="00C33898" w:rsidRPr="00653FE2" w:rsidRDefault="00C33898" w:rsidP="00C33898">
      <w:pPr>
        <w:pStyle w:val="Heading4"/>
        <w:keepNext w:val="0"/>
        <w:keepLines w:val="0"/>
      </w:pPr>
      <w:bookmarkStart w:id="941" w:name="_Toc11331456"/>
      <w:bookmarkStart w:id="942" w:name="_Toc36553539"/>
      <w:bookmarkStart w:id="943" w:name="_Toc218668432"/>
      <w:r w:rsidRPr="00653FE2">
        <w:lastRenderedPageBreak/>
        <w:t>7.6.4.36</w:t>
      </w:r>
      <w:r w:rsidRPr="00653FE2">
        <w:tab/>
        <w:t>USSD Data Coding Scheme</w:t>
      </w:r>
      <w:bookmarkEnd w:id="941"/>
      <w:bookmarkEnd w:id="942"/>
      <w:bookmarkEnd w:id="943"/>
    </w:p>
    <w:p w14:paraId="3158B598" w14:textId="7F594B9D" w:rsidR="00C33898" w:rsidRPr="00653FE2" w:rsidRDefault="00C33898" w:rsidP="00C33898">
      <w:r w:rsidRPr="00653FE2">
        <w:t xml:space="preserve">This parameter contains the information of the alphabet and the language used for the unstructured information in an Unstructured Supplementary Service Data operation. The coding of this parameter is according to the Cell Broadcast Data Coding Scheme as specified in 3GPP </w:t>
      </w:r>
      <w:r w:rsidR="00EC33FE" w:rsidRPr="00653FE2">
        <w:t>TS</w:t>
      </w:r>
      <w:r w:rsidR="00EC33FE">
        <w:t> </w:t>
      </w:r>
      <w:r w:rsidR="00EC33FE" w:rsidRPr="00653FE2">
        <w:t>2</w:t>
      </w:r>
      <w:r w:rsidRPr="00653FE2">
        <w:t>3.038</w:t>
      </w:r>
      <w:r w:rsidR="00EC33FE">
        <w:t> </w:t>
      </w:r>
      <w:r w:rsidR="00EC33FE" w:rsidRPr="00653FE2">
        <w:t>[</w:t>
      </w:r>
      <w:r w:rsidRPr="00653FE2">
        <w:t>25].</w:t>
      </w:r>
    </w:p>
    <w:p w14:paraId="333B4D61" w14:textId="77777777" w:rsidR="00C33898" w:rsidRPr="00653FE2" w:rsidRDefault="00C33898" w:rsidP="00C33898">
      <w:pPr>
        <w:pStyle w:val="Heading4"/>
        <w:keepNext w:val="0"/>
        <w:keepLines w:val="0"/>
      </w:pPr>
      <w:bookmarkStart w:id="944" w:name="_Toc11331457"/>
      <w:bookmarkStart w:id="945" w:name="_Toc36553540"/>
      <w:bookmarkStart w:id="946" w:name="_Toc218668433"/>
      <w:r w:rsidRPr="00653FE2">
        <w:t>7.6.4.37</w:t>
      </w:r>
      <w:r w:rsidRPr="00653FE2">
        <w:tab/>
        <w:t>USSD String</w:t>
      </w:r>
      <w:bookmarkEnd w:id="944"/>
      <w:bookmarkEnd w:id="945"/>
      <w:bookmarkEnd w:id="946"/>
    </w:p>
    <w:p w14:paraId="05144ED2" w14:textId="3C28117C" w:rsidR="00C33898" w:rsidRPr="00653FE2" w:rsidRDefault="00C33898" w:rsidP="00C33898">
      <w:r w:rsidRPr="00653FE2">
        <w:t xml:space="preserve">This parameter contains a string of unstructured information in an Unstructured Supplementary Service Data operation. The string is sent either by the mobile user or the network. The contents of a string sent by the MS are interpreted by the network as specified in 3GPP </w:t>
      </w:r>
      <w:r w:rsidR="00EC33FE" w:rsidRPr="00653FE2">
        <w:t>TS</w:t>
      </w:r>
      <w:r w:rsidR="00EC33FE">
        <w:t> </w:t>
      </w:r>
      <w:r w:rsidR="00EC33FE" w:rsidRPr="00653FE2">
        <w:t>2</w:t>
      </w:r>
      <w:r w:rsidRPr="00653FE2">
        <w:t>2.090</w:t>
      </w:r>
      <w:r w:rsidR="00EC33FE">
        <w:t> </w:t>
      </w:r>
      <w:r w:rsidR="00EC33FE" w:rsidRPr="00653FE2">
        <w:t>[</w:t>
      </w:r>
      <w:r w:rsidRPr="00653FE2">
        <w:t>16].</w:t>
      </w:r>
    </w:p>
    <w:p w14:paraId="772073D3" w14:textId="77777777" w:rsidR="00C33898" w:rsidRPr="00653FE2" w:rsidRDefault="00C33898" w:rsidP="00C33898">
      <w:pPr>
        <w:pStyle w:val="Heading4"/>
        <w:keepNext w:val="0"/>
        <w:keepLines w:val="0"/>
      </w:pPr>
      <w:bookmarkStart w:id="947" w:name="_Toc11331458"/>
      <w:bookmarkStart w:id="948" w:name="_Toc36553541"/>
      <w:bookmarkStart w:id="949" w:name="_Toc218668434"/>
      <w:r w:rsidRPr="00653FE2">
        <w:t>7.6.4.38</w:t>
      </w:r>
      <w:r w:rsidRPr="00653FE2">
        <w:tab/>
        <w:t>Bearer service</w:t>
      </w:r>
      <w:bookmarkEnd w:id="947"/>
      <w:bookmarkEnd w:id="948"/>
      <w:bookmarkEnd w:id="949"/>
    </w:p>
    <w:p w14:paraId="330865EE" w14:textId="48A65916" w:rsidR="00C33898" w:rsidRPr="00653FE2" w:rsidRDefault="00C33898" w:rsidP="00C33898">
      <w:r w:rsidRPr="00653FE2">
        <w:t xml:space="preserve">This parameter may refer to a single bearer service, a set of bearer services or to all bearer services as defined in 3GPP </w:t>
      </w:r>
      <w:r w:rsidR="00EC33FE" w:rsidRPr="00653FE2">
        <w:t>TS</w:t>
      </w:r>
      <w:r w:rsidR="00EC33FE">
        <w:t> </w:t>
      </w:r>
      <w:r w:rsidR="00EC33FE" w:rsidRPr="00653FE2">
        <w:t>2</w:t>
      </w:r>
      <w:r w:rsidRPr="00653FE2">
        <w:t>2.002</w:t>
      </w:r>
      <w:r w:rsidR="00EC33FE">
        <w:t> </w:t>
      </w:r>
      <w:r w:rsidR="00EC33FE" w:rsidRPr="00653FE2">
        <w:t>[</w:t>
      </w:r>
      <w:r w:rsidRPr="00653FE2">
        <w:t>3]. This parameter is used only for supplementary service management.</w:t>
      </w:r>
    </w:p>
    <w:p w14:paraId="643B3419" w14:textId="77777777" w:rsidR="00C33898" w:rsidRPr="00653FE2" w:rsidRDefault="00C33898" w:rsidP="00C33898">
      <w:pPr>
        <w:pStyle w:val="Heading4"/>
        <w:keepNext w:val="0"/>
        <w:keepLines w:val="0"/>
      </w:pPr>
      <w:bookmarkStart w:id="950" w:name="_Toc11331459"/>
      <w:bookmarkStart w:id="951" w:name="_Toc36553542"/>
      <w:bookmarkStart w:id="952" w:name="_Toc218668435"/>
      <w:r w:rsidRPr="00653FE2">
        <w:t>7,6,4.38A</w:t>
      </w:r>
      <w:r w:rsidRPr="00653FE2">
        <w:tab/>
        <w:t>Bearer Service 2</w:t>
      </w:r>
      <w:bookmarkEnd w:id="950"/>
      <w:bookmarkEnd w:id="951"/>
      <w:bookmarkEnd w:id="952"/>
    </w:p>
    <w:p w14:paraId="4E4A9EB7" w14:textId="2BFF9998" w:rsidR="00C33898" w:rsidRPr="00653FE2" w:rsidRDefault="00C33898" w:rsidP="00C33898">
      <w:r w:rsidRPr="00653FE2">
        <w:t xml:space="preserve">This parameter is used to indicate the bearer service or set of bearer services (as 7.6.4.38 "Bearer service") related to Network Signal Info 2 for SCUDIF calls (see 3GPP </w:t>
      </w:r>
      <w:r w:rsidR="00EC33FE" w:rsidRPr="00653FE2">
        <w:t>TS</w:t>
      </w:r>
      <w:r w:rsidR="00EC33FE">
        <w:t> </w:t>
      </w:r>
      <w:r w:rsidR="00EC33FE" w:rsidRPr="00653FE2">
        <w:t>2</w:t>
      </w:r>
      <w:r w:rsidRPr="00653FE2">
        <w:t>3.172</w:t>
      </w:r>
      <w:r w:rsidR="00EC33FE">
        <w:t> </w:t>
      </w:r>
      <w:r w:rsidR="00EC33FE" w:rsidRPr="00653FE2">
        <w:t>[</w:t>
      </w:r>
      <w:r w:rsidRPr="00653FE2">
        <w:t>126]).</w:t>
      </w:r>
    </w:p>
    <w:p w14:paraId="1FB7A115" w14:textId="77777777" w:rsidR="00C33898" w:rsidRPr="00653FE2" w:rsidRDefault="00C33898" w:rsidP="00C33898">
      <w:pPr>
        <w:pStyle w:val="Heading4"/>
        <w:keepNext w:val="0"/>
        <w:keepLines w:val="0"/>
      </w:pPr>
      <w:bookmarkStart w:id="953" w:name="_Toc11331460"/>
      <w:bookmarkStart w:id="954" w:name="_Toc36553543"/>
      <w:bookmarkStart w:id="955" w:name="_Toc218668436"/>
      <w:r w:rsidRPr="00653FE2">
        <w:t>7.6.4.39</w:t>
      </w:r>
      <w:r w:rsidRPr="00653FE2">
        <w:tab/>
        <w:t>Teleservice</w:t>
      </w:r>
      <w:bookmarkEnd w:id="953"/>
      <w:bookmarkEnd w:id="954"/>
      <w:bookmarkEnd w:id="955"/>
    </w:p>
    <w:p w14:paraId="62AB6ADC" w14:textId="50C9B778" w:rsidR="00C33898" w:rsidRPr="00653FE2" w:rsidRDefault="00C33898" w:rsidP="00C33898">
      <w:r w:rsidRPr="00653FE2">
        <w:t xml:space="preserve">This parameter may refer to a single teleservice, a set of teleservices or to all teleservices as defined in 3GPP </w:t>
      </w:r>
      <w:r w:rsidR="00EC33FE" w:rsidRPr="00653FE2">
        <w:t>TS</w:t>
      </w:r>
      <w:r w:rsidR="00EC33FE">
        <w:t> </w:t>
      </w:r>
      <w:r w:rsidR="00EC33FE" w:rsidRPr="00653FE2">
        <w:t>2</w:t>
      </w:r>
      <w:r w:rsidRPr="00653FE2">
        <w:t>2.003</w:t>
      </w:r>
      <w:r w:rsidR="00EC33FE">
        <w:t> </w:t>
      </w:r>
      <w:r w:rsidR="00EC33FE" w:rsidRPr="00653FE2">
        <w:t>[</w:t>
      </w:r>
      <w:r w:rsidRPr="00653FE2">
        <w:t>4]. This parameter is used only for supplementary service management.</w:t>
      </w:r>
    </w:p>
    <w:p w14:paraId="652F57A8" w14:textId="77777777" w:rsidR="00C33898" w:rsidRPr="00653FE2" w:rsidRDefault="00C33898" w:rsidP="00C33898">
      <w:pPr>
        <w:pStyle w:val="Heading4"/>
      </w:pPr>
      <w:bookmarkStart w:id="956" w:name="_Toc11331461"/>
      <w:bookmarkStart w:id="957" w:name="_Toc36553544"/>
      <w:bookmarkStart w:id="958" w:name="_Toc218668437"/>
      <w:r w:rsidRPr="00653FE2">
        <w:t>7.6.4.39A</w:t>
      </w:r>
      <w:r w:rsidRPr="00653FE2">
        <w:tab/>
        <w:t>Teleservice 2</w:t>
      </w:r>
      <w:bookmarkEnd w:id="956"/>
      <w:bookmarkEnd w:id="957"/>
      <w:bookmarkEnd w:id="958"/>
    </w:p>
    <w:p w14:paraId="6442AAC9" w14:textId="4BBFF3F9" w:rsidR="00C33898" w:rsidRPr="00653FE2" w:rsidRDefault="00C33898" w:rsidP="00C33898">
      <w:r w:rsidRPr="00653FE2">
        <w:t xml:space="preserve">This parameter is used to indicate the teleservice or set of teleservices (as 7.6.4.39 "Teleservice") related to Network Signal Info 2 for SCUDIF calls (see 3GPP </w:t>
      </w:r>
      <w:r w:rsidR="00EC33FE" w:rsidRPr="00653FE2">
        <w:t>TS</w:t>
      </w:r>
      <w:r w:rsidR="00EC33FE">
        <w:t> </w:t>
      </w:r>
      <w:r w:rsidR="00EC33FE" w:rsidRPr="00653FE2">
        <w:t>2</w:t>
      </w:r>
      <w:r w:rsidRPr="00653FE2">
        <w:t>3.172</w:t>
      </w:r>
      <w:r w:rsidR="00EC33FE">
        <w:t> </w:t>
      </w:r>
      <w:r w:rsidR="00EC33FE" w:rsidRPr="00653FE2">
        <w:t>[</w:t>
      </w:r>
      <w:r w:rsidRPr="00653FE2">
        <w:t>126]).</w:t>
      </w:r>
    </w:p>
    <w:p w14:paraId="6C9ECA4B" w14:textId="77777777" w:rsidR="00C33898" w:rsidRPr="00653FE2" w:rsidRDefault="00C33898" w:rsidP="00C33898">
      <w:pPr>
        <w:pStyle w:val="Heading4"/>
      </w:pPr>
      <w:bookmarkStart w:id="959" w:name="_Toc11331462"/>
      <w:bookmarkStart w:id="960" w:name="_Toc36553545"/>
      <w:bookmarkStart w:id="961" w:name="_Toc218668438"/>
      <w:r w:rsidRPr="00653FE2">
        <w:t>7.6.4.40</w:t>
      </w:r>
      <w:r w:rsidRPr="00653FE2">
        <w:tab/>
        <w:t>Basic Service Group</w:t>
      </w:r>
      <w:bookmarkEnd w:id="959"/>
      <w:bookmarkEnd w:id="960"/>
      <w:bookmarkEnd w:id="961"/>
    </w:p>
    <w:p w14:paraId="22C380F4" w14:textId="1669A697" w:rsidR="00C33898" w:rsidRPr="00653FE2" w:rsidRDefault="00C33898" w:rsidP="00C33898">
      <w:pPr>
        <w:keepNext/>
        <w:keepLines/>
      </w:pPr>
      <w:r w:rsidRPr="00653FE2">
        <w:t xml:space="preserve">This parameter refers to the Basic Service Group either as a bearer service (see </w:t>
      </w:r>
      <w:r w:rsidR="00EC33FE" w:rsidRPr="00653FE2">
        <w:t>clause</w:t>
      </w:r>
      <w:r w:rsidR="00EC33FE">
        <w:t> </w:t>
      </w:r>
      <w:r w:rsidR="00EC33FE" w:rsidRPr="00653FE2">
        <w:t>7</w:t>
      </w:r>
      <w:r w:rsidRPr="00653FE2">
        <w:t xml:space="preserve">.6.4.38) or a teleservice (see </w:t>
      </w:r>
      <w:r w:rsidR="00EC33FE" w:rsidRPr="00653FE2">
        <w:t>clause</w:t>
      </w:r>
      <w:r w:rsidR="00EC33FE">
        <w:t> </w:t>
      </w:r>
      <w:r w:rsidR="00EC33FE" w:rsidRPr="00653FE2">
        <w:t>7</w:t>
      </w:r>
      <w:r w:rsidRPr="00653FE2">
        <w:t>.6.4.39).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2" w:name="_Toc11331463"/>
      <w:bookmarkStart w:id="963" w:name="_Toc36553546"/>
      <w:bookmarkStart w:id="964" w:name="_Toc218668439"/>
      <w:r w:rsidRPr="00653FE2">
        <w:t>7.6.4.41</w:t>
      </w:r>
      <w:r w:rsidRPr="00653FE2">
        <w:tab/>
        <w:t>eMLPP information</w:t>
      </w:r>
      <w:bookmarkEnd w:id="962"/>
      <w:bookmarkEnd w:id="963"/>
      <w:bookmarkEnd w:id="964"/>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5" w:name="_Toc11331464"/>
      <w:bookmarkStart w:id="966" w:name="_Toc36553547"/>
      <w:bookmarkStart w:id="967" w:name="_Toc218668440"/>
      <w:r w:rsidRPr="00653FE2">
        <w:t>7.6.4.42</w:t>
      </w:r>
      <w:r w:rsidRPr="00653FE2">
        <w:tab/>
        <w:t>SS-event</w:t>
      </w:r>
      <w:bookmarkEnd w:id="965"/>
      <w:bookmarkEnd w:id="966"/>
      <w:bookmarkEnd w:id="967"/>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lastRenderedPageBreak/>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8" w:name="_Toc11331465"/>
      <w:bookmarkStart w:id="969" w:name="_Toc36553548"/>
      <w:bookmarkStart w:id="970" w:name="_Toc218668441"/>
      <w:r w:rsidRPr="00653FE2">
        <w:t>7.6.4.43</w:t>
      </w:r>
      <w:r w:rsidRPr="00653FE2">
        <w:tab/>
        <w:t>SS-event data</w:t>
      </w:r>
      <w:bookmarkEnd w:id="968"/>
      <w:bookmarkEnd w:id="969"/>
      <w:bookmarkEnd w:id="970"/>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1382FFF6" w:rsidR="00C33898" w:rsidRPr="00653FE2" w:rsidRDefault="00C33898" w:rsidP="00C33898">
      <w:pPr>
        <w:pStyle w:val="Heading4"/>
        <w:keepNext w:val="0"/>
        <w:keepLines w:val="0"/>
      </w:pPr>
      <w:bookmarkStart w:id="971" w:name="_Toc11331466"/>
      <w:bookmarkStart w:id="972" w:name="_Toc36553549"/>
      <w:bookmarkStart w:id="973" w:name="_Toc218668442"/>
      <w:r w:rsidRPr="00653FE2">
        <w:t>7.6.4.44</w:t>
      </w:r>
      <w:r w:rsidRPr="00653FE2">
        <w:tab/>
        <w:t>LCS Privacy Exceptions</w:t>
      </w:r>
      <w:bookmarkEnd w:id="971"/>
      <w:bookmarkEnd w:id="972"/>
      <w:bookmarkEnd w:id="973"/>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4" w:name="_Toc11331467"/>
      <w:bookmarkStart w:id="975" w:name="_Toc36553550"/>
      <w:bookmarkStart w:id="976" w:name="_Toc218668443"/>
      <w:r w:rsidRPr="00653FE2">
        <w:t>7.6.4.45</w:t>
      </w:r>
      <w:r w:rsidRPr="00653FE2">
        <w:tab/>
      </w:r>
      <w:smartTag w:uri="urn:schemas-microsoft-com:office:smarttags" w:element="City">
        <w:smartTag w:uri="urn:schemas-microsoft-com:office:smarttags" w:element="place">
          <w:r w:rsidRPr="00653FE2">
            <w:t>Mobile</w:t>
          </w:r>
        </w:smartTag>
      </w:smartTag>
      <w:r w:rsidRPr="00653FE2">
        <w:t xml:space="preserve"> Originating Location Request (MO-LR)</w:t>
      </w:r>
      <w:bookmarkEnd w:id="974"/>
      <w:bookmarkEnd w:id="975"/>
      <w:bookmarkEnd w:id="976"/>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7" w:name="_Toc11331468"/>
      <w:bookmarkStart w:id="978" w:name="_Toc36553551"/>
      <w:bookmarkStart w:id="979" w:name="_Toc218668444"/>
      <w:r w:rsidRPr="00653FE2">
        <w:t>7.6.4.46</w:t>
      </w:r>
      <w:r w:rsidRPr="00653FE2">
        <w:tab/>
        <w:t>NbrUser</w:t>
      </w:r>
      <w:bookmarkEnd w:id="977"/>
      <w:bookmarkEnd w:id="978"/>
      <w:bookmarkEnd w:id="979"/>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80" w:name="_Toc11331469"/>
      <w:bookmarkStart w:id="981" w:name="_Toc36553552"/>
      <w:bookmarkStart w:id="982" w:name="_Toc218668445"/>
      <w:r w:rsidRPr="00653FE2">
        <w:t>7.6.4.47</w:t>
      </w:r>
      <w:r w:rsidRPr="00653FE2">
        <w:tab/>
        <w:t>MC Subscription Data</w:t>
      </w:r>
      <w:bookmarkEnd w:id="980"/>
      <w:bookmarkEnd w:id="981"/>
      <w:bookmarkEnd w:id="982"/>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3" w:name="_Toc11331470"/>
      <w:bookmarkStart w:id="984" w:name="_Toc36553553"/>
      <w:bookmarkStart w:id="985" w:name="_Toc218668446"/>
      <w:r w:rsidRPr="00653FE2">
        <w:t>7.6.4.48</w:t>
      </w:r>
      <w:r w:rsidRPr="00653FE2">
        <w:tab/>
        <w:t>MC Information</w:t>
      </w:r>
      <w:bookmarkEnd w:id="983"/>
      <w:bookmarkEnd w:id="984"/>
      <w:bookmarkEnd w:id="985"/>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lastRenderedPageBreak/>
        <w:t>-</w:t>
      </w:r>
      <w:r w:rsidRPr="00653FE2">
        <w:tab/>
        <w:t>N</w:t>
      </w:r>
      <w:r w:rsidRPr="00653FE2">
        <w:rPr>
          <w:lang w:eastAsia="ja-JP"/>
        </w:rPr>
        <w:t>brSN.</w:t>
      </w:r>
    </w:p>
    <w:p w14:paraId="3BBC0115" w14:textId="4B4EE2CA" w:rsidR="00C33898" w:rsidRPr="00653FE2" w:rsidRDefault="00C33898" w:rsidP="00C33898">
      <w:r w:rsidRPr="00653FE2">
        <w:t xml:space="preserve">Definitions of these parameters are provided in 3GPP </w:t>
      </w:r>
      <w:r w:rsidR="00EC33FE" w:rsidRPr="00653FE2">
        <w:t>TS</w:t>
      </w:r>
      <w:r w:rsidR="00EC33FE">
        <w:t> </w:t>
      </w:r>
      <w:r w:rsidR="00EC33FE" w:rsidRPr="00653FE2">
        <w:t>2</w:t>
      </w:r>
      <w:r w:rsidRPr="00653FE2">
        <w:t>3.135.</w:t>
      </w:r>
    </w:p>
    <w:p w14:paraId="36825547" w14:textId="77777777" w:rsidR="00C33898" w:rsidRPr="00653FE2" w:rsidRDefault="00C33898" w:rsidP="00C33898">
      <w:pPr>
        <w:pStyle w:val="Heading4"/>
        <w:keepNext w:val="0"/>
        <w:keepLines w:val="0"/>
      </w:pPr>
      <w:bookmarkStart w:id="986" w:name="_Toc11331471"/>
      <w:bookmarkStart w:id="987" w:name="_Toc36553554"/>
      <w:bookmarkStart w:id="988" w:name="_Toc21866844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6"/>
      <w:bookmarkEnd w:id="987"/>
      <w:bookmarkEnd w:id="988"/>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9" w:name="_Toc11331472"/>
      <w:bookmarkStart w:id="990" w:name="_Toc36553555"/>
      <w:bookmarkStart w:id="991" w:name="_Toc218668448"/>
      <w:r w:rsidRPr="00653FE2">
        <w:t>7.6.4.50</w:t>
      </w:r>
      <w:r w:rsidRPr="00653FE2">
        <w:tab/>
        <w:t>Basic Service Group</w:t>
      </w:r>
      <w:r w:rsidRPr="00653FE2">
        <w:rPr>
          <w:lang w:eastAsia="ja-JP"/>
        </w:rPr>
        <w:t xml:space="preserve"> 2</w:t>
      </w:r>
      <w:bookmarkEnd w:id="989"/>
      <w:bookmarkEnd w:id="990"/>
      <w:bookmarkEnd w:id="991"/>
    </w:p>
    <w:p w14:paraId="71DFBF77" w14:textId="49DAB29C" w:rsidR="00C33898" w:rsidRPr="00653FE2" w:rsidRDefault="00C33898" w:rsidP="00C33898">
      <w:pPr>
        <w:keepNext/>
        <w:keepLines/>
      </w:pPr>
      <w:r w:rsidRPr="00653FE2">
        <w:t xml:space="preserve">This parameter refers to the Basic Service Group either as a bearer service (see </w:t>
      </w:r>
      <w:r w:rsidR="00EC33FE" w:rsidRPr="00653FE2">
        <w:t>clause</w:t>
      </w:r>
      <w:r w:rsidR="00EC33FE">
        <w:t> </w:t>
      </w:r>
      <w:r w:rsidR="00EC33FE" w:rsidRPr="00653FE2">
        <w:t>7</w:t>
      </w:r>
      <w:r w:rsidRPr="00653FE2">
        <w:t xml:space="preserve">.6.4.38) or a teleservice (see </w:t>
      </w:r>
      <w:r w:rsidR="00EC33FE" w:rsidRPr="00653FE2">
        <w:t>clause</w:t>
      </w:r>
      <w:r w:rsidR="00EC33FE">
        <w:t> </w:t>
      </w:r>
      <w:r w:rsidR="00EC33FE" w:rsidRPr="00653FE2">
        <w:t>7</w:t>
      </w:r>
      <w:r w:rsidRPr="00653FE2">
        <w:t>.6.4.39). This parameter is used only for supplementary service management.</w:t>
      </w:r>
    </w:p>
    <w:p w14:paraId="2FC11A3D" w14:textId="77777777" w:rsidR="00C33898" w:rsidRPr="00653FE2" w:rsidRDefault="00C33898" w:rsidP="00C33898">
      <w:pPr>
        <w:pStyle w:val="Heading3"/>
        <w:keepNext w:val="0"/>
        <w:keepLines w:val="0"/>
      </w:pPr>
      <w:bookmarkStart w:id="992" w:name="_Toc11331473"/>
      <w:bookmarkStart w:id="993" w:name="_Toc36553556"/>
      <w:bookmarkStart w:id="994" w:name="_Toc218668449"/>
      <w:r w:rsidRPr="00653FE2">
        <w:t>7.6.5</w:t>
      </w:r>
      <w:r w:rsidRPr="00653FE2">
        <w:tab/>
        <w:t>Call parameters</w:t>
      </w:r>
      <w:bookmarkEnd w:id="992"/>
      <w:bookmarkEnd w:id="993"/>
      <w:bookmarkEnd w:id="994"/>
    </w:p>
    <w:p w14:paraId="1E18601E" w14:textId="77777777" w:rsidR="00C33898" w:rsidRPr="00653FE2" w:rsidRDefault="00C33898" w:rsidP="00C33898">
      <w:pPr>
        <w:pStyle w:val="Heading4"/>
        <w:keepNext w:val="0"/>
        <w:keepLines w:val="0"/>
      </w:pPr>
      <w:bookmarkStart w:id="995" w:name="_Toc11331474"/>
      <w:bookmarkStart w:id="996" w:name="_Toc36553557"/>
      <w:bookmarkStart w:id="997" w:name="_Toc218668450"/>
      <w:r w:rsidRPr="00653FE2">
        <w:t>7.6.5.1</w:t>
      </w:r>
      <w:r w:rsidRPr="00653FE2">
        <w:tab/>
        <w:t>Call reference number</w:t>
      </w:r>
      <w:bookmarkEnd w:id="995"/>
      <w:bookmarkEnd w:id="996"/>
      <w:bookmarkEnd w:id="997"/>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8" w:name="_Toc11331475"/>
      <w:bookmarkStart w:id="999" w:name="_Toc36553558"/>
      <w:bookmarkStart w:id="1000" w:name="_Toc218668451"/>
      <w:r w:rsidRPr="00653FE2">
        <w:t>7.6.5.2</w:t>
      </w:r>
      <w:r w:rsidRPr="00653FE2">
        <w:tab/>
        <w:t>Interrogation type</w:t>
      </w:r>
      <w:bookmarkEnd w:id="998"/>
      <w:bookmarkEnd w:id="999"/>
      <w:bookmarkEnd w:id="1000"/>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1" w:name="_Toc11331476"/>
      <w:bookmarkStart w:id="1002" w:name="_Toc36553559"/>
      <w:bookmarkStart w:id="1003" w:name="_Toc218668452"/>
      <w:r w:rsidRPr="00653FE2">
        <w:t>7.6.5.3</w:t>
      </w:r>
      <w:r w:rsidRPr="00653FE2">
        <w:tab/>
        <w:t>OR interrogation</w:t>
      </w:r>
      <w:bookmarkEnd w:id="1001"/>
      <w:bookmarkEnd w:id="1002"/>
      <w:bookmarkEnd w:id="1003"/>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4" w:name="_Toc11331477"/>
      <w:bookmarkStart w:id="1005" w:name="_Toc36553560"/>
      <w:bookmarkStart w:id="1006" w:name="_Toc218668453"/>
      <w:r w:rsidRPr="00653FE2">
        <w:t>7.6.5.4</w:t>
      </w:r>
      <w:r w:rsidRPr="00653FE2">
        <w:tab/>
        <w:t>OR capability</w:t>
      </w:r>
      <w:bookmarkEnd w:id="1004"/>
      <w:bookmarkEnd w:id="1005"/>
      <w:bookmarkEnd w:id="1006"/>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7" w:name="_Toc11331478"/>
      <w:bookmarkStart w:id="1008" w:name="_Toc36553561"/>
      <w:bookmarkStart w:id="1009" w:name="_Toc218668454"/>
      <w:r w:rsidRPr="00653FE2">
        <w:t>7.6.5.5</w:t>
      </w:r>
      <w:r w:rsidRPr="00653FE2">
        <w:tab/>
        <w:t>Forwarding reason</w:t>
      </w:r>
      <w:bookmarkEnd w:id="1007"/>
      <w:bookmarkEnd w:id="1008"/>
      <w:bookmarkEnd w:id="1009"/>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10" w:name="_Toc11331479"/>
      <w:bookmarkStart w:id="1011" w:name="_Toc36553562"/>
      <w:bookmarkStart w:id="1012" w:name="_Toc218668455"/>
      <w:r w:rsidRPr="00653FE2">
        <w:lastRenderedPageBreak/>
        <w:t>7.6.5.6</w:t>
      </w:r>
      <w:r w:rsidRPr="00653FE2">
        <w:tab/>
        <w:t>Forwarding interrogation required</w:t>
      </w:r>
      <w:bookmarkEnd w:id="1010"/>
      <w:bookmarkEnd w:id="1011"/>
      <w:bookmarkEnd w:id="1012"/>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3" w:name="_Toc11331480"/>
      <w:bookmarkStart w:id="1014" w:name="_Toc36553563"/>
      <w:bookmarkStart w:id="1015" w:name="_Toc218668456"/>
      <w:r w:rsidRPr="00653FE2">
        <w:t>7.6.5.7</w:t>
      </w:r>
      <w:r w:rsidRPr="00653FE2">
        <w:tab/>
        <w:t>O-CSI</w:t>
      </w:r>
      <w:bookmarkEnd w:id="1013"/>
      <w:bookmarkEnd w:id="1014"/>
      <w:bookmarkEnd w:id="1015"/>
    </w:p>
    <w:p w14:paraId="20D2CBAE" w14:textId="031F85BE" w:rsidR="00C33898" w:rsidRPr="00653FE2" w:rsidRDefault="00C33898" w:rsidP="00C33898">
      <w:r w:rsidRPr="00653FE2">
        <w:t xml:space="preserve">This parameter identifies the subscriber as having originating CAMEL services as defined in 3GPP </w:t>
      </w:r>
      <w:r w:rsidR="00EC33FE" w:rsidRPr="00653FE2">
        <w:t>TS</w:t>
      </w:r>
      <w:r w:rsidR="00EC33FE">
        <w:t> </w:t>
      </w:r>
      <w:r w:rsidR="00EC33FE" w:rsidRPr="00653FE2">
        <w:t>2</w:t>
      </w:r>
      <w:r w:rsidRPr="00653FE2">
        <w:t>3.078.</w:t>
      </w:r>
    </w:p>
    <w:p w14:paraId="51DCA648" w14:textId="77777777" w:rsidR="00C33898" w:rsidRPr="00653FE2" w:rsidRDefault="00C33898" w:rsidP="00C33898">
      <w:pPr>
        <w:pStyle w:val="Heading4"/>
        <w:keepNext w:val="0"/>
        <w:keepLines w:val="0"/>
      </w:pPr>
      <w:bookmarkStart w:id="1016" w:name="_Toc11331481"/>
      <w:bookmarkStart w:id="1017" w:name="_Toc36553564"/>
      <w:bookmarkStart w:id="1018" w:name="_Toc218668457"/>
      <w:r w:rsidRPr="00653FE2">
        <w:t>7.6.5.7A</w:t>
      </w:r>
      <w:r w:rsidRPr="00653FE2">
        <w:tab/>
        <w:t>D-CSI</w:t>
      </w:r>
      <w:bookmarkEnd w:id="1016"/>
      <w:bookmarkEnd w:id="1017"/>
      <w:bookmarkEnd w:id="1018"/>
    </w:p>
    <w:p w14:paraId="18E3EA5B" w14:textId="2C33284D" w:rsidR="00C33898" w:rsidRPr="00653FE2" w:rsidRDefault="00C33898" w:rsidP="00C33898">
      <w:r w:rsidRPr="00653FE2">
        <w:t xml:space="preserve">This parameter identifies the subscriber as having originating CAMEL dialled services as defined in 3GPP </w:t>
      </w:r>
      <w:r w:rsidR="00EC33FE" w:rsidRPr="00653FE2">
        <w:t>TS</w:t>
      </w:r>
      <w:r w:rsidR="00EC33FE">
        <w:t> </w:t>
      </w:r>
      <w:r w:rsidR="00EC33FE" w:rsidRPr="00653FE2">
        <w:t>2</w:t>
      </w:r>
      <w:r w:rsidRPr="00653FE2">
        <w:t>3.078.</w:t>
      </w:r>
    </w:p>
    <w:p w14:paraId="7AA2627F" w14:textId="77777777" w:rsidR="00C33898" w:rsidRPr="00653FE2" w:rsidRDefault="00C33898" w:rsidP="00C33898">
      <w:pPr>
        <w:pStyle w:val="Heading4"/>
        <w:keepNext w:val="0"/>
        <w:keepLines w:val="0"/>
      </w:pPr>
      <w:bookmarkStart w:id="1019" w:name="_Toc11331482"/>
      <w:bookmarkStart w:id="1020" w:name="_Toc36553565"/>
      <w:bookmarkStart w:id="1021" w:name="_Toc218668458"/>
      <w:r w:rsidRPr="00653FE2">
        <w:t>7.6.5.7B</w:t>
      </w:r>
      <w:r w:rsidRPr="00653FE2">
        <w:tab/>
        <w:t>T-CSI</w:t>
      </w:r>
      <w:bookmarkEnd w:id="1019"/>
      <w:bookmarkEnd w:id="1020"/>
      <w:bookmarkEnd w:id="1021"/>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2" w:name="_Toc11331483"/>
      <w:bookmarkStart w:id="1023" w:name="_Toc36553566"/>
      <w:bookmarkStart w:id="1024" w:name="_Toc218668459"/>
      <w:r w:rsidRPr="00653FE2">
        <w:t>7.6.5.7C</w:t>
      </w:r>
      <w:r w:rsidRPr="00653FE2">
        <w:tab/>
        <w:t>VT-CSI</w:t>
      </w:r>
      <w:bookmarkEnd w:id="1022"/>
      <w:bookmarkEnd w:id="1023"/>
      <w:bookmarkEnd w:id="1024"/>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5" w:name="_Toc11331484"/>
      <w:bookmarkStart w:id="1026" w:name="_Toc36553567"/>
      <w:bookmarkStart w:id="1027" w:name="_Toc218668460"/>
      <w:r w:rsidRPr="00653FE2">
        <w:t>7.6.5.7D</w:t>
      </w:r>
      <w:r w:rsidRPr="00653FE2">
        <w:tab/>
        <w:t>O-IM-CSI</w:t>
      </w:r>
      <w:bookmarkEnd w:id="1025"/>
      <w:bookmarkEnd w:id="1026"/>
      <w:bookmarkEnd w:id="1027"/>
    </w:p>
    <w:p w14:paraId="3537A619" w14:textId="1DC1D3DE" w:rsidR="00C33898" w:rsidRPr="00653FE2" w:rsidRDefault="00C33898" w:rsidP="00C33898">
      <w:r w:rsidRPr="00653FE2">
        <w:t xml:space="preserve">This parameter identifies the subscriber as having originating IP Multimedia Core Network CAMEL services as defined in 3GPP </w:t>
      </w:r>
      <w:r w:rsidR="00EC33FE" w:rsidRPr="00653FE2">
        <w:t>TS</w:t>
      </w:r>
      <w:r w:rsidR="00EC33FE">
        <w:t> </w:t>
      </w:r>
      <w:r w:rsidR="00EC33FE" w:rsidRPr="00653FE2">
        <w:t>2</w:t>
      </w:r>
      <w:r w:rsidRPr="00653FE2">
        <w:t>3.278.</w:t>
      </w:r>
    </w:p>
    <w:p w14:paraId="32EBE5B0" w14:textId="77777777" w:rsidR="00C33898" w:rsidRPr="00653FE2" w:rsidRDefault="00C33898" w:rsidP="00C33898">
      <w:pPr>
        <w:pStyle w:val="Heading4"/>
        <w:keepNext w:val="0"/>
        <w:keepLines w:val="0"/>
      </w:pPr>
      <w:bookmarkStart w:id="1028" w:name="_Toc11331485"/>
      <w:bookmarkStart w:id="1029" w:name="_Toc36553568"/>
      <w:bookmarkStart w:id="1030" w:name="_Toc218668461"/>
      <w:r w:rsidRPr="00653FE2">
        <w:t>7.6.5.7E</w:t>
      </w:r>
      <w:r w:rsidRPr="00653FE2">
        <w:tab/>
        <w:t>D-IM-CSI</w:t>
      </w:r>
      <w:bookmarkEnd w:id="1028"/>
      <w:bookmarkEnd w:id="1029"/>
      <w:bookmarkEnd w:id="1030"/>
    </w:p>
    <w:p w14:paraId="1ED74F8B" w14:textId="5F04A7C4" w:rsidR="00C33898" w:rsidRPr="00653FE2" w:rsidRDefault="00C33898" w:rsidP="00C33898">
      <w:r w:rsidRPr="00653FE2">
        <w:t xml:space="preserve">This parameter identifies the subscriber as having originating IP Multimedia Core Network CAMEL dialled services as defined in 3GPP </w:t>
      </w:r>
      <w:r w:rsidR="00EC33FE" w:rsidRPr="00653FE2">
        <w:t>TS</w:t>
      </w:r>
      <w:r w:rsidR="00EC33FE">
        <w:t> </w:t>
      </w:r>
      <w:r w:rsidR="00EC33FE" w:rsidRPr="00653FE2">
        <w:t>2</w:t>
      </w:r>
      <w:r w:rsidRPr="00653FE2">
        <w:t>3.278.</w:t>
      </w:r>
    </w:p>
    <w:p w14:paraId="451344FA" w14:textId="77777777" w:rsidR="00C33898" w:rsidRPr="00653FE2" w:rsidRDefault="00C33898" w:rsidP="00C33898">
      <w:pPr>
        <w:pStyle w:val="Heading4"/>
        <w:keepNext w:val="0"/>
        <w:keepLines w:val="0"/>
      </w:pPr>
      <w:bookmarkStart w:id="1031" w:name="_Toc11331486"/>
      <w:bookmarkStart w:id="1032" w:name="_Toc36553569"/>
      <w:bookmarkStart w:id="1033" w:name="_Toc218668462"/>
      <w:r w:rsidRPr="00653FE2">
        <w:t>7.6.5.7F</w:t>
      </w:r>
      <w:r w:rsidRPr="00653FE2">
        <w:tab/>
        <w:t>VT-IM-CSI</w:t>
      </w:r>
      <w:bookmarkEnd w:id="1031"/>
      <w:bookmarkEnd w:id="1032"/>
      <w:bookmarkEnd w:id="1033"/>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4" w:name="_Toc11331487"/>
      <w:bookmarkStart w:id="1035" w:name="_Toc36553570"/>
      <w:bookmarkStart w:id="1036" w:name="_Toc218668463"/>
      <w:r w:rsidRPr="00653FE2">
        <w:t>7.6.5.8</w:t>
      </w:r>
      <w:r w:rsidRPr="00653FE2">
        <w:tab/>
        <w:t>Void</w:t>
      </w:r>
      <w:bookmarkEnd w:id="1034"/>
      <w:bookmarkEnd w:id="1035"/>
      <w:bookmarkEnd w:id="1036"/>
    </w:p>
    <w:p w14:paraId="75254D98" w14:textId="77777777" w:rsidR="00C33898" w:rsidRPr="00653FE2" w:rsidRDefault="00C33898" w:rsidP="00C33898">
      <w:pPr>
        <w:pStyle w:val="Heading4"/>
        <w:keepNext w:val="0"/>
        <w:keepLines w:val="0"/>
      </w:pPr>
      <w:bookmarkStart w:id="1037" w:name="_Toc11331488"/>
      <w:bookmarkStart w:id="1038" w:name="_Toc36553571"/>
      <w:bookmarkStart w:id="1039" w:name="_Toc218668464"/>
      <w:r w:rsidRPr="00653FE2">
        <w:t>7.6.5.9</w:t>
      </w:r>
      <w:r w:rsidRPr="00653FE2">
        <w:tab/>
        <w:t>Void</w:t>
      </w:r>
      <w:bookmarkEnd w:id="1037"/>
      <w:bookmarkEnd w:id="1038"/>
      <w:bookmarkEnd w:id="1039"/>
    </w:p>
    <w:p w14:paraId="331EBDCD" w14:textId="77777777" w:rsidR="00C33898" w:rsidRPr="00653FE2" w:rsidRDefault="00C33898" w:rsidP="00C33898">
      <w:pPr>
        <w:pStyle w:val="Heading4"/>
        <w:keepNext w:val="0"/>
        <w:keepLines w:val="0"/>
      </w:pPr>
      <w:bookmarkStart w:id="1040" w:name="_Toc11331489"/>
      <w:bookmarkStart w:id="1041" w:name="_Toc36553572"/>
      <w:bookmarkStart w:id="1042" w:name="_Toc218668465"/>
      <w:r w:rsidRPr="00653FE2">
        <w:t>7.6.5.10</w:t>
      </w:r>
      <w:r w:rsidRPr="00653FE2">
        <w:tab/>
        <w:t>Void</w:t>
      </w:r>
      <w:bookmarkEnd w:id="1040"/>
      <w:bookmarkEnd w:id="1041"/>
      <w:bookmarkEnd w:id="1042"/>
    </w:p>
    <w:p w14:paraId="3D64256F" w14:textId="77777777" w:rsidR="00C33898" w:rsidRPr="00653FE2" w:rsidRDefault="00C33898" w:rsidP="00C33898">
      <w:pPr>
        <w:pStyle w:val="Heading4"/>
        <w:keepNext w:val="0"/>
        <w:keepLines w:val="0"/>
      </w:pPr>
      <w:bookmarkStart w:id="1043" w:name="_Toc11331490"/>
      <w:bookmarkStart w:id="1044" w:name="_Toc36553573"/>
      <w:bookmarkStart w:id="1045" w:name="_Toc218668466"/>
      <w:r w:rsidRPr="00653FE2">
        <w:t>7.6.5.11</w:t>
      </w:r>
      <w:r w:rsidRPr="00653FE2">
        <w:tab/>
        <w:t>CCBS Feature</w:t>
      </w:r>
      <w:bookmarkEnd w:id="1043"/>
      <w:bookmarkEnd w:id="1044"/>
      <w:bookmarkEnd w:id="1045"/>
    </w:p>
    <w:p w14:paraId="45FCE37F" w14:textId="6029EAB7" w:rsidR="00C33898" w:rsidRPr="00653FE2" w:rsidRDefault="00C33898" w:rsidP="00C33898">
      <w:r w:rsidRPr="00653FE2">
        <w:t xml:space="preserve">This parameter corresponds to the 'CCBS Description' parameter in 3GPP </w:t>
      </w:r>
      <w:r w:rsidR="00EC33FE" w:rsidRPr="00653FE2">
        <w:t>TS</w:t>
      </w:r>
      <w:r w:rsidR="00EC33FE">
        <w:t> </w:t>
      </w:r>
      <w:r w:rsidR="00EC33FE" w:rsidRPr="00653FE2">
        <w:t>2</w:t>
      </w:r>
      <w:r w:rsidRPr="00653FE2">
        <w:t>3.093. It refers to the necessary set of information required in order to characterise a certain CCBS request. The parameter may contain the following information:</w:t>
      </w:r>
    </w:p>
    <w:p w14:paraId="11B0669E" w14:textId="03B176AA" w:rsidR="00C33898" w:rsidRPr="00653FE2" w:rsidRDefault="00C33898" w:rsidP="00C33898">
      <w:pPr>
        <w:pStyle w:val="B1"/>
        <w:tabs>
          <w:tab w:val="left" w:pos="3120"/>
        </w:tabs>
      </w:pPr>
      <w:r w:rsidRPr="00653FE2">
        <w:t>-</w:t>
      </w:r>
      <w:r w:rsidRPr="00653FE2">
        <w:tab/>
        <w:t>CCBS Index</w:t>
      </w:r>
      <w:r w:rsidRPr="00653FE2">
        <w:tab/>
        <w:t xml:space="preserve">(see 3GPP </w:t>
      </w:r>
      <w:r w:rsidR="00EC33FE" w:rsidRPr="00653FE2">
        <w:t>TS</w:t>
      </w:r>
      <w:r w:rsidR="00EC33FE">
        <w:t> </w:t>
      </w:r>
      <w:r w:rsidR="00EC33FE" w:rsidRPr="00653FE2">
        <w:t>2</w:t>
      </w:r>
      <w:r w:rsidRPr="00653FE2">
        <w:t>3.093 for the use of this parameter);</w:t>
      </w:r>
    </w:p>
    <w:p w14:paraId="375D68F5" w14:textId="27712AB1" w:rsidR="00C33898" w:rsidRPr="00653FE2" w:rsidRDefault="00C33898" w:rsidP="00C33898">
      <w:pPr>
        <w:pStyle w:val="B1"/>
        <w:tabs>
          <w:tab w:val="left" w:pos="3120"/>
        </w:tabs>
      </w:pPr>
      <w:r w:rsidRPr="00653FE2">
        <w:t>-</w:t>
      </w:r>
      <w:r w:rsidRPr="00653FE2">
        <w:tab/>
        <w:t>B-subscriber number</w:t>
      </w:r>
      <w:r w:rsidRPr="00653FE2">
        <w:tab/>
        <w:t xml:space="preserve">(see </w:t>
      </w:r>
      <w:r w:rsidR="00EC33FE" w:rsidRPr="00653FE2">
        <w:t>clause</w:t>
      </w:r>
      <w:r w:rsidR="00EC33FE">
        <w:t> </w:t>
      </w:r>
      <w:r w:rsidR="00EC33FE" w:rsidRPr="00653FE2">
        <w:t>7</w:t>
      </w:r>
      <w:r w:rsidRPr="00653FE2">
        <w:t>.6.2.48);</w:t>
      </w:r>
    </w:p>
    <w:p w14:paraId="15904344" w14:textId="578A6E3D" w:rsidR="00C33898" w:rsidRPr="00653FE2" w:rsidRDefault="00C33898" w:rsidP="00C33898">
      <w:pPr>
        <w:pStyle w:val="B1"/>
        <w:tabs>
          <w:tab w:val="left" w:pos="3120"/>
        </w:tabs>
      </w:pPr>
      <w:r w:rsidRPr="00653FE2">
        <w:t>-</w:t>
      </w:r>
      <w:r w:rsidRPr="00653FE2">
        <w:tab/>
        <w:t>B-subscriber subaddress</w:t>
      </w:r>
      <w:r w:rsidRPr="00653FE2">
        <w:tab/>
        <w:t xml:space="preserve">(see </w:t>
      </w:r>
      <w:r w:rsidR="00EC33FE" w:rsidRPr="00653FE2">
        <w:t>clause</w:t>
      </w:r>
      <w:r w:rsidR="00EC33FE">
        <w:t> </w:t>
      </w:r>
      <w:r w:rsidR="00EC33FE" w:rsidRPr="00653FE2">
        <w:t>7</w:t>
      </w:r>
      <w:r w:rsidRPr="00653FE2">
        <w:t>.6.2.49);</w:t>
      </w:r>
    </w:p>
    <w:p w14:paraId="5A714D63" w14:textId="145E5A68" w:rsidR="00C33898" w:rsidRPr="00653FE2" w:rsidRDefault="00C33898" w:rsidP="00C33898">
      <w:pPr>
        <w:pStyle w:val="B1"/>
        <w:tabs>
          <w:tab w:val="left" w:pos="3120"/>
        </w:tabs>
      </w:pPr>
      <w:r w:rsidRPr="00653FE2">
        <w:t>-</w:t>
      </w:r>
      <w:r w:rsidRPr="00653FE2">
        <w:tab/>
        <w:t>Basic Service Group Code</w:t>
      </w:r>
      <w:r w:rsidRPr="00653FE2">
        <w:tab/>
        <w:t xml:space="preserve">(see </w:t>
      </w:r>
      <w:r w:rsidR="00EC33FE" w:rsidRPr="00653FE2">
        <w:t>clause</w:t>
      </w:r>
      <w:r w:rsidR="00EC33FE">
        <w:t> </w:t>
      </w:r>
      <w:r w:rsidR="00EC33FE" w:rsidRPr="00653FE2">
        <w:t>7</w:t>
      </w:r>
      <w:r w:rsidRPr="00653FE2">
        <w:t>.6.4.40).</w:t>
      </w:r>
    </w:p>
    <w:p w14:paraId="47B2A5F5" w14:textId="77777777" w:rsidR="00C33898" w:rsidRPr="00653FE2" w:rsidRDefault="00C33898" w:rsidP="00C33898">
      <w:pPr>
        <w:pStyle w:val="Heading4"/>
        <w:keepNext w:val="0"/>
        <w:keepLines w:val="0"/>
      </w:pPr>
      <w:bookmarkStart w:id="1046" w:name="_Toc11331491"/>
      <w:bookmarkStart w:id="1047" w:name="_Toc36553574"/>
      <w:bookmarkStart w:id="1048" w:name="_Toc218668467"/>
      <w:r w:rsidRPr="00653FE2">
        <w:lastRenderedPageBreak/>
        <w:t>7.6.5.12</w:t>
      </w:r>
      <w:r w:rsidRPr="00653FE2">
        <w:tab/>
        <w:t>UU Data</w:t>
      </w:r>
      <w:bookmarkEnd w:id="1046"/>
      <w:bookmarkEnd w:id="1047"/>
      <w:bookmarkEnd w:id="1048"/>
    </w:p>
    <w:p w14:paraId="2B957D6C" w14:textId="24AE67DC" w:rsidR="00C33898" w:rsidRPr="00653FE2" w:rsidRDefault="00C33898" w:rsidP="00C33898">
      <w:r w:rsidRPr="00653FE2">
        <w:t xml:space="preserve">This parameter includes User-To-User Data. It is defined in 3GPP </w:t>
      </w:r>
      <w:r w:rsidR="00EC33FE" w:rsidRPr="00653FE2">
        <w:t>TS</w:t>
      </w:r>
      <w:r w:rsidR="00EC33FE">
        <w:t> </w:t>
      </w:r>
      <w:r w:rsidR="00EC33FE" w:rsidRPr="00653FE2">
        <w:t>2</w:t>
      </w:r>
      <w:r w:rsidRPr="00653FE2">
        <w:t>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371A1C6F" w:rsidR="00C33898" w:rsidRPr="00653FE2" w:rsidRDefault="00C33898" w:rsidP="00C33898">
      <w:r w:rsidRPr="00653FE2">
        <w:t xml:space="preserve">This parameter indicates if the call forwarding or call deflection has been activated after UUS1 request has been accepted . It is defined in 3GPP </w:t>
      </w:r>
      <w:r w:rsidR="00EC33FE" w:rsidRPr="00653FE2">
        <w:t>TS</w:t>
      </w:r>
      <w:r w:rsidR="00EC33FE">
        <w:t> </w:t>
      </w:r>
      <w:r w:rsidR="00EC33FE" w:rsidRPr="00653FE2">
        <w:t>2</w:t>
      </w:r>
      <w:r w:rsidRPr="00653FE2">
        <w:t>3.087.</w:t>
      </w:r>
    </w:p>
    <w:p w14:paraId="5FFB08DB" w14:textId="77777777" w:rsidR="00C33898" w:rsidRPr="00653FE2" w:rsidRDefault="00C33898" w:rsidP="00C33898">
      <w:pPr>
        <w:pStyle w:val="Heading4"/>
        <w:keepNext w:val="0"/>
        <w:keepLines w:val="0"/>
      </w:pPr>
      <w:bookmarkStart w:id="1049" w:name="_Toc11331492"/>
      <w:bookmarkStart w:id="1050" w:name="_Toc36553575"/>
      <w:bookmarkStart w:id="1051" w:name="_Toc218668468"/>
      <w:r w:rsidRPr="00653FE2">
        <w:t>7.6.5.14</w:t>
      </w:r>
      <w:r w:rsidRPr="00653FE2">
        <w:tab/>
        <w:t>Number Portability Status</w:t>
      </w:r>
      <w:bookmarkEnd w:id="1049"/>
      <w:bookmarkEnd w:id="1050"/>
      <w:bookmarkEnd w:id="1051"/>
    </w:p>
    <w:p w14:paraId="3C8F9545" w14:textId="5D43512F" w:rsidR="00C33898" w:rsidRPr="00653FE2" w:rsidRDefault="00C33898" w:rsidP="00C33898">
      <w:r w:rsidRPr="00653FE2">
        <w:t xml:space="preserve">This parameter indicates the number portability status of subscriber. See 3GPP </w:t>
      </w:r>
      <w:r w:rsidR="00EC33FE" w:rsidRPr="00653FE2">
        <w:t>TS</w:t>
      </w:r>
      <w:r w:rsidR="00EC33FE">
        <w:t> </w:t>
      </w:r>
      <w:r w:rsidR="00EC33FE" w:rsidRPr="00653FE2">
        <w:t>2</w:t>
      </w:r>
      <w:r w:rsidRPr="00653FE2">
        <w:t>3.066</w:t>
      </w:r>
      <w:r w:rsidR="00EC33FE">
        <w:t> </w:t>
      </w:r>
      <w:r w:rsidR="00EC33FE" w:rsidRPr="00653FE2">
        <w:t>[</w:t>
      </w:r>
      <w:r w:rsidRPr="00653FE2">
        <w:t>108].</w:t>
      </w:r>
    </w:p>
    <w:p w14:paraId="6B5E5E7E" w14:textId="77777777" w:rsidR="00C33898" w:rsidRPr="00653FE2" w:rsidRDefault="00C33898" w:rsidP="00C33898">
      <w:pPr>
        <w:pStyle w:val="Heading4"/>
        <w:keepNext w:val="0"/>
        <w:keepLines w:val="0"/>
        <w:rPr>
          <w:lang w:eastAsia="ja-JP"/>
        </w:rPr>
      </w:pPr>
      <w:bookmarkStart w:id="1052" w:name="_Toc11331493"/>
      <w:bookmarkStart w:id="1053" w:name="_Toc36553576"/>
      <w:bookmarkStart w:id="1054" w:name="_Toc218668469"/>
      <w:r w:rsidRPr="00653FE2">
        <w:rPr>
          <w:lang w:eastAsia="ja-JP"/>
        </w:rPr>
        <w:t>7.6.5.15</w:t>
      </w:r>
      <w:r w:rsidRPr="00653FE2">
        <w:rPr>
          <w:lang w:eastAsia="ja-JP"/>
        </w:rPr>
        <w:tab/>
        <w:t>Pre-paging supported</w:t>
      </w:r>
      <w:bookmarkEnd w:id="1052"/>
      <w:bookmarkEnd w:id="1053"/>
      <w:bookmarkEnd w:id="1054"/>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5" w:name="_Toc11331494"/>
      <w:bookmarkStart w:id="1056" w:name="_Toc36553577"/>
      <w:bookmarkStart w:id="1057" w:name="_Toc218668470"/>
      <w:r w:rsidRPr="00653FE2">
        <w:t>7.6.5.16</w:t>
      </w:r>
      <w:r w:rsidRPr="00653FE2">
        <w:tab/>
        <w:t>MT Roaming Retry Supported</w:t>
      </w:r>
      <w:bookmarkEnd w:id="1055"/>
      <w:bookmarkEnd w:id="1056"/>
      <w:bookmarkEnd w:id="1057"/>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8" w:name="_Toc11331495"/>
      <w:bookmarkStart w:id="1059" w:name="_Toc36553578"/>
      <w:bookmarkStart w:id="1060" w:name="_Toc218668471"/>
      <w:r w:rsidRPr="00653FE2">
        <w:t>7.6.5.17</w:t>
      </w:r>
      <w:r w:rsidRPr="00653FE2">
        <w:tab/>
        <w:t>MT Roaming Retry</w:t>
      </w:r>
      <w:bookmarkEnd w:id="1058"/>
      <w:bookmarkEnd w:id="1059"/>
      <w:bookmarkEnd w:id="1060"/>
    </w:p>
    <w:p w14:paraId="2538B17A" w14:textId="18FE7681" w:rsidR="00C33898" w:rsidRPr="00653FE2" w:rsidRDefault="00C33898" w:rsidP="00C33898">
      <w:r w:rsidRPr="00653FE2">
        <w:t xml:space="preserve">The parameter indicates that the GMSC receiving the IE shall start MT roaming retry (see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w:t>
      </w:r>
    </w:p>
    <w:p w14:paraId="0AFD5098" w14:textId="77777777" w:rsidR="00C33898" w:rsidRPr="00653FE2" w:rsidRDefault="00C33898" w:rsidP="00C33898">
      <w:pPr>
        <w:pStyle w:val="Heading4"/>
      </w:pPr>
      <w:bookmarkStart w:id="1061" w:name="_Toc11331496"/>
      <w:bookmarkStart w:id="1062" w:name="_Toc36553579"/>
      <w:bookmarkStart w:id="1063" w:name="_Toc218668472"/>
      <w:r w:rsidRPr="00653FE2">
        <w:t>7.6.5.18</w:t>
      </w:r>
      <w:r w:rsidRPr="00653FE2">
        <w:tab/>
        <w:t>Paging Area</w:t>
      </w:r>
      <w:bookmarkEnd w:id="1061"/>
      <w:bookmarkEnd w:id="1062"/>
      <w:bookmarkEnd w:id="1063"/>
    </w:p>
    <w:p w14:paraId="33097E55" w14:textId="57B4DCB9" w:rsidR="00C33898" w:rsidRPr="00653FE2" w:rsidRDefault="00C33898" w:rsidP="00C33898">
      <w:r w:rsidRPr="00653FE2">
        <w:t xml:space="preserve">The parameter indicates the paging area where the MS is currently located (see 3GPP </w:t>
      </w:r>
      <w:r w:rsidR="00EC33FE" w:rsidRPr="00653FE2">
        <w:t>TS</w:t>
      </w:r>
      <w:r w:rsidR="00EC33FE">
        <w:t> </w:t>
      </w:r>
      <w:r w:rsidR="00EC33FE" w:rsidRPr="00653FE2">
        <w:t>2</w:t>
      </w:r>
      <w:r w:rsidRPr="00653FE2">
        <w:t>3.012</w:t>
      </w:r>
      <w:r w:rsidR="00EC33FE">
        <w:t> </w:t>
      </w:r>
      <w:r w:rsidR="00EC33FE" w:rsidRPr="00653FE2">
        <w:t>[</w:t>
      </w:r>
      <w:r w:rsidRPr="00653FE2">
        <w:t xml:space="preserve">23] and 3GPP </w:t>
      </w:r>
      <w:r w:rsidR="00EC33FE" w:rsidRPr="00653FE2">
        <w:t>TS</w:t>
      </w:r>
      <w:r w:rsidR="00EC33FE">
        <w:t> </w:t>
      </w:r>
      <w:r w:rsidR="00EC33FE" w:rsidRPr="00653FE2">
        <w:t>2</w:t>
      </w:r>
      <w:r w:rsidRPr="00653FE2">
        <w:t>3.018</w:t>
      </w:r>
      <w:r w:rsidR="00EC33FE">
        <w:t> </w:t>
      </w:r>
      <w:r w:rsidR="00EC33FE" w:rsidRPr="00653FE2">
        <w:t>[</w:t>
      </w:r>
      <w:r w:rsidRPr="00653FE2">
        <w:t>97]).</w:t>
      </w:r>
    </w:p>
    <w:p w14:paraId="0E4055AE" w14:textId="77777777" w:rsidR="00C33898" w:rsidRPr="00653FE2" w:rsidRDefault="00C33898" w:rsidP="00C33898">
      <w:pPr>
        <w:pStyle w:val="Heading4"/>
      </w:pPr>
      <w:bookmarkStart w:id="1064" w:name="_Toc11331497"/>
      <w:bookmarkStart w:id="1065" w:name="_Toc36553580"/>
      <w:bookmarkStart w:id="1066" w:name="_Toc218668473"/>
      <w:r w:rsidRPr="00653FE2">
        <w:t>7.6.5.19</w:t>
      </w:r>
      <w:r w:rsidRPr="00653FE2">
        <w:tab/>
        <w:t>Call Priority</w:t>
      </w:r>
      <w:bookmarkEnd w:id="1064"/>
      <w:bookmarkEnd w:id="1065"/>
      <w:bookmarkEnd w:id="1066"/>
    </w:p>
    <w:p w14:paraId="55239CAC" w14:textId="0BE2110C" w:rsidR="00C33898" w:rsidRPr="00653FE2" w:rsidRDefault="00C33898" w:rsidP="00C33898">
      <w:r w:rsidRPr="00653FE2">
        <w:t xml:space="preserve">The parameter indicates the eMLPP priority of the call (see 3GPP </w:t>
      </w:r>
      <w:r w:rsidR="00EC33FE" w:rsidRPr="00653FE2">
        <w:t>TS</w:t>
      </w:r>
      <w:r w:rsidR="00EC33FE">
        <w:t> </w:t>
      </w:r>
      <w:r w:rsidR="00EC33FE" w:rsidRPr="00653FE2">
        <w:t>2</w:t>
      </w:r>
      <w:r w:rsidRPr="00653FE2">
        <w:t>3.067</w:t>
      </w:r>
      <w:r w:rsidR="00EC33FE">
        <w:t> </w:t>
      </w:r>
      <w:r w:rsidR="00EC33FE" w:rsidRPr="00653FE2">
        <w:t>[</w:t>
      </w:r>
      <w:r w:rsidRPr="00653FE2">
        <w:t>136]).</w:t>
      </w:r>
    </w:p>
    <w:p w14:paraId="523E4F9F" w14:textId="77777777" w:rsidR="00C33898" w:rsidRPr="00653FE2" w:rsidRDefault="00C33898" w:rsidP="00C33898">
      <w:pPr>
        <w:pStyle w:val="Heading4"/>
        <w:keepNext w:val="0"/>
        <w:keepLines w:val="0"/>
      </w:pPr>
      <w:bookmarkStart w:id="1067" w:name="_Toc11331498"/>
      <w:bookmarkStart w:id="1068" w:name="_Toc36553581"/>
      <w:bookmarkStart w:id="1069" w:name="_Toc218668474"/>
      <w:r w:rsidRPr="00653FE2">
        <w:t>7.6.5.20</w:t>
      </w:r>
      <w:r w:rsidRPr="00653FE2">
        <w:tab/>
        <w:t>MTRF Supported</w:t>
      </w:r>
      <w:bookmarkEnd w:id="1067"/>
      <w:bookmarkEnd w:id="1068"/>
      <w:bookmarkEnd w:id="1069"/>
    </w:p>
    <w:p w14:paraId="3B815822" w14:textId="62D90223" w:rsidR="00C33898" w:rsidRPr="00653FE2" w:rsidRDefault="00C33898" w:rsidP="00C33898">
      <w:r w:rsidRPr="00653FE2">
        <w:t>The parameter indicates that the entity which sends it supports MT Roaming Forwarding.</w:t>
      </w:r>
    </w:p>
    <w:p w14:paraId="6C1EF43B" w14:textId="77777777" w:rsidR="00C33898" w:rsidRPr="00653FE2" w:rsidRDefault="00C33898" w:rsidP="00C33898">
      <w:pPr>
        <w:pStyle w:val="Heading4"/>
        <w:rPr>
          <w:lang w:eastAsia="zh-CN"/>
        </w:rPr>
      </w:pPr>
      <w:bookmarkStart w:id="1070" w:name="_Toc11331499"/>
      <w:bookmarkStart w:id="1071" w:name="_Toc36553582"/>
      <w:bookmarkStart w:id="1072" w:name="_Toc218668475"/>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70"/>
      <w:bookmarkEnd w:id="1071"/>
      <w:bookmarkEnd w:id="1072"/>
    </w:p>
    <w:p w14:paraId="7A8C5A24" w14:textId="485089C6"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 xml:space="preserve">unique call identifier for the duration of the call (see 3GPP </w:t>
      </w:r>
      <w:r w:rsidR="00EC33FE" w:rsidRPr="00653FE2">
        <w:t>TS</w:t>
      </w:r>
      <w:r w:rsidR="00EC33FE">
        <w:t> </w:t>
      </w:r>
      <w:r w:rsidR="00EC33FE" w:rsidRPr="00653FE2">
        <w:t>2</w:t>
      </w:r>
      <w:r w:rsidRPr="00653FE2">
        <w:rPr>
          <w:rFonts w:hint="eastAsia"/>
          <w:lang w:eastAsia="zh-CN"/>
        </w:rPr>
        <w:t>9.205</w:t>
      </w:r>
      <w:r w:rsidR="00EC33FE">
        <w:t> </w:t>
      </w:r>
      <w:r w:rsidR="00EC33FE" w:rsidRPr="00653FE2">
        <w:t>[</w:t>
      </w:r>
      <w:r w:rsidRPr="00653FE2">
        <w:t>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3" w:name="_Toc11331500"/>
      <w:bookmarkStart w:id="1074" w:name="_Toc36553583"/>
      <w:bookmarkStart w:id="1075" w:name="_Toc218668476"/>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3"/>
      <w:bookmarkEnd w:id="1074"/>
      <w:bookmarkEnd w:id="1075"/>
    </w:p>
    <w:p w14:paraId="261311CE" w14:textId="3BE3B4B2" w:rsidR="00C33898" w:rsidRPr="00653FE2" w:rsidRDefault="00C33898" w:rsidP="00C33898">
      <w:r w:rsidRPr="00653FE2">
        <w:t xml:space="preserve">This parameter is used to request MSC-B to indicate LCLS, see 3GPP </w:t>
      </w:r>
      <w:r w:rsidR="00EC33FE" w:rsidRPr="00653FE2">
        <w:t>TS</w:t>
      </w:r>
      <w:r w:rsidR="00EC33FE">
        <w:t> </w:t>
      </w:r>
      <w:r w:rsidR="00EC33FE" w:rsidRPr="00653FE2">
        <w:t>2</w:t>
      </w:r>
      <w:r w:rsidRPr="00653FE2">
        <w:t>9.205</w:t>
      </w:r>
      <w:r w:rsidR="00EC33FE">
        <w:t> </w:t>
      </w:r>
      <w:r w:rsidR="00EC33FE" w:rsidRPr="00653FE2">
        <w:t>[</w:t>
      </w:r>
      <w:r w:rsidRPr="00653FE2">
        <w:t xml:space="preserve">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6" w:name="_Toc11331501"/>
      <w:bookmarkStart w:id="1077" w:name="_Toc36553584"/>
      <w:bookmarkStart w:id="1078" w:name="_Toc218668477"/>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6"/>
      <w:bookmarkEnd w:id="1077"/>
      <w:bookmarkEnd w:id="1078"/>
    </w:p>
    <w:p w14:paraId="1C150F98" w14:textId="1658223A" w:rsidR="00C33898" w:rsidRPr="00653FE2" w:rsidRDefault="00C33898" w:rsidP="00C33898">
      <w:r w:rsidRPr="00653FE2">
        <w:t xml:space="preserve">This parameter contains information to indicate the negotiated LCLS configuration preference, see 3GPP </w:t>
      </w:r>
      <w:r w:rsidR="00EC33FE" w:rsidRPr="00653FE2">
        <w:t>TS</w:t>
      </w:r>
      <w:r w:rsidR="00EC33FE">
        <w:t> </w:t>
      </w:r>
      <w:r w:rsidR="00EC33FE" w:rsidRPr="00653FE2">
        <w:t>2</w:t>
      </w:r>
      <w:r w:rsidRPr="00653FE2">
        <w:t>9.205</w:t>
      </w:r>
      <w:r w:rsidR="00EC33FE">
        <w:t> </w:t>
      </w:r>
      <w:r w:rsidR="00EC33FE" w:rsidRPr="00653FE2">
        <w:t>[</w:t>
      </w:r>
      <w:r w:rsidRPr="00653FE2">
        <w:t xml:space="preserve">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9" w:name="_Toc11331502"/>
      <w:bookmarkStart w:id="1080" w:name="_Toc36553585"/>
      <w:bookmarkStart w:id="1081" w:name="_Toc218668478"/>
      <w:r w:rsidRPr="00653FE2">
        <w:t>7.6.6</w:t>
      </w:r>
      <w:r w:rsidRPr="00653FE2">
        <w:tab/>
        <w:t>Radio parameters</w:t>
      </w:r>
      <w:bookmarkEnd w:id="1079"/>
      <w:bookmarkEnd w:id="1080"/>
      <w:bookmarkEnd w:id="1081"/>
    </w:p>
    <w:p w14:paraId="08602DB2" w14:textId="77777777" w:rsidR="00C33898" w:rsidRPr="00653FE2" w:rsidRDefault="00C33898" w:rsidP="00C33898">
      <w:pPr>
        <w:pStyle w:val="Heading4"/>
        <w:keepNext w:val="0"/>
        <w:keepLines w:val="0"/>
      </w:pPr>
      <w:bookmarkStart w:id="1082" w:name="_Toc11331503"/>
      <w:bookmarkStart w:id="1083" w:name="_Toc36553586"/>
      <w:bookmarkStart w:id="1084" w:name="_Toc218668479"/>
      <w:r w:rsidRPr="00653FE2">
        <w:lastRenderedPageBreak/>
        <w:t>7.6.6.1 - 7.6.6.3</w:t>
      </w:r>
      <w:r>
        <w:tab/>
      </w:r>
      <w:r w:rsidRPr="00653FE2">
        <w:t>Void</w:t>
      </w:r>
      <w:bookmarkEnd w:id="1082"/>
      <w:bookmarkEnd w:id="1083"/>
      <w:bookmarkEnd w:id="1084"/>
    </w:p>
    <w:p w14:paraId="6CC5C86C" w14:textId="3A33D88C" w:rsidR="00C33898" w:rsidRPr="00653FE2" w:rsidRDefault="00C33898" w:rsidP="00C33898">
      <w:pPr>
        <w:pStyle w:val="Heading4"/>
      </w:pPr>
      <w:bookmarkStart w:id="1085" w:name="_Toc11331504"/>
      <w:bookmarkStart w:id="1086" w:name="_Toc36553587"/>
      <w:bookmarkStart w:id="1087" w:name="_Toc218668480"/>
      <w:r w:rsidRPr="00653FE2">
        <w:t>7.6.6.4</w:t>
      </w:r>
      <w:r>
        <w:tab/>
      </w:r>
      <w:r w:rsidRPr="00653FE2">
        <w:t>GERAN Classmark</w:t>
      </w:r>
      <w:bookmarkEnd w:id="1085"/>
      <w:bookmarkEnd w:id="1086"/>
      <w:bookmarkEnd w:id="1087"/>
    </w:p>
    <w:p w14:paraId="7AA6D15D" w14:textId="43D82298" w:rsidR="00C33898" w:rsidRPr="00653FE2" w:rsidRDefault="00C33898" w:rsidP="00C33898">
      <w:r w:rsidRPr="00653FE2">
        <w:t xml:space="preserve">This information element is sent from one MSC  to the other MSC in the signalling  for inter MSC handover. It is used to convey information related to cell capabilities, as defined in 3GPP </w:t>
      </w:r>
      <w:r w:rsidR="00EC33FE" w:rsidRPr="00653FE2">
        <w:t>TS</w:t>
      </w:r>
      <w:r w:rsidR="00EC33FE">
        <w:t> </w:t>
      </w:r>
      <w:r w:rsidR="00EC33FE" w:rsidRPr="00653FE2">
        <w:t>4</w:t>
      </w:r>
      <w:r w:rsidRPr="00653FE2">
        <w:t>8.008.</w:t>
      </w:r>
    </w:p>
    <w:p w14:paraId="6CBADFFB" w14:textId="77777777" w:rsidR="00C33898" w:rsidRPr="00653FE2" w:rsidRDefault="00C33898" w:rsidP="00C33898">
      <w:pPr>
        <w:pStyle w:val="Heading4"/>
      </w:pPr>
      <w:bookmarkStart w:id="1088" w:name="_Toc11331505"/>
      <w:bookmarkStart w:id="1089" w:name="_Toc36553588"/>
      <w:bookmarkStart w:id="1090" w:name="_Toc218668481"/>
      <w:r w:rsidRPr="00653FE2">
        <w:t>7.6.6.5</w:t>
      </w:r>
      <w:r>
        <w:tab/>
      </w:r>
      <w:r w:rsidRPr="00653FE2">
        <w:t>BSSMAP Service Handover</w:t>
      </w:r>
      <w:bookmarkEnd w:id="1088"/>
      <w:bookmarkEnd w:id="1089"/>
      <w:bookmarkEnd w:id="1090"/>
    </w:p>
    <w:p w14:paraId="582FA27C" w14:textId="31C66FA0" w:rsidR="00C33898" w:rsidRPr="00653FE2" w:rsidRDefault="00C33898" w:rsidP="00C33898">
      <w:r w:rsidRPr="00653FE2">
        <w:t xml:space="preserve">This parameter refers to the Service Handover information element defined in 3GPP </w:t>
      </w:r>
      <w:r w:rsidR="00EC33FE" w:rsidRPr="00653FE2">
        <w:t>TS</w:t>
      </w:r>
      <w:r w:rsidR="00EC33FE">
        <w:t> </w:t>
      </w:r>
      <w:r w:rsidR="00EC33FE" w:rsidRPr="00653FE2">
        <w:t>4</w:t>
      </w:r>
      <w:r w:rsidRPr="00653FE2">
        <w:t>8.008</w:t>
      </w:r>
    </w:p>
    <w:p w14:paraId="36794417" w14:textId="77777777" w:rsidR="00C33898" w:rsidRPr="00653FE2" w:rsidRDefault="00C33898" w:rsidP="00C33898">
      <w:pPr>
        <w:pStyle w:val="Heading4"/>
      </w:pPr>
      <w:bookmarkStart w:id="1091" w:name="_Toc11331506"/>
      <w:bookmarkStart w:id="1092" w:name="_Toc36553589"/>
      <w:bookmarkStart w:id="1093" w:name="_Toc218668482"/>
      <w:r w:rsidRPr="00653FE2">
        <w:t>7.6.6.5A</w:t>
      </w:r>
      <w:r>
        <w:tab/>
      </w:r>
      <w:r w:rsidRPr="00653FE2">
        <w:t>BSSMAP Service Handover List</w:t>
      </w:r>
      <w:bookmarkEnd w:id="1091"/>
      <w:bookmarkEnd w:id="1092"/>
      <w:bookmarkEnd w:id="1093"/>
    </w:p>
    <w:p w14:paraId="65360669" w14:textId="6643C8C0" w:rsidR="00C33898" w:rsidRPr="00653FE2" w:rsidRDefault="00C33898" w:rsidP="00C33898">
      <w:r w:rsidRPr="00653FE2">
        <w:t xml:space="preserve">This parameter refers to the list of Service Handover information elements defined in 3GPP </w:t>
      </w:r>
      <w:r w:rsidR="00EC33FE" w:rsidRPr="00653FE2">
        <w:t>TS</w:t>
      </w:r>
      <w:r w:rsidR="00EC33FE">
        <w:t> </w:t>
      </w:r>
      <w:r w:rsidR="00EC33FE" w:rsidRPr="00653FE2">
        <w:t>4</w:t>
      </w:r>
      <w:r w:rsidRPr="00653FE2">
        <w:t>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4" w:name="_Toc11331507"/>
      <w:bookmarkStart w:id="1095" w:name="_Toc36553590"/>
      <w:bookmarkStart w:id="1096" w:name="_Toc218668483"/>
      <w:r w:rsidRPr="00653FE2">
        <w:t>7.6.6.6</w:t>
      </w:r>
      <w:r>
        <w:tab/>
      </w:r>
      <w:r w:rsidRPr="00653FE2">
        <w:t>RANAP Service Handover</w:t>
      </w:r>
      <w:bookmarkEnd w:id="1094"/>
      <w:bookmarkEnd w:id="1095"/>
      <w:bookmarkEnd w:id="1096"/>
    </w:p>
    <w:p w14:paraId="0B81F30F" w14:textId="277BB286" w:rsidR="00C33898" w:rsidRPr="00653FE2" w:rsidRDefault="00C33898" w:rsidP="00C33898">
      <w:r w:rsidRPr="00653FE2">
        <w:t xml:space="preserve">This parameter refers to the Service Handover information element defined in 3GPP </w:t>
      </w:r>
      <w:r w:rsidR="00EC33FE" w:rsidRPr="00653FE2">
        <w:t>TS</w:t>
      </w:r>
      <w:r w:rsidR="00EC33FE">
        <w:t> </w:t>
      </w:r>
      <w:r w:rsidR="00EC33FE" w:rsidRPr="00653FE2">
        <w:t>2</w:t>
      </w:r>
      <w:r w:rsidRPr="00653FE2">
        <w:t>5.413.</w:t>
      </w:r>
    </w:p>
    <w:p w14:paraId="13564D69" w14:textId="77777777" w:rsidR="00C33898" w:rsidRPr="00653FE2" w:rsidRDefault="00C33898" w:rsidP="00C33898">
      <w:pPr>
        <w:pStyle w:val="Heading4"/>
        <w:keepNext w:val="0"/>
        <w:keepLines w:val="0"/>
      </w:pPr>
      <w:bookmarkStart w:id="1097" w:name="_Toc11331508"/>
      <w:bookmarkStart w:id="1098" w:name="_Toc36553591"/>
      <w:bookmarkStart w:id="1099" w:name="_Toc218668484"/>
      <w:r w:rsidRPr="00653FE2">
        <w:t>7.6.6.7</w:t>
      </w:r>
      <w:r w:rsidRPr="00653FE2">
        <w:tab/>
        <w:t>HO-Number Not Required</w:t>
      </w:r>
      <w:bookmarkEnd w:id="1097"/>
      <w:bookmarkEnd w:id="1098"/>
      <w:bookmarkEnd w:id="1099"/>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100" w:name="_Toc11331509"/>
      <w:bookmarkStart w:id="1101" w:name="_Toc36553592"/>
      <w:bookmarkStart w:id="1102" w:name="_Toc218668485"/>
      <w:r w:rsidRPr="00653FE2">
        <w:t>7.6.6.8</w:t>
      </w:r>
      <w:r w:rsidRPr="00653FE2">
        <w:tab/>
        <w:t>Integrity Protection Information</w:t>
      </w:r>
      <w:bookmarkEnd w:id="1100"/>
      <w:bookmarkEnd w:id="1101"/>
      <w:bookmarkEnd w:id="1102"/>
    </w:p>
    <w:p w14:paraId="47F5FA06" w14:textId="3BC8FCBD" w:rsidR="00C33898" w:rsidRPr="00653FE2" w:rsidRDefault="00C33898" w:rsidP="00C33898">
      <w:r w:rsidRPr="00653FE2">
        <w:t xml:space="preserve">This parameter refers to the Integrity Protection Information element defined in 3GPP </w:t>
      </w:r>
      <w:r w:rsidR="00EC33FE" w:rsidRPr="00653FE2">
        <w:t>TS</w:t>
      </w:r>
      <w:r w:rsidR="00EC33FE">
        <w:t> </w:t>
      </w:r>
      <w:r w:rsidR="00EC33FE" w:rsidRPr="00653FE2">
        <w:t>2</w:t>
      </w:r>
      <w:r w:rsidRPr="00653FE2">
        <w:t>5.413.</w:t>
      </w:r>
    </w:p>
    <w:p w14:paraId="42858FFF" w14:textId="77777777" w:rsidR="00C33898" w:rsidRPr="00653FE2" w:rsidRDefault="00C33898" w:rsidP="00C33898">
      <w:pPr>
        <w:pStyle w:val="Heading4"/>
        <w:keepNext w:val="0"/>
        <w:keepLines w:val="0"/>
      </w:pPr>
      <w:bookmarkStart w:id="1103" w:name="_Toc11331510"/>
      <w:bookmarkStart w:id="1104" w:name="_Toc36553593"/>
      <w:bookmarkStart w:id="1105" w:name="_Toc218668486"/>
      <w:r w:rsidRPr="00653FE2">
        <w:t>7.6.6.9</w:t>
      </w:r>
      <w:r w:rsidRPr="00653FE2">
        <w:tab/>
        <w:t>Encryption Information</w:t>
      </w:r>
      <w:bookmarkEnd w:id="1103"/>
      <w:bookmarkEnd w:id="1104"/>
      <w:bookmarkEnd w:id="1105"/>
    </w:p>
    <w:p w14:paraId="18F1FEFC" w14:textId="34E85AC9" w:rsidR="00C33898" w:rsidRPr="00653FE2" w:rsidRDefault="00C33898" w:rsidP="00C33898">
      <w:r w:rsidRPr="00653FE2">
        <w:t xml:space="preserve">This parameter refers to the Encryption Information element defined in 3GPP </w:t>
      </w:r>
      <w:r w:rsidR="00EC33FE" w:rsidRPr="00653FE2">
        <w:t>TS</w:t>
      </w:r>
      <w:r w:rsidR="00EC33FE">
        <w:t> </w:t>
      </w:r>
      <w:r w:rsidR="00EC33FE" w:rsidRPr="00653FE2">
        <w:t>2</w:t>
      </w:r>
      <w:r w:rsidRPr="00653FE2">
        <w:t>5.413.</w:t>
      </w:r>
    </w:p>
    <w:p w14:paraId="16CFB8C1" w14:textId="77777777" w:rsidR="00C33898" w:rsidRPr="00653FE2" w:rsidRDefault="00C33898" w:rsidP="00C33898">
      <w:pPr>
        <w:pStyle w:val="Heading4"/>
        <w:keepNext w:val="0"/>
        <w:keepLines w:val="0"/>
      </w:pPr>
      <w:bookmarkStart w:id="1106" w:name="_Toc11331511"/>
      <w:bookmarkStart w:id="1107" w:name="_Toc36553594"/>
      <w:bookmarkStart w:id="1108" w:name="_Toc218668487"/>
      <w:r w:rsidRPr="00653FE2">
        <w:t>7.6.6.10</w:t>
      </w:r>
      <w:r w:rsidRPr="00653FE2">
        <w:tab/>
        <w:t>Radio Resource Information</w:t>
      </w:r>
      <w:bookmarkEnd w:id="1106"/>
      <w:bookmarkEnd w:id="1107"/>
      <w:bookmarkEnd w:id="1108"/>
    </w:p>
    <w:p w14:paraId="39EF8839" w14:textId="1EE586C1" w:rsidR="00C33898" w:rsidRPr="00653FE2" w:rsidRDefault="00C33898" w:rsidP="00C33898">
      <w:r w:rsidRPr="00653FE2">
        <w:t xml:space="preserve">This parameter refers to the Channel Type information element defined in 3GPP </w:t>
      </w:r>
      <w:r w:rsidR="00EC33FE" w:rsidRPr="00653FE2">
        <w:t>TS</w:t>
      </w:r>
      <w:r w:rsidR="00EC33FE">
        <w:t> </w:t>
      </w:r>
      <w:r w:rsidR="00EC33FE" w:rsidRPr="00653FE2">
        <w:t>4</w:t>
      </w:r>
      <w:r w:rsidRPr="00653FE2">
        <w:t>8.008</w:t>
      </w:r>
      <w:r w:rsidR="00EC33FE">
        <w:t> </w:t>
      </w:r>
      <w:r w:rsidR="00EC33FE" w:rsidRPr="00653FE2">
        <w:t>[</w:t>
      </w:r>
      <w:r w:rsidRPr="00653FE2">
        <w:t>49].</w:t>
      </w:r>
    </w:p>
    <w:p w14:paraId="3549D0D1" w14:textId="77777777" w:rsidR="00C33898" w:rsidRPr="00653FE2" w:rsidRDefault="00C33898" w:rsidP="00C33898">
      <w:pPr>
        <w:pStyle w:val="Heading4"/>
      </w:pPr>
      <w:bookmarkStart w:id="1109" w:name="_Toc11331512"/>
      <w:bookmarkStart w:id="1110" w:name="_Toc36553595"/>
      <w:bookmarkStart w:id="1111" w:name="_Toc218668488"/>
      <w:r w:rsidRPr="00653FE2">
        <w:t>7.6.6.10A</w:t>
      </w:r>
      <w:r w:rsidRPr="00653FE2">
        <w:tab/>
        <w:t>Radio Resource List</w:t>
      </w:r>
      <w:bookmarkEnd w:id="1109"/>
      <w:bookmarkEnd w:id="1110"/>
      <w:bookmarkEnd w:id="1111"/>
    </w:p>
    <w:p w14:paraId="6BDCC128" w14:textId="6499AC52" w:rsidR="00C33898" w:rsidRPr="00653FE2" w:rsidRDefault="00C33898" w:rsidP="00C33898">
      <w:r w:rsidRPr="00653FE2">
        <w:t xml:space="preserve">This parameter refers to list of RAB-id's and their associated Channel Type information elements defined in 3GPP </w:t>
      </w:r>
      <w:r w:rsidR="00EC33FE" w:rsidRPr="00653FE2">
        <w:t>TS</w:t>
      </w:r>
      <w:r w:rsidR="00EC33FE">
        <w:t> </w:t>
      </w:r>
      <w:r w:rsidR="00EC33FE" w:rsidRPr="00653FE2">
        <w:t>4</w:t>
      </w:r>
      <w:r w:rsidRPr="00653FE2">
        <w:t>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2" w:name="_Toc11331513"/>
      <w:bookmarkStart w:id="1113" w:name="_Toc36553596"/>
      <w:bookmarkStart w:id="1114" w:name="_Toc218668489"/>
      <w:r w:rsidRPr="00653FE2">
        <w:t>7.6.6.10B</w:t>
      </w:r>
      <w:r w:rsidRPr="00653FE2">
        <w:tab/>
      </w:r>
      <w:smartTag w:uri="urn:schemas-microsoft-com:office:smarttags" w:element="place">
        <w:r w:rsidRPr="00653FE2">
          <w:t>Chosen</w:t>
        </w:r>
      </w:smartTag>
      <w:r w:rsidRPr="00653FE2">
        <w:t xml:space="preserve"> Radio Resource Information</w:t>
      </w:r>
      <w:bookmarkEnd w:id="1112"/>
      <w:bookmarkEnd w:id="1113"/>
      <w:bookmarkEnd w:id="1114"/>
    </w:p>
    <w:p w14:paraId="6BCD760A" w14:textId="749CB6E8" w:rsidR="00C33898" w:rsidRPr="00653FE2" w:rsidRDefault="00C33898" w:rsidP="00C33898">
      <w:r w:rsidRPr="00653FE2">
        <w:t xml:space="preserve">This parameter refers to the Chosen Channel and Speech Version information elements defined in 3GPP </w:t>
      </w:r>
      <w:r w:rsidR="00EC33FE" w:rsidRPr="00653FE2">
        <w:t>TS</w:t>
      </w:r>
      <w:r w:rsidR="00EC33FE">
        <w:t> </w:t>
      </w:r>
      <w:r w:rsidR="00EC33FE" w:rsidRPr="00653FE2">
        <w:t>4</w:t>
      </w:r>
      <w:r w:rsidRPr="00653FE2">
        <w:t>8.008.</w:t>
      </w:r>
    </w:p>
    <w:p w14:paraId="443654C5" w14:textId="77777777" w:rsidR="00C33898" w:rsidRPr="00653FE2" w:rsidRDefault="00C33898" w:rsidP="00C33898">
      <w:pPr>
        <w:pStyle w:val="Heading4"/>
        <w:keepNext w:val="0"/>
        <w:keepLines w:val="0"/>
      </w:pPr>
      <w:bookmarkStart w:id="1115" w:name="_Toc11331514"/>
      <w:bookmarkStart w:id="1116" w:name="_Toc36553597"/>
      <w:bookmarkStart w:id="1117" w:name="_Toc218668490"/>
      <w:r w:rsidRPr="00653FE2">
        <w:t>7.6.6.11</w:t>
      </w:r>
      <w:r w:rsidRPr="00653FE2">
        <w:tab/>
        <w:t>Key Status</w:t>
      </w:r>
      <w:bookmarkEnd w:id="1115"/>
      <w:bookmarkEnd w:id="1116"/>
      <w:bookmarkEnd w:id="1117"/>
    </w:p>
    <w:p w14:paraId="735EDC36" w14:textId="1685F528" w:rsidR="00C33898" w:rsidRPr="00653FE2" w:rsidRDefault="00C33898" w:rsidP="00C33898">
      <w:r w:rsidRPr="00653FE2">
        <w:t xml:space="preserve">This parameter refers to the Key Status element defined in 3GPP </w:t>
      </w:r>
      <w:r w:rsidR="00EC33FE" w:rsidRPr="00653FE2">
        <w:t>TS</w:t>
      </w:r>
      <w:r w:rsidR="00EC33FE">
        <w:t> </w:t>
      </w:r>
      <w:r w:rsidR="00EC33FE" w:rsidRPr="00653FE2">
        <w:t>2</w:t>
      </w:r>
      <w:r w:rsidRPr="00653FE2">
        <w:t>5.413.</w:t>
      </w:r>
    </w:p>
    <w:p w14:paraId="1932EADF" w14:textId="77777777" w:rsidR="00C33898" w:rsidRPr="00653FE2" w:rsidRDefault="00C33898" w:rsidP="00C33898">
      <w:pPr>
        <w:pStyle w:val="Heading4"/>
        <w:keepNext w:val="0"/>
        <w:keepLines w:val="0"/>
      </w:pPr>
      <w:bookmarkStart w:id="1118" w:name="_Toc11331515"/>
      <w:bookmarkStart w:id="1119" w:name="_Toc36553598"/>
      <w:bookmarkStart w:id="1120" w:name="_Toc218668491"/>
      <w:r w:rsidRPr="00653FE2">
        <w:t>7.6.6.12</w:t>
      </w:r>
      <w:r w:rsidRPr="00653FE2">
        <w:tab/>
        <w:t>Selected UMTS Algorithms</w:t>
      </w:r>
      <w:bookmarkEnd w:id="1118"/>
      <w:bookmarkEnd w:id="1119"/>
      <w:bookmarkEnd w:id="1120"/>
    </w:p>
    <w:p w14:paraId="51692C2D" w14:textId="10219A55" w:rsidR="00C33898" w:rsidRPr="00653FE2" w:rsidRDefault="00C33898" w:rsidP="00C33898">
      <w:r w:rsidRPr="00653FE2">
        <w:t xml:space="preserve">This parameters identifies the UMTS integrity and optionally encryption algorithms selected by MSC-B. Coding of this parameter is defined in 3GPP </w:t>
      </w:r>
      <w:r w:rsidR="00EC33FE" w:rsidRPr="00653FE2">
        <w:t>TS</w:t>
      </w:r>
      <w:r w:rsidR="00EC33FE">
        <w:t> </w:t>
      </w:r>
      <w:r w:rsidR="00EC33FE" w:rsidRPr="00653FE2">
        <w:t>2</w:t>
      </w:r>
      <w:r w:rsidRPr="00653FE2">
        <w:t>5.413.</w:t>
      </w:r>
    </w:p>
    <w:p w14:paraId="4AD098E8" w14:textId="77777777" w:rsidR="00C33898" w:rsidRPr="00653FE2" w:rsidRDefault="00C33898" w:rsidP="00C33898">
      <w:pPr>
        <w:pStyle w:val="Heading4"/>
        <w:keepNext w:val="0"/>
        <w:keepLines w:val="0"/>
      </w:pPr>
      <w:bookmarkStart w:id="1121" w:name="_Toc11331516"/>
      <w:bookmarkStart w:id="1122" w:name="_Toc36553599"/>
      <w:bookmarkStart w:id="1123" w:name="_Toc218668492"/>
      <w:r w:rsidRPr="00653FE2">
        <w:t>7.6.6.13</w:t>
      </w:r>
      <w:r w:rsidRPr="00653FE2">
        <w:tab/>
        <w:t>Allowed GSM Algorithms</w:t>
      </w:r>
      <w:bookmarkEnd w:id="1121"/>
      <w:bookmarkEnd w:id="1122"/>
      <w:bookmarkEnd w:id="1123"/>
    </w:p>
    <w:p w14:paraId="3F86DEF6" w14:textId="12D94485" w:rsidR="00C33898" w:rsidRPr="00653FE2" w:rsidRDefault="00C33898" w:rsidP="00C33898">
      <w:r w:rsidRPr="00653FE2">
        <w:lastRenderedPageBreak/>
        <w:t xml:space="preserve">This parameters identifies the allowed GSM algorithms in MSC-B. Coding of this parameter is defined in 3GPP </w:t>
      </w:r>
      <w:r w:rsidR="00EC33FE" w:rsidRPr="00653FE2">
        <w:t>TS</w:t>
      </w:r>
      <w:r w:rsidR="00EC33FE">
        <w:t> </w:t>
      </w:r>
      <w:r w:rsidR="00EC33FE" w:rsidRPr="00653FE2">
        <w:t>4</w:t>
      </w:r>
      <w:r w:rsidRPr="00653FE2">
        <w:t>8.008.</w:t>
      </w:r>
    </w:p>
    <w:p w14:paraId="342465AD" w14:textId="77777777" w:rsidR="00C33898" w:rsidRPr="00653FE2" w:rsidRDefault="00C33898" w:rsidP="00C33898">
      <w:pPr>
        <w:pStyle w:val="Heading4"/>
        <w:keepNext w:val="0"/>
        <w:keepLines w:val="0"/>
      </w:pPr>
      <w:bookmarkStart w:id="1124" w:name="_Toc11331517"/>
      <w:bookmarkStart w:id="1125" w:name="_Toc36553600"/>
      <w:bookmarkStart w:id="1126" w:name="_Toc218668493"/>
      <w:r w:rsidRPr="00653FE2">
        <w:t>7.6.6.14</w:t>
      </w:r>
      <w:r w:rsidRPr="00653FE2">
        <w:tab/>
        <w:t>Allowed UMTS Algorithms</w:t>
      </w:r>
      <w:bookmarkEnd w:id="1124"/>
      <w:bookmarkEnd w:id="1125"/>
      <w:bookmarkEnd w:id="1126"/>
    </w:p>
    <w:p w14:paraId="735D5D4F" w14:textId="78391B8F" w:rsidR="00C33898" w:rsidRPr="00653FE2" w:rsidRDefault="00C33898" w:rsidP="00C33898">
      <w:r w:rsidRPr="00653FE2">
        <w:t xml:space="preserve">This parameters identifies the allowed UMTS algorithms in MSC-B. Coding of this parameter is defined in 3GPP </w:t>
      </w:r>
      <w:r w:rsidR="00EC33FE" w:rsidRPr="00653FE2">
        <w:t>TS</w:t>
      </w:r>
      <w:r w:rsidR="00EC33FE">
        <w:t> </w:t>
      </w:r>
      <w:r w:rsidR="00EC33FE" w:rsidRPr="00653FE2">
        <w:t>2</w:t>
      </w:r>
      <w:r w:rsidRPr="00653FE2">
        <w:t>5.413.</w:t>
      </w:r>
    </w:p>
    <w:p w14:paraId="5FD19A21" w14:textId="77777777" w:rsidR="00C33898" w:rsidRPr="00653FE2" w:rsidRDefault="00C33898" w:rsidP="00C33898">
      <w:pPr>
        <w:pStyle w:val="Heading4"/>
        <w:keepNext w:val="0"/>
        <w:keepLines w:val="0"/>
      </w:pPr>
      <w:bookmarkStart w:id="1127" w:name="_Toc11331518"/>
      <w:bookmarkStart w:id="1128" w:name="_Toc36553601"/>
      <w:bookmarkStart w:id="1129" w:name="_Toc218668494"/>
      <w:r w:rsidRPr="00653FE2">
        <w:t>7.6.6.15</w:t>
      </w:r>
      <w:r w:rsidRPr="00653FE2">
        <w:tab/>
        <w:t>Selected GSM Algorithm</w:t>
      </w:r>
      <w:bookmarkEnd w:id="1127"/>
      <w:bookmarkEnd w:id="1128"/>
      <w:bookmarkEnd w:id="1129"/>
    </w:p>
    <w:p w14:paraId="0712DCB4" w14:textId="3E48AC8C" w:rsidR="00C33898" w:rsidRPr="00653FE2" w:rsidRDefault="00C33898" w:rsidP="00C33898">
      <w:r w:rsidRPr="00653FE2">
        <w:t xml:space="preserve">This parameter identifies the GSM algorithm selected by GSM BSC controlled by MSC-B. Coding of this parameter is defined in 3GPP </w:t>
      </w:r>
      <w:r w:rsidR="00EC33FE" w:rsidRPr="00653FE2">
        <w:t>TS</w:t>
      </w:r>
      <w:r w:rsidR="00EC33FE">
        <w:t> </w:t>
      </w:r>
      <w:r w:rsidR="00EC33FE" w:rsidRPr="00653FE2">
        <w:t>4</w:t>
      </w:r>
      <w:r w:rsidRPr="00653FE2">
        <w:t>8.008.</w:t>
      </w:r>
    </w:p>
    <w:p w14:paraId="79A98A67" w14:textId="77777777" w:rsidR="00C33898" w:rsidRPr="00653FE2" w:rsidRDefault="00C33898" w:rsidP="00C33898">
      <w:pPr>
        <w:pStyle w:val="Heading4"/>
        <w:keepNext w:val="0"/>
        <w:keepLines w:val="0"/>
      </w:pPr>
      <w:bookmarkStart w:id="1130" w:name="_Toc11331519"/>
      <w:bookmarkStart w:id="1131" w:name="_Toc36553602"/>
      <w:bookmarkStart w:id="1132" w:name="_Toc218668495"/>
      <w:r w:rsidRPr="00653FE2">
        <w:t>7.6.6.16</w:t>
      </w:r>
      <w:r w:rsidRPr="00653FE2">
        <w:tab/>
        <w:t>Iu-Currently Used Codec</w:t>
      </w:r>
      <w:bookmarkEnd w:id="1130"/>
      <w:bookmarkEnd w:id="1131"/>
      <w:bookmarkEnd w:id="1132"/>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3" w:name="_Toc11331520"/>
      <w:bookmarkStart w:id="1134" w:name="_Toc36553603"/>
      <w:bookmarkStart w:id="1135" w:name="_Toc218668496"/>
      <w:r w:rsidRPr="00653FE2">
        <w:t>7.6.6.17</w:t>
      </w:r>
      <w:r w:rsidRPr="00653FE2">
        <w:tab/>
        <w:t>Iu-Supported Codecs List</w:t>
      </w:r>
      <w:bookmarkEnd w:id="1133"/>
      <w:bookmarkEnd w:id="1134"/>
      <w:bookmarkEnd w:id="1135"/>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6" w:name="_Toc11331521"/>
      <w:bookmarkStart w:id="1137" w:name="_Toc36553604"/>
      <w:bookmarkStart w:id="1138" w:name="_Toc218668497"/>
      <w:r w:rsidRPr="00653FE2">
        <w:t>7.6.6.17A</w:t>
      </w:r>
      <w:r w:rsidRPr="00653FE2">
        <w:tab/>
        <w:t>Iu-Available Codecs List</w:t>
      </w:r>
      <w:bookmarkEnd w:id="1136"/>
      <w:bookmarkEnd w:id="1137"/>
      <w:bookmarkEnd w:id="1138"/>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9" w:name="_Toc11331522"/>
      <w:bookmarkStart w:id="1140" w:name="_Toc36553605"/>
      <w:bookmarkStart w:id="1141" w:name="_Toc218668498"/>
      <w:r w:rsidRPr="00653FE2">
        <w:t>7.6.6.18</w:t>
      </w:r>
      <w:r w:rsidRPr="00653FE2">
        <w:tab/>
        <w:t>Iu-Selected Codec</w:t>
      </w:r>
      <w:bookmarkEnd w:id="1139"/>
      <w:bookmarkEnd w:id="1140"/>
      <w:bookmarkEnd w:id="1141"/>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2" w:name="_Toc11331523"/>
      <w:bookmarkStart w:id="1143" w:name="_Toc36553606"/>
      <w:bookmarkStart w:id="1144" w:name="_Toc218668499"/>
      <w:r w:rsidRPr="00653FE2">
        <w:t>7.6.6.19</w:t>
      </w:r>
      <w:r w:rsidRPr="00653FE2">
        <w:tab/>
        <w:t>RAB Configuration Indicator</w:t>
      </w:r>
      <w:bookmarkEnd w:id="1142"/>
      <w:bookmarkEnd w:id="1143"/>
      <w:bookmarkEnd w:id="1144"/>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5" w:name="_Toc11331524"/>
      <w:bookmarkStart w:id="1146" w:name="_Toc36553607"/>
      <w:bookmarkStart w:id="1147" w:name="_Toc218668500"/>
      <w:r w:rsidRPr="00653FE2">
        <w:t>7.6.6.20</w:t>
      </w:r>
      <w:r w:rsidRPr="00653FE2">
        <w:tab/>
        <w:t>UESBI-Iu</w:t>
      </w:r>
      <w:bookmarkEnd w:id="1145"/>
      <w:bookmarkEnd w:id="1146"/>
      <w:bookmarkEnd w:id="1147"/>
    </w:p>
    <w:p w14:paraId="58518CCA" w14:textId="351C3007" w:rsidR="00C33898" w:rsidRPr="00653FE2" w:rsidRDefault="00C33898" w:rsidP="00C33898">
      <w:r w:rsidRPr="00653FE2">
        <w:t xml:space="preserve">This parameter refers to the UESBI-Iu (UE Specific Behaviour Information over the Iu interface) information element defined in 3GPP </w:t>
      </w:r>
      <w:r w:rsidR="00EC33FE" w:rsidRPr="00653FE2">
        <w:t>TS</w:t>
      </w:r>
      <w:r w:rsidR="00EC33FE">
        <w:t> </w:t>
      </w:r>
      <w:r w:rsidR="00EC33FE" w:rsidRPr="00653FE2">
        <w:t>2</w:t>
      </w:r>
      <w:r w:rsidRPr="00653FE2">
        <w:t>5.413.</w:t>
      </w:r>
    </w:p>
    <w:p w14:paraId="4B92FAEC" w14:textId="77777777" w:rsidR="00C33898" w:rsidRPr="00653FE2" w:rsidRDefault="00C33898" w:rsidP="00C33898">
      <w:pPr>
        <w:pStyle w:val="Heading4"/>
        <w:keepNext w:val="0"/>
        <w:keepLines w:val="0"/>
      </w:pPr>
      <w:bookmarkStart w:id="1148" w:name="_Toc11331525"/>
      <w:bookmarkStart w:id="1149" w:name="_Toc36553608"/>
      <w:bookmarkStart w:id="1150" w:name="_Toc218668501"/>
      <w:r w:rsidRPr="00653FE2">
        <w:t>7.6.6.21</w:t>
      </w:r>
      <w:r w:rsidRPr="00653FE2">
        <w:tab/>
        <w:t>Alternative Channel Type</w:t>
      </w:r>
      <w:bookmarkEnd w:id="1148"/>
      <w:bookmarkEnd w:id="1149"/>
      <w:bookmarkEnd w:id="1150"/>
    </w:p>
    <w:p w14:paraId="60B10BE5" w14:textId="32857152" w:rsidR="00C33898" w:rsidRPr="00653FE2" w:rsidRDefault="00C33898" w:rsidP="00C33898">
      <w:r w:rsidRPr="00653FE2">
        <w:t xml:space="preserve">This parameter refers to the Channel Type information element defined in 3GPP </w:t>
      </w:r>
      <w:r w:rsidR="00EC33FE" w:rsidRPr="00653FE2">
        <w:t>TS</w:t>
      </w:r>
      <w:r w:rsidR="00EC33FE">
        <w:t> </w:t>
      </w:r>
      <w:r w:rsidR="00EC33FE" w:rsidRPr="00653FE2">
        <w:t>4</w:t>
      </w:r>
      <w:r w:rsidRPr="00653FE2">
        <w:t>8.008</w:t>
      </w:r>
      <w:r w:rsidR="00EC33FE">
        <w:t> </w:t>
      </w:r>
      <w:r w:rsidR="00EC33FE" w:rsidRPr="00653FE2">
        <w:t>[</w:t>
      </w:r>
      <w:r w:rsidRPr="00653FE2">
        <w:t xml:space="preserve">49] for the alternative radio access bearer. This parameter is used for SCUDIF calls (see 3GPP </w:t>
      </w:r>
      <w:r w:rsidR="00EC33FE" w:rsidRPr="00653FE2">
        <w:t>TS</w:t>
      </w:r>
      <w:r w:rsidR="00EC33FE">
        <w:t> </w:t>
      </w:r>
      <w:r w:rsidR="00EC33FE" w:rsidRPr="00653FE2">
        <w:t>2</w:t>
      </w:r>
      <w:r w:rsidRPr="00653FE2">
        <w:t>3.172</w:t>
      </w:r>
      <w:r w:rsidR="00EC33FE">
        <w:t> </w:t>
      </w:r>
      <w:r w:rsidR="00EC33FE" w:rsidRPr="00653FE2">
        <w:t>[</w:t>
      </w:r>
      <w:r w:rsidRPr="00653FE2">
        <w:t>126]).</w:t>
      </w:r>
    </w:p>
    <w:p w14:paraId="03223A12" w14:textId="77777777" w:rsidR="00C33898" w:rsidRPr="00653FE2" w:rsidRDefault="00C33898" w:rsidP="00C33898">
      <w:pPr>
        <w:pStyle w:val="Heading4"/>
        <w:keepNext w:val="0"/>
        <w:keepLines w:val="0"/>
      </w:pPr>
      <w:bookmarkStart w:id="1151" w:name="_Toc11331526"/>
      <w:bookmarkStart w:id="1152" w:name="_Toc36553609"/>
      <w:bookmarkStart w:id="1153" w:name="_Toc218668502"/>
      <w:r w:rsidRPr="00653FE2">
        <w:t>7.6.6.22</w:t>
      </w:r>
      <w:r w:rsidRPr="00653FE2">
        <w:tab/>
        <w:t>AoIP-Supported Codecs List Anchor</w:t>
      </w:r>
      <w:bookmarkEnd w:id="1151"/>
      <w:bookmarkEnd w:id="1152"/>
      <w:bookmarkEnd w:id="1153"/>
    </w:p>
    <w:p w14:paraId="531A6AE7" w14:textId="3CAD5C58" w:rsidR="00C33898" w:rsidRPr="00653FE2" w:rsidRDefault="00C33898" w:rsidP="00C33898">
      <w:r w:rsidRPr="00653FE2">
        <w:t xml:space="preserve">This parameter is used for inter-MSC handover with AoIP access and the procedures and contents of the parameter are as defined in AoIP-Supported Codecs List (Anchor) in 3GPP </w:t>
      </w:r>
      <w:r w:rsidR="00EC33FE" w:rsidRPr="00653FE2">
        <w:t>TS</w:t>
      </w:r>
      <w:r w:rsidR="00EC33FE">
        <w:t> </w:t>
      </w:r>
      <w:r w:rsidR="00EC33FE" w:rsidRPr="00653FE2">
        <w:t>2</w:t>
      </w:r>
      <w:r w:rsidRPr="00653FE2">
        <w:t>3.009</w:t>
      </w:r>
      <w:r w:rsidR="00EC33FE">
        <w:t> </w:t>
      </w:r>
      <w:r w:rsidR="00EC33FE" w:rsidRPr="00653FE2">
        <w:t>[</w:t>
      </w:r>
      <w:r w:rsidRPr="00653FE2">
        <w:t>21].</w:t>
      </w:r>
    </w:p>
    <w:p w14:paraId="3783F9C3" w14:textId="77777777" w:rsidR="00C33898" w:rsidRPr="00653FE2" w:rsidRDefault="00C33898" w:rsidP="00C33898">
      <w:pPr>
        <w:pStyle w:val="Heading4"/>
        <w:keepNext w:val="0"/>
        <w:keepLines w:val="0"/>
      </w:pPr>
      <w:bookmarkStart w:id="1154" w:name="_Toc11331527"/>
      <w:bookmarkStart w:id="1155" w:name="_Toc36553610"/>
      <w:bookmarkStart w:id="1156" w:name="_Toc218668503"/>
      <w:r w:rsidRPr="00653FE2">
        <w:t>7.6.6.23</w:t>
      </w:r>
      <w:r w:rsidRPr="00653FE2">
        <w:tab/>
        <w:t>AoIP-Available Codecs List Map</w:t>
      </w:r>
      <w:bookmarkEnd w:id="1154"/>
      <w:bookmarkEnd w:id="1155"/>
      <w:bookmarkEnd w:id="1156"/>
    </w:p>
    <w:p w14:paraId="5D117026" w14:textId="3D0FCCC6" w:rsidR="00C33898" w:rsidRPr="00653FE2" w:rsidRDefault="00C33898" w:rsidP="00C33898">
      <w:pPr>
        <w:pStyle w:val="NO"/>
      </w:pPr>
      <w:r w:rsidRPr="00653FE2">
        <w:t xml:space="preserve">This parameter is used for inter-MSC handover with AoIP access and the procedures and contents of the parameter are as defined in AoIP-Available Codecs List (Map) in 3GPP </w:t>
      </w:r>
      <w:r w:rsidR="00EC33FE" w:rsidRPr="00653FE2">
        <w:t>TS</w:t>
      </w:r>
      <w:r w:rsidR="00EC33FE">
        <w:t> </w:t>
      </w:r>
      <w:r w:rsidR="00EC33FE" w:rsidRPr="00653FE2">
        <w:t>2</w:t>
      </w:r>
      <w:r w:rsidRPr="00653FE2">
        <w:t>3.009</w:t>
      </w:r>
      <w:r w:rsidR="00EC33FE">
        <w:t> </w:t>
      </w:r>
      <w:r w:rsidR="00EC33FE" w:rsidRPr="00653FE2">
        <w:t>[</w:t>
      </w:r>
      <w:r w:rsidRPr="00653FE2">
        <w:t>21].</w:t>
      </w:r>
    </w:p>
    <w:p w14:paraId="0108587F" w14:textId="77777777" w:rsidR="00C33898" w:rsidRPr="00653FE2" w:rsidRDefault="00C33898" w:rsidP="00C33898">
      <w:pPr>
        <w:pStyle w:val="Heading4"/>
        <w:keepNext w:val="0"/>
        <w:keepLines w:val="0"/>
      </w:pPr>
      <w:bookmarkStart w:id="1157" w:name="_Toc11331528"/>
      <w:bookmarkStart w:id="1158" w:name="_Toc36553611"/>
      <w:bookmarkStart w:id="1159" w:name="_Toc218668504"/>
      <w:r w:rsidRPr="00653FE2">
        <w:t>7.6.6.24</w:t>
      </w:r>
      <w:r w:rsidRPr="00653FE2">
        <w:tab/>
        <w:t>AoIP-Selected Codec Target</w:t>
      </w:r>
      <w:bookmarkEnd w:id="1157"/>
      <w:bookmarkEnd w:id="1158"/>
      <w:bookmarkEnd w:id="1159"/>
    </w:p>
    <w:p w14:paraId="3837A8D3" w14:textId="5FED7B94" w:rsidR="00C33898" w:rsidRPr="00653FE2" w:rsidRDefault="00C33898" w:rsidP="00C33898">
      <w:r w:rsidRPr="00653FE2">
        <w:lastRenderedPageBreak/>
        <w:t xml:space="preserve">This parameter is used for inter-MSC handover with AoIP access and the procedures and contents of the parameter are as defined in AoIP-Selected Codec (Target) in 3GPP </w:t>
      </w:r>
      <w:r w:rsidR="00EC33FE" w:rsidRPr="00653FE2">
        <w:t>TS</w:t>
      </w:r>
      <w:r w:rsidR="00EC33FE">
        <w:t> </w:t>
      </w:r>
      <w:r w:rsidR="00EC33FE" w:rsidRPr="00653FE2">
        <w:t>2</w:t>
      </w:r>
      <w:r w:rsidRPr="00653FE2">
        <w:t>3.009</w:t>
      </w:r>
      <w:r w:rsidR="00EC33FE">
        <w:t> </w:t>
      </w:r>
      <w:r w:rsidR="00EC33FE" w:rsidRPr="00653FE2">
        <w:t>[</w:t>
      </w:r>
      <w:r w:rsidRPr="00653FE2">
        <w:t>21].</w:t>
      </w:r>
    </w:p>
    <w:p w14:paraId="4A547255" w14:textId="77777777" w:rsidR="00C33898" w:rsidRPr="00653FE2" w:rsidRDefault="00C33898" w:rsidP="00C33898">
      <w:pPr>
        <w:pStyle w:val="Heading3"/>
        <w:keepNext w:val="0"/>
        <w:keepLines w:val="0"/>
      </w:pPr>
      <w:bookmarkStart w:id="1160" w:name="_Toc11331529"/>
      <w:bookmarkStart w:id="1161" w:name="_Toc36553612"/>
      <w:bookmarkStart w:id="1162" w:name="_Toc218668505"/>
      <w:r w:rsidRPr="00653FE2">
        <w:t>7.6.7</w:t>
      </w:r>
      <w:r w:rsidRPr="00653FE2">
        <w:tab/>
        <w:t>Authentication parameters</w:t>
      </w:r>
      <w:bookmarkEnd w:id="1160"/>
      <w:bookmarkEnd w:id="1161"/>
      <w:bookmarkEnd w:id="1162"/>
    </w:p>
    <w:p w14:paraId="24B2F75B" w14:textId="77777777" w:rsidR="00C33898" w:rsidRPr="00653FE2" w:rsidRDefault="00C33898" w:rsidP="00C33898">
      <w:pPr>
        <w:pStyle w:val="Heading4"/>
        <w:keepNext w:val="0"/>
        <w:keepLines w:val="0"/>
      </w:pPr>
      <w:bookmarkStart w:id="1163" w:name="_Toc11331530"/>
      <w:bookmarkStart w:id="1164" w:name="_Toc36553613"/>
      <w:bookmarkStart w:id="1165" w:name="_Toc218668506"/>
      <w:r w:rsidRPr="00653FE2">
        <w:t>7.6.7.1</w:t>
      </w:r>
      <w:r w:rsidRPr="00653FE2">
        <w:tab/>
        <w:t>Authentication set list</w:t>
      </w:r>
      <w:bookmarkEnd w:id="1163"/>
      <w:bookmarkEnd w:id="1164"/>
      <w:bookmarkEnd w:id="1165"/>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6" w:name="_Toc11331531"/>
      <w:bookmarkStart w:id="1167" w:name="_Toc36553614"/>
      <w:bookmarkStart w:id="1168" w:name="_Toc218668507"/>
      <w:r w:rsidRPr="00653FE2">
        <w:t>7.6.7.2</w:t>
      </w:r>
      <w:r w:rsidRPr="00653FE2">
        <w:tab/>
      </w:r>
      <w:smartTag w:uri="urn:schemas-microsoft-com:office:smarttags" w:element="place">
        <w:r w:rsidRPr="00653FE2">
          <w:t>Rand</w:t>
        </w:r>
      </w:smartTag>
      <w:bookmarkEnd w:id="1166"/>
      <w:bookmarkEnd w:id="1167"/>
      <w:bookmarkEnd w:id="1168"/>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9" w:name="_Toc11331532"/>
      <w:bookmarkStart w:id="1170" w:name="_Toc36553615"/>
      <w:bookmarkStart w:id="1171" w:name="_Toc218668508"/>
      <w:r w:rsidRPr="00653FE2">
        <w:t>7.6.7.3</w:t>
      </w:r>
      <w:r w:rsidRPr="00653FE2">
        <w:tab/>
        <w:t>Sres</w:t>
      </w:r>
      <w:bookmarkEnd w:id="1169"/>
      <w:bookmarkEnd w:id="1170"/>
      <w:bookmarkEnd w:id="1171"/>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2" w:name="_Toc11331533"/>
      <w:bookmarkStart w:id="1173" w:name="_Toc36553616"/>
      <w:bookmarkStart w:id="1174" w:name="_Toc218668509"/>
      <w:r w:rsidRPr="00653FE2">
        <w:t>7.6.7.4</w:t>
      </w:r>
      <w:r w:rsidRPr="00653FE2">
        <w:tab/>
        <w:t>Kc</w:t>
      </w:r>
      <w:bookmarkEnd w:id="1172"/>
      <w:bookmarkEnd w:id="1173"/>
      <w:bookmarkEnd w:id="1174"/>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5" w:name="_Toc11331534"/>
      <w:bookmarkStart w:id="1176" w:name="_Toc36553617"/>
      <w:bookmarkStart w:id="1177" w:name="_Toc218668510"/>
      <w:r w:rsidRPr="00653FE2">
        <w:t>7.6.7.5</w:t>
      </w:r>
      <w:r w:rsidRPr="00653FE2">
        <w:tab/>
        <w:t>Xres</w:t>
      </w:r>
      <w:bookmarkEnd w:id="1175"/>
      <w:bookmarkEnd w:id="1176"/>
      <w:bookmarkEnd w:id="1177"/>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8" w:name="_Toc11331535"/>
      <w:bookmarkStart w:id="1179" w:name="_Toc36553618"/>
      <w:bookmarkStart w:id="1180" w:name="_Toc218668511"/>
      <w:r w:rsidRPr="00653FE2">
        <w:t>7.6.7.5A</w:t>
      </w:r>
      <w:r w:rsidRPr="00653FE2">
        <w:tab/>
        <w:t>Ck</w:t>
      </w:r>
      <w:bookmarkEnd w:id="1178"/>
      <w:bookmarkEnd w:id="1179"/>
      <w:bookmarkEnd w:id="1180"/>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1" w:name="_Toc11331536"/>
      <w:bookmarkStart w:id="1182" w:name="_Toc36553619"/>
      <w:bookmarkStart w:id="1183" w:name="_Toc218668512"/>
      <w:r w:rsidRPr="00653FE2">
        <w:t>7.6.7.5B</w:t>
      </w:r>
      <w:r w:rsidRPr="00653FE2">
        <w:tab/>
        <w:t>Ik</w:t>
      </w:r>
      <w:bookmarkEnd w:id="1181"/>
      <w:bookmarkEnd w:id="1182"/>
      <w:bookmarkEnd w:id="1183"/>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4" w:name="_Toc11331537"/>
      <w:bookmarkStart w:id="1185" w:name="_Toc36553620"/>
      <w:bookmarkStart w:id="1186" w:name="_Toc218668513"/>
      <w:r w:rsidRPr="00653FE2">
        <w:t>7.6.7.5C</w:t>
      </w:r>
      <w:r w:rsidRPr="00653FE2">
        <w:tab/>
        <w:t>Autn</w:t>
      </w:r>
      <w:bookmarkEnd w:id="1184"/>
      <w:bookmarkEnd w:id="1185"/>
      <w:bookmarkEnd w:id="1186"/>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7" w:name="_Toc11331538"/>
      <w:bookmarkStart w:id="1188" w:name="_Toc36553621"/>
      <w:bookmarkStart w:id="1189" w:name="_Toc218668514"/>
      <w:r w:rsidRPr="00653FE2">
        <w:t>7.6.7.5D</w:t>
      </w:r>
      <w:r w:rsidRPr="00653FE2">
        <w:tab/>
        <w:t>KASME</w:t>
      </w:r>
      <w:bookmarkEnd w:id="1187"/>
      <w:bookmarkEnd w:id="1188"/>
      <w:bookmarkEnd w:id="1189"/>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90" w:name="_Toc11331539"/>
      <w:bookmarkStart w:id="1191" w:name="_Toc36553622"/>
      <w:bookmarkStart w:id="1192" w:name="_Toc218668515"/>
      <w:r w:rsidRPr="00653FE2">
        <w:t>7.6.7.6</w:t>
      </w:r>
      <w:r w:rsidRPr="00653FE2">
        <w:tab/>
        <w:t>Cksn</w:t>
      </w:r>
      <w:bookmarkEnd w:id="1190"/>
      <w:bookmarkEnd w:id="1191"/>
      <w:bookmarkEnd w:id="1192"/>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3" w:name="_Toc11331540"/>
      <w:bookmarkStart w:id="1194" w:name="_Toc36553623"/>
      <w:bookmarkStart w:id="1195" w:name="_Toc218668516"/>
      <w:r w:rsidRPr="00653FE2">
        <w:t>7.6.7.6A</w:t>
      </w:r>
      <w:r w:rsidRPr="00653FE2">
        <w:tab/>
        <w:t>Ksi</w:t>
      </w:r>
      <w:bookmarkEnd w:id="1193"/>
      <w:bookmarkEnd w:id="1194"/>
      <w:bookmarkEnd w:id="1195"/>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6" w:name="_Toc11331541"/>
      <w:bookmarkStart w:id="1197" w:name="_Toc36553624"/>
      <w:bookmarkStart w:id="1198" w:name="_Toc218668517"/>
      <w:r w:rsidRPr="00653FE2">
        <w:t>7.6.7.6B</w:t>
      </w:r>
      <w:r w:rsidRPr="00653FE2">
        <w:tab/>
        <w:t>Auts</w:t>
      </w:r>
      <w:bookmarkEnd w:id="1196"/>
      <w:bookmarkEnd w:id="1197"/>
      <w:bookmarkEnd w:id="1198"/>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9" w:name="_Toc11331542"/>
      <w:bookmarkStart w:id="1200" w:name="_Toc36553625"/>
      <w:bookmarkStart w:id="1201" w:name="_Toc218668518"/>
      <w:r w:rsidRPr="00653FE2">
        <w:lastRenderedPageBreak/>
        <w:t>7.6.7.7</w:t>
      </w:r>
      <w:r w:rsidRPr="00653FE2">
        <w:tab/>
        <w:t>Ciphering mode</w:t>
      </w:r>
      <w:bookmarkEnd w:id="1199"/>
      <w:bookmarkEnd w:id="1200"/>
      <w:bookmarkEnd w:id="1201"/>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2" w:name="_Toc11331543"/>
      <w:bookmarkStart w:id="1203" w:name="_Toc36553626"/>
      <w:bookmarkStart w:id="1204" w:name="_Toc218668519"/>
      <w:r w:rsidRPr="00653FE2">
        <w:t>7.6.7.8</w:t>
      </w:r>
      <w:r w:rsidRPr="00653FE2">
        <w:tab/>
        <w:t>Current Security Context</w:t>
      </w:r>
      <w:bookmarkEnd w:id="1202"/>
      <w:bookmarkEnd w:id="1203"/>
      <w:bookmarkEnd w:id="1204"/>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5" w:name="_Toc11331544"/>
      <w:bookmarkStart w:id="1206" w:name="_Toc36553627"/>
      <w:bookmarkStart w:id="1207" w:name="_Toc218668520"/>
      <w:r w:rsidRPr="00653FE2">
        <w:t>7.6.7.9</w:t>
      </w:r>
      <w:r w:rsidRPr="00653FE2">
        <w:tab/>
        <w:t>Failure cause</w:t>
      </w:r>
      <w:bookmarkEnd w:id="1205"/>
      <w:bookmarkEnd w:id="1206"/>
      <w:bookmarkEnd w:id="1207"/>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8" w:name="_Toc11331545"/>
      <w:bookmarkStart w:id="1209" w:name="_Toc36553628"/>
      <w:bookmarkStart w:id="1210" w:name="_Toc218668521"/>
      <w:r w:rsidRPr="00653FE2">
        <w:t>7.6.7.10</w:t>
      </w:r>
      <w:r w:rsidRPr="00653FE2">
        <w:tab/>
        <w:t>Re-attempt</w:t>
      </w:r>
      <w:bookmarkEnd w:id="1208"/>
      <w:bookmarkEnd w:id="1209"/>
      <w:bookmarkEnd w:id="1210"/>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1" w:name="_Toc11331546"/>
      <w:bookmarkStart w:id="1212" w:name="_Toc36553629"/>
      <w:bookmarkStart w:id="1213" w:name="_Toc218668522"/>
      <w:r w:rsidRPr="00653FE2">
        <w:t>7.6.7.11</w:t>
      </w:r>
      <w:r w:rsidRPr="00653FE2">
        <w:tab/>
        <w:t>Access Type</w:t>
      </w:r>
      <w:bookmarkEnd w:id="1211"/>
      <w:bookmarkEnd w:id="1212"/>
      <w:bookmarkEnd w:id="1213"/>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4" w:name="_Toc11331547"/>
      <w:bookmarkStart w:id="1215" w:name="_Toc36553630"/>
      <w:bookmarkStart w:id="1216" w:name="_Toc218668523"/>
      <w:r w:rsidRPr="00653FE2">
        <w:t>7.6.8</w:t>
      </w:r>
      <w:r w:rsidRPr="00653FE2">
        <w:tab/>
        <w:t>Short message parameters</w:t>
      </w:r>
      <w:bookmarkEnd w:id="1214"/>
      <w:bookmarkEnd w:id="1215"/>
      <w:bookmarkEnd w:id="1216"/>
    </w:p>
    <w:p w14:paraId="5F2CE729" w14:textId="77777777" w:rsidR="00C33898" w:rsidRPr="00653FE2" w:rsidRDefault="00C33898" w:rsidP="00C33898">
      <w:pPr>
        <w:pStyle w:val="Heading4"/>
        <w:keepNext w:val="0"/>
        <w:keepLines w:val="0"/>
      </w:pPr>
      <w:bookmarkStart w:id="1217" w:name="_Toc11331548"/>
      <w:bookmarkStart w:id="1218" w:name="_Toc36553631"/>
      <w:bookmarkStart w:id="1219" w:name="_Toc218668524"/>
      <w:r w:rsidRPr="00653FE2">
        <w:t>7.6.8.1</w:t>
      </w:r>
      <w:r w:rsidRPr="00653FE2">
        <w:tab/>
        <w:t>SM-RP-DA</w:t>
      </w:r>
      <w:bookmarkEnd w:id="1217"/>
      <w:bookmarkEnd w:id="1218"/>
      <w:bookmarkEnd w:id="1219"/>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20" w:name="_Toc11331549"/>
      <w:bookmarkStart w:id="1221" w:name="_Toc36553632"/>
      <w:bookmarkStart w:id="1222" w:name="_Toc218668525"/>
      <w:r w:rsidRPr="00653FE2">
        <w:t>7.6.8.2</w:t>
      </w:r>
      <w:r w:rsidRPr="00653FE2">
        <w:tab/>
        <w:t>SM-RP-OA</w:t>
      </w:r>
      <w:bookmarkEnd w:id="1220"/>
      <w:bookmarkEnd w:id="1221"/>
      <w:bookmarkEnd w:id="1222"/>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3" w:name="_Toc11331550"/>
      <w:bookmarkStart w:id="1224" w:name="_Toc36553633"/>
      <w:bookmarkStart w:id="1225" w:name="_Toc218668526"/>
      <w:r w:rsidRPr="00653FE2">
        <w:t>7.6.8.3</w:t>
      </w:r>
      <w:r w:rsidRPr="00653FE2">
        <w:tab/>
        <w:t>MWD status</w:t>
      </w:r>
      <w:bookmarkEnd w:id="1223"/>
      <w:bookmarkEnd w:id="1224"/>
      <w:bookmarkEnd w:id="1225"/>
    </w:p>
    <w:p w14:paraId="49106F71"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6" w:name="_Toc11331551"/>
      <w:bookmarkStart w:id="1227" w:name="_Toc36553634"/>
      <w:bookmarkStart w:id="1228" w:name="_Toc218668527"/>
      <w:r w:rsidRPr="00653FE2">
        <w:t>7.6.8.4</w:t>
      </w:r>
      <w:r w:rsidRPr="00653FE2">
        <w:tab/>
        <w:t>SM-RP-UI</w:t>
      </w:r>
      <w:bookmarkEnd w:id="1226"/>
      <w:bookmarkEnd w:id="1227"/>
      <w:bookmarkEnd w:id="1228"/>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9" w:name="_Toc11331552"/>
      <w:bookmarkStart w:id="1230" w:name="_Toc36553635"/>
      <w:bookmarkStart w:id="1231" w:name="_Toc218668528"/>
      <w:r w:rsidRPr="00653FE2">
        <w:t>7.6.8.5</w:t>
      </w:r>
      <w:r w:rsidRPr="00653FE2">
        <w:tab/>
        <w:t>SM-RP-PRI</w:t>
      </w:r>
      <w:bookmarkEnd w:id="1229"/>
      <w:bookmarkEnd w:id="1230"/>
      <w:bookmarkEnd w:id="1231"/>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2" w:name="_Toc11331553"/>
      <w:bookmarkStart w:id="1233" w:name="_Toc36553636"/>
      <w:bookmarkStart w:id="1234" w:name="_Toc218668529"/>
      <w:r w:rsidRPr="00653FE2">
        <w:t>7.6.8.6</w:t>
      </w:r>
      <w:r w:rsidRPr="00653FE2">
        <w:tab/>
        <w:t>SM Delivery Outcome</w:t>
      </w:r>
      <w:bookmarkEnd w:id="1232"/>
      <w:bookmarkEnd w:id="1233"/>
      <w:bookmarkEnd w:id="1234"/>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5" w:name="_Toc11331554"/>
      <w:bookmarkStart w:id="1236" w:name="_Toc36553637"/>
      <w:bookmarkStart w:id="1237" w:name="_Toc218668530"/>
      <w:r w:rsidRPr="00653FE2">
        <w:t>7.6.8.7</w:t>
      </w:r>
      <w:r w:rsidRPr="00653FE2">
        <w:tab/>
        <w:t>More Messages To Send</w:t>
      </w:r>
      <w:bookmarkEnd w:id="1235"/>
      <w:bookmarkEnd w:id="1236"/>
      <w:bookmarkEnd w:id="1237"/>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8" w:name="_Toc11331555"/>
      <w:bookmarkStart w:id="1239" w:name="_Toc36553638"/>
      <w:bookmarkStart w:id="1240" w:name="_Toc218668531"/>
      <w:r w:rsidRPr="00653FE2">
        <w:t>7.6.8.8</w:t>
      </w:r>
      <w:r w:rsidRPr="00653FE2">
        <w:tab/>
        <w:t>Alert Reason</w:t>
      </w:r>
      <w:bookmarkEnd w:id="1238"/>
      <w:bookmarkEnd w:id="1239"/>
      <w:bookmarkEnd w:id="1240"/>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1" w:name="_Toc11331556"/>
      <w:bookmarkStart w:id="1242" w:name="_Toc36553639"/>
      <w:bookmarkStart w:id="1243" w:name="_Toc218668532"/>
      <w:r w:rsidRPr="00653FE2">
        <w:t>7.6.8.9</w:t>
      </w:r>
      <w:r w:rsidRPr="00653FE2">
        <w:tab/>
        <w:t>Absent Subscriber Diagnostic SM</w:t>
      </w:r>
      <w:bookmarkEnd w:id="1241"/>
      <w:bookmarkEnd w:id="1242"/>
      <w:bookmarkEnd w:id="1243"/>
    </w:p>
    <w:p w14:paraId="4C8DEC86" w14:textId="0F980E90" w:rsidR="00C33898" w:rsidRPr="00653FE2" w:rsidRDefault="00C33898" w:rsidP="00C33898">
      <w:pPr>
        <w:pStyle w:val="B1"/>
        <w:ind w:left="0" w:firstLine="0"/>
      </w:pPr>
      <w:r w:rsidRPr="00653FE2">
        <w:t xml:space="preserve">This parameter is used to indicate the reason why the subscriber is absent. For the values for this parameter see 3GPP </w:t>
      </w:r>
      <w:r w:rsidR="00EC33FE" w:rsidRPr="00653FE2">
        <w:t>TS</w:t>
      </w:r>
      <w:r w:rsidR="00EC33FE">
        <w:t> </w:t>
      </w:r>
      <w:r w:rsidR="00EC33FE" w:rsidRPr="00653FE2">
        <w:t>2</w:t>
      </w:r>
      <w:r w:rsidRPr="00653FE2">
        <w:t>3.040.</w:t>
      </w:r>
    </w:p>
    <w:p w14:paraId="7BB7BD2C" w14:textId="77777777" w:rsidR="00C33898" w:rsidRPr="00653FE2" w:rsidRDefault="00C33898" w:rsidP="00C33898">
      <w:pPr>
        <w:pStyle w:val="Heading4"/>
        <w:keepNext w:val="0"/>
        <w:keepLines w:val="0"/>
      </w:pPr>
      <w:bookmarkStart w:id="1244" w:name="_Toc11331557"/>
      <w:bookmarkStart w:id="1245" w:name="_Toc36553640"/>
      <w:bookmarkStart w:id="1246" w:name="_Toc218668533"/>
      <w:r w:rsidRPr="00653FE2">
        <w:t>7.6.8.10</w:t>
      </w:r>
      <w:r w:rsidRPr="00653FE2">
        <w:tab/>
        <w:t>Alert Reason Indicator</w:t>
      </w:r>
      <w:bookmarkEnd w:id="1244"/>
      <w:bookmarkEnd w:id="1245"/>
      <w:bookmarkEnd w:id="1246"/>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7" w:name="_Toc11331558"/>
      <w:bookmarkStart w:id="1248" w:name="_Toc36553641"/>
      <w:bookmarkStart w:id="1249" w:name="_Toc218668534"/>
      <w:r w:rsidRPr="00653FE2">
        <w:t>7.6.8.10A</w:t>
      </w:r>
      <w:r w:rsidRPr="00653FE2">
        <w:tab/>
        <w:t>Additional Alert Reason Indicator</w:t>
      </w:r>
      <w:bookmarkEnd w:id="1247"/>
      <w:bookmarkEnd w:id="1248"/>
      <w:bookmarkEnd w:id="1249"/>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50" w:name="_Toc11331559"/>
      <w:bookmarkStart w:id="1251" w:name="_Toc36553642"/>
      <w:bookmarkStart w:id="1252" w:name="_Toc218668535"/>
      <w:r w:rsidRPr="00653FE2">
        <w:t>7.6.8.11</w:t>
      </w:r>
      <w:r w:rsidRPr="00653FE2">
        <w:tab/>
        <w:t>Additional SM Delivery Outcome</w:t>
      </w:r>
      <w:bookmarkEnd w:id="1250"/>
      <w:bookmarkEnd w:id="1251"/>
      <w:bookmarkEnd w:id="1252"/>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3" w:name="_Toc11331560"/>
      <w:bookmarkStart w:id="1254" w:name="_Toc36553643"/>
      <w:bookmarkStart w:id="1255" w:name="_Toc218668536"/>
      <w:r w:rsidRPr="00653FE2">
        <w:t>7.6.8.12</w:t>
      </w:r>
      <w:r w:rsidRPr="00653FE2">
        <w:tab/>
        <w:t>Additional Absent Subscriber Diagnostic SM</w:t>
      </w:r>
      <w:bookmarkEnd w:id="1253"/>
      <w:bookmarkEnd w:id="1254"/>
      <w:bookmarkEnd w:id="1255"/>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6" w:name="_Toc11331561"/>
      <w:bookmarkStart w:id="1257" w:name="_Toc36553644"/>
      <w:bookmarkStart w:id="1258" w:name="_Toc218668537"/>
      <w:r w:rsidRPr="00653FE2">
        <w:lastRenderedPageBreak/>
        <w:t>7.6.8.13</w:t>
      </w:r>
      <w:r w:rsidRPr="00653FE2">
        <w:tab/>
        <w:t>Delivery Outcome Indicator</w:t>
      </w:r>
      <w:bookmarkEnd w:id="1256"/>
      <w:bookmarkEnd w:id="1257"/>
      <w:bookmarkEnd w:id="1258"/>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9" w:name="_Toc11331562"/>
      <w:bookmarkStart w:id="1260" w:name="_Toc36553645"/>
      <w:bookmarkStart w:id="1261" w:name="_Toc218668538"/>
      <w:r w:rsidRPr="00653FE2">
        <w:t>7.6.8.14</w:t>
      </w:r>
      <w:r w:rsidRPr="00653FE2">
        <w:tab/>
        <w:t>GPRS Node Indicator</w:t>
      </w:r>
      <w:bookmarkEnd w:id="1259"/>
      <w:bookmarkEnd w:id="1260"/>
      <w:bookmarkEnd w:id="1261"/>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2" w:name="_Toc11331563"/>
      <w:bookmarkStart w:id="1263" w:name="_Toc36553646"/>
      <w:bookmarkStart w:id="1264" w:name="_Toc218668539"/>
      <w:r w:rsidRPr="00653FE2">
        <w:t>7.6.8.14A</w:t>
      </w:r>
      <w:r w:rsidRPr="00653FE2">
        <w:tab/>
        <w:t>IMS Node Indicator</w:t>
      </w:r>
      <w:bookmarkEnd w:id="1262"/>
      <w:bookmarkEnd w:id="1263"/>
      <w:bookmarkEnd w:id="1264"/>
    </w:p>
    <w:p w14:paraId="5C7B333B" w14:textId="309258AC" w:rsidR="00C33898" w:rsidRPr="00653FE2" w:rsidRDefault="00C33898" w:rsidP="00C33898">
      <w:r w:rsidRPr="00653FE2">
        <w:t>This parameter indicates by its presence that the Network Node Number sent by the HLR is an IP-SM-GW number.</w:t>
      </w:r>
    </w:p>
    <w:p w14:paraId="7D69356C" w14:textId="77777777" w:rsidR="00C33898" w:rsidRPr="00653FE2" w:rsidRDefault="00C33898" w:rsidP="00C33898">
      <w:pPr>
        <w:pStyle w:val="Heading4"/>
        <w:keepNext w:val="0"/>
        <w:keepLines w:val="0"/>
      </w:pPr>
      <w:bookmarkStart w:id="1265" w:name="_Toc11331564"/>
      <w:bookmarkStart w:id="1266" w:name="_Toc36553647"/>
      <w:bookmarkStart w:id="1267" w:name="_Toc218668540"/>
      <w:r w:rsidRPr="00653FE2">
        <w:t>7.6.8.15</w:t>
      </w:r>
      <w:r w:rsidRPr="00653FE2">
        <w:tab/>
        <w:t>GPRS Support Indicator</w:t>
      </w:r>
      <w:bookmarkEnd w:id="1265"/>
      <w:bookmarkEnd w:id="1266"/>
      <w:bookmarkEnd w:id="1267"/>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8" w:name="_Toc11331565"/>
      <w:bookmarkStart w:id="1269" w:name="_Toc36553648"/>
      <w:bookmarkStart w:id="1270" w:name="_Toc218668541"/>
      <w:r w:rsidRPr="00653FE2">
        <w:t>7.6.8.16</w:t>
      </w:r>
      <w:r w:rsidRPr="00653FE2">
        <w:tab/>
        <w:t>SM-RP-MTI</w:t>
      </w:r>
      <w:bookmarkEnd w:id="1268"/>
      <w:bookmarkEnd w:id="1269"/>
      <w:bookmarkEnd w:id="1270"/>
    </w:p>
    <w:p w14:paraId="29901D44" w14:textId="7A902EDF" w:rsidR="00C33898" w:rsidRPr="00653FE2" w:rsidRDefault="00C33898" w:rsidP="00C33898">
      <w:r w:rsidRPr="00653FE2">
        <w:t xml:space="preserve">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w:t>
      </w:r>
      <w:r w:rsidR="00EC33FE" w:rsidRPr="00653FE2">
        <w:t>TS</w:t>
      </w:r>
      <w:r w:rsidR="00EC33FE">
        <w:t> </w:t>
      </w:r>
      <w:r w:rsidR="00EC33FE" w:rsidRPr="00653FE2">
        <w:t>2</w:t>
      </w:r>
      <w:r w:rsidRPr="00653FE2">
        <w:t>3.040.</w:t>
      </w:r>
    </w:p>
    <w:p w14:paraId="18BF71FA" w14:textId="77777777" w:rsidR="00C33898" w:rsidRPr="00653FE2" w:rsidRDefault="00C33898" w:rsidP="00C33898">
      <w:pPr>
        <w:pStyle w:val="Heading4"/>
        <w:keepNext w:val="0"/>
        <w:keepLines w:val="0"/>
      </w:pPr>
      <w:bookmarkStart w:id="1271" w:name="_Toc11331566"/>
      <w:bookmarkStart w:id="1272" w:name="_Toc36553649"/>
      <w:bookmarkStart w:id="1273" w:name="_Toc218668542"/>
      <w:r w:rsidRPr="00653FE2">
        <w:t>7.6.8.17</w:t>
      </w:r>
      <w:r w:rsidRPr="00653FE2">
        <w:tab/>
        <w:t>SM-RP-SMEA</w:t>
      </w:r>
      <w:bookmarkEnd w:id="1271"/>
      <w:bookmarkEnd w:id="1272"/>
      <w:bookmarkEnd w:id="1273"/>
    </w:p>
    <w:p w14:paraId="0384471C" w14:textId="3B3F5E59" w:rsidR="00C33898" w:rsidRPr="00653FE2" w:rsidRDefault="00C33898" w:rsidP="00C33898">
      <w:r w:rsidRPr="00653FE2">
        <w:t xml:space="preserve">This parameter represents the RP-Originating SME-address of the Short Message Entity that has originated the SM. This parameter is used by the short message service relay sub-layer protocol and is formatted according to the formatting rules of address fields as described in 3GPP </w:t>
      </w:r>
      <w:r w:rsidR="00EC33FE" w:rsidRPr="00653FE2">
        <w:t>TS</w:t>
      </w:r>
      <w:r w:rsidR="00EC33FE">
        <w:t> </w:t>
      </w:r>
      <w:r w:rsidR="00EC33FE" w:rsidRPr="00653FE2">
        <w:t>2</w:t>
      </w:r>
      <w:r w:rsidRPr="00653FE2">
        <w:t>3.040.</w:t>
      </w:r>
    </w:p>
    <w:p w14:paraId="04A8B4FF" w14:textId="77777777" w:rsidR="00C33898" w:rsidRPr="00653FE2" w:rsidRDefault="00C33898" w:rsidP="00C33898">
      <w:pPr>
        <w:pStyle w:val="Heading4"/>
        <w:keepNext w:val="0"/>
      </w:pPr>
      <w:bookmarkStart w:id="1274" w:name="_Toc11331567"/>
      <w:bookmarkStart w:id="1275" w:name="_Toc36553650"/>
      <w:bookmarkStart w:id="1276" w:name="_Toc218668543"/>
      <w:r w:rsidRPr="00653FE2">
        <w:t>7.6.8.18</w:t>
      </w:r>
      <w:r w:rsidRPr="00653FE2">
        <w:tab/>
        <w:t>IP-SM-GW SM Delivery Outcome</w:t>
      </w:r>
      <w:bookmarkEnd w:id="1274"/>
      <w:bookmarkEnd w:id="1275"/>
      <w:bookmarkEnd w:id="1276"/>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7" w:name="_Toc11331568"/>
      <w:bookmarkStart w:id="1278" w:name="_Toc36553651"/>
      <w:bookmarkStart w:id="1279" w:name="_Toc218668544"/>
      <w:r w:rsidRPr="00653FE2">
        <w:t>7.6.8.19</w:t>
      </w:r>
      <w:r w:rsidRPr="00653FE2">
        <w:tab/>
        <w:t>IP-SM-GW Absent Subscriber Diagnostic SM</w:t>
      </w:r>
      <w:bookmarkEnd w:id="1277"/>
      <w:bookmarkEnd w:id="1278"/>
      <w:bookmarkEnd w:id="1279"/>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80" w:name="_Toc11331569"/>
      <w:bookmarkStart w:id="1281" w:name="_Toc36553652"/>
      <w:bookmarkStart w:id="1282" w:name="_Toc218668545"/>
      <w:r w:rsidRPr="00653FE2">
        <w:t>7.6.8.20</w:t>
      </w:r>
      <w:r w:rsidRPr="00653FE2">
        <w:tab/>
        <w:t>IP-SM-GW Indicator</w:t>
      </w:r>
      <w:bookmarkEnd w:id="1280"/>
      <w:bookmarkEnd w:id="1281"/>
      <w:bookmarkEnd w:id="1282"/>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3" w:name="_Toc11331570"/>
      <w:bookmarkStart w:id="1284" w:name="_Toc36553653"/>
      <w:bookmarkStart w:id="1285" w:name="_Toc218668546"/>
      <w:r w:rsidRPr="00653FE2">
        <w:t>7.6.8.21</w:t>
      </w:r>
      <w:r w:rsidRPr="00653FE2">
        <w:tab/>
        <w:t>SM Delivery Timer</w:t>
      </w:r>
      <w:bookmarkEnd w:id="1283"/>
      <w:bookmarkEnd w:id="1284"/>
      <w:bookmarkEnd w:id="1285"/>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6" w:name="_Toc11331571"/>
      <w:bookmarkStart w:id="1287" w:name="_Toc36553654"/>
      <w:bookmarkStart w:id="1288" w:name="_Toc218668547"/>
      <w:r w:rsidRPr="00653FE2">
        <w:t>7.6.8.22</w:t>
      </w:r>
      <w:r w:rsidRPr="00653FE2">
        <w:tab/>
        <w:t>SM Delivery Start Time</w:t>
      </w:r>
      <w:bookmarkEnd w:id="1286"/>
      <w:bookmarkEnd w:id="1287"/>
      <w:bookmarkEnd w:id="1288"/>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9" w:name="_Toc11331572"/>
      <w:bookmarkStart w:id="1290" w:name="_Toc36553655"/>
      <w:bookmarkStart w:id="1291" w:name="_Toc218668548"/>
      <w:r w:rsidRPr="00653FE2">
        <w:t>7.6.8.23</w:t>
      </w:r>
      <w:r w:rsidRPr="00653FE2">
        <w:tab/>
        <w:t>Maximum Retransmission Time</w:t>
      </w:r>
      <w:bookmarkEnd w:id="1289"/>
      <w:bookmarkEnd w:id="1290"/>
      <w:bookmarkEnd w:id="1291"/>
    </w:p>
    <w:p w14:paraId="278D39BF" w14:textId="79608404" w:rsidR="00C33898" w:rsidRPr="00653FE2" w:rsidRDefault="00C33898" w:rsidP="00C33898">
      <w:r w:rsidRPr="00653FE2">
        <w:t>This parameter indicates the maximum retransmission time (in UTC) until which the SMS-GMSC is capable to retransmit the MT Short Message.</w:t>
      </w:r>
    </w:p>
    <w:p w14:paraId="6FED1DE4" w14:textId="77777777" w:rsidR="00C33898" w:rsidRPr="00653FE2" w:rsidRDefault="00C33898" w:rsidP="00C33898">
      <w:pPr>
        <w:pStyle w:val="Heading4"/>
        <w:keepNext w:val="0"/>
      </w:pPr>
      <w:bookmarkStart w:id="1292" w:name="_Toc11331573"/>
      <w:bookmarkStart w:id="1293" w:name="_Toc36553656"/>
      <w:bookmarkStart w:id="1294" w:name="_Toc218668549"/>
      <w:r w:rsidRPr="00653FE2">
        <w:t>7.6.8.24</w:t>
      </w:r>
      <w:r w:rsidRPr="00653FE2">
        <w:tab/>
        <w:t>Requested Retransmission Time</w:t>
      </w:r>
      <w:bookmarkEnd w:id="1292"/>
      <w:bookmarkEnd w:id="1293"/>
      <w:bookmarkEnd w:id="1294"/>
    </w:p>
    <w:p w14:paraId="76A094EF" w14:textId="06B57CE0" w:rsidR="00C33898" w:rsidRPr="00653FE2" w:rsidRDefault="00C33898" w:rsidP="00C33898">
      <w:r w:rsidRPr="00653FE2">
        <w:lastRenderedPageBreak/>
        <w:t>This parameter indicates the retransmission time (in UTC) at which the SMS-GMSC is requested to retransmit the MT Short Message.</w:t>
      </w:r>
    </w:p>
    <w:p w14:paraId="097E7E41" w14:textId="77777777" w:rsidR="00C33898" w:rsidRPr="00653FE2" w:rsidRDefault="00C33898" w:rsidP="00C33898">
      <w:pPr>
        <w:pStyle w:val="Heading4"/>
        <w:keepNext w:val="0"/>
      </w:pPr>
      <w:bookmarkStart w:id="1295" w:name="_Toc11331574"/>
      <w:bookmarkStart w:id="1296" w:name="_Toc36553657"/>
      <w:bookmarkStart w:id="1297" w:name="_Toc218668550"/>
      <w:r w:rsidRPr="00653FE2">
        <w:t>7.6.8.25</w:t>
      </w:r>
      <w:r w:rsidRPr="00653FE2">
        <w:tab/>
        <w:t>Maximum UE Availability Time</w:t>
      </w:r>
      <w:bookmarkEnd w:id="1295"/>
      <w:bookmarkEnd w:id="1296"/>
      <w:bookmarkEnd w:id="1297"/>
    </w:p>
    <w:p w14:paraId="54BE269B" w14:textId="7B8454BE" w:rsidR="00C33898" w:rsidRPr="00653FE2" w:rsidRDefault="00C33898" w:rsidP="00C33898">
      <w:r w:rsidRPr="00653FE2">
        <w:t>This parameter indicates the timestamp (in UTC) until which a UE using a power saving mechanism (such as extended idle mode DRX) is expected to be reachable for SM Delivery.</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8" w:name="_Toc11331575"/>
      <w:bookmarkStart w:id="1299" w:name="_Toc36553658"/>
      <w:bookmarkStart w:id="1300" w:name="_Toc218668551"/>
      <w:r w:rsidRPr="00653FE2">
        <w:t>7.6.8.26</w:t>
      </w:r>
      <w:r w:rsidRPr="00653FE2">
        <w:tab/>
        <w:t>SMS-GMSC Alert Event</w:t>
      </w:r>
      <w:bookmarkEnd w:id="1298"/>
      <w:bookmarkEnd w:id="1299"/>
      <w:bookmarkEnd w:id="1300"/>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1" w:name="_Toc11331576"/>
      <w:bookmarkStart w:id="1302" w:name="_Toc36553659"/>
      <w:bookmarkStart w:id="1303" w:name="_Toc218668552"/>
      <w:r w:rsidRPr="00653FE2">
        <w:t>7.6.8.27</w:t>
      </w:r>
      <w:r w:rsidRPr="00653FE2">
        <w:tab/>
        <w:t>SMS-GMSC Address</w:t>
      </w:r>
      <w:bookmarkEnd w:id="1301"/>
      <w:bookmarkEnd w:id="1302"/>
      <w:bookmarkEnd w:id="1303"/>
    </w:p>
    <w:p w14:paraId="12AA59E2" w14:textId="1CC3DA2D"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w:t>
      </w:r>
      <w:r w:rsidR="00EC33FE">
        <w:t> </w:t>
      </w:r>
      <w:r w:rsidR="00EC33FE" w:rsidRPr="00653FE2">
        <w:t>[</w:t>
      </w:r>
      <w:r w:rsidRPr="00653FE2">
        <w:t>67].</w:t>
      </w:r>
    </w:p>
    <w:p w14:paraId="2C46F783" w14:textId="77777777" w:rsidR="00C33898" w:rsidRPr="00653FE2" w:rsidRDefault="00C33898" w:rsidP="00C33898">
      <w:pPr>
        <w:pStyle w:val="Heading4"/>
        <w:keepNext w:val="0"/>
      </w:pPr>
      <w:bookmarkStart w:id="1304" w:name="_Toc11331577"/>
      <w:bookmarkStart w:id="1305" w:name="_Toc36553660"/>
      <w:bookmarkStart w:id="1306" w:name="_Toc218668553"/>
      <w:r w:rsidRPr="00653FE2">
        <w:t>7.6.8.28</w:t>
      </w:r>
      <w:r w:rsidRPr="00653FE2">
        <w:tab/>
        <w:t>SMS-GMSC Diameter Address</w:t>
      </w:r>
      <w:bookmarkEnd w:id="1304"/>
      <w:bookmarkEnd w:id="1305"/>
      <w:bookmarkEnd w:id="1306"/>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7" w:name="_Toc11331578"/>
      <w:bookmarkStart w:id="1308" w:name="_Toc36553661"/>
      <w:bookmarkStart w:id="1309" w:name="_Toc218668554"/>
      <w:r w:rsidRPr="00653FE2">
        <w:t>7.6.8.29</w:t>
      </w:r>
      <w:r w:rsidRPr="00653FE2">
        <w:tab/>
        <w:t>New SGSN Number</w:t>
      </w:r>
      <w:bookmarkEnd w:id="1307"/>
      <w:bookmarkEnd w:id="1308"/>
      <w:bookmarkEnd w:id="1309"/>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10" w:name="_Toc11331579"/>
      <w:bookmarkStart w:id="1311" w:name="_Toc36553662"/>
      <w:bookmarkStart w:id="1312" w:name="_Toc218668555"/>
      <w:r w:rsidRPr="00653FE2">
        <w:t>7.6.8.30</w:t>
      </w:r>
      <w:r w:rsidRPr="00653FE2">
        <w:tab/>
        <w:t>New MME Number</w:t>
      </w:r>
      <w:bookmarkEnd w:id="1310"/>
      <w:bookmarkEnd w:id="1311"/>
      <w:bookmarkEnd w:id="1312"/>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3" w:name="_Toc11331580"/>
      <w:bookmarkStart w:id="1314" w:name="_Toc36553663"/>
      <w:bookmarkStart w:id="1315" w:name="_Toc218668556"/>
      <w:r w:rsidRPr="00653FE2">
        <w:t>7.6.8.31</w:t>
      </w:r>
      <w:r w:rsidRPr="00653FE2">
        <w:tab/>
        <w:t>New SGSN Diameter Address</w:t>
      </w:r>
      <w:bookmarkEnd w:id="1313"/>
      <w:bookmarkEnd w:id="1314"/>
      <w:bookmarkEnd w:id="1315"/>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6" w:name="_Toc11331581"/>
      <w:bookmarkStart w:id="1317" w:name="_Toc36553664"/>
      <w:bookmarkStart w:id="1318" w:name="_Toc218668557"/>
      <w:r w:rsidRPr="00653FE2">
        <w:t>7.6.8.32</w:t>
      </w:r>
      <w:r w:rsidRPr="00653FE2">
        <w:tab/>
        <w:t>New MME Diameter Address</w:t>
      </w:r>
      <w:bookmarkEnd w:id="1316"/>
      <w:bookmarkEnd w:id="1317"/>
      <w:bookmarkEnd w:id="1318"/>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9" w:name="_Toc11331582"/>
      <w:bookmarkStart w:id="1320" w:name="_Toc36553665"/>
      <w:bookmarkStart w:id="1321" w:name="_Toc218668558"/>
      <w:r w:rsidRPr="00653FE2">
        <w:t>7.6.8.33</w:t>
      </w:r>
      <w:r w:rsidRPr="00653FE2">
        <w:tab/>
        <w:t>New MSC Number</w:t>
      </w:r>
      <w:bookmarkEnd w:id="1319"/>
      <w:bookmarkEnd w:id="1320"/>
      <w:bookmarkEnd w:id="1321"/>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2" w:name="_Toc11331583"/>
      <w:bookmarkStart w:id="1323" w:name="_Toc36553666"/>
      <w:bookmarkStart w:id="1324" w:name="_Toc218668559"/>
      <w:r w:rsidRPr="00653FE2">
        <w:t>7.6.8.</w:t>
      </w:r>
      <w:r w:rsidR="00F40028">
        <w:t>34</w:t>
      </w:r>
      <w:r w:rsidRPr="00653FE2">
        <w:tab/>
      </w:r>
      <w:r>
        <w:t xml:space="preserve">SMSF 3GPP </w:t>
      </w:r>
      <w:r w:rsidRPr="00653FE2">
        <w:t xml:space="preserve">Absent </w:t>
      </w:r>
      <w:r>
        <w:t>Subscriber</w:t>
      </w:r>
      <w:r w:rsidRPr="00653FE2">
        <w:t xml:space="preserve"> Diagnostic SM</w:t>
      </w:r>
      <w:bookmarkEnd w:id="1324"/>
    </w:p>
    <w:p w14:paraId="26426E16" w14:textId="7721CEB0"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xml:space="preserve">. For the values for this parameter see 3GPP </w:t>
      </w:r>
      <w:r w:rsidR="00EC33FE" w:rsidRPr="00653FE2">
        <w:t>TS</w:t>
      </w:r>
      <w:r w:rsidR="00EC33FE">
        <w:t> </w:t>
      </w:r>
      <w:r w:rsidR="00EC33FE" w:rsidRPr="00653FE2">
        <w:t>2</w:t>
      </w:r>
      <w:r w:rsidRPr="00653FE2">
        <w:t>3.040.</w:t>
      </w:r>
    </w:p>
    <w:p w14:paraId="5D860BDF" w14:textId="77777777" w:rsidR="005B43C7" w:rsidRPr="00653FE2" w:rsidRDefault="005B43C7" w:rsidP="005B43C7">
      <w:pPr>
        <w:pStyle w:val="Heading4"/>
        <w:keepNext w:val="0"/>
        <w:keepLines w:val="0"/>
      </w:pPr>
      <w:bookmarkStart w:id="1325" w:name="_Toc21866856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5"/>
    </w:p>
    <w:p w14:paraId="7A824798" w14:textId="523332B8"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xml:space="preserve">. For the values for this parameter see 3GPP </w:t>
      </w:r>
      <w:r w:rsidR="00EC33FE" w:rsidRPr="00653FE2">
        <w:t>TS</w:t>
      </w:r>
      <w:r w:rsidR="00EC33FE">
        <w:t> </w:t>
      </w:r>
      <w:r w:rsidR="00EC33FE" w:rsidRPr="00653FE2">
        <w:t>2</w:t>
      </w:r>
      <w:r w:rsidRPr="00653FE2">
        <w:t>3.040.</w:t>
      </w:r>
    </w:p>
    <w:p w14:paraId="73018D66" w14:textId="77777777" w:rsidR="00CD64C2" w:rsidRPr="00653FE2" w:rsidRDefault="00CD64C2" w:rsidP="00CD64C2">
      <w:pPr>
        <w:pStyle w:val="Heading4"/>
        <w:keepNext w:val="0"/>
        <w:keepLines w:val="0"/>
      </w:pPr>
      <w:bookmarkStart w:id="1326" w:name="_Toc218668561"/>
      <w:r w:rsidRPr="00653FE2">
        <w:t>7.6.8.</w:t>
      </w:r>
      <w:r w:rsidR="00DB4544">
        <w:t>36</w:t>
      </w:r>
      <w:r w:rsidRPr="00653FE2">
        <w:tab/>
      </w:r>
      <w:r>
        <w:t xml:space="preserve">SMSF 3GPP </w:t>
      </w:r>
      <w:r w:rsidRPr="00653FE2">
        <w:t>Delivery Outcome Indicator</w:t>
      </w:r>
      <w:bookmarkEnd w:id="1326"/>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7" w:name="_Toc218668562"/>
      <w:r w:rsidRPr="00653FE2">
        <w:lastRenderedPageBreak/>
        <w:t>7.6.8.</w:t>
      </w:r>
      <w:r w:rsidR="00DB4544">
        <w:t>37</w:t>
      </w:r>
      <w:r w:rsidRPr="00653FE2">
        <w:tab/>
      </w:r>
      <w:r>
        <w:t xml:space="preserve">SMSF Non-3GPP </w:t>
      </w:r>
      <w:r w:rsidRPr="00653FE2">
        <w:t>Delivery Outcome Indicator</w:t>
      </w:r>
      <w:bookmarkEnd w:id="1327"/>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8" w:name="_Toc218668563"/>
      <w:r w:rsidRPr="00653FE2">
        <w:t>7.6.8.</w:t>
      </w:r>
      <w:r w:rsidR="00DB4544">
        <w:t>38</w:t>
      </w:r>
      <w:r w:rsidRPr="00653FE2">
        <w:tab/>
      </w:r>
      <w:r>
        <w:t>SMSF 3GPP</w:t>
      </w:r>
      <w:r w:rsidRPr="00653FE2">
        <w:t xml:space="preserve"> SM Delivery Outcome</w:t>
      </w:r>
      <w:bookmarkEnd w:id="1328"/>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9" w:name="_Toc218668564"/>
      <w:r w:rsidRPr="00653FE2">
        <w:t>7.6.8.</w:t>
      </w:r>
      <w:r w:rsidR="00DB4544">
        <w:t>39</w:t>
      </w:r>
      <w:r w:rsidRPr="00653FE2">
        <w:tab/>
      </w:r>
      <w:r>
        <w:t>SMSF Non-3GPP</w:t>
      </w:r>
      <w:r w:rsidRPr="00653FE2">
        <w:t xml:space="preserve"> SM Delivery Outcome</w:t>
      </w:r>
      <w:bookmarkEnd w:id="1329"/>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30" w:name="_Toc218668565"/>
      <w:r w:rsidRPr="00653FE2">
        <w:t>7.6.8.</w:t>
      </w:r>
      <w:r w:rsidR="00DB4544">
        <w:t>40</w:t>
      </w:r>
      <w:r w:rsidRPr="00653FE2">
        <w:tab/>
      </w:r>
      <w:r>
        <w:t xml:space="preserve">SMSF 3GPP </w:t>
      </w:r>
      <w:r w:rsidRPr="00653FE2">
        <w:t xml:space="preserve">Absent </w:t>
      </w:r>
      <w:r>
        <w:t>Subscriber</w:t>
      </w:r>
      <w:r w:rsidRPr="00653FE2">
        <w:t xml:space="preserve"> Diagnostic SM</w:t>
      </w:r>
      <w:bookmarkEnd w:id="1330"/>
    </w:p>
    <w:p w14:paraId="4346865F" w14:textId="3004D48A"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xml:space="preserve">. For the values for this parameter see 3GPP </w:t>
      </w:r>
      <w:r w:rsidR="00EC33FE" w:rsidRPr="00653FE2">
        <w:t>TS</w:t>
      </w:r>
      <w:r w:rsidR="00EC33FE">
        <w:t> </w:t>
      </w:r>
      <w:r w:rsidR="00EC33FE" w:rsidRPr="00653FE2">
        <w:t>2</w:t>
      </w:r>
      <w:r w:rsidRPr="00653FE2">
        <w:t>3.040.</w:t>
      </w:r>
    </w:p>
    <w:p w14:paraId="039DC7BA" w14:textId="77777777" w:rsidR="00CD64C2" w:rsidRPr="00653FE2" w:rsidRDefault="00CD64C2" w:rsidP="00CD64C2">
      <w:pPr>
        <w:pStyle w:val="Heading4"/>
        <w:keepNext w:val="0"/>
        <w:keepLines w:val="0"/>
      </w:pPr>
      <w:bookmarkStart w:id="1331" w:name="_Toc21866856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1"/>
    </w:p>
    <w:p w14:paraId="5703DC8C" w14:textId="2857EFD4"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xml:space="preserve">. For the values for this parameter see 3GPP </w:t>
      </w:r>
      <w:r w:rsidR="00EC33FE" w:rsidRPr="00653FE2">
        <w:t>TS</w:t>
      </w:r>
      <w:r w:rsidR="00EC33FE">
        <w:t> </w:t>
      </w:r>
      <w:r w:rsidR="00EC33FE" w:rsidRPr="00653FE2">
        <w:t>2</w:t>
      </w:r>
      <w:r w:rsidRPr="00653FE2">
        <w:t>3.040.</w:t>
      </w:r>
    </w:p>
    <w:p w14:paraId="4A30C69E" w14:textId="77777777" w:rsidR="00C33898" w:rsidRPr="00653FE2" w:rsidRDefault="00C33898" w:rsidP="00C33898">
      <w:pPr>
        <w:pStyle w:val="Heading3"/>
      </w:pPr>
      <w:bookmarkStart w:id="1332" w:name="_Toc218668567"/>
      <w:r w:rsidRPr="00653FE2">
        <w:t>7.6.9</w:t>
      </w:r>
      <w:r w:rsidRPr="00653FE2">
        <w:tab/>
        <w:t>Access and signalling system related parameters</w:t>
      </w:r>
      <w:bookmarkEnd w:id="1322"/>
      <w:bookmarkEnd w:id="1323"/>
      <w:bookmarkEnd w:id="1332"/>
    </w:p>
    <w:p w14:paraId="4C407A7B" w14:textId="77777777" w:rsidR="00C33898" w:rsidRPr="00653FE2" w:rsidRDefault="00C33898" w:rsidP="00C33898">
      <w:pPr>
        <w:pStyle w:val="Heading4"/>
      </w:pPr>
      <w:bookmarkStart w:id="1333" w:name="_Toc11331584"/>
      <w:bookmarkStart w:id="1334" w:name="_Toc36553667"/>
      <w:bookmarkStart w:id="1335" w:name="_Toc218668568"/>
      <w:r w:rsidRPr="00653FE2">
        <w:t>7.6.9.1</w:t>
      </w:r>
      <w:r w:rsidRPr="00653FE2">
        <w:tab/>
        <w:t>AN-apdu</w:t>
      </w:r>
      <w:bookmarkEnd w:id="1333"/>
      <w:bookmarkEnd w:id="1334"/>
      <w:bookmarkEnd w:id="1335"/>
    </w:p>
    <w:p w14:paraId="60A7ADC7" w14:textId="1988A9E0" w:rsidR="00C33898" w:rsidRPr="00653FE2" w:rsidRDefault="00C33898" w:rsidP="00C33898">
      <w:pPr>
        <w:keepNext/>
        <w:keepLines/>
      </w:pPr>
      <w:r w:rsidRPr="00653FE2">
        <w:t xml:space="preserve">This parameter includes one or two concatenated complete 3GPP </w:t>
      </w:r>
      <w:r w:rsidR="00EC33FE" w:rsidRPr="00653FE2">
        <w:t>TS</w:t>
      </w:r>
      <w:r w:rsidR="00EC33FE">
        <w:t> </w:t>
      </w:r>
      <w:r w:rsidR="00EC33FE" w:rsidRPr="00653FE2">
        <w:t>2</w:t>
      </w:r>
      <w:r w:rsidRPr="00653FE2">
        <w:t xml:space="preserve">5.413 or 3GPP </w:t>
      </w:r>
      <w:r w:rsidR="00EC33FE" w:rsidRPr="00653FE2">
        <w:t>TS</w:t>
      </w:r>
      <w:r w:rsidR="00EC33FE">
        <w:t> </w:t>
      </w:r>
      <w:r w:rsidR="00EC33FE" w:rsidRPr="00653FE2">
        <w:t>4</w:t>
      </w:r>
      <w:r w:rsidRPr="00653FE2">
        <w:t>8.006</w:t>
      </w:r>
      <w:r w:rsidR="00EC33FE">
        <w:t> </w:t>
      </w:r>
      <w:r w:rsidR="00EC33FE" w:rsidRPr="00653FE2">
        <w:t>[</w:t>
      </w:r>
      <w:r w:rsidRPr="00653FE2">
        <w:t xml:space="preserve">48] messages, as described in 3GPP TS 23.009 and 3GPP TS 29.010. The access network protocol ID indicates that the message or messages are according to either 3GPP </w:t>
      </w:r>
      <w:r w:rsidR="00EC33FE" w:rsidRPr="00653FE2">
        <w:t>TS</w:t>
      </w:r>
      <w:r w:rsidR="00EC33FE">
        <w:t> </w:t>
      </w:r>
      <w:r w:rsidR="00EC33FE" w:rsidRPr="00653FE2">
        <w:t>4</w:t>
      </w:r>
      <w:r w:rsidRPr="00653FE2">
        <w:t>8.006</w:t>
      </w:r>
      <w:r w:rsidR="00EC33FE">
        <w:t> </w:t>
      </w:r>
      <w:r w:rsidR="00EC33FE" w:rsidRPr="00653FE2">
        <w:t>[</w:t>
      </w:r>
      <w:r w:rsidRPr="00653FE2">
        <w:t xml:space="preserve">48] or 3GPP TS 25.413. For the coding of the messages see 3GPP TS 25.413, 3GPP </w:t>
      </w:r>
      <w:r w:rsidR="00EC33FE" w:rsidRPr="00653FE2">
        <w:t>TS</w:t>
      </w:r>
      <w:r w:rsidR="00EC33FE">
        <w:t> </w:t>
      </w:r>
      <w:r w:rsidR="00EC33FE" w:rsidRPr="00653FE2">
        <w:t>4</w:t>
      </w:r>
      <w:r w:rsidRPr="00653FE2">
        <w:t>8.006</w:t>
      </w:r>
      <w:r w:rsidR="00EC33FE">
        <w:t> </w:t>
      </w:r>
      <w:r w:rsidR="00EC33FE" w:rsidRPr="00653FE2">
        <w:t>[</w:t>
      </w:r>
      <w:r w:rsidRPr="00653FE2">
        <w:t xml:space="preserve">48] and 3GPP </w:t>
      </w:r>
      <w:r w:rsidR="00EC33FE" w:rsidRPr="00653FE2">
        <w:t>TS</w:t>
      </w:r>
      <w:r w:rsidR="00EC33FE">
        <w:t> </w:t>
      </w:r>
      <w:r w:rsidR="00EC33FE" w:rsidRPr="00653FE2">
        <w:t>4</w:t>
      </w:r>
      <w:r w:rsidRPr="00653FE2">
        <w:t>8.008</w:t>
      </w:r>
      <w:r w:rsidR="00EC33FE">
        <w:t> </w:t>
      </w:r>
      <w:r w:rsidR="00EC33FE" w:rsidRPr="00653FE2">
        <w:t>[</w:t>
      </w:r>
      <w:r w:rsidRPr="00653FE2">
        <w:t>49].</w:t>
      </w:r>
    </w:p>
    <w:p w14:paraId="1BC2971E" w14:textId="77777777" w:rsidR="00C33898" w:rsidRPr="00653FE2" w:rsidRDefault="00C33898" w:rsidP="00C33898">
      <w:pPr>
        <w:pStyle w:val="Heading4"/>
        <w:keepNext w:val="0"/>
        <w:keepLines w:val="0"/>
      </w:pPr>
      <w:bookmarkStart w:id="1336" w:name="_Toc11331585"/>
      <w:bookmarkStart w:id="1337" w:name="_Toc36553668"/>
      <w:bookmarkStart w:id="1338" w:name="_Toc218668569"/>
      <w:r w:rsidRPr="00653FE2">
        <w:t>7.6.9.2</w:t>
      </w:r>
      <w:r w:rsidRPr="00653FE2">
        <w:tab/>
        <w:t>CM service type</w:t>
      </w:r>
      <w:bookmarkEnd w:id="1336"/>
      <w:bookmarkEnd w:id="1337"/>
      <w:bookmarkEnd w:id="1338"/>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9" w:name="_Toc11331586"/>
      <w:bookmarkStart w:id="1340" w:name="_Toc36553669"/>
      <w:bookmarkStart w:id="1341" w:name="_Toc218668570"/>
      <w:r w:rsidRPr="00653FE2">
        <w:t>7.6.9.3</w:t>
      </w:r>
      <w:r w:rsidRPr="00653FE2">
        <w:tab/>
        <w:t>Access connection status</w:t>
      </w:r>
      <w:bookmarkEnd w:id="1339"/>
      <w:bookmarkEnd w:id="1340"/>
      <w:bookmarkEnd w:id="1341"/>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2" w:name="_Toc11331587"/>
      <w:bookmarkStart w:id="1343" w:name="_Toc36553670"/>
      <w:bookmarkStart w:id="1344" w:name="_Toc218668571"/>
      <w:r w:rsidRPr="00653FE2">
        <w:lastRenderedPageBreak/>
        <w:t>7.6.9.4</w:t>
      </w:r>
      <w:r w:rsidRPr="00653FE2">
        <w:tab/>
        <w:t>External Signal Information</w:t>
      </w:r>
      <w:bookmarkEnd w:id="1342"/>
      <w:bookmarkEnd w:id="1343"/>
      <w:bookmarkEnd w:id="1344"/>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5" w:name="_Toc11331588"/>
      <w:bookmarkStart w:id="1346" w:name="_Toc36553671"/>
      <w:bookmarkStart w:id="1347" w:name="_Toc218668572"/>
      <w:r w:rsidRPr="00653FE2">
        <w:t>7.6.9.5</w:t>
      </w:r>
      <w:r w:rsidRPr="00653FE2">
        <w:tab/>
        <w:t>Access signalling information</w:t>
      </w:r>
      <w:bookmarkEnd w:id="1345"/>
      <w:bookmarkEnd w:id="1346"/>
      <w:bookmarkEnd w:id="1347"/>
    </w:p>
    <w:p w14:paraId="5148B873" w14:textId="7057143E" w:rsidR="00C33898" w:rsidRPr="00653FE2" w:rsidRDefault="00C33898" w:rsidP="00C33898">
      <w:r w:rsidRPr="00653FE2">
        <w:t xml:space="preserve">This parameter refers to any set of information elements imported from 3GPP </w:t>
      </w:r>
      <w:r w:rsidR="00EC33FE" w:rsidRPr="00653FE2">
        <w:t>TS</w:t>
      </w:r>
      <w:r w:rsidR="00EC33FE">
        <w:t> </w:t>
      </w:r>
      <w:r w:rsidR="00EC33FE" w:rsidRPr="00653FE2">
        <w:t>2</w:t>
      </w:r>
      <w:r w:rsidRPr="00653FE2">
        <w:t>4.008</w:t>
      </w:r>
      <w:r w:rsidR="00EC33FE">
        <w:t> </w:t>
      </w:r>
      <w:r w:rsidR="00EC33FE" w:rsidRPr="00653FE2">
        <w:t>[</w:t>
      </w:r>
      <w:r w:rsidRPr="00653FE2">
        <w:t>35].</w:t>
      </w:r>
    </w:p>
    <w:p w14:paraId="6DD8FB1A" w14:textId="77777777" w:rsidR="00C33898" w:rsidRPr="00653FE2" w:rsidRDefault="00C33898" w:rsidP="00C33898">
      <w:pPr>
        <w:pStyle w:val="Heading4"/>
        <w:keepNext w:val="0"/>
        <w:keepLines w:val="0"/>
      </w:pPr>
      <w:bookmarkStart w:id="1348" w:name="_Toc11331589"/>
      <w:bookmarkStart w:id="1349" w:name="_Toc36553672"/>
      <w:bookmarkStart w:id="1350" w:name="_Toc218668573"/>
      <w:r w:rsidRPr="00653FE2">
        <w:t>7.6.9.6</w:t>
      </w:r>
      <w:r w:rsidRPr="00653FE2">
        <w:tab/>
        <w:t>Location update type</w:t>
      </w:r>
      <w:bookmarkEnd w:id="1348"/>
      <w:bookmarkEnd w:id="1349"/>
      <w:bookmarkEnd w:id="1350"/>
    </w:p>
    <w:p w14:paraId="382600CB" w14:textId="6D6C6FF4" w:rsidR="00C33898" w:rsidRPr="00653FE2" w:rsidRDefault="00C33898" w:rsidP="00C33898">
      <w:r w:rsidRPr="00653FE2">
        <w:t xml:space="preserve">This parameter refers to the location update type (normal, periodic or IMSI attach) contained in the 3GPP </w:t>
      </w:r>
      <w:r w:rsidR="00EC33FE" w:rsidRPr="00653FE2">
        <w:t>TS</w:t>
      </w:r>
      <w:r w:rsidR="00EC33FE">
        <w:t> </w:t>
      </w:r>
      <w:r w:rsidR="00EC33FE" w:rsidRPr="00653FE2">
        <w:t>2</w:t>
      </w:r>
      <w:r w:rsidRPr="00653FE2">
        <w:t>4.008</w:t>
      </w:r>
      <w:r w:rsidR="00EC33FE">
        <w:t> </w:t>
      </w:r>
      <w:r w:rsidR="00EC33FE" w:rsidRPr="00653FE2">
        <w:t>[</w:t>
      </w:r>
      <w:r w:rsidRPr="00653FE2">
        <w:t>35] LOCATION REGISTRATION REQUEST message.</w:t>
      </w:r>
    </w:p>
    <w:p w14:paraId="24F93866" w14:textId="77777777" w:rsidR="00C33898" w:rsidRPr="00653FE2" w:rsidRDefault="00C33898" w:rsidP="00C33898">
      <w:pPr>
        <w:pStyle w:val="Heading4"/>
        <w:keepNext w:val="0"/>
        <w:keepLines w:val="0"/>
      </w:pPr>
      <w:bookmarkStart w:id="1351" w:name="_Toc11331590"/>
      <w:bookmarkStart w:id="1352" w:name="_Toc36553673"/>
      <w:bookmarkStart w:id="1353" w:name="_Toc218668574"/>
      <w:r w:rsidRPr="00653FE2">
        <w:t>7.6.9.7</w:t>
      </w:r>
      <w:r w:rsidRPr="00653FE2">
        <w:tab/>
        <w:t>Protocol ID</w:t>
      </w:r>
      <w:bookmarkEnd w:id="1351"/>
      <w:bookmarkEnd w:id="1352"/>
      <w:bookmarkEnd w:id="1353"/>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4" w:name="_Toc11331591"/>
      <w:bookmarkStart w:id="1355" w:name="_Toc36553674"/>
      <w:bookmarkStart w:id="1356" w:name="_Toc218668575"/>
      <w:r w:rsidRPr="00653FE2">
        <w:t>7.6.9.8</w:t>
      </w:r>
      <w:r w:rsidRPr="00653FE2">
        <w:tab/>
        <w:t>Network signal information</w:t>
      </w:r>
      <w:bookmarkEnd w:id="1354"/>
      <w:bookmarkEnd w:id="1355"/>
      <w:bookmarkEnd w:id="1356"/>
    </w:p>
    <w:p w14:paraId="201A6B8C" w14:textId="77777777" w:rsidR="00C33898" w:rsidRPr="00653FE2" w:rsidRDefault="00C33898" w:rsidP="00C33898">
      <w:r w:rsidRPr="00653FE2">
        <w:t>This parameter is transported as external signal information. The protocol ID shall be set to "ETS 300 102-1".</w:t>
      </w:r>
    </w:p>
    <w:p w14:paraId="309CA29E" w14:textId="0FEF7E70" w:rsidR="00C33898" w:rsidRPr="00653FE2" w:rsidRDefault="00C33898" w:rsidP="00C33898">
      <w:r w:rsidRPr="00653FE2">
        <w:t xml:space="preserve">The network signal information may include the following information elements as defined in 3GPP </w:t>
      </w:r>
      <w:r w:rsidR="00EC33FE" w:rsidRPr="00653FE2">
        <w:t>TS</w:t>
      </w:r>
      <w:r w:rsidR="00EC33FE">
        <w:t> </w:t>
      </w:r>
      <w:r w:rsidR="00EC33FE" w:rsidRPr="00653FE2">
        <w:t>2</w:t>
      </w:r>
      <w:r w:rsidRPr="00653FE2">
        <w:t>9.007</w:t>
      </w:r>
      <w:r w:rsidR="00EC33FE">
        <w:t> </w:t>
      </w:r>
      <w:r w:rsidR="00EC33FE" w:rsidRPr="00653FE2">
        <w:t>[</w:t>
      </w:r>
      <w:r w:rsidRPr="00653FE2">
        <w:t>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115724C2" w:rsidR="00C33898" w:rsidRPr="00653FE2" w:rsidRDefault="00C33898" w:rsidP="00C33898">
      <w:pPr>
        <w:pStyle w:val="B2"/>
      </w:pPr>
      <w:r w:rsidRPr="00653FE2">
        <w:t xml:space="preserve">For the content, see 3GPP </w:t>
      </w:r>
      <w:r w:rsidR="00EC33FE" w:rsidRPr="00653FE2">
        <w:t>TS</w:t>
      </w:r>
      <w:r w:rsidR="00EC33FE">
        <w:t> </w:t>
      </w:r>
      <w:r w:rsidR="00EC33FE" w:rsidRPr="00653FE2">
        <w:t>2</w:t>
      </w:r>
      <w:r w:rsidRPr="00653FE2">
        <w:t>9.007</w:t>
      </w:r>
      <w:r w:rsidR="00EC33FE">
        <w:t> </w:t>
      </w:r>
      <w:r w:rsidR="00EC33FE" w:rsidRPr="00653FE2">
        <w:t>[</w:t>
      </w:r>
      <w:r w:rsidRPr="00653FE2">
        <w:t>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36D1A676" w:rsidR="00C33898" w:rsidRPr="00653FE2" w:rsidRDefault="00C33898" w:rsidP="00C33898">
      <w:pPr>
        <w:pStyle w:val="B2"/>
      </w:pPr>
      <w:r w:rsidRPr="00653FE2">
        <w:t xml:space="preserve">For the content, see 3GPP </w:t>
      </w:r>
      <w:r w:rsidR="00EC33FE" w:rsidRPr="00653FE2">
        <w:t>TS</w:t>
      </w:r>
      <w:r w:rsidR="00EC33FE">
        <w:t> </w:t>
      </w:r>
      <w:r w:rsidR="00EC33FE" w:rsidRPr="00653FE2">
        <w:t>2</w:t>
      </w:r>
      <w:r w:rsidRPr="00653FE2">
        <w:t>9.007</w:t>
      </w:r>
      <w:r w:rsidR="00EC33FE">
        <w:t> </w:t>
      </w:r>
      <w:r w:rsidR="00EC33FE" w:rsidRPr="00653FE2">
        <w:t>[</w:t>
      </w:r>
      <w:r w:rsidRPr="00653FE2">
        <w:t>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3A092CD7" w:rsidR="00C33898" w:rsidRPr="00653FE2" w:rsidRDefault="00C33898" w:rsidP="00C33898">
      <w:pPr>
        <w:pStyle w:val="B2"/>
      </w:pPr>
      <w:r w:rsidRPr="00653FE2">
        <w:t xml:space="preserve">For the content, see 3GPP </w:t>
      </w:r>
      <w:r w:rsidR="00EC33FE" w:rsidRPr="00653FE2">
        <w:t>TS</w:t>
      </w:r>
      <w:r w:rsidR="00EC33FE">
        <w:t> </w:t>
      </w:r>
      <w:r w:rsidR="00EC33FE" w:rsidRPr="00653FE2">
        <w:t>2</w:t>
      </w:r>
      <w:r w:rsidRPr="00653FE2">
        <w:t>9.007</w:t>
      </w:r>
      <w:r w:rsidR="00EC33FE">
        <w:t> </w:t>
      </w:r>
      <w:r w:rsidR="00EC33FE" w:rsidRPr="00653FE2">
        <w:t>[</w:t>
      </w:r>
      <w:r w:rsidRPr="00653FE2">
        <w:t>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2" type="#_x0000_t75" style="width:146.5pt;height:195.35pt" o:ole="" fillcolor="window">
            <v:imagedata r:id="rId23" o:title=""/>
          </v:shape>
          <o:OLEObject Type="Embed" ProgID="Designer" ShapeID="_x0000_i1032" DrawAspect="Content" ObjectID="_1829282302" r:id="rId24"/>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7" w:name="_Toc11331592"/>
      <w:bookmarkStart w:id="1358" w:name="_Toc36553675"/>
      <w:bookmarkStart w:id="1359" w:name="_Toc218668576"/>
      <w:r w:rsidRPr="00653FE2">
        <w:t>7.6.9.8A</w:t>
      </w:r>
      <w:r w:rsidRPr="00653FE2">
        <w:tab/>
        <w:t>Network signal information 2</w:t>
      </w:r>
      <w:bookmarkEnd w:id="1357"/>
      <w:bookmarkEnd w:id="1358"/>
      <w:bookmarkEnd w:id="1359"/>
    </w:p>
    <w:p w14:paraId="6B5C78E2" w14:textId="559A2B2A" w:rsidR="00C33898" w:rsidRPr="00653FE2" w:rsidRDefault="00C33898" w:rsidP="00C33898">
      <w:r w:rsidRPr="00653FE2">
        <w:t xml:space="preserve">This parameter is transported as additional external signal information for SCUDIF calls, described in 3GPP </w:t>
      </w:r>
      <w:r w:rsidR="00EC33FE" w:rsidRPr="00653FE2">
        <w:t>TS</w:t>
      </w:r>
      <w:r w:rsidR="00EC33FE">
        <w:t> </w:t>
      </w:r>
      <w:r w:rsidR="00EC33FE" w:rsidRPr="00653FE2">
        <w:t>2</w:t>
      </w:r>
      <w:r w:rsidRPr="00653FE2">
        <w:t>3.172</w:t>
      </w:r>
      <w:r w:rsidR="00EC33FE">
        <w:t> </w:t>
      </w:r>
      <w:r w:rsidR="00EC33FE" w:rsidRPr="00653FE2">
        <w:t>[</w:t>
      </w:r>
      <w:r w:rsidRPr="00653FE2">
        <w:t>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60" w:name="_Toc11331593"/>
      <w:bookmarkStart w:id="1361" w:name="_Toc36553676"/>
      <w:bookmarkStart w:id="1362" w:name="_Toc218668577"/>
      <w:r w:rsidRPr="00653FE2">
        <w:t>7.6.9.9</w:t>
      </w:r>
      <w:r w:rsidRPr="00653FE2">
        <w:tab/>
        <w:t>Call Info</w:t>
      </w:r>
      <w:bookmarkEnd w:id="1360"/>
      <w:bookmarkEnd w:id="1361"/>
      <w:bookmarkEnd w:id="1362"/>
    </w:p>
    <w:p w14:paraId="0520844C" w14:textId="1A33B95D" w:rsidR="00C33898" w:rsidRPr="00653FE2" w:rsidRDefault="00C33898" w:rsidP="00C33898">
      <w:r w:rsidRPr="00653FE2">
        <w:t xml:space="preserve">This parameter is transported as external signal information. The protocol ID shall be set to "3GPP </w:t>
      </w:r>
      <w:r w:rsidR="00EC33FE" w:rsidRPr="00653FE2">
        <w:t>TS</w:t>
      </w:r>
      <w:r w:rsidR="00EC33FE">
        <w:t> </w:t>
      </w:r>
      <w:r w:rsidR="00EC33FE" w:rsidRPr="00653FE2">
        <w:t>2</w:t>
      </w:r>
      <w:r w:rsidRPr="00653FE2">
        <w:t>4.008</w:t>
      </w:r>
      <w:r w:rsidR="00EC33FE">
        <w:t> </w:t>
      </w:r>
      <w:r w:rsidR="00EC33FE" w:rsidRPr="00653FE2">
        <w:t>[</w:t>
      </w:r>
      <w:r w:rsidRPr="00653FE2">
        <w:t>35]".</w:t>
      </w:r>
    </w:p>
    <w:p w14:paraId="4B80149A" w14:textId="412B5257" w:rsidR="00C33898" w:rsidRPr="00653FE2" w:rsidRDefault="00C33898" w:rsidP="00C33898">
      <w:r w:rsidRPr="00653FE2">
        <w:t xml:space="preserve">The Call Info includes the set of information elements from the original SETUP message and is imported from 3GPP </w:t>
      </w:r>
      <w:r w:rsidR="00EC33FE" w:rsidRPr="00653FE2">
        <w:t>TS</w:t>
      </w:r>
      <w:r w:rsidR="00EC33FE">
        <w:t> </w:t>
      </w:r>
      <w:r w:rsidR="00EC33FE" w:rsidRPr="00653FE2">
        <w:t>2</w:t>
      </w:r>
      <w:r w:rsidRPr="00653FE2">
        <w:t>4.008</w:t>
      </w:r>
      <w:r w:rsidR="00EC33FE">
        <w:t> </w:t>
      </w:r>
      <w:r w:rsidR="00EC33FE" w:rsidRPr="00653FE2">
        <w:t>[</w:t>
      </w:r>
      <w:r w:rsidRPr="00653FE2">
        <w:t>35].</w:t>
      </w:r>
    </w:p>
    <w:p w14:paraId="0BA32C3E" w14:textId="77777777" w:rsidR="00C33898" w:rsidRPr="00653FE2" w:rsidRDefault="00C33898" w:rsidP="00C33898">
      <w:pPr>
        <w:pStyle w:val="Heading4"/>
        <w:keepNext w:val="0"/>
        <w:keepLines w:val="0"/>
      </w:pPr>
      <w:bookmarkStart w:id="1363" w:name="_Toc11331594"/>
      <w:bookmarkStart w:id="1364" w:name="_Toc36553677"/>
      <w:bookmarkStart w:id="1365" w:name="_Toc218668578"/>
      <w:r w:rsidRPr="00653FE2">
        <w:t>7.6.9.10</w:t>
      </w:r>
      <w:r w:rsidRPr="00653FE2">
        <w:tab/>
        <w:t>Additional signal info</w:t>
      </w:r>
      <w:bookmarkEnd w:id="1363"/>
      <w:bookmarkEnd w:id="1364"/>
      <w:bookmarkEnd w:id="1365"/>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3" type="#_x0000_t75" style="width:144.65pt;height:128.35pt" o:ole="" fillcolor="window">
            <v:imagedata r:id="rId25" o:title=""/>
          </v:shape>
          <o:OLEObject Type="Embed" ProgID="Designer.Drawing.6" ShapeID="_x0000_i1033" DrawAspect="Content" ObjectID="_1829282303" r:id="rId26"/>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6" w:name="_Toc11331595"/>
      <w:bookmarkStart w:id="1367" w:name="_Toc36553678"/>
      <w:bookmarkStart w:id="1368" w:name="_Toc218668579"/>
      <w:r w:rsidRPr="00653FE2">
        <w:t>7.6.10</w:t>
      </w:r>
      <w:r w:rsidRPr="00653FE2">
        <w:tab/>
        <w:t>System operations parameters</w:t>
      </w:r>
      <w:bookmarkEnd w:id="1366"/>
      <w:bookmarkEnd w:id="1367"/>
      <w:bookmarkEnd w:id="1368"/>
    </w:p>
    <w:p w14:paraId="0E7D4A89" w14:textId="77777777" w:rsidR="00C33898" w:rsidRPr="00653FE2" w:rsidRDefault="00C33898" w:rsidP="00C33898">
      <w:pPr>
        <w:pStyle w:val="Heading4"/>
        <w:keepNext w:val="0"/>
        <w:keepLines w:val="0"/>
      </w:pPr>
      <w:bookmarkStart w:id="1369" w:name="_Toc11331596"/>
      <w:bookmarkStart w:id="1370" w:name="_Toc36553679"/>
      <w:bookmarkStart w:id="1371" w:name="_Toc218668580"/>
      <w:r w:rsidRPr="00653FE2">
        <w:lastRenderedPageBreak/>
        <w:t>7.6.10.1</w:t>
      </w:r>
      <w:r w:rsidRPr="00653FE2">
        <w:tab/>
        <w:t>Network resources</w:t>
      </w:r>
      <w:bookmarkEnd w:id="1369"/>
      <w:bookmarkEnd w:id="1370"/>
      <w:bookmarkEnd w:id="1371"/>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2" w:name="_Toc11331597"/>
      <w:bookmarkStart w:id="1373" w:name="_Toc36553680"/>
      <w:bookmarkStart w:id="1374" w:name="_Toc218668581"/>
      <w:r w:rsidRPr="00653FE2">
        <w:t>7.6.10.2</w:t>
      </w:r>
      <w:r w:rsidRPr="00653FE2">
        <w:tab/>
        <w:t>Trace reference</w:t>
      </w:r>
      <w:bookmarkEnd w:id="1372"/>
      <w:bookmarkEnd w:id="1373"/>
      <w:bookmarkEnd w:id="1374"/>
    </w:p>
    <w:p w14:paraId="7630D469" w14:textId="1B4794F1" w:rsidR="00C33898" w:rsidRPr="00653FE2" w:rsidRDefault="00C33898" w:rsidP="00C33898">
      <w:r w:rsidRPr="00653FE2">
        <w:t xml:space="preserve">This parameter represents a reference associated with a GSM only tracing request as defined in 3GPP </w:t>
      </w:r>
      <w:r w:rsidR="00EC33FE" w:rsidRPr="00653FE2">
        <w:t>TS</w:t>
      </w:r>
      <w:r w:rsidR="00EC33FE">
        <w:t> </w:t>
      </w:r>
      <w:r w:rsidR="00EC33FE" w:rsidRPr="00653FE2">
        <w:t>5</w:t>
      </w:r>
      <w:r w:rsidRPr="00653FE2">
        <w:t>2.008</w:t>
      </w:r>
      <w:r w:rsidR="00EC33FE">
        <w:t> </w:t>
      </w:r>
      <w:r w:rsidR="00EC33FE" w:rsidRPr="00653FE2">
        <w:t>[</w:t>
      </w:r>
      <w:r w:rsidRPr="00653FE2">
        <w:t>61]. The parameter is managed by OMC/EM.</w:t>
      </w:r>
    </w:p>
    <w:p w14:paraId="4A51A67F" w14:textId="77777777" w:rsidR="00C33898" w:rsidRPr="00653FE2" w:rsidRDefault="00C33898" w:rsidP="00C33898">
      <w:pPr>
        <w:pStyle w:val="Heading4"/>
        <w:keepNext w:val="0"/>
        <w:keepLines w:val="0"/>
      </w:pPr>
      <w:bookmarkStart w:id="1375" w:name="_Toc11331598"/>
      <w:bookmarkStart w:id="1376" w:name="_Toc36553681"/>
      <w:bookmarkStart w:id="1377" w:name="_Toc218668582"/>
      <w:r w:rsidRPr="00653FE2">
        <w:t>7.6.10.2A</w:t>
      </w:r>
      <w:r w:rsidRPr="00653FE2">
        <w:tab/>
        <w:t>Trace reference 2</w:t>
      </w:r>
      <w:bookmarkEnd w:id="1375"/>
      <w:bookmarkEnd w:id="1376"/>
      <w:bookmarkEnd w:id="1377"/>
    </w:p>
    <w:p w14:paraId="396D34C6" w14:textId="76446814" w:rsidR="00C33898" w:rsidRPr="00653FE2" w:rsidRDefault="00C33898" w:rsidP="00C33898">
      <w:r w:rsidRPr="00653FE2">
        <w:t xml:space="preserve">This parameter represents a reference associated with a tracing request as defined in 3GPP </w:t>
      </w:r>
      <w:r w:rsidR="00EC33FE" w:rsidRPr="00653FE2">
        <w:t>TS</w:t>
      </w:r>
      <w:r w:rsidR="00EC33FE">
        <w:t> </w:t>
      </w:r>
      <w:r w:rsidR="00EC33FE" w:rsidRPr="00653FE2">
        <w:t>3</w:t>
      </w:r>
      <w:r w:rsidRPr="00653FE2">
        <w:t>2.421</w:t>
      </w:r>
      <w:r w:rsidR="00EC33FE">
        <w:t> </w:t>
      </w:r>
      <w:r w:rsidR="00EC33FE" w:rsidRPr="00653FE2">
        <w:t>[</w:t>
      </w:r>
      <w:r w:rsidRPr="00653FE2">
        <w:t xml:space="preserve">131] and 3GPP </w:t>
      </w:r>
      <w:r w:rsidR="00EC33FE" w:rsidRPr="00653FE2">
        <w:t>TS</w:t>
      </w:r>
      <w:r w:rsidR="00EC33FE">
        <w:t> </w:t>
      </w:r>
      <w:r w:rsidR="00EC33FE" w:rsidRPr="00653FE2">
        <w:t>3</w:t>
      </w:r>
      <w:r w:rsidRPr="00653FE2">
        <w:t>2.422</w:t>
      </w:r>
      <w:r w:rsidR="00EC33FE">
        <w:t> </w:t>
      </w:r>
      <w:r w:rsidR="00EC33FE" w:rsidRPr="00653FE2">
        <w:t>[</w:t>
      </w:r>
      <w:r w:rsidRPr="00653FE2">
        <w:t>132]. The parameter is managed by EM.</w:t>
      </w:r>
    </w:p>
    <w:p w14:paraId="2D8E5337" w14:textId="77777777" w:rsidR="00C33898" w:rsidRPr="00653FE2" w:rsidRDefault="00C33898" w:rsidP="00C33898">
      <w:pPr>
        <w:pStyle w:val="Heading4"/>
        <w:keepNext w:val="0"/>
        <w:keepLines w:val="0"/>
      </w:pPr>
      <w:bookmarkStart w:id="1378" w:name="_Toc11331599"/>
      <w:bookmarkStart w:id="1379" w:name="_Toc36553682"/>
      <w:bookmarkStart w:id="1380" w:name="_Toc218668583"/>
      <w:r w:rsidRPr="00653FE2">
        <w:t>7.6.10.3</w:t>
      </w:r>
      <w:r w:rsidRPr="00653FE2">
        <w:tab/>
        <w:t>Trace type</w:t>
      </w:r>
      <w:bookmarkEnd w:id="1378"/>
      <w:bookmarkEnd w:id="1379"/>
      <w:bookmarkEnd w:id="1380"/>
    </w:p>
    <w:p w14:paraId="481B432A" w14:textId="2C3F5D2C" w:rsidR="00C33898" w:rsidRPr="00653FE2" w:rsidRDefault="00C33898" w:rsidP="00C33898">
      <w:r w:rsidRPr="00653FE2">
        <w:t>This parameter identifies the type of trace for GSM only tracing request. Trace types are fully defined in 3GPP TS 52.008</w:t>
      </w:r>
      <w:r w:rsidR="00EC33FE">
        <w:t> </w:t>
      </w:r>
      <w:r w:rsidR="00EC33FE" w:rsidRPr="00653FE2">
        <w:t>[</w:t>
      </w:r>
      <w:r w:rsidRPr="00653FE2">
        <w:t>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1" w:name="_Toc11331600"/>
      <w:bookmarkStart w:id="1382" w:name="_Toc36553683"/>
      <w:bookmarkStart w:id="1383" w:name="_Toc218668584"/>
      <w:r w:rsidRPr="00653FE2">
        <w:t>7.6.10.4</w:t>
      </w:r>
      <w:r w:rsidRPr="00653FE2">
        <w:tab/>
      </w:r>
      <w:r w:rsidRPr="00653FE2">
        <w:rPr>
          <w:lang w:eastAsia="ja-JP"/>
        </w:rPr>
        <w:t>Additional ne</w:t>
      </w:r>
      <w:r w:rsidRPr="00653FE2">
        <w:t>twork resources</w:t>
      </w:r>
      <w:bookmarkEnd w:id="1381"/>
      <w:bookmarkEnd w:id="1382"/>
      <w:bookmarkEnd w:id="1383"/>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4" w:name="_Toc11331601"/>
      <w:bookmarkStart w:id="1385" w:name="_Toc36553684"/>
      <w:bookmarkStart w:id="1386" w:name="_Toc218668585"/>
      <w:r w:rsidRPr="00653FE2">
        <w:t>7.6.10.5</w:t>
      </w:r>
      <w:r w:rsidRPr="00653FE2">
        <w:tab/>
        <w:t>Trace depth list</w:t>
      </w:r>
      <w:bookmarkEnd w:id="1384"/>
      <w:bookmarkEnd w:id="1385"/>
      <w:bookmarkEnd w:id="1386"/>
    </w:p>
    <w:p w14:paraId="18C38F54" w14:textId="19446B2B" w:rsidR="00C33898" w:rsidRPr="00653FE2" w:rsidRDefault="00C33898" w:rsidP="00C33898">
      <w:r w:rsidRPr="00653FE2">
        <w:t xml:space="preserve">This parameter identifies the list of depths of trace per network element. See 3GPP </w:t>
      </w:r>
      <w:r w:rsidR="00EC33FE" w:rsidRPr="00653FE2">
        <w:t>TS</w:t>
      </w:r>
      <w:r w:rsidR="00EC33FE">
        <w:t> </w:t>
      </w:r>
      <w:r w:rsidR="00EC33FE" w:rsidRPr="00653FE2">
        <w:t>3</w:t>
      </w:r>
      <w:r w:rsidRPr="00653FE2">
        <w:t>2.422</w:t>
      </w:r>
      <w:r w:rsidR="00EC33FE">
        <w:t> </w:t>
      </w:r>
      <w:r w:rsidR="00EC33FE" w:rsidRPr="00653FE2">
        <w:t>[</w:t>
      </w:r>
      <w:r w:rsidRPr="00653FE2">
        <w:t>132].</w:t>
      </w:r>
    </w:p>
    <w:p w14:paraId="215E4A1B" w14:textId="77777777" w:rsidR="00C33898" w:rsidRPr="00653FE2" w:rsidRDefault="00C33898" w:rsidP="00C33898">
      <w:pPr>
        <w:pStyle w:val="Heading4"/>
        <w:keepNext w:val="0"/>
        <w:keepLines w:val="0"/>
      </w:pPr>
      <w:bookmarkStart w:id="1387" w:name="_Toc11331602"/>
      <w:bookmarkStart w:id="1388" w:name="_Toc36553685"/>
      <w:bookmarkStart w:id="1389" w:name="_Toc21866858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7"/>
      <w:bookmarkEnd w:id="1388"/>
      <w:bookmarkEnd w:id="1389"/>
    </w:p>
    <w:p w14:paraId="394DB750" w14:textId="5BE9F3E6" w:rsidR="00C33898" w:rsidRPr="00653FE2" w:rsidRDefault="00C33898" w:rsidP="00C33898">
      <w:r w:rsidRPr="00653FE2">
        <w:t xml:space="preserve">This parameter identifies the list of network elements to be traced. See 3GPP </w:t>
      </w:r>
      <w:r w:rsidR="00EC33FE" w:rsidRPr="00653FE2">
        <w:t>TS</w:t>
      </w:r>
      <w:r w:rsidR="00EC33FE">
        <w:t> </w:t>
      </w:r>
      <w:r w:rsidR="00EC33FE" w:rsidRPr="00653FE2">
        <w:t>3</w:t>
      </w:r>
      <w:r w:rsidRPr="00653FE2">
        <w:t>2.422</w:t>
      </w:r>
      <w:r w:rsidR="00EC33FE">
        <w:t> </w:t>
      </w:r>
      <w:r w:rsidR="00EC33FE" w:rsidRPr="00653FE2">
        <w:t>[</w:t>
      </w:r>
      <w:r w:rsidRPr="00653FE2">
        <w:t>132].</w:t>
      </w:r>
    </w:p>
    <w:p w14:paraId="757E592B" w14:textId="77777777" w:rsidR="00C33898" w:rsidRPr="00653FE2" w:rsidRDefault="00C33898" w:rsidP="00C33898">
      <w:pPr>
        <w:pStyle w:val="Heading4"/>
        <w:keepNext w:val="0"/>
        <w:keepLines w:val="0"/>
      </w:pPr>
      <w:bookmarkStart w:id="1390" w:name="_Toc11331603"/>
      <w:bookmarkStart w:id="1391" w:name="_Toc36553686"/>
      <w:bookmarkStart w:id="1392" w:name="_Toc218668587"/>
      <w:r w:rsidRPr="00653FE2">
        <w:t>7.6.10.7</w:t>
      </w:r>
      <w:r w:rsidRPr="00653FE2">
        <w:tab/>
        <w:t>Trace interface list</w:t>
      </w:r>
      <w:bookmarkEnd w:id="1390"/>
      <w:bookmarkEnd w:id="1391"/>
      <w:bookmarkEnd w:id="1392"/>
    </w:p>
    <w:p w14:paraId="0B2FB00C" w14:textId="19A75FEF" w:rsidR="00C33898" w:rsidRPr="00653FE2" w:rsidRDefault="00C33898" w:rsidP="00C33898">
      <w:r w:rsidRPr="00653FE2">
        <w:t xml:space="preserve">This parameter identifies the list of interfaces or protocols per network element to be traced. See 3GPP </w:t>
      </w:r>
      <w:r w:rsidR="00EC33FE" w:rsidRPr="00653FE2">
        <w:t>TS</w:t>
      </w:r>
      <w:r w:rsidR="00EC33FE">
        <w:t> </w:t>
      </w:r>
      <w:r w:rsidR="00EC33FE" w:rsidRPr="00653FE2">
        <w:t>3</w:t>
      </w:r>
      <w:r w:rsidRPr="00653FE2">
        <w:t>2.422</w:t>
      </w:r>
      <w:r w:rsidR="00EC33FE">
        <w:t> </w:t>
      </w:r>
      <w:r w:rsidR="00EC33FE" w:rsidRPr="00653FE2">
        <w:t>[</w:t>
      </w:r>
      <w:r w:rsidRPr="00653FE2">
        <w:t>132].</w:t>
      </w:r>
    </w:p>
    <w:p w14:paraId="3F8185B7" w14:textId="77777777" w:rsidR="00C33898" w:rsidRPr="00653FE2" w:rsidRDefault="00C33898" w:rsidP="00C33898">
      <w:pPr>
        <w:pStyle w:val="Heading4"/>
        <w:keepNext w:val="0"/>
        <w:keepLines w:val="0"/>
      </w:pPr>
      <w:bookmarkStart w:id="1393" w:name="_Toc11331604"/>
      <w:bookmarkStart w:id="1394" w:name="_Toc36553687"/>
      <w:bookmarkStart w:id="1395" w:name="_Toc218668588"/>
      <w:r w:rsidRPr="00653FE2">
        <w:t>7.6.10.8</w:t>
      </w:r>
      <w:r w:rsidRPr="00653FE2">
        <w:tab/>
        <w:t>Trace event list</w:t>
      </w:r>
      <w:bookmarkEnd w:id="1393"/>
      <w:bookmarkEnd w:id="1394"/>
      <w:bookmarkEnd w:id="1395"/>
    </w:p>
    <w:p w14:paraId="66F390A6" w14:textId="45FCD34C" w:rsidR="00C33898" w:rsidRPr="00653FE2" w:rsidRDefault="00C33898" w:rsidP="00C33898">
      <w:r w:rsidRPr="00653FE2">
        <w:lastRenderedPageBreak/>
        <w:t xml:space="preserve">This parameter identifies the list of events per network element, which trigger a Trace Recording Session. See 3GPP </w:t>
      </w:r>
      <w:r w:rsidR="00EC33FE" w:rsidRPr="00653FE2">
        <w:t>TS</w:t>
      </w:r>
      <w:r w:rsidR="00EC33FE">
        <w:t> </w:t>
      </w:r>
      <w:r w:rsidR="00EC33FE" w:rsidRPr="00653FE2">
        <w:t>3</w:t>
      </w:r>
      <w:r w:rsidRPr="00653FE2">
        <w:t>2.422</w:t>
      </w:r>
      <w:r w:rsidR="00EC33FE">
        <w:t> </w:t>
      </w:r>
      <w:r w:rsidR="00EC33FE" w:rsidRPr="00653FE2">
        <w:t>[</w:t>
      </w:r>
      <w:r w:rsidRPr="00653FE2">
        <w:t>132].</w:t>
      </w:r>
    </w:p>
    <w:p w14:paraId="290121F9" w14:textId="77777777" w:rsidR="00C33898" w:rsidRPr="00653FE2" w:rsidRDefault="00C33898" w:rsidP="00C33898">
      <w:pPr>
        <w:pStyle w:val="Heading4"/>
        <w:keepNext w:val="0"/>
        <w:keepLines w:val="0"/>
        <w:rPr>
          <w:lang w:eastAsia="ja-JP"/>
        </w:rPr>
      </w:pPr>
      <w:bookmarkStart w:id="1396" w:name="_Toc11331605"/>
      <w:bookmarkStart w:id="1397" w:name="_Toc36553688"/>
      <w:bookmarkStart w:id="1398" w:name="_Toc218668589"/>
      <w:r w:rsidRPr="00653FE2">
        <w:t>7.6.10.9</w:t>
      </w:r>
      <w:r w:rsidRPr="00653FE2">
        <w:tab/>
        <w:t>Trace s</w:t>
      </w:r>
      <w:r w:rsidRPr="00653FE2">
        <w:rPr>
          <w:lang w:eastAsia="ja-JP"/>
        </w:rPr>
        <w:t>upport indicator</w:t>
      </w:r>
      <w:bookmarkEnd w:id="1396"/>
      <w:bookmarkEnd w:id="1397"/>
      <w:bookmarkEnd w:id="1398"/>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9" w:name="_Toc11331606"/>
      <w:bookmarkStart w:id="1400" w:name="_Toc36553689"/>
      <w:bookmarkStart w:id="1401" w:name="_Toc218668590"/>
      <w:r w:rsidRPr="00653FE2">
        <w:t>7.6.10.10</w:t>
      </w:r>
      <w:r w:rsidRPr="00653FE2">
        <w:tab/>
        <w:t>Trace Propagation List</w:t>
      </w:r>
      <w:bookmarkEnd w:id="1399"/>
      <w:bookmarkEnd w:id="1400"/>
      <w:bookmarkEnd w:id="1401"/>
    </w:p>
    <w:p w14:paraId="2469F6CE" w14:textId="0259D793"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 xml:space="preserve">3GPP </w:t>
      </w:r>
      <w:r w:rsidR="00EC33FE" w:rsidRPr="00653FE2">
        <w:t>TS</w:t>
      </w:r>
      <w:r w:rsidR="00EC33FE">
        <w:t> </w:t>
      </w:r>
      <w:r w:rsidR="00EC33FE" w:rsidRPr="00653FE2">
        <w:t>3</w:t>
      </w:r>
      <w:r w:rsidRPr="00653FE2">
        <w:t>2.422</w:t>
      </w:r>
      <w:r w:rsidR="00EC33FE">
        <w:t> </w:t>
      </w:r>
      <w:r w:rsidR="00EC33FE" w:rsidRPr="00653FE2">
        <w:t>[</w:t>
      </w:r>
      <w:r w:rsidRPr="00653FE2">
        <w:t>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2" w:name="_Toc11331607"/>
      <w:bookmarkStart w:id="1403" w:name="_Toc36553690"/>
      <w:bookmarkStart w:id="1404" w:name="_Toc218668591"/>
      <w:r w:rsidRPr="00653FE2">
        <w:t>7.6.10.11</w:t>
      </w:r>
      <w:r w:rsidRPr="00653FE2">
        <w:tab/>
        <w:t>MDT-Configuration</w:t>
      </w:r>
      <w:bookmarkEnd w:id="1402"/>
      <w:bookmarkEnd w:id="1403"/>
      <w:bookmarkEnd w:id="1404"/>
    </w:p>
    <w:p w14:paraId="4FF2A182" w14:textId="46928448"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 xml:space="preserve">3GPP </w:t>
      </w:r>
      <w:r w:rsidR="00EC33FE" w:rsidRPr="00653FE2">
        <w:t>TS</w:t>
      </w:r>
      <w:r w:rsidR="00EC33FE">
        <w:t> </w:t>
      </w:r>
      <w:r w:rsidR="00EC33FE" w:rsidRPr="00653FE2">
        <w:t>3</w:t>
      </w:r>
      <w:r w:rsidRPr="00653FE2">
        <w:t>2.422</w:t>
      </w:r>
      <w:r w:rsidR="00EC33FE">
        <w:t> </w:t>
      </w:r>
      <w:r w:rsidR="00EC33FE" w:rsidRPr="00653FE2">
        <w:t>[</w:t>
      </w:r>
      <w:r w:rsidRPr="00653FE2">
        <w:t>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5" w:name="_Toc11331608"/>
      <w:bookmarkStart w:id="1406" w:name="_Toc36553691"/>
      <w:bookmarkStart w:id="1407" w:name="_Toc218668592"/>
      <w:r w:rsidRPr="00653FE2">
        <w:t>7.6.10.12</w:t>
      </w:r>
      <w:r w:rsidRPr="00653FE2">
        <w:tab/>
        <w:t>MDT</w:t>
      </w:r>
      <w:r w:rsidRPr="00653FE2">
        <w:rPr>
          <w:rFonts w:hint="eastAsia"/>
          <w:lang w:eastAsia="zh-CN"/>
        </w:rPr>
        <w:t xml:space="preserve"> User Consent</w:t>
      </w:r>
      <w:bookmarkEnd w:id="1405"/>
      <w:bookmarkEnd w:id="1406"/>
      <w:bookmarkEnd w:id="1407"/>
    </w:p>
    <w:p w14:paraId="46203AFD" w14:textId="48FF0D21"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 xml:space="preserve">3GPP </w:t>
      </w:r>
      <w:r w:rsidR="00EC33FE" w:rsidRPr="00653FE2">
        <w:t>TS</w:t>
      </w:r>
      <w:r w:rsidR="00EC33FE">
        <w:t> </w:t>
      </w:r>
      <w:r w:rsidR="00EC33FE" w:rsidRPr="00653FE2">
        <w:t>3</w:t>
      </w:r>
      <w:r w:rsidRPr="00653FE2">
        <w:t>2.422</w:t>
      </w:r>
      <w:r w:rsidR="00EC33FE">
        <w:t> </w:t>
      </w:r>
      <w:r w:rsidR="00EC33FE" w:rsidRPr="00653FE2">
        <w:t>[</w:t>
      </w:r>
      <w:r w:rsidRPr="00653FE2">
        <w:t>13</w:t>
      </w:r>
      <w:r w:rsidRPr="00653FE2">
        <w:rPr>
          <w:rFonts w:hint="eastAsia"/>
          <w:lang w:eastAsia="zh-CN"/>
        </w:rPr>
        <w:t>2</w:t>
      </w:r>
      <w:r w:rsidRPr="00653FE2">
        <w:t>]</w:t>
      </w:r>
      <w:r w:rsidRPr="00653FE2">
        <w:rPr>
          <w:lang w:eastAsia="ja-JP"/>
        </w:rPr>
        <w:t>.</w:t>
      </w:r>
    </w:p>
    <w:p w14:paraId="5D83D167" w14:textId="1EB40625" w:rsidR="00C33898" w:rsidRPr="00653FE2" w:rsidRDefault="00C33898" w:rsidP="00C33898">
      <w:pPr>
        <w:pStyle w:val="Heading3"/>
        <w:keepNext w:val="0"/>
        <w:keepLines w:val="0"/>
      </w:pPr>
      <w:bookmarkStart w:id="1408" w:name="_Toc11331609"/>
      <w:bookmarkStart w:id="1409" w:name="_Toc36553692"/>
      <w:bookmarkStart w:id="1410" w:name="_Toc218668593"/>
      <w:r w:rsidRPr="00653FE2">
        <w:t>7.6.11</w:t>
      </w:r>
      <w:r w:rsidRPr="00653FE2">
        <w:tab/>
        <w:t>Location Service Parameters</w:t>
      </w:r>
      <w:bookmarkEnd w:id="1408"/>
      <w:bookmarkEnd w:id="1409"/>
      <w:bookmarkEnd w:id="1410"/>
    </w:p>
    <w:p w14:paraId="25053FED" w14:textId="77777777" w:rsidR="00C33898" w:rsidRPr="00653FE2" w:rsidRDefault="00C33898" w:rsidP="00C33898">
      <w:pPr>
        <w:pStyle w:val="Heading4"/>
        <w:keepNext w:val="0"/>
        <w:keepLines w:val="0"/>
        <w:rPr>
          <w:b/>
        </w:rPr>
      </w:pPr>
      <w:bookmarkStart w:id="1411" w:name="_Toc11331610"/>
      <w:bookmarkStart w:id="1412" w:name="_Toc36553693"/>
      <w:bookmarkStart w:id="1413" w:name="_Toc218668594"/>
      <w:r w:rsidRPr="00653FE2">
        <w:t>7.6.11.1</w:t>
      </w:r>
      <w:r w:rsidRPr="00653FE2">
        <w:tab/>
        <w:t>Age of Location Estimate</w:t>
      </w:r>
      <w:bookmarkEnd w:id="1411"/>
      <w:bookmarkEnd w:id="1412"/>
      <w:bookmarkEnd w:id="1413"/>
    </w:p>
    <w:p w14:paraId="557222F7" w14:textId="77777777" w:rsidR="00C33898" w:rsidRPr="00653FE2" w:rsidRDefault="00C33898" w:rsidP="00C33898">
      <w:r w:rsidRPr="00653FE2">
        <w:t>This parameter indicates how long ago the location estimate was obtained.</w:t>
      </w:r>
    </w:p>
    <w:p w14:paraId="16B43C98" w14:textId="7B5C7C80" w:rsidR="00C33898" w:rsidRPr="00653FE2" w:rsidRDefault="00C33898" w:rsidP="00C33898">
      <w:pPr>
        <w:pStyle w:val="Heading4"/>
        <w:keepNext w:val="0"/>
        <w:keepLines w:val="0"/>
        <w:rPr>
          <w:vertAlign w:val="subscript"/>
        </w:rPr>
      </w:pPr>
      <w:bookmarkStart w:id="1414" w:name="_Toc11331611"/>
      <w:bookmarkStart w:id="1415" w:name="_Toc36553694"/>
      <w:bookmarkStart w:id="1416" w:name="_Toc218668595"/>
      <w:r w:rsidRPr="00653FE2">
        <w:t>7.6.11.2</w:t>
      </w:r>
      <w:r w:rsidRPr="00653FE2">
        <w:tab/>
      </w:r>
      <w:r w:rsidRPr="00653FE2">
        <w:rPr>
          <w:lang w:eastAsia="ja-JP"/>
        </w:rPr>
        <w:t>Deferred MT-LR Response Indicator</w:t>
      </w:r>
      <w:bookmarkEnd w:id="1414"/>
      <w:bookmarkEnd w:id="1415"/>
      <w:bookmarkEnd w:id="1416"/>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7" w:name="_Toc11331612"/>
      <w:bookmarkStart w:id="1418" w:name="_Toc36553695"/>
      <w:bookmarkStart w:id="1419" w:name="_Toc218668596"/>
      <w:r w:rsidRPr="00653FE2">
        <w:t>7.6.11.3</w:t>
      </w:r>
      <w:r w:rsidRPr="00653FE2">
        <w:tab/>
      </w:r>
      <w:r w:rsidRPr="00653FE2">
        <w:rPr>
          <w:lang w:eastAsia="ja-JP"/>
        </w:rPr>
        <w:t>Deferred MT-LR Data</w:t>
      </w:r>
      <w:bookmarkEnd w:id="1417"/>
      <w:bookmarkEnd w:id="1418"/>
      <w:bookmarkEnd w:id="1419"/>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20" w:name="_Toc11331613"/>
      <w:bookmarkStart w:id="1421" w:name="_Toc36553696"/>
      <w:bookmarkStart w:id="1422" w:name="_Toc218668597"/>
      <w:r w:rsidRPr="00653FE2">
        <w:t>7.6.11.4</w:t>
      </w:r>
      <w:r w:rsidRPr="00653FE2">
        <w:tab/>
        <w:t>LCS Client ID</w:t>
      </w:r>
      <w:bookmarkEnd w:id="1420"/>
      <w:bookmarkEnd w:id="1421"/>
      <w:bookmarkEnd w:id="1422"/>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3" w:name="_Toc11331614"/>
      <w:bookmarkStart w:id="1424" w:name="_Toc36553697"/>
      <w:bookmarkStart w:id="1425" w:name="_Toc218668598"/>
      <w:r w:rsidRPr="00653FE2">
        <w:t>7.6.11.5</w:t>
      </w:r>
      <w:r w:rsidRPr="00653FE2">
        <w:tab/>
        <w:t>LCS Event</w:t>
      </w:r>
      <w:bookmarkEnd w:id="1423"/>
      <w:bookmarkEnd w:id="1424"/>
      <w:bookmarkEnd w:id="1425"/>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6" w:name="_Toc11331615"/>
      <w:bookmarkStart w:id="1427" w:name="_Toc36553698"/>
      <w:bookmarkStart w:id="1428" w:name="_Toc218668599"/>
      <w:r w:rsidRPr="00653FE2">
        <w:t>7.6.11.7</w:t>
      </w:r>
      <w:r w:rsidRPr="00653FE2">
        <w:tab/>
        <w:t>LCS Priority</w:t>
      </w:r>
      <w:bookmarkEnd w:id="1426"/>
      <w:bookmarkEnd w:id="1427"/>
      <w:bookmarkEnd w:id="1428"/>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9" w:name="_Toc11331616"/>
      <w:bookmarkStart w:id="1430" w:name="_Toc36553699"/>
      <w:bookmarkStart w:id="1431" w:name="_Toc218668600"/>
      <w:r w:rsidRPr="00653FE2">
        <w:t>7.6.11.8</w:t>
      </w:r>
      <w:r w:rsidRPr="00653FE2">
        <w:tab/>
        <w:t>LCS QoS</w:t>
      </w:r>
      <w:bookmarkEnd w:id="1429"/>
      <w:bookmarkEnd w:id="1430"/>
      <w:bookmarkEnd w:id="1431"/>
    </w:p>
    <w:p w14:paraId="224BA419" w14:textId="77777777" w:rsidR="00C33898" w:rsidRPr="00653FE2" w:rsidRDefault="00C33898" w:rsidP="00C33898">
      <w:r w:rsidRPr="00653FE2">
        <w:lastRenderedPageBreak/>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26212A25" w:rsidR="00C33898" w:rsidRPr="00653FE2" w:rsidRDefault="00C33898" w:rsidP="00C33898">
      <w:pPr>
        <w:pStyle w:val="B2"/>
      </w:pPr>
      <w:r w:rsidRPr="00653FE2">
        <w:tab/>
        <w:t>Indicates the required vertical accuracy of the location estimate (inclusion is optional).</w:t>
      </w:r>
    </w:p>
    <w:p w14:paraId="6B6BD0BA" w14:textId="77777777" w:rsidR="00C33898" w:rsidRPr="00653FE2" w:rsidRDefault="00C33898" w:rsidP="00C33898">
      <w:pPr>
        <w:pStyle w:val="B1"/>
      </w:pPr>
      <w:r w:rsidRPr="00653FE2">
        <w:t>5)</w:t>
      </w:r>
      <w:r w:rsidRPr="00653FE2">
        <w:tab/>
        <w:t>Velocity Request</w:t>
      </w:r>
    </w:p>
    <w:p w14:paraId="260ABE1F" w14:textId="77777777" w:rsidR="006978F9" w:rsidRPr="00653FE2" w:rsidRDefault="00C33898" w:rsidP="006978F9">
      <w:pPr>
        <w:pStyle w:val="B2"/>
      </w:pPr>
      <w:r w:rsidRPr="00653FE2">
        <w:t>Indicates that velocity should be returned if available (inclusion is optional).</w:t>
      </w:r>
    </w:p>
    <w:p w14:paraId="052C7AEA" w14:textId="044D0793" w:rsidR="006978F9" w:rsidRPr="00653FE2" w:rsidRDefault="006978F9" w:rsidP="006978F9">
      <w:pPr>
        <w:pStyle w:val="B1"/>
      </w:pPr>
      <w:r>
        <w:t>6</w:t>
      </w:r>
      <w:r w:rsidRPr="00653FE2">
        <w:t>)</w:t>
      </w:r>
      <w:r w:rsidRPr="00653FE2">
        <w:tab/>
      </w:r>
      <w:r>
        <w:t>L</w:t>
      </w:r>
      <w:r w:rsidR="00B32477">
        <w:t>CS</w:t>
      </w:r>
      <w:r>
        <w:t xml:space="preserve"> QoS Class</w:t>
      </w:r>
    </w:p>
    <w:p w14:paraId="22336BE1" w14:textId="15BF5226" w:rsidR="00C33898" w:rsidRPr="00653FE2" w:rsidRDefault="006978F9" w:rsidP="00C33898">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29BE5767" w14:textId="77777777" w:rsidR="00C33898" w:rsidRPr="00653FE2" w:rsidRDefault="00C33898" w:rsidP="00C33898">
      <w:pPr>
        <w:pStyle w:val="Heading4"/>
        <w:keepNext w:val="0"/>
        <w:keepLines w:val="0"/>
        <w:rPr>
          <w:lang w:eastAsia="ja-JP"/>
        </w:rPr>
      </w:pPr>
      <w:bookmarkStart w:id="1432" w:name="_Toc11331617"/>
      <w:bookmarkStart w:id="1433" w:name="_Toc36553700"/>
      <w:bookmarkStart w:id="1434" w:name="_Toc218668601"/>
      <w:r w:rsidRPr="00653FE2">
        <w:t>7.6.11.9</w:t>
      </w:r>
      <w:r w:rsidRPr="00653FE2">
        <w:tab/>
      </w:r>
      <w:r w:rsidRPr="00653FE2">
        <w:rPr>
          <w:lang w:eastAsia="ja-JP"/>
        </w:rPr>
        <w:t>CS LCS Not Supported by UE</w:t>
      </w:r>
      <w:bookmarkEnd w:id="1432"/>
      <w:bookmarkEnd w:id="1433"/>
      <w:bookmarkEnd w:id="1434"/>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5" w:name="_Toc11331618"/>
      <w:bookmarkStart w:id="1436" w:name="_Toc36553701"/>
      <w:bookmarkStart w:id="1437" w:name="_Toc218668602"/>
      <w:r w:rsidRPr="00653FE2">
        <w:rPr>
          <w:lang w:eastAsia="ja-JP"/>
        </w:rPr>
        <w:t>7.6.11.10</w:t>
      </w:r>
      <w:r w:rsidRPr="00653FE2">
        <w:rPr>
          <w:lang w:eastAsia="ja-JP"/>
        </w:rPr>
        <w:tab/>
        <w:t>PS LCS Not Supported by UE</w:t>
      </w:r>
      <w:bookmarkEnd w:id="1435"/>
      <w:bookmarkEnd w:id="1436"/>
      <w:bookmarkEnd w:id="1437"/>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8" w:name="_Toc11331619"/>
      <w:bookmarkStart w:id="1439" w:name="_Toc36553702"/>
      <w:bookmarkStart w:id="1440" w:name="_Toc218668603"/>
      <w:r w:rsidRPr="00653FE2">
        <w:t>7.6.11.11</w:t>
      </w:r>
      <w:r w:rsidRPr="00653FE2">
        <w:tab/>
        <w:t>Location Estimate</w:t>
      </w:r>
      <w:bookmarkEnd w:id="1438"/>
      <w:bookmarkEnd w:id="1439"/>
      <w:bookmarkEnd w:id="1440"/>
    </w:p>
    <w:p w14:paraId="6FB70D74" w14:textId="0E6C13F3" w:rsidR="00C33898" w:rsidRPr="00653FE2" w:rsidRDefault="00C33898" w:rsidP="00C33898">
      <w:r w:rsidRPr="00653FE2">
        <w:t xml:space="preserve">This parameter gives an estimate of the location of an MS in universal coordinates and the accuracy of the estimate. The estimate is expressed in terms of the geographical shapes defined  by 3GPP </w:t>
      </w:r>
      <w:r w:rsidR="00EC33FE" w:rsidRPr="00653FE2">
        <w:t>TS</w:t>
      </w:r>
      <w:r w:rsidR="00EC33FE">
        <w:t> </w:t>
      </w:r>
      <w:r w:rsidR="00EC33FE" w:rsidRPr="00653FE2">
        <w:t>2</w:t>
      </w:r>
      <w:r w:rsidRPr="00653FE2">
        <w:t xml:space="preserve">3.032. and is composed of the type of shape plus the encoding of the shape itself. Any type of shape defined in 3GPP </w:t>
      </w:r>
      <w:r w:rsidR="00EC33FE" w:rsidRPr="00653FE2">
        <w:t>TS</w:t>
      </w:r>
      <w:r w:rsidR="00EC33FE">
        <w:t> </w:t>
      </w:r>
      <w:r w:rsidR="00EC33FE" w:rsidRPr="00653FE2">
        <w:t>2</w:t>
      </w:r>
      <w:r w:rsidRPr="00653FE2">
        <w:t>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54A13EF3" w:rsidR="00C33898" w:rsidRPr="00653FE2" w:rsidRDefault="00C33898" w:rsidP="00C33898">
      <w:r w:rsidRPr="00653FE2">
        <w:t xml:space="preserve">The encoding for the remaining types of shape, defined in the 3GPP </w:t>
      </w:r>
      <w:r w:rsidR="00EC33FE" w:rsidRPr="00653FE2">
        <w:t>TS</w:t>
      </w:r>
      <w:r w:rsidR="00EC33FE">
        <w:t> </w:t>
      </w:r>
      <w:r w:rsidR="00EC33FE" w:rsidRPr="00653FE2">
        <w:t>2</w:t>
      </w:r>
      <w:r w:rsidRPr="00653FE2">
        <w:t>3.032, shall be filled in in the Additional Location Estimate parameter.</w:t>
      </w:r>
    </w:p>
    <w:p w14:paraId="47E04F2E" w14:textId="77777777" w:rsidR="00C33898" w:rsidRPr="00653FE2" w:rsidRDefault="00C33898" w:rsidP="00C33898">
      <w:pPr>
        <w:pStyle w:val="Heading4"/>
        <w:keepNext w:val="0"/>
        <w:keepLines w:val="0"/>
      </w:pPr>
      <w:bookmarkStart w:id="1441" w:name="_Toc11331620"/>
      <w:bookmarkStart w:id="1442" w:name="_Toc36553703"/>
      <w:bookmarkStart w:id="1443" w:name="_Toc218668604"/>
      <w:r w:rsidRPr="00653FE2">
        <w:t>7.6.11.11A</w:t>
      </w:r>
      <w:r w:rsidRPr="00653FE2">
        <w:tab/>
        <w:t>GERAN Positioning Data</w:t>
      </w:r>
      <w:bookmarkEnd w:id="1441"/>
      <w:bookmarkEnd w:id="1442"/>
      <w:bookmarkEnd w:id="1443"/>
    </w:p>
    <w:p w14:paraId="034A627E" w14:textId="3033D1A6" w:rsidR="00C33898" w:rsidRPr="00653FE2" w:rsidRDefault="00C33898" w:rsidP="00C33898">
      <w:pPr>
        <w:jc w:val="both"/>
      </w:pPr>
      <w:r w:rsidRPr="00653FE2">
        <w:t xml:space="preserve">This parameter provides positioning data associated with a successful or unsuccessful location attempt for a target MS described in 3GPP </w:t>
      </w:r>
      <w:r w:rsidR="00EC33FE" w:rsidRPr="00653FE2">
        <w:t>TS</w:t>
      </w:r>
      <w:r w:rsidR="00EC33FE">
        <w:t> </w:t>
      </w:r>
      <w:r w:rsidR="00EC33FE" w:rsidRPr="00653FE2">
        <w:t>4</w:t>
      </w:r>
      <w:r w:rsidRPr="00653FE2">
        <w:t>9.031</w:t>
      </w:r>
      <w:r w:rsidR="00EC33FE">
        <w:t> </w:t>
      </w:r>
      <w:r w:rsidR="00EC33FE" w:rsidRPr="00653FE2">
        <w:t>[</w:t>
      </w:r>
      <w:r w:rsidRPr="00653FE2">
        <w:t>59a].</w:t>
      </w:r>
    </w:p>
    <w:p w14:paraId="57B139E3" w14:textId="77777777" w:rsidR="00C33898" w:rsidRPr="00653FE2" w:rsidRDefault="00C33898" w:rsidP="00C33898">
      <w:pPr>
        <w:pStyle w:val="Heading4"/>
        <w:keepNext w:val="0"/>
        <w:keepLines w:val="0"/>
      </w:pPr>
      <w:bookmarkStart w:id="1444" w:name="_Toc11331621"/>
      <w:bookmarkStart w:id="1445" w:name="_Toc36553704"/>
      <w:bookmarkStart w:id="1446" w:name="_Toc218668605"/>
      <w:r w:rsidRPr="00653FE2">
        <w:t>7.6.11.11B</w:t>
      </w:r>
      <w:r w:rsidRPr="00653FE2">
        <w:tab/>
        <w:t>UTRAN Positioning Data</w:t>
      </w:r>
      <w:bookmarkEnd w:id="1444"/>
      <w:bookmarkEnd w:id="1445"/>
      <w:bookmarkEnd w:id="1446"/>
    </w:p>
    <w:p w14:paraId="4506A98F" w14:textId="09C5C9FB" w:rsidR="00C33898" w:rsidRPr="00653FE2" w:rsidRDefault="00C33898" w:rsidP="00C33898">
      <w:r w:rsidRPr="00653FE2">
        <w:lastRenderedPageBreak/>
        <w:t xml:space="preserve">This parameter provides positioning data associated with a successful location attempt for a target MS as described in 3GPP </w:t>
      </w:r>
      <w:r w:rsidR="00EC33FE" w:rsidRPr="00653FE2">
        <w:t>TS</w:t>
      </w:r>
      <w:r w:rsidR="00EC33FE">
        <w:t> </w:t>
      </w:r>
      <w:r w:rsidR="00EC33FE" w:rsidRPr="00653FE2">
        <w:t>2</w:t>
      </w:r>
      <w:r w:rsidRPr="00653FE2">
        <w:t>5.413</w:t>
      </w:r>
      <w:r w:rsidR="00EC33FE">
        <w:t> </w:t>
      </w:r>
      <w:r w:rsidR="00EC33FE" w:rsidRPr="00653FE2">
        <w:t>[</w:t>
      </w:r>
      <w:r w:rsidRPr="00653FE2">
        <w:t>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7" w:name="_Toc11331622"/>
      <w:bookmarkStart w:id="1448" w:name="_Toc36553705"/>
      <w:bookmarkStart w:id="1449" w:name="_Toc218668606"/>
      <w:r w:rsidRPr="00653FE2">
        <w:t>7.6.11.11C</w:t>
      </w:r>
      <w:r w:rsidRPr="00653FE2">
        <w:tab/>
        <w:t>GERAN GANSS Positioning Data</w:t>
      </w:r>
      <w:bookmarkEnd w:id="1447"/>
      <w:bookmarkEnd w:id="1448"/>
      <w:bookmarkEnd w:id="1449"/>
    </w:p>
    <w:p w14:paraId="43141CF1" w14:textId="1186DB71" w:rsidR="00C33898" w:rsidRPr="00653FE2" w:rsidRDefault="00C33898" w:rsidP="00C33898">
      <w:r w:rsidRPr="00653FE2">
        <w:t xml:space="preserve">This parameter provides GANSS positioning data associated with a successful or unsuccessful location attempt for a target MS as described in 3GPP </w:t>
      </w:r>
      <w:r w:rsidR="00EC33FE" w:rsidRPr="00653FE2">
        <w:t>TS</w:t>
      </w:r>
      <w:r w:rsidR="00EC33FE">
        <w:t> </w:t>
      </w:r>
      <w:r w:rsidR="00EC33FE" w:rsidRPr="00653FE2">
        <w:t>4</w:t>
      </w:r>
      <w:r w:rsidRPr="00653FE2">
        <w:t>9.031</w:t>
      </w:r>
      <w:r w:rsidR="00EC33FE">
        <w:t> </w:t>
      </w:r>
      <w:r w:rsidR="00EC33FE" w:rsidRPr="00653FE2">
        <w:t>[</w:t>
      </w:r>
      <w:r w:rsidRPr="00653FE2">
        <w:t>59a] if GANSS has been used.</w:t>
      </w:r>
    </w:p>
    <w:p w14:paraId="75A714C7" w14:textId="77777777" w:rsidR="00C33898" w:rsidRPr="00653FE2" w:rsidRDefault="00C33898" w:rsidP="00C33898">
      <w:pPr>
        <w:pStyle w:val="Heading4"/>
        <w:keepNext w:val="0"/>
        <w:keepLines w:val="0"/>
      </w:pPr>
      <w:bookmarkStart w:id="1450" w:name="_Toc11331623"/>
      <w:bookmarkStart w:id="1451" w:name="_Toc36553706"/>
      <w:bookmarkStart w:id="1452" w:name="_Toc218668607"/>
      <w:r w:rsidRPr="00653FE2">
        <w:t>7.6.11.11D</w:t>
      </w:r>
      <w:r w:rsidRPr="00653FE2">
        <w:tab/>
        <w:t>UTRAN GANSS Positioning Data</w:t>
      </w:r>
      <w:bookmarkEnd w:id="1450"/>
      <w:bookmarkEnd w:id="1451"/>
      <w:bookmarkEnd w:id="1452"/>
    </w:p>
    <w:p w14:paraId="25D4FE38" w14:textId="5DFA636A" w:rsidR="00C33898" w:rsidRPr="00653FE2" w:rsidRDefault="00C33898" w:rsidP="00C33898">
      <w:r w:rsidRPr="00653FE2">
        <w:t xml:space="preserve">This parameter provides GANSS positioning data associated with a successful location attempt for a target MS as described in 3GPP </w:t>
      </w:r>
      <w:r w:rsidR="00EC33FE" w:rsidRPr="00653FE2">
        <w:t>TS</w:t>
      </w:r>
      <w:r w:rsidR="00EC33FE">
        <w:t> </w:t>
      </w:r>
      <w:r w:rsidR="00EC33FE" w:rsidRPr="00653FE2">
        <w:t>2</w:t>
      </w:r>
      <w:r w:rsidRPr="00653FE2">
        <w:t>5.413</w:t>
      </w:r>
      <w:r w:rsidR="00EC33FE">
        <w:t> </w:t>
      </w:r>
      <w:r w:rsidR="00EC33FE" w:rsidRPr="00653FE2">
        <w:t>[</w:t>
      </w:r>
      <w:r w:rsidRPr="00653FE2">
        <w:t xml:space="preserve">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3" w:name="_Toc11331624"/>
      <w:bookmarkStart w:id="1454" w:name="_Toc36553707"/>
      <w:bookmarkStart w:id="1455" w:name="_Toc218668608"/>
      <w:r w:rsidRPr="00653FE2">
        <w:t>7.6.11.11E</w:t>
      </w:r>
      <w:r w:rsidRPr="00653FE2">
        <w:tab/>
        <w:t>UTRAN Additional Positioning Data</w:t>
      </w:r>
      <w:bookmarkEnd w:id="1453"/>
      <w:bookmarkEnd w:id="1454"/>
      <w:bookmarkEnd w:id="1455"/>
    </w:p>
    <w:p w14:paraId="0E64D4E3" w14:textId="3CF8DDED" w:rsidR="00C33898" w:rsidRPr="00653FE2" w:rsidRDefault="00C33898" w:rsidP="00C33898">
      <w:r w:rsidRPr="00653FE2">
        <w:t xml:space="preserve">This parameter provides additional positioning data associated with a successful location attempt for a target MS as described in 3GPP </w:t>
      </w:r>
      <w:r w:rsidR="00EC33FE" w:rsidRPr="00653FE2">
        <w:t>TS</w:t>
      </w:r>
      <w:r w:rsidR="00EC33FE">
        <w:t> </w:t>
      </w:r>
      <w:r w:rsidR="00EC33FE" w:rsidRPr="00653FE2">
        <w:t>2</w:t>
      </w:r>
      <w:r w:rsidRPr="00653FE2">
        <w:t>5.413</w:t>
      </w:r>
      <w:r w:rsidR="00EC33FE">
        <w:t> </w:t>
      </w:r>
      <w:r w:rsidR="00EC33FE" w:rsidRPr="00653FE2">
        <w:t>[</w:t>
      </w:r>
      <w:r w:rsidRPr="00653FE2">
        <w:t xml:space="preserve">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6" w:name="_Toc11331625"/>
      <w:bookmarkStart w:id="1457" w:name="_Toc36553708"/>
      <w:bookmarkStart w:id="1458" w:name="_Toc218668609"/>
      <w:r w:rsidRPr="00653FE2">
        <w:t>7.6.11.11F</w:t>
      </w:r>
      <w:r w:rsidRPr="00653FE2">
        <w:tab/>
        <w:t>UTRAN Barometric Pressure Measurement</w:t>
      </w:r>
      <w:bookmarkEnd w:id="1456"/>
      <w:bookmarkEnd w:id="1457"/>
      <w:bookmarkEnd w:id="1458"/>
    </w:p>
    <w:p w14:paraId="567A41C5" w14:textId="6D82DBCB" w:rsidR="00C33898" w:rsidRPr="00653FE2" w:rsidRDefault="00C33898" w:rsidP="00C33898">
      <w:r w:rsidRPr="00653FE2">
        <w:t xml:space="preserve">This parameter provides barometric pressure measurement associated with a successful location attempt for a target MS as described in 3GPP </w:t>
      </w:r>
      <w:r w:rsidR="00EC33FE" w:rsidRPr="00653FE2">
        <w:t>TS</w:t>
      </w:r>
      <w:r w:rsidR="00EC33FE">
        <w:t> </w:t>
      </w:r>
      <w:r w:rsidR="00EC33FE" w:rsidRPr="00653FE2">
        <w:t>2</w:t>
      </w:r>
      <w:r w:rsidRPr="00653FE2">
        <w:t>5.413</w:t>
      </w:r>
      <w:r w:rsidR="00EC33FE">
        <w:t> </w:t>
      </w:r>
      <w:r w:rsidR="00EC33FE" w:rsidRPr="00653FE2">
        <w:t>[</w:t>
      </w:r>
      <w:r w:rsidRPr="00653FE2">
        <w:t>120].</w:t>
      </w:r>
    </w:p>
    <w:p w14:paraId="2B3A0A0B" w14:textId="77777777" w:rsidR="00C33898" w:rsidRPr="00653FE2" w:rsidRDefault="00C33898" w:rsidP="00C33898">
      <w:pPr>
        <w:pStyle w:val="Heading4"/>
        <w:keepNext w:val="0"/>
        <w:keepLines w:val="0"/>
      </w:pPr>
      <w:bookmarkStart w:id="1459" w:name="_Toc11331626"/>
      <w:bookmarkStart w:id="1460" w:name="_Toc36553709"/>
      <w:bookmarkStart w:id="1461" w:name="_Toc218668610"/>
      <w:r w:rsidRPr="00653FE2">
        <w:t>7.6.11.11G</w:t>
      </w:r>
      <w:r w:rsidRPr="00653FE2">
        <w:tab/>
        <w:t>UTRAN Civic Address</w:t>
      </w:r>
      <w:bookmarkEnd w:id="1459"/>
      <w:bookmarkEnd w:id="1460"/>
      <w:bookmarkEnd w:id="1461"/>
    </w:p>
    <w:p w14:paraId="6CA01BEA" w14:textId="14E844E3" w:rsidR="00C33898" w:rsidRPr="00653FE2" w:rsidRDefault="00C33898" w:rsidP="00C33898">
      <w:r w:rsidRPr="00653FE2">
        <w:t xml:space="preserve">This parameter provides civic address associated with a successful location attempt for a target MS as described in 3GPP </w:t>
      </w:r>
      <w:r w:rsidR="00EC33FE" w:rsidRPr="00653FE2">
        <w:t>TS</w:t>
      </w:r>
      <w:r w:rsidR="00EC33FE">
        <w:t> </w:t>
      </w:r>
      <w:r w:rsidR="00EC33FE" w:rsidRPr="00653FE2">
        <w:t>2</w:t>
      </w:r>
      <w:r w:rsidRPr="00653FE2">
        <w:t>5.413</w:t>
      </w:r>
      <w:r w:rsidR="00EC33FE">
        <w:t> </w:t>
      </w:r>
      <w:r w:rsidR="00EC33FE" w:rsidRPr="00653FE2">
        <w:t>[</w:t>
      </w:r>
      <w:r w:rsidRPr="00653FE2">
        <w:t>120].</w:t>
      </w:r>
    </w:p>
    <w:p w14:paraId="555BCAA1" w14:textId="77777777" w:rsidR="00C33898" w:rsidRPr="00653FE2" w:rsidRDefault="00C33898" w:rsidP="00C33898">
      <w:pPr>
        <w:pStyle w:val="Heading4"/>
        <w:keepNext w:val="0"/>
        <w:keepLines w:val="0"/>
      </w:pPr>
      <w:bookmarkStart w:id="1462" w:name="_Toc11331627"/>
      <w:bookmarkStart w:id="1463" w:name="_Toc36553710"/>
      <w:bookmarkStart w:id="1464" w:name="_Toc218668611"/>
      <w:r w:rsidRPr="00653FE2">
        <w:t>7.6.11.12</w:t>
      </w:r>
      <w:r w:rsidRPr="00653FE2">
        <w:tab/>
        <w:t>Location Type</w:t>
      </w:r>
      <w:bookmarkEnd w:id="1462"/>
      <w:bookmarkEnd w:id="1463"/>
      <w:bookmarkEnd w:id="1464"/>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5" w:name="_Toc11331628"/>
      <w:bookmarkStart w:id="1466" w:name="_Toc36553711"/>
      <w:bookmarkStart w:id="1467" w:name="_Toc218668612"/>
      <w:r w:rsidRPr="00653FE2">
        <w:t>7.6.11.13</w:t>
      </w:r>
      <w:r w:rsidRPr="00653FE2">
        <w:tab/>
        <w:t>NA-ESRD</w:t>
      </w:r>
      <w:bookmarkEnd w:id="1465"/>
      <w:bookmarkEnd w:id="1466"/>
      <w:bookmarkEnd w:id="1467"/>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8" w:name="_Toc11331629"/>
      <w:bookmarkStart w:id="1469" w:name="_Toc36553712"/>
      <w:bookmarkStart w:id="1470" w:name="_Toc218668613"/>
      <w:r w:rsidRPr="00653FE2">
        <w:t>7.6.11.14</w:t>
      </w:r>
      <w:r w:rsidRPr="00653FE2">
        <w:tab/>
        <w:t>NA-ESRK</w:t>
      </w:r>
      <w:bookmarkEnd w:id="1468"/>
      <w:bookmarkEnd w:id="1469"/>
      <w:bookmarkEnd w:id="1470"/>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1" w:name="_Toc11331630"/>
      <w:bookmarkStart w:id="1472" w:name="_Toc36553713"/>
      <w:bookmarkStart w:id="1473" w:name="_Toc218668614"/>
      <w:r w:rsidRPr="00653FE2">
        <w:t>7.6.11.15</w:t>
      </w:r>
      <w:r>
        <w:tab/>
      </w:r>
      <w:r w:rsidRPr="00653FE2">
        <w:t>LCS Service Type Id</w:t>
      </w:r>
      <w:bookmarkEnd w:id="1471"/>
      <w:bookmarkEnd w:id="1472"/>
      <w:bookmarkEnd w:id="1473"/>
    </w:p>
    <w:p w14:paraId="51F658B0" w14:textId="0D17ADE5" w:rsidR="00C33898" w:rsidRPr="00653FE2" w:rsidRDefault="00C33898" w:rsidP="00C33898">
      <w:r w:rsidRPr="00653FE2">
        <w:t xml:space="preserve">This parameter defines the LCS Service Type of the current positioning request. The possible values are defined in 3GPP </w:t>
      </w:r>
      <w:r w:rsidR="00EC33FE" w:rsidRPr="00653FE2">
        <w:t>TS</w:t>
      </w:r>
      <w:r w:rsidR="00EC33FE">
        <w:t> </w:t>
      </w:r>
      <w:r w:rsidR="00EC33FE" w:rsidRPr="00653FE2">
        <w:t>2</w:t>
      </w:r>
      <w:r w:rsidRPr="00653FE2">
        <w:t>2.071</w:t>
      </w:r>
      <w:r w:rsidR="00EC33FE">
        <w:t> </w:t>
      </w:r>
      <w:r w:rsidR="00EC33FE" w:rsidRPr="00653FE2">
        <w:t>[</w:t>
      </w:r>
      <w:r w:rsidRPr="00653FE2">
        <w:t>123]</w:t>
      </w:r>
    </w:p>
    <w:p w14:paraId="72B52689" w14:textId="77777777" w:rsidR="00C33898" w:rsidRPr="00653FE2" w:rsidRDefault="00C33898" w:rsidP="00C33898">
      <w:pPr>
        <w:pStyle w:val="Heading4"/>
        <w:keepNext w:val="0"/>
        <w:keepLines w:val="0"/>
      </w:pPr>
      <w:bookmarkStart w:id="1474" w:name="_Toc11331631"/>
      <w:bookmarkStart w:id="1475" w:name="_Toc36553714"/>
      <w:bookmarkStart w:id="1476" w:name="_Toc218668615"/>
      <w:r w:rsidRPr="00653FE2">
        <w:lastRenderedPageBreak/>
        <w:t>7.6.11.16</w:t>
      </w:r>
      <w:r w:rsidRPr="00653FE2">
        <w:tab/>
        <w:t>Privacy Override</w:t>
      </w:r>
      <w:bookmarkEnd w:id="1474"/>
      <w:bookmarkEnd w:id="1475"/>
      <w:bookmarkEnd w:id="1476"/>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7" w:name="_Toc11331632"/>
      <w:bookmarkStart w:id="1478" w:name="_Toc36553715"/>
      <w:bookmarkStart w:id="1479" w:name="_Toc218668616"/>
      <w:r w:rsidRPr="00653FE2">
        <w:t>7.6.11.17</w:t>
      </w:r>
      <w:r w:rsidRPr="00653FE2">
        <w:tab/>
      </w:r>
      <w:r w:rsidRPr="00653FE2">
        <w:rPr>
          <w:lang w:eastAsia="ja-JP"/>
        </w:rPr>
        <w:t>Supported LCS Capability Sets</w:t>
      </w:r>
      <w:bookmarkEnd w:id="1477"/>
      <w:bookmarkEnd w:id="1478"/>
      <w:bookmarkEnd w:id="1479"/>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80" w:name="_Toc11331633"/>
      <w:bookmarkStart w:id="1481" w:name="_Toc36553716"/>
      <w:bookmarkStart w:id="1482" w:name="_Toc218668617"/>
      <w:r w:rsidRPr="00653FE2">
        <w:t>7.6.11.18</w:t>
      </w:r>
      <w:r>
        <w:tab/>
      </w:r>
      <w:r w:rsidRPr="00653FE2">
        <w:t>LCS Codeword</w:t>
      </w:r>
      <w:bookmarkEnd w:id="1480"/>
      <w:bookmarkEnd w:id="1481"/>
      <w:bookmarkEnd w:id="1482"/>
    </w:p>
    <w:p w14:paraId="0FFFFA46" w14:textId="4D49C558" w:rsidR="00C33898" w:rsidRPr="00653FE2" w:rsidRDefault="00C33898" w:rsidP="00C33898">
      <w:r w:rsidRPr="00653FE2">
        <w:t xml:space="preserve">This parameter contains the codeword associated to current positioning request as described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6A30FD82" w14:textId="77777777" w:rsidR="00C33898" w:rsidRPr="00653FE2" w:rsidRDefault="00C33898" w:rsidP="00C33898">
      <w:pPr>
        <w:pStyle w:val="Heading4"/>
        <w:keepNext w:val="0"/>
        <w:keepLines w:val="0"/>
        <w:tabs>
          <w:tab w:val="left" w:pos="1425"/>
        </w:tabs>
        <w:ind w:left="1425" w:hanging="1425"/>
      </w:pPr>
      <w:bookmarkStart w:id="1483" w:name="_Toc11331634"/>
      <w:bookmarkStart w:id="1484" w:name="_Toc36553717"/>
      <w:bookmarkStart w:id="1485" w:name="_Toc218668618"/>
      <w:r w:rsidRPr="00653FE2">
        <w:t>7.6.11.19</w:t>
      </w:r>
      <w:r w:rsidRPr="00653FE2">
        <w:tab/>
        <w:t>NA-ESRK Request</w:t>
      </w:r>
      <w:bookmarkEnd w:id="1483"/>
      <w:bookmarkEnd w:id="1484"/>
      <w:bookmarkEnd w:id="1485"/>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6" w:name="_Toc11331635"/>
      <w:bookmarkStart w:id="1487" w:name="_Toc36553718"/>
      <w:bookmarkStart w:id="1488" w:name="_Toc218668619"/>
      <w:r w:rsidRPr="00653FE2">
        <w:t>7.6.11.20</w:t>
      </w:r>
      <w:r w:rsidRPr="00653FE2">
        <w:tab/>
        <w:t>Supported GAD Shapes</w:t>
      </w:r>
      <w:bookmarkEnd w:id="1486"/>
      <w:bookmarkEnd w:id="1487"/>
      <w:bookmarkEnd w:id="1488"/>
    </w:p>
    <w:p w14:paraId="0B28FB9C" w14:textId="7984E5A3" w:rsidR="00C33898" w:rsidRPr="00653FE2" w:rsidRDefault="00C33898" w:rsidP="00C33898">
      <w:r w:rsidRPr="00653FE2">
        <w:t xml:space="preserve">This parameter indicates which of the shapes defined in 3GPP </w:t>
      </w:r>
      <w:r w:rsidR="00EC33FE" w:rsidRPr="00653FE2">
        <w:t>TS</w:t>
      </w:r>
      <w:r w:rsidR="00EC33FE">
        <w:t> </w:t>
      </w:r>
      <w:r w:rsidR="00EC33FE" w:rsidRPr="00653FE2">
        <w:t>2</w:t>
      </w:r>
      <w:r w:rsidRPr="00653FE2">
        <w:t>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9" w:name="_Toc11331636"/>
      <w:bookmarkStart w:id="1490" w:name="_Toc36553719"/>
      <w:bookmarkStart w:id="1491" w:name="_Toc218668620"/>
      <w:r w:rsidRPr="00653FE2">
        <w:t>7.6.11.21</w:t>
      </w:r>
      <w:r w:rsidRPr="00653FE2">
        <w:tab/>
        <w:t>Additional Location Estimate</w:t>
      </w:r>
      <w:bookmarkEnd w:id="1489"/>
      <w:bookmarkEnd w:id="1490"/>
      <w:bookmarkEnd w:id="1491"/>
    </w:p>
    <w:p w14:paraId="46DE5879" w14:textId="69AEA2AD"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w:t>
      </w:r>
      <w:r w:rsidR="00EC33FE" w:rsidRPr="00653FE2">
        <w:t>TS</w:t>
      </w:r>
      <w:r w:rsidR="00EC33FE">
        <w:t> </w:t>
      </w:r>
      <w:r w:rsidR="00EC33FE" w:rsidRPr="00653FE2">
        <w:t>2</w:t>
      </w:r>
      <w:r w:rsidRPr="00653FE2">
        <w:t>3.032</w:t>
      </w:r>
    </w:p>
    <w:p w14:paraId="5AF4FDFC" w14:textId="77777777" w:rsidR="00C33898" w:rsidRPr="00653FE2" w:rsidRDefault="00C33898" w:rsidP="00C33898">
      <w:pPr>
        <w:pStyle w:val="Heading4"/>
      </w:pPr>
      <w:bookmarkStart w:id="1492" w:name="_Toc11331637"/>
      <w:bookmarkStart w:id="1493" w:name="_Toc36553720"/>
      <w:bookmarkStart w:id="1494" w:name="_Toc218668621"/>
      <w:r w:rsidRPr="00653FE2">
        <w:t>7.6.11.22</w:t>
      </w:r>
      <w:r w:rsidRPr="00653FE2">
        <w:tab/>
        <w:t>Cell Id Or SAI</w:t>
      </w:r>
      <w:bookmarkEnd w:id="1492"/>
      <w:bookmarkEnd w:id="1493"/>
      <w:bookmarkEnd w:id="1494"/>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5" w:name="_Toc11331638"/>
      <w:bookmarkStart w:id="1496" w:name="_Toc36553721"/>
      <w:bookmarkStart w:id="1497" w:name="_Toc218668622"/>
      <w:r w:rsidRPr="00653FE2">
        <w:rPr>
          <w:lang w:eastAsia="ja-JP"/>
        </w:rPr>
        <w:t>7.6.11.23</w:t>
      </w:r>
      <w:r w:rsidRPr="00653FE2">
        <w:rPr>
          <w:lang w:eastAsia="ja-JP"/>
        </w:rPr>
        <w:tab/>
        <w:t>LCS-Reference Number</w:t>
      </w:r>
      <w:bookmarkEnd w:id="1495"/>
      <w:bookmarkEnd w:id="1496"/>
      <w:bookmarkEnd w:id="1497"/>
    </w:p>
    <w:p w14:paraId="3D1BFA29" w14:textId="6095BF41"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w:t>
      </w:r>
      <w:r w:rsidR="00EC33FE" w:rsidRPr="00653FE2">
        <w:t>TS</w:t>
      </w:r>
      <w:r w:rsidR="00EC33FE">
        <w:t> </w:t>
      </w:r>
      <w:r w:rsidR="00EC33FE" w:rsidRPr="00653FE2">
        <w:t>2</w:t>
      </w:r>
      <w:r w:rsidRPr="00653FE2">
        <w:t>3.271</w:t>
      </w:r>
      <w:r w:rsidR="00EC33FE">
        <w:t> </w:t>
      </w:r>
      <w:r w:rsidR="00EC33FE" w:rsidRPr="00653FE2">
        <w:t>[</w:t>
      </w:r>
      <w:r w:rsidRPr="00653FE2">
        <w:t>26a].</w:t>
      </w:r>
    </w:p>
    <w:p w14:paraId="7558D66D" w14:textId="77777777" w:rsidR="00C33898" w:rsidRPr="00653FE2" w:rsidRDefault="00C33898" w:rsidP="00C33898">
      <w:pPr>
        <w:pStyle w:val="Heading4"/>
        <w:keepNext w:val="0"/>
        <w:keepLines w:val="0"/>
      </w:pPr>
      <w:bookmarkStart w:id="1498" w:name="_Toc11331639"/>
      <w:bookmarkStart w:id="1499" w:name="_Toc36553722"/>
      <w:bookmarkStart w:id="1500" w:name="_Toc218668623"/>
      <w:r w:rsidRPr="00653FE2">
        <w:t>7.6.11.24</w:t>
      </w:r>
      <w:r w:rsidRPr="00653FE2">
        <w:tab/>
        <w:t>LCS Privacy Check</w:t>
      </w:r>
      <w:bookmarkEnd w:id="1498"/>
      <w:bookmarkEnd w:id="1499"/>
      <w:bookmarkEnd w:id="1500"/>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1" w:name="_Toc11331640"/>
      <w:bookmarkStart w:id="1502" w:name="_Toc36553723"/>
      <w:bookmarkStart w:id="1503" w:name="_Toc21866862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1"/>
      <w:bookmarkEnd w:id="1502"/>
      <w:bookmarkEnd w:id="1503"/>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4" w:name="_Toc11331641"/>
      <w:bookmarkStart w:id="1505" w:name="_Toc36553724"/>
      <w:bookmarkStart w:id="1506" w:name="_Toc218668625"/>
      <w:r w:rsidRPr="00653FE2">
        <w:t>7.6.</w:t>
      </w:r>
      <w:r w:rsidRPr="00653FE2">
        <w:rPr>
          <w:lang w:eastAsia="ja-JP"/>
        </w:rPr>
        <w:t>11</w:t>
      </w:r>
      <w:r w:rsidRPr="00653FE2">
        <w:t>.26</w:t>
      </w:r>
      <w:r w:rsidRPr="00653FE2">
        <w:tab/>
        <w:t>Area Event Info</w:t>
      </w:r>
      <w:bookmarkEnd w:id="1504"/>
      <w:bookmarkEnd w:id="1505"/>
      <w:bookmarkEnd w:id="1506"/>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7" w:name="_Toc11331642"/>
      <w:bookmarkStart w:id="1508" w:name="_Toc36553725"/>
      <w:bookmarkStart w:id="1509" w:name="_Toc218668626"/>
      <w:r w:rsidRPr="00653FE2">
        <w:t>7.6.11.27</w:t>
      </w:r>
      <w:r w:rsidRPr="00653FE2">
        <w:tab/>
        <w:t>Velocity Estimate</w:t>
      </w:r>
      <w:bookmarkEnd w:id="1507"/>
      <w:bookmarkEnd w:id="1508"/>
      <w:bookmarkEnd w:id="1509"/>
    </w:p>
    <w:p w14:paraId="188B5C0D" w14:textId="7CC714BC" w:rsidR="00C33898" w:rsidRPr="00653FE2" w:rsidRDefault="00C33898" w:rsidP="00C33898">
      <w:r w:rsidRPr="00653FE2">
        <w:t xml:space="preserve">This parameter gives an estimate of the velocity of an MS and the accuracy of the estimate. The estimate is expressed in terms of speed and bearing as defined by 3GPP </w:t>
      </w:r>
      <w:r w:rsidR="00EC33FE" w:rsidRPr="00653FE2">
        <w:t>TS</w:t>
      </w:r>
      <w:r w:rsidR="00EC33FE">
        <w:t> </w:t>
      </w:r>
      <w:r w:rsidR="00EC33FE" w:rsidRPr="00653FE2">
        <w:t>2</w:t>
      </w:r>
      <w:r w:rsidRPr="00653FE2">
        <w:t>3.032</w:t>
      </w:r>
      <w:r w:rsidR="00EC33FE">
        <w:t> </w:t>
      </w:r>
      <w:r w:rsidR="00EC33FE" w:rsidRPr="00653FE2">
        <w:t>[</w:t>
      </w:r>
      <w:r w:rsidRPr="00653FE2">
        <w:t>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10" w:name="_Toc11331643"/>
      <w:bookmarkStart w:id="1511" w:name="_Toc36553726"/>
      <w:bookmarkStart w:id="1512" w:name="_Toc218668627"/>
      <w:r w:rsidRPr="00653FE2">
        <w:t>7.6.</w:t>
      </w:r>
      <w:r w:rsidRPr="00653FE2">
        <w:rPr>
          <w:lang w:eastAsia="ja-JP"/>
        </w:rPr>
        <w:t>11</w:t>
      </w:r>
      <w:r w:rsidRPr="00653FE2">
        <w:t>.28</w:t>
      </w:r>
      <w:r w:rsidRPr="00653FE2">
        <w:tab/>
        <w:t>Accuracy Fulfilment Indicator</w:t>
      </w:r>
      <w:bookmarkEnd w:id="1510"/>
      <w:bookmarkEnd w:id="1511"/>
      <w:bookmarkEnd w:id="1512"/>
    </w:p>
    <w:p w14:paraId="78219FC8" w14:textId="12711165"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the fulfilled accuracy of the positioning procedure. For details see 3GPP TS 23.271 [26a].</w:t>
      </w:r>
    </w:p>
    <w:p w14:paraId="3CFBB797" w14:textId="77777777" w:rsidR="00C33898" w:rsidRPr="00653FE2" w:rsidRDefault="00C33898" w:rsidP="00C33898">
      <w:pPr>
        <w:pStyle w:val="Heading4"/>
        <w:keepNext w:val="0"/>
        <w:keepLines w:val="0"/>
      </w:pPr>
      <w:bookmarkStart w:id="1513" w:name="_Toc11331644"/>
      <w:bookmarkStart w:id="1514" w:name="_Toc36553727"/>
      <w:bookmarkStart w:id="1515" w:name="_Toc218668628"/>
      <w:r w:rsidRPr="00653FE2">
        <w:t>7.6.</w:t>
      </w:r>
      <w:r w:rsidRPr="00653FE2">
        <w:rPr>
          <w:lang w:eastAsia="ja-JP"/>
        </w:rPr>
        <w:t>11</w:t>
      </w:r>
      <w:r w:rsidRPr="00653FE2">
        <w:t>.29</w:t>
      </w:r>
      <w:r w:rsidRPr="00653FE2">
        <w:tab/>
        <w:t>MO-LR Short Circuit Indicator</w:t>
      </w:r>
      <w:bookmarkEnd w:id="1513"/>
      <w:bookmarkEnd w:id="1514"/>
      <w:bookmarkEnd w:id="1515"/>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6" w:name="_Toc11331645"/>
      <w:bookmarkStart w:id="1517" w:name="_Toc36553728"/>
      <w:bookmarkStart w:id="1518" w:name="_Toc218668629"/>
      <w:r w:rsidRPr="00653FE2">
        <w:rPr>
          <w:lang w:eastAsia="ja-JP"/>
        </w:rPr>
        <w:t>7.6.11.30</w:t>
      </w:r>
      <w:r>
        <w:rPr>
          <w:lang w:eastAsia="ja-JP"/>
        </w:rPr>
        <w:tab/>
      </w:r>
      <w:r w:rsidRPr="00653FE2">
        <w:rPr>
          <w:lang w:eastAsia="ja-JP"/>
        </w:rPr>
        <w:t>Reporting PLMN List</w:t>
      </w:r>
      <w:bookmarkEnd w:id="1516"/>
      <w:bookmarkEnd w:id="1517"/>
      <w:bookmarkEnd w:id="1518"/>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9" w:name="_Toc11331646"/>
      <w:bookmarkStart w:id="1520" w:name="_Toc36553729"/>
      <w:bookmarkStart w:id="1521" w:name="_Toc218668630"/>
      <w:r w:rsidRPr="00653FE2">
        <w:rPr>
          <w:lang w:eastAsia="ja-JP"/>
        </w:rPr>
        <w:t>7.6.11.31</w:t>
      </w:r>
      <w:r>
        <w:rPr>
          <w:lang w:eastAsia="ja-JP"/>
        </w:rPr>
        <w:tab/>
      </w:r>
      <w:r w:rsidRPr="00653FE2">
        <w:rPr>
          <w:lang w:eastAsia="ja-JP"/>
        </w:rPr>
        <w:t>Periodic LDR information</w:t>
      </w:r>
      <w:bookmarkEnd w:id="1519"/>
      <w:bookmarkEnd w:id="1520"/>
      <w:bookmarkEnd w:id="1521"/>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2" w:name="_Toc11331647"/>
      <w:bookmarkStart w:id="1523" w:name="_Toc36553730"/>
      <w:bookmarkStart w:id="1524" w:name="_Toc218668631"/>
      <w:r w:rsidRPr="00653FE2">
        <w:rPr>
          <w:lang w:eastAsia="ja-JP"/>
        </w:rPr>
        <w:t>7.6.11.32</w:t>
      </w:r>
      <w:r>
        <w:rPr>
          <w:lang w:eastAsia="ja-JP"/>
        </w:rPr>
        <w:tab/>
      </w:r>
      <w:r w:rsidRPr="00653FE2">
        <w:rPr>
          <w:lang w:eastAsia="ja-JP"/>
        </w:rPr>
        <w:t>Sequence Number</w:t>
      </w:r>
      <w:bookmarkEnd w:id="1522"/>
      <w:bookmarkEnd w:id="1523"/>
      <w:bookmarkEnd w:id="1524"/>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5" w:name="_Toc11331648"/>
      <w:bookmarkStart w:id="1526" w:name="_Toc36553731"/>
      <w:bookmarkStart w:id="1527" w:name="_Toc218668632"/>
      <w:r w:rsidRPr="00653FE2">
        <w:t>7.6.12</w:t>
      </w:r>
      <w:r w:rsidRPr="00653FE2">
        <w:tab/>
        <w:t>Void</w:t>
      </w:r>
      <w:bookmarkEnd w:id="1525"/>
      <w:bookmarkEnd w:id="1526"/>
      <w:bookmarkEnd w:id="1527"/>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8" w:name="_Toc11331649"/>
      <w:bookmarkStart w:id="1529" w:name="_Toc36553732"/>
      <w:bookmarkStart w:id="1530" w:name="_Toc218668633"/>
      <w:r w:rsidRPr="00653FE2">
        <w:lastRenderedPageBreak/>
        <w:t>7.7</w:t>
      </w:r>
      <w:r w:rsidRPr="00653FE2">
        <w:tab/>
        <w:t>Representation of a list of a basic parameter in service-primitives</w:t>
      </w:r>
      <w:bookmarkEnd w:id="1528"/>
      <w:bookmarkEnd w:id="1529"/>
      <w:bookmarkEnd w:id="1530"/>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4" type="#_x0000_t75" style="width:317.45pt;height:40.05pt" o:ole="" fillcolor="window">
            <v:imagedata r:id="rId27" o:title=""/>
          </v:shape>
          <o:OLEObject Type="Embed" ProgID="Designer" ShapeID="_x0000_i1034" DrawAspect="Content" ObjectID="_1829282304" r:id="rId28"/>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1" w:name="_Toc11331650"/>
      <w:bookmarkStart w:id="1532" w:name="_Toc36553733"/>
      <w:bookmarkStart w:id="1533" w:name="_Toc218668634"/>
      <w:r w:rsidRPr="00653FE2">
        <w:t>8</w:t>
      </w:r>
      <w:r w:rsidRPr="00653FE2">
        <w:tab/>
        <w:t>Mobility services</w:t>
      </w:r>
      <w:bookmarkEnd w:id="1531"/>
      <w:bookmarkEnd w:id="1532"/>
      <w:bookmarkEnd w:id="1533"/>
    </w:p>
    <w:p w14:paraId="45558512" w14:textId="77777777" w:rsidR="00C33898" w:rsidRPr="00653FE2" w:rsidRDefault="00C33898" w:rsidP="00C33898">
      <w:pPr>
        <w:pStyle w:val="Heading2"/>
        <w:keepNext w:val="0"/>
        <w:keepLines w:val="0"/>
      </w:pPr>
      <w:bookmarkStart w:id="1534" w:name="_Toc11331651"/>
      <w:bookmarkStart w:id="1535" w:name="_Toc36553734"/>
      <w:bookmarkStart w:id="1536" w:name="_Toc218668635"/>
      <w:r w:rsidRPr="00653FE2">
        <w:t>8.1</w:t>
      </w:r>
      <w:r w:rsidRPr="00653FE2">
        <w:tab/>
        <w:t>Location management services</w:t>
      </w:r>
      <w:bookmarkEnd w:id="1534"/>
      <w:bookmarkEnd w:id="1535"/>
      <w:bookmarkEnd w:id="1536"/>
    </w:p>
    <w:p w14:paraId="7CDEEE29" w14:textId="77777777" w:rsidR="00C33898" w:rsidRPr="00653FE2" w:rsidRDefault="00C33898" w:rsidP="00C33898">
      <w:pPr>
        <w:pStyle w:val="Heading3"/>
        <w:keepNext w:val="0"/>
        <w:keepLines w:val="0"/>
      </w:pPr>
      <w:bookmarkStart w:id="1537" w:name="_Toc11331652"/>
      <w:bookmarkStart w:id="1538" w:name="_Toc36553735"/>
      <w:bookmarkStart w:id="1539" w:name="_Toc218668636"/>
      <w:r w:rsidRPr="00653FE2">
        <w:t>8.1.1</w:t>
      </w:r>
      <w:r w:rsidRPr="00653FE2">
        <w:tab/>
        <w:t>Void</w:t>
      </w:r>
      <w:bookmarkEnd w:id="1537"/>
      <w:bookmarkEnd w:id="1538"/>
      <w:bookmarkEnd w:id="1539"/>
    </w:p>
    <w:p w14:paraId="0F6386F2" w14:textId="77777777" w:rsidR="00C33898" w:rsidRPr="00653FE2" w:rsidRDefault="00C33898" w:rsidP="00C33898">
      <w:pPr>
        <w:pStyle w:val="Heading4"/>
        <w:keepNext w:val="0"/>
        <w:keepLines w:val="0"/>
      </w:pPr>
      <w:bookmarkStart w:id="1540" w:name="_Toc11331653"/>
      <w:bookmarkStart w:id="1541" w:name="_Toc36553736"/>
      <w:bookmarkStart w:id="1542" w:name="_Toc218668637"/>
      <w:r w:rsidRPr="00653FE2">
        <w:t>8.1.1.1</w:t>
      </w:r>
      <w:r w:rsidRPr="00653FE2">
        <w:tab/>
        <w:t>Void</w:t>
      </w:r>
      <w:bookmarkEnd w:id="1540"/>
      <w:bookmarkEnd w:id="1541"/>
      <w:bookmarkEnd w:id="1542"/>
    </w:p>
    <w:p w14:paraId="783CA2B0" w14:textId="77777777" w:rsidR="00C33898" w:rsidRPr="00653FE2" w:rsidRDefault="00C33898" w:rsidP="00C33898">
      <w:pPr>
        <w:pStyle w:val="Heading4"/>
        <w:keepNext w:val="0"/>
        <w:keepLines w:val="0"/>
      </w:pPr>
      <w:bookmarkStart w:id="1543" w:name="_Toc11331654"/>
      <w:bookmarkStart w:id="1544" w:name="_Toc36553737"/>
      <w:bookmarkStart w:id="1545" w:name="_Toc218668638"/>
      <w:r w:rsidRPr="00653FE2">
        <w:t>8.1.1.2</w:t>
      </w:r>
      <w:r w:rsidRPr="00653FE2">
        <w:tab/>
        <w:t>Void</w:t>
      </w:r>
      <w:bookmarkEnd w:id="1543"/>
      <w:bookmarkEnd w:id="1544"/>
      <w:bookmarkEnd w:id="1545"/>
    </w:p>
    <w:p w14:paraId="493A43A8" w14:textId="77777777" w:rsidR="00C33898" w:rsidRPr="00653FE2" w:rsidRDefault="00C33898" w:rsidP="00C33898">
      <w:pPr>
        <w:pStyle w:val="Heading4"/>
        <w:keepNext w:val="0"/>
        <w:keepLines w:val="0"/>
      </w:pPr>
      <w:bookmarkStart w:id="1546" w:name="_Toc11331655"/>
      <w:bookmarkStart w:id="1547" w:name="_Toc36553738"/>
      <w:bookmarkStart w:id="1548" w:name="_Toc218668639"/>
      <w:r w:rsidRPr="00653FE2">
        <w:t>8.1.1.3</w:t>
      </w:r>
      <w:r w:rsidRPr="00653FE2">
        <w:tab/>
        <w:t>Void</w:t>
      </w:r>
      <w:bookmarkEnd w:id="1546"/>
      <w:bookmarkEnd w:id="1547"/>
      <w:bookmarkEnd w:id="1548"/>
    </w:p>
    <w:p w14:paraId="5B425879" w14:textId="77777777" w:rsidR="00C33898" w:rsidRPr="00653FE2" w:rsidRDefault="00C33898" w:rsidP="00C33898">
      <w:pPr>
        <w:pStyle w:val="Heading3"/>
        <w:keepNext w:val="0"/>
        <w:keepLines w:val="0"/>
      </w:pPr>
      <w:bookmarkStart w:id="1549" w:name="_Toc11331656"/>
      <w:bookmarkStart w:id="1550" w:name="_Toc36553739"/>
      <w:bookmarkStart w:id="1551" w:name="_Toc218668640"/>
      <w:r w:rsidRPr="00653FE2">
        <w:t>8.1.2</w:t>
      </w:r>
      <w:r w:rsidRPr="00653FE2">
        <w:tab/>
        <w:t>MAP_UPDATE_LOCATION service</w:t>
      </w:r>
      <w:bookmarkEnd w:id="1549"/>
      <w:bookmarkEnd w:id="1550"/>
      <w:bookmarkEnd w:id="1551"/>
    </w:p>
    <w:p w14:paraId="1B490EFF" w14:textId="77777777" w:rsidR="00C33898" w:rsidRPr="00653FE2" w:rsidRDefault="00C33898" w:rsidP="00C33898">
      <w:pPr>
        <w:pStyle w:val="Heading4"/>
        <w:keepNext w:val="0"/>
        <w:keepLines w:val="0"/>
      </w:pPr>
      <w:bookmarkStart w:id="1552" w:name="_Toc11331657"/>
      <w:bookmarkStart w:id="1553" w:name="_Toc36553740"/>
      <w:bookmarkStart w:id="1554" w:name="_Toc218668641"/>
      <w:r w:rsidRPr="00653FE2">
        <w:t>8.1.2.1</w:t>
      </w:r>
      <w:r w:rsidRPr="00653FE2">
        <w:tab/>
        <w:t>Definition</w:t>
      </w:r>
      <w:bookmarkEnd w:id="1552"/>
      <w:bookmarkEnd w:id="1553"/>
      <w:bookmarkEnd w:id="1554"/>
    </w:p>
    <w:p w14:paraId="5CD11BD6" w14:textId="16B512AE" w:rsidR="00C33898" w:rsidRPr="00653FE2" w:rsidRDefault="00C33898" w:rsidP="00C33898">
      <w:r w:rsidRPr="00653FE2">
        <w:t>This service is used by the VLR to update the location information stored in the HLR.</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5" w:name="_Toc11331658"/>
      <w:bookmarkStart w:id="1556" w:name="_Toc36553741"/>
      <w:bookmarkStart w:id="1557" w:name="_Toc218668642"/>
      <w:r w:rsidRPr="00653FE2">
        <w:t>8.1.2.2</w:t>
      </w:r>
      <w:r w:rsidRPr="00653FE2">
        <w:tab/>
        <w:t>Service primitives</w:t>
      </w:r>
      <w:bookmarkEnd w:id="1555"/>
      <w:bookmarkEnd w:id="1556"/>
      <w:bookmarkEnd w:id="1557"/>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lastRenderedPageBreak/>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8" w:name="_Toc11331659"/>
      <w:bookmarkStart w:id="1559" w:name="_Toc36553742"/>
      <w:bookmarkStart w:id="1560" w:name="_Toc218668643"/>
      <w:r w:rsidRPr="00653FE2">
        <w:t>8.1.2.3</w:t>
      </w:r>
      <w:r w:rsidRPr="00653FE2">
        <w:tab/>
        <w:t>Parameter definitions and use</w:t>
      </w:r>
      <w:bookmarkEnd w:id="1558"/>
      <w:bookmarkEnd w:id="1559"/>
      <w:bookmarkEnd w:id="1560"/>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3B9A5F86" w:rsidR="00C33898" w:rsidRPr="00653FE2" w:rsidRDefault="00C33898" w:rsidP="00C33898">
      <w:r w:rsidRPr="00653FE2">
        <w:t>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2C4F6801" w:rsidR="00C33898" w:rsidRPr="00653FE2" w:rsidRDefault="00C33898" w:rsidP="00C33898">
      <w:pPr>
        <w:rPr>
          <w:noProof/>
        </w:rPr>
      </w:pPr>
      <w:r w:rsidRPr="00653FE2">
        <w:rPr>
          <w:noProof/>
        </w:rPr>
        <w:lastRenderedPageBreak/>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D55BD69" w:rsidR="00C33898" w:rsidRPr="00653FE2" w:rsidRDefault="00C33898" w:rsidP="00C33898">
      <w:pPr>
        <w:rPr>
          <w:u w:val="single"/>
        </w:rPr>
      </w:pPr>
      <w:r w:rsidRPr="00653FE2">
        <w:rPr>
          <w:u w:val="single"/>
        </w:rPr>
        <w:t>Offered CAMEL 4 CSIs</w:t>
      </w:r>
    </w:p>
    <w:p w14:paraId="512DC8B9" w14:textId="47C0D5BA" w:rsidR="00C33898" w:rsidRPr="00653FE2" w:rsidRDefault="00C33898" w:rsidP="00C33898">
      <w:pPr>
        <w:rPr>
          <w:lang w:eastAsia="ja-JP"/>
        </w:rPr>
      </w:pPr>
      <w:r w:rsidRPr="00653FE2">
        <w:t xml:space="preserve">This parameter indicates the CAMEL phase 4 CSIs offered in the VMSC/VLR (see </w:t>
      </w:r>
      <w:r w:rsidR="00EC33FE" w:rsidRPr="00653FE2">
        <w:t>clause</w:t>
      </w:r>
      <w:r w:rsidR="00EC33FE">
        <w:t> </w:t>
      </w:r>
      <w:r w:rsidR="00EC33FE" w:rsidRPr="00653FE2">
        <w:t>7</w:t>
      </w:r>
      <w:r w:rsidRPr="00653FE2">
        <w:t>.6.3.36D).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48642FD3" w:rsidR="00C33898" w:rsidRPr="00653FE2" w:rsidRDefault="00C33898" w:rsidP="00C33898">
      <w:r w:rsidRPr="00653FE2">
        <w:t xml:space="preserve">For definition of the parameter see </w:t>
      </w:r>
      <w:r w:rsidR="00EC33FE" w:rsidRPr="00653FE2">
        <w:t>clause</w:t>
      </w:r>
      <w:r w:rsidR="00EC33FE">
        <w:t> </w:t>
      </w:r>
      <w:r w:rsidR="00EC33FE" w:rsidRPr="00653FE2">
        <w:t>7</w:t>
      </w:r>
      <w:r w:rsidRPr="00653FE2">
        <w:t xml:space="preserve">.6.2. For the use of this parameter see 3GPP </w:t>
      </w:r>
      <w:r w:rsidR="00EC33FE" w:rsidRPr="00653FE2">
        <w:t>TS</w:t>
      </w:r>
      <w:r w:rsidR="00EC33FE">
        <w:t> </w:t>
      </w:r>
      <w:r w:rsidR="00EC33FE" w:rsidRPr="00653FE2">
        <w:t>2</w:t>
      </w:r>
      <w:r w:rsidRPr="00653FE2">
        <w:t xml:space="preserve">3.012. IMEISV shall be present if ADD function is supported and a new IMEISV is to be notified to the HLR (The functional requirements for the presence of IMEISV due to ADD are described in 3GPP </w:t>
      </w:r>
      <w:r w:rsidR="00EC33FE" w:rsidRPr="00653FE2">
        <w:t>TS</w:t>
      </w:r>
      <w:r w:rsidR="00EC33FE">
        <w:t> </w:t>
      </w:r>
      <w:r w:rsidR="00EC33FE" w:rsidRPr="00653FE2">
        <w:t>2</w:t>
      </w:r>
      <w:r w:rsidRPr="00653FE2">
        <w:t xml:space="preserve">2.101 </w:t>
      </w:r>
      <w:r w:rsidR="00EC33FE" w:rsidRPr="00653FE2">
        <w:t>clause</w:t>
      </w:r>
      <w:r w:rsidR="00EC33FE">
        <w:t> </w:t>
      </w:r>
      <w:r w:rsidR="00EC33FE" w:rsidRPr="00653FE2">
        <w:t>7</w:t>
      </w:r>
      <w:r w:rsidRPr="00653FE2">
        <w:t>.4).</w:t>
      </w:r>
    </w:p>
    <w:p w14:paraId="75383A00" w14:textId="77777777" w:rsidR="00C33898" w:rsidRPr="00653FE2" w:rsidRDefault="00C33898" w:rsidP="00C33898">
      <w:pPr>
        <w:rPr>
          <w:u w:val="single"/>
        </w:rPr>
      </w:pPr>
      <w:r w:rsidRPr="00653FE2">
        <w:rPr>
          <w:u w:val="single"/>
        </w:rPr>
        <w:t>Skip Subscriber Data Update</w:t>
      </w:r>
    </w:p>
    <w:p w14:paraId="09160B9D" w14:textId="5D50572F" w:rsidR="00C33898" w:rsidRPr="00653FE2" w:rsidRDefault="00C33898" w:rsidP="00C33898">
      <w:r w:rsidRPr="00653FE2">
        <w:t>The presence of the parameter is optional and if present it indicates that the service is solely used to inform the HLR about change of IMEISV or Paging Area. The parameter is used to optimise signalling load during Location Update procedure.</w:t>
      </w:r>
    </w:p>
    <w:p w14:paraId="2DC83205" w14:textId="77777777" w:rsidR="00C33898" w:rsidRPr="00653FE2" w:rsidRDefault="00C33898" w:rsidP="00C33898">
      <w:pPr>
        <w:rPr>
          <w:u w:val="single"/>
        </w:rPr>
      </w:pPr>
      <w:r w:rsidRPr="00653FE2">
        <w:rPr>
          <w:u w:val="single"/>
        </w:rPr>
        <w:t>Supported RAT Types Indicator</w:t>
      </w:r>
    </w:p>
    <w:p w14:paraId="7433B531" w14:textId="66C412D9" w:rsidR="00C33898" w:rsidRPr="00653FE2" w:rsidRDefault="00C33898" w:rsidP="00C33898">
      <w:r w:rsidRPr="00653FE2">
        <w:lastRenderedPageBreak/>
        <w:t xml:space="preserve">This parameter indicates, if present, which access technologies (e.g. GERAN and / or UTRAN) are served by the MSC/VLR (see </w:t>
      </w:r>
      <w:r w:rsidR="00EC33FE" w:rsidRPr="00653FE2">
        <w:t>clause</w:t>
      </w:r>
      <w:r w:rsidR="00EC33FE">
        <w:t> </w:t>
      </w:r>
      <w:r w:rsidR="00EC33FE" w:rsidRPr="00653FE2">
        <w:t>7</w:t>
      </w:r>
      <w:r w:rsidRPr="00653FE2">
        <w:t>.6.3)</w:t>
      </w:r>
    </w:p>
    <w:p w14:paraId="7EBB0EA9" w14:textId="77777777" w:rsidR="00C33898" w:rsidRPr="00653FE2" w:rsidRDefault="00C33898" w:rsidP="00C33898">
      <w:pPr>
        <w:rPr>
          <w:u w:val="single"/>
        </w:rPr>
      </w:pPr>
      <w:r w:rsidRPr="00653FE2">
        <w:rPr>
          <w:u w:val="single"/>
        </w:rPr>
        <w:t>Paging Area</w:t>
      </w:r>
    </w:p>
    <w:p w14:paraId="692E5EF4" w14:textId="523E6F9F" w:rsidR="00C33898" w:rsidRPr="00653FE2" w:rsidRDefault="00C33898" w:rsidP="00C33898">
      <w:r w:rsidRPr="00653FE2">
        <w:t xml:space="preserve">This parameter indicates, if present, the paging area where the MS is currently located (see </w:t>
      </w:r>
      <w:r w:rsidR="00EC33FE" w:rsidRPr="00653FE2">
        <w:t>clause</w:t>
      </w:r>
      <w:r w:rsidR="00EC33FE">
        <w:t> </w:t>
      </w:r>
      <w:r w:rsidR="00EC33FE" w:rsidRPr="00653FE2">
        <w:t>7</w:t>
      </w:r>
      <w:r w:rsidRPr="00653FE2">
        <w:t>.6.5.18)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State">
        <w:smartTag w:uri="urn:schemas-microsoft-com:office:smarttags" w:element="place">
          <w:r w:rsidRPr="00653FE2">
            <w:rPr>
              <w:u w:val="single"/>
            </w:rPr>
            <w:t>Ind</w:t>
          </w:r>
        </w:smartTag>
      </w:smartTag>
      <w:r w:rsidRPr="00653FE2">
        <w:rPr>
          <w:u w:val="single"/>
        </w:rPr>
        <w:t>icator</w:t>
      </w:r>
    </w:p>
    <w:p w14:paraId="4A568E66" w14:textId="47F35690"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place">
        <w:smartTag w:uri="urn:schemas-microsoft-com:office:smarttags" w:element="State">
          <w:r w:rsidRPr="00653FE2">
            <w:t>ind</w:t>
          </w:r>
        </w:smartTag>
      </w:smartTag>
      <w:r w:rsidRPr="00653FE2">
        <w:t xml:space="preserve">icator during </w:t>
      </w:r>
      <w:r w:rsidRPr="00653FE2">
        <w:rPr>
          <w:rFonts w:cs="Arial"/>
        </w:rPr>
        <w:t xml:space="preserve">a CSFB mobile originated call if the VLR performs an implicit location update (see 3GPP </w:t>
      </w:r>
      <w:r w:rsidR="00EC33FE" w:rsidRPr="00653FE2">
        <w:rPr>
          <w:rFonts w:cs="Arial"/>
        </w:rPr>
        <w:t>TS</w:t>
      </w:r>
      <w:r w:rsidR="00EC33FE">
        <w:rPr>
          <w:rFonts w:cs="Arial"/>
        </w:rPr>
        <w:t> </w:t>
      </w:r>
      <w:r w:rsidR="00EC33FE" w:rsidRPr="00653FE2">
        <w:rPr>
          <w:rFonts w:cs="Arial"/>
        </w:rPr>
        <w:t>2</w:t>
      </w:r>
      <w:r w:rsidRPr="00653FE2">
        <w:rPr>
          <w:rFonts w:cs="Arial"/>
        </w:rPr>
        <w:t>3.272</w:t>
      </w:r>
      <w:r w:rsidR="00EC33FE">
        <w:rPr>
          <w:rFonts w:cs="Arial"/>
        </w:rPr>
        <w:t> </w:t>
      </w:r>
      <w:r w:rsidR="00EC33FE" w:rsidRPr="00653FE2">
        <w:rPr>
          <w:rFonts w:cs="Arial"/>
        </w:rPr>
        <w:t>[</w:t>
      </w:r>
      <w:r w:rsidRPr="00653FE2">
        <w:rPr>
          <w:rFonts w:cs="Arial"/>
        </w:rPr>
        <w:t>143]).</w:t>
      </w:r>
    </w:p>
    <w:p w14:paraId="75A1C0AF" w14:textId="77777777" w:rsidR="00C33898" w:rsidRPr="00653FE2" w:rsidRDefault="00C33898" w:rsidP="00C33898">
      <w:pPr>
        <w:rPr>
          <w:u w:val="single"/>
        </w:rPr>
      </w:pPr>
      <w:r w:rsidRPr="00653FE2">
        <w:rPr>
          <w:u w:val="single"/>
        </w:rPr>
        <w:t>MTRF Supported</w:t>
      </w:r>
    </w:p>
    <w:p w14:paraId="5969ED6A" w14:textId="01E607C5" w:rsidR="00C33898" w:rsidRPr="00653FE2" w:rsidRDefault="00C33898" w:rsidP="00C33898">
      <w:pPr>
        <w:rPr>
          <w:lang w:eastAsia="zh-CN"/>
        </w:rPr>
      </w:pPr>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5C7E72FE" w:rsidR="00C33898" w:rsidRPr="00653FE2" w:rsidRDefault="00C33898" w:rsidP="00C33898">
      <w:r w:rsidRPr="00653FE2">
        <w:t xml:space="preserve">See </w:t>
      </w:r>
      <w:r w:rsidR="00EC33FE">
        <w:t>clause</w:t>
      </w:r>
      <w:r w:rsidR="00EC33FE">
        <w:t> </w:t>
      </w:r>
      <w:r w:rsidR="00EC33FE" w:rsidRPr="00653FE2">
        <w:t>3</w:t>
      </w:r>
      <w:r w:rsidRPr="00653FE2">
        <w:t xml:space="preserve">.6.1.5 of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4CF05059"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EC33FE">
        <w:t>clause</w:t>
      </w:r>
      <w:r w:rsidR="00EC33FE">
        <w:t> </w:t>
      </w:r>
      <w:r w:rsidR="00EC33FE" w:rsidRPr="00653FE2">
        <w:t>3</w:t>
      </w:r>
      <w:r w:rsidRPr="00653FE2">
        <w:t xml:space="preserve">.6.1.5 of 3GPP </w:t>
      </w:r>
      <w:r w:rsidR="00EC33FE" w:rsidRPr="00653FE2">
        <w:t>TS</w:t>
      </w:r>
      <w:r w:rsidR="00EC33FE">
        <w:t> </w:t>
      </w:r>
      <w:r w:rsidR="00EC33FE" w:rsidRPr="00653FE2">
        <w:t>2</w:t>
      </w:r>
      <w:r w:rsidRPr="00653FE2">
        <w:t>3.012</w:t>
      </w:r>
      <w:r w:rsidR="00EC33FE">
        <w:t> </w:t>
      </w:r>
      <w:r w:rsidR="00EC33FE" w:rsidRPr="00653FE2">
        <w:t>[</w:t>
      </w:r>
      <w:r w:rsidRPr="00653FE2">
        <w:t>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lastRenderedPageBreak/>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1" w:name="_Toc11331660"/>
      <w:bookmarkStart w:id="1562" w:name="_Toc36553743"/>
      <w:bookmarkStart w:id="1563" w:name="_Toc218668644"/>
      <w:r w:rsidRPr="00653FE2">
        <w:t>8.1.3</w:t>
      </w:r>
      <w:r w:rsidRPr="00653FE2">
        <w:tab/>
        <w:t>MAP_CANCEL_LOCATION service</w:t>
      </w:r>
      <w:bookmarkEnd w:id="1561"/>
      <w:bookmarkEnd w:id="1562"/>
      <w:bookmarkEnd w:id="1563"/>
    </w:p>
    <w:p w14:paraId="24CAFD51" w14:textId="77777777" w:rsidR="00C33898" w:rsidRPr="00653FE2" w:rsidRDefault="00C33898" w:rsidP="00C33898">
      <w:pPr>
        <w:pStyle w:val="Heading4"/>
        <w:keepNext w:val="0"/>
        <w:keepLines w:val="0"/>
      </w:pPr>
      <w:bookmarkStart w:id="1564" w:name="_Toc11331661"/>
      <w:bookmarkStart w:id="1565" w:name="_Toc36553744"/>
      <w:bookmarkStart w:id="1566" w:name="_Toc218668645"/>
      <w:r w:rsidRPr="00653FE2">
        <w:t>8.1.3.1</w:t>
      </w:r>
      <w:r w:rsidRPr="00653FE2">
        <w:tab/>
        <w:t>Definition</w:t>
      </w:r>
      <w:bookmarkEnd w:id="1564"/>
      <w:bookmarkEnd w:id="1565"/>
      <w:bookmarkEnd w:id="1566"/>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7" w:name="_Toc11331662"/>
      <w:bookmarkStart w:id="1568" w:name="_Toc36553745"/>
      <w:bookmarkStart w:id="1569" w:name="_Toc218668646"/>
      <w:r w:rsidRPr="00653FE2">
        <w:t>8.1.3.2</w:t>
      </w:r>
      <w:r w:rsidRPr="00653FE2">
        <w:tab/>
        <w:t>Service primitives</w:t>
      </w:r>
      <w:bookmarkEnd w:id="1567"/>
      <w:bookmarkEnd w:id="1568"/>
      <w:bookmarkEnd w:id="1569"/>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70" w:name="_Toc11331663"/>
      <w:bookmarkStart w:id="1571" w:name="_Toc36553746"/>
      <w:bookmarkStart w:id="1572" w:name="_Toc218668647"/>
      <w:r w:rsidRPr="00653FE2">
        <w:t>8.1.3.3</w:t>
      </w:r>
      <w:r w:rsidRPr="00653FE2">
        <w:tab/>
        <w:t>Parameter definitions and use</w:t>
      </w:r>
      <w:bookmarkEnd w:id="1570"/>
      <w:bookmarkEnd w:id="1571"/>
      <w:bookmarkEnd w:id="1572"/>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0839A09A"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w:t>
      </w:r>
      <w:r w:rsidR="00EC33FE" w:rsidRPr="00653FE2">
        <w:rPr>
          <w:rFonts w:hint="eastAsia"/>
          <w:szCs w:val="16"/>
          <w:lang w:eastAsia="zh-CN"/>
        </w:rPr>
        <w:t>TS</w:t>
      </w:r>
      <w:r w:rsidR="00EC33FE">
        <w:rPr>
          <w:szCs w:val="16"/>
          <w:lang w:eastAsia="zh-CN"/>
        </w:rPr>
        <w:t> </w:t>
      </w:r>
      <w:r w:rsidR="00EC33FE" w:rsidRPr="00653FE2">
        <w:rPr>
          <w:rFonts w:hint="eastAsia"/>
          <w:szCs w:val="16"/>
          <w:lang w:eastAsia="zh-CN"/>
        </w:rPr>
        <w:t>2</w:t>
      </w:r>
      <w:r w:rsidRPr="00653FE2">
        <w:rPr>
          <w:rFonts w:hint="eastAsia"/>
          <w:szCs w:val="16"/>
          <w:lang w:eastAsia="zh-CN"/>
        </w:rPr>
        <w:t>3.060</w:t>
      </w:r>
      <w:r w:rsidR="00EC33FE">
        <w:rPr>
          <w:szCs w:val="16"/>
          <w:lang w:eastAsia="zh-CN"/>
        </w:rPr>
        <w:t> </w:t>
      </w:r>
      <w:r w:rsidR="00EC33FE" w:rsidRPr="00653FE2">
        <w:rPr>
          <w:rFonts w:hint="eastAsia"/>
          <w:szCs w:val="16"/>
          <w:lang w:eastAsia="zh-CN"/>
        </w:rPr>
        <w:t>[</w:t>
      </w:r>
      <w:r w:rsidRPr="00653FE2">
        <w:rPr>
          <w:rFonts w:hint="eastAsia"/>
          <w:szCs w:val="16"/>
          <w:lang w:eastAsia="zh-CN"/>
        </w:rPr>
        <w:t xml:space="preserve">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582DECB1"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3DF75493"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4198DD73" w:rsidR="00C33898" w:rsidRPr="00653FE2" w:rsidRDefault="00C33898" w:rsidP="00C33898">
      <w:r w:rsidRPr="00653FE2">
        <w:t xml:space="preserve">This parameter refers to the E.164 address of the new VMSC. The use and conditions of presence of this parameter are specified in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3FD03A2E" w:rsidR="00C33898" w:rsidRPr="00653FE2" w:rsidRDefault="00C33898" w:rsidP="00C33898">
      <w:r w:rsidRPr="00653FE2">
        <w:t xml:space="preserve">This parameter contains the new VLR Number. See definition in clause 7.6.2. The use and conditions of presence of this parameter are specified in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3716BF0E" w:rsidR="00C33898" w:rsidRPr="00653FE2" w:rsidRDefault="00C33898" w:rsidP="00C33898">
      <w:pPr>
        <w:keepNext/>
        <w:keepLines/>
      </w:pPr>
      <w:r w:rsidRPr="00653FE2">
        <w:t xml:space="preserve">When present and when the Cancellation Type indicates a subscription withdraw, this parameter indicates that the MME (informed via the IWF) or the SGSN shall delete the subscription data and request the UE or MS to initiate an immediate re-attach procedure as described in 3GPP </w:t>
      </w:r>
      <w:r w:rsidR="00EC33FE" w:rsidRPr="00653FE2">
        <w:t>TS</w:t>
      </w:r>
      <w:r w:rsidR="00EC33FE">
        <w:t> </w:t>
      </w:r>
      <w:r w:rsidR="00EC33FE" w:rsidRPr="00653FE2">
        <w:t>2</w:t>
      </w:r>
      <w:r w:rsidRPr="00653FE2">
        <w:t>3.401</w:t>
      </w:r>
      <w:r w:rsidR="00EC33FE">
        <w:t> </w:t>
      </w:r>
      <w:r w:rsidR="00EC33FE" w:rsidRPr="00653FE2">
        <w:t>[</w:t>
      </w:r>
      <w:r w:rsidRPr="00653FE2">
        <w:t xml:space="preserve">145] and in 3GPP </w:t>
      </w:r>
      <w:r w:rsidR="00EC33FE" w:rsidRPr="00653FE2">
        <w:t>TS</w:t>
      </w:r>
      <w:r w:rsidR="00EC33FE">
        <w:t> </w:t>
      </w:r>
      <w:r w:rsidR="00EC33FE" w:rsidRPr="00653FE2">
        <w:t>2</w:t>
      </w:r>
      <w:r w:rsidRPr="00653FE2">
        <w:t>3.060</w:t>
      </w:r>
      <w:r w:rsidR="00EC33FE">
        <w:t> </w:t>
      </w:r>
      <w:r w:rsidR="00EC33FE" w:rsidRPr="00653FE2">
        <w:t>[</w:t>
      </w:r>
      <w:r w:rsidRPr="00653FE2">
        <w:t>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3" w:name="_Toc11331664"/>
      <w:bookmarkStart w:id="1574" w:name="_Toc36553747"/>
      <w:bookmarkStart w:id="1575" w:name="_Toc218668648"/>
      <w:r w:rsidRPr="00653FE2">
        <w:t>8.1.4</w:t>
      </w:r>
      <w:r w:rsidRPr="00653FE2">
        <w:tab/>
        <w:t>MAP_SEND_IDENTIFICATION service</w:t>
      </w:r>
      <w:bookmarkEnd w:id="1573"/>
      <w:bookmarkEnd w:id="1574"/>
      <w:bookmarkEnd w:id="1575"/>
    </w:p>
    <w:p w14:paraId="1D4371C5" w14:textId="77777777" w:rsidR="00C33898" w:rsidRPr="00653FE2" w:rsidRDefault="00C33898" w:rsidP="00C33898">
      <w:pPr>
        <w:pStyle w:val="Heading4"/>
        <w:keepNext w:val="0"/>
        <w:keepLines w:val="0"/>
      </w:pPr>
      <w:bookmarkStart w:id="1576" w:name="_Toc11331665"/>
      <w:bookmarkStart w:id="1577" w:name="_Toc36553748"/>
      <w:bookmarkStart w:id="1578" w:name="_Toc218668649"/>
      <w:r w:rsidRPr="00653FE2">
        <w:t>8.1.4.1</w:t>
      </w:r>
      <w:r w:rsidRPr="00653FE2">
        <w:tab/>
        <w:t>Definition</w:t>
      </w:r>
      <w:bookmarkEnd w:id="1576"/>
      <w:bookmarkEnd w:id="1577"/>
      <w:bookmarkEnd w:id="1578"/>
    </w:p>
    <w:p w14:paraId="3F706523" w14:textId="6E2D9198" w:rsidR="00C33898" w:rsidRPr="00653FE2" w:rsidRDefault="00C33898" w:rsidP="00C33898">
      <w:r w:rsidRPr="00653FE2">
        <w:t>The MAP_SEND_IDENTIFICATION service is used between a VLR and a previous VLR to retrieve IMSI and authentication data for a subscriber registering afresh in that VLR.</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9" w:name="_Toc11331666"/>
      <w:bookmarkStart w:id="1580" w:name="_Toc36553749"/>
      <w:bookmarkStart w:id="1581" w:name="_Toc218668650"/>
      <w:r w:rsidRPr="00653FE2">
        <w:t>8.1.4.2</w:t>
      </w:r>
      <w:r w:rsidRPr="00653FE2">
        <w:tab/>
        <w:t>Service primitives</w:t>
      </w:r>
      <w:bookmarkEnd w:id="1579"/>
      <w:bookmarkEnd w:id="1580"/>
      <w:bookmarkEnd w:id="1581"/>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lastRenderedPageBreak/>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2" w:name="_Toc11331667"/>
      <w:bookmarkStart w:id="1583" w:name="_Toc36553750"/>
      <w:bookmarkStart w:id="1584" w:name="_Toc218668651"/>
      <w:r w:rsidRPr="00653FE2">
        <w:t>8.1.4.3</w:t>
      </w:r>
      <w:r w:rsidRPr="00653FE2">
        <w:tab/>
        <w:t>Parameter definitions and use</w:t>
      </w:r>
      <w:bookmarkEnd w:id="1582"/>
      <w:bookmarkEnd w:id="1583"/>
      <w:bookmarkEnd w:id="1584"/>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65376728" w:rsidR="00C33898" w:rsidRPr="00653FE2" w:rsidRDefault="00C33898" w:rsidP="00C33898">
      <w:r w:rsidRPr="00653FE2">
        <w:t>See definition in clause 7.6.2.</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197D5BF3" w:rsidR="00C33898" w:rsidRPr="00653FE2" w:rsidRDefault="00C33898" w:rsidP="00C33898">
      <w:r w:rsidRPr="00653FE2">
        <w:t>A number indicating how many authentication vectors the new VLR is prepared to receive. The previous VLR shall not return more vectors than indicated by this parameter.</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93D3AC3" w:rsidR="00C33898" w:rsidRPr="00653FE2" w:rsidRDefault="00C33898" w:rsidP="00C33898">
      <w:pPr>
        <w:pStyle w:val="Index1"/>
        <w:keepLines w:val="0"/>
        <w:spacing w:after="180"/>
      </w:pPr>
      <w:r w:rsidRPr="00653FE2">
        <w:t>This parameter indicates if the new VLR or SGSN allows segmentation of the response at MAP user level.</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3D04419A" w:rsidR="00C33898" w:rsidRPr="00653FE2" w:rsidRDefault="00C33898" w:rsidP="00C33898">
      <w:r w:rsidRPr="00653FE2">
        <w:t>See definition in clause 7.6.2. The IMSI is to be returned if the service succeeds.</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lastRenderedPageBreak/>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67558709" w:rsidR="00C33898" w:rsidRPr="00653FE2" w:rsidRDefault="00C33898" w:rsidP="00C33898">
      <w:pPr>
        <w:rPr>
          <w:u w:val="single"/>
        </w:rPr>
      </w:pPr>
      <w:r w:rsidRPr="00653FE2">
        <w:rPr>
          <w:u w:val="single"/>
        </w:rPr>
        <w:t>Current Security Context</w:t>
      </w:r>
    </w:p>
    <w:p w14:paraId="5DDD6905" w14:textId="7A92AD66" w:rsidR="00C33898" w:rsidRPr="00653FE2" w:rsidRDefault="00C33898" w:rsidP="00C33898">
      <w:r w:rsidRPr="00653FE2">
        <w:t xml:space="preserve">See definition in </w:t>
      </w:r>
      <w:r w:rsidR="00EC33FE" w:rsidRPr="00653FE2">
        <w:t>clause</w:t>
      </w:r>
      <w:r w:rsidR="00EC33FE">
        <w:t> </w:t>
      </w:r>
      <w:r w:rsidR="00EC33FE" w:rsidRPr="00653FE2">
        <w:t>7</w:t>
      </w:r>
      <w:r w:rsidRPr="00653FE2">
        <w:t>.6.7. If the service succeeds, a list of either GSM or UMTS Security Context parameters can be returned.</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0EAB3B29" w:rsidR="00C33898" w:rsidRPr="00653FE2" w:rsidRDefault="00C33898" w:rsidP="00C33898">
      <w:pPr>
        <w:rPr>
          <w:u w:val="single"/>
        </w:rPr>
      </w:pPr>
      <w:r w:rsidRPr="00653FE2">
        <w:rPr>
          <w:u w:val="single"/>
        </w:rPr>
        <w:t>MT call pending flag</w:t>
      </w:r>
    </w:p>
    <w:p w14:paraId="66AC47F3" w14:textId="5F126494" w:rsidR="00C33898" w:rsidRPr="00653FE2" w:rsidRDefault="00C33898" w:rsidP="00C33898">
      <w:r w:rsidRPr="00653FE2">
        <w:t xml:space="preserve">This flag indicates by its presence that there is a Mobile Terminating call pending in the old MSC/VLR. 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7A511EFF" w14:textId="5A094F63" w:rsidR="00C33898" w:rsidRPr="00653FE2" w:rsidRDefault="00C33898" w:rsidP="00C33898">
      <w:pPr>
        <w:rPr>
          <w:u w:val="single"/>
        </w:rPr>
      </w:pPr>
      <w:r w:rsidRPr="00653FE2">
        <w:rPr>
          <w:u w:val="single"/>
        </w:rPr>
        <w:t>Hop Counter</w:t>
      </w:r>
    </w:p>
    <w:p w14:paraId="151F2828" w14:textId="32376B59" w:rsidR="00C33898" w:rsidRPr="00653FE2" w:rsidRDefault="00C33898" w:rsidP="00C33898">
      <w:r w:rsidRPr="00653FE2">
        <w:t>For the use of this parameter see 3GPP TS 23.012 [23].</w:t>
      </w:r>
    </w:p>
    <w:p w14:paraId="67544266" w14:textId="77777777" w:rsidR="00C33898" w:rsidRPr="00653FE2" w:rsidRDefault="00C33898" w:rsidP="00C33898">
      <w:pPr>
        <w:rPr>
          <w:u w:val="single"/>
        </w:rPr>
      </w:pPr>
      <w:r w:rsidRPr="00653FE2">
        <w:rPr>
          <w:u w:val="single"/>
        </w:rPr>
        <w:t>MTRF Supported</w:t>
      </w:r>
    </w:p>
    <w:p w14:paraId="268421EA" w14:textId="665EE073"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621C7B1B" w:rsidR="00C33898" w:rsidRPr="00653FE2" w:rsidRDefault="00C33898" w:rsidP="00C33898">
      <w:r w:rsidRPr="00653FE2">
        <w:t xml:space="preserve">This is the ISDN number assigned to the VLR currently serving the MS. See definition in clause 7.6.2. The use and conditions of presence of this parameter are specified in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1EE097B2" w:rsidR="00C33898" w:rsidRPr="00653FE2" w:rsidRDefault="00C33898" w:rsidP="00C33898">
      <w:pPr>
        <w:keepNext/>
        <w:keepLines/>
      </w:pPr>
      <w:r w:rsidRPr="00653FE2">
        <w:t xml:space="preserve">See 3GPP </w:t>
      </w:r>
      <w:r w:rsidR="00EC33FE" w:rsidRPr="00653FE2">
        <w:t>TS</w:t>
      </w:r>
      <w:r w:rsidR="00EC33FE">
        <w:t> </w:t>
      </w:r>
      <w:r w:rsidR="00EC33FE" w:rsidRPr="00653FE2">
        <w:t>2</w:t>
      </w:r>
      <w:r w:rsidRPr="00653FE2">
        <w:t>3.272</w:t>
      </w:r>
      <w:r w:rsidR="00EC33FE">
        <w:t> </w:t>
      </w:r>
      <w:r w:rsidR="00EC33FE" w:rsidRPr="00653FE2">
        <w:t>[</w:t>
      </w:r>
      <w:r w:rsidRPr="00653FE2">
        <w:t>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5" w:name="_Toc11331668"/>
      <w:bookmarkStart w:id="1586" w:name="_Toc36553751"/>
      <w:bookmarkStart w:id="1587" w:name="_Toc218668652"/>
      <w:r w:rsidRPr="00653FE2">
        <w:rPr>
          <w:lang w:val="da-DK"/>
        </w:rPr>
        <w:t>8.1.5</w:t>
      </w:r>
      <w:r w:rsidRPr="00653FE2">
        <w:rPr>
          <w:lang w:val="da-DK"/>
        </w:rPr>
        <w:tab/>
        <w:t>Void</w:t>
      </w:r>
      <w:bookmarkEnd w:id="1585"/>
      <w:bookmarkEnd w:id="1586"/>
      <w:bookmarkEnd w:id="1587"/>
    </w:p>
    <w:p w14:paraId="2BF50816" w14:textId="77777777" w:rsidR="00C33898" w:rsidRPr="00653FE2" w:rsidRDefault="00C33898" w:rsidP="00C33898">
      <w:pPr>
        <w:pStyle w:val="Heading4"/>
        <w:keepNext w:val="0"/>
        <w:keepLines w:val="0"/>
        <w:rPr>
          <w:lang w:val="da-DK"/>
        </w:rPr>
      </w:pPr>
      <w:bookmarkStart w:id="1588" w:name="_Toc11331669"/>
      <w:bookmarkStart w:id="1589" w:name="_Toc36553752"/>
      <w:bookmarkStart w:id="1590" w:name="_Toc218668653"/>
      <w:r w:rsidRPr="00653FE2">
        <w:rPr>
          <w:lang w:val="da-DK"/>
        </w:rPr>
        <w:t>8.1.5.1</w:t>
      </w:r>
      <w:r w:rsidRPr="00653FE2">
        <w:rPr>
          <w:lang w:val="da-DK"/>
        </w:rPr>
        <w:tab/>
        <w:t>Void</w:t>
      </w:r>
      <w:bookmarkEnd w:id="1588"/>
      <w:bookmarkEnd w:id="1589"/>
      <w:bookmarkEnd w:id="1590"/>
    </w:p>
    <w:p w14:paraId="7244025D" w14:textId="77777777" w:rsidR="00C33898" w:rsidRPr="00653FE2" w:rsidRDefault="00C33898" w:rsidP="00C33898">
      <w:pPr>
        <w:pStyle w:val="Heading4"/>
        <w:keepNext w:val="0"/>
        <w:keepLines w:val="0"/>
        <w:rPr>
          <w:lang w:val="da-DK"/>
        </w:rPr>
      </w:pPr>
      <w:bookmarkStart w:id="1591" w:name="_Toc11331670"/>
      <w:bookmarkStart w:id="1592" w:name="_Toc36553753"/>
      <w:bookmarkStart w:id="1593" w:name="_Toc218668654"/>
      <w:r w:rsidRPr="00653FE2">
        <w:rPr>
          <w:lang w:val="da-DK"/>
        </w:rPr>
        <w:t>8.1.5.2</w:t>
      </w:r>
      <w:r w:rsidRPr="00653FE2">
        <w:rPr>
          <w:lang w:val="da-DK"/>
        </w:rPr>
        <w:tab/>
        <w:t>Void</w:t>
      </w:r>
      <w:bookmarkEnd w:id="1591"/>
      <w:bookmarkEnd w:id="1592"/>
      <w:bookmarkEnd w:id="1593"/>
    </w:p>
    <w:p w14:paraId="361BA9D7" w14:textId="77777777" w:rsidR="00C33898" w:rsidRPr="00653FE2" w:rsidRDefault="00C33898" w:rsidP="00C33898">
      <w:pPr>
        <w:pStyle w:val="Heading4"/>
        <w:keepNext w:val="0"/>
        <w:keepLines w:val="0"/>
        <w:rPr>
          <w:lang w:val="da-DK"/>
        </w:rPr>
      </w:pPr>
      <w:bookmarkStart w:id="1594" w:name="_Toc11331671"/>
      <w:bookmarkStart w:id="1595" w:name="_Toc36553754"/>
      <w:bookmarkStart w:id="1596" w:name="_Toc218668655"/>
      <w:r w:rsidRPr="00653FE2">
        <w:rPr>
          <w:lang w:val="da-DK"/>
        </w:rPr>
        <w:t>8.1.5.3</w:t>
      </w:r>
      <w:r w:rsidRPr="00653FE2">
        <w:rPr>
          <w:lang w:val="da-DK"/>
        </w:rPr>
        <w:tab/>
        <w:t>Void</w:t>
      </w:r>
      <w:bookmarkEnd w:id="1594"/>
      <w:bookmarkEnd w:id="1595"/>
      <w:bookmarkEnd w:id="1596"/>
    </w:p>
    <w:p w14:paraId="5E4F60EA" w14:textId="77777777" w:rsidR="00C33898" w:rsidRPr="00653FE2" w:rsidRDefault="00C33898" w:rsidP="00C33898">
      <w:pPr>
        <w:pStyle w:val="Heading3"/>
        <w:keepNext w:val="0"/>
        <w:keepLines w:val="0"/>
        <w:rPr>
          <w:lang w:val="da-DK"/>
        </w:rPr>
      </w:pPr>
      <w:bookmarkStart w:id="1597" w:name="_Toc11331672"/>
      <w:bookmarkStart w:id="1598" w:name="_Toc36553755"/>
      <w:bookmarkStart w:id="1599" w:name="_Toc218668656"/>
      <w:r w:rsidRPr="00653FE2">
        <w:rPr>
          <w:lang w:val="da-DK"/>
        </w:rPr>
        <w:t>8.1.6</w:t>
      </w:r>
      <w:r w:rsidRPr="00653FE2">
        <w:rPr>
          <w:lang w:val="da-DK"/>
        </w:rPr>
        <w:tab/>
        <w:t>MAP_PURGE_MS service</w:t>
      </w:r>
      <w:bookmarkEnd w:id="1597"/>
      <w:bookmarkEnd w:id="1598"/>
      <w:bookmarkEnd w:id="1599"/>
    </w:p>
    <w:p w14:paraId="2645D99C" w14:textId="77777777" w:rsidR="00C33898" w:rsidRPr="00653FE2" w:rsidRDefault="00C33898" w:rsidP="00C33898">
      <w:pPr>
        <w:pStyle w:val="Heading4"/>
        <w:keepNext w:val="0"/>
        <w:keepLines w:val="0"/>
      </w:pPr>
      <w:bookmarkStart w:id="1600" w:name="_Toc11331673"/>
      <w:bookmarkStart w:id="1601" w:name="_Toc36553756"/>
      <w:bookmarkStart w:id="1602" w:name="_Toc218668657"/>
      <w:r w:rsidRPr="00653FE2">
        <w:t>8.1.6.1</w:t>
      </w:r>
      <w:r w:rsidRPr="00653FE2">
        <w:tab/>
        <w:t>Definition</w:t>
      </w:r>
      <w:bookmarkEnd w:id="1600"/>
      <w:bookmarkEnd w:id="1601"/>
      <w:bookmarkEnd w:id="1602"/>
    </w:p>
    <w:p w14:paraId="60B9FF06"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131DFBC5" w:rsidR="00C33898" w:rsidRPr="00653FE2" w:rsidRDefault="00C33898" w:rsidP="00C33898">
      <w:r w:rsidRPr="00653FE2">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3" w:name="_Toc11331674"/>
      <w:bookmarkStart w:id="1604" w:name="_Toc36553757"/>
      <w:bookmarkStart w:id="1605" w:name="_Toc218668658"/>
      <w:r w:rsidRPr="00653FE2">
        <w:t>8.1.6.2</w:t>
      </w:r>
      <w:r w:rsidRPr="00653FE2">
        <w:tab/>
        <w:t>Service primitives</w:t>
      </w:r>
      <w:bookmarkEnd w:id="1603"/>
      <w:bookmarkEnd w:id="1604"/>
      <w:bookmarkEnd w:id="1605"/>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6" w:name="_Toc11331675"/>
      <w:bookmarkStart w:id="1607" w:name="_Toc36553758"/>
      <w:bookmarkStart w:id="1608" w:name="_Toc218668659"/>
      <w:r w:rsidRPr="00653FE2">
        <w:t>8.1.6.3</w:t>
      </w:r>
      <w:r w:rsidRPr="00653FE2">
        <w:tab/>
        <w:t>Parameter definitions and use</w:t>
      </w:r>
      <w:bookmarkEnd w:id="1606"/>
      <w:bookmarkEnd w:id="1607"/>
      <w:bookmarkEnd w:id="1608"/>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46EC6CE0" w:rsidR="00C33898" w:rsidRPr="00653FE2" w:rsidRDefault="00C33898" w:rsidP="00C33898">
      <w:r w:rsidRPr="00653FE2">
        <w:t xml:space="preserve">Shall be present if the sender is SGSN. See definition in </w:t>
      </w:r>
      <w:r w:rsidR="00EC33FE" w:rsidRPr="00653FE2">
        <w:t>clause</w:t>
      </w:r>
      <w:r w:rsidR="00EC33FE">
        <w:t> </w:t>
      </w:r>
      <w:r w:rsidR="00EC33FE" w:rsidRPr="00653FE2">
        <w:t>7</w:t>
      </w:r>
      <w:r w:rsidRPr="00653FE2">
        <w:t>.6.2.</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9" w:name="_Toc11331676"/>
      <w:bookmarkStart w:id="1610" w:name="_Toc36553759"/>
      <w:bookmarkStart w:id="1611" w:name="_Toc218668660"/>
      <w:r w:rsidRPr="00653FE2">
        <w:t>8.1.7</w:t>
      </w:r>
      <w:r w:rsidRPr="00653FE2">
        <w:tab/>
        <w:t>MAP_UPDATE_GPRS_LOCATION service</w:t>
      </w:r>
      <w:bookmarkEnd w:id="1609"/>
      <w:bookmarkEnd w:id="1610"/>
      <w:bookmarkEnd w:id="1611"/>
    </w:p>
    <w:p w14:paraId="1D0031CE" w14:textId="77777777" w:rsidR="00C33898" w:rsidRPr="00653FE2" w:rsidRDefault="00C33898" w:rsidP="00C33898">
      <w:pPr>
        <w:pStyle w:val="Heading4"/>
        <w:keepNext w:val="0"/>
        <w:keepLines w:val="0"/>
      </w:pPr>
      <w:bookmarkStart w:id="1612" w:name="_Toc11331677"/>
      <w:bookmarkStart w:id="1613" w:name="_Toc36553760"/>
      <w:bookmarkStart w:id="1614" w:name="_Toc218668661"/>
      <w:r w:rsidRPr="00653FE2">
        <w:t>8.1.7.1</w:t>
      </w:r>
      <w:r w:rsidRPr="00653FE2">
        <w:tab/>
        <w:t>Definition</w:t>
      </w:r>
      <w:bookmarkEnd w:id="1612"/>
      <w:bookmarkEnd w:id="1613"/>
      <w:bookmarkEnd w:id="1614"/>
    </w:p>
    <w:p w14:paraId="2B835E90" w14:textId="2638D0BE" w:rsidR="00C33898" w:rsidRPr="00653FE2" w:rsidRDefault="00C33898" w:rsidP="00C33898">
      <w:r w:rsidRPr="00653FE2">
        <w:t>This service is used by the SGSN to update the location information stored in the HLR.</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5" w:name="_Toc11331678"/>
      <w:bookmarkStart w:id="1616" w:name="_Toc36553761"/>
      <w:bookmarkStart w:id="1617" w:name="_Toc218668662"/>
      <w:r w:rsidRPr="00653FE2">
        <w:t>8.1.7.2</w:t>
      </w:r>
      <w:r w:rsidRPr="00653FE2">
        <w:tab/>
        <w:t>Service primitives</w:t>
      </w:r>
      <w:bookmarkEnd w:id="1615"/>
      <w:bookmarkEnd w:id="1616"/>
      <w:bookmarkEnd w:id="1617"/>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8" w:name="_Toc11331679"/>
      <w:bookmarkStart w:id="1619" w:name="_Toc36553762"/>
      <w:bookmarkStart w:id="1620" w:name="_Toc218668663"/>
      <w:r w:rsidRPr="00653FE2">
        <w:t>8.1.7.3</w:t>
      </w:r>
      <w:r w:rsidRPr="00653FE2">
        <w:tab/>
        <w:t>Parameter definitions and use</w:t>
      </w:r>
      <w:bookmarkEnd w:id="1618"/>
      <w:bookmarkEnd w:id="1619"/>
      <w:bookmarkEnd w:id="1620"/>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6CACC2F1" w:rsidR="00C33898" w:rsidRPr="00653FE2" w:rsidRDefault="00C33898" w:rsidP="00C33898">
      <w:r w:rsidRPr="00653FE2">
        <w:t>See definition in clause 7.6.2.</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3ABF8F70" w:rsidR="00C33898" w:rsidRPr="00653FE2" w:rsidRDefault="00C33898" w:rsidP="00C33898">
      <w:r w:rsidRPr="00653FE2">
        <w:t>See definition in clause 7.6.2.</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61EE8723" w:rsidR="00C33898" w:rsidRPr="00653FE2" w:rsidRDefault="00C33898" w:rsidP="00C33898">
      <w:r w:rsidRPr="00653FE2">
        <w:t>The SGSN is not allowed to indicate support for LCS capability set 1.</w:t>
      </w:r>
    </w:p>
    <w:p w14:paraId="1E83EDD0" w14:textId="77777777" w:rsidR="00C33898" w:rsidRPr="00653FE2" w:rsidRDefault="00C33898" w:rsidP="00C33898">
      <w:r w:rsidRPr="00653FE2">
        <w:t>If this parameter is absent then the SGSN does not support LCS at all.</w:t>
      </w:r>
    </w:p>
    <w:p w14:paraId="464717BC" w14:textId="16C3468C" w:rsidR="00C33898" w:rsidRPr="00653FE2" w:rsidRDefault="00C33898" w:rsidP="00C33898">
      <w:pPr>
        <w:rPr>
          <w:u w:val="single"/>
        </w:rPr>
      </w:pPr>
      <w:r w:rsidRPr="00653FE2">
        <w:rPr>
          <w:u w:val="single"/>
        </w:rPr>
        <w:t>Offered CAMEL 4 CSIs</w:t>
      </w:r>
    </w:p>
    <w:p w14:paraId="3066529A" w14:textId="66A28BA3" w:rsidR="00C33898" w:rsidRPr="00653FE2" w:rsidRDefault="00C33898" w:rsidP="00C33898">
      <w:pPr>
        <w:rPr>
          <w:u w:val="single"/>
        </w:rPr>
      </w:pPr>
      <w:r w:rsidRPr="00653FE2">
        <w:t xml:space="preserve">This parameter indicates the CAMEL phase 4 CSIs offered in the SGSN (see </w:t>
      </w:r>
      <w:r w:rsidR="00EC33FE" w:rsidRPr="00653FE2">
        <w:t>clause</w:t>
      </w:r>
      <w:r w:rsidR="00EC33FE">
        <w:t> </w:t>
      </w:r>
      <w:r w:rsidR="00EC33FE" w:rsidRPr="00653FE2">
        <w:t>7</w:t>
      </w:r>
      <w:r w:rsidRPr="00653FE2">
        <w:t>.6.3.36D).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5803801B" w:rsidR="00C33898" w:rsidRPr="00653FE2" w:rsidRDefault="00C33898" w:rsidP="00C33898">
      <w:r w:rsidRPr="00653FE2">
        <w:t xml:space="preserve">For definition of the parameter see </w:t>
      </w:r>
      <w:r w:rsidR="00EC33FE" w:rsidRPr="00653FE2">
        <w:t>clause</w:t>
      </w:r>
      <w:r w:rsidR="00EC33FE">
        <w:t> </w:t>
      </w:r>
      <w:r w:rsidR="00EC33FE" w:rsidRPr="00653FE2">
        <w:t>7</w:t>
      </w:r>
      <w:r w:rsidRPr="00653FE2">
        <w:t xml:space="preserve">.6.2. For the use of this parameter see 3GPP </w:t>
      </w:r>
      <w:r w:rsidR="00EC33FE" w:rsidRPr="00653FE2">
        <w:t>TS</w:t>
      </w:r>
      <w:r w:rsidR="00EC33FE">
        <w:t> </w:t>
      </w:r>
      <w:r w:rsidR="00EC33FE" w:rsidRPr="00653FE2">
        <w:t>2</w:t>
      </w:r>
      <w:r w:rsidRPr="00653FE2">
        <w:t xml:space="preserve">3.060. IMEISV shall be present if ADD function is supported and the IMEISV is new in SGSN (The functional requirements for the presence of IMEISV due to ADD are described in 3GPP </w:t>
      </w:r>
      <w:r w:rsidR="00EC33FE" w:rsidRPr="00653FE2">
        <w:t>TS</w:t>
      </w:r>
      <w:r w:rsidR="00EC33FE">
        <w:t> </w:t>
      </w:r>
      <w:r w:rsidR="00EC33FE" w:rsidRPr="00653FE2">
        <w:t>2</w:t>
      </w:r>
      <w:r w:rsidRPr="00653FE2">
        <w:t xml:space="preserve">2.101 </w:t>
      </w:r>
      <w:r w:rsidR="00EC33FE" w:rsidRPr="00653FE2">
        <w:t>clause</w:t>
      </w:r>
      <w:r w:rsidR="00EC33FE">
        <w:t> </w:t>
      </w:r>
      <w:r w:rsidR="00EC33FE" w:rsidRPr="00653FE2">
        <w:t>7</w:t>
      </w:r>
      <w:r w:rsidRPr="00653FE2">
        <w:t>.4).</w:t>
      </w:r>
    </w:p>
    <w:p w14:paraId="67BA9647" w14:textId="77777777" w:rsidR="00C33898" w:rsidRPr="00653FE2" w:rsidRDefault="00C33898" w:rsidP="00C33898">
      <w:pPr>
        <w:rPr>
          <w:u w:val="single"/>
        </w:rPr>
      </w:pPr>
      <w:r w:rsidRPr="00653FE2">
        <w:rPr>
          <w:u w:val="single"/>
        </w:rPr>
        <w:t>Skip Subscriber Data Update</w:t>
      </w:r>
    </w:p>
    <w:p w14:paraId="7C23FD80" w14:textId="5C7633DC" w:rsidR="00C33898" w:rsidRPr="00653FE2" w:rsidRDefault="00C33898" w:rsidP="00C33898">
      <w:r w:rsidRPr="00653FE2">
        <w:t>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w:t>
      </w:r>
    </w:p>
    <w:p w14:paraId="0BC1244B" w14:textId="77777777" w:rsidR="00C33898" w:rsidRPr="00653FE2" w:rsidRDefault="00C33898" w:rsidP="00C33898">
      <w:pPr>
        <w:rPr>
          <w:u w:val="single"/>
        </w:rPr>
      </w:pPr>
      <w:r w:rsidRPr="00653FE2">
        <w:rPr>
          <w:u w:val="single"/>
        </w:rPr>
        <w:t>Supported RAT Types Indicator</w:t>
      </w:r>
    </w:p>
    <w:p w14:paraId="0B9A106A" w14:textId="125B4864" w:rsidR="00C33898" w:rsidRPr="00653FE2" w:rsidRDefault="00C33898" w:rsidP="00C33898">
      <w:r w:rsidRPr="00653FE2">
        <w:t xml:space="preserve">This parameter indicates, if present, which access technologies (e.g. GERAN and/or UTRAN and/or E-UTRAN) are served by the SGSN or MME (see </w:t>
      </w:r>
      <w:r w:rsidR="00EC33FE" w:rsidRPr="00653FE2">
        <w:t>clause</w:t>
      </w:r>
      <w:r w:rsidR="00EC33FE">
        <w:t> </w:t>
      </w:r>
      <w:r w:rsidR="00EC33FE" w:rsidRPr="00653FE2">
        <w:t>7</w:t>
      </w:r>
      <w:r w:rsidRPr="00653FE2">
        <w:t>.6.3)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3DB0784E" w:rsidR="00C33898" w:rsidRPr="00653FE2" w:rsidRDefault="00C33898" w:rsidP="00C33898">
      <w:r w:rsidRPr="00653FE2">
        <w:t>This parameter indicates by its presence that the UE is reachable</w:t>
      </w:r>
      <w:r w:rsidRPr="00653FE2">
        <w:rPr>
          <w:rFonts w:hint="eastAsia"/>
        </w:rPr>
        <w:t>.</w:t>
      </w:r>
    </w:p>
    <w:p w14:paraId="0D1EF0F4" w14:textId="36042C11" w:rsidR="00C33898" w:rsidRPr="00653FE2" w:rsidRDefault="00C33898" w:rsidP="00C33898">
      <w:pPr>
        <w:pStyle w:val="NO"/>
      </w:pPr>
      <w:r w:rsidRPr="00653FE2">
        <w:t>NOTE:</w:t>
      </w:r>
      <w:r>
        <w:tab/>
      </w:r>
      <w:r w:rsidRPr="00653FE2">
        <w:t>In general any UpdateGPRS-Location request message (with or without UE-Reachable Indicator) implicitly conveys the information that the UE is now reachable.</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lastRenderedPageBreak/>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591B58F3" w:rsidR="00C33898" w:rsidRPr="00653FE2" w:rsidRDefault="00C33898" w:rsidP="00C33898">
      <w:pPr>
        <w:rPr>
          <w:u w:val="single"/>
          <w:lang w:eastAsia="ja-JP"/>
        </w:rPr>
      </w:pPr>
      <w:r w:rsidRPr="00653FE2">
        <w:rPr>
          <w:u w:val="single"/>
        </w:rPr>
        <w:t>Homogeneous Support Of IMS Voice Over PS Sessions</w:t>
      </w:r>
    </w:p>
    <w:p w14:paraId="2007207F" w14:textId="093034C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09A3363A" w:rsidR="00C33898" w:rsidRPr="00653FE2" w:rsidRDefault="00C33898" w:rsidP="00C33898">
      <w:pPr>
        <w:rPr>
          <w:lang w:eastAsia="zh-CN"/>
        </w:rPr>
      </w:pPr>
      <w:r w:rsidRPr="00653FE2">
        <w:t xml:space="preserve">See definition in </w:t>
      </w:r>
      <w:r w:rsidR="00EC33FE" w:rsidRPr="00653FE2">
        <w:t>clause</w:t>
      </w:r>
      <w:r w:rsidR="00EC33FE">
        <w:t> </w:t>
      </w:r>
      <w:r w:rsidR="00EC33FE" w:rsidRPr="00653FE2">
        <w:t>7</w:t>
      </w:r>
      <w:r w:rsidRPr="00653FE2">
        <w:t>.6.3.99.</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3E2E72D8"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w:t>
      </w:r>
      <w:r w:rsidR="00EC33FE" w:rsidRPr="00653FE2">
        <w:t>TS</w:t>
      </w:r>
      <w:r w:rsidR="00EC33FE">
        <w:t> </w:t>
      </w:r>
      <w:r w:rsidR="00EC33FE" w:rsidRPr="00653FE2">
        <w:t>2</w:t>
      </w:r>
      <w:r w:rsidRPr="00653FE2">
        <w:t>3.003</w:t>
      </w:r>
      <w:r w:rsidR="00EC33FE">
        <w:t> </w:t>
      </w:r>
      <w:r w:rsidR="00EC33FE" w:rsidRPr="00653FE2">
        <w:t>[</w:t>
      </w:r>
      <w:r w:rsidRPr="00653FE2">
        <w:t xml:space="preserve">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69895BFA"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w:t>
      </w:r>
      <w:r w:rsidR="00EC33FE" w:rsidRPr="00653FE2">
        <w:rPr>
          <w:rFonts w:hint="eastAsia"/>
          <w:lang w:eastAsia="zh-CN"/>
        </w:rPr>
        <w:t>TS</w:t>
      </w:r>
      <w:r w:rsidR="00EC33FE">
        <w:rPr>
          <w:lang w:eastAsia="zh-CN"/>
        </w:rPr>
        <w:t> </w:t>
      </w:r>
      <w:r w:rsidR="00EC33FE" w:rsidRPr="00653FE2">
        <w:rPr>
          <w:rFonts w:hint="eastAsia"/>
          <w:lang w:eastAsia="zh-CN"/>
        </w:rPr>
        <w:t>2</w:t>
      </w:r>
      <w:r w:rsidRPr="00653FE2">
        <w:rPr>
          <w:rFonts w:hint="eastAsia"/>
          <w:lang w:eastAsia="zh-CN"/>
        </w:rPr>
        <w:t>3.</w:t>
      </w:r>
      <w:r w:rsidRPr="00653FE2">
        <w:rPr>
          <w:lang w:eastAsia="zh-CN"/>
        </w:rPr>
        <w:t>272</w:t>
      </w:r>
      <w:r w:rsidR="00EC33FE">
        <w:rPr>
          <w:lang w:eastAsia="zh-CN"/>
        </w:rPr>
        <w:t> </w:t>
      </w:r>
      <w:r w:rsidR="00EC33FE" w:rsidRPr="00653FE2">
        <w:rPr>
          <w:rFonts w:hint="eastAsia"/>
          <w:lang w:eastAsia="zh-CN"/>
        </w:rPr>
        <w:t>[</w:t>
      </w:r>
      <w:r w:rsidRPr="00653FE2">
        <w:rPr>
          <w:lang w:eastAsia="zh-CN"/>
        </w:rPr>
        <w:t>143</w:t>
      </w:r>
      <w:r w:rsidRPr="00653FE2">
        <w:rPr>
          <w:rFonts w:hint="eastAsia"/>
          <w:lang w:eastAsia="zh-CN"/>
        </w:rPr>
        <w:t>]</w:t>
      </w:r>
      <w:r w:rsidRPr="00653FE2">
        <w:t>.</w:t>
      </w:r>
    </w:p>
    <w:p w14:paraId="3643D8F2" w14:textId="2D68F8D4"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w:t>
      </w:r>
      <w:r w:rsidR="00EC33FE" w:rsidRPr="00653FE2">
        <w:rPr>
          <w:rFonts w:hint="eastAsia"/>
          <w:lang w:eastAsia="zh-CN"/>
        </w:rPr>
        <w:t>TS</w:t>
      </w:r>
      <w:r w:rsidR="00EC33FE">
        <w:rPr>
          <w:lang w:eastAsia="zh-CN"/>
        </w:rPr>
        <w:t> </w:t>
      </w:r>
      <w:r w:rsidR="00EC33FE" w:rsidRPr="00653FE2">
        <w:rPr>
          <w:rFonts w:hint="eastAsia"/>
          <w:lang w:eastAsia="zh-CN"/>
        </w:rPr>
        <w:t>2</w:t>
      </w:r>
      <w:r w:rsidRPr="00653FE2">
        <w:rPr>
          <w:rFonts w:hint="eastAsia"/>
          <w:lang w:eastAsia="zh-CN"/>
        </w:rPr>
        <w:t>3.</w:t>
      </w:r>
      <w:r w:rsidRPr="00653FE2">
        <w:rPr>
          <w:lang w:eastAsia="zh-CN"/>
        </w:rPr>
        <w:t>060</w:t>
      </w:r>
      <w:r w:rsidR="00EC33FE">
        <w:rPr>
          <w:lang w:eastAsia="zh-CN"/>
        </w:rPr>
        <w:t> </w:t>
      </w:r>
      <w:r w:rsidR="00EC33FE" w:rsidRPr="00653FE2">
        <w:rPr>
          <w:lang w:eastAsia="zh-CN"/>
        </w:rPr>
        <w:t>[</w:t>
      </w:r>
      <w:r w:rsidRPr="00653FE2">
        <w:rPr>
          <w:lang w:eastAsia="zh-CN"/>
        </w:rPr>
        <w:t>104].</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4EA48625" w:rsidR="00C33898" w:rsidRPr="00653FE2" w:rsidRDefault="00C33898" w:rsidP="00C33898">
      <w:r w:rsidRPr="00653FE2">
        <w:t xml:space="preserve">This parameter indicates by its presence that the SGSN supports MSISDN-less operation (see </w:t>
      </w:r>
      <w:r w:rsidR="00EC33FE">
        <w:t>clause</w:t>
      </w:r>
      <w:r w:rsidR="00EC33FE">
        <w:t> </w:t>
      </w:r>
      <w:r w:rsidR="00EC33FE" w:rsidRPr="00653FE2">
        <w:t>5</w:t>
      </w:r>
      <w:r w:rsidRPr="00653FE2">
        <w:t xml:space="preserve">.3.17 of 3GPP </w:t>
      </w:r>
      <w:r w:rsidR="00EC33FE" w:rsidRPr="00653FE2">
        <w:t>TS</w:t>
      </w:r>
      <w:r w:rsidR="00EC33FE">
        <w:t> </w:t>
      </w:r>
      <w:r w:rsidR="00EC33FE" w:rsidRPr="00653FE2">
        <w:t>2</w:t>
      </w:r>
      <w:r w:rsidRPr="00653FE2">
        <w:t>3.060</w:t>
      </w:r>
      <w:r w:rsidR="00EC33FE">
        <w:t> </w:t>
      </w:r>
      <w:r w:rsidR="00EC33FE" w:rsidRPr="00653FE2">
        <w:t>[</w:t>
      </w:r>
      <w:r w:rsidRPr="00653FE2">
        <w:t>23]). An SGSN which supports MSISDN-less operation shall set this parameter.</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0E6807F3"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1" w:name="_Toc11331680"/>
      <w:bookmarkStart w:id="1622" w:name="_Toc36553763"/>
      <w:bookmarkStart w:id="1623" w:name="_Toc218668664"/>
      <w:r w:rsidRPr="00653FE2">
        <w:t>8.1.8</w:t>
      </w:r>
      <w:r w:rsidRPr="00653FE2">
        <w:tab/>
        <w:t>MAP-NOTE-MM-EVENT</w:t>
      </w:r>
      <w:bookmarkEnd w:id="1621"/>
      <w:bookmarkEnd w:id="1622"/>
      <w:bookmarkEnd w:id="1623"/>
    </w:p>
    <w:p w14:paraId="55E44276" w14:textId="77777777" w:rsidR="00C33898" w:rsidRPr="00653FE2" w:rsidRDefault="00C33898" w:rsidP="00C33898">
      <w:pPr>
        <w:pStyle w:val="Heading4"/>
        <w:keepNext w:val="0"/>
        <w:keepLines w:val="0"/>
      </w:pPr>
      <w:bookmarkStart w:id="1624" w:name="_Toc11331681"/>
      <w:bookmarkStart w:id="1625" w:name="_Toc36553764"/>
      <w:bookmarkStart w:id="1626" w:name="_Toc218668665"/>
      <w:r w:rsidRPr="00653FE2">
        <w:t>8.1.8.1</w:t>
      </w:r>
      <w:r w:rsidRPr="00653FE2">
        <w:tab/>
        <w:t>Definition</w:t>
      </w:r>
      <w:bookmarkEnd w:id="1624"/>
      <w:bookmarkEnd w:id="1625"/>
      <w:bookmarkEnd w:id="1626"/>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0ACC56E1"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w:t>
      </w:r>
      <w:r w:rsidR="00EC33FE" w:rsidRPr="00653FE2">
        <w:t>TS</w:t>
      </w:r>
      <w:r w:rsidR="00EC33FE">
        <w:t> </w:t>
      </w:r>
      <w:r w:rsidR="00EC33FE" w:rsidRPr="00653FE2">
        <w:t>2</w:t>
      </w:r>
      <w:r w:rsidRPr="00653FE2">
        <w:t>3.141</w:t>
      </w:r>
      <w:r w:rsidR="00EC33FE">
        <w:t> </w:t>
      </w:r>
      <w:r w:rsidR="00EC33FE" w:rsidRPr="00653FE2">
        <w:t>[</w:t>
      </w:r>
      <w:r w:rsidRPr="00653FE2">
        <w:t>128]).</w:t>
      </w:r>
    </w:p>
    <w:p w14:paraId="57942092" w14:textId="77777777" w:rsidR="00C33898" w:rsidRPr="00653FE2" w:rsidRDefault="00C33898" w:rsidP="00C33898">
      <w:pPr>
        <w:pStyle w:val="Heading4"/>
        <w:keepNext w:val="0"/>
        <w:keepLines w:val="0"/>
      </w:pPr>
      <w:bookmarkStart w:id="1627" w:name="_Toc11331682"/>
      <w:bookmarkStart w:id="1628" w:name="_Toc36553765"/>
      <w:bookmarkStart w:id="1629" w:name="_Toc218668666"/>
      <w:r w:rsidRPr="00653FE2">
        <w:t>8.1.8.2</w:t>
      </w:r>
      <w:r w:rsidRPr="00653FE2">
        <w:tab/>
        <w:t>Service primitives</w:t>
      </w:r>
      <w:bookmarkEnd w:id="1627"/>
      <w:bookmarkEnd w:id="1628"/>
      <w:bookmarkEnd w:id="1629"/>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30" w:name="_Toc11331683"/>
      <w:bookmarkStart w:id="1631" w:name="_Toc36553766"/>
      <w:bookmarkStart w:id="1632" w:name="_Toc218668667"/>
      <w:r w:rsidRPr="00653FE2">
        <w:t>8.1.8.3</w:t>
      </w:r>
      <w:r w:rsidRPr="00653FE2">
        <w:tab/>
        <w:t>Parameter use</w:t>
      </w:r>
      <w:bookmarkEnd w:id="1630"/>
      <w:bookmarkEnd w:id="1631"/>
      <w:bookmarkEnd w:id="1632"/>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15FE54FE" w:rsidR="00C33898" w:rsidRPr="00653FE2" w:rsidRDefault="00C33898" w:rsidP="00C33898">
      <w:r w:rsidRPr="00653FE2">
        <w:t xml:space="preserve">See </w:t>
      </w:r>
      <w:r w:rsidR="00EC33FE" w:rsidRPr="00653FE2">
        <w:t>clause</w:t>
      </w:r>
      <w:r w:rsidR="00EC33FE">
        <w:t> </w:t>
      </w:r>
      <w:r w:rsidR="00EC33FE" w:rsidRPr="00653FE2">
        <w:t>7</w:t>
      </w:r>
      <w:r w:rsidRPr="00653FE2">
        <w:t>.6.x.</w:t>
      </w:r>
    </w:p>
    <w:p w14:paraId="5C00838D" w14:textId="77777777" w:rsidR="00C33898" w:rsidRPr="00653FE2" w:rsidRDefault="00C33898" w:rsidP="00C33898">
      <w:pPr>
        <w:rPr>
          <w:u w:val="single"/>
        </w:rPr>
      </w:pPr>
      <w:r w:rsidRPr="00653FE2">
        <w:rPr>
          <w:u w:val="single"/>
        </w:rPr>
        <w:t>IMSI</w:t>
      </w:r>
    </w:p>
    <w:p w14:paraId="1AC3942A" w14:textId="4F03A433" w:rsidR="00C33898" w:rsidRPr="00653FE2" w:rsidRDefault="00C33898" w:rsidP="00C33898">
      <w:r w:rsidRPr="00653FE2">
        <w:t xml:space="preserve">See </w:t>
      </w:r>
      <w:r w:rsidR="00EC33FE" w:rsidRPr="00653FE2">
        <w:t>clause</w:t>
      </w:r>
      <w:r w:rsidR="00EC33FE">
        <w:t> </w:t>
      </w:r>
      <w:r w:rsidR="00EC33FE" w:rsidRPr="00653FE2">
        <w:t>7</w:t>
      </w:r>
      <w:r w:rsidRPr="00653FE2">
        <w:t>.6.x.</w:t>
      </w:r>
    </w:p>
    <w:p w14:paraId="5C17BDDD" w14:textId="77777777" w:rsidR="00C33898" w:rsidRPr="00653FE2" w:rsidRDefault="00C33898" w:rsidP="00C33898">
      <w:pPr>
        <w:rPr>
          <w:u w:val="single"/>
        </w:rPr>
      </w:pPr>
      <w:r w:rsidRPr="00653FE2">
        <w:rPr>
          <w:u w:val="single"/>
        </w:rPr>
        <w:t>Basic MSISDN</w:t>
      </w:r>
    </w:p>
    <w:p w14:paraId="15DBA061" w14:textId="77DD27E9" w:rsidR="00C33898" w:rsidRPr="00653FE2" w:rsidRDefault="00C33898" w:rsidP="00C33898">
      <w:r w:rsidRPr="00653FE2">
        <w:t xml:space="preserve">See </w:t>
      </w:r>
      <w:r w:rsidR="00EC33FE" w:rsidRPr="00653FE2">
        <w:t>clause</w:t>
      </w:r>
      <w:r w:rsidR="00EC33FE">
        <w:t> </w:t>
      </w:r>
      <w:r w:rsidR="00EC33FE" w:rsidRPr="00653FE2">
        <w:t>7</w:t>
      </w:r>
      <w:r w:rsidRPr="00653FE2">
        <w:t>.6.x.</w:t>
      </w:r>
    </w:p>
    <w:p w14:paraId="25A45B98" w14:textId="77777777" w:rsidR="00C33898" w:rsidRPr="00653FE2" w:rsidRDefault="00C33898" w:rsidP="00C33898">
      <w:pPr>
        <w:rPr>
          <w:u w:val="single"/>
        </w:rPr>
      </w:pPr>
      <w:r w:rsidRPr="00653FE2">
        <w:rPr>
          <w:u w:val="single"/>
        </w:rPr>
        <w:t>Location Information</w:t>
      </w:r>
    </w:p>
    <w:p w14:paraId="2D5A8C18" w14:textId="109D276A" w:rsidR="00C33898" w:rsidRPr="00653FE2" w:rsidRDefault="00C33898" w:rsidP="00C33898">
      <w:r w:rsidRPr="00653FE2">
        <w:t xml:space="preserve">See </w:t>
      </w:r>
      <w:r w:rsidR="00EC33FE" w:rsidRPr="00653FE2">
        <w:t>clause</w:t>
      </w:r>
      <w:r w:rsidR="00EC33FE">
        <w:t> </w:t>
      </w:r>
      <w:r w:rsidR="00EC33FE" w:rsidRPr="00653FE2">
        <w:t>7</w:t>
      </w:r>
      <w:r w:rsidRPr="00653FE2">
        <w:t>.6.2.30.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5A749273" w:rsidR="00C33898" w:rsidRPr="00653FE2" w:rsidRDefault="00C33898" w:rsidP="00C33898">
      <w:r w:rsidRPr="00653FE2">
        <w:lastRenderedPageBreak/>
        <w:t xml:space="preserve">See </w:t>
      </w:r>
      <w:r w:rsidR="00EC33FE" w:rsidRPr="00653FE2">
        <w:t>clause</w:t>
      </w:r>
      <w:r w:rsidR="00EC33FE">
        <w:t> </w:t>
      </w:r>
      <w:r w:rsidR="00EC33FE" w:rsidRPr="00653FE2">
        <w:t>7</w:t>
      </w:r>
      <w:r w:rsidRPr="00653FE2">
        <w:t>.6.2.30a.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1056BF21" w:rsidR="00C33898" w:rsidRPr="00653FE2" w:rsidRDefault="00C33898" w:rsidP="00C33898">
      <w:r w:rsidRPr="00653FE2">
        <w:t xml:space="preserve">See </w:t>
      </w:r>
      <w:r w:rsidR="00EC33FE" w:rsidRPr="00653FE2">
        <w:t>clause</w:t>
      </w:r>
      <w:r w:rsidR="00EC33FE">
        <w:t> </w:t>
      </w:r>
      <w:r w:rsidR="00EC33FE" w:rsidRPr="00653FE2">
        <w:t>7</w:t>
      </w:r>
      <w:r w:rsidRPr="00653FE2">
        <w:t>.6.x.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4E38E989" w:rsidR="00C33898" w:rsidRPr="00653FE2" w:rsidRDefault="00C33898" w:rsidP="00C33898">
      <w:r w:rsidRPr="00653FE2">
        <w:t xml:space="preserve">See </w:t>
      </w:r>
      <w:r w:rsidR="00EC33FE" w:rsidRPr="00653FE2">
        <w:t>clause</w:t>
      </w:r>
      <w:r w:rsidR="00EC33FE">
        <w:t> </w:t>
      </w:r>
      <w:r w:rsidR="00EC33FE" w:rsidRPr="00653FE2">
        <w:t>7</w:t>
      </w:r>
      <w:r w:rsidRPr="00653FE2">
        <w:t>.6.x. This information shall always be sent.</w:t>
      </w:r>
    </w:p>
    <w:p w14:paraId="3FD1048C" w14:textId="1E722B68" w:rsidR="00C33898" w:rsidRPr="00653FE2" w:rsidRDefault="00C33898" w:rsidP="00C33898">
      <w:pPr>
        <w:rPr>
          <w:u w:val="single"/>
        </w:rPr>
      </w:pPr>
      <w:r w:rsidRPr="00653FE2">
        <w:t xml:space="preserve">Offered </w:t>
      </w:r>
      <w:r w:rsidRPr="00653FE2">
        <w:rPr>
          <w:u w:val="single"/>
        </w:rPr>
        <w:t>CAMEL 4 Functionalities</w:t>
      </w:r>
    </w:p>
    <w:p w14:paraId="50A846E6" w14:textId="73C0BB75"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w:t>
      </w:r>
      <w:r w:rsidR="00EC33FE" w:rsidRPr="00653FE2">
        <w:t>clause</w:t>
      </w:r>
      <w:r w:rsidR="00EC33FE">
        <w:t> </w:t>
      </w:r>
      <w:r w:rsidR="00EC33FE" w:rsidRPr="00653FE2">
        <w:t>7</w:t>
      </w:r>
      <w:r w:rsidRPr="00653FE2">
        <w:t>.6.3.36G).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04F5C9EF" w:rsidR="00C33898" w:rsidRPr="00653FE2" w:rsidRDefault="00C33898" w:rsidP="00C33898">
      <w:pPr>
        <w:outlineLvl w:val="0"/>
      </w:pPr>
      <w:r w:rsidRPr="00653FE2">
        <w:t xml:space="preserve">This is defined in </w:t>
      </w:r>
      <w:r w:rsidR="00EC33FE" w:rsidRPr="00653FE2">
        <w:t>clause</w:t>
      </w:r>
      <w:r w:rsidR="00EC33FE">
        <w:t> </w:t>
      </w:r>
      <w:r w:rsidR="00EC33FE" w:rsidRPr="00653FE2">
        <w:t>7</w:t>
      </w:r>
      <w:r w:rsidRPr="00653FE2">
        <w:t>.6.1.</w:t>
      </w:r>
    </w:p>
    <w:p w14:paraId="1FC9F0AC" w14:textId="77777777" w:rsidR="00C33898" w:rsidRPr="00653FE2" w:rsidRDefault="00C33898" w:rsidP="00C33898">
      <w:pPr>
        <w:pStyle w:val="Heading3"/>
        <w:keepNext w:val="0"/>
        <w:keepLines w:val="0"/>
      </w:pPr>
      <w:bookmarkStart w:id="1633" w:name="_Toc11331684"/>
      <w:bookmarkStart w:id="1634" w:name="_Toc36553767"/>
      <w:bookmarkStart w:id="1635" w:name="_Toc218668668"/>
      <w:r w:rsidRPr="00653FE2">
        <w:t>8.1.9</w:t>
      </w:r>
      <w:r w:rsidRPr="00653FE2">
        <w:tab/>
        <w:t>MAP_UPDATE_</w:t>
      </w:r>
      <w:r w:rsidRPr="00653FE2">
        <w:rPr>
          <w:rFonts w:hint="eastAsia"/>
          <w:lang w:eastAsia="zh-CN"/>
        </w:rPr>
        <w:t>VCSG</w:t>
      </w:r>
      <w:r w:rsidRPr="00653FE2">
        <w:t>_LOCATION service</w:t>
      </w:r>
      <w:bookmarkEnd w:id="1633"/>
      <w:bookmarkEnd w:id="1634"/>
      <w:bookmarkEnd w:id="1635"/>
    </w:p>
    <w:p w14:paraId="2122AD1C" w14:textId="77777777" w:rsidR="00C33898" w:rsidRPr="00653FE2" w:rsidRDefault="00C33898" w:rsidP="00C33898">
      <w:pPr>
        <w:pStyle w:val="Heading4"/>
        <w:keepNext w:val="0"/>
        <w:keepLines w:val="0"/>
      </w:pPr>
      <w:bookmarkStart w:id="1636" w:name="_Toc11331685"/>
      <w:bookmarkStart w:id="1637" w:name="_Toc36553768"/>
      <w:bookmarkStart w:id="1638" w:name="_Toc218668669"/>
      <w:r w:rsidRPr="00653FE2">
        <w:t>8.1.9.1</w:t>
      </w:r>
      <w:r w:rsidRPr="00653FE2">
        <w:tab/>
        <w:t>Definition</w:t>
      </w:r>
      <w:bookmarkEnd w:id="1636"/>
      <w:bookmarkEnd w:id="1637"/>
      <w:bookmarkEnd w:id="1638"/>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1CF7EB1B"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and the HPLMN has enabled Autonomous CSG Roaming in the VPLMN</w:t>
      </w:r>
    </w:p>
    <w:p w14:paraId="00266009" w14:textId="6E0338BB"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to a CSG cell</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9" w:name="_Toc11331686"/>
      <w:bookmarkStart w:id="1640" w:name="_Toc36553769"/>
      <w:bookmarkStart w:id="1641" w:name="_Toc218668670"/>
      <w:r w:rsidRPr="00653FE2">
        <w:t>8.1.9.2</w:t>
      </w:r>
      <w:r w:rsidRPr="00653FE2">
        <w:tab/>
        <w:t>Service primitives</w:t>
      </w:r>
      <w:bookmarkEnd w:id="1639"/>
      <w:bookmarkEnd w:id="1640"/>
      <w:bookmarkEnd w:id="1641"/>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2" w:name="_Toc11331687"/>
      <w:bookmarkStart w:id="1643" w:name="_Toc36553770"/>
      <w:bookmarkStart w:id="1644" w:name="_Toc218668671"/>
      <w:r w:rsidRPr="00653FE2">
        <w:lastRenderedPageBreak/>
        <w:t>8.1.9.3</w:t>
      </w:r>
      <w:r w:rsidRPr="00653FE2">
        <w:tab/>
        <w:t>Parameter definitions and use</w:t>
      </w:r>
      <w:bookmarkEnd w:id="1642"/>
      <w:bookmarkEnd w:id="1643"/>
      <w:bookmarkEnd w:id="1644"/>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0CA45A8B"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18323CAC" w:rsidR="00C33898" w:rsidRPr="00653FE2" w:rsidRDefault="00C33898" w:rsidP="00C33898">
      <w:pPr>
        <w:pStyle w:val="B1"/>
        <w:rPr>
          <w:lang w:eastAsia="zh-CN"/>
        </w:rPr>
      </w:pPr>
      <w:r w:rsidRPr="00653FE2">
        <w:t>-</w:t>
      </w:r>
      <w:r w:rsidRPr="00653FE2">
        <w:tab/>
        <w:t>unknown subscriber;</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0073784E" w:rsidR="00C33898" w:rsidRPr="00653FE2" w:rsidRDefault="00C33898" w:rsidP="00C33898">
      <w:r w:rsidRPr="00653FE2">
        <w:t xml:space="preserve">For definition of provider errors see </w:t>
      </w:r>
      <w:r w:rsidR="00EC33FE" w:rsidRPr="00653FE2">
        <w:t>clause</w:t>
      </w:r>
      <w:r w:rsidR="00EC33FE">
        <w:t> </w:t>
      </w:r>
      <w:r w:rsidR="00EC33FE" w:rsidRPr="00653FE2">
        <w:t>7</w:t>
      </w:r>
      <w:r w:rsidRPr="00653FE2">
        <w:t>.6.1</w:t>
      </w:r>
    </w:p>
    <w:p w14:paraId="693EB7CB" w14:textId="77777777" w:rsidR="00C33898" w:rsidRPr="00653FE2" w:rsidRDefault="00C33898" w:rsidP="00C33898">
      <w:pPr>
        <w:pStyle w:val="Heading3"/>
      </w:pPr>
      <w:bookmarkStart w:id="1645" w:name="_Toc11331688"/>
      <w:bookmarkStart w:id="1646" w:name="_Toc36553771"/>
      <w:bookmarkStart w:id="1647" w:name="_Toc218668672"/>
      <w:r w:rsidRPr="00653FE2">
        <w:t>8.1.10</w:t>
      </w:r>
      <w:r w:rsidRPr="00653FE2">
        <w:tab/>
        <w:t>MAP_ CANCEL_</w:t>
      </w:r>
      <w:r w:rsidRPr="00653FE2">
        <w:rPr>
          <w:rFonts w:hint="eastAsia"/>
          <w:lang w:eastAsia="zh-CN"/>
        </w:rPr>
        <w:t>VCSG_</w:t>
      </w:r>
      <w:r w:rsidRPr="00653FE2">
        <w:t>LOCATION service</w:t>
      </w:r>
      <w:bookmarkEnd w:id="1645"/>
      <w:bookmarkEnd w:id="1646"/>
      <w:bookmarkEnd w:id="1647"/>
    </w:p>
    <w:p w14:paraId="261DDC89" w14:textId="77777777" w:rsidR="00C33898" w:rsidRPr="00653FE2" w:rsidRDefault="00C33898" w:rsidP="00C33898">
      <w:pPr>
        <w:pStyle w:val="Heading4"/>
      </w:pPr>
      <w:bookmarkStart w:id="1648" w:name="_Toc11331689"/>
      <w:bookmarkStart w:id="1649" w:name="_Toc36553772"/>
      <w:bookmarkStart w:id="1650" w:name="_Toc218668673"/>
      <w:r w:rsidRPr="00653FE2">
        <w:t>8.1.10.1</w:t>
      </w:r>
      <w:r w:rsidRPr="00653FE2">
        <w:tab/>
        <w:t>Definition</w:t>
      </w:r>
      <w:bookmarkEnd w:id="1648"/>
      <w:bookmarkEnd w:id="1649"/>
      <w:bookmarkEnd w:id="1650"/>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1" w:name="_Toc11331690"/>
      <w:bookmarkStart w:id="1652" w:name="_Toc36553773"/>
      <w:bookmarkStart w:id="1653" w:name="_Toc218668674"/>
      <w:r w:rsidRPr="00653FE2">
        <w:t>8.1.10.2</w:t>
      </w:r>
      <w:r w:rsidRPr="00653FE2">
        <w:tab/>
        <w:t>Service primitives</w:t>
      </w:r>
      <w:bookmarkEnd w:id="1651"/>
      <w:bookmarkEnd w:id="1652"/>
      <w:bookmarkEnd w:id="1653"/>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4" w:name="_Toc11331691"/>
      <w:bookmarkStart w:id="1655" w:name="_Toc36553774"/>
      <w:bookmarkStart w:id="1656" w:name="_Toc218668675"/>
      <w:r w:rsidRPr="00653FE2">
        <w:lastRenderedPageBreak/>
        <w:t>8.1.10.3</w:t>
      </w:r>
      <w:r w:rsidRPr="00653FE2">
        <w:tab/>
        <w:t>Parameter definitions and use</w:t>
      </w:r>
      <w:bookmarkEnd w:id="1654"/>
      <w:bookmarkEnd w:id="1655"/>
      <w:bookmarkEnd w:id="1656"/>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5A4E5279" w:rsidR="00C33898" w:rsidRPr="00653FE2" w:rsidRDefault="00C33898" w:rsidP="00C33898">
      <w:r w:rsidRPr="00653FE2">
        <w:t>See definition in clause 7.6.2.</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7" w:name="_Toc11331692"/>
      <w:bookmarkStart w:id="1658" w:name="_Toc36553775"/>
      <w:bookmarkStart w:id="1659" w:name="_Toc218668676"/>
      <w:r w:rsidRPr="00653FE2">
        <w:t>8.2</w:t>
      </w:r>
      <w:r w:rsidRPr="00653FE2">
        <w:tab/>
        <w:t>Paging and search</w:t>
      </w:r>
      <w:bookmarkEnd w:id="1657"/>
      <w:bookmarkEnd w:id="1658"/>
      <w:bookmarkEnd w:id="1659"/>
    </w:p>
    <w:p w14:paraId="087B24ED" w14:textId="77777777" w:rsidR="00C33898" w:rsidRPr="00653FE2" w:rsidRDefault="00C33898" w:rsidP="00C33898">
      <w:pPr>
        <w:pStyle w:val="Heading3"/>
        <w:keepNext w:val="0"/>
        <w:keepLines w:val="0"/>
      </w:pPr>
      <w:bookmarkStart w:id="1660" w:name="_Toc11331693"/>
      <w:bookmarkStart w:id="1661" w:name="_Toc36553776"/>
      <w:bookmarkStart w:id="1662" w:name="_Toc218668677"/>
      <w:r w:rsidRPr="00653FE2">
        <w:t>8.2.1</w:t>
      </w:r>
      <w:r w:rsidRPr="00653FE2">
        <w:tab/>
        <w:t>MAP_PAGE service</w:t>
      </w:r>
      <w:bookmarkEnd w:id="1660"/>
      <w:bookmarkEnd w:id="1661"/>
      <w:bookmarkEnd w:id="1662"/>
    </w:p>
    <w:p w14:paraId="774447D3" w14:textId="77777777" w:rsidR="00C33898" w:rsidRPr="00653FE2" w:rsidRDefault="00C33898" w:rsidP="00C33898">
      <w:pPr>
        <w:pStyle w:val="Heading4"/>
        <w:keepNext w:val="0"/>
        <w:keepLines w:val="0"/>
      </w:pPr>
      <w:bookmarkStart w:id="1663" w:name="_Toc11331694"/>
      <w:bookmarkStart w:id="1664" w:name="_Toc36553777"/>
      <w:bookmarkStart w:id="1665" w:name="_Toc218668678"/>
      <w:r w:rsidRPr="00653FE2">
        <w:t>8.2.1.1</w:t>
      </w:r>
      <w:r w:rsidRPr="00653FE2">
        <w:tab/>
        <w:t>Definition</w:t>
      </w:r>
      <w:bookmarkEnd w:id="1663"/>
      <w:bookmarkEnd w:id="1664"/>
      <w:bookmarkEnd w:id="1665"/>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6" w:name="_Toc11331695"/>
      <w:bookmarkStart w:id="1667" w:name="_Toc36553778"/>
      <w:bookmarkStart w:id="1668" w:name="_Toc218668679"/>
      <w:r w:rsidRPr="00653FE2">
        <w:t>8.2.1.2</w:t>
      </w:r>
      <w:r w:rsidRPr="00653FE2">
        <w:tab/>
        <w:t>Service primitives</w:t>
      </w:r>
      <w:bookmarkEnd w:id="1666"/>
      <w:bookmarkEnd w:id="1667"/>
      <w:bookmarkEnd w:id="1668"/>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9" w:name="_Toc11331696"/>
      <w:bookmarkStart w:id="1670" w:name="_Toc36553779"/>
      <w:bookmarkStart w:id="1671" w:name="_Toc218668680"/>
      <w:r w:rsidRPr="00653FE2">
        <w:t>8.2.1.3</w:t>
      </w:r>
      <w:r w:rsidRPr="00653FE2">
        <w:tab/>
        <w:t>Parameter definitions and use</w:t>
      </w:r>
      <w:bookmarkEnd w:id="1669"/>
      <w:bookmarkEnd w:id="1670"/>
      <w:bookmarkEnd w:id="1671"/>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lastRenderedPageBreak/>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2" w:name="_Toc11331697"/>
      <w:bookmarkStart w:id="1673" w:name="_Toc36553780"/>
      <w:bookmarkStart w:id="1674" w:name="_Toc218668681"/>
      <w:r w:rsidRPr="00653FE2">
        <w:t>8.2.2</w:t>
      </w:r>
      <w:r w:rsidRPr="00653FE2">
        <w:tab/>
        <w:t>MAP_SEARCH_FOR_MS service</w:t>
      </w:r>
      <w:bookmarkEnd w:id="1672"/>
      <w:bookmarkEnd w:id="1673"/>
      <w:bookmarkEnd w:id="1674"/>
    </w:p>
    <w:p w14:paraId="1893E092" w14:textId="77777777" w:rsidR="00C33898" w:rsidRPr="00653FE2" w:rsidRDefault="00C33898" w:rsidP="00C33898">
      <w:pPr>
        <w:pStyle w:val="Heading4"/>
        <w:keepNext w:val="0"/>
        <w:keepLines w:val="0"/>
      </w:pPr>
      <w:bookmarkStart w:id="1675" w:name="_Toc11331698"/>
      <w:bookmarkStart w:id="1676" w:name="_Toc36553781"/>
      <w:bookmarkStart w:id="1677" w:name="_Toc218668682"/>
      <w:r w:rsidRPr="00653FE2">
        <w:t>8.2.2.1</w:t>
      </w:r>
      <w:r w:rsidRPr="00653FE2">
        <w:tab/>
        <w:t>Definition</w:t>
      </w:r>
      <w:bookmarkEnd w:id="1675"/>
      <w:bookmarkEnd w:id="1676"/>
      <w:bookmarkEnd w:id="1677"/>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8" w:name="_Toc11331699"/>
      <w:bookmarkStart w:id="1679" w:name="_Toc36553782"/>
      <w:bookmarkStart w:id="1680" w:name="_Toc218668683"/>
      <w:r w:rsidRPr="00653FE2">
        <w:t>8.2.2.2</w:t>
      </w:r>
      <w:r w:rsidRPr="00653FE2">
        <w:tab/>
        <w:t>Service primitives</w:t>
      </w:r>
      <w:bookmarkEnd w:id="1678"/>
      <w:bookmarkEnd w:id="1679"/>
      <w:bookmarkEnd w:id="1680"/>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1" w:name="_Toc11331700"/>
      <w:bookmarkStart w:id="1682" w:name="_Toc36553783"/>
      <w:bookmarkStart w:id="1683" w:name="_Toc218668684"/>
      <w:r w:rsidRPr="00653FE2">
        <w:t>8.2.2.3</w:t>
      </w:r>
      <w:r w:rsidRPr="00653FE2">
        <w:tab/>
        <w:t>Parameter definitions and use</w:t>
      </w:r>
      <w:bookmarkEnd w:id="1681"/>
      <w:bookmarkEnd w:id="1682"/>
      <w:bookmarkEnd w:id="1683"/>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lastRenderedPageBreak/>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4" w:name="_Toc11331701"/>
      <w:bookmarkStart w:id="1685" w:name="_Toc36553784"/>
      <w:bookmarkStart w:id="1686" w:name="_Toc218668685"/>
      <w:r w:rsidRPr="00653FE2">
        <w:t>8.3</w:t>
      </w:r>
      <w:r w:rsidRPr="00653FE2">
        <w:tab/>
        <w:t>Access management services</w:t>
      </w:r>
      <w:bookmarkEnd w:id="1684"/>
      <w:bookmarkEnd w:id="1685"/>
      <w:bookmarkEnd w:id="1686"/>
    </w:p>
    <w:p w14:paraId="36910F49" w14:textId="77777777" w:rsidR="00C33898" w:rsidRPr="00653FE2" w:rsidRDefault="00C33898" w:rsidP="00C33898">
      <w:pPr>
        <w:pStyle w:val="Heading3"/>
        <w:keepNext w:val="0"/>
        <w:keepLines w:val="0"/>
      </w:pPr>
      <w:bookmarkStart w:id="1687" w:name="_Toc11331702"/>
      <w:bookmarkStart w:id="1688" w:name="_Toc36553785"/>
      <w:bookmarkStart w:id="1689" w:name="_Toc218668686"/>
      <w:r w:rsidRPr="00653FE2">
        <w:t>8.3.1</w:t>
      </w:r>
      <w:r w:rsidRPr="00653FE2">
        <w:tab/>
        <w:t>MAP_PROCESS_ACCESS_REQUEST service</w:t>
      </w:r>
      <w:bookmarkEnd w:id="1687"/>
      <w:bookmarkEnd w:id="1688"/>
      <w:bookmarkEnd w:id="1689"/>
    </w:p>
    <w:p w14:paraId="76042D19" w14:textId="77777777" w:rsidR="00C33898" w:rsidRPr="00653FE2" w:rsidRDefault="00C33898" w:rsidP="00C33898">
      <w:pPr>
        <w:pStyle w:val="Heading4"/>
        <w:keepNext w:val="0"/>
        <w:keepLines w:val="0"/>
      </w:pPr>
      <w:bookmarkStart w:id="1690" w:name="_Toc11331703"/>
      <w:bookmarkStart w:id="1691" w:name="_Toc36553786"/>
      <w:bookmarkStart w:id="1692" w:name="_Toc218668687"/>
      <w:r w:rsidRPr="00653FE2">
        <w:t>8.3.1.1</w:t>
      </w:r>
      <w:r w:rsidRPr="00653FE2">
        <w:tab/>
        <w:t>Definition</w:t>
      </w:r>
      <w:bookmarkEnd w:id="1690"/>
      <w:bookmarkEnd w:id="1691"/>
      <w:bookmarkEnd w:id="1692"/>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3" w:name="_Toc11331704"/>
      <w:bookmarkStart w:id="1694" w:name="_Toc36553787"/>
      <w:bookmarkStart w:id="1695" w:name="_Toc218668688"/>
      <w:r w:rsidRPr="00653FE2">
        <w:t>8.3.1.2</w:t>
      </w:r>
      <w:r w:rsidRPr="00653FE2">
        <w:tab/>
        <w:t>Service primitives</w:t>
      </w:r>
      <w:bookmarkEnd w:id="1693"/>
      <w:bookmarkEnd w:id="1694"/>
      <w:bookmarkEnd w:id="1695"/>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6" w:name="_Toc11331705"/>
      <w:bookmarkStart w:id="1697" w:name="_Toc36553788"/>
      <w:bookmarkStart w:id="1698" w:name="_Toc218668689"/>
      <w:r w:rsidRPr="00653FE2">
        <w:t>8.3.1.3</w:t>
      </w:r>
      <w:r w:rsidRPr="00653FE2">
        <w:tab/>
        <w:t>Parameter definitions and use</w:t>
      </w:r>
      <w:bookmarkEnd w:id="1696"/>
      <w:bookmarkEnd w:id="1697"/>
      <w:bookmarkEnd w:id="1698"/>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lastRenderedPageBreak/>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0BDF9823" w:rsidR="00C33898" w:rsidRPr="00653FE2" w:rsidRDefault="00C33898" w:rsidP="00C33898">
      <w:r w:rsidRPr="00653FE2">
        <w:t xml:space="preserve">See definition in </w:t>
      </w:r>
      <w:r w:rsidR="00EC33FE" w:rsidRPr="00653FE2">
        <w:t>clause</w:t>
      </w:r>
      <w:r w:rsidR="00EC33FE">
        <w:t> </w:t>
      </w:r>
      <w:r w:rsidR="00EC33FE" w:rsidRPr="00653FE2">
        <w:t>7</w:t>
      </w:r>
      <w:r w:rsidRPr="00653FE2">
        <w:t>.6.2.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lastRenderedPageBreak/>
        <w:t>For definition of provider errors see clause 7.6.1.</w:t>
      </w:r>
    </w:p>
    <w:p w14:paraId="53B89CAA" w14:textId="77777777" w:rsidR="00C33898" w:rsidRPr="00653FE2" w:rsidRDefault="00C33898" w:rsidP="00C33898">
      <w:pPr>
        <w:pStyle w:val="Heading2"/>
        <w:keepNext w:val="0"/>
        <w:keepLines w:val="0"/>
      </w:pPr>
      <w:bookmarkStart w:id="1699" w:name="_Toc11331706"/>
      <w:bookmarkStart w:id="1700" w:name="_Toc36553789"/>
      <w:bookmarkStart w:id="1701" w:name="_Toc218668690"/>
      <w:r w:rsidRPr="00653FE2">
        <w:t>8.4</w:t>
      </w:r>
      <w:r w:rsidRPr="00653FE2">
        <w:tab/>
        <w:t>Handover services</w:t>
      </w:r>
      <w:bookmarkEnd w:id="1699"/>
      <w:bookmarkEnd w:id="1700"/>
      <w:bookmarkEnd w:id="1701"/>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2" w:name="_Toc11331707"/>
      <w:bookmarkStart w:id="1703" w:name="_Toc36553790"/>
      <w:bookmarkStart w:id="1704" w:name="_Toc218668691"/>
      <w:r w:rsidRPr="00653FE2">
        <w:t>8.4.1</w:t>
      </w:r>
      <w:r w:rsidRPr="00653FE2">
        <w:tab/>
        <w:t>MAP_PREPARE_HANDOVER service</w:t>
      </w:r>
      <w:bookmarkEnd w:id="1702"/>
      <w:bookmarkEnd w:id="1703"/>
      <w:bookmarkEnd w:id="1704"/>
    </w:p>
    <w:p w14:paraId="17C70298" w14:textId="77777777" w:rsidR="00C33898" w:rsidRPr="00653FE2" w:rsidRDefault="00C33898" w:rsidP="00C33898">
      <w:pPr>
        <w:pStyle w:val="Heading4"/>
        <w:keepNext w:val="0"/>
        <w:keepLines w:val="0"/>
      </w:pPr>
      <w:bookmarkStart w:id="1705" w:name="_Toc11331708"/>
      <w:bookmarkStart w:id="1706" w:name="_Toc36553791"/>
      <w:bookmarkStart w:id="1707" w:name="_Toc218668692"/>
      <w:r w:rsidRPr="00653FE2">
        <w:t>8.4.1.1</w:t>
      </w:r>
      <w:r w:rsidRPr="00653FE2">
        <w:tab/>
        <w:t>Definition</w:t>
      </w:r>
      <w:bookmarkEnd w:id="1705"/>
      <w:bookmarkEnd w:id="1706"/>
      <w:bookmarkEnd w:id="1707"/>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8" w:name="_Toc11331709"/>
      <w:bookmarkStart w:id="1709" w:name="_Toc36553792"/>
      <w:bookmarkStart w:id="1710" w:name="_Toc218668693"/>
      <w:r w:rsidRPr="00653FE2">
        <w:t>8.4.1.2</w:t>
      </w:r>
      <w:r w:rsidRPr="00653FE2">
        <w:tab/>
        <w:t>Service primitives</w:t>
      </w:r>
      <w:bookmarkEnd w:id="1708"/>
      <w:bookmarkEnd w:id="1709"/>
      <w:bookmarkEnd w:id="1710"/>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1" w:name="_Toc11331710"/>
      <w:bookmarkStart w:id="1712" w:name="_Toc36553793"/>
      <w:bookmarkStart w:id="1713" w:name="_Toc218668694"/>
      <w:r w:rsidRPr="00653FE2">
        <w:t>8.4.1.3</w:t>
      </w:r>
      <w:r w:rsidRPr="00653FE2">
        <w:tab/>
        <w:t>Parameter use</w:t>
      </w:r>
      <w:bookmarkEnd w:id="1711"/>
      <w:bookmarkEnd w:id="1712"/>
      <w:bookmarkEnd w:id="1713"/>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19153CD1" w:rsidR="00C33898" w:rsidRPr="00653FE2" w:rsidRDefault="00C33898" w:rsidP="00C33898">
      <w:pPr>
        <w:keepNext/>
        <w:keepLines/>
      </w:pPr>
      <w:r w:rsidRPr="00653FE2">
        <w:t xml:space="preserve">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w:t>
      </w:r>
      <w:r w:rsidR="00EC33FE" w:rsidRPr="00653FE2">
        <w:t>TS</w:t>
      </w:r>
      <w:r w:rsidR="00EC33FE">
        <w:t> </w:t>
      </w:r>
      <w:r w:rsidR="00EC33FE" w:rsidRPr="00653FE2">
        <w:t>2</w:t>
      </w:r>
      <w:r w:rsidRPr="00653FE2">
        <w:t>3.009.</w:t>
      </w:r>
    </w:p>
    <w:p w14:paraId="62A7FA18" w14:textId="77777777" w:rsidR="00C33898" w:rsidRPr="00653FE2" w:rsidRDefault="00C33898" w:rsidP="00C33898">
      <w:pPr>
        <w:rPr>
          <w:u w:val="single"/>
        </w:rPr>
      </w:pPr>
      <w:r w:rsidRPr="00653FE2">
        <w:rPr>
          <w:u w:val="single"/>
        </w:rPr>
        <w:t>Target RNC Id</w:t>
      </w:r>
    </w:p>
    <w:p w14:paraId="61325DC5" w14:textId="3D7C1159" w:rsidR="00C33898" w:rsidRPr="00653FE2" w:rsidRDefault="00C33898" w:rsidP="00C33898">
      <w:r w:rsidRPr="00653FE2">
        <w:t xml:space="preserve">For definition of this parameter see clause 7.6.2. This parameter shall be included if the service is a part of the Inter-MSC SRNS Relocation procedure or the inter-system handover GSM to UMTS procedure described in 3GPP </w:t>
      </w:r>
      <w:r w:rsidR="00EC33FE" w:rsidRPr="00653FE2">
        <w:t>TS</w:t>
      </w:r>
      <w:r w:rsidR="00EC33FE">
        <w:t> </w:t>
      </w:r>
      <w:r w:rsidR="00EC33FE" w:rsidRPr="00653FE2">
        <w:t>2</w:t>
      </w:r>
      <w:r w:rsidRPr="00653FE2">
        <w:t>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09BECA72" w:rsidR="00C33898" w:rsidRPr="00653FE2" w:rsidRDefault="00C33898" w:rsidP="00C33898">
      <w:pPr>
        <w:pStyle w:val="B1"/>
      </w:pPr>
      <w:r w:rsidRPr="00653FE2">
        <w:t>-</w:t>
      </w:r>
      <w:r w:rsidRPr="00653FE2">
        <w:tab/>
        <w:t>available and</w:t>
      </w:r>
    </w:p>
    <w:p w14:paraId="384E5CBC" w14:textId="77692CC3" w:rsidR="00C33898" w:rsidRPr="00653FE2" w:rsidRDefault="00C33898" w:rsidP="00C33898">
      <w:pPr>
        <w:pStyle w:val="B1"/>
      </w:pPr>
      <w:r w:rsidRPr="00653FE2">
        <w:rPr>
          <w:lang w:eastAsia="ja-JP"/>
        </w:rPr>
        <w:t>-</w:t>
      </w:r>
      <w:r w:rsidRPr="00653FE2">
        <w:rPr>
          <w:lang w:eastAsia="ja-JP"/>
        </w:rPr>
        <w:tab/>
      </w:r>
      <w:r w:rsidRPr="00653FE2">
        <w:t>if the access network protocol is BSSAP and</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2F958FA8" w:rsidR="00C33898" w:rsidRPr="00653FE2" w:rsidRDefault="00C33898" w:rsidP="00C33898">
      <w:r w:rsidRPr="00653FE2">
        <w:t xml:space="preserve">For definition of this parameter see </w:t>
      </w:r>
      <w:r w:rsidR="00EC33FE" w:rsidRPr="00653FE2">
        <w:t>clause</w:t>
      </w:r>
      <w:r w:rsidR="00EC33FE">
        <w:t> </w:t>
      </w:r>
      <w:r w:rsidR="00EC33FE" w:rsidRPr="00653FE2">
        <w:t>7</w:t>
      </w:r>
      <w:r w:rsidRPr="00653FE2">
        <w:t>.6.6. This parameters includes allowed GSM algorithms. This GSM parameter shall be included if:</w:t>
      </w:r>
    </w:p>
    <w:p w14:paraId="3BB90F1B"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50DE53A" w:rsidR="00C33898" w:rsidRPr="00653FE2" w:rsidRDefault="00C33898" w:rsidP="00C33898">
      <w:r w:rsidRPr="00653FE2">
        <w:t xml:space="preserve">For definition of this parameter see </w:t>
      </w:r>
      <w:r w:rsidR="00854CE3">
        <w:t>clause</w:t>
      </w:r>
      <w:r w:rsidRPr="00653FE2">
        <w:t> 7.6.6. This parameter shall be included by MSC-A, if the handover is requested for a speech bearer.</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lastRenderedPageBreak/>
        <w:t>ASCI Call Reference</w:t>
      </w:r>
    </w:p>
    <w:p w14:paraId="5795ADFF" w14:textId="651C916F"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 xml:space="preserve">where MSC-B already has a Bearer established, so that MSC-B can determine the Group or Broadcast Call to which it shall attach the subscriber, see 3GPP </w:t>
      </w:r>
      <w:r w:rsidR="00EC33FE" w:rsidRPr="00653FE2">
        <w:rPr>
          <w:rStyle w:val="msoins0"/>
        </w:rPr>
        <w:t>TS</w:t>
      </w:r>
      <w:r w:rsidR="00EC33FE">
        <w:rPr>
          <w:rStyle w:val="msoins0"/>
        </w:rPr>
        <w:t> </w:t>
      </w:r>
      <w:r w:rsidR="00EC33FE" w:rsidRPr="00653FE2">
        <w:rPr>
          <w:rStyle w:val="msoins0"/>
        </w:rPr>
        <w:t>4</w:t>
      </w:r>
      <w:r w:rsidRPr="00653FE2">
        <w:rPr>
          <w:rStyle w:val="msoins0"/>
        </w:rPr>
        <w:t>8.008</w:t>
      </w:r>
      <w:r w:rsidR="00EC33FE">
        <w:rPr>
          <w:rStyle w:val="msoins0"/>
        </w:rPr>
        <w:t> </w:t>
      </w:r>
      <w:r w:rsidR="00EC33FE" w:rsidRPr="00653FE2">
        <w:rPr>
          <w:rStyle w:val="msoins0"/>
        </w:rPr>
        <w:t>[</w:t>
      </w:r>
      <w:r w:rsidRPr="00653FE2">
        <w:rPr>
          <w:rStyle w:val="msoins0"/>
        </w:rPr>
        <w:t>49]</w:t>
      </w:r>
      <w:r w:rsidRPr="00653FE2">
        <w:t>.</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4BCCCEB4" w:rsidR="00C33898" w:rsidRPr="00653FE2" w:rsidRDefault="00C33898" w:rsidP="00C33898">
      <w:r w:rsidRPr="00653FE2">
        <w:t xml:space="preserve">For definition of the parameter see </w:t>
      </w:r>
      <w:r w:rsidR="00EC33FE" w:rsidRPr="00653FE2">
        <w:t>clause</w:t>
      </w:r>
      <w:r w:rsidR="00EC33FE">
        <w:t> </w:t>
      </w:r>
      <w:r w:rsidR="00EC33FE" w:rsidRPr="00653FE2">
        <w:t>7</w:t>
      </w:r>
      <w:r w:rsidRPr="00653FE2">
        <w:t xml:space="preserve">.6.2. This parameter shall be present, if available. This is used e.g. for Management based Trace Activation (see 3GPP </w:t>
      </w:r>
      <w:r w:rsidR="00EC33FE" w:rsidRPr="00653FE2">
        <w:t>TS</w:t>
      </w:r>
      <w:r w:rsidR="00EC33FE">
        <w:t> </w:t>
      </w:r>
      <w:r w:rsidR="00EC33FE" w:rsidRPr="00653FE2">
        <w:t>3</w:t>
      </w:r>
      <w:r w:rsidRPr="00653FE2">
        <w:t>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2FED811B" w:rsidR="00C33898" w:rsidRPr="00653FE2" w:rsidRDefault="00C33898" w:rsidP="00C33898">
      <w:r w:rsidRPr="00653FE2">
        <w:t xml:space="preserve">For definition of this parameter see </w:t>
      </w:r>
      <w:r w:rsidR="00854CE3">
        <w:t>clause</w:t>
      </w:r>
      <w:r w:rsidRPr="00653FE2">
        <w:t> 7.6.6. This parameter may be included by MSC-A, if the handover is requested for a speech bearer and mobile terminal supports GSM codec types.</w:t>
      </w:r>
    </w:p>
    <w:p w14:paraId="7C314314" w14:textId="77777777" w:rsidR="00C33898" w:rsidRPr="00653FE2" w:rsidRDefault="00C33898" w:rsidP="00C33898">
      <w:pPr>
        <w:rPr>
          <w:u w:val="single"/>
        </w:rPr>
      </w:pPr>
      <w:r w:rsidRPr="00653FE2">
        <w:rPr>
          <w:u w:val="single"/>
        </w:rPr>
        <w:t>Regional Subscription Data</w:t>
      </w:r>
    </w:p>
    <w:p w14:paraId="08E75A25" w14:textId="457EB2B0" w:rsidR="00C33898" w:rsidRPr="00653FE2" w:rsidRDefault="00C33898" w:rsidP="00C33898">
      <w:r w:rsidRPr="00653FE2">
        <w:t>The list of subscribed Zone Codes as received from the HLR may be included by MSC-A at intra PLMN inter MSC handover and may be stored at MSC-B for use at subsequent intra MSC handover.</w:t>
      </w:r>
    </w:p>
    <w:p w14:paraId="2E79E4EE" w14:textId="77777777" w:rsidR="00C33898" w:rsidRPr="00653FE2" w:rsidRDefault="00C33898" w:rsidP="00C33898">
      <w:pPr>
        <w:rPr>
          <w:u w:val="single"/>
        </w:rPr>
      </w:pPr>
      <w:r w:rsidRPr="00653FE2">
        <w:rPr>
          <w:u w:val="single"/>
        </w:rPr>
        <w:t>CSG Subscription Data</w:t>
      </w:r>
    </w:p>
    <w:p w14:paraId="15504DBD" w14:textId="2899E786" w:rsidR="00C33898" w:rsidRPr="00653FE2" w:rsidRDefault="00C33898" w:rsidP="00C33898">
      <w:r w:rsidRPr="00653FE2">
        <w:t>The subscribed CSG Subscription Information as received from the HLR may be included by MSC-A at intra PLMN inter MSC handover and at inter PLMN inter MSC handover when the target PLMN is an ePLMN, and may be stored at MSC-B for use at subsequent intra MSC handover.</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1B562B03" w:rsidR="00C33898" w:rsidRPr="00653FE2" w:rsidRDefault="00C33898" w:rsidP="00C33898">
      <w:r w:rsidRPr="00653FE2">
        <w:t xml:space="preserve">For a definition of this parameter see </w:t>
      </w:r>
      <w:r w:rsidR="00EC33FE" w:rsidRPr="00653FE2">
        <w:t>clause</w:t>
      </w:r>
      <w:r w:rsidR="00EC33FE">
        <w:t> </w:t>
      </w:r>
      <w:r w:rsidR="00EC33FE" w:rsidRPr="00653FE2">
        <w:t>7</w:t>
      </w:r>
      <w:r w:rsidRPr="00653FE2">
        <w:t>.6.2.</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2C8EE28E" w:rsidR="00C33898" w:rsidRPr="00653FE2" w:rsidRDefault="00C33898" w:rsidP="00C33898">
      <w:r w:rsidRPr="00653FE2">
        <w:t xml:space="preserve">For a definition of this parameter see </w:t>
      </w:r>
      <w:r w:rsidR="00EC33FE" w:rsidRPr="00653FE2">
        <w:t>clause</w:t>
      </w:r>
      <w:r w:rsidR="00EC33FE">
        <w:t> </w:t>
      </w:r>
      <w:r w:rsidR="00EC33FE" w:rsidRPr="00653FE2">
        <w:t>7</w:t>
      </w:r>
      <w:r w:rsidRPr="00653FE2">
        <w:t>.6.2.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4D4D3A40" w:rsidR="00C33898" w:rsidRPr="00653FE2" w:rsidRDefault="00C33898" w:rsidP="00C33898">
      <w:r w:rsidRPr="00653FE2">
        <w:t xml:space="preserve">For a definition of this parameter see </w:t>
      </w:r>
      <w:r w:rsidR="00EC33FE" w:rsidRPr="00653FE2">
        <w:t>clause</w:t>
      </w:r>
      <w:r w:rsidR="00EC33FE">
        <w:t> </w:t>
      </w:r>
      <w:r w:rsidR="00EC33FE" w:rsidRPr="00653FE2">
        <w:t>7</w:t>
      </w:r>
      <w:r w:rsidRPr="00653FE2">
        <w:t>.6.2.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3353D480" w:rsidR="00C33898" w:rsidRPr="00653FE2" w:rsidRDefault="00C33898" w:rsidP="00C33898">
      <w:r w:rsidRPr="00653FE2">
        <w:t xml:space="preserve">For definition of this parameter see </w:t>
      </w:r>
      <w:r w:rsidR="00854CE3">
        <w:t>clause</w:t>
      </w:r>
      <w:r w:rsidRPr="00653FE2">
        <w:t> 7.6.6. This parameter shall be included by an MSC-B supporting TrFO, if the Iu-Supported Codecs List was included by MSC-A and the target radio access is UMTS or GERAN Iu-mode.</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320BFDA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lastRenderedPageBreak/>
        <w:t>See definition of provider errors in clause 7.6.1.</w:t>
      </w:r>
    </w:p>
    <w:p w14:paraId="418252CD" w14:textId="77777777" w:rsidR="00C33898" w:rsidRPr="00653FE2" w:rsidRDefault="00C33898" w:rsidP="00C33898">
      <w:pPr>
        <w:pStyle w:val="Heading3"/>
        <w:keepNext w:val="0"/>
        <w:keepLines w:val="0"/>
      </w:pPr>
      <w:bookmarkStart w:id="1714" w:name="_Toc11331711"/>
      <w:bookmarkStart w:id="1715" w:name="_Toc36553794"/>
      <w:bookmarkStart w:id="1716" w:name="_Toc218668695"/>
      <w:r w:rsidRPr="00653FE2">
        <w:t>8.4.2</w:t>
      </w:r>
      <w:r w:rsidRPr="00653FE2">
        <w:tab/>
        <w:t>MAP_SEND_END_SIGNAL service</w:t>
      </w:r>
      <w:bookmarkEnd w:id="1714"/>
      <w:bookmarkEnd w:id="1715"/>
      <w:bookmarkEnd w:id="1716"/>
    </w:p>
    <w:p w14:paraId="3FAF5D70" w14:textId="77777777" w:rsidR="00C33898" w:rsidRPr="00653FE2" w:rsidRDefault="00C33898" w:rsidP="00C33898">
      <w:pPr>
        <w:pStyle w:val="Heading4"/>
        <w:keepNext w:val="0"/>
        <w:keepLines w:val="0"/>
      </w:pPr>
      <w:bookmarkStart w:id="1717" w:name="_Toc11331712"/>
      <w:bookmarkStart w:id="1718" w:name="_Toc36553795"/>
      <w:bookmarkStart w:id="1719" w:name="_Toc218668696"/>
      <w:r w:rsidRPr="00653FE2">
        <w:t>8.4.2.1</w:t>
      </w:r>
      <w:r w:rsidRPr="00653FE2">
        <w:tab/>
        <w:t>Definition</w:t>
      </w:r>
      <w:bookmarkEnd w:id="1717"/>
      <w:bookmarkEnd w:id="1718"/>
      <w:bookmarkEnd w:id="1719"/>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20" w:name="_Toc11331713"/>
      <w:bookmarkStart w:id="1721" w:name="_Toc36553796"/>
      <w:bookmarkStart w:id="1722" w:name="_Toc218668697"/>
      <w:r w:rsidRPr="00653FE2">
        <w:t>8.4.2.2</w:t>
      </w:r>
      <w:r w:rsidRPr="00653FE2">
        <w:tab/>
        <w:t>Service primitives</w:t>
      </w:r>
      <w:bookmarkEnd w:id="1720"/>
      <w:bookmarkEnd w:id="1721"/>
      <w:bookmarkEnd w:id="1722"/>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3" w:name="_Toc11331714"/>
      <w:bookmarkStart w:id="1724" w:name="_Toc36553797"/>
      <w:bookmarkStart w:id="1725" w:name="_Toc218668698"/>
      <w:r w:rsidRPr="00653FE2">
        <w:t>8.4.2.3</w:t>
      </w:r>
      <w:r w:rsidRPr="00653FE2">
        <w:tab/>
        <w:t>Parameter use</w:t>
      </w:r>
      <w:bookmarkEnd w:id="1723"/>
      <w:bookmarkEnd w:id="1724"/>
      <w:bookmarkEnd w:id="1725"/>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6" w:name="_Toc11331715"/>
      <w:bookmarkStart w:id="1727" w:name="_Toc36553798"/>
      <w:bookmarkStart w:id="1728" w:name="_Toc218668699"/>
      <w:r w:rsidRPr="00653FE2">
        <w:t>8.4.3</w:t>
      </w:r>
      <w:r w:rsidRPr="00653FE2">
        <w:tab/>
        <w:t>MAP_PROCESS_ACCESS_SIGNALLING service</w:t>
      </w:r>
      <w:bookmarkEnd w:id="1726"/>
      <w:bookmarkEnd w:id="1727"/>
      <w:bookmarkEnd w:id="1728"/>
    </w:p>
    <w:p w14:paraId="3E76ED86" w14:textId="77777777" w:rsidR="00C33898" w:rsidRPr="00653FE2" w:rsidRDefault="00C33898" w:rsidP="00C33898">
      <w:pPr>
        <w:pStyle w:val="Heading4"/>
        <w:keepNext w:val="0"/>
        <w:keepLines w:val="0"/>
      </w:pPr>
      <w:bookmarkStart w:id="1729" w:name="_Toc11331716"/>
      <w:bookmarkStart w:id="1730" w:name="_Toc36553799"/>
      <w:bookmarkStart w:id="1731" w:name="_Toc218668700"/>
      <w:r w:rsidRPr="00653FE2">
        <w:t>8.4.3.1</w:t>
      </w:r>
      <w:r w:rsidRPr="00653FE2">
        <w:tab/>
        <w:t>Definition</w:t>
      </w:r>
      <w:bookmarkEnd w:id="1729"/>
      <w:bookmarkEnd w:id="1730"/>
      <w:bookmarkEnd w:id="1731"/>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2" w:name="_Toc11331717"/>
      <w:bookmarkStart w:id="1733" w:name="_Toc36553800"/>
      <w:bookmarkStart w:id="1734" w:name="_Toc218668701"/>
      <w:r w:rsidRPr="00653FE2">
        <w:t>8.4.3.2</w:t>
      </w:r>
      <w:r w:rsidRPr="00653FE2">
        <w:tab/>
        <w:t>Service primitives</w:t>
      </w:r>
      <w:bookmarkEnd w:id="1732"/>
      <w:bookmarkEnd w:id="1733"/>
      <w:bookmarkEnd w:id="1734"/>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5" w:name="_Toc11331718"/>
      <w:bookmarkStart w:id="1736" w:name="_Toc36553801"/>
      <w:bookmarkStart w:id="1737" w:name="_Toc218668702"/>
      <w:r w:rsidRPr="00653FE2">
        <w:t>8.4.3.3</w:t>
      </w:r>
      <w:r w:rsidRPr="00653FE2">
        <w:tab/>
        <w:t>Parameter use</w:t>
      </w:r>
      <w:bookmarkEnd w:id="1735"/>
      <w:bookmarkEnd w:id="1736"/>
      <w:bookmarkEnd w:id="1737"/>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110ED0A1"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0066659E" w:rsidR="00C33898" w:rsidRPr="00653FE2" w:rsidRDefault="00C33898" w:rsidP="00C33898">
      <w:r w:rsidRPr="00653FE2">
        <w:t xml:space="preserve">For definition of this parameter see </w:t>
      </w:r>
      <w:r w:rsidR="00854CE3">
        <w:t>clause</w:t>
      </w:r>
      <w:r w:rsidRPr="00653FE2">
        <w:t> 7.6.6. This parameter shall be included</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355098E"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1A24430A" w14:textId="77777777" w:rsidR="00C33898" w:rsidRPr="00653FE2" w:rsidRDefault="00C33898" w:rsidP="00C33898">
      <w:pPr>
        <w:rPr>
          <w:u w:val="single"/>
        </w:rPr>
      </w:pPr>
      <w:r w:rsidRPr="00653FE2">
        <w:rPr>
          <w:u w:val="single"/>
        </w:rPr>
        <w:t>AoIP-Selected Codec Target</w:t>
      </w:r>
    </w:p>
    <w:p w14:paraId="7C2C8742" w14:textId="205C7E68" w:rsidR="00C33898" w:rsidRPr="00653FE2" w:rsidRDefault="00C33898" w:rsidP="00C33898">
      <w:r w:rsidRPr="00653FE2">
        <w:t xml:space="preserve"> For definition of this parameter see </w:t>
      </w:r>
      <w:r w:rsidR="00854CE3">
        <w:t>clause</w:t>
      </w:r>
      <w:r w:rsidRPr="00653FE2">
        <w:t> 7.6.6. This parameter may be included</w:t>
      </w:r>
    </w:p>
    <w:p w14:paraId="534DEAC2"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176A1A59" w:rsidR="00C33898" w:rsidRPr="00653FE2" w:rsidRDefault="00C33898" w:rsidP="00C33898">
      <w:r w:rsidRPr="00653FE2">
        <w:t xml:space="preserve">For definition of this parameter see </w:t>
      </w:r>
      <w:r w:rsidR="00854CE3">
        <w:t>clause</w:t>
      </w:r>
      <w:r w:rsidRPr="00653FE2">
        <w:t> 7.6.6. This parameter may be included by an MSC-B supporting TrFO</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5C819582"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Anchor and the MS is in AoIP capable GSM access where AoIP is used on the target A interface with transcoder inserted in the MGW.</w:t>
      </w:r>
    </w:p>
    <w:p w14:paraId="3B2ACE8C" w14:textId="77777777" w:rsidR="00C33898" w:rsidRPr="00653FE2" w:rsidRDefault="00C33898" w:rsidP="00C33898">
      <w:pPr>
        <w:pStyle w:val="Heading3"/>
        <w:keepNext w:val="0"/>
        <w:keepLines w:val="0"/>
      </w:pPr>
      <w:bookmarkStart w:id="1738" w:name="_Toc11331719"/>
      <w:bookmarkStart w:id="1739" w:name="_Toc36553802"/>
      <w:bookmarkStart w:id="1740" w:name="_Toc218668703"/>
      <w:r w:rsidRPr="00653FE2">
        <w:t>8.4.4</w:t>
      </w:r>
      <w:r w:rsidRPr="00653FE2">
        <w:tab/>
        <w:t>MAP_FORWARD_ACCESS_SIGNALLING service</w:t>
      </w:r>
      <w:bookmarkEnd w:id="1738"/>
      <w:bookmarkEnd w:id="1739"/>
      <w:bookmarkEnd w:id="1740"/>
    </w:p>
    <w:p w14:paraId="7442A4ED" w14:textId="77777777" w:rsidR="00C33898" w:rsidRPr="00653FE2" w:rsidRDefault="00C33898" w:rsidP="00C33898">
      <w:pPr>
        <w:pStyle w:val="Heading4"/>
        <w:keepNext w:val="0"/>
        <w:keepLines w:val="0"/>
      </w:pPr>
      <w:bookmarkStart w:id="1741" w:name="_Toc11331720"/>
      <w:bookmarkStart w:id="1742" w:name="_Toc36553803"/>
      <w:bookmarkStart w:id="1743" w:name="_Toc218668704"/>
      <w:r w:rsidRPr="00653FE2">
        <w:t>8.4.4.1</w:t>
      </w:r>
      <w:r w:rsidRPr="00653FE2">
        <w:tab/>
        <w:t>Definition</w:t>
      </w:r>
      <w:bookmarkEnd w:id="1741"/>
      <w:bookmarkEnd w:id="1742"/>
      <w:bookmarkEnd w:id="1743"/>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4" w:name="_Toc11331721"/>
      <w:bookmarkStart w:id="1745" w:name="_Toc36553804"/>
      <w:bookmarkStart w:id="1746" w:name="_Toc218668705"/>
      <w:r w:rsidRPr="00653FE2">
        <w:t>8.4.4.2</w:t>
      </w:r>
      <w:r w:rsidRPr="00653FE2">
        <w:tab/>
        <w:t>Service primitives</w:t>
      </w:r>
      <w:bookmarkEnd w:id="1744"/>
      <w:bookmarkEnd w:id="1745"/>
      <w:bookmarkEnd w:id="1746"/>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7" w:name="_Toc11331722"/>
      <w:bookmarkStart w:id="1748" w:name="_Toc36553805"/>
      <w:bookmarkStart w:id="1749" w:name="_Toc218668706"/>
      <w:r w:rsidRPr="00653FE2">
        <w:t>8.4.4.3</w:t>
      </w:r>
      <w:r w:rsidRPr="00653FE2">
        <w:tab/>
        <w:t>Parameter use</w:t>
      </w:r>
      <w:bookmarkEnd w:id="1747"/>
      <w:bookmarkEnd w:id="1748"/>
      <w:bookmarkEnd w:id="1749"/>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2517982"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and</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3AAF75E6" w:rsidR="00C33898" w:rsidRPr="00653FE2" w:rsidRDefault="00C33898" w:rsidP="00C33898">
      <w:pPr>
        <w:pStyle w:val="B1"/>
      </w:pPr>
      <w:r w:rsidRPr="00653FE2">
        <w:rPr>
          <w:lang w:eastAsia="ja-JP"/>
        </w:rPr>
        <w:t>-</w:t>
      </w:r>
      <w:r w:rsidRPr="00653FE2">
        <w:rPr>
          <w:lang w:eastAsia="ja-JP"/>
        </w:rPr>
        <w:tab/>
      </w:r>
      <w:r w:rsidRPr="00653FE2">
        <w:t>for an existing speech bearer the order of priority in the Iu-Supported Codecs List needs to be modified.</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84AD430" w:rsidR="00C33898" w:rsidRPr="00653FE2" w:rsidRDefault="00C33898" w:rsidP="00C33898">
      <w:pPr>
        <w:pStyle w:val="B1"/>
      </w:pPr>
      <w:r w:rsidRPr="00653FE2">
        <w:rPr>
          <w:lang w:eastAsia="ja-JP"/>
        </w:rPr>
        <w:t>-</w:t>
      </w:r>
      <w:r w:rsidRPr="00653FE2">
        <w:rPr>
          <w:lang w:eastAsia="ja-JP"/>
        </w:rPr>
        <w:tab/>
      </w:r>
      <w:r w:rsidRPr="00653FE2">
        <w:t>the MS is in UMTS or GERAN Iu-mode access; and</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69BB3B42" w:rsidR="00C33898" w:rsidRPr="00653FE2" w:rsidRDefault="00C33898" w:rsidP="00C33898">
      <w:r w:rsidRPr="00653FE2">
        <w:t xml:space="preserve">For definition of this parameter see </w:t>
      </w:r>
      <w:r w:rsidR="00854CE3">
        <w:t>clause</w:t>
      </w:r>
      <w:r w:rsidRPr="00653FE2">
        <w:t> 7.6.6. This parameter may be included if the encapsulated PDU is a BSSMAP Assignment Request and</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4EDD3CB3" w:rsidR="00C33898" w:rsidRPr="00653FE2" w:rsidRDefault="00C33898" w:rsidP="00C33898">
      <w:pPr>
        <w:pStyle w:val="B1"/>
      </w:pPr>
      <w:r w:rsidRPr="00653FE2">
        <w:rPr>
          <w:lang w:eastAsia="ja-JP"/>
        </w:rPr>
        <w:t>-</w:t>
      </w:r>
      <w:r w:rsidRPr="00653FE2">
        <w:rPr>
          <w:lang w:eastAsia="ja-JP"/>
        </w:rPr>
        <w:tab/>
      </w:r>
      <w:r w:rsidRPr="00653FE2">
        <w:t>for an existing speech bearer the order of priority in the AoIP-Supported Codecs List needs to be modified.</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307E1C02" w14:textId="186E842F" w:rsidR="00C33898" w:rsidRPr="00653FE2" w:rsidRDefault="00C33898" w:rsidP="00C33898">
      <w:pPr>
        <w:pStyle w:val="B1"/>
      </w:pPr>
      <w:r w:rsidRPr="00653FE2">
        <w:rPr>
          <w:lang w:eastAsia="ja-JP"/>
        </w:rPr>
        <w:t>-</w:t>
      </w:r>
      <w:r w:rsidRPr="00653FE2">
        <w:rPr>
          <w:lang w:eastAsia="ja-JP"/>
        </w:rPr>
        <w:tab/>
      </w:r>
      <w:r w:rsidRPr="00653FE2">
        <w:t>the MS is in AoIP capable GSM access where AoIP is used on the target A interface with transcoder inserted in the MGW; and</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35CFAF2" w:rsidR="00C33898" w:rsidRPr="00653FE2" w:rsidRDefault="00C33898" w:rsidP="00C33898">
      <w:r w:rsidRPr="00653FE2">
        <w:t xml:space="preserve">For definition of the parameter see </w:t>
      </w:r>
      <w:r w:rsidR="00EC33FE" w:rsidRPr="00653FE2">
        <w:t>clause</w:t>
      </w:r>
      <w:r w:rsidR="00EC33FE">
        <w:t> </w:t>
      </w:r>
      <w:r w:rsidR="00EC33FE" w:rsidRPr="00653FE2">
        <w:t>7</w:t>
      </w:r>
      <w:r w:rsidRPr="00653FE2">
        <w:t xml:space="preserve">.6.2. This parameter shall be present if available and if not already sent to the target MSC. This is used e.g. for Management based Trace Activation (see 3GPP </w:t>
      </w:r>
      <w:r w:rsidR="00EC33FE" w:rsidRPr="00653FE2">
        <w:t>TS</w:t>
      </w:r>
      <w:r w:rsidR="00EC33FE">
        <w:t> </w:t>
      </w:r>
      <w:r w:rsidR="00EC33FE" w:rsidRPr="00653FE2">
        <w:t>3</w:t>
      </w:r>
      <w:r w:rsidRPr="00653FE2">
        <w:t>2.422).</w:t>
      </w:r>
    </w:p>
    <w:p w14:paraId="3A227B50" w14:textId="77777777" w:rsidR="00C33898" w:rsidRPr="00653FE2" w:rsidRDefault="00C33898" w:rsidP="00C33898">
      <w:pPr>
        <w:pStyle w:val="Heading3"/>
        <w:keepNext w:val="0"/>
        <w:keepLines w:val="0"/>
      </w:pPr>
      <w:bookmarkStart w:id="1750" w:name="_Toc11331723"/>
      <w:bookmarkStart w:id="1751" w:name="_Toc36553806"/>
      <w:bookmarkStart w:id="1752" w:name="_Toc218668707"/>
      <w:r w:rsidRPr="00653FE2">
        <w:t>8.4.5</w:t>
      </w:r>
      <w:r w:rsidRPr="00653FE2">
        <w:tab/>
        <w:t>MAP_PREPARE_SUBSEQUENT_HANDOVER service</w:t>
      </w:r>
      <w:bookmarkEnd w:id="1750"/>
      <w:bookmarkEnd w:id="1751"/>
      <w:bookmarkEnd w:id="1752"/>
    </w:p>
    <w:p w14:paraId="57E18AEC" w14:textId="77777777" w:rsidR="00C33898" w:rsidRPr="00653FE2" w:rsidRDefault="00C33898" w:rsidP="00C33898">
      <w:pPr>
        <w:pStyle w:val="Heading4"/>
        <w:keepNext w:val="0"/>
        <w:keepLines w:val="0"/>
      </w:pPr>
      <w:bookmarkStart w:id="1753" w:name="_Toc11331724"/>
      <w:bookmarkStart w:id="1754" w:name="_Toc36553807"/>
      <w:bookmarkStart w:id="1755" w:name="_Toc218668708"/>
      <w:r w:rsidRPr="00653FE2">
        <w:t>8.4.5.1</w:t>
      </w:r>
      <w:r w:rsidRPr="00653FE2">
        <w:tab/>
        <w:t>Definition</w:t>
      </w:r>
      <w:bookmarkEnd w:id="1753"/>
      <w:bookmarkEnd w:id="1754"/>
      <w:bookmarkEnd w:id="1755"/>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6" w:name="_Toc11331725"/>
      <w:bookmarkStart w:id="1757" w:name="_Toc36553808"/>
      <w:bookmarkStart w:id="1758" w:name="_Toc218668709"/>
      <w:r w:rsidRPr="00653FE2">
        <w:t>8.4.5.2</w:t>
      </w:r>
      <w:r w:rsidRPr="00653FE2">
        <w:tab/>
        <w:t>Service primitives</w:t>
      </w:r>
      <w:bookmarkEnd w:id="1756"/>
      <w:bookmarkEnd w:id="1757"/>
      <w:bookmarkEnd w:id="1758"/>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9" w:name="_Toc11331726"/>
      <w:bookmarkStart w:id="1760" w:name="_Toc36553809"/>
      <w:bookmarkStart w:id="1761" w:name="_Toc218668710"/>
      <w:r w:rsidRPr="00653FE2">
        <w:t>8.4.5.3</w:t>
      </w:r>
      <w:r w:rsidRPr="00653FE2">
        <w:tab/>
        <w:t>Parameter use</w:t>
      </w:r>
      <w:bookmarkEnd w:id="1759"/>
      <w:bookmarkEnd w:id="1760"/>
      <w:bookmarkEnd w:id="1761"/>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47C0DA20" w:rsidR="00C33898" w:rsidRPr="00653FE2" w:rsidRDefault="00C33898" w:rsidP="00C33898">
      <w:r w:rsidRPr="00653FE2">
        <w:t xml:space="preserve">For definition of this parameter see clause 7.6.2. This parameter shall be excluded if the service is a part of the Inter-MSC SRNS Relocation procedure or the inter-system handover GSM to UMTS procedure described in 3GPP </w:t>
      </w:r>
      <w:r w:rsidR="00EC33FE" w:rsidRPr="00653FE2">
        <w:t>TS</w:t>
      </w:r>
      <w:r w:rsidR="00EC33FE">
        <w:t> </w:t>
      </w:r>
      <w:r w:rsidR="00EC33FE" w:rsidRPr="00653FE2">
        <w:t>2</w:t>
      </w:r>
      <w:r w:rsidRPr="00653FE2">
        <w:t>3.009.</w:t>
      </w:r>
    </w:p>
    <w:p w14:paraId="6C701E80" w14:textId="77777777" w:rsidR="00C33898" w:rsidRPr="00653FE2" w:rsidRDefault="00C33898" w:rsidP="00C33898">
      <w:pPr>
        <w:rPr>
          <w:u w:val="single"/>
        </w:rPr>
      </w:pPr>
      <w:r w:rsidRPr="00653FE2">
        <w:rPr>
          <w:u w:val="single"/>
        </w:rPr>
        <w:t>Target RNC Id</w:t>
      </w:r>
    </w:p>
    <w:p w14:paraId="244F16E1" w14:textId="7C487EFF" w:rsidR="00C33898" w:rsidRPr="00653FE2" w:rsidRDefault="00C33898" w:rsidP="00C33898">
      <w:r w:rsidRPr="00653FE2">
        <w:lastRenderedPageBreak/>
        <w:t xml:space="preserve">For definition of this parameter see clause 7.6.2. This parameter shall be included if the service is a part of the Inter-MSC SRNS Relocation procedure or the inter-system handover GSM to UMTS procedure described in 3GPP </w:t>
      </w:r>
      <w:r w:rsidR="00EC33FE" w:rsidRPr="00653FE2">
        <w:t>TS</w:t>
      </w:r>
      <w:r w:rsidR="00EC33FE">
        <w:t> </w:t>
      </w:r>
      <w:r w:rsidR="00EC33FE" w:rsidRPr="00653FE2">
        <w:t>2</w:t>
      </w:r>
      <w:r w:rsidRPr="00653FE2">
        <w:t>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2" w:name="_Toc11331727"/>
      <w:bookmarkStart w:id="1763" w:name="_Toc36553810"/>
      <w:bookmarkStart w:id="1764" w:name="_Toc218668711"/>
      <w:r w:rsidRPr="00653FE2">
        <w:t>8.4.6</w:t>
      </w:r>
      <w:r w:rsidRPr="00653FE2">
        <w:tab/>
        <w:t>MAP_ALLOCATE_HANDOVER_NUMBER service</w:t>
      </w:r>
      <w:bookmarkEnd w:id="1762"/>
      <w:bookmarkEnd w:id="1763"/>
      <w:bookmarkEnd w:id="1764"/>
    </w:p>
    <w:p w14:paraId="584785FC" w14:textId="77777777" w:rsidR="00C33898" w:rsidRPr="00653FE2" w:rsidRDefault="00C33898" w:rsidP="00C33898">
      <w:pPr>
        <w:pStyle w:val="Heading4"/>
        <w:keepNext w:val="0"/>
        <w:keepLines w:val="0"/>
      </w:pPr>
      <w:bookmarkStart w:id="1765" w:name="_Toc11331728"/>
      <w:bookmarkStart w:id="1766" w:name="_Toc36553811"/>
      <w:bookmarkStart w:id="1767" w:name="_Toc218668712"/>
      <w:r w:rsidRPr="00653FE2">
        <w:t>8.4.6.1</w:t>
      </w:r>
      <w:r w:rsidRPr="00653FE2">
        <w:tab/>
        <w:t>Definition</w:t>
      </w:r>
      <w:bookmarkEnd w:id="1765"/>
      <w:bookmarkEnd w:id="1766"/>
      <w:bookmarkEnd w:id="1767"/>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8" w:name="_Toc11331729"/>
      <w:bookmarkStart w:id="1769" w:name="_Toc36553812"/>
      <w:bookmarkStart w:id="1770" w:name="_Toc218668713"/>
      <w:r w:rsidRPr="00653FE2">
        <w:t>8.4.6.2</w:t>
      </w:r>
      <w:r w:rsidRPr="00653FE2">
        <w:tab/>
        <w:t>Service primitives</w:t>
      </w:r>
      <w:bookmarkEnd w:id="1768"/>
      <w:bookmarkEnd w:id="1769"/>
      <w:bookmarkEnd w:id="1770"/>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1" w:name="_Toc11331730"/>
      <w:bookmarkStart w:id="1772" w:name="_Toc36553813"/>
      <w:bookmarkStart w:id="1773" w:name="_Toc218668714"/>
      <w:r w:rsidRPr="00653FE2">
        <w:t>8.4.6.3</w:t>
      </w:r>
      <w:r w:rsidRPr="00653FE2">
        <w:tab/>
        <w:t>Parameter use</w:t>
      </w:r>
      <w:bookmarkEnd w:id="1771"/>
      <w:bookmarkEnd w:id="1772"/>
      <w:bookmarkEnd w:id="1773"/>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lastRenderedPageBreak/>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4" w:name="_Toc11331731"/>
      <w:bookmarkStart w:id="1775" w:name="_Toc36553814"/>
      <w:bookmarkStart w:id="1776" w:name="_Toc218668715"/>
      <w:r w:rsidRPr="00653FE2">
        <w:t>8.4.7</w:t>
      </w:r>
      <w:r w:rsidRPr="00653FE2">
        <w:tab/>
        <w:t>MAP_SEND_HANDOVER_REPORT service</w:t>
      </w:r>
      <w:bookmarkEnd w:id="1774"/>
      <w:bookmarkEnd w:id="1775"/>
      <w:bookmarkEnd w:id="1776"/>
    </w:p>
    <w:p w14:paraId="16B24F03" w14:textId="77777777" w:rsidR="00C33898" w:rsidRPr="00653FE2" w:rsidRDefault="00C33898" w:rsidP="00C33898">
      <w:pPr>
        <w:pStyle w:val="Heading4"/>
        <w:keepNext w:val="0"/>
        <w:keepLines w:val="0"/>
      </w:pPr>
      <w:bookmarkStart w:id="1777" w:name="_Toc11331732"/>
      <w:bookmarkStart w:id="1778" w:name="_Toc36553815"/>
      <w:bookmarkStart w:id="1779" w:name="_Toc218668716"/>
      <w:r w:rsidRPr="00653FE2">
        <w:t>8.4.7.1</w:t>
      </w:r>
      <w:r w:rsidRPr="00653FE2">
        <w:tab/>
        <w:t>Definition</w:t>
      </w:r>
      <w:bookmarkEnd w:id="1777"/>
      <w:bookmarkEnd w:id="1778"/>
      <w:bookmarkEnd w:id="1779"/>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80" w:name="_Toc11331733"/>
      <w:bookmarkStart w:id="1781" w:name="_Toc36553816"/>
      <w:bookmarkStart w:id="1782" w:name="_Toc218668717"/>
      <w:r w:rsidRPr="00653FE2">
        <w:t>8.4.7.2</w:t>
      </w:r>
      <w:r w:rsidRPr="00653FE2">
        <w:tab/>
        <w:t>Service primitives</w:t>
      </w:r>
      <w:bookmarkEnd w:id="1780"/>
      <w:bookmarkEnd w:id="1781"/>
      <w:bookmarkEnd w:id="1782"/>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3" w:name="_Toc11331734"/>
      <w:bookmarkStart w:id="1784" w:name="_Toc36553817"/>
      <w:bookmarkStart w:id="1785" w:name="_Toc218668718"/>
      <w:r w:rsidRPr="00653FE2">
        <w:t>8.4.7.3</w:t>
      </w:r>
      <w:r w:rsidRPr="00653FE2">
        <w:tab/>
        <w:t>Parameter use</w:t>
      </w:r>
      <w:bookmarkEnd w:id="1783"/>
      <w:bookmarkEnd w:id="1784"/>
      <w:bookmarkEnd w:id="1785"/>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6" w:name="_Toc11331735"/>
      <w:bookmarkStart w:id="1787" w:name="_Toc36553818"/>
      <w:bookmarkStart w:id="1788" w:name="_Toc218668719"/>
      <w:r w:rsidRPr="00653FE2">
        <w:t>8.5</w:t>
      </w:r>
      <w:r w:rsidRPr="00653FE2">
        <w:tab/>
        <w:t>Authentication management services</w:t>
      </w:r>
      <w:bookmarkEnd w:id="1786"/>
      <w:bookmarkEnd w:id="1787"/>
      <w:bookmarkEnd w:id="1788"/>
    </w:p>
    <w:p w14:paraId="1226EC5C" w14:textId="77777777" w:rsidR="00C33898" w:rsidRPr="00653FE2" w:rsidRDefault="00C33898" w:rsidP="00C33898">
      <w:pPr>
        <w:pStyle w:val="Heading3"/>
        <w:keepNext w:val="0"/>
        <w:keepLines w:val="0"/>
      </w:pPr>
      <w:bookmarkStart w:id="1789" w:name="_Toc11331736"/>
      <w:bookmarkStart w:id="1790" w:name="_Toc36553819"/>
      <w:bookmarkStart w:id="1791" w:name="_Toc218668720"/>
      <w:r w:rsidRPr="00653FE2">
        <w:t>8.5.1</w:t>
      </w:r>
      <w:r w:rsidRPr="00653FE2">
        <w:tab/>
        <w:t>MAP_AUTHENTICATE service</w:t>
      </w:r>
      <w:bookmarkEnd w:id="1789"/>
      <w:bookmarkEnd w:id="1790"/>
      <w:bookmarkEnd w:id="1791"/>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2" w:name="_Toc11331737"/>
      <w:bookmarkStart w:id="1793" w:name="_Toc36553820"/>
      <w:bookmarkStart w:id="1794" w:name="_Toc218668721"/>
      <w:r w:rsidRPr="00653FE2">
        <w:t>8.5.1.1</w:t>
      </w:r>
      <w:r w:rsidRPr="00653FE2">
        <w:tab/>
        <w:t>Definition</w:t>
      </w:r>
      <w:bookmarkEnd w:id="1792"/>
      <w:bookmarkEnd w:id="1793"/>
      <w:bookmarkEnd w:id="1794"/>
    </w:p>
    <w:p w14:paraId="2BFC5FFF"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5" w:name="_Toc11331738"/>
      <w:bookmarkStart w:id="1796" w:name="_Toc36553821"/>
      <w:bookmarkStart w:id="1797" w:name="_Toc218668722"/>
      <w:r w:rsidRPr="00653FE2">
        <w:t>8.5.1.2</w:t>
      </w:r>
      <w:r w:rsidRPr="00653FE2">
        <w:tab/>
        <w:t>Service primitives</w:t>
      </w:r>
      <w:bookmarkEnd w:id="1795"/>
      <w:bookmarkEnd w:id="1796"/>
      <w:bookmarkEnd w:id="1797"/>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8" w:name="_Toc11331739"/>
      <w:bookmarkStart w:id="1799" w:name="_Toc36553822"/>
      <w:bookmarkStart w:id="1800" w:name="_Toc218668723"/>
      <w:r w:rsidRPr="00653FE2">
        <w:t>8.5.1.3</w:t>
      </w:r>
      <w:r w:rsidRPr="00653FE2">
        <w:tab/>
        <w:t>Parameter use</w:t>
      </w:r>
      <w:bookmarkEnd w:id="1798"/>
      <w:bookmarkEnd w:id="1799"/>
      <w:bookmarkEnd w:id="1800"/>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1" w:name="_Toc11331740"/>
      <w:bookmarkStart w:id="1802" w:name="_Toc36553823"/>
      <w:bookmarkStart w:id="1803" w:name="_Toc218668724"/>
      <w:r w:rsidRPr="00653FE2">
        <w:t>8.5.2</w:t>
      </w:r>
      <w:r w:rsidRPr="00653FE2">
        <w:tab/>
        <w:t>MAP_SEND_AUTHENTICATION_INFO service</w:t>
      </w:r>
      <w:bookmarkEnd w:id="1801"/>
      <w:bookmarkEnd w:id="1802"/>
      <w:bookmarkEnd w:id="1803"/>
    </w:p>
    <w:p w14:paraId="1F7FC59C" w14:textId="77777777" w:rsidR="00C33898" w:rsidRPr="00653FE2" w:rsidRDefault="00C33898" w:rsidP="00C33898">
      <w:pPr>
        <w:pStyle w:val="Heading4"/>
      </w:pPr>
      <w:bookmarkStart w:id="1804" w:name="_Toc11331741"/>
      <w:bookmarkStart w:id="1805" w:name="_Toc36553824"/>
      <w:bookmarkStart w:id="1806" w:name="_Toc218668725"/>
      <w:r w:rsidRPr="00653FE2">
        <w:t>8.5.2.1</w:t>
      </w:r>
      <w:r w:rsidRPr="00653FE2">
        <w:tab/>
        <w:t>Definition</w:t>
      </w:r>
      <w:bookmarkEnd w:id="1804"/>
      <w:bookmarkEnd w:id="1805"/>
      <w:bookmarkEnd w:id="1806"/>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62D1BACA" w:rsidR="00C33898" w:rsidRPr="00653FE2" w:rsidRDefault="00C33898" w:rsidP="00C33898">
      <w:r w:rsidRPr="00653FE2">
        <w:t>Also this service is used between the SGSN and the HLR for the SGSN to retrieve authentication information and/or UE Usage Type from the HLR. The SGSN requests up to five authentication vectors.</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22F7CEAC" w:rsidR="00C33898" w:rsidRPr="00653FE2" w:rsidRDefault="00C33898" w:rsidP="00C33898">
      <w:r w:rsidRPr="00653FE2">
        <w:t>If the requesting node type is different from "MME" and the user is a UMTS subscriber, the HLR shall return authentication quintuplets. If the requesting node type is different from MME and the user is a GSM subscriber, the HLR shall return authentication triplets.</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42A72FDB" w14:textId="18A39D85" w:rsidR="00C33898" w:rsidRPr="00653FE2" w:rsidRDefault="00C33898" w:rsidP="00C33898">
      <w:r w:rsidRPr="00653FE2">
        <w:t xml:space="preserve">If the HLR cannot provide the VLR, the SGSN or the BSF with triplets, an empty response is returned. The VLR, the SGSN, or the BSF may then re-use old authentication triplets, except where this is forbidden under the conditions specified in 3GPP </w:t>
      </w:r>
      <w:r w:rsidR="00EC33FE" w:rsidRPr="00653FE2">
        <w:t>TS</w:t>
      </w:r>
      <w:r w:rsidR="00EC33FE">
        <w:t> </w:t>
      </w:r>
      <w:r w:rsidR="00EC33FE" w:rsidRPr="00653FE2">
        <w:t>4</w:t>
      </w:r>
      <w:r w:rsidRPr="00653FE2">
        <w:t>3.020 [24].</w:t>
      </w:r>
    </w:p>
    <w:p w14:paraId="22E3AA05" w14:textId="17C0568E" w:rsidR="00C33898" w:rsidRPr="00653FE2" w:rsidRDefault="00C33898" w:rsidP="00C33898">
      <w:r w:rsidRPr="00653FE2">
        <w:t>If the HLR cannot provide the VLR, the SGSN or the BSF with quintuplets, an empty response is returned. The VLR, the SGSN or the BSF shall not re-use old authentication quintuplets.</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0F1195A" w:rsidR="00C33898" w:rsidRPr="00653FE2" w:rsidRDefault="00C33898" w:rsidP="00C33898">
      <w:r w:rsidRPr="00653FE2">
        <w:t xml:space="preserve">Security related network functions are further described in 3GPP </w:t>
      </w:r>
      <w:r w:rsidR="00EC33FE" w:rsidRPr="00653FE2">
        <w:t>TS</w:t>
      </w:r>
      <w:r w:rsidR="00EC33FE">
        <w:t> </w:t>
      </w:r>
      <w:r w:rsidR="00EC33FE" w:rsidRPr="00653FE2">
        <w:t>4</w:t>
      </w:r>
      <w:r w:rsidRPr="00653FE2">
        <w:t>3.020</w:t>
      </w:r>
      <w:r w:rsidR="00EC33FE">
        <w:t> </w:t>
      </w:r>
      <w:r w:rsidR="00EC33FE" w:rsidRPr="00653FE2">
        <w:t>[</w:t>
      </w:r>
      <w:r w:rsidRPr="00653FE2">
        <w:t xml:space="preserve">24] and 3GPP </w:t>
      </w:r>
      <w:r w:rsidR="00EC33FE" w:rsidRPr="00653FE2">
        <w:t>TS</w:t>
      </w:r>
      <w:r w:rsidR="00EC33FE">
        <w:t> </w:t>
      </w:r>
      <w:r w:rsidR="00EC33FE" w:rsidRPr="00653FE2">
        <w:t>3</w:t>
      </w:r>
      <w:r w:rsidRPr="00653FE2">
        <w:t>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7" w:name="_Toc11331742"/>
      <w:bookmarkStart w:id="1808" w:name="_Toc36553825"/>
      <w:bookmarkStart w:id="1809" w:name="_Toc218668726"/>
      <w:r w:rsidRPr="00653FE2">
        <w:t>8.5.2.2</w:t>
      </w:r>
      <w:r w:rsidRPr="00653FE2">
        <w:tab/>
        <w:t>Service primitives</w:t>
      </w:r>
      <w:bookmarkEnd w:id="1807"/>
      <w:bookmarkEnd w:id="1808"/>
      <w:bookmarkEnd w:id="1809"/>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10" w:name="_Toc11331743"/>
      <w:bookmarkStart w:id="1811" w:name="_Toc36553826"/>
      <w:bookmarkStart w:id="1812" w:name="_Toc218668727"/>
      <w:r w:rsidRPr="00653FE2">
        <w:t>8.5.2.3</w:t>
      </w:r>
      <w:r w:rsidRPr="00653FE2">
        <w:tab/>
        <w:t>Parameter use</w:t>
      </w:r>
      <w:bookmarkEnd w:id="1810"/>
      <w:bookmarkEnd w:id="1811"/>
      <w:bookmarkEnd w:id="1812"/>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lastRenderedPageBreak/>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A833512" w:rsidR="00C33898" w:rsidRPr="00653FE2" w:rsidRDefault="00C33898" w:rsidP="00C33898">
      <w:r w:rsidRPr="00653FE2">
        <w:t xml:space="preserve">For definition and use of this parameter see 3GPP </w:t>
      </w:r>
      <w:r w:rsidR="00EC33FE" w:rsidRPr="00653FE2">
        <w:t>TS</w:t>
      </w:r>
      <w:r w:rsidR="00EC33FE">
        <w:t> </w:t>
      </w:r>
      <w:r w:rsidR="00EC33FE" w:rsidRPr="00653FE2">
        <w:t>3</w:t>
      </w:r>
      <w:r w:rsidRPr="00653FE2">
        <w:t>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612C8A9E" w:rsidR="00C33898" w:rsidRPr="00653FE2" w:rsidRDefault="00C33898" w:rsidP="00C33898">
      <w:r w:rsidRPr="00653FE2">
        <w:t xml:space="preserve">The PLMN-ID of the requesting node. See3GPP </w:t>
      </w:r>
      <w:r w:rsidR="00EC33FE" w:rsidRPr="00653FE2">
        <w:t>TS</w:t>
      </w:r>
      <w:r w:rsidR="00EC33FE">
        <w:t> </w:t>
      </w:r>
      <w:r w:rsidR="00EC33FE" w:rsidRPr="00653FE2">
        <w:t>2</w:t>
      </w:r>
      <w:r w:rsidRPr="00653FE2">
        <w:t>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072CBD89" w:rsidR="00C33898" w:rsidRPr="00653FE2" w:rsidRDefault="00C33898" w:rsidP="00C33898">
      <w:r w:rsidRPr="00653FE2">
        <w:lastRenderedPageBreak/>
        <w:t xml:space="preserve">This parameter shall be present if UE Usage Type Request Indication was present in the request and the HLR supports the Dedicated Core Networks functionality (see 3GPP </w:t>
      </w:r>
      <w:r w:rsidR="00EC33FE" w:rsidRPr="00653FE2">
        <w:t>TS</w:t>
      </w:r>
      <w:r w:rsidR="00EC33FE">
        <w:t> </w:t>
      </w:r>
      <w:r w:rsidR="00EC33FE" w:rsidRPr="00653FE2">
        <w:t>2</w:t>
      </w:r>
      <w:r w:rsidRPr="00653FE2">
        <w:t>3.060</w:t>
      </w:r>
      <w:r w:rsidR="00EC33FE">
        <w:t> </w:t>
      </w:r>
      <w:r w:rsidR="00EC33FE" w:rsidRPr="00653FE2">
        <w:t>[</w:t>
      </w:r>
      <w:r w:rsidRPr="00653FE2">
        <w:t>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3" w:name="_Toc11331744"/>
      <w:bookmarkStart w:id="1814" w:name="_Toc36553827"/>
      <w:bookmarkStart w:id="1815" w:name="_Toc218668728"/>
      <w:r w:rsidRPr="00653FE2">
        <w:t>8.5.3</w:t>
      </w:r>
      <w:r w:rsidRPr="00653FE2">
        <w:tab/>
        <w:t>MAP_AUTHENTICATION_FAILURE_REPORT service</w:t>
      </w:r>
      <w:bookmarkEnd w:id="1813"/>
      <w:bookmarkEnd w:id="1814"/>
      <w:bookmarkEnd w:id="1815"/>
    </w:p>
    <w:p w14:paraId="0141180C" w14:textId="77777777" w:rsidR="00C33898" w:rsidRPr="00653FE2" w:rsidRDefault="00C33898" w:rsidP="00C33898">
      <w:pPr>
        <w:pStyle w:val="Heading4"/>
      </w:pPr>
      <w:bookmarkStart w:id="1816" w:name="_Toc11331745"/>
      <w:bookmarkStart w:id="1817" w:name="_Toc36553828"/>
      <w:bookmarkStart w:id="1818" w:name="_Toc218668729"/>
      <w:r w:rsidRPr="00653FE2">
        <w:t>8.5.3.1</w:t>
      </w:r>
      <w:r w:rsidRPr="00653FE2">
        <w:tab/>
        <w:t>Definition</w:t>
      </w:r>
      <w:bookmarkEnd w:id="1816"/>
      <w:bookmarkEnd w:id="1817"/>
      <w:bookmarkEnd w:id="1818"/>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9" w:name="_Toc11331746"/>
      <w:bookmarkStart w:id="1820" w:name="_Toc36553829"/>
      <w:bookmarkStart w:id="1821" w:name="_Toc218668730"/>
      <w:r w:rsidRPr="00653FE2">
        <w:t>8.5.3.2</w:t>
      </w:r>
      <w:r w:rsidRPr="00653FE2">
        <w:tab/>
        <w:t>Service primitives</w:t>
      </w:r>
      <w:bookmarkEnd w:id="1819"/>
      <w:bookmarkEnd w:id="1820"/>
      <w:bookmarkEnd w:id="1821"/>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2" w:name="_Toc11331747"/>
      <w:bookmarkStart w:id="1823" w:name="_Toc36553830"/>
      <w:bookmarkStart w:id="1824" w:name="_Toc218668731"/>
      <w:r w:rsidRPr="00653FE2">
        <w:t>8.5.3.3</w:t>
      </w:r>
      <w:r w:rsidRPr="00653FE2">
        <w:tab/>
        <w:t>Parameter use</w:t>
      </w:r>
      <w:bookmarkEnd w:id="1822"/>
      <w:bookmarkEnd w:id="1823"/>
      <w:bookmarkEnd w:id="1824"/>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lastRenderedPageBreak/>
        <w:t>Re-attempt</w:t>
      </w:r>
    </w:p>
    <w:p w14:paraId="1AF87B4A" w14:textId="4D20DBDF" w:rsidR="00C33898" w:rsidRPr="00653FE2" w:rsidRDefault="00C33898" w:rsidP="00C33898">
      <w:r w:rsidRPr="00653FE2">
        <w:t xml:space="preserve">See </w:t>
      </w:r>
      <w:r w:rsidR="00EC33FE" w:rsidRPr="00653FE2">
        <w:t>clause</w:t>
      </w:r>
      <w:r w:rsidR="00EC33FE">
        <w:t> </w:t>
      </w:r>
      <w:r w:rsidR="00EC33FE" w:rsidRPr="00653FE2">
        <w:t>7</w:t>
      </w:r>
      <w:r w:rsidRPr="00653FE2">
        <w:t>.6.7 for use of this parameter.</w:t>
      </w:r>
    </w:p>
    <w:p w14:paraId="499E81C0" w14:textId="77777777" w:rsidR="00C33898" w:rsidRPr="00653FE2" w:rsidRDefault="00C33898" w:rsidP="00C33898">
      <w:pPr>
        <w:rPr>
          <w:u w:val="single"/>
        </w:rPr>
      </w:pPr>
      <w:r w:rsidRPr="00653FE2">
        <w:rPr>
          <w:u w:val="single"/>
        </w:rPr>
        <w:t>Access Type</w:t>
      </w:r>
    </w:p>
    <w:p w14:paraId="60E4819C" w14:textId="3520EA2F" w:rsidR="00C33898" w:rsidRPr="00653FE2" w:rsidRDefault="00C33898" w:rsidP="00C33898">
      <w:r w:rsidRPr="00653FE2">
        <w:t xml:space="preserve">See </w:t>
      </w:r>
      <w:r w:rsidR="00EC33FE" w:rsidRPr="00653FE2">
        <w:t>clause</w:t>
      </w:r>
      <w:r w:rsidR="00EC33FE">
        <w:t> </w:t>
      </w:r>
      <w:r w:rsidR="00EC33FE" w:rsidRPr="00653FE2">
        <w:t>7</w:t>
      </w:r>
      <w:r w:rsidRPr="00653FE2">
        <w:t>.6.7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4D1FDF6F" w:rsidR="00C33898" w:rsidRPr="00653FE2" w:rsidRDefault="00C33898" w:rsidP="00C33898">
      <w:r w:rsidRPr="00653FE2">
        <w:t xml:space="preserve">See </w:t>
      </w:r>
      <w:r w:rsidR="00EC33FE" w:rsidRPr="00653FE2">
        <w:t>clause</w:t>
      </w:r>
      <w:r w:rsidR="00EC33FE">
        <w:t> </w:t>
      </w:r>
      <w:r w:rsidR="00EC33FE" w:rsidRPr="00653FE2">
        <w:t>7</w:t>
      </w:r>
      <w:r w:rsidRPr="00653FE2">
        <w:t>.6.7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94D9EF2" w:rsidR="00C33898" w:rsidRPr="00653FE2" w:rsidRDefault="00C33898" w:rsidP="00C33898">
      <w:r w:rsidRPr="00653FE2">
        <w:t xml:space="preserve">Shall be present if the sender is SGSN. See definition in </w:t>
      </w:r>
      <w:r w:rsidR="00EC33FE" w:rsidRPr="00653FE2">
        <w:t>clause</w:t>
      </w:r>
      <w:r w:rsidR="00EC33FE">
        <w:t> </w:t>
      </w:r>
      <w:r w:rsidR="00EC33FE" w:rsidRPr="00653FE2">
        <w:t>7</w:t>
      </w:r>
      <w:r w:rsidRPr="00653FE2">
        <w:t>.6.2.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5" w:name="_Toc11331748"/>
      <w:bookmarkStart w:id="1826" w:name="_Toc36553831"/>
      <w:bookmarkStart w:id="1827" w:name="_Toc218668732"/>
      <w:r w:rsidRPr="00653FE2">
        <w:t>8.6</w:t>
      </w:r>
      <w:r w:rsidRPr="00653FE2">
        <w:tab/>
        <w:t>Security management services</w:t>
      </w:r>
      <w:bookmarkEnd w:id="1825"/>
      <w:bookmarkEnd w:id="1826"/>
      <w:bookmarkEnd w:id="1827"/>
    </w:p>
    <w:p w14:paraId="1D972EDB" w14:textId="77777777" w:rsidR="00C33898" w:rsidRPr="00653FE2" w:rsidRDefault="00C33898" w:rsidP="00C33898">
      <w:pPr>
        <w:pStyle w:val="Heading3"/>
        <w:keepNext w:val="0"/>
        <w:keepLines w:val="0"/>
      </w:pPr>
      <w:bookmarkStart w:id="1828" w:name="_Toc11331749"/>
      <w:bookmarkStart w:id="1829" w:name="_Toc36553832"/>
      <w:bookmarkStart w:id="1830" w:name="_Toc218668733"/>
      <w:r w:rsidRPr="00653FE2">
        <w:t>8.6.1</w:t>
      </w:r>
      <w:r w:rsidRPr="00653FE2">
        <w:tab/>
        <w:t>MAP_SET_CIPHERING_MODE service</w:t>
      </w:r>
      <w:bookmarkEnd w:id="1828"/>
      <w:bookmarkEnd w:id="1829"/>
      <w:bookmarkEnd w:id="1830"/>
    </w:p>
    <w:p w14:paraId="4BED3DE2" w14:textId="77777777" w:rsidR="00C33898" w:rsidRPr="00653FE2" w:rsidRDefault="00C33898" w:rsidP="00C33898">
      <w:pPr>
        <w:pStyle w:val="Heading4"/>
        <w:keepNext w:val="0"/>
        <w:keepLines w:val="0"/>
      </w:pPr>
      <w:bookmarkStart w:id="1831" w:name="_Toc11331750"/>
      <w:bookmarkStart w:id="1832" w:name="_Toc36553833"/>
      <w:bookmarkStart w:id="1833" w:name="_Toc218668734"/>
      <w:r w:rsidRPr="00653FE2">
        <w:t>8.6.1.1</w:t>
      </w:r>
      <w:r w:rsidRPr="00653FE2">
        <w:tab/>
        <w:t>Definitions</w:t>
      </w:r>
      <w:bookmarkEnd w:id="1831"/>
      <w:bookmarkEnd w:id="1832"/>
      <w:bookmarkEnd w:id="1833"/>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4" w:name="_Toc11331751"/>
      <w:bookmarkStart w:id="1835" w:name="_Toc36553834"/>
      <w:bookmarkStart w:id="1836" w:name="_Toc218668735"/>
      <w:r w:rsidRPr="00653FE2">
        <w:t>8.6.1.2</w:t>
      </w:r>
      <w:r w:rsidRPr="00653FE2">
        <w:tab/>
        <w:t>Service primitives</w:t>
      </w:r>
      <w:bookmarkEnd w:id="1834"/>
      <w:bookmarkEnd w:id="1835"/>
      <w:bookmarkEnd w:id="1836"/>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7" w:name="_Toc11331752"/>
      <w:bookmarkStart w:id="1838" w:name="_Toc36553835"/>
      <w:bookmarkStart w:id="1839" w:name="_Toc218668736"/>
      <w:r w:rsidRPr="00653FE2">
        <w:t>8.6.1.3</w:t>
      </w:r>
      <w:r w:rsidRPr="00653FE2">
        <w:tab/>
        <w:t>Parameter use</w:t>
      </w:r>
      <w:bookmarkEnd w:id="1837"/>
      <w:bookmarkEnd w:id="1838"/>
      <w:bookmarkEnd w:id="1839"/>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lastRenderedPageBreak/>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40" w:name="_Toc11331753"/>
      <w:bookmarkStart w:id="1841" w:name="_Toc36553836"/>
      <w:bookmarkStart w:id="1842" w:name="_Toc218668737"/>
      <w:r w:rsidRPr="00653FE2">
        <w:t>8.7</w:t>
      </w:r>
      <w:r w:rsidRPr="00653FE2">
        <w:tab/>
        <w:t>International mobile equipment identities management services</w:t>
      </w:r>
      <w:bookmarkEnd w:id="1840"/>
      <w:bookmarkEnd w:id="1841"/>
      <w:bookmarkEnd w:id="1842"/>
    </w:p>
    <w:p w14:paraId="231F217E" w14:textId="77777777" w:rsidR="00C33898" w:rsidRPr="00653FE2" w:rsidRDefault="00C33898" w:rsidP="00C33898">
      <w:pPr>
        <w:pStyle w:val="Heading3"/>
        <w:keepNext w:val="0"/>
        <w:keepLines w:val="0"/>
      </w:pPr>
      <w:bookmarkStart w:id="1843" w:name="_Toc11331754"/>
      <w:bookmarkStart w:id="1844" w:name="_Toc36553837"/>
      <w:bookmarkStart w:id="1845" w:name="_Toc218668738"/>
      <w:r w:rsidRPr="00653FE2">
        <w:t>8.7.1</w:t>
      </w:r>
      <w:r w:rsidRPr="00653FE2">
        <w:tab/>
        <w:t>MAP_CHECK_IMEI service</w:t>
      </w:r>
      <w:bookmarkEnd w:id="1843"/>
      <w:bookmarkEnd w:id="1844"/>
      <w:bookmarkEnd w:id="1845"/>
    </w:p>
    <w:p w14:paraId="7C549EAF" w14:textId="77777777" w:rsidR="00C33898" w:rsidRPr="00653FE2" w:rsidRDefault="00C33898" w:rsidP="00C33898">
      <w:pPr>
        <w:pStyle w:val="Heading4"/>
        <w:keepNext w:val="0"/>
        <w:keepLines w:val="0"/>
      </w:pPr>
      <w:bookmarkStart w:id="1846" w:name="_Toc11331755"/>
      <w:bookmarkStart w:id="1847" w:name="_Toc36553838"/>
      <w:bookmarkStart w:id="1848" w:name="_Toc218668739"/>
      <w:r w:rsidRPr="00653FE2">
        <w:t>8.7.1.1</w:t>
      </w:r>
      <w:r w:rsidRPr="00653FE2">
        <w:tab/>
        <w:t>Definition</w:t>
      </w:r>
      <w:bookmarkEnd w:id="1846"/>
      <w:bookmarkEnd w:id="1847"/>
      <w:bookmarkEnd w:id="1848"/>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9" w:name="_Toc11331756"/>
      <w:bookmarkStart w:id="1850" w:name="_Toc36553839"/>
      <w:bookmarkStart w:id="1851" w:name="_Toc218668740"/>
      <w:r w:rsidRPr="00653FE2">
        <w:t>8.7.1.2</w:t>
      </w:r>
      <w:r w:rsidRPr="00653FE2">
        <w:tab/>
        <w:t>Service primitives</w:t>
      </w:r>
      <w:bookmarkEnd w:id="1849"/>
      <w:bookmarkEnd w:id="1850"/>
      <w:bookmarkEnd w:id="1851"/>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2" w:name="_Toc11331757"/>
      <w:bookmarkStart w:id="1853" w:name="_Toc36553840"/>
      <w:bookmarkStart w:id="1854" w:name="_Toc218668741"/>
      <w:r w:rsidRPr="00653FE2">
        <w:t>8.7.1.3</w:t>
      </w:r>
      <w:r w:rsidRPr="00653FE2">
        <w:tab/>
        <w:t>Parameter use</w:t>
      </w:r>
      <w:bookmarkEnd w:id="1852"/>
      <w:bookmarkEnd w:id="1853"/>
      <w:bookmarkEnd w:id="1854"/>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lastRenderedPageBreak/>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5" w:name="_Toc11331758"/>
      <w:bookmarkStart w:id="1856" w:name="_Toc36553841"/>
      <w:bookmarkStart w:id="1857" w:name="_Toc218668742"/>
      <w:r w:rsidRPr="00653FE2">
        <w:t>8.7.2</w:t>
      </w:r>
      <w:r w:rsidRPr="00653FE2">
        <w:tab/>
        <w:t>MAP_OBTAIN_IMEI service</w:t>
      </w:r>
      <w:bookmarkEnd w:id="1855"/>
      <w:bookmarkEnd w:id="1856"/>
      <w:bookmarkEnd w:id="1857"/>
    </w:p>
    <w:p w14:paraId="4CFCF4E6" w14:textId="77777777" w:rsidR="00C33898" w:rsidRPr="00653FE2" w:rsidRDefault="00C33898" w:rsidP="00C33898">
      <w:pPr>
        <w:pStyle w:val="Heading4"/>
        <w:keepNext w:val="0"/>
        <w:keepLines w:val="0"/>
      </w:pPr>
      <w:bookmarkStart w:id="1858" w:name="_Toc11331759"/>
      <w:bookmarkStart w:id="1859" w:name="_Toc36553842"/>
      <w:bookmarkStart w:id="1860" w:name="_Toc218668743"/>
      <w:r w:rsidRPr="00653FE2">
        <w:t>8.7.2.1</w:t>
      </w:r>
      <w:r w:rsidRPr="00653FE2">
        <w:tab/>
        <w:t>Definition</w:t>
      </w:r>
      <w:bookmarkEnd w:id="1858"/>
      <w:bookmarkEnd w:id="1859"/>
      <w:bookmarkEnd w:id="1860"/>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1" w:name="_Toc11331760"/>
      <w:bookmarkStart w:id="1862" w:name="_Toc36553843"/>
      <w:bookmarkStart w:id="1863" w:name="_Toc218668744"/>
      <w:r w:rsidRPr="00653FE2">
        <w:t>8.7.2.2</w:t>
      </w:r>
      <w:r w:rsidRPr="00653FE2">
        <w:tab/>
        <w:t>Service primitives</w:t>
      </w:r>
      <w:bookmarkEnd w:id="1861"/>
      <w:bookmarkEnd w:id="1862"/>
      <w:bookmarkEnd w:id="1863"/>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4" w:name="_Toc11331761"/>
      <w:bookmarkStart w:id="1865" w:name="_Toc36553844"/>
      <w:bookmarkStart w:id="1866" w:name="_Toc218668745"/>
      <w:r w:rsidRPr="00653FE2">
        <w:t>8.7.2.3</w:t>
      </w:r>
      <w:r w:rsidRPr="00653FE2">
        <w:tab/>
        <w:t>Parameter use</w:t>
      </w:r>
      <w:bookmarkEnd w:id="1864"/>
      <w:bookmarkEnd w:id="1865"/>
      <w:bookmarkEnd w:id="1866"/>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lastRenderedPageBreak/>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7" w:name="_Toc11331762"/>
      <w:bookmarkStart w:id="1868" w:name="_Toc36553845"/>
      <w:bookmarkStart w:id="1869" w:name="_Toc218668746"/>
      <w:r w:rsidRPr="00653FE2">
        <w:t>8.8</w:t>
      </w:r>
      <w:r w:rsidRPr="00653FE2">
        <w:tab/>
        <w:t>Subscriber management services</w:t>
      </w:r>
      <w:bookmarkEnd w:id="1867"/>
      <w:bookmarkEnd w:id="1868"/>
      <w:bookmarkEnd w:id="1869"/>
    </w:p>
    <w:p w14:paraId="3F29692C" w14:textId="77777777" w:rsidR="00C33898" w:rsidRPr="00653FE2" w:rsidRDefault="00C33898" w:rsidP="00C33898">
      <w:pPr>
        <w:pStyle w:val="Heading3"/>
        <w:keepNext w:val="0"/>
        <w:keepLines w:val="0"/>
      </w:pPr>
      <w:bookmarkStart w:id="1870" w:name="_Toc11331763"/>
      <w:bookmarkStart w:id="1871" w:name="_Toc36553846"/>
      <w:bookmarkStart w:id="1872" w:name="_Toc218668747"/>
      <w:r w:rsidRPr="00653FE2">
        <w:t>8.8.1</w:t>
      </w:r>
      <w:r w:rsidRPr="00653FE2">
        <w:tab/>
        <w:t>MAP-INSERT-SUBSCRIBER-DATA service</w:t>
      </w:r>
      <w:bookmarkEnd w:id="1870"/>
      <w:bookmarkEnd w:id="1871"/>
      <w:bookmarkEnd w:id="1872"/>
    </w:p>
    <w:p w14:paraId="32B48F2F" w14:textId="77777777" w:rsidR="00C33898" w:rsidRPr="00653FE2" w:rsidRDefault="00C33898" w:rsidP="00C33898">
      <w:pPr>
        <w:pStyle w:val="Heading4"/>
        <w:keepNext w:val="0"/>
        <w:keepLines w:val="0"/>
      </w:pPr>
      <w:bookmarkStart w:id="1873" w:name="_Toc11331764"/>
      <w:bookmarkStart w:id="1874" w:name="_Toc36553847"/>
      <w:bookmarkStart w:id="1875" w:name="_Toc218668748"/>
      <w:r w:rsidRPr="00653FE2">
        <w:t>8.8.1.1</w:t>
      </w:r>
      <w:r w:rsidRPr="00653FE2">
        <w:tab/>
        <w:t>Definition</w:t>
      </w:r>
      <w:bookmarkEnd w:id="1873"/>
      <w:bookmarkEnd w:id="1874"/>
      <w:bookmarkEnd w:id="1875"/>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00BDFBE7" w:rsidR="00C33898" w:rsidRPr="00653FE2" w:rsidRDefault="00C33898" w:rsidP="00C33898">
      <w:pPr>
        <w:pStyle w:val="B1"/>
      </w:pPr>
      <w:r w:rsidRPr="00653FE2">
        <w:t>-</w:t>
      </w:r>
      <w:r w:rsidRPr="00653FE2">
        <w:tab/>
        <w:t xml:space="preserve">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w:t>
      </w:r>
      <w:r w:rsidR="00EC33FE" w:rsidRPr="00653FE2">
        <w:t>TS</w:t>
      </w:r>
      <w:r w:rsidR="00EC33FE">
        <w:t> </w:t>
      </w:r>
      <w:r w:rsidR="00EC33FE" w:rsidRPr="00653FE2">
        <w:t>2</w:t>
      </w:r>
      <w:r w:rsidRPr="00653FE2">
        <w:t>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5922D552"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 xml:space="preserve">Charger functionality is supported the HLR may not need to provide the SGSN with subscriber parameters. See 3GPP </w:t>
      </w:r>
      <w:r w:rsidR="00EC33FE" w:rsidRPr="00653FE2">
        <w:t>TS</w:t>
      </w:r>
      <w:r w:rsidR="00EC33FE">
        <w:t> </w:t>
      </w:r>
      <w:r w:rsidR="00EC33FE" w:rsidRPr="00653FE2">
        <w:t>2</w:t>
      </w:r>
      <w:r w:rsidRPr="00653FE2">
        <w:t>3.116.</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6" w:name="_Toc11331765"/>
      <w:bookmarkStart w:id="1877" w:name="_Toc36553848"/>
      <w:bookmarkStart w:id="1878" w:name="_Toc218668749"/>
      <w:r w:rsidRPr="00653FE2">
        <w:t>8.8.1.2</w:t>
      </w:r>
      <w:r w:rsidRPr="00653FE2">
        <w:tab/>
        <w:t>Service primitives</w:t>
      </w:r>
      <w:bookmarkEnd w:id="1876"/>
      <w:bookmarkEnd w:id="1877"/>
      <w:bookmarkEnd w:id="1878"/>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9" w:name="_Toc11331766"/>
      <w:bookmarkStart w:id="1880" w:name="_Toc36553849"/>
      <w:bookmarkStart w:id="1881" w:name="_Toc218668750"/>
      <w:r w:rsidRPr="00653FE2">
        <w:t>8.8.1.3</w:t>
      </w:r>
      <w:r w:rsidRPr="00653FE2">
        <w:tab/>
        <w:t>Parameter use</w:t>
      </w:r>
      <w:bookmarkEnd w:id="1879"/>
      <w:bookmarkEnd w:id="1880"/>
      <w:bookmarkEnd w:id="1881"/>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559A5966"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1D648D40" w:rsidR="00C33898" w:rsidRPr="00653FE2" w:rsidRDefault="00C33898" w:rsidP="00C33898">
      <w:r w:rsidRPr="00653FE2">
        <w:t>For a subscription without MSISDN:</w:t>
      </w:r>
      <w:r w:rsidRPr="00653FE2">
        <w:br/>
        <w:t>The HLR shall not populate this parameter  if the VLR or SGSN explicitly indicated support of MSISDN-less operation.</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358B9902"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4779A383"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2082C4DD"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53C717D1"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receives an Indication containing any Extensible Call Barring service codes which it does not support/allocate it returns them to the HLR in the parameter SS-Code List and discards the unsupported Extensible Call Barring service codes (no error is sent back).</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17E99C59"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81FB9A0"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w:t>
      </w:r>
    </w:p>
    <w:p w14:paraId="3C13C8BE" w14:textId="74213146" w:rsidR="00C33898" w:rsidRPr="00653FE2" w:rsidRDefault="00C33898" w:rsidP="00C33898">
      <w:pPr>
        <w:rPr>
          <w:lang w:eastAsia="ja-JP"/>
        </w:rPr>
      </w:pPr>
      <w:r w:rsidRPr="00653FE2">
        <w:t>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386C37E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2AA95AEE"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4BBFA20A" w:rsidR="00C33898" w:rsidRPr="00653FE2" w:rsidRDefault="00C33898" w:rsidP="00C33898">
      <w:r w:rsidRPr="00653FE2">
        <w:t xml:space="preserve">If included in the Insert Subscriber Data request this parameter defines the priorities the subscriber might apply for a call (as defined in </w:t>
      </w:r>
      <w:r w:rsidR="00EC33FE" w:rsidRPr="00653FE2">
        <w:t>clause</w:t>
      </w:r>
      <w:r w:rsidR="00EC33FE">
        <w:t> </w:t>
      </w:r>
      <w:r w:rsidR="00EC33FE" w:rsidRPr="00653FE2">
        <w:t>7</w:t>
      </w:r>
      <w:r w:rsidRPr="00653FE2">
        <w:t>.6).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3E123746"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5BDF57F6"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223E68E9"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4F4B85BD"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3F88D9A9" w:rsidR="00C33898" w:rsidRPr="00653FE2" w:rsidRDefault="00C33898" w:rsidP="00C33898">
      <w:r w:rsidRPr="00653FE2">
        <w:t xml:space="preserve">This parameter contains a list of group id's a user might have subscribed to; (VBS-Data is defined in </w:t>
      </w:r>
      <w:r w:rsidR="00EC33FE" w:rsidRPr="00653FE2">
        <w:t>clause</w:t>
      </w:r>
      <w:r w:rsidR="00EC33FE">
        <w:t> </w:t>
      </w:r>
      <w:r w:rsidR="00EC33FE" w:rsidRPr="00653FE2">
        <w:t>7</w:t>
      </w:r>
      <w:r w:rsidRPr="00653FE2">
        <w:t>.6).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1F568E5C"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4ED8F2C9" w:rsidR="00C33898" w:rsidRPr="00653FE2" w:rsidRDefault="00C33898" w:rsidP="00C33898">
      <w:r w:rsidRPr="00653FE2">
        <w:t xml:space="preserve">This parameter contains a list of group id's a user might have subscribed to; see </w:t>
      </w:r>
      <w:r w:rsidR="00EC33FE" w:rsidRPr="00653FE2">
        <w:t>clause</w:t>
      </w:r>
      <w:r w:rsidR="00EC33FE">
        <w:t> </w:t>
      </w:r>
      <w:r w:rsidR="00EC33FE" w:rsidRPr="00653FE2">
        <w:t>7</w:t>
      </w:r>
      <w:r w:rsidRPr="00653FE2">
        <w:t>.6.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56A02C13"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59C7A7C6"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27E92776" w:rsidR="00C33898" w:rsidRPr="00653FE2" w:rsidRDefault="00C33898" w:rsidP="00C33898">
      <w:pPr>
        <w:keepNext/>
        <w:keepLines/>
      </w:pPr>
      <w:r w:rsidRPr="00653FE2">
        <w:t xml:space="preserve">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w:t>
      </w:r>
      <w:r w:rsidR="00EC33FE" w:rsidRPr="00653FE2">
        <w:t>clause</w:t>
      </w:r>
      <w:r w:rsidR="00EC33FE">
        <w:t> </w:t>
      </w:r>
      <w:r w:rsidR="00EC33FE" w:rsidRPr="00653FE2">
        <w:t>7</w:t>
      </w:r>
      <w:r w:rsidRPr="00653FE2">
        <w:t>.6.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5B7C2CB9"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45CC8E39"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5378F274" w:rsidR="00C33898" w:rsidRPr="00653FE2" w:rsidRDefault="00C33898" w:rsidP="00C33898">
      <w:pPr>
        <w:rPr>
          <w:lang w:eastAsia="zh-CN"/>
        </w:rPr>
      </w:pPr>
      <w:r w:rsidRPr="00653FE2">
        <w:t>This parameter indicates the presence of an LMU. This parameter is used only by the VLR and shall be ignored if received by an SGSN or an IWF.</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lastRenderedPageBreak/>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61FA2C7F"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5589F49A" w:rsidR="00C33898" w:rsidRPr="00653FE2" w:rsidRDefault="00C33898" w:rsidP="00C33898">
      <w:pPr>
        <w:rPr>
          <w:lang w:eastAsia="zh-CN"/>
        </w:rPr>
      </w:pPr>
      <w:r w:rsidRPr="00653FE2">
        <w:t>If this parameter is absent then the HLR does not support the Super-Charger functionality.</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2879AA70"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22DF7D24" w:rsidR="00C33898" w:rsidRPr="00653FE2" w:rsidRDefault="00C33898" w:rsidP="00C33898">
      <w:r w:rsidRPr="00653FE2">
        <w:t xml:space="preserve">This optional flag indicates to the MSC Server enhanced for ICS (see 3GPP </w:t>
      </w:r>
      <w:r w:rsidR="00EC33FE" w:rsidRPr="00653FE2">
        <w:t>TS</w:t>
      </w:r>
      <w:r w:rsidR="00EC33FE">
        <w:t> </w:t>
      </w:r>
      <w:r w:rsidR="00EC33FE" w:rsidRPr="00653FE2">
        <w:t>2</w:t>
      </w:r>
      <w:r w:rsidRPr="00653FE2">
        <w:t>3.292</w:t>
      </w:r>
      <w:r w:rsidR="00EC33FE">
        <w:t> </w:t>
      </w:r>
      <w:r w:rsidR="00EC33FE" w:rsidRPr="00653FE2">
        <w:t>[</w:t>
      </w:r>
      <w:r w:rsidRPr="00653FE2">
        <w:t>135]) whether the MSC Server shall attempt the IMS registration.</w:t>
      </w:r>
    </w:p>
    <w:p w14:paraId="405B3351" w14:textId="5E8C5324" w:rsidR="00C33898" w:rsidRPr="00653FE2" w:rsidRDefault="00C33898" w:rsidP="00C33898">
      <w:pPr>
        <w:rPr>
          <w:lang w:eastAsia="zh-CN"/>
        </w:rPr>
      </w:pPr>
      <w:r w:rsidRPr="00653FE2">
        <w:t>This parameter is used by the VLR and the SGSN.</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53159E34" w:rsidR="00C33898" w:rsidRPr="00653FE2" w:rsidRDefault="00C33898" w:rsidP="00C33898">
      <w:pPr>
        <w:rPr>
          <w:lang w:eastAsia="zh-CN"/>
        </w:rPr>
      </w:pPr>
      <w:r w:rsidRPr="00653FE2">
        <w:t xml:space="preserve">This parameter contains a list of CSG-Ids, the associated expiration dates (see 3GPP </w:t>
      </w:r>
      <w:r w:rsidR="00EC33FE" w:rsidRPr="00653FE2">
        <w:t>TS</w:t>
      </w:r>
      <w:r w:rsidR="00EC33FE">
        <w:t> </w:t>
      </w:r>
      <w:r w:rsidR="00EC33FE" w:rsidRPr="00653FE2">
        <w:t>2</w:t>
      </w:r>
      <w:r w:rsidRPr="00653FE2">
        <w:t>2.011</w:t>
      </w:r>
      <w:r w:rsidR="00EC33FE">
        <w:t> </w:t>
      </w:r>
      <w:r w:rsidR="00EC33FE" w:rsidRPr="00653FE2">
        <w:t>[</w:t>
      </w:r>
      <w:r w:rsidRPr="00653FE2">
        <w:t xml:space="preserve">138]) and a list of corresponding APNs (see 3GPP </w:t>
      </w:r>
      <w:r w:rsidR="00EC33FE" w:rsidRPr="00653FE2">
        <w:t>TS</w:t>
      </w:r>
      <w:r w:rsidR="00EC33FE">
        <w:t> </w:t>
      </w:r>
      <w:r w:rsidR="00EC33FE" w:rsidRPr="00653FE2">
        <w:t>2</w:t>
      </w:r>
      <w:r w:rsidRPr="00653FE2">
        <w:t>9.272</w:t>
      </w:r>
      <w:r w:rsidR="00EC33FE">
        <w:t> </w:t>
      </w:r>
      <w:r w:rsidR="00EC33FE" w:rsidRPr="00653FE2">
        <w:t>[</w:t>
      </w:r>
      <w:r w:rsidRPr="00653FE2">
        <w:t xml:space="preserve">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61EB6B64" w:rsidR="00C33898" w:rsidRPr="00653FE2" w:rsidRDefault="00C33898" w:rsidP="00C33898">
      <w:pPr>
        <w:rPr>
          <w:lang w:eastAsia="zh-CN"/>
        </w:rPr>
      </w:pPr>
      <w:r w:rsidRPr="00653FE2">
        <w:t xml:space="preserve">This parameter contains a list of CSG-Ids, the associated expiration dates (see 3GPP </w:t>
      </w:r>
      <w:r w:rsidR="00EC33FE" w:rsidRPr="00653FE2">
        <w:t>TS</w:t>
      </w:r>
      <w:r w:rsidR="00EC33FE">
        <w:t> </w:t>
      </w:r>
      <w:r w:rsidR="00EC33FE" w:rsidRPr="00653FE2">
        <w:t>2</w:t>
      </w:r>
      <w:r w:rsidRPr="00653FE2">
        <w:t>2.011</w:t>
      </w:r>
      <w:r w:rsidR="00EC33FE">
        <w:t> </w:t>
      </w:r>
      <w:r w:rsidR="00EC33FE" w:rsidRPr="00653FE2">
        <w:t>[</w:t>
      </w:r>
      <w:r w:rsidRPr="00653FE2">
        <w:t>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6C302F3C" w:rsidR="00C33898" w:rsidRPr="00653FE2" w:rsidRDefault="00C33898" w:rsidP="00C33898">
      <w:pPr>
        <w:rPr>
          <w:lang w:eastAsia="zh-CN"/>
        </w:rPr>
      </w:pPr>
      <w:r w:rsidRPr="00653FE2">
        <w:t>This parameter indicates by its presence that the HSS is awaiting a Notification of UE Reachability. This parameter is used by the IWF only.</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A4DB3DC" w:rsidR="00C33898" w:rsidRPr="00653FE2" w:rsidRDefault="00C33898" w:rsidP="00C33898">
      <w:pPr>
        <w:rPr>
          <w:lang w:eastAsia="zh-CN"/>
        </w:rPr>
      </w:pPr>
      <w:r w:rsidRPr="00653FE2">
        <w:t xml:space="preserve">This parameter contains the MME identity used over the SGs interface (see 3GPP </w:t>
      </w:r>
      <w:r w:rsidR="00EC33FE" w:rsidRPr="00653FE2">
        <w:t>TS</w:t>
      </w:r>
      <w:r w:rsidR="00EC33FE">
        <w:t> </w:t>
      </w:r>
      <w:r w:rsidR="00EC33FE" w:rsidRPr="00653FE2">
        <w:t>2</w:t>
      </w:r>
      <w:r w:rsidRPr="00653FE2">
        <w:t>3.003</w:t>
      </w:r>
      <w:r w:rsidR="00EC33FE">
        <w:t> </w:t>
      </w:r>
      <w:r w:rsidR="00EC33FE" w:rsidRPr="00653FE2">
        <w:t>[</w:t>
      </w:r>
      <w:r w:rsidRPr="00653FE2">
        <w:t xml:space="preserve">17] </w:t>
      </w:r>
      <w:r w:rsidR="00EC33FE">
        <w:t>clause</w:t>
      </w:r>
      <w:r w:rsidR="00EC33FE">
        <w:t> </w:t>
      </w:r>
      <w:r w:rsidR="00EC33FE" w:rsidRPr="00653FE2">
        <w:t>1</w:t>
      </w:r>
      <w:r w:rsidRPr="00653FE2">
        <w:t xml:space="preserve">9.4.2.4) when stored in the HSS. Otherwise this parameter contains the Diameter Identity of the MME (see 3GPP </w:t>
      </w:r>
      <w:r w:rsidR="00EC33FE" w:rsidRPr="00653FE2">
        <w:t>TS</w:t>
      </w:r>
      <w:r w:rsidR="00EC33FE">
        <w:t> </w:t>
      </w:r>
      <w:r w:rsidR="00EC33FE" w:rsidRPr="00653FE2">
        <w:t>2</w:t>
      </w:r>
      <w:r w:rsidRPr="00653FE2">
        <w:t>3.003</w:t>
      </w:r>
      <w:r w:rsidR="00EC33FE">
        <w:t> </w:t>
      </w:r>
      <w:r w:rsidR="00EC33FE" w:rsidRPr="00653FE2">
        <w:t>[</w:t>
      </w:r>
      <w:r w:rsidRPr="00653FE2">
        <w:t xml:space="preserve">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6B0C223E" w:rsidR="00C33898" w:rsidRPr="00653FE2" w:rsidRDefault="00C33898" w:rsidP="00C33898">
      <w:pPr>
        <w:rPr>
          <w:lang w:eastAsia="zh-CN"/>
        </w:rPr>
      </w:pPr>
      <w:r w:rsidRPr="00653FE2">
        <w:t>This parameter contains the subscribed periodic RAU/TAU timer (</w:t>
      </w:r>
      <w:r w:rsidRPr="00653FE2">
        <w:rPr>
          <w:lang w:eastAsia="zh-CN"/>
        </w:rPr>
        <w:t xml:space="preserve">see 3GPP </w:t>
      </w:r>
      <w:r w:rsidR="00EC33FE" w:rsidRPr="00653FE2">
        <w:rPr>
          <w:lang w:eastAsia="zh-CN"/>
        </w:rPr>
        <w:t>TS</w:t>
      </w:r>
      <w:r w:rsidR="00EC33FE">
        <w:rPr>
          <w:lang w:eastAsia="zh-CN"/>
        </w:rPr>
        <w:t> </w:t>
      </w:r>
      <w:r w:rsidR="00EC33FE" w:rsidRPr="00653FE2">
        <w:rPr>
          <w:lang w:eastAsia="zh-CN"/>
        </w:rPr>
        <w:t>2</w:t>
      </w:r>
      <w:r w:rsidRPr="00653FE2">
        <w:rPr>
          <w:lang w:eastAsia="zh-CN"/>
        </w:rPr>
        <w:t>3.401</w:t>
      </w:r>
      <w:r w:rsidR="00EC33FE">
        <w:rPr>
          <w:lang w:eastAsia="zh-CN"/>
        </w:rPr>
        <w:t> </w:t>
      </w:r>
      <w:r w:rsidR="00EC33FE" w:rsidRPr="00653FE2">
        <w:rPr>
          <w:lang w:eastAsia="zh-CN"/>
        </w:rPr>
        <w:t>[</w:t>
      </w:r>
      <w:r w:rsidRPr="00653FE2">
        <w:rPr>
          <w:lang w:eastAsia="zh-CN"/>
        </w:rPr>
        <w:t xml:space="preserve">145] and 3GPP </w:t>
      </w:r>
      <w:r w:rsidR="00EC33FE" w:rsidRPr="00653FE2">
        <w:rPr>
          <w:lang w:eastAsia="zh-CN"/>
        </w:rPr>
        <w:t>TS</w:t>
      </w:r>
      <w:r w:rsidR="00EC33FE">
        <w:rPr>
          <w:lang w:eastAsia="zh-CN"/>
        </w:rPr>
        <w:t> </w:t>
      </w:r>
      <w:r w:rsidR="00EC33FE" w:rsidRPr="00653FE2">
        <w:rPr>
          <w:lang w:eastAsia="zh-CN"/>
        </w:rPr>
        <w:t>2</w:t>
      </w:r>
      <w:r w:rsidRPr="00653FE2">
        <w:rPr>
          <w:lang w:eastAsia="zh-CN"/>
        </w:rPr>
        <w:t>3.060</w:t>
      </w:r>
      <w:r w:rsidR="00EC33FE">
        <w:rPr>
          <w:lang w:eastAsia="zh-CN"/>
        </w:rPr>
        <w:t> </w:t>
      </w:r>
      <w:r w:rsidR="00EC33FE" w:rsidRPr="00653FE2">
        <w:rPr>
          <w:lang w:eastAsia="zh-CN"/>
        </w:rPr>
        <w:t>[</w:t>
      </w:r>
      <w:r w:rsidRPr="00653FE2">
        <w:rPr>
          <w:lang w:eastAsia="zh-CN"/>
        </w:rPr>
        <w:t xml:space="preserve">104]) and is used by the SGSN and MME (via IWF). The SGSN and MME shall handle the Subscribed Periodic RAU-TAU Timer as specified in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of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lang w:eastAsia="zh-CN"/>
        </w:rPr>
        <w:t>144].</w:t>
      </w:r>
    </w:p>
    <w:p w14:paraId="0A687743" w14:textId="4801844E" w:rsidR="00C33898" w:rsidRPr="00653FE2" w:rsidRDefault="00C33898" w:rsidP="00C33898">
      <w:pPr>
        <w:rPr>
          <w:lang w:eastAsia="zh-CN"/>
        </w:rPr>
      </w:pPr>
      <w:r w:rsidRPr="00653FE2">
        <w:rPr>
          <w:rFonts w:hint="eastAsia"/>
          <w:lang w:eastAsia="ja-JP"/>
        </w:rPr>
        <w:t>I</w:t>
      </w:r>
      <w:r w:rsidRPr="00653FE2">
        <w:t>f the VLR receives this parameter it shall ignore it.</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3FC7AF32"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w:t>
      </w:r>
      <w:r w:rsidR="00EC33FE" w:rsidRPr="00653FE2">
        <w:rPr>
          <w:lang w:eastAsia="zh-CN"/>
        </w:rPr>
        <w:t>TS</w:t>
      </w:r>
      <w:r w:rsidR="00EC33FE">
        <w:rPr>
          <w:lang w:eastAsia="zh-CN"/>
        </w:rPr>
        <w:t> </w:t>
      </w:r>
      <w:r w:rsidR="00EC33FE" w:rsidRPr="00653FE2">
        <w:rPr>
          <w:lang w:eastAsia="zh-CN"/>
        </w:rPr>
        <w:t>2</w:t>
      </w:r>
      <w:r w:rsidRPr="00653FE2">
        <w:rPr>
          <w:lang w:eastAsia="zh-CN"/>
        </w:rPr>
        <w:t>3.012</w:t>
      </w:r>
      <w:r w:rsidR="00EC33FE">
        <w:rPr>
          <w:lang w:eastAsia="zh-CN"/>
        </w:rPr>
        <w:t> </w:t>
      </w:r>
      <w:r w:rsidR="00EC33FE" w:rsidRPr="00653FE2">
        <w:rPr>
          <w:lang w:eastAsia="zh-CN"/>
        </w:rPr>
        <w:t>[</w:t>
      </w:r>
      <w:r w:rsidRPr="00653FE2">
        <w:rPr>
          <w:lang w:eastAsia="zh-CN"/>
        </w:rPr>
        <w:t xml:space="preserve">23]) and is used by the MSC/VLR. The MSC/VLR shall handle the Subscribed Periodic LAU Timer as specified in </w:t>
      </w:r>
      <w:r w:rsidR="00EC33FE">
        <w:rPr>
          <w:lang w:eastAsia="zh-CN"/>
        </w:rPr>
        <w:t>clause</w:t>
      </w:r>
      <w:r w:rsidR="00EC33FE">
        <w:rPr>
          <w:lang w:eastAsia="zh-CN"/>
        </w:rPr>
        <w:t> </w:t>
      </w:r>
      <w:r w:rsidR="00EC33FE" w:rsidRPr="00653FE2">
        <w:rPr>
          <w:lang w:eastAsia="zh-CN"/>
        </w:rPr>
        <w:t>3</w:t>
      </w:r>
      <w:r w:rsidRPr="00653FE2">
        <w:rPr>
          <w:lang w:eastAsia="zh-CN"/>
        </w:rPr>
        <w:t xml:space="preserve">.7.3 of  3GPP </w:t>
      </w:r>
      <w:r w:rsidR="00EC33FE" w:rsidRPr="00653FE2">
        <w:rPr>
          <w:lang w:eastAsia="zh-CN"/>
        </w:rPr>
        <w:t>TS</w:t>
      </w:r>
      <w:r w:rsidR="00EC33FE">
        <w:rPr>
          <w:lang w:eastAsia="zh-CN"/>
        </w:rPr>
        <w:t> </w:t>
      </w:r>
      <w:r w:rsidR="00EC33FE" w:rsidRPr="00653FE2">
        <w:rPr>
          <w:lang w:eastAsia="zh-CN"/>
        </w:rPr>
        <w:t>2</w:t>
      </w:r>
      <w:r w:rsidRPr="00653FE2">
        <w:rPr>
          <w:lang w:eastAsia="zh-CN"/>
        </w:rPr>
        <w:t>3.012</w:t>
      </w:r>
      <w:r w:rsidR="00EC33FE">
        <w:rPr>
          <w:lang w:eastAsia="zh-CN"/>
        </w:rPr>
        <w:t> </w:t>
      </w:r>
      <w:r w:rsidR="00EC33FE" w:rsidRPr="00653FE2">
        <w:rPr>
          <w:lang w:eastAsia="zh-CN"/>
        </w:rPr>
        <w:t>[</w:t>
      </w:r>
      <w:r w:rsidRPr="00653FE2">
        <w:rPr>
          <w:lang w:eastAsia="zh-CN"/>
        </w:rPr>
        <w:t>23].</w:t>
      </w:r>
    </w:p>
    <w:p w14:paraId="277BB181" w14:textId="7D3D87B0" w:rsidR="00C33898" w:rsidRPr="00653FE2" w:rsidRDefault="00C33898" w:rsidP="00C33898">
      <w:pPr>
        <w:rPr>
          <w:lang w:eastAsia="zh-CN"/>
        </w:rPr>
      </w:pPr>
      <w:r w:rsidRPr="00653FE2">
        <w:rPr>
          <w:rFonts w:hint="eastAsia"/>
          <w:lang w:eastAsia="ja-JP"/>
        </w:rPr>
        <w:t>I</w:t>
      </w:r>
      <w:r w:rsidRPr="00653FE2">
        <w:t>f the SGSN receives this parameter it shall ignore it.</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3E17CFBA" w:rsidR="00C33898" w:rsidRPr="00653FE2" w:rsidRDefault="00C33898" w:rsidP="00C33898">
      <w:pPr>
        <w:rPr>
          <w:lang w:eastAsia="zh-CN"/>
        </w:rPr>
      </w:pPr>
      <w:r w:rsidRPr="00653FE2">
        <w:t xml:space="preserve">This parameter contains the Identity of the SGSN (see 3GPP </w:t>
      </w:r>
      <w:r w:rsidR="00EC33FE" w:rsidRPr="00653FE2">
        <w:t>TS</w:t>
      </w:r>
      <w:r w:rsidR="00EC33FE">
        <w:t> </w:t>
      </w:r>
      <w:r w:rsidR="00EC33FE" w:rsidRPr="00653FE2">
        <w:t>2</w:t>
      </w:r>
      <w:r w:rsidRPr="00653FE2">
        <w:t>3.003</w:t>
      </w:r>
      <w:r w:rsidR="00EC33FE">
        <w:t> </w:t>
      </w:r>
      <w:r w:rsidR="00EC33FE" w:rsidRPr="00653FE2">
        <w:t>[</w:t>
      </w:r>
      <w:r w:rsidRPr="00653FE2">
        <w:t xml:space="preserve">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61623F04"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 xml:space="preserve">see 3GPP </w:t>
      </w:r>
      <w:r w:rsidR="00EC33FE" w:rsidRPr="00653FE2">
        <w:t>TS</w:t>
      </w:r>
      <w:r w:rsidR="00EC33FE">
        <w:t> </w:t>
      </w:r>
      <w:r w:rsidR="00EC33FE" w:rsidRPr="00653FE2">
        <w:t>3</w:t>
      </w:r>
      <w:r w:rsidRPr="00653FE2">
        <w:t>2.422</w:t>
      </w:r>
      <w:r w:rsidR="00EC33FE">
        <w:t> </w:t>
      </w:r>
      <w:r w:rsidR="00EC33FE" w:rsidRPr="00653FE2">
        <w:t>[</w:t>
      </w:r>
      <w:r w:rsidRPr="00653FE2">
        <w:t>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p>
    <w:p w14:paraId="49A90307" w14:textId="10E9841B"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697DAE30"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69CDCAC6"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 xml:space="preserve">by its presence that the SGSN may decide to activate integrity protection of the user plane when GERAN is used (see 3GPP </w:t>
      </w:r>
      <w:r w:rsidR="00EC33FE" w:rsidRPr="00653FE2">
        <w:rPr>
          <w:lang w:eastAsia="zh-CN"/>
        </w:rPr>
        <w:t>TS</w:t>
      </w:r>
      <w:r w:rsidR="00EC33FE">
        <w:rPr>
          <w:lang w:eastAsia="zh-CN"/>
        </w:rPr>
        <w:t> </w:t>
      </w:r>
      <w:r w:rsidR="00EC33FE" w:rsidRPr="00653FE2">
        <w:rPr>
          <w:lang w:eastAsia="zh-CN"/>
        </w:rPr>
        <w:t>4</w:t>
      </w:r>
      <w:r w:rsidRPr="00653FE2">
        <w:rPr>
          <w:lang w:eastAsia="zh-CN"/>
        </w:rPr>
        <w:t>3.020</w:t>
      </w:r>
      <w:r w:rsidR="00EC33FE">
        <w:rPr>
          <w:lang w:eastAsia="zh-CN"/>
        </w:rPr>
        <w:t> </w:t>
      </w:r>
      <w:r w:rsidR="00EC33FE" w:rsidRPr="00653FE2">
        <w:rPr>
          <w:lang w:eastAsia="zh-CN"/>
        </w:rPr>
        <w:t>[</w:t>
      </w:r>
      <w:r w:rsidRPr="00653FE2">
        <w:rPr>
          <w:lang w:eastAsia="zh-CN"/>
        </w:rPr>
        <w:t>24])</w:t>
      </w:r>
      <w:r w:rsidRPr="00653FE2">
        <w:rPr>
          <w:rFonts w:hint="eastAsia"/>
          <w:lang w:val="en-US" w:eastAsia="zh-CN"/>
        </w:rPr>
        <w:t>.</w:t>
      </w:r>
    </w:p>
    <w:p w14:paraId="6ADBE310" w14:textId="159051FD" w:rsidR="00C33898" w:rsidRPr="00653FE2" w:rsidRDefault="00C33898" w:rsidP="00C33898">
      <w:pPr>
        <w:rPr>
          <w:lang w:eastAsia="zh-CN"/>
        </w:rPr>
      </w:pPr>
      <w:r w:rsidRPr="00653FE2">
        <w:rPr>
          <w:rFonts w:hint="eastAsia"/>
          <w:lang w:eastAsia="ja-JP"/>
        </w:rPr>
        <w:t>I</w:t>
      </w:r>
      <w:r w:rsidRPr="00653FE2">
        <w:t>f the VLR receives this parameter it shall ignore it.</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18D6399C" w:rsidR="00C33898" w:rsidRPr="00653FE2" w:rsidRDefault="00C33898" w:rsidP="00C33898">
      <w:pPr>
        <w:rPr>
          <w:lang w:val="en-US"/>
        </w:rPr>
      </w:pPr>
      <w:r w:rsidRPr="00653FE2">
        <w:t xml:space="preserve">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w:t>
      </w:r>
      <w:r w:rsidR="00EC33FE" w:rsidRPr="00653FE2">
        <w:t>TS</w:t>
      </w:r>
      <w:r w:rsidR="00EC33FE">
        <w:t> </w:t>
      </w:r>
      <w:r w:rsidR="00EC33FE" w:rsidRPr="00653FE2">
        <w:t>2</w:t>
      </w:r>
      <w:r w:rsidRPr="00653FE2">
        <w:t>9.272</w:t>
      </w:r>
      <w:r w:rsidR="00EC33FE">
        <w:t> </w:t>
      </w:r>
      <w:r w:rsidR="00EC33FE" w:rsidRPr="00653FE2">
        <w:t>[</w:t>
      </w:r>
      <w:r w:rsidRPr="00653FE2">
        <w:t>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5CA615A0"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3FD96292" w:rsidR="00C33898" w:rsidRPr="00653FE2" w:rsidRDefault="00C33898" w:rsidP="00C33898">
      <w:pPr>
        <w:rPr>
          <w:lang w:eastAsia="zh-CN"/>
        </w:rPr>
      </w:pPr>
      <w:r w:rsidRPr="00653FE2">
        <w:t xml:space="preserve">The VLR CAMEL Subscription Info may contain the TIF-CSI (Translation Information Flag) for CAMEL Phase 2 and higher. See 3GPP </w:t>
      </w:r>
      <w:r w:rsidR="00EC33FE" w:rsidRPr="00653FE2">
        <w:t>TS</w:t>
      </w:r>
      <w:r w:rsidR="00EC33FE">
        <w:t> </w:t>
      </w:r>
      <w:r w:rsidR="00EC33FE" w:rsidRPr="00653FE2">
        <w:t>2</w:t>
      </w:r>
      <w:r w:rsidRPr="00653FE2">
        <w:t>3.072 for the use of this parameter and the conditions for its presence.</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552816B0"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 This parameter is used by the VLR and SGSN.</w:t>
      </w:r>
    </w:p>
    <w:p w14:paraId="34C94978" w14:textId="75FCD733" w:rsidR="00C33898" w:rsidRPr="00653FE2" w:rsidRDefault="00C33898" w:rsidP="00C33898">
      <w:pPr>
        <w:rPr>
          <w:lang w:eastAsia="zh-CN"/>
        </w:rPr>
      </w:pPr>
      <w:r w:rsidRPr="00653FE2">
        <w:t>A VLR or SGSN not supporting any CAMEL Phase may omit this parameter. An IWF shall omit this parameter.</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6284E0F1" w:rsidR="00C33898" w:rsidRPr="00653FE2" w:rsidRDefault="00C33898" w:rsidP="00C33898">
      <w:r w:rsidRPr="00653FE2">
        <w:lastRenderedPageBreak/>
        <w:t xml:space="preserve">This parameter contains a list of PDP-contexts a user has subscribed to; see </w:t>
      </w:r>
      <w:r w:rsidR="00EC33FE" w:rsidRPr="00653FE2">
        <w:t>clause</w:t>
      </w:r>
      <w:r w:rsidR="00EC33FE">
        <w:t> </w:t>
      </w:r>
      <w:r w:rsidR="00EC33FE" w:rsidRPr="00653FE2">
        <w:t>7</w:t>
      </w:r>
      <w:r w:rsidRPr="00653FE2">
        <w:t>.6.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2CFED33C" w:rsidR="00C33898" w:rsidRPr="00653FE2" w:rsidRDefault="00C33898" w:rsidP="00C33898">
      <w:pPr>
        <w:rPr>
          <w:lang w:eastAsia="zh-CN"/>
        </w:rPr>
      </w:pPr>
      <w:r w:rsidRPr="00653FE2">
        <w:rPr>
          <w:lang w:eastAsia="zh-CN"/>
        </w:rPr>
        <w:t xml:space="preserve">The SGSN shall handle the SIPTO-Permission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lang w:eastAsia="zh-CN"/>
        </w:rPr>
        <w:t xml:space="preserve">144]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3EB88031" w:rsidR="00C33898" w:rsidRPr="00653FE2" w:rsidRDefault="00C33898" w:rsidP="00C33898">
      <w:pPr>
        <w:rPr>
          <w:lang w:eastAsia="zh-CN"/>
        </w:rPr>
      </w:pPr>
      <w:r w:rsidRPr="00653FE2">
        <w:rPr>
          <w:lang w:eastAsia="zh-CN"/>
        </w:rPr>
        <w:t xml:space="preserve">The SGSN shall handle the SIPTO-Local-Network-Permission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lang w:eastAsia="zh-CN"/>
        </w:rPr>
        <w:t xml:space="preserve">144]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14ED4434"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 xml:space="preserve">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rFonts w:hint="eastAsia"/>
          <w:lang w:eastAsia="zh-CN"/>
        </w:rPr>
        <w:t>144</w:t>
      </w:r>
      <w:r w:rsidRPr="00653FE2">
        <w:rPr>
          <w:lang w:eastAsia="zh-CN"/>
        </w:rPr>
        <w:t xml:space="preserve">]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17C357B" w14:textId="198B08D0" w:rsidR="00C33898" w:rsidRPr="00653FE2" w:rsidRDefault="00C33898" w:rsidP="00C33898">
      <w:pPr>
        <w:rPr>
          <w:lang w:eastAsia="zh-CN"/>
        </w:rPr>
      </w:pPr>
      <w:r w:rsidRPr="00653FE2">
        <w:rPr>
          <w:lang w:eastAsia="zh-CN"/>
        </w:rPr>
        <w:t xml:space="preserve">The SGSN shall handle the Restoration-Priority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rFonts w:hint="eastAsia"/>
          <w:lang w:eastAsia="zh-CN"/>
        </w:rPr>
        <w:t>144</w:t>
      </w:r>
      <w:r w:rsidRPr="00653FE2">
        <w:rPr>
          <w:lang w:eastAsia="zh-CN"/>
        </w:rPr>
        <w:t xml:space="preserve">]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23D1D29B" w:rsidR="00C33898" w:rsidRPr="00653FE2" w:rsidRDefault="00C33898" w:rsidP="00C33898">
      <w:pPr>
        <w:pStyle w:val="B1"/>
      </w:pPr>
      <w:r w:rsidRPr="00653FE2">
        <w:t>-</w:t>
      </w:r>
      <w:r w:rsidRPr="00653FE2">
        <w:tab/>
        <w:t xml:space="preserve">the UE level APN-OI Replacement (see 3GPP </w:t>
      </w:r>
      <w:r w:rsidR="00EC33FE" w:rsidRPr="00653FE2">
        <w:t>TS</w:t>
      </w:r>
      <w:r w:rsidR="00EC33FE">
        <w:t> </w:t>
      </w:r>
      <w:r w:rsidR="00EC33FE" w:rsidRPr="00653FE2">
        <w:t>2</w:t>
      </w:r>
      <w:r w:rsidRPr="00653FE2">
        <w:t>3.401</w:t>
      </w:r>
      <w:r w:rsidR="00EC33FE">
        <w:rPr>
          <w:lang w:eastAsia="ja-JP"/>
        </w:rPr>
        <w:t> </w:t>
      </w:r>
      <w:r w:rsidR="00EC33FE" w:rsidRPr="00653FE2">
        <w:rPr>
          <w:lang w:eastAsia="zh-CN"/>
        </w:rPr>
        <w:t>[</w:t>
      </w:r>
      <w:r w:rsidRPr="00653FE2">
        <w:rPr>
          <w:lang w:eastAsia="zh-CN"/>
        </w:rPr>
        <w:t>145]</w:t>
      </w:r>
      <w:r w:rsidRPr="00653FE2">
        <w:t>), and</w:t>
      </w:r>
    </w:p>
    <w:p w14:paraId="02326173" w14:textId="2DE58076" w:rsidR="00C33898" w:rsidRPr="00653FE2" w:rsidRDefault="00C33898" w:rsidP="00C33898">
      <w:pPr>
        <w:pStyle w:val="B1"/>
      </w:pPr>
      <w:r w:rsidRPr="00653FE2">
        <w:t>-</w:t>
      </w:r>
      <w:r w:rsidRPr="00653FE2">
        <w:tab/>
        <w:t xml:space="preserve">the Subscriber Profile ID for RAT/Frequency Priority (RFSP-ID)  (see 3GPP </w:t>
      </w:r>
      <w:r w:rsidR="00EC33FE" w:rsidRPr="00653FE2">
        <w:t>TS</w:t>
      </w:r>
      <w:r w:rsidR="00EC33FE">
        <w:t> </w:t>
      </w:r>
      <w:r w:rsidR="00EC33FE" w:rsidRPr="00653FE2">
        <w:t>2</w:t>
      </w:r>
      <w:r w:rsidRPr="00653FE2">
        <w:t>3.401</w:t>
      </w:r>
      <w:r w:rsidR="00EC33FE">
        <w:t> </w:t>
      </w:r>
      <w:r w:rsidR="00EC33FE" w:rsidRPr="00653FE2">
        <w:rPr>
          <w:lang w:eastAsia="zh-CN"/>
        </w:rPr>
        <w:t>[</w:t>
      </w:r>
      <w:r w:rsidRPr="00653FE2">
        <w:rPr>
          <w:lang w:eastAsia="zh-CN"/>
        </w:rPr>
        <w:t>145],</w:t>
      </w:r>
      <w:r w:rsidRPr="00653FE2">
        <w:t xml:space="preserve"> 3GPP </w:t>
      </w:r>
      <w:r w:rsidR="00EC33FE" w:rsidRPr="00653FE2">
        <w:t>TS</w:t>
      </w:r>
      <w:r w:rsidR="00EC33FE">
        <w:t> </w:t>
      </w:r>
      <w:r w:rsidR="00EC33FE" w:rsidRPr="00653FE2">
        <w:t>3</w:t>
      </w:r>
      <w:r w:rsidRPr="00653FE2">
        <w:t>6.413</w:t>
      </w:r>
      <w:r w:rsidR="00EC33FE">
        <w:rPr>
          <w:lang w:eastAsia="ja-JP"/>
        </w:rPr>
        <w:t> </w:t>
      </w:r>
      <w:r w:rsidR="00EC33FE" w:rsidRPr="00653FE2">
        <w:rPr>
          <w:lang w:eastAsia="zh-CN"/>
        </w:rPr>
        <w:t>[</w:t>
      </w:r>
      <w:r w:rsidRPr="00653FE2">
        <w:rPr>
          <w:lang w:eastAsia="zh-CN"/>
        </w:rPr>
        <w:t>147]</w:t>
      </w:r>
      <w:r w:rsidRPr="00653FE2">
        <w:t xml:space="preserve"> and 3GPP </w:t>
      </w:r>
      <w:r w:rsidR="00EC33FE" w:rsidRPr="00653FE2">
        <w:t>TS</w:t>
      </w:r>
      <w:r w:rsidR="00EC33FE">
        <w:t> </w:t>
      </w:r>
      <w:r w:rsidR="00EC33FE" w:rsidRPr="00653FE2">
        <w:t>2</w:t>
      </w:r>
      <w:r w:rsidRPr="00653FE2">
        <w:t>3.060</w:t>
      </w:r>
      <w:r w:rsidR="00EC33FE">
        <w:t> </w:t>
      </w:r>
      <w:r w:rsidR="00EC33FE" w:rsidRPr="00653FE2">
        <w:t>[</w:t>
      </w:r>
      <w:r w:rsidRPr="00653FE2">
        <w:t>104]), and</w:t>
      </w:r>
    </w:p>
    <w:p w14:paraId="61D12EE0" w14:textId="3249DEC1" w:rsidR="00C33898" w:rsidRPr="00653FE2" w:rsidRDefault="00C33898" w:rsidP="00C33898">
      <w:pPr>
        <w:pStyle w:val="B1"/>
      </w:pPr>
      <w:r w:rsidRPr="00653FE2">
        <w:t>-</w:t>
      </w:r>
      <w:r w:rsidRPr="00653FE2">
        <w:tab/>
        <w:t xml:space="preserve">the AMBR (see 3GPP </w:t>
      </w:r>
      <w:r w:rsidR="00EC33FE" w:rsidRPr="00653FE2">
        <w:t>TS</w:t>
      </w:r>
      <w:r w:rsidR="00EC33FE">
        <w:t> </w:t>
      </w:r>
      <w:r w:rsidR="00EC33FE" w:rsidRPr="00653FE2">
        <w:t>2</w:t>
      </w:r>
      <w:r w:rsidRPr="00653FE2">
        <w:t>3.401</w:t>
      </w:r>
      <w:r w:rsidR="00EC33FE">
        <w:rPr>
          <w:lang w:eastAsia="ja-JP"/>
        </w:rPr>
        <w:t> </w:t>
      </w:r>
      <w:r w:rsidR="00EC33FE" w:rsidRPr="00653FE2">
        <w:rPr>
          <w:lang w:eastAsia="zh-CN"/>
        </w:rPr>
        <w:t>[</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00EC33FE" w:rsidRPr="00653FE2">
        <w:t>TS</w:t>
      </w:r>
      <w:r w:rsidR="00EC33FE">
        <w:t> </w:t>
      </w:r>
      <w:r w:rsidR="00EC33FE" w:rsidRPr="00653FE2">
        <w:t>2</w:t>
      </w:r>
      <w:r w:rsidRPr="00653FE2">
        <w:t>3.</w:t>
      </w:r>
      <w:r w:rsidRPr="00653FE2">
        <w:rPr>
          <w:rFonts w:hint="eastAsia"/>
          <w:lang w:eastAsia="zh-CN"/>
        </w:rPr>
        <w:t>060</w:t>
      </w:r>
      <w:r w:rsidR="00EC33FE">
        <w:rPr>
          <w:lang w:eastAsia="zh-CN"/>
        </w:rPr>
        <w:t> </w:t>
      </w:r>
      <w:r w:rsidR="00EC33FE" w:rsidRPr="00653FE2">
        <w:rPr>
          <w:rFonts w:hint="eastAsia"/>
          <w:lang w:eastAsia="zh-CN"/>
        </w:rPr>
        <w:t>[</w:t>
      </w:r>
      <w:r w:rsidRPr="00653FE2">
        <w:rPr>
          <w:rFonts w:hint="eastAsia"/>
          <w:lang w:eastAsia="zh-CN"/>
        </w:rPr>
        <w:t>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2F85E2BD" w:rsidR="00C33898" w:rsidRPr="00653FE2" w:rsidRDefault="00C33898" w:rsidP="00C33898">
      <w:pPr>
        <w:pStyle w:val="B1"/>
      </w:pPr>
      <w:r w:rsidRPr="00653FE2">
        <w:t>-</w:t>
      </w:r>
      <w:r w:rsidRPr="00653FE2">
        <w:tab/>
        <w:t xml:space="preserve">a session transfer number for SRVCC (STN-SR) (see 3GPP </w:t>
      </w:r>
      <w:r w:rsidR="00EC33FE" w:rsidRPr="00653FE2">
        <w:t>TS</w:t>
      </w:r>
      <w:r w:rsidR="00EC33FE">
        <w:t> </w:t>
      </w:r>
      <w:r w:rsidR="00EC33FE" w:rsidRPr="00653FE2">
        <w:t>2</w:t>
      </w:r>
      <w:r w:rsidRPr="00653FE2">
        <w:t>3.003</w:t>
      </w:r>
      <w:r w:rsidR="00EC33FE">
        <w:rPr>
          <w:lang w:eastAsia="ja-JP"/>
        </w:rPr>
        <w:t> </w:t>
      </w:r>
      <w:r w:rsidR="00EC33FE" w:rsidRPr="00653FE2">
        <w:rPr>
          <w:lang w:eastAsia="zh-CN"/>
        </w:rPr>
        <w:t>[</w:t>
      </w:r>
      <w:r w:rsidRPr="00653FE2">
        <w:rPr>
          <w:lang w:eastAsia="zh-CN"/>
        </w:rPr>
        <w:t>17]</w:t>
      </w:r>
      <w:r w:rsidRPr="00653FE2">
        <w:t>).</w:t>
      </w:r>
    </w:p>
    <w:p w14:paraId="264A5044" w14:textId="3A2ED006"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eMLPP in the CS domain.</w:t>
      </w:r>
    </w:p>
    <w:p w14:paraId="0BF60544" w14:textId="30EF3A71"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p>
    <w:p w14:paraId="7834BCE5" w14:textId="787E3D65"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w:t>
      </w:r>
      <w:r w:rsidR="00EC33FE">
        <w:rPr>
          <w:lang w:eastAsia="ja-JP"/>
        </w:rPr>
        <w:t> </w:t>
      </w:r>
      <w:r w:rsidR="00EC33FE" w:rsidRPr="00653FE2">
        <w:rPr>
          <w:rFonts w:hint="eastAsia"/>
          <w:lang w:eastAsia="ja-JP"/>
        </w:rPr>
        <w:t>[</w:t>
      </w:r>
      <w:r w:rsidRPr="00653FE2">
        <w:rPr>
          <w:rFonts w:hint="eastAsia"/>
          <w:lang w:eastAsia="ja-JP"/>
        </w:rPr>
        <w:t>144]</w:t>
      </w:r>
      <w:r w:rsidRPr="00653FE2">
        <w:rPr>
          <w:lang w:eastAsia="ja-JP"/>
        </w:rPr>
        <w:t>).</w:t>
      </w:r>
    </w:p>
    <w:p w14:paraId="1A3F8A11" w14:textId="64A1C6BB"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f the VLR receives this parameter it shall ignore it.</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5B384AA8" w:rsidR="00C33898" w:rsidRPr="00653FE2" w:rsidRDefault="00C33898" w:rsidP="00C33898">
      <w:pPr>
        <w:rPr>
          <w:lang w:eastAsia="zh-CN"/>
        </w:rPr>
      </w:pPr>
      <w:r w:rsidRPr="00653FE2">
        <w:rPr>
          <w:lang w:eastAsia="zh-CN"/>
        </w:rPr>
        <w:t xml:space="preserve">The SGSN shall handle the SIPTO-Permission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lang w:eastAsia="zh-CN"/>
        </w:rPr>
        <w:t xml:space="preserve">144]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1DFECC27" w14:textId="2FF21F2A" w:rsidR="00C33898" w:rsidRPr="00653FE2" w:rsidRDefault="00C33898" w:rsidP="00C33898">
      <w:pPr>
        <w:rPr>
          <w:lang w:eastAsia="zh-CN"/>
        </w:rPr>
      </w:pPr>
      <w:r w:rsidRPr="00653FE2">
        <w:rPr>
          <w:lang w:eastAsia="zh-CN"/>
        </w:rPr>
        <w:t xml:space="preserve">The SGSN shall handle the SIPTO-Local-Network-Permission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lang w:eastAsia="zh-CN"/>
        </w:rPr>
        <w:t xml:space="preserve">144]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1A79B5D6"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 xml:space="preserve">Permission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rFonts w:hint="eastAsia"/>
          <w:lang w:eastAsia="zh-CN"/>
        </w:rPr>
        <w:t>144</w:t>
      </w:r>
      <w:r w:rsidRPr="00653FE2">
        <w:rPr>
          <w:lang w:eastAsia="zh-CN"/>
        </w:rPr>
        <w:t xml:space="preserve">]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110E4105" w14:textId="2EFE10FD" w:rsidR="00C33898" w:rsidRPr="00653FE2" w:rsidRDefault="00C33898" w:rsidP="00C33898">
      <w:pPr>
        <w:rPr>
          <w:lang w:eastAsia="zh-CN"/>
        </w:rPr>
      </w:pPr>
      <w:r w:rsidRPr="00653FE2">
        <w:rPr>
          <w:lang w:eastAsia="zh-CN"/>
        </w:rPr>
        <w:t xml:space="preserve">The SGSN shall handle the Restoration-Priority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rFonts w:hint="eastAsia"/>
          <w:lang w:eastAsia="zh-CN"/>
        </w:rPr>
        <w:t>144</w:t>
      </w:r>
      <w:r w:rsidRPr="00653FE2">
        <w:rPr>
          <w:lang w:eastAsia="zh-CN"/>
        </w:rPr>
        <w:t xml:space="preserve">]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6C00D0E3"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w:t>
      </w:r>
      <w:r w:rsidR="00EC33FE" w:rsidRPr="00653FE2">
        <w:rPr>
          <w:lang w:eastAsia="zh-CN"/>
        </w:rPr>
        <w:t>TS</w:t>
      </w:r>
      <w:r w:rsidR="00EC33FE">
        <w:rPr>
          <w:lang w:eastAsia="zh-CN"/>
        </w:rPr>
        <w:t> </w:t>
      </w:r>
      <w:r w:rsidR="00EC33FE" w:rsidRPr="00653FE2">
        <w:rPr>
          <w:lang w:eastAsia="zh-CN"/>
        </w:rPr>
        <w:t>2</w:t>
      </w:r>
      <w:r w:rsidRPr="00653FE2">
        <w:rPr>
          <w:lang w:eastAsia="zh-CN"/>
        </w:rPr>
        <w:t>9.272</w:t>
      </w:r>
      <w:r w:rsidR="00EC33FE">
        <w:rPr>
          <w:lang w:eastAsia="zh-CN"/>
        </w:rPr>
        <w:t> </w:t>
      </w:r>
      <w:r w:rsidR="00EC33FE" w:rsidRPr="00653FE2">
        <w:rPr>
          <w:lang w:eastAsia="zh-CN"/>
        </w:rPr>
        <w:t>[</w:t>
      </w:r>
      <w:r w:rsidRPr="00653FE2">
        <w:rPr>
          <w:rFonts w:hint="eastAsia"/>
          <w:lang w:eastAsia="zh-CN"/>
        </w:rPr>
        <w:t>144</w:t>
      </w:r>
      <w:r w:rsidRPr="00653FE2">
        <w:rPr>
          <w:lang w:eastAsia="zh-CN"/>
        </w:rPr>
        <w:t xml:space="preserve">] </w:t>
      </w:r>
      <w:r w:rsidR="00EC33FE">
        <w:rPr>
          <w:lang w:eastAsia="zh-CN"/>
        </w:rPr>
        <w:t>clause</w:t>
      </w:r>
      <w:r w:rsidR="00EC33FE">
        <w:rPr>
          <w:lang w:eastAsia="zh-CN"/>
        </w:rPr>
        <w:t> </w:t>
      </w:r>
      <w:r w:rsidR="00EC33FE" w:rsidRPr="00653FE2">
        <w:rPr>
          <w:lang w:eastAsia="zh-CN"/>
        </w:rPr>
        <w:t>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lastRenderedPageBreak/>
        <w:t>VPLMN LIPA Allowed</w:t>
      </w:r>
    </w:p>
    <w:p w14:paraId="0594DA02" w14:textId="50CA0FCB"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 xml:space="preserve">(see 3GPP </w:t>
      </w:r>
      <w:r w:rsidR="00EC33FE" w:rsidRPr="00653FE2">
        <w:t>TS</w:t>
      </w:r>
      <w:r w:rsidR="00EC33FE">
        <w:t> </w:t>
      </w:r>
      <w:r w:rsidR="00EC33FE" w:rsidRPr="00653FE2">
        <w:t>2</w:t>
      </w:r>
      <w:r w:rsidRPr="00653FE2">
        <w:t>3.401</w:t>
      </w:r>
      <w:r w:rsidR="00EC33FE">
        <w:rPr>
          <w:lang w:eastAsia="zh-CN"/>
        </w:rPr>
        <w:t> </w:t>
      </w:r>
      <w:r w:rsidR="00EC33FE" w:rsidRPr="00653FE2">
        <w:rPr>
          <w:rFonts w:hint="eastAsia"/>
          <w:lang w:eastAsia="zh-CN"/>
        </w:rPr>
        <w:t>[</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00EC33FE" w:rsidRPr="00653FE2">
        <w:t>TS</w:t>
      </w:r>
      <w:r w:rsidR="00EC33FE">
        <w:t> </w:t>
      </w:r>
      <w:r w:rsidR="00EC33FE" w:rsidRPr="00653FE2">
        <w:t>2</w:t>
      </w:r>
      <w:r w:rsidRPr="00653FE2">
        <w:t>3.</w:t>
      </w:r>
      <w:r w:rsidRPr="00653FE2">
        <w:rPr>
          <w:rFonts w:hint="eastAsia"/>
          <w:lang w:eastAsia="zh-CN"/>
        </w:rPr>
        <w:t>060</w:t>
      </w:r>
      <w:r w:rsidR="00EC33FE">
        <w:rPr>
          <w:lang w:eastAsia="zh-CN"/>
        </w:rPr>
        <w:t> </w:t>
      </w:r>
      <w:r w:rsidR="00EC33FE" w:rsidRPr="00653FE2">
        <w:rPr>
          <w:rFonts w:hint="eastAsia"/>
          <w:lang w:eastAsia="zh-CN"/>
        </w:rPr>
        <w:t>[</w:t>
      </w:r>
      <w:r w:rsidRPr="00653FE2">
        <w:rPr>
          <w:rFonts w:hint="eastAsia"/>
          <w:lang w:eastAsia="zh-CN"/>
        </w:rPr>
        <w:t>104]</w:t>
      </w:r>
      <w:r w:rsidRPr="00653FE2">
        <w:t>).</w:t>
      </w:r>
    </w:p>
    <w:p w14:paraId="3A7C3B0B" w14:textId="1F077095"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B76BC3F" w:rsidR="00C33898" w:rsidRPr="00653FE2" w:rsidRDefault="00C33898" w:rsidP="00C33898">
      <w:pPr>
        <w:rPr>
          <w:lang w:eastAsia="zh-CN"/>
        </w:rPr>
      </w:pPr>
      <w:r w:rsidRPr="00653FE2">
        <w:t>This parameter is used only by the SGSN and if the VLR or IWF receives this parameter it shall ignore it.</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1520BEF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244AC9CC" w:rsidR="00C33898" w:rsidRPr="00653FE2" w:rsidRDefault="00C33898" w:rsidP="00C33898">
      <w:pPr>
        <w:rPr>
          <w:u w:val="single"/>
        </w:rPr>
      </w:pPr>
      <w:r w:rsidRPr="00653FE2">
        <w:rPr>
          <w:u w:val="single"/>
          <w:lang w:eastAsia="ja-JP"/>
        </w:rPr>
        <w:t>CS Allocation/Retention priority</w:t>
      </w:r>
    </w:p>
    <w:p w14:paraId="49A56381" w14:textId="642C5632"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13F3BA1F" w:rsidR="00C33898" w:rsidRPr="00653FE2" w:rsidRDefault="00C33898" w:rsidP="00C33898">
      <w:pPr>
        <w:rPr>
          <w:u w:val="single"/>
        </w:rPr>
      </w:pPr>
      <w:r w:rsidRPr="00653FE2">
        <w:rPr>
          <w:u w:val="single"/>
        </w:rPr>
        <w:t>Offered CAMEL 4 CSIs</w:t>
      </w:r>
    </w:p>
    <w:p w14:paraId="6B9456D0" w14:textId="1B56DB08" w:rsidR="00C33898" w:rsidRPr="00653FE2" w:rsidRDefault="00C33898" w:rsidP="00C33898">
      <w:pPr>
        <w:rPr>
          <w:lang w:eastAsia="zh-CN"/>
        </w:rPr>
      </w:pPr>
      <w:r w:rsidRPr="00653FE2">
        <w:t xml:space="preserve">This parameter indicates the CAMEL phase 4 CSIs offered in the VMSC/VLR or SGSN (see </w:t>
      </w:r>
      <w:r w:rsidR="00EC33FE" w:rsidRPr="00653FE2">
        <w:t>clause</w:t>
      </w:r>
      <w:r w:rsidR="00EC33FE">
        <w:t> </w:t>
      </w:r>
      <w:r w:rsidR="00EC33FE" w:rsidRPr="00653FE2">
        <w:t>7</w:t>
      </w:r>
      <w:r w:rsidRPr="00653FE2">
        <w:t>.6.3.36D). An IWF shall omit this parameter.</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494AF4D7" w:rsidR="00C33898" w:rsidRPr="00653FE2" w:rsidRDefault="00C33898" w:rsidP="00C33898">
      <w:r w:rsidRPr="00653FE2">
        <w:lastRenderedPageBreak/>
        <w:t xml:space="preserve">This parameter refers to the Subscribed Charging Characteristics as defined in 3GPP </w:t>
      </w:r>
      <w:r w:rsidR="00EC33FE" w:rsidRPr="00653FE2">
        <w:t>TS</w:t>
      </w:r>
      <w:r w:rsidR="00EC33FE">
        <w:t> </w:t>
      </w:r>
      <w:r w:rsidR="00EC33FE" w:rsidRPr="00653FE2">
        <w:t>3</w:t>
      </w:r>
      <w:r w:rsidRPr="00653FE2">
        <w:t>2.251.</w:t>
      </w:r>
    </w:p>
    <w:p w14:paraId="5A85AF63" w14:textId="1E6D2CD5" w:rsidR="00C33898" w:rsidRPr="00653FE2" w:rsidRDefault="00C33898" w:rsidP="00C33898">
      <w:r w:rsidRPr="00653FE2">
        <w:t xml:space="preserve">For a detailed description of the use of the parameter, see 3GPP </w:t>
      </w:r>
      <w:r w:rsidR="00EC33FE" w:rsidRPr="00653FE2">
        <w:t>TS</w:t>
      </w:r>
      <w:r w:rsidR="00EC33FE">
        <w:t> </w:t>
      </w:r>
      <w:r w:rsidR="00EC33FE" w:rsidRPr="00653FE2">
        <w:t>3</w:t>
      </w:r>
      <w:r w:rsidRPr="00653FE2">
        <w:t>2.251.</w:t>
      </w:r>
    </w:p>
    <w:p w14:paraId="55A64D25" w14:textId="66266FF5" w:rsidR="00C33898" w:rsidRPr="00653FE2" w:rsidRDefault="00C33898" w:rsidP="00C33898">
      <w:pPr>
        <w:rPr>
          <w:lang w:eastAsia="zh-CN"/>
        </w:rPr>
      </w:pPr>
      <w:r w:rsidRPr="00653FE2">
        <w:t>This parameter is used only by the SGSN and IWF and if the VLR receives this parameter it shall ignore it.</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33262C44" w:rsidR="00C33898" w:rsidRPr="00653FE2" w:rsidRDefault="00C33898" w:rsidP="00C33898">
      <w:r w:rsidRPr="00653FE2">
        <w:t xml:space="preserve">This parameter indicates the allowed RAT for the PLMN where the UE is attached according to subscription data. (see </w:t>
      </w:r>
      <w:r w:rsidR="00EC33FE" w:rsidRPr="00653FE2">
        <w:t>clause</w:t>
      </w:r>
      <w:r w:rsidR="00EC33FE">
        <w:t> </w:t>
      </w:r>
      <w:r w:rsidR="00EC33FE" w:rsidRPr="00653FE2">
        <w:t>7</w:t>
      </w:r>
      <w:r w:rsidRPr="00653FE2">
        <w:t>.6.3.97)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5AA9C9D1" w:rsidR="00C33898" w:rsidRPr="00653FE2" w:rsidRDefault="00C33898" w:rsidP="00C33898">
      <w:pPr>
        <w:rPr>
          <w:lang w:eastAsia="zh-CN"/>
        </w:rPr>
      </w:pPr>
      <w:r w:rsidRPr="00653FE2">
        <w:t xml:space="preserve">For a detailed description of the use of the parameter, see 3GPP </w:t>
      </w:r>
      <w:r w:rsidR="00EC33FE" w:rsidRPr="00653FE2">
        <w:t>TS</w:t>
      </w:r>
      <w:r w:rsidR="00EC33FE">
        <w:t> </w:t>
      </w:r>
      <w:r w:rsidR="00EC33FE" w:rsidRPr="00653FE2">
        <w:t>2</w:t>
      </w:r>
      <w:r w:rsidRPr="00653FE2">
        <w:t>3.012</w:t>
      </w:r>
      <w:r w:rsidR="00EC33FE">
        <w:t> </w:t>
      </w:r>
      <w:r w:rsidR="00EC33FE" w:rsidRPr="00653FE2">
        <w:t>[</w:t>
      </w:r>
      <w:r w:rsidRPr="00653FE2">
        <w:t xml:space="preserve">23] for the CS domain and 3GPP </w:t>
      </w:r>
      <w:r w:rsidR="00EC33FE" w:rsidRPr="00653FE2">
        <w:t>TS</w:t>
      </w:r>
      <w:r w:rsidR="00EC33FE">
        <w:t> </w:t>
      </w:r>
      <w:r w:rsidR="00EC33FE" w:rsidRPr="00653FE2">
        <w:t>2</w:t>
      </w:r>
      <w:r w:rsidRPr="00653FE2">
        <w:t xml:space="preserve">3.060[104], 3GPP </w:t>
      </w:r>
      <w:r w:rsidR="00EC33FE" w:rsidRPr="00653FE2">
        <w:t>TS</w:t>
      </w:r>
      <w:r w:rsidR="00EC33FE">
        <w:t> </w:t>
      </w:r>
      <w:r w:rsidR="00EC33FE" w:rsidRPr="00653FE2">
        <w:t>2</w:t>
      </w:r>
      <w:r w:rsidRPr="00653FE2">
        <w:t>9.060</w:t>
      </w:r>
      <w:r w:rsidR="00EC33FE">
        <w:t> </w:t>
      </w:r>
      <w:r w:rsidR="00EC33FE" w:rsidRPr="00653FE2">
        <w:t>[</w:t>
      </w:r>
      <w:r w:rsidRPr="00653FE2">
        <w:t xml:space="preserve">105] </w:t>
      </w:r>
      <w:r w:rsidR="00EC33FE">
        <w:t>clause</w:t>
      </w:r>
      <w:r w:rsidR="00EC33FE">
        <w:t> </w:t>
      </w:r>
      <w:r w:rsidR="00EC33FE" w:rsidRPr="00653FE2">
        <w:t>7</w:t>
      </w:r>
      <w:r w:rsidRPr="00653FE2">
        <w:t xml:space="preserve">.5.3 and 3GPP </w:t>
      </w:r>
      <w:r w:rsidR="00EC33FE" w:rsidRPr="00653FE2">
        <w:t>TS</w:t>
      </w:r>
      <w:r w:rsidR="00EC33FE">
        <w:t> </w:t>
      </w:r>
      <w:r w:rsidR="00EC33FE" w:rsidRPr="00653FE2">
        <w:t>2</w:t>
      </w:r>
      <w:r w:rsidRPr="00653FE2">
        <w:t>9.274</w:t>
      </w:r>
      <w:r w:rsidR="00EC33FE">
        <w:t> </w:t>
      </w:r>
      <w:r w:rsidR="00EC33FE" w:rsidRPr="00653FE2">
        <w:t>[</w:t>
      </w:r>
      <w:r w:rsidRPr="00653FE2">
        <w:t xml:space="preserve">149] </w:t>
      </w:r>
      <w:r w:rsidR="00EC33FE">
        <w:t>clause</w:t>
      </w:r>
      <w:r w:rsidR="00EC33FE">
        <w:t> </w:t>
      </w:r>
      <w:r w:rsidR="00EC33FE" w:rsidRPr="00653FE2">
        <w:t>7</w:t>
      </w:r>
      <w:r w:rsidRPr="00653FE2">
        <w:t>.3.6 for the PS domain.</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3F01AC5F" w:rsidR="00C33898" w:rsidRPr="00653FE2" w:rsidRDefault="00C33898" w:rsidP="00C33898">
      <w:pPr>
        <w:rPr>
          <w:lang w:eastAsia="zh-CN"/>
        </w:rPr>
      </w:pPr>
      <w:r w:rsidRPr="00653FE2">
        <w:t>This parameter shall be used by an IWF to forward feature support indications as received from the MME or SGSN via S6a/S6d.</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370C66A2" w:rsidR="00C33898" w:rsidRPr="00653FE2" w:rsidRDefault="00C33898" w:rsidP="00C33898">
      <w:r w:rsidRPr="00653FE2">
        <w:t xml:space="preserve">This parameter indicates by its presence to the MSC Server enhanced for ICS (see 3GPP </w:t>
      </w:r>
      <w:r w:rsidR="00EC33FE" w:rsidRPr="00653FE2">
        <w:t>TS</w:t>
      </w:r>
      <w:r w:rsidR="00EC33FE">
        <w:t> </w:t>
      </w:r>
      <w:r w:rsidR="00EC33FE" w:rsidRPr="00653FE2">
        <w:t>2</w:t>
      </w:r>
      <w:r w:rsidRPr="00653FE2">
        <w:t>3.292</w:t>
      </w:r>
      <w:r w:rsidR="00EC33FE">
        <w:t> </w:t>
      </w:r>
      <w:r w:rsidR="00EC33FE" w:rsidRPr="00653FE2">
        <w:t>[</w:t>
      </w:r>
      <w:r w:rsidRPr="00653FE2">
        <w:t>135]) that CS to PS SRVCC is subscribed.</w:t>
      </w:r>
    </w:p>
    <w:p w14:paraId="1501FBDF" w14:textId="3E3E88E9" w:rsidR="00C33898" w:rsidRPr="00653FE2" w:rsidRDefault="00C33898" w:rsidP="00C33898">
      <w:pPr>
        <w:rPr>
          <w:lang w:eastAsia="zh-CN"/>
        </w:rPr>
      </w:pPr>
      <w:r w:rsidRPr="00653FE2">
        <w:t>This parameter is used by the VLR.</w:t>
      </w:r>
    </w:p>
    <w:p w14:paraId="082857FB" w14:textId="77777777" w:rsidR="00C33898" w:rsidRPr="00653FE2" w:rsidRDefault="00C33898" w:rsidP="00C33898">
      <w:pPr>
        <w:rPr>
          <w:u w:val="single"/>
        </w:rPr>
      </w:pPr>
      <w:r w:rsidRPr="00653FE2">
        <w:rPr>
          <w:u w:val="single"/>
        </w:rPr>
        <w:t>P-CSCF Restoration Request</w:t>
      </w:r>
    </w:p>
    <w:p w14:paraId="0EC3F3FB" w14:textId="4BB5370A" w:rsidR="00C33898" w:rsidRPr="00653FE2" w:rsidRDefault="00C33898" w:rsidP="00C33898">
      <w:r w:rsidRPr="00653FE2">
        <w:t xml:space="preserve">This parameter indicates by its presence that the HSS requests to the SGSN or the MME (via the IWF) the execution of the HSS-based P-CSCF restoration procedures, as described in 3GPP </w:t>
      </w:r>
      <w:r w:rsidR="00EC33FE" w:rsidRPr="00653FE2">
        <w:t>TS</w:t>
      </w:r>
      <w:r w:rsidR="00EC33FE">
        <w:t> </w:t>
      </w:r>
      <w:r w:rsidR="00EC33FE" w:rsidRPr="00653FE2">
        <w:t>2</w:t>
      </w:r>
      <w:r w:rsidRPr="00653FE2">
        <w:t>3.380</w:t>
      </w:r>
      <w:r w:rsidR="00EC33FE">
        <w:t> </w:t>
      </w:r>
      <w:r w:rsidR="00EC33FE" w:rsidRPr="00653FE2">
        <w:t>[</w:t>
      </w:r>
      <w:r w:rsidRPr="00653FE2">
        <w:t xml:space="preserve">150], </w:t>
      </w:r>
      <w:r w:rsidR="00EC33FE" w:rsidRPr="00653FE2">
        <w:t>clause</w:t>
      </w:r>
      <w:r w:rsidR="00EC33FE">
        <w:t> </w:t>
      </w:r>
      <w:r w:rsidR="00EC33FE" w:rsidRPr="00653FE2">
        <w:t>5</w:t>
      </w:r>
      <w:r w:rsidRPr="00653FE2">
        <w:t>.4.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001728AB"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Outside the Update-Gprs-Location Dialogue the HLR shall include this parameter towards the SGSN that supports the Dedicated Core Network functionality if the value changed.</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lastRenderedPageBreak/>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2" w:name="_Toc11331767"/>
      <w:bookmarkStart w:id="1883" w:name="_Toc36553850"/>
      <w:bookmarkStart w:id="1884" w:name="_Toc218668751"/>
      <w:r w:rsidRPr="00653FE2">
        <w:t>8.8.1.4</w:t>
      </w:r>
      <w:r w:rsidRPr="00653FE2">
        <w:tab/>
        <w:t>Basic service information related to supplementary services</w:t>
      </w:r>
      <w:bookmarkEnd w:id="1882"/>
      <w:bookmarkEnd w:id="1883"/>
      <w:bookmarkEnd w:id="1884"/>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5" w:name="_Toc11331768"/>
      <w:bookmarkStart w:id="1886" w:name="_Toc36553851"/>
      <w:bookmarkStart w:id="1887" w:name="_Toc218668752"/>
      <w:r w:rsidRPr="00653FE2">
        <w:t>8.8.2</w:t>
      </w:r>
      <w:r w:rsidRPr="00653FE2">
        <w:tab/>
        <w:t>MAP-DELETE-SUBSCRIBER-DATA service</w:t>
      </w:r>
      <w:bookmarkEnd w:id="1885"/>
      <w:bookmarkEnd w:id="1886"/>
      <w:bookmarkEnd w:id="1887"/>
    </w:p>
    <w:p w14:paraId="77A44BF4" w14:textId="77777777" w:rsidR="00C33898" w:rsidRPr="00653FE2" w:rsidRDefault="00C33898" w:rsidP="00C33898">
      <w:pPr>
        <w:pStyle w:val="Heading4"/>
      </w:pPr>
      <w:bookmarkStart w:id="1888" w:name="_Toc11331769"/>
      <w:bookmarkStart w:id="1889" w:name="_Toc36553852"/>
      <w:bookmarkStart w:id="1890" w:name="_Toc218668753"/>
      <w:r w:rsidRPr="00653FE2">
        <w:t>8.8.2.1</w:t>
      </w:r>
      <w:r w:rsidRPr="00653FE2">
        <w:tab/>
        <w:t>Definition</w:t>
      </w:r>
      <w:bookmarkEnd w:id="1888"/>
      <w:bookmarkEnd w:id="1889"/>
      <w:bookmarkEnd w:id="1890"/>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137FC951" w:rsidR="00C33898" w:rsidRPr="00653FE2" w:rsidRDefault="00C33898" w:rsidP="00C33898">
      <w:r w:rsidRPr="00653FE2">
        <w:t>This service is also used by an HLR to remove GPRS subscription data from an SGSN.</w:t>
      </w:r>
    </w:p>
    <w:p w14:paraId="241F9171" w14:textId="285AEDD0" w:rsidR="00C33898" w:rsidRPr="00653FE2" w:rsidRDefault="00C33898" w:rsidP="00C33898">
      <w:pPr>
        <w:rPr>
          <w:lang w:eastAsia="zh-CN"/>
        </w:rPr>
      </w:pPr>
      <w:r w:rsidRPr="00653FE2">
        <w:t>This service is also used by an HSS via IWF to remove EPS subscription data from an MME.</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1" w:name="_Toc11331770"/>
      <w:bookmarkStart w:id="1892" w:name="_Toc36553853"/>
      <w:bookmarkStart w:id="1893" w:name="_Toc218668754"/>
      <w:r w:rsidRPr="00653FE2">
        <w:t>8.8.2.2</w:t>
      </w:r>
      <w:r w:rsidRPr="00653FE2">
        <w:tab/>
        <w:t>Service primitives</w:t>
      </w:r>
      <w:bookmarkEnd w:id="1891"/>
      <w:bookmarkEnd w:id="1892"/>
      <w:bookmarkEnd w:id="1893"/>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4" w:name="_Toc11331771"/>
      <w:bookmarkStart w:id="1895" w:name="_Toc36553854"/>
      <w:bookmarkStart w:id="1896" w:name="_Toc218668755"/>
      <w:r w:rsidRPr="00653FE2">
        <w:t>8.8.2.3</w:t>
      </w:r>
      <w:r w:rsidRPr="00653FE2">
        <w:tab/>
        <w:t>Parameter use</w:t>
      </w:r>
      <w:bookmarkEnd w:id="1894"/>
      <w:bookmarkEnd w:id="1895"/>
      <w:bookmarkEnd w:id="1896"/>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43620D56"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lastRenderedPageBreak/>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23A67C8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45040A2E"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470756F6"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F9FE372" w:rsidR="00C33898" w:rsidRPr="00653FE2" w:rsidRDefault="00C33898" w:rsidP="00C33898">
      <w:r w:rsidRPr="00653FE2">
        <w:t>This parameter is used to indicate that one or more specific elements of CAMEL Subscription Info shall be deleted from the VLR or from the SGSN.</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33E58294"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p>
    <w:p w14:paraId="34ADB308"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06CF2C7B" w:rsidR="00C33898" w:rsidRPr="00653FE2" w:rsidRDefault="00C33898" w:rsidP="00C33898">
      <w:r w:rsidRPr="00653FE2">
        <w:t>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54EA0D73"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3212D968"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182B4273"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4EA0FD2F"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111DD1E3"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p>
    <w:p w14:paraId="08223F52"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4009B4D3"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4F6AE7CE"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0F5B12A1" w:rsidR="00C33898" w:rsidRPr="00653FE2" w:rsidRDefault="00C33898" w:rsidP="00C33898">
      <w:pPr>
        <w:rPr>
          <w:lang w:eastAsia="zh-CN"/>
        </w:rPr>
      </w:pPr>
      <w:r w:rsidRPr="00653FE2">
        <w:rPr>
          <w:noProof/>
        </w:rPr>
        <w:t xml:space="preserve">This parameter is used to indicate that the IST condition has been removed for the subscriber. See 3GPP </w:t>
      </w:r>
      <w:r w:rsidR="00EC33FE" w:rsidRPr="00653FE2">
        <w:rPr>
          <w:noProof/>
        </w:rPr>
        <w:t>TS</w:t>
      </w:r>
      <w:r w:rsidR="00EC33FE">
        <w:rPr>
          <w:noProof/>
        </w:rPr>
        <w:t> </w:t>
      </w:r>
      <w:r w:rsidR="00EC33FE" w:rsidRPr="00653FE2">
        <w:rPr>
          <w:noProof/>
        </w:rPr>
        <w:t>4</w:t>
      </w:r>
      <w:r w:rsidRPr="00653FE2">
        <w:rPr>
          <w:noProof/>
        </w:rPr>
        <w:t>3.035 for the use of this parameter.</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190F274C" w:rsidR="00C33898" w:rsidRPr="00653FE2" w:rsidRDefault="00C33898" w:rsidP="00C33898">
      <w:pPr>
        <w:rPr>
          <w:lang w:eastAsia="zh-CN"/>
        </w:rPr>
      </w:pPr>
      <w:r w:rsidRPr="00653FE2">
        <w:t>This parameter is used by the VLR, the SGSN and the IWF.</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56348AD"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1FF4CCC2" w:rsidR="00C33898" w:rsidRPr="00653FE2" w:rsidRDefault="00C33898" w:rsidP="00C33898">
      <w:pPr>
        <w:rPr>
          <w:lang w:eastAsia="zh-CN"/>
        </w:rPr>
      </w:pPr>
      <w:r w:rsidRPr="00653FE2">
        <w:t xml:space="preserve">This parameter indicates that the Subscribed Charging Characteristics shall be replaced with a local default value in the SGSN or in the MME (see 3GPP </w:t>
      </w:r>
      <w:r w:rsidR="00EC33FE" w:rsidRPr="00653FE2">
        <w:t>TS</w:t>
      </w:r>
      <w:r w:rsidR="00EC33FE">
        <w:t> </w:t>
      </w:r>
      <w:r w:rsidR="00EC33FE" w:rsidRPr="00653FE2">
        <w:t>3</w:t>
      </w:r>
      <w:r w:rsidRPr="00653FE2">
        <w:t>2.251).</w:t>
      </w:r>
      <w:r w:rsidRPr="00653FE2">
        <w:br/>
        <w:t>This parameter is used only by the SGSN and the IWF and if the VLR receives this parameter it shall ignore it.</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6D2C14AC" w:rsidR="00C33898" w:rsidRPr="00653FE2" w:rsidRDefault="00C33898" w:rsidP="00C33898">
      <w:pPr>
        <w:rPr>
          <w:lang w:eastAsia="zh-CN"/>
        </w:rPr>
      </w:pPr>
      <w:r w:rsidRPr="00653FE2">
        <w:t>This parameter indicates by its presence that User Plane Integrity Protection may no longer be required.</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4F2207B0"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p>
    <w:p w14:paraId="5CEB3C0B" w14:textId="77777777" w:rsidR="00C33898" w:rsidRPr="00653FE2" w:rsidRDefault="00C33898" w:rsidP="00C33898">
      <w:pPr>
        <w:rPr>
          <w:u w:val="single"/>
          <w:lang w:eastAsia="zh-CN"/>
        </w:rPr>
      </w:pPr>
      <w:r w:rsidRPr="00653FE2">
        <w:rPr>
          <w:u w:val="single"/>
          <w:lang w:val="en-US" w:eastAsia="ja-JP"/>
        </w:rPr>
        <w:lastRenderedPageBreak/>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7" w:name="_Toc11331772"/>
      <w:bookmarkStart w:id="1898" w:name="_Toc36553855"/>
      <w:bookmarkStart w:id="1899" w:name="_Toc218668756"/>
      <w:r w:rsidRPr="00653FE2">
        <w:t>8.9</w:t>
      </w:r>
      <w:r w:rsidRPr="00653FE2">
        <w:tab/>
        <w:t>Identity management services</w:t>
      </w:r>
      <w:bookmarkEnd w:id="1897"/>
      <w:bookmarkEnd w:id="1898"/>
      <w:bookmarkEnd w:id="1899"/>
    </w:p>
    <w:p w14:paraId="0E7C335E" w14:textId="77777777" w:rsidR="00C33898" w:rsidRPr="00653FE2" w:rsidRDefault="00C33898" w:rsidP="00C33898">
      <w:pPr>
        <w:pStyle w:val="Heading3"/>
        <w:keepNext w:val="0"/>
        <w:keepLines w:val="0"/>
      </w:pPr>
      <w:bookmarkStart w:id="1900" w:name="_Toc11331773"/>
      <w:bookmarkStart w:id="1901" w:name="_Toc36553856"/>
      <w:bookmarkStart w:id="1902" w:name="_Toc218668757"/>
      <w:r w:rsidRPr="00653FE2">
        <w:t>8.9.1</w:t>
      </w:r>
      <w:r w:rsidRPr="00653FE2">
        <w:tab/>
        <w:t>MAP-PROVIDE-IMSI service</w:t>
      </w:r>
      <w:bookmarkEnd w:id="1900"/>
      <w:bookmarkEnd w:id="1901"/>
      <w:bookmarkEnd w:id="1902"/>
    </w:p>
    <w:p w14:paraId="4DCB5FAF" w14:textId="77777777" w:rsidR="00C33898" w:rsidRPr="00653FE2" w:rsidRDefault="00C33898" w:rsidP="00C33898">
      <w:pPr>
        <w:pStyle w:val="Heading4"/>
        <w:keepNext w:val="0"/>
        <w:keepLines w:val="0"/>
      </w:pPr>
      <w:bookmarkStart w:id="1903" w:name="_Toc11331774"/>
      <w:bookmarkStart w:id="1904" w:name="_Toc36553857"/>
      <w:bookmarkStart w:id="1905" w:name="_Toc218668758"/>
      <w:r w:rsidRPr="00653FE2">
        <w:t>8.9.1.1</w:t>
      </w:r>
      <w:r w:rsidRPr="00653FE2">
        <w:tab/>
        <w:t>Definition</w:t>
      </w:r>
      <w:bookmarkEnd w:id="1903"/>
      <w:bookmarkEnd w:id="1904"/>
      <w:bookmarkEnd w:id="1905"/>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6" w:name="_Toc11331775"/>
      <w:bookmarkStart w:id="1907" w:name="_Toc36553858"/>
      <w:bookmarkStart w:id="1908" w:name="_Toc218668759"/>
      <w:r w:rsidRPr="00653FE2">
        <w:t>8.9.1.2</w:t>
      </w:r>
      <w:r w:rsidRPr="00653FE2">
        <w:tab/>
        <w:t>Service primitives</w:t>
      </w:r>
      <w:bookmarkEnd w:id="1906"/>
      <w:bookmarkEnd w:id="1907"/>
      <w:bookmarkEnd w:id="1908"/>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9" w:name="_Toc11331776"/>
      <w:bookmarkStart w:id="1910" w:name="_Toc36553859"/>
      <w:bookmarkStart w:id="1911" w:name="_Toc218668760"/>
      <w:r w:rsidRPr="00653FE2">
        <w:t>8.9.1.3</w:t>
      </w:r>
      <w:r w:rsidRPr="00653FE2">
        <w:tab/>
        <w:t>Parameter use</w:t>
      </w:r>
      <w:bookmarkEnd w:id="1909"/>
      <w:bookmarkEnd w:id="1910"/>
      <w:bookmarkEnd w:id="1911"/>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2" w:name="_Toc11331777"/>
      <w:bookmarkStart w:id="1913" w:name="_Toc36553860"/>
      <w:bookmarkStart w:id="1914" w:name="_Toc218668761"/>
      <w:r w:rsidRPr="00653FE2">
        <w:t>8.9.2</w:t>
      </w:r>
      <w:r w:rsidRPr="00653FE2">
        <w:tab/>
        <w:t>MAP-FORWARD-NEW-TMSI service</w:t>
      </w:r>
      <w:bookmarkEnd w:id="1912"/>
      <w:bookmarkEnd w:id="1913"/>
      <w:bookmarkEnd w:id="1914"/>
    </w:p>
    <w:p w14:paraId="143B4F22" w14:textId="77777777" w:rsidR="00C33898" w:rsidRPr="00653FE2" w:rsidRDefault="00C33898" w:rsidP="00C33898">
      <w:pPr>
        <w:pStyle w:val="Heading4"/>
        <w:keepNext w:val="0"/>
        <w:keepLines w:val="0"/>
      </w:pPr>
      <w:bookmarkStart w:id="1915" w:name="_Toc11331778"/>
      <w:bookmarkStart w:id="1916" w:name="_Toc36553861"/>
      <w:bookmarkStart w:id="1917" w:name="_Toc218668762"/>
      <w:r w:rsidRPr="00653FE2">
        <w:t>8.9.2.1</w:t>
      </w:r>
      <w:r w:rsidRPr="00653FE2">
        <w:tab/>
        <w:t>Definition</w:t>
      </w:r>
      <w:bookmarkEnd w:id="1915"/>
      <w:bookmarkEnd w:id="1916"/>
      <w:bookmarkEnd w:id="1917"/>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lastRenderedPageBreak/>
        <w:t>It is a confirmed service and consists of the primitives shown in table 8.9/2.</w:t>
      </w:r>
    </w:p>
    <w:p w14:paraId="4587DD33" w14:textId="77777777" w:rsidR="00C33898" w:rsidRPr="00653FE2" w:rsidRDefault="00C33898" w:rsidP="00C33898">
      <w:pPr>
        <w:pStyle w:val="Heading4"/>
      </w:pPr>
      <w:bookmarkStart w:id="1918" w:name="_Toc11331779"/>
      <w:bookmarkStart w:id="1919" w:name="_Toc36553862"/>
      <w:bookmarkStart w:id="1920" w:name="_Toc218668763"/>
      <w:r w:rsidRPr="00653FE2">
        <w:t>8.9.2.2</w:t>
      </w:r>
      <w:r w:rsidRPr="00653FE2">
        <w:tab/>
        <w:t>Service primitives</w:t>
      </w:r>
      <w:bookmarkEnd w:id="1918"/>
      <w:bookmarkEnd w:id="1919"/>
      <w:bookmarkEnd w:id="1920"/>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1" w:name="_Toc11331780"/>
      <w:bookmarkStart w:id="1922" w:name="_Toc36553863"/>
      <w:bookmarkStart w:id="1923" w:name="_Toc218668764"/>
      <w:r w:rsidRPr="00653FE2">
        <w:t>8.9.2.3</w:t>
      </w:r>
      <w:r w:rsidRPr="00653FE2">
        <w:tab/>
        <w:t>Parameter use</w:t>
      </w:r>
      <w:bookmarkEnd w:id="1921"/>
      <w:bookmarkEnd w:id="1922"/>
      <w:bookmarkEnd w:id="1923"/>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4" w:name="_Toc11331781"/>
      <w:bookmarkStart w:id="1925" w:name="_Toc36553864"/>
      <w:bookmarkStart w:id="1926" w:name="_Toc218668765"/>
      <w:r w:rsidRPr="00653FE2">
        <w:t>8.10</w:t>
      </w:r>
      <w:r w:rsidRPr="00653FE2">
        <w:tab/>
        <w:t>Fault recovery services</w:t>
      </w:r>
      <w:bookmarkEnd w:id="1924"/>
      <w:bookmarkEnd w:id="1925"/>
      <w:bookmarkEnd w:id="1926"/>
    </w:p>
    <w:p w14:paraId="46A53B78" w14:textId="77777777" w:rsidR="00C33898" w:rsidRPr="00653FE2" w:rsidRDefault="00C33898" w:rsidP="00C33898">
      <w:pPr>
        <w:pStyle w:val="Heading3"/>
        <w:keepNext w:val="0"/>
        <w:keepLines w:val="0"/>
      </w:pPr>
      <w:bookmarkStart w:id="1927" w:name="_Toc11331782"/>
      <w:bookmarkStart w:id="1928" w:name="_Toc36553865"/>
      <w:bookmarkStart w:id="1929" w:name="_Toc218668766"/>
      <w:r w:rsidRPr="00653FE2">
        <w:t>8.10.1</w:t>
      </w:r>
      <w:r w:rsidRPr="00653FE2">
        <w:tab/>
        <w:t>MAP_RESET service</w:t>
      </w:r>
      <w:bookmarkEnd w:id="1927"/>
      <w:bookmarkEnd w:id="1928"/>
      <w:bookmarkEnd w:id="1929"/>
    </w:p>
    <w:p w14:paraId="4BE7531E" w14:textId="77777777" w:rsidR="00C33898" w:rsidRPr="00653FE2" w:rsidRDefault="00C33898" w:rsidP="00C33898">
      <w:pPr>
        <w:pStyle w:val="Heading4"/>
        <w:keepNext w:val="0"/>
        <w:keepLines w:val="0"/>
      </w:pPr>
      <w:bookmarkStart w:id="1930" w:name="_Toc11331783"/>
      <w:bookmarkStart w:id="1931" w:name="_Toc36553866"/>
      <w:bookmarkStart w:id="1932" w:name="_Toc218668767"/>
      <w:r w:rsidRPr="00653FE2">
        <w:t>8.10.1.1</w:t>
      </w:r>
      <w:r w:rsidRPr="00653FE2">
        <w:tab/>
        <w:t>Definition</w:t>
      </w:r>
      <w:bookmarkEnd w:id="1930"/>
      <w:bookmarkEnd w:id="1931"/>
      <w:bookmarkEnd w:id="1932"/>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3" w:name="_Toc11331784"/>
      <w:bookmarkStart w:id="1934" w:name="_Toc36553867"/>
      <w:bookmarkStart w:id="1935" w:name="_Toc218668768"/>
      <w:r w:rsidRPr="00653FE2">
        <w:t>8.10.1.2</w:t>
      </w:r>
      <w:r w:rsidRPr="00653FE2">
        <w:tab/>
        <w:t>Service primitives</w:t>
      </w:r>
      <w:bookmarkEnd w:id="1933"/>
      <w:bookmarkEnd w:id="1934"/>
      <w:bookmarkEnd w:id="1935"/>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6" w:name="_Toc11331785"/>
      <w:bookmarkStart w:id="1937" w:name="_Toc36553868"/>
      <w:bookmarkStart w:id="1938" w:name="_Toc218668769"/>
      <w:r w:rsidRPr="00653FE2">
        <w:t>8.10.1.3</w:t>
      </w:r>
      <w:r w:rsidRPr="00653FE2">
        <w:tab/>
        <w:t>Parameter definition and use</w:t>
      </w:r>
      <w:bookmarkEnd w:id="1936"/>
      <w:bookmarkEnd w:id="1937"/>
      <w:bookmarkEnd w:id="1938"/>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0E708D1B" w:rsidR="00C33898" w:rsidRPr="00653FE2" w:rsidRDefault="00C33898" w:rsidP="00C33898">
      <w:r w:rsidRPr="00653FE2">
        <w:rPr>
          <w:rFonts w:hint="eastAsia"/>
          <w:lang w:eastAsia="zh-CN"/>
        </w:rPr>
        <w:t xml:space="preserve">For a restart of the CSS, this parameter shall contain the CSS number. See definition in </w:t>
      </w:r>
      <w:r w:rsidR="00EC33FE" w:rsidRPr="00653FE2">
        <w:rPr>
          <w:rFonts w:hint="eastAsia"/>
          <w:lang w:eastAsia="zh-CN"/>
        </w:rPr>
        <w:t>clause</w:t>
      </w:r>
      <w:r w:rsidR="00EC33FE">
        <w:rPr>
          <w:lang w:eastAsia="zh-CN"/>
        </w:rPr>
        <w:t> </w:t>
      </w:r>
      <w:r w:rsidR="00EC33FE" w:rsidRPr="00653FE2">
        <w:t>7</w:t>
      </w:r>
      <w:r w:rsidRPr="00653FE2">
        <w:t>.6.2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lastRenderedPageBreak/>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678DD8DB" w:rsidR="00C33898" w:rsidRPr="00653FE2" w:rsidRDefault="00C33898" w:rsidP="00C33898">
      <w:pPr>
        <w:keepNext/>
        <w:keepLines/>
      </w:pPr>
      <w:r w:rsidRPr="00653FE2">
        <w:t>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47C5354E" w:rsidR="00C33898" w:rsidRPr="00653FE2" w:rsidRDefault="00C33898" w:rsidP="00C33898">
      <w:pPr>
        <w:keepNext/>
        <w:keepLines/>
      </w:pPr>
      <w:r w:rsidRPr="00653FE2">
        <w:t>Shall be absent if Subsciption Data Deletion is present.</w:t>
      </w:r>
      <w:r w:rsidRPr="00653FE2">
        <w:br/>
        <w:t>Shall be absent if Reset-ID LIST is absent</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39AD2D1" w:rsidR="00C33898" w:rsidRPr="00653FE2" w:rsidRDefault="00C33898" w:rsidP="00C33898">
      <w:pPr>
        <w:keepNext/>
        <w:keepLines/>
      </w:pPr>
      <w:r w:rsidRPr="00653FE2">
        <w:t>Shall be absent if Subsciption Data is present.</w:t>
      </w:r>
      <w:r w:rsidRPr="00653FE2">
        <w:br/>
        <w:t>Shall be absent if Reset-ID LIST is absent</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9" w:name="_Toc11331786"/>
      <w:bookmarkStart w:id="1940" w:name="_Toc36553869"/>
      <w:bookmarkStart w:id="1941" w:name="_Toc218668770"/>
      <w:r w:rsidRPr="00653FE2">
        <w:t>8.10.2</w:t>
      </w:r>
      <w:r w:rsidRPr="00653FE2">
        <w:tab/>
        <w:t>MAP_FORWARD_CHECK_SS_INDICATION service</w:t>
      </w:r>
      <w:bookmarkEnd w:id="1939"/>
      <w:bookmarkEnd w:id="1940"/>
      <w:bookmarkEnd w:id="1941"/>
    </w:p>
    <w:p w14:paraId="25BEFD4A" w14:textId="77777777" w:rsidR="00C33898" w:rsidRPr="00653FE2" w:rsidRDefault="00C33898" w:rsidP="00C33898">
      <w:pPr>
        <w:pStyle w:val="Heading4"/>
        <w:keepNext w:val="0"/>
        <w:keepLines w:val="0"/>
      </w:pPr>
      <w:bookmarkStart w:id="1942" w:name="_Toc11331787"/>
      <w:bookmarkStart w:id="1943" w:name="_Toc36553870"/>
      <w:bookmarkStart w:id="1944" w:name="_Toc218668771"/>
      <w:r w:rsidRPr="00653FE2">
        <w:t>8.10.2.1</w:t>
      </w:r>
      <w:r w:rsidRPr="00653FE2">
        <w:tab/>
        <w:t>Definition</w:t>
      </w:r>
      <w:bookmarkEnd w:id="1942"/>
      <w:bookmarkEnd w:id="1943"/>
      <w:bookmarkEnd w:id="1944"/>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5" w:name="_Toc11331788"/>
      <w:bookmarkStart w:id="1946" w:name="_Toc36553871"/>
      <w:bookmarkStart w:id="1947" w:name="_Toc218668772"/>
      <w:r w:rsidRPr="00653FE2">
        <w:t>8.10.2.2</w:t>
      </w:r>
      <w:r w:rsidRPr="00653FE2">
        <w:tab/>
        <w:t>Service primitives</w:t>
      </w:r>
      <w:bookmarkEnd w:id="1945"/>
      <w:bookmarkEnd w:id="1946"/>
      <w:bookmarkEnd w:id="1947"/>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8" w:name="_Toc11331789"/>
      <w:bookmarkStart w:id="1949" w:name="_Toc36553872"/>
      <w:bookmarkStart w:id="1950" w:name="_Toc218668773"/>
      <w:r w:rsidRPr="00653FE2">
        <w:t>8.10.2.3</w:t>
      </w:r>
      <w:r w:rsidRPr="00653FE2">
        <w:tab/>
        <w:t>Parameter definition and use</w:t>
      </w:r>
      <w:bookmarkEnd w:id="1948"/>
      <w:bookmarkEnd w:id="1949"/>
      <w:bookmarkEnd w:id="1950"/>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lastRenderedPageBreak/>
        <w:t>See definition in clause 7.6.1.</w:t>
      </w:r>
    </w:p>
    <w:p w14:paraId="669815CC" w14:textId="77777777" w:rsidR="00C33898" w:rsidRPr="00653FE2" w:rsidRDefault="00C33898" w:rsidP="00C33898">
      <w:pPr>
        <w:pStyle w:val="Heading3"/>
        <w:keepNext w:val="0"/>
        <w:keepLines w:val="0"/>
      </w:pPr>
      <w:bookmarkStart w:id="1951" w:name="_Toc11331790"/>
      <w:bookmarkStart w:id="1952" w:name="_Toc36553873"/>
      <w:bookmarkStart w:id="1953" w:name="_Toc218668774"/>
      <w:r w:rsidRPr="00653FE2">
        <w:t>8.10.3</w:t>
      </w:r>
      <w:r w:rsidRPr="00653FE2">
        <w:tab/>
        <w:t>MAP_RESTORE_DATA service</w:t>
      </w:r>
      <w:bookmarkEnd w:id="1951"/>
      <w:bookmarkEnd w:id="1952"/>
      <w:bookmarkEnd w:id="1953"/>
    </w:p>
    <w:p w14:paraId="73892346" w14:textId="77777777" w:rsidR="00C33898" w:rsidRPr="00653FE2" w:rsidRDefault="00C33898" w:rsidP="00C33898">
      <w:pPr>
        <w:pStyle w:val="Heading4"/>
        <w:keepNext w:val="0"/>
        <w:keepLines w:val="0"/>
      </w:pPr>
      <w:bookmarkStart w:id="1954" w:name="_Toc11331791"/>
      <w:bookmarkStart w:id="1955" w:name="_Toc36553874"/>
      <w:bookmarkStart w:id="1956" w:name="_Toc218668775"/>
      <w:r w:rsidRPr="00653FE2">
        <w:t>8.10.3.1</w:t>
      </w:r>
      <w:r w:rsidRPr="00653FE2">
        <w:tab/>
        <w:t>Definition</w:t>
      </w:r>
      <w:bookmarkEnd w:id="1954"/>
      <w:bookmarkEnd w:id="1955"/>
      <w:bookmarkEnd w:id="1956"/>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7" w:name="_Toc11331792"/>
      <w:bookmarkStart w:id="1958" w:name="_Toc36553875"/>
      <w:bookmarkStart w:id="1959" w:name="_Toc218668776"/>
      <w:r w:rsidRPr="00653FE2">
        <w:t>8.10.3.2</w:t>
      </w:r>
      <w:r w:rsidRPr="00653FE2">
        <w:tab/>
        <w:t>Service primitives</w:t>
      </w:r>
      <w:bookmarkEnd w:id="1957"/>
      <w:bookmarkEnd w:id="1958"/>
      <w:bookmarkEnd w:id="1959"/>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60" w:name="_Toc11331793"/>
      <w:bookmarkStart w:id="1961" w:name="_Toc36553876"/>
      <w:bookmarkStart w:id="1962" w:name="_Toc218668777"/>
      <w:r w:rsidRPr="00653FE2">
        <w:t>8.10.3.3</w:t>
      </w:r>
      <w:r w:rsidRPr="00653FE2">
        <w:tab/>
        <w:t>Parameter definitions and use</w:t>
      </w:r>
      <w:bookmarkEnd w:id="1960"/>
      <w:bookmarkEnd w:id="1961"/>
      <w:bookmarkEnd w:id="1962"/>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lastRenderedPageBreak/>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159681D5" w:rsidR="00C33898" w:rsidRPr="00653FE2" w:rsidRDefault="00C33898" w:rsidP="00C33898">
      <w:r w:rsidRPr="00653FE2">
        <w:t>This parameter is used by the VLR to indicate to the HLR in the Restore Data indication that SoLSA is supported. If this parameter is not included in the Restore Data indication then the HLR shall not perform any specific error handling.</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49FF7D0E" w:rsidR="00C33898" w:rsidRPr="00653FE2" w:rsidRDefault="00C33898" w:rsidP="00C33898">
      <w:pPr>
        <w:rPr>
          <w:noProof/>
        </w:rPr>
      </w:pPr>
      <w:r w:rsidRPr="00653FE2">
        <w:rPr>
          <w:noProof/>
        </w:rPr>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696D5029" w:rsidR="00C33898" w:rsidRPr="00653FE2" w:rsidRDefault="00C33898" w:rsidP="00C33898">
      <w:pPr>
        <w:rPr>
          <w:u w:val="single"/>
        </w:rPr>
      </w:pPr>
      <w:r w:rsidRPr="00653FE2">
        <w:rPr>
          <w:u w:val="single"/>
        </w:rPr>
        <w:t>Offered CAMEL 4 CSIs</w:t>
      </w:r>
    </w:p>
    <w:p w14:paraId="583B1710" w14:textId="7E7B3E7B" w:rsidR="00C33898" w:rsidRPr="00653FE2" w:rsidRDefault="00C33898" w:rsidP="00C33898">
      <w:pPr>
        <w:rPr>
          <w:lang w:eastAsia="ja-JP"/>
        </w:rPr>
      </w:pPr>
      <w:r w:rsidRPr="00653FE2">
        <w:t xml:space="preserve">This parameter indicates the CAMEL phase 4 CSIs offered in the VMSC/VLR (see </w:t>
      </w:r>
      <w:r w:rsidR="00EC33FE" w:rsidRPr="00653FE2">
        <w:t>clause</w:t>
      </w:r>
      <w:r w:rsidR="00EC33FE">
        <w:t> </w:t>
      </w:r>
      <w:r w:rsidR="00EC33FE" w:rsidRPr="00653FE2">
        <w:t>7</w:t>
      </w:r>
      <w:r w:rsidRPr="00653FE2">
        <w:t>.6.3.36D).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State">
        <w:smartTag w:uri="urn:schemas-microsoft-com:office:smarttags" w:element="plac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place">
        <w:smartTag w:uri="urn:schemas-microsoft-com:office:smarttags" w:element="Stat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49076D65" w:rsidR="00C33898" w:rsidRPr="00653FE2" w:rsidRDefault="00C33898" w:rsidP="00C33898">
      <w:r w:rsidRPr="00653FE2">
        <w:t xml:space="preserve">This parameter indicates, if present, which access technologies (e.g. GERAN and / or UTRAN) are served by the MSC/VLR (see </w:t>
      </w:r>
      <w:r w:rsidR="00EC33FE" w:rsidRPr="00653FE2">
        <w:t>clause</w:t>
      </w:r>
      <w:r w:rsidR="00EC33FE">
        <w:t> </w:t>
      </w:r>
      <w:r w:rsidR="00EC33FE" w:rsidRPr="00653FE2">
        <w:t>7</w:t>
      </w:r>
      <w:r w:rsidRPr="00653FE2">
        <w:t>.6.3)</w:t>
      </w:r>
    </w:p>
    <w:p w14:paraId="3021EAD3" w14:textId="77777777" w:rsidR="00C33898" w:rsidRPr="00653FE2" w:rsidRDefault="00C33898" w:rsidP="00C33898">
      <w:pPr>
        <w:rPr>
          <w:u w:val="single"/>
        </w:rPr>
      </w:pPr>
      <w:r w:rsidRPr="00653FE2">
        <w:rPr>
          <w:u w:val="single"/>
        </w:rPr>
        <w:t>MTRF Supported</w:t>
      </w:r>
    </w:p>
    <w:p w14:paraId="203A71E0" w14:textId="3A06C113" w:rsidR="00C33898" w:rsidRPr="00653FE2" w:rsidRDefault="00C33898" w:rsidP="00C33898">
      <w:pPr>
        <w:rPr>
          <w:lang w:eastAsia="zh-CN"/>
        </w:rPr>
      </w:pPr>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7D2F7450" w14:textId="77777777" w:rsidR="00C33898" w:rsidRPr="00653FE2" w:rsidRDefault="00C33898" w:rsidP="00C33898">
      <w:pPr>
        <w:rPr>
          <w:u w:val="single"/>
        </w:rPr>
      </w:pPr>
      <w:r w:rsidRPr="00653FE2">
        <w:rPr>
          <w:u w:val="single"/>
        </w:rPr>
        <w:lastRenderedPageBreak/>
        <w:t>MSISDN-less Operation Supported</w:t>
      </w:r>
    </w:p>
    <w:p w14:paraId="208E2E61" w14:textId="2480335F" w:rsidR="00C33898" w:rsidRPr="00653FE2" w:rsidRDefault="00C33898" w:rsidP="00C33898">
      <w:r w:rsidRPr="00653FE2">
        <w:t xml:space="preserve">See </w:t>
      </w:r>
      <w:r w:rsidR="00EC33FE">
        <w:t>clause</w:t>
      </w:r>
      <w:r w:rsidR="00EC33FE">
        <w:t> </w:t>
      </w:r>
      <w:r w:rsidR="00EC33FE" w:rsidRPr="00653FE2">
        <w:t>3</w:t>
      </w:r>
      <w:r w:rsidRPr="00653FE2">
        <w:t xml:space="preserve">.6.1.5 of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3" w:name="_Toc11331794"/>
      <w:bookmarkStart w:id="1964" w:name="_Toc36553877"/>
      <w:bookmarkStart w:id="1965" w:name="_Toc218668778"/>
      <w:r w:rsidRPr="00653FE2">
        <w:t>8.11</w:t>
      </w:r>
      <w:r w:rsidRPr="00653FE2">
        <w:tab/>
        <w:t>Subscriber Information services</w:t>
      </w:r>
      <w:bookmarkEnd w:id="1963"/>
      <w:bookmarkEnd w:id="1964"/>
      <w:bookmarkEnd w:id="1965"/>
    </w:p>
    <w:p w14:paraId="1D82FC47" w14:textId="77777777" w:rsidR="00C33898" w:rsidRPr="00653FE2" w:rsidRDefault="00C33898" w:rsidP="00C33898">
      <w:pPr>
        <w:pStyle w:val="Heading3"/>
        <w:keepNext w:val="0"/>
        <w:keepLines w:val="0"/>
      </w:pPr>
      <w:bookmarkStart w:id="1966" w:name="_Toc11331795"/>
      <w:bookmarkStart w:id="1967" w:name="_Toc36553878"/>
      <w:bookmarkStart w:id="1968" w:name="_Toc218668779"/>
      <w:r w:rsidRPr="00653FE2">
        <w:t>8.11.1</w:t>
      </w:r>
      <w:r w:rsidRPr="00653FE2">
        <w:tab/>
        <w:t>MAP-ANY-TIME-INTERROGATION service</w:t>
      </w:r>
      <w:bookmarkEnd w:id="1966"/>
      <w:bookmarkEnd w:id="1967"/>
      <w:bookmarkEnd w:id="1968"/>
    </w:p>
    <w:p w14:paraId="4514F6E6" w14:textId="77777777" w:rsidR="00C33898" w:rsidRPr="00653FE2" w:rsidRDefault="00C33898" w:rsidP="00C33898">
      <w:pPr>
        <w:pStyle w:val="Heading4"/>
        <w:keepNext w:val="0"/>
        <w:keepLines w:val="0"/>
      </w:pPr>
      <w:bookmarkStart w:id="1969" w:name="_Toc11331796"/>
      <w:bookmarkStart w:id="1970" w:name="_Toc36553879"/>
      <w:bookmarkStart w:id="1971" w:name="_Toc218668780"/>
      <w:r w:rsidRPr="00653FE2">
        <w:t>8.11.1.1</w:t>
      </w:r>
      <w:r w:rsidRPr="00653FE2">
        <w:tab/>
        <w:t>Definition</w:t>
      </w:r>
      <w:bookmarkEnd w:id="1969"/>
      <w:bookmarkEnd w:id="1970"/>
      <w:bookmarkEnd w:id="1971"/>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F2356D5" w:rsidR="00C33898" w:rsidRPr="00653FE2" w:rsidRDefault="00C33898" w:rsidP="00C33898">
      <w:r w:rsidRPr="00653FE2">
        <w:t xml:space="preserve">This service is also used by the Presence Network Agent to request information, (e.g. subscriber state and location) about the subscriber (associated with a presentity) from the HLR at any time (see 3GPP </w:t>
      </w:r>
      <w:r w:rsidR="00EC33FE" w:rsidRPr="00653FE2">
        <w:t>TS</w:t>
      </w:r>
      <w:r w:rsidR="00EC33FE">
        <w:t> </w:t>
      </w:r>
      <w:r w:rsidR="00EC33FE" w:rsidRPr="00653FE2">
        <w:t>2</w:t>
      </w:r>
      <w:r w:rsidRPr="00653FE2">
        <w:t>3.141</w:t>
      </w:r>
      <w:r w:rsidR="00EC33FE">
        <w:t> </w:t>
      </w:r>
      <w:r w:rsidR="00EC33FE" w:rsidRPr="00653FE2">
        <w:t>[</w:t>
      </w:r>
      <w:r w:rsidRPr="00653FE2">
        <w:t>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21A91913" w:rsidR="00C33898" w:rsidRPr="00653FE2" w:rsidRDefault="00C33898" w:rsidP="00C33898">
      <w:r w:rsidRPr="00653FE2">
        <w:t>When this service is used to the GMLC, only the location may be requested.</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2" w:name="_Toc11331797"/>
      <w:bookmarkStart w:id="1973" w:name="_Toc36553880"/>
      <w:bookmarkStart w:id="1974" w:name="_Toc218668781"/>
      <w:r w:rsidRPr="00653FE2">
        <w:t>8.11.1.2</w:t>
      </w:r>
      <w:r w:rsidRPr="00653FE2">
        <w:tab/>
        <w:t>Service primitives</w:t>
      </w:r>
      <w:bookmarkEnd w:id="1972"/>
      <w:bookmarkEnd w:id="1973"/>
      <w:bookmarkEnd w:id="1974"/>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lastRenderedPageBreak/>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5" w:name="_Toc11331798"/>
      <w:bookmarkStart w:id="1976" w:name="_Toc36553881"/>
      <w:bookmarkStart w:id="1977" w:name="_Toc218668782"/>
      <w:r w:rsidRPr="00653FE2">
        <w:t>8.11.1.3</w:t>
      </w:r>
      <w:r w:rsidRPr="00653FE2">
        <w:tab/>
        <w:t>Parameter definition and use</w:t>
      </w:r>
      <w:bookmarkEnd w:id="1975"/>
      <w:bookmarkEnd w:id="1976"/>
      <w:bookmarkEnd w:id="1977"/>
    </w:p>
    <w:p w14:paraId="1AD66B21" w14:textId="67442AB9" w:rsidR="00C33898" w:rsidRPr="00653FE2" w:rsidRDefault="00C33898" w:rsidP="00C33898">
      <w:r w:rsidRPr="00653FE2">
        <w:t xml:space="preserve">All parameters are described in clause 7.6. The use of these parameters and the requirements for their presence are specified in 3GPP </w:t>
      </w:r>
      <w:r w:rsidR="00EC33FE" w:rsidRPr="00653FE2">
        <w:t>TS</w:t>
      </w:r>
      <w:r w:rsidR="00EC33FE">
        <w:t> </w:t>
      </w:r>
      <w:r w:rsidR="00EC33FE" w:rsidRPr="00653FE2">
        <w:t>2</w:t>
      </w:r>
      <w:r w:rsidRPr="00653FE2">
        <w:t>3.018</w:t>
      </w:r>
      <w:r w:rsidR="00EC33FE">
        <w:t> </w:t>
      </w:r>
      <w:r w:rsidR="00EC33FE" w:rsidRPr="00653FE2">
        <w:t>[</w:t>
      </w:r>
      <w:r w:rsidRPr="00653FE2">
        <w:t>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39C7CEFB" w:rsidR="00C33898" w:rsidRPr="00653FE2" w:rsidRDefault="00C33898" w:rsidP="00C33898">
      <w:r w:rsidRPr="00653FE2">
        <w:t xml:space="preserve">The use of the parameters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2FAAFF65" w:rsidR="00C33898" w:rsidRPr="00653FE2" w:rsidRDefault="00C33898" w:rsidP="00C33898">
      <w:pPr>
        <w:rPr>
          <w:u w:val="single"/>
        </w:rPr>
      </w:pPr>
      <w:r w:rsidRPr="00653FE2">
        <w:t>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4E14A154"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93D4A3F"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32C521F3" w14:textId="77777777" w:rsidR="00C33898" w:rsidRPr="00653FE2" w:rsidRDefault="00C33898" w:rsidP="00C33898">
      <w:pPr>
        <w:pStyle w:val="Heading3"/>
        <w:keepNext w:val="0"/>
        <w:keepLines w:val="0"/>
      </w:pPr>
      <w:bookmarkStart w:id="1978" w:name="_Toc11331799"/>
      <w:bookmarkStart w:id="1979" w:name="_Toc36553882"/>
      <w:bookmarkStart w:id="1980" w:name="_Toc218668783"/>
      <w:r w:rsidRPr="00653FE2">
        <w:t>8.11.2</w:t>
      </w:r>
      <w:r w:rsidRPr="00653FE2">
        <w:tab/>
        <w:t>MAP-PROVIDE-SUBSCRIBER-INFO service</w:t>
      </w:r>
      <w:bookmarkEnd w:id="1978"/>
      <w:bookmarkEnd w:id="1979"/>
      <w:bookmarkEnd w:id="1980"/>
    </w:p>
    <w:p w14:paraId="4FB43E7E" w14:textId="77777777" w:rsidR="00C33898" w:rsidRPr="00653FE2" w:rsidRDefault="00C33898" w:rsidP="00C33898">
      <w:pPr>
        <w:pStyle w:val="Heading4"/>
        <w:keepNext w:val="0"/>
        <w:keepLines w:val="0"/>
      </w:pPr>
      <w:bookmarkStart w:id="1981" w:name="_Toc11331800"/>
      <w:bookmarkStart w:id="1982" w:name="_Toc36553883"/>
      <w:bookmarkStart w:id="1983" w:name="_Toc218668784"/>
      <w:r w:rsidRPr="00653FE2">
        <w:t>8.11.2.1</w:t>
      </w:r>
      <w:r w:rsidRPr="00653FE2">
        <w:tab/>
        <w:t>Definition</w:t>
      </w:r>
      <w:bookmarkEnd w:id="1981"/>
      <w:bookmarkEnd w:id="1982"/>
      <w:bookmarkEnd w:id="1983"/>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4" w:name="_Toc11331801"/>
      <w:bookmarkStart w:id="1985" w:name="_Toc36553884"/>
      <w:bookmarkStart w:id="1986" w:name="_Toc218668785"/>
      <w:r w:rsidRPr="00653FE2">
        <w:t>8.11.2.2</w:t>
      </w:r>
      <w:r w:rsidRPr="00653FE2">
        <w:tab/>
        <w:t>Service primitives</w:t>
      </w:r>
      <w:bookmarkEnd w:id="1984"/>
      <w:bookmarkEnd w:id="1985"/>
      <w:bookmarkEnd w:id="1986"/>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7" w:name="_Toc11331802"/>
      <w:bookmarkStart w:id="1988" w:name="_Toc36553885"/>
      <w:bookmarkStart w:id="1989" w:name="_Toc218668786"/>
      <w:r w:rsidRPr="00653FE2">
        <w:t>8.11.2.3</w:t>
      </w:r>
      <w:r w:rsidRPr="00653FE2">
        <w:tab/>
        <w:t>Parameter definition and use</w:t>
      </w:r>
      <w:bookmarkEnd w:id="1987"/>
      <w:bookmarkEnd w:id="1988"/>
      <w:bookmarkEnd w:id="1989"/>
    </w:p>
    <w:p w14:paraId="77985E09" w14:textId="7B795945" w:rsidR="00C33898" w:rsidRPr="00653FE2" w:rsidRDefault="00C33898" w:rsidP="00C33898">
      <w:r w:rsidRPr="00653FE2">
        <w:lastRenderedPageBreak/>
        <w:t xml:space="preserve">All parameters are defined in clause 7.6. The use of these parameters and the requirements for their presence are specified in 3GPP </w:t>
      </w:r>
      <w:r w:rsidR="00EC33FE" w:rsidRPr="00653FE2">
        <w:t>TS</w:t>
      </w:r>
      <w:r w:rsidR="00EC33FE">
        <w:t> </w:t>
      </w:r>
      <w:r w:rsidR="00EC33FE" w:rsidRPr="00653FE2">
        <w:t>2</w:t>
      </w:r>
      <w:r w:rsidRPr="00653FE2">
        <w:t>3.018</w:t>
      </w:r>
      <w:r w:rsidR="00EC33FE">
        <w:t> </w:t>
      </w:r>
      <w:r w:rsidR="00EC33FE" w:rsidRPr="00653FE2">
        <w:t>[</w:t>
      </w:r>
      <w:r w:rsidRPr="00653FE2">
        <w:t>97] and 3GPP TS 23.078 [98].</w:t>
      </w:r>
    </w:p>
    <w:p w14:paraId="2B5C80AC" w14:textId="77777777" w:rsidR="00C33898" w:rsidRPr="00653FE2" w:rsidRDefault="00C33898" w:rsidP="00C33898">
      <w:pPr>
        <w:rPr>
          <w:u w:val="single"/>
        </w:rPr>
      </w:pPr>
      <w:r w:rsidRPr="00653FE2">
        <w:rPr>
          <w:u w:val="single"/>
        </w:rPr>
        <w:t>Call Priority</w:t>
      </w:r>
    </w:p>
    <w:p w14:paraId="16C114A3" w14:textId="2A1055DF" w:rsidR="00C33898" w:rsidRPr="00653FE2" w:rsidRDefault="00C33898" w:rsidP="00C33898">
      <w:r w:rsidRPr="00653FE2">
        <w:t xml:space="preserve">This parameter indicates the eMLPP priority of the call (see 3GPP </w:t>
      </w:r>
      <w:r w:rsidR="00EC33FE" w:rsidRPr="00653FE2">
        <w:t>TS</w:t>
      </w:r>
      <w:r w:rsidR="00EC33FE">
        <w:t> </w:t>
      </w:r>
      <w:r w:rsidR="00EC33FE" w:rsidRPr="00653FE2">
        <w:t>2</w:t>
      </w:r>
      <w:r w:rsidRPr="00653FE2">
        <w:t>4.067</w:t>
      </w:r>
      <w:r w:rsidR="00EC33FE">
        <w:t> </w:t>
      </w:r>
      <w:r w:rsidR="00EC33FE" w:rsidRPr="00653FE2">
        <w:t>[</w:t>
      </w:r>
      <w:r w:rsidRPr="00653FE2">
        <w:t>137]). This parameter should be present if the HLR supports this parameter and if the Call Priority was received in the MAP_SEND_ROUTING_INFORMATION request.</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62DF240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4C9AD258"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7E655AC3" w14:textId="77777777" w:rsidR="00C33898" w:rsidRPr="00653FE2" w:rsidRDefault="00C33898" w:rsidP="00C33898">
      <w:pPr>
        <w:pStyle w:val="Heading3"/>
        <w:keepNext w:val="0"/>
        <w:keepLines w:val="0"/>
      </w:pPr>
      <w:bookmarkStart w:id="1990" w:name="_Toc11331803"/>
      <w:bookmarkStart w:id="1991" w:name="_Toc36553886"/>
      <w:bookmarkStart w:id="1992" w:name="_Toc218668787"/>
      <w:r w:rsidRPr="00653FE2">
        <w:t>8.11.3</w:t>
      </w:r>
      <w:r w:rsidRPr="00653FE2">
        <w:tab/>
        <w:t>MAP-ANY-TIME-SUBSCRIPTION-INTERROGATION service</w:t>
      </w:r>
      <w:bookmarkEnd w:id="1990"/>
      <w:bookmarkEnd w:id="1991"/>
      <w:bookmarkEnd w:id="1992"/>
    </w:p>
    <w:p w14:paraId="1157E74D" w14:textId="77777777" w:rsidR="00C33898" w:rsidRPr="00653FE2" w:rsidRDefault="00C33898" w:rsidP="00C33898">
      <w:pPr>
        <w:pStyle w:val="Heading4"/>
        <w:keepNext w:val="0"/>
        <w:keepLines w:val="0"/>
      </w:pPr>
      <w:bookmarkStart w:id="1993" w:name="_Toc11331804"/>
      <w:bookmarkStart w:id="1994" w:name="_Toc36553887"/>
      <w:bookmarkStart w:id="1995" w:name="_Toc218668788"/>
      <w:r w:rsidRPr="00653FE2">
        <w:t>8.11.3.1</w:t>
      </w:r>
      <w:r w:rsidRPr="00653FE2">
        <w:tab/>
        <w:t>Definition</w:t>
      </w:r>
      <w:bookmarkEnd w:id="1993"/>
      <w:bookmarkEnd w:id="1994"/>
      <w:bookmarkEnd w:id="1995"/>
    </w:p>
    <w:p w14:paraId="74511D35" w14:textId="25761E20" w:rsidR="00C33898" w:rsidRPr="00653FE2" w:rsidRDefault="00C33898" w:rsidP="00C33898">
      <w:r w:rsidRPr="00653FE2">
        <w:t>This service is used by the gsmSCF, to request subscription information (e.g. call forwarding supplementary service data or CSI) from the HLR at any time.  In an IP Multimedia Core Network, an IM-SSF can take on the role of a gsmSCF for this service.</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6" w:name="_Toc11331805"/>
      <w:bookmarkStart w:id="1997" w:name="_Toc36553888"/>
      <w:bookmarkStart w:id="1998" w:name="_Toc218668789"/>
      <w:r w:rsidRPr="00653FE2">
        <w:t>8.11.3.2</w:t>
      </w:r>
      <w:r w:rsidRPr="00653FE2">
        <w:tab/>
        <w:t>Service primitives</w:t>
      </w:r>
      <w:bookmarkEnd w:id="1996"/>
      <w:bookmarkEnd w:id="1997"/>
      <w:bookmarkEnd w:id="1998"/>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lastRenderedPageBreak/>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9" w:name="_Toc11331806"/>
      <w:bookmarkStart w:id="2000" w:name="_Toc36553889"/>
      <w:bookmarkStart w:id="2001" w:name="_Toc218668790"/>
      <w:r w:rsidRPr="00653FE2">
        <w:t>8.11.3.3</w:t>
      </w:r>
      <w:r w:rsidRPr="00653FE2">
        <w:tab/>
        <w:t>Parameter definition and use</w:t>
      </w:r>
      <w:bookmarkEnd w:id="1999"/>
      <w:bookmarkEnd w:id="2000"/>
      <w:bookmarkEnd w:id="2001"/>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2A533548" w:rsidR="00C33898" w:rsidRPr="00653FE2" w:rsidRDefault="00C33898" w:rsidP="00C33898">
      <w:r w:rsidRPr="00653FE2">
        <w:t xml:space="preserve">The use of the parameters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and 3GPP </w:t>
      </w:r>
      <w:r w:rsidR="00EC33FE" w:rsidRPr="00653FE2">
        <w:t>TS</w:t>
      </w:r>
      <w:r w:rsidR="00EC33FE">
        <w:t> </w:t>
      </w:r>
      <w:r w:rsidR="00EC33FE" w:rsidRPr="00653FE2">
        <w:t>2</w:t>
      </w:r>
      <w:r w:rsidRPr="00653FE2">
        <w:t>3.278</w:t>
      </w:r>
      <w:r w:rsidR="00EC33FE">
        <w:t> </w:t>
      </w:r>
      <w:r w:rsidR="00EC33FE" w:rsidRPr="00653FE2">
        <w:t>[</w:t>
      </w:r>
      <w:r w:rsidRPr="00653FE2">
        <w:t>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641A5C20" w:rsidR="00C33898" w:rsidRPr="00653FE2" w:rsidRDefault="00C33898" w:rsidP="00C33898">
      <w:r w:rsidRPr="00653FE2">
        <w:lastRenderedPageBreak/>
        <w:t xml:space="preserve">These are defined in </w:t>
      </w:r>
      <w:r w:rsidR="00EC33FE" w:rsidRPr="00653FE2">
        <w:t>clause</w:t>
      </w:r>
      <w:r w:rsidR="00EC33FE">
        <w:t> </w:t>
      </w:r>
      <w:r w:rsidR="00EC33FE" w:rsidRPr="00653FE2">
        <w:t>7</w:t>
      </w:r>
      <w:r w:rsidRPr="00653FE2">
        <w:t>.6.1.</w:t>
      </w:r>
    </w:p>
    <w:p w14:paraId="475BD83F" w14:textId="77777777" w:rsidR="00C33898" w:rsidRPr="00653FE2" w:rsidRDefault="00C33898" w:rsidP="00C33898">
      <w:pPr>
        <w:pStyle w:val="Heading3"/>
        <w:keepNext w:val="0"/>
        <w:keepLines w:val="0"/>
      </w:pPr>
      <w:bookmarkStart w:id="2002" w:name="_Toc11331807"/>
      <w:bookmarkStart w:id="2003" w:name="_Toc36553890"/>
      <w:bookmarkStart w:id="2004" w:name="_Toc218668791"/>
      <w:r w:rsidRPr="00653FE2">
        <w:t>8.11.4</w:t>
      </w:r>
      <w:r w:rsidRPr="00653FE2">
        <w:tab/>
        <w:t>MAP-ANY-TIME-MODIFICATION service</w:t>
      </w:r>
      <w:bookmarkEnd w:id="2002"/>
      <w:bookmarkEnd w:id="2003"/>
      <w:bookmarkEnd w:id="2004"/>
    </w:p>
    <w:p w14:paraId="2983B64A" w14:textId="77777777" w:rsidR="00C33898" w:rsidRPr="00653FE2" w:rsidRDefault="00C33898" w:rsidP="00C33898">
      <w:pPr>
        <w:pStyle w:val="Heading4"/>
        <w:keepNext w:val="0"/>
        <w:keepLines w:val="0"/>
      </w:pPr>
      <w:bookmarkStart w:id="2005" w:name="_Toc11331808"/>
      <w:bookmarkStart w:id="2006" w:name="_Toc36553891"/>
      <w:bookmarkStart w:id="2007" w:name="_Toc218668792"/>
      <w:r w:rsidRPr="00653FE2">
        <w:t>8.11.4.1</w:t>
      </w:r>
      <w:r w:rsidRPr="00653FE2">
        <w:tab/>
        <w:t>Definition</w:t>
      </w:r>
      <w:bookmarkEnd w:id="2005"/>
      <w:bookmarkEnd w:id="2006"/>
      <w:bookmarkEnd w:id="2007"/>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46200B09" w:rsidR="00C33898" w:rsidRPr="00653FE2" w:rsidRDefault="00C33898" w:rsidP="00C33898">
      <w:pPr>
        <w:outlineLvl w:val="0"/>
      </w:pPr>
      <w:r w:rsidRPr="00653FE2">
        <w:t xml:space="preserve">This service is also used by the Presence Network Agent to activate or deactivate reporting of mobility management events (associated with a presentity) from the VLR or SGSN  (see 3GPP </w:t>
      </w:r>
      <w:r w:rsidR="00EC33FE" w:rsidRPr="00653FE2">
        <w:t>TS</w:t>
      </w:r>
      <w:r w:rsidR="00EC33FE">
        <w:t> </w:t>
      </w:r>
      <w:r w:rsidR="00EC33FE" w:rsidRPr="00653FE2">
        <w:t>2</w:t>
      </w:r>
      <w:r w:rsidRPr="00653FE2">
        <w:t>3.141</w:t>
      </w:r>
      <w:r w:rsidR="00EC33FE">
        <w:t> </w:t>
      </w:r>
      <w:r w:rsidR="00EC33FE" w:rsidRPr="00653FE2">
        <w:t>[</w:t>
      </w:r>
      <w:r w:rsidRPr="00653FE2">
        <w:t>128]).</w:t>
      </w:r>
    </w:p>
    <w:p w14:paraId="29B35793" w14:textId="262341A9" w:rsidR="00C33898" w:rsidRPr="00653FE2" w:rsidRDefault="00C33898" w:rsidP="00C33898">
      <w:pPr>
        <w:outlineLvl w:val="0"/>
      </w:pPr>
      <w:r w:rsidRPr="00653FE2">
        <w:t xml:space="preserve">This service is also used by a Service Related Entity (e.g. the IP-SM-GW) to activate a one-time subscription of UE-reachability in the MME (see 3GPP </w:t>
      </w:r>
      <w:r w:rsidR="00EC33FE" w:rsidRPr="00653FE2">
        <w:t>TS</w:t>
      </w:r>
      <w:r w:rsidR="00EC33FE">
        <w:t> </w:t>
      </w:r>
      <w:r w:rsidR="00EC33FE" w:rsidRPr="00653FE2">
        <w:t>2</w:t>
      </w:r>
      <w:r w:rsidRPr="00653FE2">
        <w:t>3.204</w:t>
      </w:r>
      <w:r w:rsidR="00EC33FE">
        <w:t> </w:t>
      </w:r>
      <w:r w:rsidR="00EC33FE" w:rsidRPr="00653FE2">
        <w:t>[</w:t>
      </w:r>
      <w:r w:rsidRPr="00653FE2">
        <w:t>134])</w:t>
      </w:r>
      <w:r w:rsidRPr="00653FE2">
        <w:rPr>
          <w:rFonts w:hint="eastAsia"/>
          <w:lang w:eastAsia="zh-CN"/>
        </w:rPr>
        <w:t xml:space="preserve"> and SGSN (see 3GPP </w:t>
      </w:r>
      <w:r w:rsidR="00EC33FE" w:rsidRPr="00653FE2">
        <w:rPr>
          <w:rFonts w:hint="eastAsia"/>
          <w:lang w:eastAsia="zh-CN"/>
        </w:rPr>
        <w:t>TS</w:t>
      </w:r>
      <w:r w:rsidR="00EC33FE">
        <w:rPr>
          <w:lang w:eastAsia="zh-CN"/>
        </w:rPr>
        <w:t> </w:t>
      </w:r>
      <w:r w:rsidR="00EC33FE" w:rsidRPr="00653FE2">
        <w:rPr>
          <w:rFonts w:hint="eastAsia"/>
          <w:lang w:eastAsia="zh-CN"/>
        </w:rPr>
        <w:t>2</w:t>
      </w:r>
      <w:r w:rsidRPr="00653FE2">
        <w:rPr>
          <w:rFonts w:hint="eastAsia"/>
          <w:lang w:eastAsia="zh-CN"/>
        </w:rPr>
        <w:t>3.060</w:t>
      </w:r>
      <w:r w:rsidR="00EC33FE">
        <w:rPr>
          <w:lang w:eastAsia="zh-CN"/>
        </w:rPr>
        <w:t> </w:t>
      </w:r>
      <w:r w:rsidR="00EC33FE" w:rsidRPr="00653FE2">
        <w:rPr>
          <w:rFonts w:hint="eastAsia"/>
          <w:lang w:eastAsia="zh-CN"/>
        </w:rPr>
        <w:t>[</w:t>
      </w:r>
      <w:r w:rsidRPr="00653FE2">
        <w:rPr>
          <w:rFonts w:hint="eastAsia"/>
          <w:lang w:eastAsia="zh-CN"/>
        </w:rPr>
        <w:t>104])</w:t>
      </w:r>
      <w:r w:rsidRPr="00653FE2">
        <w:t>.</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8" w:name="_Toc11331809"/>
      <w:bookmarkStart w:id="2009" w:name="_Toc36553892"/>
      <w:bookmarkStart w:id="2010" w:name="_Toc218668793"/>
      <w:r w:rsidRPr="00653FE2">
        <w:t>8.11.4.2</w:t>
      </w:r>
      <w:r w:rsidRPr="00653FE2">
        <w:tab/>
        <w:t>Service primitives</w:t>
      </w:r>
      <w:bookmarkEnd w:id="2008"/>
      <w:bookmarkEnd w:id="2009"/>
      <w:bookmarkEnd w:id="2010"/>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1" w:name="_Toc11331810"/>
      <w:bookmarkStart w:id="2012" w:name="_Toc36553893"/>
      <w:bookmarkStart w:id="2013" w:name="_Toc218668794"/>
      <w:r w:rsidRPr="00653FE2">
        <w:t>8.11.4.3</w:t>
      </w:r>
      <w:r w:rsidRPr="00653FE2">
        <w:tab/>
        <w:t>Parameter definition and use</w:t>
      </w:r>
      <w:bookmarkEnd w:id="2011"/>
      <w:bookmarkEnd w:id="2012"/>
      <w:bookmarkEnd w:id="2013"/>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2D6B8EF" w:rsidR="00C33898" w:rsidRPr="00653FE2" w:rsidRDefault="00C33898" w:rsidP="00C33898">
      <w:pPr>
        <w:outlineLvl w:val="0"/>
      </w:pPr>
      <w:r w:rsidRPr="00653FE2">
        <w:t xml:space="preserve">The use of parameters other than described below and the requirements for their presence are specified in 3GPP </w:t>
      </w:r>
      <w:r w:rsidR="00EC33FE" w:rsidRPr="00653FE2">
        <w:t>TS</w:t>
      </w:r>
      <w:r w:rsidR="00EC33FE">
        <w:t> </w:t>
      </w:r>
      <w:r w:rsidR="00EC33FE" w:rsidRPr="00653FE2">
        <w:t>2</w:t>
      </w:r>
      <w:r w:rsidRPr="00653FE2">
        <w:t xml:space="preserve">3.078 </w:t>
      </w:r>
      <w:r w:rsidR="00EC33FE">
        <w:t> </w:t>
      </w:r>
      <w:r w:rsidR="00EC33FE" w:rsidRPr="00653FE2">
        <w:t>[</w:t>
      </w:r>
      <w:r w:rsidRPr="00653FE2">
        <w:t xml:space="preserve">98] and 3GPP </w:t>
      </w:r>
      <w:r w:rsidR="00EC33FE" w:rsidRPr="00653FE2">
        <w:t>TS</w:t>
      </w:r>
      <w:r w:rsidR="00EC33FE">
        <w:t> </w:t>
      </w:r>
      <w:r w:rsidR="00EC33FE" w:rsidRPr="00653FE2">
        <w:t>2</w:t>
      </w:r>
      <w:r w:rsidRPr="00653FE2">
        <w:t>3.278</w:t>
      </w:r>
      <w:r w:rsidR="00EC33FE">
        <w:t> </w:t>
      </w:r>
      <w:r w:rsidR="00EC33FE" w:rsidRPr="00653FE2">
        <w:t>[</w:t>
      </w:r>
      <w:r w:rsidRPr="00653FE2">
        <w:t>125].</w:t>
      </w:r>
    </w:p>
    <w:p w14:paraId="2DE84DF9" w14:textId="77777777" w:rsidR="00C33898" w:rsidRPr="00653FE2" w:rsidRDefault="00C33898" w:rsidP="00C33898">
      <w:pPr>
        <w:outlineLvl w:val="0"/>
        <w:rPr>
          <w:u w:val="single"/>
        </w:rPr>
      </w:pPr>
      <w:r w:rsidRPr="00653FE2">
        <w:rPr>
          <w:u w:val="single"/>
        </w:rPr>
        <w:t>gsmSCF-Address</w:t>
      </w:r>
    </w:p>
    <w:p w14:paraId="440426F8" w14:textId="751EF840"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xml:space="preserve">. See also 3GPP </w:t>
      </w:r>
      <w:r w:rsidR="00EC33FE" w:rsidRPr="00653FE2">
        <w:t>TS</w:t>
      </w:r>
      <w:r w:rsidR="00EC33FE">
        <w:t> </w:t>
      </w:r>
      <w:r w:rsidR="00EC33FE" w:rsidRPr="00653FE2">
        <w:t>2</w:t>
      </w:r>
      <w:r w:rsidRPr="00653FE2">
        <w:t>3.078</w:t>
      </w:r>
      <w:r w:rsidR="00EC33FE">
        <w:t> </w:t>
      </w:r>
      <w:r w:rsidR="00EC33FE" w:rsidRPr="00653FE2">
        <w:t>[</w:t>
      </w:r>
      <w:r w:rsidRPr="00653FE2">
        <w:t xml:space="preserve">98] and 3GPP </w:t>
      </w:r>
      <w:r w:rsidR="00EC33FE" w:rsidRPr="00653FE2">
        <w:t>TS</w:t>
      </w:r>
      <w:r w:rsidR="00EC33FE">
        <w:t> </w:t>
      </w:r>
      <w:r w:rsidR="00EC33FE" w:rsidRPr="00653FE2">
        <w:t>2</w:t>
      </w:r>
      <w:r w:rsidRPr="00653FE2">
        <w:t>3.278</w:t>
      </w:r>
      <w:r w:rsidR="00EC33FE">
        <w:t> </w:t>
      </w:r>
      <w:r w:rsidR="00EC33FE" w:rsidRPr="00653FE2">
        <w:t>[</w:t>
      </w:r>
      <w:r w:rsidRPr="00653FE2">
        <w:t>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21A0AA44" w:rsidR="00C33898" w:rsidRPr="00653FE2" w:rsidRDefault="00C33898" w:rsidP="00C33898">
      <w:pPr>
        <w:outlineLvl w:val="0"/>
      </w:pPr>
      <w:r w:rsidRPr="00653FE2">
        <w:t xml:space="preserve">These are defined in </w:t>
      </w:r>
      <w:r w:rsidR="00EC33FE" w:rsidRPr="00653FE2">
        <w:t>clause</w:t>
      </w:r>
      <w:r w:rsidR="00EC33FE">
        <w:t> </w:t>
      </w:r>
      <w:r w:rsidR="00EC33FE" w:rsidRPr="00653FE2">
        <w:t>7</w:t>
      </w:r>
      <w:r w:rsidRPr="00653FE2">
        <w:t>.6.1.</w:t>
      </w:r>
    </w:p>
    <w:p w14:paraId="5861C45B" w14:textId="77777777" w:rsidR="00C33898" w:rsidRPr="00653FE2" w:rsidRDefault="00C33898" w:rsidP="00C33898">
      <w:pPr>
        <w:pStyle w:val="Heading3"/>
        <w:keepNext w:val="0"/>
        <w:keepLines w:val="0"/>
      </w:pPr>
      <w:bookmarkStart w:id="2014" w:name="_Toc11331811"/>
      <w:bookmarkStart w:id="2015" w:name="_Toc36553894"/>
      <w:bookmarkStart w:id="2016" w:name="_Toc218668795"/>
      <w:r w:rsidRPr="00653FE2">
        <w:t>8.11.5</w:t>
      </w:r>
      <w:r w:rsidRPr="00653FE2">
        <w:tab/>
        <w:t>MAP-NOTE-SUBSCRIBER-DATA-MODIFIED service</w:t>
      </w:r>
      <w:bookmarkEnd w:id="2014"/>
      <w:bookmarkEnd w:id="2015"/>
      <w:bookmarkEnd w:id="2016"/>
    </w:p>
    <w:p w14:paraId="39B6C4C1" w14:textId="77777777" w:rsidR="00C33898" w:rsidRPr="00653FE2" w:rsidRDefault="00C33898" w:rsidP="00C33898">
      <w:pPr>
        <w:pStyle w:val="Heading4"/>
        <w:keepNext w:val="0"/>
        <w:keepLines w:val="0"/>
        <w:suppressLineNumbers/>
      </w:pPr>
      <w:bookmarkStart w:id="2017" w:name="_Toc11331812"/>
      <w:bookmarkStart w:id="2018" w:name="_Toc36553895"/>
      <w:bookmarkStart w:id="2019" w:name="_Toc218668796"/>
      <w:r w:rsidRPr="00653FE2">
        <w:t>8.11.5.1</w:t>
      </w:r>
      <w:r w:rsidRPr="00653FE2">
        <w:tab/>
        <w:t>Definition</w:t>
      </w:r>
      <w:bookmarkEnd w:id="2017"/>
      <w:bookmarkEnd w:id="2018"/>
      <w:bookmarkEnd w:id="2019"/>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1CFB1224" w:rsidR="00C33898" w:rsidRPr="00653FE2" w:rsidRDefault="00C33898" w:rsidP="00C33898">
      <w:pPr>
        <w:suppressLineNumbers/>
      </w:pPr>
      <w:r w:rsidRPr="00653FE2">
        <w:t xml:space="preserve">This service is also used by the HLR to inform the Service Related Entity (e.g. IP-SM-GW) that the UE has become reachable (see 3GPP </w:t>
      </w:r>
      <w:r w:rsidR="00EC33FE" w:rsidRPr="00653FE2">
        <w:t>TS</w:t>
      </w:r>
      <w:r w:rsidR="00EC33FE">
        <w:t> </w:t>
      </w:r>
      <w:r w:rsidR="00EC33FE" w:rsidRPr="00653FE2">
        <w:t>2</w:t>
      </w:r>
      <w:r w:rsidRPr="00653FE2">
        <w:t>3.204</w:t>
      </w:r>
      <w:r w:rsidR="00EC33FE">
        <w:t> </w:t>
      </w:r>
      <w:r w:rsidR="00EC33FE" w:rsidRPr="00653FE2">
        <w:t>[</w:t>
      </w:r>
      <w:r w:rsidRPr="00653FE2">
        <w:t>134]).</w:t>
      </w:r>
    </w:p>
    <w:p w14:paraId="308365D4" w14:textId="77777777" w:rsidR="00C33898" w:rsidRPr="00653FE2" w:rsidRDefault="00C33898" w:rsidP="00C33898">
      <w:pPr>
        <w:pStyle w:val="Heading4"/>
        <w:keepNext w:val="0"/>
        <w:keepLines w:val="0"/>
        <w:suppressLineNumbers/>
      </w:pPr>
      <w:bookmarkStart w:id="2020" w:name="_Toc11331813"/>
      <w:bookmarkStart w:id="2021" w:name="_Toc36553896"/>
      <w:bookmarkStart w:id="2022" w:name="_Toc218668797"/>
      <w:r w:rsidRPr="00653FE2">
        <w:t>8.11.5.2</w:t>
      </w:r>
      <w:r w:rsidRPr="00653FE2">
        <w:tab/>
        <w:t>Service primitives</w:t>
      </w:r>
      <w:bookmarkEnd w:id="2020"/>
      <w:bookmarkEnd w:id="2021"/>
      <w:bookmarkEnd w:id="2022"/>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lastRenderedPageBreak/>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3" w:name="_Toc11331814"/>
      <w:bookmarkStart w:id="2024" w:name="_Toc36553897"/>
      <w:bookmarkStart w:id="2025" w:name="_Toc218668798"/>
      <w:r w:rsidRPr="00653FE2">
        <w:t>8.11.5.3</w:t>
      </w:r>
      <w:r w:rsidRPr="00653FE2">
        <w:tab/>
        <w:t>Parameter definition and use</w:t>
      </w:r>
      <w:bookmarkEnd w:id="2023"/>
      <w:bookmarkEnd w:id="2024"/>
      <w:bookmarkEnd w:id="2025"/>
    </w:p>
    <w:p w14:paraId="386AEE83" w14:textId="77777777" w:rsidR="00C33898" w:rsidRPr="00653FE2" w:rsidRDefault="00C33898" w:rsidP="00C33898">
      <w:pPr>
        <w:suppressLineNumbers/>
        <w:rPr>
          <w:u w:val="single"/>
        </w:rPr>
      </w:pPr>
      <w:r w:rsidRPr="00653FE2">
        <w:rPr>
          <w:u w:val="single"/>
        </w:rPr>
        <w:t>Invoke id</w:t>
      </w:r>
    </w:p>
    <w:p w14:paraId="794CFA6B" w14:textId="52B8F3A8"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5D92942D"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17F0F595"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 xml:space="preserve">.6.2 for the use of this parameter.  In an IP Multimedia Core Network, if no MSISDN is available, the HLR shall populate this parameter with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59826432"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 xml:space="preserve">.6.3 for the use of this parameter. 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5F641D96"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 xml:space="preserve">.6.3 for the use of this parameter. 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1DE2D701" w:rsidR="00C33898" w:rsidRPr="00653FE2" w:rsidRDefault="00C33898" w:rsidP="00C33898">
      <w:pPr>
        <w:suppressLineNumbers/>
      </w:pPr>
      <w:r w:rsidRPr="00653FE2">
        <w:t xml:space="preserve">See </w:t>
      </w:r>
      <w:r w:rsidR="00EC33FE" w:rsidRPr="00653FE2">
        <w:t>clause</w:t>
      </w:r>
      <w:r w:rsidR="00EC33FE">
        <w:t> </w:t>
      </w:r>
      <w:r w:rsidR="00EC33FE" w:rsidRPr="00653FE2">
        <w:t>7</w:t>
      </w:r>
      <w:r w:rsidRPr="00653FE2">
        <w:t xml:space="preserve">.6.3 for the use of this parameter. 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08D958BF" w:rsidR="00C33898" w:rsidRPr="00653FE2" w:rsidRDefault="00C33898" w:rsidP="00C33898">
      <w:pPr>
        <w:suppressLineNumbers/>
        <w:rPr>
          <w:lang w:eastAsia="zh-CN"/>
        </w:rPr>
      </w:pPr>
      <w:r w:rsidRPr="00653FE2">
        <w:t xml:space="preserve">See </w:t>
      </w:r>
      <w:r w:rsidR="00EC33FE" w:rsidRPr="00653FE2">
        <w:t>clause</w:t>
      </w:r>
      <w:r w:rsidR="00EC33FE">
        <w:t> </w:t>
      </w:r>
      <w:r w:rsidR="00EC33FE" w:rsidRPr="00653FE2">
        <w:t>7</w:t>
      </w:r>
      <w:r w:rsidRPr="00653FE2">
        <w:t xml:space="preserve">.6.3 for the use of this parameter. 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and 3GPP </w:t>
      </w:r>
      <w:r w:rsidR="00EC33FE" w:rsidRPr="00653FE2">
        <w:t>TS</w:t>
      </w:r>
      <w:r w:rsidR="00EC33FE">
        <w:t> </w:t>
      </w:r>
      <w:r w:rsidR="00EC33FE" w:rsidRPr="00653FE2">
        <w:t>2</w:t>
      </w:r>
      <w:r w:rsidRPr="00653FE2">
        <w:t>3.278</w:t>
      </w:r>
      <w:r w:rsidR="00EC33FE">
        <w:t> </w:t>
      </w:r>
      <w:r w:rsidR="00EC33FE" w:rsidRPr="00653FE2">
        <w:t>[</w:t>
      </w:r>
      <w:r w:rsidRPr="00653FE2">
        <w:t>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9D35E8C" w:rsidR="00C33898" w:rsidRPr="00653FE2" w:rsidRDefault="00C33898" w:rsidP="00C33898">
      <w:pPr>
        <w:suppressLineNumbers/>
        <w:rPr>
          <w:lang w:eastAsia="ja-JP"/>
        </w:rPr>
      </w:pPr>
      <w:r w:rsidRPr="00653FE2">
        <w:t xml:space="preserve">This parameter contains a list of CSG-Ids and the associated expiration dates (see 3GPP </w:t>
      </w:r>
      <w:r w:rsidR="00EC33FE" w:rsidRPr="00653FE2">
        <w:t>TS</w:t>
      </w:r>
      <w:r w:rsidR="00EC33FE">
        <w:t> </w:t>
      </w:r>
      <w:r w:rsidR="00EC33FE" w:rsidRPr="00653FE2">
        <w:t>2</w:t>
      </w:r>
      <w:r w:rsidRPr="00653FE2">
        <w:t>2.011</w:t>
      </w:r>
      <w:r w:rsidR="00EC33FE">
        <w:t> </w:t>
      </w:r>
      <w:r w:rsidR="00EC33FE" w:rsidRPr="00653FE2">
        <w:t>[</w:t>
      </w:r>
      <w:r w:rsidRPr="00653FE2">
        <w:t xml:space="preserve">138]). The use of this parameter and the requirements for their presence are specified in 3GPP </w:t>
      </w:r>
      <w:r w:rsidR="00EC33FE" w:rsidRPr="00653FE2">
        <w:t>TS</w:t>
      </w:r>
      <w:r w:rsidR="00EC33FE">
        <w:t> </w:t>
      </w:r>
      <w:r w:rsidR="00EC33FE" w:rsidRPr="00653FE2">
        <w:t>2</w:t>
      </w:r>
      <w:r w:rsidRPr="00653FE2">
        <w:t>3.078</w:t>
      </w:r>
      <w:r w:rsidR="00EC33FE">
        <w:rPr>
          <w:lang w:eastAsia="zh-CN"/>
        </w:rPr>
        <w:t> </w:t>
      </w:r>
      <w:r w:rsidR="00EC33FE" w:rsidRPr="00653FE2">
        <w:rPr>
          <w:rFonts w:hint="eastAsia"/>
          <w:lang w:eastAsia="zh-CN"/>
        </w:rPr>
        <w:t>[</w:t>
      </w:r>
      <w:r w:rsidRPr="00653FE2">
        <w:rPr>
          <w:rFonts w:hint="eastAsia"/>
          <w:lang w:eastAsia="zh-CN"/>
        </w:rPr>
        <w:t>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0560A009" w:rsidR="00C33898" w:rsidRPr="00653FE2" w:rsidRDefault="00C33898" w:rsidP="00C33898">
      <w:pPr>
        <w:suppressLineNumbers/>
      </w:pPr>
      <w:r w:rsidRPr="00653FE2">
        <w:lastRenderedPageBreak/>
        <w:t xml:space="preserve">This parameter contains the status of the call waiting supplementary service. 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587C4ADA" w14:textId="77777777" w:rsidR="00C33898" w:rsidRPr="00653FE2" w:rsidRDefault="00C33898" w:rsidP="00C33898">
      <w:pPr>
        <w:suppressLineNumbers/>
      </w:pPr>
      <w:r w:rsidRPr="00653FE2">
        <w:t>CH Info</w:t>
      </w:r>
    </w:p>
    <w:p w14:paraId="3350751F" w14:textId="5EBA2912" w:rsidR="00C33898" w:rsidRPr="00653FE2" w:rsidRDefault="00C33898" w:rsidP="00C33898">
      <w:pPr>
        <w:suppressLineNumbers/>
      </w:pPr>
      <w:r w:rsidRPr="00653FE2">
        <w:t xml:space="preserve">This parameter contains the status of the call hold supplementary service.The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30A9FDA1" w14:textId="77777777" w:rsidR="00C33898" w:rsidRPr="00653FE2" w:rsidRDefault="00C33898" w:rsidP="00C33898">
      <w:pPr>
        <w:suppressLineNumbers/>
      </w:pPr>
      <w:r w:rsidRPr="00653FE2">
        <w:t>ECT Info</w:t>
      </w:r>
    </w:p>
    <w:p w14:paraId="0473DB64" w14:textId="2B36991B" w:rsidR="00C33898" w:rsidRPr="00653FE2" w:rsidRDefault="00C33898" w:rsidP="00C33898">
      <w:pPr>
        <w:suppressLineNumbers/>
      </w:pPr>
      <w:r w:rsidRPr="00653FE2">
        <w:t xml:space="preserve">This parameter contains the status of the explicit call transfer supplementary service.The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6BB42CE5" w14:textId="77777777" w:rsidR="00C33898" w:rsidRPr="00653FE2" w:rsidRDefault="00C33898" w:rsidP="00C33898">
      <w:pPr>
        <w:suppressLineNumbers/>
      </w:pPr>
      <w:r w:rsidRPr="00653FE2">
        <w:t>CLIP Info</w:t>
      </w:r>
    </w:p>
    <w:p w14:paraId="7A2B356A" w14:textId="038EC2D8" w:rsidR="00C33898" w:rsidRPr="00653FE2" w:rsidRDefault="00C33898" w:rsidP="00C33898">
      <w:pPr>
        <w:suppressLineNumbers/>
      </w:pPr>
      <w:r w:rsidRPr="00653FE2">
        <w:t xml:space="preserve">This parameter contains the status of the calling line identification presentation supplementary service.The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66AD16D2" w14:textId="77777777" w:rsidR="00C33898" w:rsidRPr="00653FE2" w:rsidRDefault="00C33898" w:rsidP="00C33898">
      <w:pPr>
        <w:suppressLineNumbers/>
      </w:pPr>
      <w:r w:rsidRPr="00653FE2">
        <w:t>CLIR Info</w:t>
      </w:r>
    </w:p>
    <w:p w14:paraId="1951651C" w14:textId="61AA388F" w:rsidR="00C33898" w:rsidRPr="00653FE2" w:rsidRDefault="00C33898" w:rsidP="00C33898">
      <w:pPr>
        <w:suppressLineNumbers/>
      </w:pPr>
      <w:r w:rsidRPr="00653FE2">
        <w:t xml:space="preserve">This parameter contains the status of the calling line identification restriction supplementary service.The use of this parameter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16470EC7" w:rsidR="00C33898" w:rsidRPr="00653FE2" w:rsidRDefault="00C33898" w:rsidP="00C33898">
      <w:pPr>
        <w:suppressLineNumbers/>
      </w:pPr>
      <w:r w:rsidRPr="00653FE2">
        <w:t xml:space="preserve">These are defined in </w:t>
      </w:r>
      <w:r w:rsidR="00EC33FE" w:rsidRPr="00653FE2">
        <w:t>clause</w:t>
      </w:r>
      <w:r w:rsidR="00EC33FE">
        <w:t> </w:t>
      </w:r>
      <w:r w:rsidR="00EC33FE" w:rsidRPr="00653FE2">
        <w:t>7</w:t>
      </w:r>
      <w:r w:rsidRPr="00653FE2">
        <w:t>.6.1.</w:t>
      </w:r>
    </w:p>
    <w:p w14:paraId="11D13FE0" w14:textId="67AB0AE5" w:rsidR="00C33898" w:rsidRPr="00653FE2" w:rsidRDefault="00C33898" w:rsidP="00C33898">
      <w:pPr>
        <w:suppressLineNumbers/>
      </w:pPr>
      <w:r w:rsidRPr="00653FE2">
        <w:t xml:space="preserve">The use of the parameters and the requirements for their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and 3GPP </w:t>
      </w:r>
      <w:r w:rsidR="00EC33FE" w:rsidRPr="00653FE2">
        <w:t>TS</w:t>
      </w:r>
      <w:r w:rsidR="00EC33FE">
        <w:t> </w:t>
      </w:r>
      <w:r w:rsidR="00EC33FE" w:rsidRPr="00653FE2">
        <w:t>2</w:t>
      </w:r>
      <w:r w:rsidRPr="00653FE2">
        <w:t>3.278</w:t>
      </w:r>
      <w:r w:rsidR="00EC33FE">
        <w:t> </w:t>
      </w:r>
      <w:r w:rsidR="00EC33FE" w:rsidRPr="00653FE2">
        <w:t>[</w:t>
      </w:r>
      <w:r w:rsidRPr="00653FE2">
        <w:t>125].</w:t>
      </w:r>
    </w:p>
    <w:p w14:paraId="238C20CF" w14:textId="77777777" w:rsidR="00C33898" w:rsidRPr="00653FE2" w:rsidRDefault="00C33898" w:rsidP="00C33898">
      <w:pPr>
        <w:pStyle w:val="Heading1"/>
      </w:pPr>
      <w:bookmarkStart w:id="2026" w:name="_Toc11331815"/>
      <w:bookmarkStart w:id="2027" w:name="_Toc36553898"/>
      <w:bookmarkStart w:id="2028" w:name="_Toc218668799"/>
      <w:r w:rsidRPr="00653FE2">
        <w:t>9</w:t>
      </w:r>
      <w:r w:rsidRPr="00653FE2">
        <w:tab/>
        <w:t>Operation and maintenance services</w:t>
      </w:r>
      <w:bookmarkEnd w:id="2026"/>
      <w:bookmarkEnd w:id="2027"/>
      <w:bookmarkEnd w:id="2028"/>
    </w:p>
    <w:p w14:paraId="51D37406" w14:textId="77777777" w:rsidR="00C33898" w:rsidRPr="00653FE2" w:rsidRDefault="00C33898" w:rsidP="00C33898">
      <w:pPr>
        <w:pStyle w:val="Heading2"/>
      </w:pPr>
      <w:bookmarkStart w:id="2029" w:name="_Toc11331816"/>
      <w:bookmarkStart w:id="2030" w:name="_Toc36553899"/>
      <w:bookmarkStart w:id="2031" w:name="_Toc218668800"/>
      <w:r w:rsidRPr="00653FE2">
        <w:t>9.1</w:t>
      </w:r>
      <w:r w:rsidRPr="00653FE2">
        <w:tab/>
        <w:t>Subscriber tracing services</w:t>
      </w:r>
      <w:bookmarkEnd w:id="2029"/>
      <w:bookmarkEnd w:id="2030"/>
      <w:bookmarkEnd w:id="2031"/>
    </w:p>
    <w:p w14:paraId="3816E751" w14:textId="77777777" w:rsidR="00C33898" w:rsidRPr="00653FE2" w:rsidRDefault="00C33898" w:rsidP="00C33898">
      <w:pPr>
        <w:pStyle w:val="Heading3"/>
        <w:keepNext w:val="0"/>
        <w:keepLines w:val="0"/>
      </w:pPr>
      <w:bookmarkStart w:id="2032" w:name="_Toc11331817"/>
      <w:bookmarkStart w:id="2033" w:name="_Toc36553900"/>
      <w:bookmarkStart w:id="2034" w:name="_Toc218668801"/>
      <w:r w:rsidRPr="00653FE2">
        <w:t>9.1.1</w:t>
      </w:r>
      <w:r w:rsidRPr="00653FE2">
        <w:tab/>
        <w:t>MAP-ACTIVATE-TRACE-MODE service</w:t>
      </w:r>
      <w:bookmarkEnd w:id="2032"/>
      <w:bookmarkEnd w:id="2033"/>
      <w:bookmarkEnd w:id="2034"/>
    </w:p>
    <w:p w14:paraId="61B4DFCC" w14:textId="77777777" w:rsidR="00C33898" w:rsidRPr="00653FE2" w:rsidRDefault="00C33898" w:rsidP="00C33898">
      <w:pPr>
        <w:pStyle w:val="Heading4"/>
        <w:keepNext w:val="0"/>
        <w:keepLines w:val="0"/>
      </w:pPr>
      <w:bookmarkStart w:id="2035" w:name="_Toc11331818"/>
      <w:bookmarkStart w:id="2036" w:name="_Toc36553901"/>
      <w:bookmarkStart w:id="2037" w:name="_Toc218668802"/>
      <w:r w:rsidRPr="00653FE2">
        <w:t>9.1.1.1</w:t>
      </w:r>
      <w:r w:rsidRPr="00653FE2">
        <w:tab/>
        <w:t>Definition</w:t>
      </w:r>
      <w:bookmarkEnd w:id="2035"/>
      <w:bookmarkEnd w:id="2036"/>
      <w:bookmarkEnd w:id="2037"/>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8" w:name="_Toc11331819"/>
      <w:bookmarkStart w:id="2039" w:name="_Toc36553902"/>
      <w:bookmarkStart w:id="2040" w:name="_Toc218668803"/>
      <w:r w:rsidRPr="00653FE2">
        <w:rPr>
          <w:lang w:val="fr-FR"/>
        </w:rPr>
        <w:lastRenderedPageBreak/>
        <w:t>9.1.1.2</w:t>
      </w:r>
      <w:r w:rsidRPr="00653FE2">
        <w:rPr>
          <w:lang w:val="fr-FR"/>
        </w:rPr>
        <w:tab/>
        <w:t>Service primitives</w:t>
      </w:r>
      <w:bookmarkEnd w:id="2038"/>
      <w:bookmarkEnd w:id="2039"/>
      <w:bookmarkEnd w:id="2040"/>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1" w:name="_Toc11331820"/>
      <w:bookmarkStart w:id="2042" w:name="_Toc36553903"/>
      <w:bookmarkStart w:id="2043" w:name="_Toc218668804"/>
      <w:r w:rsidRPr="00653FE2">
        <w:t>9.1.1.3</w:t>
      </w:r>
      <w:r w:rsidRPr="00653FE2">
        <w:tab/>
        <w:t>Parameter use</w:t>
      </w:r>
      <w:bookmarkEnd w:id="2041"/>
      <w:bookmarkEnd w:id="2042"/>
      <w:bookmarkEnd w:id="2043"/>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lastRenderedPageBreak/>
        <w:t>MDT-Configuration</w:t>
      </w:r>
    </w:p>
    <w:p w14:paraId="09028B42" w14:textId="0BA1CBAB" w:rsidR="00C33898" w:rsidRPr="00653FE2" w:rsidRDefault="00C33898" w:rsidP="00C33898">
      <w:r w:rsidRPr="00653FE2">
        <w:t>See definition in clause 7.6.10.</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4" w:name="_Toc11331821"/>
      <w:bookmarkStart w:id="2045" w:name="_Toc36553904"/>
      <w:bookmarkStart w:id="2046" w:name="_Toc218668805"/>
      <w:r w:rsidRPr="00653FE2">
        <w:t>9.1.2</w:t>
      </w:r>
      <w:r w:rsidRPr="00653FE2">
        <w:tab/>
        <w:t>MAP-DEACTIVATE-TRACE-MODE service</w:t>
      </w:r>
      <w:bookmarkEnd w:id="2044"/>
      <w:bookmarkEnd w:id="2045"/>
      <w:bookmarkEnd w:id="2046"/>
    </w:p>
    <w:p w14:paraId="125A768D" w14:textId="77777777" w:rsidR="00C33898" w:rsidRPr="00653FE2" w:rsidRDefault="00C33898" w:rsidP="00C33898">
      <w:pPr>
        <w:pStyle w:val="Heading4"/>
        <w:keepNext w:val="0"/>
        <w:keepLines w:val="0"/>
      </w:pPr>
      <w:bookmarkStart w:id="2047" w:name="_Toc11331822"/>
      <w:bookmarkStart w:id="2048" w:name="_Toc36553905"/>
      <w:bookmarkStart w:id="2049" w:name="_Toc218668806"/>
      <w:r w:rsidRPr="00653FE2">
        <w:t>9.1.2.1</w:t>
      </w:r>
      <w:r w:rsidRPr="00653FE2">
        <w:tab/>
        <w:t>Definition</w:t>
      </w:r>
      <w:bookmarkEnd w:id="2047"/>
      <w:bookmarkEnd w:id="2048"/>
      <w:bookmarkEnd w:id="2049"/>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50" w:name="_Toc11331823"/>
      <w:bookmarkStart w:id="2051" w:name="_Toc36553906"/>
      <w:bookmarkStart w:id="2052" w:name="_Toc218668807"/>
      <w:r w:rsidRPr="00653FE2">
        <w:rPr>
          <w:lang w:val="fr-FR"/>
        </w:rPr>
        <w:t>9.1.2.2</w:t>
      </w:r>
      <w:r w:rsidRPr="00653FE2">
        <w:rPr>
          <w:lang w:val="fr-FR"/>
        </w:rPr>
        <w:tab/>
        <w:t>Service primitives</w:t>
      </w:r>
      <w:bookmarkEnd w:id="2050"/>
      <w:bookmarkEnd w:id="2051"/>
      <w:bookmarkEnd w:id="2052"/>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3" w:name="_Toc11331824"/>
      <w:bookmarkStart w:id="2054" w:name="_Toc36553907"/>
      <w:bookmarkStart w:id="2055" w:name="_Toc218668808"/>
      <w:r w:rsidRPr="00653FE2">
        <w:t>9.1.2.3</w:t>
      </w:r>
      <w:r w:rsidRPr="00653FE2">
        <w:tab/>
        <w:t>Parameter use</w:t>
      </w:r>
      <w:bookmarkEnd w:id="2053"/>
      <w:bookmarkEnd w:id="2054"/>
      <w:bookmarkEnd w:id="2055"/>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lastRenderedPageBreak/>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6" w:name="_Toc11331825"/>
      <w:bookmarkStart w:id="2057" w:name="_Toc36553908"/>
      <w:bookmarkStart w:id="2058" w:name="_Toc218668809"/>
      <w:r w:rsidRPr="00653FE2">
        <w:t>9.1.3</w:t>
      </w:r>
      <w:r w:rsidRPr="00653FE2">
        <w:tab/>
        <w:t>MAP-TRACE-SUBSCRIBER-ACTIVITY service</w:t>
      </w:r>
      <w:bookmarkEnd w:id="2056"/>
      <w:bookmarkEnd w:id="2057"/>
      <w:bookmarkEnd w:id="2058"/>
    </w:p>
    <w:p w14:paraId="5D1A8601" w14:textId="77777777" w:rsidR="00C33898" w:rsidRPr="00653FE2" w:rsidRDefault="00C33898" w:rsidP="00C33898">
      <w:pPr>
        <w:pStyle w:val="Heading4"/>
      </w:pPr>
      <w:bookmarkStart w:id="2059" w:name="_Toc11331826"/>
      <w:bookmarkStart w:id="2060" w:name="_Toc36553909"/>
      <w:bookmarkStart w:id="2061" w:name="_Toc218668810"/>
      <w:r w:rsidRPr="00653FE2">
        <w:t>9.1.3.1</w:t>
      </w:r>
      <w:r w:rsidRPr="00653FE2">
        <w:tab/>
        <w:t>Definition</w:t>
      </w:r>
      <w:bookmarkEnd w:id="2059"/>
      <w:bookmarkEnd w:id="2060"/>
      <w:bookmarkEnd w:id="2061"/>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2" w:name="_Toc11331827"/>
      <w:bookmarkStart w:id="2063" w:name="_Toc36553910"/>
      <w:bookmarkStart w:id="2064" w:name="_Toc218668811"/>
      <w:r w:rsidRPr="00653FE2">
        <w:t>9.1.3.2</w:t>
      </w:r>
      <w:r w:rsidRPr="00653FE2">
        <w:tab/>
        <w:t>Service primitives</w:t>
      </w:r>
      <w:bookmarkEnd w:id="2062"/>
      <w:bookmarkEnd w:id="2063"/>
      <w:bookmarkEnd w:id="2064"/>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5" w:name="_Toc11331828"/>
      <w:bookmarkStart w:id="2066" w:name="_Toc36553911"/>
      <w:bookmarkStart w:id="2067" w:name="_Toc218668812"/>
      <w:r w:rsidRPr="00653FE2">
        <w:t>9.1.3.3</w:t>
      </w:r>
      <w:r w:rsidRPr="00653FE2">
        <w:tab/>
        <w:t>Parameter use</w:t>
      </w:r>
      <w:bookmarkEnd w:id="2065"/>
      <w:bookmarkEnd w:id="2066"/>
      <w:bookmarkEnd w:id="2067"/>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8" w:name="_Toc11331829"/>
      <w:bookmarkStart w:id="2069" w:name="_Toc36553912"/>
      <w:bookmarkStart w:id="2070" w:name="_Toc218668813"/>
      <w:r w:rsidRPr="00653FE2">
        <w:lastRenderedPageBreak/>
        <w:t>9.2</w:t>
      </w:r>
      <w:r w:rsidRPr="00653FE2">
        <w:tab/>
        <w:t>Other operation and maintenance services</w:t>
      </w:r>
      <w:bookmarkEnd w:id="2068"/>
      <w:bookmarkEnd w:id="2069"/>
      <w:bookmarkEnd w:id="2070"/>
    </w:p>
    <w:p w14:paraId="106B1823" w14:textId="77777777" w:rsidR="00C33898" w:rsidRPr="00653FE2" w:rsidRDefault="00C33898" w:rsidP="00C33898">
      <w:pPr>
        <w:pStyle w:val="Heading3"/>
      </w:pPr>
      <w:bookmarkStart w:id="2071" w:name="_Toc11331830"/>
      <w:bookmarkStart w:id="2072" w:name="_Toc36553913"/>
      <w:bookmarkStart w:id="2073" w:name="_Toc218668814"/>
      <w:r w:rsidRPr="00653FE2">
        <w:t>9.2.1</w:t>
      </w:r>
      <w:r w:rsidRPr="00653FE2">
        <w:tab/>
        <w:t>MAP-SEND-IMSI service</w:t>
      </w:r>
      <w:bookmarkEnd w:id="2071"/>
      <w:bookmarkEnd w:id="2072"/>
      <w:bookmarkEnd w:id="2073"/>
    </w:p>
    <w:p w14:paraId="7789BAD2" w14:textId="77777777" w:rsidR="00C33898" w:rsidRPr="00653FE2" w:rsidRDefault="00C33898" w:rsidP="00C33898">
      <w:pPr>
        <w:pStyle w:val="Heading4"/>
        <w:keepNext w:val="0"/>
        <w:keepLines w:val="0"/>
      </w:pPr>
      <w:bookmarkStart w:id="2074" w:name="_Toc11331831"/>
      <w:bookmarkStart w:id="2075" w:name="_Toc36553914"/>
      <w:bookmarkStart w:id="2076" w:name="_Toc218668815"/>
      <w:r w:rsidRPr="00653FE2">
        <w:t>9.2.1.1</w:t>
      </w:r>
      <w:r w:rsidRPr="00653FE2">
        <w:tab/>
        <w:t>Definition</w:t>
      </w:r>
      <w:bookmarkEnd w:id="2074"/>
      <w:bookmarkEnd w:id="2075"/>
      <w:bookmarkEnd w:id="2076"/>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7" w:name="_Toc11331832"/>
      <w:bookmarkStart w:id="2078" w:name="_Toc36553915"/>
      <w:bookmarkStart w:id="2079" w:name="_Toc218668816"/>
      <w:r w:rsidRPr="00653FE2">
        <w:t>9.2.1.2</w:t>
      </w:r>
      <w:r w:rsidRPr="00653FE2">
        <w:tab/>
        <w:t>Service primitives</w:t>
      </w:r>
      <w:bookmarkEnd w:id="2077"/>
      <w:bookmarkEnd w:id="2078"/>
      <w:bookmarkEnd w:id="2079"/>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80" w:name="_Toc11331833"/>
      <w:bookmarkStart w:id="2081" w:name="_Toc36553916"/>
      <w:bookmarkStart w:id="2082" w:name="_Toc218668817"/>
      <w:r w:rsidRPr="00653FE2">
        <w:t>9.2.1.3</w:t>
      </w:r>
      <w:r w:rsidRPr="00653FE2">
        <w:tab/>
        <w:t>Parameter use</w:t>
      </w:r>
      <w:bookmarkEnd w:id="2080"/>
      <w:bookmarkEnd w:id="2081"/>
      <w:bookmarkEnd w:id="2082"/>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3" w:name="_Toc11331834"/>
      <w:bookmarkStart w:id="2084" w:name="_Toc36553917"/>
      <w:bookmarkStart w:id="2085" w:name="_Toc218668818"/>
      <w:r w:rsidRPr="00653FE2">
        <w:t>10</w:t>
      </w:r>
      <w:r w:rsidRPr="00653FE2">
        <w:tab/>
        <w:t>Call handling services</w:t>
      </w:r>
      <w:bookmarkEnd w:id="2083"/>
      <w:bookmarkEnd w:id="2084"/>
      <w:bookmarkEnd w:id="2085"/>
    </w:p>
    <w:p w14:paraId="5EFD7B26" w14:textId="77777777" w:rsidR="00C33898" w:rsidRPr="00653FE2" w:rsidRDefault="00C33898" w:rsidP="00C33898">
      <w:pPr>
        <w:pStyle w:val="Heading2"/>
        <w:keepNext w:val="0"/>
        <w:keepLines w:val="0"/>
      </w:pPr>
      <w:bookmarkStart w:id="2086" w:name="_Toc11331835"/>
      <w:bookmarkStart w:id="2087" w:name="_Toc36553918"/>
      <w:bookmarkStart w:id="2088" w:name="_Toc218668819"/>
      <w:r w:rsidRPr="00653FE2">
        <w:t>10.1</w:t>
      </w:r>
      <w:r w:rsidRPr="00653FE2">
        <w:tab/>
        <w:t>MAP_SEND_ROUTING_INFORMATION service</w:t>
      </w:r>
      <w:bookmarkEnd w:id="2086"/>
      <w:bookmarkEnd w:id="2087"/>
      <w:bookmarkEnd w:id="2088"/>
    </w:p>
    <w:p w14:paraId="3D6A5385" w14:textId="77777777" w:rsidR="00C33898" w:rsidRPr="00653FE2" w:rsidRDefault="00C33898" w:rsidP="00C33898">
      <w:pPr>
        <w:pStyle w:val="Heading3"/>
        <w:keepNext w:val="0"/>
        <w:keepLines w:val="0"/>
      </w:pPr>
      <w:bookmarkStart w:id="2089" w:name="_Toc11331836"/>
      <w:bookmarkStart w:id="2090" w:name="_Toc36553919"/>
      <w:bookmarkStart w:id="2091" w:name="_Toc218668820"/>
      <w:r w:rsidRPr="00653FE2">
        <w:t>10.1.1</w:t>
      </w:r>
      <w:r w:rsidRPr="00653FE2">
        <w:tab/>
        <w:t>Definition</w:t>
      </w:r>
      <w:bookmarkEnd w:id="2089"/>
      <w:bookmarkEnd w:id="2090"/>
      <w:bookmarkEnd w:id="2091"/>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2" w:name="_Toc11331837"/>
      <w:bookmarkStart w:id="2093" w:name="_Toc36553920"/>
      <w:bookmarkStart w:id="2094" w:name="_Toc218668821"/>
      <w:r w:rsidRPr="00653FE2">
        <w:t>10.1.2</w:t>
      </w:r>
      <w:r w:rsidRPr="00653FE2">
        <w:tab/>
        <w:t>Service primitives</w:t>
      </w:r>
      <w:bookmarkEnd w:id="2092"/>
      <w:bookmarkEnd w:id="2093"/>
      <w:bookmarkEnd w:id="2094"/>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5" w:name="_Toc11331838"/>
      <w:bookmarkStart w:id="2096" w:name="_Toc36553921"/>
      <w:bookmarkStart w:id="2097" w:name="_Toc218668822"/>
      <w:r w:rsidRPr="00653FE2">
        <w:t>10.1.3</w:t>
      </w:r>
      <w:r w:rsidRPr="00653FE2">
        <w:tab/>
        <w:t>Parameter use</w:t>
      </w:r>
      <w:bookmarkEnd w:id="2095"/>
      <w:bookmarkEnd w:id="2096"/>
      <w:bookmarkEnd w:id="2097"/>
    </w:p>
    <w:p w14:paraId="5378F1DA" w14:textId="77777777" w:rsidR="00C33898" w:rsidRPr="00653FE2" w:rsidRDefault="00C33898" w:rsidP="00C33898">
      <w:r w:rsidRPr="00653FE2">
        <w:t>See clause 7.6 for a definition of the parameters used in addition to the following. Note that:</w:t>
      </w:r>
    </w:p>
    <w:p w14:paraId="61E32657" w14:textId="7FB44D0F" w:rsidR="00C33898" w:rsidRPr="00653FE2" w:rsidRDefault="00C33898" w:rsidP="00C33898">
      <w:pPr>
        <w:pStyle w:val="B1"/>
      </w:pPr>
      <w:r w:rsidRPr="00653FE2">
        <w:lastRenderedPageBreak/>
        <w:t>-</w:t>
      </w:r>
      <w:r w:rsidRPr="00653FE2">
        <w:tab/>
        <w:t xml:space="preserve">a conditional parameter whose use is defined only in 3GPP </w:t>
      </w:r>
      <w:r w:rsidR="00EC33FE" w:rsidRPr="00653FE2">
        <w:t>TS</w:t>
      </w:r>
      <w:r w:rsidR="00EC33FE">
        <w:t> </w:t>
      </w:r>
      <w:r w:rsidR="00EC33FE" w:rsidRPr="00653FE2">
        <w:t>2</w:t>
      </w:r>
      <w:r w:rsidRPr="00653FE2">
        <w:t>3.078 shall be absent if the sending entity does not support CAMEL;</w:t>
      </w:r>
    </w:p>
    <w:p w14:paraId="6242B1E4" w14:textId="6A84FD59" w:rsidR="00C33898" w:rsidRPr="00653FE2" w:rsidRDefault="00C33898" w:rsidP="00C33898">
      <w:pPr>
        <w:pStyle w:val="B1"/>
      </w:pPr>
      <w:r w:rsidRPr="00653FE2">
        <w:t>-</w:t>
      </w:r>
      <w:r w:rsidRPr="00653FE2">
        <w:tab/>
        <w:t xml:space="preserve">a conditional parameter whose use is defined only in 3GPP </w:t>
      </w:r>
      <w:r w:rsidR="00EC33FE" w:rsidRPr="00653FE2">
        <w:t>TS</w:t>
      </w:r>
      <w:r w:rsidR="00EC33FE">
        <w:t> </w:t>
      </w:r>
      <w:r w:rsidR="00EC33FE" w:rsidRPr="00653FE2">
        <w:t>2</w:t>
      </w:r>
      <w:r w:rsidRPr="00653FE2">
        <w:t>3.079</w:t>
      </w:r>
      <w:r w:rsidR="00EC33FE">
        <w:t> </w:t>
      </w:r>
      <w:r w:rsidR="00EC33FE" w:rsidRPr="00653FE2">
        <w:t>[</w:t>
      </w:r>
      <w:r w:rsidRPr="00653FE2">
        <w:t>99] shall be absent if the sending entity does not support optimal routeing;</w:t>
      </w:r>
    </w:p>
    <w:p w14:paraId="33AF7350" w14:textId="3158AB38" w:rsidR="00C33898" w:rsidRPr="00653FE2" w:rsidRDefault="00C33898" w:rsidP="00C33898">
      <w:pPr>
        <w:pStyle w:val="B1"/>
      </w:pPr>
      <w:r w:rsidRPr="00653FE2">
        <w:t>-</w:t>
      </w:r>
      <w:r w:rsidRPr="00653FE2">
        <w:tab/>
        <w:t xml:space="preserve">a conditional parameter whose use is defined only in 3GPP </w:t>
      </w:r>
      <w:r w:rsidR="00EC33FE" w:rsidRPr="00653FE2">
        <w:t>TS</w:t>
      </w:r>
      <w:r w:rsidR="00EC33FE">
        <w:t> </w:t>
      </w:r>
      <w:r w:rsidR="00EC33FE" w:rsidRPr="00653FE2">
        <w:t>2</w:t>
      </w:r>
      <w:r w:rsidRPr="00653FE2">
        <w:t xml:space="preserve">3.078 &amp; 3GPP </w:t>
      </w:r>
      <w:r w:rsidR="00EC33FE" w:rsidRPr="00653FE2">
        <w:t>TS</w:t>
      </w:r>
      <w:r w:rsidR="00EC33FE">
        <w:t> </w:t>
      </w:r>
      <w:r w:rsidR="00EC33FE" w:rsidRPr="00653FE2">
        <w:t>2</w:t>
      </w:r>
      <w:r w:rsidRPr="00653FE2">
        <w:t>3.079</w:t>
      </w:r>
      <w:r w:rsidR="00EC33FE">
        <w:t> </w:t>
      </w:r>
      <w:r w:rsidR="00EC33FE" w:rsidRPr="00653FE2">
        <w:t>[</w:t>
      </w:r>
      <w:r w:rsidRPr="00653FE2">
        <w:t>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5F6B041B"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12A64EF2" w:rsidR="00C33898" w:rsidRPr="00653FE2" w:rsidRDefault="00C33898" w:rsidP="00C33898">
      <w:r w:rsidRPr="00653FE2">
        <w:t xml:space="preserve">See 3GPP </w:t>
      </w:r>
      <w:r w:rsidR="00EC33FE" w:rsidRPr="00653FE2">
        <w:t>TS</w:t>
      </w:r>
      <w:r w:rsidR="00EC33FE">
        <w:t> </w:t>
      </w:r>
      <w:r w:rsidR="00EC33FE" w:rsidRPr="00653FE2">
        <w:t>2</w:t>
      </w:r>
      <w:r w:rsidRPr="00653FE2">
        <w:t>3.066</w:t>
      </w:r>
      <w:r w:rsidR="00EC33FE">
        <w:t> </w:t>
      </w:r>
      <w:r w:rsidR="00EC33FE" w:rsidRPr="00653FE2">
        <w:t>[</w:t>
      </w:r>
      <w:r w:rsidRPr="00653FE2">
        <w:t>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15942659"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4675374F"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15369828" w:rsidR="00C33898" w:rsidRPr="00653FE2" w:rsidRDefault="00C33898" w:rsidP="00C33898">
      <w:pPr>
        <w:keepNext/>
        <w:keepLines/>
      </w:pPr>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684A677D"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64B662A0"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416D77A1"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5B37829D"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69EEBF61" w14:textId="77777777" w:rsidR="00C33898" w:rsidRPr="00653FE2" w:rsidRDefault="00C33898" w:rsidP="00C33898">
      <w:pPr>
        <w:rPr>
          <w:u w:val="single"/>
        </w:rPr>
      </w:pPr>
      <w:r w:rsidRPr="00653FE2">
        <w:rPr>
          <w:u w:val="single"/>
        </w:rPr>
        <w:t>T-CSI Suppression</w:t>
      </w:r>
    </w:p>
    <w:p w14:paraId="0730D464" w14:textId="367AC0AC"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7750C63C" w14:textId="590F203C" w:rsidR="00C33898" w:rsidRPr="00653FE2" w:rsidRDefault="00C33898" w:rsidP="00C33898">
      <w:pPr>
        <w:rPr>
          <w:u w:val="single"/>
        </w:rPr>
      </w:pPr>
      <w:r w:rsidRPr="00653FE2">
        <w:rPr>
          <w:u w:val="single"/>
        </w:rPr>
        <w:t>Offered CAMEL 4 CSIs</w:t>
      </w:r>
    </w:p>
    <w:p w14:paraId="70D1D7B1" w14:textId="06992177" w:rsidR="00C33898" w:rsidRPr="00653FE2" w:rsidRDefault="00C33898" w:rsidP="00C33898">
      <w:r w:rsidRPr="00653FE2">
        <w:t xml:space="preserve">This parameter indicates the CAMEL phase 4 CSIs offered in the GMSC/VLR (see </w:t>
      </w:r>
      <w:r w:rsidR="00EC33FE" w:rsidRPr="00653FE2">
        <w:t>clause</w:t>
      </w:r>
      <w:r w:rsidR="00EC33FE">
        <w:t> </w:t>
      </w:r>
      <w:r w:rsidR="00EC33FE" w:rsidRPr="00653FE2">
        <w:t>7</w:t>
      </w:r>
      <w:r w:rsidRPr="00653FE2">
        <w:t>.6.3.36D).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2351DDF0"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1BAC6798" w14:textId="77777777" w:rsidR="00C33898" w:rsidRPr="00653FE2" w:rsidRDefault="00C33898" w:rsidP="00C33898">
      <w:pPr>
        <w:rPr>
          <w:u w:val="single"/>
        </w:rPr>
      </w:pPr>
      <w:r w:rsidRPr="00653FE2">
        <w:rPr>
          <w:u w:val="single"/>
        </w:rPr>
        <w:lastRenderedPageBreak/>
        <w:t>Call Reference Number</w:t>
      </w:r>
    </w:p>
    <w:p w14:paraId="400EED90" w14:textId="2CA9C265" w:rsidR="00C33898" w:rsidRPr="00653FE2" w:rsidRDefault="00C33898" w:rsidP="00C33898">
      <w:r w:rsidRPr="00653FE2">
        <w:t xml:space="preserve">The use of this parameter and the conditions for its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3GPP </w:t>
      </w:r>
      <w:r w:rsidR="00EC33FE" w:rsidRPr="00653FE2">
        <w:t>TS</w:t>
      </w:r>
      <w:r w:rsidR="00EC33FE">
        <w:t> </w:t>
      </w:r>
      <w:r w:rsidR="00EC33FE" w:rsidRPr="00653FE2">
        <w:t>2</w:t>
      </w:r>
      <w:r w:rsidRPr="00653FE2">
        <w:t>3.079</w:t>
      </w:r>
      <w:r w:rsidR="00EC33FE">
        <w:t> </w:t>
      </w:r>
      <w:r w:rsidR="00EC33FE" w:rsidRPr="00653FE2">
        <w:t>[</w:t>
      </w:r>
      <w:r w:rsidRPr="00653FE2">
        <w:t xml:space="preserve">99] and 3GPP </w:t>
      </w:r>
      <w:r w:rsidR="00EC33FE" w:rsidRPr="00653FE2">
        <w:t>TS</w:t>
      </w:r>
      <w:r w:rsidR="00EC33FE">
        <w:t> </w:t>
      </w:r>
      <w:r w:rsidR="00EC33FE" w:rsidRPr="00653FE2">
        <w:t>2</w:t>
      </w:r>
      <w:r w:rsidRPr="00653FE2">
        <w:t>3.018</w:t>
      </w:r>
      <w:r w:rsidR="00EC33FE">
        <w:t> </w:t>
      </w:r>
      <w:r w:rsidR="00EC33FE" w:rsidRPr="00653FE2">
        <w:t>[</w:t>
      </w:r>
      <w:r w:rsidRPr="00653FE2">
        <w:t>97].</w:t>
      </w:r>
    </w:p>
    <w:p w14:paraId="17BC81C2" w14:textId="77777777" w:rsidR="00C33898" w:rsidRPr="00653FE2" w:rsidRDefault="00C33898" w:rsidP="00C33898">
      <w:r w:rsidRPr="00653FE2">
        <w:rPr>
          <w:u w:val="single"/>
        </w:rPr>
        <w:t>Forwarding Reason</w:t>
      </w:r>
    </w:p>
    <w:p w14:paraId="35CABE27" w14:textId="6842C23D"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072E2402" w:rsidR="00C33898" w:rsidRPr="00653FE2" w:rsidRDefault="00C33898" w:rsidP="00C33898">
      <w:pPr>
        <w:rPr>
          <w:lang w:eastAsia="ja-JP"/>
        </w:rPr>
      </w:pPr>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8169CC7" w:rsidR="00C33898" w:rsidRPr="00653FE2" w:rsidRDefault="00C33898" w:rsidP="00C33898">
      <w:r w:rsidRPr="00653FE2">
        <w:t xml:space="preserve">See 3GPP </w:t>
      </w:r>
      <w:r w:rsidR="00EC33FE" w:rsidRPr="00653FE2">
        <w:t>TS</w:t>
      </w:r>
      <w:r w:rsidR="00EC33FE">
        <w:t> </w:t>
      </w:r>
      <w:r w:rsidR="00EC33FE" w:rsidRPr="00653FE2">
        <w:t>2</w:t>
      </w:r>
      <w:r w:rsidRPr="00653FE2">
        <w:t>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628CDA4"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3.078</w:t>
      </w:r>
      <w:r w:rsidR="00EC33FE">
        <w:t> </w:t>
      </w:r>
      <w:r w:rsidR="00EC33FE" w:rsidRPr="00653FE2">
        <w:t>[</w:t>
      </w:r>
      <w:r w:rsidRPr="00653FE2">
        <w:t>98] for the use of this parameter and the conditions for its presence.</w:t>
      </w:r>
    </w:p>
    <w:p w14:paraId="49130A82" w14:textId="77777777" w:rsidR="00C33898" w:rsidRPr="00653FE2" w:rsidRDefault="00C33898" w:rsidP="00C33898">
      <w:r w:rsidRPr="00653FE2">
        <w:rPr>
          <w:u w:val="single"/>
        </w:rPr>
        <w:t>CCBS Call</w:t>
      </w:r>
    </w:p>
    <w:p w14:paraId="7A86F87C" w14:textId="3E37966F"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627790E" w:rsidR="00C33898" w:rsidRPr="00653FE2" w:rsidRDefault="00C33898" w:rsidP="00C33898">
      <w:pPr>
        <w:keepNext/>
        <w:keepLines/>
      </w:pPr>
      <w:r w:rsidRPr="00653FE2">
        <w:t xml:space="preserve">See 3GPP </w:t>
      </w:r>
      <w:r w:rsidR="00EC33FE" w:rsidRPr="00653FE2">
        <w:t>TS</w:t>
      </w:r>
      <w:r w:rsidR="00EC33FE">
        <w:t> </w:t>
      </w:r>
      <w:r w:rsidR="00EC33FE" w:rsidRPr="00653FE2">
        <w:t>2</w:t>
      </w:r>
      <w:r w:rsidRPr="00653FE2">
        <w:t>3.081</w:t>
      </w:r>
      <w:r w:rsidR="00EC33FE">
        <w:t> </w:t>
      </w:r>
      <w:r w:rsidR="00EC33FE" w:rsidRPr="00653FE2">
        <w:t>[</w:t>
      </w:r>
      <w:r w:rsidRPr="00653FE2">
        <w:t xml:space="preserve">27] and 3GPP </w:t>
      </w:r>
      <w:r w:rsidR="00EC33FE" w:rsidRPr="00653FE2">
        <w:t>TS</w:t>
      </w:r>
      <w:r w:rsidR="00EC33FE">
        <w:t> </w:t>
      </w:r>
      <w:r w:rsidR="00EC33FE" w:rsidRPr="00653FE2">
        <w:t>2</w:t>
      </w:r>
      <w:r w:rsidRPr="00653FE2">
        <w:t>3.088</w:t>
      </w:r>
      <w:r w:rsidR="00EC33FE">
        <w:t> </w:t>
      </w:r>
      <w:r w:rsidR="00EC33FE" w:rsidRPr="00653FE2">
        <w:t>[</w:t>
      </w:r>
      <w:r w:rsidRPr="00653FE2">
        <w:t>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39448857" w:rsidR="00C33898" w:rsidRPr="00653FE2" w:rsidRDefault="00C33898" w:rsidP="00C33898">
      <w:r w:rsidRPr="00653FE2">
        <w:t xml:space="preserve">See 3GPP </w:t>
      </w:r>
      <w:r w:rsidR="00EC33FE" w:rsidRPr="00653FE2">
        <w:t>TS</w:t>
      </w:r>
      <w:r w:rsidR="00EC33FE">
        <w:t> </w:t>
      </w:r>
      <w:r w:rsidR="00EC33FE" w:rsidRPr="00653FE2">
        <w:t>2</w:t>
      </w:r>
      <w:r w:rsidRPr="00653FE2">
        <w:t>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269B641B" w:rsidR="00C33898" w:rsidRPr="00653FE2" w:rsidRDefault="00C33898" w:rsidP="00C33898">
      <w:pPr>
        <w:outlineLvl w:val="0"/>
      </w:pPr>
      <w:r w:rsidRPr="00653FE2">
        <w:t>This parameter indicates whether or not call diversion is allowed.</w:t>
      </w:r>
    </w:p>
    <w:p w14:paraId="67993750" w14:textId="77777777" w:rsidR="00C33898" w:rsidRPr="00653FE2" w:rsidRDefault="00C33898" w:rsidP="00C33898">
      <w:pPr>
        <w:outlineLvl w:val="0"/>
        <w:rPr>
          <w:u w:val="single"/>
        </w:rPr>
      </w:pPr>
      <w:r w:rsidRPr="00653FE2">
        <w:rPr>
          <w:u w:val="single"/>
        </w:rPr>
        <w:t>Network Signal Info 2</w:t>
      </w:r>
    </w:p>
    <w:p w14:paraId="7BEBDC50" w14:textId="04246FB5" w:rsidR="00C33898" w:rsidRPr="00653FE2" w:rsidRDefault="00C33898" w:rsidP="00C33898">
      <w:pPr>
        <w:outlineLvl w:val="0"/>
      </w:pPr>
      <w:r w:rsidRPr="00653FE2">
        <w:t xml:space="preserve">See 3GPP </w:t>
      </w:r>
      <w:r w:rsidR="00EC33FE" w:rsidRPr="00653FE2">
        <w:t>TS</w:t>
      </w:r>
      <w:r w:rsidR="00EC33FE">
        <w:t> </w:t>
      </w:r>
      <w:r w:rsidR="00EC33FE" w:rsidRPr="00653FE2">
        <w:t>2</w:t>
      </w:r>
      <w:r w:rsidRPr="00653FE2">
        <w:t>3.172</w:t>
      </w:r>
      <w:r w:rsidR="00EC33FE">
        <w:t> </w:t>
      </w:r>
      <w:r w:rsidR="00EC33FE" w:rsidRPr="00653FE2">
        <w:t>[</w:t>
      </w:r>
      <w:r w:rsidRPr="00653FE2">
        <w:t>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2478DC3D"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69815628" w:rsidR="00C33898" w:rsidRPr="00653FE2" w:rsidRDefault="00C33898" w:rsidP="00C33898">
      <w:r w:rsidRPr="00653FE2">
        <w:lastRenderedPageBreak/>
        <w:t xml:space="preserve">This parameter indicates the eMLPP priority of the call (see 3GPP </w:t>
      </w:r>
      <w:r w:rsidR="00EC33FE" w:rsidRPr="00653FE2">
        <w:t>TS</w:t>
      </w:r>
      <w:r w:rsidR="00EC33FE">
        <w:t> </w:t>
      </w:r>
      <w:r w:rsidR="00EC33FE" w:rsidRPr="00653FE2">
        <w:t>2</w:t>
      </w:r>
      <w:r w:rsidRPr="00653FE2">
        <w:t>4.067</w:t>
      </w:r>
      <w:r w:rsidR="00EC33FE">
        <w:t> </w:t>
      </w:r>
      <w:r w:rsidR="00EC33FE" w:rsidRPr="00653FE2">
        <w:t>[</w:t>
      </w:r>
      <w:r w:rsidRPr="00653FE2">
        <w:t>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2089C495"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3.066</w:t>
      </w:r>
      <w:r w:rsidR="00EC33FE">
        <w:t> </w:t>
      </w:r>
      <w:r w:rsidR="00EC33FE" w:rsidRPr="00653FE2">
        <w:t>[</w:t>
      </w:r>
      <w:r w:rsidRPr="00653FE2">
        <w:t>108] for the use of this parameter and the conditions for its presence.</w:t>
      </w:r>
    </w:p>
    <w:p w14:paraId="4677D593" w14:textId="77777777" w:rsidR="00C33898" w:rsidRPr="00653FE2" w:rsidRDefault="00C33898" w:rsidP="00C33898">
      <w:r w:rsidRPr="00653FE2">
        <w:rPr>
          <w:u w:val="single"/>
        </w:rPr>
        <w:t>MSRN</w:t>
      </w:r>
    </w:p>
    <w:p w14:paraId="7E4934C0" w14:textId="03A11D8A"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3GPP </w:t>
      </w:r>
      <w:r w:rsidR="00EC33FE" w:rsidRPr="00653FE2">
        <w:t>TS</w:t>
      </w:r>
      <w:r w:rsidR="00EC33FE">
        <w:t> </w:t>
      </w:r>
      <w:r w:rsidR="00EC33FE" w:rsidRPr="00653FE2">
        <w:t>2</w:t>
      </w:r>
      <w:r w:rsidRPr="00653FE2">
        <w:t>3.066</w:t>
      </w:r>
      <w:r w:rsidR="00EC33FE">
        <w:t> </w:t>
      </w:r>
      <w:r w:rsidR="00EC33FE" w:rsidRPr="00653FE2">
        <w:t>[</w:t>
      </w:r>
      <w:r w:rsidRPr="00653FE2">
        <w:t xml:space="preserve">108] and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680DD9C6" w:rsidR="00C33898" w:rsidRPr="00653FE2" w:rsidRDefault="00C33898" w:rsidP="00C33898">
      <w:r w:rsidRPr="00653FE2">
        <w:t xml:space="preserve">This parameter includes a number to define the forwarded-to destination, the forwarding reason and the forwarding options Notification to calling party and Redirecting presentation, and can include the forwarded-to subaddress. 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3.079</w:t>
      </w:r>
      <w:r w:rsidR="00EC33FE">
        <w:t> </w:t>
      </w:r>
      <w:r w:rsidR="00EC33FE" w:rsidRPr="00653FE2">
        <w:t>[</w:t>
      </w:r>
      <w:r w:rsidRPr="00653FE2">
        <w:t>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278C4B19"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2B182ADE"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7A3C7B1C" w14:textId="77777777" w:rsidR="00C33898" w:rsidRPr="00653FE2" w:rsidRDefault="00C33898" w:rsidP="00C33898">
      <w:pPr>
        <w:rPr>
          <w:u w:val="single"/>
        </w:rPr>
      </w:pPr>
      <w:r w:rsidRPr="00653FE2">
        <w:rPr>
          <w:u w:val="single"/>
        </w:rPr>
        <w:t>Suppress Incoming Call Barring</w:t>
      </w:r>
    </w:p>
    <w:p w14:paraId="7D4BD6F5" w14:textId="431515C2"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61826385" w14:textId="77777777" w:rsidR="00C33898" w:rsidRPr="00653FE2" w:rsidRDefault="00C33898" w:rsidP="00C33898">
      <w:pPr>
        <w:rPr>
          <w:u w:val="single"/>
        </w:rPr>
      </w:pPr>
      <w:r w:rsidRPr="00653FE2">
        <w:rPr>
          <w:u w:val="single"/>
        </w:rPr>
        <w:t>gsmSCF Initiated Call</w:t>
      </w:r>
    </w:p>
    <w:p w14:paraId="6230E285" w14:textId="56C6D266" w:rsidR="00C33898" w:rsidRPr="00653FE2" w:rsidRDefault="00C33898" w:rsidP="00C33898">
      <w:pPr>
        <w:pStyle w:val="EQ"/>
        <w:keepLines w:val="0"/>
        <w:tabs>
          <w:tab w:val="clear" w:pos="4536"/>
          <w:tab w:val="clear" w:pos="9072"/>
        </w:tabs>
      </w:pPr>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086EF62A" w14:textId="77777777" w:rsidR="00C33898" w:rsidRPr="00653FE2" w:rsidRDefault="00C33898" w:rsidP="00C33898">
      <w:pPr>
        <w:rPr>
          <w:u w:val="single"/>
        </w:rPr>
      </w:pPr>
      <w:r w:rsidRPr="00653FE2">
        <w:rPr>
          <w:u w:val="single"/>
        </w:rPr>
        <w:t>SuppressMTSS</w:t>
      </w:r>
    </w:p>
    <w:p w14:paraId="23E667AD" w14:textId="2727DE20"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59241716" w14:textId="77777777" w:rsidR="00C33898" w:rsidRPr="00653FE2" w:rsidRDefault="00C33898" w:rsidP="00C33898">
      <w:r w:rsidRPr="00653FE2">
        <w:rPr>
          <w:u w:val="single"/>
        </w:rPr>
        <w:t>VMSC address</w:t>
      </w:r>
    </w:p>
    <w:p w14:paraId="58968C85" w14:textId="4748F6D4"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 xml:space="preserve">99] and 3GPP </w:t>
      </w:r>
      <w:r w:rsidR="00EC33FE" w:rsidRPr="00653FE2">
        <w:t>TS</w:t>
      </w:r>
      <w:r w:rsidR="00EC33FE">
        <w:t> </w:t>
      </w:r>
      <w:r w:rsidR="00EC33FE" w:rsidRPr="00653FE2">
        <w:t>2</w:t>
      </w:r>
      <w:r w:rsidRPr="00653FE2">
        <w:t>3.078</w:t>
      </w:r>
      <w:r w:rsidR="00EC33FE">
        <w:t> </w:t>
      </w:r>
      <w:r w:rsidR="00EC33FE" w:rsidRPr="00653FE2">
        <w:t>[</w:t>
      </w:r>
      <w:r w:rsidRPr="00653FE2">
        <w:t>98] for the use of this parameter and the conditions for its presence.</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02C6B240"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2B646B9A" w14:textId="77777777" w:rsidR="00C33898" w:rsidRPr="00653FE2" w:rsidRDefault="00C33898" w:rsidP="00C33898">
      <w:pPr>
        <w:rPr>
          <w:u w:val="single"/>
        </w:rPr>
      </w:pPr>
      <w:r w:rsidRPr="00653FE2">
        <w:rPr>
          <w:u w:val="single"/>
        </w:rPr>
        <w:t>Location Information</w:t>
      </w:r>
    </w:p>
    <w:p w14:paraId="4680C524" w14:textId="7FBCA558"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3E3D5CA0"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3BF14ED8" w14:textId="77777777" w:rsidR="00C33898" w:rsidRPr="00653FE2" w:rsidRDefault="00C33898" w:rsidP="00C33898">
      <w:r w:rsidRPr="00653FE2">
        <w:rPr>
          <w:u w:val="single"/>
        </w:rPr>
        <w:t>CUG Subscription Flag</w:t>
      </w:r>
    </w:p>
    <w:p w14:paraId="336A8E29" w14:textId="2531F92E" w:rsidR="00C33898" w:rsidRPr="00653FE2" w:rsidRDefault="00C33898" w:rsidP="00C33898">
      <w:r w:rsidRPr="00653FE2">
        <w:lastRenderedPageBreak/>
        <w:t xml:space="preserve">The use of this parameter and the requirements for its presence are specified in 3GPP </w:t>
      </w:r>
      <w:r w:rsidR="00EC33FE" w:rsidRPr="00653FE2">
        <w:t>TS</w:t>
      </w:r>
      <w:r w:rsidR="00EC33FE">
        <w:t> </w:t>
      </w:r>
      <w:r w:rsidR="00EC33FE" w:rsidRPr="00653FE2">
        <w:t>2</w:t>
      </w:r>
      <w:r w:rsidRPr="00653FE2">
        <w:t>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51B56386" w:rsidR="00C33898" w:rsidRPr="00653FE2" w:rsidRDefault="00C33898" w:rsidP="00C33898">
      <w:pPr>
        <w:rPr>
          <w:u w:val="single"/>
        </w:rPr>
      </w:pPr>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63A56B77"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41B52079"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1C6BE77E"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p>
    <w:p w14:paraId="4E5D51D1" w14:textId="77777777" w:rsidR="00C33898" w:rsidRPr="00653FE2" w:rsidRDefault="00C33898" w:rsidP="00C33898">
      <w:pPr>
        <w:rPr>
          <w:u w:val="single"/>
        </w:rPr>
      </w:pPr>
      <w:r w:rsidRPr="00653FE2">
        <w:rPr>
          <w:u w:val="single"/>
        </w:rPr>
        <w:t>Offered CAMEL 4 CSIs in VMSC</w:t>
      </w:r>
    </w:p>
    <w:p w14:paraId="6D18B084" w14:textId="0481955E" w:rsidR="00C33898" w:rsidRPr="00653FE2" w:rsidRDefault="00C33898" w:rsidP="00C33898">
      <w:r w:rsidRPr="00653FE2">
        <w:t xml:space="preserve">This parameter is defined in </w:t>
      </w:r>
      <w:r w:rsidR="00EC33FE" w:rsidRPr="00653FE2">
        <w:t>clause</w:t>
      </w:r>
      <w:r w:rsidR="00EC33FE">
        <w:t> </w:t>
      </w:r>
      <w:r w:rsidR="00EC33FE" w:rsidRPr="00653FE2">
        <w:t>7</w:t>
      </w:r>
      <w:r w:rsidRPr="00653FE2">
        <w:t>.6.3.36F.</w:t>
      </w:r>
    </w:p>
    <w:p w14:paraId="67389FE0" w14:textId="77777777" w:rsidR="00C33898" w:rsidRPr="00653FE2" w:rsidRDefault="00C33898" w:rsidP="00C33898">
      <w:pPr>
        <w:rPr>
          <w:u w:val="single"/>
        </w:rPr>
      </w:pPr>
      <w:r w:rsidRPr="00653FE2">
        <w:rPr>
          <w:u w:val="single"/>
        </w:rPr>
        <w:t>MSRN 2</w:t>
      </w:r>
    </w:p>
    <w:p w14:paraId="025A522F" w14:textId="5CB89349"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5E0F8793" w14:textId="77777777" w:rsidR="00C33898" w:rsidRPr="00653FE2" w:rsidRDefault="00C33898" w:rsidP="00C33898">
      <w:pPr>
        <w:rPr>
          <w:u w:val="single"/>
        </w:rPr>
      </w:pPr>
      <w:r w:rsidRPr="00653FE2">
        <w:rPr>
          <w:u w:val="single"/>
        </w:rPr>
        <w:t>Forwarding Data 2</w:t>
      </w:r>
    </w:p>
    <w:p w14:paraId="14D0FC95" w14:textId="1D40331F"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30769302" w14:textId="77777777" w:rsidR="00C33898" w:rsidRPr="00653FE2" w:rsidRDefault="00C33898" w:rsidP="00C33898">
      <w:r w:rsidRPr="00653FE2">
        <w:rPr>
          <w:u w:val="single"/>
        </w:rPr>
        <w:t>SS-List 2</w:t>
      </w:r>
    </w:p>
    <w:p w14:paraId="4FF27404" w14:textId="343846ED"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23599173" w14:textId="77777777" w:rsidR="00C33898" w:rsidRPr="00653FE2" w:rsidRDefault="00C33898" w:rsidP="00C33898">
      <w:r w:rsidRPr="00653FE2">
        <w:rPr>
          <w:u w:val="single"/>
        </w:rPr>
        <w:t>Basic Service Code 2</w:t>
      </w:r>
    </w:p>
    <w:p w14:paraId="3E2DB401" w14:textId="12EE027F"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7A5F7249" w14:textId="77777777" w:rsidR="00C33898" w:rsidRPr="00653FE2" w:rsidRDefault="00C33898" w:rsidP="00C33898">
      <w:r w:rsidRPr="00653FE2">
        <w:t>Allowed Services</w:t>
      </w:r>
    </w:p>
    <w:p w14:paraId="3AB05840" w14:textId="1D4F1C08" w:rsidR="00C33898" w:rsidRPr="00653FE2" w:rsidRDefault="00C33898" w:rsidP="00C33898">
      <w:r w:rsidRPr="00653FE2">
        <w:lastRenderedPageBreak/>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1A36614D" w14:textId="77777777" w:rsidR="00C33898" w:rsidRPr="00653FE2" w:rsidRDefault="00C33898" w:rsidP="00C33898">
      <w:r w:rsidRPr="00653FE2">
        <w:rPr>
          <w:u w:val="single"/>
        </w:rPr>
        <w:t>Unavailability Cause</w:t>
      </w:r>
    </w:p>
    <w:p w14:paraId="333F767A" w14:textId="658FB7CB"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3.172</w:t>
      </w:r>
      <w:r w:rsidR="00EC33FE">
        <w:t> </w:t>
      </w:r>
      <w:r w:rsidR="00EC33FE" w:rsidRPr="00653FE2">
        <w:t>[</w:t>
      </w:r>
      <w:r w:rsidRPr="00653FE2">
        <w:t>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6F42CDE5" w:rsidR="00C33898" w:rsidRPr="00653FE2" w:rsidRDefault="00C33898" w:rsidP="00C33898">
      <w:pPr>
        <w:pStyle w:val="B1"/>
      </w:pPr>
      <w:r w:rsidRPr="00653FE2">
        <w:tab/>
        <w:t xml:space="preserve">This error will indicate that either incoming calls are barred for this MS or that calls are barred due to Operator Determined Barring (see 3GPP </w:t>
      </w:r>
      <w:r w:rsidR="00EC33FE" w:rsidRPr="00653FE2">
        <w:t>TS</w:t>
      </w:r>
      <w:r w:rsidR="00EC33FE">
        <w:t> </w:t>
      </w:r>
      <w:r w:rsidR="00EC33FE" w:rsidRPr="00653FE2">
        <w:t>2</w:t>
      </w:r>
      <w:r w:rsidRPr="00653FE2">
        <w:t>2.041</w:t>
      </w:r>
      <w:r w:rsidR="00EC33FE">
        <w:t> </w:t>
      </w:r>
      <w:r w:rsidR="00EC33FE" w:rsidRPr="00653FE2">
        <w:t>[</w:t>
      </w:r>
      <w:r w:rsidRPr="00653FE2">
        <w:t>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390227B4" w:rsidR="00C33898" w:rsidRPr="00653FE2" w:rsidRDefault="00C33898" w:rsidP="00C33898">
      <w:pPr>
        <w:pStyle w:val="B1"/>
      </w:pPr>
      <w:r w:rsidRPr="00653FE2">
        <w:tab/>
        <w:t xml:space="preserve">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w:t>
      </w:r>
      <w:r w:rsidR="00EC33FE" w:rsidRPr="00653FE2">
        <w:t>TS</w:t>
      </w:r>
      <w:r w:rsidR="00EC33FE">
        <w:t> </w:t>
      </w:r>
      <w:r w:rsidR="00EC33FE" w:rsidRPr="00653FE2">
        <w:t>2</w:t>
      </w:r>
      <w:r w:rsidRPr="00653FE2">
        <w:t>3.018</w:t>
      </w:r>
      <w:r w:rsidR="00EC33FE">
        <w:t> </w:t>
      </w:r>
      <w:r w:rsidR="00EC33FE" w:rsidRPr="00653FE2">
        <w:t>[</w:t>
      </w:r>
      <w:r w:rsidRPr="00653FE2">
        <w:t>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lastRenderedPageBreak/>
        <w:t>See clause 7.6.1.4 for a definition of these errors.</w:t>
      </w:r>
    </w:p>
    <w:p w14:paraId="4790A50C" w14:textId="77777777" w:rsidR="00C33898" w:rsidRPr="00653FE2" w:rsidRDefault="00C33898" w:rsidP="00C33898">
      <w:r w:rsidRPr="00653FE2">
        <w:rPr>
          <w:u w:val="single"/>
        </w:rPr>
        <w:t>Provider error</w:t>
      </w:r>
    </w:p>
    <w:p w14:paraId="1318A789" w14:textId="325C257E" w:rsidR="00C33898" w:rsidRPr="00653FE2" w:rsidRDefault="00C33898" w:rsidP="00C33898">
      <w:r w:rsidRPr="00653FE2">
        <w:t>These are defined in clause 7.6.</w:t>
      </w:r>
    </w:p>
    <w:p w14:paraId="33DFF502" w14:textId="77777777" w:rsidR="00C33898" w:rsidRPr="00653FE2" w:rsidRDefault="00C33898" w:rsidP="00C33898">
      <w:pPr>
        <w:rPr>
          <w:u w:val="single"/>
        </w:rPr>
      </w:pPr>
      <w:r w:rsidRPr="00653FE2">
        <w:rPr>
          <w:u w:val="single"/>
        </w:rPr>
        <w:t>GSM Bearer Capability</w:t>
      </w:r>
    </w:p>
    <w:p w14:paraId="31C71715" w14:textId="39EC453F" w:rsidR="00C33898" w:rsidRPr="00653FE2" w:rsidRDefault="00C33898" w:rsidP="00C33898">
      <w:pPr>
        <w:rPr>
          <w:lang w:eastAsia="zh-CN"/>
        </w:rPr>
      </w:pPr>
      <w:r w:rsidRPr="00653FE2">
        <w:t xml:space="preserve">This information is passed according to the rules specified in 3GPP </w:t>
      </w:r>
      <w:r w:rsidR="00EC33FE" w:rsidRPr="00653FE2">
        <w:t>TS</w:t>
      </w:r>
      <w:r w:rsidR="00EC33FE">
        <w:t> </w:t>
      </w:r>
      <w:r w:rsidR="00EC33FE" w:rsidRPr="00653FE2">
        <w:t>2</w:t>
      </w:r>
      <w:r w:rsidRPr="00653FE2">
        <w:t>9.007</w:t>
      </w:r>
      <w:r w:rsidR="00EC33FE">
        <w:t> </w:t>
      </w:r>
      <w:r w:rsidR="00EC33FE" w:rsidRPr="00653FE2">
        <w:t>[</w:t>
      </w:r>
      <w:r w:rsidRPr="00653FE2">
        <w:t>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8" w:name="_Toc11331839"/>
      <w:bookmarkStart w:id="2099" w:name="_Toc36553922"/>
      <w:bookmarkStart w:id="2100" w:name="_Toc218668823"/>
      <w:r w:rsidRPr="00653FE2">
        <w:t>10.2</w:t>
      </w:r>
      <w:r w:rsidRPr="00653FE2">
        <w:tab/>
        <w:t>MAP_PROVIDE_ROAMING_NUMBER service</w:t>
      </w:r>
      <w:bookmarkEnd w:id="2098"/>
      <w:bookmarkEnd w:id="2099"/>
      <w:bookmarkEnd w:id="2100"/>
    </w:p>
    <w:p w14:paraId="78E85CD2" w14:textId="77777777" w:rsidR="00C33898" w:rsidRPr="00653FE2" w:rsidRDefault="00C33898" w:rsidP="00C33898">
      <w:pPr>
        <w:pStyle w:val="Heading3"/>
        <w:keepNext w:val="0"/>
        <w:keepLines w:val="0"/>
      </w:pPr>
      <w:bookmarkStart w:id="2101" w:name="_Toc11331840"/>
      <w:bookmarkStart w:id="2102" w:name="_Toc36553923"/>
      <w:bookmarkStart w:id="2103" w:name="_Toc218668824"/>
      <w:r w:rsidRPr="00653FE2">
        <w:t>10.2.1</w:t>
      </w:r>
      <w:r w:rsidRPr="00653FE2">
        <w:tab/>
        <w:t>Definition</w:t>
      </w:r>
      <w:bookmarkEnd w:id="2101"/>
      <w:bookmarkEnd w:id="2102"/>
      <w:bookmarkEnd w:id="2103"/>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4" w:name="_Toc11331841"/>
      <w:bookmarkStart w:id="2105" w:name="_Toc36553924"/>
      <w:bookmarkStart w:id="2106" w:name="_Toc218668825"/>
      <w:r w:rsidRPr="00653FE2">
        <w:t>10.2.2</w:t>
      </w:r>
      <w:r w:rsidRPr="00653FE2">
        <w:tab/>
        <w:t>Service primitives</w:t>
      </w:r>
      <w:bookmarkEnd w:id="2104"/>
      <w:bookmarkEnd w:id="2105"/>
      <w:bookmarkEnd w:id="2106"/>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lastRenderedPageBreak/>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7" w:name="_Toc11331842"/>
      <w:bookmarkStart w:id="2108" w:name="_Toc36553925"/>
      <w:bookmarkStart w:id="2109" w:name="_Toc218668826"/>
      <w:r w:rsidRPr="00653FE2">
        <w:t>10.2.3</w:t>
      </w:r>
      <w:r w:rsidRPr="00653FE2">
        <w:tab/>
        <w:t>Parameter use</w:t>
      </w:r>
      <w:bookmarkEnd w:id="2107"/>
      <w:bookmarkEnd w:id="2108"/>
      <w:bookmarkEnd w:id="2109"/>
    </w:p>
    <w:p w14:paraId="6E1FE305" w14:textId="77777777" w:rsidR="00C33898" w:rsidRPr="00653FE2" w:rsidRDefault="00C33898" w:rsidP="00C33898">
      <w:r w:rsidRPr="00653FE2">
        <w:t>See clause 7.6 for a definition of the parameters used, in addition to the following. Note that:</w:t>
      </w:r>
    </w:p>
    <w:p w14:paraId="585527CF" w14:textId="5F27CCF3" w:rsidR="00C33898" w:rsidRPr="00653FE2" w:rsidRDefault="00C33898" w:rsidP="00C33898">
      <w:pPr>
        <w:pStyle w:val="B1"/>
      </w:pPr>
      <w:r w:rsidRPr="00653FE2">
        <w:t>-</w:t>
      </w:r>
      <w:r w:rsidRPr="00653FE2">
        <w:tab/>
        <w:t xml:space="preserve">a conditional parameter whose use is defined only in 3GPP </w:t>
      </w:r>
      <w:r w:rsidR="00EC33FE" w:rsidRPr="00653FE2">
        <w:t>TS</w:t>
      </w:r>
      <w:r w:rsidR="00EC33FE">
        <w:t> </w:t>
      </w:r>
      <w:r w:rsidR="00EC33FE" w:rsidRPr="00653FE2">
        <w:t>2</w:t>
      </w:r>
      <w:r w:rsidRPr="00653FE2">
        <w:t>3.078</w:t>
      </w:r>
      <w:r w:rsidR="00EC33FE">
        <w:t> </w:t>
      </w:r>
      <w:r w:rsidR="00EC33FE" w:rsidRPr="00653FE2">
        <w:t>[</w:t>
      </w:r>
      <w:r w:rsidRPr="00653FE2">
        <w:t>98] shall be absent if the sending entity does not support CAMEL;</w:t>
      </w:r>
    </w:p>
    <w:p w14:paraId="55E506BE" w14:textId="04563E79" w:rsidR="00C33898" w:rsidRPr="00653FE2" w:rsidRDefault="00C33898" w:rsidP="00C33898">
      <w:pPr>
        <w:pStyle w:val="B1"/>
      </w:pPr>
      <w:r w:rsidRPr="00653FE2">
        <w:t>-</w:t>
      </w:r>
      <w:r w:rsidRPr="00653FE2">
        <w:tab/>
        <w:t xml:space="preserve">a conditional parameter whose use is defined only in 3GPP </w:t>
      </w:r>
      <w:r w:rsidR="00EC33FE" w:rsidRPr="00653FE2">
        <w:t>TS</w:t>
      </w:r>
      <w:r w:rsidR="00EC33FE">
        <w:t> </w:t>
      </w:r>
      <w:r w:rsidR="00EC33FE" w:rsidRPr="00653FE2">
        <w:t>2</w:t>
      </w:r>
      <w:r w:rsidRPr="00653FE2">
        <w:t>3.079</w:t>
      </w:r>
      <w:r w:rsidR="00EC33FE">
        <w:t> </w:t>
      </w:r>
      <w:r w:rsidR="00EC33FE" w:rsidRPr="00653FE2">
        <w:t>[</w:t>
      </w:r>
      <w:r w:rsidRPr="00653FE2">
        <w:t>99] shall be absent if the sending entity does not support optimal routeing;</w:t>
      </w:r>
    </w:p>
    <w:p w14:paraId="4E4078FF" w14:textId="229660AD" w:rsidR="00C33898" w:rsidRPr="00653FE2" w:rsidRDefault="00C33898" w:rsidP="00C33898">
      <w:pPr>
        <w:pStyle w:val="B1"/>
      </w:pPr>
      <w:r w:rsidRPr="00653FE2">
        <w:t>-</w:t>
      </w:r>
      <w:r w:rsidRPr="00653FE2">
        <w:tab/>
        <w:t xml:space="preserve">a conditional parameter whose use is defined only in 3GPP </w:t>
      </w:r>
      <w:r w:rsidR="00EC33FE" w:rsidRPr="00653FE2">
        <w:t>TS</w:t>
      </w:r>
      <w:r w:rsidR="00EC33FE">
        <w:t> </w:t>
      </w:r>
      <w:r w:rsidR="00EC33FE" w:rsidRPr="00653FE2">
        <w:t>2</w:t>
      </w:r>
      <w:r w:rsidRPr="00653FE2">
        <w:t>3.078</w:t>
      </w:r>
      <w:r w:rsidR="00EC33FE">
        <w:t> </w:t>
      </w:r>
      <w:r w:rsidR="00EC33FE" w:rsidRPr="00653FE2">
        <w:t>[</w:t>
      </w:r>
      <w:r w:rsidRPr="00653FE2">
        <w:t xml:space="preserve">98] &amp; 3GPP </w:t>
      </w:r>
      <w:r w:rsidR="00EC33FE" w:rsidRPr="00653FE2">
        <w:t>TS</w:t>
      </w:r>
      <w:r w:rsidR="00EC33FE">
        <w:t> </w:t>
      </w:r>
      <w:r w:rsidR="00EC33FE" w:rsidRPr="00653FE2">
        <w:t>2</w:t>
      </w:r>
      <w:r w:rsidRPr="00653FE2">
        <w:t>3.079</w:t>
      </w:r>
      <w:r w:rsidR="00EC33FE">
        <w:t> </w:t>
      </w:r>
      <w:r w:rsidR="00EC33FE" w:rsidRPr="00653FE2">
        <w:t>[</w:t>
      </w:r>
      <w:r w:rsidRPr="00653FE2">
        <w:t>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2310A50D"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006EF20D"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2D9AF90F"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525A3B87" w14:textId="084281E8" w:rsidR="00C33898" w:rsidRPr="00653FE2" w:rsidRDefault="00C33898" w:rsidP="00C33898">
      <w:r w:rsidRPr="00653FE2">
        <w:t xml:space="preserve">This information is passed according to the rules specified in </w:t>
      </w:r>
      <w:r w:rsidR="00EC33FE" w:rsidRPr="00653FE2">
        <w:t>TS</w:t>
      </w:r>
      <w:r w:rsidR="00EC33FE">
        <w:t> </w:t>
      </w:r>
      <w:r w:rsidR="00EC33FE" w:rsidRPr="00653FE2">
        <w:t>3</w:t>
      </w:r>
      <w:r w:rsidRPr="00653FE2">
        <w:t xml:space="preserve">GPP </w:t>
      </w:r>
      <w:r w:rsidR="00EC33FE" w:rsidRPr="00653FE2">
        <w:t>TS</w:t>
      </w:r>
      <w:r w:rsidR="00EC33FE">
        <w:t> </w:t>
      </w:r>
      <w:r w:rsidR="00EC33FE" w:rsidRPr="00653FE2">
        <w:t>2</w:t>
      </w:r>
      <w:r w:rsidRPr="00653FE2">
        <w:t>9.007</w:t>
      </w:r>
      <w:r w:rsidR="00EC33FE">
        <w:t> </w:t>
      </w:r>
      <w:r w:rsidR="00EC33FE" w:rsidRPr="00653FE2">
        <w:t>[</w:t>
      </w:r>
      <w:r w:rsidRPr="00653FE2">
        <w:t>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62EF1DBA"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4780806E" w:rsidR="00C33898" w:rsidRPr="00653FE2" w:rsidRDefault="00C33898" w:rsidP="00C33898">
      <w:r w:rsidRPr="00653FE2">
        <w:t xml:space="preserve">The use of this parameter and the requirements for its presence are specified in 3GPP </w:t>
      </w:r>
      <w:r w:rsidR="00EC33FE" w:rsidRPr="00653FE2">
        <w:t>TS</w:t>
      </w:r>
      <w:r w:rsidR="00EC33FE">
        <w:t> </w:t>
      </w:r>
      <w:r w:rsidR="00EC33FE" w:rsidRPr="00653FE2">
        <w:t>2</w:t>
      </w:r>
      <w:r w:rsidRPr="00653FE2">
        <w:t>3.078</w:t>
      </w:r>
      <w:r w:rsidR="00EC33FE">
        <w:t> </w:t>
      </w:r>
      <w:r w:rsidR="00EC33FE" w:rsidRPr="00653FE2">
        <w:t>[</w:t>
      </w:r>
      <w:r w:rsidRPr="00653FE2">
        <w:t>98].</w:t>
      </w:r>
    </w:p>
    <w:p w14:paraId="30B04735" w14:textId="77777777" w:rsidR="00C33898" w:rsidRPr="00653FE2" w:rsidRDefault="00C33898" w:rsidP="00C33898">
      <w:pPr>
        <w:keepNext/>
        <w:keepLines/>
      </w:pPr>
      <w:r w:rsidRPr="00653FE2">
        <w:rPr>
          <w:u w:val="single"/>
        </w:rPr>
        <w:t>Call Reference Number</w:t>
      </w:r>
    </w:p>
    <w:p w14:paraId="75A87FD6" w14:textId="5543D243" w:rsidR="00C33898" w:rsidRPr="00653FE2" w:rsidRDefault="00C33898" w:rsidP="00C33898">
      <w:pPr>
        <w:keepNext/>
        <w:keepLines/>
      </w:pPr>
      <w:r w:rsidRPr="00653FE2">
        <w:t xml:space="preserve">The use of this parameter and the conditions for its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3GPP </w:t>
      </w:r>
      <w:r w:rsidR="00EC33FE" w:rsidRPr="00653FE2">
        <w:t>TS</w:t>
      </w:r>
      <w:r w:rsidR="00EC33FE">
        <w:t> </w:t>
      </w:r>
      <w:r w:rsidR="00EC33FE" w:rsidRPr="00653FE2">
        <w:t>2</w:t>
      </w:r>
      <w:r w:rsidRPr="00653FE2">
        <w:t>3.079</w:t>
      </w:r>
      <w:r w:rsidR="00EC33FE">
        <w:t> </w:t>
      </w:r>
      <w:r w:rsidR="00EC33FE" w:rsidRPr="00653FE2">
        <w:t>[</w:t>
      </w:r>
      <w:r w:rsidRPr="00653FE2">
        <w:t xml:space="preserve">99] and 3GPP </w:t>
      </w:r>
      <w:r w:rsidR="00EC33FE" w:rsidRPr="00653FE2">
        <w:t>TS</w:t>
      </w:r>
      <w:r w:rsidR="00EC33FE">
        <w:t> </w:t>
      </w:r>
      <w:r w:rsidR="00EC33FE" w:rsidRPr="00653FE2">
        <w:t>2</w:t>
      </w:r>
      <w:r w:rsidRPr="00653FE2">
        <w:t>3.018</w:t>
      </w:r>
      <w:r w:rsidR="00EC33FE">
        <w:t> </w:t>
      </w:r>
      <w:r w:rsidR="00EC33FE" w:rsidRPr="00653FE2">
        <w:t>[</w:t>
      </w:r>
      <w:r w:rsidRPr="00653FE2">
        <w:t>97].</w:t>
      </w:r>
    </w:p>
    <w:p w14:paraId="5C3D2ECD" w14:textId="77777777" w:rsidR="00C33898" w:rsidRPr="00653FE2" w:rsidRDefault="00C33898" w:rsidP="00C33898">
      <w:pPr>
        <w:rPr>
          <w:u w:val="single"/>
        </w:rPr>
      </w:pPr>
      <w:r w:rsidRPr="00653FE2">
        <w:rPr>
          <w:u w:val="single"/>
        </w:rPr>
        <w:t>GMSC Address</w:t>
      </w:r>
    </w:p>
    <w:p w14:paraId="32394444" w14:textId="7886960D" w:rsidR="00C33898" w:rsidRPr="00653FE2" w:rsidRDefault="00C33898" w:rsidP="00C33898">
      <w:r w:rsidRPr="00653FE2">
        <w:t xml:space="preserve">The use of this parameter and the conditions for its presence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3GPP </w:t>
      </w:r>
      <w:r w:rsidR="00EC33FE" w:rsidRPr="00653FE2">
        <w:t>TS</w:t>
      </w:r>
      <w:r w:rsidR="00EC33FE">
        <w:t> </w:t>
      </w:r>
      <w:r w:rsidR="00EC33FE" w:rsidRPr="00653FE2">
        <w:t>2</w:t>
      </w:r>
      <w:r w:rsidRPr="00653FE2">
        <w:t>3.079</w:t>
      </w:r>
      <w:r w:rsidR="00EC33FE">
        <w:t> </w:t>
      </w:r>
      <w:r w:rsidR="00EC33FE" w:rsidRPr="00653FE2">
        <w:t>[</w:t>
      </w:r>
      <w:r w:rsidRPr="00653FE2">
        <w:t xml:space="preserve">99] and 3GPP </w:t>
      </w:r>
      <w:r w:rsidR="00EC33FE" w:rsidRPr="00653FE2">
        <w:t>TS</w:t>
      </w:r>
      <w:r w:rsidR="00EC33FE">
        <w:t> </w:t>
      </w:r>
      <w:r w:rsidR="00EC33FE" w:rsidRPr="00653FE2">
        <w:t>2</w:t>
      </w:r>
      <w:r w:rsidRPr="00653FE2">
        <w:t>3.018</w:t>
      </w:r>
      <w:r w:rsidR="00EC33FE">
        <w:t> </w:t>
      </w:r>
      <w:r w:rsidR="00EC33FE" w:rsidRPr="00653FE2">
        <w:t>[</w:t>
      </w:r>
      <w:r w:rsidRPr="00653FE2">
        <w:t>97].</w:t>
      </w:r>
    </w:p>
    <w:p w14:paraId="59FCBDB7" w14:textId="77777777" w:rsidR="00C33898" w:rsidRPr="00653FE2" w:rsidRDefault="00C33898" w:rsidP="00C33898">
      <w:pPr>
        <w:rPr>
          <w:u w:val="single"/>
        </w:rPr>
      </w:pPr>
      <w:r w:rsidRPr="00653FE2">
        <w:rPr>
          <w:u w:val="single"/>
        </w:rPr>
        <w:t>OR Interrogation</w:t>
      </w:r>
    </w:p>
    <w:p w14:paraId="50070D97" w14:textId="2BCCC2D5" w:rsidR="00C33898" w:rsidRPr="00653FE2" w:rsidRDefault="00C33898" w:rsidP="00C33898">
      <w:r w:rsidRPr="00653FE2">
        <w:lastRenderedPageBreak/>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64C1F65"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1E4C8A1F" w14:textId="141729C5" w:rsidR="00C33898" w:rsidRPr="00653FE2" w:rsidRDefault="00C33898" w:rsidP="00C33898">
      <w:pPr>
        <w:rPr>
          <w:u w:val="single"/>
        </w:rPr>
      </w:pPr>
      <w:r w:rsidRPr="00653FE2">
        <w:rPr>
          <w:u w:val="single"/>
        </w:rPr>
        <w:t xml:space="preserve">Supported CAMEL Phases in </w:t>
      </w:r>
      <w:r w:rsidRPr="00653FE2">
        <w:t>interrogating node</w:t>
      </w:r>
    </w:p>
    <w:p w14:paraId="795B8FB7" w14:textId="4B67FB7E" w:rsidR="00C33898" w:rsidRPr="00653FE2" w:rsidRDefault="00C33898" w:rsidP="00C33898">
      <w:pPr>
        <w:rPr>
          <w:u w:val="single"/>
        </w:rPr>
      </w:pPr>
      <w:r w:rsidRPr="00653FE2">
        <w:t xml:space="preserve">This parameter is defined in </w:t>
      </w:r>
      <w:r w:rsidR="00EC33FE" w:rsidRPr="00653FE2">
        <w:t>clause</w:t>
      </w:r>
      <w:r w:rsidR="00EC33FE">
        <w:t> </w:t>
      </w:r>
      <w:r w:rsidR="00EC33FE" w:rsidRPr="00653FE2">
        <w:t>7</w:t>
      </w:r>
      <w:r w:rsidRPr="00653FE2">
        <w:t>.6.3.36I.</w:t>
      </w:r>
      <w:r w:rsidRPr="00653FE2">
        <w:rPr>
          <w:u w:val="single"/>
        </w:rPr>
        <w:t>Alerting Pattern</w:t>
      </w:r>
    </w:p>
    <w:p w14:paraId="48A5521F" w14:textId="22EC1F7E"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3.078</w:t>
      </w:r>
      <w:r w:rsidR="00EC33FE">
        <w:t> </w:t>
      </w:r>
      <w:r w:rsidR="00EC33FE" w:rsidRPr="00653FE2">
        <w:t>[</w:t>
      </w:r>
      <w:r w:rsidRPr="00653FE2">
        <w:t>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D95F6DF"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53112B32" w:rsidR="00C33898" w:rsidRPr="00653FE2" w:rsidRDefault="00C33898" w:rsidP="00C33898">
      <w:r w:rsidRPr="00653FE2">
        <w:t xml:space="preserve">See 3GPP </w:t>
      </w:r>
      <w:r w:rsidR="00EC33FE" w:rsidRPr="00653FE2">
        <w:t>TS</w:t>
      </w:r>
      <w:r w:rsidR="00EC33FE">
        <w:t> </w:t>
      </w:r>
      <w:r w:rsidR="00EC33FE" w:rsidRPr="00653FE2">
        <w:t>2</w:t>
      </w:r>
      <w:r w:rsidRPr="00653FE2">
        <w:t>3.081</w:t>
      </w:r>
      <w:r w:rsidR="00EC33FE">
        <w:t> </w:t>
      </w:r>
      <w:r w:rsidR="00EC33FE" w:rsidRPr="00653FE2">
        <w:t>[</w:t>
      </w:r>
      <w:r w:rsidRPr="00653FE2">
        <w:t>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1F60F88B" w:rsidR="00C33898" w:rsidRPr="00653FE2" w:rsidRDefault="00C33898" w:rsidP="00C33898">
      <w:r w:rsidRPr="00653FE2">
        <w:t xml:space="preserve">See 3GPP </w:t>
      </w:r>
      <w:r w:rsidR="00EC33FE" w:rsidRPr="00653FE2">
        <w:t>TS</w:t>
      </w:r>
      <w:r w:rsidR="00EC33FE">
        <w:t> </w:t>
      </w:r>
      <w:r w:rsidR="00EC33FE" w:rsidRPr="00653FE2">
        <w:t>2</w:t>
      </w:r>
      <w:r w:rsidRPr="00653FE2">
        <w:t>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B6CB649" w:rsidR="00C33898" w:rsidRPr="00653FE2" w:rsidRDefault="00C33898" w:rsidP="00C33898">
      <w:r w:rsidRPr="00653FE2">
        <w:t xml:space="preserve">See 3GPP </w:t>
      </w:r>
      <w:r w:rsidR="00EC33FE" w:rsidRPr="00653FE2">
        <w:t>TS</w:t>
      </w:r>
      <w:r w:rsidR="00EC33FE">
        <w:t> </w:t>
      </w:r>
      <w:r w:rsidR="00EC33FE" w:rsidRPr="00653FE2">
        <w:t>2</w:t>
      </w:r>
      <w:r w:rsidRPr="00653FE2">
        <w:t>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43E0A344" w:rsidR="00C33898" w:rsidRPr="00653FE2" w:rsidRDefault="00C33898" w:rsidP="00C33898">
      <w:r w:rsidRPr="00653FE2">
        <w:t xml:space="preserve">See 3GPP </w:t>
      </w:r>
      <w:r w:rsidR="00EC33FE" w:rsidRPr="00653FE2">
        <w:t>TS</w:t>
      </w:r>
      <w:r w:rsidR="00EC33FE">
        <w:t> </w:t>
      </w:r>
      <w:r w:rsidR="00EC33FE" w:rsidRPr="00653FE2">
        <w:t>2</w:t>
      </w:r>
      <w:r w:rsidRPr="00653FE2">
        <w:t>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16018285" w:rsidR="00C33898" w:rsidRPr="00653FE2" w:rsidRDefault="00C33898" w:rsidP="00C33898">
      <w:r w:rsidRPr="00653FE2">
        <w:t xml:space="preserve">This parameter is defined in </w:t>
      </w:r>
      <w:r w:rsidR="00EC33FE" w:rsidRPr="00653FE2">
        <w:t>clause</w:t>
      </w:r>
      <w:r w:rsidR="00EC33FE">
        <w:t> </w:t>
      </w:r>
      <w:r w:rsidR="00EC33FE" w:rsidRPr="00653FE2">
        <w:t>7</w:t>
      </w:r>
      <w:r w:rsidRPr="00653FE2">
        <w:t>.6.3.36E.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4E9D6B87"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4DD829B"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and 3GPP </w:t>
      </w:r>
      <w:r w:rsidR="00EC33FE" w:rsidRPr="00653FE2">
        <w:t>TS</w:t>
      </w:r>
      <w:r w:rsidR="00EC33FE">
        <w:t> </w:t>
      </w:r>
      <w:r w:rsidR="00EC33FE" w:rsidRPr="00653FE2">
        <w:t>2</w:t>
      </w:r>
      <w:r w:rsidRPr="00653FE2">
        <w:t>3.012</w:t>
      </w:r>
      <w:r w:rsidR="00EC33FE">
        <w:t> </w:t>
      </w:r>
      <w:r w:rsidR="00EC33FE" w:rsidRPr="00653FE2">
        <w:t>[</w:t>
      </w:r>
      <w:r w:rsidRPr="00653FE2">
        <w:t>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6064447F" w:rsidR="00C33898" w:rsidRPr="00653FE2" w:rsidRDefault="00C33898" w:rsidP="00C33898">
      <w:r w:rsidRPr="00653FE2">
        <w:t xml:space="preserve">This parameter indicates the eMLPP priority of the call (see 3GPP </w:t>
      </w:r>
      <w:r w:rsidR="00EC33FE" w:rsidRPr="00653FE2">
        <w:t>TS</w:t>
      </w:r>
      <w:r w:rsidR="00EC33FE">
        <w:t> </w:t>
      </w:r>
      <w:r w:rsidR="00EC33FE" w:rsidRPr="00653FE2">
        <w:t>2</w:t>
      </w:r>
      <w:r w:rsidRPr="00653FE2">
        <w:t>4.067</w:t>
      </w:r>
      <w:r w:rsidR="00EC33FE">
        <w:t> </w:t>
      </w:r>
      <w:r w:rsidR="00EC33FE" w:rsidRPr="00653FE2">
        <w:t>[</w:t>
      </w:r>
      <w:r w:rsidRPr="00653FE2">
        <w:t>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04F398A3" w:rsidR="00C33898" w:rsidRPr="00653FE2" w:rsidRDefault="00C33898" w:rsidP="00C33898">
      <w:r w:rsidRPr="00653FE2">
        <w:t xml:space="preserve">This indicator indicates by its presence that the service is used between old VLR and new VLR during an MT Roaming Forwarding procedure. See 3GPP </w:t>
      </w:r>
      <w:r w:rsidR="00EC33FE" w:rsidRPr="00653FE2">
        <w:t>TS</w:t>
      </w:r>
      <w:r w:rsidR="00EC33FE">
        <w:t> </w:t>
      </w:r>
      <w:r w:rsidR="00EC33FE" w:rsidRPr="00653FE2">
        <w:t>2</w:t>
      </w:r>
      <w:r w:rsidRPr="00653FE2">
        <w:t>3.018</w:t>
      </w:r>
      <w:r w:rsidR="00EC33FE">
        <w:t> </w:t>
      </w:r>
      <w:r w:rsidR="00EC33FE" w:rsidRPr="00653FE2">
        <w:t>[</w:t>
      </w:r>
      <w:r w:rsidRPr="00653FE2">
        <w:t>97].</w:t>
      </w:r>
    </w:p>
    <w:p w14:paraId="3267F21E" w14:textId="77777777" w:rsidR="00C33898" w:rsidRPr="00653FE2" w:rsidRDefault="00C33898" w:rsidP="00C33898">
      <w:pPr>
        <w:rPr>
          <w:u w:val="single"/>
        </w:rPr>
      </w:pPr>
      <w:r w:rsidRPr="00653FE2">
        <w:rPr>
          <w:u w:val="single"/>
        </w:rPr>
        <w:t>Old MSC Number</w:t>
      </w:r>
    </w:p>
    <w:p w14:paraId="58C03C38" w14:textId="781FE8BE" w:rsidR="00C33898" w:rsidRPr="00653FE2" w:rsidRDefault="00C33898" w:rsidP="00C33898">
      <w:r w:rsidRPr="00653FE2">
        <w:t xml:space="preserve">This parameter refers to the E.164 address of the old MSC. The use of this parameter is specified in 3GPP </w:t>
      </w:r>
      <w:r w:rsidR="00EC33FE" w:rsidRPr="00653FE2">
        <w:t>TS</w:t>
      </w:r>
      <w:r w:rsidR="00EC33FE">
        <w:t> </w:t>
      </w:r>
      <w:r w:rsidR="00EC33FE" w:rsidRPr="00653FE2">
        <w:t>2</w:t>
      </w:r>
      <w:r w:rsidRPr="00653FE2">
        <w:t>3.018</w:t>
      </w:r>
      <w:r w:rsidR="00EC33FE">
        <w:t> </w:t>
      </w:r>
      <w:r w:rsidR="00EC33FE" w:rsidRPr="00653FE2">
        <w:t>[</w:t>
      </w:r>
      <w:r w:rsidRPr="00653FE2">
        <w:t>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0AA61295" w:rsidR="00C33898" w:rsidRPr="00653FE2" w:rsidRDefault="00C33898" w:rsidP="00C33898">
      <w:r w:rsidRPr="00653FE2">
        <w:lastRenderedPageBreak/>
        <w:t xml:space="preserve">See 3GPP </w:t>
      </w:r>
      <w:r w:rsidR="00EC33FE" w:rsidRPr="00653FE2">
        <w:t>TS</w:t>
      </w:r>
      <w:r w:rsidR="00EC33FE">
        <w:t> </w:t>
      </w:r>
      <w:r w:rsidR="00EC33FE" w:rsidRPr="00653FE2">
        <w:t>2</w:t>
      </w:r>
      <w:r w:rsidRPr="00653FE2">
        <w:t>3.272</w:t>
      </w:r>
      <w:r w:rsidR="00EC33FE">
        <w:t> </w:t>
      </w:r>
      <w:r w:rsidR="00EC33FE" w:rsidRPr="00653FE2">
        <w:t>[</w:t>
      </w:r>
      <w:r w:rsidRPr="00653FE2">
        <w:t>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0E15C2C9"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6FC6F7B4"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w:t>
      </w:r>
      <w:r w:rsidRPr="00653FE2">
        <w:rPr>
          <w:rFonts w:hint="eastAsia"/>
          <w:lang w:eastAsia="zh-CN"/>
        </w:rPr>
        <w:t xml:space="preserve">, </w:t>
      </w:r>
      <w:r w:rsidRPr="00653FE2">
        <w:t xml:space="preserve">3GPP </w:t>
      </w:r>
      <w:r w:rsidR="00EC33FE" w:rsidRPr="00653FE2">
        <w:t>TS</w:t>
      </w:r>
      <w:r w:rsidR="00EC33FE">
        <w:t> </w:t>
      </w:r>
      <w:r w:rsidR="00EC33FE" w:rsidRPr="00653FE2">
        <w:t>2</w:t>
      </w:r>
      <w:r w:rsidRPr="00653FE2">
        <w:t>3.078</w:t>
      </w:r>
      <w:r w:rsidR="00EC33FE">
        <w:t> </w:t>
      </w:r>
      <w:r w:rsidR="00EC33FE" w:rsidRPr="00653FE2">
        <w:t>[</w:t>
      </w:r>
      <w:r w:rsidRPr="00653FE2">
        <w:t xml:space="preserve">98] </w:t>
      </w:r>
      <w:r w:rsidRPr="00653FE2">
        <w:rPr>
          <w:rFonts w:hint="eastAsia"/>
          <w:lang w:eastAsia="zh-CN"/>
        </w:rPr>
        <w:t xml:space="preserve">and 3GPP </w:t>
      </w:r>
      <w:r w:rsidR="00EC33FE" w:rsidRPr="00653FE2">
        <w:rPr>
          <w:rFonts w:hint="eastAsia"/>
          <w:lang w:eastAsia="zh-CN"/>
        </w:rPr>
        <w:t>TS</w:t>
      </w:r>
      <w:r w:rsidR="00EC33FE">
        <w:rPr>
          <w:lang w:eastAsia="zh-CN"/>
        </w:rPr>
        <w:t> </w:t>
      </w:r>
      <w:r w:rsidR="00EC33FE" w:rsidRPr="00653FE2">
        <w:rPr>
          <w:rFonts w:hint="eastAsia"/>
          <w:lang w:eastAsia="zh-CN"/>
        </w:rPr>
        <w:t>2</w:t>
      </w:r>
      <w:r w:rsidRPr="00653FE2">
        <w:rPr>
          <w:rFonts w:hint="eastAsia"/>
          <w:lang w:eastAsia="zh-CN"/>
        </w:rPr>
        <w:t>3.018</w:t>
      </w:r>
      <w:r w:rsidR="00EC33FE">
        <w:rPr>
          <w:lang w:eastAsia="zh-CN"/>
        </w:rPr>
        <w:t> </w:t>
      </w:r>
      <w:r w:rsidR="00EC33FE" w:rsidRPr="00653FE2">
        <w:rPr>
          <w:rFonts w:hint="eastAsia"/>
          <w:lang w:eastAsia="zh-CN"/>
        </w:rPr>
        <w:t>[</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10" w:name="_Toc11331843"/>
      <w:bookmarkStart w:id="2111" w:name="_Toc36553926"/>
      <w:bookmarkStart w:id="2112" w:name="_Toc218668827"/>
      <w:r w:rsidRPr="00653FE2">
        <w:t>10.3</w:t>
      </w:r>
      <w:r w:rsidRPr="00653FE2">
        <w:tab/>
        <w:t>MAP_RESUME_CALL_HANDLING service</w:t>
      </w:r>
      <w:bookmarkEnd w:id="2110"/>
      <w:bookmarkEnd w:id="2111"/>
      <w:bookmarkEnd w:id="2112"/>
    </w:p>
    <w:p w14:paraId="2008E439" w14:textId="77777777" w:rsidR="00C33898" w:rsidRPr="00653FE2" w:rsidRDefault="00C33898" w:rsidP="00C33898">
      <w:pPr>
        <w:pStyle w:val="Heading3"/>
      </w:pPr>
      <w:bookmarkStart w:id="2113" w:name="_Toc11331844"/>
      <w:bookmarkStart w:id="2114" w:name="_Toc36553927"/>
      <w:bookmarkStart w:id="2115" w:name="_Toc218668828"/>
      <w:r w:rsidRPr="00653FE2">
        <w:t>10.3.1</w:t>
      </w:r>
      <w:r w:rsidRPr="00653FE2">
        <w:tab/>
        <w:t>Definition</w:t>
      </w:r>
      <w:bookmarkEnd w:id="2113"/>
      <w:bookmarkEnd w:id="2114"/>
      <w:bookmarkEnd w:id="2115"/>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6" w:name="_Toc11331845"/>
      <w:bookmarkStart w:id="2117" w:name="_Toc36553928"/>
      <w:bookmarkStart w:id="2118" w:name="_Toc218668829"/>
      <w:r w:rsidRPr="00653FE2">
        <w:t>10.3.2</w:t>
      </w:r>
      <w:r w:rsidRPr="00653FE2">
        <w:tab/>
        <w:t>Service primitives</w:t>
      </w:r>
      <w:bookmarkEnd w:id="2116"/>
      <w:bookmarkEnd w:id="2117"/>
      <w:bookmarkEnd w:id="2118"/>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lastRenderedPageBreak/>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9" w:name="_Toc11331846"/>
      <w:bookmarkStart w:id="2120" w:name="_Toc36553929"/>
      <w:bookmarkStart w:id="2121" w:name="_Toc218668830"/>
      <w:r w:rsidRPr="00653FE2">
        <w:t>10.3.3</w:t>
      </w:r>
      <w:r w:rsidRPr="00653FE2">
        <w:tab/>
        <w:t>Parameter use</w:t>
      </w:r>
      <w:bookmarkEnd w:id="2119"/>
      <w:bookmarkEnd w:id="2120"/>
      <w:bookmarkEnd w:id="2121"/>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3943A63"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47C1892F" w:rsidR="00C33898" w:rsidRPr="00653FE2" w:rsidRDefault="00C33898" w:rsidP="00C33898">
      <w:pPr>
        <w:rPr>
          <w:lang w:eastAsia="ja-JP"/>
        </w:rPr>
      </w:pPr>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This parameter shall be present in the first segment of the dialogue.</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46D17189" w:rsidR="00C33898" w:rsidRPr="00653FE2" w:rsidRDefault="00C33898" w:rsidP="00C33898">
      <w:r w:rsidRPr="00653FE2">
        <w:t xml:space="preserve">See 3GPP </w:t>
      </w:r>
      <w:r w:rsidR="00EC33FE" w:rsidRPr="00653FE2">
        <w:t>TS</w:t>
      </w:r>
      <w:r w:rsidR="00EC33FE">
        <w:t> </w:t>
      </w:r>
      <w:r w:rsidR="00EC33FE" w:rsidRPr="00653FE2">
        <w:t>2</w:t>
      </w:r>
      <w:r w:rsidRPr="00653FE2">
        <w:t>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27556A0C" w:rsidR="00C33898" w:rsidRPr="00653FE2" w:rsidRDefault="00C33898" w:rsidP="00C33898">
      <w:r w:rsidRPr="00653FE2">
        <w:t xml:space="preserve">This parameter includes a number to define the forwarded-to destination, the forwarding reason and the forwarding options Notification to calling party and Redirecting presentation, and can include the forwarded-to subaddress. See 3GPP </w:t>
      </w:r>
      <w:r w:rsidR="00EC33FE" w:rsidRPr="00653FE2">
        <w:t>TS</w:t>
      </w:r>
      <w:r w:rsidR="00EC33FE">
        <w:t> </w:t>
      </w:r>
      <w:r w:rsidR="00EC33FE" w:rsidRPr="00653FE2">
        <w:t>2</w:t>
      </w:r>
      <w:r w:rsidRPr="00653FE2">
        <w:t>3.079</w:t>
      </w:r>
      <w:r w:rsidR="00EC33FE">
        <w:t> </w:t>
      </w:r>
      <w:r w:rsidR="00EC33FE" w:rsidRPr="00653FE2">
        <w:t>[</w:t>
      </w:r>
      <w:r w:rsidRPr="00653FE2">
        <w:t>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5B61B4D4"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154EE75C" w:rsidR="00C33898" w:rsidRPr="00653FE2" w:rsidRDefault="00C33898" w:rsidP="00C33898">
      <w:r w:rsidRPr="00653FE2">
        <w:t xml:space="preserve">See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1613AA5E" w:rsidR="00C33898" w:rsidRPr="00653FE2" w:rsidRDefault="00C33898" w:rsidP="00C33898">
      <w:r w:rsidRPr="00653FE2">
        <w:t xml:space="preserve">See 3GPP </w:t>
      </w:r>
      <w:r w:rsidR="00EC33FE" w:rsidRPr="00653FE2">
        <w:t>TS</w:t>
      </w:r>
      <w:r w:rsidR="00EC33FE">
        <w:t> </w:t>
      </w:r>
      <w:r w:rsidR="00EC33FE" w:rsidRPr="00653FE2">
        <w:t>2</w:t>
      </w:r>
      <w:r w:rsidRPr="00653FE2">
        <w:t>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6D63F25A" w:rsidR="00C33898" w:rsidRPr="00653FE2" w:rsidRDefault="00C33898" w:rsidP="00C33898">
      <w:r w:rsidRPr="00653FE2">
        <w:lastRenderedPageBreak/>
        <w:t xml:space="preserve">See 3GPP </w:t>
      </w:r>
      <w:r w:rsidR="00EC33FE" w:rsidRPr="00653FE2">
        <w:t>TS</w:t>
      </w:r>
      <w:r w:rsidR="00EC33FE">
        <w:t> </w:t>
      </w:r>
      <w:r w:rsidR="00EC33FE" w:rsidRPr="00653FE2">
        <w:t>2</w:t>
      </w:r>
      <w:r w:rsidRPr="00653FE2">
        <w:t>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018E38A7"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6942AB95" w14:textId="77777777" w:rsidR="00C33898" w:rsidRPr="00653FE2" w:rsidRDefault="00C33898" w:rsidP="00C33898">
      <w:r w:rsidRPr="00653FE2">
        <w:rPr>
          <w:u w:val="single"/>
        </w:rPr>
        <w:t>UU Data</w:t>
      </w:r>
    </w:p>
    <w:p w14:paraId="3DBD6F96" w14:textId="7FB2D591"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050E2425"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33C90820" w:rsidR="00C33898" w:rsidRPr="00653FE2" w:rsidRDefault="00C33898" w:rsidP="00C33898">
      <w:pPr>
        <w:outlineLvl w:val="0"/>
      </w:pPr>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 xml:space="preserve">97], 3GPP </w:t>
      </w:r>
      <w:r w:rsidR="00EC33FE" w:rsidRPr="00653FE2">
        <w:t>TS</w:t>
      </w:r>
      <w:r w:rsidR="00EC33FE">
        <w:t> </w:t>
      </w:r>
      <w:r w:rsidR="00EC33FE" w:rsidRPr="00653FE2">
        <w:t>2</w:t>
      </w:r>
      <w:r w:rsidRPr="00653FE2">
        <w:t>3.012</w:t>
      </w:r>
      <w:r w:rsidR="00EC33FE">
        <w:t> </w:t>
      </w:r>
      <w:r w:rsidR="00EC33FE" w:rsidRPr="00653FE2">
        <w:t>[</w:t>
      </w:r>
      <w:r w:rsidRPr="00653FE2">
        <w:t xml:space="preserve">23] and 3GPP </w:t>
      </w:r>
      <w:r w:rsidR="00EC33FE" w:rsidRPr="00653FE2">
        <w:t>TS</w:t>
      </w:r>
      <w:r w:rsidR="00EC33FE">
        <w:t> </w:t>
      </w:r>
      <w:r w:rsidR="00EC33FE" w:rsidRPr="00653FE2">
        <w:t>2</w:t>
      </w:r>
      <w:r w:rsidRPr="00653FE2">
        <w:t>3.079</w:t>
      </w:r>
      <w:r w:rsidR="00EC33FE">
        <w:t> </w:t>
      </w:r>
      <w:r w:rsidR="00EC33FE" w:rsidRPr="00653FE2">
        <w:t>[</w:t>
      </w:r>
      <w:r w:rsidRPr="00653FE2">
        <w:t>99] for the use of this parameter and the conditions for its presence. When this parameter is present, only the Call Reference Number and All Information Sent IEs shall be present; the other IEs shall be ignored by the GMSC if received.</w:t>
      </w:r>
    </w:p>
    <w:p w14:paraId="6DC89930" w14:textId="77777777" w:rsidR="00C33898" w:rsidRPr="00653FE2" w:rsidRDefault="00C33898" w:rsidP="00C33898">
      <w:pPr>
        <w:rPr>
          <w:u w:val="single"/>
        </w:rPr>
      </w:pPr>
      <w:r w:rsidRPr="00653FE2">
        <w:rPr>
          <w:u w:val="single"/>
        </w:rPr>
        <w:t>MSISDN</w:t>
      </w:r>
    </w:p>
    <w:p w14:paraId="43A9CB5C" w14:textId="6C1B9FFB" w:rsidR="00C33898" w:rsidRPr="00653FE2" w:rsidRDefault="00C33898" w:rsidP="00C33898">
      <w:r w:rsidRPr="00653FE2">
        <w:t>This parameter is the basic MSISDN of the forwarding subscriber. It shall be present if the VMSC supports determination of the redirecting number.</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2" w:name="_Toc11331847"/>
      <w:bookmarkStart w:id="2123" w:name="_Toc36553930"/>
      <w:bookmarkStart w:id="2124" w:name="_Toc218668831"/>
      <w:r w:rsidRPr="00653FE2">
        <w:t>10.4</w:t>
      </w:r>
      <w:r w:rsidRPr="00653FE2">
        <w:tab/>
        <w:t>MAP_PREPARE_GROUP_CALL service</w:t>
      </w:r>
      <w:bookmarkEnd w:id="2122"/>
      <w:bookmarkEnd w:id="2123"/>
      <w:bookmarkEnd w:id="2124"/>
    </w:p>
    <w:p w14:paraId="4DD45A54" w14:textId="77777777" w:rsidR="00C33898" w:rsidRPr="00653FE2" w:rsidRDefault="00C33898" w:rsidP="00C33898">
      <w:pPr>
        <w:pStyle w:val="Heading3"/>
        <w:keepNext w:val="0"/>
        <w:keepLines w:val="0"/>
      </w:pPr>
      <w:bookmarkStart w:id="2125" w:name="_Toc11331848"/>
      <w:bookmarkStart w:id="2126" w:name="_Toc36553931"/>
      <w:bookmarkStart w:id="2127" w:name="_Toc218668832"/>
      <w:r w:rsidRPr="00653FE2">
        <w:t>10.4.1</w:t>
      </w:r>
      <w:r w:rsidRPr="00653FE2">
        <w:tab/>
        <w:t>Definition</w:t>
      </w:r>
      <w:bookmarkEnd w:id="2125"/>
      <w:bookmarkEnd w:id="2126"/>
      <w:bookmarkEnd w:id="2127"/>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8" w:name="_Toc11331849"/>
      <w:bookmarkStart w:id="2129" w:name="_Toc36553932"/>
      <w:bookmarkStart w:id="2130" w:name="_Toc218668833"/>
      <w:r w:rsidRPr="00653FE2">
        <w:t>10.4.2</w:t>
      </w:r>
      <w:r w:rsidRPr="00653FE2">
        <w:tab/>
        <w:t>Service primitives</w:t>
      </w:r>
      <w:bookmarkEnd w:id="2128"/>
      <w:bookmarkEnd w:id="2129"/>
      <w:bookmarkEnd w:id="2130"/>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lastRenderedPageBreak/>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1" w:name="_Toc11331850"/>
      <w:bookmarkStart w:id="2132" w:name="_Toc36553933"/>
      <w:bookmarkStart w:id="2133" w:name="_Toc218668834"/>
      <w:r w:rsidRPr="00653FE2">
        <w:t>10.4.3</w:t>
      </w:r>
      <w:r w:rsidRPr="00653FE2">
        <w:tab/>
        <w:t>Parameter definitions and use</w:t>
      </w:r>
      <w:bookmarkEnd w:id="2131"/>
      <w:bookmarkEnd w:id="2132"/>
      <w:bookmarkEnd w:id="2133"/>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58225401" w:rsidR="00C33898" w:rsidRPr="00653FE2" w:rsidRDefault="00C33898" w:rsidP="00C33898">
      <w:r w:rsidRPr="00653FE2">
        <w:t xml:space="preserve">This Group Key Number has to be broadcast and is used by the mobile station to derive the key for ciphering on the radio interface (see 3GPP </w:t>
      </w:r>
      <w:r w:rsidR="00EC33FE" w:rsidRPr="00653FE2">
        <w:t>TS</w:t>
      </w:r>
      <w:r w:rsidR="00EC33FE">
        <w:t> </w:t>
      </w:r>
      <w:r w:rsidR="00EC33FE" w:rsidRPr="00653FE2">
        <w:t>4</w:t>
      </w:r>
      <w:r w:rsidRPr="00653FE2">
        <w:t>3.020</w:t>
      </w:r>
      <w:r w:rsidR="00EC33FE">
        <w:t> </w:t>
      </w:r>
      <w:r w:rsidR="00EC33FE" w:rsidRPr="00653FE2">
        <w:t>[</w:t>
      </w:r>
      <w:r w:rsidRPr="00653FE2">
        <w:t>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135D0F6A" w:rsidR="00C33898" w:rsidRPr="00653FE2" w:rsidRDefault="00C33898" w:rsidP="00C33898">
      <w:r w:rsidRPr="00653FE2">
        <w:t xml:space="preserve">The VGCS/VBS Short Term Key is used to derive the key for ciphering on the radio interface (see 3GPP </w:t>
      </w:r>
      <w:r w:rsidR="00EC33FE" w:rsidRPr="00653FE2">
        <w:t>TS</w:t>
      </w:r>
      <w:r w:rsidR="00EC33FE">
        <w:t> </w:t>
      </w:r>
      <w:r w:rsidR="00EC33FE" w:rsidRPr="00653FE2">
        <w:t>4</w:t>
      </w:r>
      <w:r w:rsidRPr="00653FE2">
        <w:t>3.020</w:t>
      </w:r>
      <w:r w:rsidR="00EC33FE">
        <w:t> </w:t>
      </w:r>
      <w:r w:rsidR="00EC33FE" w:rsidRPr="00653FE2">
        <w:t>[</w:t>
      </w:r>
      <w:r w:rsidRPr="00653FE2">
        <w:t>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0BF628DB" w:rsidR="00C33898" w:rsidRPr="00653FE2" w:rsidRDefault="00C33898" w:rsidP="00C33898">
      <w:r w:rsidRPr="00653FE2">
        <w:t xml:space="preserve">This random number has to be broadcast and is used by the mobile station to derive the group key for ciphering on the radio interface (see 3GPP </w:t>
      </w:r>
      <w:r w:rsidR="00EC33FE" w:rsidRPr="00653FE2">
        <w:t>TS</w:t>
      </w:r>
      <w:r w:rsidR="00EC33FE">
        <w:t> </w:t>
      </w:r>
      <w:r w:rsidR="00EC33FE" w:rsidRPr="00653FE2">
        <w:t>4</w:t>
      </w:r>
      <w:r w:rsidRPr="00653FE2">
        <w:t>3.020</w:t>
      </w:r>
      <w:r w:rsidR="00EC33FE">
        <w:t> </w:t>
      </w:r>
      <w:r w:rsidR="00EC33FE" w:rsidRPr="00653FE2">
        <w:t>[</w:t>
      </w:r>
      <w:r w:rsidRPr="00653FE2">
        <w:t>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AD54DA7" w:rsidR="00C33898" w:rsidRPr="00653FE2" w:rsidRDefault="00C33898" w:rsidP="00C33898">
      <w:pPr>
        <w:rPr>
          <w:u w:val="single"/>
        </w:rPr>
      </w:pPr>
      <w:r w:rsidRPr="00653FE2">
        <w:t>A flag indicating by its presence that a dedicated channel shall be established and maintained for the talking service subscriber.</w:t>
      </w:r>
    </w:p>
    <w:p w14:paraId="737DFD76"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4" w:name="_Toc11331851"/>
      <w:bookmarkStart w:id="2135" w:name="_Toc36553934"/>
      <w:bookmarkStart w:id="2136" w:name="_Toc218668835"/>
      <w:r w:rsidRPr="00653FE2">
        <w:t>10.5</w:t>
      </w:r>
      <w:r w:rsidRPr="00653FE2">
        <w:tab/>
        <w:t>MAP_PROCESS_GROUP CALL_SIGNALLING service</w:t>
      </w:r>
      <w:bookmarkEnd w:id="2134"/>
      <w:bookmarkEnd w:id="2135"/>
      <w:bookmarkEnd w:id="2136"/>
    </w:p>
    <w:p w14:paraId="509BDB2A" w14:textId="77777777" w:rsidR="00C33898" w:rsidRPr="00653FE2" w:rsidRDefault="00C33898" w:rsidP="00C33898">
      <w:pPr>
        <w:pStyle w:val="Heading3"/>
        <w:keepNext w:val="0"/>
        <w:keepLines w:val="0"/>
      </w:pPr>
      <w:bookmarkStart w:id="2137" w:name="_Toc11331852"/>
      <w:bookmarkStart w:id="2138" w:name="_Toc36553935"/>
      <w:bookmarkStart w:id="2139" w:name="_Toc218668836"/>
      <w:r w:rsidRPr="00653FE2">
        <w:t>10.5.1</w:t>
      </w:r>
      <w:r w:rsidRPr="00653FE2">
        <w:tab/>
        <w:t>Definitions</w:t>
      </w:r>
      <w:bookmarkEnd w:id="2137"/>
      <w:bookmarkEnd w:id="2138"/>
      <w:bookmarkEnd w:id="2139"/>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40" w:name="_Toc11331853"/>
      <w:bookmarkStart w:id="2141" w:name="_Toc36553936"/>
      <w:bookmarkStart w:id="2142" w:name="_Toc218668837"/>
      <w:r w:rsidRPr="00653FE2">
        <w:t>10.5.2</w:t>
      </w:r>
      <w:r w:rsidRPr="00653FE2">
        <w:tab/>
        <w:t>Service primitives</w:t>
      </w:r>
      <w:bookmarkEnd w:id="2140"/>
      <w:bookmarkEnd w:id="2141"/>
      <w:bookmarkEnd w:id="2142"/>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3" w:name="_Toc11331854"/>
      <w:bookmarkStart w:id="2144" w:name="_Toc36553937"/>
      <w:bookmarkStart w:id="2145" w:name="_Toc218668838"/>
      <w:r w:rsidRPr="00653FE2">
        <w:t>10.5.3</w:t>
      </w:r>
      <w:r w:rsidRPr="00653FE2">
        <w:tab/>
        <w:t>Parameter definitions and use</w:t>
      </w:r>
      <w:bookmarkEnd w:id="2143"/>
      <w:bookmarkEnd w:id="2144"/>
      <w:bookmarkEnd w:id="2145"/>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6410E80B" w:rsidR="00C33898" w:rsidRPr="00653FE2" w:rsidRDefault="00C33898" w:rsidP="00C33898">
      <w:pPr>
        <w:rPr>
          <w:u w:val="single"/>
        </w:rPr>
      </w:pPr>
      <w:r w:rsidRPr="00653FE2">
        <w:rPr>
          <w:u w:val="single"/>
        </w:rPr>
        <w:t>Uplink Request</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lastRenderedPageBreak/>
        <w:t>AN-APDU</w:t>
      </w:r>
    </w:p>
    <w:p w14:paraId="4F4A5C9F" w14:textId="5E52A241" w:rsidR="00C33898" w:rsidRPr="00653FE2" w:rsidRDefault="00C33898" w:rsidP="00C33898">
      <w:r w:rsidRPr="00653FE2">
        <w:t>This parameter contains the Notification Data message as defined in</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8.008</w:t>
      </w:r>
      <w:r w:rsidR="00EC33FE">
        <w:rPr>
          <w:snapToGrid w:val="0"/>
        </w:rPr>
        <w:t> </w:t>
      </w:r>
      <w:r w:rsidR="00EC33FE" w:rsidRPr="00653FE2">
        <w:rPr>
          <w:snapToGrid w:val="0"/>
        </w:rPr>
        <w:t>[</w:t>
      </w:r>
      <w:r w:rsidRPr="00653FE2">
        <w:rPr>
          <w:snapToGrid w:val="0"/>
        </w:rPr>
        <w:t>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3BD8E390"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7F5CA942" w14:textId="77A2C8E2" w:rsidR="00C33898" w:rsidRPr="00653FE2" w:rsidRDefault="00C33898" w:rsidP="00C33898">
      <w:pPr>
        <w:rPr>
          <w:u w:val="single"/>
        </w:rPr>
      </w:pPr>
      <w:r w:rsidRPr="00653FE2">
        <w:rPr>
          <w:u w:val="single"/>
        </w:rPr>
        <w:t>Additional Info</w:t>
      </w:r>
    </w:p>
    <w:p w14:paraId="20D63CAB" w14:textId="6AE3A36B"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55E230FB" w14:textId="77777777" w:rsidR="00C33898" w:rsidRPr="00653FE2" w:rsidRDefault="00C33898" w:rsidP="00C33898">
      <w:pPr>
        <w:rPr>
          <w:u w:val="single"/>
        </w:rPr>
      </w:pPr>
      <w:r w:rsidRPr="00653FE2">
        <w:rPr>
          <w:u w:val="single"/>
        </w:rPr>
        <w:t>Emergency Mode Reset Command Flag</w:t>
      </w:r>
    </w:p>
    <w:p w14:paraId="617DE440" w14:textId="5EB4CDAC"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35AA47A3" w14:textId="77777777" w:rsidR="00C33898" w:rsidRPr="00653FE2" w:rsidRDefault="00C33898" w:rsidP="00C33898">
      <w:pPr>
        <w:pStyle w:val="Heading2"/>
        <w:keepNext w:val="0"/>
        <w:keepLines w:val="0"/>
      </w:pPr>
      <w:bookmarkStart w:id="2146" w:name="_Toc11331855"/>
      <w:bookmarkStart w:id="2147" w:name="_Toc36553938"/>
      <w:bookmarkStart w:id="2148" w:name="_Toc218668839"/>
      <w:r w:rsidRPr="00653FE2">
        <w:t>10.6</w:t>
      </w:r>
      <w:r w:rsidRPr="00653FE2">
        <w:tab/>
        <w:t>MAP_FORWARD_GROUP_CALL_SIGNALLING service</w:t>
      </w:r>
      <w:bookmarkEnd w:id="2146"/>
      <w:bookmarkEnd w:id="2147"/>
      <w:bookmarkEnd w:id="2148"/>
    </w:p>
    <w:p w14:paraId="608B10A1" w14:textId="77777777" w:rsidR="00C33898" w:rsidRPr="00653FE2" w:rsidRDefault="00C33898" w:rsidP="00C33898">
      <w:pPr>
        <w:pStyle w:val="Heading3"/>
        <w:keepNext w:val="0"/>
        <w:keepLines w:val="0"/>
      </w:pPr>
      <w:bookmarkStart w:id="2149" w:name="_Toc11331856"/>
      <w:bookmarkStart w:id="2150" w:name="_Toc36553939"/>
      <w:bookmarkStart w:id="2151" w:name="_Toc218668840"/>
      <w:r w:rsidRPr="00653FE2">
        <w:t>10.6.1</w:t>
      </w:r>
      <w:r w:rsidRPr="00653FE2">
        <w:tab/>
        <w:t>Definitions</w:t>
      </w:r>
      <w:bookmarkEnd w:id="2149"/>
      <w:bookmarkEnd w:id="2150"/>
      <w:bookmarkEnd w:id="2151"/>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2" w:name="_Toc11331857"/>
      <w:bookmarkStart w:id="2153" w:name="_Toc36553940"/>
      <w:bookmarkStart w:id="2154" w:name="_Toc218668841"/>
      <w:r w:rsidRPr="00653FE2">
        <w:t>10.6.2</w:t>
      </w:r>
      <w:r w:rsidRPr="00653FE2">
        <w:tab/>
        <w:t>Service primitives</w:t>
      </w:r>
      <w:bookmarkEnd w:id="2152"/>
      <w:bookmarkEnd w:id="2153"/>
      <w:bookmarkEnd w:id="2154"/>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5" w:name="_Toc11331858"/>
      <w:bookmarkStart w:id="2156" w:name="_Toc36553941"/>
      <w:bookmarkStart w:id="2157" w:name="_Toc218668842"/>
      <w:r w:rsidRPr="00653FE2">
        <w:t>10.6.3</w:t>
      </w:r>
      <w:r w:rsidRPr="00653FE2">
        <w:tab/>
        <w:t>Parameter definitions and use</w:t>
      </w:r>
      <w:bookmarkEnd w:id="2155"/>
      <w:bookmarkEnd w:id="2156"/>
      <w:bookmarkEnd w:id="2157"/>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lastRenderedPageBreak/>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D6EEA7E" w:rsidR="00C33898" w:rsidRPr="00653FE2" w:rsidRDefault="00C33898" w:rsidP="00C33898">
      <w:r w:rsidRPr="00653FE2">
        <w:t xml:space="preserve">This parameter contains the Notification Data message as defined in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8.008</w:t>
      </w:r>
      <w:r w:rsidR="00EC33FE">
        <w:rPr>
          <w:snapToGrid w:val="0"/>
        </w:rPr>
        <w:t> </w:t>
      </w:r>
      <w:r w:rsidR="00EC33FE" w:rsidRPr="00653FE2">
        <w:rPr>
          <w:snapToGrid w:val="0"/>
        </w:rPr>
        <w:t>[</w:t>
      </w:r>
      <w:r w:rsidRPr="00653FE2">
        <w:rPr>
          <w:snapToGrid w:val="0"/>
        </w:rPr>
        <w:t>49]</w:t>
      </w:r>
    </w:p>
    <w:p w14:paraId="7C20852A" w14:textId="77777777" w:rsidR="00C33898" w:rsidRPr="00653FE2" w:rsidRDefault="00C33898" w:rsidP="00C33898">
      <w:pPr>
        <w:rPr>
          <w:u w:val="single"/>
        </w:rPr>
      </w:pPr>
      <w:r w:rsidRPr="00653FE2">
        <w:rPr>
          <w:u w:val="single"/>
        </w:rPr>
        <w:t>State Attributes</w:t>
      </w:r>
    </w:p>
    <w:p w14:paraId="06A1A262" w14:textId="15A18E20"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 xml:space="preserve">he IE is used to build a GCC message that provides a mechanism to induce the VGCS talker terminal to mute/unmute the downlink at the Anchor MSC, as defined in 3GPP </w:t>
      </w:r>
      <w:r w:rsidR="00EC33FE" w:rsidRPr="00653FE2">
        <w:rPr>
          <w:snapToGrid w:val="0"/>
        </w:rPr>
        <w:t>TS</w:t>
      </w:r>
      <w:r w:rsidR="00EC33FE">
        <w:rPr>
          <w:snapToGrid w:val="0"/>
        </w:rPr>
        <w:t> </w:t>
      </w:r>
      <w:r w:rsidR="00EC33FE" w:rsidRPr="00653FE2">
        <w:rPr>
          <w:snapToGrid w:val="0"/>
        </w:rPr>
        <w:t>4</w:t>
      </w:r>
      <w:r w:rsidRPr="00653FE2">
        <w:rPr>
          <w:snapToGrid w:val="0"/>
        </w:rPr>
        <w:t>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480695AA"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17ED0DB6" w14:textId="40B03C5E" w:rsidR="00C33898" w:rsidRPr="00653FE2" w:rsidRDefault="00C33898" w:rsidP="00C33898">
      <w:pPr>
        <w:rPr>
          <w:u w:val="single"/>
        </w:rPr>
      </w:pPr>
      <w:r w:rsidRPr="00653FE2">
        <w:rPr>
          <w:u w:val="single"/>
        </w:rPr>
        <w:t>Additional Info</w:t>
      </w:r>
    </w:p>
    <w:p w14:paraId="7C33B297" w14:textId="68DCFA95"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665742E3" w14:textId="77777777" w:rsidR="00C33898" w:rsidRPr="00653FE2" w:rsidRDefault="00C33898" w:rsidP="00C33898">
      <w:pPr>
        <w:rPr>
          <w:u w:val="single"/>
        </w:rPr>
      </w:pPr>
      <w:r w:rsidRPr="00653FE2">
        <w:rPr>
          <w:u w:val="single"/>
        </w:rPr>
        <w:t>Emergency Mode Reset Command Flag</w:t>
      </w:r>
    </w:p>
    <w:p w14:paraId="3CADFE5E" w14:textId="4E109EBC"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7A04384F" w14:textId="77777777" w:rsidR="00C33898" w:rsidRPr="00653FE2" w:rsidRDefault="00C33898" w:rsidP="00C33898">
      <w:pPr>
        <w:rPr>
          <w:u w:val="single"/>
        </w:rPr>
      </w:pPr>
      <w:r w:rsidRPr="00653FE2">
        <w:rPr>
          <w:u w:val="single"/>
        </w:rPr>
        <w:t>SM RP UI</w:t>
      </w:r>
    </w:p>
    <w:p w14:paraId="0EF11894" w14:textId="1D2C5594" w:rsidR="00C33898" w:rsidRPr="00653FE2" w:rsidRDefault="00C33898" w:rsidP="00C33898">
      <w:pPr>
        <w:keepNext/>
        <w:keepLines/>
      </w:pPr>
      <w:r w:rsidRPr="00653FE2">
        <w:t>See definition in clause 7.6.8. The short message transfer protocol data unit received from the Service Centre is inserted in this parameter.</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8" w:name="_Toc11331859"/>
      <w:bookmarkStart w:id="2159" w:name="_Toc36553942"/>
      <w:bookmarkStart w:id="2160" w:name="_Toc218668843"/>
      <w:r w:rsidRPr="00653FE2">
        <w:t>10.7</w:t>
      </w:r>
      <w:r w:rsidRPr="00653FE2">
        <w:tab/>
        <w:t>MAP_SEND_GROUP_CALL_END_SIGNAL service</w:t>
      </w:r>
      <w:bookmarkEnd w:id="2158"/>
      <w:bookmarkEnd w:id="2159"/>
      <w:bookmarkEnd w:id="2160"/>
    </w:p>
    <w:p w14:paraId="215DAB95" w14:textId="77777777" w:rsidR="00C33898" w:rsidRPr="00653FE2" w:rsidRDefault="00C33898" w:rsidP="00C33898">
      <w:pPr>
        <w:pStyle w:val="Heading3"/>
        <w:keepNext w:val="0"/>
        <w:keepLines w:val="0"/>
      </w:pPr>
      <w:bookmarkStart w:id="2161" w:name="_Toc11331860"/>
      <w:bookmarkStart w:id="2162" w:name="_Toc36553943"/>
      <w:bookmarkStart w:id="2163" w:name="_Toc218668844"/>
      <w:r w:rsidRPr="00653FE2">
        <w:t>10.7.1</w:t>
      </w:r>
      <w:r w:rsidRPr="00653FE2">
        <w:tab/>
        <w:t>Definitions</w:t>
      </w:r>
      <w:bookmarkEnd w:id="2161"/>
      <w:bookmarkEnd w:id="2162"/>
      <w:bookmarkEnd w:id="2163"/>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4" w:name="_Toc11331861"/>
      <w:bookmarkStart w:id="2165" w:name="_Toc36553944"/>
      <w:bookmarkStart w:id="2166" w:name="_Toc218668845"/>
      <w:r w:rsidRPr="00653FE2">
        <w:lastRenderedPageBreak/>
        <w:t>10.7.2</w:t>
      </w:r>
      <w:r w:rsidRPr="00653FE2">
        <w:tab/>
        <w:t>Service primitives</w:t>
      </w:r>
      <w:bookmarkEnd w:id="2164"/>
      <w:bookmarkEnd w:id="2165"/>
      <w:bookmarkEnd w:id="2166"/>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7" w:name="_Toc11331862"/>
      <w:bookmarkStart w:id="2168" w:name="_Toc36553945"/>
      <w:bookmarkStart w:id="2169" w:name="_Toc218668846"/>
      <w:r w:rsidRPr="00653FE2">
        <w:t>10.7.3</w:t>
      </w:r>
      <w:r w:rsidRPr="00653FE2">
        <w:tab/>
        <w:t>Parameter definitions and use</w:t>
      </w:r>
      <w:bookmarkEnd w:id="2167"/>
      <w:bookmarkEnd w:id="2168"/>
      <w:bookmarkEnd w:id="2169"/>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4DFCE5EB"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5F80BB3D" w14:textId="48DBC6D0" w:rsidR="00C33898" w:rsidRPr="00653FE2" w:rsidRDefault="00C33898" w:rsidP="00C33898">
      <w:pPr>
        <w:rPr>
          <w:u w:val="single"/>
        </w:rPr>
      </w:pPr>
      <w:r w:rsidRPr="00653FE2">
        <w:rPr>
          <w:u w:val="single"/>
        </w:rPr>
        <w:t>Additional Info</w:t>
      </w:r>
    </w:p>
    <w:p w14:paraId="689C0127" w14:textId="61A76ABB"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70" w:name="_Toc11331863"/>
      <w:bookmarkStart w:id="2171" w:name="_Toc36553946"/>
      <w:bookmarkStart w:id="2172" w:name="_Toc218668847"/>
      <w:r w:rsidRPr="00653FE2">
        <w:t>10.7A</w:t>
      </w:r>
      <w:r w:rsidRPr="00653FE2">
        <w:tab/>
        <w:t>MAP_SEND_GROUP_CALL_INFO service</w:t>
      </w:r>
      <w:bookmarkEnd w:id="2170"/>
      <w:bookmarkEnd w:id="2171"/>
      <w:bookmarkEnd w:id="2172"/>
    </w:p>
    <w:p w14:paraId="5AFE19F5" w14:textId="77777777" w:rsidR="00C33898" w:rsidRPr="00653FE2" w:rsidRDefault="00C33898" w:rsidP="00C33898">
      <w:pPr>
        <w:pStyle w:val="Heading3"/>
        <w:keepNext w:val="0"/>
        <w:keepLines w:val="0"/>
      </w:pPr>
      <w:bookmarkStart w:id="2173" w:name="_Toc11331864"/>
      <w:bookmarkStart w:id="2174" w:name="_Toc36553947"/>
      <w:bookmarkStart w:id="2175" w:name="_Toc218668848"/>
      <w:r w:rsidRPr="00653FE2">
        <w:t>10.7A.1</w:t>
      </w:r>
      <w:r w:rsidRPr="00653FE2">
        <w:tab/>
        <w:t>Definitions</w:t>
      </w:r>
      <w:bookmarkEnd w:id="2173"/>
      <w:bookmarkEnd w:id="2174"/>
      <w:bookmarkEnd w:id="2175"/>
    </w:p>
    <w:p w14:paraId="6136ABD6" w14:textId="06116B1E" w:rsidR="00C33898" w:rsidRPr="00653FE2" w:rsidRDefault="00C33898" w:rsidP="00C33898">
      <w:r w:rsidRPr="00653FE2">
        <w:t xml:space="preserve">This service is used in a RANflex configuration (see 3GPP </w:t>
      </w:r>
      <w:r w:rsidR="00EC33FE" w:rsidRPr="00653FE2">
        <w:t>TS</w:t>
      </w:r>
      <w:r w:rsidR="00EC33FE">
        <w:t> </w:t>
      </w:r>
      <w:r w:rsidR="00EC33FE" w:rsidRPr="00653FE2">
        <w:t>2</w:t>
      </w:r>
      <w:r w:rsidRPr="00653FE2">
        <w:t>3.236</w:t>
      </w:r>
      <w:r w:rsidR="00EC33FE">
        <w:t> </w:t>
      </w:r>
      <w:r w:rsidR="00EC33FE" w:rsidRPr="00653FE2">
        <w:t>[</w:t>
      </w:r>
      <w:r w:rsidRPr="00653FE2">
        <w:t>133]) between the subscriber's visited MSC and group call serving MSC of the subscriber's location area.</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6" w:name="_Toc11331865"/>
      <w:bookmarkStart w:id="2177" w:name="_Toc36553948"/>
      <w:bookmarkStart w:id="2178" w:name="_Toc218668849"/>
      <w:r w:rsidRPr="00653FE2">
        <w:t>10.7A.2</w:t>
      </w:r>
      <w:r w:rsidRPr="00653FE2">
        <w:tab/>
        <w:t>Service primitives</w:t>
      </w:r>
      <w:bookmarkEnd w:id="2176"/>
      <w:bookmarkEnd w:id="2177"/>
      <w:bookmarkEnd w:id="2178"/>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lastRenderedPageBreak/>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9" w:name="_Toc11331866"/>
      <w:bookmarkStart w:id="2180" w:name="_Toc36553949"/>
      <w:bookmarkStart w:id="2181" w:name="_Toc218668850"/>
      <w:r w:rsidRPr="00653FE2">
        <w:t>10.7A.3</w:t>
      </w:r>
      <w:r w:rsidRPr="00653FE2">
        <w:tab/>
        <w:t>Parameter definitions and use</w:t>
      </w:r>
      <w:bookmarkEnd w:id="2179"/>
      <w:bookmarkEnd w:id="2180"/>
      <w:bookmarkEnd w:id="2181"/>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5A7994ED"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10BAF467" w:rsidR="00C33898" w:rsidRPr="00653FE2" w:rsidRDefault="00C33898" w:rsidP="00C33898">
      <w:pPr>
        <w:rPr>
          <w:snapToGrid w:val="0"/>
        </w:rPr>
      </w:pPr>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 xml:space="preserve">100] and 3GPP </w:t>
      </w:r>
      <w:r w:rsidR="00EC33FE" w:rsidRPr="00653FE2">
        <w:rPr>
          <w:snapToGrid w:val="0"/>
        </w:rPr>
        <w:t>TS</w:t>
      </w:r>
      <w:r w:rsidR="00EC33FE">
        <w:rPr>
          <w:snapToGrid w:val="0"/>
        </w:rPr>
        <w:t> </w:t>
      </w:r>
      <w:r w:rsidR="00EC33FE" w:rsidRPr="00653FE2">
        <w:rPr>
          <w:snapToGrid w:val="0"/>
        </w:rPr>
        <w:t>4</w:t>
      </w:r>
      <w:r w:rsidRPr="00653FE2">
        <w:rPr>
          <w:snapToGrid w:val="0"/>
        </w:rPr>
        <w:t>3.069</w:t>
      </w:r>
      <w:r w:rsidR="00EC33FE">
        <w:rPr>
          <w:snapToGrid w:val="0"/>
        </w:rPr>
        <w:t> </w:t>
      </w:r>
      <w:r w:rsidR="00EC33FE" w:rsidRPr="00653FE2">
        <w:rPr>
          <w:snapToGrid w:val="0"/>
        </w:rPr>
        <w:t>[</w:t>
      </w:r>
      <w:r w:rsidRPr="00653FE2">
        <w:rPr>
          <w:snapToGrid w:val="0"/>
        </w:rPr>
        <w:t>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FED4FE7"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4F88F44E" w14:textId="31D110E3" w:rsidR="00C33898" w:rsidRPr="00653FE2" w:rsidRDefault="00C33898" w:rsidP="00C33898">
      <w:pPr>
        <w:rPr>
          <w:u w:val="single"/>
        </w:rPr>
      </w:pPr>
      <w:r w:rsidRPr="00653FE2">
        <w:rPr>
          <w:u w:val="single"/>
        </w:rPr>
        <w:t>Additional Info</w:t>
      </w:r>
    </w:p>
    <w:p w14:paraId="54112AE1" w14:textId="59F16FD8"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31A6CBB6" w14:textId="77777777" w:rsidR="00C33898" w:rsidRPr="00653FE2" w:rsidRDefault="00C33898" w:rsidP="00C33898">
      <w:pPr>
        <w:pStyle w:val="HE"/>
        <w:rPr>
          <w:b w:val="0"/>
          <w:u w:val="single"/>
        </w:rPr>
      </w:pPr>
      <w:r w:rsidRPr="00653FE2">
        <w:rPr>
          <w:b w:val="0"/>
          <w:u w:val="single"/>
        </w:rPr>
        <w:t>TMSI</w:t>
      </w:r>
    </w:p>
    <w:p w14:paraId="66E1D404" w14:textId="3C81932E" w:rsidR="00C33898" w:rsidRPr="00653FE2" w:rsidRDefault="00C33898" w:rsidP="00C33898">
      <w:r w:rsidRPr="00653FE2">
        <w:t>See definition in clause 7.6.2.</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1C5425C4"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 xml:space="preserve">100] and 3GPP </w:t>
      </w:r>
      <w:r w:rsidR="00EC33FE" w:rsidRPr="00653FE2">
        <w:rPr>
          <w:snapToGrid w:val="0"/>
        </w:rPr>
        <w:t>TS</w:t>
      </w:r>
      <w:r w:rsidR="00EC33FE">
        <w:rPr>
          <w:snapToGrid w:val="0"/>
        </w:rPr>
        <w:t> </w:t>
      </w:r>
      <w:r w:rsidR="00EC33FE" w:rsidRPr="00653FE2">
        <w:rPr>
          <w:snapToGrid w:val="0"/>
        </w:rPr>
        <w:t>4</w:t>
      </w:r>
      <w:r w:rsidRPr="00653FE2">
        <w:rPr>
          <w:snapToGrid w:val="0"/>
        </w:rPr>
        <w:t>3.069</w:t>
      </w:r>
      <w:r w:rsidR="00EC33FE">
        <w:rPr>
          <w:snapToGrid w:val="0"/>
        </w:rPr>
        <w:t> </w:t>
      </w:r>
      <w:r w:rsidR="00EC33FE" w:rsidRPr="00653FE2">
        <w:rPr>
          <w:snapToGrid w:val="0"/>
        </w:rPr>
        <w:t>[</w:t>
      </w:r>
      <w:r w:rsidRPr="00653FE2">
        <w:rPr>
          <w:snapToGrid w:val="0"/>
        </w:rPr>
        <w:t>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1BC5123A"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 xml:space="preserve">100] and 3GPP </w:t>
      </w:r>
      <w:r w:rsidR="00EC33FE" w:rsidRPr="00653FE2">
        <w:rPr>
          <w:snapToGrid w:val="0"/>
        </w:rPr>
        <w:t>TS</w:t>
      </w:r>
      <w:r w:rsidR="00EC33FE">
        <w:rPr>
          <w:snapToGrid w:val="0"/>
        </w:rPr>
        <w:t> </w:t>
      </w:r>
      <w:r w:rsidR="00EC33FE" w:rsidRPr="00653FE2">
        <w:rPr>
          <w:snapToGrid w:val="0"/>
        </w:rPr>
        <w:t>4</w:t>
      </w:r>
      <w:r w:rsidRPr="00653FE2">
        <w:rPr>
          <w:snapToGrid w:val="0"/>
        </w:rPr>
        <w:t>3.069</w:t>
      </w:r>
      <w:r w:rsidR="00EC33FE">
        <w:rPr>
          <w:snapToGrid w:val="0"/>
        </w:rPr>
        <w:t> </w:t>
      </w:r>
      <w:r w:rsidR="00EC33FE" w:rsidRPr="00653FE2">
        <w:rPr>
          <w:snapToGrid w:val="0"/>
        </w:rPr>
        <w:t>[</w:t>
      </w:r>
      <w:r w:rsidRPr="00653FE2">
        <w:rPr>
          <w:snapToGrid w:val="0"/>
        </w:rPr>
        <w:t>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4E9960ED" w:rsidR="00C33898" w:rsidRPr="00653FE2" w:rsidRDefault="00C33898" w:rsidP="00C33898">
      <w:r w:rsidRPr="00653FE2">
        <w:t xml:space="preserve">For the definition and use of this parameter see </w:t>
      </w:r>
      <w:r w:rsidRPr="00653FE2">
        <w:rPr>
          <w:snapToGrid w:val="0"/>
        </w:rPr>
        <w:t xml:space="preserve">3GPP </w:t>
      </w:r>
      <w:r w:rsidR="00EC33FE" w:rsidRPr="00653FE2">
        <w:rPr>
          <w:snapToGrid w:val="0"/>
        </w:rPr>
        <w:t>TS</w:t>
      </w:r>
      <w:r w:rsidR="00EC33FE">
        <w:rPr>
          <w:snapToGrid w:val="0"/>
        </w:rPr>
        <w:t> </w:t>
      </w:r>
      <w:r w:rsidR="00EC33FE" w:rsidRPr="00653FE2">
        <w:rPr>
          <w:snapToGrid w:val="0"/>
        </w:rPr>
        <w:t>4</w:t>
      </w:r>
      <w:r w:rsidRPr="00653FE2">
        <w:rPr>
          <w:snapToGrid w:val="0"/>
        </w:rPr>
        <w:t>3.068</w:t>
      </w:r>
      <w:r w:rsidR="00EC33FE">
        <w:rPr>
          <w:snapToGrid w:val="0"/>
        </w:rPr>
        <w:t> </w:t>
      </w:r>
      <w:r w:rsidR="00EC33FE" w:rsidRPr="00653FE2">
        <w:rPr>
          <w:snapToGrid w:val="0"/>
        </w:rPr>
        <w:t>[</w:t>
      </w:r>
      <w:r w:rsidRPr="00653FE2">
        <w:rPr>
          <w:snapToGrid w:val="0"/>
        </w:rPr>
        <w:t>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lastRenderedPageBreak/>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2" w:name="_Toc11331867"/>
      <w:bookmarkStart w:id="2183" w:name="_Toc36553950"/>
      <w:bookmarkStart w:id="2184" w:name="_Toc218668851"/>
      <w:r w:rsidRPr="00653FE2">
        <w:t>10.8</w:t>
      </w:r>
      <w:r w:rsidRPr="00653FE2">
        <w:tab/>
        <w:t>Void</w:t>
      </w:r>
      <w:bookmarkEnd w:id="2182"/>
      <w:bookmarkEnd w:id="2183"/>
      <w:bookmarkEnd w:id="2184"/>
    </w:p>
    <w:p w14:paraId="2B01AD54" w14:textId="77777777" w:rsidR="00C33898" w:rsidRPr="00653FE2" w:rsidRDefault="00C33898" w:rsidP="00C33898">
      <w:pPr>
        <w:pStyle w:val="Heading2"/>
        <w:keepNext w:val="0"/>
        <w:keepLines w:val="0"/>
      </w:pPr>
      <w:bookmarkStart w:id="2185" w:name="_Toc11331868"/>
      <w:bookmarkStart w:id="2186" w:name="_Toc36553951"/>
      <w:bookmarkStart w:id="2187" w:name="_Toc218668852"/>
      <w:r w:rsidRPr="00653FE2">
        <w:t>10.9</w:t>
      </w:r>
      <w:r w:rsidRPr="00653FE2">
        <w:tab/>
        <w:t>Void</w:t>
      </w:r>
      <w:bookmarkEnd w:id="2185"/>
      <w:bookmarkEnd w:id="2186"/>
      <w:bookmarkEnd w:id="2187"/>
    </w:p>
    <w:p w14:paraId="7A63345F" w14:textId="77777777" w:rsidR="00C33898" w:rsidRPr="00653FE2" w:rsidRDefault="00C33898" w:rsidP="00C33898">
      <w:pPr>
        <w:pStyle w:val="Heading2"/>
      </w:pPr>
      <w:bookmarkStart w:id="2188" w:name="_Toc11331869"/>
      <w:bookmarkStart w:id="2189" w:name="_Toc36553952"/>
      <w:bookmarkStart w:id="2190" w:name="_Toc218668853"/>
      <w:r w:rsidRPr="00653FE2">
        <w:t>10.10</w:t>
      </w:r>
      <w:r w:rsidRPr="00653FE2">
        <w:tab/>
        <w:t>MAP_SET_REPORTING_STATE service</w:t>
      </w:r>
      <w:bookmarkEnd w:id="2188"/>
      <w:bookmarkEnd w:id="2189"/>
      <w:bookmarkEnd w:id="2190"/>
    </w:p>
    <w:p w14:paraId="4ADD1DF1" w14:textId="77777777" w:rsidR="00C33898" w:rsidRPr="00653FE2" w:rsidRDefault="00C33898" w:rsidP="00C33898">
      <w:pPr>
        <w:pStyle w:val="Heading3"/>
      </w:pPr>
      <w:bookmarkStart w:id="2191" w:name="_Toc11331870"/>
      <w:bookmarkStart w:id="2192" w:name="_Toc36553953"/>
      <w:bookmarkStart w:id="2193" w:name="_Toc218668854"/>
      <w:r w:rsidRPr="00653FE2">
        <w:t>10.10.1</w:t>
      </w:r>
      <w:r w:rsidRPr="00653FE2">
        <w:tab/>
        <w:t>Definition</w:t>
      </w:r>
      <w:bookmarkEnd w:id="2191"/>
      <w:bookmarkEnd w:id="2192"/>
      <w:bookmarkEnd w:id="2193"/>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4" w:name="_Toc11331871"/>
      <w:bookmarkStart w:id="2195" w:name="_Toc36553954"/>
      <w:bookmarkStart w:id="2196" w:name="_Toc218668855"/>
      <w:r w:rsidRPr="00653FE2">
        <w:t>10.10.2</w:t>
      </w:r>
      <w:r w:rsidRPr="00653FE2">
        <w:tab/>
        <w:t>Service primitives</w:t>
      </w:r>
      <w:bookmarkEnd w:id="2194"/>
      <w:bookmarkEnd w:id="2195"/>
      <w:bookmarkEnd w:id="2196"/>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7" w:name="_Toc11331872"/>
      <w:bookmarkStart w:id="2198" w:name="_Toc36553955"/>
      <w:bookmarkStart w:id="2199" w:name="_Toc218668856"/>
      <w:r w:rsidRPr="00653FE2">
        <w:t>10.10.3</w:t>
      </w:r>
      <w:r w:rsidRPr="00653FE2">
        <w:tab/>
        <w:t>Parameter use</w:t>
      </w:r>
      <w:bookmarkEnd w:id="2197"/>
      <w:bookmarkEnd w:id="2198"/>
      <w:bookmarkEnd w:id="2199"/>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56E5FAF5" w:rsidR="00C33898" w:rsidRPr="00653FE2" w:rsidRDefault="00C33898" w:rsidP="00C33898">
      <w:r w:rsidRPr="00653FE2">
        <w:lastRenderedPageBreak/>
        <w:t xml:space="preserve">This parameter indicates whether monitoring for CCBS shall be started or stopped. If it indicates that monitoring shall be started this service corresponds to the message 'Start Reporting' in 3GPP </w:t>
      </w:r>
      <w:r w:rsidR="00EC33FE" w:rsidRPr="00653FE2">
        <w:t>TS</w:t>
      </w:r>
      <w:r w:rsidR="00EC33FE">
        <w:t> </w:t>
      </w:r>
      <w:r w:rsidR="00EC33FE" w:rsidRPr="00653FE2">
        <w:t>2</w:t>
      </w:r>
      <w:r w:rsidRPr="00653FE2">
        <w:t>3.093</w:t>
      </w:r>
      <w:r w:rsidR="00EC33FE">
        <w:t> </w:t>
      </w:r>
      <w:r w:rsidR="00EC33FE" w:rsidRPr="00653FE2">
        <w:t>[</w:t>
      </w:r>
      <w:r w:rsidRPr="00653FE2">
        <w:t xml:space="preserve">107]; if it indicates that monitoring shall be stopped this service corresponds to the message 'Stop Reporting' in 3GPP </w:t>
      </w:r>
      <w:r w:rsidR="00EC33FE" w:rsidRPr="00653FE2">
        <w:t>TS</w:t>
      </w:r>
      <w:r w:rsidR="00EC33FE">
        <w:t> </w:t>
      </w:r>
      <w:r w:rsidR="00EC33FE" w:rsidRPr="00653FE2">
        <w:t>2</w:t>
      </w:r>
      <w:r w:rsidRPr="00653FE2">
        <w:t>3.093</w:t>
      </w:r>
      <w:r w:rsidR="00EC33FE">
        <w:t> </w:t>
      </w:r>
      <w:r w:rsidR="00EC33FE" w:rsidRPr="00653FE2">
        <w:t>[</w:t>
      </w:r>
      <w:r w:rsidRPr="00653FE2">
        <w:t>107].</w:t>
      </w:r>
    </w:p>
    <w:p w14:paraId="7F293C6E" w14:textId="77777777" w:rsidR="00C33898" w:rsidRPr="00653FE2" w:rsidRDefault="00C33898" w:rsidP="00C33898">
      <w:pPr>
        <w:rPr>
          <w:u w:val="single"/>
        </w:rPr>
      </w:pPr>
      <w:r w:rsidRPr="00653FE2">
        <w:rPr>
          <w:u w:val="single"/>
        </w:rPr>
        <w:t>CCBS Subscriber Status</w:t>
      </w:r>
    </w:p>
    <w:p w14:paraId="6C0054E6" w14:textId="55912BDA"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38933321" w:rsidR="00C33898" w:rsidRPr="00653FE2" w:rsidRDefault="00C33898" w:rsidP="00C33898">
      <w:r w:rsidRPr="00653FE2">
        <w:t xml:space="preserve">These are defined in </w:t>
      </w:r>
      <w:r w:rsidR="00EC33FE" w:rsidRPr="00653FE2">
        <w:t>clause</w:t>
      </w:r>
      <w:r w:rsidR="00EC33FE">
        <w:t> </w:t>
      </w:r>
      <w:r w:rsidR="00EC33FE" w:rsidRPr="00653FE2">
        <w:t>7</w:t>
      </w:r>
      <w:r w:rsidRPr="00653FE2">
        <w:t>.6.</w:t>
      </w:r>
    </w:p>
    <w:p w14:paraId="12005577" w14:textId="77777777" w:rsidR="00C33898" w:rsidRPr="00653FE2" w:rsidRDefault="00C33898" w:rsidP="00C33898">
      <w:pPr>
        <w:pStyle w:val="Heading2"/>
        <w:keepNext w:val="0"/>
        <w:keepLines w:val="0"/>
      </w:pPr>
      <w:bookmarkStart w:id="2200" w:name="_Toc11331873"/>
      <w:bookmarkStart w:id="2201" w:name="_Toc36553956"/>
      <w:bookmarkStart w:id="2202" w:name="_Toc218668857"/>
      <w:r w:rsidRPr="00653FE2">
        <w:t>10.11</w:t>
      </w:r>
      <w:r w:rsidRPr="00653FE2">
        <w:tab/>
        <w:t>MAP_STATUS_REPORT service</w:t>
      </w:r>
      <w:bookmarkEnd w:id="2200"/>
      <w:bookmarkEnd w:id="2201"/>
      <w:bookmarkEnd w:id="2202"/>
    </w:p>
    <w:p w14:paraId="31DB631D" w14:textId="77777777" w:rsidR="00C33898" w:rsidRPr="00653FE2" w:rsidRDefault="00C33898" w:rsidP="00C33898">
      <w:pPr>
        <w:pStyle w:val="Heading3"/>
        <w:keepNext w:val="0"/>
        <w:keepLines w:val="0"/>
      </w:pPr>
      <w:bookmarkStart w:id="2203" w:name="_Toc11331874"/>
      <w:bookmarkStart w:id="2204" w:name="_Toc36553957"/>
      <w:bookmarkStart w:id="2205" w:name="_Toc218668858"/>
      <w:r w:rsidRPr="00653FE2">
        <w:t>10.11.1</w:t>
      </w:r>
      <w:r w:rsidRPr="00653FE2">
        <w:tab/>
        <w:t>Definition</w:t>
      </w:r>
      <w:bookmarkEnd w:id="2203"/>
      <w:bookmarkEnd w:id="2204"/>
      <w:bookmarkEnd w:id="2205"/>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6" w:name="_Toc11331875"/>
      <w:bookmarkStart w:id="2207" w:name="_Toc36553958"/>
      <w:bookmarkStart w:id="2208" w:name="_Toc218668859"/>
      <w:r w:rsidRPr="00653FE2">
        <w:t>10.11.2</w:t>
      </w:r>
      <w:r w:rsidRPr="00653FE2">
        <w:tab/>
        <w:t>Service primitives</w:t>
      </w:r>
      <w:bookmarkEnd w:id="2206"/>
      <w:bookmarkEnd w:id="2207"/>
      <w:bookmarkEnd w:id="2208"/>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9" w:name="_Toc11331876"/>
      <w:bookmarkStart w:id="2210" w:name="_Toc36553959"/>
      <w:bookmarkStart w:id="2211" w:name="_Toc218668860"/>
      <w:r w:rsidRPr="00653FE2">
        <w:t>10.11.3</w:t>
      </w:r>
      <w:r w:rsidRPr="00653FE2">
        <w:tab/>
        <w:t>Parameter use</w:t>
      </w:r>
      <w:bookmarkEnd w:id="2209"/>
      <w:bookmarkEnd w:id="2210"/>
      <w:bookmarkEnd w:id="2211"/>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6D6E85A7" w:rsidR="00C33898" w:rsidRPr="00653FE2" w:rsidRDefault="00C33898" w:rsidP="00C33898">
      <w:r w:rsidRPr="00653FE2">
        <w:t xml:space="preserve">If this parameter is present without Monitoring Mode and Call Outcome this service corresponds to the message 'Event Report' in 3GPP </w:t>
      </w:r>
      <w:r w:rsidR="00EC33FE" w:rsidRPr="00653FE2">
        <w:t>TS</w:t>
      </w:r>
      <w:r w:rsidR="00EC33FE">
        <w:t> </w:t>
      </w:r>
      <w:r w:rsidR="00EC33FE" w:rsidRPr="00653FE2">
        <w:t>2</w:t>
      </w:r>
      <w:r w:rsidRPr="00653FE2">
        <w:t>3.093</w:t>
      </w:r>
      <w:r w:rsidR="00EC33FE">
        <w:t> </w:t>
      </w:r>
      <w:r w:rsidR="00EC33FE" w:rsidRPr="00653FE2">
        <w:t>[</w:t>
      </w:r>
      <w:r w:rsidRPr="00653FE2">
        <w:t xml:space="preserve">107]. 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CCCE28B" w:rsidR="00C33898" w:rsidRPr="00653FE2" w:rsidRDefault="00C33898" w:rsidP="00C33898">
      <w:r w:rsidRPr="00653FE2">
        <w:lastRenderedPageBreak/>
        <w:t xml:space="preserve">If this parameter is present with CCBS Call Outcome this service corresponds to the message 'CCBS Call Report' in 3GPP </w:t>
      </w:r>
      <w:r w:rsidR="00EC33FE" w:rsidRPr="00653FE2">
        <w:t>TS</w:t>
      </w:r>
      <w:r w:rsidR="00EC33FE">
        <w:t> </w:t>
      </w:r>
      <w:r w:rsidR="00EC33FE" w:rsidRPr="00653FE2">
        <w:t>2</w:t>
      </w:r>
      <w:r w:rsidRPr="00653FE2">
        <w:t>3.093</w:t>
      </w:r>
      <w:r w:rsidR="00EC33FE">
        <w:t> </w:t>
      </w:r>
      <w:r w:rsidR="00EC33FE" w:rsidRPr="00653FE2">
        <w:t>[</w:t>
      </w:r>
      <w:r w:rsidRPr="00653FE2">
        <w:t xml:space="preserve">107]. 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049F8F08"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2" w:name="_Toc11331877"/>
      <w:bookmarkStart w:id="2213" w:name="_Toc36553960"/>
      <w:bookmarkStart w:id="2214" w:name="_Toc218668861"/>
      <w:r w:rsidRPr="00653FE2">
        <w:t>10.12</w:t>
      </w:r>
      <w:r w:rsidRPr="00653FE2">
        <w:tab/>
        <w:t>MAP_REMOTE_USER_FREE service</w:t>
      </w:r>
      <w:bookmarkEnd w:id="2212"/>
      <w:bookmarkEnd w:id="2213"/>
      <w:bookmarkEnd w:id="2214"/>
    </w:p>
    <w:p w14:paraId="509C6008" w14:textId="77777777" w:rsidR="00C33898" w:rsidRPr="00653FE2" w:rsidRDefault="00C33898" w:rsidP="00C33898">
      <w:pPr>
        <w:pStyle w:val="Heading3"/>
      </w:pPr>
      <w:bookmarkStart w:id="2215" w:name="_Toc11331878"/>
      <w:bookmarkStart w:id="2216" w:name="_Toc36553961"/>
      <w:bookmarkStart w:id="2217" w:name="_Toc218668862"/>
      <w:r w:rsidRPr="00653FE2">
        <w:t>10.12.1</w:t>
      </w:r>
      <w:r w:rsidRPr="00653FE2">
        <w:tab/>
        <w:t>Definition</w:t>
      </w:r>
      <w:bookmarkEnd w:id="2215"/>
      <w:bookmarkEnd w:id="2216"/>
      <w:bookmarkEnd w:id="2217"/>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8" w:name="_Toc11331879"/>
      <w:bookmarkStart w:id="2219" w:name="_Toc36553962"/>
      <w:bookmarkStart w:id="2220" w:name="_Toc218668863"/>
      <w:r w:rsidRPr="00653FE2">
        <w:t>10.12.2</w:t>
      </w:r>
      <w:r w:rsidRPr="00653FE2">
        <w:tab/>
        <w:t>Service primitives</w:t>
      </w:r>
      <w:bookmarkEnd w:id="2218"/>
      <w:bookmarkEnd w:id="2219"/>
      <w:bookmarkEnd w:id="2220"/>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1" w:name="_Toc11331880"/>
      <w:bookmarkStart w:id="2222" w:name="_Toc36553963"/>
      <w:bookmarkStart w:id="2223" w:name="_Toc218668864"/>
      <w:r w:rsidRPr="00653FE2">
        <w:t>10.12.3</w:t>
      </w:r>
      <w:r w:rsidRPr="00653FE2">
        <w:tab/>
        <w:t>Parameter use</w:t>
      </w:r>
      <w:bookmarkEnd w:id="2221"/>
      <w:bookmarkEnd w:id="2222"/>
      <w:bookmarkEnd w:id="2223"/>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9D2D568"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0148E073"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49ECBA6B"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w:t>
      </w:r>
    </w:p>
    <w:p w14:paraId="7ED54CD8" w14:textId="77777777" w:rsidR="00C33898" w:rsidRPr="00653FE2" w:rsidRDefault="00C33898" w:rsidP="00C33898">
      <w:pPr>
        <w:rPr>
          <w:b/>
          <w:u w:val="single"/>
        </w:rPr>
      </w:pPr>
      <w:r w:rsidRPr="00653FE2">
        <w:rPr>
          <w:u w:val="single"/>
        </w:rPr>
        <w:lastRenderedPageBreak/>
        <w:t>Replace B Number</w:t>
      </w:r>
    </w:p>
    <w:p w14:paraId="57F1F653" w14:textId="78991210"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54F493FC"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07304A85"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30487DC6" w:rsidR="00C33898" w:rsidRPr="00653FE2" w:rsidRDefault="00C33898" w:rsidP="00C33898">
      <w:pPr>
        <w:pStyle w:val="B1"/>
      </w:pPr>
      <w:r w:rsidRPr="00653FE2">
        <w:t>-</w:t>
      </w:r>
      <w:r w:rsidRPr="00653FE2">
        <w:tab/>
        <w:t xml:space="preserve">This error is returned by the responder when the terminal used for CCBS activation is not compatible with the terminal used for the CCBS recall. For details refer to 3GPP </w:t>
      </w:r>
      <w:r w:rsidR="00EC33FE" w:rsidRPr="00653FE2">
        <w:t>TS</w:t>
      </w:r>
      <w:r w:rsidR="00EC33FE">
        <w:t> </w:t>
      </w:r>
      <w:r w:rsidR="00EC33FE" w:rsidRPr="00653FE2">
        <w:t>2</w:t>
      </w:r>
      <w:r w:rsidRPr="00653FE2">
        <w:t>4.008</w:t>
      </w:r>
      <w:r w:rsidR="00EC33FE">
        <w:t> </w:t>
      </w:r>
      <w:r w:rsidR="00EC33FE" w:rsidRPr="00653FE2">
        <w:t>[</w:t>
      </w:r>
      <w:r w:rsidRPr="00653FE2">
        <w:t>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4" w:name="_Toc11331881"/>
      <w:bookmarkStart w:id="2225" w:name="_Toc36553964"/>
      <w:bookmarkStart w:id="2226" w:name="_Toc218668865"/>
      <w:r w:rsidRPr="00653FE2">
        <w:t>10.13</w:t>
      </w:r>
      <w:r w:rsidRPr="00653FE2">
        <w:tab/>
        <w:t>MAP_IST_ALERT service</w:t>
      </w:r>
      <w:bookmarkEnd w:id="2224"/>
      <w:bookmarkEnd w:id="2225"/>
      <w:bookmarkEnd w:id="2226"/>
    </w:p>
    <w:p w14:paraId="0F712E9D" w14:textId="77777777" w:rsidR="00C33898" w:rsidRPr="00653FE2" w:rsidRDefault="00C33898" w:rsidP="00C33898">
      <w:pPr>
        <w:pStyle w:val="Heading3"/>
        <w:keepNext w:val="0"/>
        <w:keepLines w:val="0"/>
      </w:pPr>
      <w:bookmarkStart w:id="2227" w:name="_Toc11331882"/>
      <w:bookmarkStart w:id="2228" w:name="_Toc36553965"/>
      <w:bookmarkStart w:id="2229" w:name="_Toc218668866"/>
      <w:r w:rsidRPr="00653FE2">
        <w:t>10.13.1</w:t>
      </w:r>
      <w:r w:rsidRPr="00653FE2">
        <w:tab/>
        <w:t>Definition</w:t>
      </w:r>
      <w:bookmarkEnd w:id="2227"/>
      <w:bookmarkEnd w:id="2228"/>
      <w:bookmarkEnd w:id="2229"/>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30" w:name="_Toc11331883"/>
      <w:bookmarkStart w:id="2231" w:name="_Toc36553966"/>
      <w:bookmarkStart w:id="2232" w:name="_Toc218668867"/>
      <w:r w:rsidRPr="00653FE2">
        <w:t>10.13.2</w:t>
      </w:r>
      <w:r w:rsidRPr="00653FE2">
        <w:tab/>
        <w:t>Service primitives</w:t>
      </w:r>
      <w:bookmarkEnd w:id="2230"/>
      <w:bookmarkEnd w:id="2231"/>
      <w:bookmarkEnd w:id="2232"/>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3" w:name="_Toc11331884"/>
      <w:bookmarkStart w:id="2234" w:name="_Toc36553967"/>
      <w:bookmarkStart w:id="2235" w:name="_Toc218668868"/>
      <w:r w:rsidRPr="00653FE2">
        <w:t>10.13.3</w:t>
      </w:r>
      <w:r w:rsidRPr="00653FE2">
        <w:tab/>
        <w:t>Parameter use</w:t>
      </w:r>
      <w:bookmarkEnd w:id="2233"/>
      <w:bookmarkEnd w:id="2234"/>
      <w:bookmarkEnd w:id="2235"/>
    </w:p>
    <w:p w14:paraId="5D72C62A" w14:textId="16E699FD" w:rsidR="00C33898" w:rsidRPr="00653FE2" w:rsidRDefault="00C33898" w:rsidP="00C33898">
      <w:pPr>
        <w:rPr>
          <w:noProof/>
        </w:rPr>
      </w:pPr>
      <w:r w:rsidRPr="00653FE2">
        <w:rPr>
          <w:noProof/>
        </w:rPr>
        <w:t xml:space="preserve">All parameters are described in </w:t>
      </w:r>
      <w:r w:rsidR="00EC33FE" w:rsidRPr="00653FE2">
        <w:rPr>
          <w:noProof/>
        </w:rPr>
        <w:t>clause</w:t>
      </w:r>
      <w:r w:rsidR="00EC33FE">
        <w:rPr>
          <w:noProof/>
        </w:rPr>
        <w:t> </w:t>
      </w:r>
      <w:r w:rsidR="00EC33FE" w:rsidRPr="00653FE2">
        <w:rPr>
          <w:noProof/>
        </w:rPr>
        <w:t>7</w:t>
      </w:r>
      <w:r w:rsidRPr="00653FE2">
        <w:rPr>
          <w:noProof/>
        </w:rPr>
        <w:t>.6.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6" w:name="_Toc11331885"/>
      <w:bookmarkStart w:id="2237" w:name="_Toc36553968"/>
      <w:bookmarkStart w:id="2238" w:name="_Toc218668869"/>
      <w:r w:rsidRPr="00653FE2">
        <w:t>10.14</w:t>
      </w:r>
      <w:r w:rsidRPr="00653FE2">
        <w:tab/>
        <w:t>MAP_IST_COMMAND service</w:t>
      </w:r>
      <w:bookmarkEnd w:id="2236"/>
      <w:bookmarkEnd w:id="2237"/>
      <w:bookmarkEnd w:id="2238"/>
    </w:p>
    <w:p w14:paraId="0C52F99B" w14:textId="77777777" w:rsidR="00C33898" w:rsidRPr="00653FE2" w:rsidRDefault="00C33898" w:rsidP="00C33898">
      <w:pPr>
        <w:pStyle w:val="Heading3"/>
        <w:keepNext w:val="0"/>
        <w:keepLines w:val="0"/>
      </w:pPr>
      <w:bookmarkStart w:id="2239" w:name="_Toc11331886"/>
      <w:bookmarkStart w:id="2240" w:name="_Toc36553969"/>
      <w:bookmarkStart w:id="2241" w:name="_Toc218668870"/>
      <w:r w:rsidRPr="00653FE2">
        <w:t>10.14.1</w:t>
      </w:r>
      <w:r w:rsidRPr="00653FE2">
        <w:tab/>
        <w:t>Definition</w:t>
      </w:r>
      <w:bookmarkEnd w:id="2239"/>
      <w:bookmarkEnd w:id="2240"/>
      <w:bookmarkEnd w:id="2241"/>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2" w:name="_Toc11331887"/>
      <w:bookmarkStart w:id="2243" w:name="_Toc36553970"/>
      <w:bookmarkStart w:id="2244" w:name="_Toc218668871"/>
      <w:r w:rsidRPr="00653FE2">
        <w:t>10.14.2</w:t>
      </w:r>
      <w:r w:rsidRPr="00653FE2">
        <w:tab/>
        <w:t>Service primitives</w:t>
      </w:r>
      <w:bookmarkEnd w:id="2242"/>
      <w:bookmarkEnd w:id="2243"/>
      <w:bookmarkEnd w:id="2244"/>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5" w:name="_Toc11331888"/>
      <w:bookmarkStart w:id="2246" w:name="_Toc36553971"/>
      <w:bookmarkStart w:id="2247" w:name="_Toc218668872"/>
      <w:r w:rsidRPr="00653FE2">
        <w:t>10.14.3</w:t>
      </w:r>
      <w:r w:rsidRPr="00653FE2">
        <w:tab/>
        <w:t>Parameter use</w:t>
      </w:r>
      <w:bookmarkEnd w:id="2245"/>
      <w:bookmarkEnd w:id="2246"/>
      <w:bookmarkEnd w:id="2247"/>
    </w:p>
    <w:p w14:paraId="3DAFF3F5" w14:textId="01A0C25C" w:rsidR="00C33898" w:rsidRPr="00653FE2" w:rsidRDefault="00C33898" w:rsidP="00C33898">
      <w:pPr>
        <w:rPr>
          <w:noProof/>
        </w:rPr>
      </w:pPr>
      <w:r w:rsidRPr="00653FE2">
        <w:rPr>
          <w:noProof/>
        </w:rPr>
        <w:t xml:space="preserve">All parameters are described in </w:t>
      </w:r>
      <w:r w:rsidR="00EC33FE" w:rsidRPr="00653FE2">
        <w:rPr>
          <w:noProof/>
        </w:rPr>
        <w:t>clause</w:t>
      </w:r>
      <w:r w:rsidR="00EC33FE">
        <w:rPr>
          <w:noProof/>
        </w:rPr>
        <w:t> </w:t>
      </w:r>
      <w:r w:rsidR="00EC33FE" w:rsidRPr="00653FE2">
        <w:rPr>
          <w:noProof/>
        </w:rPr>
        <w:t>7</w:t>
      </w:r>
      <w:r w:rsidRPr="00653FE2">
        <w:rPr>
          <w:noProof/>
        </w:rPr>
        <w:t>.6.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lastRenderedPageBreak/>
        <w:t>-</w:t>
      </w:r>
      <w:r w:rsidRPr="00653FE2">
        <w:rPr>
          <w:noProof/>
        </w:rPr>
        <w:tab/>
        <w:t>Unknown Subscriber.</w:t>
      </w:r>
    </w:p>
    <w:p w14:paraId="7259EA94" w14:textId="77777777" w:rsidR="00C33898" w:rsidRPr="00653FE2" w:rsidRDefault="00C33898" w:rsidP="00C33898">
      <w:pPr>
        <w:pStyle w:val="Heading2"/>
      </w:pPr>
      <w:bookmarkStart w:id="2248" w:name="_Toc11331889"/>
      <w:bookmarkStart w:id="2249" w:name="_Toc36553972"/>
      <w:bookmarkStart w:id="2250" w:name="_Toc218668873"/>
      <w:r w:rsidRPr="00653FE2">
        <w:t>10.15</w:t>
      </w:r>
      <w:r w:rsidRPr="00653FE2">
        <w:tab/>
        <w:t>MAP_RELEASE_RESOURCES service</w:t>
      </w:r>
      <w:bookmarkEnd w:id="2248"/>
      <w:bookmarkEnd w:id="2249"/>
      <w:bookmarkEnd w:id="2250"/>
    </w:p>
    <w:p w14:paraId="7E892E2B" w14:textId="77777777" w:rsidR="00C33898" w:rsidRPr="00653FE2" w:rsidRDefault="00C33898" w:rsidP="00C33898">
      <w:pPr>
        <w:pStyle w:val="Heading3"/>
      </w:pPr>
      <w:bookmarkStart w:id="2251" w:name="_Toc11331890"/>
      <w:bookmarkStart w:id="2252" w:name="_Toc36553973"/>
      <w:bookmarkStart w:id="2253" w:name="_Toc218668874"/>
      <w:r w:rsidRPr="00653FE2">
        <w:t>10.15.1</w:t>
      </w:r>
      <w:r w:rsidRPr="00653FE2">
        <w:tab/>
        <w:t>Definition</w:t>
      </w:r>
      <w:bookmarkEnd w:id="2251"/>
      <w:bookmarkEnd w:id="2252"/>
      <w:bookmarkEnd w:id="2253"/>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4" w:name="_Toc11331891"/>
      <w:bookmarkStart w:id="2255" w:name="_Toc36553974"/>
      <w:bookmarkStart w:id="2256" w:name="_Toc218668875"/>
      <w:r w:rsidRPr="00653FE2">
        <w:t>10.15.2</w:t>
      </w:r>
      <w:r w:rsidRPr="00653FE2">
        <w:tab/>
        <w:t>Service primitives</w:t>
      </w:r>
      <w:bookmarkEnd w:id="2254"/>
      <w:bookmarkEnd w:id="2255"/>
      <w:bookmarkEnd w:id="2256"/>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7" w:name="_Toc11331892"/>
      <w:bookmarkStart w:id="2258" w:name="_Toc36553975"/>
      <w:bookmarkStart w:id="2259" w:name="_Toc218668876"/>
      <w:r w:rsidRPr="00653FE2">
        <w:t>10.15.3</w:t>
      </w:r>
      <w:r w:rsidRPr="00653FE2">
        <w:tab/>
        <w:t>Parameter use</w:t>
      </w:r>
      <w:bookmarkEnd w:id="2257"/>
      <w:bookmarkEnd w:id="2258"/>
      <w:bookmarkEnd w:id="2259"/>
    </w:p>
    <w:p w14:paraId="046C035C" w14:textId="77777777" w:rsidR="00C33898" w:rsidRPr="00653FE2" w:rsidRDefault="00C33898" w:rsidP="00C33898">
      <w:r w:rsidRPr="00653FE2">
        <w:rPr>
          <w:u w:val="single"/>
        </w:rPr>
        <w:t>MSRN</w:t>
      </w:r>
    </w:p>
    <w:p w14:paraId="3EC99685" w14:textId="55BE7DD9" w:rsidR="00C33898" w:rsidRPr="00653FE2" w:rsidRDefault="00C33898" w:rsidP="00C33898">
      <w:r w:rsidRPr="00653FE2">
        <w:t xml:space="preserve">See 3GPP </w:t>
      </w:r>
      <w:r w:rsidR="00EC33FE" w:rsidRPr="00653FE2">
        <w:t>TS</w:t>
      </w:r>
      <w:r w:rsidR="00EC33FE">
        <w:t> </w:t>
      </w:r>
      <w:r w:rsidR="00EC33FE" w:rsidRPr="00653FE2">
        <w:t>2</w:t>
      </w:r>
      <w:r w:rsidRPr="00653FE2">
        <w:t>3.018</w:t>
      </w:r>
      <w:r w:rsidR="00EC33FE">
        <w:t> </w:t>
      </w:r>
      <w:r w:rsidR="00EC33FE" w:rsidRPr="00653FE2">
        <w:t>[</w:t>
      </w:r>
      <w:r w:rsidRPr="00653FE2">
        <w:t>97] for the use of this parameter.</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60" w:name="_Toc11331893"/>
      <w:bookmarkStart w:id="2261" w:name="_Toc36553976"/>
      <w:bookmarkStart w:id="2262" w:name="_Toc218668877"/>
      <w:r w:rsidRPr="00653FE2">
        <w:t>11</w:t>
      </w:r>
      <w:r w:rsidRPr="00653FE2">
        <w:tab/>
        <w:t>Supplementary services related services</w:t>
      </w:r>
      <w:bookmarkEnd w:id="2260"/>
      <w:bookmarkEnd w:id="2261"/>
      <w:bookmarkEnd w:id="2262"/>
    </w:p>
    <w:p w14:paraId="19444300" w14:textId="77777777" w:rsidR="00C33898" w:rsidRPr="00653FE2" w:rsidRDefault="00C33898" w:rsidP="00C33898">
      <w:pPr>
        <w:pStyle w:val="Heading2"/>
        <w:keepNext w:val="0"/>
        <w:keepLines w:val="0"/>
      </w:pPr>
      <w:bookmarkStart w:id="2263" w:name="_Toc11331894"/>
      <w:bookmarkStart w:id="2264" w:name="_Toc36553977"/>
      <w:bookmarkStart w:id="2265" w:name="_Toc218668878"/>
      <w:r w:rsidRPr="00653FE2">
        <w:t>11.1</w:t>
      </w:r>
      <w:r w:rsidRPr="00653FE2">
        <w:tab/>
        <w:t>MAP_REGISTER_SS service</w:t>
      </w:r>
      <w:bookmarkEnd w:id="2263"/>
      <w:bookmarkEnd w:id="2264"/>
      <w:bookmarkEnd w:id="2265"/>
    </w:p>
    <w:p w14:paraId="6ACB109E" w14:textId="77777777" w:rsidR="00C33898" w:rsidRPr="00653FE2" w:rsidRDefault="00C33898" w:rsidP="00C33898">
      <w:pPr>
        <w:pStyle w:val="Heading3"/>
        <w:keepNext w:val="0"/>
        <w:keepLines w:val="0"/>
      </w:pPr>
      <w:bookmarkStart w:id="2266" w:name="_Toc11331895"/>
      <w:bookmarkStart w:id="2267" w:name="_Toc36553978"/>
      <w:bookmarkStart w:id="2268" w:name="_Toc218668879"/>
      <w:r w:rsidRPr="00653FE2">
        <w:t>11.1.1</w:t>
      </w:r>
      <w:r w:rsidRPr="00653FE2">
        <w:tab/>
        <w:t>Definition</w:t>
      </w:r>
      <w:bookmarkEnd w:id="2266"/>
      <w:bookmarkEnd w:id="2267"/>
      <w:bookmarkEnd w:id="2268"/>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9" w:name="_Toc11331896"/>
      <w:bookmarkStart w:id="2270" w:name="_Toc36553979"/>
      <w:bookmarkStart w:id="2271" w:name="_Toc218668880"/>
      <w:r w:rsidRPr="00653FE2">
        <w:t>11.1.2</w:t>
      </w:r>
      <w:r w:rsidRPr="00653FE2">
        <w:tab/>
        <w:t>Service primitives</w:t>
      </w:r>
      <w:bookmarkEnd w:id="2269"/>
      <w:bookmarkEnd w:id="2270"/>
      <w:bookmarkEnd w:id="2271"/>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lastRenderedPageBreak/>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2" w:name="_Toc11331897"/>
      <w:bookmarkStart w:id="2273" w:name="_Toc36553980"/>
      <w:bookmarkStart w:id="2274" w:name="_Toc218668881"/>
      <w:r w:rsidRPr="00653FE2">
        <w:t>11.1.3</w:t>
      </w:r>
      <w:r w:rsidRPr="00653FE2">
        <w:tab/>
        <w:t>Parameter use</w:t>
      </w:r>
      <w:bookmarkEnd w:id="2272"/>
      <w:bookmarkEnd w:id="2273"/>
      <w:bookmarkEnd w:id="2274"/>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lastRenderedPageBreak/>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5" w:name="_Toc11331898"/>
      <w:bookmarkStart w:id="2276" w:name="_Toc36553981"/>
      <w:bookmarkStart w:id="2277" w:name="_Toc218668882"/>
      <w:r w:rsidRPr="00653FE2">
        <w:t>11.2</w:t>
      </w:r>
      <w:r w:rsidRPr="00653FE2">
        <w:tab/>
        <w:t>MAP_ERASE_SS service</w:t>
      </w:r>
      <w:bookmarkEnd w:id="2275"/>
      <w:bookmarkEnd w:id="2276"/>
      <w:bookmarkEnd w:id="2277"/>
    </w:p>
    <w:p w14:paraId="5F36F563" w14:textId="77777777" w:rsidR="00C33898" w:rsidRPr="00653FE2" w:rsidRDefault="00C33898" w:rsidP="00C33898">
      <w:pPr>
        <w:pStyle w:val="Heading3"/>
        <w:keepNext w:val="0"/>
        <w:keepLines w:val="0"/>
      </w:pPr>
      <w:bookmarkStart w:id="2278" w:name="_Toc11331899"/>
      <w:bookmarkStart w:id="2279" w:name="_Toc36553982"/>
      <w:bookmarkStart w:id="2280" w:name="_Toc218668883"/>
      <w:r w:rsidRPr="00653FE2">
        <w:t>11.2.1</w:t>
      </w:r>
      <w:r w:rsidRPr="00653FE2">
        <w:tab/>
        <w:t>Definition</w:t>
      </w:r>
      <w:bookmarkEnd w:id="2278"/>
      <w:bookmarkEnd w:id="2279"/>
      <w:bookmarkEnd w:id="2280"/>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1" w:name="_Toc11331900"/>
      <w:bookmarkStart w:id="2282" w:name="_Toc36553983"/>
      <w:bookmarkStart w:id="2283" w:name="_Toc218668884"/>
      <w:r w:rsidRPr="00653FE2">
        <w:t>11.2.2</w:t>
      </w:r>
      <w:r w:rsidRPr="00653FE2">
        <w:tab/>
        <w:t>Service primitives</w:t>
      </w:r>
      <w:bookmarkEnd w:id="2281"/>
      <w:bookmarkEnd w:id="2282"/>
      <w:bookmarkEnd w:id="2283"/>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4" w:name="_Toc11331901"/>
      <w:bookmarkStart w:id="2285" w:name="_Toc36553984"/>
      <w:bookmarkStart w:id="2286" w:name="_Toc218668885"/>
      <w:r w:rsidRPr="00653FE2">
        <w:t>11.2.3</w:t>
      </w:r>
      <w:r w:rsidRPr="00653FE2">
        <w:tab/>
        <w:t>Parameter use</w:t>
      </w:r>
      <w:bookmarkEnd w:id="2284"/>
      <w:bookmarkEnd w:id="2285"/>
      <w:bookmarkEnd w:id="2286"/>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7" w:name="_Toc11331902"/>
      <w:bookmarkStart w:id="2288" w:name="_Toc36553985"/>
      <w:bookmarkStart w:id="2289" w:name="_Toc218668886"/>
      <w:r w:rsidRPr="00653FE2">
        <w:t>11.3</w:t>
      </w:r>
      <w:r w:rsidRPr="00653FE2">
        <w:tab/>
        <w:t>MAP_ACTIVATE_SS service</w:t>
      </w:r>
      <w:bookmarkEnd w:id="2287"/>
      <w:bookmarkEnd w:id="2288"/>
      <w:bookmarkEnd w:id="2289"/>
    </w:p>
    <w:p w14:paraId="06C738F2" w14:textId="77777777" w:rsidR="00C33898" w:rsidRPr="00653FE2" w:rsidRDefault="00C33898" w:rsidP="00C33898">
      <w:pPr>
        <w:pStyle w:val="Heading3"/>
        <w:keepNext w:val="0"/>
        <w:keepLines w:val="0"/>
      </w:pPr>
      <w:bookmarkStart w:id="2290" w:name="_Toc11331903"/>
      <w:bookmarkStart w:id="2291" w:name="_Toc36553986"/>
      <w:bookmarkStart w:id="2292" w:name="_Toc218668887"/>
      <w:r w:rsidRPr="00653FE2">
        <w:t>11.3.1</w:t>
      </w:r>
      <w:r w:rsidRPr="00653FE2">
        <w:tab/>
        <w:t>Definition</w:t>
      </w:r>
      <w:bookmarkEnd w:id="2290"/>
      <w:bookmarkEnd w:id="2291"/>
      <w:bookmarkEnd w:id="2292"/>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3" w:name="_Toc11331904"/>
      <w:bookmarkStart w:id="2294" w:name="_Toc36553987"/>
      <w:bookmarkStart w:id="2295" w:name="_Toc218668888"/>
      <w:r w:rsidRPr="00653FE2">
        <w:t>11.3.2</w:t>
      </w:r>
      <w:r w:rsidRPr="00653FE2">
        <w:tab/>
        <w:t>Service primitives</w:t>
      </w:r>
      <w:bookmarkEnd w:id="2293"/>
      <w:bookmarkEnd w:id="2294"/>
      <w:bookmarkEnd w:id="2295"/>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6" w:name="_Toc11331905"/>
      <w:bookmarkStart w:id="2297" w:name="_Toc36553988"/>
      <w:bookmarkStart w:id="2298" w:name="_Toc218668889"/>
      <w:r w:rsidRPr="00653FE2">
        <w:t>11.3.3</w:t>
      </w:r>
      <w:r w:rsidRPr="00653FE2">
        <w:tab/>
        <w:t>Parameter use</w:t>
      </w:r>
      <w:bookmarkEnd w:id="2296"/>
      <w:bookmarkEnd w:id="2297"/>
      <w:bookmarkEnd w:id="2298"/>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9" w:name="_Toc11331906"/>
      <w:bookmarkStart w:id="2300" w:name="_Toc36553989"/>
      <w:bookmarkStart w:id="2301" w:name="_Toc218668890"/>
      <w:r w:rsidRPr="00653FE2">
        <w:t>11.4</w:t>
      </w:r>
      <w:r w:rsidRPr="00653FE2">
        <w:tab/>
        <w:t>MAP_DEACTIVATE_SS service</w:t>
      </w:r>
      <w:bookmarkEnd w:id="2299"/>
      <w:bookmarkEnd w:id="2300"/>
      <w:bookmarkEnd w:id="2301"/>
    </w:p>
    <w:p w14:paraId="48B5C23F" w14:textId="77777777" w:rsidR="00C33898" w:rsidRPr="00653FE2" w:rsidRDefault="00C33898" w:rsidP="00C33898">
      <w:pPr>
        <w:pStyle w:val="Heading3"/>
        <w:keepNext w:val="0"/>
        <w:keepLines w:val="0"/>
      </w:pPr>
      <w:bookmarkStart w:id="2302" w:name="_Toc11331907"/>
      <w:bookmarkStart w:id="2303" w:name="_Toc36553990"/>
      <w:bookmarkStart w:id="2304" w:name="_Toc218668891"/>
      <w:r w:rsidRPr="00653FE2">
        <w:t>11.4.1</w:t>
      </w:r>
      <w:r w:rsidRPr="00653FE2">
        <w:tab/>
        <w:t>Definitions</w:t>
      </w:r>
      <w:bookmarkEnd w:id="2302"/>
      <w:bookmarkEnd w:id="2303"/>
      <w:bookmarkEnd w:id="2304"/>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lastRenderedPageBreak/>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5" w:name="_Toc11331908"/>
      <w:bookmarkStart w:id="2306" w:name="_Toc36553991"/>
      <w:bookmarkStart w:id="2307" w:name="_Toc218668892"/>
      <w:r w:rsidRPr="00653FE2">
        <w:t>11.4.2</w:t>
      </w:r>
      <w:r w:rsidRPr="00653FE2">
        <w:tab/>
        <w:t>Service primitives</w:t>
      </w:r>
      <w:bookmarkEnd w:id="2305"/>
      <w:bookmarkEnd w:id="2306"/>
      <w:bookmarkEnd w:id="2307"/>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8" w:name="_Toc11331909"/>
      <w:bookmarkStart w:id="2309" w:name="_Toc36553992"/>
      <w:bookmarkStart w:id="2310" w:name="_Toc218668893"/>
      <w:r w:rsidRPr="00653FE2">
        <w:t>11.4.3</w:t>
      </w:r>
      <w:r w:rsidRPr="00653FE2">
        <w:tab/>
        <w:t>Parameter use</w:t>
      </w:r>
      <w:bookmarkEnd w:id="2308"/>
      <w:bookmarkEnd w:id="2309"/>
      <w:bookmarkEnd w:id="2310"/>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lastRenderedPageBreak/>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1" w:name="_Toc11331910"/>
      <w:bookmarkStart w:id="2312" w:name="_Toc36553993"/>
      <w:bookmarkStart w:id="2313" w:name="_Toc218668894"/>
      <w:r w:rsidRPr="00653FE2">
        <w:t>11.5</w:t>
      </w:r>
      <w:r w:rsidRPr="00653FE2">
        <w:tab/>
        <w:t>MAP_INTERROGATE_SS service</w:t>
      </w:r>
      <w:bookmarkEnd w:id="2311"/>
      <w:bookmarkEnd w:id="2312"/>
      <w:bookmarkEnd w:id="2313"/>
    </w:p>
    <w:p w14:paraId="282D9329" w14:textId="77777777" w:rsidR="00C33898" w:rsidRPr="00653FE2" w:rsidRDefault="00C33898" w:rsidP="00C33898">
      <w:pPr>
        <w:pStyle w:val="Heading3"/>
        <w:keepNext w:val="0"/>
        <w:keepLines w:val="0"/>
      </w:pPr>
      <w:bookmarkStart w:id="2314" w:name="_Toc11331911"/>
      <w:bookmarkStart w:id="2315" w:name="_Toc36553994"/>
      <w:bookmarkStart w:id="2316" w:name="_Toc218668895"/>
      <w:r w:rsidRPr="00653FE2">
        <w:t>11.5.1</w:t>
      </w:r>
      <w:r w:rsidRPr="00653FE2">
        <w:tab/>
        <w:t>Definitions</w:t>
      </w:r>
      <w:bookmarkEnd w:id="2314"/>
      <w:bookmarkEnd w:id="2315"/>
      <w:bookmarkEnd w:id="2316"/>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7" w:name="_Toc11331912"/>
      <w:bookmarkStart w:id="2318" w:name="_Toc36553995"/>
      <w:bookmarkStart w:id="2319" w:name="_Toc218668896"/>
      <w:r w:rsidRPr="00653FE2">
        <w:t>11.5.2</w:t>
      </w:r>
      <w:r w:rsidRPr="00653FE2">
        <w:tab/>
        <w:t>Service primitives</w:t>
      </w:r>
      <w:bookmarkEnd w:id="2317"/>
      <w:bookmarkEnd w:id="2318"/>
      <w:bookmarkEnd w:id="2319"/>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20" w:name="_Toc11331913"/>
      <w:bookmarkStart w:id="2321" w:name="_Toc36553996"/>
      <w:bookmarkStart w:id="2322" w:name="_Toc218668897"/>
      <w:r w:rsidRPr="00653FE2">
        <w:t>11.5.3</w:t>
      </w:r>
      <w:r w:rsidRPr="00653FE2">
        <w:tab/>
        <w:t>Parameter use</w:t>
      </w:r>
      <w:bookmarkEnd w:id="2320"/>
      <w:bookmarkEnd w:id="2321"/>
      <w:bookmarkEnd w:id="2322"/>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lastRenderedPageBreak/>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4546B04D"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xml:space="preserve">) is returned by the responder if the interrogation request applies to the MC supplementary service. For a definition of these 3 components, refer to 3GPP </w:t>
      </w:r>
      <w:r w:rsidR="00EC33FE" w:rsidRPr="00653FE2">
        <w:t>TS</w:t>
      </w:r>
      <w:r w:rsidR="00EC33FE">
        <w:t> </w:t>
      </w:r>
      <w:r w:rsidR="00EC33FE" w:rsidRPr="00653FE2">
        <w:t>2</w:t>
      </w:r>
      <w:r w:rsidRPr="00653FE2">
        <w:t>3.135</w:t>
      </w:r>
      <w:r w:rsidRPr="00653FE2">
        <w:rPr>
          <w:lang w:eastAsia="ja-JP"/>
        </w:rPr>
        <w:t xml:space="preserve"> and 3GPP </w:t>
      </w:r>
      <w:r w:rsidR="00EC33FE" w:rsidRPr="00653FE2">
        <w:rPr>
          <w:lang w:eastAsia="ja-JP"/>
        </w:rPr>
        <w:t>TS</w:t>
      </w:r>
      <w:r w:rsidR="00EC33FE">
        <w:rPr>
          <w:lang w:eastAsia="ja-JP"/>
        </w:rPr>
        <w:t> </w:t>
      </w:r>
      <w:r w:rsidR="00EC33FE" w:rsidRPr="00653FE2">
        <w:rPr>
          <w:lang w:eastAsia="ja-JP"/>
        </w:rPr>
        <w:t>2</w:t>
      </w:r>
      <w:r w:rsidRPr="00653FE2">
        <w:rPr>
          <w:lang w:eastAsia="ja-JP"/>
        </w:rPr>
        <w:t>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10918F6A" w:rsidR="00C33898" w:rsidRPr="00653FE2" w:rsidRDefault="00C33898" w:rsidP="00C33898">
      <w:pPr>
        <w:keepNext/>
        <w:keepLines/>
      </w:pPr>
      <w:r w:rsidRPr="00653FE2">
        <w:t xml:space="preserve">The CCBS feature parameter is described in </w:t>
      </w:r>
      <w:r w:rsidR="00EC33FE" w:rsidRPr="00653FE2">
        <w:t>clause</w:t>
      </w:r>
      <w:r w:rsidR="00EC33FE">
        <w:t> </w:t>
      </w:r>
      <w:r w:rsidR="00EC33FE" w:rsidRPr="00653FE2">
        <w:t>7</w:t>
      </w:r>
      <w:r w:rsidRPr="00653FE2">
        <w:t xml:space="preserve">.6. A list of one or more CCBS features is returned by the responder when the interrogation request applied to the CCBS supplementary service. See 3GPP </w:t>
      </w:r>
      <w:r w:rsidR="00EC33FE" w:rsidRPr="00653FE2">
        <w:t>TS</w:t>
      </w:r>
      <w:r w:rsidR="00EC33FE">
        <w:t> </w:t>
      </w:r>
      <w:r w:rsidR="00EC33FE" w:rsidRPr="00653FE2">
        <w:t>2</w:t>
      </w:r>
      <w:r w:rsidRPr="00653FE2">
        <w:t>3.093</w:t>
      </w:r>
      <w:r w:rsidR="00EC33FE">
        <w:t> </w:t>
      </w:r>
      <w:r w:rsidR="00EC33FE" w:rsidRPr="00653FE2">
        <w:t>[</w:t>
      </w:r>
      <w:r w:rsidRPr="00653FE2">
        <w:t>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lastRenderedPageBreak/>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3" w:name="_Toc11331914"/>
      <w:bookmarkStart w:id="2324" w:name="_Toc36553997"/>
      <w:bookmarkStart w:id="2325" w:name="_Toc218668898"/>
      <w:r w:rsidRPr="00653FE2">
        <w:t>11.6</w:t>
      </w:r>
      <w:r w:rsidRPr="00653FE2">
        <w:tab/>
        <w:t>Void</w:t>
      </w:r>
      <w:bookmarkEnd w:id="2323"/>
      <w:bookmarkEnd w:id="2324"/>
      <w:bookmarkEnd w:id="2325"/>
    </w:p>
    <w:p w14:paraId="0320D5EB" w14:textId="77777777" w:rsidR="00C33898" w:rsidRPr="00653FE2" w:rsidRDefault="00C33898" w:rsidP="00C33898">
      <w:pPr>
        <w:pStyle w:val="Heading2"/>
        <w:keepNext w:val="0"/>
        <w:keepLines w:val="0"/>
      </w:pPr>
      <w:bookmarkStart w:id="2326" w:name="_Toc11331915"/>
      <w:bookmarkStart w:id="2327" w:name="_Toc36553998"/>
      <w:bookmarkStart w:id="2328" w:name="_Toc218668899"/>
      <w:r w:rsidRPr="00653FE2">
        <w:t>11.7</w:t>
      </w:r>
      <w:r w:rsidRPr="00653FE2">
        <w:tab/>
        <w:t>MAP_REGISTER_PASSWORD service</w:t>
      </w:r>
      <w:bookmarkEnd w:id="2326"/>
      <w:bookmarkEnd w:id="2327"/>
      <w:bookmarkEnd w:id="2328"/>
    </w:p>
    <w:p w14:paraId="1DBB4EFF" w14:textId="77777777" w:rsidR="00C33898" w:rsidRPr="00653FE2" w:rsidRDefault="00C33898" w:rsidP="00C33898">
      <w:pPr>
        <w:pStyle w:val="Heading3"/>
        <w:keepNext w:val="0"/>
        <w:keepLines w:val="0"/>
      </w:pPr>
      <w:bookmarkStart w:id="2329" w:name="_Toc11331916"/>
      <w:bookmarkStart w:id="2330" w:name="_Toc36553999"/>
      <w:bookmarkStart w:id="2331" w:name="_Toc218668900"/>
      <w:r w:rsidRPr="00653FE2">
        <w:t>11.7.1</w:t>
      </w:r>
      <w:r w:rsidRPr="00653FE2">
        <w:tab/>
        <w:t>Definitions</w:t>
      </w:r>
      <w:bookmarkEnd w:id="2329"/>
      <w:bookmarkEnd w:id="2330"/>
      <w:bookmarkEnd w:id="2331"/>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2" w:name="_Toc11331917"/>
      <w:bookmarkStart w:id="2333" w:name="_Toc36554000"/>
      <w:bookmarkStart w:id="2334" w:name="_Toc218668901"/>
      <w:r w:rsidRPr="00653FE2">
        <w:t>11.7.2</w:t>
      </w:r>
      <w:r w:rsidRPr="00653FE2">
        <w:tab/>
        <w:t>Service primitives</w:t>
      </w:r>
      <w:bookmarkEnd w:id="2332"/>
      <w:bookmarkEnd w:id="2333"/>
      <w:bookmarkEnd w:id="2334"/>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5" w:name="_Toc11331918"/>
      <w:bookmarkStart w:id="2336" w:name="_Toc36554001"/>
      <w:bookmarkStart w:id="2337" w:name="_Toc218668902"/>
      <w:r w:rsidRPr="00653FE2">
        <w:t>11.7.3</w:t>
      </w:r>
      <w:r w:rsidRPr="00653FE2">
        <w:tab/>
        <w:t>Parameter use</w:t>
      </w:r>
      <w:bookmarkEnd w:id="2335"/>
      <w:bookmarkEnd w:id="2336"/>
      <w:bookmarkEnd w:id="2337"/>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lastRenderedPageBreak/>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8" w:name="_Toc11331919"/>
      <w:bookmarkStart w:id="2339" w:name="_Toc36554002"/>
      <w:bookmarkStart w:id="2340" w:name="_Toc218668903"/>
      <w:r w:rsidRPr="00653FE2">
        <w:t>11.8</w:t>
      </w:r>
      <w:r w:rsidRPr="00653FE2">
        <w:tab/>
        <w:t>MAP_GET_PASSWORD service</w:t>
      </w:r>
      <w:bookmarkEnd w:id="2338"/>
      <w:bookmarkEnd w:id="2339"/>
      <w:bookmarkEnd w:id="2340"/>
    </w:p>
    <w:p w14:paraId="0D188981" w14:textId="77777777" w:rsidR="00C33898" w:rsidRPr="00653FE2" w:rsidRDefault="00C33898" w:rsidP="00C33898">
      <w:pPr>
        <w:pStyle w:val="Heading3"/>
        <w:keepNext w:val="0"/>
        <w:keepLines w:val="0"/>
      </w:pPr>
      <w:bookmarkStart w:id="2341" w:name="_Toc11331920"/>
      <w:bookmarkStart w:id="2342" w:name="_Toc36554003"/>
      <w:bookmarkStart w:id="2343" w:name="_Toc218668904"/>
      <w:r w:rsidRPr="00653FE2">
        <w:t>11.8.1</w:t>
      </w:r>
      <w:r w:rsidRPr="00653FE2">
        <w:tab/>
        <w:t>Definitions</w:t>
      </w:r>
      <w:bookmarkEnd w:id="2341"/>
      <w:bookmarkEnd w:id="2342"/>
      <w:bookmarkEnd w:id="2343"/>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4" w:name="_Toc11331921"/>
      <w:bookmarkStart w:id="2345" w:name="_Toc36554004"/>
      <w:bookmarkStart w:id="2346" w:name="_Toc218668905"/>
      <w:r w:rsidRPr="00653FE2">
        <w:t>11.8.2</w:t>
      </w:r>
      <w:r w:rsidRPr="00653FE2">
        <w:tab/>
        <w:t>Service primitives</w:t>
      </w:r>
      <w:bookmarkEnd w:id="2344"/>
      <w:bookmarkEnd w:id="2345"/>
      <w:bookmarkEnd w:id="2346"/>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7" w:name="_Toc11331922"/>
      <w:bookmarkStart w:id="2348" w:name="_Toc36554005"/>
      <w:bookmarkStart w:id="2349" w:name="_Toc218668906"/>
      <w:r w:rsidRPr="00653FE2">
        <w:t>11.8.3</w:t>
      </w:r>
      <w:r w:rsidRPr="00653FE2">
        <w:tab/>
        <w:t>Parameter use</w:t>
      </w:r>
      <w:bookmarkEnd w:id="2347"/>
      <w:bookmarkEnd w:id="2348"/>
      <w:bookmarkEnd w:id="2349"/>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50" w:name="_Toc11331923"/>
      <w:bookmarkStart w:id="2351" w:name="_Toc36554006"/>
      <w:bookmarkStart w:id="2352" w:name="_Toc218668907"/>
      <w:r w:rsidRPr="00653FE2">
        <w:t>11.9</w:t>
      </w:r>
      <w:r w:rsidRPr="00653FE2">
        <w:tab/>
        <w:t>MAP_PROCESS_UNSTRUCTURED_SS_REQUEST service</w:t>
      </w:r>
      <w:bookmarkEnd w:id="2350"/>
      <w:bookmarkEnd w:id="2351"/>
      <w:bookmarkEnd w:id="2352"/>
    </w:p>
    <w:p w14:paraId="602AA5DA" w14:textId="77777777" w:rsidR="00C33898" w:rsidRPr="00653FE2" w:rsidRDefault="00C33898" w:rsidP="00C33898">
      <w:pPr>
        <w:pStyle w:val="Heading3"/>
        <w:keepNext w:val="0"/>
        <w:keepLines w:val="0"/>
      </w:pPr>
      <w:bookmarkStart w:id="2353" w:name="_Toc11331924"/>
      <w:bookmarkStart w:id="2354" w:name="_Toc36554007"/>
      <w:bookmarkStart w:id="2355" w:name="_Toc218668908"/>
      <w:r w:rsidRPr="00653FE2">
        <w:lastRenderedPageBreak/>
        <w:t>11.9.1</w:t>
      </w:r>
      <w:r w:rsidRPr="00653FE2">
        <w:tab/>
        <w:t>Definitions</w:t>
      </w:r>
      <w:bookmarkEnd w:id="2353"/>
      <w:bookmarkEnd w:id="2354"/>
      <w:bookmarkEnd w:id="2355"/>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6" w:name="_Toc11331925"/>
      <w:bookmarkStart w:id="2357" w:name="_Toc36554008"/>
      <w:bookmarkStart w:id="2358" w:name="_Toc218668909"/>
      <w:r w:rsidRPr="00653FE2">
        <w:t>11.9.2</w:t>
      </w:r>
      <w:r w:rsidRPr="00653FE2">
        <w:tab/>
        <w:t>Service primitives</w:t>
      </w:r>
      <w:bookmarkEnd w:id="2356"/>
      <w:bookmarkEnd w:id="2357"/>
      <w:bookmarkEnd w:id="2358"/>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9" w:name="_Toc11331926"/>
      <w:bookmarkStart w:id="2360" w:name="_Toc36554009"/>
      <w:bookmarkStart w:id="2361" w:name="_Toc218668910"/>
      <w:r w:rsidRPr="00653FE2">
        <w:t>11.9.3</w:t>
      </w:r>
      <w:r w:rsidRPr="00653FE2">
        <w:tab/>
        <w:t>Parameter use</w:t>
      </w:r>
      <w:bookmarkEnd w:id="2359"/>
      <w:bookmarkEnd w:id="2360"/>
      <w:bookmarkEnd w:id="2361"/>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291FE324" w:rsidR="00C33898" w:rsidRPr="00653FE2" w:rsidRDefault="00C33898" w:rsidP="00C33898">
      <w:r w:rsidRPr="00653FE2">
        <w:t xml:space="preserve">See definition in clause 7.6.2. For Follow Me when the service request is sent from the HLR of the A subscriber, the parameter shall contain the MSISDN of the A subscriber, see 3GPP </w:t>
      </w:r>
      <w:r w:rsidR="00EC33FE" w:rsidRPr="00653FE2">
        <w:t>TS</w:t>
      </w:r>
      <w:r w:rsidR="00EC33FE">
        <w:t> </w:t>
      </w:r>
      <w:r w:rsidR="00EC33FE" w:rsidRPr="00653FE2">
        <w:t>2</w:t>
      </w:r>
      <w:r w:rsidRPr="00653FE2">
        <w:t>3.094</w:t>
      </w:r>
      <w:r w:rsidR="00EC33FE">
        <w:t> </w:t>
      </w:r>
      <w:r w:rsidR="00EC33FE" w:rsidRPr="00653FE2">
        <w:t>[</w:t>
      </w:r>
      <w:r w:rsidRPr="00653FE2">
        <w:t>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lastRenderedPageBreak/>
        <w:t>See clause 7.6.1 for the use of this parameter.</w:t>
      </w:r>
    </w:p>
    <w:p w14:paraId="577465D9" w14:textId="77777777" w:rsidR="00C33898" w:rsidRPr="00653FE2" w:rsidRDefault="00C33898" w:rsidP="00C33898">
      <w:pPr>
        <w:pStyle w:val="Heading2"/>
        <w:keepNext w:val="0"/>
        <w:keepLines w:val="0"/>
      </w:pPr>
      <w:bookmarkStart w:id="2362" w:name="_Toc11331927"/>
      <w:bookmarkStart w:id="2363" w:name="_Toc36554010"/>
      <w:bookmarkStart w:id="2364" w:name="_Toc218668911"/>
      <w:r w:rsidRPr="00653FE2">
        <w:t>11.10</w:t>
      </w:r>
      <w:r w:rsidRPr="00653FE2">
        <w:tab/>
        <w:t>MAP_UNSTRUCTURED_SS_REQUEST service</w:t>
      </w:r>
      <w:bookmarkEnd w:id="2362"/>
      <w:bookmarkEnd w:id="2363"/>
      <w:bookmarkEnd w:id="2364"/>
    </w:p>
    <w:p w14:paraId="277411C5" w14:textId="77777777" w:rsidR="00C33898" w:rsidRPr="00653FE2" w:rsidRDefault="00C33898" w:rsidP="00C33898">
      <w:pPr>
        <w:pStyle w:val="Heading3"/>
        <w:keepNext w:val="0"/>
        <w:keepLines w:val="0"/>
      </w:pPr>
      <w:bookmarkStart w:id="2365" w:name="_Toc11331928"/>
      <w:bookmarkStart w:id="2366" w:name="_Toc36554011"/>
      <w:bookmarkStart w:id="2367" w:name="_Toc218668912"/>
      <w:r w:rsidRPr="00653FE2">
        <w:t>11.10.1</w:t>
      </w:r>
      <w:r w:rsidRPr="00653FE2">
        <w:tab/>
        <w:t>Definitions</w:t>
      </w:r>
      <w:bookmarkEnd w:id="2365"/>
      <w:bookmarkEnd w:id="2366"/>
      <w:bookmarkEnd w:id="2367"/>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8" w:name="_Toc11331929"/>
      <w:bookmarkStart w:id="2369" w:name="_Toc36554012"/>
      <w:bookmarkStart w:id="2370" w:name="_Toc218668913"/>
      <w:r w:rsidRPr="00653FE2">
        <w:t>11.10.2</w:t>
      </w:r>
      <w:r w:rsidRPr="00653FE2">
        <w:tab/>
        <w:t>Service primitives</w:t>
      </w:r>
      <w:bookmarkEnd w:id="2368"/>
      <w:bookmarkEnd w:id="2369"/>
      <w:bookmarkEnd w:id="2370"/>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1" w:name="_Toc11331930"/>
      <w:bookmarkStart w:id="2372" w:name="_Toc36554013"/>
      <w:bookmarkStart w:id="2373" w:name="_Toc218668914"/>
      <w:r w:rsidRPr="00653FE2">
        <w:t>11.10.3</w:t>
      </w:r>
      <w:r w:rsidRPr="00653FE2">
        <w:tab/>
        <w:t>Parameter use</w:t>
      </w:r>
      <w:bookmarkEnd w:id="2371"/>
      <w:bookmarkEnd w:id="2372"/>
      <w:bookmarkEnd w:id="2373"/>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5098B396" w:rsidR="00C33898" w:rsidRPr="00653FE2" w:rsidRDefault="00C33898" w:rsidP="00C33898">
      <w:r w:rsidRPr="00653FE2">
        <w:t xml:space="preserve">See </w:t>
      </w:r>
      <w:r w:rsidR="00EC33FE" w:rsidRPr="00653FE2">
        <w:t>clause</w:t>
      </w:r>
      <w:r w:rsidR="00EC33FE">
        <w:t> </w:t>
      </w:r>
      <w:r w:rsidR="00EC33FE" w:rsidRPr="00653FE2">
        <w:t>7</w:t>
      </w:r>
      <w:r w:rsidRPr="00653FE2">
        <w:t>.6.3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4" w:name="_Toc11331931"/>
      <w:bookmarkStart w:id="2375" w:name="_Toc36554014"/>
      <w:bookmarkStart w:id="2376" w:name="_Toc218668915"/>
      <w:r w:rsidRPr="00653FE2">
        <w:t>11.11</w:t>
      </w:r>
      <w:r w:rsidRPr="00653FE2">
        <w:tab/>
        <w:t>MAP_UNSTRUCTURED_SS_NOTIFY service</w:t>
      </w:r>
      <w:bookmarkEnd w:id="2374"/>
      <w:bookmarkEnd w:id="2375"/>
      <w:bookmarkEnd w:id="2376"/>
    </w:p>
    <w:p w14:paraId="123BA4CD" w14:textId="77777777" w:rsidR="00C33898" w:rsidRPr="00653FE2" w:rsidRDefault="00C33898" w:rsidP="00C33898">
      <w:pPr>
        <w:pStyle w:val="Heading3"/>
        <w:keepNext w:val="0"/>
        <w:keepLines w:val="0"/>
      </w:pPr>
      <w:bookmarkStart w:id="2377" w:name="_Toc11331932"/>
      <w:bookmarkStart w:id="2378" w:name="_Toc36554015"/>
      <w:bookmarkStart w:id="2379" w:name="_Toc218668916"/>
      <w:r w:rsidRPr="00653FE2">
        <w:t>11.11.1</w:t>
      </w:r>
      <w:r w:rsidRPr="00653FE2">
        <w:tab/>
        <w:t>Definitions</w:t>
      </w:r>
      <w:bookmarkEnd w:id="2377"/>
      <w:bookmarkEnd w:id="2378"/>
      <w:bookmarkEnd w:id="2379"/>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80" w:name="_Toc11331933"/>
      <w:bookmarkStart w:id="2381" w:name="_Toc36554016"/>
      <w:bookmarkStart w:id="2382" w:name="_Toc218668917"/>
      <w:r w:rsidRPr="00653FE2">
        <w:t>11.11.2</w:t>
      </w:r>
      <w:r w:rsidRPr="00653FE2">
        <w:tab/>
        <w:t>Service primitives</w:t>
      </w:r>
      <w:bookmarkEnd w:id="2380"/>
      <w:bookmarkEnd w:id="2381"/>
      <w:bookmarkEnd w:id="2382"/>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3" w:name="_Toc11331934"/>
      <w:bookmarkStart w:id="2384" w:name="_Toc36554017"/>
      <w:bookmarkStart w:id="2385" w:name="_Toc218668918"/>
      <w:r w:rsidRPr="00653FE2">
        <w:t>11.11.3</w:t>
      </w:r>
      <w:r w:rsidRPr="00653FE2">
        <w:tab/>
        <w:t>Parameter use</w:t>
      </w:r>
      <w:bookmarkEnd w:id="2383"/>
      <w:bookmarkEnd w:id="2384"/>
      <w:bookmarkEnd w:id="2385"/>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37F641B2" w:rsidR="00C33898" w:rsidRPr="00653FE2" w:rsidRDefault="00C33898" w:rsidP="00C33898">
      <w:pPr>
        <w:rPr>
          <w:u w:val="single"/>
        </w:rPr>
      </w:pPr>
      <w:r w:rsidRPr="00653FE2">
        <w:rPr>
          <w:u w:val="single"/>
        </w:rPr>
        <w:t>Alerting Pattern</w:t>
      </w:r>
    </w:p>
    <w:p w14:paraId="35154505" w14:textId="3A8C9B52" w:rsidR="00C33898" w:rsidRPr="00653FE2" w:rsidRDefault="00C33898" w:rsidP="00C33898">
      <w:r w:rsidRPr="00653FE2">
        <w:t xml:space="preserve">See </w:t>
      </w:r>
      <w:r w:rsidR="00EC33FE" w:rsidRPr="00653FE2">
        <w:t>clause</w:t>
      </w:r>
      <w:r w:rsidR="00EC33FE">
        <w:t> </w:t>
      </w:r>
      <w:r w:rsidR="00EC33FE" w:rsidRPr="00653FE2">
        <w:t>7</w:t>
      </w:r>
      <w:r w:rsidRPr="00653FE2">
        <w:t>.6.3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lastRenderedPageBreak/>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6" w:name="_Toc11331935"/>
      <w:bookmarkStart w:id="2387" w:name="_Toc36554018"/>
      <w:bookmarkStart w:id="2388" w:name="_Toc218668919"/>
      <w:r w:rsidRPr="00653FE2">
        <w:t>11.12</w:t>
      </w:r>
      <w:r w:rsidRPr="00653FE2">
        <w:tab/>
        <w:t>MAP_SS_INVOCATION_NOTIFY</w:t>
      </w:r>
      <w:bookmarkEnd w:id="2386"/>
      <w:bookmarkEnd w:id="2387"/>
      <w:bookmarkEnd w:id="2388"/>
    </w:p>
    <w:p w14:paraId="1C0CDD28" w14:textId="77777777" w:rsidR="00C33898" w:rsidRPr="00653FE2" w:rsidRDefault="00C33898" w:rsidP="00C33898">
      <w:pPr>
        <w:pStyle w:val="Heading3"/>
      </w:pPr>
      <w:bookmarkStart w:id="2389" w:name="_Toc11331936"/>
      <w:bookmarkStart w:id="2390" w:name="_Toc36554019"/>
      <w:bookmarkStart w:id="2391" w:name="_Toc218668920"/>
      <w:r w:rsidRPr="00653FE2">
        <w:t>11.12.1</w:t>
      </w:r>
      <w:r w:rsidRPr="00653FE2">
        <w:tab/>
        <w:t>Definition</w:t>
      </w:r>
      <w:bookmarkEnd w:id="2389"/>
      <w:bookmarkEnd w:id="2390"/>
      <w:bookmarkEnd w:id="2391"/>
    </w:p>
    <w:p w14:paraId="348D171B" w14:textId="7D4329B8" w:rsidR="00C33898" w:rsidRPr="00653FE2" w:rsidRDefault="00C33898" w:rsidP="00C33898">
      <w:pPr>
        <w:keepNext/>
        <w:keepLines/>
      </w:pPr>
      <w:r w:rsidRPr="00653FE2">
        <w:t>This service is used between the MSC and the gsmSCF when the subscriber invokes one of the following supplementary services; Call Deflection (CD), Explicit Call Transfer (ECT) or Multi Party (MPTY).</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2" w:name="_Toc11331937"/>
      <w:bookmarkStart w:id="2393" w:name="_Toc36554020"/>
      <w:bookmarkStart w:id="2394" w:name="_Toc218668921"/>
      <w:r w:rsidRPr="00653FE2">
        <w:t>11.12.2</w:t>
      </w:r>
      <w:r w:rsidRPr="00653FE2">
        <w:tab/>
        <w:t>Service primitives</w:t>
      </w:r>
      <w:bookmarkEnd w:id="2392"/>
      <w:bookmarkEnd w:id="2393"/>
      <w:bookmarkEnd w:id="2394"/>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5" w:name="_Toc11331938"/>
      <w:bookmarkStart w:id="2396" w:name="_Toc36554021"/>
      <w:bookmarkStart w:id="2397" w:name="_Toc218668922"/>
      <w:r w:rsidRPr="00653FE2">
        <w:t>11.12.3</w:t>
      </w:r>
      <w:r w:rsidRPr="00653FE2">
        <w:tab/>
        <w:t>Parameter use</w:t>
      </w:r>
      <w:bookmarkEnd w:id="2395"/>
      <w:bookmarkEnd w:id="2396"/>
      <w:bookmarkEnd w:id="2397"/>
    </w:p>
    <w:p w14:paraId="6E363D91" w14:textId="256E0234" w:rsidR="00C33898" w:rsidRPr="00653FE2" w:rsidRDefault="00C33898" w:rsidP="00C33898">
      <w:r w:rsidRPr="00653FE2">
        <w:t xml:space="preserve">All parameters are described in clause 7.6. The use of these parameters and the requirements for their presence are specified in 3GPP </w:t>
      </w:r>
      <w:r w:rsidR="00EC33FE" w:rsidRPr="00653FE2">
        <w:t>TS</w:t>
      </w:r>
      <w:r w:rsidR="00EC33FE">
        <w:t> </w:t>
      </w:r>
      <w:r w:rsidR="00EC33FE" w:rsidRPr="00653FE2">
        <w:t>2</w:t>
      </w:r>
      <w:r w:rsidRPr="00653FE2">
        <w:t>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lastRenderedPageBreak/>
        <w:t>Provider error</w:t>
      </w:r>
    </w:p>
    <w:p w14:paraId="4BC86A93" w14:textId="1A1061D7" w:rsidR="00C33898" w:rsidRPr="00653FE2" w:rsidRDefault="00C33898" w:rsidP="00C33898">
      <w:r w:rsidRPr="00653FE2">
        <w:t xml:space="preserve">This is defined in </w:t>
      </w:r>
      <w:r w:rsidR="00EC33FE" w:rsidRPr="00653FE2">
        <w:t>clause</w:t>
      </w:r>
      <w:r w:rsidR="00EC33FE">
        <w:t> </w:t>
      </w:r>
      <w:r w:rsidR="00EC33FE" w:rsidRPr="00653FE2">
        <w:t>7</w:t>
      </w:r>
      <w:r w:rsidRPr="00653FE2">
        <w:t>.6.1.</w:t>
      </w:r>
    </w:p>
    <w:p w14:paraId="62AD65A3" w14:textId="77777777" w:rsidR="00C33898" w:rsidRPr="00653FE2" w:rsidRDefault="00C33898" w:rsidP="00C33898">
      <w:pPr>
        <w:pStyle w:val="Heading2"/>
        <w:keepNext w:val="0"/>
        <w:keepLines w:val="0"/>
      </w:pPr>
      <w:bookmarkStart w:id="2398" w:name="_Toc11331939"/>
      <w:bookmarkStart w:id="2399" w:name="_Toc36554022"/>
      <w:bookmarkStart w:id="2400" w:name="_Toc218668923"/>
      <w:r w:rsidRPr="00653FE2">
        <w:t>11.13</w:t>
      </w:r>
      <w:r w:rsidRPr="00653FE2">
        <w:tab/>
        <w:t>MAP_REGISTER_CC_ENTRY service</w:t>
      </w:r>
      <w:bookmarkEnd w:id="2398"/>
      <w:bookmarkEnd w:id="2399"/>
      <w:bookmarkEnd w:id="2400"/>
    </w:p>
    <w:p w14:paraId="31210F0F" w14:textId="77777777" w:rsidR="00C33898" w:rsidRPr="00653FE2" w:rsidRDefault="00C33898" w:rsidP="00C33898">
      <w:pPr>
        <w:pStyle w:val="Heading3"/>
        <w:keepNext w:val="0"/>
        <w:keepLines w:val="0"/>
      </w:pPr>
      <w:bookmarkStart w:id="2401" w:name="_Toc11331940"/>
      <w:bookmarkStart w:id="2402" w:name="_Toc36554023"/>
      <w:bookmarkStart w:id="2403" w:name="_Toc218668924"/>
      <w:r w:rsidRPr="00653FE2">
        <w:t>11.13.1</w:t>
      </w:r>
      <w:r w:rsidRPr="00653FE2">
        <w:tab/>
        <w:t>Definition</w:t>
      </w:r>
      <w:bookmarkEnd w:id="2401"/>
      <w:bookmarkEnd w:id="2402"/>
      <w:bookmarkEnd w:id="2403"/>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4" w:name="_Toc11331941"/>
      <w:bookmarkStart w:id="2405" w:name="_Toc36554024"/>
      <w:bookmarkStart w:id="2406" w:name="_Toc218668925"/>
      <w:r w:rsidRPr="00653FE2">
        <w:t>11.13.2</w:t>
      </w:r>
      <w:r w:rsidRPr="00653FE2">
        <w:tab/>
        <w:t>Service primitives</w:t>
      </w:r>
      <w:bookmarkEnd w:id="2404"/>
      <w:bookmarkEnd w:id="2405"/>
      <w:bookmarkEnd w:id="2406"/>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7" w:name="_Toc11331942"/>
      <w:bookmarkStart w:id="2408" w:name="_Toc36554025"/>
      <w:bookmarkStart w:id="2409" w:name="_Toc218668926"/>
      <w:r w:rsidRPr="00653FE2">
        <w:t>11.13.3</w:t>
      </w:r>
      <w:r w:rsidRPr="00653FE2">
        <w:tab/>
        <w:t>Parameter use</w:t>
      </w:r>
      <w:bookmarkEnd w:id="2407"/>
      <w:bookmarkEnd w:id="2408"/>
      <w:bookmarkEnd w:id="2409"/>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6E846DDA"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D4BBC7"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1CAE3E62" w:rsidR="00C33898" w:rsidRPr="00653FE2" w:rsidRDefault="00C33898" w:rsidP="00C33898">
      <w:r w:rsidRPr="00653FE2">
        <w:t xml:space="preserve">This parameter corresponds to the parameters 'Presentation Indicator' and 'CAMEL Invoked' in 3GPP </w:t>
      </w:r>
      <w:r w:rsidR="00EC33FE" w:rsidRPr="00653FE2">
        <w:t>TS</w:t>
      </w:r>
      <w:r w:rsidR="00EC33FE">
        <w:t> </w:t>
      </w:r>
      <w:r w:rsidR="00EC33FE" w:rsidRPr="00653FE2">
        <w:t>2</w:t>
      </w:r>
      <w:r w:rsidRPr="00653FE2">
        <w:t>3.093</w:t>
      </w:r>
      <w:r w:rsidR="00EC33FE">
        <w:t> </w:t>
      </w:r>
      <w:r w:rsidR="00EC33FE" w:rsidRPr="00653FE2">
        <w:t>[</w:t>
      </w:r>
      <w:r w:rsidRPr="00653FE2">
        <w:t xml:space="preserve">107]. It indicates which services have been invoked for the original call (e.g. CLIR, CAMEL). 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6F8C8578" w:rsidR="00C33898" w:rsidRPr="00653FE2" w:rsidRDefault="00C33898" w:rsidP="00C33898">
      <w:pPr>
        <w:rPr>
          <w:u w:val="single"/>
        </w:rPr>
      </w:pPr>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3165C72C" w:rsidR="00C33898" w:rsidRPr="00653FE2" w:rsidRDefault="00C33898" w:rsidP="00C33898">
      <w:r w:rsidRPr="00653FE2">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10" w:name="_Toc11331943"/>
      <w:bookmarkStart w:id="2411" w:name="_Toc36554026"/>
      <w:bookmarkStart w:id="2412" w:name="_Toc218668927"/>
      <w:r w:rsidRPr="00653FE2">
        <w:t>11.14</w:t>
      </w:r>
      <w:r w:rsidRPr="00653FE2">
        <w:tab/>
        <w:t>MAP_ERASE_CC_ENTRY service</w:t>
      </w:r>
      <w:bookmarkEnd w:id="2410"/>
      <w:bookmarkEnd w:id="2411"/>
      <w:bookmarkEnd w:id="2412"/>
    </w:p>
    <w:p w14:paraId="2EC57F83" w14:textId="77777777" w:rsidR="00C33898" w:rsidRPr="00653FE2" w:rsidRDefault="00C33898" w:rsidP="00C33898">
      <w:pPr>
        <w:pStyle w:val="Heading3"/>
        <w:keepNext w:val="0"/>
        <w:keepLines w:val="0"/>
      </w:pPr>
      <w:bookmarkStart w:id="2413" w:name="_Toc11331944"/>
      <w:bookmarkStart w:id="2414" w:name="_Toc36554027"/>
      <w:bookmarkStart w:id="2415" w:name="_Toc218668928"/>
      <w:r w:rsidRPr="00653FE2">
        <w:t>11.14.1</w:t>
      </w:r>
      <w:r w:rsidRPr="00653FE2">
        <w:tab/>
        <w:t>Definition</w:t>
      </w:r>
      <w:bookmarkEnd w:id="2413"/>
      <w:bookmarkEnd w:id="2414"/>
      <w:bookmarkEnd w:id="2415"/>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6" w:name="_Toc11331945"/>
      <w:bookmarkStart w:id="2417" w:name="_Toc36554028"/>
      <w:bookmarkStart w:id="2418" w:name="_Toc218668929"/>
      <w:r w:rsidRPr="00653FE2">
        <w:t>11.14.2</w:t>
      </w:r>
      <w:r w:rsidRPr="00653FE2">
        <w:tab/>
        <w:t>Service primitives</w:t>
      </w:r>
      <w:bookmarkEnd w:id="2416"/>
      <w:bookmarkEnd w:id="2417"/>
      <w:bookmarkEnd w:id="2418"/>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9" w:name="_Toc11331946"/>
      <w:bookmarkStart w:id="2420" w:name="_Toc36554029"/>
      <w:bookmarkStart w:id="2421" w:name="_Toc218668930"/>
      <w:r w:rsidRPr="00653FE2">
        <w:t>11.14.3</w:t>
      </w:r>
      <w:r w:rsidRPr="00653FE2">
        <w:tab/>
        <w:t>Parameter use</w:t>
      </w:r>
      <w:bookmarkEnd w:id="2419"/>
      <w:bookmarkEnd w:id="2420"/>
      <w:bookmarkEnd w:id="2421"/>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6EF2BFB3" w:rsidR="00C33898" w:rsidRPr="00653FE2" w:rsidRDefault="00C33898" w:rsidP="00C33898">
      <w:pPr>
        <w:rPr>
          <w:u w:val="single"/>
        </w:rPr>
      </w:pPr>
      <w:r w:rsidRPr="00653FE2">
        <w:lastRenderedPageBreak/>
        <w:t xml:space="preserve">See 3GPP </w:t>
      </w:r>
      <w:r w:rsidR="00EC33FE" w:rsidRPr="00653FE2">
        <w:t>TS</w:t>
      </w:r>
      <w:r w:rsidR="00EC33FE">
        <w:t> </w:t>
      </w:r>
      <w:r w:rsidR="00EC33FE" w:rsidRPr="00653FE2">
        <w:t>2</w:t>
      </w:r>
      <w:r w:rsidRPr="00653FE2">
        <w:t>3.093</w:t>
      </w:r>
      <w:r w:rsidR="00EC33FE">
        <w:t> </w:t>
      </w:r>
      <w:r w:rsidR="00EC33FE" w:rsidRPr="00653FE2">
        <w:t>[</w:t>
      </w:r>
      <w:r w:rsidRPr="00653FE2">
        <w:t>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2" w:name="_Toc11331947"/>
      <w:bookmarkStart w:id="2423" w:name="_Toc36554030"/>
      <w:bookmarkStart w:id="2424" w:name="_Toc218668931"/>
      <w:r w:rsidRPr="00653FE2">
        <w:t>12</w:t>
      </w:r>
      <w:r w:rsidRPr="00653FE2">
        <w:tab/>
        <w:t>Short message service management services</w:t>
      </w:r>
      <w:bookmarkEnd w:id="2422"/>
      <w:bookmarkEnd w:id="2423"/>
      <w:bookmarkEnd w:id="2424"/>
    </w:p>
    <w:p w14:paraId="3D8641A2" w14:textId="77777777" w:rsidR="00C33898" w:rsidRPr="00653FE2" w:rsidRDefault="00C33898" w:rsidP="00C33898">
      <w:pPr>
        <w:pStyle w:val="Heading2"/>
        <w:keepNext w:val="0"/>
        <w:keepLines w:val="0"/>
      </w:pPr>
      <w:bookmarkStart w:id="2425" w:name="_Toc11331948"/>
      <w:bookmarkStart w:id="2426" w:name="_Toc36554031"/>
      <w:bookmarkStart w:id="2427" w:name="_Toc218668932"/>
      <w:r w:rsidRPr="00653FE2">
        <w:t>12.1</w:t>
      </w:r>
      <w:r w:rsidRPr="00653FE2">
        <w:tab/>
        <w:t>MAP-SEND-ROUTING-INFO-FOR-SM service</w:t>
      </w:r>
      <w:bookmarkEnd w:id="2425"/>
      <w:bookmarkEnd w:id="2426"/>
      <w:bookmarkEnd w:id="2427"/>
    </w:p>
    <w:p w14:paraId="6290C6FB" w14:textId="77777777" w:rsidR="00C33898" w:rsidRPr="00653FE2" w:rsidRDefault="00C33898" w:rsidP="00C33898">
      <w:pPr>
        <w:pStyle w:val="Heading3"/>
        <w:keepNext w:val="0"/>
        <w:keepLines w:val="0"/>
      </w:pPr>
      <w:bookmarkStart w:id="2428" w:name="_Toc11331949"/>
      <w:bookmarkStart w:id="2429" w:name="_Toc36554032"/>
      <w:bookmarkStart w:id="2430" w:name="_Toc218668933"/>
      <w:r w:rsidRPr="00653FE2">
        <w:t>12.1.1</w:t>
      </w:r>
      <w:r w:rsidRPr="00653FE2">
        <w:tab/>
        <w:t>Definition</w:t>
      </w:r>
      <w:bookmarkEnd w:id="2428"/>
      <w:bookmarkEnd w:id="2429"/>
      <w:bookmarkEnd w:id="2430"/>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address">
        <w:smartTag w:uri="urn:schemas-microsoft-com:office:smarttags" w:element="Street">
          <w:r w:rsidRPr="00653FE2">
            <w:t>SMS Route</w:t>
          </w:r>
        </w:smartTag>
      </w:smartTag>
      <w:r w:rsidRPr="00653FE2">
        <w:t xml:space="preserve">r, and </w:t>
      </w:r>
      <w:smartTag w:uri="urn:schemas-microsoft-com:office:smarttags" w:element="address">
        <w:smartTag w:uri="urn:schemas-microsoft-com:office:smarttags" w:element="Street">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1" w:name="_Toc11331950"/>
      <w:bookmarkStart w:id="2432" w:name="_Toc36554033"/>
      <w:bookmarkStart w:id="2433" w:name="_Toc218668934"/>
      <w:r w:rsidRPr="00653FE2">
        <w:t>12.1.2</w:t>
      </w:r>
      <w:r w:rsidRPr="00653FE2">
        <w:tab/>
        <w:t>Service primitives</w:t>
      </w:r>
      <w:bookmarkEnd w:id="2431"/>
      <w:bookmarkEnd w:id="2432"/>
      <w:bookmarkEnd w:id="2433"/>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lastRenderedPageBreak/>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4" w:name="_Toc11331951"/>
      <w:bookmarkStart w:id="2435" w:name="_Toc36554034"/>
      <w:bookmarkStart w:id="2436" w:name="_Toc218668935"/>
      <w:r w:rsidRPr="00653FE2">
        <w:t>12.1.3</w:t>
      </w:r>
      <w:r w:rsidRPr="00653FE2">
        <w:tab/>
        <w:t>Parameter use</w:t>
      </w:r>
      <w:bookmarkEnd w:id="2434"/>
      <w:bookmarkEnd w:id="2435"/>
      <w:bookmarkEnd w:id="2436"/>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14A472CE" w:rsidR="00C33898" w:rsidRPr="00653FE2" w:rsidRDefault="00C33898" w:rsidP="00C33898">
      <w:r w:rsidRPr="00653FE2">
        <w:t>See definition in clause 7.6.2.</w:t>
      </w:r>
    </w:p>
    <w:p w14:paraId="703305F3" w14:textId="502CDB66" w:rsidR="00C33898" w:rsidRPr="00653FE2" w:rsidRDefault="00C33898" w:rsidP="00C33898">
      <w:r w:rsidRPr="00653FE2">
        <w:t xml:space="preserve">When SEND-ROUTING-INFO-FOR-SM is sent by the SMS-GMSC to the HLR following an T4 Submit Trigger (see 3GPP </w:t>
      </w:r>
      <w:r w:rsidR="00EC33FE" w:rsidRPr="00653FE2">
        <w:t>TS</w:t>
      </w:r>
      <w:r w:rsidR="00EC33FE">
        <w:t> </w:t>
      </w:r>
      <w:r w:rsidR="00EC33FE" w:rsidRPr="00653FE2">
        <w:t>2</w:t>
      </w:r>
      <w:r w:rsidRPr="00653FE2">
        <w:t>3.682</w:t>
      </w:r>
      <w:r w:rsidR="00EC33FE">
        <w:t> </w:t>
      </w:r>
      <w:r w:rsidR="00EC33FE" w:rsidRPr="00653FE2">
        <w:t>[</w:t>
      </w:r>
      <w:r w:rsidRPr="00653FE2">
        <w:t xml:space="preserve">148]), MSISDN may not be available. In this case the UE shall be identified by the IMSI and the MSISDN shall take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w:t>
      </w:r>
    </w:p>
    <w:p w14:paraId="70783ABA" w14:textId="205336BD"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w:t>
      </w:r>
      <w:r w:rsidR="00EC33FE" w:rsidRPr="00653FE2">
        <w:t>TS</w:t>
      </w:r>
      <w:r w:rsidR="00EC33FE">
        <w:t> </w:t>
      </w:r>
      <w:r w:rsidR="00EC33FE" w:rsidRPr="00653FE2">
        <w:t>2</w:t>
      </w:r>
      <w:r w:rsidRPr="00653FE2">
        <w:t>3.204</w:t>
      </w:r>
      <w:r w:rsidR="00EC33FE">
        <w:t> </w:t>
      </w:r>
      <w:r w:rsidR="00EC33FE" w:rsidRPr="00653FE2">
        <w:t>[</w:t>
      </w:r>
      <w:r w:rsidRPr="00653FE2">
        <w:t xml:space="preserve">134]), MSISDN may not be available. In this case the UE shall be identified by a Correlation ID (SIP-URI-B) and the MSISDN shall take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lastRenderedPageBreak/>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64B8628" w:rsidR="00C33898" w:rsidRPr="00653FE2" w:rsidRDefault="00C33898" w:rsidP="00C33898">
      <w:pPr>
        <w:rPr>
          <w:b/>
        </w:rPr>
      </w:pPr>
      <w:r w:rsidRPr="00653FE2">
        <w:t xml:space="preserve">See definition in </w:t>
      </w:r>
      <w:r w:rsidR="00EC33FE" w:rsidRPr="00653FE2">
        <w:t>clause</w:t>
      </w:r>
      <w:r w:rsidR="00EC33FE">
        <w:t> </w:t>
      </w:r>
      <w:r w:rsidR="00EC33FE" w:rsidRPr="00653FE2">
        <w:t>7</w:t>
      </w:r>
      <w:r w:rsidRPr="00653FE2">
        <w:t>.6.8.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1D4D95D3" w:rsidR="00C33898" w:rsidRPr="00653FE2" w:rsidRDefault="00C33898" w:rsidP="00C33898">
      <w:r w:rsidRPr="00653FE2">
        <w:t>See definition in clause 7.6.2.</w:t>
      </w:r>
    </w:p>
    <w:p w14:paraId="6B9C3D9B" w14:textId="77777777" w:rsidR="00C33898" w:rsidRPr="00653FE2" w:rsidRDefault="00C33898" w:rsidP="00C33898">
      <w:r w:rsidRPr="00653FE2">
        <w:t>In Request and Indication:</w:t>
      </w:r>
    </w:p>
    <w:p w14:paraId="63F44790" w14:textId="2BCBA9FB"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w:t>
      </w:r>
      <w:r w:rsidR="00EC33FE" w:rsidRPr="00653FE2">
        <w:t>TS</w:t>
      </w:r>
      <w:r w:rsidR="00EC33FE">
        <w:t> </w:t>
      </w:r>
      <w:r w:rsidR="00EC33FE" w:rsidRPr="00653FE2">
        <w:t>2</w:t>
      </w:r>
      <w:r w:rsidRPr="00653FE2">
        <w:t>3.204</w:t>
      </w:r>
      <w:r w:rsidR="00EC33FE">
        <w:t> </w:t>
      </w:r>
      <w:r w:rsidR="00EC33FE" w:rsidRPr="00653FE2">
        <w:t>[</w:t>
      </w:r>
      <w:r w:rsidRPr="00653FE2">
        <w:t>134]), IMSI may not be available. In this case the IMSI parameter shall be populated with the HLR-ID value.</w:t>
      </w:r>
    </w:p>
    <w:p w14:paraId="2D6A3AA7" w14:textId="4C2609CE" w:rsidR="00C33898" w:rsidRPr="00653FE2" w:rsidRDefault="00C33898" w:rsidP="00C33898">
      <w:r w:rsidRPr="00653FE2">
        <w:t xml:space="preserve">In Response and Confirm: If enforcement of routing an SM via the HPLMN of the receiving MS is deployed, this parameter contains an MT Correlation ID instead of an IMSI when the service is used between SMS-GMSC and SMS Router (see 3GPP </w:t>
      </w:r>
      <w:r w:rsidR="00EC33FE" w:rsidRPr="00653FE2">
        <w:t>TS</w:t>
      </w:r>
      <w:r w:rsidR="00EC33FE">
        <w:t> </w:t>
      </w:r>
      <w:r w:rsidR="00EC33FE" w:rsidRPr="00653FE2">
        <w:t>2</w:t>
      </w:r>
      <w:r w:rsidRPr="00653FE2">
        <w:t>3.040</w:t>
      </w:r>
      <w:r w:rsidR="00EC33FE">
        <w:t> </w:t>
      </w:r>
      <w:r w:rsidR="00EC33FE" w:rsidRPr="00653FE2">
        <w:t>[</w:t>
      </w:r>
      <w:r w:rsidRPr="00653FE2">
        <w:t>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55D2D59" w:rsidR="00C33898" w:rsidRDefault="00C33898" w:rsidP="00C33898">
      <w:r w:rsidRPr="00653FE2">
        <w:t xml:space="preserve">This indicator indicates by its presence that the request is sent in the context of T4 device triggering (see 3GPP </w:t>
      </w:r>
      <w:r w:rsidR="00EC33FE" w:rsidRPr="00653FE2">
        <w:t>TS</w:t>
      </w:r>
      <w:r w:rsidR="00EC33FE">
        <w:t> </w:t>
      </w:r>
      <w:r w:rsidR="00EC33FE" w:rsidRPr="00653FE2">
        <w:t>2</w:t>
      </w:r>
      <w:r w:rsidRPr="00653FE2">
        <w:t>3.682</w:t>
      </w:r>
      <w:r w:rsidR="00EC33FE">
        <w:t> </w:t>
      </w:r>
      <w:r w:rsidR="00EC33FE" w:rsidRPr="00653FE2">
        <w:t>[</w:t>
      </w:r>
      <w:r w:rsidRPr="00653FE2">
        <w:t>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200C2D46" w:rsidR="00C33898" w:rsidRPr="00653FE2" w:rsidRDefault="00C33898" w:rsidP="00C33898">
      <w:r w:rsidRPr="00653FE2">
        <w:t xml:space="preserve">The Correlation ID indicates by its presence that the request is sent in the context of MSISDN-less SMS delivery in IMS (see 3GPP </w:t>
      </w:r>
      <w:r w:rsidR="00EC33FE" w:rsidRPr="00653FE2">
        <w:t>TS</w:t>
      </w:r>
      <w:r w:rsidR="00EC33FE">
        <w:t> </w:t>
      </w:r>
      <w:r w:rsidR="00EC33FE" w:rsidRPr="00653FE2">
        <w:t>2</w:t>
      </w:r>
      <w:r w:rsidRPr="00653FE2">
        <w:t>3.204</w:t>
      </w:r>
      <w:r w:rsidR="00EC33FE">
        <w:t> </w:t>
      </w:r>
      <w:r w:rsidR="00EC33FE" w:rsidRPr="00653FE2">
        <w:t>[</w:t>
      </w:r>
      <w:r w:rsidRPr="00653FE2">
        <w:t>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144C45DD" w:rsidR="00C33898" w:rsidRPr="00653FE2" w:rsidRDefault="00C33898" w:rsidP="00C33898">
      <w:r w:rsidRPr="00653FE2">
        <w:lastRenderedPageBreak/>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EC33FE" w:rsidRPr="00653FE2">
        <w:t>clause</w:t>
      </w:r>
      <w:r w:rsidR="00EC33FE">
        <w:t> </w:t>
      </w:r>
      <w:r w:rsidR="00EC33FE" w:rsidRPr="00653FE2">
        <w:t>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 xml:space="preserve">may be provided. See </w:t>
      </w:r>
      <w:r w:rsidR="00EC33FE" w:rsidRPr="00653FE2">
        <w:t>clause</w:t>
      </w:r>
      <w:r w:rsidR="00EC33FE">
        <w:t> </w:t>
      </w:r>
      <w:r w:rsidR="00EC33FE" w:rsidRPr="00653FE2">
        <w:t>1</w:t>
      </w:r>
      <w:r w:rsidRPr="00653FE2">
        <w:t>2.1.4.</w:t>
      </w:r>
    </w:p>
    <w:p w14:paraId="56EDE555" w14:textId="44796F88" w:rsidR="00C33898" w:rsidRPr="00653FE2" w:rsidRDefault="00C33898" w:rsidP="00C33898">
      <w:pPr>
        <w:pStyle w:val="HE"/>
        <w:rPr>
          <w:b w:val="0"/>
          <w:u w:val="single"/>
        </w:rPr>
      </w:pPr>
      <w:r w:rsidRPr="00653FE2">
        <w:rPr>
          <w:b w:val="0"/>
          <w:u w:val="single"/>
        </w:rPr>
        <w:t>Network Node Diameter Address</w:t>
      </w:r>
    </w:p>
    <w:p w14:paraId="7F83CEE8" w14:textId="793B6521" w:rsidR="00C33898" w:rsidRPr="00653FE2" w:rsidRDefault="00C33898" w:rsidP="00C33898">
      <w:r w:rsidRPr="00653FE2">
        <w:t xml:space="preserve">See definition in clause 7.6.2. See </w:t>
      </w:r>
      <w:r w:rsidR="00EC33FE" w:rsidRPr="00653FE2">
        <w:t>clause</w:t>
      </w:r>
      <w:r w:rsidR="00EC33FE">
        <w:t> </w:t>
      </w:r>
      <w:r w:rsidR="00EC33FE" w:rsidRPr="00653FE2">
        <w:t>1</w:t>
      </w:r>
      <w:r w:rsidRPr="00653FE2">
        <w:t>2.1.4.</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321E39EF"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r w:rsidRPr="00653FE2">
        <w:br/>
        <w:t>Outside the context of T4 device triggering:  The presence of this parameter is mandatory if only the SGSN number is sent in the Network Node Number (i.e. if the value within Network Node Number is to be considered as SGSN-Number and Additional Number is absent).</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21D8C9D7" w:rsidR="00C33898" w:rsidRPr="00653FE2" w:rsidRDefault="00C33898" w:rsidP="00C33898">
      <w:pPr>
        <w:rPr>
          <w:b/>
        </w:rPr>
      </w:pPr>
      <w:r w:rsidRPr="00653FE2">
        <w:t xml:space="preserve">See definition in clause 7.6.2.  See </w:t>
      </w:r>
      <w:r w:rsidR="00EC33FE" w:rsidRPr="00653FE2">
        <w:t>clause</w:t>
      </w:r>
      <w:r w:rsidR="00EC33FE">
        <w:t> </w:t>
      </w:r>
      <w:r w:rsidR="00EC33FE" w:rsidRPr="00653FE2">
        <w:t>1</w:t>
      </w:r>
      <w:r w:rsidRPr="00653FE2">
        <w:t>2.1.4.</w:t>
      </w:r>
    </w:p>
    <w:p w14:paraId="0BAF8D4E" w14:textId="209A7409" w:rsidR="00C33898" w:rsidRPr="00653FE2" w:rsidRDefault="00C33898" w:rsidP="00C33898">
      <w:pPr>
        <w:pStyle w:val="HE"/>
        <w:rPr>
          <w:b w:val="0"/>
          <w:u w:val="single"/>
        </w:rPr>
      </w:pPr>
      <w:r w:rsidRPr="00653FE2">
        <w:rPr>
          <w:b w:val="0"/>
          <w:u w:val="single"/>
        </w:rPr>
        <w:t>Additional Network Node Diameter Address</w:t>
      </w:r>
    </w:p>
    <w:p w14:paraId="68CC8EF3" w14:textId="7622FDCD" w:rsidR="00C33898" w:rsidRPr="00653FE2" w:rsidRDefault="00C33898" w:rsidP="00C33898">
      <w:r w:rsidRPr="00653FE2">
        <w:t xml:space="preserve">See definition in clause 7.6.2. See </w:t>
      </w:r>
      <w:r w:rsidR="00EC33FE" w:rsidRPr="00653FE2">
        <w:t>clause</w:t>
      </w:r>
      <w:r w:rsidR="00EC33FE">
        <w:t> </w:t>
      </w:r>
      <w:r w:rsidR="00EC33FE" w:rsidRPr="00653FE2">
        <w:t>1</w:t>
      </w:r>
      <w:r w:rsidRPr="00653FE2">
        <w:t>2.1.4.</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2E0DA69E" w:rsidR="00C33898" w:rsidRPr="00653FE2" w:rsidRDefault="00C33898" w:rsidP="00C33898">
      <w:pPr>
        <w:rPr>
          <w:b/>
        </w:rPr>
      </w:pPr>
      <w:r w:rsidRPr="00653FE2">
        <w:t xml:space="preserve">See definition in clause 7.6.2.  See </w:t>
      </w:r>
      <w:r w:rsidR="00EC33FE" w:rsidRPr="00653FE2">
        <w:t>clause</w:t>
      </w:r>
      <w:r w:rsidR="00EC33FE">
        <w:t> </w:t>
      </w:r>
      <w:r w:rsidR="00EC33FE" w:rsidRPr="00653FE2">
        <w:t>1</w:t>
      </w:r>
      <w:r w:rsidRPr="00653FE2">
        <w:t>2.1.4.</w:t>
      </w:r>
    </w:p>
    <w:p w14:paraId="396B87E0" w14:textId="334548EE" w:rsidR="00C33898" w:rsidRPr="00653FE2" w:rsidRDefault="00C33898" w:rsidP="00C33898">
      <w:pPr>
        <w:pStyle w:val="HE"/>
        <w:rPr>
          <w:b w:val="0"/>
          <w:u w:val="single"/>
        </w:rPr>
      </w:pPr>
      <w:r w:rsidRPr="00653FE2">
        <w:rPr>
          <w:b w:val="0"/>
          <w:u w:val="single"/>
        </w:rPr>
        <w:t>Third Network Node Diameter Address</w:t>
      </w:r>
    </w:p>
    <w:p w14:paraId="6D487BFB" w14:textId="4DA3B6BC" w:rsidR="00C33898" w:rsidRPr="00653FE2" w:rsidRDefault="00C33898" w:rsidP="00C33898">
      <w:r w:rsidRPr="00653FE2">
        <w:t xml:space="preserve">See definition in clause 7.6.2. See </w:t>
      </w:r>
      <w:r w:rsidR="00EC33FE" w:rsidRPr="00653FE2">
        <w:t>clause</w:t>
      </w:r>
      <w:r w:rsidR="00EC33FE">
        <w:t> </w:t>
      </w:r>
      <w:r w:rsidR="00EC33FE" w:rsidRPr="00653FE2">
        <w:t>1</w:t>
      </w:r>
      <w:r w:rsidRPr="00653FE2">
        <w:t>2.1.4</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36CCBDF7"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lastRenderedPageBreak/>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7" w:name="_Toc11331952"/>
      <w:bookmarkStart w:id="2438" w:name="_Toc36554035"/>
      <w:bookmarkStart w:id="2439" w:name="_Toc218668936"/>
      <w:r w:rsidRPr="00653FE2">
        <w:t>12.1.4</w:t>
      </w:r>
      <w:r w:rsidRPr="00653FE2">
        <w:tab/>
        <w:t>Identities of MT-SMS Target Nodes</w:t>
      </w:r>
      <w:bookmarkEnd w:id="2437"/>
      <w:bookmarkEnd w:id="2438"/>
      <w:bookmarkEnd w:id="2439"/>
    </w:p>
    <w:p w14:paraId="59330251" w14:textId="4FEC0B7D" w:rsidR="00C33898" w:rsidRPr="00653FE2" w:rsidRDefault="00C33898" w:rsidP="00C33898">
      <w:r w:rsidRPr="00653FE2">
        <w:t>In a successful MAP-Send-Routing-Info-For-SM response at least one MT-SMS Target Node identity or an SMS Router identity shall be present and this shall be an E.164 number within the Network Node Number parameter.</w:t>
      </w:r>
    </w:p>
    <w:p w14:paraId="14ECC009" w14:textId="2D81900E" w:rsidR="00C33898" w:rsidRPr="00653FE2" w:rsidRDefault="00C33898" w:rsidP="00C33898">
      <w:r w:rsidRPr="00653FE2">
        <w:t>In addition, optionally a second Target Node identity or an SMS Router identity may be present as E.164 number within the Additional Number Parameter.</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5E80342A" w:rsidR="00C33898" w:rsidRDefault="00C33898" w:rsidP="00C33898">
      <w:r w:rsidRPr="00653FE2">
        <w:t>Similar for Third Number - Third Network Node Diameter Address.</w:t>
      </w:r>
    </w:p>
    <w:p w14:paraId="3E02B295" w14:textId="77777777" w:rsidR="00C33898" w:rsidRDefault="00C33898" w:rsidP="00C33898">
      <w:r>
        <w:lastRenderedPageBreak/>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40" w:name="_Toc11331953"/>
      <w:bookmarkStart w:id="2441" w:name="_Toc36554036"/>
      <w:bookmarkStart w:id="2442" w:name="_Toc218668937"/>
      <w:r w:rsidRPr="00653FE2">
        <w:t>12.2</w:t>
      </w:r>
      <w:r w:rsidRPr="00653FE2">
        <w:tab/>
        <w:t>MAP-MO-FORWARD-SHORT-MESSAGE service</w:t>
      </w:r>
      <w:bookmarkEnd w:id="2440"/>
      <w:bookmarkEnd w:id="2441"/>
      <w:bookmarkEnd w:id="2442"/>
    </w:p>
    <w:p w14:paraId="282D67EC" w14:textId="77777777" w:rsidR="00C33898" w:rsidRPr="00653FE2" w:rsidRDefault="00C33898" w:rsidP="00C33898">
      <w:pPr>
        <w:pStyle w:val="Heading3"/>
        <w:keepNext w:val="0"/>
        <w:keepLines w:val="0"/>
      </w:pPr>
      <w:bookmarkStart w:id="2443" w:name="_Toc11331954"/>
      <w:bookmarkStart w:id="2444" w:name="_Toc36554037"/>
      <w:bookmarkStart w:id="2445" w:name="_Toc218668938"/>
      <w:r w:rsidRPr="00653FE2">
        <w:t>12.2.1</w:t>
      </w:r>
      <w:r w:rsidRPr="00653FE2">
        <w:tab/>
        <w:t>Definition</w:t>
      </w:r>
      <w:bookmarkEnd w:id="2443"/>
      <w:bookmarkEnd w:id="2444"/>
      <w:bookmarkEnd w:id="2445"/>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6" w:name="_Toc11331955"/>
      <w:bookmarkStart w:id="2447" w:name="_Toc36554038"/>
      <w:bookmarkStart w:id="2448" w:name="_Toc218668939"/>
      <w:r w:rsidRPr="00653FE2">
        <w:t>12.2.2</w:t>
      </w:r>
      <w:r w:rsidRPr="00653FE2">
        <w:tab/>
        <w:t>Service primitives</w:t>
      </w:r>
      <w:bookmarkEnd w:id="2446"/>
      <w:bookmarkEnd w:id="2447"/>
      <w:bookmarkEnd w:id="2448"/>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9" w:name="_Toc11331956"/>
      <w:bookmarkStart w:id="2450" w:name="_Toc36554039"/>
      <w:bookmarkStart w:id="2451" w:name="_Toc218668940"/>
      <w:r w:rsidRPr="00653FE2">
        <w:t>12.2.3</w:t>
      </w:r>
      <w:r w:rsidRPr="00653FE2">
        <w:tab/>
        <w:t>Parameter use</w:t>
      </w:r>
      <w:bookmarkEnd w:id="2449"/>
      <w:bookmarkEnd w:id="2450"/>
      <w:bookmarkEnd w:id="2451"/>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lastRenderedPageBreak/>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5E093E" w:rsidR="00C33898" w:rsidRPr="00653FE2" w:rsidRDefault="00C33898" w:rsidP="00C33898">
      <w:r w:rsidRPr="00653FE2">
        <w:t>The Correlation ID is composed of an HLR-Id identifying the destination user's HLR, a SIP-URI-B identifying the MSISDN-less destination user, and a SIP-URI-A identifying the originating user.</w:t>
      </w:r>
    </w:p>
    <w:p w14:paraId="13E43917" w14:textId="093BEF6D" w:rsidR="00C33898" w:rsidRPr="00653FE2" w:rsidRDefault="00C33898" w:rsidP="00C33898">
      <w:r w:rsidRPr="00653FE2">
        <w:t xml:space="preserve">The Correlation ID indicates by its presence that the request is sent in the context of MSISDN-less SMS delivery in IMS (see 3GPP </w:t>
      </w:r>
      <w:r w:rsidR="00EC33FE" w:rsidRPr="00653FE2">
        <w:t>TS</w:t>
      </w:r>
      <w:r w:rsidR="00EC33FE">
        <w:t> </w:t>
      </w:r>
      <w:r w:rsidR="00EC33FE" w:rsidRPr="00653FE2">
        <w:t>2</w:t>
      </w:r>
      <w:r w:rsidRPr="00653FE2">
        <w:t>3.204</w:t>
      </w:r>
      <w:r w:rsidR="00EC33FE">
        <w:t> </w:t>
      </w:r>
      <w:r w:rsidR="00EC33FE" w:rsidRPr="00653FE2">
        <w:t>[</w:t>
      </w:r>
      <w:r w:rsidRPr="00653FE2">
        <w:t>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2" w:name="_Toc11331957"/>
      <w:bookmarkStart w:id="2453" w:name="_Toc36554040"/>
      <w:bookmarkStart w:id="2454" w:name="_Toc218668941"/>
      <w:r w:rsidRPr="00653FE2">
        <w:t>12.3</w:t>
      </w:r>
      <w:r w:rsidRPr="00653FE2">
        <w:tab/>
        <w:t>MAP-REPORT-SM-DELIVERY-STATUS service</w:t>
      </w:r>
      <w:bookmarkEnd w:id="2452"/>
      <w:bookmarkEnd w:id="2453"/>
      <w:bookmarkEnd w:id="2454"/>
    </w:p>
    <w:p w14:paraId="7D14281C" w14:textId="77777777" w:rsidR="00C33898" w:rsidRPr="00653FE2" w:rsidRDefault="00C33898" w:rsidP="00C33898">
      <w:pPr>
        <w:pStyle w:val="Heading3"/>
        <w:keepNext w:val="0"/>
        <w:keepLines w:val="0"/>
      </w:pPr>
      <w:bookmarkStart w:id="2455" w:name="_Toc11331958"/>
      <w:bookmarkStart w:id="2456" w:name="_Toc36554041"/>
      <w:bookmarkStart w:id="2457" w:name="_Toc218668942"/>
      <w:r w:rsidRPr="00653FE2">
        <w:t>12.3.1</w:t>
      </w:r>
      <w:r w:rsidRPr="00653FE2">
        <w:tab/>
        <w:t>Definition</w:t>
      </w:r>
      <w:bookmarkEnd w:id="2455"/>
      <w:bookmarkEnd w:id="2456"/>
      <w:bookmarkEnd w:id="2457"/>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8" w:name="_Toc11331959"/>
      <w:bookmarkStart w:id="2459" w:name="_Toc36554042"/>
      <w:bookmarkStart w:id="2460" w:name="_Toc218668943"/>
      <w:r w:rsidRPr="00653FE2">
        <w:t>12.3.2</w:t>
      </w:r>
      <w:r w:rsidRPr="00653FE2">
        <w:tab/>
        <w:t>Service primitives</w:t>
      </w:r>
      <w:bookmarkEnd w:id="2458"/>
      <w:bookmarkEnd w:id="2459"/>
      <w:bookmarkEnd w:id="2460"/>
    </w:p>
    <w:p w14:paraId="1FF96379" w14:textId="77777777" w:rsidR="00C33898" w:rsidRPr="00653FE2" w:rsidRDefault="00C33898" w:rsidP="00C33898">
      <w:pPr>
        <w:pStyle w:val="TH"/>
        <w:keepNext w:val="0"/>
        <w:keepLines w:val="0"/>
      </w:pPr>
      <w:r w:rsidRPr="00653FE2">
        <w:lastRenderedPageBreak/>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73"/>
        <w:gridCol w:w="1104"/>
        <w:gridCol w:w="1236"/>
        <w:gridCol w:w="1260"/>
        <w:gridCol w:w="1068"/>
      </w:tblGrid>
      <w:tr w:rsidR="00C33898" w:rsidRPr="00653FE2" w14:paraId="1935F883" w14:textId="77777777" w:rsidTr="008F0C7D">
        <w:trPr>
          <w:jc w:val="center"/>
        </w:trPr>
        <w:tc>
          <w:tcPr>
            <w:tcW w:w="3973" w:type="dxa"/>
          </w:tcPr>
          <w:p w14:paraId="3D69D640" w14:textId="77777777" w:rsidR="00C33898" w:rsidRPr="00653FE2" w:rsidRDefault="00C33898" w:rsidP="005B43C7">
            <w:pPr>
              <w:pStyle w:val="TAH"/>
              <w:keepNext w:val="0"/>
              <w:keepLines w:val="0"/>
            </w:pPr>
            <w:r w:rsidRPr="00653FE2">
              <w:t>Parameter name</w:t>
            </w:r>
          </w:p>
        </w:tc>
        <w:tc>
          <w:tcPr>
            <w:tcW w:w="1104" w:type="dxa"/>
          </w:tcPr>
          <w:p w14:paraId="204D1F0E" w14:textId="77777777" w:rsidR="00C33898" w:rsidRPr="00653FE2" w:rsidRDefault="00C33898" w:rsidP="005B43C7">
            <w:pPr>
              <w:pStyle w:val="TAH"/>
              <w:keepNext w:val="0"/>
              <w:keepLines w:val="0"/>
            </w:pPr>
            <w:r w:rsidRPr="00653FE2">
              <w:t>Request</w:t>
            </w:r>
          </w:p>
        </w:tc>
        <w:tc>
          <w:tcPr>
            <w:tcW w:w="1236" w:type="dxa"/>
          </w:tcPr>
          <w:p w14:paraId="49AD32B4" w14:textId="77777777" w:rsidR="00C33898" w:rsidRPr="00653FE2" w:rsidRDefault="00C33898" w:rsidP="005B43C7">
            <w:pPr>
              <w:pStyle w:val="TAH"/>
              <w:keepNext w:val="0"/>
              <w:keepLines w:val="0"/>
            </w:pPr>
            <w:r w:rsidRPr="00653FE2">
              <w:t>Indication</w:t>
            </w:r>
          </w:p>
        </w:tc>
        <w:tc>
          <w:tcPr>
            <w:tcW w:w="1260" w:type="dxa"/>
          </w:tcPr>
          <w:p w14:paraId="147EFC55" w14:textId="77777777" w:rsidR="00C33898" w:rsidRPr="00653FE2" w:rsidRDefault="00C33898" w:rsidP="005B43C7">
            <w:pPr>
              <w:pStyle w:val="TAH"/>
              <w:keepNext w:val="0"/>
              <w:keepLines w:val="0"/>
            </w:pPr>
            <w:r w:rsidRPr="00653FE2">
              <w:t>Response</w:t>
            </w:r>
          </w:p>
        </w:tc>
        <w:tc>
          <w:tcPr>
            <w:tcW w:w="1068" w:type="dxa"/>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8F0C7D">
        <w:trPr>
          <w:jc w:val="center"/>
        </w:trPr>
        <w:tc>
          <w:tcPr>
            <w:tcW w:w="3973" w:type="dxa"/>
          </w:tcPr>
          <w:p w14:paraId="468B8352" w14:textId="77777777" w:rsidR="00C33898" w:rsidRPr="00653FE2" w:rsidRDefault="00C33898" w:rsidP="005B43C7">
            <w:pPr>
              <w:pStyle w:val="TAL"/>
              <w:keepNext w:val="0"/>
              <w:keepLines w:val="0"/>
            </w:pPr>
            <w:r w:rsidRPr="00653FE2">
              <w:t>Invoke Id</w:t>
            </w:r>
          </w:p>
        </w:tc>
        <w:tc>
          <w:tcPr>
            <w:tcW w:w="1104" w:type="dxa"/>
          </w:tcPr>
          <w:p w14:paraId="7139B06F" w14:textId="77777777" w:rsidR="00C33898" w:rsidRPr="00653FE2" w:rsidRDefault="00C33898" w:rsidP="005B43C7">
            <w:pPr>
              <w:pStyle w:val="TAC"/>
              <w:keepNext w:val="0"/>
              <w:keepLines w:val="0"/>
            </w:pPr>
            <w:r w:rsidRPr="00653FE2">
              <w:t>M</w:t>
            </w:r>
          </w:p>
        </w:tc>
        <w:tc>
          <w:tcPr>
            <w:tcW w:w="1236" w:type="dxa"/>
          </w:tcPr>
          <w:p w14:paraId="4D3295BF" w14:textId="77777777" w:rsidR="00C33898" w:rsidRPr="00653FE2" w:rsidRDefault="00C33898" w:rsidP="005B43C7">
            <w:pPr>
              <w:pStyle w:val="TAC"/>
              <w:keepNext w:val="0"/>
              <w:keepLines w:val="0"/>
            </w:pPr>
            <w:r w:rsidRPr="00653FE2">
              <w:t>M(=)</w:t>
            </w:r>
          </w:p>
        </w:tc>
        <w:tc>
          <w:tcPr>
            <w:tcW w:w="1260" w:type="dxa"/>
          </w:tcPr>
          <w:p w14:paraId="28A7B14E" w14:textId="77777777" w:rsidR="00C33898" w:rsidRPr="00653FE2" w:rsidRDefault="00C33898" w:rsidP="005B43C7">
            <w:pPr>
              <w:pStyle w:val="TAC"/>
              <w:keepNext w:val="0"/>
              <w:keepLines w:val="0"/>
            </w:pPr>
            <w:r w:rsidRPr="00653FE2">
              <w:t>M(=)</w:t>
            </w:r>
          </w:p>
        </w:tc>
        <w:tc>
          <w:tcPr>
            <w:tcW w:w="1068" w:type="dxa"/>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8F0C7D">
        <w:trPr>
          <w:jc w:val="center"/>
        </w:trPr>
        <w:tc>
          <w:tcPr>
            <w:tcW w:w="3973" w:type="dxa"/>
          </w:tcPr>
          <w:p w14:paraId="5F8F0D2F" w14:textId="77777777" w:rsidR="00C33898" w:rsidRPr="00653FE2" w:rsidRDefault="00C33898" w:rsidP="005B43C7">
            <w:pPr>
              <w:pStyle w:val="TAL"/>
              <w:keepNext w:val="0"/>
              <w:keepLines w:val="0"/>
            </w:pPr>
            <w:r w:rsidRPr="00653FE2">
              <w:t>MSISDN</w:t>
            </w:r>
          </w:p>
        </w:tc>
        <w:tc>
          <w:tcPr>
            <w:tcW w:w="1104" w:type="dxa"/>
          </w:tcPr>
          <w:p w14:paraId="0DF9ABB4" w14:textId="77777777" w:rsidR="00C33898" w:rsidRPr="00653FE2" w:rsidRDefault="00C33898" w:rsidP="005B43C7">
            <w:pPr>
              <w:pStyle w:val="TAC"/>
              <w:keepNext w:val="0"/>
              <w:keepLines w:val="0"/>
            </w:pPr>
            <w:r w:rsidRPr="00653FE2">
              <w:t>M</w:t>
            </w:r>
          </w:p>
        </w:tc>
        <w:tc>
          <w:tcPr>
            <w:tcW w:w="1236" w:type="dxa"/>
          </w:tcPr>
          <w:p w14:paraId="3E3CD3E2" w14:textId="77777777" w:rsidR="00C33898" w:rsidRPr="00653FE2" w:rsidRDefault="00C33898" w:rsidP="005B43C7">
            <w:pPr>
              <w:pStyle w:val="TAC"/>
              <w:keepNext w:val="0"/>
              <w:keepLines w:val="0"/>
            </w:pPr>
            <w:r w:rsidRPr="00653FE2">
              <w:t>M(=)</w:t>
            </w:r>
          </w:p>
        </w:tc>
        <w:tc>
          <w:tcPr>
            <w:tcW w:w="1260" w:type="dxa"/>
          </w:tcPr>
          <w:p w14:paraId="3E99677C" w14:textId="77777777" w:rsidR="00C33898" w:rsidRPr="00653FE2" w:rsidRDefault="00C33898" w:rsidP="005B43C7">
            <w:pPr>
              <w:pStyle w:val="TAC"/>
              <w:keepNext w:val="0"/>
              <w:keepLines w:val="0"/>
            </w:pPr>
          </w:p>
        </w:tc>
        <w:tc>
          <w:tcPr>
            <w:tcW w:w="1068" w:type="dxa"/>
          </w:tcPr>
          <w:p w14:paraId="1E23C67B" w14:textId="77777777" w:rsidR="00C33898" w:rsidRPr="00653FE2" w:rsidRDefault="00C33898" w:rsidP="005B43C7">
            <w:pPr>
              <w:pStyle w:val="TAC"/>
              <w:keepNext w:val="0"/>
              <w:keepLines w:val="0"/>
            </w:pPr>
          </w:p>
        </w:tc>
      </w:tr>
      <w:tr w:rsidR="00C33898" w:rsidRPr="00653FE2" w14:paraId="3EC226F2" w14:textId="77777777" w:rsidTr="008F0C7D">
        <w:trPr>
          <w:jc w:val="center"/>
        </w:trPr>
        <w:tc>
          <w:tcPr>
            <w:tcW w:w="3973" w:type="dxa"/>
          </w:tcPr>
          <w:p w14:paraId="65F7156C" w14:textId="77777777" w:rsidR="00C33898" w:rsidRPr="00653FE2" w:rsidRDefault="00C33898" w:rsidP="005B43C7">
            <w:pPr>
              <w:pStyle w:val="TAL"/>
              <w:keepNext w:val="0"/>
              <w:keepLines w:val="0"/>
            </w:pPr>
            <w:r w:rsidRPr="00653FE2">
              <w:t>IMSI</w:t>
            </w:r>
          </w:p>
        </w:tc>
        <w:tc>
          <w:tcPr>
            <w:tcW w:w="1104" w:type="dxa"/>
          </w:tcPr>
          <w:p w14:paraId="52FDB084" w14:textId="77777777" w:rsidR="00C33898" w:rsidRPr="00653FE2" w:rsidRDefault="00C33898" w:rsidP="005B43C7">
            <w:pPr>
              <w:pStyle w:val="TAC"/>
              <w:keepNext w:val="0"/>
              <w:keepLines w:val="0"/>
            </w:pPr>
            <w:r w:rsidRPr="00653FE2">
              <w:t>C</w:t>
            </w:r>
          </w:p>
        </w:tc>
        <w:tc>
          <w:tcPr>
            <w:tcW w:w="1236" w:type="dxa"/>
          </w:tcPr>
          <w:p w14:paraId="6969A173" w14:textId="77777777" w:rsidR="00C33898" w:rsidRPr="00653FE2" w:rsidRDefault="00C33898" w:rsidP="005B43C7">
            <w:pPr>
              <w:pStyle w:val="TAC"/>
              <w:keepNext w:val="0"/>
              <w:keepLines w:val="0"/>
            </w:pPr>
            <w:r w:rsidRPr="00653FE2">
              <w:t>C(=)</w:t>
            </w:r>
          </w:p>
        </w:tc>
        <w:tc>
          <w:tcPr>
            <w:tcW w:w="1260" w:type="dxa"/>
          </w:tcPr>
          <w:p w14:paraId="1463AF64" w14:textId="77777777" w:rsidR="00C33898" w:rsidRPr="00653FE2" w:rsidRDefault="00C33898" w:rsidP="005B43C7">
            <w:pPr>
              <w:pStyle w:val="TAC"/>
              <w:keepNext w:val="0"/>
              <w:keepLines w:val="0"/>
            </w:pPr>
          </w:p>
        </w:tc>
        <w:tc>
          <w:tcPr>
            <w:tcW w:w="1068" w:type="dxa"/>
          </w:tcPr>
          <w:p w14:paraId="4F4C5769" w14:textId="77777777" w:rsidR="00C33898" w:rsidRPr="00653FE2" w:rsidRDefault="00C33898" w:rsidP="005B43C7">
            <w:pPr>
              <w:pStyle w:val="TAC"/>
              <w:keepNext w:val="0"/>
              <w:keepLines w:val="0"/>
            </w:pPr>
          </w:p>
        </w:tc>
      </w:tr>
      <w:tr w:rsidR="00C33898" w:rsidRPr="00653FE2" w14:paraId="6AA5FC28" w14:textId="77777777" w:rsidTr="008F0C7D">
        <w:trPr>
          <w:jc w:val="center"/>
        </w:trPr>
        <w:tc>
          <w:tcPr>
            <w:tcW w:w="3973" w:type="dxa"/>
          </w:tcPr>
          <w:p w14:paraId="395CD68D" w14:textId="77777777" w:rsidR="00C33898" w:rsidRPr="00653FE2" w:rsidRDefault="00C33898" w:rsidP="005B43C7">
            <w:pPr>
              <w:pStyle w:val="TAL"/>
              <w:keepNext w:val="0"/>
              <w:keepLines w:val="0"/>
            </w:pPr>
            <w:r w:rsidRPr="00653FE2">
              <w:t>Service Centre Address</w:t>
            </w:r>
          </w:p>
        </w:tc>
        <w:tc>
          <w:tcPr>
            <w:tcW w:w="1104" w:type="dxa"/>
          </w:tcPr>
          <w:p w14:paraId="399FA163" w14:textId="77777777" w:rsidR="00C33898" w:rsidRPr="00653FE2" w:rsidRDefault="00C33898" w:rsidP="005B43C7">
            <w:pPr>
              <w:pStyle w:val="TAC"/>
              <w:keepNext w:val="0"/>
              <w:keepLines w:val="0"/>
            </w:pPr>
            <w:r w:rsidRPr="00653FE2">
              <w:t>M</w:t>
            </w:r>
          </w:p>
        </w:tc>
        <w:tc>
          <w:tcPr>
            <w:tcW w:w="1236" w:type="dxa"/>
          </w:tcPr>
          <w:p w14:paraId="3BFF155A" w14:textId="77777777" w:rsidR="00C33898" w:rsidRPr="00653FE2" w:rsidRDefault="00C33898" w:rsidP="005B43C7">
            <w:pPr>
              <w:pStyle w:val="TAC"/>
              <w:keepNext w:val="0"/>
              <w:keepLines w:val="0"/>
            </w:pPr>
            <w:r w:rsidRPr="00653FE2">
              <w:t>M(=)</w:t>
            </w:r>
          </w:p>
        </w:tc>
        <w:tc>
          <w:tcPr>
            <w:tcW w:w="1260" w:type="dxa"/>
          </w:tcPr>
          <w:p w14:paraId="43E2F4FD" w14:textId="77777777" w:rsidR="00C33898" w:rsidRPr="00653FE2" w:rsidRDefault="00C33898" w:rsidP="005B43C7">
            <w:pPr>
              <w:pStyle w:val="TAC"/>
              <w:keepNext w:val="0"/>
              <w:keepLines w:val="0"/>
            </w:pPr>
          </w:p>
        </w:tc>
        <w:tc>
          <w:tcPr>
            <w:tcW w:w="1068" w:type="dxa"/>
          </w:tcPr>
          <w:p w14:paraId="74DD58D6" w14:textId="77777777" w:rsidR="00C33898" w:rsidRPr="00653FE2" w:rsidRDefault="00C33898" w:rsidP="005B43C7">
            <w:pPr>
              <w:pStyle w:val="TAC"/>
              <w:keepNext w:val="0"/>
              <w:keepLines w:val="0"/>
            </w:pPr>
          </w:p>
        </w:tc>
      </w:tr>
      <w:tr w:rsidR="00C33898" w:rsidRPr="00653FE2" w14:paraId="58ED67C5" w14:textId="77777777" w:rsidTr="008F0C7D">
        <w:trPr>
          <w:jc w:val="center"/>
        </w:trPr>
        <w:tc>
          <w:tcPr>
            <w:tcW w:w="3973" w:type="dxa"/>
          </w:tcPr>
          <w:p w14:paraId="7CC77274" w14:textId="77777777" w:rsidR="00C33898" w:rsidRPr="00653FE2" w:rsidRDefault="00C33898" w:rsidP="005B43C7">
            <w:pPr>
              <w:pStyle w:val="TAL"/>
              <w:keepNext w:val="0"/>
              <w:keepLines w:val="0"/>
            </w:pPr>
            <w:r w:rsidRPr="00653FE2">
              <w:t>SM Delivery Outcome</w:t>
            </w:r>
          </w:p>
        </w:tc>
        <w:tc>
          <w:tcPr>
            <w:tcW w:w="1104" w:type="dxa"/>
          </w:tcPr>
          <w:p w14:paraId="0A7EC9E0" w14:textId="77777777" w:rsidR="00C33898" w:rsidRPr="00653FE2" w:rsidRDefault="00C33898" w:rsidP="005B43C7">
            <w:pPr>
              <w:pStyle w:val="TAC"/>
              <w:keepNext w:val="0"/>
              <w:keepLines w:val="0"/>
            </w:pPr>
            <w:r w:rsidRPr="00653FE2">
              <w:t>M</w:t>
            </w:r>
          </w:p>
        </w:tc>
        <w:tc>
          <w:tcPr>
            <w:tcW w:w="1236" w:type="dxa"/>
          </w:tcPr>
          <w:p w14:paraId="3D13420F" w14:textId="77777777" w:rsidR="00C33898" w:rsidRPr="00653FE2" w:rsidRDefault="00C33898" w:rsidP="005B43C7">
            <w:pPr>
              <w:pStyle w:val="TAC"/>
              <w:keepNext w:val="0"/>
              <w:keepLines w:val="0"/>
            </w:pPr>
            <w:r w:rsidRPr="00653FE2">
              <w:t>M(=)</w:t>
            </w:r>
          </w:p>
        </w:tc>
        <w:tc>
          <w:tcPr>
            <w:tcW w:w="1260" w:type="dxa"/>
          </w:tcPr>
          <w:p w14:paraId="26DA0F52" w14:textId="77777777" w:rsidR="00C33898" w:rsidRPr="00653FE2" w:rsidRDefault="00C33898" w:rsidP="005B43C7">
            <w:pPr>
              <w:pStyle w:val="TAC"/>
              <w:keepNext w:val="0"/>
              <w:keepLines w:val="0"/>
            </w:pPr>
          </w:p>
        </w:tc>
        <w:tc>
          <w:tcPr>
            <w:tcW w:w="1068" w:type="dxa"/>
          </w:tcPr>
          <w:p w14:paraId="168A7669" w14:textId="77777777" w:rsidR="00C33898" w:rsidRPr="00653FE2" w:rsidRDefault="00C33898" w:rsidP="005B43C7">
            <w:pPr>
              <w:pStyle w:val="TAC"/>
              <w:keepNext w:val="0"/>
              <w:keepLines w:val="0"/>
            </w:pPr>
          </w:p>
        </w:tc>
      </w:tr>
      <w:tr w:rsidR="00C33898" w:rsidRPr="00653FE2" w14:paraId="7CF5C2AD" w14:textId="77777777" w:rsidTr="008F0C7D">
        <w:trPr>
          <w:jc w:val="center"/>
        </w:trPr>
        <w:tc>
          <w:tcPr>
            <w:tcW w:w="3973" w:type="dxa"/>
          </w:tcPr>
          <w:p w14:paraId="26B2D14D" w14:textId="77777777" w:rsidR="00C33898" w:rsidRPr="00653FE2" w:rsidRDefault="00C33898" w:rsidP="005B43C7">
            <w:pPr>
              <w:pStyle w:val="TAL"/>
              <w:keepNext w:val="0"/>
              <w:keepLines w:val="0"/>
            </w:pPr>
            <w:r w:rsidRPr="00653FE2">
              <w:t>Absent Subscriber Diagnostic SM</w:t>
            </w:r>
          </w:p>
        </w:tc>
        <w:tc>
          <w:tcPr>
            <w:tcW w:w="1104" w:type="dxa"/>
          </w:tcPr>
          <w:p w14:paraId="35143D8E" w14:textId="77777777" w:rsidR="00C33898" w:rsidRPr="00653FE2" w:rsidRDefault="00C33898" w:rsidP="005B43C7">
            <w:pPr>
              <w:pStyle w:val="TAC"/>
              <w:keepNext w:val="0"/>
              <w:keepLines w:val="0"/>
            </w:pPr>
            <w:r w:rsidRPr="00653FE2">
              <w:t>C</w:t>
            </w:r>
          </w:p>
        </w:tc>
        <w:tc>
          <w:tcPr>
            <w:tcW w:w="1236" w:type="dxa"/>
          </w:tcPr>
          <w:p w14:paraId="648A4E78" w14:textId="77777777" w:rsidR="00C33898" w:rsidRPr="00653FE2" w:rsidRDefault="00C33898" w:rsidP="005B43C7">
            <w:pPr>
              <w:pStyle w:val="TAC"/>
              <w:keepNext w:val="0"/>
              <w:keepLines w:val="0"/>
            </w:pPr>
            <w:r w:rsidRPr="00653FE2">
              <w:t>C(=)</w:t>
            </w:r>
          </w:p>
        </w:tc>
        <w:tc>
          <w:tcPr>
            <w:tcW w:w="1260" w:type="dxa"/>
          </w:tcPr>
          <w:p w14:paraId="28F1424A" w14:textId="77777777" w:rsidR="00C33898" w:rsidRPr="00653FE2" w:rsidRDefault="00C33898" w:rsidP="005B43C7">
            <w:pPr>
              <w:pStyle w:val="TAC"/>
              <w:keepNext w:val="0"/>
              <w:keepLines w:val="0"/>
            </w:pPr>
          </w:p>
        </w:tc>
        <w:tc>
          <w:tcPr>
            <w:tcW w:w="1068" w:type="dxa"/>
          </w:tcPr>
          <w:p w14:paraId="4A88CB8D" w14:textId="77777777" w:rsidR="00C33898" w:rsidRPr="00653FE2" w:rsidRDefault="00C33898" w:rsidP="005B43C7">
            <w:pPr>
              <w:pStyle w:val="TAC"/>
              <w:keepNext w:val="0"/>
              <w:keepLines w:val="0"/>
            </w:pPr>
          </w:p>
        </w:tc>
      </w:tr>
      <w:tr w:rsidR="00C33898" w:rsidRPr="00653FE2" w14:paraId="458EAD24" w14:textId="77777777" w:rsidTr="008F0C7D">
        <w:trPr>
          <w:jc w:val="center"/>
        </w:trPr>
        <w:tc>
          <w:tcPr>
            <w:tcW w:w="3973" w:type="dxa"/>
          </w:tcPr>
          <w:p w14:paraId="7B3A5A9C" w14:textId="77777777" w:rsidR="00C33898" w:rsidRPr="00653FE2" w:rsidRDefault="00C33898" w:rsidP="005B43C7">
            <w:pPr>
              <w:pStyle w:val="TAL"/>
              <w:keepNext w:val="0"/>
              <w:keepLines w:val="0"/>
            </w:pPr>
            <w:r w:rsidRPr="00653FE2">
              <w:t>GPRS Support Indicator</w:t>
            </w:r>
          </w:p>
        </w:tc>
        <w:tc>
          <w:tcPr>
            <w:tcW w:w="1104" w:type="dxa"/>
          </w:tcPr>
          <w:p w14:paraId="08B304F1" w14:textId="77777777" w:rsidR="00C33898" w:rsidRPr="00653FE2" w:rsidRDefault="00C33898" w:rsidP="005B43C7">
            <w:pPr>
              <w:pStyle w:val="TAC"/>
              <w:keepNext w:val="0"/>
              <w:keepLines w:val="0"/>
            </w:pPr>
            <w:r w:rsidRPr="00653FE2">
              <w:t>C</w:t>
            </w:r>
          </w:p>
        </w:tc>
        <w:tc>
          <w:tcPr>
            <w:tcW w:w="1236" w:type="dxa"/>
          </w:tcPr>
          <w:p w14:paraId="56D1452D" w14:textId="77777777" w:rsidR="00C33898" w:rsidRPr="00653FE2" w:rsidRDefault="00C33898" w:rsidP="005B43C7">
            <w:pPr>
              <w:pStyle w:val="TAC"/>
              <w:keepNext w:val="0"/>
              <w:keepLines w:val="0"/>
            </w:pPr>
            <w:r w:rsidRPr="00653FE2">
              <w:t>C(=)</w:t>
            </w:r>
          </w:p>
        </w:tc>
        <w:tc>
          <w:tcPr>
            <w:tcW w:w="1260" w:type="dxa"/>
          </w:tcPr>
          <w:p w14:paraId="3557AEF5" w14:textId="77777777" w:rsidR="00C33898" w:rsidRPr="00653FE2" w:rsidRDefault="00C33898" w:rsidP="005B43C7">
            <w:pPr>
              <w:pStyle w:val="TAC"/>
              <w:keepNext w:val="0"/>
              <w:keepLines w:val="0"/>
            </w:pPr>
          </w:p>
        </w:tc>
        <w:tc>
          <w:tcPr>
            <w:tcW w:w="1068" w:type="dxa"/>
          </w:tcPr>
          <w:p w14:paraId="7FDFBE26" w14:textId="77777777" w:rsidR="00C33898" w:rsidRPr="00653FE2" w:rsidRDefault="00C33898" w:rsidP="005B43C7">
            <w:pPr>
              <w:pStyle w:val="TAC"/>
              <w:keepNext w:val="0"/>
              <w:keepLines w:val="0"/>
            </w:pPr>
          </w:p>
        </w:tc>
      </w:tr>
      <w:tr w:rsidR="00C33898" w:rsidRPr="00653FE2" w14:paraId="775A4FDB" w14:textId="77777777" w:rsidTr="008F0C7D">
        <w:trPr>
          <w:jc w:val="center"/>
        </w:trPr>
        <w:tc>
          <w:tcPr>
            <w:tcW w:w="3973" w:type="dxa"/>
          </w:tcPr>
          <w:p w14:paraId="0D95294E" w14:textId="77777777" w:rsidR="00C33898" w:rsidRPr="00653FE2" w:rsidRDefault="00C33898" w:rsidP="005B43C7">
            <w:pPr>
              <w:pStyle w:val="TAL"/>
              <w:keepNext w:val="0"/>
              <w:keepLines w:val="0"/>
            </w:pPr>
            <w:r w:rsidRPr="00653FE2">
              <w:t>Delivery Outcome Indicator</w:t>
            </w:r>
          </w:p>
        </w:tc>
        <w:tc>
          <w:tcPr>
            <w:tcW w:w="1104" w:type="dxa"/>
          </w:tcPr>
          <w:p w14:paraId="2E5E460A" w14:textId="77777777" w:rsidR="00C33898" w:rsidRPr="00653FE2" w:rsidRDefault="00C33898" w:rsidP="005B43C7">
            <w:pPr>
              <w:pStyle w:val="TAC"/>
              <w:keepNext w:val="0"/>
              <w:keepLines w:val="0"/>
            </w:pPr>
            <w:r w:rsidRPr="00653FE2">
              <w:t>C</w:t>
            </w:r>
          </w:p>
        </w:tc>
        <w:tc>
          <w:tcPr>
            <w:tcW w:w="1236" w:type="dxa"/>
          </w:tcPr>
          <w:p w14:paraId="71B1CA04" w14:textId="77777777" w:rsidR="00C33898" w:rsidRPr="00653FE2" w:rsidRDefault="00C33898" w:rsidP="005B43C7">
            <w:pPr>
              <w:pStyle w:val="TAC"/>
              <w:keepNext w:val="0"/>
              <w:keepLines w:val="0"/>
            </w:pPr>
            <w:r w:rsidRPr="00653FE2">
              <w:t>C(=)</w:t>
            </w:r>
          </w:p>
        </w:tc>
        <w:tc>
          <w:tcPr>
            <w:tcW w:w="1260" w:type="dxa"/>
          </w:tcPr>
          <w:p w14:paraId="4C9FFA3B" w14:textId="77777777" w:rsidR="00C33898" w:rsidRPr="00653FE2" w:rsidRDefault="00C33898" w:rsidP="005B43C7">
            <w:pPr>
              <w:pStyle w:val="TAC"/>
              <w:keepNext w:val="0"/>
              <w:keepLines w:val="0"/>
            </w:pPr>
          </w:p>
        </w:tc>
        <w:tc>
          <w:tcPr>
            <w:tcW w:w="1068" w:type="dxa"/>
          </w:tcPr>
          <w:p w14:paraId="304F9029" w14:textId="77777777" w:rsidR="00C33898" w:rsidRPr="00653FE2" w:rsidRDefault="00C33898" w:rsidP="005B43C7">
            <w:pPr>
              <w:pStyle w:val="TAC"/>
              <w:keepNext w:val="0"/>
              <w:keepLines w:val="0"/>
            </w:pPr>
          </w:p>
        </w:tc>
      </w:tr>
      <w:tr w:rsidR="00C33898" w:rsidRPr="00653FE2" w14:paraId="2821924B" w14:textId="77777777" w:rsidTr="008F0C7D">
        <w:trPr>
          <w:jc w:val="center"/>
        </w:trPr>
        <w:tc>
          <w:tcPr>
            <w:tcW w:w="3973" w:type="dxa"/>
          </w:tcPr>
          <w:p w14:paraId="5EB67207" w14:textId="77777777" w:rsidR="00C33898" w:rsidRPr="00653FE2" w:rsidRDefault="00C33898" w:rsidP="005B43C7">
            <w:pPr>
              <w:pStyle w:val="TAL"/>
              <w:keepNext w:val="0"/>
              <w:keepLines w:val="0"/>
            </w:pPr>
            <w:r w:rsidRPr="00653FE2">
              <w:t>Additional SM Delivery Outcome</w:t>
            </w:r>
          </w:p>
        </w:tc>
        <w:tc>
          <w:tcPr>
            <w:tcW w:w="1104" w:type="dxa"/>
          </w:tcPr>
          <w:p w14:paraId="18415EEC" w14:textId="77777777" w:rsidR="00C33898" w:rsidRPr="00653FE2" w:rsidRDefault="00C33898" w:rsidP="005B43C7">
            <w:pPr>
              <w:pStyle w:val="TAC"/>
              <w:keepNext w:val="0"/>
              <w:keepLines w:val="0"/>
            </w:pPr>
            <w:r w:rsidRPr="00653FE2">
              <w:t>C</w:t>
            </w:r>
          </w:p>
        </w:tc>
        <w:tc>
          <w:tcPr>
            <w:tcW w:w="1236" w:type="dxa"/>
          </w:tcPr>
          <w:p w14:paraId="1EE33830" w14:textId="77777777" w:rsidR="00C33898" w:rsidRPr="00653FE2" w:rsidRDefault="00C33898" w:rsidP="005B43C7">
            <w:pPr>
              <w:pStyle w:val="TAC"/>
              <w:keepNext w:val="0"/>
              <w:keepLines w:val="0"/>
            </w:pPr>
            <w:r w:rsidRPr="00653FE2">
              <w:t>C(=)</w:t>
            </w:r>
          </w:p>
        </w:tc>
        <w:tc>
          <w:tcPr>
            <w:tcW w:w="1260" w:type="dxa"/>
          </w:tcPr>
          <w:p w14:paraId="0DEF429C" w14:textId="77777777" w:rsidR="00C33898" w:rsidRPr="00653FE2" w:rsidRDefault="00C33898" w:rsidP="005B43C7">
            <w:pPr>
              <w:pStyle w:val="TAC"/>
              <w:keepNext w:val="0"/>
              <w:keepLines w:val="0"/>
            </w:pPr>
          </w:p>
        </w:tc>
        <w:tc>
          <w:tcPr>
            <w:tcW w:w="1068" w:type="dxa"/>
          </w:tcPr>
          <w:p w14:paraId="2EDB24DA" w14:textId="77777777" w:rsidR="00C33898" w:rsidRPr="00653FE2" w:rsidRDefault="00C33898" w:rsidP="005B43C7">
            <w:pPr>
              <w:pStyle w:val="TAC"/>
              <w:keepNext w:val="0"/>
              <w:keepLines w:val="0"/>
            </w:pPr>
          </w:p>
        </w:tc>
      </w:tr>
      <w:tr w:rsidR="00C33898" w:rsidRPr="00653FE2" w14:paraId="4BD3BC39" w14:textId="77777777" w:rsidTr="008F0C7D">
        <w:trPr>
          <w:jc w:val="center"/>
        </w:trPr>
        <w:tc>
          <w:tcPr>
            <w:tcW w:w="3973" w:type="dxa"/>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tcPr>
          <w:p w14:paraId="3C271FC8" w14:textId="77777777" w:rsidR="00C33898" w:rsidRPr="00653FE2" w:rsidRDefault="00C33898" w:rsidP="005B43C7">
            <w:pPr>
              <w:pStyle w:val="TAC"/>
              <w:keepNext w:val="0"/>
              <w:keepLines w:val="0"/>
            </w:pPr>
            <w:r w:rsidRPr="00653FE2">
              <w:t>C</w:t>
            </w:r>
          </w:p>
        </w:tc>
        <w:tc>
          <w:tcPr>
            <w:tcW w:w="1236" w:type="dxa"/>
          </w:tcPr>
          <w:p w14:paraId="43FB0E87" w14:textId="77777777" w:rsidR="00C33898" w:rsidRPr="00653FE2" w:rsidRDefault="00C33898" w:rsidP="005B43C7">
            <w:pPr>
              <w:pStyle w:val="TAC"/>
              <w:keepNext w:val="0"/>
              <w:keepLines w:val="0"/>
            </w:pPr>
            <w:r w:rsidRPr="00653FE2">
              <w:t>C(=)</w:t>
            </w:r>
          </w:p>
        </w:tc>
        <w:tc>
          <w:tcPr>
            <w:tcW w:w="1260" w:type="dxa"/>
          </w:tcPr>
          <w:p w14:paraId="116926D7" w14:textId="77777777" w:rsidR="00C33898" w:rsidRPr="00653FE2" w:rsidRDefault="00C33898" w:rsidP="005B43C7">
            <w:pPr>
              <w:pStyle w:val="TAC"/>
              <w:keepNext w:val="0"/>
              <w:keepLines w:val="0"/>
            </w:pPr>
          </w:p>
        </w:tc>
        <w:tc>
          <w:tcPr>
            <w:tcW w:w="1068" w:type="dxa"/>
          </w:tcPr>
          <w:p w14:paraId="0A03B8C3" w14:textId="77777777" w:rsidR="00C33898" w:rsidRPr="00653FE2" w:rsidRDefault="00C33898" w:rsidP="005B43C7">
            <w:pPr>
              <w:pStyle w:val="TAC"/>
              <w:keepNext w:val="0"/>
              <w:keepLines w:val="0"/>
            </w:pPr>
          </w:p>
        </w:tc>
      </w:tr>
      <w:tr w:rsidR="00C33898" w:rsidRPr="00653FE2" w14:paraId="4059D358" w14:textId="77777777" w:rsidTr="008F0C7D">
        <w:trPr>
          <w:jc w:val="center"/>
        </w:trPr>
        <w:tc>
          <w:tcPr>
            <w:tcW w:w="3973" w:type="dxa"/>
          </w:tcPr>
          <w:p w14:paraId="14E8B711" w14:textId="77777777" w:rsidR="00C33898" w:rsidRPr="00653FE2" w:rsidRDefault="00C33898" w:rsidP="005B43C7">
            <w:pPr>
              <w:pStyle w:val="TAL"/>
              <w:keepNext w:val="0"/>
              <w:keepLines w:val="0"/>
            </w:pPr>
            <w:r w:rsidRPr="00653FE2">
              <w:t>IP-SM-GW-Indicator</w:t>
            </w:r>
          </w:p>
        </w:tc>
        <w:tc>
          <w:tcPr>
            <w:tcW w:w="1104" w:type="dxa"/>
          </w:tcPr>
          <w:p w14:paraId="3EC3D148" w14:textId="77777777" w:rsidR="00C33898" w:rsidRPr="00653FE2" w:rsidRDefault="00C33898" w:rsidP="005B43C7">
            <w:pPr>
              <w:pStyle w:val="TAC"/>
              <w:keepNext w:val="0"/>
              <w:keepLines w:val="0"/>
            </w:pPr>
            <w:r w:rsidRPr="00653FE2">
              <w:t>C</w:t>
            </w:r>
          </w:p>
        </w:tc>
        <w:tc>
          <w:tcPr>
            <w:tcW w:w="1236" w:type="dxa"/>
          </w:tcPr>
          <w:p w14:paraId="79408348" w14:textId="77777777" w:rsidR="00C33898" w:rsidRPr="00653FE2" w:rsidRDefault="00C33898" w:rsidP="005B43C7">
            <w:pPr>
              <w:pStyle w:val="TAC"/>
              <w:keepNext w:val="0"/>
              <w:keepLines w:val="0"/>
            </w:pPr>
            <w:r w:rsidRPr="00653FE2">
              <w:t>C(=)</w:t>
            </w:r>
          </w:p>
        </w:tc>
        <w:tc>
          <w:tcPr>
            <w:tcW w:w="1260" w:type="dxa"/>
          </w:tcPr>
          <w:p w14:paraId="3AF94FFA" w14:textId="77777777" w:rsidR="00C33898" w:rsidRPr="00653FE2" w:rsidRDefault="00C33898" w:rsidP="005B43C7">
            <w:pPr>
              <w:pStyle w:val="TAC"/>
              <w:keepNext w:val="0"/>
              <w:keepLines w:val="0"/>
            </w:pPr>
          </w:p>
        </w:tc>
        <w:tc>
          <w:tcPr>
            <w:tcW w:w="1068" w:type="dxa"/>
          </w:tcPr>
          <w:p w14:paraId="097DF62D" w14:textId="77777777" w:rsidR="00C33898" w:rsidRPr="00653FE2" w:rsidRDefault="00C33898" w:rsidP="005B43C7">
            <w:pPr>
              <w:pStyle w:val="TAC"/>
              <w:keepNext w:val="0"/>
              <w:keepLines w:val="0"/>
            </w:pPr>
          </w:p>
        </w:tc>
      </w:tr>
      <w:tr w:rsidR="00C33898" w:rsidRPr="00653FE2" w14:paraId="22E20B1D" w14:textId="77777777" w:rsidTr="008F0C7D">
        <w:trPr>
          <w:jc w:val="center"/>
        </w:trPr>
        <w:tc>
          <w:tcPr>
            <w:tcW w:w="3973" w:type="dxa"/>
          </w:tcPr>
          <w:p w14:paraId="510DBD3F" w14:textId="77777777" w:rsidR="00C33898" w:rsidRPr="00653FE2" w:rsidRDefault="00C33898" w:rsidP="005B43C7">
            <w:pPr>
              <w:pStyle w:val="TAL"/>
              <w:keepNext w:val="0"/>
              <w:keepLines w:val="0"/>
            </w:pPr>
            <w:r w:rsidRPr="00653FE2">
              <w:t>IP-SM-GW SM Delivery Outcome</w:t>
            </w:r>
          </w:p>
        </w:tc>
        <w:tc>
          <w:tcPr>
            <w:tcW w:w="1104" w:type="dxa"/>
          </w:tcPr>
          <w:p w14:paraId="1721F168" w14:textId="77777777" w:rsidR="00C33898" w:rsidRPr="00653FE2" w:rsidRDefault="00C33898" w:rsidP="005B43C7">
            <w:pPr>
              <w:pStyle w:val="TAC"/>
              <w:keepNext w:val="0"/>
              <w:keepLines w:val="0"/>
            </w:pPr>
            <w:r w:rsidRPr="00653FE2">
              <w:t>C</w:t>
            </w:r>
          </w:p>
        </w:tc>
        <w:tc>
          <w:tcPr>
            <w:tcW w:w="1236" w:type="dxa"/>
          </w:tcPr>
          <w:p w14:paraId="0C36DC41" w14:textId="77777777" w:rsidR="00C33898" w:rsidRPr="00653FE2" w:rsidRDefault="00C33898" w:rsidP="005B43C7">
            <w:pPr>
              <w:pStyle w:val="TAC"/>
              <w:keepNext w:val="0"/>
              <w:keepLines w:val="0"/>
            </w:pPr>
            <w:r w:rsidRPr="00653FE2">
              <w:t>C(=)</w:t>
            </w:r>
          </w:p>
        </w:tc>
        <w:tc>
          <w:tcPr>
            <w:tcW w:w="1260" w:type="dxa"/>
          </w:tcPr>
          <w:p w14:paraId="2FAC694E" w14:textId="77777777" w:rsidR="00C33898" w:rsidRPr="00653FE2" w:rsidRDefault="00C33898" w:rsidP="005B43C7">
            <w:pPr>
              <w:pStyle w:val="TAC"/>
              <w:keepNext w:val="0"/>
              <w:keepLines w:val="0"/>
            </w:pPr>
          </w:p>
        </w:tc>
        <w:tc>
          <w:tcPr>
            <w:tcW w:w="1068" w:type="dxa"/>
          </w:tcPr>
          <w:p w14:paraId="045097F3" w14:textId="77777777" w:rsidR="00C33898" w:rsidRPr="00653FE2" w:rsidRDefault="00C33898" w:rsidP="005B43C7">
            <w:pPr>
              <w:pStyle w:val="TAC"/>
              <w:keepNext w:val="0"/>
              <w:keepLines w:val="0"/>
            </w:pPr>
          </w:p>
        </w:tc>
      </w:tr>
      <w:tr w:rsidR="00C33898" w:rsidRPr="00653FE2" w14:paraId="6F6872D3" w14:textId="77777777" w:rsidTr="008F0C7D">
        <w:trPr>
          <w:jc w:val="center"/>
        </w:trPr>
        <w:tc>
          <w:tcPr>
            <w:tcW w:w="3973" w:type="dxa"/>
          </w:tcPr>
          <w:p w14:paraId="54D11619" w14:textId="77777777" w:rsidR="00C33898" w:rsidRPr="00653FE2" w:rsidRDefault="00C33898" w:rsidP="005B43C7">
            <w:pPr>
              <w:pStyle w:val="TAL"/>
              <w:keepNext w:val="0"/>
              <w:keepLines w:val="0"/>
            </w:pPr>
            <w:r w:rsidRPr="00653FE2">
              <w:t>IP-SM-GW Absent Subscriber Diagnostic SM</w:t>
            </w:r>
          </w:p>
        </w:tc>
        <w:tc>
          <w:tcPr>
            <w:tcW w:w="1104" w:type="dxa"/>
          </w:tcPr>
          <w:p w14:paraId="7449B09E" w14:textId="77777777" w:rsidR="00C33898" w:rsidRPr="00653FE2" w:rsidRDefault="00C33898" w:rsidP="005B43C7">
            <w:pPr>
              <w:pStyle w:val="TAC"/>
              <w:keepNext w:val="0"/>
              <w:keepLines w:val="0"/>
            </w:pPr>
            <w:r w:rsidRPr="00653FE2">
              <w:t>C</w:t>
            </w:r>
          </w:p>
        </w:tc>
        <w:tc>
          <w:tcPr>
            <w:tcW w:w="1236" w:type="dxa"/>
          </w:tcPr>
          <w:p w14:paraId="4A09A10C" w14:textId="77777777" w:rsidR="00C33898" w:rsidRPr="00653FE2" w:rsidRDefault="00C33898" w:rsidP="005B43C7">
            <w:pPr>
              <w:pStyle w:val="TAC"/>
              <w:keepNext w:val="0"/>
              <w:keepLines w:val="0"/>
            </w:pPr>
            <w:r w:rsidRPr="00653FE2">
              <w:t>C(=)</w:t>
            </w:r>
          </w:p>
        </w:tc>
        <w:tc>
          <w:tcPr>
            <w:tcW w:w="1260" w:type="dxa"/>
          </w:tcPr>
          <w:p w14:paraId="6E7428BE" w14:textId="77777777" w:rsidR="00C33898" w:rsidRPr="00653FE2" w:rsidRDefault="00C33898" w:rsidP="005B43C7">
            <w:pPr>
              <w:pStyle w:val="TAC"/>
              <w:keepNext w:val="0"/>
              <w:keepLines w:val="0"/>
            </w:pPr>
          </w:p>
        </w:tc>
        <w:tc>
          <w:tcPr>
            <w:tcW w:w="1068" w:type="dxa"/>
          </w:tcPr>
          <w:p w14:paraId="794BE3A0" w14:textId="77777777" w:rsidR="00C33898" w:rsidRPr="00653FE2" w:rsidRDefault="00C33898" w:rsidP="005B43C7">
            <w:pPr>
              <w:pStyle w:val="TAC"/>
              <w:keepNext w:val="0"/>
              <w:keepLines w:val="0"/>
            </w:pPr>
          </w:p>
        </w:tc>
      </w:tr>
      <w:tr w:rsidR="00C33898" w:rsidRPr="00653FE2" w14:paraId="266476D1" w14:textId="77777777" w:rsidTr="008F0C7D">
        <w:trPr>
          <w:jc w:val="center"/>
        </w:trPr>
        <w:tc>
          <w:tcPr>
            <w:tcW w:w="3973" w:type="dxa"/>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tcPr>
          <w:p w14:paraId="44D52DC0" w14:textId="77777777" w:rsidR="00C33898" w:rsidRPr="00653FE2" w:rsidRDefault="00C33898" w:rsidP="005B43C7">
            <w:pPr>
              <w:pStyle w:val="TAC"/>
              <w:keepNext w:val="0"/>
              <w:keepLines w:val="0"/>
            </w:pPr>
          </w:p>
        </w:tc>
        <w:tc>
          <w:tcPr>
            <w:tcW w:w="1068" w:type="dxa"/>
          </w:tcPr>
          <w:p w14:paraId="4148F179" w14:textId="77777777" w:rsidR="00C33898" w:rsidRPr="00653FE2" w:rsidRDefault="00C33898" w:rsidP="005B43C7">
            <w:pPr>
              <w:pStyle w:val="TAC"/>
              <w:keepNext w:val="0"/>
              <w:keepLines w:val="0"/>
            </w:pPr>
          </w:p>
        </w:tc>
      </w:tr>
      <w:tr w:rsidR="00EA53E7" w:rsidRPr="00653FE2" w14:paraId="7ABF89A0" w14:textId="77777777" w:rsidTr="008F0C7D">
        <w:trPr>
          <w:jc w:val="center"/>
        </w:trPr>
        <w:tc>
          <w:tcPr>
            <w:tcW w:w="3973" w:type="dxa"/>
          </w:tcPr>
          <w:p w14:paraId="21D6258B" w14:textId="72F8BF16" w:rsidR="00EA53E7" w:rsidRPr="00653FE2" w:rsidRDefault="00EA53E7" w:rsidP="00EA53E7">
            <w:pPr>
              <w:pStyle w:val="TAL"/>
              <w:keepNext w:val="0"/>
              <w:keepLines w:val="0"/>
              <w:rPr>
                <w:lang w:eastAsia="zh-CN"/>
              </w:rPr>
            </w:pPr>
            <w:r w:rsidRPr="00653FE2">
              <w:rPr>
                <w:lang w:eastAsia="zh-CN"/>
              </w:rPr>
              <w:t>Correlation ID</w:t>
            </w:r>
          </w:p>
        </w:tc>
        <w:tc>
          <w:tcPr>
            <w:tcW w:w="1104" w:type="dxa"/>
          </w:tcPr>
          <w:p w14:paraId="2F6B1658" w14:textId="4BC799D7" w:rsidR="00EA53E7" w:rsidRPr="00653FE2" w:rsidRDefault="00EA53E7" w:rsidP="00EA53E7">
            <w:pPr>
              <w:pStyle w:val="TAC"/>
              <w:keepNext w:val="0"/>
              <w:keepLines w:val="0"/>
              <w:rPr>
                <w:lang w:eastAsia="zh-CN"/>
              </w:rPr>
            </w:pPr>
            <w:r w:rsidRPr="00653FE2">
              <w:rPr>
                <w:lang w:eastAsia="zh-CN"/>
              </w:rPr>
              <w:t>C</w:t>
            </w:r>
          </w:p>
        </w:tc>
        <w:tc>
          <w:tcPr>
            <w:tcW w:w="1236" w:type="dxa"/>
          </w:tcPr>
          <w:p w14:paraId="3A45076F" w14:textId="4365A7D8" w:rsidR="00EA53E7" w:rsidRPr="00653FE2" w:rsidRDefault="00EA53E7" w:rsidP="00EA53E7">
            <w:pPr>
              <w:pStyle w:val="TAC"/>
              <w:keepNext w:val="0"/>
              <w:keepLines w:val="0"/>
              <w:rPr>
                <w:lang w:eastAsia="zh-CN"/>
              </w:rPr>
            </w:pPr>
            <w:r w:rsidRPr="00653FE2">
              <w:rPr>
                <w:lang w:eastAsia="zh-CN"/>
              </w:rPr>
              <w:t>C(=)</w:t>
            </w:r>
          </w:p>
        </w:tc>
        <w:tc>
          <w:tcPr>
            <w:tcW w:w="1260" w:type="dxa"/>
          </w:tcPr>
          <w:p w14:paraId="053B0286" w14:textId="77777777" w:rsidR="00EA53E7" w:rsidRPr="00653FE2" w:rsidRDefault="00EA53E7" w:rsidP="00EA53E7">
            <w:pPr>
              <w:pStyle w:val="TAC"/>
              <w:keepNext w:val="0"/>
              <w:keepLines w:val="0"/>
            </w:pPr>
          </w:p>
        </w:tc>
        <w:tc>
          <w:tcPr>
            <w:tcW w:w="1068" w:type="dxa"/>
          </w:tcPr>
          <w:p w14:paraId="43DC6FF3" w14:textId="77777777" w:rsidR="00EA53E7" w:rsidRPr="00653FE2" w:rsidRDefault="00EA53E7" w:rsidP="00EA53E7">
            <w:pPr>
              <w:pStyle w:val="TAC"/>
              <w:keepNext w:val="0"/>
              <w:keepLines w:val="0"/>
            </w:pPr>
          </w:p>
        </w:tc>
      </w:tr>
      <w:tr w:rsidR="00EA53E7" w:rsidRPr="00653FE2" w14:paraId="14D9CA61" w14:textId="77777777" w:rsidTr="008F0C7D">
        <w:trPr>
          <w:jc w:val="center"/>
        </w:trPr>
        <w:tc>
          <w:tcPr>
            <w:tcW w:w="3973" w:type="dxa"/>
          </w:tcPr>
          <w:p w14:paraId="1D1E90E5" w14:textId="2DE4E209" w:rsidR="00EA53E7" w:rsidRPr="00653FE2" w:rsidRDefault="00EA53E7" w:rsidP="00EA53E7">
            <w:pPr>
              <w:pStyle w:val="TAL"/>
              <w:keepNext w:val="0"/>
              <w:keepLines w:val="0"/>
              <w:rPr>
                <w:lang w:eastAsia="zh-CN"/>
              </w:rPr>
            </w:pPr>
            <w:r>
              <w:rPr>
                <w:lang w:eastAsia="zh-CN"/>
              </w:rPr>
              <w:t>SMSF 3GPP Delivery Outcome Indicator</w:t>
            </w:r>
          </w:p>
        </w:tc>
        <w:tc>
          <w:tcPr>
            <w:tcW w:w="1104" w:type="dxa"/>
          </w:tcPr>
          <w:p w14:paraId="38A964ED" w14:textId="40C04192" w:rsidR="00EA53E7" w:rsidRPr="00653FE2" w:rsidRDefault="00EA53E7" w:rsidP="00EA53E7">
            <w:pPr>
              <w:pStyle w:val="TAC"/>
              <w:keepNext w:val="0"/>
              <w:keepLines w:val="0"/>
              <w:rPr>
                <w:lang w:eastAsia="zh-CN"/>
              </w:rPr>
            </w:pPr>
            <w:r>
              <w:rPr>
                <w:lang w:eastAsia="zh-CN"/>
              </w:rPr>
              <w:t>C</w:t>
            </w:r>
          </w:p>
        </w:tc>
        <w:tc>
          <w:tcPr>
            <w:tcW w:w="1236" w:type="dxa"/>
          </w:tcPr>
          <w:p w14:paraId="5591B9BA" w14:textId="2AA050C3" w:rsidR="00EA53E7" w:rsidRPr="00653FE2" w:rsidRDefault="00EA53E7" w:rsidP="00EA53E7">
            <w:pPr>
              <w:pStyle w:val="TAC"/>
              <w:keepNext w:val="0"/>
              <w:keepLines w:val="0"/>
              <w:rPr>
                <w:lang w:eastAsia="zh-CN"/>
              </w:rPr>
            </w:pPr>
            <w:r>
              <w:rPr>
                <w:lang w:eastAsia="zh-CN"/>
              </w:rPr>
              <w:t>C(=)</w:t>
            </w:r>
          </w:p>
        </w:tc>
        <w:tc>
          <w:tcPr>
            <w:tcW w:w="1260" w:type="dxa"/>
          </w:tcPr>
          <w:p w14:paraId="528F0869" w14:textId="77777777" w:rsidR="00EA53E7" w:rsidRPr="00653FE2" w:rsidRDefault="00EA53E7" w:rsidP="00EA53E7">
            <w:pPr>
              <w:pStyle w:val="TAC"/>
              <w:keepNext w:val="0"/>
              <w:keepLines w:val="0"/>
            </w:pPr>
          </w:p>
        </w:tc>
        <w:tc>
          <w:tcPr>
            <w:tcW w:w="1068" w:type="dxa"/>
          </w:tcPr>
          <w:p w14:paraId="544276F0" w14:textId="77777777" w:rsidR="00EA53E7" w:rsidRPr="00653FE2" w:rsidRDefault="00EA53E7" w:rsidP="00EA53E7">
            <w:pPr>
              <w:pStyle w:val="TAC"/>
              <w:keepNext w:val="0"/>
              <w:keepLines w:val="0"/>
            </w:pPr>
          </w:p>
        </w:tc>
      </w:tr>
      <w:tr w:rsidR="00EA53E7" w:rsidRPr="00653FE2" w14:paraId="6D14F2CE" w14:textId="77777777" w:rsidTr="008F0C7D">
        <w:trPr>
          <w:jc w:val="center"/>
        </w:trPr>
        <w:tc>
          <w:tcPr>
            <w:tcW w:w="3973" w:type="dxa"/>
          </w:tcPr>
          <w:p w14:paraId="50F4C4BD" w14:textId="634710B2" w:rsidR="00EA53E7" w:rsidRPr="00653FE2" w:rsidRDefault="00EA53E7" w:rsidP="00EA53E7">
            <w:pPr>
              <w:pStyle w:val="TAL"/>
              <w:keepNext w:val="0"/>
              <w:keepLines w:val="0"/>
              <w:rPr>
                <w:lang w:eastAsia="zh-CN"/>
              </w:rPr>
            </w:pPr>
            <w:r>
              <w:rPr>
                <w:lang w:eastAsia="zh-CN"/>
              </w:rPr>
              <w:t>SMSF 3GPP SM Delivery Outcome</w:t>
            </w:r>
          </w:p>
        </w:tc>
        <w:tc>
          <w:tcPr>
            <w:tcW w:w="1104" w:type="dxa"/>
          </w:tcPr>
          <w:p w14:paraId="592C6D2A" w14:textId="38585DEC" w:rsidR="00EA53E7" w:rsidRPr="00653FE2" w:rsidRDefault="00EA53E7" w:rsidP="00EA53E7">
            <w:pPr>
              <w:pStyle w:val="TAC"/>
              <w:keepNext w:val="0"/>
              <w:keepLines w:val="0"/>
              <w:rPr>
                <w:lang w:eastAsia="zh-CN"/>
              </w:rPr>
            </w:pPr>
            <w:r>
              <w:rPr>
                <w:lang w:eastAsia="zh-CN"/>
              </w:rPr>
              <w:t>C</w:t>
            </w:r>
          </w:p>
        </w:tc>
        <w:tc>
          <w:tcPr>
            <w:tcW w:w="1236" w:type="dxa"/>
          </w:tcPr>
          <w:p w14:paraId="1864C152" w14:textId="3117F7BC" w:rsidR="00EA53E7" w:rsidRPr="00653FE2" w:rsidRDefault="00EA53E7" w:rsidP="00EA53E7">
            <w:pPr>
              <w:pStyle w:val="TAC"/>
              <w:keepNext w:val="0"/>
              <w:keepLines w:val="0"/>
              <w:rPr>
                <w:lang w:eastAsia="zh-CN"/>
              </w:rPr>
            </w:pPr>
            <w:r>
              <w:rPr>
                <w:lang w:eastAsia="zh-CN"/>
              </w:rPr>
              <w:t>C(=)</w:t>
            </w:r>
          </w:p>
        </w:tc>
        <w:tc>
          <w:tcPr>
            <w:tcW w:w="1260" w:type="dxa"/>
          </w:tcPr>
          <w:p w14:paraId="6C593131" w14:textId="77777777" w:rsidR="00EA53E7" w:rsidRPr="00653FE2" w:rsidRDefault="00EA53E7" w:rsidP="00EA53E7">
            <w:pPr>
              <w:pStyle w:val="TAC"/>
              <w:keepNext w:val="0"/>
              <w:keepLines w:val="0"/>
            </w:pPr>
          </w:p>
        </w:tc>
        <w:tc>
          <w:tcPr>
            <w:tcW w:w="1068" w:type="dxa"/>
          </w:tcPr>
          <w:p w14:paraId="34C10CCD" w14:textId="77777777" w:rsidR="00EA53E7" w:rsidRPr="00653FE2" w:rsidRDefault="00EA53E7" w:rsidP="00EA53E7">
            <w:pPr>
              <w:pStyle w:val="TAC"/>
              <w:keepNext w:val="0"/>
              <w:keepLines w:val="0"/>
            </w:pPr>
          </w:p>
        </w:tc>
      </w:tr>
      <w:tr w:rsidR="00EA53E7" w:rsidRPr="00653FE2" w14:paraId="16160B27" w14:textId="77777777" w:rsidTr="008F0C7D">
        <w:trPr>
          <w:jc w:val="center"/>
        </w:trPr>
        <w:tc>
          <w:tcPr>
            <w:tcW w:w="3973" w:type="dxa"/>
          </w:tcPr>
          <w:p w14:paraId="4A2E0610" w14:textId="7F87A855" w:rsidR="00EA53E7" w:rsidRPr="00653FE2" w:rsidRDefault="00EA53E7" w:rsidP="00EA53E7">
            <w:pPr>
              <w:pStyle w:val="TAL"/>
              <w:keepNext w:val="0"/>
              <w:keepLines w:val="0"/>
              <w:rPr>
                <w:lang w:eastAsia="zh-CN"/>
              </w:rPr>
            </w:pPr>
            <w:r>
              <w:rPr>
                <w:lang w:eastAsia="zh-CN"/>
              </w:rPr>
              <w:t>SMSF 3GPP Absent Subscriber Diagnostic SM</w:t>
            </w:r>
          </w:p>
        </w:tc>
        <w:tc>
          <w:tcPr>
            <w:tcW w:w="1104" w:type="dxa"/>
          </w:tcPr>
          <w:p w14:paraId="62AB772B" w14:textId="1251B832" w:rsidR="00EA53E7" w:rsidRPr="00653FE2" w:rsidRDefault="00EA53E7" w:rsidP="00EA53E7">
            <w:pPr>
              <w:pStyle w:val="TAC"/>
              <w:keepNext w:val="0"/>
              <w:keepLines w:val="0"/>
              <w:rPr>
                <w:lang w:eastAsia="zh-CN"/>
              </w:rPr>
            </w:pPr>
            <w:r>
              <w:rPr>
                <w:lang w:eastAsia="zh-CN"/>
              </w:rPr>
              <w:t>C</w:t>
            </w:r>
          </w:p>
        </w:tc>
        <w:tc>
          <w:tcPr>
            <w:tcW w:w="1236" w:type="dxa"/>
          </w:tcPr>
          <w:p w14:paraId="670797EB" w14:textId="64141E9E" w:rsidR="00EA53E7" w:rsidRPr="00653FE2" w:rsidRDefault="00EA53E7" w:rsidP="00EA53E7">
            <w:pPr>
              <w:pStyle w:val="TAC"/>
              <w:keepNext w:val="0"/>
              <w:keepLines w:val="0"/>
              <w:rPr>
                <w:lang w:eastAsia="zh-CN"/>
              </w:rPr>
            </w:pPr>
            <w:r>
              <w:rPr>
                <w:lang w:eastAsia="zh-CN"/>
              </w:rPr>
              <w:t>C(=)</w:t>
            </w:r>
          </w:p>
        </w:tc>
        <w:tc>
          <w:tcPr>
            <w:tcW w:w="1260" w:type="dxa"/>
          </w:tcPr>
          <w:p w14:paraId="295BF068" w14:textId="77777777" w:rsidR="00EA53E7" w:rsidRPr="00653FE2" w:rsidRDefault="00EA53E7" w:rsidP="00EA53E7">
            <w:pPr>
              <w:pStyle w:val="TAC"/>
              <w:keepNext w:val="0"/>
              <w:keepLines w:val="0"/>
            </w:pPr>
          </w:p>
        </w:tc>
        <w:tc>
          <w:tcPr>
            <w:tcW w:w="1068" w:type="dxa"/>
          </w:tcPr>
          <w:p w14:paraId="47229E0C" w14:textId="77777777" w:rsidR="00EA53E7" w:rsidRPr="00653FE2" w:rsidRDefault="00EA53E7" w:rsidP="00EA53E7">
            <w:pPr>
              <w:pStyle w:val="TAC"/>
              <w:keepNext w:val="0"/>
              <w:keepLines w:val="0"/>
            </w:pPr>
          </w:p>
        </w:tc>
      </w:tr>
      <w:tr w:rsidR="00EA53E7" w:rsidRPr="00653FE2" w14:paraId="32BFF4B1" w14:textId="77777777" w:rsidTr="008F0C7D">
        <w:trPr>
          <w:jc w:val="center"/>
        </w:trPr>
        <w:tc>
          <w:tcPr>
            <w:tcW w:w="3973" w:type="dxa"/>
          </w:tcPr>
          <w:p w14:paraId="7D40270F" w14:textId="72E78609" w:rsidR="00EA53E7" w:rsidRPr="00653FE2" w:rsidRDefault="00EA53E7" w:rsidP="00EA53E7">
            <w:pPr>
              <w:pStyle w:val="TAL"/>
              <w:keepNext w:val="0"/>
              <w:keepLines w:val="0"/>
              <w:rPr>
                <w:lang w:eastAsia="zh-CN"/>
              </w:rPr>
            </w:pPr>
            <w:r>
              <w:rPr>
                <w:lang w:eastAsia="zh-CN"/>
              </w:rPr>
              <w:t>SMSF non-3GPP Delivery Outcome Indicator</w:t>
            </w:r>
          </w:p>
        </w:tc>
        <w:tc>
          <w:tcPr>
            <w:tcW w:w="1104" w:type="dxa"/>
          </w:tcPr>
          <w:p w14:paraId="212775AB" w14:textId="370E0407" w:rsidR="00EA53E7" w:rsidRPr="00653FE2" w:rsidRDefault="00EA53E7" w:rsidP="00EA53E7">
            <w:pPr>
              <w:pStyle w:val="TAC"/>
              <w:keepNext w:val="0"/>
              <w:keepLines w:val="0"/>
              <w:rPr>
                <w:lang w:eastAsia="zh-CN"/>
              </w:rPr>
            </w:pPr>
            <w:r>
              <w:rPr>
                <w:lang w:eastAsia="zh-CN"/>
              </w:rPr>
              <w:t>C</w:t>
            </w:r>
          </w:p>
        </w:tc>
        <w:tc>
          <w:tcPr>
            <w:tcW w:w="1236" w:type="dxa"/>
          </w:tcPr>
          <w:p w14:paraId="01D9E77C" w14:textId="2FBD44A7" w:rsidR="00EA53E7" w:rsidRPr="00653FE2" w:rsidRDefault="00EA53E7" w:rsidP="00EA53E7">
            <w:pPr>
              <w:pStyle w:val="TAC"/>
              <w:keepNext w:val="0"/>
              <w:keepLines w:val="0"/>
              <w:rPr>
                <w:lang w:eastAsia="zh-CN"/>
              </w:rPr>
            </w:pPr>
            <w:r>
              <w:rPr>
                <w:lang w:eastAsia="zh-CN"/>
              </w:rPr>
              <w:t>C(=)</w:t>
            </w:r>
          </w:p>
        </w:tc>
        <w:tc>
          <w:tcPr>
            <w:tcW w:w="1260" w:type="dxa"/>
          </w:tcPr>
          <w:p w14:paraId="1F9222AB" w14:textId="77777777" w:rsidR="00EA53E7" w:rsidRPr="00653FE2" w:rsidRDefault="00EA53E7" w:rsidP="00EA53E7">
            <w:pPr>
              <w:pStyle w:val="TAC"/>
              <w:keepNext w:val="0"/>
              <w:keepLines w:val="0"/>
            </w:pPr>
          </w:p>
        </w:tc>
        <w:tc>
          <w:tcPr>
            <w:tcW w:w="1068" w:type="dxa"/>
          </w:tcPr>
          <w:p w14:paraId="4448AA74" w14:textId="77777777" w:rsidR="00EA53E7" w:rsidRPr="00653FE2" w:rsidRDefault="00EA53E7" w:rsidP="00EA53E7">
            <w:pPr>
              <w:pStyle w:val="TAC"/>
              <w:keepNext w:val="0"/>
              <w:keepLines w:val="0"/>
            </w:pPr>
          </w:p>
        </w:tc>
      </w:tr>
      <w:tr w:rsidR="00EA53E7" w:rsidRPr="00653FE2" w14:paraId="3468164A" w14:textId="77777777" w:rsidTr="008F0C7D">
        <w:trPr>
          <w:jc w:val="center"/>
        </w:trPr>
        <w:tc>
          <w:tcPr>
            <w:tcW w:w="3973" w:type="dxa"/>
          </w:tcPr>
          <w:p w14:paraId="7848B29A" w14:textId="0AFF98C8" w:rsidR="00EA53E7" w:rsidRPr="00653FE2" w:rsidRDefault="00EA53E7" w:rsidP="00EA53E7">
            <w:pPr>
              <w:pStyle w:val="TAL"/>
              <w:keepNext w:val="0"/>
              <w:keepLines w:val="0"/>
              <w:rPr>
                <w:lang w:eastAsia="zh-CN"/>
              </w:rPr>
            </w:pPr>
            <w:r>
              <w:rPr>
                <w:lang w:eastAsia="zh-CN"/>
              </w:rPr>
              <w:t>SMSF non-3GPP SM Delivery Outcome</w:t>
            </w:r>
          </w:p>
        </w:tc>
        <w:tc>
          <w:tcPr>
            <w:tcW w:w="1104" w:type="dxa"/>
          </w:tcPr>
          <w:p w14:paraId="17F8B589" w14:textId="0A94E988" w:rsidR="00EA53E7" w:rsidRPr="00653FE2" w:rsidRDefault="00EA53E7" w:rsidP="00EA53E7">
            <w:pPr>
              <w:pStyle w:val="TAC"/>
              <w:keepNext w:val="0"/>
              <w:keepLines w:val="0"/>
              <w:rPr>
                <w:lang w:eastAsia="zh-CN"/>
              </w:rPr>
            </w:pPr>
            <w:r>
              <w:rPr>
                <w:lang w:eastAsia="zh-CN"/>
              </w:rPr>
              <w:t>C</w:t>
            </w:r>
          </w:p>
        </w:tc>
        <w:tc>
          <w:tcPr>
            <w:tcW w:w="1236" w:type="dxa"/>
          </w:tcPr>
          <w:p w14:paraId="3B58F85A" w14:textId="0DCFB4B7" w:rsidR="00EA53E7" w:rsidRPr="00653FE2" w:rsidRDefault="00EA53E7" w:rsidP="00EA53E7">
            <w:pPr>
              <w:pStyle w:val="TAC"/>
              <w:keepNext w:val="0"/>
              <w:keepLines w:val="0"/>
              <w:rPr>
                <w:lang w:eastAsia="zh-CN"/>
              </w:rPr>
            </w:pPr>
            <w:r>
              <w:rPr>
                <w:lang w:eastAsia="zh-CN"/>
              </w:rPr>
              <w:t>C(=)</w:t>
            </w:r>
          </w:p>
        </w:tc>
        <w:tc>
          <w:tcPr>
            <w:tcW w:w="1260" w:type="dxa"/>
          </w:tcPr>
          <w:p w14:paraId="5F3C5548" w14:textId="77777777" w:rsidR="00EA53E7" w:rsidRPr="00653FE2" w:rsidRDefault="00EA53E7" w:rsidP="00EA53E7">
            <w:pPr>
              <w:pStyle w:val="TAC"/>
              <w:keepNext w:val="0"/>
              <w:keepLines w:val="0"/>
            </w:pPr>
          </w:p>
        </w:tc>
        <w:tc>
          <w:tcPr>
            <w:tcW w:w="1068" w:type="dxa"/>
          </w:tcPr>
          <w:p w14:paraId="28A09B07" w14:textId="77777777" w:rsidR="00EA53E7" w:rsidRPr="00653FE2" w:rsidRDefault="00EA53E7" w:rsidP="00EA53E7">
            <w:pPr>
              <w:pStyle w:val="TAC"/>
              <w:keepNext w:val="0"/>
              <w:keepLines w:val="0"/>
            </w:pPr>
          </w:p>
        </w:tc>
      </w:tr>
      <w:tr w:rsidR="00EA53E7" w:rsidRPr="00653FE2" w14:paraId="6A201DD9" w14:textId="77777777" w:rsidTr="008F0C7D">
        <w:trPr>
          <w:jc w:val="center"/>
        </w:trPr>
        <w:tc>
          <w:tcPr>
            <w:tcW w:w="3973" w:type="dxa"/>
          </w:tcPr>
          <w:p w14:paraId="42A65EB7" w14:textId="74548DB2" w:rsidR="00EA53E7" w:rsidRPr="00653FE2" w:rsidRDefault="00EA53E7" w:rsidP="00EA53E7">
            <w:pPr>
              <w:pStyle w:val="TAL"/>
              <w:keepNext w:val="0"/>
              <w:keepLines w:val="0"/>
              <w:rPr>
                <w:lang w:eastAsia="zh-CN"/>
              </w:rPr>
            </w:pPr>
            <w:r>
              <w:rPr>
                <w:lang w:eastAsia="zh-CN"/>
              </w:rPr>
              <w:t>SMSF non-3GPP Absent Subscriber Diagnostic SM</w:t>
            </w:r>
          </w:p>
        </w:tc>
        <w:tc>
          <w:tcPr>
            <w:tcW w:w="1104" w:type="dxa"/>
          </w:tcPr>
          <w:p w14:paraId="038C795C" w14:textId="6ACCCEDC" w:rsidR="00EA53E7" w:rsidRPr="00653FE2" w:rsidRDefault="00EA53E7" w:rsidP="00EA53E7">
            <w:pPr>
              <w:pStyle w:val="TAC"/>
              <w:keepNext w:val="0"/>
              <w:keepLines w:val="0"/>
              <w:rPr>
                <w:lang w:eastAsia="zh-CN"/>
              </w:rPr>
            </w:pPr>
            <w:r>
              <w:rPr>
                <w:lang w:eastAsia="zh-CN"/>
              </w:rPr>
              <w:t>C</w:t>
            </w:r>
          </w:p>
        </w:tc>
        <w:tc>
          <w:tcPr>
            <w:tcW w:w="1236" w:type="dxa"/>
          </w:tcPr>
          <w:p w14:paraId="3F1880F5" w14:textId="4E28CF06" w:rsidR="00EA53E7" w:rsidRPr="00653FE2" w:rsidRDefault="00EA53E7" w:rsidP="00EA53E7">
            <w:pPr>
              <w:pStyle w:val="TAC"/>
              <w:keepNext w:val="0"/>
              <w:keepLines w:val="0"/>
              <w:rPr>
                <w:lang w:eastAsia="zh-CN"/>
              </w:rPr>
            </w:pPr>
            <w:r>
              <w:rPr>
                <w:lang w:eastAsia="zh-CN"/>
              </w:rPr>
              <w:t>C(=)</w:t>
            </w:r>
          </w:p>
        </w:tc>
        <w:tc>
          <w:tcPr>
            <w:tcW w:w="1260" w:type="dxa"/>
          </w:tcPr>
          <w:p w14:paraId="2A181C3C" w14:textId="77777777" w:rsidR="00EA53E7" w:rsidRPr="00653FE2" w:rsidRDefault="00EA53E7" w:rsidP="00EA53E7">
            <w:pPr>
              <w:pStyle w:val="TAC"/>
              <w:keepNext w:val="0"/>
              <w:keepLines w:val="0"/>
            </w:pPr>
          </w:p>
        </w:tc>
        <w:tc>
          <w:tcPr>
            <w:tcW w:w="1068" w:type="dxa"/>
          </w:tcPr>
          <w:p w14:paraId="79FFEC7B" w14:textId="77777777" w:rsidR="00EA53E7" w:rsidRPr="00653FE2" w:rsidRDefault="00EA53E7" w:rsidP="00EA53E7">
            <w:pPr>
              <w:pStyle w:val="TAC"/>
              <w:keepNext w:val="0"/>
              <w:keepLines w:val="0"/>
            </w:pPr>
          </w:p>
        </w:tc>
      </w:tr>
      <w:tr w:rsidR="005C382C" w:rsidRPr="00653FE2" w14:paraId="7CB4B77E" w14:textId="77777777" w:rsidTr="008F0C7D">
        <w:trPr>
          <w:jc w:val="center"/>
        </w:trPr>
        <w:tc>
          <w:tcPr>
            <w:tcW w:w="3973" w:type="dxa"/>
          </w:tcPr>
          <w:p w14:paraId="5A74C82A" w14:textId="7A7B5880" w:rsidR="005C382C" w:rsidRDefault="005C382C" w:rsidP="00EA53E7">
            <w:pPr>
              <w:pStyle w:val="TAL"/>
              <w:keepNext w:val="0"/>
              <w:keepLines w:val="0"/>
              <w:rPr>
                <w:lang w:eastAsia="zh-CN"/>
              </w:rPr>
            </w:pPr>
            <w:r>
              <w:rPr>
                <w:lang w:eastAsia="zh-CN"/>
              </w:rPr>
              <w:t>Failed Serving Nodes</w:t>
            </w:r>
          </w:p>
        </w:tc>
        <w:tc>
          <w:tcPr>
            <w:tcW w:w="1104" w:type="dxa"/>
          </w:tcPr>
          <w:p w14:paraId="4D2FDA5C" w14:textId="52300046" w:rsidR="005C382C" w:rsidRDefault="005C382C" w:rsidP="00EA53E7">
            <w:pPr>
              <w:pStyle w:val="TAC"/>
              <w:keepNext w:val="0"/>
              <w:keepLines w:val="0"/>
              <w:rPr>
                <w:lang w:eastAsia="zh-CN"/>
              </w:rPr>
            </w:pPr>
            <w:r>
              <w:rPr>
                <w:lang w:eastAsia="zh-CN"/>
              </w:rPr>
              <w:t>C</w:t>
            </w:r>
          </w:p>
        </w:tc>
        <w:tc>
          <w:tcPr>
            <w:tcW w:w="1236" w:type="dxa"/>
          </w:tcPr>
          <w:p w14:paraId="3FD8D2DD" w14:textId="6AA4AE73" w:rsidR="005C382C" w:rsidRDefault="005C382C" w:rsidP="00EA53E7">
            <w:pPr>
              <w:pStyle w:val="TAC"/>
              <w:keepNext w:val="0"/>
              <w:keepLines w:val="0"/>
              <w:rPr>
                <w:lang w:eastAsia="zh-CN"/>
              </w:rPr>
            </w:pPr>
            <w:r>
              <w:rPr>
                <w:lang w:eastAsia="zh-CN"/>
              </w:rPr>
              <w:t>C(=)</w:t>
            </w:r>
          </w:p>
        </w:tc>
        <w:tc>
          <w:tcPr>
            <w:tcW w:w="1260" w:type="dxa"/>
          </w:tcPr>
          <w:p w14:paraId="7C1E4126" w14:textId="77777777" w:rsidR="005C382C" w:rsidRPr="00653FE2" w:rsidRDefault="005C382C" w:rsidP="00EA53E7">
            <w:pPr>
              <w:pStyle w:val="TAC"/>
              <w:keepNext w:val="0"/>
              <w:keepLines w:val="0"/>
            </w:pPr>
          </w:p>
        </w:tc>
        <w:tc>
          <w:tcPr>
            <w:tcW w:w="1068" w:type="dxa"/>
          </w:tcPr>
          <w:p w14:paraId="2FB638FB" w14:textId="77777777" w:rsidR="005C382C" w:rsidRPr="00653FE2" w:rsidRDefault="005C382C" w:rsidP="00EA53E7">
            <w:pPr>
              <w:pStyle w:val="TAC"/>
              <w:keepNext w:val="0"/>
              <w:keepLines w:val="0"/>
            </w:pPr>
          </w:p>
        </w:tc>
      </w:tr>
      <w:tr w:rsidR="005C382C" w:rsidRPr="00653FE2" w14:paraId="0EF7AB21" w14:textId="77777777" w:rsidTr="005C382C">
        <w:trPr>
          <w:jc w:val="center"/>
        </w:trPr>
        <w:tc>
          <w:tcPr>
            <w:tcW w:w="3973" w:type="dxa"/>
          </w:tcPr>
          <w:p w14:paraId="5DC2087E" w14:textId="5F9D275C" w:rsidR="005C382C" w:rsidRDefault="005C382C" w:rsidP="00EA53E7">
            <w:pPr>
              <w:pStyle w:val="TAL"/>
              <w:keepNext w:val="0"/>
              <w:keepLines w:val="0"/>
              <w:rPr>
                <w:lang w:eastAsia="zh-CN"/>
              </w:rPr>
            </w:pPr>
            <w:r>
              <w:rPr>
                <w:lang w:eastAsia="zh-CN"/>
              </w:rPr>
              <w:t>Registered Serving Nodes</w:t>
            </w:r>
          </w:p>
        </w:tc>
        <w:tc>
          <w:tcPr>
            <w:tcW w:w="1104" w:type="dxa"/>
          </w:tcPr>
          <w:p w14:paraId="77CCB07F" w14:textId="77777777" w:rsidR="005C382C" w:rsidRDefault="005C382C" w:rsidP="00EA53E7">
            <w:pPr>
              <w:pStyle w:val="TAC"/>
              <w:keepNext w:val="0"/>
              <w:keepLines w:val="0"/>
              <w:rPr>
                <w:lang w:eastAsia="zh-CN"/>
              </w:rPr>
            </w:pPr>
          </w:p>
        </w:tc>
        <w:tc>
          <w:tcPr>
            <w:tcW w:w="1236" w:type="dxa"/>
          </w:tcPr>
          <w:p w14:paraId="029BF978" w14:textId="77777777" w:rsidR="005C382C" w:rsidRDefault="005C382C" w:rsidP="00EA53E7">
            <w:pPr>
              <w:pStyle w:val="TAC"/>
              <w:keepNext w:val="0"/>
              <w:keepLines w:val="0"/>
              <w:rPr>
                <w:lang w:eastAsia="zh-CN"/>
              </w:rPr>
            </w:pPr>
          </w:p>
        </w:tc>
        <w:tc>
          <w:tcPr>
            <w:tcW w:w="1260" w:type="dxa"/>
          </w:tcPr>
          <w:p w14:paraId="34BE117D" w14:textId="176BD5FF" w:rsidR="005C382C" w:rsidRPr="00653FE2" w:rsidRDefault="005C382C" w:rsidP="00EA53E7">
            <w:pPr>
              <w:pStyle w:val="TAC"/>
              <w:keepNext w:val="0"/>
              <w:keepLines w:val="0"/>
            </w:pPr>
            <w:r>
              <w:t>C</w:t>
            </w:r>
          </w:p>
        </w:tc>
        <w:tc>
          <w:tcPr>
            <w:tcW w:w="1068" w:type="dxa"/>
          </w:tcPr>
          <w:p w14:paraId="7AB1B848" w14:textId="21C43AC0" w:rsidR="005C382C" w:rsidRPr="00653FE2" w:rsidRDefault="005C382C" w:rsidP="00EA53E7">
            <w:pPr>
              <w:pStyle w:val="TAC"/>
              <w:keepNext w:val="0"/>
              <w:keepLines w:val="0"/>
            </w:pPr>
            <w:r>
              <w:t>C(=)</w:t>
            </w:r>
          </w:p>
        </w:tc>
      </w:tr>
      <w:tr w:rsidR="00EA53E7" w:rsidRPr="00653FE2" w14:paraId="0E5FFDCC" w14:textId="77777777" w:rsidTr="008F0C7D">
        <w:trPr>
          <w:jc w:val="center"/>
        </w:trPr>
        <w:tc>
          <w:tcPr>
            <w:tcW w:w="3973" w:type="dxa"/>
          </w:tcPr>
          <w:p w14:paraId="1B9FB4A8" w14:textId="77777777" w:rsidR="00EA53E7" w:rsidRPr="00653FE2" w:rsidRDefault="00EA53E7" w:rsidP="00EA53E7">
            <w:pPr>
              <w:pStyle w:val="TAL"/>
              <w:keepNext w:val="0"/>
              <w:keepLines w:val="0"/>
            </w:pPr>
            <w:r w:rsidRPr="00653FE2">
              <w:t>MSIsdn-Alert</w:t>
            </w:r>
          </w:p>
        </w:tc>
        <w:tc>
          <w:tcPr>
            <w:tcW w:w="1104" w:type="dxa"/>
          </w:tcPr>
          <w:p w14:paraId="58E24CAC" w14:textId="77777777" w:rsidR="00EA53E7" w:rsidRPr="00653FE2" w:rsidRDefault="00EA53E7" w:rsidP="00EA53E7">
            <w:pPr>
              <w:pStyle w:val="TAC"/>
              <w:keepNext w:val="0"/>
              <w:keepLines w:val="0"/>
            </w:pPr>
          </w:p>
        </w:tc>
        <w:tc>
          <w:tcPr>
            <w:tcW w:w="1236" w:type="dxa"/>
          </w:tcPr>
          <w:p w14:paraId="7CA452CC" w14:textId="77777777" w:rsidR="00EA53E7" w:rsidRPr="00653FE2" w:rsidRDefault="00EA53E7" w:rsidP="00EA53E7">
            <w:pPr>
              <w:pStyle w:val="TAC"/>
              <w:keepNext w:val="0"/>
              <w:keepLines w:val="0"/>
            </w:pPr>
          </w:p>
        </w:tc>
        <w:tc>
          <w:tcPr>
            <w:tcW w:w="1260" w:type="dxa"/>
          </w:tcPr>
          <w:p w14:paraId="47096707" w14:textId="77777777" w:rsidR="00EA53E7" w:rsidRPr="00653FE2" w:rsidRDefault="00EA53E7" w:rsidP="00EA53E7">
            <w:pPr>
              <w:pStyle w:val="TAC"/>
              <w:keepNext w:val="0"/>
              <w:keepLines w:val="0"/>
            </w:pPr>
            <w:r w:rsidRPr="00653FE2">
              <w:t>C</w:t>
            </w:r>
          </w:p>
        </w:tc>
        <w:tc>
          <w:tcPr>
            <w:tcW w:w="1068" w:type="dxa"/>
          </w:tcPr>
          <w:p w14:paraId="4EC24864" w14:textId="77777777" w:rsidR="00EA53E7" w:rsidRPr="00653FE2" w:rsidRDefault="00EA53E7" w:rsidP="00EA53E7">
            <w:pPr>
              <w:pStyle w:val="TAC"/>
              <w:keepNext w:val="0"/>
              <w:keepLines w:val="0"/>
            </w:pPr>
            <w:r w:rsidRPr="00653FE2">
              <w:t>C(=)</w:t>
            </w:r>
          </w:p>
        </w:tc>
      </w:tr>
      <w:tr w:rsidR="00EA53E7" w:rsidRPr="00653FE2" w14:paraId="7AA509AB" w14:textId="77777777" w:rsidTr="008F0C7D">
        <w:trPr>
          <w:jc w:val="center"/>
        </w:trPr>
        <w:tc>
          <w:tcPr>
            <w:tcW w:w="3973" w:type="dxa"/>
          </w:tcPr>
          <w:p w14:paraId="139829F1" w14:textId="77777777" w:rsidR="00EA53E7" w:rsidRPr="00653FE2" w:rsidRDefault="00EA53E7" w:rsidP="00EA53E7">
            <w:pPr>
              <w:pStyle w:val="TAL"/>
              <w:keepNext w:val="0"/>
              <w:keepLines w:val="0"/>
            </w:pPr>
            <w:r w:rsidRPr="00653FE2">
              <w:t>User error</w:t>
            </w:r>
          </w:p>
        </w:tc>
        <w:tc>
          <w:tcPr>
            <w:tcW w:w="1104" w:type="dxa"/>
          </w:tcPr>
          <w:p w14:paraId="4F8DCA2E" w14:textId="77777777" w:rsidR="00EA53E7" w:rsidRPr="00653FE2" w:rsidRDefault="00EA53E7" w:rsidP="00EA53E7">
            <w:pPr>
              <w:pStyle w:val="TAC"/>
              <w:keepNext w:val="0"/>
              <w:keepLines w:val="0"/>
            </w:pPr>
          </w:p>
        </w:tc>
        <w:tc>
          <w:tcPr>
            <w:tcW w:w="1236" w:type="dxa"/>
          </w:tcPr>
          <w:p w14:paraId="0D92396E" w14:textId="77777777" w:rsidR="00EA53E7" w:rsidRPr="00653FE2" w:rsidRDefault="00EA53E7" w:rsidP="00EA53E7">
            <w:pPr>
              <w:pStyle w:val="TAC"/>
              <w:keepNext w:val="0"/>
              <w:keepLines w:val="0"/>
            </w:pPr>
          </w:p>
        </w:tc>
        <w:tc>
          <w:tcPr>
            <w:tcW w:w="1260" w:type="dxa"/>
          </w:tcPr>
          <w:p w14:paraId="3DB1E7F5" w14:textId="77777777" w:rsidR="00EA53E7" w:rsidRPr="00653FE2" w:rsidRDefault="00EA53E7" w:rsidP="00EA53E7">
            <w:pPr>
              <w:pStyle w:val="TAC"/>
              <w:keepNext w:val="0"/>
              <w:keepLines w:val="0"/>
            </w:pPr>
            <w:r w:rsidRPr="00653FE2">
              <w:t>C</w:t>
            </w:r>
          </w:p>
        </w:tc>
        <w:tc>
          <w:tcPr>
            <w:tcW w:w="1068" w:type="dxa"/>
          </w:tcPr>
          <w:p w14:paraId="6D1C8847" w14:textId="77777777" w:rsidR="00EA53E7" w:rsidRPr="00653FE2" w:rsidRDefault="00EA53E7" w:rsidP="00EA53E7">
            <w:pPr>
              <w:pStyle w:val="TAC"/>
              <w:keepNext w:val="0"/>
              <w:keepLines w:val="0"/>
            </w:pPr>
            <w:r w:rsidRPr="00653FE2">
              <w:t>C(=)</w:t>
            </w:r>
          </w:p>
        </w:tc>
      </w:tr>
      <w:tr w:rsidR="00EA53E7" w:rsidRPr="00653FE2" w14:paraId="4E48F6BA" w14:textId="77777777" w:rsidTr="008F0C7D">
        <w:trPr>
          <w:jc w:val="center"/>
        </w:trPr>
        <w:tc>
          <w:tcPr>
            <w:tcW w:w="3973" w:type="dxa"/>
          </w:tcPr>
          <w:p w14:paraId="2870EB52" w14:textId="77777777" w:rsidR="00EA53E7" w:rsidRPr="00653FE2" w:rsidRDefault="00EA53E7" w:rsidP="00EA53E7">
            <w:pPr>
              <w:pStyle w:val="TAL"/>
              <w:keepNext w:val="0"/>
              <w:keepLines w:val="0"/>
            </w:pPr>
            <w:r w:rsidRPr="00653FE2">
              <w:t>Provider error</w:t>
            </w:r>
          </w:p>
        </w:tc>
        <w:tc>
          <w:tcPr>
            <w:tcW w:w="1104" w:type="dxa"/>
          </w:tcPr>
          <w:p w14:paraId="0F00688E" w14:textId="77777777" w:rsidR="00EA53E7" w:rsidRPr="00653FE2" w:rsidRDefault="00EA53E7" w:rsidP="00EA53E7">
            <w:pPr>
              <w:pStyle w:val="TAC"/>
              <w:keepNext w:val="0"/>
              <w:keepLines w:val="0"/>
            </w:pPr>
          </w:p>
        </w:tc>
        <w:tc>
          <w:tcPr>
            <w:tcW w:w="1236" w:type="dxa"/>
          </w:tcPr>
          <w:p w14:paraId="1DB7D92B" w14:textId="77777777" w:rsidR="00EA53E7" w:rsidRPr="00653FE2" w:rsidRDefault="00EA53E7" w:rsidP="00EA53E7">
            <w:pPr>
              <w:pStyle w:val="TAC"/>
              <w:keepNext w:val="0"/>
              <w:keepLines w:val="0"/>
            </w:pPr>
          </w:p>
        </w:tc>
        <w:tc>
          <w:tcPr>
            <w:tcW w:w="1260" w:type="dxa"/>
          </w:tcPr>
          <w:p w14:paraId="31130856" w14:textId="77777777" w:rsidR="00EA53E7" w:rsidRPr="00653FE2" w:rsidRDefault="00EA53E7" w:rsidP="00EA53E7">
            <w:pPr>
              <w:pStyle w:val="TAC"/>
              <w:keepNext w:val="0"/>
              <w:keepLines w:val="0"/>
            </w:pPr>
          </w:p>
        </w:tc>
        <w:tc>
          <w:tcPr>
            <w:tcW w:w="1068" w:type="dxa"/>
          </w:tcPr>
          <w:p w14:paraId="42338A2F" w14:textId="77777777" w:rsidR="00EA53E7" w:rsidRPr="00653FE2" w:rsidRDefault="00EA53E7" w:rsidP="00EA53E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1" w:name="_Toc11331960"/>
      <w:bookmarkStart w:id="2462" w:name="_Toc36554043"/>
      <w:bookmarkStart w:id="2463" w:name="_Toc218668944"/>
      <w:r w:rsidRPr="00653FE2">
        <w:t>12.3.3</w:t>
      </w:r>
      <w:r w:rsidRPr="00653FE2">
        <w:tab/>
        <w:t>Parameter use</w:t>
      </w:r>
      <w:bookmarkEnd w:id="2461"/>
      <w:bookmarkEnd w:id="2462"/>
      <w:bookmarkEnd w:id="2463"/>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6D95957E" w:rsidR="00C33898" w:rsidRPr="00653FE2" w:rsidRDefault="00C33898" w:rsidP="00C33898">
      <w:r w:rsidRPr="00653FE2">
        <w:t>See definition in clause 7.6.2.</w:t>
      </w:r>
    </w:p>
    <w:p w14:paraId="68D60D49" w14:textId="453EC703" w:rsidR="00C33898" w:rsidRPr="00653FE2" w:rsidRDefault="00C33898" w:rsidP="00C33898">
      <w:r w:rsidRPr="00653FE2">
        <w:t xml:space="preserve">When REPORT-SM-DELIVERY-STATUS is sent by the SMS-GMSC to the HLR following an T4 Submit Trigger (see 3GPP </w:t>
      </w:r>
      <w:r w:rsidR="00EC33FE" w:rsidRPr="00653FE2">
        <w:t>TS</w:t>
      </w:r>
      <w:r w:rsidR="00EC33FE">
        <w:t> </w:t>
      </w:r>
      <w:r w:rsidR="00EC33FE" w:rsidRPr="00653FE2">
        <w:t>2</w:t>
      </w:r>
      <w:r w:rsidRPr="00653FE2">
        <w:t>3.682</w:t>
      </w:r>
      <w:r w:rsidR="00EC33FE">
        <w:t> </w:t>
      </w:r>
      <w:r w:rsidR="00EC33FE" w:rsidRPr="00653FE2">
        <w:t>[</w:t>
      </w:r>
      <w:r w:rsidRPr="00653FE2">
        <w:t xml:space="preserve">148]), MSISDN may not be available. In this case the UE shall be identified by the IMSI and the MSISDN shall take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w:t>
      </w:r>
    </w:p>
    <w:p w14:paraId="76C88920" w14:textId="7BF04FBB"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w:t>
      </w:r>
      <w:r w:rsidR="00EC33FE" w:rsidRPr="00653FE2">
        <w:t>TS</w:t>
      </w:r>
      <w:r w:rsidR="00EC33FE">
        <w:t> </w:t>
      </w:r>
      <w:r w:rsidR="00EC33FE" w:rsidRPr="00653FE2">
        <w:t>2</w:t>
      </w:r>
      <w:r w:rsidRPr="00653FE2">
        <w:t>3.204</w:t>
      </w:r>
      <w:r w:rsidR="00EC33FE">
        <w:t> </w:t>
      </w:r>
      <w:r w:rsidR="00EC33FE" w:rsidRPr="00653FE2">
        <w:t>[</w:t>
      </w:r>
      <w:r w:rsidRPr="00653FE2">
        <w:t xml:space="preserve">134]), MSISDN may not be available. In this case the UE shall be identified by a Correlation ID (SIP-URI-B) and the MSISDN shall take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w:t>
      </w:r>
    </w:p>
    <w:p w14:paraId="06418824" w14:textId="77777777" w:rsidR="00C33898" w:rsidRPr="00653FE2" w:rsidRDefault="00C33898" w:rsidP="00C33898">
      <w:pPr>
        <w:pStyle w:val="HE"/>
        <w:rPr>
          <w:b w:val="0"/>
          <w:u w:val="single"/>
        </w:rPr>
      </w:pPr>
      <w:r w:rsidRPr="00653FE2">
        <w:rPr>
          <w:b w:val="0"/>
          <w:u w:val="single"/>
        </w:rPr>
        <w:t>IMSI</w:t>
      </w:r>
    </w:p>
    <w:p w14:paraId="1B1075C4" w14:textId="37A6EE3A"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w:t>
      </w:r>
      <w:r w:rsidR="00EC33FE" w:rsidRPr="00653FE2">
        <w:t>TS</w:t>
      </w:r>
      <w:r w:rsidR="00EC33FE">
        <w:t> </w:t>
      </w:r>
      <w:r w:rsidR="00EC33FE" w:rsidRPr="00653FE2">
        <w:t>2</w:t>
      </w:r>
      <w:r w:rsidRPr="00653FE2">
        <w:t>3.204</w:t>
      </w:r>
      <w:r w:rsidR="00EC33FE">
        <w:t> </w:t>
      </w:r>
      <w:r w:rsidR="00EC33FE" w:rsidRPr="00653FE2">
        <w:t>[</w:t>
      </w:r>
      <w:r w:rsidRPr="00653FE2">
        <w:t>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lastRenderedPageBreak/>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12AE6798" w:rsidR="00C33898" w:rsidRPr="00653FE2" w:rsidRDefault="00C33898" w:rsidP="00C33898">
      <w:pPr>
        <w:rPr>
          <w:b/>
        </w:rPr>
      </w:pPr>
      <w:r w:rsidRPr="00653FE2">
        <w:t xml:space="preserve">See definition in </w:t>
      </w:r>
      <w:r w:rsidR="00EC33FE" w:rsidRPr="00653FE2">
        <w:t>clause</w:t>
      </w:r>
      <w:r w:rsidR="00EC33FE">
        <w:t> </w:t>
      </w:r>
      <w:r w:rsidR="00EC33FE" w:rsidRPr="00653FE2">
        <w:t>7</w:t>
      </w:r>
      <w:r w:rsidRPr="00653FE2">
        <w:t>.6.8.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4ACCC136"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2DAC9C41"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476B3513"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6D9686F2"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0CCD2F8E"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312C9EEA"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4820056A"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w:t>
      </w:r>
      <w:r w:rsidR="00EC33FE" w:rsidRPr="00653FE2">
        <w:rPr>
          <w:lang w:eastAsia="zh-CN"/>
        </w:rPr>
        <w:t>TS</w:t>
      </w:r>
      <w:r w:rsidR="00EC33FE">
        <w:rPr>
          <w:lang w:eastAsia="zh-CN"/>
        </w:rPr>
        <w:t> </w:t>
      </w:r>
      <w:r w:rsidR="00EC33FE" w:rsidRPr="00653FE2">
        <w:rPr>
          <w:lang w:eastAsia="zh-CN"/>
        </w:rPr>
        <w:t>2</w:t>
      </w:r>
      <w:r w:rsidRPr="00653FE2">
        <w:rPr>
          <w:lang w:eastAsia="zh-CN"/>
        </w:rPr>
        <w:t>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5D8A93BA"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2745BFAA"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19365DAA"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3B4EBCD"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0FBF474"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4F4EE8B2" w:rsidR="00CD64C2" w:rsidRPr="00653FE2" w:rsidRDefault="00CD64C2" w:rsidP="00CD64C2">
      <w:r w:rsidRPr="00653FE2">
        <w:t xml:space="preserve">See definition in </w:t>
      </w:r>
      <w:r w:rsidR="00EC33FE" w:rsidRPr="00653FE2">
        <w:t>clause</w:t>
      </w:r>
      <w:r w:rsidR="00EC33FE">
        <w:t> </w:t>
      </w:r>
      <w:r w:rsidR="00EC33FE" w:rsidRPr="00653FE2">
        <w:t>7</w:t>
      </w:r>
      <w:r w:rsidRPr="00653FE2">
        <w:t>.6.8.</w:t>
      </w:r>
    </w:p>
    <w:p w14:paraId="1851B796" w14:textId="77777777" w:rsidR="005C382C" w:rsidRDefault="005C382C" w:rsidP="005C382C">
      <w:pPr>
        <w:pStyle w:val="HE"/>
        <w:rPr>
          <w:b w:val="0"/>
          <w:u w:val="single"/>
        </w:rPr>
      </w:pPr>
      <w:r>
        <w:rPr>
          <w:b w:val="0"/>
          <w:u w:val="single"/>
        </w:rPr>
        <w:t>Failed Serving Nodes</w:t>
      </w:r>
    </w:p>
    <w:p w14:paraId="11FCB436" w14:textId="77777777" w:rsidR="005C382C" w:rsidRDefault="005C382C" w:rsidP="005C382C">
      <w:r>
        <w:lastRenderedPageBreak/>
        <w:t>A list of serving node addresses where SM delivery was attempted but failed. This parameter may be present if delivery of the SM was unsuccessful.</w:t>
      </w:r>
    </w:p>
    <w:p w14:paraId="269A305E" w14:textId="77777777" w:rsidR="005C382C" w:rsidRDefault="005C382C" w:rsidP="005C382C">
      <w:pPr>
        <w:pStyle w:val="HE"/>
        <w:rPr>
          <w:b w:val="0"/>
          <w:u w:val="single"/>
        </w:rPr>
      </w:pPr>
      <w:r>
        <w:rPr>
          <w:b w:val="0"/>
          <w:u w:val="single"/>
        </w:rPr>
        <w:t>Registered Serving Nodes</w:t>
      </w:r>
    </w:p>
    <w:p w14:paraId="043E5B32" w14:textId="54529191" w:rsidR="005C382C" w:rsidRDefault="005C382C" w:rsidP="005C382C">
      <w:r>
        <w:t>A list of registered serving node addresses where SM delivery has not been attempted. This parameter may be present in the response if the parameter Failed Serving Nodes was present in the request. It allows the SMS-GMSC to immediately retry delivery of the SM.</w:t>
      </w:r>
      <w:r>
        <w:br/>
        <w:t>In PLMNs where an SMS-Router is deployed: To enforce routing of the SM delivery via the HPLMN of the receiving UE, the information returned to a node outside the HPLMN shall be restricted to HPLMN serving nodes, e.g. an SMS-Router.</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4" w:name="_Toc11331961"/>
      <w:bookmarkStart w:id="2465" w:name="_Toc36554044"/>
      <w:bookmarkStart w:id="2466" w:name="_Toc218668945"/>
      <w:r w:rsidRPr="00653FE2">
        <w:t>12.4</w:t>
      </w:r>
      <w:r w:rsidRPr="00653FE2">
        <w:tab/>
        <w:t>MAP-READY-FOR-SM service</w:t>
      </w:r>
      <w:bookmarkEnd w:id="2464"/>
      <w:bookmarkEnd w:id="2465"/>
      <w:bookmarkEnd w:id="2466"/>
    </w:p>
    <w:p w14:paraId="082F0814" w14:textId="77777777" w:rsidR="00C33898" w:rsidRPr="00653FE2" w:rsidRDefault="00C33898" w:rsidP="00C33898">
      <w:pPr>
        <w:pStyle w:val="Heading3"/>
        <w:keepNext w:val="0"/>
        <w:keepLines w:val="0"/>
      </w:pPr>
      <w:bookmarkStart w:id="2467" w:name="_Toc11331962"/>
      <w:bookmarkStart w:id="2468" w:name="_Toc36554045"/>
      <w:bookmarkStart w:id="2469" w:name="_Toc218668946"/>
      <w:r w:rsidRPr="00653FE2">
        <w:t>12.4.1</w:t>
      </w:r>
      <w:r w:rsidRPr="00653FE2">
        <w:tab/>
        <w:t>Definition</w:t>
      </w:r>
      <w:bookmarkEnd w:id="2467"/>
      <w:bookmarkEnd w:id="2468"/>
      <w:bookmarkEnd w:id="2469"/>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EA759B7" w:rsidR="00C33898" w:rsidRPr="00653FE2" w:rsidRDefault="00C33898" w:rsidP="00C33898">
      <w:pPr>
        <w:rPr>
          <w:lang w:eastAsia="zh-CN"/>
        </w:rPr>
      </w:pPr>
      <w:r w:rsidRPr="00653FE2">
        <w:t>The SGSN initiates this service if a subscriber, whose message waiting flag is active in the SGSN, has radio contact in the GPRS.</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70" w:name="_Toc11331963"/>
      <w:bookmarkStart w:id="2471" w:name="_Toc36554046"/>
      <w:bookmarkStart w:id="2472" w:name="_Toc218668947"/>
      <w:r w:rsidRPr="00653FE2">
        <w:lastRenderedPageBreak/>
        <w:t>12.4.2</w:t>
      </w:r>
      <w:r w:rsidRPr="00653FE2">
        <w:tab/>
        <w:t>Service primitives</w:t>
      </w:r>
      <w:bookmarkEnd w:id="2470"/>
      <w:bookmarkEnd w:id="2471"/>
      <w:bookmarkEnd w:id="2472"/>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3" w:name="_Toc11331964"/>
      <w:bookmarkStart w:id="2474" w:name="_Toc36554047"/>
      <w:bookmarkStart w:id="2475" w:name="_Toc218668948"/>
      <w:r w:rsidRPr="00653FE2">
        <w:t>12.4.3</w:t>
      </w:r>
      <w:r w:rsidRPr="00653FE2">
        <w:tab/>
        <w:t>Parameter use</w:t>
      </w:r>
      <w:bookmarkEnd w:id="2473"/>
      <w:bookmarkEnd w:id="2474"/>
      <w:bookmarkEnd w:id="2475"/>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lastRenderedPageBreak/>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6" w:name="_Toc11331965"/>
      <w:bookmarkStart w:id="2477" w:name="_Toc36554048"/>
      <w:bookmarkStart w:id="2478" w:name="_Toc218668949"/>
      <w:r w:rsidRPr="00653FE2">
        <w:t>12.5</w:t>
      </w:r>
      <w:r w:rsidRPr="00653FE2">
        <w:tab/>
        <w:t>MAP-ALERT-SERVICE-CENTRE service</w:t>
      </w:r>
      <w:bookmarkEnd w:id="2476"/>
      <w:bookmarkEnd w:id="2477"/>
      <w:bookmarkEnd w:id="2478"/>
    </w:p>
    <w:p w14:paraId="6A80D253" w14:textId="77777777" w:rsidR="00C33898" w:rsidRPr="00653FE2" w:rsidRDefault="00C33898" w:rsidP="00C33898">
      <w:pPr>
        <w:pStyle w:val="Heading3"/>
        <w:keepNext w:val="0"/>
        <w:keepLines w:val="0"/>
      </w:pPr>
      <w:bookmarkStart w:id="2479" w:name="_Toc11331966"/>
      <w:bookmarkStart w:id="2480" w:name="_Toc36554049"/>
      <w:bookmarkStart w:id="2481" w:name="_Toc218668950"/>
      <w:r w:rsidRPr="00653FE2">
        <w:t>12.5.1</w:t>
      </w:r>
      <w:r w:rsidRPr="00653FE2">
        <w:tab/>
        <w:t>Definition</w:t>
      </w:r>
      <w:bookmarkEnd w:id="2479"/>
      <w:bookmarkEnd w:id="2480"/>
      <w:bookmarkEnd w:id="2481"/>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0CB80E55" w:rsidR="00C33898" w:rsidRPr="00653FE2" w:rsidRDefault="00C33898" w:rsidP="00C33898">
      <w:r w:rsidRPr="00653FE2">
        <w:t xml:space="preserve">This service is also used between an MME (via an IWF), SGSN or an MSC using Deployment Option 2 (see </w:t>
      </w:r>
      <w:r w:rsidR="00EC33FE">
        <w:t>clause</w:t>
      </w:r>
      <w:r w:rsidR="00EC33FE">
        <w:t> </w:t>
      </w:r>
      <w:r w:rsidR="00EC33FE" w:rsidRPr="00653FE2">
        <w:t>8</w:t>
      </w:r>
      <w:r w:rsidRPr="00653FE2">
        <w:t xml:space="preserve">.2.4a.1 of 3GPP TS 23.272 [143] and 3GPP </w:t>
      </w:r>
      <w:r w:rsidR="00EC33FE" w:rsidRPr="00653FE2">
        <w:t>TS</w:t>
      </w:r>
      <w:r w:rsidR="00EC33FE">
        <w:t> </w:t>
      </w:r>
      <w:r w:rsidR="00EC33FE" w:rsidRPr="00653FE2">
        <w:t>2</w:t>
      </w:r>
      <w:r w:rsidRPr="00653FE2">
        <w:t>3.040</w:t>
      </w:r>
      <w:r w:rsidR="00EC33FE">
        <w:t> </w:t>
      </w:r>
      <w:r w:rsidR="00EC33FE" w:rsidRPr="00653FE2">
        <w:t>[</w:t>
      </w:r>
      <w:r w:rsidRPr="00653FE2">
        <w:t xml:space="preserve">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EC33FE">
        <w:t>clause</w:t>
      </w:r>
      <w:r w:rsidR="00EC33FE">
        <w:t> </w:t>
      </w:r>
      <w:r w:rsidR="00EC33FE" w:rsidRPr="00653FE2">
        <w:t>1</w:t>
      </w:r>
      <w:r w:rsidRPr="00653FE2">
        <w:t xml:space="preserve">0.1 of 3GPP </w:t>
      </w:r>
      <w:r w:rsidR="00EC33FE" w:rsidRPr="00653FE2">
        <w:t>TS</w:t>
      </w:r>
      <w:r w:rsidR="00EC33FE">
        <w:t> </w:t>
      </w:r>
      <w:r w:rsidR="00EC33FE" w:rsidRPr="00653FE2">
        <w:t>2</w:t>
      </w:r>
      <w:r w:rsidRPr="00653FE2">
        <w:t>3.040</w:t>
      </w:r>
      <w:r w:rsidR="00EC33FE">
        <w:t> </w:t>
      </w:r>
      <w:r w:rsidR="00EC33FE" w:rsidRPr="00653FE2">
        <w:t>[</w:t>
      </w:r>
      <w:r w:rsidRPr="00653FE2">
        <w:t>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2" w:name="_Toc11331967"/>
      <w:bookmarkStart w:id="2483" w:name="_Toc36554050"/>
      <w:bookmarkStart w:id="2484" w:name="_Toc218668951"/>
      <w:r w:rsidRPr="00653FE2">
        <w:rPr>
          <w:lang w:val="fr-FR"/>
        </w:rPr>
        <w:t>12.5.2</w:t>
      </w:r>
      <w:r w:rsidRPr="00653FE2">
        <w:rPr>
          <w:lang w:val="fr-FR"/>
        </w:rPr>
        <w:tab/>
        <w:t>Service primitives</w:t>
      </w:r>
      <w:bookmarkEnd w:id="2482"/>
      <w:bookmarkEnd w:id="2483"/>
      <w:bookmarkEnd w:id="2484"/>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5" w:name="_Toc11331968"/>
      <w:bookmarkStart w:id="2486" w:name="_Toc36554051"/>
      <w:bookmarkStart w:id="2487" w:name="_Toc218668952"/>
      <w:r w:rsidRPr="00653FE2">
        <w:t>12.5.3</w:t>
      </w:r>
      <w:r w:rsidRPr="00653FE2">
        <w:tab/>
        <w:t>Parameter use</w:t>
      </w:r>
      <w:bookmarkEnd w:id="2485"/>
      <w:bookmarkEnd w:id="2486"/>
      <w:bookmarkEnd w:id="2487"/>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529ACDA" w:rsidR="00C33898" w:rsidRPr="00653FE2" w:rsidRDefault="00C33898" w:rsidP="00C33898">
      <w:r w:rsidRPr="00653FE2">
        <w:t>See definition in clause 7.6.2.</w:t>
      </w:r>
    </w:p>
    <w:p w14:paraId="7945F7F4" w14:textId="25402D89"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 shall be sent and an IMSI or Correlation ID (SIP-URI-B) shall be present.</w:t>
      </w:r>
    </w:p>
    <w:p w14:paraId="0C4652F7" w14:textId="07EDE403" w:rsidR="00C33898" w:rsidRPr="00653FE2" w:rsidRDefault="00C33898" w:rsidP="00C33898">
      <w:r w:rsidRPr="00653FE2">
        <w:t xml:space="preserve">When the service is used between an MME (via an IWF), SGSN or MSC and the SMS-GMSC, the dummy MSISDN value (see </w:t>
      </w:r>
      <w:r w:rsidR="00EC33FE" w:rsidRPr="00653FE2">
        <w:t>clause</w:t>
      </w:r>
      <w:r w:rsidR="00EC33FE">
        <w:t> </w:t>
      </w:r>
      <w:r w:rsidR="00EC33FE" w:rsidRPr="00653FE2">
        <w:t>3</w:t>
      </w:r>
      <w:r w:rsidRPr="00653FE2">
        <w:t xml:space="preserve"> of 3GPP </w:t>
      </w:r>
      <w:r w:rsidR="00EC33FE" w:rsidRPr="00653FE2">
        <w:t>TS</w:t>
      </w:r>
      <w:r w:rsidR="00EC33FE">
        <w:t> </w:t>
      </w:r>
      <w:r w:rsidR="00EC33FE" w:rsidRPr="00653FE2">
        <w:t>2</w:t>
      </w:r>
      <w:r w:rsidRPr="00653FE2">
        <w:t>3.003</w:t>
      </w:r>
      <w:r w:rsidR="00EC33FE">
        <w:t> </w:t>
      </w:r>
      <w:r w:rsidR="00EC33FE" w:rsidRPr="00653FE2">
        <w:t>[</w:t>
      </w:r>
      <w:r w:rsidRPr="00653FE2">
        <w:t>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6F4D584" w:rsidR="00C33898" w:rsidRPr="00653FE2" w:rsidRDefault="00C33898" w:rsidP="00C33898">
      <w:r w:rsidRPr="00653FE2">
        <w:lastRenderedPageBreak/>
        <w:t xml:space="preserve">When the service is used between the HLR and the SMS-IWMSC, the provided IMSI shall be the identifier which is stored in the Message Waiting Data file if no MSISDN is available in the context of T4 device triggering (see 3GPP </w:t>
      </w:r>
      <w:r w:rsidR="00EC33FE" w:rsidRPr="00653FE2">
        <w:t>TS</w:t>
      </w:r>
      <w:r w:rsidR="00EC33FE">
        <w:t> </w:t>
      </w:r>
      <w:r w:rsidR="00EC33FE" w:rsidRPr="00653FE2">
        <w:t>2</w:t>
      </w:r>
      <w:r w:rsidRPr="00653FE2">
        <w:t>3.682</w:t>
      </w:r>
      <w:r w:rsidR="00EC33FE">
        <w:t> </w:t>
      </w:r>
      <w:r w:rsidR="00EC33FE" w:rsidRPr="00653FE2">
        <w:t>[</w:t>
      </w:r>
      <w:r w:rsidRPr="00653FE2">
        <w:t>148]).</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5FAC30C6"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w:t>
      </w:r>
      <w:r w:rsidR="00EC33FE" w:rsidRPr="00653FE2">
        <w:t>TS</w:t>
      </w:r>
      <w:r w:rsidR="00EC33FE">
        <w:t> </w:t>
      </w:r>
      <w:r w:rsidR="00EC33FE" w:rsidRPr="00653FE2">
        <w:t>2</w:t>
      </w:r>
      <w:r w:rsidRPr="00653FE2">
        <w:t>3.204</w:t>
      </w:r>
      <w:r w:rsidR="00EC33FE">
        <w:t> </w:t>
      </w:r>
      <w:r w:rsidR="00EC33FE" w:rsidRPr="00653FE2">
        <w:t>[</w:t>
      </w:r>
      <w:r w:rsidRPr="00653FE2">
        <w:t>134]). HLR-ID and SIP-URI-A shall be absent.</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48A1B115" w:rsidR="00C33898" w:rsidRPr="00653FE2" w:rsidRDefault="00C33898" w:rsidP="00C33898">
      <w:r w:rsidRPr="00653FE2">
        <w:t>See definition in clause 7.6.2.</w:t>
      </w:r>
    </w:p>
    <w:p w14:paraId="0B0CFC5D" w14:textId="7E1347AB" w:rsidR="00C33898" w:rsidRPr="00653FE2" w:rsidRDefault="00C33898" w:rsidP="00C33898">
      <w:r w:rsidRPr="00653FE2">
        <w:t>When the service is used between the HLR and the SMS-IWMSC, this information element shall contain the E.164 number of the Service Center.</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44B1718B" w:rsidR="00C33898" w:rsidRPr="00653FE2" w:rsidRDefault="00C33898" w:rsidP="00C33898">
      <w:r w:rsidRPr="00653FE2">
        <w:t>See definition in clause 7.6.8.</w:t>
      </w:r>
    </w:p>
    <w:p w14:paraId="668384BC" w14:textId="665DB63D" w:rsidR="00C33898" w:rsidRPr="00653FE2" w:rsidRDefault="00C33898" w:rsidP="00C33898">
      <w:r w:rsidRPr="00653FE2">
        <w:t>When the service is used between the HLR and the SMS-IWMSC, this information element shall be included, if available.</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34252CB6" w:rsidR="00C33898" w:rsidRPr="00653FE2" w:rsidRDefault="00C33898" w:rsidP="00C33898">
      <w:r w:rsidRPr="00653FE2">
        <w:t>See definition in clause 7.6.8.</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113100D6" w:rsidR="00C33898" w:rsidRPr="00653FE2" w:rsidRDefault="00C33898" w:rsidP="00C33898">
      <w:r w:rsidRPr="00653FE2">
        <w:t>See definition in clause 7.6.8.</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1FF9C67E" w:rsidR="00C33898" w:rsidRPr="00653FE2" w:rsidRDefault="00C33898" w:rsidP="00C33898">
      <w:r w:rsidRPr="00653FE2">
        <w:t>See definition in clause 7.6.8.</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lastRenderedPageBreak/>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4C40A4D1" w:rsidR="00C33898" w:rsidRPr="00653FE2" w:rsidRDefault="00C33898" w:rsidP="00C33898">
      <w:r w:rsidRPr="00653FE2">
        <w:t>See definition in clause 7.6.8.</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66FFC5FB" w:rsidR="00C33898" w:rsidRPr="00653FE2" w:rsidRDefault="00C33898" w:rsidP="00C33898">
      <w:r w:rsidRPr="00653FE2">
        <w:t>See definition in clause 7.6.8.</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D5B2923" w:rsidR="00C33898" w:rsidRPr="00653FE2" w:rsidRDefault="00C33898" w:rsidP="00C33898">
      <w:r w:rsidRPr="00653FE2">
        <w:t>When the service is used between the HLR and the SMS-IWMSC, this information element shall not be included.</w:t>
      </w:r>
    </w:p>
    <w:p w14:paraId="0261415A" w14:textId="2D4626B1" w:rsidR="00C33898" w:rsidRPr="00653FE2" w:rsidRDefault="00C33898" w:rsidP="00C33898">
      <w:r w:rsidRPr="00653FE2">
        <w:t>When the service is used between an MME (via an IWF), SGSN or MSC and the SMS-GMSC, this information element shall contain, if available, the Diameter Identity of the SMS-GMSC (or SMS Router) previously received in the SMS-GMSC Diameter Address IE in the MT Forward Short Message Request.</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471B41" w:rsidR="00C33898" w:rsidRPr="00653FE2" w:rsidRDefault="00C33898" w:rsidP="00C33898">
      <w:r w:rsidRPr="00653FE2">
        <w:t>See definition in clause 7.6.8.33.</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8" w:name="_Toc11331969"/>
      <w:bookmarkStart w:id="2489" w:name="_Toc36554052"/>
      <w:bookmarkStart w:id="2490" w:name="_Toc218668953"/>
      <w:r w:rsidRPr="00653FE2">
        <w:t>12.6</w:t>
      </w:r>
      <w:r w:rsidRPr="00653FE2">
        <w:tab/>
        <w:t>MAP-INFORM-SERVICE-CENTRE service</w:t>
      </w:r>
      <w:bookmarkEnd w:id="2488"/>
      <w:bookmarkEnd w:id="2489"/>
      <w:bookmarkEnd w:id="2490"/>
    </w:p>
    <w:p w14:paraId="3DB859E2" w14:textId="77777777" w:rsidR="00C33898" w:rsidRPr="00653FE2" w:rsidRDefault="00C33898" w:rsidP="00C33898">
      <w:pPr>
        <w:pStyle w:val="Heading3"/>
        <w:keepNext w:val="0"/>
        <w:keepLines w:val="0"/>
      </w:pPr>
      <w:bookmarkStart w:id="2491" w:name="_Toc11331970"/>
      <w:bookmarkStart w:id="2492" w:name="_Toc36554053"/>
      <w:bookmarkStart w:id="2493" w:name="_Toc218668954"/>
      <w:r w:rsidRPr="00653FE2">
        <w:t>12.6.1</w:t>
      </w:r>
      <w:r w:rsidRPr="00653FE2">
        <w:tab/>
        <w:t>Definition</w:t>
      </w:r>
      <w:bookmarkEnd w:id="2491"/>
      <w:bookmarkEnd w:id="2492"/>
      <w:bookmarkEnd w:id="2493"/>
    </w:p>
    <w:p w14:paraId="645D072B" w14:textId="77777777" w:rsidR="00C33898" w:rsidRPr="00653FE2" w:rsidRDefault="00C33898" w:rsidP="00C33898">
      <w:r w:rsidRPr="00653FE2">
        <w:lastRenderedPageBreak/>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DED8D56"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4" w:name="_Toc11331971"/>
      <w:bookmarkStart w:id="2495" w:name="_Toc36554054"/>
      <w:bookmarkStart w:id="2496" w:name="_Toc218668955"/>
      <w:r w:rsidRPr="00653FE2">
        <w:t>12.6.2</w:t>
      </w:r>
      <w:r w:rsidRPr="00653FE2">
        <w:tab/>
        <w:t>Service primitives</w:t>
      </w:r>
      <w:bookmarkEnd w:id="2494"/>
      <w:bookmarkEnd w:id="2495"/>
      <w:bookmarkEnd w:id="2496"/>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7" w:name="_Toc11331972"/>
      <w:bookmarkStart w:id="2498" w:name="_Toc36554055"/>
      <w:bookmarkStart w:id="2499" w:name="_Toc218668956"/>
      <w:r w:rsidRPr="00653FE2">
        <w:t>12.6.3</w:t>
      </w:r>
      <w:r w:rsidRPr="00653FE2">
        <w:tab/>
        <w:t>Parameter use</w:t>
      </w:r>
      <w:bookmarkEnd w:id="2497"/>
      <w:bookmarkEnd w:id="2498"/>
      <w:bookmarkEnd w:id="2499"/>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655EAF6"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534ED0C9" w14:textId="77777777" w:rsidR="00C33898" w:rsidRPr="00653FE2" w:rsidRDefault="00C33898" w:rsidP="00C33898">
      <w:r w:rsidRPr="00653FE2">
        <w:rPr>
          <w:u w:val="single"/>
        </w:rPr>
        <w:t>Additional Absent Subscriber Diagnostic SM</w:t>
      </w:r>
    </w:p>
    <w:p w14:paraId="11ACA123" w14:textId="3F1FC0D6" w:rsidR="00C33898" w:rsidRPr="00653FE2" w:rsidRDefault="00C33898" w:rsidP="00C33898">
      <w:r w:rsidRPr="00653FE2">
        <w:t xml:space="preserve">See definition in </w:t>
      </w:r>
      <w:r w:rsidR="00EC33FE" w:rsidRPr="00653FE2">
        <w:t>clause</w:t>
      </w:r>
      <w:r w:rsidR="00EC33FE">
        <w:t> </w:t>
      </w:r>
      <w:r w:rsidR="00EC33FE" w:rsidRPr="00653FE2">
        <w:t>7</w:t>
      </w:r>
      <w:r w:rsidRPr="00653FE2">
        <w:t>.6.8.</w:t>
      </w:r>
    </w:p>
    <w:p w14:paraId="26AE87B2" w14:textId="77777777" w:rsidR="00C83AC6" w:rsidRPr="00653FE2" w:rsidRDefault="00C83AC6" w:rsidP="00C83AC6">
      <w:bookmarkStart w:id="2500" w:name="_Toc11331973"/>
      <w:bookmarkStart w:id="2501"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B7C951B" w:rsidR="00C83AC6" w:rsidRPr="00653FE2" w:rsidRDefault="00C83AC6" w:rsidP="00C83AC6">
      <w:r w:rsidRPr="00653FE2">
        <w:t xml:space="preserve">See definition in </w:t>
      </w:r>
      <w:r w:rsidR="00EC33FE" w:rsidRPr="00653FE2">
        <w:t>clause</w:t>
      </w:r>
      <w:r w:rsidR="00EC33FE">
        <w:t> </w:t>
      </w:r>
      <w:r w:rsidR="00EC33FE" w:rsidRPr="00653FE2">
        <w:t>7</w:t>
      </w:r>
      <w:r w:rsidRPr="00653FE2">
        <w:t>.6.8.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49C05991" w:rsidR="00C83AC6" w:rsidRPr="00653FE2" w:rsidRDefault="00C83AC6" w:rsidP="00C83AC6">
      <w:r w:rsidRPr="00653FE2">
        <w:lastRenderedPageBreak/>
        <w:t xml:space="preserve">See definition in </w:t>
      </w:r>
      <w:r w:rsidR="00EC33FE" w:rsidRPr="00653FE2">
        <w:t>clause</w:t>
      </w:r>
      <w:r w:rsidR="00EC33FE">
        <w:t> </w:t>
      </w:r>
      <w:r w:rsidR="00EC33FE" w:rsidRPr="00653FE2">
        <w:t>7</w:t>
      </w:r>
      <w:r w:rsidRPr="00653FE2">
        <w:t>.6.8.</w:t>
      </w:r>
    </w:p>
    <w:p w14:paraId="718CE65C" w14:textId="77777777" w:rsidR="00C33898" w:rsidRPr="00653FE2" w:rsidRDefault="00C33898" w:rsidP="00C33898">
      <w:pPr>
        <w:pStyle w:val="Heading2"/>
        <w:keepNext w:val="0"/>
        <w:keepLines w:val="0"/>
      </w:pPr>
      <w:bookmarkStart w:id="2502" w:name="_Toc218668957"/>
      <w:r w:rsidRPr="00653FE2">
        <w:t>12.7</w:t>
      </w:r>
      <w:r w:rsidRPr="00653FE2">
        <w:tab/>
        <w:t>MAP-SEND-INFO-FOR-MT-SMS service</w:t>
      </w:r>
      <w:bookmarkEnd w:id="2500"/>
      <w:bookmarkEnd w:id="2501"/>
      <w:bookmarkEnd w:id="2502"/>
    </w:p>
    <w:p w14:paraId="456E57C6" w14:textId="77777777" w:rsidR="00C33898" w:rsidRPr="00653FE2" w:rsidRDefault="00C33898" w:rsidP="00C33898">
      <w:pPr>
        <w:pStyle w:val="Heading3"/>
        <w:keepNext w:val="0"/>
        <w:keepLines w:val="0"/>
      </w:pPr>
      <w:bookmarkStart w:id="2503" w:name="_Toc11331974"/>
      <w:bookmarkStart w:id="2504" w:name="_Toc36554057"/>
      <w:bookmarkStart w:id="2505" w:name="_Toc218668958"/>
      <w:r w:rsidRPr="00653FE2">
        <w:t>12.7.1</w:t>
      </w:r>
      <w:r w:rsidRPr="00653FE2">
        <w:tab/>
        <w:t>Definition</w:t>
      </w:r>
      <w:bookmarkEnd w:id="2503"/>
      <w:bookmarkEnd w:id="2504"/>
      <w:bookmarkEnd w:id="2505"/>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6" w:name="_Toc11331975"/>
      <w:bookmarkStart w:id="2507" w:name="_Toc36554058"/>
      <w:bookmarkStart w:id="2508" w:name="_Toc218668959"/>
      <w:r w:rsidRPr="00653FE2">
        <w:t>12.7.2</w:t>
      </w:r>
      <w:r w:rsidRPr="00653FE2">
        <w:tab/>
        <w:t>Service primitives</w:t>
      </w:r>
      <w:bookmarkEnd w:id="2506"/>
      <w:bookmarkEnd w:id="2507"/>
      <w:bookmarkEnd w:id="2508"/>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9" w:name="_Toc11331976"/>
      <w:bookmarkStart w:id="2510" w:name="_Toc36554059"/>
      <w:bookmarkStart w:id="2511" w:name="_Toc218668960"/>
      <w:r w:rsidRPr="00653FE2">
        <w:t>12.7.3</w:t>
      </w:r>
      <w:r w:rsidRPr="00653FE2">
        <w:tab/>
        <w:t>Parameter use</w:t>
      </w:r>
      <w:bookmarkEnd w:id="2509"/>
      <w:bookmarkEnd w:id="2510"/>
      <w:bookmarkEnd w:id="2511"/>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lastRenderedPageBreak/>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2" w:name="_Toc11331977"/>
      <w:bookmarkStart w:id="2513" w:name="_Toc36554060"/>
      <w:bookmarkStart w:id="2514" w:name="_Toc218668961"/>
      <w:r w:rsidRPr="00653FE2">
        <w:t>12.8</w:t>
      </w:r>
      <w:r w:rsidRPr="00653FE2">
        <w:tab/>
        <w:t>MAP-SEND-INFO-FOR-MO-SMS service</w:t>
      </w:r>
      <w:bookmarkEnd w:id="2512"/>
      <w:bookmarkEnd w:id="2513"/>
      <w:bookmarkEnd w:id="2514"/>
    </w:p>
    <w:p w14:paraId="517F0B27" w14:textId="77777777" w:rsidR="00C33898" w:rsidRPr="00653FE2" w:rsidRDefault="00C33898" w:rsidP="00C33898">
      <w:pPr>
        <w:pStyle w:val="Heading3"/>
        <w:keepNext w:val="0"/>
        <w:keepLines w:val="0"/>
      </w:pPr>
      <w:bookmarkStart w:id="2515" w:name="_Toc11331978"/>
      <w:bookmarkStart w:id="2516" w:name="_Toc36554061"/>
      <w:bookmarkStart w:id="2517" w:name="_Toc218668962"/>
      <w:r w:rsidRPr="00653FE2">
        <w:t>12.8.1</w:t>
      </w:r>
      <w:r w:rsidRPr="00653FE2">
        <w:tab/>
        <w:t>Definition</w:t>
      </w:r>
      <w:bookmarkEnd w:id="2515"/>
      <w:bookmarkEnd w:id="2516"/>
      <w:bookmarkEnd w:id="2517"/>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8" w:name="_Toc11331979"/>
      <w:bookmarkStart w:id="2519" w:name="_Toc36554062"/>
      <w:bookmarkStart w:id="2520" w:name="_Toc218668963"/>
      <w:r w:rsidRPr="00653FE2">
        <w:t>12.8.2</w:t>
      </w:r>
      <w:r w:rsidRPr="00653FE2">
        <w:tab/>
        <w:t>Service primitives</w:t>
      </w:r>
      <w:bookmarkEnd w:id="2518"/>
      <w:bookmarkEnd w:id="2519"/>
      <w:bookmarkEnd w:id="2520"/>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1" w:name="_Toc11331980"/>
      <w:bookmarkStart w:id="2522" w:name="_Toc36554063"/>
      <w:bookmarkStart w:id="2523" w:name="_Toc218668964"/>
      <w:r w:rsidRPr="00653FE2">
        <w:t>12.8.3</w:t>
      </w:r>
      <w:r w:rsidRPr="00653FE2">
        <w:tab/>
        <w:t>Parameter use</w:t>
      </w:r>
      <w:bookmarkEnd w:id="2521"/>
      <w:bookmarkEnd w:id="2522"/>
      <w:bookmarkEnd w:id="2523"/>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4" w:name="_Toc11331981"/>
      <w:bookmarkStart w:id="2525" w:name="_Toc36554064"/>
      <w:bookmarkStart w:id="2526" w:name="_Toc218668965"/>
      <w:r w:rsidRPr="00653FE2">
        <w:t>12.9</w:t>
      </w:r>
      <w:r w:rsidRPr="00653FE2">
        <w:tab/>
        <w:t>MAP-MT-FORWARD-SHORT-MESSAGE service</w:t>
      </w:r>
      <w:bookmarkEnd w:id="2524"/>
      <w:bookmarkEnd w:id="2525"/>
      <w:bookmarkEnd w:id="2526"/>
    </w:p>
    <w:p w14:paraId="53E59701" w14:textId="77777777" w:rsidR="00C33898" w:rsidRPr="00653FE2" w:rsidRDefault="00C33898" w:rsidP="00C33898">
      <w:pPr>
        <w:pStyle w:val="Heading3"/>
        <w:keepNext w:val="0"/>
        <w:keepLines w:val="0"/>
      </w:pPr>
      <w:bookmarkStart w:id="2527" w:name="_Toc11331982"/>
      <w:bookmarkStart w:id="2528" w:name="_Toc36554065"/>
      <w:bookmarkStart w:id="2529" w:name="_Toc218668966"/>
      <w:r w:rsidRPr="00653FE2">
        <w:t>12.9.1</w:t>
      </w:r>
      <w:r w:rsidRPr="00653FE2">
        <w:tab/>
        <w:t>Definition</w:t>
      </w:r>
      <w:bookmarkEnd w:id="2527"/>
      <w:bookmarkEnd w:id="2528"/>
      <w:bookmarkEnd w:id="2529"/>
    </w:p>
    <w:p w14:paraId="29DEDA9B" w14:textId="77777777" w:rsidR="00C33898" w:rsidRPr="00653FE2" w:rsidRDefault="00C33898" w:rsidP="00C33898">
      <w:r w:rsidRPr="00653FE2">
        <w:lastRenderedPageBreak/>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30" w:name="_Toc11331983"/>
      <w:bookmarkStart w:id="2531" w:name="_Toc36554066"/>
      <w:bookmarkStart w:id="2532" w:name="_Toc218668967"/>
      <w:r w:rsidRPr="00653FE2">
        <w:t>12.9.2</w:t>
      </w:r>
      <w:r w:rsidRPr="00653FE2">
        <w:tab/>
        <w:t>Service primitives</w:t>
      </w:r>
      <w:bookmarkEnd w:id="2530"/>
      <w:bookmarkEnd w:id="2531"/>
      <w:bookmarkEnd w:id="2532"/>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3" w:name="_Toc11331984"/>
      <w:bookmarkStart w:id="2534" w:name="_Toc36554067"/>
      <w:bookmarkStart w:id="2535" w:name="_Toc218668968"/>
      <w:r w:rsidRPr="00653FE2">
        <w:t>12.9.3</w:t>
      </w:r>
      <w:r w:rsidRPr="00653FE2">
        <w:tab/>
        <w:t>Parameter use</w:t>
      </w:r>
      <w:bookmarkEnd w:id="2533"/>
      <w:bookmarkEnd w:id="2534"/>
      <w:bookmarkEnd w:id="2535"/>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3F300F06" w:rsidR="00C33898" w:rsidRPr="00653FE2" w:rsidRDefault="00C33898" w:rsidP="00C33898">
      <w:r w:rsidRPr="00653FE2">
        <w:t>This parameter is omitted (i.e. is present and takes the value "</w:t>
      </w:r>
      <w:r w:rsidRPr="00653FE2">
        <w:rPr>
          <w:szCs w:val="16"/>
        </w:rPr>
        <w:t>noSM-RP-DA</w:t>
      </w:r>
      <w:r w:rsidRPr="00653FE2">
        <w:t>") in the mobile terminated subsequent SM transfers.</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31BD28C1" w:rsidR="00C33898" w:rsidRPr="00653FE2" w:rsidRDefault="00C33898" w:rsidP="00C33898">
      <w:r w:rsidRPr="00653FE2">
        <w:lastRenderedPageBreak/>
        <w:t>See definition in clause 7.6.8. The information from the MMS indication received from the Service Centre is inserted in this parameter.</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40D14A35" w:rsidR="00C33898" w:rsidRPr="00653FE2" w:rsidRDefault="00C33898" w:rsidP="00C33898">
      <w:r w:rsidRPr="00653FE2">
        <w:t>See definition in clause 7.6.8.</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4CEC480E" w:rsidR="00C33898" w:rsidRPr="00653FE2" w:rsidRDefault="00C33898" w:rsidP="00C33898">
      <w:r w:rsidRPr="00653FE2">
        <w:t xml:space="preserve">This indicator indicates by its presence that the IP-SM-GW shall try to deliver the short message via IMS without retrying to other domains. It shall be present in messages sent to the IP-SM-GW following a T4-Submit Trigger message (see 3GPP </w:t>
      </w:r>
      <w:r w:rsidR="00EC33FE" w:rsidRPr="00653FE2">
        <w:t>TS</w:t>
      </w:r>
      <w:r w:rsidR="00EC33FE">
        <w:t> </w:t>
      </w:r>
      <w:r w:rsidR="00EC33FE" w:rsidRPr="00653FE2">
        <w:t>2</w:t>
      </w:r>
      <w:r w:rsidRPr="00653FE2">
        <w:t>3.682</w:t>
      </w:r>
      <w:r w:rsidR="00EC33FE">
        <w:t> </w:t>
      </w:r>
      <w:r w:rsidR="00EC33FE" w:rsidRPr="00653FE2">
        <w:t>[</w:t>
      </w:r>
      <w:r w:rsidRPr="00653FE2">
        <w:t>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3818A1C8"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contain the E.164 number of the SMS-GMSC in the request sent by the SMS-GMSC or the E.164 number of the SMS Router in the request sent by the SMS Router.</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240336EC"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contain the Diameter Identity of the SMS-GMSC in the request sent by the SMS-GMSC or the Diameter Identity of the SMS Router in the request sent by the SMS Router.</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1879A540"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EC33FE">
        <w:t>clause</w:t>
      </w:r>
      <w:r w:rsidR="00EC33FE">
        <w:t> </w:t>
      </w:r>
      <w:r w:rsidR="00EC33FE" w:rsidRPr="00653FE2">
        <w:t>8</w:t>
      </w:r>
      <w:r w:rsidRPr="00653FE2">
        <w:t xml:space="preserve">.2.4a.1 of 3GPP TS 23.272 [143] and 3GPP </w:t>
      </w:r>
      <w:r w:rsidR="00EC33FE" w:rsidRPr="00653FE2">
        <w:t>TS</w:t>
      </w:r>
      <w:r w:rsidR="00EC33FE">
        <w:t> </w:t>
      </w:r>
      <w:r w:rsidR="00EC33FE" w:rsidRPr="00653FE2">
        <w:t>2</w:t>
      </w:r>
      <w:r w:rsidRPr="00653FE2">
        <w:t>3.040</w:t>
      </w:r>
      <w:r w:rsidR="00EC33FE">
        <w:t> </w:t>
      </w:r>
      <w:r w:rsidR="00EC33FE" w:rsidRPr="00653FE2">
        <w:t>[</w:t>
      </w:r>
      <w:r w:rsidRPr="00653FE2">
        <w:t>6])</w:t>
      </w:r>
      <w:r w:rsidRPr="00653FE2">
        <w:rPr>
          <w:szCs w:val="16"/>
        </w:rPr>
        <w:t xml:space="preserve"> or the SGSN if the UE is</w:t>
      </w:r>
      <w:r w:rsidRPr="00653FE2">
        <w:t xml:space="preserve"> using a power saving mechanism (such as extended idle mode DRX) and the UE is currently not reachable.</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lastRenderedPageBreak/>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6" w:name="_Toc11331985"/>
      <w:bookmarkStart w:id="2537" w:name="_Toc36554068"/>
      <w:bookmarkStart w:id="2538" w:name="_Toc218668969"/>
      <w:r w:rsidRPr="00653FE2">
        <w:t>12.10</w:t>
      </w:r>
      <w:r w:rsidRPr="00653FE2">
        <w:tab/>
        <w:t>MAP-MT-FORWARD-SM-FOR-VGCS service</w:t>
      </w:r>
      <w:bookmarkEnd w:id="2536"/>
      <w:bookmarkEnd w:id="2537"/>
      <w:bookmarkEnd w:id="2538"/>
    </w:p>
    <w:p w14:paraId="7BF8A1A5" w14:textId="77777777" w:rsidR="00C33898" w:rsidRPr="00653FE2" w:rsidRDefault="00C33898" w:rsidP="00C33898">
      <w:pPr>
        <w:pStyle w:val="Heading3"/>
        <w:keepNext w:val="0"/>
        <w:keepLines w:val="0"/>
      </w:pPr>
      <w:bookmarkStart w:id="2539" w:name="_Toc11331986"/>
      <w:bookmarkStart w:id="2540" w:name="_Toc36554069"/>
      <w:bookmarkStart w:id="2541" w:name="_Toc218668970"/>
      <w:r w:rsidRPr="00653FE2">
        <w:t>12.10.1</w:t>
      </w:r>
      <w:r w:rsidRPr="00653FE2">
        <w:tab/>
        <w:t>Definition</w:t>
      </w:r>
      <w:bookmarkEnd w:id="2539"/>
      <w:bookmarkEnd w:id="2540"/>
      <w:bookmarkEnd w:id="2541"/>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2" w:name="_Toc11331987"/>
      <w:bookmarkStart w:id="2543" w:name="_Toc36554070"/>
      <w:bookmarkStart w:id="2544" w:name="_Toc218668971"/>
      <w:r w:rsidRPr="00653FE2">
        <w:t>12.10.2</w:t>
      </w:r>
      <w:r w:rsidRPr="00653FE2">
        <w:tab/>
        <w:t>Service primitives</w:t>
      </w:r>
      <w:bookmarkEnd w:id="2542"/>
      <w:bookmarkEnd w:id="2543"/>
      <w:bookmarkEnd w:id="2544"/>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5" w:name="_Toc11331988"/>
      <w:bookmarkStart w:id="2546" w:name="_Toc36554071"/>
      <w:bookmarkStart w:id="2547" w:name="_Toc218668972"/>
      <w:r w:rsidRPr="00653FE2">
        <w:t>12.10.3</w:t>
      </w:r>
      <w:r w:rsidRPr="00653FE2">
        <w:tab/>
        <w:t>Parameter use</w:t>
      </w:r>
      <w:bookmarkEnd w:id="2545"/>
      <w:bookmarkEnd w:id="2546"/>
      <w:bookmarkEnd w:id="2547"/>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lastRenderedPageBreak/>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8" w:name="_Toc11331989"/>
      <w:bookmarkStart w:id="2549" w:name="_Toc36554072"/>
      <w:bookmarkStart w:id="2550" w:name="_Toc218668973"/>
      <w:r w:rsidRPr="00653FE2">
        <w:t>13</w:t>
      </w:r>
      <w:r w:rsidRPr="00653FE2">
        <w:tab/>
        <w:t>Network-Requested PDP Context Activation services</w:t>
      </w:r>
      <w:bookmarkEnd w:id="2548"/>
      <w:bookmarkEnd w:id="2549"/>
      <w:bookmarkEnd w:id="2550"/>
    </w:p>
    <w:p w14:paraId="59E0459E" w14:textId="77777777" w:rsidR="00C33898" w:rsidRPr="00653FE2" w:rsidRDefault="00C33898" w:rsidP="00C33898">
      <w:pPr>
        <w:pStyle w:val="Heading2"/>
        <w:keepNext w:val="0"/>
        <w:keepLines w:val="0"/>
      </w:pPr>
      <w:bookmarkStart w:id="2551" w:name="_Toc11331990"/>
      <w:bookmarkStart w:id="2552" w:name="_Toc36554073"/>
      <w:bookmarkStart w:id="2553" w:name="_Toc218668974"/>
      <w:r w:rsidRPr="00653FE2">
        <w:t>13.1</w:t>
      </w:r>
      <w:r w:rsidRPr="00653FE2">
        <w:tab/>
        <w:t>MAP_SEND_ROUTING_INFO_FOR_GPRS service</w:t>
      </w:r>
      <w:bookmarkEnd w:id="2551"/>
      <w:bookmarkEnd w:id="2552"/>
      <w:bookmarkEnd w:id="2553"/>
    </w:p>
    <w:p w14:paraId="0BDBA32E" w14:textId="77777777" w:rsidR="00C33898" w:rsidRPr="00653FE2" w:rsidRDefault="00C33898" w:rsidP="00C33898">
      <w:pPr>
        <w:pStyle w:val="Heading3"/>
        <w:keepNext w:val="0"/>
        <w:keepLines w:val="0"/>
      </w:pPr>
      <w:bookmarkStart w:id="2554" w:name="_Toc11331991"/>
      <w:bookmarkStart w:id="2555" w:name="_Toc36554074"/>
      <w:bookmarkStart w:id="2556" w:name="_Toc218668975"/>
      <w:r w:rsidRPr="00653FE2">
        <w:t>13.1.1</w:t>
      </w:r>
      <w:r w:rsidRPr="00653FE2">
        <w:tab/>
        <w:t>Definition</w:t>
      </w:r>
      <w:bookmarkEnd w:id="2554"/>
      <w:bookmarkEnd w:id="2555"/>
      <w:bookmarkEnd w:id="2556"/>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7" w:name="_Toc11331992"/>
      <w:bookmarkStart w:id="2558" w:name="_Toc36554075"/>
      <w:bookmarkStart w:id="2559" w:name="_Toc218668976"/>
      <w:r w:rsidRPr="00653FE2">
        <w:lastRenderedPageBreak/>
        <w:t>13.1.2</w:t>
      </w:r>
      <w:r w:rsidRPr="00653FE2">
        <w:tab/>
        <w:t>Service primitives</w:t>
      </w:r>
      <w:bookmarkEnd w:id="2557"/>
      <w:bookmarkEnd w:id="2558"/>
      <w:bookmarkEnd w:id="2559"/>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60" w:name="_Toc11331993"/>
      <w:bookmarkStart w:id="2561" w:name="_Toc36554076"/>
      <w:bookmarkStart w:id="2562" w:name="_Toc218668977"/>
      <w:r w:rsidRPr="00653FE2">
        <w:t>13.1.3</w:t>
      </w:r>
      <w:r w:rsidRPr="00653FE2">
        <w:tab/>
        <w:t>Parameter definition and use</w:t>
      </w:r>
      <w:bookmarkEnd w:id="2560"/>
      <w:bookmarkEnd w:id="2561"/>
      <w:bookmarkEnd w:id="2562"/>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62E739E0" w:rsidR="00C33898" w:rsidRPr="00653FE2" w:rsidRDefault="00C33898" w:rsidP="00C33898">
      <w:r w:rsidRPr="00653FE2">
        <w:t xml:space="preserve">This parameter shall be present if the outcome of the Send Routing Info For GPRS request to the GPRS application process in the HLR is positive and the MNRG flag in the HLR is set. See definition in </w:t>
      </w:r>
      <w:r w:rsidR="00EC33FE" w:rsidRPr="00653FE2">
        <w:t>clause</w:t>
      </w:r>
      <w:r w:rsidR="00EC33FE">
        <w:t> </w:t>
      </w:r>
      <w:r w:rsidR="00EC33FE" w:rsidRPr="00653FE2">
        <w:t>7</w:t>
      </w:r>
      <w:r w:rsidRPr="00653FE2">
        <w:t>.6.3.51.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15CE85A1" w:rsidR="00C33898" w:rsidRPr="00653FE2" w:rsidRDefault="00C33898" w:rsidP="00C33898">
      <w:r w:rsidRPr="00653FE2">
        <w:lastRenderedPageBreak/>
        <w:t xml:space="preserve">These are defined in </w:t>
      </w:r>
      <w:r w:rsidR="00EC33FE" w:rsidRPr="00653FE2">
        <w:t>clause</w:t>
      </w:r>
      <w:r w:rsidR="00EC33FE">
        <w:t> </w:t>
      </w:r>
      <w:r w:rsidR="00EC33FE" w:rsidRPr="00653FE2">
        <w:t>7</w:t>
      </w:r>
      <w:r w:rsidRPr="00653FE2">
        <w:t>.6.1.</w:t>
      </w:r>
    </w:p>
    <w:p w14:paraId="73EFD3EC" w14:textId="77777777" w:rsidR="00C33898" w:rsidRPr="00653FE2" w:rsidRDefault="00C33898" w:rsidP="00C33898">
      <w:pPr>
        <w:pStyle w:val="Heading2"/>
      </w:pPr>
      <w:bookmarkStart w:id="2563" w:name="_Toc11331994"/>
      <w:bookmarkStart w:id="2564" w:name="_Toc36554077"/>
      <w:bookmarkStart w:id="2565" w:name="_Toc218668978"/>
      <w:r w:rsidRPr="00653FE2">
        <w:t>13.2</w:t>
      </w:r>
      <w:r w:rsidRPr="00653FE2">
        <w:tab/>
        <w:t>MAP_FAILURE_REPORT service</w:t>
      </w:r>
      <w:bookmarkEnd w:id="2563"/>
      <w:bookmarkEnd w:id="2564"/>
      <w:bookmarkEnd w:id="2565"/>
    </w:p>
    <w:p w14:paraId="52A1F9A9" w14:textId="77777777" w:rsidR="00C33898" w:rsidRPr="00653FE2" w:rsidRDefault="00C33898" w:rsidP="00C33898">
      <w:pPr>
        <w:pStyle w:val="Heading3"/>
      </w:pPr>
      <w:bookmarkStart w:id="2566" w:name="_Toc11331995"/>
      <w:bookmarkStart w:id="2567" w:name="_Toc36554078"/>
      <w:bookmarkStart w:id="2568" w:name="_Toc218668979"/>
      <w:r w:rsidRPr="00653FE2">
        <w:t>13.2.1</w:t>
      </w:r>
      <w:r w:rsidRPr="00653FE2">
        <w:tab/>
        <w:t>Definition</w:t>
      </w:r>
      <w:bookmarkEnd w:id="2566"/>
      <w:bookmarkEnd w:id="2567"/>
      <w:bookmarkEnd w:id="2568"/>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9" w:name="_Toc11331996"/>
      <w:bookmarkStart w:id="2570" w:name="_Toc36554079"/>
      <w:bookmarkStart w:id="2571" w:name="_Toc218668980"/>
      <w:r w:rsidRPr="00653FE2">
        <w:t>13.2.2</w:t>
      </w:r>
      <w:r w:rsidRPr="00653FE2">
        <w:tab/>
        <w:t>Service primitives</w:t>
      </w:r>
      <w:bookmarkEnd w:id="2569"/>
      <w:bookmarkEnd w:id="2570"/>
      <w:bookmarkEnd w:id="2571"/>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2" w:name="_Toc11331997"/>
      <w:bookmarkStart w:id="2573" w:name="_Toc36554080"/>
      <w:bookmarkStart w:id="2574" w:name="_Toc218668981"/>
      <w:r w:rsidRPr="00653FE2">
        <w:t>13.2.3</w:t>
      </w:r>
      <w:r w:rsidRPr="00653FE2">
        <w:tab/>
        <w:t>Parameter definition and use</w:t>
      </w:r>
      <w:bookmarkEnd w:id="2572"/>
      <w:bookmarkEnd w:id="2573"/>
      <w:bookmarkEnd w:id="2574"/>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279CF8F0"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79D03FB8" w14:textId="77777777" w:rsidR="00C33898" w:rsidRPr="00653FE2" w:rsidRDefault="00C33898" w:rsidP="00C33898">
      <w:pPr>
        <w:pStyle w:val="Heading2"/>
        <w:keepNext w:val="0"/>
        <w:keepLines w:val="0"/>
      </w:pPr>
      <w:bookmarkStart w:id="2575" w:name="_Toc11331998"/>
      <w:bookmarkStart w:id="2576" w:name="_Toc36554081"/>
      <w:bookmarkStart w:id="2577" w:name="_Toc218668982"/>
      <w:r w:rsidRPr="00653FE2">
        <w:t>13.3</w:t>
      </w:r>
      <w:r w:rsidRPr="00653FE2">
        <w:tab/>
        <w:t>MAP_NOTE_MS_PRESENT_FOR_GPRS service</w:t>
      </w:r>
      <w:bookmarkEnd w:id="2575"/>
      <w:bookmarkEnd w:id="2576"/>
      <w:bookmarkEnd w:id="2577"/>
    </w:p>
    <w:p w14:paraId="45296B1B" w14:textId="77777777" w:rsidR="00C33898" w:rsidRPr="00653FE2" w:rsidRDefault="00C33898" w:rsidP="00C33898">
      <w:pPr>
        <w:pStyle w:val="Heading3"/>
        <w:keepNext w:val="0"/>
        <w:keepLines w:val="0"/>
      </w:pPr>
      <w:bookmarkStart w:id="2578" w:name="_Toc11331999"/>
      <w:bookmarkStart w:id="2579" w:name="_Toc36554082"/>
      <w:bookmarkStart w:id="2580" w:name="_Toc218668983"/>
      <w:r w:rsidRPr="00653FE2">
        <w:t>13.3.1</w:t>
      </w:r>
      <w:r w:rsidRPr="00653FE2">
        <w:tab/>
        <w:t>Definition</w:t>
      </w:r>
      <w:bookmarkEnd w:id="2578"/>
      <w:bookmarkEnd w:id="2579"/>
      <w:bookmarkEnd w:id="2580"/>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1" w:name="_Toc11332000"/>
      <w:bookmarkStart w:id="2582" w:name="_Toc36554083"/>
      <w:bookmarkStart w:id="2583" w:name="_Toc218668984"/>
      <w:r w:rsidRPr="00653FE2">
        <w:lastRenderedPageBreak/>
        <w:t>13.3.2</w:t>
      </w:r>
      <w:r w:rsidRPr="00653FE2">
        <w:tab/>
        <w:t>Service primitives</w:t>
      </w:r>
      <w:bookmarkEnd w:id="2581"/>
      <w:bookmarkEnd w:id="2582"/>
      <w:bookmarkEnd w:id="2583"/>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4" w:name="_Toc11332001"/>
      <w:bookmarkStart w:id="2585" w:name="_Toc36554084"/>
      <w:bookmarkStart w:id="2586" w:name="_Toc218668985"/>
      <w:r w:rsidRPr="00653FE2">
        <w:t>13.3.3</w:t>
      </w:r>
      <w:r w:rsidRPr="00653FE2">
        <w:tab/>
        <w:t>Parameter definition and use</w:t>
      </w:r>
      <w:bookmarkEnd w:id="2584"/>
      <w:bookmarkEnd w:id="2585"/>
      <w:bookmarkEnd w:id="2586"/>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25327DD"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7043463E" w14:textId="77777777" w:rsidR="00C33898" w:rsidRPr="00653FE2" w:rsidRDefault="00C33898" w:rsidP="00C33898">
      <w:pPr>
        <w:pStyle w:val="Heading1"/>
        <w:keepNext w:val="0"/>
        <w:keepLines w:val="0"/>
      </w:pPr>
      <w:bookmarkStart w:id="2587" w:name="_Toc11332002"/>
      <w:bookmarkStart w:id="2588" w:name="_Toc36554085"/>
      <w:bookmarkStart w:id="2589" w:name="_Toc218668986"/>
      <w:r w:rsidRPr="00653FE2">
        <w:t>13A</w:t>
      </w:r>
      <w:r w:rsidRPr="00653FE2">
        <w:tab/>
        <w:t>Location Service Management Services</w:t>
      </w:r>
      <w:bookmarkEnd w:id="2587"/>
      <w:bookmarkEnd w:id="2588"/>
      <w:bookmarkEnd w:id="2589"/>
    </w:p>
    <w:p w14:paraId="5FEAB8CD" w14:textId="77777777" w:rsidR="00C33898" w:rsidRPr="00653FE2" w:rsidRDefault="00C33898" w:rsidP="00C33898">
      <w:pPr>
        <w:pStyle w:val="Heading2"/>
        <w:keepNext w:val="0"/>
        <w:keepLines w:val="0"/>
      </w:pPr>
      <w:bookmarkStart w:id="2590" w:name="_Toc11332003"/>
      <w:bookmarkStart w:id="2591" w:name="_Toc36554086"/>
      <w:bookmarkStart w:id="2592" w:name="_Toc218668987"/>
      <w:r w:rsidRPr="00653FE2">
        <w:t>13A.1</w:t>
      </w:r>
      <w:r w:rsidRPr="00653FE2">
        <w:tab/>
        <w:t>MAP-SEND-ROUTING-INFO-FOR-LCS Service</w:t>
      </w:r>
      <w:bookmarkEnd w:id="2590"/>
      <w:bookmarkEnd w:id="2591"/>
      <w:bookmarkEnd w:id="2592"/>
    </w:p>
    <w:p w14:paraId="4AC0691D" w14:textId="77777777" w:rsidR="00C33898" w:rsidRPr="00653FE2" w:rsidRDefault="00C33898" w:rsidP="00C33898">
      <w:pPr>
        <w:pStyle w:val="Heading3"/>
        <w:keepNext w:val="0"/>
        <w:keepLines w:val="0"/>
      </w:pPr>
      <w:bookmarkStart w:id="2593" w:name="_Toc11332004"/>
      <w:bookmarkStart w:id="2594" w:name="_Toc36554087"/>
      <w:bookmarkStart w:id="2595" w:name="_Toc218668988"/>
      <w:r w:rsidRPr="00653FE2">
        <w:t>13A.1.1</w:t>
      </w:r>
      <w:r w:rsidRPr="00653FE2">
        <w:tab/>
        <w:t>Definition</w:t>
      </w:r>
      <w:bookmarkEnd w:id="2593"/>
      <w:bookmarkEnd w:id="2594"/>
      <w:bookmarkEnd w:id="2595"/>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6" w:name="_Toc11332005"/>
      <w:bookmarkStart w:id="2597" w:name="_Toc36554088"/>
      <w:bookmarkStart w:id="2598" w:name="_Toc218668989"/>
      <w:r w:rsidRPr="00653FE2">
        <w:lastRenderedPageBreak/>
        <w:t>13A.1.2</w:t>
      </w:r>
      <w:r w:rsidRPr="00653FE2">
        <w:tab/>
        <w:t>Service Primitives</w:t>
      </w:r>
      <w:bookmarkEnd w:id="2596"/>
      <w:bookmarkEnd w:id="2597"/>
      <w:bookmarkEnd w:id="2598"/>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9" w:name="_Toc11332006"/>
      <w:bookmarkStart w:id="2600" w:name="_Toc36554089"/>
      <w:bookmarkStart w:id="2601" w:name="_Toc218668990"/>
      <w:r w:rsidRPr="00653FE2">
        <w:t>13A.1.3</w:t>
      </w:r>
      <w:r w:rsidRPr="00653FE2">
        <w:tab/>
        <w:t>Parameter Use</w:t>
      </w:r>
      <w:bookmarkEnd w:id="2599"/>
      <w:bookmarkEnd w:id="2600"/>
      <w:bookmarkEnd w:id="2601"/>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15537DA9"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 xml:space="preserve">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lastRenderedPageBreak/>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28178D0B" w:rsidR="00C33898" w:rsidRPr="00653FE2" w:rsidRDefault="00C33898" w:rsidP="00C33898">
      <w:r w:rsidRPr="00653FE2">
        <w:t xml:space="preserve">See definition in clause 7.6.2. 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lastRenderedPageBreak/>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2" w:name="_Toc11332007"/>
      <w:bookmarkStart w:id="2603" w:name="_Toc36554090"/>
      <w:bookmarkStart w:id="2604" w:name="_Toc218668991"/>
      <w:r w:rsidRPr="00653FE2">
        <w:t>13A.2</w:t>
      </w:r>
      <w:r w:rsidRPr="00653FE2">
        <w:tab/>
        <w:t>MAP-PROVIDE-SUBSCRIBER-LOCATION Service</w:t>
      </w:r>
      <w:bookmarkEnd w:id="2602"/>
      <w:bookmarkEnd w:id="2603"/>
      <w:bookmarkEnd w:id="2604"/>
    </w:p>
    <w:p w14:paraId="528FB07B" w14:textId="77777777" w:rsidR="00C33898" w:rsidRPr="00653FE2" w:rsidRDefault="00C33898" w:rsidP="00C33898">
      <w:pPr>
        <w:pStyle w:val="Heading3"/>
        <w:keepNext w:val="0"/>
        <w:keepLines w:val="0"/>
      </w:pPr>
      <w:bookmarkStart w:id="2605" w:name="_Toc11332008"/>
      <w:bookmarkStart w:id="2606" w:name="_Toc36554091"/>
      <w:bookmarkStart w:id="2607" w:name="_Toc218668992"/>
      <w:r w:rsidRPr="00653FE2">
        <w:t>13A.2.1</w:t>
      </w:r>
      <w:r w:rsidRPr="00653FE2">
        <w:tab/>
        <w:t>Definition</w:t>
      </w:r>
      <w:bookmarkEnd w:id="2605"/>
      <w:bookmarkEnd w:id="2606"/>
      <w:bookmarkEnd w:id="2607"/>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8" w:name="_Toc11332009"/>
      <w:bookmarkStart w:id="2609" w:name="_Toc36554092"/>
      <w:bookmarkStart w:id="2610" w:name="_Toc218668993"/>
      <w:r w:rsidRPr="00653FE2">
        <w:t>13A.2.2</w:t>
      </w:r>
      <w:r w:rsidRPr="00653FE2">
        <w:tab/>
        <w:t>Service Primitives</w:t>
      </w:r>
      <w:bookmarkEnd w:id="2608"/>
      <w:bookmarkEnd w:id="2609"/>
      <w:bookmarkEnd w:id="2610"/>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lastRenderedPageBreak/>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1" w:name="_Toc11332010"/>
      <w:bookmarkStart w:id="2612" w:name="_Toc36554093"/>
      <w:bookmarkStart w:id="2613" w:name="_Toc218668994"/>
      <w:r w:rsidRPr="00653FE2">
        <w:t>13A.2.3</w:t>
      </w:r>
      <w:r w:rsidRPr="00653FE2">
        <w:tab/>
        <w:t>Parameter Definition and Use</w:t>
      </w:r>
      <w:bookmarkEnd w:id="2611"/>
      <w:bookmarkEnd w:id="2612"/>
      <w:bookmarkEnd w:id="2613"/>
    </w:p>
    <w:p w14:paraId="216F960D" w14:textId="5F0E85FA"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00EC33FE">
        <w:rPr>
          <w:lang w:eastAsia="ja-JP"/>
        </w:rPr>
        <w:t> </w:t>
      </w:r>
      <w:r w:rsidR="00EC33FE" w:rsidRPr="00653FE2">
        <w:rPr>
          <w:lang w:eastAsia="ja-JP"/>
        </w:rPr>
        <w:t>[</w:t>
      </w:r>
      <w:r w:rsidRPr="00653FE2">
        <w:rPr>
          <w:lang w:eastAsia="ja-JP"/>
        </w:rPr>
        <w:t>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55D37D2A" w:rsidR="00C33898" w:rsidRPr="00653FE2" w:rsidRDefault="006978F9" w:rsidP="00C33898">
      <w:r w:rsidRPr="000D1AED">
        <w:rPr>
          <w:rFonts w:eastAsia="DengXian"/>
        </w:rPr>
        <w:t>This parameter indicates the required quality of service in terms of response time</w:t>
      </w:r>
      <w:r>
        <w:rPr>
          <w:rFonts w:eastAsia="DengXian"/>
        </w:rPr>
        <w:t>,</w:t>
      </w:r>
      <w:r w:rsidRPr="000D1AED">
        <w:rPr>
          <w:rFonts w:eastAsia="DengXian"/>
        </w:rPr>
        <w:t xml:space="preserve"> accuracy</w:t>
      </w:r>
      <w:r w:rsidRPr="00C13934">
        <w:rPr>
          <w:rFonts w:eastAsia="DengXian"/>
        </w:rPr>
        <w:t xml:space="preserve"> </w:t>
      </w:r>
      <w:r>
        <w:rPr>
          <w:rFonts w:eastAsia="DengXian"/>
        </w:rPr>
        <w:t>and lcs qos class</w:t>
      </w:r>
      <w:r w:rsidRPr="000D1AED">
        <w:rPr>
          <w:rFonts w:eastAsia="DengXian"/>
        </w:rPr>
        <w:t>.</w:t>
      </w:r>
    </w:p>
    <w:p w14:paraId="16326DAF" w14:textId="77777777" w:rsidR="00C33898" w:rsidRPr="00653FE2" w:rsidRDefault="00C33898" w:rsidP="00C33898">
      <w:pPr>
        <w:rPr>
          <w:u w:val="single"/>
        </w:rPr>
      </w:pPr>
      <w:r w:rsidRPr="00653FE2">
        <w:rPr>
          <w:u w:val="single"/>
        </w:rPr>
        <w:t>IMEI</w:t>
      </w:r>
    </w:p>
    <w:p w14:paraId="27A6A2E6" w14:textId="1517A9C7" w:rsidR="00C33898" w:rsidRPr="00653FE2" w:rsidRDefault="00C33898" w:rsidP="00C33898">
      <w:r w:rsidRPr="00653FE2">
        <w:t xml:space="preserve">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3EC4209B" w14:textId="77777777" w:rsidR="00C33898" w:rsidRPr="00653FE2" w:rsidRDefault="00C33898" w:rsidP="00C33898">
      <w:pPr>
        <w:outlineLvl w:val="0"/>
        <w:rPr>
          <w:u w:val="single"/>
        </w:rPr>
      </w:pPr>
      <w:r w:rsidRPr="00653FE2">
        <w:rPr>
          <w:u w:val="single"/>
        </w:rPr>
        <w:t>Supported GAD Shapes</w:t>
      </w:r>
    </w:p>
    <w:p w14:paraId="0523A5FD" w14:textId="3B33D2E3" w:rsidR="00C33898" w:rsidRPr="00653FE2" w:rsidRDefault="00C33898" w:rsidP="00C33898">
      <w:r w:rsidRPr="00653FE2">
        <w:t xml:space="preserve">This parameter indicates which of the shapes defined in 3GPP </w:t>
      </w:r>
      <w:r w:rsidR="00EC33FE" w:rsidRPr="00653FE2">
        <w:t>TS</w:t>
      </w:r>
      <w:r w:rsidR="00EC33FE">
        <w:t> </w:t>
      </w:r>
      <w:r w:rsidR="00EC33FE" w:rsidRPr="00653FE2">
        <w:t>2</w:t>
      </w:r>
      <w:r w:rsidRPr="00653FE2">
        <w:t>3.032</w:t>
      </w:r>
      <w:r w:rsidR="00EC33FE">
        <w:t> </w:t>
      </w:r>
      <w:r w:rsidR="00EC33FE" w:rsidRPr="00653FE2">
        <w:t>[</w:t>
      </w:r>
      <w:r w:rsidRPr="00653FE2">
        <w:t>122] are supported.</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4DC78C76" w:rsidR="00C33898" w:rsidRPr="00653FE2" w:rsidRDefault="00C33898" w:rsidP="00C33898">
      <w:r w:rsidRPr="00653FE2">
        <w:t xml:space="preserve">See definition in </w:t>
      </w:r>
      <w:r w:rsidR="00EC33FE" w:rsidRPr="00653FE2">
        <w:t>clause</w:t>
      </w:r>
      <w:r w:rsidR="00EC33FE">
        <w:t> </w:t>
      </w:r>
      <w:r w:rsidR="00EC33FE" w:rsidRPr="00653FE2">
        <w:t>7</w:t>
      </w:r>
      <w:r w:rsidRPr="00653FE2">
        <w:t xml:space="preserve">.6.11.18. 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7C0D1EBC" w14:textId="77777777" w:rsidR="00C33898" w:rsidRPr="00653FE2" w:rsidRDefault="00C33898" w:rsidP="00C33898">
      <w:pPr>
        <w:outlineLvl w:val="0"/>
        <w:rPr>
          <w:u w:val="single"/>
        </w:rPr>
      </w:pPr>
      <w:r w:rsidRPr="00653FE2">
        <w:rPr>
          <w:u w:val="single"/>
        </w:rPr>
        <w:lastRenderedPageBreak/>
        <w:t>LCS Service Type Id</w:t>
      </w:r>
    </w:p>
    <w:p w14:paraId="1E610CCF" w14:textId="798F84FF" w:rsidR="00C33898" w:rsidRPr="00653FE2" w:rsidRDefault="00C33898" w:rsidP="00C33898">
      <w:r w:rsidRPr="00653FE2">
        <w:t xml:space="preserve">See definition in </w:t>
      </w:r>
      <w:r w:rsidR="00EC33FE" w:rsidRPr="00653FE2">
        <w:t>clause</w:t>
      </w:r>
      <w:r w:rsidR="00EC33FE">
        <w:t> </w:t>
      </w:r>
      <w:r w:rsidR="00EC33FE" w:rsidRPr="00653FE2">
        <w:t>7</w:t>
      </w:r>
      <w:r w:rsidRPr="00653FE2">
        <w:t xml:space="preserve">.6.11.15. 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0C351414" w14:textId="77777777" w:rsidR="00C33898" w:rsidRPr="00653FE2" w:rsidRDefault="00C33898" w:rsidP="00C33898">
      <w:pPr>
        <w:outlineLvl w:val="0"/>
        <w:rPr>
          <w:u w:val="single"/>
        </w:rPr>
      </w:pPr>
      <w:r w:rsidRPr="00653FE2">
        <w:rPr>
          <w:u w:val="single"/>
        </w:rPr>
        <w:t>LCS Privacy Check</w:t>
      </w:r>
    </w:p>
    <w:p w14:paraId="6B50038D" w14:textId="0F62614F" w:rsidR="00C33898" w:rsidRPr="00653FE2" w:rsidRDefault="00C33898" w:rsidP="00C33898">
      <w:r w:rsidRPr="00653FE2">
        <w:t xml:space="preserve">See definition in </w:t>
      </w:r>
      <w:r w:rsidR="00EC33FE" w:rsidRPr="00653FE2">
        <w:t>clause</w:t>
      </w:r>
      <w:r w:rsidR="00EC33FE">
        <w:t> </w:t>
      </w:r>
      <w:r w:rsidR="00EC33FE" w:rsidRPr="00653FE2">
        <w:t>7</w:t>
      </w:r>
      <w:r w:rsidRPr="00653FE2">
        <w:t xml:space="preserve">.6.11. The requirements for its and its components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AAE2660"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3F4D81B1" w14:textId="77777777" w:rsidR="00C33898" w:rsidRPr="00653FE2" w:rsidRDefault="00C33898" w:rsidP="00C33898">
      <w:pPr>
        <w:rPr>
          <w:u w:val="single"/>
        </w:rPr>
      </w:pPr>
      <w:r w:rsidRPr="00653FE2">
        <w:rPr>
          <w:u w:val="single"/>
        </w:rPr>
        <w:t>UTRAN Positioning Data</w:t>
      </w:r>
    </w:p>
    <w:p w14:paraId="1B75496E" w14:textId="1EB20A85"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7D8ECA89" w14:textId="77777777" w:rsidR="00C33898" w:rsidRPr="00653FE2" w:rsidRDefault="00C33898" w:rsidP="00C33898">
      <w:pPr>
        <w:rPr>
          <w:u w:val="single"/>
        </w:rPr>
      </w:pPr>
      <w:r w:rsidRPr="00653FE2">
        <w:rPr>
          <w:u w:val="single"/>
        </w:rPr>
        <w:t>GERAN GANSS Positioning Data</w:t>
      </w:r>
    </w:p>
    <w:p w14:paraId="69FCF835" w14:textId="51F86AAA"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28CAEEA2" w14:textId="77777777" w:rsidR="00C33898" w:rsidRPr="00653FE2" w:rsidRDefault="00C33898" w:rsidP="00C33898">
      <w:pPr>
        <w:rPr>
          <w:u w:val="single"/>
        </w:rPr>
      </w:pPr>
      <w:r w:rsidRPr="00653FE2">
        <w:rPr>
          <w:u w:val="single"/>
        </w:rPr>
        <w:t>UTRAN GANSS Positioning Data</w:t>
      </w:r>
    </w:p>
    <w:p w14:paraId="0C318D7A" w14:textId="045F42BC"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640D45E1" w14:textId="77777777" w:rsidR="00C33898" w:rsidRPr="00653FE2" w:rsidRDefault="00C33898" w:rsidP="00C33898">
      <w:pPr>
        <w:rPr>
          <w:u w:val="single"/>
        </w:rPr>
      </w:pPr>
      <w:r w:rsidRPr="00653FE2">
        <w:rPr>
          <w:u w:val="single"/>
        </w:rPr>
        <w:t>UTRAN Additional Positioning Data</w:t>
      </w:r>
    </w:p>
    <w:p w14:paraId="6C3EAA4B" w14:textId="039DB4D3"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3B17EC1E" w14:textId="77777777" w:rsidR="00C33898" w:rsidRPr="00653FE2" w:rsidRDefault="00C33898" w:rsidP="00C33898">
      <w:pPr>
        <w:rPr>
          <w:u w:val="single"/>
        </w:rPr>
      </w:pPr>
      <w:r w:rsidRPr="00653FE2">
        <w:rPr>
          <w:u w:val="single"/>
        </w:rPr>
        <w:t>UTRAN Barometric Pressure Measurement</w:t>
      </w:r>
    </w:p>
    <w:p w14:paraId="1FCA11E4" w14:textId="0919D841"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261D2D40" w14:textId="77777777" w:rsidR="00C33898" w:rsidRPr="00653FE2" w:rsidRDefault="00C33898" w:rsidP="00C33898">
      <w:pPr>
        <w:rPr>
          <w:u w:val="single"/>
        </w:rPr>
      </w:pPr>
      <w:r w:rsidRPr="00653FE2">
        <w:rPr>
          <w:u w:val="single"/>
        </w:rPr>
        <w:t>UTRAN Civic Address</w:t>
      </w:r>
    </w:p>
    <w:p w14:paraId="485DA66C" w14:textId="367E9322" w:rsidR="00C33898" w:rsidRPr="00653FE2" w:rsidRDefault="00C33898" w:rsidP="00C33898">
      <w:r w:rsidRPr="00653FE2">
        <w:lastRenderedPageBreak/>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EFF473D"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209F3229" w:rsidR="00C33898" w:rsidRPr="00653FE2" w:rsidRDefault="00C33898" w:rsidP="00C33898">
      <w:pPr>
        <w:rPr>
          <w:lang w:eastAsia="ja-JP"/>
        </w:rPr>
      </w:pPr>
      <w:r w:rsidRPr="00653FE2">
        <w:t>See definition in clause 7.6.</w:t>
      </w:r>
      <w:r w:rsidRPr="00653FE2">
        <w:rPr>
          <w:lang w:eastAsia="ja-JP"/>
        </w:rPr>
        <w:t>11.28.</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165417A7" w:rsidR="00C33898" w:rsidRPr="00653FE2" w:rsidRDefault="00C33898" w:rsidP="00C33898">
      <w:r w:rsidRPr="00653FE2">
        <w:t>This parameter provides the address of the target side serving node for handover of an IMS Emergency Call.</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lastRenderedPageBreak/>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3EA5416B"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2C2CC2DC" w14:textId="77777777" w:rsidR="00C33898" w:rsidRPr="00653FE2" w:rsidRDefault="00C33898" w:rsidP="00C33898">
      <w:pPr>
        <w:pStyle w:val="Heading2"/>
        <w:keepNext w:val="0"/>
        <w:keepLines w:val="0"/>
      </w:pPr>
      <w:bookmarkStart w:id="2614" w:name="_Toc11332011"/>
      <w:bookmarkStart w:id="2615" w:name="_Toc36554094"/>
      <w:bookmarkStart w:id="2616" w:name="_Toc218668995"/>
      <w:r w:rsidRPr="00653FE2">
        <w:t>13A.3</w:t>
      </w:r>
      <w:r w:rsidRPr="00653FE2">
        <w:tab/>
        <w:t>MAP-SUBSCRIBER-LOCATION-REPORT Service</w:t>
      </w:r>
      <w:bookmarkEnd w:id="2614"/>
      <w:bookmarkEnd w:id="2615"/>
      <w:bookmarkEnd w:id="2616"/>
    </w:p>
    <w:p w14:paraId="4C3C4A90" w14:textId="77777777" w:rsidR="00C33898" w:rsidRPr="00653FE2" w:rsidRDefault="00C33898" w:rsidP="00C33898">
      <w:pPr>
        <w:pStyle w:val="Heading3"/>
        <w:keepNext w:val="0"/>
        <w:keepLines w:val="0"/>
      </w:pPr>
      <w:bookmarkStart w:id="2617" w:name="_Toc11332012"/>
      <w:bookmarkStart w:id="2618" w:name="_Toc36554095"/>
      <w:bookmarkStart w:id="2619" w:name="_Toc218668996"/>
      <w:r w:rsidRPr="00653FE2">
        <w:t>13A.3.1</w:t>
      </w:r>
      <w:r w:rsidRPr="00653FE2">
        <w:tab/>
        <w:t>Definition</w:t>
      </w:r>
      <w:bookmarkEnd w:id="2617"/>
      <w:bookmarkEnd w:id="2618"/>
      <w:bookmarkEnd w:id="2619"/>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20" w:name="_Toc11332013"/>
      <w:bookmarkStart w:id="2621" w:name="_Toc36554096"/>
      <w:bookmarkStart w:id="2622" w:name="_Toc218668997"/>
      <w:r w:rsidRPr="00653FE2">
        <w:t>13A.3.2</w:t>
      </w:r>
      <w:r w:rsidRPr="00653FE2">
        <w:tab/>
        <w:t>Service Primitives</w:t>
      </w:r>
      <w:bookmarkEnd w:id="2620"/>
      <w:bookmarkEnd w:id="2621"/>
      <w:bookmarkEnd w:id="2622"/>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lastRenderedPageBreak/>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3" w:name="_Toc11332014"/>
      <w:bookmarkStart w:id="2624" w:name="_Toc36554097"/>
      <w:bookmarkStart w:id="2625" w:name="_Toc218668998"/>
      <w:r w:rsidRPr="00653FE2">
        <w:t>13A.3.3</w:t>
      </w:r>
      <w:r w:rsidRPr="00653FE2">
        <w:tab/>
        <w:t>Parameter Definition and Use</w:t>
      </w:r>
      <w:bookmarkEnd w:id="2623"/>
      <w:bookmarkEnd w:id="2624"/>
      <w:bookmarkEnd w:id="2625"/>
    </w:p>
    <w:p w14:paraId="32BED422" w14:textId="7B71612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00EC33FE">
        <w:rPr>
          <w:lang w:eastAsia="ja-JP"/>
        </w:rPr>
        <w:t> </w:t>
      </w:r>
      <w:r w:rsidR="00EC33FE" w:rsidRPr="00653FE2">
        <w:rPr>
          <w:lang w:eastAsia="ja-JP"/>
        </w:rPr>
        <w:t>[</w:t>
      </w:r>
      <w:r w:rsidRPr="00653FE2">
        <w:rPr>
          <w:lang w:eastAsia="ja-JP"/>
        </w:rPr>
        <w:t>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07885E6F" w:rsidR="00C33898" w:rsidRPr="00653FE2" w:rsidRDefault="00C33898" w:rsidP="00C33898">
      <w:pPr>
        <w:rPr>
          <w:u w:val="single"/>
        </w:rPr>
      </w:pPr>
      <w:r w:rsidRPr="00653FE2">
        <w:t xml:space="preserve">If the target MS has originated an emergency service call in North America and NA-ESRK Request is included in Subscriber_Location_Report-Arg, an NA-ESRK or NA-ESRD, but not both, may also be included in the response to the MSC,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7521208D" w14:textId="77777777" w:rsidR="00C33898" w:rsidRPr="00653FE2" w:rsidRDefault="00C33898" w:rsidP="00C33898">
      <w:pPr>
        <w:rPr>
          <w:u w:val="single"/>
        </w:rPr>
      </w:pPr>
      <w:r w:rsidRPr="00653FE2">
        <w:rPr>
          <w:u w:val="single"/>
        </w:rPr>
        <w:t>NA-ESRK</w:t>
      </w:r>
    </w:p>
    <w:p w14:paraId="12EABCB5" w14:textId="331C2375"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NA-ESRK shall be provided by the VMSC if assigned.</w:t>
      </w:r>
    </w:p>
    <w:p w14:paraId="52562C6B" w14:textId="0A6622E8"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4EF2D558" w14:textId="77777777" w:rsidR="00C33898" w:rsidRPr="00653FE2" w:rsidRDefault="00C33898" w:rsidP="00C33898">
      <w:pPr>
        <w:rPr>
          <w:u w:val="single"/>
        </w:rPr>
      </w:pPr>
      <w:r w:rsidRPr="00653FE2">
        <w:rPr>
          <w:u w:val="single"/>
        </w:rPr>
        <w:t>IMEI</w:t>
      </w:r>
    </w:p>
    <w:p w14:paraId="54EF6DF4" w14:textId="51431E61" w:rsidR="00C33898" w:rsidRPr="00653FE2" w:rsidRDefault="00C33898" w:rsidP="00C33898">
      <w:pPr>
        <w:rPr>
          <w:u w:val="single"/>
        </w:rPr>
      </w:pPr>
      <w:r w:rsidRPr="00653FE2">
        <w:t xml:space="preserve">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66CBCB16"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5C1203EE" w14:textId="77777777" w:rsidR="00C33898" w:rsidRPr="00653FE2" w:rsidRDefault="00C33898" w:rsidP="00C33898">
      <w:pPr>
        <w:rPr>
          <w:u w:val="single"/>
        </w:rPr>
      </w:pPr>
      <w:r w:rsidRPr="00653FE2">
        <w:rPr>
          <w:u w:val="single"/>
        </w:rPr>
        <w:t>UTRAN Positioning Data</w:t>
      </w:r>
    </w:p>
    <w:p w14:paraId="3A2DB573" w14:textId="343D83EF" w:rsidR="00C33898" w:rsidRPr="00653FE2" w:rsidRDefault="00C33898" w:rsidP="00C33898">
      <w:r w:rsidRPr="00653FE2">
        <w:lastRenderedPageBreak/>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0696DD83" w14:textId="77777777" w:rsidR="00C33898" w:rsidRPr="00653FE2" w:rsidRDefault="00C33898" w:rsidP="00C33898">
      <w:pPr>
        <w:rPr>
          <w:u w:val="single"/>
        </w:rPr>
      </w:pPr>
      <w:r w:rsidRPr="00653FE2">
        <w:rPr>
          <w:u w:val="single"/>
        </w:rPr>
        <w:t>GERAN GANSS Positioning Data</w:t>
      </w:r>
    </w:p>
    <w:p w14:paraId="64BCB12C" w14:textId="4923DAA3"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35E5C2DF" w14:textId="77777777" w:rsidR="00C33898" w:rsidRPr="00653FE2" w:rsidRDefault="00C33898" w:rsidP="00C33898">
      <w:pPr>
        <w:rPr>
          <w:u w:val="single"/>
        </w:rPr>
      </w:pPr>
      <w:r w:rsidRPr="00653FE2">
        <w:rPr>
          <w:u w:val="single"/>
        </w:rPr>
        <w:t>UTRAN GANSS Positioning Data</w:t>
      </w:r>
    </w:p>
    <w:p w14:paraId="4A71AF57" w14:textId="47710F26"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06607DA4" w14:textId="77777777" w:rsidR="00C33898" w:rsidRPr="00653FE2" w:rsidRDefault="00C33898" w:rsidP="00C33898">
      <w:pPr>
        <w:rPr>
          <w:u w:val="single"/>
        </w:rPr>
      </w:pPr>
      <w:r w:rsidRPr="00653FE2">
        <w:rPr>
          <w:u w:val="single"/>
        </w:rPr>
        <w:t>UTRAN Additional Positioning Data</w:t>
      </w:r>
    </w:p>
    <w:p w14:paraId="3EC0B8AC" w14:textId="715AA291"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 xml:space="preserve">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02796BE4" w14:textId="77777777" w:rsidR="00C33898" w:rsidRPr="00653FE2" w:rsidRDefault="00C33898" w:rsidP="00C33898">
      <w:pPr>
        <w:rPr>
          <w:u w:val="single"/>
        </w:rPr>
      </w:pPr>
      <w:r w:rsidRPr="00653FE2">
        <w:rPr>
          <w:u w:val="single"/>
        </w:rPr>
        <w:t>UTRAN Barometric Pressure Measurement</w:t>
      </w:r>
    </w:p>
    <w:p w14:paraId="072CAF4C" w14:textId="2D6AF19B" w:rsidR="00C33898" w:rsidRPr="00653FE2" w:rsidRDefault="00C33898" w:rsidP="00C33898">
      <w:r w:rsidRPr="00653FE2">
        <w:t xml:space="preserve">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584DA331" w14:textId="77777777" w:rsidR="00C33898" w:rsidRPr="00653FE2" w:rsidRDefault="00C33898" w:rsidP="00C33898">
      <w:pPr>
        <w:rPr>
          <w:u w:val="single"/>
        </w:rPr>
      </w:pPr>
      <w:r w:rsidRPr="00653FE2">
        <w:rPr>
          <w:u w:val="single"/>
        </w:rPr>
        <w:t>UTRAN Civic Address</w:t>
      </w:r>
    </w:p>
    <w:p w14:paraId="357A828E" w14:textId="5C2506FC" w:rsidR="00C33898" w:rsidRPr="00653FE2" w:rsidRDefault="00C33898" w:rsidP="00C33898">
      <w:r w:rsidRPr="00653FE2">
        <w:t xml:space="preserve">This parameter indicates the civic address of the MS. The absence of this parameter implies that a civic address was not available or could not be successfully obtained.  It may be included in the message only if the access network is UTRAN, see 3GPP </w:t>
      </w:r>
      <w:r w:rsidR="00EC33FE" w:rsidRPr="00653FE2">
        <w:t>TS</w:t>
      </w:r>
      <w:r w:rsidR="00EC33FE">
        <w:t> </w:t>
      </w:r>
      <w:r w:rsidR="00EC33FE" w:rsidRPr="00653FE2">
        <w:t>2</w:t>
      </w:r>
      <w:r w:rsidRPr="00653FE2">
        <w:t>3.271</w:t>
      </w:r>
      <w:r w:rsidR="00EC33FE">
        <w:t> </w:t>
      </w:r>
      <w:r w:rsidR="00EC33FE" w:rsidRPr="00653FE2">
        <w:t>[</w:t>
      </w:r>
      <w:r w:rsidRPr="00653FE2">
        <w:t>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47E42475"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4FC3A968"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EC33FE">
        <w:t>clause</w:t>
      </w:r>
      <w:r w:rsidR="00EC33FE">
        <w:t> </w:t>
      </w:r>
      <w:r w:rsidR="00EC33FE" w:rsidRPr="00653FE2">
        <w:t>7</w:t>
      </w:r>
      <w:r w:rsidRPr="00653FE2">
        <w:t>.6.11.19.</w:t>
      </w:r>
    </w:p>
    <w:p w14:paraId="16DF637A" w14:textId="77777777" w:rsidR="00C33898" w:rsidRPr="00653FE2" w:rsidRDefault="00C33898" w:rsidP="00C33898">
      <w:pPr>
        <w:rPr>
          <w:u w:val="single"/>
        </w:rPr>
      </w:pPr>
      <w:r w:rsidRPr="00653FE2">
        <w:rPr>
          <w:u w:val="single"/>
        </w:rPr>
        <w:lastRenderedPageBreak/>
        <w:t>Cell Id Or SAI</w:t>
      </w:r>
    </w:p>
    <w:p w14:paraId="12F7EB75" w14:textId="705E9449"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19B1C759" w:rsidR="00C33898" w:rsidRPr="00653FE2" w:rsidRDefault="00C33898" w:rsidP="00C33898">
      <w:r w:rsidRPr="00653FE2">
        <w:t xml:space="preserve">See definition in </w:t>
      </w:r>
      <w:r w:rsidR="00EC33FE" w:rsidRPr="00653FE2">
        <w:t>clause</w:t>
      </w:r>
      <w:r w:rsidR="00EC33FE">
        <w:t> </w:t>
      </w:r>
      <w:r w:rsidR="00EC33FE" w:rsidRPr="00653FE2">
        <w:t>7</w:t>
      </w:r>
      <w:r w:rsidRPr="00653FE2">
        <w:t xml:space="preserve">.6.11.15. The requirements for its presence are specified in 3GPP </w:t>
      </w:r>
      <w:r w:rsidR="00EC33FE" w:rsidRPr="00653FE2">
        <w:t>TS</w:t>
      </w:r>
      <w:r w:rsidR="00EC33FE">
        <w:t> </w:t>
      </w:r>
      <w:r w:rsidR="00EC33FE" w:rsidRPr="00653FE2">
        <w:t>2</w:t>
      </w:r>
      <w:r w:rsidRPr="00653FE2">
        <w:t>3.271</w:t>
      </w:r>
      <w:r w:rsidR="00EC33FE">
        <w:t> </w:t>
      </w:r>
      <w:r w:rsidR="00EC33FE" w:rsidRPr="00653FE2">
        <w:t>[</w:t>
      </w:r>
      <w:r w:rsidRPr="00653FE2">
        <w:t>26a].</w:t>
      </w:r>
    </w:p>
    <w:p w14:paraId="1EB7EF09" w14:textId="77777777" w:rsidR="00C33898" w:rsidRPr="00653FE2" w:rsidRDefault="00C33898" w:rsidP="00C33898">
      <w:r w:rsidRPr="00653FE2">
        <w:t>Pseudonym Indicator</w:t>
      </w:r>
    </w:p>
    <w:p w14:paraId="1159EF09" w14:textId="6EED38C0"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w:t>
      </w:r>
      <w:r w:rsidR="00EC33FE" w:rsidRPr="00653FE2">
        <w:t>TS</w:t>
      </w:r>
      <w:r w:rsidR="00EC33FE">
        <w:t> </w:t>
      </w:r>
      <w:r w:rsidR="00EC33FE" w:rsidRPr="00653FE2">
        <w:t>2</w:t>
      </w:r>
      <w:r w:rsidRPr="00653FE2">
        <w:t>3.271</w:t>
      </w:r>
      <w:r w:rsidR="00EC33FE">
        <w:t> </w:t>
      </w:r>
      <w:r w:rsidR="00EC33FE" w:rsidRPr="00653FE2">
        <w:t>[</w:t>
      </w:r>
      <w:r w:rsidRPr="00653FE2">
        <w:t>26a].</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37EDE504"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 xml:space="preserve">For details see 3GPP </w:t>
      </w:r>
      <w:r w:rsidR="00EC33FE" w:rsidRPr="00653FE2">
        <w:rPr>
          <w:lang w:eastAsia="ja-JP"/>
        </w:rPr>
        <w:t>TS</w:t>
      </w:r>
      <w:r w:rsidR="00EC33FE">
        <w:rPr>
          <w:lang w:eastAsia="ja-JP"/>
        </w:rPr>
        <w:t> </w:t>
      </w:r>
      <w:r w:rsidR="00EC33FE" w:rsidRPr="00653FE2">
        <w:rPr>
          <w:lang w:eastAsia="ja-JP"/>
        </w:rPr>
        <w:t>2</w:t>
      </w:r>
      <w:r w:rsidRPr="00653FE2">
        <w:rPr>
          <w:lang w:eastAsia="ja-JP"/>
        </w:rPr>
        <w:t>3.271</w:t>
      </w:r>
      <w:r w:rsidR="00EC33FE">
        <w:rPr>
          <w:lang w:eastAsia="ja-JP"/>
        </w:rPr>
        <w:t> </w:t>
      </w:r>
      <w:r w:rsidR="00EC33FE" w:rsidRPr="00653FE2">
        <w:rPr>
          <w:lang w:eastAsia="ja-JP"/>
        </w:rPr>
        <w:t>[</w:t>
      </w:r>
      <w:r w:rsidRPr="00653FE2">
        <w:rPr>
          <w:lang w:eastAsia="ja-JP"/>
        </w:rPr>
        <w:t>26a].</w:t>
      </w:r>
    </w:p>
    <w:p w14:paraId="4D41B97E" w14:textId="77777777" w:rsidR="00C33898" w:rsidRPr="00653FE2" w:rsidRDefault="00C33898" w:rsidP="00C33898">
      <w:pPr>
        <w:rPr>
          <w:u w:val="single"/>
        </w:rPr>
      </w:pPr>
      <w:r w:rsidRPr="00653FE2">
        <w:rPr>
          <w:u w:val="single"/>
        </w:rPr>
        <w:t>Target Serving Node for Handover</w:t>
      </w:r>
    </w:p>
    <w:p w14:paraId="6D75ECB7" w14:textId="4D589373" w:rsidR="00C33898" w:rsidRPr="00653FE2" w:rsidRDefault="00C33898" w:rsidP="00C33898">
      <w:r w:rsidRPr="00653FE2">
        <w:t>This parameter provides the address of the target side serving node for handover of an IMS Emergency Call.</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lastRenderedPageBreak/>
        <w:t>Provider error</w:t>
      </w:r>
    </w:p>
    <w:p w14:paraId="6781CF41" w14:textId="16C6CFE0" w:rsidR="00C33898" w:rsidRPr="00653FE2" w:rsidRDefault="00C33898" w:rsidP="00C33898">
      <w:r w:rsidRPr="00653FE2">
        <w:t xml:space="preserve">These are defined in </w:t>
      </w:r>
      <w:r w:rsidR="00EC33FE" w:rsidRPr="00653FE2">
        <w:t>clause</w:t>
      </w:r>
      <w:r w:rsidR="00EC33FE">
        <w:t> </w:t>
      </w:r>
      <w:r w:rsidR="00EC33FE" w:rsidRPr="00653FE2">
        <w:t>7</w:t>
      </w:r>
      <w:r w:rsidRPr="00653FE2">
        <w:t>.6.1.</w:t>
      </w:r>
    </w:p>
    <w:p w14:paraId="79F8E1D4" w14:textId="77777777" w:rsidR="00C33898" w:rsidRPr="00653FE2" w:rsidRDefault="00C33898" w:rsidP="00C33898">
      <w:pPr>
        <w:pStyle w:val="Heading2"/>
        <w:keepNext w:val="0"/>
        <w:keepLines w:val="0"/>
        <w:rPr>
          <w:lang w:val="fi-FI"/>
        </w:rPr>
      </w:pPr>
      <w:bookmarkStart w:id="2626" w:name="_Toc11332015"/>
      <w:bookmarkStart w:id="2627" w:name="_Toc36554098"/>
      <w:bookmarkStart w:id="2628" w:name="_Toc218668999"/>
      <w:r w:rsidRPr="00653FE2">
        <w:rPr>
          <w:lang w:val="fi-FI"/>
        </w:rPr>
        <w:t>13A.4</w:t>
      </w:r>
      <w:r w:rsidRPr="00653FE2">
        <w:rPr>
          <w:lang w:val="fi-FI"/>
        </w:rPr>
        <w:tab/>
        <w:t>Void</w:t>
      </w:r>
      <w:bookmarkEnd w:id="2626"/>
      <w:bookmarkEnd w:id="2627"/>
      <w:bookmarkEnd w:id="2628"/>
    </w:p>
    <w:p w14:paraId="5BFC6D76" w14:textId="77777777" w:rsidR="00C33898" w:rsidRPr="00653FE2" w:rsidRDefault="00C33898" w:rsidP="00C33898">
      <w:pPr>
        <w:pStyle w:val="Heading3"/>
        <w:keepNext w:val="0"/>
        <w:keepLines w:val="0"/>
        <w:rPr>
          <w:lang w:val="fi-FI"/>
        </w:rPr>
      </w:pPr>
      <w:bookmarkStart w:id="2629" w:name="_Toc11332016"/>
      <w:bookmarkStart w:id="2630" w:name="_Toc36554099"/>
      <w:bookmarkStart w:id="2631" w:name="_Toc218669000"/>
      <w:r w:rsidRPr="00653FE2">
        <w:rPr>
          <w:lang w:val="fi-FI"/>
        </w:rPr>
        <w:t>13A.4.1</w:t>
      </w:r>
      <w:r w:rsidRPr="00653FE2">
        <w:rPr>
          <w:lang w:val="fi-FI"/>
        </w:rPr>
        <w:tab/>
        <w:t>Void</w:t>
      </w:r>
      <w:bookmarkEnd w:id="2629"/>
      <w:bookmarkEnd w:id="2630"/>
      <w:bookmarkEnd w:id="2631"/>
    </w:p>
    <w:p w14:paraId="7E0033FC" w14:textId="77777777" w:rsidR="00C33898" w:rsidRPr="00653FE2" w:rsidRDefault="00C33898" w:rsidP="00C33898">
      <w:pPr>
        <w:pStyle w:val="Heading3"/>
        <w:keepNext w:val="0"/>
        <w:keepLines w:val="0"/>
        <w:rPr>
          <w:lang w:val="fi-FI"/>
        </w:rPr>
      </w:pPr>
      <w:bookmarkStart w:id="2632" w:name="_Toc11332017"/>
      <w:bookmarkStart w:id="2633" w:name="_Toc36554100"/>
      <w:bookmarkStart w:id="2634" w:name="_Toc218669001"/>
      <w:r w:rsidRPr="00653FE2">
        <w:rPr>
          <w:lang w:val="fi-FI"/>
        </w:rPr>
        <w:t>13A.4.2</w:t>
      </w:r>
      <w:r w:rsidRPr="00653FE2">
        <w:rPr>
          <w:lang w:val="fi-FI"/>
        </w:rPr>
        <w:tab/>
        <w:t>Void</w:t>
      </w:r>
      <w:bookmarkEnd w:id="2632"/>
      <w:bookmarkEnd w:id="2633"/>
      <w:bookmarkEnd w:id="2634"/>
    </w:p>
    <w:p w14:paraId="68D74EDE" w14:textId="77777777" w:rsidR="00C33898" w:rsidRPr="00653FE2" w:rsidRDefault="00C33898" w:rsidP="00C33898">
      <w:pPr>
        <w:pStyle w:val="Heading3"/>
        <w:keepNext w:val="0"/>
        <w:keepLines w:val="0"/>
        <w:rPr>
          <w:lang w:val="fi-FI"/>
        </w:rPr>
      </w:pPr>
      <w:bookmarkStart w:id="2635" w:name="_Toc11332018"/>
      <w:bookmarkStart w:id="2636" w:name="_Toc36554101"/>
      <w:bookmarkStart w:id="2637" w:name="_Toc218669002"/>
      <w:r w:rsidRPr="00653FE2">
        <w:rPr>
          <w:lang w:val="fi-FI"/>
        </w:rPr>
        <w:t>13A.4.3</w:t>
      </w:r>
      <w:r w:rsidRPr="00653FE2">
        <w:rPr>
          <w:lang w:val="fi-FI"/>
        </w:rPr>
        <w:tab/>
        <w:t>Void</w:t>
      </w:r>
      <w:bookmarkEnd w:id="2635"/>
      <w:bookmarkEnd w:id="2636"/>
      <w:bookmarkEnd w:id="2637"/>
    </w:p>
    <w:p w14:paraId="26F99276" w14:textId="77777777" w:rsidR="00C33898" w:rsidRPr="00653FE2" w:rsidRDefault="00C33898" w:rsidP="00C33898">
      <w:pPr>
        <w:pStyle w:val="Heading2"/>
        <w:keepNext w:val="0"/>
        <w:keepLines w:val="0"/>
        <w:rPr>
          <w:lang w:val="fi-FI"/>
        </w:rPr>
      </w:pPr>
      <w:bookmarkStart w:id="2638" w:name="_Toc11332019"/>
      <w:bookmarkStart w:id="2639" w:name="_Toc36554102"/>
      <w:bookmarkStart w:id="2640" w:name="_Toc218669003"/>
      <w:r w:rsidRPr="00653FE2">
        <w:rPr>
          <w:lang w:val="fi-FI"/>
        </w:rPr>
        <w:t>13A.5</w:t>
      </w:r>
      <w:r w:rsidRPr="00653FE2">
        <w:rPr>
          <w:lang w:val="fi-FI"/>
        </w:rPr>
        <w:tab/>
        <w:t>Void</w:t>
      </w:r>
      <w:bookmarkEnd w:id="2638"/>
      <w:bookmarkEnd w:id="2639"/>
      <w:bookmarkEnd w:id="2640"/>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1" w:name="_Toc11332020"/>
      <w:bookmarkStart w:id="2642" w:name="_Toc36554103"/>
      <w:bookmarkStart w:id="2643" w:name="_Toc218669004"/>
      <w:r w:rsidRPr="00653FE2">
        <w:rPr>
          <w:lang w:val="fi-FI"/>
        </w:rPr>
        <w:t>13A.5.1</w:t>
      </w:r>
      <w:r w:rsidRPr="00653FE2">
        <w:rPr>
          <w:lang w:val="fi-FI"/>
        </w:rPr>
        <w:tab/>
        <w:t>Void</w:t>
      </w:r>
      <w:bookmarkEnd w:id="2641"/>
      <w:bookmarkEnd w:id="2642"/>
      <w:bookmarkEnd w:id="2643"/>
    </w:p>
    <w:p w14:paraId="42F9C049" w14:textId="77777777" w:rsidR="00C33898" w:rsidRPr="00653FE2" w:rsidRDefault="00C33898" w:rsidP="00C33898">
      <w:pPr>
        <w:pStyle w:val="Heading3"/>
        <w:keepNext w:val="0"/>
        <w:keepLines w:val="0"/>
        <w:rPr>
          <w:lang w:val="fi-FI"/>
        </w:rPr>
      </w:pPr>
      <w:bookmarkStart w:id="2644" w:name="_Toc11332021"/>
      <w:bookmarkStart w:id="2645" w:name="_Toc36554104"/>
      <w:bookmarkStart w:id="2646" w:name="_Toc218669005"/>
      <w:r w:rsidRPr="00653FE2">
        <w:rPr>
          <w:lang w:val="fi-FI"/>
        </w:rPr>
        <w:t>13A.5.2</w:t>
      </w:r>
      <w:r w:rsidRPr="00653FE2">
        <w:rPr>
          <w:lang w:val="fi-FI"/>
        </w:rPr>
        <w:tab/>
        <w:t>Void</w:t>
      </w:r>
      <w:bookmarkEnd w:id="2644"/>
      <w:bookmarkEnd w:id="2645"/>
      <w:bookmarkEnd w:id="2646"/>
    </w:p>
    <w:p w14:paraId="02527B27" w14:textId="77777777" w:rsidR="00C33898" w:rsidRPr="00653FE2" w:rsidRDefault="00C33898" w:rsidP="00C33898">
      <w:pPr>
        <w:pStyle w:val="Heading3"/>
        <w:keepNext w:val="0"/>
        <w:keepLines w:val="0"/>
        <w:rPr>
          <w:lang w:val="fi-FI"/>
        </w:rPr>
      </w:pPr>
      <w:bookmarkStart w:id="2647" w:name="_Toc11332022"/>
      <w:bookmarkStart w:id="2648" w:name="_Toc36554105"/>
      <w:bookmarkStart w:id="2649" w:name="_Toc218669006"/>
      <w:r w:rsidRPr="00653FE2">
        <w:rPr>
          <w:lang w:val="fi-FI"/>
        </w:rPr>
        <w:t>13A.5.3</w:t>
      </w:r>
      <w:r w:rsidRPr="00653FE2">
        <w:rPr>
          <w:lang w:val="fi-FI"/>
        </w:rPr>
        <w:tab/>
        <w:t>Void</w:t>
      </w:r>
      <w:bookmarkEnd w:id="2647"/>
      <w:bookmarkEnd w:id="2648"/>
      <w:bookmarkEnd w:id="2649"/>
    </w:p>
    <w:p w14:paraId="314B3759" w14:textId="77777777" w:rsidR="00C33898" w:rsidRPr="00653FE2" w:rsidRDefault="00C33898" w:rsidP="00C33898">
      <w:pPr>
        <w:pStyle w:val="Heading2"/>
        <w:keepNext w:val="0"/>
        <w:keepLines w:val="0"/>
        <w:rPr>
          <w:lang w:val="fi-FI"/>
        </w:rPr>
      </w:pPr>
      <w:bookmarkStart w:id="2650" w:name="_Toc11332023"/>
      <w:bookmarkStart w:id="2651" w:name="_Toc36554106"/>
      <w:bookmarkStart w:id="2652" w:name="_Toc218669007"/>
      <w:r w:rsidRPr="00653FE2">
        <w:rPr>
          <w:lang w:val="fi-FI"/>
        </w:rPr>
        <w:t>13A.6</w:t>
      </w:r>
      <w:r w:rsidRPr="00653FE2">
        <w:rPr>
          <w:lang w:val="fi-FI"/>
        </w:rPr>
        <w:tab/>
        <w:t>Void</w:t>
      </w:r>
      <w:bookmarkEnd w:id="2650"/>
      <w:bookmarkEnd w:id="2651"/>
      <w:bookmarkEnd w:id="2652"/>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3" w:name="_Toc11332024"/>
      <w:bookmarkStart w:id="2654" w:name="_Toc36554107"/>
      <w:bookmarkStart w:id="2655" w:name="_Toc218669008"/>
      <w:r w:rsidRPr="00653FE2">
        <w:rPr>
          <w:lang w:val="fi-FI"/>
        </w:rPr>
        <w:t>13A.6.1</w:t>
      </w:r>
      <w:r w:rsidRPr="00653FE2">
        <w:rPr>
          <w:lang w:val="fi-FI"/>
        </w:rPr>
        <w:tab/>
        <w:t>Void</w:t>
      </w:r>
      <w:bookmarkEnd w:id="2653"/>
      <w:bookmarkEnd w:id="2654"/>
      <w:bookmarkEnd w:id="2655"/>
    </w:p>
    <w:p w14:paraId="1A324D3E" w14:textId="77777777" w:rsidR="00C33898" w:rsidRPr="00653FE2" w:rsidRDefault="00C33898" w:rsidP="00C33898">
      <w:pPr>
        <w:pStyle w:val="Heading3"/>
        <w:keepNext w:val="0"/>
        <w:keepLines w:val="0"/>
        <w:rPr>
          <w:lang w:val="fi-FI"/>
        </w:rPr>
      </w:pPr>
      <w:bookmarkStart w:id="2656" w:name="_Toc11332025"/>
      <w:bookmarkStart w:id="2657" w:name="_Toc36554108"/>
      <w:bookmarkStart w:id="2658" w:name="_Toc218669009"/>
      <w:r w:rsidRPr="00653FE2">
        <w:rPr>
          <w:lang w:val="fi-FI"/>
        </w:rPr>
        <w:t>13A.6.2</w:t>
      </w:r>
      <w:r w:rsidRPr="00653FE2">
        <w:rPr>
          <w:lang w:val="fi-FI"/>
        </w:rPr>
        <w:tab/>
        <w:t>Void</w:t>
      </w:r>
      <w:bookmarkEnd w:id="2656"/>
      <w:bookmarkEnd w:id="2657"/>
      <w:bookmarkEnd w:id="2658"/>
    </w:p>
    <w:p w14:paraId="16C9F833" w14:textId="77777777" w:rsidR="00C33898" w:rsidRPr="00653FE2" w:rsidRDefault="00C33898" w:rsidP="00C33898">
      <w:pPr>
        <w:pStyle w:val="Heading3"/>
        <w:keepNext w:val="0"/>
        <w:keepLines w:val="0"/>
        <w:rPr>
          <w:lang w:val="fi-FI"/>
        </w:rPr>
      </w:pPr>
      <w:bookmarkStart w:id="2659" w:name="_Toc11332026"/>
      <w:bookmarkStart w:id="2660" w:name="_Toc36554109"/>
      <w:bookmarkStart w:id="2661" w:name="_Toc218669010"/>
      <w:r w:rsidRPr="00653FE2">
        <w:rPr>
          <w:lang w:val="fi-FI"/>
        </w:rPr>
        <w:t>13A.6.3</w:t>
      </w:r>
      <w:r w:rsidRPr="00653FE2">
        <w:rPr>
          <w:lang w:val="fi-FI"/>
        </w:rPr>
        <w:tab/>
        <w:t>Void</w:t>
      </w:r>
      <w:bookmarkEnd w:id="2659"/>
      <w:bookmarkEnd w:id="2660"/>
      <w:bookmarkEnd w:id="2661"/>
    </w:p>
    <w:p w14:paraId="5D438A9A" w14:textId="77777777" w:rsidR="00C33898" w:rsidRPr="00653FE2" w:rsidRDefault="00C33898" w:rsidP="00C33898">
      <w:pPr>
        <w:pStyle w:val="Heading2"/>
        <w:keepNext w:val="0"/>
        <w:keepLines w:val="0"/>
        <w:rPr>
          <w:lang w:val="fi-FI"/>
        </w:rPr>
      </w:pPr>
      <w:bookmarkStart w:id="2662" w:name="_Toc11332027"/>
      <w:bookmarkStart w:id="2663" w:name="_Toc36554110"/>
      <w:bookmarkStart w:id="2664" w:name="_Toc218669011"/>
      <w:r w:rsidRPr="00653FE2">
        <w:rPr>
          <w:lang w:val="fi-FI"/>
        </w:rPr>
        <w:t>13A.7</w:t>
      </w:r>
      <w:r w:rsidRPr="00653FE2">
        <w:rPr>
          <w:lang w:val="fi-FI"/>
        </w:rPr>
        <w:tab/>
        <w:t>Void</w:t>
      </w:r>
      <w:bookmarkEnd w:id="2662"/>
      <w:bookmarkEnd w:id="2663"/>
      <w:bookmarkEnd w:id="2664"/>
    </w:p>
    <w:p w14:paraId="03291A21" w14:textId="77777777" w:rsidR="00C33898" w:rsidRPr="00653FE2" w:rsidRDefault="00C33898" w:rsidP="00C33898">
      <w:pPr>
        <w:pStyle w:val="Heading3"/>
        <w:keepNext w:val="0"/>
        <w:keepLines w:val="0"/>
        <w:rPr>
          <w:lang w:val="fi-FI"/>
        </w:rPr>
      </w:pPr>
      <w:bookmarkStart w:id="2665" w:name="_Toc11332028"/>
      <w:bookmarkStart w:id="2666" w:name="_Toc36554111"/>
      <w:bookmarkStart w:id="2667" w:name="_Toc218669012"/>
      <w:r w:rsidRPr="00653FE2">
        <w:rPr>
          <w:lang w:val="fi-FI"/>
        </w:rPr>
        <w:t>13A.7.1</w:t>
      </w:r>
      <w:r w:rsidRPr="00653FE2">
        <w:rPr>
          <w:lang w:val="fi-FI"/>
        </w:rPr>
        <w:tab/>
        <w:t>Void</w:t>
      </w:r>
      <w:bookmarkEnd w:id="2665"/>
      <w:bookmarkEnd w:id="2666"/>
      <w:bookmarkEnd w:id="2667"/>
    </w:p>
    <w:p w14:paraId="5ADC11D8" w14:textId="77777777" w:rsidR="00C33898" w:rsidRPr="00653FE2" w:rsidRDefault="00C33898" w:rsidP="00C33898">
      <w:pPr>
        <w:pStyle w:val="Heading3"/>
        <w:keepNext w:val="0"/>
        <w:keepLines w:val="0"/>
        <w:rPr>
          <w:lang w:val="fi-FI"/>
        </w:rPr>
      </w:pPr>
      <w:bookmarkStart w:id="2668" w:name="_Toc11332029"/>
      <w:bookmarkStart w:id="2669" w:name="_Toc36554112"/>
      <w:bookmarkStart w:id="2670" w:name="_Toc218669013"/>
      <w:r w:rsidRPr="00653FE2">
        <w:rPr>
          <w:lang w:val="fi-FI"/>
        </w:rPr>
        <w:t>13A.7.2</w:t>
      </w:r>
      <w:r w:rsidRPr="00653FE2">
        <w:rPr>
          <w:lang w:val="fi-FI"/>
        </w:rPr>
        <w:tab/>
        <w:t>Void</w:t>
      </w:r>
      <w:bookmarkEnd w:id="2668"/>
      <w:bookmarkEnd w:id="2669"/>
      <w:bookmarkEnd w:id="2670"/>
    </w:p>
    <w:p w14:paraId="47A56B9B" w14:textId="77777777" w:rsidR="00C33898" w:rsidRPr="00653FE2" w:rsidRDefault="00C33898" w:rsidP="00C33898">
      <w:pPr>
        <w:pStyle w:val="Heading3"/>
        <w:keepNext w:val="0"/>
        <w:keepLines w:val="0"/>
        <w:rPr>
          <w:lang w:val="fi-FI"/>
        </w:rPr>
      </w:pPr>
      <w:bookmarkStart w:id="2671" w:name="_Toc11332030"/>
      <w:bookmarkStart w:id="2672" w:name="_Toc36554113"/>
      <w:bookmarkStart w:id="2673" w:name="_Toc218669014"/>
      <w:r w:rsidRPr="00653FE2">
        <w:rPr>
          <w:lang w:val="fi-FI"/>
        </w:rPr>
        <w:t>13A.7.3</w:t>
      </w:r>
      <w:r w:rsidRPr="00653FE2">
        <w:rPr>
          <w:lang w:val="fi-FI"/>
        </w:rPr>
        <w:tab/>
        <w:t>Void</w:t>
      </w:r>
      <w:bookmarkEnd w:id="2671"/>
      <w:bookmarkEnd w:id="2672"/>
      <w:bookmarkEnd w:id="2673"/>
    </w:p>
    <w:p w14:paraId="301DE583" w14:textId="77777777" w:rsidR="00C33898" w:rsidRPr="00653FE2" w:rsidRDefault="00C33898" w:rsidP="00C33898">
      <w:pPr>
        <w:pStyle w:val="Heading2"/>
        <w:keepNext w:val="0"/>
        <w:keepLines w:val="0"/>
        <w:rPr>
          <w:lang w:val="fi-FI"/>
        </w:rPr>
      </w:pPr>
      <w:bookmarkStart w:id="2674" w:name="_Toc11332031"/>
      <w:bookmarkStart w:id="2675" w:name="_Toc36554114"/>
      <w:bookmarkStart w:id="2676" w:name="_Toc218669015"/>
      <w:r w:rsidRPr="00653FE2">
        <w:rPr>
          <w:lang w:val="fi-FI"/>
        </w:rPr>
        <w:t>13A.8</w:t>
      </w:r>
      <w:r w:rsidRPr="00653FE2">
        <w:rPr>
          <w:lang w:val="fi-FI"/>
        </w:rPr>
        <w:tab/>
        <w:t>Void</w:t>
      </w:r>
      <w:bookmarkEnd w:id="2674"/>
      <w:bookmarkEnd w:id="2675"/>
      <w:bookmarkEnd w:id="2676"/>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7" w:name="_Toc11332032"/>
      <w:bookmarkStart w:id="2678" w:name="_Toc36554115"/>
      <w:bookmarkStart w:id="2679" w:name="_Toc218669016"/>
      <w:r w:rsidRPr="00653FE2">
        <w:rPr>
          <w:lang w:val="fi-FI"/>
        </w:rPr>
        <w:t>13A.8.1</w:t>
      </w:r>
      <w:r w:rsidRPr="00653FE2">
        <w:rPr>
          <w:lang w:val="fi-FI"/>
        </w:rPr>
        <w:tab/>
        <w:t>Void</w:t>
      </w:r>
      <w:bookmarkEnd w:id="2677"/>
      <w:bookmarkEnd w:id="2678"/>
      <w:bookmarkEnd w:id="2679"/>
    </w:p>
    <w:p w14:paraId="7B263B9B" w14:textId="77777777" w:rsidR="00C33898" w:rsidRPr="00653FE2" w:rsidRDefault="00C33898" w:rsidP="00C33898">
      <w:pPr>
        <w:pStyle w:val="Heading3"/>
        <w:keepNext w:val="0"/>
        <w:keepLines w:val="0"/>
        <w:rPr>
          <w:lang w:val="fi-FI"/>
        </w:rPr>
      </w:pPr>
      <w:bookmarkStart w:id="2680" w:name="_Toc11332033"/>
      <w:bookmarkStart w:id="2681" w:name="_Toc36554116"/>
      <w:bookmarkStart w:id="2682" w:name="_Toc218669017"/>
      <w:r w:rsidRPr="00653FE2">
        <w:rPr>
          <w:lang w:val="fi-FI"/>
        </w:rPr>
        <w:t>13A.8.2</w:t>
      </w:r>
      <w:r w:rsidRPr="00653FE2">
        <w:rPr>
          <w:lang w:val="fi-FI"/>
        </w:rPr>
        <w:tab/>
        <w:t>Void</w:t>
      </w:r>
      <w:bookmarkEnd w:id="2680"/>
      <w:bookmarkEnd w:id="2681"/>
      <w:bookmarkEnd w:id="2682"/>
    </w:p>
    <w:p w14:paraId="04C9A671" w14:textId="77777777" w:rsidR="00C33898" w:rsidRPr="00653FE2" w:rsidRDefault="00C33898" w:rsidP="00C33898">
      <w:pPr>
        <w:pStyle w:val="Heading3"/>
        <w:keepNext w:val="0"/>
        <w:keepLines w:val="0"/>
        <w:rPr>
          <w:lang w:val="fi-FI"/>
        </w:rPr>
      </w:pPr>
      <w:bookmarkStart w:id="2683" w:name="_Toc11332034"/>
      <w:bookmarkStart w:id="2684" w:name="_Toc36554117"/>
      <w:bookmarkStart w:id="2685" w:name="_Toc218669018"/>
      <w:r w:rsidRPr="00653FE2">
        <w:rPr>
          <w:lang w:val="fi-FI"/>
        </w:rPr>
        <w:t>13A.8.3</w:t>
      </w:r>
      <w:r w:rsidRPr="00653FE2">
        <w:rPr>
          <w:lang w:val="fi-FI"/>
        </w:rPr>
        <w:tab/>
        <w:t>Void</w:t>
      </w:r>
      <w:bookmarkEnd w:id="2683"/>
      <w:bookmarkEnd w:id="2684"/>
      <w:bookmarkEnd w:id="2685"/>
    </w:p>
    <w:p w14:paraId="4702FDB7" w14:textId="77777777" w:rsidR="00C33898" w:rsidRPr="00653FE2" w:rsidRDefault="00C33898" w:rsidP="00C33898">
      <w:pPr>
        <w:pStyle w:val="Heading2"/>
        <w:keepNext w:val="0"/>
        <w:keepLines w:val="0"/>
        <w:rPr>
          <w:lang w:val="fi-FI"/>
        </w:rPr>
      </w:pPr>
      <w:bookmarkStart w:id="2686" w:name="_Toc11332035"/>
      <w:bookmarkStart w:id="2687" w:name="_Toc36554118"/>
      <w:bookmarkStart w:id="2688" w:name="_Toc218669019"/>
      <w:r w:rsidRPr="00653FE2">
        <w:rPr>
          <w:lang w:val="fi-FI"/>
        </w:rPr>
        <w:lastRenderedPageBreak/>
        <w:t>13A.9</w:t>
      </w:r>
      <w:r w:rsidRPr="00653FE2">
        <w:rPr>
          <w:lang w:val="fi-FI"/>
        </w:rPr>
        <w:tab/>
        <w:t>Void</w:t>
      </w:r>
      <w:bookmarkEnd w:id="2686"/>
      <w:bookmarkEnd w:id="2687"/>
      <w:bookmarkEnd w:id="2688"/>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9" w:name="_Toc11332036"/>
      <w:bookmarkStart w:id="2690" w:name="_Toc36554119"/>
      <w:bookmarkStart w:id="2691" w:name="_Toc218669020"/>
      <w:r w:rsidRPr="00653FE2">
        <w:rPr>
          <w:lang w:val="fi-FI"/>
        </w:rPr>
        <w:t>13A.9.1</w:t>
      </w:r>
      <w:r w:rsidRPr="00653FE2">
        <w:rPr>
          <w:lang w:val="fi-FI"/>
        </w:rPr>
        <w:tab/>
        <w:t>Void</w:t>
      </w:r>
      <w:bookmarkEnd w:id="2689"/>
      <w:bookmarkEnd w:id="2690"/>
      <w:bookmarkEnd w:id="2691"/>
    </w:p>
    <w:p w14:paraId="2AD8DEA1" w14:textId="77777777" w:rsidR="00C33898" w:rsidRPr="00653FE2" w:rsidRDefault="00C33898" w:rsidP="00C33898">
      <w:pPr>
        <w:pStyle w:val="Heading3"/>
        <w:keepNext w:val="0"/>
        <w:keepLines w:val="0"/>
        <w:rPr>
          <w:lang w:val="fi-FI"/>
        </w:rPr>
      </w:pPr>
      <w:bookmarkStart w:id="2692" w:name="_Toc11332037"/>
      <w:bookmarkStart w:id="2693" w:name="_Toc36554120"/>
      <w:bookmarkStart w:id="2694" w:name="_Toc218669021"/>
      <w:r w:rsidRPr="00653FE2">
        <w:rPr>
          <w:lang w:val="fi-FI"/>
        </w:rPr>
        <w:t>13A.9.2</w:t>
      </w:r>
      <w:r w:rsidRPr="00653FE2">
        <w:rPr>
          <w:lang w:val="fi-FI"/>
        </w:rPr>
        <w:tab/>
        <w:t>Void</w:t>
      </w:r>
      <w:bookmarkEnd w:id="2692"/>
      <w:bookmarkEnd w:id="2693"/>
      <w:bookmarkEnd w:id="2694"/>
    </w:p>
    <w:p w14:paraId="5CE189EC" w14:textId="77777777" w:rsidR="00C33898" w:rsidRPr="00653FE2" w:rsidRDefault="00C33898" w:rsidP="00C33898">
      <w:pPr>
        <w:pStyle w:val="Heading3"/>
        <w:keepNext w:val="0"/>
        <w:keepLines w:val="0"/>
        <w:rPr>
          <w:lang w:val="fi-FI"/>
        </w:rPr>
      </w:pPr>
      <w:bookmarkStart w:id="2695" w:name="_Toc11332038"/>
      <w:bookmarkStart w:id="2696" w:name="_Toc36554121"/>
      <w:bookmarkStart w:id="2697" w:name="_Toc218669022"/>
      <w:r w:rsidRPr="00653FE2">
        <w:rPr>
          <w:lang w:val="fi-FI"/>
        </w:rPr>
        <w:t>13A.9.3</w:t>
      </w:r>
      <w:r w:rsidRPr="00653FE2">
        <w:rPr>
          <w:lang w:val="fi-FI"/>
        </w:rPr>
        <w:tab/>
        <w:t>Void</w:t>
      </w:r>
      <w:bookmarkEnd w:id="2695"/>
      <w:bookmarkEnd w:id="2696"/>
      <w:bookmarkEnd w:id="2697"/>
    </w:p>
    <w:p w14:paraId="53750EDB" w14:textId="77777777" w:rsidR="00C33898" w:rsidRPr="00653FE2" w:rsidRDefault="00C33898" w:rsidP="00C33898">
      <w:pPr>
        <w:pStyle w:val="Heading1"/>
        <w:keepNext w:val="0"/>
        <w:keepLines w:val="0"/>
      </w:pPr>
      <w:bookmarkStart w:id="2698" w:name="_Toc11332039"/>
      <w:bookmarkStart w:id="2699" w:name="_Toc36554122"/>
      <w:bookmarkStart w:id="2700" w:name="_Toc218669023"/>
      <w:r w:rsidRPr="00653FE2">
        <w:t>14</w:t>
      </w:r>
      <w:r w:rsidRPr="00653FE2">
        <w:tab/>
        <w:t>General</w:t>
      </w:r>
      <w:bookmarkEnd w:id="2698"/>
      <w:bookmarkEnd w:id="2699"/>
      <w:bookmarkEnd w:id="2700"/>
    </w:p>
    <w:p w14:paraId="4CC7C585" w14:textId="77777777" w:rsidR="00C33898" w:rsidRPr="00653FE2" w:rsidRDefault="00C33898" w:rsidP="00C33898">
      <w:pPr>
        <w:pStyle w:val="Heading2"/>
        <w:keepNext w:val="0"/>
        <w:keepLines w:val="0"/>
      </w:pPr>
      <w:bookmarkStart w:id="2701" w:name="_Toc11332040"/>
      <w:bookmarkStart w:id="2702" w:name="_Toc36554123"/>
      <w:bookmarkStart w:id="2703" w:name="_Toc218669024"/>
      <w:r w:rsidRPr="00653FE2">
        <w:t>14.1</w:t>
      </w:r>
      <w:r w:rsidRPr="00653FE2">
        <w:tab/>
        <w:t>Overview</w:t>
      </w:r>
      <w:bookmarkEnd w:id="2701"/>
      <w:bookmarkEnd w:id="2702"/>
      <w:bookmarkEnd w:id="2703"/>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4" w:name="_Toc11332041"/>
      <w:bookmarkStart w:id="2705" w:name="_Toc36554124"/>
      <w:bookmarkStart w:id="2706" w:name="_Toc218669025"/>
      <w:r w:rsidRPr="00653FE2">
        <w:t>14.2</w:t>
      </w:r>
      <w:r w:rsidRPr="00653FE2">
        <w:tab/>
        <w:t>Underlying services</w:t>
      </w:r>
      <w:bookmarkEnd w:id="2704"/>
      <w:bookmarkEnd w:id="2705"/>
      <w:bookmarkEnd w:id="2706"/>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7" w:name="_Toc11332042"/>
      <w:bookmarkStart w:id="2708" w:name="_Toc36554125"/>
      <w:bookmarkStart w:id="2709" w:name="_Toc218669026"/>
      <w:r w:rsidRPr="00653FE2">
        <w:t>14.3</w:t>
      </w:r>
      <w:r w:rsidRPr="00653FE2">
        <w:tab/>
        <w:t>Model</w:t>
      </w:r>
      <w:bookmarkEnd w:id="2707"/>
      <w:bookmarkEnd w:id="2708"/>
      <w:bookmarkEnd w:id="2709"/>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10" w:name="_Toc11332043"/>
      <w:bookmarkStart w:id="2711" w:name="_Toc36554126"/>
      <w:bookmarkStart w:id="2712" w:name="_Toc218669027"/>
      <w:r w:rsidRPr="00653FE2">
        <w:t>14.4</w:t>
      </w:r>
      <w:r w:rsidRPr="00653FE2">
        <w:tab/>
        <w:t>Conventions</w:t>
      </w:r>
      <w:bookmarkEnd w:id="2710"/>
      <w:bookmarkEnd w:id="2711"/>
      <w:bookmarkEnd w:id="2712"/>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3" w:name="_Toc11332044"/>
      <w:bookmarkStart w:id="2714" w:name="_Toc36554127"/>
      <w:bookmarkStart w:id="2715" w:name="_Toc218669028"/>
      <w:r w:rsidRPr="00653FE2">
        <w:lastRenderedPageBreak/>
        <w:t>15</w:t>
      </w:r>
      <w:r w:rsidRPr="00653FE2">
        <w:tab/>
        <w:t>Elements of procedure</w:t>
      </w:r>
      <w:bookmarkEnd w:id="2713"/>
      <w:bookmarkEnd w:id="2714"/>
      <w:bookmarkEnd w:id="2715"/>
    </w:p>
    <w:p w14:paraId="490F1826" w14:textId="77777777" w:rsidR="00C33898" w:rsidRPr="00653FE2" w:rsidRDefault="00C33898" w:rsidP="00C33898">
      <w:pPr>
        <w:pStyle w:val="Heading2"/>
      </w:pPr>
      <w:bookmarkStart w:id="2716" w:name="_Toc11332045"/>
      <w:bookmarkStart w:id="2717" w:name="_Toc36554128"/>
      <w:bookmarkStart w:id="2718" w:name="_Toc218669029"/>
      <w:r w:rsidRPr="00653FE2">
        <w:t>15.1</w:t>
      </w:r>
      <w:r w:rsidRPr="00653FE2">
        <w:tab/>
        <w:t>Handling of unknown operations</w:t>
      </w:r>
      <w:bookmarkEnd w:id="2716"/>
      <w:bookmarkEnd w:id="2717"/>
      <w:bookmarkEnd w:id="2718"/>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5A1D7173" w:rsidR="00C33898" w:rsidRPr="00653FE2" w:rsidRDefault="00C33898" w:rsidP="00C33898">
      <w:pPr>
        <w:pStyle w:val="B2"/>
        <w:keepNext/>
        <w:keepLines/>
      </w:pPr>
      <w:r w:rsidRPr="00653FE2">
        <w:t>-</w:t>
      </w:r>
      <w:r w:rsidRPr="00653FE2">
        <w:tab/>
        <w:t>TC-BEGIN: the component to invoke the unknown operation shall follow the component of the standard operation which is included in this message.</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9" w:name="_Toc11332046"/>
      <w:bookmarkStart w:id="2720" w:name="_Toc36554129"/>
      <w:bookmarkStart w:id="2721" w:name="_Toc218669030"/>
      <w:r w:rsidRPr="00653FE2">
        <w:t>15.2</w:t>
      </w:r>
      <w:r w:rsidRPr="00653FE2">
        <w:tab/>
        <w:t>Dialogue establishment</w:t>
      </w:r>
      <w:bookmarkEnd w:id="2719"/>
      <w:bookmarkEnd w:id="2720"/>
      <w:bookmarkEnd w:id="2721"/>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lastRenderedPageBreak/>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2" w:name="_Toc11332047"/>
      <w:bookmarkStart w:id="2723" w:name="_Toc36554130"/>
      <w:bookmarkStart w:id="2724" w:name="_Toc218669031"/>
      <w:r w:rsidRPr="00653FE2">
        <w:t>15.2.1</w:t>
      </w:r>
      <w:r w:rsidRPr="00653FE2">
        <w:tab/>
        <w:t>Behaviour at the initiating side</w:t>
      </w:r>
      <w:bookmarkEnd w:id="2722"/>
      <w:bookmarkEnd w:id="2723"/>
      <w:bookmarkEnd w:id="2724"/>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36963E57" w:rsidR="00C33898" w:rsidRPr="00653FE2" w:rsidRDefault="00C33898" w:rsidP="00C33898">
      <w:r w:rsidRPr="00653FE2">
        <w:t>Sheet 3: When the MAP dialogue state machine at the initiating side is waiting for a response from the responding side, a TC-END indication which echoes the AC name which was sent in the TC-BEGIN indicates acceptance of the dialogue.</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3CE26938" w:rsidR="00C33898" w:rsidRPr="00653FE2" w:rsidRDefault="00C33898" w:rsidP="00C33898">
      <w:r w:rsidRPr="00653FE2">
        <w:t>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w:t>
      </w:r>
    </w:p>
    <w:p w14:paraId="18C49BD9" w14:textId="54EB6C79" w:rsidR="00C33898" w:rsidRPr="00653FE2" w:rsidRDefault="00C33898" w:rsidP="00C33898">
      <w:r w:rsidRPr="00653FE2">
        <w:t>Sheet 8: When the MAP dialogue state machine at the initiating side is waiting for a response from the responding side, a TC-CONTINUE indication which echoes the AC name which was sent in the TC-BEGIN indicates acceptance of the dialogue.</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5" w:name="_Toc11332048"/>
      <w:bookmarkStart w:id="2726" w:name="_Toc36554131"/>
      <w:bookmarkStart w:id="2727" w:name="_Toc218669032"/>
      <w:r w:rsidRPr="00653FE2">
        <w:t>15.2.2</w:t>
      </w:r>
      <w:r w:rsidRPr="00653FE2">
        <w:tab/>
        <w:t>Behaviour at the responding side</w:t>
      </w:r>
      <w:bookmarkEnd w:id="2725"/>
      <w:bookmarkEnd w:id="2726"/>
      <w:bookmarkEnd w:id="2727"/>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lastRenderedPageBreak/>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66AD43B5" w:rsidR="00C33898" w:rsidRPr="00653FE2" w:rsidRDefault="00C33898" w:rsidP="00C33898">
      <w:r w:rsidRPr="00653FE2">
        <w:t>Sheet 13: If the MAP dialogue state machine receives a MAP-OPEN response with a result accepted, it waits for any MAP specific service request or response primitives or a MAP-DELIMITER request.</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8" w:name="_Toc11332049"/>
      <w:bookmarkStart w:id="2729" w:name="_Toc36554132"/>
      <w:bookmarkStart w:id="2730" w:name="_Toc218669033"/>
      <w:r w:rsidRPr="00653FE2">
        <w:t>15.3</w:t>
      </w:r>
      <w:r w:rsidRPr="00653FE2">
        <w:tab/>
        <w:t>Dialogue continuation</w:t>
      </w:r>
      <w:bookmarkEnd w:id="2728"/>
      <w:bookmarkEnd w:id="2729"/>
      <w:bookmarkEnd w:id="2730"/>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1" w:name="_Toc11332050"/>
      <w:bookmarkStart w:id="2732" w:name="_Toc36554133"/>
      <w:bookmarkStart w:id="2733" w:name="_Toc218669034"/>
      <w:r w:rsidRPr="00653FE2">
        <w:t>15.4</w:t>
      </w:r>
      <w:r w:rsidRPr="00653FE2">
        <w:tab/>
        <w:t>Load control</w:t>
      </w:r>
      <w:bookmarkEnd w:id="2731"/>
      <w:bookmarkEnd w:id="2732"/>
      <w:bookmarkEnd w:id="2733"/>
    </w:p>
    <w:p w14:paraId="151F31CE" w14:textId="200B6A38" w:rsidR="00C33898" w:rsidRPr="00653FE2" w:rsidRDefault="00C33898" w:rsidP="00C33898">
      <w:r w:rsidRPr="00653FE2">
        <w:t>If an entity which should respond to a MAP dialogue opening request is overloaded, it uses the AC of the request to determine whether to discard the request.</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4" w:name="_Toc11332051"/>
      <w:bookmarkStart w:id="2735" w:name="_Toc36554134"/>
      <w:bookmarkStart w:id="2736" w:name="_Toc218669035"/>
      <w:r w:rsidRPr="00653FE2">
        <w:t>15.5</w:t>
      </w:r>
      <w:r w:rsidRPr="00653FE2">
        <w:tab/>
        <w:t>Procedures for MAP specific services</w:t>
      </w:r>
      <w:bookmarkEnd w:id="2734"/>
      <w:bookmarkEnd w:id="2735"/>
      <w:bookmarkEnd w:id="2736"/>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lastRenderedPageBreak/>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0F6BCA9" w:rsidR="00C33898" w:rsidRPr="00653FE2" w:rsidRDefault="00C33898" w:rsidP="00C33898">
      <w:pPr>
        <w:pStyle w:val="Heading3"/>
      </w:pPr>
      <w:bookmarkStart w:id="2737" w:name="_Toc11332052"/>
      <w:bookmarkStart w:id="2738" w:name="_Toc36554135"/>
      <w:bookmarkStart w:id="2739" w:name="_Toc218669036"/>
      <w:r w:rsidRPr="00653FE2">
        <w:t>15.5.1</w:t>
      </w:r>
      <w:r w:rsidRPr="00653FE2">
        <w:tab/>
        <w:t>Service invocation</w:t>
      </w:r>
      <w:bookmarkEnd w:id="2737"/>
      <w:bookmarkEnd w:id="2738"/>
      <w:bookmarkEnd w:id="2739"/>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40" w:name="_Toc11332053"/>
      <w:bookmarkStart w:id="2741" w:name="_Toc36554136"/>
      <w:bookmarkStart w:id="2742" w:name="_Toc218669037"/>
      <w:r w:rsidRPr="00653FE2">
        <w:t>15.5.2</w:t>
      </w:r>
      <w:r w:rsidRPr="00653FE2">
        <w:tab/>
        <w:t>Void</w:t>
      </w:r>
      <w:bookmarkEnd w:id="2740"/>
      <w:bookmarkEnd w:id="2741"/>
      <w:bookmarkEnd w:id="2742"/>
    </w:p>
    <w:p w14:paraId="0A0C651D" w14:textId="44B082D3" w:rsidR="00C33898" w:rsidRPr="00653FE2" w:rsidRDefault="00C33898" w:rsidP="00C33898">
      <w:pPr>
        <w:pStyle w:val="Heading3"/>
      </w:pPr>
      <w:bookmarkStart w:id="2743" w:name="_Toc11332054"/>
      <w:bookmarkStart w:id="2744" w:name="_Toc36554137"/>
      <w:bookmarkStart w:id="2745" w:name="_Toc218669038"/>
      <w:r w:rsidRPr="00653FE2">
        <w:t>15.5.3</w:t>
      </w:r>
      <w:r w:rsidRPr="00653FE2">
        <w:tab/>
        <w:t>Service invocation receipt</w:t>
      </w:r>
      <w:bookmarkEnd w:id="2743"/>
      <w:bookmarkEnd w:id="2744"/>
      <w:bookmarkEnd w:id="2745"/>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6" w:name="_Toc11332055"/>
      <w:bookmarkStart w:id="2747" w:name="_Toc36554138"/>
      <w:bookmarkStart w:id="2748" w:name="_Toc218669039"/>
      <w:r w:rsidRPr="00653FE2">
        <w:t>15.5.4</w:t>
      </w:r>
      <w:r w:rsidRPr="00653FE2">
        <w:tab/>
        <w:t>Void</w:t>
      </w:r>
      <w:bookmarkEnd w:id="2746"/>
      <w:bookmarkEnd w:id="2747"/>
      <w:bookmarkEnd w:id="2748"/>
    </w:p>
    <w:p w14:paraId="47D699CE" w14:textId="77777777" w:rsidR="00C33898" w:rsidRPr="00653FE2" w:rsidRDefault="00C33898" w:rsidP="00C33898">
      <w:pPr>
        <w:pStyle w:val="Heading3"/>
      </w:pPr>
      <w:bookmarkStart w:id="2749" w:name="_Toc11332056"/>
      <w:bookmarkStart w:id="2750" w:name="_Toc36554139"/>
      <w:bookmarkStart w:id="2751" w:name="_Toc218669040"/>
      <w:r w:rsidRPr="00653FE2">
        <w:t>15.5.5</w:t>
      </w:r>
      <w:r w:rsidRPr="00653FE2">
        <w:tab/>
        <w:t>Handling of components received from TC</w:t>
      </w:r>
      <w:bookmarkEnd w:id="2749"/>
      <w:bookmarkEnd w:id="2750"/>
      <w:bookmarkEnd w:id="2751"/>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2" w:name="_Toc11332057"/>
      <w:bookmarkStart w:id="2753" w:name="_Toc36554140"/>
      <w:bookmarkStart w:id="2754" w:name="_Toc218669041"/>
      <w:r w:rsidRPr="00653FE2">
        <w:t>15.6</w:t>
      </w:r>
      <w:r w:rsidRPr="00653FE2">
        <w:tab/>
        <w:t>SDL descriptions</w:t>
      </w:r>
      <w:bookmarkEnd w:id="2752"/>
      <w:bookmarkEnd w:id="2753"/>
      <w:bookmarkEnd w:id="2754"/>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lastRenderedPageBreak/>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4297B3FD" w:rsidR="00C33898" w:rsidRPr="00653FE2" w:rsidRDefault="00C33898" w:rsidP="00C33898">
      <w:pPr>
        <w:pStyle w:val="B2"/>
      </w:pPr>
      <w:r w:rsidRPr="00653FE2">
        <w:t>c)</w:t>
      </w:r>
      <w:r w:rsidRPr="00653FE2">
        <w:tab/>
        <w:t>Requesting_MAP_SSM: This type of process handles a MAP service requested during a dialogue. An instance of this process is created by the instance of the MAP_DSM process for each requested MAP service.</w:t>
      </w:r>
    </w:p>
    <w:p w14:paraId="73A7923B" w14:textId="50E0DADC" w:rsidR="00C33898" w:rsidRPr="00653FE2" w:rsidRDefault="00C33898" w:rsidP="00C33898">
      <w:pPr>
        <w:pStyle w:val="B2"/>
        <w:keepNext/>
        <w:keepLines/>
      </w:pPr>
      <w:r w:rsidRPr="00653FE2">
        <w:t>d)</w:t>
      </w:r>
      <w:r w:rsidRPr="00653FE2">
        <w:tab/>
        <w:t>Performing_MAP_SSM: This type of process handles a MAP service performed during a dialogue. An instance of this process is created by the instance of the MAP_DSM process for each MAP service to be performed.</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lastRenderedPageBreak/>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lastRenderedPageBreak/>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lastRenderedPageBreak/>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lastRenderedPageBreak/>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lastRenderedPageBreak/>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lastRenderedPageBreak/>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lastRenderedPageBreak/>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lastRenderedPageBreak/>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lastRenderedPageBreak/>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lastRenderedPageBreak/>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lastRenderedPageBreak/>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lastRenderedPageBreak/>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lastRenderedPageBreak/>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lastRenderedPageBreak/>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lastRenderedPageBreak/>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lastRenderedPageBreak/>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lastRenderedPageBreak/>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lastRenderedPageBreak/>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lastRenderedPageBreak/>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lastRenderedPageBreak/>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lastRenderedPageBreak/>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lastRenderedPageBreak/>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lastRenderedPageBreak/>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lastRenderedPageBreak/>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lastRenderedPageBreak/>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lastRenderedPageBreak/>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lastRenderedPageBreak/>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lastRenderedPageBreak/>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lastRenderedPageBreak/>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5" w:name="_Toc11332058"/>
      <w:bookmarkStart w:id="2756" w:name="_Toc36554141"/>
      <w:bookmarkStart w:id="2757" w:name="_Toc218669042"/>
      <w:r w:rsidRPr="00653FE2">
        <w:t>16</w:t>
      </w:r>
      <w:r w:rsidRPr="00653FE2">
        <w:tab/>
        <w:t>Mapping on to TC services</w:t>
      </w:r>
      <w:bookmarkEnd w:id="2755"/>
      <w:bookmarkEnd w:id="2756"/>
      <w:bookmarkEnd w:id="2757"/>
    </w:p>
    <w:p w14:paraId="06EDBC7A" w14:textId="77777777" w:rsidR="00C33898" w:rsidRPr="00653FE2" w:rsidRDefault="00C33898" w:rsidP="00C33898">
      <w:pPr>
        <w:pStyle w:val="Heading2"/>
        <w:keepNext w:val="0"/>
        <w:keepLines w:val="0"/>
      </w:pPr>
      <w:bookmarkStart w:id="2758" w:name="_Toc11332059"/>
      <w:bookmarkStart w:id="2759" w:name="_Toc36554142"/>
      <w:bookmarkStart w:id="2760" w:name="_Toc218669043"/>
      <w:r w:rsidRPr="00653FE2">
        <w:t>16.1</w:t>
      </w:r>
      <w:r w:rsidRPr="00653FE2">
        <w:tab/>
        <w:t>Dialogue control</w:t>
      </w:r>
      <w:bookmarkEnd w:id="2758"/>
      <w:bookmarkEnd w:id="2759"/>
      <w:bookmarkEnd w:id="2760"/>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1" w:name="_Toc11332060"/>
      <w:bookmarkStart w:id="2762" w:name="_Toc36554143"/>
      <w:bookmarkStart w:id="2763" w:name="_Toc218669044"/>
      <w:r w:rsidRPr="00653FE2">
        <w:t>16.1.1</w:t>
      </w:r>
      <w:r w:rsidRPr="00653FE2">
        <w:tab/>
        <w:t>Directly mapped parameters</w:t>
      </w:r>
      <w:bookmarkEnd w:id="2761"/>
      <w:bookmarkEnd w:id="2762"/>
      <w:bookmarkEnd w:id="2763"/>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4" w:name="_Toc11332061"/>
      <w:bookmarkStart w:id="2765" w:name="_Toc36554144"/>
      <w:bookmarkStart w:id="2766" w:name="_Toc218669045"/>
      <w:r w:rsidRPr="00653FE2">
        <w:t>16.1.2</w:t>
      </w:r>
      <w:r w:rsidRPr="00653FE2">
        <w:tab/>
        <w:t>Use of other parameters of dialogue handling primitives</w:t>
      </w:r>
      <w:bookmarkEnd w:id="2764"/>
      <w:bookmarkEnd w:id="2765"/>
      <w:bookmarkEnd w:id="2766"/>
    </w:p>
    <w:p w14:paraId="49E0AB86" w14:textId="77777777" w:rsidR="00C33898" w:rsidRPr="00653FE2" w:rsidRDefault="00C33898" w:rsidP="00C33898">
      <w:pPr>
        <w:pStyle w:val="Heading4"/>
        <w:keepNext w:val="0"/>
        <w:keepLines w:val="0"/>
      </w:pPr>
      <w:bookmarkStart w:id="2767" w:name="_Toc11332062"/>
      <w:bookmarkStart w:id="2768" w:name="_Toc36554145"/>
      <w:bookmarkStart w:id="2769" w:name="_Toc218669046"/>
      <w:r w:rsidRPr="00653FE2">
        <w:t>16.1.2.1</w:t>
      </w:r>
      <w:r w:rsidRPr="00653FE2">
        <w:tab/>
        <w:t>Dialogue Id</w:t>
      </w:r>
      <w:bookmarkEnd w:id="2767"/>
      <w:bookmarkEnd w:id="2768"/>
      <w:bookmarkEnd w:id="2769"/>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70" w:name="_Toc11332063"/>
      <w:bookmarkStart w:id="2771" w:name="_Toc36554146"/>
      <w:bookmarkStart w:id="2772" w:name="_Toc218669047"/>
      <w:r w:rsidRPr="00653FE2">
        <w:t>16.1.2.2</w:t>
      </w:r>
      <w:r w:rsidRPr="00653FE2">
        <w:tab/>
        <w:t>Application-context-name</w:t>
      </w:r>
      <w:bookmarkEnd w:id="2770"/>
      <w:bookmarkEnd w:id="2771"/>
      <w:bookmarkEnd w:id="2772"/>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3" w:name="_Toc11332064"/>
      <w:bookmarkStart w:id="2774" w:name="_Toc36554147"/>
      <w:bookmarkStart w:id="2775" w:name="_Toc218669048"/>
      <w:r w:rsidRPr="00653FE2">
        <w:t>16.1.2.3</w:t>
      </w:r>
      <w:r w:rsidRPr="00653FE2">
        <w:tab/>
        <w:t>User information</w:t>
      </w:r>
      <w:bookmarkEnd w:id="2773"/>
      <w:bookmarkEnd w:id="2774"/>
      <w:bookmarkEnd w:id="2775"/>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6" w:name="_Toc11332065"/>
      <w:bookmarkStart w:id="2777" w:name="_Toc36554148"/>
      <w:bookmarkStart w:id="2778" w:name="_Toc218669049"/>
      <w:r w:rsidRPr="00653FE2">
        <w:t>16.1.2.4</w:t>
      </w:r>
      <w:r w:rsidRPr="00653FE2">
        <w:tab/>
        <w:t>Component present</w:t>
      </w:r>
      <w:bookmarkEnd w:id="2776"/>
      <w:bookmarkEnd w:id="2777"/>
      <w:bookmarkEnd w:id="2778"/>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9" w:name="_Toc11332066"/>
      <w:bookmarkStart w:id="2780" w:name="_Toc36554149"/>
      <w:bookmarkStart w:id="2781" w:name="_Toc218669050"/>
      <w:r w:rsidRPr="00653FE2">
        <w:t>16.1.2.5</w:t>
      </w:r>
      <w:r w:rsidRPr="00653FE2">
        <w:tab/>
        <w:t>Termination</w:t>
      </w:r>
      <w:bookmarkEnd w:id="2779"/>
      <w:bookmarkEnd w:id="2780"/>
      <w:bookmarkEnd w:id="2781"/>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2" w:name="_Toc11332067"/>
      <w:bookmarkStart w:id="2783" w:name="_Toc36554150"/>
      <w:bookmarkStart w:id="2784" w:name="_Toc218669051"/>
      <w:r w:rsidRPr="00653FE2">
        <w:t>16.1.2.6</w:t>
      </w:r>
      <w:r w:rsidRPr="00653FE2">
        <w:tab/>
        <w:t>P-Abort-Cause</w:t>
      </w:r>
      <w:bookmarkEnd w:id="2782"/>
      <w:bookmarkEnd w:id="2783"/>
      <w:bookmarkEnd w:id="2784"/>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State">
        <w:smartTag w:uri="urn:schemas-microsoft-com:office:smarttags" w:element="plac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5" w:name="_Toc11332068"/>
      <w:bookmarkStart w:id="2786" w:name="_Toc36554151"/>
      <w:bookmarkStart w:id="2787" w:name="_Toc218669052"/>
      <w:r w:rsidRPr="00653FE2">
        <w:t>16.1.2.7</w:t>
      </w:r>
      <w:r w:rsidRPr="00653FE2">
        <w:tab/>
        <w:t>Quality of service</w:t>
      </w:r>
      <w:bookmarkEnd w:id="2785"/>
      <w:bookmarkEnd w:id="2786"/>
      <w:bookmarkEnd w:id="2787"/>
    </w:p>
    <w:p w14:paraId="7EC77D1B" w14:textId="77777777" w:rsidR="00C33898" w:rsidRPr="00653FE2" w:rsidRDefault="00C33898" w:rsidP="00C33898">
      <w:r w:rsidRPr="00653FE2">
        <w:lastRenderedPageBreak/>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8" w:name="_Toc11332069"/>
      <w:bookmarkStart w:id="2789" w:name="_Toc36554152"/>
      <w:bookmarkStart w:id="2790" w:name="_Toc218669053"/>
      <w:r w:rsidRPr="00653FE2">
        <w:t>16.2</w:t>
      </w:r>
      <w:r w:rsidRPr="00653FE2">
        <w:tab/>
        <w:t>Service specific procedures</w:t>
      </w:r>
      <w:bookmarkEnd w:id="2788"/>
      <w:bookmarkEnd w:id="2789"/>
      <w:bookmarkEnd w:id="2790"/>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1" w:name="_Toc11332070"/>
      <w:bookmarkStart w:id="2792" w:name="_Toc36554153"/>
      <w:bookmarkStart w:id="2793" w:name="_Toc218669054"/>
      <w:r w:rsidRPr="00653FE2">
        <w:t>16.2.1</w:t>
      </w:r>
      <w:r w:rsidRPr="00653FE2">
        <w:tab/>
        <w:t>Directly mapped parameters</w:t>
      </w:r>
      <w:bookmarkEnd w:id="2791"/>
      <w:bookmarkEnd w:id="2792"/>
      <w:bookmarkEnd w:id="2793"/>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4" w:name="_Toc11332071"/>
      <w:bookmarkStart w:id="2795" w:name="_Toc36554154"/>
      <w:bookmarkStart w:id="2796" w:name="_Toc218669055"/>
      <w:r w:rsidRPr="00653FE2">
        <w:t>16.2.2</w:t>
      </w:r>
      <w:r w:rsidRPr="00653FE2">
        <w:tab/>
        <w:t>Use of other parameters of component handling primitives</w:t>
      </w:r>
      <w:bookmarkEnd w:id="2794"/>
      <w:bookmarkEnd w:id="2795"/>
      <w:bookmarkEnd w:id="2796"/>
    </w:p>
    <w:p w14:paraId="253660CC" w14:textId="77777777" w:rsidR="00C33898" w:rsidRPr="00653FE2" w:rsidRDefault="00C33898" w:rsidP="00C33898">
      <w:pPr>
        <w:pStyle w:val="Heading4"/>
        <w:keepNext w:val="0"/>
        <w:keepLines w:val="0"/>
      </w:pPr>
      <w:bookmarkStart w:id="2797" w:name="_Toc11332072"/>
      <w:bookmarkStart w:id="2798" w:name="_Toc36554155"/>
      <w:bookmarkStart w:id="2799" w:name="_Toc218669056"/>
      <w:r w:rsidRPr="00653FE2">
        <w:t>16.2.2.1</w:t>
      </w:r>
      <w:r w:rsidRPr="00653FE2">
        <w:tab/>
        <w:t>Dialogue Id</w:t>
      </w:r>
      <w:bookmarkEnd w:id="2797"/>
      <w:bookmarkEnd w:id="2798"/>
      <w:bookmarkEnd w:id="2799"/>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800" w:name="_Toc11332073"/>
      <w:bookmarkStart w:id="2801" w:name="_Toc36554156"/>
      <w:bookmarkStart w:id="2802" w:name="_Toc218669057"/>
      <w:r w:rsidRPr="00653FE2">
        <w:t>16.2.2.2</w:t>
      </w:r>
      <w:r w:rsidRPr="00653FE2">
        <w:tab/>
        <w:t>Class</w:t>
      </w:r>
      <w:bookmarkEnd w:id="2800"/>
      <w:bookmarkEnd w:id="2801"/>
      <w:bookmarkEnd w:id="2802"/>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3" w:name="_Toc11332074"/>
      <w:bookmarkStart w:id="2804" w:name="_Toc36554157"/>
      <w:bookmarkStart w:id="2805" w:name="_Toc218669058"/>
      <w:r w:rsidRPr="00653FE2">
        <w:t>16.2.2.3</w:t>
      </w:r>
      <w:r w:rsidRPr="00653FE2">
        <w:tab/>
        <w:t>Linked Id</w:t>
      </w:r>
      <w:bookmarkEnd w:id="2803"/>
      <w:bookmarkEnd w:id="2804"/>
      <w:bookmarkEnd w:id="2805"/>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6" w:name="_Toc11332075"/>
      <w:bookmarkStart w:id="2807" w:name="_Toc36554158"/>
      <w:bookmarkStart w:id="2808" w:name="_Toc218669059"/>
      <w:r w:rsidRPr="00653FE2">
        <w:lastRenderedPageBreak/>
        <w:t>16.2.2.4</w:t>
      </w:r>
      <w:r w:rsidRPr="00653FE2">
        <w:tab/>
        <w:t>Operation</w:t>
      </w:r>
      <w:bookmarkEnd w:id="2806"/>
      <w:bookmarkEnd w:id="2807"/>
      <w:bookmarkEnd w:id="2808"/>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9" w:name="_Toc11332076"/>
      <w:bookmarkStart w:id="2810" w:name="_Toc36554159"/>
      <w:bookmarkStart w:id="2811" w:name="_Toc218669060"/>
      <w:r w:rsidRPr="00653FE2">
        <w:t>16.2.2.5</w:t>
      </w:r>
      <w:r w:rsidRPr="00653FE2">
        <w:tab/>
        <w:t>Error</w:t>
      </w:r>
      <w:bookmarkEnd w:id="2809"/>
      <w:bookmarkEnd w:id="2810"/>
      <w:bookmarkEnd w:id="2811"/>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2" w:name="_Toc11332077"/>
      <w:bookmarkStart w:id="2813" w:name="_Toc36554160"/>
      <w:bookmarkStart w:id="2814" w:name="_Toc218669061"/>
      <w:r w:rsidRPr="00653FE2">
        <w:t>16.2.2.6</w:t>
      </w:r>
      <w:r w:rsidRPr="00653FE2">
        <w:tab/>
        <w:t>Parameters</w:t>
      </w:r>
      <w:bookmarkEnd w:id="2812"/>
      <w:bookmarkEnd w:id="2813"/>
      <w:bookmarkEnd w:id="2814"/>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5" w:name="_Toc11332078"/>
      <w:bookmarkStart w:id="2816" w:name="_Toc36554161"/>
      <w:bookmarkStart w:id="2817" w:name="_Toc218669062"/>
      <w:r w:rsidRPr="00653FE2">
        <w:t>16.2.2.7</w:t>
      </w:r>
      <w:r w:rsidRPr="00653FE2">
        <w:tab/>
        <w:t>Time out</w:t>
      </w:r>
      <w:bookmarkEnd w:id="2815"/>
      <w:bookmarkEnd w:id="2816"/>
      <w:bookmarkEnd w:id="2817"/>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8" w:name="_Toc11332079"/>
      <w:bookmarkStart w:id="2819" w:name="_Toc36554162"/>
      <w:bookmarkStart w:id="2820" w:name="_Toc218669063"/>
      <w:r w:rsidRPr="00653FE2">
        <w:t>16.2.2.8</w:t>
      </w:r>
      <w:r w:rsidRPr="00653FE2">
        <w:tab/>
        <w:t>Last component</w:t>
      </w:r>
      <w:bookmarkEnd w:id="2818"/>
      <w:bookmarkEnd w:id="2819"/>
      <w:bookmarkEnd w:id="2820"/>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1" w:name="_Toc11332080"/>
      <w:bookmarkStart w:id="2822" w:name="_Toc36554163"/>
      <w:bookmarkStart w:id="2823" w:name="_Toc218669064"/>
      <w:r w:rsidRPr="00653FE2">
        <w:t>16.2.2.9</w:t>
      </w:r>
      <w:r w:rsidRPr="00653FE2">
        <w:tab/>
        <w:t>Problem code</w:t>
      </w:r>
      <w:bookmarkEnd w:id="2821"/>
      <w:bookmarkEnd w:id="2822"/>
      <w:bookmarkEnd w:id="2823"/>
    </w:p>
    <w:p w14:paraId="409D65E5" w14:textId="77777777" w:rsidR="00C33898" w:rsidRPr="00653FE2" w:rsidRDefault="00C33898" w:rsidP="00C33898">
      <w:pPr>
        <w:pStyle w:val="Heading5"/>
        <w:keepNext w:val="0"/>
        <w:keepLines w:val="0"/>
      </w:pPr>
      <w:bookmarkStart w:id="2824" w:name="_Toc11332081"/>
      <w:bookmarkStart w:id="2825" w:name="_Toc36554164"/>
      <w:bookmarkStart w:id="2826" w:name="_Toc218669065"/>
      <w:r w:rsidRPr="00653FE2">
        <w:t>16.2.2.9.1</w:t>
      </w:r>
      <w:r w:rsidRPr="00653FE2">
        <w:tab/>
        <w:t>Mapping to MAP User Error</w:t>
      </w:r>
      <w:bookmarkEnd w:id="2824"/>
      <w:bookmarkEnd w:id="2825"/>
      <w:bookmarkEnd w:id="2826"/>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7" w:name="_Toc11332082"/>
      <w:bookmarkStart w:id="2828" w:name="_Toc36554165"/>
      <w:bookmarkStart w:id="2829" w:name="_Toc218669066"/>
      <w:r w:rsidRPr="00653FE2">
        <w:lastRenderedPageBreak/>
        <w:t>16.2.2.9.2</w:t>
      </w:r>
      <w:r w:rsidRPr="00653FE2">
        <w:tab/>
        <w:t>Mapping to MAP Provider Error parameter</w:t>
      </w:r>
      <w:bookmarkEnd w:id="2827"/>
      <w:bookmarkEnd w:id="2828"/>
      <w:bookmarkEnd w:id="2829"/>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30" w:name="_Toc11332083"/>
      <w:bookmarkStart w:id="2831" w:name="_Toc36554166"/>
      <w:bookmarkStart w:id="2832" w:name="_Toc218669067"/>
      <w:r w:rsidRPr="00653FE2">
        <w:t>16.2.2.9.3</w:t>
      </w:r>
      <w:r w:rsidRPr="00653FE2">
        <w:tab/>
        <w:t>Mapping to diagnostic parameter</w:t>
      </w:r>
      <w:bookmarkEnd w:id="2830"/>
      <w:bookmarkEnd w:id="2831"/>
      <w:bookmarkEnd w:id="2832"/>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3" w:name="_Toc11332084"/>
      <w:bookmarkStart w:id="2834" w:name="_Toc36554167"/>
      <w:bookmarkStart w:id="2835" w:name="_Toc218669068"/>
      <w:r w:rsidRPr="00653FE2">
        <w:lastRenderedPageBreak/>
        <w:t>17</w:t>
      </w:r>
      <w:r w:rsidRPr="00653FE2">
        <w:tab/>
        <w:t>Abstract syntax of the MAP protocol</w:t>
      </w:r>
      <w:bookmarkEnd w:id="2833"/>
      <w:bookmarkEnd w:id="2834"/>
      <w:bookmarkEnd w:id="2835"/>
    </w:p>
    <w:p w14:paraId="0868A8ED" w14:textId="77777777" w:rsidR="00C33898" w:rsidRPr="00653FE2" w:rsidRDefault="00C33898" w:rsidP="00C33898">
      <w:pPr>
        <w:pStyle w:val="Heading2"/>
      </w:pPr>
      <w:bookmarkStart w:id="2836" w:name="_Toc11332085"/>
      <w:bookmarkStart w:id="2837" w:name="_Toc36554168"/>
      <w:bookmarkStart w:id="2838" w:name="_Toc218669069"/>
      <w:r w:rsidRPr="00653FE2">
        <w:t>17.1</w:t>
      </w:r>
      <w:r w:rsidRPr="00653FE2">
        <w:tab/>
        <w:t>General</w:t>
      </w:r>
      <w:bookmarkEnd w:id="2836"/>
      <w:bookmarkEnd w:id="2837"/>
      <w:bookmarkEnd w:id="2838"/>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9" w:name="_Toc11332086"/>
      <w:bookmarkStart w:id="2840" w:name="_Toc36554169"/>
      <w:bookmarkStart w:id="2841" w:name="_Toc218669070"/>
      <w:r w:rsidRPr="00653FE2">
        <w:t>17.1.1</w:t>
      </w:r>
      <w:r w:rsidRPr="00653FE2">
        <w:tab/>
        <w:t>Encoding rules</w:t>
      </w:r>
      <w:bookmarkEnd w:id="2839"/>
      <w:bookmarkEnd w:id="2840"/>
      <w:bookmarkEnd w:id="2841"/>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2" w:name="_Toc11332087"/>
      <w:bookmarkStart w:id="2843" w:name="_Toc36554170"/>
      <w:bookmarkStart w:id="2844" w:name="_Toc218669071"/>
      <w:r w:rsidRPr="00653FE2">
        <w:t>17.1.2</w:t>
      </w:r>
      <w:r w:rsidRPr="00653FE2">
        <w:tab/>
        <w:t>Use of TC</w:t>
      </w:r>
      <w:bookmarkEnd w:id="2842"/>
      <w:bookmarkEnd w:id="2843"/>
      <w:bookmarkEnd w:id="2844"/>
    </w:p>
    <w:p w14:paraId="6D1126C0" w14:textId="35EE741D" w:rsidR="00C33898" w:rsidRPr="00653FE2" w:rsidRDefault="00C33898" w:rsidP="00C33898">
      <w:pPr>
        <w:keepNext/>
      </w:pPr>
      <w:r w:rsidRPr="00653FE2">
        <w:t>The mapping of OPERATION and ERROR to TC components is defined in E</w:t>
      </w:r>
      <w:r w:rsidR="00EC33FE" w:rsidRPr="00653FE2">
        <w:t>TS</w:t>
      </w:r>
      <w:r w:rsidR="00EC33FE">
        <w:t> </w:t>
      </w:r>
      <w:r w:rsidR="00EC33FE" w:rsidRPr="00653FE2">
        <w:t>3</w:t>
      </w:r>
      <w:r w:rsidRPr="00653FE2">
        <w:t>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5" w:name="_Toc11332088"/>
      <w:bookmarkStart w:id="2846" w:name="_Toc36554171"/>
      <w:bookmarkStart w:id="2847" w:name="_Toc218669072"/>
      <w:r w:rsidRPr="00653FE2">
        <w:t>17.1.2.1</w:t>
      </w:r>
      <w:r w:rsidRPr="00653FE2">
        <w:tab/>
        <w:t>Use of Global Operation and Error codes defined outside MAP</w:t>
      </w:r>
      <w:bookmarkEnd w:id="2845"/>
      <w:bookmarkEnd w:id="2846"/>
      <w:bookmarkEnd w:id="2847"/>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8" w:name="_Toc11332089"/>
      <w:bookmarkStart w:id="2849" w:name="_Toc36554172"/>
      <w:bookmarkStart w:id="2850" w:name="_Toc218669073"/>
      <w:r w:rsidRPr="00653FE2">
        <w:t>17.1.3</w:t>
      </w:r>
      <w:r w:rsidRPr="00653FE2">
        <w:tab/>
        <w:t>Use of information elements defined outside MAP</w:t>
      </w:r>
      <w:bookmarkEnd w:id="2848"/>
      <w:bookmarkEnd w:id="2849"/>
      <w:bookmarkEnd w:id="2850"/>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1" w:name="_Toc11332090"/>
      <w:bookmarkStart w:id="2852" w:name="_Toc36554173"/>
      <w:bookmarkStart w:id="2853" w:name="_Toc218669074"/>
      <w:r w:rsidRPr="00653FE2">
        <w:t>17.1.4</w:t>
      </w:r>
      <w:r w:rsidRPr="00653FE2">
        <w:tab/>
        <w:t>Compatibility considerations</w:t>
      </w:r>
      <w:bookmarkEnd w:id="2851"/>
      <w:bookmarkEnd w:id="2852"/>
      <w:bookmarkEnd w:id="2853"/>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4" w:name="_Toc11332091"/>
      <w:bookmarkStart w:id="2855" w:name="_Toc36554174"/>
      <w:bookmarkStart w:id="2856" w:name="_Toc218669075"/>
      <w:r w:rsidRPr="00653FE2">
        <w:t>17.1.5</w:t>
      </w:r>
      <w:r w:rsidRPr="00653FE2">
        <w:tab/>
        <w:t>Structure of the Abstract Syntax of MAP</w:t>
      </w:r>
      <w:bookmarkEnd w:id="2854"/>
      <w:bookmarkEnd w:id="2855"/>
      <w:bookmarkEnd w:id="2856"/>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5D38FD9E" w:rsidR="00C33898" w:rsidRPr="00653FE2" w:rsidRDefault="00C33898" w:rsidP="00C33898">
      <w:pPr>
        <w:pStyle w:val="B2"/>
      </w:pPr>
      <w:r w:rsidRPr="00653FE2">
        <w:t>ss</w:t>
      </w:r>
      <w:r>
        <w:tab/>
      </w:r>
      <w:r w:rsidRPr="00653FE2">
        <w:t>supplementary service</w:t>
      </w:r>
    </w:p>
    <w:p w14:paraId="59676F4C" w14:textId="432C3E87" w:rsidR="00C33898" w:rsidRPr="00653FE2" w:rsidRDefault="00C33898" w:rsidP="00C33898">
      <w:r w:rsidRPr="00653FE2">
        <w:lastRenderedPageBreak/>
        <w:t xml:space="preserve">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w:t>
      </w:r>
      <w:r w:rsidR="00EC33FE" w:rsidRPr="00653FE2">
        <w:t>TS</w:t>
      </w:r>
      <w:r w:rsidR="00EC33FE">
        <w:t> </w:t>
      </w:r>
      <w:r w:rsidR="00EC33FE" w:rsidRPr="00653FE2">
        <w:t>2</w:t>
      </w:r>
      <w:r w:rsidRPr="00653FE2">
        <w:t>4.080</w:t>
      </w:r>
      <w:r w:rsidR="00EC33FE">
        <w:t> </w:t>
      </w:r>
      <w:r w:rsidR="00EC33FE" w:rsidRPr="00653FE2">
        <w:t>[</w:t>
      </w:r>
      <w:r w:rsidRPr="00653FE2">
        <w:t>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lastRenderedPageBreak/>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7" w:name="_Toc11332092"/>
      <w:bookmarkStart w:id="2858" w:name="_Toc36554175"/>
      <w:bookmarkStart w:id="2859" w:name="_Toc218669076"/>
      <w:r w:rsidRPr="00653FE2">
        <w:t>17.1.6</w:t>
      </w:r>
      <w:r w:rsidRPr="00653FE2">
        <w:tab/>
        <w:t>Application Contexts</w:t>
      </w:r>
      <w:bookmarkEnd w:id="2857"/>
      <w:bookmarkEnd w:id="2858"/>
      <w:bookmarkEnd w:id="2859"/>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lastRenderedPageBreak/>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60" w:name="_Hlt468503894"/>
            <w:bookmarkEnd w:id="2860"/>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1" w:name="_Toc11332093"/>
      <w:bookmarkStart w:id="2862" w:name="_Toc36554176"/>
      <w:bookmarkStart w:id="2863" w:name="_Toc218669077"/>
      <w:r w:rsidRPr="00653FE2">
        <w:t>17.2</w:t>
      </w:r>
      <w:r w:rsidRPr="00653FE2">
        <w:tab/>
        <w:t>Operation packages</w:t>
      </w:r>
      <w:bookmarkEnd w:id="2861"/>
      <w:bookmarkEnd w:id="2862"/>
      <w:bookmarkEnd w:id="2863"/>
    </w:p>
    <w:p w14:paraId="66887B40" w14:textId="77777777" w:rsidR="00C33898" w:rsidRPr="00653FE2" w:rsidRDefault="00C33898" w:rsidP="00C33898">
      <w:pPr>
        <w:pStyle w:val="Heading3"/>
      </w:pPr>
      <w:bookmarkStart w:id="2864" w:name="_Toc11332094"/>
      <w:bookmarkStart w:id="2865" w:name="_Toc36554177"/>
      <w:bookmarkStart w:id="2866" w:name="_Toc218669078"/>
      <w:r w:rsidRPr="00653FE2">
        <w:t>17.2.1</w:t>
      </w:r>
      <w:r w:rsidRPr="00653FE2">
        <w:tab/>
        <w:t>General aspects</w:t>
      </w:r>
      <w:bookmarkEnd w:id="2864"/>
      <w:bookmarkEnd w:id="2865"/>
      <w:bookmarkEnd w:id="2866"/>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7" w:name="_Toc11332095"/>
      <w:bookmarkStart w:id="2868" w:name="_Toc36554178"/>
      <w:bookmarkStart w:id="2869" w:name="_Toc218669079"/>
      <w:r w:rsidRPr="00653FE2">
        <w:lastRenderedPageBreak/>
        <w:t>17.2.2</w:t>
      </w:r>
      <w:r w:rsidRPr="00653FE2">
        <w:tab/>
        <w:t>Packages specifications</w:t>
      </w:r>
      <w:bookmarkEnd w:id="2867"/>
      <w:bookmarkEnd w:id="2868"/>
      <w:bookmarkEnd w:id="2869"/>
    </w:p>
    <w:p w14:paraId="757902E7" w14:textId="77777777" w:rsidR="00C33898" w:rsidRPr="00653FE2" w:rsidRDefault="00C33898" w:rsidP="00C33898">
      <w:pPr>
        <w:pStyle w:val="Heading4"/>
      </w:pPr>
      <w:bookmarkStart w:id="2870" w:name="_Toc11332096"/>
      <w:bookmarkStart w:id="2871" w:name="_Toc36554179"/>
      <w:bookmarkStart w:id="2872" w:name="_Toc218669080"/>
      <w:r w:rsidRPr="00653FE2">
        <w:t>17.2.2.1</w:t>
      </w:r>
      <w:r w:rsidRPr="00653FE2">
        <w:tab/>
        <w:t>Location updating</w:t>
      </w:r>
      <w:bookmarkEnd w:id="2870"/>
      <w:bookmarkEnd w:id="2871"/>
      <w:bookmarkEnd w:id="2872"/>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3" w:name="_Toc11332097"/>
      <w:bookmarkStart w:id="2874" w:name="_Toc36554180"/>
      <w:bookmarkStart w:id="2875" w:name="_Toc218669081"/>
      <w:r w:rsidRPr="00653FE2">
        <w:t>17.2.2.2</w:t>
      </w:r>
      <w:r w:rsidRPr="00653FE2">
        <w:tab/>
        <w:t>Location cancellation</w:t>
      </w:r>
      <w:bookmarkEnd w:id="2873"/>
      <w:bookmarkEnd w:id="2874"/>
      <w:bookmarkEnd w:id="2875"/>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6" w:name="_Toc11332098"/>
      <w:bookmarkStart w:id="2877" w:name="_Toc36554181"/>
      <w:bookmarkStart w:id="2878" w:name="_Toc218669082"/>
      <w:r w:rsidRPr="00653FE2">
        <w:t>17.2.2.3</w:t>
      </w:r>
      <w:r w:rsidRPr="00653FE2">
        <w:tab/>
        <w:t>Roaming number enquiry</w:t>
      </w:r>
      <w:bookmarkEnd w:id="2876"/>
      <w:bookmarkEnd w:id="2877"/>
      <w:bookmarkEnd w:id="2878"/>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9" w:name="_Toc11332099"/>
      <w:bookmarkStart w:id="2880" w:name="_Toc36554182"/>
      <w:bookmarkStart w:id="2881" w:name="_Toc218669083"/>
      <w:r w:rsidRPr="00653FE2">
        <w:t>17.2.2.4</w:t>
      </w:r>
      <w:r w:rsidRPr="00653FE2">
        <w:tab/>
        <w:t>Information retrieval</w:t>
      </w:r>
      <w:bookmarkEnd w:id="2879"/>
      <w:bookmarkEnd w:id="2880"/>
      <w:bookmarkEnd w:id="2881"/>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2" w:name="_Toc11332100"/>
      <w:bookmarkStart w:id="2883" w:name="_Toc36554183"/>
      <w:bookmarkStart w:id="2884" w:name="_Toc218669084"/>
      <w:r w:rsidRPr="00653FE2">
        <w:lastRenderedPageBreak/>
        <w:t>17.2.2.5</w:t>
      </w:r>
      <w:r w:rsidRPr="00653FE2">
        <w:tab/>
        <w:t>Inter-VLR information retrieval</w:t>
      </w:r>
      <w:bookmarkEnd w:id="2882"/>
      <w:bookmarkEnd w:id="2883"/>
      <w:bookmarkEnd w:id="2884"/>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5" w:name="_Toc11332101"/>
      <w:bookmarkStart w:id="2886" w:name="_Toc36554184"/>
      <w:bookmarkStart w:id="2887" w:name="_Toc218669085"/>
      <w:r w:rsidRPr="00653FE2">
        <w:t>17.2.2.6</w:t>
      </w:r>
      <w:r w:rsidRPr="00653FE2">
        <w:tab/>
        <w:t>IMSI retrieval</w:t>
      </w:r>
      <w:bookmarkEnd w:id="2885"/>
      <w:bookmarkEnd w:id="2886"/>
      <w:bookmarkEnd w:id="2887"/>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8" w:name="_Toc11332102"/>
      <w:bookmarkStart w:id="2889" w:name="_Toc36554185"/>
      <w:bookmarkStart w:id="2890" w:name="_Toc218669086"/>
      <w:r w:rsidRPr="00653FE2">
        <w:t>17.2.2.7</w:t>
      </w:r>
      <w:r w:rsidRPr="00653FE2">
        <w:tab/>
        <w:t>Call control transfer</w:t>
      </w:r>
      <w:bookmarkEnd w:id="2888"/>
      <w:bookmarkEnd w:id="2889"/>
      <w:bookmarkEnd w:id="2890"/>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1" w:name="_Toc11332103"/>
      <w:bookmarkStart w:id="2892" w:name="_Toc36554186"/>
      <w:bookmarkStart w:id="2893" w:name="_Toc218669087"/>
      <w:r w:rsidRPr="00653FE2">
        <w:t>17.2.2.8</w:t>
      </w:r>
      <w:r w:rsidRPr="00653FE2">
        <w:tab/>
        <w:t>Void</w:t>
      </w:r>
      <w:bookmarkEnd w:id="2891"/>
      <w:bookmarkEnd w:id="2892"/>
      <w:bookmarkEnd w:id="2893"/>
    </w:p>
    <w:p w14:paraId="6D564BE6" w14:textId="77777777" w:rsidR="00C33898" w:rsidRPr="00653FE2" w:rsidRDefault="00C33898" w:rsidP="00C33898">
      <w:pPr>
        <w:pStyle w:val="Heading4"/>
      </w:pPr>
      <w:bookmarkStart w:id="2894" w:name="_Toc11332104"/>
      <w:bookmarkStart w:id="2895" w:name="_Toc36554187"/>
      <w:bookmarkStart w:id="2896" w:name="_Toc218669088"/>
      <w:r w:rsidRPr="00653FE2">
        <w:t>17.2.2.9</w:t>
      </w:r>
      <w:r w:rsidRPr="00653FE2">
        <w:tab/>
        <w:t>Void</w:t>
      </w:r>
      <w:bookmarkEnd w:id="2894"/>
      <w:bookmarkEnd w:id="2895"/>
      <w:bookmarkEnd w:id="2896"/>
    </w:p>
    <w:p w14:paraId="22AAB722" w14:textId="77777777" w:rsidR="00C33898" w:rsidRPr="00653FE2" w:rsidRDefault="00C33898" w:rsidP="00C33898">
      <w:pPr>
        <w:pStyle w:val="Heading4"/>
      </w:pPr>
      <w:bookmarkStart w:id="2897" w:name="_Toc11332105"/>
      <w:bookmarkStart w:id="2898" w:name="_Toc36554188"/>
      <w:bookmarkStart w:id="2899" w:name="_Toc218669089"/>
      <w:r w:rsidRPr="00653FE2">
        <w:t>17.2.2.10</w:t>
      </w:r>
      <w:r w:rsidRPr="00653FE2">
        <w:tab/>
        <w:t>Interrogation</w:t>
      </w:r>
      <w:bookmarkEnd w:id="2897"/>
      <w:bookmarkEnd w:id="2898"/>
      <w:bookmarkEnd w:id="2899"/>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900" w:name="_Toc11332106"/>
      <w:bookmarkStart w:id="2901" w:name="_Toc36554189"/>
      <w:bookmarkStart w:id="2902" w:name="_Toc218669090"/>
      <w:r w:rsidRPr="00653FE2">
        <w:lastRenderedPageBreak/>
        <w:t>17.2.2.11</w:t>
      </w:r>
      <w:r w:rsidRPr="00653FE2">
        <w:tab/>
        <w:t>Void</w:t>
      </w:r>
      <w:bookmarkEnd w:id="2900"/>
      <w:bookmarkEnd w:id="2901"/>
      <w:bookmarkEnd w:id="2902"/>
    </w:p>
    <w:p w14:paraId="15532371" w14:textId="77777777" w:rsidR="00C33898" w:rsidRPr="00653FE2" w:rsidRDefault="00C33898" w:rsidP="00C33898">
      <w:pPr>
        <w:pStyle w:val="Heading4"/>
      </w:pPr>
      <w:bookmarkStart w:id="2903" w:name="_Toc11332107"/>
      <w:bookmarkStart w:id="2904" w:name="_Toc36554190"/>
      <w:bookmarkStart w:id="2905" w:name="_Toc218669091"/>
      <w:r w:rsidRPr="00653FE2">
        <w:t>17.2.2.12</w:t>
      </w:r>
      <w:r w:rsidRPr="00653FE2">
        <w:tab/>
        <w:t>Handover Control</w:t>
      </w:r>
      <w:bookmarkEnd w:id="2903"/>
      <w:bookmarkEnd w:id="2904"/>
      <w:bookmarkEnd w:id="2905"/>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6" w:name="_Toc11332108"/>
      <w:bookmarkStart w:id="2907" w:name="_Toc36554191"/>
      <w:bookmarkStart w:id="2908" w:name="_Toc218669092"/>
      <w:r w:rsidRPr="00653FE2">
        <w:t>17.2.2.13</w:t>
      </w:r>
      <w:r w:rsidRPr="00653FE2">
        <w:tab/>
        <w:t>Subscriber Data management stand alone</w:t>
      </w:r>
      <w:bookmarkEnd w:id="2906"/>
      <w:bookmarkEnd w:id="2907"/>
      <w:bookmarkEnd w:id="2908"/>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9" w:name="_Toc11332109"/>
      <w:bookmarkStart w:id="2910" w:name="_Toc36554192"/>
      <w:bookmarkStart w:id="2911" w:name="_Toc218669093"/>
      <w:r w:rsidRPr="00653FE2">
        <w:t>17.2.2.14</w:t>
      </w:r>
      <w:r w:rsidRPr="00653FE2">
        <w:tab/>
        <w:t>Equipment management</w:t>
      </w:r>
      <w:bookmarkEnd w:id="2909"/>
      <w:bookmarkEnd w:id="2910"/>
      <w:bookmarkEnd w:id="2911"/>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2" w:name="_Toc11332110"/>
      <w:bookmarkStart w:id="2913" w:name="_Toc36554193"/>
      <w:bookmarkStart w:id="2914" w:name="_Toc218669094"/>
      <w:r w:rsidRPr="00653FE2">
        <w:lastRenderedPageBreak/>
        <w:t>17.2.2.15</w:t>
      </w:r>
      <w:r w:rsidRPr="00653FE2">
        <w:tab/>
        <w:t>Subscriber data management</w:t>
      </w:r>
      <w:bookmarkEnd w:id="2912"/>
      <w:bookmarkEnd w:id="2913"/>
      <w:bookmarkEnd w:id="2914"/>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5" w:name="_Toc11332111"/>
      <w:bookmarkStart w:id="2916" w:name="_Toc36554194"/>
      <w:bookmarkStart w:id="2917" w:name="_Toc218669095"/>
      <w:r w:rsidRPr="00653FE2">
        <w:t>17.2.2.16</w:t>
      </w:r>
      <w:r w:rsidRPr="00653FE2">
        <w:tab/>
        <w:t>Location register restart</w:t>
      </w:r>
      <w:bookmarkEnd w:id="2915"/>
      <w:bookmarkEnd w:id="2916"/>
      <w:bookmarkEnd w:id="2917"/>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8" w:name="_Toc11332112"/>
      <w:bookmarkStart w:id="2919" w:name="_Toc36554195"/>
      <w:bookmarkStart w:id="2920" w:name="_Toc218669096"/>
      <w:r w:rsidRPr="00653FE2">
        <w:t>17.2.2.17</w:t>
      </w:r>
      <w:r w:rsidRPr="00653FE2">
        <w:tab/>
        <w:t>Tracing stand-alone</w:t>
      </w:r>
      <w:bookmarkEnd w:id="2918"/>
      <w:bookmarkEnd w:id="2919"/>
      <w:bookmarkEnd w:id="2920"/>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1" w:name="_Toc11332113"/>
      <w:bookmarkStart w:id="2922" w:name="_Toc36554196"/>
      <w:bookmarkStart w:id="2923" w:name="_Toc218669097"/>
      <w:r w:rsidRPr="00653FE2">
        <w:t>17.2.2.18</w:t>
      </w:r>
      <w:r w:rsidRPr="00653FE2">
        <w:tab/>
        <w:t>Functional SS handling</w:t>
      </w:r>
      <w:bookmarkEnd w:id="2921"/>
      <w:bookmarkEnd w:id="2922"/>
      <w:bookmarkEnd w:id="2923"/>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4" w:name="_Toc11332114"/>
      <w:bookmarkStart w:id="2925" w:name="_Toc36554197"/>
      <w:bookmarkStart w:id="2926" w:name="_Toc218669098"/>
      <w:r w:rsidRPr="00653FE2">
        <w:lastRenderedPageBreak/>
        <w:t>17.2.2.19</w:t>
      </w:r>
      <w:r w:rsidRPr="00653FE2">
        <w:tab/>
        <w:t>Tracing</w:t>
      </w:r>
      <w:bookmarkEnd w:id="2924"/>
      <w:bookmarkEnd w:id="2925"/>
      <w:bookmarkEnd w:id="2926"/>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7" w:name="_Toc11332115"/>
      <w:bookmarkStart w:id="2928" w:name="_Toc36554198"/>
      <w:bookmarkStart w:id="2929" w:name="_Toc218669099"/>
      <w:r w:rsidRPr="00653FE2">
        <w:t>17.2.2.20</w:t>
      </w:r>
      <w:r w:rsidRPr="00653FE2">
        <w:tab/>
        <w:t>Binding</w:t>
      </w:r>
      <w:bookmarkEnd w:id="2927"/>
      <w:bookmarkEnd w:id="2928"/>
      <w:bookmarkEnd w:id="2929"/>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30" w:name="_Toc11332116"/>
      <w:bookmarkStart w:id="2931" w:name="_Toc36554199"/>
      <w:bookmarkStart w:id="2932" w:name="_Toc218669100"/>
      <w:r w:rsidRPr="00653FE2">
        <w:t>17.2.2.21</w:t>
      </w:r>
      <w:r w:rsidRPr="00653FE2">
        <w:tab/>
        <w:t>Unstructured SS handling</w:t>
      </w:r>
      <w:bookmarkEnd w:id="2930"/>
      <w:bookmarkEnd w:id="2931"/>
      <w:bookmarkEnd w:id="2932"/>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3" w:name="_Toc11332117"/>
      <w:bookmarkStart w:id="2934" w:name="_Toc36554200"/>
      <w:bookmarkStart w:id="2935" w:name="_Toc218669101"/>
      <w:r w:rsidRPr="00653FE2">
        <w:t>17.2.2.22</w:t>
      </w:r>
      <w:r w:rsidRPr="00653FE2">
        <w:tab/>
        <w:t>MO Short message relay services</w:t>
      </w:r>
      <w:bookmarkEnd w:id="2933"/>
      <w:bookmarkEnd w:id="2934"/>
      <w:bookmarkEnd w:id="2935"/>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6" w:name="_Toc11332118"/>
      <w:bookmarkStart w:id="2937" w:name="_Toc36554201"/>
      <w:bookmarkStart w:id="2938" w:name="_Toc218669102"/>
      <w:r w:rsidRPr="00653FE2">
        <w:lastRenderedPageBreak/>
        <w:t>17.2.2.23</w:t>
      </w:r>
      <w:r w:rsidRPr="00653FE2">
        <w:tab/>
        <w:t>Short message gateway services</w:t>
      </w:r>
      <w:bookmarkEnd w:id="2936"/>
      <w:bookmarkEnd w:id="2937"/>
      <w:bookmarkEnd w:id="2938"/>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2537AEC7" w:rsidR="00C33898" w:rsidRPr="00653FE2" w:rsidRDefault="00C33898" w:rsidP="00C33898">
      <w:pPr>
        <w:pStyle w:val="ASN1Source"/>
        <w:widowControl/>
        <w:spacing w:after="200"/>
        <w:rPr>
          <w:sz w:val="20"/>
        </w:rPr>
      </w:pPr>
      <w:r w:rsidRPr="00653FE2">
        <w:rPr>
          <w:rFonts w:ascii="Times New Roman" w:hAnsi="Times New Roman"/>
          <w:sz w:val="20"/>
        </w:rPr>
        <w:t xml:space="preserve">The v2-equivalent package can be determined according to the rules described in </w:t>
      </w:r>
      <w:r w:rsidR="00EC33FE" w:rsidRPr="00653FE2">
        <w:rPr>
          <w:rFonts w:ascii="Times New Roman" w:hAnsi="Times New Roman"/>
          <w:sz w:val="20"/>
        </w:rPr>
        <w:t>clause</w:t>
      </w:r>
      <w:r w:rsidR="00EC33FE">
        <w:rPr>
          <w:rFonts w:ascii="Times New Roman" w:hAnsi="Times New Roman"/>
          <w:sz w:val="20"/>
        </w:rPr>
        <w:t> </w:t>
      </w:r>
      <w:r w:rsidR="00EC33FE" w:rsidRPr="00653FE2">
        <w:rPr>
          <w:rFonts w:ascii="Times New Roman" w:hAnsi="Times New Roman"/>
          <w:sz w:val="20"/>
        </w:rPr>
        <w:t>1</w:t>
      </w:r>
      <w:r w:rsidRPr="00653FE2">
        <w:rPr>
          <w:rFonts w:ascii="Times New Roman" w:hAnsi="Times New Roman"/>
          <w:sz w:val="20"/>
        </w:rPr>
        <w:t>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9" w:name="_Toc11332119"/>
      <w:bookmarkStart w:id="2940" w:name="_Toc36554202"/>
      <w:bookmarkStart w:id="2941" w:name="_Toc218669103"/>
      <w:r w:rsidRPr="00653FE2">
        <w:t>17.2.2.24</w:t>
      </w:r>
      <w:r w:rsidRPr="00653FE2">
        <w:tab/>
        <w:t>MT Short message relay services</w:t>
      </w:r>
      <w:bookmarkEnd w:id="2939"/>
      <w:bookmarkEnd w:id="2940"/>
      <w:bookmarkEnd w:id="2941"/>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2" w:name="_Toc11332120"/>
      <w:bookmarkStart w:id="2943" w:name="_Toc36554203"/>
      <w:bookmarkStart w:id="2944" w:name="_Toc218669104"/>
      <w:r w:rsidRPr="00653FE2">
        <w:t>17.2.2.25</w:t>
      </w:r>
      <w:r w:rsidRPr="00653FE2">
        <w:tab/>
        <w:t>Void</w:t>
      </w:r>
      <w:bookmarkEnd w:id="2942"/>
      <w:bookmarkEnd w:id="2943"/>
      <w:bookmarkEnd w:id="2944"/>
    </w:p>
    <w:p w14:paraId="0829A284" w14:textId="77777777" w:rsidR="00C33898" w:rsidRPr="00653FE2" w:rsidRDefault="00C33898" w:rsidP="00C33898">
      <w:pPr>
        <w:pStyle w:val="Heading4"/>
      </w:pPr>
      <w:bookmarkStart w:id="2945" w:name="_Toc11332121"/>
      <w:bookmarkStart w:id="2946" w:name="_Toc36554204"/>
      <w:bookmarkStart w:id="2947" w:name="_Toc218669105"/>
      <w:r w:rsidRPr="00653FE2">
        <w:t>17.2.2.26</w:t>
      </w:r>
      <w:r w:rsidRPr="00653FE2">
        <w:tab/>
        <w:t>Message waiting data management</w:t>
      </w:r>
      <w:bookmarkEnd w:id="2945"/>
      <w:bookmarkEnd w:id="2946"/>
      <w:bookmarkEnd w:id="2947"/>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14497EDE" w:rsidR="00C33898" w:rsidRPr="00653FE2" w:rsidRDefault="00C33898" w:rsidP="00C33898">
      <w:r w:rsidRPr="00653FE2">
        <w:t xml:space="preserve">The v2-equivalent package can be determined according to the rules described in </w:t>
      </w:r>
      <w:r w:rsidR="00EC33FE" w:rsidRPr="00653FE2">
        <w:t>clause</w:t>
      </w:r>
      <w:r w:rsidR="00EC33FE">
        <w:t> </w:t>
      </w:r>
      <w:r w:rsidR="00EC33FE" w:rsidRPr="00653FE2">
        <w:t>1</w:t>
      </w:r>
      <w:r w:rsidRPr="00653FE2">
        <w:t>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8" w:name="_Toc11332122"/>
      <w:bookmarkStart w:id="2949" w:name="_Toc36554205"/>
      <w:bookmarkStart w:id="2950" w:name="_Toc218669106"/>
      <w:r w:rsidRPr="00653FE2">
        <w:t>17.2.2.27</w:t>
      </w:r>
      <w:r w:rsidRPr="00653FE2">
        <w:tab/>
        <w:t>Alerting</w:t>
      </w:r>
      <w:bookmarkEnd w:id="2948"/>
      <w:bookmarkEnd w:id="2949"/>
      <w:bookmarkEnd w:id="2950"/>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lastRenderedPageBreak/>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1" w:name="_Toc11332123"/>
      <w:bookmarkStart w:id="2952" w:name="_Toc36554206"/>
      <w:bookmarkStart w:id="2953" w:name="_Toc218669107"/>
      <w:r w:rsidRPr="00653FE2">
        <w:t>17.2.2.28</w:t>
      </w:r>
      <w:r w:rsidRPr="00653FE2">
        <w:tab/>
        <w:t>Data restoration</w:t>
      </w:r>
      <w:bookmarkEnd w:id="2951"/>
      <w:bookmarkEnd w:id="2952"/>
      <w:bookmarkEnd w:id="2953"/>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0CB9784D" w:rsidR="00C33898" w:rsidRPr="00653FE2" w:rsidRDefault="00C33898" w:rsidP="00C33898">
      <w:pPr>
        <w:keepNext/>
        <w:keepLines/>
      </w:pPr>
      <w:r w:rsidRPr="00653FE2">
        <w:t xml:space="preserve">The v2-equivalent package can be determined according to the rules described in </w:t>
      </w:r>
      <w:r w:rsidR="00EC33FE" w:rsidRPr="00653FE2">
        <w:t>clause</w:t>
      </w:r>
      <w:r w:rsidR="00EC33FE">
        <w:t> </w:t>
      </w:r>
      <w:r w:rsidR="00EC33FE" w:rsidRPr="00653FE2">
        <w:t>1</w:t>
      </w:r>
      <w:r w:rsidRPr="00653FE2">
        <w:t>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4" w:name="_Toc11332124"/>
      <w:bookmarkStart w:id="2955" w:name="_Toc36554207"/>
      <w:bookmarkStart w:id="2956" w:name="_Toc218669108"/>
      <w:r w:rsidRPr="00653FE2">
        <w:t>17.2.2.29</w:t>
      </w:r>
      <w:r w:rsidRPr="00653FE2">
        <w:tab/>
        <w:t>Purging</w:t>
      </w:r>
      <w:bookmarkEnd w:id="2954"/>
      <w:bookmarkEnd w:id="2955"/>
      <w:bookmarkEnd w:id="2956"/>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21A19A39" w:rsidR="00C33898" w:rsidRPr="00653FE2" w:rsidRDefault="00C33898" w:rsidP="00C33898">
      <w:r w:rsidRPr="00653FE2">
        <w:t xml:space="preserve">The v2-equivalent package can be determined according to the rules described in </w:t>
      </w:r>
      <w:r w:rsidR="00EC33FE" w:rsidRPr="00653FE2">
        <w:t>clause</w:t>
      </w:r>
      <w:r w:rsidR="00EC33FE">
        <w:t> </w:t>
      </w:r>
      <w:r w:rsidR="00EC33FE" w:rsidRPr="00653FE2">
        <w:t>1</w:t>
      </w:r>
      <w:r w:rsidRPr="00653FE2">
        <w:t>7.2.1.</w:t>
      </w:r>
    </w:p>
    <w:p w14:paraId="66E7528D" w14:textId="77777777" w:rsidR="00C33898" w:rsidRPr="00653FE2" w:rsidRDefault="00C33898" w:rsidP="00C33898">
      <w:pPr>
        <w:pStyle w:val="Heading4"/>
      </w:pPr>
      <w:bookmarkStart w:id="2957" w:name="_Toc11332125"/>
      <w:bookmarkStart w:id="2958" w:name="_Toc36554208"/>
      <w:bookmarkStart w:id="2959" w:name="_Toc218669109"/>
      <w:r w:rsidRPr="00653FE2">
        <w:t>17.2.2.30</w:t>
      </w:r>
      <w:r w:rsidRPr="00653FE2">
        <w:tab/>
        <w:t>Subscriber information enquiry</w:t>
      </w:r>
      <w:bookmarkEnd w:id="2957"/>
      <w:bookmarkEnd w:id="2958"/>
      <w:bookmarkEnd w:id="2959"/>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60" w:name="_Toc11332126"/>
      <w:bookmarkStart w:id="2961" w:name="_Toc36554209"/>
      <w:bookmarkStart w:id="2962" w:name="_Toc218669110"/>
      <w:r w:rsidRPr="00653FE2">
        <w:t>17.2.2.31</w:t>
      </w:r>
      <w:r w:rsidRPr="00653FE2">
        <w:tab/>
        <w:t>Any time information enquiry</w:t>
      </w:r>
      <w:bookmarkEnd w:id="2960"/>
      <w:bookmarkEnd w:id="2961"/>
      <w:bookmarkEnd w:id="2962"/>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3" w:name="_Toc11332127"/>
      <w:bookmarkStart w:id="2964" w:name="_Toc36554210"/>
      <w:bookmarkStart w:id="2965" w:name="_Toc218669111"/>
      <w:r w:rsidRPr="00653FE2">
        <w:lastRenderedPageBreak/>
        <w:t>17.2.2.32</w:t>
      </w:r>
      <w:r w:rsidRPr="00653FE2">
        <w:tab/>
        <w:t>Group Call Control</w:t>
      </w:r>
      <w:bookmarkEnd w:id="2963"/>
      <w:bookmarkEnd w:id="2964"/>
      <w:bookmarkEnd w:id="2965"/>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6" w:name="_Toc11332128"/>
      <w:bookmarkStart w:id="2967" w:name="_Toc36554211"/>
      <w:bookmarkStart w:id="2968" w:name="_Toc218669112"/>
      <w:r w:rsidRPr="00653FE2">
        <w:t>17.2.2.32A</w:t>
      </w:r>
      <w:r w:rsidRPr="00653FE2">
        <w:tab/>
        <w:t>Group Call Info Retrieval</w:t>
      </w:r>
      <w:bookmarkEnd w:id="2966"/>
      <w:bookmarkEnd w:id="2967"/>
      <w:bookmarkEnd w:id="2968"/>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9" w:name="_Toc11332129"/>
      <w:bookmarkStart w:id="2970" w:name="_Toc36554212"/>
      <w:bookmarkStart w:id="2971" w:name="_Toc218669113"/>
      <w:r w:rsidRPr="00653FE2">
        <w:t>17.2.2.33</w:t>
      </w:r>
      <w:r w:rsidRPr="00653FE2">
        <w:tab/>
        <w:t>Void</w:t>
      </w:r>
      <w:bookmarkEnd w:id="2969"/>
      <w:bookmarkEnd w:id="2970"/>
      <w:bookmarkEnd w:id="2971"/>
    </w:p>
    <w:p w14:paraId="54FF3CB7" w14:textId="77777777" w:rsidR="00C33898" w:rsidRPr="00653FE2" w:rsidRDefault="00C33898" w:rsidP="00C33898">
      <w:pPr>
        <w:pStyle w:val="Heading4"/>
      </w:pPr>
      <w:bookmarkStart w:id="2972" w:name="_Toc11332130"/>
      <w:bookmarkStart w:id="2973" w:name="_Toc36554213"/>
      <w:bookmarkStart w:id="2974" w:name="_Toc218669114"/>
      <w:r w:rsidRPr="00653FE2">
        <w:t>17.2.2.34</w:t>
      </w:r>
      <w:r w:rsidRPr="00653FE2">
        <w:tab/>
        <w:t>Void</w:t>
      </w:r>
      <w:bookmarkEnd w:id="2972"/>
      <w:bookmarkEnd w:id="2973"/>
      <w:bookmarkEnd w:id="2974"/>
    </w:p>
    <w:p w14:paraId="5EC92294" w14:textId="77777777" w:rsidR="00C33898" w:rsidRPr="00653FE2" w:rsidRDefault="00C33898" w:rsidP="00C33898">
      <w:pPr>
        <w:pStyle w:val="Heading4"/>
      </w:pPr>
      <w:bookmarkStart w:id="2975" w:name="_Toc11332131"/>
      <w:bookmarkStart w:id="2976" w:name="_Toc36554214"/>
      <w:bookmarkStart w:id="2977" w:name="_Toc218669115"/>
      <w:r w:rsidRPr="00653FE2">
        <w:t>17.2.2.35</w:t>
      </w:r>
      <w:r w:rsidRPr="00653FE2">
        <w:tab/>
        <w:t>Gprs location updating</w:t>
      </w:r>
      <w:bookmarkEnd w:id="2975"/>
      <w:bookmarkEnd w:id="2976"/>
      <w:bookmarkEnd w:id="2977"/>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8" w:name="_Toc11332132"/>
      <w:bookmarkStart w:id="2979" w:name="_Toc36554215"/>
      <w:bookmarkStart w:id="2980" w:name="_Toc218669116"/>
      <w:r w:rsidRPr="00653FE2">
        <w:lastRenderedPageBreak/>
        <w:t>17.2.2.36</w:t>
      </w:r>
      <w:r w:rsidRPr="00653FE2">
        <w:tab/>
        <w:t>Gprs Interrogation</w:t>
      </w:r>
      <w:bookmarkEnd w:id="2978"/>
      <w:bookmarkEnd w:id="2979"/>
      <w:bookmarkEnd w:id="2980"/>
    </w:p>
    <w:p w14:paraId="3EEADDD0" w14:textId="6E666C1D" w:rsidR="00C33898" w:rsidRPr="00653FE2" w:rsidRDefault="00C33898" w:rsidP="00C33898">
      <w:pPr>
        <w:keepNext/>
        <w:keepLines/>
      </w:pPr>
      <w:r w:rsidRPr="00653FE2">
        <w:t>This operation package includes the operations required for interrogation procedures between HLR and GGSN.</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1" w:name="_Toc11332133"/>
      <w:bookmarkStart w:id="2982" w:name="_Toc36554216"/>
      <w:bookmarkStart w:id="2983" w:name="_Toc218669117"/>
      <w:r w:rsidRPr="00653FE2">
        <w:t>17.2.2.37</w:t>
      </w:r>
      <w:r w:rsidRPr="00653FE2">
        <w:tab/>
        <w:t>Failure reporting</w:t>
      </w:r>
      <w:bookmarkEnd w:id="2981"/>
      <w:bookmarkEnd w:id="2982"/>
      <w:bookmarkEnd w:id="2983"/>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4" w:name="_Toc11332134"/>
      <w:bookmarkStart w:id="2985" w:name="_Toc36554217"/>
      <w:bookmarkStart w:id="2986" w:name="_Toc218669118"/>
      <w:r w:rsidRPr="00653FE2">
        <w:t>17.2.2.38</w:t>
      </w:r>
      <w:r w:rsidRPr="00653FE2">
        <w:tab/>
        <w:t>GPRS notifying</w:t>
      </w:r>
      <w:bookmarkEnd w:id="2984"/>
      <w:bookmarkEnd w:id="2985"/>
      <w:bookmarkEnd w:id="2986"/>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7" w:name="_Toc11332135"/>
      <w:bookmarkStart w:id="2988" w:name="_Toc36554218"/>
      <w:bookmarkStart w:id="2989" w:name="_Toc218669119"/>
      <w:r w:rsidRPr="00653FE2">
        <w:t>17.2.2.39</w:t>
      </w:r>
      <w:r w:rsidRPr="00653FE2">
        <w:tab/>
        <w:t>Supplementary Service invocation notification</w:t>
      </w:r>
      <w:bookmarkEnd w:id="2987"/>
      <w:bookmarkEnd w:id="2988"/>
      <w:bookmarkEnd w:id="2989"/>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90" w:name="_Toc11332136"/>
      <w:bookmarkStart w:id="2991" w:name="_Toc36554219"/>
      <w:bookmarkStart w:id="2992" w:name="_Toc218669120"/>
      <w:r w:rsidRPr="00653FE2">
        <w:lastRenderedPageBreak/>
        <w:t>17.2.2.40</w:t>
      </w:r>
      <w:r w:rsidRPr="00653FE2">
        <w:tab/>
        <w:t>Set Reporting State</w:t>
      </w:r>
      <w:bookmarkEnd w:id="2990"/>
      <w:bookmarkEnd w:id="2991"/>
      <w:bookmarkEnd w:id="2992"/>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3" w:name="_Toc11332137"/>
      <w:bookmarkStart w:id="2994" w:name="_Toc36554220"/>
      <w:bookmarkStart w:id="2995" w:name="_Toc218669121"/>
      <w:r w:rsidRPr="00653FE2">
        <w:t>17.2.2.41</w:t>
      </w:r>
      <w:r w:rsidRPr="00653FE2">
        <w:tab/>
        <w:t>Status Report</w:t>
      </w:r>
      <w:bookmarkEnd w:id="2993"/>
      <w:bookmarkEnd w:id="2994"/>
      <w:bookmarkEnd w:id="2995"/>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6" w:name="_Toc11332138"/>
      <w:bookmarkStart w:id="2997" w:name="_Toc36554221"/>
      <w:bookmarkStart w:id="2998" w:name="_Toc218669122"/>
      <w:r w:rsidRPr="00653FE2">
        <w:t>17.2.2.42</w:t>
      </w:r>
      <w:r w:rsidRPr="00653FE2">
        <w:tab/>
        <w:t>Remote User Free</w:t>
      </w:r>
      <w:bookmarkEnd w:id="2996"/>
      <w:bookmarkEnd w:id="2997"/>
      <w:bookmarkEnd w:id="2998"/>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9" w:name="_Toc11332139"/>
      <w:bookmarkStart w:id="3000" w:name="_Toc36554222"/>
      <w:bookmarkStart w:id="3001" w:name="_Toc218669123"/>
      <w:r w:rsidRPr="00653FE2">
        <w:t>17.2.2.43</w:t>
      </w:r>
      <w:r w:rsidRPr="00653FE2">
        <w:tab/>
        <w:t>Call Completion</w:t>
      </w:r>
      <w:bookmarkEnd w:id="2999"/>
      <w:bookmarkEnd w:id="3000"/>
      <w:bookmarkEnd w:id="3001"/>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2" w:name="_Toc11332140"/>
      <w:bookmarkStart w:id="3003" w:name="_Toc36554223"/>
      <w:bookmarkStart w:id="3004" w:name="_Toc218669124"/>
      <w:r w:rsidRPr="00653FE2">
        <w:t>17.2.2.44</w:t>
      </w:r>
      <w:r w:rsidRPr="00653FE2">
        <w:tab/>
        <w:t>Location service gateway services</w:t>
      </w:r>
      <w:bookmarkEnd w:id="3002"/>
      <w:bookmarkEnd w:id="3003"/>
      <w:bookmarkEnd w:id="3004"/>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5" w:name="_Toc11332141"/>
      <w:bookmarkStart w:id="3006" w:name="_Toc36554224"/>
      <w:bookmarkStart w:id="3007" w:name="_Toc218669125"/>
      <w:r w:rsidRPr="00653FE2">
        <w:t>17.2.2.45</w:t>
      </w:r>
      <w:r w:rsidRPr="00653FE2">
        <w:tab/>
        <w:t>Location service enquiry</w:t>
      </w:r>
      <w:bookmarkEnd w:id="3005"/>
      <w:bookmarkEnd w:id="3006"/>
      <w:bookmarkEnd w:id="3007"/>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lastRenderedPageBreak/>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8" w:name="_Toc11332142"/>
      <w:bookmarkStart w:id="3009" w:name="_Toc36554225"/>
      <w:bookmarkStart w:id="3010" w:name="_Toc218669126"/>
      <w:r w:rsidRPr="00653FE2">
        <w:t>17.2.2.45A</w:t>
      </w:r>
      <w:r w:rsidRPr="00653FE2">
        <w:tab/>
        <w:t>Location service reporting</w:t>
      </w:r>
      <w:bookmarkEnd w:id="3008"/>
      <w:bookmarkEnd w:id="3009"/>
      <w:bookmarkEnd w:id="3010"/>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1" w:name="_Toc11332143"/>
      <w:bookmarkStart w:id="3012" w:name="_Toc36554226"/>
      <w:bookmarkStart w:id="3013" w:name="_Toc218669127"/>
      <w:r w:rsidRPr="00653FE2">
        <w:t>17.2.2.46</w:t>
      </w:r>
      <w:r w:rsidRPr="00653FE2">
        <w:tab/>
        <w:t>Void</w:t>
      </w:r>
      <w:bookmarkEnd w:id="3011"/>
      <w:bookmarkEnd w:id="3012"/>
      <w:bookmarkEnd w:id="3013"/>
    </w:p>
    <w:p w14:paraId="18D58C93" w14:textId="77777777" w:rsidR="00C33898" w:rsidRPr="00653FE2" w:rsidRDefault="00C33898" w:rsidP="00C33898">
      <w:pPr>
        <w:pStyle w:val="Heading4"/>
        <w:keepNext w:val="0"/>
        <w:keepLines w:val="0"/>
        <w:widowControl w:val="0"/>
        <w:spacing w:before="0"/>
        <w:rPr>
          <w:b/>
        </w:rPr>
      </w:pPr>
      <w:bookmarkStart w:id="3014" w:name="_Toc11332144"/>
      <w:bookmarkStart w:id="3015" w:name="_Toc36554227"/>
      <w:bookmarkStart w:id="3016" w:name="_Toc218669128"/>
      <w:r w:rsidRPr="00653FE2">
        <w:t>17.2.2.47</w:t>
      </w:r>
      <w:r w:rsidRPr="00653FE2">
        <w:tab/>
        <w:t>Void</w:t>
      </w:r>
      <w:bookmarkEnd w:id="3014"/>
      <w:bookmarkEnd w:id="3015"/>
      <w:bookmarkEnd w:id="3016"/>
    </w:p>
    <w:p w14:paraId="537E9408" w14:textId="77777777" w:rsidR="00C33898" w:rsidRPr="00653FE2" w:rsidRDefault="00C33898" w:rsidP="00C33898">
      <w:pPr>
        <w:pStyle w:val="Heading4"/>
        <w:keepNext w:val="0"/>
        <w:keepLines w:val="0"/>
        <w:widowControl w:val="0"/>
        <w:spacing w:before="0"/>
        <w:rPr>
          <w:b/>
        </w:rPr>
      </w:pPr>
      <w:bookmarkStart w:id="3017" w:name="_Toc11332145"/>
      <w:bookmarkStart w:id="3018" w:name="_Toc36554228"/>
      <w:bookmarkStart w:id="3019" w:name="_Toc218669129"/>
      <w:r w:rsidRPr="00653FE2">
        <w:t>17.2.2.48</w:t>
      </w:r>
      <w:r w:rsidRPr="00653FE2">
        <w:tab/>
        <w:t>Void</w:t>
      </w:r>
      <w:bookmarkEnd w:id="3017"/>
      <w:bookmarkEnd w:id="3018"/>
      <w:bookmarkEnd w:id="3019"/>
    </w:p>
    <w:p w14:paraId="3A01CC53" w14:textId="77777777" w:rsidR="00C33898" w:rsidRPr="00653FE2" w:rsidRDefault="00C33898" w:rsidP="00C33898">
      <w:pPr>
        <w:pStyle w:val="Heading4"/>
      </w:pPr>
      <w:bookmarkStart w:id="3020" w:name="_Toc11332146"/>
      <w:bookmarkStart w:id="3021" w:name="_Toc36554229"/>
      <w:bookmarkStart w:id="3022" w:name="_Toc218669130"/>
      <w:r w:rsidRPr="00653FE2">
        <w:t>17.2.2.49</w:t>
      </w:r>
      <w:r w:rsidRPr="00653FE2">
        <w:tab/>
        <w:t>IST Alerting</w:t>
      </w:r>
      <w:bookmarkEnd w:id="3020"/>
      <w:bookmarkEnd w:id="3021"/>
      <w:bookmarkEnd w:id="3022"/>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3" w:name="_Toc11332147"/>
      <w:bookmarkStart w:id="3024" w:name="_Toc36554230"/>
      <w:bookmarkStart w:id="3025" w:name="_Toc218669131"/>
      <w:r w:rsidRPr="00653FE2">
        <w:t>17.2.2.50</w:t>
      </w:r>
      <w:r w:rsidRPr="00653FE2">
        <w:tab/>
        <w:t>Service Termination</w:t>
      </w:r>
      <w:bookmarkEnd w:id="3023"/>
      <w:bookmarkEnd w:id="3024"/>
      <w:bookmarkEnd w:id="3025"/>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6A4E8CF1" w:rsidR="00C33898" w:rsidRPr="00653FE2" w:rsidRDefault="00C33898" w:rsidP="00C33898">
      <w:pPr>
        <w:widowControl w:val="0"/>
        <w:rPr>
          <w:noProof/>
        </w:rPr>
      </w:pPr>
      <w:r w:rsidRPr="00653FE2">
        <w:rPr>
          <w:noProof/>
        </w:rPr>
        <w:t>This package is v3 only.</w:t>
      </w:r>
    </w:p>
    <w:p w14:paraId="34C6BEF3" w14:textId="77777777" w:rsidR="00C33898" w:rsidRPr="00653FE2" w:rsidRDefault="00C33898" w:rsidP="00C33898">
      <w:pPr>
        <w:pStyle w:val="Heading4"/>
      </w:pPr>
      <w:bookmarkStart w:id="3026" w:name="_Toc11332148"/>
      <w:bookmarkStart w:id="3027" w:name="_Toc36554231"/>
      <w:bookmarkStart w:id="3028" w:name="_Toc218669132"/>
      <w:r w:rsidRPr="00653FE2">
        <w:t>17.2.2.51</w:t>
      </w:r>
      <w:r w:rsidRPr="00653FE2">
        <w:tab/>
        <w:t>Mobility Management event notification</w:t>
      </w:r>
      <w:bookmarkEnd w:id="3026"/>
      <w:bookmarkEnd w:id="3027"/>
      <w:bookmarkEnd w:id="3028"/>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lastRenderedPageBreak/>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9" w:name="_Toc11332149"/>
      <w:bookmarkStart w:id="3030" w:name="_Toc36554232"/>
      <w:bookmarkStart w:id="3031" w:name="_Toc218669133"/>
      <w:r w:rsidRPr="00653FE2">
        <w:t>17.2.2.53</w:t>
      </w:r>
      <w:r w:rsidRPr="00653FE2">
        <w:tab/>
        <w:t>Subscriber Data modification notification</w:t>
      </w:r>
      <w:bookmarkEnd w:id="3029"/>
      <w:bookmarkEnd w:id="3030"/>
      <w:bookmarkEnd w:id="3031"/>
    </w:p>
    <w:p w14:paraId="71196E18" w14:textId="77777777" w:rsidR="00C33898" w:rsidRPr="00653FE2" w:rsidRDefault="00C33898" w:rsidP="00C33898">
      <w:pPr>
        <w:keepNext/>
        <w:keepLines/>
        <w:suppressLineNumbers/>
      </w:pPr>
      <w:r w:rsidRPr="00653FE2">
        <w:t>This operation package includes th</w:t>
      </w:r>
      <w:bookmarkStart w:id="3032" w:name="_Hlt468503954"/>
      <w:bookmarkEnd w:id="3032"/>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3" w:name="_Toc11332150"/>
      <w:bookmarkStart w:id="3034" w:name="_Toc36554233"/>
      <w:bookmarkStart w:id="3035" w:name="_Toc218669134"/>
      <w:r w:rsidRPr="00653FE2">
        <w:t>17.2.2.54</w:t>
      </w:r>
      <w:r w:rsidRPr="00653FE2">
        <w:tab/>
        <w:t>Authentication Failure Report</w:t>
      </w:r>
      <w:bookmarkEnd w:id="3033"/>
      <w:bookmarkEnd w:id="3034"/>
      <w:bookmarkEnd w:id="3035"/>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6" w:name="_Toc11332151"/>
      <w:bookmarkStart w:id="3037" w:name="_Toc36554234"/>
      <w:bookmarkStart w:id="3038" w:name="_Toc218669135"/>
      <w:r w:rsidRPr="00653FE2">
        <w:t>17.2.2.55</w:t>
      </w:r>
      <w:r w:rsidRPr="00653FE2">
        <w:tab/>
        <w:t>Resource Management</w:t>
      </w:r>
      <w:bookmarkEnd w:id="3036"/>
      <w:bookmarkEnd w:id="3037"/>
      <w:bookmarkEnd w:id="3038"/>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9" w:name="_Toc11332152"/>
      <w:bookmarkStart w:id="3040" w:name="_Toc36554235"/>
      <w:bookmarkStart w:id="3041" w:name="_Toc218669136"/>
      <w:r w:rsidRPr="00653FE2">
        <w:t>17.2.2.56</w:t>
      </w:r>
      <w:r w:rsidRPr="00653FE2">
        <w:tab/>
        <w:t>MT Short message relay VGCS services</w:t>
      </w:r>
      <w:bookmarkEnd w:id="3039"/>
      <w:bookmarkEnd w:id="3040"/>
      <w:bookmarkEnd w:id="3041"/>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2" w:name="_Toc11332153"/>
      <w:bookmarkStart w:id="3043" w:name="_Toc36554236"/>
      <w:bookmarkStart w:id="3044" w:name="_Toc218669137"/>
      <w:r w:rsidRPr="00653FE2">
        <w:lastRenderedPageBreak/>
        <w:t>17.2.2.57</w:t>
      </w:r>
      <w:r w:rsidRPr="00653FE2">
        <w:tab/>
      </w:r>
      <w:r w:rsidRPr="00653FE2">
        <w:rPr>
          <w:rFonts w:hint="eastAsia"/>
          <w:lang w:eastAsia="zh-CN"/>
        </w:rPr>
        <w:t>Vcsg</w:t>
      </w:r>
      <w:r w:rsidRPr="00653FE2">
        <w:t xml:space="preserve"> location updating</w:t>
      </w:r>
      <w:bookmarkEnd w:id="3042"/>
      <w:bookmarkEnd w:id="3043"/>
      <w:bookmarkEnd w:id="3044"/>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5" w:name="_Toc11332154"/>
      <w:bookmarkStart w:id="3046" w:name="_Toc36554237"/>
      <w:bookmarkStart w:id="3047" w:name="_Toc21866913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5"/>
      <w:bookmarkEnd w:id="3046"/>
      <w:bookmarkEnd w:id="3047"/>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8" w:name="_Toc11332155"/>
      <w:bookmarkStart w:id="3049" w:name="_Toc36554238"/>
      <w:bookmarkStart w:id="3050" w:name="_Toc218669139"/>
      <w:r w:rsidRPr="00653FE2">
        <w:t>17.3</w:t>
      </w:r>
      <w:r w:rsidRPr="00653FE2">
        <w:tab/>
        <w:t>Application contexts</w:t>
      </w:r>
      <w:bookmarkEnd w:id="3048"/>
      <w:bookmarkEnd w:id="3049"/>
      <w:bookmarkEnd w:id="3050"/>
    </w:p>
    <w:p w14:paraId="315E21EA" w14:textId="77777777" w:rsidR="00C33898" w:rsidRPr="00653FE2" w:rsidRDefault="00C33898" w:rsidP="00C33898">
      <w:pPr>
        <w:pStyle w:val="Heading3"/>
      </w:pPr>
      <w:bookmarkStart w:id="3051" w:name="_Toc11332156"/>
      <w:bookmarkStart w:id="3052" w:name="_Toc36554239"/>
      <w:bookmarkStart w:id="3053" w:name="_Toc218669140"/>
      <w:r w:rsidRPr="00653FE2">
        <w:t>17.3.1</w:t>
      </w:r>
      <w:r w:rsidRPr="00653FE2">
        <w:tab/>
        <w:t>General aspects</w:t>
      </w:r>
      <w:bookmarkEnd w:id="3051"/>
      <w:bookmarkEnd w:id="3052"/>
      <w:bookmarkEnd w:id="3053"/>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4" w:name="_Toc11332157"/>
      <w:bookmarkStart w:id="3055" w:name="_Toc36554240"/>
      <w:bookmarkStart w:id="3056" w:name="_Toc218669141"/>
      <w:r w:rsidRPr="00653FE2">
        <w:t>17.3.2</w:t>
      </w:r>
      <w:r w:rsidRPr="00653FE2">
        <w:tab/>
        <w:t>Application context definitions</w:t>
      </w:r>
      <w:bookmarkEnd w:id="3054"/>
      <w:bookmarkEnd w:id="3055"/>
      <w:bookmarkEnd w:id="3056"/>
    </w:p>
    <w:p w14:paraId="22495A43" w14:textId="77777777" w:rsidR="00C33898" w:rsidRPr="00653FE2" w:rsidRDefault="00C33898" w:rsidP="00C33898">
      <w:pPr>
        <w:pStyle w:val="Heading4"/>
      </w:pPr>
      <w:bookmarkStart w:id="3057" w:name="_Toc11332158"/>
      <w:bookmarkStart w:id="3058" w:name="_Toc36554241"/>
      <w:bookmarkStart w:id="3059" w:name="_Toc218669142"/>
      <w:r w:rsidRPr="00653FE2">
        <w:t>17.3.2.1</w:t>
      </w:r>
      <w:r w:rsidRPr="00653FE2">
        <w:tab/>
        <w:t>Void</w:t>
      </w:r>
      <w:bookmarkEnd w:id="3057"/>
      <w:bookmarkEnd w:id="3058"/>
      <w:bookmarkEnd w:id="3059"/>
    </w:p>
    <w:p w14:paraId="73187C53" w14:textId="77777777" w:rsidR="00C33898" w:rsidRPr="00653FE2" w:rsidRDefault="00C33898" w:rsidP="00C33898">
      <w:pPr>
        <w:pStyle w:val="Heading4"/>
      </w:pPr>
      <w:bookmarkStart w:id="3060" w:name="_Toc11332159"/>
      <w:bookmarkStart w:id="3061" w:name="_Toc36554242"/>
      <w:bookmarkStart w:id="3062" w:name="_Toc218669143"/>
      <w:r w:rsidRPr="00653FE2">
        <w:t>17.3.2.2</w:t>
      </w:r>
      <w:r w:rsidRPr="00653FE2">
        <w:tab/>
        <w:t>Location Updating</w:t>
      </w:r>
      <w:bookmarkEnd w:id="3060"/>
      <w:bookmarkEnd w:id="3061"/>
      <w:bookmarkEnd w:id="3062"/>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3" w:name="_Toc11332160"/>
      <w:bookmarkStart w:id="3064" w:name="_Toc36554243"/>
      <w:bookmarkStart w:id="3065" w:name="_Toc218669144"/>
      <w:r w:rsidRPr="00653FE2">
        <w:t>17.3.2.3</w:t>
      </w:r>
      <w:r w:rsidRPr="00653FE2">
        <w:tab/>
        <w:t>Location Cancellation</w:t>
      </w:r>
      <w:bookmarkEnd w:id="3063"/>
      <w:bookmarkEnd w:id="3064"/>
      <w:bookmarkEnd w:id="3065"/>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6" w:name="_Toc11332161"/>
      <w:bookmarkStart w:id="3067" w:name="_Toc36554244"/>
      <w:bookmarkStart w:id="3068" w:name="_Toc218669145"/>
      <w:r w:rsidRPr="00653FE2">
        <w:t>17.3.2.4</w:t>
      </w:r>
      <w:r w:rsidRPr="00653FE2">
        <w:tab/>
        <w:t>Roaming number enquiry</w:t>
      </w:r>
      <w:bookmarkEnd w:id="3066"/>
      <w:bookmarkEnd w:id="3067"/>
      <w:bookmarkEnd w:id="3068"/>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lastRenderedPageBreak/>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9" w:name="_Toc11332162"/>
      <w:bookmarkStart w:id="3070" w:name="_Toc36554245"/>
      <w:bookmarkStart w:id="3071" w:name="_Toc218669146"/>
      <w:r w:rsidRPr="00653FE2">
        <w:t>17.3.2.5</w:t>
      </w:r>
      <w:r w:rsidRPr="00653FE2">
        <w:tab/>
        <w:t>Void</w:t>
      </w:r>
      <w:bookmarkEnd w:id="3069"/>
      <w:bookmarkEnd w:id="3070"/>
      <w:bookmarkEnd w:id="3071"/>
    </w:p>
    <w:p w14:paraId="3CD661DF" w14:textId="77777777" w:rsidR="00C33898" w:rsidRPr="00653FE2" w:rsidRDefault="00C33898" w:rsidP="00C33898">
      <w:pPr>
        <w:pStyle w:val="Heading4"/>
      </w:pPr>
      <w:bookmarkStart w:id="3072" w:name="_Toc11332163"/>
      <w:bookmarkStart w:id="3073" w:name="_Toc36554246"/>
      <w:bookmarkStart w:id="3074" w:name="_Toc218669147"/>
      <w:r w:rsidRPr="00653FE2">
        <w:t>17.3.2.6</w:t>
      </w:r>
      <w:r w:rsidRPr="00653FE2">
        <w:tab/>
        <w:t>Location Information Retrieval</w:t>
      </w:r>
      <w:bookmarkEnd w:id="3072"/>
      <w:bookmarkEnd w:id="3073"/>
      <w:bookmarkEnd w:id="3074"/>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5" w:name="_Toc11332164"/>
      <w:bookmarkStart w:id="3076" w:name="_Toc36554247"/>
      <w:bookmarkStart w:id="3077" w:name="_Toc218669148"/>
      <w:r w:rsidRPr="00653FE2">
        <w:t>17.3.2.7</w:t>
      </w:r>
      <w:r w:rsidRPr="00653FE2">
        <w:tab/>
        <w:t>Call control transfer</w:t>
      </w:r>
      <w:bookmarkEnd w:id="3075"/>
      <w:bookmarkEnd w:id="3076"/>
      <w:bookmarkEnd w:id="3077"/>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8" w:name="_Toc11332165"/>
      <w:bookmarkStart w:id="3079" w:name="_Toc36554248"/>
      <w:bookmarkStart w:id="3080" w:name="_Toc218669149"/>
      <w:r w:rsidRPr="00653FE2">
        <w:t>17.3.2.8</w:t>
      </w:r>
      <w:r w:rsidRPr="00653FE2">
        <w:tab/>
        <w:t>Void</w:t>
      </w:r>
      <w:bookmarkEnd w:id="3078"/>
      <w:bookmarkEnd w:id="3079"/>
      <w:bookmarkEnd w:id="3080"/>
    </w:p>
    <w:p w14:paraId="502D28FD" w14:textId="77777777" w:rsidR="00C33898" w:rsidRPr="00653FE2" w:rsidRDefault="00C33898" w:rsidP="00C33898">
      <w:pPr>
        <w:pStyle w:val="Heading4"/>
      </w:pPr>
      <w:bookmarkStart w:id="3081" w:name="_Toc11332166"/>
      <w:bookmarkStart w:id="3082" w:name="_Toc36554249"/>
      <w:bookmarkStart w:id="3083" w:name="_Toc218669150"/>
      <w:r w:rsidRPr="00653FE2">
        <w:t>17.3.2.9</w:t>
      </w:r>
      <w:r w:rsidRPr="00653FE2">
        <w:tab/>
        <w:t>Void</w:t>
      </w:r>
      <w:bookmarkEnd w:id="3081"/>
      <w:bookmarkEnd w:id="3082"/>
      <w:bookmarkEnd w:id="3083"/>
    </w:p>
    <w:p w14:paraId="6F8A4D2C" w14:textId="77777777" w:rsidR="00C33898" w:rsidRPr="00653FE2" w:rsidRDefault="00C33898" w:rsidP="00C33898">
      <w:pPr>
        <w:pStyle w:val="Heading4"/>
      </w:pPr>
      <w:bookmarkStart w:id="3084" w:name="_Toc11332167"/>
      <w:bookmarkStart w:id="3085" w:name="_Toc36554250"/>
      <w:bookmarkStart w:id="3086" w:name="_Toc218669151"/>
      <w:r w:rsidRPr="00653FE2">
        <w:t>17.3.2.10</w:t>
      </w:r>
      <w:r w:rsidRPr="00653FE2">
        <w:tab/>
        <w:t>Void</w:t>
      </w:r>
      <w:bookmarkEnd w:id="3084"/>
      <w:bookmarkEnd w:id="3085"/>
      <w:bookmarkEnd w:id="3086"/>
    </w:p>
    <w:p w14:paraId="27BF73F7" w14:textId="77777777" w:rsidR="00C33898" w:rsidRPr="00653FE2" w:rsidRDefault="00C33898" w:rsidP="00C33898">
      <w:pPr>
        <w:pStyle w:val="Heading4"/>
      </w:pPr>
      <w:bookmarkStart w:id="3087" w:name="_Toc11332168"/>
      <w:bookmarkStart w:id="3088" w:name="_Toc36554251"/>
      <w:bookmarkStart w:id="3089" w:name="_Toc218669152"/>
      <w:r w:rsidRPr="00653FE2">
        <w:t>17.3.2.11</w:t>
      </w:r>
      <w:r w:rsidRPr="00653FE2">
        <w:tab/>
        <w:t>Location registers restart</w:t>
      </w:r>
      <w:bookmarkEnd w:id="3087"/>
      <w:bookmarkEnd w:id="3088"/>
      <w:bookmarkEnd w:id="3089"/>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lastRenderedPageBreak/>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90" w:name="_Toc11332169"/>
      <w:bookmarkStart w:id="3091" w:name="_Toc36554252"/>
      <w:bookmarkStart w:id="3092" w:name="_Toc218669153"/>
      <w:r w:rsidRPr="00653FE2">
        <w:t>17.3.2.12</w:t>
      </w:r>
      <w:r w:rsidRPr="00653FE2">
        <w:tab/>
        <w:t>Handover control</w:t>
      </w:r>
      <w:bookmarkEnd w:id="3090"/>
      <w:bookmarkEnd w:id="3091"/>
      <w:bookmarkEnd w:id="3092"/>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3" w:name="_Toc11332170"/>
      <w:bookmarkStart w:id="3094" w:name="_Toc36554253"/>
      <w:bookmarkStart w:id="3095" w:name="_Toc218669154"/>
      <w:r w:rsidRPr="00653FE2">
        <w:t>17.3.2.13</w:t>
      </w:r>
      <w:r w:rsidRPr="00653FE2">
        <w:tab/>
        <w:t>IMSI Retrieval</w:t>
      </w:r>
      <w:bookmarkEnd w:id="3093"/>
      <w:bookmarkEnd w:id="3094"/>
      <w:bookmarkEnd w:id="3095"/>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6" w:name="_Toc11332171"/>
      <w:bookmarkStart w:id="3097" w:name="_Toc36554254"/>
      <w:bookmarkStart w:id="3098" w:name="_Toc218669155"/>
      <w:r w:rsidRPr="00653FE2">
        <w:t>17.3.2.14</w:t>
      </w:r>
      <w:r w:rsidRPr="00653FE2">
        <w:tab/>
        <w:t>Equipment Management</w:t>
      </w:r>
      <w:bookmarkEnd w:id="3096"/>
      <w:bookmarkEnd w:id="3097"/>
      <w:bookmarkEnd w:id="3098"/>
    </w:p>
    <w:p w14:paraId="4F148BED" w14:textId="6281F5DB" w:rsidR="00C33898" w:rsidRPr="00653FE2" w:rsidRDefault="00C33898" w:rsidP="00C33898">
      <w:pPr>
        <w:keepNext/>
        <w:keepLines/>
      </w:pPr>
      <w:r w:rsidRPr="00653FE2">
        <w:t>This application context is used for equipment checking between MSC and EIR or between SGSN and EIR. For the SGSN - EIR interface version 1 and version 2 and version 3 of this application context are applicable:</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9" w:name="_Toc11332172"/>
      <w:bookmarkStart w:id="3100" w:name="_Toc36554255"/>
      <w:bookmarkStart w:id="3101" w:name="_Toc218669156"/>
      <w:r w:rsidRPr="00653FE2">
        <w:lastRenderedPageBreak/>
        <w:t>17.3.2.15</w:t>
      </w:r>
      <w:r w:rsidRPr="00653FE2">
        <w:tab/>
        <w:t>Information retrieval</w:t>
      </w:r>
      <w:bookmarkEnd w:id="3099"/>
      <w:bookmarkEnd w:id="3100"/>
      <w:bookmarkEnd w:id="3101"/>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2" w:name="_Toc11332173"/>
      <w:bookmarkStart w:id="3103" w:name="_Toc36554256"/>
      <w:bookmarkStart w:id="3104" w:name="_Toc218669157"/>
      <w:r w:rsidRPr="00653FE2">
        <w:t>17.3.2.16</w:t>
      </w:r>
      <w:r w:rsidRPr="00653FE2">
        <w:tab/>
        <w:t>Inter-VLR information retrieval</w:t>
      </w:r>
      <w:bookmarkEnd w:id="3102"/>
      <w:bookmarkEnd w:id="3103"/>
      <w:bookmarkEnd w:id="3104"/>
    </w:p>
    <w:p w14:paraId="69508DA1" w14:textId="2EC1B983" w:rsidR="00C33898" w:rsidRPr="00653FE2" w:rsidRDefault="00C33898" w:rsidP="00C33898">
      <w:pPr>
        <w:keepNext/>
        <w:keepLines/>
      </w:pPr>
      <w:r w:rsidRPr="00653FE2">
        <w:t>This application context is used for information retrieval between VLRs.</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5" w:name="_Toc11332174"/>
      <w:bookmarkStart w:id="3106" w:name="_Toc36554257"/>
      <w:bookmarkStart w:id="3107" w:name="_Toc218669158"/>
      <w:r w:rsidRPr="00653FE2">
        <w:t>17.3.2.17</w:t>
      </w:r>
      <w:r w:rsidRPr="00653FE2">
        <w:tab/>
        <w:t>Stand Alone Subscriber Data Management</w:t>
      </w:r>
      <w:bookmarkEnd w:id="3105"/>
      <w:bookmarkEnd w:id="3106"/>
      <w:bookmarkEnd w:id="3107"/>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8" w:name="_Toc11332175"/>
      <w:bookmarkStart w:id="3109" w:name="_Toc36554258"/>
      <w:bookmarkStart w:id="3110" w:name="_Toc218669159"/>
      <w:r w:rsidRPr="00653FE2">
        <w:lastRenderedPageBreak/>
        <w:t>17.3.2.18</w:t>
      </w:r>
      <w:r w:rsidRPr="00653FE2">
        <w:tab/>
        <w:t>Tracing</w:t>
      </w:r>
      <w:bookmarkEnd w:id="3108"/>
      <w:bookmarkEnd w:id="3109"/>
      <w:bookmarkEnd w:id="3110"/>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1" w:name="_Toc11332176"/>
      <w:bookmarkStart w:id="3112" w:name="_Toc36554259"/>
      <w:bookmarkStart w:id="3113" w:name="_Toc218669160"/>
      <w:r w:rsidRPr="00653FE2">
        <w:t>17.3.2.19</w:t>
      </w:r>
      <w:r w:rsidRPr="00653FE2">
        <w:tab/>
        <w:t>Network functional SS handling</w:t>
      </w:r>
      <w:bookmarkEnd w:id="3111"/>
      <w:bookmarkEnd w:id="3112"/>
      <w:bookmarkEnd w:id="3113"/>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4" w:name="_Toc11332177"/>
      <w:bookmarkStart w:id="3115" w:name="_Toc36554260"/>
      <w:bookmarkStart w:id="3116" w:name="_Toc218669161"/>
      <w:r w:rsidRPr="00653FE2">
        <w:t>17.3.2.20</w:t>
      </w:r>
      <w:r w:rsidRPr="00653FE2">
        <w:tab/>
        <w:t>Network unstructured SS handling</w:t>
      </w:r>
      <w:bookmarkEnd w:id="3114"/>
      <w:bookmarkEnd w:id="3115"/>
      <w:bookmarkEnd w:id="3116"/>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7" w:name="_Toc11332178"/>
      <w:bookmarkStart w:id="3118" w:name="_Toc36554261"/>
      <w:bookmarkStart w:id="3119" w:name="_Toc218669162"/>
      <w:r w:rsidRPr="00653FE2">
        <w:t>17.3.2.21</w:t>
      </w:r>
      <w:r w:rsidRPr="00653FE2">
        <w:tab/>
        <w:t>Short Message Gateway</w:t>
      </w:r>
      <w:bookmarkEnd w:id="3117"/>
      <w:bookmarkEnd w:id="3118"/>
      <w:bookmarkEnd w:id="3119"/>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lastRenderedPageBreak/>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20" w:name="_Toc11332179"/>
      <w:bookmarkStart w:id="3121" w:name="_Toc36554262"/>
      <w:bookmarkStart w:id="3122" w:name="_Toc218669163"/>
      <w:r w:rsidRPr="00653FE2">
        <w:t>17.3.2.22</w:t>
      </w:r>
      <w:r w:rsidRPr="00653FE2">
        <w:tab/>
      </w:r>
      <w:smartTag w:uri="urn:schemas-microsoft-com:office:smarttags" w:element="City">
        <w:smartTag w:uri="urn:schemas-microsoft-com:office:smarttags" w:element="place">
          <w:r w:rsidRPr="00653FE2">
            <w:t>Mobile</w:t>
          </w:r>
        </w:smartTag>
      </w:smartTag>
      <w:r w:rsidRPr="00653FE2">
        <w:t xml:space="preserve"> originating Short Message Relay</w:t>
      </w:r>
      <w:bookmarkEnd w:id="3120"/>
      <w:bookmarkEnd w:id="3121"/>
      <w:bookmarkEnd w:id="3122"/>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3" w:name="_Toc11332180"/>
      <w:bookmarkStart w:id="3124" w:name="_Toc36554263"/>
      <w:bookmarkStart w:id="3125" w:name="_Toc218669164"/>
      <w:r w:rsidRPr="00653FE2">
        <w:t>17.3.2.23</w:t>
      </w:r>
      <w:r w:rsidRPr="00653FE2">
        <w:tab/>
        <w:t>Void</w:t>
      </w:r>
      <w:bookmarkEnd w:id="3123"/>
      <w:bookmarkEnd w:id="3124"/>
      <w:bookmarkEnd w:id="3125"/>
    </w:p>
    <w:p w14:paraId="314BDC58" w14:textId="77777777" w:rsidR="00C33898" w:rsidRPr="00653FE2" w:rsidRDefault="00C33898" w:rsidP="00C33898">
      <w:pPr>
        <w:pStyle w:val="Heading4"/>
      </w:pPr>
      <w:bookmarkStart w:id="3126" w:name="_Toc11332181"/>
      <w:bookmarkStart w:id="3127" w:name="_Toc36554264"/>
      <w:bookmarkStart w:id="3128" w:name="_Toc218669165"/>
      <w:r w:rsidRPr="00653FE2">
        <w:t>17.3.2.24</w:t>
      </w:r>
      <w:r w:rsidRPr="00653FE2">
        <w:tab/>
        <w:t>Short message alert</w:t>
      </w:r>
      <w:bookmarkEnd w:id="3126"/>
      <w:bookmarkEnd w:id="3127"/>
      <w:bookmarkEnd w:id="3128"/>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9" w:name="_Toc11332182"/>
      <w:bookmarkStart w:id="3130" w:name="_Toc36554265"/>
      <w:bookmarkStart w:id="3131" w:name="_Toc218669166"/>
      <w:r w:rsidRPr="00653FE2">
        <w:t>17.3.2.25</w:t>
      </w:r>
      <w:r w:rsidRPr="00653FE2">
        <w:tab/>
        <w:t>Short message waiting data management</w:t>
      </w:r>
      <w:bookmarkEnd w:id="3129"/>
      <w:bookmarkEnd w:id="3130"/>
      <w:bookmarkEnd w:id="3131"/>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2" w:name="_Toc11332183"/>
      <w:bookmarkStart w:id="3133" w:name="_Toc36554266"/>
      <w:bookmarkStart w:id="3134" w:name="_Toc218669167"/>
      <w:r w:rsidRPr="00653FE2">
        <w:lastRenderedPageBreak/>
        <w:t>17.3.2.26</w:t>
      </w:r>
      <w:r w:rsidRPr="00653FE2">
        <w:tab/>
      </w:r>
      <w:smartTag w:uri="urn:schemas-microsoft-com:office:smarttags" w:element="City">
        <w:smartTag w:uri="urn:schemas-microsoft-com:office:smarttags" w:element="place">
          <w:r w:rsidRPr="00653FE2">
            <w:t>Mobile</w:t>
          </w:r>
        </w:smartTag>
      </w:smartTag>
      <w:r w:rsidRPr="00653FE2">
        <w:t xml:space="preserve"> terminating Short Message Relay</w:t>
      </w:r>
      <w:bookmarkEnd w:id="3132"/>
      <w:bookmarkEnd w:id="3133"/>
      <w:bookmarkEnd w:id="3134"/>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5" w:name="_Toc11332184"/>
      <w:bookmarkStart w:id="3136" w:name="_Toc36554267"/>
      <w:bookmarkStart w:id="3137" w:name="_Toc218669168"/>
      <w:r w:rsidRPr="00653FE2">
        <w:t>17.3.2.27</w:t>
      </w:r>
      <w:r w:rsidRPr="00653FE2">
        <w:tab/>
        <w:t>MS purging</w:t>
      </w:r>
      <w:bookmarkEnd w:id="3135"/>
      <w:bookmarkEnd w:id="3136"/>
      <w:bookmarkEnd w:id="3137"/>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8" w:name="_Toc11332185"/>
      <w:bookmarkStart w:id="3139" w:name="_Toc36554268"/>
      <w:bookmarkStart w:id="3140" w:name="_Toc218669169"/>
      <w:r w:rsidRPr="00653FE2">
        <w:t>17.3.2.28</w:t>
      </w:r>
      <w:r w:rsidRPr="00653FE2">
        <w:tab/>
        <w:t>Subscriber information enquiry</w:t>
      </w:r>
      <w:bookmarkEnd w:id="3138"/>
      <w:bookmarkEnd w:id="3139"/>
      <w:bookmarkEnd w:id="3140"/>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1" w:name="_Toc11332186"/>
      <w:bookmarkStart w:id="3142" w:name="_Toc36554269"/>
      <w:bookmarkStart w:id="3143" w:name="_Toc218669170"/>
      <w:r w:rsidRPr="00653FE2">
        <w:t>17.3.2.29</w:t>
      </w:r>
      <w:r w:rsidRPr="00653FE2">
        <w:tab/>
        <w:t>Any time information enquiry</w:t>
      </w:r>
      <w:bookmarkEnd w:id="3141"/>
      <w:bookmarkEnd w:id="3142"/>
      <w:bookmarkEnd w:id="3143"/>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4" w:name="_Toc11332187"/>
      <w:bookmarkStart w:id="3145" w:name="_Toc36554270"/>
      <w:bookmarkStart w:id="3146" w:name="_Toc218669171"/>
      <w:r w:rsidRPr="00653FE2">
        <w:lastRenderedPageBreak/>
        <w:t>17.3.2.30</w:t>
      </w:r>
      <w:r w:rsidRPr="00653FE2">
        <w:tab/>
        <w:t>Group Call Control</w:t>
      </w:r>
      <w:bookmarkEnd w:id="3144"/>
      <w:bookmarkEnd w:id="3145"/>
      <w:bookmarkEnd w:id="3146"/>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7" w:name="_Toc11332188"/>
      <w:bookmarkStart w:id="3148" w:name="_Toc36554271"/>
      <w:bookmarkStart w:id="3149" w:name="_Toc218669172"/>
      <w:r w:rsidRPr="00653FE2">
        <w:t>17.3.2.30A</w:t>
      </w:r>
      <w:r w:rsidRPr="00653FE2">
        <w:tab/>
        <w:t>Group Call Info Retrieval</w:t>
      </w:r>
      <w:bookmarkEnd w:id="3147"/>
      <w:bookmarkEnd w:id="3148"/>
      <w:bookmarkEnd w:id="3149"/>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50" w:name="_Toc11332189"/>
      <w:bookmarkStart w:id="3151" w:name="_Toc36554272"/>
      <w:bookmarkStart w:id="3152" w:name="_Toc218669173"/>
      <w:r w:rsidRPr="00653FE2">
        <w:t>17.3.2.31</w:t>
      </w:r>
      <w:r w:rsidRPr="00653FE2">
        <w:tab/>
        <w:t>Void</w:t>
      </w:r>
      <w:bookmarkEnd w:id="3150"/>
      <w:bookmarkEnd w:id="3151"/>
      <w:bookmarkEnd w:id="3152"/>
    </w:p>
    <w:p w14:paraId="06B3CE77" w14:textId="77777777" w:rsidR="00C33898" w:rsidRPr="00653FE2" w:rsidRDefault="00C33898" w:rsidP="00C33898">
      <w:pPr>
        <w:pStyle w:val="Heading4"/>
      </w:pPr>
      <w:bookmarkStart w:id="3153" w:name="_Toc11332190"/>
      <w:bookmarkStart w:id="3154" w:name="_Toc36554273"/>
      <w:bookmarkStart w:id="3155" w:name="_Toc218669174"/>
      <w:r w:rsidRPr="00653FE2">
        <w:t>17.3.2.32</w:t>
      </w:r>
      <w:r w:rsidRPr="00653FE2">
        <w:tab/>
        <w:t>Gprs Location Updating</w:t>
      </w:r>
      <w:bookmarkEnd w:id="3153"/>
      <w:bookmarkEnd w:id="3154"/>
      <w:bookmarkEnd w:id="3155"/>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6" w:name="_Toc11332191"/>
      <w:bookmarkStart w:id="3157" w:name="_Toc36554274"/>
      <w:bookmarkStart w:id="3158" w:name="_Toc218669175"/>
      <w:r w:rsidRPr="00653FE2">
        <w:t>17.3.2.33</w:t>
      </w:r>
      <w:r w:rsidRPr="00653FE2">
        <w:tab/>
        <w:t>Gprs Location Information Retreival</w:t>
      </w:r>
      <w:bookmarkEnd w:id="3156"/>
      <w:bookmarkEnd w:id="3157"/>
      <w:bookmarkEnd w:id="3158"/>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9" w:name="_Toc11332192"/>
      <w:bookmarkStart w:id="3160" w:name="_Toc36554275"/>
      <w:bookmarkStart w:id="3161" w:name="_Toc218669176"/>
      <w:r w:rsidRPr="00653FE2">
        <w:t>17.3.2.34</w:t>
      </w:r>
      <w:r w:rsidRPr="00653FE2">
        <w:tab/>
        <w:t>Failure Reporting</w:t>
      </w:r>
      <w:bookmarkEnd w:id="3159"/>
      <w:bookmarkEnd w:id="3160"/>
      <w:bookmarkEnd w:id="3161"/>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2" w:name="_Toc11332193"/>
      <w:bookmarkStart w:id="3163" w:name="_Toc36554276"/>
      <w:bookmarkStart w:id="3164" w:name="_Toc218669177"/>
      <w:r w:rsidRPr="00653FE2">
        <w:t>17.3.2.35</w:t>
      </w:r>
      <w:r w:rsidRPr="00653FE2">
        <w:tab/>
        <w:t>GPRS Notifying</w:t>
      </w:r>
      <w:bookmarkEnd w:id="3162"/>
      <w:bookmarkEnd w:id="3163"/>
      <w:bookmarkEnd w:id="3164"/>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5" w:name="_Toc11332194"/>
      <w:bookmarkStart w:id="3166" w:name="_Toc36554277"/>
      <w:bookmarkStart w:id="3167" w:name="_Toc218669178"/>
      <w:r w:rsidRPr="00653FE2">
        <w:t>17.3.2.36</w:t>
      </w:r>
      <w:r w:rsidRPr="00653FE2">
        <w:tab/>
        <w:t>Supplementary Service invocation notification</w:t>
      </w:r>
      <w:bookmarkEnd w:id="3165"/>
      <w:bookmarkEnd w:id="3166"/>
      <w:bookmarkEnd w:id="3167"/>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8" w:name="_Toc11332195"/>
      <w:bookmarkStart w:id="3169" w:name="_Toc36554278"/>
      <w:bookmarkStart w:id="3170" w:name="_Toc218669179"/>
      <w:r w:rsidRPr="00653FE2">
        <w:t>17.3.2.37</w:t>
      </w:r>
      <w:r w:rsidRPr="00653FE2">
        <w:tab/>
        <w:t>Reporting</w:t>
      </w:r>
      <w:bookmarkEnd w:id="3168"/>
      <w:bookmarkEnd w:id="3169"/>
      <w:bookmarkEnd w:id="3170"/>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1" w:name="_Toc11332196"/>
      <w:bookmarkStart w:id="3172" w:name="_Toc36554279"/>
      <w:bookmarkStart w:id="3173" w:name="_Toc218669180"/>
      <w:r w:rsidRPr="00653FE2">
        <w:t>17.3.2.38</w:t>
      </w:r>
      <w:r w:rsidRPr="00653FE2">
        <w:tab/>
        <w:t>Call Completion</w:t>
      </w:r>
      <w:bookmarkEnd w:id="3171"/>
      <w:bookmarkEnd w:id="3172"/>
      <w:bookmarkEnd w:id="3173"/>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4" w:name="_Toc11332197"/>
      <w:bookmarkStart w:id="3175" w:name="_Toc36554280"/>
      <w:bookmarkStart w:id="3176" w:name="_Toc218669181"/>
      <w:r w:rsidRPr="00653FE2">
        <w:lastRenderedPageBreak/>
        <w:t>17.3.2.39</w:t>
      </w:r>
      <w:r w:rsidRPr="00653FE2">
        <w:tab/>
        <w:t>Location Service Gateway</w:t>
      </w:r>
      <w:bookmarkEnd w:id="3174"/>
      <w:bookmarkEnd w:id="3175"/>
      <w:bookmarkEnd w:id="3176"/>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7" w:name="_Toc11332198"/>
      <w:bookmarkStart w:id="3178" w:name="_Toc36554281"/>
      <w:bookmarkStart w:id="3179" w:name="_Toc218669182"/>
      <w:r w:rsidRPr="00653FE2">
        <w:t>17.3.2.40</w:t>
      </w:r>
      <w:r w:rsidRPr="00653FE2">
        <w:tab/>
        <w:t>Location Service Enquiry</w:t>
      </w:r>
      <w:bookmarkEnd w:id="3177"/>
      <w:bookmarkEnd w:id="3178"/>
      <w:bookmarkEnd w:id="3179"/>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80" w:name="_Toc11332199"/>
      <w:bookmarkStart w:id="3181" w:name="_Toc36554282"/>
      <w:bookmarkStart w:id="3182" w:name="_Toc218669183"/>
      <w:r w:rsidRPr="00653FE2">
        <w:t>17.3.2.41</w:t>
      </w:r>
      <w:r w:rsidRPr="00653FE2">
        <w:tab/>
        <w:t>Void</w:t>
      </w:r>
      <w:bookmarkEnd w:id="3180"/>
      <w:bookmarkEnd w:id="3181"/>
      <w:bookmarkEnd w:id="3182"/>
    </w:p>
    <w:p w14:paraId="74FD072F" w14:textId="77777777" w:rsidR="00C33898" w:rsidRPr="00653FE2" w:rsidRDefault="00C33898" w:rsidP="00C33898">
      <w:pPr>
        <w:pStyle w:val="Heading4"/>
        <w:spacing w:before="0"/>
      </w:pPr>
      <w:bookmarkStart w:id="3183" w:name="_Toc11332200"/>
      <w:bookmarkStart w:id="3184" w:name="_Toc36554283"/>
      <w:bookmarkStart w:id="3185" w:name="_Toc218669184"/>
      <w:r w:rsidRPr="00653FE2">
        <w:t>17.3.2.42</w:t>
      </w:r>
      <w:r w:rsidRPr="00653FE2">
        <w:tab/>
        <w:t>Void</w:t>
      </w:r>
      <w:bookmarkEnd w:id="3183"/>
      <w:bookmarkEnd w:id="3184"/>
      <w:bookmarkEnd w:id="3185"/>
    </w:p>
    <w:p w14:paraId="2A098D49" w14:textId="77777777" w:rsidR="00C33898" w:rsidRPr="00653FE2" w:rsidRDefault="00C33898" w:rsidP="00C33898">
      <w:pPr>
        <w:pStyle w:val="Heading4"/>
        <w:spacing w:before="0"/>
      </w:pPr>
      <w:bookmarkStart w:id="3186" w:name="_Toc11332201"/>
      <w:bookmarkStart w:id="3187" w:name="_Toc36554284"/>
      <w:bookmarkStart w:id="3188" w:name="_Toc218669185"/>
      <w:r w:rsidRPr="00653FE2">
        <w:t>17.3.2.43</w:t>
      </w:r>
      <w:r w:rsidRPr="00653FE2">
        <w:tab/>
        <w:t>Void</w:t>
      </w:r>
      <w:bookmarkEnd w:id="3186"/>
      <w:bookmarkEnd w:id="3187"/>
      <w:bookmarkEnd w:id="3188"/>
    </w:p>
    <w:p w14:paraId="4B7E030F" w14:textId="77777777" w:rsidR="00C33898" w:rsidRPr="00653FE2" w:rsidRDefault="00C33898" w:rsidP="00C33898">
      <w:pPr>
        <w:pStyle w:val="Heading4"/>
      </w:pPr>
      <w:bookmarkStart w:id="3189" w:name="_Toc11332202"/>
      <w:bookmarkStart w:id="3190" w:name="_Toc36554285"/>
      <w:bookmarkStart w:id="3191" w:name="_Toc218669186"/>
      <w:r w:rsidRPr="00653FE2">
        <w:t>17.3.2.44</w:t>
      </w:r>
      <w:r w:rsidRPr="00653FE2">
        <w:tab/>
        <w:t>IST Alerting</w:t>
      </w:r>
      <w:bookmarkEnd w:id="3189"/>
      <w:bookmarkEnd w:id="3190"/>
      <w:bookmarkEnd w:id="3191"/>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2" w:name="_Toc11332203"/>
      <w:bookmarkStart w:id="3193" w:name="_Toc36554286"/>
      <w:bookmarkStart w:id="3194" w:name="_Toc218669187"/>
      <w:r w:rsidRPr="00653FE2">
        <w:t>17.3.2.45</w:t>
      </w:r>
      <w:r w:rsidRPr="00653FE2">
        <w:tab/>
        <w:t>Service Termination</w:t>
      </w:r>
      <w:bookmarkEnd w:id="3192"/>
      <w:bookmarkEnd w:id="3193"/>
      <w:bookmarkEnd w:id="3194"/>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5" w:name="_Toc11332204"/>
      <w:bookmarkStart w:id="3196" w:name="_Toc36554287"/>
      <w:bookmarkStart w:id="3197" w:name="_Toc218669188"/>
      <w:r w:rsidRPr="00653FE2">
        <w:lastRenderedPageBreak/>
        <w:t>17.3.2.46</w:t>
      </w:r>
      <w:r w:rsidRPr="00653FE2">
        <w:tab/>
        <w:t>Mobility Management event notification</w:t>
      </w:r>
      <w:bookmarkEnd w:id="3195"/>
      <w:bookmarkEnd w:id="3196"/>
      <w:bookmarkEnd w:id="3197"/>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8" w:name="_Hlt468467291"/>
      <w:r w:rsidRPr="00653FE2">
        <w:t>This application-context is v3 only.</w:t>
      </w:r>
      <w:bookmarkStart w:id="3199" w:name="_Hlt468504027"/>
      <w:bookmarkEnd w:id="3199"/>
    </w:p>
    <w:p w14:paraId="177652ED" w14:textId="77777777" w:rsidR="00C33898" w:rsidRPr="00653FE2" w:rsidRDefault="00C33898" w:rsidP="00C33898">
      <w:pPr>
        <w:pStyle w:val="Heading4"/>
      </w:pPr>
      <w:bookmarkStart w:id="3200" w:name="_Toc11332205"/>
      <w:bookmarkStart w:id="3201" w:name="_Toc36554288"/>
      <w:bookmarkStart w:id="3202" w:name="_Toc218669189"/>
      <w:bookmarkEnd w:id="3198"/>
      <w:r w:rsidRPr="00653FE2">
        <w:t>17.3.2.48</w:t>
      </w:r>
      <w:r w:rsidRPr="00653FE2">
        <w:tab/>
        <w:t>Subscriber Data modification notification</w:t>
      </w:r>
      <w:bookmarkEnd w:id="3200"/>
      <w:bookmarkEnd w:id="3201"/>
      <w:bookmarkEnd w:id="3202"/>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3" w:name="_Toc11332206"/>
      <w:bookmarkStart w:id="3204" w:name="_Toc36554289"/>
      <w:bookmarkStart w:id="3205" w:name="_Toc218669190"/>
      <w:r w:rsidRPr="00653FE2">
        <w:t>17.3.2.49</w:t>
      </w:r>
      <w:r w:rsidRPr="00653FE2">
        <w:tab/>
        <w:t>Authentication Failure Report</w:t>
      </w:r>
      <w:bookmarkEnd w:id="3203"/>
      <w:bookmarkEnd w:id="3204"/>
      <w:bookmarkEnd w:id="3205"/>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6" w:name="_Toc11332207"/>
      <w:bookmarkStart w:id="3207" w:name="_Toc36554290"/>
      <w:bookmarkStart w:id="3208" w:name="_Toc218669191"/>
      <w:r w:rsidRPr="00653FE2">
        <w:t>17.3.2.50</w:t>
      </w:r>
      <w:r w:rsidRPr="00653FE2">
        <w:tab/>
        <w:t>Resource Management</w:t>
      </w:r>
      <w:bookmarkEnd w:id="3206"/>
      <w:bookmarkEnd w:id="3207"/>
      <w:bookmarkEnd w:id="3208"/>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9" w:name="_Toc11332208"/>
      <w:bookmarkStart w:id="3210" w:name="_Toc36554291"/>
      <w:bookmarkStart w:id="3211" w:name="_Toc218669192"/>
      <w:r w:rsidRPr="00653FE2">
        <w:lastRenderedPageBreak/>
        <w:t>17.3.2.51</w:t>
      </w:r>
      <w:r w:rsidRPr="00653FE2">
        <w:tab/>
      </w:r>
      <w:smartTag w:uri="urn:schemas-microsoft-com:office:smarttags" w:element="City">
        <w:smartTag w:uri="urn:schemas-microsoft-com:office:smarttags" w:element="place">
          <w:r w:rsidRPr="00653FE2">
            <w:t>Mobile</w:t>
          </w:r>
        </w:smartTag>
      </w:smartTag>
      <w:r w:rsidRPr="00653FE2">
        <w:t xml:space="preserve"> terminating Short Message Relay VGCS</w:t>
      </w:r>
      <w:bookmarkEnd w:id="3209"/>
      <w:bookmarkEnd w:id="3210"/>
      <w:bookmarkEnd w:id="3211"/>
    </w:p>
    <w:p w14:paraId="34974688" w14:textId="58F6A018" w:rsidR="00C33898" w:rsidRPr="00653FE2" w:rsidRDefault="00C33898" w:rsidP="00C33898">
      <w:pPr>
        <w:keepNext/>
        <w:keepLines/>
      </w:pPr>
      <w:r w:rsidRPr="00653FE2">
        <w:t>This application context is used between SMS-GMSC and MSC for mobile terminating short message relay procedures for VGCS.</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2" w:name="_Toc11332209"/>
      <w:bookmarkStart w:id="3213" w:name="_Toc36554292"/>
      <w:bookmarkStart w:id="3214" w:name="_Toc218669193"/>
      <w:r w:rsidRPr="00653FE2">
        <w:t>17.3.2.52</w:t>
      </w:r>
      <w:r w:rsidRPr="00653FE2">
        <w:tab/>
      </w:r>
      <w:r w:rsidRPr="00653FE2">
        <w:rPr>
          <w:rFonts w:hint="eastAsia"/>
          <w:lang w:eastAsia="zh-CN"/>
        </w:rPr>
        <w:t>Vcsg</w:t>
      </w:r>
      <w:r w:rsidRPr="00653FE2">
        <w:t xml:space="preserve"> Location Updating</w:t>
      </w:r>
      <w:bookmarkEnd w:id="3212"/>
      <w:bookmarkEnd w:id="3213"/>
      <w:bookmarkEnd w:id="3214"/>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5" w:name="_Toc11332210"/>
      <w:bookmarkStart w:id="3216" w:name="_Toc36554293"/>
      <w:bookmarkStart w:id="3217" w:name="_Toc21866919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5"/>
      <w:bookmarkEnd w:id="3216"/>
      <w:bookmarkEnd w:id="3217"/>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8" w:name="_Toc11332211"/>
      <w:bookmarkStart w:id="3219" w:name="_Toc36554294"/>
      <w:bookmarkStart w:id="3220" w:name="_Toc218669195"/>
      <w:r w:rsidRPr="00653FE2">
        <w:t>17.3.3</w:t>
      </w:r>
      <w:r w:rsidRPr="00653FE2">
        <w:tab/>
        <w:t>ASN.1 Module for application-context-names</w:t>
      </w:r>
      <w:bookmarkEnd w:id="3218"/>
      <w:bookmarkEnd w:id="3219"/>
      <w:bookmarkEnd w:id="3220"/>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DD4077" w14:textId="74C7FA42" w:rsidR="005658BE" w:rsidRPr="00653FE2" w:rsidRDefault="005658BE" w:rsidP="005658BE">
      <w:pPr>
        <w:pStyle w:val="ASN1Source"/>
        <w:widowControl/>
        <w:rPr>
          <w:szCs w:val="16"/>
        </w:rPr>
      </w:pPr>
      <w:r w:rsidRPr="00653FE2">
        <w:rPr>
          <w:szCs w:val="16"/>
        </w:rPr>
        <w:t xml:space="preserve">   gsm-Network (1) modules (3) map-ApplicationContexts (2) </w:t>
      </w:r>
      <w:r>
        <w:rPr>
          <w:szCs w:val="16"/>
        </w:rPr>
        <w:t>version22 (22)</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lastRenderedPageBreak/>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1" w:name="_Hlt468504140"/>
      <w:bookmarkEnd w:id="3221"/>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lastRenderedPageBreak/>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086899D4"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2FE21D14"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version1 (1)</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1082518C"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version2 (2)</w:t>
      </w:r>
    </w:p>
    <w:p w14:paraId="4D0D31F6" w14:textId="727F340F"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version3 (3)</w:t>
      </w:r>
    </w:p>
    <w:p w14:paraId="0E427885" w14:textId="14FD193D"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map-ac gprsLocationInfoRetrievalContext (33) version3 (3)</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2" w:name="_Toc11332212"/>
      <w:bookmarkStart w:id="3223" w:name="_Toc36554295"/>
      <w:bookmarkStart w:id="3224" w:name="_Toc218669196"/>
      <w:r w:rsidRPr="00653FE2">
        <w:rPr>
          <w:lang w:val="fr-FR"/>
        </w:rPr>
        <w:t>17.4</w:t>
      </w:r>
      <w:r w:rsidRPr="00653FE2">
        <w:rPr>
          <w:lang w:val="fr-FR"/>
        </w:rPr>
        <w:tab/>
        <w:t>MAP Dialogue Information</w:t>
      </w:r>
      <w:bookmarkEnd w:id="3222"/>
      <w:bookmarkEnd w:id="3223"/>
      <w:bookmarkEnd w:id="3224"/>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7FC6552B" w14:textId="1560ECC0" w:rsidR="005658BE" w:rsidRPr="00653FE2" w:rsidRDefault="005658BE" w:rsidP="005658BE">
      <w:pPr>
        <w:pStyle w:val="ASN1Source"/>
        <w:widowControl/>
        <w:rPr>
          <w:szCs w:val="16"/>
          <w:lang w:val="fr-FR"/>
        </w:rPr>
      </w:pPr>
      <w:r w:rsidRPr="00653FE2">
        <w:rPr>
          <w:szCs w:val="16"/>
          <w:lang w:val="fr-FR"/>
        </w:rPr>
        <w:t xml:space="preserve">   gsm-Network (1) modules (3) map-DialogueInformation (3) </w:t>
      </w:r>
      <w:r>
        <w:rPr>
          <w:szCs w:val="16"/>
          <w:lang w:val="fr-FR"/>
        </w:rPr>
        <w:t>version22 (22)</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0E65D7F" w14:textId="0837ADA2" w:rsidR="005658BE" w:rsidRPr="00653FE2" w:rsidRDefault="005658BE" w:rsidP="005658BE">
      <w:pPr>
        <w:pStyle w:val="ASN1Source"/>
        <w:widowControl/>
        <w:rPr>
          <w:szCs w:val="16"/>
        </w:rPr>
      </w:pPr>
      <w:r w:rsidRPr="00653FE2">
        <w:rPr>
          <w:szCs w:val="16"/>
        </w:rPr>
        <w:t xml:space="preserve">   gsm-Network(1) modules (3) map-CommonDataTypes (18) </w:t>
      </w:r>
      <w:r>
        <w:rPr>
          <w:szCs w:val="16"/>
        </w:rPr>
        <w:t>version22 (22)</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DC183E2" w14:textId="5B0CC23E" w:rsidR="005658BE" w:rsidRPr="00653FE2" w:rsidRDefault="005658BE" w:rsidP="005658BE">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lastRenderedPageBreak/>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lastRenderedPageBreak/>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5" w:name="_Toc11332213"/>
      <w:bookmarkStart w:id="3226" w:name="_Toc36554296"/>
      <w:bookmarkStart w:id="3227" w:name="_Toc218669197"/>
      <w:r w:rsidRPr="00653FE2">
        <w:t>17.5</w:t>
      </w:r>
      <w:r w:rsidRPr="00653FE2">
        <w:tab/>
        <w:t>MAP operation and error codes</w:t>
      </w:r>
      <w:bookmarkEnd w:id="3225"/>
      <w:bookmarkEnd w:id="3226"/>
      <w:bookmarkEnd w:id="3227"/>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95F3A3" w14:textId="63E12EC1" w:rsidR="005658BE" w:rsidRPr="00653FE2" w:rsidRDefault="005658BE" w:rsidP="005658BE">
      <w:pPr>
        <w:pStyle w:val="ASN1Source"/>
        <w:widowControl/>
        <w:rPr>
          <w:szCs w:val="16"/>
        </w:rPr>
      </w:pPr>
      <w:r w:rsidRPr="00653FE2">
        <w:rPr>
          <w:szCs w:val="16"/>
        </w:rPr>
        <w:t xml:space="preserve">   gsm-Network (1) modules (3) map-Protocol (4) </w:t>
      </w:r>
      <w:r>
        <w:rPr>
          <w:szCs w:val="16"/>
        </w:rPr>
        <w:t>version22 (22)</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7B06ECC" w14:textId="50CB8E02"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1A3EA745" w14:textId="2C13D225"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lastRenderedPageBreak/>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DB98098" w14:textId="0F71B31B"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370B8CE8" w14:textId="17F0C83C"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1FB1B1EA" w14:textId="0B3E6CD5"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50AF7B4C" w14:textId="74E1E258" w:rsidR="005658BE" w:rsidRPr="00653FE2" w:rsidRDefault="005658BE" w:rsidP="005658BE">
      <w:pPr>
        <w:pStyle w:val="ASN1Source"/>
        <w:widowControl/>
        <w:rPr>
          <w:szCs w:val="16"/>
        </w:rPr>
      </w:pPr>
      <w:r w:rsidRPr="00653FE2">
        <w:rPr>
          <w:szCs w:val="16"/>
        </w:rPr>
        <w:t xml:space="preserve">   </w:t>
      </w:r>
      <w:r>
        <w:rPr>
          <w:szCs w:val="16"/>
        </w:rPr>
        <w:t>version22 (22)</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1CEADC94" w14:textId="18B5484D" w:rsidR="005658BE" w:rsidRPr="00653FE2" w:rsidRDefault="005658BE" w:rsidP="005658BE">
      <w:pPr>
        <w:pStyle w:val="ASN1Source"/>
        <w:keepNext/>
        <w:keepLines/>
        <w:rPr>
          <w:szCs w:val="16"/>
        </w:rPr>
      </w:pPr>
      <w:r w:rsidRPr="00653FE2">
        <w:rPr>
          <w:szCs w:val="16"/>
        </w:rPr>
        <w:t xml:space="preserve">   </w:t>
      </w:r>
      <w:r>
        <w:rPr>
          <w:szCs w:val="16"/>
        </w:rPr>
        <w:t>version22 (22)</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lastRenderedPageBreak/>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4CBE0151"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30455732"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8" w:name="_Toc11332214"/>
      <w:bookmarkStart w:id="3229" w:name="_Toc36554297"/>
      <w:bookmarkStart w:id="3230" w:name="_Toc218669198"/>
      <w:r w:rsidRPr="00653FE2">
        <w:t>17.6</w:t>
      </w:r>
      <w:r w:rsidRPr="00653FE2">
        <w:tab/>
        <w:t>MAP operations and errors</w:t>
      </w:r>
      <w:bookmarkEnd w:id="3228"/>
      <w:bookmarkEnd w:id="3229"/>
      <w:bookmarkEnd w:id="3230"/>
    </w:p>
    <w:p w14:paraId="2895164C" w14:textId="77777777" w:rsidR="00C33898" w:rsidRPr="00653FE2" w:rsidRDefault="00C33898" w:rsidP="00C33898">
      <w:pPr>
        <w:pStyle w:val="Heading3"/>
      </w:pPr>
      <w:bookmarkStart w:id="3231" w:name="_Toc11332215"/>
      <w:bookmarkStart w:id="3232" w:name="_Toc36554298"/>
      <w:bookmarkStart w:id="3233" w:name="_Toc218669199"/>
      <w:r w:rsidRPr="00653FE2">
        <w:t>17.6.1</w:t>
      </w:r>
      <w:r w:rsidRPr="00653FE2">
        <w:tab/>
        <w:t>Mobile Service Operations</w:t>
      </w:r>
      <w:bookmarkEnd w:id="3231"/>
      <w:bookmarkEnd w:id="3232"/>
      <w:bookmarkEnd w:id="3233"/>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6B304AFA" w14:textId="7DA36F09" w:rsidR="00E148B4" w:rsidRPr="00653FE2" w:rsidRDefault="00E148B4" w:rsidP="00E148B4">
      <w:pPr>
        <w:pStyle w:val="ASN1Source"/>
        <w:widowControl/>
        <w:rPr>
          <w:szCs w:val="16"/>
        </w:rPr>
      </w:pPr>
      <w:r w:rsidRPr="00653FE2">
        <w:rPr>
          <w:szCs w:val="16"/>
        </w:rPr>
        <w:t xml:space="preserve">   </w:t>
      </w:r>
      <w:r>
        <w:rPr>
          <w:szCs w:val="16"/>
        </w:rPr>
        <w:t>version22 (22)</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FA2BC64" w14:textId="01E7ADE6"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lastRenderedPageBreak/>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35914B" w14:textId="30070D53" w:rsidR="00E148B4" w:rsidRPr="00653FE2" w:rsidRDefault="00E148B4" w:rsidP="00E148B4">
      <w:pPr>
        <w:pStyle w:val="ASN1Source"/>
        <w:widowControl/>
        <w:rPr>
          <w:szCs w:val="16"/>
        </w:rPr>
      </w:pPr>
      <w:r w:rsidRPr="00653FE2">
        <w:rPr>
          <w:szCs w:val="16"/>
        </w:rPr>
        <w:t xml:space="preserve">   gsm-Network (1) modules (3) map-MS-DataTypes (11) </w:t>
      </w:r>
      <w:r>
        <w:rPr>
          <w:szCs w:val="16"/>
        </w:rPr>
        <w:t>version22 (22)</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lastRenderedPageBreak/>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lastRenderedPageBreak/>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4" w:name="_Hlt468504889"/>
      <w:bookmarkEnd w:id="3234"/>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lastRenderedPageBreak/>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5" w:name="_Toc11332216"/>
      <w:bookmarkStart w:id="3236" w:name="_Toc36554299"/>
      <w:bookmarkStart w:id="3237" w:name="_Toc218669200"/>
      <w:r w:rsidRPr="00653FE2">
        <w:t>17.6.2</w:t>
      </w:r>
      <w:r w:rsidRPr="00653FE2">
        <w:tab/>
        <w:t>Operation and Maintenance Operations</w:t>
      </w:r>
      <w:bookmarkEnd w:id="3235"/>
      <w:bookmarkEnd w:id="3236"/>
      <w:bookmarkEnd w:id="3237"/>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FA3A1F1" w14:textId="1996E88C" w:rsidR="00E148B4" w:rsidRPr="00653FE2" w:rsidRDefault="00E148B4" w:rsidP="00E148B4">
      <w:pPr>
        <w:pStyle w:val="ASN1Source"/>
        <w:widowControl/>
        <w:rPr>
          <w:szCs w:val="16"/>
        </w:rPr>
      </w:pPr>
      <w:r w:rsidRPr="00653FE2">
        <w:rPr>
          <w:szCs w:val="16"/>
        </w:rPr>
        <w:t xml:space="preserve">   </w:t>
      </w:r>
      <w:r>
        <w:rPr>
          <w:szCs w:val="16"/>
        </w:rPr>
        <w:t>version22 (22)</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lastRenderedPageBreak/>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DE5BAA" w14:textId="4D64009A"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B7DCEF4" w14:textId="1077E133" w:rsidR="00E148B4" w:rsidRPr="00653FE2" w:rsidRDefault="00E148B4" w:rsidP="00E148B4">
      <w:pPr>
        <w:pStyle w:val="ASN1Source"/>
        <w:widowControl/>
        <w:rPr>
          <w:szCs w:val="16"/>
        </w:rPr>
      </w:pPr>
      <w:r w:rsidRPr="00653FE2">
        <w:rPr>
          <w:szCs w:val="16"/>
        </w:rPr>
        <w:t xml:space="preserve">   gsm-Network (1) modules (3) map-OM-DataTypes (12) </w:t>
      </w:r>
      <w:r>
        <w:rPr>
          <w:szCs w:val="16"/>
        </w:rPr>
        <w:t>version22 (22)</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151650" w14:textId="62071F6B" w:rsidR="00E148B4" w:rsidRPr="00653FE2" w:rsidRDefault="00E148B4" w:rsidP="00E148B4">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8" w:name="_Toc11332217"/>
      <w:bookmarkStart w:id="3239" w:name="_Toc36554300"/>
      <w:bookmarkStart w:id="3240" w:name="_Toc218669201"/>
      <w:r w:rsidRPr="00653FE2">
        <w:t>17.6.3</w:t>
      </w:r>
      <w:r w:rsidRPr="00653FE2">
        <w:tab/>
        <w:t>Call Handling Operations</w:t>
      </w:r>
      <w:bookmarkEnd w:id="3238"/>
      <w:bookmarkEnd w:id="3239"/>
      <w:bookmarkEnd w:id="3240"/>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2419478" w14:textId="464D270F" w:rsidR="00E148B4" w:rsidRPr="00653FE2" w:rsidRDefault="00E148B4" w:rsidP="00E148B4">
      <w:pPr>
        <w:pStyle w:val="ASN1Source"/>
        <w:widowControl/>
        <w:rPr>
          <w:szCs w:val="16"/>
        </w:rPr>
      </w:pPr>
      <w:r w:rsidRPr="00653FE2">
        <w:rPr>
          <w:szCs w:val="16"/>
        </w:rPr>
        <w:t xml:space="preserve">   </w:t>
      </w:r>
      <w:r>
        <w:rPr>
          <w:szCs w:val="16"/>
        </w:rPr>
        <w:t>version22 (22)</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D3200CF" w14:textId="18E04677"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A46FB73" w14:textId="6EFBF8CD" w:rsidR="00E148B4" w:rsidRPr="00653FE2" w:rsidRDefault="00E148B4" w:rsidP="00E148B4">
      <w:pPr>
        <w:pStyle w:val="ASN1Source"/>
        <w:widowControl/>
        <w:rPr>
          <w:szCs w:val="16"/>
        </w:rPr>
      </w:pPr>
      <w:r w:rsidRPr="00653FE2">
        <w:rPr>
          <w:szCs w:val="16"/>
        </w:rPr>
        <w:t xml:space="preserve">   gsm-Network (1) modules (3) map-CH-DataTypes (13) </w:t>
      </w:r>
      <w:r>
        <w:rPr>
          <w:szCs w:val="16"/>
        </w:rPr>
        <w:t>version22 (22)</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lastRenderedPageBreak/>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1" w:name="_Toc11332218"/>
      <w:bookmarkStart w:id="3242" w:name="_Toc36554301"/>
      <w:bookmarkStart w:id="3243" w:name="_Toc218669202"/>
      <w:r w:rsidRPr="00653FE2">
        <w:t>17.6.4</w:t>
      </w:r>
      <w:r w:rsidRPr="00653FE2">
        <w:tab/>
        <w:t>Supplementary service operations</w:t>
      </w:r>
      <w:bookmarkEnd w:id="3241"/>
      <w:bookmarkEnd w:id="3242"/>
      <w:bookmarkEnd w:id="3243"/>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73C6F545" w14:textId="5384CBCE" w:rsidR="00E148B4" w:rsidRPr="00653FE2" w:rsidRDefault="00E148B4" w:rsidP="00E148B4">
      <w:pPr>
        <w:pStyle w:val="ASN1Source"/>
        <w:keepNext/>
        <w:keepLines/>
        <w:widowControl/>
        <w:rPr>
          <w:szCs w:val="16"/>
        </w:rPr>
      </w:pPr>
      <w:r w:rsidRPr="00653FE2">
        <w:rPr>
          <w:szCs w:val="16"/>
        </w:rPr>
        <w:t xml:space="preserve">   </w:t>
      </w:r>
      <w:r>
        <w:rPr>
          <w:szCs w:val="16"/>
        </w:rPr>
        <w:t>version22 (22)</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0037E99" w14:textId="288B7714"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8DD6F0" w14:textId="0963FA8F" w:rsidR="00E148B4" w:rsidRPr="00653FE2" w:rsidRDefault="00E148B4" w:rsidP="00E148B4">
      <w:pPr>
        <w:pStyle w:val="ASN1Source"/>
        <w:widowControl/>
        <w:rPr>
          <w:szCs w:val="16"/>
        </w:rPr>
      </w:pPr>
      <w:r w:rsidRPr="00653FE2">
        <w:rPr>
          <w:szCs w:val="16"/>
        </w:rPr>
        <w:t xml:space="preserve">   gsm-Network (1) modules (3) map-SS-DataTypes (14) </w:t>
      </w:r>
      <w:r>
        <w:rPr>
          <w:szCs w:val="16"/>
        </w:rPr>
        <w:t>version22 (22)</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7778A1" w14:textId="5B8FED94" w:rsidR="00E148B4" w:rsidRPr="00653FE2" w:rsidRDefault="00E148B4" w:rsidP="00E148B4">
      <w:pPr>
        <w:pStyle w:val="ASN1Source"/>
        <w:widowControl/>
        <w:rPr>
          <w:szCs w:val="16"/>
        </w:rPr>
      </w:pPr>
      <w:r w:rsidRPr="00653FE2">
        <w:rPr>
          <w:szCs w:val="16"/>
        </w:rPr>
        <w:t xml:space="preserve">   gsm-Network (1) modules (3) map-SS-Code (15) </w:t>
      </w:r>
      <w:r>
        <w:rPr>
          <w:szCs w:val="16"/>
        </w:rPr>
        <w:t>version22 (22)</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lastRenderedPageBreak/>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lastRenderedPageBreak/>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lastRenderedPageBreak/>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4" w:name="_Toc11332219"/>
      <w:bookmarkStart w:id="3245" w:name="_Toc36554302"/>
      <w:bookmarkStart w:id="3246" w:name="_Toc218669203"/>
      <w:r w:rsidRPr="00653FE2">
        <w:t>17.6.5</w:t>
      </w:r>
      <w:r w:rsidRPr="00653FE2">
        <w:tab/>
        <w:t>Short message service operations</w:t>
      </w:r>
      <w:bookmarkEnd w:id="3244"/>
      <w:bookmarkEnd w:id="3245"/>
      <w:bookmarkEnd w:id="3246"/>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2BF3CDA2" w14:textId="3B9A385C" w:rsidR="00E148B4" w:rsidRPr="00653FE2" w:rsidRDefault="00E148B4" w:rsidP="00E148B4">
      <w:pPr>
        <w:pStyle w:val="ASN1Source"/>
        <w:widowControl/>
        <w:rPr>
          <w:szCs w:val="16"/>
        </w:rPr>
      </w:pPr>
      <w:r w:rsidRPr="00653FE2">
        <w:rPr>
          <w:szCs w:val="16"/>
        </w:rPr>
        <w:t xml:space="preserve">   </w:t>
      </w:r>
      <w:r>
        <w:rPr>
          <w:szCs w:val="16"/>
        </w:rPr>
        <w:t>version22 (22)</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lastRenderedPageBreak/>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D0A895" w14:textId="2670E2FC"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D23FEA9" w14:textId="53C0B4EA" w:rsidR="00E148B4" w:rsidRPr="00653FE2" w:rsidRDefault="00E148B4" w:rsidP="00E148B4">
      <w:pPr>
        <w:pStyle w:val="ASN1Source"/>
        <w:widowControl/>
        <w:rPr>
          <w:szCs w:val="16"/>
        </w:rPr>
      </w:pPr>
      <w:r w:rsidRPr="00653FE2">
        <w:rPr>
          <w:szCs w:val="16"/>
        </w:rPr>
        <w:t xml:space="preserve">   gsm-Network (1) modules (3) map-SM-DataTypes (16) </w:t>
      </w:r>
      <w:r>
        <w:rPr>
          <w:szCs w:val="16"/>
        </w:rPr>
        <w:t>version22 (22)</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lastRenderedPageBreak/>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lastRenderedPageBreak/>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7" w:name="_Toc11332220"/>
      <w:bookmarkStart w:id="3248" w:name="_Toc36554303"/>
      <w:bookmarkStart w:id="3249" w:name="_Toc218669204"/>
      <w:r w:rsidRPr="00653FE2">
        <w:t>17.6.6</w:t>
      </w:r>
      <w:r w:rsidRPr="00653FE2">
        <w:tab/>
        <w:t>Errors</w:t>
      </w:r>
      <w:bookmarkEnd w:id="3247"/>
      <w:bookmarkEnd w:id="3248"/>
      <w:bookmarkEnd w:id="3249"/>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75F6E959" w14:textId="22E946E8" w:rsidR="00E148B4" w:rsidRPr="00653FE2" w:rsidRDefault="00E148B4" w:rsidP="00E148B4">
      <w:pPr>
        <w:pStyle w:val="ASN1Source"/>
        <w:keepNext/>
        <w:keepLines/>
        <w:widowControl/>
        <w:rPr>
          <w:szCs w:val="16"/>
        </w:rPr>
      </w:pPr>
      <w:r w:rsidRPr="00653FE2">
        <w:rPr>
          <w:szCs w:val="16"/>
        </w:rPr>
        <w:t xml:space="preserve">   gsm-Network (1) modules (3) map-Errors (10) </w:t>
      </w:r>
      <w:r>
        <w:rPr>
          <w:szCs w:val="16"/>
        </w:rPr>
        <w:t>version22 (22)</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lastRenderedPageBreak/>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1032D6" w14:textId="6A51FA36" w:rsidR="00E148B4" w:rsidRPr="00653FE2" w:rsidRDefault="00E148B4" w:rsidP="00E148B4">
      <w:pPr>
        <w:pStyle w:val="ASN1Source"/>
        <w:widowControl/>
        <w:rPr>
          <w:szCs w:val="16"/>
        </w:rPr>
      </w:pPr>
      <w:r w:rsidRPr="00653FE2">
        <w:rPr>
          <w:szCs w:val="16"/>
        </w:rPr>
        <w:t xml:space="preserve">   gsm-Network (1) modules (3) map-SS-DataTypes (14) </w:t>
      </w:r>
      <w:r>
        <w:rPr>
          <w:szCs w:val="16"/>
        </w:rPr>
        <w:t>version22 (22)</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lastRenderedPageBreak/>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44AA84D" w14:textId="65F8D1D7" w:rsidR="00E148B4" w:rsidRPr="00653FE2" w:rsidRDefault="00E148B4" w:rsidP="00E148B4">
      <w:pPr>
        <w:pStyle w:val="ASN1Source"/>
        <w:widowControl/>
        <w:rPr>
          <w:szCs w:val="16"/>
        </w:rPr>
      </w:pPr>
      <w:r w:rsidRPr="00653FE2">
        <w:rPr>
          <w:szCs w:val="16"/>
        </w:rPr>
        <w:t xml:space="preserve">   gsm-Network (1) modules (3) map-ER-DataTypes (17) </w:t>
      </w:r>
      <w:r>
        <w:rPr>
          <w:szCs w:val="16"/>
        </w:rPr>
        <w:t>version22 (22)</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lastRenderedPageBreak/>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lastRenderedPageBreak/>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lastRenderedPageBreak/>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50" w:name="_Toc11332221"/>
      <w:bookmarkStart w:id="3251" w:name="_Toc36554304"/>
      <w:bookmarkStart w:id="3252" w:name="_Toc218669205"/>
      <w:r w:rsidRPr="00653FE2">
        <w:t>17.6.7</w:t>
      </w:r>
      <w:r w:rsidRPr="00653FE2">
        <w:tab/>
        <w:t>Group Call operations</w:t>
      </w:r>
      <w:bookmarkEnd w:id="3250"/>
      <w:bookmarkEnd w:id="3251"/>
      <w:bookmarkEnd w:id="3252"/>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4D527F17" w14:textId="15971859" w:rsidR="00E148B4" w:rsidRPr="00653FE2" w:rsidRDefault="00E148B4" w:rsidP="00E148B4">
      <w:pPr>
        <w:pStyle w:val="ASN1Source"/>
        <w:widowControl/>
        <w:rPr>
          <w:szCs w:val="16"/>
        </w:rPr>
      </w:pPr>
      <w:r w:rsidRPr="00653FE2">
        <w:rPr>
          <w:szCs w:val="16"/>
        </w:rPr>
        <w:t xml:space="preserve">   </w:t>
      </w:r>
      <w:r>
        <w:rPr>
          <w:szCs w:val="16"/>
        </w:rPr>
        <w:t>version22 (22)</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lastRenderedPageBreak/>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7A90F" w14:textId="608DCFBE" w:rsidR="00E148B4" w:rsidRPr="00653FE2" w:rsidRDefault="00E148B4" w:rsidP="00E148B4">
      <w:pPr>
        <w:pStyle w:val="ASN1Source"/>
        <w:widowControl/>
        <w:rPr>
          <w:szCs w:val="16"/>
        </w:rPr>
      </w:pPr>
      <w:r w:rsidRPr="00653FE2">
        <w:rPr>
          <w:szCs w:val="16"/>
        </w:rPr>
        <w:t xml:space="preserve">   gsm-Network (1) modules (3) map-Errors (10) </w:t>
      </w:r>
      <w:r>
        <w:rPr>
          <w:szCs w:val="16"/>
        </w:rPr>
        <w:t>version22 (22)</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955795" w14:textId="3B679BD1" w:rsidR="00E148B4" w:rsidRPr="00653FE2" w:rsidRDefault="00E148B4" w:rsidP="00E148B4">
      <w:pPr>
        <w:pStyle w:val="ASN1Source"/>
        <w:widowControl/>
        <w:rPr>
          <w:szCs w:val="16"/>
        </w:rPr>
      </w:pPr>
      <w:r w:rsidRPr="00653FE2">
        <w:rPr>
          <w:szCs w:val="16"/>
        </w:rPr>
        <w:t xml:space="preserve">   gsm-Network (1) modules (3) map-GR-DataTypes (23) </w:t>
      </w:r>
      <w:r>
        <w:rPr>
          <w:szCs w:val="16"/>
        </w:rPr>
        <w:t>version22 (22)</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3" w:name="_Toc11332222"/>
      <w:bookmarkStart w:id="3254" w:name="_Toc36554305"/>
      <w:bookmarkStart w:id="3255" w:name="_Toc218669206"/>
      <w:r w:rsidRPr="00653FE2">
        <w:t>17.6.8</w:t>
      </w:r>
      <w:r w:rsidRPr="00653FE2">
        <w:tab/>
        <w:t>Location service operations</w:t>
      </w:r>
      <w:bookmarkEnd w:id="3253"/>
      <w:bookmarkEnd w:id="3254"/>
      <w:bookmarkEnd w:id="3255"/>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4DC594CC" w14:textId="10D17B11" w:rsidR="00E148B4" w:rsidRPr="00653FE2" w:rsidRDefault="00E148B4" w:rsidP="00E148B4">
      <w:pPr>
        <w:pStyle w:val="ASN1Source"/>
        <w:keepNext/>
        <w:keepLines/>
        <w:rPr>
          <w:szCs w:val="16"/>
        </w:rPr>
      </w:pPr>
      <w:r w:rsidRPr="00653FE2">
        <w:rPr>
          <w:szCs w:val="16"/>
        </w:rPr>
        <w:t xml:space="preserve">   </w:t>
      </w:r>
      <w:r>
        <w:rPr>
          <w:szCs w:val="16"/>
        </w:rPr>
        <w:t>version22 (22)</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4BEBF51A" w14:textId="4F6B025B" w:rsidR="00E148B4" w:rsidRPr="00653FE2" w:rsidRDefault="00E148B4" w:rsidP="00E148B4">
      <w:pPr>
        <w:pStyle w:val="ASN1Source"/>
        <w:rPr>
          <w:szCs w:val="16"/>
        </w:rPr>
      </w:pPr>
      <w:r w:rsidRPr="00653FE2">
        <w:rPr>
          <w:szCs w:val="16"/>
        </w:rPr>
        <w:t xml:space="preserve">   gsm-Network (1) modules (3) map-Errors (10) </w:t>
      </w:r>
      <w:r>
        <w:rPr>
          <w:szCs w:val="16"/>
        </w:rPr>
        <w:t>version22 (22)</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425864EE" w14:textId="57464C53" w:rsidR="00E148B4" w:rsidRPr="00653FE2" w:rsidRDefault="00E148B4" w:rsidP="00E148B4">
      <w:pPr>
        <w:pStyle w:val="ASN1Source"/>
        <w:rPr>
          <w:szCs w:val="16"/>
        </w:rPr>
      </w:pPr>
      <w:r w:rsidRPr="00653FE2">
        <w:rPr>
          <w:szCs w:val="16"/>
        </w:rPr>
        <w:t xml:space="preserve">   gsm-Network (1) modules (3) map-LCS-DataTypes (25) </w:t>
      </w:r>
      <w:r>
        <w:rPr>
          <w:szCs w:val="16"/>
        </w:rPr>
        <w:t>version22 (22)</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lastRenderedPageBreak/>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6" w:name="_Toc11332223"/>
      <w:bookmarkStart w:id="3257" w:name="_Toc36554306"/>
      <w:bookmarkStart w:id="3258" w:name="_Toc218669207"/>
      <w:r w:rsidRPr="00653FE2">
        <w:t>17.6.9</w:t>
      </w:r>
      <w:r w:rsidRPr="00653FE2">
        <w:tab/>
        <w:t>Void</w:t>
      </w:r>
      <w:bookmarkEnd w:id="3256"/>
      <w:bookmarkEnd w:id="3257"/>
      <w:bookmarkEnd w:id="3258"/>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9" w:name="_Toc11332224"/>
      <w:bookmarkStart w:id="3260" w:name="_Toc36554307"/>
      <w:bookmarkStart w:id="3261" w:name="_Toc218669208"/>
      <w:r w:rsidRPr="00653FE2">
        <w:t>17.7</w:t>
      </w:r>
      <w:r w:rsidRPr="00653FE2">
        <w:tab/>
        <w:t>MAP constants and data types</w:t>
      </w:r>
      <w:bookmarkEnd w:id="3259"/>
      <w:bookmarkEnd w:id="3260"/>
      <w:bookmarkEnd w:id="3261"/>
    </w:p>
    <w:p w14:paraId="298147B8" w14:textId="77777777" w:rsidR="00C33898" w:rsidRPr="00653FE2" w:rsidRDefault="00C33898" w:rsidP="00C33898">
      <w:pPr>
        <w:pStyle w:val="Heading3"/>
      </w:pPr>
      <w:bookmarkStart w:id="3262" w:name="_Toc11332225"/>
      <w:bookmarkStart w:id="3263" w:name="_Toc36554308"/>
      <w:bookmarkStart w:id="3264" w:name="_Toc218669209"/>
      <w:r w:rsidRPr="00653FE2">
        <w:t>17.7.1</w:t>
      </w:r>
      <w:r w:rsidRPr="00653FE2">
        <w:tab/>
        <w:t>Mobile Service data types</w:t>
      </w:r>
      <w:bookmarkEnd w:id="3262"/>
      <w:bookmarkEnd w:id="3263"/>
      <w:bookmarkEnd w:id="3264"/>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C037998" w14:textId="3EEB023D" w:rsidR="00E148B4" w:rsidRPr="00653FE2" w:rsidRDefault="00E148B4" w:rsidP="00E148B4">
      <w:pPr>
        <w:pStyle w:val="ASN1Source"/>
        <w:widowControl/>
        <w:rPr>
          <w:szCs w:val="16"/>
        </w:rPr>
      </w:pPr>
      <w:r w:rsidRPr="00653FE2">
        <w:rPr>
          <w:szCs w:val="16"/>
        </w:rPr>
        <w:t xml:space="preserve">   gsm-Network (1) modules (3) map-MS-DataTypes (11) </w:t>
      </w:r>
      <w:r>
        <w:rPr>
          <w:szCs w:val="16"/>
        </w:rPr>
        <w:t>version22 (22)</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lastRenderedPageBreak/>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5" w:name="_Hlt483759233"/>
      <w:bookmarkEnd w:id="3265"/>
      <w:r w:rsidRPr="00653FE2">
        <w:rPr>
          <w:rFonts w:ascii="Courier" w:hAnsi="Courier"/>
          <w:szCs w:val="16"/>
        </w:rPr>
        <w:t>cribed,</w:t>
      </w:r>
    </w:p>
    <w:p w14:paraId="0F875EBE" w14:textId="6F2ED9AD"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-QoS-Subscribed,</w:t>
      </w:r>
    </w:p>
    <w:p w14:paraId="574A5160" w14:textId="7361AABF" w:rsidR="00C33898" w:rsidRPr="00653FE2" w:rsidRDefault="00C33898" w:rsidP="00C33898">
      <w:pPr>
        <w:pStyle w:val="ASN1Source"/>
        <w:widowControl/>
        <w:rPr>
          <w:rFonts w:ascii="Courier" w:hAnsi="Courier"/>
          <w:szCs w:val="16"/>
        </w:rPr>
      </w:pPr>
      <w:r w:rsidRPr="00653FE2">
        <w:rPr>
          <w:rFonts w:ascii="Courier" w:hAnsi="Courier"/>
          <w:szCs w:val="16"/>
        </w:rPr>
        <w:tab/>
        <w:t>Ext3-QoS-Subscribed,</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lastRenderedPageBreak/>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6" w:name="_Hlt468505034"/>
      <w:r w:rsidRPr="00653FE2">
        <w:rPr>
          <w:szCs w:val="16"/>
        </w:rPr>
        <w:tab/>
        <w:t>-- any time information handling types</w:t>
      </w:r>
    </w:p>
    <w:bookmarkEnd w:id="3266"/>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54E0C3E" w14:textId="58C1C230" w:rsidR="00E148B4" w:rsidRPr="00653FE2" w:rsidRDefault="00E148B4" w:rsidP="00E148B4">
      <w:pPr>
        <w:pStyle w:val="ASN1Source"/>
        <w:widowControl/>
        <w:rPr>
          <w:szCs w:val="16"/>
        </w:rPr>
      </w:pPr>
      <w:r w:rsidRPr="00653FE2">
        <w:rPr>
          <w:szCs w:val="16"/>
        </w:rPr>
        <w:t xml:space="preserve">   gsm-Network (1) modules (3) map-SS-DataTypes (14) </w:t>
      </w:r>
      <w:r>
        <w:rPr>
          <w:noProof/>
          <w:szCs w:val="16"/>
        </w:rPr>
        <w:t>version22 (22)</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D5AD4B" w14:textId="1C439816" w:rsidR="00E148B4" w:rsidRPr="00653FE2" w:rsidRDefault="00E148B4" w:rsidP="00E148B4">
      <w:pPr>
        <w:pStyle w:val="ASN1Source"/>
        <w:widowControl/>
        <w:rPr>
          <w:szCs w:val="16"/>
        </w:rPr>
      </w:pPr>
      <w:r w:rsidRPr="00653FE2">
        <w:rPr>
          <w:szCs w:val="16"/>
        </w:rPr>
        <w:t xml:space="preserve">   gsm-Network (1) modules (3) map-SS-Code (15) </w:t>
      </w:r>
      <w:r>
        <w:rPr>
          <w:noProof/>
          <w:szCs w:val="16"/>
        </w:rPr>
        <w:t>version22 (22)</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02C2C8" w14:textId="682E4600" w:rsidR="00E148B4" w:rsidRPr="00653FE2" w:rsidRDefault="00E148B4" w:rsidP="00E148B4">
      <w:pPr>
        <w:pStyle w:val="ASN1Source"/>
        <w:widowControl/>
        <w:rPr>
          <w:szCs w:val="16"/>
        </w:rPr>
      </w:pPr>
      <w:r w:rsidRPr="00653FE2">
        <w:rPr>
          <w:szCs w:val="16"/>
        </w:rPr>
        <w:t xml:space="preserve">   gsm-Network (1) modules (3) map-BS-Code (20) </w:t>
      </w:r>
      <w:r>
        <w:rPr>
          <w:noProof/>
          <w:szCs w:val="16"/>
        </w:rPr>
        <w:t>version22 (22)</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lastRenderedPageBreak/>
        <w:t xml:space="preserve">   itu-t identified-organization (4) etsi (0) mobileDomain (0)</w:t>
      </w:r>
    </w:p>
    <w:p w14:paraId="1313AADA" w14:textId="52406F2D" w:rsidR="00E148B4" w:rsidRPr="00653FE2" w:rsidRDefault="00E148B4" w:rsidP="00E148B4">
      <w:pPr>
        <w:pStyle w:val="ASN1Source"/>
        <w:widowControl/>
        <w:rPr>
          <w:szCs w:val="16"/>
        </w:rPr>
      </w:pPr>
      <w:r w:rsidRPr="00653FE2">
        <w:rPr>
          <w:szCs w:val="16"/>
        </w:rPr>
        <w:t xml:space="preserve">   gsm-Network (1) modules (3) map-TS-Code (19) </w:t>
      </w:r>
      <w:r>
        <w:rPr>
          <w:noProof/>
          <w:szCs w:val="16"/>
        </w:rPr>
        <w:t>version22 (22)</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B6A6506" w14:textId="0CF5F0E2" w:rsidR="00E148B4" w:rsidRPr="00653FE2" w:rsidRDefault="00E148B4" w:rsidP="00E148B4">
      <w:pPr>
        <w:pStyle w:val="ASN1Source"/>
        <w:widowControl/>
        <w:rPr>
          <w:szCs w:val="16"/>
        </w:rPr>
      </w:pPr>
      <w:r w:rsidRPr="00653FE2">
        <w:rPr>
          <w:szCs w:val="16"/>
        </w:rPr>
        <w:t xml:space="preserve">   gsm-Network (1) modules (3) map-CommonDataTypes (18) </w:t>
      </w:r>
      <w:r>
        <w:rPr>
          <w:noProof/>
          <w:szCs w:val="16"/>
        </w:rPr>
        <w:t>version22 (22)</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46FC12" w14:textId="5226D848" w:rsidR="00E148B4" w:rsidRPr="00653FE2" w:rsidRDefault="00E148B4" w:rsidP="00E148B4">
      <w:pPr>
        <w:pStyle w:val="ASN1Source"/>
        <w:widowControl/>
        <w:rPr>
          <w:szCs w:val="16"/>
        </w:rPr>
      </w:pPr>
      <w:r w:rsidRPr="00653FE2">
        <w:rPr>
          <w:szCs w:val="16"/>
        </w:rPr>
        <w:t xml:space="preserve">   gsm-Network (1) modules (3) map-ExtensionDataTypes (21) </w:t>
      </w:r>
      <w:r>
        <w:rPr>
          <w:noProof/>
          <w:szCs w:val="16"/>
        </w:rPr>
        <w:t>version22 (22)</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6DB202" w14:textId="37441541" w:rsidR="00E148B4" w:rsidRPr="00653FE2" w:rsidRDefault="00E148B4" w:rsidP="00E148B4">
      <w:pPr>
        <w:pStyle w:val="ASN1Source"/>
        <w:widowControl/>
        <w:rPr>
          <w:szCs w:val="16"/>
        </w:rPr>
      </w:pPr>
      <w:r w:rsidRPr="00653FE2">
        <w:rPr>
          <w:szCs w:val="16"/>
        </w:rPr>
        <w:t xml:space="preserve">   gsm-Network (1) modules (3) map-ER-DataTypes (17) </w:t>
      </w:r>
      <w:r>
        <w:rPr>
          <w:noProof/>
          <w:szCs w:val="16"/>
        </w:rPr>
        <w:t>version22 (22)</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AF66DC" w14:textId="49F022F3" w:rsidR="00E148B4" w:rsidRPr="00653FE2" w:rsidRDefault="00E148B4" w:rsidP="00E148B4">
      <w:pPr>
        <w:pStyle w:val="ASN1Source"/>
        <w:widowControl/>
        <w:rPr>
          <w:szCs w:val="16"/>
        </w:rPr>
      </w:pPr>
      <w:r w:rsidRPr="00653FE2">
        <w:rPr>
          <w:szCs w:val="16"/>
        </w:rPr>
        <w:t xml:space="preserve">   gsm-Network (1) modules (3) map-OM-DataTypes (12) </w:t>
      </w:r>
      <w:r>
        <w:rPr>
          <w:noProof/>
          <w:szCs w:val="16"/>
        </w:rPr>
        <w:t>version22 (22)</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lastRenderedPageBreak/>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lastRenderedPageBreak/>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lastRenderedPageBreak/>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lastRenderedPageBreak/>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lastRenderedPageBreak/>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lastRenderedPageBreak/>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lastRenderedPageBreak/>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lastRenderedPageBreak/>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lastRenderedPageBreak/>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lastRenderedPageBreak/>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lastRenderedPageBreak/>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lastRenderedPageBreak/>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lastRenderedPageBreak/>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lastRenderedPageBreak/>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lastRenderedPageBreak/>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lastRenderedPageBreak/>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lastRenderedPageBreak/>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lastRenderedPageBreak/>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lastRenderedPageBreak/>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lastRenderedPageBreak/>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lastRenderedPageBreak/>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lastRenderedPageBreak/>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lastRenderedPageBreak/>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lastRenderedPageBreak/>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lastRenderedPageBreak/>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7" w:name="_Hlt514667618"/>
      <w:bookmarkEnd w:id="3267"/>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8" w:name="_Hlt468509234"/>
      <w:bookmarkEnd w:id="3268"/>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lastRenderedPageBreak/>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9" w:name="_Hlt504229113"/>
      <w:bookmarkEnd w:id="3269"/>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lastRenderedPageBreak/>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lastRenderedPageBreak/>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lastRenderedPageBreak/>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70" w:name="_Hlt519655498"/>
      <w:bookmarkEnd w:id="3270"/>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lastRenderedPageBreak/>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lastRenderedPageBreak/>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lastRenderedPageBreak/>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lastRenderedPageBreak/>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1" w:name="_Hlt531764202"/>
      <w:bookmarkEnd w:id="3271"/>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lastRenderedPageBreak/>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lastRenderedPageBreak/>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lastRenderedPageBreak/>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lastRenderedPageBreak/>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2" w:name="_Toc11332226"/>
      <w:bookmarkStart w:id="3273" w:name="_Toc36554309"/>
      <w:bookmarkStart w:id="3274" w:name="_Toc218669210"/>
      <w:r w:rsidRPr="00653FE2">
        <w:t>17.7.2</w:t>
      </w:r>
      <w:r w:rsidRPr="00653FE2">
        <w:tab/>
        <w:t>Operation and maintenance data types</w:t>
      </w:r>
      <w:bookmarkEnd w:id="3272"/>
      <w:bookmarkEnd w:id="3273"/>
      <w:bookmarkEnd w:id="3274"/>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96E1899" w14:textId="1C7990EE" w:rsidR="00E148B4" w:rsidRPr="00653FE2" w:rsidRDefault="00E148B4" w:rsidP="00E148B4">
      <w:pPr>
        <w:pStyle w:val="ASN1Source"/>
        <w:widowControl/>
        <w:rPr>
          <w:szCs w:val="16"/>
        </w:rPr>
      </w:pPr>
      <w:r w:rsidRPr="00653FE2">
        <w:rPr>
          <w:szCs w:val="16"/>
        </w:rPr>
        <w:t xml:space="preserve">   gsm-Network (1) modules (3) map-OM-DataTypes (12) </w:t>
      </w:r>
      <w:r>
        <w:rPr>
          <w:noProof/>
          <w:szCs w:val="16"/>
        </w:rPr>
        <w:t>version22 (22)</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3D8356" w14:textId="7EB9CD54" w:rsidR="00E148B4" w:rsidRPr="00653FE2" w:rsidRDefault="00E148B4" w:rsidP="00E148B4">
      <w:pPr>
        <w:pStyle w:val="ASN1Source"/>
        <w:widowControl/>
        <w:rPr>
          <w:szCs w:val="16"/>
        </w:rPr>
      </w:pPr>
      <w:r w:rsidRPr="00653FE2">
        <w:rPr>
          <w:szCs w:val="16"/>
        </w:rPr>
        <w:t xml:space="preserve">   gsm-Network (1) modules (3) map-CommonDataTypes (18) </w:t>
      </w:r>
      <w:r>
        <w:rPr>
          <w:noProof/>
          <w:szCs w:val="16"/>
        </w:rPr>
        <w:t>version22 (22)</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B07B76" w14:textId="39070BAC" w:rsidR="00E148B4" w:rsidRPr="00653FE2" w:rsidRDefault="00E148B4" w:rsidP="00E148B4">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lastRenderedPageBreak/>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lastRenderedPageBreak/>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lastRenderedPageBreak/>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lastRenderedPageBreak/>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lastRenderedPageBreak/>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5" w:name="_Toc11332227"/>
      <w:bookmarkStart w:id="3276" w:name="_Toc36554310"/>
      <w:bookmarkStart w:id="3277" w:name="_Toc218669211"/>
      <w:r w:rsidRPr="00653FE2">
        <w:t>17.7.3</w:t>
      </w:r>
      <w:r w:rsidRPr="00653FE2">
        <w:tab/>
        <w:t>Call handling data types</w:t>
      </w:r>
      <w:bookmarkEnd w:id="3275"/>
      <w:bookmarkEnd w:id="3276"/>
      <w:bookmarkEnd w:id="3277"/>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706A46" w14:textId="5E579E93" w:rsidR="00E148B4" w:rsidRPr="00653FE2" w:rsidRDefault="00E148B4" w:rsidP="00E148B4">
      <w:pPr>
        <w:pStyle w:val="ASN1Source"/>
        <w:widowControl/>
        <w:rPr>
          <w:szCs w:val="16"/>
        </w:rPr>
      </w:pPr>
      <w:r w:rsidRPr="00653FE2">
        <w:rPr>
          <w:szCs w:val="16"/>
        </w:rPr>
        <w:t xml:space="preserve">   gsm-Network (1) modules (3) map-CH-DataTypes (13) </w:t>
      </w:r>
      <w:r>
        <w:rPr>
          <w:szCs w:val="16"/>
        </w:rPr>
        <w:t>version22 (22)</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C029117" w14:textId="626B461E" w:rsidR="00E148B4" w:rsidRPr="00653FE2" w:rsidRDefault="00E148B4" w:rsidP="00E148B4">
      <w:pPr>
        <w:pStyle w:val="ASN1Source"/>
        <w:widowControl/>
        <w:rPr>
          <w:szCs w:val="16"/>
        </w:rPr>
      </w:pPr>
      <w:r w:rsidRPr="00653FE2">
        <w:rPr>
          <w:szCs w:val="16"/>
        </w:rPr>
        <w:t xml:space="preserve">   gsm-Network (1) modules (3) map-MS-DataTypes (11) </w:t>
      </w:r>
      <w:r>
        <w:rPr>
          <w:szCs w:val="16"/>
        </w:rPr>
        <w:t>version22 (22)</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4E99E18" w14:textId="486DC923" w:rsidR="00E148B4" w:rsidRPr="00653FE2" w:rsidRDefault="00E148B4" w:rsidP="00E148B4">
      <w:pPr>
        <w:pStyle w:val="ASN1Source"/>
        <w:widowControl/>
        <w:rPr>
          <w:szCs w:val="16"/>
        </w:rPr>
      </w:pPr>
      <w:r w:rsidRPr="00653FE2">
        <w:rPr>
          <w:szCs w:val="16"/>
        </w:rPr>
        <w:t xml:space="preserve">   gsm-Network (1) modules (3) map-SS-DataTypes (14) </w:t>
      </w:r>
      <w:r>
        <w:rPr>
          <w:szCs w:val="16"/>
        </w:rPr>
        <w:t>version22 (22)</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lastRenderedPageBreak/>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EE7361" w14:textId="36CA0E32" w:rsidR="00E148B4" w:rsidRPr="00653FE2" w:rsidRDefault="00E148B4" w:rsidP="00E148B4">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BAF0D" w14:textId="008F5CC6" w:rsidR="00E148B4" w:rsidRPr="00653FE2" w:rsidRDefault="00E148B4" w:rsidP="00E148B4">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lastRenderedPageBreak/>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lastRenderedPageBreak/>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lastRenderedPageBreak/>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lastRenderedPageBreak/>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8" w:name="_Toc11332228"/>
      <w:bookmarkStart w:id="3279" w:name="_Toc36554311"/>
      <w:bookmarkStart w:id="3280" w:name="_Toc218669212"/>
      <w:r w:rsidRPr="00653FE2">
        <w:rPr>
          <w:lang w:val="fr-FR"/>
        </w:rPr>
        <w:t>17.7.4</w:t>
      </w:r>
      <w:r w:rsidRPr="00653FE2">
        <w:rPr>
          <w:lang w:val="fr-FR"/>
        </w:rPr>
        <w:tab/>
        <w:t>Supplementary service data types</w:t>
      </w:r>
      <w:bookmarkEnd w:id="3278"/>
      <w:bookmarkEnd w:id="3279"/>
      <w:bookmarkEnd w:id="3280"/>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7BC51DC3" w14:textId="16E6CBC8" w:rsidR="00436B34" w:rsidRPr="00653FE2" w:rsidRDefault="00436B34" w:rsidP="00436B34">
      <w:pPr>
        <w:pStyle w:val="ASN1Source"/>
        <w:widowControl/>
        <w:rPr>
          <w:szCs w:val="16"/>
          <w:lang w:val="fr-FR"/>
        </w:rPr>
      </w:pPr>
      <w:r w:rsidRPr="00653FE2">
        <w:rPr>
          <w:szCs w:val="16"/>
          <w:lang w:val="fr-FR"/>
        </w:rPr>
        <w:t xml:space="preserve">   gsm-Network (1) modules (3) map-SS-DataTypes (14) </w:t>
      </w:r>
      <w:r>
        <w:rPr>
          <w:szCs w:val="16"/>
          <w:lang w:val="fr-FR"/>
        </w:rPr>
        <w:t>version22 (22)</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lastRenderedPageBreak/>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6E68F1B" w14:textId="2F2485CF" w:rsidR="00436B34" w:rsidRPr="00653FE2" w:rsidRDefault="00436B34" w:rsidP="00436B34">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F18E5" w14:textId="272E267D" w:rsidR="00436B34" w:rsidRPr="00653FE2" w:rsidRDefault="00436B34" w:rsidP="00436B34">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E984E4" w14:textId="308741CC" w:rsidR="00436B34" w:rsidRPr="00653FE2" w:rsidRDefault="00436B34" w:rsidP="00436B34">
      <w:pPr>
        <w:pStyle w:val="ASN1Source"/>
        <w:widowControl/>
        <w:rPr>
          <w:szCs w:val="16"/>
        </w:rPr>
      </w:pPr>
      <w:r w:rsidRPr="00653FE2">
        <w:rPr>
          <w:szCs w:val="16"/>
        </w:rPr>
        <w:t xml:space="preserve">   gsm-Network (1) modules (3) map-SS-Code (15) </w:t>
      </w:r>
      <w:r>
        <w:rPr>
          <w:szCs w:val="16"/>
        </w:rPr>
        <w:t>version22 (22)</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lastRenderedPageBreak/>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lastRenderedPageBreak/>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lastRenderedPageBreak/>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1" w:name="_Toc11332229"/>
      <w:bookmarkStart w:id="3282" w:name="_Toc36554312"/>
      <w:bookmarkStart w:id="3283" w:name="_Toc218669213"/>
      <w:r w:rsidRPr="00653FE2">
        <w:t>17.7.5</w:t>
      </w:r>
      <w:r w:rsidRPr="00653FE2">
        <w:tab/>
        <w:t>Supplementary service codes</w:t>
      </w:r>
      <w:bookmarkEnd w:id="3281"/>
      <w:bookmarkEnd w:id="3282"/>
      <w:bookmarkEnd w:id="3283"/>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A1C36E0" w14:textId="4FF3E9AA" w:rsidR="00436B34" w:rsidRPr="00653FE2" w:rsidRDefault="00436B34" w:rsidP="00436B34">
      <w:pPr>
        <w:pStyle w:val="ASN1Source"/>
        <w:widowControl/>
        <w:rPr>
          <w:szCs w:val="16"/>
        </w:rPr>
      </w:pPr>
      <w:r w:rsidRPr="00653FE2">
        <w:rPr>
          <w:szCs w:val="16"/>
        </w:rPr>
        <w:t xml:space="preserve">   gsm-Network (1) modules (3) map-SS-Code (15) </w:t>
      </w:r>
      <w:r>
        <w:rPr>
          <w:szCs w:val="16"/>
        </w:rPr>
        <w:t>version22 (22)</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lastRenderedPageBreak/>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lastRenderedPageBreak/>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lastRenderedPageBreak/>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4" w:name="_Toc11332230"/>
      <w:bookmarkStart w:id="3285" w:name="_Toc36554313"/>
      <w:bookmarkStart w:id="3286" w:name="_Toc218669214"/>
      <w:r w:rsidRPr="00653FE2">
        <w:t>17.7.6</w:t>
      </w:r>
      <w:r w:rsidRPr="00653FE2">
        <w:tab/>
        <w:t>Short message data types</w:t>
      </w:r>
      <w:bookmarkEnd w:id="3284"/>
      <w:bookmarkEnd w:id="3285"/>
      <w:bookmarkEnd w:id="3286"/>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ACF3ADB" w14:textId="5B5809F1" w:rsidR="00436B34" w:rsidRPr="00653FE2" w:rsidRDefault="00436B34" w:rsidP="00436B34">
      <w:pPr>
        <w:pStyle w:val="ASN1Source"/>
        <w:widowControl/>
        <w:rPr>
          <w:szCs w:val="16"/>
        </w:rPr>
      </w:pPr>
      <w:r w:rsidRPr="00653FE2">
        <w:rPr>
          <w:szCs w:val="16"/>
        </w:rPr>
        <w:t xml:space="preserve">   gsm-Network (1) modules (3) map-SM-DataTypes (16) </w:t>
      </w:r>
      <w:r>
        <w:rPr>
          <w:szCs w:val="16"/>
        </w:rPr>
        <w:t>version22 (22)</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lastRenderedPageBreak/>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B0C7EE" w14:textId="5B82495A" w:rsidR="00436B34" w:rsidRPr="00653FE2" w:rsidRDefault="00436B34" w:rsidP="00436B34">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E01F1" w14:textId="3044E3A1" w:rsidR="00436B34" w:rsidRPr="00653FE2" w:rsidRDefault="00436B34" w:rsidP="00436B34">
      <w:pPr>
        <w:pStyle w:val="ASN1Source"/>
        <w:widowControl/>
        <w:rPr>
          <w:szCs w:val="16"/>
        </w:rPr>
      </w:pPr>
      <w:r w:rsidRPr="00653FE2">
        <w:rPr>
          <w:szCs w:val="16"/>
        </w:rPr>
        <w:t xml:space="preserve">   gsm-Network (1) modules (3) map-ER-DataTypes (17) </w:t>
      </w:r>
      <w:r>
        <w:rPr>
          <w:szCs w:val="16"/>
        </w:rPr>
        <w:t>version22 (22)</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3AB148" w14:textId="5DDD5A79" w:rsidR="00436B34" w:rsidRPr="00653FE2" w:rsidRDefault="00436B34" w:rsidP="00436B34">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lastRenderedPageBreak/>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59AB6DAF" w14:textId="77777777" w:rsidR="00F51C7D" w:rsidRPr="00F51C7D" w:rsidRDefault="00F51C7D" w:rsidP="00F51C7D">
      <w:pPr>
        <w:pStyle w:val="ASN1TABLEmiddle"/>
        <w:rPr>
          <w:i/>
        </w:rPr>
      </w:pPr>
      <w:r w:rsidRPr="00F51C7D">
        <w:rPr>
          <w:i/>
        </w:rPr>
        <w:tab/>
        <w:t>-- The HLR may use the networkNode-Number/networkNodeDiameterAddress to indicate the</w:t>
      </w:r>
    </w:p>
    <w:p w14:paraId="209BC8F7" w14:textId="77777777" w:rsidR="00F51C7D" w:rsidRPr="00F51C7D" w:rsidRDefault="00F51C7D" w:rsidP="00F51C7D">
      <w:pPr>
        <w:pStyle w:val="ASN1TABLEmiddle"/>
        <w:rPr>
          <w:i/>
        </w:rPr>
      </w:pPr>
      <w:r w:rsidRPr="00F51C7D">
        <w:rPr>
          <w:i/>
        </w:rPr>
        <w:tab/>
        <w:t>-- 3GPP-SMSF address as applicable.</w:t>
      </w:r>
    </w:p>
    <w:p w14:paraId="13795EE9" w14:textId="77777777" w:rsidR="00F51C7D" w:rsidRPr="00F51C7D" w:rsidRDefault="00F51C7D" w:rsidP="00F51C7D">
      <w:pPr>
        <w:pStyle w:val="ASN1TABLEmiddle"/>
        <w:rPr>
          <w:i/>
        </w:rPr>
      </w:pPr>
      <w:r w:rsidRPr="00F51C7D">
        <w:rPr>
          <w:i/>
        </w:rPr>
        <w:tab/>
        <w:t xml:space="preserve">-- The HLR may use the additional-Number, additionalNetworkNodeDiameterAddress to </w:t>
      </w:r>
    </w:p>
    <w:p w14:paraId="40E1A545" w14:textId="387C6768" w:rsidR="00B54A98" w:rsidRPr="00F51C7D" w:rsidRDefault="00F51C7D" w:rsidP="00F51C7D">
      <w:pPr>
        <w:pStyle w:val="ASN1TABLEmiddle"/>
        <w:rPr>
          <w:i/>
        </w:rPr>
      </w:pPr>
      <w:r w:rsidRPr="00F51C7D">
        <w:rPr>
          <w:i/>
        </w:rPr>
        <w:tab/>
        <w:t>-- indicate the Non-3GPP-SMSF address as applicable</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lastRenderedPageBreak/>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lastRenderedPageBreak/>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25C7E26B"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r w:rsidR="005C382C">
        <w:rPr>
          <w:szCs w:val="16"/>
          <w:lang w:eastAsia="zh-CN"/>
        </w:rPr>
        <w:t>,</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42F0BD4E" w14:textId="77777777" w:rsidR="005C382C" w:rsidRPr="008F0C7D" w:rsidRDefault="00C33898" w:rsidP="005C382C">
      <w:pPr>
        <w:pStyle w:val="ASN1TABLEmiddle"/>
      </w:pPr>
      <w:r>
        <w:rPr>
          <w:i/>
          <w:iCs/>
        </w:rPr>
        <w:tab/>
        <w:t>--</w:t>
      </w:r>
      <w:r w:rsidRPr="00653FE2">
        <w:rPr>
          <w:i/>
          <w:iCs/>
        </w:rPr>
        <w:t xml:space="preserve"> </w:t>
      </w:r>
      <w:r>
        <w:rPr>
          <w:i/>
          <w:iCs/>
        </w:rPr>
        <w:t>smsf-non-3gpp-absentSubscriberDiagSM</w:t>
      </w:r>
      <w:r w:rsidRPr="00653FE2">
        <w:rPr>
          <w:i/>
          <w:iCs/>
        </w:rPr>
        <w:t xml:space="preserve"> shall be absent</w:t>
      </w:r>
    </w:p>
    <w:p w14:paraId="289B42B0" w14:textId="5E50E4C6" w:rsidR="005C382C" w:rsidRPr="008F0C7D" w:rsidRDefault="005C382C" w:rsidP="008F0C7D">
      <w:pPr>
        <w:pStyle w:val="ASN1TABLEmiddle"/>
      </w:pPr>
      <w:r w:rsidRPr="008F0C7D">
        <w:tab/>
        <w:t>failedSMServingNodes</w:t>
      </w:r>
      <w:r w:rsidRPr="008F0C7D">
        <w:tab/>
        <w:t>[</w:t>
      </w:r>
      <w:r w:rsidR="00F51C7D">
        <w:t>18</w:t>
      </w:r>
      <w:r w:rsidRPr="008F0C7D">
        <w:t>]</w:t>
      </w:r>
      <w:r w:rsidRPr="008F0C7D">
        <w:tab/>
        <w:t>SMServingNodeAddressList</w:t>
      </w:r>
      <w:r w:rsidRPr="008F0C7D">
        <w:tab/>
        <w:t>OPTIONAL</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AB8E505" w14:textId="79D61ED1" w:rsidR="005C382C" w:rsidRPr="005C382C" w:rsidRDefault="00C33898" w:rsidP="005C382C">
      <w:pPr>
        <w:pStyle w:val="ASN1TABLEmiddle"/>
        <w:rPr>
          <w:szCs w:val="16"/>
          <w:lang w:val="fr-FR"/>
        </w:rPr>
      </w:pPr>
      <w:r w:rsidRPr="00653FE2">
        <w:rPr>
          <w:szCs w:val="16"/>
          <w:lang w:val="fr-FR"/>
        </w:rPr>
        <w:tab/>
        <w:t>...</w:t>
      </w:r>
      <w:r w:rsidR="005C382C" w:rsidRPr="005C382C">
        <w:rPr>
          <w:szCs w:val="16"/>
          <w:lang w:val="fr-FR"/>
        </w:rPr>
        <w:t>,</w:t>
      </w:r>
    </w:p>
    <w:p w14:paraId="5236F1FE" w14:textId="29E9D3AB" w:rsidR="005C382C" w:rsidRPr="005C382C" w:rsidRDefault="005C382C" w:rsidP="005C382C">
      <w:pPr>
        <w:pStyle w:val="ASN1TABLEmiddle"/>
        <w:rPr>
          <w:szCs w:val="16"/>
          <w:lang w:val="fr-FR"/>
        </w:rPr>
      </w:pPr>
      <w:r w:rsidRPr="005C382C">
        <w:rPr>
          <w:szCs w:val="16"/>
          <w:lang w:val="fr-FR"/>
        </w:rPr>
        <w:tab/>
        <w:t>registeredSMServingNodes</w:t>
      </w:r>
      <w:r w:rsidRPr="005C382C">
        <w:rPr>
          <w:szCs w:val="16"/>
          <w:lang w:val="fr-FR"/>
        </w:rPr>
        <w:tab/>
        <w:t>[</w:t>
      </w:r>
      <w:r w:rsidR="00F51C7D">
        <w:rPr>
          <w:szCs w:val="16"/>
          <w:lang w:val="fr-FR"/>
        </w:rPr>
        <w:t>0</w:t>
      </w:r>
      <w:r w:rsidRPr="005C382C">
        <w:rPr>
          <w:szCs w:val="16"/>
          <w:lang w:val="fr-FR"/>
        </w:rPr>
        <w:t>] SMServingNodeAddressList</w:t>
      </w:r>
      <w:r w:rsidRPr="005C382C">
        <w:rPr>
          <w:szCs w:val="16"/>
          <w:lang w:val="fr-FR"/>
        </w:rPr>
        <w:tab/>
        <w:t>OPTIONAL</w:t>
      </w:r>
    </w:p>
    <w:p w14:paraId="3B648A94" w14:textId="20EE7CCF" w:rsidR="00C33898" w:rsidRPr="00653FE2" w:rsidRDefault="00C33898" w:rsidP="00C33898">
      <w:pPr>
        <w:pStyle w:val="ASN1TABLEmiddle"/>
        <w:widowControl/>
        <w:rPr>
          <w:szCs w:val="16"/>
          <w:lang w:val="fr-FR"/>
        </w:rPr>
      </w:pPr>
      <w:r w:rsidRPr="00653FE2">
        <w:rPr>
          <w:szCs w:val="16"/>
          <w:lang w:val="fr-FR"/>
        </w:rPr>
        <w:t>}</w:t>
      </w:r>
    </w:p>
    <w:p w14:paraId="5B57ED59" w14:textId="77777777" w:rsidR="005C382C" w:rsidRDefault="005C382C" w:rsidP="00C33898">
      <w:pPr>
        <w:pStyle w:val="ASN1Source"/>
        <w:widowControl/>
        <w:rPr>
          <w:szCs w:val="16"/>
          <w:lang w:val="fr-FR"/>
        </w:rPr>
      </w:pPr>
    </w:p>
    <w:p w14:paraId="62659037" w14:textId="77777777" w:rsidR="005C382C" w:rsidRDefault="005C382C" w:rsidP="005C382C">
      <w:pPr>
        <w:pStyle w:val="ASN1TABLEbegin"/>
        <w:widowControl/>
        <w:rPr>
          <w:b w:val="0"/>
          <w:szCs w:val="16"/>
        </w:rPr>
      </w:pPr>
      <w:r>
        <w:rPr>
          <w:szCs w:val="16"/>
        </w:rPr>
        <w:t xml:space="preserve">SMServingNodeAddressList </w:t>
      </w:r>
      <w:r>
        <w:rPr>
          <w:b w:val="0"/>
          <w:szCs w:val="16"/>
        </w:rPr>
        <w:t xml:space="preserve">::= </w:t>
      </w:r>
    </w:p>
    <w:p w14:paraId="6D5A80D8" w14:textId="77777777" w:rsidR="005C382C" w:rsidRDefault="005C382C" w:rsidP="005C382C">
      <w:pPr>
        <w:pStyle w:val="ASN1TABLEmiddle"/>
        <w:widowControl/>
        <w:rPr>
          <w:szCs w:val="16"/>
        </w:rPr>
      </w:pPr>
      <w:r>
        <w:rPr>
          <w:szCs w:val="16"/>
        </w:rPr>
        <w:tab/>
        <w:t>SEQUENCE SIZE (1..maxNumOfSMServingNodeAddresses) OF</w:t>
      </w:r>
    </w:p>
    <w:p w14:paraId="440DC9C4" w14:textId="77777777" w:rsidR="005C382C" w:rsidRDefault="005C382C" w:rsidP="005C382C">
      <w:pPr>
        <w:pStyle w:val="ASN1TABLEmiddle"/>
        <w:widowControl/>
        <w:rPr>
          <w:szCs w:val="16"/>
        </w:rPr>
      </w:pPr>
      <w:r>
        <w:rPr>
          <w:szCs w:val="16"/>
        </w:rPr>
        <w:tab/>
        <w:t>SMServingNodeAddress</w:t>
      </w:r>
    </w:p>
    <w:p w14:paraId="6002423D" w14:textId="77777777" w:rsidR="005C382C" w:rsidRDefault="005C382C" w:rsidP="005C382C">
      <w:pPr>
        <w:pStyle w:val="ASN1Source"/>
        <w:widowControl/>
        <w:rPr>
          <w:szCs w:val="16"/>
        </w:rPr>
      </w:pPr>
    </w:p>
    <w:p w14:paraId="51B3F66D" w14:textId="77777777" w:rsidR="005C382C" w:rsidRDefault="005C382C" w:rsidP="005C382C">
      <w:pPr>
        <w:pStyle w:val="ASN1TABLEbegin"/>
        <w:widowControl/>
        <w:rPr>
          <w:b w:val="0"/>
          <w:szCs w:val="16"/>
        </w:rPr>
      </w:pPr>
      <w:r>
        <w:rPr>
          <w:szCs w:val="16"/>
        </w:rPr>
        <w:t xml:space="preserve">SMServingNodeAddress </w:t>
      </w:r>
      <w:r>
        <w:rPr>
          <w:b w:val="0"/>
          <w:szCs w:val="16"/>
        </w:rPr>
        <w:t>::= CHOICE {</w:t>
      </w:r>
    </w:p>
    <w:p w14:paraId="00018C64" w14:textId="654CD696" w:rsidR="005C382C" w:rsidRDefault="005C382C" w:rsidP="005C382C">
      <w:pPr>
        <w:pStyle w:val="ASN1TABLEmiddle"/>
        <w:widowControl/>
      </w:pPr>
      <w:r>
        <w:tab/>
        <w:t>networkNode-Number</w:t>
      </w:r>
      <w:r>
        <w:tab/>
        <w:t>[0] ISDN-AddressString</w:t>
      </w:r>
      <w:r w:rsidR="000D501B">
        <w:t>,</w:t>
      </w:r>
    </w:p>
    <w:p w14:paraId="5673952B" w14:textId="4C542721" w:rsidR="005C382C" w:rsidRDefault="005C382C" w:rsidP="005C382C">
      <w:pPr>
        <w:pStyle w:val="ASN1TABLEmiddle"/>
        <w:widowControl/>
        <w:rPr>
          <w:szCs w:val="16"/>
        </w:rPr>
      </w:pPr>
      <w:r>
        <w:rPr>
          <w:szCs w:val="16"/>
        </w:rPr>
        <w:tab/>
        <w:t>diameterAddress</w:t>
      </w:r>
      <w:r>
        <w:rPr>
          <w:szCs w:val="16"/>
        </w:rPr>
        <w:tab/>
        <w:t>[1] NetworkNodeDiameterAddress</w:t>
      </w:r>
    </w:p>
    <w:p w14:paraId="2B2E7F58" w14:textId="25DB3DC0" w:rsidR="005C382C" w:rsidRDefault="005C382C" w:rsidP="005C382C">
      <w:pPr>
        <w:pStyle w:val="ASN1TABLEmiddle"/>
        <w:widowControl/>
        <w:rPr>
          <w:szCs w:val="16"/>
        </w:rPr>
      </w:pPr>
      <w:r>
        <w:rPr>
          <w:szCs w:val="16"/>
        </w:rPr>
        <w:tab/>
        <w:t>}</w:t>
      </w:r>
    </w:p>
    <w:p w14:paraId="31D829D0" w14:textId="77777777" w:rsidR="005C382C" w:rsidRDefault="005C382C" w:rsidP="005C382C">
      <w:pPr>
        <w:pStyle w:val="ASN1Source"/>
        <w:widowControl/>
        <w:rPr>
          <w:szCs w:val="16"/>
        </w:rPr>
      </w:pPr>
    </w:p>
    <w:p w14:paraId="4CC8D80B" w14:textId="0E29A2F8" w:rsidR="005C382C" w:rsidRDefault="005C382C" w:rsidP="005C382C">
      <w:pPr>
        <w:pStyle w:val="ASN1TABLEbeginend"/>
        <w:widowControl/>
        <w:rPr>
          <w:b w:val="0"/>
          <w:szCs w:val="16"/>
        </w:rPr>
      </w:pPr>
      <w:r>
        <w:rPr>
          <w:szCs w:val="16"/>
        </w:rPr>
        <w:lastRenderedPageBreak/>
        <w:t>maxNumOfSMServingNodeAddress</w:t>
      </w:r>
      <w:r w:rsidR="00E070CE">
        <w:rPr>
          <w:szCs w:val="16"/>
        </w:rPr>
        <w:t>es</w:t>
      </w:r>
      <w:r>
        <w:rPr>
          <w:szCs w:val="16"/>
        </w:rPr>
        <w:t xml:space="preserve">  </w:t>
      </w:r>
      <w:r>
        <w:rPr>
          <w:b w:val="0"/>
          <w:szCs w:val="16"/>
        </w:rPr>
        <w:t>INTEGER ::= 5</w:t>
      </w:r>
    </w:p>
    <w:p w14:paraId="517AFD2D" w14:textId="77777777" w:rsidR="005C382C" w:rsidRPr="00653FE2" w:rsidRDefault="005C382C"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lastRenderedPageBreak/>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7" w:name="_Toc11332231"/>
      <w:bookmarkStart w:id="3288" w:name="_Toc36554314"/>
      <w:bookmarkStart w:id="3289" w:name="_Toc218669215"/>
      <w:r w:rsidRPr="00653FE2">
        <w:t>17.7.7</w:t>
      </w:r>
      <w:r w:rsidRPr="00653FE2">
        <w:tab/>
        <w:t>Error data types</w:t>
      </w:r>
      <w:bookmarkEnd w:id="3287"/>
      <w:bookmarkEnd w:id="3288"/>
      <w:bookmarkEnd w:id="3289"/>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6278740" w14:textId="0FE4BCA3" w:rsidR="00D5068C" w:rsidRPr="00653FE2" w:rsidRDefault="00D5068C" w:rsidP="00D5068C">
      <w:pPr>
        <w:pStyle w:val="ASN1Source"/>
        <w:widowControl/>
        <w:rPr>
          <w:szCs w:val="16"/>
        </w:rPr>
      </w:pPr>
      <w:r w:rsidRPr="00653FE2">
        <w:rPr>
          <w:szCs w:val="16"/>
        </w:rPr>
        <w:t xml:space="preserve">   gsm-Network (1) modules (3) map-ER-DataTypes (17) </w:t>
      </w:r>
      <w:r>
        <w:rPr>
          <w:szCs w:val="16"/>
        </w:rPr>
        <w:t>version22 (22)</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lastRenderedPageBreak/>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69A4E0" w14:textId="5525632C" w:rsidR="00D5068C" w:rsidRPr="00653FE2" w:rsidRDefault="00D5068C" w:rsidP="00D5068C">
      <w:pPr>
        <w:pStyle w:val="ASN1Source"/>
        <w:widowControl/>
        <w:rPr>
          <w:szCs w:val="16"/>
        </w:rPr>
      </w:pPr>
      <w:r w:rsidRPr="00653FE2">
        <w:rPr>
          <w:szCs w:val="16"/>
        </w:rPr>
        <w:t xml:space="preserve">   gsm-Network (1) modules (3) map-SS-DataTypes (14) </w:t>
      </w:r>
      <w:r>
        <w:rPr>
          <w:szCs w:val="16"/>
        </w:rPr>
        <w:t>version22 (22)</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960E3C" w14:textId="165A8466" w:rsidR="00D5068C" w:rsidRPr="00653FE2" w:rsidRDefault="00D5068C" w:rsidP="00D5068C">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CEF7BA" w14:textId="299608BC" w:rsidR="00D5068C" w:rsidRPr="00653FE2" w:rsidRDefault="00D5068C" w:rsidP="00D5068C">
      <w:pPr>
        <w:pStyle w:val="ASN1Source"/>
        <w:widowControl/>
        <w:rPr>
          <w:szCs w:val="16"/>
        </w:rPr>
      </w:pPr>
      <w:r w:rsidRPr="00653FE2">
        <w:rPr>
          <w:szCs w:val="16"/>
        </w:rPr>
        <w:t xml:space="preserve">   gsm-Network (1) modules (3) map-SS-Code (15) </w:t>
      </w:r>
      <w:r>
        <w:rPr>
          <w:szCs w:val="16"/>
        </w:rPr>
        <w:t>version22 (22)</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987BE6" w14:textId="7BD9D94D" w:rsidR="00D5068C" w:rsidRPr="00653FE2" w:rsidRDefault="00D5068C" w:rsidP="00D5068C">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lastRenderedPageBreak/>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lastRenderedPageBreak/>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lastRenderedPageBreak/>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90" w:name="_Toc11332232"/>
      <w:bookmarkStart w:id="3291" w:name="_Toc36554315"/>
      <w:bookmarkStart w:id="3292" w:name="_Toc218669216"/>
      <w:r w:rsidRPr="00653FE2">
        <w:rPr>
          <w:lang w:val="fr-FR"/>
        </w:rPr>
        <w:t>17.7.8</w:t>
      </w:r>
      <w:r w:rsidRPr="00653FE2">
        <w:rPr>
          <w:lang w:val="fr-FR"/>
        </w:rPr>
        <w:tab/>
        <w:t>Common data types</w:t>
      </w:r>
      <w:bookmarkEnd w:id="3290"/>
      <w:bookmarkEnd w:id="3291"/>
      <w:bookmarkEnd w:id="3292"/>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1E57B0" w14:textId="6F726A56" w:rsidR="0030223D" w:rsidRPr="00653FE2" w:rsidRDefault="0030223D" w:rsidP="0030223D">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lastRenderedPageBreak/>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5F8A494" w14:textId="13665FC1" w:rsidR="00E92132" w:rsidRPr="00653FE2" w:rsidRDefault="00E92132" w:rsidP="00E92132">
      <w:pPr>
        <w:pStyle w:val="ASN1Source"/>
        <w:widowControl/>
        <w:rPr>
          <w:szCs w:val="16"/>
        </w:rPr>
      </w:pPr>
      <w:r w:rsidRPr="00653FE2">
        <w:rPr>
          <w:szCs w:val="16"/>
        </w:rPr>
        <w:t xml:space="preserve">   gsm-Network (1) modules (3) map-TS-Code (19) </w:t>
      </w:r>
      <w:r>
        <w:rPr>
          <w:szCs w:val="16"/>
        </w:rPr>
        <w:t>version22 (22)</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205B3C2" w14:textId="597421FD" w:rsidR="00E92132" w:rsidRPr="00653FE2" w:rsidRDefault="00E92132" w:rsidP="00E92132">
      <w:pPr>
        <w:pStyle w:val="ASN1Source"/>
        <w:widowControl/>
        <w:rPr>
          <w:szCs w:val="16"/>
        </w:rPr>
      </w:pPr>
      <w:r w:rsidRPr="00653FE2">
        <w:rPr>
          <w:szCs w:val="16"/>
        </w:rPr>
        <w:t xml:space="preserve">   gsm-Network (1) modules (3) map-BS-Code (20) </w:t>
      </w:r>
      <w:r>
        <w:rPr>
          <w:szCs w:val="16"/>
        </w:rPr>
        <w:t>version22 (22)</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5494B1" w14:textId="5748CD90" w:rsidR="00E92132" w:rsidRPr="00653FE2" w:rsidRDefault="00E92132" w:rsidP="00E92132">
      <w:pPr>
        <w:pStyle w:val="ASN1Source"/>
        <w:widowControl/>
        <w:rPr>
          <w:szCs w:val="16"/>
        </w:rPr>
      </w:pPr>
      <w:r w:rsidRPr="00653FE2">
        <w:rPr>
          <w:szCs w:val="16"/>
        </w:rPr>
        <w:t xml:space="preserve">   gsm-Network (1) modules (3) map-SS-Code (15) </w:t>
      </w:r>
      <w:r>
        <w:rPr>
          <w:szCs w:val="16"/>
        </w:rPr>
        <w:t>version22 (22)</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22DA12" w14:textId="1F02E14F" w:rsidR="00E92132" w:rsidRPr="00653FE2" w:rsidRDefault="00E92132" w:rsidP="00E92132">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lastRenderedPageBreak/>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lastRenderedPageBreak/>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lastRenderedPageBreak/>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lastRenderedPageBreak/>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lastRenderedPageBreak/>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lastRenderedPageBreak/>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lastRenderedPageBreak/>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lastRenderedPageBreak/>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3" w:name="_Toc11332233"/>
      <w:bookmarkStart w:id="3294" w:name="_Toc36554316"/>
      <w:bookmarkStart w:id="3295" w:name="_Toc218669217"/>
      <w:r w:rsidRPr="00653FE2">
        <w:t>17.7.9</w:t>
      </w:r>
      <w:r w:rsidRPr="00653FE2">
        <w:tab/>
        <w:t>Teleservice Codes</w:t>
      </w:r>
      <w:bookmarkEnd w:id="3293"/>
      <w:bookmarkEnd w:id="3294"/>
      <w:bookmarkEnd w:id="3295"/>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758E0DD" w14:textId="4C8A5EED" w:rsidR="00E92132" w:rsidRPr="00653FE2" w:rsidRDefault="00E92132" w:rsidP="00E92132">
      <w:pPr>
        <w:pStyle w:val="ASN1Source"/>
        <w:widowControl/>
        <w:rPr>
          <w:szCs w:val="16"/>
        </w:rPr>
      </w:pPr>
      <w:r w:rsidRPr="00653FE2">
        <w:rPr>
          <w:szCs w:val="16"/>
        </w:rPr>
        <w:t xml:space="preserve">   gsm-Network (1) modules (3) map-TS-Code (19) </w:t>
      </w:r>
      <w:r>
        <w:rPr>
          <w:szCs w:val="16"/>
        </w:rPr>
        <w:t>version22 (22)</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lastRenderedPageBreak/>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6" w:name="_Toc11332234"/>
      <w:bookmarkStart w:id="3297" w:name="_Toc36554317"/>
      <w:bookmarkStart w:id="3298" w:name="_Toc218669218"/>
      <w:r w:rsidRPr="00653FE2">
        <w:rPr>
          <w:lang w:val="fr-FR"/>
        </w:rPr>
        <w:t>17.7.10</w:t>
      </w:r>
      <w:r w:rsidRPr="00653FE2">
        <w:rPr>
          <w:lang w:val="fr-FR"/>
        </w:rPr>
        <w:tab/>
        <w:t>Bearer Service Codes</w:t>
      </w:r>
      <w:bookmarkEnd w:id="3296"/>
      <w:bookmarkEnd w:id="3297"/>
      <w:bookmarkEnd w:id="3298"/>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70E461C0" w14:textId="73689205" w:rsidR="00E92132" w:rsidRPr="00653FE2" w:rsidRDefault="00E92132" w:rsidP="00E92132">
      <w:pPr>
        <w:pStyle w:val="ASN1Source"/>
        <w:widowControl/>
        <w:rPr>
          <w:szCs w:val="16"/>
        </w:rPr>
      </w:pPr>
      <w:r w:rsidRPr="00653FE2">
        <w:rPr>
          <w:szCs w:val="16"/>
        </w:rPr>
        <w:t xml:space="preserve">   gsm-Network (1) modules (3) map-BS-Code (20) </w:t>
      </w:r>
      <w:r>
        <w:rPr>
          <w:szCs w:val="16"/>
        </w:rPr>
        <w:t>version22 (22)</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lastRenderedPageBreak/>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9" w:name="_Toc11332235"/>
      <w:bookmarkStart w:id="3300" w:name="_Toc36554318"/>
      <w:bookmarkStart w:id="3301" w:name="_Toc218669219"/>
      <w:r w:rsidRPr="00653FE2">
        <w:t>17.7.11</w:t>
      </w:r>
      <w:r w:rsidRPr="00653FE2">
        <w:tab/>
        <w:t>Extension data types</w:t>
      </w:r>
      <w:bookmarkEnd w:id="3299"/>
      <w:bookmarkEnd w:id="3300"/>
      <w:bookmarkEnd w:id="3301"/>
    </w:p>
    <w:p w14:paraId="708410D7" w14:textId="77777777"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FD7B4E" w14:textId="0DB6C78D" w:rsidR="00E92132" w:rsidRPr="00653FE2" w:rsidRDefault="00E92132" w:rsidP="00E92132">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2" w:name="_Toc11332236"/>
      <w:bookmarkStart w:id="3303" w:name="_Toc36554319"/>
      <w:bookmarkStart w:id="3304" w:name="_Toc218669220"/>
      <w:r w:rsidRPr="00653FE2">
        <w:t>17.7.12</w:t>
      </w:r>
      <w:r w:rsidRPr="00653FE2">
        <w:tab/>
        <w:t>Group Call data types</w:t>
      </w:r>
      <w:bookmarkEnd w:id="3302"/>
      <w:bookmarkEnd w:id="3303"/>
      <w:bookmarkEnd w:id="3304"/>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5B9C544" w14:textId="381217E8" w:rsidR="00E92132" w:rsidRPr="00653FE2" w:rsidRDefault="00E92132" w:rsidP="00E92132">
      <w:pPr>
        <w:pStyle w:val="ASN1Source"/>
        <w:widowControl/>
        <w:rPr>
          <w:szCs w:val="16"/>
        </w:rPr>
      </w:pPr>
      <w:r w:rsidRPr="00653FE2">
        <w:rPr>
          <w:szCs w:val="16"/>
        </w:rPr>
        <w:t xml:space="preserve">   gsm-Network (1) modules (3) map-GR-DataTypes (23) </w:t>
      </w:r>
      <w:r>
        <w:rPr>
          <w:szCs w:val="16"/>
        </w:rPr>
        <w:t>version22 (22)</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CB2B08C" w14:textId="292BF527" w:rsidR="00E92132" w:rsidRPr="00653FE2" w:rsidRDefault="00E92132" w:rsidP="00E92132">
      <w:pPr>
        <w:pStyle w:val="ASN1Source"/>
        <w:widowControl/>
        <w:rPr>
          <w:szCs w:val="16"/>
        </w:rPr>
      </w:pPr>
      <w:r w:rsidRPr="00653FE2">
        <w:rPr>
          <w:szCs w:val="16"/>
        </w:rPr>
        <w:t xml:space="preserve">   gsm-Network (1) modules (3) map-CommonDataTypes (18) </w:t>
      </w:r>
      <w:r>
        <w:rPr>
          <w:szCs w:val="16"/>
        </w:rPr>
        <w:t>version22 (22)</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lastRenderedPageBreak/>
        <w:t xml:space="preserve">   itu-t identified-organization (4) etsi (0) mobileDomain (0)</w:t>
      </w:r>
    </w:p>
    <w:p w14:paraId="466BBBCE" w14:textId="166892CA" w:rsidR="00E92132" w:rsidRPr="00653FE2" w:rsidRDefault="00E92132" w:rsidP="00E92132">
      <w:pPr>
        <w:pStyle w:val="ASN1Source"/>
        <w:widowControl/>
        <w:rPr>
          <w:szCs w:val="16"/>
        </w:rPr>
      </w:pPr>
      <w:r w:rsidRPr="00653FE2">
        <w:rPr>
          <w:szCs w:val="16"/>
        </w:rPr>
        <w:t xml:space="preserve">   gsm-Network (1) modules (3) map-TS-Code (19) </w:t>
      </w:r>
      <w:r>
        <w:rPr>
          <w:szCs w:val="16"/>
        </w:rPr>
        <w:t>version22 (22)</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B6898A3" w14:textId="44D41D02" w:rsidR="00E92132" w:rsidRPr="00653FE2" w:rsidRDefault="00E92132" w:rsidP="00E92132">
      <w:pPr>
        <w:pStyle w:val="ASN1Source"/>
        <w:widowControl/>
        <w:rPr>
          <w:szCs w:val="16"/>
        </w:rPr>
      </w:pPr>
      <w:r w:rsidRPr="00653FE2">
        <w:rPr>
          <w:szCs w:val="16"/>
        </w:rPr>
        <w:t xml:space="preserve">   gsm-Network (1) modules (3) map-MS-DataTypes (11) </w:t>
      </w:r>
      <w:r>
        <w:rPr>
          <w:szCs w:val="16"/>
        </w:rPr>
        <w:t>version22 (22)</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2565F2" w14:textId="1869B676" w:rsidR="00E92132" w:rsidRPr="00653FE2" w:rsidRDefault="00E92132" w:rsidP="00E92132">
      <w:pPr>
        <w:pStyle w:val="ASN1Source"/>
        <w:widowControl/>
        <w:rPr>
          <w:szCs w:val="16"/>
        </w:rPr>
      </w:pPr>
      <w:r w:rsidRPr="00653FE2">
        <w:rPr>
          <w:szCs w:val="16"/>
        </w:rPr>
        <w:t xml:space="preserve">   gsm-Network (1) modules (3) map-ExtensionDataTypes (21) </w:t>
      </w:r>
      <w:r>
        <w:rPr>
          <w:szCs w:val="16"/>
        </w:rPr>
        <w:t>version22 (22)</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lastRenderedPageBreak/>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lastRenderedPageBreak/>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5" w:name="_Toc11332237"/>
      <w:bookmarkStart w:id="3306" w:name="_Toc36554320"/>
      <w:bookmarkStart w:id="3307" w:name="_Toc218669221"/>
      <w:r w:rsidRPr="00653FE2">
        <w:t>17.7.13</w:t>
      </w:r>
      <w:r w:rsidRPr="00653FE2">
        <w:tab/>
        <w:t>Location service data types</w:t>
      </w:r>
      <w:bookmarkEnd w:id="3305"/>
      <w:bookmarkEnd w:id="3306"/>
      <w:bookmarkEnd w:id="3307"/>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667F1612" w14:textId="2A899374" w:rsidR="00E92132" w:rsidRPr="00653FE2" w:rsidRDefault="00E92132" w:rsidP="00E92132">
      <w:pPr>
        <w:pStyle w:val="ASN1Source"/>
        <w:keepNext/>
        <w:keepLines/>
        <w:rPr>
          <w:szCs w:val="16"/>
        </w:rPr>
      </w:pPr>
      <w:r w:rsidRPr="00653FE2">
        <w:rPr>
          <w:szCs w:val="16"/>
        </w:rPr>
        <w:t xml:space="preserve">   gsm-Network (1) modules (3) map-LCS-DataTypes (25) </w:t>
      </w:r>
      <w:r>
        <w:rPr>
          <w:szCs w:val="16"/>
        </w:rPr>
        <w:t>version22 (22)</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lastRenderedPageBreak/>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6B781CEC" w14:textId="7AEA80A9" w:rsidR="00E92132" w:rsidRPr="00653FE2" w:rsidRDefault="00E92132" w:rsidP="00E92132">
      <w:pPr>
        <w:pStyle w:val="ASN1Source"/>
        <w:keepNext/>
        <w:keepLines/>
        <w:rPr>
          <w:szCs w:val="16"/>
        </w:rPr>
      </w:pPr>
      <w:r w:rsidRPr="00653FE2">
        <w:rPr>
          <w:szCs w:val="16"/>
        </w:rPr>
        <w:t xml:space="preserve">   gsm-Network (1) modules (3) map-CommonDataTypes (18) </w:t>
      </w:r>
      <w:r>
        <w:rPr>
          <w:szCs w:val="16"/>
        </w:rPr>
        <w:t>version22 (22)</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4F9AA244" w14:textId="1156C417" w:rsidR="00E92132" w:rsidRPr="00653FE2" w:rsidRDefault="00E92132" w:rsidP="00E92132">
      <w:pPr>
        <w:pStyle w:val="ASN1Source"/>
        <w:keepNext/>
        <w:keepLines/>
        <w:rPr>
          <w:szCs w:val="16"/>
        </w:rPr>
      </w:pPr>
      <w:r w:rsidRPr="00653FE2">
        <w:rPr>
          <w:szCs w:val="16"/>
        </w:rPr>
        <w:t xml:space="preserve">   gsm-Network (1) modules (3) map-ExtensionDataTypes (21) </w:t>
      </w:r>
      <w:r>
        <w:rPr>
          <w:szCs w:val="16"/>
        </w:rPr>
        <w:t>version22 (22)</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30AB75FE" w14:textId="48AD6106" w:rsidR="00E92132" w:rsidRPr="00653FE2" w:rsidRDefault="00E92132" w:rsidP="00E92132">
      <w:pPr>
        <w:pStyle w:val="ASN1Source"/>
        <w:keepNext/>
        <w:keepLines/>
        <w:rPr>
          <w:szCs w:val="16"/>
        </w:rPr>
      </w:pPr>
      <w:r w:rsidRPr="00653FE2">
        <w:rPr>
          <w:szCs w:val="16"/>
        </w:rPr>
        <w:t xml:space="preserve">   map-SS-DataTypes (14) </w:t>
      </w:r>
      <w:r>
        <w:rPr>
          <w:szCs w:val="16"/>
        </w:rPr>
        <w:t>version22 (22)</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F8255EC" w14:textId="3E7005A3" w:rsidR="00E92132" w:rsidRPr="00653FE2" w:rsidRDefault="00E92132" w:rsidP="00E92132">
      <w:pPr>
        <w:pStyle w:val="ASN1Source"/>
        <w:widowControl/>
        <w:rPr>
          <w:szCs w:val="16"/>
        </w:rPr>
      </w:pPr>
      <w:r w:rsidRPr="00653FE2">
        <w:rPr>
          <w:szCs w:val="16"/>
        </w:rPr>
        <w:t xml:space="preserve">   gsm-Network (1) modules (3) map-MS-DataTypes (11) </w:t>
      </w:r>
      <w:r>
        <w:rPr>
          <w:szCs w:val="16"/>
        </w:rPr>
        <w:t>version22 (22)</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595BBB1" w14:textId="6A950B9D" w:rsidR="00E92132" w:rsidRPr="00653FE2" w:rsidRDefault="00E92132" w:rsidP="00E92132">
      <w:pPr>
        <w:pStyle w:val="ASN1Source"/>
        <w:widowControl/>
        <w:rPr>
          <w:szCs w:val="16"/>
        </w:rPr>
      </w:pPr>
      <w:r w:rsidRPr="00653FE2">
        <w:rPr>
          <w:szCs w:val="16"/>
        </w:rPr>
        <w:t xml:space="preserve">   gsm-Network (1) modules (3) map-SM-DataTypes (16) </w:t>
      </w:r>
      <w:r>
        <w:rPr>
          <w:szCs w:val="16"/>
        </w:rPr>
        <w:t>version22 (22)</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lastRenderedPageBreak/>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2BC86814" w14:textId="77777777" w:rsidR="006978F9" w:rsidRPr="00653FE2" w:rsidRDefault="006978F9" w:rsidP="006978F9">
      <w:pPr>
        <w:pStyle w:val="ASN1Source"/>
        <w:widowControl/>
        <w:rPr>
          <w:szCs w:val="16"/>
        </w:rPr>
      </w:pPr>
    </w:p>
    <w:p w14:paraId="424D90FF" w14:textId="77777777" w:rsidR="006978F9" w:rsidRPr="00653FE2" w:rsidRDefault="006978F9" w:rsidP="006978F9">
      <w:pPr>
        <w:pStyle w:val="ASN1TABLEbegin"/>
        <w:rPr>
          <w:b w:val="0"/>
          <w:szCs w:val="16"/>
        </w:rPr>
      </w:pPr>
      <w:r w:rsidRPr="00653FE2">
        <w:rPr>
          <w:szCs w:val="16"/>
        </w:rPr>
        <w:t xml:space="preserve">LCS-QoS </w:t>
      </w:r>
      <w:r w:rsidRPr="00653FE2">
        <w:rPr>
          <w:b w:val="0"/>
          <w:szCs w:val="16"/>
        </w:rPr>
        <w:t>::= SEQUENCE {</w:t>
      </w:r>
    </w:p>
    <w:p w14:paraId="34C05649" w14:textId="77777777" w:rsidR="006978F9" w:rsidRPr="00653FE2" w:rsidRDefault="006978F9" w:rsidP="006978F9">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51BB0B94" w14:textId="77777777" w:rsidR="006978F9" w:rsidRPr="00653FE2" w:rsidRDefault="006978F9" w:rsidP="006978F9">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0FB81D89" w14:textId="77777777" w:rsidR="006978F9" w:rsidRPr="00653FE2" w:rsidRDefault="006978F9" w:rsidP="006978F9">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2551D269" w14:textId="77777777" w:rsidR="006978F9" w:rsidRPr="00653FE2" w:rsidRDefault="006978F9" w:rsidP="006978F9">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F01BE1E" w14:textId="77777777" w:rsidR="006978F9" w:rsidRPr="00653FE2" w:rsidRDefault="006978F9" w:rsidP="006978F9">
      <w:pPr>
        <w:pStyle w:val="ASN1TABLEmiddle"/>
        <w:rPr>
          <w:lang w:val="fr-FR"/>
        </w:rPr>
      </w:pPr>
      <w:r w:rsidRPr="00653FE2">
        <w:rPr>
          <w:szCs w:val="16"/>
          <w:lang w:val="fr-FR"/>
        </w:rPr>
        <w:tab/>
        <w:t>...</w:t>
      </w:r>
      <w:r w:rsidRPr="00653FE2">
        <w:rPr>
          <w:lang w:val="fr-FR"/>
        </w:rPr>
        <w:t>,</w:t>
      </w:r>
    </w:p>
    <w:p w14:paraId="10E752AD" w14:textId="77777777" w:rsidR="006978F9" w:rsidRPr="00653FE2" w:rsidRDefault="006978F9" w:rsidP="006978F9">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Pr>
          <w:lang w:val="fr-FR"/>
        </w:rPr>
        <w:t>,</w:t>
      </w:r>
    </w:p>
    <w:p w14:paraId="155B7F28" w14:textId="4D73537E" w:rsidR="006978F9" w:rsidRPr="00653FE2" w:rsidRDefault="006978F9" w:rsidP="006978F9">
      <w:pPr>
        <w:pStyle w:val="ASN1TABLEmiddle"/>
        <w:rPr>
          <w:lang w:val="fr-FR"/>
        </w:rPr>
      </w:pPr>
      <w:r w:rsidRPr="00653FE2">
        <w:rPr>
          <w:szCs w:val="16"/>
        </w:rPr>
        <w:tab/>
      </w:r>
      <w:r>
        <w:rPr>
          <w:szCs w:val="16"/>
          <w:lang w:val="fr-FR"/>
        </w:rPr>
        <w:t>lcs-qos-class</w:t>
      </w:r>
      <w:r w:rsidRPr="00653FE2">
        <w:rPr>
          <w:szCs w:val="16"/>
          <w:lang w:val="fr-FR"/>
        </w:rPr>
        <w:tab/>
        <w:t>[</w:t>
      </w:r>
      <w:r w:rsidR="00B32477">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7229DFDE" w14:textId="77777777" w:rsidR="006978F9" w:rsidRDefault="006978F9" w:rsidP="006978F9">
      <w:pPr>
        <w:pStyle w:val="ASN1TABLEmiddle"/>
        <w:rPr>
          <w:szCs w:val="16"/>
        </w:rPr>
      </w:pPr>
      <w:r w:rsidRPr="00653FE2">
        <w:rPr>
          <w:szCs w:val="16"/>
        </w:rPr>
        <w:t>}</w:t>
      </w:r>
    </w:p>
    <w:p w14:paraId="4B7E4CA5" w14:textId="77777777" w:rsidR="006978F9" w:rsidRDefault="006978F9" w:rsidP="006978F9">
      <w:pPr>
        <w:pStyle w:val="ASN1TABLEmiddle"/>
        <w:rPr>
          <w:i/>
        </w:rPr>
      </w:pPr>
      <w:r w:rsidRPr="00845058">
        <w:rPr>
          <w:i/>
        </w:rPr>
        <w:t xml:space="preserve">-- </w:t>
      </w:r>
      <w:r w:rsidRPr="00845058">
        <w:rPr>
          <w:i/>
          <w:szCs w:val="16"/>
          <w:lang w:val="fr-FR"/>
        </w:rPr>
        <w:t>lcs-qos-class</w:t>
      </w:r>
      <w:r>
        <w:rPr>
          <w:i/>
          <w:szCs w:val="16"/>
          <w:lang w:val="fr-FR"/>
        </w:rPr>
        <w:t xml:space="preserve"> may only be included in MO-LR request sent by the UE to the network.</w:t>
      </w:r>
    </w:p>
    <w:p w14:paraId="474F3FAA" w14:textId="77777777" w:rsidR="006978F9" w:rsidRPr="008F72A1" w:rsidRDefault="006978F9" w:rsidP="006978F9">
      <w:pPr>
        <w:pStyle w:val="ASN1TABLEmiddle"/>
        <w:rPr>
          <w:i/>
        </w:rPr>
      </w:pPr>
    </w:p>
    <w:p w14:paraId="464A41E9" w14:textId="77777777" w:rsidR="006978F9" w:rsidRPr="00653FE2" w:rsidRDefault="006978F9" w:rsidP="006978F9">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lastRenderedPageBreak/>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19E757E6" w14:textId="77777777" w:rsidR="006978F9" w:rsidRDefault="006978F9" w:rsidP="006978F9">
      <w:pPr>
        <w:pStyle w:val="ASN1Source"/>
        <w:widowControl/>
        <w:rPr>
          <w:szCs w:val="16"/>
        </w:rPr>
      </w:pPr>
    </w:p>
    <w:p w14:paraId="5B23DFA8" w14:textId="77777777" w:rsidR="006978F9" w:rsidRPr="00653FE2" w:rsidRDefault="006978F9" w:rsidP="006978F9">
      <w:pPr>
        <w:pStyle w:val="ASN1TABLEbegin"/>
        <w:rPr>
          <w:b w:val="0"/>
          <w:szCs w:val="16"/>
        </w:rPr>
      </w:pPr>
      <w:r>
        <w:rPr>
          <w:szCs w:val="16"/>
          <w:lang w:val="fr-FR"/>
        </w:rPr>
        <w:t>LCS-QoS-Class</w:t>
      </w:r>
      <w:r w:rsidRPr="00653FE2">
        <w:rPr>
          <w:szCs w:val="16"/>
        </w:rPr>
        <w:t xml:space="preserve"> </w:t>
      </w:r>
      <w:r w:rsidRPr="00653FE2">
        <w:rPr>
          <w:b w:val="0"/>
          <w:szCs w:val="16"/>
        </w:rPr>
        <w:t>::= ENUMERATED {</w:t>
      </w:r>
    </w:p>
    <w:p w14:paraId="0A48065A" w14:textId="77777777" w:rsidR="006978F9" w:rsidRPr="00653FE2" w:rsidRDefault="006978F9" w:rsidP="006978F9">
      <w:pPr>
        <w:pStyle w:val="ASN1TABLEmiddle"/>
        <w:rPr>
          <w:szCs w:val="16"/>
        </w:rPr>
      </w:pPr>
      <w:r w:rsidRPr="00653FE2">
        <w:rPr>
          <w:szCs w:val="16"/>
        </w:rPr>
        <w:tab/>
      </w:r>
      <w:r>
        <w:rPr>
          <w:szCs w:val="16"/>
        </w:rPr>
        <w:t>bestEffort</w:t>
      </w:r>
      <w:r w:rsidRPr="00653FE2">
        <w:rPr>
          <w:szCs w:val="16"/>
        </w:rPr>
        <w:t xml:space="preserve">  (0),</w:t>
      </w:r>
    </w:p>
    <w:p w14:paraId="082867C4" w14:textId="77777777" w:rsidR="006978F9" w:rsidRPr="00653FE2" w:rsidRDefault="006978F9" w:rsidP="006978F9">
      <w:pPr>
        <w:pStyle w:val="ASN1TABLEmiddle"/>
        <w:rPr>
          <w:szCs w:val="16"/>
        </w:rPr>
      </w:pPr>
      <w:r w:rsidRPr="00653FE2">
        <w:rPr>
          <w:szCs w:val="16"/>
        </w:rPr>
        <w:tab/>
      </w:r>
      <w:r>
        <w:rPr>
          <w:szCs w:val="16"/>
        </w:rPr>
        <w:t>assured</w:t>
      </w:r>
      <w:r w:rsidRPr="00653FE2">
        <w:rPr>
          <w:szCs w:val="16"/>
        </w:rPr>
        <w:t xml:space="preserve">  (1),</w:t>
      </w:r>
    </w:p>
    <w:p w14:paraId="11217F1B" w14:textId="77777777" w:rsidR="006978F9" w:rsidRPr="00653FE2" w:rsidRDefault="006978F9" w:rsidP="006978F9">
      <w:pPr>
        <w:pStyle w:val="ASN1TABLEmiddle"/>
        <w:rPr>
          <w:szCs w:val="16"/>
        </w:rPr>
      </w:pPr>
      <w:r w:rsidRPr="00653FE2">
        <w:rPr>
          <w:szCs w:val="16"/>
        </w:rPr>
        <w:tab/>
        <w:t>... }</w:t>
      </w:r>
    </w:p>
    <w:p w14:paraId="4D15EB6D" w14:textId="77777777" w:rsidR="006978F9" w:rsidRPr="00653FE2" w:rsidRDefault="006978F9" w:rsidP="006978F9">
      <w:pPr>
        <w:pStyle w:val="ASN1TABLEmiddle"/>
        <w:rPr>
          <w:i/>
          <w:iCs/>
        </w:rPr>
      </w:pPr>
      <w:r w:rsidRPr="00653FE2">
        <w:rPr>
          <w:i/>
          <w:iCs/>
        </w:rPr>
        <w:t>--</w:t>
      </w:r>
      <w:r w:rsidRPr="00653FE2">
        <w:rPr>
          <w:i/>
          <w:iCs/>
        </w:rPr>
        <w:tab/>
        <w:t>exception handling:</w:t>
      </w:r>
    </w:p>
    <w:p w14:paraId="5CF58C6A" w14:textId="77777777" w:rsidR="006978F9" w:rsidRPr="00653FE2" w:rsidRDefault="006978F9" w:rsidP="006978F9">
      <w:pPr>
        <w:pStyle w:val="ASN1TABLEmiddle"/>
        <w:rPr>
          <w:i/>
          <w:iCs/>
        </w:rPr>
      </w:pPr>
      <w:r w:rsidRPr="00653FE2">
        <w:rPr>
          <w:i/>
          <w:iCs/>
        </w:rPr>
        <w:t>--</w:t>
      </w:r>
      <w:r w:rsidRPr="00653FE2">
        <w:rPr>
          <w:i/>
          <w:iCs/>
        </w:rPr>
        <w:tab/>
        <w:t xml:space="preserve">an unrecognized value shall be treated the same as value </w:t>
      </w:r>
      <w:r>
        <w:rPr>
          <w:i/>
          <w:iCs/>
        </w:rPr>
        <w:t>0</w:t>
      </w:r>
      <w:r w:rsidRPr="00653FE2">
        <w:rPr>
          <w:i/>
          <w:iCs/>
        </w:rPr>
        <w:t xml:space="preserve"> (</w:t>
      </w:r>
      <w:r w:rsidRPr="00961FC3">
        <w:rPr>
          <w:i/>
          <w:iCs/>
          <w:szCs w:val="16"/>
        </w:rPr>
        <w:t>bestEffort</w:t>
      </w:r>
      <w:r w:rsidRPr="00653FE2">
        <w:rPr>
          <w:i/>
          <w:iCs/>
        </w:rPr>
        <w: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lastRenderedPageBreak/>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308" w:name="_Hlk134611439"/>
      <w:r>
        <w:rPr>
          <w:b/>
        </w:rPr>
        <w:t>ReportingOptionMilliseconds</w:t>
      </w:r>
      <w:bookmarkEnd w:id="3308"/>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lastRenderedPageBreak/>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lastRenderedPageBreak/>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lastRenderedPageBreak/>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lastRenderedPageBreak/>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9" w:name="_Toc11332238"/>
      <w:bookmarkStart w:id="3310" w:name="_Toc36554321"/>
      <w:bookmarkStart w:id="3311" w:name="_Toc218669222"/>
      <w:r w:rsidRPr="00653FE2">
        <w:t>17.7.14</w:t>
      </w:r>
      <w:r w:rsidRPr="00653FE2">
        <w:tab/>
        <w:t>Void</w:t>
      </w:r>
      <w:bookmarkEnd w:id="3309"/>
      <w:bookmarkEnd w:id="3310"/>
      <w:bookmarkEnd w:id="3311"/>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2" w:name="_Toc11332239"/>
      <w:bookmarkStart w:id="3313" w:name="_Toc36554322"/>
      <w:bookmarkStart w:id="3314" w:name="_Toc218669223"/>
      <w:r w:rsidRPr="00653FE2">
        <w:t>18</w:t>
      </w:r>
      <w:r w:rsidRPr="00653FE2">
        <w:tab/>
        <w:t>General on MAP user procedures</w:t>
      </w:r>
      <w:bookmarkEnd w:id="3312"/>
      <w:bookmarkEnd w:id="3313"/>
      <w:bookmarkEnd w:id="3314"/>
    </w:p>
    <w:p w14:paraId="20DED449" w14:textId="77777777" w:rsidR="00C33898" w:rsidRPr="00653FE2" w:rsidRDefault="00C33898" w:rsidP="00C33898">
      <w:pPr>
        <w:pStyle w:val="Heading2"/>
        <w:keepNext w:val="0"/>
        <w:keepLines w:val="0"/>
      </w:pPr>
      <w:bookmarkStart w:id="3315" w:name="_Toc11332240"/>
      <w:bookmarkStart w:id="3316" w:name="_Toc36554323"/>
      <w:bookmarkStart w:id="3317" w:name="_Toc218669224"/>
      <w:r w:rsidRPr="00653FE2">
        <w:t>18.1</w:t>
      </w:r>
      <w:r w:rsidRPr="00653FE2">
        <w:tab/>
        <w:t>Introduction</w:t>
      </w:r>
      <w:bookmarkEnd w:id="3315"/>
      <w:bookmarkEnd w:id="3316"/>
      <w:bookmarkEnd w:id="3317"/>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8" w:name="_Toc11332241"/>
      <w:bookmarkStart w:id="3319" w:name="_Toc36554324"/>
      <w:bookmarkStart w:id="3320" w:name="_Toc218669225"/>
      <w:r w:rsidRPr="00653FE2">
        <w:t>18.2</w:t>
      </w:r>
      <w:r w:rsidRPr="00653FE2">
        <w:tab/>
        <w:t>Common aspects of user procedure descriptions</w:t>
      </w:r>
      <w:bookmarkEnd w:id="3318"/>
      <w:bookmarkEnd w:id="3319"/>
      <w:bookmarkEnd w:id="3320"/>
    </w:p>
    <w:p w14:paraId="5477E9C1" w14:textId="77777777" w:rsidR="00C33898" w:rsidRPr="00653FE2" w:rsidRDefault="00C33898" w:rsidP="00C33898">
      <w:pPr>
        <w:pStyle w:val="Heading3"/>
        <w:keepNext w:val="0"/>
        <w:keepLines w:val="0"/>
      </w:pPr>
      <w:bookmarkStart w:id="3321" w:name="_Toc11332242"/>
      <w:bookmarkStart w:id="3322" w:name="_Toc36554325"/>
      <w:bookmarkStart w:id="3323" w:name="_Toc218669226"/>
      <w:r w:rsidRPr="00653FE2">
        <w:t>18.2.1</w:t>
      </w:r>
      <w:r w:rsidRPr="00653FE2">
        <w:tab/>
        <w:t>General conventions</w:t>
      </w:r>
      <w:bookmarkEnd w:id="3321"/>
      <w:bookmarkEnd w:id="3322"/>
      <w:bookmarkEnd w:id="3323"/>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4" w:name="_Toc11332243"/>
      <w:bookmarkStart w:id="3325" w:name="_Toc36554326"/>
      <w:bookmarkStart w:id="3326" w:name="_Toc218669227"/>
      <w:r w:rsidRPr="00653FE2">
        <w:t>18.2.2</w:t>
      </w:r>
      <w:r w:rsidRPr="00653FE2">
        <w:tab/>
        <w:t>Naming conventions</w:t>
      </w:r>
      <w:bookmarkEnd w:id="3324"/>
      <w:bookmarkEnd w:id="3325"/>
      <w:bookmarkEnd w:id="3326"/>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7" w:name="_Toc11332244"/>
      <w:bookmarkStart w:id="3328" w:name="_Toc36554327"/>
      <w:bookmarkStart w:id="3329" w:name="_Toc218669228"/>
      <w:r w:rsidRPr="00653FE2">
        <w:t>18.2.3</w:t>
      </w:r>
      <w:r w:rsidRPr="00653FE2">
        <w:tab/>
        <w:t>Convention on primitives parameters</w:t>
      </w:r>
      <w:bookmarkEnd w:id="3327"/>
      <w:bookmarkEnd w:id="3328"/>
      <w:bookmarkEnd w:id="3329"/>
    </w:p>
    <w:p w14:paraId="2AA6CF32" w14:textId="77777777" w:rsidR="00C33898" w:rsidRPr="00653FE2" w:rsidRDefault="00C33898" w:rsidP="00C33898">
      <w:pPr>
        <w:pStyle w:val="Heading4"/>
        <w:keepNext w:val="0"/>
        <w:keepLines w:val="0"/>
      </w:pPr>
      <w:bookmarkStart w:id="3330" w:name="_Toc11332245"/>
      <w:bookmarkStart w:id="3331" w:name="_Toc36554328"/>
      <w:bookmarkStart w:id="3332" w:name="_Toc218669229"/>
      <w:r w:rsidRPr="00653FE2">
        <w:t>18.2.3.1</w:t>
      </w:r>
      <w:r w:rsidRPr="00653FE2">
        <w:tab/>
        <w:t>Open service</w:t>
      </w:r>
      <w:bookmarkEnd w:id="3330"/>
      <w:bookmarkEnd w:id="3331"/>
      <w:bookmarkEnd w:id="3332"/>
    </w:p>
    <w:p w14:paraId="5C6775B9"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3" w:name="_Toc11332246"/>
      <w:bookmarkStart w:id="3334" w:name="_Toc36554329"/>
      <w:bookmarkStart w:id="3335" w:name="_Toc218669230"/>
      <w:r w:rsidRPr="00653FE2">
        <w:t>18.2.3.2</w:t>
      </w:r>
      <w:r w:rsidRPr="00653FE2">
        <w:tab/>
        <w:t>Close service</w:t>
      </w:r>
      <w:bookmarkEnd w:id="3333"/>
      <w:bookmarkEnd w:id="3334"/>
      <w:bookmarkEnd w:id="3335"/>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6" w:name="_Toc11332247"/>
      <w:bookmarkStart w:id="3337" w:name="_Toc36554330"/>
      <w:bookmarkStart w:id="3338" w:name="_Toc218669231"/>
      <w:r w:rsidRPr="00653FE2">
        <w:t>18.2.4</w:t>
      </w:r>
      <w:r w:rsidRPr="00653FE2">
        <w:tab/>
        <w:t>Version handling at dialogue establishment</w:t>
      </w:r>
      <w:bookmarkEnd w:id="3336"/>
      <w:bookmarkEnd w:id="3337"/>
      <w:bookmarkEnd w:id="3338"/>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9" w:name="_Toc11332248"/>
      <w:bookmarkStart w:id="3340" w:name="_Toc36554331"/>
      <w:bookmarkStart w:id="3341" w:name="_Toc218669232"/>
      <w:r w:rsidRPr="00653FE2">
        <w:t>18.2.4.1</w:t>
      </w:r>
      <w:r w:rsidRPr="00653FE2">
        <w:tab/>
        <w:t>Behaviour at the initiating side</w:t>
      </w:r>
      <w:bookmarkEnd w:id="3339"/>
      <w:bookmarkEnd w:id="3340"/>
      <w:bookmarkEnd w:id="3341"/>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04E0469E" w:rsidR="00C33898" w:rsidRPr="00653FE2" w:rsidRDefault="00C33898" w:rsidP="00C33898"/>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2" w:name="_Toc11332249"/>
      <w:bookmarkStart w:id="3343" w:name="_Toc36554332"/>
      <w:bookmarkStart w:id="3344" w:name="_Toc218669233"/>
      <w:r w:rsidRPr="00653FE2">
        <w:t>18.2.4.2</w:t>
      </w:r>
      <w:r w:rsidRPr="00653FE2">
        <w:tab/>
        <w:t>Behaviour at the responding side</w:t>
      </w:r>
      <w:bookmarkEnd w:id="3342"/>
      <w:bookmarkEnd w:id="3343"/>
      <w:bookmarkEnd w:id="3344"/>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5" w:name="_Toc11332250"/>
      <w:bookmarkStart w:id="3346" w:name="_Toc36554333"/>
      <w:bookmarkStart w:id="3347" w:name="_Toc218669234"/>
      <w:r w:rsidRPr="00653FE2">
        <w:t>18.2.5</w:t>
      </w:r>
      <w:r w:rsidRPr="00653FE2">
        <w:tab/>
        <w:t>Abort Handling</w:t>
      </w:r>
      <w:bookmarkEnd w:id="3345"/>
      <w:bookmarkEnd w:id="3346"/>
      <w:bookmarkEnd w:id="3347"/>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8" w:name="_Toc11332251"/>
      <w:bookmarkStart w:id="3349" w:name="_Toc36554334"/>
      <w:bookmarkStart w:id="3350" w:name="_Toc218669235"/>
      <w:r w:rsidRPr="00653FE2">
        <w:t>18.2.6</w:t>
      </w:r>
      <w:r w:rsidRPr="00653FE2">
        <w:tab/>
        <w:t>SDL conventions</w:t>
      </w:r>
      <w:bookmarkEnd w:id="3348"/>
      <w:bookmarkEnd w:id="3349"/>
      <w:bookmarkEnd w:id="3350"/>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51" w:name="_Toc11332252"/>
      <w:bookmarkStart w:id="3352" w:name="_Toc36554335"/>
      <w:bookmarkStart w:id="3353" w:name="_Toc218669236"/>
      <w:r w:rsidRPr="00653FE2">
        <w:t>18.3</w:t>
      </w:r>
      <w:r w:rsidRPr="00653FE2">
        <w:tab/>
        <w:t>Interaction between MAP Provider and MAP Users</w:t>
      </w:r>
      <w:bookmarkEnd w:id="3351"/>
      <w:bookmarkEnd w:id="3352"/>
      <w:bookmarkEnd w:id="3353"/>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4" w:name="_Toc11332253"/>
      <w:bookmarkStart w:id="3355" w:name="_Toc36554336"/>
      <w:bookmarkStart w:id="3356" w:name="_Toc218669237"/>
      <w:r w:rsidRPr="00653FE2">
        <w:lastRenderedPageBreak/>
        <w:t>19</w:t>
      </w:r>
      <w:r w:rsidRPr="00653FE2">
        <w:tab/>
        <w:t>Mobility procedures</w:t>
      </w:r>
      <w:bookmarkEnd w:id="3354"/>
      <w:bookmarkEnd w:id="3355"/>
      <w:bookmarkEnd w:id="3356"/>
    </w:p>
    <w:p w14:paraId="06BBDDC5" w14:textId="77777777" w:rsidR="00C33898" w:rsidRPr="00653FE2" w:rsidRDefault="00C33898" w:rsidP="00C33898">
      <w:pPr>
        <w:pStyle w:val="Heading2"/>
        <w:keepNext w:val="0"/>
        <w:keepLines w:val="0"/>
      </w:pPr>
      <w:bookmarkStart w:id="3357" w:name="_Toc11332254"/>
      <w:bookmarkStart w:id="3358" w:name="_Toc36554337"/>
      <w:bookmarkStart w:id="3359" w:name="_Toc218669238"/>
      <w:r w:rsidRPr="00653FE2">
        <w:t>19.1</w:t>
      </w:r>
      <w:r w:rsidRPr="00653FE2">
        <w:tab/>
        <w:t>Location management Procedures</w:t>
      </w:r>
      <w:bookmarkEnd w:id="3357"/>
      <w:bookmarkEnd w:id="3358"/>
      <w:bookmarkEnd w:id="3359"/>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lastRenderedPageBreak/>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60" w:name="_Toc11332255"/>
      <w:bookmarkStart w:id="3361" w:name="_Toc36554338"/>
      <w:bookmarkStart w:id="3362" w:name="_Toc218669239"/>
      <w:r w:rsidRPr="00653FE2">
        <w:t>19.1.1</w:t>
      </w:r>
      <w:r w:rsidRPr="00653FE2">
        <w:tab/>
        <w:t>Location updating</w:t>
      </w:r>
      <w:bookmarkEnd w:id="3360"/>
      <w:bookmarkEnd w:id="3361"/>
      <w:bookmarkEnd w:id="3362"/>
    </w:p>
    <w:p w14:paraId="037B1E3C" w14:textId="77777777" w:rsidR="00C33898" w:rsidRPr="00653FE2" w:rsidRDefault="00C33898" w:rsidP="00C33898">
      <w:pPr>
        <w:pStyle w:val="Heading4"/>
      </w:pPr>
      <w:bookmarkStart w:id="3363" w:name="_Toc11332256"/>
      <w:bookmarkStart w:id="3364" w:name="_Toc36554339"/>
      <w:bookmarkStart w:id="3365" w:name="_Toc218669240"/>
      <w:r w:rsidRPr="00653FE2">
        <w:t>19.1.1.1</w:t>
      </w:r>
      <w:r w:rsidRPr="00653FE2">
        <w:tab/>
        <w:t>General</w:t>
      </w:r>
      <w:bookmarkEnd w:id="3363"/>
      <w:bookmarkEnd w:id="3364"/>
      <w:bookmarkEnd w:id="3365"/>
    </w:p>
    <w:p w14:paraId="2543A1FD" w14:textId="5012D92B" w:rsidR="00C33898" w:rsidRPr="00653FE2" w:rsidRDefault="00C33898" w:rsidP="00C33898">
      <w:r w:rsidRPr="00653FE2">
        <w:t xml:space="preserve">The stage 2 specification for GPRS is in 3GPP </w:t>
      </w:r>
      <w:r w:rsidR="00EC33FE" w:rsidRPr="00653FE2">
        <w:t>TS</w:t>
      </w:r>
      <w:r w:rsidR="00EC33FE">
        <w:t> </w:t>
      </w:r>
      <w:r w:rsidR="00EC33FE" w:rsidRPr="00653FE2">
        <w:t>2</w:t>
      </w:r>
      <w:r w:rsidRPr="00653FE2">
        <w:t>3.060</w:t>
      </w:r>
      <w:r w:rsidR="00EC33FE">
        <w:t> </w:t>
      </w:r>
      <w:r w:rsidR="00EC33FE" w:rsidRPr="00653FE2">
        <w:t>[</w:t>
      </w:r>
      <w:r w:rsidRPr="00653FE2">
        <w:t>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6" w:name="_MON_1118564976"/>
    <w:bookmarkStart w:id="3367" w:name="_MON_1118565234"/>
    <w:bookmarkStart w:id="3368" w:name="_MON_1118736510"/>
    <w:bookmarkStart w:id="3369" w:name="_MON_1118739474"/>
    <w:bookmarkStart w:id="3370" w:name="_MON_1118747487"/>
    <w:bookmarkStart w:id="3371" w:name="_MON_1124018600"/>
    <w:bookmarkStart w:id="3372" w:name="_MON_1117546391"/>
    <w:bookmarkStart w:id="3373" w:name="_MON_1118478940"/>
    <w:bookmarkEnd w:id="3366"/>
    <w:bookmarkEnd w:id="3367"/>
    <w:bookmarkEnd w:id="3368"/>
    <w:bookmarkEnd w:id="3369"/>
    <w:bookmarkEnd w:id="3370"/>
    <w:bookmarkEnd w:id="3371"/>
    <w:bookmarkEnd w:id="3372"/>
    <w:bookmarkEnd w:id="3373"/>
    <w:bookmarkStart w:id="3374" w:name="_MON_1118479509"/>
    <w:bookmarkEnd w:id="3374"/>
    <w:p w14:paraId="08B9C86F" w14:textId="77777777" w:rsidR="00C33898" w:rsidRPr="00653FE2" w:rsidRDefault="00C33898" w:rsidP="00C33898">
      <w:pPr>
        <w:pStyle w:val="TH"/>
      </w:pPr>
      <w:r w:rsidRPr="00653FE2">
        <w:object w:dxaOrig="8865" w:dyaOrig="8865" w14:anchorId="06249723">
          <v:shape id="_x0000_i1035" type="#_x0000_t75" style="width:321.8pt;height:323.05pt" o:ole="">
            <v:imagedata r:id="rId65" o:title=""/>
          </v:shape>
          <o:OLEObject Type="Embed" ProgID="Word.Picture.8" ShapeID="_x0000_i1035" DrawAspect="Content" ObjectID="_1829282305" r:id="rId66"/>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5" w:name="_MON_1118740259"/>
    <w:bookmarkStart w:id="3376" w:name="_MON_1118740399"/>
    <w:bookmarkEnd w:id="3375"/>
    <w:bookmarkEnd w:id="3376"/>
    <w:bookmarkStart w:id="3377" w:name="_MON_1118747424"/>
    <w:bookmarkEnd w:id="3377"/>
    <w:p w14:paraId="037ED615" w14:textId="77777777" w:rsidR="00C33898" w:rsidRPr="00653FE2" w:rsidRDefault="00C33898" w:rsidP="00C33898">
      <w:pPr>
        <w:pStyle w:val="TH"/>
      </w:pPr>
      <w:r w:rsidRPr="00653FE2">
        <w:object w:dxaOrig="8865" w:dyaOrig="8865" w14:anchorId="44C6BF7B">
          <v:shape id="_x0000_i1036" type="#_x0000_t75" style="width:321.8pt;height:323.05pt" o:ole="">
            <v:imagedata r:id="rId67" o:title=""/>
          </v:shape>
          <o:OLEObject Type="Embed" ProgID="Word.Picture.8" ShapeID="_x0000_i1036" DrawAspect="Content" ObjectID="_1829282306" r:id="rId68"/>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8" w:name="_MON_1118741207"/>
    <w:bookmarkStart w:id="3379" w:name="_MON_1118745391"/>
    <w:bookmarkEnd w:id="3378"/>
    <w:bookmarkEnd w:id="3379"/>
    <w:bookmarkStart w:id="3380" w:name="_MON_1118747356"/>
    <w:bookmarkEnd w:id="3380"/>
    <w:p w14:paraId="4D81A38A" w14:textId="77777777" w:rsidR="00C33898" w:rsidRPr="00653FE2" w:rsidRDefault="00C33898" w:rsidP="00C33898">
      <w:pPr>
        <w:pStyle w:val="TH"/>
      </w:pPr>
      <w:r w:rsidRPr="00653FE2">
        <w:object w:dxaOrig="8865" w:dyaOrig="7500" w14:anchorId="17ACB123">
          <v:shape id="_x0000_i1037" type="#_x0000_t75" style="width:321.8pt;height:275.5pt" o:ole="">
            <v:imagedata r:id="rId69" o:title=""/>
          </v:shape>
          <o:OLEObject Type="Embed" ProgID="Word.Picture.8" ShapeID="_x0000_i1037" DrawAspect="Content" ObjectID="_1829282307" r:id="rId70"/>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81" w:name="_MON_1118745234"/>
    <w:bookmarkStart w:id="3382" w:name="_MON_1118745447"/>
    <w:bookmarkStart w:id="3383" w:name="_MON_1118746903"/>
    <w:bookmarkStart w:id="3384" w:name="_MON_1118747233"/>
    <w:bookmarkStart w:id="3385" w:name="_MON_1118747587"/>
    <w:bookmarkEnd w:id="3381"/>
    <w:bookmarkEnd w:id="3382"/>
    <w:bookmarkEnd w:id="3383"/>
    <w:bookmarkEnd w:id="3384"/>
    <w:bookmarkEnd w:id="3385"/>
    <w:bookmarkStart w:id="3386" w:name="_MON_1118748067"/>
    <w:bookmarkEnd w:id="3386"/>
    <w:p w14:paraId="5EBB1FD0" w14:textId="77777777" w:rsidR="00C33898" w:rsidRPr="00653FE2" w:rsidRDefault="00C33898" w:rsidP="00C33898">
      <w:pPr>
        <w:pStyle w:val="TH"/>
      </w:pPr>
      <w:r w:rsidRPr="00653FE2">
        <w:object w:dxaOrig="11340" w:dyaOrig="11760" w14:anchorId="57143FA4">
          <v:shape id="_x0000_i1038" type="#_x0000_t75" style="width:413.85pt;height:430.1pt" o:ole="">
            <v:imagedata r:id="rId71" o:title=""/>
          </v:shape>
          <o:OLEObject Type="Embed" ProgID="Word.Picture.8" ShapeID="_x0000_i1038" DrawAspect="Content" ObjectID="_1829282308" r:id="rId72"/>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7" w:name="_Toc11332257"/>
      <w:bookmarkStart w:id="3388" w:name="_Toc36554340"/>
      <w:bookmarkStart w:id="3389" w:name="_Toc218669241"/>
      <w:r w:rsidRPr="00653FE2">
        <w:t>19.1.1.2</w:t>
      </w:r>
      <w:r w:rsidRPr="00653FE2">
        <w:tab/>
        <w:t>Procedures in the VLR</w:t>
      </w:r>
      <w:bookmarkEnd w:id="3387"/>
      <w:bookmarkEnd w:id="3388"/>
      <w:bookmarkEnd w:id="3389"/>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2B01DE29" w:rsidR="00C33898" w:rsidRPr="00653FE2" w:rsidRDefault="00C33898" w:rsidP="00C33898">
      <w:r w:rsidRPr="00653FE2">
        <w:t>The process in the VLR for location updating for a GPRS subscriber when the Gs interface is installed is shown in figure 19.1.1/8.</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90" w:name="_Toc11332258"/>
      <w:bookmarkStart w:id="3391" w:name="_Toc36554341"/>
      <w:bookmarkStart w:id="3392" w:name="_Toc218669242"/>
      <w:r w:rsidRPr="00653FE2">
        <w:t>19.1.1.3</w:t>
      </w:r>
      <w:r w:rsidRPr="00653FE2">
        <w:tab/>
        <w:t>Procedure in the PVLR</w:t>
      </w:r>
      <w:bookmarkEnd w:id="3390"/>
      <w:bookmarkEnd w:id="3391"/>
      <w:bookmarkEnd w:id="3392"/>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3" w:name="_Toc11332259"/>
      <w:bookmarkStart w:id="3394" w:name="_Toc36554342"/>
      <w:bookmarkStart w:id="3395" w:name="_Toc218669243"/>
      <w:r w:rsidRPr="00653FE2">
        <w:t>19.1.1.4</w:t>
      </w:r>
      <w:r w:rsidRPr="00653FE2">
        <w:tab/>
        <w:t>Procedure in the SGSN</w:t>
      </w:r>
      <w:bookmarkEnd w:id="3393"/>
      <w:bookmarkEnd w:id="3394"/>
      <w:bookmarkEnd w:id="3395"/>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14:paraId="5D4BDDF1" w14:textId="10724D53"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w:t>
      </w:r>
      <w:r w:rsidR="00EC33FE">
        <w:t> </w:t>
      </w:r>
      <w:r w:rsidR="00EC33FE" w:rsidRPr="00653FE2">
        <w:t>[</w:t>
      </w:r>
      <w:r w:rsidRPr="00653FE2">
        <w:t>110].</w:t>
      </w:r>
    </w:p>
    <w:p w14:paraId="428E44D0" w14:textId="77777777" w:rsidR="00C33898" w:rsidRPr="00653FE2" w:rsidRDefault="00C33898" w:rsidP="00C33898">
      <w:pPr>
        <w:pStyle w:val="Heading4"/>
      </w:pPr>
      <w:bookmarkStart w:id="3396" w:name="_Toc11332260"/>
      <w:bookmarkStart w:id="3397" w:name="_Toc36554343"/>
      <w:bookmarkStart w:id="3398" w:name="_Toc218669244"/>
      <w:r w:rsidRPr="00653FE2">
        <w:t>19.1.1.5</w:t>
      </w:r>
      <w:r w:rsidRPr="00653FE2">
        <w:tab/>
        <w:t>Procedures in the HLR</w:t>
      </w:r>
      <w:bookmarkEnd w:id="3396"/>
      <w:bookmarkEnd w:id="3397"/>
      <w:bookmarkEnd w:id="3398"/>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ED4D270"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w:t>
      </w:r>
      <w:r w:rsidR="00EC33FE">
        <w:t> </w:t>
      </w:r>
      <w:r w:rsidR="00EC33FE" w:rsidRPr="00653FE2">
        <w:t>[</w:t>
      </w:r>
      <w:r w:rsidRPr="00653FE2">
        <w:t>110]. If the HLR does not support the Super-Charger functionality, processing continues from the "No" exit of the test "Result=Pass?".</w:t>
      </w:r>
    </w:p>
    <w:p w14:paraId="3AC3458E" w14:textId="4AD64FBA" w:rsidR="00C33898" w:rsidRPr="00653FE2" w:rsidRDefault="00C33898" w:rsidP="00C33898">
      <w:r w:rsidRPr="00653FE2">
        <w:rPr>
          <w:lang w:eastAsia="ja-JP"/>
        </w:rPr>
        <w:t xml:space="preserve">Sheet 2: </w:t>
      </w:r>
      <w:r w:rsidRPr="00653FE2">
        <w:t>The procedure Super_Charged_Location_Updating_HLR is specific to Super-Charger; it is specified in 3GPP TS 23.116</w:t>
      </w:r>
      <w:r w:rsidR="00EC33FE">
        <w:t> </w:t>
      </w:r>
      <w:r w:rsidR="00EC33FE" w:rsidRPr="00653FE2">
        <w:t>[</w:t>
      </w:r>
      <w:r w:rsidRPr="00653FE2">
        <w:t>110]. If the HLR does not support the Super-Charger functionality, processing continues from the "No" exit of the test "Result=Pass?".</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lastRenderedPageBreak/>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0937BC73" w:rsidR="00C33898" w:rsidRPr="00653FE2" w:rsidRDefault="00C33898" w:rsidP="00C33898">
      <w:pPr>
        <w:pStyle w:val="TF"/>
        <w:keepLines w:val="0"/>
        <w:outlineLvl w:val="0"/>
        <w:rPr>
          <w:lang w:eastAsia="ja-JP"/>
        </w:rPr>
      </w:pPr>
      <w:r w:rsidRPr="00653FE2">
        <w:rPr>
          <w:lang w:eastAsia="ja-JP"/>
        </w:rPr>
        <w:t>Figure 19.1.1/6 (sheet 2 of 2): Process Update_Location_VLR</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lastRenderedPageBreak/>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lastRenderedPageBreak/>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lastRenderedPageBreak/>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3A452F58"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lastRenderedPageBreak/>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9" w:name="_Toc11332261"/>
      <w:bookmarkStart w:id="3400" w:name="_Toc36554344"/>
      <w:bookmarkStart w:id="3401" w:name="_Toc218669245"/>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9"/>
      <w:bookmarkEnd w:id="3400"/>
      <w:bookmarkEnd w:id="3401"/>
    </w:p>
    <w:p w14:paraId="600F91CF" w14:textId="77777777" w:rsidR="00C33898" w:rsidRPr="00653FE2" w:rsidRDefault="00C33898" w:rsidP="00C33898">
      <w:pPr>
        <w:pStyle w:val="Heading4"/>
      </w:pPr>
      <w:bookmarkStart w:id="3402" w:name="_Toc11332262"/>
      <w:bookmarkStart w:id="3403" w:name="_Toc36554345"/>
      <w:bookmarkStart w:id="3404" w:name="_Toc218669246"/>
      <w:r w:rsidRPr="00653FE2">
        <w:t>19.1.1</w:t>
      </w:r>
      <w:r w:rsidRPr="00653FE2">
        <w:rPr>
          <w:rFonts w:hint="eastAsia"/>
          <w:lang w:eastAsia="zh-CN"/>
        </w:rPr>
        <w:t>A</w:t>
      </w:r>
      <w:r w:rsidRPr="00653FE2">
        <w:t>.1</w:t>
      </w:r>
      <w:r w:rsidRPr="00653FE2">
        <w:tab/>
        <w:t>General</w:t>
      </w:r>
      <w:bookmarkEnd w:id="3402"/>
      <w:bookmarkEnd w:id="3403"/>
      <w:bookmarkEnd w:id="3404"/>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5" w:name="_MON_1380954727"/>
    <w:bookmarkEnd w:id="3405"/>
    <w:bookmarkStart w:id="3406" w:name="_MON_1380955075"/>
    <w:bookmarkEnd w:id="3406"/>
    <w:p w14:paraId="1A85BD75" w14:textId="77777777" w:rsidR="00C33898" w:rsidRPr="00653FE2" w:rsidRDefault="00C33898" w:rsidP="00C33898">
      <w:pPr>
        <w:pStyle w:val="TH"/>
      </w:pPr>
      <w:r w:rsidRPr="00653FE2">
        <w:object w:dxaOrig="6493" w:dyaOrig="4814" w14:anchorId="1E0CC606">
          <v:shape id="_x0000_i1039" type="#_x0000_t75" style="width:234.8pt;height:174.7pt" o:ole="">
            <v:imagedata r:id="rId92" o:title=""/>
          </v:shape>
          <o:OLEObject Type="Embed" ProgID="Word.Picture.8" ShapeID="_x0000_i1039" DrawAspect="Content" ObjectID="_1829282309" r:id="rId93"/>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7" w:name="_Toc11332263"/>
      <w:bookmarkStart w:id="3408" w:name="_Toc36554346"/>
      <w:bookmarkStart w:id="3409" w:name="_Toc218669247"/>
      <w:r w:rsidRPr="00653FE2">
        <w:t>19.1.1</w:t>
      </w:r>
      <w:r w:rsidRPr="00653FE2">
        <w:rPr>
          <w:rFonts w:hint="eastAsia"/>
          <w:lang w:eastAsia="zh-CN"/>
        </w:rPr>
        <w:t>A</w:t>
      </w:r>
      <w:r w:rsidRPr="00653FE2">
        <w:t>.2</w:t>
      </w:r>
      <w:r w:rsidRPr="00653FE2">
        <w:tab/>
        <w:t>Procedures in the VLR</w:t>
      </w:r>
      <w:bookmarkEnd w:id="3407"/>
      <w:bookmarkEnd w:id="3408"/>
      <w:bookmarkEnd w:id="3409"/>
    </w:p>
    <w:p w14:paraId="2E992D76" w14:textId="0B3609D8"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/2.</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0F441767"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066B938D" w14:textId="4C6E952D"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68083FF8" w14:textId="012B70F2"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EC33FE">
        <w:t>clause</w:t>
      </w:r>
      <w:r w:rsidR="00EC33FE">
        <w:t> </w:t>
      </w:r>
      <w:r w:rsidR="00EC33FE" w:rsidRPr="00653FE2">
        <w:t>2</w:t>
      </w:r>
      <w:r w:rsidRPr="00653FE2">
        <w:t>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10" w:name="_Toc11332264"/>
      <w:bookmarkStart w:id="3411" w:name="_Toc36554347"/>
      <w:bookmarkStart w:id="3412" w:name="_Toc21866924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10"/>
      <w:bookmarkEnd w:id="3411"/>
      <w:bookmarkEnd w:id="3412"/>
    </w:p>
    <w:p w14:paraId="2F992730" w14:textId="33246794"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62217245"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5E419363" w14:textId="096A6DAB"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14C0159C" w14:textId="751FDDBD" w:rsidR="00C33898" w:rsidRPr="00653FE2" w:rsidRDefault="00C33898" w:rsidP="00C33898">
      <w:pPr>
        <w:pStyle w:val="B1"/>
        <w:rPr>
          <w:lang w:eastAsia="zh-CN"/>
        </w:rPr>
      </w:pPr>
      <w:r w:rsidRPr="00653FE2">
        <w:t>Insert_Subs_Data_SGSN</w:t>
      </w:r>
      <w:r w:rsidR="00854CE3">
        <w:tab/>
      </w:r>
      <w:r w:rsidRPr="00653FE2">
        <w:t xml:space="preserve">see </w:t>
      </w:r>
      <w:r w:rsidR="00EC33FE">
        <w:t>clause</w:t>
      </w:r>
      <w:r w:rsidR="00EC33FE">
        <w:t> </w:t>
      </w:r>
      <w:r w:rsidR="00EC33FE" w:rsidRPr="00653FE2">
        <w:t>2</w:t>
      </w:r>
      <w:r w:rsidRPr="00653FE2">
        <w:t>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3" w:name="_Toc11332265"/>
      <w:bookmarkStart w:id="3414" w:name="_Toc36554348"/>
      <w:bookmarkStart w:id="3415" w:name="_Toc21866924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3"/>
      <w:bookmarkEnd w:id="3414"/>
      <w:bookmarkEnd w:id="3415"/>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18A039F7" w:rsidR="00C33898" w:rsidRPr="00653FE2" w:rsidRDefault="00C33898" w:rsidP="00C33898">
      <w:pPr>
        <w:pStyle w:val="B1"/>
      </w:pPr>
      <w:r w:rsidRPr="00653FE2">
        <w:t>Receive_Open_Ind</w:t>
      </w:r>
      <w:r w:rsidR="00854CE3">
        <w:tab/>
      </w:r>
      <w:r w:rsidR="00854CE3">
        <w:tab/>
      </w:r>
      <w:r w:rsidRPr="00653FE2">
        <w:t xml:space="preserve">see </w:t>
      </w:r>
      <w:r w:rsidR="00EC33FE">
        <w:t>clause</w:t>
      </w:r>
      <w:r w:rsidR="00EC33FE">
        <w:t> </w:t>
      </w:r>
      <w:r w:rsidR="00EC33FE" w:rsidRPr="00653FE2">
        <w:t>2</w:t>
      </w:r>
      <w:r w:rsidRPr="00653FE2">
        <w:t>5.1.1;</w:t>
      </w:r>
    </w:p>
    <w:p w14:paraId="010658FA" w14:textId="3ECFB87E" w:rsidR="00C33898" w:rsidRPr="00653FE2" w:rsidRDefault="00C33898" w:rsidP="00C33898">
      <w:pPr>
        <w:pStyle w:val="B1"/>
      </w:pPr>
      <w:r w:rsidRPr="00653FE2">
        <w:lastRenderedPageBreak/>
        <w:t>Check_Indication</w:t>
      </w:r>
      <w:r w:rsidR="00854CE3">
        <w:tab/>
      </w:r>
      <w:r w:rsidR="00854CE3">
        <w:tab/>
      </w:r>
      <w:r w:rsidRPr="00653FE2">
        <w:t xml:space="preserve">see </w:t>
      </w:r>
      <w:r w:rsidR="00EC33FE">
        <w:t>clause</w:t>
      </w:r>
      <w:r w:rsidR="00EC33FE">
        <w:t> </w:t>
      </w:r>
      <w:r w:rsidR="00EC33FE" w:rsidRPr="00653FE2">
        <w:t>2</w:t>
      </w:r>
      <w:r w:rsidRPr="00653FE2">
        <w:t>5.2.1;</w:t>
      </w:r>
    </w:p>
    <w:p w14:paraId="6B902B36" w14:textId="0DBD2935"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EC33FE">
        <w:t>clause</w:t>
      </w:r>
      <w:r w:rsidR="00EC33FE">
        <w:t> </w:t>
      </w:r>
      <w:r w:rsidR="00EC33FE" w:rsidRPr="00653FE2">
        <w:t>2</w:t>
      </w:r>
      <w:r w:rsidRPr="00653FE2">
        <w:t>5.2.2</w:t>
      </w:r>
      <w:r w:rsidRPr="00653FE2">
        <w:rPr>
          <w:rFonts w:hint="eastAsia"/>
          <w:lang w:eastAsia="zh-CN"/>
        </w:rPr>
        <w:t>;</w:t>
      </w:r>
    </w:p>
    <w:p w14:paraId="14D69FE5" w14:textId="55221883"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EC33FE">
        <w:rPr>
          <w:rFonts w:hint="eastAsia"/>
          <w:lang w:eastAsia="zh-CN"/>
        </w:rPr>
        <w:t>clause</w:t>
      </w:r>
      <w:r w:rsidR="00EC33FE">
        <w:rPr>
          <w:lang w:eastAsia="zh-CN"/>
        </w:rPr>
        <w:t> </w:t>
      </w:r>
      <w:r w:rsidR="00EC33FE" w:rsidRPr="00653FE2">
        <w:rPr>
          <w:rFonts w:hint="eastAsia"/>
          <w:lang w:eastAsia="zh-CN"/>
        </w:rPr>
        <w:t>1</w:t>
      </w:r>
      <w:r w:rsidRPr="00653FE2">
        <w:rPr>
          <w:rFonts w:hint="eastAsia"/>
          <w:lang w:eastAsia="zh-CN"/>
        </w:rPr>
        <w:t>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lastRenderedPageBreak/>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lastRenderedPageBreak/>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6" w:name="_Toc11332266"/>
      <w:bookmarkStart w:id="3417" w:name="_Toc36554349"/>
      <w:bookmarkStart w:id="3418" w:name="_Toc218669250"/>
      <w:r w:rsidRPr="00653FE2">
        <w:lastRenderedPageBreak/>
        <w:t>19.1.2</w:t>
      </w:r>
      <w:r w:rsidRPr="00653FE2">
        <w:tab/>
        <w:t>Location Cancellation</w:t>
      </w:r>
      <w:bookmarkEnd w:id="3416"/>
      <w:bookmarkEnd w:id="3417"/>
      <w:bookmarkEnd w:id="3418"/>
    </w:p>
    <w:p w14:paraId="37A16873" w14:textId="77777777" w:rsidR="00C33898" w:rsidRPr="00653FE2" w:rsidRDefault="00C33898" w:rsidP="00C33898">
      <w:pPr>
        <w:pStyle w:val="Heading4"/>
      </w:pPr>
      <w:bookmarkStart w:id="3419" w:name="_Toc11332267"/>
      <w:bookmarkStart w:id="3420" w:name="_Toc36554350"/>
      <w:bookmarkStart w:id="3421" w:name="_Toc218669251"/>
      <w:r w:rsidRPr="00653FE2">
        <w:t>19.1.2.1</w:t>
      </w:r>
      <w:r w:rsidRPr="00653FE2">
        <w:tab/>
        <w:t>General</w:t>
      </w:r>
      <w:bookmarkEnd w:id="3419"/>
      <w:bookmarkEnd w:id="3420"/>
      <w:bookmarkEnd w:id="3421"/>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2" w:name="_MON_1118750063"/>
    <w:bookmarkStart w:id="3423" w:name="_MON_1118750669"/>
    <w:bookmarkEnd w:id="3422"/>
    <w:bookmarkEnd w:id="3423"/>
    <w:bookmarkStart w:id="3424" w:name="_MON_1118750842"/>
    <w:bookmarkEnd w:id="3424"/>
    <w:p w14:paraId="38E771D0" w14:textId="77777777" w:rsidR="00C33898" w:rsidRPr="00653FE2" w:rsidRDefault="00C33898" w:rsidP="00C33898">
      <w:pPr>
        <w:pStyle w:val="TH"/>
      </w:pPr>
      <w:r w:rsidRPr="00653FE2">
        <w:object w:dxaOrig="6825" w:dyaOrig="3210" w14:anchorId="61DC1E90">
          <v:shape id="_x0000_i1040" type="#_x0000_t75" style="width:247.95pt;height:116.45pt" o:ole="">
            <v:imagedata r:id="rId100" o:title=""/>
          </v:shape>
          <o:OLEObject Type="Embed" ProgID="Word.Picture.8" ShapeID="_x0000_i1040" DrawAspect="Content" ObjectID="_1829282310" r:id="rId101"/>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5" w:name="_MON_1118750921"/>
    <w:bookmarkEnd w:id="3425"/>
    <w:p w14:paraId="06E4D673" w14:textId="77777777" w:rsidR="00C33898" w:rsidRPr="00653FE2" w:rsidRDefault="00C33898" w:rsidP="00C33898">
      <w:pPr>
        <w:pStyle w:val="TH"/>
      </w:pPr>
      <w:r w:rsidRPr="00653FE2">
        <w:object w:dxaOrig="6825" w:dyaOrig="3210" w14:anchorId="548D769E">
          <v:shape id="_x0000_i1041" type="#_x0000_t75" style="width:247.95pt;height:116.45pt" o:ole="">
            <v:imagedata r:id="rId102" o:title=""/>
          </v:shape>
          <o:OLEObject Type="Embed" ProgID="Word.Picture.8" ShapeID="_x0000_i1041" DrawAspect="Content" ObjectID="_1829282311" r:id="rId103"/>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6" w:name="_Toc11332268"/>
      <w:bookmarkStart w:id="3427" w:name="_Toc36554351"/>
      <w:bookmarkStart w:id="3428" w:name="_Toc218669252"/>
      <w:r w:rsidRPr="00653FE2">
        <w:t>19.1.2.2</w:t>
      </w:r>
      <w:r w:rsidRPr="00653FE2">
        <w:tab/>
        <w:t>Procedure in the HLR</w:t>
      </w:r>
      <w:bookmarkEnd w:id="3426"/>
      <w:bookmarkEnd w:id="3427"/>
      <w:bookmarkEnd w:id="3428"/>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9" w:name="_Toc11332269"/>
      <w:bookmarkStart w:id="3430" w:name="_Toc36554352"/>
      <w:bookmarkStart w:id="3431" w:name="_Toc218669253"/>
      <w:r w:rsidRPr="00653FE2">
        <w:t>19.1.2.3</w:t>
      </w:r>
      <w:r w:rsidRPr="00653FE2">
        <w:tab/>
        <w:t>Procedure in the VLR</w:t>
      </w:r>
      <w:bookmarkEnd w:id="3429"/>
      <w:bookmarkEnd w:id="3430"/>
      <w:bookmarkEnd w:id="3431"/>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2" w:name="_Toc11332270"/>
      <w:bookmarkStart w:id="3433" w:name="_Toc36554353"/>
      <w:bookmarkStart w:id="3434" w:name="_Toc218669254"/>
      <w:r w:rsidRPr="00653FE2">
        <w:t>19.1.2.4</w:t>
      </w:r>
      <w:r w:rsidRPr="00653FE2">
        <w:tab/>
        <w:t>Procedure in the SGSN</w:t>
      </w:r>
      <w:bookmarkEnd w:id="3432"/>
      <w:bookmarkEnd w:id="3433"/>
      <w:bookmarkEnd w:id="3434"/>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5" w:name="_Toc11332271"/>
      <w:bookmarkStart w:id="3436" w:name="_Toc36554354"/>
      <w:bookmarkStart w:id="3437" w:name="_Toc218669255"/>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5"/>
      <w:bookmarkEnd w:id="3436"/>
      <w:bookmarkEnd w:id="3437"/>
    </w:p>
    <w:p w14:paraId="68CA4CDD" w14:textId="77777777" w:rsidR="00C33898" w:rsidRPr="00653FE2" w:rsidRDefault="00C33898" w:rsidP="00C33898">
      <w:pPr>
        <w:pStyle w:val="Heading4"/>
      </w:pPr>
      <w:bookmarkStart w:id="3438" w:name="_Toc11332272"/>
      <w:bookmarkStart w:id="3439" w:name="_Toc36554355"/>
      <w:bookmarkStart w:id="3440" w:name="_Toc218669256"/>
      <w:r w:rsidRPr="00653FE2">
        <w:t>19.1.2</w:t>
      </w:r>
      <w:r w:rsidRPr="00653FE2">
        <w:rPr>
          <w:rFonts w:hint="eastAsia"/>
          <w:lang w:eastAsia="zh-CN"/>
        </w:rPr>
        <w:t>A</w:t>
      </w:r>
      <w:r w:rsidRPr="00653FE2">
        <w:t>.1</w:t>
      </w:r>
      <w:r w:rsidRPr="00653FE2">
        <w:tab/>
        <w:t>General</w:t>
      </w:r>
      <w:bookmarkEnd w:id="3438"/>
      <w:bookmarkEnd w:id="3439"/>
      <w:bookmarkEnd w:id="3440"/>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2" type="#_x0000_t75" style="width:247.95pt;height:116.45pt" o:ole="">
            <v:imagedata r:id="rId110" o:title=""/>
          </v:shape>
          <o:OLEObject Type="Embed" ProgID="Word.Picture.8" ShapeID="_x0000_i1042" DrawAspect="Content" ObjectID="_1829282312" r:id="rId111"/>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16A676E1"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Location Cancellation</w:t>
      </w:r>
    </w:p>
    <w:p w14:paraId="7CE6CCFB" w14:textId="77777777" w:rsidR="00C33898" w:rsidRPr="00653FE2" w:rsidRDefault="00C33898" w:rsidP="00C33898">
      <w:pPr>
        <w:pStyle w:val="Heading4"/>
        <w:keepNext w:val="0"/>
        <w:keepLines w:val="0"/>
        <w:rPr>
          <w:lang w:eastAsia="zh-CN"/>
        </w:rPr>
      </w:pPr>
      <w:bookmarkStart w:id="3441" w:name="_Toc11332273"/>
      <w:bookmarkStart w:id="3442" w:name="_Toc36554356"/>
      <w:bookmarkStart w:id="3443" w:name="_Toc21866925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1"/>
      <w:bookmarkEnd w:id="3442"/>
      <w:bookmarkEnd w:id="3443"/>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4" w:name="_Toc11332274"/>
      <w:bookmarkStart w:id="3445" w:name="_Toc36554357"/>
      <w:bookmarkStart w:id="3446" w:name="_Toc218669258"/>
      <w:r w:rsidRPr="00653FE2">
        <w:t>19.1.2A.3</w:t>
      </w:r>
      <w:r w:rsidRPr="00653FE2">
        <w:tab/>
        <w:t>Procedure in the VLR</w:t>
      </w:r>
      <w:bookmarkEnd w:id="3444"/>
      <w:bookmarkEnd w:id="3445"/>
      <w:bookmarkEnd w:id="3446"/>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7" w:name="_Toc11332275"/>
      <w:bookmarkStart w:id="3448" w:name="_Toc36554358"/>
      <w:bookmarkStart w:id="3449" w:name="_Toc218669259"/>
      <w:r w:rsidRPr="00653FE2">
        <w:t>19.1.2A.4</w:t>
      </w:r>
      <w:r w:rsidRPr="00653FE2">
        <w:tab/>
        <w:t>Procedure in the SGSN</w:t>
      </w:r>
      <w:bookmarkEnd w:id="3447"/>
      <w:bookmarkEnd w:id="3448"/>
      <w:bookmarkEnd w:id="3449"/>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lastRenderedPageBreak/>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3" type="#_x0000_t75" style="width:482.7pt;height:591.65pt" o:ole="">
            <v:imagedata r:id="rId112" o:title=""/>
          </v:shape>
          <o:OLEObject Type="Embed" ProgID="Word.Document.12" ShapeID="_x0000_i1043" DrawAspect="Content" ObjectID="_1829282313" r:id="rId113">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4" type="#_x0000_t75" style="width:482.7pt;height:594.8pt" o:ole="">
            <v:imagedata r:id="rId114" o:title=""/>
          </v:shape>
          <o:OLEObject Type="Embed" ProgID="Word.Document.8" ShapeID="_x0000_i1044" DrawAspect="Content" ObjectID="_1829282314" r:id="rId115">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5" type="#_x0000_t75" style="width:482.7pt;height:596.65pt" o:ole="">
            <v:imagedata r:id="rId116" o:title=""/>
          </v:shape>
          <o:OLEObject Type="Embed" ProgID="Word.Document.8" ShapeID="_x0000_i1045" DrawAspect="Content" ObjectID="_1829282315" r:id="rId117">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50" w:name="_Toc11332276"/>
      <w:bookmarkStart w:id="3451" w:name="_Toc36554359"/>
      <w:bookmarkStart w:id="3452" w:name="_Toc218669260"/>
      <w:r w:rsidRPr="00653FE2">
        <w:t>19.1.3</w:t>
      </w:r>
      <w:r w:rsidRPr="00653FE2">
        <w:tab/>
        <w:t>Void</w:t>
      </w:r>
      <w:bookmarkEnd w:id="3450"/>
      <w:bookmarkEnd w:id="3451"/>
      <w:bookmarkEnd w:id="3452"/>
    </w:p>
    <w:p w14:paraId="308C9692" w14:textId="77777777" w:rsidR="00C33898" w:rsidRPr="00653FE2" w:rsidRDefault="00C33898" w:rsidP="00C33898">
      <w:pPr>
        <w:pStyle w:val="Heading3"/>
        <w:keepNext w:val="0"/>
        <w:keepLines w:val="0"/>
      </w:pPr>
      <w:bookmarkStart w:id="3453" w:name="_Toc11332277"/>
      <w:bookmarkStart w:id="3454" w:name="_Toc36554360"/>
      <w:bookmarkStart w:id="3455" w:name="_Toc218669261"/>
      <w:r w:rsidRPr="00653FE2">
        <w:t>19.1.4</w:t>
      </w:r>
      <w:r w:rsidRPr="00653FE2">
        <w:tab/>
        <w:t>MS Purging</w:t>
      </w:r>
      <w:bookmarkEnd w:id="3453"/>
      <w:bookmarkEnd w:id="3454"/>
      <w:bookmarkEnd w:id="3455"/>
    </w:p>
    <w:p w14:paraId="1C79343C" w14:textId="77777777" w:rsidR="00C33898" w:rsidRPr="00653FE2" w:rsidRDefault="00C33898" w:rsidP="00C33898">
      <w:pPr>
        <w:pStyle w:val="Heading4"/>
        <w:keepNext w:val="0"/>
        <w:keepLines w:val="0"/>
      </w:pPr>
      <w:bookmarkStart w:id="3456" w:name="_Toc11332278"/>
      <w:bookmarkStart w:id="3457" w:name="_Toc36554361"/>
      <w:bookmarkStart w:id="3458" w:name="_Toc218669262"/>
      <w:r w:rsidRPr="00653FE2">
        <w:lastRenderedPageBreak/>
        <w:t>19.1.4.1</w:t>
      </w:r>
      <w:r w:rsidRPr="00653FE2">
        <w:tab/>
        <w:t>General</w:t>
      </w:r>
      <w:bookmarkEnd w:id="3456"/>
      <w:bookmarkEnd w:id="3457"/>
      <w:bookmarkEnd w:id="3458"/>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9" w:name="_MON_1118751066"/>
    <w:bookmarkEnd w:id="3459"/>
    <w:p w14:paraId="2EDCFC62" w14:textId="77777777" w:rsidR="00C33898" w:rsidRPr="00653FE2" w:rsidRDefault="00C33898" w:rsidP="00C33898">
      <w:pPr>
        <w:pStyle w:val="TH"/>
      </w:pPr>
      <w:r w:rsidRPr="00653FE2">
        <w:object w:dxaOrig="4110" w:dyaOrig="2865" w14:anchorId="4B238FEE">
          <v:shape id="_x0000_i1046" type="#_x0000_t75" style="width:149pt;height:105.2pt" o:ole="">
            <v:imagedata r:id="rId118" o:title=""/>
          </v:shape>
          <o:OLEObject Type="Embed" ProgID="Word.Picture.8" ShapeID="_x0000_i1046" DrawAspect="Content" ObjectID="_1829282316" r:id="rId119"/>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60" w:name="_MON_1118751150"/>
    <w:bookmarkEnd w:id="3460"/>
    <w:bookmarkStart w:id="3461" w:name="_MON_1118751762"/>
    <w:bookmarkEnd w:id="3461"/>
    <w:p w14:paraId="47631D17" w14:textId="77777777" w:rsidR="00C33898" w:rsidRPr="00653FE2" w:rsidRDefault="00C33898" w:rsidP="00C33898">
      <w:pPr>
        <w:pStyle w:val="TH"/>
      </w:pPr>
      <w:r w:rsidRPr="00653FE2">
        <w:object w:dxaOrig="4110" w:dyaOrig="2865" w14:anchorId="2E5582B1">
          <v:shape id="_x0000_i1047" type="#_x0000_t75" style="width:149pt;height:105.2pt" o:ole="">
            <v:imagedata r:id="rId120" o:title=""/>
          </v:shape>
          <o:OLEObject Type="Embed" ProgID="Word.Picture.8" ShapeID="_x0000_i1047" DrawAspect="Content" ObjectID="_1829282317" r:id="rId121"/>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2" w:name="_Toc11332279"/>
      <w:bookmarkStart w:id="3463" w:name="_Toc36554362"/>
      <w:bookmarkStart w:id="3464" w:name="_Toc218669263"/>
      <w:r w:rsidRPr="00653FE2">
        <w:t>19.1.4.2</w:t>
      </w:r>
      <w:r w:rsidRPr="00653FE2">
        <w:tab/>
        <w:t>Procedure in the VLR</w:t>
      </w:r>
      <w:bookmarkEnd w:id="3462"/>
      <w:bookmarkEnd w:id="3463"/>
      <w:bookmarkEnd w:id="3464"/>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0B2B4E9D" w:rsidR="00C33898" w:rsidRPr="00653FE2" w:rsidRDefault="00C33898" w:rsidP="00C33898">
      <w:pPr>
        <w:pStyle w:val="Heading4"/>
        <w:keepNext w:val="0"/>
        <w:keepLines w:val="0"/>
      </w:pPr>
      <w:bookmarkStart w:id="3465" w:name="_Toc11332280"/>
      <w:bookmarkStart w:id="3466" w:name="_Toc36554363"/>
      <w:bookmarkStart w:id="3467" w:name="_Toc218669264"/>
      <w:r w:rsidRPr="00653FE2">
        <w:t>19.1.4.3</w:t>
      </w:r>
      <w:r w:rsidRPr="00653FE2">
        <w:tab/>
        <w:t>Procedure in the SGSN</w:t>
      </w:r>
      <w:bookmarkEnd w:id="3465"/>
      <w:bookmarkEnd w:id="3466"/>
      <w:bookmarkEnd w:id="3467"/>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3C63F70B"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w:t>
      </w:r>
      <w:r w:rsidR="00EC33FE">
        <w:t> </w:t>
      </w:r>
      <w:r w:rsidR="00EC33FE" w:rsidRPr="00653FE2">
        <w:t>[</w:t>
      </w:r>
      <w:r w:rsidRPr="00653FE2">
        <w:t>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8" w:name="_Toc11332281"/>
      <w:bookmarkStart w:id="3469" w:name="_Toc36554364"/>
      <w:bookmarkStart w:id="3470" w:name="_Toc218669265"/>
      <w:r w:rsidRPr="00653FE2">
        <w:t>19.1.4.4</w:t>
      </w:r>
      <w:r w:rsidRPr="00653FE2">
        <w:tab/>
        <w:t>Procedure in the HLR</w:t>
      </w:r>
      <w:bookmarkEnd w:id="3468"/>
      <w:bookmarkEnd w:id="3469"/>
      <w:bookmarkEnd w:id="3470"/>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lastRenderedPageBreak/>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71" w:name="_Toc11332282"/>
      <w:bookmarkStart w:id="3472" w:name="_Toc36554365"/>
      <w:bookmarkStart w:id="3473" w:name="_Toc218669266"/>
      <w:r w:rsidRPr="00653FE2">
        <w:lastRenderedPageBreak/>
        <w:t>19.2</w:t>
      </w:r>
      <w:r w:rsidRPr="00653FE2">
        <w:tab/>
        <w:t>Handover procedures</w:t>
      </w:r>
      <w:bookmarkEnd w:id="3471"/>
      <w:bookmarkEnd w:id="3472"/>
      <w:bookmarkEnd w:id="3473"/>
    </w:p>
    <w:p w14:paraId="28DA28E2" w14:textId="77777777" w:rsidR="00C33898" w:rsidRPr="00653FE2" w:rsidRDefault="00C33898" w:rsidP="00C33898">
      <w:pPr>
        <w:pStyle w:val="Heading3"/>
        <w:keepNext w:val="0"/>
        <w:keepLines w:val="0"/>
      </w:pPr>
      <w:bookmarkStart w:id="3474" w:name="_Toc11332283"/>
      <w:bookmarkStart w:id="3475" w:name="_Toc36554366"/>
      <w:bookmarkStart w:id="3476" w:name="_Toc218669267"/>
      <w:r w:rsidRPr="00653FE2">
        <w:t>19.2.1</w:t>
      </w:r>
      <w:r w:rsidRPr="00653FE2">
        <w:tab/>
        <w:t>General</w:t>
      </w:r>
      <w:bookmarkEnd w:id="3474"/>
      <w:bookmarkEnd w:id="3475"/>
      <w:bookmarkEnd w:id="3476"/>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7" w:name="_MON_1118751473"/>
    <w:bookmarkEnd w:id="3477"/>
    <w:bookmarkStart w:id="3478" w:name="_MON_1118751780"/>
    <w:bookmarkEnd w:id="3478"/>
    <w:p w14:paraId="4E6E8261" w14:textId="77777777" w:rsidR="00C33898" w:rsidRPr="00653FE2" w:rsidRDefault="00C33898" w:rsidP="00C33898">
      <w:pPr>
        <w:pStyle w:val="TH"/>
      </w:pPr>
      <w:r w:rsidRPr="00653FE2">
        <w:object w:dxaOrig="6825" w:dyaOrig="1290" w14:anchorId="2625AD12">
          <v:shape id="_x0000_i1048" type="#_x0000_t75" style="width:247.95pt;height:46.95pt" o:ole="">
            <v:imagedata r:id="rId126" o:title=""/>
          </v:shape>
          <o:OLEObject Type="Embed" ProgID="Word.Picture.8" ShapeID="_x0000_i1048" DrawAspect="Content" ObjectID="_1829282318" r:id="rId127"/>
        </w:object>
      </w:r>
    </w:p>
    <w:p w14:paraId="008CAF84" w14:textId="023206F3" w:rsidR="00C33898" w:rsidRPr="00653FE2" w:rsidRDefault="00C33898" w:rsidP="00C33898">
      <w:pPr>
        <w:pStyle w:val="TF"/>
      </w:pPr>
      <w:r w:rsidRPr="00653FE2">
        <w:t>a) Basic handover procedure MSC</w:t>
      </w:r>
      <w:r w:rsidRPr="00653FE2">
        <w:noBreakHyphen/>
        <w:t>A to MSC</w:t>
      </w:r>
      <w:r w:rsidRPr="00653FE2">
        <w:noBreakHyphen/>
        <w:t>B</w:t>
      </w:r>
      <w:r w:rsidRPr="00653FE2">
        <w:br/>
        <w:t>and subsequent handover procedure MSC</w:t>
      </w:r>
      <w:r w:rsidRPr="00653FE2">
        <w:noBreakHyphen/>
        <w:t>B to MSC</w:t>
      </w:r>
      <w:r w:rsidRPr="00653FE2">
        <w:noBreakHyphen/>
        <w:t>A.</w:t>
      </w:r>
    </w:p>
    <w:bookmarkStart w:id="3479" w:name="_MON_1118751922"/>
    <w:bookmarkEnd w:id="3479"/>
    <w:p w14:paraId="3035FA20" w14:textId="77777777" w:rsidR="00C33898" w:rsidRPr="00653FE2" w:rsidRDefault="00C33898" w:rsidP="00C33898">
      <w:pPr>
        <w:pStyle w:val="TH"/>
      </w:pPr>
      <w:r w:rsidRPr="00653FE2">
        <w:object w:dxaOrig="6825" w:dyaOrig="2535" w14:anchorId="0E6D563F">
          <v:shape id="_x0000_i1049" type="#_x0000_t75" style="width:247.95pt;height:92.05pt" o:ole="">
            <v:imagedata r:id="rId128" o:title=""/>
          </v:shape>
          <o:OLEObject Type="Embed" ProgID="Word.Picture.8" ShapeID="_x0000_i1049" DrawAspect="Content" ObjectID="_1829282319" r:id="rId129"/>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80" w:name="_MON_1118752447"/>
    <w:bookmarkEnd w:id="3480"/>
    <w:p w14:paraId="131BC8F3" w14:textId="77777777" w:rsidR="00C33898" w:rsidRPr="00653FE2" w:rsidRDefault="00C33898" w:rsidP="00C33898">
      <w:pPr>
        <w:pStyle w:val="TH"/>
      </w:pPr>
      <w:r w:rsidRPr="00653FE2">
        <w:object w:dxaOrig="6375" w:dyaOrig="7500" w14:anchorId="13926609">
          <v:shape id="_x0000_i1050" type="#_x0000_t75" style="width:232.3pt;height:275.5pt" o:ole="">
            <v:imagedata r:id="rId130" o:title=""/>
          </v:shape>
          <o:OLEObject Type="Embed" ProgID="Word.Picture.8" ShapeID="_x0000_i1050" DrawAspect="Content" ObjectID="_1829282320" r:id="rId131"/>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1" w:name="_MON_1118754084"/>
    <w:bookmarkStart w:id="3482" w:name="_MON_1118756348"/>
    <w:bookmarkStart w:id="3483" w:name="_MON_1118753863"/>
    <w:bookmarkEnd w:id="3481"/>
    <w:bookmarkEnd w:id="3482"/>
    <w:bookmarkEnd w:id="3483"/>
    <w:bookmarkStart w:id="3484" w:name="_MON_1118753957"/>
    <w:bookmarkEnd w:id="3484"/>
    <w:p w14:paraId="4FA7E7CB" w14:textId="77777777" w:rsidR="00C33898" w:rsidRPr="00653FE2" w:rsidRDefault="00C33898" w:rsidP="00C33898">
      <w:pPr>
        <w:pStyle w:val="TH"/>
      </w:pPr>
      <w:r w:rsidRPr="00653FE2">
        <w:object w:dxaOrig="11340" w:dyaOrig="11340" w14:anchorId="7261351E">
          <v:shape id="_x0000_i1051" type="#_x0000_t75" style="width:413.85pt;height:413.85pt" o:ole="">
            <v:imagedata r:id="rId132" o:title=""/>
          </v:shape>
          <o:OLEObject Type="Embed" ProgID="Word.Picture.8" ShapeID="_x0000_i1051" DrawAspect="Content" ObjectID="_1829282321" r:id="rId133"/>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5" w:name="_Toc11332284"/>
      <w:bookmarkStart w:id="3486" w:name="_Toc36554367"/>
      <w:bookmarkStart w:id="3487" w:name="_Toc218669268"/>
      <w:r w:rsidRPr="00653FE2">
        <w:t>19.2.2</w:t>
      </w:r>
      <w:r w:rsidRPr="00653FE2">
        <w:tab/>
        <w:t>Procedure in MSC</w:t>
      </w:r>
      <w:r w:rsidRPr="00653FE2">
        <w:noBreakHyphen/>
        <w:t>A</w:t>
      </w:r>
      <w:bookmarkEnd w:id="3485"/>
      <w:bookmarkEnd w:id="3486"/>
      <w:bookmarkEnd w:id="3487"/>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8" w:name="_Toc11332285"/>
      <w:bookmarkStart w:id="3489" w:name="_Toc36554368"/>
      <w:bookmarkStart w:id="3490" w:name="_Toc218669269"/>
      <w:r w:rsidRPr="00653FE2">
        <w:t>19.2.2.1</w:t>
      </w:r>
      <w:r w:rsidRPr="00653FE2">
        <w:tab/>
        <w:t>Basic handover</w:t>
      </w:r>
      <w:bookmarkEnd w:id="3488"/>
      <w:bookmarkEnd w:id="3489"/>
      <w:bookmarkEnd w:id="3490"/>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17738B58" w:rsidR="00C33898" w:rsidRPr="00653FE2" w:rsidRDefault="00C33898" w:rsidP="00C33898">
      <w:pPr>
        <w:pStyle w:val="B1"/>
        <w:rPr>
          <w:snapToGrid w:val="0"/>
        </w:rPr>
      </w:pPr>
      <w:r w:rsidRPr="00653FE2">
        <w:lastRenderedPageBreak/>
        <w:t>-</w:t>
      </w:r>
      <w:r w:rsidRPr="00653FE2">
        <w:tab/>
      </w:r>
      <w:r w:rsidRPr="00653FE2">
        <w:rPr>
          <w:snapToGrid w:val="0"/>
        </w:rPr>
        <w:t>GSM radio resource information (channel type);</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91" w:name="_Toc11332286"/>
      <w:bookmarkStart w:id="3492" w:name="_Toc36554369"/>
      <w:bookmarkStart w:id="3493" w:name="_Toc218669270"/>
      <w:r w:rsidRPr="00653FE2">
        <w:t>19.2.2.2</w:t>
      </w:r>
      <w:r w:rsidRPr="00653FE2">
        <w:tab/>
        <w:t>Handling of access signalling</w:t>
      </w:r>
      <w:bookmarkEnd w:id="3491"/>
      <w:bookmarkEnd w:id="3492"/>
      <w:bookmarkEnd w:id="3493"/>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4" w:name="_Toc11332287"/>
      <w:bookmarkStart w:id="3495" w:name="_Toc36554370"/>
      <w:bookmarkStart w:id="3496" w:name="_Toc218669271"/>
      <w:r w:rsidRPr="00653FE2">
        <w:t>19.2.2.3</w:t>
      </w:r>
      <w:r w:rsidRPr="00653FE2">
        <w:tab/>
        <w:t>Subsequent handover</w:t>
      </w:r>
      <w:bookmarkEnd w:id="3494"/>
      <w:bookmarkEnd w:id="3495"/>
      <w:bookmarkEnd w:id="3496"/>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3916878D"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EC33FE">
        <w:rPr>
          <w:bCs/>
        </w:rPr>
        <w:t>clause</w:t>
      </w:r>
      <w:r w:rsidR="00EC33FE">
        <w:rPr>
          <w:bCs/>
        </w:rPr>
        <w:t> </w:t>
      </w:r>
      <w:r w:rsidR="00EC33FE" w:rsidRPr="00653FE2">
        <w:rPr>
          <w:bCs/>
        </w:rPr>
        <w:t>1</w:t>
      </w:r>
      <w:r w:rsidRPr="00653FE2">
        <w:rPr>
          <w:bCs/>
        </w:rPr>
        <w:t>9.2.2.2.</w:t>
      </w:r>
    </w:p>
    <w:p w14:paraId="24C2CE09" w14:textId="77777777" w:rsidR="00C33898" w:rsidRPr="00653FE2" w:rsidRDefault="00C33898" w:rsidP="00C33898">
      <w:pPr>
        <w:pStyle w:val="Heading3"/>
        <w:keepNext w:val="0"/>
        <w:keepLines w:val="0"/>
      </w:pPr>
      <w:bookmarkStart w:id="3497" w:name="_Toc11332288"/>
      <w:bookmarkStart w:id="3498" w:name="_Toc36554371"/>
      <w:bookmarkStart w:id="3499" w:name="_Toc218669272"/>
      <w:r w:rsidRPr="00653FE2">
        <w:t>19.2.3</w:t>
      </w:r>
      <w:r w:rsidRPr="00653FE2">
        <w:tab/>
        <w:t>Procedure in MSC</w:t>
      </w:r>
      <w:r w:rsidRPr="00653FE2">
        <w:noBreakHyphen/>
        <w:t>B</w:t>
      </w:r>
      <w:bookmarkEnd w:id="3497"/>
      <w:bookmarkEnd w:id="3498"/>
      <w:bookmarkEnd w:id="3499"/>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500" w:name="_Toc11332289"/>
      <w:bookmarkStart w:id="3501" w:name="_Toc36554372"/>
      <w:bookmarkStart w:id="3502" w:name="_Toc218669273"/>
      <w:r w:rsidRPr="00653FE2">
        <w:t>19.2.3.1</w:t>
      </w:r>
      <w:r w:rsidRPr="00653FE2">
        <w:tab/>
        <w:t>Basic handover</w:t>
      </w:r>
      <w:bookmarkEnd w:id="3500"/>
      <w:bookmarkEnd w:id="3501"/>
      <w:bookmarkEnd w:id="3502"/>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3" w:name="_Toc11332290"/>
      <w:bookmarkStart w:id="3504" w:name="_Toc36554373"/>
      <w:bookmarkStart w:id="3505" w:name="_Toc218669274"/>
      <w:r w:rsidRPr="00653FE2">
        <w:t>19.2.3.2</w:t>
      </w:r>
      <w:r w:rsidRPr="00653FE2">
        <w:tab/>
        <w:t>Handling of access signalling</w:t>
      </w:r>
      <w:bookmarkEnd w:id="3503"/>
      <w:bookmarkEnd w:id="3504"/>
      <w:bookmarkEnd w:id="3505"/>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6" w:name="_Toc11332291"/>
      <w:bookmarkStart w:id="3507" w:name="_Toc36554374"/>
      <w:bookmarkStart w:id="3508" w:name="_Toc218669275"/>
      <w:r w:rsidRPr="00653FE2">
        <w:t>19.2.3.3</w:t>
      </w:r>
      <w:r w:rsidRPr="00653FE2">
        <w:tab/>
        <w:t>Subsequent handover</w:t>
      </w:r>
      <w:bookmarkEnd w:id="3506"/>
      <w:bookmarkEnd w:id="3507"/>
      <w:bookmarkEnd w:id="3508"/>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4514589E"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EC33FE">
        <w:rPr>
          <w:bCs/>
        </w:rPr>
        <w:t>clause</w:t>
      </w:r>
      <w:r w:rsidR="00EC33FE">
        <w:rPr>
          <w:bCs/>
        </w:rPr>
        <w:t> </w:t>
      </w:r>
      <w:r w:rsidR="00EC33FE" w:rsidRPr="00653FE2">
        <w:rPr>
          <w:bCs/>
        </w:rPr>
        <w:t>1</w:t>
      </w:r>
      <w:r w:rsidRPr="00653FE2">
        <w:rPr>
          <w:bCs/>
        </w:rPr>
        <w:t>9.2.3.2.</w:t>
      </w:r>
    </w:p>
    <w:p w14:paraId="72FE1D9C" w14:textId="77777777" w:rsidR="00C33898" w:rsidRPr="00653FE2" w:rsidRDefault="00C33898" w:rsidP="00C33898">
      <w:pPr>
        <w:pStyle w:val="Heading3"/>
      </w:pPr>
      <w:bookmarkStart w:id="3509" w:name="_Toc11332292"/>
      <w:bookmarkStart w:id="3510" w:name="_Toc36554375"/>
      <w:bookmarkStart w:id="3511" w:name="_Toc218669276"/>
      <w:r w:rsidRPr="00653FE2">
        <w:t>19.2.4</w:t>
      </w:r>
      <w:r w:rsidRPr="00653FE2">
        <w:tab/>
        <w:t>Macro Receive_Error_From_HO_CA</w:t>
      </w:r>
      <w:bookmarkEnd w:id="3509"/>
      <w:bookmarkEnd w:id="3510"/>
      <w:bookmarkEnd w:id="3511"/>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2" w:name="_Toc11332293"/>
      <w:bookmarkStart w:id="3513" w:name="_Toc36554376"/>
      <w:bookmarkStart w:id="3514" w:name="_Toc218669277"/>
      <w:r w:rsidRPr="00653FE2">
        <w:t>19.2.5</w:t>
      </w:r>
      <w:r w:rsidRPr="00653FE2">
        <w:tab/>
        <w:t>Procedure in VLR</w:t>
      </w:r>
      <w:r w:rsidRPr="00653FE2">
        <w:noBreakHyphen/>
        <w:t>B</w:t>
      </w:r>
      <w:bookmarkEnd w:id="3512"/>
      <w:bookmarkEnd w:id="3513"/>
      <w:bookmarkEnd w:id="3514"/>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lastRenderedPageBreak/>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lastRenderedPageBreak/>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5" w:name="_Toc11332294"/>
      <w:bookmarkStart w:id="3516" w:name="_Toc36554377"/>
      <w:bookmarkStart w:id="3517" w:name="_Toc218669278"/>
      <w:r w:rsidRPr="00653FE2">
        <w:lastRenderedPageBreak/>
        <w:t>19.3</w:t>
      </w:r>
      <w:r w:rsidRPr="00653FE2">
        <w:tab/>
        <w:t>Fault recovery procedures</w:t>
      </w:r>
      <w:bookmarkEnd w:id="3515"/>
      <w:bookmarkEnd w:id="3516"/>
      <w:bookmarkEnd w:id="3517"/>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4AE5BE15" w:rsidR="00C33898" w:rsidRPr="00653FE2" w:rsidRDefault="00C33898" w:rsidP="00C33898">
      <w:r w:rsidRPr="00653FE2">
        <w:t xml:space="preserve">The stage 2 specification of fault recovery procedures in location registers is 3GPP </w:t>
      </w:r>
      <w:r w:rsidR="00EC33FE" w:rsidRPr="00653FE2">
        <w:t>TS</w:t>
      </w:r>
      <w:r w:rsidR="00EC33FE">
        <w:t> </w:t>
      </w:r>
      <w:r w:rsidR="00EC33FE" w:rsidRPr="00653FE2">
        <w:t>2</w:t>
      </w:r>
      <w:r w:rsidRPr="00653FE2">
        <w:t>3.007</w:t>
      </w:r>
      <w:r w:rsidR="00EC33FE">
        <w:t> </w:t>
      </w:r>
      <w:r w:rsidR="00EC33FE" w:rsidRPr="00653FE2">
        <w:t>[</w:t>
      </w:r>
      <w:r w:rsidRPr="00653FE2">
        <w:t>19].</w:t>
      </w:r>
    </w:p>
    <w:p w14:paraId="1648B6CA" w14:textId="77777777" w:rsidR="00C33898" w:rsidRPr="00653FE2" w:rsidRDefault="00C33898" w:rsidP="00C33898">
      <w:pPr>
        <w:pStyle w:val="Heading3"/>
        <w:keepNext w:val="0"/>
        <w:keepLines w:val="0"/>
      </w:pPr>
      <w:bookmarkStart w:id="3518" w:name="_Toc11332295"/>
      <w:bookmarkStart w:id="3519" w:name="_Toc36554378"/>
      <w:bookmarkStart w:id="3520" w:name="_Toc218669279"/>
      <w:r w:rsidRPr="00653FE2">
        <w:t>19.3.1</w:t>
      </w:r>
      <w:r w:rsidRPr="00653FE2">
        <w:tab/>
        <w:t>VLR fault recovery procedures</w:t>
      </w:r>
      <w:bookmarkEnd w:id="3518"/>
      <w:bookmarkEnd w:id="3519"/>
      <w:bookmarkEnd w:id="3520"/>
    </w:p>
    <w:p w14:paraId="7E992DDC" w14:textId="77777777" w:rsidR="00C33898" w:rsidRPr="00653FE2" w:rsidRDefault="00C33898" w:rsidP="00C33898">
      <w:pPr>
        <w:pStyle w:val="Heading4"/>
      </w:pPr>
      <w:bookmarkStart w:id="3521" w:name="_Toc11332296"/>
      <w:bookmarkStart w:id="3522" w:name="_Toc36554379"/>
      <w:bookmarkStart w:id="3523" w:name="_Toc218669280"/>
      <w:r w:rsidRPr="00653FE2">
        <w:t>19.3.1.1 General</w:t>
      </w:r>
      <w:bookmarkEnd w:id="3521"/>
      <w:bookmarkEnd w:id="3522"/>
      <w:bookmarkEnd w:id="3523"/>
    </w:p>
    <w:p w14:paraId="55813FE4" w14:textId="025C16E8"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EC33FE">
        <w:t>clause</w:t>
      </w:r>
      <w:r w:rsidR="00EC33FE">
        <w:t> </w:t>
      </w:r>
      <w:r w:rsidR="00EC33FE" w:rsidRPr="00653FE2">
        <w:t>1</w:t>
      </w:r>
      <w:r w:rsidRPr="00653FE2">
        <w:t>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4" w:name="_MON_1118757682"/>
    <w:bookmarkEnd w:id="3524"/>
    <w:bookmarkStart w:id="3525" w:name="_MON_1118758110"/>
    <w:bookmarkEnd w:id="3525"/>
    <w:p w14:paraId="5A7CE81E" w14:textId="77777777" w:rsidR="00C33898" w:rsidRPr="00653FE2" w:rsidRDefault="00C33898" w:rsidP="00C33898">
      <w:pPr>
        <w:pStyle w:val="TH"/>
      </w:pPr>
      <w:r w:rsidRPr="00653FE2">
        <w:object w:dxaOrig="4110" w:dyaOrig="8400" w14:anchorId="2E6BB0AF">
          <v:shape id="_x0000_i1052" type="#_x0000_t75" style="width:149pt;height:306.15pt" o:ole="">
            <v:imagedata r:id="rId152" o:title=""/>
          </v:shape>
          <o:OLEObject Type="Embed" ProgID="Word.Picture.8" ShapeID="_x0000_i1052" DrawAspect="Content" ObjectID="_1829282322" r:id="rId153"/>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6" w:name="_Toc11332297"/>
      <w:bookmarkStart w:id="3527" w:name="_Toc36554380"/>
      <w:bookmarkStart w:id="3528" w:name="_Toc218669281"/>
      <w:r w:rsidRPr="00653FE2">
        <w:t>19.3.1.2</w:t>
      </w:r>
      <w:r w:rsidRPr="00653FE2">
        <w:tab/>
        <w:t>Procedure in the VLR</w:t>
      </w:r>
      <w:bookmarkEnd w:id="3526"/>
      <w:bookmarkEnd w:id="3527"/>
      <w:bookmarkEnd w:id="3528"/>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9" w:name="_Toc11332298"/>
      <w:bookmarkStart w:id="3530" w:name="_Toc36554381"/>
      <w:bookmarkStart w:id="3531" w:name="_Toc218669282"/>
      <w:r w:rsidRPr="00653FE2">
        <w:t>19.3.1.3</w:t>
      </w:r>
      <w:r w:rsidRPr="00653FE2">
        <w:tab/>
        <w:t>Procedure in the HLR</w:t>
      </w:r>
      <w:bookmarkEnd w:id="3529"/>
      <w:bookmarkEnd w:id="3530"/>
      <w:bookmarkEnd w:id="3531"/>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2" w:name="_Toc11332299"/>
      <w:bookmarkStart w:id="3533" w:name="_Toc36554382"/>
      <w:bookmarkStart w:id="3534" w:name="_Toc218669283"/>
      <w:r w:rsidRPr="00653FE2">
        <w:lastRenderedPageBreak/>
        <w:t>19.3.2</w:t>
      </w:r>
      <w:r w:rsidRPr="00653FE2">
        <w:tab/>
        <w:t>HLR fault recovery procedures</w:t>
      </w:r>
      <w:bookmarkEnd w:id="3532"/>
      <w:bookmarkEnd w:id="3533"/>
      <w:bookmarkEnd w:id="3534"/>
    </w:p>
    <w:p w14:paraId="4AF6292D" w14:textId="77777777" w:rsidR="00C33898" w:rsidRPr="00653FE2" w:rsidRDefault="00C33898" w:rsidP="00C33898">
      <w:pPr>
        <w:pStyle w:val="Heading4"/>
      </w:pPr>
      <w:bookmarkStart w:id="3535" w:name="_Toc11332300"/>
      <w:bookmarkStart w:id="3536" w:name="_Toc36554383"/>
      <w:bookmarkStart w:id="3537" w:name="_Toc218669284"/>
      <w:r w:rsidRPr="00653FE2">
        <w:t>19.3.2.1</w:t>
      </w:r>
      <w:r w:rsidRPr="00653FE2">
        <w:tab/>
        <w:t>General</w:t>
      </w:r>
      <w:bookmarkEnd w:id="3535"/>
      <w:bookmarkEnd w:id="3536"/>
      <w:bookmarkEnd w:id="3537"/>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8" w:name="_MON_1118814022"/>
    <w:bookmarkStart w:id="3539" w:name="_MON_1121602663"/>
    <w:bookmarkStart w:id="3540" w:name="_MON_1118812763"/>
    <w:bookmarkEnd w:id="3538"/>
    <w:bookmarkEnd w:id="3539"/>
    <w:bookmarkEnd w:id="3540"/>
    <w:bookmarkStart w:id="3541" w:name="_MON_1118813465"/>
    <w:bookmarkEnd w:id="3541"/>
    <w:p w14:paraId="7523ABCA" w14:textId="77777777" w:rsidR="00C33898" w:rsidRPr="00653FE2" w:rsidRDefault="00C33898" w:rsidP="00C33898">
      <w:pPr>
        <w:pStyle w:val="TH"/>
      </w:pPr>
      <w:r w:rsidRPr="00653FE2">
        <w:object w:dxaOrig="6375" w:dyaOrig="7500" w14:anchorId="043F9D7E">
          <v:shape id="_x0000_i1053" type="#_x0000_t75" style="width:232.3pt;height:275.5pt" o:ole="">
            <v:imagedata r:id="rId155" o:title=""/>
          </v:shape>
          <o:OLEObject Type="Embed" ProgID="Word.Picture.8" ShapeID="_x0000_i1053" DrawAspect="Content" ObjectID="_1829282323" r:id="rId156"/>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46B56C2F" w:rsidR="00C33898" w:rsidRPr="00653FE2" w:rsidRDefault="00C33898" w:rsidP="00C33898">
      <w:pPr>
        <w:pStyle w:val="NF"/>
        <w:keepNext w:val="0"/>
        <w:keepLines w:val="0"/>
      </w:pPr>
      <w:r w:rsidRPr="00653FE2">
        <w:t>8)</w:t>
      </w:r>
      <w:r w:rsidRPr="00653FE2">
        <w:tab/>
        <w:t>MAP_UPDATE_LOCATION_rsp/cnf</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2" w:name="_MON_1118813678"/>
    <w:bookmarkStart w:id="3543" w:name="_MON_1118814005"/>
    <w:bookmarkEnd w:id="3542"/>
    <w:bookmarkEnd w:id="3543"/>
    <w:bookmarkStart w:id="3544" w:name="_MON_1121603344"/>
    <w:bookmarkEnd w:id="3544"/>
    <w:p w14:paraId="0975B894" w14:textId="77777777" w:rsidR="00C33898" w:rsidRPr="00653FE2" w:rsidRDefault="00C33898" w:rsidP="00C33898">
      <w:pPr>
        <w:pStyle w:val="TH"/>
      </w:pPr>
      <w:r w:rsidRPr="00653FE2">
        <w:object w:dxaOrig="3900" w:dyaOrig="6375" w14:anchorId="178995B6">
          <v:shape id="_x0000_i1054" type="#_x0000_t75" style="width:141.5pt;height:232.3pt" o:ole="">
            <v:imagedata r:id="rId157" o:title=""/>
          </v:shape>
          <o:OLEObject Type="Embed" ProgID="Word.Picture.8" ShapeID="_x0000_i1054" DrawAspect="Content" ObjectID="_1829282324" r:id="rId158"/>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39043046" w:rsidR="00C33898" w:rsidRPr="00653FE2" w:rsidRDefault="00C33898" w:rsidP="00C33898">
      <w:pPr>
        <w:pStyle w:val="NF"/>
        <w:keepNext w:val="0"/>
        <w:keepLines w:val="0"/>
      </w:pPr>
      <w:r w:rsidRPr="00653FE2">
        <w:t>7)</w:t>
      </w:r>
      <w:r w:rsidRPr="00653FE2">
        <w:tab/>
        <w:t>MAP_UPDATE_GPRS_LOCATION_rsp/cnf</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5" w:name="_Toc11332301"/>
      <w:bookmarkStart w:id="3546" w:name="_Toc36554384"/>
      <w:bookmarkStart w:id="3547" w:name="_Toc218669285"/>
      <w:r w:rsidRPr="00653FE2">
        <w:t>19.3.2.2</w:t>
      </w:r>
      <w:r w:rsidRPr="00653FE2">
        <w:tab/>
        <w:t>Procedure in the HLR</w:t>
      </w:r>
      <w:bookmarkEnd w:id="3545"/>
      <w:bookmarkEnd w:id="3546"/>
      <w:bookmarkEnd w:id="3547"/>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8" w:name="_Toc11332302"/>
      <w:bookmarkStart w:id="3549" w:name="_Toc36554385"/>
      <w:bookmarkStart w:id="3550" w:name="_Toc218669286"/>
      <w:r w:rsidRPr="00653FE2">
        <w:lastRenderedPageBreak/>
        <w:t>19.3.2.3</w:t>
      </w:r>
      <w:r w:rsidRPr="00653FE2">
        <w:tab/>
        <w:t>Procedure in the VLR</w:t>
      </w:r>
      <w:bookmarkEnd w:id="3548"/>
      <w:bookmarkEnd w:id="3549"/>
      <w:bookmarkEnd w:id="3550"/>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544137F9" w:rsidR="00C33898" w:rsidRPr="00653FE2" w:rsidRDefault="00C33898" w:rsidP="00C33898">
      <w:r w:rsidRPr="00653FE2">
        <w:t>When Reset-IDs are not supported or not present in the MAP_RESET indication, the VLR uses the HLR number or the HLR identity list included in the MAP_RESET indication to identify the IMSI records which are affected by the HLR restart.</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51" w:name="_Toc11332303"/>
      <w:bookmarkStart w:id="3552" w:name="_Toc36554386"/>
      <w:bookmarkStart w:id="3553" w:name="_Toc218669287"/>
      <w:r w:rsidRPr="00653FE2">
        <w:t>19.3.2.4</w:t>
      </w:r>
      <w:r w:rsidRPr="00653FE2">
        <w:tab/>
        <w:t>Procedure in the SGSN</w:t>
      </w:r>
      <w:bookmarkEnd w:id="3551"/>
      <w:bookmarkEnd w:id="3552"/>
      <w:bookmarkEnd w:id="3553"/>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650D1EED" w:rsidR="00C33898" w:rsidRPr="00653FE2" w:rsidRDefault="00C33898" w:rsidP="00C33898">
      <w:r w:rsidRPr="00653FE2">
        <w:t>When Reset-IDs are not supported or not present in the MAP_RESET indication, the SGSN uses the HLR number or the HLR identity list included in the MAP_RESET indication to identify the IMSI records which are affected by the HLR restart.</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lastRenderedPageBreak/>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5" type="#_x0000_t75" style="width:482.7pt;height:636.75pt" o:ole="">
            <v:imagedata r:id="rId162" o:title=""/>
          </v:shape>
          <o:OLEObject Type="Embed" ProgID="Visio.Drawing.11" ShapeID="_x0000_i1055" DrawAspect="Content" ObjectID="_1829282325" r:id="rId163"/>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6" type="#_x0000_t75" style="width:482.7pt;height:622.35pt" o:ole="">
            <v:imagedata r:id="rId164" o:title=""/>
          </v:shape>
          <o:OLEObject Type="Embed" ProgID="Visio.Drawing.11" ShapeID="_x0000_i1056" DrawAspect="Content" ObjectID="_1829282326" r:id="rId165"/>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4" w:name="_Toc11332304"/>
      <w:bookmarkStart w:id="3555" w:name="_Toc36554387"/>
      <w:bookmarkStart w:id="3556" w:name="_Toc218669288"/>
      <w:r w:rsidRPr="00653FE2">
        <w:lastRenderedPageBreak/>
        <w:t>19.3.3</w:t>
      </w:r>
      <w:r w:rsidRPr="00653FE2">
        <w:tab/>
      </w:r>
      <w:r w:rsidRPr="00653FE2">
        <w:rPr>
          <w:rFonts w:hint="eastAsia"/>
          <w:lang w:eastAsia="zh-CN"/>
        </w:rPr>
        <w:t>CSS</w:t>
      </w:r>
      <w:r w:rsidRPr="00653FE2">
        <w:t xml:space="preserve"> fault recovery procedures</w:t>
      </w:r>
      <w:bookmarkEnd w:id="3554"/>
      <w:bookmarkEnd w:id="3555"/>
      <w:bookmarkEnd w:id="3556"/>
    </w:p>
    <w:p w14:paraId="333FDC06" w14:textId="77777777" w:rsidR="00C33898" w:rsidRPr="00653FE2" w:rsidRDefault="00C33898" w:rsidP="00C33898">
      <w:pPr>
        <w:pStyle w:val="Heading4"/>
      </w:pPr>
      <w:bookmarkStart w:id="3557" w:name="_Toc11332305"/>
      <w:bookmarkStart w:id="3558" w:name="_Toc36554388"/>
      <w:bookmarkStart w:id="3559" w:name="_Toc218669289"/>
      <w:r w:rsidRPr="00653FE2">
        <w:t>19.3.3.1</w:t>
      </w:r>
      <w:r w:rsidRPr="00653FE2">
        <w:tab/>
        <w:t>General</w:t>
      </w:r>
      <w:bookmarkEnd w:id="3557"/>
      <w:bookmarkEnd w:id="3558"/>
      <w:bookmarkEnd w:id="3559"/>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60" w:name="_MON_1380797741"/>
    <w:bookmarkStart w:id="3561" w:name="_MON_1380798635"/>
    <w:bookmarkStart w:id="3562" w:name="_MON_1380798739"/>
    <w:bookmarkStart w:id="3563" w:name="_MON_1380798766"/>
    <w:bookmarkEnd w:id="3560"/>
    <w:bookmarkEnd w:id="3561"/>
    <w:bookmarkEnd w:id="3562"/>
    <w:bookmarkEnd w:id="3563"/>
    <w:bookmarkStart w:id="3564" w:name="_MON_1380953310"/>
    <w:bookmarkEnd w:id="3564"/>
    <w:p w14:paraId="5B793FF0" w14:textId="77777777" w:rsidR="00C33898" w:rsidRPr="00653FE2" w:rsidRDefault="00C33898" w:rsidP="00C33898">
      <w:pPr>
        <w:pStyle w:val="TH"/>
      </w:pPr>
      <w:r w:rsidRPr="00653FE2">
        <w:object w:dxaOrig="3861" w:dyaOrig="5239" w14:anchorId="30D9EAE4">
          <v:shape id="_x0000_i1057" type="#_x0000_t75" style="width:140.85pt;height:190.95pt" o:ole="">
            <v:imagedata r:id="rId166" o:title=""/>
          </v:shape>
          <o:OLEObject Type="Embed" ProgID="Word.Picture.8" ShapeID="_x0000_i1057" DrawAspect="Content" ObjectID="_1829282327" r:id="rId167"/>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0BCC82A"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5" w:name="_MON_1380798844"/>
    <w:bookmarkEnd w:id="3565"/>
    <w:p w14:paraId="7A498ECC" w14:textId="77777777" w:rsidR="00C33898" w:rsidRPr="00653FE2" w:rsidRDefault="00C33898" w:rsidP="00C33898">
      <w:pPr>
        <w:pStyle w:val="TH"/>
      </w:pPr>
      <w:r w:rsidRPr="00653FE2">
        <w:object w:dxaOrig="3900" w:dyaOrig="4956" w14:anchorId="3314E76C">
          <v:shape id="_x0000_i1058" type="#_x0000_t75" style="width:141.5pt;height:180.3pt" o:ole="">
            <v:imagedata r:id="rId168" o:title=""/>
          </v:shape>
          <o:OLEObject Type="Embed" ProgID="Word.Picture.8" ShapeID="_x0000_i1058" DrawAspect="Content" ObjectID="_1829282328" r:id="rId169"/>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lastRenderedPageBreak/>
        <w:t>4</w:t>
      </w:r>
      <w:r w:rsidRPr="00653FE2">
        <w:t>)</w:t>
      </w:r>
      <w:r w:rsidRPr="00653FE2">
        <w:tab/>
        <w:t>MAP_INSERT_SUBSCRIBER_DATA_rsp/cnf</w:t>
      </w:r>
    </w:p>
    <w:p w14:paraId="6946DA96" w14:textId="1557F230"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6" w:name="_Toc11332306"/>
      <w:bookmarkStart w:id="3567" w:name="_Toc36554389"/>
      <w:bookmarkStart w:id="3568" w:name="_Toc21866929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6"/>
      <w:bookmarkEnd w:id="3567"/>
      <w:bookmarkEnd w:id="3568"/>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334AF4E6"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C1EE1FE"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2CCCF841" w14:textId="77777777" w:rsidR="00C33898" w:rsidRPr="00653FE2" w:rsidRDefault="00C33898" w:rsidP="00C33898">
      <w:pPr>
        <w:pStyle w:val="Heading4"/>
      </w:pPr>
      <w:bookmarkStart w:id="3569" w:name="_Toc11332307"/>
      <w:bookmarkStart w:id="3570" w:name="_Toc36554390"/>
      <w:bookmarkStart w:id="3571" w:name="_Toc218669291"/>
      <w:r w:rsidRPr="00653FE2">
        <w:t>19.3.3.3</w:t>
      </w:r>
      <w:r w:rsidRPr="00653FE2">
        <w:tab/>
        <w:t>Procedure in the VLR</w:t>
      </w:r>
      <w:bookmarkEnd w:id="3569"/>
      <w:bookmarkEnd w:id="3570"/>
      <w:bookmarkEnd w:id="3571"/>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4C1928DD"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2" w:name="_Toc11332308"/>
      <w:bookmarkStart w:id="3573" w:name="_Toc36554391"/>
      <w:bookmarkStart w:id="3574" w:name="_Toc218669292"/>
      <w:r w:rsidRPr="00653FE2">
        <w:t>19.3.3.4</w:t>
      </w:r>
      <w:r w:rsidRPr="00653FE2">
        <w:tab/>
        <w:t>Procedure in the SGSN</w:t>
      </w:r>
      <w:bookmarkEnd w:id="3572"/>
      <w:bookmarkEnd w:id="3573"/>
      <w:bookmarkEnd w:id="3574"/>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10466F3B"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lastRenderedPageBreak/>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5" w:name="_Toc11332309"/>
      <w:bookmarkStart w:id="3576" w:name="_Toc36554392"/>
      <w:bookmarkStart w:id="3577" w:name="_Toc218669293"/>
      <w:r w:rsidRPr="00653FE2">
        <w:t>19.4</w:t>
      </w:r>
      <w:r w:rsidRPr="00653FE2">
        <w:tab/>
        <w:t>Mobility Management event notification procedure</w:t>
      </w:r>
      <w:bookmarkEnd w:id="3575"/>
      <w:bookmarkEnd w:id="3576"/>
      <w:bookmarkEnd w:id="3577"/>
    </w:p>
    <w:p w14:paraId="59B64D6B" w14:textId="77777777" w:rsidR="00C33898" w:rsidRPr="00653FE2" w:rsidRDefault="00C33898" w:rsidP="00C33898">
      <w:pPr>
        <w:pStyle w:val="Heading3"/>
      </w:pPr>
      <w:bookmarkStart w:id="3578" w:name="_Toc11332310"/>
      <w:bookmarkStart w:id="3579" w:name="_Toc36554393"/>
      <w:bookmarkStart w:id="3580" w:name="_Toc218669294"/>
      <w:r w:rsidRPr="00653FE2">
        <w:t>19.4.1</w:t>
      </w:r>
      <w:r w:rsidRPr="00653FE2">
        <w:tab/>
        <w:t>General</w:t>
      </w:r>
      <w:bookmarkEnd w:id="3578"/>
      <w:bookmarkEnd w:id="3579"/>
      <w:bookmarkEnd w:id="3580"/>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lastRenderedPageBreak/>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81" w:name="_MON_1118814215"/>
      <w:bookmarkEnd w:id="3581"/>
      <w:bookmarkStart w:id="3582" w:name="_MON_1122878403"/>
      <w:bookmarkEnd w:id="3582"/>
      <w:r w:rsidRPr="00653FE2">
        <w:object w:dxaOrig="4110" w:dyaOrig="2865" w14:anchorId="7C559E88">
          <v:shape id="_x0000_i1059" type="#_x0000_t75" style="width:149pt;height:105.2pt" o:ole="">
            <v:imagedata r:id="rId175" o:title=""/>
          </v:shape>
          <o:OLEObject Type="Embed" ProgID="Word.Picture.8" ShapeID="_x0000_i1059" DrawAspect="Content" ObjectID="_1829282329" r:id="rId176"/>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3" w:name="_Toc11332311"/>
      <w:bookmarkStart w:id="3584" w:name="_Toc36554394"/>
      <w:bookmarkStart w:id="3585" w:name="_Toc218669295"/>
      <w:r w:rsidRPr="00653FE2">
        <w:t>19.4.2</w:t>
      </w:r>
      <w:r w:rsidRPr="00653FE2">
        <w:tab/>
        <w:t>Procedure in the VLR or SGSN</w:t>
      </w:r>
      <w:bookmarkEnd w:id="3583"/>
      <w:bookmarkEnd w:id="3584"/>
      <w:bookmarkEnd w:id="3585"/>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6" w:name="_Toc11332312"/>
      <w:bookmarkStart w:id="3587" w:name="_Toc36554395"/>
      <w:bookmarkStart w:id="3588" w:name="_Toc218669296"/>
      <w:r w:rsidRPr="00653FE2">
        <w:t>19.4.3</w:t>
      </w:r>
      <w:r w:rsidRPr="00653FE2">
        <w:tab/>
        <w:t>Procedure in the gsmSCF</w:t>
      </w:r>
      <w:bookmarkEnd w:id="3586"/>
      <w:bookmarkEnd w:id="3587"/>
      <w:bookmarkEnd w:id="3588"/>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9" w:name="_Toc11332313"/>
      <w:bookmarkStart w:id="3590" w:name="_Toc36554396"/>
      <w:bookmarkStart w:id="3591" w:name="_Toc218669297"/>
      <w:r w:rsidRPr="00653FE2">
        <w:lastRenderedPageBreak/>
        <w:t>19.5</w:t>
      </w:r>
      <w:r w:rsidRPr="00653FE2">
        <w:tab/>
        <w:t>HLR Insert Subscriber Data macros</w:t>
      </w:r>
      <w:bookmarkEnd w:id="3589"/>
      <w:bookmarkEnd w:id="3590"/>
      <w:bookmarkEnd w:id="3591"/>
    </w:p>
    <w:p w14:paraId="0DE735E1" w14:textId="77777777" w:rsidR="00C33898" w:rsidRPr="00653FE2" w:rsidRDefault="00C33898" w:rsidP="00C33898">
      <w:pPr>
        <w:pStyle w:val="Heading3"/>
      </w:pPr>
      <w:bookmarkStart w:id="3592" w:name="_Toc11332314"/>
      <w:bookmarkStart w:id="3593" w:name="_Toc36554397"/>
      <w:bookmarkStart w:id="3594" w:name="_Toc218669298"/>
      <w:r w:rsidRPr="00653FE2">
        <w:t>19.5.1</w:t>
      </w:r>
      <w:r w:rsidRPr="00653FE2">
        <w:tab/>
        <w:t>Macro Insert_Subs_Data_Framed_HLR</w:t>
      </w:r>
      <w:bookmarkEnd w:id="3592"/>
      <w:bookmarkEnd w:id="3593"/>
      <w:bookmarkEnd w:id="3594"/>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506C4DD9"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w:t>
      </w:r>
      <w:r w:rsidR="00EC33FE" w:rsidRPr="00653FE2">
        <w:t>TS</w:t>
      </w:r>
      <w:r w:rsidR="00EC33FE">
        <w:t> </w:t>
      </w:r>
      <w:r w:rsidR="00EC33FE" w:rsidRPr="00653FE2">
        <w:t>2</w:t>
      </w:r>
      <w:r w:rsidRPr="00653FE2">
        <w:t>3.078 [98].</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5" w:name="_Toc11332315"/>
      <w:bookmarkStart w:id="3596" w:name="_Toc36554398"/>
      <w:bookmarkStart w:id="3597" w:name="_Toc218669299"/>
      <w:r w:rsidRPr="00653FE2">
        <w:t>19.5.2</w:t>
      </w:r>
      <w:r w:rsidRPr="00653FE2">
        <w:tab/>
        <w:t>Macro Insert_GPRS_Subs_Data_Framed_HLR</w:t>
      </w:r>
      <w:bookmarkEnd w:id="3595"/>
      <w:bookmarkEnd w:id="3596"/>
      <w:bookmarkEnd w:id="3597"/>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lastRenderedPageBreak/>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8" w:name="_Toc11332316"/>
      <w:bookmarkStart w:id="3599" w:name="_Toc36554399"/>
      <w:bookmarkStart w:id="3600" w:name="_Toc218669300"/>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8"/>
      <w:bookmarkEnd w:id="3599"/>
      <w:bookmarkEnd w:id="3600"/>
    </w:p>
    <w:p w14:paraId="0C578DAB" w14:textId="77777777" w:rsidR="00C33898" w:rsidRPr="00653FE2" w:rsidRDefault="00C33898" w:rsidP="00C33898">
      <w:pPr>
        <w:pStyle w:val="Heading3"/>
        <w:rPr>
          <w:lang w:eastAsia="zh-CN"/>
        </w:rPr>
      </w:pPr>
      <w:bookmarkStart w:id="3601" w:name="_Toc11332317"/>
      <w:bookmarkStart w:id="3602" w:name="_Toc36554400"/>
      <w:bookmarkStart w:id="3603" w:name="_Toc21866930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1"/>
      <w:bookmarkEnd w:id="3602"/>
      <w:bookmarkEnd w:id="3603"/>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55DCE668"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EC33FE">
        <w:t>clause</w:t>
      </w:r>
      <w:r w:rsidR="00EC33FE">
        <w:t> </w:t>
      </w:r>
      <w:r w:rsidR="00EC33FE" w:rsidRPr="00653FE2">
        <w:t>2</w:t>
      </w:r>
      <w:r w:rsidRPr="00653FE2">
        <w:t>5.7.9;</w:t>
      </w:r>
    </w:p>
    <w:p w14:paraId="00A02AB4" w14:textId="6BFDA3C0"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EC33FE">
        <w:t>clause</w:t>
      </w:r>
      <w:r w:rsidR="00EC33FE">
        <w:t> </w:t>
      </w:r>
      <w:r w:rsidR="00EC33FE" w:rsidRPr="00653FE2">
        <w:t>2</w:t>
      </w:r>
      <w:r w:rsidRPr="00653FE2">
        <w:t>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lastRenderedPageBreak/>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4" w:name="_Toc11332318"/>
      <w:bookmarkStart w:id="3605" w:name="_Toc36554401"/>
      <w:bookmarkStart w:id="3606" w:name="_Toc218669302"/>
      <w:r w:rsidRPr="00653FE2">
        <w:lastRenderedPageBreak/>
        <w:t>20</w:t>
      </w:r>
      <w:r w:rsidRPr="00653FE2">
        <w:tab/>
        <w:t>Operation and maintenance procedures</w:t>
      </w:r>
      <w:bookmarkEnd w:id="3604"/>
      <w:bookmarkEnd w:id="3605"/>
      <w:bookmarkEnd w:id="3606"/>
    </w:p>
    <w:p w14:paraId="3A1CD989" w14:textId="77777777" w:rsidR="00C33898" w:rsidRPr="00653FE2" w:rsidRDefault="00C33898" w:rsidP="00C33898">
      <w:pPr>
        <w:pStyle w:val="Heading2"/>
      </w:pPr>
      <w:bookmarkStart w:id="3607" w:name="_Toc11332319"/>
      <w:bookmarkStart w:id="3608" w:name="_Toc36554402"/>
      <w:bookmarkStart w:id="3609" w:name="_Toc218669303"/>
      <w:r w:rsidRPr="00653FE2">
        <w:t>20.1</w:t>
      </w:r>
      <w:r w:rsidRPr="00653FE2">
        <w:tab/>
        <w:t>General</w:t>
      </w:r>
      <w:bookmarkEnd w:id="3607"/>
      <w:bookmarkEnd w:id="3608"/>
      <w:bookmarkEnd w:id="3609"/>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10" w:name="_Toc11332320"/>
      <w:bookmarkStart w:id="3611" w:name="_Toc36554403"/>
      <w:bookmarkStart w:id="3612" w:name="_Toc218669304"/>
      <w:r w:rsidRPr="00653FE2">
        <w:t>20.1.1</w:t>
      </w:r>
      <w:r w:rsidRPr="00653FE2">
        <w:tab/>
        <w:t>Tracing Co-ordinator for the VLR</w:t>
      </w:r>
      <w:bookmarkEnd w:id="3610"/>
      <w:bookmarkEnd w:id="3611"/>
      <w:bookmarkEnd w:id="3612"/>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3" w:name="_Toc11332321"/>
      <w:bookmarkStart w:id="3614" w:name="_Toc36554404"/>
      <w:bookmarkStart w:id="3615" w:name="_Toc218669305"/>
      <w:r w:rsidRPr="00653FE2">
        <w:t>20.1.2</w:t>
      </w:r>
      <w:r w:rsidRPr="00653FE2">
        <w:tab/>
        <w:t>Tracing Co-ordinator for the SGSN</w:t>
      </w:r>
      <w:bookmarkEnd w:id="3613"/>
      <w:bookmarkEnd w:id="3614"/>
      <w:bookmarkEnd w:id="3615"/>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6" w:name="_Toc11332322"/>
      <w:bookmarkStart w:id="3617" w:name="_Toc36554405"/>
      <w:bookmarkStart w:id="3618" w:name="_Toc218669306"/>
      <w:r w:rsidRPr="00653FE2">
        <w:t>20.1.3</w:t>
      </w:r>
      <w:r w:rsidRPr="00653FE2">
        <w:tab/>
        <w:t>Subscriber Data Management Co-ordinator for the VLR</w:t>
      </w:r>
      <w:bookmarkEnd w:id="3616"/>
      <w:bookmarkEnd w:id="3617"/>
      <w:bookmarkEnd w:id="3618"/>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9" w:name="_Toc11332323"/>
      <w:bookmarkStart w:id="3620" w:name="_Toc36554406"/>
      <w:bookmarkStart w:id="3621" w:name="_Toc218669307"/>
      <w:r w:rsidRPr="00653FE2">
        <w:t>20.1.4</w:t>
      </w:r>
      <w:r w:rsidRPr="00653FE2">
        <w:tab/>
        <w:t>Subscriber Data Management Co-ordinator for the SGSN</w:t>
      </w:r>
      <w:bookmarkEnd w:id="3619"/>
      <w:bookmarkEnd w:id="3620"/>
      <w:bookmarkEnd w:id="3621"/>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lastRenderedPageBreak/>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lastRenderedPageBreak/>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lastRenderedPageBreak/>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lastRenderedPageBreak/>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lastRenderedPageBreak/>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2" w:name="_Toc11332324"/>
      <w:bookmarkStart w:id="3623" w:name="_Toc36554407"/>
      <w:bookmarkStart w:id="3624" w:name="_Toc218669308"/>
      <w:r w:rsidRPr="00653FE2">
        <w:lastRenderedPageBreak/>
        <w:t>20.2</w:t>
      </w:r>
      <w:r w:rsidRPr="00653FE2">
        <w:tab/>
        <w:t>Tracing procedures</w:t>
      </w:r>
      <w:bookmarkEnd w:id="3622"/>
      <w:bookmarkEnd w:id="3623"/>
      <w:bookmarkEnd w:id="3624"/>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60" type="#_x0000_t75" style="width:247.95pt;height:121.45pt" o:ole="">
            <v:imagedata r:id="rId188" o:title=""/>
          </v:shape>
          <o:OLEObject Type="Embed" ProgID="Word.Picture.8" ShapeID="_x0000_i1060" DrawAspect="Content" ObjectID="_1829282330" r:id="rId189"/>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5" w:name="_MON_1118479534"/>
    <w:bookmarkStart w:id="3626" w:name="_MON_1118565112"/>
    <w:bookmarkEnd w:id="3625"/>
    <w:bookmarkEnd w:id="3626"/>
    <w:bookmarkStart w:id="3627" w:name="_MON_1118565236"/>
    <w:bookmarkEnd w:id="3627"/>
    <w:p w14:paraId="7FF08258" w14:textId="77777777" w:rsidR="00C33898" w:rsidRPr="00653FE2" w:rsidRDefault="00C33898" w:rsidP="00C33898">
      <w:pPr>
        <w:pStyle w:val="TH"/>
      </w:pPr>
      <w:r w:rsidRPr="00653FE2">
        <w:object w:dxaOrig="6825" w:dyaOrig="3315" w14:anchorId="0133D924">
          <v:shape id="_x0000_i1061" type="#_x0000_t75" style="width:247.95pt;height:121.45pt" o:ole="">
            <v:imagedata r:id="rId190" o:title=""/>
          </v:shape>
          <o:OLEObject Type="Embed" ProgID="Word.Picture.8" ShapeID="_x0000_i1061" DrawAspect="Content" ObjectID="_1829282331" r:id="rId191"/>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8" w:name="_MON_1118487938"/>
    <w:bookmarkEnd w:id="3628"/>
    <w:bookmarkStart w:id="3629" w:name="_MON_1118565316"/>
    <w:bookmarkEnd w:id="3629"/>
    <w:p w14:paraId="72509F84" w14:textId="77777777" w:rsidR="00C33898" w:rsidRPr="00653FE2" w:rsidRDefault="00C33898" w:rsidP="00C33898">
      <w:pPr>
        <w:pStyle w:val="TH"/>
      </w:pPr>
      <w:r w:rsidRPr="00653FE2">
        <w:object w:dxaOrig="4335" w:dyaOrig="4230" w14:anchorId="3D1DEBC2">
          <v:shape id="_x0000_i1062" type="#_x0000_t75" style="width:157.75pt;height:154.65pt" o:ole="">
            <v:imagedata r:id="rId192" o:title=""/>
          </v:shape>
          <o:OLEObject Type="Embed" ProgID="Word.Picture.8" ShapeID="_x0000_i1062" DrawAspect="Content" ObjectID="_1829282332" r:id="rId193"/>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30" w:name="_MON_1118488243"/>
    <w:bookmarkEnd w:id="3630"/>
    <w:p w14:paraId="0FA87445" w14:textId="77777777" w:rsidR="00C33898" w:rsidRPr="00653FE2" w:rsidRDefault="00C33898" w:rsidP="00C33898">
      <w:pPr>
        <w:pStyle w:val="TH"/>
      </w:pPr>
      <w:r w:rsidRPr="00653FE2">
        <w:object w:dxaOrig="4335" w:dyaOrig="4230" w14:anchorId="3FEA355D">
          <v:shape id="_x0000_i1063" type="#_x0000_t75" style="width:157.75pt;height:154.65pt" o:ole="">
            <v:imagedata r:id="rId194" o:title=""/>
          </v:shape>
          <o:OLEObject Type="Embed" ProgID="Word.Picture.8" ShapeID="_x0000_i1063" DrawAspect="Content" ObjectID="_1829282333" r:id="rId195"/>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27038A20" w:rsidR="00C33898" w:rsidRPr="00653FE2" w:rsidRDefault="00C33898" w:rsidP="00C33898">
      <w:r w:rsidRPr="00653FE2">
        <w:t>The MAP_ACTIVATE_TRACE_MODE request includes the IMSI, trace reference, trace type and identity of the OMC.</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1" w:name="_MON_1118565334"/>
    <w:bookmarkEnd w:id="3631"/>
    <w:p w14:paraId="4A517260" w14:textId="77777777" w:rsidR="00C33898" w:rsidRPr="00653FE2" w:rsidRDefault="00C33898" w:rsidP="00C33898">
      <w:pPr>
        <w:pStyle w:val="TH"/>
      </w:pPr>
      <w:r w:rsidRPr="00653FE2">
        <w:object w:dxaOrig="6825" w:dyaOrig="3315" w14:anchorId="170E0575">
          <v:shape id="_x0000_i1064" type="#_x0000_t75" style="width:247.95pt;height:121.45pt" o:ole="">
            <v:imagedata r:id="rId188" o:title=""/>
          </v:shape>
          <o:OLEObject Type="Embed" ProgID="Word.Picture.8" ShapeID="_x0000_i1064" DrawAspect="Content" ObjectID="_1829282334" r:id="rId196"/>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2" w:name="_MON_1118565425"/>
    <w:bookmarkEnd w:id="3632"/>
    <w:p w14:paraId="4E4E7A46" w14:textId="77777777" w:rsidR="00C33898" w:rsidRPr="00653FE2" w:rsidRDefault="00C33898" w:rsidP="00C33898">
      <w:pPr>
        <w:pStyle w:val="TH"/>
      </w:pPr>
      <w:r w:rsidRPr="00653FE2">
        <w:object w:dxaOrig="6825" w:dyaOrig="3315" w14:anchorId="0FF416B9">
          <v:shape id="_x0000_i1065" type="#_x0000_t75" style="width:247.95pt;height:121.45pt" o:ole="">
            <v:imagedata r:id="rId190" o:title=""/>
          </v:shape>
          <o:OLEObject Type="Embed" ProgID="Word.Picture.8" ShapeID="_x0000_i1065" DrawAspect="Content" ObjectID="_1829282335" r:id="rId197"/>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3" w:name="_MON_1118567269"/>
    <w:bookmarkEnd w:id="3633"/>
    <w:p w14:paraId="74CCF8E5" w14:textId="77777777" w:rsidR="00C33898" w:rsidRPr="00653FE2" w:rsidRDefault="00C33898" w:rsidP="00C33898">
      <w:pPr>
        <w:pStyle w:val="TH"/>
      </w:pPr>
      <w:r w:rsidRPr="00653FE2">
        <w:object w:dxaOrig="6825" w:dyaOrig="3555" w14:anchorId="22187A0C">
          <v:shape id="_x0000_i1066" type="#_x0000_t75" style="width:247.95pt;height:130.25pt" o:ole="">
            <v:imagedata r:id="rId198" o:title=""/>
          </v:shape>
          <o:OLEObject Type="Embed" ProgID="Word.Picture.8" ShapeID="_x0000_i1066" DrawAspect="Content" ObjectID="_1829282336" r:id="rId199"/>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4" w:name="_Toc11332325"/>
      <w:bookmarkStart w:id="3635" w:name="_Toc36554408"/>
      <w:bookmarkStart w:id="3636" w:name="_Toc218669309"/>
      <w:r w:rsidRPr="00653FE2">
        <w:lastRenderedPageBreak/>
        <w:t>20.2.1</w:t>
      </w:r>
      <w:r w:rsidRPr="00653FE2">
        <w:tab/>
        <w:t>Subscriber tracing activation procedure</w:t>
      </w:r>
      <w:bookmarkEnd w:id="3634"/>
      <w:bookmarkEnd w:id="3635"/>
      <w:bookmarkEnd w:id="3636"/>
    </w:p>
    <w:p w14:paraId="6D3BD46B" w14:textId="77777777" w:rsidR="00C33898" w:rsidRPr="00653FE2" w:rsidRDefault="00C33898" w:rsidP="00C33898">
      <w:pPr>
        <w:pStyle w:val="Heading4"/>
      </w:pPr>
      <w:bookmarkStart w:id="3637" w:name="_Toc11332326"/>
      <w:bookmarkStart w:id="3638" w:name="_Toc36554409"/>
      <w:bookmarkStart w:id="3639" w:name="_Toc218669310"/>
      <w:r w:rsidRPr="00653FE2">
        <w:t>20.2.1.1</w:t>
      </w:r>
      <w:r w:rsidRPr="00653FE2">
        <w:tab/>
        <w:t>Procedures in the HLR</w:t>
      </w:r>
      <w:bookmarkEnd w:id="3637"/>
      <w:bookmarkEnd w:id="3638"/>
      <w:bookmarkEnd w:id="3639"/>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40" w:name="_Toc11332327"/>
      <w:bookmarkStart w:id="3641" w:name="_Toc36554410"/>
      <w:bookmarkStart w:id="3642" w:name="_Toc218669311"/>
      <w:r w:rsidRPr="00653FE2">
        <w:t>20.2.1.2</w:t>
      </w:r>
      <w:r w:rsidRPr="00653FE2">
        <w:tab/>
        <w:t>Procedure in the VLR</w:t>
      </w:r>
      <w:bookmarkEnd w:id="3640"/>
      <w:bookmarkEnd w:id="3641"/>
      <w:bookmarkEnd w:id="3642"/>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3" w:name="_Toc11332328"/>
      <w:bookmarkStart w:id="3644" w:name="_Toc36554411"/>
      <w:bookmarkStart w:id="3645" w:name="_Toc218669312"/>
      <w:r w:rsidRPr="00653FE2">
        <w:t>20.2.1.3</w:t>
      </w:r>
      <w:r w:rsidRPr="00653FE2">
        <w:tab/>
        <w:t>Procedure in the SGSN</w:t>
      </w:r>
      <w:bookmarkEnd w:id="3643"/>
      <w:bookmarkEnd w:id="3644"/>
      <w:bookmarkEnd w:id="3645"/>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6" w:name="_Toc11332329"/>
      <w:bookmarkStart w:id="3647" w:name="_Toc36554412"/>
      <w:bookmarkStart w:id="3648" w:name="_Toc218669313"/>
      <w:r w:rsidRPr="00653FE2">
        <w:t>20.2.2</w:t>
      </w:r>
      <w:r w:rsidRPr="00653FE2">
        <w:tab/>
        <w:t>Subscriber tracing deactivation procedure</w:t>
      </w:r>
      <w:bookmarkEnd w:id="3646"/>
      <w:bookmarkEnd w:id="3647"/>
      <w:bookmarkEnd w:id="3648"/>
    </w:p>
    <w:p w14:paraId="3BCB0BA3" w14:textId="77777777" w:rsidR="00C33898" w:rsidRPr="00653FE2" w:rsidRDefault="00C33898" w:rsidP="00C33898">
      <w:pPr>
        <w:pStyle w:val="Heading4"/>
      </w:pPr>
      <w:bookmarkStart w:id="3649" w:name="_Toc11332330"/>
      <w:bookmarkStart w:id="3650" w:name="_Toc36554413"/>
      <w:bookmarkStart w:id="3651" w:name="_Toc218669314"/>
      <w:r w:rsidRPr="00653FE2">
        <w:t>20.2.2.1</w:t>
      </w:r>
      <w:r w:rsidRPr="00653FE2">
        <w:tab/>
        <w:t>Procedures in the HLR</w:t>
      </w:r>
      <w:bookmarkEnd w:id="3649"/>
      <w:bookmarkEnd w:id="3650"/>
      <w:bookmarkEnd w:id="3651"/>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2" w:name="_Toc11332331"/>
      <w:bookmarkStart w:id="3653" w:name="_Toc36554414"/>
      <w:bookmarkStart w:id="3654" w:name="_Toc218669315"/>
      <w:r w:rsidRPr="00653FE2">
        <w:t>20.2.2.2</w:t>
      </w:r>
      <w:r w:rsidRPr="00653FE2">
        <w:tab/>
        <w:t>Procedure in the VLR</w:t>
      </w:r>
      <w:bookmarkEnd w:id="3652"/>
      <w:bookmarkEnd w:id="3653"/>
      <w:bookmarkEnd w:id="3654"/>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5" w:name="_Toc11332332"/>
      <w:bookmarkStart w:id="3656" w:name="_Toc36554415"/>
      <w:bookmarkStart w:id="3657" w:name="_Toc218669316"/>
      <w:r w:rsidRPr="00653FE2">
        <w:t>20.2.2.3</w:t>
      </w:r>
      <w:r w:rsidRPr="00653FE2">
        <w:tab/>
        <w:t>Procedure in the SGSN</w:t>
      </w:r>
      <w:bookmarkEnd w:id="3655"/>
      <w:bookmarkEnd w:id="3656"/>
      <w:bookmarkEnd w:id="3657"/>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lastRenderedPageBreak/>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lastRenderedPageBreak/>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lastRenderedPageBreak/>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lastRenderedPageBreak/>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lastRenderedPageBreak/>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lastRenderedPageBreak/>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lastRenderedPageBreak/>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lastRenderedPageBreak/>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lastRenderedPageBreak/>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lastRenderedPageBreak/>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lastRenderedPageBreak/>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8" w:name="_Toc11332333"/>
      <w:bookmarkStart w:id="3659" w:name="_Toc36554416"/>
      <w:bookmarkStart w:id="3660" w:name="_Toc218669317"/>
      <w:r w:rsidRPr="00653FE2">
        <w:lastRenderedPageBreak/>
        <w:t>20.3</w:t>
      </w:r>
      <w:r w:rsidRPr="00653FE2">
        <w:tab/>
        <w:t>Subscriber data management procedures for HLR</w:t>
      </w:r>
      <w:bookmarkEnd w:id="3658"/>
      <w:bookmarkEnd w:id="3659"/>
      <w:bookmarkEnd w:id="3660"/>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61" w:name="_MON_1118488695"/>
    <w:bookmarkEnd w:id="3661"/>
    <w:bookmarkStart w:id="3662" w:name="_MON_1118564373"/>
    <w:bookmarkEnd w:id="3662"/>
    <w:p w14:paraId="7DC8B42C" w14:textId="77777777" w:rsidR="00C33898" w:rsidRPr="00653FE2" w:rsidRDefault="00C33898" w:rsidP="00C33898">
      <w:pPr>
        <w:pStyle w:val="TH"/>
      </w:pPr>
      <w:r w:rsidRPr="00653FE2">
        <w:object w:dxaOrig="6825" w:dyaOrig="3315" w14:anchorId="0264F77F">
          <v:shape id="_x0000_i1067" type="#_x0000_t75" style="width:247.95pt;height:121.45pt" o:ole="">
            <v:imagedata r:id="rId212" o:title=""/>
          </v:shape>
          <o:OLEObject Type="Embed" ProgID="Word.Picture.8" ShapeID="_x0000_i1067" DrawAspect="Content" ObjectID="_1829282337" r:id="rId213"/>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3" w:name="_MON_1120046658"/>
    <w:bookmarkEnd w:id="3663"/>
    <w:p w14:paraId="7F6130CC" w14:textId="77777777" w:rsidR="00C33898" w:rsidRPr="00653FE2" w:rsidRDefault="00C33898" w:rsidP="00C33898">
      <w:pPr>
        <w:pStyle w:val="TH"/>
      </w:pPr>
      <w:r w:rsidRPr="00653FE2">
        <w:object w:dxaOrig="6825" w:dyaOrig="3315" w14:anchorId="76776C1F">
          <v:shape id="_x0000_i1068" type="#_x0000_t75" style="width:247.95pt;height:121.45pt" o:ole="">
            <v:imagedata r:id="rId214" o:title=""/>
          </v:shape>
          <o:OLEObject Type="Embed" ProgID="Word.Picture.8" ShapeID="_x0000_i1068" DrawAspect="Content" ObjectID="_1829282338" r:id="rId215"/>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4DD6AD3D" w:rsidR="00C33898" w:rsidRPr="00653FE2" w:rsidRDefault="00C33898" w:rsidP="00C33898">
      <w:pPr>
        <w:pStyle w:val="NF"/>
        <w:keepNext w:val="0"/>
        <w:keepLines w:val="0"/>
      </w:pPr>
      <w:r w:rsidRPr="00653FE2">
        <w:t>3)</w:t>
      </w:r>
      <w:r w:rsidRPr="00653FE2">
        <w:tab/>
        <w:t>MAP_CANCEL_LOCATION_rsp/cnf</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4" w:name="_MON_1118567490"/>
    <w:bookmarkEnd w:id="3664"/>
    <w:p w14:paraId="67C1E68E" w14:textId="77777777" w:rsidR="00C33898" w:rsidRPr="00653FE2" w:rsidRDefault="00C33898" w:rsidP="00C33898">
      <w:pPr>
        <w:pStyle w:val="TH"/>
      </w:pPr>
      <w:r w:rsidRPr="00653FE2">
        <w:object w:dxaOrig="6825" w:dyaOrig="3315" w14:anchorId="5E7BC8D0">
          <v:shape id="_x0000_i1069" type="#_x0000_t75" style="width:247.95pt;height:121.45pt" o:ole="">
            <v:imagedata r:id="rId216" o:title=""/>
          </v:shape>
          <o:OLEObject Type="Embed" ProgID="Word.Picture.8" ShapeID="_x0000_i1069" DrawAspect="Content" ObjectID="_1829282339" r:id="rId217"/>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70" type="#_x0000_t75" style="width:247.95pt;height:121.45pt" o:ole="">
            <v:imagedata r:id="rId214" o:title=""/>
          </v:shape>
          <o:OLEObject Type="Embed" ProgID="Word.Picture.8" ShapeID="_x0000_i1070" DrawAspect="Content" ObjectID="_1829282340" r:id="rId218"/>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5" w:name="_Toc11332334"/>
      <w:bookmarkStart w:id="3666" w:name="_Toc36554417"/>
      <w:bookmarkStart w:id="3667" w:name="_Toc218669318"/>
      <w:r w:rsidRPr="00653FE2">
        <w:t>20.3.1</w:t>
      </w:r>
      <w:r w:rsidRPr="00653FE2">
        <w:tab/>
        <w:t>Subscriber deletion procedure</w:t>
      </w:r>
      <w:bookmarkEnd w:id="3665"/>
      <w:bookmarkEnd w:id="3666"/>
      <w:bookmarkEnd w:id="3667"/>
    </w:p>
    <w:p w14:paraId="1D9F9178" w14:textId="77777777" w:rsidR="00C33898" w:rsidRPr="00653FE2" w:rsidRDefault="00C33898" w:rsidP="00C33898">
      <w:pPr>
        <w:pStyle w:val="Heading4"/>
      </w:pPr>
      <w:bookmarkStart w:id="3668" w:name="_Toc11332335"/>
      <w:bookmarkStart w:id="3669" w:name="_Toc36554418"/>
      <w:bookmarkStart w:id="3670" w:name="_Toc218669319"/>
      <w:r w:rsidRPr="00653FE2">
        <w:t>20.3.1.1</w:t>
      </w:r>
      <w:r w:rsidRPr="00653FE2">
        <w:tab/>
        <w:t>Procedure in the HLR</w:t>
      </w:r>
      <w:bookmarkEnd w:id="3668"/>
      <w:bookmarkEnd w:id="3669"/>
      <w:bookmarkEnd w:id="3670"/>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71" w:name="_Toc11332336"/>
      <w:bookmarkStart w:id="3672" w:name="_Toc36554419"/>
      <w:bookmarkStart w:id="3673" w:name="_Toc218669320"/>
      <w:r w:rsidRPr="00653FE2">
        <w:t>20.3.1.2</w:t>
      </w:r>
      <w:r w:rsidRPr="00653FE2">
        <w:tab/>
        <w:t>Procedure in the VLR</w:t>
      </w:r>
      <w:bookmarkEnd w:id="3671"/>
      <w:bookmarkEnd w:id="3672"/>
      <w:bookmarkEnd w:id="3673"/>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4" w:name="_Toc11332337"/>
      <w:bookmarkStart w:id="3675" w:name="_Toc36554420"/>
      <w:bookmarkStart w:id="3676" w:name="_Toc218669321"/>
      <w:r w:rsidRPr="00653FE2">
        <w:lastRenderedPageBreak/>
        <w:t>20.3.1.3</w:t>
      </w:r>
      <w:r w:rsidRPr="00653FE2">
        <w:tab/>
        <w:t>Procedure in the SGSN</w:t>
      </w:r>
      <w:bookmarkEnd w:id="3674"/>
      <w:bookmarkEnd w:id="3675"/>
      <w:bookmarkEnd w:id="3676"/>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7" w:name="_Toc11332338"/>
      <w:bookmarkStart w:id="3678" w:name="_Toc36554421"/>
      <w:bookmarkStart w:id="3679" w:name="_Toc218669322"/>
      <w:r w:rsidRPr="00653FE2">
        <w:t>20.3.2</w:t>
      </w:r>
      <w:r w:rsidRPr="00653FE2">
        <w:tab/>
        <w:t>Subscriber data modification procedure</w:t>
      </w:r>
      <w:bookmarkEnd w:id="3677"/>
      <w:bookmarkEnd w:id="3678"/>
      <w:bookmarkEnd w:id="3679"/>
    </w:p>
    <w:p w14:paraId="29585993" w14:textId="77777777" w:rsidR="00C33898" w:rsidRPr="00653FE2" w:rsidRDefault="00C33898" w:rsidP="00C33898">
      <w:pPr>
        <w:pStyle w:val="Heading4"/>
      </w:pPr>
      <w:bookmarkStart w:id="3680" w:name="_Toc11332339"/>
      <w:bookmarkStart w:id="3681" w:name="_Toc36554422"/>
      <w:bookmarkStart w:id="3682" w:name="_Toc218669323"/>
      <w:r w:rsidRPr="00653FE2">
        <w:t>20.3.2.1</w:t>
      </w:r>
      <w:r w:rsidRPr="00653FE2">
        <w:tab/>
        <w:t>Procedure in the HLR</w:t>
      </w:r>
      <w:bookmarkEnd w:id="3680"/>
      <w:bookmarkEnd w:id="3681"/>
      <w:bookmarkEnd w:id="3682"/>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3" w:name="_Toc11332340"/>
      <w:bookmarkStart w:id="3684" w:name="_Toc36554423"/>
      <w:bookmarkStart w:id="3685" w:name="_Toc218669324"/>
      <w:r w:rsidRPr="00653FE2">
        <w:t>20.3.2.2</w:t>
      </w:r>
      <w:r w:rsidRPr="00653FE2">
        <w:tab/>
        <w:t>Procedures in the VLR</w:t>
      </w:r>
      <w:bookmarkEnd w:id="3683"/>
      <w:bookmarkEnd w:id="3684"/>
      <w:bookmarkEnd w:id="3685"/>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6" w:name="_Toc11332341"/>
      <w:bookmarkStart w:id="3687" w:name="_Toc36554424"/>
      <w:bookmarkStart w:id="3688" w:name="_Toc218669325"/>
      <w:r w:rsidRPr="00653FE2">
        <w:t>20.3.2.3</w:t>
      </w:r>
      <w:r w:rsidRPr="00653FE2">
        <w:tab/>
        <w:t>Procedures in the SGSN</w:t>
      </w:r>
      <w:bookmarkEnd w:id="3686"/>
      <w:bookmarkEnd w:id="3687"/>
      <w:bookmarkEnd w:id="3688"/>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lastRenderedPageBreak/>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lastRenderedPageBreak/>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lastRenderedPageBreak/>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lastRenderedPageBreak/>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lastRenderedPageBreak/>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lastRenderedPageBreak/>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lastRenderedPageBreak/>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lastRenderedPageBreak/>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lastRenderedPageBreak/>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lastRenderedPageBreak/>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9" w:name="_Toc11332342"/>
      <w:bookmarkStart w:id="3690" w:name="_Toc36554425"/>
      <w:bookmarkStart w:id="3691" w:name="_Toc218669326"/>
      <w:r w:rsidRPr="00653FE2">
        <w:rPr>
          <w:rFonts w:hint="eastAsia"/>
          <w:lang w:eastAsia="zh-CN"/>
        </w:rPr>
        <w:lastRenderedPageBreak/>
        <w:t>20.3A</w:t>
      </w:r>
      <w:r w:rsidRPr="00653FE2">
        <w:rPr>
          <w:rFonts w:hint="eastAsia"/>
          <w:lang w:eastAsia="zh-CN"/>
        </w:rPr>
        <w:tab/>
        <w:t>Subscriber Data Management procedures for CSS</w:t>
      </w:r>
      <w:bookmarkEnd w:id="3689"/>
      <w:bookmarkEnd w:id="3690"/>
      <w:bookmarkEnd w:id="3691"/>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1" type="#_x0000_t75" style="width:247.95pt;height:121.45pt" o:ole="">
            <v:imagedata r:id="rId230" o:title=""/>
          </v:shape>
          <o:OLEObject Type="Embed" ProgID="Word.Picture.8" ShapeID="_x0000_i1071" DrawAspect="Content" ObjectID="_1829282341" r:id="rId231"/>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2" type="#_x0000_t75" style="width:247.95pt;height:121.45pt" o:ole="">
            <v:imagedata r:id="rId232" o:title=""/>
          </v:shape>
          <o:OLEObject Type="Embed" ProgID="Word.Picture.8" ShapeID="_x0000_i1072" DrawAspect="Content" ObjectID="_1829282342" r:id="rId233"/>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3FC0DF2B" w:rsidR="00C33898" w:rsidRPr="00653FE2" w:rsidRDefault="00C33898" w:rsidP="00C33898">
      <w:pPr>
        <w:pStyle w:val="NF"/>
        <w:keepNext w:val="0"/>
        <w:keepLines w:val="0"/>
      </w:pPr>
      <w:r w:rsidRPr="00653FE2">
        <w:t>3)</w:t>
      </w:r>
      <w:r w:rsidRPr="00653FE2">
        <w:tab/>
        <w:t>MAP_DELETE_SUBSCRIBER_DATA_rsp/cnf</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3" type="#_x0000_t75" style="width:247.95pt;height:121.45pt" o:ole="">
            <v:imagedata r:id="rId230" o:title=""/>
          </v:shape>
          <o:OLEObject Type="Embed" ProgID="Word.Picture.8" ShapeID="_x0000_i1073" DrawAspect="Content" ObjectID="_1829282343" r:id="rId234"/>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4" type="#_x0000_t75" style="width:247.95pt;height:121.45pt" o:ole="">
            <v:imagedata r:id="rId232" o:title=""/>
          </v:shape>
          <o:OLEObject Type="Embed" ProgID="Word.Picture.8" ShapeID="_x0000_i1074" DrawAspect="Content" ObjectID="_1829282344" r:id="rId235"/>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653E3E93"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2" w:name="_Toc11332343"/>
      <w:bookmarkStart w:id="3693" w:name="_Toc36554426"/>
      <w:bookmarkStart w:id="3694" w:name="_Toc218669327"/>
      <w:r w:rsidRPr="00653FE2">
        <w:t>20.3</w:t>
      </w:r>
      <w:r w:rsidRPr="00653FE2">
        <w:rPr>
          <w:rFonts w:hint="eastAsia"/>
          <w:lang w:eastAsia="zh-CN"/>
        </w:rPr>
        <w:t>A</w:t>
      </w:r>
      <w:r w:rsidRPr="00653FE2">
        <w:t>.1</w:t>
      </w:r>
      <w:r w:rsidRPr="00653FE2">
        <w:tab/>
        <w:t>Subscriber deletion procedure</w:t>
      </w:r>
      <w:bookmarkEnd w:id="3692"/>
      <w:bookmarkEnd w:id="3693"/>
      <w:bookmarkEnd w:id="3694"/>
    </w:p>
    <w:p w14:paraId="122469DB" w14:textId="77777777" w:rsidR="00C33898" w:rsidRPr="00653FE2" w:rsidRDefault="00C33898" w:rsidP="00C33898">
      <w:pPr>
        <w:pStyle w:val="Heading4"/>
        <w:rPr>
          <w:lang w:eastAsia="zh-CN"/>
        </w:rPr>
      </w:pPr>
      <w:bookmarkStart w:id="3695" w:name="_Toc11332344"/>
      <w:bookmarkStart w:id="3696" w:name="_Toc36554427"/>
      <w:bookmarkStart w:id="3697" w:name="_Toc21866932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5"/>
      <w:bookmarkEnd w:id="3696"/>
      <w:bookmarkEnd w:id="3697"/>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8" w:name="_Toc11332345"/>
      <w:bookmarkStart w:id="3699" w:name="_Toc36554428"/>
      <w:bookmarkStart w:id="3700" w:name="_Toc218669329"/>
      <w:r w:rsidRPr="00653FE2">
        <w:t>20.3</w:t>
      </w:r>
      <w:r w:rsidRPr="00653FE2">
        <w:rPr>
          <w:rFonts w:hint="eastAsia"/>
          <w:lang w:eastAsia="zh-CN"/>
        </w:rPr>
        <w:t>A</w:t>
      </w:r>
      <w:r w:rsidRPr="00653FE2">
        <w:t>.1.2</w:t>
      </w:r>
      <w:r w:rsidRPr="00653FE2">
        <w:tab/>
        <w:t>Procedure in the VLR</w:t>
      </w:r>
      <w:bookmarkEnd w:id="3698"/>
      <w:bookmarkEnd w:id="3699"/>
      <w:bookmarkEnd w:id="3700"/>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701" w:name="_Toc11332346"/>
      <w:bookmarkStart w:id="3702" w:name="_Toc36554429"/>
      <w:bookmarkStart w:id="3703" w:name="_Toc218669330"/>
      <w:r w:rsidRPr="00653FE2">
        <w:t>20.3</w:t>
      </w:r>
      <w:r w:rsidRPr="00653FE2">
        <w:rPr>
          <w:rFonts w:hint="eastAsia"/>
          <w:lang w:eastAsia="zh-CN"/>
        </w:rPr>
        <w:t>A</w:t>
      </w:r>
      <w:r w:rsidRPr="00653FE2">
        <w:t>.1.3</w:t>
      </w:r>
      <w:r w:rsidRPr="00653FE2">
        <w:tab/>
        <w:t>Procedure in the SGSN</w:t>
      </w:r>
      <w:bookmarkEnd w:id="3701"/>
      <w:bookmarkEnd w:id="3702"/>
      <w:bookmarkEnd w:id="3703"/>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4" w:name="_Toc11332347"/>
      <w:bookmarkStart w:id="3705" w:name="_Toc36554430"/>
      <w:bookmarkStart w:id="3706" w:name="_Toc218669331"/>
      <w:r w:rsidRPr="00653FE2">
        <w:lastRenderedPageBreak/>
        <w:t>20.3</w:t>
      </w:r>
      <w:r w:rsidRPr="00653FE2">
        <w:rPr>
          <w:rFonts w:hint="eastAsia"/>
          <w:lang w:eastAsia="zh-CN"/>
        </w:rPr>
        <w:t>A</w:t>
      </w:r>
      <w:r w:rsidRPr="00653FE2">
        <w:t>.2</w:t>
      </w:r>
      <w:r w:rsidRPr="00653FE2">
        <w:tab/>
        <w:t>Subscriber data modification procedure</w:t>
      </w:r>
      <w:bookmarkEnd w:id="3704"/>
      <w:bookmarkEnd w:id="3705"/>
      <w:bookmarkEnd w:id="3706"/>
    </w:p>
    <w:p w14:paraId="03B398A5" w14:textId="77777777" w:rsidR="00C33898" w:rsidRPr="00653FE2" w:rsidRDefault="00C33898" w:rsidP="00C33898">
      <w:pPr>
        <w:pStyle w:val="Heading4"/>
        <w:rPr>
          <w:lang w:eastAsia="zh-CN"/>
        </w:rPr>
      </w:pPr>
      <w:bookmarkStart w:id="3707" w:name="_Toc11332348"/>
      <w:bookmarkStart w:id="3708" w:name="_Toc36554431"/>
      <w:bookmarkStart w:id="3709" w:name="_Toc21866933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7"/>
      <w:bookmarkEnd w:id="3708"/>
      <w:bookmarkEnd w:id="3709"/>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50235A26"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EC33FE">
        <w:t>clause</w:t>
      </w:r>
      <w:r w:rsidR="00EC33FE">
        <w:t> </w:t>
      </w:r>
      <w:r w:rsidR="00EC33FE" w:rsidRPr="00653FE2">
        <w:t>2</w:t>
      </w:r>
      <w:r w:rsidRPr="00653FE2">
        <w:t>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6512A23D" w:rsidR="00C33898" w:rsidRPr="00653FE2" w:rsidRDefault="00C33898" w:rsidP="00C33898">
      <w:pPr>
        <w:pStyle w:val="B1"/>
      </w:pPr>
      <w:r w:rsidRPr="00653FE2">
        <w:t>Receive_Open_Cnf</w:t>
      </w:r>
      <w:r w:rsidR="00854CE3">
        <w:tab/>
      </w:r>
      <w:r w:rsidR="00854CE3">
        <w:tab/>
      </w:r>
      <w:r w:rsidRPr="00653FE2">
        <w:tab/>
        <w:t xml:space="preserve">see </w:t>
      </w:r>
      <w:r w:rsidR="00EC33FE">
        <w:t>clause</w:t>
      </w:r>
      <w:r w:rsidR="00EC33FE">
        <w:t> </w:t>
      </w:r>
      <w:r w:rsidR="00EC33FE" w:rsidRPr="00653FE2">
        <w:t>2</w:t>
      </w:r>
      <w:r w:rsidRPr="00653FE2">
        <w:t>5.1.2;</w:t>
      </w:r>
    </w:p>
    <w:p w14:paraId="41F98ED6" w14:textId="5B15EE28" w:rsidR="00C33898" w:rsidRPr="00653FE2" w:rsidRDefault="00C33898" w:rsidP="00C33898">
      <w:pPr>
        <w:pStyle w:val="B1"/>
      </w:pPr>
      <w:r w:rsidRPr="00653FE2">
        <w:t>Check_Confirmation</w:t>
      </w:r>
      <w:r w:rsidR="00854CE3">
        <w:tab/>
      </w:r>
      <w:r w:rsidR="00854CE3">
        <w:tab/>
      </w:r>
      <w:r w:rsidRPr="00653FE2">
        <w:tab/>
        <w:t xml:space="preserve">see </w:t>
      </w:r>
      <w:r w:rsidR="00EC33FE">
        <w:t>clause</w:t>
      </w:r>
      <w:r w:rsidR="00EC33FE">
        <w:t> </w:t>
      </w:r>
      <w:r w:rsidR="00EC33FE" w:rsidRPr="00653FE2">
        <w:t>2</w:t>
      </w:r>
      <w:r w:rsidRPr="00653FE2">
        <w:t>5.2.2.</w:t>
      </w:r>
    </w:p>
    <w:p w14:paraId="1DE98508" w14:textId="77777777" w:rsidR="00C33898" w:rsidRPr="00653FE2" w:rsidRDefault="00C33898" w:rsidP="00C33898">
      <w:pPr>
        <w:pStyle w:val="Heading4"/>
      </w:pPr>
      <w:bookmarkStart w:id="3710" w:name="_Toc11332349"/>
      <w:bookmarkStart w:id="3711" w:name="_Toc36554432"/>
      <w:bookmarkStart w:id="3712" w:name="_Toc218669333"/>
      <w:r w:rsidRPr="00653FE2">
        <w:t>20.3</w:t>
      </w:r>
      <w:r w:rsidRPr="00653FE2">
        <w:rPr>
          <w:rFonts w:hint="eastAsia"/>
          <w:lang w:eastAsia="zh-CN"/>
        </w:rPr>
        <w:t>A</w:t>
      </w:r>
      <w:r w:rsidRPr="00653FE2">
        <w:t>.2.2</w:t>
      </w:r>
      <w:r w:rsidRPr="00653FE2">
        <w:tab/>
        <w:t>Procedures in the VLR</w:t>
      </w:r>
      <w:bookmarkEnd w:id="3710"/>
      <w:bookmarkEnd w:id="3711"/>
      <w:bookmarkEnd w:id="3712"/>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048A752D"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3A7E94D7" w14:textId="7137930F"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EC33FE">
        <w:t>clause</w:t>
      </w:r>
      <w:r w:rsidR="00EC33FE">
        <w:t> </w:t>
      </w:r>
      <w:r w:rsidR="00EC33FE" w:rsidRPr="00653FE2">
        <w:t>2</w:t>
      </w:r>
      <w:r w:rsidRPr="00653FE2">
        <w:t>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0921A301"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7D0D46E6" w14:textId="77777777" w:rsidR="00C33898" w:rsidRPr="00653FE2" w:rsidRDefault="00C33898" w:rsidP="00C33898">
      <w:pPr>
        <w:pStyle w:val="Heading4"/>
      </w:pPr>
      <w:bookmarkStart w:id="3713" w:name="_Toc11332350"/>
      <w:bookmarkStart w:id="3714" w:name="_Toc36554433"/>
      <w:bookmarkStart w:id="3715" w:name="_Toc218669334"/>
      <w:r w:rsidRPr="00653FE2">
        <w:t>20.3</w:t>
      </w:r>
      <w:r w:rsidRPr="00653FE2">
        <w:rPr>
          <w:rFonts w:hint="eastAsia"/>
          <w:lang w:eastAsia="zh-CN"/>
        </w:rPr>
        <w:t>A</w:t>
      </w:r>
      <w:r w:rsidRPr="00653FE2">
        <w:t>.2.3</w:t>
      </w:r>
      <w:r w:rsidRPr="00653FE2">
        <w:tab/>
        <w:t>Procedures in the SGSN</w:t>
      </w:r>
      <w:bookmarkEnd w:id="3713"/>
      <w:bookmarkEnd w:id="3714"/>
      <w:bookmarkEnd w:id="3715"/>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260B8039"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3C021A10" w14:textId="09156C41" w:rsidR="00C33898" w:rsidRPr="00653FE2" w:rsidRDefault="00C33898" w:rsidP="00C33898">
      <w:pPr>
        <w:pStyle w:val="B1"/>
      </w:pPr>
      <w:r w:rsidRPr="00653FE2">
        <w:t>Insert_Subs_Data_SGSN</w:t>
      </w:r>
      <w:r w:rsidR="00854CE3">
        <w:tab/>
      </w:r>
      <w:r w:rsidR="00854CE3">
        <w:tab/>
      </w:r>
      <w:r w:rsidRPr="00653FE2">
        <w:t xml:space="preserve">see </w:t>
      </w:r>
      <w:r w:rsidR="00EC33FE">
        <w:t>clause</w:t>
      </w:r>
      <w:r w:rsidR="00EC33FE">
        <w:t> </w:t>
      </w:r>
      <w:r w:rsidR="00EC33FE" w:rsidRPr="00653FE2">
        <w:t>2</w:t>
      </w:r>
      <w:r w:rsidRPr="00653FE2">
        <w:t>5.7.2.</w:t>
      </w:r>
    </w:p>
    <w:p w14:paraId="37AEA3CA"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666EA103"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24DCCE39" w14:textId="637011B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lastRenderedPageBreak/>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lastRenderedPageBreak/>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lastRenderedPageBreak/>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lastRenderedPageBreak/>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lastRenderedPageBreak/>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lastRenderedPageBreak/>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lastRenderedPageBreak/>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lastRenderedPageBreak/>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lastRenderedPageBreak/>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6" w:name="_Toc11332351"/>
      <w:bookmarkStart w:id="3717" w:name="_Toc36554434"/>
      <w:bookmarkStart w:id="3718" w:name="_Toc218669335"/>
      <w:r w:rsidRPr="00653FE2">
        <w:lastRenderedPageBreak/>
        <w:t>20.4</w:t>
      </w:r>
      <w:r w:rsidRPr="00653FE2">
        <w:tab/>
        <w:t>Subscriber Identity procedure</w:t>
      </w:r>
      <w:bookmarkEnd w:id="3716"/>
      <w:bookmarkEnd w:id="3717"/>
      <w:bookmarkEnd w:id="3718"/>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9" w:name="_MON_1118488845"/>
    <w:bookmarkEnd w:id="3719"/>
    <w:p w14:paraId="4176B7B9" w14:textId="77777777" w:rsidR="00C33898" w:rsidRPr="00653FE2" w:rsidRDefault="00C33898" w:rsidP="00C33898">
      <w:pPr>
        <w:pStyle w:val="TH"/>
      </w:pPr>
      <w:r w:rsidRPr="00653FE2">
        <w:object w:dxaOrig="6825" w:dyaOrig="3315" w14:anchorId="5CD13042">
          <v:shape id="_x0000_i1075" type="#_x0000_t75" style="width:247.95pt;height:121.45pt" o:ole="">
            <v:imagedata r:id="rId246" o:title=""/>
          </v:shape>
          <o:OLEObject Type="Embed" ProgID="Word.Picture.8" ShapeID="_x0000_i1075" DrawAspect="Content" ObjectID="_1829282345" r:id="rId247"/>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20" w:name="_Toc11332352"/>
      <w:bookmarkStart w:id="3721" w:name="_Toc36554435"/>
      <w:bookmarkStart w:id="3722" w:name="_Toc218669336"/>
      <w:r w:rsidRPr="00653FE2">
        <w:t>20.4.1</w:t>
      </w:r>
      <w:r w:rsidRPr="00653FE2">
        <w:tab/>
        <w:t>Procedure in the VLR</w:t>
      </w:r>
      <w:bookmarkEnd w:id="3720"/>
      <w:bookmarkEnd w:id="3721"/>
      <w:bookmarkEnd w:id="3722"/>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3" w:name="_Toc11332353"/>
      <w:bookmarkStart w:id="3724" w:name="_Toc36554436"/>
      <w:bookmarkStart w:id="3725" w:name="_Toc218669337"/>
      <w:r w:rsidRPr="00653FE2">
        <w:t>20.4.2</w:t>
      </w:r>
      <w:r w:rsidRPr="00653FE2">
        <w:tab/>
        <w:t>Procedure in the HLR</w:t>
      </w:r>
      <w:bookmarkEnd w:id="3723"/>
      <w:bookmarkEnd w:id="3724"/>
      <w:bookmarkEnd w:id="3725"/>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lastRenderedPageBreak/>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lastRenderedPageBreak/>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6" w:name="_Toc11332354"/>
      <w:bookmarkStart w:id="3727" w:name="_Toc36554437"/>
      <w:bookmarkStart w:id="3728" w:name="_Toc218669338"/>
      <w:r w:rsidRPr="00653FE2">
        <w:lastRenderedPageBreak/>
        <w:t>21</w:t>
      </w:r>
      <w:r w:rsidRPr="00653FE2">
        <w:tab/>
        <w:t>Call handling procedures</w:t>
      </w:r>
      <w:bookmarkEnd w:id="3726"/>
      <w:bookmarkEnd w:id="3727"/>
      <w:bookmarkEnd w:id="3728"/>
    </w:p>
    <w:p w14:paraId="4642E0A2" w14:textId="77777777" w:rsidR="00C33898" w:rsidRPr="00653FE2" w:rsidRDefault="00C33898" w:rsidP="00C33898">
      <w:pPr>
        <w:pStyle w:val="Heading2"/>
        <w:keepNext w:val="0"/>
        <w:keepLines w:val="0"/>
      </w:pPr>
      <w:bookmarkStart w:id="3729" w:name="_Toc11332355"/>
      <w:bookmarkStart w:id="3730" w:name="_Toc36554438"/>
      <w:bookmarkStart w:id="3731" w:name="_Toc218669339"/>
      <w:r w:rsidRPr="00653FE2">
        <w:t>21.1</w:t>
      </w:r>
      <w:r w:rsidRPr="00653FE2">
        <w:tab/>
        <w:t>General</w:t>
      </w:r>
      <w:bookmarkEnd w:id="3729"/>
      <w:bookmarkEnd w:id="3730"/>
      <w:bookmarkEnd w:id="3731"/>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4D61327F" w:rsidR="00C33898" w:rsidRPr="00653FE2" w:rsidRDefault="00C33898" w:rsidP="00C33898">
      <w:r w:rsidRPr="00653FE2">
        <w:t xml:space="preserve">The procedures to handle a mobile originating call and a mobile terminating call after the call has arrived at the destination MSC do not require any signalling over a MAP interface. These procedures are specified in 3GPP </w:t>
      </w:r>
      <w:r w:rsidR="00EC33FE" w:rsidRPr="00653FE2">
        <w:t>TS</w:t>
      </w:r>
      <w:r w:rsidR="00EC33FE">
        <w:t> </w:t>
      </w:r>
      <w:r w:rsidR="00EC33FE" w:rsidRPr="00653FE2">
        <w:t>2</w:t>
      </w:r>
      <w:r w:rsidRPr="00653FE2">
        <w:t>3.018 [97].</w:t>
      </w:r>
    </w:p>
    <w:p w14:paraId="7B975AB1" w14:textId="1CCE533D" w:rsidR="00C33898" w:rsidRPr="00653FE2" w:rsidRDefault="00C33898" w:rsidP="00C33898">
      <w:r w:rsidRPr="00653FE2">
        <w:t xml:space="preserve">The stage 2 specification for the retrieval of routeing information to handle a mobile terminating call is in 3GPP </w:t>
      </w:r>
      <w:r w:rsidR="00EC33FE" w:rsidRPr="00653FE2">
        <w:t>TS</w:t>
      </w:r>
      <w:r w:rsidR="00EC33FE">
        <w:t> </w:t>
      </w:r>
      <w:r w:rsidR="00EC33FE" w:rsidRPr="00653FE2">
        <w:t>2</w:t>
      </w:r>
      <w:r w:rsidRPr="00653FE2">
        <w:t xml:space="preserve">3.018 [97]; modifications to this procedure for CAMEL are specified in 3GPP </w:t>
      </w:r>
      <w:r w:rsidR="00EC33FE" w:rsidRPr="00653FE2">
        <w:t>TS</w:t>
      </w:r>
      <w:r w:rsidR="00EC33FE">
        <w:t> </w:t>
      </w:r>
      <w:r w:rsidR="00EC33FE" w:rsidRPr="00653FE2">
        <w:t>2</w:t>
      </w:r>
      <w:r w:rsidRPr="00653FE2">
        <w:t>3.078</w:t>
      </w:r>
      <w:r w:rsidR="00EC33FE">
        <w:t> </w:t>
      </w:r>
      <w:r w:rsidR="00EC33FE" w:rsidRPr="00653FE2">
        <w:t>[</w:t>
      </w:r>
      <w:r w:rsidRPr="00653FE2">
        <w:t xml:space="preserve">98], for optimal routeing of a basic mobile-to-mobile call in 3GPP </w:t>
      </w:r>
      <w:r w:rsidR="00EC33FE" w:rsidRPr="00653FE2">
        <w:t>TS</w:t>
      </w:r>
      <w:r w:rsidR="00EC33FE">
        <w:t> </w:t>
      </w:r>
      <w:r w:rsidR="00EC33FE" w:rsidRPr="00653FE2">
        <w:t>2</w:t>
      </w:r>
      <w:r w:rsidRPr="00653FE2">
        <w:t>3.079</w:t>
      </w:r>
      <w:r w:rsidR="00EC33FE">
        <w:t> </w:t>
      </w:r>
      <w:r w:rsidR="00EC33FE" w:rsidRPr="00653FE2">
        <w:t>[</w:t>
      </w:r>
      <w:r w:rsidRPr="00653FE2">
        <w:t xml:space="preserve">99] and for CCBS in 3GPP </w:t>
      </w:r>
      <w:r w:rsidR="00EC33FE" w:rsidRPr="00653FE2">
        <w:t>TS</w:t>
      </w:r>
      <w:r w:rsidR="00EC33FE">
        <w:t> </w:t>
      </w:r>
      <w:r w:rsidR="00EC33FE" w:rsidRPr="00653FE2">
        <w:t>2</w:t>
      </w:r>
      <w:r w:rsidRPr="00653FE2">
        <w:t>3.093</w:t>
      </w:r>
      <w:r w:rsidR="00EC33FE">
        <w:t> </w:t>
      </w:r>
      <w:r w:rsidR="00EC33FE" w:rsidRPr="00653FE2">
        <w:t>[</w:t>
      </w:r>
      <w:r w:rsidRPr="00653FE2">
        <w:t>107]. The interworking between the MAP signalling procedures and the call handling procedures for each entity (GMSC, HLR and VLR) is shown by the transfer of signals between these procedures.</w:t>
      </w:r>
    </w:p>
    <w:p w14:paraId="787F2565" w14:textId="0D2A458E" w:rsidR="00C33898" w:rsidRPr="00653FE2" w:rsidRDefault="00C33898" w:rsidP="00C33898">
      <w:r w:rsidRPr="00653FE2">
        <w:t xml:space="preserve">The stage 2 specification for the transfer of control of a call back to the GMSC if the call is to be forwarded is in 3GPP </w:t>
      </w:r>
      <w:r w:rsidR="00EC33FE" w:rsidRPr="00653FE2">
        <w:t>TS</w:t>
      </w:r>
      <w:r w:rsidR="00EC33FE">
        <w:t> </w:t>
      </w:r>
      <w:r w:rsidR="00EC33FE" w:rsidRPr="00653FE2">
        <w:t>2</w:t>
      </w:r>
      <w:r w:rsidRPr="00653FE2">
        <w:t>3.079</w:t>
      </w:r>
      <w:r w:rsidR="00EC33FE">
        <w:t> </w:t>
      </w:r>
      <w:r w:rsidR="00EC33FE" w:rsidRPr="00653FE2">
        <w:t>[</w:t>
      </w:r>
      <w:r w:rsidRPr="00653FE2">
        <w:t>99]. The interworking between the MAP signalling procedures and the call handling procedures for each entity (VMSC and GMSC) is shown by the transfer of signals between these procedures.</w:t>
      </w:r>
    </w:p>
    <w:p w14:paraId="40CA7F83" w14:textId="46729815" w:rsidR="00C33898" w:rsidRPr="00653FE2" w:rsidRDefault="00C33898" w:rsidP="00C33898">
      <w:r w:rsidRPr="00653FE2">
        <w:t xml:space="preserve">The stage 2 specifications for inter MSC group calls / broadcast calls are in 3GPP </w:t>
      </w:r>
      <w:r w:rsidR="00EC33FE" w:rsidRPr="00653FE2">
        <w:t>TS</w:t>
      </w:r>
      <w:r w:rsidR="00EC33FE">
        <w:t> </w:t>
      </w:r>
      <w:r w:rsidR="00EC33FE" w:rsidRPr="00653FE2">
        <w:t>4</w:t>
      </w:r>
      <w:r w:rsidRPr="00653FE2">
        <w:t>3.068</w:t>
      </w:r>
      <w:r w:rsidR="00EC33FE">
        <w:t> </w:t>
      </w:r>
      <w:r w:rsidR="00EC33FE" w:rsidRPr="00653FE2">
        <w:t>[</w:t>
      </w:r>
      <w:r w:rsidRPr="00653FE2">
        <w:t xml:space="preserve">100] and 3GPP </w:t>
      </w:r>
      <w:r w:rsidR="00EC33FE" w:rsidRPr="00653FE2">
        <w:t>TS</w:t>
      </w:r>
      <w:r w:rsidR="00EC33FE">
        <w:t> </w:t>
      </w:r>
      <w:r w:rsidR="00EC33FE" w:rsidRPr="00653FE2">
        <w:t>4</w:t>
      </w:r>
      <w:r w:rsidRPr="00653FE2">
        <w:t>3.069</w:t>
      </w:r>
      <w:r w:rsidR="00EC33FE">
        <w:t> </w:t>
      </w:r>
      <w:r w:rsidR="00EC33FE" w:rsidRPr="00653FE2">
        <w:t>[</w:t>
      </w:r>
      <w:r w:rsidRPr="00653FE2">
        <w:t>101]. The interworking between the MAP signalling procedures and the group call /broadcast call procedures for each entity (Anchor MSC and Relay MSC) is shown by the transfer of signals between these procedures.</w:t>
      </w:r>
    </w:p>
    <w:p w14:paraId="338AAD1E" w14:textId="34193B4E" w:rsidR="00C33898" w:rsidRPr="00653FE2" w:rsidRDefault="00C33898" w:rsidP="00C33898">
      <w:r w:rsidRPr="00653FE2">
        <w:t xml:space="preserve">The interworking between the call handling procedures and signalling protocols other than MAP are shown in 3GPP </w:t>
      </w:r>
      <w:r w:rsidR="00EC33FE" w:rsidRPr="00653FE2">
        <w:t>TS</w:t>
      </w:r>
      <w:r w:rsidR="00EC33FE">
        <w:t> </w:t>
      </w:r>
      <w:r w:rsidR="00EC33FE" w:rsidRPr="00653FE2">
        <w:t>2</w:t>
      </w:r>
      <w:r w:rsidRPr="00653FE2">
        <w:t xml:space="preserve">3.018, 3GPP </w:t>
      </w:r>
      <w:r w:rsidR="00EC33FE" w:rsidRPr="00653FE2">
        <w:t>TS</w:t>
      </w:r>
      <w:r w:rsidR="00EC33FE">
        <w:t> </w:t>
      </w:r>
      <w:r w:rsidR="00EC33FE" w:rsidRPr="00653FE2">
        <w:t>2</w:t>
      </w:r>
      <w:r w:rsidRPr="00653FE2">
        <w:t xml:space="preserve">3.078 and 3GPP </w:t>
      </w:r>
      <w:r w:rsidR="00EC33FE" w:rsidRPr="00653FE2">
        <w:t>TS</w:t>
      </w:r>
      <w:r w:rsidR="00EC33FE">
        <w:t> </w:t>
      </w:r>
      <w:r w:rsidR="00EC33FE" w:rsidRPr="00653FE2">
        <w:t>2</w:t>
      </w:r>
      <w:r w:rsidRPr="00653FE2">
        <w:t>3.079</w:t>
      </w:r>
      <w:r w:rsidR="00EC33FE">
        <w:t> </w:t>
      </w:r>
      <w:r w:rsidR="00EC33FE" w:rsidRPr="00653FE2">
        <w:t>[</w:t>
      </w:r>
      <w:r w:rsidRPr="00653FE2">
        <w:t>99].</w:t>
      </w:r>
    </w:p>
    <w:p w14:paraId="6A201A48" w14:textId="67BE8A14" w:rsidR="00C33898" w:rsidRPr="00653FE2" w:rsidRDefault="00C33898" w:rsidP="00C33898">
      <w:r w:rsidRPr="00653FE2">
        <w:t xml:space="preserve">The stage 2 specification for the handling of reporting of MS status for call completion services and notification of remote user free for CCBS is in 3GPP </w:t>
      </w:r>
      <w:r w:rsidR="00EC33FE" w:rsidRPr="00653FE2">
        <w:t>TS</w:t>
      </w:r>
      <w:r w:rsidR="00EC33FE">
        <w:t> </w:t>
      </w:r>
      <w:r w:rsidR="00EC33FE" w:rsidRPr="00653FE2">
        <w:t>2</w:t>
      </w:r>
      <w:r w:rsidRPr="00653FE2">
        <w:t>3.093</w:t>
      </w:r>
      <w:r w:rsidR="00EC33FE">
        <w:t> </w:t>
      </w:r>
      <w:r w:rsidR="00EC33FE" w:rsidRPr="00653FE2">
        <w:t>[</w:t>
      </w:r>
      <w:r w:rsidRPr="00653FE2">
        <w:t>107].</w:t>
      </w:r>
    </w:p>
    <w:p w14:paraId="6C9D39CF" w14:textId="4FE5C531" w:rsidR="00C33898" w:rsidRPr="00653FE2" w:rsidRDefault="00C33898" w:rsidP="00C33898">
      <w:r w:rsidRPr="00653FE2">
        <w:t xml:space="preserve">The stage 2 specification for the Mobile Terminating Roaming Forwarding procedure is in 3GPP </w:t>
      </w:r>
      <w:r w:rsidR="00EC33FE" w:rsidRPr="00653FE2">
        <w:t>TS</w:t>
      </w:r>
      <w:r w:rsidR="00EC33FE">
        <w:t> </w:t>
      </w:r>
      <w:r w:rsidR="00EC33FE" w:rsidRPr="00653FE2">
        <w:t>2</w:t>
      </w:r>
      <w:r w:rsidRPr="00653FE2">
        <w:t xml:space="preserve">3.018 [97] and 3GPP </w:t>
      </w:r>
      <w:r w:rsidR="00EC33FE" w:rsidRPr="00653FE2">
        <w:t>TS</w:t>
      </w:r>
      <w:r w:rsidR="00EC33FE">
        <w:t> </w:t>
      </w:r>
      <w:r w:rsidR="00EC33FE" w:rsidRPr="00653FE2">
        <w:t>2</w:t>
      </w:r>
      <w:r w:rsidRPr="00653FE2">
        <w:t>3.012</w:t>
      </w:r>
      <w:r w:rsidR="00EC33FE">
        <w:t> </w:t>
      </w:r>
      <w:r w:rsidR="00EC33FE" w:rsidRPr="00653FE2">
        <w:t>[</w:t>
      </w:r>
      <w:r w:rsidRPr="00653FE2">
        <w:t>23].</w:t>
      </w:r>
    </w:p>
    <w:p w14:paraId="66BFAB7D" w14:textId="77777777" w:rsidR="00C33898" w:rsidRPr="00653FE2" w:rsidRDefault="00C33898" w:rsidP="00C33898">
      <w:pPr>
        <w:pStyle w:val="Heading2"/>
        <w:keepNext w:val="0"/>
        <w:keepLines w:val="0"/>
      </w:pPr>
      <w:bookmarkStart w:id="3732" w:name="_Toc11332356"/>
      <w:bookmarkStart w:id="3733" w:name="_Toc36554439"/>
      <w:bookmarkStart w:id="3734" w:name="_Toc218669340"/>
      <w:r w:rsidRPr="00653FE2">
        <w:t>21.2</w:t>
      </w:r>
      <w:r w:rsidRPr="00653FE2">
        <w:tab/>
        <w:t>Retrieval of routing information</w:t>
      </w:r>
      <w:bookmarkEnd w:id="3732"/>
      <w:bookmarkEnd w:id="3733"/>
      <w:bookmarkEnd w:id="3734"/>
    </w:p>
    <w:p w14:paraId="6222CCD3" w14:textId="77777777" w:rsidR="00C33898" w:rsidRPr="00653FE2" w:rsidRDefault="00C33898" w:rsidP="00C33898">
      <w:pPr>
        <w:pStyle w:val="Heading3"/>
        <w:keepNext w:val="0"/>
        <w:keepLines w:val="0"/>
      </w:pPr>
      <w:bookmarkStart w:id="3735" w:name="_Toc11332357"/>
      <w:bookmarkStart w:id="3736" w:name="_Toc36554440"/>
      <w:bookmarkStart w:id="3737" w:name="_Toc218669341"/>
      <w:r w:rsidRPr="00653FE2">
        <w:t>21.2.1</w:t>
      </w:r>
      <w:r w:rsidRPr="00653FE2">
        <w:tab/>
        <w:t>General</w:t>
      </w:r>
      <w:bookmarkEnd w:id="3735"/>
      <w:bookmarkEnd w:id="3736"/>
      <w:bookmarkEnd w:id="3737"/>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8" w:name="_MON_1117460637"/>
    <w:bookmarkStart w:id="3739" w:name="_MON_1117460938"/>
    <w:bookmarkStart w:id="3740" w:name="_MON_1117461894"/>
    <w:bookmarkStart w:id="3741" w:name="_MON_1117535306"/>
    <w:bookmarkStart w:id="3742" w:name="_MON_1117535362"/>
    <w:bookmarkEnd w:id="3738"/>
    <w:bookmarkEnd w:id="3739"/>
    <w:bookmarkEnd w:id="3740"/>
    <w:bookmarkEnd w:id="3741"/>
    <w:bookmarkEnd w:id="3742"/>
    <w:bookmarkStart w:id="3743" w:name="_MON_1117535968"/>
    <w:bookmarkEnd w:id="3743"/>
    <w:p w14:paraId="081EFF44" w14:textId="77777777" w:rsidR="00C33898" w:rsidRPr="00653FE2" w:rsidRDefault="00C33898" w:rsidP="00C33898">
      <w:pPr>
        <w:pStyle w:val="TH"/>
      </w:pPr>
      <w:r w:rsidRPr="00653FE2">
        <w:object w:dxaOrig="9645" w:dyaOrig="7950" w14:anchorId="75EC4ACD">
          <v:shape id="_x0000_i1076" type="#_x0000_t75" style="width:351.85pt;height:289.9pt" o:ole="">
            <v:imagedata r:id="rId250" o:title=""/>
          </v:shape>
          <o:OLEObject Type="Embed" ProgID="Word.Picture.8" ShapeID="_x0000_i1076" DrawAspect="Content" ObjectID="_1829282346" r:id="rId251"/>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3724825B" w:rsidR="00C33898" w:rsidRPr="00653FE2" w:rsidRDefault="00C33898" w:rsidP="00C33898">
      <w:pPr>
        <w:pStyle w:val="NF"/>
        <w:keepNext w:val="0"/>
        <w:keepLines w:val="0"/>
      </w:pPr>
      <w:r w:rsidRPr="00653FE2">
        <w:tab/>
        <w:t>-</w:t>
      </w:r>
      <w:r w:rsidRPr="00653FE2">
        <w:tab/>
        <w:t>E</w:t>
      </w:r>
      <w:r w:rsidR="00EC33FE" w:rsidRPr="00653FE2">
        <w:t>TS</w:t>
      </w:r>
      <w:r w:rsidR="00EC33FE">
        <w:t> </w:t>
      </w:r>
      <w:r w:rsidR="00EC33FE" w:rsidRPr="00653FE2">
        <w:t>3</w:t>
      </w:r>
      <w:r w:rsidRPr="00653FE2">
        <w:t xml:space="preserve">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4440F3D3" w:rsidR="00C33898" w:rsidRPr="00653FE2" w:rsidRDefault="00C33898" w:rsidP="00C33898">
      <w:pPr>
        <w:pStyle w:val="NF"/>
        <w:keepNext w:val="0"/>
        <w:keepLines w:val="0"/>
      </w:pPr>
      <w:r w:rsidRPr="00653FE2">
        <w:t>NOTE 3:</w:t>
      </w:r>
      <w:r w:rsidRPr="00653FE2">
        <w:tab/>
        <w:t xml:space="preserve">As a network operator option, the HLR sends MAP_PROVIDE_SUBSCRIBER_INFORMATION to the VLR. For further details on the CAMEL procedures refer to 3GPP </w:t>
      </w:r>
      <w:r w:rsidR="00EC33FE" w:rsidRPr="00653FE2">
        <w:t>TS</w:t>
      </w:r>
      <w:r w:rsidR="00EC33FE">
        <w:t> </w:t>
      </w:r>
      <w:r w:rsidR="00EC33FE" w:rsidRPr="00653FE2">
        <w:t>2</w:t>
      </w:r>
      <w:r w:rsidRPr="00653FE2">
        <w:t>3.078</w:t>
      </w:r>
      <w:r w:rsidR="00EC33FE">
        <w:t> </w:t>
      </w:r>
      <w:r w:rsidR="00EC33FE" w:rsidRPr="00653FE2">
        <w:t>[</w:t>
      </w:r>
      <w:r w:rsidRPr="00653FE2">
        <w:t>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4" w:name="_MON_1117535166"/>
    <w:bookmarkStart w:id="3745" w:name="_MON_1117535393"/>
    <w:bookmarkEnd w:id="3744"/>
    <w:bookmarkEnd w:id="3745"/>
    <w:bookmarkStart w:id="3746" w:name="_MON_1117535453"/>
    <w:bookmarkEnd w:id="3746"/>
    <w:p w14:paraId="2077DB0D" w14:textId="77777777" w:rsidR="00C33898" w:rsidRPr="00653FE2" w:rsidRDefault="00C33898" w:rsidP="00C33898">
      <w:pPr>
        <w:pStyle w:val="TH"/>
      </w:pPr>
      <w:r w:rsidRPr="00653FE2">
        <w:object w:dxaOrig="9645" w:dyaOrig="7500" w14:anchorId="04FE8BB1">
          <v:shape id="_x0000_i1077" type="#_x0000_t75" style="width:351.85pt;height:275.5pt" o:ole="">
            <v:imagedata r:id="rId252" o:title=""/>
          </v:shape>
          <o:OLEObject Type="Embed" ProgID="Word.Picture.8" ShapeID="_x0000_i1077" DrawAspect="Content" ObjectID="_1829282347" r:id="rId253"/>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37CB9F4B" w:rsidR="00C33898" w:rsidRPr="00653FE2" w:rsidRDefault="00C33898" w:rsidP="00C33898">
      <w:pPr>
        <w:pStyle w:val="NF"/>
        <w:keepNext w:val="0"/>
        <w:keepLines w:val="0"/>
      </w:pPr>
      <w:r w:rsidRPr="00653FE2">
        <w:tab/>
        <w:t>-</w:t>
      </w:r>
      <w:r w:rsidRPr="00653FE2">
        <w:tab/>
        <w:t>E</w:t>
      </w:r>
      <w:r w:rsidR="00EC33FE" w:rsidRPr="00653FE2">
        <w:t>TS</w:t>
      </w:r>
      <w:r w:rsidR="00EC33FE">
        <w:t> </w:t>
      </w:r>
      <w:r w:rsidR="00EC33FE" w:rsidRPr="00653FE2">
        <w:t>3</w:t>
      </w:r>
      <w:r w:rsidRPr="00653FE2">
        <w:t xml:space="preserve">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7" w:name="_MON_1127640462"/>
    <w:bookmarkEnd w:id="3747"/>
    <w:bookmarkStart w:id="3748" w:name="_MON_1130571559"/>
    <w:bookmarkEnd w:id="3748"/>
    <w:p w14:paraId="5FC813C7" w14:textId="77777777" w:rsidR="00C33898" w:rsidRPr="00653FE2" w:rsidRDefault="00C33898" w:rsidP="00C33898">
      <w:pPr>
        <w:pStyle w:val="TH"/>
      </w:pPr>
      <w:r w:rsidRPr="00653FE2">
        <w:object w:dxaOrig="8415" w:dyaOrig="7950" w14:anchorId="3441CA76">
          <v:shape id="_x0000_i1078" type="#_x0000_t75" style="width:307.4pt;height:289.9pt" o:ole="">
            <v:imagedata r:id="rId254" o:title=""/>
          </v:shape>
          <o:OLEObject Type="Embed" ProgID="Word.Picture.8" ShapeID="_x0000_i1078" DrawAspect="Content" ObjectID="_1829282348" r:id="rId255"/>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1FF371F5" w:rsidR="00C33898" w:rsidRPr="00653FE2" w:rsidRDefault="00C33898" w:rsidP="00C33898">
      <w:pPr>
        <w:pStyle w:val="TF"/>
      </w:pPr>
      <w:r w:rsidRPr="00653FE2">
        <w:t>Figure 21.2/3: Message flow for retrieval of routeing information for a gsmSCF initiated call</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9" w:name="_MON_1359382744"/>
    <w:bookmarkEnd w:id="3749"/>
    <w:bookmarkStart w:id="3750" w:name="_MON_1359382757"/>
    <w:bookmarkEnd w:id="3750"/>
    <w:p w14:paraId="1C31B78B" w14:textId="77777777" w:rsidR="00C33898" w:rsidRPr="00653FE2" w:rsidRDefault="00C33898" w:rsidP="00C33898">
      <w:pPr>
        <w:pStyle w:val="TH"/>
      </w:pPr>
      <w:r w:rsidRPr="00653FE2">
        <w:object w:dxaOrig="9645" w:dyaOrig="6798" w14:anchorId="5B00DD71">
          <v:shape id="_x0000_i1079" type="#_x0000_t75" style="width:351.85pt;height:247.3pt" o:ole="">
            <v:imagedata r:id="rId256" o:title=""/>
          </v:shape>
          <o:OLEObject Type="Embed" ProgID="Word.Picture.8" ShapeID="_x0000_i1079" DrawAspect="Content" ObjectID="_1829282349" r:id="rId257"/>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596794B3" w:rsidR="00C33898" w:rsidRPr="00653FE2" w:rsidRDefault="00C33898" w:rsidP="00C33898">
      <w:pPr>
        <w:pStyle w:val="NF"/>
        <w:keepNext w:val="0"/>
        <w:keepLines w:val="0"/>
      </w:pPr>
      <w:r w:rsidRPr="00653FE2">
        <w:t>2)</w:t>
      </w:r>
      <w:r w:rsidRPr="00653FE2">
        <w:tab/>
        <w:t>MAP_CANCEL_LOCATION_req/ind</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51" w:name="_Toc11332358"/>
      <w:bookmarkStart w:id="3752" w:name="_Toc36554441"/>
      <w:bookmarkStart w:id="3753" w:name="_Toc218669342"/>
      <w:r w:rsidRPr="00653FE2">
        <w:t>21.2.2</w:t>
      </w:r>
      <w:r w:rsidRPr="00653FE2">
        <w:tab/>
        <w:t>Procedure in the GMSC</w:t>
      </w:r>
      <w:bookmarkEnd w:id="3751"/>
      <w:bookmarkEnd w:id="3752"/>
      <w:bookmarkEnd w:id="3753"/>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4" w:name="_Toc11332359"/>
      <w:bookmarkStart w:id="3755" w:name="_Toc36554442"/>
      <w:bookmarkStart w:id="3756" w:name="_Toc218669343"/>
      <w:r w:rsidRPr="00653FE2">
        <w:t>21.2.9</w:t>
      </w:r>
      <w:r w:rsidRPr="00653FE2">
        <w:tab/>
        <w:t>Process in the gsmSCF</w:t>
      </w:r>
      <w:bookmarkEnd w:id="3754"/>
      <w:bookmarkEnd w:id="3755"/>
      <w:bookmarkEnd w:id="3756"/>
    </w:p>
    <w:p w14:paraId="2964C705" w14:textId="525CA1D6" w:rsidR="00C33898" w:rsidRPr="00653FE2" w:rsidRDefault="00C33898" w:rsidP="00C33898">
      <w:r w:rsidRPr="00653FE2">
        <w:t xml:space="preserve">For the purposes of retrieving routeing information from the HLR, the gsmSCF takes the role of the GMSC  and follows the process specified in </w:t>
      </w:r>
      <w:r w:rsidR="00EC33FE">
        <w:t>clause</w:t>
      </w:r>
      <w:r w:rsidR="00EC33FE">
        <w:t> </w:t>
      </w:r>
      <w:r w:rsidR="00EC33FE" w:rsidRPr="00653FE2">
        <w:t>2</w:t>
      </w:r>
      <w:r w:rsidRPr="00653FE2">
        <w:t>1.2.2.</w:t>
      </w:r>
    </w:p>
    <w:p w14:paraId="1A33CA0F" w14:textId="77777777" w:rsidR="00C33898" w:rsidRPr="00653FE2" w:rsidRDefault="00C33898" w:rsidP="00C33898">
      <w:pPr>
        <w:pStyle w:val="Heading3"/>
      </w:pPr>
      <w:bookmarkStart w:id="3757" w:name="_Toc11332360"/>
      <w:bookmarkStart w:id="3758" w:name="_Toc36554443"/>
      <w:bookmarkStart w:id="3759" w:name="_Toc218669344"/>
      <w:r w:rsidRPr="00653FE2">
        <w:t>21.2.4</w:t>
      </w:r>
      <w:r w:rsidRPr="00653FE2">
        <w:tab/>
        <w:t>Procedure in the HLR</w:t>
      </w:r>
      <w:bookmarkEnd w:id="3757"/>
      <w:bookmarkEnd w:id="3758"/>
      <w:bookmarkEnd w:id="3759"/>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60" w:name="_Toc11332361"/>
      <w:bookmarkStart w:id="3761" w:name="_Toc36554444"/>
      <w:bookmarkStart w:id="3762" w:name="_Toc218669345"/>
      <w:r w:rsidRPr="00653FE2">
        <w:t>21.2.5</w:t>
      </w:r>
      <w:r w:rsidRPr="00653FE2">
        <w:tab/>
        <w:t>Procedure in the VLR to provide a roaming number</w:t>
      </w:r>
      <w:bookmarkEnd w:id="3760"/>
      <w:bookmarkEnd w:id="3761"/>
      <w:bookmarkEnd w:id="3762"/>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3" w:name="_Toc11332362"/>
      <w:bookmarkStart w:id="3764" w:name="_Toc36554445"/>
      <w:bookmarkStart w:id="3765" w:name="_Toc218669346"/>
      <w:r w:rsidRPr="00653FE2">
        <w:t>21.2.6</w:t>
      </w:r>
      <w:r w:rsidRPr="00653FE2">
        <w:tab/>
        <w:t>Procedure in the VLR to restore subscriber data</w:t>
      </w:r>
      <w:bookmarkEnd w:id="3763"/>
      <w:bookmarkEnd w:id="3764"/>
      <w:bookmarkEnd w:id="3765"/>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6" w:name="_Toc11332363"/>
      <w:bookmarkStart w:id="3767" w:name="_Toc36554446"/>
      <w:bookmarkStart w:id="3768" w:name="_Toc218669347"/>
      <w:r w:rsidRPr="00653FE2">
        <w:t>21.2.7</w:t>
      </w:r>
      <w:r w:rsidRPr="00653FE2">
        <w:tab/>
        <w:t>Procedure in the VLR to provide subscriber information</w:t>
      </w:r>
      <w:bookmarkEnd w:id="3766"/>
      <w:bookmarkEnd w:id="3767"/>
      <w:bookmarkEnd w:id="3768"/>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5C088EA" w:rsidR="00C33898" w:rsidRPr="00653FE2" w:rsidRDefault="00C33898" w:rsidP="00C33898">
      <w:pPr>
        <w:pStyle w:val="Heading4"/>
      </w:pPr>
      <w:bookmarkStart w:id="3769" w:name="_Toc11332364"/>
      <w:bookmarkStart w:id="3770" w:name="_Toc36554447"/>
      <w:bookmarkStart w:id="3771" w:name="_Toc218669348"/>
      <w:r w:rsidRPr="00653FE2">
        <w:t>21.2.8</w:t>
      </w:r>
      <w:r w:rsidRPr="00653FE2">
        <w:tab/>
        <w:t>Procedure in the old VLR to request a Roaming Number (MTRF)</w:t>
      </w:r>
      <w:bookmarkEnd w:id="3769"/>
      <w:bookmarkEnd w:id="3770"/>
      <w:bookmarkEnd w:id="3771"/>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306D4987" w:rsidR="00C33898" w:rsidRPr="00653FE2" w:rsidRDefault="00C33898" w:rsidP="00C33898">
      <w:pPr>
        <w:pStyle w:val="B2"/>
      </w:pPr>
      <w:r w:rsidRPr="00653FE2">
        <w:t>Check_Confirmation</w:t>
      </w:r>
      <w:r>
        <w:tab/>
      </w:r>
      <w:r w:rsidRPr="00653FE2">
        <w:t xml:space="preserve">see </w:t>
      </w:r>
      <w:r w:rsidR="00EC33FE">
        <w:t>clause</w:t>
      </w:r>
      <w:r w:rsidR="00EC33FE">
        <w:t> </w:t>
      </w:r>
      <w:r w:rsidR="00EC33FE" w:rsidRPr="00653FE2">
        <w:t>2</w:t>
      </w:r>
      <w:r w:rsidRPr="00653FE2">
        <w:t>5.2.2</w:t>
      </w:r>
    </w:p>
    <w:p w14:paraId="75FE4F5A" w14:textId="4FFE0E2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lastRenderedPageBreak/>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lastRenderedPageBreak/>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lastRenderedPageBreak/>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lastRenderedPageBreak/>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lastRenderedPageBreak/>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lastRenderedPageBreak/>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lastRenderedPageBreak/>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80" type="#_x0000_t75" style="width:413.85pt;height:500.25pt" o:ole="">
            <v:imagedata r:id="rId266" o:title=""/>
          </v:shape>
          <o:OLEObject Type="Embed" ProgID="Visio.Drawing.11" ShapeID="_x0000_i1080" DrawAspect="Content" ObjectID="_1829282350" r:id="rId267"/>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2" w:name="_Toc11332365"/>
      <w:bookmarkStart w:id="3773" w:name="_Toc36554448"/>
      <w:bookmarkStart w:id="3774" w:name="_Toc218669349"/>
      <w:r w:rsidRPr="00653FE2">
        <w:lastRenderedPageBreak/>
        <w:t>21.3</w:t>
      </w:r>
      <w:r w:rsidRPr="00653FE2">
        <w:tab/>
        <w:t>Transfer of call handling</w:t>
      </w:r>
      <w:bookmarkEnd w:id="3772"/>
      <w:bookmarkEnd w:id="3773"/>
      <w:bookmarkEnd w:id="3774"/>
    </w:p>
    <w:p w14:paraId="29130EDD" w14:textId="77777777" w:rsidR="00C33898" w:rsidRPr="00653FE2" w:rsidRDefault="00C33898" w:rsidP="00C33898">
      <w:pPr>
        <w:pStyle w:val="Heading3"/>
        <w:keepNext w:val="0"/>
        <w:keepLines w:val="0"/>
      </w:pPr>
      <w:bookmarkStart w:id="3775" w:name="_Toc11332366"/>
      <w:bookmarkStart w:id="3776" w:name="_Toc36554449"/>
      <w:bookmarkStart w:id="3777" w:name="_Toc218669350"/>
      <w:r w:rsidRPr="00653FE2">
        <w:t>21.3.1</w:t>
      </w:r>
      <w:r w:rsidRPr="00653FE2">
        <w:tab/>
        <w:t>General</w:t>
      </w:r>
      <w:bookmarkEnd w:id="3775"/>
      <w:bookmarkEnd w:id="3776"/>
      <w:bookmarkEnd w:id="3777"/>
    </w:p>
    <w:p w14:paraId="5B2DF6BF" w14:textId="77777777" w:rsidR="00C33898" w:rsidRPr="00653FE2" w:rsidRDefault="00C33898" w:rsidP="00C33898">
      <w:r w:rsidRPr="00653FE2">
        <w:t>The message flow for successful transfer of call handling to forward a call is shown in figure 21.3/1.</w:t>
      </w:r>
    </w:p>
    <w:bookmarkStart w:id="3778" w:name="_MON_1121589731"/>
    <w:bookmarkEnd w:id="3778"/>
    <w:p w14:paraId="0D5FDBA6" w14:textId="77777777" w:rsidR="00C33898" w:rsidRPr="00653FE2" w:rsidRDefault="00C33898" w:rsidP="00C33898">
      <w:pPr>
        <w:pStyle w:val="TH"/>
      </w:pPr>
      <w:r w:rsidRPr="00653FE2">
        <w:object w:dxaOrig="9645" w:dyaOrig="5700" w14:anchorId="439159CD">
          <v:shape id="_x0000_i1081" type="#_x0000_t75" style="width:351.85pt;height:207.25pt" o:ole="">
            <v:imagedata r:id="rId268" o:title=""/>
          </v:shape>
          <o:OLEObject Type="Embed" ProgID="Word.Picture.8" ShapeID="_x0000_i1081" DrawAspect="Content" ObjectID="_1829282351" r:id="rId269"/>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57068F6" w:rsidR="00C33898" w:rsidRPr="00653FE2" w:rsidRDefault="00C33898" w:rsidP="00C33898">
      <w:pPr>
        <w:pStyle w:val="NF"/>
        <w:keepNext w:val="0"/>
        <w:keepLines w:val="0"/>
      </w:pPr>
      <w:r w:rsidRPr="00653FE2">
        <w:tab/>
        <w:t>-</w:t>
      </w:r>
      <w:r w:rsidRPr="00653FE2">
        <w:tab/>
        <w:t>E</w:t>
      </w:r>
      <w:r w:rsidR="00EC33FE" w:rsidRPr="00653FE2">
        <w:t>TS</w:t>
      </w:r>
      <w:r w:rsidR="00EC33FE">
        <w:t> </w:t>
      </w:r>
      <w:r w:rsidR="00EC33FE" w:rsidRPr="00653FE2">
        <w:t>3</w:t>
      </w:r>
      <w:r w:rsidRPr="00653FE2">
        <w:t xml:space="preserve">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9" w:name="_Toc11332367"/>
      <w:bookmarkStart w:id="3780" w:name="_Toc36554450"/>
      <w:bookmarkStart w:id="3781" w:name="_Toc218669351"/>
      <w:r w:rsidRPr="00653FE2">
        <w:t>21.3.2</w:t>
      </w:r>
      <w:r w:rsidRPr="00653FE2">
        <w:tab/>
        <w:t>Process in the VMSC</w:t>
      </w:r>
      <w:bookmarkEnd w:id="3779"/>
      <w:bookmarkEnd w:id="3780"/>
      <w:bookmarkEnd w:id="3781"/>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2" w:name="_Toc11332368"/>
      <w:bookmarkStart w:id="3783" w:name="_Toc36554451"/>
      <w:bookmarkStart w:id="3784" w:name="_Toc218669352"/>
      <w:r w:rsidRPr="00653FE2">
        <w:lastRenderedPageBreak/>
        <w:t>21.3.3</w:t>
      </w:r>
      <w:r w:rsidRPr="00653FE2">
        <w:tab/>
        <w:t>Process in the GMSC</w:t>
      </w:r>
      <w:bookmarkEnd w:id="3782"/>
      <w:bookmarkEnd w:id="3783"/>
      <w:bookmarkEnd w:id="3784"/>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lastRenderedPageBreak/>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5" w:name="_Toc11332369"/>
      <w:bookmarkStart w:id="3786" w:name="_Toc36554452"/>
      <w:bookmarkStart w:id="3787" w:name="_Toc218669353"/>
      <w:r w:rsidRPr="00653FE2">
        <w:lastRenderedPageBreak/>
        <w:t>21.4</w:t>
      </w:r>
      <w:r w:rsidRPr="00653FE2">
        <w:tab/>
        <w:t>Inter MSC Group Call Procedures</w:t>
      </w:r>
      <w:bookmarkEnd w:id="3785"/>
      <w:bookmarkEnd w:id="3786"/>
      <w:bookmarkEnd w:id="3787"/>
    </w:p>
    <w:p w14:paraId="24651979" w14:textId="77777777" w:rsidR="00C33898" w:rsidRPr="00653FE2" w:rsidRDefault="00C33898" w:rsidP="00C33898">
      <w:pPr>
        <w:pStyle w:val="Heading3"/>
      </w:pPr>
      <w:bookmarkStart w:id="3788" w:name="_Toc11332370"/>
      <w:bookmarkStart w:id="3789" w:name="_Toc36554453"/>
      <w:bookmarkStart w:id="3790" w:name="_Toc218669354"/>
      <w:r w:rsidRPr="00653FE2">
        <w:t>21.4.1</w:t>
      </w:r>
      <w:r w:rsidRPr="00653FE2">
        <w:tab/>
        <w:t>General</w:t>
      </w:r>
      <w:bookmarkEnd w:id="3788"/>
      <w:bookmarkEnd w:id="3789"/>
      <w:bookmarkEnd w:id="3790"/>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91" w:name="_MON_1117547778"/>
    <w:bookmarkEnd w:id="3791"/>
    <w:p w14:paraId="6922FAB5" w14:textId="77777777" w:rsidR="00C33898" w:rsidRPr="00653FE2" w:rsidRDefault="00C33898" w:rsidP="00C33898">
      <w:pPr>
        <w:pStyle w:val="TH"/>
      </w:pPr>
      <w:r w:rsidRPr="00653FE2">
        <w:object w:dxaOrig="9645" w:dyaOrig="8175" w14:anchorId="50112117">
          <v:shape id="_x0000_i1082" type="#_x0000_t75" style="width:351.85pt;height:298.65pt" o:ole="">
            <v:imagedata r:id="rId272" o:title=""/>
          </v:shape>
          <o:OLEObject Type="Embed" ProgID="Word.Picture.8" ShapeID="_x0000_i1082" DrawAspect="Content" ObjectID="_1829282352" r:id="rId273"/>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4FB8059D" w:rsidR="00C33898" w:rsidRPr="00653FE2" w:rsidRDefault="00C33898" w:rsidP="00C33898">
      <w:pPr>
        <w:pStyle w:val="NF"/>
        <w:keepNext w:val="0"/>
        <w:keepLines w:val="0"/>
      </w:pPr>
      <w:r w:rsidRPr="00653FE2">
        <w:tab/>
        <w:t>-</w:t>
      </w:r>
      <w:r w:rsidRPr="00653FE2">
        <w:tab/>
        <w:t>E</w:t>
      </w:r>
      <w:r w:rsidR="00EC33FE" w:rsidRPr="00653FE2">
        <w:t>TS</w:t>
      </w:r>
      <w:r w:rsidR="00EC33FE">
        <w:t> </w:t>
      </w:r>
      <w:r w:rsidR="00EC33FE" w:rsidRPr="00653FE2">
        <w:t>3</w:t>
      </w:r>
      <w:r w:rsidRPr="00653FE2">
        <w:t xml:space="preserve">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2" w:name="_Toc11332371"/>
      <w:bookmarkStart w:id="3793" w:name="_Toc36554454"/>
      <w:bookmarkStart w:id="3794" w:name="_Toc218669355"/>
      <w:r w:rsidRPr="00653FE2">
        <w:t>21.4.2</w:t>
      </w:r>
      <w:r w:rsidRPr="00653FE2">
        <w:tab/>
        <w:t>Process in the Anchor MSC</w:t>
      </w:r>
      <w:bookmarkEnd w:id="3792"/>
      <w:bookmarkEnd w:id="3793"/>
      <w:bookmarkEnd w:id="3794"/>
    </w:p>
    <w:p w14:paraId="42B5CC15"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5" w:name="_Toc11332372"/>
      <w:bookmarkStart w:id="3796" w:name="_Toc36554455"/>
      <w:bookmarkStart w:id="3797" w:name="_Toc218669356"/>
      <w:r w:rsidRPr="00653FE2">
        <w:t>21.4.3</w:t>
      </w:r>
      <w:r w:rsidRPr="00653FE2">
        <w:tab/>
        <w:t>Process in the Relay MSC</w:t>
      </w:r>
      <w:bookmarkEnd w:id="3795"/>
      <w:bookmarkEnd w:id="3796"/>
      <w:bookmarkEnd w:id="3797"/>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lastRenderedPageBreak/>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lastRenderedPageBreak/>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lastRenderedPageBreak/>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8" w:name="_Toc11332373"/>
      <w:bookmarkStart w:id="3799" w:name="_Toc36554456"/>
      <w:bookmarkStart w:id="3800" w:name="_Toc218669357"/>
      <w:r w:rsidRPr="00653FE2">
        <w:lastRenderedPageBreak/>
        <w:t>21.4A</w:t>
      </w:r>
      <w:r w:rsidRPr="00653FE2">
        <w:tab/>
        <w:t>Inter MSC Group Call Info Retrieval</w:t>
      </w:r>
      <w:bookmarkEnd w:id="3798"/>
      <w:bookmarkEnd w:id="3799"/>
      <w:bookmarkEnd w:id="3800"/>
    </w:p>
    <w:p w14:paraId="6D1F3AEA" w14:textId="77777777" w:rsidR="00C33898" w:rsidRPr="00653FE2" w:rsidRDefault="00C33898" w:rsidP="00C33898">
      <w:pPr>
        <w:pStyle w:val="Heading3"/>
      </w:pPr>
      <w:bookmarkStart w:id="3801" w:name="_Toc11332374"/>
      <w:bookmarkStart w:id="3802" w:name="_Toc36554457"/>
      <w:bookmarkStart w:id="3803" w:name="_Toc218669358"/>
      <w:r w:rsidRPr="00653FE2">
        <w:t>21.4A.1</w:t>
      </w:r>
      <w:r w:rsidRPr="00653FE2">
        <w:tab/>
        <w:t>General</w:t>
      </w:r>
      <w:bookmarkEnd w:id="3801"/>
      <w:bookmarkEnd w:id="3802"/>
      <w:bookmarkEnd w:id="3803"/>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4" w:name="_MON_1205729757"/>
    <w:bookmarkStart w:id="3805" w:name="_MON_1205730271"/>
    <w:bookmarkStart w:id="3806" w:name="_MON_1205730300"/>
    <w:bookmarkStart w:id="3807" w:name="_MON_1205730374"/>
    <w:bookmarkEnd w:id="3804"/>
    <w:bookmarkEnd w:id="3805"/>
    <w:bookmarkEnd w:id="3806"/>
    <w:bookmarkEnd w:id="3807"/>
    <w:bookmarkStart w:id="3808" w:name="_MON_1205730435"/>
    <w:bookmarkEnd w:id="3808"/>
    <w:p w14:paraId="200E58DE" w14:textId="77777777" w:rsidR="00C33898" w:rsidRPr="00653FE2" w:rsidRDefault="00C33898" w:rsidP="00C33898">
      <w:pPr>
        <w:pStyle w:val="TH"/>
      </w:pPr>
      <w:r w:rsidRPr="00653FE2">
        <w:object w:dxaOrig="9645" w:dyaOrig="8175" w14:anchorId="1DD1FABD">
          <v:shape id="_x0000_i1083" type="#_x0000_t75" style="width:351.85pt;height:298.65pt" o:ole="">
            <v:imagedata r:id="rId278" o:title=""/>
          </v:shape>
          <o:OLEObject Type="Embed" ProgID="Word.Picture.8" ShapeID="_x0000_i1083" DrawAspect="Content" ObjectID="_1829282353" r:id="rId279"/>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9" w:name="_Toc11332375"/>
      <w:bookmarkStart w:id="3810" w:name="_Toc36554458"/>
      <w:bookmarkStart w:id="3811" w:name="_Toc218669359"/>
      <w:r w:rsidRPr="00653FE2">
        <w:t>21.4A.2</w:t>
      </w:r>
      <w:r w:rsidRPr="00653FE2">
        <w:tab/>
        <w:t>Process in the MSC</w:t>
      </w:r>
      <w:bookmarkEnd w:id="3809"/>
      <w:bookmarkEnd w:id="3810"/>
      <w:bookmarkEnd w:id="3811"/>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lastRenderedPageBreak/>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2" w:name="_Toc11332376"/>
      <w:bookmarkStart w:id="3813" w:name="_Toc36554459"/>
      <w:bookmarkStart w:id="3814" w:name="_Toc218669360"/>
      <w:r w:rsidRPr="00653FE2">
        <w:lastRenderedPageBreak/>
        <w:t>21.5</w:t>
      </w:r>
      <w:r w:rsidRPr="00653FE2">
        <w:tab/>
        <w:t>Void</w:t>
      </w:r>
      <w:bookmarkEnd w:id="3812"/>
      <w:bookmarkEnd w:id="3813"/>
      <w:bookmarkEnd w:id="3814"/>
    </w:p>
    <w:p w14:paraId="58C7592F" w14:textId="77777777" w:rsidR="00C33898" w:rsidRPr="00653FE2" w:rsidRDefault="00C33898" w:rsidP="00C33898">
      <w:pPr>
        <w:pStyle w:val="Heading2"/>
      </w:pPr>
      <w:bookmarkStart w:id="3815" w:name="_Toc11332377"/>
      <w:bookmarkStart w:id="3816" w:name="_Toc36554460"/>
      <w:bookmarkStart w:id="3817" w:name="_Toc218669361"/>
      <w:r w:rsidRPr="00653FE2">
        <w:t>21.6</w:t>
      </w:r>
      <w:r w:rsidRPr="00653FE2">
        <w:tab/>
        <w:t>CCBS: monitoring and reporting the status of the subscriber</w:t>
      </w:r>
      <w:bookmarkEnd w:id="3815"/>
      <w:bookmarkEnd w:id="3816"/>
      <w:bookmarkEnd w:id="3817"/>
    </w:p>
    <w:p w14:paraId="72B54AC5" w14:textId="77777777" w:rsidR="00C33898" w:rsidRPr="00653FE2" w:rsidRDefault="00C33898" w:rsidP="00C33898">
      <w:pPr>
        <w:pStyle w:val="Heading3"/>
        <w:keepNext w:val="0"/>
        <w:keepLines w:val="0"/>
      </w:pPr>
      <w:bookmarkStart w:id="3818" w:name="_Toc11332378"/>
      <w:bookmarkStart w:id="3819" w:name="_Toc36554461"/>
      <w:bookmarkStart w:id="3820" w:name="_Toc218669362"/>
      <w:r w:rsidRPr="00653FE2">
        <w:t>21.6.1</w:t>
      </w:r>
      <w:r w:rsidRPr="00653FE2">
        <w:tab/>
        <w:t>Reporting co-ordinator process in the VLR</w:t>
      </w:r>
      <w:bookmarkEnd w:id="3818"/>
      <w:bookmarkEnd w:id="3819"/>
      <w:bookmarkEnd w:id="3820"/>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21" w:name="_Toc11332379"/>
      <w:bookmarkStart w:id="3822" w:name="_Toc36554462"/>
      <w:bookmarkStart w:id="3823" w:name="_Toc218669363"/>
      <w:r w:rsidRPr="00653FE2">
        <w:t>21.6.2</w:t>
      </w:r>
      <w:r w:rsidRPr="00653FE2">
        <w:tab/>
        <w:t>Setting the reporting state – stand-alone</w:t>
      </w:r>
      <w:bookmarkEnd w:id="3821"/>
      <w:bookmarkEnd w:id="3822"/>
      <w:bookmarkEnd w:id="3823"/>
    </w:p>
    <w:p w14:paraId="11E388CB" w14:textId="77777777" w:rsidR="00C33898" w:rsidRPr="00653FE2" w:rsidRDefault="00C33898" w:rsidP="00C33898">
      <w:r w:rsidRPr="00653FE2">
        <w:t>The message flow for setting the reporting state in a stand-alone dialogue is shown in figure 21.6/1.</w:t>
      </w:r>
    </w:p>
    <w:bookmarkStart w:id="3824" w:name="_MON_1117627635"/>
    <w:bookmarkEnd w:id="3824"/>
    <w:bookmarkStart w:id="3825" w:name="_MON_1117627676"/>
    <w:bookmarkEnd w:id="3825"/>
    <w:p w14:paraId="61038A38" w14:textId="77777777" w:rsidR="00C33898" w:rsidRPr="00653FE2" w:rsidRDefault="00C33898" w:rsidP="00C33898">
      <w:pPr>
        <w:pStyle w:val="TH"/>
      </w:pPr>
      <w:r w:rsidRPr="00653FE2">
        <w:object w:dxaOrig="8415" w:dyaOrig="2985" w14:anchorId="6BD3C4B7">
          <v:shape id="_x0000_i1084" type="#_x0000_t75" style="width:376.3pt;height:133.35pt" o:ole="">
            <v:imagedata r:id="rId282" o:title=""/>
          </v:shape>
          <o:OLEObject Type="Embed" ProgID="Word.Picture.8" ShapeID="_x0000_i1084" DrawAspect="Content" ObjectID="_1829282354" r:id="rId283"/>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6" w:name="_Toc11332380"/>
      <w:bookmarkStart w:id="3827" w:name="_Toc36554463"/>
      <w:bookmarkStart w:id="3828" w:name="_Toc218669364"/>
      <w:r w:rsidRPr="00653FE2">
        <w:t>21.6.2.1</w:t>
      </w:r>
      <w:r w:rsidRPr="00653FE2">
        <w:tab/>
        <w:t>Process in the HLR</w:t>
      </w:r>
      <w:bookmarkEnd w:id="3826"/>
      <w:bookmarkEnd w:id="3827"/>
      <w:bookmarkEnd w:id="3828"/>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9" w:name="_Toc11332381"/>
      <w:bookmarkStart w:id="3830" w:name="_Toc36554464"/>
      <w:bookmarkStart w:id="3831" w:name="_Toc218669365"/>
      <w:r w:rsidRPr="00653FE2">
        <w:t>21.6.2.2</w:t>
      </w:r>
      <w:r w:rsidRPr="00653FE2">
        <w:tab/>
        <w:t>Process in the VLR</w:t>
      </w:r>
      <w:bookmarkEnd w:id="3829"/>
      <w:bookmarkEnd w:id="3830"/>
      <w:bookmarkEnd w:id="3831"/>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2" w:name="_Toc11332382"/>
      <w:bookmarkStart w:id="3833" w:name="_Toc36554465"/>
      <w:bookmarkStart w:id="3834" w:name="_Toc218669366"/>
      <w:r w:rsidRPr="00653FE2">
        <w:t>21.6.3</w:t>
      </w:r>
      <w:r w:rsidRPr="00653FE2">
        <w:tab/>
        <w:t>Status Reporting</w:t>
      </w:r>
      <w:bookmarkEnd w:id="3832"/>
      <w:bookmarkEnd w:id="3833"/>
      <w:bookmarkEnd w:id="3834"/>
    </w:p>
    <w:p w14:paraId="32DC6EF0" w14:textId="77777777" w:rsidR="00C33898" w:rsidRPr="00653FE2" w:rsidRDefault="00C33898" w:rsidP="00C33898">
      <w:r w:rsidRPr="00653FE2">
        <w:t>The message flows for reporting the status of a subscriber are shown in figures 21.6/2 and 21.6/3.</w:t>
      </w:r>
    </w:p>
    <w:bookmarkStart w:id="3835" w:name="_MON_1117627726"/>
    <w:bookmarkEnd w:id="3835"/>
    <w:bookmarkStart w:id="3836" w:name="_MON_1117627803"/>
    <w:bookmarkEnd w:id="3836"/>
    <w:p w14:paraId="4D98C3E1" w14:textId="77777777" w:rsidR="00C33898" w:rsidRPr="00653FE2" w:rsidRDefault="00C33898" w:rsidP="00C33898">
      <w:pPr>
        <w:pStyle w:val="TH"/>
      </w:pPr>
      <w:r w:rsidRPr="00653FE2">
        <w:object w:dxaOrig="8415" w:dyaOrig="2985" w14:anchorId="362E8C4E">
          <v:shape id="_x0000_i1085" type="#_x0000_t75" style="width:376.3pt;height:133.35pt" o:ole="">
            <v:imagedata r:id="rId284" o:title=""/>
          </v:shape>
          <o:OLEObject Type="Embed" ProgID="Word.Picture.8" ShapeID="_x0000_i1085" DrawAspect="Content" ObjectID="_1829282355" r:id="rId285"/>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7" w:name="_MON_1117627779"/>
    <w:bookmarkEnd w:id="3837"/>
    <w:bookmarkStart w:id="3838" w:name="_MON_1117627818"/>
    <w:bookmarkEnd w:id="3838"/>
    <w:p w14:paraId="2DFBF1A5" w14:textId="77777777" w:rsidR="00C33898" w:rsidRPr="00653FE2" w:rsidRDefault="00C33898" w:rsidP="00C33898">
      <w:pPr>
        <w:pStyle w:val="TH"/>
      </w:pPr>
      <w:r w:rsidRPr="00653FE2">
        <w:object w:dxaOrig="8415" w:dyaOrig="4335" w14:anchorId="32C94E80">
          <v:shape id="_x0000_i1086" type="#_x0000_t75" style="width:376.3pt;height:195.95pt" o:ole="">
            <v:imagedata r:id="rId286" o:title=""/>
          </v:shape>
          <o:OLEObject Type="Embed" ProgID="Word.Picture.8" ShapeID="_x0000_i1086" DrawAspect="Content" ObjectID="_1829282356" r:id="rId287"/>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6517CCE" w:rsidR="00C33898" w:rsidRPr="00653FE2" w:rsidRDefault="00C33898" w:rsidP="00C33898">
      <w:pPr>
        <w:pStyle w:val="Heading4"/>
      </w:pPr>
      <w:bookmarkStart w:id="3839" w:name="_Toc11332383"/>
      <w:bookmarkStart w:id="3840" w:name="_Toc36554466"/>
      <w:bookmarkStart w:id="3841" w:name="_Toc218669367"/>
      <w:r w:rsidRPr="00653FE2">
        <w:t>21.6.3.1</w:t>
      </w:r>
      <w:r w:rsidRPr="00653FE2">
        <w:tab/>
        <w:t>Process in the VLR</w:t>
      </w:r>
      <w:bookmarkEnd w:id="3839"/>
      <w:bookmarkEnd w:id="3840"/>
      <w:bookmarkEnd w:id="3841"/>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2F2DD828" w:rsidR="00C33898" w:rsidRPr="00653FE2" w:rsidRDefault="00C33898" w:rsidP="00C33898">
      <w:pPr>
        <w:pStyle w:val="B1"/>
      </w:pPr>
      <w:r w:rsidRPr="00653FE2">
        <w:t>-</w:t>
      </w:r>
      <w:r w:rsidRPr="00653FE2">
        <w:tab/>
        <w:t>an event, such as the user becoming free, or</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0CCA50F9" w:rsidR="00C33898" w:rsidRPr="00653FE2" w:rsidRDefault="00C33898" w:rsidP="00C33898">
      <w:pPr>
        <w:pStyle w:val="Heading4"/>
      </w:pPr>
      <w:bookmarkStart w:id="3842" w:name="_Toc11332384"/>
      <w:bookmarkStart w:id="3843" w:name="_Toc36554467"/>
      <w:bookmarkStart w:id="3844" w:name="_Toc218669368"/>
      <w:r w:rsidRPr="00653FE2">
        <w:lastRenderedPageBreak/>
        <w:t>21.6.3.2</w:t>
      </w:r>
      <w:r w:rsidRPr="00653FE2">
        <w:tab/>
        <w:t>Process in the HLR</w:t>
      </w:r>
      <w:bookmarkEnd w:id="3842"/>
      <w:bookmarkEnd w:id="3843"/>
      <w:bookmarkEnd w:id="3844"/>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5" w:name="_Toc11332385"/>
      <w:bookmarkStart w:id="3846" w:name="_Toc36554468"/>
      <w:bookmarkStart w:id="3847" w:name="_Toc218669369"/>
      <w:r w:rsidRPr="00653FE2">
        <w:t>21.6.4</w:t>
      </w:r>
      <w:r w:rsidRPr="00653FE2">
        <w:tab/>
        <w:t>CCBS: Remote User Free</w:t>
      </w:r>
      <w:bookmarkEnd w:id="3845"/>
      <w:bookmarkEnd w:id="3846"/>
      <w:bookmarkEnd w:id="3847"/>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7" type="#_x0000_t75" style="width:376.3pt;height:133.35pt" o:ole="">
            <v:imagedata r:id="rId282" o:title=""/>
          </v:shape>
          <o:OLEObject Type="Embed" ProgID="Word.Picture.8" ShapeID="_x0000_i1087" DrawAspect="Content" ObjectID="_1829282357" r:id="rId288"/>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8" w:name="_MON_1117628163"/>
    <w:bookmarkEnd w:id="3848"/>
    <w:p w14:paraId="36D23E66" w14:textId="77777777" w:rsidR="00C33898" w:rsidRPr="00653FE2" w:rsidRDefault="00C33898" w:rsidP="00C33898">
      <w:pPr>
        <w:pStyle w:val="TH"/>
      </w:pPr>
      <w:r w:rsidRPr="00653FE2">
        <w:object w:dxaOrig="8415" w:dyaOrig="4335" w14:anchorId="640D49C1">
          <v:shape id="_x0000_i1088" type="#_x0000_t75" style="width:376.3pt;height:195.95pt" o:ole="">
            <v:imagedata r:id="rId289" o:title=""/>
          </v:shape>
          <o:OLEObject Type="Embed" ProgID="Word.Picture.8" ShapeID="_x0000_i1088" DrawAspect="Content" ObjectID="_1829282358" r:id="rId290"/>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lastRenderedPageBreak/>
        <w:t>Figure 21.6/5: Remote User Free: recall accepted</w:t>
      </w:r>
    </w:p>
    <w:p w14:paraId="00A94209" w14:textId="48911D26" w:rsidR="00C33898" w:rsidRPr="00653FE2" w:rsidRDefault="00C33898" w:rsidP="00C33898">
      <w:pPr>
        <w:pStyle w:val="Heading4"/>
      </w:pPr>
      <w:bookmarkStart w:id="3849" w:name="_Toc11332386"/>
      <w:bookmarkStart w:id="3850" w:name="_Toc36554469"/>
      <w:bookmarkStart w:id="3851" w:name="_Toc218669370"/>
      <w:r w:rsidRPr="00653FE2">
        <w:t>21.6.4.1</w:t>
      </w:r>
      <w:r w:rsidRPr="00653FE2">
        <w:tab/>
        <w:t>Process in the HLR</w:t>
      </w:r>
      <w:bookmarkEnd w:id="3849"/>
      <w:bookmarkEnd w:id="3850"/>
      <w:bookmarkEnd w:id="3851"/>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02181998" w:rsidR="00C33898" w:rsidRPr="00653FE2" w:rsidRDefault="00C33898" w:rsidP="00C33898">
      <w:pPr>
        <w:pStyle w:val="Heading4"/>
      </w:pPr>
      <w:bookmarkStart w:id="3852" w:name="_Toc11332387"/>
      <w:bookmarkStart w:id="3853" w:name="_Toc36554470"/>
      <w:bookmarkStart w:id="3854" w:name="_Toc218669371"/>
      <w:r w:rsidRPr="00653FE2">
        <w:t>21.6.3.2</w:t>
      </w:r>
      <w:r w:rsidRPr="00653FE2">
        <w:tab/>
        <w:t>Process in the VLR</w:t>
      </w:r>
      <w:bookmarkEnd w:id="3852"/>
      <w:bookmarkEnd w:id="3853"/>
      <w:bookmarkEnd w:id="3854"/>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lastRenderedPageBreak/>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lastRenderedPageBreak/>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lastRenderedPageBreak/>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lastRenderedPageBreak/>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lastRenderedPageBreak/>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lastRenderedPageBreak/>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lastRenderedPageBreak/>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lastRenderedPageBreak/>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lastRenderedPageBreak/>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lastRenderedPageBreak/>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lastRenderedPageBreak/>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5" w:name="_Toc11332388"/>
      <w:bookmarkStart w:id="3856" w:name="_Toc36554471"/>
      <w:bookmarkStart w:id="3857" w:name="_Toc218669372"/>
      <w:r w:rsidRPr="00653FE2">
        <w:lastRenderedPageBreak/>
        <w:t>21.7</w:t>
      </w:r>
      <w:r w:rsidRPr="00653FE2">
        <w:tab/>
        <w:t>Void</w:t>
      </w:r>
      <w:bookmarkEnd w:id="3855"/>
      <w:bookmarkEnd w:id="3856"/>
      <w:bookmarkEnd w:id="3857"/>
    </w:p>
    <w:p w14:paraId="34A82802" w14:textId="77777777" w:rsidR="00C33898" w:rsidRPr="00653FE2" w:rsidRDefault="00C33898" w:rsidP="00C33898">
      <w:pPr>
        <w:pStyle w:val="Heading2"/>
      </w:pPr>
      <w:bookmarkStart w:id="3858" w:name="_Toc11332389"/>
      <w:bookmarkStart w:id="3859" w:name="_Toc36554472"/>
      <w:bookmarkStart w:id="3860" w:name="_Toc218669373"/>
      <w:r w:rsidRPr="00653FE2">
        <w:t>21.8</w:t>
      </w:r>
      <w:r w:rsidRPr="00653FE2">
        <w:tab/>
        <w:t>Void</w:t>
      </w:r>
      <w:bookmarkEnd w:id="3858"/>
      <w:bookmarkEnd w:id="3859"/>
      <w:bookmarkEnd w:id="3860"/>
    </w:p>
    <w:p w14:paraId="3213AA85" w14:textId="77777777" w:rsidR="00C33898" w:rsidRPr="00653FE2" w:rsidRDefault="00C33898" w:rsidP="00C33898">
      <w:pPr>
        <w:pStyle w:val="Heading2"/>
        <w:keepNext w:val="0"/>
        <w:keepLines w:val="0"/>
      </w:pPr>
      <w:bookmarkStart w:id="3861" w:name="_Toc11332390"/>
      <w:bookmarkStart w:id="3862" w:name="_Toc36554473"/>
      <w:bookmarkStart w:id="3863" w:name="_Toc218669374"/>
      <w:r w:rsidRPr="00653FE2">
        <w:t>21.9</w:t>
      </w:r>
      <w:r w:rsidRPr="00653FE2">
        <w:tab/>
        <w:t>Immediate Service Termination (IST)</w:t>
      </w:r>
      <w:bookmarkEnd w:id="3861"/>
      <w:bookmarkEnd w:id="3862"/>
      <w:bookmarkEnd w:id="3863"/>
    </w:p>
    <w:p w14:paraId="37818955" w14:textId="77777777" w:rsidR="00C33898" w:rsidRPr="00653FE2" w:rsidRDefault="00C33898" w:rsidP="00C33898">
      <w:pPr>
        <w:pStyle w:val="Heading3"/>
        <w:keepNext w:val="0"/>
        <w:keepLines w:val="0"/>
      </w:pPr>
      <w:bookmarkStart w:id="3864" w:name="_Toc11332391"/>
      <w:bookmarkStart w:id="3865" w:name="_Toc36554474"/>
      <w:bookmarkStart w:id="3866" w:name="_Toc218669375"/>
      <w:r w:rsidRPr="00653FE2">
        <w:t>21.9.1</w:t>
      </w:r>
      <w:r w:rsidRPr="00653FE2">
        <w:tab/>
        <w:t>IST Alert</w:t>
      </w:r>
      <w:bookmarkEnd w:id="3864"/>
      <w:bookmarkEnd w:id="3865"/>
      <w:bookmarkEnd w:id="3866"/>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7" w:name="_MON_1117629463"/>
    <w:bookmarkEnd w:id="3867"/>
    <w:p w14:paraId="3A54BC4D" w14:textId="77777777" w:rsidR="00C33898" w:rsidRPr="00653FE2" w:rsidRDefault="00C33898" w:rsidP="00C33898">
      <w:pPr>
        <w:pStyle w:val="TH"/>
      </w:pPr>
      <w:r w:rsidRPr="00653FE2">
        <w:object w:dxaOrig="8415" w:dyaOrig="2985" w14:anchorId="30FBBDC1">
          <v:shape id="_x0000_i1089" type="#_x0000_t75" style="width:376.3pt;height:133.35pt" o:ole="">
            <v:imagedata r:id="rId303" o:title=""/>
          </v:shape>
          <o:OLEObject Type="Embed" ProgID="Word.Picture.8" ShapeID="_x0000_i1089" DrawAspect="Content" ObjectID="_1829282359" r:id="rId304"/>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8" w:name="_Toc11332392"/>
      <w:bookmarkStart w:id="3869" w:name="_Toc36554475"/>
      <w:bookmarkStart w:id="3870" w:name="_Toc218669376"/>
      <w:r w:rsidRPr="00653FE2">
        <w:t>21.9.1.1</w:t>
      </w:r>
      <w:r w:rsidRPr="00653FE2">
        <w:tab/>
        <w:t>Procedure in the MSC</w:t>
      </w:r>
      <w:bookmarkEnd w:id="3868"/>
      <w:bookmarkEnd w:id="3869"/>
      <w:bookmarkEnd w:id="3870"/>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20E077B6"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EC33FE">
        <w:rPr>
          <w:noProof/>
        </w:rPr>
        <w:t>clause</w:t>
      </w:r>
      <w:r w:rsidR="00EC33FE">
        <w:rPr>
          <w:noProof/>
        </w:rPr>
        <w:t> </w:t>
      </w:r>
      <w:r w:rsidR="00EC33FE" w:rsidRPr="00653FE2">
        <w:rPr>
          <w:noProof/>
        </w:rPr>
        <w:t>2</w:t>
      </w:r>
      <w:r w:rsidRPr="00653FE2">
        <w:rPr>
          <w:noProof/>
        </w:rPr>
        <w:t>5.1.2;</w:t>
      </w:r>
    </w:p>
    <w:p w14:paraId="17FF87A2" w14:textId="53CC1C9B"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EC33FE">
        <w:rPr>
          <w:noProof/>
        </w:rPr>
        <w:t>clause</w:t>
      </w:r>
      <w:r w:rsidR="00EC33FE">
        <w:rPr>
          <w:noProof/>
        </w:rPr>
        <w:t> </w:t>
      </w:r>
      <w:r w:rsidR="00EC33FE" w:rsidRPr="00653FE2">
        <w:rPr>
          <w:noProof/>
        </w:rPr>
        <w:t>2</w:t>
      </w:r>
      <w:r w:rsidRPr="00653FE2">
        <w:rPr>
          <w:noProof/>
        </w:rPr>
        <w:t>5.2.2.</w:t>
      </w:r>
    </w:p>
    <w:p w14:paraId="410312AA" w14:textId="77777777" w:rsidR="00C33898" w:rsidRPr="00653FE2" w:rsidRDefault="00C33898" w:rsidP="00C33898">
      <w:pPr>
        <w:pStyle w:val="Heading4"/>
      </w:pPr>
      <w:bookmarkStart w:id="3871" w:name="_Toc11332393"/>
      <w:bookmarkStart w:id="3872" w:name="_Toc36554476"/>
      <w:bookmarkStart w:id="3873" w:name="_Toc218669377"/>
      <w:r w:rsidRPr="00653FE2">
        <w:t>21.9.1.2</w:t>
      </w:r>
      <w:r w:rsidRPr="00653FE2">
        <w:tab/>
        <w:t>Procedure in the HLR</w:t>
      </w:r>
      <w:bookmarkEnd w:id="3871"/>
      <w:bookmarkEnd w:id="3872"/>
      <w:bookmarkEnd w:id="3873"/>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2486425A"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EC33FE">
        <w:rPr>
          <w:noProof/>
        </w:rPr>
        <w:t>clause</w:t>
      </w:r>
      <w:r w:rsidR="00EC33FE">
        <w:rPr>
          <w:noProof/>
        </w:rPr>
        <w:t> </w:t>
      </w:r>
      <w:r w:rsidR="00EC33FE" w:rsidRPr="00653FE2">
        <w:rPr>
          <w:noProof/>
        </w:rPr>
        <w:t>2</w:t>
      </w:r>
      <w:r w:rsidRPr="00653FE2">
        <w:rPr>
          <w:noProof/>
        </w:rPr>
        <w:t>5.1.1;</w:t>
      </w:r>
    </w:p>
    <w:p w14:paraId="16B1BA56" w14:textId="77777777" w:rsidR="00C33898" w:rsidRPr="00653FE2" w:rsidRDefault="00C33898" w:rsidP="00C33898">
      <w:pPr>
        <w:pStyle w:val="Heading3"/>
      </w:pPr>
      <w:bookmarkStart w:id="3874" w:name="_Toc11332394"/>
      <w:bookmarkStart w:id="3875" w:name="_Toc36554477"/>
      <w:bookmarkStart w:id="3876" w:name="_Toc218669378"/>
      <w:r w:rsidRPr="00653FE2">
        <w:t>21.9.2</w:t>
      </w:r>
      <w:r w:rsidRPr="00653FE2">
        <w:tab/>
        <w:t>IST Command</w:t>
      </w:r>
      <w:bookmarkEnd w:id="3874"/>
      <w:bookmarkEnd w:id="3875"/>
      <w:bookmarkEnd w:id="3876"/>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7" w:name="_MON_1117629527"/>
    <w:bookmarkEnd w:id="3877"/>
    <w:p w14:paraId="428468F1" w14:textId="77777777" w:rsidR="00C33898" w:rsidRPr="00653FE2" w:rsidRDefault="00C33898" w:rsidP="00C33898">
      <w:pPr>
        <w:pStyle w:val="TH"/>
      </w:pPr>
      <w:r w:rsidRPr="00653FE2">
        <w:object w:dxaOrig="8415" w:dyaOrig="2985" w14:anchorId="44AB6510">
          <v:shape id="_x0000_i1090" type="#_x0000_t75" style="width:376.3pt;height:133.35pt" o:ole="">
            <v:imagedata r:id="rId305" o:title=""/>
          </v:shape>
          <o:OLEObject Type="Embed" ProgID="Word.Picture.8" ShapeID="_x0000_i1090" DrawAspect="Content" ObjectID="_1829282360" r:id="rId306"/>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8" w:name="_Toc11332395"/>
      <w:bookmarkStart w:id="3879" w:name="_Toc36554478"/>
      <w:bookmarkStart w:id="3880" w:name="_Toc218669379"/>
      <w:r w:rsidRPr="00653FE2">
        <w:t>21.9.2.1</w:t>
      </w:r>
      <w:r w:rsidRPr="00653FE2">
        <w:tab/>
        <w:t>Procedure in the HLR</w:t>
      </w:r>
      <w:bookmarkEnd w:id="3878"/>
      <w:bookmarkEnd w:id="3879"/>
      <w:bookmarkEnd w:id="3880"/>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2D253C2F"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EC33FE">
        <w:rPr>
          <w:noProof/>
        </w:rPr>
        <w:t>clause</w:t>
      </w:r>
      <w:r w:rsidR="00EC33FE">
        <w:rPr>
          <w:noProof/>
        </w:rPr>
        <w:t> </w:t>
      </w:r>
      <w:r w:rsidR="00EC33FE" w:rsidRPr="00653FE2">
        <w:rPr>
          <w:noProof/>
        </w:rPr>
        <w:t>2</w:t>
      </w:r>
      <w:r w:rsidRPr="00653FE2">
        <w:rPr>
          <w:noProof/>
        </w:rPr>
        <w:t>5.1.2;</w:t>
      </w:r>
    </w:p>
    <w:p w14:paraId="67F0C3B0" w14:textId="0BEA6CCE"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EC33FE">
        <w:rPr>
          <w:noProof/>
        </w:rPr>
        <w:t>clause</w:t>
      </w:r>
      <w:r w:rsidR="00EC33FE">
        <w:rPr>
          <w:noProof/>
        </w:rPr>
        <w:t> </w:t>
      </w:r>
      <w:r w:rsidR="00EC33FE" w:rsidRPr="00653FE2">
        <w:rPr>
          <w:noProof/>
        </w:rPr>
        <w:t>2</w:t>
      </w:r>
      <w:r w:rsidRPr="00653FE2">
        <w:rPr>
          <w:noProof/>
        </w:rPr>
        <w:t>5.2.2.</w:t>
      </w:r>
    </w:p>
    <w:p w14:paraId="1A9020E4" w14:textId="77777777" w:rsidR="00C33898" w:rsidRPr="00653FE2" w:rsidRDefault="00C33898" w:rsidP="00C33898">
      <w:pPr>
        <w:pStyle w:val="Heading4"/>
      </w:pPr>
      <w:bookmarkStart w:id="3881" w:name="_Toc11332396"/>
      <w:bookmarkStart w:id="3882" w:name="_Toc36554479"/>
      <w:bookmarkStart w:id="3883" w:name="_Toc218669380"/>
      <w:r w:rsidRPr="00653FE2">
        <w:t>21.9.2.2</w:t>
      </w:r>
      <w:r w:rsidRPr="00653FE2">
        <w:tab/>
        <w:t>Procedure in the MSC</w:t>
      </w:r>
      <w:bookmarkEnd w:id="3881"/>
      <w:bookmarkEnd w:id="3882"/>
      <w:bookmarkEnd w:id="3883"/>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4DEB5145"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EC33FE">
        <w:rPr>
          <w:noProof/>
        </w:rPr>
        <w:t>clause</w:t>
      </w:r>
      <w:r w:rsidR="00EC33FE">
        <w:rPr>
          <w:noProof/>
        </w:rPr>
        <w:t> </w:t>
      </w:r>
      <w:r w:rsidR="00EC33FE" w:rsidRPr="00653FE2">
        <w:rPr>
          <w:noProof/>
        </w:rPr>
        <w:t>2</w:t>
      </w:r>
      <w:r w:rsidRPr="00653FE2">
        <w:rPr>
          <w:noProof/>
        </w:rPr>
        <w:t>5.1.1.</w:t>
      </w:r>
    </w:p>
    <w:p w14:paraId="55356315" w14:textId="4279A6DC" w:rsidR="00C33898" w:rsidRPr="00653FE2" w:rsidRDefault="00C33898" w:rsidP="00C33898">
      <w:pPr>
        <w:pStyle w:val="TH"/>
        <w:keepNext w:val="0"/>
        <w:keepLines w:val="0"/>
      </w:pPr>
      <w:r w:rsidRPr="00653FE2">
        <w:rPr>
          <w:noProof/>
        </w:rPr>
        <w:br w:type="page"/>
      </w:r>
      <w:r w:rsidR="00376062">
        <w:rPr>
          <w:noProof/>
        </w:rPr>
        <w:lastRenderedPageBreak/>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lastRenderedPageBreak/>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lastRenderedPageBreak/>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lastRenderedPageBreak/>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4" w:name="_Toc11332397"/>
      <w:bookmarkStart w:id="3885" w:name="_Toc36554480"/>
      <w:bookmarkStart w:id="3886" w:name="_Toc218669381"/>
      <w:r w:rsidRPr="00653FE2">
        <w:lastRenderedPageBreak/>
        <w:t>21.10</w:t>
      </w:r>
      <w:r w:rsidRPr="00653FE2">
        <w:tab/>
        <w:t>Resource Management</w:t>
      </w:r>
      <w:bookmarkEnd w:id="3884"/>
      <w:bookmarkEnd w:id="3885"/>
      <w:bookmarkEnd w:id="3886"/>
    </w:p>
    <w:p w14:paraId="5C8BC555" w14:textId="77777777" w:rsidR="00C33898" w:rsidRPr="00653FE2" w:rsidRDefault="00C33898" w:rsidP="00C33898">
      <w:pPr>
        <w:pStyle w:val="Heading3"/>
        <w:keepNext w:val="0"/>
        <w:keepLines w:val="0"/>
      </w:pPr>
      <w:bookmarkStart w:id="3887" w:name="_Toc11332398"/>
      <w:bookmarkStart w:id="3888" w:name="_Toc36554481"/>
      <w:bookmarkStart w:id="3889" w:name="_Toc218669382"/>
      <w:r w:rsidRPr="00653FE2">
        <w:t>21.10.1</w:t>
      </w:r>
      <w:r w:rsidRPr="00653FE2">
        <w:tab/>
        <w:t>General</w:t>
      </w:r>
      <w:bookmarkEnd w:id="3887"/>
      <w:bookmarkEnd w:id="3888"/>
      <w:bookmarkEnd w:id="3889"/>
    </w:p>
    <w:p w14:paraId="791E447D" w14:textId="77777777" w:rsidR="00C33898" w:rsidRPr="00653FE2" w:rsidRDefault="00C33898" w:rsidP="00C33898">
      <w:r w:rsidRPr="00653FE2">
        <w:t>The message flow for successful release of resources is shown in figure 21.10/1.</w:t>
      </w:r>
    </w:p>
    <w:bookmarkStart w:id="3890" w:name="_MON_1143963312"/>
    <w:bookmarkEnd w:id="3890"/>
    <w:p w14:paraId="19365DDB" w14:textId="77777777" w:rsidR="00C33898" w:rsidRPr="00653FE2" w:rsidRDefault="00C33898" w:rsidP="00C33898">
      <w:pPr>
        <w:pStyle w:val="TH"/>
      </w:pPr>
      <w:r w:rsidRPr="00653FE2">
        <w:object w:dxaOrig="9645" w:dyaOrig="5700" w14:anchorId="4CF0D299">
          <v:shape id="_x0000_i1091" type="#_x0000_t75" style="width:351.85pt;height:207.25pt" o:ole="">
            <v:imagedata r:id="rId311" o:title=""/>
          </v:shape>
          <o:OLEObject Type="Embed" ProgID="Word.Picture.8" ShapeID="_x0000_i1091" DrawAspect="Content" ObjectID="_1829282361" r:id="rId312"/>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19A8713" w:rsidR="00C33898" w:rsidRPr="00653FE2" w:rsidRDefault="00C33898" w:rsidP="00C33898">
      <w:pPr>
        <w:pStyle w:val="NF"/>
        <w:keepNext w:val="0"/>
        <w:keepLines w:val="0"/>
      </w:pPr>
      <w:r w:rsidRPr="00653FE2">
        <w:t>2)</w:t>
      </w:r>
      <w:r w:rsidRPr="00653FE2">
        <w:tab/>
      </w:r>
      <w:r w:rsidRPr="00653FE2">
        <w:rPr>
          <w:iCs/>
        </w:rPr>
        <w:t>MAP_SEND_ROUTING_INFORMATION_req/ind</w:t>
      </w:r>
    </w:p>
    <w:p w14:paraId="7A7ED6D3" w14:textId="503CE036" w:rsidR="00C33898" w:rsidRPr="00653FE2" w:rsidRDefault="00C33898" w:rsidP="00C33898">
      <w:pPr>
        <w:pStyle w:val="NF"/>
        <w:keepNext w:val="0"/>
        <w:keepLines w:val="0"/>
      </w:pPr>
      <w:r w:rsidRPr="00653FE2">
        <w:t>3)</w:t>
      </w:r>
      <w:r w:rsidRPr="00653FE2">
        <w:tab/>
      </w:r>
      <w:r w:rsidRPr="00653FE2">
        <w:rPr>
          <w:iCs/>
        </w:rPr>
        <w:t>MAP_PROVIDE_ROAMING_NUMBER_req/ind</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4A724F35" w:rsidR="00C33898" w:rsidRPr="00653FE2" w:rsidRDefault="00C33898" w:rsidP="00C33898">
      <w:pPr>
        <w:pStyle w:val="NF"/>
        <w:keepNext w:val="0"/>
        <w:keepLines w:val="0"/>
      </w:pPr>
      <w:r w:rsidRPr="00653FE2">
        <w:t>6)</w:t>
      </w:r>
      <w:r w:rsidRPr="00653FE2">
        <w:tab/>
      </w:r>
      <w:r w:rsidRPr="00653FE2">
        <w:rPr>
          <w:iCs/>
        </w:rPr>
        <w:t>MAP_SEND_ROUTING_INFORMATION_rsp/cnf</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6039309B" w:rsidR="00C33898" w:rsidRPr="00653FE2" w:rsidRDefault="00C33898" w:rsidP="00C33898">
      <w:pPr>
        <w:pStyle w:val="NF"/>
        <w:keepNext w:val="0"/>
        <w:keepLines w:val="0"/>
      </w:pPr>
      <w:r w:rsidRPr="00653FE2">
        <w:tab/>
        <w:t>-</w:t>
      </w:r>
      <w:r w:rsidRPr="00653FE2">
        <w:tab/>
        <w:t>E</w:t>
      </w:r>
      <w:r w:rsidR="00EC33FE" w:rsidRPr="00653FE2">
        <w:t>TS</w:t>
      </w:r>
      <w:r w:rsidR="00EC33FE">
        <w:t> </w:t>
      </w:r>
      <w:r w:rsidR="00EC33FE" w:rsidRPr="00653FE2">
        <w:t>3</w:t>
      </w:r>
      <w:r w:rsidRPr="00653FE2">
        <w:t xml:space="preserve">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91" w:name="_Toc11332399"/>
      <w:bookmarkStart w:id="3892" w:name="_Toc36554482"/>
      <w:bookmarkStart w:id="3893" w:name="_Toc218669383"/>
      <w:r w:rsidRPr="00653FE2">
        <w:t>21.3.2</w:t>
      </w:r>
      <w:r w:rsidRPr="00653FE2">
        <w:tab/>
        <w:t>Process in the GMSC</w:t>
      </w:r>
      <w:bookmarkEnd w:id="3891"/>
      <w:bookmarkEnd w:id="3892"/>
      <w:bookmarkEnd w:id="3893"/>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4" w:name="_Toc11332400"/>
      <w:bookmarkStart w:id="3895" w:name="_Toc36554483"/>
      <w:bookmarkStart w:id="3896" w:name="_Toc218669384"/>
      <w:r w:rsidRPr="00653FE2">
        <w:t>21.3.3</w:t>
      </w:r>
      <w:r w:rsidRPr="00653FE2">
        <w:tab/>
        <w:t>Process in the VMSC</w:t>
      </w:r>
      <w:bookmarkEnd w:id="3894"/>
      <w:bookmarkEnd w:id="3895"/>
      <w:bookmarkEnd w:id="3896"/>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lastRenderedPageBreak/>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7" w:name="_Toc11332401"/>
      <w:bookmarkStart w:id="3898" w:name="_Toc36554484"/>
      <w:bookmarkStart w:id="3899" w:name="_Toc218669385"/>
      <w:r w:rsidRPr="00653FE2">
        <w:lastRenderedPageBreak/>
        <w:t>22</w:t>
      </w:r>
      <w:r w:rsidRPr="00653FE2">
        <w:tab/>
        <w:t>Supplementary services procedures</w:t>
      </w:r>
      <w:bookmarkEnd w:id="3897"/>
      <w:bookmarkEnd w:id="3898"/>
      <w:bookmarkEnd w:id="3899"/>
    </w:p>
    <w:p w14:paraId="44C0BCF5" w14:textId="77777777" w:rsidR="00C33898" w:rsidRPr="00653FE2" w:rsidRDefault="00C33898" w:rsidP="00C33898">
      <w:pPr>
        <w:pStyle w:val="Heading2"/>
        <w:keepNext w:val="0"/>
        <w:keepLines w:val="0"/>
      </w:pPr>
      <w:bookmarkStart w:id="3900" w:name="_Toc11332402"/>
      <w:bookmarkStart w:id="3901" w:name="_Toc36554485"/>
      <w:bookmarkStart w:id="3902" w:name="_Toc218669386"/>
      <w:r w:rsidRPr="00653FE2">
        <w:t>22.1</w:t>
      </w:r>
      <w:r w:rsidRPr="00653FE2">
        <w:tab/>
        <w:t>Supplementary service co-ordinator processes</w:t>
      </w:r>
      <w:bookmarkEnd w:id="3900"/>
      <w:bookmarkEnd w:id="3901"/>
      <w:bookmarkEnd w:id="3902"/>
    </w:p>
    <w:p w14:paraId="311DDC3F" w14:textId="77777777" w:rsidR="00C33898" w:rsidRPr="00653FE2" w:rsidRDefault="00C33898" w:rsidP="00C33898">
      <w:pPr>
        <w:pStyle w:val="Heading3"/>
        <w:keepNext w:val="0"/>
        <w:keepLines w:val="0"/>
      </w:pPr>
      <w:bookmarkStart w:id="3903" w:name="_Toc11332403"/>
      <w:bookmarkStart w:id="3904" w:name="_Toc36554486"/>
      <w:bookmarkStart w:id="3905" w:name="_Toc218669387"/>
      <w:r w:rsidRPr="00653FE2">
        <w:t>22.1.1</w:t>
      </w:r>
      <w:r w:rsidRPr="00653FE2">
        <w:tab/>
        <w:t>Supplementary service co-ordinator process for the MSC</w:t>
      </w:r>
      <w:bookmarkEnd w:id="3903"/>
      <w:bookmarkEnd w:id="3904"/>
      <w:bookmarkEnd w:id="3905"/>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6" w:name="_Toc11332404"/>
      <w:bookmarkStart w:id="3907" w:name="_Toc36554487"/>
      <w:bookmarkStart w:id="3908" w:name="_Toc218669388"/>
      <w:r w:rsidRPr="00653FE2">
        <w:t>22.1.2</w:t>
      </w:r>
      <w:r w:rsidRPr="00653FE2">
        <w:tab/>
        <w:t>Void</w:t>
      </w:r>
      <w:bookmarkEnd w:id="3906"/>
      <w:bookmarkEnd w:id="3907"/>
      <w:bookmarkEnd w:id="3908"/>
    </w:p>
    <w:p w14:paraId="4F89C817" w14:textId="77777777" w:rsidR="00C33898" w:rsidRPr="00653FE2" w:rsidRDefault="00C33898" w:rsidP="00C33898">
      <w:pPr>
        <w:pStyle w:val="Heading3"/>
        <w:keepNext w:val="0"/>
        <w:keepLines w:val="0"/>
      </w:pPr>
      <w:bookmarkStart w:id="3909" w:name="_Toc11332405"/>
      <w:bookmarkStart w:id="3910" w:name="_Toc36554488"/>
      <w:bookmarkStart w:id="3911" w:name="_Toc218669389"/>
      <w:r w:rsidRPr="00653FE2">
        <w:t>22.1.3</w:t>
      </w:r>
      <w:r w:rsidRPr="00653FE2">
        <w:tab/>
        <w:t>Functional supplementary service co-ordinator process for the HLR</w:t>
      </w:r>
      <w:bookmarkEnd w:id="3909"/>
      <w:bookmarkEnd w:id="3910"/>
      <w:bookmarkEnd w:id="3911"/>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2" w:name="_Toc11332406"/>
      <w:bookmarkStart w:id="3913" w:name="_Toc36554489"/>
      <w:bookmarkStart w:id="3914" w:name="_Toc218669390"/>
      <w:r w:rsidRPr="00653FE2">
        <w:t>22.1.4</w:t>
      </w:r>
      <w:r w:rsidRPr="00653FE2">
        <w:tab/>
        <w:t>Call completion supplementary service co-ordinator process for the HLR</w:t>
      </w:r>
      <w:bookmarkEnd w:id="3912"/>
      <w:bookmarkEnd w:id="3913"/>
      <w:bookmarkEnd w:id="3914"/>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lastRenderedPageBreak/>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lastRenderedPageBreak/>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lastRenderedPageBreak/>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5" w:name="_Toc11332407"/>
      <w:bookmarkStart w:id="3916" w:name="_Toc36554490"/>
      <w:bookmarkStart w:id="3917" w:name="_Toc218669391"/>
      <w:r w:rsidRPr="00653FE2">
        <w:lastRenderedPageBreak/>
        <w:t>22.2</w:t>
      </w:r>
      <w:r w:rsidRPr="00653FE2">
        <w:tab/>
        <w:t>Registration procedure</w:t>
      </w:r>
      <w:bookmarkEnd w:id="3915"/>
      <w:bookmarkEnd w:id="3916"/>
      <w:bookmarkEnd w:id="3917"/>
    </w:p>
    <w:p w14:paraId="5D557B0A" w14:textId="77777777" w:rsidR="00C33898" w:rsidRPr="00653FE2" w:rsidRDefault="00C33898" w:rsidP="00C33898">
      <w:pPr>
        <w:pStyle w:val="Heading3"/>
      </w:pPr>
      <w:bookmarkStart w:id="3918" w:name="_Toc11332408"/>
      <w:bookmarkStart w:id="3919" w:name="_Toc36554491"/>
      <w:bookmarkStart w:id="3920" w:name="_Toc218669392"/>
      <w:r w:rsidRPr="00653FE2">
        <w:t>22.2.1</w:t>
      </w:r>
      <w:r w:rsidRPr="00653FE2">
        <w:tab/>
        <w:t>General</w:t>
      </w:r>
      <w:bookmarkEnd w:id="3918"/>
      <w:bookmarkEnd w:id="3919"/>
      <w:bookmarkEnd w:id="3920"/>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1" w:name="_MON_1112532925"/>
    <w:bookmarkEnd w:id="3921"/>
    <w:bookmarkStart w:id="3922" w:name="_MON_1112534517"/>
    <w:bookmarkEnd w:id="3922"/>
    <w:p w14:paraId="60464F77" w14:textId="77777777" w:rsidR="00C33898" w:rsidRPr="00653FE2" w:rsidRDefault="00C33898" w:rsidP="00C33898">
      <w:pPr>
        <w:pStyle w:val="TH"/>
      </w:pPr>
      <w:r w:rsidRPr="00653FE2">
        <w:object w:dxaOrig="8640" w:dyaOrig="5355" w14:anchorId="6263A66C">
          <v:shape id="_x0000_i1092" type="#_x0000_t75" style="width:314.3pt;height:195.95pt" o:ole="">
            <v:imagedata r:id="rId319" o:title=""/>
          </v:shape>
          <o:OLEObject Type="Embed" ProgID="Word.Picture.8" ShapeID="_x0000_i1092" DrawAspect="Content" ObjectID="_1829282362" r:id="rId320"/>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1047135E" w:rsidR="00C33898" w:rsidRPr="00653FE2" w:rsidRDefault="00C33898" w:rsidP="00C33898">
      <w:pPr>
        <w:pStyle w:val="NF"/>
        <w:keepNext w:val="0"/>
        <w:keepLines w:val="0"/>
      </w:pPr>
      <w:r w:rsidRPr="00653FE2">
        <w:lastRenderedPageBreak/>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3" w:name="_Toc11332409"/>
      <w:bookmarkStart w:id="3924" w:name="_Toc36554492"/>
      <w:bookmarkStart w:id="3925" w:name="_Toc218669393"/>
      <w:r w:rsidRPr="00653FE2">
        <w:t>22.2.2</w:t>
      </w:r>
      <w:r w:rsidRPr="00653FE2">
        <w:tab/>
        <w:t>Procedure in the MSC</w:t>
      </w:r>
      <w:bookmarkEnd w:id="3923"/>
      <w:bookmarkEnd w:id="3924"/>
      <w:bookmarkEnd w:id="3925"/>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6A0FC3D0" w:rsidR="00C33898" w:rsidRPr="00653FE2" w:rsidRDefault="00C33898" w:rsidP="00C33898">
      <w:r w:rsidRPr="00653FE2">
        <w:t xml:space="preserve">The MAP user transfers the received information to the VLR in the MAP_REGISTER_SS request without checking the contents of the service indication. Rules for the mapping are described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39AA635B"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6" w:name="_Toc11332410"/>
      <w:bookmarkStart w:id="3927" w:name="_Toc36554493"/>
      <w:bookmarkStart w:id="3928" w:name="_Toc218669394"/>
      <w:r w:rsidRPr="00653FE2">
        <w:t>22.2.3</w:t>
      </w:r>
      <w:r w:rsidRPr="00653FE2">
        <w:tab/>
        <w:t>Procedure in the VLR</w:t>
      </w:r>
      <w:bookmarkEnd w:id="3926"/>
      <w:bookmarkEnd w:id="3927"/>
      <w:bookmarkEnd w:id="3928"/>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6E448A2F"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1E53FF98" w14:textId="7A809171"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178130A7" w14:textId="77D0A8F9"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5FF45844"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9" w:name="_Toc11332411"/>
      <w:bookmarkStart w:id="3930" w:name="_Toc36554494"/>
      <w:bookmarkStart w:id="3931" w:name="_Toc218669395"/>
      <w:r w:rsidRPr="00653FE2">
        <w:t>22.2.4</w:t>
      </w:r>
      <w:r w:rsidRPr="00653FE2">
        <w:tab/>
        <w:t>Procedure in the HLR</w:t>
      </w:r>
      <w:bookmarkEnd w:id="3929"/>
      <w:bookmarkEnd w:id="3930"/>
      <w:bookmarkEnd w:id="3931"/>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0562729F"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6C930DC1" w:rsidR="00C33898" w:rsidRPr="00653FE2" w:rsidRDefault="00C33898" w:rsidP="00C33898">
      <w:r w:rsidRPr="00653FE2">
        <w:t xml:space="preserve">The supplementary service request shall be processed according to 3GPP </w:t>
      </w:r>
      <w:r w:rsidR="00EC33FE" w:rsidRPr="00653FE2">
        <w:t>TS</w:t>
      </w:r>
      <w:r w:rsidR="00EC33FE">
        <w:t> </w:t>
      </w:r>
      <w:r w:rsidR="00EC33FE" w:rsidRPr="00653FE2">
        <w:t>2</w:t>
      </w:r>
      <w:r w:rsidRPr="00653FE2">
        <w:t>3.011</w:t>
      </w:r>
      <w:r w:rsidR="00EC33FE">
        <w:t> </w:t>
      </w:r>
      <w:r w:rsidR="00EC33FE" w:rsidRPr="00653FE2">
        <w:t>[</w:t>
      </w:r>
      <w:r w:rsidRPr="00653FE2">
        <w:t>22] and the 23.08x and 23.09x-series of technical specifications. This handling may lead to a successful result, a partially successful result or an error being returned.</w:t>
      </w:r>
    </w:p>
    <w:p w14:paraId="4139D17F" w14:textId="3E75E3E9"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6226CE00" w14:textId="77777777" w:rsidR="00C33898" w:rsidRPr="00653FE2" w:rsidRDefault="00C33898" w:rsidP="00C33898">
      <w:r w:rsidRPr="00653FE2">
        <w:lastRenderedPageBreak/>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lastRenderedPageBreak/>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lastRenderedPageBreak/>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lastRenderedPageBreak/>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2" w:name="_Toc11332412"/>
      <w:bookmarkStart w:id="3933" w:name="_Toc36554495"/>
      <w:bookmarkStart w:id="3934" w:name="_Toc218669396"/>
      <w:r w:rsidRPr="00653FE2">
        <w:lastRenderedPageBreak/>
        <w:t>22.3</w:t>
      </w:r>
      <w:r w:rsidRPr="00653FE2">
        <w:tab/>
        <w:t>Erasure procedure</w:t>
      </w:r>
      <w:bookmarkEnd w:id="3932"/>
      <w:bookmarkEnd w:id="3933"/>
      <w:bookmarkEnd w:id="3934"/>
    </w:p>
    <w:p w14:paraId="11D9F84D" w14:textId="77777777" w:rsidR="00C33898" w:rsidRPr="00653FE2" w:rsidRDefault="00C33898" w:rsidP="00C33898">
      <w:pPr>
        <w:pStyle w:val="Heading3"/>
      </w:pPr>
      <w:bookmarkStart w:id="3935" w:name="_Toc11332413"/>
      <w:bookmarkStart w:id="3936" w:name="_Toc36554496"/>
      <w:bookmarkStart w:id="3937" w:name="_Toc218669397"/>
      <w:r w:rsidRPr="00653FE2">
        <w:t>22.3.1</w:t>
      </w:r>
      <w:r w:rsidRPr="00653FE2">
        <w:tab/>
        <w:t>General</w:t>
      </w:r>
      <w:bookmarkEnd w:id="3935"/>
      <w:bookmarkEnd w:id="3936"/>
      <w:bookmarkEnd w:id="3937"/>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3" type="#_x0000_t75" style="width:314.3pt;height:195.95pt" o:ole="">
            <v:imagedata r:id="rId319" o:title=""/>
          </v:shape>
          <o:OLEObject Type="Embed" ProgID="Word.Picture.8" ShapeID="_x0000_i1093" DrawAspect="Content" ObjectID="_1829282363" r:id="rId325"/>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67865491" w:rsidR="00C33898" w:rsidRPr="00653FE2" w:rsidRDefault="00C33898" w:rsidP="00C33898">
      <w:pPr>
        <w:pStyle w:val="NF"/>
        <w:keepNext w:val="0"/>
        <w:keepLines w:val="0"/>
      </w:pPr>
      <w:r w:rsidRPr="00653FE2">
        <w:lastRenderedPageBreak/>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8" w:name="_Toc11332414"/>
      <w:bookmarkStart w:id="3939" w:name="_Toc36554497"/>
      <w:bookmarkStart w:id="3940" w:name="_Toc218669398"/>
      <w:r w:rsidRPr="00653FE2">
        <w:t>22.3.2</w:t>
      </w:r>
      <w:r w:rsidRPr="00653FE2">
        <w:tab/>
        <w:t>Procedure in the MSC</w:t>
      </w:r>
      <w:bookmarkEnd w:id="3938"/>
      <w:bookmarkEnd w:id="3939"/>
      <w:bookmarkEnd w:id="3940"/>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41" w:name="_Toc11332415"/>
      <w:bookmarkStart w:id="3942" w:name="_Toc36554498"/>
      <w:bookmarkStart w:id="3943" w:name="_Toc218669399"/>
      <w:r w:rsidRPr="00653FE2">
        <w:t>22.3.3</w:t>
      </w:r>
      <w:r w:rsidRPr="00653FE2">
        <w:tab/>
        <w:t>Procedure in the VLR</w:t>
      </w:r>
      <w:bookmarkEnd w:id="3941"/>
      <w:bookmarkEnd w:id="3942"/>
      <w:bookmarkEnd w:id="3943"/>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4" w:name="_Toc11332416"/>
      <w:bookmarkStart w:id="3945" w:name="_Toc36554499"/>
      <w:bookmarkStart w:id="3946" w:name="_Toc218669400"/>
      <w:r w:rsidRPr="00653FE2">
        <w:t>22.3.4</w:t>
      </w:r>
      <w:r w:rsidRPr="00653FE2">
        <w:tab/>
        <w:t>Procedure in the HLR</w:t>
      </w:r>
      <w:bookmarkEnd w:id="3944"/>
      <w:bookmarkEnd w:id="3945"/>
      <w:bookmarkEnd w:id="3946"/>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7" w:name="_Toc11332417"/>
      <w:bookmarkStart w:id="3948" w:name="_Toc36554500"/>
      <w:bookmarkStart w:id="3949" w:name="_Toc218669401"/>
      <w:r w:rsidRPr="00653FE2">
        <w:t>22.4</w:t>
      </w:r>
      <w:r w:rsidRPr="00653FE2">
        <w:tab/>
        <w:t>Activation procedure</w:t>
      </w:r>
      <w:bookmarkEnd w:id="3947"/>
      <w:bookmarkEnd w:id="3948"/>
      <w:bookmarkEnd w:id="3949"/>
    </w:p>
    <w:p w14:paraId="7C0E6482" w14:textId="77777777" w:rsidR="00C33898" w:rsidRPr="00653FE2" w:rsidRDefault="00C33898" w:rsidP="00C33898">
      <w:pPr>
        <w:pStyle w:val="Heading3"/>
        <w:keepNext w:val="0"/>
        <w:keepLines w:val="0"/>
      </w:pPr>
      <w:bookmarkStart w:id="3950" w:name="_Toc11332418"/>
      <w:bookmarkStart w:id="3951" w:name="_Toc36554501"/>
      <w:bookmarkStart w:id="3952" w:name="_Toc218669402"/>
      <w:r w:rsidRPr="00653FE2">
        <w:t>22.4.1</w:t>
      </w:r>
      <w:r w:rsidRPr="00653FE2">
        <w:tab/>
        <w:t>General</w:t>
      </w:r>
      <w:bookmarkEnd w:id="3950"/>
      <w:bookmarkEnd w:id="3951"/>
      <w:bookmarkEnd w:id="3952"/>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3" w:name="_MON_1112534937"/>
    <w:bookmarkStart w:id="3954" w:name="_MON_1112535279"/>
    <w:bookmarkEnd w:id="3953"/>
    <w:bookmarkEnd w:id="3954"/>
    <w:bookmarkStart w:id="3955" w:name="_MON_1112535396"/>
    <w:bookmarkEnd w:id="3955"/>
    <w:p w14:paraId="403A1839" w14:textId="77777777" w:rsidR="00C33898" w:rsidRPr="00653FE2" w:rsidRDefault="00C33898" w:rsidP="00C33898">
      <w:pPr>
        <w:pStyle w:val="TH"/>
      </w:pPr>
      <w:r w:rsidRPr="00653FE2">
        <w:object w:dxaOrig="8520" w:dyaOrig="7620" w14:anchorId="421FA7AD">
          <v:shape id="_x0000_i1094" type="#_x0000_t75" style="width:311.15pt;height:277.35pt" o:ole="">
            <v:imagedata r:id="rId326" o:title=""/>
          </v:shape>
          <o:OLEObject Type="Embed" ProgID="Word.Picture.8" ShapeID="_x0000_i1094" DrawAspect="Content" ObjectID="_1829282364" r:id="rId327"/>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16594502" w:rsidR="00C33898" w:rsidRPr="00653FE2" w:rsidRDefault="00C33898" w:rsidP="00C33898">
      <w:pPr>
        <w:pStyle w:val="NF"/>
      </w:pPr>
      <w:r w:rsidRPr="00653FE2">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6" w:name="_Toc11332419"/>
      <w:bookmarkStart w:id="3957" w:name="_Toc36554502"/>
      <w:bookmarkStart w:id="3958" w:name="_Toc218669403"/>
      <w:r w:rsidRPr="00653FE2">
        <w:t>22.4.2</w:t>
      </w:r>
      <w:r w:rsidRPr="00653FE2">
        <w:tab/>
        <w:t>Procedure in the MSC</w:t>
      </w:r>
      <w:bookmarkEnd w:id="3956"/>
      <w:bookmarkEnd w:id="3957"/>
      <w:bookmarkEnd w:id="3958"/>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128D951F" w:rsidR="00C33898" w:rsidRPr="00653FE2" w:rsidRDefault="00C33898" w:rsidP="00C33898">
      <w:r w:rsidRPr="00653FE2">
        <w:t xml:space="preserve">The MSC transfers the received information to the VLR in the MAP_ACTIVATE_SS request without checking the contents of the service indication. Rules for the mapping are described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1D1067F9"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43235D0A" w14:textId="77777777" w:rsidR="00C33898" w:rsidRPr="00653FE2" w:rsidRDefault="00C33898" w:rsidP="00C33898">
      <w:r w:rsidRPr="00653FE2">
        <w:lastRenderedPageBreak/>
        <w:t>The activation process in the MSC is shown in figure 22.4.2/1.</w:t>
      </w:r>
    </w:p>
    <w:p w14:paraId="3EB53342" w14:textId="77777777" w:rsidR="00C33898" w:rsidRPr="00653FE2" w:rsidRDefault="00C33898" w:rsidP="00C33898">
      <w:pPr>
        <w:pStyle w:val="Heading3"/>
      </w:pPr>
      <w:bookmarkStart w:id="3959" w:name="_Toc11332420"/>
      <w:bookmarkStart w:id="3960" w:name="_Toc36554503"/>
      <w:bookmarkStart w:id="3961" w:name="_Toc218669404"/>
      <w:r w:rsidRPr="00653FE2">
        <w:t>22.4.3</w:t>
      </w:r>
      <w:r w:rsidRPr="00653FE2">
        <w:tab/>
        <w:t>Procedure in the VLR</w:t>
      </w:r>
      <w:bookmarkEnd w:id="3959"/>
      <w:bookmarkEnd w:id="3960"/>
      <w:bookmarkEnd w:id="3961"/>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1AAB9948"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0B269D63" w14:textId="3977B3AB"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63709523" w14:textId="32C594DB"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12CF187F"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2" w:name="_Toc11332421"/>
      <w:bookmarkStart w:id="3963" w:name="_Toc36554504"/>
      <w:bookmarkStart w:id="3964" w:name="_Toc218669405"/>
      <w:r w:rsidRPr="00653FE2">
        <w:t>22.4.4</w:t>
      </w:r>
      <w:r w:rsidRPr="00653FE2">
        <w:tab/>
        <w:t>Procedure in the HLR</w:t>
      </w:r>
      <w:bookmarkEnd w:id="3962"/>
      <w:bookmarkEnd w:id="3963"/>
      <w:bookmarkEnd w:id="3964"/>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4206F32F"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88035DA" w:rsidR="00C33898" w:rsidRPr="00653FE2" w:rsidRDefault="00C33898" w:rsidP="00C33898">
      <w:r w:rsidRPr="00653FE2">
        <w:t xml:space="preserve">The supplementary service request shall be processed according to 3GPP </w:t>
      </w:r>
      <w:r w:rsidR="00EC33FE" w:rsidRPr="00653FE2">
        <w:t>TS</w:t>
      </w:r>
      <w:r w:rsidR="00EC33FE">
        <w:t> </w:t>
      </w:r>
      <w:r w:rsidR="00EC33FE" w:rsidRPr="00653FE2">
        <w:t>2</w:t>
      </w:r>
      <w:r w:rsidRPr="00653FE2">
        <w:t>3.011</w:t>
      </w:r>
      <w:r w:rsidR="00EC33FE">
        <w:t> </w:t>
      </w:r>
      <w:r w:rsidR="00EC33FE" w:rsidRPr="00653FE2">
        <w:t>[</w:t>
      </w:r>
      <w:r w:rsidRPr="00653FE2">
        <w:t>22] and the 23.08x and 23.09x-series of technical specifications. This handling may lead to a successful result, a partially successful result or an error being returned.</w:t>
      </w:r>
    </w:p>
    <w:p w14:paraId="023F2A33" w14:textId="30B9704C"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lastRenderedPageBreak/>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lastRenderedPageBreak/>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lastRenderedPageBreak/>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lastRenderedPageBreak/>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5" w:name="_Toc11332422"/>
      <w:bookmarkStart w:id="3966" w:name="_Toc36554505"/>
      <w:bookmarkStart w:id="3967" w:name="_Toc218669406"/>
      <w:r w:rsidRPr="00653FE2">
        <w:lastRenderedPageBreak/>
        <w:t>22.5</w:t>
      </w:r>
      <w:r w:rsidRPr="00653FE2">
        <w:tab/>
        <w:t>Deactivation procedure</w:t>
      </w:r>
      <w:bookmarkEnd w:id="3965"/>
      <w:bookmarkEnd w:id="3966"/>
      <w:bookmarkEnd w:id="3967"/>
    </w:p>
    <w:p w14:paraId="022BFED7" w14:textId="77777777" w:rsidR="00C33898" w:rsidRPr="00653FE2" w:rsidRDefault="00C33898" w:rsidP="00C33898">
      <w:pPr>
        <w:pStyle w:val="Heading3"/>
        <w:keepNext w:val="0"/>
        <w:keepLines w:val="0"/>
      </w:pPr>
      <w:bookmarkStart w:id="3968" w:name="_Toc11332423"/>
      <w:bookmarkStart w:id="3969" w:name="_Toc36554506"/>
      <w:bookmarkStart w:id="3970" w:name="_Toc218669407"/>
      <w:r w:rsidRPr="00653FE2">
        <w:t>22.5.1</w:t>
      </w:r>
      <w:r w:rsidRPr="00653FE2">
        <w:tab/>
        <w:t>General</w:t>
      </w:r>
      <w:bookmarkEnd w:id="3968"/>
      <w:bookmarkEnd w:id="3969"/>
      <w:bookmarkEnd w:id="3970"/>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5" type="#_x0000_t75" style="width:311.15pt;height:277.35pt" o:ole="">
            <v:imagedata r:id="rId326" o:title=""/>
          </v:shape>
          <o:OLEObject Type="Embed" ProgID="Word.Picture.8" ShapeID="_x0000_i1095" DrawAspect="Content" ObjectID="_1829282365" r:id="rId333"/>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lastRenderedPageBreak/>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675D0DDB" w:rsidR="00C33898" w:rsidRPr="00653FE2" w:rsidRDefault="00C33898" w:rsidP="00C33898">
      <w:pPr>
        <w:pStyle w:val="NF"/>
        <w:keepNext w:val="0"/>
        <w:keepLines w:val="0"/>
      </w:pPr>
      <w:r w:rsidRPr="00653FE2">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71" w:name="_Toc11332424"/>
      <w:bookmarkStart w:id="3972" w:name="_Toc36554507"/>
      <w:bookmarkStart w:id="3973" w:name="_Toc218669408"/>
      <w:r w:rsidRPr="00653FE2">
        <w:t>22.5.2</w:t>
      </w:r>
      <w:r w:rsidRPr="00653FE2">
        <w:tab/>
        <w:t>Procedure in the MSC</w:t>
      </w:r>
      <w:bookmarkEnd w:id="3971"/>
      <w:bookmarkEnd w:id="3972"/>
      <w:bookmarkEnd w:id="3973"/>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4" w:name="_Toc11332425"/>
      <w:bookmarkStart w:id="3975" w:name="_Toc36554508"/>
      <w:bookmarkStart w:id="3976" w:name="_Toc218669409"/>
      <w:r w:rsidRPr="00653FE2">
        <w:t>22.5.3</w:t>
      </w:r>
      <w:r w:rsidRPr="00653FE2">
        <w:tab/>
        <w:t>Procedures in the VLR</w:t>
      </w:r>
      <w:bookmarkEnd w:id="3974"/>
      <w:bookmarkEnd w:id="3975"/>
      <w:bookmarkEnd w:id="3976"/>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7" w:name="_Toc11332426"/>
      <w:bookmarkStart w:id="3978" w:name="_Toc36554509"/>
      <w:bookmarkStart w:id="3979" w:name="_Toc218669410"/>
      <w:r w:rsidRPr="00653FE2">
        <w:t>22.5.4</w:t>
      </w:r>
      <w:r w:rsidRPr="00653FE2">
        <w:tab/>
        <w:t>Procedures in the HLR</w:t>
      </w:r>
      <w:bookmarkEnd w:id="3977"/>
      <w:bookmarkEnd w:id="3978"/>
      <w:bookmarkEnd w:id="3979"/>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80" w:name="_Toc11332427"/>
      <w:bookmarkStart w:id="3981" w:name="_Toc36554510"/>
      <w:bookmarkStart w:id="3982" w:name="_Toc218669411"/>
      <w:r w:rsidRPr="00653FE2">
        <w:t>22.6</w:t>
      </w:r>
      <w:r w:rsidRPr="00653FE2">
        <w:tab/>
        <w:t>Interrogation procedure</w:t>
      </w:r>
      <w:bookmarkEnd w:id="3980"/>
      <w:bookmarkEnd w:id="3981"/>
      <w:bookmarkEnd w:id="3982"/>
    </w:p>
    <w:p w14:paraId="707DAED5" w14:textId="77777777" w:rsidR="00C33898" w:rsidRPr="00653FE2" w:rsidRDefault="00C33898" w:rsidP="00C33898">
      <w:pPr>
        <w:pStyle w:val="Heading3"/>
        <w:keepNext w:val="0"/>
        <w:keepLines w:val="0"/>
      </w:pPr>
      <w:bookmarkStart w:id="3983" w:name="_Toc11332428"/>
      <w:bookmarkStart w:id="3984" w:name="_Toc36554511"/>
      <w:bookmarkStart w:id="3985" w:name="_Toc218669412"/>
      <w:r w:rsidRPr="00653FE2">
        <w:t>22.6.1</w:t>
      </w:r>
      <w:r w:rsidRPr="00653FE2">
        <w:tab/>
        <w:t>General</w:t>
      </w:r>
      <w:bookmarkEnd w:id="3983"/>
      <w:bookmarkEnd w:id="3984"/>
      <w:bookmarkEnd w:id="3985"/>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6" w:name="_MON_1112536255"/>
    <w:bookmarkEnd w:id="3986"/>
    <w:bookmarkStart w:id="3987" w:name="_MON_1112536601"/>
    <w:bookmarkEnd w:id="3987"/>
    <w:p w14:paraId="78302947" w14:textId="77777777" w:rsidR="00C33898" w:rsidRPr="00653FE2" w:rsidRDefault="00C33898" w:rsidP="00C33898">
      <w:pPr>
        <w:pStyle w:val="TH"/>
      </w:pPr>
      <w:r w:rsidRPr="00653FE2">
        <w:object w:dxaOrig="8520" w:dyaOrig="4455" w14:anchorId="02FECE34">
          <v:shape id="_x0000_i1096" type="#_x0000_t75" style="width:311.15pt;height:161.55pt" o:ole="">
            <v:imagedata r:id="rId334" o:title=""/>
          </v:shape>
          <o:OLEObject Type="Embed" ProgID="Word.Picture.8" ShapeID="_x0000_i1096" DrawAspect="Content" ObjectID="_1829282366" r:id="rId335"/>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6535CA08" w:rsidR="00C33898" w:rsidRPr="00653FE2" w:rsidRDefault="00C33898" w:rsidP="00C33898">
      <w:pPr>
        <w:pStyle w:val="NF"/>
        <w:keepNext w:val="0"/>
        <w:keepLines w:val="0"/>
      </w:pPr>
      <w:r w:rsidRPr="00653FE2">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8" w:name="_Toc11332429"/>
      <w:bookmarkStart w:id="3989" w:name="_Toc36554512"/>
      <w:bookmarkStart w:id="3990" w:name="_Toc218669413"/>
      <w:r w:rsidRPr="00653FE2">
        <w:t>22.6.2</w:t>
      </w:r>
      <w:r w:rsidRPr="00653FE2">
        <w:tab/>
        <w:t>Procedure in the MSC</w:t>
      </w:r>
      <w:bookmarkEnd w:id="3988"/>
      <w:bookmarkEnd w:id="3989"/>
      <w:bookmarkEnd w:id="3990"/>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91" w:name="_Toc11332430"/>
      <w:bookmarkStart w:id="3992" w:name="_Toc36554513"/>
      <w:bookmarkStart w:id="3993" w:name="_Toc218669414"/>
      <w:r w:rsidRPr="00653FE2">
        <w:t>22.6.3</w:t>
      </w:r>
      <w:r w:rsidRPr="00653FE2">
        <w:tab/>
        <w:t>Procedures in the VLR</w:t>
      </w:r>
      <w:bookmarkEnd w:id="3991"/>
      <w:bookmarkEnd w:id="3992"/>
      <w:bookmarkEnd w:id="3993"/>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400786C8"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4A84DC86" w14:textId="2D9FB350"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660CE8C1" w14:textId="74A1F90A"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315E80D" w:rsidR="00C33898" w:rsidRPr="00653FE2" w:rsidRDefault="00C33898" w:rsidP="00C33898">
      <w:r w:rsidRPr="00653FE2">
        <w:lastRenderedPageBreak/>
        <w:t xml:space="preserve">The supplementary service request shall be processed according to 3GPP </w:t>
      </w:r>
      <w:r w:rsidR="00EC33FE" w:rsidRPr="00653FE2">
        <w:t>TS</w:t>
      </w:r>
      <w:r w:rsidR="00EC33FE">
        <w:t> </w:t>
      </w:r>
      <w:r w:rsidR="00EC33FE" w:rsidRPr="00653FE2">
        <w:t>2</w:t>
      </w:r>
      <w:r w:rsidRPr="00653FE2">
        <w:t>3.011</w:t>
      </w:r>
      <w:r w:rsidR="00EC33FE">
        <w:t> </w:t>
      </w:r>
      <w:r w:rsidR="00EC33FE" w:rsidRPr="00653FE2">
        <w:t>[</w:t>
      </w:r>
      <w:r w:rsidRPr="00653FE2">
        <w:t>22] and the 23.08x and 23.09x-series of technical specifications. This handling may lead to a successful result, a partially successful result or an error being returned.</w:t>
      </w:r>
    </w:p>
    <w:p w14:paraId="4F0D5619" w14:textId="2EE983C6"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0BBC3EED"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4" w:name="_Toc11332431"/>
      <w:bookmarkStart w:id="3995" w:name="_Toc36554514"/>
      <w:bookmarkStart w:id="3996" w:name="_Toc218669415"/>
      <w:r w:rsidRPr="00653FE2">
        <w:t>22.6.4</w:t>
      </w:r>
      <w:r w:rsidRPr="00653FE2">
        <w:tab/>
        <w:t>Procedure in the HLR</w:t>
      </w:r>
      <w:bookmarkEnd w:id="3994"/>
      <w:bookmarkEnd w:id="3995"/>
      <w:bookmarkEnd w:id="3996"/>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689F6ABE"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11D47436" w:rsidR="00C33898" w:rsidRPr="00653FE2" w:rsidRDefault="00C33898" w:rsidP="00C33898">
      <w:pPr>
        <w:pStyle w:val="B1"/>
      </w:pPr>
      <w:r w:rsidRPr="00653FE2">
        <w:tab/>
        <w:t xml:space="preserve">The supplementary service request shall be processed according to 3GPP </w:t>
      </w:r>
      <w:r w:rsidR="00EC33FE" w:rsidRPr="00653FE2">
        <w:t>TS</w:t>
      </w:r>
      <w:r w:rsidR="00EC33FE">
        <w:t> </w:t>
      </w:r>
      <w:r w:rsidR="00EC33FE" w:rsidRPr="00653FE2">
        <w:t>2</w:t>
      </w:r>
      <w:r w:rsidRPr="00653FE2">
        <w:t>3.011</w:t>
      </w:r>
      <w:r w:rsidR="00EC33FE">
        <w:t> </w:t>
      </w:r>
      <w:r w:rsidR="00EC33FE" w:rsidRPr="00653FE2">
        <w:t>[</w:t>
      </w:r>
      <w:r w:rsidRPr="00653FE2">
        <w:t>22] and the 23.08x and 23.09x-series of technical specifications. This handling may lead to either a successful result or an error being returned.</w:t>
      </w:r>
    </w:p>
    <w:p w14:paraId="35BA9E24" w14:textId="6805A3F2" w:rsidR="00C33898" w:rsidRPr="00653FE2" w:rsidRDefault="00C33898" w:rsidP="00C33898">
      <w:r w:rsidRPr="00653FE2">
        <w:t xml:space="preserve">For call independent SS operations, each message shall contain only a single component. Messages which contain more than one component will be stopped at the air interface (as specified in 3GPP </w:t>
      </w:r>
      <w:r w:rsidR="00EC33FE" w:rsidRPr="00653FE2">
        <w:t>TS</w:t>
      </w:r>
      <w:r w:rsidR="00EC33FE">
        <w:t> </w:t>
      </w:r>
      <w:r w:rsidR="00EC33FE" w:rsidRPr="00653FE2">
        <w:t>2</w:t>
      </w:r>
      <w:r w:rsidRPr="00653FE2">
        <w:t>9.011</w:t>
      </w:r>
      <w:r w:rsidR="00EC33FE">
        <w:t> </w:t>
      </w:r>
      <w:r w:rsidR="00EC33FE" w:rsidRPr="00653FE2">
        <w:t>[</w:t>
      </w:r>
      <w:r w:rsidRPr="00653FE2">
        <w:t>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lastRenderedPageBreak/>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lastRenderedPageBreak/>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lastRenderedPageBreak/>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7" w:name="_Toc11332432"/>
      <w:bookmarkStart w:id="3998" w:name="_Toc36554515"/>
      <w:bookmarkStart w:id="3999" w:name="_Toc218669416"/>
      <w:r w:rsidRPr="00653FE2">
        <w:lastRenderedPageBreak/>
        <w:t>22.7</w:t>
      </w:r>
      <w:r w:rsidRPr="00653FE2">
        <w:tab/>
        <w:t>Void</w:t>
      </w:r>
      <w:bookmarkEnd w:id="3997"/>
      <w:bookmarkEnd w:id="3998"/>
      <w:bookmarkEnd w:id="3999"/>
    </w:p>
    <w:p w14:paraId="4EF28AA6" w14:textId="1E558B0F" w:rsidR="00C33898" w:rsidRPr="00653FE2" w:rsidRDefault="00C33898" w:rsidP="00C33898">
      <w:pPr>
        <w:pStyle w:val="TF"/>
        <w:keepLines w:val="0"/>
      </w:pPr>
      <w:r w:rsidRPr="00653FE2">
        <w:t>Figure 22.7.2/1 void</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4000" w:name="_Toc11332433"/>
      <w:bookmarkStart w:id="4001" w:name="_Toc36554516"/>
      <w:bookmarkStart w:id="4002" w:name="_Toc218669417"/>
      <w:r w:rsidRPr="00653FE2">
        <w:lastRenderedPageBreak/>
        <w:t>22.8</w:t>
      </w:r>
      <w:r w:rsidRPr="00653FE2">
        <w:tab/>
        <w:t>Password registration procedure</w:t>
      </w:r>
      <w:bookmarkEnd w:id="4000"/>
      <w:bookmarkEnd w:id="4001"/>
      <w:bookmarkEnd w:id="4002"/>
    </w:p>
    <w:p w14:paraId="38C7C294" w14:textId="77777777" w:rsidR="00C33898" w:rsidRPr="00653FE2" w:rsidRDefault="00C33898" w:rsidP="00C33898">
      <w:pPr>
        <w:pStyle w:val="Heading3"/>
      </w:pPr>
      <w:bookmarkStart w:id="4003" w:name="_Toc11332434"/>
      <w:bookmarkStart w:id="4004" w:name="_Toc36554517"/>
      <w:bookmarkStart w:id="4005" w:name="_Toc218669418"/>
      <w:r w:rsidRPr="00653FE2">
        <w:t>22.8.1</w:t>
      </w:r>
      <w:r w:rsidRPr="00653FE2">
        <w:tab/>
        <w:t>General</w:t>
      </w:r>
      <w:bookmarkEnd w:id="4003"/>
      <w:bookmarkEnd w:id="4004"/>
      <w:bookmarkEnd w:id="4005"/>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6" w:name="_MON_1112601520"/>
    <w:bookmarkStart w:id="4007" w:name="_MON_1112601875"/>
    <w:bookmarkEnd w:id="4006"/>
    <w:bookmarkEnd w:id="4007"/>
    <w:bookmarkStart w:id="4008" w:name="_MON_1112601955"/>
    <w:bookmarkEnd w:id="4008"/>
    <w:p w14:paraId="1D1FC865" w14:textId="77777777" w:rsidR="00C33898" w:rsidRPr="00653FE2" w:rsidRDefault="00C33898" w:rsidP="00C33898">
      <w:pPr>
        <w:pStyle w:val="TH"/>
      </w:pPr>
      <w:r w:rsidRPr="00653FE2">
        <w:object w:dxaOrig="8520" w:dyaOrig="11340" w14:anchorId="16578C8B">
          <v:shape id="_x0000_i1097" type="#_x0000_t75" style="width:311.15pt;height:413.85pt" o:ole="">
            <v:imagedata r:id="rId339" o:title=""/>
          </v:shape>
          <o:OLEObject Type="Embed" ProgID="Word.Picture.8" ShapeID="_x0000_i1097" DrawAspect="Content" ObjectID="_1829282367" r:id="rId340"/>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53142829" w:rsidR="00C33898" w:rsidRPr="00653FE2" w:rsidRDefault="00C33898" w:rsidP="00C33898">
      <w:pPr>
        <w:pStyle w:val="NF"/>
        <w:keepNext w:val="0"/>
        <w:keepLines w:val="0"/>
      </w:pPr>
      <w:r w:rsidRPr="00653FE2">
        <w:lastRenderedPageBreak/>
        <w:t>NOTE 1:</w:t>
      </w:r>
      <w:r w:rsidRPr="00653FE2">
        <w:tab/>
        <w:t xml:space="preserve">For details of the procedure on the radio path, see 3GPP </w:t>
      </w:r>
      <w:r w:rsidR="00EC33FE" w:rsidRPr="00653FE2">
        <w:t>TS</w:t>
      </w:r>
      <w:r w:rsidR="00EC33FE">
        <w:t> </w:t>
      </w:r>
      <w:r w:rsidR="00EC33FE" w:rsidRPr="00653FE2">
        <w:t>2</w:t>
      </w:r>
      <w:r w:rsidRPr="00653FE2">
        <w:t>4.008</w:t>
      </w:r>
      <w:r w:rsidR="00EC33FE">
        <w:t> </w:t>
      </w:r>
      <w:r w:rsidR="00EC33FE" w:rsidRPr="00653FE2">
        <w:t>[</w:t>
      </w:r>
      <w:r w:rsidRPr="00653FE2">
        <w:t xml:space="preserve">35], 3GPP </w:t>
      </w:r>
      <w:r w:rsidR="00EC33FE" w:rsidRPr="00653FE2">
        <w:t>TS</w:t>
      </w:r>
      <w:r w:rsidR="00EC33FE">
        <w:t> </w:t>
      </w:r>
      <w:r w:rsidR="00EC33FE" w:rsidRPr="00653FE2">
        <w:t>2</w:t>
      </w:r>
      <w:r w:rsidRPr="00653FE2">
        <w:t>4.010</w:t>
      </w:r>
      <w:r w:rsidR="00EC33FE">
        <w:t> </w:t>
      </w:r>
      <w:r w:rsidR="00EC33FE" w:rsidRPr="00653FE2">
        <w:t>[</w:t>
      </w:r>
      <w:r w:rsidRPr="00653FE2">
        <w:t xml:space="preserve">36], 3GPP </w:t>
      </w:r>
      <w:r w:rsidR="00EC33FE" w:rsidRPr="00653FE2">
        <w:t>TS</w:t>
      </w:r>
      <w:r w:rsidR="00EC33FE">
        <w:t> </w:t>
      </w:r>
      <w:r w:rsidR="00EC33FE" w:rsidRPr="00653FE2">
        <w:t>2</w:t>
      </w:r>
      <w:r w:rsidRPr="00653FE2">
        <w:t xml:space="preserve">4.08x and 3GPP </w:t>
      </w:r>
      <w:r w:rsidR="00EC33FE" w:rsidRPr="00653FE2">
        <w:t>TS</w:t>
      </w:r>
      <w:r w:rsidR="00EC33FE">
        <w:t> </w:t>
      </w:r>
      <w:r w:rsidR="00EC33FE" w:rsidRPr="00653FE2">
        <w:t>2</w:t>
      </w:r>
      <w:r w:rsidRPr="00653FE2">
        <w:t>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9" w:name="_Toc11332435"/>
      <w:bookmarkStart w:id="4010" w:name="_Toc36554518"/>
      <w:bookmarkStart w:id="4011" w:name="_Toc218669419"/>
      <w:r w:rsidRPr="00653FE2">
        <w:t>22.8.2</w:t>
      </w:r>
      <w:r w:rsidRPr="00653FE2">
        <w:tab/>
        <w:t>Procedure in the MSC</w:t>
      </w:r>
      <w:bookmarkEnd w:id="4009"/>
      <w:bookmarkEnd w:id="4010"/>
      <w:bookmarkEnd w:id="4011"/>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2" w:name="_Toc11332436"/>
      <w:bookmarkStart w:id="4013" w:name="_Toc36554519"/>
      <w:bookmarkStart w:id="4014" w:name="_Toc218669420"/>
      <w:r w:rsidRPr="00653FE2">
        <w:t>22.8.3</w:t>
      </w:r>
      <w:r w:rsidRPr="00653FE2">
        <w:tab/>
        <w:t>Procedure in the VLR</w:t>
      </w:r>
      <w:bookmarkEnd w:id="4012"/>
      <w:bookmarkEnd w:id="4013"/>
      <w:bookmarkEnd w:id="4014"/>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5" w:name="_Toc11332437"/>
      <w:bookmarkStart w:id="4016" w:name="_Toc36554520"/>
      <w:bookmarkStart w:id="4017" w:name="_Toc218669421"/>
      <w:r w:rsidRPr="00653FE2">
        <w:t>22.8.4</w:t>
      </w:r>
      <w:r w:rsidRPr="00653FE2">
        <w:tab/>
        <w:t>Procedure in the HLR</w:t>
      </w:r>
      <w:bookmarkEnd w:id="4015"/>
      <w:bookmarkEnd w:id="4016"/>
      <w:bookmarkEnd w:id="4017"/>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024D09A4"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64B4BDE7" w14:textId="35D693D0" w:rsidR="00C33898" w:rsidRPr="00653FE2" w:rsidRDefault="00C33898" w:rsidP="00C33898">
      <w:r w:rsidRPr="00653FE2">
        <w:t xml:space="preserve">The HLR shall process the MAP_REGISTER_PASSWORD indication as specified in 3GPP </w:t>
      </w:r>
      <w:r w:rsidR="00EC33FE" w:rsidRPr="00653FE2">
        <w:t>TS</w:t>
      </w:r>
      <w:r w:rsidR="00EC33FE">
        <w:t> </w:t>
      </w:r>
      <w:r w:rsidR="00EC33FE" w:rsidRPr="00653FE2">
        <w:t>2</w:t>
      </w:r>
      <w:r w:rsidRPr="00653FE2">
        <w:t>3.011</w:t>
      </w:r>
      <w:r w:rsidR="00EC33FE">
        <w:t> </w:t>
      </w:r>
      <w:r w:rsidR="00EC33FE" w:rsidRPr="00653FE2">
        <w:t>[</w:t>
      </w:r>
      <w:r w:rsidRPr="00653FE2">
        <w:t xml:space="preserve">22]. During the handling of password registration, the password procedure is initiated (as specified in 3GPP </w:t>
      </w:r>
      <w:r w:rsidR="00EC33FE" w:rsidRPr="00653FE2">
        <w:t>TS</w:t>
      </w:r>
      <w:r w:rsidR="00EC33FE">
        <w:t> </w:t>
      </w:r>
      <w:r w:rsidR="00EC33FE" w:rsidRPr="00653FE2">
        <w:t>2</w:t>
      </w:r>
      <w:r w:rsidRPr="00653FE2">
        <w:t>3.011</w:t>
      </w:r>
      <w:r w:rsidR="00EC33FE">
        <w:t> </w:t>
      </w:r>
      <w:r w:rsidR="00EC33FE" w:rsidRPr="00653FE2">
        <w:t>[</w:t>
      </w:r>
      <w:r w:rsidRPr="00653FE2">
        <w:t>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lastRenderedPageBreak/>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8" w:name="_Toc11332438"/>
      <w:bookmarkStart w:id="4019" w:name="_Toc36554521"/>
      <w:bookmarkStart w:id="4020" w:name="_Toc218669422"/>
      <w:r w:rsidRPr="00653FE2">
        <w:lastRenderedPageBreak/>
        <w:t>22.9</w:t>
      </w:r>
      <w:r w:rsidRPr="00653FE2">
        <w:tab/>
        <w:t>Mobile Initiated USSD procedure</w:t>
      </w:r>
      <w:bookmarkEnd w:id="4018"/>
      <w:bookmarkEnd w:id="4019"/>
      <w:bookmarkEnd w:id="4020"/>
    </w:p>
    <w:p w14:paraId="4E848804" w14:textId="77777777" w:rsidR="00C33898" w:rsidRPr="00653FE2" w:rsidRDefault="00C33898" w:rsidP="00C33898">
      <w:pPr>
        <w:pStyle w:val="Heading3"/>
      </w:pPr>
      <w:bookmarkStart w:id="4021" w:name="_Toc11332439"/>
      <w:bookmarkStart w:id="4022" w:name="_Toc36554522"/>
      <w:bookmarkStart w:id="4023" w:name="_Toc218669423"/>
      <w:r w:rsidRPr="00653FE2">
        <w:t>22.9.1</w:t>
      </w:r>
      <w:r w:rsidRPr="00653FE2">
        <w:tab/>
        <w:t>General</w:t>
      </w:r>
      <w:bookmarkEnd w:id="4021"/>
      <w:bookmarkEnd w:id="4022"/>
      <w:bookmarkEnd w:id="4023"/>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034B9BA3" w:rsidR="00C33898" w:rsidRPr="00653FE2" w:rsidRDefault="00C33898" w:rsidP="00C33898">
      <w:r w:rsidRPr="00653FE2">
        <w:t xml:space="preserve">The message flow for the procedure can be found in 3GPP </w:t>
      </w:r>
      <w:r w:rsidR="00EC33FE" w:rsidRPr="00653FE2">
        <w:t>TS</w:t>
      </w:r>
      <w:r w:rsidR="00EC33FE">
        <w:t> </w:t>
      </w:r>
      <w:r w:rsidR="00EC33FE" w:rsidRPr="00653FE2">
        <w:t>2</w:t>
      </w:r>
      <w:r w:rsidRPr="00653FE2">
        <w:t>3.090</w:t>
      </w:r>
      <w:r w:rsidR="00EC33FE">
        <w:t> </w:t>
      </w:r>
      <w:r w:rsidR="00EC33FE" w:rsidRPr="00653FE2">
        <w:t>[</w:t>
      </w:r>
      <w:r w:rsidRPr="00653FE2">
        <w:t>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4" w:name="_Toc11332440"/>
      <w:bookmarkStart w:id="4025" w:name="_Toc36554523"/>
      <w:bookmarkStart w:id="4026" w:name="_Toc218669424"/>
      <w:r w:rsidRPr="00653FE2">
        <w:t>22.9.2</w:t>
      </w:r>
      <w:r w:rsidRPr="00653FE2">
        <w:tab/>
        <w:t>Procedure in the MSC</w:t>
      </w:r>
      <w:bookmarkEnd w:id="4024"/>
      <w:bookmarkEnd w:id="4025"/>
      <w:bookmarkEnd w:id="4026"/>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3508F852" w:rsidR="00C33898" w:rsidRPr="00653FE2" w:rsidRDefault="00C33898" w:rsidP="00C33898">
      <w:r w:rsidRPr="00653FE2">
        <w:t xml:space="preserve">The A_PROCESS_UNSTRUCTURED_SS_REQUEST from the MS contains information input by the user; the message may be fed to an application contained locally in the MSC or to the VLR. The rules for determining this are specified in 3GPP </w:t>
      </w:r>
      <w:r w:rsidR="00EC33FE" w:rsidRPr="00653FE2">
        <w:t>TS</w:t>
      </w:r>
      <w:r w:rsidR="00EC33FE">
        <w:t> </w:t>
      </w:r>
      <w:r w:rsidR="00EC33FE" w:rsidRPr="00653FE2">
        <w:t>2</w:t>
      </w:r>
      <w:r w:rsidRPr="00653FE2">
        <w:t>3.090</w:t>
      </w:r>
      <w:r w:rsidR="00EC33FE">
        <w:t> </w:t>
      </w:r>
      <w:r w:rsidR="00EC33FE" w:rsidRPr="00653FE2">
        <w:t>[</w:t>
      </w:r>
      <w:r w:rsidRPr="00653FE2">
        <w:t>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642A32E0" w:rsidR="00C33898" w:rsidRPr="00653FE2" w:rsidRDefault="00C33898" w:rsidP="00C33898">
      <w:r w:rsidRPr="00653FE2">
        <w:t xml:space="preserve">If the message is destined for the VLR then the MSC shall transfer the message to the VLR using the mapping specified in detail in 3GPP </w:t>
      </w:r>
      <w:r w:rsidR="00EC33FE" w:rsidRPr="00653FE2">
        <w:t>TS</w:t>
      </w:r>
      <w:r w:rsidR="00EC33FE">
        <w:t> </w:t>
      </w:r>
      <w:r w:rsidR="00EC33FE" w:rsidRPr="00653FE2">
        <w:t>2</w:t>
      </w:r>
      <w:r w:rsidRPr="00653FE2">
        <w:t>9.011</w:t>
      </w:r>
      <w:r w:rsidR="00EC33FE">
        <w:t> </w:t>
      </w:r>
      <w:r w:rsidR="00EC33FE" w:rsidRPr="00653FE2">
        <w:t>[</w:t>
      </w:r>
      <w:r w:rsidRPr="00653FE2">
        <w:t>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7" w:name="_Toc11332441"/>
      <w:bookmarkStart w:id="4028" w:name="_Toc36554524"/>
      <w:bookmarkStart w:id="4029" w:name="_Toc218669425"/>
      <w:r w:rsidRPr="00653FE2">
        <w:t>22.9.3</w:t>
      </w:r>
      <w:r w:rsidRPr="00653FE2">
        <w:tab/>
        <w:t>Procedure in the VLR</w:t>
      </w:r>
      <w:bookmarkEnd w:id="4027"/>
      <w:bookmarkEnd w:id="4028"/>
      <w:bookmarkEnd w:id="4029"/>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14:paraId="772DF183" w14:textId="30E4469E" w:rsidR="00C33898" w:rsidRPr="00653FE2" w:rsidRDefault="00C33898" w:rsidP="00C33898">
      <w:r w:rsidRPr="00653FE2">
        <w:t xml:space="preserve">The MAP_PROCESS_UNSTRUCTURED_SS_REQUEST from the MSC contains information input by the user; the message may be fed to an application contained locally in the VLR or to the HLR. The rules for determining this are specified in 3GPP </w:t>
      </w:r>
      <w:r w:rsidR="00EC33FE" w:rsidRPr="00653FE2">
        <w:t>TS</w:t>
      </w:r>
      <w:r w:rsidR="00EC33FE">
        <w:t> </w:t>
      </w:r>
      <w:r w:rsidR="00EC33FE" w:rsidRPr="00653FE2">
        <w:t>2</w:t>
      </w:r>
      <w:r w:rsidRPr="00653FE2">
        <w:t>3.090</w:t>
      </w:r>
      <w:r w:rsidR="00EC33FE">
        <w:t> </w:t>
      </w:r>
      <w:r w:rsidR="00EC33FE" w:rsidRPr="00653FE2">
        <w:t>[</w:t>
      </w:r>
      <w:r w:rsidRPr="00653FE2">
        <w:t>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30" w:name="_Toc11332442"/>
      <w:bookmarkStart w:id="4031" w:name="_Toc36554525"/>
      <w:bookmarkStart w:id="4032" w:name="_Toc218669426"/>
      <w:r w:rsidRPr="00653FE2">
        <w:t>22.9.4</w:t>
      </w:r>
      <w:r w:rsidRPr="00653FE2">
        <w:tab/>
        <w:t>Procedure in the HLR</w:t>
      </w:r>
      <w:bookmarkEnd w:id="4030"/>
      <w:bookmarkEnd w:id="4031"/>
      <w:bookmarkEnd w:id="4032"/>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3" w:name="_Toc11332443"/>
      <w:bookmarkStart w:id="4034" w:name="_Toc36554526"/>
      <w:bookmarkStart w:id="4035" w:name="_Toc218669427"/>
      <w:r w:rsidRPr="00653FE2">
        <w:t>22.9.5</w:t>
      </w:r>
      <w:r w:rsidRPr="00653FE2">
        <w:tab/>
        <w:t>Procedures in the gsmSCF/secondary HLR</w:t>
      </w:r>
      <w:bookmarkEnd w:id="4033"/>
      <w:bookmarkEnd w:id="4034"/>
      <w:bookmarkEnd w:id="4035"/>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lastRenderedPageBreak/>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lastRenderedPageBreak/>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lastRenderedPageBreak/>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lastRenderedPageBreak/>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lastRenderedPageBreak/>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lastRenderedPageBreak/>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lastRenderedPageBreak/>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lastRenderedPageBreak/>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lastRenderedPageBreak/>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lastRenderedPageBreak/>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lastRenderedPageBreak/>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lastRenderedPageBreak/>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6" w:name="_Toc11332444"/>
      <w:bookmarkStart w:id="4037" w:name="_Toc36554527"/>
      <w:bookmarkStart w:id="4038" w:name="_Toc218669428"/>
      <w:r w:rsidRPr="00653FE2">
        <w:lastRenderedPageBreak/>
        <w:t>22.10</w:t>
      </w:r>
      <w:r w:rsidRPr="00653FE2">
        <w:tab/>
        <w:t>Network initiated USSD procedure</w:t>
      </w:r>
      <w:bookmarkEnd w:id="4036"/>
      <w:bookmarkEnd w:id="4037"/>
      <w:bookmarkEnd w:id="4038"/>
    </w:p>
    <w:p w14:paraId="655C328F" w14:textId="77777777" w:rsidR="00C33898" w:rsidRPr="00653FE2" w:rsidRDefault="00C33898" w:rsidP="00C33898">
      <w:pPr>
        <w:pStyle w:val="Heading3"/>
      </w:pPr>
      <w:bookmarkStart w:id="4039" w:name="_Toc11332445"/>
      <w:bookmarkStart w:id="4040" w:name="_Toc36554528"/>
      <w:bookmarkStart w:id="4041" w:name="_Toc218669429"/>
      <w:r w:rsidRPr="00653FE2">
        <w:t>22.10.1</w:t>
      </w:r>
      <w:r w:rsidRPr="00653FE2">
        <w:tab/>
        <w:t>General</w:t>
      </w:r>
      <w:bookmarkEnd w:id="4039"/>
      <w:bookmarkEnd w:id="4040"/>
      <w:bookmarkEnd w:id="4041"/>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6BEDA807" w:rsidR="00C33898" w:rsidRPr="00653FE2" w:rsidRDefault="00C33898" w:rsidP="00C33898">
      <w:pPr>
        <w:keepNext/>
        <w:keepLines/>
      </w:pPr>
      <w:r w:rsidRPr="00653FE2">
        <w:t xml:space="preserve">The message flow for the procedure can be found in 3GPP </w:t>
      </w:r>
      <w:r w:rsidR="00EC33FE" w:rsidRPr="00653FE2">
        <w:t>TS</w:t>
      </w:r>
      <w:r w:rsidR="00EC33FE">
        <w:t> </w:t>
      </w:r>
      <w:r w:rsidR="00EC33FE" w:rsidRPr="00653FE2">
        <w:t>2</w:t>
      </w:r>
      <w:r w:rsidRPr="00653FE2">
        <w:t>3.090</w:t>
      </w:r>
      <w:r w:rsidR="00EC33FE">
        <w:t> </w:t>
      </w:r>
      <w:r w:rsidR="00EC33FE" w:rsidRPr="00653FE2">
        <w:t>[</w:t>
      </w:r>
      <w:r w:rsidRPr="00653FE2">
        <w:t>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2" w:name="_Toc11332446"/>
      <w:bookmarkStart w:id="4043" w:name="_Toc36554529"/>
      <w:bookmarkStart w:id="4044" w:name="_Toc218669430"/>
      <w:r w:rsidRPr="00653FE2">
        <w:t>22.10.2</w:t>
      </w:r>
      <w:r w:rsidRPr="00653FE2">
        <w:tab/>
        <w:t>Procedure in the MSC</w:t>
      </w:r>
      <w:bookmarkEnd w:id="4042"/>
      <w:bookmarkEnd w:id="4043"/>
      <w:bookmarkEnd w:id="4044"/>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0F4698E5"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35943B9D" w14:textId="62BD9A2B"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12BFB6ED" w14:textId="10615A6A" w:rsidR="00C33898" w:rsidRPr="00653FE2" w:rsidRDefault="00C33898" w:rsidP="00C33898">
      <w:pPr>
        <w:pStyle w:val="B1"/>
      </w:pPr>
      <w:r w:rsidRPr="00653FE2">
        <w:t>Page_MSC</w:t>
      </w:r>
      <w:r w:rsidR="00854CE3">
        <w:tab/>
      </w:r>
      <w:r w:rsidR="00854CE3">
        <w:tab/>
      </w:r>
      <w:r w:rsidRPr="00653FE2">
        <w:t xml:space="preserve">see </w:t>
      </w:r>
      <w:r w:rsidR="00EC33FE">
        <w:t>clause</w:t>
      </w:r>
      <w:r w:rsidR="00EC33FE">
        <w:t> </w:t>
      </w:r>
      <w:r w:rsidR="00EC33FE" w:rsidRPr="00653FE2">
        <w:t>2</w:t>
      </w:r>
      <w:r w:rsidRPr="00653FE2">
        <w:t>5.3.1;</w:t>
      </w:r>
    </w:p>
    <w:p w14:paraId="5FD9611C" w14:textId="71345EBB" w:rsidR="00C33898" w:rsidRPr="00653FE2" w:rsidRDefault="00C33898" w:rsidP="00C33898">
      <w:pPr>
        <w:pStyle w:val="B1"/>
      </w:pPr>
      <w:r w:rsidRPr="00653FE2">
        <w:t>Search_For_MS_MSC</w:t>
      </w:r>
      <w:r w:rsidR="00854CE3">
        <w:tab/>
      </w:r>
      <w:r w:rsidRPr="00653FE2">
        <w:tab/>
        <w:t xml:space="preserve">see </w:t>
      </w:r>
      <w:r w:rsidR="00EC33FE">
        <w:t>clause</w:t>
      </w:r>
      <w:r w:rsidR="00EC33FE">
        <w:t> </w:t>
      </w:r>
      <w:r w:rsidR="00EC33FE" w:rsidRPr="00653FE2">
        <w:t>2</w:t>
      </w:r>
      <w:r w:rsidRPr="00653FE2">
        <w:t>5.3.2;</w:t>
      </w:r>
    </w:p>
    <w:p w14:paraId="316F6629" w14:textId="1025FCB9" w:rsidR="00C33898" w:rsidRPr="00653FE2" w:rsidRDefault="00C33898" w:rsidP="00C33898">
      <w:pPr>
        <w:pStyle w:val="B1"/>
      </w:pPr>
      <w:r w:rsidRPr="00653FE2">
        <w:t>Process_Access_Request_MSC</w:t>
      </w:r>
      <w:r w:rsidR="00854CE3">
        <w:tab/>
      </w:r>
      <w:r w:rsidRPr="00653FE2">
        <w:t xml:space="preserve">see </w:t>
      </w:r>
      <w:r w:rsidR="00EC33FE">
        <w:t>clause</w:t>
      </w:r>
      <w:r w:rsidR="00EC33FE">
        <w:t> </w:t>
      </w:r>
      <w:r w:rsidR="00EC33FE" w:rsidRPr="00653FE2">
        <w:t>2</w:t>
      </w:r>
      <w:r w:rsidRPr="00653FE2">
        <w:t>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5" w:name="_Toc11332447"/>
      <w:bookmarkStart w:id="4046" w:name="_Toc36554530"/>
      <w:bookmarkStart w:id="4047" w:name="_Toc218669431"/>
      <w:r w:rsidRPr="00653FE2">
        <w:t>22.10.3</w:t>
      </w:r>
      <w:r w:rsidRPr="00653FE2">
        <w:tab/>
        <w:t>Procedure in the VLR</w:t>
      </w:r>
      <w:bookmarkEnd w:id="4045"/>
      <w:bookmarkEnd w:id="4046"/>
      <w:bookmarkEnd w:id="4047"/>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4A38362A"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416E6B63" w14:textId="2E9B4A21"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441A959F" w14:textId="1CE84F2E" w:rsidR="00C33898" w:rsidRPr="00653FE2" w:rsidRDefault="00C33898" w:rsidP="00C33898">
      <w:pPr>
        <w:pStyle w:val="B1"/>
      </w:pPr>
      <w:r w:rsidRPr="00653FE2">
        <w:t>Check_Indication</w:t>
      </w:r>
      <w:r w:rsidR="00854CE3">
        <w:tab/>
      </w:r>
      <w:r>
        <w:tab/>
      </w:r>
      <w:r w:rsidRPr="00653FE2">
        <w:t xml:space="preserve">see </w:t>
      </w:r>
      <w:r w:rsidR="00EC33FE">
        <w:t>clause</w:t>
      </w:r>
      <w:r w:rsidR="00EC33FE">
        <w:t> </w:t>
      </w:r>
      <w:r w:rsidR="00EC33FE" w:rsidRPr="00653FE2">
        <w:t>2</w:t>
      </w:r>
      <w:r w:rsidRPr="00653FE2">
        <w:t>5.2.1;</w:t>
      </w:r>
    </w:p>
    <w:p w14:paraId="4AEADABD" w14:textId="149AF529"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8E82861"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5.2.1;</w:t>
      </w:r>
    </w:p>
    <w:p w14:paraId="7278B40F" w14:textId="169A01A0" w:rsidR="00C33898" w:rsidRPr="00653FE2" w:rsidRDefault="00C33898" w:rsidP="00C33898">
      <w:pPr>
        <w:pStyle w:val="B1"/>
      </w:pPr>
      <w:r w:rsidRPr="00653FE2">
        <w:t>Process_Access_Request_VLR</w:t>
      </w:r>
      <w:r w:rsidR="00854CE3">
        <w:tab/>
      </w:r>
      <w:r w:rsidRPr="00653FE2">
        <w:t xml:space="preserve">see </w:t>
      </w:r>
      <w:r w:rsidR="00EC33FE">
        <w:t>clause</w:t>
      </w:r>
      <w:r w:rsidR="00EC33FE">
        <w:t> </w:t>
      </w:r>
      <w:r w:rsidR="00EC33FE" w:rsidRPr="00653FE2">
        <w:t>2</w:t>
      </w:r>
      <w:r w:rsidRPr="00653FE2">
        <w:t>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8" w:name="_Toc11332448"/>
      <w:bookmarkStart w:id="4049" w:name="_Toc36554531"/>
      <w:bookmarkStart w:id="4050" w:name="_Toc218669432"/>
      <w:r w:rsidRPr="00653FE2">
        <w:t>22.10.4</w:t>
      </w:r>
      <w:r w:rsidRPr="00653FE2">
        <w:tab/>
        <w:t>Procedure in the HLR</w:t>
      </w:r>
      <w:bookmarkEnd w:id="4048"/>
      <w:bookmarkEnd w:id="4049"/>
      <w:bookmarkEnd w:id="4050"/>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27574B97" w:rsidR="00C33898" w:rsidRPr="00653FE2" w:rsidRDefault="00C33898" w:rsidP="00C33898">
      <w:pPr>
        <w:pStyle w:val="B1"/>
      </w:pPr>
      <w:r w:rsidRPr="00653FE2">
        <w:t>Receive_Open_Ind</w:t>
      </w:r>
      <w:r w:rsidR="00854CE3">
        <w:tab/>
      </w:r>
      <w:r>
        <w:tab/>
      </w:r>
      <w:r w:rsidRPr="00653FE2">
        <w:t xml:space="preserve">see </w:t>
      </w:r>
      <w:r w:rsidR="00EC33FE">
        <w:t>clause</w:t>
      </w:r>
      <w:r w:rsidR="00EC33FE">
        <w:t> </w:t>
      </w:r>
      <w:r w:rsidR="00EC33FE" w:rsidRPr="00653FE2">
        <w:t>2</w:t>
      </w:r>
      <w:r w:rsidRPr="00653FE2">
        <w:t>5.1.1;</w:t>
      </w:r>
    </w:p>
    <w:p w14:paraId="000EA9AF" w14:textId="6E206D78"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4D90489C" w14:textId="51354558" w:rsidR="00C33898" w:rsidRPr="00653FE2" w:rsidRDefault="00C33898" w:rsidP="00C33898">
      <w:pPr>
        <w:pStyle w:val="B1"/>
      </w:pPr>
      <w:r w:rsidRPr="00653FE2">
        <w:t>Check_Indication</w:t>
      </w:r>
      <w:r w:rsidR="00854CE3">
        <w:tab/>
      </w:r>
      <w:r>
        <w:tab/>
      </w:r>
      <w:r w:rsidRPr="00653FE2">
        <w:t xml:space="preserve">see </w:t>
      </w:r>
      <w:r w:rsidR="00EC33FE">
        <w:t>clause</w:t>
      </w:r>
      <w:r w:rsidR="00EC33FE">
        <w:t> </w:t>
      </w:r>
      <w:r w:rsidR="00EC33FE" w:rsidRPr="00653FE2">
        <w:t>2</w:t>
      </w:r>
      <w:r w:rsidRPr="00653FE2">
        <w:t>5.2.1;</w:t>
      </w:r>
    </w:p>
    <w:p w14:paraId="333E5EB1" w14:textId="30E569E3"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51" w:name="_Toc11332449"/>
      <w:bookmarkStart w:id="4052" w:name="_Toc36554532"/>
      <w:bookmarkStart w:id="4053" w:name="_Toc218669433"/>
      <w:r w:rsidRPr="00653FE2">
        <w:t>22.10.5</w:t>
      </w:r>
      <w:r w:rsidRPr="00653FE2">
        <w:tab/>
        <w:t>Procedure in the gsmSCF or secondary HLR</w:t>
      </w:r>
      <w:bookmarkEnd w:id="4051"/>
      <w:bookmarkEnd w:id="4052"/>
      <w:bookmarkEnd w:id="4053"/>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45FED173" w:rsidR="00C33898" w:rsidRPr="00653FE2" w:rsidRDefault="00C33898" w:rsidP="00C33898">
      <w:pPr>
        <w:pStyle w:val="B1"/>
      </w:pPr>
      <w:r w:rsidRPr="00653FE2">
        <w:t>Receive_Open_Cnf</w:t>
      </w:r>
      <w:r w:rsidR="00854CE3">
        <w:tab/>
      </w:r>
      <w:r>
        <w:tab/>
      </w:r>
      <w:r w:rsidRPr="00653FE2">
        <w:t xml:space="preserve">see </w:t>
      </w:r>
      <w:r w:rsidR="00EC33FE">
        <w:t>clause</w:t>
      </w:r>
      <w:r w:rsidR="00EC33FE">
        <w:t> </w:t>
      </w:r>
      <w:r w:rsidR="00EC33FE" w:rsidRPr="00653FE2">
        <w:t>2</w:t>
      </w:r>
      <w:r w:rsidRPr="00653FE2">
        <w:t>5.1.2;</w:t>
      </w:r>
    </w:p>
    <w:p w14:paraId="20792537" w14:textId="3C98E57B" w:rsidR="00C33898" w:rsidRPr="00653FE2" w:rsidRDefault="00C33898" w:rsidP="00C33898">
      <w:pPr>
        <w:pStyle w:val="B1"/>
      </w:pPr>
      <w:r w:rsidRPr="00653FE2">
        <w:t>Check_Confirmation</w:t>
      </w:r>
      <w:r w:rsidR="00854CE3">
        <w:tab/>
      </w:r>
      <w:r>
        <w:tab/>
      </w:r>
      <w:r w:rsidRPr="00653FE2">
        <w:t xml:space="preserve">see </w:t>
      </w:r>
      <w:r w:rsidR="00EC33FE">
        <w:t>clause</w:t>
      </w:r>
      <w:r w:rsidR="00EC33FE">
        <w:t> </w:t>
      </w:r>
      <w:r w:rsidR="00EC33FE" w:rsidRPr="00653FE2">
        <w:t>2</w:t>
      </w:r>
      <w:r w:rsidRPr="00653FE2">
        <w:t>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lastRenderedPageBreak/>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lastRenderedPageBreak/>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lastRenderedPageBreak/>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lastRenderedPageBreak/>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lastRenderedPageBreak/>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lastRenderedPageBreak/>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lastRenderedPageBreak/>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lastRenderedPageBreak/>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lastRenderedPageBreak/>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lastRenderedPageBreak/>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lastRenderedPageBreak/>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lastRenderedPageBreak/>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lastRenderedPageBreak/>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lastRenderedPageBreak/>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lastRenderedPageBreak/>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lastRenderedPageBreak/>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lastRenderedPageBreak/>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lastRenderedPageBreak/>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4" w:name="_Toc11332450"/>
      <w:bookmarkStart w:id="4055" w:name="_Toc36554533"/>
      <w:bookmarkStart w:id="4056" w:name="_Toc218669434"/>
      <w:r w:rsidRPr="00653FE2">
        <w:lastRenderedPageBreak/>
        <w:t>22.11</w:t>
      </w:r>
      <w:r w:rsidRPr="00653FE2">
        <w:tab/>
        <w:t>Common macros for clause 22</w:t>
      </w:r>
      <w:bookmarkEnd w:id="4054"/>
      <w:bookmarkEnd w:id="4055"/>
      <w:bookmarkEnd w:id="4056"/>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7" w:name="_Toc11332451"/>
      <w:bookmarkStart w:id="4058" w:name="_Toc36554534"/>
      <w:bookmarkStart w:id="4059" w:name="_Toc218669435"/>
      <w:r w:rsidRPr="00653FE2">
        <w:t>22.11.1</w:t>
      </w:r>
      <w:r w:rsidRPr="00653FE2">
        <w:tab/>
        <w:t>SS Password handling macros</w:t>
      </w:r>
      <w:bookmarkEnd w:id="4057"/>
      <w:bookmarkEnd w:id="4058"/>
      <w:bookmarkEnd w:id="4059"/>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676AC6E8" w:rsidR="00C33898" w:rsidRPr="00653FE2" w:rsidRDefault="00C33898" w:rsidP="00C33898">
      <w:pPr>
        <w:pStyle w:val="B1"/>
      </w:pPr>
      <w:r w:rsidRPr="00653FE2">
        <w:t>Check_Indication</w:t>
      </w:r>
      <w:r w:rsidR="00854CE3">
        <w:tab/>
      </w:r>
      <w:r w:rsidR="00854CE3">
        <w:tab/>
      </w:r>
      <w:r w:rsidRPr="00653FE2">
        <w:tab/>
        <w:t xml:space="preserve">see </w:t>
      </w:r>
      <w:r w:rsidR="00EC33FE">
        <w:t>clause</w:t>
      </w:r>
      <w:r w:rsidR="00EC33FE">
        <w:t> </w:t>
      </w:r>
      <w:r w:rsidR="00EC33FE" w:rsidRPr="00653FE2">
        <w:t>2</w:t>
      </w:r>
      <w:r w:rsidRPr="00653FE2">
        <w:t>5.2.1.</w:t>
      </w:r>
    </w:p>
    <w:p w14:paraId="466D28EF" w14:textId="77777777" w:rsidR="00C33898" w:rsidRPr="00653FE2" w:rsidRDefault="00C33898" w:rsidP="00C33898">
      <w:r w:rsidRPr="00653FE2">
        <w:t>The macro is shown in figure 22.11.1/2.</w:t>
      </w:r>
    </w:p>
    <w:p w14:paraId="64C82CBE" w14:textId="52C47A04" w:rsidR="00C33898" w:rsidRPr="00653FE2" w:rsidRDefault="00C33898" w:rsidP="00C33898">
      <w:pPr>
        <w:pStyle w:val="Heading3"/>
      </w:pPr>
      <w:bookmarkStart w:id="4060" w:name="_Toc11332452"/>
      <w:bookmarkStart w:id="4061" w:name="_Toc36554535"/>
      <w:bookmarkStart w:id="4062" w:name="_Toc218669436"/>
      <w:r w:rsidRPr="00653FE2">
        <w:t>22.11.2</w:t>
      </w:r>
      <w:r w:rsidRPr="00653FE2">
        <w:tab/>
        <w:t>Void</w:t>
      </w:r>
      <w:bookmarkEnd w:id="4060"/>
      <w:bookmarkEnd w:id="4061"/>
      <w:bookmarkEnd w:id="4062"/>
    </w:p>
    <w:p w14:paraId="6E695FA5" w14:textId="1422005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lastRenderedPageBreak/>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lastRenderedPageBreak/>
        <w:t>Figure 22.11.2/5 void</w:t>
      </w:r>
    </w:p>
    <w:p w14:paraId="5BD17F48" w14:textId="77777777" w:rsidR="00C33898" w:rsidRPr="00653FE2" w:rsidRDefault="00C33898" w:rsidP="00C33898">
      <w:pPr>
        <w:pStyle w:val="Heading2"/>
        <w:keepNext w:val="0"/>
        <w:keepLines w:val="0"/>
      </w:pPr>
      <w:r w:rsidRPr="00653FE2">
        <w:br w:type="page"/>
      </w:r>
      <w:bookmarkStart w:id="4063" w:name="_Toc11332453"/>
      <w:bookmarkStart w:id="4064" w:name="_Toc36554536"/>
      <w:bookmarkStart w:id="4065" w:name="_Toc218669437"/>
      <w:r w:rsidRPr="00653FE2">
        <w:lastRenderedPageBreak/>
        <w:t>22.12</w:t>
      </w:r>
      <w:r w:rsidRPr="00653FE2">
        <w:tab/>
        <w:t>Supplementary Service Invocation Notification procedure</w:t>
      </w:r>
      <w:bookmarkEnd w:id="4063"/>
      <w:bookmarkEnd w:id="4064"/>
      <w:bookmarkEnd w:id="4065"/>
    </w:p>
    <w:p w14:paraId="0F0CDA7B" w14:textId="77777777" w:rsidR="00C33898" w:rsidRPr="00653FE2" w:rsidRDefault="00C33898" w:rsidP="00C33898">
      <w:pPr>
        <w:pStyle w:val="Heading3"/>
        <w:keepNext w:val="0"/>
        <w:keepLines w:val="0"/>
      </w:pPr>
      <w:bookmarkStart w:id="4066" w:name="_Toc11332454"/>
      <w:bookmarkStart w:id="4067" w:name="_Toc36554537"/>
      <w:bookmarkStart w:id="4068" w:name="_Toc218669438"/>
      <w:r w:rsidRPr="00653FE2">
        <w:t>22.12.1</w:t>
      </w:r>
      <w:r w:rsidRPr="00653FE2">
        <w:tab/>
        <w:t>General</w:t>
      </w:r>
      <w:bookmarkEnd w:id="4066"/>
      <w:bookmarkEnd w:id="4067"/>
      <w:bookmarkEnd w:id="4068"/>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1401E4A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 xml:space="preserve">(defined in </w:t>
      </w:r>
      <w:r w:rsidR="00EC33FE" w:rsidRPr="00653FE2">
        <w:rPr>
          <w:szCs w:val="32"/>
        </w:rPr>
        <w:t>clause</w:t>
      </w:r>
      <w:r w:rsidR="00EC33FE">
        <w:rPr>
          <w:szCs w:val="32"/>
        </w:rPr>
        <w:t> </w:t>
      </w:r>
      <w:r w:rsidR="00EC33FE" w:rsidRPr="00653FE2">
        <w:rPr>
          <w:szCs w:val="32"/>
        </w:rPr>
        <w:t>1</w:t>
      </w:r>
      <w:r w:rsidRPr="00653FE2">
        <w:rPr>
          <w:szCs w:val="32"/>
        </w:rPr>
        <w:t>1).</w:t>
      </w:r>
    </w:p>
    <w:bookmarkStart w:id="4069" w:name="_MON_1112695041"/>
    <w:bookmarkStart w:id="4070" w:name="_MON_1112695580"/>
    <w:bookmarkStart w:id="4071" w:name="_MON_1112606099"/>
    <w:bookmarkEnd w:id="4069"/>
    <w:bookmarkEnd w:id="4070"/>
    <w:bookmarkEnd w:id="4071"/>
    <w:bookmarkStart w:id="4072" w:name="_MON_1112606309"/>
    <w:bookmarkEnd w:id="4072"/>
    <w:p w14:paraId="24C7D0A5" w14:textId="77777777" w:rsidR="00C33898" w:rsidRPr="00653FE2" w:rsidRDefault="00C33898" w:rsidP="00C33898">
      <w:pPr>
        <w:pStyle w:val="TH"/>
      </w:pPr>
      <w:r w:rsidRPr="00653FE2">
        <w:object w:dxaOrig="4725" w:dyaOrig="3645" w14:anchorId="0655D6BA">
          <v:shape id="_x0000_i1098" type="#_x0000_t75" style="width:233.55pt;height:182.2pt" o:ole="">
            <v:imagedata r:id="rId377" o:title=""/>
          </v:shape>
          <o:OLEObject Type="Embed" ProgID="Word.Picture.8" ShapeID="_x0000_i1098" DrawAspect="Content" ObjectID="_1829282368" r:id="rId378"/>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3" w:name="_Toc11332455"/>
      <w:bookmarkStart w:id="4074" w:name="_Toc36554538"/>
      <w:bookmarkStart w:id="4075" w:name="_Toc218669439"/>
      <w:r w:rsidRPr="00653FE2">
        <w:t>22.12.2</w:t>
      </w:r>
      <w:r w:rsidRPr="00653FE2">
        <w:tab/>
        <w:t>Procedure in the MSC</w:t>
      </w:r>
      <w:bookmarkEnd w:id="4073"/>
      <w:bookmarkEnd w:id="4074"/>
      <w:bookmarkEnd w:id="4075"/>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6789A3" w:rsidR="00C33898" w:rsidRPr="00653FE2" w:rsidRDefault="00C33898" w:rsidP="00C33898">
      <w:pPr>
        <w:pStyle w:val="B1"/>
      </w:pPr>
      <w:r w:rsidRPr="00653FE2">
        <w:t>Receive_Open_Cnf</w:t>
      </w:r>
      <w:r w:rsidR="00854CE3">
        <w:tab/>
      </w:r>
      <w:r w:rsidR="00854CE3">
        <w:tab/>
      </w:r>
      <w:r w:rsidRPr="00653FE2">
        <w:tab/>
        <w:t xml:space="preserve">see </w:t>
      </w:r>
      <w:r w:rsidR="00EC33FE">
        <w:t>clause</w:t>
      </w:r>
      <w:r w:rsidR="00EC33FE">
        <w:t> </w:t>
      </w:r>
      <w:r w:rsidR="00EC33FE" w:rsidRPr="00653FE2">
        <w:t>2</w:t>
      </w:r>
      <w:r w:rsidRPr="00653FE2">
        <w:t>5.1.2;</w:t>
      </w:r>
    </w:p>
    <w:p w14:paraId="6B4C5431" w14:textId="2C070B4B" w:rsidR="00C33898" w:rsidRPr="00653FE2" w:rsidRDefault="00C33898" w:rsidP="00C33898">
      <w:pPr>
        <w:pStyle w:val="B1"/>
      </w:pPr>
      <w:r w:rsidRPr="00653FE2">
        <w:t>Check_Confirmation</w:t>
      </w:r>
      <w:r w:rsidR="00854CE3">
        <w:tab/>
      </w:r>
      <w:r w:rsidR="00854CE3">
        <w:tab/>
      </w:r>
      <w:r w:rsidRPr="00653FE2">
        <w:tab/>
        <w:t xml:space="preserve">see </w:t>
      </w:r>
      <w:r w:rsidR="00EC33FE">
        <w:t>clause</w:t>
      </w:r>
      <w:r w:rsidR="00EC33FE">
        <w:t> </w:t>
      </w:r>
      <w:r w:rsidR="00EC33FE" w:rsidRPr="00653FE2">
        <w:t>2</w:t>
      </w:r>
      <w:r w:rsidRPr="00653FE2">
        <w:t>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6" w:name="_Toc11332456"/>
      <w:bookmarkStart w:id="4077" w:name="_Toc36554539"/>
      <w:bookmarkStart w:id="4078" w:name="_Toc218669440"/>
      <w:r w:rsidRPr="00653FE2">
        <w:t>22.12.3</w:t>
      </w:r>
      <w:r w:rsidRPr="00653FE2">
        <w:tab/>
        <w:t>Procedure in the gsmSCF</w:t>
      </w:r>
      <w:bookmarkEnd w:id="4076"/>
      <w:bookmarkEnd w:id="4077"/>
      <w:bookmarkEnd w:id="4078"/>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25B6E78C" w:rsidR="00C33898" w:rsidRPr="00653FE2" w:rsidRDefault="00C33898" w:rsidP="00C33898">
      <w:pPr>
        <w:pStyle w:val="B1"/>
      </w:pPr>
      <w:r w:rsidRPr="00653FE2">
        <w:t>Receive_Open_Ind</w:t>
      </w:r>
      <w:r w:rsidR="00854CE3">
        <w:tab/>
      </w:r>
      <w:r w:rsidR="00854CE3">
        <w:tab/>
      </w:r>
      <w:r w:rsidRPr="00653FE2">
        <w:tab/>
        <w:t xml:space="preserve">see </w:t>
      </w:r>
      <w:r w:rsidR="00EC33FE">
        <w:t>clause</w:t>
      </w:r>
      <w:r w:rsidR="00EC33FE">
        <w:t> </w:t>
      </w:r>
      <w:r w:rsidR="00EC33FE" w:rsidRPr="00653FE2">
        <w:t>2</w:t>
      </w:r>
      <w:r w:rsidRPr="00653FE2">
        <w:t>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lastRenderedPageBreak/>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lastRenderedPageBreak/>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9" w:name="_Toc11332457"/>
      <w:bookmarkStart w:id="4080" w:name="_Toc36554540"/>
      <w:bookmarkStart w:id="4081" w:name="_Toc218669441"/>
      <w:r w:rsidRPr="00653FE2">
        <w:lastRenderedPageBreak/>
        <w:t>22.13</w:t>
      </w:r>
      <w:r w:rsidRPr="00653FE2">
        <w:tab/>
        <w:t>Activation of a CCBS request</w:t>
      </w:r>
      <w:bookmarkEnd w:id="4079"/>
      <w:bookmarkEnd w:id="4080"/>
      <w:bookmarkEnd w:id="4081"/>
    </w:p>
    <w:p w14:paraId="3683EA40" w14:textId="77777777" w:rsidR="00C33898" w:rsidRPr="00653FE2" w:rsidRDefault="00C33898" w:rsidP="00C33898">
      <w:pPr>
        <w:pStyle w:val="Heading3"/>
        <w:keepNext w:val="0"/>
        <w:keepLines w:val="0"/>
      </w:pPr>
      <w:bookmarkStart w:id="4082" w:name="_Toc11332458"/>
      <w:bookmarkStart w:id="4083" w:name="_Toc36554541"/>
      <w:bookmarkStart w:id="4084" w:name="_Toc218669442"/>
      <w:r w:rsidRPr="00653FE2">
        <w:t>22.13.1</w:t>
      </w:r>
      <w:r w:rsidRPr="00653FE2">
        <w:tab/>
        <w:t>General</w:t>
      </w:r>
      <w:bookmarkEnd w:id="4082"/>
      <w:bookmarkEnd w:id="4083"/>
      <w:bookmarkEnd w:id="4084"/>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53371C01"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 xml:space="preserve">(defined in </w:t>
      </w:r>
      <w:r w:rsidR="00EC33FE" w:rsidRPr="00653FE2">
        <w:rPr>
          <w:szCs w:val="32"/>
        </w:rPr>
        <w:t>clause</w:t>
      </w:r>
      <w:r w:rsidR="00EC33FE">
        <w:rPr>
          <w:szCs w:val="32"/>
        </w:rPr>
        <w:t> </w:t>
      </w:r>
      <w:r w:rsidR="00EC33FE" w:rsidRPr="00653FE2">
        <w:rPr>
          <w:szCs w:val="32"/>
        </w:rPr>
        <w:t>1</w:t>
      </w:r>
      <w:r w:rsidRPr="00653FE2">
        <w:rPr>
          <w:szCs w:val="32"/>
        </w:rPr>
        <w:t>1).</w:t>
      </w:r>
    </w:p>
    <w:bookmarkStart w:id="4085" w:name="_MON_1112695395"/>
    <w:bookmarkStart w:id="4086" w:name="_MON_1112695533"/>
    <w:bookmarkEnd w:id="4085"/>
    <w:bookmarkEnd w:id="4086"/>
    <w:bookmarkStart w:id="4087" w:name="_MON_1113897634"/>
    <w:bookmarkEnd w:id="4087"/>
    <w:p w14:paraId="6216C1D5" w14:textId="77777777" w:rsidR="00C33898" w:rsidRPr="00653FE2" w:rsidRDefault="00C33898" w:rsidP="00C33898">
      <w:pPr>
        <w:pStyle w:val="TH"/>
      </w:pPr>
      <w:r w:rsidRPr="00653FE2">
        <w:object w:dxaOrig="4725" w:dyaOrig="3645" w14:anchorId="37BD87D0">
          <v:shape id="_x0000_i1099" type="#_x0000_t75" style="width:233.55pt;height:182.2pt" o:ole="">
            <v:imagedata r:id="rId381" o:title=""/>
          </v:shape>
          <o:OLEObject Type="Embed" ProgID="Word.Picture.8" ShapeID="_x0000_i1099" DrawAspect="Content" ObjectID="_1829282369" r:id="rId382"/>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8" w:name="_Toc11332459"/>
      <w:bookmarkStart w:id="4089" w:name="_Toc36554542"/>
      <w:bookmarkStart w:id="4090" w:name="_Toc218669443"/>
      <w:r w:rsidRPr="00653FE2">
        <w:t>22.13.2</w:t>
      </w:r>
      <w:r w:rsidRPr="00653FE2">
        <w:tab/>
        <w:t>Procedure in the VLR</w:t>
      </w:r>
      <w:bookmarkEnd w:id="4088"/>
      <w:bookmarkEnd w:id="4089"/>
      <w:bookmarkEnd w:id="4090"/>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91" w:name="_Toc11332460"/>
      <w:bookmarkStart w:id="4092" w:name="_Toc36554543"/>
      <w:bookmarkStart w:id="4093" w:name="_Toc218669444"/>
      <w:r w:rsidRPr="00653FE2">
        <w:t>22.13.3</w:t>
      </w:r>
      <w:r w:rsidRPr="00653FE2">
        <w:tab/>
        <w:t>Procedure in the HLR</w:t>
      </w:r>
      <w:bookmarkEnd w:id="4091"/>
      <w:bookmarkEnd w:id="4092"/>
      <w:bookmarkEnd w:id="4093"/>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lastRenderedPageBreak/>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4" w:name="_Toc11332461"/>
      <w:bookmarkStart w:id="4095" w:name="_Toc36554544"/>
      <w:bookmarkStart w:id="4096" w:name="_Toc218669445"/>
      <w:r w:rsidRPr="00653FE2">
        <w:lastRenderedPageBreak/>
        <w:t>22.14</w:t>
      </w:r>
      <w:r w:rsidRPr="00653FE2">
        <w:tab/>
        <w:t>Deactivation of a CCBS request</w:t>
      </w:r>
      <w:bookmarkEnd w:id="4094"/>
      <w:bookmarkEnd w:id="4095"/>
      <w:bookmarkEnd w:id="4096"/>
    </w:p>
    <w:p w14:paraId="35DAB5DB" w14:textId="77777777" w:rsidR="00C33898" w:rsidRPr="00653FE2" w:rsidRDefault="00C33898" w:rsidP="00C33898">
      <w:pPr>
        <w:pStyle w:val="Heading3"/>
        <w:keepNext w:val="0"/>
        <w:keepLines w:val="0"/>
      </w:pPr>
      <w:bookmarkStart w:id="4097" w:name="_Toc11332462"/>
      <w:bookmarkStart w:id="4098" w:name="_Toc36554545"/>
      <w:bookmarkStart w:id="4099" w:name="_Toc218669446"/>
      <w:r w:rsidRPr="00653FE2">
        <w:t>22.14.1</w:t>
      </w:r>
      <w:r w:rsidRPr="00653FE2">
        <w:tab/>
        <w:t>General</w:t>
      </w:r>
      <w:bookmarkEnd w:id="4097"/>
      <w:bookmarkEnd w:id="4098"/>
      <w:bookmarkEnd w:id="4099"/>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0793365F"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 xml:space="preserve">(defined in </w:t>
      </w:r>
      <w:r w:rsidR="00EC33FE" w:rsidRPr="00653FE2">
        <w:rPr>
          <w:szCs w:val="32"/>
        </w:rPr>
        <w:t>clause</w:t>
      </w:r>
      <w:r w:rsidR="00EC33FE">
        <w:rPr>
          <w:szCs w:val="32"/>
        </w:rPr>
        <w:t> </w:t>
      </w:r>
      <w:r w:rsidR="00EC33FE" w:rsidRPr="00653FE2">
        <w:rPr>
          <w:szCs w:val="32"/>
        </w:rPr>
        <w:t>1</w:t>
      </w:r>
      <w:r w:rsidRPr="00653FE2">
        <w:rPr>
          <w:szCs w:val="32"/>
        </w:rPr>
        <w:t>1).</w:t>
      </w:r>
    </w:p>
    <w:p w14:paraId="0697D759" w14:textId="77777777" w:rsidR="00C33898" w:rsidRPr="00653FE2" w:rsidRDefault="00C33898" w:rsidP="00C33898">
      <w:pPr>
        <w:pStyle w:val="TH"/>
      </w:pPr>
      <w:r w:rsidRPr="00653FE2">
        <w:object w:dxaOrig="4725" w:dyaOrig="3645" w14:anchorId="56DA968E">
          <v:shape id="_x0000_i1100" type="#_x0000_t75" style="width:233.55pt;height:182.2pt" o:ole="">
            <v:imagedata r:id="rId381" o:title=""/>
          </v:shape>
          <o:OLEObject Type="Embed" ProgID="Word.Picture.8" ShapeID="_x0000_i1100" DrawAspect="Content" ObjectID="_1829282370" r:id="rId385"/>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100" w:name="_Toc11332463"/>
      <w:bookmarkStart w:id="4101" w:name="_Toc36554546"/>
      <w:bookmarkStart w:id="4102" w:name="_Toc218669447"/>
      <w:r w:rsidRPr="00653FE2">
        <w:t>22.14.2</w:t>
      </w:r>
      <w:r w:rsidRPr="00653FE2">
        <w:tab/>
        <w:t>Procedure in the VLR</w:t>
      </w:r>
      <w:bookmarkEnd w:id="4100"/>
      <w:bookmarkEnd w:id="4101"/>
      <w:bookmarkEnd w:id="4102"/>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3" w:name="_Toc11332464"/>
      <w:bookmarkStart w:id="4104" w:name="_Toc36554547"/>
      <w:bookmarkStart w:id="4105" w:name="_Toc218669448"/>
      <w:r w:rsidRPr="00653FE2">
        <w:t>22.14.3</w:t>
      </w:r>
      <w:r w:rsidRPr="00653FE2">
        <w:tab/>
        <w:t>Procedure in the HLR</w:t>
      </w:r>
      <w:bookmarkEnd w:id="4103"/>
      <w:bookmarkEnd w:id="4104"/>
      <w:bookmarkEnd w:id="4105"/>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lastRenderedPageBreak/>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6" w:name="_Toc11332465"/>
      <w:bookmarkStart w:id="4107" w:name="_Toc36554548"/>
      <w:bookmarkStart w:id="4108" w:name="_Toc218669449"/>
      <w:r w:rsidRPr="00653FE2">
        <w:lastRenderedPageBreak/>
        <w:t>23</w:t>
      </w:r>
      <w:r w:rsidRPr="00653FE2">
        <w:tab/>
        <w:t>Short message service procedures</w:t>
      </w:r>
      <w:bookmarkEnd w:id="4106"/>
      <w:bookmarkEnd w:id="4107"/>
      <w:bookmarkEnd w:id="4108"/>
    </w:p>
    <w:p w14:paraId="0213B8A0" w14:textId="77777777" w:rsidR="00C33898" w:rsidRPr="00653FE2" w:rsidRDefault="00C33898" w:rsidP="00C33898">
      <w:pPr>
        <w:pStyle w:val="Heading2"/>
        <w:keepNext w:val="0"/>
        <w:keepLines w:val="0"/>
      </w:pPr>
      <w:bookmarkStart w:id="4109" w:name="_Toc11332466"/>
      <w:bookmarkStart w:id="4110" w:name="_Toc36554549"/>
      <w:bookmarkStart w:id="4111" w:name="_Toc218669450"/>
      <w:r w:rsidRPr="00653FE2">
        <w:t>23.1</w:t>
      </w:r>
      <w:r w:rsidRPr="00653FE2">
        <w:tab/>
        <w:t>General</w:t>
      </w:r>
      <w:bookmarkEnd w:id="4109"/>
      <w:bookmarkEnd w:id="4110"/>
      <w:bookmarkEnd w:id="4111"/>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2D73EDD5" w:rsidR="00C33898" w:rsidRPr="00653FE2" w:rsidRDefault="00C33898" w:rsidP="00C33898">
      <w:r w:rsidRPr="00653FE2">
        <w:t xml:space="preserve">When the </w:t>
      </w:r>
      <w:r>
        <w:t>"</w:t>
      </w:r>
      <w:r w:rsidRPr="00653FE2">
        <w:t>SMS in MME</w:t>
      </w:r>
      <w:r>
        <w:t>"</w:t>
      </w:r>
      <w:r w:rsidRPr="00653FE2">
        <w:t xml:space="preserve"> architecture option is supported, the </w:t>
      </w:r>
      <w:r w:rsidR="00EC33FE">
        <w:t>clause</w:t>
      </w:r>
      <w:r w:rsidR="00EC33FE">
        <w:t> </w:t>
      </w:r>
      <w:r w:rsidR="00EC33FE" w:rsidRPr="00653FE2">
        <w:t>2</w:t>
      </w:r>
      <w:r w:rsidRPr="00653FE2">
        <w:t>3 and its associated figures applies where HSS replaces HLR and where MME is handled as a MSC, except the procedures between  the serving MSC and the VLR which, here, are not applicable to the MME.</w:t>
      </w:r>
    </w:p>
    <w:p w14:paraId="7E195413" w14:textId="5DEE5233" w:rsidR="00C33898" w:rsidRPr="00653FE2" w:rsidRDefault="00C33898" w:rsidP="00C33898">
      <w:pPr>
        <w:pStyle w:val="NO"/>
      </w:pPr>
      <w:r w:rsidRPr="00653FE2">
        <w:t>NOTE:</w:t>
      </w:r>
      <w:r>
        <w:tab/>
      </w:r>
      <w:r w:rsidRPr="00653FE2">
        <w:t xml:space="preserve">MSC and MME cannot be both registered as serving nodes for MT SMS at a given time (cf 3GPP </w:t>
      </w:r>
      <w:r w:rsidR="00EC33FE" w:rsidRPr="00653FE2">
        <w:t>TS</w:t>
      </w:r>
      <w:r w:rsidR="00EC33FE">
        <w:t> </w:t>
      </w:r>
      <w:r w:rsidR="00EC33FE" w:rsidRPr="00653FE2">
        <w:t>2</w:t>
      </w:r>
      <w:r w:rsidRPr="00653FE2">
        <w:t>3.272</w:t>
      </w:r>
      <w:r w:rsidR="00EC33FE">
        <w:t> </w:t>
      </w:r>
      <w:r w:rsidR="00EC33FE" w:rsidRPr="00653FE2">
        <w:t>[</w:t>
      </w:r>
      <w:r w:rsidRPr="00653FE2">
        <w:t>2])</w:t>
      </w:r>
    </w:p>
    <w:p w14:paraId="2CBB5996" w14:textId="77777777" w:rsidR="00C33898" w:rsidRPr="00653FE2" w:rsidRDefault="00C33898" w:rsidP="00C33898">
      <w:pPr>
        <w:pStyle w:val="Heading3"/>
        <w:keepNext w:val="0"/>
        <w:keepLines w:val="0"/>
      </w:pPr>
      <w:bookmarkStart w:id="4112" w:name="_Toc11332467"/>
      <w:bookmarkStart w:id="4113" w:name="_Toc36554550"/>
      <w:bookmarkStart w:id="4114" w:name="_Toc218669451"/>
      <w:r w:rsidRPr="00653FE2">
        <w:t>23.1.1</w:t>
      </w:r>
      <w:r w:rsidRPr="00653FE2">
        <w:tab/>
      </w:r>
      <w:smartTag w:uri="urn:schemas-microsoft-com:office:smarttags" w:element="place">
        <w:smartTag w:uri="urn:schemas-microsoft-com:office:smarttags" w:element="City">
          <w:r w:rsidRPr="00653FE2">
            <w:t>Mobile</w:t>
          </w:r>
        </w:smartTag>
      </w:smartTag>
      <w:r w:rsidRPr="00653FE2">
        <w:t xml:space="preserve"> originated short message service Co-ordinator for the MSC</w:t>
      </w:r>
      <w:bookmarkEnd w:id="4112"/>
      <w:bookmarkEnd w:id="4113"/>
      <w:bookmarkEnd w:id="4114"/>
    </w:p>
    <w:p w14:paraId="2A688C8F" w14:textId="5914FE06" w:rsidR="00C33898" w:rsidRPr="00653FE2" w:rsidRDefault="00C33898" w:rsidP="00C33898">
      <w:r w:rsidRPr="00653FE2">
        <w:t xml:space="preserve">The process starts when the MSC receives an A_CM_SERV_REQ message (see 3GPP </w:t>
      </w:r>
      <w:r w:rsidR="00EC33FE" w:rsidRPr="00653FE2">
        <w:t>TS</w:t>
      </w:r>
      <w:r w:rsidR="00EC33FE">
        <w:t> </w:t>
      </w:r>
      <w:r w:rsidR="00EC33FE" w:rsidRPr="00653FE2">
        <w:t>2</w:t>
      </w:r>
      <w:r w:rsidRPr="00653FE2">
        <w:t>4.008</w:t>
      </w:r>
      <w:r w:rsidR="00EC33FE">
        <w:t> </w:t>
      </w:r>
      <w:r w:rsidR="00EC33FE" w:rsidRPr="00653FE2">
        <w:t>[</w:t>
      </w:r>
      <w:r w:rsidRPr="00653FE2">
        <w:t>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5689D4CD" w:rsidR="00C33898" w:rsidRPr="00653FE2" w:rsidRDefault="00C33898" w:rsidP="00C33898">
      <w:r w:rsidRPr="00653FE2">
        <w:t>If the macro Process_Access_Request_MSC takes the "OK" exit (which means that the MSC has sent an A_CM_SERVICE_ACCEPT to the MS), , the MS initiates mobile originated short message transfer or sends an indication that it has memory available for more short messages.</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5" w:name="_Toc11332468"/>
      <w:bookmarkStart w:id="4116" w:name="_Toc36554551"/>
      <w:bookmarkStart w:id="4117" w:name="_Toc218669452"/>
      <w:r w:rsidRPr="00653FE2">
        <w:t>23.1.2</w:t>
      </w:r>
      <w:r w:rsidRPr="00653FE2">
        <w:tab/>
        <w:t>Short message Gateway Co-ordinator for the HLR</w:t>
      </w:r>
      <w:bookmarkEnd w:id="4115"/>
      <w:bookmarkEnd w:id="4116"/>
      <w:bookmarkEnd w:id="4117"/>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lastRenderedPageBreak/>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lastRenderedPageBreak/>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8" w:name="_Toc11332469"/>
      <w:bookmarkStart w:id="4119" w:name="_Toc36554552"/>
      <w:bookmarkStart w:id="4120" w:name="_Toc218669453"/>
      <w:r w:rsidRPr="00653FE2">
        <w:lastRenderedPageBreak/>
        <w:t>23.2</w:t>
      </w:r>
      <w:r w:rsidRPr="00653FE2">
        <w:tab/>
        <w:t>The mobile originated short message transfer procedure</w:t>
      </w:r>
      <w:bookmarkEnd w:id="4118"/>
      <w:bookmarkEnd w:id="4119"/>
      <w:bookmarkEnd w:id="4120"/>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1" type="#_x0000_t75" style="width:396.95pt;height:254.2pt" o:ole="">
            <v:imagedata r:id="rId391" o:title=""/>
          </v:shape>
          <o:OLEObject Type="Embed" ProgID="Word.Picture.8" ShapeID="_x0000_i1101" DrawAspect="Content" ObjectID="_1829282371" r:id="rId392"/>
        </w:object>
      </w:r>
    </w:p>
    <w:p w14:paraId="0D36F4EC" w14:textId="77777777" w:rsidR="00C33898" w:rsidRPr="00653FE2" w:rsidRDefault="00C33898" w:rsidP="00C33898">
      <w:pPr>
        <w:pStyle w:val="NF"/>
        <w:keepNext w:val="0"/>
        <w:keepLines w:val="0"/>
      </w:pPr>
    </w:p>
    <w:p w14:paraId="105EA87A" w14:textId="36595355" w:rsidR="00C33898" w:rsidRPr="00653FE2" w:rsidRDefault="00C33898" w:rsidP="00C33898">
      <w:pPr>
        <w:pStyle w:val="NF"/>
        <w:keepNext w:val="0"/>
        <w:keepLines w:val="0"/>
      </w:pPr>
      <w:r w:rsidRPr="00653FE2">
        <w:t>1)</w:t>
      </w:r>
      <w:r w:rsidRPr="00653FE2">
        <w:tab/>
        <w:t xml:space="preserve">Short Message (3GPP </w:t>
      </w:r>
      <w:r w:rsidR="00EC33FE" w:rsidRPr="00653FE2">
        <w:t>TS</w:t>
      </w:r>
      <w:r w:rsidR="00EC33FE">
        <w:t> </w:t>
      </w:r>
      <w:r w:rsidR="00EC33FE" w:rsidRPr="00653FE2">
        <w:t>2</w:t>
      </w:r>
      <w:r w:rsidRPr="00653FE2">
        <w:t>4.011</w:t>
      </w:r>
      <w:r w:rsidR="00EC33FE">
        <w:t> </w:t>
      </w:r>
      <w:r w:rsidR="00EC33FE" w:rsidRPr="00653FE2">
        <w:t>[</w:t>
      </w:r>
      <w:r w:rsidRPr="00653FE2">
        <w:t>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91840DC" w:rsidR="00C33898" w:rsidRPr="00653FE2" w:rsidRDefault="00C33898" w:rsidP="00C33898">
      <w:pPr>
        <w:pStyle w:val="NF"/>
        <w:keepNext w:val="0"/>
        <w:keepLines w:val="0"/>
      </w:pPr>
      <w:r w:rsidRPr="00653FE2">
        <w:t>5)</w:t>
      </w:r>
      <w:r w:rsidRPr="00653FE2">
        <w:tab/>
        <w:t xml:space="preserve">Short message (3GPP </w:t>
      </w:r>
      <w:r w:rsidR="00EC33FE" w:rsidRPr="00653FE2">
        <w:t>TS</w:t>
      </w:r>
      <w:r w:rsidR="00EC33FE">
        <w:t> </w:t>
      </w:r>
      <w:r w:rsidR="00EC33FE" w:rsidRPr="00653FE2">
        <w:t>2</w:t>
      </w:r>
      <w:r w:rsidRPr="00653FE2">
        <w:t>3.040).</w:t>
      </w:r>
    </w:p>
    <w:p w14:paraId="47C30FBC" w14:textId="4AE9488E" w:rsidR="00C33898" w:rsidRPr="00653FE2" w:rsidRDefault="00C33898" w:rsidP="00C33898">
      <w:pPr>
        <w:pStyle w:val="NF"/>
        <w:keepNext w:val="0"/>
        <w:keepLines w:val="0"/>
      </w:pPr>
      <w:r w:rsidRPr="00653FE2">
        <w:t>6)</w:t>
      </w:r>
      <w:r w:rsidRPr="00653FE2">
        <w:tab/>
        <w:t xml:space="preserve">Short message Acknowledgement (3GPP </w:t>
      </w:r>
      <w:r w:rsidR="00EC33FE" w:rsidRPr="00653FE2">
        <w:t>TS</w:t>
      </w:r>
      <w:r w:rsidR="00EC33FE">
        <w:t> </w:t>
      </w:r>
      <w:r w:rsidR="00EC33FE" w:rsidRPr="00653FE2">
        <w:t>2</w:t>
      </w:r>
      <w:r w:rsidRPr="00653FE2">
        <w:t>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37BBD7CC" w:rsidR="00C33898" w:rsidRPr="00653FE2" w:rsidRDefault="00C33898" w:rsidP="00C33898">
      <w:pPr>
        <w:pStyle w:val="NF"/>
        <w:keepNext w:val="0"/>
        <w:keepLines w:val="0"/>
      </w:pPr>
      <w:r w:rsidRPr="00653FE2">
        <w:t>8)</w:t>
      </w:r>
      <w:r w:rsidRPr="00653FE2">
        <w:tab/>
        <w:t xml:space="preserve">Short Message Acknowledgement (3GPP </w:t>
      </w:r>
      <w:r w:rsidR="00EC33FE" w:rsidRPr="00653FE2">
        <w:t>TS</w:t>
      </w:r>
      <w:r w:rsidR="00EC33FE">
        <w:t> </w:t>
      </w:r>
      <w:r w:rsidR="00EC33FE" w:rsidRPr="00653FE2">
        <w:t>2</w:t>
      </w:r>
      <w:r w:rsidRPr="00653FE2">
        <w:t>4.011</w:t>
      </w:r>
      <w:r w:rsidR="00EC33FE">
        <w:t> </w:t>
      </w:r>
      <w:r w:rsidR="00EC33FE" w:rsidRPr="00653FE2">
        <w:t>[</w:t>
      </w:r>
      <w:r w:rsidRPr="00653FE2">
        <w:t>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32053E8F"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 xml:space="preserve">exchanged between their networks (see 3GPP </w:t>
      </w:r>
      <w:r w:rsidR="00EC33FE" w:rsidRPr="00653FE2">
        <w:t>TS</w:t>
      </w:r>
      <w:r w:rsidR="00EC33FE">
        <w:t> </w:t>
      </w:r>
      <w:r w:rsidR="00EC33FE" w:rsidRPr="00653FE2">
        <w:t>3</w:t>
      </w:r>
      <w:r w:rsidRPr="00653FE2">
        <w:t>3.204</w:t>
      </w:r>
      <w:r w:rsidR="00EC33FE">
        <w:t> </w:t>
      </w:r>
      <w:r w:rsidR="00EC33FE" w:rsidRPr="00653FE2">
        <w:t>[</w:t>
      </w:r>
      <w:r w:rsidRPr="00653FE2">
        <w:t>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00B5A527" w:rsidR="00C33898" w:rsidRPr="00653FE2" w:rsidRDefault="00C33898" w:rsidP="00C33898">
      <w:pPr>
        <w:pStyle w:val="B1"/>
        <w:tabs>
          <w:tab w:val="left" w:pos="4560"/>
        </w:tabs>
      </w:pPr>
      <w:r w:rsidRPr="00653FE2">
        <w:lastRenderedPageBreak/>
        <w:t>MAP_CHECK_IMEI</w:t>
      </w:r>
      <w:r w:rsidRPr="00653FE2">
        <w:tab/>
        <w:t xml:space="preserve">(see </w:t>
      </w:r>
      <w:r w:rsidR="00854CE3">
        <w:t>clause</w:t>
      </w:r>
      <w:r w:rsidRPr="00653FE2">
        <w:t> 8.7);</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21" w:name="_Toc11332470"/>
      <w:bookmarkStart w:id="4122" w:name="_Toc36554553"/>
      <w:bookmarkStart w:id="4123" w:name="_Toc218669454"/>
      <w:r w:rsidRPr="00653FE2">
        <w:t>23.2.1</w:t>
      </w:r>
      <w:r w:rsidRPr="00653FE2">
        <w:tab/>
        <w:t>Procedure in the serving MSC</w:t>
      </w:r>
      <w:bookmarkEnd w:id="4121"/>
      <w:bookmarkEnd w:id="4122"/>
      <w:bookmarkEnd w:id="4123"/>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5C3FF9E9" w:rsidR="00C33898" w:rsidRPr="00653FE2" w:rsidRDefault="00C33898" w:rsidP="00C33898">
      <w:pPr>
        <w:keepNext/>
      </w:pPr>
      <w:r w:rsidRPr="00653FE2">
        <w:t xml:space="preserve">Sheet 1: If the MSC is integrated with the SMS-IWMSC, it communicates directly with the Short Message Service Centre (SMSC) using one of the protocols described in 3GPP </w:t>
      </w:r>
      <w:r w:rsidR="00EC33FE" w:rsidRPr="00653FE2">
        <w:t>TS</w:t>
      </w:r>
      <w:r w:rsidR="00EC33FE">
        <w:t> </w:t>
      </w:r>
      <w:r w:rsidR="00EC33FE" w:rsidRPr="00653FE2">
        <w:t>2</w:t>
      </w:r>
      <w:r w:rsidRPr="00653FE2">
        <w:t>3.039</w:t>
      </w:r>
      <w:r w:rsidR="00EC33FE">
        <w:t> </w:t>
      </w:r>
      <w:r w:rsidR="00EC33FE" w:rsidRPr="00653FE2">
        <w:t>[</w:t>
      </w:r>
      <w:r w:rsidRPr="00653FE2">
        <w:t>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13AA112" w:rsidR="00C33898" w:rsidRPr="00653FE2" w:rsidRDefault="00C33898" w:rsidP="00C33898">
      <w:pPr>
        <w:keepNext/>
      </w:pPr>
      <w:r w:rsidRPr="00653FE2">
        <w:t xml:space="preserve">Sheet 3:The decision box "TCAP Handshake required" takes the "yes" or "no" exit depending on agreements between the serving MSC's operator and the SMS-IWMSC's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4" w:name="_Toc11332471"/>
      <w:bookmarkStart w:id="4125" w:name="_Toc36554554"/>
      <w:bookmarkStart w:id="4126" w:name="_Toc218669455"/>
      <w:r w:rsidRPr="00653FE2">
        <w:t>23.2.2</w:t>
      </w:r>
      <w:r w:rsidRPr="00653FE2">
        <w:tab/>
        <w:t>Procedure in the VLR</w:t>
      </w:r>
      <w:bookmarkEnd w:id="4124"/>
      <w:bookmarkEnd w:id="4125"/>
      <w:bookmarkEnd w:id="4126"/>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7" w:name="_Toc11332472"/>
      <w:bookmarkStart w:id="4128" w:name="_Toc36554555"/>
      <w:bookmarkStart w:id="4129" w:name="_Toc218669456"/>
      <w:r w:rsidRPr="00653FE2">
        <w:t>23.2.3</w:t>
      </w:r>
      <w:r w:rsidRPr="00653FE2">
        <w:tab/>
        <w:t>Procedure in the SGSN</w:t>
      </w:r>
      <w:bookmarkEnd w:id="4127"/>
      <w:bookmarkEnd w:id="4128"/>
      <w:bookmarkEnd w:id="4129"/>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538D7320" w:rsidR="00C33898" w:rsidRPr="00653FE2" w:rsidRDefault="00C33898" w:rsidP="00C33898">
      <w:pPr>
        <w:keepNext/>
      </w:pPr>
      <w:r w:rsidRPr="00653FE2">
        <w:lastRenderedPageBreak/>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28502EB8" w14:textId="60319449" w:rsidR="00C33898" w:rsidRPr="00653FE2" w:rsidRDefault="00C33898" w:rsidP="00C33898">
      <w:pPr>
        <w:keepNext/>
      </w:pPr>
      <w:r w:rsidRPr="00653FE2">
        <w:t xml:space="preserve">Sheet 2:The decision box "TCAP Handshake required" takes the "yes" or "no" exit depending on agreements between the serving SGSN's operator and the SMS-IWMSC's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30" w:name="_Toc11332473"/>
      <w:bookmarkStart w:id="4131" w:name="_Toc36554556"/>
      <w:bookmarkStart w:id="4132" w:name="_Toc218669457"/>
      <w:r w:rsidRPr="00653FE2">
        <w:t>23.2.4</w:t>
      </w:r>
      <w:r w:rsidRPr="00653FE2">
        <w:tab/>
        <w:t>Procedure in the SMS Interworking MSC (SMS-IWMSC)</w:t>
      </w:r>
      <w:bookmarkEnd w:id="4130"/>
      <w:bookmarkEnd w:id="4131"/>
      <w:bookmarkEnd w:id="4132"/>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1F9F68E0" w:rsidR="00C33898" w:rsidRPr="00653FE2" w:rsidRDefault="00C33898" w:rsidP="00C33898">
      <w:r w:rsidRPr="00653FE2">
        <w:t xml:space="preserve">Sheet 1:The decision box "TCAP Handshake required" takes the "yes" or "no" exit depending on agreements between the SMS-IWMSC's operator and the serving node's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lastRenderedPageBreak/>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4868809" w:rsidR="00C33898" w:rsidRPr="00653FE2" w:rsidRDefault="00C33898" w:rsidP="00C33898">
      <w:pPr>
        <w:pStyle w:val="TF"/>
        <w:keepLines w:val="0"/>
      </w:pPr>
      <w:r w:rsidRPr="00653FE2">
        <w:t>Figure 23.2/2 (sheet 2 of 4): Process MO_SM_MSC</w:t>
      </w:r>
    </w:p>
    <w:p w14:paraId="17C096B2" w14:textId="3FB778F3" w:rsidR="00C33898" w:rsidRPr="00653FE2" w:rsidRDefault="00376062" w:rsidP="00C33898">
      <w:pPr>
        <w:pStyle w:val="TH"/>
        <w:keepNext w:val="0"/>
        <w:keepLines w:val="0"/>
      </w:pPr>
      <w:r>
        <w:rPr>
          <w:noProof/>
        </w:rPr>
        <w:lastRenderedPageBreak/>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lastRenderedPageBreak/>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lastRenderedPageBreak/>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lastRenderedPageBreak/>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lastRenderedPageBreak/>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lastRenderedPageBreak/>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lastRenderedPageBreak/>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lastRenderedPageBreak/>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lastRenderedPageBreak/>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3" w:name="_Toc11332474"/>
      <w:bookmarkStart w:id="4134" w:name="_Toc36554557"/>
      <w:bookmarkStart w:id="4135" w:name="_Toc218669458"/>
      <w:r w:rsidRPr="00653FE2">
        <w:lastRenderedPageBreak/>
        <w:t>23.3</w:t>
      </w:r>
      <w:r w:rsidRPr="00653FE2">
        <w:tab/>
        <w:t>The mobile terminated short message transfer procedure</w:t>
      </w:r>
      <w:bookmarkEnd w:id="4133"/>
      <w:bookmarkEnd w:id="4134"/>
      <w:bookmarkEnd w:id="4135"/>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6" w:name="_MON_1152513133"/>
    <w:bookmarkStart w:id="4137" w:name="_MON_1152513411"/>
    <w:bookmarkStart w:id="4138" w:name="_MON_1152513856"/>
    <w:bookmarkStart w:id="4139" w:name="_MON_1152513882"/>
    <w:bookmarkEnd w:id="4136"/>
    <w:bookmarkEnd w:id="4137"/>
    <w:bookmarkEnd w:id="4138"/>
    <w:bookmarkEnd w:id="4139"/>
    <w:bookmarkStart w:id="4140" w:name="_MON_1152513960"/>
    <w:bookmarkEnd w:id="4140"/>
    <w:p w14:paraId="4D4DE3D1" w14:textId="77777777" w:rsidR="00C33898" w:rsidRPr="00653FE2" w:rsidRDefault="00C33898" w:rsidP="00C33898">
      <w:pPr>
        <w:pStyle w:val="TH"/>
      </w:pPr>
      <w:r w:rsidRPr="00653FE2">
        <w:object w:dxaOrig="9240" w:dyaOrig="9230" w14:anchorId="1613E9D4">
          <v:shape id="_x0000_i1102" type="#_x0000_t75" style="width:369.4pt;height:369.4pt" o:ole="" fillcolor="window">
            <v:imagedata r:id="rId404" o:title=""/>
          </v:shape>
          <o:OLEObject Type="Embed" ProgID="Word.Picture.8" ShapeID="_x0000_i1102" DrawAspect="Content" ObjectID="_1829282372" r:id="rId405"/>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11D22100" w:rsidR="00C33898" w:rsidRPr="00653FE2" w:rsidRDefault="00C33898" w:rsidP="00C33898">
      <w:pPr>
        <w:pStyle w:val="NF"/>
      </w:pPr>
      <w:r w:rsidRPr="00653FE2">
        <w:lastRenderedPageBreak/>
        <w:t>1)</w:t>
      </w:r>
      <w:r w:rsidRPr="00653FE2">
        <w:tab/>
        <w:t xml:space="preserve">Short Message (3GPP </w:t>
      </w:r>
      <w:r w:rsidR="00EC33FE" w:rsidRPr="00653FE2">
        <w:t>TS</w:t>
      </w:r>
      <w:r w:rsidR="00EC33FE">
        <w:t> </w:t>
      </w:r>
      <w:r w:rsidR="00EC33FE" w:rsidRPr="00653FE2">
        <w:t>2</w:t>
      </w:r>
      <w:r w:rsidRPr="00653FE2">
        <w:t>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68E558B7" w:rsidR="00C33898" w:rsidRPr="00653FE2" w:rsidRDefault="00C33898" w:rsidP="00C33898">
      <w:pPr>
        <w:pStyle w:val="NF"/>
        <w:rPr>
          <w:lang w:val="fr-FR"/>
        </w:rPr>
      </w:pPr>
      <w:r w:rsidRPr="00653FE2">
        <w:rPr>
          <w:lang w:val="fr-FR"/>
        </w:rPr>
        <w:t>7)</w:t>
      </w:r>
      <w:r w:rsidRPr="00653FE2">
        <w:rPr>
          <w:lang w:val="fr-FR"/>
        </w:rPr>
        <w:tab/>
        <w:t xml:space="preserve">Page (3GPP </w:t>
      </w:r>
      <w:r w:rsidR="00EC33FE" w:rsidRPr="00653FE2">
        <w:rPr>
          <w:lang w:val="fr-FR"/>
        </w:rPr>
        <w:t>TS</w:t>
      </w:r>
      <w:r w:rsidR="00EC33FE">
        <w:rPr>
          <w:lang w:val="fr-FR"/>
        </w:rPr>
        <w:t> </w:t>
      </w:r>
      <w:r w:rsidR="00EC33FE" w:rsidRPr="00653FE2">
        <w:rPr>
          <w:lang w:val="fr-FR"/>
        </w:rPr>
        <w:t>2</w:t>
      </w:r>
      <w:r w:rsidRPr="00653FE2">
        <w:rPr>
          <w:lang w:val="fr-FR"/>
        </w:rPr>
        <w:t>4.008</w:t>
      </w:r>
      <w:r w:rsidR="00EC33FE">
        <w:rPr>
          <w:lang w:val="fr-FR"/>
        </w:rPr>
        <w:t> </w:t>
      </w:r>
      <w:r w:rsidR="00EC33FE" w:rsidRPr="00653FE2">
        <w:rPr>
          <w:lang w:val="fr-FR"/>
        </w:rPr>
        <w:t>[</w:t>
      </w:r>
      <w:r w:rsidRPr="00653FE2">
        <w:rPr>
          <w:lang w:val="fr-FR"/>
        </w:rPr>
        <w:t>35]).</w:t>
      </w:r>
    </w:p>
    <w:p w14:paraId="0DC9A82B" w14:textId="76590FC2" w:rsidR="00C33898" w:rsidRPr="00653FE2" w:rsidRDefault="00C33898" w:rsidP="00C33898">
      <w:pPr>
        <w:pStyle w:val="NF"/>
        <w:rPr>
          <w:lang w:val="fr-FR"/>
        </w:rPr>
      </w:pPr>
      <w:r w:rsidRPr="00653FE2">
        <w:rPr>
          <w:lang w:val="fr-FR"/>
        </w:rPr>
        <w:t>8)</w:t>
      </w:r>
      <w:r w:rsidRPr="00653FE2">
        <w:rPr>
          <w:lang w:val="fr-FR"/>
        </w:rPr>
        <w:tab/>
        <w:t xml:space="preserve">Page response (3GPP </w:t>
      </w:r>
      <w:r w:rsidR="00EC33FE" w:rsidRPr="00653FE2">
        <w:rPr>
          <w:lang w:val="fr-FR"/>
        </w:rPr>
        <w:t>TS</w:t>
      </w:r>
      <w:r w:rsidR="00EC33FE">
        <w:rPr>
          <w:lang w:val="fr-FR"/>
        </w:rPr>
        <w:t> </w:t>
      </w:r>
      <w:r w:rsidR="00EC33FE" w:rsidRPr="00653FE2">
        <w:rPr>
          <w:lang w:val="fr-FR"/>
        </w:rPr>
        <w:t>2</w:t>
      </w:r>
      <w:r w:rsidRPr="00653FE2">
        <w:rPr>
          <w:lang w:val="fr-FR"/>
        </w:rPr>
        <w:t>4.008</w:t>
      </w:r>
      <w:r w:rsidR="00EC33FE">
        <w:rPr>
          <w:lang w:val="fr-FR"/>
        </w:rPr>
        <w:t> </w:t>
      </w:r>
      <w:r w:rsidR="00EC33FE" w:rsidRPr="00653FE2">
        <w:rPr>
          <w:lang w:val="fr-FR"/>
        </w:rPr>
        <w:t>[</w:t>
      </w:r>
      <w:r w:rsidRPr="00653FE2">
        <w:rPr>
          <w:lang w:val="fr-FR"/>
        </w:rPr>
        <w:t>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49098C99" w:rsidR="00C33898" w:rsidRPr="00653FE2" w:rsidRDefault="00C33898" w:rsidP="00C33898">
      <w:pPr>
        <w:pStyle w:val="NF"/>
      </w:pPr>
      <w:r w:rsidRPr="00653FE2">
        <w:t>11)</w:t>
      </w:r>
      <w:r w:rsidRPr="00653FE2">
        <w:tab/>
        <w:t xml:space="preserve">Short Message (3GPP </w:t>
      </w:r>
      <w:r w:rsidR="00EC33FE" w:rsidRPr="00653FE2">
        <w:t>TS</w:t>
      </w:r>
      <w:r w:rsidR="00EC33FE">
        <w:t> </w:t>
      </w:r>
      <w:r w:rsidR="00EC33FE" w:rsidRPr="00653FE2">
        <w:t>2</w:t>
      </w:r>
      <w:r w:rsidRPr="00653FE2">
        <w:t>4.011</w:t>
      </w:r>
      <w:r w:rsidR="00EC33FE">
        <w:t> </w:t>
      </w:r>
      <w:r w:rsidR="00EC33FE" w:rsidRPr="00653FE2">
        <w:t>[</w:t>
      </w:r>
      <w:r w:rsidRPr="00653FE2">
        <w:t>37]).</w:t>
      </w:r>
    </w:p>
    <w:p w14:paraId="12CC071A" w14:textId="38AAF36E" w:rsidR="00C33898" w:rsidRPr="00653FE2" w:rsidRDefault="00C33898" w:rsidP="00C33898">
      <w:pPr>
        <w:pStyle w:val="NF"/>
      </w:pPr>
      <w:r w:rsidRPr="00653FE2">
        <w:t>12)</w:t>
      </w:r>
      <w:r w:rsidRPr="00653FE2">
        <w:tab/>
        <w:t xml:space="preserve">Short Message Acknowledgement (3GPP </w:t>
      </w:r>
      <w:r w:rsidR="00EC33FE" w:rsidRPr="00653FE2">
        <w:t>TS</w:t>
      </w:r>
      <w:r w:rsidR="00EC33FE">
        <w:t> </w:t>
      </w:r>
      <w:r w:rsidR="00EC33FE" w:rsidRPr="00653FE2">
        <w:t>2</w:t>
      </w:r>
      <w:r w:rsidRPr="00653FE2">
        <w:t>4.011</w:t>
      </w:r>
      <w:r w:rsidR="00EC33FE">
        <w:t> </w:t>
      </w:r>
      <w:r w:rsidR="00EC33FE" w:rsidRPr="00653FE2">
        <w:t>[</w:t>
      </w:r>
      <w:r w:rsidRPr="00653FE2">
        <w:t>37]).</w:t>
      </w:r>
    </w:p>
    <w:p w14:paraId="383922B9" w14:textId="77777777" w:rsidR="00C33898" w:rsidRPr="00653FE2" w:rsidRDefault="00C33898" w:rsidP="00C33898">
      <w:pPr>
        <w:pStyle w:val="NF"/>
      </w:pPr>
      <w:r w:rsidRPr="00653FE2">
        <w:t>13)</w:t>
      </w:r>
      <w:r w:rsidRPr="00653FE2">
        <w:tab/>
        <w:t>MAP_MT_FORWARD_SHORT_MESSAGE_ACK.</w:t>
      </w:r>
    </w:p>
    <w:p w14:paraId="02F5E87B" w14:textId="6A2EDF5F" w:rsidR="00C33898" w:rsidRPr="00653FE2" w:rsidRDefault="00C33898" w:rsidP="00C33898">
      <w:pPr>
        <w:pStyle w:val="NF"/>
      </w:pPr>
      <w:r w:rsidRPr="00653FE2">
        <w:t>14)</w:t>
      </w:r>
      <w:r w:rsidRPr="00653FE2">
        <w:tab/>
        <w:t xml:space="preserve">Short Message Acknowledgement (3GPP </w:t>
      </w:r>
      <w:r w:rsidR="00EC33FE" w:rsidRPr="00653FE2">
        <w:t>TS</w:t>
      </w:r>
      <w:r w:rsidR="00EC33FE">
        <w:t> </w:t>
      </w:r>
      <w:r w:rsidR="00EC33FE" w:rsidRPr="00653FE2">
        <w:t>2</w:t>
      </w:r>
      <w:r w:rsidRPr="00653FE2">
        <w:t>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681DBEC6" w:rsidR="00C33898" w:rsidRPr="00653FE2" w:rsidRDefault="00C33898" w:rsidP="00C33898">
      <w:pPr>
        <w:pStyle w:val="NF"/>
      </w:pPr>
      <w:r w:rsidRPr="00653FE2">
        <w:t>(***)</w:t>
      </w:r>
      <w:r>
        <w:tab/>
      </w:r>
      <w:r w:rsidRPr="00653FE2">
        <w:t>If</w:t>
      </w:r>
    </w:p>
    <w:p w14:paraId="5D584441" w14:textId="4368684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MAP_MT_FORWARD_SHORT_MESSAGE request in a single TC message,</w:t>
      </w:r>
      <w:r w:rsidRPr="00653FE2" w:rsidDel="00FB749C">
        <w:br/>
      </w:r>
    </w:p>
    <w:p w14:paraId="1E3F533F" w14:textId="77777777" w:rsidR="00C33898" w:rsidRPr="00653FE2" w:rsidRDefault="00C33898" w:rsidP="00C33898">
      <w:pPr>
        <w:pStyle w:val="NF"/>
      </w:pPr>
      <w:r w:rsidRPr="00653FE2">
        <w:tab/>
        <w:t>and</w:t>
      </w:r>
    </w:p>
    <w:p w14:paraId="7E69655C" w14:textId="5D2700B1"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 xml:space="preserve">messages exchanged between their networks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41" w:name="_MON_1152514164"/>
    <w:bookmarkEnd w:id="4141"/>
    <w:p w14:paraId="6E07978E" w14:textId="77777777" w:rsidR="00C33898" w:rsidRPr="00653FE2" w:rsidRDefault="00C33898" w:rsidP="00C33898">
      <w:pPr>
        <w:pStyle w:val="TH"/>
      </w:pPr>
      <w:r w:rsidRPr="00653FE2">
        <w:object w:dxaOrig="9240" w:dyaOrig="10931" w14:anchorId="14FE2EBA">
          <v:shape id="_x0000_i1103" type="#_x0000_t75" style="width:369.4pt;height:436.4pt" o:ole="" fillcolor="window">
            <v:imagedata r:id="rId406" o:title=""/>
          </v:shape>
          <o:OLEObject Type="Embed" ProgID="Word.Picture.8" ShapeID="_x0000_i1103" DrawAspect="Content" ObjectID="_1829282373" r:id="rId407"/>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9BA1379" w:rsidR="00C33898" w:rsidRPr="00653FE2" w:rsidRDefault="00C33898" w:rsidP="00C33898">
      <w:pPr>
        <w:pStyle w:val="NF"/>
        <w:keepNext w:val="0"/>
        <w:keepLines w:val="0"/>
      </w:pPr>
      <w:r w:rsidRPr="00653FE2">
        <w:t>1)</w:t>
      </w:r>
      <w:r w:rsidRPr="00653FE2">
        <w:tab/>
        <w:t xml:space="preserve">Short Message (3GPP </w:t>
      </w:r>
      <w:r w:rsidR="00EC33FE" w:rsidRPr="00653FE2">
        <w:t>TS</w:t>
      </w:r>
      <w:r w:rsidR="00EC33FE">
        <w:t> </w:t>
      </w:r>
      <w:r w:rsidR="00EC33FE" w:rsidRPr="00653FE2">
        <w:t>2</w:t>
      </w:r>
      <w:r w:rsidRPr="00653FE2">
        <w:t>3.040</w:t>
      </w:r>
      <w:r w:rsidR="00EC33FE">
        <w:t> </w:t>
      </w:r>
      <w:r w:rsidR="00EC33FE" w:rsidRPr="00653FE2">
        <w:t>[</w:t>
      </w:r>
      <w:r w:rsidRPr="00653FE2">
        <w:t>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17754124" w:rsidR="00C33898" w:rsidRPr="00653FE2" w:rsidRDefault="00C33898" w:rsidP="00C33898">
      <w:pPr>
        <w:pStyle w:val="NF"/>
        <w:keepNext w:val="0"/>
        <w:keepLines w:val="0"/>
      </w:pPr>
      <w:r w:rsidRPr="00653FE2">
        <w:t>4b)</w:t>
      </w:r>
      <w:r w:rsidRPr="00653FE2">
        <w:tab/>
        <w:t>MAP_MT_FORWARD_SHORT_MESSAGE (note 1).</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1BAB4EDB"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 xml:space="preserve">3GPP </w:t>
      </w:r>
      <w:r w:rsidR="00EC33FE" w:rsidRPr="00653FE2">
        <w:rPr>
          <w:i/>
          <w:lang w:val="fr-FR"/>
        </w:rPr>
        <w:t>TS</w:t>
      </w:r>
      <w:r w:rsidR="00EC33FE">
        <w:rPr>
          <w:i/>
          <w:lang w:val="fr-FR"/>
        </w:rPr>
        <w:t> </w:t>
      </w:r>
      <w:r w:rsidR="00EC33FE" w:rsidRPr="00653FE2">
        <w:rPr>
          <w:i/>
          <w:lang w:val="fr-FR"/>
        </w:rPr>
        <w:t>4</w:t>
      </w:r>
      <w:r w:rsidRPr="00653FE2">
        <w:rPr>
          <w:i/>
          <w:lang w:val="fr-FR"/>
        </w:rPr>
        <w:t>8.008</w:t>
      </w:r>
      <w:r w:rsidR="00EC33FE">
        <w:rPr>
          <w:i/>
          <w:lang w:val="fr-FR"/>
        </w:rPr>
        <w:t> </w:t>
      </w:r>
      <w:r w:rsidR="00EC33FE" w:rsidRPr="00653FE2">
        <w:rPr>
          <w:i/>
          <w:lang w:val="fr-FR"/>
        </w:rPr>
        <w:t>[</w:t>
      </w:r>
      <w:r w:rsidRPr="00653FE2">
        <w:rPr>
          <w:i/>
          <w:lang w:val="fr-FR"/>
        </w:rPr>
        <w:t>49]</w:t>
      </w:r>
      <w:r w:rsidRPr="00653FE2">
        <w:rPr>
          <w:lang w:val="fr-FR"/>
        </w:rPr>
        <w:t>).</w:t>
      </w:r>
    </w:p>
    <w:p w14:paraId="5EDBF4C1" w14:textId="7274F185" w:rsidR="00C33898" w:rsidRPr="00653FE2" w:rsidRDefault="00C33898" w:rsidP="00C33898">
      <w:pPr>
        <w:pStyle w:val="NF"/>
        <w:keepNext w:val="0"/>
        <w:keepLines w:val="0"/>
        <w:rPr>
          <w:lang w:val="fr-FR"/>
        </w:rPr>
      </w:pPr>
      <w:r w:rsidRPr="00653FE2">
        <w:rPr>
          <w:lang w:val="fr-FR"/>
        </w:rPr>
        <w:t>8)</w:t>
      </w:r>
      <w:r w:rsidRPr="00653FE2">
        <w:rPr>
          <w:lang w:val="fr-FR"/>
        </w:rPr>
        <w:tab/>
        <w:t xml:space="preserve">Page response (3GPP </w:t>
      </w:r>
      <w:r w:rsidR="00EC33FE" w:rsidRPr="00653FE2">
        <w:rPr>
          <w:lang w:val="fr-FR"/>
        </w:rPr>
        <w:t>TS</w:t>
      </w:r>
      <w:r w:rsidR="00EC33FE">
        <w:rPr>
          <w:lang w:val="fr-FR"/>
        </w:rPr>
        <w:t> </w:t>
      </w:r>
      <w:r w:rsidR="00EC33FE" w:rsidRPr="00653FE2">
        <w:rPr>
          <w:lang w:val="fr-FR"/>
        </w:rPr>
        <w:t>2</w:t>
      </w:r>
      <w:r w:rsidRPr="00653FE2">
        <w:rPr>
          <w:lang w:val="fr-FR"/>
        </w:rPr>
        <w:t>4.008</w:t>
      </w:r>
      <w:r w:rsidR="00EC33FE">
        <w:rPr>
          <w:lang w:val="fr-FR"/>
        </w:rPr>
        <w:t> </w:t>
      </w:r>
      <w:r w:rsidR="00EC33FE" w:rsidRPr="00653FE2">
        <w:rPr>
          <w:lang w:val="fr-FR"/>
        </w:rPr>
        <w:t>[</w:t>
      </w:r>
      <w:r w:rsidRPr="00653FE2">
        <w:rPr>
          <w:lang w:val="fr-FR"/>
        </w:rPr>
        <w:t>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1B271EAE" w:rsidR="00C33898" w:rsidRPr="00653FE2" w:rsidRDefault="00C33898" w:rsidP="00C33898">
      <w:pPr>
        <w:pStyle w:val="NF"/>
        <w:keepNext w:val="0"/>
        <w:keepLines w:val="0"/>
      </w:pPr>
      <w:r w:rsidRPr="00653FE2">
        <w:t>11)</w:t>
      </w:r>
      <w:r w:rsidRPr="00653FE2">
        <w:tab/>
        <w:t xml:space="preserve">Short Message (3GPP </w:t>
      </w:r>
      <w:r w:rsidR="00EC33FE" w:rsidRPr="00653FE2">
        <w:t>TS</w:t>
      </w:r>
      <w:r w:rsidR="00EC33FE">
        <w:t> </w:t>
      </w:r>
      <w:r w:rsidR="00EC33FE" w:rsidRPr="00653FE2">
        <w:t>2</w:t>
      </w:r>
      <w:r w:rsidRPr="00653FE2">
        <w:t>4.011</w:t>
      </w:r>
      <w:r w:rsidR="00EC33FE">
        <w:t> </w:t>
      </w:r>
      <w:r w:rsidR="00EC33FE" w:rsidRPr="00653FE2">
        <w:t>[</w:t>
      </w:r>
      <w:r w:rsidRPr="00653FE2">
        <w:t>37]).</w:t>
      </w:r>
    </w:p>
    <w:p w14:paraId="35E021A9" w14:textId="26535AE3" w:rsidR="00C33898" w:rsidRPr="00653FE2" w:rsidRDefault="00C33898" w:rsidP="00C33898">
      <w:pPr>
        <w:pStyle w:val="NF"/>
        <w:keepNext w:val="0"/>
        <w:keepLines w:val="0"/>
      </w:pPr>
      <w:r w:rsidRPr="00653FE2">
        <w:t>12)</w:t>
      </w:r>
      <w:r w:rsidRPr="00653FE2">
        <w:tab/>
        <w:t xml:space="preserve">Short Message Acknowledgement (3GPP </w:t>
      </w:r>
      <w:r w:rsidR="00EC33FE" w:rsidRPr="00653FE2">
        <w:t>TS</w:t>
      </w:r>
      <w:r w:rsidR="00EC33FE">
        <w:t> </w:t>
      </w:r>
      <w:r w:rsidR="00EC33FE" w:rsidRPr="00653FE2">
        <w:t>2</w:t>
      </w:r>
      <w:r w:rsidRPr="00653FE2">
        <w:t>4.011</w:t>
      </w:r>
      <w:r w:rsidR="00EC33FE">
        <w:t> </w:t>
      </w:r>
      <w:r w:rsidR="00EC33FE" w:rsidRPr="00653FE2">
        <w:t>[</w:t>
      </w:r>
      <w:r w:rsidRPr="00653FE2">
        <w:t>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06FE3B4A" w:rsidR="00C33898" w:rsidRPr="00653FE2" w:rsidRDefault="00C33898" w:rsidP="00C33898">
      <w:pPr>
        <w:pStyle w:val="NF"/>
        <w:keepNext w:val="0"/>
        <w:keepLines w:val="0"/>
      </w:pPr>
      <w:r w:rsidRPr="00653FE2">
        <w:lastRenderedPageBreak/>
        <w:t>14)</w:t>
      </w:r>
      <w:r w:rsidRPr="00653FE2">
        <w:tab/>
        <w:t xml:space="preserve">Short Message Acknowledgement (3GPP </w:t>
      </w:r>
      <w:r w:rsidR="00EC33FE" w:rsidRPr="00653FE2">
        <w:t>TS</w:t>
      </w:r>
      <w:r w:rsidR="00EC33FE">
        <w:t> </w:t>
      </w:r>
      <w:r w:rsidR="00EC33FE" w:rsidRPr="00653FE2">
        <w:t>2</w:t>
      </w:r>
      <w:r w:rsidRPr="00653FE2">
        <w:t>3.040</w:t>
      </w:r>
      <w:r w:rsidR="00EC33FE">
        <w:t> </w:t>
      </w:r>
      <w:r w:rsidR="00EC33FE" w:rsidRPr="00653FE2">
        <w:t>[</w:t>
      </w:r>
      <w:r w:rsidRPr="00653FE2">
        <w:t>26]).</w:t>
      </w:r>
    </w:p>
    <w:p w14:paraId="5CF456FB" w14:textId="5567E603" w:rsidR="00C33898" w:rsidRPr="00653FE2" w:rsidRDefault="00C33898" w:rsidP="00C33898">
      <w:pPr>
        <w:pStyle w:val="NF"/>
        <w:keepNext w:val="0"/>
        <w:keepLines w:val="0"/>
      </w:pPr>
      <w:r w:rsidRPr="00653FE2">
        <w:t>15)</w:t>
      </w:r>
      <w:r w:rsidRPr="00653FE2">
        <w:tab/>
        <w:t xml:space="preserve">Short Message (3GPP </w:t>
      </w:r>
      <w:r w:rsidR="00EC33FE" w:rsidRPr="00653FE2">
        <w:t>TS</w:t>
      </w:r>
      <w:r w:rsidR="00EC33FE">
        <w:t> </w:t>
      </w:r>
      <w:r w:rsidR="00EC33FE" w:rsidRPr="00653FE2">
        <w:t>2</w:t>
      </w:r>
      <w:r w:rsidRPr="00653FE2">
        <w:t>3.040</w:t>
      </w:r>
      <w:r w:rsidR="00EC33FE">
        <w:t> </w:t>
      </w:r>
      <w:r w:rsidR="00EC33FE" w:rsidRPr="00653FE2">
        <w:t>[</w:t>
      </w:r>
      <w:r w:rsidRPr="00653FE2">
        <w:t>26]).</w:t>
      </w:r>
    </w:p>
    <w:p w14:paraId="24B9CF79" w14:textId="0850B149" w:rsidR="00C33898" w:rsidRPr="00653FE2" w:rsidRDefault="00C33898" w:rsidP="00C33898">
      <w:pPr>
        <w:pStyle w:val="NF"/>
        <w:keepNext w:val="0"/>
        <w:keepLines w:val="0"/>
      </w:pPr>
      <w:r w:rsidRPr="00653FE2">
        <w:t>16)</w:t>
      </w:r>
      <w:r w:rsidRPr="00653FE2">
        <w:tab/>
        <w:t>MAP_MT_FORWARD_SHORT_MESSAGE (note 2).</w:t>
      </w:r>
      <w:r w:rsidRPr="00653FE2">
        <w:br/>
        <w:t>The message should include the timer value used at the SMS-GMSC for the supervision of  the MAP_MT_FORWARD_SHORT_MESSAGE_ACK.</w:t>
      </w:r>
    </w:p>
    <w:p w14:paraId="07592B34" w14:textId="31C53CBC" w:rsidR="00C33898" w:rsidRPr="00653FE2" w:rsidRDefault="00C33898" w:rsidP="00C33898">
      <w:pPr>
        <w:pStyle w:val="NF"/>
        <w:keepNext w:val="0"/>
        <w:keepLines w:val="0"/>
      </w:pPr>
      <w:r w:rsidRPr="00653FE2">
        <w:t>17)</w:t>
      </w:r>
      <w:r w:rsidRPr="00653FE2">
        <w:tab/>
        <w:t xml:space="preserve">Short Message (3GPP </w:t>
      </w:r>
      <w:r w:rsidR="00EC33FE" w:rsidRPr="00653FE2">
        <w:t>TS</w:t>
      </w:r>
      <w:r w:rsidR="00EC33FE">
        <w:t> </w:t>
      </w:r>
      <w:r w:rsidR="00EC33FE" w:rsidRPr="00653FE2">
        <w:t>2</w:t>
      </w:r>
      <w:r w:rsidRPr="00653FE2">
        <w:t>4.011</w:t>
      </w:r>
      <w:r w:rsidR="00EC33FE">
        <w:t> </w:t>
      </w:r>
      <w:r w:rsidR="00EC33FE" w:rsidRPr="00653FE2">
        <w:t>[</w:t>
      </w:r>
      <w:r w:rsidRPr="00653FE2">
        <w:t>37]).</w:t>
      </w:r>
    </w:p>
    <w:p w14:paraId="02DB1FFE" w14:textId="024BBF4A" w:rsidR="00C33898" w:rsidRPr="00653FE2" w:rsidRDefault="00C33898" w:rsidP="00C33898">
      <w:pPr>
        <w:pStyle w:val="NF"/>
        <w:keepNext w:val="0"/>
        <w:keepLines w:val="0"/>
      </w:pPr>
      <w:r w:rsidRPr="00653FE2">
        <w:t>18)</w:t>
      </w:r>
      <w:r w:rsidRPr="00653FE2">
        <w:tab/>
        <w:t xml:space="preserve">Short Message Acknowledgement (3GPP </w:t>
      </w:r>
      <w:r w:rsidR="00EC33FE" w:rsidRPr="00653FE2">
        <w:t>TS</w:t>
      </w:r>
      <w:r w:rsidR="00EC33FE">
        <w:t> </w:t>
      </w:r>
      <w:r w:rsidR="00EC33FE" w:rsidRPr="00653FE2">
        <w:t>2</w:t>
      </w:r>
      <w:r w:rsidRPr="00653FE2">
        <w:t>4.011</w:t>
      </w:r>
      <w:r w:rsidR="00EC33FE">
        <w:t> </w:t>
      </w:r>
      <w:r w:rsidR="00EC33FE" w:rsidRPr="00653FE2">
        <w:t>[</w:t>
      </w:r>
      <w:r w:rsidRPr="00653FE2">
        <w:t>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43795D4C" w:rsidR="00C33898" w:rsidRPr="00653FE2" w:rsidRDefault="00C33898" w:rsidP="00C33898">
      <w:pPr>
        <w:pStyle w:val="NF"/>
        <w:keepNext w:val="0"/>
        <w:keepLines w:val="0"/>
      </w:pPr>
      <w:r w:rsidRPr="00653FE2">
        <w:t>20)</w:t>
      </w:r>
      <w:r w:rsidRPr="00653FE2">
        <w:tab/>
        <w:t xml:space="preserve">Short Message Acknowledgement (3GPP </w:t>
      </w:r>
      <w:r w:rsidR="00EC33FE" w:rsidRPr="00653FE2">
        <w:t>TS</w:t>
      </w:r>
      <w:r w:rsidR="00EC33FE">
        <w:t> </w:t>
      </w:r>
      <w:r w:rsidR="00EC33FE" w:rsidRPr="00653FE2">
        <w:t>2</w:t>
      </w:r>
      <w:r w:rsidRPr="00653FE2">
        <w:t>3.040</w:t>
      </w:r>
      <w:r w:rsidR="00EC33FE">
        <w:t> </w:t>
      </w:r>
      <w:r w:rsidR="00EC33FE" w:rsidRPr="00653FE2">
        <w:t>[</w:t>
      </w:r>
      <w:r w:rsidRPr="00653FE2">
        <w:t>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582C955C" w:rsidR="00C33898" w:rsidRPr="00653FE2" w:rsidRDefault="00C33898" w:rsidP="00C33898">
      <w:pPr>
        <w:pStyle w:val="NF"/>
      </w:pPr>
      <w:r w:rsidRPr="00653FE2">
        <w:t>(***)</w:t>
      </w:r>
      <w:r>
        <w:tab/>
      </w:r>
      <w:r w:rsidRPr="00653FE2">
        <w:t>If</w:t>
      </w:r>
    </w:p>
    <w:p w14:paraId="270082B5" w14:textId="416AC5AF"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MAP_MT_FORWARD_SHORT_MESSAGE request in a single TC message,</w:t>
      </w:r>
    </w:p>
    <w:p w14:paraId="59A333E4" w14:textId="77777777" w:rsidR="00C33898" w:rsidRPr="00653FE2" w:rsidRDefault="00C33898" w:rsidP="00C33898">
      <w:pPr>
        <w:pStyle w:val="NF"/>
      </w:pPr>
      <w:r w:rsidRPr="00653FE2">
        <w:tab/>
        <w:t>and</w:t>
      </w:r>
    </w:p>
    <w:p w14:paraId="650A9F5F" w14:textId="66FBEE0E"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 xml:space="preserve">messages exchanged between their networks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4" type="#_x0000_t75" style="width:467.7pt;height:357.5pt" o:ole="">
            <v:imagedata r:id="rId408" o:title=""/>
          </v:shape>
          <o:OLEObject Type="Embed" ProgID="Visio.Drawing.11" ShapeID="_x0000_i1104" DrawAspect="Content" ObjectID="_1829282374" r:id="rId409"/>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City">
        <w:smartTag w:uri="urn:schemas-microsoft-com:office:smarttags" w:element="place">
          <w:r w:rsidRPr="00653FE2">
            <w:t>Mobile</w:t>
          </w:r>
        </w:smartTag>
      </w:smartTag>
      <w:r w:rsidRPr="00653FE2">
        <w:t xml:space="preserve"> terminated short message procedure with SMS Router</w:t>
      </w:r>
    </w:p>
    <w:p w14:paraId="2B98090F" w14:textId="168A16A3" w:rsidR="00C33898" w:rsidRPr="00653FE2" w:rsidRDefault="00C33898" w:rsidP="00C33898">
      <w:pPr>
        <w:pStyle w:val="NF"/>
        <w:keepNext w:val="0"/>
        <w:keepLines w:val="0"/>
      </w:pPr>
      <w:r w:rsidRPr="00653FE2">
        <w:t>1)</w:t>
      </w:r>
      <w:r w:rsidRPr="00653FE2">
        <w:tab/>
        <w:t xml:space="preserve">Short Message (3GPP </w:t>
      </w:r>
      <w:r w:rsidR="00EC33FE" w:rsidRPr="00653FE2">
        <w:t>TS</w:t>
      </w:r>
      <w:r w:rsidR="00EC33FE">
        <w:t> </w:t>
      </w:r>
      <w:r w:rsidR="00EC33FE" w:rsidRPr="00653FE2">
        <w:t>2</w:t>
      </w:r>
      <w:r w:rsidRPr="00653FE2">
        <w:t>3.040</w:t>
      </w:r>
      <w:r w:rsidR="00EC33FE">
        <w:t> </w:t>
      </w:r>
      <w:r w:rsidR="00EC33FE" w:rsidRPr="00653FE2">
        <w:t>[</w:t>
      </w:r>
      <w:r w:rsidRPr="00653FE2">
        <w:t>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554AA35E" w:rsidR="00C33898" w:rsidRPr="00653FE2" w:rsidRDefault="00C33898" w:rsidP="00C33898">
      <w:pPr>
        <w:pStyle w:val="NF"/>
        <w:keepNext w:val="0"/>
        <w:keepLines w:val="0"/>
      </w:pPr>
      <w:r w:rsidRPr="00653FE2">
        <w:t>7)</w:t>
      </w:r>
      <w:r w:rsidRPr="00653FE2">
        <w:tab/>
        <w:t xml:space="preserve">Conditionally: Inform Service Centre (3GPP </w:t>
      </w:r>
      <w:r w:rsidR="00EC33FE" w:rsidRPr="00653FE2">
        <w:t>TS</w:t>
      </w:r>
      <w:r w:rsidR="00EC33FE">
        <w:t> </w:t>
      </w:r>
      <w:r w:rsidR="00EC33FE" w:rsidRPr="00653FE2">
        <w:t>2</w:t>
      </w:r>
      <w:r w:rsidRPr="00653FE2">
        <w:t>3.040</w:t>
      </w:r>
      <w:r w:rsidR="00EC33FE">
        <w:t> </w:t>
      </w:r>
      <w:r w:rsidR="00EC33FE" w:rsidRPr="00653FE2">
        <w:t>[</w:t>
      </w:r>
      <w:r w:rsidRPr="00653FE2">
        <w:t>26])</w:t>
      </w:r>
    </w:p>
    <w:p w14:paraId="7F587C7B" w14:textId="1AAE01A2" w:rsidR="00C33898" w:rsidRPr="00653FE2" w:rsidRDefault="00C33898" w:rsidP="00C33898">
      <w:pPr>
        <w:pStyle w:val="NF"/>
        <w:keepNext w:val="0"/>
        <w:keepLines w:val="0"/>
      </w:pPr>
      <w:r w:rsidRPr="00653FE2">
        <w:t>8)</w:t>
      </w:r>
      <w:r w:rsidRPr="00653FE2">
        <w:tab/>
        <w:t>MAP_MT_FORWARD_SHORT_MESSAGE</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20815B9A" w:rsidR="00C33898" w:rsidRPr="00653FE2" w:rsidRDefault="00C33898" w:rsidP="00C33898">
      <w:pPr>
        <w:pStyle w:val="NF"/>
      </w:pPr>
      <w:r w:rsidRPr="00653FE2">
        <w:t>9)</w:t>
      </w:r>
      <w:r w:rsidRPr="00653FE2">
        <w:tab/>
        <w:t>MAP_MT_FORWARD_SHORT_MESSAGE</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1DA3DBD1" w:rsidR="00C33898" w:rsidRPr="00653FE2" w:rsidRDefault="00C33898" w:rsidP="00C33898">
      <w:pPr>
        <w:pStyle w:val="NF"/>
      </w:pPr>
      <w:r w:rsidRPr="00653FE2">
        <w:lastRenderedPageBreak/>
        <w:t>13)</w:t>
      </w:r>
      <w:r w:rsidRPr="00653FE2">
        <w:tab/>
        <w:t>MAP_MT_FORWARD_SHORT_MESSAGE</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365E119A" w:rsidR="00C33898" w:rsidRPr="00653FE2" w:rsidRDefault="00C33898" w:rsidP="00C33898">
      <w:pPr>
        <w:pStyle w:val="NF"/>
      </w:pPr>
      <w:r w:rsidRPr="00653FE2">
        <w:t>18)</w:t>
      </w:r>
      <w:r w:rsidRPr="00653FE2">
        <w:tab/>
        <w:t xml:space="preserve">Short Message Acknowledgement (3GPP </w:t>
      </w:r>
      <w:r w:rsidR="00EC33FE" w:rsidRPr="00653FE2">
        <w:t>TS</w:t>
      </w:r>
      <w:r w:rsidR="00EC33FE">
        <w:t> </w:t>
      </w:r>
      <w:r w:rsidR="00EC33FE" w:rsidRPr="00653FE2">
        <w:t>2</w:t>
      </w:r>
      <w:r w:rsidRPr="00653FE2">
        <w:t>3.040</w:t>
      </w:r>
      <w:r w:rsidR="00EC33FE">
        <w:t> </w:t>
      </w:r>
      <w:r w:rsidR="00EC33FE" w:rsidRPr="00653FE2">
        <w:t>[</w:t>
      </w:r>
      <w:r w:rsidRPr="00653FE2">
        <w:t>26]).</w:t>
      </w:r>
    </w:p>
    <w:p w14:paraId="3A489927" w14:textId="77777777" w:rsidR="00C33898" w:rsidRPr="00653FE2" w:rsidRDefault="00C33898" w:rsidP="00C33898"/>
    <w:p w14:paraId="0E28419E" w14:textId="41C0A743" w:rsidR="00C33898" w:rsidRPr="00653FE2" w:rsidRDefault="00C33898" w:rsidP="00C33898">
      <w:pPr>
        <w:keepNext/>
        <w:keepLines/>
      </w:pPr>
      <w:r w:rsidRPr="00653FE2">
        <w:t xml:space="preserve">A message flow example for the mobile terminated short message procedure for a single short message transfer in an environment that makes use of an IP-SM-GW (see 3GPP </w:t>
      </w:r>
      <w:r w:rsidR="00EC33FE" w:rsidRPr="00653FE2">
        <w:t>TS</w:t>
      </w:r>
      <w:r w:rsidR="00EC33FE">
        <w:t> </w:t>
      </w:r>
      <w:r w:rsidR="00EC33FE" w:rsidRPr="00653FE2">
        <w:t>2</w:t>
      </w:r>
      <w:r w:rsidRPr="00653FE2">
        <w:t>3.204</w:t>
      </w:r>
      <w:r w:rsidR="00EC33FE">
        <w:t> </w:t>
      </w:r>
      <w:r w:rsidR="00EC33FE" w:rsidRPr="00653FE2">
        <w:t>[</w:t>
      </w:r>
      <w:r w:rsidRPr="00653FE2">
        <w:t>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5" type="#_x0000_t75" style="width:455.15pt;height:596.65pt" o:ole="">
            <v:imagedata r:id="rId410" o:title=""/>
          </v:shape>
          <o:OLEObject Type="Embed" ProgID="Visio.Drawing.11" ShapeID="_x0000_i1105" DrawAspect="Content" ObjectID="_1829282375" r:id="rId411"/>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City">
        <w:smartTag w:uri="urn:schemas-microsoft-com:office:smarttags" w:element="place">
          <w:r w:rsidRPr="00653FE2">
            <w:t>Mobile</w:t>
          </w:r>
        </w:smartTag>
      </w:smartTag>
      <w:r w:rsidRPr="00653FE2">
        <w:t xml:space="preserve"> terminated short message procedure with IP-SM-GW</w:t>
      </w:r>
    </w:p>
    <w:p w14:paraId="75645897" w14:textId="4E01FF4D" w:rsidR="00C33898" w:rsidRPr="00653FE2" w:rsidRDefault="00C33898" w:rsidP="00C33898">
      <w:pPr>
        <w:pStyle w:val="NF"/>
        <w:keepNext w:val="0"/>
        <w:keepLines w:val="0"/>
      </w:pPr>
      <w:r w:rsidRPr="00653FE2">
        <w:t>1)</w:t>
      </w:r>
      <w:r w:rsidRPr="00653FE2">
        <w:tab/>
        <w:t xml:space="preserve">Short Message (3GPP </w:t>
      </w:r>
      <w:r w:rsidR="00EC33FE" w:rsidRPr="00653FE2">
        <w:t>TS</w:t>
      </w:r>
      <w:r w:rsidR="00EC33FE">
        <w:t> </w:t>
      </w:r>
      <w:r w:rsidR="00EC33FE" w:rsidRPr="00653FE2">
        <w:t>2</w:t>
      </w:r>
      <w:r w:rsidRPr="00653FE2">
        <w:t>3.040</w:t>
      </w:r>
      <w:r w:rsidR="00EC33FE">
        <w:t> </w:t>
      </w:r>
      <w:r w:rsidR="00EC33FE" w:rsidRPr="00653FE2">
        <w:t>[</w:t>
      </w:r>
      <w:r w:rsidRPr="00653FE2">
        <w:t>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5F776016" w:rsidR="00C33898" w:rsidRPr="00653FE2" w:rsidRDefault="00C33898" w:rsidP="00C33898">
      <w:pPr>
        <w:pStyle w:val="NF"/>
        <w:keepNext w:val="0"/>
        <w:keepLines w:val="0"/>
      </w:pPr>
      <w:r w:rsidRPr="00653FE2">
        <w:t>7)</w:t>
      </w:r>
      <w:r w:rsidRPr="00653FE2">
        <w:tab/>
        <w:t xml:space="preserve">Conditionally: Inform Service Centre (3GPP </w:t>
      </w:r>
      <w:r w:rsidR="00EC33FE" w:rsidRPr="00653FE2">
        <w:t>TS</w:t>
      </w:r>
      <w:r w:rsidR="00EC33FE">
        <w:t> </w:t>
      </w:r>
      <w:r w:rsidR="00EC33FE" w:rsidRPr="00653FE2">
        <w:t>2</w:t>
      </w:r>
      <w:r w:rsidRPr="00653FE2">
        <w:t>3.040</w:t>
      </w:r>
      <w:r w:rsidR="00EC33FE">
        <w:t> </w:t>
      </w:r>
      <w:r w:rsidR="00EC33FE" w:rsidRPr="00653FE2">
        <w:t>[</w:t>
      </w:r>
      <w:r w:rsidRPr="00653FE2">
        <w:t>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3234B599" w:rsidR="00C33898" w:rsidRPr="00653FE2" w:rsidRDefault="00C33898" w:rsidP="00C33898">
      <w:pPr>
        <w:pStyle w:val="NF"/>
        <w:keepNext w:val="0"/>
        <w:keepLines w:val="0"/>
      </w:pPr>
      <w:r w:rsidRPr="00653FE2">
        <w:tab/>
        <w:t>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382EAD8E"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_REPORT_SM_DELIVERY_STATUS</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5A51CA66" w:rsidR="00C33898" w:rsidRPr="00653FE2" w:rsidRDefault="00C33898" w:rsidP="00C33898">
      <w:pPr>
        <w:pStyle w:val="NF"/>
        <w:keepNext w:val="0"/>
        <w:keepLines w:val="0"/>
      </w:pPr>
      <w:r w:rsidRPr="00653FE2">
        <w:t>14)</w:t>
      </w:r>
      <w:r w:rsidRPr="00653FE2">
        <w:tab/>
        <w:t xml:space="preserve">Short Message Acknowledgement (3GPP </w:t>
      </w:r>
      <w:r w:rsidR="00EC33FE" w:rsidRPr="00653FE2">
        <w:t>TS</w:t>
      </w:r>
      <w:r w:rsidR="00EC33FE">
        <w:t> </w:t>
      </w:r>
      <w:r w:rsidR="00EC33FE" w:rsidRPr="00653FE2">
        <w:t>2</w:t>
      </w:r>
      <w:r w:rsidRPr="00653FE2">
        <w:t>3.040</w:t>
      </w:r>
      <w:r w:rsidR="00EC33FE">
        <w:t> </w:t>
      </w:r>
      <w:r w:rsidR="00EC33FE" w:rsidRPr="00653FE2">
        <w:t>[</w:t>
      </w:r>
      <w:r w:rsidRPr="00653FE2">
        <w:t>26]).</w:t>
      </w:r>
    </w:p>
    <w:p w14:paraId="30FE8EFC" w14:textId="77777777" w:rsidR="00C33898" w:rsidRPr="00653FE2" w:rsidRDefault="00C33898" w:rsidP="00C33898"/>
    <w:p w14:paraId="30C02141" w14:textId="77777777" w:rsidR="00C33898" w:rsidRPr="00653FE2" w:rsidRDefault="00C33898" w:rsidP="00C33898">
      <w:pPr>
        <w:pStyle w:val="Heading3"/>
      </w:pPr>
      <w:bookmarkStart w:id="4142" w:name="_Toc11332475"/>
      <w:bookmarkStart w:id="4143" w:name="_Toc36554558"/>
      <w:bookmarkStart w:id="4144" w:name="_Toc218669459"/>
      <w:r w:rsidRPr="00653FE2">
        <w:t>23.3.1</w:t>
      </w:r>
      <w:r w:rsidRPr="00653FE2">
        <w:tab/>
        <w:t>Procedure in the SMS-GMSC</w:t>
      </w:r>
      <w:bookmarkEnd w:id="4142"/>
      <w:bookmarkEnd w:id="4143"/>
      <w:bookmarkEnd w:id="4144"/>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6833B125"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EC33FE">
        <w:t>clause</w:t>
      </w:r>
      <w:r w:rsidR="00EC33FE">
        <w:t> </w:t>
      </w:r>
      <w:r w:rsidR="00EC33FE" w:rsidRPr="00653FE2">
        <w:t>2</w:t>
      </w:r>
      <w:r w:rsidRPr="00653FE2">
        <w:t>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104EB100" w:rsidR="00C33898" w:rsidRPr="00653FE2" w:rsidRDefault="00C33898" w:rsidP="00C33898">
      <w:r w:rsidRPr="00653FE2">
        <w:lastRenderedPageBreak/>
        <w:t xml:space="preserve">Procedure MT_SM_Delivery_Attempt_GMSC sheet 3: The decision box "TCAP Handshake required" takes the "yes" or "no" exit depending on agreements between the GMSC's operator and the serving node's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5EFA312C"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EC33FE">
        <w:t>clause</w:t>
      </w:r>
      <w:r w:rsidR="00EC33FE">
        <w:t> </w:t>
      </w:r>
      <w:r w:rsidR="00EC33FE" w:rsidRPr="00653FE2">
        <w:t>1</w:t>
      </w:r>
      <w:r w:rsidRPr="00653FE2">
        <w:t>2.5.</w:t>
      </w:r>
    </w:p>
    <w:p w14:paraId="3292456E" w14:textId="2C7A5CC3" w:rsidR="00C33898" w:rsidRPr="00653FE2" w:rsidRDefault="00C33898" w:rsidP="00C33898">
      <w:pPr>
        <w:pStyle w:val="NO"/>
        <w:ind w:left="0" w:firstLine="0"/>
      </w:pPr>
      <w:r w:rsidRPr="00653FE2">
        <w:t>The SMS-GMSC shall include its E.164 number in the SMS-GMSC address and, if available its Diameter Identity in the SMS-GMSC Diameter Address in the request if it also includes the Maximum-Retransmission-Time IE.</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5" w:name="_Toc11332476"/>
      <w:bookmarkStart w:id="4146" w:name="_Toc36554559"/>
      <w:bookmarkStart w:id="4147" w:name="_Toc218669460"/>
      <w:r w:rsidRPr="00653FE2">
        <w:lastRenderedPageBreak/>
        <w:t>23.3.2</w:t>
      </w:r>
      <w:r w:rsidRPr="00653FE2">
        <w:tab/>
        <w:t>Procedure in the HLR</w:t>
      </w:r>
      <w:bookmarkEnd w:id="4145"/>
      <w:bookmarkEnd w:id="4146"/>
      <w:bookmarkEnd w:id="4147"/>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8" w:name="_Toc11332477"/>
      <w:bookmarkStart w:id="4149" w:name="_Toc36554560"/>
      <w:bookmarkStart w:id="4150" w:name="_Toc218669461"/>
      <w:r w:rsidRPr="00653FE2">
        <w:t>23.3.3</w:t>
      </w:r>
      <w:r w:rsidRPr="00653FE2">
        <w:tab/>
        <w:t>Procedure in the Serving MSC</w:t>
      </w:r>
      <w:bookmarkEnd w:id="4148"/>
      <w:bookmarkEnd w:id="4149"/>
      <w:bookmarkEnd w:id="4150"/>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6D457A7B" w:rsidR="00C33898" w:rsidRPr="00653FE2" w:rsidRDefault="00C33898" w:rsidP="00C33898">
      <w:r w:rsidRPr="00653FE2">
        <w:t>The mobile terminated short message transfer process in the serving MSC is shown in figure 23.3/6</w:t>
      </w:r>
    </w:p>
    <w:p w14:paraId="1722D07C" w14:textId="1A100B3C" w:rsidR="00C33898" w:rsidRPr="00653FE2" w:rsidRDefault="00C33898" w:rsidP="00C33898">
      <w:r w:rsidRPr="00653FE2">
        <w:t xml:space="preserve">Procedure MT_SM_VMSC sheet 1: The decision box "TCAP Handshake required" takes the "yes" or "no" exit depending on agreements between the Serving MSC's operator and the SMS Gateway MSC's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1D78B221" w:rsidR="00C33898" w:rsidRPr="00653FE2" w:rsidRDefault="00C33898" w:rsidP="00C33898">
      <w:r w:rsidRPr="00653FE2">
        <w:t>The macro MT_SM_Transfer_MSC is shown in figure 23.3/7. The macro Check_Subscr_Identity_For_MT_SMS is shown in figure 23.3/8.</w:t>
      </w:r>
    </w:p>
    <w:p w14:paraId="5AA55914" w14:textId="1F10E330" w:rsidR="00C33898" w:rsidRPr="00653FE2" w:rsidRDefault="00C33898" w:rsidP="00C33898">
      <w:r w:rsidRPr="00653FE2">
        <w:lastRenderedPageBreak/>
        <w:t xml:space="preserve">3GPP </w:t>
      </w:r>
      <w:r w:rsidR="00EC33FE" w:rsidRPr="00653FE2">
        <w:t>TS</w:t>
      </w:r>
      <w:r w:rsidR="00EC33FE">
        <w:t> </w:t>
      </w:r>
      <w:r w:rsidR="00EC33FE" w:rsidRPr="00653FE2">
        <w:t>2</w:t>
      </w:r>
      <w:r w:rsidRPr="00653FE2">
        <w:t>9.118</w:t>
      </w:r>
      <w:r w:rsidR="00EC33FE">
        <w:t> </w:t>
      </w:r>
      <w:r w:rsidR="00EC33FE" w:rsidRPr="00653FE2">
        <w:t>[</w:t>
      </w:r>
      <w:r w:rsidRPr="00653FE2">
        <w:t>152] specifies the extensions applicable to the MT SMS procedure over SGs for a UE using extended idle mode DRX (as defined in 3GPP TS 23.682</w:t>
      </w:r>
      <w:r w:rsidR="00EC33FE">
        <w:t> </w:t>
      </w:r>
      <w:r w:rsidR="00EC33FE" w:rsidRPr="00653FE2">
        <w:t>[</w:t>
      </w:r>
      <w:r w:rsidRPr="00653FE2">
        <w:t>148]).</w:t>
      </w:r>
    </w:p>
    <w:p w14:paraId="145747BC" w14:textId="2F28D1F3" w:rsidR="00C33898" w:rsidRPr="00653FE2" w:rsidRDefault="00C33898" w:rsidP="00C33898">
      <w:r w:rsidRPr="00653FE2">
        <w:t>If the MS is using a power saving mechanism such as extended idle mode DRX (see 3GPP TS 23.682</w:t>
      </w:r>
      <w:r w:rsidR="00EC33FE">
        <w:t> </w:t>
      </w:r>
      <w:r w:rsidR="00EC33FE" w:rsidRPr="00653FE2">
        <w:t>[</w:t>
      </w:r>
      <w:r w:rsidRPr="00653FE2">
        <w:t xml:space="preserve">148]), and if the MT Forward Short Message Request includes the Maximum Retransmission Time IE, an MSC using Deployment Option 2 (see </w:t>
      </w:r>
      <w:r w:rsidR="00EC33FE">
        <w:t>clause</w:t>
      </w:r>
      <w:r w:rsidR="00EC33FE">
        <w:t> </w:t>
      </w:r>
      <w:r w:rsidR="00EC33FE" w:rsidRPr="00653FE2">
        <w:t>8</w:t>
      </w:r>
      <w:r w:rsidRPr="00653FE2">
        <w:t xml:space="preserve">.2.4a.1 of 3GPP TS 23.272 [143] and 3GPP </w:t>
      </w:r>
      <w:r w:rsidR="00EC33FE" w:rsidRPr="00653FE2">
        <w:t>TS</w:t>
      </w:r>
      <w:r w:rsidR="00EC33FE">
        <w:t> </w:t>
      </w:r>
      <w:r w:rsidR="00EC33FE" w:rsidRPr="00653FE2">
        <w:t>2</w:t>
      </w:r>
      <w:r w:rsidRPr="00653FE2">
        <w:t>3.040</w:t>
      </w:r>
      <w:r w:rsidR="00EC33FE">
        <w:t> </w:t>
      </w:r>
      <w:r w:rsidR="00EC33FE" w:rsidRPr="00653FE2">
        <w:t>[</w:t>
      </w:r>
      <w:r w:rsidRPr="00653FE2">
        <w:t>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563B034A" w:rsidR="00C33898" w:rsidRPr="00653FE2" w:rsidRDefault="00C33898" w:rsidP="00C33898">
      <w:r w:rsidRPr="00653FE2">
        <w:t xml:space="preserve">An MSC using Deployment Option 2 (see </w:t>
      </w:r>
      <w:r w:rsidR="00EC33FE">
        <w:t>clause</w:t>
      </w:r>
      <w:r w:rsidR="00EC33FE">
        <w:t> </w:t>
      </w:r>
      <w:r w:rsidR="00EC33FE" w:rsidRPr="00653FE2">
        <w:t>8</w:t>
      </w:r>
      <w:r w:rsidRPr="00653FE2">
        <w:t xml:space="preserve">.2.4a.1 of 3GPP TS 23.272 [143] and 3GPP </w:t>
      </w:r>
      <w:r w:rsidR="00EC33FE" w:rsidRPr="00653FE2">
        <w:t>TS</w:t>
      </w:r>
      <w:r w:rsidR="00EC33FE">
        <w:t> </w:t>
      </w:r>
      <w:r w:rsidR="00EC33FE" w:rsidRPr="00653FE2">
        <w:t>2</w:t>
      </w:r>
      <w:r w:rsidRPr="00653FE2">
        <w:t>3.040</w:t>
      </w:r>
      <w:r w:rsidR="00EC33FE">
        <w:t> </w:t>
      </w:r>
      <w:r w:rsidR="00EC33FE" w:rsidRPr="00653FE2">
        <w:t>[</w:t>
      </w:r>
      <w:r w:rsidRPr="00653FE2">
        <w:t>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51" w:name="_Toc11332478"/>
      <w:bookmarkStart w:id="4152" w:name="_Toc36554561"/>
      <w:bookmarkStart w:id="4153" w:name="_Toc218669462"/>
      <w:r w:rsidRPr="00653FE2">
        <w:t>23.3.4</w:t>
      </w:r>
      <w:r w:rsidRPr="00653FE2">
        <w:tab/>
        <w:t>Procedure in the VLR</w:t>
      </w:r>
      <w:bookmarkEnd w:id="4151"/>
      <w:bookmarkEnd w:id="4152"/>
      <w:bookmarkEnd w:id="4153"/>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689D666D"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EC33FE">
        <w:t>clause</w:t>
      </w:r>
      <w:r w:rsidR="00EC33FE">
        <w:t> </w:t>
      </w:r>
      <w:r w:rsidR="00EC33FE" w:rsidRPr="00653FE2">
        <w:t>4</w:t>
      </w:r>
      <w:r w:rsidRPr="00653FE2">
        <w:t xml:space="preserve">.2.2 in 3GPP </w:t>
      </w:r>
      <w:r w:rsidR="00EC33FE" w:rsidRPr="00653FE2">
        <w:t>TS</w:t>
      </w:r>
      <w:r w:rsidR="00EC33FE">
        <w:t> </w:t>
      </w:r>
      <w:r w:rsidR="00EC33FE" w:rsidRPr="00653FE2">
        <w:t>2</w:t>
      </w:r>
      <w:r w:rsidRPr="00653FE2">
        <w:t>3.007</w:t>
      </w:r>
      <w:r w:rsidR="00EC33FE">
        <w:t> </w:t>
      </w:r>
      <w:r w:rsidR="00EC33FE" w:rsidRPr="00653FE2">
        <w:t>[</w:t>
      </w:r>
      <w:r w:rsidRPr="00653FE2">
        <w:t>19].</w:t>
      </w:r>
    </w:p>
    <w:p w14:paraId="5F5798B5" w14:textId="77777777" w:rsidR="00C33898" w:rsidRPr="00653FE2" w:rsidRDefault="00C33898" w:rsidP="00C33898">
      <w:pPr>
        <w:pStyle w:val="Heading3"/>
      </w:pPr>
      <w:bookmarkStart w:id="4154" w:name="_Toc11332479"/>
      <w:bookmarkStart w:id="4155" w:name="_Toc36554562"/>
      <w:bookmarkStart w:id="4156" w:name="_Toc218669463"/>
      <w:r w:rsidRPr="00653FE2">
        <w:t>23.3.5</w:t>
      </w:r>
      <w:r w:rsidRPr="00653FE2">
        <w:tab/>
        <w:t>Procedure in the SGSN</w:t>
      </w:r>
      <w:bookmarkEnd w:id="4154"/>
      <w:bookmarkEnd w:id="4155"/>
      <w:bookmarkEnd w:id="4156"/>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1C3ED963" w:rsidR="00C33898" w:rsidRPr="00653FE2" w:rsidRDefault="00C33898" w:rsidP="00C33898">
      <w:r w:rsidRPr="00653FE2">
        <w:t>The mobile terminated short message transfer process in the SGSN is shown in figure 23.3/10.</w:t>
      </w:r>
    </w:p>
    <w:p w14:paraId="19A37DCB" w14:textId="76176074" w:rsidR="00C33898" w:rsidRPr="00653FE2" w:rsidRDefault="00C33898" w:rsidP="00C33898">
      <w:r w:rsidRPr="00653FE2">
        <w:t xml:space="preserve">Procedure MT_SM_SGSN sheet 1: The decision box "TCAP Handshake required" takes the "yes" or "no" exit depending on agreements between the Serving SGSN's operator and the SMS Gateway MSC's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11BAF4C3" w:rsidR="00C33898" w:rsidRPr="00653FE2" w:rsidRDefault="00C33898" w:rsidP="00C33898">
      <w:r w:rsidRPr="00653FE2">
        <w:lastRenderedPageBreak/>
        <w:t>If the MS is using extended idle mode DRX (as defined in 3GPP TS 23.682</w:t>
      </w:r>
      <w:r w:rsidR="00EC33FE">
        <w:t> </w:t>
      </w:r>
      <w:r w:rsidR="00EC33FE" w:rsidRPr="00653FE2">
        <w:t>[</w:t>
      </w:r>
      <w:r w:rsidRPr="00653FE2">
        <w:t>148]) and the MS is expected to respond to paging shortly or within the time frame indicated by the SM-Delivery-Timer and SM-Delivery-Start-Time IEs, the SGSN should page the MS and attempt to deliver the short message to the MS.</w:t>
      </w:r>
    </w:p>
    <w:p w14:paraId="02602DDC" w14:textId="1AAD6F36" w:rsidR="00C33898" w:rsidRPr="00653FE2" w:rsidRDefault="00C33898" w:rsidP="00C33898">
      <w:r w:rsidRPr="00653FE2">
        <w:t>If the MS is using extended idle mode DRX (as defined in 3GPP TS 23.682</w:t>
      </w:r>
      <w:r w:rsidR="00EC33FE">
        <w:t> </w:t>
      </w:r>
      <w:r w:rsidR="00EC33FE" w:rsidRPr="00653FE2">
        <w:t>[</w:t>
      </w:r>
      <w:r w:rsidRPr="00653FE2">
        <w:t>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2903CDBB" w:rsidR="00C33898" w:rsidRPr="00653FE2" w:rsidRDefault="00C33898" w:rsidP="00C33898">
      <w:r w:rsidRPr="00653FE2">
        <w:t>If the MS is using a power saving mechanism such as extended idle mode DRX (see 3GPP TS 23.682</w:t>
      </w:r>
      <w:r w:rsidR="00EC33FE">
        <w:t> </w:t>
      </w:r>
      <w:r w:rsidR="00EC33FE" w:rsidRPr="00653FE2">
        <w:t>[</w:t>
      </w:r>
      <w:r w:rsidRPr="00653FE2">
        <w:t>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7" w:name="_Toc11332480"/>
      <w:bookmarkStart w:id="4158" w:name="_Toc36554563"/>
      <w:bookmarkStart w:id="4159" w:name="_Toc218669464"/>
      <w:r w:rsidRPr="00653FE2">
        <w:t>23.3.6</w:t>
      </w:r>
      <w:r w:rsidRPr="00653FE2">
        <w:tab/>
        <w:t>Procedure in the SMS Router</w:t>
      </w:r>
      <w:bookmarkEnd w:id="4157"/>
      <w:bookmarkEnd w:id="4158"/>
      <w:bookmarkEnd w:id="4159"/>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083801BD"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interworking partners, average and peak SMS traffic load, etc.).</w:t>
      </w:r>
    </w:p>
    <w:p w14:paraId="4E89DC16" w14:textId="269CC68B"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EC33FE">
        <w:t>clause</w:t>
      </w:r>
      <w:r w:rsidR="00EC33FE">
        <w:t> </w:t>
      </w:r>
      <w:r w:rsidR="00EC33FE" w:rsidRPr="00653FE2">
        <w:t>1</w:t>
      </w:r>
      <w:r w:rsidRPr="00653FE2">
        <w:t>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ABB65C6" w:rsidR="00C33898" w:rsidRPr="00653FE2" w:rsidRDefault="00C33898" w:rsidP="00C33898">
      <w:pPr>
        <w:rPr>
          <w:lang w:eastAsia="ja-JP"/>
        </w:rPr>
      </w:pPr>
      <w:r w:rsidRPr="00653FE2">
        <w:rPr>
          <w:rFonts w:hint="eastAsia"/>
          <w:lang w:eastAsia="ja-JP"/>
        </w:rPr>
        <w:t>The detail of replacing RP-OA is described in TS23.040</w:t>
      </w:r>
      <w:r w:rsidR="00EC33FE">
        <w:rPr>
          <w:lang w:eastAsia="ja-JP"/>
        </w:rPr>
        <w:t> </w:t>
      </w:r>
      <w:r w:rsidR="00EC33FE" w:rsidRPr="00653FE2">
        <w:rPr>
          <w:rFonts w:hint="eastAsia"/>
          <w:lang w:eastAsia="ja-JP"/>
        </w:rPr>
        <w:t>[</w:t>
      </w:r>
      <w:r w:rsidRPr="00653FE2">
        <w:rPr>
          <w:rFonts w:hint="eastAsia"/>
          <w:lang w:eastAsia="ja-JP"/>
        </w:rPr>
        <w:t>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62E0937B"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EC33FE">
        <w:rPr>
          <w:noProof/>
        </w:rPr>
        <w:t>clause</w:t>
      </w:r>
      <w:r w:rsidR="00EC33FE">
        <w:rPr>
          <w:noProof/>
        </w:rPr>
        <w:t> </w:t>
      </w:r>
      <w:r w:rsidR="00EC33FE" w:rsidRPr="00653FE2">
        <w:rPr>
          <w:noProof/>
        </w:rPr>
        <w:t>1</w:t>
      </w:r>
      <w:r w:rsidRPr="00653FE2">
        <w:rPr>
          <w:noProof/>
        </w:rPr>
        <w:t>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67A76D53" w:rsidR="00C33898" w:rsidRPr="00653FE2" w:rsidRDefault="00C33898" w:rsidP="00C33898">
      <w:pPr>
        <w:pStyle w:val="Heading3"/>
      </w:pPr>
      <w:bookmarkStart w:id="4160" w:name="_Toc11332481"/>
      <w:bookmarkStart w:id="4161" w:name="_Toc36554564"/>
      <w:bookmarkStart w:id="4162" w:name="_Toc218669465"/>
      <w:r w:rsidRPr="00653FE2">
        <w:t>23.3.7</w:t>
      </w:r>
      <w:r w:rsidRPr="00653FE2">
        <w:tab/>
        <w:t>Procedure in the IP-SM-GW</w:t>
      </w:r>
      <w:bookmarkEnd w:id="4160"/>
      <w:bookmarkEnd w:id="4161"/>
      <w:bookmarkEnd w:id="4162"/>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1D19F5CD" w:rsidR="00C33898" w:rsidRPr="00653FE2" w:rsidRDefault="00C33898" w:rsidP="00C33898">
      <w:pPr>
        <w:suppressLineNumbers/>
      </w:pPr>
      <w:r w:rsidRPr="00653FE2">
        <w:t>Process MT_SM_IPSMGW sheet 3: The IP-SM-GW invokes the macro Report_SM_Delivery_Stat_IPSMGW if:</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lastRenderedPageBreak/>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lastRenderedPageBreak/>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lastRenderedPageBreak/>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lastRenderedPageBreak/>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lastRenderedPageBreak/>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lastRenderedPageBreak/>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lastRenderedPageBreak/>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lastRenderedPageBreak/>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lastRenderedPageBreak/>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6" type="#_x0000_t75" style="width:495.25pt;height:500.85pt" o:ole="">
            <v:imagedata r:id="rId422" o:title=""/>
          </v:shape>
          <o:OLEObject Type="Embed" ProgID="Visio.Drawing.11" ShapeID="_x0000_i1106" DrawAspect="Content" ObjectID="_1829282376" r:id="rId423"/>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lastRenderedPageBreak/>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lastRenderedPageBreak/>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lastRenderedPageBreak/>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lastRenderedPageBreak/>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7" type="#_x0000_t75" style="width:485.2pt;height:501.5pt" o:ole="">
            <v:imagedata r:id="rId428" o:title=""/>
          </v:shape>
          <o:OLEObject Type="Embed" ProgID="Visio.Drawing.11" ShapeID="_x0000_i1107" DrawAspect="Content" ObjectID="_1829282377" r:id="rId429"/>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lastRenderedPageBreak/>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lastRenderedPageBreak/>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lastRenderedPageBreak/>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lastRenderedPageBreak/>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lastRenderedPageBreak/>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lastRenderedPageBreak/>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lastRenderedPageBreak/>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lastRenderedPageBreak/>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lastRenderedPageBreak/>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lastRenderedPageBreak/>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lastRenderedPageBreak/>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lastRenderedPageBreak/>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lastRenderedPageBreak/>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lastRenderedPageBreak/>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lastRenderedPageBreak/>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lastRenderedPageBreak/>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lastRenderedPageBreak/>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lastRenderedPageBreak/>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lastRenderedPageBreak/>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lastRenderedPageBreak/>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lastRenderedPageBreak/>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lastRenderedPageBreak/>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lastRenderedPageBreak/>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07F77B7D" w:rsidR="00C33898" w:rsidRPr="00653FE2" w:rsidRDefault="00C33898" w:rsidP="00C33898">
      <w:pPr>
        <w:pStyle w:val="TF"/>
      </w:pPr>
      <w:r w:rsidRPr="00653FE2">
        <w:t>Figure 23.3/14 (sheet 1 of 4): Process MT_SM_ SMS_ROUTER</w:t>
      </w:r>
    </w:p>
    <w:p w14:paraId="211F8FF2" w14:textId="4815D3E1" w:rsidR="00C33898" w:rsidRPr="00653FE2" w:rsidRDefault="00376062" w:rsidP="00C33898">
      <w:pPr>
        <w:pStyle w:val="TH"/>
      </w:pPr>
      <w:r>
        <w:rPr>
          <w:noProof/>
        </w:rPr>
        <w:lastRenderedPageBreak/>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8" type="#_x0000_t75" style="width:481.45pt;height:671.15pt" o:ole="">
            <v:imagedata r:id="rId454" o:title=""/>
          </v:shape>
          <o:OLEObject Type="Embed" ProgID="Visio.Drawing.11" ShapeID="_x0000_i1108" DrawAspect="Content" ObjectID="_1829282378" r:id="rId455"/>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lastRenderedPageBreak/>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lastRenderedPageBreak/>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lastRenderedPageBreak/>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lastRenderedPageBreak/>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3" w:name="_Toc11332482"/>
      <w:bookmarkStart w:id="4164" w:name="_Toc36554565"/>
      <w:bookmarkStart w:id="4165" w:name="_Toc218669466"/>
      <w:r w:rsidRPr="00653FE2">
        <w:lastRenderedPageBreak/>
        <w:t>23.4</w:t>
      </w:r>
      <w:r w:rsidRPr="00653FE2">
        <w:tab/>
        <w:t>The Short Message Alert procedure</w:t>
      </w:r>
      <w:bookmarkEnd w:id="4163"/>
      <w:bookmarkEnd w:id="4164"/>
      <w:bookmarkEnd w:id="4165"/>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6" w:name="_MON_1104222611"/>
    <w:bookmarkEnd w:id="4166"/>
    <w:bookmarkStart w:id="4167" w:name="_MON_1104224763"/>
    <w:bookmarkEnd w:id="4167"/>
    <w:p w14:paraId="23838BC4" w14:textId="77777777" w:rsidR="00C33898" w:rsidRPr="00653FE2" w:rsidRDefault="00C33898" w:rsidP="00C33898">
      <w:pPr>
        <w:pStyle w:val="TH"/>
      </w:pPr>
      <w:r w:rsidRPr="00653FE2">
        <w:object w:dxaOrig="10080" w:dyaOrig="5685" w14:anchorId="67582F25">
          <v:shape id="_x0000_i1109" type="#_x0000_t75" style="width:396.95pt;height:224.15pt" o:ole="">
            <v:imagedata r:id="rId460" o:title=""/>
          </v:shape>
          <o:OLEObject Type="Embed" ProgID="Word.Picture.8" ShapeID="_x0000_i1109" DrawAspect="Content" ObjectID="_1829282379" r:id="rId461"/>
        </w:object>
      </w:r>
    </w:p>
    <w:p w14:paraId="0895997A" w14:textId="77777777" w:rsidR="00C33898" w:rsidRPr="00653FE2" w:rsidRDefault="00C33898" w:rsidP="00C33898">
      <w:pPr>
        <w:pStyle w:val="NF"/>
        <w:keepNext w:val="0"/>
        <w:keepLines w:val="0"/>
      </w:pPr>
    </w:p>
    <w:p w14:paraId="6E2D846E" w14:textId="6C4127FE" w:rsidR="00C33898" w:rsidRPr="00653FE2" w:rsidRDefault="00C33898" w:rsidP="00C33898">
      <w:pPr>
        <w:pStyle w:val="NF"/>
        <w:keepNext w:val="0"/>
        <w:keepLines w:val="0"/>
      </w:pPr>
      <w:r w:rsidRPr="00653FE2">
        <w:t>1)</w:t>
      </w:r>
      <w:r w:rsidRPr="00653FE2">
        <w:tab/>
        <w:t xml:space="preserve">CM Service Request (**), Page response or Location Updating (3GPP </w:t>
      </w:r>
      <w:r w:rsidR="00EC33FE" w:rsidRPr="00653FE2">
        <w:t>TS</w:t>
      </w:r>
      <w:r w:rsidR="00EC33FE">
        <w:t> </w:t>
      </w:r>
      <w:r w:rsidR="00EC33FE" w:rsidRPr="00653FE2">
        <w:t>2</w:t>
      </w:r>
      <w:r w:rsidRPr="00653FE2">
        <w:t>4.008</w:t>
      </w:r>
      <w:r w:rsidR="00EC33FE">
        <w:t> </w:t>
      </w:r>
      <w:r w:rsidR="00EC33FE" w:rsidRPr="00653FE2">
        <w:t>[</w:t>
      </w:r>
      <w:r w:rsidRPr="00653FE2">
        <w:t>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FEFD71E" w:rsidR="00C33898" w:rsidRPr="00653FE2" w:rsidRDefault="00C33898" w:rsidP="00C33898">
      <w:pPr>
        <w:pStyle w:val="NF"/>
        <w:keepNext w:val="0"/>
        <w:keepLines w:val="0"/>
      </w:pPr>
      <w:r w:rsidRPr="00653FE2">
        <w:t>6)</w:t>
      </w:r>
      <w:r w:rsidRPr="00653FE2">
        <w:tab/>
        <w:t xml:space="preserve">Alert Service Centre (3GPP </w:t>
      </w:r>
      <w:r w:rsidR="00EC33FE" w:rsidRPr="00653FE2">
        <w:t>TS</w:t>
      </w:r>
      <w:r w:rsidR="00EC33FE">
        <w:t> </w:t>
      </w:r>
      <w:r w:rsidR="00EC33FE" w:rsidRPr="00653FE2">
        <w:t>2</w:t>
      </w:r>
      <w:r w:rsidRPr="00653FE2">
        <w:t>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place">
        <w:smartTag w:uri="urn:schemas-microsoft-com:office:smarttags" w:element="City">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8" w:name="_MON_1110107939"/>
    <w:bookmarkStart w:id="4169" w:name="_MON_1110109350"/>
    <w:bookmarkStart w:id="4170" w:name="_MON_1104224461"/>
    <w:bookmarkEnd w:id="4168"/>
    <w:bookmarkEnd w:id="4169"/>
    <w:bookmarkEnd w:id="4170"/>
    <w:bookmarkStart w:id="4171" w:name="_MON_1104224817"/>
    <w:bookmarkEnd w:id="4171"/>
    <w:p w14:paraId="25D2FA5C" w14:textId="77777777" w:rsidR="00C33898" w:rsidRPr="00653FE2" w:rsidRDefault="00C33898" w:rsidP="00C33898">
      <w:pPr>
        <w:pStyle w:val="TH"/>
      </w:pPr>
      <w:r w:rsidRPr="00653FE2">
        <w:object w:dxaOrig="10080" w:dyaOrig="5685" w14:anchorId="3D158DB6">
          <v:shape id="_x0000_i1110" type="#_x0000_t75" style="width:396.95pt;height:224.15pt" o:ole="">
            <v:imagedata r:id="rId462" o:title=""/>
          </v:shape>
          <o:OLEObject Type="Embed" ProgID="Word.Picture.8" ShapeID="_x0000_i1110" DrawAspect="Content" ObjectID="_1829282380" r:id="rId463"/>
        </w:object>
      </w:r>
    </w:p>
    <w:p w14:paraId="29DB5FC2" w14:textId="77777777" w:rsidR="00C33898" w:rsidRPr="00653FE2" w:rsidRDefault="00C33898" w:rsidP="00C33898">
      <w:pPr>
        <w:pStyle w:val="NF"/>
      </w:pPr>
    </w:p>
    <w:p w14:paraId="5FF56220" w14:textId="74E31BB6" w:rsidR="00C33898" w:rsidRPr="00653FE2" w:rsidRDefault="00C33898" w:rsidP="00C33898">
      <w:pPr>
        <w:pStyle w:val="NF"/>
      </w:pPr>
      <w:r w:rsidRPr="00653FE2">
        <w:t>1)</w:t>
      </w:r>
      <w:r w:rsidRPr="00653FE2">
        <w:tab/>
        <w:t xml:space="preserve">SM memory capacity available ( 3GPP </w:t>
      </w:r>
      <w:r w:rsidR="00EC33FE" w:rsidRPr="00653FE2">
        <w:t>TS</w:t>
      </w:r>
      <w:r w:rsidR="00EC33FE">
        <w:t> </w:t>
      </w:r>
      <w:r w:rsidR="00EC33FE" w:rsidRPr="00653FE2">
        <w:t>2</w:t>
      </w:r>
      <w:r w:rsidRPr="00653FE2">
        <w:t>4.011</w:t>
      </w:r>
      <w:r w:rsidR="00EC33FE">
        <w:t> </w:t>
      </w:r>
      <w:r w:rsidR="00EC33FE" w:rsidRPr="00653FE2">
        <w:t>[</w:t>
      </w:r>
      <w:r w:rsidRPr="00653FE2">
        <w:t>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29CAFC73" w:rsidR="00C33898" w:rsidRPr="00653FE2" w:rsidRDefault="00C33898" w:rsidP="00C33898">
      <w:pPr>
        <w:pStyle w:val="NF"/>
      </w:pPr>
      <w:r w:rsidRPr="00653FE2">
        <w:t>6)</w:t>
      </w:r>
      <w:r w:rsidRPr="00653FE2">
        <w:tab/>
        <w:t xml:space="preserve">SM memory capacity available (Acknowledge) (3GPP </w:t>
      </w:r>
      <w:r w:rsidR="00EC33FE" w:rsidRPr="00653FE2">
        <w:t>TS</w:t>
      </w:r>
      <w:r w:rsidR="00EC33FE">
        <w:t> </w:t>
      </w:r>
      <w:r w:rsidR="00EC33FE" w:rsidRPr="00653FE2">
        <w:t>2</w:t>
      </w:r>
      <w:r w:rsidRPr="00653FE2">
        <w:t>4.011</w:t>
      </w:r>
      <w:r w:rsidR="00EC33FE">
        <w:t> </w:t>
      </w:r>
      <w:r w:rsidR="00EC33FE" w:rsidRPr="00653FE2">
        <w:t>[</w:t>
      </w:r>
      <w:r w:rsidRPr="00653FE2">
        <w:t>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36ECE62F" w:rsidR="00C33898" w:rsidRPr="00653FE2" w:rsidRDefault="00C33898" w:rsidP="00C33898">
      <w:pPr>
        <w:pStyle w:val="NF"/>
        <w:rPr>
          <w:lang w:val="fr-FR"/>
        </w:rPr>
      </w:pPr>
      <w:r w:rsidRPr="00653FE2">
        <w:rPr>
          <w:lang w:val="fr-FR"/>
        </w:rPr>
        <w:t>8)</w:t>
      </w:r>
      <w:r w:rsidRPr="00653FE2">
        <w:rPr>
          <w:lang w:val="fr-FR"/>
        </w:rPr>
        <w:tab/>
        <w:t xml:space="preserve">Alert Service Centre (3GPP </w:t>
      </w:r>
      <w:r w:rsidR="00EC33FE" w:rsidRPr="00653FE2">
        <w:rPr>
          <w:lang w:val="fr-FR"/>
        </w:rPr>
        <w:t>TS</w:t>
      </w:r>
      <w:r w:rsidR="00EC33FE">
        <w:rPr>
          <w:lang w:val="fr-FR"/>
        </w:rPr>
        <w:t> </w:t>
      </w:r>
      <w:r w:rsidR="00EC33FE" w:rsidRPr="00653FE2">
        <w:rPr>
          <w:lang w:val="fr-FR"/>
        </w:rPr>
        <w:t>2</w:t>
      </w:r>
      <w:r w:rsidRPr="00653FE2">
        <w:rPr>
          <w:lang w:val="fr-FR"/>
        </w:rPr>
        <w:t>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3C491EDC"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8.7);</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2" w:name="_MON_1104224693"/>
    <w:bookmarkStart w:id="4173" w:name="_MON_1104224844"/>
    <w:bookmarkEnd w:id="4172"/>
    <w:bookmarkEnd w:id="4173"/>
    <w:bookmarkStart w:id="4174" w:name="_MON_1104229797"/>
    <w:bookmarkEnd w:id="4174"/>
    <w:p w14:paraId="119BB5EA" w14:textId="77777777" w:rsidR="00C33898" w:rsidRPr="00653FE2" w:rsidRDefault="00C33898" w:rsidP="00C33898">
      <w:pPr>
        <w:pStyle w:val="TH"/>
      </w:pPr>
      <w:r w:rsidRPr="00653FE2">
        <w:object w:dxaOrig="8160" w:dyaOrig="5115" w14:anchorId="7EEA4ED6">
          <v:shape id="_x0000_i1111" type="#_x0000_t75" style="width:396.3pt;height:249.2pt" o:ole="">
            <v:imagedata r:id="rId464" o:title=""/>
          </v:shape>
          <o:OLEObject Type="Embed" ProgID="Word.Picture.8" ShapeID="_x0000_i1111" DrawAspect="Content" ObjectID="_1829282381" r:id="rId465"/>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44668F54" w:rsidR="00C33898" w:rsidRPr="00653FE2" w:rsidRDefault="00C33898" w:rsidP="00C33898">
      <w:pPr>
        <w:pStyle w:val="NF"/>
        <w:keepNext w:val="0"/>
        <w:keepLines w:val="0"/>
        <w:rPr>
          <w:lang w:val="fr-FR"/>
        </w:rPr>
      </w:pPr>
      <w:r w:rsidRPr="00653FE2">
        <w:rPr>
          <w:lang w:val="fr-FR"/>
        </w:rPr>
        <w:t>4)</w:t>
      </w:r>
      <w:r w:rsidRPr="00653FE2">
        <w:rPr>
          <w:lang w:val="fr-FR"/>
        </w:rPr>
        <w:tab/>
        <w:t xml:space="preserve">Alert Service Centre (3GPP </w:t>
      </w:r>
      <w:r w:rsidR="00EC33FE" w:rsidRPr="00653FE2">
        <w:rPr>
          <w:lang w:val="fr-FR"/>
        </w:rPr>
        <w:t>TS</w:t>
      </w:r>
      <w:r w:rsidR="00EC33FE">
        <w:rPr>
          <w:lang w:val="fr-FR"/>
        </w:rPr>
        <w:t> </w:t>
      </w:r>
      <w:r w:rsidR="00EC33FE" w:rsidRPr="00653FE2">
        <w:rPr>
          <w:lang w:val="fr-FR"/>
        </w:rPr>
        <w:t>2</w:t>
      </w:r>
      <w:r w:rsidRPr="00653FE2">
        <w:rPr>
          <w:lang w:val="fr-FR"/>
        </w:rPr>
        <w:t>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5" w:name="_Toc11332483"/>
      <w:bookmarkStart w:id="4176" w:name="_Toc36554566"/>
      <w:bookmarkStart w:id="4177" w:name="_Toc218669467"/>
      <w:r w:rsidRPr="00653FE2">
        <w:t>23.4.1</w:t>
      </w:r>
      <w:r w:rsidRPr="00653FE2">
        <w:tab/>
        <w:t>Procedure in the Serving MSC – the MS has memory available</w:t>
      </w:r>
      <w:bookmarkEnd w:id="4175"/>
      <w:bookmarkEnd w:id="4176"/>
      <w:bookmarkEnd w:id="4177"/>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8" w:name="_Toc11332484"/>
      <w:bookmarkStart w:id="4179" w:name="_Toc36554567"/>
      <w:bookmarkStart w:id="4180" w:name="_Toc218669468"/>
      <w:r w:rsidRPr="00653FE2">
        <w:t>23.4.2</w:t>
      </w:r>
      <w:r w:rsidRPr="00653FE2">
        <w:tab/>
        <w:t>Procedures in the VLR</w:t>
      </w:r>
      <w:bookmarkEnd w:id="4178"/>
      <w:bookmarkEnd w:id="4179"/>
      <w:bookmarkEnd w:id="4180"/>
    </w:p>
    <w:p w14:paraId="6E1FF884" w14:textId="77777777" w:rsidR="00C33898" w:rsidRPr="00653FE2" w:rsidRDefault="00C33898" w:rsidP="00C33898">
      <w:pPr>
        <w:pStyle w:val="Heading4"/>
      </w:pPr>
      <w:bookmarkStart w:id="4181" w:name="_Toc11332485"/>
      <w:bookmarkStart w:id="4182" w:name="_Toc36554568"/>
      <w:bookmarkStart w:id="4183" w:name="_Toc218669469"/>
      <w:r w:rsidRPr="00653FE2">
        <w:t>23.4.2.1</w:t>
      </w:r>
      <w:r w:rsidRPr="00653FE2">
        <w:tab/>
        <w:t>The Mobile Subscriber is present</w:t>
      </w:r>
      <w:bookmarkEnd w:id="4181"/>
      <w:bookmarkEnd w:id="4182"/>
      <w:bookmarkEnd w:id="4183"/>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4" w:name="_Toc11332486"/>
      <w:bookmarkStart w:id="4185" w:name="_Toc36554569"/>
      <w:bookmarkStart w:id="4186" w:name="_Toc218669470"/>
      <w:r w:rsidRPr="00653FE2">
        <w:t>23.4.2.2</w:t>
      </w:r>
      <w:r w:rsidRPr="00653FE2">
        <w:tab/>
        <w:t>The MS has memory available</w:t>
      </w:r>
      <w:bookmarkEnd w:id="4184"/>
      <w:bookmarkEnd w:id="4185"/>
      <w:bookmarkEnd w:id="4186"/>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7" w:name="_Toc11332487"/>
      <w:bookmarkStart w:id="4188" w:name="_Toc36554570"/>
      <w:bookmarkStart w:id="4189" w:name="_Toc218669471"/>
      <w:r w:rsidRPr="00653FE2">
        <w:t>23.4.3</w:t>
      </w:r>
      <w:r w:rsidRPr="00653FE2">
        <w:tab/>
        <w:t>Procedures in the SGSN</w:t>
      </w:r>
      <w:bookmarkEnd w:id="4187"/>
      <w:bookmarkEnd w:id="4188"/>
      <w:bookmarkEnd w:id="4189"/>
    </w:p>
    <w:p w14:paraId="3CDB5A60" w14:textId="77777777" w:rsidR="00C33898" w:rsidRPr="00653FE2" w:rsidRDefault="00C33898" w:rsidP="00C33898">
      <w:pPr>
        <w:pStyle w:val="Heading4"/>
      </w:pPr>
      <w:bookmarkStart w:id="4190" w:name="_Toc11332488"/>
      <w:bookmarkStart w:id="4191" w:name="_Toc36554571"/>
      <w:bookmarkStart w:id="4192" w:name="_Toc218669472"/>
      <w:r w:rsidRPr="00653FE2">
        <w:t>23.4.3.1</w:t>
      </w:r>
      <w:r w:rsidRPr="00653FE2">
        <w:tab/>
        <w:t>The Mobile Subscriber is present</w:t>
      </w:r>
      <w:bookmarkEnd w:id="4190"/>
      <w:bookmarkEnd w:id="4191"/>
      <w:bookmarkEnd w:id="4192"/>
    </w:p>
    <w:p w14:paraId="4626DE4E" w14:textId="596C5451" w:rsidR="00C33898" w:rsidRPr="00653FE2" w:rsidRDefault="00C33898" w:rsidP="00C33898">
      <w:r w:rsidRPr="00653FE2">
        <w:t xml:space="preserve">If the SGSN successfully handles a Page response, Attach request or Routing Area Update request message (3GPP </w:t>
      </w:r>
      <w:r w:rsidR="00EC33FE" w:rsidRPr="00653FE2">
        <w:t>TS</w:t>
      </w:r>
      <w:r w:rsidR="00EC33FE">
        <w:t> </w:t>
      </w:r>
      <w:r w:rsidR="00EC33FE" w:rsidRPr="00653FE2">
        <w:t>2</w:t>
      </w:r>
      <w:r w:rsidRPr="00653FE2">
        <w:t>4.008</w:t>
      </w:r>
      <w:r w:rsidR="00EC33FE">
        <w:t> </w:t>
      </w:r>
      <w:r w:rsidR="00EC33FE" w:rsidRPr="00653FE2">
        <w:t>[</w:t>
      </w:r>
      <w:r w:rsidRPr="00653FE2">
        <w:t>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3" w:name="_Toc11332489"/>
      <w:bookmarkStart w:id="4194" w:name="_Toc36554572"/>
      <w:bookmarkStart w:id="4195" w:name="_Toc218669473"/>
      <w:r w:rsidRPr="00653FE2">
        <w:t>23.4.3.2</w:t>
      </w:r>
      <w:r w:rsidRPr="00653FE2">
        <w:tab/>
        <w:t>The Mobile Equipment has memory available</w:t>
      </w:r>
      <w:bookmarkEnd w:id="4193"/>
      <w:bookmarkEnd w:id="4194"/>
      <w:bookmarkEnd w:id="4195"/>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6" w:name="_Toc11332490"/>
      <w:bookmarkStart w:id="4197" w:name="_Toc36554573"/>
      <w:bookmarkStart w:id="4198" w:name="_Toc218669474"/>
      <w:r w:rsidRPr="00653FE2">
        <w:t>23.4.4</w:t>
      </w:r>
      <w:r w:rsidRPr="00653FE2">
        <w:tab/>
        <w:t>Procedure in the HLR</w:t>
      </w:r>
      <w:bookmarkEnd w:id="4196"/>
      <w:bookmarkEnd w:id="4197"/>
      <w:bookmarkEnd w:id="4198"/>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9" w:name="_Toc11332491"/>
      <w:bookmarkStart w:id="4200" w:name="_Toc36554574"/>
      <w:bookmarkStart w:id="4201" w:name="_Toc218669475"/>
      <w:r w:rsidRPr="00653FE2">
        <w:t>23.4.5</w:t>
      </w:r>
      <w:r w:rsidRPr="00653FE2">
        <w:tab/>
        <w:t>Procedure in the SMS Interworking MSC</w:t>
      </w:r>
      <w:bookmarkEnd w:id="4199"/>
      <w:bookmarkEnd w:id="4200"/>
      <w:bookmarkEnd w:id="4201"/>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lastRenderedPageBreak/>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lastRenderedPageBreak/>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lastRenderedPageBreak/>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lastRenderedPageBreak/>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lastRenderedPageBreak/>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lastRenderedPageBreak/>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lastRenderedPageBreak/>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2" w:name="_Toc11332492"/>
      <w:bookmarkStart w:id="4203" w:name="_Toc36554575"/>
      <w:bookmarkStart w:id="4204" w:name="_Toc218669476"/>
      <w:r w:rsidRPr="00653FE2">
        <w:lastRenderedPageBreak/>
        <w:t>23.5</w:t>
      </w:r>
      <w:r w:rsidRPr="00653FE2">
        <w:tab/>
        <w:t>The SM delivery status report procedure</w:t>
      </w:r>
      <w:bookmarkEnd w:id="4202"/>
      <w:bookmarkEnd w:id="4203"/>
      <w:bookmarkEnd w:id="4204"/>
    </w:p>
    <w:p w14:paraId="7C737D4F" w14:textId="77777777" w:rsidR="00C33898" w:rsidRPr="00653FE2" w:rsidRDefault="00C33898" w:rsidP="00C33898">
      <w:pPr>
        <w:keepNext/>
        <w:keepLines/>
      </w:pPr>
      <w:r w:rsidRPr="00653FE2">
        <w:t>The SM delivery status report procedure is used:</w:t>
      </w:r>
    </w:p>
    <w:p w14:paraId="759B35B5" w14:textId="5C31BD74" w:rsidR="00C33898" w:rsidRPr="00653FE2" w:rsidRDefault="00C33898" w:rsidP="00C33898">
      <w:pPr>
        <w:pStyle w:val="B1"/>
      </w:pPr>
      <w:r w:rsidRPr="00653FE2">
        <w:t>-</w:t>
      </w:r>
      <w:r w:rsidRPr="00653FE2">
        <w:tab/>
        <w:t>to set the Service Centre address into the message waiting list in the HLR after short message delivery has failed because the subscriber is absent or unidentified or the memory capacity is exceeded. The procedure sets:</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B3DFBAE" w:rsidR="00C33898" w:rsidRPr="00653FE2" w:rsidRDefault="00C33898" w:rsidP="00C33898">
      <w:pPr>
        <w:pStyle w:val="B2"/>
      </w:pPr>
      <w:r w:rsidRPr="00653FE2">
        <w:t>-</w:t>
      </w:r>
      <w:r w:rsidRPr="00653FE2">
        <w:tab/>
        <w:t>and/or the MS Not Reachable for GPRS (MNRG) flag if there is no record for the subscriber in the SGSN or the subscriber does not respond to paging for delivery via the SGSN;</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5" w:name="_MON_1298185058"/>
    <w:bookmarkEnd w:id="4205"/>
    <w:p w14:paraId="3E0BD9E0" w14:textId="77777777" w:rsidR="00C33898" w:rsidRPr="00653FE2" w:rsidRDefault="00C33898" w:rsidP="00C33898">
      <w:pPr>
        <w:pStyle w:val="TH"/>
      </w:pPr>
      <w:r w:rsidRPr="00653FE2">
        <w:object w:dxaOrig="7710" w:dyaOrig="3420" w14:anchorId="38815C0D">
          <v:shape id="_x0000_i1112" type="#_x0000_t75" style="width:396.3pt;height:177.2pt" o:ole="">
            <v:imagedata r:id="rId474" o:title=""/>
          </v:shape>
          <o:OLEObject Type="Embed" ProgID="Word.Picture.8" ShapeID="_x0000_i1112" DrawAspect="Content" ObjectID="_1829282382" r:id="rId475"/>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13959792" w:rsidR="00C33898" w:rsidRPr="00653FE2" w:rsidRDefault="00C33898" w:rsidP="00C33898">
      <w:pPr>
        <w:pStyle w:val="NF"/>
        <w:keepNext w:val="0"/>
        <w:keepLines w:val="0"/>
      </w:pPr>
      <w:r w:rsidRPr="00653FE2">
        <w:t>4)</w:t>
      </w:r>
      <w:r w:rsidRPr="00653FE2">
        <w:tab/>
        <w:t xml:space="preserve">Short Message Negative Acknowledgement (3GPP </w:t>
      </w:r>
      <w:r w:rsidR="00EC33FE" w:rsidRPr="00653FE2">
        <w:t>TS</w:t>
      </w:r>
      <w:r w:rsidR="00EC33FE">
        <w:t> </w:t>
      </w:r>
      <w:r w:rsidR="00EC33FE" w:rsidRPr="00653FE2">
        <w:t>2</w:t>
      </w:r>
      <w:r w:rsidRPr="00653FE2">
        <w:t>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6" w:name="_Toc11332493"/>
      <w:bookmarkStart w:id="4207" w:name="_Toc36554576"/>
      <w:bookmarkStart w:id="4208" w:name="_Toc218669477"/>
      <w:r w:rsidRPr="00653FE2">
        <w:t>23.5.1</w:t>
      </w:r>
      <w:r w:rsidRPr="00653FE2">
        <w:tab/>
        <w:t>Procedure in the SMS-GMSC</w:t>
      </w:r>
      <w:bookmarkEnd w:id="4206"/>
      <w:bookmarkEnd w:id="4207"/>
      <w:bookmarkEnd w:id="4208"/>
    </w:p>
    <w:p w14:paraId="7C79C582" w14:textId="1A6F34F6"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EC33FE">
        <w:t>clause</w:t>
      </w:r>
      <w:r w:rsidR="00EC33FE">
        <w:t> </w:t>
      </w:r>
      <w:r w:rsidR="00EC33FE" w:rsidRPr="00653FE2">
        <w:t>2</w:t>
      </w:r>
      <w:r w:rsidRPr="00653FE2">
        <w:t>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9" w:name="_Toc11332494"/>
      <w:bookmarkStart w:id="4210" w:name="_Toc36554577"/>
      <w:bookmarkStart w:id="4211" w:name="_Toc218669478"/>
      <w:r w:rsidRPr="00653FE2">
        <w:t>23.5.2</w:t>
      </w:r>
      <w:r w:rsidRPr="00653FE2">
        <w:tab/>
        <w:t>Procedure in the HLR</w:t>
      </w:r>
      <w:bookmarkEnd w:id="4209"/>
      <w:bookmarkEnd w:id="4210"/>
      <w:bookmarkEnd w:id="4211"/>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lastRenderedPageBreak/>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2" w:name="_Toc11332495"/>
      <w:bookmarkStart w:id="4213" w:name="_Toc36554578"/>
      <w:bookmarkStart w:id="4214" w:name="_Toc218669479"/>
      <w:r w:rsidRPr="00653FE2">
        <w:t>23.5.3</w:t>
      </w:r>
      <w:r w:rsidRPr="00653FE2">
        <w:tab/>
        <w:t>Procedure in the IP-SM-GW</w:t>
      </w:r>
      <w:bookmarkEnd w:id="4212"/>
      <w:bookmarkEnd w:id="4213"/>
      <w:bookmarkEnd w:id="4214"/>
    </w:p>
    <w:p w14:paraId="0C77021A" w14:textId="08671D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EC33FE">
        <w:t>clause</w:t>
      </w:r>
      <w:r w:rsidR="00EC33FE">
        <w:t> </w:t>
      </w:r>
      <w:r w:rsidR="00EC33FE" w:rsidRPr="00653FE2">
        <w:t>2</w:t>
      </w:r>
      <w:r w:rsidRPr="00653FE2">
        <w:t>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3" type="#_x0000_t75" style="width:487.7pt;height:510.9pt" o:ole="">
            <v:imagedata r:id="rId477" o:title=""/>
          </v:shape>
          <o:OLEObject Type="Embed" ProgID="Visio.Drawing.11" ShapeID="_x0000_i1113" DrawAspect="Content" ObjectID="_1829282383" r:id="rId478"/>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lastRenderedPageBreak/>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lastRenderedPageBreak/>
        <w:br w:type="page"/>
      </w:r>
      <w:bookmarkStart w:id="4215" w:name="_Toc11332496"/>
      <w:bookmarkStart w:id="4216" w:name="_Toc36554579"/>
      <w:bookmarkStart w:id="4217" w:name="_Toc218669480"/>
      <w:r w:rsidRPr="00653FE2">
        <w:lastRenderedPageBreak/>
        <w:t>23.6</w:t>
      </w:r>
      <w:r w:rsidRPr="00653FE2">
        <w:tab/>
        <w:t>The macro Report_SM_Delivery_Stat_HLR</w:t>
      </w:r>
      <w:bookmarkEnd w:id="4215"/>
      <w:bookmarkEnd w:id="4216"/>
      <w:bookmarkEnd w:id="4217"/>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lastRenderedPageBreak/>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8" w:name="_Toc11332497"/>
      <w:bookmarkStart w:id="4219" w:name="_Toc36554580"/>
      <w:bookmarkStart w:id="4220" w:name="_Toc218669481"/>
      <w:r w:rsidRPr="00653FE2">
        <w:lastRenderedPageBreak/>
        <w:t>23.7</w:t>
      </w:r>
      <w:r w:rsidRPr="00653FE2">
        <w:tab/>
        <w:t>The mobile terminated short message transfer procedure for VGCS</w:t>
      </w:r>
      <w:bookmarkEnd w:id="4218"/>
      <w:bookmarkEnd w:id="4219"/>
      <w:bookmarkEnd w:id="4220"/>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1" w:name="_MON_1185190833"/>
    <w:bookmarkStart w:id="4222" w:name="_MON_1185193508"/>
    <w:bookmarkEnd w:id="4221"/>
    <w:bookmarkEnd w:id="4222"/>
    <w:bookmarkStart w:id="4223" w:name="_MON_1185193890"/>
    <w:bookmarkEnd w:id="4223"/>
    <w:p w14:paraId="0F365FD1" w14:textId="77777777" w:rsidR="00C33898" w:rsidRPr="00653FE2" w:rsidRDefault="00C33898" w:rsidP="00C33898">
      <w:pPr>
        <w:pStyle w:val="TH"/>
      </w:pPr>
      <w:r w:rsidRPr="00653FE2">
        <w:object w:dxaOrig="9240" w:dyaOrig="9230" w14:anchorId="41AAF5E9">
          <v:shape id="_x0000_i1114" type="#_x0000_t75" style="width:369.4pt;height:369.4pt" o:ole="" fillcolor="window">
            <v:imagedata r:id="rId482" o:title=""/>
          </v:shape>
          <o:OLEObject Type="Embed" ProgID="Word.Picture.8" ShapeID="_x0000_i1114" DrawAspect="Content" ObjectID="_1829282384" r:id="rId483"/>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42581855" w:rsidR="00C33898" w:rsidRPr="00653FE2" w:rsidRDefault="00C33898" w:rsidP="00C33898">
      <w:pPr>
        <w:pStyle w:val="NF"/>
      </w:pPr>
      <w:r w:rsidRPr="00653FE2">
        <w:lastRenderedPageBreak/>
        <w:t>1)</w:t>
      </w:r>
      <w:r w:rsidRPr="00653FE2">
        <w:tab/>
        <w:t xml:space="preserve">Short Message (3GPP </w:t>
      </w:r>
      <w:r w:rsidR="00EC33FE" w:rsidRPr="00653FE2">
        <w:t>TS</w:t>
      </w:r>
      <w:r w:rsidR="00EC33FE">
        <w:t> </w:t>
      </w:r>
      <w:r w:rsidR="00EC33FE" w:rsidRPr="00653FE2">
        <w:t>2</w:t>
      </w:r>
      <w:r w:rsidRPr="00653FE2">
        <w:t>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2C8C9887" w:rsidR="00C33898" w:rsidRPr="00653FE2" w:rsidRDefault="00C33898" w:rsidP="00C33898">
      <w:pPr>
        <w:pStyle w:val="NF"/>
      </w:pPr>
      <w:r w:rsidRPr="00653FE2">
        <w:t>5)</w:t>
      </w:r>
      <w:r w:rsidRPr="00653FE2">
        <w:tab/>
        <w:t xml:space="preserve">GCR_SMS_INTERROGATION (3GPP </w:t>
      </w:r>
      <w:r w:rsidR="00EC33FE" w:rsidRPr="00653FE2">
        <w:t>TS</w:t>
      </w:r>
      <w:r w:rsidR="00EC33FE">
        <w:t> </w:t>
      </w:r>
      <w:r w:rsidR="00EC33FE" w:rsidRPr="00653FE2">
        <w:t>4</w:t>
      </w:r>
      <w:r w:rsidRPr="00653FE2">
        <w:t>3.068).</w:t>
      </w:r>
    </w:p>
    <w:p w14:paraId="05638AB4" w14:textId="5860C258" w:rsidR="00C33898" w:rsidRPr="00653FE2" w:rsidRDefault="00C33898" w:rsidP="00C33898">
      <w:pPr>
        <w:pStyle w:val="NF"/>
      </w:pPr>
      <w:r w:rsidRPr="00653FE2">
        <w:t>6)</w:t>
      </w:r>
      <w:r w:rsidRPr="00653FE2">
        <w:tab/>
        <w:t xml:space="preserve">GCR_SMS_INTERROGATION_ACK (3GPP </w:t>
      </w:r>
      <w:r w:rsidR="00EC33FE" w:rsidRPr="00653FE2">
        <w:t>TS</w:t>
      </w:r>
      <w:r w:rsidR="00EC33FE">
        <w:t> </w:t>
      </w:r>
      <w:r w:rsidR="00EC33FE" w:rsidRPr="00653FE2">
        <w:t>4</w:t>
      </w:r>
      <w:r w:rsidRPr="00653FE2">
        <w:t>3.068).</w:t>
      </w:r>
    </w:p>
    <w:p w14:paraId="56CCBE3B" w14:textId="77777777" w:rsidR="00C33898" w:rsidRPr="00653FE2" w:rsidRDefault="00C33898" w:rsidP="00C33898">
      <w:pPr>
        <w:pStyle w:val="NF"/>
      </w:pPr>
      <w:r w:rsidRPr="00653FE2">
        <w:t>7)</w:t>
      </w:r>
      <w:r w:rsidRPr="00653FE2">
        <w:tab/>
        <w:t>MAP_MT_FORWARD_SM_FOR_VGCS_ACK.</w:t>
      </w:r>
    </w:p>
    <w:p w14:paraId="07AAC909" w14:textId="42D47272" w:rsidR="00C33898" w:rsidRPr="00653FE2" w:rsidRDefault="00C33898" w:rsidP="00C33898">
      <w:pPr>
        <w:pStyle w:val="NF"/>
      </w:pPr>
      <w:r w:rsidRPr="00653FE2">
        <w:t>8)</w:t>
      </w:r>
      <w:r w:rsidRPr="00653FE2">
        <w:tab/>
        <w:t xml:space="preserve">Short Message Acknowledgement (3GPP </w:t>
      </w:r>
      <w:r w:rsidR="00EC33FE" w:rsidRPr="00653FE2">
        <w:t>TS</w:t>
      </w:r>
      <w:r w:rsidR="00EC33FE">
        <w:t> </w:t>
      </w:r>
      <w:r w:rsidR="00EC33FE" w:rsidRPr="00653FE2">
        <w:t>2</w:t>
      </w:r>
      <w:r w:rsidRPr="00653FE2">
        <w:t>3.040).</w:t>
      </w:r>
    </w:p>
    <w:p w14:paraId="3DEF0B74" w14:textId="77777777" w:rsidR="00C33898" w:rsidRPr="00653FE2" w:rsidRDefault="00C33898" w:rsidP="00C33898">
      <w:pPr>
        <w:pStyle w:val="NF"/>
      </w:pPr>
    </w:p>
    <w:p w14:paraId="169728ED" w14:textId="13ED3BAC" w:rsidR="00C33898" w:rsidRPr="00653FE2" w:rsidRDefault="00C33898" w:rsidP="00C33898">
      <w:pPr>
        <w:pStyle w:val="NF"/>
      </w:pPr>
      <w:r w:rsidRPr="00653FE2">
        <w:t>(*)</w:t>
      </w:r>
      <w:r w:rsidRPr="00653FE2">
        <w:tab/>
        <w:t>If</w:t>
      </w:r>
    </w:p>
    <w:p w14:paraId="4009C006" w14:textId="2B276BCD"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 MAP_MT_FORWARD_SM_FOR_VGCS request in a single TC message,</w:t>
      </w:r>
      <w:r w:rsidRPr="00653FE2" w:rsidDel="00FB749C">
        <w:br/>
      </w:r>
    </w:p>
    <w:p w14:paraId="51187B4C" w14:textId="77777777" w:rsidR="00C33898" w:rsidRPr="00653FE2" w:rsidRDefault="00C33898" w:rsidP="00C33898">
      <w:pPr>
        <w:pStyle w:val="NF"/>
      </w:pPr>
      <w:r w:rsidRPr="00653FE2">
        <w:tab/>
        <w:t>and</w:t>
      </w:r>
    </w:p>
    <w:p w14:paraId="333EF9A3" w14:textId="1B17ECA9"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 xml:space="preserve">messages exchanged between their networks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4" w:name="_Toc11332498"/>
      <w:bookmarkStart w:id="4225" w:name="_Toc36554581"/>
      <w:bookmarkStart w:id="4226" w:name="_Toc218669482"/>
      <w:r w:rsidRPr="00653FE2">
        <w:t>23.7.1</w:t>
      </w:r>
      <w:r w:rsidRPr="00653FE2">
        <w:tab/>
        <w:t>Procedure in the SMS-GMSC</w:t>
      </w:r>
      <w:bookmarkEnd w:id="4224"/>
      <w:bookmarkEnd w:id="4225"/>
      <w:bookmarkEnd w:id="4226"/>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0F16F9E6" w:rsidR="00C33898" w:rsidRPr="00653FE2" w:rsidRDefault="00C33898" w:rsidP="00C33898">
      <w:r w:rsidRPr="00653FE2">
        <w:t>The mobile terminated short message transfer for VGCS process in the SMS-GMSC is shown in figure 23.7/2.</w:t>
      </w:r>
    </w:p>
    <w:p w14:paraId="0418075F" w14:textId="77777777" w:rsidR="00C33898" w:rsidRPr="00653FE2" w:rsidRDefault="00C33898" w:rsidP="00C33898">
      <w:pPr>
        <w:pStyle w:val="Heading3"/>
      </w:pPr>
      <w:bookmarkStart w:id="4227" w:name="_Toc11332499"/>
      <w:bookmarkStart w:id="4228" w:name="_Toc36554582"/>
      <w:bookmarkStart w:id="4229" w:name="_Toc218669483"/>
      <w:r w:rsidRPr="00653FE2">
        <w:t>23.7.2</w:t>
      </w:r>
      <w:r w:rsidRPr="00653FE2">
        <w:tab/>
        <w:t>Procedure in the Anchor MSC</w:t>
      </w:r>
      <w:bookmarkEnd w:id="4227"/>
      <w:bookmarkEnd w:id="4228"/>
      <w:bookmarkEnd w:id="4229"/>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F7D99CF" w:rsidR="00C33898" w:rsidRPr="00653FE2" w:rsidRDefault="00C33898" w:rsidP="00C33898">
      <w:r w:rsidRPr="00653FE2">
        <w:t>The mobile terminated short message transfer for VGCS process in the Anchor MSC is shown in figure 23.7/3</w:t>
      </w:r>
    </w:p>
    <w:p w14:paraId="0C68B4A1" w14:textId="47B7134A" w:rsidR="00C33898" w:rsidRPr="00653FE2" w:rsidRDefault="00C33898" w:rsidP="00C33898">
      <w:r w:rsidRPr="00653FE2">
        <w:t xml:space="preserve">Procedure MT_SM_VGCS_GMSC sheet 1: The decision box "TCAP Handshake required" takes the "yes" or "no" exit depending on agreements between the Serving MSC's operator and the SMS Gateway MSC's operator (see 3GPP </w:t>
      </w:r>
      <w:r w:rsidR="00EC33FE" w:rsidRPr="00653FE2">
        <w:t>TS</w:t>
      </w:r>
      <w:r w:rsidR="00EC33FE">
        <w:t> </w:t>
      </w:r>
      <w:r w:rsidR="00EC33FE" w:rsidRPr="00653FE2">
        <w:t>3</w:t>
      </w:r>
      <w:r w:rsidRPr="00653FE2">
        <w:t>3.204</w:t>
      </w:r>
      <w:r w:rsidR="00EC33FE">
        <w:t> </w:t>
      </w:r>
      <w:r w:rsidR="00EC33FE" w:rsidRPr="00653FE2">
        <w:t>[</w:t>
      </w:r>
      <w:r w:rsidRPr="00653FE2">
        <w:t>34a]).</w:t>
      </w:r>
    </w:p>
    <w:p w14:paraId="27E63040" w14:textId="54EB0F6E" w:rsidR="00C33898" w:rsidRPr="00653FE2" w:rsidRDefault="00376062" w:rsidP="00C33898">
      <w:pPr>
        <w:pStyle w:val="TH"/>
      </w:pPr>
      <w:r>
        <w:rPr>
          <w:noProof/>
        </w:rPr>
        <w:lastRenderedPageBreak/>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lastRenderedPageBreak/>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lastRenderedPageBreak/>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lastRenderedPageBreak/>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30" w:name="_Toc11332500"/>
      <w:bookmarkStart w:id="4231" w:name="_Toc36554583"/>
      <w:bookmarkStart w:id="4232" w:name="_Toc218669484"/>
      <w:r w:rsidRPr="00653FE2">
        <w:t>24</w:t>
      </w:r>
      <w:r w:rsidRPr="00653FE2">
        <w:tab/>
        <w:t>GPRS process description</w:t>
      </w:r>
      <w:bookmarkEnd w:id="4230"/>
      <w:bookmarkEnd w:id="4231"/>
      <w:bookmarkEnd w:id="4232"/>
    </w:p>
    <w:p w14:paraId="29BCEA99" w14:textId="77777777" w:rsidR="00C33898" w:rsidRPr="00653FE2" w:rsidRDefault="00C33898" w:rsidP="00C33898">
      <w:r w:rsidRPr="00653FE2">
        <w:t>The MAP GPRS procedures are used for the Network Requested PDP-Context Activation procedures.</w:t>
      </w:r>
    </w:p>
    <w:p w14:paraId="4F80AA1A" w14:textId="6A3B7241" w:rsidR="00C33898" w:rsidRPr="00653FE2" w:rsidRDefault="00C33898" w:rsidP="00C33898">
      <w:r w:rsidRPr="00653FE2">
        <w:t xml:space="preserve">The stage 2 specification for General Packet Radio Service (GPRS) is in 3GPP </w:t>
      </w:r>
      <w:r w:rsidR="00EC33FE" w:rsidRPr="00653FE2">
        <w:t>TS</w:t>
      </w:r>
      <w:r w:rsidR="00EC33FE">
        <w:t> </w:t>
      </w:r>
      <w:r w:rsidR="00EC33FE" w:rsidRPr="00653FE2">
        <w:t>2</w:t>
      </w:r>
      <w:r w:rsidRPr="00653FE2">
        <w:t>3.060</w:t>
      </w:r>
      <w:r w:rsidR="00EC33FE">
        <w:t> </w:t>
      </w:r>
      <w:r w:rsidR="00EC33FE" w:rsidRPr="00653FE2">
        <w:t>[</w:t>
      </w:r>
      <w:r w:rsidRPr="00653FE2">
        <w:t>104].</w:t>
      </w:r>
    </w:p>
    <w:p w14:paraId="160A7BF8" w14:textId="77777777" w:rsidR="00C33898" w:rsidRPr="00653FE2" w:rsidRDefault="00C33898" w:rsidP="00C33898">
      <w:pPr>
        <w:pStyle w:val="Heading2"/>
      </w:pPr>
      <w:bookmarkStart w:id="4233" w:name="_Toc11332501"/>
      <w:bookmarkStart w:id="4234" w:name="_Toc36554584"/>
      <w:bookmarkStart w:id="4235" w:name="_Toc218669485"/>
      <w:r w:rsidRPr="00653FE2">
        <w:lastRenderedPageBreak/>
        <w:t>24.1</w:t>
      </w:r>
      <w:r w:rsidRPr="00653FE2">
        <w:tab/>
        <w:t>Procedure for retrieval of routeing information for GPRS</w:t>
      </w:r>
      <w:bookmarkEnd w:id="4233"/>
      <w:bookmarkEnd w:id="4234"/>
      <w:bookmarkEnd w:id="4235"/>
    </w:p>
    <w:p w14:paraId="2B428860" w14:textId="10828F51" w:rsidR="00C33898" w:rsidRPr="00653FE2" w:rsidRDefault="00C33898" w:rsidP="00C33898">
      <w:pPr>
        <w:pStyle w:val="Heading3"/>
      </w:pPr>
      <w:bookmarkStart w:id="4236" w:name="_Toc11332502"/>
      <w:bookmarkStart w:id="4237" w:name="_Toc36554585"/>
      <w:bookmarkStart w:id="4238" w:name="_Toc218669486"/>
      <w:r w:rsidRPr="00653FE2">
        <w:t>24.1.1</w:t>
      </w:r>
      <w:r w:rsidRPr="00653FE2">
        <w:tab/>
        <w:t>Process in the GGSN</w:t>
      </w:r>
      <w:bookmarkEnd w:id="4236"/>
      <w:bookmarkEnd w:id="4237"/>
      <w:bookmarkEnd w:id="4238"/>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59102CD0"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5048B33B" w14:textId="7BC0C64D" w:rsidR="00C33898" w:rsidRPr="00653FE2" w:rsidRDefault="00C33898" w:rsidP="00C33898">
      <w:pPr>
        <w:pStyle w:val="Heading3"/>
        <w:keepNext w:val="0"/>
        <w:keepLines w:val="0"/>
      </w:pPr>
      <w:bookmarkStart w:id="4239" w:name="_Toc11332503"/>
      <w:bookmarkStart w:id="4240" w:name="_Toc36554586"/>
      <w:bookmarkStart w:id="4241" w:name="_Toc218669487"/>
      <w:r w:rsidRPr="00653FE2">
        <w:t>24.1.2</w:t>
      </w:r>
      <w:r w:rsidRPr="00653FE2">
        <w:tab/>
        <w:t>Process in the HLR</w:t>
      </w:r>
      <w:bookmarkEnd w:id="4239"/>
      <w:bookmarkEnd w:id="4240"/>
      <w:bookmarkEnd w:id="4241"/>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368A593C"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01F01792" w14:textId="70D0929D"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lastRenderedPageBreak/>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2" w:name="_Toc11332504"/>
      <w:bookmarkStart w:id="4243" w:name="_Toc36554587"/>
      <w:bookmarkStart w:id="4244" w:name="_Toc218669488"/>
      <w:r w:rsidRPr="00653FE2">
        <w:lastRenderedPageBreak/>
        <w:t>24.2</w:t>
      </w:r>
      <w:r w:rsidRPr="00653FE2">
        <w:tab/>
        <w:t>Procedure for reporting failure to establish a network requested PDP context</w:t>
      </w:r>
      <w:bookmarkEnd w:id="4242"/>
      <w:bookmarkEnd w:id="4243"/>
      <w:bookmarkEnd w:id="4244"/>
    </w:p>
    <w:p w14:paraId="20328C33" w14:textId="77777777" w:rsidR="00C33898" w:rsidRPr="00653FE2" w:rsidRDefault="00C33898" w:rsidP="00C33898">
      <w:pPr>
        <w:pStyle w:val="Heading3"/>
      </w:pPr>
      <w:bookmarkStart w:id="4245" w:name="_Toc11332505"/>
      <w:bookmarkStart w:id="4246" w:name="_Toc36554588"/>
      <w:bookmarkStart w:id="4247" w:name="_Toc218669489"/>
      <w:r w:rsidRPr="00653FE2">
        <w:t>24.2.1</w:t>
      </w:r>
      <w:r w:rsidRPr="00653FE2">
        <w:tab/>
        <w:t>Process in the GGSN</w:t>
      </w:r>
      <w:bookmarkEnd w:id="4245"/>
      <w:bookmarkEnd w:id="4246"/>
      <w:bookmarkEnd w:id="4247"/>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61AD0B5A"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5E3D2DB8" w14:textId="77777777" w:rsidR="00C33898" w:rsidRPr="00653FE2" w:rsidRDefault="00C33898" w:rsidP="00C33898">
      <w:pPr>
        <w:pStyle w:val="Heading3"/>
      </w:pPr>
      <w:bookmarkStart w:id="4248" w:name="_Toc11332506"/>
      <w:bookmarkStart w:id="4249" w:name="_Toc36554589"/>
      <w:bookmarkStart w:id="4250" w:name="_Toc218669490"/>
      <w:r w:rsidRPr="00653FE2">
        <w:t>24.2.2</w:t>
      </w:r>
      <w:r w:rsidRPr="00653FE2">
        <w:tab/>
        <w:t>Process in the HLR</w:t>
      </w:r>
      <w:bookmarkEnd w:id="4248"/>
      <w:bookmarkEnd w:id="4249"/>
      <w:bookmarkEnd w:id="4250"/>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53DC48D9" w:rsidR="00C33898" w:rsidRPr="00653FE2" w:rsidRDefault="00C33898" w:rsidP="00C33898">
      <w:pPr>
        <w:pStyle w:val="B1"/>
      </w:pPr>
      <w:r w:rsidRPr="00653FE2">
        <w:t>Check Indication</w:t>
      </w:r>
      <w:r w:rsidR="00854CE3">
        <w:tab/>
      </w:r>
      <w:r w:rsidRPr="00653FE2">
        <w:t xml:space="preserve">see </w:t>
      </w:r>
      <w:r w:rsidR="00EC33FE">
        <w:t>clause</w:t>
      </w:r>
      <w:r w:rsidR="00EC33FE">
        <w:t> </w:t>
      </w:r>
      <w:r w:rsidR="00EC33FE" w:rsidRPr="00653FE2">
        <w:t>2</w:t>
      </w:r>
      <w:r w:rsidRPr="00653FE2">
        <w:t>5.2.1.</w:t>
      </w:r>
    </w:p>
    <w:p w14:paraId="0ADD40FB" w14:textId="631211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lastRenderedPageBreak/>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51" w:name="_Toc11332507"/>
      <w:bookmarkStart w:id="4252" w:name="_Toc36554590"/>
      <w:bookmarkStart w:id="4253" w:name="_Toc218669491"/>
      <w:r w:rsidRPr="00653FE2">
        <w:lastRenderedPageBreak/>
        <w:t>24.3</w:t>
      </w:r>
      <w:r w:rsidRPr="00653FE2">
        <w:tab/>
        <w:t>Procedure for reporting that an MS has become reachable for GPRS</w:t>
      </w:r>
      <w:bookmarkEnd w:id="4251"/>
      <w:bookmarkEnd w:id="4252"/>
      <w:bookmarkEnd w:id="4253"/>
    </w:p>
    <w:p w14:paraId="1FE9E142" w14:textId="77777777" w:rsidR="00C33898" w:rsidRPr="00653FE2" w:rsidRDefault="00C33898" w:rsidP="00C33898">
      <w:pPr>
        <w:pStyle w:val="Heading3"/>
      </w:pPr>
      <w:bookmarkStart w:id="4254" w:name="_Toc11332508"/>
      <w:bookmarkStart w:id="4255" w:name="_Toc36554591"/>
      <w:bookmarkStart w:id="4256" w:name="_Toc218669492"/>
      <w:r w:rsidRPr="00653FE2">
        <w:t>24.3.1</w:t>
      </w:r>
      <w:r w:rsidRPr="00653FE2">
        <w:tab/>
        <w:t>Process in the HLR</w:t>
      </w:r>
      <w:bookmarkEnd w:id="4254"/>
      <w:bookmarkEnd w:id="4255"/>
      <w:bookmarkEnd w:id="4256"/>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4509C13C"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61ACE65D" w14:textId="77777777" w:rsidR="00C33898" w:rsidRPr="00653FE2" w:rsidRDefault="00C33898" w:rsidP="00C33898">
      <w:pPr>
        <w:pStyle w:val="Heading3"/>
      </w:pPr>
      <w:bookmarkStart w:id="4257" w:name="_Toc11332509"/>
      <w:bookmarkStart w:id="4258" w:name="_Toc36554592"/>
      <w:bookmarkStart w:id="4259" w:name="_Toc218669493"/>
      <w:r w:rsidRPr="00653FE2">
        <w:t>24.3.2</w:t>
      </w:r>
      <w:r w:rsidRPr="00653FE2">
        <w:tab/>
        <w:t>Process in the GGSN for Note Ms Present For Gprs</w:t>
      </w:r>
      <w:bookmarkEnd w:id="4257"/>
      <w:bookmarkEnd w:id="4258"/>
      <w:bookmarkEnd w:id="4259"/>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264EC661"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417B7D15" w14:textId="1280B61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lastRenderedPageBreak/>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60" w:name="_Toc11332510"/>
      <w:bookmarkStart w:id="4261" w:name="_Toc36554593"/>
      <w:bookmarkStart w:id="4262" w:name="_Toc218669494"/>
      <w:r w:rsidRPr="00653FE2">
        <w:lastRenderedPageBreak/>
        <w:t>24A</w:t>
      </w:r>
      <w:r w:rsidRPr="00653FE2">
        <w:tab/>
        <w:t>CSE interrogation and control of subscriber data</w:t>
      </w:r>
      <w:bookmarkEnd w:id="4260"/>
      <w:bookmarkEnd w:id="4261"/>
      <w:bookmarkEnd w:id="4262"/>
    </w:p>
    <w:p w14:paraId="1CF124BB" w14:textId="77777777" w:rsidR="00C33898" w:rsidRPr="00653FE2" w:rsidRDefault="00C33898" w:rsidP="00C33898">
      <w:pPr>
        <w:pStyle w:val="Heading2"/>
      </w:pPr>
      <w:bookmarkStart w:id="4263" w:name="_Toc11332511"/>
      <w:bookmarkStart w:id="4264" w:name="_Toc36554594"/>
      <w:bookmarkStart w:id="4265" w:name="_Toc218669495"/>
      <w:r w:rsidRPr="00653FE2">
        <w:t>24A.1</w:t>
      </w:r>
      <w:r w:rsidRPr="00653FE2">
        <w:tab/>
        <w:t>General</w:t>
      </w:r>
      <w:bookmarkEnd w:id="4263"/>
      <w:bookmarkEnd w:id="4264"/>
      <w:bookmarkEnd w:id="4265"/>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6" w:name="_Toc11332512"/>
      <w:bookmarkStart w:id="4267" w:name="_Toc36554595"/>
      <w:bookmarkStart w:id="4268" w:name="_Toc218669496"/>
      <w:r w:rsidRPr="00653FE2">
        <w:lastRenderedPageBreak/>
        <w:t>24A.2</w:t>
      </w:r>
      <w:r w:rsidRPr="00653FE2">
        <w:tab/>
        <w:t>Any Time Subscription Interrogation procedure</w:t>
      </w:r>
      <w:bookmarkEnd w:id="4266"/>
      <w:bookmarkEnd w:id="4267"/>
      <w:bookmarkEnd w:id="4268"/>
    </w:p>
    <w:p w14:paraId="16525BB4" w14:textId="77777777" w:rsidR="00C33898" w:rsidRPr="00653FE2" w:rsidRDefault="00C33898" w:rsidP="00C33898">
      <w:pPr>
        <w:pStyle w:val="Heading3"/>
        <w:keepNext w:val="0"/>
        <w:keepLines w:val="0"/>
      </w:pPr>
      <w:bookmarkStart w:id="4269" w:name="_Toc11332513"/>
      <w:bookmarkStart w:id="4270" w:name="_Toc36554596"/>
      <w:bookmarkStart w:id="4271" w:name="_Toc218669497"/>
      <w:r w:rsidRPr="00653FE2">
        <w:t>24A.2.1</w:t>
      </w:r>
      <w:r w:rsidRPr="00653FE2">
        <w:tab/>
        <w:t>General</w:t>
      </w:r>
      <w:bookmarkEnd w:id="4269"/>
      <w:bookmarkEnd w:id="4270"/>
      <w:bookmarkEnd w:id="4271"/>
    </w:p>
    <w:p w14:paraId="7094C288" w14:textId="45789B05"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w:t>
      </w:r>
      <w:r w:rsidR="00EC33FE" w:rsidRPr="00653FE2">
        <w:t>TS</w:t>
      </w:r>
      <w:r w:rsidR="00EC33FE">
        <w:t> </w:t>
      </w:r>
      <w:r w:rsidR="00EC33FE" w:rsidRPr="00653FE2">
        <w:t>2</w:t>
      </w:r>
      <w:r w:rsidRPr="00653FE2">
        <w:t>3.278 [125]).</w:t>
      </w:r>
    </w:p>
    <w:bookmarkStart w:id="4272" w:name="_MON_1110968096"/>
    <w:bookmarkEnd w:id="4272"/>
    <w:p w14:paraId="15F7D9D0" w14:textId="77777777" w:rsidR="00C33898" w:rsidRPr="00653FE2" w:rsidRDefault="00C33898" w:rsidP="00C33898">
      <w:pPr>
        <w:pStyle w:val="TH"/>
      </w:pPr>
      <w:r w:rsidRPr="00653FE2">
        <w:object w:dxaOrig="8175" w:dyaOrig="3555" w14:anchorId="0B2FAA17">
          <v:shape id="_x0000_i1115" type="#_x0000_t75" style="width:398.8pt;height:173.45pt" o:ole="">
            <v:imagedata r:id="rId495" o:title=""/>
          </v:shape>
          <o:OLEObject Type="Embed" ProgID="Word.Picture.8" ShapeID="_x0000_i1115" DrawAspect="Content" ObjectID="_1829282385" r:id="rId496"/>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3" w:name="_Toc11332514"/>
      <w:bookmarkStart w:id="4274" w:name="_Toc36554597"/>
      <w:bookmarkStart w:id="4275" w:name="_Toc218669498"/>
      <w:r w:rsidRPr="00653FE2">
        <w:t>24A.2.2</w:t>
      </w:r>
      <w:r w:rsidRPr="00653FE2">
        <w:tab/>
        <w:t>Process in the gsmSCF</w:t>
      </w:r>
      <w:bookmarkEnd w:id="4273"/>
      <w:bookmarkEnd w:id="4274"/>
      <w:bookmarkEnd w:id="4275"/>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6" w:name="_Toc11332515"/>
      <w:bookmarkStart w:id="4277" w:name="_Toc36554598"/>
      <w:bookmarkStart w:id="4278" w:name="_Toc218669499"/>
      <w:r w:rsidRPr="00653FE2">
        <w:t>24A.2.3</w:t>
      </w:r>
      <w:r w:rsidRPr="00653FE2">
        <w:tab/>
        <w:t>Process in the HLR</w:t>
      </w:r>
      <w:bookmarkEnd w:id="4276"/>
      <w:bookmarkEnd w:id="4277"/>
      <w:bookmarkEnd w:id="4278"/>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lastRenderedPageBreak/>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9" w:name="_Toc11332516"/>
      <w:bookmarkStart w:id="4280" w:name="_Toc36554599"/>
      <w:bookmarkStart w:id="4281" w:name="_Toc218669500"/>
      <w:r w:rsidRPr="00653FE2">
        <w:lastRenderedPageBreak/>
        <w:t>24A.3</w:t>
      </w:r>
      <w:r w:rsidRPr="00653FE2">
        <w:tab/>
        <w:t>Any Time Modification procedure</w:t>
      </w:r>
      <w:bookmarkEnd w:id="4279"/>
      <w:bookmarkEnd w:id="4280"/>
      <w:bookmarkEnd w:id="4281"/>
    </w:p>
    <w:p w14:paraId="31C122F0" w14:textId="77777777" w:rsidR="00C33898" w:rsidRPr="00653FE2" w:rsidRDefault="00C33898" w:rsidP="00C33898">
      <w:pPr>
        <w:pStyle w:val="Heading3"/>
        <w:keepNext w:val="0"/>
        <w:keepLines w:val="0"/>
      </w:pPr>
      <w:bookmarkStart w:id="4282" w:name="_Toc11332517"/>
      <w:bookmarkStart w:id="4283" w:name="_Toc36554600"/>
      <w:bookmarkStart w:id="4284" w:name="_Toc218669501"/>
      <w:r w:rsidRPr="00653FE2">
        <w:t>24A.3.1</w:t>
      </w:r>
      <w:r w:rsidRPr="00653FE2">
        <w:tab/>
        <w:t>General</w:t>
      </w:r>
      <w:bookmarkEnd w:id="4282"/>
      <w:bookmarkEnd w:id="4283"/>
      <w:bookmarkEnd w:id="4284"/>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5" w:name="_MON_1110970329"/>
    <w:bookmarkEnd w:id="4285"/>
    <w:p w14:paraId="3C20C4A9" w14:textId="77777777" w:rsidR="00C33898" w:rsidRPr="00653FE2" w:rsidRDefault="00C33898" w:rsidP="00C33898">
      <w:pPr>
        <w:pStyle w:val="TH"/>
      </w:pPr>
      <w:r w:rsidRPr="00653FE2">
        <w:object w:dxaOrig="8175" w:dyaOrig="3555" w14:anchorId="3FA8D666">
          <v:shape id="_x0000_i1116" type="#_x0000_t75" style="width:398.8pt;height:173.45pt" o:ole="">
            <v:imagedata r:id="rId499" o:title=""/>
          </v:shape>
          <o:OLEObject Type="Embed" ProgID="Word.Picture.8" ShapeID="_x0000_i1116" DrawAspect="Content" ObjectID="_1829282386" r:id="rId500"/>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6" w:name="_Toc11332518"/>
      <w:bookmarkStart w:id="4287" w:name="_Toc36554601"/>
      <w:bookmarkStart w:id="4288" w:name="_Toc218669502"/>
      <w:r w:rsidRPr="00653FE2">
        <w:t>24A.3.2</w:t>
      </w:r>
      <w:r w:rsidRPr="00653FE2">
        <w:tab/>
        <w:t>Process in the gsmSCF</w:t>
      </w:r>
      <w:bookmarkEnd w:id="4286"/>
      <w:bookmarkEnd w:id="4287"/>
      <w:bookmarkEnd w:id="4288"/>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9" w:name="_Toc11332519"/>
      <w:bookmarkStart w:id="4290" w:name="_Toc36554602"/>
      <w:bookmarkStart w:id="4291" w:name="_Toc218669503"/>
      <w:r w:rsidRPr="00653FE2">
        <w:t>24A.3.3</w:t>
      </w:r>
      <w:r w:rsidRPr="00653FE2">
        <w:tab/>
        <w:t>Process in the HLR</w:t>
      </w:r>
      <w:bookmarkEnd w:id="4289"/>
      <w:bookmarkEnd w:id="4290"/>
      <w:bookmarkEnd w:id="4291"/>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4E67C3A4" w:rsidR="00C33898" w:rsidRPr="00653FE2" w:rsidRDefault="00C33898" w:rsidP="00C33898">
      <w:r w:rsidRPr="00653FE2">
        <w:t>If the MAP_ANY_TIME_MODIFICATION service response cannot be carried in a single TC-Result component, it is carried in one or more TC-Result-NL components (each sent in a TC-CONTINUE), followed by a TC-Result-L component in a TC-END message.</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lastRenderedPageBreak/>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2" w:name="_Toc11332520"/>
      <w:bookmarkStart w:id="4293" w:name="_Toc36554603"/>
      <w:bookmarkStart w:id="4294" w:name="_Toc218669504"/>
      <w:r w:rsidRPr="00653FE2">
        <w:lastRenderedPageBreak/>
        <w:t>24A.4</w:t>
      </w:r>
      <w:r w:rsidRPr="00653FE2">
        <w:tab/>
        <w:t>Subscriber Data Modification Notification procedure</w:t>
      </w:r>
      <w:bookmarkEnd w:id="4292"/>
      <w:bookmarkEnd w:id="4293"/>
      <w:bookmarkEnd w:id="4294"/>
    </w:p>
    <w:p w14:paraId="75271F82" w14:textId="77777777" w:rsidR="00C33898" w:rsidRPr="00653FE2" w:rsidRDefault="00C33898" w:rsidP="00C33898">
      <w:pPr>
        <w:pStyle w:val="Heading3"/>
        <w:keepNext w:val="0"/>
        <w:keepLines w:val="0"/>
      </w:pPr>
      <w:bookmarkStart w:id="4295" w:name="_Toc11332521"/>
      <w:bookmarkStart w:id="4296" w:name="_Toc36554604"/>
      <w:bookmarkStart w:id="4297" w:name="_Toc218669505"/>
      <w:r w:rsidRPr="00653FE2">
        <w:t>24A.4.1</w:t>
      </w:r>
      <w:r w:rsidRPr="00653FE2">
        <w:tab/>
        <w:t>General</w:t>
      </w:r>
      <w:bookmarkEnd w:id="4295"/>
      <w:bookmarkEnd w:id="4296"/>
      <w:bookmarkEnd w:id="4297"/>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BB18F46" w:rsidR="00C33898" w:rsidRPr="00653FE2" w:rsidRDefault="00C33898" w:rsidP="00C33898">
      <w:r w:rsidRPr="00653FE2">
        <w:t xml:space="preserve">The stage 2 specification for Subscriber Data Modification Notification is in 3GPP </w:t>
      </w:r>
      <w:r w:rsidR="00EC33FE" w:rsidRPr="00653FE2">
        <w:t>TS</w:t>
      </w:r>
      <w:r w:rsidR="00EC33FE">
        <w:t> </w:t>
      </w:r>
      <w:r w:rsidR="00EC33FE" w:rsidRPr="00653FE2">
        <w:t>2</w:t>
      </w:r>
      <w:r w:rsidRPr="00653FE2">
        <w:t xml:space="preserve">3.078 [98] and 3GPP </w:t>
      </w:r>
      <w:r w:rsidR="00EC33FE" w:rsidRPr="00653FE2">
        <w:t>TS</w:t>
      </w:r>
      <w:r w:rsidR="00EC33FE">
        <w:t> </w:t>
      </w:r>
      <w:r w:rsidR="00EC33FE" w:rsidRPr="00653FE2">
        <w:t>2</w:t>
      </w:r>
      <w:r w:rsidRPr="00653FE2">
        <w:t>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8" w:name="_MON_1111473768"/>
    <w:bookmarkEnd w:id="4298"/>
    <w:p w14:paraId="1F159A15" w14:textId="77777777" w:rsidR="00C33898" w:rsidRPr="00653FE2" w:rsidRDefault="00C33898" w:rsidP="00C33898">
      <w:pPr>
        <w:pStyle w:val="TH"/>
      </w:pPr>
      <w:r w:rsidRPr="00653FE2">
        <w:object w:dxaOrig="8250" w:dyaOrig="3660" w14:anchorId="075B580B">
          <v:shape id="_x0000_i1117" type="#_x0000_t75" style="width:402.55pt;height:176.55pt" o:ole="">
            <v:imagedata r:id="rId503" o:title=""/>
          </v:shape>
          <o:OLEObject Type="Embed" ProgID="Word.Picture.8" ShapeID="_x0000_i1117" DrawAspect="Content" ObjectID="_1829282387" r:id="rId504"/>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9" w:name="_Toc11332522"/>
      <w:bookmarkStart w:id="4300" w:name="_Toc36554605"/>
      <w:bookmarkStart w:id="4301" w:name="_Toc218669506"/>
      <w:r w:rsidRPr="00653FE2">
        <w:t>24A.4.2</w:t>
      </w:r>
      <w:r w:rsidRPr="00653FE2">
        <w:tab/>
        <w:t>Process in the HLR</w:t>
      </w:r>
      <w:bookmarkEnd w:id="4299"/>
      <w:bookmarkEnd w:id="4300"/>
      <w:bookmarkEnd w:id="4301"/>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2" w:name="_Toc11332523"/>
      <w:bookmarkStart w:id="4303" w:name="_Toc36554606"/>
      <w:bookmarkStart w:id="4304" w:name="_Toc218669507"/>
      <w:r w:rsidRPr="00653FE2">
        <w:t>24A.4.3</w:t>
      </w:r>
      <w:r w:rsidRPr="00653FE2">
        <w:tab/>
        <w:t>Process in the gsmSCF</w:t>
      </w:r>
      <w:bookmarkEnd w:id="4302"/>
      <w:bookmarkEnd w:id="4303"/>
      <w:bookmarkEnd w:id="4304"/>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lastRenderedPageBreak/>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lastRenderedPageBreak/>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5" w:name="_Toc11332524"/>
      <w:bookmarkStart w:id="4306" w:name="_Toc36554607"/>
      <w:bookmarkStart w:id="4307" w:name="_Toc218669508"/>
      <w:r w:rsidRPr="00653FE2">
        <w:rPr>
          <w:noProof/>
        </w:rPr>
        <w:lastRenderedPageBreak/>
        <w:t>24A.5</w:t>
      </w:r>
      <w:r w:rsidRPr="00653FE2">
        <w:rPr>
          <w:noProof/>
        </w:rPr>
        <w:tab/>
        <w:t>Any Time Interrogation procedure</w:t>
      </w:r>
      <w:bookmarkEnd w:id="4305"/>
      <w:bookmarkEnd w:id="4306"/>
      <w:bookmarkEnd w:id="4307"/>
    </w:p>
    <w:p w14:paraId="78C8E136" w14:textId="77777777" w:rsidR="00C33898" w:rsidRPr="00653FE2" w:rsidRDefault="00C33898" w:rsidP="00C33898">
      <w:pPr>
        <w:pStyle w:val="Heading3"/>
      </w:pPr>
      <w:bookmarkStart w:id="4308" w:name="_Toc11332525"/>
      <w:bookmarkStart w:id="4309" w:name="_Toc36554608"/>
      <w:bookmarkStart w:id="4310" w:name="_Toc218669509"/>
      <w:r w:rsidRPr="00653FE2">
        <w:t>24A.5.1 General</w:t>
      </w:r>
      <w:bookmarkEnd w:id="4308"/>
      <w:bookmarkEnd w:id="4309"/>
      <w:bookmarkEnd w:id="4310"/>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1" w:name="_MON_1117539888"/>
    <w:bookmarkEnd w:id="4311"/>
    <w:bookmarkStart w:id="4312" w:name="_MON_1118141922"/>
    <w:bookmarkEnd w:id="4312"/>
    <w:p w14:paraId="1243FA02" w14:textId="77777777" w:rsidR="00C33898" w:rsidRPr="00653FE2" w:rsidRDefault="00C33898" w:rsidP="00C33898">
      <w:pPr>
        <w:pStyle w:val="TH"/>
      </w:pPr>
      <w:r w:rsidRPr="00653FE2">
        <w:object w:dxaOrig="8415" w:dyaOrig="3435" w14:anchorId="5E6064C5">
          <v:shape id="_x0000_i1118" type="#_x0000_t75" style="width:307.4pt;height:126.45pt" o:ole="">
            <v:imagedata r:id="rId508" o:title=""/>
          </v:shape>
          <o:OLEObject Type="Embed" ProgID="Word.Picture.8" ShapeID="_x0000_i1118" DrawAspect="Content" ObjectID="_1829282388" r:id="rId509"/>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3" w:name="_MON_1117627378"/>
    <w:bookmarkStart w:id="4314" w:name="_MON_1117627511"/>
    <w:bookmarkEnd w:id="4313"/>
    <w:bookmarkEnd w:id="4314"/>
    <w:bookmarkStart w:id="4315" w:name="_MON_1117627529"/>
    <w:bookmarkEnd w:id="4315"/>
    <w:p w14:paraId="7AFA547E" w14:textId="77777777" w:rsidR="00C33898" w:rsidRPr="00653FE2" w:rsidRDefault="00C33898" w:rsidP="00C33898">
      <w:pPr>
        <w:pStyle w:val="TH"/>
      </w:pPr>
      <w:r w:rsidRPr="00653FE2">
        <w:object w:dxaOrig="8415" w:dyaOrig="2985" w14:anchorId="3306C311">
          <v:shape id="_x0000_i1119" type="#_x0000_t75" style="width:376.3pt;height:133.35pt" o:ole="">
            <v:imagedata r:id="rId510" o:title=""/>
          </v:shape>
          <o:OLEObject Type="Embed" ProgID="Word.Picture.8" ShapeID="_x0000_i1119" DrawAspect="Content" ObjectID="_1829282389" r:id="rId511"/>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6" w:name="_Toc11332526"/>
      <w:bookmarkStart w:id="4317" w:name="_Toc36554609"/>
      <w:bookmarkStart w:id="4318" w:name="_Toc218669510"/>
      <w:r w:rsidRPr="00653FE2">
        <w:lastRenderedPageBreak/>
        <w:t>24A.5.2</w:t>
      </w:r>
      <w:r w:rsidRPr="00653FE2">
        <w:tab/>
        <w:t>Procedures in the gsmSCF</w:t>
      </w:r>
      <w:bookmarkEnd w:id="4316"/>
      <w:bookmarkEnd w:id="4317"/>
      <w:bookmarkEnd w:id="4318"/>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9" w:name="_Toc11332527"/>
      <w:bookmarkStart w:id="4320" w:name="_Toc36554610"/>
      <w:bookmarkStart w:id="4321" w:name="_Toc218669511"/>
      <w:r w:rsidRPr="00653FE2">
        <w:t>24A.5.3</w:t>
      </w:r>
      <w:r w:rsidRPr="00653FE2">
        <w:tab/>
        <w:t>Procedure in the HLR</w:t>
      </w:r>
      <w:bookmarkEnd w:id="4319"/>
      <w:bookmarkEnd w:id="4320"/>
      <w:bookmarkEnd w:id="4321"/>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2" w:name="_Toc11332528"/>
      <w:bookmarkStart w:id="4323" w:name="_Toc36554611"/>
      <w:bookmarkStart w:id="4324" w:name="_Toc218669512"/>
      <w:r w:rsidRPr="00653FE2">
        <w:t>24A.5.4</w:t>
      </w:r>
      <w:r w:rsidRPr="00653FE2">
        <w:tab/>
        <w:t>Procedure in the GMLC</w:t>
      </w:r>
      <w:bookmarkEnd w:id="4322"/>
      <w:bookmarkEnd w:id="4323"/>
      <w:bookmarkEnd w:id="4324"/>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DC95B1E" w:rsidR="00C33898" w:rsidRPr="00653FE2" w:rsidRDefault="00C33898" w:rsidP="00C33898">
      <w:pPr>
        <w:pStyle w:val="TF"/>
      </w:pPr>
      <w:r w:rsidRPr="00653FE2">
        <w:t>Figure 24A.5/3: Process ATI_To_HLR_gsmSCF</w:t>
      </w:r>
    </w:p>
    <w:p w14:paraId="69BCDBED" w14:textId="46B50716" w:rsidR="00C33898" w:rsidRPr="00653FE2" w:rsidRDefault="00376062" w:rsidP="00C33898">
      <w:pPr>
        <w:pStyle w:val="TH"/>
        <w:keepNext w:val="0"/>
        <w:keepLines w:val="0"/>
      </w:pPr>
      <w:r>
        <w:rPr>
          <w:noProof/>
        </w:rPr>
        <w:lastRenderedPageBreak/>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30B9875C" w:rsidR="00C33898" w:rsidRPr="00653FE2" w:rsidRDefault="00C33898" w:rsidP="00C33898">
      <w:pPr>
        <w:pStyle w:val="TF"/>
      </w:pPr>
      <w:r w:rsidRPr="00653FE2">
        <w:t>Figure 24A.5/4: Process ATI_To_GMLC_gsmSCF</w:t>
      </w:r>
    </w:p>
    <w:p w14:paraId="05CEB397" w14:textId="3624CEF9" w:rsidR="00C33898" w:rsidRPr="00653FE2" w:rsidRDefault="00376062" w:rsidP="00C33898">
      <w:pPr>
        <w:pStyle w:val="TH"/>
        <w:keepNext w:val="0"/>
        <w:keepLines w:val="0"/>
      </w:pPr>
      <w:r>
        <w:rPr>
          <w:noProof/>
        </w:rPr>
        <w:lastRenderedPageBreak/>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lastRenderedPageBreak/>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lastRenderedPageBreak/>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5" w:name="_Toc11332529"/>
      <w:bookmarkStart w:id="4326" w:name="_Toc36554612"/>
      <w:bookmarkStart w:id="4327" w:name="_Toc218669513"/>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5"/>
      <w:bookmarkEnd w:id="4326"/>
      <w:bookmarkEnd w:id="4327"/>
    </w:p>
    <w:p w14:paraId="3DA94856" w14:textId="77777777" w:rsidR="00C33898" w:rsidRPr="00653FE2" w:rsidRDefault="00C33898" w:rsidP="00C33898">
      <w:pPr>
        <w:pStyle w:val="Heading2"/>
        <w:keepNext w:val="0"/>
        <w:keepLines w:val="0"/>
        <w:rPr>
          <w:lang w:eastAsia="ja-JP"/>
        </w:rPr>
      </w:pPr>
      <w:bookmarkStart w:id="4328" w:name="_Toc11332530"/>
      <w:bookmarkStart w:id="4329" w:name="_Toc36554613"/>
      <w:bookmarkStart w:id="4330" w:name="_Toc21866951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8"/>
      <w:bookmarkEnd w:id="4329"/>
      <w:bookmarkEnd w:id="4330"/>
    </w:p>
    <w:p w14:paraId="2248D6FF" w14:textId="77777777" w:rsidR="00C33898" w:rsidRPr="00653FE2" w:rsidRDefault="00C33898" w:rsidP="00C33898">
      <w:pPr>
        <w:pStyle w:val="Heading3"/>
        <w:keepNext w:val="0"/>
        <w:keepLines w:val="0"/>
      </w:pPr>
      <w:bookmarkStart w:id="4331" w:name="_Toc11332531"/>
      <w:bookmarkStart w:id="4332" w:name="_Toc36554614"/>
      <w:bookmarkStart w:id="4333" w:name="_Toc218669515"/>
      <w:r w:rsidRPr="00653FE2">
        <w:t>24B.1.1</w:t>
      </w:r>
      <w:r w:rsidRPr="00653FE2">
        <w:tab/>
        <w:t>General</w:t>
      </w:r>
      <w:bookmarkEnd w:id="4331"/>
      <w:bookmarkEnd w:id="4332"/>
      <w:bookmarkEnd w:id="4333"/>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4" w:name="_MON_1111911559"/>
    <w:bookmarkStart w:id="4335" w:name="_MON_1112525913"/>
    <w:bookmarkStart w:id="4336" w:name="_MON_1111910830"/>
    <w:bookmarkEnd w:id="4334"/>
    <w:bookmarkEnd w:id="4335"/>
    <w:bookmarkEnd w:id="4336"/>
    <w:bookmarkStart w:id="4337" w:name="_MON_1111911297"/>
    <w:bookmarkEnd w:id="4337"/>
    <w:p w14:paraId="6A2627EA" w14:textId="77777777" w:rsidR="00C33898" w:rsidRPr="00653FE2" w:rsidRDefault="00C33898" w:rsidP="00C33898">
      <w:pPr>
        <w:pStyle w:val="TH"/>
      </w:pPr>
      <w:r w:rsidRPr="00653FE2">
        <w:object w:dxaOrig="7065" w:dyaOrig="3105" w14:anchorId="6F55EA5E">
          <v:shape id="_x0000_i1120" type="#_x0000_t75" style="width:353.75pt;height:155.9pt" o:ole="" fillcolor="window">
            <v:imagedata r:id="rId517" o:title=""/>
          </v:shape>
          <o:OLEObject Type="Embed" ProgID="Word.Picture.8" ShapeID="_x0000_i1120" DrawAspect="Content" ObjectID="_1829282390" r:id="rId518"/>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8" w:name="_Toc11332532"/>
      <w:bookmarkStart w:id="4339" w:name="_Toc36554615"/>
      <w:bookmarkStart w:id="4340" w:name="_Toc218669516"/>
      <w:r w:rsidRPr="00653FE2">
        <w:t>24B.1.2</w:t>
      </w:r>
      <w:r w:rsidRPr="00653FE2">
        <w:tab/>
        <w:t xml:space="preserve">Process in the </w:t>
      </w:r>
      <w:r w:rsidRPr="00653FE2">
        <w:rPr>
          <w:lang w:eastAsia="ja-JP"/>
        </w:rPr>
        <w:t>GMLC</w:t>
      </w:r>
      <w:bookmarkEnd w:id="4338"/>
      <w:bookmarkEnd w:id="4339"/>
      <w:bookmarkEnd w:id="4340"/>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335ADA2A"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7AFBA051" w14:textId="77777777" w:rsidR="00C33898" w:rsidRPr="00653FE2" w:rsidRDefault="00C33898" w:rsidP="00C33898">
      <w:pPr>
        <w:pStyle w:val="Heading3"/>
        <w:keepNext w:val="0"/>
        <w:keepLines w:val="0"/>
        <w:ind w:left="0" w:firstLine="0"/>
        <w:rPr>
          <w:lang w:eastAsia="ja-JP"/>
        </w:rPr>
      </w:pPr>
      <w:bookmarkStart w:id="4341" w:name="_Toc11332533"/>
      <w:bookmarkStart w:id="4342" w:name="_Toc36554616"/>
      <w:bookmarkStart w:id="4343" w:name="_Toc218669517"/>
      <w:r w:rsidRPr="00653FE2">
        <w:t>24B.1.3</w:t>
      </w:r>
      <w:r w:rsidRPr="00653FE2">
        <w:tab/>
        <w:t>Process in the HLR</w:t>
      </w:r>
      <w:bookmarkEnd w:id="4341"/>
      <w:bookmarkEnd w:id="4342"/>
      <w:bookmarkEnd w:id="4343"/>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A7AD90B"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lastRenderedPageBreak/>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lastRenderedPageBreak/>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4" w:name="_Toc11332534"/>
      <w:bookmarkStart w:id="4345" w:name="_Toc36554617"/>
      <w:bookmarkStart w:id="4346" w:name="_Toc218669518"/>
      <w:r w:rsidRPr="00653FE2">
        <w:lastRenderedPageBreak/>
        <w:t>24B.2</w:t>
      </w:r>
      <w:r w:rsidRPr="00653FE2">
        <w:tab/>
      </w:r>
      <w:r w:rsidRPr="00653FE2">
        <w:rPr>
          <w:lang w:eastAsia="ja-JP"/>
        </w:rPr>
        <w:t xml:space="preserve">Provide Subscriber Location </w:t>
      </w:r>
      <w:r w:rsidRPr="00653FE2">
        <w:t>procedure</w:t>
      </w:r>
      <w:bookmarkEnd w:id="4344"/>
      <w:bookmarkEnd w:id="4345"/>
      <w:bookmarkEnd w:id="4346"/>
    </w:p>
    <w:p w14:paraId="3E54B198" w14:textId="77777777" w:rsidR="00C33898" w:rsidRPr="00653FE2" w:rsidRDefault="00C33898" w:rsidP="00C33898">
      <w:pPr>
        <w:pStyle w:val="Heading3"/>
        <w:keepNext w:val="0"/>
        <w:keepLines w:val="0"/>
      </w:pPr>
      <w:bookmarkStart w:id="4347" w:name="_Toc11332535"/>
      <w:bookmarkStart w:id="4348" w:name="_Toc36554618"/>
      <w:bookmarkStart w:id="4349" w:name="_Toc218669519"/>
      <w:r w:rsidRPr="00653FE2">
        <w:t>24B.2.1</w:t>
      </w:r>
      <w:r w:rsidRPr="00653FE2">
        <w:tab/>
        <w:t>General</w:t>
      </w:r>
      <w:bookmarkEnd w:id="4347"/>
      <w:bookmarkEnd w:id="4348"/>
      <w:bookmarkEnd w:id="4349"/>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50" w:name="_MON_1111911345"/>
    <w:bookmarkStart w:id="4351" w:name="_MON_1111911775"/>
    <w:bookmarkEnd w:id="4350"/>
    <w:bookmarkEnd w:id="4351"/>
    <w:bookmarkStart w:id="4352" w:name="_MON_1112526053"/>
    <w:bookmarkEnd w:id="4352"/>
    <w:p w14:paraId="457D395B" w14:textId="77777777" w:rsidR="00C33898" w:rsidRPr="00653FE2" w:rsidRDefault="00C33898" w:rsidP="00C33898">
      <w:pPr>
        <w:pStyle w:val="TH"/>
      </w:pPr>
      <w:r w:rsidRPr="00653FE2">
        <w:object w:dxaOrig="7065" w:dyaOrig="3105" w14:anchorId="42A23EA6">
          <v:shape id="_x0000_i1121" type="#_x0000_t75" style="width:353.75pt;height:155.9pt" o:ole="" fillcolor="window">
            <v:imagedata r:id="rId521" o:title=""/>
          </v:shape>
          <o:OLEObject Type="Embed" ProgID="Word.Picture.8" ShapeID="_x0000_i1121" DrawAspect="Content" ObjectID="_1829282391" r:id="rId522"/>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3" w:name="_Toc11332536"/>
      <w:bookmarkStart w:id="4354" w:name="_Toc36554619"/>
      <w:bookmarkStart w:id="4355" w:name="_Toc218669520"/>
      <w:r w:rsidRPr="00653FE2">
        <w:t>24B.2.2</w:t>
      </w:r>
      <w:r w:rsidRPr="00653FE2">
        <w:tab/>
        <w:t xml:space="preserve">Process in the </w:t>
      </w:r>
      <w:r w:rsidRPr="00653FE2">
        <w:rPr>
          <w:lang w:eastAsia="ja-JP"/>
        </w:rPr>
        <w:t>GMLC</w:t>
      </w:r>
      <w:bookmarkEnd w:id="4353"/>
      <w:bookmarkEnd w:id="4354"/>
      <w:bookmarkEnd w:id="4355"/>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368816A6"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3FC0F53E" w14:textId="77777777" w:rsidR="00C33898" w:rsidRPr="00653FE2" w:rsidRDefault="00C33898" w:rsidP="00C33898">
      <w:pPr>
        <w:pStyle w:val="Heading3"/>
        <w:keepNext w:val="0"/>
        <w:keepLines w:val="0"/>
        <w:rPr>
          <w:lang w:eastAsia="ja-JP"/>
        </w:rPr>
      </w:pPr>
      <w:bookmarkStart w:id="4356" w:name="_Toc11332537"/>
      <w:bookmarkStart w:id="4357" w:name="_Toc36554620"/>
      <w:bookmarkStart w:id="4358" w:name="_Toc218669521"/>
      <w:r w:rsidRPr="00653FE2">
        <w:t>24B.2.3</w:t>
      </w:r>
      <w:r w:rsidRPr="00653FE2">
        <w:tab/>
        <w:t>Process in the MSC</w:t>
      </w:r>
      <w:bookmarkEnd w:id="4356"/>
      <w:bookmarkEnd w:id="4357"/>
      <w:bookmarkEnd w:id="4358"/>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139A49E5"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75FA98C1" w14:textId="77777777" w:rsidR="00C33898" w:rsidRPr="00653FE2" w:rsidRDefault="00C33898" w:rsidP="00C33898">
      <w:pPr>
        <w:pStyle w:val="Heading3"/>
        <w:keepNext w:val="0"/>
        <w:keepLines w:val="0"/>
      </w:pPr>
      <w:bookmarkStart w:id="4359" w:name="_Toc11332538"/>
      <w:bookmarkStart w:id="4360" w:name="_Toc36554621"/>
      <w:bookmarkStart w:id="4361" w:name="_Toc218669522"/>
      <w:r w:rsidRPr="00653FE2">
        <w:t>24B.2.4</w:t>
      </w:r>
      <w:r w:rsidRPr="00653FE2">
        <w:tab/>
        <w:t xml:space="preserve">Process in the </w:t>
      </w:r>
      <w:r w:rsidRPr="00653FE2">
        <w:rPr>
          <w:lang w:eastAsia="ja-JP"/>
        </w:rPr>
        <w:t>SGSN</w:t>
      </w:r>
      <w:bookmarkEnd w:id="4359"/>
      <w:bookmarkEnd w:id="4360"/>
      <w:bookmarkEnd w:id="4361"/>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5E5F5116"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603837E5" w14:textId="1F572600" w:rsidR="00C33898" w:rsidRPr="00653FE2" w:rsidRDefault="00C33898" w:rsidP="00C33898">
      <w:pPr>
        <w:pStyle w:val="TH"/>
      </w:pPr>
      <w:r w:rsidRPr="00653FE2">
        <w:br w:type="page"/>
      </w:r>
      <w:r w:rsidR="00376062">
        <w:rPr>
          <w:noProof/>
        </w:rPr>
        <w:lastRenderedPageBreak/>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lastRenderedPageBreak/>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lastRenderedPageBreak/>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2" w:name="_Toc11332539"/>
      <w:bookmarkStart w:id="4363" w:name="_Toc36554622"/>
      <w:bookmarkStart w:id="4364" w:name="_Toc218669523"/>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2"/>
      <w:bookmarkEnd w:id="4363"/>
      <w:bookmarkEnd w:id="4364"/>
    </w:p>
    <w:p w14:paraId="23F1FAEF" w14:textId="77777777" w:rsidR="00C33898" w:rsidRPr="00653FE2" w:rsidRDefault="00C33898" w:rsidP="00C33898">
      <w:pPr>
        <w:pStyle w:val="Heading3"/>
        <w:keepNext w:val="0"/>
        <w:keepLines w:val="0"/>
      </w:pPr>
      <w:bookmarkStart w:id="4365" w:name="_Toc11332540"/>
      <w:bookmarkStart w:id="4366" w:name="_Toc36554623"/>
      <w:bookmarkStart w:id="4367" w:name="_Toc218669524"/>
      <w:r w:rsidRPr="00653FE2">
        <w:t>24B.3.1</w:t>
      </w:r>
      <w:r w:rsidRPr="00653FE2">
        <w:tab/>
        <w:t>General</w:t>
      </w:r>
      <w:bookmarkEnd w:id="4365"/>
      <w:bookmarkEnd w:id="4366"/>
      <w:bookmarkEnd w:id="4367"/>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8" w:name="_MON_1111912875"/>
    <w:bookmarkStart w:id="4369" w:name="_MON_1111922270"/>
    <w:bookmarkEnd w:id="4368"/>
    <w:bookmarkEnd w:id="4369"/>
    <w:bookmarkStart w:id="4370" w:name="_MON_1112526224"/>
    <w:bookmarkEnd w:id="4370"/>
    <w:p w14:paraId="16637CAE" w14:textId="77777777" w:rsidR="00C33898" w:rsidRPr="00653FE2" w:rsidRDefault="00C33898" w:rsidP="00C33898">
      <w:pPr>
        <w:pStyle w:val="TH"/>
      </w:pPr>
      <w:r w:rsidRPr="00653FE2">
        <w:object w:dxaOrig="7065" w:dyaOrig="3105" w14:anchorId="6D679CFC">
          <v:shape id="_x0000_i1122" type="#_x0000_t75" style="width:353.75pt;height:155.9pt" o:ole="" fillcolor="window">
            <v:imagedata r:id="rId526" o:title=""/>
          </v:shape>
          <o:OLEObject Type="Embed" ProgID="Word.Picture.8" ShapeID="_x0000_i1122" DrawAspect="Content" ObjectID="_1829282392" r:id="rId527"/>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71" w:name="_Toc11332541"/>
      <w:bookmarkStart w:id="4372" w:name="_Toc36554624"/>
      <w:bookmarkStart w:id="4373" w:name="_Toc218669525"/>
      <w:r w:rsidRPr="00653FE2">
        <w:t>24B.3.2</w:t>
      </w:r>
      <w:r w:rsidRPr="00653FE2">
        <w:tab/>
        <w:t>Process in the MSC</w:t>
      </w:r>
      <w:bookmarkEnd w:id="4371"/>
      <w:bookmarkEnd w:id="4372"/>
      <w:bookmarkEnd w:id="4373"/>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21812054"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74C11B23" w14:textId="77777777" w:rsidR="00C33898" w:rsidRPr="00653FE2" w:rsidRDefault="00C33898" w:rsidP="00C33898">
      <w:pPr>
        <w:pStyle w:val="Heading3"/>
        <w:keepNext w:val="0"/>
        <w:keepLines w:val="0"/>
      </w:pPr>
      <w:bookmarkStart w:id="4374" w:name="_Toc11332542"/>
      <w:bookmarkStart w:id="4375" w:name="_Toc36554625"/>
      <w:bookmarkStart w:id="4376" w:name="_Toc218669526"/>
      <w:r w:rsidRPr="00653FE2">
        <w:t>24B.3.3</w:t>
      </w:r>
      <w:r w:rsidRPr="00653FE2">
        <w:tab/>
        <w:t xml:space="preserve">Process in the </w:t>
      </w:r>
      <w:r w:rsidRPr="00653FE2">
        <w:rPr>
          <w:lang w:eastAsia="ja-JP"/>
        </w:rPr>
        <w:t>SGSN</w:t>
      </w:r>
      <w:bookmarkEnd w:id="4374"/>
      <w:bookmarkEnd w:id="4375"/>
      <w:bookmarkEnd w:id="4376"/>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23B80B2C" w:rsidR="00C33898" w:rsidRPr="00653FE2" w:rsidRDefault="00C33898" w:rsidP="00C33898">
      <w:pPr>
        <w:pStyle w:val="B1"/>
      </w:pPr>
      <w:r w:rsidRPr="00653FE2">
        <w:t>Check_Confirmation</w:t>
      </w:r>
      <w:r w:rsidR="00854CE3">
        <w:tab/>
      </w:r>
      <w:r w:rsidRPr="00653FE2">
        <w:t xml:space="preserve">see </w:t>
      </w:r>
      <w:r w:rsidR="00EC33FE">
        <w:t>clause</w:t>
      </w:r>
      <w:r w:rsidR="00EC33FE">
        <w:t> </w:t>
      </w:r>
      <w:r w:rsidR="00EC33FE" w:rsidRPr="00653FE2">
        <w:t>2</w:t>
      </w:r>
      <w:r w:rsidRPr="00653FE2">
        <w:t>5.2.2.</w:t>
      </w:r>
    </w:p>
    <w:p w14:paraId="1B667FD7" w14:textId="77777777" w:rsidR="00C33898" w:rsidRPr="00653FE2" w:rsidRDefault="00C33898" w:rsidP="00C33898">
      <w:pPr>
        <w:pStyle w:val="Heading3"/>
        <w:keepNext w:val="0"/>
        <w:keepLines w:val="0"/>
      </w:pPr>
      <w:bookmarkStart w:id="4377" w:name="_Toc11332543"/>
      <w:bookmarkStart w:id="4378" w:name="_Toc36554626"/>
      <w:bookmarkStart w:id="4379" w:name="_Toc218669527"/>
      <w:r w:rsidRPr="00653FE2">
        <w:t>24B.</w:t>
      </w:r>
      <w:r w:rsidRPr="00653FE2">
        <w:rPr>
          <w:lang w:eastAsia="ja-JP"/>
        </w:rPr>
        <w:t>3</w:t>
      </w:r>
      <w:r w:rsidRPr="00653FE2">
        <w:t>.4</w:t>
      </w:r>
      <w:r w:rsidRPr="00653FE2">
        <w:tab/>
        <w:t xml:space="preserve">Process in the </w:t>
      </w:r>
      <w:r w:rsidRPr="00653FE2">
        <w:rPr>
          <w:lang w:eastAsia="ja-JP"/>
        </w:rPr>
        <w:t>GMLC</w:t>
      </w:r>
      <w:bookmarkEnd w:id="4377"/>
      <w:bookmarkEnd w:id="4378"/>
      <w:bookmarkEnd w:id="4379"/>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2322BC5" w:rsidR="00C33898" w:rsidRPr="00653FE2" w:rsidRDefault="00C33898" w:rsidP="00C33898">
      <w:pPr>
        <w:pStyle w:val="B1"/>
      </w:pPr>
      <w:r w:rsidRPr="00653FE2">
        <w:t>Check_Indication</w:t>
      </w:r>
      <w:r w:rsidR="00854CE3">
        <w:tab/>
      </w:r>
      <w:r w:rsidRPr="00653FE2">
        <w:t xml:space="preserve">see </w:t>
      </w:r>
      <w:r w:rsidR="00EC33FE">
        <w:t>clause</w:t>
      </w:r>
      <w:r w:rsidR="00EC33FE">
        <w:t> </w:t>
      </w:r>
      <w:r w:rsidR="00EC33FE" w:rsidRPr="00653FE2">
        <w:t>2</w:t>
      </w:r>
      <w:r w:rsidRPr="00653FE2">
        <w:t>5.2.1.</w:t>
      </w:r>
    </w:p>
    <w:p w14:paraId="55ADC811" w14:textId="71897A02" w:rsidR="00C33898" w:rsidRPr="00653FE2" w:rsidRDefault="00C33898" w:rsidP="00C33898">
      <w:pPr>
        <w:pStyle w:val="TH"/>
        <w:rPr>
          <w:lang w:eastAsia="ja-JP"/>
        </w:rPr>
      </w:pPr>
      <w:r w:rsidRPr="00653FE2">
        <w:br w:type="page"/>
      </w:r>
      <w:r w:rsidR="00376062">
        <w:rPr>
          <w:noProof/>
          <w:lang w:eastAsia="ja-JP"/>
        </w:rPr>
        <w:lastRenderedPageBreak/>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lastRenderedPageBreak/>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lastRenderedPageBreak/>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80" w:name="_Toc11332544"/>
      <w:bookmarkStart w:id="4381" w:name="_Toc36554627"/>
      <w:bookmarkStart w:id="4382" w:name="_Toc218669528"/>
      <w:r w:rsidRPr="00653FE2">
        <w:lastRenderedPageBreak/>
        <w:t>25</w:t>
      </w:r>
      <w:r w:rsidRPr="00653FE2">
        <w:tab/>
        <w:t>General macro description</w:t>
      </w:r>
      <w:bookmarkEnd w:id="4380"/>
      <w:bookmarkEnd w:id="4381"/>
      <w:bookmarkEnd w:id="4382"/>
    </w:p>
    <w:p w14:paraId="3AE2864D" w14:textId="77777777" w:rsidR="00C33898" w:rsidRPr="00653FE2" w:rsidRDefault="00C33898" w:rsidP="00C33898">
      <w:pPr>
        <w:pStyle w:val="Heading2"/>
      </w:pPr>
      <w:bookmarkStart w:id="4383" w:name="_Toc11332545"/>
      <w:bookmarkStart w:id="4384" w:name="_Toc36554628"/>
      <w:bookmarkStart w:id="4385" w:name="_Toc218669529"/>
      <w:r w:rsidRPr="00653FE2">
        <w:t>25.1</w:t>
      </w:r>
      <w:r w:rsidRPr="00653FE2">
        <w:tab/>
        <w:t>MAP_OPEN handling macros</w:t>
      </w:r>
      <w:bookmarkEnd w:id="4383"/>
      <w:bookmarkEnd w:id="4384"/>
      <w:bookmarkEnd w:id="4385"/>
    </w:p>
    <w:p w14:paraId="1F4708F9" w14:textId="77777777" w:rsidR="00C33898" w:rsidRPr="00653FE2" w:rsidRDefault="00C33898" w:rsidP="00C33898">
      <w:pPr>
        <w:pStyle w:val="Heading3"/>
      </w:pPr>
      <w:bookmarkStart w:id="4386" w:name="_Toc11332546"/>
      <w:bookmarkStart w:id="4387" w:name="_Toc36554629"/>
      <w:bookmarkStart w:id="4388" w:name="_Toc218669530"/>
      <w:r w:rsidRPr="00653FE2">
        <w:t>25.1.1</w:t>
      </w:r>
      <w:r w:rsidRPr="00653FE2">
        <w:tab/>
        <w:t>Macro Receive_Open_Ind</w:t>
      </w:r>
      <w:bookmarkEnd w:id="4386"/>
      <w:bookmarkEnd w:id="4387"/>
      <w:bookmarkEnd w:id="4388"/>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9" w:name="_Toc11332547"/>
      <w:bookmarkStart w:id="4390" w:name="_Toc36554630"/>
      <w:bookmarkStart w:id="4391" w:name="_Toc218669531"/>
      <w:r w:rsidRPr="00653FE2">
        <w:t>25.1.2</w:t>
      </w:r>
      <w:r w:rsidRPr="00653FE2">
        <w:tab/>
        <w:t>Macro Receive_Open_Cnf</w:t>
      </w:r>
      <w:bookmarkEnd w:id="4389"/>
      <w:bookmarkEnd w:id="4390"/>
      <w:bookmarkEnd w:id="4391"/>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lastRenderedPageBreak/>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lastRenderedPageBreak/>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lastRenderedPageBreak/>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lastRenderedPageBreak/>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2" w:name="_Toc11332548"/>
      <w:bookmarkStart w:id="4393" w:name="_Toc36554631"/>
      <w:bookmarkStart w:id="4394" w:name="_Toc218669532"/>
      <w:r w:rsidRPr="00653FE2">
        <w:lastRenderedPageBreak/>
        <w:t>25.2</w:t>
      </w:r>
      <w:r w:rsidRPr="00653FE2">
        <w:tab/>
        <w:t>Macros to check the content of indication and confirmation primitives</w:t>
      </w:r>
      <w:bookmarkEnd w:id="4392"/>
      <w:bookmarkEnd w:id="4393"/>
      <w:bookmarkEnd w:id="4394"/>
    </w:p>
    <w:p w14:paraId="470F0124" w14:textId="77777777" w:rsidR="00C33898" w:rsidRPr="00653FE2" w:rsidRDefault="00C33898" w:rsidP="00C33898">
      <w:pPr>
        <w:pStyle w:val="Heading3"/>
        <w:keepNext w:val="0"/>
        <w:keepLines w:val="0"/>
      </w:pPr>
      <w:bookmarkStart w:id="4395" w:name="_Toc11332549"/>
      <w:bookmarkStart w:id="4396" w:name="_Toc36554632"/>
      <w:bookmarkStart w:id="4397" w:name="_Toc218669533"/>
      <w:r w:rsidRPr="00653FE2">
        <w:t>25.2.1</w:t>
      </w:r>
      <w:r w:rsidRPr="00653FE2">
        <w:tab/>
        <w:t>Macro Check_Indication</w:t>
      </w:r>
      <w:bookmarkEnd w:id="4395"/>
      <w:bookmarkEnd w:id="4396"/>
      <w:bookmarkEnd w:id="4397"/>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8" w:name="_Toc11332550"/>
      <w:bookmarkStart w:id="4399" w:name="_Toc36554633"/>
      <w:bookmarkStart w:id="4400" w:name="_Toc218669534"/>
      <w:r w:rsidRPr="00653FE2">
        <w:t>25.2.2</w:t>
      </w:r>
      <w:r w:rsidRPr="00653FE2">
        <w:tab/>
        <w:t>Macro Check_Confirmation</w:t>
      </w:r>
      <w:bookmarkEnd w:id="4398"/>
      <w:bookmarkEnd w:id="4399"/>
      <w:bookmarkEnd w:id="4400"/>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lastRenderedPageBreak/>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401" w:name="_Toc11332551"/>
      <w:bookmarkStart w:id="4402" w:name="_Toc36554634"/>
      <w:bookmarkStart w:id="4403" w:name="_Toc218669535"/>
      <w:r w:rsidRPr="00653FE2">
        <w:lastRenderedPageBreak/>
        <w:t>25.3</w:t>
      </w:r>
      <w:r w:rsidRPr="00653FE2">
        <w:tab/>
        <w:t>The page and search macros</w:t>
      </w:r>
      <w:bookmarkEnd w:id="4401"/>
      <w:bookmarkEnd w:id="4402"/>
      <w:bookmarkEnd w:id="4403"/>
    </w:p>
    <w:p w14:paraId="03F177AA" w14:textId="77777777" w:rsidR="00C33898" w:rsidRPr="00653FE2" w:rsidRDefault="00C33898" w:rsidP="00C33898">
      <w:pPr>
        <w:pStyle w:val="Heading3"/>
      </w:pPr>
      <w:bookmarkStart w:id="4404" w:name="_Toc11332552"/>
      <w:bookmarkStart w:id="4405" w:name="_Toc36554635"/>
      <w:bookmarkStart w:id="4406" w:name="_Toc218669536"/>
      <w:r w:rsidRPr="00653FE2">
        <w:t>25.3.1</w:t>
      </w:r>
      <w:r w:rsidRPr="00653FE2">
        <w:tab/>
        <w:t>Macro PAGE_MSC</w:t>
      </w:r>
      <w:bookmarkEnd w:id="4404"/>
      <w:bookmarkEnd w:id="4405"/>
      <w:bookmarkEnd w:id="4406"/>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1406F4BB" w:rsidR="00C33898" w:rsidRPr="00653FE2" w:rsidRDefault="00C33898" w:rsidP="00C33898">
      <w:r w:rsidRPr="00653FE2">
        <w:t xml:space="preserve">If the MSC pages the MS and the VLR provided the TMSI, the MSC uses it to identify the MS at the radio interface; otherwise the MSC uses the IMSI. The MSC also uses the IMSI to determine the page group (see 3GPP </w:t>
      </w:r>
      <w:r w:rsidR="00EC33FE" w:rsidRPr="00653FE2">
        <w:t>TS</w:t>
      </w:r>
      <w:r w:rsidR="00EC33FE">
        <w:t> </w:t>
      </w:r>
      <w:r w:rsidR="00EC33FE" w:rsidRPr="00653FE2">
        <w:t>2</w:t>
      </w:r>
      <w:r w:rsidRPr="00653FE2">
        <w:t>4.008</w:t>
      </w:r>
      <w:r w:rsidR="00EC33FE">
        <w:t> </w:t>
      </w:r>
      <w:r w:rsidR="00EC33FE" w:rsidRPr="00653FE2">
        <w:t>[</w:t>
      </w:r>
      <w:r w:rsidRPr="00653FE2">
        <w:t>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7" w:name="_Toc11332553"/>
      <w:bookmarkStart w:id="4408" w:name="_Toc36554636"/>
      <w:bookmarkStart w:id="4409" w:name="_Toc218669537"/>
      <w:r w:rsidRPr="00653FE2">
        <w:t>25.3.2</w:t>
      </w:r>
      <w:r w:rsidRPr="00653FE2">
        <w:tab/>
        <w:t>Macro Search_For_MS_MSC</w:t>
      </w:r>
      <w:bookmarkEnd w:id="4407"/>
      <w:bookmarkEnd w:id="4408"/>
      <w:bookmarkEnd w:id="4409"/>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1EC3D4BF" w:rsidR="00C33898" w:rsidRPr="00653FE2" w:rsidRDefault="00C33898" w:rsidP="00C33898">
      <w:r w:rsidRPr="00653FE2">
        <w:t xml:space="preserve">If the MSC pages the MS, the MSC uses the IMSI to identify the subscriber and the page group (see 3GPP </w:t>
      </w:r>
      <w:r w:rsidR="00EC33FE" w:rsidRPr="00653FE2">
        <w:t>TS</w:t>
      </w:r>
      <w:r w:rsidR="00EC33FE">
        <w:t> </w:t>
      </w:r>
      <w:r w:rsidR="00EC33FE" w:rsidRPr="00653FE2">
        <w:t>2</w:t>
      </w:r>
      <w:r w:rsidRPr="00653FE2">
        <w:t>4.008</w:t>
      </w:r>
      <w:r w:rsidR="00EC33FE">
        <w:t> </w:t>
      </w:r>
      <w:r w:rsidR="00EC33FE" w:rsidRPr="00653FE2">
        <w:t>[</w:t>
      </w:r>
      <w:r w:rsidRPr="00653FE2">
        <w:t>35]).</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lastRenderedPageBreak/>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10" w:name="_Toc11332554"/>
      <w:bookmarkStart w:id="4411" w:name="_Toc36554637"/>
      <w:bookmarkStart w:id="4412" w:name="_Toc218669538"/>
      <w:r w:rsidRPr="00653FE2">
        <w:lastRenderedPageBreak/>
        <w:t>25.4</w:t>
      </w:r>
      <w:r w:rsidRPr="00653FE2">
        <w:tab/>
        <w:t>Macros for handling an Access Request</w:t>
      </w:r>
      <w:bookmarkEnd w:id="4410"/>
      <w:bookmarkEnd w:id="4411"/>
      <w:bookmarkEnd w:id="4412"/>
    </w:p>
    <w:p w14:paraId="74378C15" w14:textId="06D6ACE1" w:rsidR="00C33898" w:rsidRPr="00653FE2" w:rsidRDefault="00C33898" w:rsidP="00C33898">
      <w:pPr>
        <w:keepNext/>
        <w:keepLines/>
      </w:pPr>
      <w:r w:rsidRPr="00653FE2">
        <w:t xml:space="preserve">These macros are invoked when a MS accesses the network, e.g. to submit an MO short message or when responding to paging. The macros handle identification and authentication of the mobile subscriber as well as invocation of security related features (see 3GPP </w:t>
      </w:r>
      <w:r w:rsidR="00EC33FE" w:rsidRPr="00653FE2">
        <w:t>TS</w:t>
      </w:r>
      <w:r w:rsidR="00EC33FE">
        <w:t> </w:t>
      </w:r>
      <w:r w:rsidR="00EC33FE" w:rsidRPr="00653FE2">
        <w:t>4</w:t>
      </w:r>
      <w:r w:rsidRPr="00653FE2">
        <w:t>2.009</w:t>
      </w:r>
      <w:r w:rsidR="00EC33FE">
        <w:t> </w:t>
      </w:r>
      <w:r w:rsidR="00EC33FE" w:rsidRPr="00653FE2">
        <w:t>[</w:t>
      </w:r>
      <w:r w:rsidRPr="00653FE2">
        <w:t>6]).</w:t>
      </w:r>
    </w:p>
    <w:p w14:paraId="1205E942" w14:textId="77777777" w:rsidR="00C33898" w:rsidRPr="00653FE2" w:rsidRDefault="00C33898" w:rsidP="00C33898">
      <w:pPr>
        <w:pStyle w:val="Heading3"/>
        <w:keepNext w:val="0"/>
        <w:keepLines w:val="0"/>
      </w:pPr>
      <w:bookmarkStart w:id="4413" w:name="_Toc11332555"/>
      <w:bookmarkStart w:id="4414" w:name="_Toc36554638"/>
      <w:bookmarkStart w:id="4415" w:name="_Toc218669539"/>
      <w:r w:rsidRPr="00653FE2">
        <w:t>25.4.1</w:t>
      </w:r>
      <w:r w:rsidRPr="00653FE2">
        <w:tab/>
        <w:t>Macro Process_Access_Request_MSC</w:t>
      </w:r>
      <w:bookmarkEnd w:id="4413"/>
      <w:bookmarkEnd w:id="4414"/>
      <w:bookmarkEnd w:id="4415"/>
    </w:p>
    <w:p w14:paraId="07D2448C" w14:textId="5815F6FF" w:rsidR="00C33898" w:rsidRPr="00653FE2" w:rsidRDefault="00C33898" w:rsidP="00C33898">
      <w:r w:rsidRPr="00653FE2">
        <w:t>Sheet 1: The MAP_PROCESS_ACCESS_REQUEST request includes the following parameters:</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6" w:name="_Toc11332556"/>
      <w:bookmarkStart w:id="4417" w:name="_Toc36554639"/>
      <w:bookmarkStart w:id="4418" w:name="_Toc218669540"/>
      <w:r w:rsidRPr="00653FE2">
        <w:t>25.4.2</w:t>
      </w:r>
      <w:r w:rsidRPr="00653FE2">
        <w:tab/>
        <w:t>Macro Process_Access_Request_VLR</w:t>
      </w:r>
      <w:bookmarkEnd w:id="4416"/>
      <w:bookmarkEnd w:id="4417"/>
      <w:bookmarkEnd w:id="4418"/>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9" w:name="_Toc11332557"/>
      <w:bookmarkStart w:id="4420" w:name="_Toc36554640"/>
      <w:bookmarkStart w:id="4421" w:name="_Toc218669541"/>
      <w:r w:rsidRPr="00653FE2">
        <w:t>25.4.3</w:t>
      </w:r>
      <w:r w:rsidRPr="00653FE2">
        <w:tab/>
        <w:t>Macro Obtain_Identity_VLR</w:t>
      </w:r>
      <w:bookmarkEnd w:id="4419"/>
      <w:bookmarkEnd w:id="4420"/>
      <w:bookmarkEnd w:id="4421"/>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2" w:name="_Toc11332558"/>
      <w:bookmarkStart w:id="4423" w:name="_Toc36554641"/>
      <w:bookmarkStart w:id="4424" w:name="_Toc218669542"/>
      <w:r w:rsidRPr="00653FE2">
        <w:t>25.4.4</w:t>
      </w:r>
      <w:r w:rsidRPr="00653FE2">
        <w:tab/>
        <w:t>Process Update_Location_Child_VLR</w:t>
      </w:r>
      <w:bookmarkEnd w:id="4422"/>
      <w:bookmarkEnd w:id="4423"/>
      <w:bookmarkEnd w:id="4424"/>
    </w:p>
    <w:p w14:paraId="4D1AA3FF" w14:textId="5DB189C0" w:rsidR="00C33898" w:rsidRPr="00653FE2" w:rsidRDefault="00C33898" w:rsidP="00C33898">
      <w:r w:rsidRPr="00653FE2">
        <w:t>This process is started when the subscriber successfully accesses the network, e.g. for mobile originated short message submission, response to paging or supplementary services handling.</w:t>
      </w:r>
    </w:p>
    <w:p w14:paraId="12123EF0" w14:textId="0EB6A2B1" w:rsidR="00C33898" w:rsidRPr="00653FE2" w:rsidRDefault="00C33898" w:rsidP="00C33898">
      <w:r w:rsidRPr="00653FE2">
        <w:t xml:space="preserve">The procedure Notify_gsmSCF is specified in 3GPP </w:t>
      </w:r>
      <w:r w:rsidR="00EC33FE" w:rsidRPr="00653FE2">
        <w:t>TS</w:t>
      </w:r>
      <w:r w:rsidR="00EC33FE">
        <w:t> </w:t>
      </w:r>
      <w:r w:rsidR="00EC33FE" w:rsidRPr="00653FE2">
        <w:t>2</w:t>
      </w:r>
      <w:r w:rsidRPr="00653FE2">
        <w:t>3.078.</w:t>
      </w:r>
    </w:p>
    <w:p w14:paraId="610533BC" w14:textId="1C04C086"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lastRenderedPageBreak/>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lastRenderedPageBreak/>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lastRenderedPageBreak/>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lastRenderedPageBreak/>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lastRenderedPageBreak/>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lastRenderedPageBreak/>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lastRenderedPageBreak/>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lastRenderedPageBreak/>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5" w:name="_Toc11332559"/>
      <w:bookmarkStart w:id="4426" w:name="_Toc36554642"/>
      <w:bookmarkStart w:id="4427" w:name="_Toc218669543"/>
      <w:r w:rsidRPr="00653FE2">
        <w:lastRenderedPageBreak/>
        <w:t>25.5</w:t>
      </w:r>
      <w:r w:rsidRPr="00653FE2">
        <w:tab/>
        <w:t>Authentication macros and processes</w:t>
      </w:r>
      <w:bookmarkEnd w:id="4425"/>
      <w:bookmarkEnd w:id="4426"/>
      <w:bookmarkEnd w:id="4427"/>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8" w:name="_Toc11332560"/>
      <w:bookmarkStart w:id="4429" w:name="_Toc36554643"/>
      <w:bookmarkStart w:id="4430" w:name="_Toc218669544"/>
      <w:r w:rsidRPr="00653FE2">
        <w:t>25.5.1</w:t>
      </w:r>
      <w:r w:rsidRPr="00653FE2">
        <w:tab/>
        <w:t>Macro Authenticate_MSC</w:t>
      </w:r>
      <w:bookmarkEnd w:id="4428"/>
      <w:bookmarkEnd w:id="4429"/>
      <w:bookmarkEnd w:id="4430"/>
    </w:p>
    <w:p w14:paraId="306EF0EB" w14:textId="7EFE60EA" w:rsidR="00C33898" w:rsidRPr="00653FE2" w:rsidRDefault="00C33898" w:rsidP="00C33898">
      <w:r w:rsidRPr="00653FE2">
        <w:t>This macro is used by the MSC to relay a request for authentication transparently from the VLR to the MS, wait for a response from the MS and relay the response from the MS back to the VLR.</w:t>
      </w:r>
    </w:p>
    <w:p w14:paraId="2B1D3D04" w14:textId="77777777" w:rsidR="00C33898" w:rsidRPr="00653FE2" w:rsidRDefault="00C33898" w:rsidP="00C33898">
      <w:pPr>
        <w:pStyle w:val="Heading3"/>
        <w:keepNext w:val="0"/>
        <w:keepLines w:val="0"/>
      </w:pPr>
      <w:bookmarkStart w:id="4431" w:name="_Toc11332561"/>
      <w:bookmarkStart w:id="4432" w:name="_Toc36554644"/>
      <w:bookmarkStart w:id="4433" w:name="_Toc218669545"/>
      <w:r w:rsidRPr="00653FE2">
        <w:t>25.5.2</w:t>
      </w:r>
      <w:r w:rsidRPr="00653FE2">
        <w:tab/>
        <w:t>Macro Authenticate_VLR</w:t>
      </w:r>
      <w:bookmarkEnd w:id="4431"/>
      <w:bookmarkEnd w:id="4432"/>
      <w:bookmarkEnd w:id="4433"/>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62B8049E" w:rsidR="00C33898" w:rsidRPr="00653FE2" w:rsidRDefault="00C33898" w:rsidP="00C33898">
      <w:pPr>
        <w:pStyle w:val="B1"/>
      </w:pPr>
      <w:r w:rsidRPr="00653FE2">
        <w:t>-</w:t>
      </w:r>
      <w:r w:rsidRPr="00653FE2">
        <w:tab/>
        <w:t xml:space="preserve">a comparison of the Signed RESult received from the MS with the Signed RESult received from the HLR, if GSM authentication is used (see 3GPP </w:t>
      </w:r>
      <w:r w:rsidR="00EC33FE" w:rsidRPr="00653FE2">
        <w:t>TS</w:t>
      </w:r>
      <w:r w:rsidR="00EC33FE">
        <w:t> </w:t>
      </w:r>
      <w:r w:rsidR="00EC33FE" w:rsidRPr="00653FE2">
        <w:t>4</w:t>
      </w:r>
      <w:r w:rsidRPr="00653FE2">
        <w:t>3.020</w:t>
      </w:r>
      <w:r w:rsidR="00EC33FE">
        <w:t> </w:t>
      </w:r>
      <w:r w:rsidR="00EC33FE" w:rsidRPr="00653FE2">
        <w:t>[</w:t>
      </w:r>
      <w:r w:rsidRPr="00653FE2">
        <w:t>24]), or</w:t>
      </w:r>
    </w:p>
    <w:p w14:paraId="7704291E" w14:textId="4EEEE543" w:rsidR="00C33898" w:rsidRPr="00653FE2" w:rsidRDefault="00C33898" w:rsidP="00C33898">
      <w:pPr>
        <w:pStyle w:val="B1"/>
      </w:pPr>
      <w:r w:rsidRPr="00653FE2">
        <w:t>-</w:t>
      </w:r>
      <w:r w:rsidRPr="00653FE2">
        <w:tab/>
        <w:t xml:space="preserve">a comparison of the RESult received from the MS with the expected RESult received from the HLR, if UMTS authentication is used (see 3GPP </w:t>
      </w:r>
      <w:r w:rsidR="00EC33FE" w:rsidRPr="00653FE2">
        <w:t>TS</w:t>
      </w:r>
      <w:r w:rsidR="00EC33FE">
        <w:t> </w:t>
      </w:r>
      <w:r w:rsidR="00EC33FE" w:rsidRPr="00653FE2">
        <w:t>3</w:t>
      </w:r>
      <w:r w:rsidRPr="00653FE2">
        <w:t>3.102).</w:t>
      </w:r>
    </w:p>
    <w:p w14:paraId="75AA593C" w14:textId="77777777" w:rsidR="00C33898" w:rsidRPr="00653FE2" w:rsidRDefault="00C33898" w:rsidP="00C33898">
      <w:pPr>
        <w:pStyle w:val="Heading3"/>
        <w:keepNext w:val="0"/>
        <w:keepLines w:val="0"/>
      </w:pPr>
      <w:bookmarkStart w:id="4434" w:name="_Toc11332562"/>
      <w:bookmarkStart w:id="4435" w:name="_Toc36554645"/>
      <w:bookmarkStart w:id="4436" w:name="_Toc218669546"/>
      <w:r w:rsidRPr="00653FE2">
        <w:t>25.5.3</w:t>
      </w:r>
      <w:r w:rsidRPr="00653FE2">
        <w:tab/>
        <w:t>Macro Obtain_Authent_Params_VLR</w:t>
      </w:r>
      <w:bookmarkEnd w:id="4434"/>
      <w:bookmarkEnd w:id="4435"/>
      <w:bookmarkEnd w:id="4436"/>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7" w:name="_Toc11332563"/>
      <w:bookmarkStart w:id="4438" w:name="_Toc36554646"/>
      <w:bookmarkStart w:id="4439" w:name="_Toc218669547"/>
      <w:r w:rsidRPr="00653FE2">
        <w:t>25.5.4</w:t>
      </w:r>
      <w:r w:rsidRPr="00653FE2">
        <w:tab/>
        <w:t>Process Obtain_Authentication_Sets_VLR</w:t>
      </w:r>
      <w:bookmarkEnd w:id="4437"/>
      <w:bookmarkEnd w:id="4438"/>
      <w:bookmarkEnd w:id="4439"/>
    </w:p>
    <w:p w14:paraId="34FD5584" w14:textId="7FD8ECDC" w:rsidR="00C33898" w:rsidRPr="00653FE2" w:rsidRDefault="00C33898" w:rsidP="00C33898">
      <w:r w:rsidRPr="00653FE2">
        <w:t>This process is initiated by the VLR to fetch authentication vectors from a subscriber's HLR independently of any other processing.</w:t>
      </w:r>
    </w:p>
    <w:p w14:paraId="75C684AA" w14:textId="77777777" w:rsidR="00C33898" w:rsidRPr="00653FE2" w:rsidRDefault="00C33898" w:rsidP="00C33898">
      <w:pPr>
        <w:pStyle w:val="Heading3"/>
      </w:pPr>
      <w:bookmarkStart w:id="4440" w:name="_Toc11332564"/>
      <w:bookmarkStart w:id="4441" w:name="_Toc36554647"/>
      <w:bookmarkStart w:id="4442" w:name="_Toc218669548"/>
      <w:r w:rsidRPr="00653FE2">
        <w:t>25.5.5</w:t>
      </w:r>
      <w:r w:rsidRPr="00653FE2">
        <w:tab/>
        <w:t>Process Obtain_Authent_Sets_SGSN</w:t>
      </w:r>
      <w:bookmarkEnd w:id="4440"/>
      <w:bookmarkEnd w:id="4441"/>
      <w:bookmarkEnd w:id="4442"/>
    </w:p>
    <w:p w14:paraId="5BDC542F" w14:textId="50BC1AD9" w:rsidR="00C33898" w:rsidRPr="00653FE2" w:rsidRDefault="00C33898" w:rsidP="00C33898">
      <w:pPr>
        <w:keepNext/>
        <w:keepLines/>
      </w:pPr>
      <w:r w:rsidRPr="00653FE2">
        <w:t xml:space="preserve">The procedure for authentication when the serving node is an SGSN is described in 3GPP </w:t>
      </w:r>
      <w:r w:rsidR="00EC33FE" w:rsidRPr="00653FE2">
        <w:t>TS</w:t>
      </w:r>
      <w:r w:rsidR="00EC33FE">
        <w:t> </w:t>
      </w:r>
      <w:r w:rsidR="00EC33FE" w:rsidRPr="00653FE2">
        <w:t>2</w:t>
      </w:r>
      <w:r w:rsidRPr="00653FE2">
        <w:t>3.060</w:t>
      </w:r>
      <w:r w:rsidR="00EC33FE">
        <w:t> </w:t>
      </w:r>
      <w:r w:rsidR="00EC33FE" w:rsidRPr="00653FE2">
        <w:t>[</w:t>
      </w:r>
      <w:r w:rsidRPr="00653FE2">
        <w:t xml:space="preserve">104] and 3GPP </w:t>
      </w:r>
      <w:r w:rsidR="00EC33FE" w:rsidRPr="00653FE2">
        <w:t>TS</w:t>
      </w:r>
      <w:r w:rsidR="00EC33FE">
        <w:t> </w:t>
      </w:r>
      <w:r w:rsidR="00EC33FE" w:rsidRPr="00653FE2">
        <w:t>2</w:t>
      </w:r>
      <w:r w:rsidRPr="00653FE2">
        <w:t>4.008</w:t>
      </w:r>
      <w:r w:rsidR="00EC33FE">
        <w:t> </w:t>
      </w:r>
      <w:r w:rsidR="00EC33FE" w:rsidRPr="00653FE2">
        <w:t>[</w:t>
      </w:r>
      <w:r w:rsidRPr="00653FE2">
        <w:t>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3" w:name="_Toc11332565"/>
      <w:bookmarkStart w:id="4444" w:name="_Toc36554648"/>
      <w:bookmarkStart w:id="4445" w:name="_Toc218669549"/>
      <w:r w:rsidRPr="00653FE2">
        <w:t>25.5.6</w:t>
      </w:r>
      <w:r w:rsidRPr="00653FE2">
        <w:tab/>
        <w:t>Process Obtain_Authent_Sets_HLR</w:t>
      </w:r>
      <w:bookmarkEnd w:id="4443"/>
      <w:bookmarkEnd w:id="4444"/>
      <w:bookmarkEnd w:id="4445"/>
    </w:p>
    <w:p w14:paraId="3999594D" w14:textId="4003BDDD" w:rsidR="00C33898" w:rsidRPr="00653FE2" w:rsidRDefault="00C33898" w:rsidP="00C33898">
      <w:r w:rsidRPr="00653FE2">
        <w:t>This process is used to provide authentication vectors (triplets or quintuplets) in response to a request from a VLR or an SGSN.</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6" w:name="_Toc11332566"/>
      <w:bookmarkStart w:id="4447" w:name="_Toc36554649"/>
      <w:bookmarkStart w:id="4448" w:name="_Toc218669550"/>
      <w:r w:rsidRPr="00653FE2">
        <w:rPr>
          <w:noProof/>
        </w:rPr>
        <w:lastRenderedPageBreak/>
        <w:t>25.5.7</w:t>
      </w:r>
      <w:r w:rsidRPr="00653FE2">
        <w:rPr>
          <w:noProof/>
        </w:rPr>
        <w:tab/>
        <w:t>Authentication Failure Reporting</w:t>
      </w:r>
      <w:bookmarkEnd w:id="4446"/>
      <w:bookmarkEnd w:id="4447"/>
      <w:bookmarkEnd w:id="4448"/>
    </w:p>
    <w:p w14:paraId="626B6CE3" w14:textId="77777777" w:rsidR="00C33898" w:rsidRPr="00653FE2" w:rsidRDefault="00C33898" w:rsidP="00C33898">
      <w:pPr>
        <w:pStyle w:val="Heading4"/>
      </w:pPr>
      <w:bookmarkStart w:id="4449" w:name="_Toc11332567"/>
      <w:bookmarkStart w:id="4450" w:name="_Toc36554650"/>
      <w:bookmarkStart w:id="4451" w:name="_Toc218669551"/>
      <w:r w:rsidRPr="00653FE2">
        <w:t>25.5.7.1</w:t>
      </w:r>
      <w:r w:rsidRPr="00653FE2">
        <w:tab/>
        <w:t>General</w:t>
      </w:r>
      <w:bookmarkEnd w:id="4449"/>
      <w:bookmarkEnd w:id="4450"/>
      <w:bookmarkEnd w:id="4451"/>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2" w:name="_MON_1117023399"/>
    <w:bookmarkEnd w:id="4452"/>
    <w:p w14:paraId="1825603A" w14:textId="77777777" w:rsidR="00C33898" w:rsidRPr="00653FE2" w:rsidRDefault="00C33898" w:rsidP="00C33898">
      <w:pPr>
        <w:pStyle w:val="TH"/>
      </w:pPr>
      <w:r w:rsidRPr="00653FE2">
        <w:object w:dxaOrig="7065" w:dyaOrig="3105" w14:anchorId="1424B6AD">
          <v:shape id="_x0000_i1123" type="#_x0000_t75" style="width:353.75pt;height:155.9pt" o:ole="" fillcolor="window">
            <v:imagedata r:id="rId548" o:title=""/>
          </v:shape>
          <o:OLEObject Type="Embed" ProgID="Word.Picture.8" ShapeID="_x0000_i1123" DrawAspect="Content" ObjectID="_1829282393" r:id="rId549"/>
        </w:object>
      </w:r>
    </w:p>
    <w:p w14:paraId="6CE95EEB" w14:textId="77777777" w:rsidR="00C33898" w:rsidRPr="00653FE2" w:rsidRDefault="00C33898" w:rsidP="00C33898">
      <w:pPr>
        <w:pStyle w:val="TF"/>
      </w:pPr>
      <w:r w:rsidRPr="00653FE2">
        <w:t>Figure 25.5/7: Message Flow for Authentication Failure Report – VLR to HLR</w:t>
      </w:r>
    </w:p>
    <w:bookmarkStart w:id="4453" w:name="_MON_1117024056"/>
    <w:bookmarkEnd w:id="4453"/>
    <w:p w14:paraId="4FEB5302" w14:textId="77777777" w:rsidR="00C33898" w:rsidRPr="00653FE2" w:rsidRDefault="00C33898" w:rsidP="00C33898">
      <w:pPr>
        <w:pStyle w:val="TH"/>
      </w:pPr>
      <w:r w:rsidRPr="00653FE2">
        <w:object w:dxaOrig="7065" w:dyaOrig="3105" w14:anchorId="5F80D8EC">
          <v:shape id="_x0000_i1124" type="#_x0000_t75" style="width:353.75pt;height:155.9pt" o:ole="" fillcolor="window">
            <v:imagedata r:id="rId550" o:title=""/>
          </v:shape>
          <o:OLEObject Type="Embed" ProgID="Word.Picture.8" ShapeID="_x0000_i1124" DrawAspect="Content" ObjectID="_1829282394" r:id="rId551"/>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4" w:name="_Toc11332568"/>
      <w:bookmarkStart w:id="4455" w:name="_Toc36554651"/>
      <w:bookmarkStart w:id="4456" w:name="_Toc218669552"/>
      <w:r w:rsidRPr="00653FE2">
        <w:t>25.5.7.2</w:t>
      </w:r>
      <w:r w:rsidRPr="00653FE2">
        <w:tab/>
        <w:t>Process in the VLR</w:t>
      </w:r>
      <w:bookmarkEnd w:id="4454"/>
      <w:bookmarkEnd w:id="4455"/>
      <w:bookmarkEnd w:id="4456"/>
    </w:p>
    <w:p w14:paraId="568E8EA9" w14:textId="77777777" w:rsidR="00C33898" w:rsidRPr="00653FE2" w:rsidRDefault="00C33898" w:rsidP="00C33898">
      <w:pPr>
        <w:pStyle w:val="Heading4"/>
      </w:pPr>
      <w:bookmarkStart w:id="4457" w:name="_Toc11332569"/>
      <w:bookmarkStart w:id="4458" w:name="_Toc36554652"/>
      <w:bookmarkStart w:id="4459" w:name="_Toc218669553"/>
      <w:r w:rsidRPr="00653FE2">
        <w:t>25.5.7.3</w:t>
      </w:r>
      <w:r w:rsidRPr="00653FE2">
        <w:tab/>
        <w:t>Process in the SGSN</w:t>
      </w:r>
      <w:bookmarkEnd w:id="4457"/>
      <w:bookmarkEnd w:id="4458"/>
      <w:bookmarkEnd w:id="4459"/>
    </w:p>
    <w:p w14:paraId="3603DA16" w14:textId="77777777" w:rsidR="00C33898" w:rsidRPr="00653FE2" w:rsidRDefault="00C33898" w:rsidP="00C33898">
      <w:pPr>
        <w:pStyle w:val="Heading4"/>
      </w:pPr>
      <w:bookmarkStart w:id="4460" w:name="_Toc11332570"/>
      <w:bookmarkStart w:id="4461" w:name="_Toc36554653"/>
      <w:bookmarkStart w:id="4462" w:name="_Toc218669554"/>
      <w:r w:rsidRPr="00653FE2">
        <w:t>25.5.7.4</w:t>
      </w:r>
      <w:r w:rsidRPr="00653FE2">
        <w:tab/>
        <w:t>Process in the HLR</w:t>
      </w:r>
      <w:bookmarkEnd w:id="4460"/>
      <w:bookmarkEnd w:id="4461"/>
      <w:bookmarkEnd w:id="4462"/>
    </w:p>
    <w:p w14:paraId="4CD25F06" w14:textId="5704BC4E"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lastRenderedPageBreak/>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lastRenderedPageBreak/>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lastRenderedPageBreak/>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lastRenderedPageBreak/>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lastRenderedPageBreak/>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lastRenderedPageBreak/>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lastRenderedPageBreak/>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lastRenderedPageBreak/>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lastRenderedPageBreak/>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3" w:name="_Toc11332571"/>
      <w:bookmarkStart w:id="4464" w:name="_Toc36554654"/>
      <w:bookmarkStart w:id="4465" w:name="_Toc218669555"/>
      <w:r w:rsidRPr="00653FE2">
        <w:lastRenderedPageBreak/>
        <w:t>25.6</w:t>
      </w:r>
      <w:r w:rsidRPr="00653FE2">
        <w:tab/>
        <w:t>IMEI Handling Macros</w:t>
      </w:r>
      <w:bookmarkEnd w:id="4463"/>
      <w:bookmarkEnd w:id="4464"/>
      <w:bookmarkEnd w:id="4465"/>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6" w:name="_Toc11332572"/>
      <w:bookmarkStart w:id="4467" w:name="_Toc36554655"/>
      <w:bookmarkStart w:id="4468" w:name="_Toc218669556"/>
      <w:r w:rsidRPr="00653FE2">
        <w:t>25.6.1</w:t>
      </w:r>
      <w:r w:rsidRPr="00653FE2">
        <w:tab/>
        <w:t>Macro Check_IMEI_MSC</w:t>
      </w:r>
      <w:bookmarkEnd w:id="4466"/>
      <w:bookmarkEnd w:id="4467"/>
      <w:bookmarkEnd w:id="4468"/>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9" w:name="_Toc11332573"/>
      <w:bookmarkStart w:id="4470" w:name="_Toc36554656"/>
      <w:bookmarkStart w:id="4471" w:name="_Toc218669557"/>
      <w:r w:rsidRPr="00653FE2">
        <w:t>25.6.2</w:t>
      </w:r>
      <w:r w:rsidRPr="00653FE2">
        <w:tab/>
        <w:t>Macro Check_IMEI_VLR</w:t>
      </w:r>
      <w:bookmarkEnd w:id="4469"/>
      <w:bookmarkEnd w:id="4470"/>
      <w:bookmarkEnd w:id="4471"/>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2" w:name="_Toc11332574"/>
      <w:bookmarkStart w:id="4473" w:name="_Toc36554657"/>
      <w:bookmarkStart w:id="4474" w:name="_Toc218669558"/>
      <w:r w:rsidRPr="00653FE2">
        <w:t>25.6.3</w:t>
      </w:r>
      <w:r w:rsidRPr="00653FE2">
        <w:tab/>
        <w:t>Process Check_IMEI_SGSN</w:t>
      </w:r>
      <w:bookmarkEnd w:id="4472"/>
      <w:bookmarkEnd w:id="4473"/>
      <w:bookmarkEnd w:id="4474"/>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5" w:name="_Toc11332575"/>
      <w:bookmarkStart w:id="4476" w:name="_Toc36554658"/>
      <w:bookmarkStart w:id="4477" w:name="_Toc218669559"/>
      <w:r w:rsidRPr="00653FE2">
        <w:t>25.6.4</w:t>
      </w:r>
      <w:r w:rsidRPr="00653FE2">
        <w:tab/>
        <w:t>Process Check_IMEI_EIR</w:t>
      </w:r>
      <w:bookmarkEnd w:id="4475"/>
      <w:bookmarkEnd w:id="4476"/>
      <w:bookmarkEnd w:id="4477"/>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8" w:name="_Toc11332576"/>
      <w:bookmarkStart w:id="4479" w:name="_Toc36554659"/>
      <w:bookmarkStart w:id="4480" w:name="_Toc218669560"/>
      <w:r w:rsidRPr="00653FE2">
        <w:t>25.6.5</w:t>
      </w:r>
      <w:r w:rsidRPr="00653FE2">
        <w:tab/>
        <w:t>Macro Obtain_IMEI_MSC</w:t>
      </w:r>
      <w:bookmarkEnd w:id="4478"/>
      <w:bookmarkEnd w:id="4479"/>
      <w:bookmarkEnd w:id="4480"/>
    </w:p>
    <w:p w14:paraId="2B9F86B5" w14:textId="6A97B08F" w:rsidR="00C33898" w:rsidRPr="00653FE2" w:rsidRDefault="00C33898" w:rsidP="00C33898">
      <w:r w:rsidRPr="00653FE2">
        <w:t>This macro is used by the MSC to respond to a request from the VLR to provide the IMEI.</w:t>
      </w:r>
    </w:p>
    <w:p w14:paraId="21FFA6EC" w14:textId="77777777" w:rsidR="00C33898" w:rsidRPr="00653FE2" w:rsidRDefault="00C33898" w:rsidP="00C33898">
      <w:pPr>
        <w:pStyle w:val="Heading3"/>
        <w:keepNext w:val="0"/>
        <w:keepLines w:val="0"/>
      </w:pPr>
      <w:bookmarkStart w:id="4481" w:name="_Toc11332577"/>
      <w:bookmarkStart w:id="4482" w:name="_Toc36554660"/>
      <w:bookmarkStart w:id="4483" w:name="_Toc218669561"/>
      <w:r w:rsidRPr="00653FE2">
        <w:t>25.6.6</w:t>
      </w:r>
      <w:r w:rsidRPr="00653FE2">
        <w:tab/>
        <w:t>Macro Obtain_IMEI_VLR</w:t>
      </w:r>
      <w:bookmarkEnd w:id="4481"/>
      <w:bookmarkEnd w:id="4482"/>
      <w:bookmarkEnd w:id="4483"/>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lastRenderedPageBreak/>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lastRenderedPageBreak/>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lastRenderedPageBreak/>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lastRenderedPageBreak/>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lastRenderedPageBreak/>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lastRenderedPageBreak/>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lastRenderedPageBreak/>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4" w:name="_Toc11332578"/>
      <w:bookmarkStart w:id="4485" w:name="_Toc36554661"/>
      <w:bookmarkStart w:id="4486" w:name="_Toc218669562"/>
      <w:r w:rsidRPr="00653FE2">
        <w:lastRenderedPageBreak/>
        <w:t>25.7</w:t>
      </w:r>
      <w:r w:rsidRPr="00653FE2">
        <w:tab/>
        <w:t>Insert Subscriber Data macros and processes</w:t>
      </w:r>
      <w:bookmarkEnd w:id="4484"/>
      <w:bookmarkEnd w:id="4485"/>
      <w:bookmarkEnd w:id="4486"/>
    </w:p>
    <w:p w14:paraId="7D456AE5" w14:textId="77777777" w:rsidR="00C33898" w:rsidRPr="00653FE2" w:rsidRDefault="00C33898" w:rsidP="00C33898">
      <w:pPr>
        <w:pStyle w:val="Heading3"/>
      </w:pPr>
      <w:bookmarkStart w:id="4487" w:name="_Toc11332579"/>
      <w:bookmarkStart w:id="4488" w:name="_Toc36554662"/>
      <w:bookmarkStart w:id="4489" w:name="_Toc218669563"/>
      <w:r w:rsidRPr="00653FE2">
        <w:t>25.7.1</w:t>
      </w:r>
      <w:r w:rsidRPr="00653FE2">
        <w:tab/>
        <w:t>Macro Insert_Subs_Data_VLR</w:t>
      </w:r>
      <w:bookmarkEnd w:id="4487"/>
      <w:bookmarkEnd w:id="4488"/>
      <w:bookmarkEnd w:id="4489"/>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90" w:name="_Toc11332580"/>
      <w:bookmarkStart w:id="4491" w:name="_Toc36554663"/>
      <w:bookmarkStart w:id="4492" w:name="_Toc218669564"/>
      <w:r w:rsidRPr="00653FE2">
        <w:t>25.7.2</w:t>
      </w:r>
      <w:r w:rsidRPr="00653FE2">
        <w:tab/>
        <w:t>Macro Insert_Subs_Data_SGSN</w:t>
      </w:r>
      <w:bookmarkEnd w:id="4490"/>
      <w:bookmarkEnd w:id="4491"/>
      <w:bookmarkEnd w:id="4492"/>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3" w:name="_Toc11332581"/>
      <w:bookmarkStart w:id="4494" w:name="_Toc36554664"/>
      <w:bookmarkStart w:id="4495" w:name="_Toc218669565"/>
      <w:r w:rsidRPr="00653FE2">
        <w:t>25.7.3</w:t>
      </w:r>
      <w:r w:rsidRPr="00653FE2">
        <w:tab/>
        <w:t>Process Insert_Subs_Data_Stand_Alone_HLR</w:t>
      </w:r>
      <w:bookmarkEnd w:id="4493"/>
      <w:bookmarkEnd w:id="4494"/>
      <w:bookmarkEnd w:id="4495"/>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6A67159B"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w:t>
      </w:r>
      <w:r w:rsidR="00EC33FE" w:rsidRPr="00653FE2">
        <w:t>TS</w:t>
      </w:r>
      <w:r w:rsidR="00EC33FE">
        <w:t> </w:t>
      </w:r>
      <w:r w:rsidR="00EC33FE" w:rsidRPr="00653FE2">
        <w:t>2</w:t>
      </w:r>
      <w:r w:rsidRPr="00653FE2">
        <w:t>3.078 [98].</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6" w:name="_Toc11332582"/>
      <w:bookmarkStart w:id="4497" w:name="_Toc36554665"/>
      <w:bookmarkStart w:id="4498" w:name="_Toc218669566"/>
      <w:r w:rsidRPr="00653FE2">
        <w:t>25.7.4</w:t>
      </w:r>
      <w:r w:rsidRPr="00653FE2">
        <w:tab/>
        <w:t>Process Insert_GPRS_Subs_Data_Stand_Alone_HLR</w:t>
      </w:r>
      <w:bookmarkEnd w:id="4496"/>
      <w:bookmarkEnd w:id="4497"/>
      <w:bookmarkEnd w:id="4498"/>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9" w:name="_Toc11332583"/>
      <w:bookmarkStart w:id="4500" w:name="_Toc36554666"/>
      <w:bookmarkStart w:id="4501" w:name="_Toc218669567"/>
      <w:r w:rsidRPr="00653FE2">
        <w:t>25.7.5</w:t>
      </w:r>
      <w:r w:rsidRPr="00653FE2">
        <w:tab/>
        <w:t>Macro Wait_for_Insert_Subs_Data_Cnf</w:t>
      </w:r>
      <w:bookmarkEnd w:id="4499"/>
      <w:bookmarkEnd w:id="4500"/>
      <w:bookmarkEnd w:id="4501"/>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2" w:name="_Toc11332584"/>
      <w:bookmarkStart w:id="4503" w:name="_Toc36554667"/>
      <w:bookmarkStart w:id="4504" w:name="_Toc218669568"/>
      <w:r w:rsidRPr="00653FE2">
        <w:t>25.7.6</w:t>
      </w:r>
      <w:r w:rsidRPr="00653FE2">
        <w:tab/>
        <w:t>Macro Wait_for_Insert_GPRS_Subs_Data_Cnf</w:t>
      </w:r>
      <w:bookmarkEnd w:id="4502"/>
      <w:bookmarkEnd w:id="4503"/>
      <w:bookmarkEnd w:id="4504"/>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5" w:name="_Toc11332585"/>
      <w:bookmarkStart w:id="4506" w:name="_Toc36554668"/>
      <w:bookmarkStart w:id="4507" w:name="_Toc218669569"/>
      <w:r w:rsidRPr="00653FE2">
        <w:t>25.7.7</w:t>
      </w:r>
      <w:r w:rsidRPr="00653FE2">
        <w:tab/>
        <w:t>Process Send_Insert_Subs_Data_HLR</w:t>
      </w:r>
      <w:bookmarkEnd w:id="4505"/>
      <w:bookmarkEnd w:id="4506"/>
      <w:bookmarkEnd w:id="4507"/>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8" w:name="_Toc11332586"/>
      <w:bookmarkStart w:id="4509" w:name="_Toc36554669"/>
      <w:bookmarkStart w:id="4510" w:name="_Toc21866957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8"/>
      <w:bookmarkEnd w:id="4509"/>
      <w:bookmarkEnd w:id="4510"/>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11" w:name="_Toc11332587"/>
      <w:bookmarkStart w:id="4512" w:name="_Toc36554670"/>
      <w:bookmarkStart w:id="4513" w:name="_Toc21866957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1"/>
      <w:bookmarkEnd w:id="4512"/>
      <w:bookmarkEnd w:id="4513"/>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4" w:name="_Toc11332588"/>
      <w:bookmarkStart w:id="4515" w:name="_Toc36554671"/>
      <w:bookmarkStart w:id="4516" w:name="_Toc21866957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4"/>
      <w:bookmarkEnd w:id="4515"/>
      <w:bookmarkEnd w:id="4516"/>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lastRenderedPageBreak/>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lastRenderedPageBreak/>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lastRenderedPageBreak/>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lastRenderedPageBreak/>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lastRenderedPageBreak/>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lastRenderedPageBreak/>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lastRenderedPageBreak/>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lastRenderedPageBreak/>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lastRenderedPageBreak/>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lastRenderedPageBreak/>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lastRenderedPageBreak/>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lastRenderedPageBreak/>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7" w:name="_Toc11332589"/>
      <w:bookmarkStart w:id="4518" w:name="_Toc36554672"/>
      <w:bookmarkStart w:id="4519" w:name="_Toc218669573"/>
      <w:r w:rsidRPr="00653FE2">
        <w:lastRenderedPageBreak/>
        <w:t>25.8</w:t>
      </w:r>
      <w:r w:rsidRPr="00653FE2">
        <w:tab/>
        <w:t>Request IMSI Macros</w:t>
      </w:r>
      <w:bookmarkEnd w:id="4517"/>
      <w:bookmarkEnd w:id="4518"/>
      <w:bookmarkEnd w:id="4519"/>
    </w:p>
    <w:p w14:paraId="67BFDC1C" w14:textId="77777777" w:rsidR="00C33898" w:rsidRPr="00653FE2" w:rsidRDefault="00C33898" w:rsidP="00C33898">
      <w:pPr>
        <w:pStyle w:val="Heading3"/>
      </w:pPr>
      <w:bookmarkStart w:id="4520" w:name="_Toc11332590"/>
      <w:bookmarkStart w:id="4521" w:name="_Toc36554673"/>
      <w:bookmarkStart w:id="4522" w:name="_Toc218669574"/>
      <w:r w:rsidRPr="00653FE2">
        <w:t>25.8.1</w:t>
      </w:r>
      <w:r w:rsidRPr="00653FE2">
        <w:tab/>
        <w:t>Macro Obtain_IMSI_MSC</w:t>
      </w:r>
      <w:bookmarkEnd w:id="4520"/>
      <w:bookmarkEnd w:id="4521"/>
      <w:bookmarkEnd w:id="4522"/>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3" w:name="_Toc11332591"/>
      <w:bookmarkStart w:id="4524" w:name="_Toc36554674"/>
      <w:bookmarkStart w:id="4525" w:name="_Toc218669575"/>
      <w:r w:rsidRPr="00653FE2">
        <w:t>25.8.2</w:t>
      </w:r>
      <w:r w:rsidRPr="00653FE2">
        <w:tab/>
        <w:t>Macro Obtain_IMSI_VLR</w:t>
      </w:r>
      <w:bookmarkEnd w:id="4523"/>
      <w:bookmarkEnd w:id="4524"/>
      <w:bookmarkEnd w:id="4525"/>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lastRenderedPageBreak/>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6" w:name="_Toc11332592"/>
      <w:bookmarkStart w:id="4527" w:name="_Toc36554675"/>
      <w:bookmarkStart w:id="4528" w:name="_Toc218669576"/>
      <w:r w:rsidRPr="00653FE2">
        <w:lastRenderedPageBreak/>
        <w:t>25.9</w:t>
      </w:r>
      <w:r w:rsidRPr="00653FE2">
        <w:tab/>
        <w:t>Tracing macros</w:t>
      </w:r>
      <w:bookmarkEnd w:id="4526"/>
      <w:bookmarkEnd w:id="4527"/>
      <w:bookmarkEnd w:id="4528"/>
    </w:p>
    <w:p w14:paraId="1ECCD967" w14:textId="77777777" w:rsidR="00C33898" w:rsidRPr="00653FE2" w:rsidRDefault="00C33898" w:rsidP="00C33898">
      <w:pPr>
        <w:pStyle w:val="Heading3"/>
      </w:pPr>
      <w:bookmarkStart w:id="4529" w:name="_Toc11332593"/>
      <w:bookmarkStart w:id="4530" w:name="_Toc36554676"/>
      <w:bookmarkStart w:id="4531" w:name="_Toc218669577"/>
      <w:r w:rsidRPr="00653FE2">
        <w:t>25.9.1</w:t>
      </w:r>
      <w:r w:rsidRPr="00653FE2">
        <w:tab/>
        <w:t>Macro Trace_Subscriber_Activity_MSC</w:t>
      </w:r>
      <w:bookmarkEnd w:id="4529"/>
      <w:bookmarkEnd w:id="4530"/>
      <w:bookmarkEnd w:id="4531"/>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2" w:name="_Toc11332594"/>
      <w:bookmarkStart w:id="4533" w:name="_Toc36554677"/>
      <w:bookmarkStart w:id="4534" w:name="_Toc218669578"/>
      <w:r w:rsidRPr="00653FE2">
        <w:t>25.9.2</w:t>
      </w:r>
      <w:r w:rsidRPr="00653FE2">
        <w:tab/>
        <w:t>Macro Trace_Subscriber_Activity_VLR</w:t>
      </w:r>
      <w:bookmarkEnd w:id="4532"/>
      <w:bookmarkEnd w:id="4533"/>
      <w:bookmarkEnd w:id="4534"/>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5" w:name="_Toc11332595"/>
      <w:bookmarkStart w:id="4536" w:name="_Toc36554678"/>
      <w:bookmarkStart w:id="4537" w:name="_Toc218669579"/>
      <w:r w:rsidRPr="00653FE2">
        <w:t>25.9.3</w:t>
      </w:r>
      <w:r w:rsidRPr="00653FE2">
        <w:tab/>
        <w:t>Macro Trace_Subscriber_Activity_SGSN</w:t>
      </w:r>
      <w:bookmarkEnd w:id="4535"/>
      <w:bookmarkEnd w:id="4536"/>
      <w:bookmarkEnd w:id="4537"/>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8" w:name="_Toc11332596"/>
      <w:bookmarkStart w:id="4539" w:name="_Toc36554679"/>
      <w:bookmarkStart w:id="4540" w:name="_Toc218669580"/>
      <w:r w:rsidRPr="00653FE2">
        <w:t>25.9.4</w:t>
      </w:r>
      <w:r w:rsidRPr="00653FE2">
        <w:tab/>
        <w:t>Macro Activate_Tracing_VLR</w:t>
      </w:r>
      <w:bookmarkEnd w:id="4538"/>
      <w:bookmarkEnd w:id="4539"/>
      <w:bookmarkEnd w:id="4540"/>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41" w:name="_Toc11332597"/>
      <w:bookmarkStart w:id="4542" w:name="_Toc36554680"/>
      <w:bookmarkStart w:id="4543" w:name="_Toc218669581"/>
      <w:r w:rsidRPr="00653FE2">
        <w:t>25.9.5</w:t>
      </w:r>
      <w:r w:rsidRPr="00653FE2">
        <w:tab/>
        <w:t>Macro Activate_Tracing_SGSN</w:t>
      </w:r>
      <w:bookmarkEnd w:id="4541"/>
      <w:bookmarkEnd w:id="4542"/>
      <w:bookmarkEnd w:id="4543"/>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4" w:name="_Toc11332598"/>
      <w:bookmarkStart w:id="4545" w:name="_Toc36554681"/>
      <w:bookmarkStart w:id="4546" w:name="_Toc218669582"/>
      <w:r w:rsidRPr="00653FE2">
        <w:t>25.9.6</w:t>
      </w:r>
      <w:r w:rsidRPr="00653FE2">
        <w:tab/>
        <w:t>Macro Control_Tracing_With_VLR_HLR</w:t>
      </w:r>
      <w:bookmarkEnd w:id="4544"/>
      <w:bookmarkEnd w:id="4545"/>
      <w:bookmarkEnd w:id="4546"/>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7" w:name="_Toc11332599"/>
      <w:bookmarkStart w:id="4548" w:name="_Toc36554682"/>
      <w:bookmarkStart w:id="4549" w:name="_Toc218669583"/>
      <w:r w:rsidRPr="00653FE2">
        <w:t>25.9.7</w:t>
      </w:r>
      <w:r w:rsidRPr="00653FE2">
        <w:tab/>
        <w:t>Macro Control_Tracing_With_SGSN_HLR</w:t>
      </w:r>
      <w:bookmarkEnd w:id="4547"/>
      <w:bookmarkEnd w:id="4548"/>
      <w:bookmarkEnd w:id="4549"/>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lastRenderedPageBreak/>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lastRenderedPageBreak/>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lastRenderedPageBreak/>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lastRenderedPageBreak/>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lastRenderedPageBreak/>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lastRenderedPageBreak/>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50" w:name="_Toc11332600"/>
      <w:bookmarkStart w:id="4551" w:name="_Toc36554683"/>
      <w:bookmarkStart w:id="4552" w:name="_Toc218669584"/>
      <w:r w:rsidRPr="00653FE2">
        <w:lastRenderedPageBreak/>
        <w:t>25.10</w:t>
      </w:r>
      <w:r w:rsidRPr="00653FE2">
        <w:tab/>
        <w:t>Short Message Alert procedures</w:t>
      </w:r>
      <w:bookmarkEnd w:id="4550"/>
      <w:bookmarkEnd w:id="4551"/>
      <w:bookmarkEnd w:id="4552"/>
    </w:p>
    <w:p w14:paraId="5C8E9C75" w14:textId="0C5FE47B" w:rsidR="00C33898" w:rsidRPr="00653FE2" w:rsidRDefault="00C33898" w:rsidP="00C33898">
      <w:pPr>
        <w:pStyle w:val="Heading3"/>
      </w:pPr>
      <w:bookmarkStart w:id="4553" w:name="_Toc11332601"/>
      <w:bookmarkStart w:id="4554" w:name="_Toc36554684"/>
      <w:bookmarkStart w:id="4555" w:name="_Toc218669585"/>
      <w:r w:rsidRPr="00653FE2">
        <w:t>25.10.1</w:t>
      </w:r>
      <w:r w:rsidRPr="00653FE2">
        <w:tab/>
        <w:t>Process Subscriber_Present_VLR</w:t>
      </w:r>
      <w:bookmarkEnd w:id="4553"/>
      <w:bookmarkEnd w:id="4554"/>
      <w:bookmarkEnd w:id="4555"/>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6" w:name="_Toc11332602"/>
      <w:bookmarkStart w:id="4557" w:name="_Toc36554685"/>
      <w:bookmarkStart w:id="4558" w:name="_Toc218669586"/>
      <w:r w:rsidRPr="00653FE2">
        <w:t>25.10.2</w:t>
      </w:r>
      <w:r w:rsidRPr="00653FE2">
        <w:tab/>
        <w:t>Process SubscriberPresent_SGSN</w:t>
      </w:r>
      <w:bookmarkEnd w:id="4556"/>
      <w:bookmarkEnd w:id="4557"/>
      <w:bookmarkEnd w:id="4558"/>
    </w:p>
    <w:p w14:paraId="4055E9B4" w14:textId="3CE0C9C4"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w:t>
      </w:r>
      <w:r w:rsidR="00EC33FE" w:rsidRPr="00653FE2">
        <w:t>TS</w:t>
      </w:r>
      <w:r w:rsidR="00EC33FE">
        <w:t> </w:t>
      </w:r>
      <w:r w:rsidR="00EC33FE" w:rsidRPr="00653FE2">
        <w:t>2</w:t>
      </w:r>
      <w:r w:rsidRPr="00653FE2">
        <w:t>4.008</w:t>
      </w:r>
      <w:r w:rsidR="00EC33FE">
        <w:t> </w:t>
      </w:r>
      <w:r w:rsidR="00EC33FE" w:rsidRPr="00653FE2">
        <w:t>[</w:t>
      </w:r>
      <w:r w:rsidRPr="00653FE2">
        <w:t xml:space="preserve">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9" w:name="_Toc11332603"/>
      <w:bookmarkStart w:id="4560" w:name="_Toc36554686"/>
      <w:bookmarkStart w:id="4561" w:name="_Toc218669587"/>
      <w:r w:rsidRPr="00653FE2">
        <w:t>25.10.3</w:t>
      </w:r>
      <w:r w:rsidRPr="00653FE2">
        <w:tab/>
        <w:t>Macro Alert_Service_Centre_HLR</w:t>
      </w:r>
      <w:bookmarkEnd w:id="4559"/>
      <w:bookmarkEnd w:id="4560"/>
      <w:bookmarkEnd w:id="4561"/>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2" w:name="_Toc11332604"/>
      <w:bookmarkStart w:id="4563" w:name="_Toc36554687"/>
      <w:bookmarkStart w:id="4564" w:name="_Toc218669588"/>
      <w:r w:rsidRPr="00653FE2">
        <w:t>25.10.4</w:t>
      </w:r>
      <w:r w:rsidRPr="00653FE2">
        <w:tab/>
        <w:t>Process Alert_SC_HLR</w:t>
      </w:r>
      <w:bookmarkEnd w:id="4562"/>
      <w:bookmarkEnd w:id="4563"/>
      <w:bookmarkEnd w:id="4564"/>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lastRenderedPageBreak/>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lastRenderedPageBreak/>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lastRenderedPageBreak/>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lastRenderedPageBreak/>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5" w:name="_Toc11332605"/>
      <w:bookmarkStart w:id="4566" w:name="_Toc36554688"/>
      <w:bookmarkStart w:id="4567" w:name="_Toc218669589"/>
      <w:r w:rsidRPr="00653FE2">
        <w:t>Annex A (informative):</w:t>
      </w:r>
      <w:r w:rsidRPr="00653FE2">
        <w:br/>
        <w:t>ASN.1 Cross-reference listing and fully expanded sources</w:t>
      </w:r>
      <w:bookmarkEnd w:id="4565"/>
      <w:bookmarkEnd w:id="4566"/>
      <w:bookmarkEnd w:id="4567"/>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568" w:name="_Toc11332606"/>
      <w:bookmarkStart w:id="4569" w:name="_Toc36554689"/>
      <w:bookmarkStart w:id="4570" w:name="_Toc137717717"/>
      <w:bookmarkStart w:id="4571" w:name="_Toc218669590"/>
      <w:r w:rsidRPr="00653FE2">
        <w:lastRenderedPageBreak/>
        <w:t>Annex B (informative):</w:t>
      </w:r>
      <w:r w:rsidR="00EF0E65">
        <w:br/>
      </w:r>
      <w:r w:rsidRPr="00653FE2">
        <w:t>Void</w:t>
      </w:r>
      <w:bookmarkEnd w:id="4568"/>
      <w:bookmarkEnd w:id="4569"/>
      <w:bookmarkEnd w:id="4570"/>
      <w:bookmarkEnd w:id="4571"/>
    </w:p>
    <w:p w14:paraId="08989C6E" w14:textId="77777777" w:rsidR="00C33898" w:rsidRPr="00653FE2" w:rsidRDefault="00C33898" w:rsidP="00C33898">
      <w:pPr>
        <w:pStyle w:val="Heading8"/>
      </w:pPr>
      <w:r w:rsidRPr="00653FE2">
        <w:br w:type="page"/>
      </w:r>
      <w:bookmarkStart w:id="4572" w:name="_Toc11332607"/>
      <w:bookmarkStart w:id="4573" w:name="_Toc36554690"/>
      <w:bookmarkStart w:id="4574" w:name="_Toc218669591"/>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2"/>
      <w:bookmarkEnd w:id="4573"/>
      <w:bookmarkEnd w:id="4574"/>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5" w:name="_Toc11332608"/>
      <w:bookmarkStart w:id="4576" w:name="_Toc36554691"/>
      <w:bookmarkStart w:id="4577" w:name="_Toc218669592"/>
      <w:r w:rsidRPr="00653FE2">
        <w:t>C.1</w:t>
      </w:r>
      <w:r w:rsidRPr="00653FE2">
        <w:tab/>
        <w:t>SCCP segmentation</w:t>
      </w:r>
      <w:bookmarkEnd w:id="4575"/>
      <w:bookmarkEnd w:id="4576"/>
      <w:bookmarkEnd w:id="4577"/>
    </w:p>
    <w:p w14:paraId="194BE982" w14:textId="55CCEAFE" w:rsidR="00C33898" w:rsidRPr="00653FE2" w:rsidRDefault="00C33898" w:rsidP="00C33898">
      <w:r w:rsidRPr="00653FE2">
        <w:t>Instead of one UDT message several XUDT messages are used according to</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8" w:name="_Toc11332609"/>
      <w:bookmarkStart w:id="4579" w:name="_Toc36554692"/>
      <w:bookmarkStart w:id="4580" w:name="_Toc218669593"/>
      <w:r w:rsidRPr="00653FE2">
        <w:t>C.2</w:t>
      </w:r>
      <w:r w:rsidRPr="00653FE2">
        <w:tab/>
        <w:t>TCAP segmentation</w:t>
      </w:r>
      <w:bookmarkEnd w:id="4578"/>
      <w:bookmarkEnd w:id="4579"/>
      <w:bookmarkEnd w:id="4580"/>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81" w:name="_Toc11332610"/>
      <w:bookmarkStart w:id="4582" w:name="_Toc36554693"/>
      <w:bookmarkStart w:id="4583" w:name="_Toc218669594"/>
      <w:r w:rsidRPr="00653FE2">
        <w:t>C.2.1</w:t>
      </w:r>
      <w:r w:rsidRPr="00653FE2">
        <w:tab/>
        <w:t>Empty Begin</w:t>
      </w:r>
      <w:bookmarkEnd w:id="4581"/>
      <w:bookmarkEnd w:id="4582"/>
      <w:bookmarkEnd w:id="4583"/>
    </w:p>
    <w:p w14:paraId="2B993854" w14:textId="316007D6" w:rsidR="00C33898" w:rsidRPr="00653FE2" w:rsidRDefault="00C33898" w:rsidP="00C33898">
      <w:r w:rsidRPr="00653FE2">
        <w:t>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w:t>
      </w:r>
    </w:p>
    <w:p w14:paraId="3012AF1B" w14:textId="77777777" w:rsidR="00C33898" w:rsidRPr="00653FE2" w:rsidRDefault="00C33898" w:rsidP="00C33898">
      <w:pPr>
        <w:pStyle w:val="Heading3"/>
      </w:pPr>
      <w:bookmarkStart w:id="4584" w:name="_Toc11332611"/>
      <w:bookmarkStart w:id="4585" w:name="_Toc36554694"/>
      <w:bookmarkStart w:id="4586" w:name="_Toc218669595"/>
      <w:r w:rsidRPr="00653FE2">
        <w:t>C.2.2</w:t>
      </w:r>
      <w:r w:rsidRPr="00653FE2">
        <w:tab/>
        <w:t>Empty Continue</w:t>
      </w:r>
      <w:bookmarkEnd w:id="4584"/>
      <w:bookmarkEnd w:id="4585"/>
      <w:bookmarkEnd w:id="4586"/>
    </w:p>
    <w:p w14:paraId="57D46850" w14:textId="4C19765B" w:rsidR="00C33898" w:rsidRPr="00653FE2" w:rsidRDefault="00C33898" w:rsidP="00C33898">
      <w:r w:rsidRPr="00653FE2">
        <w:t>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w:t>
      </w:r>
    </w:p>
    <w:p w14:paraId="0AB2A62C" w14:textId="77777777" w:rsidR="00C33898" w:rsidRPr="00653FE2" w:rsidRDefault="00C33898" w:rsidP="00C33898">
      <w:pPr>
        <w:pStyle w:val="Heading3"/>
      </w:pPr>
      <w:bookmarkStart w:id="4587" w:name="_Toc11332612"/>
      <w:bookmarkStart w:id="4588" w:name="_Toc36554695"/>
      <w:bookmarkStart w:id="4589" w:name="_Toc218669596"/>
      <w:r w:rsidRPr="00653FE2">
        <w:t>C.2.3</w:t>
      </w:r>
      <w:r w:rsidRPr="00653FE2">
        <w:tab/>
        <w:t>TC-Result-NL</w:t>
      </w:r>
      <w:bookmarkEnd w:id="4587"/>
      <w:bookmarkEnd w:id="4588"/>
      <w:bookmarkEnd w:id="4589"/>
    </w:p>
    <w:p w14:paraId="029DA90D" w14:textId="3E1EB2ED" w:rsidR="00C33898" w:rsidRPr="00653FE2" w:rsidRDefault="00C33898" w:rsidP="00C33898">
      <w:r w:rsidRPr="00653FE2">
        <w:t xml:space="preserve">A Result component may be segmented into one or several Result-Not-Last components followed by a Result-Last component. As specified in </w:t>
      </w:r>
      <w:r w:rsidR="00EC33FE">
        <w:t>clause</w:t>
      </w:r>
      <w:r w:rsidR="00EC33FE">
        <w:t> </w:t>
      </w:r>
      <w:r w:rsidR="00EC33FE" w:rsidRPr="00653FE2">
        <w:t>1</w:t>
      </w:r>
      <w:r w:rsidRPr="00653FE2">
        <w:t>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90" w:name="_Toc11332613"/>
      <w:bookmarkStart w:id="4591" w:name="_Toc36554696"/>
      <w:bookmarkStart w:id="4592" w:name="_Toc218669597"/>
      <w:r w:rsidRPr="00653FE2">
        <w:t>C.3</w:t>
      </w:r>
      <w:r w:rsidRPr="00653FE2">
        <w:tab/>
        <w:t>MAP Segmentation</w:t>
      </w:r>
      <w:bookmarkEnd w:id="4590"/>
      <w:bookmarkEnd w:id="4591"/>
      <w:bookmarkEnd w:id="4592"/>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3" w:name="_Toc11332614"/>
      <w:bookmarkStart w:id="4594" w:name="_Toc36554697"/>
      <w:bookmarkStart w:id="4595" w:name="_Toc218669598"/>
      <w:r w:rsidRPr="00653FE2">
        <w:t>C.3.1</w:t>
      </w:r>
      <w:r w:rsidRPr="00653FE2">
        <w:tab/>
        <w:t>Invoke without explicit indication</w:t>
      </w:r>
      <w:bookmarkEnd w:id="4593"/>
      <w:bookmarkEnd w:id="4594"/>
      <w:bookmarkEnd w:id="4595"/>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6" w:name="_Toc11332615"/>
      <w:bookmarkStart w:id="4597" w:name="_Toc36554698"/>
      <w:bookmarkStart w:id="4598" w:name="_Toc218669599"/>
      <w:r w:rsidRPr="00653FE2">
        <w:t>C.3.2</w:t>
      </w:r>
      <w:r w:rsidRPr="00653FE2">
        <w:tab/>
        <w:t>Invoke with explicit indication</w:t>
      </w:r>
      <w:bookmarkEnd w:id="4596"/>
      <w:bookmarkEnd w:id="4597"/>
      <w:bookmarkEnd w:id="4598"/>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9" w:name="_Toc11332616"/>
      <w:bookmarkStart w:id="4600" w:name="_Toc36554699"/>
      <w:bookmarkStart w:id="4601" w:name="_Toc218669600"/>
      <w:r w:rsidRPr="00653FE2">
        <w:t>C.3.3</w:t>
      </w:r>
      <w:r w:rsidRPr="00653FE2">
        <w:tab/>
        <w:t>Result</w:t>
      </w:r>
      <w:bookmarkEnd w:id="4599"/>
      <w:bookmarkEnd w:id="4600"/>
      <w:bookmarkEnd w:id="4601"/>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lastRenderedPageBreak/>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lastRenderedPageBreak/>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602" w:name="_Toc11332617"/>
      <w:bookmarkStart w:id="4603" w:name="_Toc36554700"/>
      <w:bookmarkStart w:id="4604" w:name="_Toc218669601"/>
      <w:r w:rsidRPr="00653FE2">
        <w:lastRenderedPageBreak/>
        <w:t>Annex D (informative):</w:t>
      </w:r>
      <w:r w:rsidRPr="00653FE2">
        <w:tab/>
        <w:t>Void</w:t>
      </w:r>
      <w:bookmarkEnd w:id="4602"/>
      <w:bookmarkEnd w:id="4603"/>
      <w:bookmarkEnd w:id="4604"/>
    </w:p>
    <w:p w14:paraId="084B770C" w14:textId="77777777" w:rsidR="00C33898" w:rsidRPr="00653FE2" w:rsidRDefault="00C33898" w:rsidP="00C33898">
      <w:pPr>
        <w:pStyle w:val="Heading8"/>
      </w:pPr>
      <w:bookmarkStart w:id="4605" w:name="historyclause"/>
      <w:r w:rsidRPr="00653FE2">
        <w:br w:type="page"/>
      </w:r>
      <w:bookmarkStart w:id="4606" w:name="_Toc11332618"/>
      <w:bookmarkStart w:id="4607" w:name="_Toc36554701"/>
      <w:bookmarkStart w:id="4608" w:name="_Toc218669602"/>
      <w:r w:rsidRPr="00653FE2">
        <w:lastRenderedPageBreak/>
        <w:t>Annex E (informative):</w:t>
      </w:r>
      <w:r w:rsidRPr="00653FE2">
        <w:br/>
        <w:t>Change History</w:t>
      </w:r>
      <w:bookmarkEnd w:id="4606"/>
      <w:bookmarkEnd w:id="4607"/>
      <w:bookmarkEnd w:id="4608"/>
    </w:p>
    <w:bookmarkEnd w:id="4605"/>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760" w:type="dxa"/>
            <w:tcBorders>
              <w:top w:val="single" w:sz="4" w:space="0" w:color="auto"/>
              <w:left w:val="single" w:sz="4" w:space="0" w:color="auto"/>
              <w:bottom w:val="single" w:sz="4" w:space="0" w:color="auto"/>
              <w:right w:val="single" w:sz="4" w:space="0" w:color="auto"/>
            </w:tcBorders>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r w:rsidR="006978F9" w:rsidRPr="00653FE2" w14:paraId="0C82597C" w14:textId="77777777" w:rsidTr="00F95B94">
        <w:tc>
          <w:tcPr>
            <w:tcW w:w="800" w:type="dxa"/>
            <w:tcBorders>
              <w:top w:val="single" w:sz="4" w:space="0" w:color="auto"/>
              <w:left w:val="single" w:sz="4" w:space="0" w:color="auto"/>
              <w:bottom w:val="single" w:sz="4" w:space="0" w:color="auto"/>
              <w:right w:val="single" w:sz="4" w:space="0" w:color="auto"/>
            </w:tcBorders>
          </w:tcPr>
          <w:p w14:paraId="79A3F014" w14:textId="628C39F5" w:rsidR="006978F9" w:rsidRDefault="006978F9"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213E2594" w14:textId="3CAA29AD" w:rsidR="006978F9" w:rsidRDefault="006978F9"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68347169" w14:textId="0EF8C812" w:rsidR="006978F9" w:rsidRDefault="006978F9"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tcPr>
          <w:p w14:paraId="3EEFB065" w14:textId="25C86FC2" w:rsidR="006978F9" w:rsidRDefault="006978F9" w:rsidP="005B43C7">
            <w:pPr>
              <w:spacing w:after="0"/>
              <w:rPr>
                <w:rFonts w:ascii="Arial" w:hAnsi="Arial"/>
                <w:color w:val="000000"/>
                <w:sz w:val="16"/>
              </w:rPr>
            </w:pPr>
            <w:r>
              <w:rPr>
                <w:rFonts w:ascii="Arial" w:hAnsi="Arial"/>
                <w:color w:val="000000"/>
                <w:sz w:val="16"/>
              </w:rPr>
              <w:t>1270</w:t>
            </w:r>
          </w:p>
        </w:tc>
        <w:tc>
          <w:tcPr>
            <w:tcW w:w="236" w:type="dxa"/>
            <w:tcBorders>
              <w:top w:val="single" w:sz="4" w:space="0" w:color="auto"/>
              <w:left w:val="single" w:sz="4" w:space="0" w:color="auto"/>
              <w:bottom w:val="single" w:sz="4" w:space="0" w:color="auto"/>
              <w:right w:val="single" w:sz="4" w:space="0" w:color="auto"/>
            </w:tcBorders>
          </w:tcPr>
          <w:p w14:paraId="0C4EF813" w14:textId="265D873B" w:rsidR="006978F9" w:rsidRDefault="006978F9"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8F9B29" w14:textId="268DE1C6" w:rsidR="006978F9" w:rsidRPr="0040538C" w:rsidRDefault="006978F9" w:rsidP="005B43C7">
            <w:pPr>
              <w:spacing w:after="0"/>
              <w:rPr>
                <w:rFonts w:ascii="Arial" w:hAnsi="Arial"/>
                <w:color w:val="000000"/>
                <w:sz w:val="16"/>
              </w:rPr>
            </w:pPr>
            <w:r>
              <w:rPr>
                <w:rFonts w:ascii="Arial" w:hAnsi="Arial"/>
                <w:color w:val="000000"/>
                <w:sz w:val="16"/>
              </w:rPr>
              <w:t>Missed LCS QoS Class</w:t>
            </w:r>
          </w:p>
        </w:tc>
        <w:tc>
          <w:tcPr>
            <w:tcW w:w="1134" w:type="dxa"/>
            <w:tcBorders>
              <w:top w:val="single" w:sz="4" w:space="0" w:color="auto"/>
              <w:left w:val="single" w:sz="4" w:space="0" w:color="auto"/>
              <w:bottom w:val="single" w:sz="4" w:space="0" w:color="auto"/>
              <w:right w:val="single" w:sz="4" w:space="0" w:color="auto"/>
            </w:tcBorders>
          </w:tcPr>
          <w:p w14:paraId="3C405ED1" w14:textId="7D0C22FE" w:rsidR="006978F9" w:rsidRDefault="006978F9" w:rsidP="005B43C7">
            <w:pPr>
              <w:spacing w:after="0"/>
              <w:jc w:val="center"/>
              <w:rPr>
                <w:rFonts w:ascii="Arial" w:hAnsi="Arial"/>
                <w:color w:val="000000"/>
                <w:sz w:val="16"/>
              </w:rPr>
            </w:pPr>
            <w:r>
              <w:rPr>
                <w:rFonts w:ascii="Arial" w:hAnsi="Arial"/>
                <w:color w:val="000000"/>
                <w:sz w:val="16"/>
              </w:rPr>
              <w:t>17.4.0</w:t>
            </w:r>
          </w:p>
        </w:tc>
      </w:tr>
      <w:tr w:rsidR="00074033" w:rsidRPr="00653FE2" w14:paraId="375D4781" w14:textId="77777777" w:rsidTr="00F95B94">
        <w:tc>
          <w:tcPr>
            <w:tcW w:w="800" w:type="dxa"/>
            <w:tcBorders>
              <w:top w:val="single" w:sz="4" w:space="0" w:color="auto"/>
              <w:left w:val="single" w:sz="4" w:space="0" w:color="auto"/>
              <w:bottom w:val="single" w:sz="4" w:space="0" w:color="auto"/>
              <w:right w:val="single" w:sz="4" w:space="0" w:color="auto"/>
            </w:tcBorders>
          </w:tcPr>
          <w:p w14:paraId="36DDC04E" w14:textId="108CF3A3" w:rsidR="00074033" w:rsidRDefault="00074033"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742742D4" w14:textId="0A6B6A8B" w:rsidR="00074033" w:rsidRDefault="00074033"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213BBEB2" w14:textId="7E0CE2B6" w:rsidR="00074033" w:rsidRDefault="00074033" w:rsidP="005B43C7">
            <w:pPr>
              <w:spacing w:after="0"/>
              <w:rPr>
                <w:rFonts w:ascii="Arial" w:hAnsi="Arial"/>
                <w:color w:val="000000"/>
                <w:sz w:val="16"/>
              </w:rPr>
            </w:pPr>
            <w:r>
              <w:rPr>
                <w:rFonts w:ascii="Arial" w:hAnsi="Arial"/>
                <w:color w:val="000000"/>
                <w:sz w:val="16"/>
              </w:rPr>
              <w:t>CP-232058</w:t>
            </w:r>
          </w:p>
        </w:tc>
        <w:tc>
          <w:tcPr>
            <w:tcW w:w="618" w:type="dxa"/>
            <w:tcBorders>
              <w:top w:val="single" w:sz="4" w:space="0" w:color="auto"/>
              <w:left w:val="single" w:sz="4" w:space="0" w:color="auto"/>
              <w:bottom w:val="single" w:sz="4" w:space="0" w:color="auto"/>
              <w:right w:val="single" w:sz="4" w:space="0" w:color="auto"/>
            </w:tcBorders>
          </w:tcPr>
          <w:p w14:paraId="0C0F79ED" w14:textId="26C16592" w:rsidR="00074033" w:rsidRDefault="00074033" w:rsidP="005B43C7">
            <w:pPr>
              <w:spacing w:after="0"/>
              <w:rPr>
                <w:rFonts w:ascii="Arial" w:hAnsi="Arial"/>
                <w:color w:val="000000"/>
                <w:sz w:val="16"/>
              </w:rPr>
            </w:pPr>
            <w:r>
              <w:rPr>
                <w:rFonts w:ascii="Arial" w:hAnsi="Arial"/>
                <w:color w:val="000000"/>
                <w:sz w:val="16"/>
              </w:rPr>
              <w:t>1268</w:t>
            </w:r>
          </w:p>
        </w:tc>
        <w:tc>
          <w:tcPr>
            <w:tcW w:w="236" w:type="dxa"/>
            <w:tcBorders>
              <w:top w:val="single" w:sz="4" w:space="0" w:color="auto"/>
              <w:left w:val="single" w:sz="4" w:space="0" w:color="auto"/>
              <w:bottom w:val="single" w:sz="4" w:space="0" w:color="auto"/>
              <w:right w:val="single" w:sz="4" w:space="0" w:color="auto"/>
            </w:tcBorders>
          </w:tcPr>
          <w:p w14:paraId="48C5229C" w14:textId="2DA395FE" w:rsidR="00074033" w:rsidRDefault="00074033"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DCD8646" w14:textId="1DD63D49" w:rsidR="00074033" w:rsidRDefault="00074033" w:rsidP="005B43C7">
            <w:pPr>
              <w:spacing w:after="0"/>
              <w:rPr>
                <w:rFonts w:ascii="Arial" w:hAnsi="Arial"/>
                <w:color w:val="000000"/>
                <w:sz w:val="16"/>
              </w:rPr>
            </w:pPr>
            <w:r>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0A50FD5" w14:textId="1068724B" w:rsidR="00074033" w:rsidRDefault="00074033" w:rsidP="005B43C7">
            <w:pPr>
              <w:spacing w:after="0"/>
              <w:jc w:val="center"/>
              <w:rPr>
                <w:rFonts w:ascii="Arial" w:hAnsi="Arial"/>
                <w:color w:val="000000"/>
                <w:sz w:val="16"/>
              </w:rPr>
            </w:pPr>
            <w:r>
              <w:rPr>
                <w:rFonts w:ascii="Arial" w:hAnsi="Arial"/>
                <w:color w:val="000000"/>
                <w:sz w:val="16"/>
              </w:rPr>
              <w:t>18.0.0</w:t>
            </w:r>
          </w:p>
        </w:tc>
      </w:tr>
      <w:tr w:rsidR="00EA53E7" w:rsidRPr="00653FE2" w14:paraId="3DEA33ED" w14:textId="77777777" w:rsidTr="00F95B94">
        <w:tc>
          <w:tcPr>
            <w:tcW w:w="800" w:type="dxa"/>
            <w:tcBorders>
              <w:top w:val="single" w:sz="4" w:space="0" w:color="auto"/>
              <w:left w:val="single" w:sz="4" w:space="0" w:color="auto"/>
              <w:bottom w:val="single" w:sz="4" w:space="0" w:color="auto"/>
              <w:right w:val="single" w:sz="4" w:space="0" w:color="auto"/>
            </w:tcBorders>
          </w:tcPr>
          <w:p w14:paraId="700275A4" w14:textId="375EE609" w:rsidR="00EA53E7" w:rsidRDefault="00EA53E7" w:rsidP="005B43C7">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29681096" w14:textId="14C68407" w:rsidR="00EA53E7" w:rsidRDefault="00EA53E7" w:rsidP="005B43C7">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185115A6" w14:textId="2A86BD5F" w:rsidR="00EA53E7" w:rsidRDefault="00EA53E7" w:rsidP="005B43C7">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79B83BE5" w14:textId="5DB02A1E" w:rsidR="00EA53E7" w:rsidRDefault="00EA53E7" w:rsidP="005B43C7">
            <w:pPr>
              <w:spacing w:after="0"/>
              <w:rPr>
                <w:rFonts w:ascii="Arial" w:hAnsi="Arial"/>
                <w:color w:val="000000"/>
                <w:sz w:val="16"/>
              </w:rPr>
            </w:pPr>
            <w:r>
              <w:rPr>
                <w:rFonts w:ascii="Arial" w:hAnsi="Arial"/>
                <w:color w:val="000000"/>
                <w:sz w:val="16"/>
              </w:rPr>
              <w:t>1274</w:t>
            </w:r>
          </w:p>
        </w:tc>
        <w:tc>
          <w:tcPr>
            <w:tcW w:w="236" w:type="dxa"/>
            <w:tcBorders>
              <w:top w:val="single" w:sz="4" w:space="0" w:color="auto"/>
              <w:left w:val="single" w:sz="4" w:space="0" w:color="auto"/>
              <w:bottom w:val="single" w:sz="4" w:space="0" w:color="auto"/>
              <w:right w:val="single" w:sz="4" w:space="0" w:color="auto"/>
            </w:tcBorders>
          </w:tcPr>
          <w:p w14:paraId="2BDEC20B" w14:textId="77777777" w:rsidR="00EA53E7" w:rsidRDefault="00EA53E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C6F198" w14:textId="08FC1E7F" w:rsidR="00EA53E7" w:rsidRDefault="00EA53E7" w:rsidP="005B43C7">
            <w:pPr>
              <w:spacing w:after="0"/>
              <w:rPr>
                <w:rFonts w:ascii="Arial" w:hAnsi="Arial"/>
                <w:color w:val="000000"/>
                <w:sz w:val="16"/>
              </w:rPr>
            </w:pPr>
            <w:r w:rsidRPr="00EA53E7">
              <w:rPr>
                <w:rFonts w:ascii="Arial" w:hAnsi="Arial"/>
                <w:color w:val="000000"/>
                <w:sz w:val="16"/>
              </w:rPr>
              <w:t>Adding Serving node information as optional IE to Report the SM-Delivery Status</w:t>
            </w:r>
          </w:p>
        </w:tc>
        <w:tc>
          <w:tcPr>
            <w:tcW w:w="1134" w:type="dxa"/>
            <w:tcBorders>
              <w:top w:val="single" w:sz="4" w:space="0" w:color="auto"/>
              <w:left w:val="single" w:sz="4" w:space="0" w:color="auto"/>
              <w:bottom w:val="single" w:sz="4" w:space="0" w:color="auto"/>
              <w:right w:val="single" w:sz="4" w:space="0" w:color="auto"/>
            </w:tcBorders>
          </w:tcPr>
          <w:p w14:paraId="3A2F26A4" w14:textId="172C9CA0" w:rsidR="00EA53E7" w:rsidRDefault="00EA53E7" w:rsidP="005B43C7">
            <w:pPr>
              <w:spacing w:after="0"/>
              <w:jc w:val="center"/>
              <w:rPr>
                <w:rFonts w:ascii="Arial" w:hAnsi="Arial"/>
                <w:color w:val="000000"/>
                <w:sz w:val="16"/>
              </w:rPr>
            </w:pPr>
            <w:r>
              <w:rPr>
                <w:rFonts w:ascii="Arial" w:hAnsi="Arial"/>
                <w:color w:val="000000"/>
                <w:sz w:val="16"/>
              </w:rPr>
              <w:t>19.0.0</w:t>
            </w:r>
          </w:p>
        </w:tc>
      </w:tr>
      <w:tr w:rsidR="00F51C7D" w:rsidRPr="00653FE2" w14:paraId="5CCD23BA" w14:textId="77777777" w:rsidTr="00F95B94">
        <w:tc>
          <w:tcPr>
            <w:tcW w:w="800" w:type="dxa"/>
            <w:tcBorders>
              <w:top w:val="single" w:sz="4" w:space="0" w:color="auto"/>
              <w:left w:val="single" w:sz="4" w:space="0" w:color="auto"/>
              <w:bottom w:val="single" w:sz="4" w:space="0" w:color="auto"/>
              <w:right w:val="single" w:sz="4" w:space="0" w:color="auto"/>
            </w:tcBorders>
          </w:tcPr>
          <w:p w14:paraId="41AE45E8" w14:textId="1CCD7DB6" w:rsidR="00F51C7D" w:rsidRDefault="00F51C7D" w:rsidP="00F51C7D">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55BCB796" w14:textId="125C71C5" w:rsidR="00F51C7D" w:rsidRDefault="00F51C7D" w:rsidP="00F51C7D">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43DBDB52" w14:textId="7F8548B3" w:rsidR="00F51C7D" w:rsidRDefault="00F51C7D" w:rsidP="00F51C7D">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6479ACDB" w14:textId="1A8F5B53" w:rsidR="00F51C7D" w:rsidRDefault="00F51C7D" w:rsidP="00F51C7D">
            <w:pPr>
              <w:spacing w:after="0"/>
              <w:rPr>
                <w:rFonts w:ascii="Arial" w:hAnsi="Arial"/>
                <w:color w:val="000000"/>
                <w:sz w:val="16"/>
              </w:rPr>
            </w:pPr>
            <w:r>
              <w:rPr>
                <w:rFonts w:ascii="Arial" w:hAnsi="Arial"/>
                <w:color w:val="000000"/>
                <w:sz w:val="16"/>
              </w:rPr>
              <w:t>1275</w:t>
            </w:r>
          </w:p>
        </w:tc>
        <w:tc>
          <w:tcPr>
            <w:tcW w:w="236" w:type="dxa"/>
            <w:tcBorders>
              <w:top w:val="single" w:sz="4" w:space="0" w:color="auto"/>
              <w:left w:val="single" w:sz="4" w:space="0" w:color="auto"/>
              <w:bottom w:val="single" w:sz="4" w:space="0" w:color="auto"/>
              <w:right w:val="single" w:sz="4" w:space="0" w:color="auto"/>
            </w:tcBorders>
          </w:tcPr>
          <w:p w14:paraId="2AE9461F" w14:textId="77777777" w:rsidR="00F51C7D" w:rsidRDefault="00F51C7D" w:rsidP="00F51C7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3D0B4" w14:textId="73DC4E60" w:rsidR="00F51C7D" w:rsidRPr="00EA53E7" w:rsidRDefault="00F51C7D" w:rsidP="00F51C7D">
            <w:pPr>
              <w:spacing w:after="0"/>
              <w:rPr>
                <w:rFonts w:ascii="Arial" w:hAnsi="Arial"/>
                <w:color w:val="000000"/>
                <w:sz w:val="16"/>
              </w:rPr>
            </w:pPr>
            <w:r w:rsidRPr="00F51C7D">
              <w:rPr>
                <w:rFonts w:ascii="Arial" w:hAnsi="Arial"/>
                <w:color w:val="000000"/>
                <w:sz w:val="16"/>
              </w:rPr>
              <w:t>SMSF Address encoding in Serving-Node and Additional-Serving-Node</w:t>
            </w:r>
          </w:p>
        </w:tc>
        <w:tc>
          <w:tcPr>
            <w:tcW w:w="1134" w:type="dxa"/>
            <w:tcBorders>
              <w:top w:val="single" w:sz="4" w:space="0" w:color="auto"/>
              <w:left w:val="single" w:sz="4" w:space="0" w:color="auto"/>
              <w:bottom w:val="single" w:sz="4" w:space="0" w:color="auto"/>
              <w:right w:val="single" w:sz="4" w:space="0" w:color="auto"/>
            </w:tcBorders>
          </w:tcPr>
          <w:p w14:paraId="28DA6122" w14:textId="5A901E6A" w:rsidR="00F51C7D" w:rsidRDefault="00F51C7D" w:rsidP="00F51C7D">
            <w:pPr>
              <w:spacing w:after="0"/>
              <w:jc w:val="center"/>
              <w:rPr>
                <w:rFonts w:ascii="Arial" w:hAnsi="Arial"/>
                <w:color w:val="000000"/>
                <w:sz w:val="16"/>
              </w:rPr>
            </w:pPr>
            <w:r>
              <w:rPr>
                <w:rFonts w:ascii="Arial" w:hAnsi="Arial"/>
                <w:color w:val="000000"/>
                <w:sz w:val="16"/>
              </w:rPr>
              <w:t>19.0.0</w:t>
            </w:r>
          </w:p>
        </w:tc>
      </w:tr>
      <w:tr w:rsidR="000E4941" w:rsidRPr="000E4941" w14:paraId="24277F82" w14:textId="77777777" w:rsidTr="000E4941">
        <w:tc>
          <w:tcPr>
            <w:tcW w:w="800" w:type="dxa"/>
            <w:tcBorders>
              <w:top w:val="single" w:sz="4" w:space="0" w:color="auto"/>
              <w:left w:val="single" w:sz="4" w:space="0" w:color="auto"/>
              <w:bottom w:val="single" w:sz="4" w:space="0" w:color="auto"/>
              <w:right w:val="single" w:sz="4" w:space="0" w:color="auto"/>
            </w:tcBorders>
          </w:tcPr>
          <w:p w14:paraId="786DC017" w14:textId="77777777" w:rsidR="000E4941" w:rsidRPr="000E4941" w:rsidRDefault="000E4941" w:rsidP="000E4941">
            <w:pPr>
              <w:spacing w:after="0"/>
              <w:rPr>
                <w:rFonts w:ascii="Arial" w:hAnsi="Arial"/>
                <w:color w:val="000000"/>
                <w:sz w:val="16"/>
              </w:rPr>
            </w:pPr>
            <w:r w:rsidRPr="000E4941">
              <w:rPr>
                <w:rFonts w:ascii="Arial" w:hAnsi="Arial"/>
                <w:color w:val="000000"/>
                <w:sz w:val="16"/>
              </w:rPr>
              <w:t>2025-12</w:t>
            </w:r>
          </w:p>
        </w:tc>
        <w:tc>
          <w:tcPr>
            <w:tcW w:w="760" w:type="dxa"/>
            <w:tcBorders>
              <w:top w:val="single" w:sz="4" w:space="0" w:color="auto"/>
              <w:left w:val="single" w:sz="4" w:space="0" w:color="auto"/>
              <w:bottom w:val="single" w:sz="4" w:space="0" w:color="auto"/>
              <w:right w:val="single" w:sz="4" w:space="0" w:color="auto"/>
            </w:tcBorders>
          </w:tcPr>
          <w:p w14:paraId="256F3C73" w14:textId="77777777" w:rsidR="000E4941" w:rsidRPr="000E4941" w:rsidRDefault="000E4941" w:rsidP="000E4941">
            <w:pPr>
              <w:spacing w:after="0"/>
              <w:rPr>
                <w:rFonts w:ascii="Arial" w:hAnsi="Arial"/>
                <w:color w:val="000000"/>
                <w:sz w:val="16"/>
              </w:rPr>
            </w:pPr>
            <w:r w:rsidRPr="000E4941">
              <w:rPr>
                <w:rFonts w:ascii="Arial" w:hAnsi="Arial"/>
                <w:color w:val="000000"/>
                <w:sz w:val="16"/>
              </w:rPr>
              <w:t>CT#110</w:t>
            </w:r>
          </w:p>
        </w:tc>
        <w:tc>
          <w:tcPr>
            <w:tcW w:w="941" w:type="dxa"/>
            <w:tcBorders>
              <w:top w:val="single" w:sz="4" w:space="0" w:color="auto"/>
              <w:left w:val="single" w:sz="4" w:space="0" w:color="auto"/>
              <w:bottom w:val="single" w:sz="4" w:space="0" w:color="auto"/>
              <w:right w:val="single" w:sz="4" w:space="0" w:color="auto"/>
            </w:tcBorders>
          </w:tcPr>
          <w:p w14:paraId="376ED8A0" w14:textId="77777777" w:rsidR="000E4941" w:rsidRPr="000E4941" w:rsidRDefault="000E4941" w:rsidP="000E4941">
            <w:pPr>
              <w:spacing w:after="0"/>
              <w:rPr>
                <w:rFonts w:ascii="Arial" w:hAnsi="Arial"/>
                <w:color w:val="000000"/>
                <w:sz w:val="16"/>
              </w:rPr>
            </w:pPr>
            <w:r w:rsidRPr="000E4941">
              <w:rPr>
                <w:rFonts w:ascii="Arial" w:hAnsi="Arial"/>
                <w:color w:val="000000"/>
                <w:sz w:val="16"/>
              </w:rPr>
              <w:t>CP-253151</w:t>
            </w:r>
          </w:p>
        </w:tc>
        <w:tc>
          <w:tcPr>
            <w:tcW w:w="618" w:type="dxa"/>
            <w:tcBorders>
              <w:top w:val="single" w:sz="4" w:space="0" w:color="auto"/>
              <w:left w:val="single" w:sz="4" w:space="0" w:color="auto"/>
              <w:bottom w:val="single" w:sz="4" w:space="0" w:color="auto"/>
              <w:right w:val="single" w:sz="4" w:space="0" w:color="auto"/>
            </w:tcBorders>
          </w:tcPr>
          <w:p w14:paraId="32794B97" w14:textId="77777777" w:rsidR="000E4941" w:rsidRPr="000E4941" w:rsidRDefault="000E4941" w:rsidP="000E4941">
            <w:pPr>
              <w:spacing w:after="0"/>
              <w:rPr>
                <w:rFonts w:ascii="Arial" w:hAnsi="Arial"/>
                <w:color w:val="000000"/>
                <w:sz w:val="16"/>
              </w:rPr>
            </w:pPr>
            <w:r w:rsidRPr="000E4941">
              <w:rPr>
                <w:rFonts w:ascii="Arial" w:hAnsi="Arial"/>
                <w:color w:val="000000"/>
                <w:sz w:val="16"/>
              </w:rPr>
              <w:t>1276</w:t>
            </w:r>
          </w:p>
        </w:tc>
        <w:tc>
          <w:tcPr>
            <w:tcW w:w="236" w:type="dxa"/>
            <w:tcBorders>
              <w:top w:val="single" w:sz="4" w:space="0" w:color="auto"/>
              <w:left w:val="single" w:sz="4" w:space="0" w:color="auto"/>
              <w:bottom w:val="single" w:sz="4" w:space="0" w:color="auto"/>
              <w:right w:val="single" w:sz="4" w:space="0" w:color="auto"/>
            </w:tcBorders>
          </w:tcPr>
          <w:p w14:paraId="7255B50C" w14:textId="77777777" w:rsidR="000E4941" w:rsidRPr="000E4941" w:rsidRDefault="000E4941" w:rsidP="000E4941">
            <w:pPr>
              <w:spacing w:after="0"/>
              <w:rPr>
                <w:rFonts w:ascii="Arial" w:hAnsi="Arial"/>
                <w:color w:val="000000"/>
                <w:sz w:val="16"/>
              </w:rPr>
            </w:pPr>
            <w:r w:rsidRPr="000E4941">
              <w:rPr>
                <w:rFonts w:ascii="Arial" w:hAnsi="Arial"/>
                <w:color w:val="000000"/>
                <w:sz w:val="16"/>
              </w:rPr>
              <w:t> </w:t>
            </w:r>
          </w:p>
        </w:tc>
        <w:tc>
          <w:tcPr>
            <w:tcW w:w="5434" w:type="dxa"/>
            <w:tcBorders>
              <w:top w:val="single" w:sz="4" w:space="0" w:color="auto"/>
              <w:left w:val="single" w:sz="4" w:space="0" w:color="auto"/>
              <w:bottom w:val="single" w:sz="4" w:space="0" w:color="auto"/>
              <w:right w:val="single" w:sz="4" w:space="0" w:color="auto"/>
            </w:tcBorders>
          </w:tcPr>
          <w:p w14:paraId="5D0F7B5A" w14:textId="77777777" w:rsidR="000E4941" w:rsidRPr="000E4941" w:rsidRDefault="000E4941" w:rsidP="000E4941">
            <w:pPr>
              <w:spacing w:after="0"/>
              <w:rPr>
                <w:rFonts w:ascii="Arial" w:hAnsi="Arial"/>
                <w:color w:val="000000"/>
                <w:sz w:val="16"/>
              </w:rPr>
            </w:pPr>
            <w:r w:rsidRPr="000E4941">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35FC1E69" w14:textId="58982F4B" w:rsidR="000E4941" w:rsidRPr="000E4941" w:rsidRDefault="000E4941" w:rsidP="000E4941">
            <w:pPr>
              <w:spacing w:after="0"/>
              <w:jc w:val="center"/>
              <w:rPr>
                <w:rFonts w:ascii="Arial" w:hAnsi="Arial"/>
                <w:color w:val="000000"/>
                <w:sz w:val="16"/>
              </w:rPr>
            </w:pPr>
            <w:r>
              <w:rPr>
                <w:rFonts w:ascii="Arial" w:hAnsi="Arial"/>
                <w:color w:val="000000"/>
                <w:sz w:val="16"/>
              </w:rPr>
              <w:t>19.1.0</w:t>
            </w:r>
          </w:p>
        </w:tc>
      </w:tr>
    </w:tbl>
    <w:p w14:paraId="5ACD60AB" w14:textId="77777777"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CF7C7F" w14:textId="77777777" w:rsidR="00DE6D5F" w:rsidRDefault="00DE6D5F">
      <w:r>
        <w:separator/>
      </w:r>
    </w:p>
  </w:endnote>
  <w:endnote w:type="continuationSeparator" w:id="0">
    <w:p w14:paraId="1F4FE021" w14:textId="77777777" w:rsidR="00DE6D5F" w:rsidRDefault="00DE6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34A20" w14:textId="77777777" w:rsidR="00DE6D5F" w:rsidRDefault="00DE6D5F">
      <w:r>
        <w:separator/>
      </w:r>
    </w:p>
  </w:footnote>
  <w:footnote w:type="continuationSeparator" w:id="0">
    <w:p w14:paraId="30B41871" w14:textId="77777777" w:rsidR="00DE6D5F" w:rsidRDefault="00DE6D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81F24" w14:textId="6028178D"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33FE">
      <w:rPr>
        <w:rFonts w:ascii="Arial" w:hAnsi="Arial" w:cs="Arial"/>
        <w:b/>
        <w:noProof/>
        <w:sz w:val="18"/>
        <w:szCs w:val="18"/>
      </w:rPr>
      <w:t>3GPP TS 29.002 V19.1.0 (2025-12)</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47B90076"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33FE">
      <w:rPr>
        <w:rFonts w:ascii="Arial" w:hAnsi="Arial" w:cs="Arial"/>
        <w:b/>
        <w:noProof/>
        <w:sz w:val="18"/>
        <w:szCs w:val="18"/>
      </w:rPr>
      <w:t>Release 19</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74033"/>
    <w:rsid w:val="00080512"/>
    <w:rsid w:val="000A03DA"/>
    <w:rsid w:val="000A43AA"/>
    <w:rsid w:val="000C47C3"/>
    <w:rsid w:val="000D501B"/>
    <w:rsid w:val="000D58AB"/>
    <w:rsid w:val="000D7A90"/>
    <w:rsid w:val="000E4941"/>
    <w:rsid w:val="000F388A"/>
    <w:rsid w:val="001139D0"/>
    <w:rsid w:val="00133525"/>
    <w:rsid w:val="001A4C42"/>
    <w:rsid w:val="001A7420"/>
    <w:rsid w:val="001B6637"/>
    <w:rsid w:val="001C21C3"/>
    <w:rsid w:val="001D02C2"/>
    <w:rsid w:val="001D2814"/>
    <w:rsid w:val="001F0C1D"/>
    <w:rsid w:val="001F1132"/>
    <w:rsid w:val="001F168B"/>
    <w:rsid w:val="001F6557"/>
    <w:rsid w:val="00200A2D"/>
    <w:rsid w:val="002347A2"/>
    <w:rsid w:val="002675F0"/>
    <w:rsid w:val="00270D6B"/>
    <w:rsid w:val="002948F6"/>
    <w:rsid w:val="00296ABE"/>
    <w:rsid w:val="002B6339"/>
    <w:rsid w:val="002B7AA3"/>
    <w:rsid w:val="002C66DA"/>
    <w:rsid w:val="002C68BA"/>
    <w:rsid w:val="002E00EE"/>
    <w:rsid w:val="002F1A7D"/>
    <w:rsid w:val="0030223D"/>
    <w:rsid w:val="003172DC"/>
    <w:rsid w:val="0035462D"/>
    <w:rsid w:val="00376062"/>
    <w:rsid w:val="003765B8"/>
    <w:rsid w:val="00383EAA"/>
    <w:rsid w:val="003C3971"/>
    <w:rsid w:val="0040538C"/>
    <w:rsid w:val="00410679"/>
    <w:rsid w:val="00423334"/>
    <w:rsid w:val="004345EC"/>
    <w:rsid w:val="00436B34"/>
    <w:rsid w:val="00444ABF"/>
    <w:rsid w:val="00465515"/>
    <w:rsid w:val="00497CB7"/>
    <w:rsid w:val="004B12FF"/>
    <w:rsid w:val="004D3578"/>
    <w:rsid w:val="004D675E"/>
    <w:rsid w:val="004E213A"/>
    <w:rsid w:val="004F0988"/>
    <w:rsid w:val="004F3340"/>
    <w:rsid w:val="0051130A"/>
    <w:rsid w:val="00515AA9"/>
    <w:rsid w:val="0053388B"/>
    <w:rsid w:val="00535773"/>
    <w:rsid w:val="00543E6C"/>
    <w:rsid w:val="0054726A"/>
    <w:rsid w:val="00565087"/>
    <w:rsid w:val="005658BE"/>
    <w:rsid w:val="00575B00"/>
    <w:rsid w:val="00597B11"/>
    <w:rsid w:val="005B43C7"/>
    <w:rsid w:val="005C382C"/>
    <w:rsid w:val="005C777C"/>
    <w:rsid w:val="005D2E01"/>
    <w:rsid w:val="005D7526"/>
    <w:rsid w:val="005E4BB2"/>
    <w:rsid w:val="0060094C"/>
    <w:rsid w:val="00602AEA"/>
    <w:rsid w:val="00614FDF"/>
    <w:rsid w:val="0063543D"/>
    <w:rsid w:val="00647114"/>
    <w:rsid w:val="006978F9"/>
    <w:rsid w:val="006A0A66"/>
    <w:rsid w:val="006A323F"/>
    <w:rsid w:val="006B30D0"/>
    <w:rsid w:val="006B7B0A"/>
    <w:rsid w:val="006C04AA"/>
    <w:rsid w:val="006C3D95"/>
    <w:rsid w:val="006D1A8E"/>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375B4"/>
    <w:rsid w:val="00854CE3"/>
    <w:rsid w:val="00855BD6"/>
    <w:rsid w:val="00871822"/>
    <w:rsid w:val="008768CA"/>
    <w:rsid w:val="008C384C"/>
    <w:rsid w:val="008F0C7D"/>
    <w:rsid w:val="008F33C8"/>
    <w:rsid w:val="0090271F"/>
    <w:rsid w:val="00902E23"/>
    <w:rsid w:val="009114D7"/>
    <w:rsid w:val="0091348E"/>
    <w:rsid w:val="009146F7"/>
    <w:rsid w:val="009160E1"/>
    <w:rsid w:val="00917CCB"/>
    <w:rsid w:val="00931A4C"/>
    <w:rsid w:val="00942EC2"/>
    <w:rsid w:val="0098756A"/>
    <w:rsid w:val="009A6B7F"/>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49BF"/>
    <w:rsid w:val="00B15449"/>
    <w:rsid w:val="00B32477"/>
    <w:rsid w:val="00B54A98"/>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73C39"/>
    <w:rsid w:val="00C80F1D"/>
    <w:rsid w:val="00C83AC6"/>
    <w:rsid w:val="00C86578"/>
    <w:rsid w:val="00C93F40"/>
    <w:rsid w:val="00CA3D0C"/>
    <w:rsid w:val="00CD64C2"/>
    <w:rsid w:val="00CF0C1D"/>
    <w:rsid w:val="00D5068C"/>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E6D5F"/>
    <w:rsid w:val="00DE7A48"/>
    <w:rsid w:val="00DF2B1F"/>
    <w:rsid w:val="00DF62CD"/>
    <w:rsid w:val="00E070CE"/>
    <w:rsid w:val="00E148B4"/>
    <w:rsid w:val="00E16509"/>
    <w:rsid w:val="00E44582"/>
    <w:rsid w:val="00E6053A"/>
    <w:rsid w:val="00E66484"/>
    <w:rsid w:val="00E77645"/>
    <w:rsid w:val="00E92132"/>
    <w:rsid w:val="00EA15B0"/>
    <w:rsid w:val="00EA53E7"/>
    <w:rsid w:val="00EA5EA7"/>
    <w:rsid w:val="00EC33FE"/>
    <w:rsid w:val="00EC4A25"/>
    <w:rsid w:val="00ED1EC7"/>
    <w:rsid w:val="00EF0E65"/>
    <w:rsid w:val="00F025A2"/>
    <w:rsid w:val="00F04712"/>
    <w:rsid w:val="00F13360"/>
    <w:rsid w:val="00F22EC7"/>
    <w:rsid w:val="00F325C8"/>
    <w:rsid w:val="00F40028"/>
    <w:rsid w:val="00F41F73"/>
    <w:rsid w:val="00F46B7C"/>
    <w:rsid w:val="00F4783D"/>
    <w:rsid w:val="00F51C7D"/>
    <w:rsid w:val="00F653B8"/>
    <w:rsid w:val="00F6741F"/>
    <w:rsid w:val="00F67487"/>
    <w:rsid w:val="00F9008D"/>
    <w:rsid w:val="00F95B94"/>
    <w:rsid w:val="00FA1266"/>
    <w:rsid w:val="00FB3D16"/>
    <w:rsid w:val="00FC1192"/>
    <w:rsid w:val="00FC4B4D"/>
    <w:rsid w:val="00FD5E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Street"/>
  <w:smartTagType w:namespaceuri="urn:schemas-microsoft-com:office:smarttags" w:name="Stat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 w:type="character" w:customStyle="1" w:styleId="B2Char">
    <w:name w:val="B2 Char"/>
    <w:link w:val="B2"/>
    <w:qFormat/>
    <w:rsid w:val="006978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226411">
      <w:bodyDiv w:val="1"/>
      <w:marLeft w:val="0"/>
      <w:marRight w:val="0"/>
      <w:marTop w:val="0"/>
      <w:marBottom w:val="0"/>
      <w:divBdr>
        <w:top w:val="none" w:sz="0" w:space="0" w:color="auto"/>
        <w:left w:val="none" w:sz="0" w:space="0" w:color="auto"/>
        <w:bottom w:val="none" w:sz="0" w:space="0" w:color="auto"/>
        <w:right w:val="none" w:sz="0" w:space="0" w:color="auto"/>
      </w:divBdr>
    </w:div>
    <w:div w:id="140731953">
      <w:bodyDiv w:val="1"/>
      <w:marLeft w:val="0"/>
      <w:marRight w:val="0"/>
      <w:marTop w:val="0"/>
      <w:marBottom w:val="0"/>
      <w:divBdr>
        <w:top w:val="none" w:sz="0" w:space="0" w:color="auto"/>
        <w:left w:val="none" w:sz="0" w:space="0" w:color="auto"/>
        <w:bottom w:val="none" w:sz="0" w:space="0" w:color="auto"/>
        <w:right w:val="none" w:sz="0" w:space="0" w:color="auto"/>
      </w:divBdr>
    </w:div>
    <w:div w:id="169369538">
      <w:bodyDiv w:val="1"/>
      <w:marLeft w:val="0"/>
      <w:marRight w:val="0"/>
      <w:marTop w:val="0"/>
      <w:marBottom w:val="0"/>
      <w:divBdr>
        <w:top w:val="none" w:sz="0" w:space="0" w:color="auto"/>
        <w:left w:val="none" w:sz="0" w:space="0" w:color="auto"/>
        <w:bottom w:val="none" w:sz="0" w:space="0" w:color="auto"/>
        <w:right w:val="none" w:sz="0" w:space="0" w:color="auto"/>
      </w:divBdr>
    </w:div>
    <w:div w:id="305010162">
      <w:bodyDiv w:val="1"/>
      <w:marLeft w:val="0"/>
      <w:marRight w:val="0"/>
      <w:marTop w:val="0"/>
      <w:marBottom w:val="0"/>
      <w:divBdr>
        <w:top w:val="none" w:sz="0" w:space="0" w:color="auto"/>
        <w:left w:val="none" w:sz="0" w:space="0" w:color="auto"/>
        <w:bottom w:val="none" w:sz="0" w:space="0" w:color="auto"/>
        <w:right w:val="none" w:sz="0" w:space="0" w:color="auto"/>
      </w:divBdr>
    </w:div>
    <w:div w:id="699818103">
      <w:bodyDiv w:val="1"/>
      <w:marLeft w:val="0"/>
      <w:marRight w:val="0"/>
      <w:marTop w:val="0"/>
      <w:marBottom w:val="0"/>
      <w:divBdr>
        <w:top w:val="none" w:sz="0" w:space="0" w:color="auto"/>
        <w:left w:val="none" w:sz="0" w:space="0" w:color="auto"/>
        <w:bottom w:val="none" w:sz="0" w:space="0" w:color="auto"/>
        <w:right w:val="none" w:sz="0" w:space="0" w:color="auto"/>
      </w:divBdr>
    </w:div>
    <w:div w:id="713503998">
      <w:bodyDiv w:val="1"/>
      <w:marLeft w:val="0"/>
      <w:marRight w:val="0"/>
      <w:marTop w:val="0"/>
      <w:marBottom w:val="0"/>
      <w:divBdr>
        <w:top w:val="none" w:sz="0" w:space="0" w:color="auto"/>
        <w:left w:val="none" w:sz="0" w:space="0" w:color="auto"/>
        <w:bottom w:val="none" w:sz="0" w:space="0" w:color="auto"/>
        <w:right w:val="none" w:sz="0" w:space="0" w:color="auto"/>
      </w:divBdr>
    </w:div>
    <w:div w:id="719598951">
      <w:bodyDiv w:val="1"/>
      <w:marLeft w:val="0"/>
      <w:marRight w:val="0"/>
      <w:marTop w:val="0"/>
      <w:marBottom w:val="0"/>
      <w:divBdr>
        <w:top w:val="none" w:sz="0" w:space="0" w:color="auto"/>
        <w:left w:val="none" w:sz="0" w:space="0" w:color="auto"/>
        <w:bottom w:val="none" w:sz="0" w:space="0" w:color="auto"/>
        <w:right w:val="none" w:sz="0" w:space="0" w:color="auto"/>
      </w:divBdr>
    </w:div>
    <w:div w:id="731464796">
      <w:bodyDiv w:val="1"/>
      <w:marLeft w:val="0"/>
      <w:marRight w:val="0"/>
      <w:marTop w:val="0"/>
      <w:marBottom w:val="0"/>
      <w:divBdr>
        <w:top w:val="none" w:sz="0" w:space="0" w:color="auto"/>
        <w:left w:val="none" w:sz="0" w:space="0" w:color="auto"/>
        <w:bottom w:val="none" w:sz="0" w:space="0" w:color="auto"/>
        <w:right w:val="none" w:sz="0" w:space="0" w:color="auto"/>
      </w:divBdr>
    </w:div>
    <w:div w:id="751703820">
      <w:bodyDiv w:val="1"/>
      <w:marLeft w:val="0"/>
      <w:marRight w:val="0"/>
      <w:marTop w:val="0"/>
      <w:marBottom w:val="0"/>
      <w:divBdr>
        <w:top w:val="none" w:sz="0" w:space="0" w:color="auto"/>
        <w:left w:val="none" w:sz="0" w:space="0" w:color="auto"/>
        <w:bottom w:val="none" w:sz="0" w:space="0" w:color="auto"/>
        <w:right w:val="none" w:sz="0" w:space="0" w:color="auto"/>
      </w:divBdr>
    </w:div>
    <w:div w:id="769281280">
      <w:bodyDiv w:val="1"/>
      <w:marLeft w:val="0"/>
      <w:marRight w:val="0"/>
      <w:marTop w:val="0"/>
      <w:marBottom w:val="0"/>
      <w:divBdr>
        <w:top w:val="none" w:sz="0" w:space="0" w:color="auto"/>
        <w:left w:val="none" w:sz="0" w:space="0" w:color="auto"/>
        <w:bottom w:val="none" w:sz="0" w:space="0" w:color="auto"/>
        <w:right w:val="none" w:sz="0" w:space="0" w:color="auto"/>
      </w:divBdr>
    </w:div>
    <w:div w:id="890263423">
      <w:bodyDiv w:val="1"/>
      <w:marLeft w:val="0"/>
      <w:marRight w:val="0"/>
      <w:marTop w:val="0"/>
      <w:marBottom w:val="0"/>
      <w:divBdr>
        <w:top w:val="none" w:sz="0" w:space="0" w:color="auto"/>
        <w:left w:val="none" w:sz="0" w:space="0" w:color="auto"/>
        <w:bottom w:val="none" w:sz="0" w:space="0" w:color="auto"/>
        <w:right w:val="none" w:sz="0" w:space="0" w:color="auto"/>
      </w:divBdr>
    </w:div>
    <w:div w:id="968515262">
      <w:bodyDiv w:val="1"/>
      <w:marLeft w:val="0"/>
      <w:marRight w:val="0"/>
      <w:marTop w:val="0"/>
      <w:marBottom w:val="0"/>
      <w:divBdr>
        <w:top w:val="none" w:sz="0" w:space="0" w:color="auto"/>
        <w:left w:val="none" w:sz="0" w:space="0" w:color="auto"/>
        <w:bottom w:val="none" w:sz="0" w:space="0" w:color="auto"/>
        <w:right w:val="none" w:sz="0" w:space="0" w:color="auto"/>
      </w:divBdr>
    </w:div>
    <w:div w:id="991374550">
      <w:bodyDiv w:val="1"/>
      <w:marLeft w:val="0"/>
      <w:marRight w:val="0"/>
      <w:marTop w:val="0"/>
      <w:marBottom w:val="0"/>
      <w:divBdr>
        <w:top w:val="none" w:sz="0" w:space="0" w:color="auto"/>
        <w:left w:val="none" w:sz="0" w:space="0" w:color="auto"/>
        <w:bottom w:val="none" w:sz="0" w:space="0" w:color="auto"/>
        <w:right w:val="none" w:sz="0" w:space="0" w:color="auto"/>
      </w:divBdr>
    </w:div>
    <w:div w:id="1149714108">
      <w:bodyDiv w:val="1"/>
      <w:marLeft w:val="0"/>
      <w:marRight w:val="0"/>
      <w:marTop w:val="0"/>
      <w:marBottom w:val="0"/>
      <w:divBdr>
        <w:top w:val="none" w:sz="0" w:space="0" w:color="auto"/>
        <w:left w:val="none" w:sz="0" w:space="0" w:color="auto"/>
        <w:bottom w:val="none" w:sz="0" w:space="0" w:color="auto"/>
        <w:right w:val="none" w:sz="0" w:space="0" w:color="auto"/>
      </w:divBdr>
    </w:div>
    <w:div w:id="1171725446">
      <w:bodyDiv w:val="1"/>
      <w:marLeft w:val="0"/>
      <w:marRight w:val="0"/>
      <w:marTop w:val="0"/>
      <w:marBottom w:val="0"/>
      <w:divBdr>
        <w:top w:val="none" w:sz="0" w:space="0" w:color="auto"/>
        <w:left w:val="none" w:sz="0" w:space="0" w:color="auto"/>
        <w:bottom w:val="none" w:sz="0" w:space="0" w:color="auto"/>
        <w:right w:val="none" w:sz="0" w:space="0" w:color="auto"/>
      </w:divBdr>
    </w:div>
    <w:div w:id="1445660477">
      <w:bodyDiv w:val="1"/>
      <w:marLeft w:val="0"/>
      <w:marRight w:val="0"/>
      <w:marTop w:val="0"/>
      <w:marBottom w:val="0"/>
      <w:divBdr>
        <w:top w:val="none" w:sz="0" w:space="0" w:color="auto"/>
        <w:left w:val="none" w:sz="0" w:space="0" w:color="auto"/>
        <w:bottom w:val="none" w:sz="0" w:space="0" w:color="auto"/>
        <w:right w:val="none" w:sz="0" w:space="0" w:color="auto"/>
      </w:divBdr>
    </w:div>
    <w:div w:id="1546017311">
      <w:bodyDiv w:val="1"/>
      <w:marLeft w:val="0"/>
      <w:marRight w:val="0"/>
      <w:marTop w:val="0"/>
      <w:marBottom w:val="0"/>
      <w:divBdr>
        <w:top w:val="none" w:sz="0" w:space="0" w:color="auto"/>
        <w:left w:val="none" w:sz="0" w:space="0" w:color="auto"/>
        <w:bottom w:val="none" w:sz="0" w:space="0" w:color="auto"/>
        <w:right w:val="none" w:sz="0" w:space="0" w:color="auto"/>
      </w:divBdr>
    </w:div>
    <w:div w:id="1615093262">
      <w:bodyDiv w:val="1"/>
      <w:marLeft w:val="0"/>
      <w:marRight w:val="0"/>
      <w:marTop w:val="0"/>
      <w:marBottom w:val="0"/>
      <w:divBdr>
        <w:top w:val="none" w:sz="0" w:space="0" w:color="auto"/>
        <w:left w:val="none" w:sz="0" w:space="0" w:color="auto"/>
        <w:bottom w:val="none" w:sz="0" w:space="0" w:color="auto"/>
        <w:right w:val="none" w:sz="0" w:space="0" w:color="auto"/>
      </w:divBdr>
    </w:div>
    <w:div w:id="1643998633">
      <w:bodyDiv w:val="1"/>
      <w:marLeft w:val="0"/>
      <w:marRight w:val="0"/>
      <w:marTop w:val="0"/>
      <w:marBottom w:val="0"/>
      <w:divBdr>
        <w:top w:val="none" w:sz="0" w:space="0" w:color="auto"/>
        <w:left w:val="none" w:sz="0" w:space="0" w:color="auto"/>
        <w:bottom w:val="none" w:sz="0" w:space="0" w:color="auto"/>
        <w:right w:val="none" w:sz="0" w:space="0" w:color="auto"/>
      </w:divBdr>
    </w:div>
    <w:div w:id="1695112233">
      <w:bodyDiv w:val="1"/>
      <w:marLeft w:val="0"/>
      <w:marRight w:val="0"/>
      <w:marTop w:val="0"/>
      <w:marBottom w:val="0"/>
      <w:divBdr>
        <w:top w:val="none" w:sz="0" w:space="0" w:color="auto"/>
        <w:left w:val="none" w:sz="0" w:space="0" w:color="auto"/>
        <w:bottom w:val="none" w:sz="0" w:space="0" w:color="auto"/>
        <w:right w:val="none" w:sz="0" w:space="0" w:color="auto"/>
      </w:divBdr>
    </w:div>
    <w:div w:id="1856072057">
      <w:bodyDiv w:val="1"/>
      <w:marLeft w:val="0"/>
      <w:marRight w:val="0"/>
      <w:marTop w:val="0"/>
      <w:marBottom w:val="0"/>
      <w:divBdr>
        <w:top w:val="none" w:sz="0" w:space="0" w:color="auto"/>
        <w:left w:val="none" w:sz="0" w:space="0" w:color="auto"/>
        <w:bottom w:val="none" w:sz="0" w:space="0" w:color="auto"/>
        <w:right w:val="none" w:sz="0" w:space="0" w:color="auto"/>
      </w:divBdr>
    </w:div>
    <w:div w:id="1922133641">
      <w:bodyDiv w:val="1"/>
      <w:marLeft w:val="0"/>
      <w:marRight w:val="0"/>
      <w:marTop w:val="0"/>
      <w:marBottom w:val="0"/>
      <w:divBdr>
        <w:top w:val="none" w:sz="0" w:space="0" w:color="auto"/>
        <w:left w:val="none" w:sz="0" w:space="0" w:color="auto"/>
        <w:bottom w:val="none" w:sz="0" w:space="0" w:color="auto"/>
        <w:right w:val="none" w:sz="0" w:space="0" w:color="auto"/>
      </w:divBdr>
    </w:div>
    <w:div w:id="2078042880">
      <w:bodyDiv w:val="1"/>
      <w:marLeft w:val="0"/>
      <w:marRight w:val="0"/>
      <w:marTop w:val="0"/>
      <w:marBottom w:val="0"/>
      <w:divBdr>
        <w:top w:val="none" w:sz="0" w:space="0" w:color="auto"/>
        <w:left w:val="none" w:sz="0" w:space="0" w:color="auto"/>
        <w:bottom w:val="none" w:sz="0" w:space="0" w:color="auto"/>
        <w:right w:val="none" w:sz="0" w:space="0" w:color="auto"/>
      </w:divBdr>
    </w:div>
    <w:div w:id="214735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99" Type="http://schemas.openxmlformats.org/officeDocument/2006/relationships/image" Target="media/image223.wmf"/><Relationship Id="rId21" Type="http://schemas.openxmlformats.org/officeDocument/2006/relationships/image" Target="media/image7.wmf"/><Relationship Id="rId63" Type="http://schemas.openxmlformats.org/officeDocument/2006/relationships/footer" Target="footer2.xml"/><Relationship Id="rId159" Type="http://schemas.openxmlformats.org/officeDocument/2006/relationships/image" Target="media/image117.wmf"/><Relationship Id="rId324" Type="http://schemas.openxmlformats.org/officeDocument/2006/relationships/image" Target="media/image244.wmf"/><Relationship Id="rId366" Type="http://schemas.openxmlformats.org/officeDocument/2006/relationships/image" Target="media/image281.wmf"/><Relationship Id="rId531" Type="http://schemas.openxmlformats.org/officeDocument/2006/relationships/image" Target="media/image421.wmf"/><Relationship Id="rId573" Type="http://schemas.openxmlformats.org/officeDocument/2006/relationships/image" Target="media/image461.wmf"/><Relationship Id="rId170" Type="http://schemas.openxmlformats.org/officeDocument/2006/relationships/image" Target="media/image124.emf"/><Relationship Id="rId226" Type="http://schemas.openxmlformats.org/officeDocument/2006/relationships/image" Target="media/image168.wmf"/><Relationship Id="rId433" Type="http://schemas.openxmlformats.org/officeDocument/2006/relationships/image" Target="media/image338.wmf"/><Relationship Id="rId268" Type="http://schemas.openxmlformats.org/officeDocument/2006/relationships/image" Target="media/image200.wmf"/><Relationship Id="rId475" Type="http://schemas.openxmlformats.org/officeDocument/2006/relationships/oleObject" Target="embeddings/oleObject77.bin"/><Relationship Id="rId32" Type="http://schemas.openxmlformats.org/officeDocument/2006/relationships/image" Target="media/image14.emf"/><Relationship Id="rId74" Type="http://schemas.openxmlformats.org/officeDocument/2006/relationships/image" Target="media/image48.wmf"/><Relationship Id="rId128" Type="http://schemas.openxmlformats.org/officeDocument/2006/relationships/image" Target="media/image92.wmf"/><Relationship Id="rId335" Type="http://schemas.openxmlformats.org/officeDocument/2006/relationships/oleObject" Target="embeddings/oleObject66.bin"/><Relationship Id="rId377" Type="http://schemas.openxmlformats.org/officeDocument/2006/relationships/image" Target="media/image292.wmf"/><Relationship Id="rId500" Type="http://schemas.openxmlformats.org/officeDocument/2006/relationships/oleObject" Target="embeddings/oleObject80.bin"/><Relationship Id="rId542" Type="http://schemas.openxmlformats.org/officeDocument/2006/relationships/image" Target="media/image432.wmf"/><Relationship Id="rId584" Type="http://schemas.openxmlformats.org/officeDocument/2006/relationships/image" Target="media/image472.emf"/><Relationship Id="rId5" Type="http://schemas.openxmlformats.org/officeDocument/2006/relationships/settings" Target="settings.xml"/><Relationship Id="rId181" Type="http://schemas.openxmlformats.org/officeDocument/2006/relationships/image" Target="media/image134.emf"/><Relationship Id="rId237" Type="http://schemas.openxmlformats.org/officeDocument/2006/relationships/image" Target="media/image175.emf"/><Relationship Id="rId402" Type="http://schemas.openxmlformats.org/officeDocument/2006/relationships/image" Target="media/image313.emf"/><Relationship Id="rId279" Type="http://schemas.openxmlformats.org/officeDocument/2006/relationships/oleObject" Target="embeddings/oleObject53.bin"/><Relationship Id="rId444" Type="http://schemas.openxmlformats.org/officeDocument/2006/relationships/image" Target="media/image349.wmf"/><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290" Type="http://schemas.openxmlformats.org/officeDocument/2006/relationships/oleObject" Target="embeddings/oleObject58.bin"/><Relationship Id="rId304" Type="http://schemas.openxmlformats.org/officeDocument/2006/relationships/oleObject" Target="embeddings/oleObject59.bin"/><Relationship Id="rId346" Type="http://schemas.openxmlformats.org/officeDocument/2006/relationships/image" Target="media/image261.wmf"/><Relationship Id="rId388" Type="http://schemas.openxmlformats.org/officeDocument/2006/relationships/image" Target="media/image300.wmf"/><Relationship Id="rId511" Type="http://schemas.openxmlformats.org/officeDocument/2006/relationships/oleObject" Target="embeddings/oleObject83.bin"/><Relationship Id="rId553" Type="http://schemas.openxmlformats.org/officeDocument/2006/relationships/image" Target="media/image441.wmf"/><Relationship Id="rId85" Type="http://schemas.openxmlformats.org/officeDocument/2006/relationships/image" Target="media/image59.wmf"/><Relationship Id="rId150" Type="http://schemas.openxmlformats.org/officeDocument/2006/relationships/image" Target="media/image11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497" Type="http://schemas.openxmlformats.org/officeDocument/2006/relationships/image" Target="media/image394.wmf"/><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357" Type="http://schemas.openxmlformats.org/officeDocument/2006/relationships/image" Target="media/image272.wmf"/><Relationship Id="rId522" Type="http://schemas.openxmlformats.org/officeDocument/2006/relationships/oleObject" Target="embeddings/oleObject85.bin"/><Relationship Id="rId54" Type="http://schemas.openxmlformats.org/officeDocument/2006/relationships/image" Target="media/image36.emf"/><Relationship Id="rId96" Type="http://schemas.openxmlformats.org/officeDocument/2006/relationships/image" Target="media/image69.emf"/><Relationship Id="rId161" Type="http://schemas.openxmlformats.org/officeDocument/2006/relationships/image" Target="media/image119.wmf"/><Relationship Id="rId217" Type="http://schemas.openxmlformats.org/officeDocument/2006/relationships/oleObject" Target="embeddings/oleObject40.bin"/><Relationship Id="rId399" Type="http://schemas.openxmlformats.org/officeDocument/2006/relationships/image" Target="media/image310.wmf"/><Relationship Id="rId564" Type="http://schemas.openxmlformats.org/officeDocument/2006/relationships/image" Target="media/image452.wmf"/><Relationship Id="rId259" Type="http://schemas.openxmlformats.org/officeDocument/2006/relationships/image" Target="media/image192.wmf"/><Relationship Id="rId424" Type="http://schemas.openxmlformats.org/officeDocument/2006/relationships/image" Target="media/image330.e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9.bin"/><Relationship Id="rId270" Type="http://schemas.openxmlformats.org/officeDocument/2006/relationships/image" Target="media/image201.wmf"/><Relationship Id="rId326" Type="http://schemas.openxmlformats.org/officeDocument/2006/relationships/image" Target="media/image245.wmf"/><Relationship Id="rId533" Type="http://schemas.openxmlformats.org/officeDocument/2006/relationships/image" Target="media/image423.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172" Type="http://schemas.openxmlformats.org/officeDocument/2006/relationships/image" Target="media/image126.emf"/><Relationship Id="rId228" Type="http://schemas.openxmlformats.org/officeDocument/2006/relationships/image" Target="media/image170.wmf"/><Relationship Id="rId435" Type="http://schemas.openxmlformats.org/officeDocument/2006/relationships/image" Target="media/image340.wmf"/><Relationship Id="rId477" Type="http://schemas.openxmlformats.org/officeDocument/2006/relationships/image" Target="media/image377.emf"/><Relationship Id="rId600" Type="http://schemas.openxmlformats.org/officeDocument/2006/relationships/image" Target="media/image488.wmf"/><Relationship Id="rId281" Type="http://schemas.openxmlformats.org/officeDocument/2006/relationships/image" Target="media/image210.emf"/><Relationship Id="rId337" Type="http://schemas.openxmlformats.org/officeDocument/2006/relationships/image" Target="media/image253.wmf"/><Relationship Id="rId502" Type="http://schemas.openxmlformats.org/officeDocument/2006/relationships/image" Target="media/image398.wmf"/><Relationship Id="rId34" Type="http://schemas.openxmlformats.org/officeDocument/2006/relationships/image" Target="media/image16.e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44" Type="http://schemas.openxmlformats.org/officeDocument/2006/relationships/image" Target="media/image434.wmf"/><Relationship Id="rId586" Type="http://schemas.openxmlformats.org/officeDocument/2006/relationships/image" Target="media/image474.emf"/><Relationship Id="rId7" Type="http://schemas.openxmlformats.org/officeDocument/2006/relationships/footnotes" Target="footnotes.xml"/><Relationship Id="rId183" Type="http://schemas.openxmlformats.org/officeDocument/2006/relationships/image" Target="media/image136.wmf"/><Relationship Id="rId239" Type="http://schemas.openxmlformats.org/officeDocument/2006/relationships/image" Target="media/image177.emf"/><Relationship Id="rId390" Type="http://schemas.openxmlformats.org/officeDocument/2006/relationships/image" Target="media/image302.wmf"/><Relationship Id="rId404" Type="http://schemas.openxmlformats.org/officeDocument/2006/relationships/image" Target="media/image315.wmf"/><Relationship Id="rId446" Type="http://schemas.openxmlformats.org/officeDocument/2006/relationships/image" Target="media/image351.wmf"/><Relationship Id="rId250" Type="http://schemas.openxmlformats.org/officeDocument/2006/relationships/image" Target="media/image187.wmf"/><Relationship Id="rId292" Type="http://schemas.openxmlformats.org/officeDocument/2006/relationships/image" Target="media/image216.wmf"/><Relationship Id="rId306" Type="http://schemas.openxmlformats.org/officeDocument/2006/relationships/oleObject" Target="embeddings/oleObject60.bin"/><Relationship Id="rId488" Type="http://schemas.openxmlformats.org/officeDocument/2006/relationships/image" Target="media/image386.wmf"/><Relationship Id="rId45" Type="http://schemas.openxmlformats.org/officeDocument/2006/relationships/image" Target="media/image27.emf"/><Relationship Id="rId87" Type="http://schemas.openxmlformats.org/officeDocument/2006/relationships/image" Target="media/image61.wmf"/><Relationship Id="rId110" Type="http://schemas.openxmlformats.org/officeDocument/2006/relationships/image" Target="media/image81.wmf"/><Relationship Id="rId348" Type="http://schemas.openxmlformats.org/officeDocument/2006/relationships/image" Target="media/image263.wmf"/><Relationship Id="rId513" Type="http://schemas.openxmlformats.org/officeDocument/2006/relationships/image" Target="media/image406.wmf"/><Relationship Id="rId555" Type="http://schemas.openxmlformats.org/officeDocument/2006/relationships/image" Target="media/image443.wmf"/><Relationship Id="rId597" Type="http://schemas.openxmlformats.org/officeDocument/2006/relationships/image" Target="media/image485.wmf"/><Relationship Id="rId152" Type="http://schemas.openxmlformats.org/officeDocument/2006/relationships/image" Target="media/image11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457" Type="http://schemas.openxmlformats.org/officeDocument/2006/relationships/image" Target="media/image361.emf"/><Relationship Id="rId261" Type="http://schemas.openxmlformats.org/officeDocument/2006/relationships/image" Target="media/image194.wmf"/><Relationship Id="rId499" Type="http://schemas.openxmlformats.org/officeDocument/2006/relationships/image" Target="media/image396.wmf"/><Relationship Id="rId14" Type="http://schemas.openxmlformats.org/officeDocument/2006/relationships/oleObject" Target="embeddings/oleObject3.bin"/><Relationship Id="rId56" Type="http://schemas.openxmlformats.org/officeDocument/2006/relationships/image" Target="media/image38.emf"/><Relationship Id="rId317" Type="http://schemas.openxmlformats.org/officeDocument/2006/relationships/image" Target="media/image238.wmf"/><Relationship Id="rId359" Type="http://schemas.openxmlformats.org/officeDocument/2006/relationships/image" Target="media/image274.wmf"/><Relationship Id="rId524" Type="http://schemas.openxmlformats.org/officeDocument/2006/relationships/image" Target="media/image415.wmf"/><Relationship Id="rId566" Type="http://schemas.openxmlformats.org/officeDocument/2006/relationships/image" Target="media/image454.wmf"/><Relationship Id="rId98" Type="http://schemas.openxmlformats.org/officeDocument/2006/relationships/image" Target="media/image71.emf"/><Relationship Id="rId121" Type="http://schemas.openxmlformats.org/officeDocument/2006/relationships/oleObject" Target="embeddings/oleObject20.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3.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4.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1.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6.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emf"/><Relationship Id="rId210" Type="http://schemas.openxmlformats.org/officeDocument/2006/relationships/image" Target="media/image156.wmf"/><Relationship Id="rId392" Type="http://schemas.openxmlformats.org/officeDocument/2006/relationships/oleObject" Target="embeddings/oleObject71.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5.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4.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90" Type="http://schemas.openxmlformats.org/officeDocument/2006/relationships/image" Target="media/image64.wmf"/><Relationship Id="rId165" Type="http://schemas.openxmlformats.org/officeDocument/2006/relationships/oleObject" Target="embeddings/Microsoft_Visio_2003-2010_Drawing2.vsd"/><Relationship Id="rId186" Type="http://schemas.openxmlformats.org/officeDocument/2006/relationships/image" Target="media/image139.emf"/><Relationship Id="rId351" Type="http://schemas.openxmlformats.org/officeDocument/2006/relationships/image" Target="media/image266.wmf"/><Relationship Id="rId372" Type="http://schemas.openxmlformats.org/officeDocument/2006/relationships/image" Target="media/image287.wmf"/><Relationship Id="rId393" Type="http://schemas.openxmlformats.org/officeDocument/2006/relationships/image" Target="media/image304.wmf"/><Relationship Id="rId407" Type="http://schemas.openxmlformats.org/officeDocument/2006/relationships/oleObject" Target="embeddings/oleObject73.bin"/><Relationship Id="rId428" Type="http://schemas.openxmlformats.org/officeDocument/2006/relationships/image" Target="media/image334.emf"/><Relationship Id="rId449" Type="http://schemas.openxmlformats.org/officeDocument/2006/relationships/image" Target="media/image354.wmf"/><Relationship Id="rId211" Type="http://schemas.openxmlformats.org/officeDocument/2006/relationships/image" Target="media/image157.wmf"/><Relationship Id="rId232" Type="http://schemas.openxmlformats.org/officeDocument/2006/relationships/image" Target="media/image173.wmf"/><Relationship Id="rId253" Type="http://schemas.openxmlformats.org/officeDocument/2006/relationships/oleObject" Target="embeddings/oleObject48.bin"/><Relationship Id="rId274" Type="http://schemas.openxmlformats.org/officeDocument/2006/relationships/image" Target="media/image204.wmf"/><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481" Type="http://schemas.openxmlformats.org/officeDocument/2006/relationships/image" Target="media/image380.emf"/><Relationship Id="rId516" Type="http://schemas.openxmlformats.org/officeDocument/2006/relationships/image" Target="media/image409.wmf"/><Relationship Id="rId27" Type="http://schemas.openxmlformats.org/officeDocument/2006/relationships/image" Target="media/image10.wmf"/><Relationship Id="rId48" Type="http://schemas.openxmlformats.org/officeDocument/2006/relationships/image" Target="media/image30.emf"/><Relationship Id="rId69" Type="http://schemas.openxmlformats.org/officeDocument/2006/relationships/image" Target="media/image45.wmf"/><Relationship Id="rId113" Type="http://schemas.openxmlformats.org/officeDocument/2006/relationships/package" Target="embeddings/Microsoft_Word_Document.docx"/><Relationship Id="rId134" Type="http://schemas.openxmlformats.org/officeDocument/2006/relationships/image" Target="media/image95.wmf"/><Relationship Id="rId320" Type="http://schemas.openxmlformats.org/officeDocument/2006/relationships/oleObject" Target="embeddings/oleObject62.bin"/><Relationship Id="rId537" Type="http://schemas.openxmlformats.org/officeDocument/2006/relationships/image" Target="media/image427.wmf"/><Relationship Id="rId558" Type="http://schemas.openxmlformats.org/officeDocument/2006/relationships/image" Target="media/image446.wmf"/><Relationship Id="rId579" Type="http://schemas.openxmlformats.org/officeDocument/2006/relationships/image" Target="media/image467.wmf"/><Relationship Id="rId80" Type="http://schemas.openxmlformats.org/officeDocument/2006/relationships/image" Target="media/image54.wmf"/><Relationship Id="rId155" Type="http://schemas.openxmlformats.org/officeDocument/2006/relationships/image" Target="media/image115.wmf"/><Relationship Id="rId176" Type="http://schemas.openxmlformats.org/officeDocument/2006/relationships/oleObject" Target="embeddings/oleObject30.bin"/><Relationship Id="rId197" Type="http://schemas.openxmlformats.org/officeDocument/2006/relationships/oleObject" Target="embeddings/oleObject36.bin"/><Relationship Id="rId341" Type="http://schemas.openxmlformats.org/officeDocument/2006/relationships/image" Target="media/image256.wmf"/><Relationship Id="rId362" Type="http://schemas.openxmlformats.org/officeDocument/2006/relationships/image" Target="media/image277.wmf"/><Relationship Id="rId383" Type="http://schemas.openxmlformats.org/officeDocument/2006/relationships/image" Target="media/image296.wmf"/><Relationship Id="rId418" Type="http://schemas.openxmlformats.org/officeDocument/2006/relationships/image" Target="media/image325.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22" Type="http://schemas.openxmlformats.org/officeDocument/2006/relationships/image" Target="media/image164.wmf"/><Relationship Id="rId243" Type="http://schemas.openxmlformats.org/officeDocument/2006/relationships/image" Target="media/image181.emf"/><Relationship Id="rId264" Type="http://schemas.openxmlformats.org/officeDocument/2006/relationships/image" Target="media/image197.wmf"/><Relationship Id="rId285" Type="http://schemas.openxmlformats.org/officeDocument/2006/relationships/oleObject" Target="embeddings/oleObject55.bin"/><Relationship Id="rId450" Type="http://schemas.openxmlformats.org/officeDocument/2006/relationships/image" Target="media/image355.wmf"/><Relationship Id="rId471" Type="http://schemas.openxmlformats.org/officeDocument/2006/relationships/image" Target="media/image372.emf"/><Relationship Id="rId506" Type="http://schemas.openxmlformats.org/officeDocument/2006/relationships/image" Target="media/image401.wmf"/><Relationship Id="rId17" Type="http://schemas.openxmlformats.org/officeDocument/2006/relationships/image" Target="media/image5.wmf"/><Relationship Id="rId38" Type="http://schemas.openxmlformats.org/officeDocument/2006/relationships/image" Target="media/image20.emf"/><Relationship Id="rId59" Type="http://schemas.openxmlformats.org/officeDocument/2006/relationships/image" Target="media/image41.emf"/><Relationship Id="rId103" Type="http://schemas.openxmlformats.org/officeDocument/2006/relationships/oleObject" Target="embeddings/oleObject17.bin"/><Relationship Id="rId124" Type="http://schemas.openxmlformats.org/officeDocument/2006/relationships/image" Target="media/image89.wmf"/><Relationship Id="rId310" Type="http://schemas.openxmlformats.org/officeDocument/2006/relationships/image" Target="media/image232.wmf"/><Relationship Id="rId492" Type="http://schemas.openxmlformats.org/officeDocument/2006/relationships/image" Target="media/image390.wmf"/><Relationship Id="rId527" Type="http://schemas.openxmlformats.org/officeDocument/2006/relationships/oleObject" Target="embeddings/oleObject86.bin"/><Relationship Id="rId548" Type="http://schemas.openxmlformats.org/officeDocument/2006/relationships/image" Target="media/image438.wmf"/><Relationship Id="rId569" Type="http://schemas.openxmlformats.org/officeDocument/2006/relationships/image" Target="media/image457.wmf"/><Relationship Id="rId70" Type="http://schemas.openxmlformats.org/officeDocument/2006/relationships/oleObject" Target="embeddings/oleObject13.bin"/><Relationship Id="rId91" Type="http://schemas.openxmlformats.org/officeDocument/2006/relationships/image" Target="media/image65.wmf"/><Relationship Id="rId145" Type="http://schemas.openxmlformats.org/officeDocument/2006/relationships/image" Target="media/image106.wmf"/><Relationship Id="rId166" Type="http://schemas.openxmlformats.org/officeDocument/2006/relationships/image" Target="media/image122.wmf"/><Relationship Id="rId187" Type="http://schemas.openxmlformats.org/officeDocument/2006/relationships/image" Target="media/image140.emf"/><Relationship Id="rId331" Type="http://schemas.openxmlformats.org/officeDocument/2006/relationships/image" Target="media/image249.wmf"/><Relationship Id="rId352" Type="http://schemas.openxmlformats.org/officeDocument/2006/relationships/image" Target="media/image267.wmf"/><Relationship Id="rId373" Type="http://schemas.openxmlformats.org/officeDocument/2006/relationships/image" Target="media/image288.wmf"/><Relationship Id="rId394" Type="http://schemas.openxmlformats.org/officeDocument/2006/relationships/image" Target="media/image305.wmf"/><Relationship Id="rId408" Type="http://schemas.openxmlformats.org/officeDocument/2006/relationships/image" Target="media/image317.e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12" Type="http://schemas.openxmlformats.org/officeDocument/2006/relationships/image" Target="media/image158.wmf"/><Relationship Id="rId233" Type="http://schemas.openxmlformats.org/officeDocument/2006/relationships/oleObject" Target="embeddings/oleObject43.bin"/><Relationship Id="rId254" Type="http://schemas.openxmlformats.org/officeDocument/2006/relationships/image" Target="media/image189.wmf"/><Relationship Id="rId440" Type="http://schemas.openxmlformats.org/officeDocument/2006/relationships/image" Target="media/image345.wmf"/><Relationship Id="rId28" Type="http://schemas.openxmlformats.org/officeDocument/2006/relationships/oleObject" Target="embeddings/oleObject10.bin"/><Relationship Id="rId49" Type="http://schemas.openxmlformats.org/officeDocument/2006/relationships/image" Target="media/image31.emf"/><Relationship Id="rId114" Type="http://schemas.openxmlformats.org/officeDocument/2006/relationships/image" Target="media/image83.emf"/><Relationship Id="rId275" Type="http://schemas.openxmlformats.org/officeDocument/2006/relationships/image" Target="media/image205.wmf"/><Relationship Id="rId296" Type="http://schemas.openxmlformats.org/officeDocument/2006/relationships/image" Target="media/image220.wmf"/><Relationship Id="rId300" Type="http://schemas.openxmlformats.org/officeDocument/2006/relationships/image" Target="media/image224.wmf"/><Relationship Id="rId461" Type="http://schemas.openxmlformats.org/officeDocument/2006/relationships/oleObject" Target="embeddings/oleObject74.bin"/><Relationship Id="rId482" Type="http://schemas.openxmlformats.org/officeDocument/2006/relationships/image" Target="media/image381.wmf"/><Relationship Id="rId517" Type="http://schemas.openxmlformats.org/officeDocument/2006/relationships/image" Target="media/image410.wmf"/><Relationship Id="rId538" Type="http://schemas.openxmlformats.org/officeDocument/2006/relationships/image" Target="media/image428.wmf"/><Relationship Id="rId559" Type="http://schemas.openxmlformats.org/officeDocument/2006/relationships/image" Target="media/image447.wmf"/><Relationship Id="rId60" Type="http://schemas.openxmlformats.org/officeDocument/2006/relationships/header" Target="header1.xml"/><Relationship Id="rId81" Type="http://schemas.openxmlformats.org/officeDocument/2006/relationships/image" Target="media/image55.wmf"/><Relationship Id="rId135" Type="http://schemas.openxmlformats.org/officeDocument/2006/relationships/image" Target="media/image96.wmf"/><Relationship Id="rId156" Type="http://schemas.openxmlformats.org/officeDocument/2006/relationships/oleObject" Target="embeddings/oleObject26.bin"/><Relationship Id="rId177" Type="http://schemas.openxmlformats.org/officeDocument/2006/relationships/image" Target="media/image130.wmf"/><Relationship Id="rId198" Type="http://schemas.openxmlformats.org/officeDocument/2006/relationships/image" Target="media/image145.wmf"/><Relationship Id="rId321" Type="http://schemas.openxmlformats.org/officeDocument/2006/relationships/image" Target="media/image241.wmf"/><Relationship Id="rId342" Type="http://schemas.openxmlformats.org/officeDocument/2006/relationships/image" Target="media/image257.wmf"/><Relationship Id="rId363" Type="http://schemas.openxmlformats.org/officeDocument/2006/relationships/image" Target="media/image278.wmf"/><Relationship Id="rId384" Type="http://schemas.openxmlformats.org/officeDocument/2006/relationships/image" Target="media/image297.wmf"/><Relationship Id="rId419" Type="http://schemas.openxmlformats.org/officeDocument/2006/relationships/image" Target="media/image326.wmf"/><Relationship Id="rId570" Type="http://schemas.openxmlformats.org/officeDocument/2006/relationships/image" Target="media/image458.wmf"/><Relationship Id="rId591" Type="http://schemas.openxmlformats.org/officeDocument/2006/relationships/image" Target="media/image479.wmf"/><Relationship Id="rId605" Type="http://schemas.openxmlformats.org/officeDocument/2006/relationships/theme" Target="theme/theme1.xml"/><Relationship Id="rId202" Type="http://schemas.openxmlformats.org/officeDocument/2006/relationships/image" Target="media/image148.wmf"/><Relationship Id="rId223" Type="http://schemas.openxmlformats.org/officeDocument/2006/relationships/image" Target="media/image165.wmf"/><Relationship Id="rId244" Type="http://schemas.openxmlformats.org/officeDocument/2006/relationships/image" Target="media/image182.emf"/><Relationship Id="rId430" Type="http://schemas.openxmlformats.org/officeDocument/2006/relationships/image" Target="media/image335.emf"/><Relationship Id="rId18" Type="http://schemas.openxmlformats.org/officeDocument/2006/relationships/oleObject" Target="embeddings/oleObject5.bin"/><Relationship Id="rId39" Type="http://schemas.openxmlformats.org/officeDocument/2006/relationships/image" Target="media/image21.emf"/><Relationship Id="rId265" Type="http://schemas.openxmlformats.org/officeDocument/2006/relationships/image" Target="media/image198.wmf"/><Relationship Id="rId286" Type="http://schemas.openxmlformats.org/officeDocument/2006/relationships/image" Target="media/image213.wmf"/><Relationship Id="rId451" Type="http://schemas.openxmlformats.org/officeDocument/2006/relationships/image" Target="media/image356.wmf"/><Relationship Id="rId472" Type="http://schemas.openxmlformats.org/officeDocument/2006/relationships/image" Target="media/image373.emf"/><Relationship Id="rId493" Type="http://schemas.openxmlformats.org/officeDocument/2006/relationships/image" Target="media/image391.wmf"/><Relationship Id="rId507" Type="http://schemas.openxmlformats.org/officeDocument/2006/relationships/image" Target="media/image402.wmf"/><Relationship Id="rId528" Type="http://schemas.openxmlformats.org/officeDocument/2006/relationships/image" Target="media/image418.wmf"/><Relationship Id="rId549" Type="http://schemas.openxmlformats.org/officeDocument/2006/relationships/oleObject" Target="embeddings/oleObject87.bin"/><Relationship Id="rId50" Type="http://schemas.openxmlformats.org/officeDocument/2006/relationships/image" Target="media/image32.emf"/><Relationship Id="rId104" Type="http://schemas.openxmlformats.org/officeDocument/2006/relationships/image" Target="media/image75.wmf"/><Relationship Id="rId125" Type="http://schemas.openxmlformats.org/officeDocument/2006/relationships/image" Target="media/image90.wmf"/><Relationship Id="rId146" Type="http://schemas.openxmlformats.org/officeDocument/2006/relationships/image" Target="media/image107.wmf"/><Relationship Id="rId167" Type="http://schemas.openxmlformats.org/officeDocument/2006/relationships/oleObject" Target="embeddings/oleObject28.bin"/><Relationship Id="rId188" Type="http://schemas.openxmlformats.org/officeDocument/2006/relationships/image" Target="media/image141.wmf"/><Relationship Id="rId311" Type="http://schemas.openxmlformats.org/officeDocument/2006/relationships/image" Target="media/image233.wmf"/><Relationship Id="rId332" Type="http://schemas.openxmlformats.org/officeDocument/2006/relationships/image" Target="media/image250.wmf"/><Relationship Id="rId353" Type="http://schemas.openxmlformats.org/officeDocument/2006/relationships/image" Target="media/image268.wmf"/><Relationship Id="rId374" Type="http://schemas.openxmlformats.org/officeDocument/2006/relationships/image" Target="media/image289.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581" Type="http://schemas.openxmlformats.org/officeDocument/2006/relationships/image" Target="media/image469.wmf"/><Relationship Id="rId71" Type="http://schemas.openxmlformats.org/officeDocument/2006/relationships/image" Target="media/image46.wmf"/><Relationship Id="rId92" Type="http://schemas.openxmlformats.org/officeDocument/2006/relationships/image" Target="media/image66.wmf"/><Relationship Id="rId213" Type="http://schemas.openxmlformats.org/officeDocument/2006/relationships/oleObject" Target="embeddings/oleObject38.bin"/><Relationship Id="rId234" Type="http://schemas.openxmlformats.org/officeDocument/2006/relationships/oleObject" Target="embeddings/oleObject44.bin"/><Relationship Id="rId420" Type="http://schemas.openxmlformats.org/officeDocument/2006/relationships/image" Target="media/image327.w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49.bin"/><Relationship Id="rId276" Type="http://schemas.openxmlformats.org/officeDocument/2006/relationships/image" Target="media/image206.wmf"/><Relationship Id="rId297" Type="http://schemas.openxmlformats.org/officeDocument/2006/relationships/image" Target="media/image221.wmf"/><Relationship Id="rId441" Type="http://schemas.openxmlformats.org/officeDocument/2006/relationships/image" Target="media/image346.wmf"/><Relationship Id="rId462" Type="http://schemas.openxmlformats.org/officeDocument/2006/relationships/image" Target="media/image365.wmf"/><Relationship Id="rId483" Type="http://schemas.openxmlformats.org/officeDocument/2006/relationships/oleObject" Target="embeddings/oleObject78.bin"/><Relationship Id="rId518" Type="http://schemas.openxmlformats.org/officeDocument/2006/relationships/oleObject" Target="embeddings/oleObject84.bin"/><Relationship Id="rId539" Type="http://schemas.openxmlformats.org/officeDocument/2006/relationships/image" Target="media/image429.wmf"/><Relationship Id="rId40" Type="http://schemas.openxmlformats.org/officeDocument/2006/relationships/image" Target="media/image22.emf"/><Relationship Id="rId115" Type="http://schemas.openxmlformats.org/officeDocument/2006/relationships/oleObject" Target="embeddings/Microsoft_Word_97_-_2003_Document.doc"/><Relationship Id="rId136" Type="http://schemas.openxmlformats.org/officeDocument/2006/relationships/image" Target="media/image97.wmf"/><Relationship Id="rId157" Type="http://schemas.openxmlformats.org/officeDocument/2006/relationships/image" Target="media/image116.wmf"/><Relationship Id="rId178" Type="http://schemas.openxmlformats.org/officeDocument/2006/relationships/image" Target="media/image131.wmf"/><Relationship Id="rId301" Type="http://schemas.openxmlformats.org/officeDocument/2006/relationships/image" Target="media/image225.wmf"/><Relationship Id="rId322" Type="http://schemas.openxmlformats.org/officeDocument/2006/relationships/image" Target="media/image242.wmf"/><Relationship Id="rId343" Type="http://schemas.openxmlformats.org/officeDocument/2006/relationships/image" Target="media/image258.wmf"/><Relationship Id="rId364" Type="http://schemas.openxmlformats.org/officeDocument/2006/relationships/image" Target="media/image279.wmf"/><Relationship Id="rId550" Type="http://schemas.openxmlformats.org/officeDocument/2006/relationships/image" Target="media/image439.wmf"/><Relationship Id="rId61" Type="http://schemas.openxmlformats.org/officeDocument/2006/relationships/footer" Target="footer1.xml"/><Relationship Id="rId82" Type="http://schemas.openxmlformats.org/officeDocument/2006/relationships/image" Target="media/image56.wmf"/><Relationship Id="rId199" Type="http://schemas.openxmlformats.org/officeDocument/2006/relationships/oleObject" Target="embeddings/oleObject37.bin"/><Relationship Id="rId203" Type="http://schemas.openxmlformats.org/officeDocument/2006/relationships/image" Target="media/image149.wmf"/><Relationship Id="rId385" Type="http://schemas.openxmlformats.org/officeDocument/2006/relationships/oleObject" Target="embeddings/oleObject70.bin"/><Relationship Id="rId571" Type="http://schemas.openxmlformats.org/officeDocument/2006/relationships/image" Target="media/image459.wmf"/><Relationship Id="rId592" Type="http://schemas.openxmlformats.org/officeDocument/2006/relationships/image" Target="media/image480.wmf"/><Relationship Id="rId19" Type="http://schemas.openxmlformats.org/officeDocument/2006/relationships/image" Target="media/image6.wmf"/><Relationship Id="rId224" Type="http://schemas.openxmlformats.org/officeDocument/2006/relationships/image" Target="media/image166.wmf"/><Relationship Id="rId245" Type="http://schemas.openxmlformats.org/officeDocument/2006/relationships/image" Target="media/image183.emf"/><Relationship Id="rId266" Type="http://schemas.openxmlformats.org/officeDocument/2006/relationships/image" Target="media/image199.emf"/><Relationship Id="rId287" Type="http://schemas.openxmlformats.org/officeDocument/2006/relationships/oleObject" Target="embeddings/oleObject56.bin"/><Relationship Id="rId410" Type="http://schemas.openxmlformats.org/officeDocument/2006/relationships/image" Target="media/image318.emf"/><Relationship Id="rId431" Type="http://schemas.openxmlformats.org/officeDocument/2006/relationships/image" Target="media/image336.emf"/><Relationship Id="rId452" Type="http://schemas.openxmlformats.org/officeDocument/2006/relationships/image" Target="media/image357.emf"/><Relationship Id="rId473" Type="http://schemas.openxmlformats.org/officeDocument/2006/relationships/image" Target="media/image374.wmf"/><Relationship Id="rId494" Type="http://schemas.openxmlformats.org/officeDocument/2006/relationships/image" Target="media/image392.wmf"/><Relationship Id="rId508" Type="http://schemas.openxmlformats.org/officeDocument/2006/relationships/image" Target="media/image403.wmf"/><Relationship Id="rId529" Type="http://schemas.openxmlformats.org/officeDocument/2006/relationships/image" Target="media/image419.wmf"/><Relationship Id="rId30" Type="http://schemas.openxmlformats.org/officeDocument/2006/relationships/image" Target="media/image12.emf"/><Relationship Id="rId105" Type="http://schemas.openxmlformats.org/officeDocument/2006/relationships/image" Target="media/image76.wmf"/><Relationship Id="rId126" Type="http://schemas.openxmlformats.org/officeDocument/2006/relationships/image" Target="media/image91.wmf"/><Relationship Id="rId147" Type="http://schemas.openxmlformats.org/officeDocument/2006/relationships/image" Target="media/image108.wmf"/><Relationship Id="rId168" Type="http://schemas.openxmlformats.org/officeDocument/2006/relationships/image" Target="media/image123.wmf"/><Relationship Id="rId312" Type="http://schemas.openxmlformats.org/officeDocument/2006/relationships/oleObject" Target="embeddings/oleObject61.bin"/><Relationship Id="rId333" Type="http://schemas.openxmlformats.org/officeDocument/2006/relationships/oleObject" Target="embeddings/oleObject65.bin"/><Relationship Id="rId354" Type="http://schemas.openxmlformats.org/officeDocument/2006/relationships/image" Target="media/image269.wmf"/><Relationship Id="rId540" Type="http://schemas.openxmlformats.org/officeDocument/2006/relationships/image" Target="media/image430.wmf"/><Relationship Id="rId51" Type="http://schemas.openxmlformats.org/officeDocument/2006/relationships/image" Target="media/image33.emf"/><Relationship Id="rId72" Type="http://schemas.openxmlformats.org/officeDocument/2006/relationships/oleObject" Target="embeddings/oleObject14.bin"/><Relationship Id="rId93" Type="http://schemas.openxmlformats.org/officeDocument/2006/relationships/oleObject" Target="embeddings/oleObject15.bin"/><Relationship Id="rId189" Type="http://schemas.openxmlformats.org/officeDocument/2006/relationships/oleObject" Target="embeddings/oleObject31.bin"/><Relationship Id="rId375" Type="http://schemas.openxmlformats.org/officeDocument/2006/relationships/image" Target="media/image290.wmf"/><Relationship Id="rId396" Type="http://schemas.openxmlformats.org/officeDocument/2006/relationships/image" Target="media/image307.wmf"/><Relationship Id="rId561" Type="http://schemas.openxmlformats.org/officeDocument/2006/relationships/image" Target="media/image449.wmf"/><Relationship Id="rId582" Type="http://schemas.openxmlformats.org/officeDocument/2006/relationships/image" Target="media/image470.wmf"/><Relationship Id="rId3" Type="http://schemas.openxmlformats.org/officeDocument/2006/relationships/numbering" Target="numbering.xml"/><Relationship Id="rId214" Type="http://schemas.openxmlformats.org/officeDocument/2006/relationships/image" Target="media/image159.wmf"/><Relationship Id="rId235" Type="http://schemas.openxmlformats.org/officeDocument/2006/relationships/oleObject" Target="embeddings/oleObject45.bin"/><Relationship Id="rId256" Type="http://schemas.openxmlformats.org/officeDocument/2006/relationships/image" Target="media/image190.wmf"/><Relationship Id="rId277" Type="http://schemas.openxmlformats.org/officeDocument/2006/relationships/image" Target="media/image207.wmf"/><Relationship Id="rId298" Type="http://schemas.openxmlformats.org/officeDocument/2006/relationships/image" Target="media/image222.wmf"/><Relationship Id="rId400" Type="http://schemas.openxmlformats.org/officeDocument/2006/relationships/image" Target="media/image311.emf"/><Relationship Id="rId421" Type="http://schemas.openxmlformats.org/officeDocument/2006/relationships/image" Target="media/image328.wmf"/><Relationship Id="rId442" Type="http://schemas.openxmlformats.org/officeDocument/2006/relationships/image" Target="media/image347.wmf"/><Relationship Id="rId463" Type="http://schemas.openxmlformats.org/officeDocument/2006/relationships/oleObject" Target="embeddings/oleObject75.bin"/><Relationship Id="rId484" Type="http://schemas.openxmlformats.org/officeDocument/2006/relationships/image" Target="media/image382.emf"/><Relationship Id="rId519" Type="http://schemas.openxmlformats.org/officeDocument/2006/relationships/image" Target="media/image411.wmf"/><Relationship Id="rId116" Type="http://schemas.openxmlformats.org/officeDocument/2006/relationships/image" Target="media/image84.emf"/><Relationship Id="rId137" Type="http://schemas.openxmlformats.org/officeDocument/2006/relationships/image" Target="media/image98.wmf"/><Relationship Id="rId158" Type="http://schemas.openxmlformats.org/officeDocument/2006/relationships/oleObject" Target="embeddings/oleObject27.bin"/><Relationship Id="rId302" Type="http://schemas.openxmlformats.org/officeDocument/2006/relationships/image" Target="media/image226.emf"/><Relationship Id="rId323" Type="http://schemas.openxmlformats.org/officeDocument/2006/relationships/image" Target="media/image243.wmf"/><Relationship Id="rId344" Type="http://schemas.openxmlformats.org/officeDocument/2006/relationships/image" Target="media/image259.wmf"/><Relationship Id="rId530" Type="http://schemas.openxmlformats.org/officeDocument/2006/relationships/image" Target="media/image420.wmf"/><Relationship Id="rId20" Type="http://schemas.openxmlformats.org/officeDocument/2006/relationships/oleObject" Target="embeddings/oleObject6.bin"/><Relationship Id="rId41" Type="http://schemas.openxmlformats.org/officeDocument/2006/relationships/image" Target="media/image23.emf"/><Relationship Id="rId62" Type="http://schemas.openxmlformats.org/officeDocument/2006/relationships/header" Target="header2.xml"/><Relationship Id="rId83" Type="http://schemas.openxmlformats.org/officeDocument/2006/relationships/image" Target="media/image57.wmf"/><Relationship Id="rId179" Type="http://schemas.openxmlformats.org/officeDocument/2006/relationships/image" Target="media/image132.wmf"/><Relationship Id="rId365" Type="http://schemas.openxmlformats.org/officeDocument/2006/relationships/image" Target="media/image280.wmf"/><Relationship Id="rId386" Type="http://schemas.openxmlformats.org/officeDocument/2006/relationships/image" Target="media/image298.wmf"/><Relationship Id="rId551" Type="http://schemas.openxmlformats.org/officeDocument/2006/relationships/oleObject" Target="embeddings/oleObject88.bin"/><Relationship Id="rId572" Type="http://schemas.openxmlformats.org/officeDocument/2006/relationships/image" Target="media/image460.wmf"/><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25" Type="http://schemas.openxmlformats.org/officeDocument/2006/relationships/image" Target="media/image167.wmf"/><Relationship Id="rId246" Type="http://schemas.openxmlformats.org/officeDocument/2006/relationships/image" Target="media/image184.wmf"/><Relationship Id="rId267" Type="http://schemas.openxmlformats.org/officeDocument/2006/relationships/oleObject" Target="embeddings/Microsoft_Visio_2003-2010_Drawing3.vsd"/><Relationship Id="rId288" Type="http://schemas.openxmlformats.org/officeDocument/2006/relationships/oleObject" Target="embeddings/oleObject57.bin"/><Relationship Id="rId411" Type="http://schemas.openxmlformats.org/officeDocument/2006/relationships/oleObject" Target="embeddings/Microsoft_Visio_2003-2010_Drawing5.vsd"/><Relationship Id="rId432" Type="http://schemas.openxmlformats.org/officeDocument/2006/relationships/image" Target="media/image337.wmf"/><Relationship Id="rId453" Type="http://schemas.openxmlformats.org/officeDocument/2006/relationships/image" Target="media/image358.emf"/><Relationship Id="rId474" Type="http://schemas.openxmlformats.org/officeDocument/2006/relationships/image" Target="media/image375.wmf"/><Relationship Id="rId509" Type="http://schemas.openxmlformats.org/officeDocument/2006/relationships/oleObject" Target="embeddings/oleObject82.bin"/><Relationship Id="rId106" Type="http://schemas.openxmlformats.org/officeDocument/2006/relationships/image" Target="media/image77.wmf"/><Relationship Id="rId127" Type="http://schemas.openxmlformats.org/officeDocument/2006/relationships/oleObject" Target="embeddings/oleObject21.bin"/><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47.wmf"/><Relationship Id="rId94" Type="http://schemas.openxmlformats.org/officeDocument/2006/relationships/image" Target="media/image67.emf"/><Relationship Id="rId148" Type="http://schemas.openxmlformats.org/officeDocument/2006/relationships/image" Target="media/image109.wmf"/><Relationship Id="rId169" Type="http://schemas.openxmlformats.org/officeDocument/2006/relationships/oleObject" Target="embeddings/oleObject29.bin"/><Relationship Id="rId334" Type="http://schemas.openxmlformats.org/officeDocument/2006/relationships/image" Target="media/image251.wmf"/><Relationship Id="rId355" Type="http://schemas.openxmlformats.org/officeDocument/2006/relationships/image" Target="media/image270.wmf"/><Relationship Id="rId376" Type="http://schemas.openxmlformats.org/officeDocument/2006/relationships/image" Target="media/image291.wmf"/><Relationship Id="rId397" Type="http://schemas.openxmlformats.org/officeDocument/2006/relationships/image" Target="media/image308.wmf"/><Relationship Id="rId520" Type="http://schemas.openxmlformats.org/officeDocument/2006/relationships/image" Target="media/image412.wmf"/><Relationship Id="rId541" Type="http://schemas.openxmlformats.org/officeDocument/2006/relationships/image" Target="media/image431.wmf"/><Relationship Id="rId562" Type="http://schemas.openxmlformats.org/officeDocument/2006/relationships/image" Target="media/image450.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15" Type="http://schemas.openxmlformats.org/officeDocument/2006/relationships/oleObject" Target="embeddings/oleObject39.bin"/><Relationship Id="rId236" Type="http://schemas.openxmlformats.org/officeDocument/2006/relationships/image" Target="media/image174.emf"/><Relationship Id="rId257" Type="http://schemas.openxmlformats.org/officeDocument/2006/relationships/oleObject" Target="embeddings/oleObject50.bin"/><Relationship Id="rId278" Type="http://schemas.openxmlformats.org/officeDocument/2006/relationships/image" Target="media/image208.wmf"/><Relationship Id="rId401" Type="http://schemas.openxmlformats.org/officeDocument/2006/relationships/image" Target="media/image312.wmf"/><Relationship Id="rId422" Type="http://schemas.openxmlformats.org/officeDocument/2006/relationships/image" Target="media/image329.emf"/><Relationship Id="rId443" Type="http://schemas.openxmlformats.org/officeDocument/2006/relationships/image" Target="media/image348.emf"/><Relationship Id="rId464" Type="http://schemas.openxmlformats.org/officeDocument/2006/relationships/image" Target="media/image366.w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2.bin"/><Relationship Id="rId205" Type="http://schemas.openxmlformats.org/officeDocument/2006/relationships/image" Target="media/image151.wmf"/><Relationship Id="rId247" Type="http://schemas.openxmlformats.org/officeDocument/2006/relationships/oleObject" Target="embeddings/oleObject46.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9.bin"/><Relationship Id="rId11" Type="http://schemas.openxmlformats.org/officeDocument/2006/relationships/image" Target="media/image2.png"/><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6.bin"/><Relationship Id="rId22" Type="http://schemas.openxmlformats.org/officeDocument/2006/relationships/oleObject" Target="embeddings/oleObject7.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3.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1.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2.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8.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3.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2.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1.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8.bin"/><Relationship Id="rId66" Type="http://schemas.openxmlformats.org/officeDocument/2006/relationships/oleObject" Target="embeddings/oleObject11.bin"/><Relationship Id="rId131" Type="http://schemas.openxmlformats.org/officeDocument/2006/relationships/oleObject" Target="embeddings/oleObject23.bin"/><Relationship Id="rId327" Type="http://schemas.openxmlformats.org/officeDocument/2006/relationships/oleObject" Target="embeddings/oleObject64.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2.bin"/><Relationship Id="rId447" Type="http://schemas.openxmlformats.org/officeDocument/2006/relationships/image" Target="media/image352.wmf"/><Relationship Id="rId251" Type="http://schemas.openxmlformats.org/officeDocument/2006/relationships/oleObject" Target="embeddings/oleObject47.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8.bin"/><Relationship Id="rId153" Type="http://schemas.openxmlformats.org/officeDocument/2006/relationships/oleObject" Target="embeddings/oleObject25.bin"/><Relationship Id="rId195" Type="http://schemas.openxmlformats.org/officeDocument/2006/relationships/oleObject" Target="embeddings/oleObject34.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9.bin"/><Relationship Id="rId231" Type="http://schemas.openxmlformats.org/officeDocument/2006/relationships/oleObject" Target="embeddings/oleObject42.bin"/><Relationship Id="rId273" Type="http://schemas.openxmlformats.org/officeDocument/2006/relationships/oleObject" Target="embeddings/oleObject52.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2.bin"/><Relationship Id="rId133" Type="http://schemas.openxmlformats.org/officeDocument/2006/relationships/oleObject" Target="embeddings/oleObject24.bin"/><Relationship Id="rId175" Type="http://schemas.openxmlformats.org/officeDocument/2006/relationships/image" Target="media/image129.wmf"/><Relationship Id="rId340" Type="http://schemas.openxmlformats.org/officeDocument/2006/relationships/oleObject" Target="embeddings/oleObject67.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9.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196777</Words>
  <Characters>1121629</Characters>
  <Application>Microsoft Office Word</Application>
  <DocSecurity>0</DocSecurity>
  <Lines>9346</Lines>
  <Paragraphs>2631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1315775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23003-j40.</cp:lastModifiedBy>
  <cp:revision>13</cp:revision>
  <cp:lastPrinted>2019-02-25T14:05:00Z</cp:lastPrinted>
  <dcterms:created xsi:type="dcterms:W3CDTF">2025-09-22T06:58:00Z</dcterms:created>
  <dcterms:modified xsi:type="dcterms:W3CDTF">2026-01-07T08:08:00Z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4cda8f5c-78d6-4b1f-96c3-56765513599b</vt:lpwstr>
  </property>
</Properties>
</file>