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03A82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B221BD">
              <w:t>4</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w:t>
            </w:r>
            <w:r w:rsidR="00B221BD">
              <w:rPr>
                <w:sz w:val="32"/>
              </w:rPr>
              <w:t>8</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7777777" w:rsidR="00A9595B" w:rsidRDefault="00A9595B" w:rsidP="00A9595B">
      <w:pPr>
        <w:rPr>
          <w:lang w:eastAsia="zh-CN"/>
        </w:rPr>
      </w:pPr>
      <w:r>
        <w:rPr>
          <w:lang w:eastAsia="zh-CN"/>
        </w:rPr>
        <w:lastRenderedPageBreak/>
        <w:t xml:space="preserve">Attribute name: </w:t>
      </w:r>
      <w:r w:rsidRPr="00496E68">
        <w:rPr>
          <w:lang w:eastAsia="zh-CN"/>
        </w:rPr>
        <w:t>nWDAF</w:t>
      </w:r>
      <w:r>
        <w:rPr>
          <w:lang w:eastAsia="zh-CN"/>
        </w:rPr>
        <w:t>Aggregation</w:t>
      </w:r>
      <w:r w:rsidRPr="00496E68">
        <w:rPr>
          <w:lang w:eastAsia="zh-CN"/>
        </w:rPr>
        <w:t>CapabilityId</w:t>
      </w:r>
      <w:r>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77777777" w:rsidR="00A9595B" w:rsidRDefault="00A9595B" w:rsidP="00A9595B">
      <w:pPr>
        <w:rPr>
          <w:lang w:eastAsia="zh-CN"/>
        </w:rPr>
      </w:pPr>
      <w:r>
        <w:rPr>
          <w:lang w:eastAsia="zh-CN"/>
        </w:rPr>
        <w:t xml:space="preserve">Attribute name: </w:t>
      </w:r>
      <w:r w:rsidRPr="00496E68">
        <w:rPr>
          <w:lang w:eastAsia="zh-CN"/>
        </w:rPr>
        <w:t>nWDAF</w:t>
      </w:r>
      <w:r>
        <w:rPr>
          <w:lang w:eastAsia="zh-CN"/>
        </w:rPr>
        <w:t>MetadaProv</w:t>
      </w:r>
      <w:r w:rsidRPr="00496E68">
        <w:rPr>
          <w:lang w:eastAsia="zh-CN"/>
        </w:rPr>
        <w:t>CapabilityId</w:t>
      </w:r>
      <w:r>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71467F45"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3"/>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2BBBCA3E" w:rsidR="006B50BD" w:rsidRPr="00A9595B"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3EA024F8" w14:textId="3A1B941D" w:rsidR="003F1B97" w:rsidRPr="00787B4B" w:rsidRDefault="003F1B97" w:rsidP="003F1B97">
      <w:pPr>
        <w:keepNext/>
        <w:keepLines/>
        <w:spacing w:before="180"/>
        <w:ind w:left="1134" w:hanging="1134"/>
        <w:outlineLvl w:val="1"/>
        <w:rPr>
          <w:rFonts w:ascii="Arial" w:eastAsia="DengXian" w:hAnsi="Arial"/>
          <w:sz w:val="32"/>
        </w:rPr>
      </w:pPr>
      <w:bookmarkStart w:id="44" w:name="_Toc100756573"/>
      <w:r w:rsidRPr="00787B4B">
        <w:rPr>
          <w:rFonts w:ascii="Arial" w:eastAsia="DengXian" w:hAnsi="Arial"/>
          <w:sz w:val="32"/>
        </w:rPr>
        <w:t>4.3</w:t>
      </w:r>
      <w:r w:rsidRPr="00787B4B">
        <w:rPr>
          <w:rFonts w:ascii="Arial" w:eastAsia="DengXian" w:hAnsi="Arial"/>
          <w:sz w:val="32"/>
        </w:rPr>
        <w:tab/>
        <w:t xml:space="preserve">Key Issue #3: Performance </w:t>
      </w:r>
      <w:r>
        <w:rPr>
          <w:rFonts w:ascii="Arial" w:eastAsia="DengXian" w:hAnsi="Arial" w:hint="eastAsia"/>
          <w:sz w:val="32"/>
          <w:lang w:eastAsia="zh-CN"/>
        </w:rPr>
        <w:t>Meas</w:t>
      </w:r>
      <w:r>
        <w:rPr>
          <w:rFonts w:ascii="Arial" w:eastAsia="DengXian" w:hAnsi="Arial"/>
          <w:sz w:val="32"/>
        </w:rPr>
        <w:t>urement</w:t>
      </w:r>
      <w:r w:rsidRPr="00787B4B">
        <w:rPr>
          <w:rFonts w:ascii="Arial" w:eastAsia="DengXian" w:hAnsi="Arial"/>
          <w:sz w:val="32"/>
        </w:rPr>
        <w:t xml:space="preserve"> of the NWDAF on the Interaction Aspect</w:t>
      </w:r>
      <w:bookmarkEnd w:id="44"/>
    </w:p>
    <w:p w14:paraId="20B701AE" w14:textId="77777777" w:rsidR="003F1B97" w:rsidRPr="00787B4B" w:rsidRDefault="003F1B97" w:rsidP="003F1B97">
      <w:pPr>
        <w:keepNext/>
        <w:keepLines/>
        <w:spacing w:before="120"/>
        <w:ind w:left="1134" w:hanging="1134"/>
        <w:outlineLvl w:val="2"/>
        <w:rPr>
          <w:rFonts w:ascii="Arial" w:eastAsia="DengXian" w:hAnsi="Arial"/>
          <w:sz w:val="28"/>
        </w:rPr>
      </w:pPr>
      <w:bookmarkStart w:id="45" w:name="_Toc100756574"/>
      <w:r w:rsidRPr="00787B4B">
        <w:rPr>
          <w:rFonts w:ascii="Arial" w:eastAsia="DengXian" w:hAnsi="Arial"/>
          <w:sz w:val="28"/>
        </w:rPr>
        <w:t>4.3.1</w:t>
      </w:r>
      <w:r w:rsidRPr="00787B4B">
        <w:rPr>
          <w:rFonts w:ascii="Arial" w:eastAsia="DengXian" w:hAnsi="Arial"/>
          <w:sz w:val="28"/>
        </w:rPr>
        <w:tab/>
        <w:t>Description</w:t>
      </w:r>
      <w:bookmarkEnd w:id="45"/>
    </w:p>
    <w:p w14:paraId="27C843E8" w14:textId="77777777" w:rsidR="003F1B97" w:rsidRPr="00787B4B" w:rsidRDefault="003F1B97" w:rsidP="003F1B97">
      <w:pPr>
        <w:rPr>
          <w:rFonts w:eastAsia="DengXian"/>
        </w:rPr>
      </w:pPr>
      <w:r w:rsidRPr="00787B4B">
        <w:rPr>
          <w:rFonts w:eastAsia="DengXian"/>
        </w:rPr>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3F1B97">
      <w:pPr>
        <w:rPr>
          <w:rFonts w:eastAsia="DengXian"/>
          <w:lang w:eastAsia="zh-CN"/>
        </w:rPr>
      </w:pPr>
      <w:r w:rsidRPr="00787B4B">
        <w:rPr>
          <w:rFonts w:eastAsia="DengXian"/>
        </w:rPr>
        <w:t>As the requirement on network automation kept increasing, the NWDAF is expected to provide a variety of services to the other NFs and play a very important role in the future.</w:t>
      </w:r>
      <w:r w:rsidRPr="00787B4B">
        <w:rPr>
          <w:rFonts w:eastAsia="DengXian"/>
          <w:lang w:eastAsia="zh-CN"/>
        </w:rPr>
        <w:t xml:space="preserve"> </w:t>
      </w:r>
      <w:r w:rsidRPr="00787B4B">
        <w:rPr>
          <w:rFonts w:eastAsia="DengXian"/>
        </w:rPr>
        <w:t>Moreover, in the scenario where multiple NWDAFs are deployed, the NWDAF is also able to act as an Aggregator NWDAF to interact with one to multiple other NWDAFs</w:t>
      </w:r>
      <w:r w:rsidRPr="00787B4B">
        <w:rPr>
          <w:rFonts w:eastAsia="DengXian" w:hint="eastAsia"/>
          <w:lang w:eastAsia="zh-CN"/>
        </w:rPr>
        <w:t>.</w:t>
      </w:r>
    </w:p>
    <w:p w14:paraId="1EE75F0C" w14:textId="77777777" w:rsidR="003F1B97" w:rsidRPr="00787B4B" w:rsidRDefault="003F1B97" w:rsidP="003F1B97">
      <w:pPr>
        <w:rPr>
          <w:rFonts w:eastAsia="DengXian"/>
        </w:rPr>
      </w:pPr>
      <w:r w:rsidRPr="00787B4B">
        <w:rPr>
          <w:rFonts w:eastAsia="DengXian"/>
          <w:lang w:eastAsia="zh-CN"/>
        </w:rPr>
        <w:t>From the perspective of management</w:t>
      </w:r>
      <w:r w:rsidRPr="00787B4B">
        <w:rPr>
          <w:rFonts w:eastAsia="DengXian"/>
        </w:rPr>
        <w:t xml:space="preserve">, it is necessary for the operator to monitor the performance of NWDAF based on the interaction between the </w:t>
      </w:r>
      <w:r w:rsidRPr="00787B4B">
        <w:rPr>
          <w:rFonts w:eastAsia="DengXian"/>
          <w:lang w:eastAsia="zh-CN"/>
        </w:rPr>
        <w:t xml:space="preserve">producer and consumer of the </w:t>
      </w:r>
      <w:r w:rsidRPr="00787B4B">
        <w:rPr>
          <w:rFonts w:eastAsia="DengXian"/>
        </w:rPr>
        <w:t>services provided by the NWDAF. The interaction may include the requests, subscriptions, responses and notifications received and/or generated by NWDAF.</w:t>
      </w:r>
    </w:p>
    <w:p w14:paraId="2A1A3C8F" w14:textId="4F0DE391" w:rsidR="000B0E28" w:rsidRPr="00787B4B" w:rsidRDefault="003F1B97" w:rsidP="003F1B97">
      <w:pPr>
        <w:rPr>
          <w:rFonts w:eastAsia="DengXian"/>
        </w:rPr>
      </w:pPr>
      <w:r w:rsidRPr="00787B4B">
        <w:rPr>
          <w:rFonts w:eastAsia="DengXian"/>
        </w:rPr>
        <w:t xml:space="preserve">However, in the management domain, the performance </w:t>
      </w:r>
      <w:r>
        <w:rPr>
          <w:rFonts w:eastAsia="DengXian"/>
        </w:rPr>
        <w:t>measurement</w:t>
      </w:r>
      <w:r w:rsidRPr="00787B4B">
        <w:rPr>
          <w:rFonts w:eastAsia="DengXian"/>
        </w:rPr>
        <w:t xml:space="preserve"> of NWDAF on this aspect is missing. </w:t>
      </w:r>
    </w:p>
    <w:p w14:paraId="113F020E" w14:textId="62E01301" w:rsidR="003F1B97" w:rsidRDefault="003F1B97" w:rsidP="003F1B97">
      <w:pPr>
        <w:rPr>
          <w:rFonts w:eastAsia="DengXian"/>
        </w:rPr>
      </w:pPr>
      <w:r w:rsidRPr="00787B4B">
        <w:rPr>
          <w:rFonts w:eastAsia="DengXian"/>
          <w:lang w:eastAsia="zh-CN"/>
        </w:rPr>
        <w:t xml:space="preserve">In this key issue, </w:t>
      </w:r>
      <w:r w:rsidRPr="00787B4B">
        <w:rPr>
          <w:rFonts w:eastAsia="DengXian" w:hint="eastAsia"/>
          <w:lang w:eastAsia="zh-CN"/>
        </w:rPr>
        <w:t>the</w:t>
      </w:r>
      <w:r w:rsidRPr="00787B4B">
        <w:rPr>
          <w:rFonts w:eastAsia="DengXian"/>
          <w:lang w:eastAsia="zh-CN"/>
        </w:rPr>
        <w:t xml:space="preserve"> potential solution(s) is provided on </w:t>
      </w:r>
      <w:r w:rsidRPr="00787B4B">
        <w:rPr>
          <w:rFonts w:eastAsia="DengXian" w:hint="eastAsia"/>
          <w:lang w:eastAsia="zh-CN"/>
        </w:rPr>
        <w:t>t</w:t>
      </w:r>
      <w:r w:rsidRPr="00787B4B">
        <w:rPr>
          <w:rFonts w:eastAsia="DengXian"/>
          <w:lang w:eastAsia="zh-CN"/>
        </w:rPr>
        <w:t xml:space="preserve">he metrics and KPIs for performance </w:t>
      </w:r>
      <w:r>
        <w:rPr>
          <w:rFonts w:eastAsia="DengXian"/>
          <w:lang w:eastAsia="zh-CN"/>
        </w:rPr>
        <w:t>measurement</w:t>
      </w:r>
      <w:r w:rsidRPr="00787B4B">
        <w:rPr>
          <w:rFonts w:eastAsia="DengXian"/>
          <w:lang w:eastAsia="zh-CN"/>
        </w:rPr>
        <w:t xml:space="preserve"> </w:t>
      </w:r>
      <w:r w:rsidRPr="00787B4B">
        <w:rPr>
          <w:rFonts w:eastAsia="DengXian" w:hint="eastAsia"/>
          <w:lang w:eastAsia="zh-CN"/>
        </w:rPr>
        <w:t>of</w:t>
      </w:r>
      <w:r w:rsidRPr="00787B4B">
        <w:rPr>
          <w:rFonts w:eastAsia="DengXian"/>
          <w:lang w:eastAsia="zh-CN"/>
        </w:rPr>
        <w:t xml:space="preserve"> </w:t>
      </w:r>
      <w:r w:rsidRPr="00787B4B">
        <w:rPr>
          <w:rFonts w:eastAsia="DengXian" w:hint="eastAsia"/>
          <w:lang w:eastAsia="zh-CN"/>
        </w:rPr>
        <w:t>t</w:t>
      </w:r>
      <w:r w:rsidRPr="00787B4B">
        <w:rPr>
          <w:rFonts w:eastAsia="DengXian"/>
          <w:lang w:eastAsia="zh-CN"/>
        </w:rPr>
        <w:t xml:space="preserve">he NWDAF based on the </w:t>
      </w:r>
      <w:r w:rsidRPr="00787B4B">
        <w:rPr>
          <w:rFonts w:eastAsia="DengXian"/>
        </w:rPr>
        <w:t xml:space="preserve">interaction between the </w:t>
      </w:r>
      <w:r w:rsidRPr="00787B4B">
        <w:rPr>
          <w:rFonts w:eastAsia="DengXian"/>
          <w:lang w:eastAsia="zh-CN"/>
        </w:rPr>
        <w:t>producer and consumer of the</w:t>
      </w:r>
      <w:r>
        <w:rPr>
          <w:rFonts w:eastAsia="DengXian"/>
          <w:lang w:eastAsia="zh-CN"/>
        </w:rPr>
        <w:t xml:space="preserve"> analytics</w:t>
      </w:r>
      <w:r w:rsidRPr="00787B4B">
        <w:rPr>
          <w:rFonts w:eastAsia="DengXian"/>
          <w:lang w:eastAsia="zh-CN"/>
        </w:rPr>
        <w:t xml:space="preserve"> </w:t>
      </w:r>
      <w:r w:rsidRPr="00787B4B">
        <w:rPr>
          <w:rFonts w:eastAsia="DengXian"/>
        </w:rPr>
        <w:t>services provided by the NWDAF.</w:t>
      </w:r>
    </w:p>
    <w:p w14:paraId="51457E8F" w14:textId="5A66C1CD" w:rsidR="00D30243" w:rsidRPr="00451F3B" w:rsidRDefault="00D30243" w:rsidP="00451F3B">
      <w:pPr>
        <w:keepNext/>
        <w:keepLines/>
        <w:spacing w:before="120"/>
        <w:ind w:left="1134" w:hanging="1134"/>
        <w:outlineLvl w:val="2"/>
        <w:rPr>
          <w:rFonts w:ascii="Arial" w:eastAsia="DengXian" w:hAnsi="Arial"/>
          <w:sz w:val="28"/>
        </w:rPr>
      </w:pPr>
      <w:r w:rsidRPr="00787B4B">
        <w:rPr>
          <w:rFonts w:ascii="Arial" w:eastAsia="DengXian" w:hAnsi="Arial"/>
          <w:sz w:val="28"/>
        </w:rPr>
        <w:t>4.3.2</w:t>
      </w:r>
      <w:r w:rsidRPr="00787B4B">
        <w:rPr>
          <w:rFonts w:ascii="Arial" w:eastAsia="DengXian" w:hAnsi="Arial"/>
          <w:sz w:val="28"/>
        </w:rPr>
        <w:tab/>
        <w:t xml:space="preserve">Potential </w:t>
      </w:r>
      <w:r>
        <w:rPr>
          <w:rFonts w:ascii="Arial" w:eastAsia="DengXian" w:hAnsi="Arial" w:hint="eastAsia"/>
          <w:sz w:val="28"/>
          <w:lang w:eastAsia="zh-CN"/>
        </w:rPr>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787B4B" w:rsidRDefault="003F1B97" w:rsidP="003F1B97">
      <w:pPr>
        <w:keepNext/>
        <w:keepLines/>
        <w:spacing w:before="120"/>
        <w:ind w:left="1134" w:hanging="1134"/>
        <w:outlineLvl w:val="2"/>
        <w:rPr>
          <w:rFonts w:ascii="Arial" w:eastAsia="DengXian" w:hAnsi="Arial"/>
          <w:sz w:val="28"/>
        </w:rPr>
      </w:pPr>
      <w:r w:rsidRPr="00787B4B">
        <w:rPr>
          <w:rFonts w:ascii="Arial" w:eastAsia="DengXian" w:hAnsi="Arial"/>
          <w:sz w:val="28"/>
        </w:rPr>
        <w:lastRenderedPageBreak/>
        <w:t>4.3.</w:t>
      </w:r>
      <w:r w:rsidR="00D30243">
        <w:rPr>
          <w:rFonts w:ascii="Arial" w:eastAsia="DengXian" w:hAnsi="Arial"/>
          <w:sz w:val="28"/>
        </w:rPr>
        <w:t>3</w:t>
      </w:r>
      <w:r w:rsidRPr="00787B4B">
        <w:rPr>
          <w:rFonts w:ascii="Arial" w:eastAsia="DengXian" w:hAnsi="Arial"/>
          <w:sz w:val="28"/>
        </w:rPr>
        <w:tab/>
        <w:t>Potential solutions</w:t>
      </w:r>
    </w:p>
    <w:p w14:paraId="0390F300" w14:textId="1CBE7796" w:rsidR="003F1B97" w:rsidRPr="00787B4B" w:rsidRDefault="003F1B97" w:rsidP="003F1B97">
      <w:pPr>
        <w:keepNext/>
        <w:keepLines/>
        <w:spacing w:before="120"/>
        <w:ind w:left="1418" w:hanging="1418"/>
        <w:outlineLvl w:val="3"/>
        <w:rPr>
          <w:rFonts w:ascii="Arial" w:eastAsia="DengXian" w:hAnsi="Arial"/>
          <w:sz w:val="24"/>
        </w:rPr>
      </w:pPr>
      <w:r w:rsidRPr="00787B4B">
        <w:rPr>
          <w:rFonts w:ascii="Arial" w:eastAsia="DengXian" w:hAnsi="Arial"/>
          <w:sz w:val="24"/>
        </w:rPr>
        <w:t>4.3.</w:t>
      </w:r>
      <w:r w:rsidR="00D30243">
        <w:rPr>
          <w:rFonts w:ascii="Arial" w:eastAsia="DengXian" w:hAnsi="Arial"/>
          <w:sz w:val="24"/>
        </w:rPr>
        <w:t>3</w:t>
      </w:r>
      <w:r w:rsidRPr="00787B4B">
        <w:rPr>
          <w:rFonts w:ascii="Arial" w:eastAsia="DengXian" w:hAnsi="Arial"/>
          <w:sz w:val="24"/>
        </w:rPr>
        <w:t>.1</w:t>
      </w:r>
      <w:r w:rsidRPr="00787B4B">
        <w:rPr>
          <w:rFonts w:ascii="Arial" w:eastAsia="DengXian" w:hAnsi="Arial"/>
          <w:sz w:val="24"/>
        </w:rPr>
        <w:tab/>
        <w:t xml:space="preserve">Potential solution #1: </w:t>
      </w:r>
      <w:r w:rsidRPr="00787B4B">
        <w:rPr>
          <w:rFonts w:ascii="Arial" w:eastAsia="DengXian" w:hAnsi="Arial"/>
          <w:sz w:val="24"/>
          <w:lang w:eastAsia="zh-CN"/>
        </w:rPr>
        <w:t>number of subscriptions and/or requests</w:t>
      </w:r>
    </w:p>
    <w:p w14:paraId="6AC70ACF" w14:textId="51FE678B" w:rsidR="003F1B97" w:rsidRPr="00787B4B" w:rsidRDefault="003F1B97" w:rsidP="003F1B97">
      <w:pPr>
        <w:keepNext/>
        <w:keepLines/>
        <w:spacing w:before="120"/>
        <w:ind w:left="1701" w:hanging="1701"/>
        <w:outlineLvl w:val="4"/>
        <w:rPr>
          <w:rFonts w:ascii="Arial" w:eastAsia="DengXian" w:hAnsi="Arial"/>
          <w:sz w:val="22"/>
          <w:lang w:eastAsia="ko-KR"/>
        </w:rPr>
      </w:pPr>
      <w:bookmarkStart w:id="46" w:name="_Toc81513726"/>
      <w:bookmarkStart w:id="47" w:name="_Toc82681762"/>
      <w:r w:rsidRPr="00787B4B">
        <w:rPr>
          <w:rFonts w:ascii="Arial" w:eastAsia="DengXian" w:hAnsi="Arial"/>
          <w:sz w:val="22"/>
          <w:lang w:eastAsia="ko-KR"/>
        </w:rPr>
        <w:t>4.3.</w:t>
      </w:r>
      <w:r w:rsidR="00D30243">
        <w:rPr>
          <w:rFonts w:ascii="Arial" w:eastAsia="DengXian" w:hAnsi="Arial"/>
          <w:sz w:val="22"/>
          <w:lang w:eastAsia="ko-KR"/>
        </w:rPr>
        <w:t>3</w:t>
      </w:r>
      <w:r w:rsidRPr="00787B4B">
        <w:rPr>
          <w:rFonts w:ascii="Arial" w:eastAsia="DengXian" w:hAnsi="Arial"/>
          <w:sz w:val="22"/>
          <w:lang w:eastAsia="ko-KR"/>
        </w:rPr>
        <w:t>.1.1</w:t>
      </w:r>
      <w:r w:rsidRPr="00787B4B">
        <w:rPr>
          <w:rFonts w:ascii="Arial" w:eastAsia="DengXian" w:hAnsi="Arial"/>
          <w:sz w:val="22"/>
          <w:lang w:eastAsia="ko-KR"/>
        </w:rPr>
        <w:tab/>
        <w:t>Introduction</w:t>
      </w:r>
      <w:bookmarkEnd w:id="46"/>
      <w:bookmarkEnd w:id="47"/>
    </w:p>
    <w:p w14:paraId="70F68FCC" w14:textId="77777777" w:rsidR="003F1B97" w:rsidRPr="00787B4B" w:rsidRDefault="003F1B97" w:rsidP="003F1B97">
      <w:pPr>
        <w:rPr>
          <w:rFonts w:eastAsia="DengXian"/>
        </w:rPr>
      </w:pPr>
      <w:r w:rsidRPr="00787B4B">
        <w:rPr>
          <w:rFonts w:eastAsia="DengXian"/>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3F1B97">
      <w:pPr>
        <w:rPr>
          <w:rFonts w:eastAsia="DengXian"/>
        </w:rPr>
      </w:pPr>
      <w:r w:rsidRPr="00787B4B">
        <w:rPr>
          <w:rFonts w:eastAsia="DengXian"/>
        </w:rPr>
        <w:t xml:space="preserve">The proposed solution can be a potential solution for the performance </w:t>
      </w:r>
      <w:r>
        <w:rPr>
          <w:rFonts w:eastAsia="DengXian"/>
        </w:rPr>
        <w:t>measurement</w:t>
      </w:r>
      <w:r w:rsidRPr="00787B4B">
        <w:rPr>
          <w:rFonts w:eastAsia="DengXian"/>
        </w:rPr>
        <w:t xml:space="preserve"> of the NWDAF</w:t>
      </w:r>
      <w:r>
        <w:rPr>
          <w:rFonts w:eastAsia="DengXian"/>
        </w:rPr>
        <w:t xml:space="preserve"> </w:t>
      </w:r>
      <w:r w:rsidRPr="00BE363F">
        <w:rPr>
          <w:rFonts w:eastAsia="DengXian"/>
        </w:rPr>
        <w:t>supporting analytics services, such as NWDAF containg Analytics Logical Function (AnLF)</w:t>
      </w:r>
      <w:r>
        <w:rPr>
          <w:rFonts w:eastAsia="DengXian" w:hint="eastAsia"/>
          <w:lang w:eastAsia="zh-CN"/>
        </w:rPr>
        <w:t>,</w:t>
      </w:r>
      <w:r w:rsidRPr="00787B4B">
        <w:rPr>
          <w:rFonts w:eastAsia="DengXian"/>
        </w:rPr>
        <w:t xml:space="preserve"> based on the interaction aspect.</w:t>
      </w:r>
    </w:p>
    <w:p w14:paraId="5949BC42" w14:textId="38097C36"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w:t>
      </w:r>
      <w:r w:rsidR="00D30243">
        <w:rPr>
          <w:rFonts w:ascii="Arial" w:eastAsia="DengXian" w:hAnsi="Arial"/>
          <w:sz w:val="22"/>
          <w:lang w:eastAsia="ko-KR"/>
        </w:rPr>
        <w:t>3</w:t>
      </w:r>
      <w:r w:rsidRPr="00787B4B">
        <w:rPr>
          <w:rFonts w:ascii="Arial" w:eastAsia="DengXian" w:hAnsi="Arial"/>
          <w:sz w:val="22"/>
          <w:lang w:eastAsia="ko-KR"/>
        </w:rPr>
        <w:t>.1.2</w:t>
      </w:r>
      <w:r w:rsidRPr="00787B4B">
        <w:rPr>
          <w:rFonts w:ascii="Arial" w:eastAsia="DengXian" w:hAnsi="Arial"/>
          <w:sz w:val="22"/>
          <w:lang w:eastAsia="ko-KR"/>
        </w:rPr>
        <w:tab/>
        <w:t>Description</w:t>
      </w:r>
    </w:p>
    <w:p w14:paraId="7CC8289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subscriptions and/or requests received by NWDAF. </w:t>
      </w:r>
    </w:p>
    <w:p w14:paraId="25CAD372"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w:t>
      </w:r>
      <w:r w:rsidRPr="00787B4B">
        <w:rPr>
          <w:rFonts w:eastAsia="DengXian"/>
          <w:lang w:val="en-US"/>
        </w:rPr>
        <w:t xml:space="preserve"> and </w:t>
      </w:r>
      <w:r w:rsidRPr="00787B4B">
        <w:rPr>
          <w:rFonts w:eastAsia="DengXian"/>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w:t>
      </w:r>
      <w:r w:rsidRPr="00787B4B">
        <w:rPr>
          <w:rFonts w:eastAsia="DengXian"/>
          <w:lang w:val="en-US"/>
        </w:rPr>
        <w:t xml:space="preserve"> </w:t>
      </w:r>
      <w:r w:rsidRPr="00787B4B">
        <w:rPr>
          <w:rFonts w:eastAsia="DengXian"/>
        </w:rPr>
        <w:t>5G VN group.</w:t>
      </w:r>
    </w:p>
    <w:p w14:paraId="711E901B" w14:textId="77777777" w:rsidR="003F1B97" w:rsidRPr="00787B4B" w:rsidRDefault="003F1B97" w:rsidP="003F1B97">
      <w:pPr>
        <w:rPr>
          <w:rFonts w:eastAsia="DengXian"/>
        </w:rPr>
      </w:pPr>
      <w:r w:rsidRPr="00787B4B">
        <w:rPr>
          <w:rFonts w:eastAsia="DengXian"/>
        </w:rPr>
        <w:t>Therefore, this proposed performance measurements are also defined as the number of subscriptions and/or requests received by NWDAF based on the analytics ID</w:t>
      </w:r>
      <w:r w:rsidRPr="00787B4B">
        <w:rPr>
          <w:rFonts w:eastAsia="DengXian"/>
          <w:lang w:val="en-US"/>
        </w:rPr>
        <w:t>,</w:t>
      </w:r>
      <w:r w:rsidRPr="00787B4B">
        <w:rPr>
          <w:rFonts w:eastAsia="DengXian"/>
        </w:rPr>
        <w:t xml:space="preserve"> S-NSSAI</w:t>
      </w:r>
      <w:r w:rsidRPr="00787B4B">
        <w:rPr>
          <w:rFonts w:eastAsia="DengXian"/>
          <w:lang w:val="en-US"/>
        </w:rPr>
        <w:t xml:space="preserve"> or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w:t>
      </w:r>
      <w:r w:rsidRPr="00787B4B">
        <w:rPr>
          <w:rFonts w:eastAsia="DengXian"/>
          <w:lang w:val="en-US"/>
        </w:rPr>
        <w:t>,</w:t>
      </w:r>
      <w:r w:rsidRPr="00787B4B">
        <w:rPr>
          <w:rFonts w:eastAsia="DengXian"/>
        </w:rPr>
        <w:t xml:space="preserve"> S-NSSAI and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val="en-US"/>
        </w:rPr>
        <w:t xml:space="preserve"> </w:t>
      </w:r>
      <w:r w:rsidRPr="00787B4B">
        <w:rPr>
          <w:rFonts w:eastAsia="DengXian"/>
        </w:rPr>
        <w:t>can be obtained from the NWDAF service consumer (see TS 23.288 [2]).</w:t>
      </w:r>
    </w:p>
    <w:p w14:paraId="3C8B57E4"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can be measured as follows:</w:t>
      </w:r>
    </w:p>
    <w:p w14:paraId="48B797E0" w14:textId="77777777" w:rsidR="003F1B97" w:rsidRPr="00787B4B" w:rsidRDefault="003F1B97" w:rsidP="003F1B97">
      <w:pPr>
        <w:ind w:left="568" w:hanging="284"/>
        <w:rPr>
          <w:rFonts w:eastAsia="DengXian"/>
        </w:rPr>
      </w:pPr>
      <w:r w:rsidRPr="00787B4B">
        <w:rPr>
          <w:rFonts w:eastAsia="DengXian"/>
        </w:rPr>
        <w:t>- When the NWDAF receives the Nnwdaf_AnalyticsSubscription_Subscribe service operation (See TS 23.288 [2]) from the NWDAF service consumer, each accepted subscription is added to the relevant counter.</w:t>
      </w:r>
    </w:p>
    <w:p w14:paraId="464A423E" w14:textId="77777777" w:rsidR="003F1B97" w:rsidRPr="00787B4B" w:rsidRDefault="003F1B97" w:rsidP="003F1B97">
      <w:pPr>
        <w:rPr>
          <w:rFonts w:eastAsia="DengXian"/>
        </w:rPr>
      </w:pPr>
      <w:r w:rsidRPr="00787B4B">
        <w:rPr>
          <w:rFonts w:eastAsia="DengXian"/>
        </w:rPr>
        <w:t>The number of requests received by NWDAF can be measured as follows:</w:t>
      </w:r>
    </w:p>
    <w:p w14:paraId="29DC2482" w14:textId="77777777" w:rsidR="003F1B97" w:rsidRPr="00787B4B" w:rsidRDefault="003F1B97" w:rsidP="003F1B97">
      <w:pPr>
        <w:ind w:left="568" w:hanging="284"/>
        <w:rPr>
          <w:rFonts w:eastAsia="DengXian"/>
        </w:rPr>
      </w:pPr>
      <w:r w:rsidRPr="00787B4B">
        <w:rPr>
          <w:rFonts w:eastAsia="DengXian"/>
        </w:rPr>
        <w:t>- When the NWDAF receives the Nnwdaf_AnalyticsInfo_Request service operation (See TS 23.288 [2]) from the NWDAF service consumer, each accepted request is added to the relevant counter.</w:t>
      </w:r>
    </w:p>
    <w:p w14:paraId="7D715CD9"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analytics ID(s) </w:t>
      </w:r>
      <w:r w:rsidRPr="00787B4B">
        <w:rPr>
          <w:rFonts w:eastAsia="DengXian"/>
        </w:rPr>
        <w:t>can be measured as follows:</w:t>
      </w:r>
    </w:p>
    <w:p w14:paraId="0103F7EF"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analytics ID.</w:t>
      </w:r>
    </w:p>
    <w:p w14:paraId="104B2C1F"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S-NSSAI </w:t>
      </w:r>
      <w:r w:rsidRPr="00787B4B">
        <w:rPr>
          <w:rFonts w:eastAsia="DengXian"/>
        </w:rPr>
        <w:t>can be measured as follows:</w:t>
      </w:r>
    </w:p>
    <w:p w14:paraId="2EE85FC1"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S-NSSAI.</w:t>
      </w:r>
    </w:p>
    <w:p w14:paraId="23AE40D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w:t>
      </w:r>
      <w:r w:rsidRPr="00787B4B">
        <w:rPr>
          <w:rFonts w:eastAsia="DengXian"/>
        </w:rPr>
        <w:t>5G VN group</w:t>
      </w:r>
      <w:r w:rsidRPr="00787B4B">
        <w:rPr>
          <w:rFonts w:eastAsia="DengXian"/>
          <w:lang w:eastAsia="zh-CN"/>
        </w:rPr>
        <w:t xml:space="preserve"> </w:t>
      </w:r>
      <w:r w:rsidRPr="00787B4B">
        <w:rPr>
          <w:rFonts w:eastAsia="DengXian"/>
        </w:rPr>
        <w:t>can be measured as follows:</w:t>
      </w:r>
    </w:p>
    <w:p w14:paraId="6EF9A857"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7ABC175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hint="eastAsia"/>
          <w:lang w:eastAsia="zh-CN"/>
        </w:rPr>
        <w:t>requ</w:t>
      </w:r>
      <w:r w:rsidRPr="00787B4B">
        <w:rPr>
          <w:rFonts w:eastAsia="DengXian"/>
        </w:rPr>
        <w:t xml:space="preserve">ests received by NWDAF </w:t>
      </w:r>
      <w:r w:rsidRPr="00787B4B">
        <w:rPr>
          <w:rFonts w:eastAsia="DengXian"/>
          <w:lang w:eastAsia="zh-CN"/>
        </w:rPr>
        <w:t xml:space="preserve">based on the analytics ID(s) </w:t>
      </w:r>
      <w:r w:rsidRPr="00787B4B">
        <w:rPr>
          <w:rFonts w:eastAsia="DengXian"/>
        </w:rPr>
        <w:t>can be measured as follows:</w:t>
      </w:r>
    </w:p>
    <w:p w14:paraId="1CD74A7B"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Nnwdaf_AnalyticsInfo_Request service operation (See TS 23.288 [2]) from the NWDAF service consumer</w:t>
      </w:r>
      <w:r w:rsidRPr="00787B4B">
        <w:rPr>
          <w:rFonts w:eastAsia="DengXian" w:hint="eastAsia"/>
          <w:lang w:eastAsia="zh-CN"/>
        </w:rPr>
        <w:t>,</w:t>
      </w:r>
      <w:r w:rsidRPr="00787B4B">
        <w:rPr>
          <w:rFonts w:eastAsia="DengXian"/>
          <w:lang w:eastAsia="zh-CN"/>
        </w:rPr>
        <w:t xml:space="preserve"> each accepted request is added to the relevant subcounter per analytics ID.</w:t>
      </w:r>
    </w:p>
    <w:p w14:paraId="0A5112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based on the S-NSSAI</w:t>
      </w:r>
      <w:r w:rsidRPr="00787B4B">
        <w:rPr>
          <w:rFonts w:eastAsia="DengXian"/>
        </w:rPr>
        <w:t xml:space="preserve"> can be measured as follows:</w:t>
      </w:r>
    </w:p>
    <w:p w14:paraId="6335D240" w14:textId="77777777" w:rsidR="003F1B97" w:rsidRPr="00787B4B" w:rsidRDefault="003F1B97" w:rsidP="003F1B97">
      <w:pPr>
        <w:ind w:left="568" w:hanging="284"/>
        <w:rPr>
          <w:rFonts w:eastAsia="DengXian"/>
        </w:rPr>
      </w:pPr>
      <w:r w:rsidRPr="00787B4B">
        <w:rPr>
          <w:rFonts w:eastAsia="DengXian"/>
        </w:rPr>
        <w:lastRenderedPageBreak/>
        <w:t>- When the NWDAF receives the Nnwdaf_AnalyticsInfo_Request service operation (See TS 23.288 [2]) from the NWDAF service consumer, each accepted request is added to the relevant subcounter per S-NSSAI.</w:t>
      </w:r>
    </w:p>
    <w:p w14:paraId="22CFD98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 xml:space="preserve">based on the </w:t>
      </w:r>
      <w:r w:rsidRPr="00787B4B">
        <w:rPr>
          <w:rFonts w:eastAsia="DengXian"/>
        </w:rPr>
        <w:t>5G VN group can be measured as follows:</w:t>
      </w:r>
    </w:p>
    <w:p w14:paraId="1AD83E86" w14:textId="77777777" w:rsidR="003F1B97" w:rsidRPr="00787B4B" w:rsidRDefault="003F1B97" w:rsidP="003F1B97">
      <w:pPr>
        <w:ind w:left="568" w:hanging="284"/>
        <w:rPr>
          <w:rFonts w:eastAsia="DengXian"/>
        </w:rPr>
      </w:pPr>
      <w:r w:rsidRPr="00787B4B">
        <w:rPr>
          <w:rFonts w:eastAsia="DengXian"/>
        </w:rPr>
        <w:t xml:space="preserve">- When the NWDAF receives the Nnwdaf_AnalyticsInfo_Request service operation (See TS 23.288 [2]) from the NWDAF service consumer, each accepted request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p>
    <w:p w14:paraId="74E35C8A" w14:textId="2E102571" w:rsidR="003F1B97" w:rsidRDefault="003F1B97" w:rsidP="003F1B97">
      <w:pPr>
        <w:keepLines/>
        <w:ind w:left="1135" w:hanging="851"/>
        <w:rPr>
          <w:rFonts w:eastAsia="DengXian"/>
          <w:color w:val="FF0000"/>
        </w:rPr>
      </w:pPr>
    </w:p>
    <w:p w14:paraId="41497FF8" w14:textId="3C791E2B" w:rsidR="003F1B97" w:rsidRPr="00787B4B" w:rsidRDefault="003F1B97" w:rsidP="003F1B97">
      <w:pPr>
        <w:keepNext/>
        <w:keepLines/>
        <w:spacing w:before="120"/>
        <w:ind w:left="1418" w:hanging="1418"/>
        <w:outlineLvl w:val="3"/>
        <w:rPr>
          <w:rFonts w:ascii="Arial" w:eastAsia="DengXian" w:hAnsi="Arial"/>
          <w:sz w:val="24"/>
        </w:rPr>
      </w:pPr>
      <w:bookmarkStart w:id="48" w:name="_Toc100756575"/>
      <w:r w:rsidRPr="00787B4B">
        <w:rPr>
          <w:rFonts w:ascii="Arial" w:eastAsia="DengXian" w:hAnsi="Arial"/>
          <w:sz w:val="24"/>
        </w:rPr>
        <w:t>4.3.</w:t>
      </w:r>
      <w:r w:rsidR="00D30243">
        <w:rPr>
          <w:rFonts w:ascii="Arial" w:eastAsia="DengXian" w:hAnsi="Arial"/>
          <w:sz w:val="24"/>
        </w:rPr>
        <w:t>3</w:t>
      </w:r>
      <w:r w:rsidRPr="00787B4B">
        <w:rPr>
          <w:rFonts w:ascii="Arial" w:eastAsia="DengXian" w:hAnsi="Arial"/>
          <w:sz w:val="24"/>
        </w:rPr>
        <w:t>.2</w:t>
      </w:r>
      <w:r w:rsidRPr="00787B4B">
        <w:rPr>
          <w:rFonts w:ascii="Arial" w:eastAsia="DengXian" w:hAnsi="Arial"/>
          <w:sz w:val="24"/>
        </w:rPr>
        <w:tab/>
        <w:t xml:space="preserve">Potential solution #2: </w:t>
      </w:r>
      <w:r w:rsidRPr="00787B4B">
        <w:rPr>
          <w:rFonts w:ascii="Arial" w:eastAsia="DengXian" w:hAnsi="Arial"/>
          <w:sz w:val="24"/>
          <w:lang w:eastAsia="zh-CN"/>
        </w:rPr>
        <w:t xml:space="preserve"> number of notifications and/or responses</w:t>
      </w:r>
    </w:p>
    <w:p w14:paraId="3BBF1F5E" w14:textId="0D87215B"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w:t>
      </w:r>
      <w:r w:rsidR="00D30243">
        <w:rPr>
          <w:rFonts w:ascii="Arial" w:eastAsia="DengXian" w:hAnsi="Arial"/>
          <w:sz w:val="22"/>
          <w:lang w:eastAsia="ko-KR"/>
        </w:rPr>
        <w:t>3</w:t>
      </w:r>
      <w:r w:rsidRPr="00787B4B">
        <w:rPr>
          <w:rFonts w:ascii="Arial" w:eastAsia="DengXian" w:hAnsi="Arial"/>
          <w:sz w:val="22"/>
          <w:lang w:eastAsia="ko-KR"/>
        </w:rPr>
        <w:t>.2.1</w:t>
      </w:r>
      <w:r w:rsidRPr="00787B4B">
        <w:rPr>
          <w:rFonts w:ascii="Arial" w:eastAsia="DengXian" w:hAnsi="Arial"/>
          <w:sz w:val="22"/>
          <w:lang w:eastAsia="ko-KR"/>
        </w:rPr>
        <w:tab/>
        <w:t>Introduction</w:t>
      </w:r>
    </w:p>
    <w:p w14:paraId="2E231D8F" w14:textId="77777777" w:rsidR="003F1B97" w:rsidRPr="00787B4B" w:rsidRDefault="003F1B97" w:rsidP="003F1B97">
      <w:pPr>
        <w:rPr>
          <w:rFonts w:eastAsia="DengXian"/>
        </w:rPr>
      </w:pPr>
      <w:r w:rsidRPr="00787B4B">
        <w:rPr>
          <w:rFonts w:eastAsia="DengXian"/>
        </w:rPr>
        <w:t xml:space="preserve">This solution is proposed on how to provide the performance measurements of the NWDAF based on the </w:t>
      </w:r>
      <w:r w:rsidRPr="00787B4B">
        <w:rPr>
          <w:rFonts w:eastAsia="DengXian"/>
          <w:lang w:eastAsia="zh-CN"/>
        </w:rPr>
        <w:t>notifications and/or responses generated by NWDAF</w:t>
      </w:r>
      <w:r w:rsidRPr="00787B4B">
        <w:rPr>
          <w:rFonts w:eastAsia="DengXian"/>
        </w:rPr>
        <w:t xml:space="preserve">. The proposed performance measurements are defined as the number of </w:t>
      </w:r>
      <w:r w:rsidRPr="00787B4B">
        <w:rPr>
          <w:rFonts w:eastAsia="DengXian"/>
          <w:lang w:eastAsia="zh-CN"/>
        </w:rPr>
        <w:t>notifications and/or responses generated by NWDAF</w:t>
      </w:r>
      <w:r w:rsidRPr="00787B4B">
        <w:rPr>
          <w:rFonts w:eastAsia="DengXian"/>
        </w:rPr>
        <w:t>.</w:t>
      </w:r>
    </w:p>
    <w:p w14:paraId="1431CA92" w14:textId="14174959" w:rsidR="003F1B97" w:rsidRPr="00787B4B" w:rsidRDefault="003F1B97" w:rsidP="003F1B97">
      <w:pPr>
        <w:rPr>
          <w:rFonts w:eastAsia="DengXian"/>
        </w:rPr>
      </w:pPr>
      <w:r w:rsidRPr="00787B4B">
        <w:rPr>
          <w:rFonts w:eastAsia="DengXian"/>
        </w:rPr>
        <w:t xml:space="preserve">The proposed solution can be a potential solution for the performance </w:t>
      </w:r>
      <w:r>
        <w:rPr>
          <w:rFonts w:eastAsia="DengXian"/>
        </w:rPr>
        <w:t>measurement</w:t>
      </w:r>
      <w:r w:rsidRPr="00787B4B">
        <w:rPr>
          <w:rFonts w:eastAsia="DengXian"/>
        </w:rPr>
        <w:t xml:space="preserve"> of the NWDAF</w:t>
      </w:r>
      <w:r>
        <w:rPr>
          <w:rFonts w:eastAsia="DengXian"/>
        </w:rPr>
        <w:t xml:space="preserve"> </w:t>
      </w:r>
      <w:r w:rsidRPr="00BE363F">
        <w:rPr>
          <w:rFonts w:eastAsia="DengXian"/>
        </w:rPr>
        <w:t>supporting analytics services, such as NWDAF conta</w:t>
      </w:r>
      <w:r w:rsidR="00125C0A">
        <w:rPr>
          <w:rFonts w:eastAsia="DengXian"/>
        </w:rPr>
        <w:t>in</w:t>
      </w:r>
      <w:r w:rsidRPr="00BE363F">
        <w:rPr>
          <w:rFonts w:eastAsia="DengXian"/>
        </w:rPr>
        <w:t>ing Analytics Logical Function (AnLF)</w:t>
      </w:r>
      <w:r>
        <w:rPr>
          <w:rFonts w:eastAsia="DengXian" w:hint="eastAsia"/>
          <w:lang w:eastAsia="zh-CN"/>
        </w:rPr>
        <w:t>,</w:t>
      </w:r>
      <w:r w:rsidRPr="00787B4B">
        <w:rPr>
          <w:rFonts w:eastAsia="DengXian"/>
        </w:rPr>
        <w:t xml:space="preserve"> based on the interaction aspect.  </w:t>
      </w:r>
    </w:p>
    <w:p w14:paraId="553511CA" w14:textId="5C65920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w:t>
      </w:r>
      <w:r w:rsidR="00D30243">
        <w:rPr>
          <w:rFonts w:ascii="Arial" w:eastAsia="DengXian" w:hAnsi="Arial"/>
          <w:sz w:val="22"/>
          <w:lang w:eastAsia="ko-KR"/>
        </w:rPr>
        <w:t>3</w:t>
      </w:r>
      <w:r w:rsidRPr="00787B4B">
        <w:rPr>
          <w:rFonts w:ascii="Arial" w:eastAsia="DengXian" w:hAnsi="Arial"/>
          <w:sz w:val="22"/>
          <w:lang w:eastAsia="ko-KR"/>
        </w:rPr>
        <w:t>.2.2</w:t>
      </w:r>
      <w:r w:rsidRPr="00787B4B">
        <w:rPr>
          <w:rFonts w:ascii="Arial" w:eastAsia="DengXian" w:hAnsi="Arial"/>
          <w:sz w:val="22"/>
          <w:lang w:eastAsia="ko-KR"/>
        </w:rPr>
        <w:tab/>
        <w:t>Description</w:t>
      </w:r>
    </w:p>
    <w:p w14:paraId="6FF8488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w:t>
      </w:r>
      <w:r w:rsidRPr="00787B4B">
        <w:rPr>
          <w:rFonts w:eastAsia="DengXian"/>
          <w:lang w:eastAsia="zh-CN"/>
        </w:rPr>
        <w:t>notifications and/or responses generated</w:t>
      </w:r>
      <w:r w:rsidRPr="00787B4B">
        <w:rPr>
          <w:rFonts w:eastAsia="DengXian"/>
        </w:rPr>
        <w:t xml:space="preserve"> by NWDAF. </w:t>
      </w:r>
    </w:p>
    <w:p w14:paraId="23041EB8"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 and</w:t>
      </w:r>
      <w:r w:rsidRPr="00787B4B">
        <w:rPr>
          <w:rFonts w:eastAsia="DengXian"/>
          <w:lang w:val="en-US"/>
        </w:rPr>
        <w:t xml:space="preserve"> </w:t>
      </w:r>
      <w:r w:rsidRPr="00787B4B">
        <w:rPr>
          <w:rFonts w:eastAsia="DengXian"/>
        </w:rPr>
        <w:t>5G VN group</w:t>
      </w:r>
      <w:r w:rsidRPr="00787B4B">
        <w:rPr>
          <w:rFonts w:eastAsia="DengXian"/>
          <w:lang w:val="en-US"/>
        </w:rPr>
        <w:t xml:space="preserve"> </w:t>
      </w:r>
      <w:r w:rsidRPr="00787B4B">
        <w:rPr>
          <w:rFonts w:eastAsia="DengXian"/>
        </w:rPr>
        <w:t>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 5G VN group.</w:t>
      </w:r>
    </w:p>
    <w:p w14:paraId="701B360F" w14:textId="77777777" w:rsidR="003F1B97" w:rsidRPr="00787B4B" w:rsidRDefault="003F1B97" w:rsidP="003F1B97">
      <w:pPr>
        <w:rPr>
          <w:rFonts w:eastAsia="DengXian"/>
        </w:rPr>
      </w:pPr>
      <w:r w:rsidRPr="00787B4B">
        <w:rPr>
          <w:rFonts w:eastAsia="DengXian"/>
        </w:rPr>
        <w:t xml:space="preserve">Therefore, this proposed performance measurements are also defined as the number of </w:t>
      </w:r>
      <w:r w:rsidRPr="00787B4B">
        <w:rPr>
          <w:rFonts w:eastAsia="DengXian"/>
          <w:lang w:eastAsia="zh-CN"/>
        </w:rPr>
        <w:t>notifications and/or responses generated</w:t>
      </w:r>
      <w:r w:rsidRPr="00787B4B">
        <w:rPr>
          <w:rFonts w:eastAsia="DengXian"/>
        </w:rPr>
        <w:t xml:space="preserve"> by NWDAF based on the analytics ID(s)</w:t>
      </w:r>
      <w:r w:rsidRPr="00787B4B">
        <w:rPr>
          <w:rFonts w:eastAsia="DengXian"/>
          <w:lang w:val="en-US"/>
        </w:rPr>
        <w:t>,</w:t>
      </w:r>
      <w:r w:rsidRPr="00787B4B">
        <w:rPr>
          <w:rFonts w:eastAsia="DengXian"/>
        </w:rPr>
        <w:t xml:space="preserve"> S-NSSAI or</w:t>
      </w:r>
      <w:r w:rsidRPr="00787B4B">
        <w:rPr>
          <w:rFonts w:eastAsia="DengXian"/>
          <w:lang w:val="en-US"/>
        </w:rPr>
        <w:t xml:space="preserve">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ID(s)</w:t>
      </w:r>
      <w:r w:rsidRPr="00787B4B">
        <w:rPr>
          <w:rFonts w:eastAsia="DengXian"/>
          <w:lang w:val="en-US"/>
        </w:rPr>
        <w:t>,</w:t>
      </w:r>
      <w:r w:rsidRPr="00787B4B">
        <w:rPr>
          <w:rFonts w:eastAsia="DengXian"/>
        </w:rPr>
        <w:t xml:space="preserve"> S-NSSAI and</w:t>
      </w:r>
      <w:r w:rsidRPr="00787B4B">
        <w:rPr>
          <w:rFonts w:eastAsia="DengXian"/>
          <w:lang w:val="en-US"/>
        </w:rPr>
        <w:t xml:space="preserve">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 can be obtained from the NWDAF service consumer (see TS 23.288 [2]).</w:t>
      </w:r>
    </w:p>
    <w:p w14:paraId="5EF5C6A6"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can be measured as follows:</w:t>
      </w:r>
    </w:p>
    <w:p w14:paraId="15D2A90C"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counter.</w:t>
      </w:r>
    </w:p>
    <w:p w14:paraId="4DABE39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can be measured as follows:</w:t>
      </w:r>
    </w:p>
    <w:p w14:paraId="5645D99D"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counter.</w:t>
      </w:r>
    </w:p>
    <w:p w14:paraId="50BA2EC1"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11A09056" w14:textId="77777777" w:rsidR="003F1B97" w:rsidRPr="00787B4B" w:rsidRDefault="003F1B97" w:rsidP="003F1B97">
      <w:pPr>
        <w:ind w:left="568" w:hanging="284"/>
        <w:rPr>
          <w:rFonts w:eastAsia="DengXian"/>
        </w:rPr>
      </w:pPr>
      <w:r w:rsidRPr="00787B4B">
        <w:rPr>
          <w:rFonts w:eastAsia="DengXian"/>
        </w:rPr>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123585B7"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S-NSSAI.</w:t>
      </w:r>
    </w:p>
    <w:p w14:paraId="2A577E85"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799D8144"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2A74FC7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65058D3C" w14:textId="77777777" w:rsidR="003F1B97" w:rsidRPr="00787B4B" w:rsidRDefault="003F1B97" w:rsidP="003F1B97">
      <w:pPr>
        <w:ind w:left="568" w:hanging="284"/>
        <w:rPr>
          <w:rFonts w:eastAsia="DengXian"/>
        </w:rPr>
      </w:pPr>
      <w:r w:rsidRPr="00787B4B">
        <w:rPr>
          <w:rFonts w:eastAsia="DengXian"/>
        </w:rPr>
        <w:lastRenderedPageBreak/>
        <w:t>- When the NWDAF generates the Nnwdaf_AnalyticsInfo_Request Response service operation to NWDAF service consumer (See TS 23.288 [2]), each generated response is added to the relevant subcounter per analytics ID.</w:t>
      </w:r>
    </w:p>
    <w:p w14:paraId="21081F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4FA395AB"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S-NSSAI.</w:t>
      </w:r>
    </w:p>
    <w:p w14:paraId="51B19C88"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25CEFE53"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lastRenderedPageBreak/>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06674327" w14:textId="77777777" w:rsidR="002F3453" w:rsidRDefault="002F3453" w:rsidP="00451F3B"/>
    <w:p w14:paraId="6703BED3" w14:textId="77777777" w:rsidR="00741827" w:rsidRDefault="00741827" w:rsidP="00451F3B"/>
    <w:p w14:paraId="417606BC" w14:textId="20CFA331" w:rsidR="00395BE2" w:rsidRDefault="00395BE2" w:rsidP="00395BE2">
      <w:pPr>
        <w:pStyle w:val="Heading4"/>
      </w:pPr>
      <w:r>
        <w:t>4.3.</w:t>
      </w:r>
      <w:r w:rsidR="00D30243">
        <w:t>3</w:t>
      </w:r>
      <w:r>
        <w:t>.5</w:t>
      </w:r>
      <w:r>
        <w:tab/>
        <w:t>Potential solution #</w:t>
      </w:r>
      <w:r w:rsidR="00BF7D82">
        <w:t>5</w:t>
      </w:r>
      <w:r>
        <w:t xml:space="preserve">: </w:t>
      </w:r>
      <w:r>
        <w:rPr>
          <w:lang w:eastAsia="zh-CN"/>
        </w:rPr>
        <w:t xml:space="preserve"> correctness of </w:t>
      </w:r>
      <w:r w:rsidRPr="008F6890">
        <w:rPr>
          <w:b/>
          <w:bCs/>
        </w:rPr>
        <w:t>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0DDA54DC" w:rsidR="00395BE2" w:rsidRDefault="00395BE2" w:rsidP="00451F3B">
      <w:pPr>
        <w:pStyle w:val="EditorsNote"/>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lastRenderedPageBreak/>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9" w:name="OLE_LINK1"/>
      <w:bookmarkStart w:id="50" w:name="OLE_LINK2"/>
      <w:r>
        <w:rPr>
          <w:lang w:val="en-US" w:eastAsia="zh-CN"/>
        </w:rPr>
        <w:t xml:space="preserve"> analytics. </w:t>
      </w:r>
    </w:p>
    <w:bookmarkEnd w:id="49"/>
    <w:bookmarkEnd w:id="50"/>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Default="00B221BD" w:rsidP="00B221BD">
      <w:pPr>
        <w:jc w:val="both"/>
        <w:rPr>
          <w:lang w:val="en-US" w:eastAsia="zh-CN"/>
        </w:rPr>
      </w:pPr>
      <w:r w:rsidRPr="008A24E2">
        <w:rPr>
          <w:b/>
          <w:lang w:eastAsia="zh-CN"/>
        </w:rPr>
        <w:t>REQ-NWDAF_</w:t>
      </w:r>
      <w:r>
        <w:rPr>
          <w:rFonts w:hint="eastAsia"/>
          <w:b/>
          <w:lang w:eastAsia="zh-CN"/>
        </w:rPr>
        <w:t>COUNT</w:t>
      </w:r>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he data collection actions initiated by the NWDAF and the corresponding result, respectively. And the monitoring shall be able to distinguish the data collection from different type of data sources.</w:t>
      </w:r>
    </w:p>
    <w:p w14:paraId="244CD311" w14:textId="77777777" w:rsidR="00B221BD" w:rsidRPr="007A1F5D" w:rsidRDefault="00B221BD" w:rsidP="00B221BD">
      <w:pPr>
        <w:jc w:val="both"/>
        <w:rPr>
          <w:lang w:val="en-US" w:eastAsia="zh-CN"/>
        </w:rPr>
      </w:pPr>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rsidP="00D15561">
      <w:pPr>
        <w:pStyle w:val="Heading5"/>
        <w:ind w:left="0" w:firstLine="0"/>
        <w:rPr>
          <w:lang w:eastAsia="ko-KR"/>
        </w:rPr>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lastRenderedPageBreak/>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8"/>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1B328E96"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6D4E941" w14:textId="6CCC47C1" w:rsidR="00B965AA" w:rsidRPr="007927C1" w:rsidRDefault="00B965AA" w:rsidP="00B965AA">
      <w:pPr>
        <w:pStyle w:val="Heading2"/>
      </w:pPr>
      <w:r w:rsidRPr="007927C1">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lastRenderedPageBreak/>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1"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5DE75FAC" w:rsidR="00B965AA" w:rsidRDefault="00B965AA" w:rsidP="00B965AA">
      <w:pPr>
        <w:pStyle w:val="B1"/>
      </w:pPr>
      <w:r w:rsidRPr="00014B2E">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52D8C9FF" w14:textId="76DE0B46" w:rsidR="002745FF" w:rsidRPr="00345D7F" w:rsidRDefault="002745FF" w:rsidP="002745FF">
      <w:pPr>
        <w:pStyle w:val="Heading2"/>
      </w:pPr>
      <w:bookmarkStart w:id="52" w:name="_Toc50630200"/>
      <w:bookmarkStart w:id="53"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8A24E2" w:rsidRDefault="002745FF" w:rsidP="002745FF">
      <w:pPr>
        <w:jc w:val="both"/>
        <w:rPr>
          <w:lang w:val="en-US"/>
        </w:rPr>
      </w:pPr>
      <w:r w:rsidRPr="008A24E2">
        <w:rPr>
          <w:lang w:val="en-US"/>
        </w:rPr>
        <w:t xml:space="preserve">One area for NWDAF performance management </w:t>
      </w:r>
      <w:r>
        <w:rPr>
          <w:lang w:val="en-US"/>
        </w:rPr>
        <w:t>is</w:t>
      </w:r>
      <w:r w:rsidRPr="008A24E2">
        <w:rPr>
          <w:lang w:val="en-US"/>
        </w:rPr>
        <w:t xml:space="preserve"> to study NWDAF’s performance in case of errors due to timer expiration. The optional time </w:t>
      </w:r>
      <w:r w:rsidR="0084035C">
        <w:rPr>
          <w:lang w:val="en-US"/>
        </w:rPr>
        <w:t>"</w:t>
      </w:r>
      <w:r w:rsidRPr="008A24E2">
        <w:rPr>
          <w:lang w:val="en-US"/>
        </w:rPr>
        <w:t>Time when analytics information is needed</w:t>
      </w:r>
      <w:r w:rsidR="0084035C">
        <w:rPr>
          <w:lang w:val="en-US"/>
        </w:rPr>
        <w:t>"</w:t>
      </w:r>
      <w:r w:rsidRPr="008A24E2">
        <w:rPr>
          <w:lang w:val="en-US"/>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Pr>
          <w:lang w:val="en-US"/>
        </w:rPr>
        <w:t>"</w:t>
      </w:r>
      <w:r w:rsidRPr="008A24E2">
        <w:rPr>
          <w:lang w:val="en-US"/>
        </w:rPr>
        <w:t>Supported Analytics Delay</w:t>
      </w:r>
      <w:r w:rsidR="0084035C">
        <w:rPr>
          <w:lang w:val="en-US"/>
        </w:rPr>
        <w:t>"</w:t>
      </w:r>
      <w:r w:rsidRPr="008A24E2">
        <w:rPr>
          <w:lang w:val="en-US"/>
        </w:rPr>
        <w:t xml:space="preserve">, that is specified in the NWDAF profile and </w:t>
      </w:r>
      <w:r w:rsidRPr="008A24E2">
        <w:t xml:space="preserve">indicates the amount of time per </w:t>
      </w:r>
      <w:r w:rsidRPr="008A24E2">
        <w:rPr>
          <w:lang w:val="en-US"/>
        </w:rPr>
        <w:t>per Analytics ID</w:t>
      </w:r>
      <w:r w:rsidRPr="008A24E2">
        <w:t xml:space="preserve"> that is expected to lapse between the instant that the NWDAF receives a request for analytics and the time point at which the NWDAF delivers the corresponding analytics report</w:t>
      </w:r>
    </w:p>
    <w:p w14:paraId="47332DB5" w14:textId="117A91E5" w:rsidR="002745FF" w:rsidRPr="008A24E2" w:rsidRDefault="002745FF" w:rsidP="002745FF">
      <w:pPr>
        <w:jc w:val="both"/>
        <w:rPr>
          <w:lang w:val="en-US"/>
        </w:rPr>
      </w:pPr>
      <w:r w:rsidRPr="008A24E2">
        <w:rPr>
          <w:lang w:val="en-US"/>
        </w:rPr>
        <w:t xml:space="preserve"> Ideally, the time </w:t>
      </w:r>
      <w:r w:rsidR="0084035C">
        <w:rPr>
          <w:lang w:val="en-US"/>
        </w:rPr>
        <w:t>"</w:t>
      </w:r>
      <w:r w:rsidRPr="008A24E2">
        <w:rPr>
          <w:lang w:val="en-US"/>
        </w:rPr>
        <w:t>Time when analytics information is needed</w:t>
      </w:r>
      <w:r w:rsidR="0084035C">
        <w:rPr>
          <w:lang w:val="en-US"/>
        </w:rPr>
        <w:t>"</w:t>
      </w:r>
      <w:r w:rsidRPr="008A24E2">
        <w:rPr>
          <w:lang w:val="en-US"/>
        </w:rPr>
        <w:t xml:space="preserve"> should not be set to a value lower than </w:t>
      </w:r>
      <w:r w:rsidR="0084035C">
        <w:rPr>
          <w:lang w:val="en-US"/>
        </w:rPr>
        <w:t>"</w:t>
      </w:r>
      <w:r w:rsidRPr="008A24E2">
        <w:rPr>
          <w:lang w:val="en-US"/>
        </w:rPr>
        <w:t>Supported Analytics Delay</w:t>
      </w:r>
      <w:r w:rsidR="0084035C">
        <w:rPr>
          <w:lang w:val="en-US"/>
        </w:rPr>
        <w:t>"</w:t>
      </w:r>
      <w:r w:rsidRPr="008A24E2">
        <w:rPr>
          <w:lang w:val="en-US"/>
        </w:rPr>
        <w:t xml:space="preserve">. Otherwise, if the time </w:t>
      </w:r>
      <w:r w:rsidR="0084035C">
        <w:rPr>
          <w:lang w:val="en-US"/>
        </w:rPr>
        <w:t>"</w:t>
      </w:r>
      <w:r w:rsidRPr="008A24E2">
        <w:rPr>
          <w:lang w:val="en-US"/>
        </w:rPr>
        <w:t>Time when analytics information is needed</w:t>
      </w:r>
      <w:r w:rsidR="0084035C">
        <w:rPr>
          <w:lang w:val="en-US"/>
        </w:rPr>
        <w:t>"</w:t>
      </w:r>
      <w:r w:rsidRPr="008A24E2">
        <w:rPr>
          <w:lang w:val="en-US"/>
        </w:rPr>
        <w:t xml:space="preserve"> is reached but the analytics </w:t>
      </w:r>
      <w:r w:rsidRPr="008A24E2">
        <w:rPr>
          <w:lang w:val="en-US"/>
        </w:rPr>
        <w:lastRenderedPageBreak/>
        <w:t xml:space="preserve">information is not ready, the UNSATISFIED_REQUESTED_ANALYTICS_TIME error message might be returned, while if the time </w:t>
      </w:r>
      <w:r w:rsidR="0084035C">
        <w:rPr>
          <w:lang w:val="en-US"/>
        </w:rPr>
        <w:t>"</w:t>
      </w:r>
      <w:r w:rsidRPr="008A24E2">
        <w:rPr>
          <w:lang w:val="en-US"/>
        </w:rPr>
        <w:t>Time when analytics information is needed</w:t>
      </w:r>
      <w:r w:rsidR="0084035C">
        <w:rPr>
          <w:lang w:val="en-US"/>
        </w:rPr>
        <w:t>"</w:t>
      </w:r>
      <w:r w:rsidRPr="008A24E2">
        <w:rPr>
          <w:lang w:val="en-US"/>
        </w:rPr>
        <w:t xml:space="preserve"> is set to a value lower than </w:t>
      </w:r>
      <w:r w:rsidR="0084035C">
        <w:rPr>
          <w:lang w:val="en-US"/>
        </w:rPr>
        <w:t>"</w:t>
      </w:r>
      <w:r w:rsidRPr="008A24E2">
        <w:rPr>
          <w:lang w:val="en-US"/>
        </w:rPr>
        <w:t>Supported Analytics Delay</w:t>
      </w:r>
      <w:r w:rsidR="0084035C">
        <w:rPr>
          <w:lang w:val="en-US"/>
        </w:rPr>
        <w:t>"</w:t>
      </w:r>
      <w:r w:rsidRPr="008A24E2">
        <w:rPr>
          <w:lang w:val="en-US"/>
        </w:rPr>
        <w:t>, it is expected that the NWDAF might not be able to treat the Analytics ID on time.</w:t>
      </w:r>
    </w:p>
    <w:p w14:paraId="116D5F7C" w14:textId="18C167B1" w:rsidR="002745FF" w:rsidRPr="008A24E2" w:rsidRDefault="002745FF" w:rsidP="002745FF">
      <w:pPr>
        <w:jc w:val="both"/>
        <w:rPr>
          <w:lang w:val="en-US"/>
        </w:rPr>
      </w:pPr>
      <w:r>
        <w:rPr>
          <w:lang w:val="en-US"/>
        </w:rPr>
        <w:t>On the other hand, t</w:t>
      </w:r>
      <w:r w:rsidRPr="008A24E2">
        <w:rPr>
          <w:lang w:val="en-US"/>
        </w:rPr>
        <w:t xml:space="preserve">he specifications indicate that NWDAF should trigger ML model training, but the time required for that operation (which can be significantly long under certain circumstances) is not taken into account in the </w:t>
      </w:r>
      <w:r w:rsidR="0084035C">
        <w:rPr>
          <w:lang w:val="en-US"/>
        </w:rPr>
        <w:t>"</w:t>
      </w:r>
      <w:r w:rsidRPr="008A24E2">
        <w:rPr>
          <w:lang w:val="en-US"/>
        </w:rPr>
        <w:t>Supported Analytics Delay</w:t>
      </w:r>
      <w:r w:rsidR="0084035C">
        <w:rPr>
          <w:lang w:val="en-US"/>
        </w:rPr>
        <w:t>"</w:t>
      </w:r>
      <w:r w:rsidRPr="008A24E2">
        <w:rPr>
          <w:lang w:val="en-US"/>
        </w:rPr>
        <w:t xml:space="preserve"> attribute. In addition, the performance management of NWDAF related to errors generated by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p w14:paraId="29E09843" w14:textId="07B2584C" w:rsidR="002745FF" w:rsidRPr="0084035C" w:rsidRDefault="002745FF" w:rsidP="002745FF">
      <w:pPr>
        <w:jc w:val="both"/>
      </w:pPr>
      <w:r w:rsidRPr="0084035C">
        <w:rPr>
          <w:b/>
          <w:lang w:eastAsia="zh-CN"/>
        </w:rPr>
        <w:t xml:space="preserve">REQ-NWDAF_TIMER-1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all the </w:t>
      </w:r>
      <w:r w:rsidRPr="0084035C">
        <w:rPr>
          <w:b/>
          <w:bCs/>
        </w:rPr>
        <w:t>times are appropriately configured,</w:t>
      </w:r>
      <w:r w:rsidRPr="0084035C">
        <w:t xml:space="preserve"> which is the case when the "</w:t>
      </w:r>
      <w:r w:rsidRPr="00451F3B">
        <w:t>time when Analytics is delivered to the consumer</w:t>
      </w:r>
      <w:r w:rsidRPr="0084035C">
        <w:t xml:space="preserve">" is lower than </w:t>
      </w:r>
      <w:r w:rsidR="0084035C">
        <w:t>"</w:t>
      </w:r>
      <w:r w:rsidRPr="0084035C">
        <w:t xml:space="preserve">Supported Analytics Delay" and the </w:t>
      </w:r>
      <w:r w:rsidR="0084035C">
        <w:t>"</w:t>
      </w:r>
      <w:r w:rsidRPr="0084035C">
        <w:t>Supported Analytics Delay" is lower than  the "</w:t>
      </w:r>
      <w:r w:rsidRPr="00451F3B">
        <w:t>Time when Analytics is needed".</w:t>
      </w:r>
      <w:r w:rsidRPr="00451F3B" w:rsidDel="00191590">
        <w:t xml:space="preserve"> </w:t>
      </w:r>
      <w:r w:rsidRPr="0084035C">
        <w:t xml:space="preserve"> </w:t>
      </w:r>
    </w:p>
    <w:p w14:paraId="283DFFA2" w14:textId="06B20124" w:rsidR="002745FF" w:rsidRPr="0084035C" w:rsidRDefault="002745FF" w:rsidP="002745FF">
      <w:pPr>
        <w:jc w:val="both"/>
      </w:pPr>
      <w:r w:rsidRPr="0084035C">
        <w:rPr>
          <w:b/>
          <w:lang w:eastAsia="zh-CN"/>
        </w:rPr>
        <w:t xml:space="preserve">REQ-NWDAF_TIMER-2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the </w:t>
      </w:r>
      <w:r w:rsidRPr="0084035C">
        <w:rPr>
          <w:szCs w:val="22"/>
        </w:rPr>
        <w:t>analytics is delivered after the supported delay but before the deadline</w:t>
      </w:r>
      <w:r w:rsidRPr="0084035C">
        <w:t xml:space="preserve">, which is the case when the </w:t>
      </w:r>
      <w:r w:rsidR="0084035C">
        <w:t>"</w:t>
      </w:r>
      <w:r w:rsidRPr="00451F3B">
        <w:t>Supported Analytics Delay"</w:t>
      </w:r>
      <w:r w:rsidRPr="0084035C">
        <w:t xml:space="preserve"> is lower than "time within which </w:t>
      </w:r>
      <w:r w:rsidRPr="00451F3B">
        <w:t>Analytics is delivered to the consumer"</w:t>
      </w:r>
      <w:r w:rsidRPr="0084035C">
        <w:t xml:space="preserve"> and "time within which </w:t>
      </w:r>
      <w:r w:rsidRPr="00451F3B">
        <w:t>Analytics is delivered to the consumer" is lower than</w:t>
      </w:r>
      <w:r w:rsidRPr="0084035C">
        <w:t xml:space="preserve"> </w:t>
      </w:r>
      <w:r w:rsidR="0084035C">
        <w:t>"</w:t>
      </w:r>
      <w:r w:rsidRPr="00451F3B">
        <w:t>Time when Analytics is needed</w:t>
      </w:r>
      <w:r w:rsidR="0084035C">
        <w:t>".</w:t>
      </w:r>
      <w:r w:rsidRPr="0084035C">
        <w:t xml:space="preserve"> </w:t>
      </w:r>
    </w:p>
    <w:p w14:paraId="6D84C20A" w14:textId="391C97A4" w:rsidR="002745FF" w:rsidRPr="0084035C" w:rsidRDefault="002745FF" w:rsidP="002745FF">
      <w:pPr>
        <w:jc w:val="both"/>
      </w:pPr>
      <w:r w:rsidRPr="0084035C">
        <w:rPr>
          <w:b/>
          <w:lang w:eastAsia="zh-CN"/>
        </w:rPr>
        <w:t xml:space="preserve">REQ-NWDAF_TIMER-3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w:t>
      </w:r>
      <w:r w:rsidRPr="0084035C">
        <w:rPr>
          <w:szCs w:val="22"/>
        </w:rPr>
        <w:t>analytics computation is too late.</w:t>
      </w:r>
      <w:r w:rsidRPr="0084035C">
        <w:t xml:space="preserve"> which is the case when </w:t>
      </w:r>
      <w:r w:rsidR="0084035C">
        <w:t>"</w:t>
      </w:r>
      <w:r w:rsidRPr="00451F3B">
        <w:t>Supported Analytics Delay"</w:t>
      </w:r>
      <w:r w:rsidRPr="0084035C">
        <w:t xml:space="preserve"> is lower than "time within which </w:t>
      </w:r>
      <w:r w:rsidRPr="00451F3B">
        <w:t>Analytics is delivered to the consumer"</w:t>
      </w:r>
      <w:r w:rsidR="0084035C">
        <w:t>.</w:t>
      </w:r>
      <w:r w:rsidRPr="0084035C">
        <w:t xml:space="preserve"> </w:t>
      </w:r>
    </w:p>
    <w:bookmarkEnd w:id="52"/>
    <w:bookmarkEnd w:id="53"/>
    <w:p w14:paraId="104E3682" w14:textId="7808286D" w:rsidR="002745FF" w:rsidRPr="00014B2E" w:rsidRDefault="002745FF" w:rsidP="00451F3B"/>
    <w:bookmarkEnd w:id="51"/>
    <w:p w14:paraId="7D94C610" w14:textId="77777777" w:rsidR="00B965AA" w:rsidRPr="00E7451E" w:rsidRDefault="00B965AA" w:rsidP="00451F3B">
      <w:pPr>
        <w:rPr>
          <w:lang w:eastAsia="zh-CN"/>
        </w:rPr>
      </w:pPr>
    </w:p>
    <w:p w14:paraId="06FAD520" w14:textId="31D2A40C" w:rsidR="00054A22" w:rsidRPr="00235394" w:rsidRDefault="00080512" w:rsidP="005D7165">
      <w:pPr>
        <w:pStyle w:val="Heading8"/>
      </w:pPr>
      <w:r w:rsidRPr="004D3578">
        <w:br w:type="page"/>
      </w:r>
      <w:bookmarkStart w:id="54" w:name="_Toc100756579"/>
      <w:r w:rsidRPr="004D3578">
        <w:lastRenderedPageBreak/>
        <w:t>Annex &lt;X&gt; (informative):</w:t>
      </w:r>
      <w:r w:rsidRPr="004D3578">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908E" w14:textId="77777777" w:rsidR="00E37CC0" w:rsidRDefault="00E37CC0">
      <w:r>
        <w:separator/>
      </w:r>
    </w:p>
  </w:endnote>
  <w:endnote w:type="continuationSeparator" w:id="0">
    <w:p w14:paraId="199D4715" w14:textId="77777777" w:rsidR="00E37CC0" w:rsidRDefault="00E3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BDD42" w14:textId="77777777" w:rsidR="00E37CC0" w:rsidRDefault="00E37CC0">
      <w:r>
        <w:separator/>
      </w:r>
    </w:p>
  </w:footnote>
  <w:footnote w:type="continuationSeparator" w:id="0">
    <w:p w14:paraId="31B5337B" w14:textId="77777777" w:rsidR="00E37CC0" w:rsidRDefault="00E3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9478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1F3B">
      <w:rPr>
        <w:rFonts w:ascii="Arial" w:hAnsi="Arial" w:cs="Arial"/>
        <w:b/>
        <w:noProof/>
        <w:sz w:val="18"/>
        <w:szCs w:val="18"/>
      </w:rPr>
      <w:t>3GPP TR 28.864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0EAD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1F3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85C8C"/>
    <w:rsid w:val="0009013A"/>
    <w:rsid w:val="000A7984"/>
    <w:rsid w:val="000B0E28"/>
    <w:rsid w:val="000C47C3"/>
    <w:rsid w:val="000D58AB"/>
    <w:rsid w:val="00120728"/>
    <w:rsid w:val="00125C0A"/>
    <w:rsid w:val="00133525"/>
    <w:rsid w:val="00153DBE"/>
    <w:rsid w:val="00180A47"/>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51F3B"/>
    <w:rsid w:val="00465515"/>
    <w:rsid w:val="00491B4B"/>
    <w:rsid w:val="0049751D"/>
    <w:rsid w:val="004C00C3"/>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0E2"/>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B600E"/>
    <w:rsid w:val="007F0F4A"/>
    <w:rsid w:val="008028A4"/>
    <w:rsid w:val="00803400"/>
    <w:rsid w:val="00830747"/>
    <w:rsid w:val="0084035C"/>
    <w:rsid w:val="008627CB"/>
    <w:rsid w:val="008768CA"/>
    <w:rsid w:val="008C384C"/>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34A9"/>
    <w:rsid w:val="00AE65E2"/>
    <w:rsid w:val="00AF1460"/>
    <w:rsid w:val="00AF2A7E"/>
    <w:rsid w:val="00AF39D3"/>
    <w:rsid w:val="00B15449"/>
    <w:rsid w:val="00B221BD"/>
    <w:rsid w:val="00B519DF"/>
    <w:rsid w:val="00B55DDB"/>
    <w:rsid w:val="00B75012"/>
    <w:rsid w:val="00B93086"/>
    <w:rsid w:val="00B965AA"/>
    <w:rsid w:val="00BA19ED"/>
    <w:rsid w:val="00BA4B8D"/>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15561"/>
    <w:rsid w:val="00D26B1C"/>
    <w:rsid w:val="00D30243"/>
    <w:rsid w:val="00D352E0"/>
    <w:rsid w:val="00D57972"/>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F2B1F"/>
    <w:rsid w:val="00DF39B6"/>
    <w:rsid w:val="00DF62CD"/>
    <w:rsid w:val="00E16509"/>
    <w:rsid w:val="00E26AC5"/>
    <w:rsid w:val="00E377A3"/>
    <w:rsid w:val="00E37CC0"/>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21</Pages>
  <Words>8260</Words>
  <Characters>47083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CTC_Song-2022-08-28</cp:lastModifiedBy>
  <cp:revision>3</cp:revision>
  <cp:lastPrinted>2019-02-25T14:05:00Z</cp:lastPrinted>
  <dcterms:created xsi:type="dcterms:W3CDTF">2022-08-29T11:05:00Z</dcterms:created>
  <dcterms:modified xsi:type="dcterms:W3CDTF">2022-08-29T11:05:00Z</dcterms:modified>
</cp:coreProperties>
</file>