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627C8ED"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010BD1">
              <w:t>3</w:t>
            </w:r>
            <w:r w:rsidRPr="00B9381D">
              <w:t>.</w:t>
            </w:r>
            <w:bookmarkEnd w:id="3"/>
            <w:r w:rsidR="00010BD1">
              <w:t>0</w:t>
            </w:r>
            <w:r w:rsidR="00010BD1"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010BD1">
              <w:rPr>
                <w:sz w:val="32"/>
              </w:rPr>
              <w:t>03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52728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52729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52729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52729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381399D5" w:rsidR="00693EBD" w:rsidRDefault="00693EBD" w:rsidP="00404A07">
      <w:pPr>
        <w:pStyle w:val="EX"/>
        <w:rPr>
          <w:lang w:eastAsia="zh-CN"/>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52729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52729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2452729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52729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lastRenderedPageBreak/>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F168C0F" w:rsidR="0027733D" w:rsidRPr="002B15AA" w:rsidRDefault="0027733D" w:rsidP="0027733D">
      <w:r>
        <w:fldChar w:fldCharType="begin"/>
      </w:r>
      <w:r>
        <w:instrText xml:space="preserve"> RD  28541-</w:instrText>
      </w:r>
      <w:r w:rsidR="00010BD1">
        <w:instrText>i30</w:instrText>
      </w:r>
      <w:r>
        <w:instrText xml:space="preserve">_c04_c07.docx \f </w:instrText>
      </w:r>
      <w:r>
        <w:fldChar w:fldCharType="end"/>
      </w:r>
      <w:r>
        <w:fldChar w:fldCharType="begin"/>
      </w:r>
      <w:r>
        <w:instrText xml:space="preserve"> RD  28541-</w:instrText>
      </w:r>
      <w:r w:rsidR="00010BD1">
        <w:instrText>i30</w:instrText>
      </w:r>
      <w:r>
        <w:instrText>_AnnexesA_D</w:instrText>
      </w:r>
      <w:r w:rsidRPr="00017478">
        <w:instrText>.docx</w:instrText>
      </w:r>
      <w:r>
        <w:instrText xml:space="preserve"> \f </w:instrText>
      </w:r>
      <w:r>
        <w:fldChar w:fldCharType="end"/>
      </w:r>
      <w:r>
        <w:fldChar w:fldCharType="begin"/>
      </w:r>
      <w:r>
        <w:instrText xml:space="preserve"> RD  28541-</w:instrText>
      </w:r>
      <w:r w:rsidR="00010BD1">
        <w:instrText>i30</w:instrText>
      </w:r>
      <w:r>
        <w:instrText>_AnnexesE_G</w:instrText>
      </w:r>
      <w:r w:rsidRPr="00017478">
        <w:instrText>.docx</w:instrText>
      </w:r>
      <w:r>
        <w:instrText xml:space="preserve"> \f </w:instrText>
      </w:r>
      <w:r>
        <w:fldChar w:fldCharType="end"/>
      </w:r>
      <w:r>
        <w:fldChar w:fldCharType="begin"/>
      </w:r>
      <w:r>
        <w:instrText xml:space="preserve"> RD  28541-</w:instrText>
      </w:r>
      <w:r w:rsidR="00010BD1">
        <w:instrText>i30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A6D4" w14:textId="77777777" w:rsidR="00927940" w:rsidRDefault="00927940">
      <w:r>
        <w:separator/>
      </w:r>
    </w:p>
  </w:endnote>
  <w:endnote w:type="continuationSeparator" w:id="0">
    <w:p w14:paraId="617DE0C8" w14:textId="77777777" w:rsidR="00927940" w:rsidRDefault="009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EE3F" w14:textId="77777777" w:rsidR="00927940" w:rsidRDefault="00927940">
      <w:r>
        <w:separator/>
      </w:r>
    </w:p>
  </w:footnote>
  <w:footnote w:type="continuationSeparator" w:id="0">
    <w:p w14:paraId="03923961" w14:textId="77777777" w:rsidR="00927940" w:rsidRDefault="009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25895F1A"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2B7">
      <w:rPr>
        <w:rFonts w:ascii="Arial" w:hAnsi="Arial" w:cs="Arial"/>
        <w:b/>
        <w:noProof/>
        <w:sz w:val="18"/>
        <w:szCs w:val="18"/>
      </w:rPr>
      <w:t>Release 18</w:t>
    </w:r>
    <w:r>
      <w:rPr>
        <w:rFonts w:ascii="Arial" w:hAnsi="Arial" w:cs="Arial"/>
        <w:b/>
        <w:sz w:val="18"/>
        <w:szCs w:val="18"/>
      </w:rPr>
      <w:fldChar w:fldCharType="end"/>
    </w:r>
  </w:p>
  <w:p w14:paraId="08196992" w14:textId="3118811B"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42B7">
      <w:rPr>
        <w:rFonts w:ascii="Arial" w:hAnsi="Arial" w:cs="Arial"/>
        <w:b/>
        <w:noProof/>
        <w:sz w:val="18"/>
        <w:szCs w:val="18"/>
      </w:rPr>
      <w:t>3GPP TS 28.541 V18.3.0 (2023-03)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3397"/>
    <w:rsid w:val="000379F9"/>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4DF"/>
    <w:rsid w:val="00535773"/>
    <w:rsid w:val="0054212D"/>
    <w:rsid w:val="00543E6C"/>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475"/>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34</Pages>
  <Words>7208</Words>
  <Characters>50782</Characters>
  <Application>Microsoft Office Word</Application>
  <DocSecurity>0</DocSecurity>
  <Lines>423</Lines>
  <Paragraphs>115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57875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28.531_CR0164_(Rel-17)_TEI17</cp:lastModifiedBy>
  <cp:revision>68</cp:revision>
  <cp:lastPrinted>2019-02-25T14:05:00Z</cp:lastPrinted>
  <dcterms:created xsi:type="dcterms:W3CDTF">2021-04-14T16:32:00Z</dcterms:created>
  <dcterms:modified xsi:type="dcterms:W3CDTF">2023-03-31T12:24:00Z</dcterms:modified>
</cp:coreProperties>
</file>