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BF16DF9" w14:textId="3EA725C0" w:rsidR="008A35FC" w:rsidRDefault="008A35FC" w:rsidP="008A35FC">
      <w:pPr>
        <w:pStyle w:val="PL"/>
      </w:pPr>
      <w:r>
        <w:t>module _3gpp-nr-nrm-beam {</w:t>
      </w:r>
    </w:p>
    <w:p w14:paraId="0814C3D3" w14:textId="77777777" w:rsidR="008A35FC" w:rsidRDefault="008A35FC" w:rsidP="008A35FC">
      <w:pPr>
        <w:pStyle w:val="PL"/>
      </w:pPr>
      <w:r>
        <w:t xml:space="preserve">  yang-version 1.1;</w:t>
      </w:r>
    </w:p>
    <w:p w14:paraId="1FA92B61" w14:textId="2A7378E1" w:rsidR="008A35FC" w:rsidRDefault="008A35FC" w:rsidP="008A35FC">
      <w:pPr>
        <w:pStyle w:val="PL"/>
      </w:pPr>
      <w:r>
        <w:t xml:space="preserve">  namespace "urn:3gpp:sa5:_3gpp-nr-nrm-beam";</w:t>
      </w:r>
    </w:p>
    <w:p w14:paraId="37F1E4C8" w14:textId="77777777" w:rsidR="008A35FC" w:rsidRDefault="008A35FC" w:rsidP="008A35FC">
      <w:pPr>
        <w:pStyle w:val="PL"/>
      </w:pPr>
      <w:r>
        <w:t xml:space="preserve">  prefix "beam3gpp";</w:t>
      </w:r>
    </w:p>
    <w:p w14:paraId="55E29D81" w14:textId="77777777" w:rsidR="008A35FC" w:rsidRDefault="008A35FC" w:rsidP="008A35FC">
      <w:pPr>
        <w:pStyle w:val="PL"/>
      </w:pPr>
    </w:p>
    <w:p w14:paraId="71C13753" w14:textId="77777777" w:rsidR="008A35FC" w:rsidRDefault="008A35FC" w:rsidP="008A35FC">
      <w:pPr>
        <w:pStyle w:val="PL"/>
      </w:pPr>
      <w:r>
        <w:t xml:space="preserve">  import _3gpp-nr-nrm-commonbeamformingfunction { prefix cbeamff3gpp; }</w:t>
      </w:r>
    </w:p>
    <w:p w14:paraId="1C7466B6" w14:textId="77777777" w:rsidR="008A35FC" w:rsidRDefault="008A35FC" w:rsidP="008A35FC">
      <w:pPr>
        <w:pStyle w:val="PL"/>
      </w:pPr>
      <w:r>
        <w:t xml:space="preserve">  import _3gpp-common-top { prefix top3gpp; }</w:t>
      </w:r>
    </w:p>
    <w:p w14:paraId="38951BD3" w14:textId="77777777" w:rsidR="008A35FC" w:rsidRDefault="008A35FC" w:rsidP="008A35FC">
      <w:pPr>
        <w:pStyle w:val="PL"/>
      </w:pPr>
      <w:r>
        <w:t xml:space="preserve">  import _3gpp-common-managed-function { prefix mf3gpp; }</w:t>
      </w:r>
    </w:p>
    <w:p w14:paraId="4B5940F9" w14:textId="77777777" w:rsidR="008A35FC" w:rsidRDefault="008A35FC" w:rsidP="008A35FC">
      <w:pPr>
        <w:pStyle w:val="PL"/>
      </w:pPr>
      <w:r>
        <w:t xml:space="preserve">  import _3gpp-common-managed-element { prefix me3gpp; }</w:t>
      </w:r>
    </w:p>
    <w:p w14:paraId="3A1E69B3" w14:textId="77777777" w:rsidR="008A35FC" w:rsidRDefault="008A35FC" w:rsidP="008A35FC">
      <w:pPr>
        <w:pStyle w:val="PL"/>
      </w:pPr>
      <w:r>
        <w:t xml:space="preserve">  import _3gpp-nr-nrm-gnbdufunction { prefix gnbdu3gpp; }</w:t>
      </w:r>
    </w:p>
    <w:p w14:paraId="3BC9B851" w14:textId="77777777" w:rsidR="008A35FC" w:rsidRDefault="008A35FC" w:rsidP="008A35FC">
      <w:pPr>
        <w:pStyle w:val="PL"/>
      </w:pPr>
      <w:r>
        <w:t xml:space="preserve">  import _3gpp-nr-nrm-nrsectorcarrier { prefix nrsectcarr3gpp; }</w:t>
      </w:r>
    </w:p>
    <w:p w14:paraId="44B0CF6C" w14:textId="77777777" w:rsidR="008A35FC" w:rsidRDefault="008A35FC" w:rsidP="008A35FC">
      <w:pPr>
        <w:pStyle w:val="PL"/>
      </w:pPr>
    </w:p>
    <w:p w14:paraId="27A24689" w14:textId="77777777" w:rsidR="006C7569" w:rsidRDefault="008A35FC" w:rsidP="006C7569">
      <w:pPr>
        <w:pStyle w:val="PL"/>
      </w:pPr>
      <w:r>
        <w:t xml:space="preserve">  organization "3GPP SA5";</w:t>
      </w:r>
    </w:p>
    <w:p w14:paraId="4E122D76" w14:textId="1778CA84" w:rsidR="008A35FC" w:rsidRPr="005E37F8" w:rsidRDefault="006C7569" w:rsidP="006C7569">
      <w:pPr>
        <w:pStyle w:val="PL"/>
      </w:pPr>
      <w:r w:rsidRPr="005E37F8">
        <w:t xml:space="preserve">  contact "https://www.3gpp.org/DynaReport/TSG-WG--S5--officials.htm?Itemid=464";</w:t>
      </w:r>
    </w:p>
    <w:p w14:paraId="2A66EFCB" w14:textId="77777777" w:rsidR="008A35FC" w:rsidRDefault="008A35FC" w:rsidP="008A35FC">
      <w:pPr>
        <w:pStyle w:val="PL"/>
      </w:pPr>
      <w:r w:rsidRPr="005E37F8">
        <w:t xml:space="preserve">  </w:t>
      </w:r>
      <w:r>
        <w:t>description "Defines the YANG mapping of the Beam Information</w:t>
      </w:r>
    </w:p>
    <w:p w14:paraId="4A0A161D" w14:textId="77777777" w:rsidR="008A35FC" w:rsidRDefault="008A35FC" w:rsidP="008A35FC">
      <w:pPr>
        <w:pStyle w:val="PL"/>
      </w:pPr>
      <w:r>
        <w:t xml:space="preserve">    Object Class (IOC) that is part of the NR Network Resource Model (NRM).";</w:t>
      </w:r>
    </w:p>
    <w:p w14:paraId="7FFF286E" w14:textId="77777777" w:rsidR="008A35FC" w:rsidRDefault="008A35FC" w:rsidP="008A35FC">
      <w:pPr>
        <w:pStyle w:val="PL"/>
      </w:pPr>
      <w:r>
        <w:t xml:space="preserve">  reference "3GPP TS 28.541 5G Network Resource Model (NRM)";</w:t>
      </w:r>
    </w:p>
    <w:p w14:paraId="7ABEF241" w14:textId="77777777" w:rsidR="008A35FC" w:rsidRDefault="008A35FC" w:rsidP="008A35FC">
      <w:pPr>
        <w:pStyle w:val="PL"/>
      </w:pPr>
    </w:p>
    <w:p w14:paraId="0A608FD8" w14:textId="77777777" w:rsidR="008A35FC" w:rsidRDefault="008A35FC" w:rsidP="008A35FC">
      <w:pPr>
        <w:pStyle w:val="PL"/>
      </w:pPr>
      <w:r>
        <w:t xml:space="preserve">  revision 2019-11-22 {</w:t>
      </w:r>
    </w:p>
    <w:p w14:paraId="357AF80F" w14:textId="77777777" w:rsidR="008A35FC" w:rsidRDefault="008A35FC" w:rsidP="008A35FC">
      <w:pPr>
        <w:pStyle w:val="PL"/>
      </w:pPr>
      <w:r>
        <w:t xml:space="preserve">    description "Initial revision";</w:t>
      </w:r>
    </w:p>
    <w:p w14:paraId="498B1FD4" w14:textId="77777777" w:rsidR="008A35FC" w:rsidRDefault="008A35FC" w:rsidP="008A35FC">
      <w:pPr>
        <w:pStyle w:val="PL"/>
      </w:pPr>
      <w:r>
        <w:t xml:space="preserve">    reference "S5-197643";</w:t>
      </w:r>
    </w:p>
    <w:p w14:paraId="7950F3AF" w14:textId="77777777" w:rsidR="008A35FC" w:rsidRDefault="008A35FC" w:rsidP="008A35FC">
      <w:pPr>
        <w:pStyle w:val="PL"/>
      </w:pPr>
      <w:r>
        <w:t xml:space="preserve">  }</w:t>
      </w:r>
    </w:p>
    <w:p w14:paraId="31A18174" w14:textId="77777777" w:rsidR="008A35FC" w:rsidRDefault="008A35FC" w:rsidP="008A35FC">
      <w:pPr>
        <w:pStyle w:val="PL"/>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pPr>
    </w:p>
    <w:p w14:paraId="28FA48B2" w14:textId="77777777" w:rsidR="008A35FC" w:rsidRDefault="008A35FC" w:rsidP="008A35FC">
      <w:pPr>
        <w:pStyle w:val="PL"/>
      </w:pPr>
      <w:r>
        <w:t xml:space="preserve">  grouping BeamGrp {</w:t>
      </w:r>
    </w:p>
    <w:p w14:paraId="24C39E30" w14:textId="77777777" w:rsidR="008A35FC" w:rsidRDefault="008A35FC" w:rsidP="008A35FC">
      <w:pPr>
        <w:pStyle w:val="PL"/>
      </w:pPr>
      <w:r>
        <w:lastRenderedPageBreak/>
        <w:t xml:space="preserve">    description "Represents the Beam IOC.";</w:t>
      </w:r>
    </w:p>
    <w:p w14:paraId="7F9870AC" w14:textId="77777777" w:rsidR="008A35FC" w:rsidRDefault="008A35FC" w:rsidP="008A35FC">
      <w:pPr>
        <w:pStyle w:val="PL"/>
      </w:pPr>
      <w:r>
        <w:t xml:space="preserve">    reference "3GPP TS 28.541";</w:t>
      </w:r>
    </w:p>
    <w:p w14:paraId="16278381" w14:textId="77777777" w:rsidR="008A35FC" w:rsidRDefault="008A35FC" w:rsidP="008A35FC">
      <w:pPr>
        <w:pStyle w:val="PL"/>
      </w:pPr>
      <w:r>
        <w:t xml:space="preserve">    uses mf3gpp:ManagedFunctionGrp;</w:t>
      </w:r>
    </w:p>
    <w:p w14:paraId="04EC99A6" w14:textId="77777777" w:rsidR="008A35FC" w:rsidRDefault="008A35FC" w:rsidP="008A35FC">
      <w:pPr>
        <w:pStyle w:val="PL"/>
      </w:pPr>
    </w:p>
    <w:p w14:paraId="03CF281C" w14:textId="77777777" w:rsidR="008A35FC" w:rsidRDefault="008A35FC" w:rsidP="008A35FC">
      <w:pPr>
        <w:pStyle w:val="PL"/>
      </w:pPr>
      <w:r>
        <w:t xml:space="preserve">    leaf beamIndex {</w:t>
      </w:r>
    </w:p>
    <w:p w14:paraId="3D42737E" w14:textId="77777777" w:rsidR="008A35FC" w:rsidRDefault="008A35FC" w:rsidP="008A35FC">
      <w:pPr>
        <w:pStyle w:val="PL"/>
      </w:pPr>
      <w:r>
        <w:t xml:space="preserve">      description "Index of the beam. ";</w:t>
      </w:r>
    </w:p>
    <w:p w14:paraId="395580E4" w14:textId="77777777" w:rsidR="008A35FC" w:rsidRDefault="008A35FC" w:rsidP="008A35FC">
      <w:pPr>
        <w:pStyle w:val="PL"/>
      </w:pPr>
      <w:r>
        <w:t xml:space="preserve">      mandatory true;</w:t>
      </w:r>
    </w:p>
    <w:p w14:paraId="203E75AF" w14:textId="77777777" w:rsidR="008A35FC" w:rsidRDefault="008A35FC" w:rsidP="008A35FC">
      <w:pPr>
        <w:pStyle w:val="PL"/>
      </w:pPr>
      <w:r>
        <w:t xml:space="preserve">      type int32;</w:t>
      </w:r>
    </w:p>
    <w:p w14:paraId="17357FA9" w14:textId="77777777" w:rsidR="008A35FC" w:rsidRDefault="008A35FC" w:rsidP="008A35FC">
      <w:pPr>
        <w:pStyle w:val="PL"/>
      </w:pPr>
      <w:r>
        <w:t xml:space="preserve">    }</w:t>
      </w:r>
    </w:p>
    <w:p w14:paraId="7A6F3C00" w14:textId="77777777" w:rsidR="008A35FC" w:rsidRDefault="008A35FC" w:rsidP="008A35FC">
      <w:pPr>
        <w:pStyle w:val="PL"/>
      </w:pPr>
    </w:p>
    <w:p w14:paraId="185DC264" w14:textId="77777777" w:rsidR="008A35FC" w:rsidRDefault="008A35FC" w:rsidP="008A35FC">
      <w:pPr>
        <w:pStyle w:val="PL"/>
      </w:pPr>
      <w:r>
        <w:t xml:space="preserve">    leaf beamType {</w:t>
      </w:r>
    </w:p>
    <w:p w14:paraId="5FF72981" w14:textId="77777777" w:rsidR="008A35FC" w:rsidRDefault="008A35FC" w:rsidP="008A35FC">
      <w:pPr>
        <w:pStyle w:val="PL"/>
      </w:pPr>
      <w:r>
        <w:t xml:space="preserve">      description "The type of the beam. ";</w:t>
      </w:r>
    </w:p>
    <w:p w14:paraId="2659CE0E" w14:textId="77777777" w:rsidR="008A35FC" w:rsidRDefault="008A35FC" w:rsidP="008A35FC">
      <w:pPr>
        <w:pStyle w:val="PL"/>
      </w:pPr>
      <w:r>
        <w:t xml:space="preserve">      type</w:t>
      </w:r>
      <w:r w:rsidRPr="00C16188">
        <w:t xml:space="preserve"> BeamType;</w:t>
      </w:r>
    </w:p>
    <w:p w14:paraId="5E42BBD0" w14:textId="77777777" w:rsidR="008A35FC" w:rsidRDefault="008A35FC" w:rsidP="008A35FC">
      <w:pPr>
        <w:pStyle w:val="PL"/>
      </w:pPr>
      <w:r>
        <w:t xml:space="preserve">    }</w:t>
      </w:r>
    </w:p>
    <w:p w14:paraId="412BF467" w14:textId="77777777" w:rsidR="008A35FC" w:rsidRDefault="008A35FC" w:rsidP="008A35FC">
      <w:pPr>
        <w:pStyle w:val="PL"/>
      </w:pPr>
    </w:p>
    <w:p w14:paraId="4E4BE517" w14:textId="77777777" w:rsidR="008A35FC" w:rsidRDefault="008A35FC" w:rsidP="008A35FC">
      <w:pPr>
        <w:pStyle w:val="PL"/>
      </w:pPr>
      <w:r>
        <w:t xml:space="preserve">    leaf beamAzimuth {</w:t>
      </w:r>
    </w:p>
    <w:p w14:paraId="2BDC8EA3" w14:textId="77777777" w:rsidR="006C7569" w:rsidRDefault="006C7569" w:rsidP="006C7569">
      <w:pPr>
        <w:pStyle w:val="PL"/>
      </w:pPr>
      <w:r>
        <w:t xml:space="preserve">      description "The azimuth of a beam transmission, which means the</w:t>
      </w:r>
    </w:p>
    <w:p w14:paraId="4758DB7B" w14:textId="77777777" w:rsidR="006C7569" w:rsidRDefault="006C7569" w:rsidP="006C7569">
      <w:pPr>
        <w:pStyle w:val="PL"/>
      </w:pPr>
      <w:r>
        <w:t xml:space="preserve">        horizontal beamforming pointing angle (beam peak direction) in the</w:t>
      </w:r>
    </w:p>
    <w:p w14:paraId="36E8D679" w14:textId="77777777" w:rsidR="006C7569" w:rsidRDefault="006C7569" w:rsidP="006C7569">
      <w:pPr>
        <w:pStyle w:val="PL"/>
      </w:pPr>
      <w:r>
        <w:t xml:space="preserve">        Phi-axis in 1/10th degree resolution. The pointing angle is the</w:t>
      </w:r>
    </w:p>
    <w:p w14:paraId="1D78C32A" w14:textId="77777777" w:rsidR="006C7569" w:rsidRDefault="006C7569" w:rsidP="006C7569">
      <w:pPr>
        <w:pStyle w:val="PL"/>
      </w:pPr>
      <w:r>
        <w:t xml:space="preserve">        direction equal to the geometric centre of the half-power contour</w:t>
      </w:r>
    </w:p>
    <w:p w14:paraId="3CE3E89E" w14:textId="77777777" w:rsidR="006C7569" w:rsidRDefault="006C7569" w:rsidP="006C7569">
      <w:pPr>
        <w:pStyle w:val="PL"/>
      </w:pPr>
      <w:r>
        <w:t xml:space="preserve">        of the beam relative to the reference plane. Zero degree implies</w:t>
      </w:r>
    </w:p>
    <w:p w14:paraId="0E5FBE62" w14:textId="77777777" w:rsidR="006C7569" w:rsidRDefault="006C7569" w:rsidP="006C7569">
      <w:pPr>
        <w:pStyle w:val="PL"/>
      </w:pPr>
      <w:r>
        <w:t xml:space="preserve">        explicit antenna bearing (boresight). Positive angle implies clockwise</w:t>
      </w:r>
    </w:p>
    <w:p w14:paraId="2946D71D" w14:textId="77777777" w:rsidR="00664D32" w:rsidRDefault="006C7569" w:rsidP="00664D32">
      <w:pPr>
        <w:pStyle w:val="PL"/>
      </w:pPr>
      <w:r>
        <w:t xml:space="preserve">        from the antenna bearing.";</w:t>
      </w:r>
      <w:r w:rsidR="008A35FC">
        <w:t xml:space="preserve">      </w:t>
      </w:r>
    </w:p>
    <w:p w14:paraId="37DE799D" w14:textId="1DB72DE8" w:rsidR="008A35FC" w:rsidRDefault="00664D32" w:rsidP="00664D32">
      <w:pPr>
        <w:pStyle w:val="PL"/>
      </w:pPr>
      <w:r>
        <w:t xml:space="preserve">      </w:t>
      </w:r>
      <w:r w:rsidR="008A35FC">
        <w:t>reference "3GPP TS 38.104, TS 38.901, TS 28.662";</w:t>
      </w:r>
    </w:p>
    <w:p w14:paraId="3F8ADC5C" w14:textId="77777777" w:rsidR="008A35FC" w:rsidRDefault="008A35FC" w:rsidP="008A35FC">
      <w:pPr>
        <w:pStyle w:val="PL"/>
      </w:pPr>
      <w:r>
        <w:t xml:space="preserve">      type int32 { range "-1800..1800"; }</w:t>
      </w:r>
    </w:p>
    <w:p w14:paraId="4D349674" w14:textId="77777777" w:rsidR="008A35FC" w:rsidRDefault="008A35FC" w:rsidP="008A35FC">
      <w:pPr>
        <w:pStyle w:val="PL"/>
      </w:pPr>
      <w:r>
        <w:t xml:space="preserve">      units "0.1";</w:t>
      </w:r>
    </w:p>
    <w:p w14:paraId="757CC298" w14:textId="77777777" w:rsidR="008A35FC" w:rsidRDefault="008A35FC" w:rsidP="008A35FC">
      <w:pPr>
        <w:pStyle w:val="PL"/>
      </w:pPr>
      <w:r>
        <w:t xml:space="preserve">    }</w:t>
      </w:r>
    </w:p>
    <w:p w14:paraId="4E4234FB" w14:textId="77777777" w:rsidR="008A35FC" w:rsidRDefault="008A35FC" w:rsidP="008A35FC">
      <w:pPr>
        <w:pStyle w:val="PL"/>
      </w:pPr>
    </w:p>
    <w:p w14:paraId="5CF77373" w14:textId="77777777" w:rsidR="008A35FC" w:rsidRDefault="008A35FC" w:rsidP="008A35FC">
      <w:pPr>
        <w:pStyle w:val="PL"/>
      </w:pPr>
      <w:r>
        <w:t xml:space="preserve">    leaf beamTilt {</w:t>
      </w:r>
    </w:p>
    <w:p w14:paraId="0482EC6D" w14:textId="77777777" w:rsidR="006C7569" w:rsidRDefault="006C7569" w:rsidP="006C7569">
      <w:pPr>
        <w:pStyle w:val="PL"/>
      </w:pPr>
      <w:r>
        <w:t xml:space="preserve">      description "The tilt of a beam transmission, which means the vertical</w:t>
      </w:r>
    </w:p>
    <w:p w14:paraId="2DB4C79F" w14:textId="77777777" w:rsidR="006C7569" w:rsidRDefault="006C7569" w:rsidP="006C7569">
      <w:pPr>
        <w:pStyle w:val="PL"/>
      </w:pPr>
      <w:r>
        <w:t xml:space="preserve">        beamforming pointing angle (beam peak direction) in the Theta-axis in</w:t>
      </w:r>
    </w:p>
    <w:p w14:paraId="0B5AF72E" w14:textId="77777777" w:rsidR="006C7569" w:rsidRDefault="006C7569" w:rsidP="006C7569">
      <w:pPr>
        <w:pStyle w:val="PL"/>
      </w:pPr>
      <w:r>
        <w:t xml:space="preserve">        1/10th degree resolution.</w:t>
      </w:r>
    </w:p>
    <w:p w14:paraId="3BC96013" w14:textId="77777777" w:rsidR="006C7569" w:rsidRDefault="006C7569" w:rsidP="006C7569">
      <w:pPr>
        <w:pStyle w:val="PL"/>
      </w:pPr>
      <w:r>
        <w:t xml:space="preserve">        The pointing angle is the direction equal to the geometric centre of</w:t>
      </w:r>
    </w:p>
    <w:p w14:paraId="377793DE" w14:textId="77777777" w:rsidR="006C7569" w:rsidRDefault="006C7569" w:rsidP="006C7569">
      <w:pPr>
        <w:pStyle w:val="PL"/>
      </w:pPr>
      <w:r>
        <w:t xml:space="preserve">        the half-power contour of the beam relative to the reference plane.</w:t>
      </w:r>
    </w:p>
    <w:p w14:paraId="79D3CF52" w14:textId="2F5560DE" w:rsidR="006C7569" w:rsidRDefault="006C7569" w:rsidP="006C7569">
      <w:pPr>
        <w:pStyle w:val="PL"/>
      </w:pPr>
      <w:r>
        <w:t xml:space="preserve">        Positive value implies downtilt.";</w:t>
      </w:r>
    </w:p>
    <w:p w14:paraId="1279C9EB" w14:textId="29C255F7" w:rsidR="006C7569" w:rsidRDefault="008A35FC" w:rsidP="008A35FC">
      <w:pPr>
        <w:pStyle w:val="PL"/>
      </w:pPr>
      <w:r>
        <w:t xml:space="preserve">      reference "3GPP TS 38.104, TS 38.901, TS 28.662";</w:t>
      </w:r>
    </w:p>
    <w:p w14:paraId="2B80D510" w14:textId="4AB164EE" w:rsidR="008A35FC" w:rsidRDefault="008A35FC" w:rsidP="008A35FC">
      <w:pPr>
        <w:pStyle w:val="PL"/>
      </w:pPr>
      <w:r>
        <w:t xml:space="preserve">      type int32 { range "-900..900"; }</w:t>
      </w:r>
    </w:p>
    <w:p w14:paraId="087A7E30" w14:textId="77777777" w:rsidR="008A35FC" w:rsidRDefault="008A35FC" w:rsidP="008A35FC">
      <w:pPr>
        <w:pStyle w:val="PL"/>
      </w:pPr>
      <w:r>
        <w:t xml:space="preserve">      units "0.1";</w:t>
      </w:r>
    </w:p>
    <w:p w14:paraId="5E47B3D4" w14:textId="77777777" w:rsidR="008A35FC" w:rsidRDefault="008A35FC" w:rsidP="008A35FC">
      <w:pPr>
        <w:pStyle w:val="PL"/>
      </w:pPr>
      <w:r>
        <w:t xml:space="preserve">    }</w:t>
      </w:r>
    </w:p>
    <w:p w14:paraId="7FCAB549" w14:textId="77777777" w:rsidR="008A35FC" w:rsidRDefault="008A35FC" w:rsidP="008A35FC">
      <w:pPr>
        <w:pStyle w:val="PL"/>
      </w:pPr>
    </w:p>
    <w:p w14:paraId="1E99B997" w14:textId="77777777" w:rsidR="008A35FC" w:rsidRDefault="008A35FC" w:rsidP="008A35FC">
      <w:pPr>
        <w:pStyle w:val="PL"/>
      </w:pPr>
    </w:p>
    <w:p w14:paraId="0A71AA4E" w14:textId="77777777" w:rsidR="008A35FC" w:rsidRDefault="008A35FC" w:rsidP="008A35FC">
      <w:pPr>
        <w:pStyle w:val="PL"/>
      </w:pPr>
    </w:p>
    <w:p w14:paraId="459F1AA6" w14:textId="77777777" w:rsidR="008A35FC" w:rsidRDefault="008A35FC" w:rsidP="008A35FC">
      <w:pPr>
        <w:pStyle w:val="PL"/>
      </w:pPr>
      <w:r>
        <w:t xml:space="preserve">    leaf beamHorizWidth {</w:t>
      </w:r>
    </w:p>
    <w:p w14:paraId="14D2B4B7" w14:textId="77777777" w:rsidR="00664D32" w:rsidRDefault="00664D32" w:rsidP="00664D32">
      <w:pPr>
        <w:pStyle w:val="PL"/>
      </w:pPr>
      <w:r>
        <w:t xml:space="preserve">      description " The Horizontal beamWidth of a beam transmission, which</w:t>
      </w:r>
    </w:p>
    <w:p w14:paraId="726B9EB4" w14:textId="77777777" w:rsidR="00664D32" w:rsidRDefault="00664D32" w:rsidP="00664D32">
      <w:pPr>
        <w:pStyle w:val="PL"/>
      </w:pPr>
      <w:r>
        <w:t xml:space="preserve">        means the horizontal beamforming half-power (3dB down) beamwidth in the</w:t>
      </w:r>
    </w:p>
    <w:p w14:paraId="1B4A8A78" w14:textId="2E60B177" w:rsidR="006C7569" w:rsidRDefault="00664D32" w:rsidP="008A35FC">
      <w:pPr>
        <w:pStyle w:val="PL"/>
      </w:pPr>
      <w:r>
        <w:t xml:space="preserve">        Phi-axis in 1/10th degree resolution.";</w:t>
      </w:r>
    </w:p>
    <w:p w14:paraId="5CC58AC8" w14:textId="43622625" w:rsidR="006C7569" w:rsidRDefault="008A35FC" w:rsidP="008A35FC">
      <w:pPr>
        <w:pStyle w:val="PL"/>
      </w:pPr>
      <w:r>
        <w:t xml:space="preserve">      reference "3GPP TS 38.104, TS 38.901";</w:t>
      </w:r>
    </w:p>
    <w:p w14:paraId="45DB8388" w14:textId="5B3D612B" w:rsidR="008A35FC" w:rsidRDefault="008A35FC" w:rsidP="008A35FC">
      <w:pPr>
        <w:pStyle w:val="PL"/>
      </w:pPr>
      <w:r>
        <w:t xml:space="preserve">      type int32 { range "0..3599"; }</w:t>
      </w:r>
    </w:p>
    <w:p w14:paraId="1151C583" w14:textId="77777777" w:rsidR="008A35FC" w:rsidRDefault="008A35FC" w:rsidP="008A35FC">
      <w:pPr>
        <w:pStyle w:val="PL"/>
      </w:pPr>
      <w:r>
        <w:t xml:space="preserve">      units "0.1";</w:t>
      </w:r>
    </w:p>
    <w:p w14:paraId="0912E28C" w14:textId="77777777" w:rsidR="008A35FC" w:rsidRDefault="008A35FC" w:rsidP="008A35FC">
      <w:pPr>
        <w:pStyle w:val="PL"/>
      </w:pPr>
      <w:r>
        <w:t xml:space="preserve">    }</w:t>
      </w:r>
    </w:p>
    <w:p w14:paraId="3489D1ED" w14:textId="77777777" w:rsidR="008A35FC" w:rsidRDefault="008A35FC" w:rsidP="008A35FC">
      <w:pPr>
        <w:pStyle w:val="PL"/>
      </w:pPr>
    </w:p>
    <w:p w14:paraId="26474C5D" w14:textId="77777777" w:rsidR="008A35FC" w:rsidRDefault="008A35FC" w:rsidP="008A35FC">
      <w:pPr>
        <w:pStyle w:val="PL"/>
      </w:pPr>
      <w:r>
        <w:t xml:space="preserve">    leaf beamVertWidth {</w:t>
      </w:r>
    </w:p>
    <w:p w14:paraId="440B99E5" w14:textId="77777777" w:rsidR="00802F9F" w:rsidRDefault="00802F9F" w:rsidP="00802F9F">
      <w:pPr>
        <w:pStyle w:val="PL"/>
      </w:pPr>
      <w:r>
        <w:t xml:space="preserve">      description " The Vertical beamWidth of a beam transmission, which means</w:t>
      </w:r>
    </w:p>
    <w:p w14:paraId="0C1BCBA6" w14:textId="77777777" w:rsidR="00802F9F" w:rsidRDefault="00802F9F" w:rsidP="00802F9F">
      <w:pPr>
        <w:pStyle w:val="PL"/>
      </w:pPr>
      <w:r>
        <w:t xml:space="preserve">        the vertical beamforming half-power (3dB down) beamwidth in the</w:t>
      </w:r>
    </w:p>
    <w:p w14:paraId="1993ED5A" w14:textId="5004E81F" w:rsidR="00802F9F" w:rsidRDefault="00802F9F" w:rsidP="008A35FC">
      <w:pPr>
        <w:pStyle w:val="PL"/>
      </w:pPr>
      <w:r>
        <w:t xml:space="preserve">        Theta-axis in 1/10th degree resolution.";</w:t>
      </w:r>
    </w:p>
    <w:p w14:paraId="7B2DA50D" w14:textId="02956BD9" w:rsidR="00802F9F" w:rsidRDefault="008A35FC" w:rsidP="008A35FC">
      <w:pPr>
        <w:pStyle w:val="PL"/>
      </w:pPr>
      <w:r>
        <w:t xml:space="preserve">      reference "3GPP TS 38.104, TS 38.901";</w:t>
      </w:r>
    </w:p>
    <w:p w14:paraId="639F08A5" w14:textId="25C1141F" w:rsidR="008A35FC" w:rsidRDefault="008A35FC" w:rsidP="008A35FC">
      <w:pPr>
        <w:pStyle w:val="PL"/>
      </w:pPr>
      <w:r>
        <w:t xml:space="preserve">      type int32 { range "0..1800"; }</w:t>
      </w:r>
    </w:p>
    <w:p w14:paraId="671B8C6A" w14:textId="77777777" w:rsidR="008A35FC" w:rsidRDefault="008A35FC" w:rsidP="008A35FC">
      <w:pPr>
        <w:pStyle w:val="PL"/>
      </w:pPr>
      <w:r>
        <w:t xml:space="preserve">      units "0.1";</w:t>
      </w:r>
    </w:p>
    <w:p w14:paraId="14707386" w14:textId="7B3F5694" w:rsidR="008A35FC" w:rsidRDefault="008A35FC" w:rsidP="008A35FC">
      <w:pPr>
        <w:pStyle w:val="PL"/>
      </w:pPr>
      <w:r>
        <w:t xml:space="preserve">    }</w:t>
      </w:r>
    </w:p>
    <w:p w14:paraId="390C990C" w14:textId="77777777" w:rsidR="008A35FC" w:rsidRDefault="008A35FC" w:rsidP="008A35FC">
      <w:pPr>
        <w:pStyle w:val="PL"/>
      </w:pPr>
      <w:r>
        <w:t xml:space="preserve">  }    </w:t>
      </w:r>
    </w:p>
    <w:p w14:paraId="33583222" w14:textId="77777777" w:rsidR="008A35FC" w:rsidRDefault="008A35FC" w:rsidP="008A35FC">
      <w:pPr>
        <w:pStyle w:val="PL"/>
      </w:pPr>
    </w:p>
    <w:p w14:paraId="4527D283" w14:textId="77777777" w:rsidR="001000ED" w:rsidRDefault="001000ED" w:rsidP="001000ED">
      <w:pPr>
        <w:pStyle w:val="PL"/>
      </w:pPr>
      <w:r>
        <w:t xml:space="preserve">  augment "/me3gpp:ManagedElement/gnbdu3gpp:GNBDUFunction/"</w:t>
      </w:r>
    </w:p>
    <w:p w14:paraId="5494A225" w14:textId="6152D5AA" w:rsidR="008A35FC" w:rsidRDefault="001000ED" w:rsidP="008A35FC">
      <w:pPr>
        <w:pStyle w:val="PL"/>
      </w:pPr>
      <w:r>
        <w:t xml:space="preserve">    + "nrsectcarr3gpp:NRSectorCarrier/cbeamff3gpp:CommonBeamformingFunction" {</w:t>
      </w:r>
    </w:p>
    <w:p w14:paraId="651D530F" w14:textId="77777777" w:rsidR="008A35FC" w:rsidRDefault="008A35FC" w:rsidP="008A35FC">
      <w:pPr>
        <w:pStyle w:val="PL"/>
      </w:pPr>
      <w:r>
        <w:t xml:space="preserve">    list Beam {</w:t>
      </w:r>
    </w:p>
    <w:p w14:paraId="01BF3C99" w14:textId="77777777" w:rsidR="001000ED" w:rsidRDefault="001000ED" w:rsidP="001000ED">
      <w:pPr>
        <w:pStyle w:val="PL"/>
      </w:pPr>
      <w:r>
        <w:t xml:space="preserve">      description "Represents the per-Beam information required for,</w:t>
      </w:r>
    </w:p>
    <w:p w14:paraId="20846A10" w14:textId="77777777" w:rsidR="001000ED" w:rsidRDefault="001000ED" w:rsidP="001000ED">
      <w:pPr>
        <w:pStyle w:val="PL"/>
      </w:pPr>
      <w:r>
        <w:t xml:space="preserve">        e.g. beam performance management utilizing measurements generated in</w:t>
      </w:r>
    </w:p>
    <w:p w14:paraId="12E5AF4D" w14:textId="77777777" w:rsidR="001000ED" w:rsidRDefault="001000ED" w:rsidP="001000ED">
      <w:pPr>
        <w:pStyle w:val="PL"/>
      </w:pPr>
      <w:r>
        <w:t xml:space="preserve">        the RAN. Can have spatial attributes of horizontal/azimuth</w:t>
      </w:r>
    </w:p>
    <w:p w14:paraId="1082CC08" w14:textId="77777777" w:rsidR="001000ED" w:rsidRDefault="001000ED" w:rsidP="001000ED">
      <w:pPr>
        <w:pStyle w:val="PL"/>
      </w:pPr>
      <w:r>
        <w:t xml:space="preserve">        (ie: Phi-axis) and vertical/tilt (ie: Theta-axis) beam pointing</w:t>
      </w:r>
    </w:p>
    <w:p w14:paraId="3C7A835B" w14:textId="77777777" w:rsidR="00B91EBE" w:rsidRDefault="001000ED" w:rsidP="008A35FC">
      <w:pPr>
        <w:pStyle w:val="PL"/>
      </w:pPr>
      <w:r>
        <w:t xml:space="preserve">        direction and beam width attributes.";</w:t>
      </w:r>
    </w:p>
    <w:p w14:paraId="28D8978B" w14:textId="14F95690" w:rsidR="008A35FC" w:rsidRDefault="008A35FC" w:rsidP="008A35FC">
      <w:pPr>
        <w:pStyle w:val="PL"/>
      </w:pPr>
      <w:r>
        <w:t xml:space="preserve">      reference "3GPP TS 28.541";</w:t>
      </w:r>
    </w:p>
    <w:p w14:paraId="183A6D8A" w14:textId="77777777" w:rsidR="008A35FC" w:rsidRDefault="008A35FC" w:rsidP="008A35FC">
      <w:pPr>
        <w:pStyle w:val="PL"/>
      </w:pPr>
      <w:r>
        <w:t xml:space="preserve">      key id;</w:t>
      </w:r>
    </w:p>
    <w:p w14:paraId="148909E6" w14:textId="77777777" w:rsidR="008A35FC" w:rsidRDefault="008A35FC" w:rsidP="008A35FC">
      <w:pPr>
        <w:pStyle w:val="PL"/>
      </w:pPr>
      <w:r>
        <w:t xml:space="preserve">      uses top3gpp:Top_Grp;</w:t>
      </w:r>
    </w:p>
    <w:p w14:paraId="684D69F6" w14:textId="77777777" w:rsidR="008A35FC" w:rsidRPr="001A306E" w:rsidRDefault="008A35FC" w:rsidP="008A35FC">
      <w:pPr>
        <w:pStyle w:val="PL"/>
      </w:pPr>
      <w:r>
        <w:t xml:space="preserve">      </w:t>
      </w:r>
      <w:r w:rsidRPr="001A306E">
        <w:t>container attributes {</w:t>
      </w:r>
    </w:p>
    <w:p w14:paraId="7CE6DF0D" w14:textId="77777777" w:rsidR="008A35FC" w:rsidRPr="001A306E" w:rsidRDefault="008A35FC" w:rsidP="008A35FC">
      <w:pPr>
        <w:pStyle w:val="PL"/>
      </w:pPr>
      <w:r w:rsidRPr="001A306E">
        <w:t xml:space="preserve">        uses BeamGrp;</w:t>
      </w:r>
    </w:p>
    <w:p w14:paraId="4007EA03" w14:textId="77777777" w:rsidR="008A35FC" w:rsidRPr="001A306E" w:rsidRDefault="008A35FC" w:rsidP="008A35FC">
      <w:pPr>
        <w:pStyle w:val="PL"/>
      </w:pPr>
      <w:r w:rsidRPr="001A306E">
        <w:t xml:space="preserve">      }</w:t>
      </w:r>
    </w:p>
    <w:p w14:paraId="0AA94B56" w14:textId="77777777" w:rsidR="008A35FC" w:rsidRPr="001A306E" w:rsidRDefault="008A35FC" w:rsidP="008A35FC">
      <w:pPr>
        <w:pStyle w:val="PL"/>
      </w:pPr>
      <w:r w:rsidRPr="001A306E">
        <w:t xml:space="preserve">    }</w:t>
      </w:r>
    </w:p>
    <w:p w14:paraId="1BBBD858" w14:textId="77777777" w:rsidR="008A35FC" w:rsidRPr="001A306E" w:rsidRDefault="008A35FC" w:rsidP="008A35FC">
      <w:pPr>
        <w:pStyle w:val="PL"/>
      </w:pPr>
      <w:r w:rsidRPr="001A306E">
        <w:t xml:space="preserve">  }</w:t>
      </w:r>
    </w:p>
    <w:p w14:paraId="106760FE" w14:textId="77777777" w:rsidR="008A35FC" w:rsidRPr="001A306E" w:rsidRDefault="008A35FC" w:rsidP="008A35FC">
      <w:pPr>
        <w:pStyle w:val="PL"/>
      </w:pPr>
      <w:r w:rsidRPr="001A306E">
        <w:t>}</w:t>
      </w:r>
    </w:p>
    <w:p w14:paraId="6900AC83" w14:textId="2CE028BF" w:rsidR="008A35FC" w:rsidRPr="001A306E" w:rsidRDefault="007A16E2" w:rsidP="008A35FC">
      <w:pPr>
        <w:pStyle w:val="PL"/>
      </w:pPr>
      <w:r w:rsidRPr="001A306E">
        <w:lastRenderedPageBreak/>
        <w:t>&lt;CODE ENDS&gt;</w:t>
      </w:r>
    </w:p>
    <w:p w14:paraId="7B3EAC9E" w14:textId="77777777" w:rsidR="008A35FC" w:rsidRPr="001A306E"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7A2FD610" w14:textId="77777777" w:rsidR="001A306E" w:rsidRDefault="001A306E" w:rsidP="008A35FC">
      <w:pPr>
        <w:pStyle w:val="PL"/>
      </w:pPr>
      <w:r w:rsidRPr="001A306E">
        <w:t>&lt;CODE BEGINS&gt;</w:t>
      </w:r>
    </w:p>
    <w:p w14:paraId="452AD824" w14:textId="42E58519"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lastRenderedPageBreak/>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235F9E56" w14:textId="77777777" w:rsidR="001A306E" w:rsidRDefault="008A35FC" w:rsidP="001A306E">
      <w:pPr>
        <w:pStyle w:val="PL"/>
      </w:pPr>
      <w:r>
        <w:t>}</w:t>
      </w:r>
    </w:p>
    <w:p w14:paraId="5B8D8D1E" w14:textId="264A11ED" w:rsidR="008A35FC" w:rsidRDefault="001A306E" w:rsidP="001A306E">
      <w:pPr>
        <w:pStyle w:val="PL"/>
      </w:pPr>
      <w:r>
        <w:t>&lt;CODE ENDS&gt;</w:t>
      </w:r>
    </w:p>
    <w:p w14:paraId="606BA3DE" w14:textId="5D1DA35A"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1C7A720A" w14:textId="77777777" w:rsidR="008A35FC" w:rsidRDefault="008A35FC" w:rsidP="008A35FC">
      <w:pPr>
        <w:pStyle w:val="PL"/>
      </w:pPr>
    </w:p>
    <w:p w14:paraId="20759CD0" w14:textId="54AA5F31" w:rsidR="008A35FC" w:rsidRDefault="001A306E" w:rsidP="008A35FC">
      <w:pPr>
        <w:pStyle w:val="PL"/>
      </w:pPr>
      <w:r w:rsidRPr="001A306E">
        <w:t>&lt;CODE BEGINS&gt;</w:t>
      </w:r>
    </w:p>
    <w:p w14:paraId="5B0D8D5C" w14:textId="77777777"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090A437D" w14:textId="77777777" w:rsidR="001A306E" w:rsidRDefault="008A35FC" w:rsidP="001A306E">
      <w:pPr>
        <w:pStyle w:val="PL"/>
      </w:pPr>
      <w:r>
        <w:t>}</w:t>
      </w:r>
    </w:p>
    <w:p w14:paraId="6FB84429" w14:textId="69CBD060" w:rsidR="008A35FC" w:rsidRDefault="001A306E" w:rsidP="001A306E">
      <w:pPr>
        <w:pStyle w:val="PL"/>
      </w:pPr>
      <w:r>
        <w:t>&lt;CODE ENDS&gt;</w:t>
      </w: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lastRenderedPageBreak/>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lastRenderedPageBreak/>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73DA9237" w:rsidR="008A35FC" w:rsidRPr="005A457B"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5A457B">
        <w:rPr>
          <w:lang w:val="fr-FR" w:eastAsia="zh-CN"/>
        </w:rPr>
        <w:t>E.5.3</w:t>
      </w:r>
      <w:r w:rsidRPr="005A457B">
        <w:rPr>
          <w:lang w:val="fr-FR" w:eastAsia="zh-CN"/>
        </w:rPr>
        <w:tab/>
        <w:t xml:space="preserve">module </w:t>
      </w:r>
      <w:r w:rsidRPr="005A457B">
        <w:rPr>
          <w:lang w:val="fr-FR"/>
        </w:rPr>
        <w:t>_3gpp-nr-nrm-eutrancellrelation.yang</w:t>
      </w:r>
      <w:bookmarkEnd w:id="50"/>
      <w:bookmarkEnd w:id="51"/>
      <w:bookmarkEnd w:id="52"/>
      <w:bookmarkEnd w:id="53"/>
      <w:bookmarkEnd w:id="54"/>
    </w:p>
    <w:p w14:paraId="7E60C089" w14:textId="77777777" w:rsidR="001A306E" w:rsidRPr="005A457B" w:rsidRDefault="001A306E" w:rsidP="008A35FC">
      <w:pPr>
        <w:pStyle w:val="PL"/>
        <w:rPr>
          <w:lang w:val="fr-FR"/>
        </w:rPr>
      </w:pPr>
      <w:r w:rsidRPr="005A457B">
        <w:rPr>
          <w:lang w:val="fr-FR"/>
        </w:rPr>
        <w:t>&lt;CODE BEGINS&gt;</w:t>
      </w:r>
    </w:p>
    <w:p w14:paraId="42121C58" w14:textId="6D089C4A" w:rsidR="008A35FC" w:rsidRPr="005A457B" w:rsidRDefault="008A35FC" w:rsidP="008A35FC">
      <w:pPr>
        <w:pStyle w:val="PL"/>
        <w:rPr>
          <w:lang w:val="fr-FR"/>
        </w:rPr>
      </w:pPr>
      <w:r w:rsidRPr="005A457B">
        <w:rPr>
          <w:lang w:val="fr-FR"/>
        </w:rPr>
        <w:t>module _3gpp-nr-nrm-eutrancellrelation {</w:t>
      </w:r>
    </w:p>
    <w:p w14:paraId="4BD638CE" w14:textId="77777777" w:rsidR="008A35FC" w:rsidRPr="005A457B" w:rsidRDefault="008A35FC" w:rsidP="008A35FC">
      <w:pPr>
        <w:pStyle w:val="PL"/>
        <w:rPr>
          <w:lang w:val="fr-FR"/>
        </w:rPr>
      </w:pPr>
      <w:r w:rsidRPr="005A457B">
        <w:rPr>
          <w:lang w:val="fr-FR"/>
        </w:rPr>
        <w:t xml:space="preserve">  yang-version 1.1;</w:t>
      </w:r>
    </w:p>
    <w:p w14:paraId="744E12B2" w14:textId="77777777" w:rsidR="008A35FC" w:rsidRPr="005A457B" w:rsidRDefault="008A35FC" w:rsidP="008A35FC">
      <w:pPr>
        <w:pStyle w:val="PL"/>
        <w:rPr>
          <w:lang w:val="fr-FR"/>
        </w:rPr>
      </w:pPr>
      <w:r w:rsidRPr="005A457B">
        <w:rPr>
          <w:lang w:val="fr-FR"/>
        </w:rPr>
        <w:t xml:space="preserve">  namespace "urn:3gpp:sa5:_3gpp-nr-nrm-eutrancellrelation";</w:t>
      </w:r>
    </w:p>
    <w:p w14:paraId="72302B06" w14:textId="77777777" w:rsidR="008A35FC" w:rsidRPr="005A457B" w:rsidRDefault="008A35FC" w:rsidP="008A35FC">
      <w:pPr>
        <w:pStyle w:val="PL"/>
        <w:rPr>
          <w:lang w:val="fr-FR"/>
        </w:rPr>
      </w:pPr>
      <w:r w:rsidRPr="005A457B">
        <w:rPr>
          <w:lang w:val="fr-FR"/>
        </w:rPr>
        <w:t xml:space="preserve">  prefix "eutrancellrel3gpp";</w:t>
      </w:r>
    </w:p>
    <w:p w14:paraId="3CEF88D4" w14:textId="77777777" w:rsidR="008A35FC" w:rsidRPr="005A457B" w:rsidRDefault="008A35FC" w:rsidP="008A35FC">
      <w:pPr>
        <w:pStyle w:val="PL"/>
        <w:rPr>
          <w:lang w:val="fr-FR"/>
        </w:rPr>
      </w:pPr>
      <w:r w:rsidRPr="005A457B">
        <w:rPr>
          <w:lang w:val="fr-FR"/>
        </w:rPr>
        <w:t xml:space="preserve">    </w:t>
      </w:r>
    </w:p>
    <w:p w14:paraId="4C610C66" w14:textId="77777777" w:rsidR="008A35FC" w:rsidRPr="005A457B" w:rsidRDefault="008A35FC" w:rsidP="008A35FC">
      <w:pPr>
        <w:pStyle w:val="PL"/>
        <w:rPr>
          <w:lang w:val="fr-FR"/>
        </w:rPr>
      </w:pPr>
      <w:r w:rsidRPr="005A457B">
        <w:rPr>
          <w:lang w:val="fr-FR"/>
        </w:rPr>
        <w:t xml:space="preserve">  import _3gpp-common-yang-types { prefix types3gpp; }</w:t>
      </w:r>
    </w:p>
    <w:p w14:paraId="422587A9" w14:textId="77777777" w:rsidR="008A35FC" w:rsidRPr="005A457B" w:rsidRDefault="008A35FC" w:rsidP="008A35FC">
      <w:pPr>
        <w:pStyle w:val="PL"/>
        <w:rPr>
          <w:lang w:val="fr-FR"/>
        </w:rPr>
      </w:pPr>
      <w:r w:rsidRPr="005A457B">
        <w:rPr>
          <w:lang w:val="fr-FR"/>
        </w:rPr>
        <w:t xml:space="preserve">  import _3gpp-common-managed-function { prefix mf3gpp; }</w:t>
      </w:r>
    </w:p>
    <w:p w14:paraId="34D239BC" w14:textId="77777777" w:rsidR="008A35FC" w:rsidRDefault="008A35FC" w:rsidP="008A35FC">
      <w:pPr>
        <w:pStyle w:val="PL"/>
      </w:pPr>
      <w:r w:rsidRPr="005A457B">
        <w:rPr>
          <w:lang w:val="fr-FR"/>
        </w:rPr>
        <w:t xml:space="preserve">  </w:t>
      </w:r>
      <w:r>
        <w:t>import _3gpp-common-managed-element { prefix me3gpp; }</w:t>
      </w:r>
    </w:p>
    <w:p w14:paraId="7FFDA4E1" w14:textId="77777777" w:rsidR="008A35FC" w:rsidRDefault="008A35FC" w:rsidP="008A35FC">
      <w:pPr>
        <w:pStyle w:val="PL"/>
      </w:pPr>
      <w:r>
        <w:lastRenderedPageBreak/>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lastRenderedPageBreak/>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23D28684" w14:textId="77777777" w:rsidR="001A306E" w:rsidRDefault="008A35FC" w:rsidP="001A306E">
      <w:pPr>
        <w:pStyle w:val="PL"/>
      </w:pPr>
      <w:r>
        <w:t>}</w:t>
      </w:r>
    </w:p>
    <w:p w14:paraId="41ADA388" w14:textId="5E7F2E13" w:rsidR="008A35FC" w:rsidRDefault="001A306E" w:rsidP="001A306E">
      <w:pPr>
        <w:pStyle w:val="PL"/>
      </w:pPr>
      <w:r>
        <w:t>&lt;CODE ENDS&gt;</w:t>
      </w:r>
    </w:p>
    <w:p w14:paraId="3D677252" w14:textId="7E58C68B"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lastRenderedPageBreak/>
        <w:t>E.5.4</w:t>
      </w:r>
      <w:r>
        <w:rPr>
          <w:lang w:eastAsia="zh-CN"/>
        </w:rPr>
        <w:tab/>
        <w:t>module _3gpp-nr-nrm-eutranetwork.yang</w:t>
      </w:r>
      <w:bookmarkEnd w:id="55"/>
      <w:bookmarkEnd w:id="56"/>
      <w:bookmarkEnd w:id="57"/>
      <w:bookmarkEnd w:id="58"/>
      <w:bookmarkEnd w:id="59"/>
    </w:p>
    <w:p w14:paraId="27BCBF17" w14:textId="77777777" w:rsidR="001A306E" w:rsidRDefault="001A306E" w:rsidP="008A35FC">
      <w:pPr>
        <w:pStyle w:val="PL"/>
      </w:pPr>
      <w:r w:rsidRPr="001A306E">
        <w:t>&lt;CODE BEGINS&gt;</w:t>
      </w:r>
    </w:p>
    <w:p w14:paraId="44998C6E" w14:textId="34E3F1B7"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0C732952" w14:textId="77777777" w:rsidR="001A306E" w:rsidRDefault="008A35FC" w:rsidP="001A306E">
      <w:pPr>
        <w:pStyle w:val="PL"/>
      </w:pPr>
      <w:r>
        <w:t>}</w:t>
      </w:r>
    </w:p>
    <w:p w14:paraId="513BEC27" w14:textId="3904E6D6" w:rsidR="008A35FC" w:rsidRDefault="001A306E" w:rsidP="001A306E">
      <w:pPr>
        <w:pStyle w:val="PL"/>
      </w:pPr>
      <w:r>
        <w:t>&lt;CODE ENDS&gt;</w:t>
      </w:r>
    </w:p>
    <w:p w14:paraId="02DF6685" w14:textId="7F7ED0DE"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5E2A09CD" w14:textId="77777777" w:rsidR="00635016" w:rsidRDefault="00635016" w:rsidP="008A35FC">
      <w:pPr>
        <w:pStyle w:val="PL"/>
      </w:pPr>
      <w:r w:rsidRPr="00635016">
        <w:t>&lt;CODE BEGINS&gt;</w:t>
      </w:r>
    </w:p>
    <w:p w14:paraId="4F6CA155" w14:textId="714E268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lastRenderedPageBreak/>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lastRenderedPageBreak/>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234253B0" w14:textId="77777777" w:rsidR="00635016" w:rsidRDefault="008A35FC" w:rsidP="00635016">
      <w:pPr>
        <w:pStyle w:val="PL"/>
      </w:pPr>
      <w:r>
        <w:t>}</w:t>
      </w:r>
    </w:p>
    <w:p w14:paraId="521F9C9D" w14:textId="429155D6" w:rsidR="008A35FC" w:rsidRDefault="00635016" w:rsidP="00635016">
      <w:pPr>
        <w:pStyle w:val="PL"/>
      </w:pPr>
      <w:r>
        <w:t>&lt;CODE ENDS&gt;</w:t>
      </w:r>
    </w:p>
    <w:p w14:paraId="21C802B0" w14:textId="54DDB56C"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48C5ADD" w14:textId="77777777" w:rsidR="00635016" w:rsidRDefault="00635016" w:rsidP="008A35FC">
      <w:pPr>
        <w:pStyle w:val="PL"/>
      </w:pPr>
      <w:r w:rsidRPr="00635016">
        <w:t>&lt;CODE BEGINS&gt;</w:t>
      </w:r>
    </w:p>
    <w:p w14:paraId="111BD0A3" w14:textId="406BD9B9"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lastRenderedPageBreak/>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5F9EF732" w14:textId="77777777" w:rsidR="00635016" w:rsidRDefault="008A35FC" w:rsidP="00635016">
      <w:pPr>
        <w:pStyle w:val="PL"/>
      </w:pPr>
      <w:r>
        <w:t>}</w:t>
      </w:r>
    </w:p>
    <w:p w14:paraId="59A641C2" w14:textId="707E1F5D" w:rsidR="008A35FC" w:rsidRDefault="00635016" w:rsidP="00635016">
      <w:pPr>
        <w:pStyle w:val="PL"/>
      </w:pPr>
      <w:r>
        <w:t>&lt;CODE ENDS&gt;</w:t>
      </w:r>
    </w:p>
    <w:p w14:paraId="5A3596F4" w14:textId="22B86FD3"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53972209" w14:textId="77777777" w:rsidR="00635016" w:rsidRDefault="00635016" w:rsidP="008A35FC">
      <w:pPr>
        <w:pStyle w:val="PL"/>
      </w:pPr>
      <w:r w:rsidRPr="00635016">
        <w:t>&lt;CODE BEGINS&gt;</w:t>
      </w:r>
    </w:p>
    <w:p w14:paraId="54ECE28F" w14:textId="3B7D5E4A"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lastRenderedPageBreak/>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5A457B" w:rsidRDefault="008A35FC" w:rsidP="008A35FC">
      <w:pPr>
        <w:pStyle w:val="PL"/>
        <w:rPr>
          <w:lang w:val="fr-FR"/>
        </w:rPr>
      </w:pPr>
      <w:r>
        <w:t xml:space="preserve">    </w:t>
      </w:r>
      <w:r w:rsidRPr="005A457B">
        <w:rPr>
          <w:lang w:val="fr-FR"/>
        </w:rPr>
        <w:t>uses ExternalAMFFunctionWrapper;</w:t>
      </w:r>
    </w:p>
    <w:p w14:paraId="47859CAC" w14:textId="77777777" w:rsidR="008A35FC" w:rsidRPr="005A457B" w:rsidRDefault="008A35FC" w:rsidP="008A35FC">
      <w:pPr>
        <w:pStyle w:val="PL"/>
        <w:rPr>
          <w:lang w:val="fr-FR"/>
        </w:rPr>
      </w:pPr>
      <w:r w:rsidRPr="005A457B">
        <w:rPr>
          <w:lang w:val="fr-FR"/>
        </w:rPr>
        <w:t xml:space="preserve">  }</w:t>
      </w:r>
    </w:p>
    <w:p w14:paraId="201AA3BB" w14:textId="77777777" w:rsidR="00635016" w:rsidRPr="005A457B" w:rsidRDefault="008A35FC" w:rsidP="00635016">
      <w:pPr>
        <w:pStyle w:val="PL"/>
        <w:rPr>
          <w:lang w:val="fr-FR"/>
        </w:rPr>
      </w:pPr>
      <w:r w:rsidRPr="005A457B">
        <w:rPr>
          <w:lang w:val="fr-FR"/>
        </w:rPr>
        <w:t>}</w:t>
      </w:r>
    </w:p>
    <w:p w14:paraId="6BD85084" w14:textId="390805EA" w:rsidR="008A35FC" w:rsidRPr="005A457B" w:rsidRDefault="00635016" w:rsidP="00635016">
      <w:pPr>
        <w:pStyle w:val="PL"/>
        <w:rPr>
          <w:lang w:val="fr-FR"/>
        </w:rPr>
      </w:pPr>
      <w:r w:rsidRPr="005A457B">
        <w:rPr>
          <w:lang w:val="fr-FR"/>
        </w:rPr>
        <w:t>&lt;CODE ENDS&gt;</w:t>
      </w:r>
    </w:p>
    <w:p w14:paraId="6495D694" w14:textId="0DF2E483" w:rsidR="008A35FC" w:rsidRPr="005A457B"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5A457B">
        <w:rPr>
          <w:lang w:val="fr-FR" w:eastAsia="zh-CN"/>
        </w:rPr>
        <w:t>E.5.8</w:t>
      </w:r>
      <w:r w:rsidRPr="005A457B">
        <w:rPr>
          <w:lang w:val="fr-FR" w:eastAsia="zh-CN"/>
        </w:rPr>
        <w:tab/>
        <w:t>module _3gpp-nr-nrm-externalenbfunction.yang</w:t>
      </w:r>
      <w:bookmarkEnd w:id="75"/>
      <w:bookmarkEnd w:id="76"/>
      <w:bookmarkEnd w:id="77"/>
      <w:bookmarkEnd w:id="78"/>
      <w:bookmarkEnd w:id="79"/>
    </w:p>
    <w:p w14:paraId="073169EC" w14:textId="77777777" w:rsidR="00635016" w:rsidRPr="005A457B" w:rsidRDefault="00635016" w:rsidP="008A35FC">
      <w:pPr>
        <w:pStyle w:val="PL"/>
        <w:rPr>
          <w:lang w:val="fr-FR"/>
        </w:rPr>
      </w:pPr>
      <w:r w:rsidRPr="005A457B">
        <w:rPr>
          <w:lang w:val="fr-FR"/>
        </w:rPr>
        <w:t>&lt;CODE BEGINS&gt;</w:t>
      </w:r>
    </w:p>
    <w:p w14:paraId="6355EB11" w14:textId="3DC344C1" w:rsidR="008A35FC" w:rsidRPr="005A457B" w:rsidRDefault="008A35FC" w:rsidP="008A35FC">
      <w:pPr>
        <w:pStyle w:val="PL"/>
        <w:rPr>
          <w:lang w:val="fr-FR"/>
        </w:rPr>
      </w:pPr>
      <w:r w:rsidRPr="005A457B">
        <w:rPr>
          <w:lang w:val="fr-FR"/>
        </w:rPr>
        <w:t>module _3gpp-nr-nrm-externalenbfunction {</w:t>
      </w:r>
    </w:p>
    <w:p w14:paraId="7227DC51" w14:textId="77777777" w:rsidR="008A35FC" w:rsidRPr="005A457B" w:rsidRDefault="008A35FC" w:rsidP="008A35FC">
      <w:pPr>
        <w:pStyle w:val="PL"/>
        <w:rPr>
          <w:lang w:val="fr-FR"/>
        </w:rPr>
      </w:pPr>
      <w:r w:rsidRPr="005A457B">
        <w:rPr>
          <w:lang w:val="fr-FR"/>
        </w:rPr>
        <w:t xml:space="preserve">  yang-version 1.1;</w:t>
      </w:r>
    </w:p>
    <w:p w14:paraId="7E3BF3E7" w14:textId="77777777" w:rsidR="008A35FC" w:rsidRPr="005A457B" w:rsidRDefault="008A35FC" w:rsidP="008A35FC">
      <w:pPr>
        <w:pStyle w:val="PL"/>
        <w:rPr>
          <w:lang w:val="fr-FR"/>
        </w:rPr>
      </w:pPr>
      <w:r w:rsidRPr="005A457B">
        <w:rPr>
          <w:lang w:val="fr-FR"/>
        </w:rPr>
        <w:t xml:space="preserve">  namespace "urn:3gpp:sa5:_3gpp-nr-nrm-externalenbfunction";</w:t>
      </w:r>
    </w:p>
    <w:p w14:paraId="5D08D516" w14:textId="77777777" w:rsidR="008A35FC" w:rsidRPr="005A457B" w:rsidRDefault="008A35FC" w:rsidP="008A35FC">
      <w:pPr>
        <w:pStyle w:val="PL"/>
        <w:rPr>
          <w:lang w:val="fr-FR"/>
        </w:rPr>
      </w:pPr>
      <w:r w:rsidRPr="005A457B">
        <w:rPr>
          <w:lang w:val="fr-FR"/>
        </w:rPr>
        <w:t xml:space="preserve">  prefix "extenb3gpp";</w:t>
      </w:r>
    </w:p>
    <w:p w14:paraId="36E383AF" w14:textId="77777777" w:rsidR="008A35FC" w:rsidRPr="005A457B" w:rsidRDefault="008A35FC" w:rsidP="008A35FC">
      <w:pPr>
        <w:pStyle w:val="PL"/>
        <w:rPr>
          <w:lang w:val="fr-FR"/>
        </w:rPr>
      </w:pPr>
    </w:p>
    <w:p w14:paraId="513FB07B" w14:textId="77777777" w:rsidR="008A35FC" w:rsidRDefault="008A35FC" w:rsidP="008A35FC">
      <w:pPr>
        <w:pStyle w:val="PL"/>
      </w:pPr>
      <w:r w:rsidRPr="005A457B">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lastRenderedPageBreak/>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5A457B" w:rsidRDefault="008A35FC" w:rsidP="008A35FC">
      <w:pPr>
        <w:pStyle w:val="PL"/>
        <w:rPr>
          <w:lang w:val="fr-FR"/>
        </w:rPr>
      </w:pPr>
      <w:r>
        <w:t xml:space="preserve">    </w:t>
      </w:r>
      <w:r w:rsidRPr="005A457B">
        <w:rPr>
          <w:lang w:val="fr-FR"/>
        </w:rPr>
        <w:t>uses ExternalENBFunctionWrapper;</w:t>
      </w:r>
    </w:p>
    <w:p w14:paraId="349AB27B" w14:textId="77777777" w:rsidR="008A35FC" w:rsidRPr="005A457B" w:rsidRDefault="008A35FC" w:rsidP="008A35FC">
      <w:pPr>
        <w:pStyle w:val="PL"/>
        <w:rPr>
          <w:lang w:val="fr-FR"/>
        </w:rPr>
      </w:pPr>
      <w:r w:rsidRPr="005A457B">
        <w:rPr>
          <w:lang w:val="fr-FR"/>
        </w:rPr>
        <w:t xml:space="preserve">  }</w:t>
      </w:r>
    </w:p>
    <w:p w14:paraId="78DB24F4" w14:textId="77777777" w:rsidR="00635016" w:rsidRPr="005A457B" w:rsidRDefault="008A35FC" w:rsidP="00635016">
      <w:pPr>
        <w:pStyle w:val="PL"/>
        <w:rPr>
          <w:lang w:val="fr-FR"/>
        </w:rPr>
      </w:pPr>
      <w:r w:rsidRPr="005A457B">
        <w:rPr>
          <w:lang w:val="fr-FR"/>
        </w:rPr>
        <w:t>}</w:t>
      </w:r>
    </w:p>
    <w:p w14:paraId="2DBDEC74" w14:textId="0A25AB4A" w:rsidR="008A35FC" w:rsidRPr="005A457B" w:rsidRDefault="00635016" w:rsidP="00635016">
      <w:pPr>
        <w:pStyle w:val="PL"/>
        <w:rPr>
          <w:lang w:val="fr-FR"/>
        </w:rPr>
      </w:pPr>
      <w:r w:rsidRPr="005A457B">
        <w:rPr>
          <w:lang w:val="fr-FR"/>
        </w:rPr>
        <w:t>&lt;CODE ENDS&gt;</w:t>
      </w:r>
    </w:p>
    <w:p w14:paraId="6A24FAD3" w14:textId="2B2D4323" w:rsidR="008A35FC" w:rsidRPr="005A457B"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5A457B">
        <w:rPr>
          <w:lang w:val="fr-FR" w:eastAsia="zh-CN"/>
        </w:rPr>
        <w:t>E.5.9</w:t>
      </w:r>
      <w:r w:rsidRPr="005A457B">
        <w:rPr>
          <w:lang w:val="fr-FR" w:eastAsia="zh-CN"/>
        </w:rPr>
        <w:tab/>
        <w:t>module _3gpp-nr-nrm-externaleutrancell.yang</w:t>
      </w:r>
      <w:bookmarkEnd w:id="80"/>
      <w:bookmarkEnd w:id="81"/>
      <w:bookmarkEnd w:id="82"/>
      <w:bookmarkEnd w:id="83"/>
      <w:bookmarkEnd w:id="84"/>
    </w:p>
    <w:p w14:paraId="27B764F1" w14:textId="77777777" w:rsidR="008A35FC" w:rsidRPr="005A457B" w:rsidRDefault="008A35FC" w:rsidP="008A35FC">
      <w:pPr>
        <w:pStyle w:val="PL"/>
        <w:rPr>
          <w:lang w:val="fr-FR" w:eastAsia="zh-CN"/>
        </w:rPr>
      </w:pPr>
    </w:p>
    <w:p w14:paraId="4388393B" w14:textId="77777777" w:rsidR="00635016" w:rsidRPr="005A457B" w:rsidRDefault="00635016" w:rsidP="008A35FC">
      <w:pPr>
        <w:pStyle w:val="PL"/>
        <w:rPr>
          <w:lang w:val="fr-FR"/>
        </w:rPr>
      </w:pPr>
      <w:r w:rsidRPr="005A457B">
        <w:rPr>
          <w:lang w:val="fr-FR"/>
        </w:rPr>
        <w:t>&lt;CODE BEGINS&gt;</w:t>
      </w:r>
    </w:p>
    <w:p w14:paraId="41A847CB" w14:textId="39170785" w:rsidR="008A35FC" w:rsidRPr="005A457B" w:rsidRDefault="008A35FC" w:rsidP="008A35FC">
      <w:pPr>
        <w:pStyle w:val="PL"/>
        <w:rPr>
          <w:lang w:val="fr-FR"/>
        </w:rPr>
      </w:pPr>
      <w:r w:rsidRPr="005A457B">
        <w:rPr>
          <w:lang w:val="fr-FR"/>
        </w:rPr>
        <w:t>module _3gpp-nr-nrm-externaleutrancell {</w:t>
      </w:r>
    </w:p>
    <w:p w14:paraId="6FD71334" w14:textId="77777777" w:rsidR="008A35FC" w:rsidRPr="005A457B" w:rsidRDefault="008A35FC" w:rsidP="008A35FC">
      <w:pPr>
        <w:pStyle w:val="PL"/>
        <w:rPr>
          <w:lang w:val="fr-FR"/>
        </w:rPr>
      </w:pPr>
      <w:r w:rsidRPr="005A457B">
        <w:rPr>
          <w:lang w:val="fr-FR"/>
        </w:rPr>
        <w:t xml:space="preserve">  yang-version 1.1;</w:t>
      </w:r>
    </w:p>
    <w:p w14:paraId="2908B7A4" w14:textId="77777777" w:rsidR="008A35FC" w:rsidRPr="005A457B" w:rsidRDefault="008A35FC" w:rsidP="008A35FC">
      <w:pPr>
        <w:pStyle w:val="PL"/>
        <w:rPr>
          <w:lang w:val="fr-FR"/>
        </w:rPr>
      </w:pPr>
      <w:r w:rsidRPr="005A457B">
        <w:rPr>
          <w:lang w:val="fr-FR"/>
        </w:rPr>
        <w:t xml:space="preserve">  namespace "urn:3gpp:sa5:_3gpp-nr-nrm-externaleutrancell";</w:t>
      </w:r>
    </w:p>
    <w:p w14:paraId="4E79CAE5" w14:textId="77777777" w:rsidR="008A35FC" w:rsidRPr="005A457B" w:rsidRDefault="008A35FC" w:rsidP="008A35FC">
      <w:pPr>
        <w:pStyle w:val="PL"/>
        <w:rPr>
          <w:lang w:val="fr-FR"/>
        </w:rPr>
      </w:pPr>
      <w:r w:rsidRPr="005A457B">
        <w:rPr>
          <w:lang w:val="fr-FR"/>
        </w:rPr>
        <w:t xml:space="preserve">  prefix "exteutrancell3gpp";</w:t>
      </w:r>
    </w:p>
    <w:p w14:paraId="31699580" w14:textId="77777777" w:rsidR="008A35FC" w:rsidRPr="005A457B" w:rsidRDefault="008A35FC" w:rsidP="008A35FC">
      <w:pPr>
        <w:pStyle w:val="PL"/>
        <w:rPr>
          <w:lang w:val="fr-FR"/>
        </w:rPr>
      </w:pPr>
    </w:p>
    <w:p w14:paraId="3A990EF7" w14:textId="77777777" w:rsidR="008A35FC" w:rsidRPr="005A457B" w:rsidRDefault="008A35FC" w:rsidP="008A35FC">
      <w:pPr>
        <w:pStyle w:val="PL"/>
        <w:rPr>
          <w:lang w:val="fr-FR"/>
        </w:rPr>
      </w:pPr>
      <w:r w:rsidRPr="005A457B">
        <w:rPr>
          <w:lang w:val="fr-FR"/>
        </w:rPr>
        <w:t xml:space="preserve">  import _3gpp-common-yang-types { prefix types3gpp; }</w:t>
      </w:r>
    </w:p>
    <w:p w14:paraId="1CDFEDCD" w14:textId="77777777" w:rsidR="008A35FC" w:rsidRDefault="008A35FC" w:rsidP="008A35FC">
      <w:pPr>
        <w:pStyle w:val="PL"/>
      </w:pPr>
      <w:r w:rsidRPr="005A457B">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lastRenderedPageBreak/>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lastRenderedPageBreak/>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Pr="00EF4BB6" w:rsidRDefault="008A35FC" w:rsidP="008A35FC">
      <w:pPr>
        <w:pStyle w:val="PL"/>
      </w:pPr>
      <w:r>
        <w:t xml:space="preserve">  </w:t>
      </w:r>
      <w:r w:rsidRPr="00EF4BB6">
        <w:t>}</w:t>
      </w:r>
    </w:p>
    <w:p w14:paraId="780A9AE1" w14:textId="77777777" w:rsidR="00635016" w:rsidRPr="00EF4BB6" w:rsidRDefault="008A35FC" w:rsidP="00635016">
      <w:pPr>
        <w:pStyle w:val="PL"/>
      </w:pPr>
      <w:r w:rsidRPr="00EF4BB6">
        <w:t>}</w:t>
      </w:r>
    </w:p>
    <w:p w14:paraId="4164FD52" w14:textId="49E4A00D" w:rsidR="008A35FC" w:rsidRPr="00EF4BB6" w:rsidRDefault="00635016" w:rsidP="00635016">
      <w:pPr>
        <w:pStyle w:val="PL"/>
      </w:pPr>
      <w:r w:rsidRPr="00EF4BB6">
        <w:t>&lt;CODE ENDS&gt;</w:t>
      </w:r>
    </w:p>
    <w:p w14:paraId="5A570369" w14:textId="73E44778" w:rsidR="008A35FC" w:rsidRPr="00EF4BB6" w:rsidRDefault="008A35FC" w:rsidP="008A35FC">
      <w:pPr>
        <w:pStyle w:val="Heading2"/>
      </w:pPr>
      <w:bookmarkStart w:id="85" w:name="_Toc59183339"/>
      <w:bookmarkStart w:id="86" w:name="_Toc59184805"/>
      <w:bookmarkStart w:id="87" w:name="_Toc59195740"/>
      <w:bookmarkStart w:id="88" w:name="_Toc59440169"/>
      <w:bookmarkStart w:id="89" w:name="_Toc67990618"/>
      <w:r w:rsidRPr="00EF4BB6">
        <w:rPr>
          <w:lang w:eastAsia="zh-CN"/>
        </w:rPr>
        <w:t>E.5.10</w:t>
      </w:r>
      <w:r w:rsidRPr="00EF4BB6">
        <w:rPr>
          <w:lang w:eastAsia="zh-CN"/>
        </w:rPr>
        <w:tab/>
        <w:t>module _3gpp-nr-nrm-externalgnbcucpfunction.yang</w:t>
      </w:r>
      <w:bookmarkEnd w:id="85"/>
      <w:bookmarkEnd w:id="86"/>
      <w:bookmarkEnd w:id="87"/>
      <w:bookmarkEnd w:id="88"/>
      <w:bookmarkEnd w:id="89"/>
    </w:p>
    <w:p w14:paraId="0662441A" w14:textId="77777777" w:rsidR="00635016" w:rsidRPr="00EF4BB6" w:rsidRDefault="00635016" w:rsidP="008A35FC">
      <w:pPr>
        <w:pStyle w:val="PL"/>
      </w:pPr>
      <w:r w:rsidRPr="00EF4BB6">
        <w:t>&lt;CODE BEGINS&gt;</w:t>
      </w:r>
    </w:p>
    <w:p w14:paraId="572ABE11" w14:textId="02EAD7B7" w:rsidR="008A35FC" w:rsidRPr="00EF4BB6" w:rsidRDefault="008A35FC" w:rsidP="008A35FC">
      <w:pPr>
        <w:pStyle w:val="PL"/>
      </w:pPr>
      <w:r w:rsidRPr="00EF4BB6">
        <w:t>module _3gpp-nr-nrm-externalgnbcucpfunction {</w:t>
      </w:r>
    </w:p>
    <w:p w14:paraId="1DCA73BC" w14:textId="77777777" w:rsidR="008A35FC" w:rsidRPr="00EF4BB6" w:rsidRDefault="008A35FC" w:rsidP="008A35FC">
      <w:pPr>
        <w:pStyle w:val="PL"/>
      </w:pPr>
      <w:r w:rsidRPr="00EF4BB6">
        <w:t xml:space="preserve">  yang-version 1.1;</w:t>
      </w:r>
    </w:p>
    <w:p w14:paraId="7AC6B9CD" w14:textId="77777777" w:rsidR="008A35FC" w:rsidRPr="00EF4BB6" w:rsidRDefault="008A35FC" w:rsidP="008A35FC">
      <w:pPr>
        <w:pStyle w:val="PL"/>
      </w:pPr>
      <w:r w:rsidRPr="00EF4BB6">
        <w:t xml:space="preserve">  namespace "urn:3gpp:sa5:_3gpp-nr-nrm-externalgnbcucpfunction";</w:t>
      </w:r>
    </w:p>
    <w:p w14:paraId="34D2EAC1" w14:textId="77777777" w:rsidR="008A35FC" w:rsidRPr="00EF4BB6" w:rsidRDefault="008A35FC" w:rsidP="008A35FC">
      <w:pPr>
        <w:pStyle w:val="PL"/>
      </w:pPr>
      <w:r w:rsidRPr="00EF4BB6">
        <w:t xml:space="preserve">  prefix "extgnbcucp3gpp";</w:t>
      </w:r>
    </w:p>
    <w:p w14:paraId="1A84BC91" w14:textId="77777777" w:rsidR="008A35FC" w:rsidRPr="00EF4BB6" w:rsidRDefault="008A35FC" w:rsidP="008A35FC">
      <w:pPr>
        <w:pStyle w:val="PL"/>
      </w:pPr>
    </w:p>
    <w:p w14:paraId="7142C0F8" w14:textId="77777777" w:rsidR="008A35FC" w:rsidRPr="00EF4BB6" w:rsidRDefault="008A35FC" w:rsidP="008A35FC">
      <w:pPr>
        <w:pStyle w:val="PL"/>
      </w:pPr>
      <w:r w:rsidRPr="00EF4BB6">
        <w:t xml:space="preserve">  import _3gpp-common-yang-types { prefix types3gpp; }</w:t>
      </w:r>
    </w:p>
    <w:p w14:paraId="28F1D013" w14:textId="77777777" w:rsidR="008A35FC" w:rsidRDefault="008A35FC" w:rsidP="008A35FC">
      <w:pPr>
        <w:pStyle w:val="PL"/>
      </w:pPr>
      <w:r w:rsidRPr="00EF4BB6">
        <w:t xml:space="preserve">  </w:t>
      </w:r>
      <w:r>
        <w:t>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lastRenderedPageBreak/>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1CB2FBF" w14:textId="77777777" w:rsidR="00635016" w:rsidRDefault="008A35FC" w:rsidP="00635016">
      <w:pPr>
        <w:pStyle w:val="PL"/>
      </w:pPr>
      <w:r>
        <w:t>}</w:t>
      </w:r>
    </w:p>
    <w:p w14:paraId="7551A878" w14:textId="0AF38470" w:rsidR="008A35FC" w:rsidRDefault="00635016" w:rsidP="00635016">
      <w:pPr>
        <w:pStyle w:val="PL"/>
      </w:pPr>
      <w:r>
        <w:t>&lt;CODE ENDS&gt;</w:t>
      </w:r>
    </w:p>
    <w:p w14:paraId="58B8EF7D" w14:textId="68703322"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1C83C4CF" w14:textId="77777777" w:rsidR="00635016" w:rsidRDefault="00635016" w:rsidP="008A35FC">
      <w:pPr>
        <w:pStyle w:val="PL"/>
      </w:pPr>
      <w:r w:rsidRPr="00635016">
        <w:t>&lt;CODE BEGINS&gt;</w:t>
      </w:r>
    </w:p>
    <w:p w14:paraId="49C87DD4" w14:textId="77D409AA"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0250287" w14:textId="77777777" w:rsidR="00635016" w:rsidRDefault="008A35FC" w:rsidP="00635016">
      <w:pPr>
        <w:pStyle w:val="PL"/>
      </w:pPr>
      <w:r>
        <w:t>}</w:t>
      </w:r>
    </w:p>
    <w:p w14:paraId="0F14918F" w14:textId="46DEBC26" w:rsidR="008A35FC" w:rsidRDefault="00635016" w:rsidP="00635016">
      <w:pPr>
        <w:pStyle w:val="PL"/>
      </w:pPr>
      <w:r>
        <w:t>&lt;CODE ENDS&gt;</w:t>
      </w:r>
    </w:p>
    <w:p w14:paraId="2320DF5C" w14:textId="43C7CADA"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47EE3325" w14:textId="77777777" w:rsidR="00635016" w:rsidRDefault="00635016" w:rsidP="008A35FC">
      <w:pPr>
        <w:pStyle w:val="PL"/>
      </w:pPr>
      <w:r w:rsidRPr="00635016">
        <w:t>&lt;CODE BEGINS&gt;</w:t>
      </w:r>
    </w:p>
    <w:p w14:paraId="3F25A00B" w14:textId="4EFC8103"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lastRenderedPageBreak/>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1DC7C951" w14:textId="77777777" w:rsidR="00635016" w:rsidRDefault="008A35FC" w:rsidP="00635016">
      <w:pPr>
        <w:pStyle w:val="PL"/>
      </w:pPr>
      <w:r>
        <w:t>}</w:t>
      </w:r>
    </w:p>
    <w:p w14:paraId="79E36993" w14:textId="1482DFBA" w:rsidR="008A35FC" w:rsidRDefault="00635016" w:rsidP="00635016">
      <w:pPr>
        <w:pStyle w:val="PL"/>
      </w:pPr>
      <w:r>
        <w:t>&lt;CODE ENDS&gt;</w:t>
      </w:r>
    </w:p>
    <w:p w14:paraId="24561CDF" w14:textId="6C1432CE"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0F723E6" w14:textId="77777777" w:rsidR="00635016" w:rsidRDefault="00635016" w:rsidP="008A35FC">
      <w:pPr>
        <w:pStyle w:val="PL"/>
      </w:pPr>
      <w:bookmarkStart w:id="105" w:name="_Toc59183343"/>
      <w:bookmarkStart w:id="106" w:name="_Toc59184809"/>
      <w:bookmarkStart w:id="107" w:name="_Toc59195744"/>
      <w:bookmarkStart w:id="108" w:name="_Toc59440173"/>
      <w:bookmarkStart w:id="109" w:name="_Toc67990622"/>
      <w:r w:rsidRPr="00635016">
        <w:t>&lt;CODE BEGINS&gt;</w:t>
      </w:r>
    </w:p>
    <w:p w14:paraId="169E6337" w14:textId="3E6EEFED"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lastRenderedPageBreak/>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240EC213" w14:textId="77777777" w:rsidR="00635016" w:rsidRDefault="008A35FC" w:rsidP="00635016">
      <w:pPr>
        <w:pStyle w:val="PL"/>
      </w:pPr>
      <w:r>
        <w:t>}</w:t>
      </w:r>
    </w:p>
    <w:p w14:paraId="170721B4" w14:textId="6538180F" w:rsidR="008A35FC" w:rsidRDefault="00635016" w:rsidP="00635016">
      <w:pPr>
        <w:pStyle w:val="PL"/>
      </w:pPr>
      <w:r>
        <w:t>&lt;CODE ENDS&gt;</w:t>
      </w:r>
    </w:p>
    <w:p w14:paraId="07A4BD0D" w14:textId="7F6D96A8"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6BA7E82D" w14:textId="77777777" w:rsidR="00635016" w:rsidRDefault="00635016" w:rsidP="008A35FC">
      <w:pPr>
        <w:pStyle w:val="PL"/>
      </w:pPr>
      <w:r w:rsidRPr="00635016">
        <w:t>&lt;CODE BEGINS&gt;</w:t>
      </w:r>
    </w:p>
    <w:p w14:paraId="55F55A36" w14:textId="50DDE506"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lastRenderedPageBreak/>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3A0E5CE4" w14:textId="77777777" w:rsidR="00EB37FA" w:rsidRDefault="008A35FC" w:rsidP="00EB37FA">
      <w:pPr>
        <w:pStyle w:val="PL"/>
      </w:pPr>
      <w:r>
        <w:t>}</w:t>
      </w:r>
    </w:p>
    <w:p w14:paraId="3BC3FAF9" w14:textId="540E6D12" w:rsidR="008A35FC" w:rsidRDefault="00EB37FA" w:rsidP="00EB37FA">
      <w:pPr>
        <w:pStyle w:val="PL"/>
      </w:pPr>
      <w:r>
        <w:t>&lt;CODE ENDS&gt;</w:t>
      </w:r>
    </w:p>
    <w:p w14:paraId="688008E2" w14:textId="5E6A96FF"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33E8F030" w14:textId="77777777" w:rsidR="00EB37FA" w:rsidRDefault="00EB37FA" w:rsidP="008A35FC">
      <w:pPr>
        <w:pStyle w:val="PL"/>
      </w:pPr>
      <w:r w:rsidRPr="00EB37FA">
        <w:t>&lt;CODE BEGINS&gt;</w:t>
      </w:r>
    </w:p>
    <w:p w14:paraId="12E1AB8F" w14:textId="496B4954"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1BD41F8C" w14:textId="77777777" w:rsidR="00EB37FA" w:rsidRDefault="008A35FC" w:rsidP="00EB37FA">
      <w:pPr>
        <w:pStyle w:val="PL"/>
      </w:pPr>
      <w:r>
        <w:lastRenderedPageBreak/>
        <w:t>}</w:t>
      </w:r>
    </w:p>
    <w:p w14:paraId="3C43B73F" w14:textId="33CB0531" w:rsidR="008A35FC" w:rsidRDefault="00EB37FA" w:rsidP="00EB37FA">
      <w:pPr>
        <w:pStyle w:val="PL"/>
      </w:pPr>
      <w:r>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769BF01A" w14:textId="77777777"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03149644" w14:textId="4DF622A5"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97C7491" w14:textId="7266ADF6" w:rsidR="008A35FC" w:rsidRDefault="008A35FC" w:rsidP="008A35FC">
      <w:pPr>
        <w:pStyle w:val="PL"/>
      </w:pPr>
      <w:r>
        <w:t xml:space="preserve">  revision 2019-06-17 {description "Initial revision";}</w:t>
      </w:r>
    </w:p>
    <w:p w14:paraId="4690BB70" w14:textId="77777777" w:rsidR="008A35FC" w:rsidRDefault="008A35FC" w:rsidP="008A35FC">
      <w:pPr>
        <w:pStyle w:val="PL"/>
      </w:pP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lastRenderedPageBreak/>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502DA465" w14:textId="77777777" w:rsidR="00AA6193" w:rsidRDefault="008A35FC" w:rsidP="00AA6193">
      <w:pPr>
        <w:pStyle w:val="PL"/>
      </w:pPr>
      <w:r>
        <w:t xml:space="preserve">      description "DN of the Configurable5QISet that the GNBCUCPFunction </w:t>
      </w:r>
    </w:p>
    <w:p w14:paraId="7B4126CB" w14:textId="3E12F50B" w:rsidR="008A35FC" w:rsidRDefault="00AA6193" w:rsidP="003F7107">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1B952802" w14:textId="77777777" w:rsidR="00AA6193" w:rsidRDefault="008A35FC" w:rsidP="00AA6193">
      <w:pPr>
        <w:pStyle w:val="PL"/>
      </w:pPr>
      <w:r>
        <w:t xml:space="preserve">      description "DN of the Dynamic5QISet that the GNBCUCPFunction supports </w:t>
      </w:r>
    </w:p>
    <w:p w14:paraId="3FFB474A" w14:textId="442C9025" w:rsidR="008A35FC" w:rsidRDefault="00AA6193" w:rsidP="00AA6193">
      <w:pPr>
        <w:pStyle w:val="PL"/>
      </w:pPr>
      <w:r>
        <w:t xml:space="preserve">        </w:t>
      </w:r>
      <w:r w:rsidR="008A35FC">
        <w:t>(is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83A1FDD" w14:textId="77777777" w:rsidR="00AA6193" w:rsidRDefault="00F60752" w:rsidP="00AA6193">
      <w:pPr>
        <w:pStyle w:val="PL"/>
      </w:pPr>
      <w:r>
        <w:t xml:space="preserve">      description "This attribute determines whether the CHO function is </w:t>
      </w:r>
    </w:p>
    <w:p w14:paraId="71769E7D" w14:textId="58E52CE3" w:rsidR="00F60752" w:rsidRDefault="00AA6193" w:rsidP="00AA6193">
      <w:pPr>
        <w:pStyle w:val="PL"/>
      </w:pPr>
      <w:r>
        <w:t xml:space="preserve">        </w:t>
      </w:r>
      <w:r w:rsidR="00F60752">
        <w:t>enabled or disabled.";</w:t>
      </w:r>
    </w:p>
    <w:p w14:paraId="3B35A069" w14:textId="3CE367B0" w:rsidR="0085562B" w:rsidRDefault="00F60752" w:rsidP="00F60752">
      <w:pPr>
        <w:pStyle w:val="PL"/>
      </w:pPr>
      <w:r>
        <w:t xml:space="preserve">    }</w:t>
      </w:r>
    </w:p>
    <w:p w14:paraId="7B0D9E1B" w14:textId="77777777" w:rsidR="003F7107" w:rsidRDefault="003F7107"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lastRenderedPageBreak/>
        <w:t>E.5.17</w:t>
      </w:r>
      <w:r>
        <w:rPr>
          <w:lang w:eastAsia="zh-CN"/>
        </w:rPr>
        <w:tab/>
        <w:t>module _3gpp-nr-nrm-gnbcuupfunction.yang</w:t>
      </w:r>
      <w:bookmarkEnd w:id="120"/>
      <w:bookmarkEnd w:id="121"/>
      <w:bookmarkEnd w:id="122"/>
      <w:bookmarkEnd w:id="123"/>
      <w:bookmarkEnd w:id="124"/>
    </w:p>
    <w:p w14:paraId="0D256888" w14:textId="77777777" w:rsidR="003F7107" w:rsidRDefault="003F7107" w:rsidP="008A35FC">
      <w:pPr>
        <w:pStyle w:val="PL"/>
      </w:pPr>
      <w:r w:rsidRPr="003F7107">
        <w:t>&lt;CODE BEGINS&gt;</w:t>
      </w:r>
    </w:p>
    <w:p w14:paraId="24F26D7D" w14:textId="16AD305F"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5EB34A5D" w14:textId="77777777"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5C323C61" w14:textId="382E2E4E"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lastRenderedPageBreak/>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lastRenderedPageBreak/>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06341B58" w14:textId="77777777" w:rsidR="003F7107" w:rsidRDefault="008A35FC" w:rsidP="003F7107">
      <w:pPr>
        <w:pStyle w:val="PL"/>
      </w:pPr>
      <w:r>
        <w:t>}</w:t>
      </w:r>
    </w:p>
    <w:p w14:paraId="7D44828A" w14:textId="1809AA0E" w:rsidR="008A35FC" w:rsidRDefault="003F7107" w:rsidP="003F7107">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3EC6543F" w14:textId="77777777" w:rsidR="00BE4210" w:rsidRDefault="00BE4210" w:rsidP="00BE4210">
      <w:pPr>
        <w:pStyle w:val="PL"/>
      </w:pPr>
      <w:r>
        <w:t>module _3gpp-nr-nrm-gnbdufunction {</w:t>
      </w:r>
    </w:p>
    <w:p w14:paraId="599AD0E6" w14:textId="77777777" w:rsidR="00BE4210" w:rsidRDefault="00BE4210" w:rsidP="00BE4210">
      <w:pPr>
        <w:pStyle w:val="PL"/>
      </w:pPr>
      <w:r>
        <w:t xml:space="preserve">  yang-version 1.1;</w:t>
      </w:r>
    </w:p>
    <w:p w14:paraId="234CE37E" w14:textId="77777777" w:rsidR="00BE4210" w:rsidRDefault="00BE4210" w:rsidP="00BE4210">
      <w:pPr>
        <w:pStyle w:val="PL"/>
      </w:pPr>
      <w:r>
        <w:t xml:space="preserve">  namespace "urn:3gpp:sa5:_3gpp-nr-nrm-gnbdufunction";</w:t>
      </w:r>
    </w:p>
    <w:p w14:paraId="57C02DBE" w14:textId="77777777" w:rsidR="00BE4210" w:rsidRDefault="00BE4210" w:rsidP="00BE4210">
      <w:pPr>
        <w:pStyle w:val="PL"/>
      </w:pPr>
      <w:r>
        <w:t xml:space="preserve">  prefix "gnbdu3gpp";</w:t>
      </w:r>
    </w:p>
    <w:p w14:paraId="02A7AB1E" w14:textId="77777777" w:rsidR="00BE4210" w:rsidRDefault="00BE4210" w:rsidP="00BE4210">
      <w:pPr>
        <w:pStyle w:val="PL"/>
      </w:pPr>
    </w:p>
    <w:p w14:paraId="755C503F" w14:textId="77777777" w:rsidR="00BE4210" w:rsidRDefault="00BE4210" w:rsidP="00BE4210">
      <w:pPr>
        <w:pStyle w:val="PL"/>
      </w:pPr>
      <w:r>
        <w:t xml:space="preserve">  import _3gpp-common-managed-function { prefix mf3gpp; }</w:t>
      </w:r>
    </w:p>
    <w:p w14:paraId="717F837D" w14:textId="77777777" w:rsidR="00BE4210" w:rsidRDefault="00BE4210" w:rsidP="00BE4210">
      <w:pPr>
        <w:pStyle w:val="PL"/>
      </w:pPr>
      <w:r>
        <w:t xml:space="preserve">  import _3gpp-common-managed-element { prefix me3gpp; }</w:t>
      </w:r>
    </w:p>
    <w:p w14:paraId="43E433E4" w14:textId="77777777" w:rsidR="00BE4210" w:rsidRDefault="00BE4210" w:rsidP="00BE4210">
      <w:pPr>
        <w:pStyle w:val="PL"/>
      </w:pPr>
      <w:r>
        <w:t xml:space="preserve">  import _3gpp-common-top { prefix top3gpp; }</w:t>
      </w:r>
    </w:p>
    <w:p w14:paraId="24A797CF" w14:textId="77777777" w:rsidR="00BE4210" w:rsidRDefault="00BE4210" w:rsidP="00BE4210">
      <w:pPr>
        <w:pStyle w:val="PL"/>
      </w:pPr>
      <w:r>
        <w:t xml:space="preserve">  import _3gpp-common-yang-types { prefix types3gpp; }</w:t>
      </w:r>
    </w:p>
    <w:p w14:paraId="4C779BD7" w14:textId="77777777" w:rsidR="00BE4210" w:rsidRDefault="00BE4210" w:rsidP="00BE4210">
      <w:pPr>
        <w:pStyle w:val="PL"/>
      </w:pPr>
    </w:p>
    <w:p w14:paraId="23A2776D" w14:textId="77777777" w:rsidR="00BE4210" w:rsidRDefault="00BE4210" w:rsidP="00BE4210">
      <w:pPr>
        <w:pStyle w:val="PL"/>
      </w:pPr>
      <w:r>
        <w:t xml:space="preserve">  organization "3GPP SA5";</w:t>
      </w:r>
    </w:p>
    <w:p w14:paraId="2ACC4ECA" w14:textId="77777777" w:rsidR="00BE4210" w:rsidRDefault="00BE4210" w:rsidP="00BE4210">
      <w:pPr>
        <w:pStyle w:val="PL"/>
      </w:pPr>
      <w:r>
        <w:t xml:space="preserve">  contact "https://www.3gpp.org/DynaReport/TSG-WG--S5--officials.htm?Itemid=464";</w:t>
      </w:r>
    </w:p>
    <w:p w14:paraId="7AF76C14" w14:textId="77777777" w:rsidR="00BE4210" w:rsidRDefault="00BE4210" w:rsidP="00BE4210">
      <w:pPr>
        <w:pStyle w:val="PL"/>
      </w:pPr>
      <w:r>
        <w:t xml:space="preserve">  description "Defines the YANG mapping of the GNBDUFunction Information</w:t>
      </w:r>
    </w:p>
    <w:p w14:paraId="00FA2D29" w14:textId="77777777" w:rsidR="00BE4210" w:rsidRDefault="00BE4210" w:rsidP="00BE4210">
      <w:pPr>
        <w:pStyle w:val="PL"/>
      </w:pPr>
      <w:r>
        <w:t xml:space="preserve">    Object Class (IOC) that is part of the NR Network Resource Model (NRM).";</w:t>
      </w:r>
    </w:p>
    <w:p w14:paraId="18A334F8" w14:textId="77777777" w:rsidR="00BE4210" w:rsidRDefault="00BE4210" w:rsidP="00BE4210">
      <w:pPr>
        <w:pStyle w:val="PL"/>
      </w:pPr>
      <w:r>
        <w:t xml:space="preserve">  reference "3GPP TS 28.541 5G Network Resource Model (NRM)";</w:t>
      </w:r>
    </w:p>
    <w:p w14:paraId="4833D4FA" w14:textId="77777777" w:rsidR="00BE4210" w:rsidRDefault="00BE4210" w:rsidP="00BE4210">
      <w:pPr>
        <w:pStyle w:val="PL"/>
      </w:pPr>
    </w:p>
    <w:p w14:paraId="077E59B9" w14:textId="77777777" w:rsidR="00BE4210" w:rsidRDefault="00BE4210" w:rsidP="00BE4210">
      <w:pPr>
        <w:pStyle w:val="PL"/>
      </w:pPr>
      <w:r>
        <w:t xml:space="preserve">  revision 2022-11-02 { reference "CR-0753"; }</w:t>
      </w:r>
    </w:p>
    <w:p w14:paraId="1544B061" w14:textId="77777777" w:rsidR="00BE4210" w:rsidRDefault="00BE4210" w:rsidP="00BE4210">
      <w:pPr>
        <w:pStyle w:val="PL"/>
      </w:pPr>
      <w:r>
        <w:t xml:space="preserve">  revision 2022-07-28 { reference "CR-0770"; }</w:t>
      </w:r>
    </w:p>
    <w:p w14:paraId="072F2620" w14:textId="77777777" w:rsidR="00BE4210" w:rsidRDefault="00BE4210" w:rsidP="00BE4210">
      <w:pPr>
        <w:pStyle w:val="PL"/>
      </w:pPr>
      <w:r>
        <w:t xml:space="preserve">  revision 2021-10-28 { reference CR-0607 ; }</w:t>
      </w:r>
    </w:p>
    <w:p w14:paraId="36D64589" w14:textId="77777777" w:rsidR="00BE4210" w:rsidRDefault="00BE4210" w:rsidP="00BE4210">
      <w:pPr>
        <w:pStyle w:val="PL"/>
      </w:pPr>
      <w:r>
        <w:t xml:space="preserve">  revision 2021-04-30 { reference CR-0490 ; }</w:t>
      </w:r>
    </w:p>
    <w:p w14:paraId="55365D2E" w14:textId="77777777" w:rsidR="00BE4210" w:rsidRDefault="00BE4210" w:rsidP="00BE4210">
      <w:pPr>
        <w:pStyle w:val="PL"/>
      </w:pPr>
      <w:r>
        <w:t xml:space="preserve">  revision 2020-10-02 { reference CR-0384 ; }</w:t>
      </w:r>
    </w:p>
    <w:p w14:paraId="21A18155" w14:textId="77777777" w:rsidR="00BE4210" w:rsidRDefault="00BE4210" w:rsidP="00BE4210">
      <w:pPr>
        <w:pStyle w:val="PL"/>
      </w:pPr>
      <w:r>
        <w:t xml:space="preserve">  revision 2020-03-12 { reference "SP-200233 S5-201547" ; }</w:t>
      </w:r>
    </w:p>
    <w:p w14:paraId="4BEB68A1" w14:textId="77777777" w:rsidR="00BE4210" w:rsidRDefault="00BE4210" w:rsidP="00BE4210">
      <w:pPr>
        <w:pStyle w:val="PL"/>
      </w:pPr>
      <w:r>
        <w:t xml:space="preserve">  revision 2020-02-14 { reference S5-20XXXX ; }</w:t>
      </w:r>
    </w:p>
    <w:p w14:paraId="2119BEA8" w14:textId="77777777" w:rsidR="00BE4210" w:rsidRDefault="00BE4210" w:rsidP="00BE4210">
      <w:pPr>
        <w:pStyle w:val="PL"/>
      </w:pPr>
      <w:r>
        <w:t xml:space="preserve">  revision 2019-10-28 { reference S5-193518 ; }</w:t>
      </w:r>
    </w:p>
    <w:p w14:paraId="73B40886" w14:textId="77777777" w:rsidR="00BE4210" w:rsidRDefault="00BE4210" w:rsidP="00BE4210">
      <w:pPr>
        <w:pStyle w:val="PL"/>
      </w:pPr>
      <w:r>
        <w:t xml:space="preserve">  revision 2019-08-21 {reference "Initial revision."; }</w:t>
      </w:r>
    </w:p>
    <w:p w14:paraId="5CB7E02F" w14:textId="77777777" w:rsidR="00BE4210" w:rsidRDefault="00BE4210" w:rsidP="00BE4210">
      <w:pPr>
        <w:pStyle w:val="PL"/>
      </w:pPr>
    </w:p>
    <w:p w14:paraId="15204D4F" w14:textId="77777777" w:rsidR="00BE4210" w:rsidRDefault="00BE4210" w:rsidP="00BE4210">
      <w:pPr>
        <w:pStyle w:val="PL"/>
      </w:pPr>
      <w:r>
        <w:t xml:space="preserve">  feature DRACHOptimizationFunction {</w:t>
      </w:r>
    </w:p>
    <w:p w14:paraId="13428833" w14:textId="77777777" w:rsidR="00BE4210" w:rsidRDefault="00BE4210" w:rsidP="00BE4210">
      <w:pPr>
        <w:pStyle w:val="PL"/>
      </w:pPr>
      <w:r>
        <w:t xml:space="preserve">    description "Class representing D-SON function of RACH optimization</w:t>
      </w:r>
    </w:p>
    <w:p w14:paraId="7A6FBE5A" w14:textId="77777777" w:rsidR="00BE4210" w:rsidRDefault="00BE4210" w:rsidP="00BE4210">
      <w:pPr>
        <w:pStyle w:val="PL"/>
      </w:pPr>
      <w:r>
        <w:t xml:space="preserve">      feature";</w:t>
      </w:r>
    </w:p>
    <w:p w14:paraId="2BE67AE2" w14:textId="77777777" w:rsidR="00BE4210" w:rsidRDefault="00BE4210" w:rsidP="00BE4210">
      <w:pPr>
        <w:pStyle w:val="PL"/>
      </w:pPr>
      <w:r>
        <w:t xml:space="preserve">  }</w:t>
      </w:r>
    </w:p>
    <w:p w14:paraId="4404F111" w14:textId="77777777" w:rsidR="00BE4210" w:rsidRDefault="00BE4210" w:rsidP="00BE4210">
      <w:pPr>
        <w:pStyle w:val="PL"/>
      </w:pPr>
    </w:p>
    <w:p w14:paraId="0CA0DF2A" w14:textId="77777777" w:rsidR="00BE4210" w:rsidRDefault="00BE4210" w:rsidP="00BE4210">
      <w:pPr>
        <w:pStyle w:val="PL"/>
      </w:pPr>
      <w:r>
        <w:t xml:space="preserve">  grouping RimRSReportInfoGrp {</w:t>
      </w:r>
    </w:p>
    <w:p w14:paraId="129DF466" w14:textId="77777777" w:rsidR="00BE4210" w:rsidRDefault="00BE4210" w:rsidP="00BE4210">
      <w:pPr>
        <w:pStyle w:val="PL"/>
      </w:pPr>
      <w:r>
        <w:t xml:space="preserve">    description "This  data type defines necessary reporting information</w:t>
      </w:r>
    </w:p>
    <w:p w14:paraId="50B5B1FD" w14:textId="77777777" w:rsidR="00BE4210" w:rsidRDefault="00BE4210" w:rsidP="00BE4210">
      <w:pPr>
        <w:pStyle w:val="PL"/>
      </w:pPr>
      <w:r>
        <w:t xml:space="preserve">      derived from the detected RIM-RS, including</w:t>
      </w:r>
    </w:p>
    <w:p w14:paraId="657A14F1" w14:textId="77777777" w:rsidR="00BE4210" w:rsidRDefault="00BE4210" w:rsidP="00BE4210">
      <w:pPr>
        <w:pStyle w:val="PL"/>
      </w:pPr>
      <w:r>
        <w:t xml:space="preserve">      1)  The detected set ID;</w:t>
      </w:r>
    </w:p>
    <w:p w14:paraId="1782602F" w14:textId="77777777" w:rsidR="00BE4210" w:rsidRDefault="00BE4210" w:rsidP="00BE4210">
      <w:pPr>
        <w:pStyle w:val="PL"/>
      </w:pPr>
      <w:r>
        <w:t xml:space="preserve">      2)  Propagation delay in number of OFDM symbols</w:t>
      </w:r>
    </w:p>
    <w:p w14:paraId="7FB09D7F" w14:textId="77777777" w:rsidR="00BE4210" w:rsidRDefault="00BE4210" w:rsidP="00BE4210">
      <w:pPr>
        <w:pStyle w:val="PL"/>
      </w:pPr>
      <w:r>
        <w:t xml:space="preserve">      3)  Functionality of the RS (RS-1 or RS-2, Enough or Not enough</w:t>
      </w:r>
    </w:p>
    <w:p w14:paraId="35971AB5" w14:textId="77777777" w:rsidR="00BE4210" w:rsidRDefault="00BE4210" w:rsidP="00BE4210">
      <w:pPr>
        <w:pStyle w:val="PL"/>
      </w:pPr>
      <w:r>
        <w:t xml:space="preserve">        mitigation for RS-1).</w:t>
      </w:r>
    </w:p>
    <w:p w14:paraId="00E8581E" w14:textId="77777777" w:rsidR="00BE4210" w:rsidRDefault="00BE4210" w:rsidP="00BE4210">
      <w:pPr>
        <w:pStyle w:val="PL"/>
      </w:pPr>
    </w:p>
    <w:p w14:paraId="6C891983" w14:textId="77777777" w:rsidR="00BE4210" w:rsidRDefault="00BE4210" w:rsidP="00BE4210">
      <w:pPr>
        <w:pStyle w:val="PL"/>
      </w:pPr>
      <w:r>
        <w:t xml:space="preserve">      RS-1 is equivalent to RIM-RS type 1 (see 38.211, subclause 7.4.1.6).</w:t>
      </w:r>
    </w:p>
    <w:p w14:paraId="62A4B3A5" w14:textId="77777777" w:rsidR="00BE4210" w:rsidRDefault="00BE4210" w:rsidP="00BE4210">
      <w:pPr>
        <w:pStyle w:val="PL"/>
      </w:pPr>
      <w:r>
        <w:t xml:space="preserve">      RS-2 is equivalent to RIM-RS type 2 (see 38.211, subclause 7.4.1.6).</w:t>
      </w:r>
    </w:p>
    <w:p w14:paraId="638CAC76" w14:textId="77777777" w:rsidR="00BE4210" w:rsidRDefault="00BE4210" w:rsidP="00BE4210">
      <w:pPr>
        <w:pStyle w:val="PL"/>
      </w:pPr>
      <w:r>
        <w:t xml:space="preserve">        Enough mitigation for RS-1 means 'Enough' / 'Not enough' indication</w:t>
      </w:r>
    </w:p>
    <w:p w14:paraId="26C11DCF" w14:textId="77777777" w:rsidR="00BE4210" w:rsidRDefault="00BE4210" w:rsidP="00BE4210">
      <w:pPr>
        <w:pStyle w:val="PL"/>
      </w:pPr>
      <w:r>
        <w:t xml:space="preserve">          functionality is enabled for RIM RS-1 and RIM-RS type 1 is used to</w:t>
      </w:r>
    </w:p>
    <w:p w14:paraId="59A15A1A" w14:textId="77777777" w:rsidR="00BE4210" w:rsidRDefault="00BE4210" w:rsidP="00BE4210">
      <w:pPr>
        <w:pStyle w:val="PL"/>
      </w:pPr>
      <w:r>
        <w:t xml:space="preserve">          indicate 'enough mitigation' functionality.</w:t>
      </w:r>
    </w:p>
    <w:p w14:paraId="1E0A715D" w14:textId="77777777" w:rsidR="00BE4210" w:rsidRDefault="00BE4210" w:rsidP="00BE4210">
      <w:pPr>
        <w:pStyle w:val="PL"/>
      </w:pPr>
      <w:r>
        <w:t xml:space="preserve">        Not enough mitigation for RS-1 means 'Enough' / 'Not enough' indication</w:t>
      </w:r>
    </w:p>
    <w:p w14:paraId="11ABAF11" w14:textId="77777777" w:rsidR="00BE4210" w:rsidRDefault="00BE4210" w:rsidP="00BE4210">
      <w:pPr>
        <w:pStyle w:val="PL"/>
      </w:pPr>
      <w:r>
        <w:t xml:space="preserve">          functionality is enabled for RIM RS-1 and RIM-RS type 1 is used to</w:t>
      </w:r>
    </w:p>
    <w:p w14:paraId="0267CE16" w14:textId="77777777" w:rsidR="00BE4210" w:rsidRDefault="00BE4210" w:rsidP="00BE4210">
      <w:pPr>
        <w:pStyle w:val="PL"/>
      </w:pPr>
      <w:r>
        <w:t xml:space="preserve">          indicate 'Not enough mitigation' functionality.";</w:t>
      </w:r>
    </w:p>
    <w:p w14:paraId="6359CA3A" w14:textId="77777777" w:rsidR="00BE4210" w:rsidRDefault="00BE4210" w:rsidP="00BE4210">
      <w:pPr>
        <w:pStyle w:val="PL"/>
      </w:pPr>
    </w:p>
    <w:p w14:paraId="06B001AC" w14:textId="77777777" w:rsidR="00BE4210" w:rsidRDefault="00BE4210" w:rsidP="00BE4210">
      <w:pPr>
        <w:pStyle w:val="PL"/>
      </w:pPr>
      <w:r>
        <w:t xml:space="preserve">    leaf detectedSetID {</w:t>
      </w:r>
    </w:p>
    <w:p w14:paraId="293CCB7F" w14:textId="77777777" w:rsidR="00BE4210" w:rsidRDefault="00BE4210" w:rsidP="00BE4210">
      <w:pPr>
        <w:pStyle w:val="PL"/>
      </w:pPr>
      <w:r>
        <w:t xml:space="preserve">      type uint32 ;</w:t>
      </w:r>
    </w:p>
    <w:p w14:paraId="1C57A0D4" w14:textId="77777777" w:rsidR="00BE4210" w:rsidRDefault="00BE4210" w:rsidP="00BE4210">
      <w:pPr>
        <w:pStyle w:val="PL"/>
      </w:pPr>
      <w:r>
        <w:t xml:space="preserve">      description "Set ID of the detected RIM-RS</w:t>
      </w:r>
    </w:p>
    <w:p w14:paraId="68C1A8C0" w14:textId="77777777" w:rsidR="00BE4210" w:rsidRDefault="00BE4210" w:rsidP="00BE4210">
      <w:pPr>
        <w:pStyle w:val="PL"/>
      </w:pPr>
      <w:r>
        <w:t xml:space="preserve">        allowedValues: 0,1...max{totalnrofSetIdofRS1, totalnrofSetIdofRS2}";</w:t>
      </w:r>
    </w:p>
    <w:p w14:paraId="6873AF61" w14:textId="77777777" w:rsidR="00BE4210" w:rsidRDefault="00BE4210" w:rsidP="00BE4210">
      <w:pPr>
        <w:pStyle w:val="PL"/>
      </w:pPr>
      <w:r>
        <w:t xml:space="preserve">    }</w:t>
      </w:r>
    </w:p>
    <w:p w14:paraId="391C1014" w14:textId="77777777" w:rsidR="00BE4210" w:rsidRDefault="00BE4210" w:rsidP="00BE4210">
      <w:pPr>
        <w:pStyle w:val="PL"/>
      </w:pPr>
    </w:p>
    <w:p w14:paraId="04A1A211" w14:textId="77777777" w:rsidR="00BE4210" w:rsidRDefault="00BE4210" w:rsidP="00BE4210">
      <w:pPr>
        <w:pStyle w:val="PL"/>
      </w:pPr>
      <w:r>
        <w:t xml:space="preserve">    leaf propagationDelay {</w:t>
      </w:r>
    </w:p>
    <w:p w14:paraId="47D30EA3" w14:textId="77777777" w:rsidR="00BE4210" w:rsidRDefault="00BE4210" w:rsidP="00BE4210">
      <w:pPr>
        <w:pStyle w:val="PL"/>
      </w:pPr>
      <w:r>
        <w:t xml:space="preserve">      type uint32 ;</w:t>
      </w:r>
    </w:p>
    <w:p w14:paraId="06E5605B" w14:textId="77777777" w:rsidR="00BE4210" w:rsidRDefault="00BE4210" w:rsidP="00BE4210">
      <w:pPr>
        <w:pStyle w:val="PL"/>
      </w:pPr>
      <w:r>
        <w:t xml:space="preserve">      must '. &lt;= ../../maxPropagationDelay' {</w:t>
      </w:r>
    </w:p>
    <w:p w14:paraId="28AE2E12" w14:textId="77777777" w:rsidR="00BE4210" w:rsidRDefault="00BE4210" w:rsidP="00BE4210">
      <w:pPr>
        <w:pStyle w:val="PL"/>
      </w:pPr>
      <w:r>
        <w:t xml:space="preserve">        error-message "allowedValues: 0, 1.. maxPropagationDelay";</w:t>
      </w:r>
    </w:p>
    <w:p w14:paraId="3D2A260E" w14:textId="77777777" w:rsidR="00BE4210" w:rsidRDefault="00BE4210" w:rsidP="00BE4210">
      <w:pPr>
        <w:pStyle w:val="PL"/>
      </w:pPr>
      <w:r>
        <w:t xml:space="preserve">      }</w:t>
      </w:r>
    </w:p>
    <w:p w14:paraId="1502C5CC" w14:textId="77777777" w:rsidR="00BE4210" w:rsidRDefault="00BE4210" w:rsidP="00BE4210">
      <w:pPr>
        <w:pStyle w:val="PL"/>
      </w:pPr>
      <w:r>
        <w:t xml:space="preserve">      description "This attribute indicates the propagation delay of the</w:t>
      </w:r>
    </w:p>
    <w:p w14:paraId="266AED5D" w14:textId="77777777" w:rsidR="00BE4210" w:rsidRDefault="00BE4210" w:rsidP="00BE4210">
      <w:pPr>
        <w:pStyle w:val="PL"/>
      </w:pPr>
      <w:r>
        <w:t xml:space="preserve">        detected RIM-RS, in number of OFDM symbol.";</w:t>
      </w:r>
    </w:p>
    <w:p w14:paraId="6F20E2D9" w14:textId="77777777" w:rsidR="00BE4210" w:rsidRDefault="00BE4210" w:rsidP="00BE4210">
      <w:pPr>
        <w:pStyle w:val="PL"/>
      </w:pPr>
      <w:r>
        <w:t xml:space="preserve">    }</w:t>
      </w:r>
    </w:p>
    <w:p w14:paraId="5BAB8568" w14:textId="77777777" w:rsidR="00BE4210" w:rsidRDefault="00BE4210" w:rsidP="00BE4210">
      <w:pPr>
        <w:pStyle w:val="PL"/>
      </w:pPr>
    </w:p>
    <w:p w14:paraId="5E29DA3F" w14:textId="77777777" w:rsidR="00BE4210" w:rsidRDefault="00BE4210" w:rsidP="00BE4210">
      <w:pPr>
        <w:pStyle w:val="PL"/>
      </w:pPr>
      <w:r>
        <w:t xml:space="preserve">    leaf functionalityOfRIMRS {</w:t>
      </w:r>
    </w:p>
    <w:p w14:paraId="06A67935" w14:textId="77777777" w:rsidR="00BE4210" w:rsidRDefault="00BE4210" w:rsidP="00BE4210">
      <w:pPr>
        <w:pStyle w:val="PL"/>
      </w:pPr>
      <w:r>
        <w:t xml:space="preserve">      type enumeration {</w:t>
      </w:r>
    </w:p>
    <w:p w14:paraId="3B84A352" w14:textId="77777777" w:rsidR="00BE4210" w:rsidRDefault="00BE4210" w:rsidP="00BE4210">
      <w:pPr>
        <w:pStyle w:val="PL"/>
      </w:pPr>
      <w:r>
        <w:t xml:space="preserve">        enum RS1;</w:t>
      </w:r>
    </w:p>
    <w:p w14:paraId="6A7A5C0D" w14:textId="77777777" w:rsidR="00BE4210" w:rsidRDefault="00BE4210" w:rsidP="00BE4210">
      <w:pPr>
        <w:pStyle w:val="PL"/>
      </w:pPr>
      <w:r>
        <w:t xml:space="preserve">        enum RS2;</w:t>
      </w:r>
    </w:p>
    <w:p w14:paraId="732A41B3" w14:textId="77777777" w:rsidR="00BE4210" w:rsidRDefault="00BE4210" w:rsidP="00BE4210">
      <w:pPr>
        <w:pStyle w:val="PL"/>
      </w:pPr>
      <w:r>
        <w:t xml:space="preserve">        enum RS1_FOR_ENOUGH_MITIGATION;</w:t>
      </w:r>
    </w:p>
    <w:p w14:paraId="37276E35" w14:textId="77777777" w:rsidR="00BE4210" w:rsidRDefault="00BE4210" w:rsidP="00BE4210">
      <w:pPr>
        <w:pStyle w:val="PL"/>
      </w:pPr>
      <w:r>
        <w:t xml:space="preserve">        enum RS1_FOR_NOT_ENOUGH_MITIGATION;</w:t>
      </w:r>
    </w:p>
    <w:p w14:paraId="7EBBBC98" w14:textId="77777777" w:rsidR="00BE4210" w:rsidRDefault="00BE4210" w:rsidP="00BE4210">
      <w:pPr>
        <w:pStyle w:val="PL"/>
      </w:pPr>
      <w:r>
        <w:t xml:space="preserve">      }</w:t>
      </w:r>
    </w:p>
    <w:p w14:paraId="033F0F27" w14:textId="77777777" w:rsidR="00BE4210" w:rsidRDefault="00BE4210" w:rsidP="00BE4210">
      <w:pPr>
        <w:pStyle w:val="PL"/>
      </w:pPr>
      <w:r>
        <w:t xml:space="preserve">      mandatory true;</w:t>
      </w:r>
    </w:p>
    <w:p w14:paraId="25350F6E" w14:textId="77777777" w:rsidR="00BE4210" w:rsidRDefault="00BE4210" w:rsidP="00BE4210">
      <w:pPr>
        <w:pStyle w:val="PL"/>
      </w:pPr>
      <w:r>
        <w:t xml:space="preserve">      description "Indicates the functionality of the detected RIM-RS.</w:t>
      </w:r>
    </w:p>
    <w:p w14:paraId="7F9DB4A5" w14:textId="77777777" w:rsidR="00BE4210" w:rsidRDefault="00BE4210" w:rsidP="00BE4210">
      <w:pPr>
        <w:pStyle w:val="PL"/>
      </w:pPr>
      <w:r>
        <w:t xml:space="preserve">        If the indication of enableEnoughNotEnoughIndication is 'enabled',</w:t>
      </w:r>
    </w:p>
    <w:p w14:paraId="60280BEF" w14:textId="77777777" w:rsidR="00BE4210" w:rsidRDefault="00BE4210" w:rsidP="00BE4210">
      <w:pPr>
        <w:pStyle w:val="PL"/>
      </w:pPr>
      <w:r>
        <w:t xml:space="preserve">          valid values are {RS2, RS1forEnoughMitigation,</w:t>
      </w:r>
    </w:p>
    <w:p w14:paraId="7B5EC289" w14:textId="77777777" w:rsidR="00BE4210" w:rsidRDefault="00BE4210" w:rsidP="00BE4210">
      <w:pPr>
        <w:pStyle w:val="PL"/>
      </w:pPr>
      <w:r>
        <w:t xml:space="preserve">          RS1forNotEnoughMitigation};</w:t>
      </w:r>
    </w:p>
    <w:p w14:paraId="7D5A057D" w14:textId="77777777" w:rsidR="00BE4210" w:rsidRDefault="00BE4210" w:rsidP="00BE4210">
      <w:pPr>
        <w:pStyle w:val="PL"/>
      </w:pPr>
      <w:r>
        <w:t xml:space="preserve">        If the indication of enableEnoughNotEnoughIndication is 'disabled',</w:t>
      </w:r>
    </w:p>
    <w:p w14:paraId="01919934" w14:textId="77777777" w:rsidR="00BE4210" w:rsidRDefault="00BE4210" w:rsidP="00BE4210">
      <w:pPr>
        <w:pStyle w:val="PL"/>
      </w:pPr>
      <w:r>
        <w:t xml:space="preserve">          valid values are {RS1, RS2}.</w:t>
      </w:r>
    </w:p>
    <w:p w14:paraId="49AF1F0E" w14:textId="77777777" w:rsidR="00BE4210" w:rsidRDefault="00BE4210" w:rsidP="00BE4210">
      <w:pPr>
        <w:pStyle w:val="PL"/>
      </w:pPr>
    </w:p>
    <w:p w14:paraId="5E473AA5" w14:textId="77777777" w:rsidR="00BE4210" w:rsidRDefault="00BE4210" w:rsidP="00BE4210">
      <w:pPr>
        <w:pStyle w:val="PL"/>
      </w:pPr>
      <w:r>
        <w:t xml:space="preserve">        RS1forEnoughMitigation means RIM-RS type 1 is used to indicate</w:t>
      </w:r>
    </w:p>
    <w:p w14:paraId="6DA1BA15" w14:textId="77777777" w:rsidR="00BE4210" w:rsidRDefault="00BE4210" w:rsidP="00BE4210">
      <w:pPr>
        <w:pStyle w:val="PL"/>
      </w:pPr>
      <w:r>
        <w:t xml:space="preserve">         'enough mitigation' functionality.</w:t>
      </w:r>
    </w:p>
    <w:p w14:paraId="706CB847" w14:textId="77777777" w:rsidR="00BE4210" w:rsidRDefault="00BE4210" w:rsidP="00BE4210">
      <w:pPr>
        <w:pStyle w:val="PL"/>
      </w:pPr>
      <w:r>
        <w:t xml:space="preserve">        RS1forNotEnoughMitigation means RIM-RS type 1 is used to indicate</w:t>
      </w:r>
    </w:p>
    <w:p w14:paraId="15E6775A" w14:textId="77777777" w:rsidR="00BE4210" w:rsidRDefault="00BE4210" w:rsidP="00BE4210">
      <w:pPr>
        <w:pStyle w:val="PL"/>
      </w:pPr>
      <w:r>
        <w:t xml:space="preserve">          'Not enough mitigation' functionality.";</w:t>
      </w:r>
    </w:p>
    <w:p w14:paraId="457D7F67" w14:textId="77777777" w:rsidR="00BE4210" w:rsidRDefault="00BE4210" w:rsidP="00BE4210">
      <w:pPr>
        <w:pStyle w:val="PL"/>
      </w:pPr>
      <w:r>
        <w:t xml:space="preserve">    }</w:t>
      </w:r>
    </w:p>
    <w:p w14:paraId="7A8D65BC" w14:textId="77777777" w:rsidR="00BE4210" w:rsidRDefault="00BE4210" w:rsidP="00BE4210">
      <w:pPr>
        <w:pStyle w:val="PL"/>
      </w:pPr>
      <w:r>
        <w:t xml:space="preserve">  }</w:t>
      </w:r>
    </w:p>
    <w:p w14:paraId="1D84DCE7" w14:textId="77777777" w:rsidR="00BE4210" w:rsidRDefault="00BE4210" w:rsidP="00BE4210">
      <w:pPr>
        <w:pStyle w:val="PL"/>
      </w:pPr>
    </w:p>
    <w:p w14:paraId="0D1B4A49" w14:textId="77777777" w:rsidR="00BE4210" w:rsidRDefault="00BE4210" w:rsidP="00BE4210">
      <w:pPr>
        <w:pStyle w:val="PL"/>
      </w:pPr>
      <w:r>
        <w:t xml:space="preserve">  grouping RimRSReportConfGrp {</w:t>
      </w:r>
    </w:p>
    <w:p w14:paraId="6AFD871E" w14:textId="77777777" w:rsidR="00BE4210" w:rsidRDefault="00BE4210" w:rsidP="00BE4210">
      <w:pPr>
        <w:pStyle w:val="PL"/>
      </w:pPr>
      <w:r>
        <w:t xml:space="preserve">    description "Defines RIM-RS reporting configuration";</w:t>
      </w:r>
    </w:p>
    <w:p w14:paraId="1B35775F" w14:textId="77777777" w:rsidR="00BE4210" w:rsidRDefault="00BE4210" w:rsidP="00BE4210">
      <w:pPr>
        <w:pStyle w:val="PL"/>
      </w:pPr>
    </w:p>
    <w:p w14:paraId="6D313985" w14:textId="77777777" w:rsidR="00BE4210" w:rsidRDefault="00BE4210" w:rsidP="00BE4210">
      <w:pPr>
        <w:pStyle w:val="PL"/>
      </w:pPr>
      <w:r>
        <w:t xml:space="preserve">    leaf reportIndicator {</w:t>
      </w:r>
    </w:p>
    <w:p w14:paraId="1478A47F" w14:textId="77777777" w:rsidR="00BE4210" w:rsidRDefault="00BE4210" w:rsidP="00BE4210">
      <w:pPr>
        <w:pStyle w:val="PL"/>
      </w:pPr>
      <w:r>
        <w:t xml:space="preserve">      type types3gpp:EnabledDisabled;</w:t>
      </w:r>
    </w:p>
    <w:p w14:paraId="734B554E" w14:textId="77777777" w:rsidR="00BE4210" w:rsidRDefault="00BE4210" w:rsidP="00BE4210">
      <w:pPr>
        <w:pStyle w:val="PL"/>
      </w:pPr>
      <w:r>
        <w:t xml:space="preserve">      default DISABLED;</w:t>
      </w:r>
    </w:p>
    <w:p w14:paraId="2C1481E1" w14:textId="77777777" w:rsidR="00BE4210" w:rsidRDefault="00BE4210" w:rsidP="00BE4210">
      <w:pPr>
        <w:pStyle w:val="PL"/>
      </w:pPr>
      <w:r>
        <w:t xml:space="preserve">      description "Used to enable or disable the RS report on a gNB.</w:t>
      </w:r>
    </w:p>
    <w:p w14:paraId="29C767FC" w14:textId="77777777" w:rsidR="00BE4210" w:rsidRDefault="00BE4210" w:rsidP="00BE4210">
      <w:pPr>
        <w:pStyle w:val="PL"/>
      </w:pPr>
      <w:r>
        <w:t xml:space="preserve">        If the indication is 'enable', the gNB starts to periodically report</w:t>
      </w:r>
    </w:p>
    <w:p w14:paraId="61ED00D1" w14:textId="77777777" w:rsidR="00BE4210" w:rsidRDefault="00BE4210" w:rsidP="00BE4210">
      <w:pPr>
        <w:pStyle w:val="PL"/>
      </w:pPr>
      <w:r>
        <w:t xml:space="preserve">        necessary information derived from the detected RIM-RS to OAM.</w:t>
      </w:r>
    </w:p>
    <w:p w14:paraId="5C453CB2" w14:textId="77777777" w:rsidR="00BE4210" w:rsidRDefault="00BE4210" w:rsidP="00BE4210">
      <w:pPr>
        <w:pStyle w:val="PL"/>
      </w:pPr>
      <w:r>
        <w:t xml:space="preserve">        If the indication is 'disable', the gNB stops reporting.";</w:t>
      </w:r>
    </w:p>
    <w:p w14:paraId="673672A5" w14:textId="77777777" w:rsidR="00BE4210" w:rsidRDefault="00BE4210" w:rsidP="00BE4210">
      <w:pPr>
        <w:pStyle w:val="PL"/>
      </w:pPr>
      <w:r>
        <w:t xml:space="preserve">    }</w:t>
      </w:r>
    </w:p>
    <w:p w14:paraId="2ED9190E" w14:textId="77777777" w:rsidR="00BE4210" w:rsidRDefault="00BE4210" w:rsidP="00BE4210">
      <w:pPr>
        <w:pStyle w:val="PL"/>
      </w:pPr>
    </w:p>
    <w:p w14:paraId="59A30441" w14:textId="77777777" w:rsidR="00BE4210" w:rsidRDefault="00BE4210" w:rsidP="00BE4210">
      <w:pPr>
        <w:pStyle w:val="PL"/>
      </w:pPr>
      <w:r>
        <w:t xml:space="preserve">    leaf reportInterval {</w:t>
      </w:r>
    </w:p>
    <w:p w14:paraId="5DE7071B" w14:textId="77777777" w:rsidR="00BE4210" w:rsidRDefault="00BE4210" w:rsidP="00BE4210">
      <w:pPr>
        <w:pStyle w:val="PL"/>
      </w:pPr>
      <w:r>
        <w:t xml:space="preserve">      type uint32;</w:t>
      </w:r>
    </w:p>
    <w:p w14:paraId="03087A51" w14:textId="77777777" w:rsidR="00BE4210" w:rsidRDefault="00BE4210" w:rsidP="00BE4210">
      <w:pPr>
        <w:pStyle w:val="PL"/>
      </w:pPr>
      <w:r>
        <w:t xml:space="preserve">      mandatory true;</w:t>
      </w:r>
    </w:p>
    <w:p w14:paraId="7749314A" w14:textId="77777777" w:rsidR="00BE4210" w:rsidRDefault="00BE4210" w:rsidP="00BE4210">
      <w:pPr>
        <w:pStyle w:val="PL"/>
      </w:pPr>
      <w:r>
        <w:t xml:space="preserve">      units ms;</w:t>
      </w:r>
    </w:p>
    <w:p w14:paraId="4DF4E91B" w14:textId="77777777" w:rsidR="00BE4210" w:rsidRDefault="00BE4210" w:rsidP="00BE4210">
      <w:pPr>
        <w:pStyle w:val="PL"/>
      </w:pPr>
      <w:r>
        <w:t xml:space="preserve">      description "Used to define reporting interval of a gNB in ms.";</w:t>
      </w:r>
    </w:p>
    <w:p w14:paraId="479FA014" w14:textId="77777777" w:rsidR="00BE4210" w:rsidRDefault="00BE4210" w:rsidP="00BE4210">
      <w:pPr>
        <w:pStyle w:val="PL"/>
      </w:pPr>
      <w:r>
        <w:t xml:space="preserve">    }</w:t>
      </w:r>
    </w:p>
    <w:p w14:paraId="51CCEEFD" w14:textId="77777777" w:rsidR="00BE4210" w:rsidRDefault="00BE4210" w:rsidP="00BE4210">
      <w:pPr>
        <w:pStyle w:val="PL"/>
      </w:pPr>
    </w:p>
    <w:p w14:paraId="3DF943F1" w14:textId="77777777" w:rsidR="00BE4210" w:rsidRDefault="00BE4210" w:rsidP="00BE4210">
      <w:pPr>
        <w:pStyle w:val="PL"/>
      </w:pPr>
      <w:r>
        <w:t xml:space="preserve">    leaf nrofRIMRSReportInfo {</w:t>
      </w:r>
    </w:p>
    <w:p w14:paraId="1EB03AD6" w14:textId="77777777" w:rsidR="00BE4210" w:rsidRDefault="00BE4210" w:rsidP="00BE4210">
      <w:pPr>
        <w:pStyle w:val="PL"/>
      </w:pPr>
      <w:r>
        <w:t xml:space="preserve">      type uint32;</w:t>
      </w:r>
    </w:p>
    <w:p w14:paraId="69CDE5C0" w14:textId="77777777" w:rsidR="00BE4210" w:rsidRDefault="00BE4210" w:rsidP="00BE4210">
      <w:pPr>
        <w:pStyle w:val="PL"/>
      </w:pPr>
      <w:r>
        <w:t xml:space="preserve">      mandatory true;</w:t>
      </w:r>
    </w:p>
    <w:p w14:paraId="1AF3F7EE" w14:textId="77777777" w:rsidR="00BE4210" w:rsidRDefault="00BE4210" w:rsidP="00BE4210">
      <w:pPr>
        <w:pStyle w:val="PL"/>
      </w:pPr>
      <w:r>
        <w:t xml:space="preserve">      description "Used to define the maximum number of RIMRSReportInfo in</w:t>
      </w:r>
    </w:p>
    <w:p w14:paraId="1C7B1EA2" w14:textId="77777777" w:rsidR="00BE4210" w:rsidRDefault="00BE4210" w:rsidP="00BE4210">
      <w:pPr>
        <w:pStyle w:val="PL"/>
      </w:pPr>
      <w:r>
        <w:t xml:space="preserve">        a single report.";</w:t>
      </w:r>
    </w:p>
    <w:p w14:paraId="3A52F708" w14:textId="77777777" w:rsidR="00BE4210" w:rsidRDefault="00BE4210" w:rsidP="00BE4210">
      <w:pPr>
        <w:pStyle w:val="PL"/>
      </w:pPr>
      <w:r>
        <w:t xml:space="preserve">    }</w:t>
      </w:r>
    </w:p>
    <w:p w14:paraId="1BDBC101" w14:textId="77777777" w:rsidR="00BE4210" w:rsidRDefault="00BE4210" w:rsidP="00BE4210">
      <w:pPr>
        <w:pStyle w:val="PL"/>
      </w:pPr>
    </w:p>
    <w:p w14:paraId="588807B2" w14:textId="77777777" w:rsidR="00BE4210" w:rsidRDefault="00BE4210" w:rsidP="00BE4210">
      <w:pPr>
        <w:pStyle w:val="PL"/>
      </w:pPr>
      <w:r>
        <w:t xml:space="preserve">    leaf maxPropagationDelay {</w:t>
      </w:r>
    </w:p>
    <w:p w14:paraId="759C2AAD" w14:textId="77777777" w:rsidR="00BE4210" w:rsidRDefault="00BE4210" w:rsidP="00BE4210">
      <w:pPr>
        <w:pStyle w:val="PL"/>
      </w:pPr>
      <w:r>
        <w:t xml:space="preserve">      type uint32 {</w:t>
      </w:r>
    </w:p>
    <w:p w14:paraId="031E2816" w14:textId="77777777" w:rsidR="00BE4210" w:rsidRDefault="00BE4210" w:rsidP="00BE4210">
      <w:pPr>
        <w:pStyle w:val="PL"/>
      </w:pPr>
      <w:r>
        <w:t xml:space="preserve">        range "0..327679";</w:t>
      </w:r>
    </w:p>
    <w:p w14:paraId="36F48393" w14:textId="77777777" w:rsidR="00BE4210" w:rsidRDefault="00BE4210" w:rsidP="00BE4210">
      <w:pPr>
        <w:pStyle w:val="PL"/>
      </w:pPr>
      <w:r>
        <w:t xml:space="preserve">      }</w:t>
      </w:r>
    </w:p>
    <w:p w14:paraId="5D685EFE" w14:textId="77777777" w:rsidR="00BE4210" w:rsidRDefault="00BE4210" w:rsidP="00BE4210">
      <w:pPr>
        <w:pStyle w:val="PL"/>
      </w:pPr>
      <w:r>
        <w:t xml:space="preserve">      mandatory true;</w:t>
      </w:r>
    </w:p>
    <w:p w14:paraId="081116C9" w14:textId="77777777" w:rsidR="00BE4210" w:rsidRDefault="00BE4210" w:rsidP="00BE4210">
      <w:pPr>
        <w:pStyle w:val="PL"/>
      </w:pPr>
      <w:r>
        <w:t xml:space="preserve">      description "Used to define the maximum reported OFDM symbol number for</w:t>
      </w:r>
    </w:p>
    <w:p w14:paraId="12A3CEB3" w14:textId="77777777" w:rsidR="00BE4210" w:rsidRDefault="00BE4210" w:rsidP="00BE4210">
      <w:pPr>
        <w:pStyle w:val="PL"/>
      </w:pPr>
      <w:r>
        <w:t xml:space="preserve">        the propagation delay of the detected RIM-RS in each RIMRSReportInfo.</w:t>
      </w:r>
    </w:p>
    <w:p w14:paraId="313D6CEA" w14:textId="77777777" w:rsidR="00BE4210" w:rsidRDefault="00BE4210" w:rsidP="00BE4210">
      <w:pPr>
        <w:pStyle w:val="PL"/>
      </w:pPr>
    </w:p>
    <w:p w14:paraId="1C881637" w14:textId="77777777" w:rsidR="00BE4210" w:rsidRDefault="00BE4210" w:rsidP="00BE4210">
      <w:pPr>
        <w:pStyle w:val="PL"/>
      </w:pPr>
      <w:r>
        <w:t xml:space="preserve">        allowedValues: 0, 1..20**2*maxNrofSymbols-1, where maxNrofSymbols=14.";</w:t>
      </w:r>
    </w:p>
    <w:p w14:paraId="2BC90137" w14:textId="77777777" w:rsidR="00BE4210" w:rsidRDefault="00BE4210" w:rsidP="00BE4210">
      <w:pPr>
        <w:pStyle w:val="PL"/>
      </w:pPr>
      <w:r>
        <w:t xml:space="preserve">    }</w:t>
      </w:r>
    </w:p>
    <w:p w14:paraId="59406E86" w14:textId="77777777" w:rsidR="00BE4210" w:rsidRDefault="00BE4210" w:rsidP="00BE4210">
      <w:pPr>
        <w:pStyle w:val="PL"/>
      </w:pPr>
    </w:p>
    <w:p w14:paraId="17DCF8D4" w14:textId="77777777" w:rsidR="00BE4210" w:rsidRDefault="00BE4210" w:rsidP="00BE4210">
      <w:pPr>
        <w:pStyle w:val="PL"/>
      </w:pPr>
      <w:r>
        <w:t xml:space="preserve">    list RimRSReportInfoList {</w:t>
      </w:r>
    </w:p>
    <w:p w14:paraId="134290F2" w14:textId="77777777" w:rsidR="00BE4210" w:rsidRDefault="00BE4210" w:rsidP="00BE4210">
      <w:pPr>
        <w:pStyle w:val="PL"/>
      </w:pPr>
      <w:r>
        <w:t xml:space="preserve">      key detectedSetID;</w:t>
      </w:r>
    </w:p>
    <w:p w14:paraId="7BBF42AA" w14:textId="77777777" w:rsidR="00BE4210" w:rsidRDefault="00BE4210" w:rsidP="00BE4210">
      <w:pPr>
        <w:pStyle w:val="PL"/>
      </w:pPr>
      <w:r>
        <w:t xml:space="preserve">      description "Represents a list (the length of the list is</w:t>
      </w:r>
    </w:p>
    <w:p w14:paraId="736D8125" w14:textId="77777777" w:rsidR="00BE4210" w:rsidRDefault="00BE4210" w:rsidP="00BE4210">
      <w:pPr>
        <w:pStyle w:val="PL"/>
      </w:pPr>
      <w:r>
        <w:t xml:space="preserve">        nrofRIMRSReportInfo) of necessary information derived from the</w:t>
      </w:r>
    </w:p>
    <w:p w14:paraId="4B005F5A" w14:textId="77777777" w:rsidR="00BE4210" w:rsidRDefault="00BE4210" w:rsidP="00BE4210">
      <w:pPr>
        <w:pStyle w:val="PL"/>
      </w:pPr>
      <w:r>
        <w:t xml:space="preserve">        detected RIM-RS.";</w:t>
      </w:r>
    </w:p>
    <w:p w14:paraId="6856E3B9" w14:textId="77777777" w:rsidR="00BE4210" w:rsidRDefault="00BE4210" w:rsidP="00BE4210">
      <w:pPr>
        <w:pStyle w:val="PL"/>
      </w:pPr>
      <w:r>
        <w:t xml:space="preserve">      uses RimRSReportInfoGrp;</w:t>
      </w:r>
    </w:p>
    <w:p w14:paraId="686B1CDA" w14:textId="77777777" w:rsidR="00BE4210" w:rsidRDefault="00BE4210" w:rsidP="00BE4210">
      <w:pPr>
        <w:pStyle w:val="PL"/>
      </w:pPr>
      <w:r>
        <w:t xml:space="preserve">    }</w:t>
      </w:r>
    </w:p>
    <w:p w14:paraId="703EBF91" w14:textId="77777777" w:rsidR="00BE4210" w:rsidRDefault="00BE4210" w:rsidP="00BE4210">
      <w:pPr>
        <w:pStyle w:val="PL"/>
      </w:pPr>
      <w:r>
        <w:t xml:space="preserve">  }</w:t>
      </w:r>
    </w:p>
    <w:p w14:paraId="32481EDA" w14:textId="77777777" w:rsidR="00BE4210" w:rsidRDefault="00BE4210" w:rsidP="00BE4210">
      <w:pPr>
        <w:pStyle w:val="PL"/>
      </w:pPr>
    </w:p>
    <w:p w14:paraId="13D470BB" w14:textId="77777777" w:rsidR="00BE4210" w:rsidRDefault="00BE4210" w:rsidP="00BE4210">
      <w:pPr>
        <w:pStyle w:val="PL"/>
      </w:pPr>
      <w:r>
        <w:lastRenderedPageBreak/>
        <w:t xml:space="preserve">  grouping GNBDUFunctionGrp {</w:t>
      </w:r>
    </w:p>
    <w:p w14:paraId="57F5801D" w14:textId="77777777" w:rsidR="00BE4210" w:rsidRDefault="00BE4210" w:rsidP="00BE4210">
      <w:pPr>
        <w:pStyle w:val="PL"/>
      </w:pPr>
      <w:r>
        <w:t xml:space="preserve">    description "Represents the GNBDUFunction IOC.";</w:t>
      </w:r>
    </w:p>
    <w:p w14:paraId="0040ABA3" w14:textId="77777777" w:rsidR="00BE4210" w:rsidRDefault="00BE4210" w:rsidP="00BE4210">
      <w:pPr>
        <w:pStyle w:val="PL"/>
      </w:pPr>
      <w:r>
        <w:t xml:space="preserve">    reference "3GPP TS 28.541";</w:t>
      </w:r>
    </w:p>
    <w:p w14:paraId="4C052A30" w14:textId="77777777" w:rsidR="00BE4210" w:rsidRDefault="00BE4210" w:rsidP="00BE4210">
      <w:pPr>
        <w:pStyle w:val="PL"/>
      </w:pPr>
      <w:r>
        <w:t xml:space="preserve">    uses mf3gpp:ManagedFunctionGrp;</w:t>
      </w:r>
    </w:p>
    <w:p w14:paraId="7D304016" w14:textId="77777777" w:rsidR="00BE4210" w:rsidRDefault="00BE4210" w:rsidP="00BE4210">
      <w:pPr>
        <w:pStyle w:val="PL"/>
      </w:pPr>
    </w:p>
    <w:p w14:paraId="3F17939D" w14:textId="77777777" w:rsidR="00BE4210" w:rsidRDefault="00BE4210" w:rsidP="00BE4210">
      <w:pPr>
        <w:pStyle w:val="PL"/>
      </w:pPr>
      <w:r>
        <w:t xml:space="preserve">    leaf gNBId {</w:t>
      </w:r>
    </w:p>
    <w:p w14:paraId="0686BF30" w14:textId="77777777" w:rsidR="00BE4210" w:rsidRDefault="00BE4210" w:rsidP="00BE4210">
      <w:pPr>
        <w:pStyle w:val="PL"/>
      </w:pPr>
      <w:r>
        <w:t xml:space="preserve">      type int64 { range "0..4294967295"; }</w:t>
      </w:r>
    </w:p>
    <w:p w14:paraId="7A613D0C" w14:textId="77777777" w:rsidR="00BE4210" w:rsidRDefault="00BE4210" w:rsidP="00BE4210">
      <w:pPr>
        <w:pStyle w:val="PL"/>
      </w:pPr>
      <w:r>
        <w:t xml:space="preserve">      mandatory true;</w:t>
      </w:r>
    </w:p>
    <w:p w14:paraId="7F6FE06E" w14:textId="77777777" w:rsidR="00BE4210" w:rsidRDefault="00BE4210" w:rsidP="00BE4210">
      <w:pPr>
        <w:pStyle w:val="PL"/>
      </w:pPr>
      <w:r>
        <w:t xml:space="preserve">      description "Identifies a gNB within a PLMN. The gNB Identifier (gNB ID)</w:t>
      </w:r>
    </w:p>
    <w:p w14:paraId="0201CB89" w14:textId="77777777" w:rsidR="00BE4210" w:rsidRDefault="00BE4210" w:rsidP="00BE4210">
      <w:pPr>
        <w:pStyle w:val="PL"/>
      </w:pPr>
      <w:r>
        <w:t xml:space="preserve">        is part of the NR Cell Identifier (NCI) of the gNB cells.";</w:t>
      </w:r>
    </w:p>
    <w:p w14:paraId="19E9E5B8" w14:textId="77777777" w:rsidR="00BE4210" w:rsidRDefault="00BE4210" w:rsidP="00BE4210">
      <w:pPr>
        <w:pStyle w:val="PL"/>
      </w:pPr>
      <w:r>
        <w:t xml:space="preserve">      reference "gNB ID in 3GPP TS 38.300, Global gNB ID in 3GPP TS 38.413";</w:t>
      </w:r>
    </w:p>
    <w:p w14:paraId="3D1E77FF" w14:textId="77777777" w:rsidR="00BE4210" w:rsidRDefault="00BE4210" w:rsidP="00BE4210">
      <w:pPr>
        <w:pStyle w:val="PL"/>
      </w:pPr>
      <w:r>
        <w:t xml:space="preserve">    }</w:t>
      </w:r>
    </w:p>
    <w:p w14:paraId="54EE4C4D" w14:textId="77777777" w:rsidR="00BE4210" w:rsidRDefault="00BE4210" w:rsidP="00BE4210">
      <w:pPr>
        <w:pStyle w:val="PL"/>
      </w:pPr>
    </w:p>
    <w:p w14:paraId="54F1F792" w14:textId="77777777" w:rsidR="00BE4210" w:rsidRDefault="00BE4210" w:rsidP="00BE4210">
      <w:pPr>
        <w:pStyle w:val="PL"/>
      </w:pPr>
      <w:r>
        <w:t xml:space="preserve">    leaf gNBIdLength {</w:t>
      </w:r>
    </w:p>
    <w:p w14:paraId="61B36E75" w14:textId="77777777" w:rsidR="00BE4210" w:rsidRDefault="00BE4210" w:rsidP="00BE4210">
      <w:pPr>
        <w:pStyle w:val="PL"/>
      </w:pPr>
      <w:r>
        <w:t xml:space="preserve">      type int32 { range "22..32"; }</w:t>
      </w:r>
    </w:p>
    <w:p w14:paraId="3BA17737" w14:textId="77777777" w:rsidR="00BE4210" w:rsidRDefault="00BE4210" w:rsidP="00BE4210">
      <w:pPr>
        <w:pStyle w:val="PL"/>
      </w:pPr>
      <w:r>
        <w:t xml:space="preserve">      mandatory true;</w:t>
      </w:r>
    </w:p>
    <w:p w14:paraId="3C67445C" w14:textId="77777777" w:rsidR="00BE4210" w:rsidRDefault="00BE4210" w:rsidP="00BE4210">
      <w:pPr>
        <w:pStyle w:val="PL"/>
      </w:pPr>
      <w:r>
        <w:t xml:space="preserve">      description "Indicates the number of bits for encoding the gNB ID.";</w:t>
      </w:r>
    </w:p>
    <w:p w14:paraId="60B64CEB" w14:textId="77777777" w:rsidR="00BE4210" w:rsidRDefault="00BE4210" w:rsidP="00BE4210">
      <w:pPr>
        <w:pStyle w:val="PL"/>
      </w:pPr>
      <w:r>
        <w:t xml:space="preserve">      reference "gNB ID in 3GPP TS 38.300, Global gNB ID in 3GPP TS 38.413";</w:t>
      </w:r>
    </w:p>
    <w:p w14:paraId="4CB1C8DC" w14:textId="77777777" w:rsidR="00BE4210" w:rsidRDefault="00BE4210" w:rsidP="00BE4210">
      <w:pPr>
        <w:pStyle w:val="PL"/>
      </w:pPr>
      <w:r>
        <w:t xml:space="preserve">    }</w:t>
      </w:r>
    </w:p>
    <w:p w14:paraId="5B737291" w14:textId="77777777" w:rsidR="00BE4210" w:rsidRDefault="00BE4210" w:rsidP="00BE4210">
      <w:pPr>
        <w:pStyle w:val="PL"/>
      </w:pPr>
    </w:p>
    <w:p w14:paraId="76FF0BED" w14:textId="77777777" w:rsidR="00BE4210" w:rsidRDefault="00BE4210" w:rsidP="00BE4210">
      <w:pPr>
        <w:pStyle w:val="PL"/>
      </w:pPr>
      <w:r>
        <w:t xml:space="preserve">    leaf gNBDUId {</w:t>
      </w:r>
    </w:p>
    <w:p w14:paraId="3179687A" w14:textId="77777777" w:rsidR="00BE4210" w:rsidRDefault="00BE4210" w:rsidP="00BE4210">
      <w:pPr>
        <w:pStyle w:val="PL"/>
      </w:pPr>
      <w:r>
        <w:t xml:space="preserve">      type int64 { range "0..68719476735"; }</w:t>
      </w:r>
    </w:p>
    <w:p w14:paraId="19A9E105" w14:textId="77777777" w:rsidR="00BE4210" w:rsidRDefault="00BE4210" w:rsidP="00BE4210">
      <w:pPr>
        <w:pStyle w:val="PL"/>
      </w:pPr>
      <w:r>
        <w:t xml:space="preserve">      mandatory true;</w:t>
      </w:r>
    </w:p>
    <w:p w14:paraId="252A4859" w14:textId="77777777" w:rsidR="00BE4210" w:rsidRDefault="00BE4210" w:rsidP="00BE4210">
      <w:pPr>
        <w:pStyle w:val="PL"/>
      </w:pPr>
      <w:r>
        <w:t xml:space="preserve">      description "Uniquely identifies the DU at least within a gNB.";</w:t>
      </w:r>
    </w:p>
    <w:p w14:paraId="62263567" w14:textId="77777777" w:rsidR="00BE4210" w:rsidRDefault="00BE4210" w:rsidP="00BE4210">
      <w:pPr>
        <w:pStyle w:val="PL"/>
      </w:pPr>
      <w:r>
        <w:t xml:space="preserve">      reference "3GPP TS 38.473";</w:t>
      </w:r>
    </w:p>
    <w:p w14:paraId="6EDB9DA9" w14:textId="77777777" w:rsidR="00BE4210" w:rsidRDefault="00BE4210" w:rsidP="00BE4210">
      <w:pPr>
        <w:pStyle w:val="PL"/>
      </w:pPr>
      <w:r>
        <w:t xml:space="preserve">    }</w:t>
      </w:r>
    </w:p>
    <w:p w14:paraId="7A3C5626" w14:textId="77777777" w:rsidR="00BE4210" w:rsidRDefault="00BE4210" w:rsidP="00BE4210">
      <w:pPr>
        <w:pStyle w:val="PL"/>
      </w:pPr>
    </w:p>
    <w:p w14:paraId="77C1F673" w14:textId="77777777" w:rsidR="00BE4210" w:rsidRDefault="00BE4210" w:rsidP="00BE4210">
      <w:pPr>
        <w:pStyle w:val="PL"/>
      </w:pPr>
      <w:r>
        <w:t xml:space="preserve">    leaf gNBDUName {</w:t>
      </w:r>
    </w:p>
    <w:p w14:paraId="67188359" w14:textId="77777777" w:rsidR="00BE4210" w:rsidRDefault="00BE4210" w:rsidP="00BE4210">
      <w:pPr>
        <w:pStyle w:val="PL"/>
      </w:pPr>
      <w:r>
        <w:t xml:space="preserve">      type string { length "1..150"; }</w:t>
      </w:r>
    </w:p>
    <w:p w14:paraId="3273EAFD" w14:textId="77777777" w:rsidR="00BE4210" w:rsidRDefault="00BE4210" w:rsidP="00BE4210">
      <w:pPr>
        <w:pStyle w:val="PL"/>
      </w:pPr>
      <w:r>
        <w:t xml:space="preserve">      description "Identifies the Distributed Unit of an NR node";</w:t>
      </w:r>
    </w:p>
    <w:p w14:paraId="240AB6D7" w14:textId="77777777" w:rsidR="00BE4210" w:rsidRDefault="00BE4210" w:rsidP="00BE4210">
      <w:pPr>
        <w:pStyle w:val="PL"/>
      </w:pPr>
      <w:r>
        <w:t xml:space="preserve">      reference "3GPP TS 38.473";</w:t>
      </w:r>
    </w:p>
    <w:p w14:paraId="4A152228" w14:textId="77777777" w:rsidR="00BE4210" w:rsidRDefault="00BE4210" w:rsidP="00BE4210">
      <w:pPr>
        <w:pStyle w:val="PL"/>
      </w:pPr>
      <w:r>
        <w:t xml:space="preserve">    }</w:t>
      </w:r>
    </w:p>
    <w:p w14:paraId="27CC4062" w14:textId="77777777" w:rsidR="00BE4210" w:rsidRDefault="00BE4210" w:rsidP="00BE4210">
      <w:pPr>
        <w:pStyle w:val="PL"/>
      </w:pPr>
    </w:p>
    <w:p w14:paraId="61CEBFFF" w14:textId="77777777" w:rsidR="00BE4210" w:rsidRDefault="00BE4210" w:rsidP="00BE4210">
      <w:pPr>
        <w:pStyle w:val="PL"/>
      </w:pPr>
      <w:r>
        <w:t xml:space="preserve">    list rimRSReportConf {</w:t>
      </w:r>
    </w:p>
    <w:p w14:paraId="53A89604" w14:textId="77777777" w:rsidR="00BE4210" w:rsidRDefault="00BE4210" w:rsidP="00BE4210">
      <w:pPr>
        <w:pStyle w:val="PL"/>
      </w:pPr>
      <w:r>
        <w:t xml:space="preserve">      key reportInterval;</w:t>
      </w:r>
    </w:p>
    <w:p w14:paraId="05900560" w14:textId="77777777" w:rsidR="00BE4210" w:rsidRDefault="00BE4210" w:rsidP="00BE4210">
      <w:pPr>
        <w:pStyle w:val="PL"/>
      </w:pPr>
      <w:r>
        <w:t xml:space="preserve">      config false;</w:t>
      </w:r>
    </w:p>
    <w:p w14:paraId="012AF943" w14:textId="77777777" w:rsidR="00BE4210" w:rsidRDefault="00BE4210" w:rsidP="00BE4210">
      <w:pPr>
        <w:pStyle w:val="PL"/>
      </w:pPr>
      <w:r>
        <w:t xml:space="preserve">      min-elements 1;</w:t>
      </w:r>
    </w:p>
    <w:p w14:paraId="68A93A75" w14:textId="77777777" w:rsidR="00BE4210" w:rsidRDefault="00BE4210" w:rsidP="00BE4210">
      <w:pPr>
        <w:pStyle w:val="PL"/>
      </w:pPr>
      <w:r>
        <w:t xml:space="preserve">      max-elements 1;</w:t>
      </w:r>
    </w:p>
    <w:p w14:paraId="3F348068" w14:textId="77777777" w:rsidR="00BE4210" w:rsidRDefault="00BE4210" w:rsidP="00BE4210">
      <w:pPr>
        <w:pStyle w:val="PL"/>
      </w:pPr>
      <w:r>
        <w:t xml:space="preserve">      description "Used to configure gNBs to report the all necessary</w:t>
      </w:r>
    </w:p>
    <w:p w14:paraId="5C2EFC48" w14:textId="77777777" w:rsidR="00BE4210" w:rsidRDefault="00BE4210" w:rsidP="00BE4210">
      <w:pPr>
        <w:pStyle w:val="PL"/>
      </w:pPr>
      <w:r>
        <w:t xml:space="preserve">        information derived from the detected RIM-RS to OAM.";</w:t>
      </w:r>
    </w:p>
    <w:p w14:paraId="11914295" w14:textId="77777777" w:rsidR="00BE4210" w:rsidRDefault="00BE4210" w:rsidP="00BE4210">
      <w:pPr>
        <w:pStyle w:val="PL"/>
      </w:pPr>
      <w:r>
        <w:t xml:space="preserve">      uses RimRSReportConfGrp;</w:t>
      </w:r>
    </w:p>
    <w:p w14:paraId="0CB3FB3D" w14:textId="77777777" w:rsidR="00BE4210" w:rsidRDefault="00BE4210" w:rsidP="00BE4210">
      <w:pPr>
        <w:pStyle w:val="PL"/>
      </w:pPr>
      <w:r>
        <w:t xml:space="preserve">    }</w:t>
      </w:r>
    </w:p>
    <w:p w14:paraId="6FBA13F8" w14:textId="77777777" w:rsidR="00BE4210" w:rsidRDefault="00BE4210" w:rsidP="00BE4210">
      <w:pPr>
        <w:pStyle w:val="PL"/>
      </w:pPr>
      <w:r>
        <w:t xml:space="preserve">  }</w:t>
      </w:r>
    </w:p>
    <w:p w14:paraId="509D15DE" w14:textId="77777777" w:rsidR="00BE4210" w:rsidRDefault="00BE4210" w:rsidP="00BE4210">
      <w:pPr>
        <w:pStyle w:val="PL"/>
      </w:pPr>
    </w:p>
    <w:p w14:paraId="355CBA65" w14:textId="77777777" w:rsidR="00BE4210" w:rsidRDefault="00BE4210" w:rsidP="00BE4210">
      <w:pPr>
        <w:pStyle w:val="PL"/>
      </w:pPr>
      <w:r>
        <w:t xml:space="preserve">    leaf configurable5QISetRef {</w:t>
      </w:r>
    </w:p>
    <w:p w14:paraId="416778E0" w14:textId="77777777" w:rsidR="00BE4210" w:rsidRDefault="00BE4210" w:rsidP="00BE4210">
      <w:pPr>
        <w:pStyle w:val="PL"/>
      </w:pPr>
      <w:r>
        <w:t xml:space="preserve">      type types3gpp:DistinguishedName;</w:t>
      </w:r>
    </w:p>
    <w:p w14:paraId="39950E74" w14:textId="77777777" w:rsidR="00BE4210" w:rsidRDefault="00BE4210" w:rsidP="00BE4210">
      <w:pPr>
        <w:pStyle w:val="PL"/>
      </w:pPr>
      <w:r>
        <w:t xml:space="preserve">      description "DN of the Configurable5QISet that the GNBDUFunction supports (is associated      </w:t>
      </w:r>
    </w:p>
    <w:p w14:paraId="26585341" w14:textId="77777777" w:rsidR="00BE4210" w:rsidRDefault="00BE4210" w:rsidP="00BE4210">
      <w:pPr>
        <w:pStyle w:val="PL"/>
      </w:pPr>
      <w:r>
        <w:t xml:space="preserve">        to).";</w:t>
      </w:r>
    </w:p>
    <w:p w14:paraId="257EB9A9" w14:textId="77777777" w:rsidR="00BE4210" w:rsidRDefault="00BE4210" w:rsidP="00BE4210">
      <w:pPr>
        <w:pStyle w:val="PL"/>
      </w:pPr>
      <w:r>
        <w:t xml:space="preserve">    }</w:t>
      </w:r>
    </w:p>
    <w:p w14:paraId="09A54218" w14:textId="77777777" w:rsidR="00BE4210" w:rsidRDefault="00BE4210" w:rsidP="00BE4210">
      <w:pPr>
        <w:pStyle w:val="PL"/>
      </w:pPr>
    </w:p>
    <w:p w14:paraId="23E540F4" w14:textId="77777777" w:rsidR="00BE4210" w:rsidRDefault="00BE4210" w:rsidP="00BE4210">
      <w:pPr>
        <w:pStyle w:val="PL"/>
      </w:pPr>
      <w:r>
        <w:t xml:space="preserve">    leaf dynamic5QISetRef {</w:t>
      </w:r>
    </w:p>
    <w:p w14:paraId="2CF986E4" w14:textId="77777777" w:rsidR="00BE4210" w:rsidRDefault="00BE4210" w:rsidP="00BE4210">
      <w:pPr>
        <w:pStyle w:val="PL"/>
      </w:pPr>
      <w:r>
        <w:t xml:space="preserve">      type types3gpp:DistinguishedName;</w:t>
      </w:r>
    </w:p>
    <w:p w14:paraId="7BB89FC8" w14:textId="77777777" w:rsidR="00BE4210" w:rsidRDefault="00BE4210" w:rsidP="00BE4210">
      <w:pPr>
        <w:pStyle w:val="PL"/>
      </w:pPr>
      <w:r>
        <w:t xml:space="preserve">      description "DN of the Dynamic5QISet that the GNBDUFunction supports (is associated to).";</w:t>
      </w:r>
    </w:p>
    <w:p w14:paraId="74D6BC61" w14:textId="77777777" w:rsidR="00BE4210" w:rsidRDefault="00BE4210" w:rsidP="00BE4210">
      <w:pPr>
        <w:pStyle w:val="PL"/>
      </w:pPr>
      <w:r>
        <w:t xml:space="preserve">    }</w:t>
      </w:r>
    </w:p>
    <w:p w14:paraId="6D05D7D6" w14:textId="77777777" w:rsidR="00BE4210" w:rsidRDefault="00BE4210" w:rsidP="00BE4210">
      <w:pPr>
        <w:pStyle w:val="PL"/>
      </w:pPr>
    </w:p>
    <w:p w14:paraId="14361DAA" w14:textId="77777777" w:rsidR="00BE4210" w:rsidRDefault="00BE4210" w:rsidP="00BE4210">
      <w:pPr>
        <w:pStyle w:val="PL"/>
      </w:pPr>
      <w:r>
        <w:t xml:space="preserve">  augment "/me3gpp:ManagedElement" {</w:t>
      </w:r>
    </w:p>
    <w:p w14:paraId="7B1CAC0A" w14:textId="77777777" w:rsidR="00BE4210" w:rsidRDefault="00BE4210" w:rsidP="00BE4210">
      <w:pPr>
        <w:pStyle w:val="PL"/>
      </w:pPr>
    </w:p>
    <w:p w14:paraId="1600FF0F" w14:textId="77777777" w:rsidR="00BE4210" w:rsidRDefault="00BE4210" w:rsidP="00BE4210">
      <w:pPr>
        <w:pStyle w:val="PL"/>
      </w:pPr>
      <w:r>
        <w:t xml:space="preserve">    list GNBDUFunction {</w:t>
      </w:r>
    </w:p>
    <w:p w14:paraId="3F45AD01" w14:textId="77777777" w:rsidR="00BE4210" w:rsidRDefault="00BE4210" w:rsidP="00BE4210">
      <w:pPr>
        <w:pStyle w:val="PL"/>
      </w:pPr>
      <w:r>
        <w:t xml:space="preserve">   key id;</w:t>
      </w:r>
    </w:p>
    <w:p w14:paraId="6F0ACEEF" w14:textId="77777777" w:rsidR="00BE4210" w:rsidRDefault="00BE4210" w:rsidP="00BE4210">
      <w:pPr>
        <w:pStyle w:val="PL"/>
      </w:pPr>
      <w:r>
        <w:t xml:space="preserve">      description "Represents the logical function DU of gNB or en-gNB.";</w:t>
      </w:r>
    </w:p>
    <w:p w14:paraId="0CB1A349" w14:textId="77777777" w:rsidR="00BE4210" w:rsidRDefault="00BE4210" w:rsidP="00BE4210">
      <w:pPr>
        <w:pStyle w:val="PL"/>
      </w:pPr>
      <w:r>
        <w:t xml:space="preserve">      reference "3GPP TS 28.541";</w:t>
      </w:r>
    </w:p>
    <w:p w14:paraId="15D1CFC2" w14:textId="77777777" w:rsidR="00BE4210" w:rsidRDefault="00BE4210" w:rsidP="00BE4210">
      <w:pPr>
        <w:pStyle w:val="PL"/>
      </w:pPr>
      <w:r>
        <w:t xml:space="preserve">      uses top3gpp:Top_Grp;</w:t>
      </w:r>
    </w:p>
    <w:p w14:paraId="2D1C0DB5" w14:textId="77777777" w:rsidR="00BE4210" w:rsidRDefault="00BE4210" w:rsidP="00BE4210">
      <w:pPr>
        <w:pStyle w:val="PL"/>
      </w:pPr>
      <w:r>
        <w:t xml:space="preserve">      container attributes {</w:t>
      </w:r>
    </w:p>
    <w:p w14:paraId="2846B67E" w14:textId="77777777" w:rsidR="00BE4210" w:rsidRDefault="00BE4210" w:rsidP="00BE4210">
      <w:pPr>
        <w:pStyle w:val="PL"/>
      </w:pPr>
      <w:r>
        <w:t xml:space="preserve">        uses GNBDUFunctionGrp;</w:t>
      </w:r>
    </w:p>
    <w:p w14:paraId="3BD3BC2B" w14:textId="77777777" w:rsidR="00BE4210" w:rsidRDefault="00BE4210" w:rsidP="00BE4210">
      <w:pPr>
        <w:pStyle w:val="PL"/>
      </w:pPr>
      <w:r>
        <w:t xml:space="preserve">      }</w:t>
      </w:r>
    </w:p>
    <w:p w14:paraId="44E68088" w14:textId="77777777" w:rsidR="00BE4210" w:rsidRDefault="00BE4210" w:rsidP="00BE4210">
      <w:pPr>
        <w:pStyle w:val="PL"/>
      </w:pPr>
      <w:r>
        <w:t xml:space="preserve">      uses mf3gpp:ManagedFunctionContainedClasses;</w:t>
      </w:r>
    </w:p>
    <w:p w14:paraId="59DDC31D" w14:textId="77777777" w:rsidR="00BE4210" w:rsidRDefault="00BE4210" w:rsidP="00BE4210">
      <w:pPr>
        <w:pStyle w:val="PL"/>
      </w:pPr>
      <w:r>
        <w:t xml:space="preserve">    }</w:t>
      </w:r>
    </w:p>
    <w:p w14:paraId="2B9303FB" w14:textId="77777777" w:rsidR="00BE4210" w:rsidRDefault="00BE4210" w:rsidP="00BE4210">
      <w:pPr>
        <w:pStyle w:val="PL"/>
      </w:pPr>
      <w:r>
        <w:t xml:space="preserve">  }</w:t>
      </w:r>
    </w:p>
    <w:p w14:paraId="0BD5D414" w14:textId="5DFD34F8" w:rsidR="00066F1A" w:rsidRDefault="00BE4210" w:rsidP="008A35FC">
      <w:pPr>
        <w:pStyle w:val="PL"/>
      </w:pPr>
      <w:r>
        <w:t>}</w:t>
      </w:r>
      <w:r w:rsidR="00066F1A">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734B0738" w14:textId="77777777" w:rsidR="003F7107" w:rsidRDefault="003F7107" w:rsidP="00F83894">
      <w:pPr>
        <w:pStyle w:val="PL"/>
        <w:rPr>
          <w:lang w:eastAsia="zh-CN"/>
        </w:rPr>
      </w:pPr>
      <w:r w:rsidRPr="003F7107">
        <w:rPr>
          <w:lang w:eastAsia="zh-CN"/>
        </w:rPr>
        <w:t xml:space="preserve">  revision 2022-07-28 { reference "CR-0770"; }</w:t>
      </w:r>
    </w:p>
    <w:p w14:paraId="498856E8" w14:textId="26ED2902" w:rsidR="00F83894" w:rsidRDefault="009126EE" w:rsidP="00F83894">
      <w:pPr>
        <w:pStyle w:val="PL"/>
        <w:rPr>
          <w:lang w:eastAsia="zh-CN"/>
        </w:rPr>
      </w:pPr>
      <w:r w:rsidRPr="009126EE">
        <w:rPr>
          <w:lang w:eastAsia="zh-CN"/>
        </w:rPr>
        <w:t xml:space="preserve">  </w:t>
      </w:r>
      <w:r w:rsidR="00F83894">
        <w:rPr>
          <w:lang w:eastAsia="zh-CN"/>
        </w:rPr>
        <w:t>revision 2022-06-29 { reference CR-0756 ; }</w:t>
      </w:r>
    </w:p>
    <w:p w14:paraId="5134CFB7" w14:textId="0E7AE5B7" w:rsidR="009126EE" w:rsidRDefault="00F83894" w:rsidP="00F83894">
      <w:pPr>
        <w:pStyle w:val="PL"/>
        <w:rPr>
          <w:lang w:eastAsia="zh-CN"/>
        </w:rPr>
      </w:pPr>
      <w:r>
        <w:rPr>
          <w:lang w:eastAsia="zh-CN"/>
        </w:rPr>
        <w:t xml:space="preserve">  </w:t>
      </w:r>
      <w:r w:rsidR="009126EE" w:rsidRPr="009126EE">
        <w:rPr>
          <w:lang w:eastAsia="zh-CN"/>
        </w:rPr>
        <w:t>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05E7E1CE" w:rsidR="008A35FC" w:rsidRDefault="008A35FC" w:rsidP="008A35FC">
      <w:pPr>
        <w:pStyle w:val="PL"/>
      </w:pPr>
      <w:r>
        <w:t xml:space="preserve">    }</w:t>
      </w:r>
    </w:p>
    <w:p w14:paraId="2BCE547C" w14:textId="77777777" w:rsidR="003F7107" w:rsidRDefault="003F7107"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039065FD" w:rsidR="008A35FC" w:rsidRDefault="004825BF" w:rsidP="004825BF">
      <w:pPr>
        <w:pStyle w:val="PL"/>
      </w:pPr>
      <w:r>
        <w:t xml:space="preserve">    }</w:t>
      </w:r>
    </w:p>
    <w:p w14:paraId="55A55175" w14:textId="77777777" w:rsidR="003F7107" w:rsidRDefault="003F7107"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758C5D27" w14:textId="77777777" w:rsidR="00F83894" w:rsidRDefault="00F83894" w:rsidP="00F83894">
      <w:pPr>
        <w:pStyle w:val="PL"/>
      </w:pPr>
    </w:p>
    <w:p w14:paraId="24DE983B" w14:textId="77777777" w:rsidR="00F83894" w:rsidRDefault="00F83894" w:rsidP="00F83894">
      <w:pPr>
        <w:pStyle w:val="PL"/>
      </w:pPr>
      <w:r>
        <w:t xml:space="preserve">    leaf-list bWPSetRef {</w:t>
      </w:r>
    </w:p>
    <w:p w14:paraId="0A82DB0A" w14:textId="77777777" w:rsidR="00F83894" w:rsidRDefault="00F83894" w:rsidP="00F83894">
      <w:pPr>
        <w:pStyle w:val="PL"/>
      </w:pPr>
      <w:r>
        <w:t xml:space="preserve">      description "Reference to corresponding BWPSet instance.";</w:t>
      </w:r>
    </w:p>
    <w:p w14:paraId="5919CCAC" w14:textId="77777777" w:rsidR="00F83894" w:rsidRDefault="00F83894" w:rsidP="00F83894">
      <w:pPr>
        <w:pStyle w:val="PL"/>
      </w:pPr>
      <w:r>
        <w:t xml:space="preserve">      type types3gpp:DistinguishedName;</w:t>
      </w:r>
    </w:p>
    <w:p w14:paraId="2E30F3A1" w14:textId="4DCDCB9C" w:rsidR="008A35FC" w:rsidRDefault="00F83894" w:rsidP="00F83894">
      <w:pPr>
        <w:pStyle w:val="PL"/>
      </w:pPr>
      <w:r>
        <w:t xml:space="preserve">    }</w:t>
      </w: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55E5FD9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2AED3B7B" w14:textId="77777777" w:rsidR="00EB37FA" w:rsidRDefault="00EB37FA" w:rsidP="008A35FC">
      <w:pPr>
        <w:pStyle w:val="PL"/>
      </w:pPr>
      <w:r w:rsidRPr="00EB37FA">
        <w:t>&lt;CODE BEGINS&gt;</w:t>
      </w:r>
    </w:p>
    <w:p w14:paraId="49E7607F" w14:textId="5C1EF6C1"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628E63A3" w14:textId="77777777" w:rsidR="00EB37FA" w:rsidRDefault="008A35FC" w:rsidP="00EB37FA">
      <w:pPr>
        <w:pStyle w:val="PL"/>
      </w:pPr>
      <w:r>
        <w:t>}</w:t>
      </w:r>
    </w:p>
    <w:p w14:paraId="4C5CF188" w14:textId="0B915DD4" w:rsidR="008A35FC" w:rsidRDefault="00EB37FA" w:rsidP="00EB37FA">
      <w:pPr>
        <w:pStyle w:val="PL"/>
      </w:pPr>
      <w:r>
        <w:t>&lt;CODE ENDS&gt;</w:t>
      </w:r>
    </w:p>
    <w:p w14:paraId="24AADB6E" w14:textId="24F78D03"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61D7A1C5" w14:textId="77777777" w:rsidR="00EB37FA" w:rsidRDefault="00EB37FA" w:rsidP="008A35FC">
      <w:pPr>
        <w:pStyle w:val="PL"/>
      </w:pPr>
      <w:r w:rsidRPr="00EB37FA">
        <w:t>&lt;CODE BEGINS&gt;</w:t>
      </w:r>
    </w:p>
    <w:p w14:paraId="49B0C973" w14:textId="26B75228"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2FD506DB" w14:textId="77777777" w:rsidR="00EB37FA" w:rsidRDefault="008A35FC" w:rsidP="00EB37FA">
      <w:pPr>
        <w:pStyle w:val="PL"/>
      </w:pPr>
      <w:r>
        <w:t>}</w:t>
      </w:r>
    </w:p>
    <w:p w14:paraId="2AA499FD" w14:textId="1A74BA9B" w:rsidR="008A35FC" w:rsidRDefault="00EB37FA" w:rsidP="00EB37FA">
      <w:pPr>
        <w:pStyle w:val="PL"/>
      </w:pPr>
      <w:r>
        <w:t>&lt;CODE ENDS&gt;</w:t>
      </w:r>
    </w:p>
    <w:p w14:paraId="07B45B27" w14:textId="39161D7C"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30070E97" w14:textId="77777777" w:rsidR="00EB37FA" w:rsidRDefault="00EB37FA" w:rsidP="008A35FC">
      <w:pPr>
        <w:pStyle w:val="PL"/>
      </w:pPr>
      <w:r w:rsidRPr="00EB37FA">
        <w:t>&lt;CODE BEGINS&gt;</w:t>
      </w:r>
    </w:p>
    <w:p w14:paraId="2D198B49" w14:textId="0F790024"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1E43644" w14:textId="77777777" w:rsidR="00EB37FA" w:rsidRDefault="008A35FC" w:rsidP="00EB37FA">
      <w:pPr>
        <w:pStyle w:val="PL"/>
      </w:pPr>
      <w:r>
        <w:t>}</w:t>
      </w:r>
    </w:p>
    <w:p w14:paraId="7AFA1CE0" w14:textId="7B029AE7" w:rsidR="008A35FC" w:rsidRDefault="00EB37FA" w:rsidP="00EB37FA">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5D08B9A4" w14:textId="77777777" w:rsidR="00EB37FA" w:rsidRDefault="00EB37FA" w:rsidP="008A35FC">
      <w:pPr>
        <w:pStyle w:val="PL"/>
      </w:pPr>
      <w:r w:rsidRPr="00EB37FA">
        <w:t>&lt;CODE BEGINS&gt;</w:t>
      </w:r>
    </w:p>
    <w:p w14:paraId="7B86209E" w14:textId="18D5CC3B"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7A0A4D3D" w14:textId="77777777" w:rsidR="008A35FC" w:rsidRDefault="008A35FC" w:rsidP="00EB37FA">
      <w:pPr>
        <w:pStyle w:val="PL"/>
      </w:pPr>
      <w:r>
        <w:t>}</w:t>
      </w:r>
    </w:p>
    <w:p w14:paraId="78421F02" w14:textId="566A9572" w:rsidR="008A35FC" w:rsidRDefault="00EB37FA" w:rsidP="00EB37FA">
      <w:pPr>
        <w:pStyle w:val="PL"/>
      </w:pPr>
      <w:r w:rsidRPr="00EB37FA">
        <w:t>&lt;CODE ENDS&gt;</w:t>
      </w:r>
    </w:p>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2399160E" w14:textId="77777777" w:rsidR="003F7107" w:rsidRDefault="003F7107" w:rsidP="008A35FC">
      <w:pPr>
        <w:pStyle w:val="PL"/>
      </w:pPr>
      <w:r w:rsidRPr="003F7107">
        <w:t>&lt;CODE BEGINS&gt;</w:t>
      </w:r>
    </w:p>
    <w:p w14:paraId="44DE3D6F" w14:textId="0DB9951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7A06AF04"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23182AE9" w14:textId="77777777" w:rsidR="00DA23D7" w:rsidRDefault="008A35FC" w:rsidP="00DA23D7">
      <w:pPr>
        <w:pStyle w:val="PL"/>
      </w:pPr>
      <w:r>
        <w:t xml:space="preserve">  import _3gpp-common-top { prefix top3gpp; }</w:t>
      </w:r>
    </w:p>
    <w:p w14:paraId="7F2AD638" w14:textId="03B3C84F" w:rsidR="00DA23D7" w:rsidRDefault="00DA23D7" w:rsidP="00DA23D7">
      <w:pPr>
        <w:pStyle w:val="PL"/>
      </w:pPr>
      <w:r>
        <w:t xml:space="preserve">  import _3gpp-common-managed-element { prefix me3gpp; }</w:t>
      </w:r>
    </w:p>
    <w:p w14:paraId="296924DF" w14:textId="77777777" w:rsidR="00DA23D7" w:rsidRDefault="00DA23D7" w:rsidP="00DA23D7">
      <w:pPr>
        <w:pStyle w:val="PL"/>
      </w:pPr>
      <w:r>
        <w:t xml:space="preserve">  import _3gpp-nr-nrm-nrcellcu { prefix nrcellcu3gpp ; }</w:t>
      </w:r>
    </w:p>
    <w:p w14:paraId="41B842AC" w14:textId="77777777" w:rsidR="00DA23D7" w:rsidRDefault="00DA23D7" w:rsidP="00DA23D7">
      <w:pPr>
        <w:pStyle w:val="PL"/>
      </w:pPr>
      <w:r>
        <w:t xml:space="preserve">  import _3gpp-nr-nrm-nrcelldu { prefix nrcelldu3gpp ; }</w:t>
      </w:r>
    </w:p>
    <w:p w14:paraId="54E29B26" w14:textId="77777777" w:rsidR="00DA23D7" w:rsidRDefault="00DA23D7" w:rsidP="00DA23D7">
      <w:pPr>
        <w:pStyle w:val="PL"/>
      </w:pPr>
      <w:r>
        <w:t xml:space="preserve">  import _3gpp-nr-nrm-gnbcucpfunction { prefix gnbcucp3gpp ; }</w:t>
      </w:r>
    </w:p>
    <w:p w14:paraId="1466D268" w14:textId="77777777" w:rsidR="00DA23D7" w:rsidRDefault="00DA23D7" w:rsidP="00DA23D7">
      <w:pPr>
        <w:pStyle w:val="PL"/>
      </w:pPr>
      <w:r>
        <w:t xml:space="preserve">  import _3gpp-nr-nrm-gnbcuupfunction { prefix gnbcuup3gpp ; }</w:t>
      </w:r>
    </w:p>
    <w:p w14:paraId="0B67B454" w14:textId="47A28BD7" w:rsidR="008A35FC" w:rsidRDefault="00DA23D7" w:rsidP="00DA23D7">
      <w:pPr>
        <w:pStyle w:val="PL"/>
      </w:pPr>
      <w:r>
        <w:t xml:space="preserve">  import _3gpp-nr-nrm-gnbdufunction { prefix gnbdu3gpp ; }</w:t>
      </w:r>
    </w:p>
    <w:p w14:paraId="247DA8AC" w14:textId="77777777" w:rsidR="008A35FC" w:rsidRDefault="008A35FC" w:rsidP="008A35FC">
      <w:pPr>
        <w:pStyle w:val="PL"/>
      </w:pPr>
    </w:p>
    <w:p w14:paraId="03BCA422" w14:textId="3AE12554" w:rsidR="008A35FC" w:rsidRDefault="008A35FC" w:rsidP="008A35FC">
      <w:pPr>
        <w:pStyle w:val="PL"/>
      </w:pPr>
      <w:r>
        <w:t xml:space="preserve">  organization "3GPP SA5";</w:t>
      </w:r>
    </w:p>
    <w:p w14:paraId="76F15110" w14:textId="77777777" w:rsidR="008A35FC" w:rsidRPr="001A306E" w:rsidRDefault="008A35FC" w:rsidP="008A35FC">
      <w:pPr>
        <w:pStyle w:val="PL"/>
      </w:pPr>
      <w:r>
        <w:t xml:space="preserve">  </w:t>
      </w:r>
      <w:r w:rsidRPr="001A306E">
        <w:t>contact "https://www.3gpp.org/DynaReport/TSG-WG--S5--officials.htm?Itemid=464";</w:t>
      </w:r>
    </w:p>
    <w:p w14:paraId="22BFD32B" w14:textId="77777777" w:rsidR="008A35FC" w:rsidRDefault="008A35FC" w:rsidP="008A35FC">
      <w:pPr>
        <w:pStyle w:val="PL"/>
      </w:pPr>
      <w:r w:rsidRPr="001A306E">
        <w:t xml:space="preserve">  </w:t>
      </w:r>
      <w:r>
        <w:t xml:space="preserve">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12800467" w14:textId="77777777" w:rsidR="008B33DF" w:rsidRDefault="008B33DF" w:rsidP="008A35FC">
      <w:pPr>
        <w:pStyle w:val="PL"/>
      </w:pPr>
      <w:r w:rsidRPr="008B33DF">
        <w:t xml:space="preserve">  revision 2022-07-28 { reference "CR-0770"; }</w:t>
      </w:r>
    </w:p>
    <w:p w14:paraId="7FE42FE7" w14:textId="1AC4FF3A"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6E31337C"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3CEB91C4"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40D29A19" w14:textId="77777777" w:rsidR="00DA23D7" w:rsidRDefault="00DA23D7" w:rsidP="00DA23D7">
      <w:pPr>
        <w:pStyle w:val="PL"/>
      </w:pPr>
      <w:r>
        <w:t xml:space="preserve">  grouping RrmPolicySubtree {</w:t>
      </w:r>
    </w:p>
    <w:p w14:paraId="6A6E97A8" w14:textId="77777777" w:rsidR="00DA23D7" w:rsidRDefault="00DA23D7" w:rsidP="00DA23D7">
      <w:pPr>
        <w:pStyle w:val="PL"/>
      </w:pPr>
      <w:r>
        <w:t xml:space="preserve">    description "Contains RrmPolicy related classes.</w:t>
      </w:r>
    </w:p>
    <w:p w14:paraId="2FBCFB6C" w14:textId="77777777" w:rsidR="00DA23D7" w:rsidRDefault="00DA23D7" w:rsidP="00DA23D7">
      <w:pPr>
        <w:pStyle w:val="PL"/>
      </w:pPr>
      <w:r>
        <w:t xml:space="preserve">      Should be used in all classes (or classes inheriting from)</w:t>
      </w:r>
    </w:p>
    <w:p w14:paraId="00062D96" w14:textId="77777777" w:rsidR="00DA23D7" w:rsidRDefault="00DA23D7" w:rsidP="00DA23D7">
      <w:pPr>
        <w:pStyle w:val="PL"/>
      </w:pPr>
      <w:r>
        <w:t xml:space="preserve">      - NRCellCU, NRCellDU, GNBCUUPFunction, GNBCUCPFunction, GNBDUFunction</w:t>
      </w:r>
    </w:p>
    <w:p w14:paraId="080F94AF" w14:textId="77777777" w:rsidR="00DA23D7" w:rsidRDefault="00DA23D7" w:rsidP="00DA23D7">
      <w:pPr>
        <w:pStyle w:val="PL"/>
      </w:pPr>
    </w:p>
    <w:p w14:paraId="58C7B219" w14:textId="77777777" w:rsidR="00DA23D7" w:rsidRDefault="00DA23D7" w:rsidP="00DA23D7">
      <w:pPr>
        <w:pStyle w:val="PL"/>
      </w:pPr>
      <w:r>
        <w:t xml:space="preserve">      If some YAM wants to augment these classes/list/groupings they must</w:t>
      </w:r>
    </w:p>
    <w:p w14:paraId="00085D3E" w14:textId="77777777" w:rsidR="00DA23D7" w:rsidRDefault="00DA23D7" w:rsidP="00DA23D7">
      <w:pPr>
        <w:pStyle w:val="PL"/>
      </w:pPr>
      <w:r>
        <w:t xml:space="preserve">      augment all user classes!";</w:t>
      </w:r>
    </w:p>
    <w:p w14:paraId="5BEDD3F6" w14:textId="77777777" w:rsidR="00DA23D7" w:rsidRDefault="00DA23D7" w:rsidP="00DA23D7">
      <w:pPr>
        <w:pStyle w:val="PL"/>
      </w:pPr>
    </w:p>
    <w:p w14:paraId="4DE9664D" w14:textId="77777777" w:rsidR="00DA23D7" w:rsidRDefault="00DA23D7" w:rsidP="00DA23D7">
      <w:pPr>
        <w:pStyle w:val="PL"/>
      </w:pPr>
      <w:r>
        <w:t xml:space="preserve">    list RRMPolicyRatio {</w:t>
      </w:r>
    </w:p>
    <w:p w14:paraId="0E066899" w14:textId="77777777" w:rsidR="00DA23D7" w:rsidRDefault="00DA23D7" w:rsidP="00DA23D7">
      <w:pPr>
        <w:pStyle w:val="PL"/>
      </w:pPr>
      <w:r>
        <w:t xml:space="preserve">      description "This IOC represents the properties of RRMPolicyRatio. </w:t>
      </w:r>
    </w:p>
    <w:p w14:paraId="26E77A25" w14:textId="77777777" w:rsidR="00DA23D7" w:rsidRDefault="00DA23D7" w:rsidP="00DA23D7">
      <w:pPr>
        <w:pStyle w:val="PL"/>
      </w:pPr>
      <w:r>
        <w:t xml:space="preserve">        RRMPolicyRatio is one realization of abstract RRMPolicy_ IOC. </w:t>
      </w:r>
    </w:p>
    <w:p w14:paraId="194598A3" w14:textId="77777777" w:rsidR="00DA23D7" w:rsidRDefault="00DA23D7" w:rsidP="00DA23D7">
      <w:pPr>
        <w:pStyle w:val="PL"/>
      </w:pPr>
      <w:r>
        <w:t xml:space="preserve">        RRMPolicyRatio has three attributes, apart from those inherited </w:t>
      </w:r>
    </w:p>
    <w:p w14:paraId="1DFD6BBA" w14:textId="77777777" w:rsidR="00DA23D7" w:rsidRDefault="00DA23D7" w:rsidP="00DA23D7">
      <w:pPr>
        <w:pStyle w:val="PL"/>
      </w:pPr>
      <w:r>
        <w:t xml:space="preserve">        (DN, resourceType, rRMPolicyMemberList). </w:t>
      </w:r>
    </w:p>
    <w:p w14:paraId="1E1A6F20" w14:textId="77777777" w:rsidR="00DA23D7" w:rsidRDefault="00DA23D7" w:rsidP="00DA23D7">
      <w:pPr>
        <w:pStyle w:val="PL"/>
      </w:pPr>
      <w:r>
        <w:t xml:space="preserve">   </w:t>
      </w:r>
    </w:p>
    <w:p w14:paraId="7725ED12" w14:textId="77777777" w:rsidR="00DA23D7" w:rsidRDefault="00DA23D7" w:rsidP="00DA23D7">
      <w:pPr>
        <w:pStyle w:val="PL"/>
      </w:pPr>
      <w:r>
        <w:t xml:space="preserve">        Structure of RRMPolicyRatio includes in order: Dedicated Resources, </w:t>
      </w:r>
    </w:p>
    <w:p w14:paraId="0504D290" w14:textId="77777777" w:rsidR="00DA23D7" w:rsidRDefault="00DA23D7" w:rsidP="00DA23D7">
      <w:pPr>
        <w:pStyle w:val="PL"/>
      </w:pPr>
      <w:r>
        <w:t xml:space="preserve">        Prioritized Resources, Shared Resources, etc.</w:t>
      </w:r>
    </w:p>
    <w:p w14:paraId="250E9E14" w14:textId="77777777" w:rsidR="00DA23D7" w:rsidRDefault="00DA23D7" w:rsidP="00DA23D7">
      <w:pPr>
        <w:pStyle w:val="PL"/>
      </w:pPr>
      <w:r>
        <w:t xml:space="preserve">        </w:t>
      </w:r>
    </w:p>
    <w:p w14:paraId="3CD32ED9" w14:textId="77777777" w:rsidR="00DA23D7" w:rsidRDefault="00DA23D7" w:rsidP="00DA23D7">
      <w:pPr>
        <w:pStyle w:val="PL"/>
      </w:pPr>
      <w:r>
        <w:t xml:space="preserve">        - The attribute rRMPolicyMaxRatio defines the maximum resource usage </w:t>
      </w:r>
    </w:p>
    <w:p w14:paraId="0CB8FC8C" w14:textId="77777777" w:rsidR="00DA23D7" w:rsidRDefault="00DA23D7" w:rsidP="00DA23D7">
      <w:pPr>
        <w:pStyle w:val="PL"/>
      </w:pPr>
      <w:r>
        <w:t xml:space="preserve">        quota for the associated rRMPolicyMemberList, including at least one of </w:t>
      </w:r>
    </w:p>
    <w:p w14:paraId="2FBD45CD" w14:textId="77777777" w:rsidR="00DA23D7" w:rsidRDefault="00DA23D7" w:rsidP="00DA23D7">
      <w:pPr>
        <w:pStyle w:val="PL"/>
      </w:pPr>
      <w:r>
        <w:t xml:space="preserve">        shared resources, prioritized resources and dedicated resources. The </w:t>
      </w:r>
    </w:p>
    <w:p w14:paraId="0B2B9321" w14:textId="77777777" w:rsidR="00DA23D7" w:rsidRDefault="00DA23D7" w:rsidP="00DA23D7">
      <w:pPr>
        <w:pStyle w:val="PL"/>
      </w:pPr>
      <w:r>
        <w:t xml:space="preserve">        sum of the 'rRMPolicyMaxRatio' values assigned to all RRMPolicyRatio(s) </w:t>
      </w:r>
    </w:p>
    <w:p w14:paraId="21B821AC" w14:textId="77777777" w:rsidR="00DA23D7" w:rsidRDefault="00DA23D7" w:rsidP="00DA23D7">
      <w:pPr>
        <w:pStyle w:val="PL"/>
      </w:pPr>
      <w:r>
        <w:t xml:space="preserve">        name-contained by same MangedEntity can be greater than 100.</w:t>
      </w:r>
    </w:p>
    <w:p w14:paraId="2FF07E4E" w14:textId="77777777" w:rsidR="00DA23D7" w:rsidRDefault="00DA23D7" w:rsidP="00DA23D7">
      <w:pPr>
        <w:pStyle w:val="PL"/>
      </w:pPr>
      <w:r>
        <w:t xml:space="preserve">        - The attribute rRMPolicyMinRatio defines the minimum resource usage </w:t>
      </w:r>
    </w:p>
    <w:p w14:paraId="382A405E" w14:textId="77777777" w:rsidR="00DA23D7" w:rsidRDefault="00DA23D7" w:rsidP="00DA23D7">
      <w:pPr>
        <w:pStyle w:val="PL"/>
      </w:pPr>
      <w:r>
        <w:t xml:space="preserve">        quota for the associated RRMPolicyMemberList, including at least one </w:t>
      </w:r>
    </w:p>
    <w:p w14:paraId="47F41B4F" w14:textId="77777777" w:rsidR="00DA23D7" w:rsidRDefault="00DA23D7" w:rsidP="00DA23D7">
      <w:pPr>
        <w:pStyle w:val="PL"/>
      </w:pPr>
      <w:r>
        <w:t xml:space="preserve">        of prioritized resources and dedicated resources, which means the </w:t>
      </w:r>
    </w:p>
    <w:p w14:paraId="7AC87246" w14:textId="77777777" w:rsidR="00DA23D7" w:rsidRDefault="00DA23D7" w:rsidP="00DA23D7">
      <w:pPr>
        <w:pStyle w:val="PL"/>
      </w:pPr>
      <w:r>
        <w:t xml:space="preserve">        resources quota that need to be guaranteed for use by the associated </w:t>
      </w:r>
    </w:p>
    <w:p w14:paraId="76D4D9B1" w14:textId="77777777" w:rsidR="00DA23D7" w:rsidRDefault="00DA23D7" w:rsidP="00DA23D7">
      <w:pPr>
        <w:pStyle w:val="PL"/>
      </w:pPr>
      <w:r>
        <w:t xml:space="preserve">        rRMPolicyMemberList. The sum of the 'rRMPolicyMinRatio' values assigned </w:t>
      </w:r>
    </w:p>
    <w:p w14:paraId="5EB05BA7" w14:textId="77777777" w:rsidR="00DA23D7" w:rsidRDefault="00DA23D7" w:rsidP="00DA23D7">
      <w:pPr>
        <w:pStyle w:val="PL"/>
      </w:pPr>
      <w:r>
        <w:t xml:space="preserve">        to all RRMPolicyRatio(s) name-contained by same MangedEntity shall be </w:t>
      </w:r>
    </w:p>
    <w:p w14:paraId="2EB8F55A" w14:textId="77777777" w:rsidR="00DA23D7" w:rsidRDefault="00DA23D7" w:rsidP="00DA23D7">
      <w:pPr>
        <w:pStyle w:val="PL"/>
      </w:pPr>
      <w:r>
        <w:t xml:space="preserve">        less or equal 100.</w:t>
      </w:r>
    </w:p>
    <w:p w14:paraId="08A955D1" w14:textId="77777777" w:rsidR="00DA23D7" w:rsidRDefault="00DA23D7" w:rsidP="00DA23D7">
      <w:pPr>
        <w:pStyle w:val="PL"/>
      </w:pPr>
      <w:r>
        <w:t xml:space="preserve">        - The attribute rRMPolicyDedicatedRatio defines the dedicated resource </w:t>
      </w:r>
    </w:p>
    <w:p w14:paraId="634DD76A" w14:textId="77777777" w:rsidR="00DA23D7" w:rsidRDefault="00DA23D7" w:rsidP="00DA23D7">
      <w:pPr>
        <w:pStyle w:val="PL"/>
      </w:pPr>
      <w:r>
        <w:t xml:space="preserve">        usage quota for the RRMPolicyMemberList, including dedicated resources. </w:t>
      </w:r>
    </w:p>
    <w:p w14:paraId="3C4DE8F5" w14:textId="77777777" w:rsidR="00DA23D7" w:rsidRDefault="00DA23D7" w:rsidP="00DA23D7">
      <w:pPr>
        <w:pStyle w:val="PL"/>
      </w:pPr>
      <w:r>
        <w:t xml:space="preserve">        The sum of the 'rRMPolicyDedicatedRatio' values assigned to all </w:t>
      </w:r>
    </w:p>
    <w:p w14:paraId="13EEC49E" w14:textId="77777777" w:rsidR="00DA23D7" w:rsidRDefault="00DA23D7" w:rsidP="00DA23D7">
      <w:pPr>
        <w:pStyle w:val="PL"/>
      </w:pPr>
      <w:r>
        <w:t xml:space="preserve">        RRMPolicyRatio(s) name-contained by same MangedEntity shall be less </w:t>
      </w:r>
    </w:p>
    <w:p w14:paraId="49F98B0F" w14:textId="77777777" w:rsidR="00DA23D7" w:rsidRDefault="00DA23D7" w:rsidP="00DA23D7">
      <w:pPr>
        <w:pStyle w:val="PL"/>
      </w:pPr>
      <w:r>
        <w:t xml:space="preserve">        or equal 100.</w:t>
      </w:r>
    </w:p>
    <w:p w14:paraId="055897FE" w14:textId="77777777" w:rsidR="00DA23D7" w:rsidRDefault="00DA23D7" w:rsidP="00DA23D7">
      <w:pPr>
        <w:pStyle w:val="PL"/>
      </w:pPr>
      <w:r>
        <w:t xml:space="preserve">        </w:t>
      </w:r>
    </w:p>
    <w:p w14:paraId="32CBA113" w14:textId="77777777" w:rsidR="00DA23D7" w:rsidRDefault="00DA23D7" w:rsidP="00DA23D7">
      <w:pPr>
        <w:pStyle w:val="PL"/>
      </w:pPr>
      <w:r>
        <w:t xml:space="preserve">        The following are the definition for above mentioned three resource </w:t>
      </w:r>
    </w:p>
    <w:p w14:paraId="48EF196A" w14:textId="77777777" w:rsidR="00DA23D7" w:rsidRDefault="00DA23D7" w:rsidP="00DA23D7">
      <w:pPr>
        <w:pStyle w:val="PL"/>
      </w:pPr>
      <w:r>
        <w:t xml:space="preserve">        categories:</w:t>
      </w:r>
    </w:p>
    <w:p w14:paraId="17AEC43D" w14:textId="77777777" w:rsidR="00DA23D7" w:rsidRDefault="00DA23D7" w:rsidP="00DA23D7">
      <w:pPr>
        <w:pStyle w:val="PL"/>
      </w:pPr>
      <w:r>
        <w:t xml:space="preserve">        - Shared resources: means the resources that are shared with other </w:t>
      </w:r>
    </w:p>
    <w:p w14:paraId="26AB0BA3" w14:textId="77777777" w:rsidR="00DA23D7" w:rsidRDefault="00DA23D7" w:rsidP="00DA23D7">
      <w:pPr>
        <w:pStyle w:val="PL"/>
      </w:pPr>
      <w:r>
        <w:t xml:space="preserve">        rRMPolicyMemberList(s) (i.e. the rRMPolicyMemberList(s) defined in </w:t>
      </w:r>
    </w:p>
    <w:p w14:paraId="0AEA3DE4" w14:textId="77777777" w:rsidR="00DA23D7" w:rsidRDefault="00DA23D7" w:rsidP="00DA23D7">
      <w:pPr>
        <w:pStyle w:val="PL"/>
      </w:pPr>
      <w:r>
        <w:t xml:space="preserve">        RRMPolicyRatio(s) name-contained by the same ManagedEntity). The shared </w:t>
      </w:r>
    </w:p>
    <w:p w14:paraId="575506DA" w14:textId="77777777" w:rsidR="00DA23D7" w:rsidRDefault="00DA23D7" w:rsidP="00DA23D7">
      <w:pPr>
        <w:pStyle w:val="PL"/>
      </w:pPr>
      <w:r>
        <w:t xml:space="preserve">        resources are not guaranteed for use by the associated </w:t>
      </w:r>
    </w:p>
    <w:p w14:paraId="73F4CDC8" w14:textId="77777777" w:rsidR="00DA23D7" w:rsidRDefault="00DA23D7" w:rsidP="00DA23D7">
      <w:pPr>
        <w:pStyle w:val="PL"/>
      </w:pPr>
      <w:r>
        <w:t xml:space="preserve">        rRMPolicyMemberList. The shared resources quota is represented by </w:t>
      </w:r>
    </w:p>
    <w:p w14:paraId="118763C6" w14:textId="77777777" w:rsidR="00DA23D7" w:rsidRDefault="00DA23D7" w:rsidP="00DA23D7">
      <w:pPr>
        <w:pStyle w:val="PL"/>
      </w:pPr>
      <w:r>
        <w:t xml:space="preserve">        [rRMPolicyMaxRatio-rRMPolicyMinRatio].</w:t>
      </w:r>
    </w:p>
    <w:p w14:paraId="120B6EFC" w14:textId="77777777" w:rsidR="00DA23D7" w:rsidRDefault="00DA23D7" w:rsidP="00DA23D7">
      <w:pPr>
        <w:pStyle w:val="PL"/>
      </w:pPr>
      <w:r>
        <w:t xml:space="preserve">        - Priortized resources: means the resources are preferentially used by </w:t>
      </w:r>
    </w:p>
    <w:p w14:paraId="5BAD7B08" w14:textId="77777777" w:rsidR="00DA23D7" w:rsidRDefault="00DA23D7" w:rsidP="00DA23D7">
      <w:pPr>
        <w:pStyle w:val="PL"/>
      </w:pPr>
      <w:r>
        <w:t xml:space="preserve">        the associated RRMPolicyMemberList. These resources are guaranteed for </w:t>
      </w:r>
    </w:p>
    <w:p w14:paraId="2955D8AB" w14:textId="77777777" w:rsidR="00DA23D7" w:rsidRDefault="00DA23D7" w:rsidP="00DA23D7">
      <w:pPr>
        <w:pStyle w:val="PL"/>
      </w:pPr>
      <w:r>
        <w:t xml:space="preserve">        use by the associated RRMPolicyMemberList when it needs to use them. </w:t>
      </w:r>
    </w:p>
    <w:p w14:paraId="5D65EE23" w14:textId="77777777" w:rsidR="00DA23D7" w:rsidRDefault="00DA23D7" w:rsidP="00DA23D7">
      <w:pPr>
        <w:pStyle w:val="PL"/>
      </w:pPr>
      <w:r>
        <w:t xml:space="preserve">        When not used, these resources may be used by other </w:t>
      </w:r>
    </w:p>
    <w:p w14:paraId="2A6DA2A3" w14:textId="77777777" w:rsidR="00DA23D7" w:rsidRDefault="00DA23D7" w:rsidP="00DA23D7">
      <w:pPr>
        <w:pStyle w:val="PL"/>
      </w:pPr>
      <w:r>
        <w:t xml:space="preserve">        rRMPolicyMemberList(s) (i.e. the rRMPolicyMemberList(s) defined in </w:t>
      </w:r>
    </w:p>
    <w:p w14:paraId="4B050C99" w14:textId="77777777" w:rsidR="00DA23D7" w:rsidRDefault="00DA23D7" w:rsidP="00DA23D7">
      <w:pPr>
        <w:pStyle w:val="PL"/>
      </w:pPr>
      <w:r>
        <w:t xml:space="preserve">        RRMPolicyRatio(s) name-contained by the same ManagedEntity). </w:t>
      </w:r>
    </w:p>
    <w:p w14:paraId="1BC12B11" w14:textId="77777777" w:rsidR="00DA23D7" w:rsidRDefault="00DA23D7" w:rsidP="00DA23D7">
      <w:pPr>
        <w:pStyle w:val="PL"/>
      </w:pPr>
      <w:r>
        <w:t xml:space="preserve">        The prioritized resources quota is represented by </w:t>
      </w:r>
    </w:p>
    <w:p w14:paraId="5C9DEAB7" w14:textId="77777777" w:rsidR="00DA23D7" w:rsidRDefault="00DA23D7" w:rsidP="00DA23D7">
      <w:pPr>
        <w:pStyle w:val="PL"/>
      </w:pPr>
      <w:r>
        <w:t xml:space="preserve">        [rRMPolicyMinRatio-rRMPolicyDedicatedRatio]</w:t>
      </w:r>
    </w:p>
    <w:p w14:paraId="31424985" w14:textId="77777777" w:rsidR="00DA23D7" w:rsidRDefault="00DA23D7" w:rsidP="00DA23D7">
      <w:pPr>
        <w:pStyle w:val="PL"/>
      </w:pPr>
      <w:r>
        <w:t xml:space="preserve">        - Dedicated resources: means the resources are dedicated for use by </w:t>
      </w:r>
    </w:p>
    <w:p w14:paraId="570B4164" w14:textId="77777777" w:rsidR="00DA23D7" w:rsidRDefault="00DA23D7" w:rsidP="00DA23D7">
      <w:pPr>
        <w:pStyle w:val="PL"/>
      </w:pPr>
      <w:r>
        <w:t xml:space="preserve">        the associated RRMPolicyMemberList. These resources can not be shared </w:t>
      </w:r>
    </w:p>
    <w:p w14:paraId="65D87D81" w14:textId="77777777" w:rsidR="00DA23D7" w:rsidRDefault="00DA23D7" w:rsidP="00DA23D7">
      <w:pPr>
        <w:pStyle w:val="PL"/>
      </w:pPr>
      <w:r>
        <w:t xml:space="preserve">        even if the associated RRMPolicyMember does not use them. The Dedicated </w:t>
      </w:r>
    </w:p>
    <w:p w14:paraId="3D53B872" w14:textId="77777777" w:rsidR="00DA23D7" w:rsidRDefault="00DA23D7" w:rsidP="00DA23D7">
      <w:pPr>
        <w:pStyle w:val="PL"/>
      </w:pPr>
      <w:r>
        <w:t xml:space="preserve">        resources quota is represented by [rRMPolicyDedicatedRatio].";</w:t>
      </w:r>
    </w:p>
    <w:p w14:paraId="4FD7CD8C" w14:textId="77777777" w:rsidR="00DA23D7" w:rsidRDefault="00DA23D7" w:rsidP="00DA23D7">
      <w:pPr>
        <w:pStyle w:val="PL"/>
      </w:pPr>
      <w:r>
        <w:t xml:space="preserve">      key id;</w:t>
      </w:r>
    </w:p>
    <w:p w14:paraId="24F54F6C" w14:textId="77777777" w:rsidR="00DA23D7" w:rsidRDefault="00DA23D7" w:rsidP="00DA23D7">
      <w:pPr>
        <w:pStyle w:val="PL"/>
      </w:pPr>
      <w:r>
        <w:t xml:space="preserve">      uses top3gpp:Top_Grp;</w:t>
      </w:r>
    </w:p>
    <w:p w14:paraId="71F4BAB9" w14:textId="77777777" w:rsidR="00DA23D7" w:rsidRDefault="00DA23D7" w:rsidP="00DA23D7">
      <w:pPr>
        <w:pStyle w:val="PL"/>
      </w:pPr>
      <w:r>
        <w:t xml:space="preserve">      container attributes {</w:t>
      </w:r>
    </w:p>
    <w:p w14:paraId="54AC38E7" w14:textId="77777777" w:rsidR="00DA23D7" w:rsidRDefault="00DA23D7" w:rsidP="00DA23D7">
      <w:pPr>
        <w:pStyle w:val="PL"/>
      </w:pPr>
      <w:r>
        <w:t xml:space="preserve">        uses RRMPolicyRatioGrp;</w:t>
      </w:r>
    </w:p>
    <w:p w14:paraId="6E0FCCC2" w14:textId="77777777" w:rsidR="00DA23D7" w:rsidRDefault="00DA23D7" w:rsidP="00DA23D7">
      <w:pPr>
        <w:pStyle w:val="PL"/>
      </w:pPr>
      <w:r>
        <w:t xml:space="preserve">      }</w:t>
      </w:r>
    </w:p>
    <w:p w14:paraId="6F2F1C52" w14:textId="77777777" w:rsidR="00DA23D7" w:rsidRDefault="00DA23D7" w:rsidP="00DA23D7">
      <w:pPr>
        <w:pStyle w:val="PL"/>
      </w:pPr>
      <w:r>
        <w:t xml:space="preserve">    }</w:t>
      </w:r>
    </w:p>
    <w:p w14:paraId="7D5E5AB7" w14:textId="77777777" w:rsidR="00DA23D7" w:rsidRDefault="00DA23D7" w:rsidP="00DA23D7">
      <w:pPr>
        <w:pStyle w:val="PL"/>
      </w:pPr>
      <w:r>
        <w:t xml:space="preserve">  }</w:t>
      </w:r>
    </w:p>
    <w:p w14:paraId="27CB1219" w14:textId="77777777" w:rsidR="00DA23D7" w:rsidRDefault="00DA23D7" w:rsidP="00DA23D7">
      <w:pPr>
        <w:pStyle w:val="PL"/>
      </w:pPr>
      <w:r>
        <w:t xml:space="preserve">  </w:t>
      </w:r>
    </w:p>
    <w:p w14:paraId="3482070C" w14:textId="77777777" w:rsidR="00DA23D7" w:rsidRDefault="00DA23D7" w:rsidP="00DA23D7">
      <w:pPr>
        <w:pStyle w:val="PL"/>
      </w:pPr>
      <w:r>
        <w:t xml:space="preserve">  augment "/me3gpp:ManagedElement/gnbcucp3gpp:GNBCUCPFunction/" +</w:t>
      </w:r>
    </w:p>
    <w:p w14:paraId="7B553983" w14:textId="77777777" w:rsidR="00DA23D7" w:rsidRDefault="00DA23D7" w:rsidP="00DA23D7">
      <w:pPr>
        <w:pStyle w:val="PL"/>
      </w:pPr>
      <w:r>
        <w:t xml:space="preserve">      "nrcellcu3gpp:NRCellCU" {</w:t>
      </w:r>
    </w:p>
    <w:p w14:paraId="0F8C54D9" w14:textId="77777777" w:rsidR="00DA23D7" w:rsidRDefault="00DA23D7" w:rsidP="00DA23D7">
      <w:pPr>
        <w:pStyle w:val="PL"/>
      </w:pPr>
      <w:r>
        <w:t xml:space="preserve">    uses RrmPolicySubtree;</w:t>
      </w:r>
    </w:p>
    <w:p w14:paraId="159FBEDC" w14:textId="77777777" w:rsidR="00DA23D7" w:rsidRDefault="00DA23D7" w:rsidP="00DA23D7">
      <w:pPr>
        <w:pStyle w:val="PL"/>
      </w:pPr>
      <w:r>
        <w:t xml:space="preserve">  }  </w:t>
      </w:r>
    </w:p>
    <w:p w14:paraId="2C69AFFA" w14:textId="77777777" w:rsidR="00DA23D7" w:rsidRDefault="00DA23D7" w:rsidP="00DA23D7">
      <w:pPr>
        <w:pStyle w:val="PL"/>
      </w:pPr>
      <w:r>
        <w:t xml:space="preserve">  </w:t>
      </w:r>
    </w:p>
    <w:p w14:paraId="6D90CA2E" w14:textId="77777777" w:rsidR="00DA23D7" w:rsidRDefault="00DA23D7" w:rsidP="00DA23D7">
      <w:pPr>
        <w:pStyle w:val="PL"/>
      </w:pPr>
      <w:r>
        <w:t xml:space="preserve">  augment "/me3gpp:ManagedElement/gnbdu3gpp:GNBDUFunction/" +</w:t>
      </w:r>
    </w:p>
    <w:p w14:paraId="66A94809" w14:textId="77777777" w:rsidR="00DA23D7" w:rsidRDefault="00DA23D7" w:rsidP="00DA23D7">
      <w:pPr>
        <w:pStyle w:val="PL"/>
      </w:pPr>
      <w:r>
        <w:t xml:space="preserve">      "nrcelldu3gpp:NRCellDU" {</w:t>
      </w:r>
    </w:p>
    <w:p w14:paraId="073D6EE5" w14:textId="77777777" w:rsidR="00DA23D7" w:rsidRDefault="00DA23D7" w:rsidP="00DA23D7">
      <w:pPr>
        <w:pStyle w:val="PL"/>
      </w:pPr>
      <w:r>
        <w:t xml:space="preserve">    uses RrmPolicySubtree;</w:t>
      </w:r>
    </w:p>
    <w:p w14:paraId="5AD3F0B3" w14:textId="77777777" w:rsidR="00DA23D7" w:rsidRDefault="00DA23D7" w:rsidP="00DA23D7">
      <w:pPr>
        <w:pStyle w:val="PL"/>
      </w:pPr>
      <w:r>
        <w:t xml:space="preserve">  }</w:t>
      </w:r>
    </w:p>
    <w:p w14:paraId="0FC5F4FF" w14:textId="77777777" w:rsidR="00DA23D7" w:rsidRDefault="00DA23D7" w:rsidP="00DA23D7">
      <w:pPr>
        <w:pStyle w:val="PL"/>
      </w:pPr>
    </w:p>
    <w:p w14:paraId="385498AE" w14:textId="77777777" w:rsidR="00DA23D7" w:rsidRDefault="00DA23D7" w:rsidP="00DA23D7">
      <w:pPr>
        <w:pStyle w:val="PL"/>
      </w:pPr>
      <w:r>
        <w:t xml:space="preserve">  augment "/me3gpp:ManagedElement/gnbcuup3gpp:GNBCUUPFunction" {</w:t>
      </w:r>
    </w:p>
    <w:p w14:paraId="20720DF9" w14:textId="77777777" w:rsidR="00DA23D7" w:rsidRDefault="00DA23D7" w:rsidP="00DA23D7">
      <w:pPr>
        <w:pStyle w:val="PL"/>
      </w:pPr>
      <w:r>
        <w:t xml:space="preserve">    uses RrmPolicySubtree;</w:t>
      </w:r>
    </w:p>
    <w:p w14:paraId="528EDD3A" w14:textId="77777777" w:rsidR="00DA23D7" w:rsidRDefault="00DA23D7" w:rsidP="00DA23D7">
      <w:pPr>
        <w:pStyle w:val="PL"/>
      </w:pPr>
      <w:r>
        <w:t xml:space="preserve">  }</w:t>
      </w:r>
    </w:p>
    <w:p w14:paraId="4DC9D6C2" w14:textId="77777777" w:rsidR="00DA23D7" w:rsidRDefault="00DA23D7" w:rsidP="00DA23D7">
      <w:pPr>
        <w:pStyle w:val="PL"/>
      </w:pPr>
    </w:p>
    <w:p w14:paraId="53409E67" w14:textId="77777777" w:rsidR="00DA23D7" w:rsidRDefault="00DA23D7" w:rsidP="00DA23D7">
      <w:pPr>
        <w:pStyle w:val="PL"/>
      </w:pPr>
      <w:r>
        <w:t xml:space="preserve">  augment "/me3gpp:ManagedElement/gnbcucp3gpp:GNBCUCPFunction" {</w:t>
      </w:r>
    </w:p>
    <w:p w14:paraId="7109ABA8" w14:textId="77777777" w:rsidR="00DA23D7" w:rsidRDefault="00DA23D7" w:rsidP="00DA23D7">
      <w:pPr>
        <w:pStyle w:val="PL"/>
      </w:pPr>
      <w:r>
        <w:t xml:space="preserve">    uses RrmPolicySubtree;</w:t>
      </w:r>
    </w:p>
    <w:p w14:paraId="1B0B4EDC" w14:textId="77777777" w:rsidR="00DA23D7" w:rsidRDefault="00DA23D7" w:rsidP="00DA23D7">
      <w:pPr>
        <w:pStyle w:val="PL"/>
      </w:pPr>
      <w:r>
        <w:t xml:space="preserve">  }</w:t>
      </w:r>
    </w:p>
    <w:p w14:paraId="1BDD0718" w14:textId="77777777" w:rsidR="00DA23D7" w:rsidRDefault="00DA23D7" w:rsidP="00DA23D7">
      <w:pPr>
        <w:pStyle w:val="PL"/>
      </w:pPr>
    </w:p>
    <w:p w14:paraId="0965EDE7" w14:textId="77777777" w:rsidR="00DA23D7" w:rsidRDefault="00DA23D7" w:rsidP="00DA23D7">
      <w:pPr>
        <w:pStyle w:val="PL"/>
      </w:pPr>
      <w:r>
        <w:t xml:space="preserve">  augment "/me3gpp:ManagedElement/gnbdu3gpp:GNBDUFunction" {</w:t>
      </w:r>
    </w:p>
    <w:p w14:paraId="266463A7" w14:textId="77777777" w:rsidR="00DA23D7" w:rsidRDefault="00DA23D7" w:rsidP="00DA23D7">
      <w:pPr>
        <w:pStyle w:val="PL"/>
      </w:pPr>
      <w:r>
        <w:t xml:space="preserve">    uses RrmPolicySubtree;</w:t>
      </w:r>
    </w:p>
    <w:p w14:paraId="33EBBFDA" w14:textId="1AC13DDC" w:rsidR="008B33DF" w:rsidRDefault="00DA23D7" w:rsidP="008B33DF">
      <w:pPr>
        <w:pStyle w:val="PL"/>
      </w:pPr>
      <w:r>
        <w:t xml:space="preserve">  }</w:t>
      </w:r>
    </w:p>
    <w:p w14:paraId="026EE2DD" w14:textId="77777777" w:rsidR="008B33DF" w:rsidRPr="008B33DF" w:rsidRDefault="008B33DF" w:rsidP="008B33DF">
      <w:pPr>
        <w:pStyle w:val="PL"/>
      </w:pPr>
    </w:p>
    <w:p w14:paraId="090CB243" w14:textId="762BE290" w:rsidR="008A35FC" w:rsidRDefault="008A35FC" w:rsidP="008A35FC">
      <w:pPr>
        <w:pStyle w:val="PL"/>
      </w:pPr>
      <w:r>
        <w:t>}</w:t>
      </w:r>
    </w:p>
    <w:p w14:paraId="652CBDAA" w14:textId="0277127C" w:rsidR="00DA23D7" w:rsidRDefault="00DA23D7" w:rsidP="008A35FC">
      <w:pPr>
        <w:pStyle w:val="PL"/>
      </w:pPr>
      <w:r w:rsidRPr="00EE1825">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45D26BA3" w14:textId="77777777" w:rsidR="00EB37FA" w:rsidRDefault="00EB37FA" w:rsidP="008A35FC">
      <w:pPr>
        <w:pStyle w:val="PL"/>
        <w:rPr>
          <w:rFonts w:cs="Courier New"/>
          <w:szCs w:val="16"/>
          <w:lang w:eastAsia="zh-CN"/>
        </w:rPr>
      </w:pPr>
      <w:r w:rsidRPr="00EB37FA">
        <w:rPr>
          <w:rFonts w:cs="Courier New"/>
          <w:szCs w:val="16"/>
          <w:lang w:eastAsia="zh-CN"/>
        </w:rPr>
        <w:t>&lt;CODE BEGINS&gt;</w:t>
      </w:r>
    </w:p>
    <w:p w14:paraId="5F7207A9" w14:textId="6F19A4C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3EAE4A02" w:rsidR="008A35FC" w:rsidRDefault="00EB37FA" w:rsidP="008A35FC">
      <w:pPr>
        <w:pStyle w:val="PL"/>
        <w:rPr>
          <w:lang w:eastAsia="zh-CN"/>
        </w:rPr>
      </w:pPr>
      <w:r w:rsidRPr="00EB37FA">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B1259FF" w14:textId="77777777" w:rsidR="00EB37FA" w:rsidRDefault="00EB37FA" w:rsidP="00D7643F">
      <w:pPr>
        <w:pStyle w:val="PL"/>
      </w:pPr>
      <w:r w:rsidRPr="00EB37FA">
        <w:t>&lt;CODE BEGINS&gt;</w:t>
      </w:r>
    </w:p>
    <w:p w14:paraId="47266075" w14:textId="63CF1981"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7F79597D" w14:textId="77777777" w:rsidR="00EB37FA" w:rsidRDefault="00D7643F" w:rsidP="00EB37FA">
      <w:pPr>
        <w:pStyle w:val="PL"/>
      </w:pPr>
      <w:r>
        <w:t>}</w:t>
      </w:r>
    </w:p>
    <w:p w14:paraId="49F8DBE0" w14:textId="6D6B00BA" w:rsidR="00D7643F" w:rsidRDefault="00EB37FA" w:rsidP="00EB37FA">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404A3BEC" w14:textId="77777777" w:rsidR="00EB37FA" w:rsidRDefault="00EB37FA" w:rsidP="00D7643F">
      <w:pPr>
        <w:pStyle w:val="PL"/>
      </w:pPr>
      <w:r w:rsidRPr="00EB37FA">
        <w:t>&lt;CODE BEGINS&gt;</w:t>
      </w:r>
    </w:p>
    <w:p w14:paraId="0778F820" w14:textId="2327934A"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680B1933" w14:textId="77777777" w:rsidR="00EB37FA" w:rsidRDefault="00D7643F" w:rsidP="00EB37FA">
      <w:pPr>
        <w:pStyle w:val="PL"/>
      </w:pPr>
      <w:r>
        <w:t>}</w:t>
      </w:r>
    </w:p>
    <w:p w14:paraId="47C4663E" w14:textId="0CD2A940" w:rsidR="00D7643F" w:rsidRDefault="00EB37FA" w:rsidP="00EB37FA">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0684F863" w14:textId="77777777" w:rsidR="00EB37FA" w:rsidRDefault="00EB37FA" w:rsidP="00D7643F">
      <w:pPr>
        <w:pStyle w:val="PL"/>
      </w:pPr>
      <w:r w:rsidRPr="00EB37FA">
        <w:t>&lt;CODE BEGINS&gt;</w:t>
      </w:r>
    </w:p>
    <w:p w14:paraId="0B1344E9" w14:textId="0E9F0B66"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42EFE64E" w14:textId="77777777" w:rsidR="00EB37FA" w:rsidRDefault="00D7643F" w:rsidP="00EB37FA">
      <w:pPr>
        <w:pStyle w:val="PL"/>
      </w:pPr>
      <w:r>
        <w:t>}</w:t>
      </w:r>
    </w:p>
    <w:p w14:paraId="4F148790" w14:textId="0863066C" w:rsidR="00D7643F" w:rsidRDefault="00EB37FA" w:rsidP="00EB37FA">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2D40F4" w:rsidRDefault="004825BF" w:rsidP="004825BF">
      <w:pPr>
        <w:pStyle w:val="PL"/>
        <w:rPr>
          <w:lang w:eastAsia="zh-CN"/>
        </w:rPr>
      </w:pPr>
      <w:r w:rsidRPr="00AF4251">
        <w:rPr>
          <w:lang w:eastAsia="zh-CN"/>
        </w:rPr>
        <w:t xml:space="preserve">          </w:t>
      </w:r>
      <w:r w:rsidRPr="002D40F4">
        <w:rPr>
          <w:lang w:eastAsia="zh-CN"/>
        </w:rPr>
        <w:t>uses RimRSSetGrp;</w:t>
      </w:r>
    </w:p>
    <w:p w14:paraId="1EBD3FAE" w14:textId="77777777" w:rsidR="004825BF" w:rsidRPr="002D40F4" w:rsidRDefault="004825BF" w:rsidP="004825BF">
      <w:pPr>
        <w:pStyle w:val="PL"/>
        <w:rPr>
          <w:lang w:eastAsia="zh-CN"/>
        </w:rPr>
      </w:pPr>
      <w:r w:rsidRPr="002D40F4">
        <w:rPr>
          <w:lang w:eastAsia="zh-CN"/>
        </w:rPr>
        <w:t xml:space="preserve">        }</w:t>
      </w:r>
    </w:p>
    <w:p w14:paraId="5D40AF74" w14:textId="77777777" w:rsidR="004825BF" w:rsidRPr="002D40F4" w:rsidRDefault="004825BF" w:rsidP="004825BF">
      <w:pPr>
        <w:pStyle w:val="PL"/>
        <w:rPr>
          <w:lang w:eastAsia="zh-CN"/>
        </w:rPr>
      </w:pPr>
      <w:r w:rsidRPr="002D40F4">
        <w:rPr>
          <w:lang w:eastAsia="zh-CN"/>
        </w:rPr>
        <w:t xml:space="preserve">      }</w:t>
      </w:r>
    </w:p>
    <w:p w14:paraId="1597ECA7" w14:textId="77777777" w:rsidR="004825BF" w:rsidRPr="002D40F4" w:rsidRDefault="004825BF" w:rsidP="004825BF">
      <w:pPr>
        <w:pStyle w:val="PL"/>
        <w:rPr>
          <w:lang w:eastAsia="zh-CN"/>
        </w:rPr>
      </w:pPr>
      <w:r w:rsidRPr="002D40F4">
        <w:rPr>
          <w:lang w:eastAsia="zh-CN"/>
        </w:rPr>
        <w:t xml:space="preserve">    }</w:t>
      </w:r>
    </w:p>
    <w:p w14:paraId="005E91A6" w14:textId="77777777" w:rsidR="004825BF" w:rsidRPr="002D40F4" w:rsidRDefault="004825BF" w:rsidP="004825BF">
      <w:pPr>
        <w:pStyle w:val="PL"/>
        <w:rPr>
          <w:lang w:eastAsia="zh-CN"/>
        </w:rPr>
      </w:pPr>
      <w:r w:rsidRPr="002D40F4">
        <w:rPr>
          <w:lang w:eastAsia="zh-CN"/>
        </w:rPr>
        <w:t xml:space="preserve">  }  </w:t>
      </w:r>
    </w:p>
    <w:p w14:paraId="47062BA7" w14:textId="77777777" w:rsidR="004825BF" w:rsidRPr="002D40F4" w:rsidRDefault="004825BF" w:rsidP="004825BF">
      <w:pPr>
        <w:pStyle w:val="PL"/>
        <w:rPr>
          <w:lang w:eastAsia="zh-CN"/>
        </w:rPr>
      </w:pPr>
      <w:r w:rsidRPr="002D40F4">
        <w:rPr>
          <w:lang w:eastAsia="zh-CN"/>
        </w:rPr>
        <w:t>}</w:t>
      </w:r>
    </w:p>
    <w:p w14:paraId="52C56ECC" w14:textId="77777777" w:rsidR="004825BF" w:rsidRPr="002D40F4" w:rsidRDefault="004825BF" w:rsidP="004825BF">
      <w:pPr>
        <w:pStyle w:val="PL"/>
      </w:pPr>
      <w:r w:rsidRPr="002D40F4">
        <w:t>&lt;CODE ENDS&gt;</w:t>
      </w:r>
    </w:p>
    <w:p w14:paraId="06C64F7E" w14:textId="61C4EE29" w:rsidR="004825BF" w:rsidRPr="002D40F4" w:rsidRDefault="004825BF" w:rsidP="00491D87">
      <w:pPr>
        <w:pStyle w:val="PL"/>
      </w:pPr>
    </w:p>
    <w:p w14:paraId="6FAE617F" w14:textId="520D7CE0" w:rsidR="00F83894" w:rsidRPr="002D40F4" w:rsidRDefault="00F83894" w:rsidP="00F83894">
      <w:pPr>
        <w:pStyle w:val="Heading2"/>
      </w:pPr>
      <w:r w:rsidRPr="002D40F4">
        <w:rPr>
          <w:lang w:eastAsia="zh-CN"/>
        </w:rPr>
        <w:t>E.5.39</w:t>
      </w:r>
      <w:r w:rsidRPr="002D40F4">
        <w:t>_module  3gpp-nr-nrm-bwpset.yang</w:t>
      </w:r>
      <w:r w:rsidRPr="002D40F4">
        <w:rPr>
          <w:lang w:eastAsia="zh-CN"/>
        </w:rPr>
        <w:t xml:space="preserve"> </w:t>
      </w:r>
    </w:p>
    <w:p w14:paraId="0FDF31F0" w14:textId="77777777" w:rsidR="00F83894" w:rsidRDefault="00F83894" w:rsidP="00F83894">
      <w:pPr>
        <w:pStyle w:val="PL"/>
      </w:pPr>
      <w:r>
        <w:t>&lt;CODE BEGINS&gt;</w:t>
      </w:r>
    </w:p>
    <w:p w14:paraId="008B6DC7" w14:textId="77777777" w:rsidR="00F83894" w:rsidRDefault="00F83894" w:rsidP="00F83894">
      <w:pPr>
        <w:pStyle w:val="PL"/>
      </w:pPr>
      <w:r>
        <w:t>module _3gpp-nr-nrm-bwpset {</w:t>
      </w:r>
    </w:p>
    <w:p w14:paraId="7FFF177F" w14:textId="77777777" w:rsidR="00F83894" w:rsidRDefault="00F83894" w:rsidP="00F83894">
      <w:pPr>
        <w:pStyle w:val="PL"/>
      </w:pPr>
      <w:r>
        <w:t xml:space="preserve">  yang-version 1.1;</w:t>
      </w:r>
    </w:p>
    <w:p w14:paraId="783569C8" w14:textId="77777777" w:rsidR="00F83894" w:rsidRDefault="00F83894" w:rsidP="00F83894">
      <w:pPr>
        <w:pStyle w:val="PL"/>
      </w:pPr>
      <w:r>
        <w:t xml:space="preserve">  namespace "urn:3gpp:sa5:_3gpp-nr-nrm-bwpset";</w:t>
      </w:r>
    </w:p>
    <w:p w14:paraId="342812C5" w14:textId="77777777" w:rsidR="00F83894" w:rsidRDefault="00F83894" w:rsidP="00F83894">
      <w:pPr>
        <w:pStyle w:val="PL"/>
      </w:pPr>
      <w:r>
        <w:t xml:space="preserve">  prefix "bwpset3gpp";</w:t>
      </w:r>
    </w:p>
    <w:p w14:paraId="0064E5D0" w14:textId="77777777" w:rsidR="00F83894" w:rsidRDefault="00F83894" w:rsidP="00F83894">
      <w:pPr>
        <w:pStyle w:val="PL"/>
      </w:pPr>
    </w:p>
    <w:p w14:paraId="39D112A9" w14:textId="77777777" w:rsidR="00F83894" w:rsidRDefault="00F83894" w:rsidP="00F83894">
      <w:pPr>
        <w:pStyle w:val="PL"/>
      </w:pPr>
      <w:r>
        <w:t xml:space="preserve">  import _3gpp-common-managed-element { prefix me3gpp; }</w:t>
      </w:r>
    </w:p>
    <w:p w14:paraId="24C5BCC8" w14:textId="77777777" w:rsidR="00F83894" w:rsidRDefault="00F83894" w:rsidP="00F83894">
      <w:pPr>
        <w:pStyle w:val="PL"/>
      </w:pPr>
      <w:r>
        <w:t xml:space="preserve">  import _3gpp-common-managed-function { prefix mf3gpp; }</w:t>
      </w:r>
    </w:p>
    <w:p w14:paraId="50E80F49" w14:textId="77777777" w:rsidR="00F83894" w:rsidRDefault="00F83894" w:rsidP="00F83894">
      <w:pPr>
        <w:pStyle w:val="PL"/>
      </w:pPr>
      <w:r>
        <w:t xml:space="preserve">  import _3gpp-common-top { prefix top3gpp; }</w:t>
      </w:r>
    </w:p>
    <w:p w14:paraId="719F3A0F" w14:textId="77777777" w:rsidR="00F83894" w:rsidRDefault="00F83894" w:rsidP="00F83894">
      <w:pPr>
        <w:pStyle w:val="PL"/>
      </w:pPr>
      <w:r>
        <w:t xml:space="preserve">  import _3gpp-nr-nrm-gnbdufunction { prefix gnbdu3gpp; }</w:t>
      </w:r>
    </w:p>
    <w:p w14:paraId="048349CA" w14:textId="77777777" w:rsidR="00F83894" w:rsidRDefault="00F83894" w:rsidP="00F83894">
      <w:pPr>
        <w:pStyle w:val="PL"/>
      </w:pPr>
    </w:p>
    <w:p w14:paraId="3BB27312" w14:textId="77777777" w:rsidR="00F83894" w:rsidRDefault="00F83894" w:rsidP="00F83894">
      <w:pPr>
        <w:pStyle w:val="PL"/>
      </w:pPr>
      <w:r>
        <w:t xml:space="preserve">  organization "3GPP SA5";</w:t>
      </w:r>
    </w:p>
    <w:p w14:paraId="47F54537" w14:textId="77777777" w:rsidR="00F83894" w:rsidRDefault="00F83894" w:rsidP="00F83894">
      <w:pPr>
        <w:pStyle w:val="PL"/>
      </w:pPr>
      <w:r>
        <w:t xml:space="preserve">  contact "https://www.3gpp.org/DynaReport/TSG-WG--S5--officials.htm?Itemid=464";</w:t>
      </w:r>
    </w:p>
    <w:p w14:paraId="276D3A5B" w14:textId="77777777" w:rsidR="00F83894" w:rsidRDefault="00F83894" w:rsidP="00F83894">
      <w:pPr>
        <w:pStyle w:val="PL"/>
      </w:pPr>
      <w:r>
        <w:t xml:space="preserve">  description "Defines the YANG mapping of the BWPSet Information Object Class</w:t>
      </w:r>
    </w:p>
    <w:p w14:paraId="246473B3" w14:textId="77777777" w:rsidR="00F83894" w:rsidRDefault="00F83894" w:rsidP="00F83894">
      <w:pPr>
        <w:pStyle w:val="PL"/>
      </w:pPr>
      <w:r>
        <w:t xml:space="preserve">    (IOC) that is part of the NR Network Resource Model (NRM).";</w:t>
      </w:r>
    </w:p>
    <w:p w14:paraId="3CB76E2C" w14:textId="77777777" w:rsidR="00F83894" w:rsidRDefault="00F83894" w:rsidP="00F83894">
      <w:pPr>
        <w:pStyle w:val="PL"/>
      </w:pPr>
      <w:r>
        <w:t xml:space="preserve">  reference "3GPP TS 28.541 5G Network Resource Model (NRM)";</w:t>
      </w:r>
    </w:p>
    <w:p w14:paraId="640A6726" w14:textId="77777777" w:rsidR="00F83894" w:rsidRDefault="00F83894" w:rsidP="00F83894">
      <w:pPr>
        <w:pStyle w:val="PL"/>
      </w:pPr>
    </w:p>
    <w:p w14:paraId="7E23FC7C" w14:textId="67E648BF" w:rsidR="00F83894" w:rsidRDefault="00F83894" w:rsidP="00F83894">
      <w:pPr>
        <w:pStyle w:val="PL"/>
      </w:pPr>
      <w:r>
        <w:t xml:space="preserve">  revision 2022-06-</w:t>
      </w:r>
      <w:r w:rsidR="008B33DF" w:rsidRPr="008B33DF">
        <w:t xml:space="preserve">29 </w:t>
      </w:r>
      <w:r>
        <w:t>{ reference CR-0756 ; }</w:t>
      </w:r>
    </w:p>
    <w:p w14:paraId="459A1F87" w14:textId="77777777" w:rsidR="00F83894" w:rsidRDefault="00F83894" w:rsidP="00F83894">
      <w:pPr>
        <w:pStyle w:val="PL"/>
      </w:pPr>
    </w:p>
    <w:p w14:paraId="44B848E5" w14:textId="77777777" w:rsidR="00F83894" w:rsidRDefault="00F83894" w:rsidP="00F83894">
      <w:pPr>
        <w:pStyle w:val="PL"/>
      </w:pPr>
      <w:r>
        <w:t xml:space="preserve">  grouping BWPSetGrp {</w:t>
      </w:r>
    </w:p>
    <w:p w14:paraId="6CD164A3" w14:textId="77777777" w:rsidR="00F83894" w:rsidRDefault="00F83894" w:rsidP="00F83894">
      <w:pPr>
        <w:pStyle w:val="PL"/>
      </w:pPr>
      <w:r>
        <w:t xml:space="preserve">    description "Represents the BWPSet IOC.";</w:t>
      </w:r>
    </w:p>
    <w:p w14:paraId="380EAD30" w14:textId="77777777" w:rsidR="00F83894" w:rsidRDefault="00F83894" w:rsidP="00F83894">
      <w:pPr>
        <w:pStyle w:val="PL"/>
      </w:pPr>
      <w:r>
        <w:t xml:space="preserve">    reference "3GPP TS 28.541";</w:t>
      </w:r>
    </w:p>
    <w:p w14:paraId="2616DA8A" w14:textId="77777777" w:rsidR="00F83894" w:rsidRDefault="00F83894" w:rsidP="00F83894">
      <w:pPr>
        <w:pStyle w:val="PL"/>
      </w:pPr>
      <w:r>
        <w:t xml:space="preserve">    uses mf3gpp:ManagedFunctionGrp;</w:t>
      </w:r>
    </w:p>
    <w:p w14:paraId="55CA9A47" w14:textId="77777777" w:rsidR="00F83894" w:rsidRDefault="00F83894" w:rsidP="00F83894">
      <w:pPr>
        <w:pStyle w:val="PL"/>
      </w:pPr>
      <w:r>
        <w:t xml:space="preserve">  }</w:t>
      </w:r>
    </w:p>
    <w:p w14:paraId="588D6DD5" w14:textId="77777777" w:rsidR="00F83894" w:rsidRDefault="00F83894" w:rsidP="00F83894">
      <w:pPr>
        <w:pStyle w:val="PL"/>
      </w:pPr>
      <w:r>
        <w:t xml:space="preserve">  augment "/me3gpp:ManagedElement/gnbdu3gpp:GNBDUFunction" {</w:t>
      </w:r>
    </w:p>
    <w:p w14:paraId="44BB6EA1" w14:textId="77777777" w:rsidR="00F83894" w:rsidRDefault="00F83894" w:rsidP="00F83894">
      <w:pPr>
        <w:pStyle w:val="PL"/>
      </w:pPr>
    </w:p>
    <w:p w14:paraId="658FDFB1" w14:textId="77777777" w:rsidR="00F83894" w:rsidRDefault="00F83894" w:rsidP="00F83894">
      <w:pPr>
        <w:pStyle w:val="PL"/>
      </w:pPr>
      <w:r>
        <w:t xml:space="preserve">    list BWPList {</w:t>
      </w:r>
    </w:p>
    <w:p w14:paraId="5B8574E5" w14:textId="77777777" w:rsidR="00F83894" w:rsidRDefault="00F83894" w:rsidP="00F83894">
      <w:pPr>
        <w:pStyle w:val="PL"/>
      </w:pPr>
      <w:r>
        <w:t xml:space="preserve">      description "Represents a bandwidth part (BWP) set.";</w:t>
      </w:r>
    </w:p>
    <w:p w14:paraId="29E26F1A" w14:textId="77777777" w:rsidR="00F83894" w:rsidRDefault="00F83894" w:rsidP="00F83894">
      <w:pPr>
        <w:pStyle w:val="PL"/>
      </w:pPr>
      <w:r>
        <w:t xml:space="preserve">      key id;</w:t>
      </w:r>
    </w:p>
    <w:p w14:paraId="6ECD0039" w14:textId="77777777" w:rsidR="00F83894" w:rsidRDefault="00F83894" w:rsidP="00F83894">
      <w:pPr>
        <w:pStyle w:val="PL"/>
      </w:pPr>
      <w:r>
        <w:t xml:space="preserve">      uses top3gpp:Top_Grp;</w:t>
      </w:r>
    </w:p>
    <w:p w14:paraId="498E8B5C" w14:textId="77777777" w:rsidR="00F83894" w:rsidRDefault="00F83894" w:rsidP="00F83894">
      <w:pPr>
        <w:pStyle w:val="PL"/>
      </w:pPr>
      <w:r>
        <w:t xml:space="preserve">      container attributes {    </w:t>
      </w:r>
    </w:p>
    <w:p w14:paraId="7C851D9D" w14:textId="77777777" w:rsidR="00F83894" w:rsidRDefault="00F83894" w:rsidP="00F83894">
      <w:pPr>
        <w:pStyle w:val="PL"/>
      </w:pPr>
      <w:r>
        <w:t xml:space="preserve">        uses BWPSetGrp;</w:t>
      </w:r>
    </w:p>
    <w:p w14:paraId="19CDFE08" w14:textId="77777777" w:rsidR="00F83894" w:rsidRDefault="00F83894" w:rsidP="00F83894">
      <w:pPr>
        <w:pStyle w:val="PL"/>
      </w:pPr>
      <w:r>
        <w:t xml:space="preserve">      }</w:t>
      </w:r>
    </w:p>
    <w:p w14:paraId="0E974543" w14:textId="77777777" w:rsidR="00F83894" w:rsidRDefault="00F83894" w:rsidP="00F83894">
      <w:pPr>
        <w:pStyle w:val="PL"/>
      </w:pPr>
      <w:r>
        <w:t xml:space="preserve">      uses mf3gpp:ManagedFunctionContainedClasses;</w:t>
      </w:r>
    </w:p>
    <w:p w14:paraId="5C48D256" w14:textId="77777777" w:rsidR="00F83894" w:rsidRDefault="00F83894" w:rsidP="00F83894">
      <w:pPr>
        <w:pStyle w:val="PL"/>
      </w:pPr>
      <w:r>
        <w:t xml:space="preserve">    }</w:t>
      </w:r>
    </w:p>
    <w:p w14:paraId="70BA1384" w14:textId="77777777" w:rsidR="00F83894" w:rsidRDefault="00F83894" w:rsidP="00F83894">
      <w:pPr>
        <w:pStyle w:val="PL"/>
      </w:pPr>
      <w:r>
        <w:t xml:space="preserve">  }</w:t>
      </w:r>
    </w:p>
    <w:p w14:paraId="2D8BACD6" w14:textId="77777777" w:rsidR="00F83894" w:rsidRDefault="00F83894" w:rsidP="00F83894">
      <w:pPr>
        <w:pStyle w:val="PL"/>
      </w:pPr>
      <w:r>
        <w:t>}</w:t>
      </w:r>
    </w:p>
    <w:p w14:paraId="62724736" w14:textId="77777777" w:rsidR="00F83894" w:rsidRDefault="00F83894" w:rsidP="00F83894">
      <w:pPr>
        <w:pStyle w:val="PL"/>
      </w:pPr>
      <w:r>
        <w:t>&lt;CODE ENDS&gt;</w:t>
      </w:r>
    </w:p>
    <w:p w14:paraId="5AF19879" w14:textId="77777777" w:rsidR="00F83894" w:rsidRPr="002D40F4" w:rsidRDefault="00F83894" w:rsidP="00491D87">
      <w:pPr>
        <w:pStyle w:val="PL"/>
      </w:pPr>
    </w:p>
    <w:p w14:paraId="65721B97" w14:textId="77777777" w:rsidR="008A35FC" w:rsidRPr="002D40F4" w:rsidRDefault="008A35FC" w:rsidP="008A35FC">
      <w:pPr>
        <w:pStyle w:val="Heading1"/>
        <w:rPr>
          <w:lang w:eastAsia="zh-CN"/>
        </w:rPr>
      </w:pPr>
      <w:bookmarkStart w:id="213" w:name="_Toc59183364"/>
      <w:bookmarkStart w:id="214" w:name="_Toc59184830"/>
      <w:bookmarkStart w:id="215" w:name="_Toc59195765"/>
      <w:bookmarkStart w:id="216" w:name="_Toc59440194"/>
      <w:bookmarkStart w:id="217" w:name="_Toc67990643"/>
      <w:r w:rsidRPr="002D40F4">
        <w:rPr>
          <w:lang w:eastAsia="zh-CN"/>
        </w:rPr>
        <w:t>E.6</w:t>
      </w:r>
      <w:r w:rsidRPr="002D40F4">
        <w:rPr>
          <w:lang w:eastAsia="zh-CN"/>
        </w:rPr>
        <w:tab/>
        <w:t>Void</w:t>
      </w:r>
      <w:bookmarkEnd w:id="213"/>
      <w:bookmarkEnd w:id="214"/>
      <w:bookmarkEnd w:id="215"/>
      <w:bookmarkEnd w:id="216"/>
      <w:bookmarkEnd w:id="217"/>
    </w:p>
    <w:p w14:paraId="65996B8F" w14:textId="77777777" w:rsidR="008A35FC" w:rsidRPr="002D40F4" w:rsidRDefault="008A35FC" w:rsidP="00C16188"/>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310C9ED" w14:textId="77777777" w:rsidR="00DD1DFD" w:rsidRDefault="00DD1DFD" w:rsidP="00DD1DFD">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7C0D918" w14:textId="561F5A2B" w:rsidR="00DD1DFD" w:rsidRDefault="00DD1DFD" w:rsidP="00DD1DFD">
      <w:pPr>
        <w:rPr>
          <w:lang w:eastAsia="zh-CN"/>
        </w:rPr>
      </w:pPr>
      <w:r>
        <w:t>See IETF RFC 8528 [45] that describes the mechanism that adds the schema trees defined by a set of YANG modules onto a mount point defined in the schema tree in another YANG module.</w:t>
      </w:r>
    </w:p>
    <w:p w14:paraId="6C5AC64E" w14:textId="187CDCD5" w:rsidR="008A35FC" w:rsidRDefault="008A35FC" w:rsidP="008A35FC">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t>Annex F (normative):</w:t>
      </w:r>
      <w:r w:rsidRPr="0041693A">
        <w:br/>
      </w:r>
      <w:bookmarkEnd w:id="223"/>
      <w:bookmarkEnd w:id="224"/>
      <w:bookmarkEnd w:id="225"/>
      <w:bookmarkEnd w:id="226"/>
      <w:r w:rsidRPr="0041693A">
        <w:t>Void</w:t>
      </w:r>
      <w:bookmarkEnd w:id="227"/>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57B1BCEC" w14:textId="58E07D01"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6BF01F21" w14:textId="77777777" w:rsidR="00250159" w:rsidRDefault="00250159" w:rsidP="00250159">
      <w:pPr>
        <w:pStyle w:val="PL"/>
      </w:pPr>
      <w:r>
        <w:t>openapi: 3.0.1</w:t>
      </w:r>
    </w:p>
    <w:p w14:paraId="75E7138B" w14:textId="77777777" w:rsidR="00250159" w:rsidRDefault="00250159" w:rsidP="00250159">
      <w:pPr>
        <w:pStyle w:val="PL"/>
      </w:pPr>
      <w:r>
        <w:t>info:</w:t>
      </w:r>
    </w:p>
    <w:p w14:paraId="3CE5C4B1" w14:textId="77777777" w:rsidR="00250159" w:rsidRDefault="00250159" w:rsidP="00250159">
      <w:pPr>
        <w:pStyle w:val="PL"/>
      </w:pPr>
      <w:r>
        <w:t xml:space="preserve">  title: 3GPP 5GC NRM</w:t>
      </w:r>
    </w:p>
    <w:p w14:paraId="55B78441" w14:textId="77777777" w:rsidR="00250159" w:rsidRDefault="00250159" w:rsidP="00250159">
      <w:pPr>
        <w:pStyle w:val="PL"/>
      </w:pPr>
      <w:r>
        <w:t xml:space="preserve">  version: 18.3.0</w:t>
      </w:r>
    </w:p>
    <w:p w14:paraId="7C59962A" w14:textId="77777777" w:rsidR="00250159" w:rsidRDefault="00250159" w:rsidP="00250159">
      <w:pPr>
        <w:pStyle w:val="PL"/>
      </w:pPr>
      <w:r>
        <w:t xml:space="preserve">  description: &gt;-</w:t>
      </w:r>
    </w:p>
    <w:p w14:paraId="13E2C052" w14:textId="77777777" w:rsidR="00250159" w:rsidRDefault="00250159" w:rsidP="00250159">
      <w:pPr>
        <w:pStyle w:val="PL"/>
      </w:pPr>
      <w:r>
        <w:t xml:space="preserve">    OAS 3.0.1 specification of the 5GC NRM</w:t>
      </w:r>
    </w:p>
    <w:p w14:paraId="7CF8D563" w14:textId="77777777" w:rsidR="00250159" w:rsidRDefault="00250159" w:rsidP="00250159">
      <w:pPr>
        <w:pStyle w:val="PL"/>
      </w:pPr>
      <w:r>
        <w:t xml:space="preserve">    © 2022, 3GPP Organizational Partners (ARIB, ATIS, CCSA, ETSI, TSDSI, TTA, TTC).</w:t>
      </w:r>
    </w:p>
    <w:p w14:paraId="711F41BB" w14:textId="77777777" w:rsidR="00250159" w:rsidRDefault="00250159" w:rsidP="00250159">
      <w:pPr>
        <w:pStyle w:val="PL"/>
      </w:pPr>
      <w:r>
        <w:t xml:space="preserve">    All rights reserved.</w:t>
      </w:r>
    </w:p>
    <w:p w14:paraId="57298C0F" w14:textId="77777777" w:rsidR="00250159" w:rsidRDefault="00250159" w:rsidP="00250159">
      <w:pPr>
        <w:pStyle w:val="PL"/>
      </w:pPr>
      <w:r>
        <w:t>externalDocs:</w:t>
      </w:r>
    </w:p>
    <w:p w14:paraId="6FEEEF4B" w14:textId="77777777" w:rsidR="00250159" w:rsidRDefault="00250159" w:rsidP="00250159">
      <w:pPr>
        <w:pStyle w:val="PL"/>
      </w:pPr>
      <w:r>
        <w:t xml:space="preserve">  description: 3GPP TS 28.541; 5G NRM, 5GC NRM</w:t>
      </w:r>
    </w:p>
    <w:p w14:paraId="3C5EF3E7" w14:textId="77777777" w:rsidR="00250159" w:rsidRDefault="00250159" w:rsidP="00250159">
      <w:pPr>
        <w:pStyle w:val="PL"/>
      </w:pPr>
      <w:r>
        <w:t xml:space="preserve">  url: http://www.3gpp.org/ftp/Specs/archive/28_series/28.541/</w:t>
      </w:r>
    </w:p>
    <w:p w14:paraId="21BFAEE0" w14:textId="77777777" w:rsidR="00250159" w:rsidRDefault="00250159" w:rsidP="00250159">
      <w:pPr>
        <w:pStyle w:val="PL"/>
      </w:pPr>
      <w:r>
        <w:t>paths: {}</w:t>
      </w:r>
    </w:p>
    <w:p w14:paraId="51A48591" w14:textId="77777777" w:rsidR="00250159" w:rsidRDefault="00250159" w:rsidP="00250159">
      <w:pPr>
        <w:pStyle w:val="PL"/>
      </w:pPr>
      <w:r>
        <w:t>components:</w:t>
      </w:r>
    </w:p>
    <w:p w14:paraId="2FA4DC60" w14:textId="77777777" w:rsidR="00250159" w:rsidRDefault="00250159" w:rsidP="00250159">
      <w:pPr>
        <w:pStyle w:val="PL"/>
      </w:pPr>
      <w:r>
        <w:t xml:space="preserve">  schemas:</w:t>
      </w:r>
    </w:p>
    <w:p w14:paraId="62A71A67" w14:textId="77777777" w:rsidR="00250159" w:rsidRDefault="00250159" w:rsidP="00250159">
      <w:pPr>
        <w:pStyle w:val="PL"/>
      </w:pPr>
    </w:p>
    <w:p w14:paraId="3FACBEDB" w14:textId="77777777" w:rsidR="00250159" w:rsidRDefault="00250159" w:rsidP="00250159">
      <w:pPr>
        <w:pStyle w:val="PL"/>
      </w:pPr>
      <w:r>
        <w:t>#-------- Definition of types-----------------------------------------------------</w:t>
      </w:r>
    </w:p>
    <w:p w14:paraId="61229E70" w14:textId="77777777" w:rsidR="00250159" w:rsidRDefault="00250159" w:rsidP="00250159">
      <w:pPr>
        <w:pStyle w:val="PL"/>
      </w:pPr>
    </w:p>
    <w:p w14:paraId="08252873" w14:textId="77777777" w:rsidR="00250159" w:rsidRDefault="00250159" w:rsidP="00250159">
      <w:pPr>
        <w:pStyle w:val="PL"/>
      </w:pPr>
      <w:r>
        <w:t xml:space="preserve">    AmfIdentifier:</w:t>
      </w:r>
    </w:p>
    <w:p w14:paraId="148D7DA0" w14:textId="77777777" w:rsidR="00250159" w:rsidRDefault="00250159" w:rsidP="00250159">
      <w:pPr>
        <w:pStyle w:val="PL"/>
      </w:pPr>
      <w:r>
        <w:t xml:space="preserve">      type: object</w:t>
      </w:r>
    </w:p>
    <w:p w14:paraId="13191F4C" w14:textId="77777777" w:rsidR="00250159" w:rsidRDefault="00250159" w:rsidP="00250159">
      <w:pPr>
        <w:pStyle w:val="PL"/>
      </w:pPr>
      <w:r>
        <w:t xml:space="preserve">      description: 'AmfIdentifier comprise of amfRegionId, amfSetId and amfPointer'</w:t>
      </w:r>
    </w:p>
    <w:p w14:paraId="45D2549E" w14:textId="77777777" w:rsidR="00250159" w:rsidRDefault="00250159" w:rsidP="00250159">
      <w:pPr>
        <w:pStyle w:val="PL"/>
      </w:pPr>
      <w:r>
        <w:t xml:space="preserve">      properties:</w:t>
      </w:r>
    </w:p>
    <w:p w14:paraId="3104F91B" w14:textId="77777777" w:rsidR="00250159" w:rsidRDefault="00250159" w:rsidP="00250159">
      <w:pPr>
        <w:pStyle w:val="PL"/>
      </w:pPr>
      <w:r>
        <w:t xml:space="preserve">        amfRegionId:</w:t>
      </w:r>
    </w:p>
    <w:p w14:paraId="26D55421" w14:textId="77777777" w:rsidR="00250159" w:rsidRDefault="00250159" w:rsidP="00250159">
      <w:pPr>
        <w:pStyle w:val="PL"/>
      </w:pPr>
      <w:r>
        <w:t xml:space="preserve">          $ref: '#/components/schemas/AmfRegionId'</w:t>
      </w:r>
    </w:p>
    <w:p w14:paraId="61094F3A" w14:textId="77777777" w:rsidR="00250159" w:rsidRDefault="00250159" w:rsidP="00250159">
      <w:pPr>
        <w:pStyle w:val="PL"/>
      </w:pPr>
      <w:r>
        <w:t xml:space="preserve">        amfSetId:</w:t>
      </w:r>
    </w:p>
    <w:p w14:paraId="3D314AB9" w14:textId="77777777" w:rsidR="00250159" w:rsidRDefault="00250159" w:rsidP="00250159">
      <w:pPr>
        <w:pStyle w:val="PL"/>
      </w:pPr>
      <w:r>
        <w:t xml:space="preserve">          $ref: '#/components/schemas/AmfSetId'</w:t>
      </w:r>
    </w:p>
    <w:p w14:paraId="270C6F34" w14:textId="77777777" w:rsidR="00250159" w:rsidRDefault="00250159" w:rsidP="00250159">
      <w:pPr>
        <w:pStyle w:val="PL"/>
      </w:pPr>
      <w:r>
        <w:t xml:space="preserve">        amfPointer:</w:t>
      </w:r>
    </w:p>
    <w:p w14:paraId="2312E91F" w14:textId="77777777" w:rsidR="00250159" w:rsidRDefault="00250159" w:rsidP="00250159">
      <w:pPr>
        <w:pStyle w:val="PL"/>
      </w:pPr>
      <w:r>
        <w:t xml:space="preserve">          $ref: '#/components/schemas/AmfPointer'</w:t>
      </w:r>
    </w:p>
    <w:p w14:paraId="27860BD3" w14:textId="77777777" w:rsidR="00250159" w:rsidRDefault="00250159" w:rsidP="00250159">
      <w:pPr>
        <w:pStyle w:val="PL"/>
      </w:pPr>
      <w:r>
        <w:t xml:space="preserve">    AmfRegionId:</w:t>
      </w:r>
    </w:p>
    <w:p w14:paraId="5C807504" w14:textId="77777777" w:rsidR="00250159" w:rsidRDefault="00250159" w:rsidP="00250159">
      <w:pPr>
        <w:pStyle w:val="PL"/>
      </w:pPr>
      <w:r>
        <w:t xml:space="preserve">      type: integer</w:t>
      </w:r>
    </w:p>
    <w:p w14:paraId="471612B7" w14:textId="77777777" w:rsidR="00250159" w:rsidRDefault="00250159" w:rsidP="00250159">
      <w:pPr>
        <w:pStyle w:val="PL"/>
      </w:pPr>
      <w:r>
        <w:t xml:space="preserve">      description: AmfRegionId is defined in TS 23.003</w:t>
      </w:r>
    </w:p>
    <w:p w14:paraId="34D8BE6A" w14:textId="77777777" w:rsidR="00250159" w:rsidRDefault="00250159" w:rsidP="00250159">
      <w:pPr>
        <w:pStyle w:val="PL"/>
      </w:pPr>
      <w:r>
        <w:t xml:space="preserve">      maximum: 255</w:t>
      </w:r>
    </w:p>
    <w:p w14:paraId="7A0DAA5E" w14:textId="77777777" w:rsidR="00250159" w:rsidRDefault="00250159" w:rsidP="00250159">
      <w:pPr>
        <w:pStyle w:val="PL"/>
      </w:pPr>
      <w:r>
        <w:t xml:space="preserve">    AmfSetId:</w:t>
      </w:r>
    </w:p>
    <w:p w14:paraId="794DCB63" w14:textId="77777777" w:rsidR="00250159" w:rsidRDefault="00250159" w:rsidP="00250159">
      <w:pPr>
        <w:pStyle w:val="PL"/>
      </w:pPr>
      <w:r>
        <w:t xml:space="preserve">      type: string</w:t>
      </w:r>
    </w:p>
    <w:p w14:paraId="38807CE4" w14:textId="77777777" w:rsidR="00250159" w:rsidRDefault="00250159" w:rsidP="00250159">
      <w:pPr>
        <w:pStyle w:val="PL"/>
      </w:pPr>
      <w:r>
        <w:t xml:space="preserve">      description: AmfSetId is defined in TS 23.003</w:t>
      </w:r>
    </w:p>
    <w:p w14:paraId="34440E45" w14:textId="77777777" w:rsidR="00250159" w:rsidRDefault="00250159" w:rsidP="00250159">
      <w:pPr>
        <w:pStyle w:val="PL"/>
      </w:pPr>
      <w:r>
        <w:t xml:space="preserve">      maximum: 1023</w:t>
      </w:r>
    </w:p>
    <w:p w14:paraId="31E445EF" w14:textId="77777777" w:rsidR="00250159" w:rsidRDefault="00250159" w:rsidP="00250159">
      <w:pPr>
        <w:pStyle w:val="PL"/>
      </w:pPr>
      <w:r>
        <w:t xml:space="preserve">    AmfPointer:</w:t>
      </w:r>
    </w:p>
    <w:p w14:paraId="1D5BA5A3" w14:textId="77777777" w:rsidR="00250159" w:rsidRDefault="00250159" w:rsidP="00250159">
      <w:pPr>
        <w:pStyle w:val="PL"/>
      </w:pPr>
      <w:r>
        <w:t xml:space="preserve">      type: integer</w:t>
      </w:r>
    </w:p>
    <w:p w14:paraId="5FEE2073" w14:textId="77777777" w:rsidR="00250159" w:rsidRDefault="00250159" w:rsidP="00250159">
      <w:pPr>
        <w:pStyle w:val="PL"/>
      </w:pPr>
      <w:r>
        <w:t xml:space="preserve">      description: AmfPointer is defined in TS 23.003</w:t>
      </w:r>
    </w:p>
    <w:p w14:paraId="4D5FCB7F" w14:textId="77777777" w:rsidR="00250159" w:rsidRDefault="00250159" w:rsidP="00250159">
      <w:pPr>
        <w:pStyle w:val="PL"/>
      </w:pPr>
      <w:r>
        <w:t xml:space="preserve">      maximum: 63</w:t>
      </w:r>
    </w:p>
    <w:p w14:paraId="6F0E9A4E" w14:textId="77777777" w:rsidR="00250159" w:rsidRDefault="00250159" w:rsidP="00250159">
      <w:pPr>
        <w:pStyle w:val="PL"/>
      </w:pPr>
      <w:r>
        <w:t xml:space="preserve">    IpEndPoint:</w:t>
      </w:r>
    </w:p>
    <w:p w14:paraId="1E429401" w14:textId="77777777" w:rsidR="00250159" w:rsidRDefault="00250159" w:rsidP="00250159">
      <w:pPr>
        <w:pStyle w:val="PL"/>
      </w:pPr>
      <w:r>
        <w:t xml:space="preserve">      type: object</w:t>
      </w:r>
    </w:p>
    <w:p w14:paraId="7B34B2F7" w14:textId="77777777" w:rsidR="00250159" w:rsidRDefault="00250159" w:rsidP="00250159">
      <w:pPr>
        <w:pStyle w:val="PL"/>
      </w:pPr>
      <w:r>
        <w:t xml:space="preserve">      properties:</w:t>
      </w:r>
    </w:p>
    <w:p w14:paraId="2FC2AE4F" w14:textId="77777777" w:rsidR="00250159" w:rsidRDefault="00250159" w:rsidP="00250159">
      <w:pPr>
        <w:pStyle w:val="PL"/>
      </w:pPr>
      <w:r>
        <w:t xml:space="preserve">        ipv4Address:</w:t>
      </w:r>
    </w:p>
    <w:p w14:paraId="5AA5DAD9" w14:textId="77777777" w:rsidR="00250159" w:rsidRDefault="00250159" w:rsidP="00250159">
      <w:pPr>
        <w:pStyle w:val="PL"/>
      </w:pPr>
      <w:r>
        <w:t xml:space="preserve">          $ref: 'TS28623_ComDefs.yaml#/components/schemas/Ipv4Addr'</w:t>
      </w:r>
    </w:p>
    <w:p w14:paraId="27C9A1FB" w14:textId="77777777" w:rsidR="00250159" w:rsidRDefault="00250159" w:rsidP="00250159">
      <w:pPr>
        <w:pStyle w:val="PL"/>
      </w:pPr>
      <w:r>
        <w:t xml:space="preserve">        ipv6Address:</w:t>
      </w:r>
    </w:p>
    <w:p w14:paraId="7D57EA47" w14:textId="77777777" w:rsidR="00250159" w:rsidRDefault="00250159" w:rsidP="00250159">
      <w:pPr>
        <w:pStyle w:val="PL"/>
      </w:pPr>
      <w:r>
        <w:t xml:space="preserve">          $ref: 'TS28623_ComDefs.yaml#/components/schemas/Ipv6Addr'</w:t>
      </w:r>
    </w:p>
    <w:p w14:paraId="30C3ACAA" w14:textId="77777777" w:rsidR="00250159" w:rsidRDefault="00250159" w:rsidP="00250159">
      <w:pPr>
        <w:pStyle w:val="PL"/>
      </w:pPr>
      <w:r>
        <w:t xml:space="preserve">        ipv6Prefix:</w:t>
      </w:r>
    </w:p>
    <w:p w14:paraId="5DC3CDCC" w14:textId="77777777" w:rsidR="00250159" w:rsidRDefault="00250159" w:rsidP="00250159">
      <w:pPr>
        <w:pStyle w:val="PL"/>
      </w:pPr>
      <w:r>
        <w:t xml:space="preserve">          $ref: 'TS28623_ComDefs.yaml#/components/schemas/Ipv6Prefix'</w:t>
      </w:r>
    </w:p>
    <w:p w14:paraId="3BBAF55C" w14:textId="77777777" w:rsidR="00250159" w:rsidRDefault="00250159" w:rsidP="00250159">
      <w:pPr>
        <w:pStyle w:val="PL"/>
      </w:pPr>
      <w:r>
        <w:t xml:space="preserve">        transport:</w:t>
      </w:r>
    </w:p>
    <w:p w14:paraId="0E6393A1" w14:textId="77777777" w:rsidR="00250159" w:rsidRDefault="00250159" w:rsidP="00250159">
      <w:pPr>
        <w:pStyle w:val="PL"/>
      </w:pPr>
      <w:r>
        <w:t xml:space="preserve">          $ref: 'TS28623_GenericNrm.yaml#/components/schemas/TransportProtocol'</w:t>
      </w:r>
    </w:p>
    <w:p w14:paraId="1D234CB9" w14:textId="77777777" w:rsidR="00250159" w:rsidRDefault="00250159" w:rsidP="00250159">
      <w:pPr>
        <w:pStyle w:val="PL"/>
      </w:pPr>
      <w:r>
        <w:t xml:space="preserve">        port:</w:t>
      </w:r>
    </w:p>
    <w:p w14:paraId="6E4328C0" w14:textId="77777777" w:rsidR="00250159" w:rsidRDefault="00250159" w:rsidP="00250159">
      <w:pPr>
        <w:pStyle w:val="PL"/>
      </w:pPr>
      <w:r>
        <w:t xml:space="preserve">          type: integer</w:t>
      </w:r>
    </w:p>
    <w:p w14:paraId="217F3BE6" w14:textId="77777777" w:rsidR="00250159" w:rsidRDefault="00250159" w:rsidP="00250159">
      <w:pPr>
        <w:pStyle w:val="PL"/>
      </w:pPr>
      <w:r>
        <w:t xml:space="preserve">    NFProfileList:</w:t>
      </w:r>
    </w:p>
    <w:p w14:paraId="29299AA2" w14:textId="77777777" w:rsidR="00250159" w:rsidRDefault="00250159" w:rsidP="00250159">
      <w:pPr>
        <w:pStyle w:val="PL"/>
      </w:pPr>
      <w:r>
        <w:t xml:space="preserve">      type: array</w:t>
      </w:r>
    </w:p>
    <w:p w14:paraId="3C1DF58B" w14:textId="77777777" w:rsidR="00250159" w:rsidRDefault="00250159" w:rsidP="00250159">
      <w:pPr>
        <w:pStyle w:val="PL"/>
      </w:pPr>
      <w:r>
        <w:t xml:space="preserve">      description: List of NF profile</w:t>
      </w:r>
    </w:p>
    <w:p w14:paraId="6461B447" w14:textId="77777777" w:rsidR="00250159" w:rsidRDefault="00250159" w:rsidP="00250159">
      <w:pPr>
        <w:pStyle w:val="PL"/>
      </w:pPr>
      <w:r>
        <w:t xml:space="preserve">      items:</w:t>
      </w:r>
    </w:p>
    <w:p w14:paraId="134DFF62" w14:textId="77777777" w:rsidR="00250159" w:rsidRDefault="00250159" w:rsidP="00250159">
      <w:pPr>
        <w:pStyle w:val="PL"/>
      </w:pPr>
      <w:r>
        <w:t xml:space="preserve">        $ref: '#/components/schemas/NFProfile'</w:t>
      </w:r>
    </w:p>
    <w:p w14:paraId="324B022F" w14:textId="77777777" w:rsidR="00250159" w:rsidRDefault="00250159" w:rsidP="00250159">
      <w:pPr>
        <w:pStyle w:val="PL"/>
      </w:pPr>
      <w:r>
        <w:t xml:space="preserve">    NFProfile:</w:t>
      </w:r>
    </w:p>
    <w:p w14:paraId="029F85AB" w14:textId="77777777" w:rsidR="00250159" w:rsidRDefault="00250159" w:rsidP="00250159">
      <w:pPr>
        <w:pStyle w:val="PL"/>
      </w:pPr>
      <w:r>
        <w:t xml:space="preserve">      type: object</w:t>
      </w:r>
    </w:p>
    <w:p w14:paraId="3CD79443" w14:textId="77777777" w:rsidR="00250159" w:rsidRDefault="00250159" w:rsidP="00250159">
      <w:pPr>
        <w:pStyle w:val="PL"/>
      </w:pPr>
      <w:r>
        <w:t xml:space="preserve">      description: 'NF profile stored in NRF, defined in TS 29.510'</w:t>
      </w:r>
    </w:p>
    <w:p w14:paraId="355FAF73" w14:textId="77777777" w:rsidR="00250159" w:rsidRDefault="00250159" w:rsidP="00250159">
      <w:pPr>
        <w:pStyle w:val="PL"/>
      </w:pPr>
      <w:r>
        <w:t xml:space="preserve">      properties:</w:t>
      </w:r>
    </w:p>
    <w:p w14:paraId="32DAA8D8" w14:textId="77777777" w:rsidR="00250159" w:rsidRDefault="00250159" w:rsidP="00250159">
      <w:pPr>
        <w:pStyle w:val="PL"/>
      </w:pPr>
      <w:r>
        <w:t xml:space="preserve">        nFInstanceId:</w:t>
      </w:r>
    </w:p>
    <w:p w14:paraId="098C26B0" w14:textId="77777777" w:rsidR="00250159" w:rsidRDefault="00250159" w:rsidP="00250159">
      <w:pPr>
        <w:pStyle w:val="PL"/>
      </w:pPr>
      <w:r>
        <w:t xml:space="preserve">          type: string</w:t>
      </w:r>
    </w:p>
    <w:p w14:paraId="60B4D499" w14:textId="77777777" w:rsidR="00250159" w:rsidRDefault="00250159" w:rsidP="00250159">
      <w:pPr>
        <w:pStyle w:val="PL"/>
      </w:pPr>
      <w:r>
        <w:t xml:space="preserve">          description: uuid of NF instance</w:t>
      </w:r>
    </w:p>
    <w:p w14:paraId="144CE74C" w14:textId="77777777" w:rsidR="00250159" w:rsidRDefault="00250159" w:rsidP="00250159">
      <w:pPr>
        <w:pStyle w:val="PL"/>
      </w:pPr>
      <w:r>
        <w:t xml:space="preserve">        nFType:</w:t>
      </w:r>
    </w:p>
    <w:p w14:paraId="65520FCC" w14:textId="77777777" w:rsidR="00250159" w:rsidRDefault="00250159" w:rsidP="00250159">
      <w:pPr>
        <w:pStyle w:val="PL"/>
      </w:pPr>
      <w:r>
        <w:t xml:space="preserve">          $ref: 'TS28623_GenericNrm.yaml#/components/schemas/NFType'</w:t>
      </w:r>
    </w:p>
    <w:p w14:paraId="1834E000" w14:textId="77777777" w:rsidR="00250159" w:rsidRDefault="00250159" w:rsidP="00250159">
      <w:pPr>
        <w:pStyle w:val="PL"/>
      </w:pPr>
      <w:r>
        <w:t xml:space="preserve">        nFStatus:</w:t>
      </w:r>
    </w:p>
    <w:p w14:paraId="3F822024" w14:textId="77777777" w:rsidR="00250159" w:rsidRDefault="00250159" w:rsidP="00250159">
      <w:pPr>
        <w:pStyle w:val="PL"/>
      </w:pPr>
      <w:r>
        <w:t xml:space="preserve">          $ref: '#/components/schemas/NFStatus'</w:t>
      </w:r>
    </w:p>
    <w:p w14:paraId="7E17CB22" w14:textId="77777777" w:rsidR="00250159" w:rsidRDefault="00250159" w:rsidP="00250159">
      <w:pPr>
        <w:pStyle w:val="PL"/>
      </w:pPr>
      <w:r>
        <w:t xml:space="preserve">        plmn:</w:t>
      </w:r>
    </w:p>
    <w:p w14:paraId="71D8D12F" w14:textId="77777777" w:rsidR="00250159" w:rsidRDefault="00250159" w:rsidP="00250159">
      <w:pPr>
        <w:pStyle w:val="PL"/>
      </w:pPr>
      <w:r>
        <w:t xml:space="preserve">          $ref: 'TS28623_ComDefs.yaml#/components/schemas/PlmnId'</w:t>
      </w:r>
    </w:p>
    <w:p w14:paraId="25DDDF67" w14:textId="77777777" w:rsidR="00250159" w:rsidRDefault="00250159" w:rsidP="00250159">
      <w:pPr>
        <w:pStyle w:val="PL"/>
      </w:pPr>
      <w:r>
        <w:t xml:space="preserve">        sNssais:</w:t>
      </w:r>
    </w:p>
    <w:p w14:paraId="4BD0387A" w14:textId="77777777" w:rsidR="00250159" w:rsidRDefault="00250159" w:rsidP="00250159">
      <w:pPr>
        <w:pStyle w:val="PL"/>
      </w:pPr>
      <w:r>
        <w:t xml:space="preserve">          $ref: 'TS28541_NrNrm.yaml#/components/schemas/Snssai'</w:t>
      </w:r>
    </w:p>
    <w:p w14:paraId="0E1373CB" w14:textId="77777777" w:rsidR="00250159" w:rsidRDefault="00250159" w:rsidP="00250159">
      <w:pPr>
        <w:pStyle w:val="PL"/>
      </w:pPr>
      <w:r>
        <w:t xml:space="preserve">        fqdn:</w:t>
      </w:r>
    </w:p>
    <w:p w14:paraId="1B4DF390" w14:textId="77777777" w:rsidR="00250159" w:rsidRDefault="00250159" w:rsidP="00250159">
      <w:pPr>
        <w:pStyle w:val="PL"/>
      </w:pPr>
      <w:r>
        <w:t xml:space="preserve">          $ref: 'TS28623_ComDefs.yaml#/components/schemas/Fqdn'</w:t>
      </w:r>
    </w:p>
    <w:p w14:paraId="1885935D" w14:textId="77777777" w:rsidR="00250159" w:rsidRDefault="00250159" w:rsidP="00250159">
      <w:pPr>
        <w:pStyle w:val="PL"/>
      </w:pPr>
      <w:r>
        <w:t xml:space="preserve">        interPlmnFqdn:</w:t>
      </w:r>
    </w:p>
    <w:p w14:paraId="5773052A" w14:textId="77777777" w:rsidR="00250159" w:rsidRDefault="00250159" w:rsidP="00250159">
      <w:pPr>
        <w:pStyle w:val="PL"/>
      </w:pPr>
      <w:r>
        <w:t xml:space="preserve">          $ref: 'TS28623_ComDefs.yaml#/components/schemas/Fqdn'</w:t>
      </w:r>
    </w:p>
    <w:p w14:paraId="729A06CE" w14:textId="77777777" w:rsidR="00250159" w:rsidRDefault="00250159" w:rsidP="00250159">
      <w:pPr>
        <w:pStyle w:val="PL"/>
      </w:pPr>
      <w:r>
        <w:t xml:space="preserve">        nfServices:</w:t>
      </w:r>
    </w:p>
    <w:p w14:paraId="1A03F1EB" w14:textId="77777777" w:rsidR="00250159" w:rsidRDefault="00250159" w:rsidP="00250159">
      <w:pPr>
        <w:pStyle w:val="PL"/>
      </w:pPr>
      <w:r>
        <w:t xml:space="preserve">          type: array</w:t>
      </w:r>
    </w:p>
    <w:p w14:paraId="24647933" w14:textId="77777777" w:rsidR="00250159" w:rsidRDefault="00250159" w:rsidP="00250159">
      <w:pPr>
        <w:pStyle w:val="PL"/>
      </w:pPr>
      <w:r>
        <w:t xml:space="preserve">          items:</w:t>
      </w:r>
    </w:p>
    <w:p w14:paraId="3D8A4F2D" w14:textId="77777777" w:rsidR="00250159" w:rsidRDefault="00250159" w:rsidP="00250159">
      <w:pPr>
        <w:pStyle w:val="PL"/>
      </w:pPr>
      <w:r>
        <w:t xml:space="preserve">            $ref: '#/components/schemas/NFService'</w:t>
      </w:r>
    </w:p>
    <w:p w14:paraId="7E0C4D48" w14:textId="77777777" w:rsidR="00250159" w:rsidRDefault="00250159" w:rsidP="00250159">
      <w:pPr>
        <w:pStyle w:val="PL"/>
      </w:pPr>
      <w:r>
        <w:t xml:space="preserve">    NFService:</w:t>
      </w:r>
    </w:p>
    <w:p w14:paraId="38FDBE7D" w14:textId="77777777" w:rsidR="00250159" w:rsidRDefault="00250159" w:rsidP="00250159">
      <w:pPr>
        <w:pStyle w:val="PL"/>
      </w:pPr>
      <w:r>
        <w:t xml:space="preserve">      type: object</w:t>
      </w:r>
    </w:p>
    <w:p w14:paraId="79819AA6" w14:textId="77777777" w:rsidR="00250159" w:rsidRDefault="00250159" w:rsidP="00250159">
      <w:pPr>
        <w:pStyle w:val="PL"/>
      </w:pPr>
      <w:r>
        <w:t xml:space="preserve">      description: NF Service is defined in TS 29.510</w:t>
      </w:r>
    </w:p>
    <w:p w14:paraId="7C16B8F4" w14:textId="77777777" w:rsidR="00250159" w:rsidRDefault="00250159" w:rsidP="00250159">
      <w:pPr>
        <w:pStyle w:val="PL"/>
      </w:pPr>
      <w:r>
        <w:t xml:space="preserve">      properties:</w:t>
      </w:r>
    </w:p>
    <w:p w14:paraId="0EC26327" w14:textId="77777777" w:rsidR="00250159" w:rsidRDefault="00250159" w:rsidP="00250159">
      <w:pPr>
        <w:pStyle w:val="PL"/>
      </w:pPr>
      <w:r>
        <w:t xml:space="preserve">        serviceInstanceId:</w:t>
      </w:r>
    </w:p>
    <w:p w14:paraId="5262820B" w14:textId="77777777" w:rsidR="00250159" w:rsidRDefault="00250159" w:rsidP="00250159">
      <w:pPr>
        <w:pStyle w:val="PL"/>
      </w:pPr>
      <w:r>
        <w:t xml:space="preserve">          type: string</w:t>
      </w:r>
    </w:p>
    <w:p w14:paraId="2823C6A6" w14:textId="77777777" w:rsidR="00250159" w:rsidRDefault="00250159" w:rsidP="00250159">
      <w:pPr>
        <w:pStyle w:val="PL"/>
      </w:pPr>
      <w:r>
        <w:t xml:space="preserve">        serviceName:</w:t>
      </w:r>
    </w:p>
    <w:p w14:paraId="7F88A24C" w14:textId="77777777" w:rsidR="00250159" w:rsidRDefault="00250159" w:rsidP="00250159">
      <w:pPr>
        <w:pStyle w:val="PL"/>
      </w:pPr>
      <w:r>
        <w:t xml:space="preserve">          type: string</w:t>
      </w:r>
    </w:p>
    <w:p w14:paraId="37C72F34" w14:textId="77777777" w:rsidR="00250159" w:rsidRDefault="00250159" w:rsidP="00250159">
      <w:pPr>
        <w:pStyle w:val="PL"/>
      </w:pPr>
      <w:r>
        <w:t xml:space="preserve">        version:</w:t>
      </w:r>
    </w:p>
    <w:p w14:paraId="6F6A9F73" w14:textId="77777777" w:rsidR="00250159" w:rsidRDefault="00250159" w:rsidP="00250159">
      <w:pPr>
        <w:pStyle w:val="PL"/>
      </w:pPr>
      <w:r>
        <w:t xml:space="preserve">          type: string</w:t>
      </w:r>
    </w:p>
    <w:p w14:paraId="6873FC81" w14:textId="77777777" w:rsidR="00250159" w:rsidRDefault="00250159" w:rsidP="00250159">
      <w:pPr>
        <w:pStyle w:val="PL"/>
      </w:pPr>
      <w:r>
        <w:t xml:space="preserve">        schema:</w:t>
      </w:r>
    </w:p>
    <w:p w14:paraId="44AAD946" w14:textId="77777777" w:rsidR="00250159" w:rsidRDefault="00250159" w:rsidP="00250159">
      <w:pPr>
        <w:pStyle w:val="PL"/>
      </w:pPr>
      <w:r>
        <w:t xml:space="preserve">          type: string</w:t>
      </w:r>
    </w:p>
    <w:p w14:paraId="695E284C" w14:textId="77777777" w:rsidR="00250159" w:rsidRDefault="00250159" w:rsidP="00250159">
      <w:pPr>
        <w:pStyle w:val="PL"/>
      </w:pPr>
      <w:r>
        <w:t xml:space="preserve">        fqdn:</w:t>
      </w:r>
    </w:p>
    <w:p w14:paraId="5C3CCB97" w14:textId="77777777" w:rsidR="00250159" w:rsidRDefault="00250159" w:rsidP="00250159">
      <w:pPr>
        <w:pStyle w:val="PL"/>
      </w:pPr>
      <w:r>
        <w:t xml:space="preserve">          $ref: 'TS28623_ComDefs.yaml#/components/schemas/Fqdn'</w:t>
      </w:r>
    </w:p>
    <w:p w14:paraId="235B53D9" w14:textId="77777777" w:rsidR="00250159" w:rsidRDefault="00250159" w:rsidP="00250159">
      <w:pPr>
        <w:pStyle w:val="PL"/>
      </w:pPr>
      <w:r>
        <w:t xml:space="preserve">        interPlmnFqdn:</w:t>
      </w:r>
    </w:p>
    <w:p w14:paraId="01AC6635" w14:textId="77777777" w:rsidR="00250159" w:rsidRDefault="00250159" w:rsidP="00250159">
      <w:pPr>
        <w:pStyle w:val="PL"/>
      </w:pPr>
      <w:r>
        <w:t xml:space="preserve">          $ref: 'TS28623_ComDefs.yaml#/components/schemas/Fqdn'</w:t>
      </w:r>
    </w:p>
    <w:p w14:paraId="4DD99F79" w14:textId="77777777" w:rsidR="00250159" w:rsidRDefault="00250159" w:rsidP="00250159">
      <w:pPr>
        <w:pStyle w:val="PL"/>
      </w:pPr>
      <w:r>
        <w:t xml:space="preserve">        ipEndPoints:</w:t>
      </w:r>
    </w:p>
    <w:p w14:paraId="30C7C2D9" w14:textId="77777777" w:rsidR="00250159" w:rsidRDefault="00250159" w:rsidP="00250159">
      <w:pPr>
        <w:pStyle w:val="PL"/>
      </w:pPr>
      <w:r>
        <w:t xml:space="preserve">          type: array</w:t>
      </w:r>
    </w:p>
    <w:p w14:paraId="7A8AB9CC" w14:textId="77777777" w:rsidR="00250159" w:rsidRDefault="00250159" w:rsidP="00250159">
      <w:pPr>
        <w:pStyle w:val="PL"/>
      </w:pPr>
      <w:r>
        <w:t xml:space="preserve">          items:</w:t>
      </w:r>
    </w:p>
    <w:p w14:paraId="3706C570" w14:textId="77777777" w:rsidR="00250159" w:rsidRDefault="00250159" w:rsidP="00250159">
      <w:pPr>
        <w:pStyle w:val="PL"/>
      </w:pPr>
      <w:r>
        <w:t xml:space="preserve">            $ref: '#/components/schemas/IpEndPoint'</w:t>
      </w:r>
    </w:p>
    <w:p w14:paraId="19D13D1F" w14:textId="77777777" w:rsidR="00250159" w:rsidRDefault="00250159" w:rsidP="00250159">
      <w:pPr>
        <w:pStyle w:val="PL"/>
      </w:pPr>
      <w:r>
        <w:t xml:space="preserve">        apiPrfix:</w:t>
      </w:r>
    </w:p>
    <w:p w14:paraId="0B22832A" w14:textId="77777777" w:rsidR="00250159" w:rsidRDefault="00250159" w:rsidP="00250159">
      <w:pPr>
        <w:pStyle w:val="PL"/>
      </w:pPr>
      <w:r>
        <w:t xml:space="preserve">          type: string</w:t>
      </w:r>
    </w:p>
    <w:p w14:paraId="460E9EE0" w14:textId="77777777" w:rsidR="00250159" w:rsidRDefault="00250159" w:rsidP="00250159">
      <w:pPr>
        <w:pStyle w:val="PL"/>
      </w:pPr>
      <w:r>
        <w:t xml:space="preserve">        allowedPlmns:</w:t>
      </w:r>
    </w:p>
    <w:p w14:paraId="39F1CF31" w14:textId="77777777" w:rsidR="00250159" w:rsidRDefault="00250159" w:rsidP="00250159">
      <w:pPr>
        <w:pStyle w:val="PL"/>
      </w:pPr>
      <w:r>
        <w:t xml:space="preserve">          $ref: 'TS28623_ComDefs.yaml#/components/schemas/PlmnId'</w:t>
      </w:r>
    </w:p>
    <w:p w14:paraId="0CA66026" w14:textId="77777777" w:rsidR="00250159" w:rsidRDefault="00250159" w:rsidP="00250159">
      <w:pPr>
        <w:pStyle w:val="PL"/>
      </w:pPr>
      <w:r>
        <w:t xml:space="preserve">        allowedNfTypes:</w:t>
      </w:r>
    </w:p>
    <w:p w14:paraId="65C34102" w14:textId="77777777" w:rsidR="00250159" w:rsidRDefault="00250159" w:rsidP="00250159">
      <w:pPr>
        <w:pStyle w:val="PL"/>
      </w:pPr>
      <w:r>
        <w:t xml:space="preserve">          type: array</w:t>
      </w:r>
    </w:p>
    <w:p w14:paraId="0EA1D434" w14:textId="77777777" w:rsidR="00250159" w:rsidRDefault="00250159" w:rsidP="00250159">
      <w:pPr>
        <w:pStyle w:val="PL"/>
      </w:pPr>
      <w:r>
        <w:t xml:space="preserve">          items:</w:t>
      </w:r>
    </w:p>
    <w:p w14:paraId="715686A2" w14:textId="77777777" w:rsidR="00250159" w:rsidRDefault="00250159" w:rsidP="00250159">
      <w:pPr>
        <w:pStyle w:val="PL"/>
      </w:pPr>
      <w:r>
        <w:t xml:space="preserve">            $ref: 'TS28623_GenericNrm.yaml#/components/schemas/NFType'</w:t>
      </w:r>
    </w:p>
    <w:p w14:paraId="1F77FA73" w14:textId="77777777" w:rsidR="00250159" w:rsidRDefault="00250159" w:rsidP="00250159">
      <w:pPr>
        <w:pStyle w:val="PL"/>
      </w:pPr>
      <w:r>
        <w:t xml:space="preserve">        allowedNssais:</w:t>
      </w:r>
    </w:p>
    <w:p w14:paraId="58CFE285" w14:textId="77777777" w:rsidR="00250159" w:rsidRDefault="00250159" w:rsidP="00250159">
      <w:pPr>
        <w:pStyle w:val="PL"/>
      </w:pPr>
      <w:r>
        <w:t xml:space="preserve">          type: array</w:t>
      </w:r>
    </w:p>
    <w:p w14:paraId="3A31F2DD" w14:textId="77777777" w:rsidR="00250159" w:rsidRDefault="00250159" w:rsidP="00250159">
      <w:pPr>
        <w:pStyle w:val="PL"/>
      </w:pPr>
      <w:r>
        <w:t xml:space="preserve">          items:</w:t>
      </w:r>
    </w:p>
    <w:p w14:paraId="293EED5D" w14:textId="77777777" w:rsidR="00250159" w:rsidRDefault="00250159" w:rsidP="00250159">
      <w:pPr>
        <w:pStyle w:val="PL"/>
      </w:pPr>
      <w:r>
        <w:t xml:space="preserve">            $ref: 'TS28541_NrNrm.yaml#/components/schemas/Snssai'</w:t>
      </w:r>
    </w:p>
    <w:p w14:paraId="6E24E3E5" w14:textId="77777777" w:rsidR="00250159" w:rsidRDefault="00250159" w:rsidP="00250159">
      <w:pPr>
        <w:pStyle w:val="PL"/>
      </w:pPr>
      <w:r>
        <w:t xml:space="preserve">    NFStatus:</w:t>
      </w:r>
    </w:p>
    <w:p w14:paraId="1847C39A" w14:textId="77777777" w:rsidR="00250159" w:rsidRDefault="00250159" w:rsidP="00250159">
      <w:pPr>
        <w:pStyle w:val="PL"/>
      </w:pPr>
      <w:r>
        <w:t xml:space="preserve">      type: string</w:t>
      </w:r>
    </w:p>
    <w:p w14:paraId="1427A4B8" w14:textId="77777777" w:rsidR="00250159" w:rsidRDefault="00250159" w:rsidP="00250159">
      <w:pPr>
        <w:pStyle w:val="PL"/>
      </w:pPr>
      <w:r>
        <w:t xml:space="preserve">      description: any of enumrated value</w:t>
      </w:r>
    </w:p>
    <w:p w14:paraId="4FE6DC0B" w14:textId="77777777" w:rsidR="00250159" w:rsidRDefault="00250159" w:rsidP="00250159">
      <w:pPr>
        <w:pStyle w:val="PL"/>
      </w:pPr>
      <w:r>
        <w:t xml:space="preserve">      enum:</w:t>
      </w:r>
    </w:p>
    <w:p w14:paraId="66946A7C" w14:textId="77777777" w:rsidR="00250159" w:rsidRDefault="00250159" w:rsidP="00250159">
      <w:pPr>
        <w:pStyle w:val="PL"/>
      </w:pPr>
      <w:r>
        <w:t xml:space="preserve">        - REGISTERED</w:t>
      </w:r>
    </w:p>
    <w:p w14:paraId="66C604BD" w14:textId="77777777" w:rsidR="00250159" w:rsidRDefault="00250159" w:rsidP="00250159">
      <w:pPr>
        <w:pStyle w:val="PL"/>
      </w:pPr>
      <w:r>
        <w:t xml:space="preserve">        - SUSPENDED</w:t>
      </w:r>
    </w:p>
    <w:p w14:paraId="55B0C3DD" w14:textId="77777777" w:rsidR="00250159" w:rsidRDefault="00250159" w:rsidP="00250159">
      <w:pPr>
        <w:pStyle w:val="PL"/>
      </w:pPr>
      <w:r>
        <w:t xml:space="preserve">    CNSIIdList:</w:t>
      </w:r>
    </w:p>
    <w:p w14:paraId="7956E320" w14:textId="77777777" w:rsidR="00250159" w:rsidRDefault="00250159" w:rsidP="00250159">
      <w:pPr>
        <w:pStyle w:val="PL"/>
      </w:pPr>
      <w:r>
        <w:t xml:space="preserve">      type: array</w:t>
      </w:r>
    </w:p>
    <w:p w14:paraId="15544DC5" w14:textId="77777777" w:rsidR="00250159" w:rsidRDefault="00250159" w:rsidP="00250159">
      <w:pPr>
        <w:pStyle w:val="PL"/>
      </w:pPr>
      <w:r>
        <w:t xml:space="preserve">      items:</w:t>
      </w:r>
    </w:p>
    <w:p w14:paraId="5E383DE1" w14:textId="77777777" w:rsidR="00250159" w:rsidRDefault="00250159" w:rsidP="00250159">
      <w:pPr>
        <w:pStyle w:val="PL"/>
      </w:pPr>
      <w:r>
        <w:t xml:space="preserve">        $ref: '#/components/schemas/CNSIId'</w:t>
      </w:r>
    </w:p>
    <w:p w14:paraId="2EAACD3C" w14:textId="77777777" w:rsidR="00250159" w:rsidRDefault="00250159" w:rsidP="00250159">
      <w:pPr>
        <w:pStyle w:val="PL"/>
      </w:pPr>
      <w:r>
        <w:t xml:space="preserve">    CNSIId:</w:t>
      </w:r>
    </w:p>
    <w:p w14:paraId="6990513C" w14:textId="77777777" w:rsidR="00250159" w:rsidRDefault="00250159" w:rsidP="00250159">
      <w:pPr>
        <w:pStyle w:val="PL"/>
      </w:pPr>
      <w:r>
        <w:t xml:space="preserve">      type: string</w:t>
      </w:r>
    </w:p>
    <w:p w14:paraId="60894DDA" w14:textId="77777777" w:rsidR="00250159" w:rsidRDefault="00250159" w:rsidP="00250159">
      <w:pPr>
        <w:pStyle w:val="PL"/>
      </w:pPr>
      <w:r>
        <w:t xml:space="preserve">      description: CNSI Id is defined in TS 29.531, only for Core Network</w:t>
      </w:r>
    </w:p>
    <w:p w14:paraId="0E7C82FC" w14:textId="77777777" w:rsidR="00250159" w:rsidRDefault="00250159" w:rsidP="00250159">
      <w:pPr>
        <w:pStyle w:val="PL"/>
      </w:pPr>
      <w:r>
        <w:t xml:space="preserve">    TACList:</w:t>
      </w:r>
    </w:p>
    <w:p w14:paraId="59B9A868" w14:textId="77777777" w:rsidR="00250159" w:rsidRDefault="00250159" w:rsidP="00250159">
      <w:pPr>
        <w:pStyle w:val="PL"/>
      </w:pPr>
      <w:r>
        <w:t xml:space="preserve">      type: array</w:t>
      </w:r>
    </w:p>
    <w:p w14:paraId="427E73B9" w14:textId="77777777" w:rsidR="00250159" w:rsidRDefault="00250159" w:rsidP="00250159">
      <w:pPr>
        <w:pStyle w:val="PL"/>
      </w:pPr>
      <w:r>
        <w:t xml:space="preserve">      items:</w:t>
      </w:r>
    </w:p>
    <w:p w14:paraId="082A672A" w14:textId="77777777" w:rsidR="00250159" w:rsidRDefault="00250159" w:rsidP="00250159">
      <w:pPr>
        <w:pStyle w:val="PL"/>
      </w:pPr>
      <w:r>
        <w:t xml:space="preserve">        $ref: 'TS28541_NrNrm.yaml#/components/schemas/NrTac'</w:t>
      </w:r>
    </w:p>
    <w:p w14:paraId="5DC45966" w14:textId="77777777" w:rsidR="00250159" w:rsidRDefault="00250159" w:rsidP="00250159">
      <w:pPr>
        <w:pStyle w:val="PL"/>
      </w:pPr>
      <w:r>
        <w:t xml:space="preserve">    WeightFactor:</w:t>
      </w:r>
    </w:p>
    <w:p w14:paraId="50A67F29" w14:textId="77777777" w:rsidR="00250159" w:rsidRDefault="00250159" w:rsidP="00250159">
      <w:pPr>
        <w:pStyle w:val="PL"/>
      </w:pPr>
      <w:r>
        <w:t xml:space="preserve">      type: integer</w:t>
      </w:r>
    </w:p>
    <w:p w14:paraId="1E693152" w14:textId="77777777" w:rsidR="00250159" w:rsidRDefault="00250159" w:rsidP="00250159">
      <w:pPr>
        <w:pStyle w:val="PL"/>
      </w:pPr>
      <w:r>
        <w:t xml:space="preserve">    AusfInfo:</w:t>
      </w:r>
    </w:p>
    <w:p w14:paraId="4495E012" w14:textId="77777777" w:rsidR="00250159" w:rsidRDefault="00250159" w:rsidP="00250159">
      <w:pPr>
        <w:pStyle w:val="PL"/>
      </w:pPr>
      <w:r>
        <w:t xml:space="preserve">      type: object</w:t>
      </w:r>
    </w:p>
    <w:p w14:paraId="44C1DEBE" w14:textId="77777777" w:rsidR="00250159" w:rsidRDefault="00250159" w:rsidP="00250159">
      <w:pPr>
        <w:pStyle w:val="PL"/>
      </w:pPr>
      <w:r>
        <w:t xml:space="preserve">      properties:</w:t>
      </w:r>
    </w:p>
    <w:p w14:paraId="5C8AEE72" w14:textId="77777777" w:rsidR="00250159" w:rsidRDefault="00250159" w:rsidP="00250159">
      <w:pPr>
        <w:pStyle w:val="PL"/>
      </w:pPr>
      <w:r>
        <w:t xml:space="preserve">        nFSrvGroupId:</w:t>
      </w:r>
    </w:p>
    <w:p w14:paraId="58EA79EF" w14:textId="77777777" w:rsidR="00250159" w:rsidRDefault="00250159" w:rsidP="00250159">
      <w:pPr>
        <w:pStyle w:val="PL"/>
      </w:pPr>
      <w:r>
        <w:t xml:space="preserve">          type: string</w:t>
      </w:r>
    </w:p>
    <w:p w14:paraId="36549C98" w14:textId="77777777" w:rsidR="00250159" w:rsidRDefault="00250159" w:rsidP="00250159">
      <w:pPr>
        <w:pStyle w:val="PL"/>
      </w:pPr>
      <w:r>
        <w:t xml:space="preserve">        supiRanges:</w:t>
      </w:r>
    </w:p>
    <w:p w14:paraId="670833BB" w14:textId="77777777" w:rsidR="00250159" w:rsidRDefault="00250159" w:rsidP="00250159">
      <w:pPr>
        <w:pStyle w:val="PL"/>
      </w:pPr>
      <w:r>
        <w:t xml:space="preserve">          type: array</w:t>
      </w:r>
    </w:p>
    <w:p w14:paraId="40B575D5" w14:textId="77777777" w:rsidR="00250159" w:rsidRDefault="00250159" w:rsidP="00250159">
      <w:pPr>
        <w:pStyle w:val="PL"/>
      </w:pPr>
      <w:r>
        <w:t xml:space="preserve">          items:</w:t>
      </w:r>
    </w:p>
    <w:p w14:paraId="0C76519C" w14:textId="77777777" w:rsidR="00250159" w:rsidRDefault="00250159" w:rsidP="00250159">
      <w:pPr>
        <w:pStyle w:val="PL"/>
      </w:pPr>
      <w:r>
        <w:t xml:space="preserve">            $ref: '#/components/schemas/SupiRange'</w:t>
      </w:r>
    </w:p>
    <w:p w14:paraId="3225905C" w14:textId="77777777" w:rsidR="00250159" w:rsidRDefault="00250159" w:rsidP="00250159">
      <w:pPr>
        <w:pStyle w:val="PL"/>
      </w:pPr>
      <w:r>
        <w:t xml:space="preserve">          minItems: 1</w:t>
      </w:r>
    </w:p>
    <w:p w14:paraId="661FE639" w14:textId="77777777" w:rsidR="00250159" w:rsidRDefault="00250159" w:rsidP="00250159">
      <w:pPr>
        <w:pStyle w:val="PL"/>
      </w:pPr>
      <w:r>
        <w:t xml:space="preserve">        routingIndicators:</w:t>
      </w:r>
    </w:p>
    <w:p w14:paraId="70CFF983" w14:textId="77777777" w:rsidR="00250159" w:rsidRDefault="00250159" w:rsidP="00250159">
      <w:pPr>
        <w:pStyle w:val="PL"/>
      </w:pPr>
      <w:r>
        <w:t xml:space="preserve">          type: array</w:t>
      </w:r>
    </w:p>
    <w:p w14:paraId="75A40A80" w14:textId="77777777" w:rsidR="00250159" w:rsidRDefault="00250159" w:rsidP="00250159">
      <w:pPr>
        <w:pStyle w:val="PL"/>
      </w:pPr>
      <w:r>
        <w:t xml:space="preserve">          items:</w:t>
      </w:r>
    </w:p>
    <w:p w14:paraId="3133D0B4" w14:textId="77777777" w:rsidR="00250159" w:rsidRDefault="00250159" w:rsidP="00250159">
      <w:pPr>
        <w:pStyle w:val="PL"/>
      </w:pPr>
      <w:r>
        <w:t xml:space="preserve">            type: string</w:t>
      </w:r>
    </w:p>
    <w:p w14:paraId="2BDA5B24" w14:textId="77777777" w:rsidR="00250159" w:rsidRDefault="00250159" w:rsidP="00250159">
      <w:pPr>
        <w:pStyle w:val="PL"/>
      </w:pPr>
      <w:r>
        <w:t xml:space="preserve">            pattern: '^[0-9]{1,4}$'</w:t>
      </w:r>
    </w:p>
    <w:p w14:paraId="72E72E12" w14:textId="77777777" w:rsidR="00250159" w:rsidRDefault="00250159" w:rsidP="00250159">
      <w:pPr>
        <w:pStyle w:val="PL"/>
      </w:pPr>
      <w:r>
        <w:t xml:space="preserve">          minItems: 1</w:t>
      </w:r>
    </w:p>
    <w:p w14:paraId="29DF5902" w14:textId="77777777" w:rsidR="00250159" w:rsidRDefault="00250159" w:rsidP="00250159">
      <w:pPr>
        <w:pStyle w:val="PL"/>
      </w:pPr>
      <w:r>
        <w:t xml:space="preserve">        suciInfos:</w:t>
      </w:r>
    </w:p>
    <w:p w14:paraId="78666DED" w14:textId="77777777" w:rsidR="00250159" w:rsidRDefault="00250159" w:rsidP="00250159">
      <w:pPr>
        <w:pStyle w:val="PL"/>
      </w:pPr>
      <w:r>
        <w:t xml:space="preserve">          type: array</w:t>
      </w:r>
    </w:p>
    <w:p w14:paraId="0C9412E3" w14:textId="77777777" w:rsidR="00250159" w:rsidRDefault="00250159" w:rsidP="00250159">
      <w:pPr>
        <w:pStyle w:val="PL"/>
      </w:pPr>
      <w:r>
        <w:t xml:space="preserve">          items:</w:t>
      </w:r>
    </w:p>
    <w:p w14:paraId="27A5569F" w14:textId="77777777" w:rsidR="00250159" w:rsidRDefault="00250159" w:rsidP="00250159">
      <w:pPr>
        <w:pStyle w:val="PL"/>
      </w:pPr>
      <w:r>
        <w:t xml:space="preserve">            $ref: '#/components/schemas/SuciInfo'</w:t>
      </w:r>
    </w:p>
    <w:p w14:paraId="0CF8E888" w14:textId="77777777" w:rsidR="00250159" w:rsidRDefault="00250159" w:rsidP="00250159">
      <w:pPr>
        <w:pStyle w:val="PL"/>
      </w:pPr>
      <w:r>
        <w:t xml:space="preserve">          minItems: 1</w:t>
      </w:r>
    </w:p>
    <w:p w14:paraId="43FD69EB" w14:textId="77777777" w:rsidR="00250159" w:rsidRDefault="00250159" w:rsidP="00250159">
      <w:pPr>
        <w:pStyle w:val="PL"/>
      </w:pPr>
      <w:r>
        <w:t xml:space="preserve">    SupportedDataSet:</w:t>
      </w:r>
    </w:p>
    <w:p w14:paraId="6BD54545" w14:textId="77777777" w:rsidR="00250159" w:rsidRDefault="00250159" w:rsidP="00250159">
      <w:pPr>
        <w:pStyle w:val="PL"/>
      </w:pPr>
      <w:r>
        <w:t xml:space="preserve">      type: string</w:t>
      </w:r>
    </w:p>
    <w:p w14:paraId="6FCF4D4B" w14:textId="77777777" w:rsidR="00250159" w:rsidRDefault="00250159" w:rsidP="00250159">
      <w:pPr>
        <w:pStyle w:val="PL"/>
      </w:pPr>
      <w:r>
        <w:t xml:space="preserve">      description: any of enumrated value</w:t>
      </w:r>
    </w:p>
    <w:p w14:paraId="7ED51F5E" w14:textId="77777777" w:rsidR="00250159" w:rsidRDefault="00250159" w:rsidP="00250159">
      <w:pPr>
        <w:pStyle w:val="PL"/>
      </w:pPr>
      <w:r>
        <w:t xml:space="preserve">      enum:</w:t>
      </w:r>
    </w:p>
    <w:p w14:paraId="5121535B" w14:textId="77777777" w:rsidR="00250159" w:rsidRDefault="00250159" w:rsidP="00250159">
      <w:pPr>
        <w:pStyle w:val="PL"/>
      </w:pPr>
      <w:r>
        <w:t xml:space="preserve">        - SUBSCRIPTION</w:t>
      </w:r>
    </w:p>
    <w:p w14:paraId="0687ADCB" w14:textId="77777777" w:rsidR="00250159" w:rsidRDefault="00250159" w:rsidP="00250159">
      <w:pPr>
        <w:pStyle w:val="PL"/>
      </w:pPr>
      <w:r>
        <w:t xml:space="preserve">        - POLICY</w:t>
      </w:r>
    </w:p>
    <w:p w14:paraId="1E22EF28" w14:textId="77777777" w:rsidR="00250159" w:rsidRDefault="00250159" w:rsidP="00250159">
      <w:pPr>
        <w:pStyle w:val="PL"/>
      </w:pPr>
      <w:r>
        <w:t xml:space="preserve">        - EXPOSURE</w:t>
      </w:r>
    </w:p>
    <w:p w14:paraId="3D3DA407" w14:textId="77777777" w:rsidR="00250159" w:rsidRDefault="00250159" w:rsidP="00250159">
      <w:pPr>
        <w:pStyle w:val="PL"/>
      </w:pPr>
      <w:r>
        <w:t xml:space="preserve">        - APPLICATION</w:t>
      </w:r>
    </w:p>
    <w:p w14:paraId="00CA79DD" w14:textId="77777777" w:rsidR="00250159" w:rsidRDefault="00250159" w:rsidP="00250159">
      <w:pPr>
        <w:pStyle w:val="PL"/>
      </w:pPr>
      <w:r>
        <w:t xml:space="preserve">        - A_PFD</w:t>
      </w:r>
    </w:p>
    <w:p w14:paraId="72B1B42D" w14:textId="77777777" w:rsidR="00250159" w:rsidRDefault="00250159" w:rsidP="00250159">
      <w:pPr>
        <w:pStyle w:val="PL"/>
      </w:pPr>
      <w:r>
        <w:t xml:space="preserve">        - A_AFTI</w:t>
      </w:r>
    </w:p>
    <w:p w14:paraId="265A1896" w14:textId="77777777" w:rsidR="00250159" w:rsidRDefault="00250159" w:rsidP="00250159">
      <w:pPr>
        <w:pStyle w:val="PL"/>
      </w:pPr>
      <w:r>
        <w:t xml:space="preserve">        - A_IPTV</w:t>
      </w:r>
    </w:p>
    <w:p w14:paraId="696E09A2" w14:textId="77777777" w:rsidR="00250159" w:rsidRDefault="00250159" w:rsidP="00250159">
      <w:pPr>
        <w:pStyle w:val="PL"/>
      </w:pPr>
      <w:r>
        <w:t xml:space="preserve">        - A_BDT</w:t>
      </w:r>
    </w:p>
    <w:p w14:paraId="3D746F35" w14:textId="77777777" w:rsidR="00250159" w:rsidRDefault="00250159" w:rsidP="00250159">
      <w:pPr>
        <w:pStyle w:val="PL"/>
      </w:pPr>
      <w:r>
        <w:t xml:space="preserve">        - A_SPD</w:t>
      </w:r>
    </w:p>
    <w:p w14:paraId="36DB188D" w14:textId="77777777" w:rsidR="00250159" w:rsidRDefault="00250159" w:rsidP="00250159">
      <w:pPr>
        <w:pStyle w:val="PL"/>
      </w:pPr>
      <w:r>
        <w:t xml:space="preserve">        - A_EASD</w:t>
      </w:r>
    </w:p>
    <w:p w14:paraId="0E4999F7" w14:textId="77777777" w:rsidR="00250159" w:rsidRPr="00577B89" w:rsidRDefault="00250159" w:rsidP="00250159">
      <w:pPr>
        <w:pStyle w:val="PL"/>
        <w:rPr>
          <w:lang w:val="es-ES"/>
        </w:rPr>
      </w:pPr>
      <w:r>
        <w:t xml:space="preserve">        </w:t>
      </w:r>
      <w:r w:rsidRPr="00577B89">
        <w:rPr>
          <w:lang w:val="es-ES"/>
        </w:rPr>
        <w:t>- A_AMI</w:t>
      </w:r>
    </w:p>
    <w:p w14:paraId="38A449CF" w14:textId="77777777" w:rsidR="00250159" w:rsidRPr="00577B89" w:rsidRDefault="00250159" w:rsidP="00250159">
      <w:pPr>
        <w:pStyle w:val="PL"/>
        <w:rPr>
          <w:lang w:val="es-ES"/>
        </w:rPr>
      </w:pPr>
      <w:r w:rsidRPr="00577B89">
        <w:rPr>
          <w:lang w:val="es-ES"/>
        </w:rPr>
        <w:t xml:space="preserve">        - P_UE</w:t>
      </w:r>
    </w:p>
    <w:p w14:paraId="11B06311" w14:textId="77777777" w:rsidR="00250159" w:rsidRPr="00577B89" w:rsidRDefault="00250159" w:rsidP="00250159">
      <w:pPr>
        <w:pStyle w:val="PL"/>
        <w:rPr>
          <w:lang w:val="es-ES"/>
        </w:rPr>
      </w:pPr>
      <w:r w:rsidRPr="00577B89">
        <w:rPr>
          <w:lang w:val="es-ES"/>
        </w:rPr>
        <w:t xml:space="preserve">        - P_SCD</w:t>
      </w:r>
    </w:p>
    <w:p w14:paraId="36D546FD" w14:textId="77777777" w:rsidR="00250159" w:rsidRPr="00577B89" w:rsidRDefault="00250159" w:rsidP="00250159">
      <w:pPr>
        <w:pStyle w:val="PL"/>
        <w:rPr>
          <w:lang w:val="es-ES"/>
        </w:rPr>
      </w:pPr>
      <w:r w:rsidRPr="00577B89">
        <w:rPr>
          <w:lang w:val="es-ES"/>
        </w:rPr>
        <w:t xml:space="preserve">        - P_BDT</w:t>
      </w:r>
    </w:p>
    <w:p w14:paraId="2F111A26" w14:textId="77777777" w:rsidR="00250159" w:rsidRPr="00577B89" w:rsidRDefault="00250159" w:rsidP="00250159">
      <w:pPr>
        <w:pStyle w:val="PL"/>
        <w:rPr>
          <w:lang w:val="es-ES"/>
        </w:rPr>
      </w:pPr>
      <w:r w:rsidRPr="00577B89">
        <w:rPr>
          <w:lang w:val="es-ES"/>
        </w:rPr>
        <w:t xml:space="preserve">        - P_PLMNUE</w:t>
      </w:r>
    </w:p>
    <w:p w14:paraId="3E24ED29" w14:textId="77777777" w:rsidR="00250159" w:rsidRPr="00577B89" w:rsidRDefault="00250159" w:rsidP="00250159">
      <w:pPr>
        <w:pStyle w:val="PL"/>
        <w:rPr>
          <w:lang w:val="es-ES"/>
        </w:rPr>
      </w:pPr>
      <w:r w:rsidRPr="00577B89">
        <w:rPr>
          <w:lang w:val="es-ES"/>
        </w:rPr>
        <w:t xml:space="preserve">        - P_NSSCD</w:t>
      </w:r>
    </w:p>
    <w:p w14:paraId="29AB1111" w14:textId="77777777" w:rsidR="00250159" w:rsidRPr="00577B89" w:rsidRDefault="00250159" w:rsidP="00250159">
      <w:pPr>
        <w:pStyle w:val="PL"/>
        <w:rPr>
          <w:lang w:val="es-ES"/>
        </w:rPr>
      </w:pPr>
      <w:r w:rsidRPr="00577B89">
        <w:rPr>
          <w:lang w:val="es-ES"/>
        </w:rPr>
        <w:t xml:space="preserve">    NotificationType:      </w:t>
      </w:r>
    </w:p>
    <w:p w14:paraId="22BA847B" w14:textId="77777777" w:rsidR="00250159" w:rsidRPr="00577B89" w:rsidRDefault="00250159" w:rsidP="00250159">
      <w:pPr>
        <w:pStyle w:val="PL"/>
        <w:rPr>
          <w:lang w:val="es-ES"/>
        </w:rPr>
      </w:pPr>
      <w:r w:rsidRPr="00577B89">
        <w:rPr>
          <w:lang w:val="es-ES"/>
        </w:rPr>
        <w:t xml:space="preserve">      type: string</w:t>
      </w:r>
    </w:p>
    <w:p w14:paraId="68792B36" w14:textId="77777777" w:rsidR="00250159" w:rsidRPr="00577B89" w:rsidRDefault="00250159" w:rsidP="00250159">
      <w:pPr>
        <w:pStyle w:val="PL"/>
        <w:rPr>
          <w:lang w:val="es-ES"/>
        </w:rPr>
      </w:pPr>
      <w:r w:rsidRPr="00577B89">
        <w:rPr>
          <w:lang w:val="es-ES"/>
        </w:rPr>
        <w:t xml:space="preserve">      enum:</w:t>
      </w:r>
    </w:p>
    <w:p w14:paraId="0B7BB03B" w14:textId="77777777" w:rsidR="00250159" w:rsidRPr="00577B89" w:rsidRDefault="00250159" w:rsidP="00250159">
      <w:pPr>
        <w:pStyle w:val="PL"/>
        <w:rPr>
          <w:lang w:val="es-ES"/>
        </w:rPr>
      </w:pPr>
      <w:r w:rsidRPr="00577B89">
        <w:rPr>
          <w:lang w:val="es-ES"/>
        </w:rPr>
        <w:t xml:space="preserve">        -  N1_MESSAGES </w:t>
      </w:r>
    </w:p>
    <w:p w14:paraId="23247358" w14:textId="77777777" w:rsidR="00250159" w:rsidRPr="00577B89" w:rsidRDefault="00250159" w:rsidP="00250159">
      <w:pPr>
        <w:pStyle w:val="PL"/>
        <w:rPr>
          <w:lang w:val="es-ES"/>
        </w:rPr>
      </w:pPr>
      <w:r w:rsidRPr="00577B89">
        <w:rPr>
          <w:lang w:val="es-ES"/>
        </w:rPr>
        <w:t xml:space="preserve">        -  N2_INFORMATION</w:t>
      </w:r>
    </w:p>
    <w:p w14:paraId="4869BB61" w14:textId="77777777" w:rsidR="00250159" w:rsidRPr="00577B89" w:rsidRDefault="00250159" w:rsidP="00250159">
      <w:pPr>
        <w:pStyle w:val="PL"/>
        <w:rPr>
          <w:lang w:val="es-ES"/>
        </w:rPr>
      </w:pPr>
      <w:r w:rsidRPr="00577B89">
        <w:rPr>
          <w:lang w:val="es-ES"/>
        </w:rPr>
        <w:t xml:space="preserve">        -  LOCATION_NOTIFICATION</w:t>
      </w:r>
    </w:p>
    <w:p w14:paraId="1B464BDC" w14:textId="77777777" w:rsidR="00250159" w:rsidRPr="00577B89" w:rsidRDefault="00250159" w:rsidP="00250159">
      <w:pPr>
        <w:pStyle w:val="PL"/>
        <w:rPr>
          <w:lang w:val="es-ES"/>
        </w:rPr>
      </w:pPr>
      <w:r w:rsidRPr="00577B89">
        <w:rPr>
          <w:lang w:val="es-ES"/>
        </w:rPr>
        <w:t xml:space="preserve">        -  DATA_REMOVAL_NOTIFICATION</w:t>
      </w:r>
    </w:p>
    <w:p w14:paraId="72D905AB" w14:textId="77777777" w:rsidR="00250159" w:rsidRPr="00577B89" w:rsidRDefault="00250159" w:rsidP="00250159">
      <w:pPr>
        <w:pStyle w:val="PL"/>
        <w:rPr>
          <w:lang w:val="es-ES"/>
        </w:rPr>
      </w:pPr>
      <w:r w:rsidRPr="00577B89">
        <w:rPr>
          <w:lang w:val="es-ES"/>
        </w:rPr>
        <w:t xml:space="preserve">        -  DATA_CHANGE_NOTIFICATION</w:t>
      </w:r>
    </w:p>
    <w:p w14:paraId="0ABB6DA8" w14:textId="77777777" w:rsidR="00250159" w:rsidRPr="00577B89" w:rsidRDefault="00250159" w:rsidP="00250159">
      <w:pPr>
        <w:pStyle w:val="PL"/>
        <w:rPr>
          <w:lang w:val="es-ES"/>
        </w:rPr>
      </w:pPr>
      <w:r w:rsidRPr="00577B89">
        <w:rPr>
          <w:lang w:val="es-ES"/>
        </w:rPr>
        <w:t xml:space="preserve">        -  LOCATION_UPDATE_NOTIFICATION</w:t>
      </w:r>
    </w:p>
    <w:p w14:paraId="536A754F" w14:textId="77777777" w:rsidR="00250159" w:rsidRPr="00577B89" w:rsidRDefault="00250159" w:rsidP="00250159">
      <w:pPr>
        <w:pStyle w:val="PL"/>
        <w:rPr>
          <w:lang w:val="es-ES"/>
        </w:rPr>
      </w:pPr>
      <w:r w:rsidRPr="00577B89">
        <w:rPr>
          <w:lang w:val="es-ES"/>
        </w:rPr>
        <w:t xml:space="preserve">        -  NSSAA_REAUTH_NOTIFICATION</w:t>
      </w:r>
    </w:p>
    <w:p w14:paraId="36234924" w14:textId="77777777" w:rsidR="00250159" w:rsidRPr="00577B89" w:rsidRDefault="00250159" w:rsidP="00250159">
      <w:pPr>
        <w:pStyle w:val="PL"/>
        <w:rPr>
          <w:lang w:val="es-ES"/>
        </w:rPr>
      </w:pPr>
      <w:r w:rsidRPr="00577B89">
        <w:rPr>
          <w:lang w:val="es-ES"/>
        </w:rPr>
        <w:t xml:space="preserve">        -  NSSAA_REVOC_NOTIFICATION</w:t>
      </w:r>
    </w:p>
    <w:p w14:paraId="02B9C412" w14:textId="77777777" w:rsidR="00250159" w:rsidRPr="00577B89" w:rsidRDefault="00250159" w:rsidP="00250159">
      <w:pPr>
        <w:pStyle w:val="PL"/>
        <w:rPr>
          <w:lang w:val="es-ES"/>
        </w:rPr>
      </w:pPr>
      <w:r w:rsidRPr="00577B89">
        <w:rPr>
          <w:lang w:val="es-ES"/>
        </w:rPr>
        <w:t xml:space="preserve">    DefaultNotificationSubscription:</w:t>
      </w:r>
    </w:p>
    <w:p w14:paraId="2BA39FC9" w14:textId="77777777" w:rsidR="00250159" w:rsidRPr="00577B89" w:rsidRDefault="00250159" w:rsidP="00250159">
      <w:pPr>
        <w:pStyle w:val="PL"/>
        <w:rPr>
          <w:lang w:val="es-ES"/>
        </w:rPr>
      </w:pPr>
      <w:r w:rsidRPr="00577B89">
        <w:rPr>
          <w:lang w:val="es-ES"/>
        </w:rPr>
        <w:t xml:space="preserve">      type: object</w:t>
      </w:r>
    </w:p>
    <w:p w14:paraId="3F35B32B" w14:textId="77777777" w:rsidR="00250159" w:rsidRPr="00577B89" w:rsidRDefault="00250159" w:rsidP="00250159">
      <w:pPr>
        <w:pStyle w:val="PL"/>
        <w:rPr>
          <w:lang w:val="es-ES"/>
        </w:rPr>
      </w:pPr>
      <w:r w:rsidRPr="00577B89">
        <w:rPr>
          <w:lang w:val="es-ES"/>
        </w:rPr>
        <w:t xml:space="preserve">      properties:</w:t>
      </w:r>
    </w:p>
    <w:p w14:paraId="0A275E9A" w14:textId="77777777" w:rsidR="00250159" w:rsidRPr="00577B89" w:rsidRDefault="00250159" w:rsidP="00250159">
      <w:pPr>
        <w:pStyle w:val="PL"/>
        <w:rPr>
          <w:lang w:val="es-ES"/>
        </w:rPr>
      </w:pPr>
      <w:r w:rsidRPr="00577B89">
        <w:rPr>
          <w:lang w:val="es-ES"/>
        </w:rPr>
        <w:t xml:space="preserve">        notificationType:</w:t>
      </w:r>
    </w:p>
    <w:p w14:paraId="2364F597" w14:textId="77777777" w:rsidR="00250159" w:rsidRPr="00577B89" w:rsidRDefault="00250159" w:rsidP="00250159">
      <w:pPr>
        <w:pStyle w:val="PL"/>
        <w:rPr>
          <w:lang w:val="es-ES"/>
        </w:rPr>
      </w:pPr>
      <w:r w:rsidRPr="00577B89">
        <w:rPr>
          <w:lang w:val="es-ES"/>
        </w:rPr>
        <w:t xml:space="preserve">          $ref: '#/components/schemas/NotificationType'</w:t>
      </w:r>
    </w:p>
    <w:p w14:paraId="732E6BCF" w14:textId="77777777" w:rsidR="00250159" w:rsidRPr="00577B89" w:rsidRDefault="00250159" w:rsidP="00250159">
      <w:pPr>
        <w:pStyle w:val="PL"/>
        <w:rPr>
          <w:lang w:val="es-ES"/>
        </w:rPr>
      </w:pPr>
      <w:r w:rsidRPr="00577B89">
        <w:rPr>
          <w:lang w:val="es-ES"/>
        </w:rPr>
        <w:t xml:space="preserve">        callbackURI:</w:t>
      </w:r>
    </w:p>
    <w:p w14:paraId="56EAC8C0" w14:textId="77777777" w:rsidR="00250159" w:rsidRPr="00577B89" w:rsidRDefault="00250159" w:rsidP="00250159">
      <w:pPr>
        <w:pStyle w:val="PL"/>
        <w:rPr>
          <w:lang w:val="es-ES"/>
        </w:rPr>
      </w:pPr>
      <w:r w:rsidRPr="00577B89">
        <w:rPr>
          <w:lang w:val="es-ES"/>
        </w:rPr>
        <w:t xml:space="preserve">          type: string</w:t>
      </w:r>
    </w:p>
    <w:p w14:paraId="082464F7" w14:textId="77777777" w:rsidR="00250159" w:rsidRPr="00577B89" w:rsidRDefault="00250159" w:rsidP="00250159">
      <w:pPr>
        <w:pStyle w:val="PL"/>
        <w:rPr>
          <w:lang w:val="es-ES"/>
        </w:rPr>
      </w:pPr>
      <w:r w:rsidRPr="00577B89">
        <w:rPr>
          <w:lang w:val="es-ES"/>
        </w:rPr>
        <w:t xml:space="preserve">        n1MessageClass:  </w:t>
      </w:r>
    </w:p>
    <w:p w14:paraId="77420AD4" w14:textId="77777777" w:rsidR="00250159" w:rsidRPr="00577B89" w:rsidRDefault="00250159" w:rsidP="00250159">
      <w:pPr>
        <w:pStyle w:val="PL"/>
        <w:rPr>
          <w:lang w:val="es-ES"/>
        </w:rPr>
      </w:pPr>
      <w:r w:rsidRPr="00577B89">
        <w:rPr>
          <w:lang w:val="es-ES"/>
        </w:rPr>
        <w:t xml:space="preserve">          type: boolean</w:t>
      </w:r>
    </w:p>
    <w:p w14:paraId="3BA66293" w14:textId="77777777" w:rsidR="00250159" w:rsidRPr="00577B89" w:rsidRDefault="00250159" w:rsidP="00250159">
      <w:pPr>
        <w:pStyle w:val="PL"/>
        <w:rPr>
          <w:lang w:val="es-ES"/>
        </w:rPr>
      </w:pPr>
      <w:r w:rsidRPr="00577B89">
        <w:rPr>
          <w:lang w:val="es-ES"/>
        </w:rPr>
        <w:t xml:space="preserve">        n2InfroamtionClass:</w:t>
      </w:r>
    </w:p>
    <w:p w14:paraId="7920691B" w14:textId="77777777" w:rsidR="00250159" w:rsidRDefault="00250159" w:rsidP="00250159">
      <w:pPr>
        <w:pStyle w:val="PL"/>
      </w:pPr>
      <w:r w:rsidRPr="00577B89">
        <w:rPr>
          <w:lang w:val="es-ES"/>
        </w:rPr>
        <w:t xml:space="preserve">          </w:t>
      </w:r>
      <w:r>
        <w:t>type: boolean</w:t>
      </w:r>
    </w:p>
    <w:p w14:paraId="6B6D2A7D" w14:textId="77777777" w:rsidR="00250159" w:rsidRDefault="00250159" w:rsidP="00250159">
      <w:pPr>
        <w:pStyle w:val="PL"/>
      </w:pPr>
      <w:r>
        <w:t xml:space="preserve">        versions:</w:t>
      </w:r>
    </w:p>
    <w:p w14:paraId="5603FD03" w14:textId="77777777" w:rsidR="00250159" w:rsidRDefault="00250159" w:rsidP="00250159">
      <w:pPr>
        <w:pStyle w:val="PL"/>
      </w:pPr>
      <w:r>
        <w:t xml:space="preserve">          type: string</w:t>
      </w:r>
    </w:p>
    <w:p w14:paraId="720E42D0" w14:textId="77777777" w:rsidR="00250159" w:rsidRDefault="00250159" w:rsidP="00250159">
      <w:pPr>
        <w:pStyle w:val="PL"/>
      </w:pPr>
      <w:r>
        <w:t xml:space="preserve">        binding:</w:t>
      </w:r>
    </w:p>
    <w:p w14:paraId="282626E4" w14:textId="77777777" w:rsidR="00250159" w:rsidRDefault="00250159" w:rsidP="00250159">
      <w:pPr>
        <w:pStyle w:val="PL"/>
      </w:pPr>
      <w:r>
        <w:t xml:space="preserve">          type: string</w:t>
      </w:r>
    </w:p>
    <w:p w14:paraId="5AAEC015" w14:textId="77777777" w:rsidR="00250159" w:rsidRDefault="00250159" w:rsidP="00250159">
      <w:pPr>
        <w:pStyle w:val="PL"/>
      </w:pPr>
      <w:r>
        <w:t xml:space="preserve">    ManagedNFProfile:</w:t>
      </w:r>
    </w:p>
    <w:p w14:paraId="7D0BDBDD" w14:textId="77777777" w:rsidR="00250159" w:rsidRDefault="00250159" w:rsidP="00250159">
      <w:pPr>
        <w:pStyle w:val="PL"/>
      </w:pPr>
      <w:r>
        <w:t xml:space="preserve">      type: object</w:t>
      </w:r>
    </w:p>
    <w:p w14:paraId="4AFE9F40" w14:textId="77777777" w:rsidR="00250159" w:rsidRDefault="00250159" w:rsidP="00250159">
      <w:pPr>
        <w:pStyle w:val="PL"/>
      </w:pPr>
      <w:r>
        <w:t xml:space="preserve">      properties:</w:t>
      </w:r>
    </w:p>
    <w:p w14:paraId="25303EBB" w14:textId="77777777" w:rsidR="00250159" w:rsidRDefault="00250159" w:rsidP="00250159">
      <w:pPr>
        <w:pStyle w:val="PL"/>
      </w:pPr>
      <w:r>
        <w:t xml:space="preserve">        nfInstanceID:</w:t>
      </w:r>
    </w:p>
    <w:p w14:paraId="46E355AA" w14:textId="77777777" w:rsidR="00250159" w:rsidRDefault="00250159" w:rsidP="00250159">
      <w:pPr>
        <w:pStyle w:val="PL"/>
      </w:pPr>
      <w:r>
        <w:t xml:space="preserve">          type: string</w:t>
      </w:r>
    </w:p>
    <w:p w14:paraId="1A5A2A69" w14:textId="77777777" w:rsidR="00250159" w:rsidRDefault="00250159" w:rsidP="00250159">
      <w:pPr>
        <w:pStyle w:val="PL"/>
      </w:pPr>
      <w:r>
        <w:t xml:space="preserve">        nfType:</w:t>
      </w:r>
    </w:p>
    <w:p w14:paraId="1019B4D8" w14:textId="77777777" w:rsidR="00250159" w:rsidRDefault="00250159" w:rsidP="00250159">
      <w:pPr>
        <w:pStyle w:val="PL"/>
      </w:pPr>
      <w:r>
        <w:t xml:space="preserve">          $ref: 'TS28623_GenericNrm.yaml#/components/schemas/NFType'</w:t>
      </w:r>
    </w:p>
    <w:p w14:paraId="453B8CDF" w14:textId="77777777" w:rsidR="00250159" w:rsidRDefault="00250159" w:rsidP="00250159">
      <w:pPr>
        <w:pStyle w:val="PL"/>
      </w:pPr>
      <w:r>
        <w:t xml:space="preserve">        heartbeatTimer:</w:t>
      </w:r>
    </w:p>
    <w:p w14:paraId="18982F04" w14:textId="77777777" w:rsidR="00250159" w:rsidRDefault="00250159" w:rsidP="00250159">
      <w:pPr>
        <w:pStyle w:val="PL"/>
      </w:pPr>
      <w:r>
        <w:t xml:space="preserve">          type: integer</w:t>
      </w:r>
    </w:p>
    <w:p w14:paraId="2150646D" w14:textId="77777777" w:rsidR="00250159" w:rsidRDefault="00250159" w:rsidP="00250159">
      <w:pPr>
        <w:pStyle w:val="PL"/>
      </w:pPr>
      <w:r>
        <w:t xml:space="preserve">        authzInfo:</w:t>
      </w:r>
    </w:p>
    <w:p w14:paraId="24297760" w14:textId="77777777" w:rsidR="00250159" w:rsidRDefault="00250159" w:rsidP="00250159">
      <w:pPr>
        <w:pStyle w:val="PL"/>
      </w:pPr>
      <w:r>
        <w:t xml:space="preserve">          type: string</w:t>
      </w:r>
    </w:p>
    <w:p w14:paraId="65D5662E" w14:textId="77777777" w:rsidR="00250159" w:rsidRDefault="00250159" w:rsidP="00250159">
      <w:pPr>
        <w:pStyle w:val="PL"/>
      </w:pPr>
      <w:r>
        <w:t xml:space="preserve">        hostAddr:</w:t>
      </w:r>
    </w:p>
    <w:p w14:paraId="46BDD76A" w14:textId="77777777" w:rsidR="00250159" w:rsidRDefault="00250159" w:rsidP="00250159">
      <w:pPr>
        <w:pStyle w:val="PL"/>
      </w:pPr>
      <w:r>
        <w:t xml:space="preserve">          $ref: 'TS28623_ComDefs.yaml#/components/schemas/HostAddr'</w:t>
      </w:r>
    </w:p>
    <w:p w14:paraId="7BFDDC24" w14:textId="77777777" w:rsidR="00250159" w:rsidRDefault="00250159" w:rsidP="00250159">
      <w:pPr>
        <w:pStyle w:val="PL"/>
      </w:pPr>
      <w:r>
        <w:t xml:space="preserve">        allowedPLMNs:</w:t>
      </w:r>
    </w:p>
    <w:p w14:paraId="54F33ABA" w14:textId="77777777" w:rsidR="00250159" w:rsidRDefault="00250159" w:rsidP="00250159">
      <w:pPr>
        <w:pStyle w:val="PL"/>
      </w:pPr>
      <w:r>
        <w:t xml:space="preserve">          type: array</w:t>
      </w:r>
    </w:p>
    <w:p w14:paraId="1220CFE8" w14:textId="77777777" w:rsidR="00250159" w:rsidRDefault="00250159" w:rsidP="00250159">
      <w:pPr>
        <w:pStyle w:val="PL"/>
      </w:pPr>
      <w:r>
        <w:t xml:space="preserve">          items:</w:t>
      </w:r>
    </w:p>
    <w:p w14:paraId="0FD4C50F" w14:textId="77777777" w:rsidR="00250159" w:rsidRDefault="00250159" w:rsidP="00250159">
      <w:pPr>
        <w:pStyle w:val="PL"/>
      </w:pPr>
      <w:r>
        <w:t xml:space="preserve">            $ref: 'TS28623_ComDefs.yaml#/components/schemas/PlmnId'</w:t>
      </w:r>
    </w:p>
    <w:p w14:paraId="709898C1" w14:textId="77777777" w:rsidR="00250159" w:rsidRDefault="00250159" w:rsidP="00250159">
      <w:pPr>
        <w:pStyle w:val="PL"/>
      </w:pPr>
      <w:r>
        <w:t xml:space="preserve">        allowedSNPNs:</w:t>
      </w:r>
    </w:p>
    <w:p w14:paraId="292908D2" w14:textId="77777777" w:rsidR="00250159" w:rsidRDefault="00250159" w:rsidP="00250159">
      <w:pPr>
        <w:pStyle w:val="PL"/>
      </w:pPr>
      <w:r>
        <w:t xml:space="preserve">          type: array</w:t>
      </w:r>
    </w:p>
    <w:p w14:paraId="26441890" w14:textId="77777777" w:rsidR="00250159" w:rsidRDefault="00250159" w:rsidP="00250159">
      <w:pPr>
        <w:pStyle w:val="PL"/>
      </w:pPr>
      <w:r>
        <w:t xml:space="preserve">          items:</w:t>
      </w:r>
    </w:p>
    <w:p w14:paraId="1D6F0F9A" w14:textId="77777777" w:rsidR="00250159" w:rsidRDefault="00250159" w:rsidP="00250159">
      <w:pPr>
        <w:pStyle w:val="PL"/>
      </w:pPr>
      <w:r>
        <w:t xml:space="preserve">            $ref: '#/components/schemas/SnpnInfo'</w:t>
      </w:r>
    </w:p>
    <w:p w14:paraId="48B63EC4" w14:textId="77777777" w:rsidR="00250159" w:rsidRDefault="00250159" w:rsidP="00250159">
      <w:pPr>
        <w:pStyle w:val="PL"/>
      </w:pPr>
      <w:r>
        <w:t xml:space="preserve">        allowedNfTypes:</w:t>
      </w:r>
    </w:p>
    <w:p w14:paraId="1292CB69" w14:textId="77777777" w:rsidR="00250159" w:rsidRDefault="00250159" w:rsidP="00250159">
      <w:pPr>
        <w:pStyle w:val="PL"/>
      </w:pPr>
      <w:r>
        <w:t xml:space="preserve">          type: array</w:t>
      </w:r>
    </w:p>
    <w:p w14:paraId="24922555" w14:textId="77777777" w:rsidR="00250159" w:rsidRDefault="00250159" w:rsidP="00250159">
      <w:pPr>
        <w:pStyle w:val="PL"/>
      </w:pPr>
      <w:r>
        <w:t xml:space="preserve">          items:</w:t>
      </w:r>
    </w:p>
    <w:p w14:paraId="15AEEB79" w14:textId="77777777" w:rsidR="00250159" w:rsidRDefault="00250159" w:rsidP="00250159">
      <w:pPr>
        <w:pStyle w:val="PL"/>
      </w:pPr>
      <w:r>
        <w:t xml:space="preserve">            $ref: 'TS28623_GenericNrm.yaml#/components/schemas/NFType'</w:t>
      </w:r>
    </w:p>
    <w:p w14:paraId="728C4045" w14:textId="77777777" w:rsidR="00250159" w:rsidRDefault="00250159" w:rsidP="00250159">
      <w:pPr>
        <w:pStyle w:val="PL"/>
      </w:pPr>
      <w:r>
        <w:t xml:space="preserve">        allowedNfDomains:</w:t>
      </w:r>
    </w:p>
    <w:p w14:paraId="098A8391" w14:textId="77777777" w:rsidR="00250159" w:rsidRDefault="00250159" w:rsidP="00250159">
      <w:pPr>
        <w:pStyle w:val="PL"/>
      </w:pPr>
      <w:r>
        <w:t xml:space="preserve">          type: array</w:t>
      </w:r>
    </w:p>
    <w:p w14:paraId="21E605C1" w14:textId="77777777" w:rsidR="00250159" w:rsidRDefault="00250159" w:rsidP="00250159">
      <w:pPr>
        <w:pStyle w:val="PL"/>
      </w:pPr>
      <w:r>
        <w:t xml:space="preserve">          items: </w:t>
      </w:r>
    </w:p>
    <w:p w14:paraId="107779CF" w14:textId="77777777" w:rsidR="00250159" w:rsidRDefault="00250159" w:rsidP="00250159">
      <w:pPr>
        <w:pStyle w:val="PL"/>
      </w:pPr>
      <w:r>
        <w:t xml:space="preserve">            type: string</w:t>
      </w:r>
    </w:p>
    <w:p w14:paraId="5288B29F" w14:textId="77777777" w:rsidR="00250159" w:rsidRDefault="00250159" w:rsidP="00250159">
      <w:pPr>
        <w:pStyle w:val="PL"/>
      </w:pPr>
      <w:r>
        <w:t xml:space="preserve">        allowedNSSAIs:</w:t>
      </w:r>
    </w:p>
    <w:p w14:paraId="61394EFB" w14:textId="77777777" w:rsidR="00250159" w:rsidRDefault="00250159" w:rsidP="00250159">
      <w:pPr>
        <w:pStyle w:val="PL"/>
      </w:pPr>
      <w:r>
        <w:t xml:space="preserve">          type: array</w:t>
      </w:r>
    </w:p>
    <w:p w14:paraId="6E97EF7D" w14:textId="77777777" w:rsidR="00250159" w:rsidRDefault="00250159" w:rsidP="00250159">
      <w:pPr>
        <w:pStyle w:val="PL"/>
      </w:pPr>
      <w:r>
        <w:t xml:space="preserve">          items:</w:t>
      </w:r>
    </w:p>
    <w:p w14:paraId="55CB755C" w14:textId="77777777" w:rsidR="00250159" w:rsidRDefault="00250159" w:rsidP="00250159">
      <w:pPr>
        <w:pStyle w:val="PL"/>
      </w:pPr>
      <w:r>
        <w:t xml:space="preserve">            $ref: 'TS28541_NrNrm.yaml#/components/schemas/Snssai'</w:t>
      </w:r>
    </w:p>
    <w:p w14:paraId="79623A70" w14:textId="77777777" w:rsidR="00250159" w:rsidRDefault="00250159" w:rsidP="00250159">
      <w:pPr>
        <w:pStyle w:val="PL"/>
      </w:pPr>
      <w:r>
        <w:t xml:space="preserve">        locality:</w:t>
      </w:r>
    </w:p>
    <w:p w14:paraId="4868C9BB" w14:textId="77777777" w:rsidR="00250159" w:rsidRDefault="00250159" w:rsidP="00250159">
      <w:pPr>
        <w:pStyle w:val="PL"/>
      </w:pPr>
      <w:r>
        <w:t xml:space="preserve">          type: string</w:t>
      </w:r>
    </w:p>
    <w:p w14:paraId="770FEC43" w14:textId="77777777" w:rsidR="00250159" w:rsidRDefault="00250159" w:rsidP="00250159">
      <w:pPr>
        <w:pStyle w:val="PL"/>
      </w:pPr>
      <w:r>
        <w:t xml:space="preserve">        capacity:</w:t>
      </w:r>
    </w:p>
    <w:p w14:paraId="38E7C4AB" w14:textId="77777777" w:rsidR="00250159" w:rsidRDefault="00250159" w:rsidP="00250159">
      <w:pPr>
        <w:pStyle w:val="PL"/>
      </w:pPr>
      <w:r>
        <w:t xml:space="preserve">          type: integer</w:t>
      </w:r>
    </w:p>
    <w:p w14:paraId="2E70B78D" w14:textId="77777777" w:rsidR="00250159" w:rsidRDefault="00250159" w:rsidP="00250159">
      <w:pPr>
        <w:pStyle w:val="PL"/>
      </w:pPr>
      <w:r>
        <w:t xml:space="preserve">        nfSetIdList:</w:t>
      </w:r>
    </w:p>
    <w:p w14:paraId="353E777C" w14:textId="77777777" w:rsidR="00250159" w:rsidRDefault="00250159" w:rsidP="00250159">
      <w:pPr>
        <w:pStyle w:val="PL"/>
      </w:pPr>
      <w:r>
        <w:t xml:space="preserve">          type: array</w:t>
      </w:r>
    </w:p>
    <w:p w14:paraId="387AB307" w14:textId="77777777" w:rsidR="00250159" w:rsidRDefault="00250159" w:rsidP="00250159">
      <w:pPr>
        <w:pStyle w:val="PL"/>
      </w:pPr>
      <w:r>
        <w:t xml:space="preserve">          items:</w:t>
      </w:r>
    </w:p>
    <w:p w14:paraId="5632EB5C" w14:textId="77777777" w:rsidR="00250159" w:rsidRDefault="00250159" w:rsidP="00250159">
      <w:pPr>
        <w:pStyle w:val="PL"/>
      </w:pPr>
      <w:r>
        <w:t xml:space="preserve">            type: string</w:t>
      </w:r>
    </w:p>
    <w:p w14:paraId="7A7BFDC3" w14:textId="77777777" w:rsidR="00250159" w:rsidRDefault="00250159" w:rsidP="00250159">
      <w:pPr>
        <w:pStyle w:val="PL"/>
      </w:pPr>
      <w:r>
        <w:t xml:space="preserve">        servingScope:</w:t>
      </w:r>
    </w:p>
    <w:p w14:paraId="01C31DC6" w14:textId="77777777" w:rsidR="00250159" w:rsidRDefault="00250159" w:rsidP="00250159">
      <w:pPr>
        <w:pStyle w:val="PL"/>
      </w:pPr>
      <w:r>
        <w:t xml:space="preserve">          type: array</w:t>
      </w:r>
    </w:p>
    <w:p w14:paraId="3559F931" w14:textId="77777777" w:rsidR="00250159" w:rsidRDefault="00250159" w:rsidP="00250159">
      <w:pPr>
        <w:pStyle w:val="PL"/>
      </w:pPr>
      <w:r>
        <w:t xml:space="preserve">          items:</w:t>
      </w:r>
    </w:p>
    <w:p w14:paraId="57B9927C" w14:textId="77777777" w:rsidR="00250159" w:rsidRDefault="00250159" w:rsidP="00250159">
      <w:pPr>
        <w:pStyle w:val="PL"/>
      </w:pPr>
      <w:r>
        <w:t xml:space="preserve">            type: string</w:t>
      </w:r>
    </w:p>
    <w:p w14:paraId="05358D0C" w14:textId="77777777" w:rsidR="00250159" w:rsidRDefault="00250159" w:rsidP="00250159">
      <w:pPr>
        <w:pStyle w:val="PL"/>
      </w:pPr>
      <w:r>
        <w:t xml:space="preserve">        lcHSupportInd:</w:t>
      </w:r>
    </w:p>
    <w:p w14:paraId="7270AB58" w14:textId="77777777" w:rsidR="00250159" w:rsidRDefault="00250159" w:rsidP="00250159">
      <w:pPr>
        <w:pStyle w:val="PL"/>
      </w:pPr>
      <w:r>
        <w:t xml:space="preserve">          type: boolean</w:t>
      </w:r>
    </w:p>
    <w:p w14:paraId="676A52B1" w14:textId="77777777" w:rsidR="00250159" w:rsidRDefault="00250159" w:rsidP="00250159">
      <w:pPr>
        <w:pStyle w:val="PL"/>
      </w:pPr>
      <w:r>
        <w:t xml:space="preserve">        olcHSupportInd:</w:t>
      </w:r>
    </w:p>
    <w:p w14:paraId="74F336BA" w14:textId="77777777" w:rsidR="00250159" w:rsidRDefault="00250159" w:rsidP="00250159">
      <w:pPr>
        <w:pStyle w:val="PL"/>
      </w:pPr>
      <w:r>
        <w:t xml:space="preserve">          type: boolean</w:t>
      </w:r>
    </w:p>
    <w:p w14:paraId="31876306" w14:textId="77777777" w:rsidR="00250159" w:rsidRDefault="00250159" w:rsidP="00250159">
      <w:pPr>
        <w:pStyle w:val="PL"/>
      </w:pPr>
      <w:r>
        <w:t xml:space="preserve">        nfSetRecoveryTimeList:</w:t>
      </w:r>
    </w:p>
    <w:p w14:paraId="31EEB4EC" w14:textId="77777777" w:rsidR="00250159" w:rsidRDefault="00250159" w:rsidP="00250159">
      <w:pPr>
        <w:pStyle w:val="PL"/>
      </w:pPr>
      <w:r>
        <w:t xml:space="preserve">          type: array</w:t>
      </w:r>
    </w:p>
    <w:p w14:paraId="2D9F901C" w14:textId="77777777" w:rsidR="00250159" w:rsidRDefault="00250159" w:rsidP="00250159">
      <w:pPr>
        <w:pStyle w:val="PL"/>
      </w:pPr>
      <w:r>
        <w:t xml:space="preserve">          items:</w:t>
      </w:r>
    </w:p>
    <w:p w14:paraId="5D685BDC" w14:textId="77777777" w:rsidR="00250159" w:rsidRDefault="00250159" w:rsidP="00250159">
      <w:pPr>
        <w:pStyle w:val="PL"/>
      </w:pPr>
      <w:r>
        <w:t xml:space="preserve">            $ref: 'TS28623_ComDefs.yaml#/components/schemas/DateTime'</w:t>
      </w:r>
    </w:p>
    <w:p w14:paraId="0798F106" w14:textId="77777777" w:rsidR="00250159" w:rsidRDefault="00250159" w:rsidP="00250159">
      <w:pPr>
        <w:pStyle w:val="PL"/>
      </w:pPr>
      <w:r>
        <w:t xml:space="preserve">        scpDomains:</w:t>
      </w:r>
    </w:p>
    <w:p w14:paraId="11632E73" w14:textId="77777777" w:rsidR="00250159" w:rsidRDefault="00250159" w:rsidP="00250159">
      <w:pPr>
        <w:pStyle w:val="PL"/>
      </w:pPr>
      <w:r>
        <w:t xml:space="preserve">          type: array</w:t>
      </w:r>
    </w:p>
    <w:p w14:paraId="24F9BF41" w14:textId="77777777" w:rsidR="00250159" w:rsidRDefault="00250159" w:rsidP="00250159">
      <w:pPr>
        <w:pStyle w:val="PL"/>
      </w:pPr>
      <w:r>
        <w:t xml:space="preserve">          items:</w:t>
      </w:r>
    </w:p>
    <w:p w14:paraId="1C2AF369" w14:textId="77777777" w:rsidR="00250159" w:rsidRDefault="00250159" w:rsidP="00250159">
      <w:pPr>
        <w:pStyle w:val="PL"/>
      </w:pPr>
      <w:r>
        <w:t xml:space="preserve">            type: string</w:t>
      </w:r>
    </w:p>
    <w:p w14:paraId="36C8D1F8" w14:textId="77777777" w:rsidR="00250159" w:rsidRDefault="00250159" w:rsidP="00250159">
      <w:pPr>
        <w:pStyle w:val="PL"/>
      </w:pPr>
      <w:r>
        <w:t xml:space="preserve">        recoveryTime:</w:t>
      </w:r>
    </w:p>
    <w:p w14:paraId="512BF43B" w14:textId="77777777" w:rsidR="00250159" w:rsidRDefault="00250159" w:rsidP="00250159">
      <w:pPr>
        <w:pStyle w:val="PL"/>
      </w:pPr>
      <w:r>
        <w:t xml:space="preserve">           $ref: 'TS28623_ComDefs.yaml#/components/schemas/DateTime'</w:t>
      </w:r>
    </w:p>
    <w:p w14:paraId="1E454CCF" w14:textId="77777777" w:rsidR="00250159" w:rsidRDefault="00250159" w:rsidP="00250159">
      <w:pPr>
        <w:pStyle w:val="PL"/>
      </w:pPr>
      <w:r>
        <w:t xml:space="preserve">        nfServicePersistence:</w:t>
      </w:r>
    </w:p>
    <w:p w14:paraId="63A05EB7" w14:textId="77777777" w:rsidR="00250159" w:rsidRDefault="00250159" w:rsidP="00250159">
      <w:pPr>
        <w:pStyle w:val="PL"/>
      </w:pPr>
      <w:r>
        <w:t xml:space="preserve">           type: boolean</w:t>
      </w:r>
    </w:p>
    <w:p w14:paraId="1A5E7131" w14:textId="77777777" w:rsidR="00250159" w:rsidRDefault="00250159" w:rsidP="00250159">
      <w:pPr>
        <w:pStyle w:val="PL"/>
      </w:pPr>
      <w:r>
        <w:t xml:space="preserve">        nfProfileChangesSupportInd:</w:t>
      </w:r>
    </w:p>
    <w:p w14:paraId="34292F0E" w14:textId="77777777" w:rsidR="00250159" w:rsidRDefault="00250159" w:rsidP="00250159">
      <w:pPr>
        <w:pStyle w:val="PL"/>
      </w:pPr>
      <w:r>
        <w:t xml:space="preserve">           type: boolean</w:t>
      </w:r>
    </w:p>
    <w:p w14:paraId="2AFF0627" w14:textId="77777777" w:rsidR="00250159" w:rsidRDefault="00250159" w:rsidP="00250159">
      <w:pPr>
        <w:pStyle w:val="PL"/>
      </w:pPr>
      <w:r>
        <w:t xml:space="preserve">        defaultNotificationSubscriptions:</w:t>
      </w:r>
    </w:p>
    <w:p w14:paraId="149BC662" w14:textId="77777777" w:rsidR="00250159" w:rsidRDefault="00250159" w:rsidP="00250159">
      <w:pPr>
        <w:pStyle w:val="PL"/>
      </w:pPr>
      <w:r>
        <w:t xml:space="preserve">          type: array</w:t>
      </w:r>
    </w:p>
    <w:p w14:paraId="37166AA1" w14:textId="77777777" w:rsidR="00250159" w:rsidRDefault="00250159" w:rsidP="00250159">
      <w:pPr>
        <w:pStyle w:val="PL"/>
      </w:pPr>
      <w:r>
        <w:t xml:space="preserve">          items:</w:t>
      </w:r>
    </w:p>
    <w:p w14:paraId="720571D6" w14:textId="77777777" w:rsidR="00250159" w:rsidRDefault="00250159" w:rsidP="00250159">
      <w:pPr>
        <w:pStyle w:val="PL"/>
      </w:pPr>
      <w:r>
        <w:t xml:space="preserve">            $ref: '#/components/schemas/DefaultNotificationSubscription'</w:t>
      </w:r>
    </w:p>
    <w:p w14:paraId="55ED064B" w14:textId="77777777" w:rsidR="00250159" w:rsidRDefault="00250159" w:rsidP="00250159">
      <w:pPr>
        <w:pStyle w:val="PL"/>
      </w:pPr>
      <w:r>
        <w:t xml:space="preserve">          minItems: 1</w:t>
      </w:r>
    </w:p>
    <w:p w14:paraId="0117464A" w14:textId="77777777" w:rsidR="00250159" w:rsidRDefault="00250159" w:rsidP="00250159">
      <w:pPr>
        <w:pStyle w:val="PL"/>
      </w:pPr>
      <w:r>
        <w:t xml:space="preserve">        serviceSetRecoveryTimeList:</w:t>
      </w:r>
    </w:p>
    <w:p w14:paraId="74F02C98" w14:textId="77777777" w:rsidR="00250159" w:rsidRDefault="00250159" w:rsidP="00250159">
      <w:pPr>
        <w:pStyle w:val="PL"/>
      </w:pPr>
      <w:r>
        <w:t xml:space="preserve">          type: array</w:t>
      </w:r>
    </w:p>
    <w:p w14:paraId="3CEBA766" w14:textId="77777777" w:rsidR="00250159" w:rsidRDefault="00250159" w:rsidP="00250159">
      <w:pPr>
        <w:pStyle w:val="PL"/>
      </w:pPr>
      <w:r>
        <w:t xml:space="preserve">          items:</w:t>
      </w:r>
    </w:p>
    <w:p w14:paraId="3781D3E4" w14:textId="77777777" w:rsidR="00250159" w:rsidRDefault="00250159" w:rsidP="00250159">
      <w:pPr>
        <w:pStyle w:val="PL"/>
      </w:pPr>
      <w:r>
        <w:t xml:space="preserve">            $ref: 'TS28623_ComDefs.yaml#/components/schemas/DateTime'</w:t>
      </w:r>
    </w:p>
    <w:p w14:paraId="0AAA9185" w14:textId="77777777" w:rsidR="00250159" w:rsidRDefault="00250159" w:rsidP="00250159">
      <w:pPr>
        <w:pStyle w:val="PL"/>
      </w:pPr>
      <w:r>
        <w:t xml:space="preserve">          minItems: 1</w:t>
      </w:r>
    </w:p>
    <w:p w14:paraId="4C9D5DED" w14:textId="77777777" w:rsidR="00250159" w:rsidRDefault="00250159" w:rsidP="00250159">
      <w:pPr>
        <w:pStyle w:val="PL"/>
      </w:pPr>
      <w:r>
        <w:t xml:space="preserve">        vendorId:</w:t>
      </w:r>
    </w:p>
    <w:p w14:paraId="4C29394B" w14:textId="77777777" w:rsidR="00250159" w:rsidRDefault="00250159" w:rsidP="00250159">
      <w:pPr>
        <w:pStyle w:val="PL"/>
      </w:pPr>
      <w:r>
        <w:t xml:space="preserve">          type: string</w:t>
      </w:r>
    </w:p>
    <w:p w14:paraId="6487D72C" w14:textId="77777777" w:rsidR="00250159" w:rsidRDefault="00250159" w:rsidP="00250159">
      <w:pPr>
        <w:pStyle w:val="PL"/>
      </w:pPr>
      <w:r>
        <w:t xml:space="preserve">    SEPPType:</w:t>
      </w:r>
    </w:p>
    <w:p w14:paraId="4A56A686" w14:textId="77777777" w:rsidR="00250159" w:rsidRDefault="00250159" w:rsidP="00250159">
      <w:pPr>
        <w:pStyle w:val="PL"/>
      </w:pPr>
      <w:r>
        <w:t xml:space="preserve">      type: string</w:t>
      </w:r>
    </w:p>
    <w:p w14:paraId="793F3FF6" w14:textId="77777777" w:rsidR="00250159" w:rsidRDefault="00250159" w:rsidP="00250159">
      <w:pPr>
        <w:pStyle w:val="PL"/>
      </w:pPr>
      <w:r>
        <w:t xml:space="preserve">      description: any of enumrated value</w:t>
      </w:r>
    </w:p>
    <w:p w14:paraId="0A85C60B" w14:textId="77777777" w:rsidR="00250159" w:rsidRDefault="00250159" w:rsidP="00250159">
      <w:pPr>
        <w:pStyle w:val="PL"/>
      </w:pPr>
      <w:r>
        <w:t xml:space="preserve">      enum:</w:t>
      </w:r>
    </w:p>
    <w:p w14:paraId="490B4945" w14:textId="77777777" w:rsidR="00250159" w:rsidRDefault="00250159" w:rsidP="00250159">
      <w:pPr>
        <w:pStyle w:val="PL"/>
      </w:pPr>
      <w:r>
        <w:t xml:space="preserve">        - CSEPP</w:t>
      </w:r>
    </w:p>
    <w:p w14:paraId="5106BB86" w14:textId="77777777" w:rsidR="00250159" w:rsidRDefault="00250159" w:rsidP="00250159">
      <w:pPr>
        <w:pStyle w:val="PL"/>
      </w:pPr>
      <w:r>
        <w:t xml:space="preserve">        - PSEPP</w:t>
      </w:r>
    </w:p>
    <w:p w14:paraId="0A54ED42" w14:textId="77777777" w:rsidR="00250159" w:rsidRDefault="00250159" w:rsidP="00250159">
      <w:pPr>
        <w:pStyle w:val="PL"/>
      </w:pPr>
      <w:r>
        <w:t xml:space="preserve">    SupportedFunc:</w:t>
      </w:r>
    </w:p>
    <w:p w14:paraId="771EADD4" w14:textId="77777777" w:rsidR="00250159" w:rsidRDefault="00250159" w:rsidP="00250159">
      <w:pPr>
        <w:pStyle w:val="PL"/>
      </w:pPr>
      <w:r>
        <w:t xml:space="preserve">      type: object</w:t>
      </w:r>
    </w:p>
    <w:p w14:paraId="6EFF8856" w14:textId="77777777" w:rsidR="00250159" w:rsidRDefault="00250159" w:rsidP="00250159">
      <w:pPr>
        <w:pStyle w:val="PL"/>
      </w:pPr>
      <w:r>
        <w:t xml:space="preserve">      properties:</w:t>
      </w:r>
    </w:p>
    <w:p w14:paraId="5C1E41DA" w14:textId="77777777" w:rsidR="00250159" w:rsidRDefault="00250159" w:rsidP="00250159">
      <w:pPr>
        <w:pStyle w:val="PL"/>
      </w:pPr>
      <w:r>
        <w:t xml:space="preserve">        function:</w:t>
      </w:r>
    </w:p>
    <w:p w14:paraId="0FD136B8" w14:textId="77777777" w:rsidR="00250159" w:rsidRDefault="00250159" w:rsidP="00250159">
      <w:pPr>
        <w:pStyle w:val="PL"/>
      </w:pPr>
      <w:r>
        <w:t xml:space="preserve">          type: string</w:t>
      </w:r>
    </w:p>
    <w:p w14:paraId="682CE13F" w14:textId="77777777" w:rsidR="00250159" w:rsidRDefault="00250159" w:rsidP="00250159">
      <w:pPr>
        <w:pStyle w:val="PL"/>
      </w:pPr>
      <w:r>
        <w:t xml:space="preserve">        policy:</w:t>
      </w:r>
    </w:p>
    <w:p w14:paraId="1CCA14C4" w14:textId="77777777" w:rsidR="00250159" w:rsidRDefault="00250159" w:rsidP="00250159">
      <w:pPr>
        <w:pStyle w:val="PL"/>
      </w:pPr>
      <w:r>
        <w:t xml:space="preserve">          type: string</w:t>
      </w:r>
    </w:p>
    <w:p w14:paraId="0F8B65BE" w14:textId="77777777" w:rsidR="00250159" w:rsidRDefault="00250159" w:rsidP="00250159">
      <w:pPr>
        <w:pStyle w:val="PL"/>
      </w:pPr>
      <w:r>
        <w:t xml:space="preserve">    SupportedFuncList:</w:t>
      </w:r>
    </w:p>
    <w:p w14:paraId="71CAE8E3" w14:textId="77777777" w:rsidR="00250159" w:rsidRDefault="00250159" w:rsidP="00250159">
      <w:pPr>
        <w:pStyle w:val="PL"/>
      </w:pPr>
      <w:r>
        <w:t xml:space="preserve">      type: array</w:t>
      </w:r>
    </w:p>
    <w:p w14:paraId="10553584" w14:textId="77777777" w:rsidR="00250159" w:rsidRDefault="00250159" w:rsidP="00250159">
      <w:pPr>
        <w:pStyle w:val="PL"/>
      </w:pPr>
      <w:r>
        <w:t xml:space="preserve">      items:</w:t>
      </w:r>
    </w:p>
    <w:p w14:paraId="2FF2D5E8" w14:textId="77777777" w:rsidR="00250159" w:rsidRDefault="00250159" w:rsidP="00250159">
      <w:pPr>
        <w:pStyle w:val="PL"/>
      </w:pPr>
      <w:r>
        <w:t xml:space="preserve">        $ref: '#/components/schemas/SupportedFunc'</w:t>
      </w:r>
    </w:p>
    <w:p w14:paraId="1204EDAA" w14:textId="77777777" w:rsidR="00250159" w:rsidRDefault="00250159" w:rsidP="00250159">
      <w:pPr>
        <w:pStyle w:val="PL"/>
      </w:pPr>
      <w:r>
        <w:t xml:space="preserve">    CommModelType:</w:t>
      </w:r>
    </w:p>
    <w:p w14:paraId="621E5811" w14:textId="77777777" w:rsidR="00250159" w:rsidRDefault="00250159" w:rsidP="00250159">
      <w:pPr>
        <w:pStyle w:val="PL"/>
      </w:pPr>
      <w:r>
        <w:t xml:space="preserve">      type: string</w:t>
      </w:r>
    </w:p>
    <w:p w14:paraId="41255EB0" w14:textId="77777777" w:rsidR="00250159" w:rsidRDefault="00250159" w:rsidP="00250159">
      <w:pPr>
        <w:pStyle w:val="PL"/>
      </w:pPr>
      <w:r>
        <w:t xml:space="preserve">      description: any of enumrated value</w:t>
      </w:r>
    </w:p>
    <w:p w14:paraId="51AE6FF6" w14:textId="77777777" w:rsidR="00250159" w:rsidRDefault="00250159" w:rsidP="00250159">
      <w:pPr>
        <w:pStyle w:val="PL"/>
      </w:pPr>
      <w:r>
        <w:t xml:space="preserve">      enum:</w:t>
      </w:r>
    </w:p>
    <w:p w14:paraId="2C0A0B08" w14:textId="77777777" w:rsidR="00250159" w:rsidRDefault="00250159" w:rsidP="00250159">
      <w:pPr>
        <w:pStyle w:val="PL"/>
      </w:pPr>
      <w:r>
        <w:t xml:space="preserve">        - DIRECT_COMMUNICATION_WO_NRF</w:t>
      </w:r>
    </w:p>
    <w:p w14:paraId="18560382" w14:textId="77777777" w:rsidR="00250159" w:rsidRDefault="00250159" w:rsidP="00250159">
      <w:pPr>
        <w:pStyle w:val="PL"/>
      </w:pPr>
      <w:r>
        <w:t xml:space="preserve">        - DIRECT_COMMUNICATION_WITH_NRF</w:t>
      </w:r>
    </w:p>
    <w:p w14:paraId="36D13E49" w14:textId="77777777" w:rsidR="00250159" w:rsidRDefault="00250159" w:rsidP="00250159">
      <w:pPr>
        <w:pStyle w:val="PL"/>
      </w:pPr>
      <w:r>
        <w:t xml:space="preserve">        - INDIRECT_COMMUNICATION_WO_DEDICATED_DISCOVERY</w:t>
      </w:r>
    </w:p>
    <w:p w14:paraId="144F48DE" w14:textId="77777777" w:rsidR="00250159" w:rsidRDefault="00250159" w:rsidP="00250159">
      <w:pPr>
        <w:pStyle w:val="PL"/>
      </w:pPr>
      <w:r>
        <w:t xml:space="preserve">        - INDIRECT_COMMUNICATION_WITH_DEDICATED_DISCOVERY</w:t>
      </w:r>
    </w:p>
    <w:p w14:paraId="40AB3807" w14:textId="77777777" w:rsidR="00250159" w:rsidRDefault="00250159" w:rsidP="00250159">
      <w:pPr>
        <w:pStyle w:val="PL"/>
      </w:pPr>
      <w:r>
        <w:t xml:space="preserve">    CommModel:</w:t>
      </w:r>
    </w:p>
    <w:p w14:paraId="0391340C" w14:textId="77777777" w:rsidR="00250159" w:rsidRDefault="00250159" w:rsidP="00250159">
      <w:pPr>
        <w:pStyle w:val="PL"/>
      </w:pPr>
      <w:r>
        <w:t xml:space="preserve">      type: object</w:t>
      </w:r>
    </w:p>
    <w:p w14:paraId="7486591E" w14:textId="77777777" w:rsidR="00250159" w:rsidRDefault="00250159" w:rsidP="00250159">
      <w:pPr>
        <w:pStyle w:val="PL"/>
      </w:pPr>
      <w:r>
        <w:t xml:space="preserve">      properties:</w:t>
      </w:r>
    </w:p>
    <w:p w14:paraId="6115CCE8" w14:textId="77777777" w:rsidR="00250159" w:rsidRDefault="00250159" w:rsidP="00250159">
      <w:pPr>
        <w:pStyle w:val="PL"/>
      </w:pPr>
      <w:r>
        <w:t xml:space="preserve">        groupId:</w:t>
      </w:r>
    </w:p>
    <w:p w14:paraId="1C62C79C" w14:textId="77777777" w:rsidR="00250159" w:rsidRDefault="00250159" w:rsidP="00250159">
      <w:pPr>
        <w:pStyle w:val="PL"/>
      </w:pPr>
      <w:r>
        <w:t xml:space="preserve">          type: integer</w:t>
      </w:r>
    </w:p>
    <w:p w14:paraId="149071A8" w14:textId="77777777" w:rsidR="00250159" w:rsidRDefault="00250159" w:rsidP="00250159">
      <w:pPr>
        <w:pStyle w:val="PL"/>
      </w:pPr>
      <w:r>
        <w:t xml:space="preserve">        commModelType:</w:t>
      </w:r>
    </w:p>
    <w:p w14:paraId="04650689" w14:textId="77777777" w:rsidR="00250159" w:rsidRDefault="00250159" w:rsidP="00250159">
      <w:pPr>
        <w:pStyle w:val="PL"/>
      </w:pPr>
      <w:r>
        <w:t xml:space="preserve">          $ref: '#/components/schemas/CommModelType'</w:t>
      </w:r>
    </w:p>
    <w:p w14:paraId="32B87AB4" w14:textId="77777777" w:rsidR="00250159" w:rsidRDefault="00250159" w:rsidP="00250159">
      <w:pPr>
        <w:pStyle w:val="PL"/>
      </w:pPr>
      <w:r>
        <w:t xml:space="preserve">        targetNFServiceList:</w:t>
      </w:r>
    </w:p>
    <w:p w14:paraId="6A48296C" w14:textId="77777777" w:rsidR="00250159" w:rsidRDefault="00250159" w:rsidP="00250159">
      <w:pPr>
        <w:pStyle w:val="PL"/>
      </w:pPr>
      <w:r>
        <w:t xml:space="preserve">          $ref: 'TS28623_ComDefs.yaml#/components/schemas/DnList'</w:t>
      </w:r>
    </w:p>
    <w:p w14:paraId="6D6A12DC" w14:textId="77777777" w:rsidR="00250159" w:rsidRDefault="00250159" w:rsidP="00250159">
      <w:pPr>
        <w:pStyle w:val="PL"/>
      </w:pPr>
      <w:r>
        <w:t xml:space="preserve">        commModelConfiguration:</w:t>
      </w:r>
    </w:p>
    <w:p w14:paraId="19628114" w14:textId="77777777" w:rsidR="00250159" w:rsidRDefault="00250159" w:rsidP="00250159">
      <w:pPr>
        <w:pStyle w:val="PL"/>
      </w:pPr>
      <w:r>
        <w:t xml:space="preserve">          type: string</w:t>
      </w:r>
    </w:p>
    <w:p w14:paraId="72FE992E" w14:textId="77777777" w:rsidR="00250159" w:rsidRDefault="00250159" w:rsidP="00250159">
      <w:pPr>
        <w:pStyle w:val="PL"/>
      </w:pPr>
      <w:r>
        <w:t xml:space="preserve">    CommModelList:</w:t>
      </w:r>
    </w:p>
    <w:p w14:paraId="2C476D67" w14:textId="77777777" w:rsidR="00250159" w:rsidRDefault="00250159" w:rsidP="00250159">
      <w:pPr>
        <w:pStyle w:val="PL"/>
      </w:pPr>
      <w:r>
        <w:t xml:space="preserve">      type: array</w:t>
      </w:r>
    </w:p>
    <w:p w14:paraId="4B3CCD47" w14:textId="77777777" w:rsidR="00250159" w:rsidRDefault="00250159" w:rsidP="00250159">
      <w:pPr>
        <w:pStyle w:val="PL"/>
      </w:pPr>
      <w:r>
        <w:t xml:space="preserve">      items:</w:t>
      </w:r>
    </w:p>
    <w:p w14:paraId="769BF3DB" w14:textId="77777777" w:rsidR="00250159" w:rsidRDefault="00250159" w:rsidP="00250159">
      <w:pPr>
        <w:pStyle w:val="PL"/>
      </w:pPr>
      <w:r>
        <w:t xml:space="preserve">        $ref: '#/components/schemas/CommModel'</w:t>
      </w:r>
    </w:p>
    <w:p w14:paraId="57E71B4F" w14:textId="77777777" w:rsidR="00250159" w:rsidRDefault="00250159" w:rsidP="00250159">
      <w:pPr>
        <w:pStyle w:val="PL"/>
      </w:pPr>
      <w:r>
        <w:t xml:space="preserve">    CapabilityList:</w:t>
      </w:r>
    </w:p>
    <w:p w14:paraId="580F7E30" w14:textId="77777777" w:rsidR="00250159" w:rsidRDefault="00250159" w:rsidP="00250159">
      <w:pPr>
        <w:pStyle w:val="PL"/>
      </w:pPr>
      <w:r>
        <w:t xml:space="preserve">      type: array</w:t>
      </w:r>
    </w:p>
    <w:p w14:paraId="6568E521" w14:textId="77777777" w:rsidR="00250159" w:rsidRDefault="00250159" w:rsidP="00250159">
      <w:pPr>
        <w:pStyle w:val="PL"/>
      </w:pPr>
      <w:r>
        <w:t xml:space="preserve">      items:</w:t>
      </w:r>
    </w:p>
    <w:p w14:paraId="042B2033" w14:textId="77777777" w:rsidR="00250159" w:rsidRDefault="00250159" w:rsidP="00250159">
      <w:pPr>
        <w:pStyle w:val="PL"/>
      </w:pPr>
      <w:r>
        <w:t xml:space="preserve">        type: string</w:t>
      </w:r>
    </w:p>
    <w:p w14:paraId="057EE5A6" w14:textId="77777777" w:rsidR="00250159" w:rsidRDefault="00250159" w:rsidP="00250159">
      <w:pPr>
        <w:pStyle w:val="PL"/>
      </w:pPr>
      <w:r>
        <w:t xml:space="preserve">    FiveQiDscpMapping:</w:t>
      </w:r>
    </w:p>
    <w:p w14:paraId="703CCFB8" w14:textId="77777777" w:rsidR="00250159" w:rsidRDefault="00250159" w:rsidP="00250159">
      <w:pPr>
        <w:pStyle w:val="PL"/>
      </w:pPr>
      <w:r>
        <w:t xml:space="preserve">      type: object</w:t>
      </w:r>
    </w:p>
    <w:p w14:paraId="67F9AB72" w14:textId="77777777" w:rsidR="00250159" w:rsidRDefault="00250159" w:rsidP="00250159">
      <w:pPr>
        <w:pStyle w:val="PL"/>
      </w:pPr>
      <w:r>
        <w:t xml:space="preserve">      properties:</w:t>
      </w:r>
    </w:p>
    <w:p w14:paraId="703319F0" w14:textId="77777777" w:rsidR="00250159" w:rsidRDefault="00250159" w:rsidP="00250159">
      <w:pPr>
        <w:pStyle w:val="PL"/>
      </w:pPr>
      <w:r>
        <w:t xml:space="preserve">        fiveQIValues:</w:t>
      </w:r>
    </w:p>
    <w:p w14:paraId="7377111C" w14:textId="77777777" w:rsidR="00250159" w:rsidRDefault="00250159" w:rsidP="00250159">
      <w:pPr>
        <w:pStyle w:val="PL"/>
      </w:pPr>
      <w:r>
        <w:t xml:space="preserve">          type: array</w:t>
      </w:r>
    </w:p>
    <w:p w14:paraId="39D84201" w14:textId="77777777" w:rsidR="00250159" w:rsidRDefault="00250159" w:rsidP="00250159">
      <w:pPr>
        <w:pStyle w:val="PL"/>
      </w:pPr>
      <w:r>
        <w:t xml:space="preserve">          items:</w:t>
      </w:r>
    </w:p>
    <w:p w14:paraId="3868EA51" w14:textId="77777777" w:rsidR="00250159" w:rsidRDefault="00250159" w:rsidP="00250159">
      <w:pPr>
        <w:pStyle w:val="PL"/>
      </w:pPr>
      <w:r>
        <w:t xml:space="preserve">            type: integer</w:t>
      </w:r>
    </w:p>
    <w:p w14:paraId="2BF209FB" w14:textId="77777777" w:rsidR="00250159" w:rsidRDefault="00250159" w:rsidP="00250159">
      <w:pPr>
        <w:pStyle w:val="PL"/>
      </w:pPr>
      <w:r>
        <w:t xml:space="preserve">        dscp:</w:t>
      </w:r>
    </w:p>
    <w:p w14:paraId="7F75B2E1" w14:textId="77777777" w:rsidR="00250159" w:rsidRDefault="00250159" w:rsidP="00250159">
      <w:pPr>
        <w:pStyle w:val="PL"/>
      </w:pPr>
      <w:r>
        <w:t xml:space="preserve">          type: integer</w:t>
      </w:r>
    </w:p>
    <w:p w14:paraId="615C53A1" w14:textId="77777777" w:rsidR="00250159" w:rsidRDefault="00250159" w:rsidP="00250159">
      <w:pPr>
        <w:pStyle w:val="PL"/>
      </w:pPr>
      <w:r>
        <w:t xml:space="preserve">    NetworkSliceInfo:</w:t>
      </w:r>
    </w:p>
    <w:p w14:paraId="2E0124ED" w14:textId="77777777" w:rsidR="00250159" w:rsidRDefault="00250159" w:rsidP="00250159">
      <w:pPr>
        <w:pStyle w:val="PL"/>
      </w:pPr>
      <w:r>
        <w:t xml:space="preserve">      type: object</w:t>
      </w:r>
    </w:p>
    <w:p w14:paraId="7CF25EFA" w14:textId="77777777" w:rsidR="00250159" w:rsidRDefault="00250159" w:rsidP="00250159">
      <w:pPr>
        <w:pStyle w:val="PL"/>
      </w:pPr>
      <w:r>
        <w:t xml:space="preserve">      properties:</w:t>
      </w:r>
    </w:p>
    <w:p w14:paraId="79329693" w14:textId="77777777" w:rsidR="00250159" w:rsidRDefault="00250159" w:rsidP="00250159">
      <w:pPr>
        <w:pStyle w:val="PL"/>
      </w:pPr>
      <w:r>
        <w:t xml:space="preserve">        sNSSAI:</w:t>
      </w:r>
    </w:p>
    <w:p w14:paraId="24C78C0D" w14:textId="77777777" w:rsidR="00250159" w:rsidRDefault="00250159" w:rsidP="00250159">
      <w:pPr>
        <w:pStyle w:val="PL"/>
      </w:pPr>
      <w:r>
        <w:t xml:space="preserve">          $ref: 'TS28541_NrNrm.yaml#/components/schemas/Snssai'</w:t>
      </w:r>
    </w:p>
    <w:p w14:paraId="165491F0" w14:textId="77777777" w:rsidR="00250159" w:rsidRDefault="00250159" w:rsidP="00250159">
      <w:pPr>
        <w:pStyle w:val="PL"/>
      </w:pPr>
      <w:r>
        <w:t xml:space="preserve">        cNSIId:</w:t>
      </w:r>
    </w:p>
    <w:p w14:paraId="456F550A" w14:textId="77777777" w:rsidR="00250159" w:rsidRDefault="00250159" w:rsidP="00250159">
      <w:pPr>
        <w:pStyle w:val="PL"/>
      </w:pPr>
      <w:r>
        <w:t xml:space="preserve">          $ref: '#/components/schemas/CNSIId'</w:t>
      </w:r>
    </w:p>
    <w:p w14:paraId="5B1E4AF4" w14:textId="77777777" w:rsidR="00250159" w:rsidRDefault="00250159" w:rsidP="00250159">
      <w:pPr>
        <w:pStyle w:val="PL"/>
      </w:pPr>
      <w:r>
        <w:t xml:space="preserve">        networkSliceRef:</w:t>
      </w:r>
    </w:p>
    <w:p w14:paraId="342E692E" w14:textId="77777777" w:rsidR="00250159" w:rsidRDefault="00250159" w:rsidP="00250159">
      <w:pPr>
        <w:pStyle w:val="PL"/>
      </w:pPr>
      <w:r>
        <w:t xml:space="preserve">          $ref: 'TS28623_ComDefs.yaml#/components/schemas/DnList'</w:t>
      </w:r>
    </w:p>
    <w:p w14:paraId="7385CAD2" w14:textId="77777777" w:rsidR="00250159" w:rsidRDefault="00250159" w:rsidP="00250159">
      <w:pPr>
        <w:pStyle w:val="PL"/>
      </w:pPr>
      <w:r>
        <w:t xml:space="preserve">    NetworkSliceInfoList:</w:t>
      </w:r>
    </w:p>
    <w:p w14:paraId="6EC2D492" w14:textId="77777777" w:rsidR="00250159" w:rsidRDefault="00250159" w:rsidP="00250159">
      <w:pPr>
        <w:pStyle w:val="PL"/>
      </w:pPr>
      <w:r>
        <w:t xml:space="preserve">      type: array</w:t>
      </w:r>
    </w:p>
    <w:p w14:paraId="4361CFAA" w14:textId="77777777" w:rsidR="00250159" w:rsidRDefault="00250159" w:rsidP="00250159">
      <w:pPr>
        <w:pStyle w:val="PL"/>
      </w:pPr>
      <w:r>
        <w:t xml:space="preserve">      items:</w:t>
      </w:r>
    </w:p>
    <w:p w14:paraId="1A687285" w14:textId="77777777" w:rsidR="00250159" w:rsidRDefault="00250159" w:rsidP="00250159">
      <w:pPr>
        <w:pStyle w:val="PL"/>
      </w:pPr>
      <w:r>
        <w:t xml:space="preserve">        $ref: '#/components/schemas/NetworkSliceInfo'</w:t>
      </w:r>
    </w:p>
    <w:p w14:paraId="33FE0FEA" w14:textId="77777777" w:rsidR="00250159" w:rsidRDefault="00250159" w:rsidP="00250159">
      <w:pPr>
        <w:pStyle w:val="PL"/>
      </w:pPr>
    </w:p>
    <w:p w14:paraId="34B5554E" w14:textId="77777777" w:rsidR="00250159" w:rsidRDefault="00250159" w:rsidP="00250159">
      <w:pPr>
        <w:pStyle w:val="PL"/>
      </w:pPr>
      <w:r>
        <w:t xml:space="preserve">    PacketErrorRate:</w:t>
      </w:r>
    </w:p>
    <w:p w14:paraId="2B966E40" w14:textId="77777777" w:rsidR="00250159" w:rsidRDefault="00250159" w:rsidP="00250159">
      <w:pPr>
        <w:pStyle w:val="PL"/>
      </w:pPr>
      <w:r>
        <w:t xml:space="preserve">      type: object</w:t>
      </w:r>
    </w:p>
    <w:p w14:paraId="451049B8" w14:textId="77777777" w:rsidR="00250159" w:rsidRDefault="00250159" w:rsidP="00250159">
      <w:pPr>
        <w:pStyle w:val="PL"/>
      </w:pPr>
      <w:r>
        <w:t xml:space="preserve">      properties:</w:t>
      </w:r>
    </w:p>
    <w:p w14:paraId="1CE8E1BA" w14:textId="77777777" w:rsidR="00250159" w:rsidRDefault="00250159" w:rsidP="00250159">
      <w:pPr>
        <w:pStyle w:val="PL"/>
      </w:pPr>
      <w:r>
        <w:t xml:space="preserve">        scalar:</w:t>
      </w:r>
    </w:p>
    <w:p w14:paraId="2D2853CB" w14:textId="77777777" w:rsidR="00250159" w:rsidRDefault="00250159" w:rsidP="00250159">
      <w:pPr>
        <w:pStyle w:val="PL"/>
      </w:pPr>
      <w:r>
        <w:t xml:space="preserve">          type: integer</w:t>
      </w:r>
    </w:p>
    <w:p w14:paraId="7F236790" w14:textId="77777777" w:rsidR="00250159" w:rsidRDefault="00250159" w:rsidP="00250159">
      <w:pPr>
        <w:pStyle w:val="PL"/>
      </w:pPr>
      <w:r>
        <w:t xml:space="preserve">        exponent:</w:t>
      </w:r>
    </w:p>
    <w:p w14:paraId="0C48F0D5" w14:textId="77777777" w:rsidR="00250159" w:rsidRDefault="00250159" w:rsidP="00250159">
      <w:pPr>
        <w:pStyle w:val="PL"/>
      </w:pPr>
      <w:r>
        <w:t xml:space="preserve">          type: integer</w:t>
      </w:r>
    </w:p>
    <w:p w14:paraId="654BD60C" w14:textId="77777777" w:rsidR="00250159" w:rsidRDefault="00250159" w:rsidP="00250159">
      <w:pPr>
        <w:pStyle w:val="PL"/>
      </w:pPr>
    </w:p>
    <w:p w14:paraId="295F6CD1" w14:textId="77777777" w:rsidR="00250159" w:rsidRDefault="00250159" w:rsidP="00250159">
      <w:pPr>
        <w:pStyle w:val="PL"/>
      </w:pPr>
      <w:r>
        <w:t xml:space="preserve">    GtpUPathDelayThresholdsType:</w:t>
      </w:r>
    </w:p>
    <w:p w14:paraId="4CDE5B54" w14:textId="77777777" w:rsidR="00250159" w:rsidRDefault="00250159" w:rsidP="00250159">
      <w:pPr>
        <w:pStyle w:val="PL"/>
      </w:pPr>
      <w:r>
        <w:t xml:space="preserve">      type: object</w:t>
      </w:r>
    </w:p>
    <w:p w14:paraId="09627159" w14:textId="77777777" w:rsidR="00250159" w:rsidRDefault="00250159" w:rsidP="00250159">
      <w:pPr>
        <w:pStyle w:val="PL"/>
      </w:pPr>
      <w:r>
        <w:t xml:space="preserve">      properties:</w:t>
      </w:r>
    </w:p>
    <w:p w14:paraId="20A30FEB" w14:textId="77777777" w:rsidR="00250159" w:rsidRDefault="00250159" w:rsidP="00250159">
      <w:pPr>
        <w:pStyle w:val="PL"/>
      </w:pPr>
      <w:r>
        <w:t xml:space="preserve">        n3AveragePacketDelayThreshold:</w:t>
      </w:r>
    </w:p>
    <w:p w14:paraId="2AA660C5" w14:textId="77777777" w:rsidR="00250159" w:rsidRDefault="00250159" w:rsidP="00250159">
      <w:pPr>
        <w:pStyle w:val="PL"/>
      </w:pPr>
      <w:r>
        <w:t xml:space="preserve">          type: integer</w:t>
      </w:r>
    </w:p>
    <w:p w14:paraId="4BDB3A76" w14:textId="77777777" w:rsidR="00250159" w:rsidRDefault="00250159" w:rsidP="00250159">
      <w:pPr>
        <w:pStyle w:val="PL"/>
      </w:pPr>
      <w:r>
        <w:t xml:space="preserve">        n3MinPacketDelayThreshold:</w:t>
      </w:r>
    </w:p>
    <w:p w14:paraId="345E92FD" w14:textId="77777777" w:rsidR="00250159" w:rsidRDefault="00250159" w:rsidP="00250159">
      <w:pPr>
        <w:pStyle w:val="PL"/>
      </w:pPr>
      <w:r>
        <w:t xml:space="preserve">          type: integer</w:t>
      </w:r>
    </w:p>
    <w:p w14:paraId="2B39D0BF" w14:textId="77777777" w:rsidR="00250159" w:rsidRDefault="00250159" w:rsidP="00250159">
      <w:pPr>
        <w:pStyle w:val="PL"/>
      </w:pPr>
      <w:r>
        <w:t xml:space="preserve">        n3MaxPacketDelayThreshold:</w:t>
      </w:r>
    </w:p>
    <w:p w14:paraId="640A0B3F" w14:textId="77777777" w:rsidR="00250159" w:rsidRDefault="00250159" w:rsidP="00250159">
      <w:pPr>
        <w:pStyle w:val="PL"/>
      </w:pPr>
      <w:r>
        <w:t xml:space="preserve">          type: integer</w:t>
      </w:r>
    </w:p>
    <w:p w14:paraId="705E643F" w14:textId="77777777" w:rsidR="00250159" w:rsidRDefault="00250159" w:rsidP="00250159">
      <w:pPr>
        <w:pStyle w:val="PL"/>
      </w:pPr>
      <w:r>
        <w:t xml:space="preserve">        n9AveragePacketDelayThreshold:</w:t>
      </w:r>
    </w:p>
    <w:p w14:paraId="7038C875" w14:textId="77777777" w:rsidR="00250159" w:rsidRDefault="00250159" w:rsidP="00250159">
      <w:pPr>
        <w:pStyle w:val="PL"/>
      </w:pPr>
      <w:r>
        <w:t xml:space="preserve">          type: integer</w:t>
      </w:r>
    </w:p>
    <w:p w14:paraId="4D6F2F35" w14:textId="77777777" w:rsidR="00250159" w:rsidRDefault="00250159" w:rsidP="00250159">
      <w:pPr>
        <w:pStyle w:val="PL"/>
      </w:pPr>
      <w:r>
        <w:t xml:space="preserve">        n9MinPacketDelayThreshold:</w:t>
      </w:r>
    </w:p>
    <w:p w14:paraId="3D72E416" w14:textId="77777777" w:rsidR="00250159" w:rsidRDefault="00250159" w:rsidP="00250159">
      <w:pPr>
        <w:pStyle w:val="PL"/>
      </w:pPr>
      <w:r>
        <w:t xml:space="preserve">          type: integer</w:t>
      </w:r>
    </w:p>
    <w:p w14:paraId="7BA5060B" w14:textId="77777777" w:rsidR="00250159" w:rsidRDefault="00250159" w:rsidP="00250159">
      <w:pPr>
        <w:pStyle w:val="PL"/>
      </w:pPr>
      <w:r>
        <w:t xml:space="preserve">        n9MaxPacketDelayThreshold:</w:t>
      </w:r>
    </w:p>
    <w:p w14:paraId="04E5BCF9" w14:textId="77777777" w:rsidR="00250159" w:rsidRDefault="00250159" w:rsidP="00250159">
      <w:pPr>
        <w:pStyle w:val="PL"/>
      </w:pPr>
      <w:r>
        <w:t xml:space="preserve">          type: integer</w:t>
      </w:r>
    </w:p>
    <w:p w14:paraId="7C8F625D" w14:textId="77777777" w:rsidR="00250159" w:rsidRDefault="00250159" w:rsidP="00250159">
      <w:pPr>
        <w:pStyle w:val="PL"/>
      </w:pPr>
      <w:r>
        <w:t xml:space="preserve">    QFPacketDelayThresholdsType:</w:t>
      </w:r>
    </w:p>
    <w:p w14:paraId="23BD75AF" w14:textId="77777777" w:rsidR="00250159" w:rsidRDefault="00250159" w:rsidP="00250159">
      <w:pPr>
        <w:pStyle w:val="PL"/>
      </w:pPr>
      <w:r>
        <w:t xml:space="preserve">      type: object</w:t>
      </w:r>
    </w:p>
    <w:p w14:paraId="365883A1" w14:textId="77777777" w:rsidR="00250159" w:rsidRDefault="00250159" w:rsidP="00250159">
      <w:pPr>
        <w:pStyle w:val="PL"/>
      </w:pPr>
      <w:r>
        <w:t xml:space="preserve">      properties:</w:t>
      </w:r>
    </w:p>
    <w:p w14:paraId="7CBE9525" w14:textId="77777777" w:rsidR="00250159" w:rsidRDefault="00250159" w:rsidP="00250159">
      <w:pPr>
        <w:pStyle w:val="PL"/>
      </w:pPr>
      <w:r>
        <w:t xml:space="preserve">        thresholdDl:</w:t>
      </w:r>
    </w:p>
    <w:p w14:paraId="366CAE98" w14:textId="77777777" w:rsidR="00250159" w:rsidRDefault="00250159" w:rsidP="00250159">
      <w:pPr>
        <w:pStyle w:val="PL"/>
      </w:pPr>
      <w:r>
        <w:t xml:space="preserve">          type: integer</w:t>
      </w:r>
    </w:p>
    <w:p w14:paraId="0272C454" w14:textId="77777777" w:rsidR="00250159" w:rsidRDefault="00250159" w:rsidP="00250159">
      <w:pPr>
        <w:pStyle w:val="PL"/>
      </w:pPr>
      <w:r>
        <w:t xml:space="preserve">        thresholdUl:</w:t>
      </w:r>
    </w:p>
    <w:p w14:paraId="07E28C75" w14:textId="77777777" w:rsidR="00250159" w:rsidRDefault="00250159" w:rsidP="00250159">
      <w:pPr>
        <w:pStyle w:val="PL"/>
      </w:pPr>
      <w:r>
        <w:t xml:space="preserve">          type: integer</w:t>
      </w:r>
    </w:p>
    <w:p w14:paraId="193311FE" w14:textId="77777777" w:rsidR="00250159" w:rsidRDefault="00250159" w:rsidP="00250159">
      <w:pPr>
        <w:pStyle w:val="PL"/>
      </w:pPr>
      <w:r>
        <w:t xml:space="preserve">        thresholdRtt:</w:t>
      </w:r>
    </w:p>
    <w:p w14:paraId="5745EB32" w14:textId="77777777" w:rsidR="00250159" w:rsidRDefault="00250159" w:rsidP="00250159">
      <w:pPr>
        <w:pStyle w:val="PL"/>
      </w:pPr>
      <w:r>
        <w:t xml:space="preserve">          type: integer</w:t>
      </w:r>
    </w:p>
    <w:p w14:paraId="305CB505" w14:textId="77777777" w:rsidR="00250159" w:rsidRDefault="00250159" w:rsidP="00250159">
      <w:pPr>
        <w:pStyle w:val="PL"/>
      </w:pPr>
    </w:p>
    <w:p w14:paraId="6F99467F" w14:textId="77777777" w:rsidR="00250159" w:rsidRDefault="00250159" w:rsidP="00250159">
      <w:pPr>
        <w:pStyle w:val="PL"/>
      </w:pPr>
      <w:r>
        <w:t xml:space="preserve">    QosData:</w:t>
      </w:r>
    </w:p>
    <w:p w14:paraId="6632737D" w14:textId="77777777" w:rsidR="00250159" w:rsidRDefault="00250159" w:rsidP="00250159">
      <w:pPr>
        <w:pStyle w:val="PL"/>
      </w:pPr>
      <w:r>
        <w:t xml:space="preserve">      type: object</w:t>
      </w:r>
    </w:p>
    <w:p w14:paraId="38857E44" w14:textId="77777777" w:rsidR="00250159" w:rsidRDefault="00250159" w:rsidP="00250159">
      <w:pPr>
        <w:pStyle w:val="PL"/>
      </w:pPr>
      <w:r>
        <w:t xml:space="preserve">      properties:</w:t>
      </w:r>
    </w:p>
    <w:p w14:paraId="7449DA34" w14:textId="77777777" w:rsidR="00250159" w:rsidRDefault="00250159" w:rsidP="00250159">
      <w:pPr>
        <w:pStyle w:val="PL"/>
      </w:pPr>
      <w:r>
        <w:t xml:space="preserve">        qosId:</w:t>
      </w:r>
    </w:p>
    <w:p w14:paraId="5045057C" w14:textId="77777777" w:rsidR="00250159" w:rsidRDefault="00250159" w:rsidP="00250159">
      <w:pPr>
        <w:pStyle w:val="PL"/>
      </w:pPr>
      <w:r>
        <w:t xml:space="preserve">          type: string</w:t>
      </w:r>
    </w:p>
    <w:p w14:paraId="02F044FC" w14:textId="77777777" w:rsidR="00250159" w:rsidRDefault="00250159" w:rsidP="00250159">
      <w:pPr>
        <w:pStyle w:val="PL"/>
      </w:pPr>
      <w:r>
        <w:t xml:space="preserve">        fiveQIValue:</w:t>
      </w:r>
    </w:p>
    <w:p w14:paraId="56933057" w14:textId="77777777" w:rsidR="00250159" w:rsidRDefault="00250159" w:rsidP="00250159">
      <w:pPr>
        <w:pStyle w:val="PL"/>
      </w:pPr>
      <w:r>
        <w:t xml:space="preserve">          type: integer</w:t>
      </w:r>
    </w:p>
    <w:p w14:paraId="67B26DAB" w14:textId="77777777" w:rsidR="00250159" w:rsidRDefault="00250159" w:rsidP="00250159">
      <w:pPr>
        <w:pStyle w:val="PL"/>
      </w:pPr>
      <w:r>
        <w:t xml:space="preserve">        maxbrUl:</w:t>
      </w:r>
    </w:p>
    <w:p w14:paraId="432637D3" w14:textId="77777777" w:rsidR="00250159" w:rsidRDefault="00250159" w:rsidP="00250159">
      <w:pPr>
        <w:pStyle w:val="PL"/>
      </w:pPr>
      <w:r>
        <w:t xml:space="preserve">          $ref: 'TS29571_CommonData.yaml#/components/schemas/BitRateRm'</w:t>
      </w:r>
    </w:p>
    <w:p w14:paraId="2C38796A" w14:textId="77777777" w:rsidR="00250159" w:rsidRDefault="00250159" w:rsidP="00250159">
      <w:pPr>
        <w:pStyle w:val="PL"/>
      </w:pPr>
      <w:r>
        <w:t xml:space="preserve">        maxbrDl:</w:t>
      </w:r>
    </w:p>
    <w:p w14:paraId="0D96903B" w14:textId="77777777" w:rsidR="00250159" w:rsidRDefault="00250159" w:rsidP="00250159">
      <w:pPr>
        <w:pStyle w:val="PL"/>
      </w:pPr>
      <w:r>
        <w:t xml:space="preserve">          $ref: 'TS29571_CommonData.yaml#/components/schemas/BitRateRm'</w:t>
      </w:r>
    </w:p>
    <w:p w14:paraId="6427EE2A" w14:textId="77777777" w:rsidR="00250159" w:rsidRDefault="00250159" w:rsidP="00250159">
      <w:pPr>
        <w:pStyle w:val="PL"/>
      </w:pPr>
      <w:r>
        <w:t xml:space="preserve">        gbrUl:</w:t>
      </w:r>
    </w:p>
    <w:p w14:paraId="6AE8AD14" w14:textId="77777777" w:rsidR="00250159" w:rsidRDefault="00250159" w:rsidP="00250159">
      <w:pPr>
        <w:pStyle w:val="PL"/>
      </w:pPr>
      <w:r>
        <w:t xml:space="preserve">          $ref: 'TS29571_CommonData.yaml#/components/schemas/BitRateRm'</w:t>
      </w:r>
    </w:p>
    <w:p w14:paraId="7B44C0B6" w14:textId="77777777" w:rsidR="00250159" w:rsidRDefault="00250159" w:rsidP="00250159">
      <w:pPr>
        <w:pStyle w:val="PL"/>
      </w:pPr>
      <w:r>
        <w:t xml:space="preserve">        gbrDl:</w:t>
      </w:r>
    </w:p>
    <w:p w14:paraId="17A20E6A" w14:textId="77777777" w:rsidR="00250159" w:rsidRDefault="00250159" w:rsidP="00250159">
      <w:pPr>
        <w:pStyle w:val="PL"/>
      </w:pPr>
      <w:r>
        <w:t xml:space="preserve">          $ref: 'TS29571_CommonData.yaml#/components/schemas/BitRateRm'</w:t>
      </w:r>
    </w:p>
    <w:p w14:paraId="3F0FBB92" w14:textId="77777777" w:rsidR="00250159" w:rsidRDefault="00250159" w:rsidP="00250159">
      <w:pPr>
        <w:pStyle w:val="PL"/>
      </w:pPr>
      <w:r>
        <w:t xml:space="preserve">        arp:</w:t>
      </w:r>
    </w:p>
    <w:p w14:paraId="599B9951" w14:textId="77777777" w:rsidR="00250159" w:rsidRDefault="00250159" w:rsidP="00250159">
      <w:pPr>
        <w:pStyle w:val="PL"/>
      </w:pPr>
      <w:r>
        <w:t xml:space="preserve">          $ref: 'TS29571_CommonData.yaml#/components/schemas/Arp'</w:t>
      </w:r>
    </w:p>
    <w:p w14:paraId="4155AAFE" w14:textId="77777777" w:rsidR="00250159" w:rsidRDefault="00250159" w:rsidP="00250159">
      <w:pPr>
        <w:pStyle w:val="PL"/>
      </w:pPr>
      <w:r>
        <w:t xml:space="preserve">        qosNotificationControl:</w:t>
      </w:r>
    </w:p>
    <w:p w14:paraId="0E8DA1B3" w14:textId="77777777" w:rsidR="00250159" w:rsidRDefault="00250159" w:rsidP="00250159">
      <w:pPr>
        <w:pStyle w:val="PL"/>
      </w:pPr>
      <w:r>
        <w:t xml:space="preserve">          type: boolean</w:t>
      </w:r>
    </w:p>
    <w:p w14:paraId="6A81182E" w14:textId="77777777" w:rsidR="00250159" w:rsidRDefault="00250159" w:rsidP="00250159">
      <w:pPr>
        <w:pStyle w:val="PL"/>
      </w:pPr>
      <w:r>
        <w:t xml:space="preserve">        reflectiveQos:</w:t>
      </w:r>
    </w:p>
    <w:p w14:paraId="758999D7" w14:textId="77777777" w:rsidR="00250159" w:rsidRDefault="00250159" w:rsidP="00250159">
      <w:pPr>
        <w:pStyle w:val="PL"/>
      </w:pPr>
      <w:r>
        <w:t xml:space="preserve">          type: boolean</w:t>
      </w:r>
    </w:p>
    <w:p w14:paraId="3ADFB3FC" w14:textId="77777777" w:rsidR="00250159" w:rsidRDefault="00250159" w:rsidP="00250159">
      <w:pPr>
        <w:pStyle w:val="PL"/>
      </w:pPr>
      <w:r>
        <w:t xml:space="preserve">        sharingKeyDl:</w:t>
      </w:r>
    </w:p>
    <w:p w14:paraId="33088D29" w14:textId="77777777" w:rsidR="00250159" w:rsidRDefault="00250159" w:rsidP="00250159">
      <w:pPr>
        <w:pStyle w:val="PL"/>
      </w:pPr>
      <w:r>
        <w:t xml:space="preserve">          type: string</w:t>
      </w:r>
    </w:p>
    <w:p w14:paraId="6A1C23BA" w14:textId="77777777" w:rsidR="00250159" w:rsidRDefault="00250159" w:rsidP="00250159">
      <w:pPr>
        <w:pStyle w:val="PL"/>
      </w:pPr>
      <w:r>
        <w:t xml:space="preserve">        sharingKeyUl:</w:t>
      </w:r>
    </w:p>
    <w:p w14:paraId="54937B7F" w14:textId="77777777" w:rsidR="00250159" w:rsidRDefault="00250159" w:rsidP="00250159">
      <w:pPr>
        <w:pStyle w:val="PL"/>
      </w:pPr>
      <w:r>
        <w:t xml:space="preserve">          type: string</w:t>
      </w:r>
    </w:p>
    <w:p w14:paraId="38F5AAAD" w14:textId="77777777" w:rsidR="00250159" w:rsidRDefault="00250159" w:rsidP="00250159">
      <w:pPr>
        <w:pStyle w:val="PL"/>
      </w:pPr>
      <w:r>
        <w:t xml:space="preserve">        maxPacketLossRateDl:</w:t>
      </w:r>
    </w:p>
    <w:p w14:paraId="43A18C22" w14:textId="77777777" w:rsidR="00250159" w:rsidRDefault="00250159" w:rsidP="00250159">
      <w:pPr>
        <w:pStyle w:val="PL"/>
      </w:pPr>
      <w:r>
        <w:t xml:space="preserve">          $ref: 'TS29571_CommonData.yaml#/components/schemas/PacketLossRateRm'</w:t>
      </w:r>
    </w:p>
    <w:p w14:paraId="2789D3AA" w14:textId="77777777" w:rsidR="00250159" w:rsidRDefault="00250159" w:rsidP="00250159">
      <w:pPr>
        <w:pStyle w:val="PL"/>
      </w:pPr>
      <w:r>
        <w:t xml:space="preserve">        maxPacketLossRateUl:</w:t>
      </w:r>
    </w:p>
    <w:p w14:paraId="6D89D608" w14:textId="77777777" w:rsidR="00250159" w:rsidRDefault="00250159" w:rsidP="00250159">
      <w:pPr>
        <w:pStyle w:val="PL"/>
      </w:pPr>
      <w:r>
        <w:t xml:space="preserve">          $ref: 'TS29571_CommonData.yaml#/components/schemas/PacketLossRateRm'</w:t>
      </w:r>
    </w:p>
    <w:p w14:paraId="5BE4D05D" w14:textId="77777777" w:rsidR="00250159" w:rsidRDefault="00250159" w:rsidP="00250159">
      <w:pPr>
        <w:pStyle w:val="PL"/>
      </w:pPr>
      <w:r>
        <w:t xml:space="preserve">        extMaxDataBurstVol:</w:t>
      </w:r>
    </w:p>
    <w:p w14:paraId="741A6982" w14:textId="77777777" w:rsidR="00250159" w:rsidRDefault="00250159" w:rsidP="00250159">
      <w:pPr>
        <w:pStyle w:val="PL"/>
      </w:pPr>
      <w:r>
        <w:t xml:space="preserve">          $ref: 'TS29571_CommonData.yaml#/components/schemas/ExtMaxDataBurstVolRm'</w:t>
      </w:r>
    </w:p>
    <w:p w14:paraId="344E8561" w14:textId="77777777" w:rsidR="00250159" w:rsidRDefault="00250159" w:rsidP="00250159">
      <w:pPr>
        <w:pStyle w:val="PL"/>
      </w:pPr>
    </w:p>
    <w:p w14:paraId="435FBC78" w14:textId="77777777" w:rsidR="00250159" w:rsidRDefault="00250159" w:rsidP="00250159">
      <w:pPr>
        <w:pStyle w:val="PL"/>
      </w:pPr>
      <w:r>
        <w:t xml:space="preserve">    QosDataList:</w:t>
      </w:r>
    </w:p>
    <w:p w14:paraId="4ACE2674" w14:textId="77777777" w:rsidR="00250159" w:rsidRDefault="00250159" w:rsidP="00250159">
      <w:pPr>
        <w:pStyle w:val="PL"/>
      </w:pPr>
      <w:r>
        <w:t xml:space="preserve">      type: array</w:t>
      </w:r>
    </w:p>
    <w:p w14:paraId="61A60854" w14:textId="77777777" w:rsidR="00250159" w:rsidRDefault="00250159" w:rsidP="00250159">
      <w:pPr>
        <w:pStyle w:val="PL"/>
      </w:pPr>
      <w:r>
        <w:t xml:space="preserve">      items:</w:t>
      </w:r>
    </w:p>
    <w:p w14:paraId="399A76B4" w14:textId="77777777" w:rsidR="00250159" w:rsidRDefault="00250159" w:rsidP="00250159">
      <w:pPr>
        <w:pStyle w:val="PL"/>
      </w:pPr>
      <w:r>
        <w:t xml:space="preserve">        $ref: '#/components/schemas/QosData'</w:t>
      </w:r>
    </w:p>
    <w:p w14:paraId="75C8985A" w14:textId="77777777" w:rsidR="00250159" w:rsidRDefault="00250159" w:rsidP="00250159">
      <w:pPr>
        <w:pStyle w:val="PL"/>
      </w:pPr>
    </w:p>
    <w:p w14:paraId="2B89A10B" w14:textId="77777777" w:rsidR="00250159" w:rsidRDefault="00250159" w:rsidP="00250159">
      <w:pPr>
        <w:pStyle w:val="PL"/>
      </w:pPr>
      <w:r>
        <w:t xml:space="preserve">    SteeringMode:</w:t>
      </w:r>
    </w:p>
    <w:p w14:paraId="59F3EFA5" w14:textId="77777777" w:rsidR="00250159" w:rsidRDefault="00250159" w:rsidP="00250159">
      <w:pPr>
        <w:pStyle w:val="PL"/>
      </w:pPr>
      <w:r>
        <w:t xml:space="preserve">      type: object</w:t>
      </w:r>
    </w:p>
    <w:p w14:paraId="7E3D862C" w14:textId="77777777" w:rsidR="00250159" w:rsidRDefault="00250159" w:rsidP="00250159">
      <w:pPr>
        <w:pStyle w:val="PL"/>
      </w:pPr>
      <w:r>
        <w:t xml:space="preserve">      properties:</w:t>
      </w:r>
    </w:p>
    <w:p w14:paraId="19514225" w14:textId="77777777" w:rsidR="00250159" w:rsidRDefault="00250159" w:rsidP="00250159">
      <w:pPr>
        <w:pStyle w:val="PL"/>
      </w:pPr>
      <w:r>
        <w:t xml:space="preserve">        steerModeValue:</w:t>
      </w:r>
    </w:p>
    <w:p w14:paraId="5D63382B" w14:textId="77777777" w:rsidR="00250159" w:rsidRDefault="00250159" w:rsidP="00250159">
      <w:pPr>
        <w:pStyle w:val="PL"/>
      </w:pPr>
      <w:r>
        <w:t xml:space="preserve">          $ref: 'TS29512_Npcf_SMPolicyControl.yaml#/components/schemas/SteerModeValue'</w:t>
      </w:r>
    </w:p>
    <w:p w14:paraId="426EA256" w14:textId="77777777" w:rsidR="00250159" w:rsidRDefault="00250159" w:rsidP="00250159">
      <w:pPr>
        <w:pStyle w:val="PL"/>
      </w:pPr>
      <w:r>
        <w:t xml:space="preserve">        active:</w:t>
      </w:r>
    </w:p>
    <w:p w14:paraId="2956997B" w14:textId="77777777" w:rsidR="00250159" w:rsidRDefault="00250159" w:rsidP="00250159">
      <w:pPr>
        <w:pStyle w:val="PL"/>
      </w:pPr>
      <w:r>
        <w:t xml:space="preserve">          $ref: 'TS29571_CommonData.yaml#/components/schemas/AccessType'</w:t>
      </w:r>
    </w:p>
    <w:p w14:paraId="7A4ACE29" w14:textId="77777777" w:rsidR="00250159" w:rsidRDefault="00250159" w:rsidP="00250159">
      <w:pPr>
        <w:pStyle w:val="PL"/>
      </w:pPr>
      <w:r>
        <w:t xml:space="preserve">        standby:</w:t>
      </w:r>
    </w:p>
    <w:p w14:paraId="22D3E9DE" w14:textId="77777777" w:rsidR="00250159" w:rsidRDefault="00250159" w:rsidP="00250159">
      <w:pPr>
        <w:pStyle w:val="PL"/>
      </w:pPr>
      <w:r>
        <w:t xml:space="preserve">          $ref: 'TS29571_CommonData.yaml#/components/schemas/AccessTypeRm'</w:t>
      </w:r>
    </w:p>
    <w:p w14:paraId="36BF9D93" w14:textId="77777777" w:rsidR="00250159" w:rsidRDefault="00250159" w:rsidP="00250159">
      <w:pPr>
        <w:pStyle w:val="PL"/>
      </w:pPr>
      <w:r>
        <w:t xml:space="preserve">        threeGLoad:</w:t>
      </w:r>
    </w:p>
    <w:p w14:paraId="700CE585" w14:textId="77777777" w:rsidR="00250159" w:rsidRDefault="00250159" w:rsidP="00250159">
      <w:pPr>
        <w:pStyle w:val="PL"/>
      </w:pPr>
      <w:r>
        <w:t xml:space="preserve">          $ref: 'TS29571_CommonData.yaml#/components/schemas/Uinteger'</w:t>
      </w:r>
    </w:p>
    <w:p w14:paraId="39CE0658" w14:textId="77777777" w:rsidR="00250159" w:rsidRDefault="00250159" w:rsidP="00250159">
      <w:pPr>
        <w:pStyle w:val="PL"/>
      </w:pPr>
      <w:r>
        <w:t xml:space="preserve">        prioAcc:</w:t>
      </w:r>
    </w:p>
    <w:p w14:paraId="2FD62E85" w14:textId="77777777" w:rsidR="00250159" w:rsidRDefault="00250159" w:rsidP="00250159">
      <w:pPr>
        <w:pStyle w:val="PL"/>
      </w:pPr>
      <w:r>
        <w:t xml:space="preserve">          $ref: 'TS29571_CommonData.yaml#/components/schemas/AccessType'</w:t>
      </w:r>
    </w:p>
    <w:p w14:paraId="46C361E8" w14:textId="77777777" w:rsidR="00250159" w:rsidRDefault="00250159" w:rsidP="00250159">
      <w:pPr>
        <w:pStyle w:val="PL"/>
      </w:pPr>
    </w:p>
    <w:p w14:paraId="508FE6F5" w14:textId="77777777" w:rsidR="00250159" w:rsidRDefault="00250159" w:rsidP="00250159">
      <w:pPr>
        <w:pStyle w:val="PL"/>
      </w:pPr>
      <w:r>
        <w:t xml:space="preserve">    TrafficControlData:</w:t>
      </w:r>
    </w:p>
    <w:p w14:paraId="3B9C3180" w14:textId="77777777" w:rsidR="00250159" w:rsidRDefault="00250159" w:rsidP="00250159">
      <w:pPr>
        <w:pStyle w:val="PL"/>
      </w:pPr>
      <w:r>
        <w:t xml:space="preserve">      type: object</w:t>
      </w:r>
    </w:p>
    <w:p w14:paraId="7223D5F0" w14:textId="77777777" w:rsidR="00250159" w:rsidRDefault="00250159" w:rsidP="00250159">
      <w:pPr>
        <w:pStyle w:val="PL"/>
      </w:pPr>
      <w:r>
        <w:t xml:space="preserve">      properties:</w:t>
      </w:r>
    </w:p>
    <w:p w14:paraId="63D33B3E" w14:textId="77777777" w:rsidR="00250159" w:rsidRDefault="00250159" w:rsidP="00250159">
      <w:pPr>
        <w:pStyle w:val="PL"/>
      </w:pPr>
      <w:r>
        <w:t xml:space="preserve">        tcId:</w:t>
      </w:r>
    </w:p>
    <w:p w14:paraId="39949875" w14:textId="77777777" w:rsidR="00250159" w:rsidRDefault="00250159" w:rsidP="00250159">
      <w:pPr>
        <w:pStyle w:val="PL"/>
      </w:pPr>
      <w:r>
        <w:t xml:space="preserve">          type: string</w:t>
      </w:r>
    </w:p>
    <w:p w14:paraId="14A99FAA" w14:textId="77777777" w:rsidR="00250159" w:rsidRDefault="00250159" w:rsidP="00250159">
      <w:pPr>
        <w:pStyle w:val="PL"/>
      </w:pPr>
      <w:r>
        <w:t xml:space="preserve">        flowStatus:</w:t>
      </w:r>
    </w:p>
    <w:p w14:paraId="4A5F0A75" w14:textId="77777777" w:rsidR="00250159" w:rsidRDefault="00250159" w:rsidP="00250159">
      <w:pPr>
        <w:pStyle w:val="PL"/>
      </w:pPr>
      <w:r>
        <w:t xml:space="preserve">          $ref: 'TS29514_Npcf_PolicyAuthorization.yaml#/components/schemas/FlowStatus'</w:t>
      </w:r>
    </w:p>
    <w:p w14:paraId="3B211235" w14:textId="77777777" w:rsidR="00250159" w:rsidRDefault="00250159" w:rsidP="00250159">
      <w:pPr>
        <w:pStyle w:val="PL"/>
      </w:pPr>
      <w:r>
        <w:t xml:space="preserve">        redirectInfo:</w:t>
      </w:r>
    </w:p>
    <w:p w14:paraId="7EC43DB6" w14:textId="77777777" w:rsidR="00250159" w:rsidRDefault="00250159" w:rsidP="00250159">
      <w:pPr>
        <w:pStyle w:val="PL"/>
      </w:pPr>
      <w:r>
        <w:t xml:space="preserve">          $ref: 'TS29512_Npcf_SMPolicyControl.yaml#/components/schemas/RedirectInformation'</w:t>
      </w:r>
    </w:p>
    <w:p w14:paraId="498073BD" w14:textId="77777777" w:rsidR="00250159" w:rsidRDefault="00250159" w:rsidP="00250159">
      <w:pPr>
        <w:pStyle w:val="PL"/>
      </w:pPr>
      <w:r>
        <w:t xml:space="preserve">        addRedirectInfo:</w:t>
      </w:r>
    </w:p>
    <w:p w14:paraId="5FE506FB" w14:textId="77777777" w:rsidR="00250159" w:rsidRDefault="00250159" w:rsidP="00250159">
      <w:pPr>
        <w:pStyle w:val="PL"/>
      </w:pPr>
      <w:r>
        <w:t xml:space="preserve">          type: array</w:t>
      </w:r>
    </w:p>
    <w:p w14:paraId="7049A58B" w14:textId="77777777" w:rsidR="00250159" w:rsidRDefault="00250159" w:rsidP="00250159">
      <w:pPr>
        <w:pStyle w:val="PL"/>
      </w:pPr>
      <w:r>
        <w:t xml:space="preserve">          items:</w:t>
      </w:r>
    </w:p>
    <w:p w14:paraId="5460C7F2" w14:textId="77777777" w:rsidR="00250159" w:rsidRDefault="00250159" w:rsidP="00250159">
      <w:pPr>
        <w:pStyle w:val="PL"/>
      </w:pPr>
      <w:r>
        <w:t xml:space="preserve">            $ref: 'TS29512_Npcf_SMPolicyControl.yaml#/components/schemas/RedirectInformation'</w:t>
      </w:r>
    </w:p>
    <w:p w14:paraId="1FE371E6" w14:textId="77777777" w:rsidR="00250159" w:rsidRDefault="00250159" w:rsidP="00250159">
      <w:pPr>
        <w:pStyle w:val="PL"/>
      </w:pPr>
      <w:r>
        <w:t xml:space="preserve">          minItems: 1</w:t>
      </w:r>
    </w:p>
    <w:p w14:paraId="73953601" w14:textId="77777777" w:rsidR="00250159" w:rsidRDefault="00250159" w:rsidP="00250159">
      <w:pPr>
        <w:pStyle w:val="PL"/>
      </w:pPr>
      <w:r>
        <w:t xml:space="preserve">        muteNotif:</w:t>
      </w:r>
    </w:p>
    <w:p w14:paraId="3E45C012" w14:textId="77777777" w:rsidR="00250159" w:rsidRDefault="00250159" w:rsidP="00250159">
      <w:pPr>
        <w:pStyle w:val="PL"/>
      </w:pPr>
      <w:r>
        <w:t xml:space="preserve">          type: boolean</w:t>
      </w:r>
    </w:p>
    <w:p w14:paraId="14E6482F" w14:textId="77777777" w:rsidR="00250159" w:rsidRDefault="00250159" w:rsidP="00250159">
      <w:pPr>
        <w:pStyle w:val="PL"/>
      </w:pPr>
      <w:r>
        <w:t xml:space="preserve">        trafficSteeringPolIdDl:</w:t>
      </w:r>
    </w:p>
    <w:p w14:paraId="616BFE27" w14:textId="77777777" w:rsidR="00250159" w:rsidRDefault="00250159" w:rsidP="00250159">
      <w:pPr>
        <w:pStyle w:val="PL"/>
      </w:pPr>
      <w:r>
        <w:t xml:space="preserve">          type: string</w:t>
      </w:r>
    </w:p>
    <w:p w14:paraId="0701F829" w14:textId="77777777" w:rsidR="00250159" w:rsidRDefault="00250159" w:rsidP="00250159">
      <w:pPr>
        <w:pStyle w:val="PL"/>
      </w:pPr>
      <w:r>
        <w:t xml:space="preserve">          nullable: true</w:t>
      </w:r>
    </w:p>
    <w:p w14:paraId="7199F623" w14:textId="77777777" w:rsidR="00250159" w:rsidRDefault="00250159" w:rsidP="00250159">
      <w:pPr>
        <w:pStyle w:val="PL"/>
      </w:pPr>
      <w:r>
        <w:t xml:space="preserve">        trafficSteeringPolIdUl:</w:t>
      </w:r>
    </w:p>
    <w:p w14:paraId="3A84943A" w14:textId="77777777" w:rsidR="00250159" w:rsidRDefault="00250159" w:rsidP="00250159">
      <w:pPr>
        <w:pStyle w:val="PL"/>
      </w:pPr>
      <w:r>
        <w:t xml:space="preserve">          type: string</w:t>
      </w:r>
    </w:p>
    <w:p w14:paraId="0B374420" w14:textId="77777777" w:rsidR="00250159" w:rsidRDefault="00250159" w:rsidP="00250159">
      <w:pPr>
        <w:pStyle w:val="PL"/>
      </w:pPr>
      <w:r>
        <w:t xml:space="preserve">          nullable: true</w:t>
      </w:r>
    </w:p>
    <w:p w14:paraId="623D24F0" w14:textId="77777777" w:rsidR="00250159" w:rsidRDefault="00250159" w:rsidP="00250159">
      <w:pPr>
        <w:pStyle w:val="PL"/>
      </w:pPr>
      <w:r>
        <w:t xml:space="preserve">        routeToLocs:</w:t>
      </w:r>
    </w:p>
    <w:p w14:paraId="5EBEF68F" w14:textId="77777777" w:rsidR="00250159" w:rsidRDefault="00250159" w:rsidP="00250159">
      <w:pPr>
        <w:pStyle w:val="PL"/>
      </w:pPr>
      <w:r>
        <w:t xml:space="preserve">          type: array</w:t>
      </w:r>
    </w:p>
    <w:p w14:paraId="5F05B0F3" w14:textId="77777777" w:rsidR="00250159" w:rsidRDefault="00250159" w:rsidP="00250159">
      <w:pPr>
        <w:pStyle w:val="PL"/>
      </w:pPr>
      <w:r>
        <w:t xml:space="preserve">          items:</w:t>
      </w:r>
    </w:p>
    <w:p w14:paraId="786254C8" w14:textId="77777777" w:rsidR="00250159" w:rsidRDefault="00250159" w:rsidP="00250159">
      <w:pPr>
        <w:pStyle w:val="PL"/>
      </w:pPr>
      <w:r>
        <w:t xml:space="preserve">            $ref: 'TS29571_CommonData.yaml#/components/schemas/RouteToLocation'</w:t>
      </w:r>
    </w:p>
    <w:p w14:paraId="6F5B7C2F" w14:textId="77777777" w:rsidR="00250159" w:rsidRDefault="00250159" w:rsidP="00250159">
      <w:pPr>
        <w:pStyle w:val="PL"/>
      </w:pPr>
      <w:r>
        <w:t xml:space="preserve">        traffCorreInd:</w:t>
      </w:r>
    </w:p>
    <w:p w14:paraId="23B7F6E9" w14:textId="77777777" w:rsidR="00250159" w:rsidRDefault="00250159" w:rsidP="00250159">
      <w:pPr>
        <w:pStyle w:val="PL"/>
      </w:pPr>
      <w:r>
        <w:t xml:space="preserve">          type: boolean</w:t>
      </w:r>
    </w:p>
    <w:p w14:paraId="63880868" w14:textId="77777777" w:rsidR="00250159" w:rsidRDefault="00250159" w:rsidP="00250159">
      <w:pPr>
        <w:pStyle w:val="PL"/>
      </w:pPr>
      <w:r>
        <w:t xml:space="preserve">        upPathChgEvent:</w:t>
      </w:r>
    </w:p>
    <w:p w14:paraId="74B76DB9" w14:textId="77777777" w:rsidR="00250159" w:rsidRDefault="00250159" w:rsidP="00250159">
      <w:pPr>
        <w:pStyle w:val="PL"/>
      </w:pPr>
      <w:r>
        <w:t xml:space="preserve">          $ref: 'TS29512_Npcf_SMPolicyControl.yaml#/components/schemas/UpPathChgEvent'</w:t>
      </w:r>
    </w:p>
    <w:p w14:paraId="3BF93A48" w14:textId="77777777" w:rsidR="00250159" w:rsidRDefault="00250159" w:rsidP="00250159">
      <w:pPr>
        <w:pStyle w:val="PL"/>
      </w:pPr>
      <w:r>
        <w:t xml:space="preserve">        steerFun:</w:t>
      </w:r>
    </w:p>
    <w:p w14:paraId="633DC188" w14:textId="77777777" w:rsidR="00250159" w:rsidRDefault="00250159" w:rsidP="00250159">
      <w:pPr>
        <w:pStyle w:val="PL"/>
      </w:pPr>
      <w:r>
        <w:t xml:space="preserve">          $ref: 'TS29512_Npcf_SMPolicyControl.yaml#/components/schemas/SteeringFunctionality'</w:t>
      </w:r>
    </w:p>
    <w:p w14:paraId="53367564" w14:textId="77777777" w:rsidR="00250159" w:rsidRDefault="00250159" w:rsidP="00250159">
      <w:pPr>
        <w:pStyle w:val="PL"/>
      </w:pPr>
      <w:r>
        <w:t xml:space="preserve">        steerModeDl:</w:t>
      </w:r>
    </w:p>
    <w:p w14:paraId="6B426840" w14:textId="77777777" w:rsidR="00250159" w:rsidRDefault="00250159" w:rsidP="00250159">
      <w:pPr>
        <w:pStyle w:val="PL"/>
      </w:pPr>
      <w:r>
        <w:t xml:space="preserve">          $ref: '#/components/schemas/SteeringMode'</w:t>
      </w:r>
    </w:p>
    <w:p w14:paraId="6DA640CE" w14:textId="77777777" w:rsidR="00250159" w:rsidRDefault="00250159" w:rsidP="00250159">
      <w:pPr>
        <w:pStyle w:val="PL"/>
      </w:pPr>
      <w:r>
        <w:t xml:space="preserve">        steerModeUl:</w:t>
      </w:r>
    </w:p>
    <w:p w14:paraId="1E110BDC" w14:textId="77777777" w:rsidR="00250159" w:rsidRDefault="00250159" w:rsidP="00250159">
      <w:pPr>
        <w:pStyle w:val="PL"/>
      </w:pPr>
      <w:r>
        <w:t xml:space="preserve">          $ref: '#/components/schemas/SteeringMode'</w:t>
      </w:r>
    </w:p>
    <w:p w14:paraId="0F00B57E" w14:textId="77777777" w:rsidR="00250159" w:rsidRDefault="00250159" w:rsidP="00250159">
      <w:pPr>
        <w:pStyle w:val="PL"/>
      </w:pPr>
      <w:r>
        <w:t xml:space="preserve">        mulAccCtrl:</w:t>
      </w:r>
    </w:p>
    <w:p w14:paraId="293F4997" w14:textId="77777777" w:rsidR="00250159" w:rsidRDefault="00250159" w:rsidP="00250159">
      <w:pPr>
        <w:pStyle w:val="PL"/>
      </w:pPr>
      <w:r>
        <w:t xml:space="preserve">          $ref: 'TS29512_Npcf_SMPolicyControl.yaml#/components/schemas/MulticastAccessControl'</w:t>
      </w:r>
    </w:p>
    <w:p w14:paraId="7BF6DCC6" w14:textId="77777777" w:rsidR="00250159" w:rsidRDefault="00250159" w:rsidP="00250159">
      <w:pPr>
        <w:pStyle w:val="PL"/>
      </w:pPr>
      <w:r>
        <w:t xml:space="preserve">        snssaiList:</w:t>
      </w:r>
    </w:p>
    <w:p w14:paraId="48809D9A" w14:textId="77777777" w:rsidR="00250159" w:rsidRDefault="00250159" w:rsidP="00250159">
      <w:pPr>
        <w:pStyle w:val="PL"/>
      </w:pPr>
      <w:r>
        <w:t xml:space="preserve">          $ref: '#/components/schemas/SnssaiList'</w:t>
      </w:r>
    </w:p>
    <w:p w14:paraId="092AF896" w14:textId="77777777" w:rsidR="00250159" w:rsidRDefault="00250159" w:rsidP="00250159">
      <w:pPr>
        <w:pStyle w:val="PL"/>
      </w:pPr>
    </w:p>
    <w:p w14:paraId="508F4B96" w14:textId="77777777" w:rsidR="00250159" w:rsidRDefault="00250159" w:rsidP="00250159">
      <w:pPr>
        <w:pStyle w:val="PL"/>
      </w:pPr>
      <w:r>
        <w:t xml:space="preserve">    TrafficControlDataList:</w:t>
      </w:r>
    </w:p>
    <w:p w14:paraId="2453A311" w14:textId="77777777" w:rsidR="00250159" w:rsidRDefault="00250159" w:rsidP="00250159">
      <w:pPr>
        <w:pStyle w:val="PL"/>
      </w:pPr>
      <w:r>
        <w:t xml:space="preserve">      type: array</w:t>
      </w:r>
    </w:p>
    <w:p w14:paraId="37A39A65" w14:textId="77777777" w:rsidR="00250159" w:rsidRDefault="00250159" w:rsidP="00250159">
      <w:pPr>
        <w:pStyle w:val="PL"/>
      </w:pPr>
      <w:r>
        <w:t xml:space="preserve">      items:</w:t>
      </w:r>
    </w:p>
    <w:p w14:paraId="1A66D8A7" w14:textId="77777777" w:rsidR="00250159" w:rsidRDefault="00250159" w:rsidP="00250159">
      <w:pPr>
        <w:pStyle w:val="PL"/>
      </w:pPr>
      <w:r>
        <w:t xml:space="preserve">        $ref: '#/components/schemas/TrafficControlData'</w:t>
      </w:r>
    </w:p>
    <w:p w14:paraId="76924ED7" w14:textId="77777777" w:rsidR="00250159" w:rsidRDefault="00250159" w:rsidP="00250159">
      <w:pPr>
        <w:pStyle w:val="PL"/>
      </w:pPr>
    </w:p>
    <w:p w14:paraId="65E77594" w14:textId="77777777" w:rsidR="00250159" w:rsidRDefault="00250159" w:rsidP="00250159">
      <w:pPr>
        <w:pStyle w:val="PL"/>
      </w:pPr>
      <w:r>
        <w:t xml:space="preserve">    PccRule:</w:t>
      </w:r>
    </w:p>
    <w:p w14:paraId="7B96A91F" w14:textId="77777777" w:rsidR="00250159" w:rsidRDefault="00250159" w:rsidP="00250159">
      <w:pPr>
        <w:pStyle w:val="PL"/>
      </w:pPr>
      <w:r>
        <w:t xml:space="preserve">      type: object</w:t>
      </w:r>
    </w:p>
    <w:p w14:paraId="5DE2FBDA" w14:textId="77777777" w:rsidR="00250159" w:rsidRDefault="00250159" w:rsidP="00250159">
      <w:pPr>
        <w:pStyle w:val="PL"/>
      </w:pPr>
      <w:r>
        <w:t xml:space="preserve">      properties:</w:t>
      </w:r>
    </w:p>
    <w:p w14:paraId="67E4C21E" w14:textId="77777777" w:rsidR="00250159" w:rsidRDefault="00250159" w:rsidP="00250159">
      <w:pPr>
        <w:pStyle w:val="PL"/>
      </w:pPr>
      <w:r>
        <w:t xml:space="preserve">        pccRuleId:</w:t>
      </w:r>
    </w:p>
    <w:p w14:paraId="4DF7F6A1" w14:textId="77777777" w:rsidR="00250159" w:rsidRDefault="00250159" w:rsidP="00250159">
      <w:pPr>
        <w:pStyle w:val="PL"/>
      </w:pPr>
      <w:r>
        <w:t xml:space="preserve">          type: string</w:t>
      </w:r>
    </w:p>
    <w:p w14:paraId="3CBD5063" w14:textId="77777777" w:rsidR="00250159" w:rsidRDefault="00250159" w:rsidP="00250159">
      <w:pPr>
        <w:pStyle w:val="PL"/>
      </w:pPr>
      <w:r>
        <w:t xml:space="preserve">          description: Univocally identifies the PCC rule within a PDU session.</w:t>
      </w:r>
    </w:p>
    <w:p w14:paraId="45C1ADE5" w14:textId="77777777" w:rsidR="00250159" w:rsidRDefault="00250159" w:rsidP="00250159">
      <w:pPr>
        <w:pStyle w:val="PL"/>
      </w:pPr>
      <w:r>
        <w:t xml:space="preserve">        flowInfoList:</w:t>
      </w:r>
    </w:p>
    <w:p w14:paraId="3239126B" w14:textId="77777777" w:rsidR="00250159" w:rsidRDefault="00250159" w:rsidP="00250159">
      <w:pPr>
        <w:pStyle w:val="PL"/>
      </w:pPr>
      <w:r>
        <w:t xml:space="preserve">          type: array</w:t>
      </w:r>
    </w:p>
    <w:p w14:paraId="52845FBF" w14:textId="77777777" w:rsidR="00250159" w:rsidRDefault="00250159" w:rsidP="00250159">
      <w:pPr>
        <w:pStyle w:val="PL"/>
      </w:pPr>
      <w:r>
        <w:t xml:space="preserve">          items:</w:t>
      </w:r>
    </w:p>
    <w:p w14:paraId="3B5A0A2A" w14:textId="77777777" w:rsidR="00250159" w:rsidRDefault="00250159" w:rsidP="00250159">
      <w:pPr>
        <w:pStyle w:val="PL"/>
      </w:pPr>
      <w:r>
        <w:t xml:space="preserve">            $ref: 'TS29512_Npcf_SMPolicyControl.yaml#/components/schemas/FlowInformation'</w:t>
      </w:r>
    </w:p>
    <w:p w14:paraId="0844B6B1" w14:textId="77777777" w:rsidR="00250159" w:rsidRDefault="00250159" w:rsidP="00250159">
      <w:pPr>
        <w:pStyle w:val="PL"/>
      </w:pPr>
      <w:r>
        <w:t xml:space="preserve">        applicationId:</w:t>
      </w:r>
    </w:p>
    <w:p w14:paraId="4F215813" w14:textId="77777777" w:rsidR="00250159" w:rsidRDefault="00250159" w:rsidP="00250159">
      <w:pPr>
        <w:pStyle w:val="PL"/>
      </w:pPr>
      <w:r>
        <w:t xml:space="preserve">          type: string</w:t>
      </w:r>
    </w:p>
    <w:p w14:paraId="4D3CBE72" w14:textId="77777777" w:rsidR="00250159" w:rsidRDefault="00250159" w:rsidP="00250159">
      <w:pPr>
        <w:pStyle w:val="PL"/>
      </w:pPr>
      <w:r>
        <w:t xml:space="preserve">        appDescriptor:</w:t>
      </w:r>
    </w:p>
    <w:p w14:paraId="2E630AAF" w14:textId="77777777" w:rsidR="00250159" w:rsidRDefault="00250159" w:rsidP="00250159">
      <w:pPr>
        <w:pStyle w:val="PL"/>
      </w:pPr>
      <w:r>
        <w:t xml:space="preserve">          $ref: 'TS29512_Npcf_SMPolicyControl.yaml#/components/schemas/ApplicationDescriptor'</w:t>
      </w:r>
    </w:p>
    <w:p w14:paraId="289DAB4D" w14:textId="77777777" w:rsidR="00250159" w:rsidRDefault="00250159" w:rsidP="00250159">
      <w:pPr>
        <w:pStyle w:val="PL"/>
      </w:pPr>
      <w:r>
        <w:t xml:space="preserve">        contentVersion:</w:t>
      </w:r>
    </w:p>
    <w:p w14:paraId="43C166A4" w14:textId="77777777" w:rsidR="00250159" w:rsidRDefault="00250159" w:rsidP="00250159">
      <w:pPr>
        <w:pStyle w:val="PL"/>
      </w:pPr>
      <w:r>
        <w:t xml:space="preserve">          $ref: 'TS29514_Npcf_PolicyAuthorization.yaml#/components/schemas/ContentVersion'</w:t>
      </w:r>
    </w:p>
    <w:p w14:paraId="6D8B67DC" w14:textId="77777777" w:rsidR="00250159" w:rsidRDefault="00250159" w:rsidP="00250159">
      <w:pPr>
        <w:pStyle w:val="PL"/>
      </w:pPr>
      <w:r>
        <w:t xml:space="preserve">        precedence:</w:t>
      </w:r>
    </w:p>
    <w:p w14:paraId="181C4B4D" w14:textId="77777777" w:rsidR="00250159" w:rsidRDefault="00250159" w:rsidP="00250159">
      <w:pPr>
        <w:pStyle w:val="PL"/>
      </w:pPr>
      <w:r>
        <w:t xml:space="preserve">          $ref: 'TS29571_CommonData.yaml#/components/schemas/Uinteger'</w:t>
      </w:r>
    </w:p>
    <w:p w14:paraId="10817D80" w14:textId="77777777" w:rsidR="00250159" w:rsidRDefault="00250159" w:rsidP="00250159">
      <w:pPr>
        <w:pStyle w:val="PL"/>
      </w:pPr>
      <w:r>
        <w:t xml:space="preserve">        afSigProtocol:</w:t>
      </w:r>
    </w:p>
    <w:p w14:paraId="52B857A3" w14:textId="77777777" w:rsidR="00250159" w:rsidRDefault="00250159" w:rsidP="00250159">
      <w:pPr>
        <w:pStyle w:val="PL"/>
      </w:pPr>
      <w:r>
        <w:t xml:space="preserve">          $ref: 'TS29512_Npcf_SMPolicyControl.yaml#/components/schemas/AfSigProtocol'</w:t>
      </w:r>
    </w:p>
    <w:p w14:paraId="0506F4A4" w14:textId="77777777" w:rsidR="00250159" w:rsidRDefault="00250159" w:rsidP="00250159">
      <w:pPr>
        <w:pStyle w:val="PL"/>
      </w:pPr>
      <w:r>
        <w:t xml:space="preserve">        isAppRelocatable:</w:t>
      </w:r>
    </w:p>
    <w:p w14:paraId="76E3E4AF" w14:textId="77777777" w:rsidR="00250159" w:rsidRDefault="00250159" w:rsidP="00250159">
      <w:pPr>
        <w:pStyle w:val="PL"/>
      </w:pPr>
      <w:r>
        <w:t xml:space="preserve">          type: boolean</w:t>
      </w:r>
    </w:p>
    <w:p w14:paraId="1FC8F4C1" w14:textId="77777777" w:rsidR="00250159" w:rsidRDefault="00250159" w:rsidP="00250159">
      <w:pPr>
        <w:pStyle w:val="PL"/>
      </w:pPr>
      <w:r>
        <w:t xml:space="preserve">        isUeAddrPreserved:</w:t>
      </w:r>
    </w:p>
    <w:p w14:paraId="7B62483B" w14:textId="77777777" w:rsidR="00250159" w:rsidRDefault="00250159" w:rsidP="00250159">
      <w:pPr>
        <w:pStyle w:val="PL"/>
      </w:pPr>
      <w:r>
        <w:t xml:space="preserve">          type: boolean</w:t>
      </w:r>
    </w:p>
    <w:p w14:paraId="047A0183" w14:textId="77777777" w:rsidR="00250159" w:rsidRDefault="00250159" w:rsidP="00250159">
      <w:pPr>
        <w:pStyle w:val="PL"/>
      </w:pPr>
      <w:r>
        <w:t xml:space="preserve">        qosData:</w:t>
      </w:r>
    </w:p>
    <w:p w14:paraId="5798BEA7" w14:textId="77777777" w:rsidR="00250159" w:rsidRDefault="00250159" w:rsidP="00250159">
      <w:pPr>
        <w:pStyle w:val="PL"/>
      </w:pPr>
      <w:r>
        <w:t xml:space="preserve">          type: array</w:t>
      </w:r>
    </w:p>
    <w:p w14:paraId="19D6F220" w14:textId="77777777" w:rsidR="00250159" w:rsidRDefault="00250159" w:rsidP="00250159">
      <w:pPr>
        <w:pStyle w:val="PL"/>
      </w:pPr>
      <w:r>
        <w:t xml:space="preserve">          items:</w:t>
      </w:r>
    </w:p>
    <w:p w14:paraId="661366DA" w14:textId="77777777" w:rsidR="00250159" w:rsidRDefault="00250159" w:rsidP="00250159">
      <w:pPr>
        <w:pStyle w:val="PL"/>
      </w:pPr>
      <w:r>
        <w:t xml:space="preserve">            $ref: '#/components/schemas/QosDataList'</w:t>
      </w:r>
    </w:p>
    <w:p w14:paraId="115DA000" w14:textId="77777777" w:rsidR="00250159" w:rsidRDefault="00250159" w:rsidP="00250159">
      <w:pPr>
        <w:pStyle w:val="PL"/>
      </w:pPr>
      <w:r>
        <w:t xml:space="preserve">        altQosParams:</w:t>
      </w:r>
    </w:p>
    <w:p w14:paraId="4FCFDB91" w14:textId="77777777" w:rsidR="00250159" w:rsidRDefault="00250159" w:rsidP="00250159">
      <w:pPr>
        <w:pStyle w:val="PL"/>
      </w:pPr>
      <w:r>
        <w:t xml:space="preserve">          type: array</w:t>
      </w:r>
    </w:p>
    <w:p w14:paraId="74273306" w14:textId="77777777" w:rsidR="00250159" w:rsidRDefault="00250159" w:rsidP="00250159">
      <w:pPr>
        <w:pStyle w:val="PL"/>
      </w:pPr>
      <w:r>
        <w:t xml:space="preserve">          items:</w:t>
      </w:r>
    </w:p>
    <w:p w14:paraId="1EDD55DB" w14:textId="77777777" w:rsidR="00250159" w:rsidRDefault="00250159" w:rsidP="00250159">
      <w:pPr>
        <w:pStyle w:val="PL"/>
      </w:pPr>
      <w:r>
        <w:t xml:space="preserve">            $ref: '#/components/schemas/QosDataList'</w:t>
      </w:r>
    </w:p>
    <w:p w14:paraId="2C3382F5" w14:textId="77777777" w:rsidR="00250159" w:rsidRDefault="00250159" w:rsidP="00250159">
      <w:pPr>
        <w:pStyle w:val="PL"/>
      </w:pPr>
      <w:r>
        <w:t xml:space="preserve">        trafficControlData:</w:t>
      </w:r>
    </w:p>
    <w:p w14:paraId="4F33C705" w14:textId="77777777" w:rsidR="00250159" w:rsidRDefault="00250159" w:rsidP="00250159">
      <w:pPr>
        <w:pStyle w:val="PL"/>
      </w:pPr>
      <w:r>
        <w:t xml:space="preserve">          type: array</w:t>
      </w:r>
    </w:p>
    <w:p w14:paraId="1066F8BD" w14:textId="77777777" w:rsidR="00250159" w:rsidRDefault="00250159" w:rsidP="00250159">
      <w:pPr>
        <w:pStyle w:val="PL"/>
      </w:pPr>
      <w:r>
        <w:t xml:space="preserve">          items:</w:t>
      </w:r>
    </w:p>
    <w:p w14:paraId="5961300B" w14:textId="77777777" w:rsidR="00250159" w:rsidRDefault="00250159" w:rsidP="00250159">
      <w:pPr>
        <w:pStyle w:val="PL"/>
      </w:pPr>
      <w:r>
        <w:t xml:space="preserve">            $ref: '#/components/schemas/TrafficControlDataList'</w:t>
      </w:r>
    </w:p>
    <w:p w14:paraId="007CF77B" w14:textId="77777777" w:rsidR="00250159" w:rsidRDefault="00250159" w:rsidP="00250159">
      <w:pPr>
        <w:pStyle w:val="PL"/>
      </w:pPr>
      <w:r>
        <w:t xml:space="preserve">        conditionData:</w:t>
      </w:r>
    </w:p>
    <w:p w14:paraId="552EE939" w14:textId="77777777" w:rsidR="00250159" w:rsidRDefault="00250159" w:rsidP="00250159">
      <w:pPr>
        <w:pStyle w:val="PL"/>
      </w:pPr>
      <w:r>
        <w:t xml:space="preserve">            $ref: 'TS29512_Npcf_SMPolicyControl.yaml#/components/schemas/ConditionData'</w:t>
      </w:r>
    </w:p>
    <w:p w14:paraId="03B60AC0" w14:textId="77777777" w:rsidR="00250159" w:rsidRDefault="00250159" w:rsidP="00250159">
      <w:pPr>
        <w:pStyle w:val="PL"/>
      </w:pPr>
      <w:r>
        <w:t xml:space="preserve">        tscaiInputDl:</w:t>
      </w:r>
    </w:p>
    <w:p w14:paraId="79C71AEC" w14:textId="77777777" w:rsidR="00250159" w:rsidRDefault="00250159" w:rsidP="00250159">
      <w:pPr>
        <w:pStyle w:val="PL"/>
      </w:pPr>
      <w:r>
        <w:t xml:space="preserve">          $ref: 'TS29514_Npcf_PolicyAuthorization.yaml#/components/schemas/TscaiInputContainer'</w:t>
      </w:r>
    </w:p>
    <w:p w14:paraId="6660D242" w14:textId="77777777" w:rsidR="00250159" w:rsidRDefault="00250159" w:rsidP="00250159">
      <w:pPr>
        <w:pStyle w:val="PL"/>
      </w:pPr>
      <w:r>
        <w:t xml:space="preserve">        tscaiInputUl:</w:t>
      </w:r>
    </w:p>
    <w:p w14:paraId="2B6F1800" w14:textId="77777777" w:rsidR="00250159" w:rsidRDefault="00250159" w:rsidP="00250159">
      <w:pPr>
        <w:pStyle w:val="PL"/>
      </w:pPr>
      <w:r>
        <w:t xml:space="preserve">          $ref: 'TS29514_Npcf_PolicyAuthorization.yaml#/components/schemas/TscaiInputContainer'</w:t>
      </w:r>
    </w:p>
    <w:p w14:paraId="5FF892A9" w14:textId="77777777" w:rsidR="00250159" w:rsidRDefault="00250159" w:rsidP="00250159">
      <w:pPr>
        <w:pStyle w:val="PL"/>
      </w:pPr>
    </w:p>
    <w:p w14:paraId="5E1F555A" w14:textId="77777777" w:rsidR="00250159" w:rsidRDefault="00250159" w:rsidP="00250159">
      <w:pPr>
        <w:pStyle w:val="PL"/>
      </w:pPr>
      <w:r>
        <w:t xml:space="preserve">    SnssaiInfo:</w:t>
      </w:r>
    </w:p>
    <w:p w14:paraId="731A567A" w14:textId="77777777" w:rsidR="00250159" w:rsidRDefault="00250159" w:rsidP="00250159">
      <w:pPr>
        <w:pStyle w:val="PL"/>
      </w:pPr>
      <w:r>
        <w:t xml:space="preserve">      type: object</w:t>
      </w:r>
    </w:p>
    <w:p w14:paraId="54747F07" w14:textId="77777777" w:rsidR="00250159" w:rsidRDefault="00250159" w:rsidP="00250159">
      <w:pPr>
        <w:pStyle w:val="PL"/>
      </w:pPr>
      <w:r>
        <w:t xml:space="preserve">      properties:</w:t>
      </w:r>
    </w:p>
    <w:p w14:paraId="143A215D" w14:textId="77777777" w:rsidR="00250159" w:rsidRDefault="00250159" w:rsidP="00250159">
      <w:pPr>
        <w:pStyle w:val="PL"/>
      </w:pPr>
      <w:r>
        <w:t xml:space="preserve">        plmnInfo:</w:t>
      </w:r>
    </w:p>
    <w:p w14:paraId="151E9CE4" w14:textId="77777777" w:rsidR="00250159" w:rsidRDefault="00250159" w:rsidP="00250159">
      <w:pPr>
        <w:pStyle w:val="PL"/>
      </w:pPr>
      <w:r>
        <w:t xml:space="preserve">          $ref: 'TS28541_NrNrm.yaml#/components/schemas/PlmnInfo'</w:t>
      </w:r>
    </w:p>
    <w:p w14:paraId="5275A1D5" w14:textId="77777777" w:rsidR="00250159" w:rsidRDefault="00250159" w:rsidP="00250159">
      <w:pPr>
        <w:pStyle w:val="PL"/>
      </w:pPr>
      <w:r>
        <w:t xml:space="preserve">        administrativeState:</w:t>
      </w:r>
    </w:p>
    <w:p w14:paraId="05CE3B67" w14:textId="77777777" w:rsidR="00250159" w:rsidRDefault="00250159" w:rsidP="00250159">
      <w:pPr>
        <w:pStyle w:val="PL"/>
      </w:pPr>
      <w:r>
        <w:t xml:space="preserve">          $ref: 'TS28623_ComDefs.yaml#/components/schemas/AdministrativeState'</w:t>
      </w:r>
    </w:p>
    <w:p w14:paraId="53C99BC9" w14:textId="77777777" w:rsidR="00250159" w:rsidRDefault="00250159" w:rsidP="00250159">
      <w:pPr>
        <w:pStyle w:val="PL"/>
      </w:pPr>
    </w:p>
    <w:p w14:paraId="786A3ECA" w14:textId="77777777" w:rsidR="00250159" w:rsidRDefault="00250159" w:rsidP="00250159">
      <w:pPr>
        <w:pStyle w:val="PL"/>
      </w:pPr>
      <w:r>
        <w:t xml:space="preserve">    NsacfInfoSnssai:</w:t>
      </w:r>
    </w:p>
    <w:p w14:paraId="1EF7C43F" w14:textId="77777777" w:rsidR="00250159" w:rsidRDefault="00250159" w:rsidP="00250159">
      <w:pPr>
        <w:pStyle w:val="PL"/>
      </w:pPr>
      <w:r>
        <w:t xml:space="preserve">      type: object</w:t>
      </w:r>
    </w:p>
    <w:p w14:paraId="223057EA" w14:textId="77777777" w:rsidR="00250159" w:rsidRDefault="00250159" w:rsidP="00250159">
      <w:pPr>
        <w:pStyle w:val="PL"/>
      </w:pPr>
      <w:r>
        <w:t xml:space="preserve">      properties:</w:t>
      </w:r>
    </w:p>
    <w:p w14:paraId="33A97A3C" w14:textId="77777777" w:rsidR="00250159" w:rsidRDefault="00250159" w:rsidP="00250159">
      <w:pPr>
        <w:pStyle w:val="PL"/>
      </w:pPr>
      <w:r>
        <w:t xml:space="preserve">        SnssaiInfo:</w:t>
      </w:r>
    </w:p>
    <w:p w14:paraId="07C31B8E" w14:textId="77777777" w:rsidR="00250159" w:rsidRDefault="00250159" w:rsidP="00250159">
      <w:pPr>
        <w:pStyle w:val="PL"/>
      </w:pPr>
      <w:r>
        <w:t xml:space="preserve">          $ref: '#/components/schemas/SnssaiInfo'</w:t>
      </w:r>
    </w:p>
    <w:p w14:paraId="6304BC33" w14:textId="77777777" w:rsidR="00250159" w:rsidRDefault="00250159" w:rsidP="00250159">
      <w:pPr>
        <w:pStyle w:val="PL"/>
      </w:pPr>
      <w:r>
        <w:t xml:space="preserve">        isSubjectToNsac:</w:t>
      </w:r>
    </w:p>
    <w:p w14:paraId="47B4D169" w14:textId="77777777" w:rsidR="00250159" w:rsidRDefault="00250159" w:rsidP="00250159">
      <w:pPr>
        <w:pStyle w:val="PL"/>
      </w:pPr>
      <w:r>
        <w:t xml:space="preserve">          type: boolean</w:t>
      </w:r>
    </w:p>
    <w:p w14:paraId="7ED27DA9" w14:textId="77777777" w:rsidR="00250159" w:rsidRDefault="00250159" w:rsidP="00250159">
      <w:pPr>
        <w:pStyle w:val="PL"/>
      </w:pPr>
      <w:r>
        <w:t xml:space="preserve">        maxNumberofUEs:</w:t>
      </w:r>
    </w:p>
    <w:p w14:paraId="6C2BB866" w14:textId="77777777" w:rsidR="00250159" w:rsidRDefault="00250159" w:rsidP="00250159">
      <w:pPr>
        <w:pStyle w:val="PL"/>
      </w:pPr>
      <w:r>
        <w:t xml:space="preserve">          type: integer</w:t>
      </w:r>
    </w:p>
    <w:p w14:paraId="644E1292" w14:textId="77777777" w:rsidR="00250159" w:rsidRDefault="00250159" w:rsidP="00250159">
      <w:pPr>
        <w:pStyle w:val="PL"/>
      </w:pPr>
      <w:r>
        <w:t xml:space="preserve">        eACMode:</w:t>
      </w:r>
    </w:p>
    <w:p w14:paraId="222B4C13" w14:textId="77777777" w:rsidR="00250159" w:rsidRDefault="00250159" w:rsidP="00250159">
      <w:pPr>
        <w:pStyle w:val="PL"/>
      </w:pPr>
      <w:r>
        <w:t xml:space="preserve">          type: string</w:t>
      </w:r>
    </w:p>
    <w:p w14:paraId="721230FE" w14:textId="77777777" w:rsidR="00250159" w:rsidRDefault="00250159" w:rsidP="00250159">
      <w:pPr>
        <w:pStyle w:val="PL"/>
      </w:pPr>
      <w:r>
        <w:t xml:space="preserve">          enum:</w:t>
      </w:r>
    </w:p>
    <w:p w14:paraId="3EEE740A" w14:textId="77777777" w:rsidR="00250159" w:rsidRDefault="00250159" w:rsidP="00250159">
      <w:pPr>
        <w:pStyle w:val="PL"/>
      </w:pPr>
      <w:r>
        <w:t xml:space="preserve">            - INACTIVE</w:t>
      </w:r>
    </w:p>
    <w:p w14:paraId="5CE66F89" w14:textId="77777777" w:rsidR="00250159" w:rsidRDefault="00250159" w:rsidP="00250159">
      <w:pPr>
        <w:pStyle w:val="PL"/>
      </w:pPr>
      <w:r>
        <w:t xml:space="preserve">            - ACTIVE</w:t>
      </w:r>
    </w:p>
    <w:p w14:paraId="0F51B4B0" w14:textId="77777777" w:rsidR="00250159" w:rsidRDefault="00250159" w:rsidP="00250159">
      <w:pPr>
        <w:pStyle w:val="PL"/>
      </w:pPr>
      <w:r>
        <w:t xml:space="preserve">        activeEacThreshhold:</w:t>
      </w:r>
    </w:p>
    <w:p w14:paraId="4C8D7637" w14:textId="77777777" w:rsidR="00250159" w:rsidRDefault="00250159" w:rsidP="00250159">
      <w:pPr>
        <w:pStyle w:val="PL"/>
      </w:pPr>
      <w:r>
        <w:t xml:space="preserve">          type: integer</w:t>
      </w:r>
    </w:p>
    <w:p w14:paraId="69FCF13F" w14:textId="77777777" w:rsidR="00250159" w:rsidRDefault="00250159" w:rsidP="00250159">
      <w:pPr>
        <w:pStyle w:val="PL"/>
      </w:pPr>
      <w:r>
        <w:t xml:space="preserve">        deactiveEacThreshhold:</w:t>
      </w:r>
    </w:p>
    <w:p w14:paraId="27BFF2DA" w14:textId="77777777" w:rsidR="00250159" w:rsidRDefault="00250159" w:rsidP="00250159">
      <w:pPr>
        <w:pStyle w:val="PL"/>
      </w:pPr>
      <w:r>
        <w:t xml:space="preserve">          type: integer</w:t>
      </w:r>
    </w:p>
    <w:p w14:paraId="09D45D6E" w14:textId="77777777" w:rsidR="00250159" w:rsidRDefault="00250159" w:rsidP="00250159">
      <w:pPr>
        <w:pStyle w:val="PL"/>
      </w:pPr>
      <w:r>
        <w:t xml:space="preserve">        numberofUEs:</w:t>
      </w:r>
    </w:p>
    <w:p w14:paraId="3310FC56" w14:textId="77777777" w:rsidR="00250159" w:rsidRDefault="00250159" w:rsidP="00250159">
      <w:pPr>
        <w:pStyle w:val="PL"/>
      </w:pPr>
      <w:r>
        <w:t xml:space="preserve">          type: integer</w:t>
      </w:r>
    </w:p>
    <w:p w14:paraId="2DAD2BA3" w14:textId="77777777" w:rsidR="00250159" w:rsidRDefault="00250159" w:rsidP="00250159">
      <w:pPr>
        <w:pStyle w:val="PL"/>
      </w:pPr>
      <w:r>
        <w:t xml:space="preserve">        uEIdList:</w:t>
      </w:r>
    </w:p>
    <w:p w14:paraId="676FCF20" w14:textId="77777777" w:rsidR="00250159" w:rsidRDefault="00250159" w:rsidP="00250159">
      <w:pPr>
        <w:pStyle w:val="PL"/>
      </w:pPr>
      <w:r>
        <w:t xml:space="preserve">          type: array</w:t>
      </w:r>
    </w:p>
    <w:p w14:paraId="4769E055" w14:textId="77777777" w:rsidR="00250159" w:rsidRDefault="00250159" w:rsidP="00250159">
      <w:pPr>
        <w:pStyle w:val="PL"/>
      </w:pPr>
      <w:r>
        <w:t xml:space="preserve">          items:</w:t>
      </w:r>
    </w:p>
    <w:p w14:paraId="43CFF153" w14:textId="77777777" w:rsidR="00250159" w:rsidRDefault="00250159" w:rsidP="00250159">
      <w:pPr>
        <w:pStyle w:val="PL"/>
      </w:pPr>
      <w:r>
        <w:t xml:space="preserve">            type: string</w:t>
      </w:r>
    </w:p>
    <w:p w14:paraId="1B69CBD4" w14:textId="77777777" w:rsidR="00250159" w:rsidRDefault="00250159" w:rsidP="00250159">
      <w:pPr>
        <w:pStyle w:val="PL"/>
      </w:pPr>
      <w:r>
        <w:t xml:space="preserve">        maxNumberofPDUSessions:</w:t>
      </w:r>
    </w:p>
    <w:p w14:paraId="44BD5337" w14:textId="77777777" w:rsidR="00250159" w:rsidRDefault="00250159" w:rsidP="00250159">
      <w:pPr>
        <w:pStyle w:val="PL"/>
      </w:pPr>
      <w:r>
        <w:t xml:space="preserve">          type: integer</w:t>
      </w:r>
    </w:p>
    <w:p w14:paraId="2E2E3E99" w14:textId="77777777" w:rsidR="00250159" w:rsidRDefault="00250159" w:rsidP="00250159">
      <w:pPr>
        <w:pStyle w:val="PL"/>
      </w:pPr>
      <w:r>
        <w:t xml:space="preserve">     </w:t>
      </w:r>
    </w:p>
    <w:p w14:paraId="3F243059" w14:textId="77777777" w:rsidR="00250159" w:rsidRDefault="00250159" w:rsidP="00250159">
      <w:pPr>
        <w:pStyle w:val="PL"/>
      </w:pPr>
      <w:r>
        <w:t xml:space="preserve">    NRTACRange:</w:t>
      </w:r>
    </w:p>
    <w:p w14:paraId="6A5FAC15" w14:textId="77777777" w:rsidR="00250159" w:rsidRDefault="00250159" w:rsidP="00250159">
      <w:pPr>
        <w:pStyle w:val="PL"/>
      </w:pPr>
      <w:r>
        <w:t xml:space="preserve">      type: object</w:t>
      </w:r>
    </w:p>
    <w:p w14:paraId="73599517" w14:textId="77777777" w:rsidR="00250159" w:rsidRDefault="00250159" w:rsidP="00250159">
      <w:pPr>
        <w:pStyle w:val="PL"/>
      </w:pPr>
      <w:r>
        <w:t xml:space="preserve">      properties:</w:t>
      </w:r>
    </w:p>
    <w:p w14:paraId="4EB99009" w14:textId="77777777" w:rsidR="00250159" w:rsidRDefault="00250159" w:rsidP="00250159">
      <w:pPr>
        <w:pStyle w:val="PL"/>
      </w:pPr>
      <w:r>
        <w:t xml:space="preserve">        nRTACstart:</w:t>
      </w:r>
    </w:p>
    <w:p w14:paraId="3FD78CB3" w14:textId="77777777" w:rsidR="00250159" w:rsidRDefault="00250159" w:rsidP="00250159">
      <w:pPr>
        <w:pStyle w:val="PL"/>
      </w:pPr>
      <w:r>
        <w:t xml:space="preserve">          type: string</w:t>
      </w:r>
    </w:p>
    <w:p w14:paraId="4B3D8A4A" w14:textId="77777777" w:rsidR="00250159" w:rsidRDefault="00250159" w:rsidP="00250159">
      <w:pPr>
        <w:pStyle w:val="PL"/>
      </w:pPr>
      <w:r>
        <w:t xml:space="preserve">        nRTACend:</w:t>
      </w:r>
    </w:p>
    <w:p w14:paraId="12EF1BDE" w14:textId="77777777" w:rsidR="00250159" w:rsidRDefault="00250159" w:rsidP="00250159">
      <w:pPr>
        <w:pStyle w:val="PL"/>
      </w:pPr>
      <w:r>
        <w:t xml:space="preserve">          type: string</w:t>
      </w:r>
    </w:p>
    <w:p w14:paraId="7A0CC519" w14:textId="77777777" w:rsidR="00250159" w:rsidRDefault="00250159" w:rsidP="00250159">
      <w:pPr>
        <w:pStyle w:val="PL"/>
      </w:pPr>
      <w:r>
        <w:t xml:space="preserve">        nRTACpattern:</w:t>
      </w:r>
    </w:p>
    <w:p w14:paraId="56F24BCA" w14:textId="77777777" w:rsidR="00250159" w:rsidRDefault="00250159" w:rsidP="00250159">
      <w:pPr>
        <w:pStyle w:val="PL"/>
      </w:pPr>
      <w:r>
        <w:t xml:space="preserve">          type: string</w:t>
      </w:r>
    </w:p>
    <w:p w14:paraId="28525A07" w14:textId="77777777" w:rsidR="00250159" w:rsidRDefault="00250159" w:rsidP="00250159">
      <w:pPr>
        <w:pStyle w:val="PL"/>
      </w:pPr>
      <w:r>
        <w:t xml:space="preserve">  </w:t>
      </w:r>
    </w:p>
    <w:p w14:paraId="7A54899E" w14:textId="77777777" w:rsidR="00250159" w:rsidRDefault="00250159" w:rsidP="00250159">
      <w:pPr>
        <w:pStyle w:val="PL"/>
      </w:pPr>
      <w:r>
        <w:t xml:space="preserve">    TaiRange:</w:t>
      </w:r>
    </w:p>
    <w:p w14:paraId="183072C1" w14:textId="77777777" w:rsidR="00250159" w:rsidRDefault="00250159" w:rsidP="00250159">
      <w:pPr>
        <w:pStyle w:val="PL"/>
      </w:pPr>
      <w:r>
        <w:t xml:space="preserve">      type: object</w:t>
      </w:r>
    </w:p>
    <w:p w14:paraId="15AF0F70" w14:textId="77777777" w:rsidR="00250159" w:rsidRDefault="00250159" w:rsidP="00250159">
      <w:pPr>
        <w:pStyle w:val="PL"/>
      </w:pPr>
      <w:r>
        <w:t xml:space="preserve">      properties:</w:t>
      </w:r>
    </w:p>
    <w:p w14:paraId="77EFED70" w14:textId="77777777" w:rsidR="00250159" w:rsidRDefault="00250159" w:rsidP="00250159">
      <w:pPr>
        <w:pStyle w:val="PL"/>
      </w:pPr>
      <w:r>
        <w:t xml:space="preserve">        plmnId:</w:t>
      </w:r>
    </w:p>
    <w:p w14:paraId="4A74D2E7" w14:textId="77777777" w:rsidR="00250159" w:rsidRDefault="00250159" w:rsidP="00250159">
      <w:pPr>
        <w:pStyle w:val="PL"/>
      </w:pPr>
      <w:r>
        <w:t xml:space="preserve">          $ref: 'TS28623_ComDefs.yaml#/components/schemas/PlmnId'</w:t>
      </w:r>
    </w:p>
    <w:p w14:paraId="7ECBD370" w14:textId="77777777" w:rsidR="00250159" w:rsidRDefault="00250159" w:rsidP="00250159">
      <w:pPr>
        <w:pStyle w:val="PL"/>
      </w:pPr>
      <w:r>
        <w:t xml:space="preserve">        nRTACRangelist:</w:t>
      </w:r>
    </w:p>
    <w:p w14:paraId="6C7B62A0" w14:textId="77777777" w:rsidR="00250159" w:rsidRDefault="00250159" w:rsidP="00250159">
      <w:pPr>
        <w:pStyle w:val="PL"/>
      </w:pPr>
      <w:r>
        <w:t xml:space="preserve">          type: array</w:t>
      </w:r>
    </w:p>
    <w:p w14:paraId="5483868A" w14:textId="77777777" w:rsidR="00250159" w:rsidRDefault="00250159" w:rsidP="00250159">
      <w:pPr>
        <w:pStyle w:val="PL"/>
      </w:pPr>
      <w:r>
        <w:t xml:space="preserve">          items:</w:t>
      </w:r>
    </w:p>
    <w:p w14:paraId="54CD440F" w14:textId="77777777" w:rsidR="00250159" w:rsidRDefault="00250159" w:rsidP="00250159">
      <w:pPr>
        <w:pStyle w:val="PL"/>
      </w:pPr>
      <w:r>
        <w:t xml:space="preserve">            $ref: '#/components/schemas/NRTACRange'</w:t>
      </w:r>
    </w:p>
    <w:p w14:paraId="61B8CAD0" w14:textId="77777777" w:rsidR="00250159" w:rsidRDefault="00250159" w:rsidP="00250159">
      <w:pPr>
        <w:pStyle w:val="PL"/>
      </w:pPr>
      <w:r>
        <w:t xml:space="preserve">   </w:t>
      </w:r>
    </w:p>
    <w:p w14:paraId="094985D3" w14:textId="77777777" w:rsidR="00250159" w:rsidRDefault="00250159" w:rsidP="00250159">
      <w:pPr>
        <w:pStyle w:val="PL"/>
      </w:pPr>
      <w:r>
        <w:t xml:space="preserve">    GUAMInfo:</w:t>
      </w:r>
    </w:p>
    <w:p w14:paraId="649FB795" w14:textId="77777777" w:rsidR="00250159" w:rsidRDefault="00250159" w:rsidP="00250159">
      <w:pPr>
        <w:pStyle w:val="PL"/>
      </w:pPr>
      <w:r>
        <w:t xml:space="preserve">      type: object</w:t>
      </w:r>
    </w:p>
    <w:p w14:paraId="5E52B75A" w14:textId="77777777" w:rsidR="00250159" w:rsidRDefault="00250159" w:rsidP="00250159">
      <w:pPr>
        <w:pStyle w:val="PL"/>
      </w:pPr>
      <w:r>
        <w:t xml:space="preserve">      properties:</w:t>
      </w:r>
    </w:p>
    <w:p w14:paraId="2650EAF0" w14:textId="77777777" w:rsidR="00250159" w:rsidRDefault="00250159" w:rsidP="00250159">
      <w:pPr>
        <w:pStyle w:val="PL"/>
      </w:pPr>
      <w:r>
        <w:t xml:space="preserve">          pLMNId: </w:t>
      </w:r>
    </w:p>
    <w:p w14:paraId="0951BA9B" w14:textId="77777777" w:rsidR="00250159" w:rsidRDefault="00250159" w:rsidP="00250159">
      <w:pPr>
        <w:pStyle w:val="PL"/>
      </w:pPr>
      <w:r>
        <w:t xml:space="preserve">            $ref: 'TS28623_ComDefs.yaml#/components/schemas/PlmnId'</w:t>
      </w:r>
    </w:p>
    <w:p w14:paraId="1F706F61" w14:textId="77777777" w:rsidR="00250159" w:rsidRDefault="00250159" w:rsidP="00250159">
      <w:pPr>
        <w:pStyle w:val="PL"/>
      </w:pPr>
      <w:r>
        <w:t xml:space="preserve">          aMFIdentifier:</w:t>
      </w:r>
    </w:p>
    <w:p w14:paraId="376D9004" w14:textId="77777777" w:rsidR="00250159" w:rsidRDefault="00250159" w:rsidP="00250159">
      <w:pPr>
        <w:pStyle w:val="PL"/>
      </w:pPr>
      <w:r>
        <w:t xml:space="preserve">            type: integer   </w:t>
      </w:r>
    </w:p>
    <w:p w14:paraId="013AB0A4" w14:textId="77777777" w:rsidR="00250159" w:rsidRDefault="00250159" w:rsidP="00250159">
      <w:pPr>
        <w:pStyle w:val="PL"/>
      </w:pPr>
      <w:r>
        <w:t xml:space="preserve">       </w:t>
      </w:r>
    </w:p>
    <w:p w14:paraId="4397261F" w14:textId="77777777" w:rsidR="00250159" w:rsidRDefault="00250159" w:rsidP="00250159">
      <w:pPr>
        <w:pStyle w:val="PL"/>
      </w:pPr>
      <w:r>
        <w:t xml:space="preserve">    SupportedBMOList:</w:t>
      </w:r>
    </w:p>
    <w:p w14:paraId="189E42FD" w14:textId="77777777" w:rsidR="00250159" w:rsidRDefault="00250159" w:rsidP="00250159">
      <w:pPr>
        <w:pStyle w:val="PL"/>
      </w:pPr>
      <w:r>
        <w:t xml:space="preserve">      type: array</w:t>
      </w:r>
    </w:p>
    <w:p w14:paraId="0A7CAD0B" w14:textId="77777777" w:rsidR="00250159" w:rsidRDefault="00250159" w:rsidP="00250159">
      <w:pPr>
        <w:pStyle w:val="PL"/>
      </w:pPr>
      <w:r>
        <w:t xml:space="preserve">      items:</w:t>
      </w:r>
    </w:p>
    <w:p w14:paraId="6C073D42" w14:textId="77777777" w:rsidR="00250159" w:rsidRDefault="00250159" w:rsidP="00250159">
      <w:pPr>
        <w:pStyle w:val="PL"/>
      </w:pPr>
      <w:r>
        <w:t xml:space="preserve">        type: string</w:t>
      </w:r>
    </w:p>
    <w:p w14:paraId="6CC60B01" w14:textId="77777777" w:rsidR="00250159" w:rsidRDefault="00250159" w:rsidP="00250159">
      <w:pPr>
        <w:pStyle w:val="PL"/>
      </w:pPr>
      <w:r>
        <w:t xml:space="preserve">    </w:t>
      </w:r>
    </w:p>
    <w:p w14:paraId="04A11349" w14:textId="77777777" w:rsidR="00250159" w:rsidRDefault="00250159" w:rsidP="00250159">
      <w:pPr>
        <w:pStyle w:val="PL"/>
      </w:pPr>
      <w:r>
        <w:t xml:space="preserve">    ECSAddrConfigInfo:</w:t>
      </w:r>
    </w:p>
    <w:p w14:paraId="326D9CFB" w14:textId="77777777" w:rsidR="00250159" w:rsidRDefault="00250159" w:rsidP="00250159">
      <w:pPr>
        <w:pStyle w:val="PL"/>
      </w:pPr>
      <w:r>
        <w:t xml:space="preserve">      type: array</w:t>
      </w:r>
    </w:p>
    <w:p w14:paraId="322C0B46" w14:textId="77777777" w:rsidR="00250159" w:rsidRDefault="00250159" w:rsidP="00250159">
      <w:pPr>
        <w:pStyle w:val="PL"/>
      </w:pPr>
      <w:r>
        <w:t xml:space="preserve">      items:</w:t>
      </w:r>
    </w:p>
    <w:p w14:paraId="5EB937D9" w14:textId="77777777" w:rsidR="00250159" w:rsidRDefault="00250159" w:rsidP="00250159">
      <w:pPr>
        <w:pStyle w:val="PL"/>
      </w:pPr>
      <w:r>
        <w:t xml:space="preserve">        type: string</w:t>
      </w:r>
    </w:p>
    <w:p w14:paraId="02A05B40" w14:textId="77777777" w:rsidR="00250159" w:rsidRDefault="00250159" w:rsidP="00250159">
      <w:pPr>
        <w:pStyle w:val="PL"/>
      </w:pPr>
    </w:p>
    <w:p w14:paraId="5CD94A70" w14:textId="77777777" w:rsidR="00250159" w:rsidRDefault="00250159" w:rsidP="00250159">
      <w:pPr>
        <w:pStyle w:val="PL"/>
      </w:pPr>
      <w:r>
        <w:t xml:space="preserve">    DnnSmfInfoItem:</w:t>
      </w:r>
    </w:p>
    <w:p w14:paraId="1709A0A1" w14:textId="77777777" w:rsidR="00250159" w:rsidRDefault="00250159" w:rsidP="00250159">
      <w:pPr>
        <w:pStyle w:val="PL"/>
      </w:pPr>
      <w:r>
        <w:t xml:space="preserve">      type: object</w:t>
      </w:r>
    </w:p>
    <w:p w14:paraId="67640738" w14:textId="77777777" w:rsidR="00250159" w:rsidRDefault="00250159" w:rsidP="00250159">
      <w:pPr>
        <w:pStyle w:val="PL"/>
      </w:pPr>
      <w:r>
        <w:t xml:space="preserve">      properties:</w:t>
      </w:r>
    </w:p>
    <w:p w14:paraId="0375DB2B" w14:textId="77777777" w:rsidR="00250159" w:rsidRDefault="00250159" w:rsidP="00250159">
      <w:pPr>
        <w:pStyle w:val="PL"/>
      </w:pPr>
      <w:r>
        <w:t xml:space="preserve">        dnn:</w:t>
      </w:r>
    </w:p>
    <w:p w14:paraId="5B65C2B5" w14:textId="77777777" w:rsidR="00250159" w:rsidRDefault="00250159" w:rsidP="00250159">
      <w:pPr>
        <w:pStyle w:val="PL"/>
      </w:pPr>
      <w:r>
        <w:t xml:space="preserve">          type: string</w:t>
      </w:r>
    </w:p>
    <w:p w14:paraId="69EB7B88" w14:textId="77777777" w:rsidR="00250159" w:rsidRDefault="00250159" w:rsidP="00250159">
      <w:pPr>
        <w:pStyle w:val="PL"/>
      </w:pPr>
      <w:r>
        <w:t xml:space="preserve">        dnaiList:</w:t>
      </w:r>
    </w:p>
    <w:p w14:paraId="09EF1230" w14:textId="77777777" w:rsidR="00250159" w:rsidRDefault="00250159" w:rsidP="00250159">
      <w:pPr>
        <w:pStyle w:val="PL"/>
      </w:pPr>
      <w:r>
        <w:t xml:space="preserve">          type: array</w:t>
      </w:r>
    </w:p>
    <w:p w14:paraId="33995FA1" w14:textId="77777777" w:rsidR="00250159" w:rsidRDefault="00250159" w:rsidP="00250159">
      <w:pPr>
        <w:pStyle w:val="PL"/>
      </w:pPr>
      <w:r>
        <w:t xml:space="preserve">          items:</w:t>
      </w:r>
    </w:p>
    <w:p w14:paraId="1DF67311" w14:textId="77777777" w:rsidR="00250159" w:rsidRDefault="00250159" w:rsidP="00250159">
      <w:pPr>
        <w:pStyle w:val="PL"/>
      </w:pPr>
      <w:r>
        <w:t xml:space="preserve">            type: string</w:t>
      </w:r>
    </w:p>
    <w:p w14:paraId="12A902E8" w14:textId="77777777" w:rsidR="00250159" w:rsidRDefault="00250159" w:rsidP="00250159">
      <w:pPr>
        <w:pStyle w:val="PL"/>
      </w:pPr>
      <w:r>
        <w:t xml:space="preserve">    </w:t>
      </w:r>
    </w:p>
    <w:p w14:paraId="78E14CCE" w14:textId="77777777" w:rsidR="00250159" w:rsidRDefault="00250159" w:rsidP="00250159">
      <w:pPr>
        <w:pStyle w:val="PL"/>
      </w:pPr>
      <w:r>
        <w:t xml:space="preserve">    SNssaiSmfInfoItem:</w:t>
      </w:r>
    </w:p>
    <w:p w14:paraId="764C6275" w14:textId="77777777" w:rsidR="00250159" w:rsidRDefault="00250159" w:rsidP="00250159">
      <w:pPr>
        <w:pStyle w:val="PL"/>
      </w:pPr>
      <w:r>
        <w:t xml:space="preserve">      type: object</w:t>
      </w:r>
    </w:p>
    <w:p w14:paraId="6B6A2ACC" w14:textId="77777777" w:rsidR="00250159" w:rsidRDefault="00250159" w:rsidP="00250159">
      <w:pPr>
        <w:pStyle w:val="PL"/>
      </w:pPr>
      <w:r>
        <w:t xml:space="preserve">      properties:</w:t>
      </w:r>
    </w:p>
    <w:p w14:paraId="62F8BD88" w14:textId="77777777" w:rsidR="00250159" w:rsidRDefault="00250159" w:rsidP="00250159">
      <w:pPr>
        <w:pStyle w:val="PL"/>
      </w:pPr>
      <w:r>
        <w:t xml:space="preserve">        sNSSAI:</w:t>
      </w:r>
    </w:p>
    <w:p w14:paraId="7B8BFA1F" w14:textId="77777777" w:rsidR="00250159" w:rsidRDefault="00250159" w:rsidP="00250159">
      <w:pPr>
        <w:pStyle w:val="PL"/>
      </w:pPr>
      <w:r>
        <w:t xml:space="preserve">          $ref: 'TS28541_NrNrm.yaml#/components/schemas/Snssai'</w:t>
      </w:r>
    </w:p>
    <w:p w14:paraId="440770CC" w14:textId="77777777" w:rsidR="00250159" w:rsidRDefault="00250159" w:rsidP="00250159">
      <w:pPr>
        <w:pStyle w:val="PL"/>
      </w:pPr>
      <w:r>
        <w:t xml:space="preserve">        dnnSmfInfoList:</w:t>
      </w:r>
    </w:p>
    <w:p w14:paraId="6C7F0D8F" w14:textId="77777777" w:rsidR="00250159" w:rsidRDefault="00250159" w:rsidP="00250159">
      <w:pPr>
        <w:pStyle w:val="PL"/>
      </w:pPr>
      <w:r>
        <w:t xml:space="preserve">          type: array</w:t>
      </w:r>
    </w:p>
    <w:p w14:paraId="613823C7" w14:textId="77777777" w:rsidR="00250159" w:rsidRDefault="00250159" w:rsidP="00250159">
      <w:pPr>
        <w:pStyle w:val="PL"/>
      </w:pPr>
      <w:r>
        <w:t xml:space="preserve">          items:</w:t>
      </w:r>
    </w:p>
    <w:p w14:paraId="41C17ACF" w14:textId="77777777" w:rsidR="00250159" w:rsidRDefault="00250159" w:rsidP="00250159">
      <w:pPr>
        <w:pStyle w:val="PL"/>
      </w:pPr>
      <w:r>
        <w:t xml:space="preserve">            $ref: '#/components/schemas/DnnSmfInfoItem'</w:t>
      </w:r>
    </w:p>
    <w:p w14:paraId="36913828" w14:textId="77777777" w:rsidR="00250159" w:rsidRDefault="00250159" w:rsidP="00250159">
      <w:pPr>
        <w:pStyle w:val="PL"/>
      </w:pPr>
    </w:p>
    <w:p w14:paraId="7C243204" w14:textId="77777777" w:rsidR="00250159" w:rsidRDefault="00250159" w:rsidP="00250159">
      <w:pPr>
        <w:pStyle w:val="PL"/>
      </w:pPr>
      <w:r>
        <w:t xml:space="preserve">    5GCNfConnEcmInfoList:</w:t>
      </w:r>
    </w:p>
    <w:p w14:paraId="139FBB57" w14:textId="77777777" w:rsidR="00250159" w:rsidRDefault="00250159" w:rsidP="00250159">
      <w:pPr>
        <w:pStyle w:val="PL"/>
      </w:pPr>
      <w:r>
        <w:t xml:space="preserve">      type: array</w:t>
      </w:r>
    </w:p>
    <w:p w14:paraId="71E2C40E" w14:textId="77777777" w:rsidR="00250159" w:rsidRDefault="00250159" w:rsidP="00250159">
      <w:pPr>
        <w:pStyle w:val="PL"/>
      </w:pPr>
      <w:r>
        <w:t xml:space="preserve">      items:</w:t>
      </w:r>
    </w:p>
    <w:p w14:paraId="238849EB" w14:textId="77777777" w:rsidR="00250159" w:rsidRDefault="00250159" w:rsidP="00250159">
      <w:pPr>
        <w:pStyle w:val="PL"/>
      </w:pPr>
      <w:r>
        <w:t xml:space="preserve">        $ref: '#/components/schemas/5GCNfConnEcmInfo'</w:t>
      </w:r>
    </w:p>
    <w:p w14:paraId="3E888786" w14:textId="77777777" w:rsidR="00250159" w:rsidRDefault="00250159" w:rsidP="00250159">
      <w:pPr>
        <w:pStyle w:val="PL"/>
      </w:pPr>
      <w:r>
        <w:t xml:space="preserve">    5GCNfConnEcmInfo:</w:t>
      </w:r>
    </w:p>
    <w:p w14:paraId="16C400A4" w14:textId="77777777" w:rsidR="00250159" w:rsidRDefault="00250159" w:rsidP="00250159">
      <w:pPr>
        <w:pStyle w:val="PL"/>
      </w:pPr>
      <w:r>
        <w:t xml:space="preserve">      type: object</w:t>
      </w:r>
    </w:p>
    <w:p w14:paraId="785948B3" w14:textId="77777777" w:rsidR="00250159" w:rsidRDefault="00250159" w:rsidP="00250159">
      <w:pPr>
        <w:pStyle w:val="PL"/>
      </w:pPr>
      <w:r>
        <w:t xml:space="preserve">      description: 'Store the 5GC NF connection information'</w:t>
      </w:r>
    </w:p>
    <w:p w14:paraId="1446F2EA" w14:textId="77777777" w:rsidR="00250159" w:rsidRDefault="00250159" w:rsidP="00250159">
      <w:pPr>
        <w:pStyle w:val="PL"/>
      </w:pPr>
      <w:r>
        <w:t xml:space="preserve">      properties:</w:t>
      </w:r>
    </w:p>
    <w:p w14:paraId="00E1C677" w14:textId="77777777" w:rsidR="00250159" w:rsidRDefault="00250159" w:rsidP="00250159">
      <w:pPr>
        <w:pStyle w:val="PL"/>
      </w:pPr>
      <w:r>
        <w:t xml:space="preserve">        5GCNFType:</w:t>
      </w:r>
    </w:p>
    <w:p w14:paraId="70877355" w14:textId="77777777" w:rsidR="00250159" w:rsidRDefault="00250159" w:rsidP="00250159">
      <w:pPr>
        <w:pStyle w:val="PL"/>
      </w:pPr>
      <w:r>
        <w:t xml:space="preserve">          type: string</w:t>
      </w:r>
    </w:p>
    <w:p w14:paraId="17607540" w14:textId="77777777" w:rsidR="00250159" w:rsidRDefault="00250159" w:rsidP="00250159">
      <w:pPr>
        <w:pStyle w:val="PL"/>
      </w:pPr>
      <w:r>
        <w:t xml:space="preserve">          enum:</w:t>
      </w:r>
    </w:p>
    <w:p w14:paraId="6A7ED085" w14:textId="77777777" w:rsidR="00250159" w:rsidRDefault="00250159" w:rsidP="00250159">
      <w:pPr>
        <w:pStyle w:val="PL"/>
      </w:pPr>
      <w:r>
        <w:t xml:space="preserve">            - PCF</w:t>
      </w:r>
    </w:p>
    <w:p w14:paraId="1E1267F8" w14:textId="77777777" w:rsidR="00250159" w:rsidRDefault="00250159" w:rsidP="00250159">
      <w:pPr>
        <w:pStyle w:val="PL"/>
      </w:pPr>
      <w:r>
        <w:t xml:space="preserve">            - NEF</w:t>
      </w:r>
    </w:p>
    <w:p w14:paraId="432B4CEA" w14:textId="77777777" w:rsidR="00250159" w:rsidRDefault="00250159" w:rsidP="00250159">
      <w:pPr>
        <w:pStyle w:val="PL"/>
      </w:pPr>
      <w:r>
        <w:t xml:space="preserve">            - SCEF</w:t>
      </w:r>
    </w:p>
    <w:p w14:paraId="6F329335" w14:textId="77777777" w:rsidR="00250159" w:rsidRDefault="00250159" w:rsidP="00250159">
      <w:pPr>
        <w:pStyle w:val="PL"/>
      </w:pPr>
      <w:r>
        <w:t xml:space="preserve">        5GCNFIpAddress:</w:t>
      </w:r>
    </w:p>
    <w:p w14:paraId="02464F2B" w14:textId="77777777" w:rsidR="00250159" w:rsidRDefault="00250159" w:rsidP="00250159">
      <w:pPr>
        <w:pStyle w:val="PL"/>
      </w:pPr>
      <w:r>
        <w:t xml:space="preserve">          type: string</w:t>
      </w:r>
    </w:p>
    <w:p w14:paraId="5E57E249" w14:textId="77777777" w:rsidR="00250159" w:rsidRDefault="00250159" w:rsidP="00250159">
      <w:pPr>
        <w:pStyle w:val="PL"/>
      </w:pPr>
      <w:r>
        <w:t xml:space="preserve">        5GCNFRef:</w:t>
      </w:r>
    </w:p>
    <w:p w14:paraId="6C90F72A" w14:textId="77777777" w:rsidR="00250159" w:rsidRDefault="00250159" w:rsidP="00250159">
      <w:pPr>
        <w:pStyle w:val="PL"/>
      </w:pPr>
      <w:r>
        <w:t xml:space="preserve">          $ref: 'TS28623_ComDefs.yaml#/components/schemas/Dn'</w:t>
      </w:r>
    </w:p>
    <w:p w14:paraId="106705A4" w14:textId="77777777" w:rsidR="00250159" w:rsidRDefault="00250159" w:rsidP="00250159">
      <w:pPr>
        <w:pStyle w:val="PL"/>
      </w:pPr>
    </w:p>
    <w:p w14:paraId="5B500FF6" w14:textId="77777777" w:rsidR="00250159" w:rsidRDefault="00250159" w:rsidP="00250159">
      <w:pPr>
        <w:pStyle w:val="PL"/>
      </w:pPr>
      <w:r>
        <w:t xml:space="preserve">    UPFConnectionInfo:</w:t>
      </w:r>
    </w:p>
    <w:p w14:paraId="298130BA" w14:textId="77777777" w:rsidR="00250159" w:rsidRDefault="00250159" w:rsidP="00250159">
      <w:pPr>
        <w:pStyle w:val="PL"/>
      </w:pPr>
      <w:r>
        <w:t xml:space="preserve">      type: object</w:t>
      </w:r>
    </w:p>
    <w:p w14:paraId="5C3719AC" w14:textId="77777777" w:rsidR="00250159" w:rsidRDefault="00250159" w:rsidP="00250159">
      <w:pPr>
        <w:pStyle w:val="PL"/>
      </w:pPr>
      <w:r>
        <w:t xml:space="preserve">      properties:</w:t>
      </w:r>
    </w:p>
    <w:p w14:paraId="48E0CDF9" w14:textId="77777777" w:rsidR="00250159" w:rsidRDefault="00250159" w:rsidP="00250159">
      <w:pPr>
        <w:pStyle w:val="PL"/>
      </w:pPr>
      <w:r>
        <w:t xml:space="preserve">        uPFIpAddress:</w:t>
      </w:r>
    </w:p>
    <w:p w14:paraId="734AB846" w14:textId="77777777" w:rsidR="00250159" w:rsidRDefault="00250159" w:rsidP="00250159">
      <w:pPr>
        <w:pStyle w:val="PL"/>
      </w:pPr>
      <w:r>
        <w:t xml:space="preserve">          type: string</w:t>
      </w:r>
    </w:p>
    <w:p w14:paraId="148C4813" w14:textId="77777777" w:rsidR="00250159" w:rsidRDefault="00250159" w:rsidP="00250159">
      <w:pPr>
        <w:pStyle w:val="PL"/>
      </w:pPr>
      <w:r>
        <w:t xml:space="preserve">        uPFRef:</w:t>
      </w:r>
    </w:p>
    <w:p w14:paraId="64B5B114" w14:textId="77777777" w:rsidR="00250159" w:rsidRDefault="00250159" w:rsidP="00250159">
      <w:pPr>
        <w:pStyle w:val="PL"/>
      </w:pPr>
      <w:r>
        <w:t xml:space="preserve">          $ref: 'TS28623_ComDefs.yaml#/components/schemas/Dn'</w:t>
      </w:r>
    </w:p>
    <w:p w14:paraId="2957449A" w14:textId="77777777" w:rsidR="00250159" w:rsidRDefault="00250159" w:rsidP="00250159">
      <w:pPr>
        <w:pStyle w:val="PL"/>
      </w:pPr>
      <w:r>
        <w:t xml:space="preserve">    SnssaiList:</w:t>
      </w:r>
    </w:p>
    <w:p w14:paraId="13EF96D9" w14:textId="77777777" w:rsidR="00250159" w:rsidRDefault="00250159" w:rsidP="00250159">
      <w:pPr>
        <w:pStyle w:val="PL"/>
      </w:pPr>
      <w:r>
        <w:t xml:space="preserve">      type: array</w:t>
      </w:r>
    </w:p>
    <w:p w14:paraId="697AC092" w14:textId="77777777" w:rsidR="00250159" w:rsidRDefault="00250159" w:rsidP="00250159">
      <w:pPr>
        <w:pStyle w:val="PL"/>
      </w:pPr>
      <w:r>
        <w:t xml:space="preserve">      items:</w:t>
      </w:r>
    </w:p>
    <w:p w14:paraId="253A94A8" w14:textId="77777777" w:rsidR="00250159" w:rsidRDefault="00250159" w:rsidP="00250159">
      <w:pPr>
        <w:pStyle w:val="PL"/>
      </w:pPr>
      <w:r>
        <w:t xml:space="preserve">        $ref: 'TS28541_NrNrm.yaml#/components/schemas/Snssai'</w:t>
      </w:r>
    </w:p>
    <w:p w14:paraId="5365AEEC" w14:textId="77777777" w:rsidR="00250159" w:rsidRDefault="00250159" w:rsidP="00250159">
      <w:pPr>
        <w:pStyle w:val="PL"/>
      </w:pPr>
      <w:r>
        <w:t xml:space="preserve">    SnpnId:</w:t>
      </w:r>
    </w:p>
    <w:p w14:paraId="7EF46EEB" w14:textId="77777777" w:rsidR="00250159" w:rsidRDefault="00250159" w:rsidP="00250159">
      <w:pPr>
        <w:pStyle w:val="PL"/>
      </w:pPr>
      <w:r>
        <w:t xml:space="preserve">      type: object</w:t>
      </w:r>
    </w:p>
    <w:p w14:paraId="02502FC0" w14:textId="77777777" w:rsidR="00250159" w:rsidRDefault="00250159" w:rsidP="00250159">
      <w:pPr>
        <w:pStyle w:val="PL"/>
      </w:pPr>
      <w:r>
        <w:t xml:space="preserve">      properties:</w:t>
      </w:r>
    </w:p>
    <w:p w14:paraId="59448E53" w14:textId="77777777" w:rsidR="00250159" w:rsidRDefault="00250159" w:rsidP="00250159">
      <w:pPr>
        <w:pStyle w:val="PL"/>
      </w:pPr>
      <w:r>
        <w:t xml:space="preserve">        mcc:</w:t>
      </w:r>
    </w:p>
    <w:p w14:paraId="3614DB20" w14:textId="77777777" w:rsidR="00250159" w:rsidRDefault="00250159" w:rsidP="00250159">
      <w:pPr>
        <w:pStyle w:val="PL"/>
      </w:pPr>
      <w:r>
        <w:t xml:space="preserve">          $ref: 'TS28623_ComDefs.yaml#/components/schemas/Mcc'</w:t>
      </w:r>
    </w:p>
    <w:p w14:paraId="5927245A" w14:textId="77777777" w:rsidR="00250159" w:rsidRDefault="00250159" w:rsidP="00250159">
      <w:pPr>
        <w:pStyle w:val="PL"/>
      </w:pPr>
      <w:r>
        <w:t xml:space="preserve">        mnc:</w:t>
      </w:r>
    </w:p>
    <w:p w14:paraId="4DAA86B5" w14:textId="77777777" w:rsidR="00250159" w:rsidRDefault="00250159" w:rsidP="00250159">
      <w:pPr>
        <w:pStyle w:val="PL"/>
      </w:pPr>
      <w:r>
        <w:t xml:space="preserve">          $ref: 'TS28623_ComDefs.yaml#/components/schemas/Mnc'</w:t>
      </w:r>
    </w:p>
    <w:p w14:paraId="21FEAAD1" w14:textId="77777777" w:rsidR="00250159" w:rsidRDefault="00250159" w:rsidP="00250159">
      <w:pPr>
        <w:pStyle w:val="PL"/>
      </w:pPr>
      <w:r>
        <w:t xml:space="preserve">        nid:</w:t>
      </w:r>
    </w:p>
    <w:p w14:paraId="41EBDE54" w14:textId="77777777" w:rsidR="00250159" w:rsidRDefault="00250159" w:rsidP="00250159">
      <w:pPr>
        <w:pStyle w:val="PL"/>
      </w:pPr>
      <w:r>
        <w:t xml:space="preserve">          type: string</w:t>
      </w:r>
    </w:p>
    <w:p w14:paraId="10BD2485" w14:textId="77777777" w:rsidR="00250159" w:rsidRDefault="00250159" w:rsidP="00250159">
      <w:pPr>
        <w:pStyle w:val="PL"/>
      </w:pPr>
      <w:r>
        <w:t xml:space="preserve">    SnpnInfo:</w:t>
      </w:r>
    </w:p>
    <w:p w14:paraId="432EBA4A" w14:textId="77777777" w:rsidR="00250159" w:rsidRDefault="00250159" w:rsidP="00250159">
      <w:pPr>
        <w:pStyle w:val="PL"/>
      </w:pPr>
      <w:r>
        <w:t xml:space="preserve">      type: object</w:t>
      </w:r>
    </w:p>
    <w:p w14:paraId="72AD76A8" w14:textId="77777777" w:rsidR="00250159" w:rsidRDefault="00250159" w:rsidP="00250159">
      <w:pPr>
        <w:pStyle w:val="PL"/>
      </w:pPr>
      <w:r>
        <w:t xml:space="preserve">      properties:</w:t>
      </w:r>
    </w:p>
    <w:p w14:paraId="03ADF9B4" w14:textId="77777777" w:rsidR="00250159" w:rsidRDefault="00250159" w:rsidP="00250159">
      <w:pPr>
        <w:pStyle w:val="PL"/>
      </w:pPr>
      <w:r>
        <w:t xml:space="preserve">        snpnId:</w:t>
      </w:r>
    </w:p>
    <w:p w14:paraId="44512CCE" w14:textId="77777777" w:rsidR="00250159" w:rsidRDefault="00250159" w:rsidP="00250159">
      <w:pPr>
        <w:pStyle w:val="PL"/>
      </w:pPr>
      <w:r>
        <w:t xml:space="preserve">          $ref: '#/components/schemas/SnpnId'</w:t>
      </w:r>
    </w:p>
    <w:p w14:paraId="7930C06F" w14:textId="77777777" w:rsidR="00250159" w:rsidRDefault="00250159" w:rsidP="00250159">
      <w:pPr>
        <w:pStyle w:val="PL"/>
      </w:pPr>
      <w:r>
        <w:t xml:space="preserve">        snssai:</w:t>
      </w:r>
    </w:p>
    <w:p w14:paraId="5E536E37" w14:textId="77777777" w:rsidR="00250159" w:rsidRDefault="00250159" w:rsidP="00250159">
      <w:pPr>
        <w:pStyle w:val="PL"/>
      </w:pPr>
      <w:r>
        <w:t xml:space="preserve">          $ref: 'TS28541_NrNrm.yaml#/components/schemas/Snssai'</w:t>
      </w:r>
    </w:p>
    <w:p w14:paraId="41B8129D" w14:textId="77777777" w:rsidR="00250159" w:rsidRDefault="00250159" w:rsidP="00250159">
      <w:pPr>
        <w:pStyle w:val="PL"/>
      </w:pPr>
      <w:r>
        <w:t xml:space="preserve">    TaiList:</w:t>
      </w:r>
    </w:p>
    <w:p w14:paraId="4DAEFAAF" w14:textId="77777777" w:rsidR="00250159" w:rsidRDefault="00250159" w:rsidP="00250159">
      <w:pPr>
        <w:pStyle w:val="PL"/>
      </w:pPr>
      <w:r>
        <w:t xml:space="preserve">      type: array</w:t>
      </w:r>
    </w:p>
    <w:p w14:paraId="4CD3E9C2" w14:textId="77777777" w:rsidR="00250159" w:rsidRDefault="00250159" w:rsidP="00250159">
      <w:pPr>
        <w:pStyle w:val="PL"/>
      </w:pPr>
      <w:r>
        <w:t xml:space="preserve">      items:</w:t>
      </w:r>
    </w:p>
    <w:p w14:paraId="78BB9DAD" w14:textId="77777777" w:rsidR="00250159" w:rsidRDefault="00250159" w:rsidP="00250159">
      <w:pPr>
        <w:pStyle w:val="PL"/>
      </w:pPr>
      <w:r>
        <w:t xml:space="preserve">        $ref: 'TS28541_NrNrm.yaml#/components/schemas/Tai' </w:t>
      </w:r>
    </w:p>
    <w:p w14:paraId="509CECC2" w14:textId="77777777" w:rsidR="00250159" w:rsidRDefault="00250159" w:rsidP="00250159">
      <w:pPr>
        <w:pStyle w:val="PL"/>
      </w:pPr>
      <w:r>
        <w:t xml:space="preserve">    SupiRange:</w:t>
      </w:r>
    </w:p>
    <w:p w14:paraId="2F33B282" w14:textId="77777777" w:rsidR="00250159" w:rsidRDefault="00250159" w:rsidP="00250159">
      <w:pPr>
        <w:pStyle w:val="PL"/>
      </w:pPr>
      <w:r>
        <w:t xml:space="preserve">      type: object</w:t>
      </w:r>
    </w:p>
    <w:p w14:paraId="6D53EB82" w14:textId="77777777" w:rsidR="00250159" w:rsidRDefault="00250159" w:rsidP="00250159">
      <w:pPr>
        <w:pStyle w:val="PL"/>
      </w:pPr>
      <w:r>
        <w:t xml:space="preserve">      properties:</w:t>
      </w:r>
    </w:p>
    <w:p w14:paraId="477EC29A" w14:textId="77777777" w:rsidR="00250159" w:rsidRDefault="00250159" w:rsidP="00250159">
      <w:pPr>
        <w:pStyle w:val="PL"/>
      </w:pPr>
      <w:r>
        <w:t xml:space="preserve">        start:</w:t>
      </w:r>
    </w:p>
    <w:p w14:paraId="64FC68D5" w14:textId="77777777" w:rsidR="00250159" w:rsidRDefault="00250159" w:rsidP="00250159">
      <w:pPr>
        <w:pStyle w:val="PL"/>
      </w:pPr>
      <w:r>
        <w:t xml:space="preserve">          type: string</w:t>
      </w:r>
    </w:p>
    <w:p w14:paraId="424E99E2" w14:textId="77777777" w:rsidR="00250159" w:rsidRDefault="00250159" w:rsidP="00250159">
      <w:pPr>
        <w:pStyle w:val="PL"/>
      </w:pPr>
      <w:r>
        <w:t xml:space="preserve">        end:</w:t>
      </w:r>
    </w:p>
    <w:p w14:paraId="5C723928" w14:textId="77777777" w:rsidR="00250159" w:rsidRDefault="00250159" w:rsidP="00250159">
      <w:pPr>
        <w:pStyle w:val="PL"/>
      </w:pPr>
      <w:r>
        <w:t xml:space="preserve">          type: string</w:t>
      </w:r>
    </w:p>
    <w:p w14:paraId="2507AD5E" w14:textId="77777777" w:rsidR="00250159" w:rsidRDefault="00250159" w:rsidP="00250159">
      <w:pPr>
        <w:pStyle w:val="PL"/>
      </w:pPr>
      <w:r>
        <w:t xml:space="preserve">        pattern:</w:t>
      </w:r>
    </w:p>
    <w:p w14:paraId="3292AFF6" w14:textId="77777777" w:rsidR="00250159" w:rsidRDefault="00250159" w:rsidP="00250159">
      <w:pPr>
        <w:pStyle w:val="PL"/>
      </w:pPr>
      <w:r>
        <w:t xml:space="preserve">          type: string</w:t>
      </w:r>
    </w:p>
    <w:p w14:paraId="40754EC7" w14:textId="77777777" w:rsidR="00250159" w:rsidRDefault="00250159" w:rsidP="00250159">
      <w:pPr>
        <w:pStyle w:val="PL"/>
      </w:pPr>
      <w:r>
        <w:t xml:space="preserve">    IdentityRange:</w:t>
      </w:r>
    </w:p>
    <w:p w14:paraId="6F5BFD09" w14:textId="77777777" w:rsidR="00250159" w:rsidRDefault="00250159" w:rsidP="00250159">
      <w:pPr>
        <w:pStyle w:val="PL"/>
      </w:pPr>
      <w:r>
        <w:t xml:space="preserve">      type: object</w:t>
      </w:r>
    </w:p>
    <w:p w14:paraId="37072CD2" w14:textId="77777777" w:rsidR="00250159" w:rsidRDefault="00250159" w:rsidP="00250159">
      <w:pPr>
        <w:pStyle w:val="PL"/>
      </w:pPr>
      <w:r>
        <w:t xml:space="preserve">      properties:</w:t>
      </w:r>
    </w:p>
    <w:p w14:paraId="294F3328" w14:textId="77777777" w:rsidR="00250159" w:rsidRDefault="00250159" w:rsidP="00250159">
      <w:pPr>
        <w:pStyle w:val="PL"/>
      </w:pPr>
      <w:r>
        <w:t xml:space="preserve">        start:</w:t>
      </w:r>
    </w:p>
    <w:p w14:paraId="5E6A4837" w14:textId="77777777" w:rsidR="00250159" w:rsidRDefault="00250159" w:rsidP="00250159">
      <w:pPr>
        <w:pStyle w:val="PL"/>
      </w:pPr>
      <w:r>
        <w:t xml:space="preserve">          type: string</w:t>
      </w:r>
    </w:p>
    <w:p w14:paraId="2E615926" w14:textId="77777777" w:rsidR="00250159" w:rsidRDefault="00250159" w:rsidP="00250159">
      <w:pPr>
        <w:pStyle w:val="PL"/>
      </w:pPr>
      <w:r>
        <w:t xml:space="preserve">        end:</w:t>
      </w:r>
    </w:p>
    <w:p w14:paraId="67A5C13F" w14:textId="77777777" w:rsidR="00250159" w:rsidRDefault="00250159" w:rsidP="00250159">
      <w:pPr>
        <w:pStyle w:val="PL"/>
      </w:pPr>
      <w:r>
        <w:t xml:space="preserve">          type: string</w:t>
      </w:r>
    </w:p>
    <w:p w14:paraId="5CF381CD" w14:textId="77777777" w:rsidR="00250159" w:rsidRDefault="00250159" w:rsidP="00250159">
      <w:pPr>
        <w:pStyle w:val="PL"/>
      </w:pPr>
      <w:r>
        <w:t xml:space="preserve">        pattern:</w:t>
      </w:r>
    </w:p>
    <w:p w14:paraId="04C76F3E" w14:textId="77777777" w:rsidR="00250159" w:rsidRDefault="00250159" w:rsidP="00250159">
      <w:pPr>
        <w:pStyle w:val="PL"/>
      </w:pPr>
      <w:r>
        <w:t xml:space="preserve">          type: string</w:t>
      </w:r>
    </w:p>
    <w:p w14:paraId="720341DC" w14:textId="77777777" w:rsidR="00250159" w:rsidRDefault="00250159" w:rsidP="00250159">
      <w:pPr>
        <w:pStyle w:val="PL"/>
      </w:pPr>
      <w:r>
        <w:t xml:space="preserve">    ProseCapability:</w:t>
      </w:r>
    </w:p>
    <w:p w14:paraId="020298CD" w14:textId="77777777" w:rsidR="00250159" w:rsidRDefault="00250159" w:rsidP="00250159">
      <w:pPr>
        <w:pStyle w:val="PL"/>
      </w:pPr>
      <w:r>
        <w:t xml:space="preserve">      type: object</w:t>
      </w:r>
    </w:p>
    <w:p w14:paraId="38AC97F6" w14:textId="77777777" w:rsidR="00250159" w:rsidRDefault="00250159" w:rsidP="00250159">
      <w:pPr>
        <w:pStyle w:val="PL"/>
      </w:pPr>
      <w:r>
        <w:t xml:space="preserve">      properties:</w:t>
      </w:r>
    </w:p>
    <w:p w14:paraId="504E87A5" w14:textId="77777777" w:rsidR="00250159" w:rsidRDefault="00250159" w:rsidP="00250159">
      <w:pPr>
        <w:pStyle w:val="PL"/>
      </w:pPr>
      <w:r>
        <w:t xml:space="preserve">        proseDirectDiscovey:</w:t>
      </w:r>
    </w:p>
    <w:p w14:paraId="6FB69629" w14:textId="77777777" w:rsidR="00250159" w:rsidRDefault="00250159" w:rsidP="00250159">
      <w:pPr>
        <w:pStyle w:val="PL"/>
      </w:pPr>
      <w:r>
        <w:t xml:space="preserve">          type: boolean</w:t>
      </w:r>
    </w:p>
    <w:p w14:paraId="4AAB9F33" w14:textId="77777777" w:rsidR="00250159" w:rsidRDefault="00250159" w:rsidP="00250159">
      <w:pPr>
        <w:pStyle w:val="PL"/>
      </w:pPr>
      <w:r>
        <w:t xml:space="preserve">        proseDirectCommunication:</w:t>
      </w:r>
    </w:p>
    <w:p w14:paraId="35074E8E" w14:textId="77777777" w:rsidR="00250159" w:rsidRDefault="00250159" w:rsidP="00250159">
      <w:pPr>
        <w:pStyle w:val="PL"/>
      </w:pPr>
      <w:r>
        <w:t xml:space="preserve">          type: boolean</w:t>
      </w:r>
    </w:p>
    <w:p w14:paraId="745D6E0E" w14:textId="77777777" w:rsidR="00250159" w:rsidRDefault="00250159" w:rsidP="00250159">
      <w:pPr>
        <w:pStyle w:val="PL"/>
      </w:pPr>
      <w:r>
        <w:t xml:space="preserve">        proseL2UetoNetworkRelay:</w:t>
      </w:r>
    </w:p>
    <w:p w14:paraId="3F541270" w14:textId="77777777" w:rsidR="00250159" w:rsidRDefault="00250159" w:rsidP="00250159">
      <w:pPr>
        <w:pStyle w:val="PL"/>
      </w:pPr>
      <w:r>
        <w:t xml:space="preserve">          type: boolean</w:t>
      </w:r>
    </w:p>
    <w:p w14:paraId="17541633" w14:textId="77777777" w:rsidR="00250159" w:rsidRDefault="00250159" w:rsidP="00250159">
      <w:pPr>
        <w:pStyle w:val="PL"/>
      </w:pPr>
      <w:r>
        <w:t xml:space="preserve">        proseL3UetoNetworkRelay:</w:t>
      </w:r>
    </w:p>
    <w:p w14:paraId="0FE46F42" w14:textId="77777777" w:rsidR="00250159" w:rsidRDefault="00250159" w:rsidP="00250159">
      <w:pPr>
        <w:pStyle w:val="PL"/>
      </w:pPr>
      <w:r>
        <w:t xml:space="preserve">          type: boolean</w:t>
      </w:r>
    </w:p>
    <w:p w14:paraId="498CEA74" w14:textId="77777777" w:rsidR="00250159" w:rsidRDefault="00250159" w:rsidP="00250159">
      <w:pPr>
        <w:pStyle w:val="PL"/>
      </w:pPr>
      <w:r>
        <w:t xml:space="preserve">        proseL2RemoteUe:</w:t>
      </w:r>
    </w:p>
    <w:p w14:paraId="3E0B35D0" w14:textId="77777777" w:rsidR="00250159" w:rsidRDefault="00250159" w:rsidP="00250159">
      <w:pPr>
        <w:pStyle w:val="PL"/>
      </w:pPr>
      <w:r>
        <w:t xml:space="preserve">          type: boolean</w:t>
      </w:r>
    </w:p>
    <w:p w14:paraId="4F1C45F4" w14:textId="77777777" w:rsidR="00250159" w:rsidRDefault="00250159" w:rsidP="00250159">
      <w:pPr>
        <w:pStyle w:val="PL"/>
      </w:pPr>
      <w:r>
        <w:t xml:space="preserve">        proseL3RemoteUe:</w:t>
      </w:r>
    </w:p>
    <w:p w14:paraId="0AB46FDF" w14:textId="77777777" w:rsidR="00250159" w:rsidRDefault="00250159" w:rsidP="00250159">
      <w:pPr>
        <w:pStyle w:val="PL"/>
      </w:pPr>
      <w:r>
        <w:t xml:space="preserve">          type: boolean</w:t>
      </w:r>
    </w:p>
    <w:p w14:paraId="47346367" w14:textId="77777777" w:rsidR="00250159" w:rsidRDefault="00250159" w:rsidP="00250159">
      <w:pPr>
        <w:pStyle w:val="PL"/>
      </w:pPr>
      <w:r>
        <w:t xml:space="preserve">    V2xCapability:</w:t>
      </w:r>
    </w:p>
    <w:p w14:paraId="3FD63265" w14:textId="77777777" w:rsidR="00250159" w:rsidRDefault="00250159" w:rsidP="00250159">
      <w:pPr>
        <w:pStyle w:val="PL"/>
      </w:pPr>
      <w:r>
        <w:t xml:space="preserve">      type: object</w:t>
      </w:r>
    </w:p>
    <w:p w14:paraId="17582D94" w14:textId="77777777" w:rsidR="00250159" w:rsidRDefault="00250159" w:rsidP="00250159">
      <w:pPr>
        <w:pStyle w:val="PL"/>
      </w:pPr>
      <w:r>
        <w:t xml:space="preserve">      properties:</w:t>
      </w:r>
    </w:p>
    <w:p w14:paraId="2CD934EC" w14:textId="77777777" w:rsidR="00250159" w:rsidRDefault="00250159" w:rsidP="00250159">
      <w:pPr>
        <w:pStyle w:val="PL"/>
      </w:pPr>
      <w:r>
        <w:t xml:space="preserve">        lteV2x:</w:t>
      </w:r>
    </w:p>
    <w:p w14:paraId="23D01761" w14:textId="77777777" w:rsidR="00250159" w:rsidRDefault="00250159" w:rsidP="00250159">
      <w:pPr>
        <w:pStyle w:val="PL"/>
      </w:pPr>
      <w:r>
        <w:t xml:space="preserve">          type: boolean</w:t>
      </w:r>
    </w:p>
    <w:p w14:paraId="011DAF52" w14:textId="77777777" w:rsidR="00250159" w:rsidRDefault="00250159" w:rsidP="00250159">
      <w:pPr>
        <w:pStyle w:val="PL"/>
      </w:pPr>
      <w:r>
        <w:t xml:space="preserve">        nrV2x:</w:t>
      </w:r>
    </w:p>
    <w:p w14:paraId="6ADB906A" w14:textId="77777777" w:rsidR="00250159" w:rsidRDefault="00250159" w:rsidP="00250159">
      <w:pPr>
        <w:pStyle w:val="PL"/>
      </w:pPr>
      <w:r>
        <w:t xml:space="preserve">          type: boolean</w:t>
      </w:r>
    </w:p>
    <w:p w14:paraId="0440121F" w14:textId="77777777" w:rsidR="00250159" w:rsidRDefault="00250159" w:rsidP="00250159">
      <w:pPr>
        <w:pStyle w:val="PL"/>
      </w:pPr>
      <w:r>
        <w:t xml:space="preserve">    InternalGroupIdRange:</w:t>
      </w:r>
    </w:p>
    <w:p w14:paraId="2903E596" w14:textId="77777777" w:rsidR="00250159" w:rsidRDefault="00250159" w:rsidP="00250159">
      <w:pPr>
        <w:pStyle w:val="PL"/>
      </w:pPr>
      <w:r>
        <w:t xml:space="preserve">      type: object</w:t>
      </w:r>
    </w:p>
    <w:p w14:paraId="158B796C" w14:textId="77777777" w:rsidR="00250159" w:rsidRDefault="00250159" w:rsidP="00250159">
      <w:pPr>
        <w:pStyle w:val="PL"/>
      </w:pPr>
      <w:r>
        <w:t xml:space="preserve">      properties:</w:t>
      </w:r>
    </w:p>
    <w:p w14:paraId="22BDD41E" w14:textId="77777777" w:rsidR="00250159" w:rsidRDefault="00250159" w:rsidP="00250159">
      <w:pPr>
        <w:pStyle w:val="PL"/>
      </w:pPr>
      <w:r>
        <w:t xml:space="preserve">        start:</w:t>
      </w:r>
    </w:p>
    <w:p w14:paraId="677F38FF" w14:textId="77777777" w:rsidR="00250159" w:rsidRDefault="00250159" w:rsidP="00250159">
      <w:pPr>
        <w:pStyle w:val="PL"/>
      </w:pPr>
      <w:r>
        <w:t xml:space="preserve">          type: string</w:t>
      </w:r>
    </w:p>
    <w:p w14:paraId="16BA6E06" w14:textId="77777777" w:rsidR="00250159" w:rsidRDefault="00250159" w:rsidP="00250159">
      <w:pPr>
        <w:pStyle w:val="PL"/>
      </w:pPr>
      <w:r>
        <w:t xml:space="preserve">        end:</w:t>
      </w:r>
    </w:p>
    <w:p w14:paraId="091B986D" w14:textId="77777777" w:rsidR="00250159" w:rsidRDefault="00250159" w:rsidP="00250159">
      <w:pPr>
        <w:pStyle w:val="PL"/>
      </w:pPr>
      <w:r>
        <w:t xml:space="preserve">          type: string</w:t>
      </w:r>
    </w:p>
    <w:p w14:paraId="02B34293" w14:textId="77777777" w:rsidR="00250159" w:rsidRDefault="00250159" w:rsidP="00250159">
      <w:pPr>
        <w:pStyle w:val="PL"/>
      </w:pPr>
      <w:r>
        <w:t xml:space="preserve">        pattern:</w:t>
      </w:r>
    </w:p>
    <w:p w14:paraId="320DC4FD" w14:textId="77777777" w:rsidR="00250159" w:rsidRDefault="00250159" w:rsidP="00250159">
      <w:pPr>
        <w:pStyle w:val="PL"/>
      </w:pPr>
      <w:r>
        <w:t xml:space="preserve">          type: string</w:t>
      </w:r>
    </w:p>
    <w:p w14:paraId="554AF19B" w14:textId="77777777" w:rsidR="00250159" w:rsidRDefault="00250159" w:rsidP="00250159">
      <w:pPr>
        <w:pStyle w:val="PL"/>
      </w:pPr>
      <w:r>
        <w:t xml:space="preserve">    SuciInfo:</w:t>
      </w:r>
    </w:p>
    <w:p w14:paraId="3723B408" w14:textId="77777777" w:rsidR="00250159" w:rsidRDefault="00250159" w:rsidP="00250159">
      <w:pPr>
        <w:pStyle w:val="PL"/>
      </w:pPr>
      <w:r>
        <w:t xml:space="preserve">      type: object</w:t>
      </w:r>
    </w:p>
    <w:p w14:paraId="6FBE5FE2" w14:textId="77777777" w:rsidR="00250159" w:rsidRDefault="00250159" w:rsidP="00250159">
      <w:pPr>
        <w:pStyle w:val="PL"/>
      </w:pPr>
      <w:r>
        <w:t xml:space="preserve">      properties:</w:t>
      </w:r>
    </w:p>
    <w:p w14:paraId="75715E27" w14:textId="77777777" w:rsidR="00250159" w:rsidRDefault="00250159" w:rsidP="00250159">
      <w:pPr>
        <w:pStyle w:val="PL"/>
      </w:pPr>
      <w:r>
        <w:t xml:space="preserve">        routingInds: </w:t>
      </w:r>
    </w:p>
    <w:p w14:paraId="19360484" w14:textId="77777777" w:rsidR="00250159" w:rsidRDefault="00250159" w:rsidP="00250159">
      <w:pPr>
        <w:pStyle w:val="PL"/>
      </w:pPr>
      <w:r>
        <w:t xml:space="preserve">          type: array</w:t>
      </w:r>
    </w:p>
    <w:p w14:paraId="485809A7" w14:textId="77777777" w:rsidR="00250159" w:rsidRDefault="00250159" w:rsidP="00250159">
      <w:pPr>
        <w:pStyle w:val="PL"/>
      </w:pPr>
      <w:r>
        <w:t xml:space="preserve">          items:</w:t>
      </w:r>
    </w:p>
    <w:p w14:paraId="7477335E" w14:textId="77777777" w:rsidR="00250159" w:rsidRDefault="00250159" w:rsidP="00250159">
      <w:pPr>
        <w:pStyle w:val="PL"/>
      </w:pPr>
      <w:r>
        <w:t xml:space="preserve">            type: string</w:t>
      </w:r>
    </w:p>
    <w:p w14:paraId="1BFA85FA" w14:textId="77777777" w:rsidR="00250159" w:rsidRDefault="00250159" w:rsidP="00250159">
      <w:pPr>
        <w:pStyle w:val="PL"/>
      </w:pPr>
      <w:r>
        <w:t xml:space="preserve">        hNwPubKeyIds:</w:t>
      </w:r>
    </w:p>
    <w:p w14:paraId="74F27FCA" w14:textId="77777777" w:rsidR="00250159" w:rsidRDefault="00250159" w:rsidP="00250159">
      <w:pPr>
        <w:pStyle w:val="PL"/>
      </w:pPr>
      <w:r>
        <w:t xml:space="preserve">          type: array</w:t>
      </w:r>
    </w:p>
    <w:p w14:paraId="161D5C86" w14:textId="77777777" w:rsidR="00250159" w:rsidRDefault="00250159" w:rsidP="00250159">
      <w:pPr>
        <w:pStyle w:val="PL"/>
      </w:pPr>
      <w:r>
        <w:t xml:space="preserve">          items:</w:t>
      </w:r>
    </w:p>
    <w:p w14:paraId="7F734922" w14:textId="77777777" w:rsidR="00250159" w:rsidRDefault="00250159" w:rsidP="00250159">
      <w:pPr>
        <w:pStyle w:val="PL"/>
      </w:pPr>
      <w:r>
        <w:t xml:space="preserve">            type: integer</w:t>
      </w:r>
    </w:p>
    <w:p w14:paraId="04C98FFF" w14:textId="77777777" w:rsidR="00250159" w:rsidRDefault="00250159" w:rsidP="00250159">
      <w:pPr>
        <w:pStyle w:val="PL"/>
      </w:pPr>
      <w:r>
        <w:t xml:space="preserve">    SuciInfoList:</w:t>
      </w:r>
    </w:p>
    <w:p w14:paraId="43A5D9D1" w14:textId="77777777" w:rsidR="00250159" w:rsidRDefault="00250159" w:rsidP="00250159">
      <w:pPr>
        <w:pStyle w:val="PL"/>
      </w:pPr>
      <w:r>
        <w:t xml:space="preserve">      type: array</w:t>
      </w:r>
    </w:p>
    <w:p w14:paraId="4CA1F8E6" w14:textId="77777777" w:rsidR="00250159" w:rsidRDefault="00250159" w:rsidP="00250159">
      <w:pPr>
        <w:pStyle w:val="PL"/>
      </w:pPr>
      <w:r>
        <w:t xml:space="preserve">      items:</w:t>
      </w:r>
    </w:p>
    <w:p w14:paraId="7CD65E73" w14:textId="77777777" w:rsidR="00250159" w:rsidRDefault="00250159" w:rsidP="00250159">
      <w:pPr>
        <w:pStyle w:val="PL"/>
      </w:pPr>
      <w:r>
        <w:t xml:space="preserve">        $ref: '#/components/schemas/SuciInfo' </w:t>
      </w:r>
    </w:p>
    <w:p w14:paraId="46F26C3F" w14:textId="77777777" w:rsidR="00250159" w:rsidRDefault="00250159" w:rsidP="00250159">
      <w:pPr>
        <w:pStyle w:val="PL"/>
      </w:pPr>
      <w:r>
        <w:t xml:space="preserve">    SharedDataIdRange:</w:t>
      </w:r>
    </w:p>
    <w:p w14:paraId="5D2F7A23" w14:textId="77777777" w:rsidR="00250159" w:rsidRDefault="00250159" w:rsidP="00250159">
      <w:pPr>
        <w:pStyle w:val="PL"/>
      </w:pPr>
      <w:r>
        <w:t xml:space="preserve">      type: object</w:t>
      </w:r>
    </w:p>
    <w:p w14:paraId="016D74F9" w14:textId="77777777" w:rsidR="00250159" w:rsidRDefault="00250159" w:rsidP="00250159">
      <w:pPr>
        <w:pStyle w:val="PL"/>
      </w:pPr>
      <w:r>
        <w:t xml:space="preserve">      properties:</w:t>
      </w:r>
    </w:p>
    <w:p w14:paraId="5F2D2948" w14:textId="77777777" w:rsidR="00250159" w:rsidRDefault="00250159" w:rsidP="00250159">
      <w:pPr>
        <w:pStyle w:val="PL"/>
      </w:pPr>
      <w:r>
        <w:t xml:space="preserve">        pattern:</w:t>
      </w:r>
    </w:p>
    <w:p w14:paraId="62958B2B" w14:textId="77777777" w:rsidR="00250159" w:rsidRDefault="00250159" w:rsidP="00250159">
      <w:pPr>
        <w:pStyle w:val="PL"/>
      </w:pPr>
      <w:r>
        <w:t xml:space="preserve">          type: string</w:t>
      </w:r>
    </w:p>
    <w:p w14:paraId="1E08D806" w14:textId="77777777" w:rsidR="00250159" w:rsidRDefault="00250159" w:rsidP="00250159">
      <w:pPr>
        <w:pStyle w:val="PL"/>
      </w:pPr>
      <w:r>
        <w:t xml:space="preserve">    SupiRangeList:</w:t>
      </w:r>
    </w:p>
    <w:p w14:paraId="54542B21" w14:textId="77777777" w:rsidR="00250159" w:rsidRDefault="00250159" w:rsidP="00250159">
      <w:pPr>
        <w:pStyle w:val="PL"/>
      </w:pPr>
      <w:r>
        <w:t xml:space="preserve">      type: array</w:t>
      </w:r>
    </w:p>
    <w:p w14:paraId="3C077FBC" w14:textId="77777777" w:rsidR="00250159" w:rsidRDefault="00250159" w:rsidP="00250159">
      <w:pPr>
        <w:pStyle w:val="PL"/>
      </w:pPr>
      <w:r>
        <w:t xml:space="preserve">      items:</w:t>
      </w:r>
    </w:p>
    <w:p w14:paraId="06BC149C" w14:textId="77777777" w:rsidR="00250159" w:rsidRDefault="00250159" w:rsidP="00250159">
      <w:pPr>
        <w:pStyle w:val="PL"/>
      </w:pPr>
      <w:r>
        <w:t xml:space="preserve">        $ref: '#/components/schemas/SupiRange'</w:t>
      </w:r>
    </w:p>
    <w:p w14:paraId="786F58D2" w14:textId="77777777" w:rsidR="00250159" w:rsidRDefault="00250159" w:rsidP="00250159">
      <w:pPr>
        <w:pStyle w:val="PL"/>
      </w:pPr>
      <w:r>
        <w:t xml:space="preserve">    IdentityRangeList:</w:t>
      </w:r>
    </w:p>
    <w:p w14:paraId="62AF5A50" w14:textId="77777777" w:rsidR="00250159" w:rsidRDefault="00250159" w:rsidP="00250159">
      <w:pPr>
        <w:pStyle w:val="PL"/>
      </w:pPr>
      <w:r>
        <w:t xml:space="preserve">      type: array</w:t>
      </w:r>
    </w:p>
    <w:p w14:paraId="7C2889CC" w14:textId="77777777" w:rsidR="00250159" w:rsidRDefault="00250159" w:rsidP="00250159">
      <w:pPr>
        <w:pStyle w:val="PL"/>
      </w:pPr>
      <w:r>
        <w:t xml:space="preserve">      items:</w:t>
      </w:r>
    </w:p>
    <w:p w14:paraId="3A3B560A" w14:textId="77777777" w:rsidR="00250159" w:rsidRDefault="00250159" w:rsidP="00250159">
      <w:pPr>
        <w:pStyle w:val="PL"/>
      </w:pPr>
      <w:r>
        <w:t xml:space="preserve">        $ref: '#/components/schemas/IdentityRange'</w:t>
      </w:r>
    </w:p>
    <w:p w14:paraId="11608C16" w14:textId="77777777" w:rsidR="00250159" w:rsidRDefault="00250159" w:rsidP="00250159">
      <w:pPr>
        <w:pStyle w:val="PL"/>
      </w:pPr>
      <w:r>
        <w:t xml:space="preserve">    InternalGroupIdRangeList:</w:t>
      </w:r>
    </w:p>
    <w:p w14:paraId="3FEAE249" w14:textId="77777777" w:rsidR="00250159" w:rsidRDefault="00250159" w:rsidP="00250159">
      <w:pPr>
        <w:pStyle w:val="PL"/>
      </w:pPr>
      <w:r>
        <w:t xml:space="preserve">      type: array</w:t>
      </w:r>
    </w:p>
    <w:p w14:paraId="30F7F080" w14:textId="77777777" w:rsidR="00250159" w:rsidRDefault="00250159" w:rsidP="00250159">
      <w:pPr>
        <w:pStyle w:val="PL"/>
      </w:pPr>
      <w:r>
        <w:t xml:space="preserve">      items:</w:t>
      </w:r>
    </w:p>
    <w:p w14:paraId="32D21A25" w14:textId="77777777" w:rsidR="00250159" w:rsidRDefault="00250159" w:rsidP="00250159">
      <w:pPr>
        <w:pStyle w:val="PL"/>
      </w:pPr>
      <w:r>
        <w:t xml:space="preserve">        $ref: '#/components/schemas/InternalGroupIdRange'</w:t>
      </w:r>
    </w:p>
    <w:p w14:paraId="4141C765" w14:textId="77777777" w:rsidR="00250159" w:rsidRDefault="00250159" w:rsidP="00250159">
      <w:pPr>
        <w:pStyle w:val="PL"/>
      </w:pPr>
      <w:r>
        <w:t xml:space="preserve">    SupportedDataSetList:</w:t>
      </w:r>
    </w:p>
    <w:p w14:paraId="138B5240" w14:textId="77777777" w:rsidR="00250159" w:rsidRDefault="00250159" w:rsidP="00250159">
      <w:pPr>
        <w:pStyle w:val="PL"/>
      </w:pPr>
      <w:r>
        <w:t xml:space="preserve">      type: array</w:t>
      </w:r>
    </w:p>
    <w:p w14:paraId="62DF0B95" w14:textId="77777777" w:rsidR="00250159" w:rsidRDefault="00250159" w:rsidP="00250159">
      <w:pPr>
        <w:pStyle w:val="PL"/>
      </w:pPr>
      <w:r>
        <w:t xml:space="preserve">      items:</w:t>
      </w:r>
    </w:p>
    <w:p w14:paraId="21CC4506" w14:textId="77777777" w:rsidR="00250159" w:rsidRDefault="00250159" w:rsidP="00250159">
      <w:pPr>
        <w:pStyle w:val="PL"/>
      </w:pPr>
      <w:r>
        <w:t xml:space="preserve">        $ref: '#/components/schemas/SupportedDataSet'</w:t>
      </w:r>
    </w:p>
    <w:p w14:paraId="3480AE41" w14:textId="77777777" w:rsidR="00250159" w:rsidRDefault="00250159" w:rsidP="00250159">
      <w:pPr>
        <w:pStyle w:val="PL"/>
      </w:pPr>
      <w:r>
        <w:t xml:space="preserve">    SharedDataIdRangeList:</w:t>
      </w:r>
    </w:p>
    <w:p w14:paraId="47A9BA7F" w14:textId="77777777" w:rsidR="00250159" w:rsidRDefault="00250159" w:rsidP="00250159">
      <w:pPr>
        <w:pStyle w:val="PL"/>
      </w:pPr>
      <w:r>
        <w:t xml:space="preserve">      type: array</w:t>
      </w:r>
    </w:p>
    <w:p w14:paraId="55646D88" w14:textId="77777777" w:rsidR="00250159" w:rsidRDefault="00250159" w:rsidP="00250159">
      <w:pPr>
        <w:pStyle w:val="PL"/>
      </w:pPr>
      <w:r>
        <w:t xml:space="preserve">      items:</w:t>
      </w:r>
    </w:p>
    <w:p w14:paraId="08CADA9E" w14:textId="77777777" w:rsidR="00250159" w:rsidRDefault="00250159" w:rsidP="00250159">
      <w:pPr>
        <w:pStyle w:val="PL"/>
      </w:pPr>
      <w:r>
        <w:t xml:space="preserve">        $ref: '#/components/schemas/SharedDataIdRange'</w:t>
      </w:r>
    </w:p>
    <w:p w14:paraId="69319B90" w14:textId="77777777" w:rsidR="00250159" w:rsidRDefault="00250159" w:rsidP="00250159">
      <w:pPr>
        <w:pStyle w:val="PL"/>
      </w:pPr>
      <w:r>
        <w:t xml:space="preserve">    InterfaceUpfInfoItem:</w:t>
      </w:r>
    </w:p>
    <w:p w14:paraId="2F29DE0C" w14:textId="77777777" w:rsidR="00250159" w:rsidRDefault="00250159" w:rsidP="00250159">
      <w:pPr>
        <w:pStyle w:val="PL"/>
      </w:pPr>
      <w:r>
        <w:t xml:space="preserve">      type: object</w:t>
      </w:r>
    </w:p>
    <w:p w14:paraId="74383A10" w14:textId="77777777" w:rsidR="00250159" w:rsidRDefault="00250159" w:rsidP="00250159">
      <w:pPr>
        <w:pStyle w:val="PL"/>
      </w:pPr>
      <w:r>
        <w:t xml:space="preserve">      properties:</w:t>
      </w:r>
    </w:p>
    <w:p w14:paraId="2C18717F" w14:textId="77777777" w:rsidR="00250159" w:rsidRDefault="00250159" w:rsidP="00250159">
      <w:pPr>
        <w:pStyle w:val="PL"/>
      </w:pPr>
      <w:r>
        <w:t xml:space="preserve">        interfaceType:</w:t>
      </w:r>
    </w:p>
    <w:p w14:paraId="40C6EE60" w14:textId="77777777" w:rsidR="00250159" w:rsidRDefault="00250159" w:rsidP="00250159">
      <w:pPr>
        <w:pStyle w:val="PL"/>
      </w:pPr>
      <w:r>
        <w:t xml:space="preserve">          type: string</w:t>
      </w:r>
    </w:p>
    <w:p w14:paraId="2AB3BF87" w14:textId="77777777" w:rsidR="00250159" w:rsidRDefault="00250159" w:rsidP="00250159">
      <w:pPr>
        <w:pStyle w:val="PL"/>
      </w:pPr>
      <w:r>
        <w:t xml:space="preserve">          enum:</w:t>
      </w:r>
    </w:p>
    <w:p w14:paraId="4CC7720A" w14:textId="77777777" w:rsidR="00250159" w:rsidRDefault="00250159" w:rsidP="00250159">
      <w:pPr>
        <w:pStyle w:val="PL"/>
      </w:pPr>
      <w:r>
        <w:t xml:space="preserve">            - IPV4ENDPOINTADDRESSES</w:t>
      </w:r>
    </w:p>
    <w:p w14:paraId="1A6EB4DD" w14:textId="77777777" w:rsidR="00250159" w:rsidRDefault="00250159" w:rsidP="00250159">
      <w:pPr>
        <w:pStyle w:val="PL"/>
      </w:pPr>
      <w:r>
        <w:t xml:space="preserve">            - IPV6ENDPOINTADDRESSES</w:t>
      </w:r>
    </w:p>
    <w:p w14:paraId="241D43D9" w14:textId="77777777" w:rsidR="00250159" w:rsidRDefault="00250159" w:rsidP="00250159">
      <w:pPr>
        <w:pStyle w:val="PL"/>
      </w:pPr>
      <w:r>
        <w:t xml:space="preserve">            - FQDN</w:t>
      </w:r>
    </w:p>
    <w:p w14:paraId="11C0B334" w14:textId="77777777" w:rsidR="00250159" w:rsidRDefault="00250159" w:rsidP="00250159">
      <w:pPr>
        <w:pStyle w:val="PL"/>
      </w:pPr>
      <w:r>
        <w:t xml:space="preserve">        ipv4EndpointAddresses:</w:t>
      </w:r>
    </w:p>
    <w:p w14:paraId="28A77D6D" w14:textId="77777777" w:rsidR="00250159" w:rsidRDefault="00250159" w:rsidP="00250159">
      <w:pPr>
        <w:pStyle w:val="PL"/>
      </w:pPr>
      <w:r>
        <w:t xml:space="preserve">          $ref: 'TS28623_ComDefs.yaml#/components/schemas/Ipv4Addr'</w:t>
      </w:r>
    </w:p>
    <w:p w14:paraId="3C838688" w14:textId="77777777" w:rsidR="00250159" w:rsidRDefault="00250159" w:rsidP="00250159">
      <w:pPr>
        <w:pStyle w:val="PL"/>
      </w:pPr>
      <w:r>
        <w:t xml:space="preserve">        ipv6EndpointAddresses:</w:t>
      </w:r>
    </w:p>
    <w:p w14:paraId="1CCCD145" w14:textId="77777777" w:rsidR="00250159" w:rsidRDefault="00250159" w:rsidP="00250159">
      <w:pPr>
        <w:pStyle w:val="PL"/>
      </w:pPr>
      <w:r>
        <w:t xml:space="preserve">          $ref: 'TS28623_ComDefs.yaml#/components/schemas/Ipv6Addr'</w:t>
      </w:r>
    </w:p>
    <w:p w14:paraId="788510F1" w14:textId="77777777" w:rsidR="00250159" w:rsidRDefault="00250159" w:rsidP="00250159">
      <w:pPr>
        <w:pStyle w:val="PL"/>
      </w:pPr>
      <w:r>
        <w:t xml:space="preserve">        fqdn:</w:t>
      </w:r>
    </w:p>
    <w:p w14:paraId="23E7D554" w14:textId="77777777" w:rsidR="00250159" w:rsidRDefault="00250159" w:rsidP="00250159">
      <w:pPr>
        <w:pStyle w:val="PL"/>
      </w:pPr>
      <w:r>
        <w:t xml:space="preserve">          $ref: 'TS28623_ComDefs.yaml#/components/schemas/Fqdn'</w:t>
      </w:r>
    </w:p>
    <w:p w14:paraId="0FEFC106" w14:textId="77777777" w:rsidR="00250159" w:rsidRDefault="00250159" w:rsidP="00250159">
      <w:pPr>
        <w:pStyle w:val="PL"/>
      </w:pPr>
      <w:r>
        <w:t xml:space="preserve">        networkInstance:</w:t>
      </w:r>
    </w:p>
    <w:p w14:paraId="7BCCBDEC" w14:textId="77777777" w:rsidR="00250159" w:rsidRDefault="00250159" w:rsidP="00250159">
      <w:pPr>
        <w:pStyle w:val="PL"/>
      </w:pPr>
      <w:r>
        <w:t xml:space="preserve">          type: string</w:t>
      </w:r>
    </w:p>
    <w:p w14:paraId="789EF028" w14:textId="77777777" w:rsidR="00250159" w:rsidRDefault="00250159" w:rsidP="00250159">
      <w:pPr>
        <w:pStyle w:val="PL"/>
      </w:pPr>
    </w:p>
    <w:p w14:paraId="04701E41" w14:textId="77777777" w:rsidR="00250159" w:rsidRDefault="00250159" w:rsidP="00250159">
      <w:pPr>
        <w:pStyle w:val="PL"/>
      </w:pPr>
      <w:r>
        <w:t xml:space="preserve">    AtsssCapability:</w:t>
      </w:r>
    </w:p>
    <w:p w14:paraId="5C45507E" w14:textId="77777777" w:rsidR="00250159" w:rsidRDefault="00250159" w:rsidP="00250159">
      <w:pPr>
        <w:pStyle w:val="PL"/>
      </w:pPr>
      <w:r>
        <w:t xml:space="preserve">      type: object</w:t>
      </w:r>
    </w:p>
    <w:p w14:paraId="6A2DEA68" w14:textId="77777777" w:rsidR="00250159" w:rsidRDefault="00250159" w:rsidP="00250159">
      <w:pPr>
        <w:pStyle w:val="PL"/>
      </w:pPr>
      <w:r>
        <w:t xml:space="preserve">      properties:</w:t>
      </w:r>
    </w:p>
    <w:p w14:paraId="7E86828D" w14:textId="77777777" w:rsidR="00250159" w:rsidRDefault="00250159" w:rsidP="00250159">
      <w:pPr>
        <w:pStyle w:val="PL"/>
      </w:pPr>
      <w:r>
        <w:t xml:space="preserve">        atsssLL:</w:t>
      </w:r>
    </w:p>
    <w:p w14:paraId="094B5536" w14:textId="77777777" w:rsidR="00250159" w:rsidRDefault="00250159" w:rsidP="00250159">
      <w:pPr>
        <w:pStyle w:val="PL"/>
      </w:pPr>
      <w:r>
        <w:t xml:space="preserve">          type: boolean</w:t>
      </w:r>
    </w:p>
    <w:p w14:paraId="2A10A101" w14:textId="77777777" w:rsidR="00250159" w:rsidRDefault="00250159" w:rsidP="00250159">
      <w:pPr>
        <w:pStyle w:val="PL"/>
      </w:pPr>
      <w:r>
        <w:t xml:space="preserve">        mptcp:</w:t>
      </w:r>
    </w:p>
    <w:p w14:paraId="5AFD7988" w14:textId="77777777" w:rsidR="00250159" w:rsidRDefault="00250159" w:rsidP="00250159">
      <w:pPr>
        <w:pStyle w:val="PL"/>
      </w:pPr>
      <w:r>
        <w:t xml:space="preserve">          type: boolean</w:t>
      </w:r>
    </w:p>
    <w:p w14:paraId="492C2BE6" w14:textId="77777777" w:rsidR="00250159" w:rsidRDefault="00250159" w:rsidP="00250159">
      <w:pPr>
        <w:pStyle w:val="PL"/>
      </w:pPr>
      <w:r>
        <w:t xml:space="preserve">        rttWithoutPmf:</w:t>
      </w:r>
    </w:p>
    <w:p w14:paraId="3E9CFA0F" w14:textId="77777777" w:rsidR="00250159" w:rsidRDefault="00250159" w:rsidP="00250159">
      <w:pPr>
        <w:pStyle w:val="PL"/>
      </w:pPr>
      <w:r>
        <w:t xml:space="preserve">          type: boolean</w:t>
      </w:r>
    </w:p>
    <w:p w14:paraId="2731F3AF" w14:textId="77777777" w:rsidR="00250159" w:rsidRDefault="00250159" w:rsidP="00250159">
      <w:pPr>
        <w:pStyle w:val="PL"/>
      </w:pPr>
    </w:p>
    <w:p w14:paraId="425E3912" w14:textId="77777777" w:rsidR="00250159" w:rsidRDefault="00250159" w:rsidP="00250159">
      <w:pPr>
        <w:pStyle w:val="PL"/>
      </w:pPr>
      <w:r>
        <w:t xml:space="preserve">    IpInterface:</w:t>
      </w:r>
    </w:p>
    <w:p w14:paraId="33C03FBB" w14:textId="77777777" w:rsidR="00250159" w:rsidRDefault="00250159" w:rsidP="00250159">
      <w:pPr>
        <w:pStyle w:val="PL"/>
      </w:pPr>
      <w:r>
        <w:t xml:space="preserve">      type: object</w:t>
      </w:r>
    </w:p>
    <w:p w14:paraId="7159BAC1" w14:textId="77777777" w:rsidR="00250159" w:rsidRDefault="00250159" w:rsidP="00250159">
      <w:pPr>
        <w:pStyle w:val="PL"/>
      </w:pPr>
      <w:r>
        <w:t xml:space="preserve">      properties:</w:t>
      </w:r>
    </w:p>
    <w:p w14:paraId="1A5E6571" w14:textId="77777777" w:rsidR="00250159" w:rsidRDefault="00250159" w:rsidP="00250159">
      <w:pPr>
        <w:pStyle w:val="PL"/>
      </w:pPr>
      <w:r>
        <w:t xml:space="preserve">        ipv4EndpointAddresses:</w:t>
      </w:r>
    </w:p>
    <w:p w14:paraId="3266661C" w14:textId="77777777" w:rsidR="00250159" w:rsidRDefault="00250159" w:rsidP="00250159">
      <w:pPr>
        <w:pStyle w:val="PL"/>
      </w:pPr>
      <w:r>
        <w:t xml:space="preserve">          $ref: 'TS28623_ComDefs.yaml#/components/schemas/Ipv4Addr'</w:t>
      </w:r>
    </w:p>
    <w:p w14:paraId="1D6813A5" w14:textId="77777777" w:rsidR="00250159" w:rsidRDefault="00250159" w:rsidP="00250159">
      <w:pPr>
        <w:pStyle w:val="PL"/>
      </w:pPr>
      <w:r>
        <w:t xml:space="preserve">        ipv6EndpointAddresses:</w:t>
      </w:r>
    </w:p>
    <w:p w14:paraId="3CC661C1" w14:textId="77777777" w:rsidR="00250159" w:rsidRDefault="00250159" w:rsidP="00250159">
      <w:pPr>
        <w:pStyle w:val="PL"/>
      </w:pPr>
      <w:r>
        <w:t xml:space="preserve">          $ref: 'TS28623_ComDefs.yaml#/components/schemas/Ipv6Addr'</w:t>
      </w:r>
    </w:p>
    <w:p w14:paraId="21A10786" w14:textId="77777777" w:rsidR="00250159" w:rsidRDefault="00250159" w:rsidP="00250159">
      <w:pPr>
        <w:pStyle w:val="PL"/>
      </w:pPr>
      <w:r>
        <w:t xml:space="preserve">        fqdn:</w:t>
      </w:r>
    </w:p>
    <w:p w14:paraId="39AA746D" w14:textId="77777777" w:rsidR="00250159" w:rsidRDefault="00250159" w:rsidP="00250159">
      <w:pPr>
        <w:pStyle w:val="PL"/>
      </w:pPr>
      <w:r>
        <w:t xml:space="preserve">          $ref: 'TS28623_ComDefs.yaml#/components/schemas/Fqdn'</w:t>
      </w:r>
    </w:p>
    <w:p w14:paraId="5B413DC8" w14:textId="77777777" w:rsidR="00250159" w:rsidRDefault="00250159" w:rsidP="00250159">
      <w:pPr>
        <w:pStyle w:val="PL"/>
      </w:pPr>
    </w:p>
    <w:p w14:paraId="70EC06BB" w14:textId="77777777" w:rsidR="00250159" w:rsidRDefault="00250159" w:rsidP="00250159">
      <w:pPr>
        <w:pStyle w:val="PL"/>
      </w:pPr>
      <w:r>
        <w:t xml:space="preserve">    Ipv4AddressRange:</w:t>
      </w:r>
    </w:p>
    <w:p w14:paraId="29CB3569" w14:textId="77777777" w:rsidR="00250159" w:rsidRDefault="00250159" w:rsidP="00250159">
      <w:pPr>
        <w:pStyle w:val="PL"/>
      </w:pPr>
      <w:r>
        <w:t xml:space="preserve">      description: Range of IPv4 addresses</w:t>
      </w:r>
    </w:p>
    <w:p w14:paraId="73CCD22F" w14:textId="77777777" w:rsidR="00250159" w:rsidRDefault="00250159" w:rsidP="00250159">
      <w:pPr>
        <w:pStyle w:val="PL"/>
      </w:pPr>
      <w:r>
        <w:t xml:space="preserve">      type: object</w:t>
      </w:r>
    </w:p>
    <w:p w14:paraId="13A85B80" w14:textId="77777777" w:rsidR="00250159" w:rsidRDefault="00250159" w:rsidP="00250159">
      <w:pPr>
        <w:pStyle w:val="PL"/>
      </w:pPr>
      <w:r>
        <w:t xml:space="preserve">      properties:</w:t>
      </w:r>
    </w:p>
    <w:p w14:paraId="3CCAEBE2" w14:textId="77777777" w:rsidR="00250159" w:rsidRDefault="00250159" w:rsidP="00250159">
      <w:pPr>
        <w:pStyle w:val="PL"/>
      </w:pPr>
      <w:r>
        <w:t xml:space="preserve">        start:</w:t>
      </w:r>
    </w:p>
    <w:p w14:paraId="4FC80149" w14:textId="77777777" w:rsidR="00250159" w:rsidRDefault="00250159" w:rsidP="00250159">
      <w:pPr>
        <w:pStyle w:val="PL"/>
      </w:pPr>
      <w:r>
        <w:t xml:space="preserve">          $ref: 'TS28623_ComDefs.yaml#/components/schemas/Ipv4Addr'</w:t>
      </w:r>
    </w:p>
    <w:p w14:paraId="46E63299" w14:textId="77777777" w:rsidR="00250159" w:rsidRDefault="00250159" w:rsidP="00250159">
      <w:pPr>
        <w:pStyle w:val="PL"/>
      </w:pPr>
      <w:r>
        <w:t xml:space="preserve">        end:</w:t>
      </w:r>
    </w:p>
    <w:p w14:paraId="082FF2B3" w14:textId="77777777" w:rsidR="00250159" w:rsidRDefault="00250159" w:rsidP="00250159">
      <w:pPr>
        <w:pStyle w:val="PL"/>
      </w:pPr>
      <w:r>
        <w:t xml:space="preserve">          $ref: 'TS28623_ComDefs.yaml#/components/schemas/Ipv4Addr'</w:t>
      </w:r>
    </w:p>
    <w:p w14:paraId="327E6BB5" w14:textId="77777777" w:rsidR="00250159" w:rsidRDefault="00250159" w:rsidP="00250159">
      <w:pPr>
        <w:pStyle w:val="PL"/>
      </w:pPr>
      <w:r>
        <w:t xml:space="preserve">    Ipv6PrefixRange:</w:t>
      </w:r>
    </w:p>
    <w:p w14:paraId="36F6DED0" w14:textId="77777777" w:rsidR="00250159" w:rsidRDefault="00250159" w:rsidP="00250159">
      <w:pPr>
        <w:pStyle w:val="PL"/>
      </w:pPr>
      <w:r>
        <w:t xml:space="preserve">      description: Range of IPv6 prefixes</w:t>
      </w:r>
    </w:p>
    <w:p w14:paraId="37CEA628" w14:textId="77777777" w:rsidR="00250159" w:rsidRDefault="00250159" w:rsidP="00250159">
      <w:pPr>
        <w:pStyle w:val="PL"/>
      </w:pPr>
      <w:r>
        <w:t xml:space="preserve">      type: object</w:t>
      </w:r>
    </w:p>
    <w:p w14:paraId="0DC92925" w14:textId="77777777" w:rsidR="00250159" w:rsidRDefault="00250159" w:rsidP="00250159">
      <w:pPr>
        <w:pStyle w:val="PL"/>
      </w:pPr>
      <w:r>
        <w:t xml:space="preserve">      properties:</w:t>
      </w:r>
    </w:p>
    <w:p w14:paraId="793C3765" w14:textId="77777777" w:rsidR="00250159" w:rsidRDefault="00250159" w:rsidP="00250159">
      <w:pPr>
        <w:pStyle w:val="PL"/>
      </w:pPr>
      <w:r>
        <w:t xml:space="preserve">        start:</w:t>
      </w:r>
    </w:p>
    <w:p w14:paraId="16261E6C" w14:textId="77777777" w:rsidR="00250159" w:rsidRDefault="00250159" w:rsidP="00250159">
      <w:pPr>
        <w:pStyle w:val="PL"/>
      </w:pPr>
      <w:r>
        <w:t xml:space="preserve">          $ref: 'TS29571_CommonData.yaml#/components/schemas/Ipv6Prefix'</w:t>
      </w:r>
    </w:p>
    <w:p w14:paraId="4F69CB1B" w14:textId="77777777" w:rsidR="00250159" w:rsidRDefault="00250159" w:rsidP="00250159">
      <w:pPr>
        <w:pStyle w:val="PL"/>
      </w:pPr>
      <w:r>
        <w:t xml:space="preserve">        end:</w:t>
      </w:r>
    </w:p>
    <w:p w14:paraId="28A1BBA7" w14:textId="77777777" w:rsidR="00250159" w:rsidRDefault="00250159" w:rsidP="00250159">
      <w:pPr>
        <w:pStyle w:val="PL"/>
      </w:pPr>
      <w:r>
        <w:t xml:space="preserve">          $ref: 'TS29571_CommonData.yaml#/components/schemas/Ipv6Prefix'</w:t>
      </w:r>
    </w:p>
    <w:p w14:paraId="5FA8BE46" w14:textId="77777777" w:rsidR="00250159" w:rsidRDefault="00250159" w:rsidP="00250159">
      <w:pPr>
        <w:pStyle w:val="PL"/>
      </w:pPr>
      <w:r>
        <w:t xml:space="preserve">    Nid:</w:t>
      </w:r>
    </w:p>
    <w:p w14:paraId="67985DA4" w14:textId="77777777" w:rsidR="00250159" w:rsidRDefault="00250159" w:rsidP="00250159">
      <w:pPr>
        <w:pStyle w:val="PL"/>
      </w:pPr>
      <w:r>
        <w:t xml:space="preserve">      type: string</w:t>
      </w:r>
    </w:p>
    <w:p w14:paraId="5B4D5117" w14:textId="77777777" w:rsidR="00250159" w:rsidRDefault="00250159" w:rsidP="00250159">
      <w:pPr>
        <w:pStyle w:val="PL"/>
      </w:pPr>
      <w:r>
        <w:t xml:space="preserve">      pattern: '^[A-Fa-f0-9]{11}$'</w:t>
      </w:r>
    </w:p>
    <w:p w14:paraId="402CCA81" w14:textId="77777777" w:rsidR="00250159" w:rsidRDefault="00250159" w:rsidP="00250159">
      <w:pPr>
        <w:pStyle w:val="PL"/>
      </w:pPr>
      <w:r>
        <w:t xml:space="preserve">    PlmnIdNid:</w:t>
      </w:r>
    </w:p>
    <w:p w14:paraId="116186F7" w14:textId="77777777" w:rsidR="00250159" w:rsidRDefault="00250159" w:rsidP="00250159">
      <w:pPr>
        <w:pStyle w:val="PL"/>
      </w:pPr>
      <w:r>
        <w:t xml:space="preserve">      type: object</w:t>
      </w:r>
    </w:p>
    <w:p w14:paraId="65836BDF" w14:textId="77777777" w:rsidR="00250159" w:rsidRDefault="00250159" w:rsidP="00250159">
      <w:pPr>
        <w:pStyle w:val="PL"/>
      </w:pPr>
      <w:r>
        <w:t xml:space="preserve">      properties:</w:t>
      </w:r>
    </w:p>
    <w:p w14:paraId="7DCE486A" w14:textId="77777777" w:rsidR="00250159" w:rsidRDefault="00250159" w:rsidP="00250159">
      <w:pPr>
        <w:pStyle w:val="PL"/>
      </w:pPr>
      <w:r>
        <w:t xml:space="preserve">        mcc:</w:t>
      </w:r>
    </w:p>
    <w:p w14:paraId="6DBCF4C1" w14:textId="77777777" w:rsidR="00250159" w:rsidRDefault="00250159" w:rsidP="00250159">
      <w:pPr>
        <w:pStyle w:val="PL"/>
      </w:pPr>
      <w:r>
        <w:t xml:space="preserve">          $ref: 'TS28623_ComDefs.yaml#/components/schemas/Mcc'</w:t>
      </w:r>
    </w:p>
    <w:p w14:paraId="05067FD6" w14:textId="77777777" w:rsidR="00250159" w:rsidRDefault="00250159" w:rsidP="00250159">
      <w:pPr>
        <w:pStyle w:val="PL"/>
      </w:pPr>
      <w:r>
        <w:t xml:space="preserve">        mnc:</w:t>
      </w:r>
    </w:p>
    <w:p w14:paraId="6562E19F" w14:textId="77777777" w:rsidR="00250159" w:rsidRDefault="00250159" w:rsidP="00250159">
      <w:pPr>
        <w:pStyle w:val="PL"/>
      </w:pPr>
      <w:r>
        <w:t xml:space="preserve">          $ref: 'TS28623_ComDefs.yaml#/components/schemas/Mnc'</w:t>
      </w:r>
    </w:p>
    <w:p w14:paraId="1D768966" w14:textId="77777777" w:rsidR="00250159" w:rsidRDefault="00250159" w:rsidP="00250159">
      <w:pPr>
        <w:pStyle w:val="PL"/>
      </w:pPr>
      <w:r>
        <w:t xml:space="preserve">        nid:</w:t>
      </w:r>
    </w:p>
    <w:p w14:paraId="6781D276" w14:textId="77777777" w:rsidR="00250159" w:rsidRDefault="00250159" w:rsidP="00250159">
      <w:pPr>
        <w:pStyle w:val="PL"/>
      </w:pPr>
      <w:r>
        <w:t xml:space="preserve">          $ref: '#/components/schemas/Nid'</w:t>
      </w:r>
    </w:p>
    <w:p w14:paraId="7A73F2D9" w14:textId="77777777" w:rsidR="00250159" w:rsidRDefault="00250159" w:rsidP="00250159">
      <w:pPr>
        <w:pStyle w:val="PL"/>
      </w:pPr>
      <w:r>
        <w:t xml:space="preserve">    ScpCapability:</w:t>
      </w:r>
    </w:p>
    <w:p w14:paraId="4D3863F2" w14:textId="77777777" w:rsidR="00250159" w:rsidRDefault="00250159" w:rsidP="00250159">
      <w:pPr>
        <w:pStyle w:val="PL"/>
      </w:pPr>
      <w:r>
        <w:t xml:space="preserve">      type: string</w:t>
      </w:r>
    </w:p>
    <w:p w14:paraId="075F1129" w14:textId="77777777" w:rsidR="00250159" w:rsidRDefault="00250159" w:rsidP="00250159">
      <w:pPr>
        <w:pStyle w:val="PL"/>
      </w:pPr>
      <w:r>
        <w:t xml:space="preserve">      enum: </w:t>
      </w:r>
    </w:p>
    <w:p w14:paraId="652207FE" w14:textId="77777777" w:rsidR="00250159" w:rsidRDefault="00250159" w:rsidP="00250159">
      <w:pPr>
        <w:pStyle w:val="PL"/>
      </w:pPr>
      <w:r>
        <w:t xml:space="preserve">        - INDIRECT_COM_WITH_DELEG_DISC</w:t>
      </w:r>
    </w:p>
    <w:p w14:paraId="65997AA8" w14:textId="77777777" w:rsidR="00250159" w:rsidRDefault="00250159" w:rsidP="00250159">
      <w:pPr>
        <w:pStyle w:val="PL"/>
      </w:pPr>
      <w:r>
        <w:t xml:space="preserve">    IpReachability:</w:t>
      </w:r>
    </w:p>
    <w:p w14:paraId="4C0361A3" w14:textId="77777777" w:rsidR="00250159" w:rsidRDefault="00250159" w:rsidP="00250159">
      <w:pPr>
        <w:pStyle w:val="PL"/>
      </w:pPr>
      <w:r>
        <w:t xml:space="preserve">      description: Indicates the type(s) of IP addresses reachable via an SCP</w:t>
      </w:r>
    </w:p>
    <w:p w14:paraId="38C5858E" w14:textId="77777777" w:rsidR="00250159" w:rsidRDefault="00250159" w:rsidP="00250159">
      <w:pPr>
        <w:pStyle w:val="PL"/>
      </w:pPr>
      <w:r>
        <w:t xml:space="preserve">      anyOf:</w:t>
      </w:r>
    </w:p>
    <w:p w14:paraId="0CA15C2D" w14:textId="77777777" w:rsidR="00250159" w:rsidRDefault="00250159" w:rsidP="00250159">
      <w:pPr>
        <w:pStyle w:val="PL"/>
      </w:pPr>
      <w:r>
        <w:t xml:space="preserve">        - type: string</w:t>
      </w:r>
    </w:p>
    <w:p w14:paraId="2559D7AE" w14:textId="77777777" w:rsidR="00250159" w:rsidRDefault="00250159" w:rsidP="00250159">
      <w:pPr>
        <w:pStyle w:val="PL"/>
      </w:pPr>
      <w:r>
        <w:t xml:space="preserve">          enum:</w:t>
      </w:r>
    </w:p>
    <w:p w14:paraId="02B403EF" w14:textId="77777777" w:rsidR="00250159" w:rsidRDefault="00250159" w:rsidP="00250159">
      <w:pPr>
        <w:pStyle w:val="PL"/>
      </w:pPr>
      <w:r>
        <w:t xml:space="preserve">            - IPV4</w:t>
      </w:r>
    </w:p>
    <w:p w14:paraId="4F079382" w14:textId="77777777" w:rsidR="00250159" w:rsidRDefault="00250159" w:rsidP="00250159">
      <w:pPr>
        <w:pStyle w:val="PL"/>
      </w:pPr>
      <w:r>
        <w:t xml:space="preserve">            - IPV6</w:t>
      </w:r>
    </w:p>
    <w:p w14:paraId="70B2B818" w14:textId="77777777" w:rsidR="00250159" w:rsidRDefault="00250159" w:rsidP="00250159">
      <w:pPr>
        <w:pStyle w:val="PL"/>
      </w:pPr>
      <w:r>
        <w:t xml:space="preserve">            - IPV4V6</w:t>
      </w:r>
    </w:p>
    <w:p w14:paraId="134D67B5" w14:textId="77777777" w:rsidR="00250159" w:rsidRDefault="00250159" w:rsidP="00250159">
      <w:pPr>
        <w:pStyle w:val="PL"/>
      </w:pPr>
      <w:r>
        <w:t xml:space="preserve">        - type: string</w:t>
      </w:r>
    </w:p>
    <w:p w14:paraId="1B904F51" w14:textId="77777777" w:rsidR="00250159" w:rsidRDefault="00250159" w:rsidP="00250159">
      <w:pPr>
        <w:pStyle w:val="PL"/>
      </w:pPr>
    </w:p>
    <w:p w14:paraId="0A3F919F" w14:textId="77777777" w:rsidR="00250159" w:rsidRDefault="00250159" w:rsidP="00250159">
      <w:pPr>
        <w:pStyle w:val="PL"/>
      </w:pPr>
      <w:r>
        <w:t xml:space="preserve">    ScpDomainInfo:</w:t>
      </w:r>
    </w:p>
    <w:p w14:paraId="43C24745" w14:textId="77777777" w:rsidR="00250159" w:rsidRDefault="00250159" w:rsidP="00250159">
      <w:pPr>
        <w:pStyle w:val="PL"/>
      </w:pPr>
      <w:r>
        <w:t xml:space="preserve">      description: SCP Domain specific information</w:t>
      </w:r>
    </w:p>
    <w:p w14:paraId="0F34F8FD" w14:textId="77777777" w:rsidR="00250159" w:rsidRDefault="00250159" w:rsidP="00250159">
      <w:pPr>
        <w:pStyle w:val="PL"/>
      </w:pPr>
      <w:r>
        <w:t xml:space="preserve">      type: object</w:t>
      </w:r>
    </w:p>
    <w:p w14:paraId="7E40A9FE" w14:textId="77777777" w:rsidR="00250159" w:rsidRDefault="00250159" w:rsidP="00250159">
      <w:pPr>
        <w:pStyle w:val="PL"/>
      </w:pPr>
      <w:r>
        <w:t xml:space="preserve">      properties:</w:t>
      </w:r>
    </w:p>
    <w:p w14:paraId="11C67C4C" w14:textId="77777777" w:rsidR="00250159" w:rsidRDefault="00250159" w:rsidP="00250159">
      <w:pPr>
        <w:pStyle w:val="PL"/>
      </w:pPr>
      <w:r>
        <w:t xml:space="preserve">        scpFqdn:</w:t>
      </w:r>
    </w:p>
    <w:p w14:paraId="069B2F61" w14:textId="77777777" w:rsidR="00250159" w:rsidRDefault="00250159" w:rsidP="00250159">
      <w:pPr>
        <w:pStyle w:val="PL"/>
      </w:pPr>
      <w:r>
        <w:t xml:space="preserve">          $ref: 'TS28623_ComDefs.yaml#/components/schemas/Fqdn'</w:t>
      </w:r>
    </w:p>
    <w:p w14:paraId="0A753F75" w14:textId="77777777" w:rsidR="00250159" w:rsidRDefault="00250159" w:rsidP="00250159">
      <w:pPr>
        <w:pStyle w:val="PL"/>
      </w:pPr>
      <w:r>
        <w:t xml:space="preserve">        scpIpEndPoints:</w:t>
      </w:r>
    </w:p>
    <w:p w14:paraId="4F102D37" w14:textId="77777777" w:rsidR="00250159" w:rsidRDefault="00250159" w:rsidP="00250159">
      <w:pPr>
        <w:pStyle w:val="PL"/>
      </w:pPr>
      <w:r>
        <w:t xml:space="preserve">          type: array</w:t>
      </w:r>
    </w:p>
    <w:p w14:paraId="3AA37C49" w14:textId="77777777" w:rsidR="00250159" w:rsidRDefault="00250159" w:rsidP="00250159">
      <w:pPr>
        <w:pStyle w:val="PL"/>
      </w:pPr>
      <w:r>
        <w:t xml:space="preserve">          items:</w:t>
      </w:r>
    </w:p>
    <w:p w14:paraId="2CE3C62D" w14:textId="77777777" w:rsidR="00250159" w:rsidRDefault="00250159" w:rsidP="00250159">
      <w:pPr>
        <w:pStyle w:val="PL"/>
      </w:pPr>
      <w:r>
        <w:t xml:space="preserve">            $ref: 'TS28541_5GcNrm.yaml#/components/schemas/IpEndPoint'</w:t>
      </w:r>
    </w:p>
    <w:p w14:paraId="39367507" w14:textId="77777777" w:rsidR="00250159" w:rsidRDefault="00250159" w:rsidP="00250159">
      <w:pPr>
        <w:pStyle w:val="PL"/>
      </w:pPr>
      <w:r>
        <w:t xml:space="preserve">          minItems: 1</w:t>
      </w:r>
    </w:p>
    <w:p w14:paraId="79346EB9" w14:textId="77777777" w:rsidR="00250159" w:rsidRDefault="00250159" w:rsidP="00250159">
      <w:pPr>
        <w:pStyle w:val="PL"/>
      </w:pPr>
      <w:r>
        <w:t xml:space="preserve">        scpPrefix:</w:t>
      </w:r>
    </w:p>
    <w:p w14:paraId="6B889F99" w14:textId="77777777" w:rsidR="00250159" w:rsidRDefault="00250159" w:rsidP="00250159">
      <w:pPr>
        <w:pStyle w:val="PL"/>
      </w:pPr>
      <w:r>
        <w:t xml:space="preserve">          type: string</w:t>
      </w:r>
    </w:p>
    <w:p w14:paraId="735F9C1A" w14:textId="77777777" w:rsidR="00250159" w:rsidRDefault="00250159" w:rsidP="00250159">
      <w:pPr>
        <w:pStyle w:val="PL"/>
      </w:pPr>
      <w:r>
        <w:t xml:space="preserve">        scpPorts:</w:t>
      </w:r>
    </w:p>
    <w:p w14:paraId="35F48476" w14:textId="77777777" w:rsidR="00250159" w:rsidRDefault="00250159" w:rsidP="00250159">
      <w:pPr>
        <w:pStyle w:val="PL"/>
      </w:pPr>
      <w:r>
        <w:t xml:space="preserve">          description: &gt;</w:t>
      </w:r>
    </w:p>
    <w:p w14:paraId="008A75D1" w14:textId="77777777" w:rsidR="00250159" w:rsidRDefault="00250159" w:rsidP="00250159">
      <w:pPr>
        <w:pStyle w:val="PL"/>
      </w:pPr>
      <w:r>
        <w:t xml:space="preserve">            Port numbers for HTTP and HTTPS. The key of the map shall be "http" or "https".</w:t>
      </w:r>
    </w:p>
    <w:p w14:paraId="5AD68953" w14:textId="77777777" w:rsidR="00250159" w:rsidRDefault="00250159" w:rsidP="00250159">
      <w:pPr>
        <w:pStyle w:val="PL"/>
      </w:pPr>
      <w:r>
        <w:t xml:space="preserve">          type: object</w:t>
      </w:r>
    </w:p>
    <w:p w14:paraId="735F0A0B" w14:textId="77777777" w:rsidR="00250159" w:rsidRDefault="00250159" w:rsidP="00250159">
      <w:pPr>
        <w:pStyle w:val="PL"/>
      </w:pPr>
      <w:r>
        <w:t xml:space="preserve">          additionalProperties:</w:t>
      </w:r>
    </w:p>
    <w:p w14:paraId="20114BF2" w14:textId="77777777" w:rsidR="00250159" w:rsidRDefault="00250159" w:rsidP="00250159">
      <w:pPr>
        <w:pStyle w:val="PL"/>
      </w:pPr>
      <w:r>
        <w:t xml:space="preserve">            type: integer</w:t>
      </w:r>
    </w:p>
    <w:p w14:paraId="529B57CF" w14:textId="77777777" w:rsidR="00250159" w:rsidRDefault="00250159" w:rsidP="00250159">
      <w:pPr>
        <w:pStyle w:val="PL"/>
      </w:pPr>
      <w:r>
        <w:t xml:space="preserve">            minimum: 0</w:t>
      </w:r>
    </w:p>
    <w:p w14:paraId="2C847252" w14:textId="77777777" w:rsidR="00250159" w:rsidRDefault="00250159" w:rsidP="00250159">
      <w:pPr>
        <w:pStyle w:val="PL"/>
      </w:pPr>
      <w:r>
        <w:t xml:space="preserve">            maximum: 65535</w:t>
      </w:r>
    </w:p>
    <w:p w14:paraId="7022909F" w14:textId="77777777" w:rsidR="00250159" w:rsidRDefault="00250159" w:rsidP="00250159">
      <w:pPr>
        <w:pStyle w:val="PL"/>
      </w:pPr>
      <w:r>
        <w:t xml:space="preserve">          minProperties: 1</w:t>
      </w:r>
    </w:p>
    <w:p w14:paraId="791325FC" w14:textId="77777777" w:rsidR="00250159" w:rsidRDefault="00250159" w:rsidP="00250159">
      <w:pPr>
        <w:pStyle w:val="PL"/>
      </w:pPr>
    </w:p>
    <w:p w14:paraId="6EA5290F" w14:textId="77777777" w:rsidR="00250159" w:rsidRDefault="00250159" w:rsidP="00250159">
      <w:pPr>
        <w:pStyle w:val="PL"/>
      </w:pPr>
      <w:r>
        <w:t xml:space="preserve">    SeppInfo:</w:t>
      </w:r>
    </w:p>
    <w:p w14:paraId="51250FAC" w14:textId="77777777" w:rsidR="00250159" w:rsidRDefault="00250159" w:rsidP="00250159">
      <w:pPr>
        <w:pStyle w:val="PL"/>
      </w:pPr>
      <w:r>
        <w:t xml:space="preserve">      description: Information of a SEPP Instance</w:t>
      </w:r>
    </w:p>
    <w:p w14:paraId="15D710A1" w14:textId="77777777" w:rsidR="00250159" w:rsidRDefault="00250159" w:rsidP="00250159">
      <w:pPr>
        <w:pStyle w:val="PL"/>
      </w:pPr>
      <w:r>
        <w:t xml:space="preserve">      type: object</w:t>
      </w:r>
    </w:p>
    <w:p w14:paraId="76A5AD7A" w14:textId="77777777" w:rsidR="00250159" w:rsidRDefault="00250159" w:rsidP="00250159">
      <w:pPr>
        <w:pStyle w:val="PL"/>
      </w:pPr>
      <w:r>
        <w:t xml:space="preserve">      properties:</w:t>
      </w:r>
    </w:p>
    <w:p w14:paraId="4CFD1BFA" w14:textId="77777777" w:rsidR="00250159" w:rsidRDefault="00250159" w:rsidP="00250159">
      <w:pPr>
        <w:pStyle w:val="PL"/>
      </w:pPr>
      <w:r>
        <w:t xml:space="preserve">        seppPrefix:</w:t>
      </w:r>
    </w:p>
    <w:p w14:paraId="25272D00" w14:textId="77777777" w:rsidR="00250159" w:rsidRDefault="00250159" w:rsidP="00250159">
      <w:pPr>
        <w:pStyle w:val="PL"/>
      </w:pPr>
      <w:r>
        <w:t xml:space="preserve">          type: string</w:t>
      </w:r>
    </w:p>
    <w:p w14:paraId="6AF6110B" w14:textId="77777777" w:rsidR="00250159" w:rsidRDefault="00250159" w:rsidP="00250159">
      <w:pPr>
        <w:pStyle w:val="PL"/>
      </w:pPr>
      <w:r>
        <w:t xml:space="preserve">        seppPorts:</w:t>
      </w:r>
    </w:p>
    <w:p w14:paraId="7CF8CE1A" w14:textId="77777777" w:rsidR="00250159" w:rsidRDefault="00250159" w:rsidP="00250159">
      <w:pPr>
        <w:pStyle w:val="PL"/>
      </w:pPr>
      <w:r>
        <w:t xml:space="preserve">          description: &gt;</w:t>
      </w:r>
    </w:p>
    <w:p w14:paraId="7007A611" w14:textId="77777777" w:rsidR="00250159" w:rsidRDefault="00250159" w:rsidP="00250159">
      <w:pPr>
        <w:pStyle w:val="PL"/>
      </w:pPr>
      <w:r>
        <w:t xml:space="preserve">            Port numbers for HTTP and HTTPS. The key of the map shall be "http" or "https".</w:t>
      </w:r>
    </w:p>
    <w:p w14:paraId="707AC64B" w14:textId="77777777" w:rsidR="00250159" w:rsidRDefault="00250159" w:rsidP="00250159">
      <w:pPr>
        <w:pStyle w:val="PL"/>
      </w:pPr>
      <w:r>
        <w:t xml:space="preserve">          type: object</w:t>
      </w:r>
    </w:p>
    <w:p w14:paraId="31162FA5" w14:textId="77777777" w:rsidR="00250159" w:rsidRDefault="00250159" w:rsidP="00250159">
      <w:pPr>
        <w:pStyle w:val="PL"/>
      </w:pPr>
      <w:r>
        <w:t xml:space="preserve">          additionalProperties:</w:t>
      </w:r>
    </w:p>
    <w:p w14:paraId="3B2EA548" w14:textId="77777777" w:rsidR="00250159" w:rsidRDefault="00250159" w:rsidP="00250159">
      <w:pPr>
        <w:pStyle w:val="PL"/>
      </w:pPr>
      <w:r>
        <w:t xml:space="preserve">            type: integer</w:t>
      </w:r>
    </w:p>
    <w:p w14:paraId="07879AEB" w14:textId="77777777" w:rsidR="00250159" w:rsidRDefault="00250159" w:rsidP="00250159">
      <w:pPr>
        <w:pStyle w:val="PL"/>
      </w:pPr>
      <w:r>
        <w:t xml:space="preserve">            minimum: 0</w:t>
      </w:r>
    </w:p>
    <w:p w14:paraId="784EE217" w14:textId="77777777" w:rsidR="00250159" w:rsidRDefault="00250159" w:rsidP="00250159">
      <w:pPr>
        <w:pStyle w:val="PL"/>
      </w:pPr>
      <w:r>
        <w:t xml:space="preserve">            maximum: 65535</w:t>
      </w:r>
    </w:p>
    <w:p w14:paraId="05447974" w14:textId="77777777" w:rsidR="00250159" w:rsidRDefault="00250159" w:rsidP="00250159">
      <w:pPr>
        <w:pStyle w:val="PL"/>
      </w:pPr>
      <w:r>
        <w:t xml:space="preserve">          minProperties: 1</w:t>
      </w:r>
    </w:p>
    <w:p w14:paraId="2EF41C9A" w14:textId="77777777" w:rsidR="00250159" w:rsidRDefault="00250159" w:rsidP="00250159">
      <w:pPr>
        <w:pStyle w:val="PL"/>
      </w:pPr>
      <w:r>
        <w:t xml:space="preserve">        remotePlmnList:</w:t>
      </w:r>
    </w:p>
    <w:p w14:paraId="65FA0208" w14:textId="77777777" w:rsidR="00250159" w:rsidRDefault="00250159" w:rsidP="00250159">
      <w:pPr>
        <w:pStyle w:val="PL"/>
      </w:pPr>
      <w:r>
        <w:t xml:space="preserve">          type: array</w:t>
      </w:r>
    </w:p>
    <w:p w14:paraId="432CCEB0" w14:textId="77777777" w:rsidR="00250159" w:rsidRDefault="00250159" w:rsidP="00250159">
      <w:pPr>
        <w:pStyle w:val="PL"/>
      </w:pPr>
      <w:r>
        <w:t xml:space="preserve">          items:</w:t>
      </w:r>
    </w:p>
    <w:p w14:paraId="2902115A" w14:textId="77777777" w:rsidR="00250159" w:rsidRDefault="00250159" w:rsidP="00250159">
      <w:pPr>
        <w:pStyle w:val="PL"/>
      </w:pPr>
      <w:r>
        <w:t xml:space="preserve">            $ref: 'TS28623_ComDefs.yaml#/components/schemas/PlmnId'</w:t>
      </w:r>
    </w:p>
    <w:p w14:paraId="4F607440" w14:textId="77777777" w:rsidR="00250159" w:rsidRDefault="00250159" w:rsidP="00250159">
      <w:pPr>
        <w:pStyle w:val="PL"/>
      </w:pPr>
      <w:r>
        <w:t xml:space="preserve">          minItems: 1</w:t>
      </w:r>
    </w:p>
    <w:p w14:paraId="42588AD3" w14:textId="77777777" w:rsidR="00250159" w:rsidRDefault="00250159" w:rsidP="00250159">
      <w:pPr>
        <w:pStyle w:val="PL"/>
      </w:pPr>
      <w:r>
        <w:t xml:space="preserve">        remoteSnpnList:</w:t>
      </w:r>
    </w:p>
    <w:p w14:paraId="59D296BE" w14:textId="77777777" w:rsidR="00250159" w:rsidRDefault="00250159" w:rsidP="00250159">
      <w:pPr>
        <w:pStyle w:val="PL"/>
      </w:pPr>
      <w:r>
        <w:t xml:space="preserve">          type: array</w:t>
      </w:r>
    </w:p>
    <w:p w14:paraId="7EEDEBE8" w14:textId="77777777" w:rsidR="00250159" w:rsidRDefault="00250159" w:rsidP="00250159">
      <w:pPr>
        <w:pStyle w:val="PL"/>
      </w:pPr>
      <w:r>
        <w:t xml:space="preserve">          items:</w:t>
      </w:r>
    </w:p>
    <w:p w14:paraId="08803146" w14:textId="77777777" w:rsidR="00250159" w:rsidRDefault="00250159" w:rsidP="00250159">
      <w:pPr>
        <w:pStyle w:val="PL"/>
      </w:pPr>
      <w:r>
        <w:t xml:space="preserve">            $ref: 'TS29571_CommonData.yaml#/components/schemas/PlmnIdNid'</w:t>
      </w:r>
    </w:p>
    <w:p w14:paraId="38EF0600" w14:textId="77777777" w:rsidR="00250159" w:rsidRDefault="00250159" w:rsidP="00250159">
      <w:pPr>
        <w:pStyle w:val="PL"/>
      </w:pPr>
      <w:r>
        <w:t xml:space="preserve">          minItems: 1</w:t>
      </w:r>
    </w:p>
    <w:p w14:paraId="44C5F0FC" w14:textId="77777777" w:rsidR="00250159" w:rsidRDefault="00250159" w:rsidP="00250159">
      <w:pPr>
        <w:pStyle w:val="PL"/>
      </w:pPr>
    </w:p>
    <w:p w14:paraId="78BADC38" w14:textId="77777777" w:rsidR="00250159" w:rsidRDefault="00250159" w:rsidP="00250159">
      <w:pPr>
        <w:pStyle w:val="PL"/>
      </w:pPr>
      <w:r>
        <w:t xml:space="preserve">    UdsfInfo:</w:t>
      </w:r>
    </w:p>
    <w:p w14:paraId="339F4708" w14:textId="77777777" w:rsidR="00250159" w:rsidRDefault="00250159" w:rsidP="00250159">
      <w:pPr>
        <w:pStyle w:val="PL"/>
      </w:pPr>
      <w:r>
        <w:t xml:space="preserve">      description: Information related to UDSF</w:t>
      </w:r>
    </w:p>
    <w:p w14:paraId="0074CCF6" w14:textId="77777777" w:rsidR="00250159" w:rsidRDefault="00250159" w:rsidP="00250159">
      <w:pPr>
        <w:pStyle w:val="PL"/>
      </w:pPr>
      <w:r>
        <w:t xml:space="preserve">      type: object</w:t>
      </w:r>
    </w:p>
    <w:p w14:paraId="1BE79EAF" w14:textId="77777777" w:rsidR="00250159" w:rsidRDefault="00250159" w:rsidP="00250159">
      <w:pPr>
        <w:pStyle w:val="PL"/>
      </w:pPr>
      <w:r>
        <w:t xml:space="preserve">      properties:</w:t>
      </w:r>
    </w:p>
    <w:p w14:paraId="1FBF6496" w14:textId="77777777" w:rsidR="00250159" w:rsidRDefault="00250159" w:rsidP="00250159">
      <w:pPr>
        <w:pStyle w:val="PL"/>
      </w:pPr>
      <w:r>
        <w:t xml:space="preserve">        groupId:</w:t>
      </w:r>
    </w:p>
    <w:p w14:paraId="0C8298A3" w14:textId="77777777" w:rsidR="00250159" w:rsidRDefault="00250159" w:rsidP="00250159">
      <w:pPr>
        <w:pStyle w:val="PL"/>
      </w:pPr>
      <w:r>
        <w:t xml:space="preserve">          $ref: 'TS29571_CommonData.yaml#/components/schemas/NfGroupId'</w:t>
      </w:r>
    </w:p>
    <w:p w14:paraId="092661A6" w14:textId="77777777" w:rsidR="00250159" w:rsidRDefault="00250159" w:rsidP="00250159">
      <w:pPr>
        <w:pStyle w:val="PL"/>
      </w:pPr>
      <w:r>
        <w:t xml:space="preserve">        supiRanges:</w:t>
      </w:r>
    </w:p>
    <w:p w14:paraId="207CD085" w14:textId="77777777" w:rsidR="00250159" w:rsidRDefault="00250159" w:rsidP="00250159">
      <w:pPr>
        <w:pStyle w:val="PL"/>
      </w:pPr>
      <w:r>
        <w:t xml:space="preserve">          type: array</w:t>
      </w:r>
    </w:p>
    <w:p w14:paraId="6F584AC7" w14:textId="77777777" w:rsidR="00250159" w:rsidRDefault="00250159" w:rsidP="00250159">
      <w:pPr>
        <w:pStyle w:val="PL"/>
      </w:pPr>
      <w:r>
        <w:t xml:space="preserve">          items:</w:t>
      </w:r>
    </w:p>
    <w:p w14:paraId="2939AF4A" w14:textId="77777777" w:rsidR="00250159" w:rsidRDefault="00250159" w:rsidP="00250159">
      <w:pPr>
        <w:pStyle w:val="PL"/>
      </w:pPr>
      <w:r>
        <w:t xml:space="preserve">            $ref: '#/components/schemas/SupiRange'</w:t>
      </w:r>
    </w:p>
    <w:p w14:paraId="250676D6" w14:textId="77777777" w:rsidR="00250159" w:rsidRDefault="00250159" w:rsidP="00250159">
      <w:pPr>
        <w:pStyle w:val="PL"/>
      </w:pPr>
      <w:r>
        <w:t xml:space="preserve">          minItems: 1</w:t>
      </w:r>
    </w:p>
    <w:p w14:paraId="0409B820" w14:textId="77777777" w:rsidR="00250159" w:rsidRDefault="00250159" w:rsidP="00250159">
      <w:pPr>
        <w:pStyle w:val="PL"/>
      </w:pPr>
      <w:r>
        <w:t xml:space="preserve">        storageIdRanges:</w:t>
      </w:r>
    </w:p>
    <w:p w14:paraId="03E968F0" w14:textId="77777777" w:rsidR="00250159" w:rsidRDefault="00250159" w:rsidP="00250159">
      <w:pPr>
        <w:pStyle w:val="PL"/>
      </w:pPr>
      <w:r>
        <w:t xml:space="preserve">          description: &gt;</w:t>
      </w:r>
    </w:p>
    <w:p w14:paraId="2C6B7357" w14:textId="77777777" w:rsidR="00250159" w:rsidRDefault="00250159" w:rsidP="00250159">
      <w:pPr>
        <w:pStyle w:val="PL"/>
      </w:pPr>
      <w:r>
        <w:t xml:space="preserve">            A map (list of key-value pairs) where realmId serves as key and each value in the map</w:t>
      </w:r>
    </w:p>
    <w:p w14:paraId="31349444" w14:textId="77777777" w:rsidR="00250159" w:rsidRDefault="00250159" w:rsidP="00250159">
      <w:pPr>
        <w:pStyle w:val="PL"/>
      </w:pPr>
      <w:r>
        <w:t xml:space="preserve">            is an array of IdentityRanges. Each IdentityRange is a range of storageIds.</w:t>
      </w:r>
    </w:p>
    <w:p w14:paraId="4928CF5E" w14:textId="77777777" w:rsidR="00250159" w:rsidRDefault="00250159" w:rsidP="00250159">
      <w:pPr>
        <w:pStyle w:val="PL"/>
      </w:pPr>
      <w:r>
        <w:t xml:space="preserve">          type: object</w:t>
      </w:r>
    </w:p>
    <w:p w14:paraId="3DA81ABF" w14:textId="77777777" w:rsidR="00250159" w:rsidRDefault="00250159" w:rsidP="00250159">
      <w:pPr>
        <w:pStyle w:val="PL"/>
      </w:pPr>
      <w:r>
        <w:t xml:space="preserve">          additionalProperties:</w:t>
      </w:r>
    </w:p>
    <w:p w14:paraId="7516E3CE" w14:textId="77777777" w:rsidR="00250159" w:rsidRDefault="00250159" w:rsidP="00250159">
      <w:pPr>
        <w:pStyle w:val="PL"/>
      </w:pPr>
      <w:r>
        <w:t xml:space="preserve">            type: array</w:t>
      </w:r>
    </w:p>
    <w:p w14:paraId="0A2E4E8D" w14:textId="77777777" w:rsidR="00250159" w:rsidRDefault="00250159" w:rsidP="00250159">
      <w:pPr>
        <w:pStyle w:val="PL"/>
      </w:pPr>
      <w:r>
        <w:t xml:space="preserve">            items:</w:t>
      </w:r>
    </w:p>
    <w:p w14:paraId="2D881C50" w14:textId="77777777" w:rsidR="00250159" w:rsidRDefault="00250159" w:rsidP="00250159">
      <w:pPr>
        <w:pStyle w:val="PL"/>
      </w:pPr>
      <w:r>
        <w:t xml:space="preserve">              $ref: '#/components/schemas/IdentityRange'</w:t>
      </w:r>
    </w:p>
    <w:p w14:paraId="59B2FF87" w14:textId="77777777" w:rsidR="00250159" w:rsidRDefault="00250159" w:rsidP="00250159">
      <w:pPr>
        <w:pStyle w:val="PL"/>
      </w:pPr>
      <w:r>
        <w:t xml:space="preserve">            minItems: 1</w:t>
      </w:r>
    </w:p>
    <w:p w14:paraId="4301CF69" w14:textId="77777777" w:rsidR="00250159" w:rsidRDefault="00250159" w:rsidP="00250159">
      <w:pPr>
        <w:pStyle w:val="PL"/>
      </w:pPr>
      <w:r>
        <w:t xml:space="preserve">          minProperties: 1</w:t>
      </w:r>
    </w:p>
    <w:p w14:paraId="377EC22A" w14:textId="77777777" w:rsidR="00250159" w:rsidRDefault="00250159" w:rsidP="00250159">
      <w:pPr>
        <w:pStyle w:val="PL"/>
      </w:pPr>
    </w:p>
    <w:p w14:paraId="14EBA8FE" w14:textId="77777777" w:rsidR="00250159" w:rsidRDefault="00250159" w:rsidP="00250159">
      <w:pPr>
        <w:pStyle w:val="PL"/>
      </w:pPr>
      <w:r>
        <w:t xml:space="preserve">    NsacfCapability:</w:t>
      </w:r>
    </w:p>
    <w:p w14:paraId="2FBEC2AF" w14:textId="77777777" w:rsidR="00250159" w:rsidRDefault="00250159" w:rsidP="00250159">
      <w:pPr>
        <w:pStyle w:val="PL"/>
      </w:pPr>
      <w:r>
        <w:t xml:space="preserve">      description: &gt;</w:t>
      </w:r>
    </w:p>
    <w:p w14:paraId="443F8612" w14:textId="77777777" w:rsidR="00250159" w:rsidRDefault="00250159" w:rsidP="00250159">
      <w:pPr>
        <w:pStyle w:val="PL"/>
      </w:pPr>
      <w:r>
        <w:t xml:space="preserve">        NSACF service capabilities (e.g. to monitor and control the number of registered UEs</w:t>
      </w:r>
    </w:p>
    <w:p w14:paraId="540739DA" w14:textId="77777777" w:rsidR="00250159" w:rsidRDefault="00250159" w:rsidP="00250159">
      <w:pPr>
        <w:pStyle w:val="PL"/>
      </w:pPr>
      <w:r>
        <w:t xml:space="preserve">        or established PDU sessions per network slice)</w:t>
      </w:r>
    </w:p>
    <w:p w14:paraId="34434DD1" w14:textId="77777777" w:rsidR="00250159" w:rsidRDefault="00250159" w:rsidP="00250159">
      <w:pPr>
        <w:pStyle w:val="PL"/>
      </w:pPr>
      <w:r>
        <w:t xml:space="preserve">      type: object</w:t>
      </w:r>
    </w:p>
    <w:p w14:paraId="150D1ACD" w14:textId="77777777" w:rsidR="00250159" w:rsidRDefault="00250159" w:rsidP="00250159">
      <w:pPr>
        <w:pStyle w:val="PL"/>
      </w:pPr>
      <w:r>
        <w:t xml:space="preserve">      properties:</w:t>
      </w:r>
    </w:p>
    <w:p w14:paraId="32C9F614" w14:textId="77777777" w:rsidR="00250159" w:rsidRDefault="00250159" w:rsidP="00250159">
      <w:pPr>
        <w:pStyle w:val="PL"/>
      </w:pPr>
      <w:r>
        <w:t xml:space="preserve">        supportUeSAC:</w:t>
      </w:r>
    </w:p>
    <w:p w14:paraId="08F21B4F" w14:textId="77777777" w:rsidR="00250159" w:rsidRDefault="00250159" w:rsidP="00250159">
      <w:pPr>
        <w:pStyle w:val="PL"/>
      </w:pPr>
      <w:r>
        <w:t xml:space="preserve">          description: |</w:t>
      </w:r>
    </w:p>
    <w:p w14:paraId="4B0E6876" w14:textId="77777777" w:rsidR="00250159" w:rsidRDefault="00250159" w:rsidP="00250159">
      <w:pPr>
        <w:pStyle w:val="PL"/>
      </w:pPr>
      <w:r>
        <w:t xml:space="preserve">            Indicates the service capability of the NSACF to monitor and control the number of</w:t>
      </w:r>
    </w:p>
    <w:p w14:paraId="02CA4AA4" w14:textId="77777777" w:rsidR="00250159" w:rsidRDefault="00250159" w:rsidP="00250159">
      <w:pPr>
        <w:pStyle w:val="PL"/>
      </w:pPr>
      <w:r>
        <w:t xml:space="preserve">            registered UEs per network slice for the network slice that is subject to NSAC</w:t>
      </w:r>
    </w:p>
    <w:p w14:paraId="259E2BE7" w14:textId="77777777" w:rsidR="00250159" w:rsidRDefault="00250159" w:rsidP="00250159">
      <w:pPr>
        <w:pStyle w:val="PL"/>
      </w:pPr>
      <w:r>
        <w:t xml:space="preserve">            true: Supported</w:t>
      </w:r>
    </w:p>
    <w:p w14:paraId="40070AD9" w14:textId="77777777" w:rsidR="00250159" w:rsidRDefault="00250159" w:rsidP="00250159">
      <w:pPr>
        <w:pStyle w:val="PL"/>
      </w:pPr>
      <w:r>
        <w:t xml:space="preserve">            false (default): Not Supported</w:t>
      </w:r>
    </w:p>
    <w:p w14:paraId="6937EDB6" w14:textId="77777777" w:rsidR="00250159" w:rsidRDefault="00250159" w:rsidP="00250159">
      <w:pPr>
        <w:pStyle w:val="PL"/>
      </w:pPr>
      <w:r>
        <w:t xml:space="preserve">          type: boolean</w:t>
      </w:r>
    </w:p>
    <w:p w14:paraId="21A758E1" w14:textId="77777777" w:rsidR="00250159" w:rsidRDefault="00250159" w:rsidP="00250159">
      <w:pPr>
        <w:pStyle w:val="PL"/>
      </w:pPr>
      <w:r>
        <w:t xml:space="preserve">          default: false</w:t>
      </w:r>
    </w:p>
    <w:p w14:paraId="2C096996" w14:textId="77777777" w:rsidR="00250159" w:rsidRDefault="00250159" w:rsidP="00250159">
      <w:pPr>
        <w:pStyle w:val="PL"/>
      </w:pPr>
      <w:r>
        <w:t xml:space="preserve">        supportPduSAC:</w:t>
      </w:r>
    </w:p>
    <w:p w14:paraId="00245BAA" w14:textId="77777777" w:rsidR="00250159" w:rsidRDefault="00250159" w:rsidP="00250159">
      <w:pPr>
        <w:pStyle w:val="PL"/>
      </w:pPr>
      <w:r>
        <w:t xml:space="preserve">          description: |</w:t>
      </w:r>
    </w:p>
    <w:p w14:paraId="0DDD36C4" w14:textId="77777777" w:rsidR="00250159" w:rsidRDefault="00250159" w:rsidP="00250159">
      <w:pPr>
        <w:pStyle w:val="PL"/>
      </w:pPr>
      <w:r>
        <w:t xml:space="preserve">            Indicates the service capability of the NSACF to monitor and control the number of</w:t>
      </w:r>
    </w:p>
    <w:p w14:paraId="7A8AC4E8" w14:textId="77777777" w:rsidR="00250159" w:rsidRDefault="00250159" w:rsidP="00250159">
      <w:pPr>
        <w:pStyle w:val="PL"/>
      </w:pPr>
      <w:r>
        <w:t xml:space="preserve">            established PDU sessions per network slice for the network slice that is subject to NSAC</w:t>
      </w:r>
    </w:p>
    <w:p w14:paraId="38B10055" w14:textId="77777777" w:rsidR="00250159" w:rsidRDefault="00250159" w:rsidP="00250159">
      <w:pPr>
        <w:pStyle w:val="PL"/>
      </w:pPr>
      <w:r>
        <w:t xml:space="preserve">            true: Supported</w:t>
      </w:r>
    </w:p>
    <w:p w14:paraId="79669943" w14:textId="77777777" w:rsidR="00250159" w:rsidRDefault="00250159" w:rsidP="00250159">
      <w:pPr>
        <w:pStyle w:val="PL"/>
      </w:pPr>
      <w:r>
        <w:t xml:space="preserve">            false (default): Not Supported</w:t>
      </w:r>
    </w:p>
    <w:p w14:paraId="70129E1E" w14:textId="77777777" w:rsidR="00250159" w:rsidRDefault="00250159" w:rsidP="00250159">
      <w:pPr>
        <w:pStyle w:val="PL"/>
      </w:pPr>
      <w:r>
        <w:t xml:space="preserve">          type: boolean</w:t>
      </w:r>
    </w:p>
    <w:p w14:paraId="1548CBA1" w14:textId="77777777" w:rsidR="00250159" w:rsidRDefault="00250159" w:rsidP="00250159">
      <w:pPr>
        <w:pStyle w:val="PL"/>
      </w:pPr>
      <w:r>
        <w:t xml:space="preserve">          default: false</w:t>
      </w:r>
    </w:p>
    <w:p w14:paraId="24B8942A" w14:textId="77777777" w:rsidR="00250159" w:rsidRDefault="00250159" w:rsidP="00250159">
      <w:pPr>
        <w:pStyle w:val="PL"/>
      </w:pPr>
    </w:p>
    <w:p w14:paraId="5818DD55" w14:textId="77777777" w:rsidR="00250159" w:rsidRDefault="00250159" w:rsidP="00250159">
      <w:pPr>
        <w:pStyle w:val="PL"/>
      </w:pPr>
      <w:r>
        <w:t xml:space="preserve">    NsacfInfo:</w:t>
      </w:r>
    </w:p>
    <w:p w14:paraId="4CEFEA0F" w14:textId="77777777" w:rsidR="00250159" w:rsidRDefault="00250159" w:rsidP="00250159">
      <w:pPr>
        <w:pStyle w:val="PL"/>
      </w:pPr>
      <w:r>
        <w:t xml:space="preserve">      description: Information of a NSACF NF Instance</w:t>
      </w:r>
    </w:p>
    <w:p w14:paraId="2AF315AC" w14:textId="77777777" w:rsidR="00250159" w:rsidRDefault="00250159" w:rsidP="00250159">
      <w:pPr>
        <w:pStyle w:val="PL"/>
      </w:pPr>
      <w:r>
        <w:t xml:space="preserve">      type: object</w:t>
      </w:r>
    </w:p>
    <w:p w14:paraId="4A932141" w14:textId="77777777" w:rsidR="00250159" w:rsidRDefault="00250159" w:rsidP="00250159">
      <w:pPr>
        <w:pStyle w:val="PL"/>
      </w:pPr>
      <w:r>
        <w:t xml:space="preserve">      required:</w:t>
      </w:r>
    </w:p>
    <w:p w14:paraId="096F962E" w14:textId="77777777" w:rsidR="00250159" w:rsidRDefault="00250159" w:rsidP="00250159">
      <w:pPr>
        <w:pStyle w:val="PL"/>
      </w:pPr>
      <w:r>
        <w:t xml:space="preserve">        - nsacfCapability</w:t>
      </w:r>
    </w:p>
    <w:p w14:paraId="18E114D7" w14:textId="77777777" w:rsidR="00250159" w:rsidRDefault="00250159" w:rsidP="00250159">
      <w:pPr>
        <w:pStyle w:val="PL"/>
      </w:pPr>
      <w:r>
        <w:t xml:space="preserve">      properties:</w:t>
      </w:r>
    </w:p>
    <w:p w14:paraId="0DE94371" w14:textId="77777777" w:rsidR="00250159" w:rsidRDefault="00250159" w:rsidP="00250159">
      <w:pPr>
        <w:pStyle w:val="PL"/>
      </w:pPr>
      <w:r>
        <w:t xml:space="preserve">        nsacfCapability:</w:t>
      </w:r>
    </w:p>
    <w:p w14:paraId="48CCF687" w14:textId="77777777" w:rsidR="00250159" w:rsidRDefault="00250159" w:rsidP="00250159">
      <w:pPr>
        <w:pStyle w:val="PL"/>
      </w:pPr>
      <w:r>
        <w:t xml:space="preserve">          $ref: '#/components/schemas/NsacfCapability'</w:t>
      </w:r>
    </w:p>
    <w:p w14:paraId="7A1A86E2" w14:textId="77777777" w:rsidR="00250159" w:rsidRPr="00577B89" w:rsidRDefault="00250159" w:rsidP="00250159">
      <w:pPr>
        <w:pStyle w:val="PL"/>
        <w:rPr>
          <w:lang w:val="fr-FR"/>
        </w:rPr>
      </w:pPr>
      <w:r>
        <w:t xml:space="preserve">        </w:t>
      </w:r>
      <w:r w:rsidRPr="00577B89">
        <w:rPr>
          <w:lang w:val="fr-FR"/>
        </w:rPr>
        <w:t>taiList:</w:t>
      </w:r>
    </w:p>
    <w:p w14:paraId="66B5973E" w14:textId="77777777" w:rsidR="00250159" w:rsidRPr="00577B89" w:rsidRDefault="00250159" w:rsidP="00250159">
      <w:pPr>
        <w:pStyle w:val="PL"/>
        <w:rPr>
          <w:lang w:val="fr-FR"/>
        </w:rPr>
      </w:pPr>
      <w:r w:rsidRPr="00577B89">
        <w:rPr>
          <w:lang w:val="fr-FR"/>
        </w:rPr>
        <w:t xml:space="preserve">          $ref: '#/components/schemas/TaiList'</w:t>
      </w:r>
    </w:p>
    <w:p w14:paraId="5F780B33" w14:textId="77777777" w:rsidR="00250159" w:rsidRPr="00577B89" w:rsidRDefault="00250159" w:rsidP="00250159">
      <w:pPr>
        <w:pStyle w:val="PL"/>
        <w:rPr>
          <w:lang w:val="fr-FR"/>
        </w:rPr>
      </w:pPr>
      <w:r w:rsidRPr="00577B89">
        <w:rPr>
          <w:lang w:val="fr-FR"/>
        </w:rPr>
        <w:t xml:space="preserve">        taiRangeList:</w:t>
      </w:r>
    </w:p>
    <w:p w14:paraId="1B529007" w14:textId="77777777" w:rsidR="00250159" w:rsidRDefault="00250159" w:rsidP="00250159">
      <w:pPr>
        <w:pStyle w:val="PL"/>
      </w:pPr>
      <w:r w:rsidRPr="00577B89">
        <w:rPr>
          <w:lang w:val="fr-FR"/>
        </w:rPr>
        <w:t xml:space="preserve">          </w:t>
      </w:r>
      <w:r>
        <w:t>type: array</w:t>
      </w:r>
    </w:p>
    <w:p w14:paraId="496C109E" w14:textId="77777777" w:rsidR="00250159" w:rsidRDefault="00250159" w:rsidP="00250159">
      <w:pPr>
        <w:pStyle w:val="PL"/>
      </w:pPr>
      <w:r>
        <w:t xml:space="preserve">          items:</w:t>
      </w:r>
    </w:p>
    <w:p w14:paraId="51C66074" w14:textId="77777777" w:rsidR="00250159" w:rsidRDefault="00250159" w:rsidP="00250159">
      <w:pPr>
        <w:pStyle w:val="PL"/>
      </w:pPr>
      <w:r>
        <w:t xml:space="preserve">            $ref: '#/components/schemas/TaiRange'</w:t>
      </w:r>
    </w:p>
    <w:p w14:paraId="426F20ED" w14:textId="77777777" w:rsidR="00250159" w:rsidRDefault="00250159" w:rsidP="00250159">
      <w:pPr>
        <w:pStyle w:val="PL"/>
      </w:pPr>
      <w:r>
        <w:t xml:space="preserve">          minItems: 1</w:t>
      </w:r>
    </w:p>
    <w:p w14:paraId="3C4EF552" w14:textId="77777777" w:rsidR="00250159" w:rsidRDefault="00250159" w:rsidP="00250159">
      <w:pPr>
        <w:pStyle w:val="PL"/>
      </w:pPr>
    </w:p>
    <w:p w14:paraId="3C2620BB" w14:textId="77777777" w:rsidR="00250159" w:rsidRDefault="00250159" w:rsidP="00250159">
      <w:pPr>
        <w:pStyle w:val="PL"/>
      </w:pPr>
      <w:r>
        <w:t xml:space="preserve">    NwdafCapability:</w:t>
      </w:r>
    </w:p>
    <w:p w14:paraId="1DC28CE3" w14:textId="77777777" w:rsidR="00250159" w:rsidRDefault="00250159" w:rsidP="00250159">
      <w:pPr>
        <w:pStyle w:val="PL"/>
      </w:pPr>
      <w:r>
        <w:t xml:space="preserve">      description: Indicates the capability supported by the NWDAF</w:t>
      </w:r>
    </w:p>
    <w:p w14:paraId="4BA3A9F8" w14:textId="77777777" w:rsidR="00250159" w:rsidRDefault="00250159" w:rsidP="00250159">
      <w:pPr>
        <w:pStyle w:val="PL"/>
      </w:pPr>
      <w:r>
        <w:t xml:space="preserve">      type: object</w:t>
      </w:r>
    </w:p>
    <w:p w14:paraId="60BC7033" w14:textId="77777777" w:rsidR="00250159" w:rsidRDefault="00250159" w:rsidP="00250159">
      <w:pPr>
        <w:pStyle w:val="PL"/>
      </w:pPr>
      <w:r>
        <w:t xml:space="preserve">      properties:</w:t>
      </w:r>
    </w:p>
    <w:p w14:paraId="38293DF4" w14:textId="77777777" w:rsidR="00250159" w:rsidRDefault="00250159" w:rsidP="00250159">
      <w:pPr>
        <w:pStyle w:val="PL"/>
      </w:pPr>
      <w:r>
        <w:t xml:space="preserve">        analyticsAggregation:</w:t>
      </w:r>
    </w:p>
    <w:p w14:paraId="213A82EC" w14:textId="77777777" w:rsidR="00250159" w:rsidRDefault="00250159" w:rsidP="00250159">
      <w:pPr>
        <w:pStyle w:val="PL"/>
      </w:pPr>
      <w:r>
        <w:t xml:space="preserve">          type: boolean</w:t>
      </w:r>
    </w:p>
    <w:p w14:paraId="5CBD63EF" w14:textId="77777777" w:rsidR="00250159" w:rsidRDefault="00250159" w:rsidP="00250159">
      <w:pPr>
        <w:pStyle w:val="PL"/>
      </w:pPr>
      <w:r>
        <w:t xml:space="preserve">          default: false</w:t>
      </w:r>
    </w:p>
    <w:p w14:paraId="68AFBD9C" w14:textId="77777777" w:rsidR="00250159" w:rsidRDefault="00250159" w:rsidP="00250159">
      <w:pPr>
        <w:pStyle w:val="PL"/>
      </w:pPr>
      <w:r>
        <w:t xml:space="preserve">        analyticsMetadataProvisioning:</w:t>
      </w:r>
    </w:p>
    <w:p w14:paraId="3909F831" w14:textId="77777777" w:rsidR="00250159" w:rsidRDefault="00250159" w:rsidP="00250159">
      <w:pPr>
        <w:pStyle w:val="PL"/>
      </w:pPr>
      <w:r>
        <w:t xml:space="preserve">          type: boolean</w:t>
      </w:r>
    </w:p>
    <w:p w14:paraId="4E834691" w14:textId="77777777" w:rsidR="00250159" w:rsidRDefault="00250159" w:rsidP="00250159">
      <w:pPr>
        <w:pStyle w:val="PL"/>
      </w:pPr>
      <w:r>
        <w:t xml:space="preserve">          default: false</w:t>
      </w:r>
    </w:p>
    <w:p w14:paraId="1D370F8E" w14:textId="77777777" w:rsidR="00250159" w:rsidRDefault="00250159" w:rsidP="00250159">
      <w:pPr>
        <w:pStyle w:val="PL"/>
      </w:pPr>
      <w:r>
        <w:t xml:space="preserve">    MlAnalyticsInfo:</w:t>
      </w:r>
    </w:p>
    <w:p w14:paraId="645C7D1F" w14:textId="77777777" w:rsidR="00250159" w:rsidRDefault="00250159" w:rsidP="00250159">
      <w:pPr>
        <w:pStyle w:val="PL"/>
      </w:pPr>
      <w:r>
        <w:t xml:space="preserve">      description: ML Analytics Filter information supported by the Nnwdaf_MLModelProvision service</w:t>
      </w:r>
    </w:p>
    <w:p w14:paraId="4B38F37D" w14:textId="77777777" w:rsidR="00250159" w:rsidRDefault="00250159" w:rsidP="00250159">
      <w:pPr>
        <w:pStyle w:val="PL"/>
      </w:pPr>
      <w:r>
        <w:t xml:space="preserve">      type: object</w:t>
      </w:r>
    </w:p>
    <w:p w14:paraId="62E1EB75" w14:textId="77777777" w:rsidR="00250159" w:rsidRDefault="00250159" w:rsidP="00250159">
      <w:pPr>
        <w:pStyle w:val="PL"/>
      </w:pPr>
      <w:r>
        <w:t xml:space="preserve">      properties:</w:t>
      </w:r>
    </w:p>
    <w:p w14:paraId="1012DAAC" w14:textId="77777777" w:rsidR="00250159" w:rsidRDefault="00250159" w:rsidP="00250159">
      <w:pPr>
        <w:pStyle w:val="PL"/>
      </w:pPr>
      <w:r>
        <w:t xml:space="preserve">        mlAnalyticsIds:</w:t>
      </w:r>
    </w:p>
    <w:p w14:paraId="3E5BB2EE" w14:textId="77777777" w:rsidR="00250159" w:rsidRDefault="00250159" w:rsidP="00250159">
      <w:pPr>
        <w:pStyle w:val="PL"/>
      </w:pPr>
      <w:r>
        <w:t xml:space="preserve">          type: array</w:t>
      </w:r>
    </w:p>
    <w:p w14:paraId="5EEC2203" w14:textId="77777777" w:rsidR="00250159" w:rsidRDefault="00250159" w:rsidP="00250159">
      <w:pPr>
        <w:pStyle w:val="PL"/>
      </w:pPr>
      <w:r>
        <w:t xml:space="preserve">          items:</w:t>
      </w:r>
    </w:p>
    <w:p w14:paraId="23E1A6DB" w14:textId="77777777" w:rsidR="00250159" w:rsidRDefault="00250159" w:rsidP="00250159">
      <w:pPr>
        <w:pStyle w:val="PL"/>
      </w:pPr>
      <w:r>
        <w:t xml:space="preserve">            $ref: 'TS29520_Nnwdaf_EventsSubscription.yaml#/components/schemas/NwdafEvent'</w:t>
      </w:r>
    </w:p>
    <w:p w14:paraId="22CAEA44" w14:textId="77777777" w:rsidR="00250159" w:rsidRDefault="00250159" w:rsidP="00250159">
      <w:pPr>
        <w:pStyle w:val="PL"/>
      </w:pPr>
      <w:r>
        <w:t xml:space="preserve">          minItems: 1</w:t>
      </w:r>
    </w:p>
    <w:p w14:paraId="5D89E9D9" w14:textId="77777777" w:rsidR="00250159" w:rsidRDefault="00250159" w:rsidP="00250159">
      <w:pPr>
        <w:pStyle w:val="PL"/>
      </w:pPr>
      <w:r>
        <w:t xml:space="preserve">        snssaiList:</w:t>
      </w:r>
    </w:p>
    <w:p w14:paraId="0EDD1E0D" w14:textId="77777777" w:rsidR="00250159" w:rsidRDefault="00250159" w:rsidP="00250159">
      <w:pPr>
        <w:pStyle w:val="PL"/>
      </w:pPr>
      <w:r>
        <w:t xml:space="preserve">          $ref: '#/components/schemas/SnssaiList'</w:t>
      </w:r>
    </w:p>
    <w:p w14:paraId="53D681A2" w14:textId="77777777" w:rsidR="00250159" w:rsidRDefault="00250159" w:rsidP="00250159">
      <w:pPr>
        <w:pStyle w:val="PL"/>
      </w:pPr>
      <w:r>
        <w:t xml:space="preserve">        trackingAreaList:</w:t>
      </w:r>
    </w:p>
    <w:p w14:paraId="6738046F" w14:textId="77777777" w:rsidR="00250159" w:rsidRDefault="00250159" w:rsidP="00250159">
      <w:pPr>
        <w:pStyle w:val="PL"/>
      </w:pPr>
      <w:r>
        <w:t xml:space="preserve">          $ref: '#/components/schemas/TaiList'          </w:t>
      </w:r>
    </w:p>
    <w:p w14:paraId="6B0EF555" w14:textId="77777777" w:rsidR="00250159" w:rsidRDefault="00250159" w:rsidP="00250159">
      <w:pPr>
        <w:pStyle w:val="PL"/>
      </w:pPr>
    </w:p>
    <w:p w14:paraId="37E6A402" w14:textId="77777777" w:rsidR="00250159" w:rsidRDefault="00250159" w:rsidP="00250159">
      <w:pPr>
        <w:pStyle w:val="PL"/>
      </w:pPr>
      <w:r>
        <w:t xml:space="preserve">    NwdafInfo:</w:t>
      </w:r>
    </w:p>
    <w:p w14:paraId="262EAA62" w14:textId="77777777" w:rsidR="00250159" w:rsidRDefault="00250159" w:rsidP="00250159">
      <w:pPr>
        <w:pStyle w:val="PL"/>
      </w:pPr>
      <w:r>
        <w:t xml:space="preserve">      description: Information of a NWDAF NF Instance</w:t>
      </w:r>
    </w:p>
    <w:p w14:paraId="674B3A48" w14:textId="77777777" w:rsidR="00250159" w:rsidRDefault="00250159" w:rsidP="00250159">
      <w:pPr>
        <w:pStyle w:val="PL"/>
      </w:pPr>
      <w:r>
        <w:t xml:space="preserve">      type: object</w:t>
      </w:r>
    </w:p>
    <w:p w14:paraId="4C07BD56" w14:textId="77777777" w:rsidR="00250159" w:rsidRDefault="00250159" w:rsidP="00250159">
      <w:pPr>
        <w:pStyle w:val="PL"/>
      </w:pPr>
      <w:r>
        <w:t xml:space="preserve">      properties:</w:t>
      </w:r>
    </w:p>
    <w:p w14:paraId="5FF77CA2" w14:textId="77777777" w:rsidR="00250159" w:rsidRDefault="00250159" w:rsidP="00250159">
      <w:pPr>
        <w:pStyle w:val="PL"/>
      </w:pPr>
      <w:r>
        <w:t xml:space="preserve">        eventIds:</w:t>
      </w:r>
    </w:p>
    <w:p w14:paraId="34753E60" w14:textId="77777777" w:rsidR="00250159" w:rsidRDefault="00250159" w:rsidP="00250159">
      <w:pPr>
        <w:pStyle w:val="PL"/>
      </w:pPr>
      <w:r>
        <w:t xml:space="preserve">          type: array</w:t>
      </w:r>
    </w:p>
    <w:p w14:paraId="10E6B574" w14:textId="77777777" w:rsidR="00250159" w:rsidRDefault="00250159" w:rsidP="00250159">
      <w:pPr>
        <w:pStyle w:val="PL"/>
      </w:pPr>
      <w:r>
        <w:t xml:space="preserve">          items:</w:t>
      </w:r>
    </w:p>
    <w:p w14:paraId="7DCBEF0A" w14:textId="77777777" w:rsidR="00250159" w:rsidRDefault="00250159" w:rsidP="00250159">
      <w:pPr>
        <w:pStyle w:val="PL"/>
      </w:pPr>
      <w:r>
        <w:t xml:space="preserve">            $ref: 'TS29520_Nnwdaf_AnalyticsInfo.yaml#/components/schemas/EventId'</w:t>
      </w:r>
    </w:p>
    <w:p w14:paraId="139E52EA" w14:textId="77777777" w:rsidR="00250159" w:rsidRDefault="00250159" w:rsidP="00250159">
      <w:pPr>
        <w:pStyle w:val="PL"/>
      </w:pPr>
      <w:r>
        <w:t xml:space="preserve">          minItems: 1          </w:t>
      </w:r>
    </w:p>
    <w:p w14:paraId="3BDF8D49" w14:textId="77777777" w:rsidR="00250159" w:rsidRDefault="00250159" w:rsidP="00250159">
      <w:pPr>
        <w:pStyle w:val="PL"/>
      </w:pPr>
      <w:r>
        <w:t xml:space="preserve">        nwdafEvents:</w:t>
      </w:r>
    </w:p>
    <w:p w14:paraId="0A3BFECB" w14:textId="77777777" w:rsidR="00250159" w:rsidRDefault="00250159" w:rsidP="00250159">
      <w:pPr>
        <w:pStyle w:val="PL"/>
      </w:pPr>
      <w:r>
        <w:t xml:space="preserve">          type: array</w:t>
      </w:r>
    </w:p>
    <w:p w14:paraId="3AAA59FC" w14:textId="77777777" w:rsidR="00250159" w:rsidRDefault="00250159" w:rsidP="00250159">
      <w:pPr>
        <w:pStyle w:val="PL"/>
      </w:pPr>
      <w:r>
        <w:t xml:space="preserve">          items:</w:t>
      </w:r>
    </w:p>
    <w:p w14:paraId="344AE0C7" w14:textId="77777777" w:rsidR="00250159" w:rsidRDefault="00250159" w:rsidP="00250159">
      <w:pPr>
        <w:pStyle w:val="PL"/>
      </w:pPr>
      <w:r>
        <w:t xml:space="preserve">            $ref: 'TS29520_Nnwdaf_EventsSubscription.yaml#/components/schemas/NwdafEvent'</w:t>
      </w:r>
    </w:p>
    <w:p w14:paraId="379E1007" w14:textId="77777777" w:rsidR="00250159" w:rsidRDefault="00250159" w:rsidP="00250159">
      <w:pPr>
        <w:pStyle w:val="PL"/>
      </w:pPr>
      <w:r>
        <w:t xml:space="preserve">          minItems: 1</w:t>
      </w:r>
    </w:p>
    <w:p w14:paraId="45D9BF4C" w14:textId="77777777" w:rsidR="00250159" w:rsidRDefault="00250159" w:rsidP="00250159">
      <w:pPr>
        <w:pStyle w:val="PL"/>
      </w:pPr>
    </w:p>
    <w:p w14:paraId="4D8CAFE2" w14:textId="77777777" w:rsidR="00250159" w:rsidRDefault="00250159" w:rsidP="00250159">
      <w:pPr>
        <w:pStyle w:val="PL"/>
      </w:pPr>
      <w:r>
        <w:t xml:space="preserve">    ScpInfo:</w:t>
      </w:r>
    </w:p>
    <w:p w14:paraId="294452CF" w14:textId="77777777" w:rsidR="00250159" w:rsidRDefault="00250159" w:rsidP="00250159">
      <w:pPr>
        <w:pStyle w:val="PL"/>
      </w:pPr>
      <w:r>
        <w:t xml:space="preserve">      description: Information of an SCP Instance</w:t>
      </w:r>
    </w:p>
    <w:p w14:paraId="3D29A3A5" w14:textId="77777777" w:rsidR="00250159" w:rsidRDefault="00250159" w:rsidP="00250159">
      <w:pPr>
        <w:pStyle w:val="PL"/>
      </w:pPr>
      <w:r>
        <w:t xml:space="preserve">      type: object</w:t>
      </w:r>
    </w:p>
    <w:p w14:paraId="0177BF9F" w14:textId="77777777" w:rsidR="00250159" w:rsidRDefault="00250159" w:rsidP="00250159">
      <w:pPr>
        <w:pStyle w:val="PL"/>
      </w:pPr>
      <w:r>
        <w:t xml:space="preserve">      properties:</w:t>
      </w:r>
    </w:p>
    <w:p w14:paraId="69FEDF98" w14:textId="77777777" w:rsidR="00250159" w:rsidRDefault="00250159" w:rsidP="00250159">
      <w:pPr>
        <w:pStyle w:val="PL"/>
      </w:pPr>
      <w:r>
        <w:t xml:space="preserve">        scpDomainInfoList:</w:t>
      </w:r>
    </w:p>
    <w:p w14:paraId="71D4CA32" w14:textId="77777777" w:rsidR="00250159" w:rsidRDefault="00250159" w:rsidP="00250159">
      <w:pPr>
        <w:pStyle w:val="PL"/>
      </w:pPr>
      <w:r>
        <w:t xml:space="preserve">          description: &gt;</w:t>
      </w:r>
    </w:p>
    <w:p w14:paraId="0B5DCEC3" w14:textId="77777777" w:rsidR="00250159" w:rsidRDefault="00250159" w:rsidP="00250159">
      <w:pPr>
        <w:pStyle w:val="PL"/>
      </w:pPr>
      <w:r>
        <w:t xml:space="preserve">            A map (list of key-value pairs) where the key of the map shall be the string</w:t>
      </w:r>
    </w:p>
    <w:p w14:paraId="28D1C637" w14:textId="77777777" w:rsidR="00250159" w:rsidRDefault="00250159" w:rsidP="00250159">
      <w:pPr>
        <w:pStyle w:val="PL"/>
      </w:pPr>
      <w:r>
        <w:t xml:space="preserve">            identifying an SCP domain</w:t>
      </w:r>
    </w:p>
    <w:p w14:paraId="12ADE860" w14:textId="77777777" w:rsidR="00250159" w:rsidRDefault="00250159" w:rsidP="00250159">
      <w:pPr>
        <w:pStyle w:val="PL"/>
      </w:pPr>
      <w:r>
        <w:t xml:space="preserve">          type: object</w:t>
      </w:r>
    </w:p>
    <w:p w14:paraId="34B86DC9" w14:textId="77777777" w:rsidR="00250159" w:rsidRDefault="00250159" w:rsidP="00250159">
      <w:pPr>
        <w:pStyle w:val="PL"/>
      </w:pPr>
      <w:r>
        <w:t xml:space="preserve">          additionalProperties:</w:t>
      </w:r>
    </w:p>
    <w:p w14:paraId="225899BA" w14:textId="77777777" w:rsidR="00250159" w:rsidRDefault="00250159" w:rsidP="00250159">
      <w:pPr>
        <w:pStyle w:val="PL"/>
      </w:pPr>
      <w:r>
        <w:t xml:space="preserve">            $ref: '#/components/schemas/ScpDomainInfo'</w:t>
      </w:r>
    </w:p>
    <w:p w14:paraId="3C0E4904" w14:textId="77777777" w:rsidR="00250159" w:rsidRDefault="00250159" w:rsidP="00250159">
      <w:pPr>
        <w:pStyle w:val="PL"/>
      </w:pPr>
      <w:r>
        <w:t xml:space="preserve">          minProperties: 1</w:t>
      </w:r>
    </w:p>
    <w:p w14:paraId="0B13ED22" w14:textId="77777777" w:rsidR="00250159" w:rsidRDefault="00250159" w:rsidP="00250159">
      <w:pPr>
        <w:pStyle w:val="PL"/>
      </w:pPr>
      <w:r>
        <w:t xml:space="preserve">        scpPrefix:</w:t>
      </w:r>
    </w:p>
    <w:p w14:paraId="167CDA31" w14:textId="77777777" w:rsidR="00250159" w:rsidRDefault="00250159" w:rsidP="00250159">
      <w:pPr>
        <w:pStyle w:val="PL"/>
      </w:pPr>
      <w:r>
        <w:t xml:space="preserve">          type: string</w:t>
      </w:r>
    </w:p>
    <w:p w14:paraId="4ECB3D0D" w14:textId="77777777" w:rsidR="00250159" w:rsidRDefault="00250159" w:rsidP="00250159">
      <w:pPr>
        <w:pStyle w:val="PL"/>
      </w:pPr>
      <w:r>
        <w:t xml:space="preserve">        scpPorts:</w:t>
      </w:r>
    </w:p>
    <w:p w14:paraId="65F1FEDA" w14:textId="77777777" w:rsidR="00250159" w:rsidRDefault="00250159" w:rsidP="00250159">
      <w:pPr>
        <w:pStyle w:val="PL"/>
      </w:pPr>
      <w:r>
        <w:t xml:space="preserve">          description: &gt;</w:t>
      </w:r>
    </w:p>
    <w:p w14:paraId="0FCAD6F4" w14:textId="77777777" w:rsidR="00250159" w:rsidRDefault="00250159" w:rsidP="00250159">
      <w:pPr>
        <w:pStyle w:val="PL"/>
      </w:pPr>
      <w:r>
        <w:t xml:space="preserve">            Port numbers for HTTP and HTTPS. The key of the map shall be "http" or "https".</w:t>
      </w:r>
    </w:p>
    <w:p w14:paraId="73A4F560" w14:textId="77777777" w:rsidR="00250159" w:rsidRDefault="00250159" w:rsidP="00250159">
      <w:pPr>
        <w:pStyle w:val="PL"/>
      </w:pPr>
      <w:r>
        <w:t xml:space="preserve">          type: object</w:t>
      </w:r>
    </w:p>
    <w:p w14:paraId="1A66608F" w14:textId="77777777" w:rsidR="00250159" w:rsidRDefault="00250159" w:rsidP="00250159">
      <w:pPr>
        <w:pStyle w:val="PL"/>
      </w:pPr>
      <w:r>
        <w:t xml:space="preserve">          additionalProperties:</w:t>
      </w:r>
    </w:p>
    <w:p w14:paraId="64930B04" w14:textId="77777777" w:rsidR="00250159" w:rsidRDefault="00250159" w:rsidP="00250159">
      <w:pPr>
        <w:pStyle w:val="PL"/>
      </w:pPr>
      <w:r>
        <w:t xml:space="preserve">            type: integer</w:t>
      </w:r>
    </w:p>
    <w:p w14:paraId="781A73B6" w14:textId="77777777" w:rsidR="00250159" w:rsidRDefault="00250159" w:rsidP="00250159">
      <w:pPr>
        <w:pStyle w:val="PL"/>
      </w:pPr>
      <w:r>
        <w:t xml:space="preserve">            minimum: 0</w:t>
      </w:r>
    </w:p>
    <w:p w14:paraId="29D61676" w14:textId="77777777" w:rsidR="00250159" w:rsidRDefault="00250159" w:rsidP="00250159">
      <w:pPr>
        <w:pStyle w:val="PL"/>
      </w:pPr>
      <w:r>
        <w:t xml:space="preserve">            maximum: 65535</w:t>
      </w:r>
    </w:p>
    <w:p w14:paraId="152884C3" w14:textId="77777777" w:rsidR="00250159" w:rsidRDefault="00250159" w:rsidP="00250159">
      <w:pPr>
        <w:pStyle w:val="PL"/>
      </w:pPr>
      <w:r>
        <w:t xml:space="preserve">          minProperties: 1</w:t>
      </w:r>
    </w:p>
    <w:p w14:paraId="4E79E2CA" w14:textId="77777777" w:rsidR="00250159" w:rsidRDefault="00250159" w:rsidP="00250159">
      <w:pPr>
        <w:pStyle w:val="PL"/>
      </w:pPr>
      <w:r>
        <w:t xml:space="preserve">        addressDomains:</w:t>
      </w:r>
    </w:p>
    <w:p w14:paraId="34FE30D5" w14:textId="77777777" w:rsidR="00250159" w:rsidRDefault="00250159" w:rsidP="00250159">
      <w:pPr>
        <w:pStyle w:val="PL"/>
      </w:pPr>
      <w:r>
        <w:t xml:space="preserve">          type: array</w:t>
      </w:r>
    </w:p>
    <w:p w14:paraId="16A41FDE" w14:textId="77777777" w:rsidR="00250159" w:rsidRDefault="00250159" w:rsidP="00250159">
      <w:pPr>
        <w:pStyle w:val="PL"/>
      </w:pPr>
      <w:r>
        <w:t xml:space="preserve">          items:</w:t>
      </w:r>
    </w:p>
    <w:p w14:paraId="31673BE0" w14:textId="77777777" w:rsidR="00250159" w:rsidRDefault="00250159" w:rsidP="00250159">
      <w:pPr>
        <w:pStyle w:val="PL"/>
      </w:pPr>
      <w:r>
        <w:t xml:space="preserve">            type: string</w:t>
      </w:r>
    </w:p>
    <w:p w14:paraId="6070CB00" w14:textId="77777777" w:rsidR="00250159" w:rsidRDefault="00250159" w:rsidP="00250159">
      <w:pPr>
        <w:pStyle w:val="PL"/>
      </w:pPr>
      <w:r>
        <w:t xml:space="preserve">          minItems: 1</w:t>
      </w:r>
    </w:p>
    <w:p w14:paraId="6228BBE7" w14:textId="77777777" w:rsidR="00250159" w:rsidRDefault="00250159" w:rsidP="00250159">
      <w:pPr>
        <w:pStyle w:val="PL"/>
      </w:pPr>
      <w:r>
        <w:t xml:space="preserve">        ipv4Addresses:</w:t>
      </w:r>
    </w:p>
    <w:p w14:paraId="4FBD8541" w14:textId="77777777" w:rsidR="00250159" w:rsidRDefault="00250159" w:rsidP="00250159">
      <w:pPr>
        <w:pStyle w:val="PL"/>
      </w:pPr>
      <w:r>
        <w:t xml:space="preserve">          type: array</w:t>
      </w:r>
    </w:p>
    <w:p w14:paraId="34ADDD84" w14:textId="77777777" w:rsidR="00250159" w:rsidRDefault="00250159" w:rsidP="00250159">
      <w:pPr>
        <w:pStyle w:val="PL"/>
      </w:pPr>
      <w:r>
        <w:t xml:space="preserve">          items:</w:t>
      </w:r>
    </w:p>
    <w:p w14:paraId="0D17CEB3" w14:textId="77777777" w:rsidR="00250159" w:rsidRDefault="00250159" w:rsidP="00250159">
      <w:pPr>
        <w:pStyle w:val="PL"/>
      </w:pPr>
      <w:r>
        <w:t xml:space="preserve">            $ref: 'TS29571_CommonData.yaml#/components/schemas/Ipv4Addr'</w:t>
      </w:r>
    </w:p>
    <w:p w14:paraId="65614FEA" w14:textId="77777777" w:rsidR="00250159" w:rsidRDefault="00250159" w:rsidP="00250159">
      <w:pPr>
        <w:pStyle w:val="PL"/>
      </w:pPr>
      <w:r>
        <w:t xml:space="preserve">          minItems: 1</w:t>
      </w:r>
    </w:p>
    <w:p w14:paraId="6143A843" w14:textId="77777777" w:rsidR="00250159" w:rsidRDefault="00250159" w:rsidP="00250159">
      <w:pPr>
        <w:pStyle w:val="PL"/>
      </w:pPr>
      <w:r>
        <w:t xml:space="preserve">        ipv6Prefixes:</w:t>
      </w:r>
    </w:p>
    <w:p w14:paraId="7B9AED86" w14:textId="77777777" w:rsidR="00250159" w:rsidRDefault="00250159" w:rsidP="00250159">
      <w:pPr>
        <w:pStyle w:val="PL"/>
      </w:pPr>
      <w:r>
        <w:t xml:space="preserve">          type: array</w:t>
      </w:r>
    </w:p>
    <w:p w14:paraId="0197300F" w14:textId="77777777" w:rsidR="00250159" w:rsidRDefault="00250159" w:rsidP="00250159">
      <w:pPr>
        <w:pStyle w:val="PL"/>
      </w:pPr>
      <w:r>
        <w:t xml:space="preserve">          items:</w:t>
      </w:r>
    </w:p>
    <w:p w14:paraId="201B6506" w14:textId="77777777" w:rsidR="00250159" w:rsidRDefault="00250159" w:rsidP="00250159">
      <w:pPr>
        <w:pStyle w:val="PL"/>
      </w:pPr>
      <w:r>
        <w:t xml:space="preserve">            $ref: 'TS29571_CommonData.yaml#/components/schemas/Ipv6Prefix'</w:t>
      </w:r>
    </w:p>
    <w:p w14:paraId="55FF6C26" w14:textId="77777777" w:rsidR="00250159" w:rsidRDefault="00250159" w:rsidP="00250159">
      <w:pPr>
        <w:pStyle w:val="PL"/>
      </w:pPr>
      <w:r>
        <w:t xml:space="preserve">          minItems: 1</w:t>
      </w:r>
    </w:p>
    <w:p w14:paraId="42E4D265" w14:textId="77777777" w:rsidR="00250159" w:rsidRDefault="00250159" w:rsidP="00250159">
      <w:pPr>
        <w:pStyle w:val="PL"/>
      </w:pPr>
      <w:r>
        <w:t xml:space="preserve">        ipv4AddrRanges:</w:t>
      </w:r>
    </w:p>
    <w:p w14:paraId="5F685417" w14:textId="77777777" w:rsidR="00250159" w:rsidRDefault="00250159" w:rsidP="00250159">
      <w:pPr>
        <w:pStyle w:val="PL"/>
      </w:pPr>
      <w:r>
        <w:t xml:space="preserve">          type: array</w:t>
      </w:r>
    </w:p>
    <w:p w14:paraId="406EE9AC" w14:textId="77777777" w:rsidR="00250159" w:rsidRDefault="00250159" w:rsidP="00250159">
      <w:pPr>
        <w:pStyle w:val="PL"/>
      </w:pPr>
      <w:r>
        <w:t xml:space="preserve">          items:</w:t>
      </w:r>
    </w:p>
    <w:p w14:paraId="7A0733DD" w14:textId="77777777" w:rsidR="00250159" w:rsidRDefault="00250159" w:rsidP="00250159">
      <w:pPr>
        <w:pStyle w:val="PL"/>
      </w:pPr>
      <w:r>
        <w:t xml:space="preserve">            $ref: '#/components/schemas/Ipv4AddressRange'</w:t>
      </w:r>
    </w:p>
    <w:p w14:paraId="015D90F6" w14:textId="77777777" w:rsidR="00250159" w:rsidRDefault="00250159" w:rsidP="00250159">
      <w:pPr>
        <w:pStyle w:val="PL"/>
      </w:pPr>
      <w:r>
        <w:t xml:space="preserve">          minItems: 1</w:t>
      </w:r>
    </w:p>
    <w:p w14:paraId="7D8EE197" w14:textId="77777777" w:rsidR="00250159" w:rsidRDefault="00250159" w:rsidP="00250159">
      <w:pPr>
        <w:pStyle w:val="PL"/>
      </w:pPr>
      <w:r>
        <w:t xml:space="preserve">        ipv6PrefixRanges:</w:t>
      </w:r>
    </w:p>
    <w:p w14:paraId="6D714ED9" w14:textId="77777777" w:rsidR="00250159" w:rsidRDefault="00250159" w:rsidP="00250159">
      <w:pPr>
        <w:pStyle w:val="PL"/>
      </w:pPr>
      <w:r>
        <w:t xml:space="preserve">          type: array</w:t>
      </w:r>
    </w:p>
    <w:p w14:paraId="2EEABCEA" w14:textId="77777777" w:rsidR="00250159" w:rsidRDefault="00250159" w:rsidP="00250159">
      <w:pPr>
        <w:pStyle w:val="PL"/>
      </w:pPr>
      <w:r>
        <w:t xml:space="preserve">          items:</w:t>
      </w:r>
    </w:p>
    <w:p w14:paraId="7E5E2E00" w14:textId="77777777" w:rsidR="00250159" w:rsidRDefault="00250159" w:rsidP="00250159">
      <w:pPr>
        <w:pStyle w:val="PL"/>
      </w:pPr>
      <w:r>
        <w:t xml:space="preserve">            $ref: '#/components/schemas/Ipv6PrefixRange'</w:t>
      </w:r>
    </w:p>
    <w:p w14:paraId="7E17C3C3" w14:textId="77777777" w:rsidR="00250159" w:rsidRDefault="00250159" w:rsidP="00250159">
      <w:pPr>
        <w:pStyle w:val="PL"/>
      </w:pPr>
      <w:r>
        <w:t xml:space="preserve">          minItems: 1</w:t>
      </w:r>
    </w:p>
    <w:p w14:paraId="70BE0327" w14:textId="77777777" w:rsidR="00250159" w:rsidRDefault="00250159" w:rsidP="00250159">
      <w:pPr>
        <w:pStyle w:val="PL"/>
      </w:pPr>
      <w:r>
        <w:t xml:space="preserve">        servedNfSetIdList:</w:t>
      </w:r>
    </w:p>
    <w:p w14:paraId="448BDDFD" w14:textId="77777777" w:rsidR="00250159" w:rsidRDefault="00250159" w:rsidP="00250159">
      <w:pPr>
        <w:pStyle w:val="PL"/>
      </w:pPr>
      <w:r>
        <w:t xml:space="preserve">          type: array</w:t>
      </w:r>
    </w:p>
    <w:p w14:paraId="44CFFF43" w14:textId="77777777" w:rsidR="00250159" w:rsidRDefault="00250159" w:rsidP="00250159">
      <w:pPr>
        <w:pStyle w:val="PL"/>
      </w:pPr>
      <w:r>
        <w:t xml:space="preserve">          items:</w:t>
      </w:r>
    </w:p>
    <w:p w14:paraId="7A808AB2" w14:textId="77777777" w:rsidR="00250159" w:rsidRDefault="00250159" w:rsidP="00250159">
      <w:pPr>
        <w:pStyle w:val="PL"/>
      </w:pPr>
      <w:r>
        <w:t xml:space="preserve">            $ref: 'TS29571_CommonData.yaml#/components/schemas/NfSetId'</w:t>
      </w:r>
    </w:p>
    <w:p w14:paraId="3055DB4E" w14:textId="77777777" w:rsidR="00250159" w:rsidRDefault="00250159" w:rsidP="00250159">
      <w:pPr>
        <w:pStyle w:val="PL"/>
      </w:pPr>
      <w:r>
        <w:t xml:space="preserve">          minItems: 1</w:t>
      </w:r>
    </w:p>
    <w:p w14:paraId="68CB16ED" w14:textId="77777777" w:rsidR="00250159" w:rsidRDefault="00250159" w:rsidP="00250159">
      <w:pPr>
        <w:pStyle w:val="PL"/>
      </w:pPr>
      <w:r>
        <w:t xml:space="preserve">        remotePlmnList:</w:t>
      </w:r>
    </w:p>
    <w:p w14:paraId="523B68E6" w14:textId="77777777" w:rsidR="00250159" w:rsidRDefault="00250159" w:rsidP="00250159">
      <w:pPr>
        <w:pStyle w:val="PL"/>
      </w:pPr>
      <w:r>
        <w:t xml:space="preserve">          type: array</w:t>
      </w:r>
    </w:p>
    <w:p w14:paraId="4C34217C" w14:textId="77777777" w:rsidR="00250159" w:rsidRDefault="00250159" w:rsidP="00250159">
      <w:pPr>
        <w:pStyle w:val="PL"/>
      </w:pPr>
      <w:r>
        <w:t xml:space="preserve">          items:</w:t>
      </w:r>
    </w:p>
    <w:p w14:paraId="06F57B66" w14:textId="77777777" w:rsidR="00250159" w:rsidRDefault="00250159" w:rsidP="00250159">
      <w:pPr>
        <w:pStyle w:val="PL"/>
      </w:pPr>
      <w:r>
        <w:t xml:space="preserve">            $ref: 'TS29571_CommonData.yaml#/components/schemas/PlmnId'</w:t>
      </w:r>
    </w:p>
    <w:p w14:paraId="128BBA5F" w14:textId="77777777" w:rsidR="00250159" w:rsidRDefault="00250159" w:rsidP="00250159">
      <w:pPr>
        <w:pStyle w:val="PL"/>
      </w:pPr>
      <w:r>
        <w:t xml:space="preserve">          minItems: 1</w:t>
      </w:r>
    </w:p>
    <w:p w14:paraId="15797879" w14:textId="77777777" w:rsidR="00250159" w:rsidRDefault="00250159" w:rsidP="00250159">
      <w:pPr>
        <w:pStyle w:val="PL"/>
      </w:pPr>
      <w:r>
        <w:t xml:space="preserve">        remoteSnpnList:</w:t>
      </w:r>
    </w:p>
    <w:p w14:paraId="700F8901" w14:textId="77777777" w:rsidR="00250159" w:rsidRDefault="00250159" w:rsidP="00250159">
      <w:pPr>
        <w:pStyle w:val="PL"/>
      </w:pPr>
      <w:r>
        <w:t xml:space="preserve">          type: array</w:t>
      </w:r>
    </w:p>
    <w:p w14:paraId="1F07DD68" w14:textId="77777777" w:rsidR="00250159" w:rsidRDefault="00250159" w:rsidP="00250159">
      <w:pPr>
        <w:pStyle w:val="PL"/>
      </w:pPr>
      <w:r>
        <w:t xml:space="preserve">          items:</w:t>
      </w:r>
    </w:p>
    <w:p w14:paraId="0BC5A3F2" w14:textId="77777777" w:rsidR="00250159" w:rsidRDefault="00250159" w:rsidP="00250159">
      <w:pPr>
        <w:pStyle w:val="PL"/>
      </w:pPr>
      <w:r>
        <w:t xml:space="preserve">            $ref: '#/components/schemas/PlmnIdNid'</w:t>
      </w:r>
    </w:p>
    <w:p w14:paraId="382F2121" w14:textId="77777777" w:rsidR="00250159" w:rsidRDefault="00250159" w:rsidP="00250159">
      <w:pPr>
        <w:pStyle w:val="PL"/>
      </w:pPr>
      <w:r>
        <w:t xml:space="preserve">          minItems: 1</w:t>
      </w:r>
    </w:p>
    <w:p w14:paraId="0316BAE5" w14:textId="77777777" w:rsidR="00250159" w:rsidRDefault="00250159" w:rsidP="00250159">
      <w:pPr>
        <w:pStyle w:val="PL"/>
      </w:pPr>
      <w:r>
        <w:t xml:space="preserve">        ipReachability:</w:t>
      </w:r>
    </w:p>
    <w:p w14:paraId="1A0C96BF" w14:textId="77777777" w:rsidR="00250159" w:rsidRDefault="00250159" w:rsidP="00250159">
      <w:pPr>
        <w:pStyle w:val="PL"/>
      </w:pPr>
      <w:r>
        <w:t xml:space="preserve">          $ref: '#/components/schemas/IpReachability'</w:t>
      </w:r>
    </w:p>
    <w:p w14:paraId="6FFFCFAA" w14:textId="77777777" w:rsidR="00250159" w:rsidRDefault="00250159" w:rsidP="00250159">
      <w:pPr>
        <w:pStyle w:val="PL"/>
      </w:pPr>
      <w:r>
        <w:t xml:space="preserve">        scpCapabilities:</w:t>
      </w:r>
    </w:p>
    <w:p w14:paraId="43CE9907" w14:textId="77777777" w:rsidR="00250159" w:rsidRDefault="00250159" w:rsidP="00250159">
      <w:pPr>
        <w:pStyle w:val="PL"/>
      </w:pPr>
      <w:r>
        <w:t xml:space="preserve">          type: array</w:t>
      </w:r>
    </w:p>
    <w:p w14:paraId="67D18D83" w14:textId="77777777" w:rsidR="00250159" w:rsidRDefault="00250159" w:rsidP="00250159">
      <w:pPr>
        <w:pStyle w:val="PL"/>
      </w:pPr>
      <w:r>
        <w:t xml:space="preserve">          items:</w:t>
      </w:r>
    </w:p>
    <w:p w14:paraId="6D2ED0F9" w14:textId="77777777" w:rsidR="00250159" w:rsidRDefault="00250159" w:rsidP="00250159">
      <w:pPr>
        <w:pStyle w:val="PL"/>
      </w:pPr>
      <w:r>
        <w:t xml:space="preserve">            $ref: '#/components/schemas/ScpCapability'</w:t>
      </w:r>
    </w:p>
    <w:p w14:paraId="3813E05C" w14:textId="77777777" w:rsidR="00250159" w:rsidRDefault="00250159" w:rsidP="00250159">
      <w:pPr>
        <w:pStyle w:val="PL"/>
      </w:pPr>
    </w:p>
    <w:p w14:paraId="6D9305A8" w14:textId="77777777" w:rsidR="00250159" w:rsidRDefault="00250159" w:rsidP="00250159">
      <w:pPr>
        <w:pStyle w:val="PL"/>
      </w:pPr>
      <w:r>
        <w:t xml:space="preserve">    PfdData:</w:t>
      </w:r>
    </w:p>
    <w:p w14:paraId="3C4CEEE0" w14:textId="77777777" w:rsidR="00250159" w:rsidRDefault="00250159" w:rsidP="00250159">
      <w:pPr>
        <w:pStyle w:val="PL"/>
      </w:pPr>
      <w:r>
        <w:t xml:space="preserve">      description: List of Application IDs and/or AF IDs managed by a given NEF Instance</w:t>
      </w:r>
    </w:p>
    <w:p w14:paraId="6E74D021" w14:textId="77777777" w:rsidR="00250159" w:rsidRDefault="00250159" w:rsidP="00250159">
      <w:pPr>
        <w:pStyle w:val="PL"/>
      </w:pPr>
      <w:r>
        <w:t xml:space="preserve">      type: object</w:t>
      </w:r>
    </w:p>
    <w:p w14:paraId="12616A24" w14:textId="77777777" w:rsidR="00250159" w:rsidRDefault="00250159" w:rsidP="00250159">
      <w:pPr>
        <w:pStyle w:val="PL"/>
      </w:pPr>
      <w:r>
        <w:t xml:space="preserve">      properties:</w:t>
      </w:r>
    </w:p>
    <w:p w14:paraId="3E31AD23" w14:textId="77777777" w:rsidR="00250159" w:rsidRDefault="00250159" w:rsidP="00250159">
      <w:pPr>
        <w:pStyle w:val="PL"/>
      </w:pPr>
      <w:r>
        <w:t xml:space="preserve">        appIds:</w:t>
      </w:r>
    </w:p>
    <w:p w14:paraId="12CBEB30" w14:textId="77777777" w:rsidR="00250159" w:rsidRDefault="00250159" w:rsidP="00250159">
      <w:pPr>
        <w:pStyle w:val="PL"/>
      </w:pPr>
      <w:r>
        <w:t xml:space="preserve">          type: array</w:t>
      </w:r>
    </w:p>
    <w:p w14:paraId="340A5140" w14:textId="77777777" w:rsidR="00250159" w:rsidRDefault="00250159" w:rsidP="00250159">
      <w:pPr>
        <w:pStyle w:val="PL"/>
      </w:pPr>
      <w:r>
        <w:t xml:space="preserve">          items:</w:t>
      </w:r>
    </w:p>
    <w:p w14:paraId="0ADBE2AA" w14:textId="77777777" w:rsidR="00250159" w:rsidRDefault="00250159" w:rsidP="00250159">
      <w:pPr>
        <w:pStyle w:val="PL"/>
      </w:pPr>
      <w:r>
        <w:t xml:space="preserve">            type: string</w:t>
      </w:r>
    </w:p>
    <w:p w14:paraId="30934224" w14:textId="77777777" w:rsidR="00250159" w:rsidRDefault="00250159" w:rsidP="00250159">
      <w:pPr>
        <w:pStyle w:val="PL"/>
      </w:pPr>
      <w:r>
        <w:t xml:space="preserve">          minItems: 1</w:t>
      </w:r>
    </w:p>
    <w:p w14:paraId="1C5D2344" w14:textId="77777777" w:rsidR="00250159" w:rsidRDefault="00250159" w:rsidP="00250159">
      <w:pPr>
        <w:pStyle w:val="PL"/>
      </w:pPr>
      <w:r>
        <w:t xml:space="preserve">        afIds:</w:t>
      </w:r>
    </w:p>
    <w:p w14:paraId="3C1EA66B" w14:textId="77777777" w:rsidR="00250159" w:rsidRDefault="00250159" w:rsidP="00250159">
      <w:pPr>
        <w:pStyle w:val="PL"/>
      </w:pPr>
      <w:r>
        <w:t xml:space="preserve">          type: array</w:t>
      </w:r>
    </w:p>
    <w:p w14:paraId="7EE331FB" w14:textId="77777777" w:rsidR="00250159" w:rsidRDefault="00250159" w:rsidP="00250159">
      <w:pPr>
        <w:pStyle w:val="PL"/>
      </w:pPr>
      <w:r>
        <w:t xml:space="preserve">          items:</w:t>
      </w:r>
    </w:p>
    <w:p w14:paraId="6D016597" w14:textId="77777777" w:rsidR="00250159" w:rsidRDefault="00250159" w:rsidP="00250159">
      <w:pPr>
        <w:pStyle w:val="PL"/>
      </w:pPr>
      <w:r>
        <w:t xml:space="preserve">            type: string</w:t>
      </w:r>
    </w:p>
    <w:p w14:paraId="69A331FC" w14:textId="77777777" w:rsidR="00250159" w:rsidRDefault="00250159" w:rsidP="00250159">
      <w:pPr>
        <w:pStyle w:val="PL"/>
      </w:pPr>
      <w:r>
        <w:t xml:space="preserve">          minItems: 1</w:t>
      </w:r>
    </w:p>
    <w:p w14:paraId="34C1928C" w14:textId="77777777" w:rsidR="00250159" w:rsidRDefault="00250159" w:rsidP="00250159">
      <w:pPr>
        <w:pStyle w:val="PL"/>
      </w:pPr>
      <w:r>
        <w:t xml:space="preserve">    AfEvent:</w:t>
      </w:r>
    </w:p>
    <w:p w14:paraId="011FE452" w14:textId="77777777" w:rsidR="00250159" w:rsidRDefault="00250159" w:rsidP="00250159">
      <w:pPr>
        <w:pStyle w:val="PL"/>
      </w:pPr>
      <w:r>
        <w:t xml:space="preserve">      description: Represents Application Events.</w:t>
      </w:r>
    </w:p>
    <w:p w14:paraId="3F86E100" w14:textId="77777777" w:rsidR="00250159" w:rsidRDefault="00250159" w:rsidP="00250159">
      <w:pPr>
        <w:pStyle w:val="PL"/>
      </w:pPr>
      <w:r>
        <w:t xml:space="preserve">      anyOf:</w:t>
      </w:r>
    </w:p>
    <w:p w14:paraId="34729438" w14:textId="77777777" w:rsidR="00250159" w:rsidRDefault="00250159" w:rsidP="00250159">
      <w:pPr>
        <w:pStyle w:val="PL"/>
      </w:pPr>
      <w:r>
        <w:t xml:space="preserve">      - type: string</w:t>
      </w:r>
    </w:p>
    <w:p w14:paraId="2AACF7C5" w14:textId="77777777" w:rsidR="00250159" w:rsidRDefault="00250159" w:rsidP="00250159">
      <w:pPr>
        <w:pStyle w:val="PL"/>
      </w:pPr>
      <w:r>
        <w:t xml:space="preserve">        enum:</w:t>
      </w:r>
    </w:p>
    <w:p w14:paraId="48AA08B9" w14:textId="77777777" w:rsidR="00250159" w:rsidRDefault="00250159" w:rsidP="00250159">
      <w:pPr>
        <w:pStyle w:val="PL"/>
      </w:pPr>
      <w:r>
        <w:t xml:space="preserve">          - SVC_EXPERIENCE</w:t>
      </w:r>
    </w:p>
    <w:p w14:paraId="3E1D77F9" w14:textId="77777777" w:rsidR="00250159" w:rsidRDefault="00250159" w:rsidP="00250159">
      <w:pPr>
        <w:pStyle w:val="PL"/>
      </w:pPr>
      <w:r>
        <w:t xml:space="preserve">          - UE_MOBILITY</w:t>
      </w:r>
    </w:p>
    <w:p w14:paraId="0B907256" w14:textId="77777777" w:rsidR="00250159" w:rsidRDefault="00250159" w:rsidP="00250159">
      <w:pPr>
        <w:pStyle w:val="PL"/>
      </w:pPr>
      <w:r>
        <w:t xml:space="preserve">          - UE_COMM</w:t>
      </w:r>
    </w:p>
    <w:p w14:paraId="3F7F0FC7" w14:textId="77777777" w:rsidR="00250159" w:rsidRDefault="00250159" w:rsidP="00250159">
      <w:pPr>
        <w:pStyle w:val="PL"/>
      </w:pPr>
      <w:r>
        <w:t xml:space="preserve">          - EXCEPTIONS</w:t>
      </w:r>
    </w:p>
    <w:p w14:paraId="088D2A86" w14:textId="77777777" w:rsidR="00250159" w:rsidRDefault="00250159" w:rsidP="00250159">
      <w:pPr>
        <w:pStyle w:val="PL"/>
      </w:pPr>
      <w:r>
        <w:t xml:space="preserve">          - USER_DATA_CONGESTION</w:t>
      </w:r>
    </w:p>
    <w:p w14:paraId="2AA5195E" w14:textId="77777777" w:rsidR="00250159" w:rsidRDefault="00250159" w:rsidP="00250159">
      <w:pPr>
        <w:pStyle w:val="PL"/>
      </w:pPr>
      <w:r>
        <w:t xml:space="preserve">          - PERF_DATA</w:t>
      </w:r>
    </w:p>
    <w:p w14:paraId="1ACAF7F4" w14:textId="77777777" w:rsidR="00250159" w:rsidRDefault="00250159" w:rsidP="00250159">
      <w:pPr>
        <w:pStyle w:val="PL"/>
      </w:pPr>
      <w:r>
        <w:t xml:space="preserve">          - DISPERSION</w:t>
      </w:r>
    </w:p>
    <w:p w14:paraId="77970615" w14:textId="77777777" w:rsidR="00250159" w:rsidRDefault="00250159" w:rsidP="00250159">
      <w:pPr>
        <w:pStyle w:val="PL"/>
      </w:pPr>
      <w:r>
        <w:t xml:space="preserve">          - COLLECTIVE_BEHAVIOUR</w:t>
      </w:r>
    </w:p>
    <w:p w14:paraId="77D1478A" w14:textId="77777777" w:rsidR="00250159" w:rsidRDefault="00250159" w:rsidP="00250159">
      <w:pPr>
        <w:pStyle w:val="PL"/>
      </w:pPr>
      <w:r>
        <w:t xml:space="preserve">          - MS_QOE_METRICS</w:t>
      </w:r>
    </w:p>
    <w:p w14:paraId="32B27956" w14:textId="77777777" w:rsidR="00250159" w:rsidRDefault="00250159" w:rsidP="00250159">
      <w:pPr>
        <w:pStyle w:val="PL"/>
      </w:pPr>
      <w:r>
        <w:t xml:space="preserve">          - MS_CONSUMPTION</w:t>
      </w:r>
    </w:p>
    <w:p w14:paraId="03E5A9FE" w14:textId="77777777" w:rsidR="00250159" w:rsidRDefault="00250159" w:rsidP="00250159">
      <w:pPr>
        <w:pStyle w:val="PL"/>
      </w:pPr>
      <w:r>
        <w:t xml:space="preserve">          - MS_NET_ASSIST_INVOCATION</w:t>
      </w:r>
    </w:p>
    <w:p w14:paraId="1CB72F45" w14:textId="77777777" w:rsidR="00250159" w:rsidRDefault="00250159" w:rsidP="00250159">
      <w:pPr>
        <w:pStyle w:val="PL"/>
      </w:pPr>
      <w:r>
        <w:t xml:space="preserve">          - MS_DYN_POLICY_INVOCATION</w:t>
      </w:r>
    </w:p>
    <w:p w14:paraId="3A9D342C" w14:textId="77777777" w:rsidR="00250159" w:rsidRDefault="00250159" w:rsidP="00250159">
      <w:pPr>
        <w:pStyle w:val="PL"/>
      </w:pPr>
      <w:r>
        <w:t xml:space="preserve">          - MS_ACCESS_ACTIVITY</w:t>
      </w:r>
    </w:p>
    <w:p w14:paraId="3BE7481D" w14:textId="77777777" w:rsidR="00250159" w:rsidRDefault="00250159" w:rsidP="00250159">
      <w:pPr>
        <w:pStyle w:val="PL"/>
      </w:pPr>
      <w:r>
        <w:t xml:space="preserve">      - type: string</w:t>
      </w:r>
    </w:p>
    <w:p w14:paraId="32C648FE" w14:textId="77777777" w:rsidR="00250159" w:rsidRDefault="00250159" w:rsidP="00250159">
      <w:pPr>
        <w:pStyle w:val="PL"/>
      </w:pPr>
      <w:r>
        <w:t xml:space="preserve">        description: &gt;</w:t>
      </w:r>
    </w:p>
    <w:p w14:paraId="7BEB048C" w14:textId="77777777" w:rsidR="00250159" w:rsidRDefault="00250159" w:rsidP="00250159">
      <w:pPr>
        <w:pStyle w:val="PL"/>
      </w:pPr>
      <w:r>
        <w:t xml:space="preserve">          This string provides forward-compatibility with future extensions to the enumeration but</w:t>
      </w:r>
    </w:p>
    <w:p w14:paraId="021A6B9E" w14:textId="77777777" w:rsidR="00250159" w:rsidRDefault="00250159" w:rsidP="00250159">
      <w:pPr>
        <w:pStyle w:val="PL"/>
      </w:pPr>
      <w:r>
        <w:t xml:space="preserve">          is not used to encode content defined in the present version of this API.</w:t>
      </w:r>
    </w:p>
    <w:p w14:paraId="4A9F5082" w14:textId="77777777" w:rsidR="00250159" w:rsidRDefault="00250159" w:rsidP="00250159">
      <w:pPr>
        <w:pStyle w:val="PL"/>
      </w:pPr>
      <w:r>
        <w:t xml:space="preserve">    AfEventExposureData:</w:t>
      </w:r>
    </w:p>
    <w:p w14:paraId="5CE06956" w14:textId="77777777" w:rsidR="00250159" w:rsidRDefault="00250159" w:rsidP="00250159">
      <w:pPr>
        <w:pStyle w:val="PL"/>
      </w:pPr>
      <w:r>
        <w:t xml:space="preserve">      description: AF Event Exposure data managed by a given NEF Instance</w:t>
      </w:r>
    </w:p>
    <w:p w14:paraId="2835FE7B" w14:textId="77777777" w:rsidR="00250159" w:rsidRDefault="00250159" w:rsidP="00250159">
      <w:pPr>
        <w:pStyle w:val="PL"/>
      </w:pPr>
      <w:r>
        <w:t xml:space="preserve">      type: object</w:t>
      </w:r>
    </w:p>
    <w:p w14:paraId="3A708049" w14:textId="77777777" w:rsidR="00250159" w:rsidRDefault="00250159" w:rsidP="00250159">
      <w:pPr>
        <w:pStyle w:val="PL"/>
      </w:pPr>
      <w:r>
        <w:t xml:space="preserve">      required:</w:t>
      </w:r>
    </w:p>
    <w:p w14:paraId="08F654ED" w14:textId="77777777" w:rsidR="00250159" w:rsidRDefault="00250159" w:rsidP="00250159">
      <w:pPr>
        <w:pStyle w:val="PL"/>
      </w:pPr>
      <w:r>
        <w:t xml:space="preserve">        - afEvents</w:t>
      </w:r>
    </w:p>
    <w:p w14:paraId="6D24CADB" w14:textId="77777777" w:rsidR="00250159" w:rsidRDefault="00250159" w:rsidP="00250159">
      <w:pPr>
        <w:pStyle w:val="PL"/>
      </w:pPr>
      <w:r>
        <w:t xml:space="preserve">      properties:</w:t>
      </w:r>
    </w:p>
    <w:p w14:paraId="37872DB1" w14:textId="77777777" w:rsidR="00250159" w:rsidRDefault="00250159" w:rsidP="00250159">
      <w:pPr>
        <w:pStyle w:val="PL"/>
      </w:pPr>
      <w:r>
        <w:t xml:space="preserve">        afEvents:</w:t>
      </w:r>
    </w:p>
    <w:p w14:paraId="57F0BC23" w14:textId="77777777" w:rsidR="00250159" w:rsidRDefault="00250159" w:rsidP="00250159">
      <w:pPr>
        <w:pStyle w:val="PL"/>
      </w:pPr>
      <w:r>
        <w:t xml:space="preserve">          type: array</w:t>
      </w:r>
    </w:p>
    <w:p w14:paraId="496E6694" w14:textId="77777777" w:rsidR="00250159" w:rsidRDefault="00250159" w:rsidP="00250159">
      <w:pPr>
        <w:pStyle w:val="PL"/>
      </w:pPr>
      <w:r>
        <w:t xml:space="preserve">          items:</w:t>
      </w:r>
    </w:p>
    <w:p w14:paraId="2B6209C4" w14:textId="77777777" w:rsidR="00250159" w:rsidRDefault="00250159" w:rsidP="00250159">
      <w:pPr>
        <w:pStyle w:val="PL"/>
      </w:pPr>
      <w:r>
        <w:t xml:space="preserve">            $ref: '#/components/schemas/AfEvent'</w:t>
      </w:r>
    </w:p>
    <w:p w14:paraId="6B1D8169" w14:textId="77777777" w:rsidR="00250159" w:rsidRDefault="00250159" w:rsidP="00250159">
      <w:pPr>
        <w:pStyle w:val="PL"/>
      </w:pPr>
      <w:r>
        <w:t xml:space="preserve">          minItems: 1</w:t>
      </w:r>
    </w:p>
    <w:p w14:paraId="65FA97D9" w14:textId="77777777" w:rsidR="00250159" w:rsidRDefault="00250159" w:rsidP="00250159">
      <w:pPr>
        <w:pStyle w:val="PL"/>
      </w:pPr>
      <w:r>
        <w:t xml:space="preserve">        afIds:</w:t>
      </w:r>
    </w:p>
    <w:p w14:paraId="59A03FAA" w14:textId="77777777" w:rsidR="00250159" w:rsidRDefault="00250159" w:rsidP="00250159">
      <w:pPr>
        <w:pStyle w:val="PL"/>
      </w:pPr>
      <w:r>
        <w:t xml:space="preserve">          type: array</w:t>
      </w:r>
    </w:p>
    <w:p w14:paraId="73B742CF" w14:textId="77777777" w:rsidR="00250159" w:rsidRDefault="00250159" w:rsidP="00250159">
      <w:pPr>
        <w:pStyle w:val="PL"/>
      </w:pPr>
      <w:r>
        <w:t xml:space="preserve">          items:</w:t>
      </w:r>
    </w:p>
    <w:p w14:paraId="588AE82C" w14:textId="77777777" w:rsidR="00250159" w:rsidRDefault="00250159" w:rsidP="00250159">
      <w:pPr>
        <w:pStyle w:val="PL"/>
      </w:pPr>
      <w:r>
        <w:t xml:space="preserve">            type: string</w:t>
      </w:r>
    </w:p>
    <w:p w14:paraId="63F9CC41" w14:textId="77777777" w:rsidR="00250159" w:rsidRDefault="00250159" w:rsidP="00250159">
      <w:pPr>
        <w:pStyle w:val="PL"/>
      </w:pPr>
      <w:r>
        <w:t xml:space="preserve">          minItems: 1</w:t>
      </w:r>
    </w:p>
    <w:p w14:paraId="011DC584" w14:textId="77777777" w:rsidR="00250159" w:rsidRDefault="00250159" w:rsidP="00250159">
      <w:pPr>
        <w:pStyle w:val="PL"/>
      </w:pPr>
      <w:r>
        <w:t xml:space="preserve">        appIds:</w:t>
      </w:r>
    </w:p>
    <w:p w14:paraId="6E2EFBA4" w14:textId="77777777" w:rsidR="00250159" w:rsidRDefault="00250159" w:rsidP="00250159">
      <w:pPr>
        <w:pStyle w:val="PL"/>
      </w:pPr>
      <w:r>
        <w:t xml:space="preserve">          type: array</w:t>
      </w:r>
    </w:p>
    <w:p w14:paraId="1B78C69B" w14:textId="77777777" w:rsidR="00250159" w:rsidRDefault="00250159" w:rsidP="00250159">
      <w:pPr>
        <w:pStyle w:val="PL"/>
      </w:pPr>
      <w:r>
        <w:t xml:space="preserve">          items:</w:t>
      </w:r>
    </w:p>
    <w:p w14:paraId="0367E947" w14:textId="77777777" w:rsidR="00250159" w:rsidRDefault="00250159" w:rsidP="00250159">
      <w:pPr>
        <w:pStyle w:val="PL"/>
      </w:pPr>
      <w:r>
        <w:t xml:space="preserve">            type: string</w:t>
      </w:r>
    </w:p>
    <w:p w14:paraId="446CE86A" w14:textId="77777777" w:rsidR="00250159" w:rsidRDefault="00250159" w:rsidP="00250159">
      <w:pPr>
        <w:pStyle w:val="PL"/>
      </w:pPr>
      <w:r>
        <w:t xml:space="preserve">          minItems: 1</w:t>
      </w:r>
    </w:p>
    <w:p w14:paraId="211CF703" w14:textId="77777777" w:rsidR="00250159" w:rsidRDefault="00250159" w:rsidP="00250159">
      <w:pPr>
        <w:pStyle w:val="PL"/>
      </w:pPr>
      <w:r>
        <w:t xml:space="preserve">    UnTrustAfInfo:</w:t>
      </w:r>
    </w:p>
    <w:p w14:paraId="6F3CF305" w14:textId="77777777" w:rsidR="00250159" w:rsidRDefault="00250159" w:rsidP="00250159">
      <w:pPr>
        <w:pStyle w:val="PL"/>
      </w:pPr>
      <w:r>
        <w:t xml:space="preserve">      description: Information of a untrusted AF Instance</w:t>
      </w:r>
    </w:p>
    <w:p w14:paraId="10440B38" w14:textId="77777777" w:rsidR="00250159" w:rsidRDefault="00250159" w:rsidP="00250159">
      <w:pPr>
        <w:pStyle w:val="PL"/>
      </w:pPr>
      <w:r>
        <w:t xml:space="preserve">      type: object</w:t>
      </w:r>
    </w:p>
    <w:p w14:paraId="1D6F1553" w14:textId="77777777" w:rsidR="00250159" w:rsidRDefault="00250159" w:rsidP="00250159">
      <w:pPr>
        <w:pStyle w:val="PL"/>
      </w:pPr>
      <w:r>
        <w:t xml:space="preserve">      required:</w:t>
      </w:r>
    </w:p>
    <w:p w14:paraId="4991CA8C" w14:textId="77777777" w:rsidR="00250159" w:rsidRDefault="00250159" w:rsidP="00250159">
      <w:pPr>
        <w:pStyle w:val="PL"/>
      </w:pPr>
      <w:r>
        <w:t xml:space="preserve">        - afId</w:t>
      </w:r>
    </w:p>
    <w:p w14:paraId="79143BF1" w14:textId="77777777" w:rsidR="00250159" w:rsidRDefault="00250159" w:rsidP="00250159">
      <w:pPr>
        <w:pStyle w:val="PL"/>
      </w:pPr>
      <w:r>
        <w:t xml:space="preserve">      properties:</w:t>
      </w:r>
    </w:p>
    <w:p w14:paraId="184C79A6" w14:textId="77777777" w:rsidR="00250159" w:rsidRDefault="00250159" w:rsidP="00250159">
      <w:pPr>
        <w:pStyle w:val="PL"/>
      </w:pPr>
      <w:r>
        <w:t xml:space="preserve">        afId:</w:t>
      </w:r>
    </w:p>
    <w:p w14:paraId="48E39AC3" w14:textId="77777777" w:rsidR="00250159" w:rsidRDefault="00250159" w:rsidP="00250159">
      <w:pPr>
        <w:pStyle w:val="PL"/>
      </w:pPr>
      <w:r>
        <w:t xml:space="preserve">          type: string</w:t>
      </w:r>
    </w:p>
    <w:p w14:paraId="5EB5134A" w14:textId="77777777" w:rsidR="00250159" w:rsidRDefault="00250159" w:rsidP="00250159">
      <w:pPr>
        <w:pStyle w:val="PL"/>
      </w:pPr>
      <w:r>
        <w:t xml:space="preserve">        sNssaiInfoList:</w:t>
      </w:r>
    </w:p>
    <w:p w14:paraId="63B1DFAA" w14:textId="77777777" w:rsidR="00250159" w:rsidRDefault="00250159" w:rsidP="00250159">
      <w:pPr>
        <w:pStyle w:val="PL"/>
      </w:pPr>
      <w:r>
        <w:t xml:space="preserve">          type: array</w:t>
      </w:r>
    </w:p>
    <w:p w14:paraId="39DE582C" w14:textId="77777777" w:rsidR="00250159" w:rsidRDefault="00250159" w:rsidP="00250159">
      <w:pPr>
        <w:pStyle w:val="PL"/>
      </w:pPr>
      <w:r>
        <w:t xml:space="preserve">          items:</w:t>
      </w:r>
    </w:p>
    <w:p w14:paraId="21E95A8A" w14:textId="77777777" w:rsidR="00250159" w:rsidRDefault="00250159" w:rsidP="00250159">
      <w:pPr>
        <w:pStyle w:val="PL"/>
      </w:pPr>
      <w:r>
        <w:t xml:space="preserve">            $ref: '#/components/schemas/SnssaiInfoItem'</w:t>
      </w:r>
    </w:p>
    <w:p w14:paraId="10432FB6" w14:textId="77777777" w:rsidR="00250159" w:rsidRDefault="00250159" w:rsidP="00250159">
      <w:pPr>
        <w:pStyle w:val="PL"/>
      </w:pPr>
      <w:r>
        <w:t xml:space="preserve">          minItems: 1</w:t>
      </w:r>
    </w:p>
    <w:p w14:paraId="7C8A08D8" w14:textId="77777777" w:rsidR="00250159" w:rsidRDefault="00250159" w:rsidP="00250159">
      <w:pPr>
        <w:pStyle w:val="PL"/>
      </w:pPr>
      <w:r>
        <w:t xml:space="preserve">        mappingInd:</w:t>
      </w:r>
    </w:p>
    <w:p w14:paraId="56823B5B" w14:textId="77777777" w:rsidR="00250159" w:rsidRDefault="00250159" w:rsidP="00250159">
      <w:pPr>
        <w:pStyle w:val="PL"/>
      </w:pPr>
      <w:r>
        <w:t xml:space="preserve">          type: boolean</w:t>
      </w:r>
    </w:p>
    <w:p w14:paraId="5D2BF9AF" w14:textId="77777777" w:rsidR="00250159" w:rsidRDefault="00250159" w:rsidP="00250159">
      <w:pPr>
        <w:pStyle w:val="PL"/>
      </w:pPr>
      <w:r>
        <w:t xml:space="preserve">          default: false</w:t>
      </w:r>
    </w:p>
    <w:p w14:paraId="7B16906D" w14:textId="77777777" w:rsidR="00250159" w:rsidRDefault="00250159" w:rsidP="00250159">
      <w:pPr>
        <w:pStyle w:val="PL"/>
      </w:pPr>
      <w:r>
        <w:t xml:space="preserve">    SnssaiInfoItem:</w:t>
      </w:r>
    </w:p>
    <w:p w14:paraId="2BAFAE58" w14:textId="77777777" w:rsidR="00250159" w:rsidRDefault="00250159" w:rsidP="00250159">
      <w:pPr>
        <w:pStyle w:val="PL"/>
      </w:pPr>
      <w:r>
        <w:t xml:space="preserve">      description: &gt;</w:t>
      </w:r>
    </w:p>
    <w:p w14:paraId="0DC02C7B" w14:textId="77777777" w:rsidR="00250159" w:rsidRDefault="00250159" w:rsidP="00250159">
      <w:pPr>
        <w:pStyle w:val="PL"/>
      </w:pPr>
      <w:r>
        <w:t xml:space="preserve">        Parameters supported by an NF for a given S-NSSAI Set of parameters supported by NF</w:t>
      </w:r>
    </w:p>
    <w:p w14:paraId="20771B3D" w14:textId="77777777" w:rsidR="00250159" w:rsidRDefault="00250159" w:rsidP="00250159">
      <w:pPr>
        <w:pStyle w:val="PL"/>
      </w:pPr>
      <w:r>
        <w:t xml:space="preserve">        for a given S-NSSAI</w:t>
      </w:r>
    </w:p>
    <w:p w14:paraId="145CC19D" w14:textId="77777777" w:rsidR="00250159" w:rsidRDefault="00250159" w:rsidP="00250159">
      <w:pPr>
        <w:pStyle w:val="PL"/>
      </w:pPr>
      <w:r>
        <w:t xml:space="preserve">      type: object</w:t>
      </w:r>
    </w:p>
    <w:p w14:paraId="457C5E54" w14:textId="77777777" w:rsidR="00250159" w:rsidRDefault="00250159" w:rsidP="00250159">
      <w:pPr>
        <w:pStyle w:val="PL"/>
      </w:pPr>
      <w:r>
        <w:t xml:space="preserve">      required:</w:t>
      </w:r>
    </w:p>
    <w:p w14:paraId="4F3BA27E" w14:textId="77777777" w:rsidR="00250159" w:rsidRDefault="00250159" w:rsidP="00250159">
      <w:pPr>
        <w:pStyle w:val="PL"/>
      </w:pPr>
      <w:r>
        <w:t xml:space="preserve">        - sNssai</w:t>
      </w:r>
    </w:p>
    <w:p w14:paraId="3DD59DC8" w14:textId="77777777" w:rsidR="00250159" w:rsidRDefault="00250159" w:rsidP="00250159">
      <w:pPr>
        <w:pStyle w:val="PL"/>
      </w:pPr>
      <w:r>
        <w:t xml:space="preserve">        - dnnInfoList</w:t>
      </w:r>
    </w:p>
    <w:p w14:paraId="4712CB9C" w14:textId="77777777" w:rsidR="00250159" w:rsidRDefault="00250159" w:rsidP="00250159">
      <w:pPr>
        <w:pStyle w:val="PL"/>
      </w:pPr>
      <w:r>
        <w:t xml:space="preserve">      properties:</w:t>
      </w:r>
    </w:p>
    <w:p w14:paraId="371A043A" w14:textId="77777777" w:rsidR="00250159" w:rsidRDefault="00250159" w:rsidP="00250159">
      <w:pPr>
        <w:pStyle w:val="PL"/>
      </w:pPr>
      <w:r>
        <w:t xml:space="preserve">        sNssai:</w:t>
      </w:r>
    </w:p>
    <w:p w14:paraId="7C20F5C4" w14:textId="77777777" w:rsidR="00250159" w:rsidRDefault="00250159" w:rsidP="00250159">
      <w:pPr>
        <w:pStyle w:val="PL"/>
      </w:pPr>
      <w:r>
        <w:t xml:space="preserve">          $ref: 'TS29571_CommonData.yaml#/components/schemas/ExtSnssai'</w:t>
      </w:r>
    </w:p>
    <w:p w14:paraId="17815219" w14:textId="77777777" w:rsidR="00250159" w:rsidRDefault="00250159" w:rsidP="00250159">
      <w:pPr>
        <w:pStyle w:val="PL"/>
      </w:pPr>
      <w:r>
        <w:t xml:space="preserve">        dnnInfoList:</w:t>
      </w:r>
    </w:p>
    <w:p w14:paraId="57374027" w14:textId="77777777" w:rsidR="00250159" w:rsidRDefault="00250159" w:rsidP="00250159">
      <w:pPr>
        <w:pStyle w:val="PL"/>
      </w:pPr>
      <w:r>
        <w:t xml:space="preserve">          type: array</w:t>
      </w:r>
    </w:p>
    <w:p w14:paraId="7DA50569" w14:textId="77777777" w:rsidR="00250159" w:rsidRDefault="00250159" w:rsidP="00250159">
      <w:pPr>
        <w:pStyle w:val="PL"/>
      </w:pPr>
      <w:r>
        <w:t xml:space="preserve">          items:</w:t>
      </w:r>
    </w:p>
    <w:p w14:paraId="3ECD86E7" w14:textId="77777777" w:rsidR="00250159" w:rsidRDefault="00250159" w:rsidP="00250159">
      <w:pPr>
        <w:pStyle w:val="PL"/>
      </w:pPr>
      <w:r>
        <w:t xml:space="preserve">            $ref: '#/components/schemas/DnnInfoItem'</w:t>
      </w:r>
    </w:p>
    <w:p w14:paraId="6DBD2C33" w14:textId="77777777" w:rsidR="00250159" w:rsidRDefault="00250159" w:rsidP="00250159">
      <w:pPr>
        <w:pStyle w:val="PL"/>
      </w:pPr>
      <w:r>
        <w:t xml:space="preserve">          minItems: 1</w:t>
      </w:r>
    </w:p>
    <w:p w14:paraId="0D558A08" w14:textId="77777777" w:rsidR="00250159" w:rsidRDefault="00250159" w:rsidP="00250159">
      <w:pPr>
        <w:pStyle w:val="PL"/>
      </w:pPr>
      <w:r>
        <w:t xml:space="preserve">    DnnInfoItem:</w:t>
      </w:r>
    </w:p>
    <w:p w14:paraId="259CFECB" w14:textId="77777777" w:rsidR="00250159" w:rsidRDefault="00250159" w:rsidP="00250159">
      <w:pPr>
        <w:pStyle w:val="PL"/>
      </w:pPr>
      <w:r>
        <w:t xml:space="preserve">      description: Set of parameters supported by NF for a given DNN</w:t>
      </w:r>
    </w:p>
    <w:p w14:paraId="12E779D5" w14:textId="77777777" w:rsidR="00250159" w:rsidRDefault="00250159" w:rsidP="00250159">
      <w:pPr>
        <w:pStyle w:val="PL"/>
      </w:pPr>
      <w:r>
        <w:t xml:space="preserve">      type: object</w:t>
      </w:r>
    </w:p>
    <w:p w14:paraId="553989D0" w14:textId="77777777" w:rsidR="00250159" w:rsidRDefault="00250159" w:rsidP="00250159">
      <w:pPr>
        <w:pStyle w:val="PL"/>
      </w:pPr>
      <w:r>
        <w:t xml:space="preserve">      required:</w:t>
      </w:r>
    </w:p>
    <w:p w14:paraId="1B68DB90" w14:textId="77777777" w:rsidR="00250159" w:rsidRDefault="00250159" w:rsidP="00250159">
      <w:pPr>
        <w:pStyle w:val="PL"/>
      </w:pPr>
      <w:r>
        <w:t xml:space="preserve">        - dnn</w:t>
      </w:r>
    </w:p>
    <w:p w14:paraId="20BBE57A" w14:textId="77777777" w:rsidR="00250159" w:rsidRDefault="00250159" w:rsidP="00250159">
      <w:pPr>
        <w:pStyle w:val="PL"/>
      </w:pPr>
      <w:r>
        <w:t xml:space="preserve">      properties:</w:t>
      </w:r>
    </w:p>
    <w:p w14:paraId="635F3BB4" w14:textId="77777777" w:rsidR="00250159" w:rsidRDefault="00250159" w:rsidP="00250159">
      <w:pPr>
        <w:pStyle w:val="PL"/>
      </w:pPr>
      <w:r>
        <w:t xml:space="preserve">        dnn:</w:t>
      </w:r>
    </w:p>
    <w:p w14:paraId="5782660B" w14:textId="77777777" w:rsidR="00250159" w:rsidRDefault="00250159" w:rsidP="00250159">
      <w:pPr>
        <w:pStyle w:val="PL"/>
      </w:pPr>
      <w:r>
        <w:t xml:space="preserve">          anyOf:</w:t>
      </w:r>
    </w:p>
    <w:p w14:paraId="4091A54A" w14:textId="77777777" w:rsidR="00250159" w:rsidRDefault="00250159" w:rsidP="00250159">
      <w:pPr>
        <w:pStyle w:val="PL"/>
      </w:pPr>
      <w:r>
        <w:t xml:space="preserve">            - $ref: 'TS29571_CommonData.yaml#/components/schemas/Dnn'</w:t>
      </w:r>
    </w:p>
    <w:p w14:paraId="2E7ED3F0" w14:textId="77777777" w:rsidR="00250159" w:rsidRDefault="00250159" w:rsidP="00250159">
      <w:pPr>
        <w:pStyle w:val="PL"/>
      </w:pPr>
      <w:r>
        <w:t xml:space="preserve">            - $ref: 'TS29571_CommonData.yaml#/components/schemas/WildcardDnn'</w:t>
      </w:r>
    </w:p>
    <w:p w14:paraId="52955FAD" w14:textId="77777777" w:rsidR="00250159" w:rsidRDefault="00250159" w:rsidP="00250159">
      <w:pPr>
        <w:pStyle w:val="PL"/>
      </w:pPr>
      <w:r>
        <w:t xml:space="preserve">    EasdfInfo:</w:t>
      </w:r>
    </w:p>
    <w:p w14:paraId="4784403F" w14:textId="77777777" w:rsidR="00250159" w:rsidRDefault="00250159" w:rsidP="00250159">
      <w:pPr>
        <w:pStyle w:val="PL"/>
      </w:pPr>
      <w:r>
        <w:t xml:space="preserve">      description: Information of an EASDF NF Instance</w:t>
      </w:r>
    </w:p>
    <w:p w14:paraId="37A186E8" w14:textId="77777777" w:rsidR="00250159" w:rsidRDefault="00250159" w:rsidP="00250159">
      <w:pPr>
        <w:pStyle w:val="PL"/>
      </w:pPr>
      <w:r>
        <w:t xml:space="preserve">      type: object</w:t>
      </w:r>
    </w:p>
    <w:p w14:paraId="4AC139D6" w14:textId="77777777" w:rsidR="00250159" w:rsidRDefault="00250159" w:rsidP="00250159">
      <w:pPr>
        <w:pStyle w:val="PL"/>
      </w:pPr>
      <w:r>
        <w:t xml:space="preserve">      properties:</w:t>
      </w:r>
    </w:p>
    <w:p w14:paraId="71D4B27D" w14:textId="77777777" w:rsidR="00250159" w:rsidRDefault="00250159" w:rsidP="00250159">
      <w:pPr>
        <w:pStyle w:val="PL"/>
      </w:pPr>
      <w:r>
        <w:t xml:space="preserve">        sNssaiEasdfInfoList:</w:t>
      </w:r>
    </w:p>
    <w:p w14:paraId="07D046E5" w14:textId="77777777" w:rsidR="00250159" w:rsidRDefault="00250159" w:rsidP="00250159">
      <w:pPr>
        <w:pStyle w:val="PL"/>
      </w:pPr>
      <w:r>
        <w:t xml:space="preserve">          type: array</w:t>
      </w:r>
    </w:p>
    <w:p w14:paraId="5C3C7ECE" w14:textId="77777777" w:rsidR="00250159" w:rsidRDefault="00250159" w:rsidP="00250159">
      <w:pPr>
        <w:pStyle w:val="PL"/>
      </w:pPr>
      <w:r>
        <w:t xml:space="preserve">          items:</w:t>
      </w:r>
    </w:p>
    <w:p w14:paraId="17D986D8" w14:textId="77777777" w:rsidR="00250159" w:rsidRDefault="00250159" w:rsidP="00250159">
      <w:pPr>
        <w:pStyle w:val="PL"/>
      </w:pPr>
      <w:r>
        <w:t xml:space="preserve">            $ref: '#/components/schemas/SnssaiEasdfInfoItem'</w:t>
      </w:r>
    </w:p>
    <w:p w14:paraId="0F16D66D" w14:textId="77777777" w:rsidR="00250159" w:rsidRDefault="00250159" w:rsidP="00250159">
      <w:pPr>
        <w:pStyle w:val="PL"/>
      </w:pPr>
      <w:r>
        <w:t xml:space="preserve">          minItems: 1</w:t>
      </w:r>
    </w:p>
    <w:p w14:paraId="7A2CD1C9" w14:textId="77777777" w:rsidR="00250159" w:rsidRDefault="00250159" w:rsidP="00250159">
      <w:pPr>
        <w:pStyle w:val="PL"/>
      </w:pPr>
      <w:r>
        <w:t xml:space="preserve">        easdfN6IpAddressList:</w:t>
      </w:r>
    </w:p>
    <w:p w14:paraId="24790315" w14:textId="77777777" w:rsidR="00250159" w:rsidRDefault="00250159" w:rsidP="00250159">
      <w:pPr>
        <w:pStyle w:val="PL"/>
      </w:pPr>
      <w:r>
        <w:t xml:space="preserve">          type: array</w:t>
      </w:r>
    </w:p>
    <w:p w14:paraId="5178083B" w14:textId="77777777" w:rsidR="00250159" w:rsidRDefault="00250159" w:rsidP="00250159">
      <w:pPr>
        <w:pStyle w:val="PL"/>
      </w:pPr>
      <w:r>
        <w:t xml:space="preserve">          items:</w:t>
      </w:r>
    </w:p>
    <w:p w14:paraId="04E0A3D7" w14:textId="77777777" w:rsidR="00250159" w:rsidRDefault="00250159" w:rsidP="00250159">
      <w:pPr>
        <w:pStyle w:val="PL"/>
      </w:pPr>
      <w:r>
        <w:t xml:space="preserve">            $ref: 'TS28623_ComDefs.yaml#/components/schemas/IpAddr'</w:t>
      </w:r>
    </w:p>
    <w:p w14:paraId="38FA31DE" w14:textId="77777777" w:rsidR="00250159" w:rsidRDefault="00250159" w:rsidP="00250159">
      <w:pPr>
        <w:pStyle w:val="PL"/>
      </w:pPr>
      <w:r>
        <w:t xml:space="preserve">          minItems: 1</w:t>
      </w:r>
    </w:p>
    <w:p w14:paraId="7157E56A" w14:textId="77777777" w:rsidR="00250159" w:rsidRDefault="00250159" w:rsidP="00250159">
      <w:pPr>
        <w:pStyle w:val="PL"/>
      </w:pPr>
      <w:r>
        <w:t xml:space="preserve">        upfN6IpAddressList:</w:t>
      </w:r>
    </w:p>
    <w:p w14:paraId="5409168E" w14:textId="77777777" w:rsidR="00250159" w:rsidRDefault="00250159" w:rsidP="00250159">
      <w:pPr>
        <w:pStyle w:val="PL"/>
      </w:pPr>
      <w:r>
        <w:t xml:space="preserve">          type: array</w:t>
      </w:r>
    </w:p>
    <w:p w14:paraId="7BB339F2" w14:textId="77777777" w:rsidR="00250159" w:rsidRDefault="00250159" w:rsidP="00250159">
      <w:pPr>
        <w:pStyle w:val="PL"/>
      </w:pPr>
      <w:r>
        <w:t xml:space="preserve">          items:</w:t>
      </w:r>
    </w:p>
    <w:p w14:paraId="25C2FC7D" w14:textId="77777777" w:rsidR="00250159" w:rsidRDefault="00250159" w:rsidP="00250159">
      <w:pPr>
        <w:pStyle w:val="PL"/>
      </w:pPr>
      <w:r>
        <w:t xml:space="preserve">            $ref: 'TS28623_ComDefs.yaml#/components/schemas/IpAddr'</w:t>
      </w:r>
    </w:p>
    <w:p w14:paraId="445D1FC0" w14:textId="77777777" w:rsidR="00250159" w:rsidRDefault="00250159" w:rsidP="00250159">
      <w:pPr>
        <w:pStyle w:val="PL"/>
      </w:pPr>
      <w:r>
        <w:t xml:space="preserve">          minItems: 1</w:t>
      </w:r>
    </w:p>
    <w:p w14:paraId="4397E882" w14:textId="77777777" w:rsidR="00250159" w:rsidRDefault="00250159" w:rsidP="00250159">
      <w:pPr>
        <w:pStyle w:val="PL"/>
      </w:pPr>
    </w:p>
    <w:p w14:paraId="35BFA250" w14:textId="77777777" w:rsidR="00250159" w:rsidRDefault="00250159" w:rsidP="00250159">
      <w:pPr>
        <w:pStyle w:val="PL"/>
      </w:pPr>
      <w:r>
        <w:t xml:space="preserve">    SnssaiEasdfInfoItem:</w:t>
      </w:r>
    </w:p>
    <w:p w14:paraId="13C29DCC" w14:textId="77777777" w:rsidR="00250159" w:rsidRDefault="00250159" w:rsidP="00250159">
      <w:pPr>
        <w:pStyle w:val="PL"/>
      </w:pPr>
      <w:r>
        <w:t xml:space="preserve">      description: Set of parameters supported by EASDF for a given S-NSSAI</w:t>
      </w:r>
    </w:p>
    <w:p w14:paraId="2C2C6092" w14:textId="77777777" w:rsidR="00250159" w:rsidRDefault="00250159" w:rsidP="00250159">
      <w:pPr>
        <w:pStyle w:val="PL"/>
      </w:pPr>
      <w:r>
        <w:t xml:space="preserve">      type: object</w:t>
      </w:r>
    </w:p>
    <w:p w14:paraId="3D818320" w14:textId="77777777" w:rsidR="00250159" w:rsidRDefault="00250159" w:rsidP="00250159">
      <w:pPr>
        <w:pStyle w:val="PL"/>
      </w:pPr>
      <w:r>
        <w:t xml:space="preserve">      required:</w:t>
      </w:r>
    </w:p>
    <w:p w14:paraId="2C904468" w14:textId="77777777" w:rsidR="00250159" w:rsidRDefault="00250159" w:rsidP="00250159">
      <w:pPr>
        <w:pStyle w:val="PL"/>
      </w:pPr>
      <w:r>
        <w:t xml:space="preserve">        - sNssai</w:t>
      </w:r>
    </w:p>
    <w:p w14:paraId="359D2532" w14:textId="77777777" w:rsidR="00250159" w:rsidRDefault="00250159" w:rsidP="00250159">
      <w:pPr>
        <w:pStyle w:val="PL"/>
      </w:pPr>
      <w:r>
        <w:t xml:space="preserve">        - dnnEasdfInfoList</w:t>
      </w:r>
    </w:p>
    <w:p w14:paraId="68A8B9B7" w14:textId="77777777" w:rsidR="00250159" w:rsidRDefault="00250159" w:rsidP="00250159">
      <w:pPr>
        <w:pStyle w:val="PL"/>
      </w:pPr>
      <w:r>
        <w:t xml:space="preserve">      properties:</w:t>
      </w:r>
    </w:p>
    <w:p w14:paraId="2BE9976B" w14:textId="77777777" w:rsidR="00250159" w:rsidRDefault="00250159" w:rsidP="00250159">
      <w:pPr>
        <w:pStyle w:val="PL"/>
      </w:pPr>
      <w:r>
        <w:t xml:space="preserve">        sNssai:</w:t>
      </w:r>
    </w:p>
    <w:p w14:paraId="3B62B9F7" w14:textId="77777777" w:rsidR="00250159" w:rsidRDefault="00250159" w:rsidP="00250159">
      <w:pPr>
        <w:pStyle w:val="PL"/>
      </w:pPr>
      <w:r>
        <w:t xml:space="preserve">          $ref: 'TS29571_CommonData.yaml#/components/schemas/ExtSnssai'</w:t>
      </w:r>
    </w:p>
    <w:p w14:paraId="55850741" w14:textId="77777777" w:rsidR="00250159" w:rsidRDefault="00250159" w:rsidP="00250159">
      <w:pPr>
        <w:pStyle w:val="PL"/>
      </w:pPr>
      <w:r>
        <w:t xml:space="preserve">        dnnEasdfInfoList:</w:t>
      </w:r>
    </w:p>
    <w:p w14:paraId="6B74303D" w14:textId="77777777" w:rsidR="00250159" w:rsidRDefault="00250159" w:rsidP="00250159">
      <w:pPr>
        <w:pStyle w:val="PL"/>
      </w:pPr>
      <w:r>
        <w:t xml:space="preserve">          type: array</w:t>
      </w:r>
    </w:p>
    <w:p w14:paraId="636B7604" w14:textId="77777777" w:rsidR="00250159" w:rsidRDefault="00250159" w:rsidP="00250159">
      <w:pPr>
        <w:pStyle w:val="PL"/>
      </w:pPr>
      <w:r>
        <w:t xml:space="preserve">          items:</w:t>
      </w:r>
    </w:p>
    <w:p w14:paraId="2C9B59FC" w14:textId="77777777" w:rsidR="00250159" w:rsidRDefault="00250159" w:rsidP="00250159">
      <w:pPr>
        <w:pStyle w:val="PL"/>
      </w:pPr>
      <w:r>
        <w:t xml:space="preserve">            $ref: '#/components/schemas/DnnEasdfInfoItem'</w:t>
      </w:r>
    </w:p>
    <w:p w14:paraId="5ED7ECEA" w14:textId="77777777" w:rsidR="00250159" w:rsidRDefault="00250159" w:rsidP="00250159">
      <w:pPr>
        <w:pStyle w:val="PL"/>
      </w:pPr>
      <w:r>
        <w:t xml:space="preserve">          minItems: 1</w:t>
      </w:r>
    </w:p>
    <w:p w14:paraId="1CA8BB14" w14:textId="77777777" w:rsidR="00250159" w:rsidRDefault="00250159" w:rsidP="00250159">
      <w:pPr>
        <w:pStyle w:val="PL"/>
      </w:pPr>
      <w:r>
        <w:t xml:space="preserve">          </w:t>
      </w:r>
    </w:p>
    <w:p w14:paraId="101DC197" w14:textId="77777777" w:rsidR="00250159" w:rsidRDefault="00250159" w:rsidP="00250159">
      <w:pPr>
        <w:pStyle w:val="PL"/>
      </w:pPr>
      <w:r>
        <w:t xml:space="preserve">    DnnEasdfInfoItem:</w:t>
      </w:r>
    </w:p>
    <w:p w14:paraId="609870BB" w14:textId="77777777" w:rsidR="00250159" w:rsidRDefault="00250159" w:rsidP="00250159">
      <w:pPr>
        <w:pStyle w:val="PL"/>
      </w:pPr>
      <w:r>
        <w:t xml:space="preserve">      description: Set of parameters supported by EASDF for a given DNN</w:t>
      </w:r>
    </w:p>
    <w:p w14:paraId="53299C96" w14:textId="77777777" w:rsidR="00250159" w:rsidRDefault="00250159" w:rsidP="00250159">
      <w:pPr>
        <w:pStyle w:val="PL"/>
      </w:pPr>
      <w:r>
        <w:t xml:space="preserve">      type: object</w:t>
      </w:r>
    </w:p>
    <w:p w14:paraId="7E68FA7C" w14:textId="77777777" w:rsidR="00250159" w:rsidRDefault="00250159" w:rsidP="00250159">
      <w:pPr>
        <w:pStyle w:val="PL"/>
      </w:pPr>
      <w:r>
        <w:t xml:space="preserve">      required:</w:t>
      </w:r>
    </w:p>
    <w:p w14:paraId="1C5E58A4" w14:textId="77777777" w:rsidR="00250159" w:rsidRDefault="00250159" w:rsidP="00250159">
      <w:pPr>
        <w:pStyle w:val="PL"/>
      </w:pPr>
      <w:r>
        <w:t xml:space="preserve">        - dnn</w:t>
      </w:r>
    </w:p>
    <w:p w14:paraId="6A7B4D23" w14:textId="77777777" w:rsidR="00250159" w:rsidRDefault="00250159" w:rsidP="00250159">
      <w:pPr>
        <w:pStyle w:val="PL"/>
      </w:pPr>
      <w:r>
        <w:t xml:space="preserve">      properties:</w:t>
      </w:r>
    </w:p>
    <w:p w14:paraId="174B3573" w14:textId="77777777" w:rsidR="00250159" w:rsidRDefault="00250159" w:rsidP="00250159">
      <w:pPr>
        <w:pStyle w:val="PL"/>
      </w:pPr>
      <w:r>
        <w:t xml:space="preserve">        dnn:</w:t>
      </w:r>
    </w:p>
    <w:p w14:paraId="3B4E2850" w14:textId="77777777" w:rsidR="00250159" w:rsidRDefault="00250159" w:rsidP="00250159">
      <w:pPr>
        <w:pStyle w:val="PL"/>
      </w:pPr>
      <w:r>
        <w:t xml:space="preserve">          anyOf:</w:t>
      </w:r>
    </w:p>
    <w:p w14:paraId="406D4CFE" w14:textId="77777777" w:rsidR="00250159" w:rsidRDefault="00250159" w:rsidP="00250159">
      <w:pPr>
        <w:pStyle w:val="PL"/>
      </w:pPr>
      <w:r>
        <w:t xml:space="preserve">            - $ref: 'TS29571_CommonData.yaml#/components/schemas/Dnn'</w:t>
      </w:r>
    </w:p>
    <w:p w14:paraId="3C2F9480" w14:textId="77777777" w:rsidR="00250159" w:rsidRDefault="00250159" w:rsidP="00250159">
      <w:pPr>
        <w:pStyle w:val="PL"/>
      </w:pPr>
      <w:r>
        <w:t xml:space="preserve">            - $ref: 'TS29571_CommonData.yaml#/components/schemas/WildcardDnn'</w:t>
      </w:r>
    </w:p>
    <w:p w14:paraId="0860BF61" w14:textId="77777777" w:rsidR="00250159" w:rsidRDefault="00250159" w:rsidP="00250159">
      <w:pPr>
        <w:pStyle w:val="PL"/>
      </w:pPr>
      <w:r>
        <w:t xml:space="preserve">        dnaiList:</w:t>
      </w:r>
    </w:p>
    <w:p w14:paraId="029AADA8" w14:textId="77777777" w:rsidR="00250159" w:rsidRDefault="00250159" w:rsidP="00250159">
      <w:pPr>
        <w:pStyle w:val="PL"/>
      </w:pPr>
      <w:r>
        <w:t xml:space="preserve">          type: array</w:t>
      </w:r>
    </w:p>
    <w:p w14:paraId="0304A91A" w14:textId="77777777" w:rsidR="00250159" w:rsidRDefault="00250159" w:rsidP="00250159">
      <w:pPr>
        <w:pStyle w:val="PL"/>
      </w:pPr>
      <w:r>
        <w:t xml:space="preserve">          items:</w:t>
      </w:r>
    </w:p>
    <w:p w14:paraId="64D7FE39" w14:textId="77777777" w:rsidR="00250159" w:rsidRDefault="00250159" w:rsidP="00250159">
      <w:pPr>
        <w:pStyle w:val="PL"/>
      </w:pPr>
      <w:r>
        <w:t xml:space="preserve">            $ref: 'TS29571_CommonData.yaml#/components/schemas/Dnai'</w:t>
      </w:r>
    </w:p>
    <w:p w14:paraId="4D40AEE3" w14:textId="77777777" w:rsidR="00250159" w:rsidRDefault="00250159" w:rsidP="00250159">
      <w:pPr>
        <w:pStyle w:val="PL"/>
      </w:pPr>
      <w:r>
        <w:t xml:space="preserve">          minItems: 1</w:t>
      </w:r>
    </w:p>
    <w:p w14:paraId="45821906" w14:textId="77777777" w:rsidR="00250159" w:rsidRDefault="00250159" w:rsidP="00250159">
      <w:pPr>
        <w:pStyle w:val="PL"/>
      </w:pPr>
      <w:r>
        <w:t xml:space="preserve">    NssaafInfo:</w:t>
      </w:r>
    </w:p>
    <w:p w14:paraId="2B06DDDD" w14:textId="77777777" w:rsidR="00250159" w:rsidRDefault="00250159" w:rsidP="00250159">
      <w:pPr>
        <w:pStyle w:val="PL"/>
      </w:pPr>
      <w:r>
        <w:t xml:space="preserve">      description: Information of a NSSAAF Instance</w:t>
      </w:r>
    </w:p>
    <w:p w14:paraId="417A233A" w14:textId="77777777" w:rsidR="00250159" w:rsidRDefault="00250159" w:rsidP="00250159">
      <w:pPr>
        <w:pStyle w:val="PL"/>
      </w:pPr>
      <w:r>
        <w:t xml:space="preserve">      type: object</w:t>
      </w:r>
    </w:p>
    <w:p w14:paraId="05A64DE7" w14:textId="77777777" w:rsidR="00250159" w:rsidRDefault="00250159" w:rsidP="00250159">
      <w:pPr>
        <w:pStyle w:val="PL"/>
      </w:pPr>
      <w:r>
        <w:t xml:space="preserve">      properties:</w:t>
      </w:r>
    </w:p>
    <w:p w14:paraId="580744A0" w14:textId="77777777" w:rsidR="00250159" w:rsidRDefault="00250159" w:rsidP="00250159">
      <w:pPr>
        <w:pStyle w:val="PL"/>
      </w:pPr>
      <w:r>
        <w:t xml:space="preserve">        supiRanges:</w:t>
      </w:r>
    </w:p>
    <w:p w14:paraId="29E08053" w14:textId="77777777" w:rsidR="00250159" w:rsidRDefault="00250159" w:rsidP="00250159">
      <w:pPr>
        <w:pStyle w:val="PL"/>
      </w:pPr>
      <w:r>
        <w:t xml:space="preserve">          type: array</w:t>
      </w:r>
    </w:p>
    <w:p w14:paraId="24A7AD98" w14:textId="77777777" w:rsidR="00250159" w:rsidRDefault="00250159" w:rsidP="00250159">
      <w:pPr>
        <w:pStyle w:val="PL"/>
      </w:pPr>
      <w:r>
        <w:t xml:space="preserve">          items:</w:t>
      </w:r>
    </w:p>
    <w:p w14:paraId="4FBB77F6" w14:textId="77777777" w:rsidR="00250159" w:rsidRDefault="00250159" w:rsidP="00250159">
      <w:pPr>
        <w:pStyle w:val="PL"/>
      </w:pPr>
      <w:r>
        <w:t xml:space="preserve">            $ref: '#/components/schemas/SupiRange'</w:t>
      </w:r>
    </w:p>
    <w:p w14:paraId="65F5E6BD" w14:textId="77777777" w:rsidR="00250159" w:rsidRDefault="00250159" w:rsidP="00250159">
      <w:pPr>
        <w:pStyle w:val="PL"/>
      </w:pPr>
      <w:r>
        <w:t xml:space="preserve">          minItems: 1</w:t>
      </w:r>
    </w:p>
    <w:p w14:paraId="25A1E0B7" w14:textId="77777777" w:rsidR="00250159" w:rsidRDefault="00250159" w:rsidP="00250159">
      <w:pPr>
        <w:pStyle w:val="PL"/>
      </w:pPr>
      <w:r>
        <w:t xml:space="preserve">        internalGroupIdentifiersRanges:</w:t>
      </w:r>
    </w:p>
    <w:p w14:paraId="4E369037" w14:textId="77777777" w:rsidR="00250159" w:rsidRDefault="00250159" w:rsidP="00250159">
      <w:pPr>
        <w:pStyle w:val="PL"/>
      </w:pPr>
      <w:r>
        <w:t xml:space="preserve">          type: array</w:t>
      </w:r>
    </w:p>
    <w:p w14:paraId="1E476F9D" w14:textId="77777777" w:rsidR="00250159" w:rsidRDefault="00250159" w:rsidP="00250159">
      <w:pPr>
        <w:pStyle w:val="PL"/>
      </w:pPr>
      <w:r>
        <w:t xml:space="preserve">          items:</w:t>
      </w:r>
    </w:p>
    <w:p w14:paraId="3591A783" w14:textId="77777777" w:rsidR="00250159" w:rsidRDefault="00250159" w:rsidP="00250159">
      <w:pPr>
        <w:pStyle w:val="PL"/>
      </w:pPr>
      <w:r>
        <w:t xml:space="preserve">            $ref: '#/components/schemas/InternalGroupIdRange'</w:t>
      </w:r>
    </w:p>
    <w:p w14:paraId="2FD41F63" w14:textId="77777777" w:rsidR="00250159" w:rsidRDefault="00250159" w:rsidP="00250159">
      <w:pPr>
        <w:pStyle w:val="PL"/>
      </w:pPr>
      <w:r>
        <w:t xml:space="preserve">          minItems: 1</w:t>
      </w:r>
    </w:p>
    <w:p w14:paraId="77C4E7C9" w14:textId="77777777" w:rsidR="00250159" w:rsidRDefault="00250159" w:rsidP="00250159">
      <w:pPr>
        <w:pStyle w:val="PL"/>
      </w:pPr>
      <w:r>
        <w:t xml:space="preserve">    TrustAfInfo:</w:t>
      </w:r>
    </w:p>
    <w:p w14:paraId="57FD0D84" w14:textId="77777777" w:rsidR="00250159" w:rsidRDefault="00250159" w:rsidP="00250159">
      <w:pPr>
        <w:pStyle w:val="PL"/>
      </w:pPr>
      <w:r>
        <w:t xml:space="preserve">      description: Information of a trusted AF Instance</w:t>
      </w:r>
    </w:p>
    <w:p w14:paraId="21FC78C4" w14:textId="77777777" w:rsidR="00250159" w:rsidRDefault="00250159" w:rsidP="00250159">
      <w:pPr>
        <w:pStyle w:val="PL"/>
      </w:pPr>
      <w:r>
        <w:t xml:space="preserve">      type: object</w:t>
      </w:r>
    </w:p>
    <w:p w14:paraId="6DB1BBAF" w14:textId="77777777" w:rsidR="00250159" w:rsidRDefault="00250159" w:rsidP="00250159">
      <w:pPr>
        <w:pStyle w:val="PL"/>
      </w:pPr>
      <w:r>
        <w:t xml:space="preserve">      properties:</w:t>
      </w:r>
    </w:p>
    <w:p w14:paraId="567A2986" w14:textId="77777777" w:rsidR="00250159" w:rsidRDefault="00250159" w:rsidP="00250159">
      <w:pPr>
        <w:pStyle w:val="PL"/>
      </w:pPr>
      <w:r>
        <w:t xml:space="preserve">        sNssaiInfoList:</w:t>
      </w:r>
    </w:p>
    <w:p w14:paraId="2797EAC0" w14:textId="77777777" w:rsidR="00250159" w:rsidRDefault="00250159" w:rsidP="00250159">
      <w:pPr>
        <w:pStyle w:val="PL"/>
      </w:pPr>
      <w:r>
        <w:t xml:space="preserve">          type: array</w:t>
      </w:r>
    </w:p>
    <w:p w14:paraId="0A157EE7" w14:textId="77777777" w:rsidR="00250159" w:rsidRDefault="00250159" w:rsidP="00250159">
      <w:pPr>
        <w:pStyle w:val="PL"/>
      </w:pPr>
      <w:r>
        <w:t xml:space="preserve">          items:</w:t>
      </w:r>
    </w:p>
    <w:p w14:paraId="75B20B67" w14:textId="77777777" w:rsidR="00250159" w:rsidRDefault="00250159" w:rsidP="00250159">
      <w:pPr>
        <w:pStyle w:val="PL"/>
      </w:pPr>
      <w:r>
        <w:t xml:space="preserve">            $ref: '#/components/schemas/SnssaiInfoItem'</w:t>
      </w:r>
    </w:p>
    <w:p w14:paraId="4A6C640E" w14:textId="77777777" w:rsidR="00250159" w:rsidRDefault="00250159" w:rsidP="00250159">
      <w:pPr>
        <w:pStyle w:val="PL"/>
      </w:pPr>
      <w:r>
        <w:t xml:space="preserve">          minItems: 1</w:t>
      </w:r>
    </w:p>
    <w:p w14:paraId="3B474DD2" w14:textId="77777777" w:rsidR="00250159" w:rsidRDefault="00250159" w:rsidP="00250159">
      <w:pPr>
        <w:pStyle w:val="PL"/>
      </w:pPr>
      <w:r>
        <w:t xml:space="preserve">        afEvents:</w:t>
      </w:r>
    </w:p>
    <w:p w14:paraId="398137DF" w14:textId="77777777" w:rsidR="00250159" w:rsidRDefault="00250159" w:rsidP="00250159">
      <w:pPr>
        <w:pStyle w:val="PL"/>
      </w:pPr>
      <w:r>
        <w:t xml:space="preserve">          type: array</w:t>
      </w:r>
    </w:p>
    <w:p w14:paraId="2D4943E6" w14:textId="77777777" w:rsidR="00250159" w:rsidRDefault="00250159" w:rsidP="00250159">
      <w:pPr>
        <w:pStyle w:val="PL"/>
      </w:pPr>
      <w:r>
        <w:t xml:space="preserve">          items:</w:t>
      </w:r>
    </w:p>
    <w:p w14:paraId="6EBE98E2" w14:textId="77777777" w:rsidR="00250159" w:rsidRDefault="00250159" w:rsidP="00250159">
      <w:pPr>
        <w:pStyle w:val="PL"/>
      </w:pPr>
      <w:r>
        <w:t xml:space="preserve">            $ref: '#/components/schemas/AfEvent'</w:t>
      </w:r>
    </w:p>
    <w:p w14:paraId="20FBF723" w14:textId="77777777" w:rsidR="00250159" w:rsidRDefault="00250159" w:rsidP="00250159">
      <w:pPr>
        <w:pStyle w:val="PL"/>
      </w:pPr>
      <w:r>
        <w:t xml:space="preserve">          minItems: 1</w:t>
      </w:r>
    </w:p>
    <w:p w14:paraId="7D44B5E1" w14:textId="77777777" w:rsidR="00250159" w:rsidRDefault="00250159" w:rsidP="00250159">
      <w:pPr>
        <w:pStyle w:val="PL"/>
      </w:pPr>
      <w:r>
        <w:t xml:space="preserve">        appIds:</w:t>
      </w:r>
    </w:p>
    <w:p w14:paraId="50027378" w14:textId="77777777" w:rsidR="00250159" w:rsidRDefault="00250159" w:rsidP="00250159">
      <w:pPr>
        <w:pStyle w:val="PL"/>
      </w:pPr>
      <w:r>
        <w:t xml:space="preserve">          type: array</w:t>
      </w:r>
    </w:p>
    <w:p w14:paraId="0914B0D1" w14:textId="77777777" w:rsidR="00250159" w:rsidRDefault="00250159" w:rsidP="00250159">
      <w:pPr>
        <w:pStyle w:val="PL"/>
      </w:pPr>
      <w:r>
        <w:t xml:space="preserve">          items:</w:t>
      </w:r>
    </w:p>
    <w:p w14:paraId="79CFFCD1" w14:textId="77777777" w:rsidR="00250159" w:rsidRDefault="00250159" w:rsidP="00250159">
      <w:pPr>
        <w:pStyle w:val="PL"/>
      </w:pPr>
      <w:r>
        <w:t xml:space="preserve">            type: string</w:t>
      </w:r>
    </w:p>
    <w:p w14:paraId="3B22D54A" w14:textId="77777777" w:rsidR="00250159" w:rsidRDefault="00250159" w:rsidP="00250159">
      <w:pPr>
        <w:pStyle w:val="PL"/>
      </w:pPr>
      <w:r>
        <w:t xml:space="preserve">          minItems: 1</w:t>
      </w:r>
    </w:p>
    <w:p w14:paraId="425D38FF" w14:textId="77777777" w:rsidR="00250159" w:rsidRDefault="00250159" w:rsidP="00250159">
      <w:pPr>
        <w:pStyle w:val="PL"/>
      </w:pPr>
      <w:r>
        <w:t xml:space="preserve">        internalGroupId:</w:t>
      </w:r>
    </w:p>
    <w:p w14:paraId="0D60628F" w14:textId="77777777" w:rsidR="00250159" w:rsidRDefault="00250159" w:rsidP="00250159">
      <w:pPr>
        <w:pStyle w:val="PL"/>
      </w:pPr>
      <w:r>
        <w:t xml:space="preserve">          type: array</w:t>
      </w:r>
    </w:p>
    <w:p w14:paraId="45B1CC35" w14:textId="77777777" w:rsidR="00250159" w:rsidRDefault="00250159" w:rsidP="00250159">
      <w:pPr>
        <w:pStyle w:val="PL"/>
      </w:pPr>
      <w:r>
        <w:t xml:space="preserve">          items:</w:t>
      </w:r>
    </w:p>
    <w:p w14:paraId="50F3F94D" w14:textId="77777777" w:rsidR="00250159" w:rsidRDefault="00250159" w:rsidP="00250159">
      <w:pPr>
        <w:pStyle w:val="PL"/>
      </w:pPr>
      <w:r>
        <w:t xml:space="preserve">            $ref: 'TS29571_CommonData.yaml#/components/schemas/GroupId'</w:t>
      </w:r>
    </w:p>
    <w:p w14:paraId="3AAFD5F7" w14:textId="77777777" w:rsidR="00250159" w:rsidRDefault="00250159" w:rsidP="00250159">
      <w:pPr>
        <w:pStyle w:val="PL"/>
      </w:pPr>
      <w:r>
        <w:t xml:space="preserve">          minItems: 1</w:t>
      </w:r>
    </w:p>
    <w:p w14:paraId="06B03A27" w14:textId="77777777" w:rsidR="00250159" w:rsidRDefault="00250159" w:rsidP="00250159">
      <w:pPr>
        <w:pStyle w:val="PL"/>
      </w:pPr>
      <w:r>
        <w:t xml:space="preserve">        mappingInd:</w:t>
      </w:r>
    </w:p>
    <w:p w14:paraId="31B3A058" w14:textId="77777777" w:rsidR="00250159" w:rsidRDefault="00250159" w:rsidP="00250159">
      <w:pPr>
        <w:pStyle w:val="PL"/>
      </w:pPr>
      <w:r>
        <w:t xml:space="preserve">          type: boolean</w:t>
      </w:r>
    </w:p>
    <w:p w14:paraId="531B0FF5" w14:textId="77777777" w:rsidR="00250159" w:rsidRDefault="00250159" w:rsidP="00250159">
      <w:pPr>
        <w:pStyle w:val="PL"/>
      </w:pPr>
      <w:r>
        <w:t xml:space="preserve">          default: False</w:t>
      </w:r>
    </w:p>
    <w:p w14:paraId="5040087D" w14:textId="77777777" w:rsidR="00250159" w:rsidRDefault="00250159" w:rsidP="00250159">
      <w:pPr>
        <w:pStyle w:val="PL"/>
      </w:pPr>
      <w:r>
        <w:t xml:space="preserve">    ExternalClientType:</w:t>
      </w:r>
    </w:p>
    <w:p w14:paraId="43927F1F" w14:textId="77777777" w:rsidR="00250159" w:rsidRDefault="00250159" w:rsidP="00250159">
      <w:pPr>
        <w:pStyle w:val="PL"/>
      </w:pPr>
      <w:r>
        <w:t xml:space="preserve">      description: Indicates types of External Clients.</w:t>
      </w:r>
    </w:p>
    <w:p w14:paraId="6623AEB0" w14:textId="77777777" w:rsidR="00250159" w:rsidRDefault="00250159" w:rsidP="00250159">
      <w:pPr>
        <w:pStyle w:val="PL"/>
      </w:pPr>
      <w:r>
        <w:t xml:space="preserve">      anyOf:</w:t>
      </w:r>
    </w:p>
    <w:p w14:paraId="01F17B65" w14:textId="77777777" w:rsidR="00250159" w:rsidRDefault="00250159" w:rsidP="00250159">
      <w:pPr>
        <w:pStyle w:val="PL"/>
      </w:pPr>
      <w:r>
        <w:t xml:space="preserve">        - type: string</w:t>
      </w:r>
    </w:p>
    <w:p w14:paraId="281782EC" w14:textId="77777777" w:rsidR="00250159" w:rsidRDefault="00250159" w:rsidP="00250159">
      <w:pPr>
        <w:pStyle w:val="PL"/>
      </w:pPr>
      <w:r>
        <w:t xml:space="preserve">          enum:</w:t>
      </w:r>
    </w:p>
    <w:p w14:paraId="2906582D" w14:textId="77777777" w:rsidR="00250159" w:rsidRDefault="00250159" w:rsidP="00250159">
      <w:pPr>
        <w:pStyle w:val="PL"/>
      </w:pPr>
      <w:r>
        <w:t xml:space="preserve">            - EMERGENCY_SERVICES</w:t>
      </w:r>
    </w:p>
    <w:p w14:paraId="737188EA" w14:textId="77777777" w:rsidR="00250159" w:rsidRDefault="00250159" w:rsidP="00250159">
      <w:pPr>
        <w:pStyle w:val="PL"/>
      </w:pPr>
      <w:r>
        <w:t xml:space="preserve">            - VALUE_ADDED_SERVICES</w:t>
      </w:r>
    </w:p>
    <w:p w14:paraId="659E7FA7" w14:textId="77777777" w:rsidR="00250159" w:rsidRDefault="00250159" w:rsidP="00250159">
      <w:pPr>
        <w:pStyle w:val="PL"/>
      </w:pPr>
      <w:r>
        <w:t xml:space="preserve">            - PLMN_OPERATOR_SERVICES</w:t>
      </w:r>
    </w:p>
    <w:p w14:paraId="0C94133F" w14:textId="77777777" w:rsidR="00250159" w:rsidRDefault="00250159" w:rsidP="00250159">
      <w:pPr>
        <w:pStyle w:val="PL"/>
      </w:pPr>
      <w:r>
        <w:t xml:space="preserve">            - LAWFUL_INTERCEPT_SERVICES</w:t>
      </w:r>
    </w:p>
    <w:p w14:paraId="27B308BE" w14:textId="77777777" w:rsidR="00250159" w:rsidRDefault="00250159" w:rsidP="00250159">
      <w:pPr>
        <w:pStyle w:val="PL"/>
      </w:pPr>
      <w:r>
        <w:t xml:space="preserve">            - PLMN_OPERATOR_BROADCAST_SERVICES</w:t>
      </w:r>
    </w:p>
    <w:p w14:paraId="1A6324FC" w14:textId="77777777" w:rsidR="00250159" w:rsidRDefault="00250159" w:rsidP="00250159">
      <w:pPr>
        <w:pStyle w:val="PL"/>
      </w:pPr>
      <w:r>
        <w:t xml:space="preserve">            - PLMN_OPERATOR_OM</w:t>
      </w:r>
    </w:p>
    <w:p w14:paraId="688EA7B8" w14:textId="77777777" w:rsidR="00250159" w:rsidRDefault="00250159" w:rsidP="00250159">
      <w:pPr>
        <w:pStyle w:val="PL"/>
      </w:pPr>
      <w:r>
        <w:t xml:space="preserve">            - PLMN_OPERATOR_ANONYMOUS_STATISTICS</w:t>
      </w:r>
    </w:p>
    <w:p w14:paraId="43C52552" w14:textId="77777777" w:rsidR="00250159" w:rsidRDefault="00250159" w:rsidP="00250159">
      <w:pPr>
        <w:pStyle w:val="PL"/>
      </w:pPr>
      <w:r>
        <w:t xml:space="preserve">            - PLMN_OPERATOR_TARGET_MS_SERVICE_SUPPORT</w:t>
      </w:r>
    </w:p>
    <w:p w14:paraId="7D358EB5" w14:textId="77777777" w:rsidR="00250159" w:rsidRDefault="00250159" w:rsidP="00250159">
      <w:pPr>
        <w:pStyle w:val="PL"/>
      </w:pPr>
      <w:r>
        <w:t xml:space="preserve">        - type: string</w:t>
      </w:r>
    </w:p>
    <w:p w14:paraId="0AB0A061" w14:textId="77777777" w:rsidR="00250159" w:rsidRDefault="00250159" w:rsidP="00250159">
      <w:pPr>
        <w:pStyle w:val="PL"/>
      </w:pPr>
      <w:r>
        <w:t xml:space="preserve">    SupportedGADShapes:</w:t>
      </w:r>
    </w:p>
    <w:p w14:paraId="35056EFF" w14:textId="77777777" w:rsidR="00250159" w:rsidRDefault="00250159" w:rsidP="00250159">
      <w:pPr>
        <w:pStyle w:val="PL"/>
      </w:pPr>
      <w:r>
        <w:t xml:space="preserve">      description: Indicates supported GAD shapes.</w:t>
      </w:r>
    </w:p>
    <w:p w14:paraId="2C800A99" w14:textId="77777777" w:rsidR="00250159" w:rsidRDefault="00250159" w:rsidP="00250159">
      <w:pPr>
        <w:pStyle w:val="PL"/>
      </w:pPr>
      <w:r>
        <w:t xml:space="preserve">      anyOf:</w:t>
      </w:r>
    </w:p>
    <w:p w14:paraId="472360E1" w14:textId="77777777" w:rsidR="00250159" w:rsidRDefault="00250159" w:rsidP="00250159">
      <w:pPr>
        <w:pStyle w:val="PL"/>
      </w:pPr>
      <w:r>
        <w:t xml:space="preserve">        - type: string</w:t>
      </w:r>
    </w:p>
    <w:p w14:paraId="334874A7" w14:textId="77777777" w:rsidR="00250159" w:rsidRDefault="00250159" w:rsidP="00250159">
      <w:pPr>
        <w:pStyle w:val="PL"/>
      </w:pPr>
      <w:r>
        <w:t xml:space="preserve">          enum:</w:t>
      </w:r>
    </w:p>
    <w:p w14:paraId="7DAFE722" w14:textId="77777777" w:rsidR="00250159" w:rsidRDefault="00250159" w:rsidP="00250159">
      <w:pPr>
        <w:pStyle w:val="PL"/>
      </w:pPr>
      <w:r>
        <w:t xml:space="preserve">            - POINT</w:t>
      </w:r>
    </w:p>
    <w:p w14:paraId="6042F398" w14:textId="77777777" w:rsidR="00250159" w:rsidRDefault="00250159" w:rsidP="00250159">
      <w:pPr>
        <w:pStyle w:val="PL"/>
      </w:pPr>
      <w:r>
        <w:t xml:space="preserve">            - POINT_UNCERTAINTY_CIRCLE</w:t>
      </w:r>
    </w:p>
    <w:p w14:paraId="0387EBF5" w14:textId="77777777" w:rsidR="00250159" w:rsidRDefault="00250159" w:rsidP="00250159">
      <w:pPr>
        <w:pStyle w:val="PL"/>
      </w:pPr>
      <w:r>
        <w:t xml:space="preserve">            - POINT_UNCERTAINTY_ELLIPSE</w:t>
      </w:r>
    </w:p>
    <w:p w14:paraId="1073D266" w14:textId="77777777" w:rsidR="00250159" w:rsidRDefault="00250159" w:rsidP="00250159">
      <w:pPr>
        <w:pStyle w:val="PL"/>
      </w:pPr>
      <w:r>
        <w:t xml:space="preserve">            - POLYGON</w:t>
      </w:r>
    </w:p>
    <w:p w14:paraId="465B55F7" w14:textId="77777777" w:rsidR="00250159" w:rsidRDefault="00250159" w:rsidP="00250159">
      <w:pPr>
        <w:pStyle w:val="PL"/>
      </w:pPr>
      <w:r>
        <w:t xml:space="preserve">            - POINT_ALTITUDE</w:t>
      </w:r>
    </w:p>
    <w:p w14:paraId="38FDC670" w14:textId="77777777" w:rsidR="00250159" w:rsidRDefault="00250159" w:rsidP="00250159">
      <w:pPr>
        <w:pStyle w:val="PL"/>
      </w:pPr>
      <w:r>
        <w:t xml:space="preserve">            - POINT_ALTITUDE_UNCERTAINTY</w:t>
      </w:r>
    </w:p>
    <w:p w14:paraId="7AB28B21" w14:textId="77777777" w:rsidR="00250159" w:rsidRDefault="00250159" w:rsidP="00250159">
      <w:pPr>
        <w:pStyle w:val="PL"/>
      </w:pPr>
      <w:r>
        <w:t xml:space="preserve">            - ELLIPSOID_ARC</w:t>
      </w:r>
    </w:p>
    <w:p w14:paraId="2E906607" w14:textId="77777777" w:rsidR="00250159" w:rsidRDefault="00250159" w:rsidP="00250159">
      <w:pPr>
        <w:pStyle w:val="PL"/>
      </w:pPr>
      <w:r>
        <w:t xml:space="preserve">            - LOCAL_2D_POINT_UNCERTAINTY_ELLIPSE</w:t>
      </w:r>
    </w:p>
    <w:p w14:paraId="74A6E9E4" w14:textId="77777777" w:rsidR="00250159" w:rsidRDefault="00250159" w:rsidP="00250159">
      <w:pPr>
        <w:pStyle w:val="PL"/>
      </w:pPr>
      <w:r>
        <w:t xml:space="preserve">            - LOCAL_3D_POINT_UNCERTAINTY_ELLIPSOID</w:t>
      </w:r>
    </w:p>
    <w:p w14:paraId="4267B761" w14:textId="77777777" w:rsidR="00250159" w:rsidRDefault="00250159" w:rsidP="00250159">
      <w:pPr>
        <w:pStyle w:val="PL"/>
      </w:pPr>
      <w:r>
        <w:t xml:space="preserve">        - type: string</w:t>
      </w:r>
    </w:p>
    <w:p w14:paraId="1FF2DF47" w14:textId="77777777" w:rsidR="00250159" w:rsidRDefault="00250159" w:rsidP="00250159">
      <w:pPr>
        <w:pStyle w:val="PL"/>
      </w:pPr>
      <w:r>
        <w:t xml:space="preserve">    AnNodeType:</w:t>
      </w:r>
    </w:p>
    <w:p w14:paraId="436C74DE" w14:textId="77777777" w:rsidR="00250159" w:rsidRDefault="00250159" w:rsidP="00250159">
      <w:pPr>
        <w:pStyle w:val="PL"/>
      </w:pPr>
      <w:r>
        <w:t xml:space="preserve">      description: Access Network Node Type (gNB, ng-eNB...)</w:t>
      </w:r>
    </w:p>
    <w:p w14:paraId="32CC4CD4" w14:textId="77777777" w:rsidR="00250159" w:rsidRDefault="00250159" w:rsidP="00250159">
      <w:pPr>
        <w:pStyle w:val="PL"/>
      </w:pPr>
      <w:r>
        <w:t xml:space="preserve">      anyOf:</w:t>
      </w:r>
    </w:p>
    <w:p w14:paraId="62AC353C" w14:textId="77777777" w:rsidR="00250159" w:rsidRDefault="00250159" w:rsidP="00250159">
      <w:pPr>
        <w:pStyle w:val="PL"/>
      </w:pPr>
      <w:r>
        <w:t xml:space="preserve">        - type: string</w:t>
      </w:r>
    </w:p>
    <w:p w14:paraId="03831EEF" w14:textId="77777777" w:rsidR="00250159" w:rsidRDefault="00250159" w:rsidP="00250159">
      <w:pPr>
        <w:pStyle w:val="PL"/>
      </w:pPr>
      <w:r>
        <w:t xml:space="preserve">          enum:</w:t>
      </w:r>
    </w:p>
    <w:p w14:paraId="58466C06" w14:textId="77777777" w:rsidR="00250159" w:rsidRDefault="00250159" w:rsidP="00250159">
      <w:pPr>
        <w:pStyle w:val="PL"/>
      </w:pPr>
      <w:r>
        <w:t xml:space="preserve">            - GNB</w:t>
      </w:r>
    </w:p>
    <w:p w14:paraId="20AAFAAC" w14:textId="77777777" w:rsidR="00250159" w:rsidRDefault="00250159" w:rsidP="00250159">
      <w:pPr>
        <w:pStyle w:val="PL"/>
      </w:pPr>
      <w:r>
        <w:t xml:space="preserve">            - NG_ENB</w:t>
      </w:r>
    </w:p>
    <w:p w14:paraId="5A5F5FD1" w14:textId="77777777" w:rsidR="00250159" w:rsidRDefault="00250159" w:rsidP="00250159">
      <w:pPr>
        <w:pStyle w:val="PL"/>
      </w:pPr>
      <w:r>
        <w:t xml:space="preserve">        - type: string</w:t>
      </w:r>
    </w:p>
    <w:p w14:paraId="17EBABC5" w14:textId="77777777" w:rsidR="00250159" w:rsidRDefault="00250159" w:rsidP="00250159">
      <w:pPr>
        <w:pStyle w:val="PL"/>
      </w:pPr>
    </w:p>
    <w:p w14:paraId="47296C0C" w14:textId="77777777" w:rsidR="00250159" w:rsidRDefault="00250159" w:rsidP="00250159">
      <w:pPr>
        <w:pStyle w:val="PL"/>
      </w:pPr>
      <w:r>
        <w:t xml:space="preserve">    LmfInfo:</w:t>
      </w:r>
    </w:p>
    <w:p w14:paraId="1B22ED24" w14:textId="77777777" w:rsidR="00250159" w:rsidRDefault="00250159" w:rsidP="00250159">
      <w:pPr>
        <w:pStyle w:val="PL"/>
      </w:pPr>
      <w:r>
        <w:t xml:space="preserve">      description: Information of an LMF NF Instance</w:t>
      </w:r>
    </w:p>
    <w:p w14:paraId="25F03D52" w14:textId="77777777" w:rsidR="00250159" w:rsidRDefault="00250159" w:rsidP="00250159">
      <w:pPr>
        <w:pStyle w:val="PL"/>
      </w:pPr>
      <w:r>
        <w:t xml:space="preserve">      type: object</w:t>
      </w:r>
    </w:p>
    <w:p w14:paraId="0C6D31F5" w14:textId="77777777" w:rsidR="00250159" w:rsidRDefault="00250159" w:rsidP="00250159">
      <w:pPr>
        <w:pStyle w:val="PL"/>
      </w:pPr>
      <w:r>
        <w:t xml:space="preserve">      properties:</w:t>
      </w:r>
    </w:p>
    <w:p w14:paraId="54223C33" w14:textId="77777777" w:rsidR="00250159" w:rsidRDefault="00250159" w:rsidP="00250159">
      <w:pPr>
        <w:pStyle w:val="PL"/>
      </w:pPr>
      <w:r>
        <w:t xml:space="preserve">        servingClientTypes:</w:t>
      </w:r>
    </w:p>
    <w:p w14:paraId="406C5335" w14:textId="77777777" w:rsidR="00250159" w:rsidRDefault="00250159" w:rsidP="00250159">
      <w:pPr>
        <w:pStyle w:val="PL"/>
      </w:pPr>
      <w:r>
        <w:t xml:space="preserve">          type: array</w:t>
      </w:r>
    </w:p>
    <w:p w14:paraId="16C0FA90" w14:textId="77777777" w:rsidR="00250159" w:rsidRDefault="00250159" w:rsidP="00250159">
      <w:pPr>
        <w:pStyle w:val="PL"/>
      </w:pPr>
      <w:r>
        <w:t xml:space="preserve">          items:</w:t>
      </w:r>
    </w:p>
    <w:p w14:paraId="045925C8" w14:textId="77777777" w:rsidR="00250159" w:rsidRDefault="00250159" w:rsidP="00250159">
      <w:pPr>
        <w:pStyle w:val="PL"/>
      </w:pPr>
      <w:r>
        <w:t xml:space="preserve">            $ref: '#/components/schemas/ExternalClientType'</w:t>
      </w:r>
    </w:p>
    <w:p w14:paraId="6B0B175C" w14:textId="77777777" w:rsidR="00250159" w:rsidRDefault="00250159" w:rsidP="00250159">
      <w:pPr>
        <w:pStyle w:val="PL"/>
      </w:pPr>
      <w:r>
        <w:t xml:space="preserve">          minItems: 1</w:t>
      </w:r>
    </w:p>
    <w:p w14:paraId="238C1CFC" w14:textId="77777777" w:rsidR="00250159" w:rsidRDefault="00250159" w:rsidP="00250159">
      <w:pPr>
        <w:pStyle w:val="PL"/>
      </w:pPr>
      <w:r>
        <w:t xml:space="preserve">        lmfId:</w:t>
      </w:r>
    </w:p>
    <w:p w14:paraId="5140AD10" w14:textId="77777777" w:rsidR="00250159" w:rsidRDefault="00250159" w:rsidP="00250159">
      <w:pPr>
        <w:pStyle w:val="PL"/>
      </w:pPr>
      <w:r>
        <w:t xml:space="preserve">          type: string</w:t>
      </w:r>
    </w:p>
    <w:p w14:paraId="393C1D86" w14:textId="77777777" w:rsidR="00250159" w:rsidRDefault="00250159" w:rsidP="00250159">
      <w:pPr>
        <w:pStyle w:val="PL"/>
      </w:pPr>
      <w:r>
        <w:t xml:space="preserve">        servingAccessTypes:</w:t>
      </w:r>
    </w:p>
    <w:p w14:paraId="524567EF" w14:textId="77777777" w:rsidR="00250159" w:rsidRDefault="00250159" w:rsidP="00250159">
      <w:pPr>
        <w:pStyle w:val="PL"/>
      </w:pPr>
      <w:r>
        <w:t xml:space="preserve">          type: array</w:t>
      </w:r>
    </w:p>
    <w:p w14:paraId="4BB115E3" w14:textId="77777777" w:rsidR="00250159" w:rsidRDefault="00250159" w:rsidP="00250159">
      <w:pPr>
        <w:pStyle w:val="PL"/>
      </w:pPr>
      <w:r>
        <w:t xml:space="preserve">          items:</w:t>
      </w:r>
    </w:p>
    <w:p w14:paraId="63A18C0A" w14:textId="77777777" w:rsidR="00250159" w:rsidRDefault="00250159" w:rsidP="00250159">
      <w:pPr>
        <w:pStyle w:val="PL"/>
      </w:pPr>
      <w:r>
        <w:t xml:space="preserve">            $ref: 'TS29571_CommonData.yaml#/components/schemas/AccessType'</w:t>
      </w:r>
    </w:p>
    <w:p w14:paraId="47864F06" w14:textId="77777777" w:rsidR="00250159" w:rsidRDefault="00250159" w:rsidP="00250159">
      <w:pPr>
        <w:pStyle w:val="PL"/>
      </w:pPr>
      <w:r>
        <w:t xml:space="preserve">          minItems: 1</w:t>
      </w:r>
    </w:p>
    <w:p w14:paraId="06926888" w14:textId="77777777" w:rsidR="00250159" w:rsidRDefault="00250159" w:rsidP="00250159">
      <w:pPr>
        <w:pStyle w:val="PL"/>
      </w:pPr>
      <w:r>
        <w:t xml:space="preserve">        servingAnNodeTypes:</w:t>
      </w:r>
    </w:p>
    <w:p w14:paraId="39C0EA98" w14:textId="77777777" w:rsidR="00250159" w:rsidRDefault="00250159" w:rsidP="00250159">
      <w:pPr>
        <w:pStyle w:val="PL"/>
      </w:pPr>
      <w:r>
        <w:t xml:space="preserve">          type: array</w:t>
      </w:r>
    </w:p>
    <w:p w14:paraId="38F4A41C" w14:textId="77777777" w:rsidR="00250159" w:rsidRDefault="00250159" w:rsidP="00250159">
      <w:pPr>
        <w:pStyle w:val="PL"/>
      </w:pPr>
      <w:r>
        <w:t xml:space="preserve">          items:</w:t>
      </w:r>
    </w:p>
    <w:p w14:paraId="1C488650" w14:textId="77777777" w:rsidR="00250159" w:rsidRDefault="00250159" w:rsidP="00250159">
      <w:pPr>
        <w:pStyle w:val="PL"/>
      </w:pPr>
      <w:r>
        <w:t xml:space="preserve">            $ref: '#/components/schemas/AnNodeType'</w:t>
      </w:r>
    </w:p>
    <w:p w14:paraId="2555711F" w14:textId="77777777" w:rsidR="00250159" w:rsidRDefault="00250159" w:rsidP="00250159">
      <w:pPr>
        <w:pStyle w:val="PL"/>
      </w:pPr>
      <w:r>
        <w:t xml:space="preserve">          minItems: 1</w:t>
      </w:r>
    </w:p>
    <w:p w14:paraId="59E185BB" w14:textId="77777777" w:rsidR="00250159" w:rsidRDefault="00250159" w:rsidP="00250159">
      <w:pPr>
        <w:pStyle w:val="PL"/>
      </w:pPr>
      <w:r>
        <w:t xml:space="preserve">        servingRatTypes:</w:t>
      </w:r>
    </w:p>
    <w:p w14:paraId="3BD43E1C" w14:textId="77777777" w:rsidR="00250159" w:rsidRDefault="00250159" w:rsidP="00250159">
      <w:pPr>
        <w:pStyle w:val="PL"/>
      </w:pPr>
      <w:r>
        <w:t xml:space="preserve">          type: array</w:t>
      </w:r>
    </w:p>
    <w:p w14:paraId="585F9695" w14:textId="77777777" w:rsidR="00250159" w:rsidRDefault="00250159" w:rsidP="00250159">
      <w:pPr>
        <w:pStyle w:val="PL"/>
      </w:pPr>
      <w:r>
        <w:t xml:space="preserve">          items:</w:t>
      </w:r>
    </w:p>
    <w:p w14:paraId="6620A6DF" w14:textId="77777777" w:rsidR="00250159" w:rsidRDefault="00250159" w:rsidP="00250159">
      <w:pPr>
        <w:pStyle w:val="PL"/>
      </w:pPr>
      <w:r>
        <w:t xml:space="preserve">            $ref: 'TS29571_CommonData.yaml#/components/schemas/RatType'</w:t>
      </w:r>
    </w:p>
    <w:p w14:paraId="0DAEA390" w14:textId="77777777" w:rsidR="00250159" w:rsidRDefault="00250159" w:rsidP="00250159">
      <w:pPr>
        <w:pStyle w:val="PL"/>
      </w:pPr>
      <w:r>
        <w:t xml:space="preserve">          minItems: 1</w:t>
      </w:r>
    </w:p>
    <w:p w14:paraId="7FC58A06" w14:textId="77777777" w:rsidR="00250159" w:rsidRDefault="00250159" w:rsidP="00250159">
      <w:pPr>
        <w:pStyle w:val="PL"/>
      </w:pPr>
      <w:r>
        <w:t xml:space="preserve">        taiList:</w:t>
      </w:r>
    </w:p>
    <w:p w14:paraId="584D09A8" w14:textId="77777777" w:rsidR="00250159" w:rsidRDefault="00250159" w:rsidP="00250159">
      <w:pPr>
        <w:pStyle w:val="PL"/>
      </w:pPr>
      <w:r>
        <w:t xml:space="preserve">          type: array</w:t>
      </w:r>
    </w:p>
    <w:p w14:paraId="1E784714" w14:textId="77777777" w:rsidR="00250159" w:rsidRDefault="00250159" w:rsidP="00250159">
      <w:pPr>
        <w:pStyle w:val="PL"/>
      </w:pPr>
      <w:r>
        <w:t xml:space="preserve">          items:</w:t>
      </w:r>
    </w:p>
    <w:p w14:paraId="074B83F7" w14:textId="77777777" w:rsidR="00250159" w:rsidRDefault="00250159" w:rsidP="00250159">
      <w:pPr>
        <w:pStyle w:val="PL"/>
      </w:pPr>
      <w:r>
        <w:t xml:space="preserve">            $ref: 'TS29571_CommonData.yaml#/components/schemas/Tai'</w:t>
      </w:r>
    </w:p>
    <w:p w14:paraId="771248F5" w14:textId="77777777" w:rsidR="00250159" w:rsidRDefault="00250159" w:rsidP="00250159">
      <w:pPr>
        <w:pStyle w:val="PL"/>
      </w:pPr>
      <w:r>
        <w:t xml:space="preserve">          minItems: 1</w:t>
      </w:r>
    </w:p>
    <w:p w14:paraId="1385E1FB" w14:textId="77777777" w:rsidR="00250159" w:rsidRDefault="00250159" w:rsidP="00250159">
      <w:pPr>
        <w:pStyle w:val="PL"/>
      </w:pPr>
      <w:r>
        <w:t xml:space="preserve">        taiRangeList:</w:t>
      </w:r>
    </w:p>
    <w:p w14:paraId="123B2125" w14:textId="77777777" w:rsidR="00250159" w:rsidRDefault="00250159" w:rsidP="00250159">
      <w:pPr>
        <w:pStyle w:val="PL"/>
      </w:pPr>
      <w:r>
        <w:t xml:space="preserve">          type: array</w:t>
      </w:r>
    </w:p>
    <w:p w14:paraId="01733C72" w14:textId="77777777" w:rsidR="00250159" w:rsidRDefault="00250159" w:rsidP="00250159">
      <w:pPr>
        <w:pStyle w:val="PL"/>
      </w:pPr>
      <w:r>
        <w:t xml:space="preserve">          items:</w:t>
      </w:r>
    </w:p>
    <w:p w14:paraId="3CE29723" w14:textId="77777777" w:rsidR="00250159" w:rsidRDefault="00250159" w:rsidP="00250159">
      <w:pPr>
        <w:pStyle w:val="PL"/>
      </w:pPr>
      <w:r>
        <w:t xml:space="preserve">            $ref: '#/components/schemas/TaiRange'</w:t>
      </w:r>
    </w:p>
    <w:p w14:paraId="5BCCFC9F" w14:textId="77777777" w:rsidR="00250159" w:rsidRDefault="00250159" w:rsidP="00250159">
      <w:pPr>
        <w:pStyle w:val="PL"/>
      </w:pPr>
      <w:r>
        <w:t xml:space="preserve">          minItems: 1</w:t>
      </w:r>
    </w:p>
    <w:p w14:paraId="62043C12" w14:textId="77777777" w:rsidR="00250159" w:rsidRDefault="00250159" w:rsidP="00250159">
      <w:pPr>
        <w:pStyle w:val="PL"/>
      </w:pPr>
      <w:r>
        <w:t xml:space="preserve">        supportedGADShapes:</w:t>
      </w:r>
    </w:p>
    <w:p w14:paraId="57817659" w14:textId="77777777" w:rsidR="00250159" w:rsidRDefault="00250159" w:rsidP="00250159">
      <w:pPr>
        <w:pStyle w:val="PL"/>
      </w:pPr>
      <w:r>
        <w:t xml:space="preserve">          type: array</w:t>
      </w:r>
    </w:p>
    <w:p w14:paraId="1CA61F2F" w14:textId="77777777" w:rsidR="00250159" w:rsidRDefault="00250159" w:rsidP="00250159">
      <w:pPr>
        <w:pStyle w:val="PL"/>
      </w:pPr>
      <w:r>
        <w:t xml:space="preserve">          items:</w:t>
      </w:r>
    </w:p>
    <w:p w14:paraId="2C07024D" w14:textId="77777777" w:rsidR="00250159" w:rsidRDefault="00250159" w:rsidP="00250159">
      <w:pPr>
        <w:pStyle w:val="PL"/>
      </w:pPr>
      <w:r>
        <w:t xml:space="preserve">            $ref: '#/components/schemas/SupportedGADShapes'</w:t>
      </w:r>
    </w:p>
    <w:p w14:paraId="23F00E9A" w14:textId="77777777" w:rsidR="00250159" w:rsidRDefault="00250159" w:rsidP="00250159">
      <w:pPr>
        <w:pStyle w:val="PL"/>
      </w:pPr>
      <w:r>
        <w:t xml:space="preserve">          minItems: 1</w:t>
      </w:r>
    </w:p>
    <w:p w14:paraId="4B6D007D" w14:textId="77777777" w:rsidR="00250159" w:rsidRDefault="00250159" w:rsidP="00250159">
      <w:pPr>
        <w:pStyle w:val="PL"/>
      </w:pPr>
      <w:r>
        <w:t xml:space="preserve">    UdrInfo:</w:t>
      </w:r>
    </w:p>
    <w:p w14:paraId="2FB88D62" w14:textId="77777777" w:rsidR="00250159" w:rsidRDefault="00250159" w:rsidP="00250159">
      <w:pPr>
        <w:pStyle w:val="PL"/>
      </w:pPr>
      <w:r>
        <w:t xml:space="preserve">      description: Information of an UDR NF Instance</w:t>
      </w:r>
    </w:p>
    <w:p w14:paraId="5614B780" w14:textId="77777777" w:rsidR="00250159" w:rsidRDefault="00250159" w:rsidP="00250159">
      <w:pPr>
        <w:pStyle w:val="PL"/>
      </w:pPr>
      <w:r>
        <w:t xml:space="preserve">      type: object</w:t>
      </w:r>
    </w:p>
    <w:p w14:paraId="73D08D9A" w14:textId="77777777" w:rsidR="00250159" w:rsidRDefault="00250159" w:rsidP="00250159">
      <w:pPr>
        <w:pStyle w:val="PL"/>
      </w:pPr>
      <w:r>
        <w:t xml:space="preserve">      properties:</w:t>
      </w:r>
    </w:p>
    <w:p w14:paraId="22D54090" w14:textId="77777777" w:rsidR="00250159" w:rsidRDefault="00250159" w:rsidP="00250159">
      <w:pPr>
        <w:pStyle w:val="PL"/>
      </w:pPr>
      <w:r>
        <w:t xml:space="preserve">        groupId:</w:t>
      </w:r>
    </w:p>
    <w:p w14:paraId="6A1A9247" w14:textId="77777777" w:rsidR="00250159" w:rsidRDefault="00250159" w:rsidP="00250159">
      <w:pPr>
        <w:pStyle w:val="PL"/>
      </w:pPr>
      <w:r>
        <w:t xml:space="preserve">          $ref: 'TS29571_CommonData.yaml#/components/schemas/NfGroupId'</w:t>
      </w:r>
    </w:p>
    <w:p w14:paraId="186A8FF4" w14:textId="77777777" w:rsidR="00250159" w:rsidRDefault="00250159" w:rsidP="00250159">
      <w:pPr>
        <w:pStyle w:val="PL"/>
      </w:pPr>
      <w:r>
        <w:t xml:space="preserve">        supiRanges:</w:t>
      </w:r>
    </w:p>
    <w:p w14:paraId="4B21352B" w14:textId="77777777" w:rsidR="00250159" w:rsidRDefault="00250159" w:rsidP="00250159">
      <w:pPr>
        <w:pStyle w:val="PL"/>
      </w:pPr>
      <w:r>
        <w:t xml:space="preserve">          type: array</w:t>
      </w:r>
    </w:p>
    <w:p w14:paraId="54018EEF" w14:textId="77777777" w:rsidR="00250159" w:rsidRDefault="00250159" w:rsidP="00250159">
      <w:pPr>
        <w:pStyle w:val="PL"/>
      </w:pPr>
      <w:r>
        <w:t xml:space="preserve">          items:</w:t>
      </w:r>
    </w:p>
    <w:p w14:paraId="5AD53845" w14:textId="77777777" w:rsidR="00250159" w:rsidRDefault="00250159" w:rsidP="00250159">
      <w:pPr>
        <w:pStyle w:val="PL"/>
      </w:pPr>
      <w:r>
        <w:t xml:space="preserve">            $ref: '#/components/schemas/SupiRange'</w:t>
      </w:r>
    </w:p>
    <w:p w14:paraId="40DC99EA" w14:textId="77777777" w:rsidR="00250159" w:rsidRDefault="00250159" w:rsidP="00250159">
      <w:pPr>
        <w:pStyle w:val="PL"/>
      </w:pPr>
      <w:r>
        <w:t xml:space="preserve">          minItems: 1</w:t>
      </w:r>
    </w:p>
    <w:p w14:paraId="6A098098" w14:textId="77777777" w:rsidR="00250159" w:rsidRDefault="00250159" w:rsidP="00250159">
      <w:pPr>
        <w:pStyle w:val="PL"/>
      </w:pPr>
      <w:r>
        <w:t xml:space="preserve">        gpsiRanges:</w:t>
      </w:r>
    </w:p>
    <w:p w14:paraId="09973837" w14:textId="77777777" w:rsidR="00250159" w:rsidRDefault="00250159" w:rsidP="00250159">
      <w:pPr>
        <w:pStyle w:val="PL"/>
      </w:pPr>
      <w:r>
        <w:t xml:space="preserve">          type: array</w:t>
      </w:r>
    </w:p>
    <w:p w14:paraId="0954462A" w14:textId="77777777" w:rsidR="00250159" w:rsidRDefault="00250159" w:rsidP="00250159">
      <w:pPr>
        <w:pStyle w:val="PL"/>
      </w:pPr>
      <w:r>
        <w:t xml:space="preserve">          items:</w:t>
      </w:r>
    </w:p>
    <w:p w14:paraId="011464DF" w14:textId="77777777" w:rsidR="00250159" w:rsidRDefault="00250159" w:rsidP="00250159">
      <w:pPr>
        <w:pStyle w:val="PL"/>
      </w:pPr>
      <w:r>
        <w:t xml:space="preserve">            $ref: '#/components/schemas/IdentityRange'</w:t>
      </w:r>
    </w:p>
    <w:p w14:paraId="066E678D" w14:textId="77777777" w:rsidR="00250159" w:rsidRDefault="00250159" w:rsidP="00250159">
      <w:pPr>
        <w:pStyle w:val="PL"/>
      </w:pPr>
      <w:r>
        <w:t xml:space="preserve">          minItems: 1</w:t>
      </w:r>
    </w:p>
    <w:p w14:paraId="548749F7" w14:textId="77777777" w:rsidR="00250159" w:rsidRDefault="00250159" w:rsidP="00250159">
      <w:pPr>
        <w:pStyle w:val="PL"/>
      </w:pPr>
      <w:r>
        <w:t xml:space="preserve">        externalGroupIdentifiersRanges:</w:t>
      </w:r>
    </w:p>
    <w:p w14:paraId="652D617A" w14:textId="77777777" w:rsidR="00250159" w:rsidRDefault="00250159" w:rsidP="00250159">
      <w:pPr>
        <w:pStyle w:val="PL"/>
      </w:pPr>
      <w:r>
        <w:t xml:space="preserve">          $ref: '#/components/schemas/IdentityRangeList'</w:t>
      </w:r>
    </w:p>
    <w:p w14:paraId="1901709F" w14:textId="77777777" w:rsidR="00250159" w:rsidRDefault="00250159" w:rsidP="00250159">
      <w:pPr>
        <w:pStyle w:val="PL"/>
      </w:pPr>
      <w:r>
        <w:t xml:space="preserve">        supportedDataSets:</w:t>
      </w:r>
    </w:p>
    <w:p w14:paraId="674A3B6E" w14:textId="77777777" w:rsidR="00250159" w:rsidRDefault="00250159" w:rsidP="00250159">
      <w:pPr>
        <w:pStyle w:val="PL"/>
      </w:pPr>
      <w:r>
        <w:t xml:space="preserve">          $ref: '#/components/schemas/SupportedDataSetList'</w:t>
      </w:r>
    </w:p>
    <w:p w14:paraId="25D6E997" w14:textId="77777777" w:rsidR="00250159" w:rsidRDefault="00250159" w:rsidP="00250159">
      <w:pPr>
        <w:pStyle w:val="PL"/>
      </w:pPr>
      <w:r>
        <w:t xml:space="preserve">        sharedDataIdRanges:</w:t>
      </w:r>
    </w:p>
    <w:p w14:paraId="40CC1EA5" w14:textId="77777777" w:rsidR="00250159" w:rsidRDefault="00250159" w:rsidP="00250159">
      <w:pPr>
        <w:pStyle w:val="PL"/>
      </w:pPr>
      <w:r>
        <w:t xml:space="preserve">          $ref: '#/components/schemas/SharedDataIdRangeList'</w:t>
      </w:r>
    </w:p>
    <w:p w14:paraId="71C08325" w14:textId="77777777" w:rsidR="00250159" w:rsidRDefault="00250159" w:rsidP="00250159">
      <w:pPr>
        <w:pStyle w:val="PL"/>
      </w:pPr>
      <w:r>
        <w:t xml:space="preserve">    UdmInfo:</w:t>
      </w:r>
    </w:p>
    <w:p w14:paraId="01740F2B" w14:textId="77777777" w:rsidR="00250159" w:rsidRDefault="00250159" w:rsidP="00250159">
      <w:pPr>
        <w:pStyle w:val="PL"/>
      </w:pPr>
      <w:r>
        <w:t xml:space="preserve">      description: Information of an UDM NF Instance</w:t>
      </w:r>
    </w:p>
    <w:p w14:paraId="5C768750" w14:textId="77777777" w:rsidR="00250159" w:rsidRDefault="00250159" w:rsidP="00250159">
      <w:pPr>
        <w:pStyle w:val="PL"/>
      </w:pPr>
      <w:r>
        <w:t xml:space="preserve">      type: object</w:t>
      </w:r>
    </w:p>
    <w:p w14:paraId="4A31E5B9" w14:textId="77777777" w:rsidR="00250159" w:rsidRDefault="00250159" w:rsidP="00250159">
      <w:pPr>
        <w:pStyle w:val="PL"/>
      </w:pPr>
      <w:r>
        <w:t xml:space="preserve">      properties:</w:t>
      </w:r>
    </w:p>
    <w:p w14:paraId="7746D175" w14:textId="77777777" w:rsidR="00250159" w:rsidRDefault="00250159" w:rsidP="00250159">
      <w:pPr>
        <w:pStyle w:val="PL"/>
      </w:pPr>
      <w:r>
        <w:t xml:space="preserve">        groupId:</w:t>
      </w:r>
    </w:p>
    <w:p w14:paraId="72DE5AE1" w14:textId="77777777" w:rsidR="00250159" w:rsidRDefault="00250159" w:rsidP="00250159">
      <w:pPr>
        <w:pStyle w:val="PL"/>
      </w:pPr>
      <w:r>
        <w:t xml:space="preserve">          $ref: 'TS29571_CommonData.yaml#/components/schemas/NfGroupId'</w:t>
      </w:r>
    </w:p>
    <w:p w14:paraId="575160CC" w14:textId="77777777" w:rsidR="00250159" w:rsidRDefault="00250159" w:rsidP="00250159">
      <w:pPr>
        <w:pStyle w:val="PL"/>
      </w:pPr>
      <w:r>
        <w:t xml:space="preserve">        supiRanges:</w:t>
      </w:r>
    </w:p>
    <w:p w14:paraId="67FB6413" w14:textId="77777777" w:rsidR="00250159" w:rsidRDefault="00250159" w:rsidP="00250159">
      <w:pPr>
        <w:pStyle w:val="PL"/>
      </w:pPr>
      <w:r>
        <w:t xml:space="preserve">          type: array</w:t>
      </w:r>
    </w:p>
    <w:p w14:paraId="323B114F" w14:textId="77777777" w:rsidR="00250159" w:rsidRDefault="00250159" w:rsidP="00250159">
      <w:pPr>
        <w:pStyle w:val="PL"/>
      </w:pPr>
      <w:r>
        <w:t xml:space="preserve">          items:</w:t>
      </w:r>
    </w:p>
    <w:p w14:paraId="1F13C676" w14:textId="77777777" w:rsidR="00250159" w:rsidRDefault="00250159" w:rsidP="00250159">
      <w:pPr>
        <w:pStyle w:val="PL"/>
      </w:pPr>
      <w:r>
        <w:t xml:space="preserve">            $ref: '#/components/schemas/SupiRange'</w:t>
      </w:r>
    </w:p>
    <w:p w14:paraId="54B170A3" w14:textId="77777777" w:rsidR="00250159" w:rsidRDefault="00250159" w:rsidP="00250159">
      <w:pPr>
        <w:pStyle w:val="PL"/>
      </w:pPr>
      <w:r>
        <w:t xml:space="preserve">          minItems: 1</w:t>
      </w:r>
    </w:p>
    <w:p w14:paraId="363AF9E7" w14:textId="77777777" w:rsidR="00250159" w:rsidRDefault="00250159" w:rsidP="00250159">
      <w:pPr>
        <w:pStyle w:val="PL"/>
      </w:pPr>
      <w:r>
        <w:t xml:space="preserve">        gpsiRanges:</w:t>
      </w:r>
    </w:p>
    <w:p w14:paraId="0F91E0D9" w14:textId="77777777" w:rsidR="00250159" w:rsidRDefault="00250159" w:rsidP="00250159">
      <w:pPr>
        <w:pStyle w:val="PL"/>
      </w:pPr>
      <w:r>
        <w:t xml:space="preserve">          type: array</w:t>
      </w:r>
    </w:p>
    <w:p w14:paraId="6A6B94B5" w14:textId="77777777" w:rsidR="00250159" w:rsidRDefault="00250159" w:rsidP="00250159">
      <w:pPr>
        <w:pStyle w:val="PL"/>
      </w:pPr>
      <w:r>
        <w:t xml:space="preserve">          items:</w:t>
      </w:r>
    </w:p>
    <w:p w14:paraId="3C34E694" w14:textId="77777777" w:rsidR="00250159" w:rsidRDefault="00250159" w:rsidP="00250159">
      <w:pPr>
        <w:pStyle w:val="PL"/>
      </w:pPr>
      <w:r>
        <w:t xml:space="preserve">            $ref: '#/components/schemas/IdentityRange'</w:t>
      </w:r>
    </w:p>
    <w:p w14:paraId="547E9B26" w14:textId="77777777" w:rsidR="00250159" w:rsidRDefault="00250159" w:rsidP="00250159">
      <w:pPr>
        <w:pStyle w:val="PL"/>
      </w:pPr>
      <w:r>
        <w:t xml:space="preserve">          minItems: 1</w:t>
      </w:r>
    </w:p>
    <w:p w14:paraId="1812E36A" w14:textId="77777777" w:rsidR="00250159" w:rsidRDefault="00250159" w:rsidP="00250159">
      <w:pPr>
        <w:pStyle w:val="PL"/>
      </w:pPr>
      <w:r>
        <w:t xml:space="preserve">        externalGroupIdentifiersRanges:</w:t>
      </w:r>
    </w:p>
    <w:p w14:paraId="27AB0E7C" w14:textId="77777777" w:rsidR="00250159" w:rsidRDefault="00250159" w:rsidP="00250159">
      <w:pPr>
        <w:pStyle w:val="PL"/>
      </w:pPr>
      <w:r>
        <w:t xml:space="preserve">          type: array</w:t>
      </w:r>
    </w:p>
    <w:p w14:paraId="68576EA1" w14:textId="77777777" w:rsidR="00250159" w:rsidRDefault="00250159" w:rsidP="00250159">
      <w:pPr>
        <w:pStyle w:val="PL"/>
      </w:pPr>
      <w:r>
        <w:t xml:space="preserve">          items:</w:t>
      </w:r>
    </w:p>
    <w:p w14:paraId="7D3C108B" w14:textId="77777777" w:rsidR="00250159" w:rsidRDefault="00250159" w:rsidP="00250159">
      <w:pPr>
        <w:pStyle w:val="PL"/>
      </w:pPr>
      <w:r>
        <w:t xml:space="preserve">            $ref: '#/components/schemas/IdentityRange'</w:t>
      </w:r>
    </w:p>
    <w:p w14:paraId="0453A095" w14:textId="77777777" w:rsidR="00250159" w:rsidRDefault="00250159" w:rsidP="00250159">
      <w:pPr>
        <w:pStyle w:val="PL"/>
      </w:pPr>
      <w:r>
        <w:t xml:space="preserve">          minItems: 1</w:t>
      </w:r>
    </w:p>
    <w:p w14:paraId="17441FD1" w14:textId="77777777" w:rsidR="00250159" w:rsidRDefault="00250159" w:rsidP="00250159">
      <w:pPr>
        <w:pStyle w:val="PL"/>
      </w:pPr>
      <w:r>
        <w:t xml:space="preserve">        routingIndicators:</w:t>
      </w:r>
    </w:p>
    <w:p w14:paraId="2B85446F" w14:textId="77777777" w:rsidR="00250159" w:rsidRDefault="00250159" w:rsidP="00250159">
      <w:pPr>
        <w:pStyle w:val="PL"/>
      </w:pPr>
      <w:r>
        <w:t xml:space="preserve">          type: array</w:t>
      </w:r>
    </w:p>
    <w:p w14:paraId="329F0FF2" w14:textId="77777777" w:rsidR="00250159" w:rsidRDefault="00250159" w:rsidP="00250159">
      <w:pPr>
        <w:pStyle w:val="PL"/>
      </w:pPr>
      <w:r>
        <w:t xml:space="preserve">          items:</w:t>
      </w:r>
    </w:p>
    <w:p w14:paraId="1B33848B" w14:textId="77777777" w:rsidR="00250159" w:rsidRDefault="00250159" w:rsidP="00250159">
      <w:pPr>
        <w:pStyle w:val="PL"/>
      </w:pPr>
      <w:r>
        <w:t xml:space="preserve">            type: string</w:t>
      </w:r>
    </w:p>
    <w:p w14:paraId="227082DE" w14:textId="77777777" w:rsidR="00250159" w:rsidRDefault="00250159" w:rsidP="00250159">
      <w:pPr>
        <w:pStyle w:val="PL"/>
      </w:pPr>
      <w:r>
        <w:t xml:space="preserve">            pattern: '^[0-9]{1,4}$'</w:t>
      </w:r>
    </w:p>
    <w:p w14:paraId="5159453B" w14:textId="77777777" w:rsidR="00250159" w:rsidRDefault="00250159" w:rsidP="00250159">
      <w:pPr>
        <w:pStyle w:val="PL"/>
      </w:pPr>
      <w:r>
        <w:t xml:space="preserve">          minItems: 1</w:t>
      </w:r>
    </w:p>
    <w:p w14:paraId="68C1C651" w14:textId="77777777" w:rsidR="00250159" w:rsidRDefault="00250159" w:rsidP="00250159">
      <w:pPr>
        <w:pStyle w:val="PL"/>
      </w:pPr>
      <w:r>
        <w:t xml:space="preserve">        internalGroupIdentifiersRanges:</w:t>
      </w:r>
    </w:p>
    <w:p w14:paraId="6CE2021E" w14:textId="77777777" w:rsidR="00250159" w:rsidRDefault="00250159" w:rsidP="00250159">
      <w:pPr>
        <w:pStyle w:val="PL"/>
      </w:pPr>
      <w:r>
        <w:t xml:space="preserve">          type: array</w:t>
      </w:r>
    </w:p>
    <w:p w14:paraId="357819EE" w14:textId="77777777" w:rsidR="00250159" w:rsidRDefault="00250159" w:rsidP="00250159">
      <w:pPr>
        <w:pStyle w:val="PL"/>
      </w:pPr>
      <w:r>
        <w:t xml:space="preserve">          items:</w:t>
      </w:r>
    </w:p>
    <w:p w14:paraId="5B87A1FE" w14:textId="77777777" w:rsidR="00250159" w:rsidRDefault="00250159" w:rsidP="00250159">
      <w:pPr>
        <w:pStyle w:val="PL"/>
      </w:pPr>
      <w:r>
        <w:t xml:space="preserve">            $ref: '#/components/schemas/InternalGroupIdRange'</w:t>
      </w:r>
    </w:p>
    <w:p w14:paraId="7D5E61A4" w14:textId="77777777" w:rsidR="00250159" w:rsidRDefault="00250159" w:rsidP="00250159">
      <w:pPr>
        <w:pStyle w:val="PL"/>
      </w:pPr>
      <w:r>
        <w:t xml:space="preserve">          minItems: 1</w:t>
      </w:r>
    </w:p>
    <w:p w14:paraId="28D4BEA6" w14:textId="77777777" w:rsidR="00250159" w:rsidRDefault="00250159" w:rsidP="00250159">
      <w:pPr>
        <w:pStyle w:val="PL"/>
      </w:pPr>
      <w:r>
        <w:t xml:space="preserve">        suciInfos:</w:t>
      </w:r>
    </w:p>
    <w:p w14:paraId="04A2B9B4" w14:textId="77777777" w:rsidR="00250159" w:rsidRDefault="00250159" w:rsidP="00250159">
      <w:pPr>
        <w:pStyle w:val="PL"/>
      </w:pPr>
      <w:r>
        <w:t xml:space="preserve">          type: array</w:t>
      </w:r>
    </w:p>
    <w:p w14:paraId="71BAE83C" w14:textId="77777777" w:rsidR="00250159" w:rsidRDefault="00250159" w:rsidP="00250159">
      <w:pPr>
        <w:pStyle w:val="PL"/>
      </w:pPr>
      <w:r>
        <w:t xml:space="preserve">          items:</w:t>
      </w:r>
    </w:p>
    <w:p w14:paraId="2A6C2854" w14:textId="77777777" w:rsidR="00250159" w:rsidRDefault="00250159" w:rsidP="00250159">
      <w:pPr>
        <w:pStyle w:val="PL"/>
      </w:pPr>
      <w:r>
        <w:t xml:space="preserve">            $ref: '#/components/schemas/SuciInfo'</w:t>
      </w:r>
    </w:p>
    <w:p w14:paraId="1253F2F7" w14:textId="77777777" w:rsidR="00250159" w:rsidRDefault="00250159" w:rsidP="00250159">
      <w:pPr>
        <w:pStyle w:val="PL"/>
      </w:pPr>
      <w:r>
        <w:t xml:space="preserve">          minItems: 1</w:t>
      </w:r>
    </w:p>
    <w:p w14:paraId="399C960B" w14:textId="77777777" w:rsidR="00250159" w:rsidRDefault="00250159" w:rsidP="00250159">
      <w:pPr>
        <w:pStyle w:val="PL"/>
      </w:pPr>
      <w:r>
        <w:t xml:space="preserve">    PlmnRange:</w:t>
      </w:r>
    </w:p>
    <w:p w14:paraId="4734F332" w14:textId="77777777" w:rsidR="00250159" w:rsidRDefault="00250159" w:rsidP="00250159">
      <w:pPr>
        <w:pStyle w:val="PL"/>
      </w:pPr>
      <w:r>
        <w:t xml:space="preserve">      description: Range of PLMN IDs</w:t>
      </w:r>
    </w:p>
    <w:p w14:paraId="55629EC7" w14:textId="77777777" w:rsidR="00250159" w:rsidRDefault="00250159" w:rsidP="00250159">
      <w:pPr>
        <w:pStyle w:val="PL"/>
      </w:pPr>
      <w:r>
        <w:t xml:space="preserve">      type: object</w:t>
      </w:r>
    </w:p>
    <w:p w14:paraId="43721B6C" w14:textId="77777777" w:rsidR="00250159" w:rsidRDefault="00250159" w:rsidP="00250159">
      <w:pPr>
        <w:pStyle w:val="PL"/>
      </w:pPr>
      <w:r>
        <w:t xml:space="preserve">      oneOf:</w:t>
      </w:r>
    </w:p>
    <w:p w14:paraId="0B92E3FE" w14:textId="77777777" w:rsidR="00250159" w:rsidRDefault="00250159" w:rsidP="00250159">
      <w:pPr>
        <w:pStyle w:val="PL"/>
      </w:pPr>
      <w:r>
        <w:t xml:space="preserve">        - required: [ start, end ]</w:t>
      </w:r>
    </w:p>
    <w:p w14:paraId="1D412E04" w14:textId="77777777" w:rsidR="00250159" w:rsidRDefault="00250159" w:rsidP="00250159">
      <w:pPr>
        <w:pStyle w:val="PL"/>
      </w:pPr>
      <w:r>
        <w:t xml:space="preserve">        - required: [ pattern ]</w:t>
      </w:r>
    </w:p>
    <w:p w14:paraId="688EFF68" w14:textId="77777777" w:rsidR="00250159" w:rsidRDefault="00250159" w:rsidP="00250159">
      <w:pPr>
        <w:pStyle w:val="PL"/>
      </w:pPr>
      <w:r>
        <w:t xml:space="preserve">      properties:</w:t>
      </w:r>
    </w:p>
    <w:p w14:paraId="50E91C36" w14:textId="77777777" w:rsidR="00250159" w:rsidRDefault="00250159" w:rsidP="00250159">
      <w:pPr>
        <w:pStyle w:val="PL"/>
      </w:pPr>
      <w:r>
        <w:t xml:space="preserve">        start:</w:t>
      </w:r>
    </w:p>
    <w:p w14:paraId="19EC1EE2" w14:textId="77777777" w:rsidR="00250159" w:rsidRDefault="00250159" w:rsidP="00250159">
      <w:pPr>
        <w:pStyle w:val="PL"/>
      </w:pPr>
      <w:r>
        <w:t xml:space="preserve">          type: string</w:t>
      </w:r>
    </w:p>
    <w:p w14:paraId="126980B9" w14:textId="77777777" w:rsidR="00250159" w:rsidRDefault="00250159" w:rsidP="00250159">
      <w:pPr>
        <w:pStyle w:val="PL"/>
      </w:pPr>
      <w:r>
        <w:t xml:space="preserve">          pattern: '^[0-9]{3}[0-9]{2,3}$'</w:t>
      </w:r>
    </w:p>
    <w:p w14:paraId="747BEAA8" w14:textId="77777777" w:rsidR="00250159" w:rsidRDefault="00250159" w:rsidP="00250159">
      <w:pPr>
        <w:pStyle w:val="PL"/>
      </w:pPr>
      <w:r>
        <w:t xml:space="preserve">        end:</w:t>
      </w:r>
    </w:p>
    <w:p w14:paraId="50E62ABD" w14:textId="77777777" w:rsidR="00250159" w:rsidRDefault="00250159" w:rsidP="00250159">
      <w:pPr>
        <w:pStyle w:val="PL"/>
      </w:pPr>
      <w:r>
        <w:t xml:space="preserve">          type: string</w:t>
      </w:r>
    </w:p>
    <w:p w14:paraId="29026A4E" w14:textId="77777777" w:rsidR="00250159" w:rsidRDefault="00250159" w:rsidP="00250159">
      <w:pPr>
        <w:pStyle w:val="PL"/>
      </w:pPr>
      <w:r>
        <w:t xml:space="preserve">          pattern: '^[0-9]{3}[0-9]{2,3}$'</w:t>
      </w:r>
    </w:p>
    <w:p w14:paraId="5CB4FD6A" w14:textId="77777777" w:rsidR="00250159" w:rsidRDefault="00250159" w:rsidP="00250159">
      <w:pPr>
        <w:pStyle w:val="PL"/>
      </w:pPr>
      <w:r>
        <w:t xml:space="preserve">        pattern:</w:t>
      </w:r>
    </w:p>
    <w:p w14:paraId="266AA580" w14:textId="77777777" w:rsidR="00250159" w:rsidRDefault="00250159" w:rsidP="00250159">
      <w:pPr>
        <w:pStyle w:val="PL"/>
      </w:pPr>
      <w:r>
        <w:t xml:space="preserve">          type: string</w:t>
      </w:r>
    </w:p>
    <w:p w14:paraId="645BD8BE" w14:textId="77777777" w:rsidR="00250159" w:rsidRDefault="00250159" w:rsidP="00250159">
      <w:pPr>
        <w:pStyle w:val="PL"/>
      </w:pPr>
    </w:p>
    <w:p w14:paraId="3296E889" w14:textId="77777777" w:rsidR="00250159" w:rsidRDefault="00250159" w:rsidP="00250159">
      <w:pPr>
        <w:pStyle w:val="PL"/>
      </w:pPr>
      <w:r>
        <w:t xml:space="preserve">    SmsfInfo:</w:t>
      </w:r>
    </w:p>
    <w:p w14:paraId="62639EBE" w14:textId="77777777" w:rsidR="00250159" w:rsidRDefault="00250159" w:rsidP="00250159">
      <w:pPr>
        <w:pStyle w:val="PL"/>
      </w:pPr>
      <w:r>
        <w:t xml:space="preserve">      description: Specific Data for SMSF</w:t>
      </w:r>
    </w:p>
    <w:p w14:paraId="22CDCA19" w14:textId="77777777" w:rsidR="00250159" w:rsidRDefault="00250159" w:rsidP="00250159">
      <w:pPr>
        <w:pStyle w:val="PL"/>
      </w:pPr>
      <w:r>
        <w:t xml:space="preserve">      type: object</w:t>
      </w:r>
    </w:p>
    <w:p w14:paraId="4BCEEA36" w14:textId="77777777" w:rsidR="00250159" w:rsidRDefault="00250159" w:rsidP="00250159">
      <w:pPr>
        <w:pStyle w:val="PL"/>
      </w:pPr>
      <w:r>
        <w:t xml:space="preserve">      properties:</w:t>
      </w:r>
    </w:p>
    <w:p w14:paraId="5BFBFE3F" w14:textId="77777777" w:rsidR="00250159" w:rsidRDefault="00250159" w:rsidP="00250159">
      <w:pPr>
        <w:pStyle w:val="PL"/>
      </w:pPr>
      <w:r>
        <w:t xml:space="preserve">        roamingUeInd:</w:t>
      </w:r>
    </w:p>
    <w:p w14:paraId="6D558E8D" w14:textId="77777777" w:rsidR="00250159" w:rsidRDefault="00250159" w:rsidP="00250159">
      <w:pPr>
        <w:pStyle w:val="PL"/>
      </w:pPr>
      <w:r>
        <w:t xml:space="preserve">          type: boolean</w:t>
      </w:r>
    </w:p>
    <w:p w14:paraId="064AA4FF" w14:textId="77777777" w:rsidR="00250159" w:rsidRDefault="00250159" w:rsidP="00250159">
      <w:pPr>
        <w:pStyle w:val="PL"/>
      </w:pPr>
      <w:r>
        <w:t xml:space="preserve">        remotePlmnRangeList:</w:t>
      </w:r>
    </w:p>
    <w:p w14:paraId="78A88228" w14:textId="77777777" w:rsidR="00250159" w:rsidRDefault="00250159" w:rsidP="00250159">
      <w:pPr>
        <w:pStyle w:val="PL"/>
      </w:pPr>
      <w:r>
        <w:t xml:space="preserve">          type: array</w:t>
      </w:r>
    </w:p>
    <w:p w14:paraId="73962938" w14:textId="77777777" w:rsidR="00250159" w:rsidRDefault="00250159" w:rsidP="00250159">
      <w:pPr>
        <w:pStyle w:val="PL"/>
      </w:pPr>
      <w:r>
        <w:t xml:space="preserve">          items:</w:t>
      </w:r>
    </w:p>
    <w:p w14:paraId="62B850BD" w14:textId="77777777" w:rsidR="00250159" w:rsidRDefault="00250159" w:rsidP="00250159">
      <w:pPr>
        <w:pStyle w:val="PL"/>
      </w:pPr>
      <w:r>
        <w:t xml:space="preserve">            $ref: '#/components/schemas/PlmnRange'</w:t>
      </w:r>
    </w:p>
    <w:p w14:paraId="53FE4531" w14:textId="77777777" w:rsidR="00250159" w:rsidRDefault="00250159" w:rsidP="00250159">
      <w:pPr>
        <w:pStyle w:val="PL"/>
      </w:pPr>
      <w:r>
        <w:t xml:space="preserve">          minItems: 1</w:t>
      </w:r>
    </w:p>
    <w:p w14:paraId="5CB13D2B" w14:textId="77777777" w:rsidR="00250159" w:rsidRDefault="00250159" w:rsidP="00250159">
      <w:pPr>
        <w:pStyle w:val="PL"/>
      </w:pPr>
    </w:p>
    <w:p w14:paraId="168488B2" w14:textId="77777777" w:rsidR="00250159" w:rsidRDefault="00250159" w:rsidP="00250159">
      <w:pPr>
        <w:pStyle w:val="PL"/>
      </w:pPr>
      <w:r>
        <w:t>#-------- Definition of concrete IOCs --------------------------------------------</w:t>
      </w:r>
    </w:p>
    <w:p w14:paraId="757CC19E" w14:textId="77777777" w:rsidR="00250159" w:rsidRDefault="00250159" w:rsidP="00250159">
      <w:pPr>
        <w:pStyle w:val="PL"/>
      </w:pPr>
      <w:r>
        <w:t xml:space="preserve">    ProvMnS:</w:t>
      </w:r>
    </w:p>
    <w:p w14:paraId="4E1CCA00" w14:textId="77777777" w:rsidR="00250159" w:rsidRDefault="00250159" w:rsidP="00250159">
      <w:pPr>
        <w:pStyle w:val="PL"/>
      </w:pPr>
      <w:r>
        <w:t xml:space="preserve">      oneOf:</w:t>
      </w:r>
    </w:p>
    <w:p w14:paraId="417E48BA" w14:textId="77777777" w:rsidR="00250159" w:rsidRDefault="00250159" w:rsidP="00250159">
      <w:pPr>
        <w:pStyle w:val="PL"/>
      </w:pPr>
      <w:r>
        <w:t xml:space="preserve">        - type: object</w:t>
      </w:r>
    </w:p>
    <w:p w14:paraId="24B8E289" w14:textId="77777777" w:rsidR="00250159" w:rsidRDefault="00250159" w:rsidP="00250159">
      <w:pPr>
        <w:pStyle w:val="PL"/>
      </w:pPr>
      <w:r>
        <w:t xml:space="preserve">          properties:</w:t>
      </w:r>
    </w:p>
    <w:p w14:paraId="63D768E0" w14:textId="77777777" w:rsidR="00250159" w:rsidRDefault="00250159" w:rsidP="00250159">
      <w:pPr>
        <w:pStyle w:val="PL"/>
      </w:pPr>
      <w:r>
        <w:t xml:space="preserve">            SubNetwork:</w:t>
      </w:r>
    </w:p>
    <w:p w14:paraId="59DF41AD" w14:textId="77777777" w:rsidR="00250159" w:rsidRDefault="00250159" w:rsidP="00250159">
      <w:pPr>
        <w:pStyle w:val="PL"/>
      </w:pPr>
      <w:r>
        <w:t xml:space="preserve">              $ref: '#/components/schemas/SubNetwork-Multiple'</w:t>
      </w:r>
    </w:p>
    <w:p w14:paraId="64E75DB1" w14:textId="77777777" w:rsidR="00250159" w:rsidRDefault="00250159" w:rsidP="00250159">
      <w:pPr>
        <w:pStyle w:val="PL"/>
      </w:pPr>
      <w:r>
        <w:t xml:space="preserve">        - type: object</w:t>
      </w:r>
    </w:p>
    <w:p w14:paraId="1B0232F5" w14:textId="77777777" w:rsidR="00250159" w:rsidRDefault="00250159" w:rsidP="00250159">
      <w:pPr>
        <w:pStyle w:val="PL"/>
      </w:pPr>
      <w:r>
        <w:t xml:space="preserve">          properties:</w:t>
      </w:r>
    </w:p>
    <w:p w14:paraId="3E69AACF" w14:textId="77777777" w:rsidR="00250159" w:rsidRDefault="00250159" w:rsidP="00250159">
      <w:pPr>
        <w:pStyle w:val="PL"/>
      </w:pPr>
      <w:r>
        <w:t xml:space="preserve">            ManagedElement:</w:t>
      </w:r>
    </w:p>
    <w:p w14:paraId="76CA9DD0" w14:textId="77777777" w:rsidR="00250159" w:rsidRDefault="00250159" w:rsidP="00250159">
      <w:pPr>
        <w:pStyle w:val="PL"/>
      </w:pPr>
      <w:r>
        <w:t xml:space="preserve">              $ref: '#/components/schemas/ManagedElement-Multiple'</w:t>
      </w:r>
    </w:p>
    <w:p w14:paraId="561533DD" w14:textId="77777777" w:rsidR="00250159" w:rsidRDefault="00250159" w:rsidP="00250159">
      <w:pPr>
        <w:pStyle w:val="PL"/>
      </w:pPr>
    </w:p>
    <w:p w14:paraId="06739681" w14:textId="77777777" w:rsidR="00250159" w:rsidRDefault="00250159" w:rsidP="00250159">
      <w:pPr>
        <w:pStyle w:val="PL"/>
      </w:pPr>
      <w:r>
        <w:t xml:space="preserve">    SubNetwork-Single:</w:t>
      </w:r>
    </w:p>
    <w:p w14:paraId="1B6197F3" w14:textId="77777777" w:rsidR="00250159" w:rsidRDefault="00250159" w:rsidP="00250159">
      <w:pPr>
        <w:pStyle w:val="PL"/>
      </w:pPr>
      <w:r>
        <w:t xml:space="preserve">      allOf:</w:t>
      </w:r>
    </w:p>
    <w:p w14:paraId="0A0F0AE4" w14:textId="77777777" w:rsidR="00250159" w:rsidRDefault="00250159" w:rsidP="00250159">
      <w:pPr>
        <w:pStyle w:val="PL"/>
      </w:pPr>
      <w:r>
        <w:t xml:space="preserve">        - $ref: 'TS28623_GenericNrm.yaml#/components/schemas/Top'</w:t>
      </w:r>
    </w:p>
    <w:p w14:paraId="7E21767C" w14:textId="77777777" w:rsidR="00250159" w:rsidRDefault="00250159" w:rsidP="00250159">
      <w:pPr>
        <w:pStyle w:val="PL"/>
      </w:pPr>
      <w:r>
        <w:t xml:space="preserve">        - type: object</w:t>
      </w:r>
    </w:p>
    <w:p w14:paraId="64CB72F3" w14:textId="77777777" w:rsidR="00250159" w:rsidRDefault="00250159" w:rsidP="00250159">
      <w:pPr>
        <w:pStyle w:val="PL"/>
      </w:pPr>
      <w:r>
        <w:t xml:space="preserve">          properties:</w:t>
      </w:r>
    </w:p>
    <w:p w14:paraId="6C05B083" w14:textId="77777777" w:rsidR="00250159" w:rsidRDefault="00250159" w:rsidP="00250159">
      <w:pPr>
        <w:pStyle w:val="PL"/>
      </w:pPr>
      <w:r>
        <w:t xml:space="preserve">            attributes:</w:t>
      </w:r>
    </w:p>
    <w:p w14:paraId="3151826F" w14:textId="77777777" w:rsidR="00250159" w:rsidRDefault="00250159" w:rsidP="00250159">
      <w:pPr>
        <w:pStyle w:val="PL"/>
      </w:pPr>
      <w:r>
        <w:t xml:space="preserve">              allOf:</w:t>
      </w:r>
    </w:p>
    <w:p w14:paraId="1F05A515" w14:textId="77777777" w:rsidR="00250159" w:rsidRDefault="00250159" w:rsidP="00250159">
      <w:pPr>
        <w:pStyle w:val="PL"/>
      </w:pPr>
      <w:r>
        <w:t xml:space="preserve">                - $ref: 'TS28623_GenericNrm.yaml#/components/schemas/SubNetwork-Attr'</w:t>
      </w:r>
    </w:p>
    <w:p w14:paraId="369AD86B" w14:textId="77777777" w:rsidR="00250159" w:rsidRDefault="00250159" w:rsidP="00250159">
      <w:pPr>
        <w:pStyle w:val="PL"/>
      </w:pPr>
      <w:r>
        <w:t xml:space="preserve">        - $ref: 'TS28623_GenericNrm.yaml#/components/schemas/SubNetwork-ncO'</w:t>
      </w:r>
    </w:p>
    <w:p w14:paraId="6D6D46C7" w14:textId="77777777" w:rsidR="00250159" w:rsidRDefault="00250159" w:rsidP="00250159">
      <w:pPr>
        <w:pStyle w:val="PL"/>
      </w:pPr>
      <w:r>
        <w:t xml:space="preserve">        - type: object</w:t>
      </w:r>
    </w:p>
    <w:p w14:paraId="14412C31" w14:textId="77777777" w:rsidR="00250159" w:rsidRDefault="00250159" w:rsidP="00250159">
      <w:pPr>
        <w:pStyle w:val="PL"/>
      </w:pPr>
      <w:r>
        <w:t xml:space="preserve">          properties:</w:t>
      </w:r>
    </w:p>
    <w:p w14:paraId="23491CDC" w14:textId="77777777" w:rsidR="00250159" w:rsidRDefault="00250159" w:rsidP="00250159">
      <w:pPr>
        <w:pStyle w:val="PL"/>
      </w:pPr>
      <w:r>
        <w:t xml:space="preserve">            SubNetwork:</w:t>
      </w:r>
    </w:p>
    <w:p w14:paraId="46E4DB38" w14:textId="77777777" w:rsidR="00250159" w:rsidRDefault="00250159" w:rsidP="00250159">
      <w:pPr>
        <w:pStyle w:val="PL"/>
      </w:pPr>
      <w:r>
        <w:t xml:space="preserve">              $ref: '#/components/schemas/SubNetwork-Multiple'</w:t>
      </w:r>
    </w:p>
    <w:p w14:paraId="54BACF21" w14:textId="77777777" w:rsidR="00250159" w:rsidRDefault="00250159" w:rsidP="00250159">
      <w:pPr>
        <w:pStyle w:val="PL"/>
      </w:pPr>
      <w:r>
        <w:t xml:space="preserve">            ManagedElement:</w:t>
      </w:r>
    </w:p>
    <w:p w14:paraId="1DA91263" w14:textId="77777777" w:rsidR="00250159" w:rsidRDefault="00250159" w:rsidP="00250159">
      <w:pPr>
        <w:pStyle w:val="PL"/>
      </w:pPr>
      <w:r>
        <w:t xml:space="preserve">              $ref: '#/components/schemas/ManagedElement-Multiple'</w:t>
      </w:r>
    </w:p>
    <w:p w14:paraId="7A331AEE" w14:textId="77777777" w:rsidR="00250159" w:rsidRDefault="00250159" w:rsidP="00250159">
      <w:pPr>
        <w:pStyle w:val="PL"/>
      </w:pPr>
      <w:r>
        <w:t xml:space="preserve">            ExternalAmfFunction:</w:t>
      </w:r>
    </w:p>
    <w:p w14:paraId="159D1ACB" w14:textId="77777777" w:rsidR="00250159" w:rsidRDefault="00250159" w:rsidP="00250159">
      <w:pPr>
        <w:pStyle w:val="PL"/>
      </w:pPr>
      <w:r>
        <w:t xml:space="preserve">              $ref: '#/components/schemas/ExternalAmfFunction-Multiple'</w:t>
      </w:r>
    </w:p>
    <w:p w14:paraId="47199AD0" w14:textId="77777777" w:rsidR="00250159" w:rsidRDefault="00250159" w:rsidP="00250159">
      <w:pPr>
        <w:pStyle w:val="PL"/>
      </w:pPr>
      <w:r>
        <w:t xml:space="preserve">            ExternalNrfFunction:</w:t>
      </w:r>
    </w:p>
    <w:p w14:paraId="3C54F8D3" w14:textId="77777777" w:rsidR="00250159" w:rsidRDefault="00250159" w:rsidP="00250159">
      <w:pPr>
        <w:pStyle w:val="PL"/>
      </w:pPr>
      <w:r>
        <w:t xml:space="preserve">              $ref: '#/components/schemas/ExternalNrfFunction-Multiple'</w:t>
      </w:r>
    </w:p>
    <w:p w14:paraId="22DA99A2" w14:textId="77777777" w:rsidR="00250159" w:rsidRDefault="00250159" w:rsidP="00250159">
      <w:pPr>
        <w:pStyle w:val="PL"/>
      </w:pPr>
      <w:r>
        <w:t xml:space="preserve">            ExternalNssfFunction:</w:t>
      </w:r>
    </w:p>
    <w:p w14:paraId="3744B3AB" w14:textId="77777777" w:rsidR="00250159" w:rsidRDefault="00250159" w:rsidP="00250159">
      <w:pPr>
        <w:pStyle w:val="PL"/>
      </w:pPr>
      <w:r>
        <w:t xml:space="preserve">                $ref: '#/components/schemas/ExternalNssfFunction-Multiple'</w:t>
      </w:r>
    </w:p>
    <w:p w14:paraId="61AD7C76" w14:textId="77777777" w:rsidR="00250159" w:rsidRDefault="00250159" w:rsidP="00250159">
      <w:pPr>
        <w:pStyle w:val="PL"/>
      </w:pPr>
      <w:r>
        <w:t xml:space="preserve">            AmfSet:</w:t>
      </w:r>
    </w:p>
    <w:p w14:paraId="578CB6CC" w14:textId="77777777" w:rsidR="00250159" w:rsidRDefault="00250159" w:rsidP="00250159">
      <w:pPr>
        <w:pStyle w:val="PL"/>
      </w:pPr>
      <w:r>
        <w:t xml:space="preserve">              $ref: '#/components/schemas/AmfSet-Multiple'</w:t>
      </w:r>
    </w:p>
    <w:p w14:paraId="4C4D9A95" w14:textId="77777777" w:rsidR="00250159" w:rsidRDefault="00250159" w:rsidP="00250159">
      <w:pPr>
        <w:pStyle w:val="PL"/>
      </w:pPr>
      <w:r>
        <w:t xml:space="preserve">            AmfRegion:</w:t>
      </w:r>
    </w:p>
    <w:p w14:paraId="5830243D" w14:textId="77777777" w:rsidR="00250159" w:rsidRDefault="00250159" w:rsidP="00250159">
      <w:pPr>
        <w:pStyle w:val="PL"/>
      </w:pPr>
      <w:r>
        <w:t xml:space="preserve">              $ref: '#/components/schemas/AmfRegion-Multiple'</w:t>
      </w:r>
    </w:p>
    <w:p w14:paraId="49EB1765" w14:textId="77777777" w:rsidR="00250159" w:rsidRDefault="00250159" w:rsidP="00250159">
      <w:pPr>
        <w:pStyle w:val="PL"/>
      </w:pPr>
      <w:r>
        <w:t xml:space="preserve">            Configurable5QISet:</w:t>
      </w:r>
    </w:p>
    <w:p w14:paraId="5AED525C" w14:textId="77777777" w:rsidR="00250159" w:rsidRDefault="00250159" w:rsidP="00250159">
      <w:pPr>
        <w:pStyle w:val="PL"/>
      </w:pPr>
      <w:r>
        <w:t xml:space="preserve">              $ref: '#/components/schemas/Configurable5QISet-Multiple'</w:t>
      </w:r>
    </w:p>
    <w:p w14:paraId="5D7D7700" w14:textId="77777777" w:rsidR="00250159" w:rsidRDefault="00250159" w:rsidP="00250159">
      <w:pPr>
        <w:pStyle w:val="PL"/>
      </w:pPr>
      <w:r>
        <w:t xml:space="preserve">            Dynamic5QISet:</w:t>
      </w:r>
    </w:p>
    <w:p w14:paraId="314B2433" w14:textId="77777777" w:rsidR="00250159" w:rsidRDefault="00250159" w:rsidP="00250159">
      <w:pPr>
        <w:pStyle w:val="PL"/>
      </w:pPr>
      <w:r>
        <w:t xml:space="preserve">              $ref: '#/components/schemas/Dynamic5QISet-Multiple'</w:t>
      </w:r>
    </w:p>
    <w:p w14:paraId="2AB89344" w14:textId="77777777" w:rsidR="00250159" w:rsidRDefault="00250159" w:rsidP="00250159">
      <w:pPr>
        <w:pStyle w:val="PL"/>
      </w:pPr>
      <w:r>
        <w:t xml:space="preserve">            EcmConnectionInfo:</w:t>
      </w:r>
    </w:p>
    <w:p w14:paraId="05F67046" w14:textId="77777777" w:rsidR="00250159" w:rsidRDefault="00250159" w:rsidP="00250159">
      <w:pPr>
        <w:pStyle w:val="PL"/>
      </w:pPr>
      <w:r>
        <w:t xml:space="preserve">              $ref: '#/components/schemas/EcmConnectionInfo-Multiple'</w:t>
      </w:r>
    </w:p>
    <w:p w14:paraId="5A3DD55D" w14:textId="77777777" w:rsidR="00250159" w:rsidRDefault="00250159" w:rsidP="00250159">
      <w:pPr>
        <w:pStyle w:val="PL"/>
      </w:pPr>
    </w:p>
    <w:p w14:paraId="112F49DF" w14:textId="77777777" w:rsidR="00250159" w:rsidRDefault="00250159" w:rsidP="00250159">
      <w:pPr>
        <w:pStyle w:val="PL"/>
      </w:pPr>
      <w:r>
        <w:t xml:space="preserve">    ManagedElement-Single:</w:t>
      </w:r>
    </w:p>
    <w:p w14:paraId="5E31B7DE" w14:textId="77777777" w:rsidR="00250159" w:rsidRDefault="00250159" w:rsidP="00250159">
      <w:pPr>
        <w:pStyle w:val="PL"/>
      </w:pPr>
      <w:r>
        <w:t xml:space="preserve">      allOf:</w:t>
      </w:r>
    </w:p>
    <w:p w14:paraId="3467A0E8" w14:textId="77777777" w:rsidR="00250159" w:rsidRDefault="00250159" w:rsidP="00250159">
      <w:pPr>
        <w:pStyle w:val="PL"/>
      </w:pPr>
      <w:r>
        <w:t xml:space="preserve">        - $ref: 'TS28623_GenericNrm.yaml#/components/schemas/Top'</w:t>
      </w:r>
    </w:p>
    <w:p w14:paraId="0694B548" w14:textId="77777777" w:rsidR="00250159" w:rsidRDefault="00250159" w:rsidP="00250159">
      <w:pPr>
        <w:pStyle w:val="PL"/>
      </w:pPr>
      <w:r>
        <w:t xml:space="preserve">        - type: object</w:t>
      </w:r>
    </w:p>
    <w:p w14:paraId="11FB4C32" w14:textId="77777777" w:rsidR="00250159" w:rsidRDefault="00250159" w:rsidP="00250159">
      <w:pPr>
        <w:pStyle w:val="PL"/>
      </w:pPr>
      <w:r>
        <w:t xml:space="preserve">          properties:</w:t>
      </w:r>
    </w:p>
    <w:p w14:paraId="70A6E71D" w14:textId="77777777" w:rsidR="00250159" w:rsidRDefault="00250159" w:rsidP="00250159">
      <w:pPr>
        <w:pStyle w:val="PL"/>
      </w:pPr>
      <w:r>
        <w:t xml:space="preserve">            attributes:</w:t>
      </w:r>
    </w:p>
    <w:p w14:paraId="4DFD3247" w14:textId="77777777" w:rsidR="00250159" w:rsidRDefault="00250159" w:rsidP="00250159">
      <w:pPr>
        <w:pStyle w:val="PL"/>
      </w:pPr>
      <w:r>
        <w:t xml:space="preserve">              allOf:</w:t>
      </w:r>
    </w:p>
    <w:p w14:paraId="057EB99E" w14:textId="77777777" w:rsidR="00250159" w:rsidRDefault="00250159" w:rsidP="00250159">
      <w:pPr>
        <w:pStyle w:val="PL"/>
      </w:pPr>
      <w:r>
        <w:t xml:space="preserve">                - $ref: 'TS28623_GenericNrm.yaml#/components/schemas/ManagedElement-Attr'</w:t>
      </w:r>
    </w:p>
    <w:p w14:paraId="69A3A47C" w14:textId="77777777" w:rsidR="00250159" w:rsidRDefault="00250159" w:rsidP="00250159">
      <w:pPr>
        <w:pStyle w:val="PL"/>
      </w:pPr>
      <w:r>
        <w:t xml:space="preserve">        - $ref: 'TS28623_GenericNrm.yaml#/components/schemas/ManagedElement-ncO'</w:t>
      </w:r>
    </w:p>
    <w:p w14:paraId="45EA0AD4" w14:textId="77777777" w:rsidR="00250159" w:rsidRDefault="00250159" w:rsidP="00250159">
      <w:pPr>
        <w:pStyle w:val="PL"/>
      </w:pPr>
      <w:r>
        <w:t xml:space="preserve">        - type: object</w:t>
      </w:r>
    </w:p>
    <w:p w14:paraId="3EAE426E" w14:textId="77777777" w:rsidR="00250159" w:rsidRDefault="00250159" w:rsidP="00250159">
      <w:pPr>
        <w:pStyle w:val="PL"/>
      </w:pPr>
      <w:r>
        <w:t xml:space="preserve">          properties:</w:t>
      </w:r>
    </w:p>
    <w:p w14:paraId="3E374084" w14:textId="77777777" w:rsidR="00250159" w:rsidRDefault="00250159" w:rsidP="00250159">
      <w:pPr>
        <w:pStyle w:val="PL"/>
      </w:pPr>
      <w:r>
        <w:t xml:space="preserve">            AmfFunction:</w:t>
      </w:r>
    </w:p>
    <w:p w14:paraId="68B2D786" w14:textId="77777777" w:rsidR="00250159" w:rsidRDefault="00250159" w:rsidP="00250159">
      <w:pPr>
        <w:pStyle w:val="PL"/>
      </w:pPr>
      <w:r>
        <w:t xml:space="preserve">              $ref: '#/components/schemas/AmfFunction-Multiple'</w:t>
      </w:r>
    </w:p>
    <w:p w14:paraId="30032C23" w14:textId="77777777" w:rsidR="00250159" w:rsidRDefault="00250159" w:rsidP="00250159">
      <w:pPr>
        <w:pStyle w:val="PL"/>
      </w:pPr>
      <w:r>
        <w:t xml:space="preserve">            SmfFunction:</w:t>
      </w:r>
    </w:p>
    <w:p w14:paraId="04C1093E" w14:textId="77777777" w:rsidR="00250159" w:rsidRDefault="00250159" w:rsidP="00250159">
      <w:pPr>
        <w:pStyle w:val="PL"/>
      </w:pPr>
      <w:r>
        <w:t xml:space="preserve">              $ref: '#/components/schemas/SmfFunction-Multiple'</w:t>
      </w:r>
    </w:p>
    <w:p w14:paraId="7C8C50C8" w14:textId="77777777" w:rsidR="00250159" w:rsidRDefault="00250159" w:rsidP="00250159">
      <w:pPr>
        <w:pStyle w:val="PL"/>
      </w:pPr>
      <w:r>
        <w:t xml:space="preserve">            UpfFunction:</w:t>
      </w:r>
    </w:p>
    <w:p w14:paraId="2E0410E1" w14:textId="77777777" w:rsidR="00250159" w:rsidRDefault="00250159" w:rsidP="00250159">
      <w:pPr>
        <w:pStyle w:val="PL"/>
      </w:pPr>
      <w:r>
        <w:t xml:space="preserve">              $ref: '#/components/schemas/UpfFunction-Multiple'</w:t>
      </w:r>
    </w:p>
    <w:p w14:paraId="6D0843E7" w14:textId="77777777" w:rsidR="00250159" w:rsidRDefault="00250159" w:rsidP="00250159">
      <w:pPr>
        <w:pStyle w:val="PL"/>
      </w:pPr>
      <w:r>
        <w:t xml:space="preserve">            N3iwfFunction:   </w:t>
      </w:r>
    </w:p>
    <w:p w14:paraId="7121EFA6" w14:textId="77777777" w:rsidR="00250159" w:rsidRDefault="00250159" w:rsidP="00250159">
      <w:pPr>
        <w:pStyle w:val="PL"/>
      </w:pPr>
      <w:r>
        <w:t xml:space="preserve">              $ref: '#/components/schemas/N3iwfFunction-Multiple'</w:t>
      </w:r>
    </w:p>
    <w:p w14:paraId="3DF3A186" w14:textId="77777777" w:rsidR="00250159" w:rsidRDefault="00250159" w:rsidP="00250159">
      <w:pPr>
        <w:pStyle w:val="PL"/>
      </w:pPr>
      <w:r>
        <w:t xml:space="preserve">            PcfFunction:</w:t>
      </w:r>
    </w:p>
    <w:p w14:paraId="46887303" w14:textId="77777777" w:rsidR="00250159" w:rsidRDefault="00250159" w:rsidP="00250159">
      <w:pPr>
        <w:pStyle w:val="PL"/>
      </w:pPr>
      <w:r>
        <w:t xml:space="preserve">              $ref: '#/components/schemas/PcfFunction-Multiple'</w:t>
      </w:r>
    </w:p>
    <w:p w14:paraId="7BB1120D" w14:textId="77777777" w:rsidR="00250159" w:rsidRDefault="00250159" w:rsidP="00250159">
      <w:pPr>
        <w:pStyle w:val="PL"/>
      </w:pPr>
      <w:r>
        <w:t xml:space="preserve">            AusfFunction:</w:t>
      </w:r>
    </w:p>
    <w:p w14:paraId="530E865D" w14:textId="77777777" w:rsidR="00250159" w:rsidRDefault="00250159" w:rsidP="00250159">
      <w:pPr>
        <w:pStyle w:val="PL"/>
      </w:pPr>
      <w:r>
        <w:t xml:space="preserve">              $ref: '#/components/schemas/AusfFunction-Multiple'</w:t>
      </w:r>
    </w:p>
    <w:p w14:paraId="6F45918C" w14:textId="77777777" w:rsidR="00250159" w:rsidRDefault="00250159" w:rsidP="00250159">
      <w:pPr>
        <w:pStyle w:val="PL"/>
      </w:pPr>
      <w:r>
        <w:t xml:space="preserve">            UdmFunction:</w:t>
      </w:r>
    </w:p>
    <w:p w14:paraId="5AED9A0C" w14:textId="77777777" w:rsidR="00250159" w:rsidRDefault="00250159" w:rsidP="00250159">
      <w:pPr>
        <w:pStyle w:val="PL"/>
      </w:pPr>
      <w:r>
        <w:t xml:space="preserve">              $ref: '#/components/schemas/UdmFunction-Multiple'</w:t>
      </w:r>
    </w:p>
    <w:p w14:paraId="683BB7AB" w14:textId="77777777" w:rsidR="00250159" w:rsidRDefault="00250159" w:rsidP="00250159">
      <w:pPr>
        <w:pStyle w:val="PL"/>
      </w:pPr>
      <w:r>
        <w:t xml:space="preserve">            UdrFunction:</w:t>
      </w:r>
    </w:p>
    <w:p w14:paraId="5601F7E2" w14:textId="77777777" w:rsidR="00250159" w:rsidRDefault="00250159" w:rsidP="00250159">
      <w:pPr>
        <w:pStyle w:val="PL"/>
      </w:pPr>
      <w:r>
        <w:t xml:space="preserve">              $ref: '#/components/schemas/UdrFunction-Multiple'</w:t>
      </w:r>
    </w:p>
    <w:p w14:paraId="248F6DFF" w14:textId="77777777" w:rsidR="00250159" w:rsidRDefault="00250159" w:rsidP="00250159">
      <w:pPr>
        <w:pStyle w:val="PL"/>
      </w:pPr>
      <w:r>
        <w:t xml:space="preserve">            UdsfFunction:</w:t>
      </w:r>
    </w:p>
    <w:p w14:paraId="2D7BA1C2" w14:textId="77777777" w:rsidR="00250159" w:rsidRDefault="00250159" w:rsidP="00250159">
      <w:pPr>
        <w:pStyle w:val="PL"/>
      </w:pPr>
      <w:r>
        <w:t xml:space="preserve">              $ref: '#/components/schemas/UdsfFunction-Multiple'</w:t>
      </w:r>
    </w:p>
    <w:p w14:paraId="7AF96C4F" w14:textId="77777777" w:rsidR="00250159" w:rsidRDefault="00250159" w:rsidP="00250159">
      <w:pPr>
        <w:pStyle w:val="PL"/>
      </w:pPr>
      <w:r>
        <w:t xml:space="preserve">            NrfFunction:</w:t>
      </w:r>
    </w:p>
    <w:p w14:paraId="4DBD14ED" w14:textId="77777777" w:rsidR="00250159" w:rsidRDefault="00250159" w:rsidP="00250159">
      <w:pPr>
        <w:pStyle w:val="PL"/>
      </w:pPr>
      <w:r>
        <w:t xml:space="preserve">              $ref: '#/components/schemas/NrfFunction-Multiple'</w:t>
      </w:r>
    </w:p>
    <w:p w14:paraId="69D8963F" w14:textId="77777777" w:rsidR="00250159" w:rsidRDefault="00250159" w:rsidP="00250159">
      <w:pPr>
        <w:pStyle w:val="PL"/>
      </w:pPr>
      <w:r>
        <w:t xml:space="preserve">            NssfFunction:</w:t>
      </w:r>
    </w:p>
    <w:p w14:paraId="3508DA09" w14:textId="77777777" w:rsidR="00250159" w:rsidRDefault="00250159" w:rsidP="00250159">
      <w:pPr>
        <w:pStyle w:val="PL"/>
      </w:pPr>
      <w:r>
        <w:t xml:space="preserve">              $ref: '#/components/schemas/NssfFunction-Multiple'</w:t>
      </w:r>
    </w:p>
    <w:p w14:paraId="2FA15B5F" w14:textId="77777777" w:rsidR="00250159" w:rsidRDefault="00250159" w:rsidP="00250159">
      <w:pPr>
        <w:pStyle w:val="PL"/>
      </w:pPr>
      <w:r>
        <w:t xml:space="preserve">            SmsfFunction:</w:t>
      </w:r>
    </w:p>
    <w:p w14:paraId="5C3B05A8" w14:textId="77777777" w:rsidR="00250159" w:rsidRDefault="00250159" w:rsidP="00250159">
      <w:pPr>
        <w:pStyle w:val="PL"/>
      </w:pPr>
      <w:r>
        <w:t xml:space="preserve">              $ref: '#/components/schemas/SmsfFunction-Multiple'</w:t>
      </w:r>
    </w:p>
    <w:p w14:paraId="5F54D612" w14:textId="77777777" w:rsidR="00250159" w:rsidRDefault="00250159" w:rsidP="00250159">
      <w:pPr>
        <w:pStyle w:val="PL"/>
      </w:pPr>
      <w:r>
        <w:t xml:space="preserve">            LmfFunction:</w:t>
      </w:r>
    </w:p>
    <w:p w14:paraId="54A55AC9" w14:textId="77777777" w:rsidR="00250159" w:rsidRDefault="00250159" w:rsidP="00250159">
      <w:pPr>
        <w:pStyle w:val="PL"/>
      </w:pPr>
      <w:r>
        <w:t xml:space="preserve">              $ref: '#/components/schemas/LmfFunction-Multiple'</w:t>
      </w:r>
    </w:p>
    <w:p w14:paraId="6698C096" w14:textId="77777777" w:rsidR="00250159" w:rsidRDefault="00250159" w:rsidP="00250159">
      <w:pPr>
        <w:pStyle w:val="PL"/>
      </w:pPr>
      <w:r>
        <w:t xml:space="preserve">            NgeirFunction:</w:t>
      </w:r>
    </w:p>
    <w:p w14:paraId="0D212618" w14:textId="77777777" w:rsidR="00250159" w:rsidRDefault="00250159" w:rsidP="00250159">
      <w:pPr>
        <w:pStyle w:val="PL"/>
      </w:pPr>
      <w:r>
        <w:t xml:space="preserve">              $ref: '#/components/schemas/NgeirFunction-Multiple'</w:t>
      </w:r>
    </w:p>
    <w:p w14:paraId="4BBF13E6" w14:textId="77777777" w:rsidR="00250159" w:rsidRDefault="00250159" w:rsidP="00250159">
      <w:pPr>
        <w:pStyle w:val="PL"/>
      </w:pPr>
      <w:r>
        <w:t xml:space="preserve">            SeppFunction:</w:t>
      </w:r>
    </w:p>
    <w:p w14:paraId="7C6B4CB2" w14:textId="77777777" w:rsidR="00250159" w:rsidRDefault="00250159" w:rsidP="00250159">
      <w:pPr>
        <w:pStyle w:val="PL"/>
      </w:pPr>
      <w:r>
        <w:t xml:space="preserve">              $ref: '#/components/schemas/SeppFunction-Multiple'</w:t>
      </w:r>
    </w:p>
    <w:p w14:paraId="3B6A4951" w14:textId="77777777" w:rsidR="00250159" w:rsidRDefault="00250159" w:rsidP="00250159">
      <w:pPr>
        <w:pStyle w:val="PL"/>
      </w:pPr>
      <w:r>
        <w:t xml:space="preserve">            NwdafFunction:</w:t>
      </w:r>
    </w:p>
    <w:p w14:paraId="778B7D9E" w14:textId="77777777" w:rsidR="00250159" w:rsidRDefault="00250159" w:rsidP="00250159">
      <w:pPr>
        <w:pStyle w:val="PL"/>
      </w:pPr>
      <w:r>
        <w:t xml:space="preserve">              $ref: '#/components/schemas/NwdafFunction-Multiple'</w:t>
      </w:r>
    </w:p>
    <w:p w14:paraId="3D5F0465" w14:textId="77777777" w:rsidR="00250159" w:rsidRDefault="00250159" w:rsidP="00250159">
      <w:pPr>
        <w:pStyle w:val="PL"/>
      </w:pPr>
      <w:r>
        <w:t xml:space="preserve">            ScpFunction:</w:t>
      </w:r>
    </w:p>
    <w:p w14:paraId="0138630C" w14:textId="77777777" w:rsidR="00250159" w:rsidRDefault="00250159" w:rsidP="00250159">
      <w:pPr>
        <w:pStyle w:val="PL"/>
      </w:pPr>
      <w:r>
        <w:t xml:space="preserve">              $ref: '#/components/schemas/ScpFunction-Multiple'</w:t>
      </w:r>
    </w:p>
    <w:p w14:paraId="6B3C7A5B" w14:textId="77777777" w:rsidR="00250159" w:rsidRDefault="00250159" w:rsidP="00250159">
      <w:pPr>
        <w:pStyle w:val="PL"/>
      </w:pPr>
      <w:r>
        <w:t xml:space="preserve">            NefFunction:</w:t>
      </w:r>
    </w:p>
    <w:p w14:paraId="0A2EDB57" w14:textId="77777777" w:rsidR="00250159" w:rsidRDefault="00250159" w:rsidP="00250159">
      <w:pPr>
        <w:pStyle w:val="PL"/>
      </w:pPr>
      <w:r>
        <w:t xml:space="preserve">              $ref: '#/components/schemas/NefFunction-Multiple'</w:t>
      </w:r>
    </w:p>
    <w:p w14:paraId="42A1555F" w14:textId="77777777" w:rsidR="00250159" w:rsidRDefault="00250159" w:rsidP="00250159">
      <w:pPr>
        <w:pStyle w:val="PL"/>
      </w:pPr>
      <w:r>
        <w:t xml:space="preserve">            Configurable5QISet:</w:t>
      </w:r>
    </w:p>
    <w:p w14:paraId="42550344" w14:textId="77777777" w:rsidR="00250159" w:rsidRDefault="00250159" w:rsidP="00250159">
      <w:pPr>
        <w:pStyle w:val="PL"/>
      </w:pPr>
      <w:r>
        <w:t xml:space="preserve">              $ref: '#/components/schemas/Configurable5QISet-Multiple'</w:t>
      </w:r>
    </w:p>
    <w:p w14:paraId="526B14CE" w14:textId="77777777" w:rsidR="00250159" w:rsidRDefault="00250159" w:rsidP="00250159">
      <w:pPr>
        <w:pStyle w:val="PL"/>
      </w:pPr>
      <w:r>
        <w:t xml:space="preserve">            Dynamic5QISet:</w:t>
      </w:r>
    </w:p>
    <w:p w14:paraId="7109F927" w14:textId="77777777" w:rsidR="00250159" w:rsidRDefault="00250159" w:rsidP="00250159">
      <w:pPr>
        <w:pStyle w:val="PL"/>
      </w:pPr>
      <w:r>
        <w:t xml:space="preserve">              $ref: '#/components/schemas/Dynamic5QISet-Multiple'</w:t>
      </w:r>
    </w:p>
    <w:p w14:paraId="26A8309A" w14:textId="77777777" w:rsidR="00250159" w:rsidRDefault="00250159" w:rsidP="00250159">
      <w:pPr>
        <w:pStyle w:val="PL"/>
      </w:pPr>
      <w:r>
        <w:t xml:space="preserve">            EcmConnectionInfo:</w:t>
      </w:r>
    </w:p>
    <w:p w14:paraId="1D5D38EC" w14:textId="77777777" w:rsidR="00250159" w:rsidRDefault="00250159" w:rsidP="00250159">
      <w:pPr>
        <w:pStyle w:val="PL"/>
      </w:pPr>
      <w:r>
        <w:t xml:space="preserve">              $ref: '#/components/schemas/EcmConnectionInfo-Multiple'</w:t>
      </w:r>
    </w:p>
    <w:p w14:paraId="1C5D7952" w14:textId="77777777" w:rsidR="00250159" w:rsidRDefault="00250159" w:rsidP="00250159">
      <w:pPr>
        <w:pStyle w:val="PL"/>
      </w:pPr>
      <w:r>
        <w:t xml:space="preserve">            EASDFFunction:</w:t>
      </w:r>
    </w:p>
    <w:p w14:paraId="4904127C" w14:textId="77777777" w:rsidR="00250159" w:rsidRDefault="00250159" w:rsidP="00250159">
      <w:pPr>
        <w:pStyle w:val="PL"/>
      </w:pPr>
      <w:r>
        <w:t xml:space="preserve">              $ref: '#/components/schemas/EASDFFunction-Multiple'</w:t>
      </w:r>
    </w:p>
    <w:p w14:paraId="3C45F4C4" w14:textId="77777777" w:rsidR="00250159" w:rsidRDefault="00250159" w:rsidP="00250159">
      <w:pPr>
        <w:pStyle w:val="PL"/>
      </w:pPr>
      <w:r>
        <w:t xml:space="preserve">            NSSAAFFunction:</w:t>
      </w:r>
    </w:p>
    <w:p w14:paraId="62CBD53F" w14:textId="77777777" w:rsidR="00250159" w:rsidRDefault="00250159" w:rsidP="00250159">
      <w:pPr>
        <w:pStyle w:val="PL"/>
      </w:pPr>
      <w:r>
        <w:t xml:space="preserve">              $ref: '#/components/schemas/NssaafFunction-Multiple'</w:t>
      </w:r>
    </w:p>
    <w:p w14:paraId="40C0CE1E" w14:textId="77777777" w:rsidR="00250159" w:rsidRDefault="00250159" w:rsidP="00250159">
      <w:pPr>
        <w:pStyle w:val="PL"/>
      </w:pPr>
      <w:r>
        <w:t xml:space="preserve">            AFFunction:</w:t>
      </w:r>
    </w:p>
    <w:p w14:paraId="3FB034E2" w14:textId="77777777" w:rsidR="00250159" w:rsidRDefault="00250159" w:rsidP="00250159">
      <w:pPr>
        <w:pStyle w:val="PL"/>
      </w:pPr>
      <w:r>
        <w:t xml:space="preserve">              $ref: '#/components/schemas/AfFunction-Multiple'</w:t>
      </w:r>
    </w:p>
    <w:p w14:paraId="65E98FBA" w14:textId="77777777" w:rsidR="00250159" w:rsidRDefault="00250159" w:rsidP="00250159">
      <w:pPr>
        <w:pStyle w:val="PL"/>
      </w:pPr>
    </w:p>
    <w:p w14:paraId="4C3BB34D" w14:textId="77777777" w:rsidR="00250159" w:rsidRDefault="00250159" w:rsidP="00250159">
      <w:pPr>
        <w:pStyle w:val="PL"/>
      </w:pPr>
      <w:r>
        <w:t xml:space="preserve">    AmfFunction-Single:</w:t>
      </w:r>
    </w:p>
    <w:p w14:paraId="295A7DEC" w14:textId="77777777" w:rsidR="00250159" w:rsidRDefault="00250159" w:rsidP="00250159">
      <w:pPr>
        <w:pStyle w:val="PL"/>
      </w:pPr>
      <w:r>
        <w:t xml:space="preserve">      allOf:</w:t>
      </w:r>
    </w:p>
    <w:p w14:paraId="0F9D7E42" w14:textId="77777777" w:rsidR="00250159" w:rsidRDefault="00250159" w:rsidP="00250159">
      <w:pPr>
        <w:pStyle w:val="PL"/>
      </w:pPr>
      <w:r>
        <w:t xml:space="preserve">        - $ref: 'TS28623_GenericNrm.yaml#/components/schemas/Top'</w:t>
      </w:r>
    </w:p>
    <w:p w14:paraId="2801744F" w14:textId="77777777" w:rsidR="00250159" w:rsidRDefault="00250159" w:rsidP="00250159">
      <w:pPr>
        <w:pStyle w:val="PL"/>
      </w:pPr>
      <w:r>
        <w:t xml:space="preserve">        - type: object</w:t>
      </w:r>
    </w:p>
    <w:p w14:paraId="5AD7B55E" w14:textId="77777777" w:rsidR="00250159" w:rsidRDefault="00250159" w:rsidP="00250159">
      <w:pPr>
        <w:pStyle w:val="PL"/>
      </w:pPr>
      <w:r>
        <w:t xml:space="preserve">          properties:</w:t>
      </w:r>
    </w:p>
    <w:p w14:paraId="2055B99B" w14:textId="77777777" w:rsidR="00250159" w:rsidRDefault="00250159" w:rsidP="00250159">
      <w:pPr>
        <w:pStyle w:val="PL"/>
      </w:pPr>
      <w:r>
        <w:t xml:space="preserve">            attributes:</w:t>
      </w:r>
    </w:p>
    <w:p w14:paraId="13BE3CB6" w14:textId="77777777" w:rsidR="00250159" w:rsidRDefault="00250159" w:rsidP="00250159">
      <w:pPr>
        <w:pStyle w:val="PL"/>
      </w:pPr>
      <w:r>
        <w:t xml:space="preserve">              allOf:</w:t>
      </w:r>
    </w:p>
    <w:p w14:paraId="042BDDF3" w14:textId="77777777" w:rsidR="00250159" w:rsidRDefault="00250159" w:rsidP="00250159">
      <w:pPr>
        <w:pStyle w:val="PL"/>
      </w:pPr>
      <w:r>
        <w:t xml:space="preserve">                - $ref: 'TS28623_GenericNrm.yaml#/components/schemas/ManagedFunction-Attr'</w:t>
      </w:r>
    </w:p>
    <w:p w14:paraId="21EE5FDD" w14:textId="77777777" w:rsidR="00250159" w:rsidRDefault="00250159" w:rsidP="00250159">
      <w:pPr>
        <w:pStyle w:val="PL"/>
      </w:pPr>
      <w:r>
        <w:t xml:space="preserve">                - type: object</w:t>
      </w:r>
    </w:p>
    <w:p w14:paraId="50E057AF" w14:textId="77777777" w:rsidR="00250159" w:rsidRDefault="00250159" w:rsidP="00250159">
      <w:pPr>
        <w:pStyle w:val="PL"/>
      </w:pPr>
      <w:r>
        <w:t xml:space="preserve">                  properties:</w:t>
      </w:r>
    </w:p>
    <w:p w14:paraId="4990A978" w14:textId="77777777" w:rsidR="00250159" w:rsidRDefault="00250159" w:rsidP="00250159">
      <w:pPr>
        <w:pStyle w:val="PL"/>
      </w:pPr>
      <w:r>
        <w:t xml:space="preserve">                    pLMNInfoList:</w:t>
      </w:r>
    </w:p>
    <w:p w14:paraId="4DC232B7" w14:textId="77777777" w:rsidR="00250159" w:rsidRDefault="00250159" w:rsidP="00250159">
      <w:pPr>
        <w:pStyle w:val="PL"/>
      </w:pPr>
      <w:r>
        <w:t xml:space="preserve">                      $ref: 'TS28541_NrNrm.yaml#/components/schemas/PlmnInfoList'</w:t>
      </w:r>
    </w:p>
    <w:p w14:paraId="2E207351" w14:textId="77777777" w:rsidR="00250159" w:rsidRDefault="00250159" w:rsidP="00250159">
      <w:pPr>
        <w:pStyle w:val="PL"/>
      </w:pPr>
      <w:r>
        <w:t xml:space="preserve">                    amfIdentifier:</w:t>
      </w:r>
    </w:p>
    <w:p w14:paraId="2DF4C64A" w14:textId="77777777" w:rsidR="00250159" w:rsidRDefault="00250159" w:rsidP="00250159">
      <w:pPr>
        <w:pStyle w:val="PL"/>
      </w:pPr>
      <w:r>
        <w:t xml:space="preserve">                      $ref: '#/components/schemas/AmfIdentifier'</w:t>
      </w:r>
    </w:p>
    <w:p w14:paraId="2267D2E3" w14:textId="77777777" w:rsidR="00250159" w:rsidRDefault="00250159" w:rsidP="00250159">
      <w:pPr>
        <w:pStyle w:val="PL"/>
      </w:pPr>
      <w:r>
        <w:t xml:space="preserve">                    sBIFqdn:</w:t>
      </w:r>
    </w:p>
    <w:p w14:paraId="04120551" w14:textId="77777777" w:rsidR="00250159" w:rsidRDefault="00250159" w:rsidP="00250159">
      <w:pPr>
        <w:pStyle w:val="PL"/>
      </w:pPr>
      <w:r>
        <w:t xml:space="preserve">                      type: string</w:t>
      </w:r>
    </w:p>
    <w:p w14:paraId="4262A667" w14:textId="77777777" w:rsidR="00250159" w:rsidRDefault="00250159" w:rsidP="00250159">
      <w:pPr>
        <w:pStyle w:val="PL"/>
      </w:pPr>
      <w:r>
        <w:t xml:space="preserve">                    interPlmnFQDN:</w:t>
      </w:r>
    </w:p>
    <w:p w14:paraId="5D969D2D" w14:textId="77777777" w:rsidR="00250159" w:rsidRDefault="00250159" w:rsidP="00250159">
      <w:pPr>
        <w:pStyle w:val="PL"/>
      </w:pPr>
      <w:r>
        <w:t xml:space="preserve">                      type: string</w:t>
      </w:r>
    </w:p>
    <w:p w14:paraId="7618A66E" w14:textId="77777777" w:rsidR="00250159" w:rsidRDefault="00250159" w:rsidP="00250159">
      <w:pPr>
        <w:pStyle w:val="PL"/>
      </w:pPr>
      <w:r>
        <w:t xml:space="preserve">                    taiList:</w:t>
      </w:r>
    </w:p>
    <w:p w14:paraId="2AB5B70F" w14:textId="77777777" w:rsidR="00250159" w:rsidRDefault="00250159" w:rsidP="00250159">
      <w:pPr>
        <w:pStyle w:val="PL"/>
      </w:pPr>
      <w:r>
        <w:t xml:space="preserve">                      $ref: '#/components/schemas/TaiList'</w:t>
      </w:r>
    </w:p>
    <w:p w14:paraId="183C7FE9" w14:textId="77777777" w:rsidR="00250159" w:rsidRDefault="00250159" w:rsidP="00250159">
      <w:pPr>
        <w:pStyle w:val="PL"/>
      </w:pPr>
      <w:r>
        <w:t xml:space="preserve">                    taiRangeList:</w:t>
      </w:r>
    </w:p>
    <w:p w14:paraId="6403CFBB" w14:textId="77777777" w:rsidR="00250159" w:rsidRDefault="00250159" w:rsidP="00250159">
      <w:pPr>
        <w:pStyle w:val="PL"/>
      </w:pPr>
      <w:r>
        <w:t xml:space="preserve">                      type: array</w:t>
      </w:r>
    </w:p>
    <w:p w14:paraId="01451AB8" w14:textId="77777777" w:rsidR="00250159" w:rsidRDefault="00250159" w:rsidP="00250159">
      <w:pPr>
        <w:pStyle w:val="PL"/>
      </w:pPr>
      <w:r>
        <w:t xml:space="preserve">                      items:</w:t>
      </w:r>
    </w:p>
    <w:p w14:paraId="531EB9E4" w14:textId="77777777" w:rsidR="00250159" w:rsidRDefault="00250159" w:rsidP="00250159">
      <w:pPr>
        <w:pStyle w:val="PL"/>
      </w:pPr>
      <w:r>
        <w:t xml:space="preserve">                        $ref: '#/components/schemas/TaiRange'</w:t>
      </w:r>
    </w:p>
    <w:p w14:paraId="5CCE50BF" w14:textId="77777777" w:rsidR="00250159" w:rsidRDefault="00250159" w:rsidP="00250159">
      <w:pPr>
        <w:pStyle w:val="PL"/>
      </w:pPr>
      <w:r>
        <w:t xml:space="preserve">                    weightFactor:</w:t>
      </w:r>
    </w:p>
    <w:p w14:paraId="71FC8A6C" w14:textId="77777777" w:rsidR="00250159" w:rsidRDefault="00250159" w:rsidP="00250159">
      <w:pPr>
        <w:pStyle w:val="PL"/>
      </w:pPr>
      <w:r>
        <w:t xml:space="preserve">                      $ref: '#/components/schemas/WeightFactor'</w:t>
      </w:r>
    </w:p>
    <w:p w14:paraId="005745AD" w14:textId="77777777" w:rsidR="00250159" w:rsidRDefault="00250159" w:rsidP="00250159">
      <w:pPr>
        <w:pStyle w:val="PL"/>
      </w:pPr>
      <w:r>
        <w:t xml:space="preserve">                    cNSIIdList:</w:t>
      </w:r>
    </w:p>
    <w:p w14:paraId="2F18BBD1" w14:textId="77777777" w:rsidR="00250159" w:rsidRDefault="00250159" w:rsidP="00250159">
      <w:pPr>
        <w:pStyle w:val="PL"/>
      </w:pPr>
      <w:r>
        <w:t xml:space="preserve">                      $ref: '#/components/schemas/CNSIIdList'</w:t>
      </w:r>
    </w:p>
    <w:p w14:paraId="62E9FCB8" w14:textId="77777777" w:rsidR="00250159" w:rsidRDefault="00250159" w:rsidP="00250159">
      <w:pPr>
        <w:pStyle w:val="PL"/>
      </w:pPr>
      <w:r>
        <w:t xml:space="preserve">                    gUAMIdList:</w:t>
      </w:r>
    </w:p>
    <w:p w14:paraId="4591051F" w14:textId="77777777" w:rsidR="00250159" w:rsidRDefault="00250159" w:rsidP="00250159">
      <w:pPr>
        <w:pStyle w:val="PL"/>
      </w:pPr>
      <w:r>
        <w:t xml:space="preserve">                      type: array</w:t>
      </w:r>
    </w:p>
    <w:p w14:paraId="677E4DC7" w14:textId="77777777" w:rsidR="00250159" w:rsidRDefault="00250159" w:rsidP="00250159">
      <w:pPr>
        <w:pStyle w:val="PL"/>
      </w:pPr>
      <w:r>
        <w:t xml:space="preserve">                      items: </w:t>
      </w:r>
    </w:p>
    <w:p w14:paraId="737AAB20" w14:textId="77777777" w:rsidR="00250159" w:rsidRDefault="00250159" w:rsidP="00250159">
      <w:pPr>
        <w:pStyle w:val="PL"/>
      </w:pPr>
      <w:r>
        <w:t xml:space="preserve">                        $ref: '#/components/schemas/GUAMInfo'</w:t>
      </w:r>
    </w:p>
    <w:p w14:paraId="4403D0AD" w14:textId="77777777" w:rsidR="00250159" w:rsidRDefault="00250159" w:rsidP="00250159">
      <w:pPr>
        <w:pStyle w:val="PL"/>
      </w:pPr>
      <w:r>
        <w:t xml:space="preserve">                    backupInfoAmfFailure:</w:t>
      </w:r>
    </w:p>
    <w:p w14:paraId="616965F8" w14:textId="77777777" w:rsidR="00250159" w:rsidRDefault="00250159" w:rsidP="00250159">
      <w:pPr>
        <w:pStyle w:val="PL"/>
      </w:pPr>
      <w:r>
        <w:t xml:space="preserve">                      type: array</w:t>
      </w:r>
    </w:p>
    <w:p w14:paraId="2379D53B" w14:textId="77777777" w:rsidR="00250159" w:rsidRDefault="00250159" w:rsidP="00250159">
      <w:pPr>
        <w:pStyle w:val="PL"/>
      </w:pPr>
      <w:r>
        <w:t xml:space="preserve">                      items:</w:t>
      </w:r>
    </w:p>
    <w:p w14:paraId="13F5EEC2" w14:textId="77777777" w:rsidR="00250159" w:rsidRDefault="00250159" w:rsidP="00250159">
      <w:pPr>
        <w:pStyle w:val="PL"/>
      </w:pPr>
      <w:r>
        <w:t xml:space="preserve">                        $ref: '#/components/schemas/GUAMInfo'</w:t>
      </w:r>
    </w:p>
    <w:p w14:paraId="5CD55667" w14:textId="77777777" w:rsidR="00250159" w:rsidRDefault="00250159" w:rsidP="00250159">
      <w:pPr>
        <w:pStyle w:val="PL"/>
      </w:pPr>
      <w:r>
        <w:t xml:space="preserve">                    backupInfoAmfRemoval:</w:t>
      </w:r>
    </w:p>
    <w:p w14:paraId="7F6083A8" w14:textId="77777777" w:rsidR="00250159" w:rsidRDefault="00250159" w:rsidP="00250159">
      <w:pPr>
        <w:pStyle w:val="PL"/>
      </w:pPr>
      <w:r>
        <w:t xml:space="preserve">                      type: array</w:t>
      </w:r>
    </w:p>
    <w:p w14:paraId="34A7C6DB" w14:textId="77777777" w:rsidR="00250159" w:rsidRDefault="00250159" w:rsidP="00250159">
      <w:pPr>
        <w:pStyle w:val="PL"/>
      </w:pPr>
      <w:r>
        <w:t xml:space="preserve">                      items:</w:t>
      </w:r>
    </w:p>
    <w:p w14:paraId="23849F18" w14:textId="77777777" w:rsidR="00250159" w:rsidRDefault="00250159" w:rsidP="00250159">
      <w:pPr>
        <w:pStyle w:val="PL"/>
      </w:pPr>
      <w:r>
        <w:t xml:space="preserve">                        $ref: '#/components/schemas/GUAMInfo'</w:t>
      </w:r>
    </w:p>
    <w:p w14:paraId="31D825E6" w14:textId="77777777" w:rsidR="00250159" w:rsidRDefault="00250159" w:rsidP="00250159">
      <w:pPr>
        <w:pStyle w:val="PL"/>
      </w:pPr>
      <w:r>
        <w:t xml:space="preserve">                    amfSetRef:</w:t>
      </w:r>
    </w:p>
    <w:p w14:paraId="4C32BBA6" w14:textId="77777777" w:rsidR="00250159" w:rsidRDefault="00250159" w:rsidP="00250159">
      <w:pPr>
        <w:pStyle w:val="PL"/>
      </w:pPr>
      <w:r>
        <w:t xml:space="preserve">                      $ref: 'TS28623_ComDefs.yaml#/components/schemas/Dn'</w:t>
      </w:r>
    </w:p>
    <w:p w14:paraId="5155BA00" w14:textId="77777777" w:rsidR="00250159" w:rsidRDefault="00250159" w:rsidP="00250159">
      <w:pPr>
        <w:pStyle w:val="PL"/>
      </w:pPr>
      <w:r>
        <w:t xml:space="preserve">                    managedNFProfile:</w:t>
      </w:r>
    </w:p>
    <w:p w14:paraId="60CD8503" w14:textId="77777777" w:rsidR="00250159" w:rsidRDefault="00250159" w:rsidP="00250159">
      <w:pPr>
        <w:pStyle w:val="PL"/>
      </w:pPr>
      <w:r>
        <w:t xml:space="preserve">                      $ref: '#/components/schemas/ManagedNFProfile'</w:t>
      </w:r>
    </w:p>
    <w:p w14:paraId="4774BD53" w14:textId="77777777" w:rsidR="00250159" w:rsidRDefault="00250159" w:rsidP="00250159">
      <w:pPr>
        <w:pStyle w:val="PL"/>
      </w:pPr>
      <w:r>
        <w:t xml:space="preserve">                    commModelList:</w:t>
      </w:r>
    </w:p>
    <w:p w14:paraId="648FEEF1" w14:textId="77777777" w:rsidR="00250159" w:rsidRDefault="00250159" w:rsidP="00250159">
      <w:pPr>
        <w:pStyle w:val="PL"/>
      </w:pPr>
      <w:r>
        <w:t xml:space="preserve">                      $ref: '#/components/schemas/CommModelList'</w:t>
      </w:r>
    </w:p>
    <w:p w14:paraId="00CE92EF" w14:textId="77777777" w:rsidR="00250159" w:rsidRDefault="00250159" w:rsidP="00250159">
      <w:pPr>
        <w:pStyle w:val="PL"/>
      </w:pPr>
      <w:r>
        <w:t xml:space="preserve">        - $ref: 'TS28623_GenericNrm.yaml#/components/schemas/ManagedFunction-ncO'</w:t>
      </w:r>
    </w:p>
    <w:p w14:paraId="0FE78636" w14:textId="77777777" w:rsidR="00250159" w:rsidRDefault="00250159" w:rsidP="00250159">
      <w:pPr>
        <w:pStyle w:val="PL"/>
      </w:pPr>
      <w:r>
        <w:t xml:space="preserve">        - type: object</w:t>
      </w:r>
    </w:p>
    <w:p w14:paraId="40147F9D" w14:textId="77777777" w:rsidR="00250159" w:rsidRDefault="00250159" w:rsidP="00250159">
      <w:pPr>
        <w:pStyle w:val="PL"/>
      </w:pPr>
      <w:r>
        <w:t xml:space="preserve">          properties:</w:t>
      </w:r>
    </w:p>
    <w:p w14:paraId="6D707FA3" w14:textId="77777777" w:rsidR="00250159" w:rsidRDefault="00250159" w:rsidP="00250159">
      <w:pPr>
        <w:pStyle w:val="PL"/>
      </w:pPr>
      <w:r>
        <w:t xml:space="preserve">            EP_N2:</w:t>
      </w:r>
    </w:p>
    <w:p w14:paraId="0FDD9165" w14:textId="77777777" w:rsidR="00250159" w:rsidRDefault="00250159" w:rsidP="00250159">
      <w:pPr>
        <w:pStyle w:val="PL"/>
      </w:pPr>
      <w:r>
        <w:t xml:space="preserve">              $ref: '#/components/schemas/EP_N2-Multiple'</w:t>
      </w:r>
    </w:p>
    <w:p w14:paraId="421F88DD" w14:textId="77777777" w:rsidR="00250159" w:rsidRDefault="00250159" w:rsidP="00250159">
      <w:pPr>
        <w:pStyle w:val="PL"/>
      </w:pPr>
      <w:r>
        <w:t xml:space="preserve">            EP_N8:</w:t>
      </w:r>
    </w:p>
    <w:p w14:paraId="4ED25077" w14:textId="77777777" w:rsidR="00250159" w:rsidRDefault="00250159" w:rsidP="00250159">
      <w:pPr>
        <w:pStyle w:val="PL"/>
      </w:pPr>
      <w:r>
        <w:t xml:space="preserve">              $ref: '#/components/schemas/EP_N8-Multiple'</w:t>
      </w:r>
    </w:p>
    <w:p w14:paraId="7565B853" w14:textId="77777777" w:rsidR="00250159" w:rsidRDefault="00250159" w:rsidP="00250159">
      <w:pPr>
        <w:pStyle w:val="PL"/>
      </w:pPr>
      <w:r>
        <w:t xml:space="preserve">            EP_N11:</w:t>
      </w:r>
    </w:p>
    <w:p w14:paraId="5A5D32D9" w14:textId="77777777" w:rsidR="00250159" w:rsidRDefault="00250159" w:rsidP="00250159">
      <w:pPr>
        <w:pStyle w:val="PL"/>
      </w:pPr>
      <w:r>
        <w:t xml:space="preserve">              $ref: '#/components/schemas/EP_N11-Multiple'</w:t>
      </w:r>
    </w:p>
    <w:p w14:paraId="4474A1D9" w14:textId="77777777" w:rsidR="00250159" w:rsidRDefault="00250159" w:rsidP="00250159">
      <w:pPr>
        <w:pStyle w:val="PL"/>
      </w:pPr>
      <w:r>
        <w:t xml:space="preserve">            EP_N12:</w:t>
      </w:r>
    </w:p>
    <w:p w14:paraId="4971D4B4" w14:textId="77777777" w:rsidR="00250159" w:rsidRDefault="00250159" w:rsidP="00250159">
      <w:pPr>
        <w:pStyle w:val="PL"/>
      </w:pPr>
      <w:r>
        <w:t xml:space="preserve">              $ref: '#/components/schemas/EP_N12-Multiple'</w:t>
      </w:r>
    </w:p>
    <w:p w14:paraId="2EF9D32F" w14:textId="77777777" w:rsidR="00250159" w:rsidRDefault="00250159" w:rsidP="00250159">
      <w:pPr>
        <w:pStyle w:val="PL"/>
      </w:pPr>
      <w:r>
        <w:t xml:space="preserve">            EP_N14:</w:t>
      </w:r>
    </w:p>
    <w:p w14:paraId="41278B17" w14:textId="77777777" w:rsidR="00250159" w:rsidRDefault="00250159" w:rsidP="00250159">
      <w:pPr>
        <w:pStyle w:val="PL"/>
      </w:pPr>
      <w:r>
        <w:t xml:space="preserve">              $ref: '#/components/schemas/EP_N14-Multiple'</w:t>
      </w:r>
    </w:p>
    <w:p w14:paraId="250FC31B" w14:textId="77777777" w:rsidR="00250159" w:rsidRDefault="00250159" w:rsidP="00250159">
      <w:pPr>
        <w:pStyle w:val="PL"/>
      </w:pPr>
      <w:r>
        <w:t xml:space="preserve">            EP_N15:</w:t>
      </w:r>
    </w:p>
    <w:p w14:paraId="68BC9CCD" w14:textId="77777777" w:rsidR="00250159" w:rsidRDefault="00250159" w:rsidP="00250159">
      <w:pPr>
        <w:pStyle w:val="PL"/>
      </w:pPr>
      <w:r>
        <w:t xml:space="preserve">              $ref: '#/components/schemas/EP_N15-Multiple'</w:t>
      </w:r>
    </w:p>
    <w:p w14:paraId="26D854F1" w14:textId="77777777" w:rsidR="00250159" w:rsidRDefault="00250159" w:rsidP="00250159">
      <w:pPr>
        <w:pStyle w:val="PL"/>
      </w:pPr>
      <w:r>
        <w:t xml:space="preserve">            EP_N17:</w:t>
      </w:r>
    </w:p>
    <w:p w14:paraId="543F6DAD" w14:textId="77777777" w:rsidR="00250159" w:rsidRDefault="00250159" w:rsidP="00250159">
      <w:pPr>
        <w:pStyle w:val="PL"/>
      </w:pPr>
      <w:r>
        <w:t xml:space="preserve">              $ref: '#/components/schemas/EP_N17-Multiple'</w:t>
      </w:r>
    </w:p>
    <w:p w14:paraId="205F74AB" w14:textId="77777777" w:rsidR="00250159" w:rsidRDefault="00250159" w:rsidP="00250159">
      <w:pPr>
        <w:pStyle w:val="PL"/>
      </w:pPr>
      <w:r>
        <w:t xml:space="preserve">            EP_N20:</w:t>
      </w:r>
    </w:p>
    <w:p w14:paraId="090B9067" w14:textId="77777777" w:rsidR="00250159" w:rsidRDefault="00250159" w:rsidP="00250159">
      <w:pPr>
        <w:pStyle w:val="PL"/>
      </w:pPr>
      <w:r>
        <w:t xml:space="preserve">              $ref: '#/components/schemas/EP_N20-Multiple'</w:t>
      </w:r>
    </w:p>
    <w:p w14:paraId="1BAF6F73" w14:textId="77777777" w:rsidR="00250159" w:rsidRDefault="00250159" w:rsidP="00250159">
      <w:pPr>
        <w:pStyle w:val="PL"/>
      </w:pPr>
      <w:r>
        <w:t xml:space="preserve">            EP_N22:</w:t>
      </w:r>
    </w:p>
    <w:p w14:paraId="345352D0" w14:textId="77777777" w:rsidR="00250159" w:rsidRDefault="00250159" w:rsidP="00250159">
      <w:pPr>
        <w:pStyle w:val="PL"/>
      </w:pPr>
      <w:r>
        <w:t xml:space="preserve">              $ref: '#/components/schemas/EP_N22-Multiple'</w:t>
      </w:r>
    </w:p>
    <w:p w14:paraId="7B9CCCB3" w14:textId="77777777" w:rsidR="00250159" w:rsidRDefault="00250159" w:rsidP="00250159">
      <w:pPr>
        <w:pStyle w:val="PL"/>
      </w:pPr>
      <w:r>
        <w:t xml:space="preserve">            EP_N26:</w:t>
      </w:r>
    </w:p>
    <w:p w14:paraId="4965F8BF" w14:textId="77777777" w:rsidR="00250159" w:rsidRDefault="00250159" w:rsidP="00250159">
      <w:pPr>
        <w:pStyle w:val="PL"/>
      </w:pPr>
      <w:r>
        <w:t xml:space="preserve">              $ref: '#/components/schemas/EP_N26-Multiple'</w:t>
      </w:r>
    </w:p>
    <w:p w14:paraId="68048BD4" w14:textId="77777777" w:rsidR="00250159" w:rsidRDefault="00250159" w:rsidP="00250159">
      <w:pPr>
        <w:pStyle w:val="PL"/>
      </w:pPr>
      <w:r>
        <w:t xml:space="preserve">            EP_NLS:</w:t>
      </w:r>
    </w:p>
    <w:p w14:paraId="1175390F" w14:textId="77777777" w:rsidR="00250159" w:rsidRDefault="00250159" w:rsidP="00250159">
      <w:pPr>
        <w:pStyle w:val="PL"/>
      </w:pPr>
      <w:r>
        <w:t xml:space="preserve">              $ref: '#/components/schemas/EP_NLS-Multiple'</w:t>
      </w:r>
    </w:p>
    <w:p w14:paraId="591A9D49" w14:textId="77777777" w:rsidR="00250159" w:rsidRDefault="00250159" w:rsidP="00250159">
      <w:pPr>
        <w:pStyle w:val="PL"/>
      </w:pPr>
      <w:r>
        <w:t xml:space="preserve">            EP_NLG:</w:t>
      </w:r>
    </w:p>
    <w:p w14:paraId="6D10D322" w14:textId="77777777" w:rsidR="00250159" w:rsidRDefault="00250159" w:rsidP="00250159">
      <w:pPr>
        <w:pStyle w:val="PL"/>
      </w:pPr>
      <w:r>
        <w:t xml:space="preserve">              $ref: '#/components/schemas/EP_NLG-Multiple'</w:t>
      </w:r>
    </w:p>
    <w:p w14:paraId="3980A27B" w14:textId="77777777" w:rsidR="00250159" w:rsidRDefault="00250159" w:rsidP="00250159">
      <w:pPr>
        <w:pStyle w:val="PL"/>
      </w:pPr>
      <w:r>
        <w:t xml:space="preserve">            EP_N58:</w:t>
      </w:r>
    </w:p>
    <w:p w14:paraId="16E62E84" w14:textId="77777777" w:rsidR="00250159" w:rsidRDefault="00250159" w:rsidP="00250159">
      <w:pPr>
        <w:pStyle w:val="PL"/>
      </w:pPr>
      <w:r>
        <w:t xml:space="preserve">              $ref: '#/components/schemas/EP_N13-Multiple'</w:t>
      </w:r>
    </w:p>
    <w:p w14:paraId="17932BAA" w14:textId="77777777" w:rsidR="00250159" w:rsidRDefault="00250159" w:rsidP="00250159">
      <w:pPr>
        <w:pStyle w:val="PL"/>
      </w:pPr>
      <w:r>
        <w:t xml:space="preserve">    AmfSet-Single:</w:t>
      </w:r>
    </w:p>
    <w:p w14:paraId="03FEC498" w14:textId="77777777" w:rsidR="00250159" w:rsidRDefault="00250159" w:rsidP="00250159">
      <w:pPr>
        <w:pStyle w:val="PL"/>
      </w:pPr>
      <w:r>
        <w:t xml:space="preserve">      allOf:</w:t>
      </w:r>
    </w:p>
    <w:p w14:paraId="5FC8B8A9" w14:textId="77777777" w:rsidR="00250159" w:rsidRDefault="00250159" w:rsidP="00250159">
      <w:pPr>
        <w:pStyle w:val="PL"/>
      </w:pPr>
      <w:r>
        <w:t xml:space="preserve">        - $ref: 'TS28623_GenericNrm.yaml#/components/schemas/Top'</w:t>
      </w:r>
    </w:p>
    <w:p w14:paraId="32610323" w14:textId="77777777" w:rsidR="00250159" w:rsidRDefault="00250159" w:rsidP="00250159">
      <w:pPr>
        <w:pStyle w:val="PL"/>
      </w:pPr>
      <w:r>
        <w:t xml:space="preserve">        - type: object</w:t>
      </w:r>
    </w:p>
    <w:p w14:paraId="4EC22417" w14:textId="77777777" w:rsidR="00250159" w:rsidRDefault="00250159" w:rsidP="00250159">
      <w:pPr>
        <w:pStyle w:val="PL"/>
      </w:pPr>
      <w:r>
        <w:t xml:space="preserve">          properties:</w:t>
      </w:r>
    </w:p>
    <w:p w14:paraId="08EF600C" w14:textId="77777777" w:rsidR="00250159" w:rsidRDefault="00250159" w:rsidP="00250159">
      <w:pPr>
        <w:pStyle w:val="PL"/>
      </w:pPr>
      <w:r>
        <w:t xml:space="preserve">            attributes:</w:t>
      </w:r>
    </w:p>
    <w:p w14:paraId="62447018" w14:textId="77777777" w:rsidR="00250159" w:rsidRDefault="00250159" w:rsidP="00250159">
      <w:pPr>
        <w:pStyle w:val="PL"/>
      </w:pPr>
      <w:r>
        <w:t xml:space="preserve">              allOf:</w:t>
      </w:r>
    </w:p>
    <w:p w14:paraId="768D2A59" w14:textId="77777777" w:rsidR="00250159" w:rsidRDefault="00250159" w:rsidP="00250159">
      <w:pPr>
        <w:pStyle w:val="PL"/>
      </w:pPr>
      <w:r>
        <w:t xml:space="preserve">                - $ref: 'TS28623_GenericNrm.yaml#/components/schemas/ManagedFunction-Attr'</w:t>
      </w:r>
    </w:p>
    <w:p w14:paraId="209E8C2C" w14:textId="77777777" w:rsidR="00250159" w:rsidRDefault="00250159" w:rsidP="00250159">
      <w:pPr>
        <w:pStyle w:val="PL"/>
      </w:pPr>
      <w:r>
        <w:t xml:space="preserve">                - type: object</w:t>
      </w:r>
    </w:p>
    <w:p w14:paraId="7D7446ED" w14:textId="77777777" w:rsidR="00250159" w:rsidRDefault="00250159" w:rsidP="00250159">
      <w:pPr>
        <w:pStyle w:val="PL"/>
      </w:pPr>
      <w:r>
        <w:t xml:space="preserve">                  properties:</w:t>
      </w:r>
    </w:p>
    <w:p w14:paraId="70D1F538" w14:textId="77777777" w:rsidR="00250159" w:rsidRDefault="00250159" w:rsidP="00250159">
      <w:pPr>
        <w:pStyle w:val="PL"/>
      </w:pPr>
      <w:r>
        <w:t xml:space="preserve">                    plmnIdList:</w:t>
      </w:r>
    </w:p>
    <w:p w14:paraId="41B960C0" w14:textId="77777777" w:rsidR="00250159" w:rsidRDefault="00250159" w:rsidP="00250159">
      <w:pPr>
        <w:pStyle w:val="PL"/>
      </w:pPr>
      <w:r>
        <w:t xml:space="preserve">                      $ref: 'TS28541_NrNrm.yaml#/components/schemas/PlmnIdList'</w:t>
      </w:r>
    </w:p>
    <w:p w14:paraId="7FC185E1" w14:textId="77777777" w:rsidR="00250159" w:rsidRDefault="00250159" w:rsidP="00250159">
      <w:pPr>
        <w:pStyle w:val="PL"/>
      </w:pPr>
      <w:r>
        <w:t xml:space="preserve">                    nRTACList:</w:t>
      </w:r>
    </w:p>
    <w:p w14:paraId="3E3A0AAA" w14:textId="77777777" w:rsidR="00250159" w:rsidRDefault="00250159" w:rsidP="00250159">
      <w:pPr>
        <w:pStyle w:val="PL"/>
      </w:pPr>
      <w:r>
        <w:t xml:space="preserve">                      $ref: '#/components/schemas/TACList'</w:t>
      </w:r>
    </w:p>
    <w:p w14:paraId="53B7F466" w14:textId="77777777" w:rsidR="00250159" w:rsidRDefault="00250159" w:rsidP="00250159">
      <w:pPr>
        <w:pStyle w:val="PL"/>
      </w:pPr>
      <w:r>
        <w:t xml:space="preserve">                    amfSetId:</w:t>
      </w:r>
    </w:p>
    <w:p w14:paraId="5327C252" w14:textId="77777777" w:rsidR="00250159" w:rsidRDefault="00250159" w:rsidP="00250159">
      <w:pPr>
        <w:pStyle w:val="PL"/>
      </w:pPr>
      <w:r>
        <w:t xml:space="preserve">                      $ref: '#/components/schemas/AmfSetId'</w:t>
      </w:r>
    </w:p>
    <w:p w14:paraId="3756B8C1" w14:textId="77777777" w:rsidR="00250159" w:rsidRDefault="00250159" w:rsidP="00250159">
      <w:pPr>
        <w:pStyle w:val="PL"/>
      </w:pPr>
      <w:r>
        <w:t xml:space="preserve">                    snssaiList:</w:t>
      </w:r>
    </w:p>
    <w:p w14:paraId="14FA8C59" w14:textId="77777777" w:rsidR="00250159" w:rsidRDefault="00250159" w:rsidP="00250159">
      <w:pPr>
        <w:pStyle w:val="PL"/>
      </w:pPr>
      <w:r>
        <w:t xml:space="preserve">                      $ref: '#/components/schemas/SnssaiList'</w:t>
      </w:r>
    </w:p>
    <w:p w14:paraId="6AE6E9B4" w14:textId="77777777" w:rsidR="00250159" w:rsidRDefault="00250159" w:rsidP="00250159">
      <w:pPr>
        <w:pStyle w:val="PL"/>
      </w:pPr>
      <w:r>
        <w:t xml:space="preserve">                    aMFRegionRef:</w:t>
      </w:r>
    </w:p>
    <w:p w14:paraId="37A08126" w14:textId="77777777" w:rsidR="00250159" w:rsidRDefault="00250159" w:rsidP="00250159">
      <w:pPr>
        <w:pStyle w:val="PL"/>
      </w:pPr>
      <w:r>
        <w:t xml:space="preserve">                      $ref: 'TS28623_ComDefs.yaml#/components/schemas/Dn'</w:t>
      </w:r>
    </w:p>
    <w:p w14:paraId="238751DE" w14:textId="77777777" w:rsidR="00250159" w:rsidRDefault="00250159" w:rsidP="00250159">
      <w:pPr>
        <w:pStyle w:val="PL"/>
      </w:pPr>
      <w:r>
        <w:t xml:space="preserve">                    aMFSetMemberList:</w:t>
      </w:r>
    </w:p>
    <w:p w14:paraId="195C7AEE" w14:textId="77777777" w:rsidR="00250159" w:rsidRDefault="00250159" w:rsidP="00250159">
      <w:pPr>
        <w:pStyle w:val="PL"/>
      </w:pPr>
      <w:r>
        <w:t xml:space="preserve">                      $ref: 'TS28623_ComDefs.yaml#/components/schemas/DnList'</w:t>
      </w:r>
    </w:p>
    <w:p w14:paraId="0BE4C8AB" w14:textId="77777777" w:rsidR="00250159" w:rsidRDefault="00250159" w:rsidP="00250159">
      <w:pPr>
        <w:pStyle w:val="PL"/>
      </w:pPr>
      <w:r>
        <w:t xml:space="preserve">    AmfRegion-Single:</w:t>
      </w:r>
    </w:p>
    <w:p w14:paraId="62F2F12E" w14:textId="77777777" w:rsidR="00250159" w:rsidRDefault="00250159" w:rsidP="00250159">
      <w:pPr>
        <w:pStyle w:val="PL"/>
      </w:pPr>
      <w:r>
        <w:t xml:space="preserve">      allOf:</w:t>
      </w:r>
    </w:p>
    <w:p w14:paraId="1D1B603C" w14:textId="77777777" w:rsidR="00250159" w:rsidRDefault="00250159" w:rsidP="00250159">
      <w:pPr>
        <w:pStyle w:val="PL"/>
      </w:pPr>
      <w:r>
        <w:t xml:space="preserve">        - $ref: 'TS28623_GenericNrm.yaml#/components/schemas/Top'</w:t>
      </w:r>
    </w:p>
    <w:p w14:paraId="3E478E33" w14:textId="77777777" w:rsidR="00250159" w:rsidRDefault="00250159" w:rsidP="00250159">
      <w:pPr>
        <w:pStyle w:val="PL"/>
      </w:pPr>
      <w:r>
        <w:t xml:space="preserve">        - type: object</w:t>
      </w:r>
    </w:p>
    <w:p w14:paraId="5A272167" w14:textId="77777777" w:rsidR="00250159" w:rsidRDefault="00250159" w:rsidP="00250159">
      <w:pPr>
        <w:pStyle w:val="PL"/>
      </w:pPr>
      <w:r>
        <w:t xml:space="preserve">          properties:</w:t>
      </w:r>
    </w:p>
    <w:p w14:paraId="2A395552" w14:textId="77777777" w:rsidR="00250159" w:rsidRDefault="00250159" w:rsidP="00250159">
      <w:pPr>
        <w:pStyle w:val="PL"/>
      </w:pPr>
      <w:r>
        <w:t xml:space="preserve">            attributes:</w:t>
      </w:r>
    </w:p>
    <w:p w14:paraId="748AE9A7" w14:textId="77777777" w:rsidR="00250159" w:rsidRDefault="00250159" w:rsidP="00250159">
      <w:pPr>
        <w:pStyle w:val="PL"/>
      </w:pPr>
      <w:r>
        <w:t xml:space="preserve">              allOf:</w:t>
      </w:r>
    </w:p>
    <w:p w14:paraId="103294B8" w14:textId="77777777" w:rsidR="00250159" w:rsidRDefault="00250159" w:rsidP="00250159">
      <w:pPr>
        <w:pStyle w:val="PL"/>
      </w:pPr>
      <w:r>
        <w:t xml:space="preserve">                - $ref: 'TS28623_GenericNrm.yaml#/components/schemas/ManagedFunction-Attr'</w:t>
      </w:r>
    </w:p>
    <w:p w14:paraId="7F8023CB" w14:textId="77777777" w:rsidR="00250159" w:rsidRDefault="00250159" w:rsidP="00250159">
      <w:pPr>
        <w:pStyle w:val="PL"/>
      </w:pPr>
      <w:r>
        <w:t xml:space="preserve">                - type: object</w:t>
      </w:r>
    </w:p>
    <w:p w14:paraId="71EA117D" w14:textId="77777777" w:rsidR="00250159" w:rsidRDefault="00250159" w:rsidP="00250159">
      <w:pPr>
        <w:pStyle w:val="PL"/>
      </w:pPr>
      <w:r>
        <w:t xml:space="preserve">                  properties:</w:t>
      </w:r>
    </w:p>
    <w:p w14:paraId="3BADD43C" w14:textId="77777777" w:rsidR="00250159" w:rsidRDefault="00250159" w:rsidP="00250159">
      <w:pPr>
        <w:pStyle w:val="PL"/>
      </w:pPr>
      <w:r>
        <w:t xml:space="preserve">                    plmnIdList:</w:t>
      </w:r>
    </w:p>
    <w:p w14:paraId="16B3C3F6" w14:textId="77777777" w:rsidR="00250159" w:rsidRDefault="00250159" w:rsidP="00250159">
      <w:pPr>
        <w:pStyle w:val="PL"/>
      </w:pPr>
      <w:r>
        <w:t xml:space="preserve">                      $ref: 'TS28541_NrNrm.yaml#/components/schemas/PlmnIdList'</w:t>
      </w:r>
    </w:p>
    <w:p w14:paraId="097176C2" w14:textId="77777777" w:rsidR="00250159" w:rsidRDefault="00250159" w:rsidP="00250159">
      <w:pPr>
        <w:pStyle w:val="PL"/>
      </w:pPr>
      <w:r>
        <w:t xml:space="preserve">                    nRTACList:</w:t>
      </w:r>
    </w:p>
    <w:p w14:paraId="60E5A167" w14:textId="77777777" w:rsidR="00250159" w:rsidRDefault="00250159" w:rsidP="00250159">
      <w:pPr>
        <w:pStyle w:val="PL"/>
      </w:pPr>
      <w:r>
        <w:t xml:space="preserve">                      $ref: '#/components/schemas/TACList'</w:t>
      </w:r>
    </w:p>
    <w:p w14:paraId="646DDDB5" w14:textId="77777777" w:rsidR="00250159" w:rsidRDefault="00250159" w:rsidP="00250159">
      <w:pPr>
        <w:pStyle w:val="PL"/>
      </w:pPr>
      <w:r>
        <w:t xml:space="preserve">                    amfRegionId:</w:t>
      </w:r>
    </w:p>
    <w:p w14:paraId="65DF5B2B" w14:textId="77777777" w:rsidR="00250159" w:rsidRDefault="00250159" w:rsidP="00250159">
      <w:pPr>
        <w:pStyle w:val="PL"/>
      </w:pPr>
      <w:r>
        <w:t xml:space="preserve">                      $ref: '#/components/schemas/AmfRegionId'</w:t>
      </w:r>
    </w:p>
    <w:p w14:paraId="44B96879" w14:textId="77777777" w:rsidR="00250159" w:rsidRDefault="00250159" w:rsidP="00250159">
      <w:pPr>
        <w:pStyle w:val="PL"/>
      </w:pPr>
      <w:r>
        <w:t xml:space="preserve">                    snssaiList:</w:t>
      </w:r>
    </w:p>
    <w:p w14:paraId="17E9BA5C" w14:textId="77777777" w:rsidR="00250159" w:rsidRDefault="00250159" w:rsidP="00250159">
      <w:pPr>
        <w:pStyle w:val="PL"/>
      </w:pPr>
      <w:r>
        <w:t xml:space="preserve">                      $ref: '#/components/schemas/SnssaiList'</w:t>
      </w:r>
    </w:p>
    <w:p w14:paraId="7C9F0B13" w14:textId="77777777" w:rsidR="00250159" w:rsidRDefault="00250159" w:rsidP="00250159">
      <w:pPr>
        <w:pStyle w:val="PL"/>
      </w:pPr>
      <w:r>
        <w:t xml:space="preserve">                    aMFSetListRef:</w:t>
      </w:r>
    </w:p>
    <w:p w14:paraId="7C78C5D2" w14:textId="77777777" w:rsidR="00250159" w:rsidRDefault="00250159" w:rsidP="00250159">
      <w:pPr>
        <w:pStyle w:val="PL"/>
      </w:pPr>
      <w:r>
        <w:t xml:space="preserve">                      $ref: 'TS28623_ComDefs.yaml#/components/schemas/DnList'</w:t>
      </w:r>
    </w:p>
    <w:p w14:paraId="4049F51C" w14:textId="77777777" w:rsidR="00250159" w:rsidRDefault="00250159" w:rsidP="00250159">
      <w:pPr>
        <w:pStyle w:val="PL"/>
      </w:pPr>
      <w:r>
        <w:t xml:space="preserve">    SmfFunction-Single:</w:t>
      </w:r>
    </w:p>
    <w:p w14:paraId="704D1BB2" w14:textId="77777777" w:rsidR="00250159" w:rsidRDefault="00250159" w:rsidP="00250159">
      <w:pPr>
        <w:pStyle w:val="PL"/>
      </w:pPr>
      <w:r>
        <w:t xml:space="preserve">      allOf:</w:t>
      </w:r>
    </w:p>
    <w:p w14:paraId="592C646A" w14:textId="77777777" w:rsidR="00250159" w:rsidRDefault="00250159" w:rsidP="00250159">
      <w:pPr>
        <w:pStyle w:val="PL"/>
      </w:pPr>
      <w:r>
        <w:t xml:space="preserve">        - $ref: 'TS28623_GenericNrm.yaml#/components/schemas/Top'</w:t>
      </w:r>
    </w:p>
    <w:p w14:paraId="17150DF4" w14:textId="77777777" w:rsidR="00250159" w:rsidRDefault="00250159" w:rsidP="00250159">
      <w:pPr>
        <w:pStyle w:val="PL"/>
      </w:pPr>
      <w:r>
        <w:t xml:space="preserve">        - type: object</w:t>
      </w:r>
    </w:p>
    <w:p w14:paraId="1DC4FC25" w14:textId="77777777" w:rsidR="00250159" w:rsidRDefault="00250159" w:rsidP="00250159">
      <w:pPr>
        <w:pStyle w:val="PL"/>
      </w:pPr>
      <w:r>
        <w:t xml:space="preserve">          properties:</w:t>
      </w:r>
    </w:p>
    <w:p w14:paraId="2909DB41" w14:textId="77777777" w:rsidR="00250159" w:rsidRDefault="00250159" w:rsidP="00250159">
      <w:pPr>
        <w:pStyle w:val="PL"/>
      </w:pPr>
      <w:r>
        <w:t xml:space="preserve">            attributes:</w:t>
      </w:r>
    </w:p>
    <w:p w14:paraId="7A2D0ED9" w14:textId="77777777" w:rsidR="00250159" w:rsidRDefault="00250159" w:rsidP="00250159">
      <w:pPr>
        <w:pStyle w:val="PL"/>
      </w:pPr>
      <w:r>
        <w:t xml:space="preserve">              allOf:</w:t>
      </w:r>
    </w:p>
    <w:p w14:paraId="2D9F8A8D" w14:textId="77777777" w:rsidR="00250159" w:rsidRDefault="00250159" w:rsidP="00250159">
      <w:pPr>
        <w:pStyle w:val="PL"/>
      </w:pPr>
      <w:r>
        <w:t xml:space="preserve">                - $ref: 'TS28623_GenericNrm.yaml#/components/schemas/ManagedFunction-Attr'</w:t>
      </w:r>
    </w:p>
    <w:p w14:paraId="5C931677" w14:textId="77777777" w:rsidR="00250159" w:rsidRDefault="00250159" w:rsidP="00250159">
      <w:pPr>
        <w:pStyle w:val="PL"/>
      </w:pPr>
      <w:r>
        <w:t xml:space="preserve">                - type: object</w:t>
      </w:r>
    </w:p>
    <w:p w14:paraId="11D1CBDE" w14:textId="77777777" w:rsidR="00250159" w:rsidRDefault="00250159" w:rsidP="00250159">
      <w:pPr>
        <w:pStyle w:val="PL"/>
      </w:pPr>
      <w:r>
        <w:t xml:space="preserve">                  properties:</w:t>
      </w:r>
    </w:p>
    <w:p w14:paraId="3886C80F" w14:textId="77777777" w:rsidR="00250159" w:rsidRDefault="00250159" w:rsidP="00250159">
      <w:pPr>
        <w:pStyle w:val="PL"/>
      </w:pPr>
      <w:r>
        <w:t xml:space="preserve">                    pLMNInfoList:</w:t>
      </w:r>
    </w:p>
    <w:p w14:paraId="25B5BB12" w14:textId="77777777" w:rsidR="00250159" w:rsidRDefault="00250159" w:rsidP="00250159">
      <w:pPr>
        <w:pStyle w:val="PL"/>
      </w:pPr>
      <w:r>
        <w:t xml:space="preserve">                      $ref: 'TS28541_NrNrm.yaml#/components/schemas/PlmnInfoList'</w:t>
      </w:r>
    </w:p>
    <w:p w14:paraId="47D6704A" w14:textId="77777777" w:rsidR="00250159" w:rsidRDefault="00250159" w:rsidP="00250159">
      <w:pPr>
        <w:pStyle w:val="PL"/>
      </w:pPr>
      <w:r>
        <w:t xml:space="preserve">                    nRTACList:</w:t>
      </w:r>
    </w:p>
    <w:p w14:paraId="089E9D0E" w14:textId="77777777" w:rsidR="00250159" w:rsidRDefault="00250159" w:rsidP="00250159">
      <w:pPr>
        <w:pStyle w:val="PL"/>
      </w:pPr>
      <w:r>
        <w:t xml:space="preserve">                      $ref: '#/components/schemas/TACList'</w:t>
      </w:r>
    </w:p>
    <w:p w14:paraId="47FBD137" w14:textId="77777777" w:rsidR="00250159" w:rsidRDefault="00250159" w:rsidP="00250159">
      <w:pPr>
        <w:pStyle w:val="PL"/>
      </w:pPr>
      <w:r>
        <w:t xml:space="preserve">                    sBIFqdn:</w:t>
      </w:r>
    </w:p>
    <w:p w14:paraId="22960E7D" w14:textId="77777777" w:rsidR="00250159" w:rsidRDefault="00250159" w:rsidP="00250159">
      <w:pPr>
        <w:pStyle w:val="PL"/>
      </w:pPr>
      <w:r>
        <w:t xml:space="preserve">                      type: string</w:t>
      </w:r>
    </w:p>
    <w:p w14:paraId="71B68D46" w14:textId="77777777" w:rsidR="00250159" w:rsidRDefault="00250159" w:rsidP="00250159">
      <w:pPr>
        <w:pStyle w:val="PL"/>
      </w:pPr>
      <w:r>
        <w:t xml:space="preserve">                    sNssaiSmfInfoList:</w:t>
      </w:r>
    </w:p>
    <w:p w14:paraId="0356BBA8" w14:textId="77777777" w:rsidR="00250159" w:rsidRDefault="00250159" w:rsidP="00250159">
      <w:pPr>
        <w:pStyle w:val="PL"/>
      </w:pPr>
      <w:r>
        <w:t xml:space="preserve">                      type: array</w:t>
      </w:r>
    </w:p>
    <w:p w14:paraId="3169CE02" w14:textId="77777777" w:rsidR="00250159" w:rsidRDefault="00250159" w:rsidP="00250159">
      <w:pPr>
        <w:pStyle w:val="PL"/>
      </w:pPr>
      <w:r>
        <w:t xml:space="preserve">                      items:</w:t>
      </w:r>
    </w:p>
    <w:p w14:paraId="4311027C" w14:textId="77777777" w:rsidR="00250159" w:rsidRDefault="00250159" w:rsidP="00250159">
      <w:pPr>
        <w:pStyle w:val="PL"/>
      </w:pPr>
      <w:r>
        <w:t xml:space="preserve">                        $ref: '#/components/schemas/SNssaiSmfInfoItem'</w:t>
      </w:r>
    </w:p>
    <w:p w14:paraId="7E992E21" w14:textId="77777777" w:rsidR="00250159" w:rsidRDefault="00250159" w:rsidP="00250159">
      <w:pPr>
        <w:pStyle w:val="PL"/>
      </w:pPr>
      <w:r>
        <w:t xml:space="preserve">                    taiList:</w:t>
      </w:r>
    </w:p>
    <w:p w14:paraId="558B9515" w14:textId="77777777" w:rsidR="00250159" w:rsidRDefault="00250159" w:rsidP="00250159">
      <w:pPr>
        <w:pStyle w:val="PL"/>
      </w:pPr>
      <w:r>
        <w:t xml:space="preserve">                      $ref: '#/components/schemas/TaiList'</w:t>
      </w:r>
    </w:p>
    <w:p w14:paraId="66E33273" w14:textId="77777777" w:rsidR="00250159" w:rsidRDefault="00250159" w:rsidP="00250159">
      <w:pPr>
        <w:pStyle w:val="PL"/>
      </w:pPr>
      <w:r>
        <w:t xml:space="preserve">                    taiRangeList:</w:t>
      </w:r>
    </w:p>
    <w:p w14:paraId="35134E3A" w14:textId="77777777" w:rsidR="00250159" w:rsidRDefault="00250159" w:rsidP="00250159">
      <w:pPr>
        <w:pStyle w:val="PL"/>
      </w:pPr>
      <w:r>
        <w:t xml:space="preserve">                      type: array</w:t>
      </w:r>
    </w:p>
    <w:p w14:paraId="40ACE8DA" w14:textId="77777777" w:rsidR="00250159" w:rsidRDefault="00250159" w:rsidP="00250159">
      <w:pPr>
        <w:pStyle w:val="PL"/>
      </w:pPr>
      <w:r>
        <w:t xml:space="preserve">                      items:</w:t>
      </w:r>
    </w:p>
    <w:p w14:paraId="446DCE9C" w14:textId="77777777" w:rsidR="00250159" w:rsidRDefault="00250159" w:rsidP="00250159">
      <w:pPr>
        <w:pStyle w:val="PL"/>
      </w:pPr>
      <w:r>
        <w:t xml:space="preserve">                        $ref: '#/components/schemas/TaiRange'</w:t>
      </w:r>
    </w:p>
    <w:p w14:paraId="439C013A" w14:textId="77777777" w:rsidR="00250159" w:rsidRDefault="00250159" w:rsidP="00250159">
      <w:pPr>
        <w:pStyle w:val="PL"/>
      </w:pPr>
      <w:r>
        <w:t xml:space="preserve">                    pwgFqdn:</w:t>
      </w:r>
    </w:p>
    <w:p w14:paraId="52E7DDA5" w14:textId="77777777" w:rsidR="00250159" w:rsidRDefault="00250159" w:rsidP="00250159">
      <w:pPr>
        <w:pStyle w:val="PL"/>
      </w:pPr>
      <w:r>
        <w:t xml:space="preserve">                      type: string</w:t>
      </w:r>
    </w:p>
    <w:p w14:paraId="242ED909" w14:textId="77777777" w:rsidR="00250159" w:rsidRDefault="00250159" w:rsidP="00250159">
      <w:pPr>
        <w:pStyle w:val="PL"/>
      </w:pPr>
      <w:r>
        <w:t xml:space="preserve">                    pgwAddrList:</w:t>
      </w:r>
    </w:p>
    <w:p w14:paraId="3448FCCC" w14:textId="77777777" w:rsidR="00250159" w:rsidRDefault="00250159" w:rsidP="00250159">
      <w:pPr>
        <w:pStyle w:val="PL"/>
      </w:pPr>
      <w:r>
        <w:t xml:space="preserve">                      type: array</w:t>
      </w:r>
    </w:p>
    <w:p w14:paraId="6F16DF5F" w14:textId="77777777" w:rsidR="00250159" w:rsidRDefault="00250159" w:rsidP="00250159">
      <w:pPr>
        <w:pStyle w:val="PL"/>
      </w:pPr>
      <w:r>
        <w:t xml:space="preserve">                      items:</w:t>
      </w:r>
    </w:p>
    <w:p w14:paraId="5B84215E" w14:textId="77777777" w:rsidR="00250159" w:rsidRDefault="00250159" w:rsidP="00250159">
      <w:pPr>
        <w:pStyle w:val="PL"/>
      </w:pPr>
      <w:r>
        <w:t xml:space="preserve">                        $ref: 'TS28623_ComDefs.yaml#/components/schemas/IpAddr'</w:t>
      </w:r>
    </w:p>
    <w:p w14:paraId="7700F5AD" w14:textId="77777777" w:rsidR="00250159" w:rsidRDefault="00250159" w:rsidP="00250159">
      <w:pPr>
        <w:pStyle w:val="PL"/>
      </w:pPr>
      <w:r>
        <w:t xml:space="preserve">                    accessType:</w:t>
      </w:r>
    </w:p>
    <w:p w14:paraId="7ADDE894" w14:textId="77777777" w:rsidR="00250159" w:rsidRDefault="00250159" w:rsidP="00250159">
      <w:pPr>
        <w:pStyle w:val="PL"/>
      </w:pPr>
      <w:r>
        <w:t xml:space="preserve">                      $ref: 'TS29571_CommonData.yaml#/components/schemas/AccessType'</w:t>
      </w:r>
    </w:p>
    <w:p w14:paraId="2E3063FD" w14:textId="77777777" w:rsidR="00250159" w:rsidRDefault="00250159" w:rsidP="00250159">
      <w:pPr>
        <w:pStyle w:val="PL"/>
      </w:pPr>
      <w:r>
        <w:t xml:space="preserve">                    priority:</w:t>
      </w:r>
    </w:p>
    <w:p w14:paraId="11789BE2" w14:textId="77777777" w:rsidR="00250159" w:rsidRDefault="00250159" w:rsidP="00250159">
      <w:pPr>
        <w:pStyle w:val="PL"/>
      </w:pPr>
      <w:r>
        <w:t xml:space="preserve">                      type: integer</w:t>
      </w:r>
    </w:p>
    <w:p w14:paraId="5B00DEB4" w14:textId="77777777" w:rsidR="00250159" w:rsidRDefault="00250159" w:rsidP="00250159">
      <w:pPr>
        <w:pStyle w:val="PL"/>
      </w:pPr>
      <w:r>
        <w:t xml:space="preserve">                    cNSIIdList:</w:t>
      </w:r>
    </w:p>
    <w:p w14:paraId="4B6C82AC" w14:textId="77777777" w:rsidR="00250159" w:rsidRDefault="00250159" w:rsidP="00250159">
      <w:pPr>
        <w:pStyle w:val="PL"/>
      </w:pPr>
      <w:r>
        <w:t xml:space="preserve">                      $ref: '#/components/schemas/CNSIIdList'</w:t>
      </w:r>
    </w:p>
    <w:p w14:paraId="1CDDCDD0" w14:textId="77777777" w:rsidR="00250159" w:rsidRDefault="00250159" w:rsidP="00250159">
      <w:pPr>
        <w:pStyle w:val="PL"/>
      </w:pPr>
      <w:r>
        <w:t xml:space="preserve">                    vsmfSupportInd:</w:t>
      </w:r>
    </w:p>
    <w:p w14:paraId="042D696D" w14:textId="77777777" w:rsidR="00250159" w:rsidRDefault="00250159" w:rsidP="00250159">
      <w:pPr>
        <w:pStyle w:val="PL"/>
      </w:pPr>
      <w:r>
        <w:t xml:space="preserve">                      type: boolean</w:t>
      </w:r>
    </w:p>
    <w:p w14:paraId="5D322B4D" w14:textId="77777777" w:rsidR="00250159" w:rsidRDefault="00250159" w:rsidP="00250159">
      <w:pPr>
        <w:pStyle w:val="PL"/>
      </w:pPr>
      <w:r>
        <w:t xml:space="preserve">                    pwgFqdnList:    </w:t>
      </w:r>
    </w:p>
    <w:p w14:paraId="68B4055B" w14:textId="77777777" w:rsidR="00250159" w:rsidRDefault="00250159" w:rsidP="00250159">
      <w:pPr>
        <w:pStyle w:val="PL"/>
      </w:pPr>
      <w:r>
        <w:t xml:space="preserve">                      type: array</w:t>
      </w:r>
    </w:p>
    <w:p w14:paraId="5D3E72D6" w14:textId="77777777" w:rsidR="00250159" w:rsidRDefault="00250159" w:rsidP="00250159">
      <w:pPr>
        <w:pStyle w:val="PL"/>
      </w:pPr>
      <w:r>
        <w:t xml:space="preserve">                      items: </w:t>
      </w:r>
    </w:p>
    <w:p w14:paraId="3FC86278" w14:textId="77777777" w:rsidR="00250159" w:rsidRDefault="00250159" w:rsidP="00250159">
      <w:pPr>
        <w:pStyle w:val="PL"/>
      </w:pPr>
      <w:r>
        <w:t xml:space="preserve">                        type: string</w:t>
      </w:r>
    </w:p>
    <w:p w14:paraId="05767090" w14:textId="77777777" w:rsidR="00250159" w:rsidRDefault="00250159" w:rsidP="00250159">
      <w:pPr>
        <w:pStyle w:val="PL"/>
      </w:pPr>
      <w:r>
        <w:t xml:space="preserve">                    managedNFProfile:</w:t>
      </w:r>
    </w:p>
    <w:p w14:paraId="2BC8E50F" w14:textId="77777777" w:rsidR="00250159" w:rsidRDefault="00250159" w:rsidP="00250159">
      <w:pPr>
        <w:pStyle w:val="PL"/>
      </w:pPr>
      <w:r>
        <w:t xml:space="preserve">                      $ref: '#/components/schemas/ManagedNFProfile'</w:t>
      </w:r>
    </w:p>
    <w:p w14:paraId="55083263" w14:textId="77777777" w:rsidR="00250159" w:rsidRDefault="00250159" w:rsidP="00250159">
      <w:pPr>
        <w:pStyle w:val="PL"/>
      </w:pPr>
      <w:r>
        <w:t xml:space="preserve">                    commModelList:</w:t>
      </w:r>
    </w:p>
    <w:p w14:paraId="3681D3CF" w14:textId="77777777" w:rsidR="00250159" w:rsidRDefault="00250159" w:rsidP="00250159">
      <w:pPr>
        <w:pStyle w:val="PL"/>
      </w:pPr>
      <w:r>
        <w:t xml:space="preserve">                      $ref: '#/components/schemas/CommModelList'</w:t>
      </w:r>
    </w:p>
    <w:p w14:paraId="2DA78FDB" w14:textId="77777777" w:rsidR="00250159" w:rsidRDefault="00250159" w:rsidP="00250159">
      <w:pPr>
        <w:pStyle w:val="PL"/>
      </w:pPr>
      <w:r>
        <w:t xml:space="preserve">                    configurable5QISetRef:</w:t>
      </w:r>
    </w:p>
    <w:p w14:paraId="10468E5E" w14:textId="77777777" w:rsidR="00250159" w:rsidRDefault="00250159" w:rsidP="00250159">
      <w:pPr>
        <w:pStyle w:val="PL"/>
      </w:pPr>
      <w:r>
        <w:t xml:space="preserve">                      $ref: 'TS28623_ComDefs.yaml#/components/schemas/Dn'</w:t>
      </w:r>
    </w:p>
    <w:p w14:paraId="7DD05C66" w14:textId="77777777" w:rsidR="00250159" w:rsidRDefault="00250159" w:rsidP="00250159">
      <w:pPr>
        <w:pStyle w:val="PL"/>
      </w:pPr>
      <w:r>
        <w:t xml:space="preserve">                    dynamic5QISetRef:</w:t>
      </w:r>
    </w:p>
    <w:p w14:paraId="3D75B45C" w14:textId="77777777" w:rsidR="00250159" w:rsidRDefault="00250159" w:rsidP="00250159">
      <w:pPr>
        <w:pStyle w:val="PL"/>
      </w:pPr>
      <w:r>
        <w:t xml:space="preserve">                      $ref: 'TS28623_ComDefs.yaml#/components/schemas/Dn'</w:t>
      </w:r>
    </w:p>
    <w:p w14:paraId="6794F846" w14:textId="77777777" w:rsidR="00250159" w:rsidRDefault="00250159" w:rsidP="00250159">
      <w:pPr>
        <w:pStyle w:val="PL"/>
      </w:pPr>
    </w:p>
    <w:p w14:paraId="590580E0" w14:textId="77777777" w:rsidR="00250159" w:rsidRDefault="00250159" w:rsidP="00250159">
      <w:pPr>
        <w:pStyle w:val="PL"/>
      </w:pPr>
      <w:r>
        <w:t xml:space="preserve">        - $ref: 'TS28623_GenericNrm.yaml#/components/schemas/ManagedFunction-ncO'</w:t>
      </w:r>
    </w:p>
    <w:p w14:paraId="432DFD59" w14:textId="77777777" w:rsidR="00250159" w:rsidRDefault="00250159" w:rsidP="00250159">
      <w:pPr>
        <w:pStyle w:val="PL"/>
      </w:pPr>
      <w:r>
        <w:t xml:space="preserve">        - type: object</w:t>
      </w:r>
    </w:p>
    <w:p w14:paraId="565D0F5B" w14:textId="77777777" w:rsidR="00250159" w:rsidRDefault="00250159" w:rsidP="00250159">
      <w:pPr>
        <w:pStyle w:val="PL"/>
      </w:pPr>
      <w:r>
        <w:t xml:space="preserve">          properties:</w:t>
      </w:r>
    </w:p>
    <w:p w14:paraId="4B22EF99" w14:textId="77777777" w:rsidR="00250159" w:rsidRDefault="00250159" w:rsidP="00250159">
      <w:pPr>
        <w:pStyle w:val="PL"/>
      </w:pPr>
      <w:r>
        <w:t xml:space="preserve">            EP_N4:</w:t>
      </w:r>
    </w:p>
    <w:p w14:paraId="164E9CBF" w14:textId="77777777" w:rsidR="00250159" w:rsidRDefault="00250159" w:rsidP="00250159">
      <w:pPr>
        <w:pStyle w:val="PL"/>
      </w:pPr>
      <w:r>
        <w:t xml:space="preserve">              $ref: '#/components/schemas/EP_N4-Multiple'</w:t>
      </w:r>
    </w:p>
    <w:p w14:paraId="60E00EE5" w14:textId="77777777" w:rsidR="00250159" w:rsidRDefault="00250159" w:rsidP="00250159">
      <w:pPr>
        <w:pStyle w:val="PL"/>
      </w:pPr>
      <w:r>
        <w:t xml:space="preserve">            EP_N7:</w:t>
      </w:r>
    </w:p>
    <w:p w14:paraId="0EA85A49" w14:textId="77777777" w:rsidR="00250159" w:rsidRDefault="00250159" w:rsidP="00250159">
      <w:pPr>
        <w:pStyle w:val="PL"/>
      </w:pPr>
      <w:r>
        <w:t xml:space="preserve">              $ref: '#/components/schemas/EP_N7-Multiple'</w:t>
      </w:r>
    </w:p>
    <w:p w14:paraId="6B9C55FE" w14:textId="77777777" w:rsidR="00250159" w:rsidRDefault="00250159" w:rsidP="00250159">
      <w:pPr>
        <w:pStyle w:val="PL"/>
      </w:pPr>
      <w:r>
        <w:t xml:space="preserve">            EP_N10:</w:t>
      </w:r>
    </w:p>
    <w:p w14:paraId="679BE94E" w14:textId="77777777" w:rsidR="00250159" w:rsidRDefault="00250159" w:rsidP="00250159">
      <w:pPr>
        <w:pStyle w:val="PL"/>
      </w:pPr>
      <w:r>
        <w:t xml:space="preserve">              $ref: '#/components/schemas/EP_N10-Multiple'</w:t>
      </w:r>
    </w:p>
    <w:p w14:paraId="6352553D" w14:textId="77777777" w:rsidR="00250159" w:rsidRDefault="00250159" w:rsidP="00250159">
      <w:pPr>
        <w:pStyle w:val="PL"/>
      </w:pPr>
      <w:r>
        <w:t xml:space="preserve">            EP_N11:</w:t>
      </w:r>
    </w:p>
    <w:p w14:paraId="689CE152" w14:textId="77777777" w:rsidR="00250159" w:rsidRDefault="00250159" w:rsidP="00250159">
      <w:pPr>
        <w:pStyle w:val="PL"/>
      </w:pPr>
      <w:r>
        <w:t xml:space="preserve">              $ref: '#/components/schemas/EP_N11-Multiple'</w:t>
      </w:r>
    </w:p>
    <w:p w14:paraId="657CF0A9" w14:textId="77777777" w:rsidR="00250159" w:rsidRDefault="00250159" w:rsidP="00250159">
      <w:pPr>
        <w:pStyle w:val="PL"/>
      </w:pPr>
      <w:r>
        <w:t xml:space="preserve">            EP_N16:</w:t>
      </w:r>
    </w:p>
    <w:p w14:paraId="0529767D" w14:textId="77777777" w:rsidR="00250159" w:rsidRDefault="00250159" w:rsidP="00250159">
      <w:pPr>
        <w:pStyle w:val="PL"/>
      </w:pPr>
      <w:r>
        <w:t xml:space="preserve">              $ref: '#/components/schemas/EP_N16-Multiple'</w:t>
      </w:r>
    </w:p>
    <w:p w14:paraId="22B34CE3" w14:textId="77777777" w:rsidR="00250159" w:rsidRDefault="00250159" w:rsidP="00250159">
      <w:pPr>
        <w:pStyle w:val="PL"/>
      </w:pPr>
      <w:r>
        <w:t xml:space="preserve">            EP_S5C:</w:t>
      </w:r>
    </w:p>
    <w:p w14:paraId="53997223" w14:textId="77777777" w:rsidR="00250159" w:rsidRDefault="00250159" w:rsidP="00250159">
      <w:pPr>
        <w:pStyle w:val="PL"/>
      </w:pPr>
      <w:r>
        <w:t xml:space="preserve">              $ref: '#/components/schemas/EP_S5C-Multiple'</w:t>
      </w:r>
    </w:p>
    <w:p w14:paraId="40BC821B" w14:textId="77777777" w:rsidR="00250159" w:rsidRDefault="00250159" w:rsidP="00250159">
      <w:pPr>
        <w:pStyle w:val="PL"/>
      </w:pPr>
      <w:r>
        <w:t xml:space="preserve">            FiveQiDscpMappingSet:</w:t>
      </w:r>
    </w:p>
    <w:p w14:paraId="1AD81409" w14:textId="77777777" w:rsidR="00250159" w:rsidRDefault="00250159" w:rsidP="00250159">
      <w:pPr>
        <w:pStyle w:val="PL"/>
      </w:pPr>
      <w:r>
        <w:t xml:space="preserve">              $ref: '#/components/schemas/FiveQiDscpMappingSet-Single'</w:t>
      </w:r>
    </w:p>
    <w:p w14:paraId="6E856905" w14:textId="77777777" w:rsidR="00250159" w:rsidRDefault="00250159" w:rsidP="00250159">
      <w:pPr>
        <w:pStyle w:val="PL"/>
      </w:pPr>
      <w:r>
        <w:t xml:space="preserve">            GtpUPathQoSMonitoringControl:</w:t>
      </w:r>
    </w:p>
    <w:p w14:paraId="0F1AD729" w14:textId="77777777" w:rsidR="00250159" w:rsidRDefault="00250159" w:rsidP="00250159">
      <w:pPr>
        <w:pStyle w:val="PL"/>
      </w:pPr>
      <w:r>
        <w:t xml:space="preserve">              $ref: '#/components/schemas/GtpUPathQoSMonitoringControl-Single'</w:t>
      </w:r>
    </w:p>
    <w:p w14:paraId="13BCFA91" w14:textId="77777777" w:rsidR="00250159" w:rsidRDefault="00250159" w:rsidP="00250159">
      <w:pPr>
        <w:pStyle w:val="PL"/>
      </w:pPr>
      <w:r>
        <w:t xml:space="preserve">            QFQoSMonitoringControl:</w:t>
      </w:r>
    </w:p>
    <w:p w14:paraId="53E548C4" w14:textId="77777777" w:rsidR="00250159" w:rsidRDefault="00250159" w:rsidP="00250159">
      <w:pPr>
        <w:pStyle w:val="PL"/>
      </w:pPr>
      <w:r>
        <w:t xml:space="preserve">              $ref: '#/components/schemas/QFQoSMonitoringControl-Single'</w:t>
      </w:r>
    </w:p>
    <w:p w14:paraId="1E257AF8" w14:textId="77777777" w:rsidR="00250159" w:rsidRDefault="00250159" w:rsidP="00250159">
      <w:pPr>
        <w:pStyle w:val="PL"/>
      </w:pPr>
      <w:r>
        <w:t xml:space="preserve">            PredefinedPccRuleSet:</w:t>
      </w:r>
    </w:p>
    <w:p w14:paraId="1EEB47EC" w14:textId="77777777" w:rsidR="00250159" w:rsidRDefault="00250159" w:rsidP="00250159">
      <w:pPr>
        <w:pStyle w:val="PL"/>
      </w:pPr>
      <w:r>
        <w:t xml:space="preserve">              $ref: '#/components/schemas/PredefinedPccRuleSet-Single'</w:t>
      </w:r>
    </w:p>
    <w:p w14:paraId="4332FBAE" w14:textId="77777777" w:rsidR="00250159" w:rsidRDefault="00250159" w:rsidP="00250159">
      <w:pPr>
        <w:pStyle w:val="PL"/>
      </w:pPr>
    </w:p>
    <w:p w14:paraId="15EE1EFA" w14:textId="77777777" w:rsidR="00250159" w:rsidRDefault="00250159" w:rsidP="00250159">
      <w:pPr>
        <w:pStyle w:val="PL"/>
      </w:pPr>
      <w:r>
        <w:t xml:space="preserve">    UpfFunction-Single:</w:t>
      </w:r>
    </w:p>
    <w:p w14:paraId="6B270B59" w14:textId="77777777" w:rsidR="00250159" w:rsidRDefault="00250159" w:rsidP="00250159">
      <w:pPr>
        <w:pStyle w:val="PL"/>
      </w:pPr>
      <w:r>
        <w:t xml:space="preserve">      allOf:</w:t>
      </w:r>
    </w:p>
    <w:p w14:paraId="53EB4DD1" w14:textId="77777777" w:rsidR="00250159" w:rsidRDefault="00250159" w:rsidP="00250159">
      <w:pPr>
        <w:pStyle w:val="PL"/>
      </w:pPr>
      <w:r>
        <w:t xml:space="preserve">        - $ref: 'TS28623_GenericNrm.yaml#/components/schemas/Top'</w:t>
      </w:r>
    </w:p>
    <w:p w14:paraId="051527C4" w14:textId="77777777" w:rsidR="00250159" w:rsidRDefault="00250159" w:rsidP="00250159">
      <w:pPr>
        <w:pStyle w:val="PL"/>
      </w:pPr>
      <w:r>
        <w:t xml:space="preserve">        - type: object</w:t>
      </w:r>
    </w:p>
    <w:p w14:paraId="17A33FB4" w14:textId="77777777" w:rsidR="00250159" w:rsidRDefault="00250159" w:rsidP="00250159">
      <w:pPr>
        <w:pStyle w:val="PL"/>
      </w:pPr>
      <w:r>
        <w:t xml:space="preserve">          properties:</w:t>
      </w:r>
    </w:p>
    <w:p w14:paraId="6CCFAA63" w14:textId="77777777" w:rsidR="00250159" w:rsidRDefault="00250159" w:rsidP="00250159">
      <w:pPr>
        <w:pStyle w:val="PL"/>
      </w:pPr>
      <w:r>
        <w:t xml:space="preserve">            attributes:</w:t>
      </w:r>
    </w:p>
    <w:p w14:paraId="75C89B89" w14:textId="77777777" w:rsidR="00250159" w:rsidRDefault="00250159" w:rsidP="00250159">
      <w:pPr>
        <w:pStyle w:val="PL"/>
      </w:pPr>
      <w:r>
        <w:t xml:space="preserve">              allOf:</w:t>
      </w:r>
    </w:p>
    <w:p w14:paraId="2C03D57A" w14:textId="77777777" w:rsidR="00250159" w:rsidRDefault="00250159" w:rsidP="00250159">
      <w:pPr>
        <w:pStyle w:val="PL"/>
      </w:pPr>
      <w:r>
        <w:t xml:space="preserve">                - $ref: 'TS28623_GenericNrm.yaml#/components/schemas/ManagedFunction-Attr'</w:t>
      </w:r>
    </w:p>
    <w:p w14:paraId="2A2162CB" w14:textId="77777777" w:rsidR="00250159" w:rsidRDefault="00250159" w:rsidP="00250159">
      <w:pPr>
        <w:pStyle w:val="PL"/>
      </w:pPr>
      <w:r>
        <w:t xml:space="preserve">                - type: object</w:t>
      </w:r>
    </w:p>
    <w:p w14:paraId="5DD7C56F" w14:textId="77777777" w:rsidR="00250159" w:rsidRDefault="00250159" w:rsidP="00250159">
      <w:pPr>
        <w:pStyle w:val="PL"/>
      </w:pPr>
      <w:r>
        <w:t xml:space="preserve">                  properties:</w:t>
      </w:r>
    </w:p>
    <w:p w14:paraId="39BE1C4D" w14:textId="77777777" w:rsidR="00250159" w:rsidRDefault="00250159" w:rsidP="00250159">
      <w:pPr>
        <w:pStyle w:val="PL"/>
      </w:pPr>
      <w:r>
        <w:t xml:space="preserve">                    pLMNInfoList:</w:t>
      </w:r>
    </w:p>
    <w:p w14:paraId="4D507BCE" w14:textId="77777777" w:rsidR="00250159" w:rsidRDefault="00250159" w:rsidP="00250159">
      <w:pPr>
        <w:pStyle w:val="PL"/>
      </w:pPr>
      <w:r>
        <w:t xml:space="preserve">                      $ref: 'TS28541_NrNrm.yaml#/components/schemas/PlmnInfoList'</w:t>
      </w:r>
    </w:p>
    <w:p w14:paraId="23AA72C4" w14:textId="77777777" w:rsidR="00250159" w:rsidRDefault="00250159" w:rsidP="00250159">
      <w:pPr>
        <w:pStyle w:val="PL"/>
      </w:pPr>
      <w:r>
        <w:t xml:space="preserve">                    nRTACList:</w:t>
      </w:r>
    </w:p>
    <w:p w14:paraId="5D019661" w14:textId="77777777" w:rsidR="00250159" w:rsidRDefault="00250159" w:rsidP="00250159">
      <w:pPr>
        <w:pStyle w:val="PL"/>
      </w:pPr>
      <w:r>
        <w:t xml:space="preserve">                      $ref: '#/components/schemas/TACList'</w:t>
      </w:r>
    </w:p>
    <w:p w14:paraId="20F2E487" w14:textId="77777777" w:rsidR="00250159" w:rsidRDefault="00250159" w:rsidP="00250159">
      <w:pPr>
        <w:pStyle w:val="PL"/>
      </w:pPr>
      <w:r>
        <w:t xml:space="preserve">                    cNSIIdList:</w:t>
      </w:r>
    </w:p>
    <w:p w14:paraId="2135C7FE" w14:textId="77777777" w:rsidR="00250159" w:rsidRDefault="00250159" w:rsidP="00250159">
      <w:pPr>
        <w:pStyle w:val="PL"/>
      </w:pPr>
      <w:r>
        <w:t xml:space="preserve">                      $ref: '#/components/schemas/CNSIIdList'</w:t>
      </w:r>
    </w:p>
    <w:p w14:paraId="2746108D" w14:textId="77777777" w:rsidR="00250159" w:rsidRDefault="00250159" w:rsidP="00250159">
      <w:pPr>
        <w:pStyle w:val="PL"/>
      </w:pPr>
      <w:r>
        <w:t xml:space="preserve">                    smfServingArea:</w:t>
      </w:r>
    </w:p>
    <w:p w14:paraId="45F5AA51" w14:textId="77777777" w:rsidR="00250159" w:rsidRDefault="00250159" w:rsidP="00250159">
      <w:pPr>
        <w:pStyle w:val="PL"/>
      </w:pPr>
      <w:r>
        <w:t xml:space="preserve">                       type: string</w:t>
      </w:r>
    </w:p>
    <w:p w14:paraId="7C93CEFF" w14:textId="77777777" w:rsidR="00250159" w:rsidRDefault="00250159" w:rsidP="00250159">
      <w:pPr>
        <w:pStyle w:val="PL"/>
      </w:pPr>
      <w:r>
        <w:t xml:space="preserve">                    interfaceUpfInfoList:</w:t>
      </w:r>
    </w:p>
    <w:p w14:paraId="4D790A37" w14:textId="77777777" w:rsidR="00250159" w:rsidRDefault="00250159" w:rsidP="00250159">
      <w:pPr>
        <w:pStyle w:val="PL"/>
      </w:pPr>
      <w:r>
        <w:t xml:space="preserve">                       type: array</w:t>
      </w:r>
    </w:p>
    <w:p w14:paraId="3789CA4E" w14:textId="77777777" w:rsidR="00250159" w:rsidRDefault="00250159" w:rsidP="00250159">
      <w:pPr>
        <w:pStyle w:val="PL"/>
      </w:pPr>
      <w:r>
        <w:t xml:space="preserve">                       items:</w:t>
      </w:r>
    </w:p>
    <w:p w14:paraId="3C22E283" w14:textId="77777777" w:rsidR="00250159" w:rsidRDefault="00250159" w:rsidP="00250159">
      <w:pPr>
        <w:pStyle w:val="PL"/>
      </w:pPr>
      <w:r>
        <w:t xml:space="preserve">                         $ref: '#/components/schemas/InterfaceUpfInfoItem'</w:t>
      </w:r>
    </w:p>
    <w:p w14:paraId="21587CB4" w14:textId="77777777" w:rsidR="00250159" w:rsidRDefault="00250159" w:rsidP="00250159">
      <w:pPr>
        <w:pStyle w:val="PL"/>
      </w:pPr>
      <w:r>
        <w:t xml:space="preserve">                    iwkEpsInd:</w:t>
      </w:r>
    </w:p>
    <w:p w14:paraId="5AB4D94F" w14:textId="77777777" w:rsidR="00250159" w:rsidRDefault="00250159" w:rsidP="00250159">
      <w:pPr>
        <w:pStyle w:val="PL"/>
      </w:pPr>
      <w:r>
        <w:t xml:space="preserve">                       type: boolean</w:t>
      </w:r>
    </w:p>
    <w:p w14:paraId="67019652" w14:textId="77777777" w:rsidR="00250159" w:rsidRDefault="00250159" w:rsidP="00250159">
      <w:pPr>
        <w:pStyle w:val="PL"/>
      </w:pPr>
      <w:r>
        <w:t xml:space="preserve">                    pduSessionTypes:</w:t>
      </w:r>
    </w:p>
    <w:p w14:paraId="42F0B3D6" w14:textId="77777777" w:rsidR="00250159" w:rsidRDefault="00250159" w:rsidP="00250159">
      <w:pPr>
        <w:pStyle w:val="PL"/>
      </w:pPr>
      <w:r>
        <w:t xml:space="preserve">                      type: string</w:t>
      </w:r>
    </w:p>
    <w:p w14:paraId="272FEFBC" w14:textId="77777777" w:rsidR="00250159" w:rsidRDefault="00250159" w:rsidP="00250159">
      <w:pPr>
        <w:pStyle w:val="PL"/>
      </w:pPr>
      <w:r>
        <w:t xml:space="preserve">                      enum:</w:t>
      </w:r>
    </w:p>
    <w:p w14:paraId="750CD4B6" w14:textId="77777777" w:rsidR="00250159" w:rsidRDefault="00250159" w:rsidP="00250159">
      <w:pPr>
        <w:pStyle w:val="PL"/>
      </w:pPr>
      <w:r>
        <w:t xml:space="preserve">                        - IPV4</w:t>
      </w:r>
    </w:p>
    <w:p w14:paraId="08494D05" w14:textId="77777777" w:rsidR="00250159" w:rsidRDefault="00250159" w:rsidP="00250159">
      <w:pPr>
        <w:pStyle w:val="PL"/>
      </w:pPr>
      <w:r>
        <w:t xml:space="preserve">                        - IPV6</w:t>
      </w:r>
    </w:p>
    <w:p w14:paraId="7F1C78E0" w14:textId="77777777" w:rsidR="00250159" w:rsidRDefault="00250159" w:rsidP="00250159">
      <w:pPr>
        <w:pStyle w:val="PL"/>
      </w:pPr>
      <w:r>
        <w:t xml:space="preserve">                        - IPV4V6</w:t>
      </w:r>
    </w:p>
    <w:p w14:paraId="02563532" w14:textId="77777777" w:rsidR="00250159" w:rsidRDefault="00250159" w:rsidP="00250159">
      <w:pPr>
        <w:pStyle w:val="PL"/>
      </w:pPr>
      <w:r>
        <w:t xml:space="preserve">                        - UNSTRUCTURED</w:t>
      </w:r>
    </w:p>
    <w:p w14:paraId="4043708B" w14:textId="77777777" w:rsidR="00250159" w:rsidRDefault="00250159" w:rsidP="00250159">
      <w:pPr>
        <w:pStyle w:val="PL"/>
      </w:pPr>
      <w:r>
        <w:t xml:space="preserve">                        - ETHERNET</w:t>
      </w:r>
    </w:p>
    <w:p w14:paraId="764152DF" w14:textId="77777777" w:rsidR="00250159" w:rsidRDefault="00250159" w:rsidP="00250159">
      <w:pPr>
        <w:pStyle w:val="PL"/>
      </w:pPr>
      <w:r>
        <w:t xml:space="preserve">                    atsssCapability:</w:t>
      </w:r>
    </w:p>
    <w:p w14:paraId="431525B4" w14:textId="77777777" w:rsidR="00250159" w:rsidRDefault="00250159" w:rsidP="00250159">
      <w:pPr>
        <w:pStyle w:val="PL"/>
      </w:pPr>
      <w:r>
        <w:t xml:space="preserve">                       $ref: '#/components/schemas/AtsssCapability'</w:t>
      </w:r>
    </w:p>
    <w:p w14:paraId="1D544B6D" w14:textId="77777777" w:rsidR="00250159" w:rsidRDefault="00250159" w:rsidP="00250159">
      <w:pPr>
        <w:pStyle w:val="PL"/>
      </w:pPr>
      <w:r>
        <w:t xml:space="preserve">                    ueIpAddrInd:</w:t>
      </w:r>
    </w:p>
    <w:p w14:paraId="45DE50B1" w14:textId="77777777" w:rsidR="00250159" w:rsidRDefault="00250159" w:rsidP="00250159">
      <w:pPr>
        <w:pStyle w:val="PL"/>
      </w:pPr>
      <w:r>
        <w:t xml:space="preserve">                       type: boolean</w:t>
      </w:r>
    </w:p>
    <w:p w14:paraId="7CCA63B3" w14:textId="77777777" w:rsidR="00250159" w:rsidRDefault="00250159" w:rsidP="00250159">
      <w:pPr>
        <w:pStyle w:val="PL"/>
      </w:pPr>
      <w:r>
        <w:t xml:space="preserve">                    taiList:</w:t>
      </w:r>
    </w:p>
    <w:p w14:paraId="7B5FBC37" w14:textId="77777777" w:rsidR="00250159" w:rsidRDefault="00250159" w:rsidP="00250159">
      <w:pPr>
        <w:pStyle w:val="PL"/>
      </w:pPr>
      <w:r>
        <w:t xml:space="preserve">                      $ref: '#/components/schemas/TaiList'</w:t>
      </w:r>
    </w:p>
    <w:p w14:paraId="22C4834B" w14:textId="77777777" w:rsidR="00250159" w:rsidRDefault="00250159" w:rsidP="00250159">
      <w:pPr>
        <w:pStyle w:val="PL"/>
      </w:pPr>
      <w:r>
        <w:t xml:space="preserve">                    taiRangeList:</w:t>
      </w:r>
    </w:p>
    <w:p w14:paraId="67ED8AB8" w14:textId="77777777" w:rsidR="00250159" w:rsidRDefault="00250159" w:rsidP="00250159">
      <w:pPr>
        <w:pStyle w:val="PL"/>
      </w:pPr>
      <w:r>
        <w:t xml:space="preserve">                      type: array</w:t>
      </w:r>
    </w:p>
    <w:p w14:paraId="1EEF90B5" w14:textId="77777777" w:rsidR="00250159" w:rsidRDefault="00250159" w:rsidP="00250159">
      <w:pPr>
        <w:pStyle w:val="PL"/>
      </w:pPr>
      <w:r>
        <w:t xml:space="preserve">                      items:</w:t>
      </w:r>
    </w:p>
    <w:p w14:paraId="678F3DC1" w14:textId="77777777" w:rsidR="00250159" w:rsidRDefault="00250159" w:rsidP="00250159">
      <w:pPr>
        <w:pStyle w:val="PL"/>
      </w:pPr>
      <w:r>
        <w:t xml:space="preserve">                        $ref: '#/components/schemas/TaiRange'</w:t>
      </w:r>
    </w:p>
    <w:p w14:paraId="7D40F252" w14:textId="77777777" w:rsidR="00250159" w:rsidRDefault="00250159" w:rsidP="00250159">
      <w:pPr>
        <w:pStyle w:val="PL"/>
      </w:pPr>
      <w:r>
        <w:t xml:space="preserve">                    wAgfInfo:</w:t>
      </w:r>
    </w:p>
    <w:p w14:paraId="3F9D327E" w14:textId="77777777" w:rsidR="00250159" w:rsidRDefault="00250159" w:rsidP="00250159">
      <w:pPr>
        <w:pStyle w:val="PL"/>
      </w:pPr>
      <w:r>
        <w:t xml:space="preserve">                      $ref: '#/components/schemas/IpInterface'</w:t>
      </w:r>
    </w:p>
    <w:p w14:paraId="0CA6EB9C" w14:textId="77777777" w:rsidR="00250159" w:rsidRDefault="00250159" w:rsidP="00250159">
      <w:pPr>
        <w:pStyle w:val="PL"/>
      </w:pPr>
      <w:r>
        <w:t xml:space="preserve">                    tngfInfo:</w:t>
      </w:r>
    </w:p>
    <w:p w14:paraId="7AA97F5C" w14:textId="77777777" w:rsidR="00250159" w:rsidRDefault="00250159" w:rsidP="00250159">
      <w:pPr>
        <w:pStyle w:val="PL"/>
      </w:pPr>
      <w:r>
        <w:t xml:space="preserve">                      $ref: '#/components/schemas/IpInterface'</w:t>
      </w:r>
    </w:p>
    <w:p w14:paraId="5387D565" w14:textId="77777777" w:rsidR="00250159" w:rsidRDefault="00250159" w:rsidP="00250159">
      <w:pPr>
        <w:pStyle w:val="PL"/>
      </w:pPr>
      <w:r>
        <w:t xml:space="preserve">                    twifInfo:</w:t>
      </w:r>
    </w:p>
    <w:p w14:paraId="1D126FF7" w14:textId="77777777" w:rsidR="00250159" w:rsidRDefault="00250159" w:rsidP="00250159">
      <w:pPr>
        <w:pStyle w:val="PL"/>
      </w:pPr>
      <w:r>
        <w:t xml:space="preserve">                      $ref: '#/components/schemas/IpInterface'</w:t>
      </w:r>
    </w:p>
    <w:p w14:paraId="675E1C43" w14:textId="77777777" w:rsidR="00250159" w:rsidRDefault="00250159" w:rsidP="00250159">
      <w:pPr>
        <w:pStyle w:val="PL"/>
      </w:pPr>
      <w:r>
        <w:t xml:space="preserve">                    priority:</w:t>
      </w:r>
    </w:p>
    <w:p w14:paraId="206F25C3" w14:textId="77777777" w:rsidR="00250159" w:rsidRDefault="00250159" w:rsidP="00250159">
      <w:pPr>
        <w:pStyle w:val="PL"/>
      </w:pPr>
      <w:r>
        <w:t xml:space="preserve">                      type: integer</w:t>
      </w:r>
    </w:p>
    <w:p w14:paraId="63086123" w14:textId="77777777" w:rsidR="00250159" w:rsidRDefault="00250159" w:rsidP="00250159">
      <w:pPr>
        <w:pStyle w:val="PL"/>
      </w:pPr>
      <w:r>
        <w:t xml:space="preserve">                    redundantGtpu:</w:t>
      </w:r>
    </w:p>
    <w:p w14:paraId="53835780" w14:textId="77777777" w:rsidR="00250159" w:rsidRDefault="00250159" w:rsidP="00250159">
      <w:pPr>
        <w:pStyle w:val="PL"/>
      </w:pPr>
      <w:r>
        <w:t xml:space="preserve">                      type: boolean</w:t>
      </w:r>
    </w:p>
    <w:p w14:paraId="70C0B6E5" w14:textId="77777777" w:rsidR="00250159" w:rsidRDefault="00250159" w:rsidP="00250159">
      <w:pPr>
        <w:pStyle w:val="PL"/>
      </w:pPr>
      <w:r>
        <w:t xml:space="preserve">                    ipups:</w:t>
      </w:r>
    </w:p>
    <w:p w14:paraId="2C355086" w14:textId="77777777" w:rsidR="00250159" w:rsidRDefault="00250159" w:rsidP="00250159">
      <w:pPr>
        <w:pStyle w:val="PL"/>
      </w:pPr>
      <w:r>
        <w:t xml:space="preserve">                      type: boolean</w:t>
      </w:r>
    </w:p>
    <w:p w14:paraId="145EFCB9" w14:textId="77777777" w:rsidR="00250159" w:rsidRDefault="00250159" w:rsidP="00250159">
      <w:pPr>
        <w:pStyle w:val="PL"/>
      </w:pPr>
      <w:r>
        <w:t xml:space="preserve">                    dataForwarding:</w:t>
      </w:r>
    </w:p>
    <w:p w14:paraId="1B120918" w14:textId="77777777" w:rsidR="00250159" w:rsidRDefault="00250159" w:rsidP="00250159">
      <w:pPr>
        <w:pStyle w:val="PL"/>
      </w:pPr>
      <w:r>
        <w:t xml:space="preserve">                      type: boolean</w:t>
      </w:r>
    </w:p>
    <w:p w14:paraId="1DF3A6ED" w14:textId="77777777" w:rsidR="00250159" w:rsidRDefault="00250159" w:rsidP="00250159">
      <w:pPr>
        <w:pStyle w:val="PL"/>
      </w:pPr>
      <w:r>
        <w:t xml:space="preserve">                    supportedPfcpFeatures:</w:t>
      </w:r>
    </w:p>
    <w:p w14:paraId="27579755" w14:textId="77777777" w:rsidR="00250159" w:rsidRDefault="00250159" w:rsidP="00250159">
      <w:pPr>
        <w:pStyle w:val="PL"/>
      </w:pPr>
      <w:r>
        <w:t xml:space="preserve">                      type: string</w:t>
      </w:r>
    </w:p>
    <w:p w14:paraId="66556B6C" w14:textId="77777777" w:rsidR="00250159" w:rsidRDefault="00250159" w:rsidP="00250159">
      <w:pPr>
        <w:pStyle w:val="PL"/>
      </w:pPr>
      <w:r>
        <w:t xml:space="preserve">                    managedNFProfile:</w:t>
      </w:r>
    </w:p>
    <w:p w14:paraId="7606FC60" w14:textId="77777777" w:rsidR="00250159" w:rsidRDefault="00250159" w:rsidP="00250159">
      <w:pPr>
        <w:pStyle w:val="PL"/>
      </w:pPr>
      <w:r>
        <w:t xml:space="preserve">                      $ref: '#/components/schemas/ManagedNFProfile'</w:t>
      </w:r>
    </w:p>
    <w:p w14:paraId="050CEF88" w14:textId="77777777" w:rsidR="00250159" w:rsidRDefault="00250159" w:rsidP="00250159">
      <w:pPr>
        <w:pStyle w:val="PL"/>
      </w:pPr>
      <w:r>
        <w:t xml:space="preserve">                    supportedBMOList:</w:t>
      </w:r>
    </w:p>
    <w:p w14:paraId="5C4DE33C" w14:textId="77777777" w:rsidR="00250159" w:rsidRDefault="00250159" w:rsidP="00250159">
      <w:pPr>
        <w:pStyle w:val="PL"/>
      </w:pPr>
      <w:r>
        <w:t xml:space="preserve">                      $ref: '#/components/schemas/SupportedBMOList'</w:t>
      </w:r>
    </w:p>
    <w:p w14:paraId="331362CB" w14:textId="77777777" w:rsidR="00250159" w:rsidRDefault="00250159" w:rsidP="00250159">
      <w:pPr>
        <w:pStyle w:val="PL"/>
      </w:pPr>
      <w:r>
        <w:t xml:space="preserve">        - $ref: 'TS28623_GenericNrm.yaml#/components/schemas/ManagedFunction-ncO'</w:t>
      </w:r>
    </w:p>
    <w:p w14:paraId="09C1D21A" w14:textId="77777777" w:rsidR="00250159" w:rsidRDefault="00250159" w:rsidP="00250159">
      <w:pPr>
        <w:pStyle w:val="PL"/>
      </w:pPr>
      <w:r>
        <w:t xml:space="preserve">        - type: object</w:t>
      </w:r>
    </w:p>
    <w:p w14:paraId="6BA5E671" w14:textId="77777777" w:rsidR="00250159" w:rsidRDefault="00250159" w:rsidP="00250159">
      <w:pPr>
        <w:pStyle w:val="PL"/>
      </w:pPr>
      <w:r>
        <w:t xml:space="preserve">          properties:</w:t>
      </w:r>
    </w:p>
    <w:p w14:paraId="56866354" w14:textId="77777777" w:rsidR="00250159" w:rsidRDefault="00250159" w:rsidP="00250159">
      <w:pPr>
        <w:pStyle w:val="PL"/>
      </w:pPr>
      <w:r>
        <w:t xml:space="preserve">            EP_N3:</w:t>
      </w:r>
    </w:p>
    <w:p w14:paraId="7C9D651A" w14:textId="77777777" w:rsidR="00250159" w:rsidRDefault="00250159" w:rsidP="00250159">
      <w:pPr>
        <w:pStyle w:val="PL"/>
      </w:pPr>
      <w:r>
        <w:t xml:space="preserve">              $ref: '#/components/schemas/EP_N3-Multiple'</w:t>
      </w:r>
    </w:p>
    <w:p w14:paraId="3D3CA39C" w14:textId="77777777" w:rsidR="00250159" w:rsidRDefault="00250159" w:rsidP="00250159">
      <w:pPr>
        <w:pStyle w:val="PL"/>
      </w:pPr>
      <w:r>
        <w:t xml:space="preserve">            EP_N4:</w:t>
      </w:r>
    </w:p>
    <w:p w14:paraId="5A5D799A" w14:textId="77777777" w:rsidR="00250159" w:rsidRDefault="00250159" w:rsidP="00250159">
      <w:pPr>
        <w:pStyle w:val="PL"/>
      </w:pPr>
      <w:r>
        <w:t xml:space="preserve">              $ref: '#/components/schemas/EP_N4-Multiple'</w:t>
      </w:r>
    </w:p>
    <w:p w14:paraId="4F0EF24B" w14:textId="77777777" w:rsidR="00250159" w:rsidRDefault="00250159" w:rsidP="00250159">
      <w:pPr>
        <w:pStyle w:val="PL"/>
      </w:pPr>
      <w:r>
        <w:t xml:space="preserve">            EP_N6:</w:t>
      </w:r>
    </w:p>
    <w:p w14:paraId="0B720FED" w14:textId="77777777" w:rsidR="00250159" w:rsidRDefault="00250159" w:rsidP="00250159">
      <w:pPr>
        <w:pStyle w:val="PL"/>
      </w:pPr>
      <w:r>
        <w:t xml:space="preserve">              $ref: '#/components/schemas/EP_N6-Multiple'</w:t>
      </w:r>
    </w:p>
    <w:p w14:paraId="31D9A10F" w14:textId="77777777" w:rsidR="00250159" w:rsidRDefault="00250159" w:rsidP="00250159">
      <w:pPr>
        <w:pStyle w:val="PL"/>
      </w:pPr>
      <w:r>
        <w:t xml:space="preserve">            EP_N9:</w:t>
      </w:r>
    </w:p>
    <w:p w14:paraId="05048B81" w14:textId="77777777" w:rsidR="00250159" w:rsidRDefault="00250159" w:rsidP="00250159">
      <w:pPr>
        <w:pStyle w:val="PL"/>
      </w:pPr>
      <w:r>
        <w:t xml:space="preserve">              $ref: '#/components/schemas/EP_N9-Multiple'</w:t>
      </w:r>
    </w:p>
    <w:p w14:paraId="1A68792E" w14:textId="77777777" w:rsidR="00250159" w:rsidRDefault="00250159" w:rsidP="00250159">
      <w:pPr>
        <w:pStyle w:val="PL"/>
      </w:pPr>
      <w:r>
        <w:t xml:space="preserve">            EP_S5U:</w:t>
      </w:r>
    </w:p>
    <w:p w14:paraId="34FD9EB9" w14:textId="77777777" w:rsidR="00250159" w:rsidRDefault="00250159" w:rsidP="00250159">
      <w:pPr>
        <w:pStyle w:val="PL"/>
      </w:pPr>
      <w:r>
        <w:t xml:space="preserve">              $ref: '#/components/schemas/EP_S5U-Multiple'</w:t>
      </w:r>
    </w:p>
    <w:p w14:paraId="00BEDDDA" w14:textId="77777777" w:rsidR="00250159" w:rsidRDefault="00250159" w:rsidP="00250159">
      <w:pPr>
        <w:pStyle w:val="PL"/>
      </w:pPr>
      <w:r>
        <w:t xml:space="preserve">    N3iwfFunction-Single:</w:t>
      </w:r>
    </w:p>
    <w:p w14:paraId="3551A1FA" w14:textId="77777777" w:rsidR="00250159" w:rsidRDefault="00250159" w:rsidP="00250159">
      <w:pPr>
        <w:pStyle w:val="PL"/>
      </w:pPr>
      <w:r>
        <w:t xml:space="preserve">      allOf:</w:t>
      </w:r>
    </w:p>
    <w:p w14:paraId="17BFCCFD" w14:textId="77777777" w:rsidR="00250159" w:rsidRDefault="00250159" w:rsidP="00250159">
      <w:pPr>
        <w:pStyle w:val="PL"/>
      </w:pPr>
      <w:r>
        <w:t xml:space="preserve">        - $ref: 'TS28623_GenericNrm.yaml#/components/schemas/Top'</w:t>
      </w:r>
    </w:p>
    <w:p w14:paraId="3427CABC" w14:textId="77777777" w:rsidR="00250159" w:rsidRDefault="00250159" w:rsidP="00250159">
      <w:pPr>
        <w:pStyle w:val="PL"/>
      </w:pPr>
      <w:r>
        <w:t xml:space="preserve">        - type: object</w:t>
      </w:r>
    </w:p>
    <w:p w14:paraId="75994EB2" w14:textId="77777777" w:rsidR="00250159" w:rsidRDefault="00250159" w:rsidP="00250159">
      <w:pPr>
        <w:pStyle w:val="PL"/>
      </w:pPr>
      <w:r>
        <w:t xml:space="preserve">          properties:</w:t>
      </w:r>
    </w:p>
    <w:p w14:paraId="156CF44C" w14:textId="77777777" w:rsidR="00250159" w:rsidRDefault="00250159" w:rsidP="00250159">
      <w:pPr>
        <w:pStyle w:val="PL"/>
      </w:pPr>
      <w:r>
        <w:t xml:space="preserve">            attributes:</w:t>
      </w:r>
    </w:p>
    <w:p w14:paraId="0FE4B997" w14:textId="77777777" w:rsidR="00250159" w:rsidRDefault="00250159" w:rsidP="00250159">
      <w:pPr>
        <w:pStyle w:val="PL"/>
      </w:pPr>
      <w:r>
        <w:t xml:space="preserve">              allOf:</w:t>
      </w:r>
    </w:p>
    <w:p w14:paraId="54B08F40" w14:textId="77777777" w:rsidR="00250159" w:rsidRDefault="00250159" w:rsidP="00250159">
      <w:pPr>
        <w:pStyle w:val="PL"/>
      </w:pPr>
      <w:r>
        <w:t xml:space="preserve">                - $ref: 'TS28623_GenericNrm.yaml#/components/schemas/ManagedFunction-Attr'</w:t>
      </w:r>
    </w:p>
    <w:p w14:paraId="14746956" w14:textId="77777777" w:rsidR="00250159" w:rsidRDefault="00250159" w:rsidP="00250159">
      <w:pPr>
        <w:pStyle w:val="PL"/>
      </w:pPr>
      <w:r>
        <w:t xml:space="preserve">                - type: object</w:t>
      </w:r>
    </w:p>
    <w:p w14:paraId="50F9CEF9" w14:textId="77777777" w:rsidR="00250159" w:rsidRDefault="00250159" w:rsidP="00250159">
      <w:pPr>
        <w:pStyle w:val="PL"/>
      </w:pPr>
      <w:r>
        <w:t xml:space="preserve">                  properties:</w:t>
      </w:r>
    </w:p>
    <w:p w14:paraId="1A861248" w14:textId="77777777" w:rsidR="00250159" w:rsidRDefault="00250159" w:rsidP="00250159">
      <w:pPr>
        <w:pStyle w:val="PL"/>
      </w:pPr>
      <w:r>
        <w:t xml:space="preserve">                    plmnIdList:</w:t>
      </w:r>
    </w:p>
    <w:p w14:paraId="2478163F" w14:textId="77777777" w:rsidR="00250159" w:rsidRDefault="00250159" w:rsidP="00250159">
      <w:pPr>
        <w:pStyle w:val="PL"/>
      </w:pPr>
      <w:r>
        <w:t xml:space="preserve">                      $ref: 'TS28541_NrNrm.yaml#/components/schemas/PlmnIdList'</w:t>
      </w:r>
    </w:p>
    <w:p w14:paraId="2DFA2A4E" w14:textId="77777777" w:rsidR="00250159" w:rsidRDefault="00250159" w:rsidP="00250159">
      <w:pPr>
        <w:pStyle w:val="PL"/>
      </w:pPr>
      <w:r>
        <w:t xml:space="preserve">                    commModelList:</w:t>
      </w:r>
    </w:p>
    <w:p w14:paraId="7135CDBF" w14:textId="77777777" w:rsidR="00250159" w:rsidRDefault="00250159" w:rsidP="00250159">
      <w:pPr>
        <w:pStyle w:val="PL"/>
      </w:pPr>
      <w:r>
        <w:t xml:space="preserve">                      $ref: '#/components/schemas/CommModelList'</w:t>
      </w:r>
    </w:p>
    <w:p w14:paraId="3823094E" w14:textId="77777777" w:rsidR="00250159" w:rsidRDefault="00250159" w:rsidP="00250159">
      <w:pPr>
        <w:pStyle w:val="PL"/>
      </w:pPr>
      <w:r>
        <w:t xml:space="preserve">        - $ref: 'TS28623_GenericNrm.yaml#/components/schemas/ManagedFunction-ncO'</w:t>
      </w:r>
    </w:p>
    <w:p w14:paraId="3328C4FC" w14:textId="77777777" w:rsidR="00250159" w:rsidRDefault="00250159" w:rsidP="00250159">
      <w:pPr>
        <w:pStyle w:val="PL"/>
      </w:pPr>
      <w:r>
        <w:t xml:space="preserve">        - type: object</w:t>
      </w:r>
    </w:p>
    <w:p w14:paraId="3E19D49C" w14:textId="77777777" w:rsidR="00250159" w:rsidRDefault="00250159" w:rsidP="00250159">
      <w:pPr>
        <w:pStyle w:val="PL"/>
      </w:pPr>
      <w:r>
        <w:t xml:space="preserve">          properties:</w:t>
      </w:r>
    </w:p>
    <w:p w14:paraId="7FFE2F12" w14:textId="77777777" w:rsidR="00250159" w:rsidRDefault="00250159" w:rsidP="00250159">
      <w:pPr>
        <w:pStyle w:val="PL"/>
      </w:pPr>
      <w:r>
        <w:t xml:space="preserve">            EP_N3:</w:t>
      </w:r>
    </w:p>
    <w:p w14:paraId="5560D3E7" w14:textId="77777777" w:rsidR="00250159" w:rsidRDefault="00250159" w:rsidP="00250159">
      <w:pPr>
        <w:pStyle w:val="PL"/>
      </w:pPr>
      <w:r>
        <w:t xml:space="preserve">              $ref: '#/components/schemas/EP_N3-Multiple'</w:t>
      </w:r>
    </w:p>
    <w:p w14:paraId="7EAE2340" w14:textId="77777777" w:rsidR="00250159" w:rsidRDefault="00250159" w:rsidP="00250159">
      <w:pPr>
        <w:pStyle w:val="PL"/>
      </w:pPr>
      <w:r>
        <w:t xml:space="preserve">            EP_N4:</w:t>
      </w:r>
    </w:p>
    <w:p w14:paraId="798B4263" w14:textId="77777777" w:rsidR="00250159" w:rsidRDefault="00250159" w:rsidP="00250159">
      <w:pPr>
        <w:pStyle w:val="PL"/>
      </w:pPr>
      <w:r>
        <w:t xml:space="preserve">              $ref: '#/components/schemas/EP_N4-Multiple'</w:t>
      </w:r>
    </w:p>
    <w:p w14:paraId="6E7EBEC8" w14:textId="77777777" w:rsidR="00250159" w:rsidRDefault="00250159" w:rsidP="00250159">
      <w:pPr>
        <w:pStyle w:val="PL"/>
      </w:pPr>
      <w:r>
        <w:t xml:space="preserve">    PcfFunction-Single:</w:t>
      </w:r>
    </w:p>
    <w:p w14:paraId="0F69F160" w14:textId="77777777" w:rsidR="00250159" w:rsidRDefault="00250159" w:rsidP="00250159">
      <w:pPr>
        <w:pStyle w:val="PL"/>
      </w:pPr>
      <w:r>
        <w:t xml:space="preserve">      allOf:</w:t>
      </w:r>
    </w:p>
    <w:p w14:paraId="6E5DA6F2" w14:textId="77777777" w:rsidR="00250159" w:rsidRDefault="00250159" w:rsidP="00250159">
      <w:pPr>
        <w:pStyle w:val="PL"/>
      </w:pPr>
      <w:r>
        <w:t xml:space="preserve">        - $ref: 'TS28623_GenericNrm.yaml#/components/schemas/Top'</w:t>
      </w:r>
    </w:p>
    <w:p w14:paraId="19DA7F2A" w14:textId="77777777" w:rsidR="00250159" w:rsidRDefault="00250159" w:rsidP="00250159">
      <w:pPr>
        <w:pStyle w:val="PL"/>
      </w:pPr>
      <w:r>
        <w:t xml:space="preserve">        - type: object</w:t>
      </w:r>
    </w:p>
    <w:p w14:paraId="6E4D1B70" w14:textId="77777777" w:rsidR="00250159" w:rsidRDefault="00250159" w:rsidP="00250159">
      <w:pPr>
        <w:pStyle w:val="PL"/>
      </w:pPr>
      <w:r>
        <w:t xml:space="preserve">          properties:</w:t>
      </w:r>
    </w:p>
    <w:p w14:paraId="1F2285D6" w14:textId="77777777" w:rsidR="00250159" w:rsidRDefault="00250159" w:rsidP="00250159">
      <w:pPr>
        <w:pStyle w:val="PL"/>
      </w:pPr>
      <w:r>
        <w:t xml:space="preserve">            attributes:</w:t>
      </w:r>
    </w:p>
    <w:p w14:paraId="0A7516D2" w14:textId="77777777" w:rsidR="00250159" w:rsidRDefault="00250159" w:rsidP="00250159">
      <w:pPr>
        <w:pStyle w:val="PL"/>
      </w:pPr>
      <w:r>
        <w:t xml:space="preserve">              allOf:</w:t>
      </w:r>
    </w:p>
    <w:p w14:paraId="48F932FB" w14:textId="77777777" w:rsidR="00250159" w:rsidRDefault="00250159" w:rsidP="00250159">
      <w:pPr>
        <w:pStyle w:val="PL"/>
      </w:pPr>
      <w:r>
        <w:t xml:space="preserve">                - $ref: 'TS28623_GenericNrm.yaml#/components/schemas/ManagedFunction-Attr'</w:t>
      </w:r>
    </w:p>
    <w:p w14:paraId="1B25A5F8" w14:textId="77777777" w:rsidR="00250159" w:rsidRDefault="00250159" w:rsidP="00250159">
      <w:pPr>
        <w:pStyle w:val="PL"/>
      </w:pPr>
      <w:r>
        <w:t xml:space="preserve">                - type: object</w:t>
      </w:r>
    </w:p>
    <w:p w14:paraId="0E5CEC52" w14:textId="77777777" w:rsidR="00250159" w:rsidRDefault="00250159" w:rsidP="00250159">
      <w:pPr>
        <w:pStyle w:val="PL"/>
      </w:pPr>
      <w:r>
        <w:t xml:space="preserve">                  properties:</w:t>
      </w:r>
    </w:p>
    <w:p w14:paraId="1DE2B55F" w14:textId="77777777" w:rsidR="00250159" w:rsidRDefault="00250159" w:rsidP="00250159">
      <w:pPr>
        <w:pStyle w:val="PL"/>
      </w:pPr>
      <w:r>
        <w:t xml:space="preserve">                    pLMNInfoList:</w:t>
      </w:r>
    </w:p>
    <w:p w14:paraId="1D54BE1A" w14:textId="77777777" w:rsidR="00250159" w:rsidRDefault="00250159" w:rsidP="00250159">
      <w:pPr>
        <w:pStyle w:val="PL"/>
      </w:pPr>
      <w:r>
        <w:t xml:space="preserve">                      $ref: 'TS28541_NrNrm.yaml#/components/schemas/PlmnInfoList'</w:t>
      </w:r>
    </w:p>
    <w:p w14:paraId="570DB4F3" w14:textId="77777777" w:rsidR="00250159" w:rsidRDefault="00250159" w:rsidP="00250159">
      <w:pPr>
        <w:pStyle w:val="PL"/>
      </w:pPr>
      <w:r>
        <w:t xml:space="preserve">                    sBIFqdn:</w:t>
      </w:r>
    </w:p>
    <w:p w14:paraId="43E3AF62" w14:textId="77777777" w:rsidR="00250159" w:rsidRDefault="00250159" w:rsidP="00250159">
      <w:pPr>
        <w:pStyle w:val="PL"/>
      </w:pPr>
      <w:r>
        <w:t xml:space="preserve">                      type: string</w:t>
      </w:r>
    </w:p>
    <w:p w14:paraId="10CC2C07" w14:textId="77777777" w:rsidR="00250159" w:rsidRDefault="00250159" w:rsidP="00250159">
      <w:pPr>
        <w:pStyle w:val="PL"/>
      </w:pPr>
      <w:r>
        <w:t xml:space="preserve">                    managedNFProfile:</w:t>
      </w:r>
    </w:p>
    <w:p w14:paraId="03C1D1D4" w14:textId="77777777" w:rsidR="00250159" w:rsidRDefault="00250159" w:rsidP="00250159">
      <w:pPr>
        <w:pStyle w:val="PL"/>
      </w:pPr>
      <w:r>
        <w:t xml:space="preserve">                      $ref: '#/components/schemas/ManagedNFProfile'</w:t>
      </w:r>
    </w:p>
    <w:p w14:paraId="3D9B57DB" w14:textId="77777777" w:rsidR="00250159" w:rsidRDefault="00250159" w:rsidP="00250159">
      <w:pPr>
        <w:pStyle w:val="PL"/>
      </w:pPr>
      <w:r>
        <w:t xml:space="preserve">                    commModelList:</w:t>
      </w:r>
    </w:p>
    <w:p w14:paraId="0B863BFC" w14:textId="77777777" w:rsidR="00250159" w:rsidRDefault="00250159" w:rsidP="00250159">
      <w:pPr>
        <w:pStyle w:val="PL"/>
      </w:pPr>
      <w:r>
        <w:t xml:space="preserve">                      $ref: '#/components/schemas/CommModelList'</w:t>
      </w:r>
    </w:p>
    <w:p w14:paraId="37B7FAB4" w14:textId="77777777" w:rsidR="00250159" w:rsidRDefault="00250159" w:rsidP="00250159">
      <w:pPr>
        <w:pStyle w:val="PL"/>
      </w:pPr>
      <w:r>
        <w:t xml:space="preserve">                    groupId:</w:t>
      </w:r>
    </w:p>
    <w:p w14:paraId="2819A229" w14:textId="77777777" w:rsidR="00250159" w:rsidRDefault="00250159" w:rsidP="00250159">
      <w:pPr>
        <w:pStyle w:val="PL"/>
      </w:pPr>
      <w:r>
        <w:t xml:space="preserve">                      type: string</w:t>
      </w:r>
    </w:p>
    <w:p w14:paraId="7A6EBF68" w14:textId="77777777" w:rsidR="00250159" w:rsidRDefault="00250159" w:rsidP="00250159">
      <w:pPr>
        <w:pStyle w:val="PL"/>
      </w:pPr>
      <w:r>
        <w:t xml:space="preserve">                    dnnList:</w:t>
      </w:r>
    </w:p>
    <w:p w14:paraId="05B1E1AF" w14:textId="77777777" w:rsidR="00250159" w:rsidRDefault="00250159" w:rsidP="00250159">
      <w:pPr>
        <w:pStyle w:val="PL"/>
      </w:pPr>
      <w:r>
        <w:t xml:space="preserve">                      type: array</w:t>
      </w:r>
    </w:p>
    <w:p w14:paraId="142BB571" w14:textId="77777777" w:rsidR="00250159" w:rsidRDefault="00250159" w:rsidP="00250159">
      <w:pPr>
        <w:pStyle w:val="PL"/>
      </w:pPr>
      <w:r>
        <w:t xml:space="preserve">                      items:</w:t>
      </w:r>
    </w:p>
    <w:p w14:paraId="6BDC72BC" w14:textId="77777777" w:rsidR="00250159" w:rsidRDefault="00250159" w:rsidP="00250159">
      <w:pPr>
        <w:pStyle w:val="PL"/>
      </w:pPr>
      <w:r>
        <w:t xml:space="preserve">                        type: string</w:t>
      </w:r>
    </w:p>
    <w:p w14:paraId="032A8977" w14:textId="77777777" w:rsidR="00250159" w:rsidRDefault="00250159" w:rsidP="00250159">
      <w:pPr>
        <w:pStyle w:val="PL"/>
      </w:pPr>
      <w:r>
        <w:t xml:space="preserve">                    supiRanges:</w:t>
      </w:r>
    </w:p>
    <w:p w14:paraId="11E854C1" w14:textId="77777777" w:rsidR="00250159" w:rsidRDefault="00250159" w:rsidP="00250159">
      <w:pPr>
        <w:pStyle w:val="PL"/>
      </w:pPr>
      <w:r>
        <w:t xml:space="preserve">                      $ref: '#/components/schemas/SupiRangeList'</w:t>
      </w:r>
    </w:p>
    <w:p w14:paraId="19081E46" w14:textId="77777777" w:rsidR="00250159" w:rsidRDefault="00250159" w:rsidP="00250159">
      <w:pPr>
        <w:pStyle w:val="PL"/>
      </w:pPr>
      <w:r>
        <w:t xml:space="preserve">                    gpsiRanges:</w:t>
      </w:r>
    </w:p>
    <w:p w14:paraId="677E29B6" w14:textId="77777777" w:rsidR="00250159" w:rsidRDefault="00250159" w:rsidP="00250159">
      <w:pPr>
        <w:pStyle w:val="PL"/>
      </w:pPr>
      <w:r>
        <w:t xml:space="preserve">                      $ref: '#/components/schemas/IdentityRangeList'</w:t>
      </w:r>
    </w:p>
    <w:p w14:paraId="6E13137D" w14:textId="77777777" w:rsidR="00250159" w:rsidRDefault="00250159" w:rsidP="00250159">
      <w:pPr>
        <w:pStyle w:val="PL"/>
      </w:pPr>
      <w:r>
        <w:t xml:space="preserve">                    rxDiamHost:</w:t>
      </w:r>
    </w:p>
    <w:p w14:paraId="6CDFA396" w14:textId="77777777" w:rsidR="00250159" w:rsidRDefault="00250159" w:rsidP="00250159">
      <w:pPr>
        <w:pStyle w:val="PL"/>
      </w:pPr>
      <w:r>
        <w:t xml:space="preserve">                      type: string</w:t>
      </w:r>
    </w:p>
    <w:p w14:paraId="5A939106" w14:textId="77777777" w:rsidR="00250159" w:rsidRDefault="00250159" w:rsidP="00250159">
      <w:pPr>
        <w:pStyle w:val="PL"/>
      </w:pPr>
      <w:r>
        <w:t xml:space="preserve">                    rxDiamRealm:</w:t>
      </w:r>
    </w:p>
    <w:p w14:paraId="6A2F83CB" w14:textId="77777777" w:rsidR="00250159" w:rsidRDefault="00250159" w:rsidP="00250159">
      <w:pPr>
        <w:pStyle w:val="PL"/>
      </w:pPr>
      <w:r>
        <w:t xml:space="preserve">                      type: string</w:t>
      </w:r>
    </w:p>
    <w:p w14:paraId="3BE0032C" w14:textId="77777777" w:rsidR="00250159" w:rsidRDefault="00250159" w:rsidP="00250159">
      <w:pPr>
        <w:pStyle w:val="PL"/>
      </w:pPr>
      <w:r>
        <w:t xml:space="preserve">                    v2xSupportInd:</w:t>
      </w:r>
    </w:p>
    <w:p w14:paraId="1BE69590" w14:textId="77777777" w:rsidR="00250159" w:rsidRDefault="00250159" w:rsidP="00250159">
      <w:pPr>
        <w:pStyle w:val="PL"/>
      </w:pPr>
      <w:r>
        <w:t xml:space="preserve">                      type: boolean</w:t>
      </w:r>
    </w:p>
    <w:p w14:paraId="78048256" w14:textId="77777777" w:rsidR="00250159" w:rsidRDefault="00250159" w:rsidP="00250159">
      <w:pPr>
        <w:pStyle w:val="PL"/>
      </w:pPr>
      <w:r>
        <w:t xml:space="preserve">                    proseSupportInd:</w:t>
      </w:r>
    </w:p>
    <w:p w14:paraId="600912F4" w14:textId="77777777" w:rsidR="00250159" w:rsidRDefault="00250159" w:rsidP="00250159">
      <w:pPr>
        <w:pStyle w:val="PL"/>
      </w:pPr>
      <w:r>
        <w:t xml:space="preserve">                      type: boolean</w:t>
      </w:r>
    </w:p>
    <w:p w14:paraId="57290244" w14:textId="77777777" w:rsidR="00250159" w:rsidRDefault="00250159" w:rsidP="00250159">
      <w:pPr>
        <w:pStyle w:val="PL"/>
      </w:pPr>
      <w:r>
        <w:t xml:space="preserve">                    proseCapability:</w:t>
      </w:r>
    </w:p>
    <w:p w14:paraId="5B48CC8F" w14:textId="77777777" w:rsidR="00250159" w:rsidRDefault="00250159" w:rsidP="00250159">
      <w:pPr>
        <w:pStyle w:val="PL"/>
      </w:pPr>
      <w:r>
        <w:t xml:space="preserve">                      $ref: '#/components/schemas/ProseCapability'</w:t>
      </w:r>
    </w:p>
    <w:p w14:paraId="12DC6C55" w14:textId="77777777" w:rsidR="00250159" w:rsidRDefault="00250159" w:rsidP="00250159">
      <w:pPr>
        <w:pStyle w:val="PL"/>
      </w:pPr>
      <w:r>
        <w:t xml:space="preserve">                    v2xCapability:</w:t>
      </w:r>
    </w:p>
    <w:p w14:paraId="2D34BF50" w14:textId="77777777" w:rsidR="00250159" w:rsidRDefault="00250159" w:rsidP="00250159">
      <w:pPr>
        <w:pStyle w:val="PL"/>
      </w:pPr>
      <w:r>
        <w:t xml:space="preserve">                      $ref: '#/components/schemas/V2xCapability'</w:t>
      </w:r>
    </w:p>
    <w:p w14:paraId="5B9C3002" w14:textId="77777777" w:rsidR="00250159" w:rsidRDefault="00250159" w:rsidP="00250159">
      <w:pPr>
        <w:pStyle w:val="PL"/>
      </w:pPr>
      <w:r>
        <w:t xml:space="preserve">                    configurable5QISetRef:</w:t>
      </w:r>
    </w:p>
    <w:p w14:paraId="11EAB5AA" w14:textId="77777777" w:rsidR="00250159" w:rsidRDefault="00250159" w:rsidP="00250159">
      <w:pPr>
        <w:pStyle w:val="PL"/>
      </w:pPr>
      <w:r>
        <w:t xml:space="preserve">                      $ref: 'TS28623_ComDefs.yaml#/components/schemas/Dn'</w:t>
      </w:r>
    </w:p>
    <w:p w14:paraId="7447F4AD" w14:textId="77777777" w:rsidR="00250159" w:rsidRDefault="00250159" w:rsidP="00250159">
      <w:pPr>
        <w:pStyle w:val="PL"/>
      </w:pPr>
      <w:r>
        <w:t xml:space="preserve">                    dynamic5QISetRef:</w:t>
      </w:r>
    </w:p>
    <w:p w14:paraId="07827A5A" w14:textId="77777777" w:rsidR="00250159" w:rsidRDefault="00250159" w:rsidP="00250159">
      <w:pPr>
        <w:pStyle w:val="PL"/>
      </w:pPr>
      <w:r>
        <w:t xml:space="preserve">                      $ref: 'TS28623_ComDefs.yaml#/components/schemas/Dn'</w:t>
      </w:r>
    </w:p>
    <w:p w14:paraId="339C7895" w14:textId="77777777" w:rsidR="00250159" w:rsidRDefault="00250159" w:rsidP="00250159">
      <w:pPr>
        <w:pStyle w:val="PL"/>
      </w:pPr>
      <w:r>
        <w:t xml:space="preserve">                    supportedBMOList:</w:t>
      </w:r>
    </w:p>
    <w:p w14:paraId="14CAB436" w14:textId="77777777" w:rsidR="00250159" w:rsidRDefault="00250159" w:rsidP="00250159">
      <w:pPr>
        <w:pStyle w:val="PL"/>
      </w:pPr>
      <w:r>
        <w:t xml:space="preserve">                      $ref: '#/components/schemas/SupportedBMOList'</w:t>
      </w:r>
    </w:p>
    <w:p w14:paraId="3F704B6B" w14:textId="77777777" w:rsidR="00250159" w:rsidRDefault="00250159" w:rsidP="00250159">
      <w:pPr>
        <w:pStyle w:val="PL"/>
      </w:pPr>
      <w:r>
        <w:t xml:space="preserve">        - $ref: 'TS28623_GenericNrm.yaml#/components/schemas/ManagedFunction-ncO'</w:t>
      </w:r>
    </w:p>
    <w:p w14:paraId="520A0C81" w14:textId="77777777" w:rsidR="00250159" w:rsidRDefault="00250159" w:rsidP="00250159">
      <w:pPr>
        <w:pStyle w:val="PL"/>
      </w:pPr>
      <w:r>
        <w:t xml:space="preserve">        - type: object</w:t>
      </w:r>
    </w:p>
    <w:p w14:paraId="668E9963" w14:textId="77777777" w:rsidR="00250159" w:rsidRDefault="00250159" w:rsidP="00250159">
      <w:pPr>
        <w:pStyle w:val="PL"/>
      </w:pPr>
      <w:r>
        <w:t xml:space="preserve">          properties:</w:t>
      </w:r>
    </w:p>
    <w:p w14:paraId="079F53B8" w14:textId="77777777" w:rsidR="00250159" w:rsidRDefault="00250159" w:rsidP="00250159">
      <w:pPr>
        <w:pStyle w:val="PL"/>
      </w:pPr>
      <w:r>
        <w:t xml:space="preserve">            EP_N5:</w:t>
      </w:r>
    </w:p>
    <w:p w14:paraId="065B6AC7" w14:textId="77777777" w:rsidR="00250159" w:rsidRDefault="00250159" w:rsidP="00250159">
      <w:pPr>
        <w:pStyle w:val="PL"/>
      </w:pPr>
      <w:r>
        <w:t xml:space="preserve">              $ref: '#/components/schemas/EP_N5-Multiple'</w:t>
      </w:r>
    </w:p>
    <w:p w14:paraId="7C1BF8DB" w14:textId="77777777" w:rsidR="00250159" w:rsidRDefault="00250159" w:rsidP="00250159">
      <w:pPr>
        <w:pStyle w:val="PL"/>
      </w:pPr>
      <w:r>
        <w:t xml:space="preserve">            EP_N7:</w:t>
      </w:r>
    </w:p>
    <w:p w14:paraId="5826DBF9" w14:textId="77777777" w:rsidR="00250159" w:rsidRDefault="00250159" w:rsidP="00250159">
      <w:pPr>
        <w:pStyle w:val="PL"/>
      </w:pPr>
      <w:r>
        <w:t xml:space="preserve">              $ref: '#/components/schemas/EP_N7-Multiple'</w:t>
      </w:r>
    </w:p>
    <w:p w14:paraId="65D1C761" w14:textId="77777777" w:rsidR="00250159" w:rsidRDefault="00250159" w:rsidP="00250159">
      <w:pPr>
        <w:pStyle w:val="PL"/>
      </w:pPr>
      <w:r>
        <w:t xml:space="preserve">            EP_N15:</w:t>
      </w:r>
    </w:p>
    <w:p w14:paraId="3BDAD1F8" w14:textId="77777777" w:rsidR="00250159" w:rsidRDefault="00250159" w:rsidP="00250159">
      <w:pPr>
        <w:pStyle w:val="PL"/>
      </w:pPr>
      <w:r>
        <w:t xml:space="preserve">              $ref: '#/components/schemas/EP_N15-Multiple'</w:t>
      </w:r>
    </w:p>
    <w:p w14:paraId="54B5E8FD" w14:textId="77777777" w:rsidR="00250159" w:rsidRDefault="00250159" w:rsidP="00250159">
      <w:pPr>
        <w:pStyle w:val="PL"/>
      </w:pPr>
      <w:r>
        <w:t xml:space="preserve">            EP_N16:</w:t>
      </w:r>
    </w:p>
    <w:p w14:paraId="61B82034" w14:textId="77777777" w:rsidR="00250159" w:rsidRDefault="00250159" w:rsidP="00250159">
      <w:pPr>
        <w:pStyle w:val="PL"/>
      </w:pPr>
      <w:r>
        <w:t xml:space="preserve">              $ref: '#/components/schemas/EP_N16-Multiple'</w:t>
      </w:r>
    </w:p>
    <w:p w14:paraId="6FB8531D" w14:textId="77777777" w:rsidR="00250159" w:rsidRDefault="00250159" w:rsidP="00250159">
      <w:pPr>
        <w:pStyle w:val="PL"/>
      </w:pPr>
      <w:r>
        <w:t xml:space="preserve">            EP_Rx:</w:t>
      </w:r>
    </w:p>
    <w:p w14:paraId="0D5972C7" w14:textId="77777777" w:rsidR="00250159" w:rsidRDefault="00250159" w:rsidP="00250159">
      <w:pPr>
        <w:pStyle w:val="PL"/>
      </w:pPr>
      <w:r>
        <w:t xml:space="preserve">              $ref: '#/components/schemas/EP_Rx-Multiple'</w:t>
      </w:r>
    </w:p>
    <w:p w14:paraId="3B94FDDB" w14:textId="77777777" w:rsidR="00250159" w:rsidRDefault="00250159" w:rsidP="00250159">
      <w:pPr>
        <w:pStyle w:val="PL"/>
      </w:pPr>
      <w:r>
        <w:t xml:space="preserve">            PredefinedPccRuleSet:</w:t>
      </w:r>
    </w:p>
    <w:p w14:paraId="5DDB91EC" w14:textId="77777777" w:rsidR="00250159" w:rsidRDefault="00250159" w:rsidP="00250159">
      <w:pPr>
        <w:pStyle w:val="PL"/>
      </w:pPr>
      <w:r>
        <w:t xml:space="preserve">              $ref: '#/components/schemas/PredefinedPccRuleSet-Single'</w:t>
      </w:r>
    </w:p>
    <w:p w14:paraId="4B7A02FE" w14:textId="77777777" w:rsidR="00250159" w:rsidRDefault="00250159" w:rsidP="00250159">
      <w:pPr>
        <w:pStyle w:val="PL"/>
      </w:pPr>
    </w:p>
    <w:p w14:paraId="22D1B892" w14:textId="77777777" w:rsidR="00250159" w:rsidRDefault="00250159" w:rsidP="00250159">
      <w:pPr>
        <w:pStyle w:val="PL"/>
      </w:pPr>
      <w:r>
        <w:t xml:space="preserve">    AusfFunction-Single:</w:t>
      </w:r>
    </w:p>
    <w:p w14:paraId="62A27AE6" w14:textId="77777777" w:rsidR="00250159" w:rsidRDefault="00250159" w:rsidP="00250159">
      <w:pPr>
        <w:pStyle w:val="PL"/>
      </w:pPr>
      <w:r>
        <w:t xml:space="preserve">      allOf:</w:t>
      </w:r>
    </w:p>
    <w:p w14:paraId="0E51BCCC" w14:textId="77777777" w:rsidR="00250159" w:rsidRDefault="00250159" w:rsidP="00250159">
      <w:pPr>
        <w:pStyle w:val="PL"/>
      </w:pPr>
      <w:r>
        <w:t xml:space="preserve">        - $ref: 'TS28623_GenericNrm.yaml#/components/schemas/Top'</w:t>
      </w:r>
    </w:p>
    <w:p w14:paraId="70C49F85" w14:textId="77777777" w:rsidR="00250159" w:rsidRDefault="00250159" w:rsidP="00250159">
      <w:pPr>
        <w:pStyle w:val="PL"/>
      </w:pPr>
      <w:r>
        <w:t xml:space="preserve">        - type: object</w:t>
      </w:r>
    </w:p>
    <w:p w14:paraId="4228A11C" w14:textId="77777777" w:rsidR="00250159" w:rsidRDefault="00250159" w:rsidP="00250159">
      <w:pPr>
        <w:pStyle w:val="PL"/>
      </w:pPr>
      <w:r>
        <w:t xml:space="preserve">          properties:</w:t>
      </w:r>
    </w:p>
    <w:p w14:paraId="2BB98950" w14:textId="77777777" w:rsidR="00250159" w:rsidRDefault="00250159" w:rsidP="00250159">
      <w:pPr>
        <w:pStyle w:val="PL"/>
      </w:pPr>
      <w:r>
        <w:t xml:space="preserve">            attributes:</w:t>
      </w:r>
    </w:p>
    <w:p w14:paraId="07D58940" w14:textId="77777777" w:rsidR="00250159" w:rsidRDefault="00250159" w:rsidP="00250159">
      <w:pPr>
        <w:pStyle w:val="PL"/>
      </w:pPr>
      <w:r>
        <w:t xml:space="preserve">              allOf:</w:t>
      </w:r>
    </w:p>
    <w:p w14:paraId="25FEFECB" w14:textId="77777777" w:rsidR="00250159" w:rsidRDefault="00250159" w:rsidP="00250159">
      <w:pPr>
        <w:pStyle w:val="PL"/>
      </w:pPr>
      <w:r>
        <w:t xml:space="preserve">                - $ref: 'TS28623_GenericNrm.yaml#/components/schemas/ManagedFunction-Attr'</w:t>
      </w:r>
    </w:p>
    <w:p w14:paraId="42818178" w14:textId="77777777" w:rsidR="00250159" w:rsidRDefault="00250159" w:rsidP="00250159">
      <w:pPr>
        <w:pStyle w:val="PL"/>
      </w:pPr>
      <w:r>
        <w:t xml:space="preserve">                - type: object</w:t>
      </w:r>
    </w:p>
    <w:p w14:paraId="7D50BC9F" w14:textId="77777777" w:rsidR="00250159" w:rsidRDefault="00250159" w:rsidP="00250159">
      <w:pPr>
        <w:pStyle w:val="PL"/>
      </w:pPr>
      <w:r>
        <w:t xml:space="preserve">                  properties:</w:t>
      </w:r>
    </w:p>
    <w:p w14:paraId="1D610C69" w14:textId="77777777" w:rsidR="00250159" w:rsidRDefault="00250159" w:rsidP="00250159">
      <w:pPr>
        <w:pStyle w:val="PL"/>
      </w:pPr>
      <w:r>
        <w:t xml:space="preserve">                    plmnInfoList:</w:t>
      </w:r>
    </w:p>
    <w:p w14:paraId="2F25DA4F" w14:textId="77777777" w:rsidR="00250159" w:rsidRDefault="00250159" w:rsidP="00250159">
      <w:pPr>
        <w:pStyle w:val="PL"/>
      </w:pPr>
      <w:r>
        <w:t xml:space="preserve">                      $ref: 'TS28541_NrNrm.yaml#/components/schemas/PlmnInfoList'</w:t>
      </w:r>
    </w:p>
    <w:p w14:paraId="5A34CB16" w14:textId="77777777" w:rsidR="00250159" w:rsidRDefault="00250159" w:rsidP="00250159">
      <w:pPr>
        <w:pStyle w:val="PL"/>
      </w:pPr>
      <w:r>
        <w:t xml:space="preserve">                    sBIFqdn:</w:t>
      </w:r>
    </w:p>
    <w:p w14:paraId="365FE249" w14:textId="77777777" w:rsidR="00250159" w:rsidRDefault="00250159" w:rsidP="00250159">
      <w:pPr>
        <w:pStyle w:val="PL"/>
      </w:pPr>
      <w:r>
        <w:t xml:space="preserve">                      type: string</w:t>
      </w:r>
    </w:p>
    <w:p w14:paraId="1778D573" w14:textId="77777777" w:rsidR="00250159" w:rsidRDefault="00250159" w:rsidP="00250159">
      <w:pPr>
        <w:pStyle w:val="PL"/>
      </w:pPr>
      <w:r>
        <w:t xml:space="preserve">                    managedNFProfile:</w:t>
      </w:r>
    </w:p>
    <w:p w14:paraId="11A168D5" w14:textId="77777777" w:rsidR="00250159" w:rsidRDefault="00250159" w:rsidP="00250159">
      <w:pPr>
        <w:pStyle w:val="PL"/>
      </w:pPr>
      <w:r>
        <w:t xml:space="preserve">                      $ref: '#/components/schemas/ManagedNFProfile'</w:t>
      </w:r>
    </w:p>
    <w:p w14:paraId="783F74DD" w14:textId="77777777" w:rsidR="00250159" w:rsidRDefault="00250159" w:rsidP="00250159">
      <w:pPr>
        <w:pStyle w:val="PL"/>
      </w:pPr>
      <w:r>
        <w:t xml:space="preserve">                    commModelList:</w:t>
      </w:r>
    </w:p>
    <w:p w14:paraId="3573390C" w14:textId="77777777" w:rsidR="00250159" w:rsidRDefault="00250159" w:rsidP="00250159">
      <w:pPr>
        <w:pStyle w:val="PL"/>
      </w:pPr>
      <w:r>
        <w:t xml:space="preserve">                      $ref: '#/components/schemas/CommModelList'</w:t>
      </w:r>
    </w:p>
    <w:p w14:paraId="20605774" w14:textId="77777777" w:rsidR="00250159" w:rsidRDefault="00250159" w:rsidP="00250159">
      <w:pPr>
        <w:pStyle w:val="PL"/>
      </w:pPr>
      <w:r>
        <w:t xml:space="preserve">                    ausfInfo:</w:t>
      </w:r>
    </w:p>
    <w:p w14:paraId="2B07CBAB" w14:textId="77777777" w:rsidR="00250159" w:rsidRDefault="00250159" w:rsidP="00250159">
      <w:pPr>
        <w:pStyle w:val="PL"/>
      </w:pPr>
      <w:r>
        <w:t xml:space="preserve">                      $ref: '#/components/schemas/AusfInfo'</w:t>
      </w:r>
    </w:p>
    <w:p w14:paraId="651D2062" w14:textId="77777777" w:rsidR="00250159" w:rsidRDefault="00250159" w:rsidP="00250159">
      <w:pPr>
        <w:pStyle w:val="PL"/>
      </w:pPr>
      <w:r>
        <w:t xml:space="preserve">        - $ref: 'TS28623_GenericNrm.yaml#/components/schemas/ManagedFunction-ncO'</w:t>
      </w:r>
    </w:p>
    <w:p w14:paraId="29703176" w14:textId="77777777" w:rsidR="00250159" w:rsidRDefault="00250159" w:rsidP="00250159">
      <w:pPr>
        <w:pStyle w:val="PL"/>
      </w:pPr>
      <w:r>
        <w:t xml:space="preserve">        - type: object</w:t>
      </w:r>
    </w:p>
    <w:p w14:paraId="502637E2" w14:textId="77777777" w:rsidR="00250159" w:rsidRDefault="00250159" w:rsidP="00250159">
      <w:pPr>
        <w:pStyle w:val="PL"/>
      </w:pPr>
      <w:r>
        <w:t xml:space="preserve">          properties:</w:t>
      </w:r>
    </w:p>
    <w:p w14:paraId="653AC5E5" w14:textId="77777777" w:rsidR="00250159" w:rsidRDefault="00250159" w:rsidP="00250159">
      <w:pPr>
        <w:pStyle w:val="PL"/>
      </w:pPr>
      <w:r>
        <w:t xml:space="preserve">            EP_N12:</w:t>
      </w:r>
    </w:p>
    <w:p w14:paraId="1AC6D881" w14:textId="77777777" w:rsidR="00250159" w:rsidRDefault="00250159" w:rsidP="00250159">
      <w:pPr>
        <w:pStyle w:val="PL"/>
      </w:pPr>
      <w:r>
        <w:t xml:space="preserve">              $ref: '#/components/schemas/EP_N12-Multiple'</w:t>
      </w:r>
    </w:p>
    <w:p w14:paraId="596C9F6F" w14:textId="77777777" w:rsidR="00250159" w:rsidRDefault="00250159" w:rsidP="00250159">
      <w:pPr>
        <w:pStyle w:val="PL"/>
      </w:pPr>
      <w:r>
        <w:t xml:space="preserve">            EP_N13:</w:t>
      </w:r>
    </w:p>
    <w:p w14:paraId="372D459C" w14:textId="77777777" w:rsidR="00250159" w:rsidRDefault="00250159" w:rsidP="00250159">
      <w:pPr>
        <w:pStyle w:val="PL"/>
      </w:pPr>
      <w:r>
        <w:t xml:space="preserve">              $ref: '#/components/schemas/EP_N13-Multiple'</w:t>
      </w:r>
    </w:p>
    <w:p w14:paraId="5ED434CE" w14:textId="77777777" w:rsidR="00250159" w:rsidRDefault="00250159" w:rsidP="00250159">
      <w:pPr>
        <w:pStyle w:val="PL"/>
      </w:pPr>
      <w:r>
        <w:t xml:space="preserve">    UdmFunction-Single:</w:t>
      </w:r>
    </w:p>
    <w:p w14:paraId="0DFAB973" w14:textId="77777777" w:rsidR="00250159" w:rsidRDefault="00250159" w:rsidP="00250159">
      <w:pPr>
        <w:pStyle w:val="PL"/>
      </w:pPr>
      <w:r>
        <w:t xml:space="preserve">      allOf:</w:t>
      </w:r>
    </w:p>
    <w:p w14:paraId="66A938DB" w14:textId="77777777" w:rsidR="00250159" w:rsidRDefault="00250159" w:rsidP="00250159">
      <w:pPr>
        <w:pStyle w:val="PL"/>
      </w:pPr>
      <w:r>
        <w:t xml:space="preserve">        - $ref: 'TS28623_GenericNrm.yaml#/components/schemas/Top'</w:t>
      </w:r>
    </w:p>
    <w:p w14:paraId="04F71FB9" w14:textId="77777777" w:rsidR="00250159" w:rsidRDefault="00250159" w:rsidP="00250159">
      <w:pPr>
        <w:pStyle w:val="PL"/>
      </w:pPr>
      <w:r>
        <w:t xml:space="preserve">        - type: object</w:t>
      </w:r>
    </w:p>
    <w:p w14:paraId="1788C0D8" w14:textId="77777777" w:rsidR="00250159" w:rsidRDefault="00250159" w:rsidP="00250159">
      <w:pPr>
        <w:pStyle w:val="PL"/>
      </w:pPr>
      <w:r>
        <w:t xml:space="preserve">          properties:</w:t>
      </w:r>
    </w:p>
    <w:p w14:paraId="745AE0A1" w14:textId="77777777" w:rsidR="00250159" w:rsidRDefault="00250159" w:rsidP="00250159">
      <w:pPr>
        <w:pStyle w:val="PL"/>
      </w:pPr>
      <w:r>
        <w:t xml:space="preserve">            attributes:</w:t>
      </w:r>
    </w:p>
    <w:p w14:paraId="5D68693D" w14:textId="77777777" w:rsidR="00250159" w:rsidRDefault="00250159" w:rsidP="00250159">
      <w:pPr>
        <w:pStyle w:val="PL"/>
      </w:pPr>
      <w:r>
        <w:t xml:space="preserve">              allOf:</w:t>
      </w:r>
    </w:p>
    <w:p w14:paraId="099A209B" w14:textId="77777777" w:rsidR="00250159" w:rsidRDefault="00250159" w:rsidP="00250159">
      <w:pPr>
        <w:pStyle w:val="PL"/>
      </w:pPr>
      <w:r>
        <w:t xml:space="preserve">                - $ref: 'TS28623_GenericNrm.yaml#/components/schemas/ManagedFunction-Attr'</w:t>
      </w:r>
    </w:p>
    <w:p w14:paraId="78E18CCF" w14:textId="77777777" w:rsidR="00250159" w:rsidRDefault="00250159" w:rsidP="00250159">
      <w:pPr>
        <w:pStyle w:val="PL"/>
      </w:pPr>
      <w:r>
        <w:t xml:space="preserve">                - type: object</w:t>
      </w:r>
    </w:p>
    <w:p w14:paraId="7FE3CB5E" w14:textId="77777777" w:rsidR="00250159" w:rsidRDefault="00250159" w:rsidP="00250159">
      <w:pPr>
        <w:pStyle w:val="PL"/>
      </w:pPr>
      <w:r>
        <w:t xml:space="preserve">                  properties:</w:t>
      </w:r>
    </w:p>
    <w:p w14:paraId="60FDE42F" w14:textId="77777777" w:rsidR="00250159" w:rsidRDefault="00250159" w:rsidP="00250159">
      <w:pPr>
        <w:pStyle w:val="PL"/>
      </w:pPr>
      <w:r>
        <w:t xml:space="preserve">                    pLMNInfoList:</w:t>
      </w:r>
    </w:p>
    <w:p w14:paraId="0727D5D7" w14:textId="77777777" w:rsidR="00250159" w:rsidRDefault="00250159" w:rsidP="00250159">
      <w:pPr>
        <w:pStyle w:val="PL"/>
      </w:pPr>
      <w:r>
        <w:t xml:space="preserve">                      $ref: 'TS28541_NrNrm.yaml#/components/schemas/PlmnInfoList'</w:t>
      </w:r>
    </w:p>
    <w:p w14:paraId="1E4348C3" w14:textId="77777777" w:rsidR="00250159" w:rsidRDefault="00250159" w:rsidP="00250159">
      <w:pPr>
        <w:pStyle w:val="PL"/>
      </w:pPr>
      <w:r>
        <w:t xml:space="preserve">                    sBIFqdn:</w:t>
      </w:r>
    </w:p>
    <w:p w14:paraId="164B2866" w14:textId="77777777" w:rsidR="00250159" w:rsidRDefault="00250159" w:rsidP="00250159">
      <w:pPr>
        <w:pStyle w:val="PL"/>
      </w:pPr>
      <w:r>
        <w:t xml:space="preserve">                      type: string</w:t>
      </w:r>
    </w:p>
    <w:p w14:paraId="5C599670" w14:textId="77777777" w:rsidR="00250159" w:rsidRDefault="00250159" w:rsidP="00250159">
      <w:pPr>
        <w:pStyle w:val="PL"/>
      </w:pPr>
      <w:r>
        <w:t xml:space="preserve">                    managedNFProfile:</w:t>
      </w:r>
    </w:p>
    <w:p w14:paraId="73ED282B" w14:textId="77777777" w:rsidR="00250159" w:rsidRDefault="00250159" w:rsidP="00250159">
      <w:pPr>
        <w:pStyle w:val="PL"/>
      </w:pPr>
      <w:r>
        <w:t xml:space="preserve">                      $ref: '#/components/schemas/ManagedNFProfile'</w:t>
      </w:r>
    </w:p>
    <w:p w14:paraId="6C2ADF85" w14:textId="77777777" w:rsidR="00250159" w:rsidRDefault="00250159" w:rsidP="00250159">
      <w:pPr>
        <w:pStyle w:val="PL"/>
      </w:pPr>
      <w:r>
        <w:t xml:space="preserve">                    commModelList:</w:t>
      </w:r>
    </w:p>
    <w:p w14:paraId="43CDF2B8" w14:textId="77777777" w:rsidR="00250159" w:rsidRDefault="00250159" w:rsidP="00250159">
      <w:pPr>
        <w:pStyle w:val="PL"/>
      </w:pPr>
      <w:r>
        <w:t xml:space="preserve">                      $ref: '#/components/schemas/CommModelList'</w:t>
      </w:r>
    </w:p>
    <w:p w14:paraId="4EE54AFE" w14:textId="77777777" w:rsidR="00250159" w:rsidRDefault="00250159" w:rsidP="00250159">
      <w:pPr>
        <w:pStyle w:val="PL"/>
      </w:pPr>
      <w:r>
        <w:t xml:space="preserve">                    eCSAddrConfigInfo:</w:t>
      </w:r>
    </w:p>
    <w:p w14:paraId="4D7ADD6C" w14:textId="77777777" w:rsidR="00250159" w:rsidRDefault="00250159" w:rsidP="00250159">
      <w:pPr>
        <w:pStyle w:val="PL"/>
      </w:pPr>
      <w:r>
        <w:t xml:space="preserve">                      $ref: '#/components/schemas/ECSAddrConfigInfo'</w:t>
      </w:r>
    </w:p>
    <w:p w14:paraId="7D8D4854" w14:textId="77777777" w:rsidR="00250159" w:rsidRDefault="00250159" w:rsidP="00250159">
      <w:pPr>
        <w:pStyle w:val="PL"/>
      </w:pPr>
      <w:r>
        <w:t xml:space="preserve">                    udmInfo:</w:t>
      </w:r>
    </w:p>
    <w:p w14:paraId="301CC563" w14:textId="77777777" w:rsidR="00250159" w:rsidRDefault="00250159" w:rsidP="00250159">
      <w:pPr>
        <w:pStyle w:val="PL"/>
      </w:pPr>
      <w:r>
        <w:t xml:space="preserve">                      $ref: '#/components/schemas/UdmInfo'</w:t>
      </w:r>
    </w:p>
    <w:p w14:paraId="5ACD3F01" w14:textId="77777777" w:rsidR="00250159" w:rsidRDefault="00250159" w:rsidP="00250159">
      <w:pPr>
        <w:pStyle w:val="PL"/>
      </w:pPr>
      <w:r>
        <w:t xml:space="preserve">        - $ref: 'TS28623_GenericNrm.yaml#/components/schemas/ManagedFunction-ncO'</w:t>
      </w:r>
    </w:p>
    <w:p w14:paraId="0EF6F39D" w14:textId="77777777" w:rsidR="00250159" w:rsidRDefault="00250159" w:rsidP="00250159">
      <w:pPr>
        <w:pStyle w:val="PL"/>
      </w:pPr>
      <w:r>
        <w:t xml:space="preserve">        - type: object</w:t>
      </w:r>
    </w:p>
    <w:p w14:paraId="32EC973E" w14:textId="77777777" w:rsidR="00250159" w:rsidRDefault="00250159" w:rsidP="00250159">
      <w:pPr>
        <w:pStyle w:val="PL"/>
      </w:pPr>
      <w:r>
        <w:t xml:space="preserve">          properties:</w:t>
      </w:r>
    </w:p>
    <w:p w14:paraId="3972EAC2" w14:textId="77777777" w:rsidR="00250159" w:rsidRDefault="00250159" w:rsidP="00250159">
      <w:pPr>
        <w:pStyle w:val="PL"/>
      </w:pPr>
      <w:r>
        <w:t xml:space="preserve">            EP_N8:</w:t>
      </w:r>
    </w:p>
    <w:p w14:paraId="08A4E806" w14:textId="77777777" w:rsidR="00250159" w:rsidRDefault="00250159" w:rsidP="00250159">
      <w:pPr>
        <w:pStyle w:val="PL"/>
      </w:pPr>
      <w:r>
        <w:t xml:space="preserve">              $ref: '#/components/schemas/EP_N8-Multiple'</w:t>
      </w:r>
    </w:p>
    <w:p w14:paraId="3965F5F6" w14:textId="77777777" w:rsidR="00250159" w:rsidRDefault="00250159" w:rsidP="00250159">
      <w:pPr>
        <w:pStyle w:val="PL"/>
      </w:pPr>
      <w:r>
        <w:t xml:space="preserve">            EP_N10:</w:t>
      </w:r>
    </w:p>
    <w:p w14:paraId="1799B8A9" w14:textId="77777777" w:rsidR="00250159" w:rsidRDefault="00250159" w:rsidP="00250159">
      <w:pPr>
        <w:pStyle w:val="PL"/>
      </w:pPr>
      <w:r>
        <w:t xml:space="preserve">              $ref: '#/components/schemas/EP_N10-Multiple'</w:t>
      </w:r>
    </w:p>
    <w:p w14:paraId="7F4DDA25" w14:textId="77777777" w:rsidR="00250159" w:rsidRDefault="00250159" w:rsidP="00250159">
      <w:pPr>
        <w:pStyle w:val="PL"/>
      </w:pPr>
      <w:r>
        <w:t xml:space="preserve">            EP_N13:</w:t>
      </w:r>
    </w:p>
    <w:p w14:paraId="68B6CAD4" w14:textId="77777777" w:rsidR="00250159" w:rsidRDefault="00250159" w:rsidP="00250159">
      <w:pPr>
        <w:pStyle w:val="PL"/>
      </w:pPr>
      <w:r>
        <w:t xml:space="preserve">              $ref: '#/components/schemas/EP_N13-Multiple'</w:t>
      </w:r>
    </w:p>
    <w:p w14:paraId="47901DED" w14:textId="77777777" w:rsidR="00250159" w:rsidRDefault="00250159" w:rsidP="00250159">
      <w:pPr>
        <w:pStyle w:val="PL"/>
      </w:pPr>
      <w:r>
        <w:t xml:space="preserve">            EP_N59:</w:t>
      </w:r>
    </w:p>
    <w:p w14:paraId="7ED8F10C" w14:textId="77777777" w:rsidR="00250159" w:rsidRDefault="00250159" w:rsidP="00250159">
      <w:pPr>
        <w:pStyle w:val="PL"/>
      </w:pPr>
      <w:r>
        <w:t xml:space="preserve">              $ref: '#/components/schemas/EP_N13-Multiple'</w:t>
      </w:r>
    </w:p>
    <w:p w14:paraId="63A46566" w14:textId="77777777" w:rsidR="00250159" w:rsidRDefault="00250159" w:rsidP="00250159">
      <w:pPr>
        <w:pStyle w:val="PL"/>
      </w:pPr>
      <w:r>
        <w:t xml:space="preserve">    UdrFunction-Single:</w:t>
      </w:r>
    </w:p>
    <w:p w14:paraId="34D2E6A0" w14:textId="77777777" w:rsidR="00250159" w:rsidRDefault="00250159" w:rsidP="00250159">
      <w:pPr>
        <w:pStyle w:val="PL"/>
      </w:pPr>
      <w:r>
        <w:t xml:space="preserve">      allOf:</w:t>
      </w:r>
    </w:p>
    <w:p w14:paraId="19E66989" w14:textId="77777777" w:rsidR="00250159" w:rsidRDefault="00250159" w:rsidP="00250159">
      <w:pPr>
        <w:pStyle w:val="PL"/>
      </w:pPr>
      <w:r>
        <w:t xml:space="preserve">        - $ref: 'TS28623_GenericNrm.yaml#/components/schemas/Top'</w:t>
      </w:r>
    </w:p>
    <w:p w14:paraId="376B6557" w14:textId="77777777" w:rsidR="00250159" w:rsidRDefault="00250159" w:rsidP="00250159">
      <w:pPr>
        <w:pStyle w:val="PL"/>
      </w:pPr>
      <w:r>
        <w:t xml:space="preserve">        - type: object</w:t>
      </w:r>
    </w:p>
    <w:p w14:paraId="2E1B99C4" w14:textId="77777777" w:rsidR="00250159" w:rsidRDefault="00250159" w:rsidP="00250159">
      <w:pPr>
        <w:pStyle w:val="PL"/>
      </w:pPr>
      <w:r>
        <w:t xml:space="preserve">          properties:</w:t>
      </w:r>
    </w:p>
    <w:p w14:paraId="73E6C1E7" w14:textId="77777777" w:rsidR="00250159" w:rsidRDefault="00250159" w:rsidP="00250159">
      <w:pPr>
        <w:pStyle w:val="PL"/>
      </w:pPr>
      <w:r>
        <w:t xml:space="preserve">            attributes:</w:t>
      </w:r>
    </w:p>
    <w:p w14:paraId="76A9A29E" w14:textId="77777777" w:rsidR="00250159" w:rsidRDefault="00250159" w:rsidP="00250159">
      <w:pPr>
        <w:pStyle w:val="PL"/>
      </w:pPr>
      <w:r>
        <w:t xml:space="preserve">              allOf:</w:t>
      </w:r>
    </w:p>
    <w:p w14:paraId="64D07039" w14:textId="77777777" w:rsidR="00250159" w:rsidRDefault="00250159" w:rsidP="00250159">
      <w:pPr>
        <w:pStyle w:val="PL"/>
      </w:pPr>
      <w:r>
        <w:t xml:space="preserve">                - $ref: 'TS28623_GenericNrm.yaml#/components/schemas/ManagedFunction-Attr'</w:t>
      </w:r>
    </w:p>
    <w:p w14:paraId="2B6E190B" w14:textId="77777777" w:rsidR="00250159" w:rsidRDefault="00250159" w:rsidP="00250159">
      <w:pPr>
        <w:pStyle w:val="PL"/>
      </w:pPr>
      <w:r>
        <w:t xml:space="preserve">                - type: object</w:t>
      </w:r>
    </w:p>
    <w:p w14:paraId="39C388C6" w14:textId="77777777" w:rsidR="00250159" w:rsidRDefault="00250159" w:rsidP="00250159">
      <w:pPr>
        <w:pStyle w:val="PL"/>
      </w:pPr>
      <w:r>
        <w:t xml:space="preserve">                  properties:</w:t>
      </w:r>
    </w:p>
    <w:p w14:paraId="1D62DC3D" w14:textId="77777777" w:rsidR="00250159" w:rsidRDefault="00250159" w:rsidP="00250159">
      <w:pPr>
        <w:pStyle w:val="PL"/>
      </w:pPr>
      <w:r>
        <w:t xml:space="preserve">                    pLMNInfoList:</w:t>
      </w:r>
    </w:p>
    <w:p w14:paraId="74A7CE7F" w14:textId="77777777" w:rsidR="00250159" w:rsidRDefault="00250159" w:rsidP="00250159">
      <w:pPr>
        <w:pStyle w:val="PL"/>
      </w:pPr>
      <w:r>
        <w:t xml:space="preserve">                      $ref: 'TS28541_NrNrm.yaml#/components/schemas/PlmnInfoList'</w:t>
      </w:r>
    </w:p>
    <w:p w14:paraId="64A9E322" w14:textId="77777777" w:rsidR="00250159" w:rsidRDefault="00250159" w:rsidP="00250159">
      <w:pPr>
        <w:pStyle w:val="PL"/>
      </w:pPr>
      <w:r>
        <w:t xml:space="preserve">                    sBIFqdn:</w:t>
      </w:r>
    </w:p>
    <w:p w14:paraId="647B7913" w14:textId="77777777" w:rsidR="00250159" w:rsidRDefault="00250159" w:rsidP="00250159">
      <w:pPr>
        <w:pStyle w:val="PL"/>
      </w:pPr>
      <w:r>
        <w:t xml:space="preserve">                      type: string</w:t>
      </w:r>
    </w:p>
    <w:p w14:paraId="6FE0B30E" w14:textId="77777777" w:rsidR="00250159" w:rsidRDefault="00250159" w:rsidP="00250159">
      <w:pPr>
        <w:pStyle w:val="PL"/>
      </w:pPr>
      <w:r>
        <w:t xml:space="preserve">                    managedNFProfile:</w:t>
      </w:r>
    </w:p>
    <w:p w14:paraId="1A42022B" w14:textId="77777777" w:rsidR="00250159" w:rsidRDefault="00250159" w:rsidP="00250159">
      <w:pPr>
        <w:pStyle w:val="PL"/>
      </w:pPr>
      <w:r>
        <w:t xml:space="preserve">                      $ref: '#/components/schemas/ManagedNFProfile'</w:t>
      </w:r>
    </w:p>
    <w:p w14:paraId="7159FC9E" w14:textId="77777777" w:rsidR="00250159" w:rsidRDefault="00250159" w:rsidP="00250159">
      <w:pPr>
        <w:pStyle w:val="PL"/>
      </w:pPr>
      <w:r>
        <w:t xml:space="preserve">                    udrInfo:</w:t>
      </w:r>
    </w:p>
    <w:p w14:paraId="243D20CD" w14:textId="77777777" w:rsidR="00250159" w:rsidRDefault="00250159" w:rsidP="00250159">
      <w:pPr>
        <w:pStyle w:val="PL"/>
      </w:pPr>
      <w:r>
        <w:t xml:space="preserve">                      $ref: '#/components/schemas/UdrInfo'</w:t>
      </w:r>
    </w:p>
    <w:p w14:paraId="5820256C" w14:textId="77777777" w:rsidR="00250159" w:rsidRDefault="00250159" w:rsidP="00250159">
      <w:pPr>
        <w:pStyle w:val="PL"/>
      </w:pPr>
    </w:p>
    <w:p w14:paraId="64488EFA" w14:textId="77777777" w:rsidR="00250159" w:rsidRDefault="00250159" w:rsidP="00250159">
      <w:pPr>
        <w:pStyle w:val="PL"/>
      </w:pPr>
      <w:r>
        <w:t xml:space="preserve">    UdsfFunction-Single:</w:t>
      </w:r>
    </w:p>
    <w:p w14:paraId="4EA1F87E" w14:textId="77777777" w:rsidR="00250159" w:rsidRDefault="00250159" w:rsidP="00250159">
      <w:pPr>
        <w:pStyle w:val="PL"/>
      </w:pPr>
      <w:r>
        <w:t xml:space="preserve">      allOf:</w:t>
      </w:r>
    </w:p>
    <w:p w14:paraId="36C6D44A" w14:textId="77777777" w:rsidR="00250159" w:rsidRDefault="00250159" w:rsidP="00250159">
      <w:pPr>
        <w:pStyle w:val="PL"/>
      </w:pPr>
      <w:r>
        <w:t xml:space="preserve">        - $ref: 'TS28623_GenericNrm.yaml#/components/schemas/Top'</w:t>
      </w:r>
    </w:p>
    <w:p w14:paraId="04CADE8C" w14:textId="77777777" w:rsidR="00250159" w:rsidRDefault="00250159" w:rsidP="00250159">
      <w:pPr>
        <w:pStyle w:val="PL"/>
      </w:pPr>
      <w:r>
        <w:t xml:space="preserve">        - type: object</w:t>
      </w:r>
    </w:p>
    <w:p w14:paraId="75C85528" w14:textId="77777777" w:rsidR="00250159" w:rsidRDefault="00250159" w:rsidP="00250159">
      <w:pPr>
        <w:pStyle w:val="PL"/>
      </w:pPr>
      <w:r>
        <w:t xml:space="preserve">          properties:</w:t>
      </w:r>
    </w:p>
    <w:p w14:paraId="2177D77E" w14:textId="77777777" w:rsidR="00250159" w:rsidRDefault="00250159" w:rsidP="00250159">
      <w:pPr>
        <w:pStyle w:val="PL"/>
      </w:pPr>
      <w:r>
        <w:t xml:space="preserve">            attributes:</w:t>
      </w:r>
    </w:p>
    <w:p w14:paraId="0D92CF46" w14:textId="77777777" w:rsidR="00250159" w:rsidRDefault="00250159" w:rsidP="00250159">
      <w:pPr>
        <w:pStyle w:val="PL"/>
      </w:pPr>
      <w:r>
        <w:t xml:space="preserve">              allOf:</w:t>
      </w:r>
    </w:p>
    <w:p w14:paraId="54266361" w14:textId="77777777" w:rsidR="00250159" w:rsidRDefault="00250159" w:rsidP="00250159">
      <w:pPr>
        <w:pStyle w:val="PL"/>
      </w:pPr>
      <w:r>
        <w:t xml:space="preserve">                - $ref: 'TS28623_GenericNrm.yaml#/components/schemas/ManagedFunction-Attr'</w:t>
      </w:r>
    </w:p>
    <w:p w14:paraId="5FBF6DDB" w14:textId="77777777" w:rsidR="00250159" w:rsidRDefault="00250159" w:rsidP="00250159">
      <w:pPr>
        <w:pStyle w:val="PL"/>
      </w:pPr>
      <w:r>
        <w:t xml:space="preserve">                - type: object</w:t>
      </w:r>
    </w:p>
    <w:p w14:paraId="4DE660CB" w14:textId="77777777" w:rsidR="00250159" w:rsidRDefault="00250159" w:rsidP="00250159">
      <w:pPr>
        <w:pStyle w:val="PL"/>
      </w:pPr>
      <w:r>
        <w:t xml:space="preserve">                  properties:</w:t>
      </w:r>
    </w:p>
    <w:p w14:paraId="1A1C3DB7" w14:textId="77777777" w:rsidR="00250159" w:rsidRDefault="00250159" w:rsidP="00250159">
      <w:pPr>
        <w:pStyle w:val="PL"/>
      </w:pPr>
      <w:r>
        <w:t xml:space="preserve">                    plmnInfoList:</w:t>
      </w:r>
    </w:p>
    <w:p w14:paraId="48785385" w14:textId="77777777" w:rsidR="00250159" w:rsidRDefault="00250159" w:rsidP="00250159">
      <w:pPr>
        <w:pStyle w:val="PL"/>
      </w:pPr>
      <w:r>
        <w:t xml:space="preserve">                      $ref: 'TS28541_NrNrm.yaml#/components/schemas/PlmnInfoList'</w:t>
      </w:r>
    </w:p>
    <w:p w14:paraId="4B28FE71" w14:textId="77777777" w:rsidR="00250159" w:rsidRDefault="00250159" w:rsidP="00250159">
      <w:pPr>
        <w:pStyle w:val="PL"/>
      </w:pPr>
      <w:r>
        <w:t xml:space="preserve">                    sBIFqdn:</w:t>
      </w:r>
    </w:p>
    <w:p w14:paraId="7EB608D1" w14:textId="77777777" w:rsidR="00250159" w:rsidRDefault="00250159" w:rsidP="00250159">
      <w:pPr>
        <w:pStyle w:val="PL"/>
      </w:pPr>
      <w:r>
        <w:t xml:space="preserve">                      type: string</w:t>
      </w:r>
    </w:p>
    <w:p w14:paraId="287D3CFA" w14:textId="77777777" w:rsidR="00250159" w:rsidRDefault="00250159" w:rsidP="00250159">
      <w:pPr>
        <w:pStyle w:val="PL"/>
      </w:pPr>
      <w:r>
        <w:t xml:space="preserve">                    managedNFProfile:</w:t>
      </w:r>
    </w:p>
    <w:p w14:paraId="679910D2" w14:textId="77777777" w:rsidR="00250159" w:rsidRDefault="00250159" w:rsidP="00250159">
      <w:pPr>
        <w:pStyle w:val="PL"/>
      </w:pPr>
      <w:r>
        <w:t xml:space="preserve">                      $ref: '#/components/schemas/ManagedNFProfile'</w:t>
      </w:r>
    </w:p>
    <w:p w14:paraId="7627257F" w14:textId="77777777" w:rsidR="00250159" w:rsidRDefault="00250159" w:rsidP="00250159">
      <w:pPr>
        <w:pStyle w:val="PL"/>
      </w:pPr>
      <w:r>
        <w:t xml:space="preserve">                    udsfInfo:</w:t>
      </w:r>
    </w:p>
    <w:p w14:paraId="56D677D7" w14:textId="77777777" w:rsidR="00250159" w:rsidRDefault="00250159" w:rsidP="00250159">
      <w:pPr>
        <w:pStyle w:val="PL"/>
      </w:pPr>
      <w:r>
        <w:t xml:space="preserve">                      $ref: '#/components/schemas/UdsfInfo'</w:t>
      </w:r>
    </w:p>
    <w:p w14:paraId="7CC052EF" w14:textId="77777777" w:rsidR="00250159" w:rsidRDefault="00250159" w:rsidP="00250159">
      <w:pPr>
        <w:pStyle w:val="PL"/>
      </w:pPr>
    </w:p>
    <w:p w14:paraId="793AA73D" w14:textId="77777777" w:rsidR="00250159" w:rsidRDefault="00250159" w:rsidP="00250159">
      <w:pPr>
        <w:pStyle w:val="PL"/>
      </w:pPr>
      <w:r>
        <w:t xml:space="preserve">    NrfFunction-Single:</w:t>
      </w:r>
    </w:p>
    <w:p w14:paraId="5A2EB849" w14:textId="77777777" w:rsidR="00250159" w:rsidRDefault="00250159" w:rsidP="00250159">
      <w:pPr>
        <w:pStyle w:val="PL"/>
      </w:pPr>
      <w:r>
        <w:t xml:space="preserve">      allOf:</w:t>
      </w:r>
    </w:p>
    <w:p w14:paraId="4D609C5D" w14:textId="77777777" w:rsidR="00250159" w:rsidRDefault="00250159" w:rsidP="00250159">
      <w:pPr>
        <w:pStyle w:val="PL"/>
      </w:pPr>
      <w:r>
        <w:t xml:space="preserve">        - $ref: 'TS28623_GenericNrm.yaml#/components/schemas/Top'</w:t>
      </w:r>
    </w:p>
    <w:p w14:paraId="0E5B7F71" w14:textId="77777777" w:rsidR="00250159" w:rsidRDefault="00250159" w:rsidP="00250159">
      <w:pPr>
        <w:pStyle w:val="PL"/>
      </w:pPr>
      <w:r>
        <w:t xml:space="preserve">        - type: object</w:t>
      </w:r>
    </w:p>
    <w:p w14:paraId="6734DBDA" w14:textId="77777777" w:rsidR="00250159" w:rsidRDefault="00250159" w:rsidP="00250159">
      <w:pPr>
        <w:pStyle w:val="PL"/>
      </w:pPr>
      <w:r>
        <w:t xml:space="preserve">          properties:</w:t>
      </w:r>
    </w:p>
    <w:p w14:paraId="71E3372C" w14:textId="77777777" w:rsidR="00250159" w:rsidRDefault="00250159" w:rsidP="00250159">
      <w:pPr>
        <w:pStyle w:val="PL"/>
      </w:pPr>
      <w:r>
        <w:t xml:space="preserve">            attributes:</w:t>
      </w:r>
    </w:p>
    <w:p w14:paraId="34C8924A" w14:textId="77777777" w:rsidR="00250159" w:rsidRDefault="00250159" w:rsidP="00250159">
      <w:pPr>
        <w:pStyle w:val="PL"/>
      </w:pPr>
      <w:r>
        <w:t xml:space="preserve">              allOf:</w:t>
      </w:r>
    </w:p>
    <w:p w14:paraId="0DA0EBBD" w14:textId="77777777" w:rsidR="00250159" w:rsidRDefault="00250159" w:rsidP="00250159">
      <w:pPr>
        <w:pStyle w:val="PL"/>
      </w:pPr>
      <w:r>
        <w:t xml:space="preserve">                - $ref: 'TS28623_GenericNrm.yaml#/components/schemas/ManagedFunction-Attr'</w:t>
      </w:r>
    </w:p>
    <w:p w14:paraId="718076BE" w14:textId="77777777" w:rsidR="00250159" w:rsidRDefault="00250159" w:rsidP="00250159">
      <w:pPr>
        <w:pStyle w:val="PL"/>
      </w:pPr>
      <w:r>
        <w:t xml:space="preserve">                - type: object</w:t>
      </w:r>
    </w:p>
    <w:p w14:paraId="685842FE" w14:textId="77777777" w:rsidR="00250159" w:rsidRDefault="00250159" w:rsidP="00250159">
      <w:pPr>
        <w:pStyle w:val="PL"/>
      </w:pPr>
      <w:r>
        <w:t xml:space="preserve">                  properties:</w:t>
      </w:r>
    </w:p>
    <w:p w14:paraId="1D0F00BD" w14:textId="77777777" w:rsidR="00250159" w:rsidRDefault="00250159" w:rsidP="00250159">
      <w:pPr>
        <w:pStyle w:val="PL"/>
      </w:pPr>
      <w:r>
        <w:t xml:space="preserve">                    plmnIdList:</w:t>
      </w:r>
    </w:p>
    <w:p w14:paraId="639C0CCD" w14:textId="77777777" w:rsidR="00250159" w:rsidRDefault="00250159" w:rsidP="00250159">
      <w:pPr>
        <w:pStyle w:val="PL"/>
      </w:pPr>
      <w:r>
        <w:t xml:space="preserve">                      $ref: 'TS28541_NrNrm.yaml#/components/schemas/PlmnIdList'</w:t>
      </w:r>
    </w:p>
    <w:p w14:paraId="74A412E0" w14:textId="77777777" w:rsidR="00250159" w:rsidRDefault="00250159" w:rsidP="00250159">
      <w:pPr>
        <w:pStyle w:val="PL"/>
      </w:pPr>
      <w:r>
        <w:t xml:space="preserve">                    sBIFqdn:</w:t>
      </w:r>
    </w:p>
    <w:p w14:paraId="5575059F" w14:textId="77777777" w:rsidR="00250159" w:rsidRDefault="00250159" w:rsidP="00250159">
      <w:pPr>
        <w:pStyle w:val="PL"/>
      </w:pPr>
      <w:r>
        <w:t xml:space="preserve">                      type: string</w:t>
      </w:r>
    </w:p>
    <w:p w14:paraId="0565947C" w14:textId="77777777" w:rsidR="00250159" w:rsidRDefault="00250159" w:rsidP="00250159">
      <w:pPr>
        <w:pStyle w:val="PL"/>
      </w:pPr>
      <w:r>
        <w:t xml:space="preserve">                    cNSIIdList:</w:t>
      </w:r>
    </w:p>
    <w:p w14:paraId="24FE05DB" w14:textId="77777777" w:rsidR="00250159" w:rsidRDefault="00250159" w:rsidP="00250159">
      <w:pPr>
        <w:pStyle w:val="PL"/>
      </w:pPr>
      <w:r>
        <w:t xml:space="preserve">                      $ref: '#/components/schemas/CNSIIdList'</w:t>
      </w:r>
    </w:p>
    <w:p w14:paraId="40336DDD" w14:textId="77777777" w:rsidR="00250159" w:rsidRDefault="00250159" w:rsidP="00250159">
      <w:pPr>
        <w:pStyle w:val="PL"/>
      </w:pPr>
      <w:r>
        <w:t xml:space="preserve">                    nFProfileList:</w:t>
      </w:r>
    </w:p>
    <w:p w14:paraId="100A7FD2" w14:textId="77777777" w:rsidR="00250159" w:rsidRDefault="00250159" w:rsidP="00250159">
      <w:pPr>
        <w:pStyle w:val="PL"/>
      </w:pPr>
      <w:r>
        <w:t xml:space="preserve">                      $ref: '#/components/schemas/NFProfileList'</w:t>
      </w:r>
    </w:p>
    <w:p w14:paraId="7DD6482B" w14:textId="77777777" w:rsidR="00250159" w:rsidRDefault="00250159" w:rsidP="00250159">
      <w:pPr>
        <w:pStyle w:val="PL"/>
      </w:pPr>
      <w:r>
        <w:t xml:space="preserve">                    snssaiList:</w:t>
      </w:r>
    </w:p>
    <w:p w14:paraId="209B9242" w14:textId="77777777" w:rsidR="00250159" w:rsidRDefault="00250159" w:rsidP="00250159">
      <w:pPr>
        <w:pStyle w:val="PL"/>
      </w:pPr>
      <w:r>
        <w:t xml:space="preserve">                      $ref: '#/components/schemas/SnssaiList'</w:t>
      </w:r>
    </w:p>
    <w:p w14:paraId="0B46B28A" w14:textId="77777777" w:rsidR="00250159" w:rsidRDefault="00250159" w:rsidP="00250159">
      <w:pPr>
        <w:pStyle w:val="PL"/>
      </w:pPr>
      <w:r>
        <w:t xml:space="preserve">        - $ref: 'TS28623_GenericNrm.yaml#/components/schemas/ManagedFunction-ncO'</w:t>
      </w:r>
    </w:p>
    <w:p w14:paraId="323C1354" w14:textId="77777777" w:rsidR="00250159" w:rsidRDefault="00250159" w:rsidP="00250159">
      <w:pPr>
        <w:pStyle w:val="PL"/>
      </w:pPr>
      <w:r>
        <w:t xml:space="preserve">        - type: object</w:t>
      </w:r>
    </w:p>
    <w:p w14:paraId="45BE4406" w14:textId="77777777" w:rsidR="00250159" w:rsidRDefault="00250159" w:rsidP="00250159">
      <w:pPr>
        <w:pStyle w:val="PL"/>
      </w:pPr>
      <w:r>
        <w:t xml:space="preserve">          properties:</w:t>
      </w:r>
    </w:p>
    <w:p w14:paraId="2F447119" w14:textId="77777777" w:rsidR="00250159" w:rsidRDefault="00250159" w:rsidP="00250159">
      <w:pPr>
        <w:pStyle w:val="PL"/>
      </w:pPr>
      <w:r>
        <w:t xml:space="preserve">            EP_N27:</w:t>
      </w:r>
    </w:p>
    <w:p w14:paraId="6FB39A88" w14:textId="77777777" w:rsidR="00250159" w:rsidRDefault="00250159" w:rsidP="00250159">
      <w:pPr>
        <w:pStyle w:val="PL"/>
      </w:pPr>
      <w:r>
        <w:t xml:space="preserve">              $ref: '#/components/schemas/EP_N27-Multiple'</w:t>
      </w:r>
    </w:p>
    <w:p w14:paraId="583C3410" w14:textId="77777777" w:rsidR="00250159" w:rsidRDefault="00250159" w:rsidP="00250159">
      <w:pPr>
        <w:pStyle w:val="PL"/>
      </w:pPr>
      <w:r>
        <w:t xml:space="preserve">    NssfFunction-Single:</w:t>
      </w:r>
    </w:p>
    <w:p w14:paraId="18A62FF1" w14:textId="77777777" w:rsidR="00250159" w:rsidRDefault="00250159" w:rsidP="00250159">
      <w:pPr>
        <w:pStyle w:val="PL"/>
      </w:pPr>
      <w:r>
        <w:t xml:space="preserve">      allOf:</w:t>
      </w:r>
    </w:p>
    <w:p w14:paraId="3A89FA22" w14:textId="77777777" w:rsidR="00250159" w:rsidRDefault="00250159" w:rsidP="00250159">
      <w:pPr>
        <w:pStyle w:val="PL"/>
      </w:pPr>
      <w:r>
        <w:t xml:space="preserve">        - $ref: 'TS28623_GenericNrm.yaml#/components/schemas/Top'</w:t>
      </w:r>
    </w:p>
    <w:p w14:paraId="5A4DAC10" w14:textId="77777777" w:rsidR="00250159" w:rsidRDefault="00250159" w:rsidP="00250159">
      <w:pPr>
        <w:pStyle w:val="PL"/>
      </w:pPr>
      <w:r>
        <w:t xml:space="preserve">        - type: object</w:t>
      </w:r>
    </w:p>
    <w:p w14:paraId="70CEC71D" w14:textId="77777777" w:rsidR="00250159" w:rsidRDefault="00250159" w:rsidP="00250159">
      <w:pPr>
        <w:pStyle w:val="PL"/>
      </w:pPr>
      <w:r>
        <w:t xml:space="preserve">          properties:</w:t>
      </w:r>
    </w:p>
    <w:p w14:paraId="47B9938E" w14:textId="77777777" w:rsidR="00250159" w:rsidRDefault="00250159" w:rsidP="00250159">
      <w:pPr>
        <w:pStyle w:val="PL"/>
      </w:pPr>
      <w:r>
        <w:t xml:space="preserve">            attributes:</w:t>
      </w:r>
    </w:p>
    <w:p w14:paraId="355E7758" w14:textId="77777777" w:rsidR="00250159" w:rsidRDefault="00250159" w:rsidP="00250159">
      <w:pPr>
        <w:pStyle w:val="PL"/>
      </w:pPr>
      <w:r>
        <w:t xml:space="preserve">              allOf:</w:t>
      </w:r>
    </w:p>
    <w:p w14:paraId="04152CC3" w14:textId="77777777" w:rsidR="00250159" w:rsidRDefault="00250159" w:rsidP="00250159">
      <w:pPr>
        <w:pStyle w:val="PL"/>
      </w:pPr>
      <w:r>
        <w:t xml:space="preserve">                - $ref: 'TS28623_GenericNrm.yaml#/components/schemas/ManagedFunction-Attr'</w:t>
      </w:r>
    </w:p>
    <w:p w14:paraId="3B62D463" w14:textId="77777777" w:rsidR="00250159" w:rsidRDefault="00250159" w:rsidP="00250159">
      <w:pPr>
        <w:pStyle w:val="PL"/>
      </w:pPr>
      <w:r>
        <w:t xml:space="preserve">                - type: object</w:t>
      </w:r>
    </w:p>
    <w:p w14:paraId="597A9F7F" w14:textId="77777777" w:rsidR="00250159" w:rsidRDefault="00250159" w:rsidP="00250159">
      <w:pPr>
        <w:pStyle w:val="PL"/>
      </w:pPr>
      <w:r>
        <w:t xml:space="preserve">                  properties:</w:t>
      </w:r>
    </w:p>
    <w:p w14:paraId="5045BA8E" w14:textId="77777777" w:rsidR="00250159" w:rsidRDefault="00250159" w:rsidP="00250159">
      <w:pPr>
        <w:pStyle w:val="PL"/>
      </w:pPr>
      <w:r>
        <w:t xml:space="preserve">                    pLMNInfoList:</w:t>
      </w:r>
    </w:p>
    <w:p w14:paraId="1E12B740" w14:textId="77777777" w:rsidR="00250159" w:rsidRDefault="00250159" w:rsidP="00250159">
      <w:pPr>
        <w:pStyle w:val="PL"/>
      </w:pPr>
      <w:r>
        <w:t xml:space="preserve">                      $ref: 'TS28541_NrNrm.yaml#/components/schemas/PlmnInfoList'</w:t>
      </w:r>
    </w:p>
    <w:p w14:paraId="4F0CC7AC" w14:textId="77777777" w:rsidR="00250159" w:rsidRDefault="00250159" w:rsidP="00250159">
      <w:pPr>
        <w:pStyle w:val="PL"/>
      </w:pPr>
      <w:r>
        <w:t xml:space="preserve">                    sBIFqdn:</w:t>
      </w:r>
    </w:p>
    <w:p w14:paraId="3854FEE1" w14:textId="77777777" w:rsidR="00250159" w:rsidRDefault="00250159" w:rsidP="00250159">
      <w:pPr>
        <w:pStyle w:val="PL"/>
      </w:pPr>
      <w:r>
        <w:t xml:space="preserve">                      type: string</w:t>
      </w:r>
    </w:p>
    <w:p w14:paraId="2FC2DF12" w14:textId="77777777" w:rsidR="00250159" w:rsidRDefault="00250159" w:rsidP="00250159">
      <w:pPr>
        <w:pStyle w:val="PL"/>
      </w:pPr>
      <w:r>
        <w:t xml:space="preserve">                    cNSIIdList:</w:t>
      </w:r>
    </w:p>
    <w:p w14:paraId="61F48D81" w14:textId="77777777" w:rsidR="00250159" w:rsidRDefault="00250159" w:rsidP="00250159">
      <w:pPr>
        <w:pStyle w:val="PL"/>
      </w:pPr>
      <w:r>
        <w:t xml:space="preserve">                      $ref: '#/components/schemas/CNSIIdList'</w:t>
      </w:r>
    </w:p>
    <w:p w14:paraId="7DE57124" w14:textId="77777777" w:rsidR="00250159" w:rsidRDefault="00250159" w:rsidP="00250159">
      <w:pPr>
        <w:pStyle w:val="PL"/>
      </w:pPr>
      <w:r>
        <w:t xml:space="preserve">                    nFProfileList:</w:t>
      </w:r>
    </w:p>
    <w:p w14:paraId="663265C4" w14:textId="77777777" w:rsidR="00250159" w:rsidRDefault="00250159" w:rsidP="00250159">
      <w:pPr>
        <w:pStyle w:val="PL"/>
      </w:pPr>
      <w:r>
        <w:t xml:space="preserve">                      $ref: '#/components/schemas/NFProfileList'</w:t>
      </w:r>
    </w:p>
    <w:p w14:paraId="3676FB6D" w14:textId="77777777" w:rsidR="00250159" w:rsidRDefault="00250159" w:rsidP="00250159">
      <w:pPr>
        <w:pStyle w:val="PL"/>
      </w:pPr>
      <w:r>
        <w:t xml:space="preserve">                    commModelList:</w:t>
      </w:r>
    </w:p>
    <w:p w14:paraId="0D985BAB" w14:textId="77777777" w:rsidR="00250159" w:rsidRDefault="00250159" w:rsidP="00250159">
      <w:pPr>
        <w:pStyle w:val="PL"/>
      </w:pPr>
      <w:r>
        <w:t xml:space="preserve">                      $ref: '#/components/schemas/CommModelList'</w:t>
      </w:r>
    </w:p>
    <w:p w14:paraId="29016525" w14:textId="77777777" w:rsidR="00250159" w:rsidRDefault="00250159" w:rsidP="00250159">
      <w:pPr>
        <w:pStyle w:val="PL"/>
      </w:pPr>
      <w:r>
        <w:t xml:space="preserve">        - $ref: 'TS28623_GenericNrm.yaml#/components/schemas/ManagedFunction-ncO'</w:t>
      </w:r>
    </w:p>
    <w:p w14:paraId="359214DC" w14:textId="77777777" w:rsidR="00250159" w:rsidRDefault="00250159" w:rsidP="00250159">
      <w:pPr>
        <w:pStyle w:val="PL"/>
      </w:pPr>
      <w:r>
        <w:t xml:space="preserve">        - type: object</w:t>
      </w:r>
    </w:p>
    <w:p w14:paraId="4036FC49" w14:textId="77777777" w:rsidR="00250159" w:rsidRDefault="00250159" w:rsidP="00250159">
      <w:pPr>
        <w:pStyle w:val="PL"/>
      </w:pPr>
      <w:r>
        <w:t xml:space="preserve">          properties:</w:t>
      </w:r>
    </w:p>
    <w:p w14:paraId="1879577C" w14:textId="77777777" w:rsidR="00250159" w:rsidRDefault="00250159" w:rsidP="00250159">
      <w:pPr>
        <w:pStyle w:val="PL"/>
      </w:pPr>
      <w:r>
        <w:t xml:space="preserve">            EP_N22:</w:t>
      </w:r>
    </w:p>
    <w:p w14:paraId="021DF728" w14:textId="77777777" w:rsidR="00250159" w:rsidRDefault="00250159" w:rsidP="00250159">
      <w:pPr>
        <w:pStyle w:val="PL"/>
      </w:pPr>
      <w:r>
        <w:t xml:space="preserve">              $ref: '#/components/schemas/EP_N22-Multiple'</w:t>
      </w:r>
    </w:p>
    <w:p w14:paraId="529F7B78" w14:textId="77777777" w:rsidR="00250159" w:rsidRDefault="00250159" w:rsidP="00250159">
      <w:pPr>
        <w:pStyle w:val="PL"/>
      </w:pPr>
      <w:r>
        <w:t xml:space="preserve">            EP_N31:</w:t>
      </w:r>
    </w:p>
    <w:p w14:paraId="4B507E71" w14:textId="77777777" w:rsidR="00250159" w:rsidRDefault="00250159" w:rsidP="00250159">
      <w:pPr>
        <w:pStyle w:val="PL"/>
      </w:pPr>
      <w:r>
        <w:t xml:space="preserve">              $ref: '#/components/schemas/EP_N31-Multiple'</w:t>
      </w:r>
    </w:p>
    <w:p w14:paraId="6A0F8958" w14:textId="77777777" w:rsidR="00250159" w:rsidRDefault="00250159" w:rsidP="00250159">
      <w:pPr>
        <w:pStyle w:val="PL"/>
      </w:pPr>
      <w:r>
        <w:t xml:space="preserve">    SmsfFunction-Single:</w:t>
      </w:r>
    </w:p>
    <w:p w14:paraId="7114DC11" w14:textId="77777777" w:rsidR="00250159" w:rsidRDefault="00250159" w:rsidP="00250159">
      <w:pPr>
        <w:pStyle w:val="PL"/>
      </w:pPr>
      <w:r>
        <w:t xml:space="preserve">      allOf:</w:t>
      </w:r>
    </w:p>
    <w:p w14:paraId="484B75FB" w14:textId="77777777" w:rsidR="00250159" w:rsidRDefault="00250159" w:rsidP="00250159">
      <w:pPr>
        <w:pStyle w:val="PL"/>
      </w:pPr>
      <w:r>
        <w:t xml:space="preserve">        - $ref: 'TS28623_GenericNrm.yaml#/components/schemas/Top'</w:t>
      </w:r>
    </w:p>
    <w:p w14:paraId="11F9F720" w14:textId="77777777" w:rsidR="00250159" w:rsidRDefault="00250159" w:rsidP="00250159">
      <w:pPr>
        <w:pStyle w:val="PL"/>
      </w:pPr>
      <w:r>
        <w:t xml:space="preserve">        - type: object</w:t>
      </w:r>
    </w:p>
    <w:p w14:paraId="3D8A5167" w14:textId="77777777" w:rsidR="00250159" w:rsidRDefault="00250159" w:rsidP="00250159">
      <w:pPr>
        <w:pStyle w:val="PL"/>
      </w:pPr>
      <w:r>
        <w:t xml:space="preserve">          properties:</w:t>
      </w:r>
    </w:p>
    <w:p w14:paraId="7E61C0E5" w14:textId="77777777" w:rsidR="00250159" w:rsidRDefault="00250159" w:rsidP="00250159">
      <w:pPr>
        <w:pStyle w:val="PL"/>
      </w:pPr>
      <w:r>
        <w:t xml:space="preserve">            attributes:</w:t>
      </w:r>
    </w:p>
    <w:p w14:paraId="0732014A" w14:textId="77777777" w:rsidR="00250159" w:rsidRDefault="00250159" w:rsidP="00250159">
      <w:pPr>
        <w:pStyle w:val="PL"/>
      </w:pPr>
      <w:r>
        <w:t xml:space="preserve">              allOf:</w:t>
      </w:r>
    </w:p>
    <w:p w14:paraId="24681D2C" w14:textId="77777777" w:rsidR="00250159" w:rsidRDefault="00250159" w:rsidP="00250159">
      <w:pPr>
        <w:pStyle w:val="PL"/>
      </w:pPr>
      <w:r>
        <w:t xml:space="preserve">                - $ref: 'TS28623_GenericNrm.yaml#/components/schemas/ManagedFunction-Attr'</w:t>
      </w:r>
    </w:p>
    <w:p w14:paraId="4933D7AF" w14:textId="77777777" w:rsidR="00250159" w:rsidRDefault="00250159" w:rsidP="00250159">
      <w:pPr>
        <w:pStyle w:val="PL"/>
      </w:pPr>
      <w:r>
        <w:t xml:space="preserve">                - type: object</w:t>
      </w:r>
    </w:p>
    <w:p w14:paraId="64E61EFA" w14:textId="77777777" w:rsidR="00250159" w:rsidRDefault="00250159" w:rsidP="00250159">
      <w:pPr>
        <w:pStyle w:val="PL"/>
      </w:pPr>
      <w:r>
        <w:t xml:space="preserve">                  properties:</w:t>
      </w:r>
    </w:p>
    <w:p w14:paraId="6B3F44D2" w14:textId="77777777" w:rsidR="00250159" w:rsidRDefault="00250159" w:rsidP="00250159">
      <w:pPr>
        <w:pStyle w:val="PL"/>
      </w:pPr>
      <w:r>
        <w:t xml:space="preserve">                    plmnIdList:</w:t>
      </w:r>
    </w:p>
    <w:p w14:paraId="75400A9F" w14:textId="77777777" w:rsidR="00250159" w:rsidRDefault="00250159" w:rsidP="00250159">
      <w:pPr>
        <w:pStyle w:val="PL"/>
      </w:pPr>
      <w:r>
        <w:t xml:space="preserve">                      $ref: 'TS28541_NrNrm.yaml#/components/schemas/PlmnIdList'</w:t>
      </w:r>
    </w:p>
    <w:p w14:paraId="34E469FA" w14:textId="77777777" w:rsidR="00250159" w:rsidRDefault="00250159" w:rsidP="00250159">
      <w:pPr>
        <w:pStyle w:val="PL"/>
      </w:pPr>
      <w:r>
        <w:t xml:space="preserve">                    sBIFqdn:</w:t>
      </w:r>
    </w:p>
    <w:p w14:paraId="39C26B2C" w14:textId="77777777" w:rsidR="00250159" w:rsidRDefault="00250159" w:rsidP="00250159">
      <w:pPr>
        <w:pStyle w:val="PL"/>
      </w:pPr>
      <w:r>
        <w:t xml:space="preserve">                      type: string</w:t>
      </w:r>
    </w:p>
    <w:p w14:paraId="7296382B" w14:textId="77777777" w:rsidR="00250159" w:rsidRDefault="00250159" w:rsidP="00250159">
      <w:pPr>
        <w:pStyle w:val="PL"/>
      </w:pPr>
      <w:r>
        <w:t xml:space="preserve">                    managedNFProfile:</w:t>
      </w:r>
    </w:p>
    <w:p w14:paraId="07F5CAE0" w14:textId="77777777" w:rsidR="00250159" w:rsidRDefault="00250159" w:rsidP="00250159">
      <w:pPr>
        <w:pStyle w:val="PL"/>
      </w:pPr>
      <w:r>
        <w:t xml:space="preserve">                      $ref: '#/components/schemas/ManagedNFProfile'</w:t>
      </w:r>
    </w:p>
    <w:p w14:paraId="7B74B396" w14:textId="77777777" w:rsidR="00250159" w:rsidRDefault="00250159" w:rsidP="00250159">
      <w:pPr>
        <w:pStyle w:val="PL"/>
      </w:pPr>
      <w:r>
        <w:t xml:space="preserve">                    commModelList:</w:t>
      </w:r>
    </w:p>
    <w:p w14:paraId="471A74E2" w14:textId="77777777" w:rsidR="00250159" w:rsidRDefault="00250159" w:rsidP="00250159">
      <w:pPr>
        <w:pStyle w:val="PL"/>
      </w:pPr>
      <w:r>
        <w:t xml:space="preserve">                      $ref: '#/components/schemas/CommModelList'</w:t>
      </w:r>
    </w:p>
    <w:p w14:paraId="5D02D173" w14:textId="77777777" w:rsidR="00250159" w:rsidRDefault="00250159" w:rsidP="00250159">
      <w:pPr>
        <w:pStyle w:val="PL"/>
      </w:pPr>
      <w:r>
        <w:t xml:space="preserve">                    smsfInfo:</w:t>
      </w:r>
    </w:p>
    <w:p w14:paraId="502A1054" w14:textId="77777777" w:rsidR="00250159" w:rsidRDefault="00250159" w:rsidP="00250159">
      <w:pPr>
        <w:pStyle w:val="PL"/>
      </w:pPr>
      <w:r>
        <w:t xml:space="preserve">                      $ref: '#/components/schemas/SmsfInfo'</w:t>
      </w:r>
    </w:p>
    <w:p w14:paraId="78C14167" w14:textId="77777777" w:rsidR="00250159" w:rsidRDefault="00250159" w:rsidP="00250159">
      <w:pPr>
        <w:pStyle w:val="PL"/>
      </w:pPr>
      <w:r>
        <w:t xml:space="preserve">        - $ref: 'TS28623_GenericNrm.yaml#/components/schemas/ManagedFunction-ncO'</w:t>
      </w:r>
    </w:p>
    <w:p w14:paraId="28F6F2EC" w14:textId="77777777" w:rsidR="00250159" w:rsidRDefault="00250159" w:rsidP="00250159">
      <w:pPr>
        <w:pStyle w:val="PL"/>
      </w:pPr>
      <w:r>
        <w:t xml:space="preserve">        - type: object</w:t>
      </w:r>
    </w:p>
    <w:p w14:paraId="24D20DCB" w14:textId="77777777" w:rsidR="00250159" w:rsidRDefault="00250159" w:rsidP="00250159">
      <w:pPr>
        <w:pStyle w:val="PL"/>
      </w:pPr>
      <w:r>
        <w:t xml:space="preserve">          properties:</w:t>
      </w:r>
    </w:p>
    <w:p w14:paraId="2967F838" w14:textId="77777777" w:rsidR="00250159" w:rsidRDefault="00250159" w:rsidP="00250159">
      <w:pPr>
        <w:pStyle w:val="PL"/>
      </w:pPr>
      <w:r>
        <w:t xml:space="preserve">            EP_N20:</w:t>
      </w:r>
    </w:p>
    <w:p w14:paraId="14AA3D29" w14:textId="77777777" w:rsidR="00250159" w:rsidRDefault="00250159" w:rsidP="00250159">
      <w:pPr>
        <w:pStyle w:val="PL"/>
      </w:pPr>
      <w:r>
        <w:t xml:space="preserve">              $ref: '#/components/schemas/EP_N20-Multiple'</w:t>
      </w:r>
    </w:p>
    <w:p w14:paraId="61F905F0" w14:textId="77777777" w:rsidR="00250159" w:rsidRDefault="00250159" w:rsidP="00250159">
      <w:pPr>
        <w:pStyle w:val="PL"/>
      </w:pPr>
      <w:r>
        <w:t xml:space="preserve">            EP_N21:</w:t>
      </w:r>
    </w:p>
    <w:p w14:paraId="2965C34C" w14:textId="77777777" w:rsidR="00250159" w:rsidRDefault="00250159" w:rsidP="00250159">
      <w:pPr>
        <w:pStyle w:val="PL"/>
      </w:pPr>
      <w:r>
        <w:t xml:space="preserve">              $ref: '#/components/schemas/EP_N21-Multiple'</w:t>
      </w:r>
    </w:p>
    <w:p w14:paraId="4001FECB" w14:textId="77777777" w:rsidR="00250159" w:rsidRDefault="00250159" w:rsidP="00250159">
      <w:pPr>
        <w:pStyle w:val="PL"/>
      </w:pPr>
      <w:r>
        <w:t xml:space="preserve">            EP_MAP_SMSC:</w:t>
      </w:r>
    </w:p>
    <w:p w14:paraId="279896D4" w14:textId="77777777" w:rsidR="00250159" w:rsidRDefault="00250159" w:rsidP="00250159">
      <w:pPr>
        <w:pStyle w:val="PL"/>
      </w:pPr>
      <w:r>
        <w:t xml:space="preserve">              $ref: '#/components/schemas/EP_MAP_SMSC-Multiple'</w:t>
      </w:r>
    </w:p>
    <w:p w14:paraId="23DEF7C4" w14:textId="77777777" w:rsidR="00250159" w:rsidRDefault="00250159" w:rsidP="00250159">
      <w:pPr>
        <w:pStyle w:val="PL"/>
      </w:pPr>
      <w:r>
        <w:t xml:space="preserve">    LmfFunction-Single:</w:t>
      </w:r>
    </w:p>
    <w:p w14:paraId="3BD3EF3F" w14:textId="77777777" w:rsidR="00250159" w:rsidRDefault="00250159" w:rsidP="00250159">
      <w:pPr>
        <w:pStyle w:val="PL"/>
      </w:pPr>
      <w:r>
        <w:t xml:space="preserve">      allOf:</w:t>
      </w:r>
    </w:p>
    <w:p w14:paraId="4C8E23F2" w14:textId="77777777" w:rsidR="00250159" w:rsidRDefault="00250159" w:rsidP="00250159">
      <w:pPr>
        <w:pStyle w:val="PL"/>
      </w:pPr>
      <w:r>
        <w:t xml:space="preserve">        - $ref: 'TS28623_GenericNrm.yaml#/components/schemas/Top'</w:t>
      </w:r>
    </w:p>
    <w:p w14:paraId="0405CF83" w14:textId="77777777" w:rsidR="00250159" w:rsidRDefault="00250159" w:rsidP="00250159">
      <w:pPr>
        <w:pStyle w:val="PL"/>
      </w:pPr>
      <w:r>
        <w:t xml:space="preserve">        - type: object</w:t>
      </w:r>
    </w:p>
    <w:p w14:paraId="6DF68AD6" w14:textId="77777777" w:rsidR="00250159" w:rsidRDefault="00250159" w:rsidP="00250159">
      <w:pPr>
        <w:pStyle w:val="PL"/>
      </w:pPr>
      <w:r>
        <w:t xml:space="preserve">          properties:</w:t>
      </w:r>
    </w:p>
    <w:p w14:paraId="26392111" w14:textId="77777777" w:rsidR="00250159" w:rsidRDefault="00250159" w:rsidP="00250159">
      <w:pPr>
        <w:pStyle w:val="PL"/>
      </w:pPr>
      <w:r>
        <w:t xml:space="preserve">            attributes:</w:t>
      </w:r>
    </w:p>
    <w:p w14:paraId="78B63D3F" w14:textId="77777777" w:rsidR="00250159" w:rsidRDefault="00250159" w:rsidP="00250159">
      <w:pPr>
        <w:pStyle w:val="PL"/>
      </w:pPr>
      <w:r>
        <w:t xml:space="preserve">              allOf:</w:t>
      </w:r>
    </w:p>
    <w:p w14:paraId="0258A34F" w14:textId="77777777" w:rsidR="00250159" w:rsidRDefault="00250159" w:rsidP="00250159">
      <w:pPr>
        <w:pStyle w:val="PL"/>
      </w:pPr>
      <w:r>
        <w:t xml:space="preserve">                - $ref: 'TS28623_GenericNrm.yaml#/components/schemas/ManagedFunction-Attr'</w:t>
      </w:r>
    </w:p>
    <w:p w14:paraId="1D7DC646" w14:textId="77777777" w:rsidR="00250159" w:rsidRDefault="00250159" w:rsidP="00250159">
      <w:pPr>
        <w:pStyle w:val="PL"/>
      </w:pPr>
      <w:r>
        <w:t xml:space="preserve">                - type: object</w:t>
      </w:r>
    </w:p>
    <w:p w14:paraId="7D2C2439" w14:textId="77777777" w:rsidR="00250159" w:rsidRDefault="00250159" w:rsidP="00250159">
      <w:pPr>
        <w:pStyle w:val="PL"/>
      </w:pPr>
      <w:r>
        <w:t xml:space="preserve">                  properties:</w:t>
      </w:r>
    </w:p>
    <w:p w14:paraId="2176A9C7" w14:textId="77777777" w:rsidR="00250159" w:rsidRDefault="00250159" w:rsidP="00250159">
      <w:pPr>
        <w:pStyle w:val="PL"/>
      </w:pPr>
      <w:r>
        <w:t xml:space="preserve">                    plmnIdList:</w:t>
      </w:r>
    </w:p>
    <w:p w14:paraId="605BEF90" w14:textId="77777777" w:rsidR="00250159" w:rsidRDefault="00250159" w:rsidP="00250159">
      <w:pPr>
        <w:pStyle w:val="PL"/>
      </w:pPr>
      <w:r>
        <w:t xml:space="preserve">                      $ref: 'TS28541_NrNrm.yaml#/components/schemas/PlmnIdList'</w:t>
      </w:r>
    </w:p>
    <w:p w14:paraId="420250F6" w14:textId="77777777" w:rsidR="00250159" w:rsidRDefault="00250159" w:rsidP="00250159">
      <w:pPr>
        <w:pStyle w:val="PL"/>
      </w:pPr>
      <w:r>
        <w:t xml:space="preserve">                    managedNFProfile:</w:t>
      </w:r>
    </w:p>
    <w:p w14:paraId="6DE8CB8D" w14:textId="77777777" w:rsidR="00250159" w:rsidRDefault="00250159" w:rsidP="00250159">
      <w:pPr>
        <w:pStyle w:val="PL"/>
      </w:pPr>
      <w:r>
        <w:t xml:space="preserve">                      $ref: '#/components/schemas/ManagedNFProfile'</w:t>
      </w:r>
    </w:p>
    <w:p w14:paraId="16D5C66D" w14:textId="77777777" w:rsidR="00250159" w:rsidRDefault="00250159" w:rsidP="00250159">
      <w:pPr>
        <w:pStyle w:val="PL"/>
      </w:pPr>
      <w:r>
        <w:t xml:space="preserve">                    commModelList:</w:t>
      </w:r>
    </w:p>
    <w:p w14:paraId="222A1426" w14:textId="77777777" w:rsidR="00250159" w:rsidRDefault="00250159" w:rsidP="00250159">
      <w:pPr>
        <w:pStyle w:val="PL"/>
      </w:pPr>
      <w:r>
        <w:t xml:space="preserve">                      $ref: '#/components/schemas/CommModelList'</w:t>
      </w:r>
    </w:p>
    <w:p w14:paraId="4353B365" w14:textId="77777777" w:rsidR="00250159" w:rsidRDefault="00250159" w:rsidP="00250159">
      <w:pPr>
        <w:pStyle w:val="PL"/>
      </w:pPr>
      <w:r>
        <w:t xml:space="preserve">                    lmfInfo:</w:t>
      </w:r>
    </w:p>
    <w:p w14:paraId="7D160F5E" w14:textId="77777777" w:rsidR="00250159" w:rsidRDefault="00250159" w:rsidP="00250159">
      <w:pPr>
        <w:pStyle w:val="PL"/>
      </w:pPr>
      <w:r>
        <w:t xml:space="preserve">                      $ref: '#/components/schemas/LmfInfo'</w:t>
      </w:r>
    </w:p>
    <w:p w14:paraId="525875A5" w14:textId="77777777" w:rsidR="00250159" w:rsidRDefault="00250159" w:rsidP="00250159">
      <w:pPr>
        <w:pStyle w:val="PL"/>
      </w:pPr>
      <w:r>
        <w:t xml:space="preserve">        - $ref: 'TS28623_GenericNrm.yaml#/components/schemas/ManagedFunction-ncO'</w:t>
      </w:r>
    </w:p>
    <w:p w14:paraId="26A61562" w14:textId="77777777" w:rsidR="00250159" w:rsidRDefault="00250159" w:rsidP="00250159">
      <w:pPr>
        <w:pStyle w:val="PL"/>
      </w:pPr>
      <w:r>
        <w:t xml:space="preserve">        - type: object</w:t>
      </w:r>
    </w:p>
    <w:p w14:paraId="4C8F0D4B" w14:textId="77777777" w:rsidR="00250159" w:rsidRDefault="00250159" w:rsidP="00250159">
      <w:pPr>
        <w:pStyle w:val="PL"/>
      </w:pPr>
      <w:r>
        <w:t xml:space="preserve">          properties:</w:t>
      </w:r>
    </w:p>
    <w:p w14:paraId="26FDD508" w14:textId="77777777" w:rsidR="00250159" w:rsidRDefault="00250159" w:rsidP="00250159">
      <w:pPr>
        <w:pStyle w:val="PL"/>
      </w:pPr>
      <w:r>
        <w:t xml:space="preserve">            EP_NLS:</w:t>
      </w:r>
    </w:p>
    <w:p w14:paraId="72E26520" w14:textId="77777777" w:rsidR="00250159" w:rsidRDefault="00250159" w:rsidP="00250159">
      <w:pPr>
        <w:pStyle w:val="PL"/>
      </w:pPr>
      <w:r>
        <w:t xml:space="preserve">              $ref: '#/components/schemas/EP_NLS-Multiple'</w:t>
      </w:r>
    </w:p>
    <w:p w14:paraId="724E78EE" w14:textId="77777777" w:rsidR="00250159" w:rsidRDefault="00250159" w:rsidP="00250159">
      <w:pPr>
        <w:pStyle w:val="PL"/>
      </w:pPr>
      <w:r>
        <w:t xml:space="preserve">    NgeirFunction-Single:</w:t>
      </w:r>
    </w:p>
    <w:p w14:paraId="4782297D" w14:textId="77777777" w:rsidR="00250159" w:rsidRDefault="00250159" w:rsidP="00250159">
      <w:pPr>
        <w:pStyle w:val="PL"/>
      </w:pPr>
      <w:r>
        <w:t xml:space="preserve">      allOf:</w:t>
      </w:r>
    </w:p>
    <w:p w14:paraId="677E70F5" w14:textId="77777777" w:rsidR="00250159" w:rsidRDefault="00250159" w:rsidP="00250159">
      <w:pPr>
        <w:pStyle w:val="PL"/>
      </w:pPr>
      <w:r>
        <w:t xml:space="preserve">        - $ref: 'TS28623_GenericNrm.yaml#/components/schemas/Top'</w:t>
      </w:r>
    </w:p>
    <w:p w14:paraId="78C04AF5" w14:textId="77777777" w:rsidR="00250159" w:rsidRDefault="00250159" w:rsidP="00250159">
      <w:pPr>
        <w:pStyle w:val="PL"/>
      </w:pPr>
      <w:r>
        <w:t xml:space="preserve">        - type: object</w:t>
      </w:r>
    </w:p>
    <w:p w14:paraId="04087EB0" w14:textId="77777777" w:rsidR="00250159" w:rsidRDefault="00250159" w:rsidP="00250159">
      <w:pPr>
        <w:pStyle w:val="PL"/>
      </w:pPr>
      <w:r>
        <w:t xml:space="preserve">          properties:</w:t>
      </w:r>
    </w:p>
    <w:p w14:paraId="54F0C5C8" w14:textId="77777777" w:rsidR="00250159" w:rsidRDefault="00250159" w:rsidP="00250159">
      <w:pPr>
        <w:pStyle w:val="PL"/>
      </w:pPr>
      <w:r>
        <w:t xml:space="preserve">            attributes:</w:t>
      </w:r>
    </w:p>
    <w:p w14:paraId="33E06B10" w14:textId="77777777" w:rsidR="00250159" w:rsidRDefault="00250159" w:rsidP="00250159">
      <w:pPr>
        <w:pStyle w:val="PL"/>
      </w:pPr>
      <w:r>
        <w:t xml:space="preserve">              allOf:</w:t>
      </w:r>
    </w:p>
    <w:p w14:paraId="437823BF" w14:textId="77777777" w:rsidR="00250159" w:rsidRDefault="00250159" w:rsidP="00250159">
      <w:pPr>
        <w:pStyle w:val="PL"/>
      </w:pPr>
      <w:r>
        <w:t xml:space="preserve">                - $ref: 'TS28623_GenericNrm.yaml#/components/schemas/ManagedFunction-Attr'</w:t>
      </w:r>
    </w:p>
    <w:p w14:paraId="7300358B" w14:textId="77777777" w:rsidR="00250159" w:rsidRDefault="00250159" w:rsidP="00250159">
      <w:pPr>
        <w:pStyle w:val="PL"/>
      </w:pPr>
      <w:r>
        <w:t xml:space="preserve">                - type: object</w:t>
      </w:r>
    </w:p>
    <w:p w14:paraId="6A13098F" w14:textId="77777777" w:rsidR="00250159" w:rsidRDefault="00250159" w:rsidP="00250159">
      <w:pPr>
        <w:pStyle w:val="PL"/>
      </w:pPr>
      <w:r>
        <w:t xml:space="preserve">                  properties:</w:t>
      </w:r>
    </w:p>
    <w:p w14:paraId="77629AB9" w14:textId="77777777" w:rsidR="00250159" w:rsidRDefault="00250159" w:rsidP="00250159">
      <w:pPr>
        <w:pStyle w:val="PL"/>
      </w:pPr>
      <w:r>
        <w:t xml:space="preserve">                    plmnIdList:</w:t>
      </w:r>
    </w:p>
    <w:p w14:paraId="1CD69B01" w14:textId="77777777" w:rsidR="00250159" w:rsidRDefault="00250159" w:rsidP="00250159">
      <w:pPr>
        <w:pStyle w:val="PL"/>
      </w:pPr>
      <w:r>
        <w:t xml:space="preserve">                      $ref: 'TS28541_NrNrm.yaml#/components/schemas/PlmnIdList'</w:t>
      </w:r>
    </w:p>
    <w:p w14:paraId="70052923" w14:textId="77777777" w:rsidR="00250159" w:rsidRDefault="00250159" w:rsidP="00250159">
      <w:pPr>
        <w:pStyle w:val="PL"/>
      </w:pPr>
      <w:r>
        <w:t xml:space="preserve">                    sBIFqdn:</w:t>
      </w:r>
    </w:p>
    <w:p w14:paraId="11081143" w14:textId="77777777" w:rsidR="00250159" w:rsidRDefault="00250159" w:rsidP="00250159">
      <w:pPr>
        <w:pStyle w:val="PL"/>
      </w:pPr>
      <w:r>
        <w:t xml:space="preserve">                      type: string</w:t>
      </w:r>
    </w:p>
    <w:p w14:paraId="7D8B0064" w14:textId="77777777" w:rsidR="00250159" w:rsidRDefault="00250159" w:rsidP="00250159">
      <w:pPr>
        <w:pStyle w:val="PL"/>
      </w:pPr>
      <w:r>
        <w:t xml:space="preserve">                    snssaiList:</w:t>
      </w:r>
    </w:p>
    <w:p w14:paraId="589B005A" w14:textId="77777777" w:rsidR="00250159" w:rsidRDefault="00250159" w:rsidP="00250159">
      <w:pPr>
        <w:pStyle w:val="PL"/>
      </w:pPr>
      <w:r>
        <w:t xml:space="preserve">                      $ref: '#/components/schemas/SnssaiList'</w:t>
      </w:r>
    </w:p>
    <w:p w14:paraId="4D6958A2" w14:textId="77777777" w:rsidR="00250159" w:rsidRDefault="00250159" w:rsidP="00250159">
      <w:pPr>
        <w:pStyle w:val="PL"/>
      </w:pPr>
      <w:r>
        <w:t xml:space="preserve">                    managedNFProfile:</w:t>
      </w:r>
    </w:p>
    <w:p w14:paraId="5D7A13D2" w14:textId="77777777" w:rsidR="00250159" w:rsidRDefault="00250159" w:rsidP="00250159">
      <w:pPr>
        <w:pStyle w:val="PL"/>
      </w:pPr>
      <w:r>
        <w:t xml:space="preserve">                      $ref: '#/components/schemas/ManagedNFProfile'</w:t>
      </w:r>
    </w:p>
    <w:p w14:paraId="2F573861" w14:textId="77777777" w:rsidR="00250159" w:rsidRDefault="00250159" w:rsidP="00250159">
      <w:pPr>
        <w:pStyle w:val="PL"/>
      </w:pPr>
      <w:r>
        <w:t xml:space="preserve">                    commModelList:</w:t>
      </w:r>
    </w:p>
    <w:p w14:paraId="401AB9F4" w14:textId="77777777" w:rsidR="00250159" w:rsidRDefault="00250159" w:rsidP="00250159">
      <w:pPr>
        <w:pStyle w:val="PL"/>
      </w:pPr>
      <w:r>
        <w:t xml:space="preserve">                      $ref: '#/components/schemas/CommModelList'</w:t>
      </w:r>
    </w:p>
    <w:p w14:paraId="5C5CA1E0" w14:textId="77777777" w:rsidR="00250159" w:rsidRDefault="00250159" w:rsidP="00250159">
      <w:pPr>
        <w:pStyle w:val="PL"/>
      </w:pPr>
      <w:r>
        <w:t xml:space="preserve">        - $ref: 'TS28623_GenericNrm.yaml#/components/schemas/ManagedFunction-ncO'</w:t>
      </w:r>
    </w:p>
    <w:p w14:paraId="68BAFF37" w14:textId="77777777" w:rsidR="00250159" w:rsidRDefault="00250159" w:rsidP="00250159">
      <w:pPr>
        <w:pStyle w:val="PL"/>
      </w:pPr>
      <w:r>
        <w:t xml:space="preserve">        - type: object</w:t>
      </w:r>
    </w:p>
    <w:p w14:paraId="68DDCFF2" w14:textId="77777777" w:rsidR="00250159" w:rsidRDefault="00250159" w:rsidP="00250159">
      <w:pPr>
        <w:pStyle w:val="PL"/>
      </w:pPr>
      <w:r>
        <w:t xml:space="preserve">          properties:</w:t>
      </w:r>
    </w:p>
    <w:p w14:paraId="207F777E" w14:textId="77777777" w:rsidR="00250159" w:rsidRDefault="00250159" w:rsidP="00250159">
      <w:pPr>
        <w:pStyle w:val="PL"/>
      </w:pPr>
      <w:r>
        <w:t xml:space="preserve">            EP_N17:</w:t>
      </w:r>
    </w:p>
    <w:p w14:paraId="5517EAEC" w14:textId="77777777" w:rsidR="00250159" w:rsidRDefault="00250159" w:rsidP="00250159">
      <w:pPr>
        <w:pStyle w:val="PL"/>
      </w:pPr>
      <w:r>
        <w:t xml:space="preserve">              $ref: '#/components/schemas/EP_N17-Multiple'</w:t>
      </w:r>
    </w:p>
    <w:p w14:paraId="119C4AE3" w14:textId="77777777" w:rsidR="00250159" w:rsidRDefault="00250159" w:rsidP="00250159">
      <w:pPr>
        <w:pStyle w:val="PL"/>
      </w:pPr>
      <w:r>
        <w:t xml:space="preserve">    SeppFunction-Single:</w:t>
      </w:r>
    </w:p>
    <w:p w14:paraId="33F19033" w14:textId="77777777" w:rsidR="00250159" w:rsidRDefault="00250159" w:rsidP="00250159">
      <w:pPr>
        <w:pStyle w:val="PL"/>
      </w:pPr>
      <w:r>
        <w:t xml:space="preserve">      allOf:</w:t>
      </w:r>
    </w:p>
    <w:p w14:paraId="5535D509" w14:textId="77777777" w:rsidR="00250159" w:rsidRDefault="00250159" w:rsidP="00250159">
      <w:pPr>
        <w:pStyle w:val="PL"/>
      </w:pPr>
      <w:r>
        <w:t xml:space="preserve">        - $ref: 'TS28623_GenericNrm.yaml#/components/schemas/Top'</w:t>
      </w:r>
    </w:p>
    <w:p w14:paraId="0D3A9250" w14:textId="77777777" w:rsidR="00250159" w:rsidRDefault="00250159" w:rsidP="00250159">
      <w:pPr>
        <w:pStyle w:val="PL"/>
      </w:pPr>
      <w:r>
        <w:t xml:space="preserve">        - type: object</w:t>
      </w:r>
    </w:p>
    <w:p w14:paraId="1B0BCAF3" w14:textId="77777777" w:rsidR="00250159" w:rsidRDefault="00250159" w:rsidP="00250159">
      <w:pPr>
        <w:pStyle w:val="PL"/>
      </w:pPr>
      <w:r>
        <w:t xml:space="preserve">          properties:</w:t>
      </w:r>
    </w:p>
    <w:p w14:paraId="2E75957C" w14:textId="77777777" w:rsidR="00250159" w:rsidRDefault="00250159" w:rsidP="00250159">
      <w:pPr>
        <w:pStyle w:val="PL"/>
      </w:pPr>
      <w:r>
        <w:t xml:space="preserve">            attributes:</w:t>
      </w:r>
    </w:p>
    <w:p w14:paraId="6FF47B47" w14:textId="77777777" w:rsidR="00250159" w:rsidRDefault="00250159" w:rsidP="00250159">
      <w:pPr>
        <w:pStyle w:val="PL"/>
      </w:pPr>
      <w:r>
        <w:t xml:space="preserve">              allOf:</w:t>
      </w:r>
    </w:p>
    <w:p w14:paraId="112A4CB4" w14:textId="77777777" w:rsidR="00250159" w:rsidRDefault="00250159" w:rsidP="00250159">
      <w:pPr>
        <w:pStyle w:val="PL"/>
      </w:pPr>
      <w:r>
        <w:t xml:space="preserve">                - $ref: 'TS28623_GenericNrm.yaml#/components/schemas/ManagedFunction-Attr'</w:t>
      </w:r>
    </w:p>
    <w:p w14:paraId="1ECD5D40" w14:textId="77777777" w:rsidR="00250159" w:rsidRDefault="00250159" w:rsidP="00250159">
      <w:pPr>
        <w:pStyle w:val="PL"/>
      </w:pPr>
      <w:r>
        <w:t xml:space="preserve">                - type: object</w:t>
      </w:r>
    </w:p>
    <w:p w14:paraId="477F1B25" w14:textId="77777777" w:rsidR="00250159" w:rsidRDefault="00250159" w:rsidP="00250159">
      <w:pPr>
        <w:pStyle w:val="PL"/>
      </w:pPr>
      <w:r>
        <w:t xml:space="preserve">                  properties:</w:t>
      </w:r>
    </w:p>
    <w:p w14:paraId="72412B70" w14:textId="77777777" w:rsidR="00250159" w:rsidRDefault="00250159" w:rsidP="00250159">
      <w:pPr>
        <w:pStyle w:val="PL"/>
      </w:pPr>
      <w:r>
        <w:t xml:space="preserve">                    plmnId:</w:t>
      </w:r>
    </w:p>
    <w:p w14:paraId="492C4F17" w14:textId="77777777" w:rsidR="00250159" w:rsidRDefault="00250159" w:rsidP="00250159">
      <w:pPr>
        <w:pStyle w:val="PL"/>
      </w:pPr>
      <w:r>
        <w:t xml:space="preserve">                      $ref: 'TS28623_ComDefs.yaml#/components/schemas/PlmnId'</w:t>
      </w:r>
    </w:p>
    <w:p w14:paraId="43E2F24F" w14:textId="77777777" w:rsidR="00250159" w:rsidRDefault="00250159" w:rsidP="00250159">
      <w:pPr>
        <w:pStyle w:val="PL"/>
      </w:pPr>
      <w:r>
        <w:t xml:space="preserve">                    sEPPType:</w:t>
      </w:r>
    </w:p>
    <w:p w14:paraId="74768914" w14:textId="77777777" w:rsidR="00250159" w:rsidRDefault="00250159" w:rsidP="00250159">
      <w:pPr>
        <w:pStyle w:val="PL"/>
      </w:pPr>
      <w:r>
        <w:t xml:space="preserve">                      $ref: '#/components/schemas/SEPPType'</w:t>
      </w:r>
    </w:p>
    <w:p w14:paraId="0275AFF1" w14:textId="77777777" w:rsidR="00250159" w:rsidRDefault="00250159" w:rsidP="00250159">
      <w:pPr>
        <w:pStyle w:val="PL"/>
      </w:pPr>
      <w:r>
        <w:t xml:space="preserve">                    sEPPId:</w:t>
      </w:r>
    </w:p>
    <w:p w14:paraId="77EB64C6" w14:textId="77777777" w:rsidR="00250159" w:rsidRDefault="00250159" w:rsidP="00250159">
      <w:pPr>
        <w:pStyle w:val="PL"/>
      </w:pPr>
      <w:r>
        <w:t xml:space="preserve">                      type: integer</w:t>
      </w:r>
    </w:p>
    <w:p w14:paraId="1C85F0ED" w14:textId="77777777" w:rsidR="00250159" w:rsidRDefault="00250159" w:rsidP="00250159">
      <w:pPr>
        <w:pStyle w:val="PL"/>
      </w:pPr>
      <w:r>
        <w:t xml:space="preserve">                    fqdn:</w:t>
      </w:r>
    </w:p>
    <w:p w14:paraId="59787B5A" w14:textId="77777777" w:rsidR="00250159" w:rsidRDefault="00250159" w:rsidP="00250159">
      <w:pPr>
        <w:pStyle w:val="PL"/>
      </w:pPr>
      <w:r>
        <w:t xml:space="preserve">                      $ref: 'TS28623_ComDefs.yaml#/components/schemas/Fqdn'</w:t>
      </w:r>
    </w:p>
    <w:p w14:paraId="7E2121EE" w14:textId="77777777" w:rsidR="00250159" w:rsidRDefault="00250159" w:rsidP="00250159">
      <w:pPr>
        <w:pStyle w:val="PL"/>
      </w:pPr>
      <w:r>
        <w:t xml:space="preserve">                    seppInfo:</w:t>
      </w:r>
    </w:p>
    <w:p w14:paraId="581F996D" w14:textId="77777777" w:rsidR="00250159" w:rsidRDefault="00250159" w:rsidP="00250159">
      <w:pPr>
        <w:pStyle w:val="PL"/>
      </w:pPr>
      <w:r>
        <w:t xml:space="preserve">                      $ref: '#/components/schemas/SeppInfo'</w:t>
      </w:r>
    </w:p>
    <w:p w14:paraId="4F4DCF13" w14:textId="77777777" w:rsidR="00250159" w:rsidRDefault="00250159" w:rsidP="00250159">
      <w:pPr>
        <w:pStyle w:val="PL"/>
      </w:pPr>
      <w:r>
        <w:t xml:space="preserve">        - $ref: 'TS28623_GenericNrm.yaml#/components/schemas/ManagedFunction-ncO'</w:t>
      </w:r>
    </w:p>
    <w:p w14:paraId="770DFBFE" w14:textId="77777777" w:rsidR="00250159" w:rsidRDefault="00250159" w:rsidP="00250159">
      <w:pPr>
        <w:pStyle w:val="PL"/>
      </w:pPr>
      <w:r>
        <w:t xml:space="preserve">        - type: object</w:t>
      </w:r>
    </w:p>
    <w:p w14:paraId="6E893548" w14:textId="77777777" w:rsidR="00250159" w:rsidRDefault="00250159" w:rsidP="00250159">
      <w:pPr>
        <w:pStyle w:val="PL"/>
      </w:pPr>
      <w:r>
        <w:t xml:space="preserve">          properties:</w:t>
      </w:r>
    </w:p>
    <w:p w14:paraId="20CE0EA8" w14:textId="77777777" w:rsidR="00250159" w:rsidRDefault="00250159" w:rsidP="00250159">
      <w:pPr>
        <w:pStyle w:val="PL"/>
      </w:pPr>
      <w:r>
        <w:t xml:space="preserve">            EP_N32:</w:t>
      </w:r>
    </w:p>
    <w:p w14:paraId="1C15147B" w14:textId="77777777" w:rsidR="00250159" w:rsidRDefault="00250159" w:rsidP="00250159">
      <w:pPr>
        <w:pStyle w:val="PL"/>
      </w:pPr>
      <w:r>
        <w:t xml:space="preserve">              $ref: '#/components/schemas/EP_N32-Multiple'</w:t>
      </w:r>
    </w:p>
    <w:p w14:paraId="6FBF772A" w14:textId="77777777" w:rsidR="00250159" w:rsidRDefault="00250159" w:rsidP="00250159">
      <w:pPr>
        <w:pStyle w:val="PL"/>
      </w:pPr>
      <w:r>
        <w:t xml:space="preserve">    NwdafFunction-Single:</w:t>
      </w:r>
    </w:p>
    <w:p w14:paraId="1F4B8736" w14:textId="77777777" w:rsidR="00250159" w:rsidRDefault="00250159" w:rsidP="00250159">
      <w:pPr>
        <w:pStyle w:val="PL"/>
      </w:pPr>
      <w:r>
        <w:t xml:space="preserve">      allOf:</w:t>
      </w:r>
    </w:p>
    <w:p w14:paraId="2F8EED52" w14:textId="77777777" w:rsidR="00250159" w:rsidRDefault="00250159" w:rsidP="00250159">
      <w:pPr>
        <w:pStyle w:val="PL"/>
      </w:pPr>
      <w:r>
        <w:t xml:space="preserve">        - $ref: 'TS28623_GenericNrm.yaml#/components/schemas/Top'</w:t>
      </w:r>
    </w:p>
    <w:p w14:paraId="1933404D" w14:textId="77777777" w:rsidR="00250159" w:rsidRDefault="00250159" w:rsidP="00250159">
      <w:pPr>
        <w:pStyle w:val="PL"/>
      </w:pPr>
      <w:r>
        <w:t xml:space="preserve">        - type: object</w:t>
      </w:r>
    </w:p>
    <w:p w14:paraId="5E3697D2" w14:textId="77777777" w:rsidR="00250159" w:rsidRDefault="00250159" w:rsidP="00250159">
      <w:pPr>
        <w:pStyle w:val="PL"/>
      </w:pPr>
      <w:r>
        <w:t xml:space="preserve">          properties:</w:t>
      </w:r>
    </w:p>
    <w:p w14:paraId="6F6B48ED" w14:textId="77777777" w:rsidR="00250159" w:rsidRDefault="00250159" w:rsidP="00250159">
      <w:pPr>
        <w:pStyle w:val="PL"/>
      </w:pPr>
      <w:r>
        <w:t xml:space="preserve">            attributes:</w:t>
      </w:r>
    </w:p>
    <w:p w14:paraId="01D98CAF" w14:textId="77777777" w:rsidR="00250159" w:rsidRDefault="00250159" w:rsidP="00250159">
      <w:pPr>
        <w:pStyle w:val="PL"/>
      </w:pPr>
      <w:r>
        <w:t xml:space="preserve">              allOf:</w:t>
      </w:r>
    </w:p>
    <w:p w14:paraId="11F6CE4C" w14:textId="77777777" w:rsidR="00250159" w:rsidRDefault="00250159" w:rsidP="00250159">
      <w:pPr>
        <w:pStyle w:val="PL"/>
      </w:pPr>
      <w:r>
        <w:t xml:space="preserve">                - $ref: 'TS28623_GenericNrm.yaml#/components/schemas/ManagedFunction-Attr'</w:t>
      </w:r>
    </w:p>
    <w:p w14:paraId="44550058" w14:textId="77777777" w:rsidR="00250159" w:rsidRDefault="00250159" w:rsidP="00250159">
      <w:pPr>
        <w:pStyle w:val="PL"/>
      </w:pPr>
      <w:r>
        <w:t xml:space="preserve">                - type: object</w:t>
      </w:r>
    </w:p>
    <w:p w14:paraId="0BFB0C6F" w14:textId="77777777" w:rsidR="00250159" w:rsidRDefault="00250159" w:rsidP="00250159">
      <w:pPr>
        <w:pStyle w:val="PL"/>
      </w:pPr>
      <w:r>
        <w:t xml:space="preserve">                  properties:</w:t>
      </w:r>
    </w:p>
    <w:p w14:paraId="3918B758" w14:textId="77777777" w:rsidR="00250159" w:rsidRDefault="00250159" w:rsidP="00250159">
      <w:pPr>
        <w:pStyle w:val="PL"/>
      </w:pPr>
      <w:r>
        <w:t xml:space="preserve">                    plmnIdList:</w:t>
      </w:r>
    </w:p>
    <w:p w14:paraId="043E8D94" w14:textId="77777777" w:rsidR="00250159" w:rsidRDefault="00250159" w:rsidP="00250159">
      <w:pPr>
        <w:pStyle w:val="PL"/>
      </w:pPr>
      <w:r>
        <w:t xml:space="preserve">                      $ref: 'TS28541_NrNrm.yaml#/components/schemas/PlmnIdList'</w:t>
      </w:r>
    </w:p>
    <w:p w14:paraId="6ECA1BBD" w14:textId="77777777" w:rsidR="00250159" w:rsidRDefault="00250159" w:rsidP="00250159">
      <w:pPr>
        <w:pStyle w:val="PL"/>
      </w:pPr>
      <w:r>
        <w:t xml:space="preserve">                    sBIFqdn:</w:t>
      </w:r>
    </w:p>
    <w:p w14:paraId="5A970B9C" w14:textId="77777777" w:rsidR="00250159" w:rsidRDefault="00250159" w:rsidP="00250159">
      <w:pPr>
        <w:pStyle w:val="PL"/>
      </w:pPr>
      <w:r>
        <w:t xml:space="preserve">                      type: string</w:t>
      </w:r>
    </w:p>
    <w:p w14:paraId="6FA53384" w14:textId="77777777" w:rsidR="00250159" w:rsidRDefault="00250159" w:rsidP="00250159">
      <w:pPr>
        <w:pStyle w:val="PL"/>
      </w:pPr>
      <w:r>
        <w:t xml:space="preserve">                    snssaiList:</w:t>
      </w:r>
    </w:p>
    <w:p w14:paraId="2FB6329C" w14:textId="77777777" w:rsidR="00250159" w:rsidRDefault="00250159" w:rsidP="00250159">
      <w:pPr>
        <w:pStyle w:val="PL"/>
      </w:pPr>
      <w:r>
        <w:t xml:space="preserve">                      $ref: '#/components/schemas/SnssaiList'</w:t>
      </w:r>
    </w:p>
    <w:p w14:paraId="7BC0549F" w14:textId="77777777" w:rsidR="00250159" w:rsidRDefault="00250159" w:rsidP="00250159">
      <w:pPr>
        <w:pStyle w:val="PL"/>
      </w:pPr>
      <w:r>
        <w:t xml:space="preserve">                    managedNFProfile:</w:t>
      </w:r>
    </w:p>
    <w:p w14:paraId="1C7B62AE" w14:textId="77777777" w:rsidR="00250159" w:rsidRDefault="00250159" w:rsidP="00250159">
      <w:pPr>
        <w:pStyle w:val="PL"/>
      </w:pPr>
      <w:r>
        <w:t xml:space="preserve">                      $ref: '#/components/schemas/ManagedNFProfile'</w:t>
      </w:r>
    </w:p>
    <w:p w14:paraId="44857E0F" w14:textId="77777777" w:rsidR="00250159" w:rsidRDefault="00250159" w:rsidP="00250159">
      <w:pPr>
        <w:pStyle w:val="PL"/>
      </w:pPr>
      <w:r>
        <w:t xml:space="preserve">                    commModelList:</w:t>
      </w:r>
    </w:p>
    <w:p w14:paraId="5041DEEA" w14:textId="77777777" w:rsidR="00250159" w:rsidRDefault="00250159" w:rsidP="00250159">
      <w:pPr>
        <w:pStyle w:val="PL"/>
      </w:pPr>
      <w:r>
        <w:t xml:space="preserve">                      $ref: '#/components/schemas/CommModelList'</w:t>
      </w:r>
    </w:p>
    <w:p w14:paraId="0A118C34" w14:textId="77777777" w:rsidR="00250159" w:rsidRDefault="00250159" w:rsidP="00250159">
      <w:pPr>
        <w:pStyle w:val="PL"/>
      </w:pPr>
      <w:r>
        <w:t xml:space="preserve">                    networkSliceInfoList:</w:t>
      </w:r>
    </w:p>
    <w:p w14:paraId="5E3C6E85" w14:textId="77777777" w:rsidR="00250159" w:rsidRDefault="00250159" w:rsidP="00250159">
      <w:pPr>
        <w:pStyle w:val="PL"/>
      </w:pPr>
      <w:r>
        <w:t xml:space="preserve">                      $ref: '#/components/schemas/NetworkSliceInfoList'</w:t>
      </w:r>
    </w:p>
    <w:p w14:paraId="4F68D708" w14:textId="77777777" w:rsidR="00250159" w:rsidRDefault="00250159" w:rsidP="00250159">
      <w:pPr>
        <w:pStyle w:val="PL"/>
      </w:pPr>
      <w:r>
        <w:t xml:space="preserve">                    administrativeState:</w:t>
      </w:r>
    </w:p>
    <w:p w14:paraId="040E2B45" w14:textId="77777777" w:rsidR="00250159" w:rsidRDefault="00250159" w:rsidP="00250159">
      <w:pPr>
        <w:pStyle w:val="PL"/>
      </w:pPr>
      <w:r>
        <w:t xml:space="preserve">                      $ref: 'TS28623_ComDefs.yaml#/components/schemas/AdministrativeState'</w:t>
      </w:r>
    </w:p>
    <w:p w14:paraId="2E9EB5FB" w14:textId="77777777" w:rsidR="00250159" w:rsidRDefault="00250159" w:rsidP="00250159">
      <w:pPr>
        <w:pStyle w:val="PL"/>
      </w:pPr>
      <w:r>
        <w:t xml:space="preserve">                    nwdafInfo:</w:t>
      </w:r>
    </w:p>
    <w:p w14:paraId="19B835B4" w14:textId="77777777" w:rsidR="00250159" w:rsidRDefault="00250159" w:rsidP="00250159">
      <w:pPr>
        <w:pStyle w:val="PL"/>
      </w:pPr>
      <w:r>
        <w:t xml:space="preserve">                      $ref: '#/components/schemas/NwdafInfo'</w:t>
      </w:r>
    </w:p>
    <w:p w14:paraId="4AF0F3DC" w14:textId="77777777" w:rsidR="00250159" w:rsidRDefault="00250159" w:rsidP="00250159">
      <w:pPr>
        <w:pStyle w:val="PL"/>
      </w:pPr>
      <w:r>
        <w:t xml:space="preserve">                      </w:t>
      </w:r>
    </w:p>
    <w:p w14:paraId="18C824FA" w14:textId="77777777" w:rsidR="00250159" w:rsidRDefault="00250159" w:rsidP="00250159">
      <w:pPr>
        <w:pStyle w:val="PL"/>
      </w:pPr>
      <w:r>
        <w:t xml:space="preserve">    ScpFunction-Single:</w:t>
      </w:r>
    </w:p>
    <w:p w14:paraId="513F4D6E" w14:textId="77777777" w:rsidR="00250159" w:rsidRDefault="00250159" w:rsidP="00250159">
      <w:pPr>
        <w:pStyle w:val="PL"/>
      </w:pPr>
      <w:r>
        <w:t xml:space="preserve">      allOf:</w:t>
      </w:r>
    </w:p>
    <w:p w14:paraId="048A6129" w14:textId="77777777" w:rsidR="00250159" w:rsidRDefault="00250159" w:rsidP="00250159">
      <w:pPr>
        <w:pStyle w:val="PL"/>
      </w:pPr>
      <w:r>
        <w:t xml:space="preserve">        - $ref: 'TS28623_GenericNrm.yaml#/components/schemas/Top'</w:t>
      </w:r>
    </w:p>
    <w:p w14:paraId="4BBE2076" w14:textId="77777777" w:rsidR="00250159" w:rsidRDefault="00250159" w:rsidP="00250159">
      <w:pPr>
        <w:pStyle w:val="PL"/>
      </w:pPr>
      <w:r>
        <w:t xml:space="preserve">        - type: object</w:t>
      </w:r>
    </w:p>
    <w:p w14:paraId="57F01C0B" w14:textId="77777777" w:rsidR="00250159" w:rsidRDefault="00250159" w:rsidP="00250159">
      <w:pPr>
        <w:pStyle w:val="PL"/>
      </w:pPr>
      <w:r>
        <w:t xml:space="preserve">          properties:</w:t>
      </w:r>
    </w:p>
    <w:p w14:paraId="3170AF48" w14:textId="77777777" w:rsidR="00250159" w:rsidRDefault="00250159" w:rsidP="00250159">
      <w:pPr>
        <w:pStyle w:val="PL"/>
      </w:pPr>
      <w:r>
        <w:t xml:space="preserve">            attributes:</w:t>
      </w:r>
    </w:p>
    <w:p w14:paraId="4B013C77" w14:textId="77777777" w:rsidR="00250159" w:rsidRDefault="00250159" w:rsidP="00250159">
      <w:pPr>
        <w:pStyle w:val="PL"/>
      </w:pPr>
      <w:r>
        <w:t xml:space="preserve">              allOf:</w:t>
      </w:r>
    </w:p>
    <w:p w14:paraId="09797CDF" w14:textId="77777777" w:rsidR="00250159" w:rsidRDefault="00250159" w:rsidP="00250159">
      <w:pPr>
        <w:pStyle w:val="PL"/>
      </w:pPr>
      <w:r>
        <w:t xml:space="preserve">                - $ref: 'TS28623_GenericNrm.yaml#/components/schemas/ManagedFunction-Attr'</w:t>
      </w:r>
    </w:p>
    <w:p w14:paraId="14B8301C" w14:textId="77777777" w:rsidR="00250159" w:rsidRDefault="00250159" w:rsidP="00250159">
      <w:pPr>
        <w:pStyle w:val="PL"/>
      </w:pPr>
      <w:r>
        <w:t xml:space="preserve">                - type: object</w:t>
      </w:r>
    </w:p>
    <w:p w14:paraId="791A6561" w14:textId="77777777" w:rsidR="00250159" w:rsidRDefault="00250159" w:rsidP="00250159">
      <w:pPr>
        <w:pStyle w:val="PL"/>
      </w:pPr>
      <w:r>
        <w:t xml:space="preserve">                  properties:</w:t>
      </w:r>
    </w:p>
    <w:p w14:paraId="04B037D2" w14:textId="77777777" w:rsidR="00250159" w:rsidRDefault="00250159" w:rsidP="00250159">
      <w:pPr>
        <w:pStyle w:val="PL"/>
      </w:pPr>
      <w:r>
        <w:t xml:space="preserve">                    supportedFuncList:</w:t>
      </w:r>
    </w:p>
    <w:p w14:paraId="775A373F" w14:textId="77777777" w:rsidR="00250159" w:rsidRDefault="00250159" w:rsidP="00250159">
      <w:pPr>
        <w:pStyle w:val="PL"/>
      </w:pPr>
      <w:r>
        <w:t xml:space="preserve">                      $ref: '#/components/schemas/SupportedFuncList'</w:t>
      </w:r>
    </w:p>
    <w:p w14:paraId="5B06626C" w14:textId="77777777" w:rsidR="00250159" w:rsidRDefault="00250159" w:rsidP="00250159">
      <w:pPr>
        <w:pStyle w:val="PL"/>
      </w:pPr>
      <w:r>
        <w:t xml:space="preserve">                    address:</w:t>
      </w:r>
    </w:p>
    <w:p w14:paraId="1EFAB0DD" w14:textId="77777777" w:rsidR="00250159" w:rsidRDefault="00250159" w:rsidP="00250159">
      <w:pPr>
        <w:pStyle w:val="PL"/>
      </w:pPr>
      <w:r>
        <w:t xml:space="preserve">                      $ref: 'TS28623_ComDefs.yaml#/components/schemas/HostAddr'</w:t>
      </w:r>
    </w:p>
    <w:p w14:paraId="125FC9C8" w14:textId="77777777" w:rsidR="00250159" w:rsidRDefault="00250159" w:rsidP="00250159">
      <w:pPr>
        <w:pStyle w:val="PL"/>
      </w:pPr>
      <w:r>
        <w:t xml:space="preserve">                    scpInfo:</w:t>
      </w:r>
    </w:p>
    <w:p w14:paraId="7FCCB9AC" w14:textId="77777777" w:rsidR="00250159" w:rsidRDefault="00250159" w:rsidP="00250159">
      <w:pPr>
        <w:pStyle w:val="PL"/>
      </w:pPr>
      <w:r>
        <w:t xml:space="preserve">                      $ref: '#/components/schemas/ScpInfo'</w:t>
      </w:r>
    </w:p>
    <w:p w14:paraId="6BFBE847" w14:textId="77777777" w:rsidR="00250159" w:rsidRDefault="00250159" w:rsidP="00250159">
      <w:pPr>
        <w:pStyle w:val="PL"/>
      </w:pPr>
      <w:r>
        <w:t xml:space="preserve">        - $ref: 'TS28623_GenericNrm.yaml#/components/schemas/ManagedFunction-ncO'</w:t>
      </w:r>
    </w:p>
    <w:p w14:paraId="3A0AE21B" w14:textId="77777777" w:rsidR="00250159" w:rsidRDefault="00250159" w:rsidP="00250159">
      <w:pPr>
        <w:pStyle w:val="PL"/>
      </w:pPr>
      <w:r>
        <w:t xml:space="preserve">    NefFunction-Single:</w:t>
      </w:r>
    </w:p>
    <w:p w14:paraId="4E90F874" w14:textId="77777777" w:rsidR="00250159" w:rsidRDefault="00250159" w:rsidP="00250159">
      <w:pPr>
        <w:pStyle w:val="PL"/>
      </w:pPr>
      <w:r>
        <w:t xml:space="preserve">      allOf:</w:t>
      </w:r>
    </w:p>
    <w:p w14:paraId="2A986165" w14:textId="77777777" w:rsidR="00250159" w:rsidRDefault="00250159" w:rsidP="00250159">
      <w:pPr>
        <w:pStyle w:val="PL"/>
      </w:pPr>
      <w:r>
        <w:t xml:space="preserve">        - $ref: 'TS28623_GenericNrm.yaml#/components/schemas/Top'</w:t>
      </w:r>
    </w:p>
    <w:p w14:paraId="32DD1EB5" w14:textId="77777777" w:rsidR="00250159" w:rsidRDefault="00250159" w:rsidP="00250159">
      <w:pPr>
        <w:pStyle w:val="PL"/>
      </w:pPr>
      <w:r>
        <w:t xml:space="preserve">        - type: object</w:t>
      </w:r>
    </w:p>
    <w:p w14:paraId="67EFD660" w14:textId="77777777" w:rsidR="00250159" w:rsidRDefault="00250159" w:rsidP="00250159">
      <w:pPr>
        <w:pStyle w:val="PL"/>
      </w:pPr>
      <w:r>
        <w:t xml:space="preserve">          properties:</w:t>
      </w:r>
    </w:p>
    <w:p w14:paraId="77000BCB" w14:textId="77777777" w:rsidR="00250159" w:rsidRDefault="00250159" w:rsidP="00250159">
      <w:pPr>
        <w:pStyle w:val="PL"/>
      </w:pPr>
      <w:r>
        <w:t xml:space="preserve">            attributes:</w:t>
      </w:r>
    </w:p>
    <w:p w14:paraId="57D172AA" w14:textId="77777777" w:rsidR="00250159" w:rsidRDefault="00250159" w:rsidP="00250159">
      <w:pPr>
        <w:pStyle w:val="PL"/>
      </w:pPr>
      <w:r>
        <w:t xml:space="preserve">              allOf:</w:t>
      </w:r>
    </w:p>
    <w:p w14:paraId="1928D0C8" w14:textId="77777777" w:rsidR="00250159" w:rsidRDefault="00250159" w:rsidP="00250159">
      <w:pPr>
        <w:pStyle w:val="PL"/>
      </w:pPr>
      <w:r>
        <w:t xml:space="preserve">                - $ref: 'TS28623_GenericNrm.yaml#/components/schemas/ManagedFunction-Attr'</w:t>
      </w:r>
    </w:p>
    <w:p w14:paraId="4DDE4725" w14:textId="77777777" w:rsidR="00250159" w:rsidRDefault="00250159" w:rsidP="00250159">
      <w:pPr>
        <w:pStyle w:val="PL"/>
      </w:pPr>
      <w:r>
        <w:t xml:space="preserve">                - type: object</w:t>
      </w:r>
    </w:p>
    <w:p w14:paraId="635C4303" w14:textId="77777777" w:rsidR="00250159" w:rsidRDefault="00250159" w:rsidP="00250159">
      <w:pPr>
        <w:pStyle w:val="PL"/>
      </w:pPr>
      <w:r>
        <w:t xml:space="preserve">                  properties:</w:t>
      </w:r>
    </w:p>
    <w:p w14:paraId="6583AB7F" w14:textId="77777777" w:rsidR="00250159" w:rsidRDefault="00250159" w:rsidP="00250159">
      <w:pPr>
        <w:pStyle w:val="PL"/>
      </w:pPr>
      <w:r>
        <w:t xml:space="preserve">                    sBIFqdn:</w:t>
      </w:r>
    </w:p>
    <w:p w14:paraId="07570613" w14:textId="77777777" w:rsidR="00250159" w:rsidRDefault="00250159" w:rsidP="00250159">
      <w:pPr>
        <w:pStyle w:val="PL"/>
      </w:pPr>
      <w:r>
        <w:t xml:space="preserve">                      type: string</w:t>
      </w:r>
    </w:p>
    <w:p w14:paraId="3090BFB3" w14:textId="77777777" w:rsidR="00250159" w:rsidRDefault="00250159" w:rsidP="00250159">
      <w:pPr>
        <w:pStyle w:val="PL"/>
      </w:pPr>
      <w:r>
        <w:t xml:space="preserve">                    snssaiList:</w:t>
      </w:r>
    </w:p>
    <w:p w14:paraId="3C1703BB" w14:textId="77777777" w:rsidR="00250159" w:rsidRDefault="00250159" w:rsidP="00250159">
      <w:pPr>
        <w:pStyle w:val="PL"/>
      </w:pPr>
      <w:r>
        <w:t xml:space="preserve">                      $ref: '#/components/schemas/SnssaiList'</w:t>
      </w:r>
    </w:p>
    <w:p w14:paraId="59F6DE45" w14:textId="77777777" w:rsidR="00250159" w:rsidRDefault="00250159" w:rsidP="00250159">
      <w:pPr>
        <w:pStyle w:val="PL"/>
      </w:pPr>
      <w:r>
        <w:t xml:space="preserve">                    managedNFProfile:</w:t>
      </w:r>
    </w:p>
    <w:p w14:paraId="6EB9E5E3" w14:textId="77777777" w:rsidR="00250159" w:rsidRDefault="00250159" w:rsidP="00250159">
      <w:pPr>
        <w:pStyle w:val="PL"/>
      </w:pPr>
      <w:r>
        <w:t xml:space="preserve">                      $ref: '#/components/schemas/ManagedNFProfile'</w:t>
      </w:r>
    </w:p>
    <w:p w14:paraId="6CB53A16" w14:textId="77777777" w:rsidR="00250159" w:rsidRDefault="00250159" w:rsidP="00250159">
      <w:pPr>
        <w:pStyle w:val="PL"/>
      </w:pPr>
      <w:r>
        <w:t xml:space="preserve">                    capabilityList:</w:t>
      </w:r>
    </w:p>
    <w:p w14:paraId="7F824B4F" w14:textId="77777777" w:rsidR="00250159" w:rsidRDefault="00250159" w:rsidP="00250159">
      <w:pPr>
        <w:pStyle w:val="PL"/>
      </w:pPr>
      <w:r>
        <w:t xml:space="preserve">                      $ref: '#/components/schemas/CapabilityList'</w:t>
      </w:r>
    </w:p>
    <w:p w14:paraId="44901680" w14:textId="77777777" w:rsidR="00250159" w:rsidRDefault="00250159" w:rsidP="00250159">
      <w:pPr>
        <w:pStyle w:val="PL"/>
      </w:pPr>
      <w:r>
        <w:t xml:space="preserve">                    isCAPIFSup:</w:t>
      </w:r>
    </w:p>
    <w:p w14:paraId="66BC0FA1" w14:textId="77777777" w:rsidR="00250159" w:rsidRDefault="00250159" w:rsidP="00250159">
      <w:pPr>
        <w:pStyle w:val="PL"/>
      </w:pPr>
      <w:r>
        <w:t xml:space="preserve">                      type: boolean</w:t>
      </w:r>
    </w:p>
    <w:p w14:paraId="57B0793D" w14:textId="77777777" w:rsidR="00250159" w:rsidRDefault="00250159" w:rsidP="00250159">
      <w:pPr>
        <w:pStyle w:val="PL"/>
      </w:pPr>
      <w:r>
        <w:t xml:space="preserve">                    taiList:</w:t>
      </w:r>
    </w:p>
    <w:p w14:paraId="28280CA0" w14:textId="77777777" w:rsidR="00250159" w:rsidRDefault="00250159" w:rsidP="00250159">
      <w:pPr>
        <w:pStyle w:val="PL"/>
      </w:pPr>
      <w:r>
        <w:t xml:space="preserve">                      $ref: '#/components/schemas/TaiList'</w:t>
      </w:r>
    </w:p>
    <w:p w14:paraId="23792C72" w14:textId="77777777" w:rsidR="00250159" w:rsidRDefault="00250159" w:rsidP="00250159">
      <w:pPr>
        <w:pStyle w:val="PL"/>
      </w:pPr>
      <w:r>
        <w:t xml:space="preserve">                    taiRangeList:</w:t>
      </w:r>
    </w:p>
    <w:p w14:paraId="7AAACE7A" w14:textId="77777777" w:rsidR="00250159" w:rsidRDefault="00250159" w:rsidP="00250159">
      <w:pPr>
        <w:pStyle w:val="PL"/>
      </w:pPr>
      <w:r>
        <w:t xml:space="preserve">                      type: array</w:t>
      </w:r>
    </w:p>
    <w:p w14:paraId="05C01FF3" w14:textId="77777777" w:rsidR="00250159" w:rsidRDefault="00250159" w:rsidP="00250159">
      <w:pPr>
        <w:pStyle w:val="PL"/>
      </w:pPr>
      <w:r>
        <w:t xml:space="preserve">                      items:</w:t>
      </w:r>
    </w:p>
    <w:p w14:paraId="36966A0C" w14:textId="77777777" w:rsidR="00250159" w:rsidRDefault="00250159" w:rsidP="00250159">
      <w:pPr>
        <w:pStyle w:val="PL"/>
      </w:pPr>
      <w:r>
        <w:t xml:space="preserve">                        $ref: '#/components/schemas/TaiRange'</w:t>
      </w:r>
    </w:p>
    <w:p w14:paraId="436F0DC0" w14:textId="77777777" w:rsidR="00250159" w:rsidRDefault="00250159" w:rsidP="00250159">
      <w:pPr>
        <w:pStyle w:val="PL"/>
      </w:pPr>
      <w:r>
        <w:t xml:space="preserve">                    dnai:</w:t>
      </w:r>
    </w:p>
    <w:p w14:paraId="166F4BDB" w14:textId="77777777" w:rsidR="00250159" w:rsidRDefault="00250159" w:rsidP="00250159">
      <w:pPr>
        <w:pStyle w:val="PL"/>
      </w:pPr>
      <w:r>
        <w:t xml:space="preserve">                      type: string</w:t>
      </w:r>
    </w:p>
    <w:p w14:paraId="46BDC083" w14:textId="77777777" w:rsidR="00250159" w:rsidRDefault="00250159" w:rsidP="00250159">
      <w:pPr>
        <w:pStyle w:val="PL"/>
      </w:pPr>
      <w:r>
        <w:t xml:space="preserve">                    nefId:</w:t>
      </w:r>
    </w:p>
    <w:p w14:paraId="788F4504" w14:textId="77777777" w:rsidR="00250159" w:rsidRDefault="00250159" w:rsidP="00250159">
      <w:pPr>
        <w:pStyle w:val="PL"/>
      </w:pPr>
      <w:r>
        <w:t xml:space="preserve">                      type: string</w:t>
      </w:r>
    </w:p>
    <w:p w14:paraId="2B57AC15" w14:textId="77777777" w:rsidR="00250159" w:rsidRDefault="00250159" w:rsidP="00250159">
      <w:pPr>
        <w:pStyle w:val="PL"/>
      </w:pPr>
      <w:r>
        <w:t xml:space="preserve">                    pfdData:</w:t>
      </w:r>
    </w:p>
    <w:p w14:paraId="5D715E65" w14:textId="77777777" w:rsidR="00250159" w:rsidRDefault="00250159" w:rsidP="00250159">
      <w:pPr>
        <w:pStyle w:val="PL"/>
      </w:pPr>
      <w:r>
        <w:t xml:space="preserve">                      $ref: '#/components/schemas/PfdData'</w:t>
      </w:r>
    </w:p>
    <w:p w14:paraId="613F2E71" w14:textId="77777777" w:rsidR="00250159" w:rsidRDefault="00250159" w:rsidP="00250159">
      <w:pPr>
        <w:pStyle w:val="PL"/>
      </w:pPr>
      <w:r>
        <w:t xml:space="preserve">                    afEeData:</w:t>
      </w:r>
    </w:p>
    <w:p w14:paraId="4FE59884" w14:textId="77777777" w:rsidR="00250159" w:rsidRDefault="00250159" w:rsidP="00250159">
      <w:pPr>
        <w:pStyle w:val="PL"/>
      </w:pPr>
      <w:r>
        <w:t xml:space="preserve">                      $ref: '#/components/schemas/AfEventExposureData'</w:t>
      </w:r>
    </w:p>
    <w:p w14:paraId="3618D645" w14:textId="77777777" w:rsidR="00250159" w:rsidRDefault="00250159" w:rsidP="00250159">
      <w:pPr>
        <w:pStyle w:val="PL"/>
      </w:pPr>
      <w:r>
        <w:t xml:space="preserve">                    gpsiRanges:</w:t>
      </w:r>
    </w:p>
    <w:p w14:paraId="71E0F87E" w14:textId="77777777" w:rsidR="00250159" w:rsidRDefault="00250159" w:rsidP="00250159">
      <w:pPr>
        <w:pStyle w:val="PL"/>
      </w:pPr>
      <w:r>
        <w:t xml:space="preserve">                      type: array</w:t>
      </w:r>
    </w:p>
    <w:p w14:paraId="5EA9FB66" w14:textId="77777777" w:rsidR="00250159" w:rsidRDefault="00250159" w:rsidP="00250159">
      <w:pPr>
        <w:pStyle w:val="PL"/>
      </w:pPr>
      <w:r>
        <w:t xml:space="preserve">                      items:</w:t>
      </w:r>
    </w:p>
    <w:p w14:paraId="3A1E5B2F" w14:textId="77777777" w:rsidR="00250159" w:rsidRDefault="00250159" w:rsidP="00250159">
      <w:pPr>
        <w:pStyle w:val="PL"/>
      </w:pPr>
      <w:r>
        <w:t xml:space="preserve">                        $ref: '#/components/schemas/IdentityRange'</w:t>
      </w:r>
    </w:p>
    <w:p w14:paraId="399CFFD4" w14:textId="77777777" w:rsidR="00250159" w:rsidRDefault="00250159" w:rsidP="00250159">
      <w:pPr>
        <w:pStyle w:val="PL"/>
      </w:pPr>
      <w:r>
        <w:t xml:space="preserve">                      minItems: 1</w:t>
      </w:r>
    </w:p>
    <w:p w14:paraId="570F351E" w14:textId="77777777" w:rsidR="00250159" w:rsidRDefault="00250159" w:rsidP="00250159">
      <w:pPr>
        <w:pStyle w:val="PL"/>
      </w:pPr>
      <w:r>
        <w:t xml:space="preserve">                    externalGroupIdentifiersRanges:</w:t>
      </w:r>
    </w:p>
    <w:p w14:paraId="7D759636" w14:textId="77777777" w:rsidR="00250159" w:rsidRDefault="00250159" w:rsidP="00250159">
      <w:pPr>
        <w:pStyle w:val="PL"/>
      </w:pPr>
      <w:r>
        <w:t xml:space="preserve">                      type: array</w:t>
      </w:r>
    </w:p>
    <w:p w14:paraId="23109F6A" w14:textId="77777777" w:rsidR="00250159" w:rsidRDefault="00250159" w:rsidP="00250159">
      <w:pPr>
        <w:pStyle w:val="PL"/>
      </w:pPr>
      <w:r>
        <w:t xml:space="preserve">                      items:</w:t>
      </w:r>
    </w:p>
    <w:p w14:paraId="4FC05A7B" w14:textId="77777777" w:rsidR="00250159" w:rsidRDefault="00250159" w:rsidP="00250159">
      <w:pPr>
        <w:pStyle w:val="PL"/>
      </w:pPr>
      <w:r>
        <w:t xml:space="preserve">                        $ref: '#/components/schemas/IdentityRange'</w:t>
      </w:r>
    </w:p>
    <w:p w14:paraId="215C0AA2" w14:textId="77777777" w:rsidR="00250159" w:rsidRDefault="00250159" w:rsidP="00250159">
      <w:pPr>
        <w:pStyle w:val="PL"/>
      </w:pPr>
      <w:r>
        <w:t xml:space="preserve">                      minItems: 1</w:t>
      </w:r>
    </w:p>
    <w:p w14:paraId="6310BC8B" w14:textId="77777777" w:rsidR="00250159" w:rsidRDefault="00250159" w:rsidP="00250159">
      <w:pPr>
        <w:pStyle w:val="PL"/>
      </w:pPr>
      <w:r>
        <w:t xml:space="preserve">                    servedFqdnList:</w:t>
      </w:r>
    </w:p>
    <w:p w14:paraId="141E1C95" w14:textId="77777777" w:rsidR="00250159" w:rsidRDefault="00250159" w:rsidP="00250159">
      <w:pPr>
        <w:pStyle w:val="PL"/>
      </w:pPr>
      <w:r>
        <w:t xml:space="preserve">                      type: array</w:t>
      </w:r>
    </w:p>
    <w:p w14:paraId="623B2BCF" w14:textId="77777777" w:rsidR="00250159" w:rsidRDefault="00250159" w:rsidP="00250159">
      <w:pPr>
        <w:pStyle w:val="PL"/>
      </w:pPr>
      <w:r>
        <w:t xml:space="preserve">                      items:</w:t>
      </w:r>
    </w:p>
    <w:p w14:paraId="130CA06F" w14:textId="77777777" w:rsidR="00250159" w:rsidRDefault="00250159" w:rsidP="00250159">
      <w:pPr>
        <w:pStyle w:val="PL"/>
      </w:pPr>
      <w:r>
        <w:t xml:space="preserve">                        type: string</w:t>
      </w:r>
    </w:p>
    <w:p w14:paraId="66737BF1" w14:textId="77777777" w:rsidR="00250159" w:rsidRDefault="00250159" w:rsidP="00250159">
      <w:pPr>
        <w:pStyle w:val="PL"/>
      </w:pPr>
      <w:r>
        <w:t xml:space="preserve">                      minItems: 1</w:t>
      </w:r>
    </w:p>
    <w:p w14:paraId="7766C089" w14:textId="77777777" w:rsidR="00250159" w:rsidRDefault="00250159" w:rsidP="00250159">
      <w:pPr>
        <w:pStyle w:val="PL"/>
      </w:pPr>
      <w:r>
        <w:t xml:space="preserve">                    dnaiList:</w:t>
      </w:r>
    </w:p>
    <w:p w14:paraId="3BF54EDE" w14:textId="77777777" w:rsidR="00250159" w:rsidRDefault="00250159" w:rsidP="00250159">
      <w:pPr>
        <w:pStyle w:val="PL"/>
      </w:pPr>
      <w:r>
        <w:t xml:space="preserve">                      type: array</w:t>
      </w:r>
    </w:p>
    <w:p w14:paraId="4CDF614E" w14:textId="77777777" w:rsidR="00250159" w:rsidRDefault="00250159" w:rsidP="00250159">
      <w:pPr>
        <w:pStyle w:val="PL"/>
      </w:pPr>
      <w:r>
        <w:t xml:space="preserve">                      items:</w:t>
      </w:r>
    </w:p>
    <w:p w14:paraId="30A4D231" w14:textId="77777777" w:rsidR="00250159" w:rsidRDefault="00250159" w:rsidP="00250159">
      <w:pPr>
        <w:pStyle w:val="PL"/>
      </w:pPr>
      <w:r>
        <w:t xml:space="preserve">                        $ref: 'TS29571_CommonData.yaml#/components/schemas/Dnai'</w:t>
      </w:r>
    </w:p>
    <w:p w14:paraId="3E206802" w14:textId="77777777" w:rsidR="00250159" w:rsidRDefault="00250159" w:rsidP="00250159">
      <w:pPr>
        <w:pStyle w:val="PL"/>
      </w:pPr>
      <w:r>
        <w:t xml:space="preserve">                      minItems: 1</w:t>
      </w:r>
    </w:p>
    <w:p w14:paraId="7C42F621" w14:textId="77777777" w:rsidR="00250159" w:rsidRDefault="00250159" w:rsidP="00250159">
      <w:pPr>
        <w:pStyle w:val="PL"/>
      </w:pPr>
      <w:r>
        <w:t xml:space="preserve">                    unTrustAfInfoList:</w:t>
      </w:r>
    </w:p>
    <w:p w14:paraId="2FE95549" w14:textId="77777777" w:rsidR="00250159" w:rsidRDefault="00250159" w:rsidP="00250159">
      <w:pPr>
        <w:pStyle w:val="PL"/>
      </w:pPr>
      <w:r>
        <w:t xml:space="preserve">                      type: array</w:t>
      </w:r>
    </w:p>
    <w:p w14:paraId="2579B0C1" w14:textId="77777777" w:rsidR="00250159" w:rsidRDefault="00250159" w:rsidP="00250159">
      <w:pPr>
        <w:pStyle w:val="PL"/>
      </w:pPr>
      <w:r>
        <w:t xml:space="preserve">                      items:</w:t>
      </w:r>
    </w:p>
    <w:p w14:paraId="487EB0C8" w14:textId="77777777" w:rsidR="00250159" w:rsidRDefault="00250159" w:rsidP="00250159">
      <w:pPr>
        <w:pStyle w:val="PL"/>
      </w:pPr>
      <w:r>
        <w:t xml:space="preserve">                        $ref: '#/components/schemas/UnTrustAfInfo'</w:t>
      </w:r>
    </w:p>
    <w:p w14:paraId="3F50CC3C" w14:textId="77777777" w:rsidR="00250159" w:rsidRDefault="00250159" w:rsidP="00250159">
      <w:pPr>
        <w:pStyle w:val="PL"/>
      </w:pPr>
      <w:r>
        <w:t xml:space="preserve">                      minItems: 1</w:t>
      </w:r>
    </w:p>
    <w:p w14:paraId="19B80300" w14:textId="77777777" w:rsidR="00250159" w:rsidRDefault="00250159" w:rsidP="00250159">
      <w:pPr>
        <w:pStyle w:val="PL"/>
      </w:pPr>
      <w:r>
        <w:t xml:space="preserve">                    uasNfFunctionalityInd:</w:t>
      </w:r>
    </w:p>
    <w:p w14:paraId="4357CB60" w14:textId="77777777" w:rsidR="00250159" w:rsidRDefault="00250159" w:rsidP="00250159">
      <w:pPr>
        <w:pStyle w:val="PL"/>
      </w:pPr>
      <w:r>
        <w:t xml:space="preserve">                      type: boolean</w:t>
      </w:r>
    </w:p>
    <w:p w14:paraId="1A21FA71" w14:textId="77777777" w:rsidR="00250159" w:rsidRDefault="00250159" w:rsidP="00250159">
      <w:pPr>
        <w:pStyle w:val="PL"/>
      </w:pPr>
      <w:r>
        <w:t xml:space="preserve">                      default: false</w:t>
      </w:r>
    </w:p>
    <w:p w14:paraId="24918F5A" w14:textId="77777777" w:rsidR="00250159" w:rsidRDefault="00250159" w:rsidP="00250159">
      <w:pPr>
        <w:pStyle w:val="PL"/>
      </w:pPr>
      <w:r>
        <w:t xml:space="preserve">        - $ref: 'TS28623_GenericNrm.yaml#/components/schemas/ManagedFunction-ncO'</w:t>
      </w:r>
    </w:p>
    <w:p w14:paraId="7F35426A" w14:textId="77777777" w:rsidR="00250159" w:rsidRDefault="00250159" w:rsidP="00250159">
      <w:pPr>
        <w:pStyle w:val="PL"/>
      </w:pPr>
      <w:r>
        <w:t xml:space="preserve">        - type: object</w:t>
      </w:r>
    </w:p>
    <w:p w14:paraId="3941CABA" w14:textId="77777777" w:rsidR="00250159" w:rsidRDefault="00250159" w:rsidP="00250159">
      <w:pPr>
        <w:pStyle w:val="PL"/>
      </w:pPr>
      <w:r>
        <w:t xml:space="preserve">          properties:</w:t>
      </w:r>
    </w:p>
    <w:p w14:paraId="2C0B22E7" w14:textId="77777777" w:rsidR="00250159" w:rsidRDefault="00250159" w:rsidP="00250159">
      <w:pPr>
        <w:pStyle w:val="PL"/>
      </w:pPr>
      <w:r>
        <w:t xml:space="preserve">            EP_N33:</w:t>
      </w:r>
    </w:p>
    <w:p w14:paraId="4246CFE2" w14:textId="77777777" w:rsidR="00250159" w:rsidRDefault="00250159" w:rsidP="00250159">
      <w:pPr>
        <w:pStyle w:val="PL"/>
      </w:pPr>
      <w:r>
        <w:t xml:space="preserve">              $ref: '#/components/schemas/EP_N33-Multiple'</w:t>
      </w:r>
    </w:p>
    <w:p w14:paraId="31A1F462" w14:textId="77777777" w:rsidR="00250159" w:rsidRDefault="00250159" w:rsidP="00250159">
      <w:pPr>
        <w:pStyle w:val="PL"/>
      </w:pPr>
      <w:r>
        <w:t xml:space="preserve">    NsacfFunction-Single:</w:t>
      </w:r>
    </w:p>
    <w:p w14:paraId="2D2920EE" w14:textId="77777777" w:rsidR="00250159" w:rsidRDefault="00250159" w:rsidP="00250159">
      <w:pPr>
        <w:pStyle w:val="PL"/>
      </w:pPr>
      <w:r>
        <w:t xml:space="preserve">      allOf:</w:t>
      </w:r>
    </w:p>
    <w:p w14:paraId="1DE10F53" w14:textId="77777777" w:rsidR="00250159" w:rsidRDefault="00250159" w:rsidP="00250159">
      <w:pPr>
        <w:pStyle w:val="PL"/>
      </w:pPr>
      <w:r>
        <w:t xml:space="preserve">        - $ref: 'TS28623_GenericNrm.yaml#/components/schemas/Top'</w:t>
      </w:r>
    </w:p>
    <w:p w14:paraId="5E1593DB" w14:textId="77777777" w:rsidR="00250159" w:rsidRDefault="00250159" w:rsidP="00250159">
      <w:pPr>
        <w:pStyle w:val="PL"/>
      </w:pPr>
      <w:r>
        <w:t xml:space="preserve">        - type: object</w:t>
      </w:r>
    </w:p>
    <w:p w14:paraId="7CD614F1" w14:textId="77777777" w:rsidR="00250159" w:rsidRDefault="00250159" w:rsidP="00250159">
      <w:pPr>
        <w:pStyle w:val="PL"/>
      </w:pPr>
      <w:r>
        <w:t xml:space="preserve">          properties:</w:t>
      </w:r>
    </w:p>
    <w:p w14:paraId="3BEE6054" w14:textId="77777777" w:rsidR="00250159" w:rsidRDefault="00250159" w:rsidP="00250159">
      <w:pPr>
        <w:pStyle w:val="PL"/>
      </w:pPr>
      <w:r>
        <w:t xml:space="preserve">            attributes:</w:t>
      </w:r>
    </w:p>
    <w:p w14:paraId="42F25D3E" w14:textId="77777777" w:rsidR="00250159" w:rsidRDefault="00250159" w:rsidP="00250159">
      <w:pPr>
        <w:pStyle w:val="PL"/>
      </w:pPr>
      <w:r>
        <w:t xml:space="preserve">              allOf:</w:t>
      </w:r>
    </w:p>
    <w:p w14:paraId="66EFEE7C" w14:textId="77777777" w:rsidR="00250159" w:rsidRDefault="00250159" w:rsidP="00250159">
      <w:pPr>
        <w:pStyle w:val="PL"/>
      </w:pPr>
      <w:r>
        <w:t xml:space="preserve">                - $ref: 'TS28623_GenericNrm.yaml#/components/schemas/ManagedFunction-Attr'</w:t>
      </w:r>
    </w:p>
    <w:p w14:paraId="1D9CF885" w14:textId="77777777" w:rsidR="00250159" w:rsidRDefault="00250159" w:rsidP="00250159">
      <w:pPr>
        <w:pStyle w:val="PL"/>
      </w:pPr>
      <w:r>
        <w:t xml:space="preserve">                - type: object</w:t>
      </w:r>
    </w:p>
    <w:p w14:paraId="29F6C841" w14:textId="77777777" w:rsidR="00250159" w:rsidRDefault="00250159" w:rsidP="00250159">
      <w:pPr>
        <w:pStyle w:val="PL"/>
      </w:pPr>
      <w:r>
        <w:t xml:space="preserve">                  properties:</w:t>
      </w:r>
    </w:p>
    <w:p w14:paraId="7B6D3974" w14:textId="77777777" w:rsidR="00250159" w:rsidRDefault="00250159" w:rsidP="00250159">
      <w:pPr>
        <w:pStyle w:val="PL"/>
      </w:pPr>
      <w:r>
        <w:t xml:space="preserve">                    managedNFProfile:</w:t>
      </w:r>
    </w:p>
    <w:p w14:paraId="28422129" w14:textId="77777777" w:rsidR="00250159" w:rsidRDefault="00250159" w:rsidP="00250159">
      <w:pPr>
        <w:pStyle w:val="PL"/>
      </w:pPr>
      <w:r>
        <w:t xml:space="preserve">                      $ref: '#/components/schemas/ManagedNFProfile'</w:t>
      </w:r>
    </w:p>
    <w:p w14:paraId="0BFEEBDA" w14:textId="77777777" w:rsidR="00250159" w:rsidRDefault="00250159" w:rsidP="00250159">
      <w:pPr>
        <w:pStyle w:val="PL"/>
      </w:pPr>
      <w:r>
        <w:t xml:space="preserve">                    nsacfInfoSnssai:</w:t>
      </w:r>
    </w:p>
    <w:p w14:paraId="4DAAC863" w14:textId="77777777" w:rsidR="00250159" w:rsidRDefault="00250159" w:rsidP="00250159">
      <w:pPr>
        <w:pStyle w:val="PL"/>
      </w:pPr>
      <w:r>
        <w:t xml:space="preserve">                      type: array</w:t>
      </w:r>
    </w:p>
    <w:p w14:paraId="2BD64EAA" w14:textId="77777777" w:rsidR="00250159" w:rsidRDefault="00250159" w:rsidP="00250159">
      <w:pPr>
        <w:pStyle w:val="PL"/>
      </w:pPr>
      <w:r>
        <w:t xml:space="preserve">                      items:</w:t>
      </w:r>
    </w:p>
    <w:p w14:paraId="57949B49" w14:textId="77777777" w:rsidR="00250159" w:rsidRDefault="00250159" w:rsidP="00250159">
      <w:pPr>
        <w:pStyle w:val="PL"/>
      </w:pPr>
      <w:r>
        <w:t xml:space="preserve">                        $ref: '#/components/schemas/NsacfInfoSnssai'</w:t>
      </w:r>
    </w:p>
    <w:p w14:paraId="7B161CF4" w14:textId="77777777" w:rsidR="00250159" w:rsidRDefault="00250159" w:rsidP="00250159">
      <w:pPr>
        <w:pStyle w:val="PL"/>
      </w:pPr>
      <w:r>
        <w:t xml:space="preserve">                    nsacfInfo:</w:t>
      </w:r>
    </w:p>
    <w:p w14:paraId="1A61A9E4" w14:textId="77777777" w:rsidR="00250159" w:rsidRDefault="00250159" w:rsidP="00250159">
      <w:pPr>
        <w:pStyle w:val="PL"/>
      </w:pPr>
      <w:r>
        <w:t xml:space="preserve">                      $ref: '#/components/schemas/NsacfInfo'</w:t>
      </w:r>
    </w:p>
    <w:p w14:paraId="2FBF3D03" w14:textId="77777777" w:rsidR="00250159" w:rsidRDefault="00250159" w:rsidP="00250159">
      <w:pPr>
        <w:pStyle w:val="PL"/>
      </w:pPr>
      <w:r>
        <w:t xml:space="preserve">        - $ref: 'TS28623_GenericNrm.yaml#/components/schemas/ManagedFunction-ncO'</w:t>
      </w:r>
    </w:p>
    <w:p w14:paraId="569463DF" w14:textId="77777777" w:rsidR="00250159" w:rsidRDefault="00250159" w:rsidP="00250159">
      <w:pPr>
        <w:pStyle w:val="PL"/>
      </w:pPr>
      <w:r>
        <w:t xml:space="preserve">        - type: object</w:t>
      </w:r>
    </w:p>
    <w:p w14:paraId="15C83C4E" w14:textId="77777777" w:rsidR="00250159" w:rsidRDefault="00250159" w:rsidP="00250159">
      <w:pPr>
        <w:pStyle w:val="PL"/>
      </w:pPr>
      <w:r>
        <w:t xml:space="preserve">          properties:</w:t>
      </w:r>
    </w:p>
    <w:p w14:paraId="3DBE2B17" w14:textId="77777777" w:rsidR="00250159" w:rsidRDefault="00250159" w:rsidP="00250159">
      <w:pPr>
        <w:pStyle w:val="PL"/>
      </w:pPr>
      <w:r>
        <w:t xml:space="preserve">            EP_N60:</w:t>
      </w:r>
    </w:p>
    <w:p w14:paraId="4387F862" w14:textId="77777777" w:rsidR="00250159" w:rsidRDefault="00250159" w:rsidP="00250159">
      <w:pPr>
        <w:pStyle w:val="PL"/>
      </w:pPr>
      <w:r>
        <w:t xml:space="preserve">              $ref: '#/components/schemas/EP_N60-Multiple'</w:t>
      </w:r>
    </w:p>
    <w:p w14:paraId="52509813" w14:textId="77777777" w:rsidR="00250159" w:rsidRDefault="00250159" w:rsidP="00250159">
      <w:pPr>
        <w:pStyle w:val="PL"/>
      </w:pPr>
    </w:p>
    <w:p w14:paraId="78E6EDE3" w14:textId="77777777" w:rsidR="00250159" w:rsidRDefault="00250159" w:rsidP="00250159">
      <w:pPr>
        <w:pStyle w:val="PL"/>
      </w:pPr>
      <w:r>
        <w:t xml:space="preserve">    DDNMFFunction-Single:</w:t>
      </w:r>
    </w:p>
    <w:p w14:paraId="4E410743" w14:textId="77777777" w:rsidR="00250159" w:rsidRDefault="00250159" w:rsidP="00250159">
      <w:pPr>
        <w:pStyle w:val="PL"/>
      </w:pPr>
      <w:r>
        <w:t xml:space="preserve">      allOf:</w:t>
      </w:r>
    </w:p>
    <w:p w14:paraId="2FC08176" w14:textId="77777777" w:rsidR="00250159" w:rsidRDefault="00250159" w:rsidP="00250159">
      <w:pPr>
        <w:pStyle w:val="PL"/>
      </w:pPr>
      <w:r>
        <w:t xml:space="preserve">        - $ref: 'TS28623_GenericNrm.yaml#/components/schemas/Top'</w:t>
      </w:r>
    </w:p>
    <w:p w14:paraId="073369D5" w14:textId="77777777" w:rsidR="00250159" w:rsidRDefault="00250159" w:rsidP="00250159">
      <w:pPr>
        <w:pStyle w:val="PL"/>
      </w:pPr>
      <w:r>
        <w:t xml:space="preserve">        - type: object</w:t>
      </w:r>
    </w:p>
    <w:p w14:paraId="5A6FBB50" w14:textId="77777777" w:rsidR="00250159" w:rsidRDefault="00250159" w:rsidP="00250159">
      <w:pPr>
        <w:pStyle w:val="PL"/>
      </w:pPr>
      <w:r>
        <w:t xml:space="preserve">          properties:</w:t>
      </w:r>
    </w:p>
    <w:p w14:paraId="0B71C8FA" w14:textId="77777777" w:rsidR="00250159" w:rsidRDefault="00250159" w:rsidP="00250159">
      <w:pPr>
        <w:pStyle w:val="PL"/>
      </w:pPr>
      <w:r>
        <w:t xml:space="preserve">            attributes:</w:t>
      </w:r>
    </w:p>
    <w:p w14:paraId="2737DB4A" w14:textId="77777777" w:rsidR="00250159" w:rsidRDefault="00250159" w:rsidP="00250159">
      <w:pPr>
        <w:pStyle w:val="PL"/>
      </w:pPr>
      <w:r>
        <w:t xml:space="preserve">              allOf:</w:t>
      </w:r>
    </w:p>
    <w:p w14:paraId="24E46FC4" w14:textId="77777777" w:rsidR="00250159" w:rsidRDefault="00250159" w:rsidP="00250159">
      <w:pPr>
        <w:pStyle w:val="PL"/>
      </w:pPr>
      <w:r>
        <w:t xml:space="preserve">                - $ref: 'TS28623_GenericNrm.yaml#/components/schemas/ManagedFunction-Attr'</w:t>
      </w:r>
    </w:p>
    <w:p w14:paraId="6AA0696C" w14:textId="77777777" w:rsidR="00250159" w:rsidRDefault="00250159" w:rsidP="00250159">
      <w:pPr>
        <w:pStyle w:val="PL"/>
      </w:pPr>
      <w:r>
        <w:t xml:space="preserve">                - type: object</w:t>
      </w:r>
    </w:p>
    <w:p w14:paraId="26F94F6B" w14:textId="77777777" w:rsidR="00250159" w:rsidRDefault="00250159" w:rsidP="00250159">
      <w:pPr>
        <w:pStyle w:val="PL"/>
      </w:pPr>
      <w:r>
        <w:t xml:space="preserve">                  properties:</w:t>
      </w:r>
    </w:p>
    <w:p w14:paraId="45688706" w14:textId="77777777" w:rsidR="00250159" w:rsidRDefault="00250159" w:rsidP="00250159">
      <w:pPr>
        <w:pStyle w:val="PL"/>
      </w:pPr>
      <w:r>
        <w:t xml:space="preserve">                    plmnId:</w:t>
      </w:r>
    </w:p>
    <w:p w14:paraId="5610D223" w14:textId="77777777" w:rsidR="00250159" w:rsidRDefault="00250159" w:rsidP="00250159">
      <w:pPr>
        <w:pStyle w:val="PL"/>
      </w:pPr>
      <w:r>
        <w:t xml:space="preserve">                      $ref: 'TS28623_ComDefs.yaml#/components/schemas/PlmnId'</w:t>
      </w:r>
    </w:p>
    <w:p w14:paraId="5E5A6433" w14:textId="77777777" w:rsidR="00250159" w:rsidRDefault="00250159" w:rsidP="00250159">
      <w:pPr>
        <w:pStyle w:val="PL"/>
      </w:pPr>
      <w:r>
        <w:t xml:space="preserve">                    sBIFqdn:</w:t>
      </w:r>
    </w:p>
    <w:p w14:paraId="4CC2F06A" w14:textId="77777777" w:rsidR="00250159" w:rsidRDefault="00250159" w:rsidP="00250159">
      <w:pPr>
        <w:pStyle w:val="PL"/>
      </w:pPr>
      <w:r>
        <w:t xml:space="preserve">                      type: string</w:t>
      </w:r>
    </w:p>
    <w:p w14:paraId="6D8DDDF5" w14:textId="77777777" w:rsidR="00250159" w:rsidRDefault="00250159" w:rsidP="00250159">
      <w:pPr>
        <w:pStyle w:val="PL"/>
      </w:pPr>
      <w:r>
        <w:t xml:space="preserve">                    managedNFProfile:</w:t>
      </w:r>
    </w:p>
    <w:p w14:paraId="7688FCD5" w14:textId="77777777" w:rsidR="00250159" w:rsidRDefault="00250159" w:rsidP="00250159">
      <w:pPr>
        <w:pStyle w:val="PL"/>
      </w:pPr>
      <w:r>
        <w:t xml:space="preserve">                      $ref: '#/components/schemas/ManagedNFProfile'</w:t>
      </w:r>
    </w:p>
    <w:p w14:paraId="005868E6" w14:textId="77777777" w:rsidR="00250159" w:rsidRDefault="00250159" w:rsidP="00250159">
      <w:pPr>
        <w:pStyle w:val="PL"/>
      </w:pPr>
      <w:r>
        <w:t xml:space="preserve">                    commModelList:</w:t>
      </w:r>
    </w:p>
    <w:p w14:paraId="5ABCFA39" w14:textId="77777777" w:rsidR="00250159" w:rsidRDefault="00250159" w:rsidP="00250159">
      <w:pPr>
        <w:pStyle w:val="PL"/>
      </w:pPr>
      <w:r>
        <w:t xml:space="preserve">                      $ref: '#/components/schemas/CommModelList'</w:t>
      </w:r>
    </w:p>
    <w:p w14:paraId="1ED83F2B" w14:textId="77777777" w:rsidR="00250159" w:rsidRDefault="00250159" w:rsidP="00250159">
      <w:pPr>
        <w:pStyle w:val="PL"/>
      </w:pPr>
      <w:r>
        <w:t xml:space="preserve">        - $ref: 'TS28623_GenericNrm.yaml#/components/schemas/ManagedFunction-ncO'</w:t>
      </w:r>
    </w:p>
    <w:p w14:paraId="68FC0A0B" w14:textId="77777777" w:rsidR="00250159" w:rsidRDefault="00250159" w:rsidP="00250159">
      <w:pPr>
        <w:pStyle w:val="PL"/>
      </w:pPr>
      <w:r>
        <w:t xml:space="preserve">        - type: object</w:t>
      </w:r>
    </w:p>
    <w:p w14:paraId="281A3565" w14:textId="77777777" w:rsidR="00250159" w:rsidRDefault="00250159" w:rsidP="00250159">
      <w:pPr>
        <w:pStyle w:val="PL"/>
      </w:pPr>
      <w:r>
        <w:t xml:space="preserve">          properties:</w:t>
      </w:r>
    </w:p>
    <w:p w14:paraId="107F1EAA" w14:textId="77777777" w:rsidR="00250159" w:rsidRDefault="00250159" w:rsidP="00250159">
      <w:pPr>
        <w:pStyle w:val="PL"/>
      </w:pPr>
      <w:r>
        <w:t xml:space="preserve">            EP_Npc4:</w:t>
      </w:r>
    </w:p>
    <w:p w14:paraId="77C8115B" w14:textId="77777777" w:rsidR="00250159" w:rsidRDefault="00250159" w:rsidP="00250159">
      <w:pPr>
        <w:pStyle w:val="PL"/>
      </w:pPr>
      <w:r>
        <w:t xml:space="preserve">              $ref: '#/components/schemas/EP_Npc4-Multiple'</w:t>
      </w:r>
    </w:p>
    <w:p w14:paraId="514ED9B3" w14:textId="77777777" w:rsidR="00250159" w:rsidRDefault="00250159" w:rsidP="00250159">
      <w:pPr>
        <w:pStyle w:val="PL"/>
      </w:pPr>
      <w:r>
        <w:t xml:space="preserve">            EP_Npc6:</w:t>
      </w:r>
    </w:p>
    <w:p w14:paraId="59029BCA" w14:textId="77777777" w:rsidR="00250159" w:rsidRDefault="00250159" w:rsidP="00250159">
      <w:pPr>
        <w:pStyle w:val="PL"/>
      </w:pPr>
      <w:r>
        <w:t xml:space="preserve">              $ref: '#/components/schemas/EP_Npc6-Multiple'</w:t>
      </w:r>
    </w:p>
    <w:p w14:paraId="541F8693" w14:textId="77777777" w:rsidR="00250159" w:rsidRDefault="00250159" w:rsidP="00250159">
      <w:pPr>
        <w:pStyle w:val="PL"/>
      </w:pPr>
      <w:r>
        <w:t xml:space="preserve">            EP_Npc7:</w:t>
      </w:r>
    </w:p>
    <w:p w14:paraId="587A8859" w14:textId="77777777" w:rsidR="00250159" w:rsidRDefault="00250159" w:rsidP="00250159">
      <w:pPr>
        <w:pStyle w:val="PL"/>
      </w:pPr>
      <w:r>
        <w:t xml:space="preserve">              $ref: '#/components/schemas/EP_Npc7-Multiple'</w:t>
      </w:r>
    </w:p>
    <w:p w14:paraId="6FCD9B17" w14:textId="77777777" w:rsidR="00250159" w:rsidRDefault="00250159" w:rsidP="00250159">
      <w:pPr>
        <w:pStyle w:val="PL"/>
      </w:pPr>
      <w:r>
        <w:t xml:space="preserve">            EP_Npc8:</w:t>
      </w:r>
    </w:p>
    <w:p w14:paraId="3DC3BC9D" w14:textId="77777777" w:rsidR="00250159" w:rsidRDefault="00250159" w:rsidP="00250159">
      <w:pPr>
        <w:pStyle w:val="PL"/>
      </w:pPr>
      <w:r>
        <w:t xml:space="preserve">              $ref: '#/components/schemas/EP_Npc8-Multiple'</w:t>
      </w:r>
    </w:p>
    <w:p w14:paraId="1927A53C" w14:textId="77777777" w:rsidR="00250159" w:rsidRDefault="00250159" w:rsidP="00250159">
      <w:pPr>
        <w:pStyle w:val="PL"/>
      </w:pPr>
    </w:p>
    <w:p w14:paraId="20FAAC3E" w14:textId="77777777" w:rsidR="00250159" w:rsidRDefault="00250159" w:rsidP="00250159">
      <w:pPr>
        <w:pStyle w:val="PL"/>
      </w:pPr>
      <w:r>
        <w:t xml:space="preserve">    EASDFFunction-Single:</w:t>
      </w:r>
    </w:p>
    <w:p w14:paraId="4BAE77E7" w14:textId="77777777" w:rsidR="00250159" w:rsidRDefault="00250159" w:rsidP="00250159">
      <w:pPr>
        <w:pStyle w:val="PL"/>
      </w:pPr>
      <w:r>
        <w:t xml:space="preserve">      allOf:</w:t>
      </w:r>
    </w:p>
    <w:p w14:paraId="7F3AA74A" w14:textId="77777777" w:rsidR="00250159" w:rsidRDefault="00250159" w:rsidP="00250159">
      <w:pPr>
        <w:pStyle w:val="PL"/>
      </w:pPr>
      <w:r>
        <w:t xml:space="preserve">        - $ref: 'TS28623_GenericNrm.yaml#/components/schemas/Top'</w:t>
      </w:r>
    </w:p>
    <w:p w14:paraId="0830C1F0" w14:textId="77777777" w:rsidR="00250159" w:rsidRDefault="00250159" w:rsidP="00250159">
      <w:pPr>
        <w:pStyle w:val="PL"/>
      </w:pPr>
      <w:r>
        <w:t xml:space="preserve">        - type: object</w:t>
      </w:r>
    </w:p>
    <w:p w14:paraId="518CD7FF" w14:textId="77777777" w:rsidR="00250159" w:rsidRDefault="00250159" w:rsidP="00250159">
      <w:pPr>
        <w:pStyle w:val="PL"/>
      </w:pPr>
      <w:r>
        <w:t xml:space="preserve">          properties:</w:t>
      </w:r>
    </w:p>
    <w:p w14:paraId="23473A3D" w14:textId="77777777" w:rsidR="00250159" w:rsidRDefault="00250159" w:rsidP="00250159">
      <w:pPr>
        <w:pStyle w:val="PL"/>
      </w:pPr>
      <w:r>
        <w:t xml:space="preserve">            attributes:</w:t>
      </w:r>
    </w:p>
    <w:p w14:paraId="7E91FF83" w14:textId="77777777" w:rsidR="00250159" w:rsidRDefault="00250159" w:rsidP="00250159">
      <w:pPr>
        <w:pStyle w:val="PL"/>
      </w:pPr>
      <w:r>
        <w:t xml:space="preserve">              allOf:</w:t>
      </w:r>
    </w:p>
    <w:p w14:paraId="42043E20" w14:textId="77777777" w:rsidR="00250159" w:rsidRDefault="00250159" w:rsidP="00250159">
      <w:pPr>
        <w:pStyle w:val="PL"/>
      </w:pPr>
      <w:r>
        <w:t xml:space="preserve">                - $ref: 'TS28623_GenericNrm.yaml#/components/schemas/ManagedFunction-Attr'</w:t>
      </w:r>
    </w:p>
    <w:p w14:paraId="37D01D14" w14:textId="77777777" w:rsidR="00250159" w:rsidRDefault="00250159" w:rsidP="00250159">
      <w:pPr>
        <w:pStyle w:val="PL"/>
      </w:pPr>
      <w:r>
        <w:t xml:space="preserve">                - type: object</w:t>
      </w:r>
    </w:p>
    <w:p w14:paraId="45F85EBC" w14:textId="77777777" w:rsidR="00250159" w:rsidRDefault="00250159" w:rsidP="00250159">
      <w:pPr>
        <w:pStyle w:val="PL"/>
      </w:pPr>
      <w:r>
        <w:t xml:space="preserve">                  properties:</w:t>
      </w:r>
    </w:p>
    <w:p w14:paraId="64571D4C" w14:textId="77777777" w:rsidR="00250159" w:rsidRDefault="00250159" w:rsidP="00250159">
      <w:pPr>
        <w:pStyle w:val="PL"/>
      </w:pPr>
      <w:r>
        <w:t xml:space="preserve">                    plmnId:</w:t>
      </w:r>
    </w:p>
    <w:p w14:paraId="7D0BE5FD" w14:textId="77777777" w:rsidR="00250159" w:rsidRDefault="00250159" w:rsidP="00250159">
      <w:pPr>
        <w:pStyle w:val="PL"/>
      </w:pPr>
      <w:r>
        <w:t xml:space="preserve">                      $ref: 'TS28623_ComDefs.yaml#/components/schemas/PlmnId'</w:t>
      </w:r>
    </w:p>
    <w:p w14:paraId="4C832501" w14:textId="77777777" w:rsidR="00250159" w:rsidRDefault="00250159" w:rsidP="00250159">
      <w:pPr>
        <w:pStyle w:val="PL"/>
      </w:pPr>
      <w:r>
        <w:t xml:space="preserve">                    sBIFqdn:</w:t>
      </w:r>
    </w:p>
    <w:p w14:paraId="5E2F6836" w14:textId="77777777" w:rsidR="00250159" w:rsidRDefault="00250159" w:rsidP="00250159">
      <w:pPr>
        <w:pStyle w:val="PL"/>
      </w:pPr>
      <w:r>
        <w:t xml:space="preserve">                      type: string</w:t>
      </w:r>
    </w:p>
    <w:p w14:paraId="5BBDB915" w14:textId="77777777" w:rsidR="00250159" w:rsidRDefault="00250159" w:rsidP="00250159">
      <w:pPr>
        <w:pStyle w:val="PL"/>
      </w:pPr>
      <w:r>
        <w:t xml:space="preserve">                    managedNFProfile:</w:t>
      </w:r>
    </w:p>
    <w:p w14:paraId="18722FD3" w14:textId="77777777" w:rsidR="00250159" w:rsidRDefault="00250159" w:rsidP="00250159">
      <w:pPr>
        <w:pStyle w:val="PL"/>
      </w:pPr>
      <w:r>
        <w:t xml:space="preserve">                      $ref: '#/components/schemas/ManagedNFProfile'</w:t>
      </w:r>
    </w:p>
    <w:p w14:paraId="6FA17948" w14:textId="77777777" w:rsidR="00250159" w:rsidRDefault="00250159" w:rsidP="00250159">
      <w:pPr>
        <w:pStyle w:val="PL"/>
      </w:pPr>
      <w:r>
        <w:t xml:space="preserve">                    serverAddr:</w:t>
      </w:r>
    </w:p>
    <w:p w14:paraId="20B6B1E0" w14:textId="77777777" w:rsidR="00250159" w:rsidRDefault="00250159" w:rsidP="00250159">
      <w:pPr>
        <w:pStyle w:val="PL"/>
      </w:pPr>
      <w:r>
        <w:t xml:space="preserve">                      type: string</w:t>
      </w:r>
    </w:p>
    <w:p w14:paraId="1BD29573" w14:textId="77777777" w:rsidR="00250159" w:rsidRDefault="00250159" w:rsidP="00250159">
      <w:pPr>
        <w:pStyle w:val="PL"/>
      </w:pPr>
      <w:r>
        <w:t xml:space="preserve">                    easdfInfo:</w:t>
      </w:r>
    </w:p>
    <w:p w14:paraId="78BC23A8" w14:textId="77777777" w:rsidR="00250159" w:rsidRDefault="00250159" w:rsidP="00250159">
      <w:pPr>
        <w:pStyle w:val="PL"/>
      </w:pPr>
      <w:r>
        <w:t xml:space="preserve">                      $ref: '#/components/schemas/EasdfInfo'</w:t>
      </w:r>
    </w:p>
    <w:p w14:paraId="64B0DDCA" w14:textId="77777777" w:rsidR="00250159" w:rsidRDefault="00250159" w:rsidP="00250159">
      <w:pPr>
        <w:pStyle w:val="PL"/>
      </w:pPr>
      <w:r>
        <w:t xml:space="preserve">        - $ref: 'TS28623_GenericNrm.yaml#/components/schemas/ManagedFunction-ncO'</w:t>
      </w:r>
    </w:p>
    <w:p w14:paraId="70396EAA" w14:textId="77777777" w:rsidR="00250159" w:rsidRDefault="00250159" w:rsidP="00250159">
      <w:pPr>
        <w:pStyle w:val="PL"/>
      </w:pPr>
      <w:r>
        <w:t xml:space="preserve">        - type: object</w:t>
      </w:r>
    </w:p>
    <w:p w14:paraId="66575941" w14:textId="77777777" w:rsidR="00250159" w:rsidRDefault="00250159" w:rsidP="00250159">
      <w:pPr>
        <w:pStyle w:val="PL"/>
      </w:pPr>
      <w:r>
        <w:t xml:space="preserve">          properties:</w:t>
      </w:r>
    </w:p>
    <w:p w14:paraId="4008093A" w14:textId="77777777" w:rsidR="00250159" w:rsidRDefault="00250159" w:rsidP="00250159">
      <w:pPr>
        <w:pStyle w:val="PL"/>
      </w:pPr>
      <w:r>
        <w:t xml:space="preserve">            EP_N88:</w:t>
      </w:r>
    </w:p>
    <w:p w14:paraId="0F56BE28" w14:textId="77777777" w:rsidR="00250159" w:rsidRDefault="00250159" w:rsidP="00250159">
      <w:pPr>
        <w:pStyle w:val="PL"/>
      </w:pPr>
      <w:r>
        <w:t xml:space="preserve">              $ref: '#/components/schemas/EP_N88-Multiple'</w:t>
      </w:r>
    </w:p>
    <w:p w14:paraId="0DC9ADF8" w14:textId="77777777" w:rsidR="00250159" w:rsidRDefault="00250159" w:rsidP="00250159">
      <w:pPr>
        <w:pStyle w:val="PL"/>
      </w:pPr>
    </w:p>
    <w:p w14:paraId="0D23C7BB" w14:textId="77777777" w:rsidR="00250159" w:rsidRDefault="00250159" w:rsidP="00250159">
      <w:pPr>
        <w:pStyle w:val="PL"/>
      </w:pPr>
      <w:r>
        <w:t xml:space="preserve">    EcmConnectionInfo-Single:</w:t>
      </w:r>
    </w:p>
    <w:p w14:paraId="30B21319" w14:textId="77777777" w:rsidR="00250159" w:rsidRDefault="00250159" w:rsidP="00250159">
      <w:pPr>
        <w:pStyle w:val="PL"/>
      </w:pPr>
      <w:r>
        <w:t xml:space="preserve">      allOf:</w:t>
      </w:r>
    </w:p>
    <w:p w14:paraId="3A936878" w14:textId="77777777" w:rsidR="00250159" w:rsidRDefault="00250159" w:rsidP="00250159">
      <w:pPr>
        <w:pStyle w:val="PL"/>
      </w:pPr>
      <w:r>
        <w:t xml:space="preserve">        - $ref: 'TS28623_GenericNrm.yaml#/components/schemas/Top'</w:t>
      </w:r>
    </w:p>
    <w:p w14:paraId="441B9AE3" w14:textId="77777777" w:rsidR="00250159" w:rsidRDefault="00250159" w:rsidP="00250159">
      <w:pPr>
        <w:pStyle w:val="PL"/>
      </w:pPr>
      <w:r>
        <w:t xml:space="preserve">        - type: object</w:t>
      </w:r>
    </w:p>
    <w:p w14:paraId="7211C164" w14:textId="77777777" w:rsidR="00250159" w:rsidRDefault="00250159" w:rsidP="00250159">
      <w:pPr>
        <w:pStyle w:val="PL"/>
      </w:pPr>
      <w:r>
        <w:t xml:space="preserve">          properties:</w:t>
      </w:r>
    </w:p>
    <w:p w14:paraId="2E350BBF" w14:textId="77777777" w:rsidR="00250159" w:rsidRDefault="00250159" w:rsidP="00250159">
      <w:pPr>
        <w:pStyle w:val="PL"/>
      </w:pPr>
      <w:r>
        <w:t xml:space="preserve">            attributes:</w:t>
      </w:r>
    </w:p>
    <w:p w14:paraId="44105FF3" w14:textId="77777777" w:rsidR="00250159" w:rsidRDefault="00250159" w:rsidP="00250159">
      <w:pPr>
        <w:pStyle w:val="PL"/>
      </w:pPr>
      <w:r>
        <w:t xml:space="preserve">              allOf:</w:t>
      </w:r>
    </w:p>
    <w:p w14:paraId="433DC4A5" w14:textId="77777777" w:rsidR="00250159" w:rsidRDefault="00250159" w:rsidP="00250159">
      <w:pPr>
        <w:pStyle w:val="PL"/>
      </w:pPr>
      <w:r>
        <w:t xml:space="preserve">                - type: object</w:t>
      </w:r>
    </w:p>
    <w:p w14:paraId="33ADBFD7" w14:textId="77777777" w:rsidR="00250159" w:rsidRDefault="00250159" w:rsidP="00250159">
      <w:pPr>
        <w:pStyle w:val="PL"/>
      </w:pPr>
      <w:r>
        <w:t xml:space="preserve">                  properties:</w:t>
      </w:r>
    </w:p>
    <w:p w14:paraId="2BA5630A" w14:textId="77777777" w:rsidR="00250159" w:rsidRDefault="00250159" w:rsidP="00250159">
      <w:pPr>
        <w:pStyle w:val="PL"/>
      </w:pPr>
      <w:r>
        <w:t xml:space="preserve">                    eASServiceArea:</w:t>
      </w:r>
    </w:p>
    <w:p w14:paraId="02D53880" w14:textId="77777777" w:rsidR="00250159" w:rsidRDefault="00250159" w:rsidP="00250159">
      <w:pPr>
        <w:pStyle w:val="PL"/>
      </w:pPr>
      <w:r>
        <w:t xml:space="preserve">                      $ref: 'TS28538_EdgeNrm.yaml#/components/schemas/ServingLocation'</w:t>
      </w:r>
    </w:p>
    <w:p w14:paraId="48E52D03" w14:textId="77777777" w:rsidR="00250159" w:rsidRDefault="00250159" w:rsidP="00250159">
      <w:pPr>
        <w:pStyle w:val="PL"/>
      </w:pPr>
      <w:r>
        <w:t xml:space="preserve">                    eESServiceArea:</w:t>
      </w:r>
    </w:p>
    <w:p w14:paraId="1AFCB3DF" w14:textId="77777777" w:rsidR="00250159" w:rsidRDefault="00250159" w:rsidP="00250159">
      <w:pPr>
        <w:pStyle w:val="PL"/>
      </w:pPr>
      <w:r>
        <w:t xml:space="preserve">                      $ref: 'TS28538_EdgeNrm.yaml#/components/schemas/ServingLocation'</w:t>
      </w:r>
    </w:p>
    <w:p w14:paraId="6B8D2C14" w14:textId="77777777" w:rsidR="00250159" w:rsidRDefault="00250159" w:rsidP="00250159">
      <w:pPr>
        <w:pStyle w:val="PL"/>
      </w:pPr>
      <w:r>
        <w:t xml:space="preserve">                    eDNServiceArea:</w:t>
      </w:r>
    </w:p>
    <w:p w14:paraId="21E0F2B4" w14:textId="77777777" w:rsidR="00250159" w:rsidRDefault="00250159" w:rsidP="00250159">
      <w:pPr>
        <w:pStyle w:val="PL"/>
      </w:pPr>
      <w:r>
        <w:t xml:space="preserve">                      $ref: 'TS28538_EdgeNrm.yaml#/components/schemas/ServingLocation'</w:t>
      </w:r>
    </w:p>
    <w:p w14:paraId="4DCBAB8C" w14:textId="77777777" w:rsidR="00250159" w:rsidRDefault="00250159" w:rsidP="00250159">
      <w:pPr>
        <w:pStyle w:val="PL"/>
      </w:pPr>
      <w:r>
        <w:t xml:space="preserve">                    eASIpAddress:</w:t>
      </w:r>
    </w:p>
    <w:p w14:paraId="1980F0A1" w14:textId="77777777" w:rsidR="00250159" w:rsidRDefault="00250159" w:rsidP="00250159">
      <w:pPr>
        <w:pStyle w:val="PL"/>
      </w:pPr>
      <w:r>
        <w:t xml:space="preserve">                      type: string</w:t>
      </w:r>
    </w:p>
    <w:p w14:paraId="029C1101" w14:textId="77777777" w:rsidR="00250159" w:rsidRDefault="00250159" w:rsidP="00250159">
      <w:pPr>
        <w:pStyle w:val="PL"/>
      </w:pPr>
      <w:r>
        <w:t xml:space="preserve">                    eESIpAddress:</w:t>
      </w:r>
    </w:p>
    <w:p w14:paraId="384515E7" w14:textId="77777777" w:rsidR="00250159" w:rsidRDefault="00250159" w:rsidP="00250159">
      <w:pPr>
        <w:pStyle w:val="PL"/>
      </w:pPr>
      <w:r>
        <w:t xml:space="preserve">                      type: string</w:t>
      </w:r>
    </w:p>
    <w:p w14:paraId="4D65FDC9" w14:textId="77777777" w:rsidR="00250159" w:rsidRDefault="00250159" w:rsidP="00250159">
      <w:pPr>
        <w:pStyle w:val="PL"/>
      </w:pPr>
      <w:r>
        <w:t xml:space="preserve">                    eCSIpAddress:</w:t>
      </w:r>
    </w:p>
    <w:p w14:paraId="5CC5E1B5" w14:textId="77777777" w:rsidR="00250159" w:rsidRDefault="00250159" w:rsidP="00250159">
      <w:pPr>
        <w:pStyle w:val="PL"/>
      </w:pPr>
      <w:r>
        <w:t xml:space="preserve">                      type: string</w:t>
      </w:r>
    </w:p>
    <w:p w14:paraId="2E70C6DB" w14:textId="77777777" w:rsidR="00250159" w:rsidRDefault="00250159" w:rsidP="00250159">
      <w:pPr>
        <w:pStyle w:val="PL"/>
      </w:pPr>
      <w:r>
        <w:t xml:space="preserve">                    ednIdentifier:</w:t>
      </w:r>
    </w:p>
    <w:p w14:paraId="37897AD4" w14:textId="77777777" w:rsidR="00250159" w:rsidRDefault="00250159" w:rsidP="00250159">
      <w:pPr>
        <w:pStyle w:val="PL"/>
      </w:pPr>
      <w:r>
        <w:t xml:space="preserve">                      type: string</w:t>
      </w:r>
    </w:p>
    <w:p w14:paraId="3039E47E" w14:textId="77777777" w:rsidR="00250159" w:rsidRDefault="00250159" w:rsidP="00250159">
      <w:pPr>
        <w:pStyle w:val="PL"/>
      </w:pPr>
      <w:r>
        <w:t xml:space="preserve">                    ecmConnectionType:</w:t>
      </w:r>
    </w:p>
    <w:p w14:paraId="37FF8892" w14:textId="77777777" w:rsidR="00250159" w:rsidRDefault="00250159" w:rsidP="00250159">
      <w:pPr>
        <w:pStyle w:val="PL"/>
      </w:pPr>
      <w:r>
        <w:t xml:space="preserve">                      type: string</w:t>
      </w:r>
    </w:p>
    <w:p w14:paraId="612717DD" w14:textId="77777777" w:rsidR="00250159" w:rsidRDefault="00250159" w:rsidP="00250159">
      <w:pPr>
        <w:pStyle w:val="PL"/>
      </w:pPr>
      <w:r>
        <w:t xml:space="preserve">                      enum:</w:t>
      </w:r>
    </w:p>
    <w:p w14:paraId="33CB566C" w14:textId="77777777" w:rsidR="00250159" w:rsidRDefault="00250159" w:rsidP="00250159">
      <w:pPr>
        <w:pStyle w:val="PL"/>
      </w:pPr>
      <w:r>
        <w:t xml:space="preserve">                        - USERPLANE</w:t>
      </w:r>
    </w:p>
    <w:p w14:paraId="1ABF3E9C" w14:textId="77777777" w:rsidR="00250159" w:rsidRDefault="00250159" w:rsidP="00250159">
      <w:pPr>
        <w:pStyle w:val="PL"/>
      </w:pPr>
      <w:r>
        <w:t xml:space="preserve">                        - CONTROLPLANE</w:t>
      </w:r>
    </w:p>
    <w:p w14:paraId="35D1A430" w14:textId="77777777" w:rsidR="00250159" w:rsidRDefault="00250159" w:rsidP="00250159">
      <w:pPr>
        <w:pStyle w:val="PL"/>
      </w:pPr>
      <w:r>
        <w:t xml:space="preserve">                        - BOTH</w:t>
      </w:r>
    </w:p>
    <w:p w14:paraId="4694A426" w14:textId="77777777" w:rsidR="00250159" w:rsidRDefault="00250159" w:rsidP="00250159">
      <w:pPr>
        <w:pStyle w:val="PL"/>
      </w:pPr>
      <w:r>
        <w:t xml:space="preserve">                    5GCNfConnEcmInfoList:</w:t>
      </w:r>
    </w:p>
    <w:p w14:paraId="4F6A100F" w14:textId="77777777" w:rsidR="00250159" w:rsidRDefault="00250159" w:rsidP="00250159">
      <w:pPr>
        <w:pStyle w:val="PL"/>
      </w:pPr>
      <w:r>
        <w:t xml:space="preserve">                      $ref: '#/components/schemas/5GCNfConnEcmInfoList'</w:t>
      </w:r>
    </w:p>
    <w:p w14:paraId="32F6E984" w14:textId="77777777" w:rsidR="00250159" w:rsidRDefault="00250159" w:rsidP="00250159">
      <w:pPr>
        <w:pStyle w:val="PL"/>
      </w:pPr>
      <w:r>
        <w:t xml:space="preserve">                    uPFConnectionInfo:</w:t>
      </w:r>
    </w:p>
    <w:p w14:paraId="45692D2B" w14:textId="77777777" w:rsidR="00250159" w:rsidRDefault="00250159" w:rsidP="00250159">
      <w:pPr>
        <w:pStyle w:val="PL"/>
      </w:pPr>
      <w:r>
        <w:t xml:space="preserve">                      $ref: '#/components/schemas/UPFConnectionInfo'</w:t>
      </w:r>
    </w:p>
    <w:p w14:paraId="6EF697A5" w14:textId="77777777" w:rsidR="00250159" w:rsidRDefault="00250159" w:rsidP="00250159">
      <w:pPr>
        <w:pStyle w:val="PL"/>
      </w:pPr>
    </w:p>
    <w:p w14:paraId="05248AA8" w14:textId="77777777" w:rsidR="00250159" w:rsidRDefault="00250159" w:rsidP="00250159">
      <w:pPr>
        <w:pStyle w:val="PL"/>
      </w:pPr>
    </w:p>
    <w:p w14:paraId="65E8104B" w14:textId="77777777" w:rsidR="00250159" w:rsidRDefault="00250159" w:rsidP="00250159">
      <w:pPr>
        <w:pStyle w:val="PL"/>
      </w:pPr>
      <w:r>
        <w:t xml:space="preserve">    ExternalAmfFunction-Single:</w:t>
      </w:r>
    </w:p>
    <w:p w14:paraId="12C5EF1B" w14:textId="77777777" w:rsidR="00250159" w:rsidRDefault="00250159" w:rsidP="00250159">
      <w:pPr>
        <w:pStyle w:val="PL"/>
      </w:pPr>
      <w:r>
        <w:t xml:space="preserve">      allOf:</w:t>
      </w:r>
    </w:p>
    <w:p w14:paraId="4E729AD3" w14:textId="77777777" w:rsidR="00250159" w:rsidRDefault="00250159" w:rsidP="00250159">
      <w:pPr>
        <w:pStyle w:val="PL"/>
      </w:pPr>
      <w:r>
        <w:t xml:space="preserve">        - $ref: 'TS28623_GenericNrm.yaml#/components/schemas/Top'</w:t>
      </w:r>
    </w:p>
    <w:p w14:paraId="1DAA7D73" w14:textId="77777777" w:rsidR="00250159" w:rsidRDefault="00250159" w:rsidP="00250159">
      <w:pPr>
        <w:pStyle w:val="PL"/>
      </w:pPr>
      <w:r>
        <w:t xml:space="preserve">        - type: object</w:t>
      </w:r>
    </w:p>
    <w:p w14:paraId="309B74BA" w14:textId="77777777" w:rsidR="00250159" w:rsidRDefault="00250159" w:rsidP="00250159">
      <w:pPr>
        <w:pStyle w:val="PL"/>
      </w:pPr>
      <w:r>
        <w:t xml:space="preserve">          properties:</w:t>
      </w:r>
    </w:p>
    <w:p w14:paraId="56D9D624" w14:textId="77777777" w:rsidR="00250159" w:rsidRDefault="00250159" w:rsidP="00250159">
      <w:pPr>
        <w:pStyle w:val="PL"/>
      </w:pPr>
      <w:r>
        <w:t xml:space="preserve">            attributes:</w:t>
      </w:r>
    </w:p>
    <w:p w14:paraId="7DF9035C" w14:textId="77777777" w:rsidR="00250159" w:rsidRDefault="00250159" w:rsidP="00250159">
      <w:pPr>
        <w:pStyle w:val="PL"/>
      </w:pPr>
      <w:r>
        <w:t xml:space="preserve">              allOf:</w:t>
      </w:r>
    </w:p>
    <w:p w14:paraId="5502C9EC" w14:textId="77777777" w:rsidR="00250159" w:rsidRDefault="00250159" w:rsidP="00250159">
      <w:pPr>
        <w:pStyle w:val="PL"/>
      </w:pPr>
      <w:r>
        <w:t xml:space="preserve">                - $ref: 'TS28623_GenericNrm.yaml#/components/schemas/ManagedFunction-Attr'</w:t>
      </w:r>
    </w:p>
    <w:p w14:paraId="670932FB" w14:textId="77777777" w:rsidR="00250159" w:rsidRDefault="00250159" w:rsidP="00250159">
      <w:pPr>
        <w:pStyle w:val="PL"/>
      </w:pPr>
      <w:r>
        <w:t xml:space="preserve">                - type: object</w:t>
      </w:r>
    </w:p>
    <w:p w14:paraId="66F5B5A0" w14:textId="77777777" w:rsidR="00250159" w:rsidRDefault="00250159" w:rsidP="00250159">
      <w:pPr>
        <w:pStyle w:val="PL"/>
      </w:pPr>
      <w:r>
        <w:t xml:space="preserve">                  properties:</w:t>
      </w:r>
    </w:p>
    <w:p w14:paraId="7B45B149" w14:textId="77777777" w:rsidR="00250159" w:rsidRDefault="00250159" w:rsidP="00250159">
      <w:pPr>
        <w:pStyle w:val="PL"/>
      </w:pPr>
      <w:r>
        <w:t xml:space="preserve">                    plmnIdList:</w:t>
      </w:r>
    </w:p>
    <w:p w14:paraId="3BAF2885" w14:textId="77777777" w:rsidR="00250159" w:rsidRDefault="00250159" w:rsidP="00250159">
      <w:pPr>
        <w:pStyle w:val="PL"/>
      </w:pPr>
      <w:r>
        <w:t xml:space="preserve">                      $ref: 'TS28541_NrNrm.yaml#/components/schemas/PlmnIdList'</w:t>
      </w:r>
    </w:p>
    <w:p w14:paraId="49B2387A" w14:textId="77777777" w:rsidR="00250159" w:rsidRDefault="00250159" w:rsidP="00250159">
      <w:pPr>
        <w:pStyle w:val="PL"/>
      </w:pPr>
      <w:r>
        <w:t xml:space="preserve">                    amfIdentifier:</w:t>
      </w:r>
    </w:p>
    <w:p w14:paraId="552D8912" w14:textId="77777777" w:rsidR="00250159" w:rsidRDefault="00250159" w:rsidP="00250159">
      <w:pPr>
        <w:pStyle w:val="PL"/>
      </w:pPr>
      <w:r>
        <w:t xml:space="preserve">                      $ref: '#/components/schemas/AmfIdentifier'</w:t>
      </w:r>
    </w:p>
    <w:p w14:paraId="4EF04ED4" w14:textId="77777777" w:rsidR="00250159" w:rsidRDefault="00250159" w:rsidP="00250159">
      <w:pPr>
        <w:pStyle w:val="PL"/>
      </w:pPr>
      <w:r>
        <w:t xml:space="preserve">    ExternalNrfFunction-Single:</w:t>
      </w:r>
    </w:p>
    <w:p w14:paraId="740D0C4E" w14:textId="77777777" w:rsidR="00250159" w:rsidRDefault="00250159" w:rsidP="00250159">
      <w:pPr>
        <w:pStyle w:val="PL"/>
      </w:pPr>
      <w:r>
        <w:t xml:space="preserve">      allOf:</w:t>
      </w:r>
    </w:p>
    <w:p w14:paraId="339DFEC1" w14:textId="77777777" w:rsidR="00250159" w:rsidRDefault="00250159" w:rsidP="00250159">
      <w:pPr>
        <w:pStyle w:val="PL"/>
      </w:pPr>
      <w:r>
        <w:t xml:space="preserve">        - $ref: 'TS28623_GenericNrm.yaml#/components/schemas/Top'</w:t>
      </w:r>
    </w:p>
    <w:p w14:paraId="4F42F3AD" w14:textId="77777777" w:rsidR="00250159" w:rsidRDefault="00250159" w:rsidP="00250159">
      <w:pPr>
        <w:pStyle w:val="PL"/>
      </w:pPr>
      <w:r>
        <w:t xml:space="preserve">        - type: object</w:t>
      </w:r>
    </w:p>
    <w:p w14:paraId="568B0B37" w14:textId="77777777" w:rsidR="00250159" w:rsidRDefault="00250159" w:rsidP="00250159">
      <w:pPr>
        <w:pStyle w:val="PL"/>
      </w:pPr>
      <w:r>
        <w:t xml:space="preserve">          properties:</w:t>
      </w:r>
    </w:p>
    <w:p w14:paraId="2F3A0EE1" w14:textId="77777777" w:rsidR="00250159" w:rsidRDefault="00250159" w:rsidP="00250159">
      <w:pPr>
        <w:pStyle w:val="PL"/>
      </w:pPr>
      <w:r>
        <w:t xml:space="preserve">            attributes:</w:t>
      </w:r>
    </w:p>
    <w:p w14:paraId="615995AB" w14:textId="77777777" w:rsidR="00250159" w:rsidRDefault="00250159" w:rsidP="00250159">
      <w:pPr>
        <w:pStyle w:val="PL"/>
      </w:pPr>
      <w:r>
        <w:t xml:space="preserve">              allOf:</w:t>
      </w:r>
    </w:p>
    <w:p w14:paraId="44CFA959" w14:textId="77777777" w:rsidR="00250159" w:rsidRDefault="00250159" w:rsidP="00250159">
      <w:pPr>
        <w:pStyle w:val="PL"/>
      </w:pPr>
      <w:r>
        <w:t xml:space="preserve">                - $ref: 'TS28623_GenericNrm.yaml#/components/schemas/ManagedFunction-Attr'</w:t>
      </w:r>
    </w:p>
    <w:p w14:paraId="6DA08835" w14:textId="77777777" w:rsidR="00250159" w:rsidRDefault="00250159" w:rsidP="00250159">
      <w:pPr>
        <w:pStyle w:val="PL"/>
      </w:pPr>
      <w:r>
        <w:t xml:space="preserve">                - type: object</w:t>
      </w:r>
    </w:p>
    <w:p w14:paraId="42964108" w14:textId="77777777" w:rsidR="00250159" w:rsidRDefault="00250159" w:rsidP="00250159">
      <w:pPr>
        <w:pStyle w:val="PL"/>
      </w:pPr>
      <w:r>
        <w:t xml:space="preserve">                  properties:</w:t>
      </w:r>
    </w:p>
    <w:p w14:paraId="1949996A" w14:textId="77777777" w:rsidR="00250159" w:rsidRDefault="00250159" w:rsidP="00250159">
      <w:pPr>
        <w:pStyle w:val="PL"/>
      </w:pPr>
      <w:r>
        <w:t xml:space="preserve">                    plmnIdList:</w:t>
      </w:r>
    </w:p>
    <w:p w14:paraId="378F3241" w14:textId="77777777" w:rsidR="00250159" w:rsidRDefault="00250159" w:rsidP="00250159">
      <w:pPr>
        <w:pStyle w:val="PL"/>
      </w:pPr>
      <w:r>
        <w:t xml:space="preserve">                      $ref: 'TS28541_NrNrm.yaml#/components/schemas/PlmnIdList'</w:t>
      </w:r>
    </w:p>
    <w:p w14:paraId="0B87AAAD" w14:textId="77777777" w:rsidR="00250159" w:rsidRDefault="00250159" w:rsidP="00250159">
      <w:pPr>
        <w:pStyle w:val="PL"/>
      </w:pPr>
      <w:r>
        <w:t xml:space="preserve">    ExternalNssfFunction-Single:</w:t>
      </w:r>
    </w:p>
    <w:p w14:paraId="6EAB7820" w14:textId="77777777" w:rsidR="00250159" w:rsidRDefault="00250159" w:rsidP="00250159">
      <w:pPr>
        <w:pStyle w:val="PL"/>
      </w:pPr>
      <w:r>
        <w:t xml:space="preserve">      allOf:</w:t>
      </w:r>
    </w:p>
    <w:p w14:paraId="432C5631" w14:textId="77777777" w:rsidR="00250159" w:rsidRDefault="00250159" w:rsidP="00250159">
      <w:pPr>
        <w:pStyle w:val="PL"/>
      </w:pPr>
      <w:r>
        <w:t xml:space="preserve">        - $ref: 'TS28623_GenericNrm.yaml#/components/schemas/Top'</w:t>
      </w:r>
    </w:p>
    <w:p w14:paraId="16F3654D" w14:textId="77777777" w:rsidR="00250159" w:rsidRDefault="00250159" w:rsidP="00250159">
      <w:pPr>
        <w:pStyle w:val="PL"/>
      </w:pPr>
      <w:r>
        <w:t xml:space="preserve">        - type: object</w:t>
      </w:r>
    </w:p>
    <w:p w14:paraId="12820A1A" w14:textId="77777777" w:rsidR="00250159" w:rsidRDefault="00250159" w:rsidP="00250159">
      <w:pPr>
        <w:pStyle w:val="PL"/>
      </w:pPr>
      <w:r>
        <w:t xml:space="preserve">          properties:</w:t>
      </w:r>
    </w:p>
    <w:p w14:paraId="21CA33BB" w14:textId="77777777" w:rsidR="00250159" w:rsidRDefault="00250159" w:rsidP="00250159">
      <w:pPr>
        <w:pStyle w:val="PL"/>
      </w:pPr>
      <w:r>
        <w:t xml:space="preserve">            attributes:</w:t>
      </w:r>
    </w:p>
    <w:p w14:paraId="652F4DD2" w14:textId="77777777" w:rsidR="00250159" w:rsidRDefault="00250159" w:rsidP="00250159">
      <w:pPr>
        <w:pStyle w:val="PL"/>
      </w:pPr>
      <w:r>
        <w:t xml:space="preserve">              allOf:</w:t>
      </w:r>
    </w:p>
    <w:p w14:paraId="62C956AA" w14:textId="77777777" w:rsidR="00250159" w:rsidRDefault="00250159" w:rsidP="00250159">
      <w:pPr>
        <w:pStyle w:val="PL"/>
      </w:pPr>
      <w:r>
        <w:t xml:space="preserve">                - $ref: 'TS28623_GenericNrm.yaml#/components/schemas/ManagedFunction-Attr'</w:t>
      </w:r>
    </w:p>
    <w:p w14:paraId="610EAEBE" w14:textId="77777777" w:rsidR="00250159" w:rsidRDefault="00250159" w:rsidP="00250159">
      <w:pPr>
        <w:pStyle w:val="PL"/>
      </w:pPr>
      <w:r>
        <w:t xml:space="preserve">                - type: object</w:t>
      </w:r>
    </w:p>
    <w:p w14:paraId="0B5299F3" w14:textId="77777777" w:rsidR="00250159" w:rsidRDefault="00250159" w:rsidP="00250159">
      <w:pPr>
        <w:pStyle w:val="PL"/>
      </w:pPr>
      <w:r>
        <w:t xml:space="preserve">                  properties:</w:t>
      </w:r>
    </w:p>
    <w:p w14:paraId="7AE8BA78" w14:textId="77777777" w:rsidR="00250159" w:rsidRDefault="00250159" w:rsidP="00250159">
      <w:pPr>
        <w:pStyle w:val="PL"/>
      </w:pPr>
      <w:r>
        <w:t xml:space="preserve">                    plmnIdList:</w:t>
      </w:r>
    </w:p>
    <w:p w14:paraId="4D467A77" w14:textId="77777777" w:rsidR="00250159" w:rsidRDefault="00250159" w:rsidP="00250159">
      <w:pPr>
        <w:pStyle w:val="PL"/>
      </w:pPr>
      <w:r>
        <w:t xml:space="preserve">                      $ref: 'TS28541_NrNrm.yaml#/components/schemas/PlmnIdList'</w:t>
      </w:r>
    </w:p>
    <w:p w14:paraId="23D4FE39" w14:textId="77777777" w:rsidR="00250159" w:rsidRDefault="00250159" w:rsidP="00250159">
      <w:pPr>
        <w:pStyle w:val="PL"/>
      </w:pPr>
      <w:r>
        <w:t xml:space="preserve">    ExternalSeppFunction-Single:</w:t>
      </w:r>
    </w:p>
    <w:p w14:paraId="3D29A620" w14:textId="77777777" w:rsidR="00250159" w:rsidRDefault="00250159" w:rsidP="00250159">
      <w:pPr>
        <w:pStyle w:val="PL"/>
      </w:pPr>
      <w:r>
        <w:t xml:space="preserve">      allOf:</w:t>
      </w:r>
    </w:p>
    <w:p w14:paraId="01D6F62A" w14:textId="77777777" w:rsidR="00250159" w:rsidRDefault="00250159" w:rsidP="00250159">
      <w:pPr>
        <w:pStyle w:val="PL"/>
      </w:pPr>
      <w:r>
        <w:t xml:space="preserve">        - $ref: 'TS28623_GenericNrm.yaml#/components/schemas/Top'</w:t>
      </w:r>
    </w:p>
    <w:p w14:paraId="2EAE693F" w14:textId="77777777" w:rsidR="00250159" w:rsidRDefault="00250159" w:rsidP="00250159">
      <w:pPr>
        <w:pStyle w:val="PL"/>
      </w:pPr>
      <w:r>
        <w:t xml:space="preserve">        - type: object</w:t>
      </w:r>
    </w:p>
    <w:p w14:paraId="7408745F" w14:textId="77777777" w:rsidR="00250159" w:rsidRDefault="00250159" w:rsidP="00250159">
      <w:pPr>
        <w:pStyle w:val="PL"/>
      </w:pPr>
      <w:r>
        <w:t xml:space="preserve">          properties:</w:t>
      </w:r>
    </w:p>
    <w:p w14:paraId="0365533B" w14:textId="77777777" w:rsidR="00250159" w:rsidRDefault="00250159" w:rsidP="00250159">
      <w:pPr>
        <w:pStyle w:val="PL"/>
      </w:pPr>
      <w:r>
        <w:t xml:space="preserve">            attributes:</w:t>
      </w:r>
    </w:p>
    <w:p w14:paraId="6136B581" w14:textId="77777777" w:rsidR="00250159" w:rsidRDefault="00250159" w:rsidP="00250159">
      <w:pPr>
        <w:pStyle w:val="PL"/>
      </w:pPr>
      <w:r>
        <w:t xml:space="preserve">              allOf:</w:t>
      </w:r>
    </w:p>
    <w:p w14:paraId="0ADE031D" w14:textId="77777777" w:rsidR="00250159" w:rsidRDefault="00250159" w:rsidP="00250159">
      <w:pPr>
        <w:pStyle w:val="PL"/>
      </w:pPr>
      <w:r>
        <w:t xml:space="preserve">                - $ref: 'TS28623_GenericNrm.yaml#/components/schemas/ManagedFunction-Attr'</w:t>
      </w:r>
    </w:p>
    <w:p w14:paraId="022A1C92" w14:textId="77777777" w:rsidR="00250159" w:rsidRDefault="00250159" w:rsidP="00250159">
      <w:pPr>
        <w:pStyle w:val="PL"/>
      </w:pPr>
      <w:r>
        <w:t xml:space="preserve">                - type: object</w:t>
      </w:r>
    </w:p>
    <w:p w14:paraId="2496C6E3" w14:textId="77777777" w:rsidR="00250159" w:rsidRDefault="00250159" w:rsidP="00250159">
      <w:pPr>
        <w:pStyle w:val="PL"/>
      </w:pPr>
      <w:r>
        <w:t xml:space="preserve">                  properties:</w:t>
      </w:r>
    </w:p>
    <w:p w14:paraId="4758AEA2" w14:textId="77777777" w:rsidR="00250159" w:rsidRDefault="00250159" w:rsidP="00250159">
      <w:pPr>
        <w:pStyle w:val="PL"/>
      </w:pPr>
      <w:r>
        <w:t xml:space="preserve">                    plmnId:</w:t>
      </w:r>
    </w:p>
    <w:p w14:paraId="3030683A" w14:textId="77777777" w:rsidR="00250159" w:rsidRDefault="00250159" w:rsidP="00250159">
      <w:pPr>
        <w:pStyle w:val="PL"/>
      </w:pPr>
      <w:r>
        <w:t xml:space="preserve">                      $ref: 'TS28623_ComDefs.yaml#/components/schemas/PlmnId'</w:t>
      </w:r>
    </w:p>
    <w:p w14:paraId="4C1B37B6" w14:textId="77777777" w:rsidR="00250159" w:rsidRDefault="00250159" w:rsidP="00250159">
      <w:pPr>
        <w:pStyle w:val="PL"/>
      </w:pPr>
      <w:r>
        <w:t xml:space="preserve">                    sEPPId:</w:t>
      </w:r>
    </w:p>
    <w:p w14:paraId="4B351543" w14:textId="77777777" w:rsidR="00250159" w:rsidRDefault="00250159" w:rsidP="00250159">
      <w:pPr>
        <w:pStyle w:val="PL"/>
      </w:pPr>
      <w:r>
        <w:t xml:space="preserve">                      type: integer</w:t>
      </w:r>
    </w:p>
    <w:p w14:paraId="4E7D8481" w14:textId="77777777" w:rsidR="00250159" w:rsidRDefault="00250159" w:rsidP="00250159">
      <w:pPr>
        <w:pStyle w:val="PL"/>
      </w:pPr>
      <w:r>
        <w:t xml:space="preserve">                    fqdn:</w:t>
      </w:r>
    </w:p>
    <w:p w14:paraId="4051288C" w14:textId="77777777" w:rsidR="00250159" w:rsidRDefault="00250159" w:rsidP="00250159">
      <w:pPr>
        <w:pStyle w:val="PL"/>
      </w:pPr>
      <w:r>
        <w:t xml:space="preserve">                      $ref: 'TS28623_ComDefs.yaml#/components/schemas/Fqdn'</w:t>
      </w:r>
    </w:p>
    <w:p w14:paraId="048D5AFB" w14:textId="77777777" w:rsidR="00250159" w:rsidRDefault="00250159" w:rsidP="00250159">
      <w:pPr>
        <w:pStyle w:val="PL"/>
      </w:pPr>
    </w:p>
    <w:p w14:paraId="3DE7F3AD" w14:textId="77777777" w:rsidR="00250159" w:rsidRDefault="00250159" w:rsidP="00250159">
      <w:pPr>
        <w:pStyle w:val="PL"/>
      </w:pPr>
    </w:p>
    <w:p w14:paraId="067BF8EF" w14:textId="77777777" w:rsidR="00250159" w:rsidRDefault="00250159" w:rsidP="00250159">
      <w:pPr>
        <w:pStyle w:val="PL"/>
      </w:pPr>
      <w:r>
        <w:t xml:space="preserve">    EP_N2-Single:</w:t>
      </w:r>
    </w:p>
    <w:p w14:paraId="5D09AE6E" w14:textId="77777777" w:rsidR="00250159" w:rsidRDefault="00250159" w:rsidP="00250159">
      <w:pPr>
        <w:pStyle w:val="PL"/>
      </w:pPr>
      <w:r>
        <w:t xml:space="preserve">      allOf:</w:t>
      </w:r>
    </w:p>
    <w:p w14:paraId="5775A859" w14:textId="77777777" w:rsidR="00250159" w:rsidRDefault="00250159" w:rsidP="00250159">
      <w:pPr>
        <w:pStyle w:val="PL"/>
      </w:pPr>
      <w:r>
        <w:t xml:space="preserve">        - $ref: 'TS28623_GenericNrm.yaml#/components/schemas/Top'</w:t>
      </w:r>
    </w:p>
    <w:p w14:paraId="57C837DF" w14:textId="77777777" w:rsidR="00250159" w:rsidRDefault="00250159" w:rsidP="00250159">
      <w:pPr>
        <w:pStyle w:val="PL"/>
      </w:pPr>
      <w:r>
        <w:t xml:space="preserve">        - type: object</w:t>
      </w:r>
    </w:p>
    <w:p w14:paraId="3714422D" w14:textId="77777777" w:rsidR="00250159" w:rsidRDefault="00250159" w:rsidP="00250159">
      <w:pPr>
        <w:pStyle w:val="PL"/>
      </w:pPr>
      <w:r>
        <w:t xml:space="preserve">          properties:</w:t>
      </w:r>
    </w:p>
    <w:p w14:paraId="1F3B7BDC" w14:textId="77777777" w:rsidR="00250159" w:rsidRDefault="00250159" w:rsidP="00250159">
      <w:pPr>
        <w:pStyle w:val="PL"/>
      </w:pPr>
      <w:r>
        <w:t xml:space="preserve">            attributes:</w:t>
      </w:r>
    </w:p>
    <w:p w14:paraId="480B73A6" w14:textId="77777777" w:rsidR="00250159" w:rsidRDefault="00250159" w:rsidP="00250159">
      <w:pPr>
        <w:pStyle w:val="PL"/>
      </w:pPr>
      <w:r>
        <w:t xml:space="preserve">              allOf:</w:t>
      </w:r>
    </w:p>
    <w:p w14:paraId="7A608124" w14:textId="77777777" w:rsidR="00250159" w:rsidRDefault="00250159" w:rsidP="00250159">
      <w:pPr>
        <w:pStyle w:val="PL"/>
      </w:pPr>
      <w:r>
        <w:t xml:space="preserve">                - $ref: 'TS28623_GenericNrm.yaml#/components/schemas/EP_RP-Attr'</w:t>
      </w:r>
    </w:p>
    <w:p w14:paraId="63473A1D" w14:textId="77777777" w:rsidR="00250159" w:rsidRDefault="00250159" w:rsidP="00250159">
      <w:pPr>
        <w:pStyle w:val="PL"/>
      </w:pPr>
      <w:r>
        <w:t xml:space="preserve">                - type: object</w:t>
      </w:r>
    </w:p>
    <w:p w14:paraId="3E8D4413" w14:textId="77777777" w:rsidR="00250159" w:rsidRDefault="00250159" w:rsidP="00250159">
      <w:pPr>
        <w:pStyle w:val="PL"/>
      </w:pPr>
      <w:r>
        <w:t xml:space="preserve">                  properties:</w:t>
      </w:r>
    </w:p>
    <w:p w14:paraId="4C796910" w14:textId="77777777" w:rsidR="00250159" w:rsidRDefault="00250159" w:rsidP="00250159">
      <w:pPr>
        <w:pStyle w:val="PL"/>
      </w:pPr>
      <w:r>
        <w:t xml:space="preserve">                    localAddress:</w:t>
      </w:r>
    </w:p>
    <w:p w14:paraId="68C074AF" w14:textId="77777777" w:rsidR="00250159" w:rsidRDefault="00250159" w:rsidP="00250159">
      <w:pPr>
        <w:pStyle w:val="PL"/>
      </w:pPr>
      <w:r>
        <w:t xml:space="preserve">                      $ref: 'TS28541_NrNrm.yaml#/components/schemas/LocalAddress'</w:t>
      </w:r>
    </w:p>
    <w:p w14:paraId="3A4950AA" w14:textId="77777777" w:rsidR="00250159" w:rsidRDefault="00250159" w:rsidP="00250159">
      <w:pPr>
        <w:pStyle w:val="PL"/>
      </w:pPr>
      <w:r>
        <w:t xml:space="preserve">                    remoteAddress:</w:t>
      </w:r>
    </w:p>
    <w:p w14:paraId="29A86399" w14:textId="77777777" w:rsidR="00250159" w:rsidRDefault="00250159" w:rsidP="00250159">
      <w:pPr>
        <w:pStyle w:val="PL"/>
      </w:pPr>
      <w:r>
        <w:t xml:space="preserve">                      $ref: 'TS28541_NrNrm.yaml#/components/schemas/RemoteAddress'</w:t>
      </w:r>
    </w:p>
    <w:p w14:paraId="3C01B641" w14:textId="77777777" w:rsidR="00250159" w:rsidRDefault="00250159" w:rsidP="00250159">
      <w:pPr>
        <w:pStyle w:val="PL"/>
      </w:pPr>
      <w:r>
        <w:t xml:space="preserve">    EP_N3-Single:</w:t>
      </w:r>
    </w:p>
    <w:p w14:paraId="28B9B501" w14:textId="77777777" w:rsidR="00250159" w:rsidRDefault="00250159" w:rsidP="00250159">
      <w:pPr>
        <w:pStyle w:val="PL"/>
      </w:pPr>
      <w:r>
        <w:t xml:space="preserve">      allOf:</w:t>
      </w:r>
    </w:p>
    <w:p w14:paraId="7761B596" w14:textId="77777777" w:rsidR="00250159" w:rsidRDefault="00250159" w:rsidP="00250159">
      <w:pPr>
        <w:pStyle w:val="PL"/>
      </w:pPr>
      <w:r>
        <w:t xml:space="preserve">        - $ref: 'TS28623_GenericNrm.yaml#/components/schemas/Top'</w:t>
      </w:r>
    </w:p>
    <w:p w14:paraId="7A802D9B" w14:textId="77777777" w:rsidR="00250159" w:rsidRDefault="00250159" w:rsidP="00250159">
      <w:pPr>
        <w:pStyle w:val="PL"/>
      </w:pPr>
      <w:r>
        <w:t xml:space="preserve">        - type: object</w:t>
      </w:r>
    </w:p>
    <w:p w14:paraId="226285BA" w14:textId="77777777" w:rsidR="00250159" w:rsidRDefault="00250159" w:rsidP="00250159">
      <w:pPr>
        <w:pStyle w:val="PL"/>
      </w:pPr>
      <w:r>
        <w:t xml:space="preserve">          properties:</w:t>
      </w:r>
    </w:p>
    <w:p w14:paraId="38B0F222" w14:textId="77777777" w:rsidR="00250159" w:rsidRDefault="00250159" w:rsidP="00250159">
      <w:pPr>
        <w:pStyle w:val="PL"/>
      </w:pPr>
      <w:r>
        <w:t xml:space="preserve">            attributes:</w:t>
      </w:r>
    </w:p>
    <w:p w14:paraId="7745D9B7" w14:textId="77777777" w:rsidR="00250159" w:rsidRDefault="00250159" w:rsidP="00250159">
      <w:pPr>
        <w:pStyle w:val="PL"/>
      </w:pPr>
      <w:r>
        <w:t xml:space="preserve">              allOf:</w:t>
      </w:r>
    </w:p>
    <w:p w14:paraId="4DBE39BD" w14:textId="77777777" w:rsidR="00250159" w:rsidRDefault="00250159" w:rsidP="00250159">
      <w:pPr>
        <w:pStyle w:val="PL"/>
      </w:pPr>
      <w:r>
        <w:t xml:space="preserve">                - $ref: 'TS28623_GenericNrm.yaml#/components/schemas/EP_RP-Attr'</w:t>
      </w:r>
    </w:p>
    <w:p w14:paraId="15B9F608" w14:textId="77777777" w:rsidR="00250159" w:rsidRDefault="00250159" w:rsidP="00250159">
      <w:pPr>
        <w:pStyle w:val="PL"/>
      </w:pPr>
      <w:r>
        <w:t xml:space="preserve">                - type: object</w:t>
      </w:r>
    </w:p>
    <w:p w14:paraId="1A2059BD" w14:textId="77777777" w:rsidR="00250159" w:rsidRDefault="00250159" w:rsidP="00250159">
      <w:pPr>
        <w:pStyle w:val="PL"/>
      </w:pPr>
      <w:r>
        <w:t xml:space="preserve">                  properties:</w:t>
      </w:r>
    </w:p>
    <w:p w14:paraId="661F706A" w14:textId="77777777" w:rsidR="00250159" w:rsidRDefault="00250159" w:rsidP="00250159">
      <w:pPr>
        <w:pStyle w:val="PL"/>
      </w:pPr>
      <w:r>
        <w:t xml:space="preserve">                    localAddress:</w:t>
      </w:r>
    </w:p>
    <w:p w14:paraId="5F287AA8" w14:textId="77777777" w:rsidR="00250159" w:rsidRDefault="00250159" w:rsidP="00250159">
      <w:pPr>
        <w:pStyle w:val="PL"/>
      </w:pPr>
      <w:r>
        <w:t xml:space="preserve">                      $ref: 'TS28541_NrNrm.yaml#/components/schemas/LocalAddress'</w:t>
      </w:r>
    </w:p>
    <w:p w14:paraId="2EF66B4E" w14:textId="77777777" w:rsidR="00250159" w:rsidRDefault="00250159" w:rsidP="00250159">
      <w:pPr>
        <w:pStyle w:val="PL"/>
      </w:pPr>
      <w:r>
        <w:t xml:space="preserve">                    remoteAddress:</w:t>
      </w:r>
    </w:p>
    <w:p w14:paraId="3E7F54DF" w14:textId="77777777" w:rsidR="00250159" w:rsidRDefault="00250159" w:rsidP="00250159">
      <w:pPr>
        <w:pStyle w:val="PL"/>
      </w:pPr>
      <w:r>
        <w:t xml:space="preserve">                      $ref: 'TS28541_NrNrm.yaml#/components/schemas/RemoteAddress'</w:t>
      </w:r>
    </w:p>
    <w:p w14:paraId="35E7B811" w14:textId="77777777" w:rsidR="00250159" w:rsidRDefault="00250159" w:rsidP="00250159">
      <w:pPr>
        <w:pStyle w:val="PL"/>
      </w:pPr>
      <w:r>
        <w:t xml:space="preserve">                    epTransportRefs:</w:t>
      </w:r>
    </w:p>
    <w:p w14:paraId="158D41D7" w14:textId="77777777" w:rsidR="00250159" w:rsidRDefault="00250159" w:rsidP="00250159">
      <w:pPr>
        <w:pStyle w:val="PL"/>
      </w:pPr>
      <w:r>
        <w:t xml:space="preserve">                      $ref: 'TS28623_ComDefs.yaml#/components/schemas/DnList'</w:t>
      </w:r>
    </w:p>
    <w:p w14:paraId="67238A87" w14:textId="77777777" w:rsidR="00250159" w:rsidRDefault="00250159" w:rsidP="00250159">
      <w:pPr>
        <w:pStyle w:val="PL"/>
      </w:pPr>
      <w:r>
        <w:t xml:space="preserve">    EP_N4-Single:</w:t>
      </w:r>
    </w:p>
    <w:p w14:paraId="59864A70" w14:textId="77777777" w:rsidR="00250159" w:rsidRDefault="00250159" w:rsidP="00250159">
      <w:pPr>
        <w:pStyle w:val="PL"/>
      </w:pPr>
      <w:r>
        <w:t xml:space="preserve">      allOf:</w:t>
      </w:r>
    </w:p>
    <w:p w14:paraId="0FE28C06" w14:textId="77777777" w:rsidR="00250159" w:rsidRDefault="00250159" w:rsidP="00250159">
      <w:pPr>
        <w:pStyle w:val="PL"/>
      </w:pPr>
      <w:r>
        <w:t xml:space="preserve">        - $ref: 'TS28623_GenericNrm.yaml#/components/schemas/Top'</w:t>
      </w:r>
    </w:p>
    <w:p w14:paraId="012273C9" w14:textId="77777777" w:rsidR="00250159" w:rsidRDefault="00250159" w:rsidP="00250159">
      <w:pPr>
        <w:pStyle w:val="PL"/>
      </w:pPr>
      <w:r>
        <w:t xml:space="preserve">        - type: object</w:t>
      </w:r>
    </w:p>
    <w:p w14:paraId="21C0A2F0" w14:textId="77777777" w:rsidR="00250159" w:rsidRDefault="00250159" w:rsidP="00250159">
      <w:pPr>
        <w:pStyle w:val="PL"/>
      </w:pPr>
      <w:r>
        <w:t xml:space="preserve">          properties:</w:t>
      </w:r>
    </w:p>
    <w:p w14:paraId="76379E83" w14:textId="77777777" w:rsidR="00250159" w:rsidRDefault="00250159" w:rsidP="00250159">
      <w:pPr>
        <w:pStyle w:val="PL"/>
      </w:pPr>
      <w:r>
        <w:t xml:space="preserve">            attributes:</w:t>
      </w:r>
    </w:p>
    <w:p w14:paraId="4EC8FE50" w14:textId="77777777" w:rsidR="00250159" w:rsidRDefault="00250159" w:rsidP="00250159">
      <w:pPr>
        <w:pStyle w:val="PL"/>
      </w:pPr>
      <w:r>
        <w:t xml:space="preserve">              allOf:</w:t>
      </w:r>
    </w:p>
    <w:p w14:paraId="0FD128E5" w14:textId="77777777" w:rsidR="00250159" w:rsidRDefault="00250159" w:rsidP="00250159">
      <w:pPr>
        <w:pStyle w:val="PL"/>
      </w:pPr>
      <w:r>
        <w:t xml:space="preserve">                - $ref: 'TS28623_GenericNrm.yaml#/components/schemas/EP_RP-Attr'</w:t>
      </w:r>
    </w:p>
    <w:p w14:paraId="661A86E5" w14:textId="77777777" w:rsidR="00250159" w:rsidRDefault="00250159" w:rsidP="00250159">
      <w:pPr>
        <w:pStyle w:val="PL"/>
      </w:pPr>
      <w:r>
        <w:t xml:space="preserve">                - type: object</w:t>
      </w:r>
    </w:p>
    <w:p w14:paraId="22B5F7C1" w14:textId="77777777" w:rsidR="00250159" w:rsidRDefault="00250159" w:rsidP="00250159">
      <w:pPr>
        <w:pStyle w:val="PL"/>
      </w:pPr>
      <w:r>
        <w:t xml:space="preserve">                  properties:</w:t>
      </w:r>
    </w:p>
    <w:p w14:paraId="39EE648E" w14:textId="77777777" w:rsidR="00250159" w:rsidRDefault="00250159" w:rsidP="00250159">
      <w:pPr>
        <w:pStyle w:val="PL"/>
      </w:pPr>
      <w:r>
        <w:t xml:space="preserve">                    localAddress:</w:t>
      </w:r>
    </w:p>
    <w:p w14:paraId="09947355" w14:textId="77777777" w:rsidR="00250159" w:rsidRDefault="00250159" w:rsidP="00250159">
      <w:pPr>
        <w:pStyle w:val="PL"/>
      </w:pPr>
      <w:r>
        <w:t xml:space="preserve">                      $ref: 'TS28541_NrNrm.yaml#/components/schemas/LocalAddress'</w:t>
      </w:r>
    </w:p>
    <w:p w14:paraId="1F192BE5" w14:textId="77777777" w:rsidR="00250159" w:rsidRDefault="00250159" w:rsidP="00250159">
      <w:pPr>
        <w:pStyle w:val="PL"/>
      </w:pPr>
      <w:r>
        <w:t xml:space="preserve">                    remoteAddress:</w:t>
      </w:r>
    </w:p>
    <w:p w14:paraId="23B5A385" w14:textId="77777777" w:rsidR="00250159" w:rsidRDefault="00250159" w:rsidP="00250159">
      <w:pPr>
        <w:pStyle w:val="PL"/>
      </w:pPr>
      <w:r>
        <w:t xml:space="preserve">                      $ref: 'TS28541_NrNrm.yaml#/components/schemas/RemoteAddress'</w:t>
      </w:r>
    </w:p>
    <w:p w14:paraId="0A4EE90E" w14:textId="77777777" w:rsidR="00250159" w:rsidRDefault="00250159" w:rsidP="00250159">
      <w:pPr>
        <w:pStyle w:val="PL"/>
      </w:pPr>
      <w:r>
        <w:t xml:space="preserve">    EP_N5-Single:</w:t>
      </w:r>
    </w:p>
    <w:p w14:paraId="104F795C" w14:textId="77777777" w:rsidR="00250159" w:rsidRDefault="00250159" w:rsidP="00250159">
      <w:pPr>
        <w:pStyle w:val="PL"/>
      </w:pPr>
      <w:r>
        <w:t xml:space="preserve">      allOf:</w:t>
      </w:r>
    </w:p>
    <w:p w14:paraId="53EF6589" w14:textId="77777777" w:rsidR="00250159" w:rsidRDefault="00250159" w:rsidP="00250159">
      <w:pPr>
        <w:pStyle w:val="PL"/>
      </w:pPr>
      <w:r>
        <w:t xml:space="preserve">        - $ref: 'TS28623_GenericNrm.yaml#/components/schemas/Top'</w:t>
      </w:r>
    </w:p>
    <w:p w14:paraId="22170B91" w14:textId="77777777" w:rsidR="00250159" w:rsidRDefault="00250159" w:rsidP="00250159">
      <w:pPr>
        <w:pStyle w:val="PL"/>
      </w:pPr>
      <w:r>
        <w:t xml:space="preserve">        - type: object</w:t>
      </w:r>
    </w:p>
    <w:p w14:paraId="69238880" w14:textId="77777777" w:rsidR="00250159" w:rsidRDefault="00250159" w:rsidP="00250159">
      <w:pPr>
        <w:pStyle w:val="PL"/>
      </w:pPr>
      <w:r>
        <w:t xml:space="preserve">          properties:</w:t>
      </w:r>
    </w:p>
    <w:p w14:paraId="133873A4" w14:textId="77777777" w:rsidR="00250159" w:rsidRDefault="00250159" w:rsidP="00250159">
      <w:pPr>
        <w:pStyle w:val="PL"/>
      </w:pPr>
      <w:r>
        <w:t xml:space="preserve">            attributes:</w:t>
      </w:r>
    </w:p>
    <w:p w14:paraId="77B90595" w14:textId="77777777" w:rsidR="00250159" w:rsidRDefault="00250159" w:rsidP="00250159">
      <w:pPr>
        <w:pStyle w:val="PL"/>
      </w:pPr>
      <w:r>
        <w:t xml:space="preserve">              allOf:</w:t>
      </w:r>
    </w:p>
    <w:p w14:paraId="10182F60" w14:textId="77777777" w:rsidR="00250159" w:rsidRDefault="00250159" w:rsidP="00250159">
      <w:pPr>
        <w:pStyle w:val="PL"/>
      </w:pPr>
      <w:r>
        <w:t xml:space="preserve">                - $ref: 'TS28623_GenericNrm.yaml#/components/schemas/EP_RP-Attr'</w:t>
      </w:r>
    </w:p>
    <w:p w14:paraId="0ADE2E4D" w14:textId="77777777" w:rsidR="00250159" w:rsidRDefault="00250159" w:rsidP="00250159">
      <w:pPr>
        <w:pStyle w:val="PL"/>
      </w:pPr>
      <w:r>
        <w:t xml:space="preserve">                - type: object</w:t>
      </w:r>
    </w:p>
    <w:p w14:paraId="08A2EAD6" w14:textId="77777777" w:rsidR="00250159" w:rsidRDefault="00250159" w:rsidP="00250159">
      <w:pPr>
        <w:pStyle w:val="PL"/>
      </w:pPr>
      <w:r>
        <w:t xml:space="preserve">                  properties:</w:t>
      </w:r>
    </w:p>
    <w:p w14:paraId="6D17C352" w14:textId="77777777" w:rsidR="00250159" w:rsidRDefault="00250159" w:rsidP="00250159">
      <w:pPr>
        <w:pStyle w:val="PL"/>
      </w:pPr>
      <w:r>
        <w:t xml:space="preserve">                    localAddress:</w:t>
      </w:r>
    </w:p>
    <w:p w14:paraId="43AD07BE" w14:textId="77777777" w:rsidR="00250159" w:rsidRDefault="00250159" w:rsidP="00250159">
      <w:pPr>
        <w:pStyle w:val="PL"/>
      </w:pPr>
      <w:r>
        <w:t xml:space="preserve">                      $ref: 'TS28541_NrNrm.yaml#/components/schemas/LocalAddress'</w:t>
      </w:r>
    </w:p>
    <w:p w14:paraId="600ECDAD" w14:textId="77777777" w:rsidR="00250159" w:rsidRDefault="00250159" w:rsidP="00250159">
      <w:pPr>
        <w:pStyle w:val="PL"/>
      </w:pPr>
      <w:r>
        <w:t xml:space="preserve">                    remoteAddress:</w:t>
      </w:r>
    </w:p>
    <w:p w14:paraId="32F554E4" w14:textId="77777777" w:rsidR="00250159" w:rsidRDefault="00250159" w:rsidP="00250159">
      <w:pPr>
        <w:pStyle w:val="PL"/>
      </w:pPr>
      <w:r>
        <w:t xml:space="preserve">                      $ref: 'TS28541_NrNrm.yaml#/components/schemas/RemoteAddress'</w:t>
      </w:r>
    </w:p>
    <w:p w14:paraId="08C69004" w14:textId="77777777" w:rsidR="00250159" w:rsidRDefault="00250159" w:rsidP="00250159">
      <w:pPr>
        <w:pStyle w:val="PL"/>
      </w:pPr>
      <w:r>
        <w:t xml:space="preserve">    EP_N6-Single:</w:t>
      </w:r>
    </w:p>
    <w:p w14:paraId="448F8D1E" w14:textId="77777777" w:rsidR="00250159" w:rsidRDefault="00250159" w:rsidP="00250159">
      <w:pPr>
        <w:pStyle w:val="PL"/>
      </w:pPr>
      <w:r>
        <w:t xml:space="preserve">      allOf:</w:t>
      </w:r>
    </w:p>
    <w:p w14:paraId="5225A36B" w14:textId="77777777" w:rsidR="00250159" w:rsidRDefault="00250159" w:rsidP="00250159">
      <w:pPr>
        <w:pStyle w:val="PL"/>
      </w:pPr>
      <w:r>
        <w:t xml:space="preserve">        - $ref: 'TS28623_GenericNrm.yaml#/components/schemas/Top'</w:t>
      </w:r>
    </w:p>
    <w:p w14:paraId="08FB32D1" w14:textId="77777777" w:rsidR="00250159" w:rsidRDefault="00250159" w:rsidP="00250159">
      <w:pPr>
        <w:pStyle w:val="PL"/>
      </w:pPr>
      <w:r>
        <w:t xml:space="preserve">        - type: object</w:t>
      </w:r>
    </w:p>
    <w:p w14:paraId="27D92177" w14:textId="77777777" w:rsidR="00250159" w:rsidRDefault="00250159" w:rsidP="00250159">
      <w:pPr>
        <w:pStyle w:val="PL"/>
      </w:pPr>
      <w:r>
        <w:t xml:space="preserve">          properties:</w:t>
      </w:r>
    </w:p>
    <w:p w14:paraId="4FE5AC25" w14:textId="77777777" w:rsidR="00250159" w:rsidRDefault="00250159" w:rsidP="00250159">
      <w:pPr>
        <w:pStyle w:val="PL"/>
      </w:pPr>
      <w:r>
        <w:t xml:space="preserve">            attributes:</w:t>
      </w:r>
    </w:p>
    <w:p w14:paraId="3909E015" w14:textId="77777777" w:rsidR="00250159" w:rsidRDefault="00250159" w:rsidP="00250159">
      <w:pPr>
        <w:pStyle w:val="PL"/>
      </w:pPr>
      <w:r>
        <w:t xml:space="preserve">              allOf:</w:t>
      </w:r>
    </w:p>
    <w:p w14:paraId="4AE65AE6" w14:textId="77777777" w:rsidR="00250159" w:rsidRDefault="00250159" w:rsidP="00250159">
      <w:pPr>
        <w:pStyle w:val="PL"/>
      </w:pPr>
      <w:r>
        <w:t xml:space="preserve">                - $ref: 'TS28623_GenericNrm.yaml#/components/schemas/EP_RP-Attr'</w:t>
      </w:r>
    </w:p>
    <w:p w14:paraId="0239F829" w14:textId="77777777" w:rsidR="00250159" w:rsidRDefault="00250159" w:rsidP="00250159">
      <w:pPr>
        <w:pStyle w:val="PL"/>
      </w:pPr>
      <w:r>
        <w:t xml:space="preserve">                - type: object</w:t>
      </w:r>
    </w:p>
    <w:p w14:paraId="04F1DEC4" w14:textId="77777777" w:rsidR="00250159" w:rsidRDefault="00250159" w:rsidP="00250159">
      <w:pPr>
        <w:pStyle w:val="PL"/>
      </w:pPr>
      <w:r>
        <w:t xml:space="preserve">                  properties:</w:t>
      </w:r>
    </w:p>
    <w:p w14:paraId="4DFBBC94" w14:textId="77777777" w:rsidR="00250159" w:rsidRDefault="00250159" w:rsidP="00250159">
      <w:pPr>
        <w:pStyle w:val="PL"/>
      </w:pPr>
      <w:r>
        <w:t xml:space="preserve">                    localAddress:</w:t>
      </w:r>
    </w:p>
    <w:p w14:paraId="4D7E4D27" w14:textId="77777777" w:rsidR="00250159" w:rsidRDefault="00250159" w:rsidP="00250159">
      <w:pPr>
        <w:pStyle w:val="PL"/>
      </w:pPr>
      <w:r>
        <w:t xml:space="preserve">                      $ref: 'TS28541_NrNrm.yaml#/components/schemas/LocalAddress'</w:t>
      </w:r>
    </w:p>
    <w:p w14:paraId="0162A218" w14:textId="77777777" w:rsidR="00250159" w:rsidRDefault="00250159" w:rsidP="00250159">
      <w:pPr>
        <w:pStyle w:val="PL"/>
      </w:pPr>
      <w:r>
        <w:t xml:space="preserve">                    remoteAddress:</w:t>
      </w:r>
    </w:p>
    <w:p w14:paraId="3FF12CCA" w14:textId="77777777" w:rsidR="00250159" w:rsidRDefault="00250159" w:rsidP="00250159">
      <w:pPr>
        <w:pStyle w:val="PL"/>
      </w:pPr>
      <w:r>
        <w:t xml:space="preserve">                      $ref: 'TS28541_NrNrm.yaml#/components/schemas/RemoteAddress'</w:t>
      </w:r>
    </w:p>
    <w:p w14:paraId="22501275" w14:textId="77777777" w:rsidR="00250159" w:rsidRDefault="00250159" w:rsidP="00250159">
      <w:pPr>
        <w:pStyle w:val="PL"/>
      </w:pPr>
      <w:r>
        <w:t xml:space="preserve">    EP_N7-Single:</w:t>
      </w:r>
    </w:p>
    <w:p w14:paraId="74E0E5F9" w14:textId="77777777" w:rsidR="00250159" w:rsidRDefault="00250159" w:rsidP="00250159">
      <w:pPr>
        <w:pStyle w:val="PL"/>
      </w:pPr>
      <w:r>
        <w:t xml:space="preserve">      allOf:</w:t>
      </w:r>
    </w:p>
    <w:p w14:paraId="72E368A1" w14:textId="77777777" w:rsidR="00250159" w:rsidRDefault="00250159" w:rsidP="00250159">
      <w:pPr>
        <w:pStyle w:val="PL"/>
      </w:pPr>
      <w:r>
        <w:t xml:space="preserve">        - $ref: 'TS28623_GenericNrm.yaml#/components/schemas/Top'</w:t>
      </w:r>
    </w:p>
    <w:p w14:paraId="1931ED57" w14:textId="77777777" w:rsidR="00250159" w:rsidRDefault="00250159" w:rsidP="00250159">
      <w:pPr>
        <w:pStyle w:val="PL"/>
      </w:pPr>
      <w:r>
        <w:t xml:space="preserve">        - type: object</w:t>
      </w:r>
    </w:p>
    <w:p w14:paraId="2B6AD808" w14:textId="77777777" w:rsidR="00250159" w:rsidRDefault="00250159" w:rsidP="00250159">
      <w:pPr>
        <w:pStyle w:val="PL"/>
      </w:pPr>
      <w:r>
        <w:t xml:space="preserve">          properties:</w:t>
      </w:r>
    </w:p>
    <w:p w14:paraId="3CEE71F0" w14:textId="77777777" w:rsidR="00250159" w:rsidRDefault="00250159" w:rsidP="00250159">
      <w:pPr>
        <w:pStyle w:val="PL"/>
      </w:pPr>
      <w:r>
        <w:t xml:space="preserve">            attributes:</w:t>
      </w:r>
    </w:p>
    <w:p w14:paraId="2295E585" w14:textId="77777777" w:rsidR="00250159" w:rsidRDefault="00250159" w:rsidP="00250159">
      <w:pPr>
        <w:pStyle w:val="PL"/>
      </w:pPr>
      <w:r>
        <w:t xml:space="preserve">              allOf:</w:t>
      </w:r>
    </w:p>
    <w:p w14:paraId="6B92F748" w14:textId="77777777" w:rsidR="00250159" w:rsidRDefault="00250159" w:rsidP="00250159">
      <w:pPr>
        <w:pStyle w:val="PL"/>
      </w:pPr>
      <w:r>
        <w:t xml:space="preserve">                - $ref: 'TS28623_GenericNrm.yaml#/components/schemas/EP_RP-Attr'</w:t>
      </w:r>
    </w:p>
    <w:p w14:paraId="00256871" w14:textId="77777777" w:rsidR="00250159" w:rsidRDefault="00250159" w:rsidP="00250159">
      <w:pPr>
        <w:pStyle w:val="PL"/>
      </w:pPr>
      <w:r>
        <w:t xml:space="preserve">                - type: object</w:t>
      </w:r>
    </w:p>
    <w:p w14:paraId="36245E17" w14:textId="77777777" w:rsidR="00250159" w:rsidRDefault="00250159" w:rsidP="00250159">
      <w:pPr>
        <w:pStyle w:val="PL"/>
      </w:pPr>
      <w:r>
        <w:t xml:space="preserve">                  properties:</w:t>
      </w:r>
    </w:p>
    <w:p w14:paraId="2C3A6430" w14:textId="77777777" w:rsidR="00250159" w:rsidRDefault="00250159" w:rsidP="00250159">
      <w:pPr>
        <w:pStyle w:val="PL"/>
      </w:pPr>
      <w:r>
        <w:t xml:space="preserve">                    localAddress:</w:t>
      </w:r>
    </w:p>
    <w:p w14:paraId="57224068" w14:textId="77777777" w:rsidR="00250159" w:rsidRDefault="00250159" w:rsidP="00250159">
      <w:pPr>
        <w:pStyle w:val="PL"/>
      </w:pPr>
      <w:r>
        <w:t xml:space="preserve">                      $ref: 'TS28541_NrNrm.yaml#/components/schemas/LocalAddress'</w:t>
      </w:r>
    </w:p>
    <w:p w14:paraId="580DADBF" w14:textId="77777777" w:rsidR="00250159" w:rsidRDefault="00250159" w:rsidP="00250159">
      <w:pPr>
        <w:pStyle w:val="PL"/>
      </w:pPr>
      <w:r>
        <w:t xml:space="preserve">                    remoteAddress:</w:t>
      </w:r>
    </w:p>
    <w:p w14:paraId="1FCF5BAB" w14:textId="77777777" w:rsidR="00250159" w:rsidRDefault="00250159" w:rsidP="00250159">
      <w:pPr>
        <w:pStyle w:val="PL"/>
      </w:pPr>
      <w:r>
        <w:t xml:space="preserve">                      $ref: 'TS28541_NrNrm.yaml#/components/schemas/RemoteAddress'</w:t>
      </w:r>
    </w:p>
    <w:p w14:paraId="70FC7C72" w14:textId="77777777" w:rsidR="00250159" w:rsidRDefault="00250159" w:rsidP="00250159">
      <w:pPr>
        <w:pStyle w:val="PL"/>
      </w:pPr>
      <w:r>
        <w:t xml:space="preserve">    EP_N8-Single:</w:t>
      </w:r>
    </w:p>
    <w:p w14:paraId="213F0CA3" w14:textId="77777777" w:rsidR="00250159" w:rsidRDefault="00250159" w:rsidP="00250159">
      <w:pPr>
        <w:pStyle w:val="PL"/>
      </w:pPr>
      <w:r>
        <w:t xml:space="preserve">      allOf:</w:t>
      </w:r>
    </w:p>
    <w:p w14:paraId="0AD4A05C" w14:textId="77777777" w:rsidR="00250159" w:rsidRDefault="00250159" w:rsidP="00250159">
      <w:pPr>
        <w:pStyle w:val="PL"/>
      </w:pPr>
      <w:r>
        <w:t xml:space="preserve">        - $ref: 'TS28623_GenericNrm.yaml#/components/schemas/Top'</w:t>
      </w:r>
    </w:p>
    <w:p w14:paraId="1A18A66B" w14:textId="77777777" w:rsidR="00250159" w:rsidRDefault="00250159" w:rsidP="00250159">
      <w:pPr>
        <w:pStyle w:val="PL"/>
      </w:pPr>
      <w:r>
        <w:t xml:space="preserve">        - type: object</w:t>
      </w:r>
    </w:p>
    <w:p w14:paraId="3EB504CD" w14:textId="77777777" w:rsidR="00250159" w:rsidRDefault="00250159" w:rsidP="00250159">
      <w:pPr>
        <w:pStyle w:val="PL"/>
      </w:pPr>
      <w:r>
        <w:t xml:space="preserve">          properties:</w:t>
      </w:r>
    </w:p>
    <w:p w14:paraId="41861393" w14:textId="77777777" w:rsidR="00250159" w:rsidRDefault="00250159" w:rsidP="00250159">
      <w:pPr>
        <w:pStyle w:val="PL"/>
      </w:pPr>
      <w:r>
        <w:t xml:space="preserve">            attributes:</w:t>
      </w:r>
    </w:p>
    <w:p w14:paraId="4FA9C5D8" w14:textId="77777777" w:rsidR="00250159" w:rsidRDefault="00250159" w:rsidP="00250159">
      <w:pPr>
        <w:pStyle w:val="PL"/>
      </w:pPr>
      <w:r>
        <w:t xml:space="preserve">              allOf:</w:t>
      </w:r>
    </w:p>
    <w:p w14:paraId="3F17C856" w14:textId="77777777" w:rsidR="00250159" w:rsidRDefault="00250159" w:rsidP="00250159">
      <w:pPr>
        <w:pStyle w:val="PL"/>
      </w:pPr>
      <w:r>
        <w:t xml:space="preserve">                - $ref: 'TS28623_GenericNrm.yaml#/components/schemas/EP_RP-Attr'</w:t>
      </w:r>
    </w:p>
    <w:p w14:paraId="0E6D4F0E" w14:textId="77777777" w:rsidR="00250159" w:rsidRDefault="00250159" w:rsidP="00250159">
      <w:pPr>
        <w:pStyle w:val="PL"/>
      </w:pPr>
      <w:r>
        <w:t xml:space="preserve">                - type: object</w:t>
      </w:r>
    </w:p>
    <w:p w14:paraId="127E8E53" w14:textId="77777777" w:rsidR="00250159" w:rsidRDefault="00250159" w:rsidP="00250159">
      <w:pPr>
        <w:pStyle w:val="PL"/>
      </w:pPr>
      <w:r>
        <w:t xml:space="preserve">                  properties:</w:t>
      </w:r>
    </w:p>
    <w:p w14:paraId="1C26CF82" w14:textId="77777777" w:rsidR="00250159" w:rsidRDefault="00250159" w:rsidP="00250159">
      <w:pPr>
        <w:pStyle w:val="PL"/>
      </w:pPr>
      <w:r>
        <w:t xml:space="preserve">                    localAddress:</w:t>
      </w:r>
    </w:p>
    <w:p w14:paraId="17F38166" w14:textId="77777777" w:rsidR="00250159" w:rsidRDefault="00250159" w:rsidP="00250159">
      <w:pPr>
        <w:pStyle w:val="PL"/>
      </w:pPr>
      <w:r>
        <w:t xml:space="preserve">                      $ref: 'TS28541_NrNrm.yaml#/components/schemas/LocalAddress'</w:t>
      </w:r>
    </w:p>
    <w:p w14:paraId="73B7F15B" w14:textId="77777777" w:rsidR="00250159" w:rsidRDefault="00250159" w:rsidP="00250159">
      <w:pPr>
        <w:pStyle w:val="PL"/>
      </w:pPr>
      <w:r>
        <w:t xml:space="preserve">                    remoteAddress:</w:t>
      </w:r>
    </w:p>
    <w:p w14:paraId="72B31EF3" w14:textId="77777777" w:rsidR="00250159" w:rsidRDefault="00250159" w:rsidP="00250159">
      <w:pPr>
        <w:pStyle w:val="PL"/>
      </w:pPr>
      <w:r>
        <w:t xml:space="preserve">                      $ref: 'TS28541_NrNrm.yaml#/components/schemas/RemoteAddress'</w:t>
      </w:r>
    </w:p>
    <w:p w14:paraId="5CB749E2" w14:textId="77777777" w:rsidR="00250159" w:rsidRDefault="00250159" w:rsidP="00250159">
      <w:pPr>
        <w:pStyle w:val="PL"/>
      </w:pPr>
      <w:r>
        <w:t xml:space="preserve">    EP_N9-Single:</w:t>
      </w:r>
    </w:p>
    <w:p w14:paraId="7E9A5BCF" w14:textId="77777777" w:rsidR="00250159" w:rsidRDefault="00250159" w:rsidP="00250159">
      <w:pPr>
        <w:pStyle w:val="PL"/>
      </w:pPr>
      <w:r>
        <w:t xml:space="preserve">      allOf:</w:t>
      </w:r>
    </w:p>
    <w:p w14:paraId="02C105F2" w14:textId="77777777" w:rsidR="00250159" w:rsidRDefault="00250159" w:rsidP="00250159">
      <w:pPr>
        <w:pStyle w:val="PL"/>
      </w:pPr>
      <w:r>
        <w:t xml:space="preserve">        - $ref: 'TS28623_GenericNrm.yaml#/components/schemas/Top'</w:t>
      </w:r>
    </w:p>
    <w:p w14:paraId="420DBE33" w14:textId="77777777" w:rsidR="00250159" w:rsidRDefault="00250159" w:rsidP="00250159">
      <w:pPr>
        <w:pStyle w:val="PL"/>
      </w:pPr>
      <w:r>
        <w:t xml:space="preserve">        - type: object</w:t>
      </w:r>
    </w:p>
    <w:p w14:paraId="24468798" w14:textId="77777777" w:rsidR="00250159" w:rsidRDefault="00250159" w:rsidP="00250159">
      <w:pPr>
        <w:pStyle w:val="PL"/>
      </w:pPr>
      <w:r>
        <w:t xml:space="preserve">          properties:</w:t>
      </w:r>
    </w:p>
    <w:p w14:paraId="40CC8D43" w14:textId="77777777" w:rsidR="00250159" w:rsidRDefault="00250159" w:rsidP="00250159">
      <w:pPr>
        <w:pStyle w:val="PL"/>
      </w:pPr>
      <w:r>
        <w:t xml:space="preserve">            attributes:</w:t>
      </w:r>
    </w:p>
    <w:p w14:paraId="02542247" w14:textId="77777777" w:rsidR="00250159" w:rsidRDefault="00250159" w:rsidP="00250159">
      <w:pPr>
        <w:pStyle w:val="PL"/>
      </w:pPr>
      <w:r>
        <w:t xml:space="preserve">              allOf:</w:t>
      </w:r>
    </w:p>
    <w:p w14:paraId="70B3B696" w14:textId="77777777" w:rsidR="00250159" w:rsidRDefault="00250159" w:rsidP="00250159">
      <w:pPr>
        <w:pStyle w:val="PL"/>
      </w:pPr>
      <w:r>
        <w:t xml:space="preserve">                - $ref: 'TS28623_GenericNrm.yaml#/components/schemas/EP_RP-Attr'</w:t>
      </w:r>
    </w:p>
    <w:p w14:paraId="39708C8F" w14:textId="77777777" w:rsidR="00250159" w:rsidRDefault="00250159" w:rsidP="00250159">
      <w:pPr>
        <w:pStyle w:val="PL"/>
      </w:pPr>
      <w:r>
        <w:t xml:space="preserve">                - type: object</w:t>
      </w:r>
    </w:p>
    <w:p w14:paraId="2DCD224B" w14:textId="77777777" w:rsidR="00250159" w:rsidRDefault="00250159" w:rsidP="00250159">
      <w:pPr>
        <w:pStyle w:val="PL"/>
      </w:pPr>
      <w:r>
        <w:t xml:space="preserve">                  properties:</w:t>
      </w:r>
    </w:p>
    <w:p w14:paraId="31A950A4" w14:textId="77777777" w:rsidR="00250159" w:rsidRDefault="00250159" w:rsidP="00250159">
      <w:pPr>
        <w:pStyle w:val="PL"/>
      </w:pPr>
      <w:r>
        <w:t xml:space="preserve">                    localAddress:</w:t>
      </w:r>
    </w:p>
    <w:p w14:paraId="478782A9" w14:textId="77777777" w:rsidR="00250159" w:rsidRDefault="00250159" w:rsidP="00250159">
      <w:pPr>
        <w:pStyle w:val="PL"/>
      </w:pPr>
      <w:r>
        <w:t xml:space="preserve">                      $ref: 'TS28541_NrNrm.yaml#/components/schemas/LocalAddress'</w:t>
      </w:r>
    </w:p>
    <w:p w14:paraId="34AC7A7E" w14:textId="77777777" w:rsidR="00250159" w:rsidRDefault="00250159" w:rsidP="00250159">
      <w:pPr>
        <w:pStyle w:val="PL"/>
      </w:pPr>
      <w:r>
        <w:t xml:space="preserve">                    remoteAddress:</w:t>
      </w:r>
    </w:p>
    <w:p w14:paraId="57E3F93B" w14:textId="77777777" w:rsidR="00250159" w:rsidRDefault="00250159" w:rsidP="00250159">
      <w:pPr>
        <w:pStyle w:val="PL"/>
      </w:pPr>
      <w:r>
        <w:t xml:space="preserve">                      $ref: 'TS28541_NrNrm.yaml#/components/schemas/RemoteAddress'</w:t>
      </w:r>
    </w:p>
    <w:p w14:paraId="5FDD34E2" w14:textId="77777777" w:rsidR="00250159" w:rsidRDefault="00250159" w:rsidP="00250159">
      <w:pPr>
        <w:pStyle w:val="PL"/>
      </w:pPr>
      <w:r>
        <w:t xml:space="preserve">    EP_N10-Single:</w:t>
      </w:r>
    </w:p>
    <w:p w14:paraId="4442A3E2" w14:textId="77777777" w:rsidR="00250159" w:rsidRDefault="00250159" w:rsidP="00250159">
      <w:pPr>
        <w:pStyle w:val="PL"/>
      </w:pPr>
      <w:r>
        <w:t xml:space="preserve">      allOf:</w:t>
      </w:r>
    </w:p>
    <w:p w14:paraId="4B95F084" w14:textId="77777777" w:rsidR="00250159" w:rsidRDefault="00250159" w:rsidP="00250159">
      <w:pPr>
        <w:pStyle w:val="PL"/>
      </w:pPr>
      <w:r>
        <w:t xml:space="preserve">        - $ref: 'TS28623_GenericNrm.yaml#/components/schemas/Top'</w:t>
      </w:r>
    </w:p>
    <w:p w14:paraId="5238C282" w14:textId="77777777" w:rsidR="00250159" w:rsidRDefault="00250159" w:rsidP="00250159">
      <w:pPr>
        <w:pStyle w:val="PL"/>
      </w:pPr>
      <w:r>
        <w:t xml:space="preserve">        - type: object</w:t>
      </w:r>
    </w:p>
    <w:p w14:paraId="668AC4CC" w14:textId="77777777" w:rsidR="00250159" w:rsidRDefault="00250159" w:rsidP="00250159">
      <w:pPr>
        <w:pStyle w:val="PL"/>
      </w:pPr>
      <w:r>
        <w:t xml:space="preserve">          properties:</w:t>
      </w:r>
    </w:p>
    <w:p w14:paraId="74ACC290" w14:textId="77777777" w:rsidR="00250159" w:rsidRDefault="00250159" w:rsidP="00250159">
      <w:pPr>
        <w:pStyle w:val="PL"/>
      </w:pPr>
      <w:r>
        <w:t xml:space="preserve">            attributes:</w:t>
      </w:r>
    </w:p>
    <w:p w14:paraId="22B10334" w14:textId="77777777" w:rsidR="00250159" w:rsidRDefault="00250159" w:rsidP="00250159">
      <w:pPr>
        <w:pStyle w:val="PL"/>
      </w:pPr>
      <w:r>
        <w:t xml:space="preserve">              allOf:</w:t>
      </w:r>
    </w:p>
    <w:p w14:paraId="7BD4A326" w14:textId="77777777" w:rsidR="00250159" w:rsidRDefault="00250159" w:rsidP="00250159">
      <w:pPr>
        <w:pStyle w:val="PL"/>
      </w:pPr>
      <w:r>
        <w:t xml:space="preserve">                - $ref: 'TS28623_GenericNrm.yaml#/components/schemas/EP_RP-Attr'</w:t>
      </w:r>
    </w:p>
    <w:p w14:paraId="2783F107" w14:textId="77777777" w:rsidR="00250159" w:rsidRDefault="00250159" w:rsidP="00250159">
      <w:pPr>
        <w:pStyle w:val="PL"/>
      </w:pPr>
      <w:r>
        <w:t xml:space="preserve">                - type: object</w:t>
      </w:r>
    </w:p>
    <w:p w14:paraId="0BC255B7" w14:textId="77777777" w:rsidR="00250159" w:rsidRDefault="00250159" w:rsidP="00250159">
      <w:pPr>
        <w:pStyle w:val="PL"/>
      </w:pPr>
      <w:r>
        <w:t xml:space="preserve">                  properties:</w:t>
      </w:r>
    </w:p>
    <w:p w14:paraId="395EFB7D" w14:textId="77777777" w:rsidR="00250159" w:rsidRDefault="00250159" w:rsidP="00250159">
      <w:pPr>
        <w:pStyle w:val="PL"/>
      </w:pPr>
      <w:r>
        <w:t xml:space="preserve">                    localAddress:</w:t>
      </w:r>
    </w:p>
    <w:p w14:paraId="0BE2B21F" w14:textId="77777777" w:rsidR="00250159" w:rsidRDefault="00250159" w:rsidP="00250159">
      <w:pPr>
        <w:pStyle w:val="PL"/>
      </w:pPr>
      <w:r>
        <w:t xml:space="preserve">                      $ref: 'TS28541_NrNrm.yaml#/components/schemas/LocalAddress'</w:t>
      </w:r>
    </w:p>
    <w:p w14:paraId="12D7FC39" w14:textId="77777777" w:rsidR="00250159" w:rsidRDefault="00250159" w:rsidP="00250159">
      <w:pPr>
        <w:pStyle w:val="PL"/>
      </w:pPr>
      <w:r>
        <w:t xml:space="preserve">                    remoteAddress:</w:t>
      </w:r>
    </w:p>
    <w:p w14:paraId="02F3C996" w14:textId="77777777" w:rsidR="00250159" w:rsidRDefault="00250159" w:rsidP="00250159">
      <w:pPr>
        <w:pStyle w:val="PL"/>
      </w:pPr>
      <w:r>
        <w:t xml:space="preserve">                      $ref: 'TS28541_NrNrm.yaml#/components/schemas/RemoteAddress'</w:t>
      </w:r>
    </w:p>
    <w:p w14:paraId="5D893FC7" w14:textId="77777777" w:rsidR="00250159" w:rsidRDefault="00250159" w:rsidP="00250159">
      <w:pPr>
        <w:pStyle w:val="PL"/>
      </w:pPr>
      <w:r>
        <w:t xml:space="preserve">    EP_N11-Single:</w:t>
      </w:r>
    </w:p>
    <w:p w14:paraId="7560AFA6" w14:textId="77777777" w:rsidR="00250159" w:rsidRDefault="00250159" w:rsidP="00250159">
      <w:pPr>
        <w:pStyle w:val="PL"/>
      </w:pPr>
      <w:r>
        <w:t xml:space="preserve">      allOf:</w:t>
      </w:r>
    </w:p>
    <w:p w14:paraId="193F7BE7" w14:textId="77777777" w:rsidR="00250159" w:rsidRDefault="00250159" w:rsidP="00250159">
      <w:pPr>
        <w:pStyle w:val="PL"/>
      </w:pPr>
      <w:r>
        <w:t xml:space="preserve">        - $ref: 'TS28623_GenericNrm.yaml#/components/schemas/Top'</w:t>
      </w:r>
    </w:p>
    <w:p w14:paraId="3381057D" w14:textId="77777777" w:rsidR="00250159" w:rsidRDefault="00250159" w:rsidP="00250159">
      <w:pPr>
        <w:pStyle w:val="PL"/>
      </w:pPr>
      <w:r>
        <w:t xml:space="preserve">        - type: object</w:t>
      </w:r>
    </w:p>
    <w:p w14:paraId="77BC6B91" w14:textId="77777777" w:rsidR="00250159" w:rsidRDefault="00250159" w:rsidP="00250159">
      <w:pPr>
        <w:pStyle w:val="PL"/>
      </w:pPr>
      <w:r>
        <w:t xml:space="preserve">          properties:</w:t>
      </w:r>
    </w:p>
    <w:p w14:paraId="12778DBE" w14:textId="77777777" w:rsidR="00250159" w:rsidRDefault="00250159" w:rsidP="00250159">
      <w:pPr>
        <w:pStyle w:val="PL"/>
      </w:pPr>
      <w:r>
        <w:t xml:space="preserve">            attributes:</w:t>
      </w:r>
    </w:p>
    <w:p w14:paraId="0F857370" w14:textId="77777777" w:rsidR="00250159" w:rsidRDefault="00250159" w:rsidP="00250159">
      <w:pPr>
        <w:pStyle w:val="PL"/>
      </w:pPr>
      <w:r>
        <w:t xml:space="preserve">              allOf:</w:t>
      </w:r>
    </w:p>
    <w:p w14:paraId="0DAA591F" w14:textId="77777777" w:rsidR="00250159" w:rsidRDefault="00250159" w:rsidP="00250159">
      <w:pPr>
        <w:pStyle w:val="PL"/>
      </w:pPr>
      <w:r>
        <w:t xml:space="preserve">                - $ref: 'TS28623_GenericNrm.yaml#/components/schemas/EP_RP-Attr'</w:t>
      </w:r>
    </w:p>
    <w:p w14:paraId="5B29AE09" w14:textId="77777777" w:rsidR="00250159" w:rsidRDefault="00250159" w:rsidP="00250159">
      <w:pPr>
        <w:pStyle w:val="PL"/>
      </w:pPr>
      <w:r>
        <w:t xml:space="preserve">                - type: object</w:t>
      </w:r>
    </w:p>
    <w:p w14:paraId="69067CD0" w14:textId="77777777" w:rsidR="00250159" w:rsidRDefault="00250159" w:rsidP="00250159">
      <w:pPr>
        <w:pStyle w:val="PL"/>
      </w:pPr>
      <w:r>
        <w:t xml:space="preserve">                  properties:</w:t>
      </w:r>
    </w:p>
    <w:p w14:paraId="38EF26D5" w14:textId="77777777" w:rsidR="00250159" w:rsidRDefault="00250159" w:rsidP="00250159">
      <w:pPr>
        <w:pStyle w:val="PL"/>
      </w:pPr>
      <w:r>
        <w:t xml:space="preserve">                    localAddress:</w:t>
      </w:r>
    </w:p>
    <w:p w14:paraId="49B1891A" w14:textId="77777777" w:rsidR="00250159" w:rsidRDefault="00250159" w:rsidP="00250159">
      <w:pPr>
        <w:pStyle w:val="PL"/>
      </w:pPr>
      <w:r>
        <w:t xml:space="preserve">                      $ref: 'TS28541_NrNrm.yaml#/components/schemas/LocalAddress'</w:t>
      </w:r>
    </w:p>
    <w:p w14:paraId="3AE58E7A" w14:textId="77777777" w:rsidR="00250159" w:rsidRDefault="00250159" w:rsidP="00250159">
      <w:pPr>
        <w:pStyle w:val="PL"/>
      </w:pPr>
      <w:r>
        <w:t xml:space="preserve">                    remoteAddress:</w:t>
      </w:r>
    </w:p>
    <w:p w14:paraId="1397A49B" w14:textId="77777777" w:rsidR="00250159" w:rsidRDefault="00250159" w:rsidP="00250159">
      <w:pPr>
        <w:pStyle w:val="PL"/>
      </w:pPr>
      <w:r>
        <w:t xml:space="preserve">                      $ref: 'TS28541_NrNrm.yaml#/components/schemas/RemoteAddress'</w:t>
      </w:r>
    </w:p>
    <w:p w14:paraId="3B929052" w14:textId="77777777" w:rsidR="00250159" w:rsidRDefault="00250159" w:rsidP="00250159">
      <w:pPr>
        <w:pStyle w:val="PL"/>
      </w:pPr>
      <w:r>
        <w:t xml:space="preserve">    EP_N12-Single:</w:t>
      </w:r>
    </w:p>
    <w:p w14:paraId="00B7749B" w14:textId="77777777" w:rsidR="00250159" w:rsidRDefault="00250159" w:rsidP="00250159">
      <w:pPr>
        <w:pStyle w:val="PL"/>
      </w:pPr>
      <w:r>
        <w:t xml:space="preserve">      allOf:</w:t>
      </w:r>
    </w:p>
    <w:p w14:paraId="1901177B" w14:textId="77777777" w:rsidR="00250159" w:rsidRDefault="00250159" w:rsidP="00250159">
      <w:pPr>
        <w:pStyle w:val="PL"/>
      </w:pPr>
      <w:r>
        <w:t xml:space="preserve">        - $ref: 'TS28623_GenericNrm.yaml#/components/schemas/Top'</w:t>
      </w:r>
    </w:p>
    <w:p w14:paraId="59EE93DD" w14:textId="77777777" w:rsidR="00250159" w:rsidRDefault="00250159" w:rsidP="00250159">
      <w:pPr>
        <w:pStyle w:val="PL"/>
      </w:pPr>
      <w:r>
        <w:t xml:space="preserve">        - type: object</w:t>
      </w:r>
    </w:p>
    <w:p w14:paraId="30AB63E2" w14:textId="77777777" w:rsidR="00250159" w:rsidRDefault="00250159" w:rsidP="00250159">
      <w:pPr>
        <w:pStyle w:val="PL"/>
      </w:pPr>
      <w:r>
        <w:t xml:space="preserve">          properties:</w:t>
      </w:r>
    </w:p>
    <w:p w14:paraId="3A23A81F" w14:textId="77777777" w:rsidR="00250159" w:rsidRDefault="00250159" w:rsidP="00250159">
      <w:pPr>
        <w:pStyle w:val="PL"/>
      </w:pPr>
      <w:r>
        <w:t xml:space="preserve">            attributes:</w:t>
      </w:r>
    </w:p>
    <w:p w14:paraId="04F590FF" w14:textId="77777777" w:rsidR="00250159" w:rsidRDefault="00250159" w:rsidP="00250159">
      <w:pPr>
        <w:pStyle w:val="PL"/>
      </w:pPr>
      <w:r>
        <w:t xml:space="preserve">              allOf:</w:t>
      </w:r>
    </w:p>
    <w:p w14:paraId="5BC8310B" w14:textId="77777777" w:rsidR="00250159" w:rsidRDefault="00250159" w:rsidP="00250159">
      <w:pPr>
        <w:pStyle w:val="PL"/>
      </w:pPr>
      <w:r>
        <w:t xml:space="preserve">                - $ref: 'TS28623_GenericNrm.yaml#/components/schemas/EP_RP-Attr'</w:t>
      </w:r>
    </w:p>
    <w:p w14:paraId="2A0E6BDB" w14:textId="77777777" w:rsidR="00250159" w:rsidRDefault="00250159" w:rsidP="00250159">
      <w:pPr>
        <w:pStyle w:val="PL"/>
      </w:pPr>
      <w:r>
        <w:t xml:space="preserve">                - type: object</w:t>
      </w:r>
    </w:p>
    <w:p w14:paraId="064C89E1" w14:textId="77777777" w:rsidR="00250159" w:rsidRDefault="00250159" w:rsidP="00250159">
      <w:pPr>
        <w:pStyle w:val="PL"/>
      </w:pPr>
      <w:r>
        <w:t xml:space="preserve">                  properties:</w:t>
      </w:r>
    </w:p>
    <w:p w14:paraId="41521DA2" w14:textId="77777777" w:rsidR="00250159" w:rsidRDefault="00250159" w:rsidP="00250159">
      <w:pPr>
        <w:pStyle w:val="PL"/>
      </w:pPr>
      <w:r>
        <w:t xml:space="preserve">                    localAddress:</w:t>
      </w:r>
    </w:p>
    <w:p w14:paraId="06479FBB" w14:textId="77777777" w:rsidR="00250159" w:rsidRDefault="00250159" w:rsidP="00250159">
      <w:pPr>
        <w:pStyle w:val="PL"/>
      </w:pPr>
      <w:r>
        <w:t xml:space="preserve">                      $ref: 'TS28541_NrNrm.yaml#/components/schemas/LocalAddress'</w:t>
      </w:r>
    </w:p>
    <w:p w14:paraId="04C76E2D" w14:textId="77777777" w:rsidR="00250159" w:rsidRDefault="00250159" w:rsidP="00250159">
      <w:pPr>
        <w:pStyle w:val="PL"/>
      </w:pPr>
      <w:r>
        <w:t xml:space="preserve">                    remoteAddress:</w:t>
      </w:r>
    </w:p>
    <w:p w14:paraId="71DA7263" w14:textId="77777777" w:rsidR="00250159" w:rsidRDefault="00250159" w:rsidP="00250159">
      <w:pPr>
        <w:pStyle w:val="PL"/>
      </w:pPr>
      <w:r>
        <w:t xml:space="preserve">                      $ref: 'TS28541_NrNrm.yaml#/components/schemas/RemoteAddress'</w:t>
      </w:r>
    </w:p>
    <w:p w14:paraId="64632916" w14:textId="77777777" w:rsidR="00250159" w:rsidRDefault="00250159" w:rsidP="00250159">
      <w:pPr>
        <w:pStyle w:val="PL"/>
      </w:pPr>
      <w:r>
        <w:t xml:space="preserve">    EP_N13-Single:</w:t>
      </w:r>
    </w:p>
    <w:p w14:paraId="4B2C2B33" w14:textId="77777777" w:rsidR="00250159" w:rsidRDefault="00250159" w:rsidP="00250159">
      <w:pPr>
        <w:pStyle w:val="PL"/>
      </w:pPr>
      <w:r>
        <w:t xml:space="preserve">      allOf:</w:t>
      </w:r>
    </w:p>
    <w:p w14:paraId="7882272E" w14:textId="77777777" w:rsidR="00250159" w:rsidRDefault="00250159" w:rsidP="00250159">
      <w:pPr>
        <w:pStyle w:val="PL"/>
      </w:pPr>
      <w:r>
        <w:t xml:space="preserve">        - $ref: 'TS28623_GenericNrm.yaml#/components/schemas/Top'</w:t>
      </w:r>
    </w:p>
    <w:p w14:paraId="3425FFE1" w14:textId="77777777" w:rsidR="00250159" w:rsidRDefault="00250159" w:rsidP="00250159">
      <w:pPr>
        <w:pStyle w:val="PL"/>
      </w:pPr>
      <w:r>
        <w:t xml:space="preserve">        - type: object</w:t>
      </w:r>
    </w:p>
    <w:p w14:paraId="30D6316E" w14:textId="77777777" w:rsidR="00250159" w:rsidRDefault="00250159" w:rsidP="00250159">
      <w:pPr>
        <w:pStyle w:val="PL"/>
      </w:pPr>
      <w:r>
        <w:t xml:space="preserve">          properties:</w:t>
      </w:r>
    </w:p>
    <w:p w14:paraId="243328DF" w14:textId="77777777" w:rsidR="00250159" w:rsidRDefault="00250159" w:rsidP="00250159">
      <w:pPr>
        <w:pStyle w:val="PL"/>
      </w:pPr>
      <w:r>
        <w:t xml:space="preserve">            attributes:</w:t>
      </w:r>
    </w:p>
    <w:p w14:paraId="59B3B9AB" w14:textId="77777777" w:rsidR="00250159" w:rsidRDefault="00250159" w:rsidP="00250159">
      <w:pPr>
        <w:pStyle w:val="PL"/>
      </w:pPr>
      <w:r>
        <w:t xml:space="preserve">              allOf:</w:t>
      </w:r>
    </w:p>
    <w:p w14:paraId="5EE6B9F9" w14:textId="77777777" w:rsidR="00250159" w:rsidRDefault="00250159" w:rsidP="00250159">
      <w:pPr>
        <w:pStyle w:val="PL"/>
      </w:pPr>
      <w:r>
        <w:t xml:space="preserve">                - $ref: 'TS28623_GenericNrm.yaml#/components/schemas/EP_RP-Attr'</w:t>
      </w:r>
    </w:p>
    <w:p w14:paraId="54797207" w14:textId="77777777" w:rsidR="00250159" w:rsidRDefault="00250159" w:rsidP="00250159">
      <w:pPr>
        <w:pStyle w:val="PL"/>
      </w:pPr>
      <w:r>
        <w:t xml:space="preserve">                - type: object</w:t>
      </w:r>
    </w:p>
    <w:p w14:paraId="521857F3" w14:textId="77777777" w:rsidR="00250159" w:rsidRDefault="00250159" w:rsidP="00250159">
      <w:pPr>
        <w:pStyle w:val="PL"/>
      </w:pPr>
      <w:r>
        <w:t xml:space="preserve">                  properties:</w:t>
      </w:r>
    </w:p>
    <w:p w14:paraId="0AF2E437" w14:textId="77777777" w:rsidR="00250159" w:rsidRDefault="00250159" w:rsidP="00250159">
      <w:pPr>
        <w:pStyle w:val="PL"/>
      </w:pPr>
      <w:r>
        <w:t xml:space="preserve">                    localAddress:</w:t>
      </w:r>
    </w:p>
    <w:p w14:paraId="2329CAC7" w14:textId="77777777" w:rsidR="00250159" w:rsidRDefault="00250159" w:rsidP="00250159">
      <w:pPr>
        <w:pStyle w:val="PL"/>
      </w:pPr>
      <w:r>
        <w:t xml:space="preserve">                      $ref: 'TS28541_NrNrm.yaml#/components/schemas/LocalAddress'</w:t>
      </w:r>
    </w:p>
    <w:p w14:paraId="155501FF" w14:textId="77777777" w:rsidR="00250159" w:rsidRDefault="00250159" w:rsidP="00250159">
      <w:pPr>
        <w:pStyle w:val="PL"/>
      </w:pPr>
      <w:r>
        <w:t xml:space="preserve">                    remoteAddress:</w:t>
      </w:r>
    </w:p>
    <w:p w14:paraId="793A54F9" w14:textId="77777777" w:rsidR="00250159" w:rsidRDefault="00250159" w:rsidP="00250159">
      <w:pPr>
        <w:pStyle w:val="PL"/>
      </w:pPr>
      <w:r>
        <w:t xml:space="preserve">                      $ref: 'TS28541_NrNrm.yaml#/components/schemas/RemoteAddress'</w:t>
      </w:r>
    </w:p>
    <w:p w14:paraId="4DDABD48" w14:textId="77777777" w:rsidR="00250159" w:rsidRDefault="00250159" w:rsidP="00250159">
      <w:pPr>
        <w:pStyle w:val="PL"/>
      </w:pPr>
      <w:r>
        <w:t xml:space="preserve">    EP_N14-Single:</w:t>
      </w:r>
    </w:p>
    <w:p w14:paraId="5B9C517D" w14:textId="77777777" w:rsidR="00250159" w:rsidRDefault="00250159" w:rsidP="00250159">
      <w:pPr>
        <w:pStyle w:val="PL"/>
      </w:pPr>
      <w:r>
        <w:t xml:space="preserve">      allOf:</w:t>
      </w:r>
    </w:p>
    <w:p w14:paraId="16EF1C8D" w14:textId="77777777" w:rsidR="00250159" w:rsidRDefault="00250159" w:rsidP="00250159">
      <w:pPr>
        <w:pStyle w:val="PL"/>
      </w:pPr>
      <w:r>
        <w:t xml:space="preserve">        - $ref: 'TS28623_GenericNrm.yaml#/components/schemas/Top'</w:t>
      </w:r>
    </w:p>
    <w:p w14:paraId="6E271587" w14:textId="77777777" w:rsidR="00250159" w:rsidRDefault="00250159" w:rsidP="00250159">
      <w:pPr>
        <w:pStyle w:val="PL"/>
      </w:pPr>
      <w:r>
        <w:t xml:space="preserve">        - type: object</w:t>
      </w:r>
    </w:p>
    <w:p w14:paraId="6C71C0BF" w14:textId="77777777" w:rsidR="00250159" w:rsidRDefault="00250159" w:rsidP="00250159">
      <w:pPr>
        <w:pStyle w:val="PL"/>
      </w:pPr>
      <w:r>
        <w:t xml:space="preserve">          properties:</w:t>
      </w:r>
    </w:p>
    <w:p w14:paraId="62FC3E05" w14:textId="77777777" w:rsidR="00250159" w:rsidRDefault="00250159" w:rsidP="00250159">
      <w:pPr>
        <w:pStyle w:val="PL"/>
      </w:pPr>
      <w:r>
        <w:t xml:space="preserve">            attributes:</w:t>
      </w:r>
    </w:p>
    <w:p w14:paraId="01E42F8B" w14:textId="77777777" w:rsidR="00250159" w:rsidRDefault="00250159" w:rsidP="00250159">
      <w:pPr>
        <w:pStyle w:val="PL"/>
      </w:pPr>
      <w:r>
        <w:t xml:space="preserve">              allOf:</w:t>
      </w:r>
    </w:p>
    <w:p w14:paraId="2A00A64A" w14:textId="77777777" w:rsidR="00250159" w:rsidRDefault="00250159" w:rsidP="00250159">
      <w:pPr>
        <w:pStyle w:val="PL"/>
      </w:pPr>
      <w:r>
        <w:t xml:space="preserve">                - $ref: 'TS28623_GenericNrm.yaml#/components/schemas/EP_RP-Attr'</w:t>
      </w:r>
    </w:p>
    <w:p w14:paraId="75F8209A" w14:textId="77777777" w:rsidR="00250159" w:rsidRDefault="00250159" w:rsidP="00250159">
      <w:pPr>
        <w:pStyle w:val="PL"/>
      </w:pPr>
      <w:r>
        <w:t xml:space="preserve">                - type: object</w:t>
      </w:r>
    </w:p>
    <w:p w14:paraId="4B079BDF" w14:textId="77777777" w:rsidR="00250159" w:rsidRDefault="00250159" w:rsidP="00250159">
      <w:pPr>
        <w:pStyle w:val="PL"/>
      </w:pPr>
      <w:r>
        <w:t xml:space="preserve">                  properties:</w:t>
      </w:r>
    </w:p>
    <w:p w14:paraId="7DF39173" w14:textId="77777777" w:rsidR="00250159" w:rsidRDefault="00250159" w:rsidP="00250159">
      <w:pPr>
        <w:pStyle w:val="PL"/>
      </w:pPr>
      <w:r>
        <w:t xml:space="preserve">                    localAddress:</w:t>
      </w:r>
    </w:p>
    <w:p w14:paraId="041FE802" w14:textId="77777777" w:rsidR="00250159" w:rsidRDefault="00250159" w:rsidP="00250159">
      <w:pPr>
        <w:pStyle w:val="PL"/>
      </w:pPr>
      <w:r>
        <w:t xml:space="preserve">                      $ref: 'TS28541_NrNrm.yaml#/components/schemas/LocalAddress'</w:t>
      </w:r>
    </w:p>
    <w:p w14:paraId="571458AF" w14:textId="77777777" w:rsidR="00250159" w:rsidRDefault="00250159" w:rsidP="00250159">
      <w:pPr>
        <w:pStyle w:val="PL"/>
      </w:pPr>
      <w:r>
        <w:t xml:space="preserve">                    remoteAddress:</w:t>
      </w:r>
    </w:p>
    <w:p w14:paraId="429B281C" w14:textId="77777777" w:rsidR="00250159" w:rsidRDefault="00250159" w:rsidP="00250159">
      <w:pPr>
        <w:pStyle w:val="PL"/>
      </w:pPr>
      <w:r>
        <w:t xml:space="preserve">                      $ref: 'TS28541_NrNrm.yaml#/components/schemas/RemoteAddress'</w:t>
      </w:r>
    </w:p>
    <w:p w14:paraId="555EA1A6" w14:textId="77777777" w:rsidR="00250159" w:rsidRDefault="00250159" w:rsidP="00250159">
      <w:pPr>
        <w:pStyle w:val="PL"/>
      </w:pPr>
      <w:r>
        <w:t xml:space="preserve">    EP_N15-Single:</w:t>
      </w:r>
    </w:p>
    <w:p w14:paraId="2A6C313A" w14:textId="77777777" w:rsidR="00250159" w:rsidRDefault="00250159" w:rsidP="00250159">
      <w:pPr>
        <w:pStyle w:val="PL"/>
      </w:pPr>
      <w:r>
        <w:t xml:space="preserve">      allOf:</w:t>
      </w:r>
    </w:p>
    <w:p w14:paraId="13A94255" w14:textId="77777777" w:rsidR="00250159" w:rsidRDefault="00250159" w:rsidP="00250159">
      <w:pPr>
        <w:pStyle w:val="PL"/>
      </w:pPr>
      <w:r>
        <w:t xml:space="preserve">        - $ref: 'TS28623_GenericNrm.yaml#/components/schemas/Top'</w:t>
      </w:r>
    </w:p>
    <w:p w14:paraId="5F627C90" w14:textId="77777777" w:rsidR="00250159" w:rsidRDefault="00250159" w:rsidP="00250159">
      <w:pPr>
        <w:pStyle w:val="PL"/>
      </w:pPr>
      <w:r>
        <w:t xml:space="preserve">        - type: object</w:t>
      </w:r>
    </w:p>
    <w:p w14:paraId="6051774D" w14:textId="77777777" w:rsidR="00250159" w:rsidRDefault="00250159" w:rsidP="00250159">
      <w:pPr>
        <w:pStyle w:val="PL"/>
      </w:pPr>
      <w:r>
        <w:t xml:space="preserve">          properties:</w:t>
      </w:r>
    </w:p>
    <w:p w14:paraId="305AC0C1" w14:textId="77777777" w:rsidR="00250159" w:rsidRDefault="00250159" w:rsidP="00250159">
      <w:pPr>
        <w:pStyle w:val="PL"/>
      </w:pPr>
      <w:r>
        <w:t xml:space="preserve">            attributes:</w:t>
      </w:r>
    </w:p>
    <w:p w14:paraId="24A188A7" w14:textId="77777777" w:rsidR="00250159" w:rsidRDefault="00250159" w:rsidP="00250159">
      <w:pPr>
        <w:pStyle w:val="PL"/>
      </w:pPr>
      <w:r>
        <w:t xml:space="preserve">              allOf:</w:t>
      </w:r>
    </w:p>
    <w:p w14:paraId="64042EA8" w14:textId="77777777" w:rsidR="00250159" w:rsidRDefault="00250159" w:rsidP="00250159">
      <w:pPr>
        <w:pStyle w:val="PL"/>
      </w:pPr>
      <w:r>
        <w:t xml:space="preserve">                - $ref: 'TS28623_GenericNrm.yaml#/components/schemas/EP_RP-Attr'</w:t>
      </w:r>
    </w:p>
    <w:p w14:paraId="0F7EC185" w14:textId="77777777" w:rsidR="00250159" w:rsidRDefault="00250159" w:rsidP="00250159">
      <w:pPr>
        <w:pStyle w:val="PL"/>
      </w:pPr>
      <w:r>
        <w:t xml:space="preserve">                - type: object</w:t>
      </w:r>
    </w:p>
    <w:p w14:paraId="0CD2C0AB" w14:textId="77777777" w:rsidR="00250159" w:rsidRDefault="00250159" w:rsidP="00250159">
      <w:pPr>
        <w:pStyle w:val="PL"/>
      </w:pPr>
      <w:r>
        <w:t xml:space="preserve">                  properties:</w:t>
      </w:r>
    </w:p>
    <w:p w14:paraId="0C362030" w14:textId="77777777" w:rsidR="00250159" w:rsidRDefault="00250159" w:rsidP="00250159">
      <w:pPr>
        <w:pStyle w:val="PL"/>
      </w:pPr>
      <w:r>
        <w:t xml:space="preserve">                    localAddress:</w:t>
      </w:r>
    </w:p>
    <w:p w14:paraId="137D9088" w14:textId="77777777" w:rsidR="00250159" w:rsidRDefault="00250159" w:rsidP="00250159">
      <w:pPr>
        <w:pStyle w:val="PL"/>
      </w:pPr>
      <w:r>
        <w:t xml:space="preserve">                      $ref: 'TS28541_NrNrm.yaml#/components/schemas/LocalAddress'</w:t>
      </w:r>
    </w:p>
    <w:p w14:paraId="531E62A2" w14:textId="77777777" w:rsidR="00250159" w:rsidRDefault="00250159" w:rsidP="00250159">
      <w:pPr>
        <w:pStyle w:val="PL"/>
      </w:pPr>
      <w:r>
        <w:t xml:space="preserve">                    remoteAddress:</w:t>
      </w:r>
    </w:p>
    <w:p w14:paraId="4FBAC7A7" w14:textId="77777777" w:rsidR="00250159" w:rsidRDefault="00250159" w:rsidP="00250159">
      <w:pPr>
        <w:pStyle w:val="PL"/>
      </w:pPr>
      <w:r>
        <w:t xml:space="preserve">                      $ref: 'TS28541_NrNrm.yaml#/components/schemas/RemoteAddress'</w:t>
      </w:r>
    </w:p>
    <w:p w14:paraId="4B8A3399" w14:textId="77777777" w:rsidR="00250159" w:rsidRDefault="00250159" w:rsidP="00250159">
      <w:pPr>
        <w:pStyle w:val="PL"/>
      </w:pPr>
      <w:r>
        <w:t xml:space="preserve">    EP_N16-Single:</w:t>
      </w:r>
    </w:p>
    <w:p w14:paraId="0FEA5DEF" w14:textId="77777777" w:rsidR="00250159" w:rsidRDefault="00250159" w:rsidP="00250159">
      <w:pPr>
        <w:pStyle w:val="PL"/>
      </w:pPr>
      <w:r>
        <w:t xml:space="preserve">      allOf:</w:t>
      </w:r>
    </w:p>
    <w:p w14:paraId="2D225C23" w14:textId="77777777" w:rsidR="00250159" w:rsidRDefault="00250159" w:rsidP="00250159">
      <w:pPr>
        <w:pStyle w:val="PL"/>
      </w:pPr>
      <w:r>
        <w:t xml:space="preserve">        - $ref: 'TS28623_GenericNrm.yaml#/components/schemas/Top'</w:t>
      </w:r>
    </w:p>
    <w:p w14:paraId="1A357B0A" w14:textId="77777777" w:rsidR="00250159" w:rsidRDefault="00250159" w:rsidP="00250159">
      <w:pPr>
        <w:pStyle w:val="PL"/>
      </w:pPr>
      <w:r>
        <w:t xml:space="preserve">        - type: object</w:t>
      </w:r>
    </w:p>
    <w:p w14:paraId="10BDFDAF" w14:textId="77777777" w:rsidR="00250159" w:rsidRDefault="00250159" w:rsidP="00250159">
      <w:pPr>
        <w:pStyle w:val="PL"/>
      </w:pPr>
      <w:r>
        <w:t xml:space="preserve">          properties:</w:t>
      </w:r>
    </w:p>
    <w:p w14:paraId="63B9EE40" w14:textId="77777777" w:rsidR="00250159" w:rsidRDefault="00250159" w:rsidP="00250159">
      <w:pPr>
        <w:pStyle w:val="PL"/>
      </w:pPr>
      <w:r>
        <w:t xml:space="preserve">            attributes:</w:t>
      </w:r>
    </w:p>
    <w:p w14:paraId="6EF5F89F" w14:textId="77777777" w:rsidR="00250159" w:rsidRDefault="00250159" w:rsidP="00250159">
      <w:pPr>
        <w:pStyle w:val="PL"/>
      </w:pPr>
      <w:r>
        <w:t xml:space="preserve">              allOf:</w:t>
      </w:r>
    </w:p>
    <w:p w14:paraId="6D4FD0C3" w14:textId="77777777" w:rsidR="00250159" w:rsidRDefault="00250159" w:rsidP="00250159">
      <w:pPr>
        <w:pStyle w:val="PL"/>
      </w:pPr>
      <w:r>
        <w:t xml:space="preserve">                - $ref: 'TS28623_GenericNrm.yaml#/components/schemas/EP_RP-Attr'</w:t>
      </w:r>
    </w:p>
    <w:p w14:paraId="2A08C359" w14:textId="77777777" w:rsidR="00250159" w:rsidRDefault="00250159" w:rsidP="00250159">
      <w:pPr>
        <w:pStyle w:val="PL"/>
      </w:pPr>
      <w:r>
        <w:t xml:space="preserve">                - type: object</w:t>
      </w:r>
    </w:p>
    <w:p w14:paraId="2D3B0693" w14:textId="77777777" w:rsidR="00250159" w:rsidRDefault="00250159" w:rsidP="00250159">
      <w:pPr>
        <w:pStyle w:val="PL"/>
      </w:pPr>
      <w:r>
        <w:t xml:space="preserve">                  properties:</w:t>
      </w:r>
    </w:p>
    <w:p w14:paraId="4C77F5B1" w14:textId="77777777" w:rsidR="00250159" w:rsidRDefault="00250159" w:rsidP="00250159">
      <w:pPr>
        <w:pStyle w:val="PL"/>
      </w:pPr>
      <w:r>
        <w:t xml:space="preserve">                    localAddress:</w:t>
      </w:r>
    </w:p>
    <w:p w14:paraId="31195B4C" w14:textId="77777777" w:rsidR="00250159" w:rsidRDefault="00250159" w:rsidP="00250159">
      <w:pPr>
        <w:pStyle w:val="PL"/>
      </w:pPr>
      <w:r>
        <w:t xml:space="preserve">                      $ref: 'TS28541_NrNrm.yaml#/components/schemas/LocalAddress'</w:t>
      </w:r>
    </w:p>
    <w:p w14:paraId="34D03DD7" w14:textId="77777777" w:rsidR="00250159" w:rsidRDefault="00250159" w:rsidP="00250159">
      <w:pPr>
        <w:pStyle w:val="PL"/>
      </w:pPr>
      <w:r>
        <w:t xml:space="preserve">                    remoteAddress:</w:t>
      </w:r>
    </w:p>
    <w:p w14:paraId="33E122AB" w14:textId="77777777" w:rsidR="00250159" w:rsidRDefault="00250159" w:rsidP="00250159">
      <w:pPr>
        <w:pStyle w:val="PL"/>
      </w:pPr>
      <w:r>
        <w:t xml:space="preserve">                      $ref: 'TS28541_NrNrm.yaml#/components/schemas/RemoteAddress'</w:t>
      </w:r>
    </w:p>
    <w:p w14:paraId="5EFBD17C" w14:textId="77777777" w:rsidR="00250159" w:rsidRDefault="00250159" w:rsidP="00250159">
      <w:pPr>
        <w:pStyle w:val="PL"/>
      </w:pPr>
      <w:r>
        <w:t xml:space="preserve">    EP_N17-Single:</w:t>
      </w:r>
    </w:p>
    <w:p w14:paraId="7DA07A4E" w14:textId="77777777" w:rsidR="00250159" w:rsidRDefault="00250159" w:rsidP="00250159">
      <w:pPr>
        <w:pStyle w:val="PL"/>
      </w:pPr>
      <w:r>
        <w:t xml:space="preserve">      allOf:</w:t>
      </w:r>
    </w:p>
    <w:p w14:paraId="1080F0A2" w14:textId="77777777" w:rsidR="00250159" w:rsidRDefault="00250159" w:rsidP="00250159">
      <w:pPr>
        <w:pStyle w:val="PL"/>
      </w:pPr>
      <w:r>
        <w:t xml:space="preserve">        - $ref: 'TS28623_GenericNrm.yaml#/components/schemas/Top'</w:t>
      </w:r>
    </w:p>
    <w:p w14:paraId="3D9C38B7" w14:textId="77777777" w:rsidR="00250159" w:rsidRDefault="00250159" w:rsidP="00250159">
      <w:pPr>
        <w:pStyle w:val="PL"/>
      </w:pPr>
      <w:r>
        <w:t xml:space="preserve">        - type: object</w:t>
      </w:r>
    </w:p>
    <w:p w14:paraId="2D38915C" w14:textId="77777777" w:rsidR="00250159" w:rsidRDefault="00250159" w:rsidP="00250159">
      <w:pPr>
        <w:pStyle w:val="PL"/>
      </w:pPr>
      <w:r>
        <w:t xml:space="preserve">          properties:</w:t>
      </w:r>
    </w:p>
    <w:p w14:paraId="6E2D37D5" w14:textId="77777777" w:rsidR="00250159" w:rsidRDefault="00250159" w:rsidP="00250159">
      <w:pPr>
        <w:pStyle w:val="PL"/>
      </w:pPr>
      <w:r>
        <w:t xml:space="preserve">            attributes:</w:t>
      </w:r>
    </w:p>
    <w:p w14:paraId="57C3D62C" w14:textId="77777777" w:rsidR="00250159" w:rsidRDefault="00250159" w:rsidP="00250159">
      <w:pPr>
        <w:pStyle w:val="PL"/>
      </w:pPr>
      <w:r>
        <w:t xml:space="preserve">              allOf:</w:t>
      </w:r>
    </w:p>
    <w:p w14:paraId="0EFC3020" w14:textId="77777777" w:rsidR="00250159" w:rsidRDefault="00250159" w:rsidP="00250159">
      <w:pPr>
        <w:pStyle w:val="PL"/>
      </w:pPr>
      <w:r>
        <w:t xml:space="preserve">                - $ref: 'TS28623_GenericNrm.yaml#/components/schemas/EP_RP-Attr'</w:t>
      </w:r>
    </w:p>
    <w:p w14:paraId="7BCF02CE" w14:textId="77777777" w:rsidR="00250159" w:rsidRDefault="00250159" w:rsidP="00250159">
      <w:pPr>
        <w:pStyle w:val="PL"/>
      </w:pPr>
      <w:r>
        <w:t xml:space="preserve">                - type: object</w:t>
      </w:r>
    </w:p>
    <w:p w14:paraId="4FAB881B" w14:textId="77777777" w:rsidR="00250159" w:rsidRDefault="00250159" w:rsidP="00250159">
      <w:pPr>
        <w:pStyle w:val="PL"/>
      </w:pPr>
      <w:r>
        <w:t xml:space="preserve">                  properties:</w:t>
      </w:r>
    </w:p>
    <w:p w14:paraId="0291439C" w14:textId="77777777" w:rsidR="00250159" w:rsidRDefault="00250159" w:rsidP="00250159">
      <w:pPr>
        <w:pStyle w:val="PL"/>
      </w:pPr>
      <w:r>
        <w:t xml:space="preserve">                    localAddress:</w:t>
      </w:r>
    </w:p>
    <w:p w14:paraId="19DB7C4F" w14:textId="77777777" w:rsidR="00250159" w:rsidRDefault="00250159" w:rsidP="00250159">
      <w:pPr>
        <w:pStyle w:val="PL"/>
      </w:pPr>
      <w:r>
        <w:t xml:space="preserve">                      $ref: 'TS28541_NrNrm.yaml#/components/schemas/LocalAddress'</w:t>
      </w:r>
    </w:p>
    <w:p w14:paraId="143CA4DE" w14:textId="77777777" w:rsidR="00250159" w:rsidRDefault="00250159" w:rsidP="00250159">
      <w:pPr>
        <w:pStyle w:val="PL"/>
      </w:pPr>
      <w:r>
        <w:t xml:space="preserve">                    remoteAddress:</w:t>
      </w:r>
    </w:p>
    <w:p w14:paraId="758D8BAC" w14:textId="77777777" w:rsidR="00250159" w:rsidRDefault="00250159" w:rsidP="00250159">
      <w:pPr>
        <w:pStyle w:val="PL"/>
      </w:pPr>
      <w:r>
        <w:t xml:space="preserve">                      $ref: 'TS28541_NrNrm.yaml#/components/schemas/RemoteAddress'</w:t>
      </w:r>
    </w:p>
    <w:p w14:paraId="52343A12" w14:textId="77777777" w:rsidR="00250159" w:rsidRDefault="00250159" w:rsidP="00250159">
      <w:pPr>
        <w:pStyle w:val="PL"/>
      </w:pPr>
    </w:p>
    <w:p w14:paraId="38A4B6A8" w14:textId="77777777" w:rsidR="00250159" w:rsidRDefault="00250159" w:rsidP="00250159">
      <w:pPr>
        <w:pStyle w:val="PL"/>
      </w:pPr>
      <w:r>
        <w:t xml:space="preserve">    EP_N20-Single:</w:t>
      </w:r>
    </w:p>
    <w:p w14:paraId="22001703" w14:textId="77777777" w:rsidR="00250159" w:rsidRDefault="00250159" w:rsidP="00250159">
      <w:pPr>
        <w:pStyle w:val="PL"/>
      </w:pPr>
      <w:r>
        <w:t xml:space="preserve">      allOf:</w:t>
      </w:r>
    </w:p>
    <w:p w14:paraId="787F889B" w14:textId="77777777" w:rsidR="00250159" w:rsidRDefault="00250159" w:rsidP="00250159">
      <w:pPr>
        <w:pStyle w:val="PL"/>
      </w:pPr>
      <w:r>
        <w:t xml:space="preserve">        - $ref: 'TS28623_GenericNrm.yaml#/components/schemas/Top'</w:t>
      </w:r>
    </w:p>
    <w:p w14:paraId="4FA89D31" w14:textId="77777777" w:rsidR="00250159" w:rsidRDefault="00250159" w:rsidP="00250159">
      <w:pPr>
        <w:pStyle w:val="PL"/>
      </w:pPr>
      <w:r>
        <w:t xml:space="preserve">        - type: object</w:t>
      </w:r>
    </w:p>
    <w:p w14:paraId="12A33672" w14:textId="77777777" w:rsidR="00250159" w:rsidRDefault="00250159" w:rsidP="00250159">
      <w:pPr>
        <w:pStyle w:val="PL"/>
      </w:pPr>
      <w:r>
        <w:t xml:space="preserve">          properties:</w:t>
      </w:r>
    </w:p>
    <w:p w14:paraId="1A6C7E7F" w14:textId="77777777" w:rsidR="00250159" w:rsidRDefault="00250159" w:rsidP="00250159">
      <w:pPr>
        <w:pStyle w:val="PL"/>
      </w:pPr>
      <w:r>
        <w:t xml:space="preserve">            attributes:</w:t>
      </w:r>
    </w:p>
    <w:p w14:paraId="4F3D81C3" w14:textId="77777777" w:rsidR="00250159" w:rsidRDefault="00250159" w:rsidP="00250159">
      <w:pPr>
        <w:pStyle w:val="PL"/>
      </w:pPr>
      <w:r>
        <w:t xml:space="preserve">              allOf:</w:t>
      </w:r>
    </w:p>
    <w:p w14:paraId="05A7F574" w14:textId="77777777" w:rsidR="00250159" w:rsidRDefault="00250159" w:rsidP="00250159">
      <w:pPr>
        <w:pStyle w:val="PL"/>
      </w:pPr>
      <w:r>
        <w:t xml:space="preserve">                - $ref: 'TS28623_GenericNrm.yaml#/components/schemas/EP_RP-Attr'</w:t>
      </w:r>
    </w:p>
    <w:p w14:paraId="17800DED" w14:textId="77777777" w:rsidR="00250159" w:rsidRDefault="00250159" w:rsidP="00250159">
      <w:pPr>
        <w:pStyle w:val="PL"/>
      </w:pPr>
      <w:r>
        <w:t xml:space="preserve">                - type: object</w:t>
      </w:r>
    </w:p>
    <w:p w14:paraId="26A30C13" w14:textId="77777777" w:rsidR="00250159" w:rsidRDefault="00250159" w:rsidP="00250159">
      <w:pPr>
        <w:pStyle w:val="PL"/>
      </w:pPr>
      <w:r>
        <w:t xml:space="preserve">                  properties:</w:t>
      </w:r>
    </w:p>
    <w:p w14:paraId="5812F99C" w14:textId="77777777" w:rsidR="00250159" w:rsidRDefault="00250159" w:rsidP="00250159">
      <w:pPr>
        <w:pStyle w:val="PL"/>
      </w:pPr>
      <w:r>
        <w:t xml:space="preserve">                    localAddress:</w:t>
      </w:r>
    </w:p>
    <w:p w14:paraId="6AFEC52A" w14:textId="77777777" w:rsidR="00250159" w:rsidRDefault="00250159" w:rsidP="00250159">
      <w:pPr>
        <w:pStyle w:val="PL"/>
      </w:pPr>
      <w:r>
        <w:t xml:space="preserve">                      $ref: 'TS28541_NrNrm.yaml#/components/schemas/LocalAddress'</w:t>
      </w:r>
    </w:p>
    <w:p w14:paraId="4ADEC0E3" w14:textId="77777777" w:rsidR="00250159" w:rsidRDefault="00250159" w:rsidP="00250159">
      <w:pPr>
        <w:pStyle w:val="PL"/>
      </w:pPr>
      <w:r>
        <w:t xml:space="preserve">                    remoteAddress:</w:t>
      </w:r>
    </w:p>
    <w:p w14:paraId="5E9A9C34" w14:textId="77777777" w:rsidR="00250159" w:rsidRDefault="00250159" w:rsidP="00250159">
      <w:pPr>
        <w:pStyle w:val="PL"/>
      </w:pPr>
      <w:r>
        <w:t xml:space="preserve">                      $ref: 'TS28541_NrNrm.yaml#/components/schemas/RemoteAddress'</w:t>
      </w:r>
    </w:p>
    <w:p w14:paraId="6C676BA0" w14:textId="77777777" w:rsidR="00250159" w:rsidRDefault="00250159" w:rsidP="00250159">
      <w:pPr>
        <w:pStyle w:val="PL"/>
      </w:pPr>
    </w:p>
    <w:p w14:paraId="5698D92D" w14:textId="77777777" w:rsidR="00250159" w:rsidRDefault="00250159" w:rsidP="00250159">
      <w:pPr>
        <w:pStyle w:val="PL"/>
      </w:pPr>
      <w:r>
        <w:t xml:space="preserve">    EP_N21-Single:</w:t>
      </w:r>
    </w:p>
    <w:p w14:paraId="40D07D85" w14:textId="77777777" w:rsidR="00250159" w:rsidRDefault="00250159" w:rsidP="00250159">
      <w:pPr>
        <w:pStyle w:val="PL"/>
      </w:pPr>
      <w:r>
        <w:t xml:space="preserve">      allOf:</w:t>
      </w:r>
    </w:p>
    <w:p w14:paraId="196C3FEB" w14:textId="77777777" w:rsidR="00250159" w:rsidRDefault="00250159" w:rsidP="00250159">
      <w:pPr>
        <w:pStyle w:val="PL"/>
      </w:pPr>
      <w:r>
        <w:t xml:space="preserve">        - $ref: 'TS28623_GenericNrm.yaml#/components/schemas/Top'</w:t>
      </w:r>
    </w:p>
    <w:p w14:paraId="68DCE3B9" w14:textId="77777777" w:rsidR="00250159" w:rsidRDefault="00250159" w:rsidP="00250159">
      <w:pPr>
        <w:pStyle w:val="PL"/>
      </w:pPr>
      <w:r>
        <w:t xml:space="preserve">        - type: object</w:t>
      </w:r>
    </w:p>
    <w:p w14:paraId="7D1929BD" w14:textId="77777777" w:rsidR="00250159" w:rsidRDefault="00250159" w:rsidP="00250159">
      <w:pPr>
        <w:pStyle w:val="PL"/>
      </w:pPr>
      <w:r>
        <w:t xml:space="preserve">          properties:</w:t>
      </w:r>
    </w:p>
    <w:p w14:paraId="49632953" w14:textId="77777777" w:rsidR="00250159" w:rsidRDefault="00250159" w:rsidP="00250159">
      <w:pPr>
        <w:pStyle w:val="PL"/>
      </w:pPr>
      <w:r>
        <w:t xml:space="preserve">            attributes:</w:t>
      </w:r>
    </w:p>
    <w:p w14:paraId="7C35441E" w14:textId="77777777" w:rsidR="00250159" w:rsidRDefault="00250159" w:rsidP="00250159">
      <w:pPr>
        <w:pStyle w:val="PL"/>
      </w:pPr>
      <w:r>
        <w:t xml:space="preserve">              allOf:</w:t>
      </w:r>
    </w:p>
    <w:p w14:paraId="2283337A" w14:textId="77777777" w:rsidR="00250159" w:rsidRDefault="00250159" w:rsidP="00250159">
      <w:pPr>
        <w:pStyle w:val="PL"/>
      </w:pPr>
      <w:r>
        <w:t xml:space="preserve">                - $ref: 'TS28623_GenericNrm.yaml#/components/schemas/EP_RP-Attr'</w:t>
      </w:r>
    </w:p>
    <w:p w14:paraId="1E5A9D79" w14:textId="77777777" w:rsidR="00250159" w:rsidRDefault="00250159" w:rsidP="00250159">
      <w:pPr>
        <w:pStyle w:val="PL"/>
      </w:pPr>
      <w:r>
        <w:t xml:space="preserve">                - type: object</w:t>
      </w:r>
    </w:p>
    <w:p w14:paraId="1557EFBE" w14:textId="77777777" w:rsidR="00250159" w:rsidRDefault="00250159" w:rsidP="00250159">
      <w:pPr>
        <w:pStyle w:val="PL"/>
      </w:pPr>
      <w:r>
        <w:t xml:space="preserve">                  properties:</w:t>
      </w:r>
    </w:p>
    <w:p w14:paraId="69951C1F" w14:textId="77777777" w:rsidR="00250159" w:rsidRDefault="00250159" w:rsidP="00250159">
      <w:pPr>
        <w:pStyle w:val="PL"/>
      </w:pPr>
      <w:r>
        <w:t xml:space="preserve">                    localAddress:</w:t>
      </w:r>
    </w:p>
    <w:p w14:paraId="1864B1C6" w14:textId="77777777" w:rsidR="00250159" w:rsidRDefault="00250159" w:rsidP="00250159">
      <w:pPr>
        <w:pStyle w:val="PL"/>
      </w:pPr>
      <w:r>
        <w:t xml:space="preserve">                      $ref: 'TS28541_NrNrm.yaml#/components/schemas/LocalAddress'</w:t>
      </w:r>
    </w:p>
    <w:p w14:paraId="6A04AA9B" w14:textId="77777777" w:rsidR="00250159" w:rsidRDefault="00250159" w:rsidP="00250159">
      <w:pPr>
        <w:pStyle w:val="PL"/>
      </w:pPr>
      <w:r>
        <w:t xml:space="preserve">                    remoteAddress:</w:t>
      </w:r>
    </w:p>
    <w:p w14:paraId="5011E68E" w14:textId="77777777" w:rsidR="00250159" w:rsidRDefault="00250159" w:rsidP="00250159">
      <w:pPr>
        <w:pStyle w:val="PL"/>
      </w:pPr>
      <w:r>
        <w:t xml:space="preserve">                      $ref: 'TS28541_NrNrm.yaml#/components/schemas/RemoteAddress'</w:t>
      </w:r>
    </w:p>
    <w:p w14:paraId="59C6C527" w14:textId="77777777" w:rsidR="00250159" w:rsidRDefault="00250159" w:rsidP="00250159">
      <w:pPr>
        <w:pStyle w:val="PL"/>
      </w:pPr>
      <w:r>
        <w:t xml:space="preserve">    EP_N22-Single:</w:t>
      </w:r>
    </w:p>
    <w:p w14:paraId="398654C4" w14:textId="77777777" w:rsidR="00250159" w:rsidRDefault="00250159" w:rsidP="00250159">
      <w:pPr>
        <w:pStyle w:val="PL"/>
      </w:pPr>
      <w:r>
        <w:t xml:space="preserve">      allOf:</w:t>
      </w:r>
    </w:p>
    <w:p w14:paraId="716EB6BF" w14:textId="77777777" w:rsidR="00250159" w:rsidRDefault="00250159" w:rsidP="00250159">
      <w:pPr>
        <w:pStyle w:val="PL"/>
      </w:pPr>
      <w:r>
        <w:t xml:space="preserve">        - $ref: 'TS28623_GenericNrm.yaml#/components/schemas/Top'</w:t>
      </w:r>
    </w:p>
    <w:p w14:paraId="3F65AB88" w14:textId="77777777" w:rsidR="00250159" w:rsidRDefault="00250159" w:rsidP="00250159">
      <w:pPr>
        <w:pStyle w:val="PL"/>
      </w:pPr>
      <w:r>
        <w:t xml:space="preserve">        - type: object</w:t>
      </w:r>
    </w:p>
    <w:p w14:paraId="3A725AD8" w14:textId="77777777" w:rsidR="00250159" w:rsidRDefault="00250159" w:rsidP="00250159">
      <w:pPr>
        <w:pStyle w:val="PL"/>
      </w:pPr>
      <w:r>
        <w:t xml:space="preserve">          properties:</w:t>
      </w:r>
    </w:p>
    <w:p w14:paraId="5013F386" w14:textId="77777777" w:rsidR="00250159" w:rsidRDefault="00250159" w:rsidP="00250159">
      <w:pPr>
        <w:pStyle w:val="PL"/>
      </w:pPr>
      <w:r>
        <w:t xml:space="preserve">            attributes:</w:t>
      </w:r>
    </w:p>
    <w:p w14:paraId="28723A77" w14:textId="77777777" w:rsidR="00250159" w:rsidRDefault="00250159" w:rsidP="00250159">
      <w:pPr>
        <w:pStyle w:val="PL"/>
      </w:pPr>
      <w:r>
        <w:t xml:space="preserve">              allOf:</w:t>
      </w:r>
    </w:p>
    <w:p w14:paraId="4139B874" w14:textId="77777777" w:rsidR="00250159" w:rsidRDefault="00250159" w:rsidP="00250159">
      <w:pPr>
        <w:pStyle w:val="PL"/>
      </w:pPr>
      <w:r>
        <w:t xml:space="preserve">                - $ref: 'TS28623_GenericNrm.yaml#/components/schemas/EP_RP-Attr'</w:t>
      </w:r>
    </w:p>
    <w:p w14:paraId="5E661015" w14:textId="77777777" w:rsidR="00250159" w:rsidRDefault="00250159" w:rsidP="00250159">
      <w:pPr>
        <w:pStyle w:val="PL"/>
      </w:pPr>
      <w:r>
        <w:t xml:space="preserve">                - type: object</w:t>
      </w:r>
    </w:p>
    <w:p w14:paraId="0C83DC95" w14:textId="77777777" w:rsidR="00250159" w:rsidRDefault="00250159" w:rsidP="00250159">
      <w:pPr>
        <w:pStyle w:val="PL"/>
      </w:pPr>
      <w:r>
        <w:t xml:space="preserve">                  properties:</w:t>
      </w:r>
    </w:p>
    <w:p w14:paraId="39B209A2" w14:textId="77777777" w:rsidR="00250159" w:rsidRDefault="00250159" w:rsidP="00250159">
      <w:pPr>
        <w:pStyle w:val="PL"/>
      </w:pPr>
      <w:r>
        <w:t xml:space="preserve">                    localAddress:</w:t>
      </w:r>
    </w:p>
    <w:p w14:paraId="7E286CF5" w14:textId="77777777" w:rsidR="00250159" w:rsidRDefault="00250159" w:rsidP="00250159">
      <w:pPr>
        <w:pStyle w:val="PL"/>
      </w:pPr>
      <w:r>
        <w:t xml:space="preserve">                      $ref: 'TS28541_NrNrm.yaml#/components/schemas/LocalAddress'</w:t>
      </w:r>
    </w:p>
    <w:p w14:paraId="6FE8DC6D" w14:textId="77777777" w:rsidR="00250159" w:rsidRDefault="00250159" w:rsidP="00250159">
      <w:pPr>
        <w:pStyle w:val="PL"/>
      </w:pPr>
      <w:r>
        <w:t xml:space="preserve">                    remoteAddress:</w:t>
      </w:r>
    </w:p>
    <w:p w14:paraId="535D3151" w14:textId="77777777" w:rsidR="00250159" w:rsidRDefault="00250159" w:rsidP="00250159">
      <w:pPr>
        <w:pStyle w:val="PL"/>
      </w:pPr>
      <w:r>
        <w:t xml:space="preserve">                      $ref: 'TS28541_NrNrm.yaml#/components/schemas/RemoteAddress'</w:t>
      </w:r>
    </w:p>
    <w:p w14:paraId="3939C3AC" w14:textId="77777777" w:rsidR="00250159" w:rsidRDefault="00250159" w:rsidP="00250159">
      <w:pPr>
        <w:pStyle w:val="PL"/>
      </w:pPr>
    </w:p>
    <w:p w14:paraId="78146FC1" w14:textId="77777777" w:rsidR="00250159" w:rsidRDefault="00250159" w:rsidP="00250159">
      <w:pPr>
        <w:pStyle w:val="PL"/>
      </w:pPr>
      <w:r>
        <w:t xml:space="preserve">    EP_N26-Single:</w:t>
      </w:r>
    </w:p>
    <w:p w14:paraId="431029E3" w14:textId="77777777" w:rsidR="00250159" w:rsidRDefault="00250159" w:rsidP="00250159">
      <w:pPr>
        <w:pStyle w:val="PL"/>
      </w:pPr>
      <w:r>
        <w:t xml:space="preserve">      allOf:</w:t>
      </w:r>
    </w:p>
    <w:p w14:paraId="5E23BD29" w14:textId="77777777" w:rsidR="00250159" w:rsidRDefault="00250159" w:rsidP="00250159">
      <w:pPr>
        <w:pStyle w:val="PL"/>
      </w:pPr>
      <w:r>
        <w:t xml:space="preserve">        - $ref: 'TS28623_GenericNrm.yaml#/components/schemas/Top'</w:t>
      </w:r>
    </w:p>
    <w:p w14:paraId="1C1CA39D" w14:textId="77777777" w:rsidR="00250159" w:rsidRDefault="00250159" w:rsidP="00250159">
      <w:pPr>
        <w:pStyle w:val="PL"/>
      </w:pPr>
      <w:r>
        <w:t xml:space="preserve">        - type: object</w:t>
      </w:r>
    </w:p>
    <w:p w14:paraId="11BD9016" w14:textId="77777777" w:rsidR="00250159" w:rsidRDefault="00250159" w:rsidP="00250159">
      <w:pPr>
        <w:pStyle w:val="PL"/>
      </w:pPr>
      <w:r>
        <w:t xml:space="preserve">          properties:</w:t>
      </w:r>
    </w:p>
    <w:p w14:paraId="304D4B7F" w14:textId="77777777" w:rsidR="00250159" w:rsidRDefault="00250159" w:rsidP="00250159">
      <w:pPr>
        <w:pStyle w:val="PL"/>
      </w:pPr>
      <w:r>
        <w:t xml:space="preserve">            attributes:</w:t>
      </w:r>
    </w:p>
    <w:p w14:paraId="2056271F" w14:textId="77777777" w:rsidR="00250159" w:rsidRDefault="00250159" w:rsidP="00250159">
      <w:pPr>
        <w:pStyle w:val="PL"/>
      </w:pPr>
      <w:r>
        <w:t xml:space="preserve">              allOf:</w:t>
      </w:r>
    </w:p>
    <w:p w14:paraId="24279DE4" w14:textId="77777777" w:rsidR="00250159" w:rsidRDefault="00250159" w:rsidP="00250159">
      <w:pPr>
        <w:pStyle w:val="PL"/>
      </w:pPr>
      <w:r>
        <w:t xml:space="preserve">                - $ref: 'TS28623_GenericNrm.yaml#/components/schemas/EP_RP-Attr'</w:t>
      </w:r>
    </w:p>
    <w:p w14:paraId="1EE0EE33" w14:textId="77777777" w:rsidR="00250159" w:rsidRDefault="00250159" w:rsidP="00250159">
      <w:pPr>
        <w:pStyle w:val="PL"/>
      </w:pPr>
      <w:r>
        <w:t xml:space="preserve">                - type: object</w:t>
      </w:r>
    </w:p>
    <w:p w14:paraId="361EE11C" w14:textId="77777777" w:rsidR="00250159" w:rsidRDefault="00250159" w:rsidP="00250159">
      <w:pPr>
        <w:pStyle w:val="PL"/>
      </w:pPr>
      <w:r>
        <w:t xml:space="preserve">                  properties:</w:t>
      </w:r>
    </w:p>
    <w:p w14:paraId="59AECD0E" w14:textId="77777777" w:rsidR="00250159" w:rsidRDefault="00250159" w:rsidP="00250159">
      <w:pPr>
        <w:pStyle w:val="PL"/>
      </w:pPr>
      <w:r>
        <w:t xml:space="preserve">                    localAddress:</w:t>
      </w:r>
    </w:p>
    <w:p w14:paraId="21FD82C8" w14:textId="77777777" w:rsidR="00250159" w:rsidRDefault="00250159" w:rsidP="00250159">
      <w:pPr>
        <w:pStyle w:val="PL"/>
      </w:pPr>
      <w:r>
        <w:t xml:space="preserve">                      $ref: 'TS28541_NrNrm.yaml#/components/schemas/LocalAddress'</w:t>
      </w:r>
    </w:p>
    <w:p w14:paraId="158EED54" w14:textId="77777777" w:rsidR="00250159" w:rsidRDefault="00250159" w:rsidP="00250159">
      <w:pPr>
        <w:pStyle w:val="PL"/>
      </w:pPr>
      <w:r>
        <w:t xml:space="preserve">                    remoteAddress:</w:t>
      </w:r>
    </w:p>
    <w:p w14:paraId="27336B9C" w14:textId="77777777" w:rsidR="00250159" w:rsidRDefault="00250159" w:rsidP="00250159">
      <w:pPr>
        <w:pStyle w:val="PL"/>
      </w:pPr>
      <w:r>
        <w:t xml:space="preserve">                      $ref: 'TS28541_NrNrm.yaml#/components/schemas/RemoteAddress'</w:t>
      </w:r>
    </w:p>
    <w:p w14:paraId="7AB40D12" w14:textId="77777777" w:rsidR="00250159" w:rsidRDefault="00250159" w:rsidP="00250159">
      <w:pPr>
        <w:pStyle w:val="PL"/>
      </w:pPr>
      <w:r>
        <w:t xml:space="preserve">    EP_N27-Single:</w:t>
      </w:r>
    </w:p>
    <w:p w14:paraId="68665DBA" w14:textId="77777777" w:rsidR="00250159" w:rsidRDefault="00250159" w:rsidP="00250159">
      <w:pPr>
        <w:pStyle w:val="PL"/>
      </w:pPr>
      <w:r>
        <w:t xml:space="preserve">      allOf:</w:t>
      </w:r>
    </w:p>
    <w:p w14:paraId="3A26A1E1" w14:textId="77777777" w:rsidR="00250159" w:rsidRDefault="00250159" w:rsidP="00250159">
      <w:pPr>
        <w:pStyle w:val="PL"/>
      </w:pPr>
      <w:r>
        <w:t xml:space="preserve">        - $ref: 'TS28623_GenericNrm.yaml#/components/schemas/Top'</w:t>
      </w:r>
    </w:p>
    <w:p w14:paraId="771D117F" w14:textId="77777777" w:rsidR="00250159" w:rsidRDefault="00250159" w:rsidP="00250159">
      <w:pPr>
        <w:pStyle w:val="PL"/>
      </w:pPr>
      <w:r>
        <w:t xml:space="preserve">        - type: object</w:t>
      </w:r>
    </w:p>
    <w:p w14:paraId="31353065" w14:textId="77777777" w:rsidR="00250159" w:rsidRDefault="00250159" w:rsidP="00250159">
      <w:pPr>
        <w:pStyle w:val="PL"/>
      </w:pPr>
      <w:r>
        <w:t xml:space="preserve">          properties:</w:t>
      </w:r>
    </w:p>
    <w:p w14:paraId="608E64E3" w14:textId="77777777" w:rsidR="00250159" w:rsidRDefault="00250159" w:rsidP="00250159">
      <w:pPr>
        <w:pStyle w:val="PL"/>
      </w:pPr>
      <w:r>
        <w:t xml:space="preserve">            attributes:</w:t>
      </w:r>
    </w:p>
    <w:p w14:paraId="51C13C45" w14:textId="77777777" w:rsidR="00250159" w:rsidRDefault="00250159" w:rsidP="00250159">
      <w:pPr>
        <w:pStyle w:val="PL"/>
      </w:pPr>
      <w:r>
        <w:t xml:space="preserve">              allOf:</w:t>
      </w:r>
    </w:p>
    <w:p w14:paraId="7D31FACE" w14:textId="77777777" w:rsidR="00250159" w:rsidRDefault="00250159" w:rsidP="00250159">
      <w:pPr>
        <w:pStyle w:val="PL"/>
      </w:pPr>
      <w:r>
        <w:t xml:space="preserve">                - $ref: 'TS28623_GenericNrm.yaml#/components/schemas/EP_RP-Attr'</w:t>
      </w:r>
    </w:p>
    <w:p w14:paraId="016FA594" w14:textId="77777777" w:rsidR="00250159" w:rsidRDefault="00250159" w:rsidP="00250159">
      <w:pPr>
        <w:pStyle w:val="PL"/>
      </w:pPr>
      <w:r>
        <w:t xml:space="preserve">                - type: object</w:t>
      </w:r>
    </w:p>
    <w:p w14:paraId="332FD23E" w14:textId="77777777" w:rsidR="00250159" w:rsidRDefault="00250159" w:rsidP="00250159">
      <w:pPr>
        <w:pStyle w:val="PL"/>
      </w:pPr>
      <w:r>
        <w:t xml:space="preserve">                  properties:</w:t>
      </w:r>
    </w:p>
    <w:p w14:paraId="4CA16632" w14:textId="77777777" w:rsidR="00250159" w:rsidRDefault="00250159" w:rsidP="00250159">
      <w:pPr>
        <w:pStyle w:val="PL"/>
      </w:pPr>
      <w:r>
        <w:t xml:space="preserve">                    localAddress:</w:t>
      </w:r>
    </w:p>
    <w:p w14:paraId="66DA710E" w14:textId="77777777" w:rsidR="00250159" w:rsidRDefault="00250159" w:rsidP="00250159">
      <w:pPr>
        <w:pStyle w:val="PL"/>
      </w:pPr>
      <w:r>
        <w:t xml:space="preserve">                      $ref: 'TS28541_NrNrm.yaml#/components/schemas/LocalAddress'</w:t>
      </w:r>
    </w:p>
    <w:p w14:paraId="653002FF" w14:textId="77777777" w:rsidR="00250159" w:rsidRDefault="00250159" w:rsidP="00250159">
      <w:pPr>
        <w:pStyle w:val="PL"/>
      </w:pPr>
      <w:r>
        <w:t xml:space="preserve">                    remoteAddress:</w:t>
      </w:r>
    </w:p>
    <w:p w14:paraId="7DEFD377" w14:textId="77777777" w:rsidR="00250159" w:rsidRDefault="00250159" w:rsidP="00250159">
      <w:pPr>
        <w:pStyle w:val="PL"/>
      </w:pPr>
      <w:r>
        <w:t xml:space="preserve">                      $ref: 'TS28541_NrNrm.yaml#/components/schemas/RemoteAddress'</w:t>
      </w:r>
    </w:p>
    <w:p w14:paraId="74906C78" w14:textId="77777777" w:rsidR="00250159" w:rsidRDefault="00250159" w:rsidP="00250159">
      <w:pPr>
        <w:pStyle w:val="PL"/>
      </w:pPr>
    </w:p>
    <w:p w14:paraId="639E3BB1" w14:textId="77777777" w:rsidR="00250159" w:rsidRDefault="00250159" w:rsidP="00250159">
      <w:pPr>
        <w:pStyle w:val="PL"/>
      </w:pPr>
    </w:p>
    <w:p w14:paraId="4864D822" w14:textId="77777777" w:rsidR="00250159" w:rsidRDefault="00250159" w:rsidP="00250159">
      <w:pPr>
        <w:pStyle w:val="PL"/>
      </w:pPr>
      <w:r>
        <w:t xml:space="preserve">    EP_N31-Single:</w:t>
      </w:r>
    </w:p>
    <w:p w14:paraId="5FC45A3B" w14:textId="77777777" w:rsidR="00250159" w:rsidRDefault="00250159" w:rsidP="00250159">
      <w:pPr>
        <w:pStyle w:val="PL"/>
      </w:pPr>
      <w:r>
        <w:t xml:space="preserve">      allOf:</w:t>
      </w:r>
    </w:p>
    <w:p w14:paraId="0AC66706" w14:textId="77777777" w:rsidR="00250159" w:rsidRDefault="00250159" w:rsidP="00250159">
      <w:pPr>
        <w:pStyle w:val="PL"/>
      </w:pPr>
      <w:r>
        <w:t xml:space="preserve">        - $ref: 'TS28623_GenericNrm.yaml#/components/schemas/Top'</w:t>
      </w:r>
    </w:p>
    <w:p w14:paraId="786AFFA2" w14:textId="77777777" w:rsidR="00250159" w:rsidRDefault="00250159" w:rsidP="00250159">
      <w:pPr>
        <w:pStyle w:val="PL"/>
      </w:pPr>
      <w:r>
        <w:t xml:space="preserve">        - type: object</w:t>
      </w:r>
    </w:p>
    <w:p w14:paraId="3BDDDB5E" w14:textId="77777777" w:rsidR="00250159" w:rsidRDefault="00250159" w:rsidP="00250159">
      <w:pPr>
        <w:pStyle w:val="PL"/>
      </w:pPr>
      <w:r>
        <w:t xml:space="preserve">          properties:</w:t>
      </w:r>
    </w:p>
    <w:p w14:paraId="4935862E" w14:textId="77777777" w:rsidR="00250159" w:rsidRDefault="00250159" w:rsidP="00250159">
      <w:pPr>
        <w:pStyle w:val="PL"/>
      </w:pPr>
      <w:r>
        <w:t xml:space="preserve">            attributes:</w:t>
      </w:r>
    </w:p>
    <w:p w14:paraId="2569752B" w14:textId="77777777" w:rsidR="00250159" w:rsidRDefault="00250159" w:rsidP="00250159">
      <w:pPr>
        <w:pStyle w:val="PL"/>
      </w:pPr>
      <w:r>
        <w:t xml:space="preserve">              allOf:</w:t>
      </w:r>
    </w:p>
    <w:p w14:paraId="59C0C005" w14:textId="77777777" w:rsidR="00250159" w:rsidRDefault="00250159" w:rsidP="00250159">
      <w:pPr>
        <w:pStyle w:val="PL"/>
      </w:pPr>
      <w:r>
        <w:t xml:space="preserve">                - $ref: 'TS28623_GenericNrm.yaml#/components/schemas/EP_RP-Attr'</w:t>
      </w:r>
    </w:p>
    <w:p w14:paraId="52937202" w14:textId="77777777" w:rsidR="00250159" w:rsidRDefault="00250159" w:rsidP="00250159">
      <w:pPr>
        <w:pStyle w:val="PL"/>
      </w:pPr>
      <w:r>
        <w:t xml:space="preserve">                - type: object</w:t>
      </w:r>
    </w:p>
    <w:p w14:paraId="7D8989AB" w14:textId="77777777" w:rsidR="00250159" w:rsidRDefault="00250159" w:rsidP="00250159">
      <w:pPr>
        <w:pStyle w:val="PL"/>
      </w:pPr>
      <w:r>
        <w:t xml:space="preserve">                  properties:</w:t>
      </w:r>
    </w:p>
    <w:p w14:paraId="2073683F" w14:textId="77777777" w:rsidR="00250159" w:rsidRDefault="00250159" w:rsidP="00250159">
      <w:pPr>
        <w:pStyle w:val="PL"/>
      </w:pPr>
      <w:r>
        <w:t xml:space="preserve">                    localAddress:</w:t>
      </w:r>
    </w:p>
    <w:p w14:paraId="06730DEF" w14:textId="77777777" w:rsidR="00250159" w:rsidRDefault="00250159" w:rsidP="00250159">
      <w:pPr>
        <w:pStyle w:val="PL"/>
      </w:pPr>
      <w:r>
        <w:t xml:space="preserve">                      $ref: 'TS28541_NrNrm.yaml#/components/schemas/LocalAddress'</w:t>
      </w:r>
    </w:p>
    <w:p w14:paraId="06EA4386" w14:textId="77777777" w:rsidR="00250159" w:rsidRDefault="00250159" w:rsidP="00250159">
      <w:pPr>
        <w:pStyle w:val="PL"/>
      </w:pPr>
      <w:r>
        <w:t xml:space="preserve">                    remoteAddress:</w:t>
      </w:r>
    </w:p>
    <w:p w14:paraId="642D19E9" w14:textId="77777777" w:rsidR="00250159" w:rsidRDefault="00250159" w:rsidP="00250159">
      <w:pPr>
        <w:pStyle w:val="PL"/>
      </w:pPr>
      <w:r>
        <w:t xml:space="preserve">                      $ref: 'TS28541_NrNrm.yaml#/components/schemas/RemoteAddress'</w:t>
      </w:r>
    </w:p>
    <w:p w14:paraId="3147DC42" w14:textId="77777777" w:rsidR="00250159" w:rsidRDefault="00250159" w:rsidP="00250159">
      <w:pPr>
        <w:pStyle w:val="PL"/>
      </w:pPr>
      <w:r>
        <w:t xml:space="preserve">    EP_N32-Single:</w:t>
      </w:r>
    </w:p>
    <w:p w14:paraId="2CD996EF" w14:textId="77777777" w:rsidR="00250159" w:rsidRDefault="00250159" w:rsidP="00250159">
      <w:pPr>
        <w:pStyle w:val="PL"/>
      </w:pPr>
      <w:r>
        <w:t xml:space="preserve">      allOf:</w:t>
      </w:r>
    </w:p>
    <w:p w14:paraId="32802930" w14:textId="77777777" w:rsidR="00250159" w:rsidRDefault="00250159" w:rsidP="00250159">
      <w:pPr>
        <w:pStyle w:val="PL"/>
      </w:pPr>
      <w:r>
        <w:t xml:space="preserve">        - $ref: 'TS28623_GenericNrm.yaml#/components/schemas/Top'</w:t>
      </w:r>
    </w:p>
    <w:p w14:paraId="79B8F285" w14:textId="77777777" w:rsidR="00250159" w:rsidRDefault="00250159" w:rsidP="00250159">
      <w:pPr>
        <w:pStyle w:val="PL"/>
      </w:pPr>
      <w:r>
        <w:t xml:space="preserve">        - type: object</w:t>
      </w:r>
    </w:p>
    <w:p w14:paraId="473CE196" w14:textId="77777777" w:rsidR="00250159" w:rsidRDefault="00250159" w:rsidP="00250159">
      <w:pPr>
        <w:pStyle w:val="PL"/>
      </w:pPr>
      <w:r>
        <w:t xml:space="preserve">          properties:</w:t>
      </w:r>
    </w:p>
    <w:p w14:paraId="05A70858" w14:textId="77777777" w:rsidR="00250159" w:rsidRDefault="00250159" w:rsidP="00250159">
      <w:pPr>
        <w:pStyle w:val="PL"/>
      </w:pPr>
      <w:r>
        <w:t xml:space="preserve">            attributes:</w:t>
      </w:r>
    </w:p>
    <w:p w14:paraId="73F7CB11" w14:textId="77777777" w:rsidR="00250159" w:rsidRDefault="00250159" w:rsidP="00250159">
      <w:pPr>
        <w:pStyle w:val="PL"/>
      </w:pPr>
      <w:r>
        <w:t xml:space="preserve">              allOf:</w:t>
      </w:r>
    </w:p>
    <w:p w14:paraId="043646BD" w14:textId="77777777" w:rsidR="00250159" w:rsidRDefault="00250159" w:rsidP="00250159">
      <w:pPr>
        <w:pStyle w:val="PL"/>
      </w:pPr>
      <w:r>
        <w:t xml:space="preserve">                - $ref: 'TS28623_GenericNrm.yaml#/components/schemas/EP_RP-Attr'</w:t>
      </w:r>
    </w:p>
    <w:p w14:paraId="31446201" w14:textId="77777777" w:rsidR="00250159" w:rsidRDefault="00250159" w:rsidP="00250159">
      <w:pPr>
        <w:pStyle w:val="PL"/>
      </w:pPr>
      <w:r>
        <w:t xml:space="preserve">                - type: object</w:t>
      </w:r>
    </w:p>
    <w:p w14:paraId="277093AF" w14:textId="77777777" w:rsidR="00250159" w:rsidRDefault="00250159" w:rsidP="00250159">
      <w:pPr>
        <w:pStyle w:val="PL"/>
      </w:pPr>
      <w:r>
        <w:t xml:space="preserve">                  properties:</w:t>
      </w:r>
    </w:p>
    <w:p w14:paraId="24DE79D1" w14:textId="77777777" w:rsidR="00250159" w:rsidRDefault="00250159" w:rsidP="00250159">
      <w:pPr>
        <w:pStyle w:val="PL"/>
      </w:pPr>
      <w:r>
        <w:t xml:space="preserve">                    remotePlmnId:</w:t>
      </w:r>
    </w:p>
    <w:p w14:paraId="05F40738" w14:textId="77777777" w:rsidR="00250159" w:rsidRDefault="00250159" w:rsidP="00250159">
      <w:pPr>
        <w:pStyle w:val="PL"/>
      </w:pPr>
      <w:r>
        <w:t xml:space="preserve">                      $ref: 'TS28623_ComDefs.yaml#/components/schemas/PlmnId'</w:t>
      </w:r>
    </w:p>
    <w:p w14:paraId="7DC59CF9" w14:textId="77777777" w:rsidR="00250159" w:rsidRDefault="00250159" w:rsidP="00250159">
      <w:pPr>
        <w:pStyle w:val="PL"/>
      </w:pPr>
      <w:r>
        <w:t xml:space="preserve">                    remoteSeppAddress:</w:t>
      </w:r>
    </w:p>
    <w:p w14:paraId="2123EE0D" w14:textId="77777777" w:rsidR="00250159" w:rsidRDefault="00250159" w:rsidP="00250159">
      <w:pPr>
        <w:pStyle w:val="PL"/>
      </w:pPr>
      <w:r>
        <w:t xml:space="preserve">                      $ref: 'TS28623_ComDefs.yaml#/components/schemas/HostAddr'</w:t>
      </w:r>
    </w:p>
    <w:p w14:paraId="7A702A48" w14:textId="77777777" w:rsidR="00250159" w:rsidRDefault="00250159" w:rsidP="00250159">
      <w:pPr>
        <w:pStyle w:val="PL"/>
      </w:pPr>
      <w:r>
        <w:t xml:space="preserve">                    remoteSeppId:</w:t>
      </w:r>
    </w:p>
    <w:p w14:paraId="3C1309E3" w14:textId="77777777" w:rsidR="00250159" w:rsidRDefault="00250159" w:rsidP="00250159">
      <w:pPr>
        <w:pStyle w:val="PL"/>
      </w:pPr>
      <w:r>
        <w:t xml:space="preserve">                      type: integer</w:t>
      </w:r>
    </w:p>
    <w:p w14:paraId="416F1B83" w14:textId="77777777" w:rsidR="00250159" w:rsidRDefault="00250159" w:rsidP="00250159">
      <w:pPr>
        <w:pStyle w:val="PL"/>
      </w:pPr>
      <w:r>
        <w:t xml:space="preserve">                    n32cParas:</w:t>
      </w:r>
    </w:p>
    <w:p w14:paraId="5E7F4675" w14:textId="77777777" w:rsidR="00250159" w:rsidRDefault="00250159" w:rsidP="00250159">
      <w:pPr>
        <w:pStyle w:val="PL"/>
      </w:pPr>
      <w:r>
        <w:t xml:space="preserve">                      type: string</w:t>
      </w:r>
    </w:p>
    <w:p w14:paraId="53BED67C" w14:textId="77777777" w:rsidR="00250159" w:rsidRDefault="00250159" w:rsidP="00250159">
      <w:pPr>
        <w:pStyle w:val="PL"/>
      </w:pPr>
      <w:r>
        <w:t xml:space="preserve">                    n32fPolicy:</w:t>
      </w:r>
    </w:p>
    <w:p w14:paraId="5B374709" w14:textId="77777777" w:rsidR="00250159" w:rsidRDefault="00250159" w:rsidP="00250159">
      <w:pPr>
        <w:pStyle w:val="PL"/>
      </w:pPr>
      <w:r>
        <w:t xml:space="preserve">                      type: string</w:t>
      </w:r>
    </w:p>
    <w:p w14:paraId="72AD0500" w14:textId="77777777" w:rsidR="00250159" w:rsidRDefault="00250159" w:rsidP="00250159">
      <w:pPr>
        <w:pStyle w:val="PL"/>
      </w:pPr>
      <w:r>
        <w:t xml:space="preserve">                    withIPX:</w:t>
      </w:r>
    </w:p>
    <w:p w14:paraId="72A5BDF1" w14:textId="77777777" w:rsidR="00250159" w:rsidRDefault="00250159" w:rsidP="00250159">
      <w:pPr>
        <w:pStyle w:val="PL"/>
      </w:pPr>
      <w:r>
        <w:t xml:space="preserve">                      type: boolean</w:t>
      </w:r>
    </w:p>
    <w:p w14:paraId="5B74CAF3" w14:textId="77777777" w:rsidR="00250159" w:rsidRDefault="00250159" w:rsidP="00250159">
      <w:pPr>
        <w:pStyle w:val="PL"/>
      </w:pPr>
      <w:r>
        <w:t xml:space="preserve">    EP_N33-Single:</w:t>
      </w:r>
    </w:p>
    <w:p w14:paraId="2A9AA49F" w14:textId="77777777" w:rsidR="00250159" w:rsidRDefault="00250159" w:rsidP="00250159">
      <w:pPr>
        <w:pStyle w:val="PL"/>
      </w:pPr>
      <w:r>
        <w:t xml:space="preserve">      allOf:</w:t>
      </w:r>
    </w:p>
    <w:p w14:paraId="09AA2129" w14:textId="77777777" w:rsidR="00250159" w:rsidRDefault="00250159" w:rsidP="00250159">
      <w:pPr>
        <w:pStyle w:val="PL"/>
      </w:pPr>
      <w:r>
        <w:t xml:space="preserve">        - $ref: 'TS28623_GenericNrm.yaml#/components/schemas/Top'</w:t>
      </w:r>
    </w:p>
    <w:p w14:paraId="5EC6DA9D" w14:textId="77777777" w:rsidR="00250159" w:rsidRDefault="00250159" w:rsidP="00250159">
      <w:pPr>
        <w:pStyle w:val="PL"/>
      </w:pPr>
      <w:r>
        <w:t xml:space="preserve">        - type: object</w:t>
      </w:r>
    </w:p>
    <w:p w14:paraId="0DBDA622" w14:textId="77777777" w:rsidR="00250159" w:rsidRDefault="00250159" w:rsidP="00250159">
      <w:pPr>
        <w:pStyle w:val="PL"/>
      </w:pPr>
      <w:r>
        <w:t xml:space="preserve">          properties:</w:t>
      </w:r>
    </w:p>
    <w:p w14:paraId="3F9B2BCF" w14:textId="77777777" w:rsidR="00250159" w:rsidRDefault="00250159" w:rsidP="00250159">
      <w:pPr>
        <w:pStyle w:val="PL"/>
      </w:pPr>
      <w:r>
        <w:t xml:space="preserve">            attributes:</w:t>
      </w:r>
    </w:p>
    <w:p w14:paraId="3EEC8CA6" w14:textId="77777777" w:rsidR="00250159" w:rsidRDefault="00250159" w:rsidP="00250159">
      <w:pPr>
        <w:pStyle w:val="PL"/>
      </w:pPr>
      <w:r>
        <w:t xml:space="preserve">              allOf:</w:t>
      </w:r>
    </w:p>
    <w:p w14:paraId="13DC9E17" w14:textId="77777777" w:rsidR="00250159" w:rsidRDefault="00250159" w:rsidP="00250159">
      <w:pPr>
        <w:pStyle w:val="PL"/>
      </w:pPr>
      <w:r>
        <w:t xml:space="preserve">                - $ref: 'TS28623_GenericNrm.yaml#/components/schemas/EP_RP-Attr'</w:t>
      </w:r>
    </w:p>
    <w:p w14:paraId="11A98D68" w14:textId="77777777" w:rsidR="00250159" w:rsidRDefault="00250159" w:rsidP="00250159">
      <w:pPr>
        <w:pStyle w:val="PL"/>
      </w:pPr>
      <w:r>
        <w:t xml:space="preserve">                - type: object</w:t>
      </w:r>
    </w:p>
    <w:p w14:paraId="30A29956" w14:textId="77777777" w:rsidR="00250159" w:rsidRDefault="00250159" w:rsidP="00250159">
      <w:pPr>
        <w:pStyle w:val="PL"/>
      </w:pPr>
      <w:r>
        <w:t xml:space="preserve">                  properties:</w:t>
      </w:r>
    </w:p>
    <w:p w14:paraId="68E147D0" w14:textId="77777777" w:rsidR="00250159" w:rsidRDefault="00250159" w:rsidP="00250159">
      <w:pPr>
        <w:pStyle w:val="PL"/>
      </w:pPr>
      <w:r>
        <w:t xml:space="preserve">                    localAddress:</w:t>
      </w:r>
    </w:p>
    <w:p w14:paraId="258CF305" w14:textId="77777777" w:rsidR="00250159" w:rsidRDefault="00250159" w:rsidP="00250159">
      <w:pPr>
        <w:pStyle w:val="PL"/>
      </w:pPr>
      <w:r>
        <w:t xml:space="preserve">                      $ref: 'TS28541_NrNrm.yaml#/components/schemas/LocalAddress'</w:t>
      </w:r>
    </w:p>
    <w:p w14:paraId="2B53D558" w14:textId="77777777" w:rsidR="00250159" w:rsidRDefault="00250159" w:rsidP="00250159">
      <w:pPr>
        <w:pStyle w:val="PL"/>
      </w:pPr>
      <w:r>
        <w:t xml:space="preserve">                    remoteAddress:</w:t>
      </w:r>
    </w:p>
    <w:p w14:paraId="4A2C523B" w14:textId="77777777" w:rsidR="00250159" w:rsidRDefault="00250159" w:rsidP="00250159">
      <w:pPr>
        <w:pStyle w:val="PL"/>
      </w:pPr>
      <w:r>
        <w:t xml:space="preserve">                      $ref: 'TS28541_NrNrm.yaml#/components/schemas/RemoteAddress'</w:t>
      </w:r>
    </w:p>
    <w:p w14:paraId="215B834B" w14:textId="77777777" w:rsidR="00250159" w:rsidRDefault="00250159" w:rsidP="00250159">
      <w:pPr>
        <w:pStyle w:val="PL"/>
      </w:pPr>
      <w:r>
        <w:t xml:space="preserve">    EP_S5C-Single:</w:t>
      </w:r>
    </w:p>
    <w:p w14:paraId="4EC89043" w14:textId="77777777" w:rsidR="00250159" w:rsidRDefault="00250159" w:rsidP="00250159">
      <w:pPr>
        <w:pStyle w:val="PL"/>
      </w:pPr>
      <w:r>
        <w:t xml:space="preserve">      allOf:</w:t>
      </w:r>
    </w:p>
    <w:p w14:paraId="7F534722" w14:textId="77777777" w:rsidR="00250159" w:rsidRDefault="00250159" w:rsidP="00250159">
      <w:pPr>
        <w:pStyle w:val="PL"/>
      </w:pPr>
      <w:r>
        <w:t xml:space="preserve">        - $ref: 'TS28623_GenericNrm.yaml#/components/schemas/Top'</w:t>
      </w:r>
    </w:p>
    <w:p w14:paraId="38DCD9AA" w14:textId="77777777" w:rsidR="00250159" w:rsidRDefault="00250159" w:rsidP="00250159">
      <w:pPr>
        <w:pStyle w:val="PL"/>
      </w:pPr>
      <w:r>
        <w:t xml:space="preserve">        - type: object</w:t>
      </w:r>
    </w:p>
    <w:p w14:paraId="0B972168" w14:textId="77777777" w:rsidR="00250159" w:rsidRDefault="00250159" w:rsidP="00250159">
      <w:pPr>
        <w:pStyle w:val="PL"/>
      </w:pPr>
      <w:r>
        <w:t xml:space="preserve">          properties:</w:t>
      </w:r>
    </w:p>
    <w:p w14:paraId="3FE953AB" w14:textId="77777777" w:rsidR="00250159" w:rsidRDefault="00250159" w:rsidP="00250159">
      <w:pPr>
        <w:pStyle w:val="PL"/>
      </w:pPr>
      <w:r>
        <w:t xml:space="preserve">            attributes:</w:t>
      </w:r>
    </w:p>
    <w:p w14:paraId="753BAC7F" w14:textId="77777777" w:rsidR="00250159" w:rsidRDefault="00250159" w:rsidP="00250159">
      <w:pPr>
        <w:pStyle w:val="PL"/>
      </w:pPr>
      <w:r>
        <w:t xml:space="preserve">              allOf:</w:t>
      </w:r>
    </w:p>
    <w:p w14:paraId="0D557B20" w14:textId="77777777" w:rsidR="00250159" w:rsidRDefault="00250159" w:rsidP="00250159">
      <w:pPr>
        <w:pStyle w:val="PL"/>
      </w:pPr>
      <w:r>
        <w:t xml:space="preserve">                - $ref: 'TS28623_GenericNrm.yaml#/components/schemas/EP_RP-Attr'</w:t>
      </w:r>
    </w:p>
    <w:p w14:paraId="23613F30" w14:textId="77777777" w:rsidR="00250159" w:rsidRDefault="00250159" w:rsidP="00250159">
      <w:pPr>
        <w:pStyle w:val="PL"/>
      </w:pPr>
      <w:r>
        <w:t xml:space="preserve">                - type: object</w:t>
      </w:r>
    </w:p>
    <w:p w14:paraId="64C1CFA1" w14:textId="77777777" w:rsidR="00250159" w:rsidRDefault="00250159" w:rsidP="00250159">
      <w:pPr>
        <w:pStyle w:val="PL"/>
      </w:pPr>
      <w:r>
        <w:t xml:space="preserve">                  properties:</w:t>
      </w:r>
    </w:p>
    <w:p w14:paraId="7A47405B" w14:textId="77777777" w:rsidR="00250159" w:rsidRDefault="00250159" w:rsidP="00250159">
      <w:pPr>
        <w:pStyle w:val="PL"/>
      </w:pPr>
      <w:r>
        <w:t xml:space="preserve">                    localAddress:</w:t>
      </w:r>
    </w:p>
    <w:p w14:paraId="1A7CE057" w14:textId="77777777" w:rsidR="00250159" w:rsidRDefault="00250159" w:rsidP="00250159">
      <w:pPr>
        <w:pStyle w:val="PL"/>
      </w:pPr>
      <w:r>
        <w:t xml:space="preserve">                      $ref: 'TS28541_NrNrm.yaml#/components/schemas/LocalAddress'</w:t>
      </w:r>
    </w:p>
    <w:p w14:paraId="43B7380E" w14:textId="77777777" w:rsidR="00250159" w:rsidRDefault="00250159" w:rsidP="00250159">
      <w:pPr>
        <w:pStyle w:val="PL"/>
      </w:pPr>
      <w:r>
        <w:t xml:space="preserve">                    remoteAddress:</w:t>
      </w:r>
    </w:p>
    <w:p w14:paraId="66EE51BE" w14:textId="77777777" w:rsidR="00250159" w:rsidRDefault="00250159" w:rsidP="00250159">
      <w:pPr>
        <w:pStyle w:val="PL"/>
      </w:pPr>
      <w:r>
        <w:t xml:space="preserve">                      $ref: 'TS28541_NrNrm.yaml#/components/schemas/RemoteAddress'</w:t>
      </w:r>
    </w:p>
    <w:p w14:paraId="5FC2CC00" w14:textId="77777777" w:rsidR="00250159" w:rsidRDefault="00250159" w:rsidP="00250159">
      <w:pPr>
        <w:pStyle w:val="PL"/>
      </w:pPr>
      <w:r>
        <w:t xml:space="preserve">    EP_S5U-Single:</w:t>
      </w:r>
    </w:p>
    <w:p w14:paraId="4F18FE01" w14:textId="77777777" w:rsidR="00250159" w:rsidRDefault="00250159" w:rsidP="00250159">
      <w:pPr>
        <w:pStyle w:val="PL"/>
      </w:pPr>
      <w:r>
        <w:t xml:space="preserve">      allOf:</w:t>
      </w:r>
    </w:p>
    <w:p w14:paraId="0CD55CAF" w14:textId="77777777" w:rsidR="00250159" w:rsidRDefault="00250159" w:rsidP="00250159">
      <w:pPr>
        <w:pStyle w:val="PL"/>
      </w:pPr>
      <w:r>
        <w:t xml:space="preserve">        - $ref: 'TS28623_GenericNrm.yaml#/components/schemas/Top'</w:t>
      </w:r>
    </w:p>
    <w:p w14:paraId="705163C3" w14:textId="77777777" w:rsidR="00250159" w:rsidRDefault="00250159" w:rsidP="00250159">
      <w:pPr>
        <w:pStyle w:val="PL"/>
      </w:pPr>
      <w:r>
        <w:t xml:space="preserve">        - type: object</w:t>
      </w:r>
    </w:p>
    <w:p w14:paraId="7D6D26E6" w14:textId="77777777" w:rsidR="00250159" w:rsidRDefault="00250159" w:rsidP="00250159">
      <w:pPr>
        <w:pStyle w:val="PL"/>
      </w:pPr>
      <w:r>
        <w:t xml:space="preserve">          properties:</w:t>
      </w:r>
    </w:p>
    <w:p w14:paraId="5F7A3785" w14:textId="77777777" w:rsidR="00250159" w:rsidRDefault="00250159" w:rsidP="00250159">
      <w:pPr>
        <w:pStyle w:val="PL"/>
      </w:pPr>
      <w:r>
        <w:t xml:space="preserve">            attributes:</w:t>
      </w:r>
    </w:p>
    <w:p w14:paraId="6EB0CDCB" w14:textId="77777777" w:rsidR="00250159" w:rsidRDefault="00250159" w:rsidP="00250159">
      <w:pPr>
        <w:pStyle w:val="PL"/>
      </w:pPr>
      <w:r>
        <w:t xml:space="preserve">              allOf:</w:t>
      </w:r>
    </w:p>
    <w:p w14:paraId="0FD3D4D8" w14:textId="77777777" w:rsidR="00250159" w:rsidRDefault="00250159" w:rsidP="00250159">
      <w:pPr>
        <w:pStyle w:val="PL"/>
      </w:pPr>
      <w:r>
        <w:t xml:space="preserve">                - $ref: 'TS28623_GenericNrm.yaml#/components/schemas/EP_RP-Attr'</w:t>
      </w:r>
    </w:p>
    <w:p w14:paraId="4C990BC1" w14:textId="77777777" w:rsidR="00250159" w:rsidRDefault="00250159" w:rsidP="00250159">
      <w:pPr>
        <w:pStyle w:val="PL"/>
      </w:pPr>
      <w:r>
        <w:t xml:space="preserve">                - type: object</w:t>
      </w:r>
    </w:p>
    <w:p w14:paraId="2664C82D" w14:textId="77777777" w:rsidR="00250159" w:rsidRDefault="00250159" w:rsidP="00250159">
      <w:pPr>
        <w:pStyle w:val="PL"/>
      </w:pPr>
      <w:r>
        <w:t xml:space="preserve">                  properties:</w:t>
      </w:r>
    </w:p>
    <w:p w14:paraId="036030C1" w14:textId="77777777" w:rsidR="00250159" w:rsidRDefault="00250159" w:rsidP="00250159">
      <w:pPr>
        <w:pStyle w:val="PL"/>
      </w:pPr>
      <w:r>
        <w:t xml:space="preserve">                    localAddress:</w:t>
      </w:r>
    </w:p>
    <w:p w14:paraId="1C3B1DC1" w14:textId="77777777" w:rsidR="00250159" w:rsidRDefault="00250159" w:rsidP="00250159">
      <w:pPr>
        <w:pStyle w:val="PL"/>
      </w:pPr>
      <w:r>
        <w:t xml:space="preserve">                      $ref: 'TS28541_NrNrm.yaml#/components/schemas/LocalAddress'</w:t>
      </w:r>
    </w:p>
    <w:p w14:paraId="22F12D16" w14:textId="77777777" w:rsidR="00250159" w:rsidRDefault="00250159" w:rsidP="00250159">
      <w:pPr>
        <w:pStyle w:val="PL"/>
      </w:pPr>
      <w:r>
        <w:t xml:space="preserve">                    remoteAddress:</w:t>
      </w:r>
    </w:p>
    <w:p w14:paraId="195B72C5" w14:textId="77777777" w:rsidR="00250159" w:rsidRDefault="00250159" w:rsidP="00250159">
      <w:pPr>
        <w:pStyle w:val="PL"/>
      </w:pPr>
      <w:r>
        <w:t xml:space="preserve">                      $ref: 'TS28541_NrNrm.yaml#/components/schemas/RemoteAddress'</w:t>
      </w:r>
    </w:p>
    <w:p w14:paraId="644EB7DF" w14:textId="77777777" w:rsidR="00250159" w:rsidRDefault="00250159" w:rsidP="00250159">
      <w:pPr>
        <w:pStyle w:val="PL"/>
      </w:pPr>
      <w:r>
        <w:t xml:space="preserve">    EP_Rx-Single:</w:t>
      </w:r>
    </w:p>
    <w:p w14:paraId="3AF0CAB7" w14:textId="77777777" w:rsidR="00250159" w:rsidRDefault="00250159" w:rsidP="00250159">
      <w:pPr>
        <w:pStyle w:val="PL"/>
      </w:pPr>
      <w:r>
        <w:t xml:space="preserve">      allOf:</w:t>
      </w:r>
    </w:p>
    <w:p w14:paraId="429DAD1D" w14:textId="77777777" w:rsidR="00250159" w:rsidRDefault="00250159" w:rsidP="00250159">
      <w:pPr>
        <w:pStyle w:val="PL"/>
      </w:pPr>
      <w:r>
        <w:t xml:space="preserve">        - $ref: 'TS28623_GenericNrm.yaml#/components/schemas/Top'</w:t>
      </w:r>
    </w:p>
    <w:p w14:paraId="36071B2F" w14:textId="77777777" w:rsidR="00250159" w:rsidRDefault="00250159" w:rsidP="00250159">
      <w:pPr>
        <w:pStyle w:val="PL"/>
      </w:pPr>
      <w:r>
        <w:t xml:space="preserve">        - type: object</w:t>
      </w:r>
    </w:p>
    <w:p w14:paraId="49AAB842" w14:textId="77777777" w:rsidR="00250159" w:rsidRDefault="00250159" w:rsidP="00250159">
      <w:pPr>
        <w:pStyle w:val="PL"/>
      </w:pPr>
      <w:r>
        <w:t xml:space="preserve">          properties:</w:t>
      </w:r>
    </w:p>
    <w:p w14:paraId="356BA22E" w14:textId="77777777" w:rsidR="00250159" w:rsidRDefault="00250159" w:rsidP="00250159">
      <w:pPr>
        <w:pStyle w:val="PL"/>
      </w:pPr>
      <w:r>
        <w:t xml:space="preserve">            attributes:</w:t>
      </w:r>
    </w:p>
    <w:p w14:paraId="7D398F41" w14:textId="77777777" w:rsidR="00250159" w:rsidRDefault="00250159" w:rsidP="00250159">
      <w:pPr>
        <w:pStyle w:val="PL"/>
      </w:pPr>
      <w:r>
        <w:t xml:space="preserve">              allOf:</w:t>
      </w:r>
    </w:p>
    <w:p w14:paraId="2439BAEF" w14:textId="77777777" w:rsidR="00250159" w:rsidRDefault="00250159" w:rsidP="00250159">
      <w:pPr>
        <w:pStyle w:val="PL"/>
      </w:pPr>
      <w:r>
        <w:t xml:space="preserve">                - $ref: 'TS28623_GenericNrm.yaml#/components/schemas/EP_RP-Attr'</w:t>
      </w:r>
    </w:p>
    <w:p w14:paraId="55C5224A" w14:textId="77777777" w:rsidR="00250159" w:rsidRDefault="00250159" w:rsidP="00250159">
      <w:pPr>
        <w:pStyle w:val="PL"/>
      </w:pPr>
      <w:r>
        <w:t xml:space="preserve">                - type: object</w:t>
      </w:r>
    </w:p>
    <w:p w14:paraId="06C144F5" w14:textId="77777777" w:rsidR="00250159" w:rsidRDefault="00250159" w:rsidP="00250159">
      <w:pPr>
        <w:pStyle w:val="PL"/>
      </w:pPr>
      <w:r>
        <w:t xml:space="preserve">                  properties:</w:t>
      </w:r>
    </w:p>
    <w:p w14:paraId="3F7F16D6" w14:textId="77777777" w:rsidR="00250159" w:rsidRDefault="00250159" w:rsidP="00250159">
      <w:pPr>
        <w:pStyle w:val="PL"/>
      </w:pPr>
      <w:r>
        <w:t xml:space="preserve">                    localAddress:</w:t>
      </w:r>
    </w:p>
    <w:p w14:paraId="099BF38D" w14:textId="77777777" w:rsidR="00250159" w:rsidRDefault="00250159" w:rsidP="00250159">
      <w:pPr>
        <w:pStyle w:val="PL"/>
      </w:pPr>
      <w:r>
        <w:t xml:space="preserve">                      $ref: 'TS28541_NrNrm.yaml#/components/schemas/LocalAddress'</w:t>
      </w:r>
    </w:p>
    <w:p w14:paraId="3EDB199A" w14:textId="77777777" w:rsidR="00250159" w:rsidRDefault="00250159" w:rsidP="00250159">
      <w:pPr>
        <w:pStyle w:val="PL"/>
      </w:pPr>
      <w:r>
        <w:t xml:space="preserve">                    remoteAddress:</w:t>
      </w:r>
    </w:p>
    <w:p w14:paraId="7671F751" w14:textId="77777777" w:rsidR="00250159" w:rsidRDefault="00250159" w:rsidP="00250159">
      <w:pPr>
        <w:pStyle w:val="PL"/>
      </w:pPr>
      <w:r>
        <w:t xml:space="preserve">                      $ref: 'TS28541_NrNrm.yaml#/components/schemas/RemoteAddress'</w:t>
      </w:r>
    </w:p>
    <w:p w14:paraId="0D29DE7B" w14:textId="77777777" w:rsidR="00250159" w:rsidRDefault="00250159" w:rsidP="00250159">
      <w:pPr>
        <w:pStyle w:val="PL"/>
      </w:pPr>
      <w:r>
        <w:t xml:space="preserve">    EP_MAP_SMSC-Single:</w:t>
      </w:r>
    </w:p>
    <w:p w14:paraId="1A48D87F" w14:textId="77777777" w:rsidR="00250159" w:rsidRDefault="00250159" w:rsidP="00250159">
      <w:pPr>
        <w:pStyle w:val="PL"/>
      </w:pPr>
      <w:r>
        <w:t xml:space="preserve">      allOf:</w:t>
      </w:r>
    </w:p>
    <w:p w14:paraId="77A6425F" w14:textId="77777777" w:rsidR="00250159" w:rsidRDefault="00250159" w:rsidP="00250159">
      <w:pPr>
        <w:pStyle w:val="PL"/>
      </w:pPr>
      <w:r>
        <w:t xml:space="preserve">        - $ref: 'TS28623_GenericNrm.yaml#/components/schemas/Top'</w:t>
      </w:r>
    </w:p>
    <w:p w14:paraId="404D263B" w14:textId="77777777" w:rsidR="00250159" w:rsidRDefault="00250159" w:rsidP="00250159">
      <w:pPr>
        <w:pStyle w:val="PL"/>
      </w:pPr>
      <w:r>
        <w:t xml:space="preserve">        - type: object</w:t>
      </w:r>
    </w:p>
    <w:p w14:paraId="6AC078AD" w14:textId="77777777" w:rsidR="00250159" w:rsidRDefault="00250159" w:rsidP="00250159">
      <w:pPr>
        <w:pStyle w:val="PL"/>
      </w:pPr>
      <w:r>
        <w:t xml:space="preserve">          properties:</w:t>
      </w:r>
    </w:p>
    <w:p w14:paraId="74E27D7B" w14:textId="77777777" w:rsidR="00250159" w:rsidRDefault="00250159" w:rsidP="00250159">
      <w:pPr>
        <w:pStyle w:val="PL"/>
      </w:pPr>
      <w:r>
        <w:t xml:space="preserve">            attributes:</w:t>
      </w:r>
    </w:p>
    <w:p w14:paraId="2FF4C275" w14:textId="77777777" w:rsidR="00250159" w:rsidRDefault="00250159" w:rsidP="00250159">
      <w:pPr>
        <w:pStyle w:val="PL"/>
      </w:pPr>
      <w:r>
        <w:t xml:space="preserve">              allOf:</w:t>
      </w:r>
    </w:p>
    <w:p w14:paraId="5BD4D633" w14:textId="77777777" w:rsidR="00250159" w:rsidRDefault="00250159" w:rsidP="00250159">
      <w:pPr>
        <w:pStyle w:val="PL"/>
      </w:pPr>
      <w:r>
        <w:t xml:space="preserve">                - $ref: 'TS28623_GenericNrm.yaml#/components/schemas/EP_RP-Attr'</w:t>
      </w:r>
    </w:p>
    <w:p w14:paraId="0F2A3840" w14:textId="77777777" w:rsidR="00250159" w:rsidRDefault="00250159" w:rsidP="00250159">
      <w:pPr>
        <w:pStyle w:val="PL"/>
      </w:pPr>
      <w:r>
        <w:t xml:space="preserve">                - type: object</w:t>
      </w:r>
    </w:p>
    <w:p w14:paraId="61BC9AEE" w14:textId="77777777" w:rsidR="00250159" w:rsidRDefault="00250159" w:rsidP="00250159">
      <w:pPr>
        <w:pStyle w:val="PL"/>
      </w:pPr>
      <w:r>
        <w:t xml:space="preserve">                  properties:</w:t>
      </w:r>
    </w:p>
    <w:p w14:paraId="1B9098B2" w14:textId="77777777" w:rsidR="00250159" w:rsidRDefault="00250159" w:rsidP="00250159">
      <w:pPr>
        <w:pStyle w:val="PL"/>
      </w:pPr>
      <w:r>
        <w:t xml:space="preserve">                    localAddress:</w:t>
      </w:r>
    </w:p>
    <w:p w14:paraId="153E9E49" w14:textId="77777777" w:rsidR="00250159" w:rsidRDefault="00250159" w:rsidP="00250159">
      <w:pPr>
        <w:pStyle w:val="PL"/>
      </w:pPr>
      <w:r>
        <w:t xml:space="preserve">                      $ref: 'TS28541_NrNrm.yaml#/components/schemas/LocalAddress'</w:t>
      </w:r>
    </w:p>
    <w:p w14:paraId="1E4B2426" w14:textId="77777777" w:rsidR="00250159" w:rsidRDefault="00250159" w:rsidP="00250159">
      <w:pPr>
        <w:pStyle w:val="PL"/>
      </w:pPr>
      <w:r>
        <w:t xml:space="preserve">                    remoteAddress:</w:t>
      </w:r>
    </w:p>
    <w:p w14:paraId="43B6802D" w14:textId="77777777" w:rsidR="00250159" w:rsidRDefault="00250159" w:rsidP="00250159">
      <w:pPr>
        <w:pStyle w:val="PL"/>
      </w:pPr>
      <w:r>
        <w:t xml:space="preserve">                      $ref: 'TS28541_NrNrm.yaml#/components/schemas/RemoteAddress'</w:t>
      </w:r>
    </w:p>
    <w:p w14:paraId="4B6004EE" w14:textId="77777777" w:rsidR="00250159" w:rsidRDefault="00250159" w:rsidP="00250159">
      <w:pPr>
        <w:pStyle w:val="PL"/>
      </w:pPr>
      <w:r>
        <w:t xml:space="preserve">    EP_NLS-Single:</w:t>
      </w:r>
    </w:p>
    <w:p w14:paraId="3DA9FC59" w14:textId="77777777" w:rsidR="00250159" w:rsidRDefault="00250159" w:rsidP="00250159">
      <w:pPr>
        <w:pStyle w:val="PL"/>
      </w:pPr>
      <w:r>
        <w:t xml:space="preserve">      allOf:</w:t>
      </w:r>
    </w:p>
    <w:p w14:paraId="3D42ACA9" w14:textId="77777777" w:rsidR="00250159" w:rsidRDefault="00250159" w:rsidP="00250159">
      <w:pPr>
        <w:pStyle w:val="PL"/>
      </w:pPr>
      <w:r>
        <w:t xml:space="preserve">        - $ref: 'TS28623_GenericNrm.yaml#/components/schemas/Top'</w:t>
      </w:r>
    </w:p>
    <w:p w14:paraId="41E6B06D" w14:textId="77777777" w:rsidR="00250159" w:rsidRDefault="00250159" w:rsidP="00250159">
      <w:pPr>
        <w:pStyle w:val="PL"/>
      </w:pPr>
      <w:r>
        <w:t xml:space="preserve">        - type: object</w:t>
      </w:r>
    </w:p>
    <w:p w14:paraId="4A0B280E" w14:textId="77777777" w:rsidR="00250159" w:rsidRDefault="00250159" w:rsidP="00250159">
      <w:pPr>
        <w:pStyle w:val="PL"/>
      </w:pPr>
      <w:r>
        <w:t xml:space="preserve">          properties:</w:t>
      </w:r>
    </w:p>
    <w:p w14:paraId="290C6E7D" w14:textId="77777777" w:rsidR="00250159" w:rsidRDefault="00250159" w:rsidP="00250159">
      <w:pPr>
        <w:pStyle w:val="PL"/>
      </w:pPr>
      <w:r>
        <w:t xml:space="preserve">            attributes:</w:t>
      </w:r>
    </w:p>
    <w:p w14:paraId="5CF77D3C" w14:textId="77777777" w:rsidR="00250159" w:rsidRDefault="00250159" w:rsidP="00250159">
      <w:pPr>
        <w:pStyle w:val="PL"/>
      </w:pPr>
      <w:r>
        <w:t xml:space="preserve">              allOf:</w:t>
      </w:r>
    </w:p>
    <w:p w14:paraId="1D8C601C" w14:textId="77777777" w:rsidR="00250159" w:rsidRDefault="00250159" w:rsidP="00250159">
      <w:pPr>
        <w:pStyle w:val="PL"/>
      </w:pPr>
      <w:r>
        <w:t xml:space="preserve">                - $ref: 'TS28623_GenericNrm.yaml#/components/schemas/EP_RP-Attr'</w:t>
      </w:r>
    </w:p>
    <w:p w14:paraId="2D4FC892" w14:textId="77777777" w:rsidR="00250159" w:rsidRDefault="00250159" w:rsidP="00250159">
      <w:pPr>
        <w:pStyle w:val="PL"/>
      </w:pPr>
      <w:r>
        <w:t xml:space="preserve">                - type: object</w:t>
      </w:r>
    </w:p>
    <w:p w14:paraId="68CE5DEE" w14:textId="77777777" w:rsidR="00250159" w:rsidRDefault="00250159" w:rsidP="00250159">
      <w:pPr>
        <w:pStyle w:val="PL"/>
      </w:pPr>
      <w:r>
        <w:t xml:space="preserve">                  properties:</w:t>
      </w:r>
    </w:p>
    <w:p w14:paraId="4FF66BF2" w14:textId="77777777" w:rsidR="00250159" w:rsidRDefault="00250159" w:rsidP="00250159">
      <w:pPr>
        <w:pStyle w:val="PL"/>
      </w:pPr>
      <w:r>
        <w:t xml:space="preserve">                    localAddress:</w:t>
      </w:r>
    </w:p>
    <w:p w14:paraId="3B97FFC0" w14:textId="77777777" w:rsidR="00250159" w:rsidRDefault="00250159" w:rsidP="00250159">
      <w:pPr>
        <w:pStyle w:val="PL"/>
      </w:pPr>
      <w:r>
        <w:t xml:space="preserve">                      $ref: 'TS28541_NrNrm.yaml#/components/schemas/LocalAddress'</w:t>
      </w:r>
    </w:p>
    <w:p w14:paraId="513B449D" w14:textId="77777777" w:rsidR="00250159" w:rsidRDefault="00250159" w:rsidP="00250159">
      <w:pPr>
        <w:pStyle w:val="PL"/>
      </w:pPr>
      <w:r>
        <w:t xml:space="preserve">                    remoteAddress:</w:t>
      </w:r>
    </w:p>
    <w:p w14:paraId="69C40909" w14:textId="77777777" w:rsidR="00250159" w:rsidRDefault="00250159" w:rsidP="00250159">
      <w:pPr>
        <w:pStyle w:val="PL"/>
      </w:pPr>
      <w:r>
        <w:t xml:space="preserve">                      $ref: 'TS28541_NrNrm.yaml#/components/schemas/RemoteAddress'</w:t>
      </w:r>
    </w:p>
    <w:p w14:paraId="209B7B7C" w14:textId="77777777" w:rsidR="00250159" w:rsidRDefault="00250159" w:rsidP="00250159">
      <w:pPr>
        <w:pStyle w:val="PL"/>
      </w:pPr>
      <w:r>
        <w:t xml:space="preserve">    EP_NLG-Single:</w:t>
      </w:r>
    </w:p>
    <w:p w14:paraId="07DCF607" w14:textId="77777777" w:rsidR="00250159" w:rsidRDefault="00250159" w:rsidP="00250159">
      <w:pPr>
        <w:pStyle w:val="PL"/>
      </w:pPr>
      <w:r>
        <w:t xml:space="preserve">      allOf:</w:t>
      </w:r>
    </w:p>
    <w:p w14:paraId="42D723F0" w14:textId="77777777" w:rsidR="00250159" w:rsidRDefault="00250159" w:rsidP="00250159">
      <w:pPr>
        <w:pStyle w:val="PL"/>
      </w:pPr>
      <w:r>
        <w:t xml:space="preserve">        - $ref: 'TS28623_GenericNrm.yaml#/components/schemas/Top'</w:t>
      </w:r>
    </w:p>
    <w:p w14:paraId="528A8D45" w14:textId="77777777" w:rsidR="00250159" w:rsidRDefault="00250159" w:rsidP="00250159">
      <w:pPr>
        <w:pStyle w:val="PL"/>
      </w:pPr>
      <w:r>
        <w:t xml:space="preserve">        - type: object</w:t>
      </w:r>
    </w:p>
    <w:p w14:paraId="285A7D2A" w14:textId="77777777" w:rsidR="00250159" w:rsidRDefault="00250159" w:rsidP="00250159">
      <w:pPr>
        <w:pStyle w:val="PL"/>
      </w:pPr>
      <w:r>
        <w:t xml:space="preserve">          properties:</w:t>
      </w:r>
    </w:p>
    <w:p w14:paraId="328079B8" w14:textId="77777777" w:rsidR="00250159" w:rsidRDefault="00250159" w:rsidP="00250159">
      <w:pPr>
        <w:pStyle w:val="PL"/>
      </w:pPr>
      <w:r>
        <w:t xml:space="preserve">            attributes:</w:t>
      </w:r>
    </w:p>
    <w:p w14:paraId="05CA49EF" w14:textId="77777777" w:rsidR="00250159" w:rsidRDefault="00250159" w:rsidP="00250159">
      <w:pPr>
        <w:pStyle w:val="PL"/>
      </w:pPr>
      <w:r>
        <w:t xml:space="preserve">              allOf:</w:t>
      </w:r>
    </w:p>
    <w:p w14:paraId="3C83113E" w14:textId="77777777" w:rsidR="00250159" w:rsidRDefault="00250159" w:rsidP="00250159">
      <w:pPr>
        <w:pStyle w:val="PL"/>
      </w:pPr>
      <w:r>
        <w:t xml:space="preserve">                - $ref: 'TS28623_GenericNrm.yaml#/components/schemas/EP_RP-Attr'</w:t>
      </w:r>
    </w:p>
    <w:p w14:paraId="0B3952F1" w14:textId="77777777" w:rsidR="00250159" w:rsidRDefault="00250159" w:rsidP="00250159">
      <w:pPr>
        <w:pStyle w:val="PL"/>
      </w:pPr>
      <w:r>
        <w:t xml:space="preserve">                - type: object</w:t>
      </w:r>
    </w:p>
    <w:p w14:paraId="312F8BBE" w14:textId="77777777" w:rsidR="00250159" w:rsidRDefault="00250159" w:rsidP="00250159">
      <w:pPr>
        <w:pStyle w:val="PL"/>
      </w:pPr>
      <w:r>
        <w:t xml:space="preserve">                  properties:</w:t>
      </w:r>
    </w:p>
    <w:p w14:paraId="0810C79A" w14:textId="77777777" w:rsidR="00250159" w:rsidRDefault="00250159" w:rsidP="00250159">
      <w:pPr>
        <w:pStyle w:val="PL"/>
      </w:pPr>
      <w:r>
        <w:t xml:space="preserve">                    localAddress:</w:t>
      </w:r>
    </w:p>
    <w:p w14:paraId="06C60EAE" w14:textId="77777777" w:rsidR="00250159" w:rsidRDefault="00250159" w:rsidP="00250159">
      <w:pPr>
        <w:pStyle w:val="PL"/>
      </w:pPr>
      <w:r>
        <w:t xml:space="preserve">                      $ref: 'TS28541_NrNrm.yaml#/components/schemas/LocalAddress'</w:t>
      </w:r>
    </w:p>
    <w:p w14:paraId="772DD15F" w14:textId="77777777" w:rsidR="00250159" w:rsidRDefault="00250159" w:rsidP="00250159">
      <w:pPr>
        <w:pStyle w:val="PL"/>
      </w:pPr>
      <w:r>
        <w:t xml:space="preserve">                    remoteAddress:</w:t>
      </w:r>
    </w:p>
    <w:p w14:paraId="33C61123" w14:textId="77777777" w:rsidR="00250159" w:rsidRDefault="00250159" w:rsidP="00250159">
      <w:pPr>
        <w:pStyle w:val="PL"/>
      </w:pPr>
      <w:r>
        <w:t xml:space="preserve">                      $ref: 'TS28541_NrNrm.yaml#/components/schemas/RemoteAddress'</w:t>
      </w:r>
    </w:p>
    <w:p w14:paraId="508C4DA5" w14:textId="77777777" w:rsidR="00250159" w:rsidRDefault="00250159" w:rsidP="00250159">
      <w:pPr>
        <w:pStyle w:val="PL"/>
      </w:pPr>
    </w:p>
    <w:p w14:paraId="318B9C4B" w14:textId="77777777" w:rsidR="00250159" w:rsidRDefault="00250159" w:rsidP="00250159">
      <w:pPr>
        <w:pStyle w:val="PL"/>
      </w:pPr>
      <w:r>
        <w:t xml:space="preserve">    EP_N60-Single:</w:t>
      </w:r>
    </w:p>
    <w:p w14:paraId="53F7AB8F" w14:textId="77777777" w:rsidR="00250159" w:rsidRDefault="00250159" w:rsidP="00250159">
      <w:pPr>
        <w:pStyle w:val="PL"/>
      </w:pPr>
      <w:r>
        <w:t xml:space="preserve">      allOf:</w:t>
      </w:r>
    </w:p>
    <w:p w14:paraId="5F7D5D45" w14:textId="77777777" w:rsidR="00250159" w:rsidRDefault="00250159" w:rsidP="00250159">
      <w:pPr>
        <w:pStyle w:val="PL"/>
      </w:pPr>
      <w:r>
        <w:t xml:space="preserve">        - $ref: 'TS28623_GenericNrm.yaml#/components/schemas/Top'</w:t>
      </w:r>
    </w:p>
    <w:p w14:paraId="6770157A" w14:textId="77777777" w:rsidR="00250159" w:rsidRDefault="00250159" w:rsidP="00250159">
      <w:pPr>
        <w:pStyle w:val="PL"/>
      </w:pPr>
      <w:r>
        <w:t xml:space="preserve">        - type: object</w:t>
      </w:r>
    </w:p>
    <w:p w14:paraId="51F4DB5C" w14:textId="77777777" w:rsidR="00250159" w:rsidRDefault="00250159" w:rsidP="00250159">
      <w:pPr>
        <w:pStyle w:val="PL"/>
      </w:pPr>
      <w:r>
        <w:t xml:space="preserve">          properties:</w:t>
      </w:r>
    </w:p>
    <w:p w14:paraId="399043CB" w14:textId="77777777" w:rsidR="00250159" w:rsidRDefault="00250159" w:rsidP="00250159">
      <w:pPr>
        <w:pStyle w:val="PL"/>
      </w:pPr>
      <w:r>
        <w:t xml:space="preserve">            attributes:</w:t>
      </w:r>
    </w:p>
    <w:p w14:paraId="6E85A7BF" w14:textId="77777777" w:rsidR="00250159" w:rsidRDefault="00250159" w:rsidP="00250159">
      <w:pPr>
        <w:pStyle w:val="PL"/>
      </w:pPr>
      <w:r>
        <w:t xml:space="preserve">              allOf:</w:t>
      </w:r>
    </w:p>
    <w:p w14:paraId="188144E6" w14:textId="77777777" w:rsidR="00250159" w:rsidRDefault="00250159" w:rsidP="00250159">
      <w:pPr>
        <w:pStyle w:val="PL"/>
      </w:pPr>
      <w:r>
        <w:t xml:space="preserve">                - $ref: 'TS28623_GenericNrm.yaml#/components/schemas/EP_RP-Attr'</w:t>
      </w:r>
    </w:p>
    <w:p w14:paraId="323CDE6F" w14:textId="77777777" w:rsidR="00250159" w:rsidRDefault="00250159" w:rsidP="00250159">
      <w:pPr>
        <w:pStyle w:val="PL"/>
      </w:pPr>
      <w:r>
        <w:t xml:space="preserve">                - type: object</w:t>
      </w:r>
    </w:p>
    <w:p w14:paraId="642E089C" w14:textId="77777777" w:rsidR="00250159" w:rsidRDefault="00250159" w:rsidP="00250159">
      <w:pPr>
        <w:pStyle w:val="PL"/>
      </w:pPr>
      <w:r>
        <w:t xml:space="preserve">                  properties:</w:t>
      </w:r>
    </w:p>
    <w:p w14:paraId="550D4307" w14:textId="77777777" w:rsidR="00250159" w:rsidRDefault="00250159" w:rsidP="00250159">
      <w:pPr>
        <w:pStyle w:val="PL"/>
      </w:pPr>
      <w:r>
        <w:t xml:space="preserve">                    localAddress:</w:t>
      </w:r>
    </w:p>
    <w:p w14:paraId="78D15522" w14:textId="77777777" w:rsidR="00250159" w:rsidRDefault="00250159" w:rsidP="00250159">
      <w:pPr>
        <w:pStyle w:val="PL"/>
      </w:pPr>
      <w:r>
        <w:t xml:space="preserve">                      $ref: 'TS28541_NrNrm.yaml#/components/schemas/LocalAddress'</w:t>
      </w:r>
    </w:p>
    <w:p w14:paraId="11BBE148" w14:textId="77777777" w:rsidR="00250159" w:rsidRDefault="00250159" w:rsidP="00250159">
      <w:pPr>
        <w:pStyle w:val="PL"/>
      </w:pPr>
      <w:r>
        <w:t xml:space="preserve">                    remoteAddress:</w:t>
      </w:r>
    </w:p>
    <w:p w14:paraId="6FBE383B" w14:textId="77777777" w:rsidR="00250159" w:rsidRDefault="00250159" w:rsidP="00250159">
      <w:pPr>
        <w:pStyle w:val="PL"/>
      </w:pPr>
      <w:r>
        <w:t xml:space="preserve">                      $ref: 'TS28541_NrNrm.yaml#/components/schemas/RemoteAddress'</w:t>
      </w:r>
    </w:p>
    <w:p w14:paraId="6F802EA9" w14:textId="77777777" w:rsidR="00250159" w:rsidRDefault="00250159" w:rsidP="00250159">
      <w:pPr>
        <w:pStyle w:val="PL"/>
      </w:pPr>
      <w:r>
        <w:t xml:space="preserve">    EP_Npc4-Single:</w:t>
      </w:r>
    </w:p>
    <w:p w14:paraId="238AF3B8" w14:textId="77777777" w:rsidR="00250159" w:rsidRDefault="00250159" w:rsidP="00250159">
      <w:pPr>
        <w:pStyle w:val="PL"/>
      </w:pPr>
      <w:r>
        <w:t xml:space="preserve">      allOf:</w:t>
      </w:r>
    </w:p>
    <w:p w14:paraId="24B4AA18" w14:textId="77777777" w:rsidR="00250159" w:rsidRDefault="00250159" w:rsidP="00250159">
      <w:pPr>
        <w:pStyle w:val="PL"/>
      </w:pPr>
      <w:r>
        <w:t xml:space="preserve">        - $ref: 'TS28623_GenericNrm.yaml#/components/schemas/Top'</w:t>
      </w:r>
    </w:p>
    <w:p w14:paraId="41EE22CD" w14:textId="77777777" w:rsidR="00250159" w:rsidRDefault="00250159" w:rsidP="00250159">
      <w:pPr>
        <w:pStyle w:val="PL"/>
      </w:pPr>
      <w:r>
        <w:t xml:space="preserve">        - type: object</w:t>
      </w:r>
    </w:p>
    <w:p w14:paraId="67B9E245" w14:textId="77777777" w:rsidR="00250159" w:rsidRDefault="00250159" w:rsidP="00250159">
      <w:pPr>
        <w:pStyle w:val="PL"/>
      </w:pPr>
      <w:r>
        <w:t xml:space="preserve">          properties:</w:t>
      </w:r>
    </w:p>
    <w:p w14:paraId="612A5C10" w14:textId="77777777" w:rsidR="00250159" w:rsidRDefault="00250159" w:rsidP="00250159">
      <w:pPr>
        <w:pStyle w:val="PL"/>
      </w:pPr>
      <w:r>
        <w:t xml:space="preserve">            attributes:</w:t>
      </w:r>
    </w:p>
    <w:p w14:paraId="311ABA57" w14:textId="77777777" w:rsidR="00250159" w:rsidRDefault="00250159" w:rsidP="00250159">
      <w:pPr>
        <w:pStyle w:val="PL"/>
      </w:pPr>
      <w:r>
        <w:t xml:space="preserve">              allOf:</w:t>
      </w:r>
    </w:p>
    <w:p w14:paraId="696B5DFD" w14:textId="77777777" w:rsidR="00250159" w:rsidRDefault="00250159" w:rsidP="00250159">
      <w:pPr>
        <w:pStyle w:val="PL"/>
      </w:pPr>
      <w:r>
        <w:t xml:space="preserve">                - $ref: 'TS28623_GenericNrm.yaml#/components/schemas/EP_RP-Attr'</w:t>
      </w:r>
    </w:p>
    <w:p w14:paraId="5701B090" w14:textId="77777777" w:rsidR="00250159" w:rsidRDefault="00250159" w:rsidP="00250159">
      <w:pPr>
        <w:pStyle w:val="PL"/>
      </w:pPr>
      <w:r>
        <w:t xml:space="preserve">                - type: object</w:t>
      </w:r>
    </w:p>
    <w:p w14:paraId="76DF759A" w14:textId="77777777" w:rsidR="00250159" w:rsidRDefault="00250159" w:rsidP="00250159">
      <w:pPr>
        <w:pStyle w:val="PL"/>
      </w:pPr>
      <w:r>
        <w:t xml:space="preserve">                  properties:</w:t>
      </w:r>
    </w:p>
    <w:p w14:paraId="75AF875C" w14:textId="77777777" w:rsidR="00250159" w:rsidRDefault="00250159" w:rsidP="00250159">
      <w:pPr>
        <w:pStyle w:val="PL"/>
      </w:pPr>
      <w:r>
        <w:t xml:space="preserve">                    localAddress:</w:t>
      </w:r>
    </w:p>
    <w:p w14:paraId="69E8BC58" w14:textId="77777777" w:rsidR="00250159" w:rsidRDefault="00250159" w:rsidP="00250159">
      <w:pPr>
        <w:pStyle w:val="PL"/>
      </w:pPr>
      <w:r>
        <w:t xml:space="preserve">                      $ref: 'TS28541_NrNrm.yaml#/components/schemas/LocalAddress'</w:t>
      </w:r>
    </w:p>
    <w:p w14:paraId="208E79C7" w14:textId="77777777" w:rsidR="00250159" w:rsidRDefault="00250159" w:rsidP="00250159">
      <w:pPr>
        <w:pStyle w:val="PL"/>
      </w:pPr>
      <w:r>
        <w:t xml:space="preserve">                    remoteAddress:</w:t>
      </w:r>
    </w:p>
    <w:p w14:paraId="14E279CC" w14:textId="77777777" w:rsidR="00250159" w:rsidRDefault="00250159" w:rsidP="00250159">
      <w:pPr>
        <w:pStyle w:val="PL"/>
      </w:pPr>
      <w:r>
        <w:t xml:space="preserve">                      $ref: 'TS28541_NrNrm.yaml#/components/schemas/RemoteAddress'</w:t>
      </w:r>
    </w:p>
    <w:p w14:paraId="4F674AEB" w14:textId="77777777" w:rsidR="00250159" w:rsidRDefault="00250159" w:rsidP="00250159">
      <w:pPr>
        <w:pStyle w:val="PL"/>
      </w:pPr>
      <w:r>
        <w:t xml:space="preserve">    EP_Npc6-Single:</w:t>
      </w:r>
    </w:p>
    <w:p w14:paraId="48B201F9" w14:textId="77777777" w:rsidR="00250159" w:rsidRDefault="00250159" w:rsidP="00250159">
      <w:pPr>
        <w:pStyle w:val="PL"/>
      </w:pPr>
      <w:r>
        <w:t xml:space="preserve">      allOf:</w:t>
      </w:r>
    </w:p>
    <w:p w14:paraId="700276CF" w14:textId="77777777" w:rsidR="00250159" w:rsidRDefault="00250159" w:rsidP="00250159">
      <w:pPr>
        <w:pStyle w:val="PL"/>
      </w:pPr>
      <w:r>
        <w:t xml:space="preserve">        - $ref: 'TS28623_GenericNrm.yaml#/components/schemas/Top'</w:t>
      </w:r>
    </w:p>
    <w:p w14:paraId="2994DCBC" w14:textId="77777777" w:rsidR="00250159" w:rsidRDefault="00250159" w:rsidP="00250159">
      <w:pPr>
        <w:pStyle w:val="PL"/>
      </w:pPr>
      <w:r>
        <w:t xml:space="preserve">        - type: object</w:t>
      </w:r>
    </w:p>
    <w:p w14:paraId="4EE4E3C0" w14:textId="77777777" w:rsidR="00250159" w:rsidRDefault="00250159" w:rsidP="00250159">
      <w:pPr>
        <w:pStyle w:val="PL"/>
      </w:pPr>
      <w:r>
        <w:t xml:space="preserve">          properties:</w:t>
      </w:r>
    </w:p>
    <w:p w14:paraId="3E021338" w14:textId="77777777" w:rsidR="00250159" w:rsidRDefault="00250159" w:rsidP="00250159">
      <w:pPr>
        <w:pStyle w:val="PL"/>
      </w:pPr>
      <w:r>
        <w:t xml:space="preserve">            attributes:</w:t>
      </w:r>
    </w:p>
    <w:p w14:paraId="70A81658" w14:textId="77777777" w:rsidR="00250159" w:rsidRDefault="00250159" w:rsidP="00250159">
      <w:pPr>
        <w:pStyle w:val="PL"/>
      </w:pPr>
      <w:r>
        <w:t xml:space="preserve">              allOf:</w:t>
      </w:r>
    </w:p>
    <w:p w14:paraId="7B6E2759" w14:textId="77777777" w:rsidR="00250159" w:rsidRDefault="00250159" w:rsidP="00250159">
      <w:pPr>
        <w:pStyle w:val="PL"/>
      </w:pPr>
      <w:r>
        <w:t xml:space="preserve">                - $ref: 'TS28623_GenericNrm.yaml#/components/schemas/EP_RP-Attr'</w:t>
      </w:r>
    </w:p>
    <w:p w14:paraId="4BE88B6D" w14:textId="77777777" w:rsidR="00250159" w:rsidRDefault="00250159" w:rsidP="00250159">
      <w:pPr>
        <w:pStyle w:val="PL"/>
      </w:pPr>
      <w:r>
        <w:t xml:space="preserve">                - type: object</w:t>
      </w:r>
    </w:p>
    <w:p w14:paraId="3339A572" w14:textId="77777777" w:rsidR="00250159" w:rsidRDefault="00250159" w:rsidP="00250159">
      <w:pPr>
        <w:pStyle w:val="PL"/>
      </w:pPr>
      <w:r>
        <w:t xml:space="preserve">                  properties:</w:t>
      </w:r>
    </w:p>
    <w:p w14:paraId="458CDFE1" w14:textId="77777777" w:rsidR="00250159" w:rsidRDefault="00250159" w:rsidP="00250159">
      <w:pPr>
        <w:pStyle w:val="PL"/>
      </w:pPr>
      <w:r>
        <w:t xml:space="preserve">                    localAddress:</w:t>
      </w:r>
    </w:p>
    <w:p w14:paraId="48758FEE" w14:textId="77777777" w:rsidR="00250159" w:rsidRDefault="00250159" w:rsidP="00250159">
      <w:pPr>
        <w:pStyle w:val="PL"/>
      </w:pPr>
      <w:r>
        <w:t xml:space="preserve">                      $ref: 'TS28541_NrNrm.yaml#/components/schemas/LocalAddress'</w:t>
      </w:r>
    </w:p>
    <w:p w14:paraId="611F8B74" w14:textId="77777777" w:rsidR="00250159" w:rsidRDefault="00250159" w:rsidP="00250159">
      <w:pPr>
        <w:pStyle w:val="PL"/>
      </w:pPr>
      <w:r>
        <w:t xml:space="preserve">                    remoteAddress:</w:t>
      </w:r>
    </w:p>
    <w:p w14:paraId="1235D3DC" w14:textId="77777777" w:rsidR="00250159" w:rsidRDefault="00250159" w:rsidP="00250159">
      <w:pPr>
        <w:pStyle w:val="PL"/>
      </w:pPr>
      <w:r>
        <w:t xml:space="preserve">                      $ref: 'TS28541_NrNrm.yaml#/components/schemas/RemoteAddress' </w:t>
      </w:r>
    </w:p>
    <w:p w14:paraId="360D55EC" w14:textId="77777777" w:rsidR="00250159" w:rsidRDefault="00250159" w:rsidP="00250159">
      <w:pPr>
        <w:pStyle w:val="PL"/>
      </w:pPr>
      <w:r>
        <w:t xml:space="preserve">    EP_Npc7-Single:</w:t>
      </w:r>
    </w:p>
    <w:p w14:paraId="38A5FEA6" w14:textId="77777777" w:rsidR="00250159" w:rsidRDefault="00250159" w:rsidP="00250159">
      <w:pPr>
        <w:pStyle w:val="PL"/>
      </w:pPr>
      <w:r>
        <w:t xml:space="preserve">      allOf:</w:t>
      </w:r>
    </w:p>
    <w:p w14:paraId="5326FDD2" w14:textId="77777777" w:rsidR="00250159" w:rsidRDefault="00250159" w:rsidP="00250159">
      <w:pPr>
        <w:pStyle w:val="PL"/>
      </w:pPr>
      <w:r>
        <w:t xml:space="preserve">        - $ref: 'TS28623_GenericNrm.yaml#/components/schemas/Top'</w:t>
      </w:r>
    </w:p>
    <w:p w14:paraId="19E44120" w14:textId="77777777" w:rsidR="00250159" w:rsidRDefault="00250159" w:rsidP="00250159">
      <w:pPr>
        <w:pStyle w:val="PL"/>
      </w:pPr>
      <w:r>
        <w:t xml:space="preserve">        - type: object</w:t>
      </w:r>
    </w:p>
    <w:p w14:paraId="64A32850" w14:textId="77777777" w:rsidR="00250159" w:rsidRDefault="00250159" w:rsidP="00250159">
      <w:pPr>
        <w:pStyle w:val="PL"/>
      </w:pPr>
      <w:r>
        <w:t xml:space="preserve">          properties:</w:t>
      </w:r>
    </w:p>
    <w:p w14:paraId="624E6E09" w14:textId="77777777" w:rsidR="00250159" w:rsidRDefault="00250159" w:rsidP="00250159">
      <w:pPr>
        <w:pStyle w:val="PL"/>
      </w:pPr>
      <w:r>
        <w:t xml:space="preserve">            attributes:</w:t>
      </w:r>
    </w:p>
    <w:p w14:paraId="75E03B77" w14:textId="77777777" w:rsidR="00250159" w:rsidRDefault="00250159" w:rsidP="00250159">
      <w:pPr>
        <w:pStyle w:val="PL"/>
      </w:pPr>
      <w:r>
        <w:t xml:space="preserve">              allOf:</w:t>
      </w:r>
    </w:p>
    <w:p w14:paraId="36562929" w14:textId="77777777" w:rsidR="00250159" w:rsidRDefault="00250159" w:rsidP="00250159">
      <w:pPr>
        <w:pStyle w:val="PL"/>
      </w:pPr>
      <w:r>
        <w:t xml:space="preserve">                - $ref: 'TS28623_GenericNrm.yaml#/components/schemas/EP_RP-Attr'</w:t>
      </w:r>
    </w:p>
    <w:p w14:paraId="2275D726" w14:textId="77777777" w:rsidR="00250159" w:rsidRDefault="00250159" w:rsidP="00250159">
      <w:pPr>
        <w:pStyle w:val="PL"/>
      </w:pPr>
      <w:r>
        <w:t xml:space="preserve">                - type: object</w:t>
      </w:r>
    </w:p>
    <w:p w14:paraId="1DCB8AB3" w14:textId="77777777" w:rsidR="00250159" w:rsidRDefault="00250159" w:rsidP="00250159">
      <w:pPr>
        <w:pStyle w:val="PL"/>
      </w:pPr>
      <w:r>
        <w:t xml:space="preserve">                  properties:</w:t>
      </w:r>
    </w:p>
    <w:p w14:paraId="2494A9DB" w14:textId="77777777" w:rsidR="00250159" w:rsidRDefault="00250159" w:rsidP="00250159">
      <w:pPr>
        <w:pStyle w:val="PL"/>
      </w:pPr>
      <w:r>
        <w:t xml:space="preserve">                    localAddress:</w:t>
      </w:r>
    </w:p>
    <w:p w14:paraId="7644EC34" w14:textId="77777777" w:rsidR="00250159" w:rsidRDefault="00250159" w:rsidP="00250159">
      <w:pPr>
        <w:pStyle w:val="PL"/>
      </w:pPr>
      <w:r>
        <w:t xml:space="preserve">                      $ref: 'TS28541_NrNrm.yaml#/components/schemas/LocalAddress'</w:t>
      </w:r>
    </w:p>
    <w:p w14:paraId="4D268931" w14:textId="77777777" w:rsidR="00250159" w:rsidRDefault="00250159" w:rsidP="00250159">
      <w:pPr>
        <w:pStyle w:val="PL"/>
      </w:pPr>
      <w:r>
        <w:t xml:space="preserve">                    remoteAddress:</w:t>
      </w:r>
    </w:p>
    <w:p w14:paraId="5A69F1D8" w14:textId="77777777" w:rsidR="00250159" w:rsidRDefault="00250159" w:rsidP="00250159">
      <w:pPr>
        <w:pStyle w:val="PL"/>
      </w:pPr>
      <w:r>
        <w:t xml:space="preserve">                      $ref: 'TS28541_NrNrm.yaml#/components/schemas/RemoteAddress'</w:t>
      </w:r>
    </w:p>
    <w:p w14:paraId="2D6FCB87" w14:textId="77777777" w:rsidR="00250159" w:rsidRDefault="00250159" w:rsidP="00250159">
      <w:pPr>
        <w:pStyle w:val="PL"/>
      </w:pPr>
      <w:r>
        <w:t xml:space="preserve">    EP_Npc8-Single:</w:t>
      </w:r>
    </w:p>
    <w:p w14:paraId="34DFCEA3" w14:textId="77777777" w:rsidR="00250159" w:rsidRDefault="00250159" w:rsidP="00250159">
      <w:pPr>
        <w:pStyle w:val="PL"/>
      </w:pPr>
      <w:r>
        <w:t xml:space="preserve">      allOf:</w:t>
      </w:r>
    </w:p>
    <w:p w14:paraId="09071FD4" w14:textId="77777777" w:rsidR="00250159" w:rsidRDefault="00250159" w:rsidP="00250159">
      <w:pPr>
        <w:pStyle w:val="PL"/>
      </w:pPr>
      <w:r>
        <w:t xml:space="preserve">        - $ref: 'TS28623_GenericNrm.yaml#/components/schemas/Top'</w:t>
      </w:r>
    </w:p>
    <w:p w14:paraId="715CCEF8" w14:textId="77777777" w:rsidR="00250159" w:rsidRDefault="00250159" w:rsidP="00250159">
      <w:pPr>
        <w:pStyle w:val="PL"/>
      </w:pPr>
      <w:r>
        <w:t xml:space="preserve">        - type: object</w:t>
      </w:r>
    </w:p>
    <w:p w14:paraId="107D00D3" w14:textId="77777777" w:rsidR="00250159" w:rsidRDefault="00250159" w:rsidP="00250159">
      <w:pPr>
        <w:pStyle w:val="PL"/>
      </w:pPr>
      <w:r>
        <w:t xml:space="preserve">          properties:</w:t>
      </w:r>
    </w:p>
    <w:p w14:paraId="26955487" w14:textId="77777777" w:rsidR="00250159" w:rsidRDefault="00250159" w:rsidP="00250159">
      <w:pPr>
        <w:pStyle w:val="PL"/>
      </w:pPr>
      <w:r>
        <w:t xml:space="preserve">            attributes:</w:t>
      </w:r>
    </w:p>
    <w:p w14:paraId="49D88985" w14:textId="77777777" w:rsidR="00250159" w:rsidRDefault="00250159" w:rsidP="00250159">
      <w:pPr>
        <w:pStyle w:val="PL"/>
      </w:pPr>
      <w:r>
        <w:t xml:space="preserve">              allOf:</w:t>
      </w:r>
    </w:p>
    <w:p w14:paraId="1320A24A" w14:textId="77777777" w:rsidR="00250159" w:rsidRDefault="00250159" w:rsidP="00250159">
      <w:pPr>
        <w:pStyle w:val="PL"/>
      </w:pPr>
      <w:r>
        <w:t xml:space="preserve">                - $ref: 'TS28623_GenericNrm.yaml#/components/schemas/EP_RP-Attr'</w:t>
      </w:r>
    </w:p>
    <w:p w14:paraId="65FEA4BB" w14:textId="77777777" w:rsidR="00250159" w:rsidRDefault="00250159" w:rsidP="00250159">
      <w:pPr>
        <w:pStyle w:val="PL"/>
      </w:pPr>
      <w:r>
        <w:t xml:space="preserve">                - type: object</w:t>
      </w:r>
    </w:p>
    <w:p w14:paraId="75028E72" w14:textId="77777777" w:rsidR="00250159" w:rsidRDefault="00250159" w:rsidP="00250159">
      <w:pPr>
        <w:pStyle w:val="PL"/>
      </w:pPr>
      <w:r>
        <w:t xml:space="preserve">                  properties:</w:t>
      </w:r>
    </w:p>
    <w:p w14:paraId="7E1F968F" w14:textId="77777777" w:rsidR="00250159" w:rsidRDefault="00250159" w:rsidP="00250159">
      <w:pPr>
        <w:pStyle w:val="PL"/>
      </w:pPr>
      <w:r>
        <w:t xml:space="preserve">                    localAddress:</w:t>
      </w:r>
    </w:p>
    <w:p w14:paraId="1CDFE290" w14:textId="77777777" w:rsidR="00250159" w:rsidRDefault="00250159" w:rsidP="00250159">
      <w:pPr>
        <w:pStyle w:val="PL"/>
      </w:pPr>
      <w:r>
        <w:t xml:space="preserve">                      $ref: 'TS28541_NrNrm.yaml#/components/schemas/LocalAddress'</w:t>
      </w:r>
    </w:p>
    <w:p w14:paraId="54037678" w14:textId="77777777" w:rsidR="00250159" w:rsidRDefault="00250159" w:rsidP="00250159">
      <w:pPr>
        <w:pStyle w:val="PL"/>
      </w:pPr>
      <w:r>
        <w:t xml:space="preserve">                    remoteAddress:</w:t>
      </w:r>
    </w:p>
    <w:p w14:paraId="23E4B05D" w14:textId="77777777" w:rsidR="00250159" w:rsidRDefault="00250159" w:rsidP="00250159">
      <w:pPr>
        <w:pStyle w:val="PL"/>
      </w:pPr>
      <w:r>
        <w:t xml:space="preserve">                      $ref: 'TS28541_NrNrm.yaml#/components/schemas/RemoteAddress'</w:t>
      </w:r>
    </w:p>
    <w:p w14:paraId="174EA04D" w14:textId="77777777" w:rsidR="00250159" w:rsidRDefault="00250159" w:rsidP="00250159">
      <w:pPr>
        <w:pStyle w:val="PL"/>
      </w:pPr>
      <w:r>
        <w:t xml:space="preserve">                      </w:t>
      </w:r>
    </w:p>
    <w:p w14:paraId="3E686C82" w14:textId="77777777" w:rsidR="00250159" w:rsidRDefault="00250159" w:rsidP="00250159">
      <w:pPr>
        <w:pStyle w:val="PL"/>
      </w:pPr>
      <w:r>
        <w:t xml:space="preserve">    EP_N88-Single:</w:t>
      </w:r>
    </w:p>
    <w:p w14:paraId="47179C74" w14:textId="77777777" w:rsidR="00250159" w:rsidRDefault="00250159" w:rsidP="00250159">
      <w:pPr>
        <w:pStyle w:val="PL"/>
      </w:pPr>
      <w:r>
        <w:t xml:space="preserve">      allOf:</w:t>
      </w:r>
    </w:p>
    <w:p w14:paraId="6FD9F730" w14:textId="77777777" w:rsidR="00250159" w:rsidRDefault="00250159" w:rsidP="00250159">
      <w:pPr>
        <w:pStyle w:val="PL"/>
      </w:pPr>
      <w:r>
        <w:t xml:space="preserve">        - $ref: 'TS28623_GenericNrm.yaml#/components/schemas/Top'</w:t>
      </w:r>
    </w:p>
    <w:p w14:paraId="17ECDF9B" w14:textId="77777777" w:rsidR="00250159" w:rsidRDefault="00250159" w:rsidP="00250159">
      <w:pPr>
        <w:pStyle w:val="PL"/>
      </w:pPr>
      <w:r>
        <w:t xml:space="preserve">        - type: object</w:t>
      </w:r>
    </w:p>
    <w:p w14:paraId="754AF7D3" w14:textId="77777777" w:rsidR="00250159" w:rsidRDefault="00250159" w:rsidP="00250159">
      <w:pPr>
        <w:pStyle w:val="PL"/>
      </w:pPr>
      <w:r>
        <w:t xml:space="preserve">          properties:</w:t>
      </w:r>
    </w:p>
    <w:p w14:paraId="58125489" w14:textId="77777777" w:rsidR="00250159" w:rsidRDefault="00250159" w:rsidP="00250159">
      <w:pPr>
        <w:pStyle w:val="PL"/>
      </w:pPr>
      <w:r>
        <w:t xml:space="preserve">            attributes:</w:t>
      </w:r>
    </w:p>
    <w:p w14:paraId="5241E169" w14:textId="77777777" w:rsidR="00250159" w:rsidRDefault="00250159" w:rsidP="00250159">
      <w:pPr>
        <w:pStyle w:val="PL"/>
      </w:pPr>
      <w:r>
        <w:t xml:space="preserve">              allOf:</w:t>
      </w:r>
    </w:p>
    <w:p w14:paraId="44716A96" w14:textId="77777777" w:rsidR="00250159" w:rsidRDefault="00250159" w:rsidP="00250159">
      <w:pPr>
        <w:pStyle w:val="PL"/>
      </w:pPr>
      <w:r>
        <w:t xml:space="preserve">                - $ref: 'TS28623_GenericNrm.yaml#/components/schemas/EP_RP-Attr'</w:t>
      </w:r>
    </w:p>
    <w:p w14:paraId="4E12D67B" w14:textId="77777777" w:rsidR="00250159" w:rsidRDefault="00250159" w:rsidP="00250159">
      <w:pPr>
        <w:pStyle w:val="PL"/>
      </w:pPr>
      <w:r>
        <w:t xml:space="preserve">                - type: object</w:t>
      </w:r>
    </w:p>
    <w:p w14:paraId="43BB0C4B" w14:textId="77777777" w:rsidR="00250159" w:rsidRDefault="00250159" w:rsidP="00250159">
      <w:pPr>
        <w:pStyle w:val="PL"/>
      </w:pPr>
      <w:r>
        <w:t xml:space="preserve">                  properties:</w:t>
      </w:r>
    </w:p>
    <w:p w14:paraId="79D36A64" w14:textId="77777777" w:rsidR="00250159" w:rsidRDefault="00250159" w:rsidP="00250159">
      <w:pPr>
        <w:pStyle w:val="PL"/>
      </w:pPr>
      <w:r>
        <w:t xml:space="preserve">                    localAddress:</w:t>
      </w:r>
    </w:p>
    <w:p w14:paraId="3EA573AB" w14:textId="77777777" w:rsidR="00250159" w:rsidRDefault="00250159" w:rsidP="00250159">
      <w:pPr>
        <w:pStyle w:val="PL"/>
      </w:pPr>
      <w:r>
        <w:t xml:space="preserve">                      $ref: 'TS28541_NrNrm.yaml#/components/schemas/LocalAddress'</w:t>
      </w:r>
    </w:p>
    <w:p w14:paraId="6C532BFA" w14:textId="77777777" w:rsidR="00250159" w:rsidRDefault="00250159" w:rsidP="00250159">
      <w:pPr>
        <w:pStyle w:val="PL"/>
      </w:pPr>
      <w:r>
        <w:t xml:space="preserve">                    remoteAddress:</w:t>
      </w:r>
    </w:p>
    <w:p w14:paraId="4DCB1340" w14:textId="77777777" w:rsidR="00250159" w:rsidRDefault="00250159" w:rsidP="00250159">
      <w:pPr>
        <w:pStyle w:val="PL"/>
      </w:pPr>
      <w:r>
        <w:t xml:space="preserve">                      $ref: 'TS28541_NrNrm.yaml#/components/schemas/RemoteAddress'</w:t>
      </w:r>
    </w:p>
    <w:p w14:paraId="02AE5ACA" w14:textId="77777777" w:rsidR="00250159" w:rsidRDefault="00250159" w:rsidP="00250159">
      <w:pPr>
        <w:pStyle w:val="PL"/>
      </w:pPr>
      <w:r>
        <w:t xml:space="preserve">                      </w:t>
      </w:r>
    </w:p>
    <w:p w14:paraId="75DDB75E" w14:textId="77777777" w:rsidR="00250159" w:rsidRDefault="00250159" w:rsidP="00250159">
      <w:pPr>
        <w:pStyle w:val="PL"/>
      </w:pPr>
      <w:r>
        <w:t xml:space="preserve">    FiveQiDscpMappingSet-Single:</w:t>
      </w:r>
    </w:p>
    <w:p w14:paraId="55D095FF" w14:textId="77777777" w:rsidR="00250159" w:rsidRDefault="00250159" w:rsidP="00250159">
      <w:pPr>
        <w:pStyle w:val="PL"/>
      </w:pPr>
      <w:r>
        <w:t xml:space="preserve">      allOf:</w:t>
      </w:r>
    </w:p>
    <w:p w14:paraId="3E174A5A" w14:textId="77777777" w:rsidR="00250159" w:rsidRDefault="00250159" w:rsidP="00250159">
      <w:pPr>
        <w:pStyle w:val="PL"/>
      </w:pPr>
      <w:r>
        <w:t xml:space="preserve">        - $ref: 'TS28623_GenericNrm.yaml#/components/schemas/Top'</w:t>
      </w:r>
    </w:p>
    <w:p w14:paraId="1E8C3C0F" w14:textId="77777777" w:rsidR="00250159" w:rsidRDefault="00250159" w:rsidP="00250159">
      <w:pPr>
        <w:pStyle w:val="PL"/>
      </w:pPr>
      <w:r>
        <w:t xml:space="preserve">        - type: object</w:t>
      </w:r>
    </w:p>
    <w:p w14:paraId="04E8CB5E" w14:textId="77777777" w:rsidR="00250159" w:rsidRDefault="00250159" w:rsidP="00250159">
      <w:pPr>
        <w:pStyle w:val="PL"/>
      </w:pPr>
      <w:r>
        <w:t xml:space="preserve">          properties:</w:t>
      </w:r>
    </w:p>
    <w:p w14:paraId="71CE864C" w14:textId="77777777" w:rsidR="00250159" w:rsidRDefault="00250159" w:rsidP="00250159">
      <w:pPr>
        <w:pStyle w:val="PL"/>
      </w:pPr>
      <w:r>
        <w:t xml:space="preserve">            attributes:</w:t>
      </w:r>
    </w:p>
    <w:p w14:paraId="1B0317CF" w14:textId="77777777" w:rsidR="00250159" w:rsidRDefault="00250159" w:rsidP="00250159">
      <w:pPr>
        <w:pStyle w:val="PL"/>
      </w:pPr>
      <w:r>
        <w:t xml:space="preserve">              allOf:</w:t>
      </w:r>
    </w:p>
    <w:p w14:paraId="60B51FF6" w14:textId="77777777" w:rsidR="00250159" w:rsidRDefault="00250159" w:rsidP="00250159">
      <w:pPr>
        <w:pStyle w:val="PL"/>
      </w:pPr>
      <w:r>
        <w:t xml:space="preserve">                - type: object</w:t>
      </w:r>
    </w:p>
    <w:p w14:paraId="1F981050" w14:textId="77777777" w:rsidR="00250159" w:rsidRDefault="00250159" w:rsidP="00250159">
      <w:pPr>
        <w:pStyle w:val="PL"/>
      </w:pPr>
      <w:r>
        <w:t xml:space="preserve">                  properties:</w:t>
      </w:r>
    </w:p>
    <w:p w14:paraId="27B68EC7" w14:textId="77777777" w:rsidR="00250159" w:rsidRDefault="00250159" w:rsidP="00250159">
      <w:pPr>
        <w:pStyle w:val="PL"/>
      </w:pPr>
      <w:r>
        <w:t xml:space="preserve">                    FiveQiDscpMappingList:</w:t>
      </w:r>
    </w:p>
    <w:p w14:paraId="2190273C" w14:textId="77777777" w:rsidR="00250159" w:rsidRDefault="00250159" w:rsidP="00250159">
      <w:pPr>
        <w:pStyle w:val="PL"/>
      </w:pPr>
      <w:r>
        <w:t xml:space="preserve">                      type: array</w:t>
      </w:r>
    </w:p>
    <w:p w14:paraId="323DF274" w14:textId="77777777" w:rsidR="00250159" w:rsidRDefault="00250159" w:rsidP="00250159">
      <w:pPr>
        <w:pStyle w:val="PL"/>
      </w:pPr>
      <w:r>
        <w:t xml:space="preserve">                      items:</w:t>
      </w:r>
    </w:p>
    <w:p w14:paraId="0D8B14D3" w14:textId="77777777" w:rsidR="00250159" w:rsidRDefault="00250159" w:rsidP="00250159">
      <w:pPr>
        <w:pStyle w:val="PL"/>
      </w:pPr>
      <w:r>
        <w:t xml:space="preserve">                        $ref: '#/components/schemas/FiveQiDscpMapping'</w:t>
      </w:r>
    </w:p>
    <w:p w14:paraId="2BAA9D79" w14:textId="77777777" w:rsidR="00250159" w:rsidRDefault="00250159" w:rsidP="00250159">
      <w:pPr>
        <w:pStyle w:val="PL"/>
      </w:pPr>
    </w:p>
    <w:p w14:paraId="4B67F4FC" w14:textId="77777777" w:rsidR="00250159" w:rsidRDefault="00250159" w:rsidP="00250159">
      <w:pPr>
        <w:pStyle w:val="PL"/>
      </w:pPr>
      <w:r>
        <w:t xml:space="preserve">    FiveQICharacteristics-Single:</w:t>
      </w:r>
    </w:p>
    <w:p w14:paraId="6E2E5311" w14:textId="77777777" w:rsidR="00250159" w:rsidRDefault="00250159" w:rsidP="00250159">
      <w:pPr>
        <w:pStyle w:val="PL"/>
      </w:pPr>
      <w:r>
        <w:t xml:space="preserve">      allOf:</w:t>
      </w:r>
    </w:p>
    <w:p w14:paraId="0235A61F" w14:textId="77777777" w:rsidR="00250159" w:rsidRDefault="00250159" w:rsidP="00250159">
      <w:pPr>
        <w:pStyle w:val="PL"/>
      </w:pPr>
      <w:r>
        <w:t xml:space="preserve">        - $ref: 'TS28623_GenericNrm.yaml#/components/schemas/Top'</w:t>
      </w:r>
    </w:p>
    <w:p w14:paraId="5F3298F3" w14:textId="77777777" w:rsidR="00250159" w:rsidRDefault="00250159" w:rsidP="00250159">
      <w:pPr>
        <w:pStyle w:val="PL"/>
      </w:pPr>
      <w:r>
        <w:t xml:space="preserve">        - type: object</w:t>
      </w:r>
    </w:p>
    <w:p w14:paraId="33228A22" w14:textId="77777777" w:rsidR="00250159" w:rsidRDefault="00250159" w:rsidP="00250159">
      <w:pPr>
        <w:pStyle w:val="PL"/>
      </w:pPr>
      <w:r>
        <w:t xml:space="preserve">          properties:</w:t>
      </w:r>
    </w:p>
    <w:p w14:paraId="4F19FB64" w14:textId="77777777" w:rsidR="00250159" w:rsidRDefault="00250159" w:rsidP="00250159">
      <w:pPr>
        <w:pStyle w:val="PL"/>
      </w:pPr>
      <w:r>
        <w:t xml:space="preserve">            fiveQIValue:</w:t>
      </w:r>
    </w:p>
    <w:p w14:paraId="32CDF848" w14:textId="77777777" w:rsidR="00250159" w:rsidRDefault="00250159" w:rsidP="00250159">
      <w:pPr>
        <w:pStyle w:val="PL"/>
      </w:pPr>
      <w:r>
        <w:t xml:space="preserve">              type: integer</w:t>
      </w:r>
    </w:p>
    <w:p w14:paraId="22BAAA8A" w14:textId="77777777" w:rsidR="00250159" w:rsidRDefault="00250159" w:rsidP="00250159">
      <w:pPr>
        <w:pStyle w:val="PL"/>
      </w:pPr>
      <w:r>
        <w:t xml:space="preserve">            resourceType:</w:t>
      </w:r>
    </w:p>
    <w:p w14:paraId="6E2D3570" w14:textId="77777777" w:rsidR="00250159" w:rsidRDefault="00250159" w:rsidP="00250159">
      <w:pPr>
        <w:pStyle w:val="PL"/>
      </w:pPr>
      <w:r>
        <w:t xml:space="preserve">              type: string</w:t>
      </w:r>
    </w:p>
    <w:p w14:paraId="57680A90" w14:textId="77777777" w:rsidR="00250159" w:rsidRDefault="00250159" w:rsidP="00250159">
      <w:pPr>
        <w:pStyle w:val="PL"/>
      </w:pPr>
      <w:r>
        <w:t xml:space="preserve">              enum:</w:t>
      </w:r>
    </w:p>
    <w:p w14:paraId="4D6A2056" w14:textId="77777777" w:rsidR="00250159" w:rsidRDefault="00250159" w:rsidP="00250159">
      <w:pPr>
        <w:pStyle w:val="PL"/>
      </w:pPr>
      <w:r>
        <w:t xml:space="preserve">                - GBR</w:t>
      </w:r>
    </w:p>
    <w:p w14:paraId="7B675DE7" w14:textId="77777777" w:rsidR="00250159" w:rsidRDefault="00250159" w:rsidP="00250159">
      <w:pPr>
        <w:pStyle w:val="PL"/>
      </w:pPr>
      <w:r>
        <w:t xml:space="preserve">                - NonGBR</w:t>
      </w:r>
    </w:p>
    <w:p w14:paraId="478A5EE1" w14:textId="77777777" w:rsidR="00250159" w:rsidRDefault="00250159" w:rsidP="00250159">
      <w:pPr>
        <w:pStyle w:val="PL"/>
      </w:pPr>
      <w:r>
        <w:t xml:space="preserve">            priorityLevel:</w:t>
      </w:r>
    </w:p>
    <w:p w14:paraId="2266B03D" w14:textId="77777777" w:rsidR="00250159" w:rsidRDefault="00250159" w:rsidP="00250159">
      <w:pPr>
        <w:pStyle w:val="PL"/>
      </w:pPr>
      <w:r>
        <w:t xml:space="preserve">              type: integer</w:t>
      </w:r>
    </w:p>
    <w:p w14:paraId="5883C71C" w14:textId="77777777" w:rsidR="00250159" w:rsidRDefault="00250159" w:rsidP="00250159">
      <w:pPr>
        <w:pStyle w:val="PL"/>
      </w:pPr>
      <w:r>
        <w:t xml:space="preserve">            packetDelayBudget:</w:t>
      </w:r>
    </w:p>
    <w:p w14:paraId="527A6ACB" w14:textId="77777777" w:rsidR="00250159" w:rsidRDefault="00250159" w:rsidP="00250159">
      <w:pPr>
        <w:pStyle w:val="PL"/>
      </w:pPr>
      <w:r>
        <w:t xml:space="preserve">              type: integer</w:t>
      </w:r>
    </w:p>
    <w:p w14:paraId="3D5FBD9F" w14:textId="77777777" w:rsidR="00250159" w:rsidRDefault="00250159" w:rsidP="00250159">
      <w:pPr>
        <w:pStyle w:val="PL"/>
      </w:pPr>
      <w:r>
        <w:t xml:space="preserve">            packetErrorRate:</w:t>
      </w:r>
    </w:p>
    <w:p w14:paraId="1CFA485E" w14:textId="77777777" w:rsidR="00250159" w:rsidRDefault="00250159" w:rsidP="00250159">
      <w:pPr>
        <w:pStyle w:val="PL"/>
      </w:pPr>
      <w:r>
        <w:t xml:space="preserve">              $ref: '#/components/schemas/PacketErrorRate'</w:t>
      </w:r>
    </w:p>
    <w:p w14:paraId="48B6FC30" w14:textId="77777777" w:rsidR="00250159" w:rsidRDefault="00250159" w:rsidP="00250159">
      <w:pPr>
        <w:pStyle w:val="PL"/>
      </w:pPr>
      <w:r>
        <w:t xml:space="preserve">            averagingWindow:</w:t>
      </w:r>
    </w:p>
    <w:p w14:paraId="2EF5A690" w14:textId="77777777" w:rsidR="00250159" w:rsidRDefault="00250159" w:rsidP="00250159">
      <w:pPr>
        <w:pStyle w:val="PL"/>
      </w:pPr>
      <w:r>
        <w:t xml:space="preserve">              type: integer</w:t>
      </w:r>
    </w:p>
    <w:p w14:paraId="2103B616" w14:textId="77777777" w:rsidR="00250159" w:rsidRDefault="00250159" w:rsidP="00250159">
      <w:pPr>
        <w:pStyle w:val="PL"/>
      </w:pPr>
      <w:r>
        <w:t xml:space="preserve">            maximumDataBurstVolume:</w:t>
      </w:r>
    </w:p>
    <w:p w14:paraId="266D2051" w14:textId="77777777" w:rsidR="00250159" w:rsidRDefault="00250159" w:rsidP="00250159">
      <w:pPr>
        <w:pStyle w:val="PL"/>
      </w:pPr>
      <w:r>
        <w:t xml:space="preserve">              type: integer</w:t>
      </w:r>
    </w:p>
    <w:p w14:paraId="437D915A" w14:textId="77777777" w:rsidR="00250159" w:rsidRDefault="00250159" w:rsidP="00250159">
      <w:pPr>
        <w:pStyle w:val="PL"/>
      </w:pPr>
      <w:r>
        <w:t xml:space="preserve">    FiveQICharacteristics-Multiple:</w:t>
      </w:r>
    </w:p>
    <w:p w14:paraId="433DFFF0" w14:textId="77777777" w:rsidR="00250159" w:rsidRDefault="00250159" w:rsidP="00250159">
      <w:pPr>
        <w:pStyle w:val="PL"/>
      </w:pPr>
      <w:r>
        <w:t xml:space="preserve">      type: array</w:t>
      </w:r>
    </w:p>
    <w:p w14:paraId="3C9076A6" w14:textId="77777777" w:rsidR="00250159" w:rsidRDefault="00250159" w:rsidP="00250159">
      <w:pPr>
        <w:pStyle w:val="PL"/>
      </w:pPr>
      <w:r>
        <w:t xml:space="preserve">      items:</w:t>
      </w:r>
    </w:p>
    <w:p w14:paraId="0D249DB1" w14:textId="77777777" w:rsidR="00250159" w:rsidRDefault="00250159" w:rsidP="00250159">
      <w:pPr>
        <w:pStyle w:val="PL"/>
      </w:pPr>
      <w:r>
        <w:t xml:space="preserve">        $ref: '#/components/schemas/FiveQICharacteristics-Single' </w:t>
      </w:r>
    </w:p>
    <w:p w14:paraId="50C24B8B" w14:textId="77777777" w:rsidR="00250159" w:rsidRDefault="00250159" w:rsidP="00250159">
      <w:pPr>
        <w:pStyle w:val="PL"/>
      </w:pPr>
      <w:r>
        <w:t xml:space="preserve">    Configurable5QISet-Single:</w:t>
      </w:r>
    </w:p>
    <w:p w14:paraId="48D8EED5" w14:textId="77777777" w:rsidR="00250159" w:rsidRDefault="00250159" w:rsidP="00250159">
      <w:pPr>
        <w:pStyle w:val="PL"/>
      </w:pPr>
      <w:r>
        <w:t xml:space="preserve">      allOf:</w:t>
      </w:r>
    </w:p>
    <w:p w14:paraId="454F4B54" w14:textId="77777777" w:rsidR="00250159" w:rsidRDefault="00250159" w:rsidP="00250159">
      <w:pPr>
        <w:pStyle w:val="PL"/>
      </w:pPr>
      <w:r>
        <w:t xml:space="preserve">        - $ref: 'TS28623_GenericNrm.yaml#/components/schemas/Top'</w:t>
      </w:r>
    </w:p>
    <w:p w14:paraId="0E09A937" w14:textId="77777777" w:rsidR="00250159" w:rsidRDefault="00250159" w:rsidP="00250159">
      <w:pPr>
        <w:pStyle w:val="PL"/>
      </w:pPr>
      <w:r>
        <w:t xml:space="preserve">        - type: object</w:t>
      </w:r>
    </w:p>
    <w:p w14:paraId="23AD5256" w14:textId="77777777" w:rsidR="00250159" w:rsidRDefault="00250159" w:rsidP="00250159">
      <w:pPr>
        <w:pStyle w:val="PL"/>
      </w:pPr>
      <w:r>
        <w:t xml:space="preserve">          properties:</w:t>
      </w:r>
    </w:p>
    <w:p w14:paraId="4B3C7F4A" w14:textId="77777777" w:rsidR="00250159" w:rsidRDefault="00250159" w:rsidP="00250159">
      <w:pPr>
        <w:pStyle w:val="PL"/>
      </w:pPr>
      <w:r>
        <w:t xml:space="preserve">            attributes:</w:t>
      </w:r>
    </w:p>
    <w:p w14:paraId="6AEC0FC0" w14:textId="77777777" w:rsidR="00250159" w:rsidRDefault="00250159" w:rsidP="00250159">
      <w:pPr>
        <w:pStyle w:val="PL"/>
      </w:pPr>
      <w:r>
        <w:t xml:space="preserve">              allOf:</w:t>
      </w:r>
    </w:p>
    <w:p w14:paraId="7D2518BB" w14:textId="77777777" w:rsidR="00250159" w:rsidRDefault="00250159" w:rsidP="00250159">
      <w:pPr>
        <w:pStyle w:val="PL"/>
      </w:pPr>
      <w:r>
        <w:t xml:space="preserve">                - type: object</w:t>
      </w:r>
    </w:p>
    <w:p w14:paraId="1332B200" w14:textId="77777777" w:rsidR="00250159" w:rsidRDefault="00250159" w:rsidP="00250159">
      <w:pPr>
        <w:pStyle w:val="PL"/>
      </w:pPr>
      <w:r>
        <w:t xml:space="preserve">                  properties:</w:t>
      </w:r>
    </w:p>
    <w:p w14:paraId="1AE36B6A" w14:textId="77777777" w:rsidR="00250159" w:rsidRDefault="00250159" w:rsidP="00250159">
      <w:pPr>
        <w:pStyle w:val="PL"/>
      </w:pPr>
      <w:r>
        <w:t xml:space="preserve">                    configurable5QIs:</w:t>
      </w:r>
    </w:p>
    <w:p w14:paraId="219C8AF1" w14:textId="77777777" w:rsidR="00250159" w:rsidRDefault="00250159" w:rsidP="00250159">
      <w:pPr>
        <w:pStyle w:val="PL"/>
      </w:pPr>
      <w:r>
        <w:t xml:space="preserve">                      $ref: '#/components/schemas/FiveQICharacteristics-Multiple'  </w:t>
      </w:r>
    </w:p>
    <w:p w14:paraId="0D8AF354" w14:textId="77777777" w:rsidR="00250159" w:rsidRDefault="00250159" w:rsidP="00250159">
      <w:pPr>
        <w:pStyle w:val="PL"/>
      </w:pPr>
      <w:r>
        <w:t xml:space="preserve">   </w:t>
      </w:r>
    </w:p>
    <w:p w14:paraId="26A5A4B3" w14:textId="77777777" w:rsidR="00250159" w:rsidRDefault="00250159" w:rsidP="00250159">
      <w:pPr>
        <w:pStyle w:val="PL"/>
      </w:pPr>
      <w:r>
        <w:t xml:space="preserve">    Dynamic5QISet-Single:</w:t>
      </w:r>
    </w:p>
    <w:p w14:paraId="3BAC2FEF" w14:textId="77777777" w:rsidR="00250159" w:rsidRDefault="00250159" w:rsidP="00250159">
      <w:pPr>
        <w:pStyle w:val="PL"/>
      </w:pPr>
      <w:r>
        <w:t xml:space="preserve">      allOf:</w:t>
      </w:r>
    </w:p>
    <w:p w14:paraId="57B7B38C" w14:textId="77777777" w:rsidR="00250159" w:rsidRDefault="00250159" w:rsidP="00250159">
      <w:pPr>
        <w:pStyle w:val="PL"/>
      </w:pPr>
      <w:r>
        <w:t xml:space="preserve">        - $ref: 'TS28623_GenericNrm.yaml#/components/schemas/Top'</w:t>
      </w:r>
    </w:p>
    <w:p w14:paraId="3D6FE5E4" w14:textId="77777777" w:rsidR="00250159" w:rsidRDefault="00250159" w:rsidP="00250159">
      <w:pPr>
        <w:pStyle w:val="PL"/>
      </w:pPr>
      <w:r>
        <w:t xml:space="preserve">        - type: object</w:t>
      </w:r>
    </w:p>
    <w:p w14:paraId="08D3221D" w14:textId="77777777" w:rsidR="00250159" w:rsidRDefault="00250159" w:rsidP="00250159">
      <w:pPr>
        <w:pStyle w:val="PL"/>
      </w:pPr>
      <w:r>
        <w:t xml:space="preserve">          properties:</w:t>
      </w:r>
    </w:p>
    <w:p w14:paraId="26D0748D" w14:textId="77777777" w:rsidR="00250159" w:rsidRDefault="00250159" w:rsidP="00250159">
      <w:pPr>
        <w:pStyle w:val="PL"/>
      </w:pPr>
      <w:r>
        <w:t xml:space="preserve">            attributes:</w:t>
      </w:r>
    </w:p>
    <w:p w14:paraId="2613F9AD" w14:textId="77777777" w:rsidR="00250159" w:rsidRDefault="00250159" w:rsidP="00250159">
      <w:pPr>
        <w:pStyle w:val="PL"/>
      </w:pPr>
      <w:r>
        <w:t xml:space="preserve">              allOf:</w:t>
      </w:r>
    </w:p>
    <w:p w14:paraId="675E1B04" w14:textId="77777777" w:rsidR="00250159" w:rsidRDefault="00250159" w:rsidP="00250159">
      <w:pPr>
        <w:pStyle w:val="PL"/>
      </w:pPr>
      <w:r>
        <w:t xml:space="preserve">                - type: object</w:t>
      </w:r>
    </w:p>
    <w:p w14:paraId="203F58FF" w14:textId="77777777" w:rsidR="00250159" w:rsidRDefault="00250159" w:rsidP="00250159">
      <w:pPr>
        <w:pStyle w:val="PL"/>
      </w:pPr>
      <w:r>
        <w:t xml:space="preserve">                  properties:</w:t>
      </w:r>
    </w:p>
    <w:p w14:paraId="394601BC" w14:textId="77777777" w:rsidR="00250159" w:rsidRDefault="00250159" w:rsidP="00250159">
      <w:pPr>
        <w:pStyle w:val="PL"/>
      </w:pPr>
      <w:r>
        <w:t xml:space="preserve">                    dynamic5QIs:</w:t>
      </w:r>
    </w:p>
    <w:p w14:paraId="4DBD4DA2" w14:textId="77777777" w:rsidR="00250159" w:rsidRDefault="00250159" w:rsidP="00250159">
      <w:pPr>
        <w:pStyle w:val="PL"/>
      </w:pPr>
      <w:r>
        <w:t xml:space="preserve">                      $ref: '#/components/schemas/FiveQICharacteristics-Multiple'                           </w:t>
      </w:r>
    </w:p>
    <w:p w14:paraId="72580C80" w14:textId="77777777" w:rsidR="00250159" w:rsidRDefault="00250159" w:rsidP="00250159">
      <w:pPr>
        <w:pStyle w:val="PL"/>
      </w:pPr>
      <w:r>
        <w:t xml:space="preserve">                      </w:t>
      </w:r>
    </w:p>
    <w:p w14:paraId="36E483BC" w14:textId="77777777" w:rsidR="00250159" w:rsidRDefault="00250159" w:rsidP="00250159">
      <w:pPr>
        <w:pStyle w:val="PL"/>
      </w:pPr>
      <w:r>
        <w:t xml:space="preserve">    GtpUPathQoSMonitoringControl-Single:</w:t>
      </w:r>
    </w:p>
    <w:p w14:paraId="779E993D" w14:textId="77777777" w:rsidR="00250159" w:rsidRDefault="00250159" w:rsidP="00250159">
      <w:pPr>
        <w:pStyle w:val="PL"/>
      </w:pPr>
      <w:r>
        <w:t xml:space="preserve">      allOf:</w:t>
      </w:r>
    </w:p>
    <w:p w14:paraId="1A69A01D" w14:textId="77777777" w:rsidR="00250159" w:rsidRDefault="00250159" w:rsidP="00250159">
      <w:pPr>
        <w:pStyle w:val="PL"/>
      </w:pPr>
      <w:r>
        <w:t xml:space="preserve">        - $ref: 'TS28623_GenericNrm.yaml#/components/schemas/Top'</w:t>
      </w:r>
    </w:p>
    <w:p w14:paraId="61304230" w14:textId="77777777" w:rsidR="00250159" w:rsidRDefault="00250159" w:rsidP="00250159">
      <w:pPr>
        <w:pStyle w:val="PL"/>
      </w:pPr>
      <w:r>
        <w:t xml:space="preserve">        - type: object</w:t>
      </w:r>
    </w:p>
    <w:p w14:paraId="13681A7C" w14:textId="77777777" w:rsidR="00250159" w:rsidRDefault="00250159" w:rsidP="00250159">
      <w:pPr>
        <w:pStyle w:val="PL"/>
      </w:pPr>
      <w:r>
        <w:t xml:space="preserve">          properties:</w:t>
      </w:r>
    </w:p>
    <w:p w14:paraId="1BCCC1DE" w14:textId="77777777" w:rsidR="00250159" w:rsidRDefault="00250159" w:rsidP="00250159">
      <w:pPr>
        <w:pStyle w:val="PL"/>
      </w:pPr>
      <w:r>
        <w:t xml:space="preserve">            attributes:</w:t>
      </w:r>
    </w:p>
    <w:p w14:paraId="19362BAE" w14:textId="77777777" w:rsidR="00250159" w:rsidRDefault="00250159" w:rsidP="00250159">
      <w:pPr>
        <w:pStyle w:val="PL"/>
      </w:pPr>
      <w:r>
        <w:t xml:space="preserve">              allOf:</w:t>
      </w:r>
    </w:p>
    <w:p w14:paraId="4E36775F" w14:textId="77777777" w:rsidR="00250159" w:rsidRDefault="00250159" w:rsidP="00250159">
      <w:pPr>
        <w:pStyle w:val="PL"/>
      </w:pPr>
      <w:r>
        <w:t xml:space="preserve">                - type: object</w:t>
      </w:r>
    </w:p>
    <w:p w14:paraId="1A8E4417" w14:textId="77777777" w:rsidR="00250159" w:rsidRDefault="00250159" w:rsidP="00250159">
      <w:pPr>
        <w:pStyle w:val="PL"/>
      </w:pPr>
      <w:r>
        <w:t xml:space="preserve">                  properties:</w:t>
      </w:r>
    </w:p>
    <w:p w14:paraId="5ED6F242" w14:textId="77777777" w:rsidR="00250159" w:rsidRDefault="00250159" w:rsidP="00250159">
      <w:pPr>
        <w:pStyle w:val="PL"/>
      </w:pPr>
      <w:r>
        <w:t xml:space="preserve">                    gtpUPathQoSMonitoringState:</w:t>
      </w:r>
    </w:p>
    <w:p w14:paraId="7718A7E3" w14:textId="77777777" w:rsidR="00250159" w:rsidRDefault="00250159" w:rsidP="00250159">
      <w:pPr>
        <w:pStyle w:val="PL"/>
      </w:pPr>
      <w:r>
        <w:t xml:space="preserve">                      type: string</w:t>
      </w:r>
    </w:p>
    <w:p w14:paraId="07EDAE79" w14:textId="77777777" w:rsidR="00250159" w:rsidRDefault="00250159" w:rsidP="00250159">
      <w:pPr>
        <w:pStyle w:val="PL"/>
      </w:pPr>
      <w:r>
        <w:t xml:space="preserve">                      enum:</w:t>
      </w:r>
    </w:p>
    <w:p w14:paraId="444B06F0" w14:textId="77777777" w:rsidR="00250159" w:rsidRDefault="00250159" w:rsidP="00250159">
      <w:pPr>
        <w:pStyle w:val="PL"/>
      </w:pPr>
      <w:r>
        <w:t xml:space="preserve">                        - ENABLED</w:t>
      </w:r>
    </w:p>
    <w:p w14:paraId="0D55FAC2" w14:textId="77777777" w:rsidR="00250159" w:rsidRDefault="00250159" w:rsidP="00250159">
      <w:pPr>
        <w:pStyle w:val="PL"/>
      </w:pPr>
      <w:r>
        <w:t xml:space="preserve">                        - DISABLED</w:t>
      </w:r>
    </w:p>
    <w:p w14:paraId="3681A896" w14:textId="77777777" w:rsidR="00250159" w:rsidRDefault="00250159" w:rsidP="00250159">
      <w:pPr>
        <w:pStyle w:val="PL"/>
      </w:pPr>
      <w:r>
        <w:t xml:space="preserve">                    gtpUPathMonitoredSNSSAIs:</w:t>
      </w:r>
    </w:p>
    <w:p w14:paraId="272D609B" w14:textId="77777777" w:rsidR="00250159" w:rsidRDefault="00250159" w:rsidP="00250159">
      <w:pPr>
        <w:pStyle w:val="PL"/>
      </w:pPr>
      <w:r>
        <w:t xml:space="preserve">                      type: array</w:t>
      </w:r>
    </w:p>
    <w:p w14:paraId="12DFD32F" w14:textId="77777777" w:rsidR="00250159" w:rsidRDefault="00250159" w:rsidP="00250159">
      <w:pPr>
        <w:pStyle w:val="PL"/>
      </w:pPr>
      <w:r>
        <w:t xml:space="preserve">                      items:</w:t>
      </w:r>
    </w:p>
    <w:p w14:paraId="2FB56062" w14:textId="77777777" w:rsidR="00250159" w:rsidRDefault="00250159" w:rsidP="00250159">
      <w:pPr>
        <w:pStyle w:val="PL"/>
      </w:pPr>
      <w:r>
        <w:t xml:space="preserve">                        $ref: 'TS28541_NrNrm.yaml#/components/schemas/Snssai'</w:t>
      </w:r>
    </w:p>
    <w:p w14:paraId="5C3F4CD1" w14:textId="77777777" w:rsidR="00250159" w:rsidRDefault="00250159" w:rsidP="00250159">
      <w:pPr>
        <w:pStyle w:val="PL"/>
      </w:pPr>
      <w:r>
        <w:t xml:space="preserve">                    monitoredDSCPs:</w:t>
      </w:r>
    </w:p>
    <w:p w14:paraId="0372D721" w14:textId="77777777" w:rsidR="00250159" w:rsidRDefault="00250159" w:rsidP="00250159">
      <w:pPr>
        <w:pStyle w:val="PL"/>
      </w:pPr>
      <w:r>
        <w:t xml:space="preserve">                      type: array</w:t>
      </w:r>
    </w:p>
    <w:p w14:paraId="67B3C15C" w14:textId="77777777" w:rsidR="00250159" w:rsidRDefault="00250159" w:rsidP="00250159">
      <w:pPr>
        <w:pStyle w:val="PL"/>
      </w:pPr>
      <w:r>
        <w:t xml:space="preserve">                      items:</w:t>
      </w:r>
    </w:p>
    <w:p w14:paraId="760DE559" w14:textId="77777777" w:rsidR="00250159" w:rsidRDefault="00250159" w:rsidP="00250159">
      <w:pPr>
        <w:pStyle w:val="PL"/>
      </w:pPr>
      <w:r>
        <w:t xml:space="preserve">                        type: integer</w:t>
      </w:r>
    </w:p>
    <w:p w14:paraId="0E247C00" w14:textId="77777777" w:rsidR="00250159" w:rsidRDefault="00250159" w:rsidP="00250159">
      <w:pPr>
        <w:pStyle w:val="PL"/>
      </w:pPr>
      <w:r>
        <w:t xml:space="preserve">                        minimum: 0</w:t>
      </w:r>
    </w:p>
    <w:p w14:paraId="28B5B86F" w14:textId="77777777" w:rsidR="00250159" w:rsidRDefault="00250159" w:rsidP="00250159">
      <w:pPr>
        <w:pStyle w:val="PL"/>
      </w:pPr>
      <w:r>
        <w:t xml:space="preserve">                        maximum: 255</w:t>
      </w:r>
    </w:p>
    <w:p w14:paraId="5E714926" w14:textId="77777777" w:rsidR="00250159" w:rsidRDefault="00250159" w:rsidP="00250159">
      <w:pPr>
        <w:pStyle w:val="PL"/>
      </w:pPr>
      <w:r>
        <w:t xml:space="preserve">                    isEventTriggeredGtpUPathMonitoringSupported:</w:t>
      </w:r>
    </w:p>
    <w:p w14:paraId="3B1013F1" w14:textId="77777777" w:rsidR="00250159" w:rsidRDefault="00250159" w:rsidP="00250159">
      <w:pPr>
        <w:pStyle w:val="PL"/>
      </w:pPr>
      <w:r>
        <w:t xml:space="preserve">                      type: boolean</w:t>
      </w:r>
    </w:p>
    <w:p w14:paraId="72D9D5EC" w14:textId="77777777" w:rsidR="00250159" w:rsidRDefault="00250159" w:rsidP="00250159">
      <w:pPr>
        <w:pStyle w:val="PL"/>
      </w:pPr>
      <w:r>
        <w:t xml:space="preserve">                    isPeriodicGtpUMonitoringSupported:</w:t>
      </w:r>
    </w:p>
    <w:p w14:paraId="29F0A29E" w14:textId="77777777" w:rsidR="00250159" w:rsidRDefault="00250159" w:rsidP="00250159">
      <w:pPr>
        <w:pStyle w:val="PL"/>
      </w:pPr>
      <w:r>
        <w:t xml:space="preserve">                      type: boolean</w:t>
      </w:r>
    </w:p>
    <w:p w14:paraId="0F9B3FD3" w14:textId="77777777" w:rsidR="00250159" w:rsidRDefault="00250159" w:rsidP="00250159">
      <w:pPr>
        <w:pStyle w:val="PL"/>
      </w:pPr>
      <w:r>
        <w:t xml:space="preserve">                    isImmediateGtpUMonitoringSupported:</w:t>
      </w:r>
    </w:p>
    <w:p w14:paraId="51EC2C83" w14:textId="77777777" w:rsidR="00250159" w:rsidRDefault="00250159" w:rsidP="00250159">
      <w:pPr>
        <w:pStyle w:val="PL"/>
      </w:pPr>
      <w:r>
        <w:t xml:space="preserve">                      type: boolean</w:t>
      </w:r>
    </w:p>
    <w:p w14:paraId="6C747388" w14:textId="77777777" w:rsidR="00250159" w:rsidRDefault="00250159" w:rsidP="00250159">
      <w:pPr>
        <w:pStyle w:val="PL"/>
      </w:pPr>
      <w:r>
        <w:t xml:space="preserve">                    gtpUPathDelayThresholds:</w:t>
      </w:r>
    </w:p>
    <w:p w14:paraId="4A810F5B" w14:textId="77777777" w:rsidR="00250159" w:rsidRDefault="00250159" w:rsidP="00250159">
      <w:pPr>
        <w:pStyle w:val="PL"/>
      </w:pPr>
      <w:r>
        <w:t xml:space="preserve">                      $ref: '#/components/schemas/GtpUPathDelayThresholdsType'</w:t>
      </w:r>
    </w:p>
    <w:p w14:paraId="54370613" w14:textId="77777777" w:rsidR="00250159" w:rsidRDefault="00250159" w:rsidP="00250159">
      <w:pPr>
        <w:pStyle w:val="PL"/>
      </w:pPr>
      <w:r>
        <w:t xml:space="preserve">                    gtpUPathMinimumWaitTime:</w:t>
      </w:r>
    </w:p>
    <w:p w14:paraId="5DF0F5F2" w14:textId="77777777" w:rsidR="00250159" w:rsidRDefault="00250159" w:rsidP="00250159">
      <w:pPr>
        <w:pStyle w:val="PL"/>
      </w:pPr>
      <w:r>
        <w:t xml:space="preserve">                      type: integer</w:t>
      </w:r>
    </w:p>
    <w:p w14:paraId="0018261A" w14:textId="77777777" w:rsidR="00250159" w:rsidRDefault="00250159" w:rsidP="00250159">
      <w:pPr>
        <w:pStyle w:val="PL"/>
      </w:pPr>
      <w:r>
        <w:t xml:space="preserve">                    gtpUPathMeasurementPeriod:</w:t>
      </w:r>
    </w:p>
    <w:p w14:paraId="397A571D" w14:textId="77777777" w:rsidR="00250159" w:rsidRDefault="00250159" w:rsidP="00250159">
      <w:pPr>
        <w:pStyle w:val="PL"/>
      </w:pPr>
      <w:r>
        <w:t xml:space="preserve">                      type: integer</w:t>
      </w:r>
    </w:p>
    <w:p w14:paraId="256CB8B3" w14:textId="77777777" w:rsidR="00250159" w:rsidRDefault="00250159" w:rsidP="00250159">
      <w:pPr>
        <w:pStyle w:val="PL"/>
      </w:pPr>
    </w:p>
    <w:p w14:paraId="56F65EE0" w14:textId="77777777" w:rsidR="00250159" w:rsidRDefault="00250159" w:rsidP="00250159">
      <w:pPr>
        <w:pStyle w:val="PL"/>
      </w:pPr>
      <w:r>
        <w:t xml:space="preserve">    QFQoSMonitoringControl-Single:</w:t>
      </w:r>
    </w:p>
    <w:p w14:paraId="44A2ABE3" w14:textId="77777777" w:rsidR="00250159" w:rsidRDefault="00250159" w:rsidP="00250159">
      <w:pPr>
        <w:pStyle w:val="PL"/>
      </w:pPr>
      <w:r>
        <w:t xml:space="preserve">      allOf:</w:t>
      </w:r>
    </w:p>
    <w:p w14:paraId="2FA90E9D" w14:textId="77777777" w:rsidR="00250159" w:rsidRDefault="00250159" w:rsidP="00250159">
      <w:pPr>
        <w:pStyle w:val="PL"/>
      </w:pPr>
      <w:r>
        <w:t xml:space="preserve">        - $ref: 'TS28623_GenericNrm.yaml#/components/schemas/Top'</w:t>
      </w:r>
    </w:p>
    <w:p w14:paraId="03A26D23" w14:textId="77777777" w:rsidR="00250159" w:rsidRDefault="00250159" w:rsidP="00250159">
      <w:pPr>
        <w:pStyle w:val="PL"/>
      </w:pPr>
      <w:r>
        <w:t xml:space="preserve">        - type: object</w:t>
      </w:r>
    </w:p>
    <w:p w14:paraId="094191DD" w14:textId="77777777" w:rsidR="00250159" w:rsidRDefault="00250159" w:rsidP="00250159">
      <w:pPr>
        <w:pStyle w:val="PL"/>
      </w:pPr>
      <w:r>
        <w:t xml:space="preserve">          properties:</w:t>
      </w:r>
    </w:p>
    <w:p w14:paraId="33857CF7" w14:textId="77777777" w:rsidR="00250159" w:rsidRDefault="00250159" w:rsidP="00250159">
      <w:pPr>
        <w:pStyle w:val="PL"/>
      </w:pPr>
      <w:r>
        <w:t xml:space="preserve">            attributes:</w:t>
      </w:r>
    </w:p>
    <w:p w14:paraId="2317D39E" w14:textId="77777777" w:rsidR="00250159" w:rsidRDefault="00250159" w:rsidP="00250159">
      <w:pPr>
        <w:pStyle w:val="PL"/>
      </w:pPr>
      <w:r>
        <w:t xml:space="preserve">              allOf:</w:t>
      </w:r>
    </w:p>
    <w:p w14:paraId="641E1D9A" w14:textId="77777777" w:rsidR="00250159" w:rsidRDefault="00250159" w:rsidP="00250159">
      <w:pPr>
        <w:pStyle w:val="PL"/>
      </w:pPr>
      <w:r>
        <w:t xml:space="preserve">                - type: object</w:t>
      </w:r>
    </w:p>
    <w:p w14:paraId="7262888A" w14:textId="77777777" w:rsidR="00250159" w:rsidRDefault="00250159" w:rsidP="00250159">
      <w:pPr>
        <w:pStyle w:val="PL"/>
      </w:pPr>
      <w:r>
        <w:t xml:space="preserve">                  properties:</w:t>
      </w:r>
    </w:p>
    <w:p w14:paraId="491D100A" w14:textId="77777777" w:rsidR="00250159" w:rsidRDefault="00250159" w:rsidP="00250159">
      <w:pPr>
        <w:pStyle w:val="PL"/>
      </w:pPr>
      <w:r>
        <w:t xml:space="preserve">                    qFQoSMonitoringState:</w:t>
      </w:r>
    </w:p>
    <w:p w14:paraId="7AFD3DD9" w14:textId="77777777" w:rsidR="00250159" w:rsidRDefault="00250159" w:rsidP="00250159">
      <w:pPr>
        <w:pStyle w:val="PL"/>
      </w:pPr>
      <w:r>
        <w:t xml:space="preserve">                      type: string</w:t>
      </w:r>
    </w:p>
    <w:p w14:paraId="603AB573" w14:textId="77777777" w:rsidR="00250159" w:rsidRDefault="00250159" w:rsidP="00250159">
      <w:pPr>
        <w:pStyle w:val="PL"/>
      </w:pPr>
      <w:r>
        <w:t xml:space="preserve">                      enum:</w:t>
      </w:r>
    </w:p>
    <w:p w14:paraId="474FF44A" w14:textId="77777777" w:rsidR="00250159" w:rsidRDefault="00250159" w:rsidP="00250159">
      <w:pPr>
        <w:pStyle w:val="PL"/>
      </w:pPr>
      <w:r>
        <w:t xml:space="preserve">                        - ENABLED</w:t>
      </w:r>
    </w:p>
    <w:p w14:paraId="615B89DB" w14:textId="77777777" w:rsidR="00250159" w:rsidRDefault="00250159" w:rsidP="00250159">
      <w:pPr>
        <w:pStyle w:val="PL"/>
      </w:pPr>
      <w:r>
        <w:t xml:space="preserve">                        - DISABLED</w:t>
      </w:r>
    </w:p>
    <w:p w14:paraId="0FC481A2" w14:textId="77777777" w:rsidR="00250159" w:rsidRDefault="00250159" w:rsidP="00250159">
      <w:pPr>
        <w:pStyle w:val="PL"/>
      </w:pPr>
      <w:r>
        <w:t xml:space="preserve">                    qFMonitoredSNSSAIs:</w:t>
      </w:r>
    </w:p>
    <w:p w14:paraId="00ADECFC" w14:textId="77777777" w:rsidR="00250159" w:rsidRDefault="00250159" w:rsidP="00250159">
      <w:pPr>
        <w:pStyle w:val="PL"/>
      </w:pPr>
      <w:r>
        <w:t xml:space="preserve">                      type: array</w:t>
      </w:r>
    </w:p>
    <w:p w14:paraId="2B693DD0" w14:textId="77777777" w:rsidR="00250159" w:rsidRDefault="00250159" w:rsidP="00250159">
      <w:pPr>
        <w:pStyle w:val="PL"/>
      </w:pPr>
      <w:r>
        <w:t xml:space="preserve">                      items:</w:t>
      </w:r>
    </w:p>
    <w:p w14:paraId="7F752C3A" w14:textId="77777777" w:rsidR="00250159" w:rsidRDefault="00250159" w:rsidP="00250159">
      <w:pPr>
        <w:pStyle w:val="PL"/>
      </w:pPr>
      <w:r>
        <w:t xml:space="preserve">                        $ref: 'TS28541_NrNrm.yaml#/components/schemas/Snssai'</w:t>
      </w:r>
    </w:p>
    <w:p w14:paraId="4D2EA657" w14:textId="77777777" w:rsidR="00250159" w:rsidRDefault="00250159" w:rsidP="00250159">
      <w:pPr>
        <w:pStyle w:val="PL"/>
      </w:pPr>
      <w:r>
        <w:t xml:space="preserve">                    qFMonitored5QIs:</w:t>
      </w:r>
    </w:p>
    <w:p w14:paraId="11B0442E" w14:textId="77777777" w:rsidR="00250159" w:rsidRDefault="00250159" w:rsidP="00250159">
      <w:pPr>
        <w:pStyle w:val="PL"/>
      </w:pPr>
      <w:r>
        <w:t xml:space="preserve">                      type: array</w:t>
      </w:r>
    </w:p>
    <w:p w14:paraId="323453C1" w14:textId="77777777" w:rsidR="00250159" w:rsidRDefault="00250159" w:rsidP="00250159">
      <w:pPr>
        <w:pStyle w:val="PL"/>
      </w:pPr>
      <w:r>
        <w:t xml:space="preserve">                      items:</w:t>
      </w:r>
    </w:p>
    <w:p w14:paraId="1C7DF20D" w14:textId="77777777" w:rsidR="00250159" w:rsidRDefault="00250159" w:rsidP="00250159">
      <w:pPr>
        <w:pStyle w:val="PL"/>
      </w:pPr>
      <w:r>
        <w:t xml:space="preserve">                        type: integer</w:t>
      </w:r>
    </w:p>
    <w:p w14:paraId="26BB9585" w14:textId="77777777" w:rsidR="00250159" w:rsidRDefault="00250159" w:rsidP="00250159">
      <w:pPr>
        <w:pStyle w:val="PL"/>
      </w:pPr>
      <w:r>
        <w:t xml:space="preserve">                        minimum: 0</w:t>
      </w:r>
    </w:p>
    <w:p w14:paraId="0563DD05" w14:textId="77777777" w:rsidR="00250159" w:rsidRDefault="00250159" w:rsidP="00250159">
      <w:pPr>
        <w:pStyle w:val="PL"/>
      </w:pPr>
      <w:r>
        <w:t xml:space="preserve">                        maximum: 255</w:t>
      </w:r>
    </w:p>
    <w:p w14:paraId="6322CA27" w14:textId="77777777" w:rsidR="00250159" w:rsidRDefault="00250159" w:rsidP="00250159">
      <w:pPr>
        <w:pStyle w:val="PL"/>
      </w:pPr>
      <w:r>
        <w:t xml:space="preserve">                    isEventTriggeredQFMonitoringSupported:</w:t>
      </w:r>
    </w:p>
    <w:p w14:paraId="48B222FE" w14:textId="77777777" w:rsidR="00250159" w:rsidRDefault="00250159" w:rsidP="00250159">
      <w:pPr>
        <w:pStyle w:val="PL"/>
      </w:pPr>
      <w:r>
        <w:t xml:space="preserve">                      type: boolean</w:t>
      </w:r>
    </w:p>
    <w:p w14:paraId="74F54888" w14:textId="77777777" w:rsidR="00250159" w:rsidRDefault="00250159" w:rsidP="00250159">
      <w:pPr>
        <w:pStyle w:val="PL"/>
      </w:pPr>
      <w:r>
        <w:t xml:space="preserve">                    isPeriodicQFMonitoringSupported:</w:t>
      </w:r>
    </w:p>
    <w:p w14:paraId="00EC7695" w14:textId="77777777" w:rsidR="00250159" w:rsidRDefault="00250159" w:rsidP="00250159">
      <w:pPr>
        <w:pStyle w:val="PL"/>
      </w:pPr>
      <w:r>
        <w:t xml:space="preserve">                      type: boolean</w:t>
      </w:r>
    </w:p>
    <w:p w14:paraId="0A8DD845" w14:textId="77777777" w:rsidR="00250159" w:rsidRDefault="00250159" w:rsidP="00250159">
      <w:pPr>
        <w:pStyle w:val="PL"/>
      </w:pPr>
      <w:r>
        <w:t xml:space="preserve">                    isSessionReleasedQFMonitoringSupported:</w:t>
      </w:r>
    </w:p>
    <w:p w14:paraId="7EAE9400" w14:textId="77777777" w:rsidR="00250159" w:rsidRDefault="00250159" w:rsidP="00250159">
      <w:pPr>
        <w:pStyle w:val="PL"/>
      </w:pPr>
      <w:r>
        <w:t xml:space="preserve">                      type: boolean</w:t>
      </w:r>
    </w:p>
    <w:p w14:paraId="0A70AD8A" w14:textId="77777777" w:rsidR="00250159" w:rsidRDefault="00250159" w:rsidP="00250159">
      <w:pPr>
        <w:pStyle w:val="PL"/>
      </w:pPr>
      <w:r>
        <w:t xml:space="preserve">                    qFPacketDelayThresholds:</w:t>
      </w:r>
    </w:p>
    <w:p w14:paraId="1FBE47CC" w14:textId="77777777" w:rsidR="00250159" w:rsidRDefault="00250159" w:rsidP="00250159">
      <w:pPr>
        <w:pStyle w:val="PL"/>
      </w:pPr>
      <w:r>
        <w:t xml:space="preserve">                      $ref: '#/components/schemas/QFPacketDelayThresholdsType'</w:t>
      </w:r>
    </w:p>
    <w:p w14:paraId="61D52D95" w14:textId="77777777" w:rsidR="00250159" w:rsidRDefault="00250159" w:rsidP="00250159">
      <w:pPr>
        <w:pStyle w:val="PL"/>
      </w:pPr>
      <w:r>
        <w:t xml:space="preserve">                    qFMinimumWaitTime:</w:t>
      </w:r>
    </w:p>
    <w:p w14:paraId="4A428A1D" w14:textId="77777777" w:rsidR="00250159" w:rsidRDefault="00250159" w:rsidP="00250159">
      <w:pPr>
        <w:pStyle w:val="PL"/>
      </w:pPr>
      <w:r>
        <w:t xml:space="preserve">                      type: integer</w:t>
      </w:r>
    </w:p>
    <w:p w14:paraId="75B96455" w14:textId="77777777" w:rsidR="00250159" w:rsidRDefault="00250159" w:rsidP="00250159">
      <w:pPr>
        <w:pStyle w:val="PL"/>
      </w:pPr>
      <w:r>
        <w:t xml:space="preserve">                    qFMeasurementPeriod:</w:t>
      </w:r>
    </w:p>
    <w:p w14:paraId="644AFD00" w14:textId="77777777" w:rsidR="00250159" w:rsidRDefault="00250159" w:rsidP="00250159">
      <w:pPr>
        <w:pStyle w:val="PL"/>
      </w:pPr>
      <w:r>
        <w:t xml:space="preserve">                      type: integer</w:t>
      </w:r>
    </w:p>
    <w:p w14:paraId="2BD8C709" w14:textId="77777777" w:rsidR="00250159" w:rsidRDefault="00250159" w:rsidP="00250159">
      <w:pPr>
        <w:pStyle w:val="PL"/>
      </w:pPr>
    </w:p>
    <w:p w14:paraId="36587C89" w14:textId="77777777" w:rsidR="00250159" w:rsidRDefault="00250159" w:rsidP="00250159">
      <w:pPr>
        <w:pStyle w:val="PL"/>
      </w:pPr>
      <w:r>
        <w:t xml:space="preserve">    PredefinedPccRuleSet-Single:</w:t>
      </w:r>
    </w:p>
    <w:p w14:paraId="7BAE6C8E" w14:textId="77777777" w:rsidR="00250159" w:rsidRDefault="00250159" w:rsidP="00250159">
      <w:pPr>
        <w:pStyle w:val="PL"/>
      </w:pPr>
      <w:r>
        <w:t xml:space="preserve">      allOf:</w:t>
      </w:r>
    </w:p>
    <w:p w14:paraId="6D878D27" w14:textId="77777777" w:rsidR="00250159" w:rsidRDefault="00250159" w:rsidP="00250159">
      <w:pPr>
        <w:pStyle w:val="PL"/>
      </w:pPr>
      <w:r>
        <w:t xml:space="preserve">        - $ref: 'TS28623_GenericNrm.yaml#/components/schemas/Top'</w:t>
      </w:r>
    </w:p>
    <w:p w14:paraId="043EFDE5" w14:textId="77777777" w:rsidR="00250159" w:rsidRDefault="00250159" w:rsidP="00250159">
      <w:pPr>
        <w:pStyle w:val="PL"/>
      </w:pPr>
      <w:r>
        <w:t xml:space="preserve">        - type: object</w:t>
      </w:r>
    </w:p>
    <w:p w14:paraId="7F9EDCE1" w14:textId="77777777" w:rsidR="00250159" w:rsidRDefault="00250159" w:rsidP="00250159">
      <w:pPr>
        <w:pStyle w:val="PL"/>
      </w:pPr>
      <w:r>
        <w:t xml:space="preserve">          properties:</w:t>
      </w:r>
    </w:p>
    <w:p w14:paraId="0C8CA7C4" w14:textId="77777777" w:rsidR="00250159" w:rsidRDefault="00250159" w:rsidP="00250159">
      <w:pPr>
        <w:pStyle w:val="PL"/>
      </w:pPr>
      <w:r>
        <w:t xml:space="preserve">            attributes:</w:t>
      </w:r>
    </w:p>
    <w:p w14:paraId="0B0CBFC8" w14:textId="77777777" w:rsidR="00250159" w:rsidRDefault="00250159" w:rsidP="00250159">
      <w:pPr>
        <w:pStyle w:val="PL"/>
      </w:pPr>
      <w:r>
        <w:t xml:space="preserve">              allOf:</w:t>
      </w:r>
    </w:p>
    <w:p w14:paraId="03260A44" w14:textId="77777777" w:rsidR="00250159" w:rsidRDefault="00250159" w:rsidP="00250159">
      <w:pPr>
        <w:pStyle w:val="PL"/>
      </w:pPr>
      <w:r>
        <w:t xml:space="preserve">                - type: object</w:t>
      </w:r>
    </w:p>
    <w:p w14:paraId="6564856D" w14:textId="77777777" w:rsidR="00250159" w:rsidRDefault="00250159" w:rsidP="00250159">
      <w:pPr>
        <w:pStyle w:val="PL"/>
      </w:pPr>
      <w:r>
        <w:t xml:space="preserve">                  properties:</w:t>
      </w:r>
    </w:p>
    <w:p w14:paraId="5C5FA5AD" w14:textId="77777777" w:rsidR="00250159" w:rsidRDefault="00250159" w:rsidP="00250159">
      <w:pPr>
        <w:pStyle w:val="PL"/>
      </w:pPr>
      <w:r>
        <w:t xml:space="preserve">                    predefinedPccRules:</w:t>
      </w:r>
    </w:p>
    <w:p w14:paraId="5C63D116" w14:textId="77777777" w:rsidR="00250159" w:rsidRDefault="00250159" w:rsidP="00250159">
      <w:pPr>
        <w:pStyle w:val="PL"/>
      </w:pPr>
      <w:r>
        <w:t xml:space="preserve">                      type: array</w:t>
      </w:r>
    </w:p>
    <w:p w14:paraId="7C5920C4" w14:textId="77777777" w:rsidR="00250159" w:rsidRDefault="00250159" w:rsidP="00250159">
      <w:pPr>
        <w:pStyle w:val="PL"/>
      </w:pPr>
      <w:r>
        <w:t xml:space="preserve">                      items:</w:t>
      </w:r>
    </w:p>
    <w:p w14:paraId="024AEF00" w14:textId="77777777" w:rsidR="00250159" w:rsidRDefault="00250159" w:rsidP="00250159">
      <w:pPr>
        <w:pStyle w:val="PL"/>
      </w:pPr>
      <w:r>
        <w:t xml:space="preserve">                        $ref: '#/components/schemas/PccRule'                           </w:t>
      </w:r>
    </w:p>
    <w:p w14:paraId="0FBF86C7" w14:textId="77777777" w:rsidR="00250159" w:rsidRDefault="00250159" w:rsidP="00250159">
      <w:pPr>
        <w:pStyle w:val="PL"/>
      </w:pPr>
      <w:r>
        <w:t xml:space="preserve">                          </w:t>
      </w:r>
    </w:p>
    <w:p w14:paraId="41A2477A" w14:textId="77777777" w:rsidR="00250159" w:rsidRDefault="00250159" w:rsidP="00250159">
      <w:pPr>
        <w:pStyle w:val="PL"/>
      </w:pPr>
      <w:r>
        <w:t xml:space="preserve">    AfFunction-Single:</w:t>
      </w:r>
    </w:p>
    <w:p w14:paraId="099CF33B" w14:textId="77777777" w:rsidR="00250159" w:rsidRDefault="00250159" w:rsidP="00250159">
      <w:pPr>
        <w:pStyle w:val="PL"/>
      </w:pPr>
      <w:r>
        <w:t xml:space="preserve">      allOf:</w:t>
      </w:r>
    </w:p>
    <w:p w14:paraId="652BE517" w14:textId="77777777" w:rsidR="00250159" w:rsidRDefault="00250159" w:rsidP="00250159">
      <w:pPr>
        <w:pStyle w:val="PL"/>
      </w:pPr>
      <w:r>
        <w:t xml:space="preserve">        - $ref: 'TS28623_GenericNrm.yaml#/components/schemas/Top'</w:t>
      </w:r>
    </w:p>
    <w:p w14:paraId="60008835" w14:textId="77777777" w:rsidR="00250159" w:rsidRDefault="00250159" w:rsidP="00250159">
      <w:pPr>
        <w:pStyle w:val="PL"/>
      </w:pPr>
      <w:r>
        <w:t xml:space="preserve">        - type: object</w:t>
      </w:r>
    </w:p>
    <w:p w14:paraId="0F7645D4" w14:textId="77777777" w:rsidR="00250159" w:rsidRDefault="00250159" w:rsidP="00250159">
      <w:pPr>
        <w:pStyle w:val="PL"/>
      </w:pPr>
      <w:r>
        <w:t xml:space="preserve">          properties:</w:t>
      </w:r>
    </w:p>
    <w:p w14:paraId="4761910F" w14:textId="77777777" w:rsidR="00250159" w:rsidRDefault="00250159" w:rsidP="00250159">
      <w:pPr>
        <w:pStyle w:val="PL"/>
      </w:pPr>
      <w:r>
        <w:t xml:space="preserve">            attributes:</w:t>
      </w:r>
    </w:p>
    <w:p w14:paraId="0506CB63" w14:textId="77777777" w:rsidR="00250159" w:rsidRDefault="00250159" w:rsidP="00250159">
      <w:pPr>
        <w:pStyle w:val="PL"/>
      </w:pPr>
      <w:r>
        <w:t xml:space="preserve">              allOf:</w:t>
      </w:r>
    </w:p>
    <w:p w14:paraId="70B54DC2" w14:textId="77777777" w:rsidR="00250159" w:rsidRDefault="00250159" w:rsidP="00250159">
      <w:pPr>
        <w:pStyle w:val="PL"/>
      </w:pPr>
      <w:r>
        <w:t xml:space="preserve">                - $ref: 'TS28623_GenericNrm.yaml#/components/schemas/ManagedFunction-Attr'</w:t>
      </w:r>
    </w:p>
    <w:p w14:paraId="7674FF8A" w14:textId="77777777" w:rsidR="00250159" w:rsidRDefault="00250159" w:rsidP="00250159">
      <w:pPr>
        <w:pStyle w:val="PL"/>
      </w:pPr>
      <w:r>
        <w:t xml:space="preserve">                - type: object</w:t>
      </w:r>
    </w:p>
    <w:p w14:paraId="017C38EA" w14:textId="77777777" w:rsidR="00250159" w:rsidRDefault="00250159" w:rsidP="00250159">
      <w:pPr>
        <w:pStyle w:val="PL"/>
      </w:pPr>
      <w:r>
        <w:t xml:space="preserve">                  properties:</w:t>
      </w:r>
    </w:p>
    <w:p w14:paraId="15A00C27" w14:textId="77777777" w:rsidR="00250159" w:rsidRDefault="00250159" w:rsidP="00250159">
      <w:pPr>
        <w:pStyle w:val="PL"/>
      </w:pPr>
      <w:r>
        <w:t xml:space="preserve">                    plmnIdList:</w:t>
      </w:r>
    </w:p>
    <w:p w14:paraId="37FEEEEA" w14:textId="77777777" w:rsidR="00250159" w:rsidRDefault="00250159" w:rsidP="00250159">
      <w:pPr>
        <w:pStyle w:val="PL"/>
      </w:pPr>
      <w:r>
        <w:t xml:space="preserve">                      $ref: 'TS28541_NrNrm.yaml#/components/schemas/PlmnIdList'</w:t>
      </w:r>
    </w:p>
    <w:p w14:paraId="4A205592" w14:textId="77777777" w:rsidR="00250159" w:rsidRDefault="00250159" w:rsidP="00250159">
      <w:pPr>
        <w:pStyle w:val="PL"/>
      </w:pPr>
      <w:r>
        <w:t xml:space="preserve">                    managedNFProfile:</w:t>
      </w:r>
    </w:p>
    <w:p w14:paraId="557F9A01" w14:textId="77777777" w:rsidR="00250159" w:rsidRDefault="00250159" w:rsidP="00250159">
      <w:pPr>
        <w:pStyle w:val="PL"/>
      </w:pPr>
      <w:r>
        <w:t xml:space="preserve">                      $ref: '#/components/schemas/ManagedNFProfile'</w:t>
      </w:r>
    </w:p>
    <w:p w14:paraId="1B43FBA5" w14:textId="77777777" w:rsidR="00250159" w:rsidRDefault="00250159" w:rsidP="00250159">
      <w:pPr>
        <w:pStyle w:val="PL"/>
      </w:pPr>
      <w:r>
        <w:t xml:space="preserve">                    commModelList:</w:t>
      </w:r>
    </w:p>
    <w:p w14:paraId="1A19B645" w14:textId="77777777" w:rsidR="00250159" w:rsidRDefault="00250159" w:rsidP="00250159">
      <w:pPr>
        <w:pStyle w:val="PL"/>
      </w:pPr>
      <w:r>
        <w:t xml:space="preserve">                      $ref: '#/components/schemas/CommModelList'</w:t>
      </w:r>
    </w:p>
    <w:p w14:paraId="677239EC" w14:textId="77777777" w:rsidR="00250159" w:rsidRDefault="00250159" w:rsidP="00250159">
      <w:pPr>
        <w:pStyle w:val="PL"/>
      </w:pPr>
      <w:r>
        <w:t xml:space="preserve">                    trustAfInfo:</w:t>
      </w:r>
    </w:p>
    <w:p w14:paraId="2425102B" w14:textId="77777777" w:rsidR="00250159" w:rsidRDefault="00250159" w:rsidP="00250159">
      <w:pPr>
        <w:pStyle w:val="PL"/>
      </w:pPr>
      <w:r>
        <w:t xml:space="preserve">                      $ref: '#/components/schemas/TrustAfInfo'</w:t>
      </w:r>
    </w:p>
    <w:p w14:paraId="3CE9F7A5" w14:textId="77777777" w:rsidR="00250159" w:rsidRDefault="00250159" w:rsidP="00250159">
      <w:pPr>
        <w:pStyle w:val="PL"/>
      </w:pPr>
      <w:r>
        <w:t xml:space="preserve">        - $ref: 'TS28623_GenericNrm.yaml#/components/schemas/ManagedFunction-ncO'</w:t>
      </w:r>
    </w:p>
    <w:p w14:paraId="76CE4D5B" w14:textId="77777777" w:rsidR="00250159" w:rsidRDefault="00250159" w:rsidP="00250159">
      <w:pPr>
        <w:pStyle w:val="PL"/>
      </w:pPr>
      <w:r>
        <w:t xml:space="preserve">        - type: object</w:t>
      </w:r>
    </w:p>
    <w:p w14:paraId="637A82C9" w14:textId="77777777" w:rsidR="00250159" w:rsidRDefault="00250159" w:rsidP="00250159">
      <w:pPr>
        <w:pStyle w:val="PL"/>
      </w:pPr>
      <w:r>
        <w:t xml:space="preserve">          properties:</w:t>
      </w:r>
    </w:p>
    <w:p w14:paraId="6DF8340E" w14:textId="77777777" w:rsidR="00250159" w:rsidRDefault="00250159" w:rsidP="00250159">
      <w:pPr>
        <w:pStyle w:val="PL"/>
      </w:pPr>
      <w:r>
        <w:t xml:space="preserve">            EP_N5:</w:t>
      </w:r>
    </w:p>
    <w:p w14:paraId="65F1F186" w14:textId="77777777" w:rsidR="00250159" w:rsidRDefault="00250159" w:rsidP="00250159">
      <w:pPr>
        <w:pStyle w:val="PL"/>
      </w:pPr>
      <w:r>
        <w:t xml:space="preserve">              $ref: '#/components/schemas/EP_N5-Multiple'</w:t>
      </w:r>
    </w:p>
    <w:p w14:paraId="0DCB8603" w14:textId="77777777" w:rsidR="00250159" w:rsidRDefault="00250159" w:rsidP="00250159">
      <w:pPr>
        <w:pStyle w:val="PL"/>
      </w:pPr>
    </w:p>
    <w:p w14:paraId="53E0DCE2" w14:textId="77777777" w:rsidR="00250159" w:rsidRDefault="00250159" w:rsidP="00250159">
      <w:pPr>
        <w:pStyle w:val="PL"/>
      </w:pPr>
      <w:r>
        <w:t xml:space="preserve">    NssaafFunction-Single:</w:t>
      </w:r>
    </w:p>
    <w:p w14:paraId="7486A1FD" w14:textId="77777777" w:rsidR="00250159" w:rsidRDefault="00250159" w:rsidP="00250159">
      <w:pPr>
        <w:pStyle w:val="PL"/>
      </w:pPr>
      <w:r>
        <w:t xml:space="preserve">      allOf:</w:t>
      </w:r>
    </w:p>
    <w:p w14:paraId="6C016995" w14:textId="77777777" w:rsidR="00250159" w:rsidRDefault="00250159" w:rsidP="00250159">
      <w:pPr>
        <w:pStyle w:val="PL"/>
      </w:pPr>
      <w:r>
        <w:t xml:space="preserve">        - $ref: 'TS28623_GenericNrm.yaml#/components/schemas/Top'</w:t>
      </w:r>
    </w:p>
    <w:p w14:paraId="0D3C70F1" w14:textId="77777777" w:rsidR="00250159" w:rsidRDefault="00250159" w:rsidP="00250159">
      <w:pPr>
        <w:pStyle w:val="PL"/>
      </w:pPr>
      <w:r>
        <w:t xml:space="preserve">        - type: object</w:t>
      </w:r>
    </w:p>
    <w:p w14:paraId="62C5921C" w14:textId="77777777" w:rsidR="00250159" w:rsidRDefault="00250159" w:rsidP="00250159">
      <w:pPr>
        <w:pStyle w:val="PL"/>
      </w:pPr>
      <w:r>
        <w:t xml:space="preserve">          properties:</w:t>
      </w:r>
    </w:p>
    <w:p w14:paraId="50831DBA" w14:textId="77777777" w:rsidR="00250159" w:rsidRDefault="00250159" w:rsidP="00250159">
      <w:pPr>
        <w:pStyle w:val="PL"/>
      </w:pPr>
      <w:r>
        <w:t xml:space="preserve">            attributes:</w:t>
      </w:r>
    </w:p>
    <w:p w14:paraId="51185571" w14:textId="77777777" w:rsidR="00250159" w:rsidRDefault="00250159" w:rsidP="00250159">
      <w:pPr>
        <w:pStyle w:val="PL"/>
      </w:pPr>
      <w:r>
        <w:t xml:space="preserve">              allOf:</w:t>
      </w:r>
    </w:p>
    <w:p w14:paraId="2D92A6F8" w14:textId="77777777" w:rsidR="00250159" w:rsidRDefault="00250159" w:rsidP="00250159">
      <w:pPr>
        <w:pStyle w:val="PL"/>
      </w:pPr>
      <w:r>
        <w:t xml:space="preserve">                - $ref: 'TS28623_GenericNrm.yaml#/components/schemas/ManagedFunction-Attr'</w:t>
      </w:r>
    </w:p>
    <w:p w14:paraId="6E1C468B" w14:textId="77777777" w:rsidR="00250159" w:rsidRDefault="00250159" w:rsidP="00250159">
      <w:pPr>
        <w:pStyle w:val="PL"/>
      </w:pPr>
      <w:r>
        <w:t xml:space="preserve">                - type: object</w:t>
      </w:r>
    </w:p>
    <w:p w14:paraId="4DCB2327" w14:textId="77777777" w:rsidR="00250159" w:rsidRDefault="00250159" w:rsidP="00250159">
      <w:pPr>
        <w:pStyle w:val="PL"/>
      </w:pPr>
      <w:r>
        <w:t xml:space="preserve">                  properties:</w:t>
      </w:r>
    </w:p>
    <w:p w14:paraId="0510754D" w14:textId="77777777" w:rsidR="00250159" w:rsidRDefault="00250159" w:rsidP="00250159">
      <w:pPr>
        <w:pStyle w:val="PL"/>
      </w:pPr>
      <w:r>
        <w:t xml:space="preserve">                    pLMNInfoList:</w:t>
      </w:r>
    </w:p>
    <w:p w14:paraId="6370AE30" w14:textId="77777777" w:rsidR="00250159" w:rsidRDefault="00250159" w:rsidP="00250159">
      <w:pPr>
        <w:pStyle w:val="PL"/>
      </w:pPr>
      <w:r>
        <w:t xml:space="preserve">                      $ref: 'TS28541_NrNrm.yaml#/components/schemas/PlmnInfoList'</w:t>
      </w:r>
    </w:p>
    <w:p w14:paraId="74D74F83" w14:textId="77777777" w:rsidR="00250159" w:rsidRDefault="00250159" w:rsidP="00250159">
      <w:pPr>
        <w:pStyle w:val="PL"/>
      </w:pPr>
      <w:r>
        <w:t xml:space="preserve">                    sBIFqdn:</w:t>
      </w:r>
    </w:p>
    <w:p w14:paraId="031239E6" w14:textId="77777777" w:rsidR="00250159" w:rsidRDefault="00250159" w:rsidP="00250159">
      <w:pPr>
        <w:pStyle w:val="PL"/>
      </w:pPr>
      <w:r>
        <w:t xml:space="preserve">                      type: string</w:t>
      </w:r>
    </w:p>
    <w:p w14:paraId="6D43CFD8" w14:textId="77777777" w:rsidR="00250159" w:rsidRDefault="00250159" w:rsidP="00250159">
      <w:pPr>
        <w:pStyle w:val="PL"/>
      </w:pPr>
      <w:r>
        <w:t xml:space="preserve">                    cNSIIdList:</w:t>
      </w:r>
    </w:p>
    <w:p w14:paraId="5D898083" w14:textId="77777777" w:rsidR="00250159" w:rsidRDefault="00250159" w:rsidP="00250159">
      <w:pPr>
        <w:pStyle w:val="PL"/>
      </w:pPr>
      <w:r>
        <w:t xml:space="preserve">                      $ref: '#/components/schemas/CNSIIdList'</w:t>
      </w:r>
    </w:p>
    <w:p w14:paraId="7F1419D9" w14:textId="77777777" w:rsidR="00250159" w:rsidRDefault="00250159" w:rsidP="00250159">
      <w:pPr>
        <w:pStyle w:val="PL"/>
      </w:pPr>
      <w:r>
        <w:t xml:space="preserve">                    nFProfileList:</w:t>
      </w:r>
    </w:p>
    <w:p w14:paraId="41308820" w14:textId="77777777" w:rsidR="00250159" w:rsidRDefault="00250159" w:rsidP="00250159">
      <w:pPr>
        <w:pStyle w:val="PL"/>
      </w:pPr>
      <w:r>
        <w:t xml:space="preserve">                      $ref: '#/components/schemas/NFProfileList'</w:t>
      </w:r>
    </w:p>
    <w:p w14:paraId="7DE31BD9" w14:textId="77777777" w:rsidR="00250159" w:rsidRDefault="00250159" w:rsidP="00250159">
      <w:pPr>
        <w:pStyle w:val="PL"/>
      </w:pPr>
      <w:r>
        <w:t xml:space="preserve">                    commModelList:</w:t>
      </w:r>
    </w:p>
    <w:p w14:paraId="0CB04713" w14:textId="77777777" w:rsidR="00250159" w:rsidRDefault="00250159" w:rsidP="00250159">
      <w:pPr>
        <w:pStyle w:val="PL"/>
      </w:pPr>
      <w:r>
        <w:t xml:space="preserve">                      $ref: '#/components/schemas/CommModelList'</w:t>
      </w:r>
    </w:p>
    <w:p w14:paraId="61A36576" w14:textId="77777777" w:rsidR="00250159" w:rsidRDefault="00250159" w:rsidP="00250159">
      <w:pPr>
        <w:pStyle w:val="PL"/>
      </w:pPr>
      <w:r>
        <w:t xml:space="preserve">                    nssafInfo:</w:t>
      </w:r>
    </w:p>
    <w:p w14:paraId="54785D99" w14:textId="77777777" w:rsidR="00250159" w:rsidRDefault="00250159" w:rsidP="00250159">
      <w:pPr>
        <w:pStyle w:val="PL"/>
      </w:pPr>
      <w:r>
        <w:t xml:space="preserve">                      $ref: '#/components/schemas/NssaafInfo'</w:t>
      </w:r>
    </w:p>
    <w:p w14:paraId="28AB887B" w14:textId="77777777" w:rsidR="00250159" w:rsidRDefault="00250159" w:rsidP="00250159">
      <w:pPr>
        <w:pStyle w:val="PL"/>
      </w:pPr>
      <w:r>
        <w:t xml:space="preserve">        - $ref: 'TS28623_GenericNrm.yaml#/components/schemas/ManagedFunction-ncO'</w:t>
      </w:r>
    </w:p>
    <w:p w14:paraId="579F9E9D" w14:textId="77777777" w:rsidR="00250159" w:rsidRDefault="00250159" w:rsidP="00250159">
      <w:pPr>
        <w:pStyle w:val="PL"/>
      </w:pPr>
      <w:r>
        <w:t xml:space="preserve">    EP_N58-Single:</w:t>
      </w:r>
    </w:p>
    <w:p w14:paraId="2194D543" w14:textId="77777777" w:rsidR="00250159" w:rsidRDefault="00250159" w:rsidP="00250159">
      <w:pPr>
        <w:pStyle w:val="PL"/>
      </w:pPr>
      <w:r>
        <w:t xml:space="preserve">      allOf:</w:t>
      </w:r>
    </w:p>
    <w:p w14:paraId="65C63837" w14:textId="77777777" w:rsidR="00250159" w:rsidRDefault="00250159" w:rsidP="00250159">
      <w:pPr>
        <w:pStyle w:val="PL"/>
      </w:pPr>
      <w:r>
        <w:t xml:space="preserve">        - $ref: 'TS28623_GenericNrm.yaml#/components/schemas/Top'</w:t>
      </w:r>
    </w:p>
    <w:p w14:paraId="00677DC3" w14:textId="77777777" w:rsidR="00250159" w:rsidRDefault="00250159" w:rsidP="00250159">
      <w:pPr>
        <w:pStyle w:val="PL"/>
      </w:pPr>
      <w:r>
        <w:t xml:space="preserve">        - type: object</w:t>
      </w:r>
    </w:p>
    <w:p w14:paraId="1D5044E9" w14:textId="77777777" w:rsidR="00250159" w:rsidRDefault="00250159" w:rsidP="00250159">
      <w:pPr>
        <w:pStyle w:val="PL"/>
      </w:pPr>
      <w:r>
        <w:t xml:space="preserve">          properties:</w:t>
      </w:r>
    </w:p>
    <w:p w14:paraId="2B70526C" w14:textId="77777777" w:rsidR="00250159" w:rsidRDefault="00250159" w:rsidP="00250159">
      <w:pPr>
        <w:pStyle w:val="PL"/>
      </w:pPr>
      <w:r>
        <w:t xml:space="preserve">            attributes:</w:t>
      </w:r>
    </w:p>
    <w:p w14:paraId="0F16CECE" w14:textId="77777777" w:rsidR="00250159" w:rsidRDefault="00250159" w:rsidP="00250159">
      <w:pPr>
        <w:pStyle w:val="PL"/>
      </w:pPr>
      <w:r>
        <w:t xml:space="preserve">              allOf:</w:t>
      </w:r>
    </w:p>
    <w:p w14:paraId="790878F1" w14:textId="77777777" w:rsidR="00250159" w:rsidRDefault="00250159" w:rsidP="00250159">
      <w:pPr>
        <w:pStyle w:val="PL"/>
      </w:pPr>
      <w:r>
        <w:t xml:space="preserve">                - $ref: 'TS28623_GenericNrm.yaml#/components/schemas/EP_RP-Attr'</w:t>
      </w:r>
    </w:p>
    <w:p w14:paraId="5514BA06" w14:textId="77777777" w:rsidR="00250159" w:rsidRDefault="00250159" w:rsidP="00250159">
      <w:pPr>
        <w:pStyle w:val="PL"/>
      </w:pPr>
      <w:r>
        <w:t xml:space="preserve">                - type: object</w:t>
      </w:r>
    </w:p>
    <w:p w14:paraId="1731576B" w14:textId="77777777" w:rsidR="00250159" w:rsidRDefault="00250159" w:rsidP="00250159">
      <w:pPr>
        <w:pStyle w:val="PL"/>
      </w:pPr>
      <w:r>
        <w:t xml:space="preserve">                  properties:</w:t>
      </w:r>
    </w:p>
    <w:p w14:paraId="5AF3522D" w14:textId="77777777" w:rsidR="00250159" w:rsidRDefault="00250159" w:rsidP="00250159">
      <w:pPr>
        <w:pStyle w:val="PL"/>
      </w:pPr>
      <w:r>
        <w:t xml:space="preserve">                    localAddress:</w:t>
      </w:r>
    </w:p>
    <w:p w14:paraId="43A46BED" w14:textId="77777777" w:rsidR="00250159" w:rsidRDefault="00250159" w:rsidP="00250159">
      <w:pPr>
        <w:pStyle w:val="PL"/>
      </w:pPr>
      <w:r>
        <w:t xml:space="preserve">                      $ref: 'TS28541_NrNrm.yaml#/components/schemas/LocalAddress'</w:t>
      </w:r>
    </w:p>
    <w:p w14:paraId="15CD4C4D" w14:textId="77777777" w:rsidR="00250159" w:rsidRDefault="00250159" w:rsidP="00250159">
      <w:pPr>
        <w:pStyle w:val="PL"/>
      </w:pPr>
      <w:r>
        <w:t xml:space="preserve">                    remoteAddress:</w:t>
      </w:r>
    </w:p>
    <w:p w14:paraId="7FF4DA58" w14:textId="77777777" w:rsidR="00250159" w:rsidRDefault="00250159" w:rsidP="00250159">
      <w:pPr>
        <w:pStyle w:val="PL"/>
      </w:pPr>
      <w:r>
        <w:t xml:space="preserve">                      $ref: 'TS28541_NrNrm.yaml#/components/schemas/RemoteAddress'</w:t>
      </w:r>
    </w:p>
    <w:p w14:paraId="6F6960E5" w14:textId="77777777" w:rsidR="00250159" w:rsidRDefault="00250159" w:rsidP="00250159">
      <w:pPr>
        <w:pStyle w:val="PL"/>
      </w:pPr>
    </w:p>
    <w:p w14:paraId="38B72601" w14:textId="77777777" w:rsidR="00250159" w:rsidRDefault="00250159" w:rsidP="00250159">
      <w:pPr>
        <w:pStyle w:val="PL"/>
      </w:pPr>
      <w:r>
        <w:t xml:space="preserve">    EP_N59-Single:</w:t>
      </w:r>
    </w:p>
    <w:p w14:paraId="6539D518" w14:textId="77777777" w:rsidR="00250159" w:rsidRDefault="00250159" w:rsidP="00250159">
      <w:pPr>
        <w:pStyle w:val="PL"/>
      </w:pPr>
      <w:r>
        <w:t xml:space="preserve">      allOf:</w:t>
      </w:r>
    </w:p>
    <w:p w14:paraId="76B0E6A9" w14:textId="77777777" w:rsidR="00250159" w:rsidRDefault="00250159" w:rsidP="00250159">
      <w:pPr>
        <w:pStyle w:val="PL"/>
      </w:pPr>
      <w:r>
        <w:t xml:space="preserve">        - $ref: 'TS28623_GenericNrm.yaml#/components/schemas/Top'</w:t>
      </w:r>
    </w:p>
    <w:p w14:paraId="7B8DE5A4" w14:textId="77777777" w:rsidR="00250159" w:rsidRDefault="00250159" w:rsidP="00250159">
      <w:pPr>
        <w:pStyle w:val="PL"/>
      </w:pPr>
      <w:r>
        <w:t xml:space="preserve">        - type: object</w:t>
      </w:r>
    </w:p>
    <w:p w14:paraId="0DAFB559" w14:textId="77777777" w:rsidR="00250159" w:rsidRDefault="00250159" w:rsidP="00250159">
      <w:pPr>
        <w:pStyle w:val="PL"/>
      </w:pPr>
      <w:r>
        <w:t xml:space="preserve">          properties:</w:t>
      </w:r>
    </w:p>
    <w:p w14:paraId="28CCD90C" w14:textId="77777777" w:rsidR="00250159" w:rsidRDefault="00250159" w:rsidP="00250159">
      <w:pPr>
        <w:pStyle w:val="PL"/>
      </w:pPr>
      <w:r>
        <w:t xml:space="preserve">            attributes:</w:t>
      </w:r>
    </w:p>
    <w:p w14:paraId="55AF604C" w14:textId="77777777" w:rsidR="00250159" w:rsidRDefault="00250159" w:rsidP="00250159">
      <w:pPr>
        <w:pStyle w:val="PL"/>
      </w:pPr>
      <w:r>
        <w:t xml:space="preserve">              allOf:</w:t>
      </w:r>
    </w:p>
    <w:p w14:paraId="440E33A1" w14:textId="77777777" w:rsidR="00250159" w:rsidRDefault="00250159" w:rsidP="00250159">
      <w:pPr>
        <w:pStyle w:val="PL"/>
      </w:pPr>
      <w:r>
        <w:t xml:space="preserve">                - $ref: 'TS28623_GenericNrm.yaml#/components/schemas/EP_RP-Attr'</w:t>
      </w:r>
    </w:p>
    <w:p w14:paraId="6FDF702B" w14:textId="77777777" w:rsidR="00250159" w:rsidRDefault="00250159" w:rsidP="00250159">
      <w:pPr>
        <w:pStyle w:val="PL"/>
      </w:pPr>
      <w:r>
        <w:t xml:space="preserve">                - type: object</w:t>
      </w:r>
    </w:p>
    <w:p w14:paraId="69DF02CD" w14:textId="77777777" w:rsidR="00250159" w:rsidRDefault="00250159" w:rsidP="00250159">
      <w:pPr>
        <w:pStyle w:val="PL"/>
      </w:pPr>
      <w:r>
        <w:t xml:space="preserve">                  properties:</w:t>
      </w:r>
    </w:p>
    <w:p w14:paraId="2B7B62F1" w14:textId="77777777" w:rsidR="00250159" w:rsidRDefault="00250159" w:rsidP="00250159">
      <w:pPr>
        <w:pStyle w:val="PL"/>
      </w:pPr>
      <w:r>
        <w:t xml:space="preserve">                    localAddress:</w:t>
      </w:r>
    </w:p>
    <w:p w14:paraId="378F83AE" w14:textId="77777777" w:rsidR="00250159" w:rsidRDefault="00250159" w:rsidP="00250159">
      <w:pPr>
        <w:pStyle w:val="PL"/>
      </w:pPr>
      <w:r>
        <w:t xml:space="preserve">                      $ref: 'TS28541_NrNrm.yaml#/components/schemas/LocalAddress'</w:t>
      </w:r>
    </w:p>
    <w:p w14:paraId="17BB72AB" w14:textId="77777777" w:rsidR="00250159" w:rsidRDefault="00250159" w:rsidP="00250159">
      <w:pPr>
        <w:pStyle w:val="PL"/>
      </w:pPr>
      <w:r>
        <w:t xml:space="preserve">                    remoteAddress:</w:t>
      </w:r>
    </w:p>
    <w:p w14:paraId="0D2AD667" w14:textId="77777777" w:rsidR="00250159" w:rsidRDefault="00250159" w:rsidP="00250159">
      <w:pPr>
        <w:pStyle w:val="PL"/>
      </w:pPr>
      <w:r>
        <w:t xml:space="preserve">                      $ref: 'TS28541_NrNrm.yaml#/components/schemas/RemoteAddress'</w:t>
      </w:r>
    </w:p>
    <w:p w14:paraId="3F6FDD73" w14:textId="77777777" w:rsidR="00250159" w:rsidRDefault="00250159" w:rsidP="00250159">
      <w:pPr>
        <w:pStyle w:val="PL"/>
      </w:pPr>
    </w:p>
    <w:p w14:paraId="418F48D0" w14:textId="77777777" w:rsidR="00250159" w:rsidRDefault="00250159" w:rsidP="00250159">
      <w:pPr>
        <w:pStyle w:val="PL"/>
      </w:pPr>
      <w:r>
        <w:t>#-------- Definition of JSON arrays for name-contained IOCs ----------------------</w:t>
      </w:r>
    </w:p>
    <w:p w14:paraId="30E92AB5" w14:textId="77777777" w:rsidR="00250159" w:rsidRDefault="00250159" w:rsidP="00250159">
      <w:pPr>
        <w:pStyle w:val="PL"/>
      </w:pPr>
    </w:p>
    <w:p w14:paraId="7C181EBE" w14:textId="77777777" w:rsidR="00250159" w:rsidRDefault="00250159" w:rsidP="00250159">
      <w:pPr>
        <w:pStyle w:val="PL"/>
      </w:pPr>
      <w:r>
        <w:t xml:space="preserve">    SubNetwork-Multiple:</w:t>
      </w:r>
    </w:p>
    <w:p w14:paraId="446059AE" w14:textId="77777777" w:rsidR="00250159" w:rsidRDefault="00250159" w:rsidP="00250159">
      <w:pPr>
        <w:pStyle w:val="PL"/>
      </w:pPr>
      <w:r>
        <w:t xml:space="preserve">      type: array</w:t>
      </w:r>
    </w:p>
    <w:p w14:paraId="3F5D4F63" w14:textId="77777777" w:rsidR="00250159" w:rsidRDefault="00250159" w:rsidP="00250159">
      <w:pPr>
        <w:pStyle w:val="PL"/>
      </w:pPr>
      <w:r>
        <w:t xml:space="preserve">      items:</w:t>
      </w:r>
    </w:p>
    <w:p w14:paraId="79BB675F" w14:textId="77777777" w:rsidR="00250159" w:rsidRDefault="00250159" w:rsidP="00250159">
      <w:pPr>
        <w:pStyle w:val="PL"/>
      </w:pPr>
      <w:r>
        <w:t xml:space="preserve">        $ref: '#/components/schemas/SubNetwork-Single'</w:t>
      </w:r>
    </w:p>
    <w:p w14:paraId="2579A29F" w14:textId="77777777" w:rsidR="00250159" w:rsidRDefault="00250159" w:rsidP="00250159">
      <w:pPr>
        <w:pStyle w:val="PL"/>
      </w:pPr>
      <w:r>
        <w:t xml:space="preserve">    ManagedElement-Multiple:</w:t>
      </w:r>
    </w:p>
    <w:p w14:paraId="46607205" w14:textId="77777777" w:rsidR="00250159" w:rsidRDefault="00250159" w:rsidP="00250159">
      <w:pPr>
        <w:pStyle w:val="PL"/>
      </w:pPr>
      <w:r>
        <w:t xml:space="preserve">      type: array</w:t>
      </w:r>
    </w:p>
    <w:p w14:paraId="7D0315DC" w14:textId="77777777" w:rsidR="00250159" w:rsidRDefault="00250159" w:rsidP="00250159">
      <w:pPr>
        <w:pStyle w:val="PL"/>
      </w:pPr>
      <w:r>
        <w:t xml:space="preserve">      items:</w:t>
      </w:r>
    </w:p>
    <w:p w14:paraId="7A6A9646" w14:textId="77777777" w:rsidR="00250159" w:rsidRDefault="00250159" w:rsidP="00250159">
      <w:pPr>
        <w:pStyle w:val="PL"/>
      </w:pPr>
      <w:r>
        <w:t xml:space="preserve">        $ref: '#/components/schemas/ManagedElement-Single'</w:t>
      </w:r>
    </w:p>
    <w:p w14:paraId="6613F749" w14:textId="77777777" w:rsidR="00250159" w:rsidRDefault="00250159" w:rsidP="00250159">
      <w:pPr>
        <w:pStyle w:val="PL"/>
      </w:pPr>
      <w:r>
        <w:t xml:space="preserve">    AmfFunction-Multiple:</w:t>
      </w:r>
    </w:p>
    <w:p w14:paraId="27028F1A" w14:textId="77777777" w:rsidR="00250159" w:rsidRDefault="00250159" w:rsidP="00250159">
      <w:pPr>
        <w:pStyle w:val="PL"/>
      </w:pPr>
      <w:r>
        <w:t xml:space="preserve">      type: array</w:t>
      </w:r>
    </w:p>
    <w:p w14:paraId="28389B48" w14:textId="77777777" w:rsidR="00250159" w:rsidRDefault="00250159" w:rsidP="00250159">
      <w:pPr>
        <w:pStyle w:val="PL"/>
      </w:pPr>
      <w:r>
        <w:t xml:space="preserve">      items:</w:t>
      </w:r>
    </w:p>
    <w:p w14:paraId="1EA9F3E6" w14:textId="77777777" w:rsidR="00250159" w:rsidRDefault="00250159" w:rsidP="00250159">
      <w:pPr>
        <w:pStyle w:val="PL"/>
      </w:pPr>
      <w:r>
        <w:t xml:space="preserve">        $ref: '#/components/schemas/AmfFunction-Single'</w:t>
      </w:r>
    </w:p>
    <w:p w14:paraId="78FE70C1" w14:textId="77777777" w:rsidR="00250159" w:rsidRDefault="00250159" w:rsidP="00250159">
      <w:pPr>
        <w:pStyle w:val="PL"/>
      </w:pPr>
      <w:r>
        <w:t xml:space="preserve">    SmfFunction-Multiple:</w:t>
      </w:r>
    </w:p>
    <w:p w14:paraId="543890C7" w14:textId="77777777" w:rsidR="00250159" w:rsidRDefault="00250159" w:rsidP="00250159">
      <w:pPr>
        <w:pStyle w:val="PL"/>
      </w:pPr>
      <w:r>
        <w:t xml:space="preserve">      type: array</w:t>
      </w:r>
    </w:p>
    <w:p w14:paraId="1916F517" w14:textId="77777777" w:rsidR="00250159" w:rsidRDefault="00250159" w:rsidP="00250159">
      <w:pPr>
        <w:pStyle w:val="PL"/>
      </w:pPr>
      <w:r>
        <w:t xml:space="preserve">      items:</w:t>
      </w:r>
    </w:p>
    <w:p w14:paraId="20C5422F" w14:textId="77777777" w:rsidR="00250159" w:rsidRDefault="00250159" w:rsidP="00250159">
      <w:pPr>
        <w:pStyle w:val="PL"/>
      </w:pPr>
      <w:r>
        <w:t xml:space="preserve">        $ref: '#/components/schemas/SmfFunction-Single'</w:t>
      </w:r>
    </w:p>
    <w:p w14:paraId="4A88BBD9" w14:textId="77777777" w:rsidR="00250159" w:rsidRDefault="00250159" w:rsidP="00250159">
      <w:pPr>
        <w:pStyle w:val="PL"/>
      </w:pPr>
      <w:r>
        <w:t xml:space="preserve">    UpfFunction-Multiple:</w:t>
      </w:r>
    </w:p>
    <w:p w14:paraId="7A9B4533" w14:textId="77777777" w:rsidR="00250159" w:rsidRDefault="00250159" w:rsidP="00250159">
      <w:pPr>
        <w:pStyle w:val="PL"/>
      </w:pPr>
      <w:r>
        <w:t xml:space="preserve">      type: array</w:t>
      </w:r>
    </w:p>
    <w:p w14:paraId="31BABFC5" w14:textId="77777777" w:rsidR="00250159" w:rsidRDefault="00250159" w:rsidP="00250159">
      <w:pPr>
        <w:pStyle w:val="PL"/>
      </w:pPr>
      <w:r>
        <w:t xml:space="preserve">      items:</w:t>
      </w:r>
    </w:p>
    <w:p w14:paraId="645BC759" w14:textId="77777777" w:rsidR="00250159" w:rsidRDefault="00250159" w:rsidP="00250159">
      <w:pPr>
        <w:pStyle w:val="PL"/>
      </w:pPr>
      <w:r>
        <w:t xml:space="preserve">        $ref: '#/components/schemas/UpfFunction-Single'</w:t>
      </w:r>
    </w:p>
    <w:p w14:paraId="2FFB98EB" w14:textId="77777777" w:rsidR="00250159" w:rsidRDefault="00250159" w:rsidP="00250159">
      <w:pPr>
        <w:pStyle w:val="PL"/>
      </w:pPr>
      <w:r>
        <w:t xml:space="preserve">    N3iwfFunction-Multiple:</w:t>
      </w:r>
    </w:p>
    <w:p w14:paraId="62264550" w14:textId="77777777" w:rsidR="00250159" w:rsidRDefault="00250159" w:rsidP="00250159">
      <w:pPr>
        <w:pStyle w:val="PL"/>
      </w:pPr>
      <w:r>
        <w:t xml:space="preserve">      type: array</w:t>
      </w:r>
    </w:p>
    <w:p w14:paraId="713DF503" w14:textId="77777777" w:rsidR="00250159" w:rsidRDefault="00250159" w:rsidP="00250159">
      <w:pPr>
        <w:pStyle w:val="PL"/>
      </w:pPr>
      <w:r>
        <w:t xml:space="preserve">      items:</w:t>
      </w:r>
    </w:p>
    <w:p w14:paraId="70ED63F5" w14:textId="77777777" w:rsidR="00250159" w:rsidRDefault="00250159" w:rsidP="00250159">
      <w:pPr>
        <w:pStyle w:val="PL"/>
      </w:pPr>
      <w:r>
        <w:t xml:space="preserve">        $ref: '#/components/schemas/N3iwfFunction-Single'</w:t>
      </w:r>
    </w:p>
    <w:p w14:paraId="5E208F2F" w14:textId="77777777" w:rsidR="00250159" w:rsidRDefault="00250159" w:rsidP="00250159">
      <w:pPr>
        <w:pStyle w:val="PL"/>
      </w:pPr>
      <w:r>
        <w:t xml:space="preserve">    PcfFunction-Multiple:</w:t>
      </w:r>
    </w:p>
    <w:p w14:paraId="2221EE8B" w14:textId="77777777" w:rsidR="00250159" w:rsidRDefault="00250159" w:rsidP="00250159">
      <w:pPr>
        <w:pStyle w:val="PL"/>
      </w:pPr>
      <w:r>
        <w:t xml:space="preserve">      type: array</w:t>
      </w:r>
    </w:p>
    <w:p w14:paraId="0AC916A0" w14:textId="77777777" w:rsidR="00250159" w:rsidRDefault="00250159" w:rsidP="00250159">
      <w:pPr>
        <w:pStyle w:val="PL"/>
      </w:pPr>
      <w:r>
        <w:t xml:space="preserve">      items:</w:t>
      </w:r>
    </w:p>
    <w:p w14:paraId="5F75C094" w14:textId="77777777" w:rsidR="00250159" w:rsidRDefault="00250159" w:rsidP="00250159">
      <w:pPr>
        <w:pStyle w:val="PL"/>
      </w:pPr>
      <w:r>
        <w:t xml:space="preserve">        $ref: '#/components/schemas/PcfFunction-Single'</w:t>
      </w:r>
    </w:p>
    <w:p w14:paraId="4369E068" w14:textId="77777777" w:rsidR="00250159" w:rsidRDefault="00250159" w:rsidP="00250159">
      <w:pPr>
        <w:pStyle w:val="PL"/>
      </w:pPr>
      <w:r>
        <w:t xml:space="preserve">    AusfFunction-Multiple:</w:t>
      </w:r>
    </w:p>
    <w:p w14:paraId="4FD2CC2C" w14:textId="77777777" w:rsidR="00250159" w:rsidRDefault="00250159" w:rsidP="00250159">
      <w:pPr>
        <w:pStyle w:val="PL"/>
      </w:pPr>
      <w:r>
        <w:t xml:space="preserve">      type: array</w:t>
      </w:r>
    </w:p>
    <w:p w14:paraId="64EF9E61" w14:textId="77777777" w:rsidR="00250159" w:rsidRDefault="00250159" w:rsidP="00250159">
      <w:pPr>
        <w:pStyle w:val="PL"/>
      </w:pPr>
      <w:r>
        <w:t xml:space="preserve">      items:</w:t>
      </w:r>
    </w:p>
    <w:p w14:paraId="579BECBE" w14:textId="77777777" w:rsidR="00250159" w:rsidRDefault="00250159" w:rsidP="00250159">
      <w:pPr>
        <w:pStyle w:val="PL"/>
      </w:pPr>
      <w:r>
        <w:t xml:space="preserve">        $ref: '#/components/schemas/AusfFunction-Single'</w:t>
      </w:r>
    </w:p>
    <w:p w14:paraId="13D61862" w14:textId="77777777" w:rsidR="00250159" w:rsidRDefault="00250159" w:rsidP="00250159">
      <w:pPr>
        <w:pStyle w:val="PL"/>
      </w:pPr>
      <w:r>
        <w:t xml:space="preserve">    UdmFunction-Multiple:</w:t>
      </w:r>
    </w:p>
    <w:p w14:paraId="17721589" w14:textId="77777777" w:rsidR="00250159" w:rsidRDefault="00250159" w:rsidP="00250159">
      <w:pPr>
        <w:pStyle w:val="PL"/>
      </w:pPr>
      <w:r>
        <w:t xml:space="preserve">      type: array</w:t>
      </w:r>
    </w:p>
    <w:p w14:paraId="0EB0E983" w14:textId="77777777" w:rsidR="00250159" w:rsidRDefault="00250159" w:rsidP="00250159">
      <w:pPr>
        <w:pStyle w:val="PL"/>
      </w:pPr>
      <w:r>
        <w:t xml:space="preserve">      items:</w:t>
      </w:r>
    </w:p>
    <w:p w14:paraId="33FAF7AB" w14:textId="77777777" w:rsidR="00250159" w:rsidRDefault="00250159" w:rsidP="00250159">
      <w:pPr>
        <w:pStyle w:val="PL"/>
      </w:pPr>
      <w:r>
        <w:t xml:space="preserve">        $ref: '#/components/schemas/UdmFunction-Single'</w:t>
      </w:r>
    </w:p>
    <w:p w14:paraId="3DFC33FD" w14:textId="77777777" w:rsidR="00250159" w:rsidRDefault="00250159" w:rsidP="00250159">
      <w:pPr>
        <w:pStyle w:val="PL"/>
      </w:pPr>
      <w:r>
        <w:t xml:space="preserve">    UdrFunction-Multiple:</w:t>
      </w:r>
    </w:p>
    <w:p w14:paraId="0F6334B9" w14:textId="77777777" w:rsidR="00250159" w:rsidRDefault="00250159" w:rsidP="00250159">
      <w:pPr>
        <w:pStyle w:val="PL"/>
      </w:pPr>
      <w:r>
        <w:t xml:space="preserve">      type: array</w:t>
      </w:r>
    </w:p>
    <w:p w14:paraId="6BEA5F71" w14:textId="77777777" w:rsidR="00250159" w:rsidRDefault="00250159" w:rsidP="00250159">
      <w:pPr>
        <w:pStyle w:val="PL"/>
      </w:pPr>
      <w:r>
        <w:t xml:space="preserve">      items:</w:t>
      </w:r>
    </w:p>
    <w:p w14:paraId="195C61C6" w14:textId="77777777" w:rsidR="00250159" w:rsidRDefault="00250159" w:rsidP="00250159">
      <w:pPr>
        <w:pStyle w:val="PL"/>
      </w:pPr>
      <w:r>
        <w:t xml:space="preserve">        $ref: '#/components/schemas/UdrFunction-Single'</w:t>
      </w:r>
    </w:p>
    <w:p w14:paraId="081F95D1" w14:textId="77777777" w:rsidR="00250159" w:rsidRDefault="00250159" w:rsidP="00250159">
      <w:pPr>
        <w:pStyle w:val="PL"/>
      </w:pPr>
      <w:r>
        <w:t xml:space="preserve">    UdsfFunction-Multiple:</w:t>
      </w:r>
    </w:p>
    <w:p w14:paraId="3EC31ED6" w14:textId="77777777" w:rsidR="00250159" w:rsidRDefault="00250159" w:rsidP="00250159">
      <w:pPr>
        <w:pStyle w:val="PL"/>
      </w:pPr>
      <w:r>
        <w:t xml:space="preserve">      type: array</w:t>
      </w:r>
    </w:p>
    <w:p w14:paraId="5E82BC26" w14:textId="77777777" w:rsidR="00250159" w:rsidRDefault="00250159" w:rsidP="00250159">
      <w:pPr>
        <w:pStyle w:val="PL"/>
      </w:pPr>
      <w:r>
        <w:t xml:space="preserve">      items:</w:t>
      </w:r>
    </w:p>
    <w:p w14:paraId="5878F7C9" w14:textId="77777777" w:rsidR="00250159" w:rsidRDefault="00250159" w:rsidP="00250159">
      <w:pPr>
        <w:pStyle w:val="PL"/>
      </w:pPr>
      <w:r>
        <w:t xml:space="preserve">        $ref: '#/components/schemas/UdsfFunction-Single'</w:t>
      </w:r>
    </w:p>
    <w:p w14:paraId="33C6CF22" w14:textId="77777777" w:rsidR="00250159" w:rsidRDefault="00250159" w:rsidP="00250159">
      <w:pPr>
        <w:pStyle w:val="PL"/>
      </w:pPr>
      <w:r>
        <w:t xml:space="preserve">    NrfFunction-Multiple:</w:t>
      </w:r>
    </w:p>
    <w:p w14:paraId="6D052184" w14:textId="77777777" w:rsidR="00250159" w:rsidRDefault="00250159" w:rsidP="00250159">
      <w:pPr>
        <w:pStyle w:val="PL"/>
      </w:pPr>
      <w:r>
        <w:t xml:space="preserve">      type: array</w:t>
      </w:r>
    </w:p>
    <w:p w14:paraId="78E3C0CE" w14:textId="77777777" w:rsidR="00250159" w:rsidRDefault="00250159" w:rsidP="00250159">
      <w:pPr>
        <w:pStyle w:val="PL"/>
      </w:pPr>
      <w:r>
        <w:t xml:space="preserve">      items:</w:t>
      </w:r>
    </w:p>
    <w:p w14:paraId="5468A8C7" w14:textId="77777777" w:rsidR="00250159" w:rsidRDefault="00250159" w:rsidP="00250159">
      <w:pPr>
        <w:pStyle w:val="PL"/>
      </w:pPr>
      <w:r>
        <w:t xml:space="preserve">        $ref: '#/components/schemas/NrfFunction-Single'</w:t>
      </w:r>
    </w:p>
    <w:p w14:paraId="4E1FC391" w14:textId="77777777" w:rsidR="00250159" w:rsidRDefault="00250159" w:rsidP="00250159">
      <w:pPr>
        <w:pStyle w:val="PL"/>
      </w:pPr>
      <w:r>
        <w:t xml:space="preserve">    NssfFunction-Multiple:</w:t>
      </w:r>
    </w:p>
    <w:p w14:paraId="339E7362" w14:textId="77777777" w:rsidR="00250159" w:rsidRDefault="00250159" w:rsidP="00250159">
      <w:pPr>
        <w:pStyle w:val="PL"/>
      </w:pPr>
      <w:r>
        <w:t xml:space="preserve">      type: array</w:t>
      </w:r>
    </w:p>
    <w:p w14:paraId="60BD4B0B" w14:textId="77777777" w:rsidR="00250159" w:rsidRDefault="00250159" w:rsidP="00250159">
      <w:pPr>
        <w:pStyle w:val="PL"/>
      </w:pPr>
      <w:r>
        <w:t xml:space="preserve">      items:</w:t>
      </w:r>
    </w:p>
    <w:p w14:paraId="58F4DA08" w14:textId="77777777" w:rsidR="00250159" w:rsidRDefault="00250159" w:rsidP="00250159">
      <w:pPr>
        <w:pStyle w:val="PL"/>
      </w:pPr>
      <w:r>
        <w:t xml:space="preserve">        $ref: '#/components/schemas/NssfFunction-Single'</w:t>
      </w:r>
    </w:p>
    <w:p w14:paraId="445D5A78" w14:textId="77777777" w:rsidR="00250159" w:rsidRDefault="00250159" w:rsidP="00250159">
      <w:pPr>
        <w:pStyle w:val="PL"/>
      </w:pPr>
      <w:r>
        <w:t xml:space="preserve">    SmsfFunction-Multiple:</w:t>
      </w:r>
    </w:p>
    <w:p w14:paraId="4C648735" w14:textId="77777777" w:rsidR="00250159" w:rsidRDefault="00250159" w:rsidP="00250159">
      <w:pPr>
        <w:pStyle w:val="PL"/>
      </w:pPr>
      <w:r>
        <w:t xml:space="preserve">      type: array</w:t>
      </w:r>
    </w:p>
    <w:p w14:paraId="47A3DF62" w14:textId="77777777" w:rsidR="00250159" w:rsidRDefault="00250159" w:rsidP="00250159">
      <w:pPr>
        <w:pStyle w:val="PL"/>
      </w:pPr>
      <w:r>
        <w:t xml:space="preserve">      items:</w:t>
      </w:r>
    </w:p>
    <w:p w14:paraId="74BD985A" w14:textId="77777777" w:rsidR="00250159" w:rsidRDefault="00250159" w:rsidP="00250159">
      <w:pPr>
        <w:pStyle w:val="PL"/>
      </w:pPr>
      <w:r>
        <w:t xml:space="preserve">        $ref: '#/components/schemas/SmsfFunction-Single'</w:t>
      </w:r>
    </w:p>
    <w:p w14:paraId="288AA829" w14:textId="77777777" w:rsidR="00250159" w:rsidRDefault="00250159" w:rsidP="00250159">
      <w:pPr>
        <w:pStyle w:val="PL"/>
      </w:pPr>
      <w:r>
        <w:t xml:space="preserve">    LmfFunction-Multiple:</w:t>
      </w:r>
    </w:p>
    <w:p w14:paraId="6A620349" w14:textId="77777777" w:rsidR="00250159" w:rsidRDefault="00250159" w:rsidP="00250159">
      <w:pPr>
        <w:pStyle w:val="PL"/>
      </w:pPr>
      <w:r>
        <w:t xml:space="preserve">      type: array</w:t>
      </w:r>
    </w:p>
    <w:p w14:paraId="4D24F1EB" w14:textId="77777777" w:rsidR="00250159" w:rsidRDefault="00250159" w:rsidP="00250159">
      <w:pPr>
        <w:pStyle w:val="PL"/>
      </w:pPr>
      <w:r>
        <w:t xml:space="preserve">      items:</w:t>
      </w:r>
    </w:p>
    <w:p w14:paraId="1D619B84" w14:textId="77777777" w:rsidR="00250159" w:rsidRDefault="00250159" w:rsidP="00250159">
      <w:pPr>
        <w:pStyle w:val="PL"/>
      </w:pPr>
      <w:r>
        <w:t xml:space="preserve">        $ref: '#/components/schemas/LmfFunction-Single'</w:t>
      </w:r>
    </w:p>
    <w:p w14:paraId="4497D3F2" w14:textId="77777777" w:rsidR="00250159" w:rsidRDefault="00250159" w:rsidP="00250159">
      <w:pPr>
        <w:pStyle w:val="PL"/>
      </w:pPr>
      <w:r>
        <w:t xml:space="preserve">    NgeirFunction-Multiple:</w:t>
      </w:r>
    </w:p>
    <w:p w14:paraId="0FAABF36" w14:textId="77777777" w:rsidR="00250159" w:rsidRDefault="00250159" w:rsidP="00250159">
      <w:pPr>
        <w:pStyle w:val="PL"/>
      </w:pPr>
      <w:r>
        <w:t xml:space="preserve">      type: array</w:t>
      </w:r>
    </w:p>
    <w:p w14:paraId="24763B5B" w14:textId="77777777" w:rsidR="00250159" w:rsidRDefault="00250159" w:rsidP="00250159">
      <w:pPr>
        <w:pStyle w:val="PL"/>
      </w:pPr>
      <w:r>
        <w:t xml:space="preserve">      items:</w:t>
      </w:r>
    </w:p>
    <w:p w14:paraId="66CFE97F" w14:textId="77777777" w:rsidR="00250159" w:rsidRDefault="00250159" w:rsidP="00250159">
      <w:pPr>
        <w:pStyle w:val="PL"/>
      </w:pPr>
      <w:r>
        <w:t xml:space="preserve">        $ref: '#/components/schemas/NgeirFunction-Single'</w:t>
      </w:r>
    </w:p>
    <w:p w14:paraId="513DAC5D" w14:textId="77777777" w:rsidR="00250159" w:rsidRDefault="00250159" w:rsidP="00250159">
      <w:pPr>
        <w:pStyle w:val="PL"/>
      </w:pPr>
      <w:r>
        <w:t xml:space="preserve">    SeppFunction-Multiple:</w:t>
      </w:r>
    </w:p>
    <w:p w14:paraId="460A55F5" w14:textId="77777777" w:rsidR="00250159" w:rsidRDefault="00250159" w:rsidP="00250159">
      <w:pPr>
        <w:pStyle w:val="PL"/>
      </w:pPr>
      <w:r>
        <w:t xml:space="preserve">      type: array</w:t>
      </w:r>
    </w:p>
    <w:p w14:paraId="1590809B" w14:textId="77777777" w:rsidR="00250159" w:rsidRDefault="00250159" w:rsidP="00250159">
      <w:pPr>
        <w:pStyle w:val="PL"/>
      </w:pPr>
      <w:r>
        <w:t xml:space="preserve">      items:</w:t>
      </w:r>
    </w:p>
    <w:p w14:paraId="63A283A9" w14:textId="77777777" w:rsidR="00250159" w:rsidRDefault="00250159" w:rsidP="00250159">
      <w:pPr>
        <w:pStyle w:val="PL"/>
      </w:pPr>
      <w:r>
        <w:t xml:space="preserve">        $ref: '#/components/schemas/SeppFunction-Single'</w:t>
      </w:r>
    </w:p>
    <w:p w14:paraId="6CA1E3ED" w14:textId="77777777" w:rsidR="00250159" w:rsidRDefault="00250159" w:rsidP="00250159">
      <w:pPr>
        <w:pStyle w:val="PL"/>
      </w:pPr>
      <w:r>
        <w:t xml:space="preserve">    NwdafFunction-Multiple:</w:t>
      </w:r>
    </w:p>
    <w:p w14:paraId="19B1ECC4" w14:textId="77777777" w:rsidR="00250159" w:rsidRDefault="00250159" w:rsidP="00250159">
      <w:pPr>
        <w:pStyle w:val="PL"/>
      </w:pPr>
      <w:r>
        <w:t xml:space="preserve">      type: array</w:t>
      </w:r>
    </w:p>
    <w:p w14:paraId="59D4E3CF" w14:textId="77777777" w:rsidR="00250159" w:rsidRDefault="00250159" w:rsidP="00250159">
      <w:pPr>
        <w:pStyle w:val="PL"/>
      </w:pPr>
      <w:r>
        <w:t xml:space="preserve">      items:</w:t>
      </w:r>
    </w:p>
    <w:p w14:paraId="57345669" w14:textId="77777777" w:rsidR="00250159" w:rsidRDefault="00250159" w:rsidP="00250159">
      <w:pPr>
        <w:pStyle w:val="PL"/>
      </w:pPr>
      <w:r>
        <w:t xml:space="preserve">        $ref: '#/components/schemas/NwdafFunction-Single'</w:t>
      </w:r>
    </w:p>
    <w:p w14:paraId="0DE3EEA9" w14:textId="77777777" w:rsidR="00250159" w:rsidRDefault="00250159" w:rsidP="00250159">
      <w:pPr>
        <w:pStyle w:val="PL"/>
      </w:pPr>
      <w:r>
        <w:t xml:space="preserve">    ScpFunction-Multiple:</w:t>
      </w:r>
    </w:p>
    <w:p w14:paraId="7C478E2D" w14:textId="77777777" w:rsidR="00250159" w:rsidRDefault="00250159" w:rsidP="00250159">
      <w:pPr>
        <w:pStyle w:val="PL"/>
      </w:pPr>
      <w:r>
        <w:t xml:space="preserve">      type: array</w:t>
      </w:r>
    </w:p>
    <w:p w14:paraId="60264ACF" w14:textId="77777777" w:rsidR="00250159" w:rsidRDefault="00250159" w:rsidP="00250159">
      <w:pPr>
        <w:pStyle w:val="PL"/>
      </w:pPr>
      <w:r>
        <w:t xml:space="preserve">      items:</w:t>
      </w:r>
    </w:p>
    <w:p w14:paraId="3810C7C8" w14:textId="77777777" w:rsidR="00250159" w:rsidRDefault="00250159" w:rsidP="00250159">
      <w:pPr>
        <w:pStyle w:val="PL"/>
      </w:pPr>
      <w:r>
        <w:t xml:space="preserve">        $ref: '#/components/schemas/ScpFunction-Single'</w:t>
      </w:r>
    </w:p>
    <w:p w14:paraId="76CD22AA" w14:textId="77777777" w:rsidR="00250159" w:rsidRDefault="00250159" w:rsidP="00250159">
      <w:pPr>
        <w:pStyle w:val="PL"/>
      </w:pPr>
      <w:r>
        <w:t xml:space="preserve">    NefFunction-Multiple:</w:t>
      </w:r>
    </w:p>
    <w:p w14:paraId="36B7B9E3" w14:textId="77777777" w:rsidR="00250159" w:rsidRDefault="00250159" w:rsidP="00250159">
      <w:pPr>
        <w:pStyle w:val="PL"/>
      </w:pPr>
      <w:r>
        <w:t xml:space="preserve">      type: array</w:t>
      </w:r>
    </w:p>
    <w:p w14:paraId="4163031F" w14:textId="77777777" w:rsidR="00250159" w:rsidRDefault="00250159" w:rsidP="00250159">
      <w:pPr>
        <w:pStyle w:val="PL"/>
      </w:pPr>
      <w:r>
        <w:t xml:space="preserve">      items:</w:t>
      </w:r>
    </w:p>
    <w:p w14:paraId="0E7B84F2" w14:textId="77777777" w:rsidR="00250159" w:rsidRDefault="00250159" w:rsidP="00250159">
      <w:pPr>
        <w:pStyle w:val="PL"/>
      </w:pPr>
      <w:r>
        <w:t xml:space="preserve">        $ref: '#/components/schemas/NefFunction-Single'</w:t>
      </w:r>
    </w:p>
    <w:p w14:paraId="33A7F2BC" w14:textId="77777777" w:rsidR="00250159" w:rsidRDefault="00250159" w:rsidP="00250159">
      <w:pPr>
        <w:pStyle w:val="PL"/>
      </w:pPr>
    </w:p>
    <w:p w14:paraId="4D17E053" w14:textId="77777777" w:rsidR="00250159" w:rsidRDefault="00250159" w:rsidP="00250159">
      <w:pPr>
        <w:pStyle w:val="PL"/>
      </w:pPr>
      <w:r>
        <w:t xml:space="preserve">    NsacfFunction-Multiple:</w:t>
      </w:r>
    </w:p>
    <w:p w14:paraId="2805BBAD" w14:textId="77777777" w:rsidR="00250159" w:rsidRDefault="00250159" w:rsidP="00250159">
      <w:pPr>
        <w:pStyle w:val="PL"/>
      </w:pPr>
      <w:r>
        <w:t xml:space="preserve">      type: array</w:t>
      </w:r>
    </w:p>
    <w:p w14:paraId="7EFDA86C" w14:textId="77777777" w:rsidR="00250159" w:rsidRDefault="00250159" w:rsidP="00250159">
      <w:pPr>
        <w:pStyle w:val="PL"/>
      </w:pPr>
      <w:r>
        <w:t xml:space="preserve">      items:</w:t>
      </w:r>
    </w:p>
    <w:p w14:paraId="64332980" w14:textId="77777777" w:rsidR="00250159" w:rsidRDefault="00250159" w:rsidP="00250159">
      <w:pPr>
        <w:pStyle w:val="PL"/>
      </w:pPr>
      <w:r>
        <w:t xml:space="preserve">        $ref: '#/components/schemas/NsacfFunction-Single'</w:t>
      </w:r>
    </w:p>
    <w:p w14:paraId="19CBED7E" w14:textId="77777777" w:rsidR="00250159" w:rsidRDefault="00250159" w:rsidP="00250159">
      <w:pPr>
        <w:pStyle w:val="PL"/>
      </w:pPr>
    </w:p>
    <w:p w14:paraId="3F62B405" w14:textId="77777777" w:rsidR="00250159" w:rsidRDefault="00250159" w:rsidP="00250159">
      <w:pPr>
        <w:pStyle w:val="PL"/>
      </w:pPr>
      <w:r>
        <w:t xml:space="preserve">    ExternalAmfFunction-Multiple:</w:t>
      </w:r>
    </w:p>
    <w:p w14:paraId="48A0F4F7" w14:textId="77777777" w:rsidR="00250159" w:rsidRDefault="00250159" w:rsidP="00250159">
      <w:pPr>
        <w:pStyle w:val="PL"/>
      </w:pPr>
      <w:r>
        <w:t xml:space="preserve">      type: array</w:t>
      </w:r>
    </w:p>
    <w:p w14:paraId="61E276B4" w14:textId="77777777" w:rsidR="00250159" w:rsidRDefault="00250159" w:rsidP="00250159">
      <w:pPr>
        <w:pStyle w:val="PL"/>
      </w:pPr>
      <w:r>
        <w:t xml:space="preserve">      items:</w:t>
      </w:r>
    </w:p>
    <w:p w14:paraId="47F0C277" w14:textId="77777777" w:rsidR="00250159" w:rsidRDefault="00250159" w:rsidP="00250159">
      <w:pPr>
        <w:pStyle w:val="PL"/>
      </w:pPr>
      <w:r>
        <w:t xml:space="preserve">        $ref: '#/components/schemas/ExternalAmfFunction-Single'</w:t>
      </w:r>
    </w:p>
    <w:p w14:paraId="7A61185B" w14:textId="77777777" w:rsidR="00250159" w:rsidRDefault="00250159" w:rsidP="00250159">
      <w:pPr>
        <w:pStyle w:val="PL"/>
      </w:pPr>
      <w:r>
        <w:t xml:space="preserve">    ExternalNrfFunction-Multiple:</w:t>
      </w:r>
    </w:p>
    <w:p w14:paraId="79F0660C" w14:textId="77777777" w:rsidR="00250159" w:rsidRDefault="00250159" w:rsidP="00250159">
      <w:pPr>
        <w:pStyle w:val="PL"/>
      </w:pPr>
      <w:r>
        <w:t xml:space="preserve">      type: array</w:t>
      </w:r>
    </w:p>
    <w:p w14:paraId="1687D877" w14:textId="77777777" w:rsidR="00250159" w:rsidRDefault="00250159" w:rsidP="00250159">
      <w:pPr>
        <w:pStyle w:val="PL"/>
      </w:pPr>
      <w:r>
        <w:t xml:space="preserve">      items:</w:t>
      </w:r>
    </w:p>
    <w:p w14:paraId="74881BAD" w14:textId="77777777" w:rsidR="00250159" w:rsidRDefault="00250159" w:rsidP="00250159">
      <w:pPr>
        <w:pStyle w:val="PL"/>
      </w:pPr>
      <w:r>
        <w:t xml:space="preserve">        $ref: '#/components/schemas/ExternalNrfFunction-Single'</w:t>
      </w:r>
    </w:p>
    <w:p w14:paraId="249AC2DF" w14:textId="77777777" w:rsidR="00250159" w:rsidRDefault="00250159" w:rsidP="00250159">
      <w:pPr>
        <w:pStyle w:val="PL"/>
      </w:pPr>
      <w:r>
        <w:t xml:space="preserve">    ExternalNssfFunction-Multiple:</w:t>
      </w:r>
    </w:p>
    <w:p w14:paraId="6032A4C6" w14:textId="77777777" w:rsidR="00250159" w:rsidRDefault="00250159" w:rsidP="00250159">
      <w:pPr>
        <w:pStyle w:val="PL"/>
      </w:pPr>
      <w:r>
        <w:t xml:space="preserve">      type: array</w:t>
      </w:r>
    </w:p>
    <w:p w14:paraId="11E82FE0" w14:textId="77777777" w:rsidR="00250159" w:rsidRDefault="00250159" w:rsidP="00250159">
      <w:pPr>
        <w:pStyle w:val="PL"/>
      </w:pPr>
      <w:r>
        <w:t xml:space="preserve">      items:</w:t>
      </w:r>
    </w:p>
    <w:p w14:paraId="13816617" w14:textId="77777777" w:rsidR="00250159" w:rsidRDefault="00250159" w:rsidP="00250159">
      <w:pPr>
        <w:pStyle w:val="PL"/>
      </w:pPr>
      <w:r>
        <w:t xml:space="preserve">        $ref: '#/components/schemas/ExternalNssfFunction-Single'</w:t>
      </w:r>
    </w:p>
    <w:p w14:paraId="66363F4B" w14:textId="77777777" w:rsidR="00250159" w:rsidRDefault="00250159" w:rsidP="00250159">
      <w:pPr>
        <w:pStyle w:val="PL"/>
      </w:pPr>
      <w:r>
        <w:t xml:space="preserve">    ExternalSeppFunction-Nultiple:</w:t>
      </w:r>
    </w:p>
    <w:p w14:paraId="4A271043" w14:textId="77777777" w:rsidR="00250159" w:rsidRDefault="00250159" w:rsidP="00250159">
      <w:pPr>
        <w:pStyle w:val="PL"/>
      </w:pPr>
      <w:r>
        <w:t xml:space="preserve">      type: array</w:t>
      </w:r>
    </w:p>
    <w:p w14:paraId="57A7C962" w14:textId="77777777" w:rsidR="00250159" w:rsidRDefault="00250159" w:rsidP="00250159">
      <w:pPr>
        <w:pStyle w:val="PL"/>
      </w:pPr>
      <w:r>
        <w:t xml:space="preserve">      items:</w:t>
      </w:r>
    </w:p>
    <w:p w14:paraId="5AE595C8" w14:textId="77777777" w:rsidR="00250159" w:rsidRDefault="00250159" w:rsidP="00250159">
      <w:pPr>
        <w:pStyle w:val="PL"/>
      </w:pPr>
      <w:r>
        <w:t xml:space="preserve">        $ref: '#/components/schemas/ExternalSeppFunction-Single'</w:t>
      </w:r>
    </w:p>
    <w:p w14:paraId="34B00A0D" w14:textId="77777777" w:rsidR="00250159" w:rsidRDefault="00250159" w:rsidP="00250159">
      <w:pPr>
        <w:pStyle w:val="PL"/>
      </w:pPr>
    </w:p>
    <w:p w14:paraId="607E59E1" w14:textId="77777777" w:rsidR="00250159" w:rsidRDefault="00250159" w:rsidP="00250159">
      <w:pPr>
        <w:pStyle w:val="PL"/>
      </w:pPr>
      <w:r>
        <w:t xml:space="preserve">    AmfSet-Multiple:</w:t>
      </w:r>
    </w:p>
    <w:p w14:paraId="6A4AFFAD" w14:textId="77777777" w:rsidR="00250159" w:rsidRDefault="00250159" w:rsidP="00250159">
      <w:pPr>
        <w:pStyle w:val="PL"/>
      </w:pPr>
      <w:r>
        <w:t xml:space="preserve">      type: array</w:t>
      </w:r>
    </w:p>
    <w:p w14:paraId="5A3F821D" w14:textId="77777777" w:rsidR="00250159" w:rsidRDefault="00250159" w:rsidP="00250159">
      <w:pPr>
        <w:pStyle w:val="PL"/>
      </w:pPr>
      <w:r>
        <w:t xml:space="preserve">      items:</w:t>
      </w:r>
    </w:p>
    <w:p w14:paraId="516F6C73" w14:textId="77777777" w:rsidR="00250159" w:rsidRDefault="00250159" w:rsidP="00250159">
      <w:pPr>
        <w:pStyle w:val="PL"/>
      </w:pPr>
      <w:r>
        <w:t xml:space="preserve">        $ref: '#/components/schemas/AmfSet-Single'</w:t>
      </w:r>
    </w:p>
    <w:p w14:paraId="3AA0506B" w14:textId="77777777" w:rsidR="00250159" w:rsidRDefault="00250159" w:rsidP="00250159">
      <w:pPr>
        <w:pStyle w:val="PL"/>
      </w:pPr>
      <w:r>
        <w:t xml:space="preserve">    AmfRegion-Multiple:</w:t>
      </w:r>
    </w:p>
    <w:p w14:paraId="3339EE24" w14:textId="77777777" w:rsidR="00250159" w:rsidRDefault="00250159" w:rsidP="00250159">
      <w:pPr>
        <w:pStyle w:val="PL"/>
      </w:pPr>
      <w:r>
        <w:t xml:space="preserve">      type: array</w:t>
      </w:r>
    </w:p>
    <w:p w14:paraId="5071A9AD" w14:textId="77777777" w:rsidR="00250159" w:rsidRDefault="00250159" w:rsidP="00250159">
      <w:pPr>
        <w:pStyle w:val="PL"/>
      </w:pPr>
      <w:r>
        <w:t xml:space="preserve">      items:</w:t>
      </w:r>
    </w:p>
    <w:p w14:paraId="33874071" w14:textId="77777777" w:rsidR="00250159" w:rsidRDefault="00250159" w:rsidP="00250159">
      <w:pPr>
        <w:pStyle w:val="PL"/>
      </w:pPr>
      <w:r>
        <w:t xml:space="preserve">        $ref: '#/components/schemas/AmfRegion-Single'</w:t>
      </w:r>
    </w:p>
    <w:p w14:paraId="66C00CC9" w14:textId="77777777" w:rsidR="00250159" w:rsidRDefault="00250159" w:rsidP="00250159">
      <w:pPr>
        <w:pStyle w:val="PL"/>
      </w:pPr>
    </w:p>
    <w:p w14:paraId="70B75DC6" w14:textId="77777777" w:rsidR="00250159" w:rsidRDefault="00250159" w:rsidP="00250159">
      <w:pPr>
        <w:pStyle w:val="PL"/>
      </w:pPr>
      <w:r>
        <w:t xml:space="preserve">    EASDFFunction-Multiple:</w:t>
      </w:r>
    </w:p>
    <w:p w14:paraId="45955E34" w14:textId="77777777" w:rsidR="00250159" w:rsidRDefault="00250159" w:rsidP="00250159">
      <w:pPr>
        <w:pStyle w:val="PL"/>
      </w:pPr>
      <w:r>
        <w:t xml:space="preserve">      type: array</w:t>
      </w:r>
    </w:p>
    <w:p w14:paraId="0E4BD2AD" w14:textId="77777777" w:rsidR="00250159" w:rsidRDefault="00250159" w:rsidP="00250159">
      <w:pPr>
        <w:pStyle w:val="PL"/>
      </w:pPr>
      <w:r>
        <w:t xml:space="preserve">      items:</w:t>
      </w:r>
    </w:p>
    <w:p w14:paraId="0DDDEBE6" w14:textId="77777777" w:rsidR="00250159" w:rsidRDefault="00250159" w:rsidP="00250159">
      <w:pPr>
        <w:pStyle w:val="PL"/>
      </w:pPr>
      <w:r>
        <w:t xml:space="preserve">        $ref: '#/components/schemas/EASDFFunction-Single'</w:t>
      </w:r>
    </w:p>
    <w:p w14:paraId="15AFA11C" w14:textId="77777777" w:rsidR="00250159" w:rsidRDefault="00250159" w:rsidP="00250159">
      <w:pPr>
        <w:pStyle w:val="PL"/>
      </w:pPr>
      <w:r>
        <w:t xml:space="preserve">  </w:t>
      </w:r>
    </w:p>
    <w:p w14:paraId="0DC47EC0" w14:textId="77777777" w:rsidR="00250159" w:rsidRDefault="00250159" w:rsidP="00250159">
      <w:pPr>
        <w:pStyle w:val="PL"/>
      </w:pPr>
      <w:r>
        <w:t xml:space="preserve">    EP_N2-Multiple:</w:t>
      </w:r>
    </w:p>
    <w:p w14:paraId="463F3B7B" w14:textId="77777777" w:rsidR="00250159" w:rsidRDefault="00250159" w:rsidP="00250159">
      <w:pPr>
        <w:pStyle w:val="PL"/>
      </w:pPr>
      <w:r>
        <w:t xml:space="preserve">      type: array</w:t>
      </w:r>
    </w:p>
    <w:p w14:paraId="02D9AC36" w14:textId="77777777" w:rsidR="00250159" w:rsidRDefault="00250159" w:rsidP="00250159">
      <w:pPr>
        <w:pStyle w:val="PL"/>
      </w:pPr>
      <w:r>
        <w:t xml:space="preserve">      items:</w:t>
      </w:r>
    </w:p>
    <w:p w14:paraId="73B054E0" w14:textId="77777777" w:rsidR="00250159" w:rsidRDefault="00250159" w:rsidP="00250159">
      <w:pPr>
        <w:pStyle w:val="PL"/>
      </w:pPr>
      <w:r>
        <w:t xml:space="preserve">        $ref: '#/components/schemas/EP_N2-Single'</w:t>
      </w:r>
    </w:p>
    <w:p w14:paraId="4EB51D99" w14:textId="77777777" w:rsidR="00250159" w:rsidRDefault="00250159" w:rsidP="00250159">
      <w:pPr>
        <w:pStyle w:val="PL"/>
      </w:pPr>
      <w:r>
        <w:t xml:space="preserve">    EP_N3-Multiple:</w:t>
      </w:r>
    </w:p>
    <w:p w14:paraId="153D49AE" w14:textId="77777777" w:rsidR="00250159" w:rsidRDefault="00250159" w:rsidP="00250159">
      <w:pPr>
        <w:pStyle w:val="PL"/>
      </w:pPr>
      <w:r>
        <w:t xml:space="preserve">      type: array</w:t>
      </w:r>
    </w:p>
    <w:p w14:paraId="6B405C8B" w14:textId="77777777" w:rsidR="00250159" w:rsidRDefault="00250159" w:rsidP="00250159">
      <w:pPr>
        <w:pStyle w:val="PL"/>
      </w:pPr>
      <w:r>
        <w:t xml:space="preserve">      items:</w:t>
      </w:r>
    </w:p>
    <w:p w14:paraId="1F2B3383" w14:textId="77777777" w:rsidR="00250159" w:rsidRDefault="00250159" w:rsidP="00250159">
      <w:pPr>
        <w:pStyle w:val="PL"/>
      </w:pPr>
      <w:r>
        <w:t xml:space="preserve">        $ref: '#/components/schemas/EP_N3-Single'</w:t>
      </w:r>
    </w:p>
    <w:p w14:paraId="5763FB89" w14:textId="77777777" w:rsidR="00250159" w:rsidRDefault="00250159" w:rsidP="00250159">
      <w:pPr>
        <w:pStyle w:val="PL"/>
      </w:pPr>
      <w:r>
        <w:t xml:space="preserve">    EP_N4-Multiple:</w:t>
      </w:r>
    </w:p>
    <w:p w14:paraId="31B59388" w14:textId="77777777" w:rsidR="00250159" w:rsidRDefault="00250159" w:rsidP="00250159">
      <w:pPr>
        <w:pStyle w:val="PL"/>
      </w:pPr>
      <w:r>
        <w:t xml:space="preserve">      type: array</w:t>
      </w:r>
    </w:p>
    <w:p w14:paraId="1DE99D4D" w14:textId="77777777" w:rsidR="00250159" w:rsidRDefault="00250159" w:rsidP="00250159">
      <w:pPr>
        <w:pStyle w:val="PL"/>
      </w:pPr>
      <w:r>
        <w:t xml:space="preserve">      items:</w:t>
      </w:r>
    </w:p>
    <w:p w14:paraId="26446519" w14:textId="77777777" w:rsidR="00250159" w:rsidRDefault="00250159" w:rsidP="00250159">
      <w:pPr>
        <w:pStyle w:val="PL"/>
      </w:pPr>
      <w:r>
        <w:t xml:space="preserve">        $ref: '#/components/schemas/EP_N4-Single'</w:t>
      </w:r>
    </w:p>
    <w:p w14:paraId="28E7268E" w14:textId="77777777" w:rsidR="00250159" w:rsidRDefault="00250159" w:rsidP="00250159">
      <w:pPr>
        <w:pStyle w:val="PL"/>
      </w:pPr>
      <w:r>
        <w:t xml:space="preserve">    EP_N5-Multiple:</w:t>
      </w:r>
    </w:p>
    <w:p w14:paraId="46BEF173" w14:textId="77777777" w:rsidR="00250159" w:rsidRDefault="00250159" w:rsidP="00250159">
      <w:pPr>
        <w:pStyle w:val="PL"/>
      </w:pPr>
      <w:r>
        <w:t xml:space="preserve">      type: array</w:t>
      </w:r>
    </w:p>
    <w:p w14:paraId="264196C8" w14:textId="77777777" w:rsidR="00250159" w:rsidRDefault="00250159" w:rsidP="00250159">
      <w:pPr>
        <w:pStyle w:val="PL"/>
      </w:pPr>
      <w:r>
        <w:t xml:space="preserve">      items:</w:t>
      </w:r>
    </w:p>
    <w:p w14:paraId="3D422D81" w14:textId="77777777" w:rsidR="00250159" w:rsidRDefault="00250159" w:rsidP="00250159">
      <w:pPr>
        <w:pStyle w:val="PL"/>
      </w:pPr>
      <w:r>
        <w:t xml:space="preserve">        $ref: '#/components/schemas/EP_N5-Single'</w:t>
      </w:r>
    </w:p>
    <w:p w14:paraId="2ED88635" w14:textId="77777777" w:rsidR="00250159" w:rsidRDefault="00250159" w:rsidP="00250159">
      <w:pPr>
        <w:pStyle w:val="PL"/>
      </w:pPr>
      <w:r>
        <w:t xml:space="preserve">    EP_N6-Multiple:</w:t>
      </w:r>
    </w:p>
    <w:p w14:paraId="43A158A6" w14:textId="77777777" w:rsidR="00250159" w:rsidRDefault="00250159" w:rsidP="00250159">
      <w:pPr>
        <w:pStyle w:val="PL"/>
      </w:pPr>
      <w:r>
        <w:t xml:space="preserve">      type: array</w:t>
      </w:r>
    </w:p>
    <w:p w14:paraId="1FD2B764" w14:textId="77777777" w:rsidR="00250159" w:rsidRDefault="00250159" w:rsidP="00250159">
      <w:pPr>
        <w:pStyle w:val="PL"/>
      </w:pPr>
      <w:r>
        <w:t xml:space="preserve">      items:</w:t>
      </w:r>
    </w:p>
    <w:p w14:paraId="71D23E0F" w14:textId="77777777" w:rsidR="00250159" w:rsidRDefault="00250159" w:rsidP="00250159">
      <w:pPr>
        <w:pStyle w:val="PL"/>
      </w:pPr>
      <w:r>
        <w:t xml:space="preserve">        $ref: '#/components/schemas/EP_N6-Single'</w:t>
      </w:r>
    </w:p>
    <w:p w14:paraId="29A3B146" w14:textId="77777777" w:rsidR="00250159" w:rsidRDefault="00250159" w:rsidP="00250159">
      <w:pPr>
        <w:pStyle w:val="PL"/>
      </w:pPr>
      <w:r>
        <w:t xml:space="preserve">    EP_N7-Multiple:</w:t>
      </w:r>
    </w:p>
    <w:p w14:paraId="07D48C98" w14:textId="77777777" w:rsidR="00250159" w:rsidRDefault="00250159" w:rsidP="00250159">
      <w:pPr>
        <w:pStyle w:val="PL"/>
      </w:pPr>
      <w:r>
        <w:t xml:space="preserve">      type: array</w:t>
      </w:r>
    </w:p>
    <w:p w14:paraId="0022659C" w14:textId="77777777" w:rsidR="00250159" w:rsidRDefault="00250159" w:rsidP="00250159">
      <w:pPr>
        <w:pStyle w:val="PL"/>
      </w:pPr>
      <w:r>
        <w:t xml:space="preserve">      items:</w:t>
      </w:r>
    </w:p>
    <w:p w14:paraId="42A0C29A" w14:textId="77777777" w:rsidR="00250159" w:rsidRDefault="00250159" w:rsidP="00250159">
      <w:pPr>
        <w:pStyle w:val="PL"/>
      </w:pPr>
      <w:r>
        <w:t xml:space="preserve">        $ref: '#/components/schemas/EP_N7-Single'</w:t>
      </w:r>
    </w:p>
    <w:p w14:paraId="2C5658E0" w14:textId="77777777" w:rsidR="00250159" w:rsidRDefault="00250159" w:rsidP="00250159">
      <w:pPr>
        <w:pStyle w:val="PL"/>
      </w:pPr>
      <w:r>
        <w:t xml:space="preserve">    EP_N8-Multiple:</w:t>
      </w:r>
    </w:p>
    <w:p w14:paraId="079C63D1" w14:textId="77777777" w:rsidR="00250159" w:rsidRDefault="00250159" w:rsidP="00250159">
      <w:pPr>
        <w:pStyle w:val="PL"/>
      </w:pPr>
      <w:r>
        <w:t xml:space="preserve">      type: array</w:t>
      </w:r>
    </w:p>
    <w:p w14:paraId="15AE059F" w14:textId="77777777" w:rsidR="00250159" w:rsidRDefault="00250159" w:rsidP="00250159">
      <w:pPr>
        <w:pStyle w:val="PL"/>
      </w:pPr>
      <w:r>
        <w:t xml:space="preserve">      items:</w:t>
      </w:r>
    </w:p>
    <w:p w14:paraId="501A5D2F" w14:textId="77777777" w:rsidR="00250159" w:rsidRDefault="00250159" w:rsidP="00250159">
      <w:pPr>
        <w:pStyle w:val="PL"/>
      </w:pPr>
      <w:r>
        <w:t xml:space="preserve">        $ref: '#/components/schemas/EP_N8-Single'</w:t>
      </w:r>
    </w:p>
    <w:p w14:paraId="1E75A54D" w14:textId="77777777" w:rsidR="00250159" w:rsidRDefault="00250159" w:rsidP="00250159">
      <w:pPr>
        <w:pStyle w:val="PL"/>
      </w:pPr>
      <w:r>
        <w:t xml:space="preserve">    EP_N9-Multiple:</w:t>
      </w:r>
    </w:p>
    <w:p w14:paraId="22532A8E" w14:textId="77777777" w:rsidR="00250159" w:rsidRDefault="00250159" w:rsidP="00250159">
      <w:pPr>
        <w:pStyle w:val="PL"/>
      </w:pPr>
      <w:r>
        <w:t xml:space="preserve">      type: array</w:t>
      </w:r>
    </w:p>
    <w:p w14:paraId="6B944A2C" w14:textId="77777777" w:rsidR="00250159" w:rsidRDefault="00250159" w:rsidP="00250159">
      <w:pPr>
        <w:pStyle w:val="PL"/>
      </w:pPr>
      <w:r>
        <w:t xml:space="preserve">      items:</w:t>
      </w:r>
    </w:p>
    <w:p w14:paraId="32EE69DA" w14:textId="77777777" w:rsidR="00250159" w:rsidRDefault="00250159" w:rsidP="00250159">
      <w:pPr>
        <w:pStyle w:val="PL"/>
      </w:pPr>
      <w:r>
        <w:t xml:space="preserve">        $ref: '#/components/schemas/EP_N9-Single'</w:t>
      </w:r>
    </w:p>
    <w:p w14:paraId="7F5FB160" w14:textId="77777777" w:rsidR="00250159" w:rsidRDefault="00250159" w:rsidP="00250159">
      <w:pPr>
        <w:pStyle w:val="PL"/>
      </w:pPr>
      <w:r>
        <w:t xml:space="preserve">    EP_N10-Multiple:</w:t>
      </w:r>
    </w:p>
    <w:p w14:paraId="1524A045" w14:textId="77777777" w:rsidR="00250159" w:rsidRDefault="00250159" w:rsidP="00250159">
      <w:pPr>
        <w:pStyle w:val="PL"/>
      </w:pPr>
      <w:r>
        <w:t xml:space="preserve">      type: array</w:t>
      </w:r>
    </w:p>
    <w:p w14:paraId="39253C3A" w14:textId="77777777" w:rsidR="00250159" w:rsidRDefault="00250159" w:rsidP="00250159">
      <w:pPr>
        <w:pStyle w:val="PL"/>
      </w:pPr>
      <w:r>
        <w:t xml:space="preserve">      items:</w:t>
      </w:r>
    </w:p>
    <w:p w14:paraId="648449A5" w14:textId="77777777" w:rsidR="00250159" w:rsidRDefault="00250159" w:rsidP="00250159">
      <w:pPr>
        <w:pStyle w:val="PL"/>
      </w:pPr>
      <w:r>
        <w:t xml:space="preserve">        $ref: '#/components/schemas/EP_N10-Single'</w:t>
      </w:r>
    </w:p>
    <w:p w14:paraId="420A3135" w14:textId="77777777" w:rsidR="00250159" w:rsidRDefault="00250159" w:rsidP="00250159">
      <w:pPr>
        <w:pStyle w:val="PL"/>
      </w:pPr>
      <w:r>
        <w:t xml:space="preserve">    EP_N11-Multiple:</w:t>
      </w:r>
    </w:p>
    <w:p w14:paraId="1C0E982C" w14:textId="77777777" w:rsidR="00250159" w:rsidRDefault="00250159" w:rsidP="00250159">
      <w:pPr>
        <w:pStyle w:val="PL"/>
      </w:pPr>
      <w:r>
        <w:t xml:space="preserve">      type: array</w:t>
      </w:r>
    </w:p>
    <w:p w14:paraId="76F08242" w14:textId="77777777" w:rsidR="00250159" w:rsidRDefault="00250159" w:rsidP="00250159">
      <w:pPr>
        <w:pStyle w:val="PL"/>
      </w:pPr>
      <w:r>
        <w:t xml:space="preserve">      items:</w:t>
      </w:r>
    </w:p>
    <w:p w14:paraId="03C2199D" w14:textId="77777777" w:rsidR="00250159" w:rsidRDefault="00250159" w:rsidP="00250159">
      <w:pPr>
        <w:pStyle w:val="PL"/>
      </w:pPr>
      <w:r>
        <w:t xml:space="preserve">        $ref: '#/components/schemas/EP_N11-Single'</w:t>
      </w:r>
    </w:p>
    <w:p w14:paraId="485D446C" w14:textId="77777777" w:rsidR="00250159" w:rsidRDefault="00250159" w:rsidP="00250159">
      <w:pPr>
        <w:pStyle w:val="PL"/>
      </w:pPr>
      <w:r>
        <w:t xml:space="preserve">    EP_N12-Multiple:</w:t>
      </w:r>
    </w:p>
    <w:p w14:paraId="3D16B967" w14:textId="77777777" w:rsidR="00250159" w:rsidRDefault="00250159" w:rsidP="00250159">
      <w:pPr>
        <w:pStyle w:val="PL"/>
      </w:pPr>
      <w:r>
        <w:t xml:space="preserve">      type: array</w:t>
      </w:r>
    </w:p>
    <w:p w14:paraId="2BD379EA" w14:textId="77777777" w:rsidR="00250159" w:rsidRDefault="00250159" w:rsidP="00250159">
      <w:pPr>
        <w:pStyle w:val="PL"/>
      </w:pPr>
      <w:r>
        <w:t xml:space="preserve">      items:</w:t>
      </w:r>
    </w:p>
    <w:p w14:paraId="6AF8C326" w14:textId="77777777" w:rsidR="00250159" w:rsidRDefault="00250159" w:rsidP="00250159">
      <w:pPr>
        <w:pStyle w:val="PL"/>
      </w:pPr>
      <w:r>
        <w:t xml:space="preserve">        $ref: '#/components/schemas/EP_N12-Single'</w:t>
      </w:r>
    </w:p>
    <w:p w14:paraId="64636B09" w14:textId="77777777" w:rsidR="00250159" w:rsidRDefault="00250159" w:rsidP="00250159">
      <w:pPr>
        <w:pStyle w:val="PL"/>
      </w:pPr>
      <w:r>
        <w:t xml:space="preserve">    EP_N13-Multiple:</w:t>
      </w:r>
    </w:p>
    <w:p w14:paraId="550E1734" w14:textId="77777777" w:rsidR="00250159" w:rsidRDefault="00250159" w:rsidP="00250159">
      <w:pPr>
        <w:pStyle w:val="PL"/>
      </w:pPr>
      <w:r>
        <w:t xml:space="preserve">      type: array</w:t>
      </w:r>
    </w:p>
    <w:p w14:paraId="189D050D" w14:textId="77777777" w:rsidR="00250159" w:rsidRDefault="00250159" w:rsidP="00250159">
      <w:pPr>
        <w:pStyle w:val="PL"/>
      </w:pPr>
      <w:r>
        <w:t xml:space="preserve">      items:</w:t>
      </w:r>
    </w:p>
    <w:p w14:paraId="5AD7916C" w14:textId="77777777" w:rsidR="00250159" w:rsidRDefault="00250159" w:rsidP="00250159">
      <w:pPr>
        <w:pStyle w:val="PL"/>
      </w:pPr>
      <w:r>
        <w:t xml:space="preserve">        $ref: '#/components/schemas/EP_N13-Single'</w:t>
      </w:r>
    </w:p>
    <w:p w14:paraId="1AF2C3F0" w14:textId="77777777" w:rsidR="00250159" w:rsidRDefault="00250159" w:rsidP="00250159">
      <w:pPr>
        <w:pStyle w:val="PL"/>
      </w:pPr>
      <w:r>
        <w:t xml:space="preserve">    EP_N14-Multiple:</w:t>
      </w:r>
    </w:p>
    <w:p w14:paraId="6E5390A5" w14:textId="77777777" w:rsidR="00250159" w:rsidRDefault="00250159" w:rsidP="00250159">
      <w:pPr>
        <w:pStyle w:val="PL"/>
      </w:pPr>
      <w:r>
        <w:t xml:space="preserve">      type: array</w:t>
      </w:r>
    </w:p>
    <w:p w14:paraId="16E10E91" w14:textId="77777777" w:rsidR="00250159" w:rsidRDefault="00250159" w:rsidP="00250159">
      <w:pPr>
        <w:pStyle w:val="PL"/>
      </w:pPr>
      <w:r>
        <w:t xml:space="preserve">      items:</w:t>
      </w:r>
    </w:p>
    <w:p w14:paraId="52F897A2" w14:textId="77777777" w:rsidR="00250159" w:rsidRDefault="00250159" w:rsidP="00250159">
      <w:pPr>
        <w:pStyle w:val="PL"/>
      </w:pPr>
      <w:r>
        <w:t xml:space="preserve">        $ref: '#/components/schemas/EP_N14-Single'</w:t>
      </w:r>
    </w:p>
    <w:p w14:paraId="25DDFC38" w14:textId="77777777" w:rsidR="00250159" w:rsidRDefault="00250159" w:rsidP="00250159">
      <w:pPr>
        <w:pStyle w:val="PL"/>
      </w:pPr>
      <w:r>
        <w:t xml:space="preserve">    EP_N15-Multiple:</w:t>
      </w:r>
    </w:p>
    <w:p w14:paraId="5021A611" w14:textId="77777777" w:rsidR="00250159" w:rsidRDefault="00250159" w:rsidP="00250159">
      <w:pPr>
        <w:pStyle w:val="PL"/>
      </w:pPr>
      <w:r>
        <w:t xml:space="preserve">      type: array</w:t>
      </w:r>
    </w:p>
    <w:p w14:paraId="35ECBD15" w14:textId="77777777" w:rsidR="00250159" w:rsidRDefault="00250159" w:rsidP="00250159">
      <w:pPr>
        <w:pStyle w:val="PL"/>
      </w:pPr>
      <w:r>
        <w:t xml:space="preserve">      items:</w:t>
      </w:r>
    </w:p>
    <w:p w14:paraId="561E9F7A" w14:textId="77777777" w:rsidR="00250159" w:rsidRDefault="00250159" w:rsidP="00250159">
      <w:pPr>
        <w:pStyle w:val="PL"/>
      </w:pPr>
      <w:r>
        <w:t xml:space="preserve">        $ref: '#/components/schemas/EP_N15-Single'</w:t>
      </w:r>
    </w:p>
    <w:p w14:paraId="6FD8E4C8" w14:textId="77777777" w:rsidR="00250159" w:rsidRDefault="00250159" w:rsidP="00250159">
      <w:pPr>
        <w:pStyle w:val="PL"/>
      </w:pPr>
      <w:r>
        <w:t xml:space="preserve">    EP_N16-Multiple:</w:t>
      </w:r>
    </w:p>
    <w:p w14:paraId="6ECDC836" w14:textId="77777777" w:rsidR="00250159" w:rsidRDefault="00250159" w:rsidP="00250159">
      <w:pPr>
        <w:pStyle w:val="PL"/>
      </w:pPr>
      <w:r>
        <w:t xml:space="preserve">      type: array</w:t>
      </w:r>
    </w:p>
    <w:p w14:paraId="6786ADAF" w14:textId="77777777" w:rsidR="00250159" w:rsidRDefault="00250159" w:rsidP="00250159">
      <w:pPr>
        <w:pStyle w:val="PL"/>
      </w:pPr>
      <w:r>
        <w:t xml:space="preserve">      items:</w:t>
      </w:r>
    </w:p>
    <w:p w14:paraId="34C20C55" w14:textId="77777777" w:rsidR="00250159" w:rsidRDefault="00250159" w:rsidP="00250159">
      <w:pPr>
        <w:pStyle w:val="PL"/>
      </w:pPr>
      <w:r>
        <w:t xml:space="preserve">        $ref: '#/components/schemas/EP_N16-Single'</w:t>
      </w:r>
    </w:p>
    <w:p w14:paraId="135FF917" w14:textId="77777777" w:rsidR="00250159" w:rsidRDefault="00250159" w:rsidP="00250159">
      <w:pPr>
        <w:pStyle w:val="PL"/>
      </w:pPr>
      <w:r>
        <w:t xml:space="preserve">    EP_N17-Multiple:</w:t>
      </w:r>
    </w:p>
    <w:p w14:paraId="63E3A385" w14:textId="77777777" w:rsidR="00250159" w:rsidRDefault="00250159" w:rsidP="00250159">
      <w:pPr>
        <w:pStyle w:val="PL"/>
      </w:pPr>
      <w:r>
        <w:t xml:space="preserve">      type: array</w:t>
      </w:r>
    </w:p>
    <w:p w14:paraId="2F05200D" w14:textId="77777777" w:rsidR="00250159" w:rsidRDefault="00250159" w:rsidP="00250159">
      <w:pPr>
        <w:pStyle w:val="PL"/>
      </w:pPr>
      <w:r>
        <w:t xml:space="preserve">      items:</w:t>
      </w:r>
    </w:p>
    <w:p w14:paraId="72AB5A6D" w14:textId="77777777" w:rsidR="00250159" w:rsidRDefault="00250159" w:rsidP="00250159">
      <w:pPr>
        <w:pStyle w:val="PL"/>
      </w:pPr>
      <w:r>
        <w:t xml:space="preserve">        $ref: '#/components/schemas/EP_N17-Single'</w:t>
      </w:r>
    </w:p>
    <w:p w14:paraId="32B90148" w14:textId="77777777" w:rsidR="00250159" w:rsidRDefault="00250159" w:rsidP="00250159">
      <w:pPr>
        <w:pStyle w:val="PL"/>
      </w:pPr>
    </w:p>
    <w:p w14:paraId="7E730064" w14:textId="77777777" w:rsidR="00250159" w:rsidRDefault="00250159" w:rsidP="00250159">
      <w:pPr>
        <w:pStyle w:val="PL"/>
      </w:pPr>
      <w:r>
        <w:t xml:space="preserve">    EP_N20-Multiple:</w:t>
      </w:r>
    </w:p>
    <w:p w14:paraId="1CE30958" w14:textId="77777777" w:rsidR="00250159" w:rsidRDefault="00250159" w:rsidP="00250159">
      <w:pPr>
        <w:pStyle w:val="PL"/>
      </w:pPr>
      <w:r>
        <w:t xml:space="preserve">      type: array</w:t>
      </w:r>
    </w:p>
    <w:p w14:paraId="4CEA491D" w14:textId="77777777" w:rsidR="00250159" w:rsidRDefault="00250159" w:rsidP="00250159">
      <w:pPr>
        <w:pStyle w:val="PL"/>
      </w:pPr>
      <w:r>
        <w:t xml:space="preserve">      items:</w:t>
      </w:r>
    </w:p>
    <w:p w14:paraId="5303B6B3" w14:textId="77777777" w:rsidR="00250159" w:rsidRDefault="00250159" w:rsidP="00250159">
      <w:pPr>
        <w:pStyle w:val="PL"/>
      </w:pPr>
      <w:r>
        <w:t xml:space="preserve">        $ref: '#/components/schemas/EP_N20-Single'</w:t>
      </w:r>
    </w:p>
    <w:p w14:paraId="5084D0B6" w14:textId="77777777" w:rsidR="00250159" w:rsidRDefault="00250159" w:rsidP="00250159">
      <w:pPr>
        <w:pStyle w:val="PL"/>
      </w:pPr>
      <w:r>
        <w:t xml:space="preserve">    EP_N21-Multiple:</w:t>
      </w:r>
    </w:p>
    <w:p w14:paraId="1247AE3C" w14:textId="77777777" w:rsidR="00250159" w:rsidRDefault="00250159" w:rsidP="00250159">
      <w:pPr>
        <w:pStyle w:val="PL"/>
      </w:pPr>
      <w:r>
        <w:t xml:space="preserve">      type: array</w:t>
      </w:r>
    </w:p>
    <w:p w14:paraId="62F3FEA6" w14:textId="77777777" w:rsidR="00250159" w:rsidRDefault="00250159" w:rsidP="00250159">
      <w:pPr>
        <w:pStyle w:val="PL"/>
      </w:pPr>
      <w:r>
        <w:t xml:space="preserve">      items:</w:t>
      </w:r>
    </w:p>
    <w:p w14:paraId="457D11C0" w14:textId="77777777" w:rsidR="00250159" w:rsidRDefault="00250159" w:rsidP="00250159">
      <w:pPr>
        <w:pStyle w:val="PL"/>
      </w:pPr>
      <w:r>
        <w:t xml:space="preserve">        $ref: '#/components/schemas/EP_N21-Single'</w:t>
      </w:r>
    </w:p>
    <w:p w14:paraId="6A1EDEB8" w14:textId="77777777" w:rsidR="00250159" w:rsidRDefault="00250159" w:rsidP="00250159">
      <w:pPr>
        <w:pStyle w:val="PL"/>
      </w:pPr>
      <w:r>
        <w:t xml:space="preserve">    EP_N22-Multiple:</w:t>
      </w:r>
    </w:p>
    <w:p w14:paraId="3D532F3B" w14:textId="77777777" w:rsidR="00250159" w:rsidRDefault="00250159" w:rsidP="00250159">
      <w:pPr>
        <w:pStyle w:val="PL"/>
      </w:pPr>
      <w:r>
        <w:t xml:space="preserve">      type: array</w:t>
      </w:r>
    </w:p>
    <w:p w14:paraId="3B47C3F9" w14:textId="77777777" w:rsidR="00250159" w:rsidRDefault="00250159" w:rsidP="00250159">
      <w:pPr>
        <w:pStyle w:val="PL"/>
      </w:pPr>
      <w:r>
        <w:t xml:space="preserve">      items:</w:t>
      </w:r>
    </w:p>
    <w:p w14:paraId="4B36039E" w14:textId="77777777" w:rsidR="00250159" w:rsidRDefault="00250159" w:rsidP="00250159">
      <w:pPr>
        <w:pStyle w:val="PL"/>
      </w:pPr>
      <w:r>
        <w:t xml:space="preserve">        $ref: '#/components/schemas/EP_N22-Single'</w:t>
      </w:r>
    </w:p>
    <w:p w14:paraId="7235AE45" w14:textId="77777777" w:rsidR="00250159" w:rsidRDefault="00250159" w:rsidP="00250159">
      <w:pPr>
        <w:pStyle w:val="PL"/>
      </w:pPr>
    </w:p>
    <w:p w14:paraId="106B8029" w14:textId="77777777" w:rsidR="00250159" w:rsidRDefault="00250159" w:rsidP="00250159">
      <w:pPr>
        <w:pStyle w:val="PL"/>
      </w:pPr>
      <w:r>
        <w:t xml:space="preserve">    EP_N26-Multiple:</w:t>
      </w:r>
    </w:p>
    <w:p w14:paraId="07205860" w14:textId="77777777" w:rsidR="00250159" w:rsidRDefault="00250159" w:rsidP="00250159">
      <w:pPr>
        <w:pStyle w:val="PL"/>
      </w:pPr>
      <w:r>
        <w:t xml:space="preserve">      type: array</w:t>
      </w:r>
    </w:p>
    <w:p w14:paraId="7EEB062E" w14:textId="77777777" w:rsidR="00250159" w:rsidRDefault="00250159" w:rsidP="00250159">
      <w:pPr>
        <w:pStyle w:val="PL"/>
      </w:pPr>
      <w:r>
        <w:t xml:space="preserve">      items:</w:t>
      </w:r>
    </w:p>
    <w:p w14:paraId="19591277" w14:textId="77777777" w:rsidR="00250159" w:rsidRDefault="00250159" w:rsidP="00250159">
      <w:pPr>
        <w:pStyle w:val="PL"/>
      </w:pPr>
      <w:r>
        <w:t xml:space="preserve">        $ref: '#/components/schemas/EP_N26-Single'</w:t>
      </w:r>
    </w:p>
    <w:p w14:paraId="09262D89" w14:textId="77777777" w:rsidR="00250159" w:rsidRDefault="00250159" w:rsidP="00250159">
      <w:pPr>
        <w:pStyle w:val="PL"/>
      </w:pPr>
      <w:r>
        <w:t xml:space="preserve">    EP_N27-Multiple:</w:t>
      </w:r>
    </w:p>
    <w:p w14:paraId="18AD8D21" w14:textId="77777777" w:rsidR="00250159" w:rsidRDefault="00250159" w:rsidP="00250159">
      <w:pPr>
        <w:pStyle w:val="PL"/>
      </w:pPr>
      <w:r>
        <w:t xml:space="preserve">      type: array</w:t>
      </w:r>
    </w:p>
    <w:p w14:paraId="550BF2D8" w14:textId="77777777" w:rsidR="00250159" w:rsidRDefault="00250159" w:rsidP="00250159">
      <w:pPr>
        <w:pStyle w:val="PL"/>
      </w:pPr>
      <w:r>
        <w:t xml:space="preserve">      items:</w:t>
      </w:r>
    </w:p>
    <w:p w14:paraId="467029BA" w14:textId="77777777" w:rsidR="00250159" w:rsidRDefault="00250159" w:rsidP="00250159">
      <w:pPr>
        <w:pStyle w:val="PL"/>
      </w:pPr>
      <w:r>
        <w:t xml:space="preserve">        $ref: '#/components/schemas/EP_N27-Single'</w:t>
      </w:r>
    </w:p>
    <w:p w14:paraId="57FD9591" w14:textId="77777777" w:rsidR="00250159" w:rsidRDefault="00250159" w:rsidP="00250159">
      <w:pPr>
        <w:pStyle w:val="PL"/>
      </w:pPr>
    </w:p>
    <w:p w14:paraId="365FC314" w14:textId="77777777" w:rsidR="00250159" w:rsidRDefault="00250159" w:rsidP="00250159">
      <w:pPr>
        <w:pStyle w:val="PL"/>
      </w:pPr>
      <w:r>
        <w:t xml:space="preserve">    EP_N31-Multiple:</w:t>
      </w:r>
    </w:p>
    <w:p w14:paraId="12CBA338" w14:textId="77777777" w:rsidR="00250159" w:rsidRDefault="00250159" w:rsidP="00250159">
      <w:pPr>
        <w:pStyle w:val="PL"/>
      </w:pPr>
      <w:r>
        <w:t xml:space="preserve">      type: array</w:t>
      </w:r>
    </w:p>
    <w:p w14:paraId="294163BA" w14:textId="77777777" w:rsidR="00250159" w:rsidRDefault="00250159" w:rsidP="00250159">
      <w:pPr>
        <w:pStyle w:val="PL"/>
      </w:pPr>
      <w:r>
        <w:t xml:space="preserve">      items:</w:t>
      </w:r>
    </w:p>
    <w:p w14:paraId="4C9B9BE1" w14:textId="77777777" w:rsidR="00250159" w:rsidRDefault="00250159" w:rsidP="00250159">
      <w:pPr>
        <w:pStyle w:val="PL"/>
      </w:pPr>
      <w:r>
        <w:t xml:space="preserve">        $ref: '#/components/schemas/EP_N31-Single'</w:t>
      </w:r>
    </w:p>
    <w:p w14:paraId="08B7E141" w14:textId="77777777" w:rsidR="00250159" w:rsidRDefault="00250159" w:rsidP="00250159">
      <w:pPr>
        <w:pStyle w:val="PL"/>
      </w:pPr>
      <w:r>
        <w:t xml:space="preserve">    EP_N32-Multiple:</w:t>
      </w:r>
    </w:p>
    <w:p w14:paraId="11493E47" w14:textId="77777777" w:rsidR="00250159" w:rsidRDefault="00250159" w:rsidP="00250159">
      <w:pPr>
        <w:pStyle w:val="PL"/>
      </w:pPr>
      <w:r>
        <w:t xml:space="preserve">      type: array</w:t>
      </w:r>
    </w:p>
    <w:p w14:paraId="41E6DE18" w14:textId="77777777" w:rsidR="00250159" w:rsidRDefault="00250159" w:rsidP="00250159">
      <w:pPr>
        <w:pStyle w:val="PL"/>
      </w:pPr>
      <w:r>
        <w:t xml:space="preserve">      items:</w:t>
      </w:r>
    </w:p>
    <w:p w14:paraId="50E31051" w14:textId="77777777" w:rsidR="00250159" w:rsidRDefault="00250159" w:rsidP="00250159">
      <w:pPr>
        <w:pStyle w:val="PL"/>
      </w:pPr>
      <w:r>
        <w:t xml:space="preserve">        $ref: '#/components/schemas/EP_N32-Single'</w:t>
      </w:r>
    </w:p>
    <w:p w14:paraId="31F5C5D9" w14:textId="77777777" w:rsidR="00250159" w:rsidRDefault="00250159" w:rsidP="00250159">
      <w:pPr>
        <w:pStyle w:val="PL"/>
      </w:pPr>
      <w:r>
        <w:t xml:space="preserve">    EP_N33-Multiple:</w:t>
      </w:r>
    </w:p>
    <w:p w14:paraId="3CB3E82E" w14:textId="77777777" w:rsidR="00250159" w:rsidRDefault="00250159" w:rsidP="00250159">
      <w:pPr>
        <w:pStyle w:val="PL"/>
      </w:pPr>
      <w:r>
        <w:t xml:space="preserve">      type: array</w:t>
      </w:r>
    </w:p>
    <w:p w14:paraId="5CDEF816" w14:textId="77777777" w:rsidR="00250159" w:rsidRDefault="00250159" w:rsidP="00250159">
      <w:pPr>
        <w:pStyle w:val="PL"/>
      </w:pPr>
      <w:r>
        <w:t xml:space="preserve">      items:</w:t>
      </w:r>
    </w:p>
    <w:p w14:paraId="70E059DA" w14:textId="77777777" w:rsidR="00250159" w:rsidRDefault="00250159" w:rsidP="00250159">
      <w:pPr>
        <w:pStyle w:val="PL"/>
      </w:pPr>
      <w:r>
        <w:t xml:space="preserve">        $ref: '#/components/schemas/EP_N33-Single'</w:t>
      </w:r>
    </w:p>
    <w:p w14:paraId="69E3F5AE" w14:textId="77777777" w:rsidR="00250159" w:rsidRDefault="00250159" w:rsidP="00250159">
      <w:pPr>
        <w:pStyle w:val="PL"/>
      </w:pPr>
      <w:r>
        <w:t xml:space="preserve">    EP_S5C-Multiple:</w:t>
      </w:r>
    </w:p>
    <w:p w14:paraId="69550D38" w14:textId="77777777" w:rsidR="00250159" w:rsidRDefault="00250159" w:rsidP="00250159">
      <w:pPr>
        <w:pStyle w:val="PL"/>
      </w:pPr>
      <w:r>
        <w:t xml:space="preserve">      type: array</w:t>
      </w:r>
    </w:p>
    <w:p w14:paraId="7EE90497" w14:textId="77777777" w:rsidR="00250159" w:rsidRDefault="00250159" w:rsidP="00250159">
      <w:pPr>
        <w:pStyle w:val="PL"/>
      </w:pPr>
      <w:r>
        <w:t xml:space="preserve">      items:</w:t>
      </w:r>
    </w:p>
    <w:p w14:paraId="4C622099" w14:textId="77777777" w:rsidR="00250159" w:rsidRDefault="00250159" w:rsidP="00250159">
      <w:pPr>
        <w:pStyle w:val="PL"/>
      </w:pPr>
      <w:r>
        <w:t xml:space="preserve">        $ref: '#/components/schemas/EP_S5C-Single'</w:t>
      </w:r>
    </w:p>
    <w:p w14:paraId="6B895E47" w14:textId="77777777" w:rsidR="00250159" w:rsidRDefault="00250159" w:rsidP="00250159">
      <w:pPr>
        <w:pStyle w:val="PL"/>
      </w:pPr>
      <w:r>
        <w:t xml:space="preserve">    EP_S5U-Multiple:</w:t>
      </w:r>
    </w:p>
    <w:p w14:paraId="0FF2BBB0" w14:textId="77777777" w:rsidR="00250159" w:rsidRDefault="00250159" w:rsidP="00250159">
      <w:pPr>
        <w:pStyle w:val="PL"/>
      </w:pPr>
      <w:r>
        <w:t xml:space="preserve">      type: array</w:t>
      </w:r>
    </w:p>
    <w:p w14:paraId="6E170602" w14:textId="77777777" w:rsidR="00250159" w:rsidRDefault="00250159" w:rsidP="00250159">
      <w:pPr>
        <w:pStyle w:val="PL"/>
      </w:pPr>
      <w:r>
        <w:t xml:space="preserve">      items:</w:t>
      </w:r>
    </w:p>
    <w:p w14:paraId="044E67FA" w14:textId="77777777" w:rsidR="00250159" w:rsidRDefault="00250159" w:rsidP="00250159">
      <w:pPr>
        <w:pStyle w:val="PL"/>
      </w:pPr>
      <w:r>
        <w:t xml:space="preserve">        $ref: '#/components/schemas/EP_S5U-Single'</w:t>
      </w:r>
    </w:p>
    <w:p w14:paraId="4EF78F00" w14:textId="77777777" w:rsidR="00250159" w:rsidRDefault="00250159" w:rsidP="00250159">
      <w:pPr>
        <w:pStyle w:val="PL"/>
      </w:pPr>
      <w:r>
        <w:t xml:space="preserve">    EP_Rx-Multiple:</w:t>
      </w:r>
    </w:p>
    <w:p w14:paraId="0A35E126" w14:textId="77777777" w:rsidR="00250159" w:rsidRDefault="00250159" w:rsidP="00250159">
      <w:pPr>
        <w:pStyle w:val="PL"/>
      </w:pPr>
      <w:r>
        <w:t xml:space="preserve">      type: array</w:t>
      </w:r>
    </w:p>
    <w:p w14:paraId="500B22BB" w14:textId="77777777" w:rsidR="00250159" w:rsidRDefault="00250159" w:rsidP="00250159">
      <w:pPr>
        <w:pStyle w:val="PL"/>
      </w:pPr>
      <w:r>
        <w:t xml:space="preserve">      items:</w:t>
      </w:r>
    </w:p>
    <w:p w14:paraId="5640350D" w14:textId="77777777" w:rsidR="00250159" w:rsidRDefault="00250159" w:rsidP="00250159">
      <w:pPr>
        <w:pStyle w:val="PL"/>
      </w:pPr>
      <w:r>
        <w:t xml:space="preserve">        $ref: '#/components/schemas/EP_Rx-Single'</w:t>
      </w:r>
    </w:p>
    <w:p w14:paraId="78401ABF" w14:textId="77777777" w:rsidR="00250159" w:rsidRDefault="00250159" w:rsidP="00250159">
      <w:pPr>
        <w:pStyle w:val="PL"/>
      </w:pPr>
      <w:r>
        <w:t xml:space="preserve">    EP_MAP_SMSC-Multiple:</w:t>
      </w:r>
    </w:p>
    <w:p w14:paraId="4E4F0839" w14:textId="77777777" w:rsidR="00250159" w:rsidRDefault="00250159" w:rsidP="00250159">
      <w:pPr>
        <w:pStyle w:val="PL"/>
      </w:pPr>
      <w:r>
        <w:t xml:space="preserve">      type: array</w:t>
      </w:r>
    </w:p>
    <w:p w14:paraId="48FB4FD8" w14:textId="77777777" w:rsidR="00250159" w:rsidRDefault="00250159" w:rsidP="00250159">
      <w:pPr>
        <w:pStyle w:val="PL"/>
      </w:pPr>
      <w:r>
        <w:t xml:space="preserve">      items:</w:t>
      </w:r>
    </w:p>
    <w:p w14:paraId="6C32E2D7" w14:textId="77777777" w:rsidR="00250159" w:rsidRDefault="00250159" w:rsidP="00250159">
      <w:pPr>
        <w:pStyle w:val="PL"/>
      </w:pPr>
      <w:r>
        <w:t xml:space="preserve">        $ref: '#/components/schemas/EP_MAP_SMSC-Single'</w:t>
      </w:r>
    </w:p>
    <w:p w14:paraId="773535FB" w14:textId="77777777" w:rsidR="00250159" w:rsidRDefault="00250159" w:rsidP="00250159">
      <w:pPr>
        <w:pStyle w:val="PL"/>
      </w:pPr>
      <w:r>
        <w:t xml:space="preserve">    EP_NLS-Multiple:</w:t>
      </w:r>
    </w:p>
    <w:p w14:paraId="4F64E355" w14:textId="77777777" w:rsidR="00250159" w:rsidRDefault="00250159" w:rsidP="00250159">
      <w:pPr>
        <w:pStyle w:val="PL"/>
      </w:pPr>
      <w:r>
        <w:t xml:space="preserve">      type: array</w:t>
      </w:r>
    </w:p>
    <w:p w14:paraId="6C72052C" w14:textId="77777777" w:rsidR="00250159" w:rsidRDefault="00250159" w:rsidP="00250159">
      <w:pPr>
        <w:pStyle w:val="PL"/>
      </w:pPr>
      <w:r>
        <w:t xml:space="preserve">      items:</w:t>
      </w:r>
    </w:p>
    <w:p w14:paraId="6D3D6C42" w14:textId="77777777" w:rsidR="00250159" w:rsidRDefault="00250159" w:rsidP="00250159">
      <w:pPr>
        <w:pStyle w:val="PL"/>
      </w:pPr>
      <w:r>
        <w:t xml:space="preserve">        $ref: '#/components/schemas/EP_NLS-Single'</w:t>
      </w:r>
    </w:p>
    <w:p w14:paraId="686F02CE" w14:textId="77777777" w:rsidR="00250159" w:rsidRDefault="00250159" w:rsidP="00250159">
      <w:pPr>
        <w:pStyle w:val="PL"/>
      </w:pPr>
      <w:r>
        <w:t xml:space="preserve">    EP_NLG-Multiple:</w:t>
      </w:r>
    </w:p>
    <w:p w14:paraId="05CB8928" w14:textId="77777777" w:rsidR="00250159" w:rsidRDefault="00250159" w:rsidP="00250159">
      <w:pPr>
        <w:pStyle w:val="PL"/>
      </w:pPr>
      <w:r>
        <w:t xml:space="preserve">      type: array</w:t>
      </w:r>
    </w:p>
    <w:p w14:paraId="6C5981B8" w14:textId="77777777" w:rsidR="00250159" w:rsidRDefault="00250159" w:rsidP="00250159">
      <w:pPr>
        <w:pStyle w:val="PL"/>
      </w:pPr>
      <w:r>
        <w:t xml:space="preserve">      items:</w:t>
      </w:r>
    </w:p>
    <w:p w14:paraId="40D266E8" w14:textId="77777777" w:rsidR="00250159" w:rsidRDefault="00250159" w:rsidP="00250159">
      <w:pPr>
        <w:pStyle w:val="PL"/>
      </w:pPr>
      <w:r>
        <w:t xml:space="preserve">        $ref: '#/components/schemas/EP_NLG-Single'</w:t>
      </w:r>
    </w:p>
    <w:p w14:paraId="62C29DE2" w14:textId="77777777" w:rsidR="00250159" w:rsidRDefault="00250159" w:rsidP="00250159">
      <w:pPr>
        <w:pStyle w:val="PL"/>
      </w:pPr>
      <w:r>
        <w:t xml:space="preserve">    EP_N60-Multiple:</w:t>
      </w:r>
    </w:p>
    <w:p w14:paraId="5F2FCB81" w14:textId="77777777" w:rsidR="00250159" w:rsidRDefault="00250159" w:rsidP="00250159">
      <w:pPr>
        <w:pStyle w:val="PL"/>
      </w:pPr>
      <w:r>
        <w:t xml:space="preserve">      type: array</w:t>
      </w:r>
    </w:p>
    <w:p w14:paraId="479EFCFD" w14:textId="77777777" w:rsidR="00250159" w:rsidRDefault="00250159" w:rsidP="00250159">
      <w:pPr>
        <w:pStyle w:val="PL"/>
      </w:pPr>
      <w:r>
        <w:t xml:space="preserve">      items:</w:t>
      </w:r>
    </w:p>
    <w:p w14:paraId="395C49AE" w14:textId="77777777" w:rsidR="00250159" w:rsidRDefault="00250159" w:rsidP="00250159">
      <w:pPr>
        <w:pStyle w:val="PL"/>
      </w:pPr>
      <w:r>
        <w:t xml:space="preserve">        $ref: '#/components/schemas/EP_N60-Single'</w:t>
      </w:r>
    </w:p>
    <w:p w14:paraId="248374E6" w14:textId="77777777" w:rsidR="00250159" w:rsidRDefault="00250159" w:rsidP="00250159">
      <w:pPr>
        <w:pStyle w:val="PL"/>
      </w:pPr>
      <w:r>
        <w:t xml:space="preserve">    EP_Npc4-Multiple:</w:t>
      </w:r>
    </w:p>
    <w:p w14:paraId="6228697A" w14:textId="77777777" w:rsidR="00250159" w:rsidRDefault="00250159" w:rsidP="00250159">
      <w:pPr>
        <w:pStyle w:val="PL"/>
      </w:pPr>
      <w:r>
        <w:t xml:space="preserve">      type: array</w:t>
      </w:r>
    </w:p>
    <w:p w14:paraId="436369ED" w14:textId="77777777" w:rsidR="00250159" w:rsidRDefault="00250159" w:rsidP="00250159">
      <w:pPr>
        <w:pStyle w:val="PL"/>
      </w:pPr>
      <w:r>
        <w:t xml:space="preserve">      items:</w:t>
      </w:r>
    </w:p>
    <w:p w14:paraId="57E3858F" w14:textId="77777777" w:rsidR="00250159" w:rsidRDefault="00250159" w:rsidP="00250159">
      <w:pPr>
        <w:pStyle w:val="PL"/>
      </w:pPr>
      <w:r>
        <w:t xml:space="preserve">        $ref: '#/components/schemas/EP_Npc4-Single'</w:t>
      </w:r>
    </w:p>
    <w:p w14:paraId="4E879E55" w14:textId="77777777" w:rsidR="00250159" w:rsidRDefault="00250159" w:rsidP="00250159">
      <w:pPr>
        <w:pStyle w:val="PL"/>
      </w:pPr>
      <w:r>
        <w:t xml:space="preserve">    EP_Npc6-Multiple:</w:t>
      </w:r>
    </w:p>
    <w:p w14:paraId="43D2057C" w14:textId="77777777" w:rsidR="00250159" w:rsidRDefault="00250159" w:rsidP="00250159">
      <w:pPr>
        <w:pStyle w:val="PL"/>
      </w:pPr>
      <w:r>
        <w:t xml:space="preserve">      type: array</w:t>
      </w:r>
    </w:p>
    <w:p w14:paraId="6B294162" w14:textId="77777777" w:rsidR="00250159" w:rsidRDefault="00250159" w:rsidP="00250159">
      <w:pPr>
        <w:pStyle w:val="PL"/>
      </w:pPr>
      <w:r>
        <w:t xml:space="preserve">      items:</w:t>
      </w:r>
    </w:p>
    <w:p w14:paraId="28BE368D" w14:textId="77777777" w:rsidR="00250159" w:rsidRDefault="00250159" w:rsidP="00250159">
      <w:pPr>
        <w:pStyle w:val="PL"/>
      </w:pPr>
      <w:r>
        <w:t xml:space="preserve">        $ref: '#/components/schemas/EP_Npc6-Single'</w:t>
      </w:r>
    </w:p>
    <w:p w14:paraId="243F9312" w14:textId="77777777" w:rsidR="00250159" w:rsidRDefault="00250159" w:rsidP="00250159">
      <w:pPr>
        <w:pStyle w:val="PL"/>
      </w:pPr>
      <w:r>
        <w:t xml:space="preserve">    EP_Npc7-Multiple:</w:t>
      </w:r>
    </w:p>
    <w:p w14:paraId="35F9D6D5" w14:textId="77777777" w:rsidR="00250159" w:rsidRDefault="00250159" w:rsidP="00250159">
      <w:pPr>
        <w:pStyle w:val="PL"/>
      </w:pPr>
      <w:r>
        <w:t xml:space="preserve">      type: array</w:t>
      </w:r>
    </w:p>
    <w:p w14:paraId="4CB3732F" w14:textId="77777777" w:rsidR="00250159" w:rsidRDefault="00250159" w:rsidP="00250159">
      <w:pPr>
        <w:pStyle w:val="PL"/>
      </w:pPr>
      <w:r>
        <w:t xml:space="preserve">      items:</w:t>
      </w:r>
    </w:p>
    <w:p w14:paraId="1B56A8B2" w14:textId="77777777" w:rsidR="00250159" w:rsidRDefault="00250159" w:rsidP="00250159">
      <w:pPr>
        <w:pStyle w:val="PL"/>
      </w:pPr>
      <w:r>
        <w:t xml:space="preserve">        $ref: '#/components/schemas/EP_Npc7-Single'</w:t>
      </w:r>
    </w:p>
    <w:p w14:paraId="6692673D" w14:textId="77777777" w:rsidR="00250159" w:rsidRDefault="00250159" w:rsidP="00250159">
      <w:pPr>
        <w:pStyle w:val="PL"/>
      </w:pPr>
      <w:r>
        <w:t xml:space="preserve">    EP_Npc8-Multiple:</w:t>
      </w:r>
    </w:p>
    <w:p w14:paraId="198F804E" w14:textId="77777777" w:rsidR="00250159" w:rsidRDefault="00250159" w:rsidP="00250159">
      <w:pPr>
        <w:pStyle w:val="PL"/>
      </w:pPr>
      <w:r>
        <w:t xml:space="preserve">      type: array</w:t>
      </w:r>
    </w:p>
    <w:p w14:paraId="3139EE74" w14:textId="77777777" w:rsidR="00250159" w:rsidRDefault="00250159" w:rsidP="00250159">
      <w:pPr>
        <w:pStyle w:val="PL"/>
      </w:pPr>
      <w:r>
        <w:t xml:space="preserve">      items:</w:t>
      </w:r>
    </w:p>
    <w:p w14:paraId="167DA1DF" w14:textId="77777777" w:rsidR="00250159" w:rsidRDefault="00250159" w:rsidP="00250159">
      <w:pPr>
        <w:pStyle w:val="PL"/>
      </w:pPr>
      <w:r>
        <w:t xml:space="preserve">        $ref: '#/components/schemas/EP_Npc8-Single'</w:t>
      </w:r>
    </w:p>
    <w:p w14:paraId="6CB7B7A8" w14:textId="77777777" w:rsidR="00250159" w:rsidRDefault="00250159" w:rsidP="00250159">
      <w:pPr>
        <w:pStyle w:val="PL"/>
      </w:pPr>
      <w:r>
        <w:t xml:space="preserve">    EP_N88-Multiple:</w:t>
      </w:r>
    </w:p>
    <w:p w14:paraId="5F0DAB74" w14:textId="77777777" w:rsidR="00250159" w:rsidRDefault="00250159" w:rsidP="00250159">
      <w:pPr>
        <w:pStyle w:val="PL"/>
      </w:pPr>
      <w:r>
        <w:t xml:space="preserve">      type: array</w:t>
      </w:r>
    </w:p>
    <w:p w14:paraId="2A77720F" w14:textId="77777777" w:rsidR="00250159" w:rsidRDefault="00250159" w:rsidP="00250159">
      <w:pPr>
        <w:pStyle w:val="PL"/>
      </w:pPr>
      <w:r>
        <w:t xml:space="preserve">      items:</w:t>
      </w:r>
    </w:p>
    <w:p w14:paraId="435F7906" w14:textId="77777777" w:rsidR="00250159" w:rsidRDefault="00250159" w:rsidP="00250159">
      <w:pPr>
        <w:pStyle w:val="PL"/>
      </w:pPr>
      <w:r>
        <w:t xml:space="preserve">        $ref: '#/components/schemas/EP_N88-Single'</w:t>
      </w:r>
    </w:p>
    <w:p w14:paraId="40B2B146" w14:textId="77777777" w:rsidR="00250159" w:rsidRDefault="00250159" w:rsidP="00250159">
      <w:pPr>
        <w:pStyle w:val="PL"/>
      </w:pPr>
      <w:r>
        <w:t xml:space="preserve">    Configurable5QISet-Multiple:</w:t>
      </w:r>
    </w:p>
    <w:p w14:paraId="224798F5" w14:textId="77777777" w:rsidR="00250159" w:rsidRDefault="00250159" w:rsidP="00250159">
      <w:pPr>
        <w:pStyle w:val="PL"/>
      </w:pPr>
      <w:r>
        <w:t xml:space="preserve">      type: array</w:t>
      </w:r>
    </w:p>
    <w:p w14:paraId="2FC3B045" w14:textId="77777777" w:rsidR="00250159" w:rsidRDefault="00250159" w:rsidP="00250159">
      <w:pPr>
        <w:pStyle w:val="PL"/>
      </w:pPr>
      <w:r>
        <w:t xml:space="preserve">      items:</w:t>
      </w:r>
    </w:p>
    <w:p w14:paraId="014E0290" w14:textId="77777777" w:rsidR="00250159" w:rsidRDefault="00250159" w:rsidP="00250159">
      <w:pPr>
        <w:pStyle w:val="PL"/>
      </w:pPr>
      <w:r>
        <w:t xml:space="preserve">        $ref: '#/components/schemas/Configurable5QISet-Single'</w:t>
      </w:r>
    </w:p>
    <w:p w14:paraId="28C50A55" w14:textId="77777777" w:rsidR="00250159" w:rsidRDefault="00250159" w:rsidP="00250159">
      <w:pPr>
        <w:pStyle w:val="PL"/>
      </w:pPr>
      <w:r>
        <w:t xml:space="preserve">    Dynamic5QISet-Multiple:</w:t>
      </w:r>
    </w:p>
    <w:p w14:paraId="2A2A2550" w14:textId="77777777" w:rsidR="00250159" w:rsidRDefault="00250159" w:rsidP="00250159">
      <w:pPr>
        <w:pStyle w:val="PL"/>
      </w:pPr>
      <w:r>
        <w:t xml:space="preserve">      type: array</w:t>
      </w:r>
    </w:p>
    <w:p w14:paraId="2DE64984" w14:textId="77777777" w:rsidR="00250159" w:rsidRDefault="00250159" w:rsidP="00250159">
      <w:pPr>
        <w:pStyle w:val="PL"/>
      </w:pPr>
      <w:r>
        <w:t xml:space="preserve">      items:</w:t>
      </w:r>
    </w:p>
    <w:p w14:paraId="769F07CE" w14:textId="77777777" w:rsidR="00250159" w:rsidRDefault="00250159" w:rsidP="00250159">
      <w:pPr>
        <w:pStyle w:val="PL"/>
      </w:pPr>
      <w:r>
        <w:t xml:space="preserve">        $ref: '#/components/schemas/Dynamic5QISet-Single'</w:t>
      </w:r>
    </w:p>
    <w:p w14:paraId="4DFB70E5" w14:textId="77777777" w:rsidR="00250159" w:rsidRDefault="00250159" w:rsidP="00250159">
      <w:pPr>
        <w:pStyle w:val="PL"/>
      </w:pPr>
      <w:r>
        <w:t xml:space="preserve">    EcmConnectionInfo-Multiple:</w:t>
      </w:r>
    </w:p>
    <w:p w14:paraId="4226D795" w14:textId="77777777" w:rsidR="00250159" w:rsidRDefault="00250159" w:rsidP="00250159">
      <w:pPr>
        <w:pStyle w:val="PL"/>
      </w:pPr>
      <w:r>
        <w:t xml:space="preserve">      type: array</w:t>
      </w:r>
    </w:p>
    <w:p w14:paraId="67295986" w14:textId="77777777" w:rsidR="00250159" w:rsidRDefault="00250159" w:rsidP="00250159">
      <w:pPr>
        <w:pStyle w:val="PL"/>
      </w:pPr>
      <w:r>
        <w:t xml:space="preserve">      items:</w:t>
      </w:r>
    </w:p>
    <w:p w14:paraId="385C672F" w14:textId="77777777" w:rsidR="00250159" w:rsidRDefault="00250159" w:rsidP="00250159">
      <w:pPr>
        <w:pStyle w:val="PL"/>
      </w:pPr>
      <w:r>
        <w:t xml:space="preserve">        $ref: '#/components/schemas/EcmConnectionInfo-Single'</w:t>
      </w:r>
    </w:p>
    <w:p w14:paraId="4BEF596E" w14:textId="77777777" w:rsidR="00250159" w:rsidRDefault="00250159" w:rsidP="00250159">
      <w:pPr>
        <w:pStyle w:val="PL"/>
      </w:pPr>
      <w:r>
        <w:t xml:space="preserve">    NssaafFunction-Multiple:</w:t>
      </w:r>
    </w:p>
    <w:p w14:paraId="3846A542" w14:textId="77777777" w:rsidR="00250159" w:rsidRDefault="00250159" w:rsidP="00250159">
      <w:pPr>
        <w:pStyle w:val="PL"/>
      </w:pPr>
      <w:r>
        <w:t xml:space="preserve">      type: array</w:t>
      </w:r>
    </w:p>
    <w:p w14:paraId="093E95B8" w14:textId="77777777" w:rsidR="00250159" w:rsidRDefault="00250159" w:rsidP="00250159">
      <w:pPr>
        <w:pStyle w:val="PL"/>
      </w:pPr>
      <w:r>
        <w:t xml:space="preserve">      items:</w:t>
      </w:r>
    </w:p>
    <w:p w14:paraId="410264EC" w14:textId="77777777" w:rsidR="00250159" w:rsidRDefault="00250159" w:rsidP="00250159">
      <w:pPr>
        <w:pStyle w:val="PL"/>
      </w:pPr>
      <w:r>
        <w:t xml:space="preserve">        $ref: '#/components/schemas/NssaafFunction-Single'</w:t>
      </w:r>
    </w:p>
    <w:p w14:paraId="13E68A9A" w14:textId="77777777" w:rsidR="00250159" w:rsidRDefault="00250159" w:rsidP="00250159">
      <w:pPr>
        <w:pStyle w:val="PL"/>
      </w:pPr>
      <w:r>
        <w:t xml:space="preserve">    EP_N58-Multiple:</w:t>
      </w:r>
    </w:p>
    <w:p w14:paraId="0E5FF9C2" w14:textId="77777777" w:rsidR="00250159" w:rsidRDefault="00250159" w:rsidP="00250159">
      <w:pPr>
        <w:pStyle w:val="PL"/>
      </w:pPr>
      <w:r>
        <w:t xml:space="preserve">      type: array</w:t>
      </w:r>
    </w:p>
    <w:p w14:paraId="12FD49B7" w14:textId="77777777" w:rsidR="00250159" w:rsidRDefault="00250159" w:rsidP="00250159">
      <w:pPr>
        <w:pStyle w:val="PL"/>
      </w:pPr>
      <w:r>
        <w:t xml:space="preserve">      items:</w:t>
      </w:r>
    </w:p>
    <w:p w14:paraId="1A01BAD7" w14:textId="77777777" w:rsidR="00250159" w:rsidRDefault="00250159" w:rsidP="00250159">
      <w:pPr>
        <w:pStyle w:val="PL"/>
      </w:pPr>
      <w:r>
        <w:t xml:space="preserve">        $ref: '#/components/schemas/EP_N58-Single'</w:t>
      </w:r>
    </w:p>
    <w:p w14:paraId="4F6976E9" w14:textId="77777777" w:rsidR="00250159" w:rsidRDefault="00250159" w:rsidP="00250159">
      <w:pPr>
        <w:pStyle w:val="PL"/>
      </w:pPr>
      <w:r>
        <w:t xml:space="preserve">    EP_N59-Multiple:</w:t>
      </w:r>
    </w:p>
    <w:p w14:paraId="1C03BA50" w14:textId="77777777" w:rsidR="00250159" w:rsidRDefault="00250159" w:rsidP="00250159">
      <w:pPr>
        <w:pStyle w:val="PL"/>
      </w:pPr>
      <w:r>
        <w:t xml:space="preserve">      type: array</w:t>
      </w:r>
    </w:p>
    <w:p w14:paraId="560F5798" w14:textId="77777777" w:rsidR="00250159" w:rsidRDefault="00250159" w:rsidP="00250159">
      <w:pPr>
        <w:pStyle w:val="PL"/>
      </w:pPr>
      <w:r>
        <w:t xml:space="preserve">      items:</w:t>
      </w:r>
    </w:p>
    <w:p w14:paraId="25A03577" w14:textId="77777777" w:rsidR="00250159" w:rsidRDefault="00250159" w:rsidP="00250159">
      <w:pPr>
        <w:pStyle w:val="PL"/>
      </w:pPr>
      <w:r>
        <w:t xml:space="preserve">        $ref: '#/components/schemas/EP_N59-Single'</w:t>
      </w:r>
    </w:p>
    <w:p w14:paraId="0E2FE881" w14:textId="77777777" w:rsidR="00250159" w:rsidRDefault="00250159" w:rsidP="00250159">
      <w:pPr>
        <w:pStyle w:val="PL"/>
      </w:pPr>
      <w:r>
        <w:t xml:space="preserve">    AfFunction-Multiple:</w:t>
      </w:r>
    </w:p>
    <w:p w14:paraId="5EF76145" w14:textId="77777777" w:rsidR="00250159" w:rsidRDefault="00250159" w:rsidP="00250159">
      <w:pPr>
        <w:pStyle w:val="PL"/>
      </w:pPr>
      <w:r>
        <w:t xml:space="preserve">      type: array</w:t>
      </w:r>
    </w:p>
    <w:p w14:paraId="535B8E0C" w14:textId="77777777" w:rsidR="00250159" w:rsidRDefault="00250159" w:rsidP="00250159">
      <w:pPr>
        <w:pStyle w:val="PL"/>
      </w:pPr>
      <w:r>
        <w:t xml:space="preserve">      items:</w:t>
      </w:r>
    </w:p>
    <w:p w14:paraId="7A655778" w14:textId="77777777" w:rsidR="00250159" w:rsidRDefault="00250159" w:rsidP="00250159">
      <w:pPr>
        <w:pStyle w:val="PL"/>
      </w:pPr>
      <w:r>
        <w:t xml:space="preserve">        $ref: '#/components/schemas/AfFunction-Single'</w:t>
      </w:r>
    </w:p>
    <w:p w14:paraId="1CD99321" w14:textId="77777777" w:rsidR="00250159" w:rsidRDefault="00250159" w:rsidP="00250159">
      <w:pPr>
        <w:pStyle w:val="PL"/>
      </w:pPr>
    </w:p>
    <w:p w14:paraId="61EE0844" w14:textId="77777777" w:rsidR="00250159" w:rsidRDefault="00250159" w:rsidP="00250159">
      <w:pPr>
        <w:pStyle w:val="PL"/>
      </w:pPr>
      <w:r>
        <w:t>#------------ Definitions in TS 28.541 for TS 28.532 -----------------------------</w:t>
      </w:r>
    </w:p>
    <w:p w14:paraId="03C00A26" w14:textId="77777777" w:rsidR="00250159" w:rsidRDefault="00250159" w:rsidP="00250159">
      <w:pPr>
        <w:pStyle w:val="PL"/>
      </w:pPr>
    </w:p>
    <w:p w14:paraId="7952076D" w14:textId="77777777" w:rsidR="00250159" w:rsidRDefault="00250159" w:rsidP="00250159">
      <w:pPr>
        <w:pStyle w:val="PL"/>
      </w:pPr>
      <w:r>
        <w:t xml:space="preserve">    resources-5gcNrm:</w:t>
      </w:r>
    </w:p>
    <w:p w14:paraId="5AF3E691" w14:textId="77777777" w:rsidR="00250159" w:rsidRDefault="00250159" w:rsidP="00250159">
      <w:pPr>
        <w:pStyle w:val="PL"/>
      </w:pPr>
      <w:r>
        <w:t xml:space="preserve">      oneOf:</w:t>
      </w:r>
    </w:p>
    <w:p w14:paraId="59E1402F" w14:textId="77777777" w:rsidR="00250159" w:rsidRDefault="00250159" w:rsidP="00250159">
      <w:pPr>
        <w:pStyle w:val="PL"/>
      </w:pPr>
      <w:r>
        <w:t xml:space="preserve">       - $ref: '#/components/schemas/ProvMnS'</w:t>
      </w:r>
    </w:p>
    <w:p w14:paraId="3168406A" w14:textId="77777777" w:rsidR="00250159" w:rsidRDefault="00250159" w:rsidP="00250159">
      <w:pPr>
        <w:pStyle w:val="PL"/>
      </w:pPr>
      <w:r>
        <w:t xml:space="preserve">       - $ref: '#/components/schemas/SubNetwork-Single'</w:t>
      </w:r>
    </w:p>
    <w:p w14:paraId="077BE739" w14:textId="77777777" w:rsidR="00250159" w:rsidRDefault="00250159" w:rsidP="00250159">
      <w:pPr>
        <w:pStyle w:val="PL"/>
      </w:pPr>
      <w:r>
        <w:t xml:space="preserve">       - $ref: '#/components/schemas/ManagedElement-Single'</w:t>
      </w:r>
    </w:p>
    <w:p w14:paraId="3762187A" w14:textId="77777777" w:rsidR="00250159" w:rsidRDefault="00250159" w:rsidP="00250159">
      <w:pPr>
        <w:pStyle w:val="PL"/>
      </w:pPr>
      <w:r>
        <w:t xml:space="preserve">       - $ref: '#/components/schemas/AmfFunction-Single'</w:t>
      </w:r>
    </w:p>
    <w:p w14:paraId="4951BE96" w14:textId="77777777" w:rsidR="00250159" w:rsidRDefault="00250159" w:rsidP="00250159">
      <w:pPr>
        <w:pStyle w:val="PL"/>
      </w:pPr>
      <w:r>
        <w:t xml:space="preserve">       - $ref: '#/components/schemas/SmfFunction-Single'</w:t>
      </w:r>
    </w:p>
    <w:p w14:paraId="60095828" w14:textId="77777777" w:rsidR="00250159" w:rsidRDefault="00250159" w:rsidP="00250159">
      <w:pPr>
        <w:pStyle w:val="PL"/>
      </w:pPr>
      <w:r>
        <w:t xml:space="preserve">       - $ref: '#/components/schemas/UpfFunction-Single'</w:t>
      </w:r>
    </w:p>
    <w:p w14:paraId="6187E44D" w14:textId="77777777" w:rsidR="00250159" w:rsidRDefault="00250159" w:rsidP="00250159">
      <w:pPr>
        <w:pStyle w:val="PL"/>
      </w:pPr>
      <w:r>
        <w:t xml:space="preserve">       - $ref: '#/components/schemas/N3iwfFunction-Single'</w:t>
      </w:r>
    </w:p>
    <w:p w14:paraId="354E3BC9" w14:textId="77777777" w:rsidR="00250159" w:rsidRDefault="00250159" w:rsidP="00250159">
      <w:pPr>
        <w:pStyle w:val="PL"/>
      </w:pPr>
      <w:r>
        <w:t xml:space="preserve">       - $ref: '#/components/schemas/PcfFunction-Single'</w:t>
      </w:r>
    </w:p>
    <w:p w14:paraId="15585162" w14:textId="77777777" w:rsidR="00250159" w:rsidRDefault="00250159" w:rsidP="00250159">
      <w:pPr>
        <w:pStyle w:val="PL"/>
      </w:pPr>
      <w:r>
        <w:t xml:space="preserve">       - $ref: '#/components/schemas/AusfFunction-Single'</w:t>
      </w:r>
    </w:p>
    <w:p w14:paraId="7836DB63" w14:textId="77777777" w:rsidR="00250159" w:rsidRDefault="00250159" w:rsidP="00250159">
      <w:pPr>
        <w:pStyle w:val="PL"/>
      </w:pPr>
      <w:r>
        <w:t xml:space="preserve">       - $ref: '#/components/schemas/UdmFunction-Single'</w:t>
      </w:r>
    </w:p>
    <w:p w14:paraId="6B8B6D68" w14:textId="77777777" w:rsidR="00250159" w:rsidRDefault="00250159" w:rsidP="00250159">
      <w:pPr>
        <w:pStyle w:val="PL"/>
      </w:pPr>
      <w:r>
        <w:t xml:space="preserve">       - $ref: '#/components/schemas/UdrFunction-Single'</w:t>
      </w:r>
    </w:p>
    <w:p w14:paraId="5EF12624" w14:textId="77777777" w:rsidR="00250159" w:rsidRDefault="00250159" w:rsidP="00250159">
      <w:pPr>
        <w:pStyle w:val="PL"/>
      </w:pPr>
      <w:r>
        <w:t xml:space="preserve">       - $ref: '#/components/schemas/UdsfFunction-Single'</w:t>
      </w:r>
    </w:p>
    <w:p w14:paraId="64511A8D" w14:textId="77777777" w:rsidR="00250159" w:rsidRDefault="00250159" w:rsidP="00250159">
      <w:pPr>
        <w:pStyle w:val="PL"/>
      </w:pPr>
      <w:r>
        <w:t xml:space="preserve">       - $ref: '#/components/schemas/NrfFunction-Single'</w:t>
      </w:r>
    </w:p>
    <w:p w14:paraId="16748D82" w14:textId="77777777" w:rsidR="00250159" w:rsidRDefault="00250159" w:rsidP="00250159">
      <w:pPr>
        <w:pStyle w:val="PL"/>
      </w:pPr>
      <w:r>
        <w:t xml:space="preserve">       - $ref: '#/components/schemas/NssfFunction-Single'</w:t>
      </w:r>
    </w:p>
    <w:p w14:paraId="1065787D" w14:textId="77777777" w:rsidR="00250159" w:rsidRDefault="00250159" w:rsidP="00250159">
      <w:pPr>
        <w:pStyle w:val="PL"/>
      </w:pPr>
      <w:r>
        <w:t xml:space="preserve">       - $ref: '#/components/schemas/SmsfFunction-Single'</w:t>
      </w:r>
    </w:p>
    <w:p w14:paraId="1FCC1919" w14:textId="77777777" w:rsidR="00250159" w:rsidRDefault="00250159" w:rsidP="00250159">
      <w:pPr>
        <w:pStyle w:val="PL"/>
      </w:pPr>
      <w:r>
        <w:t xml:space="preserve">       - $ref: '#/components/schemas/LmfFunction-Single'</w:t>
      </w:r>
    </w:p>
    <w:p w14:paraId="73EB84B5" w14:textId="77777777" w:rsidR="00250159" w:rsidRDefault="00250159" w:rsidP="00250159">
      <w:pPr>
        <w:pStyle w:val="PL"/>
      </w:pPr>
      <w:r>
        <w:t xml:space="preserve">       - $ref: '#/components/schemas/NgeirFunction-Single'</w:t>
      </w:r>
    </w:p>
    <w:p w14:paraId="2D4F0F89" w14:textId="77777777" w:rsidR="00250159" w:rsidRDefault="00250159" w:rsidP="00250159">
      <w:pPr>
        <w:pStyle w:val="PL"/>
      </w:pPr>
      <w:r>
        <w:t xml:space="preserve">       - $ref: '#/components/schemas/SeppFunction-Single'</w:t>
      </w:r>
    </w:p>
    <w:p w14:paraId="4D13D74E" w14:textId="77777777" w:rsidR="00250159" w:rsidRDefault="00250159" w:rsidP="00250159">
      <w:pPr>
        <w:pStyle w:val="PL"/>
      </w:pPr>
      <w:r>
        <w:t xml:space="preserve">       - $ref: '#/components/schemas/NwdafFunction-Single'</w:t>
      </w:r>
    </w:p>
    <w:p w14:paraId="0D37B1B1" w14:textId="77777777" w:rsidR="00250159" w:rsidRDefault="00250159" w:rsidP="00250159">
      <w:pPr>
        <w:pStyle w:val="PL"/>
      </w:pPr>
      <w:r>
        <w:t xml:space="preserve">       - $ref: '#/components/schemas/ScpFunction-Single'</w:t>
      </w:r>
    </w:p>
    <w:p w14:paraId="2CA88B6C" w14:textId="77777777" w:rsidR="00250159" w:rsidRDefault="00250159" w:rsidP="00250159">
      <w:pPr>
        <w:pStyle w:val="PL"/>
      </w:pPr>
      <w:r>
        <w:t xml:space="preserve">       - $ref: '#/components/schemas/NefFunction-Single'</w:t>
      </w:r>
    </w:p>
    <w:p w14:paraId="58F989F2" w14:textId="77777777" w:rsidR="00250159" w:rsidRDefault="00250159" w:rsidP="00250159">
      <w:pPr>
        <w:pStyle w:val="PL"/>
      </w:pPr>
      <w:r>
        <w:t xml:space="preserve">       - $ref: '#/components/schemas/NsacfFunction-Single'</w:t>
      </w:r>
    </w:p>
    <w:p w14:paraId="782DEF57" w14:textId="77777777" w:rsidR="00250159" w:rsidRDefault="00250159" w:rsidP="00250159">
      <w:pPr>
        <w:pStyle w:val="PL"/>
      </w:pPr>
      <w:r>
        <w:t xml:space="preserve">       - $ref: '#/components/schemas/DDNMFFunction-Single'</w:t>
      </w:r>
    </w:p>
    <w:p w14:paraId="1543C210" w14:textId="77777777" w:rsidR="00250159" w:rsidRDefault="00250159" w:rsidP="00250159">
      <w:pPr>
        <w:pStyle w:val="PL"/>
      </w:pPr>
    </w:p>
    <w:p w14:paraId="63789130" w14:textId="77777777" w:rsidR="00250159" w:rsidRDefault="00250159" w:rsidP="00250159">
      <w:pPr>
        <w:pStyle w:val="PL"/>
      </w:pPr>
      <w:r>
        <w:t xml:space="preserve">       - $ref: '#/components/schemas/ExternalAmfFunction-Single'</w:t>
      </w:r>
    </w:p>
    <w:p w14:paraId="2366D32E" w14:textId="77777777" w:rsidR="00250159" w:rsidRDefault="00250159" w:rsidP="00250159">
      <w:pPr>
        <w:pStyle w:val="PL"/>
      </w:pPr>
      <w:r>
        <w:t xml:space="preserve">       - $ref: '#/components/schemas/ExternalNrfFunction-Single'</w:t>
      </w:r>
    </w:p>
    <w:p w14:paraId="3AC03F0A" w14:textId="77777777" w:rsidR="00250159" w:rsidRDefault="00250159" w:rsidP="00250159">
      <w:pPr>
        <w:pStyle w:val="PL"/>
      </w:pPr>
      <w:r>
        <w:t xml:space="preserve">       - $ref: '#/components/schemas/ExternalNssfFunction-Single'</w:t>
      </w:r>
    </w:p>
    <w:p w14:paraId="7C3F265D" w14:textId="77777777" w:rsidR="00250159" w:rsidRDefault="00250159" w:rsidP="00250159">
      <w:pPr>
        <w:pStyle w:val="PL"/>
      </w:pPr>
      <w:r>
        <w:t xml:space="preserve">       - $ref: '#/components/schemas/ExternalSeppFunction-Single'</w:t>
      </w:r>
    </w:p>
    <w:p w14:paraId="1DAFC5C8" w14:textId="77777777" w:rsidR="00250159" w:rsidRDefault="00250159" w:rsidP="00250159">
      <w:pPr>
        <w:pStyle w:val="PL"/>
      </w:pPr>
    </w:p>
    <w:p w14:paraId="7B435734" w14:textId="77777777" w:rsidR="00250159" w:rsidRDefault="00250159" w:rsidP="00250159">
      <w:pPr>
        <w:pStyle w:val="PL"/>
      </w:pPr>
      <w:r>
        <w:t xml:space="preserve">       - $ref: '#/components/schemas/AmfSet-Single'</w:t>
      </w:r>
    </w:p>
    <w:p w14:paraId="61756604" w14:textId="77777777" w:rsidR="00250159" w:rsidRDefault="00250159" w:rsidP="00250159">
      <w:pPr>
        <w:pStyle w:val="PL"/>
      </w:pPr>
      <w:r>
        <w:t xml:space="preserve">       - $ref: '#/components/schemas/AmfRegion-Single'</w:t>
      </w:r>
    </w:p>
    <w:p w14:paraId="6FD798AB" w14:textId="77777777" w:rsidR="00250159" w:rsidRDefault="00250159" w:rsidP="00250159">
      <w:pPr>
        <w:pStyle w:val="PL"/>
      </w:pPr>
      <w:r>
        <w:t xml:space="preserve">       - $ref: '#/components/schemas/QFQoSMonitoringControl-Single'</w:t>
      </w:r>
    </w:p>
    <w:p w14:paraId="3D08C392" w14:textId="77777777" w:rsidR="00250159" w:rsidRDefault="00250159" w:rsidP="00250159">
      <w:pPr>
        <w:pStyle w:val="PL"/>
      </w:pPr>
      <w:r>
        <w:t xml:space="preserve">       - $ref: '#/components/schemas/GtpUPathQoSMonitoringControl-Single'</w:t>
      </w:r>
    </w:p>
    <w:p w14:paraId="14437DCD" w14:textId="77777777" w:rsidR="00250159" w:rsidRDefault="00250159" w:rsidP="00250159">
      <w:pPr>
        <w:pStyle w:val="PL"/>
      </w:pPr>
    </w:p>
    <w:p w14:paraId="7C3DD911" w14:textId="77777777" w:rsidR="00250159" w:rsidRDefault="00250159" w:rsidP="00250159">
      <w:pPr>
        <w:pStyle w:val="PL"/>
      </w:pPr>
      <w:r>
        <w:t xml:space="preserve">       - $ref: '#/components/schemas/EP_N2-Single'</w:t>
      </w:r>
    </w:p>
    <w:p w14:paraId="6BBD58D5" w14:textId="77777777" w:rsidR="00250159" w:rsidRDefault="00250159" w:rsidP="00250159">
      <w:pPr>
        <w:pStyle w:val="PL"/>
      </w:pPr>
      <w:r>
        <w:t xml:space="preserve">       - $ref: '#/components/schemas/EP_N3-Single'</w:t>
      </w:r>
    </w:p>
    <w:p w14:paraId="5A05E6BA" w14:textId="77777777" w:rsidR="00250159" w:rsidRDefault="00250159" w:rsidP="00250159">
      <w:pPr>
        <w:pStyle w:val="PL"/>
      </w:pPr>
      <w:r>
        <w:t xml:space="preserve">       - $ref: '#/components/schemas/EP_N4-Single'</w:t>
      </w:r>
    </w:p>
    <w:p w14:paraId="2F715772" w14:textId="77777777" w:rsidR="00250159" w:rsidRDefault="00250159" w:rsidP="00250159">
      <w:pPr>
        <w:pStyle w:val="PL"/>
      </w:pPr>
      <w:r>
        <w:t xml:space="preserve">       - $ref: '#/components/schemas/EP_N5-Single'</w:t>
      </w:r>
    </w:p>
    <w:p w14:paraId="2A347D24" w14:textId="77777777" w:rsidR="00250159" w:rsidRDefault="00250159" w:rsidP="00250159">
      <w:pPr>
        <w:pStyle w:val="PL"/>
      </w:pPr>
      <w:r>
        <w:t xml:space="preserve">       - $ref: '#/components/schemas/EP_N6-Single'</w:t>
      </w:r>
    </w:p>
    <w:p w14:paraId="3AB1A7EB" w14:textId="77777777" w:rsidR="00250159" w:rsidRDefault="00250159" w:rsidP="00250159">
      <w:pPr>
        <w:pStyle w:val="PL"/>
      </w:pPr>
      <w:r>
        <w:t xml:space="preserve">       - $ref: '#/components/schemas/EP_N7-Single'</w:t>
      </w:r>
    </w:p>
    <w:p w14:paraId="4C83B40B" w14:textId="77777777" w:rsidR="00250159" w:rsidRDefault="00250159" w:rsidP="00250159">
      <w:pPr>
        <w:pStyle w:val="PL"/>
      </w:pPr>
      <w:r>
        <w:t xml:space="preserve">       - $ref: '#/components/schemas/EP_N8-Single'</w:t>
      </w:r>
    </w:p>
    <w:p w14:paraId="739EE362" w14:textId="77777777" w:rsidR="00250159" w:rsidRDefault="00250159" w:rsidP="00250159">
      <w:pPr>
        <w:pStyle w:val="PL"/>
      </w:pPr>
      <w:r>
        <w:t xml:space="preserve">       - $ref: '#/components/schemas/EP_N9-Single'</w:t>
      </w:r>
    </w:p>
    <w:p w14:paraId="31861B31" w14:textId="77777777" w:rsidR="00250159" w:rsidRDefault="00250159" w:rsidP="00250159">
      <w:pPr>
        <w:pStyle w:val="PL"/>
      </w:pPr>
      <w:r>
        <w:t xml:space="preserve">       - $ref: '#/components/schemas/EP_N10-Single'</w:t>
      </w:r>
    </w:p>
    <w:p w14:paraId="00CDF28F" w14:textId="77777777" w:rsidR="00250159" w:rsidRDefault="00250159" w:rsidP="00250159">
      <w:pPr>
        <w:pStyle w:val="PL"/>
      </w:pPr>
      <w:r>
        <w:t xml:space="preserve">       - $ref: '#/components/schemas/EP_N11-Single'</w:t>
      </w:r>
    </w:p>
    <w:p w14:paraId="77DEFD8F" w14:textId="77777777" w:rsidR="00250159" w:rsidRDefault="00250159" w:rsidP="00250159">
      <w:pPr>
        <w:pStyle w:val="PL"/>
      </w:pPr>
      <w:r>
        <w:t xml:space="preserve">       - $ref: '#/components/schemas/EP_N12-Single'</w:t>
      </w:r>
    </w:p>
    <w:p w14:paraId="40B25E32" w14:textId="77777777" w:rsidR="00250159" w:rsidRDefault="00250159" w:rsidP="00250159">
      <w:pPr>
        <w:pStyle w:val="PL"/>
      </w:pPr>
      <w:r>
        <w:t xml:space="preserve">       - $ref: '#/components/schemas/EP_N13-Single'</w:t>
      </w:r>
    </w:p>
    <w:p w14:paraId="15D4844D" w14:textId="77777777" w:rsidR="00250159" w:rsidRDefault="00250159" w:rsidP="00250159">
      <w:pPr>
        <w:pStyle w:val="PL"/>
      </w:pPr>
      <w:r>
        <w:t xml:space="preserve">       - $ref: '#/components/schemas/EP_N14-Single'</w:t>
      </w:r>
    </w:p>
    <w:p w14:paraId="14E4332D" w14:textId="77777777" w:rsidR="00250159" w:rsidRDefault="00250159" w:rsidP="00250159">
      <w:pPr>
        <w:pStyle w:val="PL"/>
      </w:pPr>
      <w:r>
        <w:t xml:space="preserve">       - $ref: '#/components/schemas/EP_N15-Single'</w:t>
      </w:r>
    </w:p>
    <w:p w14:paraId="118BF77A" w14:textId="77777777" w:rsidR="00250159" w:rsidRDefault="00250159" w:rsidP="00250159">
      <w:pPr>
        <w:pStyle w:val="PL"/>
      </w:pPr>
      <w:r>
        <w:t xml:space="preserve">       - $ref: '#/components/schemas/EP_N16-Single'</w:t>
      </w:r>
    </w:p>
    <w:p w14:paraId="41A1CAA7" w14:textId="77777777" w:rsidR="00250159" w:rsidRDefault="00250159" w:rsidP="00250159">
      <w:pPr>
        <w:pStyle w:val="PL"/>
      </w:pPr>
      <w:r>
        <w:t xml:space="preserve">       - $ref: '#/components/schemas/EP_N17-Single'</w:t>
      </w:r>
    </w:p>
    <w:p w14:paraId="76E83F82" w14:textId="77777777" w:rsidR="00250159" w:rsidRDefault="00250159" w:rsidP="00250159">
      <w:pPr>
        <w:pStyle w:val="PL"/>
      </w:pPr>
    </w:p>
    <w:p w14:paraId="46D94C12" w14:textId="77777777" w:rsidR="00250159" w:rsidRDefault="00250159" w:rsidP="00250159">
      <w:pPr>
        <w:pStyle w:val="PL"/>
      </w:pPr>
      <w:r>
        <w:t xml:space="preserve">       - $ref: '#/components/schemas/EP_N20-Single'</w:t>
      </w:r>
    </w:p>
    <w:p w14:paraId="19483378" w14:textId="77777777" w:rsidR="00250159" w:rsidRDefault="00250159" w:rsidP="00250159">
      <w:pPr>
        <w:pStyle w:val="PL"/>
      </w:pPr>
      <w:r>
        <w:t xml:space="preserve">       - $ref: '#/components/schemas/EP_N21-Single'</w:t>
      </w:r>
    </w:p>
    <w:p w14:paraId="01EB4FC6" w14:textId="77777777" w:rsidR="00250159" w:rsidRDefault="00250159" w:rsidP="00250159">
      <w:pPr>
        <w:pStyle w:val="PL"/>
      </w:pPr>
      <w:r>
        <w:t xml:space="preserve">       - $ref: '#/components/schemas/EP_N22-Single'</w:t>
      </w:r>
    </w:p>
    <w:p w14:paraId="3B6015DA" w14:textId="77777777" w:rsidR="00250159" w:rsidRDefault="00250159" w:rsidP="00250159">
      <w:pPr>
        <w:pStyle w:val="PL"/>
      </w:pPr>
    </w:p>
    <w:p w14:paraId="70332B81" w14:textId="77777777" w:rsidR="00250159" w:rsidRDefault="00250159" w:rsidP="00250159">
      <w:pPr>
        <w:pStyle w:val="PL"/>
      </w:pPr>
      <w:r>
        <w:t xml:space="preserve">       - $ref: '#/components/schemas/EP_N26-Single'</w:t>
      </w:r>
    </w:p>
    <w:p w14:paraId="7618E680" w14:textId="77777777" w:rsidR="00250159" w:rsidRDefault="00250159" w:rsidP="00250159">
      <w:pPr>
        <w:pStyle w:val="PL"/>
      </w:pPr>
      <w:r>
        <w:t xml:space="preserve">       - $ref: '#/components/schemas/EP_N27-Single'</w:t>
      </w:r>
    </w:p>
    <w:p w14:paraId="344FB968" w14:textId="77777777" w:rsidR="00250159" w:rsidRDefault="00250159" w:rsidP="00250159">
      <w:pPr>
        <w:pStyle w:val="PL"/>
      </w:pPr>
    </w:p>
    <w:p w14:paraId="71889CD3" w14:textId="77777777" w:rsidR="00250159" w:rsidRDefault="00250159" w:rsidP="00250159">
      <w:pPr>
        <w:pStyle w:val="PL"/>
      </w:pPr>
      <w:r>
        <w:t xml:space="preserve">       - $ref: '#/components/schemas/EP_N31-Single'</w:t>
      </w:r>
    </w:p>
    <w:p w14:paraId="20F546E3" w14:textId="77777777" w:rsidR="00250159" w:rsidRDefault="00250159" w:rsidP="00250159">
      <w:pPr>
        <w:pStyle w:val="PL"/>
      </w:pPr>
      <w:r>
        <w:t xml:space="preserve">       - $ref: '#/components/schemas/EP_N32-Single'</w:t>
      </w:r>
    </w:p>
    <w:p w14:paraId="7CAD2C3B" w14:textId="77777777" w:rsidR="00250159" w:rsidRDefault="00250159" w:rsidP="00250159">
      <w:pPr>
        <w:pStyle w:val="PL"/>
      </w:pPr>
      <w:r>
        <w:t xml:space="preserve">       - $ref: '#/components/schemas/EP_N33-Single'       </w:t>
      </w:r>
    </w:p>
    <w:p w14:paraId="1A86D55D" w14:textId="77777777" w:rsidR="00250159" w:rsidRDefault="00250159" w:rsidP="00250159">
      <w:pPr>
        <w:pStyle w:val="PL"/>
      </w:pPr>
      <w:r>
        <w:t xml:space="preserve">       - $ref: '#/components/schemas/EP_N58-Single'</w:t>
      </w:r>
    </w:p>
    <w:p w14:paraId="41B40310" w14:textId="77777777" w:rsidR="00250159" w:rsidRDefault="00250159" w:rsidP="00250159">
      <w:pPr>
        <w:pStyle w:val="PL"/>
      </w:pPr>
      <w:r>
        <w:t xml:space="preserve">       - $ref: '#/components/schemas/EP_N59-Single'              </w:t>
      </w:r>
    </w:p>
    <w:p w14:paraId="31E65215" w14:textId="77777777" w:rsidR="00250159" w:rsidRDefault="00250159" w:rsidP="00250159">
      <w:pPr>
        <w:pStyle w:val="PL"/>
      </w:pPr>
      <w:r>
        <w:t xml:space="preserve">       - $ref: '#/components/schemas/EP_N60-Single'</w:t>
      </w:r>
    </w:p>
    <w:p w14:paraId="6BE7BE3A" w14:textId="77777777" w:rsidR="00250159" w:rsidRDefault="00250159" w:rsidP="00250159">
      <w:pPr>
        <w:pStyle w:val="PL"/>
      </w:pPr>
      <w:r>
        <w:t xml:space="preserve">       - $ref: '#/components/schemas/EP_N88-Single'</w:t>
      </w:r>
    </w:p>
    <w:p w14:paraId="3479A5AA" w14:textId="77777777" w:rsidR="00250159" w:rsidRDefault="00250159" w:rsidP="00250159">
      <w:pPr>
        <w:pStyle w:val="PL"/>
      </w:pPr>
    </w:p>
    <w:p w14:paraId="39D5487E" w14:textId="77777777" w:rsidR="00250159" w:rsidRDefault="00250159" w:rsidP="00250159">
      <w:pPr>
        <w:pStyle w:val="PL"/>
      </w:pPr>
      <w:r>
        <w:t xml:space="preserve">       - $ref: '#/components/schemas/EP_Npc4-Single'</w:t>
      </w:r>
    </w:p>
    <w:p w14:paraId="464AEC87" w14:textId="77777777" w:rsidR="00250159" w:rsidRDefault="00250159" w:rsidP="00250159">
      <w:pPr>
        <w:pStyle w:val="PL"/>
      </w:pPr>
      <w:r>
        <w:t xml:space="preserve">       - $ref: '#/components/schemas/EP_Npc6-Single'</w:t>
      </w:r>
    </w:p>
    <w:p w14:paraId="4360E051" w14:textId="77777777" w:rsidR="00250159" w:rsidRDefault="00250159" w:rsidP="00250159">
      <w:pPr>
        <w:pStyle w:val="PL"/>
      </w:pPr>
      <w:r>
        <w:t xml:space="preserve">       - $ref: '#/components/schemas/EP_Npc7-Single'</w:t>
      </w:r>
    </w:p>
    <w:p w14:paraId="768A6521" w14:textId="77777777" w:rsidR="00250159" w:rsidRDefault="00250159" w:rsidP="00250159">
      <w:pPr>
        <w:pStyle w:val="PL"/>
      </w:pPr>
      <w:r>
        <w:t xml:space="preserve">       - $ref: '#/components/schemas/EP_Npc8-Single'</w:t>
      </w:r>
    </w:p>
    <w:p w14:paraId="36569DCC" w14:textId="77777777" w:rsidR="00250159" w:rsidRDefault="00250159" w:rsidP="00250159">
      <w:pPr>
        <w:pStyle w:val="PL"/>
      </w:pPr>
    </w:p>
    <w:p w14:paraId="33F069DC" w14:textId="77777777" w:rsidR="00250159" w:rsidRDefault="00250159" w:rsidP="00250159">
      <w:pPr>
        <w:pStyle w:val="PL"/>
      </w:pPr>
      <w:r>
        <w:t xml:space="preserve">       - $ref: '#/components/schemas/EP_S5C-Single'</w:t>
      </w:r>
    </w:p>
    <w:p w14:paraId="2919F317" w14:textId="77777777" w:rsidR="00250159" w:rsidRDefault="00250159" w:rsidP="00250159">
      <w:pPr>
        <w:pStyle w:val="PL"/>
      </w:pPr>
      <w:r>
        <w:t xml:space="preserve">       - $ref: '#/components/schemas/EP_S5U-Single'</w:t>
      </w:r>
    </w:p>
    <w:p w14:paraId="638F8ED9" w14:textId="77777777" w:rsidR="00250159" w:rsidRDefault="00250159" w:rsidP="00250159">
      <w:pPr>
        <w:pStyle w:val="PL"/>
      </w:pPr>
      <w:r>
        <w:t xml:space="preserve">       - $ref: '#/components/schemas/EP_Rx-Single'</w:t>
      </w:r>
    </w:p>
    <w:p w14:paraId="1567FE57" w14:textId="77777777" w:rsidR="00250159" w:rsidRDefault="00250159" w:rsidP="00250159">
      <w:pPr>
        <w:pStyle w:val="PL"/>
      </w:pPr>
      <w:r>
        <w:t xml:space="preserve">       - $ref: '#/components/schemas/EP_MAP_SMSC-Single'</w:t>
      </w:r>
    </w:p>
    <w:p w14:paraId="51950B79" w14:textId="77777777" w:rsidR="00250159" w:rsidRDefault="00250159" w:rsidP="00250159">
      <w:pPr>
        <w:pStyle w:val="PL"/>
      </w:pPr>
      <w:r>
        <w:t xml:space="preserve">       - $ref: '#/components/schemas/EP_NLS-Single'</w:t>
      </w:r>
    </w:p>
    <w:p w14:paraId="5DE5FFD1" w14:textId="77777777" w:rsidR="00250159" w:rsidRDefault="00250159" w:rsidP="00250159">
      <w:pPr>
        <w:pStyle w:val="PL"/>
      </w:pPr>
      <w:r>
        <w:t xml:space="preserve">       - $ref: '#/components/schemas/EP_NLG-Single'</w:t>
      </w:r>
    </w:p>
    <w:p w14:paraId="5B93CD1D" w14:textId="77777777" w:rsidR="00250159" w:rsidRDefault="00250159" w:rsidP="00250159">
      <w:pPr>
        <w:pStyle w:val="PL"/>
      </w:pPr>
      <w:r>
        <w:t xml:space="preserve">       - $ref: '#/components/schemas/Configurable5QISet-Single'</w:t>
      </w:r>
    </w:p>
    <w:p w14:paraId="5030C9B8" w14:textId="77777777" w:rsidR="00250159" w:rsidRDefault="00250159" w:rsidP="00250159">
      <w:pPr>
        <w:pStyle w:val="PL"/>
      </w:pPr>
      <w:r>
        <w:t xml:space="preserve">       - $ref: '#/components/schemas/FiveQiDscpMappingSet-Single'</w:t>
      </w:r>
    </w:p>
    <w:p w14:paraId="7AB77F2B" w14:textId="77777777" w:rsidR="00250159" w:rsidRDefault="00250159" w:rsidP="00250159">
      <w:pPr>
        <w:pStyle w:val="PL"/>
      </w:pPr>
      <w:r>
        <w:t xml:space="preserve">       - $ref: '#/components/schemas/PredefinedPccRuleSet-Single'</w:t>
      </w:r>
    </w:p>
    <w:p w14:paraId="6C9680F7" w14:textId="77777777" w:rsidR="00250159" w:rsidRDefault="00250159" w:rsidP="00250159">
      <w:pPr>
        <w:pStyle w:val="PL"/>
      </w:pPr>
      <w:r>
        <w:t xml:space="preserve">       - $ref: '#/components/schemas/Dynamic5QISet-Single'</w:t>
      </w:r>
    </w:p>
    <w:p w14:paraId="64DE76BE" w14:textId="77777777" w:rsidR="00250159" w:rsidRDefault="00250159" w:rsidP="00250159">
      <w:pPr>
        <w:pStyle w:val="PL"/>
      </w:pPr>
      <w:r>
        <w:t xml:space="preserve">       - $ref: '#/components/schemas/EASDFFunction-Single'</w:t>
      </w:r>
    </w:p>
    <w:p w14:paraId="457E5055" w14:textId="77777777" w:rsidR="00250159" w:rsidRDefault="00250159" w:rsidP="00250159">
      <w:pPr>
        <w:pStyle w:val="PL"/>
      </w:pPr>
      <w:r>
        <w:t xml:space="preserve">       - $ref: '#/components/schemas/EcmConnectionInfo-Single'</w:t>
      </w:r>
    </w:p>
    <w:p w14:paraId="19DCA9A5" w14:textId="77777777" w:rsidR="00250159" w:rsidRDefault="00250159" w:rsidP="00250159">
      <w:pPr>
        <w:pStyle w:val="PL"/>
      </w:pPr>
      <w:r>
        <w:t xml:space="preserve">       - $ref: '#/components/schemas/NssaafFunction-Single'</w:t>
      </w:r>
    </w:p>
    <w:p w14:paraId="4164CD79" w14:textId="77777777" w:rsidR="00250159" w:rsidRDefault="00250159" w:rsidP="00250159">
      <w:pPr>
        <w:pStyle w:val="PL"/>
      </w:pPr>
      <w:r>
        <w:t xml:space="preserve">       - $ref: '#/components/schemas/AfFunction-Single'</w:t>
      </w:r>
    </w:p>
    <w:p w14:paraId="443DD850" w14:textId="77777777" w:rsidR="008A35FC" w:rsidRDefault="008A35FC" w:rsidP="008A35FC">
      <w:pPr>
        <w:pStyle w:val="PL"/>
      </w:pPr>
    </w:p>
    <w:sectPr w:rsidR="008A35FC" w:rsidSect="005A457B">
      <w:headerReference w:type="default" r:id="rId9"/>
      <w:footerReference w:type="default" r:id="rId10"/>
      <w:footnotePr>
        <w:numRestart w:val="eachSect"/>
      </w:footnotePr>
      <w:pgSz w:w="11907" w:h="16840" w:code="9"/>
      <w:pgMar w:top="1416" w:right="1133" w:bottom="1133" w:left="1133" w:header="850" w:footer="340" w:gutter="0"/>
      <w:pgNumType w:start="3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D6B1" w14:textId="77777777" w:rsidR="00EA6911" w:rsidRDefault="00EA6911">
      <w:r>
        <w:separator/>
      </w:r>
    </w:p>
  </w:endnote>
  <w:endnote w:type="continuationSeparator" w:id="0">
    <w:p w14:paraId="18A66126" w14:textId="77777777" w:rsidR="00EA6911" w:rsidRDefault="00EA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B6A7424" w:rsidR="00C10A24" w:rsidRDefault="005A4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E011" w14:textId="77777777" w:rsidR="00EA6911" w:rsidRDefault="00EA6911">
      <w:r>
        <w:separator/>
      </w:r>
    </w:p>
  </w:footnote>
  <w:footnote w:type="continuationSeparator" w:id="0">
    <w:p w14:paraId="16656CAC" w14:textId="77777777" w:rsidR="00EA6911" w:rsidRDefault="00EA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E914D41" w:rsidR="00C10A24" w:rsidRDefault="005A457B">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A0557D">
      <w:rPr>
        <w:rFonts w:ascii="Arial" w:hAnsi="Arial" w:cs="Arial"/>
        <w:b/>
        <w:sz w:val="18"/>
        <w:szCs w:val="18"/>
      </w:rPr>
      <w:t>3</w:t>
    </w:r>
    <w:r>
      <w:rPr>
        <w:rFonts w:ascii="Arial" w:hAnsi="Arial" w:cs="Arial"/>
        <w:b/>
        <w:sz w:val="18"/>
        <w:szCs w:val="18"/>
      </w:rPr>
      <w:t>.</w:t>
    </w:r>
    <w:r w:rsidR="00A0557D">
      <w:rPr>
        <w:rFonts w:ascii="Arial" w:hAnsi="Arial" w:cs="Arial"/>
        <w:b/>
        <w:sz w:val="18"/>
        <w:szCs w:val="18"/>
      </w:rPr>
      <w:t>0</w:t>
    </w:r>
    <w:r w:rsidR="00A0557D">
      <w:rPr>
        <w:rFonts w:ascii="Arial" w:hAnsi="Arial" w:cs="Arial"/>
        <w:b/>
        <w:sz w:val="18"/>
        <w:szCs w:val="18"/>
      </w:rPr>
      <w:t xml:space="preserve"> </w:t>
    </w:r>
    <w:r>
      <w:rPr>
        <w:rFonts w:ascii="Arial" w:hAnsi="Arial" w:cs="Arial"/>
        <w:b/>
        <w:sz w:val="18"/>
        <w:szCs w:val="18"/>
      </w:rPr>
      <w:t>(2023-</w:t>
    </w:r>
    <w:r w:rsidR="00A0557D">
      <w:rPr>
        <w:rFonts w:ascii="Arial" w:hAnsi="Arial" w:cs="Arial"/>
        <w:b/>
        <w:sz w:val="18"/>
        <w:szCs w:val="18"/>
      </w:rPr>
      <w:t>0</w:t>
    </w:r>
    <w:r w:rsidR="00A0557D">
      <w:rPr>
        <w:rFonts w:ascii="Arial" w:hAnsi="Arial" w:cs="Arial"/>
        <w:b/>
        <w:sz w:val="18"/>
        <w:szCs w:val="18"/>
      </w:rPr>
      <w:t>3</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6948977" w:rsidR="00C10A24" w:rsidRDefault="005A457B">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3"/>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1"/>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2"/>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055E4"/>
    <w:rsid w:val="000202E4"/>
    <w:rsid w:val="0002156D"/>
    <w:rsid w:val="00022263"/>
    <w:rsid w:val="0002269A"/>
    <w:rsid w:val="00033397"/>
    <w:rsid w:val="00040095"/>
    <w:rsid w:val="00040A35"/>
    <w:rsid w:val="00051834"/>
    <w:rsid w:val="00054A22"/>
    <w:rsid w:val="00062023"/>
    <w:rsid w:val="000623B7"/>
    <w:rsid w:val="000655A6"/>
    <w:rsid w:val="00066F1A"/>
    <w:rsid w:val="0007038C"/>
    <w:rsid w:val="00080512"/>
    <w:rsid w:val="00080529"/>
    <w:rsid w:val="000914B8"/>
    <w:rsid w:val="000C22B7"/>
    <w:rsid w:val="000C47C3"/>
    <w:rsid w:val="000D0348"/>
    <w:rsid w:val="000D58AB"/>
    <w:rsid w:val="001000ED"/>
    <w:rsid w:val="0012083F"/>
    <w:rsid w:val="001326AA"/>
    <w:rsid w:val="00133525"/>
    <w:rsid w:val="00140092"/>
    <w:rsid w:val="001417FD"/>
    <w:rsid w:val="00157558"/>
    <w:rsid w:val="00167673"/>
    <w:rsid w:val="00182820"/>
    <w:rsid w:val="00182A8B"/>
    <w:rsid w:val="00182D20"/>
    <w:rsid w:val="00184B18"/>
    <w:rsid w:val="001964C6"/>
    <w:rsid w:val="00197F7F"/>
    <w:rsid w:val="001A306E"/>
    <w:rsid w:val="001A4C42"/>
    <w:rsid w:val="001A6D22"/>
    <w:rsid w:val="001A7420"/>
    <w:rsid w:val="001B6637"/>
    <w:rsid w:val="001C21C3"/>
    <w:rsid w:val="001D02C2"/>
    <w:rsid w:val="001F0C1D"/>
    <w:rsid w:val="001F1132"/>
    <w:rsid w:val="001F168B"/>
    <w:rsid w:val="00214C24"/>
    <w:rsid w:val="00216F67"/>
    <w:rsid w:val="0022093B"/>
    <w:rsid w:val="00221BD4"/>
    <w:rsid w:val="002347A2"/>
    <w:rsid w:val="00250159"/>
    <w:rsid w:val="002675F0"/>
    <w:rsid w:val="00283B32"/>
    <w:rsid w:val="002A30CA"/>
    <w:rsid w:val="002B01AF"/>
    <w:rsid w:val="002B1703"/>
    <w:rsid w:val="002B39F8"/>
    <w:rsid w:val="002B6339"/>
    <w:rsid w:val="002C1320"/>
    <w:rsid w:val="002D40F4"/>
    <w:rsid w:val="002D450E"/>
    <w:rsid w:val="002E00EE"/>
    <w:rsid w:val="002E5C49"/>
    <w:rsid w:val="002F16B3"/>
    <w:rsid w:val="003069D4"/>
    <w:rsid w:val="003138FE"/>
    <w:rsid w:val="003172DC"/>
    <w:rsid w:val="00320727"/>
    <w:rsid w:val="0032450F"/>
    <w:rsid w:val="00334453"/>
    <w:rsid w:val="0035462D"/>
    <w:rsid w:val="003566F3"/>
    <w:rsid w:val="003765B8"/>
    <w:rsid w:val="00383B9B"/>
    <w:rsid w:val="00385BF0"/>
    <w:rsid w:val="00390B26"/>
    <w:rsid w:val="003B0658"/>
    <w:rsid w:val="003B14C7"/>
    <w:rsid w:val="003B31E1"/>
    <w:rsid w:val="003B4353"/>
    <w:rsid w:val="003C0956"/>
    <w:rsid w:val="003C3971"/>
    <w:rsid w:val="003D37DC"/>
    <w:rsid w:val="003E76B5"/>
    <w:rsid w:val="003F3082"/>
    <w:rsid w:val="003F7107"/>
    <w:rsid w:val="0040693E"/>
    <w:rsid w:val="0041693A"/>
    <w:rsid w:val="00423334"/>
    <w:rsid w:val="00425E98"/>
    <w:rsid w:val="0043314D"/>
    <w:rsid w:val="004345EC"/>
    <w:rsid w:val="00465515"/>
    <w:rsid w:val="004710E8"/>
    <w:rsid w:val="004712BA"/>
    <w:rsid w:val="00474AF2"/>
    <w:rsid w:val="004825BF"/>
    <w:rsid w:val="00484A3A"/>
    <w:rsid w:val="00491D87"/>
    <w:rsid w:val="00492BD8"/>
    <w:rsid w:val="004A1010"/>
    <w:rsid w:val="004D0171"/>
    <w:rsid w:val="004D172C"/>
    <w:rsid w:val="004D187E"/>
    <w:rsid w:val="004D3578"/>
    <w:rsid w:val="004E213A"/>
    <w:rsid w:val="004F0988"/>
    <w:rsid w:val="004F3340"/>
    <w:rsid w:val="00500DF7"/>
    <w:rsid w:val="00503C93"/>
    <w:rsid w:val="00517ABF"/>
    <w:rsid w:val="00524EB3"/>
    <w:rsid w:val="0053388B"/>
    <w:rsid w:val="00534F65"/>
    <w:rsid w:val="00535773"/>
    <w:rsid w:val="005437F4"/>
    <w:rsid w:val="00543E6C"/>
    <w:rsid w:val="00553377"/>
    <w:rsid w:val="005549AB"/>
    <w:rsid w:val="00560461"/>
    <w:rsid w:val="00565087"/>
    <w:rsid w:val="00581F2C"/>
    <w:rsid w:val="00597B11"/>
    <w:rsid w:val="005A148F"/>
    <w:rsid w:val="005A253A"/>
    <w:rsid w:val="005A457B"/>
    <w:rsid w:val="005B4C01"/>
    <w:rsid w:val="005C34F0"/>
    <w:rsid w:val="005C3EDF"/>
    <w:rsid w:val="005C5518"/>
    <w:rsid w:val="005D1816"/>
    <w:rsid w:val="005D2E01"/>
    <w:rsid w:val="005D7526"/>
    <w:rsid w:val="005E37F8"/>
    <w:rsid w:val="005E4BB2"/>
    <w:rsid w:val="00602AEA"/>
    <w:rsid w:val="006033BF"/>
    <w:rsid w:val="0060399A"/>
    <w:rsid w:val="00614FDF"/>
    <w:rsid w:val="00635016"/>
    <w:rsid w:val="0063543D"/>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C3D95"/>
    <w:rsid w:val="006C7569"/>
    <w:rsid w:val="006D5A53"/>
    <w:rsid w:val="006E5C86"/>
    <w:rsid w:val="00701116"/>
    <w:rsid w:val="00713C44"/>
    <w:rsid w:val="00714606"/>
    <w:rsid w:val="00724C6D"/>
    <w:rsid w:val="00734A5B"/>
    <w:rsid w:val="00735B80"/>
    <w:rsid w:val="0074026F"/>
    <w:rsid w:val="007429F6"/>
    <w:rsid w:val="007447AE"/>
    <w:rsid w:val="00744E76"/>
    <w:rsid w:val="00753C08"/>
    <w:rsid w:val="00765E7D"/>
    <w:rsid w:val="00772F45"/>
    <w:rsid w:val="00774DA4"/>
    <w:rsid w:val="00776968"/>
    <w:rsid w:val="00781F0F"/>
    <w:rsid w:val="007861C2"/>
    <w:rsid w:val="00790335"/>
    <w:rsid w:val="007A16E2"/>
    <w:rsid w:val="007B600E"/>
    <w:rsid w:val="007B793A"/>
    <w:rsid w:val="007D76CA"/>
    <w:rsid w:val="007F0F4A"/>
    <w:rsid w:val="007F6B6F"/>
    <w:rsid w:val="008003E3"/>
    <w:rsid w:val="008028A4"/>
    <w:rsid w:val="00802F9F"/>
    <w:rsid w:val="00815771"/>
    <w:rsid w:val="00830747"/>
    <w:rsid w:val="008428EE"/>
    <w:rsid w:val="00845E52"/>
    <w:rsid w:val="0085562B"/>
    <w:rsid w:val="00860237"/>
    <w:rsid w:val="00873E32"/>
    <w:rsid w:val="008768CA"/>
    <w:rsid w:val="008803BA"/>
    <w:rsid w:val="008A35FC"/>
    <w:rsid w:val="008A4E44"/>
    <w:rsid w:val="008B33DF"/>
    <w:rsid w:val="008B455C"/>
    <w:rsid w:val="008C148C"/>
    <w:rsid w:val="008C384C"/>
    <w:rsid w:val="008F0C2D"/>
    <w:rsid w:val="008F287B"/>
    <w:rsid w:val="0090271F"/>
    <w:rsid w:val="00902E23"/>
    <w:rsid w:val="00910A6D"/>
    <w:rsid w:val="009114D7"/>
    <w:rsid w:val="009126EE"/>
    <w:rsid w:val="0091348E"/>
    <w:rsid w:val="00917860"/>
    <w:rsid w:val="00917CCB"/>
    <w:rsid w:val="00942EC2"/>
    <w:rsid w:val="0095118D"/>
    <w:rsid w:val="00965C84"/>
    <w:rsid w:val="00966F2B"/>
    <w:rsid w:val="00997D95"/>
    <w:rsid w:val="009A008B"/>
    <w:rsid w:val="009C081D"/>
    <w:rsid w:val="009C6D5C"/>
    <w:rsid w:val="009D37BB"/>
    <w:rsid w:val="009E5EB7"/>
    <w:rsid w:val="009F37B7"/>
    <w:rsid w:val="00A04BE6"/>
    <w:rsid w:val="00A0557D"/>
    <w:rsid w:val="00A065ED"/>
    <w:rsid w:val="00A10F02"/>
    <w:rsid w:val="00A124A5"/>
    <w:rsid w:val="00A164B4"/>
    <w:rsid w:val="00A20381"/>
    <w:rsid w:val="00A26956"/>
    <w:rsid w:val="00A27486"/>
    <w:rsid w:val="00A33351"/>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B386E"/>
    <w:rsid w:val="00AB3AD3"/>
    <w:rsid w:val="00AC6BC6"/>
    <w:rsid w:val="00AD1812"/>
    <w:rsid w:val="00AE65E2"/>
    <w:rsid w:val="00B15449"/>
    <w:rsid w:val="00B15EF2"/>
    <w:rsid w:val="00B24080"/>
    <w:rsid w:val="00B26BFA"/>
    <w:rsid w:val="00B408C8"/>
    <w:rsid w:val="00B76E73"/>
    <w:rsid w:val="00B91EBE"/>
    <w:rsid w:val="00B93086"/>
    <w:rsid w:val="00BA19ED"/>
    <w:rsid w:val="00BA4B8D"/>
    <w:rsid w:val="00BA6A68"/>
    <w:rsid w:val="00BC0F7D"/>
    <w:rsid w:val="00BC470B"/>
    <w:rsid w:val="00BD7D31"/>
    <w:rsid w:val="00BE3255"/>
    <w:rsid w:val="00BE4210"/>
    <w:rsid w:val="00BF128E"/>
    <w:rsid w:val="00BF624D"/>
    <w:rsid w:val="00C01B9C"/>
    <w:rsid w:val="00C03B8C"/>
    <w:rsid w:val="00C03EE4"/>
    <w:rsid w:val="00C048C6"/>
    <w:rsid w:val="00C074DD"/>
    <w:rsid w:val="00C10A24"/>
    <w:rsid w:val="00C1496A"/>
    <w:rsid w:val="00C16188"/>
    <w:rsid w:val="00C255E9"/>
    <w:rsid w:val="00C26803"/>
    <w:rsid w:val="00C26FF6"/>
    <w:rsid w:val="00C32BDC"/>
    <w:rsid w:val="00C33079"/>
    <w:rsid w:val="00C45231"/>
    <w:rsid w:val="00C5496A"/>
    <w:rsid w:val="00C63A0C"/>
    <w:rsid w:val="00C72833"/>
    <w:rsid w:val="00C804D7"/>
    <w:rsid w:val="00C80F1D"/>
    <w:rsid w:val="00C93F40"/>
    <w:rsid w:val="00CA3D0C"/>
    <w:rsid w:val="00CB1B8A"/>
    <w:rsid w:val="00CC0CD3"/>
    <w:rsid w:val="00CC502D"/>
    <w:rsid w:val="00CC6BAB"/>
    <w:rsid w:val="00CE1118"/>
    <w:rsid w:val="00CF1325"/>
    <w:rsid w:val="00CF74A5"/>
    <w:rsid w:val="00D0096F"/>
    <w:rsid w:val="00D35A52"/>
    <w:rsid w:val="00D47CF5"/>
    <w:rsid w:val="00D54A3C"/>
    <w:rsid w:val="00D57972"/>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62CD"/>
    <w:rsid w:val="00E027D4"/>
    <w:rsid w:val="00E02D6C"/>
    <w:rsid w:val="00E06293"/>
    <w:rsid w:val="00E06747"/>
    <w:rsid w:val="00E152D4"/>
    <w:rsid w:val="00E16509"/>
    <w:rsid w:val="00E23B63"/>
    <w:rsid w:val="00E40BC0"/>
    <w:rsid w:val="00E415BC"/>
    <w:rsid w:val="00E44582"/>
    <w:rsid w:val="00E451DD"/>
    <w:rsid w:val="00E539AF"/>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894"/>
    <w:rsid w:val="00F9008D"/>
    <w:rsid w:val="00F914D8"/>
    <w:rsid w:val="00FA1266"/>
    <w:rsid w:val="00FA43ED"/>
    <w:rsid w:val="00FC1192"/>
    <w:rsid w:val="00FC3B46"/>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1523</TotalTime>
  <Pages>32</Pages>
  <Words>46163</Words>
  <Characters>263131</Characters>
  <Application>Microsoft Office Word</Application>
  <DocSecurity>0</DocSecurity>
  <Lines>2192</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135</cp:revision>
  <cp:lastPrinted>2019-02-25T14:05:00Z</cp:lastPrinted>
  <dcterms:created xsi:type="dcterms:W3CDTF">2021-06-11T06:49:00Z</dcterms:created>
  <dcterms:modified xsi:type="dcterms:W3CDTF">2023-03-31T12:23:00Z</dcterms:modified>
</cp:coreProperties>
</file>