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E5778B4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"https://www.3gpp.org/DynaReport/TSG-WG--S5--officials.htm?Itemid=464";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37DE799D" w14:textId="39572573" w:rsidR="008A35FC" w:rsidRDefault="006C7569" w:rsidP="008A35FC">
      <w:pPr>
        <w:pStyle w:val="PL"/>
      </w:pPr>
      <w:r>
        <w:t xml:space="preserve">        from the antenna bearing.";</w:t>
      </w:r>
      <w:r w:rsidR="008A35FC"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38A8ABFF" w:rsidR="006C7569" w:rsidRDefault="006C7569" w:rsidP="006C7569">
      <w:pPr>
        <w:pStyle w:val="PL"/>
      </w:pPr>
      <w:r>
        <w:t xml:space="preserve">        Positive value implies downtilt.";</w:t>
      </w:r>
    </w:p>
    <w:p w14:paraId="1279C9EB" w14:textId="55A27054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26C0CC37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4D670F8E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5CC8F8F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13AC13AE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4B7BAC90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1B4A8A78" w14:textId="5711CEE1" w:rsidR="006C7569" w:rsidRDefault="006C7569" w:rsidP="008A35FC">
      <w:pPr>
        <w:pStyle w:val="PL"/>
      </w:pPr>
      <w:r>
        <w:t xml:space="preserve">        Positive value implies downtilt.";</w:t>
      </w:r>
    </w:p>
    <w:p w14:paraId="5CC58AC8" w14:textId="2BE00383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beamWidth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03ECC363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50F1BE40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0E2FEE2C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541AD0E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(ie: Phi-axis) and vertical/tilt (ie: Theta-axis) beam pointing</w:t>
      </w:r>
    </w:p>
    <w:p w14:paraId="28D8978B" w14:textId="35F3C5C1" w:rsidR="008A35FC" w:rsidRDefault="001000ED" w:rsidP="008A35FC">
      <w:pPr>
        <w:pStyle w:val="PL"/>
      </w:pPr>
      <w:r>
        <w:t xml:space="preserve">        direction and beam width attributes.";</w:t>
      </w:r>
      <w:r w:rsidR="008A35FC"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737DAA" w:rsidRDefault="008A35FC" w:rsidP="008A35FC">
      <w:pPr>
        <w:pStyle w:val="PL"/>
        <w:rPr>
          <w:lang w:val="fr-FR"/>
        </w:rPr>
      </w:pPr>
      <w:r>
        <w:t xml:space="preserve">      </w:t>
      </w:r>
      <w:r w:rsidRPr="00737DAA">
        <w:rPr>
          <w:lang w:val="fr-FR"/>
        </w:rPr>
        <w:t>container attributes {</w:t>
      </w:r>
    </w:p>
    <w:p w14:paraId="7CE6DF0D" w14:textId="77777777" w:rsidR="008A35FC" w:rsidRPr="00737DAA" w:rsidRDefault="008A35FC" w:rsidP="008A35FC">
      <w:pPr>
        <w:pStyle w:val="PL"/>
        <w:rPr>
          <w:lang w:val="fr-FR"/>
        </w:rPr>
      </w:pPr>
      <w:r w:rsidRPr="00737DAA">
        <w:rPr>
          <w:lang w:val="fr-FR"/>
        </w:rPr>
        <w:t xml:space="preserve">        uses BeamGrp;</w:t>
      </w:r>
    </w:p>
    <w:p w14:paraId="4007EA03" w14:textId="77777777" w:rsidR="008A35FC" w:rsidRPr="00737DAA" w:rsidRDefault="008A35FC" w:rsidP="008A35FC">
      <w:pPr>
        <w:pStyle w:val="PL"/>
        <w:rPr>
          <w:lang w:val="fr-FR"/>
        </w:rPr>
      </w:pPr>
      <w:r w:rsidRPr="00737DAA">
        <w:rPr>
          <w:lang w:val="fr-FR"/>
        </w:rPr>
        <w:t xml:space="preserve">      }</w:t>
      </w:r>
    </w:p>
    <w:p w14:paraId="0AA94B56" w14:textId="77777777" w:rsidR="008A35FC" w:rsidRPr="00737DAA" w:rsidRDefault="008A35FC" w:rsidP="008A35FC">
      <w:pPr>
        <w:pStyle w:val="PL"/>
        <w:rPr>
          <w:lang w:val="fr-FR"/>
        </w:rPr>
      </w:pPr>
      <w:r w:rsidRPr="00737DAA">
        <w:rPr>
          <w:lang w:val="fr-FR"/>
        </w:rPr>
        <w:t xml:space="preserve">    }</w:t>
      </w:r>
    </w:p>
    <w:p w14:paraId="1BBBD858" w14:textId="77777777" w:rsidR="008A35FC" w:rsidRPr="00737DAA" w:rsidRDefault="008A35FC" w:rsidP="008A35FC">
      <w:pPr>
        <w:pStyle w:val="PL"/>
        <w:rPr>
          <w:lang w:val="fr-FR"/>
        </w:rPr>
      </w:pPr>
      <w:r w:rsidRPr="00737DAA">
        <w:rPr>
          <w:lang w:val="fr-FR"/>
        </w:rPr>
        <w:lastRenderedPageBreak/>
        <w:t xml:space="preserve">  }</w:t>
      </w:r>
    </w:p>
    <w:p w14:paraId="106760FE" w14:textId="77777777" w:rsidR="008A35FC" w:rsidRPr="00737DAA" w:rsidRDefault="008A35FC" w:rsidP="008A35FC">
      <w:pPr>
        <w:pStyle w:val="PL"/>
        <w:rPr>
          <w:lang w:val="fr-FR"/>
        </w:rPr>
      </w:pPr>
      <w:r w:rsidRPr="00737DAA">
        <w:rPr>
          <w:lang w:val="fr-FR"/>
        </w:rPr>
        <w:t>}</w:t>
      </w:r>
    </w:p>
    <w:p w14:paraId="6900AC83" w14:textId="2CE028BF" w:rsidR="008A35FC" w:rsidRPr="00737DAA" w:rsidRDefault="007A16E2" w:rsidP="008A35FC">
      <w:pPr>
        <w:pStyle w:val="PL"/>
        <w:rPr>
          <w:lang w:val="fr-FR"/>
        </w:rPr>
      </w:pPr>
      <w:r w:rsidRPr="00737DAA">
        <w:rPr>
          <w:lang w:val="fr-FR"/>
        </w:rPr>
        <w:t>&lt;CODE ENDS&gt;</w:t>
      </w:r>
    </w:p>
    <w:p w14:paraId="7B3EAC9E" w14:textId="77777777" w:rsidR="008A35FC" w:rsidRPr="00737DAA" w:rsidRDefault="008A35FC" w:rsidP="008A35FC">
      <w:pPr>
        <w:rPr>
          <w:lang w:val="fr-FR"/>
        </w:rPr>
      </w:pPr>
    </w:p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lastRenderedPageBreak/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lastRenderedPageBreak/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622DF567" w14:textId="77777777" w:rsidR="003F7107" w:rsidRDefault="008A35FC" w:rsidP="003F7107">
      <w:pPr>
        <w:pStyle w:val="PL"/>
      </w:pPr>
      <w:r>
        <w:t xml:space="preserve">      description "DN of the Configurable5QISet that the GNBCUCPFunction supports </w:t>
      </w:r>
    </w:p>
    <w:p w14:paraId="7B4126CB" w14:textId="182C67EE" w:rsidR="008A35FC" w:rsidRDefault="003F7107" w:rsidP="003F7107">
      <w:pPr>
        <w:pStyle w:val="PL"/>
      </w:pPr>
      <w:r>
        <w:t xml:space="preserve">        </w:t>
      </w:r>
      <w:r w:rsidR="008A35FC">
        <w:t>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754A2C55" w14:textId="77777777" w:rsidR="003F7107" w:rsidRDefault="003F7107" w:rsidP="009C081D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3C4AB784" w14:textId="2E6BB6A2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15BB5183" w:rsidR="008A35FC" w:rsidRDefault="00066F1A" w:rsidP="00066F1A">
      <w:pPr>
        <w:pStyle w:val="PL"/>
      </w:pPr>
      <w:r>
        <w:t xml:space="preserve">  }</w:t>
      </w:r>
    </w:p>
    <w:p w14:paraId="4E32BDCB" w14:textId="77777777" w:rsidR="003F7107" w:rsidRDefault="003F7107" w:rsidP="00066F1A">
      <w:pPr>
        <w:pStyle w:val="PL"/>
      </w:pP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bWPSetRef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BWPSet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6A61E540" w14:textId="77777777" w:rsidR="00DA23D7" w:rsidRDefault="00DA23D7" w:rsidP="008A35FC">
      <w:pPr>
        <w:pStyle w:val="PL"/>
      </w:pPr>
      <w:r w:rsidRPr="00DA23D7">
        <w:t xml:space="preserve">  revision 2022-07-28 { reference "CR-0770"; }</w:t>
      </w: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5E37F8" w:rsidRDefault="008A35FC" w:rsidP="008A35FC">
      <w:pPr>
        <w:pStyle w:val="PL"/>
        <w:rPr>
          <w:lang w:val="fr-FR"/>
        </w:rPr>
      </w:pPr>
      <w:r>
        <w:t xml:space="preserve">  </w:t>
      </w:r>
      <w:r w:rsidRPr="005E37F8">
        <w:rPr>
          <w:lang w:val="fr-FR"/>
        </w:rPr>
        <w:t>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 w:rsidRPr="005E37F8">
        <w:rPr>
          <w:lang w:val="fr-FR"/>
        </w:rPr>
        <w:t xml:space="preserve">  </w:t>
      </w:r>
      <w:r>
        <w:t xml:space="preserve">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2145D4ED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RrmPolicySubtree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RrmPolicy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NRCellCU, NRCellDU, GNBCUUPFunction, GNBCUCPFunction, GNBDUFunction</w:t>
      </w:r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RRMPolicyRatio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RRMPolicyRatio. </w:t>
      </w:r>
    </w:p>
    <w:p w14:paraId="26E77A25" w14:textId="77777777" w:rsidR="00DA23D7" w:rsidRDefault="00DA23D7" w:rsidP="00DA23D7">
      <w:pPr>
        <w:pStyle w:val="PL"/>
      </w:pPr>
      <w:r>
        <w:t xml:space="preserve">        RRMPolicyRatio is one realization of abstract RRMPolicy_ IOC. </w:t>
      </w:r>
    </w:p>
    <w:p w14:paraId="194598A3" w14:textId="77777777" w:rsidR="00DA23D7" w:rsidRDefault="00DA23D7" w:rsidP="00DA23D7">
      <w:pPr>
        <w:pStyle w:val="PL"/>
      </w:pPr>
      <w:r>
        <w:t xml:space="preserve">        RRMPolicyRatio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resourceType, rRMPolicyMemberList).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RRMPolicyRatio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rRMPolicyMaxRatio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rRMPolicyMemberList,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'rRMPolicyMaxRatio' values assigned to all RRMPolicyRatio(s)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MangedEntity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rRMPolicyMinRatio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RRMPolicyMemberList,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rRMPolicyMemberList. The sum of the 'rRMPolicyMinRatio'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RRMPolicyRatio(s) name-contained by same MangedEntity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rRMPolicyDedicatedRatio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RRMPolicyMemberList,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'rRMPolicyDedicatedRatio'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RRMPolicyRatio(s) name-contained by same MangedEntity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rRMPolicyMemberList(s) (i.e. the rRMPolicyMemberList(s) defined in </w:t>
      </w:r>
    </w:p>
    <w:p w14:paraId="0AEA3DE4" w14:textId="77777777" w:rsidR="00DA23D7" w:rsidRDefault="00DA23D7" w:rsidP="00DA23D7">
      <w:pPr>
        <w:pStyle w:val="PL"/>
      </w:pPr>
      <w:r>
        <w:t xml:space="preserve">        RRMPolicyRatio(s) name-contained by the same ManagedEntity).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rRMPolicyMemberList.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[rRMPolicyMaxRatio-rRMPolicyMinRatio].</w:t>
      </w:r>
    </w:p>
    <w:p w14:paraId="120B6EFC" w14:textId="77777777" w:rsidR="00DA23D7" w:rsidRDefault="00DA23D7" w:rsidP="00DA23D7">
      <w:pPr>
        <w:pStyle w:val="PL"/>
      </w:pPr>
      <w:r>
        <w:t xml:space="preserve">        - Priortized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RRMPolicyMemberList.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RRMPolicyMemberList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rRMPolicyMemberList(s) (i.e. the rRMPolicyMemberList(s) defined in </w:t>
      </w:r>
    </w:p>
    <w:p w14:paraId="4B050C99" w14:textId="77777777" w:rsidR="00DA23D7" w:rsidRDefault="00DA23D7" w:rsidP="00DA23D7">
      <w:pPr>
        <w:pStyle w:val="PL"/>
      </w:pPr>
      <w:r>
        <w:t xml:space="preserve">        RRMPolicyRatio(s) name-contained by the same ManagedEntity).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[rRMPolicyMinRatio-rRMPolicyDedicatedRatio]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RRMPolicyMemberList.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RRMPolicyMember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[rRMPolicyDedicatedRatio].";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RRMPolicyRatioGrp;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RrmPolicySubtree;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RrmPolicySubtree;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RrmPolicySubtree;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RrmPolicySubtree;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RrmPolicySubtree;</w:t>
      </w:r>
    </w:p>
    <w:p w14:paraId="090CB243" w14:textId="3DBED8D4" w:rsidR="008A35FC" w:rsidRDefault="00DA23D7" w:rsidP="008A35FC">
      <w:pPr>
        <w:pStyle w:val="PL"/>
      </w:pPr>
      <w:r>
        <w:t xml:space="preserve">  }</w:t>
      </w:r>
      <w:r w:rsidR="008A35FC"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>uses RimRSSetGrp;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"https://www.3gpp.org/DynaReport/TSG-WG--S5--officials.htm?Itemid=464";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BWPSet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77777777" w:rsidR="00F83894" w:rsidRDefault="00F83894" w:rsidP="00F83894">
      <w:pPr>
        <w:pStyle w:val="PL"/>
      </w:pPr>
      <w:r>
        <w:t xml:space="preserve">  revision 2022-06-14 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BWPSetGrp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BWPSet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BWPList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BWPSetGrp;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r>
        <w:t>openapi: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r>
        <w:t>externalDocs: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AmfIdentifier: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'AmfIdentifier comprise of amfRegionId, amfSetId and amfPointer'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amfRegionId: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'#/components/schemas/AmfRegionId'</w:t>
      </w:r>
    </w:p>
    <w:p w14:paraId="6370AD51" w14:textId="77777777" w:rsidR="004712BA" w:rsidRDefault="004712BA" w:rsidP="004712BA">
      <w:pPr>
        <w:pStyle w:val="PL"/>
      </w:pPr>
      <w:r>
        <w:t xml:space="preserve">        amfSetId: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'#/components/schemas/AmfSetId'</w:t>
      </w:r>
    </w:p>
    <w:p w14:paraId="7F8D9900" w14:textId="77777777" w:rsidR="004712BA" w:rsidRDefault="004712BA" w:rsidP="004712BA">
      <w:pPr>
        <w:pStyle w:val="PL"/>
      </w:pPr>
      <w:r>
        <w:t xml:space="preserve">        amfPointer: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'#/components/schemas/AmfPointer'</w:t>
      </w:r>
    </w:p>
    <w:p w14:paraId="332C466F" w14:textId="77777777" w:rsidR="004712BA" w:rsidRDefault="004712BA" w:rsidP="004712BA">
      <w:pPr>
        <w:pStyle w:val="PL"/>
      </w:pPr>
      <w:r>
        <w:t xml:space="preserve">    AmfRegionId: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AmfRegionId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AmfSetId: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AmfSetId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AmfPointer: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AmfPointer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IpEndPoint: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'TS28623_GenericNrm.yaml#/components/schemas/TransportProtocol'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NFProfileList: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'#/components/schemas/NFProfile'</w:t>
      </w:r>
    </w:p>
    <w:p w14:paraId="51B0E8B0" w14:textId="77777777" w:rsidR="004712BA" w:rsidRDefault="004712BA" w:rsidP="004712BA">
      <w:pPr>
        <w:pStyle w:val="PL"/>
      </w:pPr>
      <w:r>
        <w:t xml:space="preserve">    NFProfile: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nFInstanceId: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uuid of NF instance</w:t>
      </w:r>
    </w:p>
    <w:p w14:paraId="788E699E" w14:textId="77777777" w:rsidR="004712BA" w:rsidRDefault="004712BA" w:rsidP="004712BA">
      <w:pPr>
        <w:pStyle w:val="PL"/>
      </w:pPr>
      <w:r>
        <w:t xml:space="preserve">        nFType: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092A0A56" w14:textId="77777777" w:rsidR="004712BA" w:rsidRDefault="004712BA" w:rsidP="004712BA">
      <w:pPr>
        <w:pStyle w:val="PL"/>
      </w:pPr>
      <w:r>
        <w:t xml:space="preserve">        nFStatus: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'#/components/schemas/NFStatus'</w:t>
      </w:r>
    </w:p>
    <w:p w14:paraId="72D388BA" w14:textId="77777777" w:rsidR="004712BA" w:rsidRDefault="004712BA" w:rsidP="004712BA">
      <w:pPr>
        <w:pStyle w:val="PL"/>
      </w:pPr>
      <w:r>
        <w:t xml:space="preserve">        plmn: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5309065E" w14:textId="77777777" w:rsidR="004712BA" w:rsidRDefault="004712BA" w:rsidP="004712BA">
      <w:pPr>
        <w:pStyle w:val="PL"/>
      </w:pPr>
      <w:r>
        <w:t xml:space="preserve">        sNssais: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48B167D1" w14:textId="77777777" w:rsidR="004712BA" w:rsidRDefault="004712BA" w:rsidP="004712BA">
      <w:pPr>
        <w:pStyle w:val="PL"/>
      </w:pPr>
      <w:r>
        <w:t xml:space="preserve">        fqdn: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C0CA478" w14:textId="77777777" w:rsidR="004712BA" w:rsidRDefault="004712BA" w:rsidP="004712BA">
      <w:pPr>
        <w:pStyle w:val="PL"/>
      </w:pPr>
      <w:r>
        <w:t xml:space="preserve">        interPlmnFqdn: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544FBB8" w14:textId="77777777" w:rsidR="004712BA" w:rsidRDefault="004712BA" w:rsidP="004712BA">
      <w:pPr>
        <w:pStyle w:val="PL"/>
      </w:pPr>
      <w:r>
        <w:t xml:space="preserve">        nfServices: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'#/components/schemas/NFService'</w:t>
      </w:r>
    </w:p>
    <w:p w14:paraId="4792E810" w14:textId="77777777" w:rsidR="004712BA" w:rsidRDefault="004712BA" w:rsidP="004712BA">
      <w:pPr>
        <w:pStyle w:val="PL"/>
      </w:pPr>
      <w:r>
        <w:t xml:space="preserve">    NFService: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serviceInstanceId: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serviceName: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fqdn: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66A4D27" w14:textId="77777777" w:rsidR="004712BA" w:rsidRDefault="004712BA" w:rsidP="004712BA">
      <w:pPr>
        <w:pStyle w:val="PL"/>
      </w:pPr>
      <w:r>
        <w:t xml:space="preserve">        interPlmnFqdn: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3A3BA14" w14:textId="77777777" w:rsidR="004712BA" w:rsidRDefault="004712BA" w:rsidP="004712BA">
      <w:pPr>
        <w:pStyle w:val="PL"/>
      </w:pPr>
      <w:r>
        <w:t xml:space="preserve">        ipEndPoints: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'#/components/schemas/IpEndPoint'</w:t>
      </w:r>
    </w:p>
    <w:p w14:paraId="06BBE2F2" w14:textId="77777777" w:rsidR="004712BA" w:rsidRDefault="004712BA" w:rsidP="004712BA">
      <w:pPr>
        <w:pStyle w:val="PL"/>
      </w:pPr>
      <w:r>
        <w:t xml:space="preserve">        apiPrfix: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allowedPlmns: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DDD92BD" w14:textId="77777777" w:rsidR="004712BA" w:rsidRDefault="004712BA" w:rsidP="004712BA">
      <w:pPr>
        <w:pStyle w:val="PL"/>
      </w:pPr>
      <w:r>
        <w:t xml:space="preserve">        allowedNfTypes: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3D56B086" w14:textId="77777777" w:rsidR="004712BA" w:rsidRDefault="004712BA" w:rsidP="004712BA">
      <w:pPr>
        <w:pStyle w:val="PL"/>
      </w:pPr>
      <w:r>
        <w:t xml:space="preserve">        allowedNssais: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641485E" w14:textId="77777777" w:rsidR="004712BA" w:rsidRDefault="004712BA" w:rsidP="004712BA">
      <w:pPr>
        <w:pStyle w:val="PL"/>
      </w:pPr>
      <w:r>
        <w:t xml:space="preserve">    NFStatus: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1C38DC81" w14:textId="77777777" w:rsidR="004712BA" w:rsidRDefault="004712BA" w:rsidP="004712BA">
      <w:pPr>
        <w:pStyle w:val="PL"/>
      </w:pPr>
      <w:r>
        <w:t xml:space="preserve">      enum: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CNSIIdList: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'#/components/schemas/CNSIId'</w:t>
      </w:r>
    </w:p>
    <w:p w14:paraId="39740EA2" w14:textId="77777777" w:rsidR="004712BA" w:rsidRDefault="004712BA" w:rsidP="004712BA">
      <w:pPr>
        <w:pStyle w:val="PL"/>
      </w:pPr>
      <w:r>
        <w:t xml:space="preserve">    CNSIId: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TACList: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'TS28541_NrNrm.yaml#/components/schemas/NrTac'</w:t>
      </w:r>
    </w:p>
    <w:p w14:paraId="158A2B5C" w14:textId="77777777" w:rsidR="004712BA" w:rsidRDefault="004712BA" w:rsidP="004712BA">
      <w:pPr>
        <w:pStyle w:val="PL"/>
      </w:pPr>
      <w:r>
        <w:t xml:space="preserve">    WeightFactor: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30C6BF1A" w14:textId="77777777" w:rsidR="004712BA" w:rsidRDefault="004712BA" w:rsidP="004712BA">
      <w:pPr>
        <w:pStyle w:val="PL"/>
      </w:pPr>
      <w:r>
        <w:t xml:space="preserve">    AusfInfo: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nFSrvGroupId: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5C960447" w:rsidR="004712BA" w:rsidRDefault="004712BA" w:rsidP="004712BA">
      <w:pPr>
        <w:pStyle w:val="PL"/>
      </w:pPr>
      <w:r>
        <w:t xml:space="preserve">    </w:t>
      </w:r>
      <w:r w:rsidR="006D5A53" w:rsidRPr="006D5A53">
        <w:t>SupportedDataSet</w:t>
      </w:r>
      <w:r>
        <w:t>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5B3F129D" w14:textId="77777777" w:rsidR="004712BA" w:rsidRDefault="004712BA" w:rsidP="004712BA">
      <w:pPr>
        <w:pStyle w:val="PL"/>
      </w:pPr>
      <w:r>
        <w:t xml:space="preserve">      enum: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6495FD87" w14:textId="77777777" w:rsidR="006D5A53" w:rsidRDefault="004712BA" w:rsidP="006D5A53">
      <w:pPr>
        <w:pStyle w:val="PL"/>
      </w:pPr>
      <w:r>
        <w:t xml:space="preserve">        - APPLICATION</w:t>
      </w:r>
    </w:p>
    <w:p w14:paraId="692C1ACD" w14:textId="77777777" w:rsidR="006D5A53" w:rsidRDefault="006D5A53" w:rsidP="006D5A53">
      <w:pPr>
        <w:pStyle w:val="PL"/>
      </w:pPr>
      <w:r>
        <w:t xml:space="preserve">        - A_PFD</w:t>
      </w:r>
    </w:p>
    <w:p w14:paraId="5C0D26DA" w14:textId="77777777" w:rsidR="006D5A53" w:rsidRDefault="006D5A53" w:rsidP="006D5A53">
      <w:pPr>
        <w:pStyle w:val="PL"/>
      </w:pPr>
      <w:r>
        <w:t xml:space="preserve">        - A_AFTI</w:t>
      </w:r>
    </w:p>
    <w:p w14:paraId="7F98671D" w14:textId="77777777" w:rsidR="006D5A53" w:rsidRDefault="006D5A53" w:rsidP="006D5A53">
      <w:pPr>
        <w:pStyle w:val="PL"/>
      </w:pPr>
      <w:r>
        <w:t xml:space="preserve">        - A_IPTV</w:t>
      </w:r>
    </w:p>
    <w:p w14:paraId="14B8AF49" w14:textId="77777777" w:rsidR="006D5A53" w:rsidRDefault="006D5A53" w:rsidP="006D5A53">
      <w:pPr>
        <w:pStyle w:val="PL"/>
      </w:pPr>
      <w:r>
        <w:t xml:space="preserve">        - A_BDT</w:t>
      </w:r>
    </w:p>
    <w:p w14:paraId="0C293ECB" w14:textId="77777777" w:rsidR="006D5A53" w:rsidRDefault="006D5A53" w:rsidP="006D5A53">
      <w:pPr>
        <w:pStyle w:val="PL"/>
      </w:pPr>
      <w:r>
        <w:t xml:space="preserve">        - A_SPD</w:t>
      </w:r>
    </w:p>
    <w:p w14:paraId="255A98DC" w14:textId="77777777" w:rsidR="006D5A53" w:rsidRPr="004D187E" w:rsidRDefault="006D5A53" w:rsidP="006D5A53">
      <w:pPr>
        <w:pStyle w:val="PL"/>
      </w:pPr>
      <w:r>
        <w:t xml:space="preserve">        </w:t>
      </w:r>
      <w:r w:rsidRPr="004D187E">
        <w:t>- A_EASD</w:t>
      </w:r>
    </w:p>
    <w:p w14:paraId="1FA702B8" w14:textId="77777777" w:rsidR="006D5A53" w:rsidRPr="006D5A53" w:rsidRDefault="006D5A53" w:rsidP="006D5A53">
      <w:pPr>
        <w:pStyle w:val="PL"/>
        <w:rPr>
          <w:lang w:val="es-ES"/>
        </w:rPr>
      </w:pPr>
      <w:r w:rsidRPr="004D187E">
        <w:t xml:space="preserve">        </w:t>
      </w:r>
      <w:r w:rsidRPr="006D5A53">
        <w:rPr>
          <w:lang w:val="es-ES"/>
        </w:rPr>
        <w:t>- A_AMI</w:t>
      </w:r>
    </w:p>
    <w:p w14:paraId="65201BAB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P_UE</w:t>
      </w:r>
    </w:p>
    <w:p w14:paraId="1BD24C42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P_SCD</w:t>
      </w:r>
    </w:p>
    <w:p w14:paraId="6DC45159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P_BDT</w:t>
      </w:r>
    </w:p>
    <w:p w14:paraId="1F71A737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P_PLMNUE</w:t>
      </w:r>
    </w:p>
    <w:p w14:paraId="72668504" w14:textId="6628A166" w:rsidR="004712BA" w:rsidRPr="004D187E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</w:t>
      </w:r>
      <w:r w:rsidRPr="004D187E">
        <w:rPr>
          <w:lang w:val="es-ES"/>
        </w:rPr>
        <w:t>- P_NSSCD</w:t>
      </w:r>
    </w:p>
    <w:p w14:paraId="7F1FB972" w14:textId="77777777" w:rsidR="004712BA" w:rsidRDefault="004712BA" w:rsidP="004712BA">
      <w:pPr>
        <w:pStyle w:val="PL"/>
      </w:pPr>
      <w:r w:rsidRPr="004D187E">
        <w:rPr>
          <w:lang w:val="es-ES"/>
        </w:rPr>
        <w:t xml:space="preserve">    </w:t>
      </w:r>
      <w:r>
        <w:t>NFInfo:</w:t>
      </w:r>
    </w:p>
    <w:p w14:paraId="7F1A3495" w14:textId="77777777" w:rsidR="004712BA" w:rsidRDefault="004712BA" w:rsidP="004712BA">
      <w:pPr>
        <w:pStyle w:val="PL"/>
      </w:pPr>
      <w:r>
        <w:t xml:space="preserve">      oneOf: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'#/components/schemas/AusfInfo'</w:t>
      </w:r>
    </w:p>
    <w:p w14:paraId="68DB4ED5" w14:textId="4483DAE1" w:rsidR="004712BA" w:rsidRDefault="004712BA" w:rsidP="004712BA">
      <w:pPr>
        <w:pStyle w:val="PL"/>
      </w:pPr>
    </w:p>
    <w:p w14:paraId="115F625C" w14:textId="77777777" w:rsidR="004712BA" w:rsidRDefault="004712BA" w:rsidP="004712BA">
      <w:pPr>
        <w:pStyle w:val="PL"/>
      </w:pPr>
      <w:r>
        <w:t xml:space="preserve">    NotificationType: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enum:</w:t>
      </w:r>
    </w:p>
    <w:p w14:paraId="6AEB864E" w14:textId="77777777" w:rsidR="004712BA" w:rsidRPr="004D187E" w:rsidRDefault="004712BA" w:rsidP="004712BA">
      <w:pPr>
        <w:pStyle w:val="PL"/>
      </w:pPr>
      <w:r>
        <w:t xml:space="preserve">        </w:t>
      </w:r>
      <w:r w:rsidRPr="004D187E">
        <w:t xml:space="preserve">-  N1_MESSAGES </w:t>
      </w:r>
    </w:p>
    <w:p w14:paraId="688C52C6" w14:textId="77777777" w:rsidR="004712BA" w:rsidRPr="004D187E" w:rsidRDefault="004712BA" w:rsidP="004712BA">
      <w:pPr>
        <w:pStyle w:val="PL"/>
      </w:pPr>
      <w:r w:rsidRPr="004D187E">
        <w:t xml:space="preserve">        -  N2_INFORMATION</w:t>
      </w:r>
    </w:p>
    <w:p w14:paraId="6A505A42" w14:textId="77777777" w:rsidR="004712BA" w:rsidRPr="004D187E" w:rsidRDefault="004712BA" w:rsidP="004712BA">
      <w:pPr>
        <w:pStyle w:val="PL"/>
      </w:pPr>
      <w:r w:rsidRPr="004D187E"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4D187E"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DefaultNotificationSubscription: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notificationType: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'#/components/schemas/NotificationType'</w:t>
      </w:r>
    </w:p>
    <w:p w14:paraId="0742C245" w14:textId="77777777" w:rsidR="004712BA" w:rsidRDefault="004712BA" w:rsidP="004712BA">
      <w:pPr>
        <w:pStyle w:val="PL"/>
      </w:pPr>
      <w:r>
        <w:t xml:space="preserve">        callbackURI: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boolean</w:t>
      </w:r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boolean</w:t>
      </w:r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ManagedNFProfile: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nfInstanceID: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nfType: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4A044D84" w14:textId="77777777" w:rsidR="004712BA" w:rsidRDefault="004712BA" w:rsidP="004712BA">
      <w:pPr>
        <w:pStyle w:val="PL"/>
      </w:pPr>
      <w:r>
        <w:t xml:space="preserve">        heartbeatTimer: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authzInfo: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hostAddr: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'TS28623_ComDefs.yaml#/components/schemas/HostAddr'</w:t>
      </w:r>
    </w:p>
    <w:p w14:paraId="56559111" w14:textId="77777777" w:rsidR="004712BA" w:rsidRDefault="004712BA" w:rsidP="004712BA">
      <w:pPr>
        <w:pStyle w:val="PL"/>
      </w:pPr>
      <w:r>
        <w:t xml:space="preserve">        allowedPLMNs: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421D6B4E" w14:textId="77777777" w:rsidR="004712BA" w:rsidRDefault="004712BA" w:rsidP="004712BA">
      <w:pPr>
        <w:pStyle w:val="PL"/>
      </w:pPr>
      <w:r>
        <w:t xml:space="preserve">        allowedSNPNs: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'#/components/schemas/SnpnInfo'</w:t>
      </w:r>
    </w:p>
    <w:p w14:paraId="295038BC" w14:textId="77777777" w:rsidR="004712BA" w:rsidRDefault="004712BA" w:rsidP="004712BA">
      <w:pPr>
        <w:pStyle w:val="PL"/>
      </w:pPr>
      <w:r>
        <w:t xml:space="preserve">        allowedNfTypes: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490F7DC0" w14:textId="77777777" w:rsidR="004712BA" w:rsidRDefault="004712BA" w:rsidP="004712BA">
      <w:pPr>
        <w:pStyle w:val="PL"/>
      </w:pPr>
      <w:r>
        <w:t xml:space="preserve">        allowedNfDomains: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allowedNSSAIs: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nFInfo: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'#/components/schemas/NFInfo'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nfSetIdList: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servingScope: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2B9AC101" w14:textId="77777777" w:rsidR="003069D4" w:rsidRDefault="004712BA" w:rsidP="003069D4">
      <w:pPr>
        <w:pStyle w:val="PL"/>
      </w:pPr>
      <w:r>
        <w:t xml:space="preserve">            type: string</w:t>
      </w:r>
    </w:p>
    <w:p w14:paraId="6AEAFC4E" w14:textId="77777777" w:rsidR="003069D4" w:rsidRDefault="003069D4" w:rsidP="003069D4">
      <w:pPr>
        <w:pStyle w:val="PL"/>
      </w:pPr>
      <w:r>
        <w:t xml:space="preserve">        lcHSupportInd:</w:t>
      </w:r>
    </w:p>
    <w:p w14:paraId="53DE3E56" w14:textId="77777777" w:rsidR="003069D4" w:rsidRDefault="003069D4" w:rsidP="003069D4">
      <w:pPr>
        <w:pStyle w:val="PL"/>
      </w:pPr>
      <w:r>
        <w:t xml:space="preserve">          type: boolean</w:t>
      </w:r>
    </w:p>
    <w:p w14:paraId="100A48C7" w14:textId="77777777" w:rsidR="003069D4" w:rsidRDefault="003069D4" w:rsidP="003069D4">
      <w:pPr>
        <w:pStyle w:val="PL"/>
      </w:pPr>
      <w:r>
        <w:t xml:space="preserve">        olcHSupportInd:</w:t>
      </w:r>
    </w:p>
    <w:p w14:paraId="059D35AD" w14:textId="7596C478" w:rsidR="004712BA" w:rsidRDefault="003069D4" w:rsidP="003069D4">
      <w:pPr>
        <w:pStyle w:val="PL"/>
      </w:pPr>
      <w:r>
        <w:t xml:space="preserve">          type: boolean</w:t>
      </w:r>
    </w:p>
    <w:p w14:paraId="7B20EA29" w14:textId="77777777" w:rsidR="004712BA" w:rsidRDefault="004712BA" w:rsidP="004712BA">
      <w:pPr>
        <w:pStyle w:val="PL"/>
      </w:pPr>
      <w:r>
        <w:t xml:space="preserve">        nfSetRecoveryTimeList: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'TS28623_ComDefs.yaml#/components/schemas/DateTime'</w:t>
      </w:r>
    </w:p>
    <w:p w14:paraId="0AD7EE01" w14:textId="77777777" w:rsidR="004712BA" w:rsidRDefault="004712BA" w:rsidP="004712BA">
      <w:pPr>
        <w:pStyle w:val="PL"/>
      </w:pPr>
      <w:r>
        <w:t xml:space="preserve">        scpDomains: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vendorId: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SEPPType: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74213E0B" w14:textId="77777777" w:rsidR="004712BA" w:rsidRDefault="004712BA" w:rsidP="004712BA">
      <w:pPr>
        <w:pStyle w:val="PL"/>
      </w:pPr>
      <w:r>
        <w:t xml:space="preserve">      enum: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SupportedFunc: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SupportedFuncList: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'#/components/schemas/SupportedFunc'</w:t>
      </w:r>
    </w:p>
    <w:p w14:paraId="5ADB6F37" w14:textId="77777777" w:rsidR="004712BA" w:rsidRDefault="004712BA" w:rsidP="004712BA">
      <w:pPr>
        <w:pStyle w:val="PL"/>
      </w:pPr>
      <w:r>
        <w:t xml:space="preserve">    CommModelType: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48D493ED" w14:textId="77777777" w:rsidR="004712BA" w:rsidRDefault="004712BA" w:rsidP="004712BA">
      <w:pPr>
        <w:pStyle w:val="PL"/>
      </w:pPr>
      <w:r>
        <w:t xml:space="preserve">      enum: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CommModel: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groupId: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commModelType: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'#/components/schemas/CommModelType'</w:t>
      </w:r>
    </w:p>
    <w:p w14:paraId="2DACFE8A" w14:textId="77777777" w:rsidR="004712BA" w:rsidRDefault="004712BA" w:rsidP="004712BA">
      <w:pPr>
        <w:pStyle w:val="PL"/>
      </w:pPr>
      <w:r>
        <w:t xml:space="preserve">        targetNFServiceList: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0411BA2C" w14:textId="77777777" w:rsidR="004712BA" w:rsidRDefault="004712BA" w:rsidP="004712BA">
      <w:pPr>
        <w:pStyle w:val="PL"/>
      </w:pPr>
      <w:r>
        <w:t xml:space="preserve">        commModelConfiguration: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CommModelList: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'#/components/schemas/CommModel'</w:t>
      </w:r>
    </w:p>
    <w:p w14:paraId="698FCC49" w14:textId="77777777" w:rsidR="004712BA" w:rsidRDefault="004712BA" w:rsidP="004712BA">
      <w:pPr>
        <w:pStyle w:val="PL"/>
      </w:pPr>
      <w:r>
        <w:t xml:space="preserve">    CapabilityList: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FiveQiDscpMapping: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fiveQIValues: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dscp: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NetworkSliceInfo: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sNSSAI: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04EAA2B3" w14:textId="77777777" w:rsidR="004712BA" w:rsidRDefault="004712BA" w:rsidP="004712BA">
      <w:pPr>
        <w:pStyle w:val="PL"/>
      </w:pPr>
      <w:r>
        <w:t xml:space="preserve">        cNSIId: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'#/components/schemas/CNSIId'</w:t>
      </w:r>
    </w:p>
    <w:p w14:paraId="4B2A3B6A" w14:textId="77777777" w:rsidR="004712BA" w:rsidRDefault="004712BA" w:rsidP="004712BA">
      <w:pPr>
        <w:pStyle w:val="PL"/>
      </w:pPr>
      <w:r>
        <w:t xml:space="preserve">        networkSliceRef: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6DB9D78E" w14:textId="77777777" w:rsidR="004712BA" w:rsidRDefault="004712BA" w:rsidP="004712BA">
      <w:pPr>
        <w:pStyle w:val="PL"/>
      </w:pPr>
      <w:r>
        <w:t xml:space="preserve">    NetworkSliceInfoList: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'#/components/schemas/NetworkSliceInfo'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PacketErrorRate: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GtpUPathDelayThresholdsType: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QFPacketDelayThresholdsType: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thresholdDl: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thresholdUl: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thresholdRtt: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QosData: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qosId: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fiveQIValue: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maxbrUl: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51F391" w14:textId="77777777" w:rsidR="004712BA" w:rsidRDefault="004712BA" w:rsidP="004712BA">
      <w:pPr>
        <w:pStyle w:val="PL"/>
      </w:pPr>
      <w:r>
        <w:t xml:space="preserve">        maxbrDl: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77C861B2" w14:textId="77777777" w:rsidR="004712BA" w:rsidRDefault="004712BA" w:rsidP="004712BA">
      <w:pPr>
        <w:pStyle w:val="PL"/>
      </w:pPr>
      <w:r>
        <w:t xml:space="preserve">        gbrUl: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3513F25D" w14:textId="77777777" w:rsidR="004712BA" w:rsidRDefault="004712BA" w:rsidP="004712BA">
      <w:pPr>
        <w:pStyle w:val="PL"/>
      </w:pPr>
      <w:r>
        <w:t xml:space="preserve">        gbrDl: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629CD4" w14:textId="77777777" w:rsidR="004712BA" w:rsidRDefault="004712BA" w:rsidP="004712BA">
      <w:pPr>
        <w:pStyle w:val="PL"/>
      </w:pPr>
      <w:r>
        <w:t xml:space="preserve">        arp: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qosNotificationControl:</w:t>
      </w:r>
    </w:p>
    <w:p w14:paraId="674FE966" w14:textId="77777777" w:rsidR="004712BA" w:rsidRDefault="004712BA" w:rsidP="004712BA">
      <w:pPr>
        <w:pStyle w:val="PL"/>
      </w:pPr>
      <w:r>
        <w:t xml:space="preserve">          type: boolean</w:t>
      </w:r>
    </w:p>
    <w:p w14:paraId="7FB9CF88" w14:textId="77777777" w:rsidR="004712BA" w:rsidRDefault="004712BA" w:rsidP="004712BA">
      <w:pPr>
        <w:pStyle w:val="PL"/>
      </w:pPr>
      <w:r>
        <w:t xml:space="preserve">        reflectiveQos:</w:t>
      </w:r>
    </w:p>
    <w:p w14:paraId="165BA0AD" w14:textId="77777777" w:rsidR="004712BA" w:rsidRDefault="004712BA" w:rsidP="004712BA">
      <w:pPr>
        <w:pStyle w:val="PL"/>
      </w:pPr>
      <w:r>
        <w:t xml:space="preserve">          type: boolean</w:t>
      </w:r>
    </w:p>
    <w:p w14:paraId="542FC185" w14:textId="77777777" w:rsidR="004712BA" w:rsidRDefault="004712BA" w:rsidP="004712BA">
      <w:pPr>
        <w:pStyle w:val="PL"/>
      </w:pPr>
      <w:r>
        <w:t xml:space="preserve">        sharingKeyDl: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sharingKeyUl: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maxPacketLossRateDl: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12B42F8" w14:textId="77777777" w:rsidR="004712BA" w:rsidRDefault="004712BA" w:rsidP="004712BA">
      <w:pPr>
        <w:pStyle w:val="PL"/>
      </w:pPr>
      <w:r>
        <w:t xml:space="preserve">        maxPacketLossRateUl: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68EF151" w14:textId="77777777" w:rsidR="004712BA" w:rsidRDefault="004712BA" w:rsidP="004712BA">
      <w:pPr>
        <w:pStyle w:val="PL"/>
      </w:pPr>
      <w:r>
        <w:t xml:space="preserve">        extMaxDataBurstVol: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QosDataList: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'#/components/schemas/QosData'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SteeringMode: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steerModeValue: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'TS29571_CommonData.yaml#/components/schemas/AccessTypeRm'</w:t>
      </w:r>
    </w:p>
    <w:p w14:paraId="76B32E25" w14:textId="77777777" w:rsidR="004712BA" w:rsidRDefault="004712BA" w:rsidP="004712BA">
      <w:pPr>
        <w:pStyle w:val="PL"/>
      </w:pPr>
      <w:r>
        <w:t xml:space="preserve">        threeGLoad: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00261D50" w14:textId="77777777" w:rsidR="004712BA" w:rsidRDefault="004712BA" w:rsidP="004712BA">
      <w:pPr>
        <w:pStyle w:val="PL"/>
      </w:pPr>
      <w:r>
        <w:t xml:space="preserve">        prioAcc: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TrafficControlData: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tcId: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flowStatus: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redirectInfo: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addRedirectInfo: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minItems: 1</w:t>
      </w:r>
    </w:p>
    <w:p w14:paraId="664F553C" w14:textId="77777777" w:rsidR="004712BA" w:rsidRDefault="004712BA" w:rsidP="004712BA">
      <w:pPr>
        <w:pStyle w:val="PL"/>
      </w:pPr>
      <w:r>
        <w:t xml:space="preserve">        muteNotif:</w:t>
      </w:r>
    </w:p>
    <w:p w14:paraId="0C85DE8E" w14:textId="77777777" w:rsidR="004712BA" w:rsidRDefault="004712BA" w:rsidP="004712BA">
      <w:pPr>
        <w:pStyle w:val="PL"/>
      </w:pPr>
      <w:r>
        <w:t xml:space="preserve">          type: boolean</w:t>
      </w:r>
    </w:p>
    <w:p w14:paraId="06B79574" w14:textId="77777777" w:rsidR="004712BA" w:rsidRDefault="004712BA" w:rsidP="004712BA">
      <w:pPr>
        <w:pStyle w:val="PL"/>
      </w:pPr>
      <w:r>
        <w:t xml:space="preserve">        trafficSteeringPolIdDl: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trafficSteeringPolIdUl: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routeToLocs: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'TS29571_CommonData.yaml#/components/schemas/RouteToLocation'</w:t>
      </w:r>
    </w:p>
    <w:p w14:paraId="2F861057" w14:textId="77777777" w:rsidR="004712BA" w:rsidRDefault="004712BA" w:rsidP="004712BA">
      <w:pPr>
        <w:pStyle w:val="PL"/>
      </w:pPr>
      <w:r>
        <w:t xml:space="preserve">        traffCorreInd:</w:t>
      </w:r>
    </w:p>
    <w:p w14:paraId="452D9EB0" w14:textId="77777777" w:rsidR="004712BA" w:rsidRDefault="004712BA" w:rsidP="004712BA">
      <w:pPr>
        <w:pStyle w:val="PL"/>
      </w:pPr>
      <w:r>
        <w:t xml:space="preserve">          type: boolean</w:t>
      </w:r>
    </w:p>
    <w:p w14:paraId="022DB1EA" w14:textId="77777777" w:rsidR="004712BA" w:rsidRDefault="004712BA" w:rsidP="004712BA">
      <w:pPr>
        <w:pStyle w:val="PL"/>
      </w:pPr>
      <w:r>
        <w:t xml:space="preserve">        upPathChgEvent: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steerFun: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steerModeDl: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589E264E" w14:textId="77777777" w:rsidR="004712BA" w:rsidRDefault="004712BA" w:rsidP="004712BA">
      <w:pPr>
        <w:pStyle w:val="PL"/>
      </w:pPr>
      <w:r>
        <w:t xml:space="preserve">        steerModeUl: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4B2E9FEE" w14:textId="77777777" w:rsidR="004712BA" w:rsidRDefault="004712BA" w:rsidP="004712BA">
      <w:pPr>
        <w:pStyle w:val="PL"/>
      </w:pPr>
      <w:r>
        <w:t xml:space="preserve">        mulAccCtrl: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snssaiList: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'#/components/schemas/SnssaiList'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TrafficControlDataList: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'#/components/schemas/TrafficControlData'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PccRule: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pccRuleId: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flowInfoList: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applicationId: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appDescriptor: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contentVersion: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4FCA1EFD" w14:textId="77777777" w:rsidR="004712BA" w:rsidRDefault="004712BA" w:rsidP="004712BA">
      <w:pPr>
        <w:pStyle w:val="PL"/>
      </w:pPr>
      <w:r>
        <w:t xml:space="preserve">        afSigProtocol: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isAppRelocatable:</w:t>
      </w:r>
    </w:p>
    <w:p w14:paraId="4557DA70" w14:textId="77777777" w:rsidR="004712BA" w:rsidRDefault="004712BA" w:rsidP="004712BA">
      <w:pPr>
        <w:pStyle w:val="PL"/>
      </w:pPr>
      <w:r>
        <w:t xml:space="preserve">          type: boolean</w:t>
      </w:r>
    </w:p>
    <w:p w14:paraId="5663D068" w14:textId="77777777" w:rsidR="004712BA" w:rsidRDefault="004712BA" w:rsidP="004712BA">
      <w:pPr>
        <w:pStyle w:val="PL"/>
      </w:pPr>
      <w:r>
        <w:t xml:space="preserve">        isUeAddrPreserved:</w:t>
      </w:r>
    </w:p>
    <w:p w14:paraId="4E3EF7D4" w14:textId="77777777" w:rsidR="004712BA" w:rsidRDefault="004712BA" w:rsidP="004712BA">
      <w:pPr>
        <w:pStyle w:val="PL"/>
      </w:pPr>
      <w:r>
        <w:t xml:space="preserve">          type: boolean</w:t>
      </w:r>
    </w:p>
    <w:p w14:paraId="60B655E2" w14:textId="77777777" w:rsidR="004712BA" w:rsidRDefault="004712BA" w:rsidP="004712BA">
      <w:pPr>
        <w:pStyle w:val="PL"/>
      </w:pPr>
      <w:r>
        <w:t xml:space="preserve">        qosData: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44EE30EF" w14:textId="77777777" w:rsidR="004712BA" w:rsidRDefault="004712BA" w:rsidP="004712BA">
      <w:pPr>
        <w:pStyle w:val="PL"/>
      </w:pPr>
      <w:r>
        <w:t xml:space="preserve">        altQosParams: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5371877C" w14:textId="77777777" w:rsidR="004712BA" w:rsidRDefault="004712BA" w:rsidP="004712BA">
      <w:pPr>
        <w:pStyle w:val="PL"/>
      </w:pPr>
      <w:r>
        <w:t xml:space="preserve">        trafficControlData: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'#/components/schemas/TrafficControlDataList'</w:t>
      </w:r>
    </w:p>
    <w:p w14:paraId="0395B366" w14:textId="77777777" w:rsidR="004712BA" w:rsidRDefault="004712BA" w:rsidP="004712BA">
      <w:pPr>
        <w:pStyle w:val="PL"/>
      </w:pPr>
      <w:r>
        <w:t xml:space="preserve">        conditionData: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tscaiInputDl: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tscaiInputUl: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SnssaiInfo: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plmnInfo: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'TS28541_NrNrm.yaml#/components/schemas/PlmnInfo'</w:t>
      </w:r>
    </w:p>
    <w:p w14:paraId="4606B588" w14:textId="77777777" w:rsidR="004712BA" w:rsidRDefault="004712BA" w:rsidP="004712BA">
      <w:pPr>
        <w:pStyle w:val="PL"/>
      </w:pPr>
      <w:r>
        <w:t xml:space="preserve">        administrativeState: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'TS28623_ComDefs.yaml#/components/schemas/AdministrativeState'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NsacfInfoSnssai: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SnssaiInfo: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'#/components/schemas/SnssaiInfo'</w:t>
      </w:r>
    </w:p>
    <w:p w14:paraId="2F434193" w14:textId="77777777" w:rsidR="004712BA" w:rsidRDefault="004712BA" w:rsidP="004712BA">
      <w:pPr>
        <w:pStyle w:val="PL"/>
      </w:pPr>
      <w:r>
        <w:t xml:space="preserve">        isSubjectToNsac:</w:t>
      </w:r>
    </w:p>
    <w:p w14:paraId="42377879" w14:textId="77777777" w:rsidR="004712BA" w:rsidRDefault="004712BA" w:rsidP="004712BA">
      <w:pPr>
        <w:pStyle w:val="PL"/>
      </w:pPr>
      <w:r>
        <w:t xml:space="preserve">          type: boolean</w:t>
      </w:r>
    </w:p>
    <w:p w14:paraId="65158C27" w14:textId="77777777" w:rsidR="004712BA" w:rsidRDefault="004712BA" w:rsidP="004712BA">
      <w:pPr>
        <w:pStyle w:val="PL"/>
      </w:pPr>
      <w:r>
        <w:t xml:space="preserve">        maxNumberofUEs: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eACMode: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enum: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activeEacThreshhold: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deactiveEacThreshhold: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numberofUEs: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uEIdList: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maxNumberofPDUSessions: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NRTACRange: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nRTACstart: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nRTACend: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nRTACpattern: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TaiRange: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plmnId: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C6E8C77" w14:textId="77777777" w:rsidR="004712BA" w:rsidRDefault="004712BA" w:rsidP="004712BA">
      <w:pPr>
        <w:pStyle w:val="PL"/>
      </w:pPr>
      <w:r>
        <w:t xml:space="preserve">        nRTACRangelist: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'#/components/schemas/NRTACRange'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GUAMInfo: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pLMNId: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79E946DC" w14:textId="77777777" w:rsidR="004712BA" w:rsidRDefault="004712BA" w:rsidP="004712BA">
      <w:pPr>
        <w:pStyle w:val="PL"/>
      </w:pPr>
      <w:r>
        <w:t xml:space="preserve">          aMFIdentifier: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SupportedBMOList: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ECSAddrConfigInfo: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DnnSmfInfoItem: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dnn: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dnaiList: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SNssaiSmfInfoItem: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sNSSAI: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746CAB2A" w14:textId="77777777" w:rsidR="004712BA" w:rsidRDefault="004712BA" w:rsidP="004712BA">
      <w:pPr>
        <w:pStyle w:val="PL"/>
      </w:pPr>
      <w:r>
        <w:t xml:space="preserve">        dnnSmfInfoList: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'#/components/schemas/DnnSmfInfoItem'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IpAddr: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enum: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UPFConnectionInfo: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uPFIpAddress: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uPFRef: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2568F282" w14:textId="77777777" w:rsidR="004712BA" w:rsidRDefault="004712BA" w:rsidP="004712BA">
      <w:pPr>
        <w:pStyle w:val="PL"/>
      </w:pPr>
      <w:r>
        <w:t xml:space="preserve">    SnssaiList: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'TS28541_NrNrm.yaml#/components/schemas/Snssai'</w:t>
      </w:r>
    </w:p>
    <w:p w14:paraId="4242FAD7" w14:textId="77777777" w:rsidR="004712BA" w:rsidRDefault="004712BA" w:rsidP="004712BA">
      <w:pPr>
        <w:pStyle w:val="PL"/>
      </w:pPr>
      <w:r>
        <w:t xml:space="preserve">    SnpnId: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'TS28623_ComDefs.yaml#/components/schemas/Mcc'</w:t>
      </w:r>
    </w:p>
    <w:p w14:paraId="7065FE19" w14:textId="77777777" w:rsidR="004712BA" w:rsidRDefault="004712BA" w:rsidP="004712BA">
      <w:pPr>
        <w:pStyle w:val="PL"/>
      </w:pPr>
      <w:r>
        <w:t xml:space="preserve">        mnc: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'TS28623_ComDefs.yaml#/components/schemas/Mnc'</w:t>
      </w:r>
    </w:p>
    <w:p w14:paraId="7C0A68B6" w14:textId="77777777" w:rsidR="004712BA" w:rsidRDefault="004712BA" w:rsidP="004712BA">
      <w:pPr>
        <w:pStyle w:val="PL"/>
      </w:pPr>
      <w:r>
        <w:t xml:space="preserve">        nid: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SnpnInfo: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snpnId: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'#/components/schemas/SnpnId'</w:t>
      </w:r>
    </w:p>
    <w:p w14:paraId="0D27EAC6" w14:textId="77777777" w:rsidR="004712BA" w:rsidRDefault="004712BA" w:rsidP="004712BA">
      <w:pPr>
        <w:pStyle w:val="PL"/>
      </w:pPr>
      <w:r>
        <w:t xml:space="preserve">        snssai: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288803DD" w14:textId="77777777" w:rsidR="004712BA" w:rsidRDefault="004712BA" w:rsidP="004712BA">
      <w:pPr>
        <w:pStyle w:val="PL"/>
      </w:pPr>
      <w:r>
        <w:t xml:space="preserve">    TaiList: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38B60CAB" w14:textId="335D2DAA" w:rsidR="003E76B5" w:rsidRDefault="004712BA" w:rsidP="003E76B5">
      <w:pPr>
        <w:pStyle w:val="PL"/>
      </w:pPr>
      <w:r>
        <w:t xml:space="preserve">        $ref: 'TS28541_NrNrm.yaml#/components/schemas/Tai' </w:t>
      </w:r>
    </w:p>
    <w:p w14:paraId="6CA6A2D7" w14:textId="77777777" w:rsidR="006D5A53" w:rsidRDefault="006D5A53" w:rsidP="006D5A53">
      <w:pPr>
        <w:pStyle w:val="PL"/>
      </w:pPr>
    </w:p>
    <w:p w14:paraId="4FC20558" w14:textId="77777777" w:rsidR="006D5A53" w:rsidRDefault="006D5A53" w:rsidP="006D5A53">
      <w:pPr>
        <w:pStyle w:val="PL"/>
      </w:pPr>
      <w:r>
        <w:t xml:space="preserve">    SupiRange:</w:t>
      </w:r>
    </w:p>
    <w:p w14:paraId="6153E8E5" w14:textId="77777777" w:rsidR="006D5A53" w:rsidRDefault="006D5A53" w:rsidP="006D5A53">
      <w:pPr>
        <w:pStyle w:val="PL"/>
      </w:pPr>
      <w:r>
        <w:t xml:space="preserve">      type: object</w:t>
      </w:r>
    </w:p>
    <w:p w14:paraId="6B1A708E" w14:textId="77777777" w:rsidR="006D5A53" w:rsidRDefault="006D5A53" w:rsidP="006D5A53">
      <w:pPr>
        <w:pStyle w:val="PL"/>
      </w:pPr>
      <w:r>
        <w:t xml:space="preserve">      properties:</w:t>
      </w:r>
    </w:p>
    <w:p w14:paraId="705CEFD8" w14:textId="77777777" w:rsidR="006D5A53" w:rsidRDefault="006D5A53" w:rsidP="006D5A53">
      <w:pPr>
        <w:pStyle w:val="PL"/>
      </w:pPr>
      <w:r>
        <w:t xml:space="preserve">        start:</w:t>
      </w:r>
    </w:p>
    <w:p w14:paraId="386A1FD7" w14:textId="77777777" w:rsidR="006D5A53" w:rsidRDefault="006D5A53" w:rsidP="006D5A53">
      <w:pPr>
        <w:pStyle w:val="PL"/>
      </w:pPr>
      <w:r>
        <w:t xml:space="preserve">          type: string</w:t>
      </w:r>
    </w:p>
    <w:p w14:paraId="5A544402" w14:textId="77777777" w:rsidR="006D5A53" w:rsidRDefault="006D5A53" w:rsidP="006D5A53">
      <w:pPr>
        <w:pStyle w:val="PL"/>
      </w:pPr>
      <w:r>
        <w:t xml:space="preserve">        end:</w:t>
      </w:r>
    </w:p>
    <w:p w14:paraId="6DC1F6D0" w14:textId="77777777" w:rsidR="006D5A53" w:rsidRDefault="006D5A53" w:rsidP="006D5A53">
      <w:pPr>
        <w:pStyle w:val="PL"/>
      </w:pPr>
      <w:r>
        <w:t xml:space="preserve">          type: string</w:t>
      </w:r>
    </w:p>
    <w:p w14:paraId="45266D97" w14:textId="77777777" w:rsidR="006D5A53" w:rsidRDefault="006D5A53" w:rsidP="006D5A53">
      <w:pPr>
        <w:pStyle w:val="PL"/>
      </w:pPr>
      <w:r>
        <w:t xml:space="preserve">        pattern:</w:t>
      </w:r>
    </w:p>
    <w:p w14:paraId="6E472693" w14:textId="77777777" w:rsidR="006D5A53" w:rsidRDefault="006D5A53" w:rsidP="006D5A53">
      <w:pPr>
        <w:pStyle w:val="PL"/>
      </w:pPr>
      <w:r>
        <w:t xml:space="preserve">          type: string</w:t>
      </w:r>
    </w:p>
    <w:p w14:paraId="3A9FC4BF" w14:textId="77777777" w:rsidR="006D5A53" w:rsidRDefault="006D5A53" w:rsidP="006D5A53">
      <w:pPr>
        <w:pStyle w:val="PL"/>
      </w:pPr>
      <w:r>
        <w:t xml:space="preserve">    IdentityRange:</w:t>
      </w:r>
    </w:p>
    <w:p w14:paraId="1E4BAA3B" w14:textId="77777777" w:rsidR="006D5A53" w:rsidRDefault="006D5A53" w:rsidP="006D5A53">
      <w:pPr>
        <w:pStyle w:val="PL"/>
      </w:pPr>
      <w:r>
        <w:t xml:space="preserve">      type: object</w:t>
      </w:r>
    </w:p>
    <w:p w14:paraId="57CE60EA" w14:textId="77777777" w:rsidR="006D5A53" w:rsidRDefault="006D5A53" w:rsidP="006D5A53">
      <w:pPr>
        <w:pStyle w:val="PL"/>
      </w:pPr>
      <w:r>
        <w:t xml:space="preserve">      properties:</w:t>
      </w:r>
    </w:p>
    <w:p w14:paraId="2368D5CA" w14:textId="77777777" w:rsidR="006D5A53" w:rsidRDefault="006D5A53" w:rsidP="006D5A53">
      <w:pPr>
        <w:pStyle w:val="PL"/>
      </w:pPr>
      <w:r>
        <w:t xml:space="preserve">        start:</w:t>
      </w:r>
    </w:p>
    <w:p w14:paraId="07DE65A0" w14:textId="77777777" w:rsidR="006D5A53" w:rsidRDefault="006D5A53" w:rsidP="006D5A53">
      <w:pPr>
        <w:pStyle w:val="PL"/>
      </w:pPr>
      <w:r>
        <w:t xml:space="preserve">          type: string</w:t>
      </w:r>
    </w:p>
    <w:p w14:paraId="79ED6A49" w14:textId="77777777" w:rsidR="006D5A53" w:rsidRDefault="006D5A53" w:rsidP="006D5A53">
      <w:pPr>
        <w:pStyle w:val="PL"/>
      </w:pPr>
      <w:r>
        <w:t xml:space="preserve">        end:</w:t>
      </w:r>
    </w:p>
    <w:p w14:paraId="24137772" w14:textId="77777777" w:rsidR="006D5A53" w:rsidRDefault="006D5A53" w:rsidP="006D5A53">
      <w:pPr>
        <w:pStyle w:val="PL"/>
      </w:pPr>
      <w:r>
        <w:t xml:space="preserve">          type: string</w:t>
      </w:r>
    </w:p>
    <w:p w14:paraId="19DA0CE2" w14:textId="77777777" w:rsidR="006D5A53" w:rsidRDefault="006D5A53" w:rsidP="006D5A53">
      <w:pPr>
        <w:pStyle w:val="PL"/>
      </w:pPr>
      <w:r>
        <w:t xml:space="preserve">        pattern:</w:t>
      </w:r>
    </w:p>
    <w:p w14:paraId="5D2D03FB" w14:textId="77777777" w:rsidR="006D5A53" w:rsidRDefault="006D5A53" w:rsidP="006D5A53">
      <w:pPr>
        <w:pStyle w:val="PL"/>
      </w:pPr>
      <w:r>
        <w:t xml:space="preserve">          type: string</w:t>
      </w:r>
    </w:p>
    <w:p w14:paraId="22FE91C5" w14:textId="77777777" w:rsidR="006D5A53" w:rsidRDefault="006D5A53" w:rsidP="006D5A53">
      <w:pPr>
        <w:pStyle w:val="PL"/>
      </w:pPr>
      <w:r>
        <w:t xml:space="preserve">    SharedDataIdRange:</w:t>
      </w:r>
    </w:p>
    <w:p w14:paraId="1B2B0763" w14:textId="77777777" w:rsidR="006D5A53" w:rsidRDefault="006D5A53" w:rsidP="006D5A53">
      <w:pPr>
        <w:pStyle w:val="PL"/>
      </w:pPr>
      <w:r>
        <w:t xml:space="preserve">      type: object</w:t>
      </w:r>
    </w:p>
    <w:p w14:paraId="5CC72C1E" w14:textId="77777777" w:rsidR="006D5A53" w:rsidRDefault="006D5A53" w:rsidP="006D5A53">
      <w:pPr>
        <w:pStyle w:val="PL"/>
      </w:pPr>
      <w:r>
        <w:t xml:space="preserve">      properties:</w:t>
      </w:r>
    </w:p>
    <w:p w14:paraId="5FF45BDB" w14:textId="77777777" w:rsidR="006D5A53" w:rsidRDefault="006D5A53" w:rsidP="006D5A53">
      <w:pPr>
        <w:pStyle w:val="PL"/>
      </w:pPr>
      <w:r>
        <w:t xml:space="preserve">        pattern:</w:t>
      </w:r>
    </w:p>
    <w:p w14:paraId="3C74BC0C" w14:textId="77777777" w:rsidR="006D5A53" w:rsidRDefault="006D5A53" w:rsidP="006D5A53">
      <w:pPr>
        <w:pStyle w:val="PL"/>
      </w:pPr>
      <w:r>
        <w:t xml:space="preserve">          type: string</w:t>
      </w:r>
    </w:p>
    <w:p w14:paraId="655EE9E1" w14:textId="77777777" w:rsidR="006D5A53" w:rsidRDefault="006D5A53" w:rsidP="006D5A53">
      <w:pPr>
        <w:pStyle w:val="PL"/>
      </w:pPr>
      <w:r>
        <w:t xml:space="preserve">    SupiRangeList:</w:t>
      </w:r>
    </w:p>
    <w:p w14:paraId="053F4E8F" w14:textId="77777777" w:rsidR="006D5A53" w:rsidRDefault="006D5A53" w:rsidP="006D5A53">
      <w:pPr>
        <w:pStyle w:val="PL"/>
      </w:pPr>
      <w:r>
        <w:t xml:space="preserve">      type: array</w:t>
      </w:r>
    </w:p>
    <w:p w14:paraId="68B5740D" w14:textId="77777777" w:rsidR="006D5A53" w:rsidRDefault="006D5A53" w:rsidP="006D5A53">
      <w:pPr>
        <w:pStyle w:val="PL"/>
      </w:pPr>
      <w:r>
        <w:t xml:space="preserve">      items:</w:t>
      </w:r>
    </w:p>
    <w:p w14:paraId="14320818" w14:textId="77777777" w:rsidR="006D5A53" w:rsidRDefault="006D5A53" w:rsidP="006D5A53">
      <w:pPr>
        <w:pStyle w:val="PL"/>
      </w:pPr>
      <w:r>
        <w:t xml:space="preserve">        $ref: '#/components/schemas/SupiRange'</w:t>
      </w:r>
    </w:p>
    <w:p w14:paraId="5E6D2D60" w14:textId="77777777" w:rsidR="006D5A53" w:rsidRDefault="006D5A53" w:rsidP="006D5A53">
      <w:pPr>
        <w:pStyle w:val="PL"/>
      </w:pPr>
      <w:r>
        <w:t xml:space="preserve">    IdentityRangeList:</w:t>
      </w:r>
    </w:p>
    <w:p w14:paraId="1D729F9B" w14:textId="77777777" w:rsidR="006D5A53" w:rsidRDefault="006D5A53" w:rsidP="006D5A53">
      <w:pPr>
        <w:pStyle w:val="PL"/>
      </w:pPr>
      <w:r>
        <w:t xml:space="preserve">      type: array</w:t>
      </w:r>
    </w:p>
    <w:p w14:paraId="5161CE15" w14:textId="77777777" w:rsidR="006D5A53" w:rsidRDefault="006D5A53" w:rsidP="006D5A53">
      <w:pPr>
        <w:pStyle w:val="PL"/>
      </w:pPr>
      <w:r>
        <w:t xml:space="preserve">      items:</w:t>
      </w:r>
    </w:p>
    <w:p w14:paraId="302BCE20" w14:textId="77777777" w:rsidR="006D5A53" w:rsidRDefault="006D5A53" w:rsidP="006D5A53">
      <w:pPr>
        <w:pStyle w:val="PL"/>
      </w:pPr>
      <w:r>
        <w:t xml:space="preserve">        $ref: '#/components/schemas/IdentityRange'</w:t>
      </w:r>
    </w:p>
    <w:p w14:paraId="1B8F7AF1" w14:textId="77777777" w:rsidR="006D5A53" w:rsidRDefault="006D5A53" w:rsidP="006D5A53">
      <w:pPr>
        <w:pStyle w:val="PL"/>
      </w:pPr>
      <w:r>
        <w:t xml:space="preserve">    SupportedDataSetList:</w:t>
      </w:r>
    </w:p>
    <w:p w14:paraId="6A6C36CE" w14:textId="77777777" w:rsidR="006D5A53" w:rsidRDefault="006D5A53" w:rsidP="006D5A53">
      <w:pPr>
        <w:pStyle w:val="PL"/>
      </w:pPr>
      <w:r>
        <w:t xml:space="preserve">      type: array</w:t>
      </w:r>
    </w:p>
    <w:p w14:paraId="547F7312" w14:textId="77777777" w:rsidR="006D5A53" w:rsidRDefault="006D5A53" w:rsidP="006D5A53">
      <w:pPr>
        <w:pStyle w:val="PL"/>
      </w:pPr>
      <w:r>
        <w:t xml:space="preserve">      items:</w:t>
      </w:r>
    </w:p>
    <w:p w14:paraId="386E6B81" w14:textId="77777777" w:rsidR="006D5A53" w:rsidRDefault="006D5A53" w:rsidP="006D5A53">
      <w:pPr>
        <w:pStyle w:val="PL"/>
      </w:pPr>
      <w:r>
        <w:t xml:space="preserve">        $ref: '#/components/schemas/SupportedDataSet'</w:t>
      </w:r>
    </w:p>
    <w:p w14:paraId="7F1F1843" w14:textId="77777777" w:rsidR="006D5A53" w:rsidRDefault="006D5A53" w:rsidP="006D5A53">
      <w:pPr>
        <w:pStyle w:val="PL"/>
      </w:pPr>
      <w:r>
        <w:t xml:space="preserve">    SharedDataIdRangeList:</w:t>
      </w:r>
    </w:p>
    <w:p w14:paraId="66F2D1D3" w14:textId="77777777" w:rsidR="006D5A53" w:rsidRDefault="006D5A53" w:rsidP="006D5A53">
      <w:pPr>
        <w:pStyle w:val="PL"/>
      </w:pPr>
      <w:r>
        <w:t xml:space="preserve">      type: array</w:t>
      </w:r>
    </w:p>
    <w:p w14:paraId="0C6885DD" w14:textId="77777777" w:rsidR="006D5A53" w:rsidRDefault="006D5A53" w:rsidP="006D5A53">
      <w:pPr>
        <w:pStyle w:val="PL"/>
      </w:pPr>
      <w:r>
        <w:t xml:space="preserve">      items:</w:t>
      </w:r>
    </w:p>
    <w:p w14:paraId="712A3BB5" w14:textId="32830286" w:rsidR="00E06747" w:rsidRPr="0093205A" w:rsidRDefault="006D5A53" w:rsidP="00E06747">
      <w:pPr>
        <w:pStyle w:val="PL"/>
        <w:rPr>
          <w:lang w:val="en-US"/>
        </w:rPr>
      </w:pPr>
      <w:r>
        <w:t xml:space="preserve">        $ref: '#/components/schemas/SharedDataIdRange'</w:t>
      </w:r>
      <w:r w:rsidR="00E06747" w:rsidRPr="0093205A">
        <w:rPr>
          <w:lang w:val="en-US"/>
        </w:rPr>
        <w:t xml:space="preserve">    SupiRange:</w:t>
      </w:r>
    </w:p>
    <w:p w14:paraId="7C4191A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7A7D9A17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3F8D703F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start:</w:t>
      </w:r>
    </w:p>
    <w:p w14:paraId="3017FF8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23B27AF8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end:</w:t>
      </w:r>
    </w:p>
    <w:p w14:paraId="112433EB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34E87E3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pattern:</w:t>
      </w:r>
    </w:p>
    <w:p w14:paraId="563EAE2A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3DAC653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IdentityRange:</w:t>
      </w:r>
    </w:p>
    <w:p w14:paraId="19B3AE4C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1D325FBF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308FD677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start:</w:t>
      </w:r>
    </w:p>
    <w:p w14:paraId="19234FE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7ABDEF84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end:</w:t>
      </w:r>
    </w:p>
    <w:p w14:paraId="639A9289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3BF48E13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pattern:</w:t>
      </w:r>
    </w:p>
    <w:p w14:paraId="2FFB55DB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58197C10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InternalGroupIdRange:</w:t>
      </w:r>
    </w:p>
    <w:p w14:paraId="64B952EB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34AEEACC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35725D64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start:</w:t>
      </w:r>
    </w:p>
    <w:p w14:paraId="7F759187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5C5CDDD4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end:</w:t>
      </w:r>
    </w:p>
    <w:p w14:paraId="71B6FC88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1402EA8A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pattern:</w:t>
      </w:r>
    </w:p>
    <w:p w14:paraId="4EEC70CC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5FB01295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SuciInfo:</w:t>
      </w:r>
    </w:p>
    <w:p w14:paraId="00C5BB1E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3CA8315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1B797601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routingInds: </w:t>
      </w:r>
    </w:p>
    <w:p w14:paraId="1DB0C76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array</w:t>
      </w:r>
    </w:p>
    <w:p w14:paraId="21DF69E1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items:</w:t>
      </w:r>
    </w:p>
    <w:p w14:paraId="12EDA8F2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  type: string</w:t>
      </w:r>
    </w:p>
    <w:p w14:paraId="4276F4FA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hNwPubKeyIds:</w:t>
      </w:r>
    </w:p>
    <w:p w14:paraId="68A0E2F9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array</w:t>
      </w:r>
    </w:p>
    <w:p w14:paraId="7F306795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items:</w:t>
      </w:r>
    </w:p>
    <w:p w14:paraId="7F02CC5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  type: integer</w:t>
      </w:r>
    </w:p>
    <w:p w14:paraId="29671B20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SuciInfoList:</w:t>
      </w:r>
    </w:p>
    <w:p w14:paraId="73886088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array</w:t>
      </w:r>
    </w:p>
    <w:p w14:paraId="51EC2D4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items:</w:t>
      </w:r>
    </w:p>
    <w:p w14:paraId="6C92D263" w14:textId="77777777" w:rsidR="00E06747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$ref: '#/components/schemas/SuciInfo'</w:t>
      </w:r>
    </w:p>
    <w:p w14:paraId="579E23FD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SupiRangeList:</w:t>
      </w:r>
    </w:p>
    <w:p w14:paraId="68D77CD8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2DDD65CD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21974291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'#/components/schemas/SupiRange'</w:t>
      </w:r>
    </w:p>
    <w:p w14:paraId="42E16707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IdentityRangeList:</w:t>
      </w:r>
    </w:p>
    <w:p w14:paraId="5C3A53C7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44ACEA23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389F0952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'#/components/schemas/IdentityRange'</w:t>
      </w:r>
    </w:p>
    <w:p w14:paraId="48356901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InternalGroupIdRangeList:</w:t>
      </w:r>
    </w:p>
    <w:p w14:paraId="440A1983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5281A1BD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52269FC2" w14:textId="77777777" w:rsidR="00E06747" w:rsidRPr="004213E2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'#/components/schemas/InternalGroupIdRange'</w:t>
      </w:r>
    </w:p>
    <w:p w14:paraId="164C89B5" w14:textId="77777777" w:rsidR="00C01B9C" w:rsidRPr="00C45641" w:rsidRDefault="00C01B9C" w:rsidP="00C01B9C">
      <w:pPr>
        <w:pStyle w:val="PL"/>
      </w:pPr>
      <w:r w:rsidRPr="00C45641">
        <w:t xml:space="preserve">    SupiRange:</w:t>
      </w:r>
    </w:p>
    <w:p w14:paraId="114B9B01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1C863C53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64C4F027" w14:textId="77777777" w:rsidR="00C01B9C" w:rsidRPr="00C45641" w:rsidRDefault="00C01B9C" w:rsidP="00C01B9C">
      <w:pPr>
        <w:pStyle w:val="PL"/>
      </w:pPr>
      <w:r w:rsidRPr="00C45641">
        <w:t xml:space="preserve">        start:</w:t>
      </w:r>
    </w:p>
    <w:p w14:paraId="723DE441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4B6A7485" w14:textId="77777777" w:rsidR="00C01B9C" w:rsidRPr="00C45641" w:rsidRDefault="00C01B9C" w:rsidP="00C01B9C">
      <w:pPr>
        <w:pStyle w:val="PL"/>
      </w:pPr>
      <w:r w:rsidRPr="00C45641">
        <w:t xml:space="preserve">        end:</w:t>
      </w:r>
    </w:p>
    <w:p w14:paraId="4E04E32A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2C8B9BB9" w14:textId="77777777" w:rsidR="00C01B9C" w:rsidRPr="00C45641" w:rsidRDefault="00C01B9C" w:rsidP="00C01B9C">
      <w:pPr>
        <w:pStyle w:val="PL"/>
      </w:pPr>
      <w:r w:rsidRPr="00C45641">
        <w:t xml:space="preserve">        pattern:</w:t>
      </w:r>
    </w:p>
    <w:p w14:paraId="02E1DD68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2DF7800D" w14:textId="77777777" w:rsidR="00C01B9C" w:rsidRPr="00C45641" w:rsidRDefault="00C01B9C" w:rsidP="00C01B9C">
      <w:pPr>
        <w:pStyle w:val="PL"/>
      </w:pPr>
      <w:r w:rsidRPr="00C45641">
        <w:t xml:space="preserve">    IdentityRange:</w:t>
      </w:r>
    </w:p>
    <w:p w14:paraId="0AF83F15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7098B043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2CAEFDEA" w14:textId="77777777" w:rsidR="00C01B9C" w:rsidRPr="00C45641" w:rsidRDefault="00C01B9C" w:rsidP="00C01B9C">
      <w:pPr>
        <w:pStyle w:val="PL"/>
      </w:pPr>
      <w:r w:rsidRPr="00C45641">
        <w:t xml:space="preserve">        start:</w:t>
      </w:r>
    </w:p>
    <w:p w14:paraId="504FD259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21458018" w14:textId="77777777" w:rsidR="00C01B9C" w:rsidRPr="00C45641" w:rsidRDefault="00C01B9C" w:rsidP="00C01B9C">
      <w:pPr>
        <w:pStyle w:val="PL"/>
      </w:pPr>
      <w:r w:rsidRPr="00C45641">
        <w:t xml:space="preserve">        end:</w:t>
      </w:r>
    </w:p>
    <w:p w14:paraId="024FD172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4B22A2C8" w14:textId="77777777" w:rsidR="00C01B9C" w:rsidRPr="00C45641" w:rsidRDefault="00C01B9C" w:rsidP="00C01B9C">
      <w:pPr>
        <w:pStyle w:val="PL"/>
      </w:pPr>
      <w:r w:rsidRPr="00C45641">
        <w:t xml:space="preserve">        pattern:</w:t>
      </w:r>
    </w:p>
    <w:p w14:paraId="0ACBBE7C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45574DC6" w14:textId="77777777" w:rsidR="00C01B9C" w:rsidRPr="00C45641" w:rsidRDefault="00C01B9C" w:rsidP="00C01B9C">
      <w:pPr>
        <w:pStyle w:val="PL"/>
      </w:pPr>
      <w:r w:rsidRPr="00C45641">
        <w:t xml:space="preserve">    ProseCapability:</w:t>
      </w:r>
    </w:p>
    <w:p w14:paraId="414F7DA5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2193FF2E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45B15231" w14:textId="77777777" w:rsidR="00C01B9C" w:rsidRPr="00C45641" w:rsidRDefault="00C01B9C" w:rsidP="00C01B9C">
      <w:pPr>
        <w:pStyle w:val="PL"/>
      </w:pPr>
      <w:r w:rsidRPr="00C45641">
        <w:t xml:space="preserve">        proseDirectDiscovey:</w:t>
      </w:r>
    </w:p>
    <w:p w14:paraId="3EAAEA68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3DEF71FF" w14:textId="77777777" w:rsidR="00C01B9C" w:rsidRPr="00C45641" w:rsidRDefault="00C01B9C" w:rsidP="00C01B9C">
      <w:pPr>
        <w:pStyle w:val="PL"/>
      </w:pPr>
      <w:r w:rsidRPr="00C45641">
        <w:t xml:space="preserve">        proseDirectCommunication:</w:t>
      </w:r>
    </w:p>
    <w:p w14:paraId="25F511CA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45B8372B" w14:textId="77777777" w:rsidR="00C01B9C" w:rsidRPr="00C45641" w:rsidRDefault="00C01B9C" w:rsidP="00C01B9C">
      <w:pPr>
        <w:pStyle w:val="PL"/>
      </w:pPr>
      <w:r w:rsidRPr="00C45641">
        <w:t xml:space="preserve">        proseL2UetoNetworkRelay:</w:t>
      </w:r>
    </w:p>
    <w:p w14:paraId="47293CB8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140B3F5B" w14:textId="77777777" w:rsidR="00C01B9C" w:rsidRPr="00C45641" w:rsidRDefault="00C01B9C" w:rsidP="00C01B9C">
      <w:pPr>
        <w:pStyle w:val="PL"/>
      </w:pPr>
      <w:r w:rsidRPr="00C45641">
        <w:t xml:space="preserve">        proseL3UetoNetworkRelay:</w:t>
      </w:r>
    </w:p>
    <w:p w14:paraId="0E8A37BD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6789118B" w14:textId="77777777" w:rsidR="00C01B9C" w:rsidRPr="00C45641" w:rsidRDefault="00C01B9C" w:rsidP="00C01B9C">
      <w:pPr>
        <w:pStyle w:val="PL"/>
      </w:pPr>
      <w:r w:rsidRPr="00C45641">
        <w:t xml:space="preserve">        proseL2RemoteUe:</w:t>
      </w:r>
    </w:p>
    <w:p w14:paraId="1072F111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2496DE69" w14:textId="77777777" w:rsidR="00C01B9C" w:rsidRPr="00C45641" w:rsidRDefault="00C01B9C" w:rsidP="00C01B9C">
      <w:pPr>
        <w:pStyle w:val="PL"/>
      </w:pPr>
      <w:r w:rsidRPr="00C45641">
        <w:t xml:space="preserve">        proseL3RemoteUe:</w:t>
      </w:r>
    </w:p>
    <w:p w14:paraId="4ADF35B0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701B8F14" w14:textId="77777777" w:rsidR="00C01B9C" w:rsidRPr="00C45641" w:rsidRDefault="00C01B9C" w:rsidP="00C01B9C">
      <w:pPr>
        <w:pStyle w:val="PL"/>
      </w:pPr>
      <w:r w:rsidRPr="00C45641">
        <w:t xml:space="preserve">    V2xCapability:</w:t>
      </w:r>
    </w:p>
    <w:p w14:paraId="6C4CF2EA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5F0FF690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0272E063" w14:textId="77777777" w:rsidR="00C01B9C" w:rsidRPr="00C45641" w:rsidRDefault="00C01B9C" w:rsidP="00C01B9C">
      <w:pPr>
        <w:pStyle w:val="PL"/>
      </w:pPr>
      <w:r w:rsidRPr="00C45641">
        <w:t xml:space="preserve">        lteV2x:</w:t>
      </w:r>
    </w:p>
    <w:p w14:paraId="0C16E2ED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650C50F9" w14:textId="77777777" w:rsidR="00C01B9C" w:rsidRPr="00C45641" w:rsidRDefault="00C01B9C" w:rsidP="00C01B9C">
      <w:pPr>
        <w:pStyle w:val="PL"/>
      </w:pPr>
      <w:r w:rsidRPr="00C45641">
        <w:t xml:space="preserve">        nrV2x:</w:t>
      </w:r>
    </w:p>
    <w:p w14:paraId="248B5E1B" w14:textId="77777777" w:rsidR="00C01B9C" w:rsidRPr="00C45641" w:rsidRDefault="00C01B9C" w:rsidP="00C01B9C">
      <w:pPr>
        <w:pStyle w:val="PL"/>
      </w:pPr>
      <w:r w:rsidRPr="00C45641">
        <w:t xml:space="preserve">          type: boolean</w:t>
      </w:r>
    </w:p>
    <w:p w14:paraId="11A5ED74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SupiRangeList:</w:t>
      </w:r>
    </w:p>
    <w:p w14:paraId="25934519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1DCE8E46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1834E421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'#/components/schemas/SupiRange'</w:t>
      </w:r>
    </w:p>
    <w:p w14:paraId="40209184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IdentityRangeList:</w:t>
      </w:r>
    </w:p>
    <w:p w14:paraId="3C7B5264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62148D35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497A2403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'#/components/schemas/IdentityRange'</w:t>
      </w:r>
    </w:p>
    <w:p w14:paraId="3B10CF5E" w14:textId="77777777" w:rsidR="003E76B5" w:rsidRDefault="003E76B5" w:rsidP="003E76B5">
      <w:pPr>
        <w:pStyle w:val="PL"/>
      </w:pPr>
    </w:p>
    <w:p w14:paraId="0EF01B6C" w14:textId="77777777" w:rsidR="003E76B5" w:rsidRDefault="003E76B5" w:rsidP="003E76B5">
      <w:pPr>
        <w:pStyle w:val="PL"/>
      </w:pPr>
      <w:r>
        <w:t xml:space="preserve">    InterfaceUpfInfoItem:</w:t>
      </w:r>
    </w:p>
    <w:p w14:paraId="2C58C2A5" w14:textId="77777777" w:rsidR="003E76B5" w:rsidRDefault="003E76B5" w:rsidP="003E76B5">
      <w:pPr>
        <w:pStyle w:val="PL"/>
      </w:pPr>
      <w:r>
        <w:t xml:space="preserve">      type: object</w:t>
      </w:r>
    </w:p>
    <w:p w14:paraId="6430078F" w14:textId="77777777" w:rsidR="003E76B5" w:rsidRDefault="003E76B5" w:rsidP="003E76B5">
      <w:pPr>
        <w:pStyle w:val="PL"/>
      </w:pPr>
      <w:r>
        <w:t xml:space="preserve">      properties:</w:t>
      </w:r>
    </w:p>
    <w:p w14:paraId="219EEE10" w14:textId="77777777" w:rsidR="003E76B5" w:rsidRDefault="003E76B5" w:rsidP="003E76B5">
      <w:pPr>
        <w:pStyle w:val="PL"/>
      </w:pPr>
      <w:r>
        <w:t xml:space="preserve">        interfaceType:</w:t>
      </w:r>
    </w:p>
    <w:p w14:paraId="691FB1FA" w14:textId="77777777" w:rsidR="003E76B5" w:rsidRDefault="003E76B5" w:rsidP="003E76B5">
      <w:pPr>
        <w:pStyle w:val="PL"/>
      </w:pPr>
      <w:r>
        <w:t xml:space="preserve">          type: string</w:t>
      </w:r>
    </w:p>
    <w:p w14:paraId="7FFBBFAC" w14:textId="77777777" w:rsidR="003E76B5" w:rsidRDefault="003E76B5" w:rsidP="003E76B5">
      <w:pPr>
        <w:pStyle w:val="PL"/>
      </w:pPr>
      <w:r>
        <w:t xml:space="preserve">          enum:</w:t>
      </w:r>
    </w:p>
    <w:p w14:paraId="77F53359" w14:textId="77777777" w:rsidR="003E76B5" w:rsidRDefault="003E76B5" w:rsidP="003E76B5">
      <w:pPr>
        <w:pStyle w:val="PL"/>
      </w:pPr>
      <w:r>
        <w:t xml:space="preserve">            - IPV4ENDPOINTADDRESSES</w:t>
      </w:r>
    </w:p>
    <w:p w14:paraId="14BFE5EE" w14:textId="77777777" w:rsidR="003E76B5" w:rsidRDefault="003E76B5" w:rsidP="003E76B5">
      <w:pPr>
        <w:pStyle w:val="PL"/>
      </w:pPr>
      <w:r>
        <w:t xml:space="preserve">            - IPV6ENDPOINTADDRESSES</w:t>
      </w:r>
    </w:p>
    <w:p w14:paraId="20E49409" w14:textId="77777777" w:rsidR="003E76B5" w:rsidRDefault="003E76B5" w:rsidP="003E76B5">
      <w:pPr>
        <w:pStyle w:val="PL"/>
      </w:pPr>
      <w:r>
        <w:t xml:space="preserve">            - FQDN</w:t>
      </w:r>
    </w:p>
    <w:p w14:paraId="7C0FD610" w14:textId="77777777" w:rsidR="003E76B5" w:rsidRDefault="003E76B5" w:rsidP="003E76B5">
      <w:pPr>
        <w:pStyle w:val="PL"/>
      </w:pPr>
      <w:r>
        <w:t xml:space="preserve">        ipv4EndpointAddresses:</w:t>
      </w:r>
    </w:p>
    <w:p w14:paraId="069417E1" w14:textId="77777777" w:rsidR="003E76B5" w:rsidRDefault="003E76B5" w:rsidP="003E76B5">
      <w:pPr>
        <w:pStyle w:val="PL"/>
      </w:pPr>
      <w:r>
        <w:t xml:space="preserve">          $ref: 'TS28623_ComDefs.yaml#/components/schemas/Ipv4Addr'</w:t>
      </w:r>
    </w:p>
    <w:p w14:paraId="7A64D426" w14:textId="77777777" w:rsidR="003E76B5" w:rsidRDefault="003E76B5" w:rsidP="003E76B5">
      <w:pPr>
        <w:pStyle w:val="PL"/>
      </w:pPr>
      <w:r>
        <w:t xml:space="preserve">        ipv6EndpointAddresses:</w:t>
      </w:r>
    </w:p>
    <w:p w14:paraId="092BA59A" w14:textId="77777777" w:rsidR="003E76B5" w:rsidRDefault="003E76B5" w:rsidP="003E76B5">
      <w:pPr>
        <w:pStyle w:val="PL"/>
      </w:pPr>
      <w:r>
        <w:t xml:space="preserve">          $ref: 'TS28623_ComDefs.yaml#/components/schemas/Ipv6Addr'</w:t>
      </w:r>
    </w:p>
    <w:p w14:paraId="6A7CB8B8" w14:textId="77777777" w:rsidR="003E76B5" w:rsidRDefault="003E76B5" w:rsidP="003E76B5">
      <w:pPr>
        <w:pStyle w:val="PL"/>
      </w:pPr>
      <w:r>
        <w:t xml:space="preserve">        fqdn:</w:t>
      </w:r>
    </w:p>
    <w:p w14:paraId="4DC75863" w14:textId="77777777" w:rsidR="003E76B5" w:rsidRDefault="003E76B5" w:rsidP="003E76B5">
      <w:pPr>
        <w:pStyle w:val="PL"/>
      </w:pPr>
      <w:r>
        <w:t xml:space="preserve">          $ref: 'TS28623_ComDefs.yaml#/components/schemas/Fqdn'</w:t>
      </w:r>
    </w:p>
    <w:p w14:paraId="7396BD3B" w14:textId="77777777" w:rsidR="003E76B5" w:rsidRDefault="003E76B5" w:rsidP="003E76B5">
      <w:pPr>
        <w:pStyle w:val="PL"/>
      </w:pPr>
      <w:r>
        <w:t xml:space="preserve">        networkInstance:</w:t>
      </w:r>
    </w:p>
    <w:p w14:paraId="78E67684" w14:textId="77777777" w:rsidR="003E76B5" w:rsidRDefault="003E76B5" w:rsidP="003E76B5">
      <w:pPr>
        <w:pStyle w:val="PL"/>
      </w:pPr>
      <w:r>
        <w:t xml:space="preserve">          type: string</w:t>
      </w:r>
    </w:p>
    <w:p w14:paraId="3C5DB059" w14:textId="77777777" w:rsidR="003E76B5" w:rsidRDefault="003E76B5" w:rsidP="003E76B5">
      <w:pPr>
        <w:pStyle w:val="PL"/>
      </w:pPr>
    </w:p>
    <w:p w14:paraId="71430CB0" w14:textId="77777777" w:rsidR="003E76B5" w:rsidRDefault="003E76B5" w:rsidP="003E76B5">
      <w:pPr>
        <w:pStyle w:val="PL"/>
      </w:pPr>
      <w:r>
        <w:t xml:space="preserve">    AtsssCapability:</w:t>
      </w:r>
    </w:p>
    <w:p w14:paraId="344AAB48" w14:textId="77777777" w:rsidR="003E76B5" w:rsidRDefault="003E76B5" w:rsidP="003E76B5">
      <w:pPr>
        <w:pStyle w:val="PL"/>
      </w:pPr>
      <w:r>
        <w:t xml:space="preserve">      type: object</w:t>
      </w:r>
    </w:p>
    <w:p w14:paraId="2F99C000" w14:textId="77777777" w:rsidR="003E76B5" w:rsidRDefault="003E76B5" w:rsidP="003E76B5">
      <w:pPr>
        <w:pStyle w:val="PL"/>
      </w:pPr>
      <w:r>
        <w:t xml:space="preserve">      properties:</w:t>
      </w:r>
    </w:p>
    <w:p w14:paraId="3867877B" w14:textId="77777777" w:rsidR="003E76B5" w:rsidRDefault="003E76B5" w:rsidP="003E76B5">
      <w:pPr>
        <w:pStyle w:val="PL"/>
      </w:pPr>
      <w:r>
        <w:t xml:space="preserve">        atsssLL:</w:t>
      </w:r>
    </w:p>
    <w:p w14:paraId="76C55E76" w14:textId="77777777" w:rsidR="003E76B5" w:rsidRDefault="003E76B5" w:rsidP="003E76B5">
      <w:pPr>
        <w:pStyle w:val="PL"/>
      </w:pPr>
      <w:r>
        <w:t xml:space="preserve">          type: boolean</w:t>
      </w:r>
    </w:p>
    <w:p w14:paraId="0CC5BA79" w14:textId="77777777" w:rsidR="003E76B5" w:rsidRDefault="003E76B5" w:rsidP="003E76B5">
      <w:pPr>
        <w:pStyle w:val="PL"/>
      </w:pPr>
      <w:r>
        <w:t xml:space="preserve">        mptcp:</w:t>
      </w:r>
    </w:p>
    <w:p w14:paraId="188F7320" w14:textId="77777777" w:rsidR="003E76B5" w:rsidRDefault="003E76B5" w:rsidP="003E76B5">
      <w:pPr>
        <w:pStyle w:val="PL"/>
      </w:pPr>
      <w:r>
        <w:t xml:space="preserve">          type: boolean</w:t>
      </w:r>
    </w:p>
    <w:p w14:paraId="52404AD2" w14:textId="77777777" w:rsidR="003E76B5" w:rsidRDefault="003E76B5" w:rsidP="003E76B5">
      <w:pPr>
        <w:pStyle w:val="PL"/>
      </w:pPr>
      <w:r>
        <w:t xml:space="preserve">        rttWithoutPmf:</w:t>
      </w:r>
    </w:p>
    <w:p w14:paraId="07833CF9" w14:textId="77777777" w:rsidR="003E76B5" w:rsidRDefault="003E76B5" w:rsidP="003E76B5">
      <w:pPr>
        <w:pStyle w:val="PL"/>
      </w:pPr>
      <w:r>
        <w:t xml:space="preserve">          type: boolean</w:t>
      </w:r>
    </w:p>
    <w:p w14:paraId="50C6D866" w14:textId="77777777" w:rsidR="003E76B5" w:rsidRDefault="003E76B5" w:rsidP="003E76B5">
      <w:pPr>
        <w:pStyle w:val="PL"/>
      </w:pPr>
    </w:p>
    <w:p w14:paraId="7768A6E1" w14:textId="77777777" w:rsidR="003E76B5" w:rsidRDefault="003E76B5" w:rsidP="003E76B5">
      <w:pPr>
        <w:pStyle w:val="PL"/>
      </w:pPr>
      <w:r>
        <w:t xml:space="preserve">    IpInterface:</w:t>
      </w:r>
    </w:p>
    <w:p w14:paraId="04D7002D" w14:textId="77777777" w:rsidR="003E76B5" w:rsidRDefault="003E76B5" w:rsidP="003E76B5">
      <w:pPr>
        <w:pStyle w:val="PL"/>
      </w:pPr>
      <w:r>
        <w:t xml:space="preserve">      type: object</w:t>
      </w:r>
    </w:p>
    <w:p w14:paraId="472E6A55" w14:textId="77777777" w:rsidR="003E76B5" w:rsidRDefault="003E76B5" w:rsidP="003E76B5">
      <w:pPr>
        <w:pStyle w:val="PL"/>
      </w:pPr>
      <w:r>
        <w:t xml:space="preserve">      properties:</w:t>
      </w:r>
    </w:p>
    <w:p w14:paraId="5AB20A41" w14:textId="77777777" w:rsidR="003E76B5" w:rsidRDefault="003E76B5" w:rsidP="003E76B5">
      <w:pPr>
        <w:pStyle w:val="PL"/>
      </w:pPr>
      <w:r>
        <w:t xml:space="preserve">        ipv4EndpointAddresses:</w:t>
      </w:r>
    </w:p>
    <w:p w14:paraId="7B405579" w14:textId="77777777" w:rsidR="003E76B5" w:rsidRDefault="003E76B5" w:rsidP="003E76B5">
      <w:pPr>
        <w:pStyle w:val="PL"/>
      </w:pPr>
      <w:r>
        <w:t xml:space="preserve">          $ref: 'TS28623_ComDefs.yaml#/components/schemas/Ipv4Addr'</w:t>
      </w:r>
    </w:p>
    <w:p w14:paraId="6E1BF871" w14:textId="77777777" w:rsidR="003E76B5" w:rsidRDefault="003E76B5" w:rsidP="003E76B5">
      <w:pPr>
        <w:pStyle w:val="PL"/>
      </w:pPr>
      <w:r>
        <w:t xml:space="preserve">        ipv6EndpointAddresses:</w:t>
      </w:r>
    </w:p>
    <w:p w14:paraId="4217000F" w14:textId="77777777" w:rsidR="003E76B5" w:rsidRDefault="003E76B5" w:rsidP="003E76B5">
      <w:pPr>
        <w:pStyle w:val="PL"/>
      </w:pPr>
      <w:r>
        <w:t xml:space="preserve">          $ref: 'TS28623_ComDefs.yaml#/components/schemas/Ipv6Addr'</w:t>
      </w:r>
    </w:p>
    <w:p w14:paraId="076A26C7" w14:textId="77777777" w:rsidR="003E76B5" w:rsidRDefault="003E76B5" w:rsidP="003E76B5">
      <w:pPr>
        <w:pStyle w:val="PL"/>
      </w:pPr>
      <w:r>
        <w:t xml:space="preserve">        fqdn:</w:t>
      </w:r>
    </w:p>
    <w:p w14:paraId="4B6EAD97" w14:textId="0E5E6648" w:rsidR="004712BA" w:rsidRDefault="003E76B5" w:rsidP="003E76B5">
      <w:pPr>
        <w:pStyle w:val="PL"/>
      </w:pPr>
      <w:r>
        <w:t xml:space="preserve">          $ref: 'TS28623_ComDefs.yaml#/components/schemas/Fqdn'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ProvMnS:</w:t>
      </w:r>
    </w:p>
    <w:p w14:paraId="303ADBC1" w14:textId="77777777" w:rsidR="004712BA" w:rsidRDefault="004712BA" w:rsidP="004712BA">
      <w:pPr>
        <w:pStyle w:val="PL"/>
      </w:pPr>
      <w:r>
        <w:t xml:space="preserve">      oneOf: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SubNetwork: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ManagedElement: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SubNetwork-Single:</w:t>
      </w:r>
    </w:p>
    <w:p w14:paraId="7ED44F02" w14:textId="77777777" w:rsidR="004712BA" w:rsidRDefault="004712BA" w:rsidP="004712BA">
      <w:pPr>
        <w:pStyle w:val="PL"/>
      </w:pPr>
      <w:r>
        <w:t xml:space="preserve">      allOf: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allOf: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'TS28623_GenericNrm.yaml#/components/schemas/SubNetwork-Attr'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'TS28623_GenericNrm.yaml#/components/schemas/SubNetwork-ncO'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SubNetwork: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66C7BAB2" w14:textId="77777777" w:rsidR="004712BA" w:rsidRDefault="004712BA" w:rsidP="004712BA">
      <w:pPr>
        <w:pStyle w:val="PL"/>
      </w:pPr>
      <w:r>
        <w:t xml:space="preserve">            ManagedElement: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6A1FA95" w14:textId="77777777" w:rsidR="004712BA" w:rsidRDefault="004712BA" w:rsidP="004712BA">
      <w:pPr>
        <w:pStyle w:val="PL"/>
      </w:pPr>
      <w:r>
        <w:t xml:space="preserve">            ExternalAmfFunction: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'#/components/schemas/ExternalAmfFunction-Multiple'</w:t>
      </w:r>
    </w:p>
    <w:p w14:paraId="411E967D" w14:textId="77777777" w:rsidR="004712BA" w:rsidRDefault="004712BA" w:rsidP="004712BA">
      <w:pPr>
        <w:pStyle w:val="PL"/>
      </w:pPr>
      <w:r>
        <w:t xml:space="preserve">            ExternalNrfFunction: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'#/components/schemas/ExternalNrfFunction-Multiple'</w:t>
      </w:r>
    </w:p>
    <w:p w14:paraId="4616086C" w14:textId="77777777" w:rsidR="004712BA" w:rsidRDefault="004712BA" w:rsidP="004712BA">
      <w:pPr>
        <w:pStyle w:val="PL"/>
      </w:pPr>
      <w:r>
        <w:t xml:space="preserve">            ExternalNssfFunction: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'#/components/schemas/ExternalNssfFunction-Multiple'</w:t>
      </w:r>
    </w:p>
    <w:p w14:paraId="05C1C79D" w14:textId="77777777" w:rsidR="004712BA" w:rsidRDefault="004712BA" w:rsidP="004712BA">
      <w:pPr>
        <w:pStyle w:val="PL"/>
      </w:pPr>
      <w:r>
        <w:t xml:space="preserve">            AmfSet: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'#/components/schemas/AmfSet-Multiple'</w:t>
      </w:r>
    </w:p>
    <w:p w14:paraId="67BBEFD3" w14:textId="77777777" w:rsidR="004712BA" w:rsidRDefault="004712BA" w:rsidP="004712BA">
      <w:pPr>
        <w:pStyle w:val="PL"/>
      </w:pPr>
      <w:r>
        <w:t xml:space="preserve">            AmfRegion: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'#/components/schemas/AmfRegion-Multiple'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EcmConnectionInfo: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ManagedElement-Single:</w:t>
      </w:r>
    </w:p>
    <w:p w14:paraId="22B3586A" w14:textId="77777777" w:rsidR="004712BA" w:rsidRDefault="004712BA" w:rsidP="004712BA">
      <w:pPr>
        <w:pStyle w:val="PL"/>
      </w:pPr>
      <w:r>
        <w:t xml:space="preserve">      allOf: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allOf: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'TS28623_GenericNrm.yaml#/components/schemas/ManagedElement-ncO'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AmfFunction: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'#/components/schemas/AmfFunction-Multiple'</w:t>
      </w:r>
    </w:p>
    <w:p w14:paraId="5FC8C21B" w14:textId="77777777" w:rsidR="004712BA" w:rsidRDefault="004712BA" w:rsidP="004712BA">
      <w:pPr>
        <w:pStyle w:val="PL"/>
      </w:pPr>
      <w:r>
        <w:t xml:space="preserve">            SmfFunction: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'#/components/schemas/SmfFunction-Multiple'</w:t>
      </w:r>
    </w:p>
    <w:p w14:paraId="1C6631E0" w14:textId="77777777" w:rsidR="004712BA" w:rsidRDefault="004712BA" w:rsidP="004712BA">
      <w:pPr>
        <w:pStyle w:val="PL"/>
      </w:pPr>
      <w:r>
        <w:t xml:space="preserve">            UpfFunction: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'#/components/schemas/UpfFunction-Multiple'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PcfFunction: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'#/components/schemas/PcfFunction-Multiple'</w:t>
      </w:r>
    </w:p>
    <w:p w14:paraId="4E9B762D" w14:textId="77777777" w:rsidR="004712BA" w:rsidRDefault="004712BA" w:rsidP="004712BA">
      <w:pPr>
        <w:pStyle w:val="PL"/>
      </w:pPr>
      <w:r>
        <w:t xml:space="preserve">            AusfFunction: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'#/components/schemas/AusfFunction-Multiple'</w:t>
      </w:r>
    </w:p>
    <w:p w14:paraId="6473C423" w14:textId="77777777" w:rsidR="004712BA" w:rsidRDefault="004712BA" w:rsidP="004712BA">
      <w:pPr>
        <w:pStyle w:val="PL"/>
      </w:pPr>
      <w:r>
        <w:t xml:space="preserve">            UdmFunction: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'#/components/schemas/UdmFunction-Multiple'</w:t>
      </w:r>
    </w:p>
    <w:p w14:paraId="383037F5" w14:textId="77777777" w:rsidR="004712BA" w:rsidRDefault="004712BA" w:rsidP="004712BA">
      <w:pPr>
        <w:pStyle w:val="PL"/>
      </w:pPr>
      <w:r>
        <w:t xml:space="preserve">            UdrFunction: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'#/components/schemas/UdrFunction-Multiple'</w:t>
      </w:r>
    </w:p>
    <w:p w14:paraId="176C2A7D" w14:textId="77777777" w:rsidR="004712BA" w:rsidRDefault="004712BA" w:rsidP="004712BA">
      <w:pPr>
        <w:pStyle w:val="PL"/>
      </w:pPr>
      <w:r>
        <w:t xml:space="preserve">            UdsfFunction: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'#/components/schemas/UdsfFunction-Multiple'</w:t>
      </w:r>
    </w:p>
    <w:p w14:paraId="358EFE1F" w14:textId="77777777" w:rsidR="004712BA" w:rsidRDefault="004712BA" w:rsidP="004712BA">
      <w:pPr>
        <w:pStyle w:val="PL"/>
      </w:pPr>
      <w:r>
        <w:t xml:space="preserve">            NrfFunction: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'#/components/schemas/NrfFunction-Multiple'</w:t>
      </w:r>
    </w:p>
    <w:p w14:paraId="2634749B" w14:textId="77777777" w:rsidR="004712BA" w:rsidRDefault="004712BA" w:rsidP="004712BA">
      <w:pPr>
        <w:pStyle w:val="PL"/>
      </w:pPr>
      <w:r>
        <w:t xml:space="preserve">            NssfFunction: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'#/components/schemas/NssfFunction-Multiple'</w:t>
      </w:r>
    </w:p>
    <w:p w14:paraId="16A29F5C" w14:textId="77777777" w:rsidR="004712BA" w:rsidRDefault="004712BA" w:rsidP="004712BA">
      <w:pPr>
        <w:pStyle w:val="PL"/>
      </w:pPr>
      <w:r>
        <w:t xml:space="preserve">            SmsfFunction: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'#/components/schemas/SmsfFunction-Multiple'</w:t>
      </w:r>
    </w:p>
    <w:p w14:paraId="597E9E42" w14:textId="77777777" w:rsidR="004712BA" w:rsidRDefault="004712BA" w:rsidP="004712BA">
      <w:pPr>
        <w:pStyle w:val="PL"/>
      </w:pPr>
      <w:r>
        <w:t xml:space="preserve">            LmfFunction: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'#/components/schemas/LmfFunction-Multiple'</w:t>
      </w:r>
    </w:p>
    <w:p w14:paraId="75CBC0BB" w14:textId="77777777" w:rsidR="004712BA" w:rsidRDefault="004712BA" w:rsidP="004712BA">
      <w:pPr>
        <w:pStyle w:val="PL"/>
      </w:pPr>
      <w:r>
        <w:t xml:space="preserve">            NgeirFunction: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'#/components/schemas/NgeirFunction-Multiple'</w:t>
      </w:r>
    </w:p>
    <w:p w14:paraId="36BCDF50" w14:textId="77777777" w:rsidR="004712BA" w:rsidRDefault="004712BA" w:rsidP="004712BA">
      <w:pPr>
        <w:pStyle w:val="PL"/>
      </w:pPr>
      <w:r>
        <w:t xml:space="preserve">            SeppFunction: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'#/components/schemas/SeppFunction-Multiple'</w:t>
      </w:r>
    </w:p>
    <w:p w14:paraId="6BC548AB" w14:textId="77777777" w:rsidR="004712BA" w:rsidRDefault="004712BA" w:rsidP="004712BA">
      <w:pPr>
        <w:pStyle w:val="PL"/>
      </w:pPr>
      <w:r>
        <w:t xml:space="preserve">            NwdafFunction: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'#/components/schemas/NwdafFunction-Multiple'</w:t>
      </w:r>
    </w:p>
    <w:p w14:paraId="2FB28CB1" w14:textId="77777777" w:rsidR="004712BA" w:rsidRDefault="004712BA" w:rsidP="004712BA">
      <w:pPr>
        <w:pStyle w:val="PL"/>
      </w:pPr>
      <w:r>
        <w:t xml:space="preserve">            ScpFunction: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'#/components/schemas/ScpFunction-Multiple'</w:t>
      </w:r>
    </w:p>
    <w:p w14:paraId="06EA3CC0" w14:textId="77777777" w:rsidR="004712BA" w:rsidRDefault="004712BA" w:rsidP="004712BA">
      <w:pPr>
        <w:pStyle w:val="PL"/>
      </w:pPr>
      <w:r>
        <w:t xml:space="preserve">            NefFunction: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'#/components/schemas/NefFunction-Multiple'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EcmConnectionInfo:</w:t>
      </w:r>
    </w:p>
    <w:p w14:paraId="2EE349DB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7EDC7E58" w14:textId="77777777" w:rsidR="00CC6BAB" w:rsidRDefault="00CC6BAB" w:rsidP="00CC6BAB">
      <w:pPr>
        <w:pStyle w:val="PL"/>
      </w:pPr>
      <w:r>
        <w:t xml:space="preserve">            EASDFFunction:</w:t>
      </w:r>
    </w:p>
    <w:p w14:paraId="6095339E" w14:textId="1835A4DB" w:rsidR="004712BA" w:rsidRDefault="00CC6BAB" w:rsidP="00CC6BAB">
      <w:pPr>
        <w:pStyle w:val="PL"/>
      </w:pPr>
      <w:r>
        <w:t xml:space="preserve">              $ref: '#/components/schemas/EASDFFunction-Multiple'</w:t>
      </w:r>
    </w:p>
    <w:p w14:paraId="5D02350E" w14:textId="77777777" w:rsidR="00CC6BAB" w:rsidRDefault="00CC6BAB" w:rsidP="00CC6BAB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AmfFunction-Single:</w:t>
      </w:r>
    </w:p>
    <w:p w14:paraId="6FA0A441" w14:textId="77777777" w:rsidR="004712BA" w:rsidRDefault="004712BA" w:rsidP="004712BA">
      <w:pPr>
        <w:pStyle w:val="PL"/>
      </w:pPr>
      <w:r>
        <w:t xml:space="preserve">      allOf: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allOf: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6704A273" w:rsidR="004712BA" w:rsidRDefault="004712BA" w:rsidP="004712BA">
      <w:pPr>
        <w:pStyle w:val="PL"/>
      </w:pPr>
      <w:r>
        <w:t xml:space="preserve">                    </w:t>
      </w:r>
      <w:r w:rsidR="00A84B07" w:rsidRPr="00A84B07">
        <w:t>pLMNInfoList</w:t>
      </w:r>
      <w:r>
        <w:t>:</w:t>
      </w:r>
    </w:p>
    <w:p w14:paraId="28E01A0A" w14:textId="37D8F277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A84B07" w:rsidRPr="00A84B07">
        <w:t>nfo</w:t>
      </w:r>
      <w:r>
        <w:t>List'</w:t>
      </w:r>
    </w:p>
    <w:p w14:paraId="3853C2EE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7DC37C57" w14:textId="77777777" w:rsidR="004712BA" w:rsidRDefault="004712BA" w:rsidP="004712BA">
      <w:pPr>
        <w:pStyle w:val="PL"/>
      </w:pPr>
      <w:r>
        <w:t xml:space="preserve">                    sBIFqdn: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interPlmnFQDN: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taiList: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11C0056B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74C66ADF" w14:textId="77777777" w:rsidR="004712BA" w:rsidRDefault="004712BA" w:rsidP="004712BA">
      <w:pPr>
        <w:pStyle w:val="PL"/>
      </w:pPr>
      <w:r>
        <w:t xml:space="preserve">                    weightFactor: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'#/components/schemas/WeightFactor'</w:t>
      </w:r>
    </w:p>
    <w:p w14:paraId="52E1D67A" w14:textId="77777777" w:rsidR="004712BA" w:rsidRDefault="004712BA" w:rsidP="004712BA">
      <w:pPr>
        <w:pStyle w:val="PL"/>
      </w:pPr>
      <w:r>
        <w:t xml:space="preserve">                    cNSIIdList: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0D305166" w14:textId="77777777" w:rsidR="004712BA" w:rsidRDefault="004712BA" w:rsidP="004712BA">
      <w:pPr>
        <w:pStyle w:val="PL"/>
      </w:pPr>
      <w:r>
        <w:t xml:space="preserve">                    gUAMIdList: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0B0B0B39" w14:textId="77777777" w:rsidR="004712BA" w:rsidRDefault="004712BA" w:rsidP="004712BA">
      <w:pPr>
        <w:pStyle w:val="PL"/>
      </w:pPr>
      <w:r>
        <w:t xml:space="preserve">                    backupInfoAmfFailure: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273813B7" w14:textId="77777777" w:rsidR="004712BA" w:rsidRDefault="004712BA" w:rsidP="004712BA">
      <w:pPr>
        <w:pStyle w:val="PL"/>
      </w:pPr>
      <w:r>
        <w:t xml:space="preserve">                    backupInfoAmfRemoval: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5BE1FBE1" w14:textId="77777777" w:rsidR="004712BA" w:rsidRDefault="004712BA" w:rsidP="004712BA">
      <w:pPr>
        <w:pStyle w:val="PL"/>
      </w:pPr>
      <w:r>
        <w:t xml:space="preserve">                    amfSetRef: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23C105E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760F45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AmfSet-Single:</w:t>
      </w:r>
    </w:p>
    <w:p w14:paraId="355D3D70" w14:textId="77777777" w:rsidR="004712BA" w:rsidRDefault="004712BA" w:rsidP="004712BA">
      <w:pPr>
        <w:pStyle w:val="PL"/>
      </w:pPr>
      <w:r>
        <w:t xml:space="preserve">      allOf: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allOf: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8967C05" w14:textId="77777777" w:rsidR="004712BA" w:rsidRDefault="004712BA" w:rsidP="004712BA">
      <w:pPr>
        <w:pStyle w:val="PL"/>
      </w:pPr>
      <w:r>
        <w:t xml:space="preserve">                    nRTACList: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4553CCBC" w14:textId="77777777" w:rsidR="004712BA" w:rsidRDefault="004712BA" w:rsidP="004712BA">
      <w:pPr>
        <w:pStyle w:val="PL"/>
      </w:pPr>
      <w:r>
        <w:t xml:space="preserve">                    amfSetId: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'#/components/schemas/AmfSetId'</w:t>
      </w:r>
    </w:p>
    <w:p w14:paraId="0DF724E7" w14:textId="77777777" w:rsidR="004712BA" w:rsidRDefault="004712BA" w:rsidP="004712BA">
      <w:pPr>
        <w:pStyle w:val="PL"/>
      </w:pPr>
      <w:r>
        <w:t xml:space="preserve">                    snssaiList: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A0004B7" w14:textId="77777777" w:rsidR="004712BA" w:rsidRDefault="004712BA" w:rsidP="004712BA">
      <w:pPr>
        <w:pStyle w:val="PL"/>
      </w:pPr>
      <w:r>
        <w:t xml:space="preserve">                    aMFRegionRef: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0EADAF97" w14:textId="77777777" w:rsidR="004712BA" w:rsidRDefault="004712BA" w:rsidP="004712BA">
      <w:pPr>
        <w:pStyle w:val="PL"/>
      </w:pPr>
      <w:r>
        <w:t xml:space="preserve">                    aMFSetMemberList: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07FB2DEA" w14:textId="77777777" w:rsidR="004712BA" w:rsidRDefault="004712BA" w:rsidP="004712BA">
      <w:pPr>
        <w:pStyle w:val="PL"/>
      </w:pPr>
      <w:r>
        <w:t xml:space="preserve">    AmfRegion-Single:</w:t>
      </w:r>
    </w:p>
    <w:p w14:paraId="4A1D29C6" w14:textId="77777777" w:rsidR="004712BA" w:rsidRDefault="004712BA" w:rsidP="004712BA">
      <w:pPr>
        <w:pStyle w:val="PL"/>
      </w:pPr>
      <w:r>
        <w:t xml:space="preserve">      allOf: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allOf: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plmnIdList: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337620B" w14:textId="77777777" w:rsidR="004712BA" w:rsidRDefault="004712BA" w:rsidP="004712BA">
      <w:pPr>
        <w:pStyle w:val="PL"/>
      </w:pPr>
      <w:r>
        <w:t xml:space="preserve">                    nRTACList: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2768693" w14:textId="77777777" w:rsidR="004712BA" w:rsidRDefault="004712BA" w:rsidP="004712BA">
      <w:pPr>
        <w:pStyle w:val="PL"/>
      </w:pPr>
      <w:r>
        <w:t xml:space="preserve">                    amfRegionId: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'#/components/schemas/AmfRegionId'</w:t>
      </w:r>
    </w:p>
    <w:p w14:paraId="16B344F1" w14:textId="77777777" w:rsidR="004712BA" w:rsidRDefault="004712BA" w:rsidP="004712BA">
      <w:pPr>
        <w:pStyle w:val="PL"/>
      </w:pPr>
      <w:r>
        <w:t xml:space="preserve">                    snssaiList: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3F7C161" w14:textId="77777777" w:rsidR="004712BA" w:rsidRDefault="004712BA" w:rsidP="004712BA">
      <w:pPr>
        <w:pStyle w:val="PL"/>
      </w:pPr>
      <w:r>
        <w:t xml:space="preserve">                    aMFSetListRef: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27D2B24E" w14:textId="77777777" w:rsidR="004712BA" w:rsidRDefault="004712BA" w:rsidP="004712BA">
      <w:pPr>
        <w:pStyle w:val="PL"/>
      </w:pPr>
      <w:r>
        <w:t xml:space="preserve">    SmfFunction-Single:</w:t>
      </w:r>
    </w:p>
    <w:p w14:paraId="590F28C9" w14:textId="77777777" w:rsidR="004712BA" w:rsidRDefault="004712BA" w:rsidP="004712BA">
      <w:pPr>
        <w:pStyle w:val="PL"/>
      </w:pPr>
      <w:r>
        <w:t xml:space="preserve">      allOf: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allOf: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pLMNInfoList: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'TS28541_NrNrm.yaml#/components/schemas/PlmnInfoList'</w:t>
      </w:r>
    </w:p>
    <w:p w14:paraId="1E059CA2" w14:textId="77777777" w:rsidR="004712BA" w:rsidRDefault="004712BA" w:rsidP="004712BA">
      <w:pPr>
        <w:pStyle w:val="PL"/>
      </w:pPr>
      <w:r>
        <w:t xml:space="preserve">                    nRTACList: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0852730" w14:textId="77777777" w:rsidR="004712BA" w:rsidRDefault="004712BA" w:rsidP="004712BA">
      <w:pPr>
        <w:pStyle w:val="PL"/>
      </w:pPr>
      <w:r>
        <w:t xml:space="preserve">                    sBIFqdn: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sNssaiSmfInfoList: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'#/components/schemas/SNssaiSmfInfoItem'</w:t>
      </w:r>
    </w:p>
    <w:p w14:paraId="777FD931" w14:textId="77777777" w:rsidR="004712BA" w:rsidRDefault="004712BA" w:rsidP="004712BA">
      <w:pPr>
        <w:pStyle w:val="PL"/>
      </w:pPr>
      <w:r>
        <w:t xml:space="preserve">                    taiList:</w:t>
      </w:r>
    </w:p>
    <w:p w14:paraId="79C752C2" w14:textId="255EE31C" w:rsidR="004712BA" w:rsidRDefault="004712BA" w:rsidP="004712BA">
      <w:pPr>
        <w:pStyle w:val="PL"/>
      </w:pPr>
      <w:r>
        <w:t xml:space="preserve">                    </w:t>
      </w:r>
      <w:r w:rsidR="005E37F8" w:rsidRPr="005E37F8">
        <w:t xml:space="preserve">  </w:t>
      </w:r>
      <w:r>
        <w:t>$ref: '#/components/schemas/Tai</w:t>
      </w:r>
      <w:r w:rsidR="005E37F8" w:rsidRPr="005E37F8">
        <w:t>List</w:t>
      </w:r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3250A439" w14:textId="77777777" w:rsidR="004712BA" w:rsidRDefault="004712BA" w:rsidP="004712BA">
      <w:pPr>
        <w:pStyle w:val="PL"/>
      </w:pPr>
      <w:r>
        <w:t xml:space="preserve">                    pwgFqdn: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pgwAddrList: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'#/components/schemas/IpAddr'</w:t>
      </w:r>
    </w:p>
    <w:p w14:paraId="09D66029" w14:textId="77777777" w:rsidR="004712BA" w:rsidRDefault="004712BA" w:rsidP="004712BA">
      <w:pPr>
        <w:pStyle w:val="PL"/>
      </w:pPr>
      <w:r>
        <w:t xml:space="preserve">                    accessType: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'TS29571_CommonData.yaml#/components/schemas/AccessType'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cNSIIdList: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C4E7D1E" w14:textId="77777777" w:rsidR="004712BA" w:rsidRDefault="004712BA" w:rsidP="004712BA">
      <w:pPr>
        <w:pStyle w:val="PL"/>
      </w:pPr>
      <w:r>
        <w:t xml:space="preserve">                    vsmfSupportInd: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349B781" w14:textId="77777777" w:rsidR="004712BA" w:rsidRDefault="004712BA" w:rsidP="004712BA">
      <w:pPr>
        <w:pStyle w:val="PL"/>
      </w:pPr>
      <w:r>
        <w:t xml:space="preserve">                    pwgFqdnList: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30124F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FiveQiDscpMappingSet: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'#/components/schemas/FiveQiDscpMappingSet-Single'</w:t>
      </w:r>
    </w:p>
    <w:p w14:paraId="531DF3C7" w14:textId="77777777" w:rsidR="004712BA" w:rsidRDefault="004712BA" w:rsidP="004712BA">
      <w:pPr>
        <w:pStyle w:val="PL"/>
      </w:pPr>
      <w:r>
        <w:t xml:space="preserve">            GtpUPathQoSMonitoringControl: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'#/components/schemas/GtpUPathQoSMonitoringControl-Single'</w:t>
      </w:r>
    </w:p>
    <w:p w14:paraId="7A615864" w14:textId="77777777" w:rsidR="004712BA" w:rsidRDefault="004712BA" w:rsidP="004712BA">
      <w:pPr>
        <w:pStyle w:val="PL"/>
      </w:pPr>
      <w:r>
        <w:t xml:space="preserve">            QFQoSMonitoringControl: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'#/components/schemas/QFQoSMonitoringControl-Single'</w:t>
      </w:r>
    </w:p>
    <w:p w14:paraId="38BDAFB5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UpfFunction-Single:</w:t>
      </w:r>
    </w:p>
    <w:p w14:paraId="11EF1C95" w14:textId="77777777" w:rsidR="004712BA" w:rsidRDefault="004712BA" w:rsidP="004712BA">
      <w:pPr>
        <w:pStyle w:val="PL"/>
      </w:pPr>
      <w:r>
        <w:t xml:space="preserve">      allOf: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allOf: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443B7EE4" w:rsidR="004712BA" w:rsidRDefault="004712BA" w:rsidP="004712BA">
      <w:pPr>
        <w:pStyle w:val="PL"/>
      </w:pPr>
      <w:r>
        <w:t xml:space="preserve">                    </w:t>
      </w:r>
      <w:r w:rsidR="005C5518" w:rsidRPr="005C5518">
        <w:t>pLMNInfoList</w:t>
      </w:r>
      <w:r>
        <w:t>:</w:t>
      </w:r>
    </w:p>
    <w:p w14:paraId="5BB817B1" w14:textId="397FC2E0" w:rsidR="004712BA" w:rsidRDefault="004712BA" w:rsidP="004712BA">
      <w:pPr>
        <w:pStyle w:val="PL"/>
      </w:pPr>
      <w:r>
        <w:t xml:space="preserve">                      $ref: 'TS28541_NrNrm.yaml#/components/schemas/Plmn</w:t>
      </w:r>
      <w:r w:rsidR="005C5518" w:rsidRPr="005C5518">
        <w:t>Info</w:t>
      </w:r>
      <w:r>
        <w:t>List'</w:t>
      </w:r>
    </w:p>
    <w:p w14:paraId="4071CDF2" w14:textId="77777777" w:rsidR="004712BA" w:rsidRDefault="004712BA" w:rsidP="004712BA">
      <w:pPr>
        <w:pStyle w:val="PL"/>
      </w:pPr>
      <w:r>
        <w:t xml:space="preserve">                    nRTACList:</w:t>
      </w:r>
    </w:p>
    <w:p w14:paraId="30B16E15" w14:textId="77777777" w:rsidR="005C5518" w:rsidRDefault="004712BA" w:rsidP="005C5518">
      <w:pPr>
        <w:pStyle w:val="PL"/>
      </w:pPr>
      <w:r>
        <w:t xml:space="preserve">                      $ref: '#/components/schemas/TACList'</w:t>
      </w:r>
    </w:p>
    <w:p w14:paraId="21D8F82B" w14:textId="77777777" w:rsidR="005C5518" w:rsidRDefault="005C5518" w:rsidP="005C5518">
      <w:pPr>
        <w:pStyle w:val="PL"/>
      </w:pPr>
      <w:r>
        <w:t xml:space="preserve">                    cNSIIdList:</w:t>
      </w:r>
    </w:p>
    <w:p w14:paraId="68F6A549" w14:textId="1BB5499D" w:rsidR="004712BA" w:rsidRDefault="005C5518" w:rsidP="005C5518">
      <w:pPr>
        <w:pStyle w:val="PL"/>
      </w:pPr>
      <w:r>
        <w:t xml:space="preserve">                      $ref: '#/components/schemas/CNSIIdList'</w:t>
      </w:r>
    </w:p>
    <w:p w14:paraId="697B291B" w14:textId="77777777" w:rsidR="005C5518" w:rsidRDefault="005C5518" w:rsidP="005C5518">
      <w:pPr>
        <w:pStyle w:val="PL"/>
      </w:pPr>
      <w:r>
        <w:t xml:space="preserve">                    smfServingArea:</w:t>
      </w:r>
    </w:p>
    <w:p w14:paraId="34E4DB5C" w14:textId="77777777" w:rsidR="005C5518" w:rsidRDefault="005C5518" w:rsidP="005C5518">
      <w:pPr>
        <w:pStyle w:val="PL"/>
      </w:pPr>
      <w:r>
        <w:t xml:space="preserve">                       type: string</w:t>
      </w:r>
    </w:p>
    <w:p w14:paraId="4AC01723" w14:textId="77777777" w:rsidR="005C5518" w:rsidRDefault="005C5518" w:rsidP="005C5518">
      <w:pPr>
        <w:pStyle w:val="PL"/>
      </w:pPr>
      <w:r>
        <w:t xml:space="preserve">                    interfaceUpfInfoList:</w:t>
      </w:r>
    </w:p>
    <w:p w14:paraId="464474D4" w14:textId="77777777" w:rsidR="005C5518" w:rsidRDefault="005C5518" w:rsidP="005C5518">
      <w:pPr>
        <w:pStyle w:val="PL"/>
      </w:pPr>
      <w:r>
        <w:t xml:space="preserve">                       type: array</w:t>
      </w:r>
    </w:p>
    <w:p w14:paraId="4B42BE0F" w14:textId="77777777" w:rsidR="005C5518" w:rsidRDefault="005C5518" w:rsidP="005C5518">
      <w:pPr>
        <w:pStyle w:val="PL"/>
      </w:pPr>
      <w:r>
        <w:t xml:space="preserve">                       items:</w:t>
      </w:r>
    </w:p>
    <w:p w14:paraId="5A822582" w14:textId="77777777" w:rsidR="005C5518" w:rsidRDefault="005C5518" w:rsidP="005C5518">
      <w:pPr>
        <w:pStyle w:val="PL"/>
      </w:pPr>
      <w:r>
        <w:t xml:space="preserve">                         $ref: '#/components/schemas/InterfaceUpfInfoItem'</w:t>
      </w:r>
    </w:p>
    <w:p w14:paraId="4DE5C0D2" w14:textId="77777777" w:rsidR="005C5518" w:rsidRDefault="005C5518" w:rsidP="005C5518">
      <w:pPr>
        <w:pStyle w:val="PL"/>
      </w:pPr>
      <w:r>
        <w:t xml:space="preserve">                    iwkEpsInd:</w:t>
      </w:r>
    </w:p>
    <w:p w14:paraId="022314E8" w14:textId="77777777" w:rsidR="005C5518" w:rsidRDefault="005C5518" w:rsidP="005C5518">
      <w:pPr>
        <w:pStyle w:val="PL"/>
      </w:pPr>
      <w:r>
        <w:t xml:space="preserve">                       type: boolean</w:t>
      </w:r>
    </w:p>
    <w:p w14:paraId="16E5A8E1" w14:textId="77777777" w:rsidR="005C5518" w:rsidRDefault="005C5518" w:rsidP="005C5518">
      <w:pPr>
        <w:pStyle w:val="PL"/>
      </w:pPr>
      <w:r>
        <w:t xml:space="preserve">                    pduSessionTypes:</w:t>
      </w:r>
    </w:p>
    <w:p w14:paraId="038C73BF" w14:textId="77777777" w:rsidR="005C5518" w:rsidRDefault="005C5518" w:rsidP="005C5518">
      <w:pPr>
        <w:pStyle w:val="PL"/>
      </w:pPr>
      <w:r>
        <w:t xml:space="preserve">                      type: string</w:t>
      </w:r>
    </w:p>
    <w:p w14:paraId="3E410CC0" w14:textId="77777777" w:rsidR="005C5518" w:rsidRDefault="005C5518" w:rsidP="005C5518">
      <w:pPr>
        <w:pStyle w:val="PL"/>
      </w:pPr>
      <w:r>
        <w:t xml:space="preserve">                      enum:</w:t>
      </w:r>
    </w:p>
    <w:p w14:paraId="6092FB96" w14:textId="77777777" w:rsidR="005C5518" w:rsidRDefault="005C5518" w:rsidP="005C5518">
      <w:pPr>
        <w:pStyle w:val="PL"/>
      </w:pPr>
      <w:r>
        <w:t xml:space="preserve">                        - IPV4</w:t>
      </w:r>
    </w:p>
    <w:p w14:paraId="01CAA188" w14:textId="77777777" w:rsidR="005C5518" w:rsidRDefault="005C5518" w:rsidP="005C5518">
      <w:pPr>
        <w:pStyle w:val="PL"/>
      </w:pPr>
      <w:r>
        <w:t xml:space="preserve">                        - IPV6</w:t>
      </w:r>
    </w:p>
    <w:p w14:paraId="55A3916E" w14:textId="77777777" w:rsidR="005C5518" w:rsidRDefault="005C5518" w:rsidP="005C5518">
      <w:pPr>
        <w:pStyle w:val="PL"/>
      </w:pPr>
      <w:r>
        <w:t xml:space="preserve">                        - IPV4V6</w:t>
      </w:r>
    </w:p>
    <w:p w14:paraId="7F0F1D8C" w14:textId="77777777" w:rsidR="005C5518" w:rsidRDefault="005C5518" w:rsidP="005C5518">
      <w:pPr>
        <w:pStyle w:val="PL"/>
      </w:pPr>
      <w:r>
        <w:t xml:space="preserve">                        - UNSTRUCTURED</w:t>
      </w:r>
    </w:p>
    <w:p w14:paraId="01ED8CFB" w14:textId="77777777" w:rsidR="005C5518" w:rsidRDefault="005C5518" w:rsidP="005C5518">
      <w:pPr>
        <w:pStyle w:val="PL"/>
      </w:pPr>
      <w:r>
        <w:t xml:space="preserve">                        - ETHERNE</w:t>
      </w:r>
    </w:p>
    <w:p w14:paraId="11463C3F" w14:textId="77777777" w:rsidR="005C5518" w:rsidRDefault="005C5518" w:rsidP="005C5518">
      <w:pPr>
        <w:pStyle w:val="PL"/>
      </w:pPr>
      <w:r>
        <w:t xml:space="preserve">                    atsssCapability:</w:t>
      </w:r>
    </w:p>
    <w:p w14:paraId="4E82062B" w14:textId="77777777" w:rsidR="005C5518" w:rsidRDefault="005C5518" w:rsidP="005C5518">
      <w:pPr>
        <w:pStyle w:val="PL"/>
      </w:pPr>
      <w:r>
        <w:t xml:space="preserve">                       $ref: '#/components/schemas/AtsssCapability'</w:t>
      </w:r>
    </w:p>
    <w:p w14:paraId="6D3382D3" w14:textId="77777777" w:rsidR="005C5518" w:rsidRDefault="005C5518" w:rsidP="005C5518">
      <w:pPr>
        <w:pStyle w:val="PL"/>
      </w:pPr>
      <w:r>
        <w:t xml:space="preserve">                    ueIpAddrInd:</w:t>
      </w:r>
    </w:p>
    <w:p w14:paraId="6C2EC55F" w14:textId="77777777" w:rsidR="005C5518" w:rsidRDefault="005C5518" w:rsidP="005C5518">
      <w:pPr>
        <w:pStyle w:val="PL"/>
      </w:pPr>
      <w:r>
        <w:t xml:space="preserve">                       type: boolean</w:t>
      </w:r>
    </w:p>
    <w:p w14:paraId="5956BCEE" w14:textId="77777777" w:rsidR="005C5518" w:rsidRDefault="005C5518" w:rsidP="005C5518">
      <w:pPr>
        <w:pStyle w:val="PL"/>
      </w:pPr>
      <w:r>
        <w:t xml:space="preserve">                    taiList:</w:t>
      </w:r>
    </w:p>
    <w:p w14:paraId="6F9AD432" w14:textId="77777777" w:rsidR="005C5518" w:rsidRDefault="005C5518" w:rsidP="005C5518">
      <w:pPr>
        <w:pStyle w:val="PL"/>
      </w:pPr>
      <w:r>
        <w:t xml:space="preserve">                      $ref: '#/components/schemas/TaiList'</w:t>
      </w:r>
    </w:p>
    <w:p w14:paraId="21CB64EC" w14:textId="77777777" w:rsidR="005C5518" w:rsidRDefault="005C5518" w:rsidP="005C5518">
      <w:pPr>
        <w:pStyle w:val="PL"/>
      </w:pPr>
      <w:r>
        <w:t xml:space="preserve">                    taiRangeList:</w:t>
      </w:r>
    </w:p>
    <w:p w14:paraId="12EB74CC" w14:textId="77777777" w:rsidR="005C5518" w:rsidRDefault="005C5518" w:rsidP="005C5518">
      <w:pPr>
        <w:pStyle w:val="PL"/>
      </w:pPr>
      <w:r>
        <w:t xml:space="preserve">                      type: array</w:t>
      </w:r>
    </w:p>
    <w:p w14:paraId="6DEC7F63" w14:textId="77777777" w:rsidR="005C5518" w:rsidRDefault="005C5518" w:rsidP="005C5518">
      <w:pPr>
        <w:pStyle w:val="PL"/>
      </w:pPr>
      <w:r>
        <w:t xml:space="preserve">                      items:</w:t>
      </w:r>
    </w:p>
    <w:p w14:paraId="24DFEB88" w14:textId="77777777" w:rsidR="005C5518" w:rsidRDefault="005C5518" w:rsidP="005C5518">
      <w:pPr>
        <w:pStyle w:val="PL"/>
      </w:pPr>
      <w:r>
        <w:t xml:space="preserve">                        $ref: '#/components/schemas/TaiRange'</w:t>
      </w:r>
    </w:p>
    <w:p w14:paraId="3D5B8FE8" w14:textId="77777777" w:rsidR="005C5518" w:rsidRDefault="005C5518" w:rsidP="005C5518">
      <w:pPr>
        <w:pStyle w:val="PL"/>
      </w:pPr>
      <w:r>
        <w:t xml:space="preserve">                    wAgfInfo:</w:t>
      </w:r>
    </w:p>
    <w:p w14:paraId="7CAC8667" w14:textId="77777777" w:rsidR="005C5518" w:rsidRDefault="005C5518" w:rsidP="005C5518">
      <w:pPr>
        <w:pStyle w:val="PL"/>
      </w:pPr>
      <w:r>
        <w:t xml:space="preserve">                      $ref: '#/components/schemas/IpInterface'</w:t>
      </w:r>
    </w:p>
    <w:p w14:paraId="01AD166E" w14:textId="77777777" w:rsidR="005C5518" w:rsidRDefault="005C5518" w:rsidP="005C5518">
      <w:pPr>
        <w:pStyle w:val="PL"/>
      </w:pPr>
      <w:r>
        <w:t xml:space="preserve">                    tngfInfo:</w:t>
      </w:r>
    </w:p>
    <w:p w14:paraId="68423AEC" w14:textId="77777777" w:rsidR="005C5518" w:rsidRDefault="005C5518" w:rsidP="005C5518">
      <w:pPr>
        <w:pStyle w:val="PL"/>
      </w:pPr>
      <w:r>
        <w:t xml:space="preserve">                      $ref: '#/components/schemas/IpInterface'</w:t>
      </w:r>
    </w:p>
    <w:p w14:paraId="4FDB5C15" w14:textId="77777777" w:rsidR="005C5518" w:rsidRDefault="005C5518" w:rsidP="005C5518">
      <w:pPr>
        <w:pStyle w:val="PL"/>
      </w:pPr>
      <w:r>
        <w:t xml:space="preserve">                    twifInfo:</w:t>
      </w:r>
    </w:p>
    <w:p w14:paraId="2D687523" w14:textId="77777777" w:rsidR="005C5518" w:rsidRDefault="005C5518" w:rsidP="005C5518">
      <w:pPr>
        <w:pStyle w:val="PL"/>
      </w:pPr>
      <w:r>
        <w:t xml:space="preserve">                      $ref: '#/components/schemas/IpInterface'</w:t>
      </w:r>
    </w:p>
    <w:p w14:paraId="1B627B96" w14:textId="77777777" w:rsidR="005C5518" w:rsidRDefault="005C5518" w:rsidP="005C5518">
      <w:pPr>
        <w:pStyle w:val="PL"/>
      </w:pPr>
      <w:r>
        <w:t xml:space="preserve">                    priority:</w:t>
      </w:r>
    </w:p>
    <w:p w14:paraId="2C2BE1FD" w14:textId="77777777" w:rsidR="005C5518" w:rsidRDefault="005C5518" w:rsidP="005C5518">
      <w:pPr>
        <w:pStyle w:val="PL"/>
      </w:pPr>
      <w:r>
        <w:t xml:space="preserve">                      type: integer</w:t>
      </w:r>
    </w:p>
    <w:p w14:paraId="2A897F1A" w14:textId="77777777" w:rsidR="005C5518" w:rsidRDefault="005C5518" w:rsidP="005C5518">
      <w:pPr>
        <w:pStyle w:val="PL"/>
      </w:pPr>
      <w:r>
        <w:t xml:space="preserve">                    redundantGtpu:</w:t>
      </w:r>
    </w:p>
    <w:p w14:paraId="77DDDA44" w14:textId="77777777" w:rsidR="005C5518" w:rsidRDefault="005C5518" w:rsidP="005C5518">
      <w:pPr>
        <w:pStyle w:val="PL"/>
      </w:pPr>
      <w:r>
        <w:t xml:space="preserve">                      type: boolean</w:t>
      </w:r>
    </w:p>
    <w:p w14:paraId="150B4A08" w14:textId="77777777" w:rsidR="005C5518" w:rsidRDefault="005C5518" w:rsidP="005C5518">
      <w:pPr>
        <w:pStyle w:val="PL"/>
      </w:pPr>
      <w:r>
        <w:t xml:space="preserve">                    ipups:</w:t>
      </w:r>
    </w:p>
    <w:p w14:paraId="6D23DAF6" w14:textId="77777777" w:rsidR="005C5518" w:rsidRDefault="005C5518" w:rsidP="005C5518">
      <w:pPr>
        <w:pStyle w:val="PL"/>
      </w:pPr>
      <w:r>
        <w:t xml:space="preserve">                      type: boolean</w:t>
      </w:r>
    </w:p>
    <w:p w14:paraId="13940934" w14:textId="77777777" w:rsidR="005C5518" w:rsidRDefault="005C5518" w:rsidP="005C5518">
      <w:pPr>
        <w:pStyle w:val="PL"/>
      </w:pPr>
      <w:r>
        <w:t xml:space="preserve">                    dataForwarding:</w:t>
      </w:r>
    </w:p>
    <w:p w14:paraId="3131D0DB" w14:textId="77777777" w:rsidR="005C5518" w:rsidRDefault="005C5518" w:rsidP="005C5518">
      <w:pPr>
        <w:pStyle w:val="PL"/>
      </w:pPr>
      <w:r>
        <w:t xml:space="preserve">                      type: boolean</w:t>
      </w:r>
    </w:p>
    <w:p w14:paraId="5F26278A" w14:textId="77777777" w:rsidR="005C5518" w:rsidRDefault="005C5518" w:rsidP="005C5518">
      <w:pPr>
        <w:pStyle w:val="PL"/>
      </w:pPr>
      <w:r>
        <w:t xml:space="preserve">                    supportedPfcpFeatures:</w:t>
      </w:r>
    </w:p>
    <w:p w14:paraId="1453BA44" w14:textId="77777777" w:rsidR="005C5518" w:rsidRDefault="005C5518" w:rsidP="005C5518">
      <w:pPr>
        <w:pStyle w:val="PL"/>
      </w:pPr>
      <w:r>
        <w:t xml:space="preserve">                      type: string</w:t>
      </w:r>
    </w:p>
    <w:p w14:paraId="55ACBCB5" w14:textId="64365B26" w:rsidR="004712BA" w:rsidRDefault="004712BA" w:rsidP="005C5518">
      <w:pPr>
        <w:pStyle w:val="PL"/>
      </w:pPr>
      <w:r>
        <w:t xml:space="preserve">                    managedNFProfile: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607F587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allOf: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allOf: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plmnIdList: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0877E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PcfFunction-Single:</w:t>
      </w:r>
    </w:p>
    <w:p w14:paraId="76C26104" w14:textId="77777777" w:rsidR="004712BA" w:rsidRDefault="004712BA" w:rsidP="004712BA">
      <w:pPr>
        <w:pStyle w:val="PL"/>
      </w:pPr>
      <w:r>
        <w:t xml:space="preserve">      allOf: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allOf: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03F233EE" w:rsidR="004712BA" w:rsidRDefault="004712BA" w:rsidP="004712BA">
      <w:pPr>
        <w:pStyle w:val="PL"/>
      </w:pPr>
      <w:r>
        <w:t xml:space="preserve">                    </w:t>
      </w:r>
      <w:r w:rsidR="00C01B9C" w:rsidRPr="00C01B9C">
        <w:t>pLMNInfoList</w:t>
      </w:r>
      <w:r>
        <w:t>:</w:t>
      </w:r>
    </w:p>
    <w:p w14:paraId="4D0BC2E4" w14:textId="7DBEF2CC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C01B9C" w:rsidRPr="00C01B9C">
        <w:t>nfo</w:t>
      </w:r>
      <w:r>
        <w:t>List'</w:t>
      </w:r>
    </w:p>
    <w:p w14:paraId="57407021" w14:textId="77777777" w:rsidR="004712BA" w:rsidRDefault="004712BA" w:rsidP="004712BA">
      <w:pPr>
        <w:pStyle w:val="PL"/>
      </w:pPr>
      <w:r>
        <w:t xml:space="preserve">                    sBIFqdn: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BEF4FB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527B8F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9B5F476" w14:textId="77777777" w:rsidR="00C01B9C" w:rsidRDefault="004712BA" w:rsidP="00C01B9C">
      <w:pPr>
        <w:pStyle w:val="PL"/>
      </w:pPr>
      <w:r>
        <w:t xml:space="preserve">                      $ref: '#/components/schemas/CommModelList'</w:t>
      </w:r>
    </w:p>
    <w:p w14:paraId="64704030" w14:textId="77777777" w:rsidR="00C01B9C" w:rsidRDefault="00C01B9C" w:rsidP="00C01B9C">
      <w:pPr>
        <w:pStyle w:val="PL"/>
      </w:pPr>
      <w:r>
        <w:t xml:space="preserve">                    groupId:</w:t>
      </w:r>
    </w:p>
    <w:p w14:paraId="415B4BCD" w14:textId="77777777" w:rsidR="00C01B9C" w:rsidRDefault="00C01B9C" w:rsidP="00C01B9C">
      <w:pPr>
        <w:pStyle w:val="PL"/>
      </w:pPr>
      <w:r>
        <w:t xml:space="preserve">                      type: string</w:t>
      </w:r>
    </w:p>
    <w:p w14:paraId="6677D38F" w14:textId="77777777" w:rsidR="00C01B9C" w:rsidRDefault="00C01B9C" w:rsidP="00C01B9C">
      <w:pPr>
        <w:pStyle w:val="PL"/>
      </w:pPr>
      <w:r>
        <w:t xml:space="preserve">                    dnnList:</w:t>
      </w:r>
    </w:p>
    <w:p w14:paraId="1DFBF7DB" w14:textId="77777777" w:rsidR="00C01B9C" w:rsidRDefault="00C01B9C" w:rsidP="00C01B9C">
      <w:pPr>
        <w:pStyle w:val="PL"/>
      </w:pPr>
      <w:r>
        <w:t xml:space="preserve">                      type: array</w:t>
      </w:r>
    </w:p>
    <w:p w14:paraId="66605D67" w14:textId="77777777" w:rsidR="00C01B9C" w:rsidRDefault="00C01B9C" w:rsidP="00C01B9C">
      <w:pPr>
        <w:pStyle w:val="PL"/>
      </w:pPr>
      <w:r>
        <w:t xml:space="preserve">                      items:</w:t>
      </w:r>
    </w:p>
    <w:p w14:paraId="19EC3840" w14:textId="77777777" w:rsidR="00C01B9C" w:rsidRDefault="00C01B9C" w:rsidP="00C01B9C">
      <w:pPr>
        <w:pStyle w:val="PL"/>
      </w:pPr>
      <w:r>
        <w:t xml:space="preserve">                        type: string</w:t>
      </w:r>
    </w:p>
    <w:p w14:paraId="16369E15" w14:textId="77777777" w:rsidR="00C01B9C" w:rsidRDefault="00C01B9C" w:rsidP="00C01B9C">
      <w:pPr>
        <w:pStyle w:val="PL"/>
      </w:pPr>
      <w:r>
        <w:t xml:space="preserve">                    supiRanges:</w:t>
      </w:r>
    </w:p>
    <w:p w14:paraId="485B5343" w14:textId="77777777" w:rsidR="00C01B9C" w:rsidRDefault="00C01B9C" w:rsidP="00C01B9C">
      <w:pPr>
        <w:pStyle w:val="PL"/>
      </w:pPr>
      <w:r>
        <w:t xml:space="preserve">                      $ref: '#/components/schemas/SupiRangeList'</w:t>
      </w:r>
    </w:p>
    <w:p w14:paraId="7295FDB0" w14:textId="77777777" w:rsidR="00C01B9C" w:rsidRDefault="00C01B9C" w:rsidP="00C01B9C">
      <w:pPr>
        <w:pStyle w:val="PL"/>
      </w:pPr>
      <w:r>
        <w:t xml:space="preserve">                    gpsiRanges:</w:t>
      </w:r>
    </w:p>
    <w:p w14:paraId="7F324CA8" w14:textId="77777777" w:rsidR="00C01B9C" w:rsidRDefault="00C01B9C" w:rsidP="00C01B9C">
      <w:pPr>
        <w:pStyle w:val="PL"/>
      </w:pPr>
      <w:r>
        <w:t xml:space="preserve">                      $ref: '#/components/schemas/IdentityRangeList'</w:t>
      </w:r>
    </w:p>
    <w:p w14:paraId="47B3D5D2" w14:textId="77777777" w:rsidR="00C01B9C" w:rsidRDefault="00C01B9C" w:rsidP="00C01B9C">
      <w:pPr>
        <w:pStyle w:val="PL"/>
      </w:pPr>
      <w:r>
        <w:t xml:space="preserve">                    rxDiamHost:</w:t>
      </w:r>
    </w:p>
    <w:p w14:paraId="591EBED1" w14:textId="77777777" w:rsidR="00C01B9C" w:rsidRDefault="00C01B9C" w:rsidP="00C01B9C">
      <w:pPr>
        <w:pStyle w:val="PL"/>
      </w:pPr>
      <w:r>
        <w:t xml:space="preserve">                      type: string</w:t>
      </w:r>
    </w:p>
    <w:p w14:paraId="0B8B367D" w14:textId="77777777" w:rsidR="00C01B9C" w:rsidRDefault="00C01B9C" w:rsidP="00C01B9C">
      <w:pPr>
        <w:pStyle w:val="PL"/>
      </w:pPr>
      <w:r>
        <w:t xml:space="preserve">                    rxDiamRealm:</w:t>
      </w:r>
    </w:p>
    <w:p w14:paraId="76B615B9" w14:textId="77777777" w:rsidR="00C01B9C" w:rsidRDefault="00C01B9C" w:rsidP="00C01B9C">
      <w:pPr>
        <w:pStyle w:val="PL"/>
      </w:pPr>
      <w:r>
        <w:t xml:space="preserve">                      type: string</w:t>
      </w:r>
    </w:p>
    <w:p w14:paraId="426C62E0" w14:textId="77777777" w:rsidR="00C01B9C" w:rsidRDefault="00C01B9C" w:rsidP="00C01B9C">
      <w:pPr>
        <w:pStyle w:val="PL"/>
      </w:pPr>
      <w:r>
        <w:t xml:space="preserve">                    v2xSupportInd:</w:t>
      </w:r>
    </w:p>
    <w:p w14:paraId="531A1134" w14:textId="77777777" w:rsidR="00C01B9C" w:rsidRDefault="00C01B9C" w:rsidP="00C01B9C">
      <w:pPr>
        <w:pStyle w:val="PL"/>
      </w:pPr>
      <w:r>
        <w:t xml:space="preserve">                      type: boolean</w:t>
      </w:r>
    </w:p>
    <w:p w14:paraId="2A12CBF6" w14:textId="77777777" w:rsidR="00C01B9C" w:rsidRDefault="00C01B9C" w:rsidP="00C01B9C">
      <w:pPr>
        <w:pStyle w:val="PL"/>
      </w:pPr>
      <w:r>
        <w:t xml:space="preserve">                    proseSupportInd:</w:t>
      </w:r>
    </w:p>
    <w:p w14:paraId="2E276E91" w14:textId="77777777" w:rsidR="00C01B9C" w:rsidRDefault="00C01B9C" w:rsidP="00C01B9C">
      <w:pPr>
        <w:pStyle w:val="PL"/>
      </w:pPr>
      <w:r>
        <w:t xml:space="preserve">                      type: boolean</w:t>
      </w:r>
    </w:p>
    <w:p w14:paraId="39C96E1E" w14:textId="77777777" w:rsidR="00C01B9C" w:rsidRDefault="00C01B9C" w:rsidP="00C01B9C">
      <w:pPr>
        <w:pStyle w:val="PL"/>
      </w:pPr>
      <w:r>
        <w:t xml:space="preserve">                    proseCapability:</w:t>
      </w:r>
    </w:p>
    <w:p w14:paraId="7F924CA3" w14:textId="77777777" w:rsidR="00C01B9C" w:rsidRDefault="00C01B9C" w:rsidP="00C01B9C">
      <w:pPr>
        <w:pStyle w:val="PL"/>
      </w:pPr>
      <w:r>
        <w:t xml:space="preserve">                      $ref: '#/components/schemas/ProseCapability'</w:t>
      </w:r>
    </w:p>
    <w:p w14:paraId="2A92FDF4" w14:textId="77777777" w:rsidR="00C01B9C" w:rsidRDefault="00C01B9C" w:rsidP="00C01B9C">
      <w:pPr>
        <w:pStyle w:val="PL"/>
      </w:pPr>
      <w:r>
        <w:t xml:space="preserve">                    v2xCapability:</w:t>
      </w:r>
    </w:p>
    <w:p w14:paraId="3FF04B5A" w14:textId="6425537A" w:rsidR="004712BA" w:rsidRDefault="00C01B9C" w:rsidP="00C01B9C">
      <w:pPr>
        <w:pStyle w:val="PL"/>
      </w:pPr>
      <w:r>
        <w:t xml:space="preserve">                      $ref: '#/components/schemas/V2xCapability'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6B1C4319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EP_Rx: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'#/components/schemas/EP_Rx-Multiple'</w:t>
      </w:r>
    </w:p>
    <w:p w14:paraId="628619C8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AusfFunction-Single:</w:t>
      </w:r>
    </w:p>
    <w:p w14:paraId="01D383AF" w14:textId="77777777" w:rsidR="004712BA" w:rsidRDefault="004712BA" w:rsidP="004712BA">
      <w:pPr>
        <w:pStyle w:val="PL"/>
      </w:pPr>
      <w:r>
        <w:t xml:space="preserve">      allOf: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allOf: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plmnIdList: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0455B67" w14:textId="77777777" w:rsidR="004712BA" w:rsidRDefault="004712BA" w:rsidP="004712BA">
      <w:pPr>
        <w:pStyle w:val="PL"/>
      </w:pPr>
      <w:r>
        <w:t xml:space="preserve">                    sBIFqdn: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snssaiList: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6ACFCDD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19AED4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UdmFunction-Single:</w:t>
      </w:r>
    </w:p>
    <w:p w14:paraId="073478D0" w14:textId="77777777" w:rsidR="004712BA" w:rsidRDefault="004712BA" w:rsidP="004712BA">
      <w:pPr>
        <w:pStyle w:val="PL"/>
      </w:pPr>
      <w:r>
        <w:t xml:space="preserve">      allOf: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allOf: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41BC09AC" w:rsidR="004712BA" w:rsidRDefault="004712BA" w:rsidP="004712BA">
      <w:pPr>
        <w:pStyle w:val="PL"/>
      </w:pPr>
      <w:r>
        <w:t xml:space="preserve">                    </w:t>
      </w:r>
      <w:r w:rsidR="000055E4" w:rsidRPr="000055E4">
        <w:t>pLMNInfoList</w:t>
      </w:r>
      <w:r>
        <w:t>:</w:t>
      </w:r>
    </w:p>
    <w:p w14:paraId="653B415C" w14:textId="65CBD3CA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0055E4" w:rsidRPr="000055E4">
        <w:t>nfo</w:t>
      </w:r>
      <w:r>
        <w:t>List'</w:t>
      </w:r>
    </w:p>
    <w:p w14:paraId="2D475C6F" w14:textId="77777777" w:rsidR="004712BA" w:rsidRDefault="004712BA" w:rsidP="004712BA">
      <w:pPr>
        <w:pStyle w:val="PL"/>
      </w:pPr>
      <w:r>
        <w:t xml:space="preserve">                    sBIFqdn: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770D23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947F905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F5C0E54" w14:textId="77777777" w:rsidR="004712BA" w:rsidRDefault="004712BA" w:rsidP="004712BA">
      <w:pPr>
        <w:pStyle w:val="PL"/>
      </w:pPr>
      <w:r>
        <w:t xml:space="preserve">                    eCSAddrConfigInfo:</w:t>
      </w:r>
    </w:p>
    <w:p w14:paraId="06461F14" w14:textId="77777777" w:rsidR="000055E4" w:rsidRDefault="004712BA" w:rsidP="000055E4">
      <w:pPr>
        <w:pStyle w:val="PL"/>
      </w:pPr>
      <w:r>
        <w:t xml:space="preserve">                      $ref: '#/components/schemas/ECSAddrConfigInfo'</w:t>
      </w:r>
    </w:p>
    <w:p w14:paraId="4B22E76E" w14:textId="77777777" w:rsidR="000055E4" w:rsidRDefault="000055E4" w:rsidP="000055E4">
      <w:pPr>
        <w:pStyle w:val="PL"/>
      </w:pPr>
      <w:r>
        <w:t xml:space="preserve">                    groupId:</w:t>
      </w:r>
    </w:p>
    <w:p w14:paraId="15154466" w14:textId="77777777" w:rsidR="000055E4" w:rsidRDefault="000055E4" w:rsidP="000055E4">
      <w:pPr>
        <w:pStyle w:val="PL"/>
      </w:pPr>
      <w:r>
        <w:t xml:space="preserve">                      type: string</w:t>
      </w:r>
    </w:p>
    <w:p w14:paraId="6BEDC3EF" w14:textId="77777777" w:rsidR="000055E4" w:rsidRPr="006D5A53" w:rsidRDefault="000055E4" w:rsidP="000055E4">
      <w:pPr>
        <w:pStyle w:val="PL"/>
        <w:rPr>
          <w:lang w:val="fr-FR"/>
        </w:rPr>
      </w:pPr>
      <w:r>
        <w:t xml:space="preserve">                    </w:t>
      </w:r>
      <w:r w:rsidRPr="006D5A53">
        <w:rPr>
          <w:lang w:val="fr-FR"/>
        </w:rPr>
        <w:t>supiRanges:</w:t>
      </w:r>
    </w:p>
    <w:p w14:paraId="1B82A196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  $ref: '#/components/schemas/SupiRangeList'</w:t>
      </w:r>
    </w:p>
    <w:p w14:paraId="7D7DB169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gpsiRanges:</w:t>
      </w:r>
    </w:p>
    <w:p w14:paraId="5A0BF2A4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  $ref: '#/components/schemas/IdentityRangeList'</w:t>
      </w:r>
    </w:p>
    <w:p w14:paraId="17687431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externalGroupIdentifiersRanges:</w:t>
      </w:r>
    </w:p>
    <w:p w14:paraId="1D3E43E2" w14:textId="77777777" w:rsidR="000055E4" w:rsidRDefault="000055E4" w:rsidP="000055E4">
      <w:pPr>
        <w:pStyle w:val="PL"/>
      </w:pPr>
      <w:r w:rsidRPr="006D5A53">
        <w:rPr>
          <w:lang w:val="fr-FR"/>
        </w:rPr>
        <w:t xml:space="preserve">                      </w:t>
      </w:r>
      <w:r>
        <w:t>$ref: '#/components/schemas/IdentityRangeList'</w:t>
      </w:r>
    </w:p>
    <w:p w14:paraId="78BF04E6" w14:textId="77777777" w:rsidR="000055E4" w:rsidRDefault="000055E4" w:rsidP="000055E4">
      <w:pPr>
        <w:pStyle w:val="PL"/>
      </w:pPr>
      <w:r>
        <w:t xml:space="preserve">                    routingIndicators:</w:t>
      </w:r>
    </w:p>
    <w:p w14:paraId="532BD68D" w14:textId="77777777" w:rsidR="000055E4" w:rsidRDefault="000055E4" w:rsidP="000055E4">
      <w:pPr>
        <w:pStyle w:val="PL"/>
      </w:pPr>
      <w:r>
        <w:t xml:space="preserve">                      type: array</w:t>
      </w:r>
    </w:p>
    <w:p w14:paraId="53D2C7BF" w14:textId="77777777" w:rsidR="000055E4" w:rsidRDefault="000055E4" w:rsidP="000055E4">
      <w:pPr>
        <w:pStyle w:val="PL"/>
      </w:pPr>
      <w:r>
        <w:t xml:space="preserve">                      items:</w:t>
      </w:r>
    </w:p>
    <w:p w14:paraId="5845D323" w14:textId="77777777" w:rsidR="000055E4" w:rsidRDefault="000055E4" w:rsidP="000055E4">
      <w:pPr>
        <w:pStyle w:val="PL"/>
      </w:pPr>
      <w:r>
        <w:t xml:space="preserve">                        type: string</w:t>
      </w:r>
    </w:p>
    <w:p w14:paraId="09C1BD03" w14:textId="77777777" w:rsidR="000055E4" w:rsidRPr="006D5A53" w:rsidRDefault="000055E4" w:rsidP="000055E4">
      <w:pPr>
        <w:pStyle w:val="PL"/>
      </w:pPr>
      <w:r>
        <w:t xml:space="preserve">                    </w:t>
      </w:r>
      <w:r w:rsidRPr="006D5A53">
        <w:t>internalGroupIdentifiersRanges:</w:t>
      </w:r>
    </w:p>
    <w:p w14:paraId="687CC0A7" w14:textId="77777777" w:rsidR="000055E4" w:rsidRPr="006D5A53" w:rsidRDefault="000055E4" w:rsidP="000055E4">
      <w:pPr>
        <w:pStyle w:val="PL"/>
      </w:pPr>
      <w:r w:rsidRPr="006D5A53">
        <w:t xml:space="preserve">                      $ref: '#/components/schemas/InternalGroupIdRangeList'</w:t>
      </w:r>
    </w:p>
    <w:p w14:paraId="14F7B916" w14:textId="77777777" w:rsidR="000055E4" w:rsidRDefault="000055E4" w:rsidP="000055E4">
      <w:pPr>
        <w:pStyle w:val="PL"/>
      </w:pPr>
      <w:r w:rsidRPr="006D5A53">
        <w:t xml:space="preserve">                    </w:t>
      </w:r>
      <w:r>
        <w:t>suciInfos:</w:t>
      </w:r>
    </w:p>
    <w:p w14:paraId="299E708D" w14:textId="7E84427A" w:rsidR="004712BA" w:rsidRDefault="000055E4" w:rsidP="000055E4">
      <w:pPr>
        <w:pStyle w:val="PL"/>
      </w:pPr>
      <w:r>
        <w:t xml:space="preserve">                      $ref: '#/components/schemas/SuciInfoList'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UdrFunction-Single:</w:t>
      </w:r>
    </w:p>
    <w:p w14:paraId="0CEF1F1F" w14:textId="77777777" w:rsidR="004712BA" w:rsidRDefault="004712BA" w:rsidP="004712BA">
      <w:pPr>
        <w:pStyle w:val="PL"/>
      </w:pPr>
      <w:r>
        <w:t xml:space="preserve">      allOf: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allOf: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01F93EC7" w:rsidR="004712BA" w:rsidRDefault="004712BA" w:rsidP="004712BA">
      <w:pPr>
        <w:pStyle w:val="PL"/>
      </w:pPr>
      <w:r>
        <w:t xml:space="preserve">                    </w:t>
      </w:r>
      <w:r w:rsidR="006716DE" w:rsidRPr="006716DE">
        <w:t>pLMNInfoList</w:t>
      </w:r>
      <w:r>
        <w:t>:</w:t>
      </w:r>
    </w:p>
    <w:p w14:paraId="49EF2524" w14:textId="51EA101D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6716DE" w:rsidRPr="006716DE">
        <w:t>nfo</w:t>
      </w:r>
      <w:r>
        <w:t>List'</w:t>
      </w:r>
    </w:p>
    <w:p w14:paraId="7670B78F" w14:textId="77777777" w:rsidR="004712BA" w:rsidRDefault="004712BA" w:rsidP="004712BA">
      <w:pPr>
        <w:pStyle w:val="PL"/>
      </w:pPr>
      <w:r>
        <w:t xml:space="preserve">                    sBIFqdn: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114A3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933E6AB" w14:textId="77777777" w:rsidR="006716DE" w:rsidRDefault="004712BA" w:rsidP="006716DE">
      <w:pPr>
        <w:pStyle w:val="PL"/>
      </w:pPr>
      <w:r>
        <w:t xml:space="preserve">                      $ref: '#/components/schemas/ManagedNFProfile'</w:t>
      </w:r>
    </w:p>
    <w:p w14:paraId="07252A5B" w14:textId="77777777" w:rsidR="006716DE" w:rsidRDefault="006716DE" w:rsidP="006716DE">
      <w:pPr>
        <w:pStyle w:val="PL"/>
      </w:pPr>
      <w:r>
        <w:t xml:space="preserve">                    groupId:</w:t>
      </w:r>
    </w:p>
    <w:p w14:paraId="37D69EAE" w14:textId="77777777" w:rsidR="006716DE" w:rsidRDefault="006716DE" w:rsidP="006716DE">
      <w:pPr>
        <w:pStyle w:val="PL"/>
      </w:pPr>
      <w:r>
        <w:t xml:space="preserve">                      type: string</w:t>
      </w:r>
    </w:p>
    <w:p w14:paraId="3F9246D6" w14:textId="77777777" w:rsidR="006716DE" w:rsidRDefault="006716DE" w:rsidP="006716DE">
      <w:pPr>
        <w:pStyle w:val="PL"/>
      </w:pPr>
      <w:r>
        <w:t xml:space="preserve">                    supiRanges:</w:t>
      </w:r>
    </w:p>
    <w:p w14:paraId="69B46079" w14:textId="77777777" w:rsidR="006716DE" w:rsidRDefault="006716DE" w:rsidP="006716DE">
      <w:pPr>
        <w:pStyle w:val="PL"/>
      </w:pPr>
      <w:r>
        <w:t xml:space="preserve">                      $ref: '#/components/schemas/SupiRangeLis'</w:t>
      </w:r>
    </w:p>
    <w:p w14:paraId="47E5EEE7" w14:textId="77777777" w:rsidR="006716DE" w:rsidRDefault="006716DE" w:rsidP="006716DE">
      <w:pPr>
        <w:pStyle w:val="PL"/>
      </w:pPr>
      <w:r>
        <w:t xml:space="preserve">                    gpsiRanges:</w:t>
      </w:r>
    </w:p>
    <w:p w14:paraId="5B0AF1CD" w14:textId="77777777" w:rsidR="006716DE" w:rsidRDefault="006716DE" w:rsidP="006716DE">
      <w:pPr>
        <w:pStyle w:val="PL"/>
      </w:pPr>
      <w:r>
        <w:t xml:space="preserve">                      $ref: '#/components/schemas/IdentityRangeList'</w:t>
      </w:r>
    </w:p>
    <w:p w14:paraId="4DEB362A" w14:textId="77777777" w:rsidR="006716DE" w:rsidRDefault="006716DE" w:rsidP="006716DE">
      <w:pPr>
        <w:pStyle w:val="PL"/>
      </w:pPr>
      <w:r>
        <w:t xml:space="preserve">                    externalGroupIdentifiersRanges:</w:t>
      </w:r>
    </w:p>
    <w:p w14:paraId="5389CA4A" w14:textId="77777777" w:rsidR="006716DE" w:rsidRDefault="006716DE" w:rsidP="006716DE">
      <w:pPr>
        <w:pStyle w:val="PL"/>
      </w:pPr>
      <w:r>
        <w:t xml:space="preserve">                      $ref: '#/components/schemas/IdentityRangeList'</w:t>
      </w:r>
    </w:p>
    <w:p w14:paraId="68225B56" w14:textId="77777777" w:rsidR="006716DE" w:rsidRDefault="006716DE" w:rsidP="006716DE">
      <w:pPr>
        <w:pStyle w:val="PL"/>
      </w:pPr>
      <w:r>
        <w:t xml:space="preserve">                    supportedDataSets:</w:t>
      </w:r>
    </w:p>
    <w:p w14:paraId="0916E603" w14:textId="77777777" w:rsidR="006716DE" w:rsidRDefault="006716DE" w:rsidP="006716DE">
      <w:pPr>
        <w:pStyle w:val="PL"/>
      </w:pPr>
      <w:r>
        <w:t xml:space="preserve">                      $ref: '#/components/schemas/SupportedDataSetList'</w:t>
      </w:r>
    </w:p>
    <w:p w14:paraId="4E82A68E" w14:textId="77777777" w:rsidR="006716DE" w:rsidRDefault="006716DE" w:rsidP="006716DE">
      <w:pPr>
        <w:pStyle w:val="PL"/>
      </w:pPr>
      <w:r>
        <w:t xml:space="preserve">                    sharedDataIdRanges:</w:t>
      </w:r>
    </w:p>
    <w:p w14:paraId="5A580E05" w14:textId="053C6889" w:rsidR="004712BA" w:rsidRDefault="006716DE" w:rsidP="006716DE">
      <w:pPr>
        <w:pStyle w:val="PL"/>
      </w:pPr>
      <w:r>
        <w:t xml:space="preserve">                      $ref: '#/components/schemas/SharedDataIdRangeList'</w:t>
      </w:r>
    </w:p>
    <w:p w14:paraId="7F1ECCF3" w14:textId="77777777" w:rsidR="004712BA" w:rsidRDefault="004712BA" w:rsidP="004712BA">
      <w:pPr>
        <w:pStyle w:val="PL"/>
      </w:pPr>
      <w:r>
        <w:t xml:space="preserve">    UdsfFunction-Single:</w:t>
      </w:r>
    </w:p>
    <w:p w14:paraId="5BA97F23" w14:textId="77777777" w:rsidR="004712BA" w:rsidRDefault="004712BA" w:rsidP="004712BA">
      <w:pPr>
        <w:pStyle w:val="PL"/>
      </w:pPr>
      <w:r>
        <w:t xml:space="preserve">      allOf: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allOf: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48618F8" w14:textId="77777777" w:rsidR="004712BA" w:rsidRDefault="004712BA" w:rsidP="004712BA">
      <w:pPr>
        <w:pStyle w:val="PL"/>
      </w:pPr>
      <w:r>
        <w:t xml:space="preserve">                    sBIFqdn: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snssaiList: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47D3AC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45BC3D90" w14:textId="77777777" w:rsidR="004712BA" w:rsidRDefault="004712BA" w:rsidP="004712BA">
      <w:pPr>
        <w:pStyle w:val="PL"/>
      </w:pPr>
      <w:r>
        <w:t xml:space="preserve">    NrfFunction-Single:</w:t>
      </w:r>
    </w:p>
    <w:p w14:paraId="6192962D" w14:textId="77777777" w:rsidR="004712BA" w:rsidRDefault="004712BA" w:rsidP="004712BA">
      <w:pPr>
        <w:pStyle w:val="PL"/>
      </w:pPr>
      <w:r>
        <w:t xml:space="preserve">      allOf: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allOf: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plmnIdList: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FEFFC25" w14:textId="77777777" w:rsidR="004712BA" w:rsidRDefault="004712BA" w:rsidP="004712BA">
      <w:pPr>
        <w:pStyle w:val="PL"/>
      </w:pPr>
      <w:r>
        <w:t xml:space="preserve">                    sBIFqdn: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cNSIIdList: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D98DF3D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73CC479D" w14:textId="77777777" w:rsidR="004712BA" w:rsidRDefault="004712BA" w:rsidP="004712BA">
      <w:pPr>
        <w:pStyle w:val="PL"/>
      </w:pPr>
      <w:r>
        <w:t xml:space="preserve">                    snssaiList: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NssfFunction-Single:</w:t>
      </w:r>
    </w:p>
    <w:p w14:paraId="58D20C4F" w14:textId="77777777" w:rsidR="004712BA" w:rsidRDefault="004712BA" w:rsidP="004712BA">
      <w:pPr>
        <w:pStyle w:val="PL"/>
      </w:pPr>
      <w:r>
        <w:t xml:space="preserve">      allOf: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allOf: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442DD34" w:rsidR="004712BA" w:rsidRDefault="004712BA" w:rsidP="004712BA">
      <w:pPr>
        <w:pStyle w:val="PL"/>
      </w:pPr>
      <w:r>
        <w:t xml:space="preserve">                    p</w:t>
      </w:r>
      <w:r w:rsidR="00E027D4" w:rsidRPr="00E027D4">
        <w:t>LMN</w:t>
      </w:r>
      <w:r>
        <w:t>I</w:t>
      </w:r>
      <w:r w:rsidR="00E027D4" w:rsidRPr="00E027D4">
        <w:t>nfo</w:t>
      </w:r>
      <w:r>
        <w:t>List:</w:t>
      </w:r>
    </w:p>
    <w:p w14:paraId="0ACECC3D" w14:textId="442D0DB9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E027D4" w:rsidRPr="00E027D4">
        <w:t>nfo</w:t>
      </w:r>
      <w:r>
        <w:t>List'</w:t>
      </w:r>
    </w:p>
    <w:p w14:paraId="3A7E00C0" w14:textId="77777777" w:rsidR="004712BA" w:rsidRDefault="004712BA" w:rsidP="004712BA">
      <w:pPr>
        <w:pStyle w:val="PL"/>
      </w:pPr>
      <w:r>
        <w:t xml:space="preserve">                    sBIFqdn: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cNSIIdList: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24020559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14FE9C8F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SmsfFunction-Single:</w:t>
      </w:r>
    </w:p>
    <w:p w14:paraId="367B83DF" w14:textId="77777777" w:rsidR="004712BA" w:rsidRDefault="004712BA" w:rsidP="004712BA">
      <w:pPr>
        <w:pStyle w:val="PL"/>
      </w:pPr>
      <w:r>
        <w:t xml:space="preserve">      allOf: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allOf: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plmnIdList: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2AEAAFA" w14:textId="77777777" w:rsidR="004712BA" w:rsidRDefault="004712BA" w:rsidP="004712BA">
      <w:pPr>
        <w:pStyle w:val="PL"/>
      </w:pPr>
      <w:r>
        <w:t xml:space="preserve">                    sBIFqdn: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31AFDE7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LmfFunction-Single:</w:t>
      </w:r>
    </w:p>
    <w:p w14:paraId="717CF1AB" w14:textId="77777777" w:rsidR="004712BA" w:rsidRDefault="004712BA" w:rsidP="004712BA">
      <w:pPr>
        <w:pStyle w:val="PL"/>
      </w:pPr>
      <w:r>
        <w:t xml:space="preserve">      allOf: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allOf: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plmnIdList: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56FB7E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CCA465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NgeirFunction-Single:</w:t>
      </w:r>
    </w:p>
    <w:p w14:paraId="4838905F" w14:textId="77777777" w:rsidR="004712BA" w:rsidRDefault="004712BA" w:rsidP="004712BA">
      <w:pPr>
        <w:pStyle w:val="PL"/>
      </w:pPr>
      <w:r>
        <w:t xml:space="preserve">      allOf: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allOf: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plmnIdList: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F8FA8C9" w14:textId="77777777" w:rsidR="004712BA" w:rsidRDefault="004712BA" w:rsidP="004712BA">
      <w:pPr>
        <w:pStyle w:val="PL"/>
      </w:pPr>
      <w:r>
        <w:t xml:space="preserve">                    sBIFqdn: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snssaiList: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E4DAE92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24F2B861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SeppFunction-Single:</w:t>
      </w:r>
    </w:p>
    <w:p w14:paraId="1C191F8F" w14:textId="77777777" w:rsidR="004712BA" w:rsidRDefault="004712BA" w:rsidP="004712BA">
      <w:pPr>
        <w:pStyle w:val="PL"/>
      </w:pPr>
      <w:r>
        <w:t xml:space="preserve">      allOf: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allOf: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plmnId: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3A2CD3C" w14:textId="77777777" w:rsidR="004712BA" w:rsidRDefault="004712BA" w:rsidP="004712BA">
      <w:pPr>
        <w:pStyle w:val="PL"/>
      </w:pPr>
      <w:r>
        <w:t xml:space="preserve">                    sEPPType: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'#/components/schemas/SEPPType'</w:t>
      </w:r>
    </w:p>
    <w:p w14:paraId="39E06BCD" w14:textId="77777777" w:rsidR="004712BA" w:rsidRDefault="004712BA" w:rsidP="004712BA">
      <w:pPr>
        <w:pStyle w:val="PL"/>
      </w:pPr>
      <w:r>
        <w:t xml:space="preserve">                    sEPPId: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fqdn: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NwdafFunction-Single:</w:t>
      </w:r>
    </w:p>
    <w:p w14:paraId="6D208BC4" w14:textId="77777777" w:rsidR="004712BA" w:rsidRDefault="004712BA" w:rsidP="004712BA">
      <w:pPr>
        <w:pStyle w:val="PL"/>
      </w:pPr>
      <w:r>
        <w:t xml:space="preserve">      allOf: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allOf: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plmnIdList: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3574E56" w14:textId="77777777" w:rsidR="004712BA" w:rsidRDefault="004712BA" w:rsidP="004712BA">
      <w:pPr>
        <w:pStyle w:val="PL"/>
      </w:pPr>
      <w:r>
        <w:t xml:space="preserve">                    sBIFqdn: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snssaiList: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98044B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6335EE4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33D844EC" w14:textId="77777777" w:rsidR="004712BA" w:rsidRDefault="004712BA" w:rsidP="004712BA">
      <w:pPr>
        <w:pStyle w:val="PL"/>
      </w:pPr>
      <w:r>
        <w:t xml:space="preserve">                    networkSliceInfoList:</w:t>
      </w:r>
    </w:p>
    <w:p w14:paraId="596823B2" w14:textId="77777777" w:rsidR="002D40F4" w:rsidRDefault="004712BA" w:rsidP="002D40F4">
      <w:pPr>
        <w:pStyle w:val="PL"/>
      </w:pPr>
      <w:r>
        <w:t xml:space="preserve">                      $ref: '#/components/schemas/NetworkSliceInfoList'</w:t>
      </w:r>
    </w:p>
    <w:p w14:paraId="0B2E3E08" w14:textId="77777777" w:rsidR="002D40F4" w:rsidRDefault="002D40F4" w:rsidP="002D40F4">
      <w:pPr>
        <w:pStyle w:val="PL"/>
      </w:pPr>
      <w:r>
        <w:t xml:space="preserve">                    nwdafEvents:</w:t>
      </w:r>
    </w:p>
    <w:p w14:paraId="080E6EA2" w14:textId="77777777" w:rsidR="002D40F4" w:rsidRDefault="002D40F4" w:rsidP="002D40F4">
      <w:pPr>
        <w:pStyle w:val="PL"/>
      </w:pPr>
      <w:r>
        <w:t xml:space="preserve">                      type: array</w:t>
      </w:r>
    </w:p>
    <w:p w14:paraId="2CB6F965" w14:textId="77777777" w:rsidR="002D40F4" w:rsidRDefault="002D40F4" w:rsidP="002D40F4">
      <w:pPr>
        <w:pStyle w:val="PL"/>
      </w:pPr>
      <w:r>
        <w:t xml:space="preserve">                      items:</w:t>
      </w:r>
    </w:p>
    <w:p w14:paraId="0AD8DD91" w14:textId="4316CA2D" w:rsidR="004712BA" w:rsidRDefault="002D40F4" w:rsidP="002D40F4">
      <w:pPr>
        <w:pStyle w:val="PL"/>
      </w:pPr>
      <w:r>
        <w:t xml:space="preserve">                        $ref: 'TS29520_Nnwdaf_EventsSubscription.yaml#/components/schemas/NwdafEvent'</w:t>
      </w:r>
    </w:p>
    <w:p w14:paraId="5C57068C" w14:textId="77777777" w:rsidR="002D40F4" w:rsidRDefault="002D40F4" w:rsidP="002D40F4">
      <w:pPr>
        <w:pStyle w:val="PL"/>
      </w:pP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ScpFunction-Single:</w:t>
      </w:r>
    </w:p>
    <w:p w14:paraId="29DF178E" w14:textId="77777777" w:rsidR="004712BA" w:rsidRDefault="004712BA" w:rsidP="004712BA">
      <w:pPr>
        <w:pStyle w:val="PL"/>
      </w:pPr>
      <w:r>
        <w:t xml:space="preserve">      allOf: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allOf: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supportedFuncList: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'#/components/schemas/SupportedFuncList'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NefFunction-Single:</w:t>
      </w:r>
    </w:p>
    <w:p w14:paraId="2C4E84E3" w14:textId="77777777" w:rsidR="004712BA" w:rsidRDefault="004712BA" w:rsidP="004712BA">
      <w:pPr>
        <w:pStyle w:val="PL"/>
      </w:pPr>
      <w:r>
        <w:t xml:space="preserve">      allOf: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allOf: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sBIFqdn: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snssaiList: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029840ED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4AC534D" w14:textId="77777777" w:rsidR="004712BA" w:rsidRDefault="004712BA" w:rsidP="004712BA">
      <w:pPr>
        <w:pStyle w:val="PL"/>
      </w:pPr>
      <w:r>
        <w:t xml:space="preserve">                    capabilityList: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'#/components/schemas/CapabilityList'</w:t>
      </w:r>
    </w:p>
    <w:p w14:paraId="32FAC2FC" w14:textId="77777777" w:rsidR="004712BA" w:rsidRDefault="004712BA" w:rsidP="004712BA">
      <w:pPr>
        <w:pStyle w:val="PL"/>
      </w:pPr>
      <w:r>
        <w:t xml:space="preserve">                    isCAPIFSup: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66843BA7" w14:textId="77777777" w:rsidR="004712BA" w:rsidRDefault="004712BA" w:rsidP="004712BA">
      <w:pPr>
        <w:pStyle w:val="PL"/>
      </w:pPr>
      <w:r>
        <w:t xml:space="preserve">                    taiList:</w:t>
      </w:r>
    </w:p>
    <w:p w14:paraId="3A97F37C" w14:textId="0E687C69" w:rsidR="004712BA" w:rsidRPr="005E37F8" w:rsidRDefault="004712BA" w:rsidP="004712BA">
      <w:pPr>
        <w:pStyle w:val="PL"/>
      </w:pPr>
      <w:r>
        <w:t xml:space="preserve">                      </w:t>
      </w:r>
      <w:r w:rsidRPr="005E37F8">
        <w:t>$ref: '#/components/schemas/TaiList'</w:t>
      </w:r>
    </w:p>
    <w:p w14:paraId="7264A998" w14:textId="77777777" w:rsidR="004712BA" w:rsidRPr="005E37F8" w:rsidRDefault="004712BA" w:rsidP="004712BA">
      <w:pPr>
        <w:pStyle w:val="PL"/>
      </w:pPr>
      <w:r w:rsidRPr="005E37F8">
        <w:t xml:space="preserve">                    taiRangeList:</w:t>
      </w:r>
    </w:p>
    <w:p w14:paraId="1ACB2C59" w14:textId="77777777" w:rsidR="004712BA" w:rsidRDefault="004712BA" w:rsidP="004712BA">
      <w:pPr>
        <w:pStyle w:val="PL"/>
      </w:pPr>
      <w:r w:rsidRPr="005E37F8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1D1DFD71" w14:textId="77777777" w:rsidR="004712BA" w:rsidRDefault="004712BA" w:rsidP="004712BA">
      <w:pPr>
        <w:pStyle w:val="PL"/>
      </w:pPr>
      <w:r>
        <w:t xml:space="preserve">                    dnai: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NsacfFunction-Single:</w:t>
      </w:r>
    </w:p>
    <w:p w14:paraId="3E296BB0" w14:textId="77777777" w:rsidR="004712BA" w:rsidRDefault="004712BA" w:rsidP="004712BA">
      <w:pPr>
        <w:pStyle w:val="PL"/>
      </w:pPr>
      <w:r>
        <w:t xml:space="preserve">      allOf: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allOf: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D828E4C" w14:textId="77777777" w:rsidR="004712BA" w:rsidRDefault="004712BA" w:rsidP="004712BA">
      <w:pPr>
        <w:pStyle w:val="PL"/>
      </w:pPr>
      <w:r>
        <w:t xml:space="preserve">                    nsacfInfoSnssai: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'#/components/schemas/NsacfInfoSnssai'</w:t>
      </w:r>
    </w:p>
    <w:p w14:paraId="77FD23E6" w14:textId="77777777" w:rsidR="004712BA" w:rsidRDefault="004712BA" w:rsidP="004712BA">
      <w:pPr>
        <w:pStyle w:val="PL"/>
      </w:pPr>
      <w:r>
        <w:t xml:space="preserve">                    taiList:</w:t>
      </w:r>
    </w:p>
    <w:p w14:paraId="3B704865" w14:textId="2634A12A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DDNMFFunction-Single:</w:t>
      </w:r>
    </w:p>
    <w:p w14:paraId="02B96563" w14:textId="77777777" w:rsidR="004712BA" w:rsidRDefault="004712BA" w:rsidP="004712BA">
      <w:pPr>
        <w:pStyle w:val="PL"/>
      </w:pPr>
      <w:r>
        <w:t xml:space="preserve">      allOf: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allOf: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plmnId: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51C5138F" w14:textId="77777777" w:rsidR="004712BA" w:rsidRDefault="004712BA" w:rsidP="004712BA">
      <w:pPr>
        <w:pStyle w:val="PL"/>
      </w:pPr>
      <w:r>
        <w:t xml:space="preserve">                    sBIFqdn: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CE9803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EASDFFunction-Single:</w:t>
      </w:r>
    </w:p>
    <w:p w14:paraId="5103D131" w14:textId="77777777" w:rsidR="004712BA" w:rsidRDefault="004712BA" w:rsidP="004712BA">
      <w:pPr>
        <w:pStyle w:val="PL"/>
      </w:pPr>
      <w:r>
        <w:t xml:space="preserve">      allOf: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allOf: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plmnId: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6498533B" w14:textId="77777777" w:rsidR="004712BA" w:rsidRDefault="004712BA" w:rsidP="004712BA">
      <w:pPr>
        <w:pStyle w:val="PL"/>
      </w:pPr>
      <w:r>
        <w:t xml:space="preserve">                    sBIFqdn: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FC30303" w14:textId="77777777" w:rsidR="004712BA" w:rsidRDefault="004712BA" w:rsidP="004712BA">
      <w:pPr>
        <w:pStyle w:val="PL"/>
      </w:pPr>
      <w:r>
        <w:t xml:space="preserve">                    serverAddr: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4C17A16C" w:rsidR="004712BA" w:rsidRDefault="004712BA" w:rsidP="004712BA">
      <w:pPr>
        <w:pStyle w:val="PL"/>
      </w:pPr>
      <w:r>
        <w:t xml:space="preserve">            EP_N</w:t>
      </w:r>
      <w:r w:rsidR="00CC6BAB" w:rsidRPr="00CC6BAB">
        <w:t>88</w:t>
      </w:r>
      <w:r>
        <w:t>:</w:t>
      </w:r>
    </w:p>
    <w:p w14:paraId="06E44584" w14:textId="41988BEB" w:rsidR="004712BA" w:rsidRDefault="004712BA" w:rsidP="004712BA">
      <w:pPr>
        <w:pStyle w:val="PL"/>
      </w:pPr>
      <w:r>
        <w:t xml:space="preserve">              $ref: '#/components/schemas/EP_N</w:t>
      </w:r>
      <w:r w:rsidR="00CC6BAB" w:rsidRPr="00CC6BAB">
        <w:t>88</w:t>
      </w:r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EcmConnectionInfo-Single:</w:t>
      </w:r>
    </w:p>
    <w:p w14:paraId="5700DB75" w14:textId="77777777" w:rsidR="004712BA" w:rsidRDefault="004712BA" w:rsidP="004712BA">
      <w:pPr>
        <w:pStyle w:val="PL"/>
      </w:pPr>
      <w:r>
        <w:t xml:space="preserve">      allOf: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allOf: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eASServiceArea: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4BDC2E3E" w14:textId="77777777" w:rsidR="004712BA" w:rsidRDefault="004712BA" w:rsidP="004712BA">
      <w:pPr>
        <w:pStyle w:val="PL"/>
      </w:pPr>
      <w:r>
        <w:t xml:space="preserve">                    eESServiceArea: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2B7671E8" w14:textId="77777777" w:rsidR="004712BA" w:rsidRDefault="004712BA" w:rsidP="004712BA">
      <w:pPr>
        <w:pStyle w:val="PL"/>
      </w:pPr>
      <w:r>
        <w:t xml:space="preserve">                    eDNServiceArea: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6B82E9D9" w14:textId="77777777" w:rsidR="004712BA" w:rsidRDefault="004712BA" w:rsidP="004712BA">
      <w:pPr>
        <w:pStyle w:val="PL"/>
      </w:pPr>
      <w:r>
        <w:t xml:space="preserve">                    eASIpAddress: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eESIpAddress: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eCSIpAddress: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ednIdentifier: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ecmConnectionType: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enum: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uPFConnectionInfo: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'#/components/schemas/UPFConnectionInfo'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ExternalAmfFunction-Single:</w:t>
      </w:r>
    </w:p>
    <w:p w14:paraId="23827855" w14:textId="77777777" w:rsidR="004712BA" w:rsidRDefault="004712BA" w:rsidP="004712BA">
      <w:pPr>
        <w:pStyle w:val="PL"/>
      </w:pPr>
      <w:r>
        <w:t xml:space="preserve">      allOf: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allOf: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plmnIdList: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5391EF5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1A17E17C" w14:textId="77777777" w:rsidR="004712BA" w:rsidRDefault="004712BA" w:rsidP="004712BA">
      <w:pPr>
        <w:pStyle w:val="PL"/>
      </w:pPr>
      <w:r>
        <w:t xml:space="preserve">    ExternalNrfFunction-Single:</w:t>
      </w:r>
    </w:p>
    <w:p w14:paraId="21321DE0" w14:textId="77777777" w:rsidR="004712BA" w:rsidRDefault="004712BA" w:rsidP="004712BA">
      <w:pPr>
        <w:pStyle w:val="PL"/>
      </w:pPr>
      <w:r>
        <w:t xml:space="preserve">      allOf: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allOf: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plmnIdList: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587FE09" w14:textId="77777777" w:rsidR="004712BA" w:rsidRDefault="004712BA" w:rsidP="004712BA">
      <w:pPr>
        <w:pStyle w:val="PL"/>
      </w:pPr>
      <w:r>
        <w:t xml:space="preserve">    ExternalNssfFunction-Single:</w:t>
      </w:r>
    </w:p>
    <w:p w14:paraId="4D29627B" w14:textId="77777777" w:rsidR="004712BA" w:rsidRDefault="004712BA" w:rsidP="004712BA">
      <w:pPr>
        <w:pStyle w:val="PL"/>
      </w:pPr>
      <w:r>
        <w:t xml:space="preserve">      allOf: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allOf: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plmnIdList: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15C4B03" w14:textId="77777777" w:rsidR="004712BA" w:rsidRDefault="004712BA" w:rsidP="004712BA">
      <w:pPr>
        <w:pStyle w:val="PL"/>
      </w:pPr>
      <w:r>
        <w:t xml:space="preserve">    ExternalSeppFunction-Single:</w:t>
      </w:r>
    </w:p>
    <w:p w14:paraId="7CB6A8C6" w14:textId="77777777" w:rsidR="004712BA" w:rsidRDefault="004712BA" w:rsidP="004712BA">
      <w:pPr>
        <w:pStyle w:val="PL"/>
      </w:pPr>
      <w:r>
        <w:t xml:space="preserve">      allOf: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allOf: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plmnId: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2C2F8838" w14:textId="77777777" w:rsidR="004712BA" w:rsidRDefault="004712BA" w:rsidP="004712BA">
      <w:pPr>
        <w:pStyle w:val="PL"/>
      </w:pPr>
      <w:r>
        <w:t xml:space="preserve">                    sEPPId: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fqdn: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allOf: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allOf: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3DEE3C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allOf: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allOf: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2207A6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A13D953" w14:textId="77777777" w:rsidR="004712BA" w:rsidRDefault="004712BA" w:rsidP="004712BA">
      <w:pPr>
        <w:pStyle w:val="PL"/>
      </w:pPr>
      <w:r>
        <w:t xml:space="preserve">                    epTransportRefs: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allOf: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allOf: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9BD5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allOf: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allOf: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F591E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allOf: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allOf: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CDC8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allOf: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allOf: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CF71E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allOf: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allOf: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D8B437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allOf: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allOf: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5A9253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allOf: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allOf: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4A8C2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allOf: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allOf: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1E4DC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allOf: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allOf: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65D0B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allOf: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allOf: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54D2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allOf: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allOf: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75D04A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allOf: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allOf: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06B21D3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allOf: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allOf: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43A69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allOf: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allOf: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486335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allOf: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allOf: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65D215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allOf: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allOf: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7D363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allOf: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allOf: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6D9D7D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allOf: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allOf: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154D80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allOf: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allOf: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1553E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allOf: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allOf: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3F3CF7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allOf: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allOf: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remotePlmnId: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ED949AD" w14:textId="77777777" w:rsidR="004712BA" w:rsidRDefault="004712BA" w:rsidP="004712BA">
      <w:pPr>
        <w:pStyle w:val="PL"/>
      </w:pPr>
      <w:r>
        <w:t xml:space="preserve">                    remoteSeppAddress: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53237BFD" w14:textId="77777777" w:rsidR="004712BA" w:rsidRDefault="004712BA" w:rsidP="004712BA">
      <w:pPr>
        <w:pStyle w:val="PL"/>
      </w:pPr>
      <w:r>
        <w:t xml:space="preserve">                    remoteSeppId: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withIPX: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allOf: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allOf: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D0116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allOf: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allOf: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552535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allOf: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allOf: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6BF07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696E79F" w14:textId="77777777" w:rsidR="004712BA" w:rsidRDefault="004712BA" w:rsidP="004712BA">
      <w:pPr>
        <w:pStyle w:val="PL"/>
      </w:pPr>
      <w:r>
        <w:t xml:space="preserve">    EP_Rx-Single:</w:t>
      </w:r>
    </w:p>
    <w:p w14:paraId="1640AD22" w14:textId="77777777" w:rsidR="004712BA" w:rsidRDefault="004712BA" w:rsidP="004712BA">
      <w:pPr>
        <w:pStyle w:val="PL"/>
      </w:pPr>
      <w:r>
        <w:t xml:space="preserve">      allOf: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allOf: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C0A71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allOf: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allOf: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6947347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allOf: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allOf: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92BB3F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allOf: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allOf: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7554B3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allOf: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allOf: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9FD571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allOf: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allOf: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80565C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allOf: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allOf: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908DE6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'TS28541_NrNrm.yaml#/components/schemas/RemoteAddress'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allOf: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allOf: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8C96A2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allOf: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allOf: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455229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143C8E7D" w:rsidR="004712BA" w:rsidRDefault="004712BA" w:rsidP="004712BA">
      <w:pPr>
        <w:pStyle w:val="PL"/>
      </w:pPr>
      <w:r>
        <w:t xml:space="preserve">    EP_N</w:t>
      </w:r>
      <w:r w:rsidR="00CC6BAB" w:rsidRPr="00CC6BAB">
        <w:t>88</w:t>
      </w:r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allOf: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allOf: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FA717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FiveQiDscpMappingSet-Single:</w:t>
      </w:r>
    </w:p>
    <w:p w14:paraId="2E52D103" w14:textId="77777777" w:rsidR="004712BA" w:rsidRDefault="004712BA" w:rsidP="004712BA">
      <w:pPr>
        <w:pStyle w:val="PL"/>
      </w:pPr>
      <w:r>
        <w:t xml:space="preserve">      allOf: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allOf: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FiveQiDscpMappingList: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'#/components/schemas/FiveQiDscpMapping'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FiveQICharacteristics-Single:</w:t>
      </w:r>
    </w:p>
    <w:p w14:paraId="6DDFE38B" w14:textId="77777777" w:rsidR="004712BA" w:rsidRDefault="004712BA" w:rsidP="004712BA">
      <w:pPr>
        <w:pStyle w:val="PL"/>
      </w:pPr>
      <w:r>
        <w:t xml:space="preserve">      allOf: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fiveQIValue: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resourceType: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enum: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NonGBR</w:t>
      </w:r>
    </w:p>
    <w:p w14:paraId="7E39D7A2" w14:textId="77777777" w:rsidR="004712BA" w:rsidRDefault="004712BA" w:rsidP="004712BA">
      <w:pPr>
        <w:pStyle w:val="PL"/>
      </w:pPr>
      <w:r>
        <w:t xml:space="preserve">            priorityLevel: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packetDelayBudget: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packetErrorRate: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'#/components/schemas/PacketErrorRate'</w:t>
      </w:r>
    </w:p>
    <w:p w14:paraId="6C87F555" w14:textId="77777777" w:rsidR="004712BA" w:rsidRDefault="004712BA" w:rsidP="004712BA">
      <w:pPr>
        <w:pStyle w:val="PL"/>
      </w:pPr>
      <w:r>
        <w:t xml:space="preserve">            averagingWindow: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maximumDataBurstVolume: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FiveQICharacteristics-Multiple: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'#/components/schemas/FiveQICharacteristics-Single'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allOf: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allOf: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56155FED" w14:textId="24AD0825" w:rsidR="004712BA" w:rsidRDefault="004712BA" w:rsidP="004712BA">
      <w:pPr>
        <w:pStyle w:val="PL"/>
      </w:pPr>
      <w:r>
        <w:t xml:space="preserve">                      $ref: '#/components/schemas/FiveQICharacteristics-Multiple'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allOf: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allOf: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5B671EF2" w14:textId="46B25A5F" w:rsidR="004712BA" w:rsidRDefault="004712BA" w:rsidP="004712BA">
      <w:pPr>
        <w:pStyle w:val="PL"/>
      </w:pPr>
      <w:r>
        <w:t xml:space="preserve">                      $ref: '#/components/schemas/FiveQICharacteristics-Multiple'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GtpUPathQoSMonitoringControl-Single:</w:t>
      </w:r>
    </w:p>
    <w:p w14:paraId="554FCDD9" w14:textId="77777777" w:rsidR="004712BA" w:rsidRDefault="004712BA" w:rsidP="004712BA">
      <w:pPr>
        <w:pStyle w:val="PL"/>
      </w:pPr>
      <w:r>
        <w:t xml:space="preserve">      allOf: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allOf: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gtpUPathQoSMonitoringState: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enum: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gtpUPathMonitoredSNSSAIs: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3F149637" w14:textId="77777777" w:rsidR="004712BA" w:rsidRDefault="004712BA" w:rsidP="004712BA">
      <w:pPr>
        <w:pStyle w:val="PL"/>
      </w:pPr>
      <w:r>
        <w:t xml:space="preserve">                    monitoredDSCPs: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isEventTriggeredGtpUPathMonitoringSupported: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4FCAC45" w14:textId="77777777" w:rsidR="004712BA" w:rsidRDefault="004712BA" w:rsidP="004712BA">
      <w:pPr>
        <w:pStyle w:val="PL"/>
      </w:pPr>
      <w:r>
        <w:t xml:space="preserve">                    isPeriodicGtpUMonitoringSupported: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5932BEF5" w14:textId="77777777" w:rsidR="004712BA" w:rsidRDefault="004712BA" w:rsidP="004712BA">
      <w:pPr>
        <w:pStyle w:val="PL"/>
      </w:pPr>
      <w:r>
        <w:t xml:space="preserve">                    isImmediateGtpUMonitoringSupported: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ACDD592" w14:textId="77777777" w:rsidR="004712BA" w:rsidRDefault="004712BA" w:rsidP="004712BA">
      <w:pPr>
        <w:pStyle w:val="PL"/>
      </w:pPr>
      <w:r>
        <w:t xml:space="preserve">                    gtpUPathDelayThresholds: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'#/components/schemas/GtpUPathDelayThresholdsType'</w:t>
      </w:r>
    </w:p>
    <w:p w14:paraId="08D87459" w14:textId="77777777" w:rsidR="004712BA" w:rsidRDefault="004712BA" w:rsidP="004712BA">
      <w:pPr>
        <w:pStyle w:val="PL"/>
      </w:pPr>
      <w:r>
        <w:t xml:space="preserve">                    gtpUPathMinimumWaitTime: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gtpUPathMeasurementPeriod: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QFQoSMonitoringControl-Single:</w:t>
      </w:r>
    </w:p>
    <w:p w14:paraId="03E5FE7A" w14:textId="77777777" w:rsidR="004712BA" w:rsidRDefault="004712BA" w:rsidP="004712BA">
      <w:pPr>
        <w:pStyle w:val="PL"/>
      </w:pPr>
      <w:r>
        <w:t xml:space="preserve">      allOf: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allOf: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qFQoSMonitoringState: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enum: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qFMonitoredSNSSAIs: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isEventTriggeredQFMonitoringSupported: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25CF86E" w14:textId="77777777" w:rsidR="004712BA" w:rsidRDefault="004712BA" w:rsidP="004712BA">
      <w:pPr>
        <w:pStyle w:val="PL"/>
      </w:pPr>
      <w:r>
        <w:t xml:space="preserve">                    isPeriodicQFMonitoringSupported: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0254E802" w14:textId="77777777" w:rsidR="004712BA" w:rsidRDefault="004712BA" w:rsidP="004712BA">
      <w:pPr>
        <w:pStyle w:val="PL"/>
      </w:pPr>
      <w:r>
        <w:t xml:space="preserve">                    isSessionReleasedQFMonitoringSupported: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76783ED1" w14:textId="77777777" w:rsidR="004712BA" w:rsidRDefault="004712BA" w:rsidP="004712BA">
      <w:pPr>
        <w:pStyle w:val="PL"/>
      </w:pPr>
      <w:r>
        <w:t xml:space="preserve">                    qFPacketDelayThresholds: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'#/components/schemas/QFPacketDelayThresholdsType'</w:t>
      </w:r>
    </w:p>
    <w:p w14:paraId="170B23D4" w14:textId="77777777" w:rsidR="004712BA" w:rsidRDefault="004712BA" w:rsidP="004712BA">
      <w:pPr>
        <w:pStyle w:val="PL"/>
      </w:pPr>
      <w:r>
        <w:t xml:space="preserve">                    qFMinimumWaitTime: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qFMeasurementPeriod: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PredefinedPccRuleSet-Single:</w:t>
      </w:r>
    </w:p>
    <w:p w14:paraId="7DD9B402" w14:textId="77777777" w:rsidR="004712BA" w:rsidRDefault="004712BA" w:rsidP="004712BA">
      <w:pPr>
        <w:pStyle w:val="PL"/>
      </w:pPr>
      <w:r>
        <w:t xml:space="preserve">      allOf: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allOf: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predefinedPccRules: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'#/components/schemas/PccRule'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SubNetwork-Multiple: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'#/components/schemas/SubNetwork-Single'</w:t>
      </w:r>
    </w:p>
    <w:p w14:paraId="5A250685" w14:textId="77777777" w:rsidR="004712BA" w:rsidRDefault="004712BA" w:rsidP="004712BA">
      <w:pPr>
        <w:pStyle w:val="PL"/>
      </w:pPr>
      <w:r>
        <w:t xml:space="preserve">    ManagedElement-Multiple: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'#/components/schemas/ManagedElement-Single'</w:t>
      </w:r>
    </w:p>
    <w:p w14:paraId="37BFD4E8" w14:textId="77777777" w:rsidR="004712BA" w:rsidRDefault="004712BA" w:rsidP="004712BA">
      <w:pPr>
        <w:pStyle w:val="PL"/>
      </w:pPr>
      <w:r>
        <w:t xml:space="preserve">    AmfFunction-Multiple: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'#/components/schemas/AmfFunction-Single'</w:t>
      </w:r>
    </w:p>
    <w:p w14:paraId="4A62C9F7" w14:textId="77777777" w:rsidR="004712BA" w:rsidRDefault="004712BA" w:rsidP="004712BA">
      <w:pPr>
        <w:pStyle w:val="PL"/>
      </w:pPr>
      <w:r>
        <w:t xml:space="preserve">    SmfFunction-Multiple: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'#/components/schemas/SmfFunction-Single'</w:t>
      </w:r>
    </w:p>
    <w:p w14:paraId="6D35387D" w14:textId="77777777" w:rsidR="004712BA" w:rsidRDefault="004712BA" w:rsidP="004712BA">
      <w:pPr>
        <w:pStyle w:val="PL"/>
      </w:pPr>
      <w:r>
        <w:t xml:space="preserve">    UpfFunction-Multiple: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'#/components/schemas/UpfFunction-Single'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PcfFunction-Multiple: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'#/components/schemas/PcfFunction-Single'</w:t>
      </w:r>
    </w:p>
    <w:p w14:paraId="7DD7FDBF" w14:textId="77777777" w:rsidR="004712BA" w:rsidRDefault="004712BA" w:rsidP="004712BA">
      <w:pPr>
        <w:pStyle w:val="PL"/>
      </w:pPr>
      <w:r>
        <w:t xml:space="preserve">    AusfFunction-Multiple: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'#/components/schemas/AusfFunction-Single'</w:t>
      </w:r>
    </w:p>
    <w:p w14:paraId="031A75CA" w14:textId="77777777" w:rsidR="004712BA" w:rsidRDefault="004712BA" w:rsidP="004712BA">
      <w:pPr>
        <w:pStyle w:val="PL"/>
      </w:pPr>
      <w:r>
        <w:t xml:space="preserve">    UdmFunction-Multiple: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'#/components/schemas/UdmFunction-Single'</w:t>
      </w:r>
    </w:p>
    <w:p w14:paraId="5BA09BF1" w14:textId="77777777" w:rsidR="004712BA" w:rsidRDefault="004712BA" w:rsidP="004712BA">
      <w:pPr>
        <w:pStyle w:val="PL"/>
      </w:pPr>
      <w:r>
        <w:t xml:space="preserve">    UdrFunction-Multiple: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'#/components/schemas/UdrFunction-Single'</w:t>
      </w:r>
    </w:p>
    <w:p w14:paraId="5F084952" w14:textId="77777777" w:rsidR="004712BA" w:rsidRDefault="004712BA" w:rsidP="004712BA">
      <w:pPr>
        <w:pStyle w:val="PL"/>
      </w:pPr>
      <w:r>
        <w:t xml:space="preserve">    UdsfFunction-Multiple: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'#/components/schemas/UdsfFunction-Single'</w:t>
      </w:r>
    </w:p>
    <w:p w14:paraId="33696175" w14:textId="77777777" w:rsidR="004712BA" w:rsidRDefault="004712BA" w:rsidP="004712BA">
      <w:pPr>
        <w:pStyle w:val="PL"/>
      </w:pPr>
      <w:r>
        <w:t xml:space="preserve">    NrfFunction-Multiple: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'#/components/schemas/NrfFunction-Single'</w:t>
      </w:r>
    </w:p>
    <w:p w14:paraId="0874CD43" w14:textId="77777777" w:rsidR="004712BA" w:rsidRDefault="004712BA" w:rsidP="004712BA">
      <w:pPr>
        <w:pStyle w:val="PL"/>
      </w:pPr>
      <w:r>
        <w:t xml:space="preserve">    NssfFunction-Multiple: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'#/components/schemas/NssfFunction-Single'</w:t>
      </w:r>
    </w:p>
    <w:p w14:paraId="2C1AF147" w14:textId="77777777" w:rsidR="004712BA" w:rsidRDefault="004712BA" w:rsidP="004712BA">
      <w:pPr>
        <w:pStyle w:val="PL"/>
      </w:pPr>
      <w:r>
        <w:t xml:space="preserve">    SmsfFunction-Multiple: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'#/components/schemas/SmsfFunction-Single'</w:t>
      </w:r>
    </w:p>
    <w:p w14:paraId="26786605" w14:textId="77777777" w:rsidR="004712BA" w:rsidRDefault="004712BA" w:rsidP="004712BA">
      <w:pPr>
        <w:pStyle w:val="PL"/>
      </w:pPr>
      <w:r>
        <w:t xml:space="preserve">    LmfFunction-Multiple: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'#/components/schemas/LmfFunction-Single'</w:t>
      </w:r>
    </w:p>
    <w:p w14:paraId="4CB01DA4" w14:textId="77777777" w:rsidR="004712BA" w:rsidRDefault="004712BA" w:rsidP="004712BA">
      <w:pPr>
        <w:pStyle w:val="PL"/>
      </w:pPr>
      <w:r>
        <w:t xml:space="preserve">    NgeirFunction-Multiple: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'#/components/schemas/NgeirFunction-Single'</w:t>
      </w:r>
    </w:p>
    <w:p w14:paraId="2BEA6FDC" w14:textId="77777777" w:rsidR="004712BA" w:rsidRDefault="004712BA" w:rsidP="004712BA">
      <w:pPr>
        <w:pStyle w:val="PL"/>
      </w:pPr>
      <w:r>
        <w:t xml:space="preserve">    SeppFunction-Multiple: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'#/components/schemas/SeppFunction-Single'</w:t>
      </w:r>
    </w:p>
    <w:p w14:paraId="792CF091" w14:textId="77777777" w:rsidR="004712BA" w:rsidRDefault="004712BA" w:rsidP="004712BA">
      <w:pPr>
        <w:pStyle w:val="PL"/>
      </w:pPr>
      <w:r>
        <w:t xml:space="preserve">    NwdafFunction-Multiple: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'#/components/schemas/NwdafFunction-Single'</w:t>
      </w:r>
    </w:p>
    <w:p w14:paraId="6ADD2AE4" w14:textId="77777777" w:rsidR="004712BA" w:rsidRDefault="004712BA" w:rsidP="004712BA">
      <w:pPr>
        <w:pStyle w:val="PL"/>
      </w:pPr>
      <w:r>
        <w:t xml:space="preserve">    ScpFunction-Multiple: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'#/components/schemas/ScpFunction-Single'</w:t>
      </w:r>
    </w:p>
    <w:p w14:paraId="73094788" w14:textId="77777777" w:rsidR="004712BA" w:rsidRDefault="004712BA" w:rsidP="004712BA">
      <w:pPr>
        <w:pStyle w:val="PL"/>
      </w:pPr>
      <w:r>
        <w:t xml:space="preserve">    NefFunction-Multiple: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'#/components/schemas/NefFunction-Single'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NsacfFunction-Multiple: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'#/components/schemas/NsacfFunction-Single'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ExternalAmfFunction-Multiple: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'#/components/schemas/ExternalAmfFunction-Single'</w:t>
      </w:r>
    </w:p>
    <w:p w14:paraId="13BF6363" w14:textId="77777777" w:rsidR="004712BA" w:rsidRDefault="004712BA" w:rsidP="004712BA">
      <w:pPr>
        <w:pStyle w:val="PL"/>
      </w:pPr>
      <w:r>
        <w:t xml:space="preserve">    ExternalNrfFunction-Multiple: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'#/components/schemas/ExternalNrfFunction-Single'</w:t>
      </w:r>
    </w:p>
    <w:p w14:paraId="1390DAC1" w14:textId="77777777" w:rsidR="004712BA" w:rsidRDefault="004712BA" w:rsidP="004712BA">
      <w:pPr>
        <w:pStyle w:val="PL"/>
      </w:pPr>
      <w:r>
        <w:t xml:space="preserve">    ExternalNssfFunction-Multiple: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'#/components/schemas/ExternalNssfFunction-Single'</w:t>
      </w:r>
    </w:p>
    <w:p w14:paraId="54011FDD" w14:textId="77777777" w:rsidR="004712BA" w:rsidRDefault="004712BA" w:rsidP="004712BA">
      <w:pPr>
        <w:pStyle w:val="PL"/>
      </w:pPr>
      <w:r>
        <w:t xml:space="preserve">    ExternalSeppFunction-Nultiple: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'#/components/schemas/ExternalSeppFunction-Single'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AmfSet-Multiple: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'#/components/schemas/AmfSet-Single'</w:t>
      </w:r>
    </w:p>
    <w:p w14:paraId="3CF67CAD" w14:textId="77777777" w:rsidR="004712BA" w:rsidRDefault="004712BA" w:rsidP="004712BA">
      <w:pPr>
        <w:pStyle w:val="PL"/>
      </w:pPr>
      <w:r>
        <w:t xml:space="preserve">    AmfRegion-Multiple: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'#/components/schemas/AmfRegion-Single'</w:t>
      </w:r>
    </w:p>
    <w:p w14:paraId="794AE6C0" w14:textId="77777777" w:rsidR="00CC6BAB" w:rsidRDefault="004712BA" w:rsidP="00CC6BAB">
      <w:pPr>
        <w:pStyle w:val="PL"/>
      </w:pPr>
      <w:r>
        <w:t xml:space="preserve">  </w:t>
      </w:r>
    </w:p>
    <w:p w14:paraId="49834CC2" w14:textId="77777777" w:rsidR="00CC6BAB" w:rsidRDefault="00CC6BAB" w:rsidP="00CC6BAB">
      <w:pPr>
        <w:pStyle w:val="PL"/>
      </w:pPr>
      <w:r>
        <w:t xml:space="preserve">    EASDFFunction-Multiple:</w:t>
      </w:r>
    </w:p>
    <w:p w14:paraId="4D2495CD" w14:textId="77777777" w:rsidR="00CC6BAB" w:rsidRDefault="00CC6BAB" w:rsidP="00CC6BAB">
      <w:pPr>
        <w:pStyle w:val="PL"/>
      </w:pPr>
      <w:r>
        <w:t xml:space="preserve">      type: array</w:t>
      </w:r>
    </w:p>
    <w:p w14:paraId="0F93C5D2" w14:textId="77777777" w:rsidR="00CC6BAB" w:rsidRDefault="00CC6BAB" w:rsidP="00CC6BAB">
      <w:pPr>
        <w:pStyle w:val="PL"/>
      </w:pPr>
      <w:r>
        <w:t xml:space="preserve">      items:</w:t>
      </w:r>
    </w:p>
    <w:p w14:paraId="2BC989AB" w14:textId="2D9FFFB9" w:rsidR="004712BA" w:rsidRDefault="00CC6BAB" w:rsidP="00CC6BAB">
      <w:pPr>
        <w:pStyle w:val="PL"/>
      </w:pPr>
      <w:r>
        <w:t xml:space="preserve">        $ref: '#/components/schemas/EASDFFunction-Single'</w:t>
      </w:r>
    </w:p>
    <w:p w14:paraId="6E222961" w14:textId="77777777" w:rsidR="00CC6BAB" w:rsidRDefault="00CC6BAB" w:rsidP="00CC6BAB">
      <w:pPr>
        <w:pStyle w:val="PL"/>
      </w:pP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EP_Rx-Multiple: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'#/components/schemas/EP_Rx-Single'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4341D158" w:rsidR="004712BA" w:rsidRDefault="004712BA" w:rsidP="004712BA">
      <w:pPr>
        <w:pStyle w:val="PL"/>
      </w:pPr>
      <w:r>
        <w:t xml:space="preserve">    EP_N</w:t>
      </w:r>
      <w:r w:rsidR="00CC6BAB" w:rsidRPr="00CC6BAB">
        <w:t>88</w:t>
      </w:r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4F08E6D9" w:rsidR="004712BA" w:rsidRDefault="004712BA" w:rsidP="004712BA">
      <w:pPr>
        <w:pStyle w:val="PL"/>
      </w:pPr>
      <w:r>
        <w:t xml:space="preserve">        $ref: '#/components/schemas/EP_N</w:t>
      </w:r>
      <w:r w:rsidR="00CC6BAB" w:rsidRPr="00CC6BAB">
        <w:t>88</w:t>
      </w:r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EcmConnectionInfo-Multiple: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'#/components/schemas/EcmConnectionInfo-Single'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oneOf: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'#/components/schemas/ProvMnS'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'#/components/schemas/SubNetwork-Single'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'#/components/schemas/ManagedElement-Single'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'#/components/schemas/AmfFunction-Single'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'#/components/schemas/SmfFunction-Single'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'#/components/schemas/UpfFunction-Single'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'#/components/schemas/PcfFunction-Single'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'#/components/schemas/AusfFunction-Single'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'#/components/schemas/UdmFunction-Single'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'#/components/schemas/UdrFunction-Single'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'#/components/schemas/UdsfFunction-Single'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'#/components/schemas/NrfFunction-Single'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'#/components/schemas/NssfFunction-Single'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'#/components/schemas/SmsfFunction-Single'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'#/components/schemas/LmfFunction-Single'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'#/components/schemas/NgeirFunction-Single'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'#/components/schemas/SeppFunction-Single'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'#/components/schemas/NwdafFunction-Single'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'#/components/schemas/ScpFunction-Single'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'#/components/schemas/NefFunction-Single'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'#/components/schemas/NsacfFunction-Single'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'#/components/schemas/DDNMFFunction-Single'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'#/components/schemas/ExternalAmfFunction-Single'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'#/components/schemas/ExternalNrfFunction-Single'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'#/components/schemas/ExternalNssfFunction-Single'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'#/components/schemas/ExternalSeppFunction-Single'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'#/components/schemas/AmfSet-Single'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'#/components/schemas/AmfRegion-Single'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'#/components/schemas/QFQoSMonitoringControl-Single'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'#/components/schemas/GtpUPathQoSMonitoringControl-Single'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238CF06B" w:rsidR="004712BA" w:rsidRDefault="004712BA" w:rsidP="004712BA">
      <w:pPr>
        <w:pStyle w:val="PL"/>
      </w:pPr>
      <w:r>
        <w:t xml:space="preserve">       - $ref: '#/components/schemas/EP_N</w:t>
      </w:r>
      <w:r w:rsidR="00CC6BAB" w:rsidRPr="00CC6BAB">
        <w:t>88</w:t>
      </w:r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'#/components/schemas/EP_Rx-Single'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'#/components/schemas/FiveQiDscpMappingSet-Single'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'#/components/schemas/PredefinedPccRuleSet-Single'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'#/components/schemas/EASDFFunction-Single'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184B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1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CC3A" w14:textId="77777777" w:rsidR="00CF1D13" w:rsidRDefault="00CF1D13">
      <w:r>
        <w:separator/>
      </w:r>
    </w:p>
  </w:endnote>
  <w:endnote w:type="continuationSeparator" w:id="0">
    <w:p w14:paraId="58565900" w14:textId="77777777" w:rsidR="00CF1D13" w:rsidRDefault="00CF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0F00DB0" w:rsidR="00C10A24" w:rsidRDefault="00184B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C582A" w14:textId="77777777" w:rsidR="00CF1D13" w:rsidRDefault="00CF1D13">
      <w:r>
        <w:separator/>
      </w:r>
    </w:p>
  </w:footnote>
  <w:footnote w:type="continuationSeparator" w:id="0">
    <w:p w14:paraId="7D5E3286" w14:textId="77777777" w:rsidR="00CF1D13" w:rsidRDefault="00CF1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E90F5F2" w:rsidR="00C10A24" w:rsidRDefault="00184B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V18.1.0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7059A69" w:rsidR="00C10A24" w:rsidRDefault="00184B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43D"/>
    <w:rsid w:val="00641BB0"/>
    <w:rsid w:val="00642219"/>
    <w:rsid w:val="00647114"/>
    <w:rsid w:val="006501EA"/>
    <w:rsid w:val="00653F32"/>
    <w:rsid w:val="0066431F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37DAA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F0F4A"/>
    <w:rsid w:val="007F6B6F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3086"/>
    <w:rsid w:val="00BA19ED"/>
    <w:rsid w:val="00BA4B8D"/>
    <w:rsid w:val="00BA6A68"/>
    <w:rsid w:val="00BC0F7D"/>
    <w:rsid w:val="00BC470B"/>
    <w:rsid w:val="00BD7D31"/>
    <w:rsid w:val="00BE3255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1D13"/>
    <w:rsid w:val="00CF74A5"/>
    <w:rsid w:val="00D0096F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1469</TotalTime>
  <Pages>6</Pages>
  <Words>42799</Words>
  <Characters>243957</Characters>
  <Application>Microsoft Office Word</Application>
  <DocSecurity>0</DocSecurity>
  <Lines>2032</Lines>
  <Paragraphs>572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286184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101</cp:revision>
  <cp:lastPrinted>2019-02-25T14:05:00Z</cp:lastPrinted>
  <dcterms:created xsi:type="dcterms:W3CDTF">2021-06-11T06:49:00Z</dcterms:created>
  <dcterms:modified xsi:type="dcterms:W3CDTF">2022-09-23T10:10:00Z</dcterms:modified>
</cp:coreProperties>
</file>