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2544018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2544018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25440183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25440184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lastRenderedPageBreak/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lastRenderedPageBreak/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4B005F79" w14:textId="77777777" w:rsidR="0087294F" w:rsidRDefault="0087294F" w:rsidP="0087294F">
      <w:pPr>
        <w:pStyle w:val="PL"/>
      </w:pPr>
      <w:r>
        <w:t xml:space="preserve">    NrTacList:</w:t>
      </w:r>
    </w:p>
    <w:p w14:paraId="685B71AE" w14:textId="77777777" w:rsidR="0087294F" w:rsidRDefault="0087294F" w:rsidP="0087294F">
      <w:pPr>
        <w:pStyle w:val="PL"/>
      </w:pPr>
      <w:r>
        <w:t xml:space="preserve">      type: array</w:t>
      </w:r>
    </w:p>
    <w:p w14:paraId="1725206B" w14:textId="77777777" w:rsidR="0087294F" w:rsidRDefault="0087294F" w:rsidP="0087294F">
      <w:pPr>
        <w:pStyle w:val="PL"/>
      </w:pPr>
      <w:r>
        <w:t xml:space="preserve">      items:</w:t>
      </w:r>
    </w:p>
    <w:p w14:paraId="5935BC03" w14:textId="77777777" w:rsidR="0087294F" w:rsidRDefault="0087294F" w:rsidP="0087294F">
      <w:pPr>
        <w:pStyle w:val="PL"/>
      </w:pPr>
      <w:r>
        <w:t xml:space="preserve">        $ref: '#/components/schemas/NrTac'</w:t>
      </w:r>
    </w:p>
    <w:p w14:paraId="132A0B93" w14:textId="009E6FDA" w:rsidR="008E332B" w:rsidRDefault="008E332B" w:rsidP="0087294F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lastRenderedPageBreak/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lastRenderedPageBreak/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6D492C" w:rsidRDefault="008E332B" w:rsidP="008E332B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B9675C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EBF13E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136A885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lastRenderedPageBreak/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lastRenderedPageBreak/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lastRenderedPageBreak/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lastRenderedPageBreak/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lastRenderedPageBreak/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lastRenderedPageBreak/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791D52A9" w14:textId="77777777" w:rsidR="00A03AEA" w:rsidRDefault="00A03AEA" w:rsidP="00A03AEA">
      <w:pPr>
        <w:pStyle w:val="PL"/>
      </w:pPr>
      <w:r>
        <w:t xml:space="preserve">            BWPSet:</w:t>
      </w:r>
    </w:p>
    <w:p w14:paraId="12BA4EAC" w14:textId="32557760" w:rsidR="008E332B" w:rsidRDefault="00A03AEA" w:rsidP="00A03AEA">
      <w:pPr>
        <w:pStyle w:val="PL"/>
      </w:pPr>
      <w:r>
        <w:t xml:space="preserve">              $ref: '#/components/schemas/BWPSet-Multiple'   </w:t>
      </w:r>
    </w:p>
    <w:p w14:paraId="13D17804" w14:textId="77777777" w:rsidR="00A03AEA" w:rsidRDefault="00A03AEA" w:rsidP="00A03AEA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lastRenderedPageBreak/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5F9BC6BA" w14:textId="77777777" w:rsidR="00A03AEA" w:rsidRDefault="00A03AEA" w:rsidP="008E332B">
      <w:pPr>
        <w:pStyle w:val="PL"/>
      </w:pPr>
      <w:r w:rsidRPr="00A03AEA">
        <w:t xml:space="preserve">                      description: "Condition is BWP sets are not supported"</w:t>
      </w:r>
    </w:p>
    <w:p w14:paraId="46F05DFA" w14:textId="72130B0C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6530B93B" w14:textId="77777777" w:rsidR="00A03AEA" w:rsidRDefault="008E332B" w:rsidP="00A03AEA">
      <w:pPr>
        <w:pStyle w:val="PL"/>
      </w:pPr>
      <w:r>
        <w:t xml:space="preserve">                        $ref: 'TS28623_ComDefs.yaml#/components/schemas/Dn'</w:t>
      </w:r>
    </w:p>
    <w:p w14:paraId="193EF663" w14:textId="77777777" w:rsidR="00A03AEA" w:rsidRDefault="00A03AEA" w:rsidP="00A03AEA">
      <w:pPr>
        <w:pStyle w:val="PL"/>
      </w:pPr>
      <w:r>
        <w:t xml:space="preserve">                    bwpSetRef:</w:t>
      </w:r>
    </w:p>
    <w:p w14:paraId="1F7EE14C" w14:textId="77777777" w:rsidR="00A03AEA" w:rsidRDefault="00A03AEA" w:rsidP="00A03AEA">
      <w:pPr>
        <w:pStyle w:val="PL"/>
      </w:pPr>
      <w:r>
        <w:t xml:space="preserve">                      description: "Condition is BWP sets are supported"</w:t>
      </w:r>
    </w:p>
    <w:p w14:paraId="7D5EE932" w14:textId="6195F653" w:rsidR="008E332B" w:rsidRDefault="00A03AEA" w:rsidP="00A03AEA">
      <w:pPr>
        <w:pStyle w:val="PL"/>
      </w:pPr>
      <w:r>
        <w:t xml:space="preserve">                      $ref: 'TS28623_ComDefs.yaml#/components/schemas/DnList'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2E9ADE79" w14:textId="77777777" w:rsidR="00A03AEA" w:rsidRDefault="00A03AEA" w:rsidP="00A03AEA">
      <w:pPr>
        <w:pStyle w:val="PL"/>
      </w:pPr>
      <w:r>
        <w:t xml:space="preserve">    BWPSet-Single:</w:t>
      </w:r>
    </w:p>
    <w:p w14:paraId="06559789" w14:textId="77777777" w:rsidR="00A03AEA" w:rsidRDefault="00A03AEA" w:rsidP="00A03AEA">
      <w:pPr>
        <w:pStyle w:val="PL"/>
      </w:pPr>
      <w:r>
        <w:t xml:space="preserve">      allOf:</w:t>
      </w:r>
    </w:p>
    <w:p w14:paraId="1CA31280" w14:textId="77777777" w:rsidR="00A03AEA" w:rsidRDefault="00A03AEA" w:rsidP="00A03AEA">
      <w:pPr>
        <w:pStyle w:val="PL"/>
      </w:pPr>
      <w:r>
        <w:t xml:space="preserve">        - $ref: 'TS28623_GenericNrm.yaml#/components/schemas/Top'</w:t>
      </w:r>
    </w:p>
    <w:p w14:paraId="37098707" w14:textId="77777777" w:rsidR="00A03AEA" w:rsidRDefault="00A03AEA" w:rsidP="00A03AEA">
      <w:pPr>
        <w:pStyle w:val="PL"/>
      </w:pPr>
      <w:r>
        <w:t xml:space="preserve">        - type: object</w:t>
      </w:r>
    </w:p>
    <w:p w14:paraId="038DD8CF" w14:textId="77777777" w:rsidR="00A03AEA" w:rsidRDefault="00A03AEA" w:rsidP="00A03AEA">
      <w:pPr>
        <w:pStyle w:val="PL"/>
      </w:pPr>
      <w:r>
        <w:t xml:space="preserve">          properties:</w:t>
      </w:r>
    </w:p>
    <w:p w14:paraId="73C338B0" w14:textId="77777777" w:rsidR="00A03AEA" w:rsidRDefault="00A03AEA" w:rsidP="00A03AEA">
      <w:pPr>
        <w:pStyle w:val="PL"/>
      </w:pPr>
      <w:r>
        <w:t xml:space="preserve">            bWPlist:</w:t>
      </w:r>
    </w:p>
    <w:p w14:paraId="2362C0AF" w14:textId="77777777" w:rsidR="00A03AEA" w:rsidRDefault="00A03AEA" w:rsidP="00A03AEA">
      <w:pPr>
        <w:pStyle w:val="PL"/>
      </w:pPr>
      <w:r>
        <w:t xml:space="preserve">              $ref: 'TS28623_ComDefs.yaml#/components/schemas/DnList’</w:t>
      </w:r>
    </w:p>
    <w:p w14:paraId="2DDFFB16" w14:textId="77777777" w:rsidR="00A03AEA" w:rsidRDefault="00A03AEA" w:rsidP="008E332B">
      <w:pPr>
        <w:pStyle w:val="PL"/>
      </w:pPr>
    </w:p>
    <w:p w14:paraId="54CEADC5" w14:textId="3F07EB70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lastRenderedPageBreak/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lastRenderedPageBreak/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lastRenderedPageBreak/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lastRenderedPageBreak/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3D9A99F0" w14:textId="77777777" w:rsidR="00A03AEA" w:rsidRDefault="00A03AEA" w:rsidP="00A03AEA">
      <w:pPr>
        <w:pStyle w:val="PL"/>
      </w:pPr>
      <w:r>
        <w:t xml:space="preserve">    BWPSet-Multiple:</w:t>
      </w:r>
    </w:p>
    <w:p w14:paraId="6F107383" w14:textId="77777777" w:rsidR="00A03AEA" w:rsidRDefault="00A03AEA" w:rsidP="00A03AEA">
      <w:pPr>
        <w:pStyle w:val="PL"/>
      </w:pPr>
      <w:r>
        <w:t xml:space="preserve">      type: array</w:t>
      </w:r>
    </w:p>
    <w:p w14:paraId="652C54EF" w14:textId="77777777" w:rsidR="00A03AEA" w:rsidRDefault="00A03AEA" w:rsidP="00A03AEA">
      <w:pPr>
        <w:pStyle w:val="PL"/>
      </w:pPr>
      <w:r>
        <w:t xml:space="preserve">      items:</w:t>
      </w:r>
    </w:p>
    <w:p w14:paraId="1A02673D" w14:textId="70C347D6" w:rsidR="008E332B" w:rsidRDefault="00A03AEA" w:rsidP="00A03AEA">
      <w:pPr>
        <w:pStyle w:val="PL"/>
      </w:pPr>
      <w:r>
        <w:t xml:space="preserve">        $ref: '#/components/schemas/BWPSet-Single'</w:t>
      </w: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lastRenderedPageBreak/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lastRenderedPageBreak/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054E11F0" w14:textId="77777777" w:rsidR="00A03AEA" w:rsidRDefault="008E332B" w:rsidP="00A03AEA">
      <w:pPr>
        <w:pStyle w:val="PL"/>
      </w:pPr>
      <w:r>
        <w:t xml:space="preserve">        - $ref: '#/components/schemas/Bwp-Single'</w:t>
      </w:r>
    </w:p>
    <w:p w14:paraId="3113278D" w14:textId="1F12CA2E" w:rsidR="008E332B" w:rsidRDefault="00A03AEA" w:rsidP="00A03AEA">
      <w:pPr>
        <w:pStyle w:val="PL"/>
      </w:pPr>
      <w:r>
        <w:t xml:space="preserve">        - $ref: '#/components/schemas/BWPSet-Single'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lastRenderedPageBreak/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13557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B9E3" w14:textId="77777777" w:rsidR="007951C2" w:rsidRDefault="007951C2">
      <w:r>
        <w:separator/>
      </w:r>
    </w:p>
  </w:endnote>
  <w:endnote w:type="continuationSeparator" w:id="0">
    <w:p w14:paraId="0AEB2183" w14:textId="77777777" w:rsidR="007951C2" w:rsidRDefault="0079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576FB69" w:rsidR="00F17312" w:rsidRDefault="001355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AC4C" w14:textId="77777777" w:rsidR="007951C2" w:rsidRDefault="007951C2">
      <w:r>
        <w:separator/>
      </w:r>
    </w:p>
  </w:footnote>
  <w:footnote w:type="continuationSeparator" w:id="0">
    <w:p w14:paraId="419DBDCB" w14:textId="77777777" w:rsidR="007951C2" w:rsidRDefault="00795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C9FE344" w:rsidR="00F17312" w:rsidRDefault="001355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V18.1.0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213FBCB" w:rsidR="00F17312" w:rsidRDefault="001355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29F6"/>
    <w:rsid w:val="007447AE"/>
    <w:rsid w:val="00744E76"/>
    <w:rsid w:val="0074681B"/>
    <w:rsid w:val="00763A20"/>
    <w:rsid w:val="00773C30"/>
    <w:rsid w:val="00774DA4"/>
    <w:rsid w:val="00781F0F"/>
    <w:rsid w:val="007861C2"/>
    <w:rsid w:val="00795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B4EC0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35</Pages>
  <Words>11849</Words>
  <Characters>67544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53</cp:revision>
  <cp:lastPrinted>2019-02-25T14:05:00Z</cp:lastPrinted>
  <dcterms:created xsi:type="dcterms:W3CDTF">2021-06-10T15:35:00Z</dcterms:created>
  <dcterms:modified xsi:type="dcterms:W3CDTF">2022-09-23T10:09:00Z</dcterms:modified>
</cp:coreProperties>
</file>