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1751120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1751120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17511204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17511205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132A0B93" w14:textId="77777777" w:rsidR="008E332B" w:rsidRDefault="008E332B" w:rsidP="008E332B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6D492C" w:rsidRDefault="008E332B" w:rsidP="008E332B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67B9675C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EBF13E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136A885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12BA4EAC" w14:textId="77777777" w:rsidR="008E332B" w:rsidRDefault="008E332B" w:rsidP="008E332B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46F05DFA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7D5EE932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54CEADC5" w14:textId="77777777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1A02673D" w14:textId="77777777" w:rsidR="008E332B" w:rsidRDefault="008E332B" w:rsidP="008E332B">
      <w:pPr>
        <w:pStyle w:val="PL"/>
      </w:pPr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3113278D" w14:textId="77777777" w:rsidR="008E332B" w:rsidRDefault="008E332B" w:rsidP="008E332B">
      <w:pPr>
        <w:pStyle w:val="PL"/>
      </w:pPr>
      <w:r>
        <w:t xml:space="preserve">        - $ref: '#/components/schemas/Bwp-Single'</w:t>
      </w:r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6D49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40568" w14:textId="77777777" w:rsidR="00047034" w:rsidRDefault="00047034">
      <w:r>
        <w:separator/>
      </w:r>
    </w:p>
  </w:endnote>
  <w:endnote w:type="continuationSeparator" w:id="0">
    <w:p w14:paraId="220F227A" w14:textId="77777777" w:rsidR="00047034" w:rsidRDefault="0004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CAF4" w14:textId="77777777" w:rsidR="006D492C" w:rsidRDefault="006D4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4413CC" w:rsidR="00F17312" w:rsidRDefault="006D492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AE3" w14:textId="77777777" w:rsidR="006D492C" w:rsidRDefault="006D4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E1A2" w14:textId="77777777" w:rsidR="00047034" w:rsidRDefault="00047034">
      <w:r>
        <w:separator/>
      </w:r>
    </w:p>
  </w:footnote>
  <w:footnote w:type="continuationSeparator" w:id="0">
    <w:p w14:paraId="25A72CDF" w14:textId="77777777" w:rsidR="00047034" w:rsidRDefault="0004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6F64" w14:textId="77777777" w:rsidR="006D492C" w:rsidRDefault="006D4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1665EA7" w:rsidR="00F17312" w:rsidRDefault="006D49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V18.0.0 (2022-06)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139D0D4" w:rsidR="00F17312" w:rsidRDefault="006D49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3AB19" w14:textId="77777777" w:rsidR="006D492C" w:rsidRDefault="006D4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63A2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35</Pages>
  <Words>11727</Words>
  <Characters>66846</Characters>
  <Application>Microsoft Office Word</Application>
  <DocSecurity>0</DocSecurity>
  <Lines>557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28.541_CR0711_(Rel-18)_AdNRM_ph2</cp:lastModifiedBy>
  <cp:revision>48</cp:revision>
  <cp:lastPrinted>2019-02-25T14:05:00Z</cp:lastPrinted>
  <dcterms:created xsi:type="dcterms:W3CDTF">2021-06-10T15:35:00Z</dcterms:created>
  <dcterms:modified xsi:type="dcterms:W3CDTF">2022-06-23T15:36:00Z</dcterms:modified>
</cp:coreProperties>
</file>