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</w:t>
      </w:r>
      <w:proofErr w:type="spellStart"/>
      <w:r w:rsidRPr="00BD324F">
        <w:t>startup</w:t>
      </w:r>
      <w:proofErr w:type="spellEnd"/>
      <w:r w:rsidRPr="00BD324F">
        <w:t xml:space="preserve">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 xml:space="preserve">F1 </w:t>
      </w:r>
      <w:proofErr w:type="spellStart"/>
      <w:r w:rsidRPr="00BD324F">
        <w:t>Startup</w:t>
      </w:r>
      <w:proofErr w:type="spellEnd"/>
      <w:r w:rsidRPr="00BD324F">
        <w:t xml:space="preserve">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35pt;height:228.5pt" o:ole="">
            <v:imagedata r:id="rId9" o:title=""/>
          </v:shape>
          <o:OLEObject Type="Embed" ProgID="Visio.Drawing.15" ShapeID="_x0000_i1025" DrawAspect="Content" ObjectID="_1735141583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 xml:space="preserve">Figure 8.5-1: F1 </w:t>
      </w:r>
      <w:proofErr w:type="spellStart"/>
      <w:r w:rsidRPr="00BD324F">
        <w:rPr>
          <w:rFonts w:eastAsia="SimSun"/>
          <w:lang w:eastAsia="zh-CN"/>
        </w:rPr>
        <w:t>startup</w:t>
      </w:r>
      <w:proofErr w:type="spellEnd"/>
      <w:r w:rsidRPr="00BD324F">
        <w:rPr>
          <w:rFonts w:eastAsia="SimSun"/>
          <w:lang w:eastAsia="zh-CN"/>
        </w:rPr>
        <w:t xml:space="preserve">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 xml:space="preserve">Combined state diagram for </w:t>
      </w:r>
      <w:proofErr w:type="spellStart"/>
      <w:r w:rsidRPr="00BD324F">
        <w:t>gNB</w:t>
      </w:r>
      <w:proofErr w:type="spellEnd"/>
      <w:r w:rsidRPr="00BD324F">
        <w:t xml:space="preserve"> cell</w:t>
      </w:r>
    </w:p>
    <w:p w14:paraId="32A0B313" w14:textId="77777777" w:rsidR="00B72602" w:rsidRPr="00BD324F" w:rsidRDefault="00B72602" w:rsidP="00B72602">
      <w:r w:rsidRPr="00BD324F">
        <w:t xml:space="preserve">This is the Combined state diagram for </w:t>
      </w:r>
      <w:proofErr w:type="spellStart"/>
      <w:r w:rsidRPr="00BD324F">
        <w:t>gNB</w:t>
      </w:r>
      <w:proofErr w:type="spellEnd"/>
      <w:r w:rsidRPr="00BD324F">
        <w:t xml:space="preserve">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 xml:space="preserve">: Combined </w:t>
      </w:r>
      <w:proofErr w:type="spellStart"/>
      <w:r w:rsidRPr="00BD324F">
        <w:t>gNB</w:t>
      </w:r>
      <w:proofErr w:type="spellEnd"/>
      <w:r w:rsidRPr="00BD324F">
        <w:t xml:space="preserve">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</w:t>
      </w:r>
      <w:proofErr w:type="spellStart"/>
      <w:r w:rsidRPr="00BD324F">
        <w:t>gNB</w:t>
      </w:r>
      <w:proofErr w:type="spellEnd"/>
      <w:r w:rsidRPr="00BD324F">
        <w:t xml:space="preserve">-DU maintains cell states. The following table is the </w:t>
      </w:r>
      <w:proofErr w:type="spellStart"/>
      <w:r w:rsidRPr="00BD324F">
        <w:t>gNB</w:t>
      </w:r>
      <w:proofErr w:type="spellEnd"/>
      <w:r w:rsidRPr="00BD324F">
        <w:t xml:space="preserve"> cell state transition table. </w:t>
      </w:r>
    </w:p>
    <w:p w14:paraId="0A4FEA3B" w14:textId="77777777" w:rsidR="00B72602" w:rsidRPr="00BD324F" w:rsidRDefault="00B72602" w:rsidP="00B72602">
      <w:r w:rsidRPr="00BD324F">
        <w:t xml:space="preserve">In 3-split and 2-split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standardized. The interactions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 xml:space="preserve">In the non-split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not standardized.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 xml:space="preserve">Table A.2-1: The </w:t>
      </w:r>
      <w:proofErr w:type="spellStart"/>
      <w:r w:rsidRPr="00BD324F">
        <w:t>gNB</w:t>
      </w:r>
      <w:proofErr w:type="spellEnd"/>
      <w:r w:rsidRPr="00BD324F">
        <w:t xml:space="preserve">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8pt;height:264.2pt" o:ole="">
            <v:imagedata r:id="rId12" o:title=""/>
          </v:shape>
          <o:OLEObject Type="Embed" ProgID="Word.Document.8" ShapeID="_x0000_i1026" DrawAspect="Content" ObjectID="_1735141584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5pt;height:273.6pt" o:ole="">
            <v:imagedata r:id="rId14" o:title=""/>
          </v:shape>
          <o:OLEObject Type="Embed" ProgID="Word.Document.8" ShapeID="_x0000_i1027" DrawAspect="Content" ObjectID="_1735141585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</w:t>
      </w:r>
      <w:proofErr w:type="spellStart"/>
      <w:r w:rsidRPr="00BD324F">
        <w:t>xmlns</w:t>
      </w:r>
      <w:proofErr w:type="spellEnd"/>
      <w:r w:rsidRPr="00BD324F">
        <w:t xml:space="preserve">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 xml:space="preserve">targetNamespace="http://www.3gpp.org/ftp/specs/archive/28_series/28.541#nrNrm" </w:t>
      </w:r>
      <w:proofErr w:type="spellStart"/>
      <w:r w:rsidRPr="00BD324F">
        <w:t>elementFormDefault</w:t>
      </w:r>
      <w:proofErr w:type="spellEnd"/>
      <w:r w:rsidRPr="00BD324F">
        <w:t>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</w:t>
      </w:r>
      <w:proofErr w:type="spellEnd"/>
      <w:r w:rsidRPr="00BD324F">
        <w:t>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GnbIdLength</w:t>
      </w:r>
      <w:proofErr w:type="spellEnd"/>
      <w:r w:rsidRPr="00BD324F">
        <w:t>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Nci</w:t>
      </w:r>
      <w:proofErr w:type="spellEnd"/>
      <w:r w:rsidRPr="00BD324F">
        <w:t>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 xml:space="preserve">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Pci</w:t>
      </w:r>
      <w:proofErr w:type="spellEnd"/>
      <w:r w:rsidRPr="00BD324F">
        <w:t>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NrTac</w:t>
      </w:r>
      <w:proofErr w:type="spellEnd"/>
      <w:r w:rsidRPr="00BD324F">
        <w:t>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GnbDuId</w:t>
      </w:r>
      <w:proofErr w:type="spellEnd"/>
      <w:r w:rsidRPr="00BD324F">
        <w:t>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GnbCuupId</w:t>
      </w:r>
      <w:proofErr w:type="spellEnd"/>
      <w:r w:rsidRPr="00BD324F">
        <w:t>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GnbName</w:t>
      </w:r>
      <w:proofErr w:type="spellEnd"/>
      <w:r w:rsidRPr="00BD324F">
        <w:t>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CyclicPrefix</w:t>
      </w:r>
      <w:proofErr w:type="spellEnd"/>
      <w:r w:rsidRPr="00BD324F">
        <w:t>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QuotaType</w:t>
      </w:r>
      <w:proofErr w:type="spellEnd"/>
      <w:r w:rsidRPr="00BD324F">
        <w:t>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CellState</w:t>
      </w:r>
      <w:proofErr w:type="spellEnd"/>
      <w:r w:rsidRPr="00BD324F">
        <w:t>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BwpContext</w:t>
      </w:r>
      <w:proofErr w:type="spellEnd"/>
      <w:r w:rsidRPr="00BD324F">
        <w:t>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IsInitialBwp</w:t>
      </w:r>
      <w:proofErr w:type="spellEnd"/>
      <w:r w:rsidRPr="00BD324F">
        <w:t>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qOffsetRangeList</w:t>
      </w:r>
      <w:proofErr w:type="spellEnd"/>
      <w:r w:rsidRPr="00BD324F">
        <w:t>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cellReselectionPriority</w:t>
      </w:r>
      <w:proofErr w:type="spellEnd"/>
      <w:r w:rsidRPr="00BD324F">
        <w:t>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cellReselectionSubPriority</w:t>
      </w:r>
      <w:proofErr w:type="spellEnd"/>
      <w:r w:rsidRPr="00BD324F">
        <w:t>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PMaxRangeType</w:t>
      </w:r>
      <w:proofErr w:type="spellEnd"/>
      <w:r w:rsidRPr="00BD324F">
        <w:t>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qOffsetFreq</w:t>
      </w:r>
      <w:proofErr w:type="spellEnd"/>
      <w:r w:rsidRPr="00BD324F">
        <w:t>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qQualMin</w:t>
      </w:r>
      <w:proofErr w:type="spellEnd"/>
      <w:r w:rsidRPr="00BD324F">
        <w:t>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qRxLevMin</w:t>
      </w:r>
      <w:proofErr w:type="spellEnd"/>
      <w:r w:rsidRPr="00BD324F">
        <w:t>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Thresxhighp</w:t>
      </w:r>
      <w:proofErr w:type="spellEnd"/>
      <w:r w:rsidRPr="00BD324F">
        <w:t>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Threshxhighq</w:t>
      </w:r>
      <w:proofErr w:type="spellEnd"/>
      <w:r w:rsidRPr="00BD324F">
        <w:t>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Threshxlowp</w:t>
      </w:r>
      <w:proofErr w:type="spellEnd"/>
      <w:r w:rsidRPr="00BD324F">
        <w:t>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Threshxlowq</w:t>
      </w:r>
      <w:proofErr w:type="spellEnd"/>
      <w:r w:rsidRPr="00BD324F">
        <w:t>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</w:t>
      </w:r>
      <w:proofErr w:type="spellEnd"/>
      <w:r w:rsidRPr="00BD324F">
        <w:t>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Treselectionnrsfhigh</w:t>
      </w:r>
      <w:proofErr w:type="spellEnd"/>
      <w:r w:rsidRPr="00BD324F">
        <w:t>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Treselectionnrsfmedium</w:t>
      </w:r>
      <w:proofErr w:type="spellEnd"/>
      <w:r w:rsidRPr="00BD324F">
        <w:t>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Absolutefrequencyssb</w:t>
      </w:r>
      <w:proofErr w:type="spellEnd"/>
      <w:r w:rsidRPr="00BD324F">
        <w:t>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Ssbsubcarrierspacing</w:t>
      </w:r>
      <w:proofErr w:type="spellEnd"/>
      <w:r w:rsidRPr="00BD324F">
        <w:t>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Multifrequencybandlistnr</w:t>
      </w:r>
      <w:proofErr w:type="spellEnd"/>
      <w:r w:rsidRPr="00BD324F">
        <w:t>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beamType</w:t>
      </w:r>
      <w:proofErr w:type="spellEnd"/>
      <w:r w:rsidRPr="00BD324F">
        <w:t>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beamAzimuth</w:t>
      </w:r>
      <w:proofErr w:type="spellEnd"/>
      <w:r w:rsidRPr="00BD324F">
        <w:t>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beamTilt</w:t>
      </w:r>
      <w:proofErr w:type="spellEnd"/>
      <w:r w:rsidRPr="00BD324F">
        <w:t>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beamHorizWidth</w:t>
      </w:r>
      <w:proofErr w:type="spellEnd"/>
      <w:r w:rsidRPr="00BD324F">
        <w:t>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beamVertWidth</w:t>
      </w:r>
      <w:proofErr w:type="spellEnd"/>
      <w:r w:rsidRPr="00BD324F">
        <w:t>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coverageShapeType</w:t>
      </w:r>
      <w:proofErr w:type="spellEnd"/>
      <w:r w:rsidRPr="00BD324F">
        <w:t>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resourceType</w:t>
      </w:r>
      <w:proofErr w:type="spellEnd"/>
      <w:r w:rsidRPr="00BD324F">
        <w:t>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LocalEndPoint</w:t>
      </w:r>
      <w:proofErr w:type="spellEnd"/>
      <w:r w:rsidRPr="00BD324F">
        <w:t>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vlanId</w:t>
      </w:r>
      <w:proofErr w:type="spellEnd"/>
      <w:r w:rsidRPr="00BD324F">
        <w:t>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RemoteEndPoint</w:t>
      </w:r>
      <w:proofErr w:type="spellEnd"/>
      <w:r w:rsidRPr="00BD324F">
        <w:t>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</w:t>
      </w:r>
      <w:proofErr w:type="spellEnd"/>
      <w:r w:rsidRPr="00BD324F">
        <w:t>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blackListEntryIdleMode</w:t>
      </w:r>
      <w:proofErr w:type="spellEnd"/>
      <w:r w:rsidRPr="00BD324F">
        <w:t>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PLMNIdList</w:t>
      </w:r>
      <w:proofErr w:type="spellEnd"/>
      <w:r w:rsidRPr="00BD324F">
        <w:t>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 xml:space="preserve">&lt;!-- The first </w:t>
      </w:r>
      <w:proofErr w:type="spellStart"/>
      <w:r w:rsidRPr="00BD324F">
        <w:t>pLMNId</w:t>
      </w:r>
      <w:proofErr w:type="spellEnd"/>
      <w:r w:rsidRPr="00BD324F">
        <w:t xml:space="preserve"> of the </w:t>
      </w:r>
      <w:proofErr w:type="spellStart"/>
      <w:r w:rsidRPr="00BD324F">
        <w:t>pLMNIdList</w:t>
      </w:r>
      <w:proofErr w:type="spellEnd"/>
      <w:r w:rsidRPr="00BD324F">
        <w:t xml:space="preserve">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cellIndividualOffset</w:t>
      </w:r>
      <w:proofErr w:type="spellEnd"/>
      <w:r w:rsidRPr="00BD324F">
        <w:t>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PLMNInfoType</w:t>
      </w:r>
      <w:proofErr w:type="spellEnd"/>
      <w:r w:rsidRPr="00BD324F">
        <w:t>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sNSSAI</w:t>
      </w:r>
      <w:proofErr w:type="spellEnd"/>
      <w:r w:rsidRPr="00BD324F">
        <w:t>" type="</w:t>
      </w:r>
      <w:proofErr w:type="spellStart"/>
      <w:r w:rsidRPr="00BD324F">
        <w:t>ngc:SNssai</w:t>
      </w:r>
      <w:proofErr w:type="spellEnd"/>
      <w:r w:rsidRPr="00BD324F">
        <w:t>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PLMNInfoListType</w:t>
      </w:r>
      <w:proofErr w:type="spellEnd"/>
      <w:r w:rsidRPr="00BD324F">
        <w:t>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pLMNInfo</w:t>
      </w:r>
      <w:proofErr w:type="spellEnd"/>
      <w:r w:rsidRPr="00BD324F">
        <w:t>" type="</w:t>
      </w:r>
      <w:proofErr w:type="spellStart"/>
      <w:r w:rsidRPr="00BD324F">
        <w:t>PLMNInfoType</w:t>
      </w:r>
      <w:proofErr w:type="spellEnd"/>
      <w:r w:rsidRPr="00BD324F">
        <w:t>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maximumDeviationHoTrigger</w:t>
      </w:r>
      <w:proofErr w:type="spellEnd"/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minimumTimeBetweenHoTriggerChange</w:t>
      </w:r>
      <w:proofErr w:type="spellEnd"/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tstoreUEcntxt</w:t>
      </w:r>
      <w:proofErr w:type="spellEnd"/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energySavingControl</w:t>
      </w:r>
      <w:proofErr w:type="spellEnd"/>
      <w:r w:rsidRPr="00BD324F">
        <w:t>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toBeEnergySaving</w:t>
      </w:r>
      <w:proofErr w:type="spellEnd"/>
      <w:r w:rsidRPr="00BD324F">
        <w:t>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toBeNotEnergySaving</w:t>
      </w:r>
      <w:proofErr w:type="spellEnd"/>
      <w:r w:rsidRPr="00BD324F">
        <w:t>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energySavingState</w:t>
      </w:r>
      <w:proofErr w:type="spellEnd"/>
      <w:r w:rsidRPr="00BD324F">
        <w:t>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isNotEnergySaving</w:t>
      </w:r>
      <w:proofErr w:type="spellEnd"/>
      <w:r w:rsidRPr="00BD324F">
        <w:t>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isEnergySaving</w:t>
      </w:r>
      <w:proofErr w:type="spellEnd"/>
      <w:r w:rsidRPr="00BD324F">
        <w:t>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isProbingCapable</w:t>
      </w:r>
      <w:proofErr w:type="spellEnd"/>
      <w:r w:rsidRPr="00BD324F">
        <w:t>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AccessDelayRange</w:t>
      </w:r>
      <w:proofErr w:type="spellEnd"/>
      <w:r w:rsidRPr="00BD324F">
        <w:rPr>
          <w:lang w:eastAsia="zh-CN"/>
        </w:rPr>
        <w:t>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NumberOfPreambleRange</w:t>
      </w:r>
      <w:proofErr w:type="spellEnd"/>
      <w:r w:rsidRPr="00BD324F">
        <w:rPr>
          <w:lang w:eastAsia="zh-CN"/>
        </w:rPr>
        <w:t>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AccessDelay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sp:AccessDelayRange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NumberOfPreamble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sp:NumberOfPreambleRange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UeAccProbilityDistlist</w:t>
      </w:r>
      <w:proofErr w:type="spellEnd"/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t>UeAccProbilityDist</w:t>
      </w:r>
      <w:proofErr w:type="spellEnd"/>
      <w:r w:rsidRPr="00BD324F">
        <w:rPr>
          <w:lang w:eastAsia="zh-CN"/>
        </w:rPr>
        <w:t xml:space="preserve">"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NRPciList</w:t>
      </w:r>
      <w:proofErr w:type="spellEnd"/>
      <w:r w:rsidRPr="00BD324F">
        <w:t>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rPr>
          <w:color w:val="000000"/>
        </w:rPr>
        <w:t>CSonPciList</w:t>
      </w:r>
      <w:proofErr w:type="spellEnd"/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GNBDUFunction</w:t>
      </w:r>
      <w:proofErr w:type="spellEnd"/>
      <w:r w:rsidRPr="00BD324F">
        <w:t>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gnbDUId</w:t>
      </w:r>
      <w:proofErr w:type="spellEnd"/>
      <w:r w:rsidRPr="00BD324F">
        <w:t>" type="</w:t>
      </w:r>
      <w:proofErr w:type="spellStart"/>
      <w:r w:rsidRPr="00BD324F">
        <w:t>nn:GnbDuId</w:t>
      </w:r>
      <w:proofErr w:type="spellEnd"/>
      <w:r w:rsidRPr="00BD324F">
        <w:t>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gnbDuName</w:t>
      </w:r>
      <w:proofErr w:type="spellEnd"/>
      <w:r w:rsidRPr="00BD324F">
        <w:t>" type="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aggressorSetID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AggressorSetID</w:t>
      </w:r>
      <w:proofErr w:type="spellEnd"/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victimSetID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VictimSetID</w:t>
      </w:r>
      <w:proofErr w:type="spellEnd"/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nn:NRCellDU</w:t>
      </w:r>
      <w:proofErr w:type="spellEnd"/>
      <w:r w:rsidRPr="00BD324F">
        <w:t>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nn:BWP</w:t>
      </w:r>
      <w:proofErr w:type="spellEnd"/>
      <w:r w:rsidRPr="00BD324F">
        <w:t>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nn:NRSectorCarrier</w:t>
      </w:r>
      <w:proofErr w:type="spellEnd"/>
      <w:r w:rsidRPr="00BD324F">
        <w:t>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GNBCUCPFunction</w:t>
      </w:r>
      <w:proofErr w:type="spellEnd"/>
      <w:r w:rsidRPr="00BD324F">
        <w:t>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gnbCuName</w:t>
      </w:r>
      <w:proofErr w:type="spellEnd"/>
      <w:r w:rsidRPr="00BD324F">
        <w:t xml:space="preserve">" type=" 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type="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nn:NRCellCU</w:t>
      </w:r>
      <w:proofErr w:type="spellEnd"/>
      <w:r w:rsidRPr="00BD324F">
        <w:t>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nn:EP_XnC</w:t>
      </w:r>
      <w:proofErr w:type="spellEnd"/>
      <w:r w:rsidRPr="00BD324F">
        <w:t>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nn:EP_NgC</w:t>
      </w:r>
      <w:proofErr w:type="spellEnd"/>
      <w:r w:rsidRPr="00BD324F">
        <w:t>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DANRManagementFunction</w:t>
      </w:r>
      <w:proofErr w:type="spellEnd"/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GNBCUUPFunction</w:t>
      </w:r>
      <w:proofErr w:type="spellEnd"/>
      <w:r w:rsidRPr="00BD324F">
        <w:t>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gNBCUUPId</w:t>
      </w:r>
      <w:proofErr w:type="spellEnd"/>
      <w:r w:rsidRPr="00BD324F">
        <w:t>" type="</w:t>
      </w:r>
      <w:proofErr w:type="spellStart"/>
      <w:r w:rsidRPr="00BD324F">
        <w:t>nn:GnbCuupId</w:t>
      </w:r>
      <w:proofErr w:type="spellEnd"/>
      <w:r w:rsidRPr="00BD324F">
        <w:t xml:space="preserve">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pLMNInfoList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nn:EP_XnU</w:t>
      </w:r>
      <w:proofErr w:type="spellEnd"/>
      <w:r w:rsidRPr="00BD324F">
        <w:t>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nn:EP_NgU</w:t>
      </w:r>
      <w:proofErr w:type="spellEnd"/>
      <w:r w:rsidRPr="00BD324F">
        <w:t>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NRCellCU</w:t>
      </w:r>
      <w:proofErr w:type="spellEnd"/>
      <w:r w:rsidRPr="00BD324F">
        <w:t>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nRCellRelation</w:t>
      </w:r>
      <w:proofErr w:type="spellEnd"/>
      <w:r w:rsidRPr="00BD324F">
        <w:t>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nRFreqRelation</w:t>
      </w:r>
      <w:proofErr w:type="spellEnd"/>
      <w:r w:rsidRPr="00BD324F">
        <w:t>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eUtranCellRelation</w:t>
      </w:r>
      <w:proofErr w:type="spellEnd"/>
      <w:r w:rsidRPr="00BD324F">
        <w:t>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eUtranFreqRelation</w:t>
      </w:r>
      <w:proofErr w:type="spellEnd"/>
      <w:r w:rsidRPr="00BD324F">
        <w:t>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CESManagementFunction</w:t>
      </w:r>
      <w:proofErr w:type="spellEnd"/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DPCIConfigurationFunction</w:t>
      </w:r>
      <w:proofErr w:type="spellEnd"/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NRCellDU</w:t>
      </w:r>
      <w:proofErr w:type="spellEnd"/>
      <w:r w:rsidRPr="00BD324F">
        <w:t>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operationalState</w:t>
      </w:r>
      <w:proofErr w:type="spellEnd"/>
      <w:r w:rsidRPr="00BD324F">
        <w:t>" type="</w:t>
      </w:r>
      <w:proofErr w:type="spellStart"/>
      <w:r w:rsidRPr="00BD324F">
        <w:t>sm:operationalStateType</w:t>
      </w:r>
      <w:proofErr w:type="spellEnd"/>
      <w:r w:rsidRPr="00BD324F">
        <w:t>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administrativeState</w:t>
      </w:r>
      <w:proofErr w:type="spellEnd"/>
      <w:r w:rsidRPr="00BD324F">
        <w:t>" type="</w:t>
      </w:r>
      <w:proofErr w:type="spellStart"/>
      <w:r w:rsidRPr="00BD324F">
        <w:t>sm:administrativeStateType</w:t>
      </w:r>
      <w:proofErr w:type="spellEnd"/>
      <w:r w:rsidRPr="00BD324F">
        <w:t>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cellState</w:t>
      </w:r>
      <w:proofErr w:type="spellEnd"/>
      <w:r w:rsidRPr="00BD324F">
        <w:t>" type="</w:t>
      </w:r>
      <w:proofErr w:type="spellStart"/>
      <w:r w:rsidRPr="00BD324F">
        <w:t>nn:CellState</w:t>
      </w:r>
      <w:proofErr w:type="spellEnd"/>
      <w:r w:rsidRPr="00BD324F">
        <w:t>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nn:Pci</w:t>
      </w:r>
      <w:proofErr w:type="spellEnd"/>
      <w:r w:rsidRPr="00BD324F">
        <w:t>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 xml:space="preserve">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arfcnSUL</w:t>
      </w:r>
      <w:proofErr w:type="spellEnd"/>
      <w:r w:rsidRPr="00BD324F">
        <w:t>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bSChannelBwSUL</w:t>
      </w:r>
      <w:proofErr w:type="spellEnd"/>
      <w:r w:rsidRPr="00BD324F">
        <w:t>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nRSectorCarrierRef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CPCIConfigurationFunction</w:t>
      </w:r>
      <w:proofErr w:type="spellEnd"/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NRSectorCarrier</w:t>
      </w:r>
      <w:proofErr w:type="spellEnd"/>
      <w:r w:rsidRPr="00BD324F">
        <w:t>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txDirection</w:t>
      </w:r>
      <w:proofErr w:type="spellEnd"/>
      <w:r w:rsidRPr="00BD324F">
        <w:t>" type="</w:t>
      </w:r>
      <w:proofErr w:type="spellStart"/>
      <w:r w:rsidRPr="00BD324F">
        <w:t>nn:TxDirection</w:t>
      </w:r>
      <w:proofErr w:type="spellEnd"/>
      <w:r w:rsidRPr="00BD324F">
        <w:t>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configuredMaxTxPower</w:t>
      </w:r>
      <w:proofErr w:type="spellEnd"/>
      <w:r w:rsidRPr="00BD324F">
        <w:t>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sectorEquipmentFunctionRef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bwpContext</w:t>
      </w:r>
      <w:proofErr w:type="spellEnd"/>
      <w:r w:rsidRPr="00BD324F">
        <w:t>" type="</w:t>
      </w:r>
      <w:proofErr w:type="spellStart"/>
      <w:r w:rsidRPr="00BD324F">
        <w:t>nn:BwpContext</w:t>
      </w:r>
      <w:proofErr w:type="spellEnd"/>
      <w:r w:rsidRPr="00BD324F">
        <w:t>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isInitialBwp</w:t>
      </w:r>
      <w:proofErr w:type="spellEnd"/>
      <w:r w:rsidRPr="00BD324F">
        <w:t>" type="</w:t>
      </w:r>
      <w:proofErr w:type="spellStart"/>
      <w:r w:rsidRPr="00BD324F">
        <w:t>nn:IsInitialBwp</w:t>
      </w:r>
      <w:proofErr w:type="spellEnd"/>
      <w:r w:rsidRPr="00BD324F">
        <w:t>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subCarrierSpacing</w:t>
      </w:r>
      <w:proofErr w:type="spellEnd"/>
      <w:r w:rsidRPr="00BD324F">
        <w:t>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cyclicPrefix</w:t>
      </w:r>
      <w:proofErr w:type="spellEnd"/>
      <w:r w:rsidRPr="00BD324F">
        <w:t>" type="</w:t>
      </w:r>
      <w:proofErr w:type="spellStart"/>
      <w:r w:rsidRPr="00BD324F">
        <w:t>nn:CyclicPrefix</w:t>
      </w:r>
      <w:proofErr w:type="spellEnd"/>
      <w:r w:rsidRPr="00BD324F">
        <w:t>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startRB</w:t>
      </w:r>
      <w:proofErr w:type="spellEnd"/>
      <w:r w:rsidRPr="00BD324F">
        <w:t>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numberOfRBs</w:t>
      </w:r>
      <w:proofErr w:type="spellEnd"/>
      <w:r w:rsidRPr="00BD324F">
        <w:t>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CommonBeamformingFunction</w:t>
      </w:r>
      <w:proofErr w:type="spellEnd"/>
      <w:r w:rsidRPr="00BD324F">
        <w:rPr>
          <w:color w:val="000000"/>
        </w:rPr>
        <w:t>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coverageShape</w:t>
      </w:r>
      <w:proofErr w:type="spellEnd"/>
      <w:r w:rsidRPr="00BD324F">
        <w:t>" type="</w:t>
      </w:r>
      <w:proofErr w:type="spellStart"/>
      <w:r w:rsidRPr="00BD324F">
        <w:t>coverageShapeType</w:t>
      </w:r>
      <w:proofErr w:type="spellEnd"/>
      <w:r w:rsidRPr="00BD324F">
        <w:t>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digitalTilt</w:t>
      </w:r>
      <w:proofErr w:type="spellEnd"/>
      <w:r w:rsidRPr="00BD324F">
        <w:t>" type="</w:t>
      </w:r>
      <w:proofErr w:type="spellStart"/>
      <w:r w:rsidRPr="00BD324F">
        <w:t>beamTilt</w:t>
      </w:r>
      <w:proofErr w:type="spellEnd"/>
      <w:r w:rsidRPr="00BD324F">
        <w:t>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digitalAzimuth</w:t>
      </w:r>
      <w:proofErr w:type="spellEnd"/>
      <w:r w:rsidRPr="00BD324F">
        <w:t>" type="</w:t>
      </w:r>
      <w:proofErr w:type="spellStart"/>
      <w:r w:rsidRPr="00BD324F">
        <w:t>beamAzimuth</w:t>
      </w:r>
      <w:proofErr w:type="spellEnd"/>
      <w:r w:rsidRPr="00BD324F">
        <w:t>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</w:t>
      </w:r>
      <w:proofErr w:type="spellStart"/>
      <w:r w:rsidRPr="000004FA">
        <w:rPr>
          <w:color w:val="000000"/>
          <w:lang w:val="fr-FR"/>
        </w:rPr>
        <w:t>complexType</w:t>
      </w:r>
      <w:proofErr w:type="spellEnd"/>
      <w:r w:rsidRPr="000004FA">
        <w:rPr>
          <w:color w:val="000000"/>
          <w:lang w:val="fr-FR"/>
        </w:rPr>
        <w:t>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</w:t>
      </w:r>
      <w:proofErr w:type="spellStart"/>
      <w:r w:rsidRPr="000004FA">
        <w:rPr>
          <w:color w:val="000000"/>
          <w:lang w:val="fr-FR"/>
        </w:rPr>
        <w:t>complexContent</w:t>
      </w:r>
      <w:proofErr w:type="spellEnd"/>
      <w:r w:rsidRPr="000004FA">
        <w:rPr>
          <w:color w:val="000000"/>
          <w:lang w:val="fr-FR"/>
        </w:rPr>
        <w:t>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</w:t>
      </w:r>
      <w:proofErr w:type="spellStart"/>
      <w:r w:rsidRPr="000004FA">
        <w:rPr>
          <w:color w:val="000000"/>
          <w:lang w:val="fr-FR"/>
        </w:rPr>
        <w:t>xn:NrmClass</w:t>
      </w:r>
      <w:proofErr w:type="spellEnd"/>
      <w:r w:rsidRPr="000004FA">
        <w:rPr>
          <w:color w:val="000000"/>
          <w:lang w:val="fr-FR"/>
        </w:rPr>
        <w:t>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beamIndex</w:t>
      </w:r>
      <w:proofErr w:type="spellEnd"/>
      <w:r w:rsidRPr="00BD324F">
        <w:rPr>
          <w:color w:val="000000"/>
        </w:rPr>
        <w:t>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EP_XnC</w:t>
      </w:r>
      <w:proofErr w:type="spellEnd"/>
      <w:r w:rsidRPr="00BD324F">
        <w:t>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EP_XnU</w:t>
      </w:r>
      <w:proofErr w:type="spellEnd"/>
      <w:r w:rsidRPr="00BD324F">
        <w:t>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EP_NgC</w:t>
      </w:r>
      <w:proofErr w:type="spellEnd"/>
      <w:r w:rsidRPr="00BD324F">
        <w:t>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nn:LoacalEndPoint</w:t>
      </w:r>
      <w:proofErr w:type="spellEnd"/>
      <w:r w:rsidRPr="00BD324F">
        <w:t>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EP_NgU</w:t>
      </w:r>
      <w:proofErr w:type="spellEnd"/>
      <w:r w:rsidRPr="00BD324F">
        <w:t>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NRCellRelation</w:t>
      </w:r>
      <w:proofErr w:type="spellEnd"/>
      <w:r w:rsidRPr="00BD324F">
        <w:t>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nRTCI</w:t>
      </w:r>
      <w:proofErr w:type="spellEnd"/>
      <w:r w:rsidRPr="00BD324F">
        <w:t>" type="</w:t>
      </w:r>
      <w:proofErr w:type="spellStart"/>
      <w:r w:rsidRPr="00BD324F">
        <w:t>nn:Nrtci</w:t>
      </w:r>
      <w:proofErr w:type="spellEnd"/>
      <w:r w:rsidRPr="00BD324F">
        <w:t>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cellIndividualOffset</w:t>
      </w:r>
      <w:proofErr w:type="spellEnd"/>
      <w:r w:rsidRPr="00BD324F">
        <w:t>" type="</w:t>
      </w:r>
      <w:proofErr w:type="spellStart"/>
      <w:r w:rsidRPr="00BD324F">
        <w:t>en:CellIndividualOffset</w:t>
      </w:r>
      <w:proofErr w:type="spellEnd"/>
      <w:r w:rsidRPr="00BD324F">
        <w:t>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nRFreqRelationRef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adjacentNRCellRef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isRemoveAllowed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isHOAllowed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lang w:eastAsia="zh-CN"/>
        </w:rPr>
        <w:t>isESCoveredBy</w:t>
      </w:r>
      <w:proofErr w:type="spellEnd"/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isENDCAllowed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NRFreqRelation</w:t>
      </w:r>
      <w:proofErr w:type="spellEnd"/>
      <w:r w:rsidRPr="00BD324F">
        <w:t>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offsetMO</w:t>
      </w:r>
      <w:proofErr w:type="spellEnd"/>
      <w:r w:rsidRPr="00BD324F">
        <w:t>" type="</w:t>
      </w:r>
      <w:proofErr w:type="spellStart"/>
      <w:r w:rsidRPr="00BD324F">
        <w:t>en:qOffsetRangeList</w:t>
      </w:r>
      <w:proofErr w:type="spellEnd"/>
      <w:r w:rsidRPr="00BD324F">
        <w:t>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</w:t>
      </w:r>
      <w:proofErr w:type="spellEnd"/>
      <w:r w:rsidRPr="00BD324F">
        <w:t>" type="</w:t>
      </w:r>
      <w:proofErr w:type="spellStart"/>
      <w:r w:rsidRPr="00BD324F">
        <w:t>en:blackListEntry</w:t>
      </w:r>
      <w:proofErr w:type="spellEnd"/>
      <w:r w:rsidRPr="00BD324F">
        <w:t>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blackListEntryIdleMode</w:t>
      </w:r>
      <w:proofErr w:type="spellEnd"/>
      <w:r w:rsidRPr="00BD324F">
        <w:t>" type="</w:t>
      </w:r>
      <w:proofErr w:type="spellStart"/>
      <w:r w:rsidRPr="00BD324F">
        <w:t>en:blackListEntryIdleMode</w:t>
      </w:r>
      <w:proofErr w:type="spellEnd"/>
      <w:r w:rsidRPr="00BD324F">
        <w:t>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cellReselectionPriority</w:t>
      </w:r>
      <w:proofErr w:type="spellEnd"/>
      <w:r w:rsidRPr="00BD324F">
        <w:t>" type="</w:t>
      </w:r>
      <w:proofErr w:type="spellStart"/>
      <w:r w:rsidRPr="00BD324F">
        <w:t>en:cellReselectionPriority</w:t>
      </w:r>
      <w:proofErr w:type="spellEnd"/>
      <w:r w:rsidRPr="00BD324F">
        <w:t>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cellReselectionSubPriority</w:t>
      </w:r>
      <w:proofErr w:type="spellEnd"/>
      <w:r w:rsidRPr="00BD324F">
        <w:t>" type="</w:t>
      </w:r>
      <w:proofErr w:type="spellStart"/>
      <w:r w:rsidRPr="00BD324F">
        <w:t>en:cellReselectionSubPriority</w:t>
      </w:r>
      <w:proofErr w:type="spellEnd"/>
      <w:r w:rsidRPr="00BD324F">
        <w:t>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pMax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en:PMaxRangeType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qOffserFreq</w:t>
      </w:r>
      <w:proofErr w:type="spellEnd"/>
      <w:r w:rsidRPr="00BD324F">
        <w:t>" type="</w:t>
      </w:r>
      <w:proofErr w:type="spellStart"/>
      <w:r w:rsidRPr="00BD324F">
        <w:t>nn:qOffserFreq</w:t>
      </w:r>
      <w:proofErr w:type="spellEnd"/>
      <w:r w:rsidRPr="00BD324F">
        <w:t>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qQualMin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en:qQualMin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qRxLevMin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en:qRxLevMin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threshXHighP</w:t>
      </w:r>
      <w:proofErr w:type="spellEnd"/>
      <w:r w:rsidRPr="00BD324F">
        <w:t>" type="</w:t>
      </w:r>
      <w:proofErr w:type="spellStart"/>
      <w:r w:rsidRPr="00BD324F">
        <w:t>en:threshxhighp</w:t>
      </w:r>
      <w:proofErr w:type="spellEnd"/>
      <w:r w:rsidRPr="00BD324F">
        <w:t>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threshXHighQ</w:t>
      </w:r>
      <w:proofErr w:type="spellEnd"/>
      <w:r w:rsidRPr="00BD324F">
        <w:t>" type="</w:t>
      </w:r>
      <w:proofErr w:type="spellStart"/>
      <w:r w:rsidRPr="00BD324F">
        <w:t>en:threshxhighq</w:t>
      </w:r>
      <w:proofErr w:type="spellEnd"/>
      <w:r w:rsidRPr="00BD324F">
        <w:t>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threshXLowP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threshXLowQ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</w:t>
      </w:r>
      <w:proofErr w:type="spellEnd"/>
      <w:r w:rsidRPr="00BD324F">
        <w:t>" type="</w:t>
      </w:r>
      <w:proofErr w:type="spellStart"/>
      <w:r w:rsidRPr="00BD324F">
        <w:t>nn:Treselectionnr</w:t>
      </w:r>
      <w:proofErr w:type="spellEnd"/>
      <w:r w:rsidRPr="00BD324F">
        <w:t>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tReselectionNRSfHigh</w:t>
      </w:r>
      <w:proofErr w:type="spellEnd"/>
      <w:r w:rsidRPr="00BD324F">
        <w:t>" type="</w:t>
      </w:r>
      <w:proofErr w:type="spellStart"/>
      <w:r w:rsidRPr="00BD324F">
        <w:t>nn:Treselectionnrsfhigh</w:t>
      </w:r>
      <w:proofErr w:type="spellEnd"/>
      <w:r w:rsidRPr="00BD324F">
        <w:t>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tReselectionNRSfMedium</w:t>
      </w:r>
      <w:proofErr w:type="spellEnd"/>
      <w:r w:rsidRPr="00BD324F">
        <w:t>" type="</w:t>
      </w:r>
      <w:proofErr w:type="spellStart"/>
      <w:r w:rsidRPr="00BD324F">
        <w:t>nn:Treselectionnrsfmedium</w:t>
      </w:r>
      <w:proofErr w:type="spellEnd"/>
      <w:r w:rsidRPr="00BD324F">
        <w:t>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ExternalNRCellCU</w:t>
      </w:r>
      <w:proofErr w:type="spellEnd"/>
      <w:r w:rsidRPr="00BD324F">
        <w:t>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nn:Nrpci</w:t>
      </w:r>
      <w:proofErr w:type="spellEnd"/>
      <w:r w:rsidRPr="00BD324F">
        <w:t>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ExternalGNBCUCPFunction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 xml:space="preserve">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resourceType</w:t>
      </w:r>
      <w:proofErr w:type="spellEnd"/>
      <w:r w:rsidRPr="00BD324F">
        <w:t>" type="</w:t>
      </w:r>
      <w:proofErr w:type="spellStart"/>
      <w:r w:rsidRPr="00BD324F">
        <w:t>ResourceType</w:t>
      </w:r>
      <w:proofErr w:type="spellEnd"/>
      <w:r w:rsidRPr="00BD324F">
        <w:t>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rRMPolicyMemberList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RRMPolicyRatio</w:t>
      </w:r>
      <w:proofErr w:type="spellEnd"/>
      <w:r w:rsidRPr="00BD324F">
        <w:t>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rRMPolicyMaxRatio</w:t>
      </w:r>
      <w:proofErr w:type="spellEnd"/>
      <w:r w:rsidRPr="00BD324F">
        <w:t>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rRMPolicyMinRatio</w:t>
      </w:r>
      <w:proofErr w:type="spellEnd"/>
      <w:r w:rsidRPr="00BD324F">
        <w:t>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</w:t>
      </w:r>
      <w:r w:rsidRPr="00BD324F">
        <w:rPr>
          <w:rFonts w:hint="eastAsia"/>
          <w:lang w:eastAsia="zh-CN"/>
        </w:rPr>
        <w:t>Dedicated</w:t>
      </w:r>
      <w:r w:rsidRPr="00BD324F">
        <w:t>Ratio</w:t>
      </w:r>
      <w:proofErr w:type="spellEnd"/>
      <w:r w:rsidRPr="00BD324F">
        <w:t>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NRFrequency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>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absoluteFrequencySSB</w:t>
      </w:r>
      <w:proofErr w:type="spellEnd"/>
      <w:r w:rsidRPr="00BD324F">
        <w:t>" type="</w:t>
      </w:r>
      <w:proofErr w:type="spellStart"/>
      <w:r w:rsidRPr="00BD324F">
        <w:t>nn:Absolutefrequencyssb</w:t>
      </w:r>
      <w:proofErr w:type="spellEnd"/>
      <w:r w:rsidRPr="00BD324F">
        <w:t>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sSBSubCarrierSpacing</w:t>
      </w:r>
      <w:proofErr w:type="spellEnd"/>
      <w:r w:rsidRPr="00BD324F">
        <w:t>" type="</w:t>
      </w:r>
      <w:proofErr w:type="spellStart"/>
      <w:r w:rsidRPr="00BD324F">
        <w:t>nn:Ssbsubcarrierspacing</w:t>
      </w:r>
      <w:proofErr w:type="spellEnd"/>
      <w:r w:rsidRPr="00BD324F">
        <w:t>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multiFrequencyBandListNR</w:t>
      </w:r>
      <w:proofErr w:type="spellEnd"/>
      <w:r w:rsidRPr="00BD324F">
        <w:t>" type="</w:t>
      </w:r>
      <w:proofErr w:type="spellStart"/>
      <w:r w:rsidRPr="00BD324F">
        <w:t>nn:MultifrequencyBandlistnr</w:t>
      </w:r>
      <w:proofErr w:type="spellEnd"/>
      <w:r w:rsidRPr="00BD324F">
        <w:t>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 xml:space="preserve">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setID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nn:SetId</w:t>
      </w:r>
      <w:proofErr w:type="spellEnd"/>
      <w:r w:rsidRPr="00BD324F">
        <w:t>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backhaulAdress</w:t>
      </w:r>
      <w:proofErr w:type="spellEnd"/>
      <w:r w:rsidRPr="00BD324F">
        <w:rPr>
          <w:szCs w:val="16"/>
        </w:rPr>
        <w:t>" type=</w:t>
      </w:r>
      <w:r w:rsidRPr="00BD324F">
        <w:t>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gNBID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</w:t>
      </w:r>
      <w:proofErr w:type="spellStart"/>
      <w:r w:rsidRPr="000004FA">
        <w:rPr>
          <w:szCs w:val="16"/>
          <w:lang w:val="fr-FR"/>
        </w:rPr>
        <w:t>element</w:t>
      </w:r>
      <w:proofErr w:type="spellEnd"/>
      <w:r w:rsidRPr="000004FA">
        <w:rPr>
          <w:szCs w:val="16"/>
          <w:lang w:val="fr-FR"/>
        </w:rPr>
        <w:t xml:space="preserve"> </w:t>
      </w:r>
      <w:proofErr w:type="spellStart"/>
      <w:r w:rsidRPr="000004FA">
        <w:rPr>
          <w:szCs w:val="16"/>
          <w:lang w:val="fr-FR"/>
        </w:rPr>
        <w:t>name</w:t>
      </w:r>
      <w:proofErr w:type="spellEnd"/>
      <w:r w:rsidRPr="000004FA">
        <w:rPr>
          <w:szCs w:val="16"/>
          <w:lang w:val="fr-FR"/>
        </w:rPr>
        <w:t>="</w:t>
      </w:r>
      <w:proofErr w:type="spellStart"/>
      <w:r w:rsidRPr="000004FA">
        <w:rPr>
          <w:rFonts w:cs="Arial"/>
          <w:szCs w:val="16"/>
          <w:lang w:val="fr-FR" w:eastAsia="zh-CN"/>
        </w:rPr>
        <w:t>tAI</w:t>
      </w:r>
      <w:proofErr w:type="spellEnd"/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</w:t>
      </w:r>
      <w:proofErr w:type="spellStart"/>
      <w:r w:rsidRPr="002632DF">
        <w:rPr>
          <w:lang w:val="fr-FR"/>
        </w:rPr>
        <w:t>xn:NrmClass</w:t>
      </w:r>
      <w:proofErr w:type="spellEnd"/>
      <w:r w:rsidRPr="002632DF">
        <w:rPr>
          <w:lang w:val="fr-FR"/>
        </w:rPr>
        <w:t>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proofErr w:type="spellStart"/>
      <w:r w:rsidRPr="002632DF">
        <w:rPr>
          <w:lang w:val="fr-FR"/>
        </w:rPr>
        <w:t>attributes</w:t>
      </w:r>
      <w:proofErr w:type="spellEnd"/>
      <w:r w:rsidRPr="002632DF">
        <w:rPr>
          <w:lang w:val="fr-FR"/>
        </w:rPr>
        <w:t>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>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DANRManagementFunction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8"/>
          <w:lang w:val="fr-FR"/>
        </w:rPr>
        <w:t>intrasystemANRManagementSwitch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8"/>
        </w:rPr>
        <w:t>intrasystemANRManagementSwitch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lang w:eastAsia="zh-CN"/>
        </w:rPr>
        <w:t>desSwitch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 w:hint="eastAsia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8"/>
        </w:rPr>
        <w:t>startTimeandendTime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periodOfDay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daysOfWeekList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daysOfWeekList</w:t>
      </w:r>
      <w:proofErr w:type="spellEnd"/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listoftimeperiods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listoftimeperiods</w:t>
      </w:r>
      <w:proofErr w:type="spellEnd"/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ueAccProbilityDist</w:t>
      </w:r>
      <w:r w:rsidRPr="00BD324F">
        <w:rPr>
          <w:rFonts w:cs="Courier New"/>
          <w:snapToGrid w:val="0"/>
          <w:lang w:eastAsia="zh-CN"/>
        </w:rPr>
        <w:t>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UeAccProbilityDist</w:t>
      </w:r>
      <w:r w:rsidRPr="00BD324F">
        <w:rPr>
          <w:rFonts w:cs="Courier New"/>
          <w:snapToGrid w:val="0"/>
          <w:lang w:eastAsia="zh-CN"/>
        </w:rPr>
        <w:t>list</w:t>
      </w:r>
      <w:proofErr w:type="spellEnd"/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ascii="Courier" w:hAnsi="Courier"/>
          <w:lang w:eastAsia="zh-CN"/>
        </w:rPr>
        <w:t>drachOptimizationControl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DMROFunction</w:t>
      </w:r>
      <w:proofErr w:type="spellEnd"/>
      <w:r w:rsidRPr="00BD324F">
        <w:rPr>
          <w:color w:val="000000"/>
        </w:rPr>
        <w:t>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dmroControl</w:t>
      </w:r>
      <w:proofErr w:type="spellEnd"/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maximumDeviationHoTrigger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t>maximumDeviationHoTrigger</w:t>
      </w:r>
      <w:proofErr w:type="spellEnd"/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</w:t>
      </w:r>
      <w:proofErr w:type="spellStart"/>
      <w:r w:rsidRPr="00BD324F">
        <w:rPr>
          <w:rFonts w:cs="Courier New"/>
          <w:szCs w:val="16"/>
          <w:lang w:eastAsia="zh-CN"/>
        </w:rPr>
        <w:t>minimumTimeBetweenHoTriggerChange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minimumTimeBetweenHoTriggerChange</w:t>
      </w:r>
      <w:proofErr w:type="spellEnd"/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tstoreUEcntxt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tstoreUEcntxt</w:t>
      </w:r>
      <w:proofErr w:type="spellEnd"/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DPCIConfigurationFunction</w:t>
      </w:r>
      <w:proofErr w:type="spellEnd"/>
      <w:r w:rsidRPr="00BD324F">
        <w:rPr>
          <w:color w:val="000000"/>
        </w:rPr>
        <w:t>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nRPciList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NRPciList</w:t>
      </w:r>
      <w:proofErr w:type="spellEnd"/>
      <w:r w:rsidRPr="00BD324F">
        <w:rPr>
          <w:color w:val="000000"/>
        </w:rPr>
        <w:t>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CPCIConfigurationFunction</w:t>
      </w:r>
      <w:proofErr w:type="spellEnd"/>
      <w:r w:rsidRPr="002632DF">
        <w:rPr>
          <w:color w:val="000000"/>
          <w:lang w:val="fr-FR"/>
        </w:rPr>
        <w:t>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6"/>
          <w:lang w:val="fr-FR" w:eastAsia="zh-CN"/>
        </w:rPr>
        <w:t>cSonPciList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CSonPciList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cPciConfigurationControl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CESManagementFunction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lang w:val="fr-FR" w:eastAsia="zh-CN"/>
        </w:rPr>
        <w:t>cesSwitch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startTimeandendTime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periodOfDay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daysOfWeekList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en:daysOfWeekList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listoftimeperiods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en:listoftimeperiods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</w:r>
      <w:proofErr w:type="spellStart"/>
      <w:r w:rsidRPr="00BD324F">
        <w:t>OpenAPI</w:t>
      </w:r>
      <w:proofErr w:type="spellEnd"/>
      <w:r w:rsidRPr="00BD324F">
        <w:t xml:space="preserve">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</w:r>
      <w:proofErr w:type="spellStart"/>
      <w:r w:rsidRPr="00BD324F">
        <w:rPr>
          <w:lang w:eastAsia="zh-CN"/>
        </w:rPr>
        <w:t>OpenAPI</w:t>
      </w:r>
      <w:proofErr w:type="spellEnd"/>
      <w:r w:rsidRPr="00BD324F">
        <w:rPr>
          <w:lang w:eastAsia="zh-CN"/>
        </w:rPr>
        <w:t xml:space="preserve">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8322DC" w14:textId="77777777" w:rsidR="00B8735B" w:rsidRDefault="00B8735B" w:rsidP="00B8735B">
      <w:pPr>
        <w:pStyle w:val="PL"/>
      </w:pPr>
      <w:r>
        <w:t>openapi: 3.0.1</w:t>
      </w:r>
    </w:p>
    <w:p w14:paraId="12DD0D58" w14:textId="77777777" w:rsidR="00B8735B" w:rsidRDefault="00B8735B" w:rsidP="00B8735B">
      <w:pPr>
        <w:pStyle w:val="PL"/>
      </w:pPr>
      <w:r>
        <w:t>info:</w:t>
      </w:r>
    </w:p>
    <w:p w14:paraId="4555A984" w14:textId="77777777" w:rsidR="00B8735B" w:rsidRDefault="00B8735B" w:rsidP="00B8735B">
      <w:pPr>
        <w:pStyle w:val="PL"/>
      </w:pPr>
      <w:r>
        <w:t xml:space="preserve">  title: NR NRM</w:t>
      </w:r>
    </w:p>
    <w:p w14:paraId="0254FE89" w14:textId="77777777" w:rsidR="00B8735B" w:rsidRDefault="00B8735B" w:rsidP="00B8735B">
      <w:pPr>
        <w:pStyle w:val="PL"/>
      </w:pPr>
      <w:r>
        <w:t xml:space="preserve">  version: 16.11.0</w:t>
      </w:r>
    </w:p>
    <w:p w14:paraId="11B581B3" w14:textId="77777777" w:rsidR="00B8735B" w:rsidRDefault="00B8735B" w:rsidP="00B8735B">
      <w:pPr>
        <w:pStyle w:val="PL"/>
      </w:pPr>
      <w:r>
        <w:t xml:space="preserve">  description: &gt;-</w:t>
      </w:r>
    </w:p>
    <w:p w14:paraId="7B3D5EC8" w14:textId="77777777" w:rsidR="00B8735B" w:rsidRDefault="00B8735B" w:rsidP="00B8735B">
      <w:pPr>
        <w:pStyle w:val="PL"/>
      </w:pPr>
      <w:r>
        <w:t xml:space="preserve">    OAS 3.0.1 specification of the NR NRM</w:t>
      </w:r>
    </w:p>
    <w:p w14:paraId="7C6A1CAF" w14:textId="77777777" w:rsidR="00B8735B" w:rsidRDefault="00B8735B" w:rsidP="00B8735B">
      <w:pPr>
        <w:pStyle w:val="PL"/>
      </w:pPr>
      <w:r>
        <w:t xml:space="preserve">    © 2020, 3GPP Organizational Partners (ARIB, ATIS, CCSA, ETSI, TSDSI, TTA, TTC).</w:t>
      </w:r>
    </w:p>
    <w:p w14:paraId="0DDB537F" w14:textId="77777777" w:rsidR="00B8735B" w:rsidRDefault="00B8735B" w:rsidP="00B8735B">
      <w:pPr>
        <w:pStyle w:val="PL"/>
      </w:pPr>
      <w:r>
        <w:t xml:space="preserve">    All rights reserved.</w:t>
      </w:r>
    </w:p>
    <w:p w14:paraId="321EF499" w14:textId="77777777" w:rsidR="00B8735B" w:rsidRDefault="00B8735B" w:rsidP="00B8735B">
      <w:pPr>
        <w:pStyle w:val="PL"/>
      </w:pPr>
      <w:r>
        <w:t>externalDocs:</w:t>
      </w:r>
    </w:p>
    <w:p w14:paraId="689A53AB" w14:textId="77777777" w:rsidR="00B8735B" w:rsidRDefault="00B8735B" w:rsidP="00B8735B">
      <w:pPr>
        <w:pStyle w:val="PL"/>
      </w:pPr>
      <w:r>
        <w:t xml:space="preserve">  description: 3GPP TS 28.541; 5G NRM, NR NRM</w:t>
      </w:r>
    </w:p>
    <w:p w14:paraId="0388A8E8" w14:textId="77777777" w:rsidR="00B8735B" w:rsidRDefault="00B8735B" w:rsidP="00B8735B">
      <w:pPr>
        <w:pStyle w:val="PL"/>
      </w:pPr>
      <w:r>
        <w:t xml:space="preserve">  url: http://www.3gpp.org/ftp/Specs/archive/28_series/28.541/</w:t>
      </w:r>
    </w:p>
    <w:p w14:paraId="2CC48155" w14:textId="77777777" w:rsidR="00B8735B" w:rsidRDefault="00B8735B" w:rsidP="00B8735B">
      <w:pPr>
        <w:pStyle w:val="PL"/>
      </w:pPr>
      <w:r>
        <w:t>paths: {}</w:t>
      </w:r>
    </w:p>
    <w:p w14:paraId="09A26470" w14:textId="77777777" w:rsidR="00B8735B" w:rsidRDefault="00B8735B" w:rsidP="00B8735B">
      <w:pPr>
        <w:pStyle w:val="PL"/>
      </w:pPr>
      <w:r>
        <w:t>components:</w:t>
      </w:r>
    </w:p>
    <w:p w14:paraId="35F3C5E6" w14:textId="77777777" w:rsidR="00B8735B" w:rsidRDefault="00B8735B" w:rsidP="00B8735B">
      <w:pPr>
        <w:pStyle w:val="PL"/>
      </w:pPr>
      <w:r>
        <w:t xml:space="preserve">  schemas:</w:t>
      </w:r>
    </w:p>
    <w:p w14:paraId="63FBDEA5" w14:textId="77777777" w:rsidR="00B8735B" w:rsidRDefault="00B8735B" w:rsidP="00B8735B">
      <w:pPr>
        <w:pStyle w:val="PL"/>
      </w:pPr>
    </w:p>
    <w:p w14:paraId="509954D4" w14:textId="77777777" w:rsidR="00B8735B" w:rsidRDefault="00B8735B" w:rsidP="00B8735B">
      <w:pPr>
        <w:pStyle w:val="PL"/>
      </w:pPr>
      <w:r>
        <w:t>#-------- Definition of types-----------------------------------------------------</w:t>
      </w:r>
    </w:p>
    <w:p w14:paraId="255830A5" w14:textId="77777777" w:rsidR="00B8735B" w:rsidRDefault="00B8735B" w:rsidP="00B8735B">
      <w:pPr>
        <w:pStyle w:val="PL"/>
      </w:pPr>
    </w:p>
    <w:p w14:paraId="434EE56F" w14:textId="77777777" w:rsidR="00B8735B" w:rsidRDefault="00B8735B" w:rsidP="00B8735B">
      <w:pPr>
        <w:pStyle w:val="PL"/>
      </w:pPr>
      <w:r>
        <w:t xml:space="preserve">    GnbId:</w:t>
      </w:r>
    </w:p>
    <w:p w14:paraId="44C4B5B5" w14:textId="77777777" w:rsidR="00B8735B" w:rsidRDefault="00B8735B" w:rsidP="00B8735B">
      <w:pPr>
        <w:pStyle w:val="PL"/>
      </w:pPr>
      <w:r>
        <w:t xml:space="preserve">      type: string</w:t>
      </w:r>
    </w:p>
    <w:p w14:paraId="497BA730" w14:textId="77777777" w:rsidR="00B8735B" w:rsidRDefault="00B8735B" w:rsidP="00B8735B">
      <w:pPr>
        <w:pStyle w:val="PL"/>
      </w:pPr>
      <w:r>
        <w:t xml:space="preserve">    GnbIdLength:</w:t>
      </w:r>
    </w:p>
    <w:p w14:paraId="27C9AC63" w14:textId="77777777" w:rsidR="00B8735B" w:rsidRDefault="00B8735B" w:rsidP="00B8735B">
      <w:pPr>
        <w:pStyle w:val="PL"/>
      </w:pPr>
      <w:r>
        <w:t xml:space="preserve">      type: integer</w:t>
      </w:r>
    </w:p>
    <w:p w14:paraId="7EE72488" w14:textId="77777777" w:rsidR="00B8735B" w:rsidRDefault="00B8735B" w:rsidP="00B8735B">
      <w:pPr>
        <w:pStyle w:val="PL"/>
      </w:pPr>
      <w:r>
        <w:t xml:space="preserve">      minimum: 22</w:t>
      </w:r>
    </w:p>
    <w:p w14:paraId="04717C0E" w14:textId="77777777" w:rsidR="00B8735B" w:rsidRDefault="00B8735B" w:rsidP="00B8735B">
      <w:pPr>
        <w:pStyle w:val="PL"/>
      </w:pPr>
      <w:r>
        <w:t xml:space="preserve">      maximum: 32</w:t>
      </w:r>
    </w:p>
    <w:p w14:paraId="10B0E84D" w14:textId="77777777" w:rsidR="00B8735B" w:rsidRDefault="00B8735B" w:rsidP="00B8735B">
      <w:pPr>
        <w:pStyle w:val="PL"/>
      </w:pPr>
      <w:r>
        <w:t xml:space="preserve">    GnbName:</w:t>
      </w:r>
    </w:p>
    <w:p w14:paraId="6DCC82D3" w14:textId="77777777" w:rsidR="00B8735B" w:rsidRDefault="00B8735B" w:rsidP="00B8735B">
      <w:pPr>
        <w:pStyle w:val="PL"/>
      </w:pPr>
      <w:r>
        <w:t xml:space="preserve">      type: string</w:t>
      </w:r>
    </w:p>
    <w:p w14:paraId="59C3C2F9" w14:textId="77777777" w:rsidR="00B8735B" w:rsidRDefault="00B8735B" w:rsidP="00B8735B">
      <w:pPr>
        <w:pStyle w:val="PL"/>
      </w:pPr>
      <w:r>
        <w:t xml:space="preserve">      maxLength: 150</w:t>
      </w:r>
    </w:p>
    <w:p w14:paraId="461BC112" w14:textId="77777777" w:rsidR="00B8735B" w:rsidRDefault="00B8735B" w:rsidP="00B8735B">
      <w:pPr>
        <w:pStyle w:val="PL"/>
      </w:pPr>
      <w:r>
        <w:t xml:space="preserve">    GnbDuId:</w:t>
      </w:r>
    </w:p>
    <w:p w14:paraId="31CA979F" w14:textId="77777777" w:rsidR="00B8735B" w:rsidRDefault="00B8735B" w:rsidP="00B8735B">
      <w:pPr>
        <w:pStyle w:val="PL"/>
      </w:pPr>
      <w:r>
        <w:t xml:space="preserve">      type: number</w:t>
      </w:r>
    </w:p>
    <w:p w14:paraId="44277E8F" w14:textId="77777777" w:rsidR="00B8735B" w:rsidRDefault="00B8735B" w:rsidP="00B8735B">
      <w:pPr>
        <w:pStyle w:val="PL"/>
      </w:pPr>
      <w:r>
        <w:t xml:space="preserve">      minimum: 0</w:t>
      </w:r>
    </w:p>
    <w:p w14:paraId="3A2F1EF3" w14:textId="77777777" w:rsidR="00B8735B" w:rsidRDefault="00B8735B" w:rsidP="00B8735B">
      <w:pPr>
        <w:pStyle w:val="PL"/>
      </w:pPr>
      <w:r>
        <w:t xml:space="preserve">      maximum: 68719476735</w:t>
      </w:r>
    </w:p>
    <w:p w14:paraId="3CC31271" w14:textId="77777777" w:rsidR="00B8735B" w:rsidRDefault="00B8735B" w:rsidP="00B8735B">
      <w:pPr>
        <w:pStyle w:val="PL"/>
      </w:pPr>
      <w:r>
        <w:t xml:space="preserve">    GnbCuUpId:</w:t>
      </w:r>
    </w:p>
    <w:p w14:paraId="22A73B70" w14:textId="77777777" w:rsidR="00B8735B" w:rsidRDefault="00B8735B" w:rsidP="00B8735B">
      <w:pPr>
        <w:pStyle w:val="PL"/>
      </w:pPr>
      <w:r>
        <w:t xml:space="preserve">      type: number</w:t>
      </w:r>
    </w:p>
    <w:p w14:paraId="04A00EFC" w14:textId="77777777" w:rsidR="00B8735B" w:rsidRDefault="00B8735B" w:rsidP="00B8735B">
      <w:pPr>
        <w:pStyle w:val="PL"/>
      </w:pPr>
      <w:r>
        <w:t xml:space="preserve">      minimum: 0</w:t>
      </w:r>
    </w:p>
    <w:p w14:paraId="0B6B7E1E" w14:textId="77777777" w:rsidR="00B8735B" w:rsidRDefault="00B8735B" w:rsidP="00B8735B">
      <w:pPr>
        <w:pStyle w:val="PL"/>
      </w:pPr>
      <w:r>
        <w:t xml:space="preserve">      maximum: 68719476735</w:t>
      </w:r>
    </w:p>
    <w:p w14:paraId="35D1EA97" w14:textId="77777777" w:rsidR="00B8735B" w:rsidRDefault="00B8735B" w:rsidP="00B8735B">
      <w:pPr>
        <w:pStyle w:val="PL"/>
      </w:pPr>
    </w:p>
    <w:p w14:paraId="51216458" w14:textId="77777777" w:rsidR="00B8735B" w:rsidRDefault="00B8735B" w:rsidP="00B8735B">
      <w:pPr>
        <w:pStyle w:val="PL"/>
      </w:pPr>
      <w:r>
        <w:t xml:space="preserve">    Sst:</w:t>
      </w:r>
    </w:p>
    <w:p w14:paraId="0913545F" w14:textId="77777777" w:rsidR="00B8735B" w:rsidRDefault="00B8735B" w:rsidP="00B8735B">
      <w:pPr>
        <w:pStyle w:val="PL"/>
      </w:pPr>
      <w:r>
        <w:t xml:space="preserve">      type: integer</w:t>
      </w:r>
    </w:p>
    <w:p w14:paraId="4598702B" w14:textId="77777777" w:rsidR="00B8735B" w:rsidRDefault="00B8735B" w:rsidP="00B8735B">
      <w:pPr>
        <w:pStyle w:val="PL"/>
      </w:pPr>
      <w:r>
        <w:t xml:space="preserve">      maximum: 255</w:t>
      </w:r>
    </w:p>
    <w:p w14:paraId="0413E92E" w14:textId="77777777" w:rsidR="00B8735B" w:rsidRDefault="00B8735B" w:rsidP="00B8735B">
      <w:pPr>
        <w:pStyle w:val="PL"/>
      </w:pPr>
      <w:r>
        <w:t xml:space="preserve">    Snssai:</w:t>
      </w:r>
    </w:p>
    <w:p w14:paraId="0AE54F19" w14:textId="77777777" w:rsidR="00B8735B" w:rsidRDefault="00B8735B" w:rsidP="00B8735B">
      <w:pPr>
        <w:pStyle w:val="PL"/>
      </w:pPr>
      <w:r>
        <w:t xml:space="preserve">      type: object</w:t>
      </w:r>
    </w:p>
    <w:p w14:paraId="1A182D34" w14:textId="77777777" w:rsidR="00B8735B" w:rsidRDefault="00B8735B" w:rsidP="00B8735B">
      <w:pPr>
        <w:pStyle w:val="PL"/>
      </w:pPr>
      <w:r>
        <w:t xml:space="preserve">      properties:</w:t>
      </w:r>
    </w:p>
    <w:p w14:paraId="2C8AE36E" w14:textId="77777777" w:rsidR="00B8735B" w:rsidRDefault="00B8735B" w:rsidP="00B8735B">
      <w:pPr>
        <w:pStyle w:val="PL"/>
      </w:pPr>
      <w:r>
        <w:t xml:space="preserve">        sst:</w:t>
      </w:r>
    </w:p>
    <w:p w14:paraId="6743CDFF" w14:textId="77777777" w:rsidR="00B8735B" w:rsidRDefault="00B8735B" w:rsidP="00B8735B">
      <w:pPr>
        <w:pStyle w:val="PL"/>
      </w:pPr>
      <w:r>
        <w:t xml:space="preserve">          $ref: '#/components/schemas/Sst'</w:t>
      </w:r>
    </w:p>
    <w:p w14:paraId="2F42A414" w14:textId="77777777" w:rsidR="00B8735B" w:rsidRDefault="00B8735B" w:rsidP="00B8735B">
      <w:pPr>
        <w:pStyle w:val="PL"/>
      </w:pPr>
      <w:r>
        <w:t xml:space="preserve">        sd:</w:t>
      </w:r>
    </w:p>
    <w:p w14:paraId="2A9D5115" w14:textId="77777777" w:rsidR="00B8735B" w:rsidRDefault="00B8735B" w:rsidP="00B8735B">
      <w:pPr>
        <w:pStyle w:val="PL"/>
      </w:pPr>
      <w:r>
        <w:t xml:space="preserve">          type: string</w:t>
      </w:r>
    </w:p>
    <w:p w14:paraId="703C66D8" w14:textId="77777777" w:rsidR="00B8735B" w:rsidRDefault="00B8735B" w:rsidP="00B8735B">
      <w:pPr>
        <w:pStyle w:val="PL"/>
      </w:pPr>
    </w:p>
    <w:p w14:paraId="584272F7" w14:textId="77777777" w:rsidR="00B8735B" w:rsidRDefault="00B8735B" w:rsidP="00B8735B">
      <w:pPr>
        <w:pStyle w:val="PL"/>
      </w:pPr>
      <w:r>
        <w:t xml:space="preserve">    Mnc:</w:t>
      </w:r>
    </w:p>
    <w:p w14:paraId="0841495F" w14:textId="77777777" w:rsidR="00B8735B" w:rsidRDefault="00B8735B" w:rsidP="00B8735B">
      <w:pPr>
        <w:pStyle w:val="PL"/>
      </w:pPr>
      <w:r>
        <w:t xml:space="preserve">      type: string</w:t>
      </w:r>
    </w:p>
    <w:p w14:paraId="4BA87A9B" w14:textId="77777777" w:rsidR="00B8735B" w:rsidRDefault="00B8735B" w:rsidP="00B8735B">
      <w:pPr>
        <w:pStyle w:val="PL"/>
      </w:pPr>
      <w:r>
        <w:t xml:space="preserve">      pattern: '[0-9]{3}|[0-9]{2}'</w:t>
      </w:r>
    </w:p>
    <w:p w14:paraId="197475E3" w14:textId="77777777" w:rsidR="00B8735B" w:rsidRDefault="00B8735B" w:rsidP="00B8735B">
      <w:pPr>
        <w:pStyle w:val="PL"/>
      </w:pPr>
      <w:r>
        <w:t xml:space="preserve">    PlmnId:</w:t>
      </w:r>
    </w:p>
    <w:p w14:paraId="23DB3652" w14:textId="77777777" w:rsidR="00B8735B" w:rsidRDefault="00B8735B" w:rsidP="00B8735B">
      <w:pPr>
        <w:pStyle w:val="PL"/>
      </w:pPr>
      <w:r>
        <w:t xml:space="preserve">      type: object</w:t>
      </w:r>
    </w:p>
    <w:p w14:paraId="2BBFABC0" w14:textId="77777777" w:rsidR="00B8735B" w:rsidRDefault="00B8735B" w:rsidP="00B8735B">
      <w:pPr>
        <w:pStyle w:val="PL"/>
      </w:pPr>
      <w:r>
        <w:t xml:space="preserve">      properties:</w:t>
      </w:r>
    </w:p>
    <w:p w14:paraId="732CB4EC" w14:textId="77777777" w:rsidR="00B8735B" w:rsidRDefault="00B8735B" w:rsidP="00B8735B">
      <w:pPr>
        <w:pStyle w:val="PL"/>
      </w:pPr>
      <w:r>
        <w:t xml:space="preserve">        mcc:</w:t>
      </w:r>
    </w:p>
    <w:p w14:paraId="1525A937" w14:textId="77777777" w:rsidR="00B8735B" w:rsidRDefault="00B8735B" w:rsidP="00B8735B">
      <w:pPr>
        <w:pStyle w:val="PL"/>
      </w:pPr>
      <w:r>
        <w:t xml:space="preserve">          $ref: 'TS28623_ComDefs.yaml#/components/schemas/Mcc'</w:t>
      </w:r>
    </w:p>
    <w:p w14:paraId="60D9509C" w14:textId="77777777" w:rsidR="00B8735B" w:rsidRDefault="00B8735B" w:rsidP="00B8735B">
      <w:pPr>
        <w:pStyle w:val="PL"/>
      </w:pPr>
      <w:r>
        <w:t xml:space="preserve">        mnc:</w:t>
      </w:r>
    </w:p>
    <w:p w14:paraId="0BF66244" w14:textId="77777777" w:rsidR="00B8735B" w:rsidRDefault="00B8735B" w:rsidP="00B8735B">
      <w:pPr>
        <w:pStyle w:val="PL"/>
      </w:pPr>
      <w:r>
        <w:t xml:space="preserve">          $ref: '#/components/schemas/Mnc'</w:t>
      </w:r>
    </w:p>
    <w:p w14:paraId="06248C45" w14:textId="77777777" w:rsidR="00B8735B" w:rsidRDefault="00B8735B" w:rsidP="00B8735B">
      <w:pPr>
        <w:pStyle w:val="PL"/>
      </w:pPr>
      <w:r>
        <w:t xml:space="preserve">    PlmnIdList:</w:t>
      </w:r>
    </w:p>
    <w:p w14:paraId="4325E412" w14:textId="77777777" w:rsidR="00B8735B" w:rsidRDefault="00B8735B" w:rsidP="00B8735B">
      <w:pPr>
        <w:pStyle w:val="PL"/>
      </w:pPr>
      <w:r>
        <w:t xml:space="preserve">      type: array</w:t>
      </w:r>
    </w:p>
    <w:p w14:paraId="1FAB5870" w14:textId="77777777" w:rsidR="00B8735B" w:rsidRDefault="00B8735B" w:rsidP="00B8735B">
      <w:pPr>
        <w:pStyle w:val="PL"/>
      </w:pPr>
      <w:r>
        <w:t xml:space="preserve">      items:</w:t>
      </w:r>
    </w:p>
    <w:p w14:paraId="0B6C889F" w14:textId="77777777" w:rsidR="00B8735B" w:rsidRDefault="00B8735B" w:rsidP="00B8735B">
      <w:pPr>
        <w:pStyle w:val="PL"/>
      </w:pPr>
      <w:r>
        <w:t xml:space="preserve">        $ref: '#/components/schemas/PlmnId'</w:t>
      </w:r>
    </w:p>
    <w:p w14:paraId="5DC1FD9F" w14:textId="77777777" w:rsidR="00B8735B" w:rsidRDefault="00B8735B" w:rsidP="00B8735B">
      <w:pPr>
        <w:pStyle w:val="PL"/>
      </w:pPr>
      <w:r>
        <w:t xml:space="preserve">    PlmnInfo:</w:t>
      </w:r>
    </w:p>
    <w:p w14:paraId="762BB000" w14:textId="77777777" w:rsidR="00B8735B" w:rsidRDefault="00B8735B" w:rsidP="00B8735B">
      <w:pPr>
        <w:pStyle w:val="PL"/>
      </w:pPr>
      <w:r>
        <w:t xml:space="preserve">      type: object</w:t>
      </w:r>
    </w:p>
    <w:p w14:paraId="050BD7C8" w14:textId="77777777" w:rsidR="00B8735B" w:rsidRDefault="00B8735B" w:rsidP="00B8735B">
      <w:pPr>
        <w:pStyle w:val="PL"/>
      </w:pPr>
      <w:r>
        <w:t xml:space="preserve">      properties:</w:t>
      </w:r>
    </w:p>
    <w:p w14:paraId="3261B6CC" w14:textId="77777777" w:rsidR="00B8735B" w:rsidRDefault="00B8735B" w:rsidP="00B8735B">
      <w:pPr>
        <w:pStyle w:val="PL"/>
      </w:pPr>
      <w:r>
        <w:t xml:space="preserve">        plmnId:</w:t>
      </w:r>
    </w:p>
    <w:p w14:paraId="69AE9137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6905D467" w14:textId="77777777" w:rsidR="00B8735B" w:rsidRDefault="00B8735B" w:rsidP="00B8735B">
      <w:pPr>
        <w:pStyle w:val="PL"/>
      </w:pPr>
      <w:r>
        <w:t xml:space="preserve">        snssai:</w:t>
      </w:r>
    </w:p>
    <w:p w14:paraId="1FB26310" w14:textId="77777777" w:rsidR="00B8735B" w:rsidRDefault="00B8735B" w:rsidP="00B8735B">
      <w:pPr>
        <w:pStyle w:val="PL"/>
      </w:pPr>
      <w:r>
        <w:t xml:space="preserve">          $ref: '#/components/schemas/Snssai'</w:t>
      </w:r>
    </w:p>
    <w:p w14:paraId="198F2904" w14:textId="77777777" w:rsidR="00B8735B" w:rsidRDefault="00B8735B" w:rsidP="00B8735B">
      <w:pPr>
        <w:pStyle w:val="PL"/>
      </w:pPr>
      <w:r>
        <w:t xml:space="preserve">    PlmnInfoList:</w:t>
      </w:r>
    </w:p>
    <w:p w14:paraId="24254DE1" w14:textId="77777777" w:rsidR="00B8735B" w:rsidRDefault="00B8735B" w:rsidP="00B8735B">
      <w:pPr>
        <w:pStyle w:val="PL"/>
      </w:pPr>
      <w:r>
        <w:t xml:space="preserve">      type: array</w:t>
      </w:r>
    </w:p>
    <w:p w14:paraId="462978E5" w14:textId="77777777" w:rsidR="00B8735B" w:rsidRDefault="00B8735B" w:rsidP="00B8735B">
      <w:pPr>
        <w:pStyle w:val="PL"/>
      </w:pPr>
      <w:r>
        <w:t xml:space="preserve">      items:</w:t>
      </w:r>
    </w:p>
    <w:p w14:paraId="400FBFF5" w14:textId="77777777" w:rsidR="00B8735B" w:rsidRDefault="00B8735B" w:rsidP="00B8735B">
      <w:pPr>
        <w:pStyle w:val="PL"/>
      </w:pPr>
      <w:r>
        <w:t xml:space="preserve">        $ref: '#/components/schemas/PlmnInfo'</w:t>
      </w:r>
    </w:p>
    <w:p w14:paraId="374400E2" w14:textId="77777777" w:rsidR="00B8735B" w:rsidRDefault="00B8735B" w:rsidP="00B8735B">
      <w:pPr>
        <w:pStyle w:val="PL"/>
      </w:pPr>
      <w:r>
        <w:t xml:space="preserve">    GGnbId:</w:t>
      </w:r>
    </w:p>
    <w:p w14:paraId="46E2A0A3" w14:textId="77777777" w:rsidR="00B8735B" w:rsidRDefault="00B8735B" w:rsidP="00B8735B">
      <w:pPr>
        <w:pStyle w:val="PL"/>
      </w:pPr>
      <w:r>
        <w:t xml:space="preserve">        type: string</w:t>
      </w:r>
    </w:p>
    <w:p w14:paraId="7F397270" w14:textId="77777777" w:rsidR="00B8735B" w:rsidRDefault="00B8735B" w:rsidP="00B8735B">
      <w:pPr>
        <w:pStyle w:val="PL"/>
      </w:pPr>
      <w:r>
        <w:t xml:space="preserve">        pattern: '^[0-9]{3}[0-9]{2,3}-(22|23|24|25|26|27|28|29|30|31|32)-[0-9]{1,10}'</w:t>
      </w:r>
    </w:p>
    <w:p w14:paraId="59E84219" w14:textId="77777777" w:rsidR="00B8735B" w:rsidRDefault="00B8735B" w:rsidP="00B8735B">
      <w:pPr>
        <w:pStyle w:val="PL"/>
      </w:pPr>
      <w:r>
        <w:t xml:space="preserve">    GEnbId:</w:t>
      </w:r>
    </w:p>
    <w:p w14:paraId="3E3CAC66" w14:textId="77777777" w:rsidR="00B8735B" w:rsidRDefault="00B8735B" w:rsidP="00B8735B">
      <w:pPr>
        <w:pStyle w:val="PL"/>
      </w:pPr>
      <w:r>
        <w:t xml:space="preserve">        type: string</w:t>
      </w:r>
    </w:p>
    <w:p w14:paraId="38AE8D70" w14:textId="77777777" w:rsidR="00B8735B" w:rsidRDefault="00B8735B" w:rsidP="00B8735B">
      <w:pPr>
        <w:pStyle w:val="PL"/>
      </w:pPr>
      <w:r>
        <w:t xml:space="preserve">        pattern: '^[0-9]{3}[0-9]{2,3}-(18|20|21|22)-[0-9]{1,7}'</w:t>
      </w:r>
    </w:p>
    <w:p w14:paraId="1B74C700" w14:textId="77777777" w:rsidR="00B8735B" w:rsidRDefault="00B8735B" w:rsidP="00B8735B">
      <w:pPr>
        <w:pStyle w:val="PL"/>
      </w:pPr>
    </w:p>
    <w:p w14:paraId="6A02FF26" w14:textId="77777777" w:rsidR="00B8735B" w:rsidRDefault="00B8735B" w:rsidP="00B8735B">
      <w:pPr>
        <w:pStyle w:val="PL"/>
      </w:pPr>
      <w:r>
        <w:t xml:space="preserve">    GGnbIdList:</w:t>
      </w:r>
    </w:p>
    <w:p w14:paraId="10033ED5" w14:textId="77777777" w:rsidR="00B8735B" w:rsidRDefault="00B8735B" w:rsidP="00B8735B">
      <w:pPr>
        <w:pStyle w:val="PL"/>
      </w:pPr>
      <w:r>
        <w:t xml:space="preserve">        type: array</w:t>
      </w:r>
    </w:p>
    <w:p w14:paraId="678E25AD" w14:textId="77777777" w:rsidR="00B8735B" w:rsidRDefault="00B8735B" w:rsidP="00B8735B">
      <w:pPr>
        <w:pStyle w:val="PL"/>
      </w:pPr>
      <w:r>
        <w:t xml:space="preserve">        items: </w:t>
      </w:r>
    </w:p>
    <w:p w14:paraId="534855CF" w14:textId="77777777" w:rsidR="00B8735B" w:rsidRDefault="00B8735B" w:rsidP="00B8735B">
      <w:pPr>
        <w:pStyle w:val="PL"/>
      </w:pPr>
      <w:r>
        <w:t xml:space="preserve">          $ref: '#/components/schemas/GGnbId'</w:t>
      </w:r>
    </w:p>
    <w:p w14:paraId="1910B89F" w14:textId="77777777" w:rsidR="00B8735B" w:rsidRDefault="00B8735B" w:rsidP="00B8735B">
      <w:pPr>
        <w:pStyle w:val="PL"/>
      </w:pPr>
    </w:p>
    <w:p w14:paraId="31877E1C" w14:textId="77777777" w:rsidR="00B8735B" w:rsidRDefault="00B8735B" w:rsidP="00B8735B">
      <w:pPr>
        <w:pStyle w:val="PL"/>
      </w:pPr>
      <w:r>
        <w:t xml:space="preserve">    GEnbIdList:</w:t>
      </w:r>
    </w:p>
    <w:p w14:paraId="35FDC38D" w14:textId="77777777" w:rsidR="00B8735B" w:rsidRDefault="00B8735B" w:rsidP="00B8735B">
      <w:pPr>
        <w:pStyle w:val="PL"/>
      </w:pPr>
      <w:r>
        <w:t xml:space="preserve">        type: array</w:t>
      </w:r>
    </w:p>
    <w:p w14:paraId="6343C7B8" w14:textId="77777777" w:rsidR="00B8735B" w:rsidRDefault="00B8735B" w:rsidP="00B8735B">
      <w:pPr>
        <w:pStyle w:val="PL"/>
      </w:pPr>
      <w:r>
        <w:t xml:space="preserve">        items: </w:t>
      </w:r>
    </w:p>
    <w:p w14:paraId="3A51D355" w14:textId="77777777" w:rsidR="00B8735B" w:rsidRDefault="00B8735B" w:rsidP="00B8735B">
      <w:pPr>
        <w:pStyle w:val="PL"/>
      </w:pPr>
      <w:r>
        <w:t xml:space="preserve">          $ref: '#/components/schemas/GEnbId'</w:t>
      </w:r>
    </w:p>
    <w:p w14:paraId="70253686" w14:textId="77777777" w:rsidR="00B8735B" w:rsidRDefault="00B8735B" w:rsidP="00B8735B">
      <w:pPr>
        <w:pStyle w:val="PL"/>
      </w:pPr>
    </w:p>
    <w:p w14:paraId="5EA999EE" w14:textId="77777777" w:rsidR="00B8735B" w:rsidRDefault="00B8735B" w:rsidP="00B8735B">
      <w:pPr>
        <w:pStyle w:val="PL"/>
      </w:pPr>
      <w:r>
        <w:t xml:space="preserve">    NrPci:</w:t>
      </w:r>
    </w:p>
    <w:p w14:paraId="2B8324FE" w14:textId="77777777" w:rsidR="00B8735B" w:rsidRDefault="00B8735B" w:rsidP="00B8735B">
      <w:pPr>
        <w:pStyle w:val="PL"/>
      </w:pPr>
      <w:r>
        <w:t xml:space="preserve">      type: integer</w:t>
      </w:r>
    </w:p>
    <w:p w14:paraId="612EDC78" w14:textId="77777777" w:rsidR="00B8735B" w:rsidRDefault="00B8735B" w:rsidP="00B8735B">
      <w:pPr>
        <w:pStyle w:val="PL"/>
      </w:pPr>
      <w:r>
        <w:t xml:space="preserve">      maximum: 503</w:t>
      </w:r>
    </w:p>
    <w:p w14:paraId="5DCCCA46" w14:textId="77777777" w:rsidR="00B8735B" w:rsidRDefault="00B8735B" w:rsidP="00B8735B">
      <w:pPr>
        <w:pStyle w:val="PL"/>
      </w:pPr>
      <w:r>
        <w:t xml:space="preserve">    NrTac:</w:t>
      </w:r>
    </w:p>
    <w:p w14:paraId="1478C1BD" w14:textId="77777777" w:rsidR="00B8735B" w:rsidRDefault="00B8735B" w:rsidP="00B8735B">
      <w:pPr>
        <w:pStyle w:val="PL"/>
      </w:pPr>
      <w:r>
        <w:t xml:space="preserve">      type: integer</w:t>
      </w:r>
    </w:p>
    <w:p w14:paraId="77AD2F1F" w14:textId="77777777" w:rsidR="00B8735B" w:rsidRDefault="00B8735B" w:rsidP="00B8735B">
      <w:pPr>
        <w:pStyle w:val="PL"/>
      </w:pPr>
      <w:r>
        <w:t xml:space="preserve">      maximum: 16777215</w:t>
      </w:r>
    </w:p>
    <w:p w14:paraId="49F5B2B2" w14:textId="77777777" w:rsidR="00B8735B" w:rsidRDefault="00B8735B" w:rsidP="00B8735B">
      <w:pPr>
        <w:pStyle w:val="PL"/>
      </w:pPr>
      <w:r>
        <w:t xml:space="preserve">    Tai:</w:t>
      </w:r>
    </w:p>
    <w:p w14:paraId="71D52902" w14:textId="77777777" w:rsidR="00B8735B" w:rsidRDefault="00B8735B" w:rsidP="00B8735B">
      <w:pPr>
        <w:pStyle w:val="PL"/>
      </w:pPr>
      <w:r>
        <w:t xml:space="preserve">      type: object</w:t>
      </w:r>
    </w:p>
    <w:p w14:paraId="19932378" w14:textId="77777777" w:rsidR="00B8735B" w:rsidRDefault="00B8735B" w:rsidP="00B8735B">
      <w:pPr>
        <w:pStyle w:val="PL"/>
      </w:pPr>
      <w:r>
        <w:t xml:space="preserve">      properties:</w:t>
      </w:r>
    </w:p>
    <w:p w14:paraId="3CC4823E" w14:textId="77777777" w:rsidR="00B8735B" w:rsidRDefault="00B8735B" w:rsidP="00B8735B">
      <w:pPr>
        <w:pStyle w:val="PL"/>
      </w:pPr>
      <w:r>
        <w:t xml:space="preserve">        plmnId:</w:t>
      </w:r>
    </w:p>
    <w:p w14:paraId="59C56195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043D81E6" w14:textId="77777777" w:rsidR="00B8735B" w:rsidRDefault="00B8735B" w:rsidP="00B8735B">
      <w:pPr>
        <w:pStyle w:val="PL"/>
      </w:pPr>
      <w:r>
        <w:t xml:space="preserve">        nrTac:</w:t>
      </w:r>
    </w:p>
    <w:p w14:paraId="46AD1631" w14:textId="77777777" w:rsidR="00B8735B" w:rsidRDefault="00B8735B" w:rsidP="00B8735B">
      <w:pPr>
        <w:pStyle w:val="PL"/>
      </w:pPr>
      <w:r>
        <w:t xml:space="preserve">          $ref: '#/components/schemas/NrTac'</w:t>
      </w:r>
    </w:p>
    <w:p w14:paraId="79393422" w14:textId="77777777" w:rsidR="00B8735B" w:rsidRDefault="00B8735B" w:rsidP="00B8735B">
      <w:pPr>
        <w:pStyle w:val="PL"/>
      </w:pPr>
    </w:p>
    <w:p w14:paraId="2291F07E" w14:textId="77777777" w:rsidR="00B8735B" w:rsidRDefault="00B8735B" w:rsidP="00B8735B">
      <w:pPr>
        <w:pStyle w:val="PL"/>
      </w:pPr>
      <w:r>
        <w:t xml:space="preserve">    BackhaulAddress:</w:t>
      </w:r>
    </w:p>
    <w:p w14:paraId="53C3DA3A" w14:textId="77777777" w:rsidR="00B8735B" w:rsidRDefault="00B8735B" w:rsidP="00B8735B">
      <w:pPr>
        <w:pStyle w:val="PL"/>
      </w:pPr>
      <w:r>
        <w:t xml:space="preserve">      type: object</w:t>
      </w:r>
    </w:p>
    <w:p w14:paraId="1B97D5B7" w14:textId="77777777" w:rsidR="00B8735B" w:rsidRDefault="00B8735B" w:rsidP="00B8735B">
      <w:pPr>
        <w:pStyle w:val="PL"/>
      </w:pPr>
      <w:r>
        <w:t xml:space="preserve">      properties:</w:t>
      </w:r>
    </w:p>
    <w:p w14:paraId="2AEE7D83" w14:textId="77777777" w:rsidR="00B8735B" w:rsidRDefault="00B8735B" w:rsidP="00B8735B">
      <w:pPr>
        <w:pStyle w:val="PL"/>
      </w:pPr>
      <w:r>
        <w:t xml:space="preserve">        gnbId:</w:t>
      </w:r>
    </w:p>
    <w:p w14:paraId="1A51CEA1" w14:textId="77777777" w:rsidR="00B8735B" w:rsidRDefault="00B8735B" w:rsidP="00B8735B">
      <w:pPr>
        <w:pStyle w:val="PL"/>
      </w:pPr>
      <w:r>
        <w:t xml:space="preserve">          $ref: '#/components/schemas/GnbId'</w:t>
      </w:r>
    </w:p>
    <w:p w14:paraId="4F70A744" w14:textId="77777777" w:rsidR="00B8735B" w:rsidRDefault="00B8735B" w:rsidP="00B8735B">
      <w:pPr>
        <w:pStyle w:val="PL"/>
      </w:pPr>
      <w:r>
        <w:t xml:space="preserve">        tai:</w:t>
      </w:r>
    </w:p>
    <w:p w14:paraId="2FCDBF0F" w14:textId="77777777" w:rsidR="00B8735B" w:rsidRDefault="00B8735B" w:rsidP="00B8735B">
      <w:pPr>
        <w:pStyle w:val="PL"/>
      </w:pPr>
      <w:r>
        <w:t xml:space="preserve">          $ref: "#/components/schemas/Tai"</w:t>
      </w:r>
    </w:p>
    <w:p w14:paraId="032776BF" w14:textId="77777777" w:rsidR="00B8735B" w:rsidRDefault="00B8735B" w:rsidP="00B8735B">
      <w:pPr>
        <w:pStyle w:val="PL"/>
      </w:pPr>
      <w:r>
        <w:t xml:space="preserve">    MappingSetIDBackhaulAddress:</w:t>
      </w:r>
    </w:p>
    <w:p w14:paraId="1C033E21" w14:textId="77777777" w:rsidR="00B8735B" w:rsidRDefault="00B8735B" w:rsidP="00B8735B">
      <w:pPr>
        <w:pStyle w:val="PL"/>
      </w:pPr>
      <w:r>
        <w:t xml:space="preserve">      type: object</w:t>
      </w:r>
    </w:p>
    <w:p w14:paraId="43732912" w14:textId="77777777" w:rsidR="00B8735B" w:rsidRDefault="00B8735B" w:rsidP="00B8735B">
      <w:pPr>
        <w:pStyle w:val="PL"/>
      </w:pPr>
      <w:r>
        <w:t xml:space="preserve">      properties:</w:t>
      </w:r>
    </w:p>
    <w:p w14:paraId="33FB610B" w14:textId="77777777" w:rsidR="00B8735B" w:rsidRDefault="00B8735B" w:rsidP="00B8735B">
      <w:pPr>
        <w:pStyle w:val="PL"/>
      </w:pPr>
      <w:r>
        <w:t xml:space="preserve">        setID:</w:t>
      </w:r>
    </w:p>
    <w:p w14:paraId="4DC6C41A" w14:textId="77777777" w:rsidR="00B8735B" w:rsidRDefault="00B8735B" w:rsidP="00B8735B">
      <w:pPr>
        <w:pStyle w:val="PL"/>
      </w:pPr>
      <w:r>
        <w:t xml:space="preserve">          type: integer</w:t>
      </w:r>
    </w:p>
    <w:p w14:paraId="5D5E02DE" w14:textId="77777777" w:rsidR="00B8735B" w:rsidRDefault="00B8735B" w:rsidP="00B8735B">
      <w:pPr>
        <w:pStyle w:val="PL"/>
      </w:pPr>
      <w:r>
        <w:t xml:space="preserve">        backhaulAddress:</w:t>
      </w:r>
    </w:p>
    <w:p w14:paraId="7AA0EE4A" w14:textId="77777777" w:rsidR="00B8735B" w:rsidRDefault="00B8735B" w:rsidP="00B8735B">
      <w:pPr>
        <w:pStyle w:val="PL"/>
      </w:pPr>
      <w:r>
        <w:t xml:space="preserve">          $ref: '#/components/schemas/BackhaulAddress'</w:t>
      </w:r>
    </w:p>
    <w:p w14:paraId="0AE27F74" w14:textId="77777777" w:rsidR="00B8735B" w:rsidRDefault="00B8735B" w:rsidP="00B8735B">
      <w:pPr>
        <w:pStyle w:val="PL"/>
      </w:pPr>
      <w:r>
        <w:t xml:space="preserve">    IntraRatEsActivationOriginalCellLoadParameters:</w:t>
      </w:r>
    </w:p>
    <w:p w14:paraId="2E402E47" w14:textId="77777777" w:rsidR="00B8735B" w:rsidRDefault="00B8735B" w:rsidP="00B8735B">
      <w:pPr>
        <w:pStyle w:val="PL"/>
      </w:pPr>
      <w:r>
        <w:t xml:space="preserve">      type: object</w:t>
      </w:r>
    </w:p>
    <w:p w14:paraId="6F3C28EA" w14:textId="77777777" w:rsidR="00B8735B" w:rsidRDefault="00B8735B" w:rsidP="00B8735B">
      <w:pPr>
        <w:pStyle w:val="PL"/>
      </w:pPr>
      <w:r>
        <w:t xml:space="preserve">      properties:</w:t>
      </w:r>
    </w:p>
    <w:p w14:paraId="71FA9204" w14:textId="77777777" w:rsidR="00B8735B" w:rsidRDefault="00B8735B" w:rsidP="00B8735B">
      <w:pPr>
        <w:pStyle w:val="PL"/>
      </w:pPr>
      <w:r>
        <w:t xml:space="preserve">        loadThreshold:</w:t>
      </w:r>
    </w:p>
    <w:p w14:paraId="34C08AC8" w14:textId="77777777" w:rsidR="00B8735B" w:rsidRDefault="00B8735B" w:rsidP="00B8735B">
      <w:pPr>
        <w:pStyle w:val="PL"/>
      </w:pPr>
      <w:r>
        <w:t xml:space="preserve">          type: integer</w:t>
      </w:r>
    </w:p>
    <w:p w14:paraId="5998E0B7" w14:textId="77777777" w:rsidR="00B8735B" w:rsidRDefault="00B8735B" w:rsidP="00B8735B">
      <w:pPr>
        <w:pStyle w:val="PL"/>
      </w:pPr>
      <w:r>
        <w:t xml:space="preserve">        timeDuration:</w:t>
      </w:r>
    </w:p>
    <w:p w14:paraId="58F19FF3" w14:textId="77777777" w:rsidR="00B8735B" w:rsidRDefault="00B8735B" w:rsidP="00B8735B">
      <w:pPr>
        <w:pStyle w:val="PL"/>
      </w:pPr>
      <w:r>
        <w:t xml:space="preserve">          type: integer</w:t>
      </w:r>
    </w:p>
    <w:p w14:paraId="48921474" w14:textId="77777777" w:rsidR="00B8735B" w:rsidRDefault="00B8735B" w:rsidP="00B8735B">
      <w:pPr>
        <w:pStyle w:val="PL"/>
      </w:pPr>
      <w:r>
        <w:t xml:space="preserve">    IntraRatEsActivationCandidateCellsLoadParameters:</w:t>
      </w:r>
    </w:p>
    <w:p w14:paraId="2727848D" w14:textId="77777777" w:rsidR="00B8735B" w:rsidRDefault="00B8735B" w:rsidP="00B8735B">
      <w:pPr>
        <w:pStyle w:val="PL"/>
      </w:pPr>
      <w:r>
        <w:t xml:space="preserve">      type: object</w:t>
      </w:r>
    </w:p>
    <w:p w14:paraId="3214E9F8" w14:textId="77777777" w:rsidR="00B8735B" w:rsidRDefault="00B8735B" w:rsidP="00B8735B">
      <w:pPr>
        <w:pStyle w:val="PL"/>
      </w:pPr>
      <w:r>
        <w:t xml:space="preserve">      properties:</w:t>
      </w:r>
    </w:p>
    <w:p w14:paraId="67609347" w14:textId="77777777" w:rsidR="00B8735B" w:rsidRDefault="00B8735B" w:rsidP="00B8735B">
      <w:pPr>
        <w:pStyle w:val="PL"/>
      </w:pPr>
      <w:r>
        <w:t xml:space="preserve">        loadThreshold:</w:t>
      </w:r>
    </w:p>
    <w:p w14:paraId="7EFEEFDE" w14:textId="77777777" w:rsidR="00B8735B" w:rsidRDefault="00B8735B" w:rsidP="00B8735B">
      <w:pPr>
        <w:pStyle w:val="PL"/>
      </w:pPr>
      <w:r>
        <w:t xml:space="preserve">          type: integer</w:t>
      </w:r>
    </w:p>
    <w:p w14:paraId="15451921" w14:textId="77777777" w:rsidR="00B8735B" w:rsidRDefault="00B8735B" w:rsidP="00B8735B">
      <w:pPr>
        <w:pStyle w:val="PL"/>
      </w:pPr>
      <w:r>
        <w:t xml:space="preserve">        timeDuration:</w:t>
      </w:r>
    </w:p>
    <w:p w14:paraId="16E1B5AC" w14:textId="77777777" w:rsidR="00B8735B" w:rsidRDefault="00B8735B" w:rsidP="00B8735B">
      <w:pPr>
        <w:pStyle w:val="PL"/>
      </w:pPr>
      <w:r>
        <w:t xml:space="preserve">          type: integer</w:t>
      </w:r>
    </w:p>
    <w:p w14:paraId="6C03412D" w14:textId="77777777" w:rsidR="00B8735B" w:rsidRDefault="00B8735B" w:rsidP="00B8735B">
      <w:pPr>
        <w:pStyle w:val="PL"/>
      </w:pPr>
      <w:r>
        <w:t xml:space="preserve">    IntraRatEsDeactivationCandidateCellsLoadParameters:</w:t>
      </w:r>
    </w:p>
    <w:p w14:paraId="53E8564E" w14:textId="77777777" w:rsidR="00B8735B" w:rsidRDefault="00B8735B" w:rsidP="00B8735B">
      <w:pPr>
        <w:pStyle w:val="PL"/>
      </w:pPr>
      <w:r>
        <w:t xml:space="preserve">      type: object</w:t>
      </w:r>
    </w:p>
    <w:p w14:paraId="1343CB06" w14:textId="77777777" w:rsidR="00B8735B" w:rsidRDefault="00B8735B" w:rsidP="00B8735B">
      <w:pPr>
        <w:pStyle w:val="PL"/>
      </w:pPr>
      <w:r>
        <w:t xml:space="preserve">      properties:</w:t>
      </w:r>
    </w:p>
    <w:p w14:paraId="2AD0731B" w14:textId="77777777" w:rsidR="00B8735B" w:rsidRDefault="00B8735B" w:rsidP="00B8735B">
      <w:pPr>
        <w:pStyle w:val="PL"/>
      </w:pPr>
      <w:r>
        <w:t xml:space="preserve">        loadThreshold:</w:t>
      </w:r>
    </w:p>
    <w:p w14:paraId="19DCA90E" w14:textId="77777777" w:rsidR="00B8735B" w:rsidRDefault="00B8735B" w:rsidP="00B8735B">
      <w:pPr>
        <w:pStyle w:val="PL"/>
      </w:pPr>
      <w:r>
        <w:t xml:space="preserve">          type: integer</w:t>
      </w:r>
    </w:p>
    <w:p w14:paraId="414E342F" w14:textId="77777777" w:rsidR="00B8735B" w:rsidRDefault="00B8735B" w:rsidP="00B8735B">
      <w:pPr>
        <w:pStyle w:val="PL"/>
      </w:pPr>
      <w:r>
        <w:t xml:space="preserve">        timeDuration:</w:t>
      </w:r>
    </w:p>
    <w:p w14:paraId="7034CE75" w14:textId="77777777" w:rsidR="00B8735B" w:rsidRDefault="00B8735B" w:rsidP="00B8735B">
      <w:pPr>
        <w:pStyle w:val="PL"/>
      </w:pPr>
      <w:r>
        <w:t xml:space="preserve">          type: integer</w:t>
      </w:r>
    </w:p>
    <w:p w14:paraId="34E1411C" w14:textId="77777777" w:rsidR="00B8735B" w:rsidRDefault="00B8735B" w:rsidP="00B8735B">
      <w:pPr>
        <w:pStyle w:val="PL"/>
      </w:pPr>
      <w:r>
        <w:t xml:space="preserve">    EsNotAllowedTimePeriod:</w:t>
      </w:r>
    </w:p>
    <w:p w14:paraId="408BAA82" w14:textId="77777777" w:rsidR="00B8735B" w:rsidRDefault="00B8735B" w:rsidP="00B8735B">
      <w:pPr>
        <w:pStyle w:val="PL"/>
      </w:pPr>
      <w:r>
        <w:t xml:space="preserve">      type: object</w:t>
      </w:r>
    </w:p>
    <w:p w14:paraId="4919272D" w14:textId="77777777" w:rsidR="00B8735B" w:rsidRDefault="00B8735B" w:rsidP="00B8735B">
      <w:pPr>
        <w:pStyle w:val="PL"/>
      </w:pPr>
      <w:r>
        <w:t xml:space="preserve">      properties:</w:t>
      </w:r>
    </w:p>
    <w:p w14:paraId="6500BD0A" w14:textId="77777777" w:rsidR="00B8735B" w:rsidRDefault="00B8735B" w:rsidP="00B8735B">
      <w:pPr>
        <w:pStyle w:val="PL"/>
      </w:pPr>
      <w:r>
        <w:t xml:space="preserve">        startTimeandendTime:</w:t>
      </w:r>
    </w:p>
    <w:p w14:paraId="686124B6" w14:textId="77777777" w:rsidR="00B8735B" w:rsidRDefault="00B8735B" w:rsidP="00B8735B">
      <w:pPr>
        <w:pStyle w:val="PL"/>
      </w:pPr>
      <w:r>
        <w:t xml:space="preserve">          type: string</w:t>
      </w:r>
    </w:p>
    <w:p w14:paraId="71CA5286" w14:textId="77777777" w:rsidR="00B8735B" w:rsidRDefault="00B8735B" w:rsidP="00B8735B">
      <w:pPr>
        <w:pStyle w:val="PL"/>
      </w:pPr>
      <w:r>
        <w:t xml:space="preserve">        periodOfDay:</w:t>
      </w:r>
    </w:p>
    <w:p w14:paraId="79CCDAE8" w14:textId="77777777" w:rsidR="00B8735B" w:rsidRDefault="00B8735B" w:rsidP="00B8735B">
      <w:pPr>
        <w:pStyle w:val="PL"/>
      </w:pPr>
      <w:r>
        <w:t xml:space="preserve">          type: string</w:t>
      </w:r>
    </w:p>
    <w:p w14:paraId="42F6FCC7" w14:textId="77777777" w:rsidR="00B8735B" w:rsidRDefault="00B8735B" w:rsidP="00B8735B">
      <w:pPr>
        <w:pStyle w:val="PL"/>
      </w:pPr>
      <w:r>
        <w:t xml:space="preserve">        daysOfWeekList:</w:t>
      </w:r>
    </w:p>
    <w:p w14:paraId="184C39EF" w14:textId="77777777" w:rsidR="00B8735B" w:rsidRDefault="00B8735B" w:rsidP="00B8735B">
      <w:pPr>
        <w:pStyle w:val="PL"/>
      </w:pPr>
      <w:r>
        <w:t xml:space="preserve">          type: string</w:t>
      </w:r>
    </w:p>
    <w:p w14:paraId="3F573EEC" w14:textId="77777777" w:rsidR="00B8735B" w:rsidRDefault="00B8735B" w:rsidP="00B8735B">
      <w:pPr>
        <w:pStyle w:val="PL"/>
      </w:pPr>
      <w:r>
        <w:t xml:space="preserve">        listoftimeperiods:</w:t>
      </w:r>
    </w:p>
    <w:p w14:paraId="1115A6F3" w14:textId="77777777" w:rsidR="00B8735B" w:rsidRDefault="00B8735B" w:rsidP="00B8735B">
      <w:pPr>
        <w:pStyle w:val="PL"/>
      </w:pPr>
      <w:r>
        <w:t xml:space="preserve">          type: string</w:t>
      </w:r>
    </w:p>
    <w:p w14:paraId="06B26922" w14:textId="77777777" w:rsidR="00B8735B" w:rsidRDefault="00B8735B" w:rsidP="00B8735B">
      <w:pPr>
        <w:pStyle w:val="PL"/>
      </w:pPr>
      <w:r>
        <w:t xml:space="preserve">    InterRatEsActivationOriginalCellParameters:</w:t>
      </w:r>
    </w:p>
    <w:p w14:paraId="05780151" w14:textId="77777777" w:rsidR="00B8735B" w:rsidRDefault="00B8735B" w:rsidP="00B8735B">
      <w:pPr>
        <w:pStyle w:val="PL"/>
      </w:pPr>
      <w:r>
        <w:t xml:space="preserve">      type: object</w:t>
      </w:r>
    </w:p>
    <w:p w14:paraId="67D72A3C" w14:textId="77777777" w:rsidR="00B8735B" w:rsidRDefault="00B8735B" w:rsidP="00B8735B">
      <w:pPr>
        <w:pStyle w:val="PL"/>
      </w:pPr>
      <w:r>
        <w:t xml:space="preserve">      properties:</w:t>
      </w:r>
    </w:p>
    <w:p w14:paraId="447C2746" w14:textId="77777777" w:rsidR="00B8735B" w:rsidRDefault="00B8735B" w:rsidP="00B8735B">
      <w:pPr>
        <w:pStyle w:val="PL"/>
      </w:pPr>
      <w:r>
        <w:t xml:space="preserve">        loadThreshold:</w:t>
      </w:r>
    </w:p>
    <w:p w14:paraId="69FB7C59" w14:textId="77777777" w:rsidR="00B8735B" w:rsidRDefault="00B8735B" w:rsidP="00B8735B">
      <w:pPr>
        <w:pStyle w:val="PL"/>
      </w:pPr>
      <w:r>
        <w:t xml:space="preserve">          type: integer</w:t>
      </w:r>
    </w:p>
    <w:p w14:paraId="6FDE4CF4" w14:textId="77777777" w:rsidR="00B8735B" w:rsidRDefault="00B8735B" w:rsidP="00B8735B">
      <w:pPr>
        <w:pStyle w:val="PL"/>
      </w:pPr>
      <w:r>
        <w:t xml:space="preserve">        timeDuration:</w:t>
      </w:r>
    </w:p>
    <w:p w14:paraId="3E3B18B0" w14:textId="77777777" w:rsidR="00B8735B" w:rsidRDefault="00B8735B" w:rsidP="00B8735B">
      <w:pPr>
        <w:pStyle w:val="PL"/>
      </w:pPr>
      <w:r>
        <w:t xml:space="preserve">          type: integer</w:t>
      </w:r>
    </w:p>
    <w:p w14:paraId="7C2EEF13" w14:textId="77777777" w:rsidR="00B8735B" w:rsidRDefault="00B8735B" w:rsidP="00B8735B">
      <w:pPr>
        <w:pStyle w:val="PL"/>
      </w:pPr>
      <w:r>
        <w:t xml:space="preserve">    InterRatEsActivationCandidateCellParameters:</w:t>
      </w:r>
    </w:p>
    <w:p w14:paraId="2F96B59F" w14:textId="77777777" w:rsidR="00B8735B" w:rsidRDefault="00B8735B" w:rsidP="00B8735B">
      <w:pPr>
        <w:pStyle w:val="PL"/>
      </w:pPr>
      <w:r>
        <w:t xml:space="preserve">      type: object</w:t>
      </w:r>
    </w:p>
    <w:p w14:paraId="43C26935" w14:textId="77777777" w:rsidR="00B8735B" w:rsidRDefault="00B8735B" w:rsidP="00B8735B">
      <w:pPr>
        <w:pStyle w:val="PL"/>
      </w:pPr>
      <w:r>
        <w:t xml:space="preserve">      properties:</w:t>
      </w:r>
    </w:p>
    <w:p w14:paraId="144AE4EE" w14:textId="77777777" w:rsidR="00B8735B" w:rsidRDefault="00B8735B" w:rsidP="00B8735B">
      <w:pPr>
        <w:pStyle w:val="PL"/>
      </w:pPr>
      <w:r>
        <w:t xml:space="preserve">        loadThreshold:</w:t>
      </w:r>
    </w:p>
    <w:p w14:paraId="183D4DAA" w14:textId="77777777" w:rsidR="00B8735B" w:rsidRDefault="00B8735B" w:rsidP="00B8735B">
      <w:pPr>
        <w:pStyle w:val="PL"/>
      </w:pPr>
      <w:r>
        <w:t xml:space="preserve">          type: integer</w:t>
      </w:r>
    </w:p>
    <w:p w14:paraId="02D92603" w14:textId="77777777" w:rsidR="00B8735B" w:rsidRDefault="00B8735B" w:rsidP="00B8735B">
      <w:pPr>
        <w:pStyle w:val="PL"/>
      </w:pPr>
      <w:r>
        <w:t xml:space="preserve">        timeDuration:</w:t>
      </w:r>
    </w:p>
    <w:p w14:paraId="5F93FDDB" w14:textId="77777777" w:rsidR="00B8735B" w:rsidRDefault="00B8735B" w:rsidP="00B8735B">
      <w:pPr>
        <w:pStyle w:val="PL"/>
      </w:pPr>
      <w:r>
        <w:t xml:space="preserve">          type: integer</w:t>
      </w:r>
    </w:p>
    <w:p w14:paraId="4B7EA050" w14:textId="77777777" w:rsidR="00B8735B" w:rsidRDefault="00B8735B" w:rsidP="00B8735B">
      <w:pPr>
        <w:pStyle w:val="PL"/>
      </w:pPr>
      <w:r>
        <w:t xml:space="preserve">    InterRatEsDeactivationCandidateCellParameters:</w:t>
      </w:r>
    </w:p>
    <w:p w14:paraId="53D9012A" w14:textId="77777777" w:rsidR="00B8735B" w:rsidRDefault="00B8735B" w:rsidP="00B8735B">
      <w:pPr>
        <w:pStyle w:val="PL"/>
      </w:pPr>
      <w:r>
        <w:t xml:space="preserve">      type: object</w:t>
      </w:r>
    </w:p>
    <w:p w14:paraId="470E9BDF" w14:textId="77777777" w:rsidR="00B8735B" w:rsidRDefault="00B8735B" w:rsidP="00B8735B">
      <w:pPr>
        <w:pStyle w:val="PL"/>
      </w:pPr>
      <w:r>
        <w:t xml:space="preserve">      properties:</w:t>
      </w:r>
    </w:p>
    <w:p w14:paraId="167E9E45" w14:textId="77777777" w:rsidR="00B8735B" w:rsidRDefault="00B8735B" w:rsidP="00B8735B">
      <w:pPr>
        <w:pStyle w:val="PL"/>
      </w:pPr>
      <w:r>
        <w:t xml:space="preserve">        loadThreshold:</w:t>
      </w:r>
    </w:p>
    <w:p w14:paraId="128A71E5" w14:textId="77777777" w:rsidR="00B8735B" w:rsidRDefault="00B8735B" w:rsidP="00B8735B">
      <w:pPr>
        <w:pStyle w:val="PL"/>
      </w:pPr>
      <w:r>
        <w:t xml:space="preserve">          type: integer</w:t>
      </w:r>
    </w:p>
    <w:p w14:paraId="644013D7" w14:textId="77777777" w:rsidR="00B8735B" w:rsidRDefault="00B8735B" w:rsidP="00B8735B">
      <w:pPr>
        <w:pStyle w:val="PL"/>
      </w:pPr>
      <w:r>
        <w:t xml:space="preserve">        timeDuration:</w:t>
      </w:r>
    </w:p>
    <w:p w14:paraId="0945FB0C" w14:textId="77777777" w:rsidR="00B8735B" w:rsidRDefault="00B8735B" w:rsidP="00B8735B">
      <w:pPr>
        <w:pStyle w:val="PL"/>
      </w:pPr>
      <w:r>
        <w:t xml:space="preserve">          type: integer</w:t>
      </w:r>
    </w:p>
    <w:p w14:paraId="5CBCA9F7" w14:textId="77777777" w:rsidR="00B8735B" w:rsidRDefault="00B8735B" w:rsidP="00B8735B">
      <w:pPr>
        <w:pStyle w:val="PL"/>
      </w:pPr>
    </w:p>
    <w:p w14:paraId="4CD141D2" w14:textId="77777777" w:rsidR="00B8735B" w:rsidRDefault="00B8735B" w:rsidP="00B8735B">
      <w:pPr>
        <w:pStyle w:val="PL"/>
      </w:pPr>
      <w:r>
        <w:t xml:space="preserve">    UeAccProbilityDist:</w:t>
      </w:r>
    </w:p>
    <w:p w14:paraId="12D6EE02" w14:textId="77777777" w:rsidR="00B8735B" w:rsidRDefault="00B8735B" w:rsidP="00B8735B">
      <w:pPr>
        <w:pStyle w:val="PL"/>
      </w:pPr>
      <w:r>
        <w:t xml:space="preserve">      type: object</w:t>
      </w:r>
    </w:p>
    <w:p w14:paraId="5A757899" w14:textId="77777777" w:rsidR="00B8735B" w:rsidRDefault="00B8735B" w:rsidP="00B8735B">
      <w:pPr>
        <w:pStyle w:val="PL"/>
      </w:pPr>
      <w:r>
        <w:t xml:space="preserve">      properties:</w:t>
      </w:r>
    </w:p>
    <w:p w14:paraId="67A0766C" w14:textId="77777777" w:rsidR="00B8735B" w:rsidRDefault="00B8735B" w:rsidP="00B8735B">
      <w:pPr>
        <w:pStyle w:val="PL"/>
      </w:pPr>
      <w:r>
        <w:t xml:space="preserve">        targetProbability:</w:t>
      </w:r>
    </w:p>
    <w:p w14:paraId="11EBFC35" w14:textId="77777777" w:rsidR="00B8735B" w:rsidRDefault="00B8735B" w:rsidP="00B8735B">
      <w:pPr>
        <w:pStyle w:val="PL"/>
      </w:pPr>
      <w:r>
        <w:t xml:space="preserve">          type: integer</w:t>
      </w:r>
    </w:p>
    <w:p w14:paraId="2537311B" w14:textId="77777777" w:rsidR="00B8735B" w:rsidRDefault="00B8735B" w:rsidP="00B8735B">
      <w:pPr>
        <w:pStyle w:val="PL"/>
      </w:pPr>
      <w:r>
        <w:t xml:space="preserve">        numberofpreamblessent:</w:t>
      </w:r>
    </w:p>
    <w:p w14:paraId="5163A6F5" w14:textId="77777777" w:rsidR="00B8735B" w:rsidRDefault="00B8735B" w:rsidP="00B8735B">
      <w:pPr>
        <w:pStyle w:val="PL"/>
      </w:pPr>
      <w:r>
        <w:t xml:space="preserve">          type: integer</w:t>
      </w:r>
    </w:p>
    <w:p w14:paraId="7708F026" w14:textId="77777777" w:rsidR="00B8735B" w:rsidRDefault="00B8735B" w:rsidP="00B8735B">
      <w:pPr>
        <w:pStyle w:val="PL"/>
      </w:pPr>
    </w:p>
    <w:p w14:paraId="2CF1D845" w14:textId="77777777" w:rsidR="00B8735B" w:rsidRDefault="00B8735B" w:rsidP="00B8735B">
      <w:pPr>
        <w:pStyle w:val="PL"/>
      </w:pPr>
      <w:r>
        <w:t xml:space="preserve">    UeAccDelayProbilityDist:</w:t>
      </w:r>
    </w:p>
    <w:p w14:paraId="55028949" w14:textId="77777777" w:rsidR="00B8735B" w:rsidRDefault="00B8735B" w:rsidP="00B8735B">
      <w:pPr>
        <w:pStyle w:val="PL"/>
      </w:pPr>
      <w:r>
        <w:t xml:space="preserve">      type: object</w:t>
      </w:r>
    </w:p>
    <w:p w14:paraId="5D599487" w14:textId="77777777" w:rsidR="00B8735B" w:rsidRDefault="00B8735B" w:rsidP="00B8735B">
      <w:pPr>
        <w:pStyle w:val="PL"/>
      </w:pPr>
      <w:r>
        <w:t xml:space="preserve">      properties:</w:t>
      </w:r>
    </w:p>
    <w:p w14:paraId="50A3E52B" w14:textId="77777777" w:rsidR="00B8735B" w:rsidRDefault="00B8735B" w:rsidP="00B8735B">
      <w:pPr>
        <w:pStyle w:val="PL"/>
      </w:pPr>
      <w:r>
        <w:t xml:space="preserve">        targetProbability:</w:t>
      </w:r>
    </w:p>
    <w:p w14:paraId="3A9B9291" w14:textId="77777777" w:rsidR="00B8735B" w:rsidRDefault="00B8735B" w:rsidP="00B8735B">
      <w:pPr>
        <w:pStyle w:val="PL"/>
      </w:pPr>
      <w:r>
        <w:t xml:space="preserve">          type: integer</w:t>
      </w:r>
    </w:p>
    <w:p w14:paraId="7D528662" w14:textId="77777777" w:rsidR="00B8735B" w:rsidRDefault="00B8735B" w:rsidP="00B8735B">
      <w:pPr>
        <w:pStyle w:val="PL"/>
      </w:pPr>
      <w:r>
        <w:t xml:space="preserve">        accessdelay:</w:t>
      </w:r>
    </w:p>
    <w:p w14:paraId="61FA6944" w14:textId="77777777" w:rsidR="00B8735B" w:rsidRDefault="00B8735B" w:rsidP="00B8735B">
      <w:pPr>
        <w:pStyle w:val="PL"/>
      </w:pPr>
      <w:r>
        <w:t xml:space="preserve">          type: integer</w:t>
      </w:r>
    </w:p>
    <w:p w14:paraId="5EA545B8" w14:textId="77777777" w:rsidR="00B8735B" w:rsidRDefault="00B8735B" w:rsidP="00B8735B">
      <w:pPr>
        <w:pStyle w:val="PL"/>
      </w:pPr>
    </w:p>
    <w:p w14:paraId="057092E4" w14:textId="77777777" w:rsidR="00B8735B" w:rsidRDefault="00B8735B" w:rsidP="00B8735B">
      <w:pPr>
        <w:pStyle w:val="PL"/>
      </w:pPr>
      <w:r>
        <w:t xml:space="preserve">    NRPciList:</w:t>
      </w:r>
    </w:p>
    <w:p w14:paraId="4ABFEFA6" w14:textId="77777777" w:rsidR="00B8735B" w:rsidRDefault="00B8735B" w:rsidP="00B8735B">
      <w:pPr>
        <w:pStyle w:val="PL"/>
      </w:pPr>
      <w:r>
        <w:t xml:space="preserve">      type: object</w:t>
      </w:r>
    </w:p>
    <w:p w14:paraId="40597D56" w14:textId="77777777" w:rsidR="00B8735B" w:rsidRDefault="00B8735B" w:rsidP="00B8735B">
      <w:pPr>
        <w:pStyle w:val="PL"/>
      </w:pPr>
      <w:r>
        <w:t xml:space="preserve">      properties:</w:t>
      </w:r>
    </w:p>
    <w:p w14:paraId="442A1167" w14:textId="77777777" w:rsidR="00B8735B" w:rsidRDefault="00B8735B" w:rsidP="00B8735B">
      <w:pPr>
        <w:pStyle w:val="PL"/>
      </w:pPr>
      <w:r>
        <w:t xml:space="preserve">        NRPci:</w:t>
      </w:r>
    </w:p>
    <w:p w14:paraId="1CEA68FF" w14:textId="77777777" w:rsidR="00B8735B" w:rsidRDefault="00B8735B" w:rsidP="00B8735B">
      <w:pPr>
        <w:pStyle w:val="PL"/>
      </w:pPr>
      <w:r>
        <w:t xml:space="preserve">          type: integer</w:t>
      </w:r>
    </w:p>
    <w:p w14:paraId="67CACA89" w14:textId="77777777" w:rsidR="00B8735B" w:rsidRDefault="00B8735B" w:rsidP="00B8735B">
      <w:pPr>
        <w:pStyle w:val="PL"/>
      </w:pPr>
    </w:p>
    <w:p w14:paraId="69C8EA0B" w14:textId="77777777" w:rsidR="00B8735B" w:rsidRDefault="00B8735B" w:rsidP="00B8735B">
      <w:pPr>
        <w:pStyle w:val="PL"/>
      </w:pPr>
      <w:r>
        <w:t xml:space="preserve">    CSonPciList:</w:t>
      </w:r>
    </w:p>
    <w:p w14:paraId="5BC7A700" w14:textId="77777777" w:rsidR="00B8735B" w:rsidRDefault="00B8735B" w:rsidP="00B8735B">
      <w:pPr>
        <w:pStyle w:val="PL"/>
      </w:pPr>
      <w:r>
        <w:t xml:space="preserve">      type: object</w:t>
      </w:r>
    </w:p>
    <w:p w14:paraId="155E8045" w14:textId="77777777" w:rsidR="00B8735B" w:rsidRDefault="00B8735B" w:rsidP="00B8735B">
      <w:pPr>
        <w:pStyle w:val="PL"/>
      </w:pPr>
      <w:r>
        <w:t xml:space="preserve">      properties:</w:t>
      </w:r>
    </w:p>
    <w:p w14:paraId="656BA5AA" w14:textId="77777777" w:rsidR="00B8735B" w:rsidRDefault="00B8735B" w:rsidP="00B8735B">
      <w:pPr>
        <w:pStyle w:val="PL"/>
      </w:pPr>
      <w:r>
        <w:t xml:space="preserve">        NRPci:</w:t>
      </w:r>
    </w:p>
    <w:p w14:paraId="6DBF5959" w14:textId="77777777" w:rsidR="00B8735B" w:rsidRDefault="00B8735B" w:rsidP="00B8735B">
      <w:pPr>
        <w:pStyle w:val="PL"/>
      </w:pPr>
      <w:r>
        <w:t xml:space="preserve">          type: integer</w:t>
      </w:r>
    </w:p>
    <w:p w14:paraId="60D3AF6E" w14:textId="77777777" w:rsidR="00B8735B" w:rsidRDefault="00B8735B" w:rsidP="00B8735B">
      <w:pPr>
        <w:pStyle w:val="PL"/>
      </w:pPr>
    </w:p>
    <w:p w14:paraId="33FDF1CB" w14:textId="77777777" w:rsidR="00B8735B" w:rsidRDefault="00B8735B" w:rsidP="00B8735B">
      <w:pPr>
        <w:pStyle w:val="PL"/>
      </w:pPr>
      <w:r>
        <w:t xml:space="preserve">    MaximumDeviationHoTrigger:</w:t>
      </w:r>
    </w:p>
    <w:p w14:paraId="3031C2A0" w14:textId="77777777" w:rsidR="00B8735B" w:rsidRDefault="00B8735B" w:rsidP="00B8735B">
      <w:pPr>
        <w:pStyle w:val="PL"/>
      </w:pPr>
      <w:r>
        <w:t xml:space="preserve">      type: integer</w:t>
      </w:r>
    </w:p>
    <w:p w14:paraId="000451B7" w14:textId="77777777" w:rsidR="00B8735B" w:rsidRDefault="00B8735B" w:rsidP="00B8735B">
      <w:pPr>
        <w:pStyle w:val="PL"/>
      </w:pPr>
      <w:r>
        <w:t xml:space="preserve">      minimum: -20</w:t>
      </w:r>
    </w:p>
    <w:p w14:paraId="40BF87F0" w14:textId="77777777" w:rsidR="00B8735B" w:rsidRDefault="00B8735B" w:rsidP="00B8735B">
      <w:pPr>
        <w:pStyle w:val="PL"/>
      </w:pPr>
      <w:r>
        <w:t xml:space="preserve">      maximum: 20</w:t>
      </w:r>
    </w:p>
    <w:p w14:paraId="0ECECD58" w14:textId="77777777" w:rsidR="00B8735B" w:rsidRDefault="00B8735B" w:rsidP="00B8735B">
      <w:pPr>
        <w:pStyle w:val="PL"/>
      </w:pPr>
    </w:p>
    <w:p w14:paraId="2EA8716D" w14:textId="77777777" w:rsidR="00B8735B" w:rsidRDefault="00B8735B" w:rsidP="00B8735B">
      <w:pPr>
        <w:pStyle w:val="PL"/>
      </w:pPr>
      <w:r>
        <w:t xml:space="preserve">    MinimumTimeBetweenHoTriggerChange:</w:t>
      </w:r>
    </w:p>
    <w:p w14:paraId="0F142EE1" w14:textId="77777777" w:rsidR="00B8735B" w:rsidRDefault="00B8735B" w:rsidP="00B8735B">
      <w:pPr>
        <w:pStyle w:val="PL"/>
      </w:pPr>
      <w:r>
        <w:t xml:space="preserve">      type: integer</w:t>
      </w:r>
    </w:p>
    <w:p w14:paraId="14571DC5" w14:textId="77777777" w:rsidR="00B8735B" w:rsidRDefault="00B8735B" w:rsidP="00B8735B">
      <w:pPr>
        <w:pStyle w:val="PL"/>
      </w:pPr>
      <w:r>
        <w:t xml:space="preserve">      minimum: 0</w:t>
      </w:r>
    </w:p>
    <w:p w14:paraId="6D1DD299" w14:textId="77777777" w:rsidR="00B8735B" w:rsidRDefault="00B8735B" w:rsidP="00B8735B">
      <w:pPr>
        <w:pStyle w:val="PL"/>
      </w:pPr>
      <w:r>
        <w:t xml:space="preserve">      maximum: 604800</w:t>
      </w:r>
    </w:p>
    <w:p w14:paraId="2C253517" w14:textId="77777777" w:rsidR="00B8735B" w:rsidRDefault="00B8735B" w:rsidP="00B8735B">
      <w:pPr>
        <w:pStyle w:val="PL"/>
      </w:pPr>
    </w:p>
    <w:p w14:paraId="2A72706C" w14:textId="77777777" w:rsidR="00B8735B" w:rsidRDefault="00B8735B" w:rsidP="00B8735B">
      <w:pPr>
        <w:pStyle w:val="PL"/>
      </w:pPr>
      <w:r>
        <w:t xml:space="preserve">    TstoreUEcntxt:</w:t>
      </w:r>
    </w:p>
    <w:p w14:paraId="034FBA80" w14:textId="77777777" w:rsidR="00B8735B" w:rsidRDefault="00B8735B" w:rsidP="00B8735B">
      <w:pPr>
        <w:pStyle w:val="PL"/>
      </w:pPr>
      <w:r>
        <w:t xml:space="preserve">      type: integer</w:t>
      </w:r>
    </w:p>
    <w:p w14:paraId="24B27D1E" w14:textId="77777777" w:rsidR="00B8735B" w:rsidRDefault="00B8735B" w:rsidP="00B8735B">
      <w:pPr>
        <w:pStyle w:val="PL"/>
      </w:pPr>
      <w:r>
        <w:t xml:space="preserve">      minimum: 0</w:t>
      </w:r>
    </w:p>
    <w:p w14:paraId="6E76BFB7" w14:textId="77777777" w:rsidR="00B8735B" w:rsidRDefault="00B8735B" w:rsidP="00B8735B">
      <w:pPr>
        <w:pStyle w:val="PL"/>
      </w:pPr>
      <w:r>
        <w:t xml:space="preserve">      maximum: 1023</w:t>
      </w:r>
    </w:p>
    <w:p w14:paraId="5CA5BBD3" w14:textId="77777777" w:rsidR="00B8735B" w:rsidRDefault="00B8735B" w:rsidP="00B8735B">
      <w:pPr>
        <w:pStyle w:val="PL"/>
      </w:pPr>
    </w:p>
    <w:p w14:paraId="5D2380AA" w14:textId="77777777" w:rsidR="00B8735B" w:rsidRDefault="00B8735B" w:rsidP="00B8735B">
      <w:pPr>
        <w:pStyle w:val="PL"/>
      </w:pPr>
      <w:r>
        <w:t xml:space="preserve">    CellState:</w:t>
      </w:r>
    </w:p>
    <w:p w14:paraId="360BF2FE" w14:textId="77777777" w:rsidR="00B8735B" w:rsidRDefault="00B8735B" w:rsidP="00B8735B">
      <w:pPr>
        <w:pStyle w:val="PL"/>
      </w:pPr>
      <w:r>
        <w:t xml:space="preserve">      type: string</w:t>
      </w:r>
    </w:p>
    <w:p w14:paraId="0375D012" w14:textId="77777777" w:rsidR="00B8735B" w:rsidRDefault="00B8735B" w:rsidP="00B8735B">
      <w:pPr>
        <w:pStyle w:val="PL"/>
      </w:pPr>
      <w:r>
        <w:t xml:space="preserve">      enum:</w:t>
      </w:r>
    </w:p>
    <w:p w14:paraId="59BBF530" w14:textId="77777777" w:rsidR="00B8735B" w:rsidRDefault="00B8735B" w:rsidP="00B8735B">
      <w:pPr>
        <w:pStyle w:val="PL"/>
      </w:pPr>
      <w:r>
        <w:t xml:space="preserve">        - IDLE</w:t>
      </w:r>
    </w:p>
    <w:p w14:paraId="1ABA2A8D" w14:textId="77777777" w:rsidR="00B8735B" w:rsidRDefault="00B8735B" w:rsidP="00B8735B">
      <w:pPr>
        <w:pStyle w:val="PL"/>
      </w:pPr>
      <w:r>
        <w:t xml:space="preserve">        - INACTIVE</w:t>
      </w:r>
    </w:p>
    <w:p w14:paraId="72FF1D37" w14:textId="77777777" w:rsidR="00B8735B" w:rsidRDefault="00B8735B" w:rsidP="00B8735B">
      <w:pPr>
        <w:pStyle w:val="PL"/>
      </w:pPr>
      <w:r>
        <w:t xml:space="preserve">        - ACTIVE</w:t>
      </w:r>
    </w:p>
    <w:p w14:paraId="4010B773" w14:textId="77777777" w:rsidR="00B8735B" w:rsidRDefault="00B8735B" w:rsidP="00B8735B">
      <w:pPr>
        <w:pStyle w:val="PL"/>
      </w:pPr>
      <w:r>
        <w:t xml:space="preserve">    CyclicPrefix:</w:t>
      </w:r>
    </w:p>
    <w:p w14:paraId="5C5A82FA" w14:textId="77777777" w:rsidR="00B8735B" w:rsidRDefault="00B8735B" w:rsidP="00B8735B">
      <w:pPr>
        <w:pStyle w:val="PL"/>
      </w:pPr>
      <w:r>
        <w:t xml:space="preserve">      type: string</w:t>
      </w:r>
    </w:p>
    <w:p w14:paraId="175FA69C" w14:textId="77777777" w:rsidR="00B8735B" w:rsidRDefault="00B8735B" w:rsidP="00B8735B">
      <w:pPr>
        <w:pStyle w:val="PL"/>
      </w:pPr>
      <w:r>
        <w:t xml:space="preserve">      enum:</w:t>
      </w:r>
    </w:p>
    <w:p w14:paraId="4B8776D4" w14:textId="77777777" w:rsidR="00B8735B" w:rsidRDefault="00B8735B" w:rsidP="00B8735B">
      <w:pPr>
        <w:pStyle w:val="PL"/>
      </w:pPr>
      <w:r>
        <w:t xml:space="preserve">        - '15'</w:t>
      </w:r>
    </w:p>
    <w:p w14:paraId="26E679C9" w14:textId="77777777" w:rsidR="00B8735B" w:rsidRDefault="00B8735B" w:rsidP="00B8735B">
      <w:pPr>
        <w:pStyle w:val="PL"/>
      </w:pPr>
      <w:r>
        <w:t xml:space="preserve">        - '30'</w:t>
      </w:r>
    </w:p>
    <w:p w14:paraId="72DAD488" w14:textId="77777777" w:rsidR="00B8735B" w:rsidRDefault="00B8735B" w:rsidP="00B8735B">
      <w:pPr>
        <w:pStyle w:val="PL"/>
      </w:pPr>
      <w:r>
        <w:t xml:space="preserve">        - '60'</w:t>
      </w:r>
    </w:p>
    <w:p w14:paraId="50184E4E" w14:textId="77777777" w:rsidR="00B8735B" w:rsidRDefault="00B8735B" w:rsidP="00B8735B">
      <w:pPr>
        <w:pStyle w:val="PL"/>
      </w:pPr>
      <w:r>
        <w:t xml:space="preserve">        - '120'</w:t>
      </w:r>
    </w:p>
    <w:p w14:paraId="4F80EB90" w14:textId="77777777" w:rsidR="00B8735B" w:rsidRDefault="00B8735B" w:rsidP="00B8735B">
      <w:pPr>
        <w:pStyle w:val="PL"/>
      </w:pPr>
      <w:r>
        <w:t xml:space="preserve">    TxDirection:</w:t>
      </w:r>
    </w:p>
    <w:p w14:paraId="1FD9DC5D" w14:textId="77777777" w:rsidR="00B8735B" w:rsidRDefault="00B8735B" w:rsidP="00B8735B">
      <w:pPr>
        <w:pStyle w:val="PL"/>
      </w:pPr>
      <w:r>
        <w:t xml:space="preserve">      type: string</w:t>
      </w:r>
    </w:p>
    <w:p w14:paraId="03E7A897" w14:textId="77777777" w:rsidR="00B8735B" w:rsidRDefault="00B8735B" w:rsidP="00B8735B">
      <w:pPr>
        <w:pStyle w:val="PL"/>
      </w:pPr>
      <w:r>
        <w:t xml:space="preserve">      enum:</w:t>
      </w:r>
    </w:p>
    <w:p w14:paraId="693B634C" w14:textId="77777777" w:rsidR="00B8735B" w:rsidRDefault="00B8735B" w:rsidP="00B8735B">
      <w:pPr>
        <w:pStyle w:val="PL"/>
      </w:pPr>
      <w:r>
        <w:t xml:space="preserve">        - DL</w:t>
      </w:r>
    </w:p>
    <w:p w14:paraId="265D4E86" w14:textId="77777777" w:rsidR="00B8735B" w:rsidRDefault="00B8735B" w:rsidP="00B8735B">
      <w:pPr>
        <w:pStyle w:val="PL"/>
      </w:pPr>
      <w:r>
        <w:t xml:space="preserve">        - UL</w:t>
      </w:r>
    </w:p>
    <w:p w14:paraId="649A4471" w14:textId="77777777" w:rsidR="00B8735B" w:rsidRDefault="00B8735B" w:rsidP="00B8735B">
      <w:pPr>
        <w:pStyle w:val="PL"/>
      </w:pPr>
      <w:r>
        <w:t xml:space="preserve">        - DL and UL</w:t>
      </w:r>
    </w:p>
    <w:p w14:paraId="0D40941F" w14:textId="77777777" w:rsidR="00B8735B" w:rsidRDefault="00B8735B" w:rsidP="00B8735B">
      <w:pPr>
        <w:pStyle w:val="PL"/>
      </w:pPr>
      <w:r>
        <w:t xml:space="preserve">    BwpContext:</w:t>
      </w:r>
    </w:p>
    <w:p w14:paraId="017F206A" w14:textId="77777777" w:rsidR="00B8735B" w:rsidRDefault="00B8735B" w:rsidP="00B8735B">
      <w:pPr>
        <w:pStyle w:val="PL"/>
      </w:pPr>
      <w:r>
        <w:t xml:space="preserve">      type: string</w:t>
      </w:r>
    </w:p>
    <w:p w14:paraId="050B2A00" w14:textId="77777777" w:rsidR="00B8735B" w:rsidRDefault="00B8735B" w:rsidP="00B8735B">
      <w:pPr>
        <w:pStyle w:val="PL"/>
      </w:pPr>
      <w:r>
        <w:t xml:space="preserve">      enum:</w:t>
      </w:r>
    </w:p>
    <w:p w14:paraId="1856EAEA" w14:textId="77777777" w:rsidR="00B8735B" w:rsidRDefault="00B8735B" w:rsidP="00B8735B">
      <w:pPr>
        <w:pStyle w:val="PL"/>
      </w:pPr>
      <w:r>
        <w:t xml:space="preserve">        - DL</w:t>
      </w:r>
    </w:p>
    <w:p w14:paraId="597ED8B9" w14:textId="77777777" w:rsidR="00B8735B" w:rsidRDefault="00B8735B" w:rsidP="00B8735B">
      <w:pPr>
        <w:pStyle w:val="PL"/>
      </w:pPr>
      <w:r>
        <w:t xml:space="preserve">        - UL</w:t>
      </w:r>
    </w:p>
    <w:p w14:paraId="724D173D" w14:textId="77777777" w:rsidR="00B8735B" w:rsidRDefault="00B8735B" w:rsidP="00B8735B">
      <w:pPr>
        <w:pStyle w:val="PL"/>
      </w:pPr>
      <w:r>
        <w:t xml:space="preserve">        - SUL</w:t>
      </w:r>
    </w:p>
    <w:p w14:paraId="12817001" w14:textId="77777777" w:rsidR="00B8735B" w:rsidRDefault="00B8735B" w:rsidP="00B8735B">
      <w:pPr>
        <w:pStyle w:val="PL"/>
      </w:pPr>
      <w:r>
        <w:t xml:space="preserve">    IsInitialBwp:</w:t>
      </w:r>
    </w:p>
    <w:p w14:paraId="0AB29F1F" w14:textId="77777777" w:rsidR="00B8735B" w:rsidRDefault="00B8735B" w:rsidP="00B8735B">
      <w:pPr>
        <w:pStyle w:val="PL"/>
      </w:pPr>
      <w:r>
        <w:t xml:space="preserve">      type: string</w:t>
      </w:r>
    </w:p>
    <w:p w14:paraId="018F2A0E" w14:textId="77777777" w:rsidR="00B8735B" w:rsidRDefault="00B8735B" w:rsidP="00B8735B">
      <w:pPr>
        <w:pStyle w:val="PL"/>
      </w:pPr>
      <w:r>
        <w:t xml:space="preserve">      enum:</w:t>
      </w:r>
    </w:p>
    <w:p w14:paraId="6C4CFAA1" w14:textId="77777777" w:rsidR="00B8735B" w:rsidRDefault="00B8735B" w:rsidP="00B8735B">
      <w:pPr>
        <w:pStyle w:val="PL"/>
      </w:pPr>
      <w:r>
        <w:t xml:space="preserve">        - INITIAL</w:t>
      </w:r>
    </w:p>
    <w:p w14:paraId="6037DE62" w14:textId="77777777" w:rsidR="00B8735B" w:rsidRDefault="00B8735B" w:rsidP="00B8735B">
      <w:pPr>
        <w:pStyle w:val="PL"/>
      </w:pPr>
      <w:r>
        <w:t xml:space="preserve">        - OTHER</w:t>
      </w:r>
    </w:p>
    <w:p w14:paraId="5A5B508F" w14:textId="77777777" w:rsidR="00B8735B" w:rsidRDefault="00B8735B" w:rsidP="00B8735B">
      <w:pPr>
        <w:pStyle w:val="PL"/>
      </w:pPr>
      <w:r>
        <w:t xml:space="preserve">        - SUL</w:t>
      </w:r>
    </w:p>
    <w:p w14:paraId="7C2E5A8F" w14:textId="77777777" w:rsidR="00B8735B" w:rsidRDefault="00B8735B" w:rsidP="00B8735B">
      <w:pPr>
        <w:pStyle w:val="PL"/>
      </w:pPr>
    </w:p>
    <w:p w14:paraId="19550D46" w14:textId="77777777" w:rsidR="00B8735B" w:rsidRDefault="00B8735B" w:rsidP="00B8735B">
      <w:pPr>
        <w:pStyle w:val="PL"/>
      </w:pPr>
      <w:r>
        <w:t xml:space="preserve">    IsESCoveredBy:</w:t>
      </w:r>
    </w:p>
    <w:p w14:paraId="6EEAEA81" w14:textId="77777777" w:rsidR="00B8735B" w:rsidRDefault="00B8735B" w:rsidP="00B8735B">
      <w:pPr>
        <w:pStyle w:val="PL"/>
      </w:pPr>
      <w:r>
        <w:t xml:space="preserve">      type: string</w:t>
      </w:r>
    </w:p>
    <w:p w14:paraId="453339EB" w14:textId="77777777" w:rsidR="00B8735B" w:rsidRDefault="00B8735B" w:rsidP="00B8735B">
      <w:pPr>
        <w:pStyle w:val="PL"/>
      </w:pPr>
      <w:r>
        <w:t xml:space="preserve">      enum:</w:t>
      </w:r>
    </w:p>
    <w:p w14:paraId="5941CB4E" w14:textId="77777777" w:rsidR="00B8735B" w:rsidRDefault="00B8735B" w:rsidP="00B8735B">
      <w:pPr>
        <w:pStyle w:val="PL"/>
      </w:pPr>
      <w:r>
        <w:t xml:space="preserve">        - NO</w:t>
      </w:r>
    </w:p>
    <w:p w14:paraId="4C214E7F" w14:textId="77777777" w:rsidR="00B8735B" w:rsidRDefault="00B8735B" w:rsidP="00B8735B">
      <w:pPr>
        <w:pStyle w:val="PL"/>
      </w:pPr>
      <w:r>
        <w:t xml:space="preserve">        - PARTIAL</w:t>
      </w:r>
    </w:p>
    <w:p w14:paraId="34CD2BD7" w14:textId="77777777" w:rsidR="00B8735B" w:rsidRDefault="00B8735B" w:rsidP="00B8735B">
      <w:pPr>
        <w:pStyle w:val="PL"/>
      </w:pPr>
      <w:r>
        <w:t xml:space="preserve">        - FULL</w:t>
      </w:r>
    </w:p>
    <w:p w14:paraId="3E179872" w14:textId="77777777" w:rsidR="00B8735B" w:rsidRDefault="00B8735B" w:rsidP="00B8735B">
      <w:pPr>
        <w:pStyle w:val="PL"/>
      </w:pPr>
      <w:r>
        <w:t xml:space="preserve">    RrmPolicyMember:</w:t>
      </w:r>
    </w:p>
    <w:p w14:paraId="2A400FE1" w14:textId="77777777" w:rsidR="00B8735B" w:rsidRDefault="00B8735B" w:rsidP="00B8735B">
      <w:pPr>
        <w:pStyle w:val="PL"/>
      </w:pPr>
      <w:r>
        <w:t xml:space="preserve">      type: object</w:t>
      </w:r>
    </w:p>
    <w:p w14:paraId="76ADE2A2" w14:textId="77777777" w:rsidR="00B8735B" w:rsidRDefault="00B8735B" w:rsidP="00B8735B">
      <w:pPr>
        <w:pStyle w:val="PL"/>
      </w:pPr>
      <w:r>
        <w:t xml:space="preserve">      properties:</w:t>
      </w:r>
    </w:p>
    <w:p w14:paraId="07DC4E07" w14:textId="77777777" w:rsidR="00B8735B" w:rsidRDefault="00B8735B" w:rsidP="00B8735B">
      <w:pPr>
        <w:pStyle w:val="PL"/>
      </w:pPr>
      <w:r>
        <w:t xml:space="preserve">        plmnId:</w:t>
      </w:r>
    </w:p>
    <w:p w14:paraId="29AA08AF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7B1BE681" w14:textId="77777777" w:rsidR="00B8735B" w:rsidRDefault="00B8735B" w:rsidP="00B8735B">
      <w:pPr>
        <w:pStyle w:val="PL"/>
      </w:pPr>
      <w:r>
        <w:t xml:space="preserve">        snssai:</w:t>
      </w:r>
    </w:p>
    <w:p w14:paraId="7866E742" w14:textId="77777777" w:rsidR="00B8735B" w:rsidRDefault="00B8735B" w:rsidP="00B8735B">
      <w:pPr>
        <w:pStyle w:val="PL"/>
      </w:pPr>
      <w:r>
        <w:t xml:space="preserve">          $ref: '#/components/schemas/Snssai'</w:t>
      </w:r>
    </w:p>
    <w:p w14:paraId="1EC2CDAF" w14:textId="77777777" w:rsidR="00B8735B" w:rsidRDefault="00B8735B" w:rsidP="00B8735B">
      <w:pPr>
        <w:pStyle w:val="PL"/>
      </w:pPr>
      <w:r>
        <w:t xml:space="preserve">    RrmPolicyMemberList:</w:t>
      </w:r>
    </w:p>
    <w:p w14:paraId="32596C0C" w14:textId="77777777" w:rsidR="00B8735B" w:rsidRDefault="00B8735B" w:rsidP="00B8735B">
      <w:pPr>
        <w:pStyle w:val="PL"/>
      </w:pPr>
      <w:r>
        <w:t xml:space="preserve">      type: array</w:t>
      </w:r>
    </w:p>
    <w:p w14:paraId="2B92C80D" w14:textId="77777777" w:rsidR="00B8735B" w:rsidRDefault="00B8735B" w:rsidP="00B8735B">
      <w:pPr>
        <w:pStyle w:val="PL"/>
      </w:pPr>
      <w:r>
        <w:t xml:space="preserve">      items:</w:t>
      </w:r>
    </w:p>
    <w:p w14:paraId="39115D56" w14:textId="77777777" w:rsidR="00B8735B" w:rsidRDefault="00B8735B" w:rsidP="00B8735B">
      <w:pPr>
        <w:pStyle w:val="PL"/>
      </w:pPr>
      <w:r>
        <w:t xml:space="preserve">        $ref: '#/components/schemas/RrmPolicyMember'</w:t>
      </w:r>
    </w:p>
    <w:p w14:paraId="6A367213" w14:textId="77777777" w:rsidR="00B8735B" w:rsidRDefault="00B8735B" w:rsidP="00B8735B">
      <w:pPr>
        <w:pStyle w:val="PL"/>
      </w:pPr>
      <w:r>
        <w:t xml:space="preserve">    AddressWithVlan:</w:t>
      </w:r>
    </w:p>
    <w:p w14:paraId="45C327D5" w14:textId="77777777" w:rsidR="00B8735B" w:rsidRDefault="00B8735B" w:rsidP="00B8735B">
      <w:pPr>
        <w:pStyle w:val="PL"/>
      </w:pPr>
      <w:r>
        <w:t xml:space="preserve">      type: object</w:t>
      </w:r>
    </w:p>
    <w:p w14:paraId="6ADBE38E" w14:textId="77777777" w:rsidR="00B8735B" w:rsidRDefault="00B8735B" w:rsidP="00B8735B">
      <w:pPr>
        <w:pStyle w:val="PL"/>
      </w:pPr>
      <w:r>
        <w:t xml:space="preserve">      properties:</w:t>
      </w:r>
    </w:p>
    <w:p w14:paraId="10B59BE0" w14:textId="77777777" w:rsidR="00B8735B" w:rsidRDefault="00B8735B" w:rsidP="00B8735B">
      <w:pPr>
        <w:pStyle w:val="PL"/>
      </w:pPr>
      <w:r>
        <w:t xml:space="preserve">        ipv4Address:</w:t>
      </w:r>
    </w:p>
    <w:p w14:paraId="22299966" w14:textId="77777777" w:rsidR="00B8735B" w:rsidRDefault="00B8735B" w:rsidP="00B8735B">
      <w:pPr>
        <w:pStyle w:val="PL"/>
      </w:pPr>
      <w:r>
        <w:t xml:space="preserve">          $ref: 'TS28623_ComDefs.yaml#/components/schemas/Ipv4Addr'</w:t>
      </w:r>
    </w:p>
    <w:p w14:paraId="30EE9A4C" w14:textId="77777777" w:rsidR="00B8735B" w:rsidRDefault="00B8735B" w:rsidP="00B8735B">
      <w:pPr>
        <w:pStyle w:val="PL"/>
      </w:pPr>
      <w:r>
        <w:t xml:space="preserve">        ipv6Address:</w:t>
      </w:r>
    </w:p>
    <w:p w14:paraId="4CA230F2" w14:textId="77777777" w:rsidR="00B8735B" w:rsidRDefault="00B8735B" w:rsidP="00B8735B">
      <w:pPr>
        <w:pStyle w:val="PL"/>
      </w:pPr>
      <w:r>
        <w:t xml:space="preserve">          $ref: 'TS28623_ComDefs.yaml#/components/schemas/Ipv6Addr'</w:t>
      </w:r>
    </w:p>
    <w:p w14:paraId="053C9DDE" w14:textId="77777777" w:rsidR="00B8735B" w:rsidRDefault="00B8735B" w:rsidP="00B8735B">
      <w:pPr>
        <w:pStyle w:val="PL"/>
      </w:pPr>
      <w:r>
        <w:t xml:space="preserve">        vlanId:</w:t>
      </w:r>
    </w:p>
    <w:p w14:paraId="0180FAFC" w14:textId="77777777" w:rsidR="00B8735B" w:rsidRDefault="00B8735B" w:rsidP="00B8735B">
      <w:pPr>
        <w:pStyle w:val="PL"/>
      </w:pPr>
      <w:r>
        <w:t xml:space="preserve">          type: integer</w:t>
      </w:r>
    </w:p>
    <w:p w14:paraId="4C2944E7" w14:textId="77777777" w:rsidR="00B8735B" w:rsidRDefault="00B8735B" w:rsidP="00B8735B">
      <w:pPr>
        <w:pStyle w:val="PL"/>
      </w:pPr>
      <w:r>
        <w:t xml:space="preserve">          minimum: 0</w:t>
      </w:r>
    </w:p>
    <w:p w14:paraId="664523F7" w14:textId="77777777" w:rsidR="00B8735B" w:rsidRDefault="00B8735B" w:rsidP="00B8735B">
      <w:pPr>
        <w:pStyle w:val="PL"/>
      </w:pPr>
      <w:r>
        <w:t xml:space="preserve">          maximum: 4096</w:t>
      </w:r>
    </w:p>
    <w:p w14:paraId="05819C11" w14:textId="77777777" w:rsidR="00B8735B" w:rsidRDefault="00B8735B" w:rsidP="00B8735B">
      <w:pPr>
        <w:pStyle w:val="PL"/>
      </w:pPr>
      <w:r>
        <w:t xml:space="preserve">    LocalAddress:</w:t>
      </w:r>
    </w:p>
    <w:p w14:paraId="584CE9C7" w14:textId="77777777" w:rsidR="00B8735B" w:rsidRDefault="00B8735B" w:rsidP="00B8735B">
      <w:pPr>
        <w:pStyle w:val="PL"/>
      </w:pPr>
      <w:r>
        <w:t xml:space="preserve">      type: object</w:t>
      </w:r>
    </w:p>
    <w:p w14:paraId="19B15A93" w14:textId="77777777" w:rsidR="00B8735B" w:rsidRDefault="00B8735B" w:rsidP="00B8735B">
      <w:pPr>
        <w:pStyle w:val="PL"/>
      </w:pPr>
      <w:r>
        <w:t xml:space="preserve">      properties:</w:t>
      </w:r>
    </w:p>
    <w:p w14:paraId="43EC86BA" w14:textId="77777777" w:rsidR="00B8735B" w:rsidRDefault="00B8735B" w:rsidP="00B8735B">
      <w:pPr>
        <w:pStyle w:val="PL"/>
      </w:pPr>
      <w:r>
        <w:t xml:space="preserve">        addressWithVlan:</w:t>
      </w:r>
    </w:p>
    <w:p w14:paraId="63F978CA" w14:textId="77777777" w:rsidR="00B8735B" w:rsidRDefault="00B8735B" w:rsidP="00B8735B">
      <w:pPr>
        <w:pStyle w:val="PL"/>
      </w:pPr>
      <w:r>
        <w:t xml:space="preserve">          $ref: '#/components/schemas/AddressWithVlan'</w:t>
      </w:r>
    </w:p>
    <w:p w14:paraId="749BDACF" w14:textId="77777777" w:rsidR="00B8735B" w:rsidRPr="007D5736" w:rsidRDefault="00B8735B" w:rsidP="00B8735B">
      <w:pPr>
        <w:pStyle w:val="PL"/>
        <w:rPr>
          <w:lang w:val="fr-FR"/>
        </w:rPr>
      </w:pPr>
      <w:r>
        <w:t xml:space="preserve">        </w:t>
      </w:r>
      <w:r w:rsidRPr="007D5736">
        <w:rPr>
          <w:lang w:val="fr-FR"/>
        </w:rPr>
        <w:t>port:</w:t>
      </w:r>
    </w:p>
    <w:p w14:paraId="1A2639F4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type: integer</w:t>
      </w:r>
    </w:p>
    <w:p w14:paraId="4789F7C4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minimum: 0</w:t>
      </w:r>
    </w:p>
    <w:p w14:paraId="12F307E7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maximum: 65535</w:t>
      </w:r>
    </w:p>
    <w:p w14:paraId="1082D966" w14:textId="77777777" w:rsidR="00B8735B" w:rsidRDefault="00B8735B" w:rsidP="00B8735B">
      <w:pPr>
        <w:pStyle w:val="PL"/>
      </w:pPr>
      <w:r w:rsidRPr="007D5736">
        <w:rPr>
          <w:lang w:val="fr-FR"/>
        </w:rPr>
        <w:t xml:space="preserve">    </w:t>
      </w:r>
      <w:r>
        <w:t>RemoteAddress:</w:t>
      </w:r>
    </w:p>
    <w:p w14:paraId="06DAE58A" w14:textId="77777777" w:rsidR="00B8735B" w:rsidRDefault="00B8735B" w:rsidP="00B8735B">
      <w:pPr>
        <w:pStyle w:val="PL"/>
      </w:pPr>
      <w:r>
        <w:t xml:space="preserve">      type: object</w:t>
      </w:r>
    </w:p>
    <w:p w14:paraId="16A49D8D" w14:textId="77777777" w:rsidR="00B8735B" w:rsidRDefault="00B8735B" w:rsidP="00B8735B">
      <w:pPr>
        <w:pStyle w:val="PL"/>
      </w:pPr>
      <w:r>
        <w:t xml:space="preserve">      properties:</w:t>
      </w:r>
    </w:p>
    <w:p w14:paraId="443CE976" w14:textId="77777777" w:rsidR="00B8735B" w:rsidRDefault="00B8735B" w:rsidP="00B8735B">
      <w:pPr>
        <w:pStyle w:val="PL"/>
      </w:pPr>
      <w:r>
        <w:t xml:space="preserve">        ipv4Address:</w:t>
      </w:r>
    </w:p>
    <w:p w14:paraId="6FD53964" w14:textId="77777777" w:rsidR="00B8735B" w:rsidRDefault="00B8735B" w:rsidP="00B8735B">
      <w:pPr>
        <w:pStyle w:val="PL"/>
      </w:pPr>
      <w:r>
        <w:t xml:space="preserve">          $ref: 'TS28623_ComDefs.yaml#/components/schemas/Ipv4Addr'</w:t>
      </w:r>
    </w:p>
    <w:p w14:paraId="6207B640" w14:textId="77777777" w:rsidR="00B8735B" w:rsidRDefault="00B8735B" w:rsidP="00B8735B">
      <w:pPr>
        <w:pStyle w:val="PL"/>
      </w:pPr>
      <w:r>
        <w:t xml:space="preserve">        ipv6Address:</w:t>
      </w:r>
    </w:p>
    <w:p w14:paraId="5CE79814" w14:textId="77777777" w:rsidR="00B8735B" w:rsidRDefault="00B8735B" w:rsidP="00B8735B">
      <w:pPr>
        <w:pStyle w:val="PL"/>
      </w:pPr>
      <w:r>
        <w:t xml:space="preserve">          $ref: 'TS28623_ComDefs.yaml#/components/schemas/Ipv6Addr'</w:t>
      </w:r>
    </w:p>
    <w:p w14:paraId="3BC22782" w14:textId="77777777" w:rsidR="00B8735B" w:rsidRDefault="00B8735B" w:rsidP="00B8735B">
      <w:pPr>
        <w:pStyle w:val="PL"/>
      </w:pPr>
    </w:p>
    <w:p w14:paraId="227283D0" w14:textId="77777777" w:rsidR="00B8735B" w:rsidRDefault="00B8735B" w:rsidP="00B8735B">
      <w:pPr>
        <w:pStyle w:val="PL"/>
      </w:pPr>
      <w:r>
        <w:t xml:space="preserve">    CellIndividualOffset:</w:t>
      </w:r>
    </w:p>
    <w:p w14:paraId="1E379762" w14:textId="77777777" w:rsidR="00B8735B" w:rsidRDefault="00B8735B" w:rsidP="00B8735B">
      <w:pPr>
        <w:pStyle w:val="PL"/>
      </w:pPr>
      <w:r>
        <w:t xml:space="preserve">      type: object</w:t>
      </w:r>
    </w:p>
    <w:p w14:paraId="55B755C1" w14:textId="77777777" w:rsidR="00B8735B" w:rsidRDefault="00B8735B" w:rsidP="00B8735B">
      <w:pPr>
        <w:pStyle w:val="PL"/>
      </w:pPr>
      <w:r>
        <w:t xml:space="preserve">      properties:</w:t>
      </w:r>
    </w:p>
    <w:p w14:paraId="7561AE11" w14:textId="77777777" w:rsidR="00B8735B" w:rsidRDefault="00B8735B" w:rsidP="00B8735B">
      <w:pPr>
        <w:pStyle w:val="PL"/>
      </w:pPr>
      <w:r>
        <w:t xml:space="preserve">        rsrpOffsetSSB:</w:t>
      </w:r>
    </w:p>
    <w:p w14:paraId="3F5FC407" w14:textId="77777777" w:rsidR="00B8735B" w:rsidRDefault="00B8735B" w:rsidP="00B8735B">
      <w:pPr>
        <w:pStyle w:val="PL"/>
      </w:pPr>
      <w:r>
        <w:t xml:space="preserve">          type: integer</w:t>
      </w:r>
    </w:p>
    <w:p w14:paraId="57F01224" w14:textId="77777777" w:rsidR="00B8735B" w:rsidRDefault="00B8735B" w:rsidP="00B8735B">
      <w:pPr>
        <w:pStyle w:val="PL"/>
      </w:pPr>
      <w:r>
        <w:t xml:space="preserve">        rsrqOffsetSSB:</w:t>
      </w:r>
    </w:p>
    <w:p w14:paraId="2FF4C180" w14:textId="77777777" w:rsidR="00B8735B" w:rsidRDefault="00B8735B" w:rsidP="00B8735B">
      <w:pPr>
        <w:pStyle w:val="PL"/>
      </w:pPr>
      <w:r>
        <w:t xml:space="preserve">          type: integer</w:t>
      </w:r>
    </w:p>
    <w:p w14:paraId="5BB01DD8" w14:textId="77777777" w:rsidR="00B8735B" w:rsidRDefault="00B8735B" w:rsidP="00B8735B">
      <w:pPr>
        <w:pStyle w:val="PL"/>
      </w:pPr>
      <w:r>
        <w:t xml:space="preserve">        sinrOffsetSSB:</w:t>
      </w:r>
    </w:p>
    <w:p w14:paraId="0E75D937" w14:textId="77777777" w:rsidR="00B8735B" w:rsidRDefault="00B8735B" w:rsidP="00B8735B">
      <w:pPr>
        <w:pStyle w:val="PL"/>
      </w:pPr>
      <w:r>
        <w:t xml:space="preserve">          type: integer</w:t>
      </w:r>
    </w:p>
    <w:p w14:paraId="5A1ABC1D" w14:textId="77777777" w:rsidR="00B8735B" w:rsidRDefault="00B8735B" w:rsidP="00B8735B">
      <w:pPr>
        <w:pStyle w:val="PL"/>
      </w:pPr>
      <w:r>
        <w:t xml:space="preserve">        rsrpOffsetCSI-RS:</w:t>
      </w:r>
    </w:p>
    <w:p w14:paraId="4EAF9A06" w14:textId="77777777" w:rsidR="00B8735B" w:rsidRDefault="00B8735B" w:rsidP="00B8735B">
      <w:pPr>
        <w:pStyle w:val="PL"/>
      </w:pPr>
      <w:r>
        <w:t xml:space="preserve">          type: integer</w:t>
      </w:r>
    </w:p>
    <w:p w14:paraId="41B4AAD3" w14:textId="77777777" w:rsidR="00B8735B" w:rsidRDefault="00B8735B" w:rsidP="00B8735B">
      <w:pPr>
        <w:pStyle w:val="PL"/>
      </w:pPr>
      <w:r>
        <w:t xml:space="preserve">        rsrqOffsetCSI-RS:</w:t>
      </w:r>
    </w:p>
    <w:p w14:paraId="4B0A47E7" w14:textId="77777777" w:rsidR="00B8735B" w:rsidRDefault="00B8735B" w:rsidP="00B8735B">
      <w:pPr>
        <w:pStyle w:val="PL"/>
      </w:pPr>
      <w:r>
        <w:t xml:space="preserve">          type: integer</w:t>
      </w:r>
    </w:p>
    <w:p w14:paraId="64754E4B" w14:textId="77777777" w:rsidR="00B8735B" w:rsidRDefault="00B8735B" w:rsidP="00B8735B">
      <w:pPr>
        <w:pStyle w:val="PL"/>
      </w:pPr>
      <w:r>
        <w:t xml:space="preserve">        sinrOffsetCSI-RS:</w:t>
      </w:r>
    </w:p>
    <w:p w14:paraId="03498A3C" w14:textId="77777777" w:rsidR="00B8735B" w:rsidRDefault="00B8735B" w:rsidP="00B8735B">
      <w:pPr>
        <w:pStyle w:val="PL"/>
      </w:pPr>
      <w:r>
        <w:t xml:space="preserve">          type: integer</w:t>
      </w:r>
    </w:p>
    <w:p w14:paraId="3748E45B" w14:textId="77777777" w:rsidR="00B8735B" w:rsidRDefault="00B8735B" w:rsidP="00B8735B">
      <w:pPr>
        <w:pStyle w:val="PL"/>
      </w:pPr>
      <w:r>
        <w:t xml:space="preserve">    QOffsetRange:</w:t>
      </w:r>
    </w:p>
    <w:p w14:paraId="026D589F" w14:textId="77777777" w:rsidR="00B8735B" w:rsidRDefault="00B8735B" w:rsidP="00B8735B">
      <w:pPr>
        <w:pStyle w:val="PL"/>
      </w:pPr>
      <w:r>
        <w:t xml:space="preserve">      type: integer</w:t>
      </w:r>
    </w:p>
    <w:p w14:paraId="37ED82E9" w14:textId="77777777" w:rsidR="00B8735B" w:rsidRDefault="00B8735B" w:rsidP="00B8735B">
      <w:pPr>
        <w:pStyle w:val="PL"/>
      </w:pPr>
      <w:r>
        <w:t xml:space="preserve">      enum:</w:t>
      </w:r>
    </w:p>
    <w:p w14:paraId="2DC3F280" w14:textId="77777777" w:rsidR="00B8735B" w:rsidRDefault="00B8735B" w:rsidP="00B8735B">
      <w:pPr>
        <w:pStyle w:val="PL"/>
      </w:pPr>
      <w:r>
        <w:t xml:space="preserve">        - -24</w:t>
      </w:r>
    </w:p>
    <w:p w14:paraId="513AD86A" w14:textId="77777777" w:rsidR="00B8735B" w:rsidRDefault="00B8735B" w:rsidP="00B8735B">
      <w:pPr>
        <w:pStyle w:val="PL"/>
      </w:pPr>
      <w:r>
        <w:t xml:space="preserve">        - -22</w:t>
      </w:r>
    </w:p>
    <w:p w14:paraId="598D3206" w14:textId="77777777" w:rsidR="00B8735B" w:rsidRDefault="00B8735B" w:rsidP="00B8735B">
      <w:pPr>
        <w:pStyle w:val="PL"/>
      </w:pPr>
      <w:r>
        <w:t xml:space="preserve">        - -20</w:t>
      </w:r>
    </w:p>
    <w:p w14:paraId="18C4F004" w14:textId="77777777" w:rsidR="00B8735B" w:rsidRDefault="00B8735B" w:rsidP="00B8735B">
      <w:pPr>
        <w:pStyle w:val="PL"/>
      </w:pPr>
      <w:r>
        <w:t xml:space="preserve">        - -18</w:t>
      </w:r>
    </w:p>
    <w:p w14:paraId="56388924" w14:textId="77777777" w:rsidR="00B8735B" w:rsidRDefault="00B8735B" w:rsidP="00B8735B">
      <w:pPr>
        <w:pStyle w:val="PL"/>
      </w:pPr>
      <w:r>
        <w:t xml:space="preserve">        - -16</w:t>
      </w:r>
    </w:p>
    <w:p w14:paraId="51F2130D" w14:textId="77777777" w:rsidR="00B8735B" w:rsidRDefault="00B8735B" w:rsidP="00B8735B">
      <w:pPr>
        <w:pStyle w:val="PL"/>
      </w:pPr>
      <w:r>
        <w:t xml:space="preserve">        - -14</w:t>
      </w:r>
    </w:p>
    <w:p w14:paraId="4ED1C5EB" w14:textId="77777777" w:rsidR="00B8735B" w:rsidRDefault="00B8735B" w:rsidP="00B8735B">
      <w:pPr>
        <w:pStyle w:val="PL"/>
      </w:pPr>
      <w:r>
        <w:t xml:space="preserve">        - -12</w:t>
      </w:r>
    </w:p>
    <w:p w14:paraId="60A2AD4C" w14:textId="77777777" w:rsidR="00B8735B" w:rsidRDefault="00B8735B" w:rsidP="00B8735B">
      <w:pPr>
        <w:pStyle w:val="PL"/>
      </w:pPr>
      <w:r>
        <w:t xml:space="preserve">        - -10</w:t>
      </w:r>
    </w:p>
    <w:p w14:paraId="5BDF3026" w14:textId="77777777" w:rsidR="00B8735B" w:rsidRDefault="00B8735B" w:rsidP="00B8735B">
      <w:pPr>
        <w:pStyle w:val="PL"/>
      </w:pPr>
      <w:r>
        <w:t xml:space="preserve">        - -8</w:t>
      </w:r>
    </w:p>
    <w:p w14:paraId="1C46FF18" w14:textId="77777777" w:rsidR="00B8735B" w:rsidRDefault="00B8735B" w:rsidP="00B8735B">
      <w:pPr>
        <w:pStyle w:val="PL"/>
      </w:pPr>
      <w:r>
        <w:t xml:space="preserve">        - -6</w:t>
      </w:r>
    </w:p>
    <w:p w14:paraId="6AB4F4A9" w14:textId="77777777" w:rsidR="00B8735B" w:rsidRDefault="00B8735B" w:rsidP="00B8735B">
      <w:pPr>
        <w:pStyle w:val="PL"/>
      </w:pPr>
      <w:r>
        <w:t xml:space="preserve">        - -5</w:t>
      </w:r>
    </w:p>
    <w:p w14:paraId="3B1AF965" w14:textId="77777777" w:rsidR="00B8735B" w:rsidRDefault="00B8735B" w:rsidP="00B8735B">
      <w:pPr>
        <w:pStyle w:val="PL"/>
      </w:pPr>
      <w:r>
        <w:t xml:space="preserve">        - -4</w:t>
      </w:r>
    </w:p>
    <w:p w14:paraId="14DE7727" w14:textId="77777777" w:rsidR="00B8735B" w:rsidRDefault="00B8735B" w:rsidP="00B8735B">
      <w:pPr>
        <w:pStyle w:val="PL"/>
      </w:pPr>
      <w:r>
        <w:t xml:space="preserve">        - -3</w:t>
      </w:r>
    </w:p>
    <w:p w14:paraId="358DD661" w14:textId="77777777" w:rsidR="00B8735B" w:rsidRDefault="00B8735B" w:rsidP="00B8735B">
      <w:pPr>
        <w:pStyle w:val="PL"/>
      </w:pPr>
      <w:r>
        <w:t xml:space="preserve">        - -2</w:t>
      </w:r>
    </w:p>
    <w:p w14:paraId="1D661E75" w14:textId="77777777" w:rsidR="00B8735B" w:rsidRDefault="00B8735B" w:rsidP="00B8735B">
      <w:pPr>
        <w:pStyle w:val="PL"/>
      </w:pPr>
      <w:r>
        <w:t xml:space="preserve">        - -1</w:t>
      </w:r>
    </w:p>
    <w:p w14:paraId="71AB3276" w14:textId="77777777" w:rsidR="00B8735B" w:rsidRDefault="00B8735B" w:rsidP="00B8735B">
      <w:pPr>
        <w:pStyle w:val="PL"/>
      </w:pPr>
      <w:r>
        <w:t xml:space="preserve">        - 0</w:t>
      </w:r>
    </w:p>
    <w:p w14:paraId="4FBBCF67" w14:textId="77777777" w:rsidR="00B8735B" w:rsidRDefault="00B8735B" w:rsidP="00B8735B">
      <w:pPr>
        <w:pStyle w:val="PL"/>
      </w:pPr>
      <w:r>
        <w:t xml:space="preserve">        - 24</w:t>
      </w:r>
    </w:p>
    <w:p w14:paraId="73108A0A" w14:textId="77777777" w:rsidR="00B8735B" w:rsidRDefault="00B8735B" w:rsidP="00B8735B">
      <w:pPr>
        <w:pStyle w:val="PL"/>
      </w:pPr>
      <w:r>
        <w:t xml:space="preserve">        - 22</w:t>
      </w:r>
    </w:p>
    <w:p w14:paraId="5C8CA9DA" w14:textId="77777777" w:rsidR="00B8735B" w:rsidRDefault="00B8735B" w:rsidP="00B8735B">
      <w:pPr>
        <w:pStyle w:val="PL"/>
      </w:pPr>
      <w:r>
        <w:t xml:space="preserve">        - 20</w:t>
      </w:r>
    </w:p>
    <w:p w14:paraId="1B5CF2BB" w14:textId="77777777" w:rsidR="00B8735B" w:rsidRDefault="00B8735B" w:rsidP="00B8735B">
      <w:pPr>
        <w:pStyle w:val="PL"/>
      </w:pPr>
      <w:r>
        <w:t xml:space="preserve">        - 18</w:t>
      </w:r>
    </w:p>
    <w:p w14:paraId="57D89DF0" w14:textId="77777777" w:rsidR="00B8735B" w:rsidRDefault="00B8735B" w:rsidP="00B8735B">
      <w:pPr>
        <w:pStyle w:val="PL"/>
      </w:pPr>
      <w:r>
        <w:t xml:space="preserve">        - 16</w:t>
      </w:r>
    </w:p>
    <w:p w14:paraId="2C2FEE42" w14:textId="77777777" w:rsidR="00B8735B" w:rsidRDefault="00B8735B" w:rsidP="00B8735B">
      <w:pPr>
        <w:pStyle w:val="PL"/>
      </w:pPr>
      <w:r>
        <w:t xml:space="preserve">        - 14</w:t>
      </w:r>
    </w:p>
    <w:p w14:paraId="45D42D4C" w14:textId="77777777" w:rsidR="00B8735B" w:rsidRDefault="00B8735B" w:rsidP="00B8735B">
      <w:pPr>
        <w:pStyle w:val="PL"/>
      </w:pPr>
      <w:r>
        <w:t xml:space="preserve">        - 12</w:t>
      </w:r>
    </w:p>
    <w:p w14:paraId="77DA95D9" w14:textId="77777777" w:rsidR="00B8735B" w:rsidRDefault="00B8735B" w:rsidP="00B8735B">
      <w:pPr>
        <w:pStyle w:val="PL"/>
      </w:pPr>
      <w:r>
        <w:t xml:space="preserve">        - 10</w:t>
      </w:r>
    </w:p>
    <w:p w14:paraId="17B38C7D" w14:textId="77777777" w:rsidR="00B8735B" w:rsidRDefault="00B8735B" w:rsidP="00B8735B">
      <w:pPr>
        <w:pStyle w:val="PL"/>
      </w:pPr>
      <w:r>
        <w:t xml:space="preserve">        - 8</w:t>
      </w:r>
    </w:p>
    <w:p w14:paraId="5E214531" w14:textId="77777777" w:rsidR="00B8735B" w:rsidRDefault="00B8735B" w:rsidP="00B8735B">
      <w:pPr>
        <w:pStyle w:val="PL"/>
      </w:pPr>
      <w:r>
        <w:t xml:space="preserve">        - 6</w:t>
      </w:r>
    </w:p>
    <w:p w14:paraId="3D6841F7" w14:textId="77777777" w:rsidR="00B8735B" w:rsidRDefault="00B8735B" w:rsidP="00B8735B">
      <w:pPr>
        <w:pStyle w:val="PL"/>
      </w:pPr>
      <w:r>
        <w:t xml:space="preserve">        - 5</w:t>
      </w:r>
    </w:p>
    <w:p w14:paraId="63B78069" w14:textId="77777777" w:rsidR="00B8735B" w:rsidRDefault="00B8735B" w:rsidP="00B8735B">
      <w:pPr>
        <w:pStyle w:val="PL"/>
      </w:pPr>
      <w:r>
        <w:t xml:space="preserve">        - 4</w:t>
      </w:r>
    </w:p>
    <w:p w14:paraId="11C63AA0" w14:textId="77777777" w:rsidR="00B8735B" w:rsidRDefault="00B8735B" w:rsidP="00B8735B">
      <w:pPr>
        <w:pStyle w:val="PL"/>
      </w:pPr>
      <w:r>
        <w:t xml:space="preserve">        - 3</w:t>
      </w:r>
    </w:p>
    <w:p w14:paraId="7CC3D6FA" w14:textId="77777777" w:rsidR="00B8735B" w:rsidRDefault="00B8735B" w:rsidP="00B8735B">
      <w:pPr>
        <w:pStyle w:val="PL"/>
      </w:pPr>
      <w:r>
        <w:t xml:space="preserve">        - 2</w:t>
      </w:r>
    </w:p>
    <w:p w14:paraId="001B2046" w14:textId="77777777" w:rsidR="00B8735B" w:rsidRDefault="00B8735B" w:rsidP="00B8735B">
      <w:pPr>
        <w:pStyle w:val="PL"/>
      </w:pPr>
      <w:r>
        <w:t xml:space="preserve">        - 1</w:t>
      </w:r>
    </w:p>
    <w:p w14:paraId="2BB1BCD4" w14:textId="77777777" w:rsidR="00B8735B" w:rsidRDefault="00B8735B" w:rsidP="00B8735B">
      <w:pPr>
        <w:pStyle w:val="PL"/>
      </w:pPr>
      <w:r>
        <w:t xml:space="preserve">    QOffsetRangeList:</w:t>
      </w:r>
    </w:p>
    <w:p w14:paraId="5CA5C89D" w14:textId="77777777" w:rsidR="00B8735B" w:rsidRDefault="00B8735B" w:rsidP="00B8735B">
      <w:pPr>
        <w:pStyle w:val="PL"/>
      </w:pPr>
      <w:r>
        <w:t xml:space="preserve">      type: object</w:t>
      </w:r>
    </w:p>
    <w:p w14:paraId="5F0E0EB8" w14:textId="77777777" w:rsidR="00B8735B" w:rsidRDefault="00B8735B" w:rsidP="00B8735B">
      <w:pPr>
        <w:pStyle w:val="PL"/>
      </w:pPr>
      <w:r>
        <w:t xml:space="preserve">      properties:</w:t>
      </w:r>
    </w:p>
    <w:p w14:paraId="395780F6" w14:textId="77777777" w:rsidR="00B8735B" w:rsidRDefault="00B8735B" w:rsidP="00B8735B">
      <w:pPr>
        <w:pStyle w:val="PL"/>
      </w:pPr>
      <w:r>
        <w:t xml:space="preserve">        rsrpOffsetSSB:</w:t>
      </w:r>
    </w:p>
    <w:p w14:paraId="6CFB2838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7A42D7CA" w14:textId="77777777" w:rsidR="00B8735B" w:rsidRDefault="00B8735B" w:rsidP="00B8735B">
      <w:pPr>
        <w:pStyle w:val="PL"/>
      </w:pPr>
      <w:r>
        <w:t xml:space="preserve">        rsrqOffsetSSB:</w:t>
      </w:r>
    </w:p>
    <w:p w14:paraId="715D4C80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234CCEE6" w14:textId="77777777" w:rsidR="00B8735B" w:rsidRDefault="00B8735B" w:rsidP="00B8735B">
      <w:pPr>
        <w:pStyle w:val="PL"/>
      </w:pPr>
      <w:r>
        <w:t xml:space="preserve">        sinrOffsetSSB:</w:t>
      </w:r>
    </w:p>
    <w:p w14:paraId="54AA25E5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1E7CA1F4" w14:textId="77777777" w:rsidR="00B8735B" w:rsidRDefault="00B8735B" w:rsidP="00B8735B">
      <w:pPr>
        <w:pStyle w:val="PL"/>
      </w:pPr>
      <w:r>
        <w:t xml:space="preserve">        rsrpOffsetCSI-RS:</w:t>
      </w:r>
    </w:p>
    <w:p w14:paraId="2E5DC65D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5E8FA484" w14:textId="77777777" w:rsidR="00B8735B" w:rsidRDefault="00B8735B" w:rsidP="00B8735B">
      <w:pPr>
        <w:pStyle w:val="PL"/>
      </w:pPr>
      <w:r>
        <w:t xml:space="preserve">        rsrqOffsetCSI-RS:</w:t>
      </w:r>
    </w:p>
    <w:p w14:paraId="47A747C6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77795F60" w14:textId="77777777" w:rsidR="00B8735B" w:rsidRDefault="00B8735B" w:rsidP="00B8735B">
      <w:pPr>
        <w:pStyle w:val="PL"/>
      </w:pPr>
      <w:r>
        <w:t xml:space="preserve">        sinrOffsetCSI-RS:</w:t>
      </w:r>
    </w:p>
    <w:p w14:paraId="064CEE06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5054114E" w14:textId="77777777" w:rsidR="00B8735B" w:rsidRDefault="00B8735B" w:rsidP="00B8735B">
      <w:pPr>
        <w:pStyle w:val="PL"/>
      </w:pPr>
      <w:r>
        <w:t xml:space="preserve">    QOffsetFreq:</w:t>
      </w:r>
    </w:p>
    <w:p w14:paraId="4428AEDC" w14:textId="77777777" w:rsidR="00B8735B" w:rsidRDefault="00B8735B" w:rsidP="00B8735B">
      <w:pPr>
        <w:pStyle w:val="PL"/>
      </w:pPr>
      <w:r>
        <w:t xml:space="preserve">      type: number</w:t>
      </w:r>
    </w:p>
    <w:p w14:paraId="67C8F95F" w14:textId="77777777" w:rsidR="00B8735B" w:rsidRDefault="00B8735B" w:rsidP="00B8735B">
      <w:pPr>
        <w:pStyle w:val="PL"/>
      </w:pPr>
      <w:r>
        <w:t xml:space="preserve">    TReselectionNRSf:</w:t>
      </w:r>
    </w:p>
    <w:p w14:paraId="2413AE58" w14:textId="77777777" w:rsidR="00B8735B" w:rsidRDefault="00B8735B" w:rsidP="00B8735B">
      <w:pPr>
        <w:pStyle w:val="PL"/>
      </w:pPr>
      <w:r>
        <w:t xml:space="preserve">      type: integer</w:t>
      </w:r>
    </w:p>
    <w:p w14:paraId="221430F9" w14:textId="77777777" w:rsidR="00B8735B" w:rsidRDefault="00B8735B" w:rsidP="00B8735B">
      <w:pPr>
        <w:pStyle w:val="PL"/>
      </w:pPr>
      <w:r>
        <w:t xml:space="preserve">      enum:</w:t>
      </w:r>
    </w:p>
    <w:p w14:paraId="7BA79379" w14:textId="77777777" w:rsidR="00B8735B" w:rsidRDefault="00B8735B" w:rsidP="00B8735B">
      <w:pPr>
        <w:pStyle w:val="PL"/>
      </w:pPr>
      <w:r>
        <w:t xml:space="preserve">        - 25</w:t>
      </w:r>
    </w:p>
    <w:p w14:paraId="66D1930C" w14:textId="77777777" w:rsidR="00B8735B" w:rsidRDefault="00B8735B" w:rsidP="00B8735B">
      <w:pPr>
        <w:pStyle w:val="PL"/>
      </w:pPr>
      <w:r>
        <w:t xml:space="preserve">        - 50</w:t>
      </w:r>
    </w:p>
    <w:p w14:paraId="11032A93" w14:textId="77777777" w:rsidR="00B8735B" w:rsidRDefault="00B8735B" w:rsidP="00B8735B">
      <w:pPr>
        <w:pStyle w:val="PL"/>
      </w:pPr>
      <w:r>
        <w:t xml:space="preserve">        - 75</w:t>
      </w:r>
    </w:p>
    <w:p w14:paraId="4184FC81" w14:textId="77777777" w:rsidR="00B8735B" w:rsidRDefault="00B8735B" w:rsidP="00B8735B">
      <w:pPr>
        <w:pStyle w:val="PL"/>
      </w:pPr>
      <w:r>
        <w:t xml:space="preserve">        - 100</w:t>
      </w:r>
    </w:p>
    <w:p w14:paraId="25D7B60F" w14:textId="77777777" w:rsidR="00B8735B" w:rsidRDefault="00B8735B" w:rsidP="00B8735B">
      <w:pPr>
        <w:pStyle w:val="PL"/>
      </w:pPr>
      <w:r>
        <w:t xml:space="preserve">    SsbPeriodicity:</w:t>
      </w:r>
    </w:p>
    <w:p w14:paraId="5F702514" w14:textId="77777777" w:rsidR="00B8735B" w:rsidRDefault="00B8735B" w:rsidP="00B8735B">
      <w:pPr>
        <w:pStyle w:val="PL"/>
      </w:pPr>
      <w:r>
        <w:t xml:space="preserve">      type: integer</w:t>
      </w:r>
    </w:p>
    <w:p w14:paraId="6C4B62FA" w14:textId="77777777" w:rsidR="00B8735B" w:rsidRDefault="00B8735B" w:rsidP="00B8735B">
      <w:pPr>
        <w:pStyle w:val="PL"/>
      </w:pPr>
      <w:r>
        <w:t xml:space="preserve">      enum:</w:t>
      </w:r>
    </w:p>
    <w:p w14:paraId="2321148C" w14:textId="77777777" w:rsidR="00B8735B" w:rsidRDefault="00B8735B" w:rsidP="00B8735B">
      <w:pPr>
        <w:pStyle w:val="PL"/>
      </w:pPr>
      <w:r>
        <w:t xml:space="preserve">        - 5</w:t>
      </w:r>
    </w:p>
    <w:p w14:paraId="471DFEEC" w14:textId="77777777" w:rsidR="00B8735B" w:rsidRDefault="00B8735B" w:rsidP="00B8735B">
      <w:pPr>
        <w:pStyle w:val="PL"/>
      </w:pPr>
      <w:r>
        <w:t xml:space="preserve">        - 10</w:t>
      </w:r>
    </w:p>
    <w:p w14:paraId="64C9892F" w14:textId="77777777" w:rsidR="00B8735B" w:rsidRDefault="00B8735B" w:rsidP="00B8735B">
      <w:pPr>
        <w:pStyle w:val="PL"/>
      </w:pPr>
      <w:r>
        <w:t xml:space="preserve">        - 20</w:t>
      </w:r>
    </w:p>
    <w:p w14:paraId="22A0CE08" w14:textId="77777777" w:rsidR="00B8735B" w:rsidRDefault="00B8735B" w:rsidP="00B8735B">
      <w:pPr>
        <w:pStyle w:val="PL"/>
      </w:pPr>
      <w:r>
        <w:t xml:space="preserve">        - 40</w:t>
      </w:r>
    </w:p>
    <w:p w14:paraId="0E0CC959" w14:textId="77777777" w:rsidR="00B8735B" w:rsidRDefault="00B8735B" w:rsidP="00B8735B">
      <w:pPr>
        <w:pStyle w:val="PL"/>
      </w:pPr>
      <w:r>
        <w:t xml:space="preserve">        - 80</w:t>
      </w:r>
    </w:p>
    <w:p w14:paraId="1B9516E7" w14:textId="77777777" w:rsidR="00B8735B" w:rsidRDefault="00B8735B" w:rsidP="00B8735B">
      <w:pPr>
        <w:pStyle w:val="PL"/>
      </w:pPr>
      <w:r>
        <w:t xml:space="preserve">        - 160</w:t>
      </w:r>
    </w:p>
    <w:p w14:paraId="419C5EE7" w14:textId="77777777" w:rsidR="00B8735B" w:rsidRDefault="00B8735B" w:rsidP="00B8735B">
      <w:pPr>
        <w:pStyle w:val="PL"/>
      </w:pPr>
      <w:r>
        <w:t xml:space="preserve">    SsbDuration:</w:t>
      </w:r>
    </w:p>
    <w:p w14:paraId="26F1AC98" w14:textId="77777777" w:rsidR="00B8735B" w:rsidRDefault="00B8735B" w:rsidP="00B8735B">
      <w:pPr>
        <w:pStyle w:val="PL"/>
      </w:pPr>
      <w:r>
        <w:t xml:space="preserve">      type: integer</w:t>
      </w:r>
    </w:p>
    <w:p w14:paraId="2077138B" w14:textId="77777777" w:rsidR="00B8735B" w:rsidRDefault="00B8735B" w:rsidP="00B8735B">
      <w:pPr>
        <w:pStyle w:val="PL"/>
      </w:pPr>
      <w:r>
        <w:t xml:space="preserve">      enum:</w:t>
      </w:r>
    </w:p>
    <w:p w14:paraId="13358A8C" w14:textId="77777777" w:rsidR="00B8735B" w:rsidRDefault="00B8735B" w:rsidP="00B8735B">
      <w:pPr>
        <w:pStyle w:val="PL"/>
      </w:pPr>
      <w:r>
        <w:t xml:space="preserve">        - 1</w:t>
      </w:r>
    </w:p>
    <w:p w14:paraId="0810E88A" w14:textId="77777777" w:rsidR="00B8735B" w:rsidRDefault="00B8735B" w:rsidP="00B8735B">
      <w:pPr>
        <w:pStyle w:val="PL"/>
      </w:pPr>
      <w:r>
        <w:t xml:space="preserve">        - 2</w:t>
      </w:r>
    </w:p>
    <w:p w14:paraId="0BB5BB25" w14:textId="77777777" w:rsidR="00B8735B" w:rsidRDefault="00B8735B" w:rsidP="00B8735B">
      <w:pPr>
        <w:pStyle w:val="PL"/>
      </w:pPr>
      <w:r>
        <w:t xml:space="preserve">        - 3</w:t>
      </w:r>
    </w:p>
    <w:p w14:paraId="55D93915" w14:textId="77777777" w:rsidR="00B8735B" w:rsidRDefault="00B8735B" w:rsidP="00B8735B">
      <w:pPr>
        <w:pStyle w:val="PL"/>
      </w:pPr>
      <w:r>
        <w:t xml:space="preserve">        - 4</w:t>
      </w:r>
    </w:p>
    <w:p w14:paraId="096FAEC7" w14:textId="77777777" w:rsidR="00B8735B" w:rsidRDefault="00B8735B" w:rsidP="00B8735B">
      <w:pPr>
        <w:pStyle w:val="PL"/>
      </w:pPr>
      <w:r>
        <w:t xml:space="preserve">        - 5</w:t>
      </w:r>
    </w:p>
    <w:p w14:paraId="1C90BB19" w14:textId="77777777" w:rsidR="00B8735B" w:rsidRDefault="00B8735B" w:rsidP="00B8735B">
      <w:pPr>
        <w:pStyle w:val="PL"/>
      </w:pPr>
      <w:r>
        <w:t xml:space="preserve">    SsbSubCarrierSpacing:</w:t>
      </w:r>
    </w:p>
    <w:p w14:paraId="77666766" w14:textId="77777777" w:rsidR="00B8735B" w:rsidRDefault="00B8735B" w:rsidP="00B8735B">
      <w:pPr>
        <w:pStyle w:val="PL"/>
      </w:pPr>
      <w:r>
        <w:t xml:space="preserve">      type: integer</w:t>
      </w:r>
    </w:p>
    <w:p w14:paraId="2E99B289" w14:textId="77777777" w:rsidR="00B8735B" w:rsidRDefault="00B8735B" w:rsidP="00B8735B">
      <w:pPr>
        <w:pStyle w:val="PL"/>
      </w:pPr>
      <w:r>
        <w:t xml:space="preserve">      enum:</w:t>
      </w:r>
    </w:p>
    <w:p w14:paraId="5962FC9F" w14:textId="77777777" w:rsidR="00B8735B" w:rsidRDefault="00B8735B" w:rsidP="00B8735B">
      <w:pPr>
        <w:pStyle w:val="PL"/>
      </w:pPr>
      <w:r>
        <w:t xml:space="preserve">        - 15</w:t>
      </w:r>
    </w:p>
    <w:p w14:paraId="45824B35" w14:textId="77777777" w:rsidR="00B8735B" w:rsidRDefault="00B8735B" w:rsidP="00B8735B">
      <w:pPr>
        <w:pStyle w:val="PL"/>
      </w:pPr>
      <w:r>
        <w:t xml:space="preserve">        - 30</w:t>
      </w:r>
    </w:p>
    <w:p w14:paraId="328C1C3A" w14:textId="77777777" w:rsidR="00B8735B" w:rsidRDefault="00B8735B" w:rsidP="00B8735B">
      <w:pPr>
        <w:pStyle w:val="PL"/>
      </w:pPr>
      <w:r>
        <w:t xml:space="preserve">        - 120</w:t>
      </w:r>
    </w:p>
    <w:p w14:paraId="4423AD18" w14:textId="77777777" w:rsidR="00B8735B" w:rsidRDefault="00B8735B" w:rsidP="00B8735B">
      <w:pPr>
        <w:pStyle w:val="PL"/>
      </w:pPr>
      <w:r>
        <w:t xml:space="preserve">        - 240</w:t>
      </w:r>
    </w:p>
    <w:p w14:paraId="27B44B43" w14:textId="77777777" w:rsidR="00B8735B" w:rsidRDefault="00B8735B" w:rsidP="00B8735B">
      <w:pPr>
        <w:pStyle w:val="PL"/>
      </w:pPr>
      <w:r>
        <w:t xml:space="preserve">    CoverageShape:</w:t>
      </w:r>
    </w:p>
    <w:p w14:paraId="4AB7FF23" w14:textId="77777777" w:rsidR="00B8735B" w:rsidRDefault="00B8735B" w:rsidP="00B8735B">
      <w:pPr>
        <w:pStyle w:val="PL"/>
      </w:pPr>
      <w:r>
        <w:t xml:space="preserve">      type: integer</w:t>
      </w:r>
    </w:p>
    <w:p w14:paraId="0FC3CB97" w14:textId="77777777" w:rsidR="00B8735B" w:rsidRDefault="00B8735B" w:rsidP="00B8735B">
      <w:pPr>
        <w:pStyle w:val="PL"/>
      </w:pPr>
      <w:r>
        <w:t xml:space="preserve">      maximum: 65535</w:t>
      </w:r>
    </w:p>
    <w:p w14:paraId="65662C95" w14:textId="77777777" w:rsidR="00B8735B" w:rsidRDefault="00B8735B" w:rsidP="00B8735B">
      <w:pPr>
        <w:pStyle w:val="PL"/>
      </w:pPr>
      <w:r>
        <w:t xml:space="preserve">    DigitalTilt:</w:t>
      </w:r>
    </w:p>
    <w:p w14:paraId="1BC929F8" w14:textId="77777777" w:rsidR="00B8735B" w:rsidRDefault="00B8735B" w:rsidP="00B8735B">
      <w:pPr>
        <w:pStyle w:val="PL"/>
      </w:pPr>
      <w:r>
        <w:t xml:space="preserve">      type: integer</w:t>
      </w:r>
    </w:p>
    <w:p w14:paraId="0F5BE0C5" w14:textId="77777777" w:rsidR="00B8735B" w:rsidRDefault="00B8735B" w:rsidP="00B8735B">
      <w:pPr>
        <w:pStyle w:val="PL"/>
      </w:pPr>
      <w:r>
        <w:t xml:space="preserve">      minimum: -900</w:t>
      </w:r>
    </w:p>
    <w:p w14:paraId="52CA9897" w14:textId="77777777" w:rsidR="00B8735B" w:rsidRDefault="00B8735B" w:rsidP="00B8735B">
      <w:pPr>
        <w:pStyle w:val="PL"/>
      </w:pPr>
      <w:r>
        <w:t xml:space="preserve">      maximum: 900</w:t>
      </w:r>
    </w:p>
    <w:p w14:paraId="414CCD72" w14:textId="77777777" w:rsidR="00B8735B" w:rsidRDefault="00B8735B" w:rsidP="00B8735B">
      <w:pPr>
        <w:pStyle w:val="PL"/>
      </w:pPr>
      <w:r>
        <w:t xml:space="preserve">    DigitalAzimuth:</w:t>
      </w:r>
    </w:p>
    <w:p w14:paraId="3A725A2B" w14:textId="77777777" w:rsidR="00B8735B" w:rsidRDefault="00B8735B" w:rsidP="00B8735B">
      <w:pPr>
        <w:pStyle w:val="PL"/>
      </w:pPr>
      <w:r>
        <w:t xml:space="preserve">      type: integer</w:t>
      </w:r>
    </w:p>
    <w:p w14:paraId="4FF9EF99" w14:textId="77777777" w:rsidR="00B8735B" w:rsidRDefault="00B8735B" w:rsidP="00B8735B">
      <w:pPr>
        <w:pStyle w:val="PL"/>
      </w:pPr>
      <w:r>
        <w:t xml:space="preserve">      minimum: -1800</w:t>
      </w:r>
    </w:p>
    <w:p w14:paraId="4269A177" w14:textId="77777777" w:rsidR="00B8735B" w:rsidRDefault="00B8735B" w:rsidP="00B8735B">
      <w:pPr>
        <w:pStyle w:val="PL"/>
      </w:pPr>
      <w:r>
        <w:t xml:space="preserve">      maximum: 1800</w:t>
      </w:r>
    </w:p>
    <w:p w14:paraId="696426BF" w14:textId="77777777" w:rsidR="00B8735B" w:rsidRDefault="00B8735B" w:rsidP="00B8735B">
      <w:pPr>
        <w:pStyle w:val="PL"/>
      </w:pPr>
    </w:p>
    <w:p w14:paraId="422F6965" w14:textId="77777777" w:rsidR="00B8735B" w:rsidRDefault="00B8735B" w:rsidP="00B8735B">
      <w:pPr>
        <w:pStyle w:val="PL"/>
      </w:pPr>
      <w:r>
        <w:t xml:space="preserve">    RSSetId:</w:t>
      </w:r>
    </w:p>
    <w:p w14:paraId="2FEB12C5" w14:textId="77777777" w:rsidR="00B8735B" w:rsidRDefault="00B8735B" w:rsidP="00B8735B">
      <w:pPr>
        <w:pStyle w:val="PL"/>
      </w:pPr>
      <w:r>
        <w:t xml:space="preserve">      type: integer</w:t>
      </w:r>
    </w:p>
    <w:p w14:paraId="683BE98E" w14:textId="77777777" w:rsidR="00B8735B" w:rsidRDefault="00B8735B" w:rsidP="00B8735B">
      <w:pPr>
        <w:pStyle w:val="PL"/>
      </w:pPr>
      <w:r>
        <w:t xml:space="preserve">      maximum: 4194303</w:t>
      </w:r>
    </w:p>
    <w:p w14:paraId="5D7BCC31" w14:textId="77777777" w:rsidR="00B8735B" w:rsidRDefault="00B8735B" w:rsidP="00B8735B">
      <w:pPr>
        <w:pStyle w:val="PL"/>
      </w:pPr>
      <w:r>
        <w:t xml:space="preserve">    </w:t>
      </w:r>
    </w:p>
    <w:p w14:paraId="71556B4F" w14:textId="77777777" w:rsidR="00B8735B" w:rsidRDefault="00B8735B" w:rsidP="00B8735B">
      <w:pPr>
        <w:pStyle w:val="PL"/>
      </w:pPr>
      <w:r>
        <w:t xml:space="preserve">    RSSetType:</w:t>
      </w:r>
    </w:p>
    <w:p w14:paraId="7502AB09" w14:textId="77777777" w:rsidR="00B8735B" w:rsidRDefault="00B8735B" w:rsidP="00B8735B">
      <w:pPr>
        <w:pStyle w:val="PL"/>
      </w:pPr>
      <w:r>
        <w:t xml:space="preserve">      type: string</w:t>
      </w:r>
    </w:p>
    <w:p w14:paraId="0268637F" w14:textId="77777777" w:rsidR="00B8735B" w:rsidRDefault="00B8735B" w:rsidP="00B8735B">
      <w:pPr>
        <w:pStyle w:val="PL"/>
      </w:pPr>
      <w:r>
        <w:t xml:space="preserve">      enum:</w:t>
      </w:r>
    </w:p>
    <w:p w14:paraId="79BDAFE9" w14:textId="77777777" w:rsidR="00B8735B" w:rsidRDefault="00B8735B" w:rsidP="00B8735B">
      <w:pPr>
        <w:pStyle w:val="PL"/>
      </w:pPr>
      <w:r>
        <w:t xml:space="preserve">        - RS1</w:t>
      </w:r>
    </w:p>
    <w:p w14:paraId="7D12875D" w14:textId="77777777" w:rsidR="00B8735B" w:rsidRDefault="00B8735B" w:rsidP="00B8735B">
      <w:pPr>
        <w:pStyle w:val="PL"/>
      </w:pPr>
      <w:r>
        <w:t xml:space="preserve">        - RS2</w:t>
      </w:r>
    </w:p>
    <w:p w14:paraId="4ADFE628" w14:textId="77777777" w:rsidR="00B8735B" w:rsidRDefault="00B8735B" w:rsidP="00B8735B">
      <w:pPr>
        <w:pStyle w:val="PL"/>
      </w:pPr>
    </w:p>
    <w:p w14:paraId="0A8D719D" w14:textId="77777777" w:rsidR="00B8735B" w:rsidRDefault="00B8735B" w:rsidP="00B8735B">
      <w:pPr>
        <w:pStyle w:val="PL"/>
      </w:pPr>
      <w:r>
        <w:t xml:space="preserve">    FrequencyDomainPara:</w:t>
      </w:r>
    </w:p>
    <w:p w14:paraId="6F4C48C8" w14:textId="77777777" w:rsidR="00B8735B" w:rsidRDefault="00B8735B" w:rsidP="00B8735B">
      <w:pPr>
        <w:pStyle w:val="PL"/>
      </w:pPr>
      <w:r>
        <w:t xml:space="preserve">      type: object</w:t>
      </w:r>
    </w:p>
    <w:p w14:paraId="5C911C10" w14:textId="77777777" w:rsidR="00B8735B" w:rsidRDefault="00B8735B" w:rsidP="00B8735B">
      <w:pPr>
        <w:pStyle w:val="PL"/>
      </w:pPr>
      <w:r>
        <w:t xml:space="preserve">      properties:</w:t>
      </w:r>
    </w:p>
    <w:p w14:paraId="45EE71F2" w14:textId="77777777" w:rsidR="00B8735B" w:rsidRDefault="00B8735B" w:rsidP="00B8735B">
      <w:pPr>
        <w:pStyle w:val="PL"/>
      </w:pPr>
      <w:r>
        <w:t xml:space="preserve">        rimRSSubcarrierSpacing:</w:t>
      </w:r>
    </w:p>
    <w:p w14:paraId="67962C79" w14:textId="77777777" w:rsidR="00B8735B" w:rsidRDefault="00B8735B" w:rsidP="00B8735B">
      <w:pPr>
        <w:pStyle w:val="PL"/>
      </w:pPr>
      <w:r>
        <w:t xml:space="preserve">          type: integer</w:t>
      </w:r>
    </w:p>
    <w:p w14:paraId="07351CD0" w14:textId="77777777" w:rsidR="00B8735B" w:rsidRDefault="00B8735B" w:rsidP="00B8735B">
      <w:pPr>
        <w:pStyle w:val="PL"/>
      </w:pPr>
      <w:r>
        <w:t xml:space="preserve">        rIMRSBandwidth:</w:t>
      </w:r>
    </w:p>
    <w:p w14:paraId="1B9F1EE6" w14:textId="77777777" w:rsidR="00B8735B" w:rsidRDefault="00B8735B" w:rsidP="00B8735B">
      <w:pPr>
        <w:pStyle w:val="PL"/>
      </w:pPr>
      <w:r>
        <w:t xml:space="preserve">         type: integer</w:t>
      </w:r>
    </w:p>
    <w:p w14:paraId="42710E09" w14:textId="77777777" w:rsidR="00B8735B" w:rsidRDefault="00B8735B" w:rsidP="00B8735B">
      <w:pPr>
        <w:pStyle w:val="PL"/>
      </w:pPr>
      <w:r>
        <w:t xml:space="preserve">        nrofGlobalRIMRSFrequencyCandidates:</w:t>
      </w:r>
    </w:p>
    <w:p w14:paraId="063436C1" w14:textId="77777777" w:rsidR="00B8735B" w:rsidRDefault="00B8735B" w:rsidP="00B8735B">
      <w:pPr>
        <w:pStyle w:val="PL"/>
      </w:pPr>
      <w:r>
        <w:t xml:space="preserve">          type: integer</w:t>
      </w:r>
    </w:p>
    <w:p w14:paraId="1C254888" w14:textId="77777777" w:rsidR="00B8735B" w:rsidRDefault="00B8735B" w:rsidP="00B8735B">
      <w:pPr>
        <w:pStyle w:val="PL"/>
      </w:pPr>
      <w:r>
        <w:t xml:space="preserve">        rimRSCommonCarrierReferencePoint:</w:t>
      </w:r>
    </w:p>
    <w:p w14:paraId="5D5C48A5" w14:textId="77777777" w:rsidR="00B8735B" w:rsidRDefault="00B8735B" w:rsidP="00B8735B">
      <w:pPr>
        <w:pStyle w:val="PL"/>
      </w:pPr>
      <w:r>
        <w:t xml:space="preserve">         type: integer</w:t>
      </w:r>
    </w:p>
    <w:p w14:paraId="385BC778" w14:textId="77777777" w:rsidR="00B8735B" w:rsidRDefault="00B8735B" w:rsidP="00B8735B">
      <w:pPr>
        <w:pStyle w:val="PL"/>
      </w:pPr>
      <w:r>
        <w:t xml:space="preserve">        rimRSStartingFrequencyOffsetIdList:</w:t>
      </w:r>
    </w:p>
    <w:p w14:paraId="34002528" w14:textId="77777777" w:rsidR="00B8735B" w:rsidRDefault="00B8735B" w:rsidP="00B8735B">
      <w:pPr>
        <w:pStyle w:val="PL"/>
      </w:pPr>
      <w:r>
        <w:t xml:space="preserve">          type: array</w:t>
      </w:r>
    </w:p>
    <w:p w14:paraId="049E2BDA" w14:textId="77777777" w:rsidR="00B8735B" w:rsidRDefault="00B8735B" w:rsidP="00B8735B">
      <w:pPr>
        <w:pStyle w:val="PL"/>
      </w:pPr>
      <w:r>
        <w:t xml:space="preserve">          items:</w:t>
      </w:r>
    </w:p>
    <w:p w14:paraId="43050623" w14:textId="77777777" w:rsidR="00B8735B" w:rsidRDefault="00B8735B" w:rsidP="00B8735B">
      <w:pPr>
        <w:pStyle w:val="PL"/>
      </w:pPr>
      <w:r>
        <w:t xml:space="preserve">            type: integer</w:t>
      </w:r>
    </w:p>
    <w:p w14:paraId="32C9528B" w14:textId="77777777" w:rsidR="00B8735B" w:rsidRDefault="00B8735B" w:rsidP="00B8735B">
      <w:pPr>
        <w:pStyle w:val="PL"/>
      </w:pPr>
    </w:p>
    <w:p w14:paraId="70707290" w14:textId="77777777" w:rsidR="00B8735B" w:rsidRDefault="00B8735B" w:rsidP="00B8735B">
      <w:pPr>
        <w:pStyle w:val="PL"/>
      </w:pPr>
      <w:r>
        <w:t xml:space="preserve">    SequenceDomainPara:</w:t>
      </w:r>
    </w:p>
    <w:p w14:paraId="24E7F6E0" w14:textId="77777777" w:rsidR="00B8735B" w:rsidRDefault="00B8735B" w:rsidP="00B8735B">
      <w:pPr>
        <w:pStyle w:val="PL"/>
      </w:pPr>
      <w:r>
        <w:t xml:space="preserve">      type: object</w:t>
      </w:r>
    </w:p>
    <w:p w14:paraId="71F6ACE3" w14:textId="77777777" w:rsidR="00B8735B" w:rsidRDefault="00B8735B" w:rsidP="00B8735B">
      <w:pPr>
        <w:pStyle w:val="PL"/>
      </w:pPr>
      <w:r>
        <w:t xml:space="preserve">      properties:</w:t>
      </w:r>
    </w:p>
    <w:p w14:paraId="1F53858A" w14:textId="77777777" w:rsidR="00B8735B" w:rsidRDefault="00B8735B" w:rsidP="00B8735B">
      <w:pPr>
        <w:pStyle w:val="PL"/>
      </w:pPr>
      <w:r>
        <w:t xml:space="preserve">        nrofRIMRSSequenceCandidatesofRS1:</w:t>
      </w:r>
    </w:p>
    <w:p w14:paraId="6236C963" w14:textId="77777777" w:rsidR="00B8735B" w:rsidRDefault="00B8735B" w:rsidP="00B8735B">
      <w:pPr>
        <w:pStyle w:val="PL"/>
      </w:pPr>
      <w:r>
        <w:t xml:space="preserve">         type: integer</w:t>
      </w:r>
    </w:p>
    <w:p w14:paraId="6AD8B507" w14:textId="77777777" w:rsidR="00B8735B" w:rsidRDefault="00B8735B" w:rsidP="00B8735B">
      <w:pPr>
        <w:pStyle w:val="PL"/>
      </w:pPr>
      <w:r>
        <w:t xml:space="preserve">        rimRSScrambleIdListofRS1:</w:t>
      </w:r>
    </w:p>
    <w:p w14:paraId="16A5B41F" w14:textId="77777777" w:rsidR="00B8735B" w:rsidRDefault="00B8735B" w:rsidP="00B8735B">
      <w:pPr>
        <w:pStyle w:val="PL"/>
      </w:pPr>
      <w:r>
        <w:t xml:space="preserve">          type: array</w:t>
      </w:r>
    </w:p>
    <w:p w14:paraId="6DFBD65C" w14:textId="77777777" w:rsidR="00B8735B" w:rsidRDefault="00B8735B" w:rsidP="00B8735B">
      <w:pPr>
        <w:pStyle w:val="PL"/>
      </w:pPr>
      <w:r>
        <w:t xml:space="preserve">          items:</w:t>
      </w:r>
    </w:p>
    <w:p w14:paraId="715B841A" w14:textId="77777777" w:rsidR="00B8735B" w:rsidRDefault="00B8735B" w:rsidP="00B8735B">
      <w:pPr>
        <w:pStyle w:val="PL"/>
      </w:pPr>
      <w:r>
        <w:t xml:space="preserve">            type: integer</w:t>
      </w:r>
    </w:p>
    <w:p w14:paraId="5EE7BCE0" w14:textId="77777777" w:rsidR="00B8735B" w:rsidRDefault="00B8735B" w:rsidP="00B8735B">
      <w:pPr>
        <w:pStyle w:val="PL"/>
      </w:pPr>
      <w:r>
        <w:t xml:space="preserve">        nrofRIMRSSequenceCandidatesofRS2:</w:t>
      </w:r>
    </w:p>
    <w:p w14:paraId="7B45B8B6" w14:textId="77777777" w:rsidR="00B8735B" w:rsidRDefault="00B8735B" w:rsidP="00B8735B">
      <w:pPr>
        <w:pStyle w:val="PL"/>
      </w:pPr>
      <w:r>
        <w:t xml:space="preserve">         type: integer</w:t>
      </w:r>
    </w:p>
    <w:p w14:paraId="3CCC0811" w14:textId="77777777" w:rsidR="00B8735B" w:rsidRDefault="00B8735B" w:rsidP="00B8735B">
      <w:pPr>
        <w:pStyle w:val="PL"/>
      </w:pPr>
      <w:r>
        <w:t xml:space="preserve">        rimRSScrambleIdListofRS2:</w:t>
      </w:r>
    </w:p>
    <w:p w14:paraId="7A5E4804" w14:textId="77777777" w:rsidR="00B8735B" w:rsidRDefault="00B8735B" w:rsidP="00B8735B">
      <w:pPr>
        <w:pStyle w:val="PL"/>
      </w:pPr>
      <w:r>
        <w:t xml:space="preserve">          type: array</w:t>
      </w:r>
    </w:p>
    <w:p w14:paraId="0DFDCB79" w14:textId="77777777" w:rsidR="00B8735B" w:rsidRDefault="00B8735B" w:rsidP="00B8735B">
      <w:pPr>
        <w:pStyle w:val="PL"/>
      </w:pPr>
      <w:r>
        <w:t xml:space="preserve">          items:</w:t>
      </w:r>
    </w:p>
    <w:p w14:paraId="5C73AAE9" w14:textId="77777777" w:rsidR="00B8735B" w:rsidRDefault="00B8735B" w:rsidP="00B8735B">
      <w:pPr>
        <w:pStyle w:val="PL"/>
      </w:pPr>
      <w:r>
        <w:t xml:space="preserve">            type: integer</w:t>
      </w:r>
    </w:p>
    <w:p w14:paraId="5C709132" w14:textId="77777777" w:rsidR="00B8735B" w:rsidRDefault="00B8735B" w:rsidP="00B8735B">
      <w:pPr>
        <w:pStyle w:val="PL"/>
      </w:pPr>
      <w:r>
        <w:t xml:space="preserve">        enableEnoughNotEnoughIndication:</w:t>
      </w:r>
    </w:p>
    <w:p w14:paraId="657F2239" w14:textId="77777777" w:rsidR="00B8735B" w:rsidRDefault="00B8735B" w:rsidP="00B8735B">
      <w:pPr>
        <w:pStyle w:val="PL"/>
      </w:pPr>
      <w:r>
        <w:t xml:space="preserve">          type: string</w:t>
      </w:r>
    </w:p>
    <w:p w14:paraId="5950D699" w14:textId="77777777" w:rsidR="00B8735B" w:rsidRDefault="00B8735B" w:rsidP="00B8735B">
      <w:pPr>
        <w:pStyle w:val="PL"/>
      </w:pPr>
      <w:r>
        <w:t xml:space="preserve">          enum:</w:t>
      </w:r>
    </w:p>
    <w:p w14:paraId="0D458905" w14:textId="77777777" w:rsidR="00B8735B" w:rsidRDefault="00B8735B" w:rsidP="00B8735B">
      <w:pPr>
        <w:pStyle w:val="PL"/>
      </w:pPr>
      <w:r>
        <w:t xml:space="preserve">            - ENABLE</w:t>
      </w:r>
    </w:p>
    <w:p w14:paraId="3FA64BB3" w14:textId="77777777" w:rsidR="00B8735B" w:rsidRDefault="00B8735B" w:rsidP="00B8735B">
      <w:pPr>
        <w:pStyle w:val="PL"/>
      </w:pPr>
      <w:r>
        <w:t xml:space="preserve">            - DISABLE          </w:t>
      </w:r>
    </w:p>
    <w:p w14:paraId="69B2E56C" w14:textId="77777777" w:rsidR="00B8735B" w:rsidRDefault="00B8735B" w:rsidP="00B8735B">
      <w:pPr>
        <w:pStyle w:val="PL"/>
      </w:pPr>
      <w:r>
        <w:t xml:space="preserve">        RIMRSScrambleTimerMultiplier:</w:t>
      </w:r>
    </w:p>
    <w:p w14:paraId="0F184072" w14:textId="77777777" w:rsidR="00B8735B" w:rsidRDefault="00B8735B" w:rsidP="00B8735B">
      <w:pPr>
        <w:pStyle w:val="PL"/>
      </w:pPr>
      <w:r>
        <w:t xml:space="preserve">          type: integer</w:t>
      </w:r>
    </w:p>
    <w:p w14:paraId="306D1195" w14:textId="77777777" w:rsidR="00B8735B" w:rsidRDefault="00B8735B" w:rsidP="00B8735B">
      <w:pPr>
        <w:pStyle w:val="PL"/>
      </w:pPr>
      <w:r>
        <w:t xml:space="preserve">        RIMRSScrambleTimerOffset:</w:t>
      </w:r>
    </w:p>
    <w:p w14:paraId="6348557F" w14:textId="77777777" w:rsidR="00B8735B" w:rsidRDefault="00B8735B" w:rsidP="00B8735B">
      <w:pPr>
        <w:pStyle w:val="PL"/>
      </w:pPr>
      <w:r>
        <w:t xml:space="preserve">          type: integer</w:t>
      </w:r>
    </w:p>
    <w:p w14:paraId="6904D734" w14:textId="77777777" w:rsidR="00B8735B" w:rsidRDefault="00B8735B" w:rsidP="00B8735B">
      <w:pPr>
        <w:pStyle w:val="PL"/>
      </w:pPr>
    </w:p>
    <w:p w14:paraId="79C0DF92" w14:textId="77777777" w:rsidR="00B8735B" w:rsidRDefault="00B8735B" w:rsidP="00B8735B">
      <w:pPr>
        <w:pStyle w:val="PL"/>
      </w:pPr>
      <w:r>
        <w:t xml:space="preserve">    TimeDomainPara:</w:t>
      </w:r>
    </w:p>
    <w:p w14:paraId="774DE3A4" w14:textId="77777777" w:rsidR="00B8735B" w:rsidRDefault="00B8735B" w:rsidP="00B8735B">
      <w:pPr>
        <w:pStyle w:val="PL"/>
      </w:pPr>
      <w:r>
        <w:t xml:space="preserve">      type: object</w:t>
      </w:r>
    </w:p>
    <w:p w14:paraId="0222F14F" w14:textId="77777777" w:rsidR="00B8735B" w:rsidRDefault="00B8735B" w:rsidP="00B8735B">
      <w:pPr>
        <w:pStyle w:val="PL"/>
      </w:pPr>
      <w:r>
        <w:t xml:space="preserve">      properties:</w:t>
      </w:r>
    </w:p>
    <w:p w14:paraId="11901861" w14:textId="77777777" w:rsidR="00B8735B" w:rsidRDefault="00B8735B" w:rsidP="00B8735B">
      <w:pPr>
        <w:pStyle w:val="PL"/>
      </w:pPr>
      <w:r>
        <w:t xml:space="preserve">        dlULSwitchingPeriod1:</w:t>
      </w:r>
    </w:p>
    <w:p w14:paraId="6003E8F3" w14:textId="77777777" w:rsidR="00B8735B" w:rsidRDefault="00B8735B" w:rsidP="00B8735B">
      <w:pPr>
        <w:pStyle w:val="PL"/>
      </w:pPr>
      <w:r>
        <w:t xml:space="preserve">          type: string</w:t>
      </w:r>
    </w:p>
    <w:p w14:paraId="110CAD76" w14:textId="77777777" w:rsidR="00B8735B" w:rsidRDefault="00B8735B" w:rsidP="00B8735B">
      <w:pPr>
        <w:pStyle w:val="PL"/>
      </w:pPr>
      <w:r>
        <w:t xml:space="preserve">          enum:</w:t>
      </w:r>
    </w:p>
    <w:p w14:paraId="2E675306" w14:textId="77777777" w:rsidR="00B8735B" w:rsidRDefault="00B8735B" w:rsidP="00B8735B">
      <w:pPr>
        <w:pStyle w:val="PL"/>
      </w:pPr>
      <w:r>
        <w:t xml:space="preserve">           - MS0P5</w:t>
      </w:r>
    </w:p>
    <w:p w14:paraId="4CE8C7C6" w14:textId="77777777" w:rsidR="00B8735B" w:rsidRDefault="00B8735B" w:rsidP="00B8735B">
      <w:pPr>
        <w:pStyle w:val="PL"/>
      </w:pPr>
      <w:r>
        <w:t xml:space="preserve">           - MS0P625</w:t>
      </w:r>
    </w:p>
    <w:p w14:paraId="1944D26B" w14:textId="77777777" w:rsidR="00B8735B" w:rsidRDefault="00B8735B" w:rsidP="00B8735B">
      <w:pPr>
        <w:pStyle w:val="PL"/>
      </w:pPr>
      <w:r>
        <w:t xml:space="preserve">           - MS1</w:t>
      </w:r>
    </w:p>
    <w:p w14:paraId="00492466" w14:textId="77777777" w:rsidR="00B8735B" w:rsidRDefault="00B8735B" w:rsidP="00B8735B">
      <w:pPr>
        <w:pStyle w:val="PL"/>
      </w:pPr>
      <w:r>
        <w:t xml:space="preserve">           - MS1P25</w:t>
      </w:r>
    </w:p>
    <w:p w14:paraId="11060226" w14:textId="77777777" w:rsidR="00B8735B" w:rsidRDefault="00B8735B" w:rsidP="00B8735B">
      <w:pPr>
        <w:pStyle w:val="PL"/>
      </w:pPr>
      <w:r>
        <w:t xml:space="preserve">           - MS2</w:t>
      </w:r>
    </w:p>
    <w:p w14:paraId="2E8D1BE9" w14:textId="77777777" w:rsidR="00B8735B" w:rsidRDefault="00B8735B" w:rsidP="00B8735B">
      <w:pPr>
        <w:pStyle w:val="PL"/>
      </w:pPr>
      <w:r>
        <w:t xml:space="preserve">           - MS2P5</w:t>
      </w:r>
    </w:p>
    <w:p w14:paraId="76749303" w14:textId="77777777" w:rsidR="00B8735B" w:rsidRDefault="00B8735B" w:rsidP="00B8735B">
      <w:pPr>
        <w:pStyle w:val="PL"/>
      </w:pPr>
      <w:r>
        <w:t xml:space="preserve">           - MS3</w:t>
      </w:r>
    </w:p>
    <w:p w14:paraId="7138D68B" w14:textId="77777777" w:rsidR="00B8735B" w:rsidRDefault="00B8735B" w:rsidP="00B8735B">
      <w:pPr>
        <w:pStyle w:val="PL"/>
      </w:pPr>
      <w:r>
        <w:t xml:space="preserve">           - MS4</w:t>
      </w:r>
    </w:p>
    <w:p w14:paraId="2C8B8776" w14:textId="77777777" w:rsidR="00B8735B" w:rsidRDefault="00B8735B" w:rsidP="00B8735B">
      <w:pPr>
        <w:pStyle w:val="PL"/>
      </w:pPr>
      <w:r>
        <w:t xml:space="preserve">           - MS5</w:t>
      </w:r>
    </w:p>
    <w:p w14:paraId="7FD8822B" w14:textId="77777777" w:rsidR="00B8735B" w:rsidRDefault="00B8735B" w:rsidP="00B8735B">
      <w:pPr>
        <w:pStyle w:val="PL"/>
      </w:pPr>
      <w:r>
        <w:t xml:space="preserve">           - MS10</w:t>
      </w:r>
    </w:p>
    <w:p w14:paraId="3006B6B0" w14:textId="77777777" w:rsidR="00B8735B" w:rsidRDefault="00B8735B" w:rsidP="00B8735B">
      <w:pPr>
        <w:pStyle w:val="PL"/>
      </w:pPr>
      <w:r>
        <w:t xml:space="preserve">           - MS20</w:t>
      </w:r>
    </w:p>
    <w:p w14:paraId="0C9B5C93" w14:textId="77777777" w:rsidR="00B8735B" w:rsidRDefault="00B8735B" w:rsidP="00B8735B">
      <w:pPr>
        <w:pStyle w:val="PL"/>
      </w:pPr>
      <w:r>
        <w:t xml:space="preserve">        symbolOffsetOfReferencePoint1:</w:t>
      </w:r>
    </w:p>
    <w:p w14:paraId="3F3B36B0" w14:textId="77777777" w:rsidR="00B8735B" w:rsidRDefault="00B8735B" w:rsidP="00B8735B">
      <w:pPr>
        <w:pStyle w:val="PL"/>
      </w:pPr>
      <w:r>
        <w:t xml:space="preserve">           type: integer</w:t>
      </w:r>
    </w:p>
    <w:p w14:paraId="5DADDC1F" w14:textId="77777777" w:rsidR="00B8735B" w:rsidRDefault="00B8735B" w:rsidP="00B8735B">
      <w:pPr>
        <w:pStyle w:val="PL"/>
      </w:pPr>
      <w:r>
        <w:t xml:space="preserve">        dlULSwitchingPeriod2:</w:t>
      </w:r>
    </w:p>
    <w:p w14:paraId="71E27776" w14:textId="77777777" w:rsidR="00B8735B" w:rsidRDefault="00B8735B" w:rsidP="00B8735B">
      <w:pPr>
        <w:pStyle w:val="PL"/>
      </w:pPr>
      <w:r>
        <w:t xml:space="preserve">          type: string</w:t>
      </w:r>
    </w:p>
    <w:p w14:paraId="180DE0C8" w14:textId="77777777" w:rsidR="00B8735B" w:rsidRDefault="00B8735B" w:rsidP="00B8735B">
      <w:pPr>
        <w:pStyle w:val="PL"/>
      </w:pPr>
      <w:r>
        <w:t xml:space="preserve">          enum:</w:t>
      </w:r>
    </w:p>
    <w:p w14:paraId="67751652" w14:textId="77777777" w:rsidR="00B8735B" w:rsidRDefault="00B8735B" w:rsidP="00B8735B">
      <w:pPr>
        <w:pStyle w:val="PL"/>
      </w:pPr>
      <w:r>
        <w:t xml:space="preserve">           - MS0P5</w:t>
      </w:r>
    </w:p>
    <w:p w14:paraId="11E63470" w14:textId="77777777" w:rsidR="00B8735B" w:rsidRDefault="00B8735B" w:rsidP="00B8735B">
      <w:pPr>
        <w:pStyle w:val="PL"/>
      </w:pPr>
      <w:r>
        <w:t xml:space="preserve">           - MS0P625</w:t>
      </w:r>
    </w:p>
    <w:p w14:paraId="47766EB3" w14:textId="77777777" w:rsidR="00B8735B" w:rsidRDefault="00B8735B" w:rsidP="00B8735B">
      <w:pPr>
        <w:pStyle w:val="PL"/>
      </w:pPr>
      <w:r>
        <w:t xml:space="preserve">           - MS1</w:t>
      </w:r>
    </w:p>
    <w:p w14:paraId="2581A3D8" w14:textId="77777777" w:rsidR="00B8735B" w:rsidRDefault="00B8735B" w:rsidP="00B8735B">
      <w:pPr>
        <w:pStyle w:val="PL"/>
      </w:pPr>
      <w:r>
        <w:t xml:space="preserve">           - MS1P25</w:t>
      </w:r>
    </w:p>
    <w:p w14:paraId="79774EA3" w14:textId="77777777" w:rsidR="00B8735B" w:rsidRDefault="00B8735B" w:rsidP="00B8735B">
      <w:pPr>
        <w:pStyle w:val="PL"/>
      </w:pPr>
      <w:r>
        <w:t xml:space="preserve">           - MS2</w:t>
      </w:r>
    </w:p>
    <w:p w14:paraId="7110B3C1" w14:textId="77777777" w:rsidR="00B8735B" w:rsidRDefault="00B8735B" w:rsidP="00B8735B">
      <w:pPr>
        <w:pStyle w:val="PL"/>
      </w:pPr>
      <w:r>
        <w:t xml:space="preserve">           - MS2P5</w:t>
      </w:r>
    </w:p>
    <w:p w14:paraId="28CCECB9" w14:textId="77777777" w:rsidR="00B8735B" w:rsidRDefault="00B8735B" w:rsidP="00B8735B">
      <w:pPr>
        <w:pStyle w:val="PL"/>
      </w:pPr>
      <w:r>
        <w:t xml:space="preserve">           - MS3</w:t>
      </w:r>
    </w:p>
    <w:p w14:paraId="58A2478D" w14:textId="77777777" w:rsidR="00B8735B" w:rsidRDefault="00B8735B" w:rsidP="00B8735B">
      <w:pPr>
        <w:pStyle w:val="PL"/>
      </w:pPr>
      <w:r>
        <w:t xml:space="preserve">           - MS4</w:t>
      </w:r>
    </w:p>
    <w:p w14:paraId="649FDDF6" w14:textId="77777777" w:rsidR="00B8735B" w:rsidRDefault="00B8735B" w:rsidP="00B8735B">
      <w:pPr>
        <w:pStyle w:val="PL"/>
      </w:pPr>
      <w:r>
        <w:t xml:space="preserve">           - MS5</w:t>
      </w:r>
    </w:p>
    <w:p w14:paraId="64131C3A" w14:textId="77777777" w:rsidR="00B8735B" w:rsidRDefault="00B8735B" w:rsidP="00B8735B">
      <w:pPr>
        <w:pStyle w:val="PL"/>
      </w:pPr>
      <w:r>
        <w:t xml:space="preserve">           - MS10</w:t>
      </w:r>
    </w:p>
    <w:p w14:paraId="4C2ED28F" w14:textId="77777777" w:rsidR="00B8735B" w:rsidRDefault="00B8735B" w:rsidP="00B8735B">
      <w:pPr>
        <w:pStyle w:val="PL"/>
      </w:pPr>
      <w:r>
        <w:t xml:space="preserve">           - MS20</w:t>
      </w:r>
    </w:p>
    <w:p w14:paraId="3B508A99" w14:textId="77777777" w:rsidR="00B8735B" w:rsidRDefault="00B8735B" w:rsidP="00B8735B">
      <w:pPr>
        <w:pStyle w:val="PL"/>
      </w:pPr>
      <w:r>
        <w:t xml:space="preserve">        symbolOffsetOfReferencePoint2:</w:t>
      </w:r>
    </w:p>
    <w:p w14:paraId="1BE1D079" w14:textId="77777777" w:rsidR="00B8735B" w:rsidRDefault="00B8735B" w:rsidP="00B8735B">
      <w:pPr>
        <w:pStyle w:val="PL"/>
      </w:pPr>
      <w:r>
        <w:t xml:space="preserve">          type: integer</w:t>
      </w:r>
    </w:p>
    <w:p w14:paraId="410770F9" w14:textId="77777777" w:rsidR="00B8735B" w:rsidRDefault="00B8735B" w:rsidP="00B8735B">
      <w:pPr>
        <w:pStyle w:val="PL"/>
      </w:pPr>
      <w:r>
        <w:t xml:space="preserve">        totalnrofSetIdofRS1:</w:t>
      </w:r>
    </w:p>
    <w:p w14:paraId="5585D114" w14:textId="77777777" w:rsidR="00B8735B" w:rsidRDefault="00B8735B" w:rsidP="00B8735B">
      <w:pPr>
        <w:pStyle w:val="PL"/>
      </w:pPr>
      <w:r>
        <w:t xml:space="preserve">          type: integer</w:t>
      </w:r>
    </w:p>
    <w:p w14:paraId="09B2D731" w14:textId="77777777" w:rsidR="00B8735B" w:rsidRDefault="00B8735B" w:rsidP="00B8735B">
      <w:pPr>
        <w:pStyle w:val="PL"/>
      </w:pPr>
      <w:r>
        <w:t xml:space="preserve">        totalnrofSetIdofRS2:</w:t>
      </w:r>
    </w:p>
    <w:p w14:paraId="2CF62DFF" w14:textId="77777777" w:rsidR="00B8735B" w:rsidRDefault="00B8735B" w:rsidP="00B8735B">
      <w:pPr>
        <w:pStyle w:val="PL"/>
      </w:pPr>
      <w:r>
        <w:t xml:space="preserve">          type: integer</w:t>
      </w:r>
    </w:p>
    <w:p w14:paraId="7B4F5624" w14:textId="77777777" w:rsidR="00B8735B" w:rsidRDefault="00B8735B" w:rsidP="00B8735B">
      <w:pPr>
        <w:pStyle w:val="PL"/>
      </w:pPr>
      <w:r>
        <w:t xml:space="preserve">        nrofConsecutiveRIMRS1:</w:t>
      </w:r>
    </w:p>
    <w:p w14:paraId="2DA8A05C" w14:textId="77777777" w:rsidR="00B8735B" w:rsidRDefault="00B8735B" w:rsidP="00B8735B">
      <w:pPr>
        <w:pStyle w:val="PL"/>
      </w:pPr>
      <w:r>
        <w:t xml:space="preserve">          type: integer</w:t>
      </w:r>
    </w:p>
    <w:p w14:paraId="391CB7DF" w14:textId="77777777" w:rsidR="00B8735B" w:rsidRDefault="00B8735B" w:rsidP="00B8735B">
      <w:pPr>
        <w:pStyle w:val="PL"/>
      </w:pPr>
      <w:r>
        <w:t xml:space="preserve">        nrofConsecutiveRIMRS2:</w:t>
      </w:r>
    </w:p>
    <w:p w14:paraId="1DC6C6AC" w14:textId="77777777" w:rsidR="00B8735B" w:rsidRDefault="00B8735B" w:rsidP="00B8735B">
      <w:pPr>
        <w:pStyle w:val="PL"/>
      </w:pPr>
      <w:r>
        <w:t xml:space="preserve">          type: integer</w:t>
      </w:r>
    </w:p>
    <w:p w14:paraId="6DC07419" w14:textId="77777777" w:rsidR="00B8735B" w:rsidRDefault="00B8735B" w:rsidP="00B8735B">
      <w:pPr>
        <w:pStyle w:val="PL"/>
      </w:pPr>
      <w:r>
        <w:t xml:space="preserve">        consecutiveRIMRS1List:</w:t>
      </w:r>
    </w:p>
    <w:p w14:paraId="0B32C517" w14:textId="77777777" w:rsidR="00B8735B" w:rsidRDefault="00B8735B" w:rsidP="00B8735B">
      <w:pPr>
        <w:pStyle w:val="PL"/>
      </w:pPr>
      <w:r>
        <w:t xml:space="preserve">          type: array</w:t>
      </w:r>
    </w:p>
    <w:p w14:paraId="35BFCD50" w14:textId="77777777" w:rsidR="00B8735B" w:rsidRDefault="00B8735B" w:rsidP="00B8735B">
      <w:pPr>
        <w:pStyle w:val="PL"/>
      </w:pPr>
      <w:r>
        <w:t xml:space="preserve">          items:</w:t>
      </w:r>
    </w:p>
    <w:p w14:paraId="1A343441" w14:textId="77777777" w:rsidR="00B8735B" w:rsidRDefault="00B8735B" w:rsidP="00B8735B">
      <w:pPr>
        <w:pStyle w:val="PL"/>
      </w:pPr>
      <w:r>
        <w:t xml:space="preserve">            type: integer</w:t>
      </w:r>
    </w:p>
    <w:p w14:paraId="5FC5724F" w14:textId="77777777" w:rsidR="00B8735B" w:rsidRDefault="00B8735B" w:rsidP="00B8735B">
      <w:pPr>
        <w:pStyle w:val="PL"/>
      </w:pPr>
      <w:r>
        <w:t xml:space="preserve">        consecutiveRIMRS2List:</w:t>
      </w:r>
    </w:p>
    <w:p w14:paraId="34BF3297" w14:textId="77777777" w:rsidR="00B8735B" w:rsidRDefault="00B8735B" w:rsidP="00B8735B">
      <w:pPr>
        <w:pStyle w:val="PL"/>
      </w:pPr>
      <w:r>
        <w:t xml:space="preserve">          type: array</w:t>
      </w:r>
    </w:p>
    <w:p w14:paraId="2604A84B" w14:textId="77777777" w:rsidR="00B8735B" w:rsidRDefault="00B8735B" w:rsidP="00B8735B">
      <w:pPr>
        <w:pStyle w:val="PL"/>
      </w:pPr>
      <w:r>
        <w:t xml:space="preserve">          items:</w:t>
      </w:r>
    </w:p>
    <w:p w14:paraId="1BB90C21" w14:textId="77777777" w:rsidR="00B8735B" w:rsidRDefault="00B8735B" w:rsidP="00B8735B">
      <w:pPr>
        <w:pStyle w:val="PL"/>
      </w:pPr>
      <w:r>
        <w:t xml:space="preserve">            type: integer</w:t>
      </w:r>
    </w:p>
    <w:p w14:paraId="25132163" w14:textId="77777777" w:rsidR="00B8735B" w:rsidRDefault="00B8735B" w:rsidP="00B8735B">
      <w:pPr>
        <w:pStyle w:val="PL"/>
      </w:pPr>
      <w:r>
        <w:t xml:space="preserve">        enablenearfarIndicationRS1:</w:t>
      </w:r>
    </w:p>
    <w:p w14:paraId="69F48CCF" w14:textId="77777777" w:rsidR="00B8735B" w:rsidRDefault="00B8735B" w:rsidP="00B8735B">
      <w:pPr>
        <w:pStyle w:val="PL"/>
      </w:pPr>
      <w:r>
        <w:t xml:space="preserve">          type: string</w:t>
      </w:r>
    </w:p>
    <w:p w14:paraId="65CAC3BA" w14:textId="77777777" w:rsidR="00B8735B" w:rsidRDefault="00B8735B" w:rsidP="00B8735B">
      <w:pPr>
        <w:pStyle w:val="PL"/>
      </w:pPr>
      <w:r>
        <w:t xml:space="preserve">          enum:</w:t>
      </w:r>
    </w:p>
    <w:p w14:paraId="2EC3B14E" w14:textId="77777777" w:rsidR="00B8735B" w:rsidRDefault="00B8735B" w:rsidP="00B8735B">
      <w:pPr>
        <w:pStyle w:val="PL"/>
      </w:pPr>
      <w:r>
        <w:t xml:space="preserve">            - ENABLE</w:t>
      </w:r>
    </w:p>
    <w:p w14:paraId="2475C50B" w14:textId="77777777" w:rsidR="00B8735B" w:rsidRDefault="00B8735B" w:rsidP="00B8735B">
      <w:pPr>
        <w:pStyle w:val="PL"/>
      </w:pPr>
      <w:r>
        <w:t xml:space="preserve">            - DISABLE          </w:t>
      </w:r>
    </w:p>
    <w:p w14:paraId="55150A51" w14:textId="77777777" w:rsidR="00B8735B" w:rsidRDefault="00B8735B" w:rsidP="00B8735B">
      <w:pPr>
        <w:pStyle w:val="PL"/>
      </w:pPr>
      <w:r>
        <w:t xml:space="preserve">        enablenearfarIndicationRS2:</w:t>
      </w:r>
    </w:p>
    <w:p w14:paraId="23399EAB" w14:textId="77777777" w:rsidR="00B8735B" w:rsidRDefault="00B8735B" w:rsidP="00B8735B">
      <w:pPr>
        <w:pStyle w:val="PL"/>
      </w:pPr>
      <w:r>
        <w:t xml:space="preserve">          type: string</w:t>
      </w:r>
    </w:p>
    <w:p w14:paraId="7488C668" w14:textId="77777777" w:rsidR="00B8735B" w:rsidRDefault="00B8735B" w:rsidP="00B8735B">
      <w:pPr>
        <w:pStyle w:val="PL"/>
      </w:pPr>
      <w:r>
        <w:t xml:space="preserve">          enum:</w:t>
      </w:r>
    </w:p>
    <w:p w14:paraId="3E307E24" w14:textId="77777777" w:rsidR="00B8735B" w:rsidRDefault="00B8735B" w:rsidP="00B8735B">
      <w:pPr>
        <w:pStyle w:val="PL"/>
      </w:pPr>
      <w:r>
        <w:t xml:space="preserve">            - ENABLE</w:t>
      </w:r>
    </w:p>
    <w:p w14:paraId="6563F661" w14:textId="77777777" w:rsidR="00B8735B" w:rsidRDefault="00B8735B" w:rsidP="00B8735B">
      <w:pPr>
        <w:pStyle w:val="PL"/>
      </w:pPr>
      <w:r>
        <w:t xml:space="preserve">            - DISABLE          </w:t>
      </w:r>
    </w:p>
    <w:p w14:paraId="46EFD622" w14:textId="77777777" w:rsidR="00B8735B" w:rsidRDefault="00B8735B" w:rsidP="00B8735B">
      <w:pPr>
        <w:pStyle w:val="PL"/>
      </w:pPr>
    </w:p>
    <w:p w14:paraId="79F6A998" w14:textId="77777777" w:rsidR="00B8735B" w:rsidRDefault="00B8735B" w:rsidP="00B8735B">
      <w:pPr>
        <w:pStyle w:val="PL"/>
      </w:pPr>
      <w:r>
        <w:t xml:space="preserve">    RimRSReportInfo:</w:t>
      </w:r>
    </w:p>
    <w:p w14:paraId="06D524DB" w14:textId="77777777" w:rsidR="00B8735B" w:rsidRDefault="00B8735B" w:rsidP="00B8735B">
      <w:pPr>
        <w:pStyle w:val="PL"/>
      </w:pPr>
      <w:r>
        <w:t xml:space="preserve">      type: object</w:t>
      </w:r>
    </w:p>
    <w:p w14:paraId="39F3AA1E" w14:textId="77777777" w:rsidR="00B8735B" w:rsidRDefault="00B8735B" w:rsidP="00B8735B">
      <w:pPr>
        <w:pStyle w:val="PL"/>
      </w:pPr>
      <w:r>
        <w:t xml:space="preserve">      properties:</w:t>
      </w:r>
    </w:p>
    <w:p w14:paraId="53D22274" w14:textId="77777777" w:rsidR="00B8735B" w:rsidRDefault="00B8735B" w:rsidP="00B8735B">
      <w:pPr>
        <w:pStyle w:val="PL"/>
      </w:pPr>
      <w:r>
        <w:t xml:space="preserve">        detectedSetID:</w:t>
      </w:r>
    </w:p>
    <w:p w14:paraId="3F80A903" w14:textId="77777777" w:rsidR="00B8735B" w:rsidRDefault="00B8735B" w:rsidP="00B8735B">
      <w:pPr>
        <w:pStyle w:val="PL"/>
      </w:pPr>
      <w:r>
        <w:t xml:space="preserve">          type: integer</w:t>
      </w:r>
    </w:p>
    <w:p w14:paraId="45E0AF02" w14:textId="77777777" w:rsidR="00B8735B" w:rsidRDefault="00B8735B" w:rsidP="00B8735B">
      <w:pPr>
        <w:pStyle w:val="PL"/>
      </w:pPr>
      <w:r>
        <w:t xml:space="preserve">        propagationDelay:</w:t>
      </w:r>
    </w:p>
    <w:p w14:paraId="57A6AE2D" w14:textId="77777777" w:rsidR="00B8735B" w:rsidRDefault="00B8735B" w:rsidP="00B8735B">
      <w:pPr>
        <w:pStyle w:val="PL"/>
      </w:pPr>
      <w:r>
        <w:t xml:space="preserve">          type: integer</w:t>
      </w:r>
    </w:p>
    <w:p w14:paraId="3074D502" w14:textId="77777777" w:rsidR="00B8735B" w:rsidRDefault="00B8735B" w:rsidP="00B8735B">
      <w:pPr>
        <w:pStyle w:val="PL"/>
      </w:pPr>
      <w:r>
        <w:t xml:space="preserve">        functionalityOfRIMRS:</w:t>
      </w:r>
    </w:p>
    <w:p w14:paraId="0D1C6D58" w14:textId="77777777" w:rsidR="00B8735B" w:rsidRDefault="00B8735B" w:rsidP="00B8735B">
      <w:pPr>
        <w:pStyle w:val="PL"/>
      </w:pPr>
      <w:r>
        <w:t xml:space="preserve">          type: string</w:t>
      </w:r>
    </w:p>
    <w:p w14:paraId="169B849D" w14:textId="77777777" w:rsidR="00B8735B" w:rsidRDefault="00B8735B" w:rsidP="00B8735B">
      <w:pPr>
        <w:pStyle w:val="PL"/>
      </w:pPr>
      <w:r>
        <w:t xml:space="preserve">          enum:</w:t>
      </w:r>
    </w:p>
    <w:p w14:paraId="673B44FD" w14:textId="77777777" w:rsidR="00B8735B" w:rsidRDefault="00B8735B" w:rsidP="00B8735B">
      <w:pPr>
        <w:pStyle w:val="PL"/>
      </w:pPr>
      <w:r>
        <w:t xml:space="preserve">            - RS1</w:t>
      </w:r>
    </w:p>
    <w:p w14:paraId="67D28276" w14:textId="77777777" w:rsidR="00B8735B" w:rsidRDefault="00B8735B" w:rsidP="00B8735B">
      <w:pPr>
        <w:pStyle w:val="PL"/>
      </w:pPr>
      <w:r>
        <w:t xml:space="preserve">            - RS2</w:t>
      </w:r>
    </w:p>
    <w:p w14:paraId="11E3DFEE" w14:textId="77777777" w:rsidR="00B8735B" w:rsidRDefault="00B8735B" w:rsidP="00B8735B">
      <w:pPr>
        <w:pStyle w:val="PL"/>
      </w:pPr>
      <w:r>
        <w:t xml:space="preserve">            - RS1forEnoughMitigation</w:t>
      </w:r>
    </w:p>
    <w:p w14:paraId="6E1278FC" w14:textId="77777777" w:rsidR="00B8735B" w:rsidRDefault="00B8735B" w:rsidP="00B8735B">
      <w:pPr>
        <w:pStyle w:val="PL"/>
      </w:pPr>
      <w:r>
        <w:t xml:space="preserve">            - RS1forNotEnoughMitigation          </w:t>
      </w:r>
    </w:p>
    <w:p w14:paraId="55B85F58" w14:textId="77777777" w:rsidR="00B8735B" w:rsidRDefault="00B8735B" w:rsidP="00B8735B">
      <w:pPr>
        <w:pStyle w:val="PL"/>
      </w:pPr>
    </w:p>
    <w:p w14:paraId="1D2EA04B" w14:textId="77777777" w:rsidR="00B8735B" w:rsidRDefault="00B8735B" w:rsidP="00B8735B">
      <w:pPr>
        <w:pStyle w:val="PL"/>
      </w:pPr>
      <w:r>
        <w:t xml:space="preserve">    RimRSReportConf:</w:t>
      </w:r>
    </w:p>
    <w:p w14:paraId="20C81140" w14:textId="77777777" w:rsidR="00B8735B" w:rsidRDefault="00B8735B" w:rsidP="00B8735B">
      <w:pPr>
        <w:pStyle w:val="PL"/>
      </w:pPr>
      <w:r>
        <w:t xml:space="preserve">      type: object</w:t>
      </w:r>
    </w:p>
    <w:p w14:paraId="364A79F9" w14:textId="77777777" w:rsidR="00B8735B" w:rsidRDefault="00B8735B" w:rsidP="00B8735B">
      <w:pPr>
        <w:pStyle w:val="PL"/>
      </w:pPr>
      <w:r>
        <w:t xml:space="preserve">      properties:</w:t>
      </w:r>
    </w:p>
    <w:p w14:paraId="6236285C" w14:textId="77777777" w:rsidR="00B8735B" w:rsidRDefault="00B8735B" w:rsidP="00B8735B">
      <w:pPr>
        <w:pStyle w:val="PL"/>
      </w:pPr>
      <w:r>
        <w:t xml:space="preserve">        reportIndicator:</w:t>
      </w:r>
    </w:p>
    <w:p w14:paraId="52B748A2" w14:textId="77777777" w:rsidR="00B8735B" w:rsidRDefault="00B8735B" w:rsidP="00B8735B">
      <w:pPr>
        <w:pStyle w:val="PL"/>
      </w:pPr>
      <w:r>
        <w:t xml:space="preserve">          type: string</w:t>
      </w:r>
    </w:p>
    <w:p w14:paraId="5C6A4851" w14:textId="77777777" w:rsidR="00B8735B" w:rsidRDefault="00B8735B" w:rsidP="00B8735B">
      <w:pPr>
        <w:pStyle w:val="PL"/>
      </w:pPr>
      <w:r>
        <w:t xml:space="preserve">          enum:</w:t>
      </w:r>
    </w:p>
    <w:p w14:paraId="7465209E" w14:textId="77777777" w:rsidR="00B8735B" w:rsidRDefault="00B8735B" w:rsidP="00B8735B">
      <w:pPr>
        <w:pStyle w:val="PL"/>
      </w:pPr>
      <w:r>
        <w:t xml:space="preserve">            - ENABLE</w:t>
      </w:r>
    </w:p>
    <w:p w14:paraId="66A13B64" w14:textId="77777777" w:rsidR="00B8735B" w:rsidRDefault="00B8735B" w:rsidP="00B8735B">
      <w:pPr>
        <w:pStyle w:val="PL"/>
      </w:pPr>
      <w:r>
        <w:t xml:space="preserve">            - DISABLE          </w:t>
      </w:r>
    </w:p>
    <w:p w14:paraId="52705E0B" w14:textId="77777777" w:rsidR="00B8735B" w:rsidRDefault="00B8735B" w:rsidP="00B8735B">
      <w:pPr>
        <w:pStyle w:val="PL"/>
      </w:pPr>
      <w:r>
        <w:t xml:space="preserve">        reportInterval:</w:t>
      </w:r>
    </w:p>
    <w:p w14:paraId="3BD4A95B" w14:textId="77777777" w:rsidR="00B8735B" w:rsidRDefault="00B8735B" w:rsidP="00B8735B">
      <w:pPr>
        <w:pStyle w:val="PL"/>
      </w:pPr>
      <w:r>
        <w:t xml:space="preserve">           type: integer</w:t>
      </w:r>
    </w:p>
    <w:p w14:paraId="6871EE55" w14:textId="77777777" w:rsidR="00B8735B" w:rsidRDefault="00B8735B" w:rsidP="00B8735B">
      <w:pPr>
        <w:pStyle w:val="PL"/>
      </w:pPr>
      <w:r>
        <w:t xml:space="preserve">        nrofRIMRSReportInfo:</w:t>
      </w:r>
    </w:p>
    <w:p w14:paraId="75D130C1" w14:textId="77777777" w:rsidR="00B8735B" w:rsidRDefault="00B8735B" w:rsidP="00B8735B">
      <w:pPr>
        <w:pStyle w:val="PL"/>
      </w:pPr>
      <w:r>
        <w:t xml:space="preserve">          type: integer</w:t>
      </w:r>
    </w:p>
    <w:p w14:paraId="7548624F" w14:textId="77777777" w:rsidR="00B8735B" w:rsidRDefault="00B8735B" w:rsidP="00B8735B">
      <w:pPr>
        <w:pStyle w:val="PL"/>
      </w:pPr>
      <w:r>
        <w:t xml:space="preserve">        maxPropagationDelay:</w:t>
      </w:r>
    </w:p>
    <w:p w14:paraId="74F056D3" w14:textId="77777777" w:rsidR="00B8735B" w:rsidRDefault="00B8735B" w:rsidP="00B8735B">
      <w:pPr>
        <w:pStyle w:val="PL"/>
      </w:pPr>
      <w:r>
        <w:t xml:space="preserve">          type: integer</w:t>
      </w:r>
    </w:p>
    <w:p w14:paraId="433FCCAC" w14:textId="77777777" w:rsidR="00B8735B" w:rsidRDefault="00B8735B" w:rsidP="00B8735B">
      <w:pPr>
        <w:pStyle w:val="PL"/>
      </w:pPr>
      <w:r>
        <w:t xml:space="preserve">        rimRSReportInfoList:</w:t>
      </w:r>
    </w:p>
    <w:p w14:paraId="019BAB3E" w14:textId="77777777" w:rsidR="00B8735B" w:rsidRDefault="00B8735B" w:rsidP="00B8735B">
      <w:pPr>
        <w:pStyle w:val="PL"/>
      </w:pPr>
      <w:r>
        <w:t xml:space="preserve">          type: array</w:t>
      </w:r>
    </w:p>
    <w:p w14:paraId="4C052B4F" w14:textId="77777777" w:rsidR="00B8735B" w:rsidRDefault="00B8735B" w:rsidP="00B8735B">
      <w:pPr>
        <w:pStyle w:val="PL"/>
      </w:pPr>
      <w:r>
        <w:t xml:space="preserve">          items:</w:t>
      </w:r>
    </w:p>
    <w:p w14:paraId="7D5B61F8" w14:textId="77777777" w:rsidR="00B8735B" w:rsidRDefault="00B8735B" w:rsidP="00B8735B">
      <w:pPr>
        <w:pStyle w:val="PL"/>
      </w:pPr>
      <w:r>
        <w:t xml:space="preserve">            $ref: '#/components/schemas/RimRSReportInfo'</w:t>
      </w:r>
    </w:p>
    <w:p w14:paraId="35CA5E75" w14:textId="77777777" w:rsidR="00B8735B" w:rsidRDefault="00B8735B" w:rsidP="00B8735B">
      <w:pPr>
        <w:pStyle w:val="PL"/>
      </w:pPr>
      <w:r>
        <w:t xml:space="preserve">    TceMappingInfo:</w:t>
      </w:r>
    </w:p>
    <w:p w14:paraId="2F966F9E" w14:textId="77777777" w:rsidR="00B8735B" w:rsidRDefault="00B8735B" w:rsidP="00B8735B">
      <w:pPr>
        <w:pStyle w:val="PL"/>
      </w:pPr>
      <w:r>
        <w:t xml:space="preserve">      type: object</w:t>
      </w:r>
    </w:p>
    <w:p w14:paraId="3944D452" w14:textId="77777777" w:rsidR="00B8735B" w:rsidRDefault="00B8735B" w:rsidP="00B8735B">
      <w:pPr>
        <w:pStyle w:val="PL"/>
      </w:pPr>
      <w:r>
        <w:t xml:space="preserve">      properties:</w:t>
      </w:r>
    </w:p>
    <w:p w14:paraId="2092120D" w14:textId="77777777" w:rsidR="00B8735B" w:rsidRDefault="00B8735B" w:rsidP="00B8735B">
      <w:pPr>
        <w:pStyle w:val="PL"/>
      </w:pPr>
      <w:r>
        <w:t xml:space="preserve">        TceIPAddress:</w:t>
      </w:r>
    </w:p>
    <w:p w14:paraId="1ECB4269" w14:textId="77777777" w:rsidR="00B8735B" w:rsidRDefault="00B8735B" w:rsidP="00B8735B">
      <w:pPr>
        <w:pStyle w:val="PL"/>
      </w:pPr>
      <w:r>
        <w:t xml:space="preserve">          oneOf:</w:t>
      </w:r>
    </w:p>
    <w:p w14:paraId="76BF66C5" w14:textId="77777777" w:rsidR="00B8735B" w:rsidRDefault="00B8735B" w:rsidP="00B8735B">
      <w:pPr>
        <w:pStyle w:val="PL"/>
      </w:pPr>
      <w:r>
        <w:t xml:space="preserve">            - $ref: 'TS28623_ComDefs.yaml#/components/schemas/Ipv4Addr'</w:t>
      </w:r>
    </w:p>
    <w:p w14:paraId="27D68F5A" w14:textId="77777777" w:rsidR="00B8735B" w:rsidRDefault="00B8735B" w:rsidP="00B8735B">
      <w:pPr>
        <w:pStyle w:val="PL"/>
      </w:pPr>
      <w:r>
        <w:t xml:space="preserve">            - $ref: 'TS28623_ComDefs.yaml#/components/schemas/Ipv6Addr'</w:t>
      </w:r>
    </w:p>
    <w:p w14:paraId="6D4625DE" w14:textId="77777777" w:rsidR="00B8735B" w:rsidRDefault="00B8735B" w:rsidP="00B8735B">
      <w:pPr>
        <w:pStyle w:val="PL"/>
      </w:pPr>
      <w:r>
        <w:t xml:space="preserve">        TceID:</w:t>
      </w:r>
    </w:p>
    <w:p w14:paraId="37279C00" w14:textId="77777777" w:rsidR="00B8735B" w:rsidRDefault="00B8735B" w:rsidP="00B8735B">
      <w:pPr>
        <w:pStyle w:val="PL"/>
      </w:pPr>
      <w:r>
        <w:t xml:space="preserve">          type: integer</w:t>
      </w:r>
    </w:p>
    <w:p w14:paraId="05988AA3" w14:textId="77777777" w:rsidR="00B8735B" w:rsidRDefault="00B8735B" w:rsidP="00B8735B">
      <w:pPr>
        <w:pStyle w:val="PL"/>
      </w:pPr>
      <w:r>
        <w:t xml:space="preserve">        PlmnTarget:</w:t>
      </w:r>
    </w:p>
    <w:p w14:paraId="480B5280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7568D6AF" w14:textId="77777777" w:rsidR="00B8735B" w:rsidRDefault="00B8735B" w:rsidP="00B8735B">
      <w:pPr>
        <w:pStyle w:val="PL"/>
      </w:pPr>
      <w:r>
        <w:t xml:space="preserve">    TceMappingInfoList:</w:t>
      </w:r>
    </w:p>
    <w:p w14:paraId="5200DDC7" w14:textId="77777777" w:rsidR="00B8735B" w:rsidRDefault="00B8735B" w:rsidP="00B8735B">
      <w:pPr>
        <w:pStyle w:val="PL"/>
      </w:pPr>
      <w:r>
        <w:t xml:space="preserve">      type: array</w:t>
      </w:r>
    </w:p>
    <w:p w14:paraId="0648EBD8" w14:textId="77777777" w:rsidR="00B8735B" w:rsidRDefault="00B8735B" w:rsidP="00B8735B">
      <w:pPr>
        <w:pStyle w:val="PL"/>
      </w:pPr>
      <w:r>
        <w:t xml:space="preserve">      items:</w:t>
      </w:r>
    </w:p>
    <w:p w14:paraId="368C7B10" w14:textId="77777777" w:rsidR="00B8735B" w:rsidRDefault="00B8735B" w:rsidP="00B8735B">
      <w:pPr>
        <w:pStyle w:val="PL"/>
      </w:pPr>
      <w:r>
        <w:t xml:space="preserve">        $ref: '#/components/schemas/TceMappingInfo'</w:t>
      </w:r>
    </w:p>
    <w:p w14:paraId="4659D420" w14:textId="77777777" w:rsidR="00B8735B" w:rsidRDefault="00B8735B" w:rsidP="00B8735B">
      <w:pPr>
        <w:pStyle w:val="PL"/>
      </w:pPr>
    </w:p>
    <w:p w14:paraId="7F2BBC1E" w14:textId="77777777" w:rsidR="00B8735B" w:rsidRDefault="00B8735B" w:rsidP="00B8735B">
      <w:pPr>
        <w:pStyle w:val="PL"/>
      </w:pPr>
    </w:p>
    <w:p w14:paraId="4BDCCBB3" w14:textId="77777777" w:rsidR="00B8735B" w:rsidRDefault="00B8735B" w:rsidP="00B8735B">
      <w:pPr>
        <w:pStyle w:val="PL"/>
      </w:pPr>
      <w:r>
        <w:t>#-------- Definition of abstract IOCs --------------------------------------------</w:t>
      </w:r>
    </w:p>
    <w:p w14:paraId="707F7528" w14:textId="77777777" w:rsidR="00B8735B" w:rsidRDefault="00B8735B" w:rsidP="00B8735B">
      <w:pPr>
        <w:pStyle w:val="PL"/>
      </w:pPr>
    </w:p>
    <w:p w14:paraId="64BE6548" w14:textId="77777777" w:rsidR="00B8735B" w:rsidRDefault="00B8735B" w:rsidP="00B8735B">
      <w:pPr>
        <w:pStyle w:val="PL"/>
      </w:pPr>
      <w:r>
        <w:t xml:space="preserve">    RrmPolicy_-Attr:</w:t>
      </w:r>
    </w:p>
    <w:p w14:paraId="77406EC4" w14:textId="77777777" w:rsidR="00B8735B" w:rsidRDefault="00B8735B" w:rsidP="00B8735B">
      <w:pPr>
        <w:pStyle w:val="PL"/>
      </w:pPr>
      <w:r>
        <w:t xml:space="preserve">      type: object</w:t>
      </w:r>
    </w:p>
    <w:p w14:paraId="7DE65FD1" w14:textId="77777777" w:rsidR="00B8735B" w:rsidRDefault="00B8735B" w:rsidP="00B8735B">
      <w:pPr>
        <w:pStyle w:val="PL"/>
      </w:pPr>
      <w:r>
        <w:t xml:space="preserve">      properties:</w:t>
      </w:r>
    </w:p>
    <w:p w14:paraId="09F6D6A1" w14:textId="77777777" w:rsidR="00B8735B" w:rsidRDefault="00B8735B" w:rsidP="00B8735B">
      <w:pPr>
        <w:pStyle w:val="PL"/>
      </w:pPr>
      <w:r>
        <w:t xml:space="preserve">        resourceType:</w:t>
      </w:r>
    </w:p>
    <w:p w14:paraId="5D94A226" w14:textId="77777777" w:rsidR="00B8735B" w:rsidRDefault="00B8735B" w:rsidP="00B8735B">
      <w:pPr>
        <w:pStyle w:val="PL"/>
      </w:pPr>
      <w:r>
        <w:t xml:space="preserve">          type: string</w:t>
      </w:r>
    </w:p>
    <w:p w14:paraId="2A1D6678" w14:textId="77777777" w:rsidR="00B8735B" w:rsidRDefault="00B8735B" w:rsidP="00B8735B">
      <w:pPr>
        <w:pStyle w:val="PL"/>
      </w:pPr>
      <w:r>
        <w:t xml:space="preserve">        rRMPolicyMemberList:</w:t>
      </w:r>
    </w:p>
    <w:p w14:paraId="44F0DB31" w14:textId="77777777" w:rsidR="00B8735B" w:rsidRDefault="00B8735B" w:rsidP="00B8735B">
      <w:pPr>
        <w:pStyle w:val="PL"/>
      </w:pPr>
      <w:r>
        <w:t xml:space="preserve">          $ref: '#/components/schemas/RrmPolicyMemberList'</w:t>
      </w:r>
    </w:p>
    <w:p w14:paraId="6715B938" w14:textId="77777777" w:rsidR="00B8735B" w:rsidRDefault="00B8735B" w:rsidP="00B8735B">
      <w:pPr>
        <w:pStyle w:val="PL"/>
      </w:pPr>
    </w:p>
    <w:p w14:paraId="476F920E" w14:textId="77777777" w:rsidR="00B8735B" w:rsidRDefault="00B8735B" w:rsidP="00B8735B">
      <w:pPr>
        <w:pStyle w:val="PL"/>
      </w:pPr>
    </w:p>
    <w:p w14:paraId="1E42EE77" w14:textId="77777777" w:rsidR="00B8735B" w:rsidRDefault="00B8735B" w:rsidP="00B8735B">
      <w:pPr>
        <w:pStyle w:val="PL"/>
      </w:pPr>
      <w:r>
        <w:t>#-------- Definition of concrete IOCs --------------------------------------------</w:t>
      </w:r>
    </w:p>
    <w:p w14:paraId="08C31ABC" w14:textId="77777777" w:rsidR="00B8735B" w:rsidRDefault="00B8735B" w:rsidP="00B8735B">
      <w:pPr>
        <w:pStyle w:val="PL"/>
      </w:pPr>
    </w:p>
    <w:p w14:paraId="3FE5470F" w14:textId="77777777" w:rsidR="00B8735B" w:rsidRDefault="00B8735B" w:rsidP="00B8735B">
      <w:pPr>
        <w:pStyle w:val="PL"/>
      </w:pPr>
      <w:r>
        <w:t xml:space="preserve">    MnS:</w:t>
      </w:r>
    </w:p>
    <w:p w14:paraId="59E3DD18" w14:textId="77777777" w:rsidR="00B8735B" w:rsidRDefault="00B8735B" w:rsidP="00B8735B">
      <w:pPr>
        <w:pStyle w:val="PL"/>
      </w:pPr>
      <w:r>
        <w:t xml:space="preserve">      oneOf:</w:t>
      </w:r>
    </w:p>
    <w:p w14:paraId="15A5C8F9" w14:textId="77777777" w:rsidR="00B8735B" w:rsidRDefault="00B8735B" w:rsidP="00B8735B">
      <w:pPr>
        <w:pStyle w:val="PL"/>
      </w:pPr>
      <w:r>
        <w:t xml:space="preserve">        - type: object</w:t>
      </w:r>
    </w:p>
    <w:p w14:paraId="141BB77A" w14:textId="77777777" w:rsidR="00B8735B" w:rsidRDefault="00B8735B" w:rsidP="00B8735B">
      <w:pPr>
        <w:pStyle w:val="PL"/>
      </w:pPr>
      <w:r>
        <w:t xml:space="preserve">          properties:</w:t>
      </w:r>
    </w:p>
    <w:p w14:paraId="065A6D95" w14:textId="77777777" w:rsidR="00B8735B" w:rsidRDefault="00B8735B" w:rsidP="00B8735B">
      <w:pPr>
        <w:pStyle w:val="PL"/>
      </w:pPr>
      <w:r>
        <w:t xml:space="preserve">            SubNetwork:</w:t>
      </w:r>
    </w:p>
    <w:p w14:paraId="562AB1B0" w14:textId="77777777" w:rsidR="00B8735B" w:rsidRDefault="00B8735B" w:rsidP="00B8735B">
      <w:pPr>
        <w:pStyle w:val="PL"/>
      </w:pPr>
      <w:r>
        <w:t xml:space="preserve">              $ref: '#/components/schemas/SubNetwork-Multiple'</w:t>
      </w:r>
    </w:p>
    <w:p w14:paraId="3EEF8E7F" w14:textId="77777777" w:rsidR="00B8735B" w:rsidRDefault="00B8735B" w:rsidP="00B8735B">
      <w:pPr>
        <w:pStyle w:val="PL"/>
      </w:pPr>
      <w:r>
        <w:t xml:space="preserve">        - type: object</w:t>
      </w:r>
    </w:p>
    <w:p w14:paraId="073A64A6" w14:textId="77777777" w:rsidR="00B8735B" w:rsidRDefault="00B8735B" w:rsidP="00B8735B">
      <w:pPr>
        <w:pStyle w:val="PL"/>
      </w:pPr>
      <w:r>
        <w:t xml:space="preserve">          properties:</w:t>
      </w:r>
    </w:p>
    <w:p w14:paraId="6633E4DB" w14:textId="77777777" w:rsidR="00B8735B" w:rsidRDefault="00B8735B" w:rsidP="00B8735B">
      <w:pPr>
        <w:pStyle w:val="PL"/>
      </w:pPr>
      <w:r>
        <w:t xml:space="preserve">            ManagedElement:</w:t>
      </w:r>
    </w:p>
    <w:p w14:paraId="6FDF9A5F" w14:textId="77777777" w:rsidR="00B8735B" w:rsidRDefault="00B8735B" w:rsidP="00B8735B">
      <w:pPr>
        <w:pStyle w:val="PL"/>
      </w:pPr>
      <w:r>
        <w:t xml:space="preserve">              $ref: '#/components/schemas/ManagedElement-Multiple'</w:t>
      </w:r>
    </w:p>
    <w:p w14:paraId="70320F2B" w14:textId="77777777" w:rsidR="00B8735B" w:rsidRDefault="00B8735B" w:rsidP="00B8735B">
      <w:pPr>
        <w:pStyle w:val="PL"/>
      </w:pPr>
    </w:p>
    <w:p w14:paraId="4B7CCABF" w14:textId="77777777" w:rsidR="00B8735B" w:rsidRDefault="00B8735B" w:rsidP="00B8735B">
      <w:pPr>
        <w:pStyle w:val="PL"/>
      </w:pPr>
      <w:r>
        <w:t xml:space="preserve">    SubNetwork-Single:</w:t>
      </w:r>
    </w:p>
    <w:p w14:paraId="0D7AF168" w14:textId="77777777" w:rsidR="00B8735B" w:rsidRDefault="00B8735B" w:rsidP="00B8735B">
      <w:pPr>
        <w:pStyle w:val="PL"/>
      </w:pPr>
      <w:r>
        <w:t xml:space="preserve">      allOf:</w:t>
      </w:r>
    </w:p>
    <w:p w14:paraId="408BEB76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2D4EF0C" w14:textId="77777777" w:rsidR="00B8735B" w:rsidRDefault="00B8735B" w:rsidP="00B8735B">
      <w:pPr>
        <w:pStyle w:val="PL"/>
      </w:pPr>
      <w:r>
        <w:t xml:space="preserve">        - type: object</w:t>
      </w:r>
    </w:p>
    <w:p w14:paraId="4DE38FC0" w14:textId="77777777" w:rsidR="00B8735B" w:rsidRDefault="00B8735B" w:rsidP="00B8735B">
      <w:pPr>
        <w:pStyle w:val="PL"/>
      </w:pPr>
      <w:r>
        <w:t xml:space="preserve">          properties:</w:t>
      </w:r>
    </w:p>
    <w:p w14:paraId="2E0EA446" w14:textId="77777777" w:rsidR="00B8735B" w:rsidRDefault="00B8735B" w:rsidP="00B8735B">
      <w:pPr>
        <w:pStyle w:val="PL"/>
      </w:pPr>
      <w:r>
        <w:t xml:space="preserve">            attributes:</w:t>
      </w:r>
    </w:p>
    <w:p w14:paraId="02C0DE03" w14:textId="77777777" w:rsidR="00B8735B" w:rsidRDefault="00B8735B" w:rsidP="00B8735B">
      <w:pPr>
        <w:pStyle w:val="PL"/>
      </w:pPr>
      <w:r>
        <w:t xml:space="preserve">              $ref: 'TS28623_GenericNrm.yaml#/components/schemas/SubNetwork-Attr'</w:t>
      </w:r>
    </w:p>
    <w:p w14:paraId="3C11BEA1" w14:textId="77777777" w:rsidR="00B8735B" w:rsidRDefault="00B8735B" w:rsidP="00B8735B">
      <w:pPr>
        <w:pStyle w:val="PL"/>
      </w:pPr>
      <w:r>
        <w:t xml:space="preserve">        - $ref: 'TS28623_GenericNrm.yaml#/components/schemas/SubNetwork-ncO'</w:t>
      </w:r>
    </w:p>
    <w:p w14:paraId="0FCB0068" w14:textId="77777777" w:rsidR="00B8735B" w:rsidRDefault="00B8735B" w:rsidP="00B8735B">
      <w:pPr>
        <w:pStyle w:val="PL"/>
      </w:pPr>
      <w:r>
        <w:t xml:space="preserve">        - type: object</w:t>
      </w:r>
    </w:p>
    <w:p w14:paraId="79DB5F0F" w14:textId="77777777" w:rsidR="00B8735B" w:rsidRDefault="00B8735B" w:rsidP="00B8735B">
      <w:pPr>
        <w:pStyle w:val="PL"/>
      </w:pPr>
      <w:r>
        <w:t xml:space="preserve">          properties:</w:t>
      </w:r>
    </w:p>
    <w:p w14:paraId="6FDAB503" w14:textId="77777777" w:rsidR="00B8735B" w:rsidRDefault="00B8735B" w:rsidP="00B8735B">
      <w:pPr>
        <w:pStyle w:val="PL"/>
      </w:pPr>
      <w:r>
        <w:t xml:space="preserve">            SubNetwork:</w:t>
      </w:r>
    </w:p>
    <w:p w14:paraId="345F29F4" w14:textId="77777777" w:rsidR="00B8735B" w:rsidRDefault="00B8735B" w:rsidP="00B8735B">
      <w:pPr>
        <w:pStyle w:val="PL"/>
      </w:pPr>
      <w:r>
        <w:t xml:space="preserve">              $ref: '#/components/schemas/SubNetwork-Multiple'</w:t>
      </w:r>
    </w:p>
    <w:p w14:paraId="41D944D7" w14:textId="77777777" w:rsidR="00B8735B" w:rsidRDefault="00B8735B" w:rsidP="00B8735B">
      <w:pPr>
        <w:pStyle w:val="PL"/>
      </w:pPr>
      <w:r>
        <w:t xml:space="preserve">            ManagedElement:</w:t>
      </w:r>
    </w:p>
    <w:p w14:paraId="4732C5B8" w14:textId="77777777" w:rsidR="00B8735B" w:rsidRDefault="00B8735B" w:rsidP="00B8735B">
      <w:pPr>
        <w:pStyle w:val="PL"/>
      </w:pPr>
      <w:r>
        <w:t xml:space="preserve">              $ref: '#/components/schemas/ManagedElement-Multiple'</w:t>
      </w:r>
    </w:p>
    <w:p w14:paraId="01D806FA" w14:textId="77777777" w:rsidR="00B8735B" w:rsidRDefault="00B8735B" w:rsidP="00B8735B">
      <w:pPr>
        <w:pStyle w:val="PL"/>
      </w:pPr>
      <w:r>
        <w:t xml:space="preserve">            NRFrequency:</w:t>
      </w:r>
    </w:p>
    <w:p w14:paraId="57906435" w14:textId="77777777" w:rsidR="00B8735B" w:rsidRDefault="00B8735B" w:rsidP="00B8735B">
      <w:pPr>
        <w:pStyle w:val="PL"/>
      </w:pPr>
      <w:r>
        <w:t xml:space="preserve">              $ref: '#/components/schemas/NRFrequency-Multiple'</w:t>
      </w:r>
    </w:p>
    <w:p w14:paraId="596138B8" w14:textId="77777777" w:rsidR="00B8735B" w:rsidRDefault="00B8735B" w:rsidP="00B8735B">
      <w:pPr>
        <w:pStyle w:val="PL"/>
      </w:pPr>
      <w:r>
        <w:t xml:space="preserve">            ExternalGnbCuCpFunction:</w:t>
      </w:r>
    </w:p>
    <w:p w14:paraId="01C9D82B" w14:textId="77777777" w:rsidR="00B8735B" w:rsidRDefault="00B8735B" w:rsidP="00B8735B">
      <w:pPr>
        <w:pStyle w:val="PL"/>
      </w:pPr>
      <w:r>
        <w:t xml:space="preserve">              $ref: '#/components/schemas/ExternalGnbCuCpFunction-Multiple'</w:t>
      </w:r>
    </w:p>
    <w:p w14:paraId="37769D9F" w14:textId="77777777" w:rsidR="00B8735B" w:rsidRDefault="00B8735B" w:rsidP="00B8735B">
      <w:pPr>
        <w:pStyle w:val="PL"/>
      </w:pPr>
      <w:r>
        <w:t xml:space="preserve">            ExternalENBFunction:</w:t>
      </w:r>
    </w:p>
    <w:p w14:paraId="5C89B8D9" w14:textId="77777777" w:rsidR="00B8735B" w:rsidRDefault="00B8735B" w:rsidP="00B8735B">
      <w:pPr>
        <w:pStyle w:val="PL"/>
      </w:pPr>
      <w:r>
        <w:t xml:space="preserve">              $ref: '#/components/schemas/ExternalENBFunction-Multiple'</w:t>
      </w:r>
    </w:p>
    <w:p w14:paraId="2A8556BE" w14:textId="77777777" w:rsidR="00B8735B" w:rsidRDefault="00B8735B" w:rsidP="00B8735B">
      <w:pPr>
        <w:pStyle w:val="PL"/>
      </w:pPr>
      <w:r>
        <w:t xml:space="preserve">            EUtranFrequency:</w:t>
      </w:r>
    </w:p>
    <w:p w14:paraId="585D7ECE" w14:textId="77777777" w:rsidR="00B8735B" w:rsidRDefault="00B8735B" w:rsidP="00B8735B">
      <w:pPr>
        <w:pStyle w:val="PL"/>
      </w:pPr>
      <w:r>
        <w:t xml:space="preserve">              $ref: '#/components/schemas/EUtranFrequency-Multiple'</w:t>
      </w:r>
    </w:p>
    <w:p w14:paraId="15D67F21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60D7C3BE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507D370D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6EB5BE31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4D4E6126" w14:textId="77777777" w:rsidR="00B8735B" w:rsidRDefault="00B8735B" w:rsidP="00B8735B">
      <w:pPr>
        <w:pStyle w:val="PL"/>
      </w:pPr>
      <w:r>
        <w:t xml:space="preserve">            DMROFunction:</w:t>
      </w:r>
    </w:p>
    <w:p w14:paraId="52F1D8AD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231257F1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11C46C08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37711A37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09078960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012DCFBE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55875169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434B1B7D" w14:textId="77777777" w:rsidR="00B8735B" w:rsidRDefault="00B8735B" w:rsidP="00B8735B">
      <w:pPr>
        <w:pStyle w:val="PL"/>
      </w:pPr>
      <w:r>
        <w:t xml:space="preserve">            Configurable5QISet:</w:t>
      </w:r>
    </w:p>
    <w:p w14:paraId="336A5065" w14:textId="77777777" w:rsidR="00B8735B" w:rsidRDefault="00B8735B" w:rsidP="00B8735B">
      <w:pPr>
        <w:pStyle w:val="PL"/>
      </w:pPr>
      <w:r>
        <w:t xml:space="preserve">              $ref: 'TS28541_5GcNrm.yaml#/components/schemas/Configurable5QISet-Multiple'</w:t>
      </w:r>
    </w:p>
    <w:p w14:paraId="109AFF32" w14:textId="77777777" w:rsidR="00B8735B" w:rsidRDefault="00B8735B" w:rsidP="00B8735B">
      <w:pPr>
        <w:pStyle w:val="PL"/>
      </w:pPr>
      <w:r>
        <w:t xml:space="preserve">            RimRSGlobal:</w:t>
      </w:r>
    </w:p>
    <w:p w14:paraId="253CE61A" w14:textId="77777777" w:rsidR="00B8735B" w:rsidRDefault="00B8735B" w:rsidP="00B8735B">
      <w:pPr>
        <w:pStyle w:val="PL"/>
      </w:pPr>
      <w:r>
        <w:t xml:space="preserve">              $ref: '#/components/schemas/RimRSGlobal-Single'</w:t>
      </w:r>
    </w:p>
    <w:p w14:paraId="2C542B1E" w14:textId="77777777" w:rsidR="00B8735B" w:rsidRDefault="00B8735B" w:rsidP="00B8735B">
      <w:pPr>
        <w:pStyle w:val="PL"/>
      </w:pPr>
      <w:r>
        <w:t xml:space="preserve">            Dynamic5QISet:</w:t>
      </w:r>
    </w:p>
    <w:p w14:paraId="3406F62A" w14:textId="77777777" w:rsidR="00B8735B" w:rsidRDefault="00B8735B" w:rsidP="00B8735B">
      <w:pPr>
        <w:pStyle w:val="PL"/>
      </w:pPr>
      <w:r>
        <w:t xml:space="preserve">              $ref: 'TS28541_5GcNrm.yaml#/components/schemas/Dynamic5QISet-Multiple'</w:t>
      </w:r>
    </w:p>
    <w:p w14:paraId="0A1E820D" w14:textId="77777777" w:rsidR="00B8735B" w:rsidRDefault="00B8735B" w:rsidP="00B8735B">
      <w:pPr>
        <w:pStyle w:val="PL"/>
      </w:pPr>
    </w:p>
    <w:p w14:paraId="4F6FE990" w14:textId="77777777" w:rsidR="00B8735B" w:rsidRDefault="00B8735B" w:rsidP="00B8735B">
      <w:pPr>
        <w:pStyle w:val="PL"/>
      </w:pPr>
      <w:r>
        <w:t xml:space="preserve">    ManagedElement-Single:</w:t>
      </w:r>
    </w:p>
    <w:p w14:paraId="13602609" w14:textId="77777777" w:rsidR="00B8735B" w:rsidRDefault="00B8735B" w:rsidP="00B8735B">
      <w:pPr>
        <w:pStyle w:val="PL"/>
      </w:pPr>
      <w:r>
        <w:t xml:space="preserve">      allOf:</w:t>
      </w:r>
    </w:p>
    <w:p w14:paraId="6A9FF03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4D09DF2" w14:textId="77777777" w:rsidR="00B8735B" w:rsidRDefault="00B8735B" w:rsidP="00B8735B">
      <w:pPr>
        <w:pStyle w:val="PL"/>
      </w:pPr>
      <w:r>
        <w:t xml:space="preserve">        - type: object</w:t>
      </w:r>
    </w:p>
    <w:p w14:paraId="22480676" w14:textId="77777777" w:rsidR="00B8735B" w:rsidRDefault="00B8735B" w:rsidP="00B8735B">
      <w:pPr>
        <w:pStyle w:val="PL"/>
      </w:pPr>
      <w:r>
        <w:t xml:space="preserve">          properties:</w:t>
      </w:r>
    </w:p>
    <w:p w14:paraId="402CA386" w14:textId="77777777" w:rsidR="00B8735B" w:rsidRDefault="00B8735B" w:rsidP="00B8735B">
      <w:pPr>
        <w:pStyle w:val="PL"/>
      </w:pPr>
      <w:r>
        <w:t xml:space="preserve">            attributes:</w:t>
      </w:r>
    </w:p>
    <w:p w14:paraId="0B8A3089" w14:textId="77777777" w:rsidR="00B8735B" w:rsidRDefault="00B8735B" w:rsidP="00B8735B">
      <w:pPr>
        <w:pStyle w:val="PL"/>
      </w:pPr>
      <w:r>
        <w:t xml:space="preserve">              $ref: 'TS28623_GenericNrm.yaml#/components/schemas/ManagedElement-Attr'</w:t>
      </w:r>
    </w:p>
    <w:p w14:paraId="4F74BDFA" w14:textId="77777777" w:rsidR="00B8735B" w:rsidRDefault="00B8735B" w:rsidP="00B8735B">
      <w:pPr>
        <w:pStyle w:val="PL"/>
      </w:pPr>
      <w:r>
        <w:t xml:space="preserve">        - $ref: 'TS28623_GenericNrm.yaml#/components/schemas/ManagedElement-ncO'</w:t>
      </w:r>
    </w:p>
    <w:p w14:paraId="4CA9013A" w14:textId="77777777" w:rsidR="00B8735B" w:rsidRDefault="00B8735B" w:rsidP="00B8735B">
      <w:pPr>
        <w:pStyle w:val="PL"/>
      </w:pPr>
      <w:r>
        <w:t xml:space="preserve">        - type: object</w:t>
      </w:r>
    </w:p>
    <w:p w14:paraId="0AA0ED02" w14:textId="77777777" w:rsidR="00B8735B" w:rsidRDefault="00B8735B" w:rsidP="00B8735B">
      <w:pPr>
        <w:pStyle w:val="PL"/>
      </w:pPr>
      <w:r>
        <w:t xml:space="preserve">          properties:</w:t>
      </w:r>
    </w:p>
    <w:p w14:paraId="5AB11E85" w14:textId="77777777" w:rsidR="00B8735B" w:rsidRDefault="00B8735B" w:rsidP="00B8735B">
      <w:pPr>
        <w:pStyle w:val="PL"/>
      </w:pPr>
      <w:r>
        <w:t xml:space="preserve">            GnbDuFunction:</w:t>
      </w:r>
    </w:p>
    <w:p w14:paraId="57ECC861" w14:textId="77777777" w:rsidR="00B8735B" w:rsidRDefault="00B8735B" w:rsidP="00B8735B">
      <w:pPr>
        <w:pStyle w:val="PL"/>
      </w:pPr>
      <w:r>
        <w:t xml:space="preserve">              $ref: '#/components/schemas/GnbDuFunction-Multiple'</w:t>
      </w:r>
    </w:p>
    <w:p w14:paraId="31D018F1" w14:textId="77777777" w:rsidR="00B8735B" w:rsidRDefault="00B8735B" w:rsidP="00B8735B">
      <w:pPr>
        <w:pStyle w:val="PL"/>
      </w:pPr>
      <w:r>
        <w:t xml:space="preserve">            GnbCuUpFunction:</w:t>
      </w:r>
    </w:p>
    <w:p w14:paraId="17599804" w14:textId="77777777" w:rsidR="00B8735B" w:rsidRDefault="00B8735B" w:rsidP="00B8735B">
      <w:pPr>
        <w:pStyle w:val="PL"/>
      </w:pPr>
      <w:r>
        <w:t xml:space="preserve">              $ref: '#/components/schemas/GnbCuUpFunction-Multiple'</w:t>
      </w:r>
    </w:p>
    <w:p w14:paraId="63298959" w14:textId="77777777" w:rsidR="00B8735B" w:rsidRDefault="00B8735B" w:rsidP="00B8735B">
      <w:pPr>
        <w:pStyle w:val="PL"/>
      </w:pPr>
      <w:r>
        <w:t xml:space="preserve">            GnbCuCpFunction:</w:t>
      </w:r>
    </w:p>
    <w:p w14:paraId="4B870881" w14:textId="77777777" w:rsidR="00B8735B" w:rsidRDefault="00B8735B" w:rsidP="00B8735B">
      <w:pPr>
        <w:pStyle w:val="PL"/>
      </w:pPr>
      <w:r>
        <w:t xml:space="preserve">              $ref: '#/components/schemas/GnbCuCpFunction-Multiple'</w:t>
      </w:r>
    </w:p>
    <w:p w14:paraId="165E094B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30974037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358739C6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1FC038D3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2C50AC9A" w14:textId="77777777" w:rsidR="00B8735B" w:rsidRDefault="00B8735B" w:rsidP="00B8735B">
      <w:pPr>
        <w:pStyle w:val="PL"/>
      </w:pPr>
      <w:r>
        <w:t xml:space="preserve">            DMROFunction:</w:t>
      </w:r>
    </w:p>
    <w:p w14:paraId="2DFA6165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7977242C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6AB3ACEF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09FE3DE5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79993156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0506A476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6ADFEBDA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2B67F1BF" w14:textId="77777777" w:rsidR="00B8735B" w:rsidRDefault="00B8735B" w:rsidP="00B8735B">
      <w:pPr>
        <w:pStyle w:val="PL"/>
      </w:pPr>
      <w:r>
        <w:t xml:space="preserve">            Configurable5QISet:</w:t>
      </w:r>
    </w:p>
    <w:p w14:paraId="4DB2076D" w14:textId="77777777" w:rsidR="00B8735B" w:rsidRDefault="00B8735B" w:rsidP="00B8735B">
      <w:pPr>
        <w:pStyle w:val="PL"/>
      </w:pPr>
      <w:r>
        <w:t xml:space="preserve">              $ref: 'TS28541_5GcNrm.yaml#/components/schemas/Configurable5QISet-Multiple'</w:t>
      </w:r>
    </w:p>
    <w:p w14:paraId="41D3AEAC" w14:textId="77777777" w:rsidR="00B8735B" w:rsidRDefault="00B8735B" w:rsidP="00B8735B">
      <w:pPr>
        <w:pStyle w:val="PL"/>
      </w:pPr>
      <w:r>
        <w:t xml:space="preserve">            Dynamic5QISet:</w:t>
      </w:r>
    </w:p>
    <w:p w14:paraId="70E0E0A9" w14:textId="77777777" w:rsidR="00B8735B" w:rsidRDefault="00B8735B" w:rsidP="00B8735B">
      <w:pPr>
        <w:pStyle w:val="PL"/>
      </w:pPr>
      <w:r>
        <w:t xml:space="preserve">              $ref: 'TS28541_5GcNrm.yaml#/components/schemas/Dynamic5QISet-Multiple'</w:t>
      </w:r>
    </w:p>
    <w:p w14:paraId="7E17ADF9" w14:textId="77777777" w:rsidR="00B8735B" w:rsidRDefault="00B8735B" w:rsidP="00B8735B">
      <w:pPr>
        <w:pStyle w:val="PL"/>
      </w:pPr>
    </w:p>
    <w:p w14:paraId="6D7A2FF3" w14:textId="77777777" w:rsidR="00B8735B" w:rsidRDefault="00B8735B" w:rsidP="00B8735B">
      <w:pPr>
        <w:pStyle w:val="PL"/>
      </w:pPr>
      <w:r>
        <w:t xml:space="preserve">    GnbDuFunction-Single:</w:t>
      </w:r>
    </w:p>
    <w:p w14:paraId="038E7F48" w14:textId="77777777" w:rsidR="00B8735B" w:rsidRDefault="00B8735B" w:rsidP="00B8735B">
      <w:pPr>
        <w:pStyle w:val="PL"/>
      </w:pPr>
      <w:r>
        <w:t xml:space="preserve">      allOf:</w:t>
      </w:r>
    </w:p>
    <w:p w14:paraId="0CB5A65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FBAAEB2" w14:textId="77777777" w:rsidR="00B8735B" w:rsidRDefault="00B8735B" w:rsidP="00B8735B">
      <w:pPr>
        <w:pStyle w:val="PL"/>
      </w:pPr>
      <w:r>
        <w:t xml:space="preserve">        - type: object</w:t>
      </w:r>
    </w:p>
    <w:p w14:paraId="27CCB5C3" w14:textId="77777777" w:rsidR="00B8735B" w:rsidRDefault="00B8735B" w:rsidP="00B8735B">
      <w:pPr>
        <w:pStyle w:val="PL"/>
      </w:pPr>
      <w:r>
        <w:t xml:space="preserve">          properties:</w:t>
      </w:r>
    </w:p>
    <w:p w14:paraId="7365BE2C" w14:textId="77777777" w:rsidR="00B8735B" w:rsidRDefault="00B8735B" w:rsidP="00B8735B">
      <w:pPr>
        <w:pStyle w:val="PL"/>
      </w:pPr>
      <w:r>
        <w:t xml:space="preserve">            attributes:</w:t>
      </w:r>
    </w:p>
    <w:p w14:paraId="213D9100" w14:textId="77777777" w:rsidR="00B8735B" w:rsidRDefault="00B8735B" w:rsidP="00B8735B">
      <w:pPr>
        <w:pStyle w:val="PL"/>
      </w:pPr>
      <w:r>
        <w:t xml:space="preserve">              allOf:</w:t>
      </w:r>
    </w:p>
    <w:p w14:paraId="51F07FF2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126943AE" w14:textId="77777777" w:rsidR="00B8735B" w:rsidRDefault="00B8735B" w:rsidP="00B8735B">
      <w:pPr>
        <w:pStyle w:val="PL"/>
      </w:pPr>
      <w:r>
        <w:t xml:space="preserve">                - type: object</w:t>
      </w:r>
    </w:p>
    <w:p w14:paraId="6B5618BD" w14:textId="77777777" w:rsidR="00B8735B" w:rsidRDefault="00B8735B" w:rsidP="00B8735B">
      <w:pPr>
        <w:pStyle w:val="PL"/>
      </w:pPr>
      <w:r>
        <w:t xml:space="preserve">                  properties:</w:t>
      </w:r>
    </w:p>
    <w:p w14:paraId="61000325" w14:textId="77777777" w:rsidR="00B8735B" w:rsidRDefault="00B8735B" w:rsidP="00B8735B">
      <w:pPr>
        <w:pStyle w:val="PL"/>
      </w:pPr>
      <w:r>
        <w:t xml:space="preserve">                    gnbDuId:</w:t>
      </w:r>
    </w:p>
    <w:p w14:paraId="58857F47" w14:textId="77777777" w:rsidR="00B8735B" w:rsidRDefault="00B8735B" w:rsidP="00B8735B">
      <w:pPr>
        <w:pStyle w:val="PL"/>
      </w:pPr>
      <w:r>
        <w:t xml:space="preserve">                      $ref: '#/components/schemas/GnbDuId'</w:t>
      </w:r>
    </w:p>
    <w:p w14:paraId="1470A2A8" w14:textId="77777777" w:rsidR="00B8735B" w:rsidRDefault="00B8735B" w:rsidP="00B8735B">
      <w:pPr>
        <w:pStyle w:val="PL"/>
      </w:pPr>
      <w:r>
        <w:t xml:space="preserve">                    gnbDuName:</w:t>
      </w:r>
    </w:p>
    <w:p w14:paraId="401CD508" w14:textId="77777777" w:rsidR="00B8735B" w:rsidRDefault="00B8735B" w:rsidP="00B8735B">
      <w:pPr>
        <w:pStyle w:val="PL"/>
      </w:pPr>
      <w:r>
        <w:t xml:space="preserve">                      $ref: '#/components/schemas/GnbName'</w:t>
      </w:r>
    </w:p>
    <w:p w14:paraId="2D25711E" w14:textId="77777777" w:rsidR="00B8735B" w:rsidRDefault="00B8735B" w:rsidP="00B8735B">
      <w:pPr>
        <w:pStyle w:val="PL"/>
      </w:pPr>
      <w:r>
        <w:t xml:space="preserve">                    gnbId:</w:t>
      </w:r>
    </w:p>
    <w:p w14:paraId="1071643E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91F57EB" w14:textId="77777777" w:rsidR="00B8735B" w:rsidRDefault="00B8735B" w:rsidP="00B8735B">
      <w:pPr>
        <w:pStyle w:val="PL"/>
      </w:pPr>
      <w:r>
        <w:t xml:space="preserve">                    gnbIdLength:</w:t>
      </w:r>
    </w:p>
    <w:p w14:paraId="727CB174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34B09C3D" w14:textId="77777777" w:rsidR="00B8735B" w:rsidRDefault="00B8735B" w:rsidP="00B8735B">
      <w:pPr>
        <w:pStyle w:val="PL"/>
      </w:pPr>
      <w:r>
        <w:t xml:space="preserve">                    rimRSReportConf:</w:t>
      </w:r>
    </w:p>
    <w:p w14:paraId="7666959E" w14:textId="77777777" w:rsidR="00B8735B" w:rsidRDefault="00B8735B" w:rsidP="00B8735B">
      <w:pPr>
        <w:pStyle w:val="PL"/>
      </w:pPr>
      <w:r>
        <w:t xml:space="preserve">                      $ref: '#/components/schemas/RimRSReportConf'</w:t>
      </w:r>
    </w:p>
    <w:p w14:paraId="5886B6D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32184C3" w14:textId="77777777" w:rsidR="00B8735B" w:rsidRDefault="00B8735B" w:rsidP="00B8735B">
      <w:pPr>
        <w:pStyle w:val="PL"/>
      </w:pPr>
      <w:r>
        <w:t xml:space="preserve">        - type: object</w:t>
      </w:r>
    </w:p>
    <w:p w14:paraId="77EF1630" w14:textId="77777777" w:rsidR="00B8735B" w:rsidRDefault="00B8735B" w:rsidP="00B8735B">
      <w:pPr>
        <w:pStyle w:val="PL"/>
      </w:pPr>
      <w:r>
        <w:t xml:space="preserve">          properties:</w:t>
      </w:r>
    </w:p>
    <w:p w14:paraId="2A33181D" w14:textId="77777777" w:rsidR="00B8735B" w:rsidRDefault="00B8735B" w:rsidP="00B8735B">
      <w:pPr>
        <w:pStyle w:val="PL"/>
      </w:pPr>
      <w:r>
        <w:t xml:space="preserve">            RRMPolicyRatio:</w:t>
      </w:r>
    </w:p>
    <w:p w14:paraId="0530E0F0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3F3206D8" w14:textId="77777777" w:rsidR="00B8735B" w:rsidRDefault="00B8735B" w:rsidP="00B8735B">
      <w:pPr>
        <w:pStyle w:val="PL"/>
      </w:pPr>
      <w:r>
        <w:t xml:space="preserve">            NrCellDu:</w:t>
      </w:r>
    </w:p>
    <w:p w14:paraId="7D3D5406" w14:textId="77777777" w:rsidR="00B8735B" w:rsidRDefault="00B8735B" w:rsidP="00B8735B">
      <w:pPr>
        <w:pStyle w:val="PL"/>
      </w:pPr>
      <w:r>
        <w:t xml:space="preserve">              $ref: '#/components/schemas/NrCellDu-Multiple'</w:t>
      </w:r>
    </w:p>
    <w:p w14:paraId="34CD55ED" w14:textId="77777777" w:rsidR="00B8735B" w:rsidRDefault="00B8735B" w:rsidP="00B8735B">
      <w:pPr>
        <w:pStyle w:val="PL"/>
      </w:pPr>
      <w:r>
        <w:t xml:space="preserve">            Bwp-Multiple:</w:t>
      </w:r>
    </w:p>
    <w:p w14:paraId="446646BB" w14:textId="77777777" w:rsidR="00B8735B" w:rsidRDefault="00B8735B" w:rsidP="00B8735B">
      <w:pPr>
        <w:pStyle w:val="PL"/>
      </w:pPr>
      <w:r>
        <w:t xml:space="preserve">              $ref: '#/components/schemas/Bwp-Multiple'</w:t>
      </w:r>
    </w:p>
    <w:p w14:paraId="22B44169" w14:textId="77777777" w:rsidR="00B8735B" w:rsidRDefault="00B8735B" w:rsidP="00B8735B">
      <w:pPr>
        <w:pStyle w:val="PL"/>
      </w:pPr>
      <w:r>
        <w:t xml:space="preserve">            NrSectorCarrier-Multiple:</w:t>
      </w:r>
    </w:p>
    <w:p w14:paraId="783E2BF0" w14:textId="77777777" w:rsidR="00B8735B" w:rsidRDefault="00B8735B" w:rsidP="00B8735B">
      <w:pPr>
        <w:pStyle w:val="PL"/>
      </w:pPr>
      <w:r>
        <w:t xml:space="preserve">              $ref: '#/components/schemas/NrSectorCarrier-Multiple'</w:t>
      </w:r>
    </w:p>
    <w:p w14:paraId="04288B61" w14:textId="77777777" w:rsidR="00B8735B" w:rsidRDefault="00B8735B" w:rsidP="00B8735B">
      <w:pPr>
        <w:pStyle w:val="PL"/>
      </w:pPr>
      <w:r>
        <w:t xml:space="preserve">            EP_F1C:</w:t>
      </w:r>
    </w:p>
    <w:p w14:paraId="2277BF03" w14:textId="77777777" w:rsidR="00B8735B" w:rsidRDefault="00B8735B" w:rsidP="00B8735B">
      <w:pPr>
        <w:pStyle w:val="PL"/>
      </w:pPr>
      <w:r>
        <w:t xml:space="preserve">              $ref: '#/components/schemas/EP_F1C-Single'</w:t>
      </w:r>
    </w:p>
    <w:p w14:paraId="66E7A776" w14:textId="77777777" w:rsidR="00B8735B" w:rsidRDefault="00B8735B" w:rsidP="00B8735B">
      <w:pPr>
        <w:pStyle w:val="PL"/>
      </w:pPr>
      <w:r>
        <w:t xml:space="preserve">            EP_F1U:</w:t>
      </w:r>
    </w:p>
    <w:p w14:paraId="60103DBF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6A1DA718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0EA03457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3304A14F" w14:textId="77777777" w:rsidR="00B8735B" w:rsidRDefault="00B8735B" w:rsidP="00B8735B">
      <w:pPr>
        <w:pStyle w:val="PL"/>
      </w:pPr>
      <w:r>
        <w:t xml:space="preserve">    GnbCuUpFunction-Single:</w:t>
      </w:r>
    </w:p>
    <w:p w14:paraId="53AD13E9" w14:textId="77777777" w:rsidR="00B8735B" w:rsidRDefault="00B8735B" w:rsidP="00B8735B">
      <w:pPr>
        <w:pStyle w:val="PL"/>
      </w:pPr>
      <w:r>
        <w:t xml:space="preserve">      allOf:</w:t>
      </w:r>
    </w:p>
    <w:p w14:paraId="31E1C509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D50B99E" w14:textId="77777777" w:rsidR="00B8735B" w:rsidRDefault="00B8735B" w:rsidP="00B8735B">
      <w:pPr>
        <w:pStyle w:val="PL"/>
      </w:pPr>
      <w:r>
        <w:t xml:space="preserve">        - type: object</w:t>
      </w:r>
    </w:p>
    <w:p w14:paraId="5CEDC9F3" w14:textId="77777777" w:rsidR="00B8735B" w:rsidRDefault="00B8735B" w:rsidP="00B8735B">
      <w:pPr>
        <w:pStyle w:val="PL"/>
      </w:pPr>
      <w:r>
        <w:t xml:space="preserve">          properties:</w:t>
      </w:r>
    </w:p>
    <w:p w14:paraId="29694A2B" w14:textId="77777777" w:rsidR="00B8735B" w:rsidRDefault="00B8735B" w:rsidP="00B8735B">
      <w:pPr>
        <w:pStyle w:val="PL"/>
      </w:pPr>
      <w:r>
        <w:t xml:space="preserve">            attributes:</w:t>
      </w:r>
    </w:p>
    <w:p w14:paraId="474F13C2" w14:textId="77777777" w:rsidR="00B8735B" w:rsidRDefault="00B8735B" w:rsidP="00B8735B">
      <w:pPr>
        <w:pStyle w:val="PL"/>
      </w:pPr>
      <w:r>
        <w:t xml:space="preserve">              allOf:</w:t>
      </w:r>
    </w:p>
    <w:p w14:paraId="3FB5E5E6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0417C06" w14:textId="77777777" w:rsidR="00B8735B" w:rsidRDefault="00B8735B" w:rsidP="00B8735B">
      <w:pPr>
        <w:pStyle w:val="PL"/>
      </w:pPr>
      <w:r>
        <w:t xml:space="preserve">                - type: object</w:t>
      </w:r>
    </w:p>
    <w:p w14:paraId="2B3FD95C" w14:textId="77777777" w:rsidR="00B8735B" w:rsidRDefault="00B8735B" w:rsidP="00B8735B">
      <w:pPr>
        <w:pStyle w:val="PL"/>
      </w:pPr>
      <w:r>
        <w:t xml:space="preserve">                  properties:</w:t>
      </w:r>
    </w:p>
    <w:p w14:paraId="4B825678" w14:textId="77777777" w:rsidR="00B8735B" w:rsidRDefault="00B8735B" w:rsidP="00B8735B">
      <w:pPr>
        <w:pStyle w:val="PL"/>
      </w:pPr>
      <w:r>
        <w:t xml:space="preserve">                    gnbId:</w:t>
      </w:r>
    </w:p>
    <w:p w14:paraId="623C0E56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34FEE3CB" w14:textId="77777777" w:rsidR="00B8735B" w:rsidRDefault="00B8735B" w:rsidP="00B8735B">
      <w:pPr>
        <w:pStyle w:val="PL"/>
      </w:pPr>
      <w:r>
        <w:t xml:space="preserve">                    gnbIdLength:</w:t>
      </w:r>
    </w:p>
    <w:p w14:paraId="3175A176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08C006FC" w14:textId="77777777" w:rsidR="00B8735B" w:rsidRDefault="00B8735B" w:rsidP="00B8735B">
      <w:pPr>
        <w:pStyle w:val="PL"/>
      </w:pPr>
      <w:r>
        <w:t xml:space="preserve">                    gnbCuUpId:</w:t>
      </w:r>
    </w:p>
    <w:p w14:paraId="49D8A03A" w14:textId="77777777" w:rsidR="00B8735B" w:rsidRDefault="00B8735B" w:rsidP="00B8735B">
      <w:pPr>
        <w:pStyle w:val="PL"/>
      </w:pPr>
      <w:r>
        <w:t xml:space="preserve">                      $ref: '#/components/schemas/GnbCuUpId'</w:t>
      </w:r>
    </w:p>
    <w:p w14:paraId="1687B122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6EA31394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013317BF" w14:textId="77777777" w:rsidR="00B8735B" w:rsidRDefault="00B8735B" w:rsidP="00B8735B">
      <w:pPr>
        <w:pStyle w:val="PL"/>
      </w:pPr>
      <w:r>
        <w:t xml:space="preserve">                    configurable5QISetRef:</w:t>
      </w:r>
    </w:p>
    <w:p w14:paraId="20229AFC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6AA0698C" w14:textId="77777777" w:rsidR="00B8735B" w:rsidRDefault="00B8735B" w:rsidP="00B8735B">
      <w:pPr>
        <w:pStyle w:val="PL"/>
      </w:pPr>
      <w:r>
        <w:t xml:space="preserve">                    dynamic5QISetRef:</w:t>
      </w:r>
    </w:p>
    <w:p w14:paraId="26FE0773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A709201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B9E184A" w14:textId="77777777" w:rsidR="00B8735B" w:rsidRDefault="00B8735B" w:rsidP="00B8735B">
      <w:pPr>
        <w:pStyle w:val="PL"/>
      </w:pPr>
      <w:r>
        <w:t xml:space="preserve">        - type: object</w:t>
      </w:r>
    </w:p>
    <w:p w14:paraId="0B16A654" w14:textId="77777777" w:rsidR="00B8735B" w:rsidRDefault="00B8735B" w:rsidP="00B8735B">
      <w:pPr>
        <w:pStyle w:val="PL"/>
      </w:pPr>
      <w:r>
        <w:t xml:space="preserve">          properties:</w:t>
      </w:r>
    </w:p>
    <w:p w14:paraId="7EF79704" w14:textId="77777777" w:rsidR="00B8735B" w:rsidRDefault="00B8735B" w:rsidP="00B8735B">
      <w:pPr>
        <w:pStyle w:val="PL"/>
      </w:pPr>
      <w:r>
        <w:t xml:space="preserve">            RRMPolicyRatio:</w:t>
      </w:r>
    </w:p>
    <w:p w14:paraId="7B695EA0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146008CE" w14:textId="77777777" w:rsidR="00B8735B" w:rsidRDefault="00B8735B" w:rsidP="00B8735B">
      <w:pPr>
        <w:pStyle w:val="PL"/>
      </w:pPr>
      <w:r>
        <w:t xml:space="preserve">            EP_E1:</w:t>
      </w:r>
    </w:p>
    <w:p w14:paraId="433E70DF" w14:textId="77777777" w:rsidR="00B8735B" w:rsidRDefault="00B8735B" w:rsidP="00B8735B">
      <w:pPr>
        <w:pStyle w:val="PL"/>
      </w:pPr>
      <w:r>
        <w:t xml:space="preserve">              $ref: '#/components/schemas/EP_E1-Single'</w:t>
      </w:r>
    </w:p>
    <w:p w14:paraId="4D7CF107" w14:textId="77777777" w:rsidR="00B8735B" w:rsidRDefault="00B8735B" w:rsidP="00B8735B">
      <w:pPr>
        <w:pStyle w:val="PL"/>
      </w:pPr>
      <w:r>
        <w:t xml:space="preserve">            EP_XnU:</w:t>
      </w:r>
    </w:p>
    <w:p w14:paraId="4D378776" w14:textId="77777777" w:rsidR="00B8735B" w:rsidRDefault="00B8735B" w:rsidP="00B8735B">
      <w:pPr>
        <w:pStyle w:val="PL"/>
      </w:pPr>
      <w:r>
        <w:t xml:space="preserve">              $ref: '#/components/schemas/EP_XnU-Multiple'</w:t>
      </w:r>
    </w:p>
    <w:p w14:paraId="6654A59D" w14:textId="77777777" w:rsidR="00B8735B" w:rsidRDefault="00B8735B" w:rsidP="00B8735B">
      <w:pPr>
        <w:pStyle w:val="PL"/>
      </w:pPr>
      <w:r>
        <w:t xml:space="preserve">            EP_F1U:</w:t>
      </w:r>
    </w:p>
    <w:p w14:paraId="58625984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501102DB" w14:textId="77777777" w:rsidR="00B8735B" w:rsidRDefault="00B8735B" w:rsidP="00B8735B">
      <w:pPr>
        <w:pStyle w:val="PL"/>
      </w:pPr>
      <w:r>
        <w:t xml:space="preserve">            EP_NgU:</w:t>
      </w:r>
    </w:p>
    <w:p w14:paraId="37A76699" w14:textId="77777777" w:rsidR="00B8735B" w:rsidRDefault="00B8735B" w:rsidP="00B8735B">
      <w:pPr>
        <w:pStyle w:val="PL"/>
      </w:pPr>
      <w:r>
        <w:t xml:space="preserve">              $ref: '#/components/schemas/EP_NgU-Multiple'</w:t>
      </w:r>
    </w:p>
    <w:p w14:paraId="2C17C9A9" w14:textId="77777777" w:rsidR="00B8735B" w:rsidRDefault="00B8735B" w:rsidP="00B8735B">
      <w:pPr>
        <w:pStyle w:val="PL"/>
      </w:pPr>
      <w:r>
        <w:t xml:space="preserve">            EP_X2U:</w:t>
      </w:r>
    </w:p>
    <w:p w14:paraId="27A01636" w14:textId="77777777" w:rsidR="00B8735B" w:rsidRDefault="00B8735B" w:rsidP="00B8735B">
      <w:pPr>
        <w:pStyle w:val="PL"/>
      </w:pPr>
      <w:r>
        <w:t xml:space="preserve">              $ref: '#/components/schemas/EP_X2U-Multiple'</w:t>
      </w:r>
    </w:p>
    <w:p w14:paraId="4380E9D6" w14:textId="77777777" w:rsidR="00B8735B" w:rsidRDefault="00B8735B" w:rsidP="00B8735B">
      <w:pPr>
        <w:pStyle w:val="PL"/>
      </w:pPr>
      <w:r>
        <w:t xml:space="preserve">            EP_S1U:</w:t>
      </w:r>
    </w:p>
    <w:p w14:paraId="439796E0" w14:textId="77777777" w:rsidR="00B8735B" w:rsidRDefault="00B8735B" w:rsidP="00B8735B">
      <w:pPr>
        <w:pStyle w:val="PL"/>
      </w:pPr>
      <w:r>
        <w:t xml:space="preserve">              $ref: '#/components/schemas/EP_S1U-Multiple'</w:t>
      </w:r>
    </w:p>
    <w:p w14:paraId="2983EAF0" w14:textId="77777777" w:rsidR="00B8735B" w:rsidRDefault="00B8735B" w:rsidP="00B8735B">
      <w:pPr>
        <w:pStyle w:val="PL"/>
      </w:pPr>
      <w:r>
        <w:t xml:space="preserve">    GnbCuCpFunction-Single:</w:t>
      </w:r>
    </w:p>
    <w:p w14:paraId="44D8D1AE" w14:textId="77777777" w:rsidR="00B8735B" w:rsidRDefault="00B8735B" w:rsidP="00B8735B">
      <w:pPr>
        <w:pStyle w:val="PL"/>
      </w:pPr>
      <w:r>
        <w:t xml:space="preserve">      allOf:</w:t>
      </w:r>
    </w:p>
    <w:p w14:paraId="4CF0C78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C23F656" w14:textId="77777777" w:rsidR="00B8735B" w:rsidRDefault="00B8735B" w:rsidP="00B8735B">
      <w:pPr>
        <w:pStyle w:val="PL"/>
      </w:pPr>
      <w:r>
        <w:t xml:space="preserve">        - type: object</w:t>
      </w:r>
    </w:p>
    <w:p w14:paraId="1AAE2F17" w14:textId="77777777" w:rsidR="00B8735B" w:rsidRDefault="00B8735B" w:rsidP="00B8735B">
      <w:pPr>
        <w:pStyle w:val="PL"/>
      </w:pPr>
      <w:r>
        <w:t xml:space="preserve">          properties:</w:t>
      </w:r>
    </w:p>
    <w:p w14:paraId="275143C6" w14:textId="77777777" w:rsidR="00B8735B" w:rsidRDefault="00B8735B" w:rsidP="00B8735B">
      <w:pPr>
        <w:pStyle w:val="PL"/>
      </w:pPr>
      <w:r>
        <w:t xml:space="preserve">            attributes:</w:t>
      </w:r>
    </w:p>
    <w:p w14:paraId="73A1C22B" w14:textId="77777777" w:rsidR="00B8735B" w:rsidRDefault="00B8735B" w:rsidP="00B8735B">
      <w:pPr>
        <w:pStyle w:val="PL"/>
      </w:pPr>
      <w:r>
        <w:t xml:space="preserve">              allOf:</w:t>
      </w:r>
    </w:p>
    <w:p w14:paraId="1FA2D127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43E7D70" w14:textId="77777777" w:rsidR="00B8735B" w:rsidRDefault="00B8735B" w:rsidP="00B8735B">
      <w:pPr>
        <w:pStyle w:val="PL"/>
      </w:pPr>
      <w:r>
        <w:t xml:space="preserve">                - type: object</w:t>
      </w:r>
    </w:p>
    <w:p w14:paraId="2C5F1B57" w14:textId="77777777" w:rsidR="00B8735B" w:rsidRDefault="00B8735B" w:rsidP="00B8735B">
      <w:pPr>
        <w:pStyle w:val="PL"/>
      </w:pPr>
      <w:r>
        <w:t xml:space="preserve">                  properties:</w:t>
      </w:r>
    </w:p>
    <w:p w14:paraId="57A8906D" w14:textId="77777777" w:rsidR="00B8735B" w:rsidRDefault="00B8735B" w:rsidP="00B8735B">
      <w:pPr>
        <w:pStyle w:val="PL"/>
      </w:pPr>
      <w:r>
        <w:t xml:space="preserve">                    gnbId:</w:t>
      </w:r>
    </w:p>
    <w:p w14:paraId="78B98BCC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01350806" w14:textId="77777777" w:rsidR="00B8735B" w:rsidRDefault="00B8735B" w:rsidP="00B8735B">
      <w:pPr>
        <w:pStyle w:val="PL"/>
      </w:pPr>
      <w:r>
        <w:t xml:space="preserve">                    gnbIdLength:</w:t>
      </w:r>
    </w:p>
    <w:p w14:paraId="6A818BD8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06DECA1F" w14:textId="77777777" w:rsidR="00B8735B" w:rsidRDefault="00B8735B" w:rsidP="00B8735B">
      <w:pPr>
        <w:pStyle w:val="PL"/>
      </w:pPr>
      <w:r>
        <w:t xml:space="preserve">                    gnbCuName:</w:t>
      </w:r>
    </w:p>
    <w:p w14:paraId="2BFCAE60" w14:textId="77777777" w:rsidR="00B8735B" w:rsidRDefault="00B8735B" w:rsidP="00B8735B">
      <w:pPr>
        <w:pStyle w:val="PL"/>
      </w:pPr>
      <w:r>
        <w:t xml:space="preserve">                      $ref: '#/components/schemas/GnbName'</w:t>
      </w:r>
    </w:p>
    <w:p w14:paraId="17BA6BAC" w14:textId="77777777" w:rsidR="00B8735B" w:rsidRDefault="00B8735B" w:rsidP="00B8735B">
      <w:pPr>
        <w:pStyle w:val="PL"/>
      </w:pPr>
      <w:r>
        <w:t xml:space="preserve">                    plmnId:</w:t>
      </w:r>
    </w:p>
    <w:p w14:paraId="65C1744F" w14:textId="77777777" w:rsidR="00B8735B" w:rsidRDefault="00B8735B" w:rsidP="00B8735B">
      <w:pPr>
        <w:pStyle w:val="PL"/>
      </w:pPr>
      <w:r>
        <w:t xml:space="preserve">                      $ref: '#/components/schemas/PlmnId'</w:t>
      </w:r>
    </w:p>
    <w:p w14:paraId="4997D7D6" w14:textId="77777777" w:rsidR="00B8735B" w:rsidRDefault="00B8735B" w:rsidP="00B8735B">
      <w:pPr>
        <w:pStyle w:val="PL"/>
      </w:pPr>
      <w:r>
        <w:t xml:space="preserve">                    x2BlackList:</w:t>
      </w:r>
    </w:p>
    <w:p w14:paraId="613FFE1D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6F048269" w14:textId="77777777" w:rsidR="00B8735B" w:rsidRDefault="00B8735B" w:rsidP="00B8735B">
      <w:pPr>
        <w:pStyle w:val="PL"/>
      </w:pPr>
      <w:r>
        <w:t xml:space="preserve">                    xnBlackList:</w:t>
      </w:r>
    </w:p>
    <w:p w14:paraId="1B0BFB38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35B15D99" w14:textId="77777777" w:rsidR="00B8735B" w:rsidRDefault="00B8735B" w:rsidP="00B8735B">
      <w:pPr>
        <w:pStyle w:val="PL"/>
      </w:pPr>
      <w:r>
        <w:t xml:space="preserve">                    x2WhiteList:</w:t>
      </w:r>
    </w:p>
    <w:p w14:paraId="706090A5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4399F085" w14:textId="77777777" w:rsidR="00B8735B" w:rsidRDefault="00B8735B" w:rsidP="00B8735B">
      <w:pPr>
        <w:pStyle w:val="PL"/>
      </w:pPr>
      <w:r>
        <w:t xml:space="preserve">                    xnWhiteList:</w:t>
      </w:r>
    </w:p>
    <w:p w14:paraId="03ACEB6C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1BD03E31" w14:textId="77777777" w:rsidR="00B8735B" w:rsidRDefault="00B8735B" w:rsidP="00B8735B">
      <w:pPr>
        <w:pStyle w:val="PL"/>
      </w:pPr>
      <w:r>
        <w:t xml:space="preserve">                    x2XnHOBlackList:</w:t>
      </w:r>
    </w:p>
    <w:p w14:paraId="1EEE9ADF" w14:textId="77777777" w:rsidR="00B8735B" w:rsidRDefault="00B8735B" w:rsidP="00B8735B">
      <w:pPr>
        <w:pStyle w:val="PL"/>
      </w:pPr>
      <w:r>
        <w:t xml:space="preserve">                      $ref: '#/components/schemas/GEnbIdList'</w:t>
      </w:r>
    </w:p>
    <w:p w14:paraId="42B811E9" w14:textId="77777777" w:rsidR="00B8735B" w:rsidRDefault="00B8735B" w:rsidP="00B8735B">
      <w:pPr>
        <w:pStyle w:val="PL"/>
      </w:pPr>
      <w:r>
        <w:t xml:space="preserve">                    mappingSetIDBackhaulAddress:</w:t>
      </w:r>
    </w:p>
    <w:p w14:paraId="2A93FAA0" w14:textId="77777777" w:rsidR="00B8735B" w:rsidRDefault="00B8735B" w:rsidP="00B8735B">
      <w:pPr>
        <w:pStyle w:val="PL"/>
      </w:pPr>
      <w:r>
        <w:t xml:space="preserve">                      $ref: '#/components/schemas/MappingSetIDBackhaulAddress'</w:t>
      </w:r>
    </w:p>
    <w:p w14:paraId="0A02A3F2" w14:textId="77777777" w:rsidR="00B8735B" w:rsidRDefault="00B8735B" w:rsidP="00B8735B">
      <w:pPr>
        <w:pStyle w:val="PL"/>
      </w:pPr>
      <w:r>
        <w:t xml:space="preserve">                    tceMappingInfoList:</w:t>
      </w:r>
    </w:p>
    <w:p w14:paraId="225829E5" w14:textId="77777777" w:rsidR="00B8735B" w:rsidRDefault="00B8735B" w:rsidP="00B8735B">
      <w:pPr>
        <w:pStyle w:val="PL"/>
      </w:pPr>
      <w:r>
        <w:t xml:space="preserve">                      $ref: '#/components/schemas/TceMappingInfoList'</w:t>
      </w:r>
    </w:p>
    <w:p w14:paraId="2B4C0BC3" w14:textId="77777777" w:rsidR="00B8735B" w:rsidRDefault="00B8735B" w:rsidP="00B8735B">
      <w:pPr>
        <w:pStyle w:val="PL"/>
      </w:pPr>
      <w:r>
        <w:t xml:space="preserve">                    configurable5QISetRef:</w:t>
      </w:r>
    </w:p>
    <w:p w14:paraId="1F6BFBF4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0CAD7764" w14:textId="77777777" w:rsidR="00B8735B" w:rsidRDefault="00B8735B" w:rsidP="00B8735B">
      <w:pPr>
        <w:pStyle w:val="PL"/>
      </w:pPr>
      <w:r>
        <w:t xml:space="preserve">                    dynamic5QISetRef:</w:t>
      </w:r>
    </w:p>
    <w:p w14:paraId="75C9F032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5F10A932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1D37C6E5" w14:textId="77777777" w:rsidR="00B8735B" w:rsidRDefault="00B8735B" w:rsidP="00B8735B">
      <w:pPr>
        <w:pStyle w:val="PL"/>
      </w:pPr>
      <w:r>
        <w:t xml:space="preserve">        - type: object</w:t>
      </w:r>
    </w:p>
    <w:p w14:paraId="7FD60FF6" w14:textId="77777777" w:rsidR="00B8735B" w:rsidRDefault="00B8735B" w:rsidP="00B8735B">
      <w:pPr>
        <w:pStyle w:val="PL"/>
      </w:pPr>
      <w:r>
        <w:t xml:space="preserve">          properties:</w:t>
      </w:r>
    </w:p>
    <w:p w14:paraId="522F493A" w14:textId="77777777" w:rsidR="00B8735B" w:rsidRDefault="00B8735B" w:rsidP="00B8735B">
      <w:pPr>
        <w:pStyle w:val="PL"/>
      </w:pPr>
      <w:r>
        <w:t xml:space="preserve">            RRMPolicyRatio:</w:t>
      </w:r>
    </w:p>
    <w:p w14:paraId="7B190F75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0B72F019" w14:textId="77777777" w:rsidR="00B8735B" w:rsidRDefault="00B8735B" w:rsidP="00B8735B">
      <w:pPr>
        <w:pStyle w:val="PL"/>
      </w:pPr>
      <w:r>
        <w:t xml:space="preserve">            NrCellCu:</w:t>
      </w:r>
    </w:p>
    <w:p w14:paraId="53719478" w14:textId="77777777" w:rsidR="00B8735B" w:rsidRDefault="00B8735B" w:rsidP="00B8735B">
      <w:pPr>
        <w:pStyle w:val="PL"/>
      </w:pPr>
      <w:r>
        <w:t xml:space="preserve">              $ref: '#/components/schemas/NrCellCu-Multiple'</w:t>
      </w:r>
    </w:p>
    <w:p w14:paraId="4759B1EF" w14:textId="77777777" w:rsidR="00B8735B" w:rsidRDefault="00B8735B" w:rsidP="00B8735B">
      <w:pPr>
        <w:pStyle w:val="PL"/>
      </w:pPr>
      <w:r>
        <w:t xml:space="preserve">            EP_XnC:</w:t>
      </w:r>
    </w:p>
    <w:p w14:paraId="570BFEB5" w14:textId="77777777" w:rsidR="00B8735B" w:rsidRDefault="00B8735B" w:rsidP="00B8735B">
      <w:pPr>
        <w:pStyle w:val="PL"/>
      </w:pPr>
      <w:r>
        <w:t xml:space="preserve">              $ref: '#/components/schemas/EP_XnC-Multiple'</w:t>
      </w:r>
    </w:p>
    <w:p w14:paraId="02373A47" w14:textId="77777777" w:rsidR="00B8735B" w:rsidRDefault="00B8735B" w:rsidP="00B8735B">
      <w:pPr>
        <w:pStyle w:val="PL"/>
      </w:pPr>
      <w:r>
        <w:t xml:space="preserve">            EP_E1:</w:t>
      </w:r>
    </w:p>
    <w:p w14:paraId="1BC36513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320954FC" w14:textId="77777777" w:rsidR="00B8735B" w:rsidRDefault="00B8735B" w:rsidP="00B8735B">
      <w:pPr>
        <w:pStyle w:val="PL"/>
      </w:pPr>
      <w:r>
        <w:t xml:space="preserve">            EP_F1C:</w:t>
      </w:r>
    </w:p>
    <w:p w14:paraId="2B0E122D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55DC1EE4" w14:textId="77777777" w:rsidR="00B8735B" w:rsidRDefault="00B8735B" w:rsidP="00B8735B">
      <w:pPr>
        <w:pStyle w:val="PL"/>
      </w:pPr>
      <w:r>
        <w:t xml:space="preserve">            EP_NgC:</w:t>
      </w:r>
    </w:p>
    <w:p w14:paraId="7899E2CC" w14:textId="77777777" w:rsidR="00B8735B" w:rsidRDefault="00B8735B" w:rsidP="00B8735B">
      <w:pPr>
        <w:pStyle w:val="PL"/>
      </w:pPr>
      <w:r>
        <w:t xml:space="preserve">              $ref: '#/components/schemas/EP_NgC-Multiple'</w:t>
      </w:r>
    </w:p>
    <w:p w14:paraId="429EA15F" w14:textId="77777777" w:rsidR="00B8735B" w:rsidRDefault="00B8735B" w:rsidP="00B8735B">
      <w:pPr>
        <w:pStyle w:val="PL"/>
      </w:pPr>
      <w:r>
        <w:t xml:space="preserve">            EP_X2C:</w:t>
      </w:r>
    </w:p>
    <w:p w14:paraId="5AA19DB1" w14:textId="77777777" w:rsidR="00B8735B" w:rsidRDefault="00B8735B" w:rsidP="00B8735B">
      <w:pPr>
        <w:pStyle w:val="PL"/>
      </w:pPr>
      <w:r>
        <w:t xml:space="preserve">              $ref: '#/components/schemas/EP_X2C-Multiple'</w:t>
      </w:r>
    </w:p>
    <w:p w14:paraId="052B6386" w14:textId="77777777" w:rsidR="00B8735B" w:rsidRDefault="00B8735B" w:rsidP="00B8735B">
      <w:pPr>
        <w:pStyle w:val="PL"/>
      </w:pPr>
      <w:r>
        <w:t xml:space="preserve">            DANRManagementFunction:</w:t>
      </w:r>
    </w:p>
    <w:p w14:paraId="6C95C572" w14:textId="77777777" w:rsidR="00B8735B" w:rsidRDefault="00B8735B" w:rsidP="00B8735B">
      <w:pPr>
        <w:pStyle w:val="PL"/>
      </w:pPr>
      <w:r>
        <w:t xml:space="preserve">              $ref: '#/components/schemas/DANRManagementFunction-Single'</w:t>
      </w:r>
    </w:p>
    <w:p w14:paraId="48C4A857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3B7AEA3F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75794827" w14:textId="77777777" w:rsidR="00B8735B" w:rsidRDefault="00B8735B" w:rsidP="00B8735B">
      <w:pPr>
        <w:pStyle w:val="PL"/>
      </w:pPr>
      <w:r>
        <w:t xml:space="preserve">            DMROFunction:</w:t>
      </w:r>
    </w:p>
    <w:p w14:paraId="48D1F521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39B5E1A8" w14:textId="77777777" w:rsidR="00B8735B" w:rsidRDefault="00B8735B" w:rsidP="00B8735B">
      <w:pPr>
        <w:pStyle w:val="PL"/>
      </w:pPr>
    </w:p>
    <w:p w14:paraId="119ECEBD" w14:textId="77777777" w:rsidR="00B8735B" w:rsidRDefault="00B8735B" w:rsidP="00B8735B">
      <w:pPr>
        <w:pStyle w:val="PL"/>
      </w:pPr>
      <w:r>
        <w:t xml:space="preserve">    NrCellCu-Single:</w:t>
      </w:r>
    </w:p>
    <w:p w14:paraId="146DE0EF" w14:textId="77777777" w:rsidR="00B8735B" w:rsidRDefault="00B8735B" w:rsidP="00B8735B">
      <w:pPr>
        <w:pStyle w:val="PL"/>
      </w:pPr>
      <w:r>
        <w:t xml:space="preserve">      allOf:</w:t>
      </w:r>
    </w:p>
    <w:p w14:paraId="565AF41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A53B45A" w14:textId="77777777" w:rsidR="00B8735B" w:rsidRDefault="00B8735B" w:rsidP="00B8735B">
      <w:pPr>
        <w:pStyle w:val="PL"/>
      </w:pPr>
      <w:r>
        <w:t xml:space="preserve">        - type: object</w:t>
      </w:r>
    </w:p>
    <w:p w14:paraId="783AED42" w14:textId="77777777" w:rsidR="00B8735B" w:rsidRDefault="00B8735B" w:rsidP="00B8735B">
      <w:pPr>
        <w:pStyle w:val="PL"/>
      </w:pPr>
      <w:r>
        <w:t xml:space="preserve">          properties:</w:t>
      </w:r>
    </w:p>
    <w:p w14:paraId="07ACF3E4" w14:textId="77777777" w:rsidR="00B8735B" w:rsidRDefault="00B8735B" w:rsidP="00B8735B">
      <w:pPr>
        <w:pStyle w:val="PL"/>
      </w:pPr>
      <w:r>
        <w:t xml:space="preserve">            attributes:</w:t>
      </w:r>
    </w:p>
    <w:p w14:paraId="11152F7F" w14:textId="77777777" w:rsidR="00B8735B" w:rsidRDefault="00B8735B" w:rsidP="00B8735B">
      <w:pPr>
        <w:pStyle w:val="PL"/>
      </w:pPr>
      <w:r>
        <w:t xml:space="preserve">              allOf:</w:t>
      </w:r>
    </w:p>
    <w:p w14:paraId="74CBE16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C93AE3F" w14:textId="77777777" w:rsidR="00B8735B" w:rsidRDefault="00B8735B" w:rsidP="00B8735B">
      <w:pPr>
        <w:pStyle w:val="PL"/>
      </w:pPr>
      <w:r>
        <w:t xml:space="preserve">                - type: object</w:t>
      </w:r>
    </w:p>
    <w:p w14:paraId="589081C6" w14:textId="77777777" w:rsidR="00B8735B" w:rsidRDefault="00B8735B" w:rsidP="00B8735B">
      <w:pPr>
        <w:pStyle w:val="PL"/>
      </w:pPr>
      <w:r>
        <w:t xml:space="preserve">                  properties:</w:t>
      </w:r>
    </w:p>
    <w:p w14:paraId="3ACF6F6F" w14:textId="77777777" w:rsidR="00B8735B" w:rsidRDefault="00B8735B" w:rsidP="00B8735B">
      <w:pPr>
        <w:pStyle w:val="PL"/>
      </w:pPr>
      <w:r>
        <w:t xml:space="preserve">                    cellLocalId:</w:t>
      </w:r>
    </w:p>
    <w:p w14:paraId="42F2BB6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50B7212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532403B7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27AF61F8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0E4E1C72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65A6017A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2C938AC6" w14:textId="77777777" w:rsidR="00B8735B" w:rsidRDefault="00B8735B" w:rsidP="00B8735B">
      <w:pPr>
        <w:pStyle w:val="PL"/>
      </w:pPr>
      <w:r>
        <w:t xml:space="preserve">        - type: object</w:t>
      </w:r>
    </w:p>
    <w:p w14:paraId="333FA586" w14:textId="77777777" w:rsidR="00B8735B" w:rsidRDefault="00B8735B" w:rsidP="00B8735B">
      <w:pPr>
        <w:pStyle w:val="PL"/>
      </w:pPr>
      <w:r>
        <w:t xml:space="preserve">          properties:</w:t>
      </w:r>
    </w:p>
    <w:p w14:paraId="2BBDC61F" w14:textId="77777777" w:rsidR="00B8735B" w:rsidRDefault="00B8735B" w:rsidP="00B8735B">
      <w:pPr>
        <w:pStyle w:val="PL"/>
      </w:pPr>
      <w:r>
        <w:t xml:space="preserve">            RRMPolicyRatio:</w:t>
      </w:r>
    </w:p>
    <w:p w14:paraId="2A664ED5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31EB045E" w14:textId="77777777" w:rsidR="00B8735B" w:rsidRDefault="00B8735B" w:rsidP="00B8735B">
      <w:pPr>
        <w:pStyle w:val="PL"/>
      </w:pPr>
      <w:r>
        <w:t xml:space="preserve">            NRCellRelation:</w:t>
      </w:r>
    </w:p>
    <w:p w14:paraId="20134C76" w14:textId="77777777" w:rsidR="00B8735B" w:rsidRDefault="00B8735B" w:rsidP="00B8735B">
      <w:pPr>
        <w:pStyle w:val="PL"/>
      </w:pPr>
      <w:r>
        <w:t xml:space="preserve">              $ref: '#/components/schemas/NRCellRelation-Multiple'</w:t>
      </w:r>
    </w:p>
    <w:p w14:paraId="1F691B31" w14:textId="77777777" w:rsidR="00B8735B" w:rsidRDefault="00B8735B" w:rsidP="00B8735B">
      <w:pPr>
        <w:pStyle w:val="PL"/>
      </w:pPr>
      <w:r>
        <w:t xml:space="preserve">            EUtranCellRelation:</w:t>
      </w:r>
    </w:p>
    <w:p w14:paraId="1E44F5DA" w14:textId="77777777" w:rsidR="00B8735B" w:rsidRDefault="00B8735B" w:rsidP="00B8735B">
      <w:pPr>
        <w:pStyle w:val="PL"/>
      </w:pPr>
      <w:r>
        <w:t xml:space="preserve">              $ref: '#/components/schemas/EUtranCellRelation-Multiple'</w:t>
      </w:r>
    </w:p>
    <w:p w14:paraId="569877DF" w14:textId="77777777" w:rsidR="00B8735B" w:rsidRDefault="00B8735B" w:rsidP="00B8735B">
      <w:pPr>
        <w:pStyle w:val="PL"/>
      </w:pPr>
      <w:r>
        <w:t xml:space="preserve">            NRFreqRelation:</w:t>
      </w:r>
    </w:p>
    <w:p w14:paraId="323B9163" w14:textId="77777777" w:rsidR="00B8735B" w:rsidRDefault="00B8735B" w:rsidP="00B8735B">
      <w:pPr>
        <w:pStyle w:val="PL"/>
      </w:pPr>
      <w:r>
        <w:t xml:space="preserve">              $ref: '#/components/schemas/NRFreqRelation-Multiple'</w:t>
      </w:r>
    </w:p>
    <w:p w14:paraId="3245419B" w14:textId="77777777" w:rsidR="00B8735B" w:rsidRDefault="00B8735B" w:rsidP="00B8735B">
      <w:pPr>
        <w:pStyle w:val="PL"/>
      </w:pPr>
      <w:r>
        <w:t xml:space="preserve">            EUtranFreqRelation:</w:t>
      </w:r>
    </w:p>
    <w:p w14:paraId="25F2AB74" w14:textId="77777777" w:rsidR="00B8735B" w:rsidRDefault="00B8735B" w:rsidP="00B8735B">
      <w:pPr>
        <w:pStyle w:val="PL"/>
      </w:pPr>
      <w:r>
        <w:t xml:space="preserve">              $ref: '#/components/schemas/EUtranFreqRelation-Multiple'</w:t>
      </w:r>
    </w:p>
    <w:p w14:paraId="69A85A4E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7A9D4204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7DFA91EE" w14:textId="77777777" w:rsidR="00B8735B" w:rsidRDefault="00B8735B" w:rsidP="00B8735B">
      <w:pPr>
        <w:pStyle w:val="PL"/>
      </w:pPr>
      <w:r>
        <w:t xml:space="preserve">            DMROFunction:</w:t>
      </w:r>
    </w:p>
    <w:p w14:paraId="10BD48AE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489A005F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570D0916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2A228342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091254E5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1F4F8778" w14:textId="77777777" w:rsidR="00B8735B" w:rsidRDefault="00B8735B" w:rsidP="00B8735B">
      <w:pPr>
        <w:pStyle w:val="PL"/>
      </w:pPr>
    </w:p>
    <w:p w14:paraId="490CDBDD" w14:textId="77777777" w:rsidR="00B8735B" w:rsidRDefault="00B8735B" w:rsidP="00B8735B">
      <w:pPr>
        <w:pStyle w:val="PL"/>
      </w:pPr>
      <w:r>
        <w:t xml:space="preserve">    NrCellDu-Single:</w:t>
      </w:r>
    </w:p>
    <w:p w14:paraId="0D5B7BE3" w14:textId="77777777" w:rsidR="00B8735B" w:rsidRDefault="00B8735B" w:rsidP="00B8735B">
      <w:pPr>
        <w:pStyle w:val="PL"/>
      </w:pPr>
      <w:r>
        <w:t xml:space="preserve">      allOf:</w:t>
      </w:r>
    </w:p>
    <w:p w14:paraId="09AC7BB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9123966" w14:textId="77777777" w:rsidR="00B8735B" w:rsidRDefault="00B8735B" w:rsidP="00B8735B">
      <w:pPr>
        <w:pStyle w:val="PL"/>
      </w:pPr>
      <w:r>
        <w:t xml:space="preserve">        - type: object</w:t>
      </w:r>
    </w:p>
    <w:p w14:paraId="0B30E0D0" w14:textId="77777777" w:rsidR="00B8735B" w:rsidRDefault="00B8735B" w:rsidP="00B8735B">
      <w:pPr>
        <w:pStyle w:val="PL"/>
      </w:pPr>
      <w:r>
        <w:t xml:space="preserve">          properties:</w:t>
      </w:r>
    </w:p>
    <w:p w14:paraId="6D2D4E79" w14:textId="77777777" w:rsidR="00B8735B" w:rsidRDefault="00B8735B" w:rsidP="00B8735B">
      <w:pPr>
        <w:pStyle w:val="PL"/>
      </w:pPr>
      <w:r>
        <w:t xml:space="preserve">            attributes:</w:t>
      </w:r>
    </w:p>
    <w:p w14:paraId="7E2859A9" w14:textId="77777777" w:rsidR="00B8735B" w:rsidRDefault="00B8735B" w:rsidP="00B8735B">
      <w:pPr>
        <w:pStyle w:val="PL"/>
      </w:pPr>
      <w:r>
        <w:t xml:space="preserve">              allOf:</w:t>
      </w:r>
    </w:p>
    <w:p w14:paraId="6D04A333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5F5D0A3" w14:textId="77777777" w:rsidR="00B8735B" w:rsidRDefault="00B8735B" w:rsidP="00B8735B">
      <w:pPr>
        <w:pStyle w:val="PL"/>
      </w:pPr>
      <w:r>
        <w:t xml:space="preserve">                - type: object</w:t>
      </w:r>
    </w:p>
    <w:p w14:paraId="2251F9D3" w14:textId="77777777" w:rsidR="00B8735B" w:rsidRDefault="00B8735B" w:rsidP="00B8735B">
      <w:pPr>
        <w:pStyle w:val="PL"/>
      </w:pPr>
      <w:r>
        <w:t xml:space="preserve">                  properties:</w:t>
      </w:r>
    </w:p>
    <w:p w14:paraId="3DE9C9C0" w14:textId="77777777" w:rsidR="00B8735B" w:rsidRDefault="00B8735B" w:rsidP="00B8735B">
      <w:pPr>
        <w:pStyle w:val="PL"/>
      </w:pPr>
      <w:r>
        <w:t xml:space="preserve">                    administrativeState:</w:t>
      </w:r>
    </w:p>
    <w:p w14:paraId="4CEDAA22" w14:textId="77777777" w:rsidR="00B8735B" w:rsidRDefault="00B8735B" w:rsidP="00B8735B">
      <w:pPr>
        <w:pStyle w:val="PL"/>
      </w:pPr>
      <w:r>
        <w:t xml:space="preserve">                      $ref: 'TS28623_ComDefs.yaml#/components/schemas/AdministrativeState'</w:t>
      </w:r>
    </w:p>
    <w:p w14:paraId="54A4BCF5" w14:textId="77777777" w:rsidR="00B8735B" w:rsidRDefault="00B8735B" w:rsidP="00B8735B">
      <w:pPr>
        <w:pStyle w:val="PL"/>
      </w:pPr>
      <w:r>
        <w:t xml:space="preserve">                    operationalState:</w:t>
      </w:r>
    </w:p>
    <w:p w14:paraId="4EF1DE57" w14:textId="77777777" w:rsidR="00B8735B" w:rsidRDefault="00B8735B" w:rsidP="00B8735B">
      <w:pPr>
        <w:pStyle w:val="PL"/>
      </w:pPr>
      <w:r>
        <w:t xml:space="preserve">                      $ref: 'TS28623_ComDefs.yaml#/components/schemas/OperationalState'</w:t>
      </w:r>
    </w:p>
    <w:p w14:paraId="2FEB998E" w14:textId="77777777" w:rsidR="00B8735B" w:rsidRDefault="00B8735B" w:rsidP="00B8735B">
      <w:pPr>
        <w:pStyle w:val="PL"/>
      </w:pPr>
      <w:r>
        <w:t xml:space="preserve">                    cellLocalId:</w:t>
      </w:r>
    </w:p>
    <w:p w14:paraId="7C6EB04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D6D8FE0" w14:textId="77777777" w:rsidR="00B8735B" w:rsidRDefault="00B8735B" w:rsidP="00B8735B">
      <w:pPr>
        <w:pStyle w:val="PL"/>
      </w:pPr>
      <w:r>
        <w:t xml:space="preserve">                    cellState:</w:t>
      </w:r>
    </w:p>
    <w:p w14:paraId="2F35566C" w14:textId="77777777" w:rsidR="00B8735B" w:rsidRDefault="00B8735B" w:rsidP="00B8735B">
      <w:pPr>
        <w:pStyle w:val="PL"/>
      </w:pPr>
      <w:r>
        <w:t xml:space="preserve">                      $ref: '#/components/schemas/CellState'</w:t>
      </w:r>
    </w:p>
    <w:p w14:paraId="2C41431B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5EB81C6D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58277596" w14:textId="77777777" w:rsidR="00B8735B" w:rsidRDefault="00B8735B" w:rsidP="00B8735B">
      <w:pPr>
        <w:pStyle w:val="PL"/>
      </w:pPr>
      <w:r>
        <w:t xml:space="preserve">                    nrPci:</w:t>
      </w:r>
    </w:p>
    <w:p w14:paraId="7CD6DC39" w14:textId="77777777" w:rsidR="00B8735B" w:rsidRDefault="00B8735B" w:rsidP="00B8735B">
      <w:pPr>
        <w:pStyle w:val="PL"/>
      </w:pPr>
      <w:r>
        <w:t xml:space="preserve">                      $ref: '#/components/schemas/NrPci'</w:t>
      </w:r>
    </w:p>
    <w:p w14:paraId="59CB63A7" w14:textId="77777777" w:rsidR="00B8735B" w:rsidRDefault="00B8735B" w:rsidP="00B8735B">
      <w:pPr>
        <w:pStyle w:val="PL"/>
      </w:pPr>
      <w:r>
        <w:t xml:space="preserve">                    nrTac:</w:t>
      </w:r>
    </w:p>
    <w:p w14:paraId="6ABADBB3" w14:textId="77777777" w:rsidR="00B8735B" w:rsidRDefault="00B8735B" w:rsidP="00B8735B">
      <w:pPr>
        <w:pStyle w:val="PL"/>
      </w:pPr>
      <w:r>
        <w:t xml:space="preserve">                      $ref: '#/components/schemas/NrTac'</w:t>
      </w:r>
    </w:p>
    <w:p w14:paraId="1D8B60A9" w14:textId="77777777" w:rsidR="00B8735B" w:rsidRDefault="00B8735B" w:rsidP="00B8735B">
      <w:pPr>
        <w:pStyle w:val="PL"/>
      </w:pPr>
      <w:r>
        <w:t xml:space="preserve">                    arfcnDL:</w:t>
      </w:r>
    </w:p>
    <w:p w14:paraId="0707E5D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5088C7E" w14:textId="77777777" w:rsidR="00B8735B" w:rsidRDefault="00B8735B" w:rsidP="00B8735B">
      <w:pPr>
        <w:pStyle w:val="PL"/>
      </w:pPr>
      <w:r>
        <w:t xml:space="preserve">                    arfcnUL:</w:t>
      </w:r>
    </w:p>
    <w:p w14:paraId="4402AA7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553931E" w14:textId="77777777" w:rsidR="00B8735B" w:rsidRDefault="00B8735B" w:rsidP="00B8735B">
      <w:pPr>
        <w:pStyle w:val="PL"/>
      </w:pPr>
      <w:r>
        <w:t xml:space="preserve">                    arfcnSUL:</w:t>
      </w:r>
    </w:p>
    <w:p w14:paraId="623FBC9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232CCC4" w14:textId="77777777" w:rsidR="00B8735B" w:rsidRDefault="00B8735B" w:rsidP="00B8735B">
      <w:pPr>
        <w:pStyle w:val="PL"/>
      </w:pPr>
      <w:r>
        <w:t xml:space="preserve">                    bSChannelBwDL:</w:t>
      </w:r>
    </w:p>
    <w:p w14:paraId="31E641D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97979C6" w14:textId="77777777" w:rsidR="00B8735B" w:rsidRDefault="00B8735B" w:rsidP="00B8735B">
      <w:pPr>
        <w:pStyle w:val="PL"/>
      </w:pPr>
      <w:r>
        <w:t xml:space="preserve">                    bSChannelBwUL:</w:t>
      </w:r>
    </w:p>
    <w:p w14:paraId="74418D7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1DE48E9" w14:textId="77777777" w:rsidR="00B8735B" w:rsidRDefault="00B8735B" w:rsidP="00B8735B">
      <w:pPr>
        <w:pStyle w:val="PL"/>
      </w:pPr>
      <w:r>
        <w:t xml:space="preserve">                    bSChannelBwSUL:</w:t>
      </w:r>
    </w:p>
    <w:p w14:paraId="179FCB3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843DC23" w14:textId="77777777" w:rsidR="00B8735B" w:rsidRDefault="00B8735B" w:rsidP="00B8735B">
      <w:pPr>
        <w:pStyle w:val="PL"/>
      </w:pPr>
      <w:r>
        <w:t xml:space="preserve">                    ssbFrequency:</w:t>
      </w:r>
    </w:p>
    <w:p w14:paraId="0E611EC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EE69FFE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094BC19" w14:textId="77777777" w:rsidR="00B8735B" w:rsidRDefault="00B8735B" w:rsidP="00B8735B">
      <w:pPr>
        <w:pStyle w:val="PL"/>
      </w:pPr>
      <w:r>
        <w:t xml:space="preserve">                      maximum: 3279165</w:t>
      </w:r>
    </w:p>
    <w:p w14:paraId="5500E957" w14:textId="77777777" w:rsidR="00B8735B" w:rsidRDefault="00B8735B" w:rsidP="00B8735B">
      <w:pPr>
        <w:pStyle w:val="PL"/>
      </w:pPr>
      <w:r>
        <w:t xml:space="preserve">                    ssbPeriodicity:</w:t>
      </w:r>
    </w:p>
    <w:p w14:paraId="1F049BC7" w14:textId="77777777" w:rsidR="00B8735B" w:rsidRDefault="00B8735B" w:rsidP="00B8735B">
      <w:pPr>
        <w:pStyle w:val="PL"/>
      </w:pPr>
      <w:r>
        <w:t xml:space="preserve">                      $ref: '#/components/schemas/SsbPeriodicity'</w:t>
      </w:r>
    </w:p>
    <w:p w14:paraId="0ED8EDB9" w14:textId="77777777" w:rsidR="00B8735B" w:rsidRDefault="00B8735B" w:rsidP="00B8735B">
      <w:pPr>
        <w:pStyle w:val="PL"/>
      </w:pPr>
      <w:r>
        <w:t xml:space="preserve">                    ssbSubCarrierSpacing:</w:t>
      </w:r>
    </w:p>
    <w:p w14:paraId="3324902D" w14:textId="77777777" w:rsidR="00B8735B" w:rsidRDefault="00B8735B" w:rsidP="00B8735B">
      <w:pPr>
        <w:pStyle w:val="PL"/>
      </w:pPr>
      <w:r>
        <w:t xml:space="preserve">                      $ref: '#/components/schemas/SsbSubCarrierSpacing'</w:t>
      </w:r>
    </w:p>
    <w:p w14:paraId="1CBBCA25" w14:textId="77777777" w:rsidR="00B8735B" w:rsidRDefault="00B8735B" w:rsidP="00B8735B">
      <w:pPr>
        <w:pStyle w:val="PL"/>
      </w:pPr>
      <w:r>
        <w:t xml:space="preserve">                    ssbOffset:</w:t>
      </w:r>
    </w:p>
    <w:p w14:paraId="6B469EF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4D6C69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844A33B" w14:textId="77777777" w:rsidR="00B8735B" w:rsidRDefault="00B8735B" w:rsidP="00B8735B">
      <w:pPr>
        <w:pStyle w:val="PL"/>
      </w:pPr>
      <w:r>
        <w:t xml:space="preserve">                      maximum: 159</w:t>
      </w:r>
    </w:p>
    <w:p w14:paraId="6C36D2EA" w14:textId="77777777" w:rsidR="00B8735B" w:rsidRDefault="00B8735B" w:rsidP="00B8735B">
      <w:pPr>
        <w:pStyle w:val="PL"/>
      </w:pPr>
      <w:r>
        <w:t xml:space="preserve">                    ssbDuration:</w:t>
      </w:r>
    </w:p>
    <w:p w14:paraId="0E465BF6" w14:textId="77777777" w:rsidR="00B8735B" w:rsidRDefault="00B8735B" w:rsidP="00B8735B">
      <w:pPr>
        <w:pStyle w:val="PL"/>
      </w:pPr>
      <w:r>
        <w:t xml:space="preserve">                      $ref: '#/components/schemas/SsbDuration'</w:t>
      </w:r>
    </w:p>
    <w:p w14:paraId="3C42B712" w14:textId="77777777" w:rsidR="00B8735B" w:rsidRDefault="00B8735B" w:rsidP="00B8735B">
      <w:pPr>
        <w:pStyle w:val="PL"/>
      </w:pPr>
      <w:r>
        <w:t xml:space="preserve">                    nrSectorCarrierRef:</w:t>
      </w:r>
    </w:p>
    <w:p w14:paraId="66760B0C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5992BF92" w14:textId="77777777" w:rsidR="00B8735B" w:rsidRDefault="00B8735B" w:rsidP="00B8735B">
      <w:pPr>
        <w:pStyle w:val="PL"/>
      </w:pPr>
      <w:r>
        <w:t xml:space="preserve">                      items:</w:t>
      </w:r>
    </w:p>
    <w:p w14:paraId="6DCC39AD" w14:textId="77777777" w:rsidR="00B8735B" w:rsidRDefault="00B8735B" w:rsidP="00B8735B">
      <w:pPr>
        <w:pStyle w:val="PL"/>
      </w:pPr>
      <w:r>
        <w:t xml:space="preserve">                        $ref: 'TS28623_ComDefs.yaml#/components/schemas/Dn'</w:t>
      </w:r>
    </w:p>
    <w:p w14:paraId="4ECD826E" w14:textId="77777777" w:rsidR="00B8735B" w:rsidRDefault="00B8735B" w:rsidP="00B8735B">
      <w:pPr>
        <w:pStyle w:val="PL"/>
      </w:pPr>
      <w:r>
        <w:t xml:space="preserve">                    bwpRef:</w:t>
      </w:r>
    </w:p>
    <w:p w14:paraId="3D11950C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668FB417" w14:textId="77777777" w:rsidR="00B8735B" w:rsidRDefault="00B8735B" w:rsidP="00B8735B">
      <w:pPr>
        <w:pStyle w:val="PL"/>
      </w:pPr>
      <w:r>
        <w:t xml:space="preserve">                      items:</w:t>
      </w:r>
    </w:p>
    <w:p w14:paraId="31FCC22E" w14:textId="77777777" w:rsidR="00B8735B" w:rsidRDefault="00B8735B" w:rsidP="00B8735B">
      <w:pPr>
        <w:pStyle w:val="PL"/>
      </w:pPr>
      <w:r>
        <w:t xml:space="preserve">                        $ref: 'TS28623_ComDefs.yaml#/components/schemas/Dn'</w:t>
      </w:r>
    </w:p>
    <w:p w14:paraId="48B220CC" w14:textId="77777777" w:rsidR="00B8735B" w:rsidRDefault="00B8735B" w:rsidP="00B8735B">
      <w:pPr>
        <w:pStyle w:val="PL"/>
      </w:pPr>
      <w:r>
        <w:t xml:space="preserve">                    rimRSMonitoringStartTime:</w:t>
      </w:r>
    </w:p>
    <w:p w14:paraId="74A113E3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6284ED3D" w14:textId="77777777" w:rsidR="00B8735B" w:rsidRDefault="00B8735B" w:rsidP="00B8735B">
      <w:pPr>
        <w:pStyle w:val="PL"/>
      </w:pPr>
      <w:r>
        <w:t xml:space="preserve">                    rimRSMonitoringStopTime:</w:t>
      </w:r>
    </w:p>
    <w:p w14:paraId="208E2E14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098A84D8" w14:textId="77777777" w:rsidR="00B8735B" w:rsidRDefault="00B8735B" w:rsidP="00B8735B">
      <w:pPr>
        <w:pStyle w:val="PL"/>
      </w:pPr>
      <w:r>
        <w:t xml:space="preserve">                    rimRSMonitoringWindowDuration:</w:t>
      </w:r>
    </w:p>
    <w:p w14:paraId="2217023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7BC2D0D" w14:textId="77777777" w:rsidR="00B8735B" w:rsidRDefault="00B8735B" w:rsidP="00B8735B">
      <w:pPr>
        <w:pStyle w:val="PL"/>
      </w:pPr>
      <w:r>
        <w:t xml:space="preserve">                    rimRSMonitoringWindowStartingOffset:</w:t>
      </w:r>
    </w:p>
    <w:p w14:paraId="39193359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3BF31" w14:textId="77777777" w:rsidR="00B8735B" w:rsidRDefault="00B8735B" w:rsidP="00B8735B">
      <w:pPr>
        <w:pStyle w:val="PL"/>
      </w:pPr>
      <w:r>
        <w:t xml:space="preserve">                    rimRSMonitoringWindowPeriodicity:</w:t>
      </w:r>
    </w:p>
    <w:p w14:paraId="545A76D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D8D1CB9" w14:textId="77777777" w:rsidR="00B8735B" w:rsidRDefault="00B8735B" w:rsidP="00B8735B">
      <w:pPr>
        <w:pStyle w:val="PL"/>
      </w:pPr>
      <w:r>
        <w:t xml:space="preserve">                    rimRSMonitoringOccasionInterval:</w:t>
      </w:r>
    </w:p>
    <w:p w14:paraId="1993B52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299921A" w14:textId="77777777" w:rsidR="00B8735B" w:rsidRDefault="00B8735B" w:rsidP="00B8735B">
      <w:pPr>
        <w:pStyle w:val="PL"/>
      </w:pPr>
      <w:r>
        <w:t xml:space="preserve">                    rimRSMonitoringOccasionStartingOffset:</w:t>
      </w:r>
    </w:p>
    <w:p w14:paraId="6886CFBA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BFC12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10620ECA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CDE2377" w14:textId="77777777" w:rsidR="00B8735B" w:rsidRDefault="00B8735B" w:rsidP="00B8735B">
      <w:pPr>
        <w:pStyle w:val="PL"/>
      </w:pPr>
      <w:r>
        <w:t xml:space="preserve">                    victimSetRef:</w:t>
      </w:r>
    </w:p>
    <w:p w14:paraId="11035C08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48EE638A" w14:textId="77777777" w:rsidR="00B8735B" w:rsidRDefault="00B8735B" w:rsidP="00B8735B">
      <w:pPr>
        <w:pStyle w:val="PL"/>
      </w:pPr>
      <w:r>
        <w:t xml:space="preserve">                    aggressorSetRef:</w:t>
      </w:r>
    </w:p>
    <w:p w14:paraId="7C6D8DA8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1E04EC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653B2618" w14:textId="77777777" w:rsidR="00B8735B" w:rsidRDefault="00B8735B" w:rsidP="00B8735B">
      <w:pPr>
        <w:pStyle w:val="PL"/>
      </w:pPr>
      <w:r>
        <w:t xml:space="preserve">        - type: object</w:t>
      </w:r>
    </w:p>
    <w:p w14:paraId="293165F3" w14:textId="77777777" w:rsidR="00B8735B" w:rsidRDefault="00B8735B" w:rsidP="00B8735B">
      <w:pPr>
        <w:pStyle w:val="PL"/>
      </w:pPr>
      <w:r>
        <w:t xml:space="preserve">          properties:</w:t>
      </w:r>
    </w:p>
    <w:p w14:paraId="6720DF16" w14:textId="77777777" w:rsidR="00B8735B" w:rsidRDefault="00B8735B" w:rsidP="00B8735B">
      <w:pPr>
        <w:pStyle w:val="PL"/>
      </w:pPr>
      <w:r>
        <w:t xml:space="preserve">            RRMPolicyRatio:</w:t>
      </w:r>
    </w:p>
    <w:p w14:paraId="731B3797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76308B92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3F6759A6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7AE707A6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0C1D5D0D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5D876502" w14:textId="77777777" w:rsidR="00B8735B" w:rsidRDefault="00B8735B" w:rsidP="00B8735B">
      <w:pPr>
        <w:pStyle w:val="PL"/>
      </w:pPr>
    </w:p>
    <w:p w14:paraId="2E3ADACA" w14:textId="77777777" w:rsidR="00B8735B" w:rsidRDefault="00B8735B" w:rsidP="00B8735B">
      <w:pPr>
        <w:pStyle w:val="PL"/>
      </w:pPr>
      <w:r>
        <w:t xml:space="preserve">    NRFrequency-Single:</w:t>
      </w:r>
    </w:p>
    <w:p w14:paraId="22E841CA" w14:textId="77777777" w:rsidR="00B8735B" w:rsidRDefault="00B8735B" w:rsidP="00B8735B">
      <w:pPr>
        <w:pStyle w:val="PL"/>
      </w:pPr>
      <w:r>
        <w:t xml:space="preserve">      allOf:</w:t>
      </w:r>
    </w:p>
    <w:p w14:paraId="4330A405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C113227" w14:textId="77777777" w:rsidR="00B8735B" w:rsidRDefault="00B8735B" w:rsidP="00B8735B">
      <w:pPr>
        <w:pStyle w:val="PL"/>
      </w:pPr>
      <w:r>
        <w:t xml:space="preserve">        - type: object</w:t>
      </w:r>
    </w:p>
    <w:p w14:paraId="7ABDCFF1" w14:textId="77777777" w:rsidR="00B8735B" w:rsidRDefault="00B8735B" w:rsidP="00B8735B">
      <w:pPr>
        <w:pStyle w:val="PL"/>
      </w:pPr>
      <w:r>
        <w:t xml:space="preserve">          properties:</w:t>
      </w:r>
    </w:p>
    <w:p w14:paraId="5EDF3F38" w14:textId="77777777" w:rsidR="00B8735B" w:rsidRDefault="00B8735B" w:rsidP="00B8735B">
      <w:pPr>
        <w:pStyle w:val="PL"/>
      </w:pPr>
      <w:r>
        <w:t xml:space="preserve">            attributes:</w:t>
      </w:r>
    </w:p>
    <w:p w14:paraId="35892C20" w14:textId="77777777" w:rsidR="00B8735B" w:rsidRDefault="00B8735B" w:rsidP="00B8735B">
      <w:pPr>
        <w:pStyle w:val="PL"/>
      </w:pPr>
      <w:r>
        <w:t xml:space="preserve">                type: object</w:t>
      </w:r>
    </w:p>
    <w:p w14:paraId="6A6E86DD" w14:textId="77777777" w:rsidR="00B8735B" w:rsidRDefault="00B8735B" w:rsidP="00B8735B">
      <w:pPr>
        <w:pStyle w:val="PL"/>
      </w:pPr>
      <w:r>
        <w:t xml:space="preserve">                properties:</w:t>
      </w:r>
    </w:p>
    <w:p w14:paraId="2D38B1D1" w14:textId="77777777" w:rsidR="00B8735B" w:rsidRDefault="00B8735B" w:rsidP="00B8735B">
      <w:pPr>
        <w:pStyle w:val="PL"/>
      </w:pPr>
      <w:r>
        <w:t xml:space="preserve">                  absoluteFrequencySSB:</w:t>
      </w:r>
    </w:p>
    <w:p w14:paraId="730A571F" w14:textId="77777777" w:rsidR="00B8735B" w:rsidRDefault="00B8735B" w:rsidP="00B8735B">
      <w:pPr>
        <w:pStyle w:val="PL"/>
      </w:pPr>
      <w:r>
        <w:t xml:space="preserve">                    type: integer</w:t>
      </w:r>
    </w:p>
    <w:p w14:paraId="6EBD22F1" w14:textId="77777777" w:rsidR="00B8735B" w:rsidRDefault="00B8735B" w:rsidP="00B8735B">
      <w:pPr>
        <w:pStyle w:val="PL"/>
      </w:pPr>
      <w:r>
        <w:t xml:space="preserve">                    minimum: 0</w:t>
      </w:r>
    </w:p>
    <w:p w14:paraId="68F259EE" w14:textId="77777777" w:rsidR="00B8735B" w:rsidRDefault="00B8735B" w:rsidP="00B8735B">
      <w:pPr>
        <w:pStyle w:val="PL"/>
      </w:pPr>
      <w:r>
        <w:t xml:space="preserve">                    maximum: 3279165</w:t>
      </w:r>
    </w:p>
    <w:p w14:paraId="3470EC55" w14:textId="77777777" w:rsidR="00B8735B" w:rsidRDefault="00B8735B" w:rsidP="00B8735B">
      <w:pPr>
        <w:pStyle w:val="PL"/>
      </w:pPr>
      <w:r>
        <w:t xml:space="preserve">                  ssbSubCarrierSpacing:</w:t>
      </w:r>
    </w:p>
    <w:p w14:paraId="6B274FCB" w14:textId="77777777" w:rsidR="00B8735B" w:rsidRDefault="00B8735B" w:rsidP="00B8735B">
      <w:pPr>
        <w:pStyle w:val="PL"/>
      </w:pPr>
      <w:r>
        <w:t xml:space="preserve">                    $ref: '#/components/schemas/SsbSubCarrierSpacing'</w:t>
      </w:r>
    </w:p>
    <w:p w14:paraId="5E2D138F" w14:textId="77777777" w:rsidR="00B8735B" w:rsidRDefault="00B8735B" w:rsidP="00B8735B">
      <w:pPr>
        <w:pStyle w:val="PL"/>
      </w:pPr>
      <w:r>
        <w:t xml:space="preserve">                  multiFrequencyBandListNR:</w:t>
      </w:r>
    </w:p>
    <w:p w14:paraId="025435B0" w14:textId="77777777" w:rsidR="00B8735B" w:rsidRDefault="00B8735B" w:rsidP="00B8735B">
      <w:pPr>
        <w:pStyle w:val="PL"/>
      </w:pPr>
      <w:r>
        <w:t xml:space="preserve">                    type: integer</w:t>
      </w:r>
    </w:p>
    <w:p w14:paraId="739C4127" w14:textId="77777777" w:rsidR="00B8735B" w:rsidRDefault="00B8735B" w:rsidP="00B8735B">
      <w:pPr>
        <w:pStyle w:val="PL"/>
      </w:pPr>
      <w:r>
        <w:t xml:space="preserve">                    minimum: 1</w:t>
      </w:r>
    </w:p>
    <w:p w14:paraId="4C7C796B" w14:textId="77777777" w:rsidR="00B8735B" w:rsidRDefault="00B8735B" w:rsidP="00B8735B">
      <w:pPr>
        <w:pStyle w:val="PL"/>
      </w:pPr>
      <w:r>
        <w:t xml:space="preserve">                    maximum: 256</w:t>
      </w:r>
    </w:p>
    <w:p w14:paraId="5E4ADF34" w14:textId="77777777" w:rsidR="00B8735B" w:rsidRDefault="00B8735B" w:rsidP="00B8735B">
      <w:pPr>
        <w:pStyle w:val="PL"/>
      </w:pPr>
      <w:r>
        <w:t xml:space="preserve">    EUtranFrequency-Single:</w:t>
      </w:r>
    </w:p>
    <w:p w14:paraId="7961A5DA" w14:textId="77777777" w:rsidR="00B8735B" w:rsidRDefault="00B8735B" w:rsidP="00B8735B">
      <w:pPr>
        <w:pStyle w:val="PL"/>
      </w:pPr>
      <w:r>
        <w:t xml:space="preserve">      allOf:</w:t>
      </w:r>
    </w:p>
    <w:p w14:paraId="3224A5D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2FAF682" w14:textId="77777777" w:rsidR="00B8735B" w:rsidRDefault="00B8735B" w:rsidP="00B8735B">
      <w:pPr>
        <w:pStyle w:val="PL"/>
      </w:pPr>
      <w:r>
        <w:t xml:space="preserve">        - type: object</w:t>
      </w:r>
    </w:p>
    <w:p w14:paraId="30CFA50E" w14:textId="77777777" w:rsidR="00B8735B" w:rsidRDefault="00B8735B" w:rsidP="00B8735B">
      <w:pPr>
        <w:pStyle w:val="PL"/>
      </w:pPr>
      <w:r>
        <w:t xml:space="preserve">          properties:</w:t>
      </w:r>
    </w:p>
    <w:p w14:paraId="28FBDD09" w14:textId="77777777" w:rsidR="00B8735B" w:rsidRDefault="00B8735B" w:rsidP="00B8735B">
      <w:pPr>
        <w:pStyle w:val="PL"/>
      </w:pPr>
      <w:r>
        <w:t xml:space="preserve">            attributes:</w:t>
      </w:r>
    </w:p>
    <w:p w14:paraId="615B58AA" w14:textId="77777777" w:rsidR="00B8735B" w:rsidRDefault="00B8735B" w:rsidP="00B8735B">
      <w:pPr>
        <w:pStyle w:val="PL"/>
      </w:pPr>
      <w:r>
        <w:t xml:space="preserve">              type: object</w:t>
      </w:r>
    </w:p>
    <w:p w14:paraId="08656D05" w14:textId="77777777" w:rsidR="00B8735B" w:rsidRDefault="00B8735B" w:rsidP="00B8735B">
      <w:pPr>
        <w:pStyle w:val="PL"/>
      </w:pPr>
      <w:r>
        <w:t xml:space="preserve">              properties:</w:t>
      </w:r>
    </w:p>
    <w:p w14:paraId="36140493" w14:textId="77777777" w:rsidR="00B8735B" w:rsidRDefault="00B8735B" w:rsidP="00B8735B">
      <w:pPr>
        <w:pStyle w:val="PL"/>
      </w:pPr>
      <w:r>
        <w:t xml:space="preserve">                earfcnDL:</w:t>
      </w:r>
    </w:p>
    <w:p w14:paraId="3900583D" w14:textId="77777777" w:rsidR="00B8735B" w:rsidRDefault="00B8735B" w:rsidP="00B8735B">
      <w:pPr>
        <w:pStyle w:val="PL"/>
      </w:pPr>
      <w:r>
        <w:t xml:space="preserve">                  type: integer</w:t>
      </w:r>
    </w:p>
    <w:p w14:paraId="5D45F805" w14:textId="77777777" w:rsidR="00B8735B" w:rsidRDefault="00B8735B" w:rsidP="00B8735B">
      <w:pPr>
        <w:pStyle w:val="PL"/>
      </w:pPr>
      <w:r>
        <w:t xml:space="preserve">                  minimum: 0</w:t>
      </w:r>
    </w:p>
    <w:p w14:paraId="6048CC2E" w14:textId="77777777" w:rsidR="00B8735B" w:rsidRDefault="00B8735B" w:rsidP="00B8735B">
      <w:pPr>
        <w:pStyle w:val="PL"/>
      </w:pPr>
      <w:r>
        <w:t xml:space="preserve">                  maximum: 262143</w:t>
      </w:r>
    </w:p>
    <w:p w14:paraId="63CDDDEB" w14:textId="77777777" w:rsidR="00B8735B" w:rsidRDefault="00B8735B" w:rsidP="00B8735B">
      <w:pPr>
        <w:pStyle w:val="PL"/>
      </w:pPr>
      <w:r>
        <w:t xml:space="preserve">                multiBandInfoListEutra:</w:t>
      </w:r>
    </w:p>
    <w:p w14:paraId="6BC77F13" w14:textId="77777777" w:rsidR="00B8735B" w:rsidRDefault="00B8735B" w:rsidP="00B8735B">
      <w:pPr>
        <w:pStyle w:val="PL"/>
      </w:pPr>
      <w:r>
        <w:t xml:space="preserve">                  type: integer</w:t>
      </w:r>
    </w:p>
    <w:p w14:paraId="5F62DBA9" w14:textId="77777777" w:rsidR="00B8735B" w:rsidRDefault="00B8735B" w:rsidP="00B8735B">
      <w:pPr>
        <w:pStyle w:val="PL"/>
      </w:pPr>
      <w:r>
        <w:t xml:space="preserve">                  minimum: 1</w:t>
      </w:r>
    </w:p>
    <w:p w14:paraId="6E91C1A0" w14:textId="77777777" w:rsidR="00B8735B" w:rsidRDefault="00B8735B" w:rsidP="00B8735B">
      <w:pPr>
        <w:pStyle w:val="PL"/>
      </w:pPr>
      <w:r>
        <w:t xml:space="preserve">                  maximum: 256</w:t>
      </w:r>
    </w:p>
    <w:p w14:paraId="68BE1228" w14:textId="77777777" w:rsidR="00B8735B" w:rsidRDefault="00B8735B" w:rsidP="00B8735B">
      <w:pPr>
        <w:pStyle w:val="PL"/>
      </w:pPr>
    </w:p>
    <w:p w14:paraId="5ECB6C42" w14:textId="77777777" w:rsidR="00B8735B" w:rsidRDefault="00B8735B" w:rsidP="00B8735B">
      <w:pPr>
        <w:pStyle w:val="PL"/>
      </w:pPr>
      <w:r>
        <w:t xml:space="preserve">    NrSectorCarrier-Single:</w:t>
      </w:r>
    </w:p>
    <w:p w14:paraId="3D05171D" w14:textId="77777777" w:rsidR="00B8735B" w:rsidRDefault="00B8735B" w:rsidP="00B8735B">
      <w:pPr>
        <w:pStyle w:val="PL"/>
      </w:pPr>
      <w:r>
        <w:t xml:space="preserve">      allOf:</w:t>
      </w:r>
    </w:p>
    <w:p w14:paraId="07548609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0A6BA38" w14:textId="77777777" w:rsidR="00B8735B" w:rsidRDefault="00B8735B" w:rsidP="00B8735B">
      <w:pPr>
        <w:pStyle w:val="PL"/>
      </w:pPr>
      <w:r>
        <w:t xml:space="preserve">        - type: object</w:t>
      </w:r>
    </w:p>
    <w:p w14:paraId="2742E3F7" w14:textId="77777777" w:rsidR="00B8735B" w:rsidRDefault="00B8735B" w:rsidP="00B8735B">
      <w:pPr>
        <w:pStyle w:val="PL"/>
      </w:pPr>
      <w:r>
        <w:t xml:space="preserve">          properties:</w:t>
      </w:r>
    </w:p>
    <w:p w14:paraId="4C304A9B" w14:textId="77777777" w:rsidR="00B8735B" w:rsidRDefault="00B8735B" w:rsidP="00B8735B">
      <w:pPr>
        <w:pStyle w:val="PL"/>
      </w:pPr>
      <w:r>
        <w:t xml:space="preserve">            attributes:</w:t>
      </w:r>
    </w:p>
    <w:p w14:paraId="73AAE7E9" w14:textId="77777777" w:rsidR="00B8735B" w:rsidRDefault="00B8735B" w:rsidP="00B8735B">
      <w:pPr>
        <w:pStyle w:val="PL"/>
      </w:pPr>
      <w:r>
        <w:t xml:space="preserve">              allOf:</w:t>
      </w:r>
    </w:p>
    <w:p w14:paraId="7E8FBA0C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AE1477B" w14:textId="77777777" w:rsidR="00B8735B" w:rsidRDefault="00B8735B" w:rsidP="00B8735B">
      <w:pPr>
        <w:pStyle w:val="PL"/>
      </w:pPr>
      <w:r>
        <w:t xml:space="preserve">                - type: object</w:t>
      </w:r>
    </w:p>
    <w:p w14:paraId="5F8033E4" w14:textId="77777777" w:rsidR="00B8735B" w:rsidRDefault="00B8735B" w:rsidP="00B8735B">
      <w:pPr>
        <w:pStyle w:val="PL"/>
      </w:pPr>
      <w:r>
        <w:t xml:space="preserve">                  properties:</w:t>
      </w:r>
    </w:p>
    <w:p w14:paraId="5453958F" w14:textId="77777777" w:rsidR="00B8735B" w:rsidRDefault="00B8735B" w:rsidP="00B8735B">
      <w:pPr>
        <w:pStyle w:val="PL"/>
      </w:pPr>
      <w:r>
        <w:t xml:space="preserve">                    txDirection:</w:t>
      </w:r>
    </w:p>
    <w:p w14:paraId="259D5FB9" w14:textId="77777777" w:rsidR="00B8735B" w:rsidRDefault="00B8735B" w:rsidP="00B8735B">
      <w:pPr>
        <w:pStyle w:val="PL"/>
      </w:pPr>
      <w:r>
        <w:t xml:space="preserve">                      $ref: '#/components/schemas/TxDirection'</w:t>
      </w:r>
    </w:p>
    <w:p w14:paraId="216E0EB5" w14:textId="77777777" w:rsidR="00B8735B" w:rsidRDefault="00B8735B" w:rsidP="00B8735B">
      <w:pPr>
        <w:pStyle w:val="PL"/>
      </w:pPr>
      <w:r>
        <w:t xml:space="preserve">                    configuredMaxTxPower:</w:t>
      </w:r>
    </w:p>
    <w:p w14:paraId="1636E8B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38A2F03" w14:textId="77777777" w:rsidR="00B8735B" w:rsidRDefault="00B8735B" w:rsidP="00B8735B">
      <w:pPr>
        <w:pStyle w:val="PL"/>
      </w:pPr>
      <w:r>
        <w:t xml:space="preserve">                    arfcnDL:</w:t>
      </w:r>
    </w:p>
    <w:p w14:paraId="773A55F6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00B056" w14:textId="77777777" w:rsidR="00B8735B" w:rsidRDefault="00B8735B" w:rsidP="00B8735B">
      <w:pPr>
        <w:pStyle w:val="PL"/>
      </w:pPr>
      <w:r>
        <w:t xml:space="preserve">                    arfcnUL:</w:t>
      </w:r>
    </w:p>
    <w:p w14:paraId="7979915B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7CA4027" w14:textId="77777777" w:rsidR="00B8735B" w:rsidRDefault="00B8735B" w:rsidP="00B8735B">
      <w:pPr>
        <w:pStyle w:val="PL"/>
      </w:pPr>
      <w:r>
        <w:t xml:space="preserve">                    bSChannelBwDL:</w:t>
      </w:r>
    </w:p>
    <w:p w14:paraId="350BE7D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4C919FD" w14:textId="77777777" w:rsidR="00B8735B" w:rsidRDefault="00B8735B" w:rsidP="00B8735B">
      <w:pPr>
        <w:pStyle w:val="PL"/>
      </w:pPr>
      <w:r>
        <w:t xml:space="preserve">                    bSChannelBwUL:</w:t>
      </w:r>
    </w:p>
    <w:p w14:paraId="51F6C95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395EA11" w14:textId="77777777" w:rsidR="00B8735B" w:rsidRDefault="00B8735B" w:rsidP="00B8735B">
      <w:pPr>
        <w:pStyle w:val="PL"/>
      </w:pPr>
      <w:r>
        <w:t xml:space="preserve">                    sectorEquipmentFunctionRef:</w:t>
      </w:r>
    </w:p>
    <w:p w14:paraId="29414626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482CED95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7EA3356E" w14:textId="77777777" w:rsidR="00B8735B" w:rsidRDefault="00B8735B" w:rsidP="00B8735B">
      <w:pPr>
        <w:pStyle w:val="PL"/>
      </w:pPr>
      <w:r>
        <w:t xml:space="preserve">        - type: object</w:t>
      </w:r>
    </w:p>
    <w:p w14:paraId="5645C807" w14:textId="77777777" w:rsidR="00B8735B" w:rsidRDefault="00B8735B" w:rsidP="00B8735B">
      <w:pPr>
        <w:pStyle w:val="PL"/>
      </w:pPr>
      <w:r>
        <w:t xml:space="preserve">          properties:</w:t>
      </w:r>
    </w:p>
    <w:p w14:paraId="4E17932D" w14:textId="77777777" w:rsidR="00B8735B" w:rsidRDefault="00B8735B" w:rsidP="00B8735B">
      <w:pPr>
        <w:pStyle w:val="PL"/>
      </w:pPr>
      <w:r>
        <w:t xml:space="preserve">            CommonBeamformingFunction:</w:t>
      </w:r>
    </w:p>
    <w:p w14:paraId="79760EFE" w14:textId="77777777" w:rsidR="00B8735B" w:rsidRDefault="00B8735B" w:rsidP="00B8735B">
      <w:pPr>
        <w:pStyle w:val="PL"/>
      </w:pPr>
      <w:r>
        <w:t xml:space="preserve">              $ref: '#/components/schemas/CommonBeamformingFunction-Single'</w:t>
      </w:r>
    </w:p>
    <w:p w14:paraId="412A2AD2" w14:textId="77777777" w:rsidR="00B8735B" w:rsidRDefault="00B8735B" w:rsidP="00B8735B">
      <w:pPr>
        <w:pStyle w:val="PL"/>
      </w:pPr>
      <w:r>
        <w:t xml:space="preserve">    Bwp-Single:</w:t>
      </w:r>
    </w:p>
    <w:p w14:paraId="09B9A092" w14:textId="77777777" w:rsidR="00B8735B" w:rsidRDefault="00B8735B" w:rsidP="00B8735B">
      <w:pPr>
        <w:pStyle w:val="PL"/>
      </w:pPr>
      <w:r>
        <w:t xml:space="preserve">      allOf:</w:t>
      </w:r>
    </w:p>
    <w:p w14:paraId="3151B23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62DE1A3" w14:textId="77777777" w:rsidR="00B8735B" w:rsidRDefault="00B8735B" w:rsidP="00B8735B">
      <w:pPr>
        <w:pStyle w:val="PL"/>
      </w:pPr>
      <w:r>
        <w:t xml:space="preserve">        - type: object</w:t>
      </w:r>
    </w:p>
    <w:p w14:paraId="4935E9E7" w14:textId="77777777" w:rsidR="00B8735B" w:rsidRDefault="00B8735B" w:rsidP="00B8735B">
      <w:pPr>
        <w:pStyle w:val="PL"/>
      </w:pPr>
      <w:r>
        <w:t xml:space="preserve">          properties:</w:t>
      </w:r>
    </w:p>
    <w:p w14:paraId="345B2BE5" w14:textId="77777777" w:rsidR="00B8735B" w:rsidRDefault="00B8735B" w:rsidP="00B8735B">
      <w:pPr>
        <w:pStyle w:val="PL"/>
      </w:pPr>
      <w:r>
        <w:t xml:space="preserve">            attributes:</w:t>
      </w:r>
    </w:p>
    <w:p w14:paraId="28AFB607" w14:textId="77777777" w:rsidR="00B8735B" w:rsidRDefault="00B8735B" w:rsidP="00B8735B">
      <w:pPr>
        <w:pStyle w:val="PL"/>
      </w:pPr>
      <w:r>
        <w:t xml:space="preserve">              allOf:</w:t>
      </w:r>
    </w:p>
    <w:p w14:paraId="77E6E91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7089A458" w14:textId="77777777" w:rsidR="00B8735B" w:rsidRDefault="00B8735B" w:rsidP="00B8735B">
      <w:pPr>
        <w:pStyle w:val="PL"/>
      </w:pPr>
      <w:r>
        <w:t xml:space="preserve">                - type: object</w:t>
      </w:r>
    </w:p>
    <w:p w14:paraId="6B72C7C4" w14:textId="77777777" w:rsidR="00B8735B" w:rsidRDefault="00B8735B" w:rsidP="00B8735B">
      <w:pPr>
        <w:pStyle w:val="PL"/>
      </w:pPr>
      <w:r>
        <w:t xml:space="preserve">                  properties:</w:t>
      </w:r>
    </w:p>
    <w:p w14:paraId="2D669786" w14:textId="77777777" w:rsidR="00B8735B" w:rsidRDefault="00B8735B" w:rsidP="00B8735B">
      <w:pPr>
        <w:pStyle w:val="PL"/>
      </w:pPr>
      <w:r>
        <w:t xml:space="preserve">                    bwpContext:</w:t>
      </w:r>
    </w:p>
    <w:p w14:paraId="53CFCA1E" w14:textId="77777777" w:rsidR="00B8735B" w:rsidRDefault="00B8735B" w:rsidP="00B8735B">
      <w:pPr>
        <w:pStyle w:val="PL"/>
      </w:pPr>
      <w:r>
        <w:t xml:space="preserve">                      $ref: '#/components/schemas/BwpContext'</w:t>
      </w:r>
    </w:p>
    <w:p w14:paraId="6589C3F4" w14:textId="77777777" w:rsidR="00B8735B" w:rsidRDefault="00B8735B" w:rsidP="00B8735B">
      <w:pPr>
        <w:pStyle w:val="PL"/>
      </w:pPr>
      <w:r>
        <w:t xml:space="preserve">                    isInitialBwp:</w:t>
      </w:r>
    </w:p>
    <w:p w14:paraId="712F466C" w14:textId="77777777" w:rsidR="00B8735B" w:rsidRDefault="00B8735B" w:rsidP="00B8735B">
      <w:pPr>
        <w:pStyle w:val="PL"/>
      </w:pPr>
      <w:r>
        <w:t xml:space="preserve">                      $ref: '#/components/schemas/IsInitialBwp'</w:t>
      </w:r>
    </w:p>
    <w:p w14:paraId="3DAD94D2" w14:textId="77777777" w:rsidR="00B8735B" w:rsidRDefault="00B8735B" w:rsidP="00B8735B">
      <w:pPr>
        <w:pStyle w:val="PL"/>
      </w:pPr>
      <w:r>
        <w:t xml:space="preserve">                    subCarrierSpacing:</w:t>
      </w:r>
    </w:p>
    <w:p w14:paraId="4733123B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D4F4863" w14:textId="77777777" w:rsidR="00B8735B" w:rsidRDefault="00B8735B" w:rsidP="00B8735B">
      <w:pPr>
        <w:pStyle w:val="PL"/>
      </w:pPr>
      <w:r>
        <w:t xml:space="preserve">                    cyclicPrefix:</w:t>
      </w:r>
    </w:p>
    <w:p w14:paraId="3598C778" w14:textId="77777777" w:rsidR="00B8735B" w:rsidRDefault="00B8735B" w:rsidP="00B8735B">
      <w:pPr>
        <w:pStyle w:val="PL"/>
      </w:pPr>
      <w:r>
        <w:t xml:space="preserve">                      $ref: '#/components/schemas/CyclicPrefix'</w:t>
      </w:r>
    </w:p>
    <w:p w14:paraId="412927B3" w14:textId="77777777" w:rsidR="00B8735B" w:rsidRDefault="00B8735B" w:rsidP="00B8735B">
      <w:pPr>
        <w:pStyle w:val="PL"/>
      </w:pPr>
      <w:r>
        <w:t xml:space="preserve">                    startRB:</w:t>
      </w:r>
    </w:p>
    <w:p w14:paraId="62E4E77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290166D" w14:textId="77777777" w:rsidR="00B8735B" w:rsidRDefault="00B8735B" w:rsidP="00B8735B">
      <w:pPr>
        <w:pStyle w:val="PL"/>
      </w:pPr>
      <w:r>
        <w:t xml:space="preserve">                    numberOfRBs:</w:t>
      </w:r>
    </w:p>
    <w:p w14:paraId="6CB8F96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460D1E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0D71F0C6" w14:textId="77777777" w:rsidR="00B8735B" w:rsidRDefault="00B8735B" w:rsidP="00B8735B">
      <w:pPr>
        <w:pStyle w:val="PL"/>
      </w:pPr>
      <w:r>
        <w:t xml:space="preserve">    CommonBeamformingFunction-Single:</w:t>
      </w:r>
    </w:p>
    <w:p w14:paraId="672E8A3C" w14:textId="77777777" w:rsidR="00B8735B" w:rsidRDefault="00B8735B" w:rsidP="00B8735B">
      <w:pPr>
        <w:pStyle w:val="PL"/>
      </w:pPr>
      <w:r>
        <w:t xml:space="preserve">      allOf:</w:t>
      </w:r>
    </w:p>
    <w:p w14:paraId="7F7A035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6E06314" w14:textId="77777777" w:rsidR="00B8735B" w:rsidRDefault="00B8735B" w:rsidP="00B8735B">
      <w:pPr>
        <w:pStyle w:val="PL"/>
      </w:pPr>
      <w:r>
        <w:t xml:space="preserve">        - type: object</w:t>
      </w:r>
    </w:p>
    <w:p w14:paraId="6945AAA3" w14:textId="77777777" w:rsidR="00B8735B" w:rsidRDefault="00B8735B" w:rsidP="00B8735B">
      <w:pPr>
        <w:pStyle w:val="PL"/>
      </w:pPr>
      <w:r>
        <w:t xml:space="preserve">          properties:</w:t>
      </w:r>
    </w:p>
    <w:p w14:paraId="30B02E25" w14:textId="77777777" w:rsidR="00B8735B" w:rsidRDefault="00B8735B" w:rsidP="00B8735B">
      <w:pPr>
        <w:pStyle w:val="PL"/>
      </w:pPr>
      <w:r>
        <w:t xml:space="preserve">            attributes:</w:t>
      </w:r>
    </w:p>
    <w:p w14:paraId="71E70FBD" w14:textId="77777777" w:rsidR="00B8735B" w:rsidRDefault="00B8735B" w:rsidP="00B8735B">
      <w:pPr>
        <w:pStyle w:val="PL"/>
      </w:pPr>
      <w:r>
        <w:t xml:space="preserve">              allOf:</w:t>
      </w:r>
    </w:p>
    <w:p w14:paraId="4853BEBE" w14:textId="77777777" w:rsidR="00B8735B" w:rsidRDefault="00B8735B" w:rsidP="00B8735B">
      <w:pPr>
        <w:pStyle w:val="PL"/>
      </w:pPr>
      <w:r>
        <w:t xml:space="preserve">                - type: object</w:t>
      </w:r>
    </w:p>
    <w:p w14:paraId="4FC96D3E" w14:textId="77777777" w:rsidR="00B8735B" w:rsidRDefault="00B8735B" w:rsidP="00B8735B">
      <w:pPr>
        <w:pStyle w:val="PL"/>
      </w:pPr>
      <w:r>
        <w:t xml:space="preserve">                  properties:</w:t>
      </w:r>
    </w:p>
    <w:p w14:paraId="7D70C4C7" w14:textId="77777777" w:rsidR="00B8735B" w:rsidRDefault="00B8735B" w:rsidP="00B8735B">
      <w:pPr>
        <w:pStyle w:val="PL"/>
      </w:pPr>
      <w:r>
        <w:t xml:space="preserve">                    coverageShape:</w:t>
      </w:r>
    </w:p>
    <w:p w14:paraId="6A39FDA7" w14:textId="77777777" w:rsidR="00B8735B" w:rsidRDefault="00B8735B" w:rsidP="00B8735B">
      <w:pPr>
        <w:pStyle w:val="PL"/>
      </w:pPr>
      <w:r>
        <w:t xml:space="preserve">                      $ref: '#/components/schemas/CoverageShape'</w:t>
      </w:r>
    </w:p>
    <w:p w14:paraId="4DC4D725" w14:textId="77777777" w:rsidR="00B8735B" w:rsidRDefault="00B8735B" w:rsidP="00B8735B">
      <w:pPr>
        <w:pStyle w:val="PL"/>
      </w:pPr>
      <w:r>
        <w:t xml:space="preserve">                    digitalAzimuth:</w:t>
      </w:r>
    </w:p>
    <w:p w14:paraId="137E7A5D" w14:textId="77777777" w:rsidR="00B8735B" w:rsidRDefault="00B8735B" w:rsidP="00B8735B">
      <w:pPr>
        <w:pStyle w:val="PL"/>
      </w:pPr>
      <w:r>
        <w:t xml:space="preserve">                      $ref: '#/components/schemas/DigitalAzimuth'</w:t>
      </w:r>
    </w:p>
    <w:p w14:paraId="7629060B" w14:textId="77777777" w:rsidR="00B8735B" w:rsidRDefault="00B8735B" w:rsidP="00B8735B">
      <w:pPr>
        <w:pStyle w:val="PL"/>
      </w:pPr>
      <w:r>
        <w:t xml:space="preserve">                    digitalTilt:</w:t>
      </w:r>
    </w:p>
    <w:p w14:paraId="1ED9C00C" w14:textId="77777777" w:rsidR="00B8735B" w:rsidRDefault="00B8735B" w:rsidP="00B8735B">
      <w:pPr>
        <w:pStyle w:val="PL"/>
      </w:pPr>
      <w:r>
        <w:t xml:space="preserve">                      $ref: '#/components/schemas/DigitalTilt'</w:t>
      </w:r>
    </w:p>
    <w:p w14:paraId="22A93D24" w14:textId="77777777" w:rsidR="00B8735B" w:rsidRDefault="00B8735B" w:rsidP="00B8735B">
      <w:pPr>
        <w:pStyle w:val="PL"/>
      </w:pPr>
      <w:r>
        <w:t xml:space="preserve">        - type: object</w:t>
      </w:r>
    </w:p>
    <w:p w14:paraId="519B4B12" w14:textId="77777777" w:rsidR="00B8735B" w:rsidRDefault="00B8735B" w:rsidP="00B8735B">
      <w:pPr>
        <w:pStyle w:val="PL"/>
      </w:pPr>
      <w:r>
        <w:t xml:space="preserve">          properties:</w:t>
      </w:r>
    </w:p>
    <w:p w14:paraId="4D9BC5D5" w14:textId="77777777" w:rsidR="00B8735B" w:rsidRDefault="00B8735B" w:rsidP="00B8735B">
      <w:pPr>
        <w:pStyle w:val="PL"/>
      </w:pPr>
      <w:r>
        <w:t xml:space="preserve">            Beam:</w:t>
      </w:r>
    </w:p>
    <w:p w14:paraId="6C01637A" w14:textId="77777777" w:rsidR="00B8735B" w:rsidRDefault="00B8735B" w:rsidP="00B8735B">
      <w:pPr>
        <w:pStyle w:val="PL"/>
      </w:pPr>
      <w:r>
        <w:t xml:space="preserve">              $ref: '#/components/schemas/Beam-Multiple'</w:t>
      </w:r>
    </w:p>
    <w:p w14:paraId="0C523D21" w14:textId="77777777" w:rsidR="00B8735B" w:rsidRDefault="00B8735B" w:rsidP="00B8735B">
      <w:pPr>
        <w:pStyle w:val="PL"/>
      </w:pPr>
      <w:r>
        <w:t xml:space="preserve">    Beam-Single:</w:t>
      </w:r>
    </w:p>
    <w:p w14:paraId="49FFCD91" w14:textId="77777777" w:rsidR="00B8735B" w:rsidRDefault="00B8735B" w:rsidP="00B8735B">
      <w:pPr>
        <w:pStyle w:val="PL"/>
      </w:pPr>
      <w:r>
        <w:t xml:space="preserve">      allOf:</w:t>
      </w:r>
    </w:p>
    <w:p w14:paraId="757DFE7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D978C9E" w14:textId="77777777" w:rsidR="00B8735B" w:rsidRDefault="00B8735B" w:rsidP="00B8735B">
      <w:pPr>
        <w:pStyle w:val="PL"/>
      </w:pPr>
      <w:r>
        <w:t xml:space="preserve">        - type: object</w:t>
      </w:r>
    </w:p>
    <w:p w14:paraId="39FA7991" w14:textId="77777777" w:rsidR="00B8735B" w:rsidRDefault="00B8735B" w:rsidP="00B8735B">
      <w:pPr>
        <w:pStyle w:val="PL"/>
      </w:pPr>
      <w:r>
        <w:t xml:space="preserve">          properties:</w:t>
      </w:r>
    </w:p>
    <w:p w14:paraId="5916865E" w14:textId="77777777" w:rsidR="00B8735B" w:rsidRDefault="00B8735B" w:rsidP="00B8735B">
      <w:pPr>
        <w:pStyle w:val="PL"/>
      </w:pPr>
      <w:r>
        <w:t xml:space="preserve">            attributes:</w:t>
      </w:r>
    </w:p>
    <w:p w14:paraId="502DA40E" w14:textId="77777777" w:rsidR="00B8735B" w:rsidRDefault="00B8735B" w:rsidP="00B8735B">
      <w:pPr>
        <w:pStyle w:val="PL"/>
      </w:pPr>
      <w:r>
        <w:t xml:space="preserve">              allOf:</w:t>
      </w:r>
    </w:p>
    <w:p w14:paraId="01FB9A1C" w14:textId="77777777" w:rsidR="00B8735B" w:rsidRDefault="00B8735B" w:rsidP="00B8735B">
      <w:pPr>
        <w:pStyle w:val="PL"/>
      </w:pPr>
      <w:r>
        <w:t xml:space="preserve">                - type: object</w:t>
      </w:r>
    </w:p>
    <w:p w14:paraId="2C53E2AA" w14:textId="77777777" w:rsidR="00B8735B" w:rsidRDefault="00B8735B" w:rsidP="00B8735B">
      <w:pPr>
        <w:pStyle w:val="PL"/>
      </w:pPr>
      <w:r>
        <w:t xml:space="preserve">                  properties:</w:t>
      </w:r>
    </w:p>
    <w:p w14:paraId="292B59F8" w14:textId="77777777" w:rsidR="00B8735B" w:rsidRDefault="00B8735B" w:rsidP="00B8735B">
      <w:pPr>
        <w:pStyle w:val="PL"/>
      </w:pPr>
      <w:r>
        <w:t xml:space="preserve">                    beamIndex:</w:t>
      </w:r>
    </w:p>
    <w:p w14:paraId="7F27512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260A7F3" w14:textId="77777777" w:rsidR="00B8735B" w:rsidRDefault="00B8735B" w:rsidP="00B8735B">
      <w:pPr>
        <w:pStyle w:val="PL"/>
      </w:pPr>
      <w:r>
        <w:t xml:space="preserve">                    beamType:</w:t>
      </w:r>
    </w:p>
    <w:p w14:paraId="7117CF0B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396EDAEC" w14:textId="77777777" w:rsidR="00B8735B" w:rsidRDefault="00B8735B" w:rsidP="00B8735B">
      <w:pPr>
        <w:pStyle w:val="PL"/>
      </w:pPr>
      <w:r>
        <w:t xml:space="preserve">                      enum:</w:t>
      </w:r>
    </w:p>
    <w:p w14:paraId="6CD1685F" w14:textId="77777777" w:rsidR="00B8735B" w:rsidRDefault="00B8735B" w:rsidP="00B8735B">
      <w:pPr>
        <w:pStyle w:val="PL"/>
      </w:pPr>
      <w:r>
        <w:t xml:space="preserve">                        - SSB-BEAM</w:t>
      </w:r>
    </w:p>
    <w:p w14:paraId="389E0025" w14:textId="77777777" w:rsidR="00B8735B" w:rsidRDefault="00B8735B" w:rsidP="00B8735B">
      <w:pPr>
        <w:pStyle w:val="PL"/>
      </w:pPr>
      <w:r>
        <w:t xml:space="preserve">                    beamAzimuth:</w:t>
      </w:r>
    </w:p>
    <w:p w14:paraId="20785A3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428DFF8" w14:textId="77777777" w:rsidR="00B8735B" w:rsidRDefault="00B8735B" w:rsidP="00B8735B">
      <w:pPr>
        <w:pStyle w:val="PL"/>
      </w:pPr>
      <w:r>
        <w:t xml:space="preserve">                      minimum: -1800</w:t>
      </w:r>
    </w:p>
    <w:p w14:paraId="6F250296" w14:textId="77777777" w:rsidR="00B8735B" w:rsidRDefault="00B8735B" w:rsidP="00B8735B">
      <w:pPr>
        <w:pStyle w:val="PL"/>
      </w:pPr>
      <w:r>
        <w:t xml:space="preserve">                      maximum: 1800</w:t>
      </w:r>
    </w:p>
    <w:p w14:paraId="79E117FE" w14:textId="77777777" w:rsidR="00B8735B" w:rsidRDefault="00B8735B" w:rsidP="00B8735B">
      <w:pPr>
        <w:pStyle w:val="PL"/>
      </w:pPr>
      <w:r>
        <w:t xml:space="preserve">                    beamTilt:</w:t>
      </w:r>
    </w:p>
    <w:p w14:paraId="4B6273DE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B03EA96" w14:textId="77777777" w:rsidR="00B8735B" w:rsidRDefault="00B8735B" w:rsidP="00B8735B">
      <w:pPr>
        <w:pStyle w:val="PL"/>
      </w:pPr>
      <w:r>
        <w:t xml:space="preserve">                      minimum: -900</w:t>
      </w:r>
    </w:p>
    <w:p w14:paraId="004B354B" w14:textId="77777777" w:rsidR="00B8735B" w:rsidRDefault="00B8735B" w:rsidP="00B8735B">
      <w:pPr>
        <w:pStyle w:val="PL"/>
      </w:pPr>
      <w:r>
        <w:t xml:space="preserve">                      maximum: 900</w:t>
      </w:r>
    </w:p>
    <w:p w14:paraId="60482595" w14:textId="77777777" w:rsidR="00B8735B" w:rsidRDefault="00B8735B" w:rsidP="00B8735B">
      <w:pPr>
        <w:pStyle w:val="PL"/>
      </w:pPr>
      <w:r>
        <w:t xml:space="preserve">                    beamHorizWidth:</w:t>
      </w:r>
    </w:p>
    <w:p w14:paraId="4AD6ACD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8B1383A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1C6E289" w14:textId="77777777" w:rsidR="00B8735B" w:rsidRDefault="00B8735B" w:rsidP="00B8735B">
      <w:pPr>
        <w:pStyle w:val="PL"/>
      </w:pPr>
      <w:r>
        <w:t xml:space="preserve">                      maximum: 3599</w:t>
      </w:r>
    </w:p>
    <w:p w14:paraId="35ED76F7" w14:textId="77777777" w:rsidR="00B8735B" w:rsidRDefault="00B8735B" w:rsidP="00B8735B">
      <w:pPr>
        <w:pStyle w:val="PL"/>
      </w:pPr>
      <w:r>
        <w:t xml:space="preserve">                    beamVertWidth:</w:t>
      </w:r>
    </w:p>
    <w:p w14:paraId="71F9A95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1E32124" w14:textId="77777777" w:rsidR="00B8735B" w:rsidRDefault="00B8735B" w:rsidP="00B8735B">
      <w:pPr>
        <w:pStyle w:val="PL"/>
      </w:pPr>
      <w:r>
        <w:t xml:space="preserve">                      minimum: 0</w:t>
      </w:r>
    </w:p>
    <w:p w14:paraId="517B1926" w14:textId="77777777" w:rsidR="00B8735B" w:rsidRDefault="00B8735B" w:rsidP="00B8735B">
      <w:pPr>
        <w:pStyle w:val="PL"/>
      </w:pPr>
      <w:r>
        <w:t xml:space="preserve">                      maximum: 1800</w:t>
      </w:r>
    </w:p>
    <w:p w14:paraId="7A80B40C" w14:textId="77777777" w:rsidR="00B8735B" w:rsidRDefault="00B8735B" w:rsidP="00B8735B">
      <w:pPr>
        <w:pStyle w:val="PL"/>
      </w:pPr>
      <w:r>
        <w:t xml:space="preserve">    RRMPolicyRatio-Single:</w:t>
      </w:r>
    </w:p>
    <w:p w14:paraId="36882A1E" w14:textId="77777777" w:rsidR="00B8735B" w:rsidRDefault="00B8735B" w:rsidP="00B8735B">
      <w:pPr>
        <w:pStyle w:val="PL"/>
      </w:pPr>
      <w:r>
        <w:t xml:space="preserve">      allOf:</w:t>
      </w:r>
    </w:p>
    <w:p w14:paraId="20C4A12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2684B36" w14:textId="77777777" w:rsidR="00B8735B" w:rsidRDefault="00B8735B" w:rsidP="00B8735B">
      <w:pPr>
        <w:pStyle w:val="PL"/>
      </w:pPr>
      <w:r>
        <w:t xml:space="preserve">        - type: object</w:t>
      </w:r>
    </w:p>
    <w:p w14:paraId="661A26DD" w14:textId="77777777" w:rsidR="00B8735B" w:rsidRDefault="00B8735B" w:rsidP="00B8735B">
      <w:pPr>
        <w:pStyle w:val="PL"/>
      </w:pPr>
      <w:r>
        <w:t xml:space="preserve">          properties:</w:t>
      </w:r>
    </w:p>
    <w:p w14:paraId="1451DABC" w14:textId="77777777" w:rsidR="00B8735B" w:rsidRDefault="00B8735B" w:rsidP="00B8735B">
      <w:pPr>
        <w:pStyle w:val="PL"/>
      </w:pPr>
      <w:r>
        <w:t xml:space="preserve">            attributes:</w:t>
      </w:r>
    </w:p>
    <w:p w14:paraId="234107BC" w14:textId="77777777" w:rsidR="00B8735B" w:rsidRDefault="00B8735B" w:rsidP="00B8735B">
      <w:pPr>
        <w:pStyle w:val="PL"/>
      </w:pPr>
      <w:r>
        <w:t xml:space="preserve">              allOf:</w:t>
      </w:r>
    </w:p>
    <w:p w14:paraId="10D27BEF" w14:textId="77777777" w:rsidR="00B8735B" w:rsidRDefault="00B8735B" w:rsidP="00B8735B">
      <w:pPr>
        <w:pStyle w:val="PL"/>
      </w:pPr>
      <w:r>
        <w:t xml:space="preserve">                - $ref: '#/components/schemas/RrmPolicy_-Attr'</w:t>
      </w:r>
    </w:p>
    <w:p w14:paraId="75E941FC" w14:textId="77777777" w:rsidR="00B8735B" w:rsidRDefault="00B8735B" w:rsidP="00B8735B">
      <w:pPr>
        <w:pStyle w:val="PL"/>
      </w:pPr>
      <w:r>
        <w:t xml:space="preserve">                - type: object</w:t>
      </w:r>
    </w:p>
    <w:p w14:paraId="1095494D" w14:textId="77777777" w:rsidR="00B8735B" w:rsidRDefault="00B8735B" w:rsidP="00B8735B">
      <w:pPr>
        <w:pStyle w:val="PL"/>
      </w:pPr>
      <w:r>
        <w:t xml:space="preserve">                  properties:</w:t>
      </w:r>
    </w:p>
    <w:p w14:paraId="4A29C00D" w14:textId="77777777" w:rsidR="00B8735B" w:rsidRDefault="00B8735B" w:rsidP="00B8735B">
      <w:pPr>
        <w:pStyle w:val="PL"/>
      </w:pPr>
      <w:r>
        <w:t xml:space="preserve">                    rRMPolicyMaxRatio:</w:t>
      </w:r>
    </w:p>
    <w:p w14:paraId="3EB98B9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F2CE3AA" w14:textId="77777777" w:rsidR="00B8735B" w:rsidRDefault="00B8735B" w:rsidP="00B8735B">
      <w:pPr>
        <w:pStyle w:val="PL"/>
      </w:pPr>
      <w:r>
        <w:t xml:space="preserve">                    rRMPolicyMinRatio:</w:t>
      </w:r>
    </w:p>
    <w:p w14:paraId="2826D95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56D67C6" w14:textId="77777777" w:rsidR="00B8735B" w:rsidRDefault="00B8735B" w:rsidP="00B8735B">
      <w:pPr>
        <w:pStyle w:val="PL"/>
      </w:pPr>
      <w:r>
        <w:t xml:space="preserve">                    rRMPolicyDedicatedRatio:</w:t>
      </w:r>
    </w:p>
    <w:p w14:paraId="0133107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F0B70B0" w14:textId="77777777" w:rsidR="00B8735B" w:rsidRDefault="00B8735B" w:rsidP="00B8735B">
      <w:pPr>
        <w:pStyle w:val="PL"/>
      </w:pPr>
    </w:p>
    <w:p w14:paraId="14EEC00C" w14:textId="77777777" w:rsidR="00B8735B" w:rsidRDefault="00B8735B" w:rsidP="00B8735B">
      <w:pPr>
        <w:pStyle w:val="PL"/>
      </w:pPr>
      <w:r>
        <w:t xml:space="preserve">    NRCellRelation-Single:</w:t>
      </w:r>
    </w:p>
    <w:p w14:paraId="264A3C81" w14:textId="77777777" w:rsidR="00B8735B" w:rsidRDefault="00B8735B" w:rsidP="00B8735B">
      <w:pPr>
        <w:pStyle w:val="PL"/>
      </w:pPr>
      <w:r>
        <w:t xml:space="preserve">      allOf:</w:t>
      </w:r>
    </w:p>
    <w:p w14:paraId="08FFDC2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AAE41C3" w14:textId="77777777" w:rsidR="00B8735B" w:rsidRDefault="00B8735B" w:rsidP="00B8735B">
      <w:pPr>
        <w:pStyle w:val="PL"/>
      </w:pPr>
      <w:r>
        <w:t xml:space="preserve">        - type: object</w:t>
      </w:r>
    </w:p>
    <w:p w14:paraId="6A1DB9C1" w14:textId="77777777" w:rsidR="00B8735B" w:rsidRDefault="00B8735B" w:rsidP="00B8735B">
      <w:pPr>
        <w:pStyle w:val="PL"/>
      </w:pPr>
      <w:r>
        <w:t xml:space="preserve">          properties:</w:t>
      </w:r>
    </w:p>
    <w:p w14:paraId="116C1674" w14:textId="77777777" w:rsidR="00B8735B" w:rsidRDefault="00B8735B" w:rsidP="00B8735B">
      <w:pPr>
        <w:pStyle w:val="PL"/>
      </w:pPr>
      <w:r>
        <w:t xml:space="preserve">            attributes:</w:t>
      </w:r>
    </w:p>
    <w:p w14:paraId="7AA624D9" w14:textId="77777777" w:rsidR="00B8735B" w:rsidRDefault="00B8735B" w:rsidP="00B8735B">
      <w:pPr>
        <w:pStyle w:val="PL"/>
      </w:pPr>
      <w:r>
        <w:t xml:space="preserve">                  type: object</w:t>
      </w:r>
    </w:p>
    <w:p w14:paraId="52E08853" w14:textId="77777777" w:rsidR="00B8735B" w:rsidRDefault="00B8735B" w:rsidP="00B8735B">
      <w:pPr>
        <w:pStyle w:val="PL"/>
      </w:pPr>
      <w:r>
        <w:t xml:space="preserve">                  properties:</w:t>
      </w:r>
    </w:p>
    <w:p w14:paraId="0ADABCC9" w14:textId="77777777" w:rsidR="00B8735B" w:rsidRDefault="00B8735B" w:rsidP="00B8735B">
      <w:pPr>
        <w:pStyle w:val="PL"/>
      </w:pPr>
      <w:r>
        <w:t xml:space="preserve">                    nRTCI:</w:t>
      </w:r>
    </w:p>
    <w:p w14:paraId="04891C54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B106390" w14:textId="77777777" w:rsidR="00B8735B" w:rsidRDefault="00B8735B" w:rsidP="00B8735B">
      <w:pPr>
        <w:pStyle w:val="PL"/>
      </w:pPr>
      <w:r>
        <w:t xml:space="preserve">                    cellIndividualOffset:</w:t>
      </w:r>
    </w:p>
    <w:p w14:paraId="5EC842C2" w14:textId="77777777" w:rsidR="00B8735B" w:rsidRDefault="00B8735B" w:rsidP="00B8735B">
      <w:pPr>
        <w:pStyle w:val="PL"/>
      </w:pPr>
      <w:r>
        <w:t xml:space="preserve">                      $ref: '#/components/schemas/CellIndividualOffset'</w:t>
      </w:r>
    </w:p>
    <w:p w14:paraId="43B5F633" w14:textId="77777777" w:rsidR="00B8735B" w:rsidRDefault="00B8735B" w:rsidP="00B8735B">
      <w:pPr>
        <w:pStyle w:val="PL"/>
      </w:pPr>
      <w:r>
        <w:t xml:space="preserve">                    adjacentNRCellRef:</w:t>
      </w:r>
    </w:p>
    <w:p w14:paraId="36B2E7AE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086EE04C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209F6E2C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F52480E" w14:textId="77777777" w:rsidR="00B8735B" w:rsidRDefault="00B8735B" w:rsidP="00B8735B">
      <w:pPr>
        <w:pStyle w:val="PL"/>
      </w:pPr>
      <w:r>
        <w:t xml:space="preserve">                    isRemoveAllowed:</w:t>
      </w:r>
    </w:p>
    <w:p w14:paraId="32A31229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34FC76E7" w14:textId="77777777" w:rsidR="00B8735B" w:rsidRDefault="00B8735B" w:rsidP="00B8735B">
      <w:pPr>
        <w:pStyle w:val="PL"/>
      </w:pPr>
      <w:r>
        <w:t xml:space="preserve">                    isHOAllowed:</w:t>
      </w:r>
    </w:p>
    <w:p w14:paraId="546A44BF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0BDC4282" w14:textId="77777777" w:rsidR="00B8735B" w:rsidRDefault="00B8735B" w:rsidP="00B8735B">
      <w:pPr>
        <w:pStyle w:val="PL"/>
      </w:pPr>
      <w:r>
        <w:t xml:space="preserve">                    isESCoveredBy:</w:t>
      </w:r>
    </w:p>
    <w:p w14:paraId="1BF03704" w14:textId="77777777" w:rsidR="00B8735B" w:rsidRDefault="00B8735B" w:rsidP="00B8735B">
      <w:pPr>
        <w:pStyle w:val="PL"/>
      </w:pPr>
      <w:r>
        <w:t xml:space="preserve">                      $ref: '#/components/schemas/IsESCoveredBy'</w:t>
      </w:r>
    </w:p>
    <w:p w14:paraId="697B5A5C" w14:textId="77777777" w:rsidR="00B8735B" w:rsidRDefault="00B8735B" w:rsidP="00B8735B">
      <w:pPr>
        <w:pStyle w:val="PL"/>
      </w:pPr>
      <w:r>
        <w:t xml:space="preserve">                    isENDCAllowed:</w:t>
      </w:r>
    </w:p>
    <w:p w14:paraId="3C466752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73F67DD7" w14:textId="77777777" w:rsidR="00B8735B" w:rsidRDefault="00B8735B" w:rsidP="00B8735B">
      <w:pPr>
        <w:pStyle w:val="PL"/>
      </w:pPr>
      <w:r>
        <w:t xml:space="preserve">    EUtranCellRelation-Single:</w:t>
      </w:r>
    </w:p>
    <w:p w14:paraId="5246A521" w14:textId="77777777" w:rsidR="00B8735B" w:rsidRDefault="00B8735B" w:rsidP="00B8735B">
      <w:pPr>
        <w:pStyle w:val="PL"/>
      </w:pPr>
      <w:r>
        <w:t xml:space="preserve">      allOf:</w:t>
      </w:r>
    </w:p>
    <w:p w14:paraId="7B39BEE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15E5F10" w14:textId="77777777" w:rsidR="00B8735B" w:rsidRDefault="00B8735B" w:rsidP="00B8735B">
      <w:pPr>
        <w:pStyle w:val="PL"/>
      </w:pPr>
      <w:r>
        <w:t xml:space="preserve">        - type: object</w:t>
      </w:r>
    </w:p>
    <w:p w14:paraId="4C71E86A" w14:textId="77777777" w:rsidR="00B8735B" w:rsidRDefault="00B8735B" w:rsidP="00B8735B">
      <w:pPr>
        <w:pStyle w:val="PL"/>
      </w:pPr>
      <w:r>
        <w:t xml:space="preserve">          properties:</w:t>
      </w:r>
    </w:p>
    <w:p w14:paraId="48EE113C" w14:textId="77777777" w:rsidR="00B8735B" w:rsidRDefault="00B8735B" w:rsidP="00B8735B">
      <w:pPr>
        <w:pStyle w:val="PL"/>
      </w:pPr>
      <w:r>
        <w:t xml:space="preserve">            attributes:</w:t>
      </w:r>
    </w:p>
    <w:p w14:paraId="701805C2" w14:textId="77777777" w:rsidR="00B8735B" w:rsidRDefault="00B8735B" w:rsidP="00B8735B">
      <w:pPr>
        <w:pStyle w:val="PL"/>
      </w:pPr>
      <w:r>
        <w:t xml:space="preserve">              allOf:</w:t>
      </w:r>
    </w:p>
    <w:p w14:paraId="64A1D0F2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2ED9BC4A" w14:textId="77777777" w:rsidR="00B8735B" w:rsidRDefault="00B8735B" w:rsidP="00B8735B">
      <w:pPr>
        <w:pStyle w:val="PL"/>
      </w:pPr>
      <w:r>
        <w:t xml:space="preserve">                - type: object</w:t>
      </w:r>
    </w:p>
    <w:p w14:paraId="72193DB1" w14:textId="77777777" w:rsidR="00B8735B" w:rsidRDefault="00B8735B" w:rsidP="00B8735B">
      <w:pPr>
        <w:pStyle w:val="PL"/>
      </w:pPr>
      <w:r>
        <w:t xml:space="preserve">                  properties:</w:t>
      </w:r>
    </w:p>
    <w:p w14:paraId="4D60B532" w14:textId="77777777" w:rsidR="00B8735B" w:rsidRDefault="00B8735B" w:rsidP="00B8735B">
      <w:pPr>
        <w:pStyle w:val="PL"/>
      </w:pPr>
      <w:r>
        <w:t xml:space="preserve">                    adjacentEUtranCellRef:</w:t>
      </w:r>
    </w:p>
    <w:p w14:paraId="12142FC9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2B79E5B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7E6EAA6B" w14:textId="77777777" w:rsidR="00B8735B" w:rsidRDefault="00B8735B" w:rsidP="00B8735B">
      <w:pPr>
        <w:pStyle w:val="PL"/>
      </w:pPr>
      <w:r>
        <w:t xml:space="preserve">    NRFreqRelation-Single:</w:t>
      </w:r>
    </w:p>
    <w:p w14:paraId="768CBE42" w14:textId="77777777" w:rsidR="00B8735B" w:rsidRDefault="00B8735B" w:rsidP="00B8735B">
      <w:pPr>
        <w:pStyle w:val="PL"/>
      </w:pPr>
      <w:r>
        <w:t xml:space="preserve">      allOf:</w:t>
      </w:r>
    </w:p>
    <w:p w14:paraId="106BDFB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5714A91" w14:textId="77777777" w:rsidR="00B8735B" w:rsidRDefault="00B8735B" w:rsidP="00B8735B">
      <w:pPr>
        <w:pStyle w:val="PL"/>
      </w:pPr>
      <w:r>
        <w:t xml:space="preserve">        - type: object</w:t>
      </w:r>
    </w:p>
    <w:p w14:paraId="3646582B" w14:textId="77777777" w:rsidR="00B8735B" w:rsidRDefault="00B8735B" w:rsidP="00B8735B">
      <w:pPr>
        <w:pStyle w:val="PL"/>
      </w:pPr>
      <w:r>
        <w:t xml:space="preserve">          properties:</w:t>
      </w:r>
    </w:p>
    <w:p w14:paraId="43B14C01" w14:textId="77777777" w:rsidR="00B8735B" w:rsidRDefault="00B8735B" w:rsidP="00B8735B">
      <w:pPr>
        <w:pStyle w:val="PL"/>
      </w:pPr>
      <w:r>
        <w:t xml:space="preserve">            attributes:</w:t>
      </w:r>
    </w:p>
    <w:p w14:paraId="03BD88CD" w14:textId="77777777" w:rsidR="00B8735B" w:rsidRDefault="00B8735B" w:rsidP="00B8735B">
      <w:pPr>
        <w:pStyle w:val="PL"/>
      </w:pPr>
      <w:r>
        <w:t xml:space="preserve">                  type: object</w:t>
      </w:r>
    </w:p>
    <w:p w14:paraId="1935CA10" w14:textId="77777777" w:rsidR="00B8735B" w:rsidRDefault="00B8735B" w:rsidP="00B8735B">
      <w:pPr>
        <w:pStyle w:val="PL"/>
      </w:pPr>
      <w:r>
        <w:t xml:space="preserve">                  properties:</w:t>
      </w:r>
    </w:p>
    <w:p w14:paraId="3F957405" w14:textId="77777777" w:rsidR="00B8735B" w:rsidRDefault="00B8735B" w:rsidP="00B8735B">
      <w:pPr>
        <w:pStyle w:val="PL"/>
      </w:pPr>
      <w:r>
        <w:t xml:space="preserve">                    offsetMO:</w:t>
      </w:r>
    </w:p>
    <w:p w14:paraId="6390C419" w14:textId="77777777" w:rsidR="00B8735B" w:rsidRDefault="00B8735B" w:rsidP="00B8735B">
      <w:pPr>
        <w:pStyle w:val="PL"/>
      </w:pPr>
      <w:r>
        <w:t xml:space="preserve">                      $ref: '#/components/schemas/QOffsetRangeList'</w:t>
      </w:r>
    </w:p>
    <w:p w14:paraId="43BFDC95" w14:textId="77777777" w:rsidR="00B8735B" w:rsidRDefault="00B8735B" w:rsidP="00B8735B">
      <w:pPr>
        <w:pStyle w:val="PL"/>
      </w:pPr>
      <w:r>
        <w:t xml:space="preserve">                    blackListEntry:</w:t>
      </w:r>
    </w:p>
    <w:p w14:paraId="327E1061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29472152" w14:textId="77777777" w:rsidR="00B8735B" w:rsidRDefault="00B8735B" w:rsidP="00B8735B">
      <w:pPr>
        <w:pStyle w:val="PL"/>
      </w:pPr>
      <w:r>
        <w:t xml:space="preserve">                      items:</w:t>
      </w:r>
    </w:p>
    <w:p w14:paraId="28D61697" w14:textId="77777777" w:rsidR="00B8735B" w:rsidRDefault="00B8735B" w:rsidP="00B8735B">
      <w:pPr>
        <w:pStyle w:val="PL"/>
      </w:pPr>
      <w:r>
        <w:t xml:space="preserve">                        type: integer</w:t>
      </w:r>
    </w:p>
    <w:p w14:paraId="382D637E" w14:textId="77777777" w:rsidR="00B8735B" w:rsidRDefault="00B8735B" w:rsidP="00B8735B">
      <w:pPr>
        <w:pStyle w:val="PL"/>
      </w:pPr>
      <w:r>
        <w:t xml:space="preserve">                        minimum: 0</w:t>
      </w:r>
    </w:p>
    <w:p w14:paraId="404E9AEF" w14:textId="77777777" w:rsidR="00B8735B" w:rsidRDefault="00B8735B" w:rsidP="00B8735B">
      <w:pPr>
        <w:pStyle w:val="PL"/>
      </w:pPr>
      <w:r>
        <w:t xml:space="preserve">                        maximum: 1007</w:t>
      </w:r>
    </w:p>
    <w:p w14:paraId="229AAB93" w14:textId="77777777" w:rsidR="00B8735B" w:rsidRDefault="00B8735B" w:rsidP="00B8735B">
      <w:pPr>
        <w:pStyle w:val="PL"/>
      </w:pPr>
      <w:r>
        <w:t xml:space="preserve">                    blackListEntryIdleMode:</w:t>
      </w:r>
    </w:p>
    <w:p w14:paraId="22B4FDB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756098" w14:textId="77777777" w:rsidR="00B8735B" w:rsidRDefault="00B8735B" w:rsidP="00B8735B">
      <w:pPr>
        <w:pStyle w:val="PL"/>
      </w:pPr>
      <w:r>
        <w:t xml:space="preserve">                    cellReselectionPriority:</w:t>
      </w:r>
    </w:p>
    <w:p w14:paraId="7607734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E05EB" w14:textId="77777777" w:rsidR="00B8735B" w:rsidRDefault="00B8735B" w:rsidP="00B8735B">
      <w:pPr>
        <w:pStyle w:val="PL"/>
      </w:pPr>
      <w:r>
        <w:t xml:space="preserve">                    cellReselectionSubPriority:</w:t>
      </w:r>
    </w:p>
    <w:p w14:paraId="5E95D8EB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5AF9354" w14:textId="77777777" w:rsidR="00B8735B" w:rsidRDefault="00B8735B" w:rsidP="00B8735B">
      <w:pPr>
        <w:pStyle w:val="PL"/>
      </w:pPr>
      <w:r>
        <w:t xml:space="preserve">                      minimum: 0.2</w:t>
      </w:r>
    </w:p>
    <w:p w14:paraId="2BB3BCD5" w14:textId="77777777" w:rsidR="00B8735B" w:rsidRDefault="00B8735B" w:rsidP="00B8735B">
      <w:pPr>
        <w:pStyle w:val="PL"/>
      </w:pPr>
      <w:r>
        <w:t xml:space="preserve">                      maximum: 0.8</w:t>
      </w:r>
    </w:p>
    <w:p w14:paraId="295FFD83" w14:textId="77777777" w:rsidR="00B8735B" w:rsidRDefault="00B8735B" w:rsidP="00B8735B">
      <w:pPr>
        <w:pStyle w:val="PL"/>
      </w:pPr>
      <w:r>
        <w:t xml:space="preserve">                      multipleOf: 0.2</w:t>
      </w:r>
    </w:p>
    <w:p w14:paraId="628D6507" w14:textId="77777777" w:rsidR="00B8735B" w:rsidRDefault="00B8735B" w:rsidP="00B8735B">
      <w:pPr>
        <w:pStyle w:val="PL"/>
      </w:pPr>
      <w:r>
        <w:t xml:space="preserve">                    pMax:</w:t>
      </w:r>
    </w:p>
    <w:p w14:paraId="6569A099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042EC5E" w14:textId="77777777" w:rsidR="00B8735B" w:rsidRDefault="00B8735B" w:rsidP="00B8735B">
      <w:pPr>
        <w:pStyle w:val="PL"/>
      </w:pPr>
      <w:r>
        <w:t xml:space="preserve">                      minimum: -30</w:t>
      </w:r>
    </w:p>
    <w:p w14:paraId="4272A35F" w14:textId="77777777" w:rsidR="00B8735B" w:rsidRDefault="00B8735B" w:rsidP="00B8735B">
      <w:pPr>
        <w:pStyle w:val="PL"/>
      </w:pPr>
      <w:r>
        <w:t xml:space="preserve">                      maximum: 33</w:t>
      </w:r>
    </w:p>
    <w:p w14:paraId="42F24974" w14:textId="77777777" w:rsidR="00B8735B" w:rsidRDefault="00B8735B" w:rsidP="00B8735B">
      <w:pPr>
        <w:pStyle w:val="PL"/>
      </w:pPr>
      <w:r>
        <w:t xml:space="preserve">                    qOffsetFreq:</w:t>
      </w:r>
    </w:p>
    <w:p w14:paraId="63F8CE17" w14:textId="77777777" w:rsidR="00B8735B" w:rsidRDefault="00B8735B" w:rsidP="00B8735B">
      <w:pPr>
        <w:pStyle w:val="PL"/>
      </w:pPr>
      <w:r>
        <w:t xml:space="preserve">                      $ref: '#/components/schemas/QOffsetFreq'</w:t>
      </w:r>
    </w:p>
    <w:p w14:paraId="5B073839" w14:textId="77777777" w:rsidR="00B8735B" w:rsidRDefault="00B8735B" w:rsidP="00B8735B">
      <w:pPr>
        <w:pStyle w:val="PL"/>
      </w:pPr>
      <w:r>
        <w:t xml:space="preserve">                    qQualMin:</w:t>
      </w:r>
    </w:p>
    <w:p w14:paraId="3F04C3D1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4D8EBFD" w14:textId="77777777" w:rsidR="00B8735B" w:rsidRDefault="00B8735B" w:rsidP="00B8735B">
      <w:pPr>
        <w:pStyle w:val="PL"/>
      </w:pPr>
      <w:r>
        <w:t xml:space="preserve">                    qRxLevMin:</w:t>
      </w:r>
    </w:p>
    <w:p w14:paraId="00E2123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BE0AE00" w14:textId="77777777" w:rsidR="00B8735B" w:rsidRDefault="00B8735B" w:rsidP="00B8735B">
      <w:pPr>
        <w:pStyle w:val="PL"/>
      </w:pPr>
      <w:r>
        <w:t xml:space="preserve">                      minimum: -140</w:t>
      </w:r>
    </w:p>
    <w:p w14:paraId="75802BC9" w14:textId="77777777" w:rsidR="00B8735B" w:rsidRDefault="00B8735B" w:rsidP="00B8735B">
      <w:pPr>
        <w:pStyle w:val="PL"/>
      </w:pPr>
      <w:r>
        <w:t xml:space="preserve">                      maximum: -44</w:t>
      </w:r>
    </w:p>
    <w:p w14:paraId="511CB814" w14:textId="77777777" w:rsidR="00B8735B" w:rsidRDefault="00B8735B" w:rsidP="00B8735B">
      <w:pPr>
        <w:pStyle w:val="PL"/>
      </w:pPr>
      <w:r>
        <w:t xml:space="preserve">                    threshXHighP:</w:t>
      </w:r>
    </w:p>
    <w:p w14:paraId="55CEAD0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D1F176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52933FA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08BBDE42" w14:textId="77777777" w:rsidR="00B8735B" w:rsidRDefault="00B8735B" w:rsidP="00B8735B">
      <w:pPr>
        <w:pStyle w:val="PL"/>
      </w:pPr>
      <w:r>
        <w:t xml:space="preserve">                    threshXHighQ:</w:t>
      </w:r>
    </w:p>
    <w:p w14:paraId="2A4A34B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BD40BF1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0DB0BBF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3E5E6724" w14:textId="77777777" w:rsidR="00B8735B" w:rsidRDefault="00B8735B" w:rsidP="00B8735B">
      <w:pPr>
        <w:pStyle w:val="PL"/>
      </w:pPr>
      <w:r>
        <w:t xml:space="preserve">                    threshXLowP:</w:t>
      </w:r>
    </w:p>
    <w:p w14:paraId="46A7B83A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B537558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BC97681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3AD3FBEB" w14:textId="77777777" w:rsidR="00B8735B" w:rsidRDefault="00B8735B" w:rsidP="00B8735B">
      <w:pPr>
        <w:pStyle w:val="PL"/>
      </w:pPr>
      <w:r>
        <w:t xml:space="preserve">                    threshXLowQ:</w:t>
      </w:r>
    </w:p>
    <w:p w14:paraId="7174440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62C2B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BD3EDC6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7C5586DD" w14:textId="77777777" w:rsidR="00B8735B" w:rsidRDefault="00B8735B" w:rsidP="00B8735B">
      <w:pPr>
        <w:pStyle w:val="PL"/>
      </w:pPr>
      <w:r>
        <w:t xml:space="preserve">                    tReselectionNr:</w:t>
      </w:r>
    </w:p>
    <w:p w14:paraId="7823C67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82B38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42D2CB7" w14:textId="77777777" w:rsidR="00B8735B" w:rsidRDefault="00B8735B" w:rsidP="00B8735B">
      <w:pPr>
        <w:pStyle w:val="PL"/>
      </w:pPr>
      <w:r>
        <w:t xml:space="preserve">                      maximum: 7</w:t>
      </w:r>
    </w:p>
    <w:p w14:paraId="74191B94" w14:textId="77777777" w:rsidR="00B8735B" w:rsidRDefault="00B8735B" w:rsidP="00B8735B">
      <w:pPr>
        <w:pStyle w:val="PL"/>
      </w:pPr>
      <w:r>
        <w:t xml:space="preserve">                    tReselectionNRSfHigh:</w:t>
      </w:r>
    </w:p>
    <w:p w14:paraId="0243F854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049A4FDD" w14:textId="77777777" w:rsidR="00B8735B" w:rsidRDefault="00B8735B" w:rsidP="00B8735B">
      <w:pPr>
        <w:pStyle w:val="PL"/>
      </w:pPr>
      <w:r>
        <w:t xml:space="preserve">                    tReselectionNRSfMedium:</w:t>
      </w:r>
    </w:p>
    <w:p w14:paraId="2EF67E3F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415600C2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1B67E0D1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B2874E9" w14:textId="77777777" w:rsidR="00B8735B" w:rsidRDefault="00B8735B" w:rsidP="00B8735B">
      <w:pPr>
        <w:pStyle w:val="PL"/>
      </w:pPr>
      <w:r>
        <w:t xml:space="preserve">    EUtranFreqRelation-Single:</w:t>
      </w:r>
    </w:p>
    <w:p w14:paraId="5A19F751" w14:textId="77777777" w:rsidR="00B8735B" w:rsidRDefault="00B8735B" w:rsidP="00B8735B">
      <w:pPr>
        <w:pStyle w:val="PL"/>
      </w:pPr>
      <w:r>
        <w:t xml:space="preserve">      allOf:</w:t>
      </w:r>
    </w:p>
    <w:p w14:paraId="3131D530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FCC6874" w14:textId="77777777" w:rsidR="00B8735B" w:rsidRDefault="00B8735B" w:rsidP="00B8735B">
      <w:pPr>
        <w:pStyle w:val="PL"/>
      </w:pPr>
      <w:r>
        <w:t xml:space="preserve">        - type: object</w:t>
      </w:r>
    </w:p>
    <w:p w14:paraId="3FD01810" w14:textId="77777777" w:rsidR="00B8735B" w:rsidRDefault="00B8735B" w:rsidP="00B8735B">
      <w:pPr>
        <w:pStyle w:val="PL"/>
      </w:pPr>
      <w:r>
        <w:t xml:space="preserve">          properties:</w:t>
      </w:r>
    </w:p>
    <w:p w14:paraId="2D37E333" w14:textId="77777777" w:rsidR="00B8735B" w:rsidRDefault="00B8735B" w:rsidP="00B8735B">
      <w:pPr>
        <w:pStyle w:val="PL"/>
      </w:pPr>
      <w:r>
        <w:t xml:space="preserve">            attributes:</w:t>
      </w:r>
    </w:p>
    <w:p w14:paraId="5413D6A5" w14:textId="77777777" w:rsidR="00B8735B" w:rsidRDefault="00B8735B" w:rsidP="00B8735B">
      <w:pPr>
        <w:pStyle w:val="PL"/>
      </w:pPr>
      <w:r>
        <w:t xml:space="preserve">              type: object</w:t>
      </w:r>
    </w:p>
    <w:p w14:paraId="181E5DD9" w14:textId="77777777" w:rsidR="00B8735B" w:rsidRDefault="00B8735B" w:rsidP="00B8735B">
      <w:pPr>
        <w:pStyle w:val="PL"/>
      </w:pPr>
      <w:r>
        <w:t xml:space="preserve">              properties:</w:t>
      </w:r>
    </w:p>
    <w:p w14:paraId="60030281" w14:textId="77777777" w:rsidR="00B8735B" w:rsidRDefault="00B8735B" w:rsidP="00B8735B">
      <w:pPr>
        <w:pStyle w:val="PL"/>
      </w:pPr>
      <w:r>
        <w:t xml:space="preserve">                    cellIndividualOffset:</w:t>
      </w:r>
    </w:p>
    <w:p w14:paraId="6E84034D" w14:textId="77777777" w:rsidR="00B8735B" w:rsidRDefault="00B8735B" w:rsidP="00B8735B">
      <w:pPr>
        <w:pStyle w:val="PL"/>
      </w:pPr>
      <w:r>
        <w:t xml:space="preserve">                      $ref: '#/components/schemas/CellIndividualOffset'</w:t>
      </w:r>
    </w:p>
    <w:p w14:paraId="597F8527" w14:textId="77777777" w:rsidR="00B8735B" w:rsidRDefault="00B8735B" w:rsidP="00B8735B">
      <w:pPr>
        <w:pStyle w:val="PL"/>
      </w:pPr>
      <w:r>
        <w:t xml:space="preserve">                    blackListEntry:</w:t>
      </w:r>
    </w:p>
    <w:p w14:paraId="0C23FD77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5BBF7EF8" w14:textId="77777777" w:rsidR="00B8735B" w:rsidRDefault="00B8735B" w:rsidP="00B8735B">
      <w:pPr>
        <w:pStyle w:val="PL"/>
      </w:pPr>
      <w:r>
        <w:t xml:space="preserve">                      items:</w:t>
      </w:r>
    </w:p>
    <w:p w14:paraId="5C76C789" w14:textId="77777777" w:rsidR="00B8735B" w:rsidRDefault="00B8735B" w:rsidP="00B8735B">
      <w:pPr>
        <w:pStyle w:val="PL"/>
      </w:pPr>
      <w:r>
        <w:t xml:space="preserve">                        type: integer</w:t>
      </w:r>
    </w:p>
    <w:p w14:paraId="53D1ABA2" w14:textId="77777777" w:rsidR="00B8735B" w:rsidRDefault="00B8735B" w:rsidP="00B8735B">
      <w:pPr>
        <w:pStyle w:val="PL"/>
      </w:pPr>
      <w:r>
        <w:t xml:space="preserve">                        minimum: 0</w:t>
      </w:r>
    </w:p>
    <w:p w14:paraId="2DB25007" w14:textId="77777777" w:rsidR="00B8735B" w:rsidRDefault="00B8735B" w:rsidP="00B8735B">
      <w:pPr>
        <w:pStyle w:val="PL"/>
      </w:pPr>
      <w:r>
        <w:t xml:space="preserve">                        maximum: 1007</w:t>
      </w:r>
    </w:p>
    <w:p w14:paraId="2CB4DEC8" w14:textId="77777777" w:rsidR="00B8735B" w:rsidRDefault="00B8735B" w:rsidP="00B8735B">
      <w:pPr>
        <w:pStyle w:val="PL"/>
      </w:pPr>
      <w:r>
        <w:t xml:space="preserve">                    blackListEntryIdleMode:</w:t>
      </w:r>
    </w:p>
    <w:p w14:paraId="31D3680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4A0E43" w14:textId="77777777" w:rsidR="00B8735B" w:rsidRDefault="00B8735B" w:rsidP="00B8735B">
      <w:pPr>
        <w:pStyle w:val="PL"/>
      </w:pPr>
      <w:r>
        <w:t xml:space="preserve">                    cellReselectionPriority:</w:t>
      </w:r>
    </w:p>
    <w:p w14:paraId="3211EBA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89E178" w14:textId="77777777" w:rsidR="00B8735B" w:rsidRDefault="00B8735B" w:rsidP="00B8735B">
      <w:pPr>
        <w:pStyle w:val="PL"/>
      </w:pPr>
      <w:r>
        <w:t xml:space="preserve">                    cellReselectionSubPriority:</w:t>
      </w:r>
    </w:p>
    <w:p w14:paraId="689BB233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810473D" w14:textId="77777777" w:rsidR="00B8735B" w:rsidRDefault="00B8735B" w:rsidP="00B8735B">
      <w:pPr>
        <w:pStyle w:val="PL"/>
      </w:pPr>
      <w:r>
        <w:t xml:space="preserve">                      minimum: 0.2</w:t>
      </w:r>
    </w:p>
    <w:p w14:paraId="6389BA89" w14:textId="77777777" w:rsidR="00B8735B" w:rsidRDefault="00B8735B" w:rsidP="00B8735B">
      <w:pPr>
        <w:pStyle w:val="PL"/>
      </w:pPr>
      <w:r>
        <w:t xml:space="preserve">                      maximum: 0.8</w:t>
      </w:r>
    </w:p>
    <w:p w14:paraId="35C60FA2" w14:textId="77777777" w:rsidR="00B8735B" w:rsidRDefault="00B8735B" w:rsidP="00B8735B">
      <w:pPr>
        <w:pStyle w:val="PL"/>
      </w:pPr>
      <w:r>
        <w:t xml:space="preserve">                      multipleOf: 0.2</w:t>
      </w:r>
    </w:p>
    <w:p w14:paraId="0A5288FB" w14:textId="77777777" w:rsidR="00B8735B" w:rsidRDefault="00B8735B" w:rsidP="00B8735B">
      <w:pPr>
        <w:pStyle w:val="PL"/>
      </w:pPr>
      <w:r>
        <w:t xml:space="preserve">                    pMax:</w:t>
      </w:r>
    </w:p>
    <w:p w14:paraId="1B5DB17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6E097B" w14:textId="77777777" w:rsidR="00B8735B" w:rsidRDefault="00B8735B" w:rsidP="00B8735B">
      <w:pPr>
        <w:pStyle w:val="PL"/>
      </w:pPr>
      <w:r>
        <w:t xml:space="preserve">                      minimum: -30</w:t>
      </w:r>
    </w:p>
    <w:p w14:paraId="3C6E9910" w14:textId="77777777" w:rsidR="00B8735B" w:rsidRDefault="00B8735B" w:rsidP="00B8735B">
      <w:pPr>
        <w:pStyle w:val="PL"/>
      </w:pPr>
      <w:r>
        <w:t xml:space="preserve">                      maximum: 33</w:t>
      </w:r>
    </w:p>
    <w:p w14:paraId="79F2CB82" w14:textId="77777777" w:rsidR="00B8735B" w:rsidRDefault="00B8735B" w:rsidP="00B8735B">
      <w:pPr>
        <w:pStyle w:val="PL"/>
      </w:pPr>
      <w:r>
        <w:t xml:space="preserve">                    qOffsetFreq:</w:t>
      </w:r>
    </w:p>
    <w:p w14:paraId="72762C1D" w14:textId="77777777" w:rsidR="00B8735B" w:rsidRDefault="00B8735B" w:rsidP="00B8735B">
      <w:pPr>
        <w:pStyle w:val="PL"/>
      </w:pPr>
      <w:r>
        <w:t xml:space="preserve">                      $ref: '#/components/schemas/QOffsetFreq'</w:t>
      </w:r>
    </w:p>
    <w:p w14:paraId="3A875856" w14:textId="77777777" w:rsidR="00B8735B" w:rsidRDefault="00B8735B" w:rsidP="00B8735B">
      <w:pPr>
        <w:pStyle w:val="PL"/>
      </w:pPr>
      <w:r>
        <w:t xml:space="preserve">                    qQualMin:</w:t>
      </w:r>
    </w:p>
    <w:p w14:paraId="7554A232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4ADF58E4" w14:textId="77777777" w:rsidR="00B8735B" w:rsidRDefault="00B8735B" w:rsidP="00B8735B">
      <w:pPr>
        <w:pStyle w:val="PL"/>
      </w:pPr>
      <w:r>
        <w:t xml:space="preserve">                    qRxLevMin:</w:t>
      </w:r>
    </w:p>
    <w:p w14:paraId="7561FF1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B82F9A7" w14:textId="77777777" w:rsidR="00B8735B" w:rsidRDefault="00B8735B" w:rsidP="00B8735B">
      <w:pPr>
        <w:pStyle w:val="PL"/>
      </w:pPr>
      <w:r>
        <w:t xml:space="preserve">                      minimum: -140</w:t>
      </w:r>
    </w:p>
    <w:p w14:paraId="7AB06AC9" w14:textId="77777777" w:rsidR="00B8735B" w:rsidRDefault="00B8735B" w:rsidP="00B8735B">
      <w:pPr>
        <w:pStyle w:val="PL"/>
      </w:pPr>
      <w:r>
        <w:t xml:space="preserve">                      maximum: -44</w:t>
      </w:r>
    </w:p>
    <w:p w14:paraId="5CFD892B" w14:textId="77777777" w:rsidR="00B8735B" w:rsidRDefault="00B8735B" w:rsidP="00B8735B">
      <w:pPr>
        <w:pStyle w:val="PL"/>
      </w:pPr>
      <w:r>
        <w:t xml:space="preserve">                    threshXHighP:</w:t>
      </w:r>
    </w:p>
    <w:p w14:paraId="0584230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9413078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4ED2C69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69CD7030" w14:textId="77777777" w:rsidR="00B8735B" w:rsidRDefault="00B8735B" w:rsidP="00B8735B">
      <w:pPr>
        <w:pStyle w:val="PL"/>
      </w:pPr>
      <w:r>
        <w:t xml:space="preserve">                    threshXHighQ:</w:t>
      </w:r>
    </w:p>
    <w:p w14:paraId="0955DC8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DFAAB0B" w14:textId="77777777" w:rsidR="00B8735B" w:rsidRDefault="00B8735B" w:rsidP="00B8735B">
      <w:pPr>
        <w:pStyle w:val="PL"/>
      </w:pPr>
      <w:r>
        <w:t xml:space="preserve">                      minimum: 0</w:t>
      </w:r>
    </w:p>
    <w:p w14:paraId="5480AA13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67097603" w14:textId="77777777" w:rsidR="00B8735B" w:rsidRDefault="00B8735B" w:rsidP="00B8735B">
      <w:pPr>
        <w:pStyle w:val="PL"/>
      </w:pPr>
      <w:r>
        <w:t xml:space="preserve">                    threshXLowP:</w:t>
      </w:r>
    </w:p>
    <w:p w14:paraId="71014C7E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9E0843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53C46E9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44791CD4" w14:textId="77777777" w:rsidR="00B8735B" w:rsidRDefault="00B8735B" w:rsidP="00B8735B">
      <w:pPr>
        <w:pStyle w:val="PL"/>
      </w:pPr>
      <w:r>
        <w:t xml:space="preserve">                    threshXLowQ:</w:t>
      </w:r>
    </w:p>
    <w:p w14:paraId="7553D61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C4931D5" w14:textId="77777777" w:rsidR="00B8735B" w:rsidRDefault="00B8735B" w:rsidP="00B8735B">
      <w:pPr>
        <w:pStyle w:val="PL"/>
      </w:pPr>
      <w:r>
        <w:t xml:space="preserve">                      minimum: 0</w:t>
      </w:r>
    </w:p>
    <w:p w14:paraId="0F098D6D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7C83484A" w14:textId="77777777" w:rsidR="00B8735B" w:rsidRDefault="00B8735B" w:rsidP="00B8735B">
      <w:pPr>
        <w:pStyle w:val="PL"/>
      </w:pPr>
      <w:r>
        <w:t xml:space="preserve">                    tReselectionEutran:</w:t>
      </w:r>
    </w:p>
    <w:p w14:paraId="537939D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CACC9CA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BC63EAC" w14:textId="77777777" w:rsidR="00B8735B" w:rsidRDefault="00B8735B" w:rsidP="00B8735B">
      <w:pPr>
        <w:pStyle w:val="PL"/>
      </w:pPr>
      <w:r>
        <w:t xml:space="preserve">                      maximum: 7</w:t>
      </w:r>
    </w:p>
    <w:p w14:paraId="3F5F22BA" w14:textId="77777777" w:rsidR="00B8735B" w:rsidRDefault="00B8735B" w:rsidP="00B8735B">
      <w:pPr>
        <w:pStyle w:val="PL"/>
      </w:pPr>
      <w:r>
        <w:t xml:space="preserve">                    tReselectionNRSfHigh:</w:t>
      </w:r>
    </w:p>
    <w:p w14:paraId="3FC41608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608E104A" w14:textId="77777777" w:rsidR="00B8735B" w:rsidRDefault="00B8735B" w:rsidP="00B8735B">
      <w:pPr>
        <w:pStyle w:val="PL"/>
      </w:pPr>
      <w:r>
        <w:t xml:space="preserve">                    tReselectionNRSfMedium:</w:t>
      </w:r>
    </w:p>
    <w:p w14:paraId="4513C97D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23259BC0" w14:textId="77777777" w:rsidR="00B8735B" w:rsidRDefault="00B8735B" w:rsidP="00B8735B">
      <w:pPr>
        <w:pStyle w:val="PL"/>
      </w:pPr>
      <w:r>
        <w:t xml:space="preserve">                    eUTranFrequencyRef:</w:t>
      </w:r>
    </w:p>
    <w:p w14:paraId="74D4D855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247C2EF0" w14:textId="77777777" w:rsidR="00B8735B" w:rsidRDefault="00B8735B" w:rsidP="00B8735B">
      <w:pPr>
        <w:pStyle w:val="PL"/>
      </w:pPr>
      <w:r>
        <w:t xml:space="preserve">    DANRManagementFunction-Single:</w:t>
      </w:r>
    </w:p>
    <w:p w14:paraId="4B2182FB" w14:textId="77777777" w:rsidR="00B8735B" w:rsidRDefault="00B8735B" w:rsidP="00B8735B">
      <w:pPr>
        <w:pStyle w:val="PL"/>
      </w:pPr>
      <w:r>
        <w:t xml:space="preserve">      allOf:</w:t>
      </w:r>
    </w:p>
    <w:p w14:paraId="5FAAB03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2366646" w14:textId="77777777" w:rsidR="00B8735B" w:rsidRDefault="00B8735B" w:rsidP="00B8735B">
      <w:pPr>
        <w:pStyle w:val="PL"/>
      </w:pPr>
      <w:r>
        <w:t xml:space="preserve">        - type: object</w:t>
      </w:r>
    </w:p>
    <w:p w14:paraId="6BFE6BC9" w14:textId="77777777" w:rsidR="00B8735B" w:rsidRDefault="00B8735B" w:rsidP="00B8735B">
      <w:pPr>
        <w:pStyle w:val="PL"/>
      </w:pPr>
      <w:r>
        <w:t xml:space="preserve">          properties:</w:t>
      </w:r>
    </w:p>
    <w:p w14:paraId="1A79EE7D" w14:textId="77777777" w:rsidR="00B8735B" w:rsidRDefault="00B8735B" w:rsidP="00B8735B">
      <w:pPr>
        <w:pStyle w:val="PL"/>
      </w:pPr>
      <w:r>
        <w:t xml:space="preserve">            attributes:</w:t>
      </w:r>
    </w:p>
    <w:p w14:paraId="52BEFD9D" w14:textId="77777777" w:rsidR="00B8735B" w:rsidRDefault="00B8735B" w:rsidP="00B8735B">
      <w:pPr>
        <w:pStyle w:val="PL"/>
      </w:pPr>
      <w:r>
        <w:t xml:space="preserve">                  type: object</w:t>
      </w:r>
    </w:p>
    <w:p w14:paraId="04143F77" w14:textId="77777777" w:rsidR="00B8735B" w:rsidRDefault="00B8735B" w:rsidP="00B8735B">
      <w:pPr>
        <w:pStyle w:val="PL"/>
      </w:pPr>
      <w:r>
        <w:t xml:space="preserve">                  properties:</w:t>
      </w:r>
    </w:p>
    <w:p w14:paraId="17D35A07" w14:textId="77777777" w:rsidR="00B8735B" w:rsidRDefault="00B8735B" w:rsidP="00B8735B">
      <w:pPr>
        <w:pStyle w:val="PL"/>
      </w:pPr>
      <w:r>
        <w:t xml:space="preserve">                    intrasystemANRManagementSwitch:</w:t>
      </w:r>
    </w:p>
    <w:p w14:paraId="22316EF3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D7A20CA" w14:textId="77777777" w:rsidR="00B8735B" w:rsidRDefault="00B8735B" w:rsidP="00B8735B">
      <w:pPr>
        <w:pStyle w:val="PL"/>
      </w:pPr>
      <w:r>
        <w:t xml:space="preserve">                    intersystemANRManagementSwitch:</w:t>
      </w:r>
    </w:p>
    <w:p w14:paraId="3148CE49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11E8562" w14:textId="77777777" w:rsidR="00B8735B" w:rsidRDefault="00B8735B" w:rsidP="00B8735B">
      <w:pPr>
        <w:pStyle w:val="PL"/>
      </w:pPr>
    </w:p>
    <w:p w14:paraId="1AEFE9A7" w14:textId="77777777" w:rsidR="00B8735B" w:rsidRDefault="00B8735B" w:rsidP="00B8735B">
      <w:pPr>
        <w:pStyle w:val="PL"/>
      </w:pPr>
      <w:r>
        <w:t xml:space="preserve">    DESManagementFunction-Single:</w:t>
      </w:r>
    </w:p>
    <w:p w14:paraId="00E37879" w14:textId="77777777" w:rsidR="00B8735B" w:rsidRDefault="00B8735B" w:rsidP="00B8735B">
      <w:pPr>
        <w:pStyle w:val="PL"/>
      </w:pPr>
      <w:r>
        <w:t xml:space="preserve">      allOf:</w:t>
      </w:r>
    </w:p>
    <w:p w14:paraId="3191746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42B60F9" w14:textId="77777777" w:rsidR="00B8735B" w:rsidRDefault="00B8735B" w:rsidP="00B8735B">
      <w:pPr>
        <w:pStyle w:val="PL"/>
      </w:pPr>
      <w:r>
        <w:t xml:space="preserve">        - type: object</w:t>
      </w:r>
    </w:p>
    <w:p w14:paraId="7F33EF5B" w14:textId="77777777" w:rsidR="00B8735B" w:rsidRDefault="00B8735B" w:rsidP="00B8735B">
      <w:pPr>
        <w:pStyle w:val="PL"/>
      </w:pPr>
      <w:r>
        <w:t xml:space="preserve">          properties:</w:t>
      </w:r>
    </w:p>
    <w:p w14:paraId="067275C7" w14:textId="77777777" w:rsidR="00B8735B" w:rsidRDefault="00B8735B" w:rsidP="00B8735B">
      <w:pPr>
        <w:pStyle w:val="PL"/>
      </w:pPr>
      <w:r>
        <w:t xml:space="preserve">            attributes:</w:t>
      </w:r>
    </w:p>
    <w:p w14:paraId="701D0AF6" w14:textId="77777777" w:rsidR="00B8735B" w:rsidRDefault="00B8735B" w:rsidP="00B8735B">
      <w:pPr>
        <w:pStyle w:val="PL"/>
      </w:pPr>
      <w:r>
        <w:t xml:space="preserve">                  type: object</w:t>
      </w:r>
    </w:p>
    <w:p w14:paraId="253A7DFF" w14:textId="77777777" w:rsidR="00B8735B" w:rsidRDefault="00B8735B" w:rsidP="00B8735B">
      <w:pPr>
        <w:pStyle w:val="PL"/>
      </w:pPr>
      <w:r>
        <w:t xml:space="preserve">                  properties:</w:t>
      </w:r>
    </w:p>
    <w:p w14:paraId="50007893" w14:textId="77777777" w:rsidR="00B8735B" w:rsidRDefault="00B8735B" w:rsidP="00B8735B">
      <w:pPr>
        <w:pStyle w:val="PL"/>
      </w:pPr>
      <w:r>
        <w:t xml:space="preserve">                    desSwitch:</w:t>
      </w:r>
    </w:p>
    <w:p w14:paraId="3D1E908B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89C08F9" w14:textId="77777777" w:rsidR="00B8735B" w:rsidRDefault="00B8735B" w:rsidP="00B8735B">
      <w:pPr>
        <w:pStyle w:val="PL"/>
      </w:pPr>
      <w:r>
        <w:t xml:space="preserve">                    intraRatEsActivationOriginalCellLoadParameters:</w:t>
      </w:r>
    </w:p>
    <w:p w14:paraId="7511288C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2E4D78DF" w14:textId="77777777" w:rsidR="00B8735B" w:rsidRDefault="00B8735B" w:rsidP="00B8735B">
      <w:pPr>
        <w:pStyle w:val="PL"/>
      </w:pPr>
      <w:r>
        <w:t xml:space="preserve">                    intraRatEsActivationCandidateCellsLoadParameters:</w:t>
      </w:r>
    </w:p>
    <w:p w14:paraId="6D22E025" w14:textId="77777777" w:rsidR="00B8735B" w:rsidRDefault="00B8735B" w:rsidP="00B8735B">
      <w:pPr>
        <w:pStyle w:val="PL"/>
      </w:pPr>
      <w:r>
        <w:t xml:space="preserve">                      $ref: "#/components/schemas/IntraRatEsActivationCandidateCellsLoadParameters"</w:t>
      </w:r>
    </w:p>
    <w:p w14:paraId="6DFDE32D" w14:textId="77777777" w:rsidR="00B8735B" w:rsidRDefault="00B8735B" w:rsidP="00B8735B">
      <w:pPr>
        <w:pStyle w:val="PL"/>
      </w:pPr>
      <w:r>
        <w:t xml:space="preserve">                    intraRatEsDeactivationCandidateCellsLoadParameters:</w:t>
      </w:r>
    </w:p>
    <w:p w14:paraId="40011961" w14:textId="77777777" w:rsidR="00B8735B" w:rsidRDefault="00B8735B" w:rsidP="00B8735B">
      <w:pPr>
        <w:pStyle w:val="PL"/>
      </w:pPr>
      <w:r>
        <w:t xml:space="preserve">                      $ref: "#/components/schemas/IntraRatEsDeactivationCandidateCellsLoadParameters"</w:t>
      </w:r>
    </w:p>
    <w:p w14:paraId="0537649A" w14:textId="77777777" w:rsidR="00B8735B" w:rsidRDefault="00B8735B" w:rsidP="00B8735B">
      <w:pPr>
        <w:pStyle w:val="PL"/>
      </w:pPr>
      <w:r>
        <w:t xml:space="preserve">                    esNotAllowedTimePeriod:</w:t>
      </w:r>
    </w:p>
    <w:p w14:paraId="391B0A90" w14:textId="77777777" w:rsidR="00B8735B" w:rsidRDefault="00B8735B" w:rsidP="00B8735B">
      <w:pPr>
        <w:pStyle w:val="PL"/>
      </w:pPr>
      <w:r>
        <w:t xml:space="preserve">                      $ref: "#/components/schemas/EsNotAllowedTimePeriod"</w:t>
      </w:r>
    </w:p>
    <w:p w14:paraId="5D710D01" w14:textId="77777777" w:rsidR="00B8735B" w:rsidRDefault="00B8735B" w:rsidP="00B8735B">
      <w:pPr>
        <w:pStyle w:val="PL"/>
      </w:pPr>
      <w:r>
        <w:t xml:space="preserve">                    interRatEsActivationOriginalCellParameters:</w:t>
      </w:r>
    </w:p>
    <w:p w14:paraId="550CBF45" w14:textId="77777777" w:rsidR="00B8735B" w:rsidRDefault="00B8735B" w:rsidP="00B8735B">
      <w:pPr>
        <w:pStyle w:val="PL"/>
      </w:pPr>
      <w:r>
        <w:t xml:space="preserve">                      $ref: "#/components/schemas/InterRatEsActivationOriginalCellParameters"</w:t>
      </w:r>
    </w:p>
    <w:p w14:paraId="6512A716" w14:textId="77777777" w:rsidR="00B8735B" w:rsidRDefault="00B8735B" w:rsidP="00B8735B">
      <w:pPr>
        <w:pStyle w:val="PL"/>
      </w:pPr>
      <w:r>
        <w:t xml:space="preserve">                    interRatEsActivationCandidateCellParameters:</w:t>
      </w:r>
    </w:p>
    <w:p w14:paraId="17A0DBD9" w14:textId="77777777" w:rsidR="00B8735B" w:rsidRDefault="00B8735B" w:rsidP="00B8735B">
      <w:pPr>
        <w:pStyle w:val="PL"/>
      </w:pPr>
      <w:r>
        <w:t xml:space="preserve">                      $ref: "#/components/schemas/InterRatEsActivationCandidateCellParameters"</w:t>
      </w:r>
    </w:p>
    <w:p w14:paraId="111EDA0B" w14:textId="77777777" w:rsidR="00B8735B" w:rsidRDefault="00B8735B" w:rsidP="00B8735B">
      <w:pPr>
        <w:pStyle w:val="PL"/>
      </w:pPr>
      <w:r>
        <w:t xml:space="preserve">                    interRatEsDeactivationCandidateCellParameters:</w:t>
      </w:r>
    </w:p>
    <w:p w14:paraId="679F930A" w14:textId="77777777" w:rsidR="00B8735B" w:rsidRDefault="00B8735B" w:rsidP="00B8735B">
      <w:pPr>
        <w:pStyle w:val="PL"/>
      </w:pPr>
      <w:r>
        <w:t xml:space="preserve">                      $ref: "#/components/schemas/InterRatEsDeactivationCandidateCellParameters"</w:t>
      </w:r>
    </w:p>
    <w:p w14:paraId="6FD8C590" w14:textId="77777777" w:rsidR="00B8735B" w:rsidRDefault="00B8735B" w:rsidP="00B8735B">
      <w:pPr>
        <w:pStyle w:val="PL"/>
      </w:pPr>
      <w:r>
        <w:t xml:space="preserve">                    isProbingCapable:</w:t>
      </w:r>
    </w:p>
    <w:p w14:paraId="6A202AD5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6F182197" w14:textId="77777777" w:rsidR="00B8735B" w:rsidRDefault="00B8735B" w:rsidP="00B8735B">
      <w:pPr>
        <w:pStyle w:val="PL"/>
      </w:pPr>
      <w:r>
        <w:t xml:space="preserve">                      enum:</w:t>
      </w:r>
    </w:p>
    <w:p w14:paraId="0BCD937F" w14:textId="77777777" w:rsidR="00B8735B" w:rsidRDefault="00B8735B" w:rsidP="00B8735B">
      <w:pPr>
        <w:pStyle w:val="PL"/>
      </w:pPr>
      <w:r>
        <w:t xml:space="preserve">                         - yes</w:t>
      </w:r>
    </w:p>
    <w:p w14:paraId="68A02981" w14:textId="77777777" w:rsidR="00B8735B" w:rsidRDefault="00B8735B" w:rsidP="00B8735B">
      <w:pPr>
        <w:pStyle w:val="PL"/>
      </w:pPr>
      <w:r>
        <w:t xml:space="preserve">                         - no</w:t>
      </w:r>
    </w:p>
    <w:p w14:paraId="636526CF" w14:textId="77777777" w:rsidR="00B8735B" w:rsidRDefault="00B8735B" w:rsidP="00B8735B">
      <w:pPr>
        <w:pStyle w:val="PL"/>
      </w:pPr>
      <w:r>
        <w:t xml:space="preserve">                    energySavingState:</w:t>
      </w:r>
    </w:p>
    <w:p w14:paraId="3A8EB116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0F2C6353" w14:textId="77777777" w:rsidR="00B8735B" w:rsidRDefault="00B8735B" w:rsidP="00B8735B">
      <w:pPr>
        <w:pStyle w:val="PL"/>
      </w:pPr>
      <w:r>
        <w:t xml:space="preserve">                      enum:</w:t>
      </w:r>
    </w:p>
    <w:p w14:paraId="34EB21D2" w14:textId="77777777" w:rsidR="00B8735B" w:rsidRDefault="00B8735B" w:rsidP="00B8735B">
      <w:pPr>
        <w:pStyle w:val="PL"/>
      </w:pPr>
      <w:r>
        <w:t xml:space="preserve">                         - isNotEnergySaving</w:t>
      </w:r>
    </w:p>
    <w:p w14:paraId="3B7D57BF" w14:textId="77777777" w:rsidR="00B8735B" w:rsidRDefault="00B8735B" w:rsidP="00B8735B">
      <w:pPr>
        <w:pStyle w:val="PL"/>
      </w:pPr>
      <w:r>
        <w:t xml:space="preserve">                         - isEnergySaving</w:t>
      </w:r>
    </w:p>
    <w:p w14:paraId="529C07C9" w14:textId="77777777" w:rsidR="00B8735B" w:rsidRDefault="00B8735B" w:rsidP="00B8735B">
      <w:pPr>
        <w:pStyle w:val="PL"/>
      </w:pPr>
    </w:p>
    <w:p w14:paraId="46E39C36" w14:textId="77777777" w:rsidR="00B8735B" w:rsidRDefault="00B8735B" w:rsidP="00B8735B">
      <w:pPr>
        <w:pStyle w:val="PL"/>
      </w:pPr>
      <w:r>
        <w:t xml:space="preserve">    DRACHOptimizationFunction-Single:</w:t>
      </w:r>
    </w:p>
    <w:p w14:paraId="24EC9691" w14:textId="77777777" w:rsidR="00B8735B" w:rsidRDefault="00B8735B" w:rsidP="00B8735B">
      <w:pPr>
        <w:pStyle w:val="PL"/>
      </w:pPr>
      <w:r>
        <w:t xml:space="preserve">      allOf:</w:t>
      </w:r>
    </w:p>
    <w:p w14:paraId="2358EF1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5D880CC" w14:textId="77777777" w:rsidR="00B8735B" w:rsidRDefault="00B8735B" w:rsidP="00B8735B">
      <w:pPr>
        <w:pStyle w:val="PL"/>
      </w:pPr>
      <w:r>
        <w:t xml:space="preserve">        - type: object</w:t>
      </w:r>
    </w:p>
    <w:p w14:paraId="7DD1E43A" w14:textId="77777777" w:rsidR="00B8735B" w:rsidRDefault="00B8735B" w:rsidP="00B8735B">
      <w:pPr>
        <w:pStyle w:val="PL"/>
      </w:pPr>
      <w:r>
        <w:t xml:space="preserve">          properties:</w:t>
      </w:r>
    </w:p>
    <w:p w14:paraId="782D8844" w14:textId="77777777" w:rsidR="00B8735B" w:rsidRDefault="00B8735B" w:rsidP="00B8735B">
      <w:pPr>
        <w:pStyle w:val="PL"/>
      </w:pPr>
      <w:r>
        <w:t xml:space="preserve">            attributes:</w:t>
      </w:r>
    </w:p>
    <w:p w14:paraId="05D19B02" w14:textId="77777777" w:rsidR="00B8735B" w:rsidRDefault="00B8735B" w:rsidP="00B8735B">
      <w:pPr>
        <w:pStyle w:val="PL"/>
      </w:pPr>
      <w:r>
        <w:t xml:space="preserve">                  type: object</w:t>
      </w:r>
    </w:p>
    <w:p w14:paraId="55344A68" w14:textId="77777777" w:rsidR="00B8735B" w:rsidRDefault="00B8735B" w:rsidP="00B8735B">
      <w:pPr>
        <w:pStyle w:val="PL"/>
      </w:pPr>
      <w:r>
        <w:t xml:space="preserve">                  properties:</w:t>
      </w:r>
    </w:p>
    <w:p w14:paraId="521757D7" w14:textId="77777777" w:rsidR="00B8735B" w:rsidRDefault="00B8735B" w:rsidP="00B8735B">
      <w:pPr>
        <w:pStyle w:val="PL"/>
      </w:pPr>
      <w:r>
        <w:t xml:space="preserve">                    drachOptimizationControl:</w:t>
      </w:r>
    </w:p>
    <w:p w14:paraId="6491A7B3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42DB5AA4" w14:textId="77777777" w:rsidR="00B8735B" w:rsidRDefault="00B8735B" w:rsidP="00B8735B">
      <w:pPr>
        <w:pStyle w:val="PL"/>
      </w:pPr>
      <w:r>
        <w:t xml:space="preserve">                    ueAccProbilityDist:</w:t>
      </w:r>
    </w:p>
    <w:p w14:paraId="74310C88" w14:textId="77777777" w:rsidR="00B8735B" w:rsidRDefault="00B8735B" w:rsidP="00B8735B">
      <w:pPr>
        <w:pStyle w:val="PL"/>
      </w:pPr>
      <w:r>
        <w:t xml:space="preserve">                      $ref: "#/components/schemas/UeAccProbilityDist"</w:t>
      </w:r>
    </w:p>
    <w:p w14:paraId="18BABE23" w14:textId="77777777" w:rsidR="00B8735B" w:rsidRDefault="00B8735B" w:rsidP="00B8735B">
      <w:pPr>
        <w:pStyle w:val="PL"/>
      </w:pPr>
      <w:r>
        <w:t xml:space="preserve">                    ueAccDelayProbilityDist:</w:t>
      </w:r>
    </w:p>
    <w:p w14:paraId="4F1CFA96" w14:textId="77777777" w:rsidR="00B8735B" w:rsidRDefault="00B8735B" w:rsidP="00B8735B">
      <w:pPr>
        <w:pStyle w:val="PL"/>
      </w:pPr>
      <w:r>
        <w:t xml:space="preserve">                      $ref: "#/components/schemas/UeAccDelayProbilityDist"</w:t>
      </w:r>
    </w:p>
    <w:p w14:paraId="25C63D56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12BD4D9" w14:textId="77777777" w:rsidR="00B8735B" w:rsidRDefault="00B8735B" w:rsidP="00B8735B">
      <w:pPr>
        <w:pStyle w:val="PL"/>
      </w:pPr>
    </w:p>
    <w:p w14:paraId="4991630C" w14:textId="77777777" w:rsidR="00B8735B" w:rsidRDefault="00B8735B" w:rsidP="00B8735B">
      <w:pPr>
        <w:pStyle w:val="PL"/>
      </w:pPr>
      <w:r>
        <w:t xml:space="preserve">    DMROFunction-Single:</w:t>
      </w:r>
    </w:p>
    <w:p w14:paraId="69919182" w14:textId="77777777" w:rsidR="00B8735B" w:rsidRDefault="00B8735B" w:rsidP="00B8735B">
      <w:pPr>
        <w:pStyle w:val="PL"/>
      </w:pPr>
      <w:r>
        <w:t xml:space="preserve">      allOf:</w:t>
      </w:r>
    </w:p>
    <w:p w14:paraId="1088136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F5C19F9" w14:textId="77777777" w:rsidR="00B8735B" w:rsidRDefault="00B8735B" w:rsidP="00B8735B">
      <w:pPr>
        <w:pStyle w:val="PL"/>
      </w:pPr>
      <w:r>
        <w:t xml:space="preserve">        - type: object</w:t>
      </w:r>
    </w:p>
    <w:p w14:paraId="1B5D45F8" w14:textId="77777777" w:rsidR="00B8735B" w:rsidRDefault="00B8735B" w:rsidP="00B8735B">
      <w:pPr>
        <w:pStyle w:val="PL"/>
      </w:pPr>
      <w:r>
        <w:t xml:space="preserve">          properties:</w:t>
      </w:r>
    </w:p>
    <w:p w14:paraId="6451ECC5" w14:textId="77777777" w:rsidR="00B8735B" w:rsidRDefault="00B8735B" w:rsidP="00B8735B">
      <w:pPr>
        <w:pStyle w:val="PL"/>
      </w:pPr>
      <w:r>
        <w:t xml:space="preserve">            attributes: </w:t>
      </w:r>
    </w:p>
    <w:p w14:paraId="35F52BD1" w14:textId="77777777" w:rsidR="00B8735B" w:rsidRDefault="00B8735B" w:rsidP="00B8735B">
      <w:pPr>
        <w:pStyle w:val="PL"/>
      </w:pPr>
      <w:r>
        <w:t xml:space="preserve">                  type: object</w:t>
      </w:r>
    </w:p>
    <w:p w14:paraId="199EBA22" w14:textId="77777777" w:rsidR="00B8735B" w:rsidRDefault="00B8735B" w:rsidP="00B8735B">
      <w:pPr>
        <w:pStyle w:val="PL"/>
      </w:pPr>
      <w:r>
        <w:t xml:space="preserve">                  properties:</w:t>
      </w:r>
    </w:p>
    <w:p w14:paraId="79576F95" w14:textId="77777777" w:rsidR="00B8735B" w:rsidRDefault="00B8735B" w:rsidP="00B8735B">
      <w:pPr>
        <w:pStyle w:val="PL"/>
      </w:pPr>
      <w:r>
        <w:t xml:space="preserve">                    dmroControl:</w:t>
      </w:r>
    </w:p>
    <w:p w14:paraId="2A60A10A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80EC47D" w14:textId="77777777" w:rsidR="00B8735B" w:rsidRDefault="00B8735B" w:rsidP="00B8735B">
      <w:pPr>
        <w:pStyle w:val="PL"/>
      </w:pPr>
      <w:r>
        <w:t xml:space="preserve">                    maximumDeviationHoTrigger:</w:t>
      </w:r>
    </w:p>
    <w:p w14:paraId="4994D0AB" w14:textId="77777777" w:rsidR="00B8735B" w:rsidRDefault="00B8735B" w:rsidP="00B8735B">
      <w:pPr>
        <w:pStyle w:val="PL"/>
      </w:pPr>
      <w:r>
        <w:t xml:space="preserve">                      $ref: '#/components/schemas/MaximumDeviationHoTrigger'</w:t>
      </w:r>
    </w:p>
    <w:p w14:paraId="6D16011E" w14:textId="77777777" w:rsidR="00B8735B" w:rsidRDefault="00B8735B" w:rsidP="00B8735B">
      <w:pPr>
        <w:pStyle w:val="PL"/>
      </w:pPr>
      <w:r>
        <w:t xml:space="preserve">                    minimumTimeBetweenHoTriggerChange:</w:t>
      </w:r>
    </w:p>
    <w:p w14:paraId="0035C34E" w14:textId="77777777" w:rsidR="00B8735B" w:rsidRDefault="00B8735B" w:rsidP="00B8735B">
      <w:pPr>
        <w:pStyle w:val="PL"/>
      </w:pPr>
      <w:r>
        <w:t xml:space="preserve">                      $ref: '#/components/schemas/MinimumTimeBetweenHoTriggerChange'</w:t>
      </w:r>
    </w:p>
    <w:p w14:paraId="29922DED" w14:textId="77777777" w:rsidR="00B8735B" w:rsidRDefault="00B8735B" w:rsidP="00B8735B">
      <w:pPr>
        <w:pStyle w:val="PL"/>
      </w:pPr>
      <w:r>
        <w:t xml:space="preserve">                    tstoreUEcntxt:</w:t>
      </w:r>
    </w:p>
    <w:p w14:paraId="67F8A57A" w14:textId="77777777" w:rsidR="00B8735B" w:rsidRDefault="00B8735B" w:rsidP="00B8735B">
      <w:pPr>
        <w:pStyle w:val="PL"/>
      </w:pPr>
      <w:r>
        <w:t xml:space="preserve">                      $ref: '#/components/schemas/TstoreUEcntxt'</w:t>
      </w:r>
    </w:p>
    <w:p w14:paraId="48F13361" w14:textId="77777777" w:rsidR="00B8735B" w:rsidRDefault="00B8735B" w:rsidP="00B8735B">
      <w:pPr>
        <w:pStyle w:val="PL"/>
      </w:pPr>
    </w:p>
    <w:p w14:paraId="684CE5F4" w14:textId="77777777" w:rsidR="00B8735B" w:rsidRDefault="00B8735B" w:rsidP="00B8735B">
      <w:pPr>
        <w:pStyle w:val="PL"/>
      </w:pPr>
      <w:r>
        <w:t xml:space="preserve">    DPCIConfigurationFunction-Single:</w:t>
      </w:r>
    </w:p>
    <w:p w14:paraId="691EBA0C" w14:textId="77777777" w:rsidR="00B8735B" w:rsidRDefault="00B8735B" w:rsidP="00B8735B">
      <w:pPr>
        <w:pStyle w:val="PL"/>
      </w:pPr>
      <w:r>
        <w:t xml:space="preserve">      allOf:</w:t>
      </w:r>
    </w:p>
    <w:p w14:paraId="5AD45A9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FA432D7" w14:textId="77777777" w:rsidR="00B8735B" w:rsidRDefault="00B8735B" w:rsidP="00B8735B">
      <w:pPr>
        <w:pStyle w:val="PL"/>
      </w:pPr>
      <w:r>
        <w:t xml:space="preserve">        - type: object</w:t>
      </w:r>
    </w:p>
    <w:p w14:paraId="793F2FBA" w14:textId="77777777" w:rsidR="00B8735B" w:rsidRDefault="00B8735B" w:rsidP="00B8735B">
      <w:pPr>
        <w:pStyle w:val="PL"/>
      </w:pPr>
      <w:r>
        <w:t xml:space="preserve">          properties:</w:t>
      </w:r>
    </w:p>
    <w:p w14:paraId="0816F9AB" w14:textId="77777777" w:rsidR="00B8735B" w:rsidRDefault="00B8735B" w:rsidP="00B8735B">
      <w:pPr>
        <w:pStyle w:val="PL"/>
      </w:pPr>
      <w:r>
        <w:t xml:space="preserve">            attributes:</w:t>
      </w:r>
    </w:p>
    <w:p w14:paraId="7474DBC7" w14:textId="77777777" w:rsidR="00B8735B" w:rsidRDefault="00B8735B" w:rsidP="00B8735B">
      <w:pPr>
        <w:pStyle w:val="PL"/>
      </w:pPr>
      <w:r>
        <w:t xml:space="preserve">                  type: object</w:t>
      </w:r>
    </w:p>
    <w:p w14:paraId="42204626" w14:textId="77777777" w:rsidR="00B8735B" w:rsidRDefault="00B8735B" w:rsidP="00B8735B">
      <w:pPr>
        <w:pStyle w:val="PL"/>
      </w:pPr>
      <w:r>
        <w:t xml:space="preserve">                  properties:</w:t>
      </w:r>
    </w:p>
    <w:p w14:paraId="6B2FE629" w14:textId="77777777" w:rsidR="00B8735B" w:rsidRDefault="00B8735B" w:rsidP="00B8735B">
      <w:pPr>
        <w:pStyle w:val="PL"/>
      </w:pPr>
      <w:r>
        <w:t xml:space="preserve">                    dPciConfigurationControl:</w:t>
      </w:r>
    </w:p>
    <w:p w14:paraId="279DA23D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6565D500" w14:textId="77777777" w:rsidR="00B8735B" w:rsidRDefault="00B8735B" w:rsidP="00B8735B">
      <w:pPr>
        <w:pStyle w:val="PL"/>
      </w:pPr>
      <w:r>
        <w:t xml:space="preserve">                    nRPciList:</w:t>
      </w:r>
    </w:p>
    <w:p w14:paraId="0EA94ED9" w14:textId="77777777" w:rsidR="00B8735B" w:rsidRDefault="00B8735B" w:rsidP="00B8735B">
      <w:pPr>
        <w:pStyle w:val="PL"/>
      </w:pPr>
      <w:r>
        <w:t xml:space="preserve">                      $ref: "#/components/schemas/NRPciList"</w:t>
      </w:r>
    </w:p>
    <w:p w14:paraId="10429940" w14:textId="77777777" w:rsidR="00B8735B" w:rsidRDefault="00B8735B" w:rsidP="00B8735B">
      <w:pPr>
        <w:pStyle w:val="PL"/>
      </w:pPr>
    </w:p>
    <w:p w14:paraId="65FDEB7D" w14:textId="77777777" w:rsidR="00B8735B" w:rsidRDefault="00B8735B" w:rsidP="00B8735B">
      <w:pPr>
        <w:pStyle w:val="PL"/>
      </w:pPr>
      <w:r>
        <w:t xml:space="preserve">    CPCIConfigurationFunction-Single:</w:t>
      </w:r>
    </w:p>
    <w:p w14:paraId="593FFFF0" w14:textId="77777777" w:rsidR="00B8735B" w:rsidRDefault="00B8735B" w:rsidP="00B8735B">
      <w:pPr>
        <w:pStyle w:val="PL"/>
      </w:pPr>
      <w:r>
        <w:t xml:space="preserve">      allOf:</w:t>
      </w:r>
    </w:p>
    <w:p w14:paraId="074A78C0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F071A11" w14:textId="77777777" w:rsidR="00B8735B" w:rsidRDefault="00B8735B" w:rsidP="00B8735B">
      <w:pPr>
        <w:pStyle w:val="PL"/>
      </w:pPr>
      <w:r>
        <w:t xml:space="preserve">        - type: object</w:t>
      </w:r>
    </w:p>
    <w:p w14:paraId="5E7FE07B" w14:textId="77777777" w:rsidR="00B8735B" w:rsidRDefault="00B8735B" w:rsidP="00B8735B">
      <w:pPr>
        <w:pStyle w:val="PL"/>
      </w:pPr>
      <w:r>
        <w:t xml:space="preserve">          properties:</w:t>
      </w:r>
    </w:p>
    <w:p w14:paraId="6AD3B482" w14:textId="77777777" w:rsidR="00B8735B" w:rsidRDefault="00B8735B" w:rsidP="00B8735B">
      <w:pPr>
        <w:pStyle w:val="PL"/>
      </w:pPr>
      <w:r>
        <w:t xml:space="preserve">            attributes:</w:t>
      </w:r>
    </w:p>
    <w:p w14:paraId="56C0D9A9" w14:textId="77777777" w:rsidR="00B8735B" w:rsidRDefault="00B8735B" w:rsidP="00B8735B">
      <w:pPr>
        <w:pStyle w:val="PL"/>
      </w:pPr>
      <w:r>
        <w:t xml:space="preserve">                  type: object</w:t>
      </w:r>
    </w:p>
    <w:p w14:paraId="3F6AFABE" w14:textId="77777777" w:rsidR="00B8735B" w:rsidRDefault="00B8735B" w:rsidP="00B8735B">
      <w:pPr>
        <w:pStyle w:val="PL"/>
      </w:pPr>
      <w:r>
        <w:t xml:space="preserve">                  properties:</w:t>
      </w:r>
    </w:p>
    <w:p w14:paraId="06221668" w14:textId="77777777" w:rsidR="00B8735B" w:rsidRDefault="00B8735B" w:rsidP="00B8735B">
      <w:pPr>
        <w:pStyle w:val="PL"/>
      </w:pPr>
      <w:r>
        <w:t xml:space="preserve">                    cPciConfigurationControl:</w:t>
      </w:r>
    </w:p>
    <w:p w14:paraId="64C23CEA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0AA7D280" w14:textId="77777777" w:rsidR="00B8735B" w:rsidRDefault="00B8735B" w:rsidP="00B8735B">
      <w:pPr>
        <w:pStyle w:val="PL"/>
      </w:pPr>
      <w:r>
        <w:t xml:space="preserve">                    cSonPciList:</w:t>
      </w:r>
    </w:p>
    <w:p w14:paraId="634324C8" w14:textId="77777777" w:rsidR="00B8735B" w:rsidRDefault="00B8735B" w:rsidP="00B8735B">
      <w:pPr>
        <w:pStyle w:val="PL"/>
      </w:pPr>
      <w:r>
        <w:t xml:space="preserve">                      $ref: "#/components/schemas/CSonPciList"</w:t>
      </w:r>
    </w:p>
    <w:p w14:paraId="21E6F3E9" w14:textId="77777777" w:rsidR="00B8735B" w:rsidRDefault="00B8735B" w:rsidP="00B8735B">
      <w:pPr>
        <w:pStyle w:val="PL"/>
      </w:pPr>
    </w:p>
    <w:p w14:paraId="3427F0A9" w14:textId="77777777" w:rsidR="00B8735B" w:rsidRDefault="00B8735B" w:rsidP="00B8735B">
      <w:pPr>
        <w:pStyle w:val="PL"/>
      </w:pPr>
      <w:r>
        <w:t xml:space="preserve">    CESManagementFunction-Single:</w:t>
      </w:r>
    </w:p>
    <w:p w14:paraId="7B485404" w14:textId="77777777" w:rsidR="00B8735B" w:rsidRDefault="00B8735B" w:rsidP="00B8735B">
      <w:pPr>
        <w:pStyle w:val="PL"/>
      </w:pPr>
      <w:r>
        <w:t xml:space="preserve">      allOf:</w:t>
      </w:r>
    </w:p>
    <w:p w14:paraId="20CC086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E6A2C82" w14:textId="77777777" w:rsidR="00B8735B" w:rsidRDefault="00B8735B" w:rsidP="00B8735B">
      <w:pPr>
        <w:pStyle w:val="PL"/>
      </w:pPr>
      <w:r>
        <w:t xml:space="preserve">        - type: object</w:t>
      </w:r>
    </w:p>
    <w:p w14:paraId="5A3A44B3" w14:textId="77777777" w:rsidR="00B8735B" w:rsidRDefault="00B8735B" w:rsidP="00B8735B">
      <w:pPr>
        <w:pStyle w:val="PL"/>
      </w:pPr>
      <w:r>
        <w:t xml:space="preserve">          properties:</w:t>
      </w:r>
    </w:p>
    <w:p w14:paraId="086A8031" w14:textId="77777777" w:rsidR="00B8735B" w:rsidRDefault="00B8735B" w:rsidP="00B8735B">
      <w:pPr>
        <w:pStyle w:val="PL"/>
      </w:pPr>
      <w:r>
        <w:t xml:space="preserve">            attributes:</w:t>
      </w:r>
    </w:p>
    <w:p w14:paraId="78C48042" w14:textId="77777777" w:rsidR="00B8735B" w:rsidRDefault="00B8735B" w:rsidP="00B8735B">
      <w:pPr>
        <w:pStyle w:val="PL"/>
      </w:pPr>
      <w:r>
        <w:t xml:space="preserve">                  type: object</w:t>
      </w:r>
    </w:p>
    <w:p w14:paraId="2579677A" w14:textId="77777777" w:rsidR="00B8735B" w:rsidRDefault="00B8735B" w:rsidP="00B8735B">
      <w:pPr>
        <w:pStyle w:val="PL"/>
      </w:pPr>
      <w:r>
        <w:t xml:space="preserve">                  properties:</w:t>
      </w:r>
    </w:p>
    <w:p w14:paraId="3D8384C5" w14:textId="77777777" w:rsidR="00B8735B" w:rsidRDefault="00B8735B" w:rsidP="00B8735B">
      <w:pPr>
        <w:pStyle w:val="PL"/>
      </w:pPr>
      <w:r>
        <w:t xml:space="preserve">                    cesSwitch:</w:t>
      </w:r>
    </w:p>
    <w:p w14:paraId="79893E0C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211E5350" w14:textId="77777777" w:rsidR="00B8735B" w:rsidRDefault="00B8735B" w:rsidP="00B8735B">
      <w:pPr>
        <w:pStyle w:val="PL"/>
      </w:pPr>
      <w:r>
        <w:t xml:space="preserve">                    intraRatEsActivationOriginalCellLoadParameters:</w:t>
      </w:r>
    </w:p>
    <w:p w14:paraId="236EEEC5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71CAB2B6" w14:textId="77777777" w:rsidR="00B8735B" w:rsidRDefault="00B8735B" w:rsidP="00B8735B">
      <w:pPr>
        <w:pStyle w:val="PL"/>
      </w:pPr>
      <w:r>
        <w:t xml:space="preserve">                    intraRatEsActivationCandidateCellsLoadParameters:</w:t>
      </w:r>
    </w:p>
    <w:p w14:paraId="0836E456" w14:textId="77777777" w:rsidR="00B8735B" w:rsidRDefault="00B8735B" w:rsidP="00B8735B">
      <w:pPr>
        <w:pStyle w:val="PL"/>
      </w:pPr>
      <w:r>
        <w:t xml:space="preserve">                      $ref: "#/components/schemas/IntraRatEsActivationCandidateCellsLoadParameters"</w:t>
      </w:r>
    </w:p>
    <w:p w14:paraId="3CE2603A" w14:textId="77777777" w:rsidR="00B8735B" w:rsidRDefault="00B8735B" w:rsidP="00B8735B">
      <w:pPr>
        <w:pStyle w:val="PL"/>
      </w:pPr>
      <w:r>
        <w:t xml:space="preserve">                    intraRatEsDeactivationCandidateCellsLoadParameters:</w:t>
      </w:r>
    </w:p>
    <w:p w14:paraId="5392789F" w14:textId="77777777" w:rsidR="00B8735B" w:rsidRDefault="00B8735B" w:rsidP="00B8735B">
      <w:pPr>
        <w:pStyle w:val="PL"/>
      </w:pPr>
      <w:r>
        <w:t xml:space="preserve">                      $ref: "#/components/schemas/IntraRatEsDeactivationCandidateCellsLoadParameters"</w:t>
      </w:r>
    </w:p>
    <w:p w14:paraId="352A46A7" w14:textId="77777777" w:rsidR="00B8735B" w:rsidRDefault="00B8735B" w:rsidP="00B8735B">
      <w:pPr>
        <w:pStyle w:val="PL"/>
      </w:pPr>
      <w:r>
        <w:t xml:space="preserve">                    esNotAllowedTimePeriod:</w:t>
      </w:r>
    </w:p>
    <w:p w14:paraId="31E534CF" w14:textId="77777777" w:rsidR="00B8735B" w:rsidRDefault="00B8735B" w:rsidP="00B8735B">
      <w:pPr>
        <w:pStyle w:val="PL"/>
      </w:pPr>
      <w:r>
        <w:t xml:space="preserve">                      $ref: "#/components/schemas/EsNotAllowedTimePeriod"</w:t>
      </w:r>
    </w:p>
    <w:p w14:paraId="4127AF42" w14:textId="77777777" w:rsidR="00B8735B" w:rsidRDefault="00B8735B" w:rsidP="00B8735B">
      <w:pPr>
        <w:pStyle w:val="PL"/>
      </w:pPr>
      <w:r>
        <w:t xml:space="preserve">                    interRatEsActivationOriginalCellParameters:</w:t>
      </w:r>
    </w:p>
    <w:p w14:paraId="2A7B4A73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56E3DE97" w14:textId="77777777" w:rsidR="00B8735B" w:rsidRDefault="00B8735B" w:rsidP="00B8735B">
      <w:pPr>
        <w:pStyle w:val="PL"/>
      </w:pPr>
      <w:r>
        <w:t xml:space="preserve">                    interRatEsActivationCandidateCellParameters:</w:t>
      </w:r>
    </w:p>
    <w:p w14:paraId="7EDF2543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51A57672" w14:textId="77777777" w:rsidR="00B8735B" w:rsidRDefault="00B8735B" w:rsidP="00B8735B">
      <w:pPr>
        <w:pStyle w:val="PL"/>
      </w:pPr>
      <w:r>
        <w:t xml:space="preserve">                    interRatEsDeactivationCandidateCellParameters:</w:t>
      </w:r>
    </w:p>
    <w:p w14:paraId="53BDDE09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35FBEB51" w14:textId="77777777" w:rsidR="00B8735B" w:rsidRDefault="00B8735B" w:rsidP="00B8735B">
      <w:pPr>
        <w:pStyle w:val="PL"/>
      </w:pPr>
      <w:r>
        <w:t xml:space="preserve">                    energySavingControl:</w:t>
      </w:r>
    </w:p>
    <w:p w14:paraId="1C7F596C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5C96334A" w14:textId="77777777" w:rsidR="00B8735B" w:rsidRDefault="00B8735B" w:rsidP="00B8735B">
      <w:pPr>
        <w:pStyle w:val="PL"/>
      </w:pPr>
      <w:r>
        <w:t xml:space="preserve">                      enum:</w:t>
      </w:r>
    </w:p>
    <w:p w14:paraId="093A7A6C" w14:textId="77777777" w:rsidR="00B8735B" w:rsidRDefault="00B8735B" w:rsidP="00B8735B">
      <w:pPr>
        <w:pStyle w:val="PL"/>
      </w:pPr>
      <w:r>
        <w:t xml:space="preserve">                         - toBeEnergySaving</w:t>
      </w:r>
    </w:p>
    <w:p w14:paraId="2377413A" w14:textId="77777777" w:rsidR="00B8735B" w:rsidRDefault="00B8735B" w:rsidP="00B8735B">
      <w:pPr>
        <w:pStyle w:val="PL"/>
      </w:pPr>
      <w:r>
        <w:t xml:space="preserve">                         - toBeNotEnergySaving</w:t>
      </w:r>
    </w:p>
    <w:p w14:paraId="310E0631" w14:textId="77777777" w:rsidR="00B8735B" w:rsidRDefault="00B8735B" w:rsidP="00B8735B">
      <w:pPr>
        <w:pStyle w:val="PL"/>
      </w:pPr>
      <w:r>
        <w:t xml:space="preserve">                    energySavingState:</w:t>
      </w:r>
    </w:p>
    <w:p w14:paraId="02106184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4979C504" w14:textId="77777777" w:rsidR="00B8735B" w:rsidRDefault="00B8735B" w:rsidP="00B8735B">
      <w:pPr>
        <w:pStyle w:val="PL"/>
      </w:pPr>
      <w:r>
        <w:t xml:space="preserve">                      enum:</w:t>
      </w:r>
    </w:p>
    <w:p w14:paraId="5F880FE8" w14:textId="77777777" w:rsidR="00B8735B" w:rsidRDefault="00B8735B" w:rsidP="00B8735B">
      <w:pPr>
        <w:pStyle w:val="PL"/>
      </w:pPr>
      <w:r>
        <w:t xml:space="preserve">                         - isNotEnergySaving</w:t>
      </w:r>
    </w:p>
    <w:p w14:paraId="01D725E1" w14:textId="77777777" w:rsidR="00B8735B" w:rsidRDefault="00B8735B" w:rsidP="00B8735B">
      <w:pPr>
        <w:pStyle w:val="PL"/>
      </w:pPr>
      <w:r>
        <w:t xml:space="preserve">                         - isEnergySaving</w:t>
      </w:r>
    </w:p>
    <w:p w14:paraId="35D4E01C" w14:textId="77777777" w:rsidR="00B8735B" w:rsidRDefault="00B8735B" w:rsidP="00B8735B">
      <w:pPr>
        <w:pStyle w:val="PL"/>
      </w:pPr>
    </w:p>
    <w:p w14:paraId="42A674EE" w14:textId="77777777" w:rsidR="00B8735B" w:rsidRDefault="00B8735B" w:rsidP="00B8735B">
      <w:pPr>
        <w:pStyle w:val="PL"/>
      </w:pPr>
      <w:r>
        <w:t xml:space="preserve">    RimRSGlobal-Single:</w:t>
      </w:r>
    </w:p>
    <w:p w14:paraId="06E0A861" w14:textId="77777777" w:rsidR="00B8735B" w:rsidRDefault="00B8735B" w:rsidP="00B8735B">
      <w:pPr>
        <w:pStyle w:val="PL"/>
      </w:pPr>
      <w:r>
        <w:t xml:space="preserve">      allOf:</w:t>
      </w:r>
    </w:p>
    <w:p w14:paraId="73A8438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932F439" w14:textId="77777777" w:rsidR="00B8735B" w:rsidRDefault="00B8735B" w:rsidP="00B8735B">
      <w:pPr>
        <w:pStyle w:val="PL"/>
      </w:pPr>
      <w:r>
        <w:t xml:space="preserve">        - type: object</w:t>
      </w:r>
    </w:p>
    <w:p w14:paraId="52CFFD75" w14:textId="77777777" w:rsidR="00B8735B" w:rsidRDefault="00B8735B" w:rsidP="00B8735B">
      <w:pPr>
        <w:pStyle w:val="PL"/>
      </w:pPr>
      <w:r>
        <w:t xml:space="preserve">          properties:</w:t>
      </w:r>
    </w:p>
    <w:p w14:paraId="103B47AD" w14:textId="77777777" w:rsidR="00B8735B" w:rsidRDefault="00B8735B" w:rsidP="00B8735B">
      <w:pPr>
        <w:pStyle w:val="PL"/>
      </w:pPr>
      <w:r>
        <w:t xml:space="preserve">            attributes:</w:t>
      </w:r>
    </w:p>
    <w:p w14:paraId="4D3966FA" w14:textId="77777777" w:rsidR="00B8735B" w:rsidRDefault="00B8735B" w:rsidP="00B8735B">
      <w:pPr>
        <w:pStyle w:val="PL"/>
      </w:pPr>
      <w:r>
        <w:t xml:space="preserve">              type: object</w:t>
      </w:r>
    </w:p>
    <w:p w14:paraId="2E306854" w14:textId="77777777" w:rsidR="00B8735B" w:rsidRDefault="00B8735B" w:rsidP="00B8735B">
      <w:pPr>
        <w:pStyle w:val="PL"/>
      </w:pPr>
      <w:r>
        <w:t xml:space="preserve">              properties:</w:t>
      </w:r>
    </w:p>
    <w:p w14:paraId="121F1A63" w14:textId="77777777" w:rsidR="00B8735B" w:rsidRDefault="00B8735B" w:rsidP="00B8735B">
      <w:pPr>
        <w:pStyle w:val="PL"/>
      </w:pPr>
      <w:r>
        <w:t xml:space="preserve">                frequencyDomainPara:</w:t>
      </w:r>
    </w:p>
    <w:p w14:paraId="4E440076" w14:textId="77777777" w:rsidR="00B8735B" w:rsidRDefault="00B8735B" w:rsidP="00B8735B">
      <w:pPr>
        <w:pStyle w:val="PL"/>
      </w:pPr>
      <w:r>
        <w:t xml:space="preserve">                  $ref: '#/components/schemas/FrequencyDomainPara'</w:t>
      </w:r>
    </w:p>
    <w:p w14:paraId="21D2870F" w14:textId="77777777" w:rsidR="00B8735B" w:rsidRDefault="00B8735B" w:rsidP="00B8735B">
      <w:pPr>
        <w:pStyle w:val="PL"/>
      </w:pPr>
      <w:r>
        <w:t xml:space="preserve">                sequenceDomainPara:</w:t>
      </w:r>
    </w:p>
    <w:p w14:paraId="24941C46" w14:textId="77777777" w:rsidR="00B8735B" w:rsidRDefault="00B8735B" w:rsidP="00B8735B">
      <w:pPr>
        <w:pStyle w:val="PL"/>
      </w:pPr>
      <w:r>
        <w:t xml:space="preserve">                  $ref: '#/components/schemas/SequenceDomainPara'</w:t>
      </w:r>
    </w:p>
    <w:p w14:paraId="610D6A64" w14:textId="77777777" w:rsidR="00B8735B" w:rsidRDefault="00B8735B" w:rsidP="00B8735B">
      <w:pPr>
        <w:pStyle w:val="PL"/>
      </w:pPr>
      <w:r>
        <w:t xml:space="preserve">                timeDomainPara:</w:t>
      </w:r>
    </w:p>
    <w:p w14:paraId="5AB76AAC" w14:textId="77777777" w:rsidR="00B8735B" w:rsidRDefault="00B8735B" w:rsidP="00B8735B">
      <w:pPr>
        <w:pStyle w:val="PL"/>
      </w:pPr>
      <w:r>
        <w:t xml:space="preserve">                  $ref: '#/components/schemas/TimeDomainPara'</w:t>
      </w:r>
    </w:p>
    <w:p w14:paraId="49843B59" w14:textId="77777777" w:rsidR="00B8735B" w:rsidRDefault="00B8735B" w:rsidP="00B8735B">
      <w:pPr>
        <w:pStyle w:val="PL"/>
      </w:pPr>
      <w:r>
        <w:t xml:space="preserve">            RimRSSet:</w:t>
      </w:r>
    </w:p>
    <w:p w14:paraId="70E5B0A0" w14:textId="77777777" w:rsidR="00B8735B" w:rsidRDefault="00B8735B" w:rsidP="00B8735B">
      <w:pPr>
        <w:pStyle w:val="PL"/>
      </w:pPr>
      <w:r>
        <w:t xml:space="preserve">              $ref: '#/components/schemas/RimRSSet-Multiple'</w:t>
      </w:r>
    </w:p>
    <w:p w14:paraId="36B5EE86" w14:textId="77777777" w:rsidR="00B8735B" w:rsidRDefault="00B8735B" w:rsidP="00B8735B">
      <w:pPr>
        <w:pStyle w:val="PL"/>
      </w:pPr>
    </w:p>
    <w:p w14:paraId="7C8C6304" w14:textId="77777777" w:rsidR="00B8735B" w:rsidRDefault="00B8735B" w:rsidP="00B8735B">
      <w:pPr>
        <w:pStyle w:val="PL"/>
      </w:pPr>
      <w:r>
        <w:t xml:space="preserve">    RimRSSet-Single:</w:t>
      </w:r>
    </w:p>
    <w:p w14:paraId="30BF9693" w14:textId="77777777" w:rsidR="00B8735B" w:rsidRDefault="00B8735B" w:rsidP="00B8735B">
      <w:pPr>
        <w:pStyle w:val="PL"/>
      </w:pPr>
      <w:r>
        <w:t xml:space="preserve">      allOf:</w:t>
      </w:r>
    </w:p>
    <w:p w14:paraId="410064A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72195E2" w14:textId="77777777" w:rsidR="00B8735B" w:rsidRDefault="00B8735B" w:rsidP="00B8735B">
      <w:pPr>
        <w:pStyle w:val="PL"/>
      </w:pPr>
      <w:r>
        <w:t xml:space="preserve">        - type: object</w:t>
      </w:r>
    </w:p>
    <w:p w14:paraId="6E7FE2AE" w14:textId="77777777" w:rsidR="00B8735B" w:rsidRDefault="00B8735B" w:rsidP="00B8735B">
      <w:pPr>
        <w:pStyle w:val="PL"/>
      </w:pPr>
      <w:r>
        <w:t xml:space="preserve">          properties:</w:t>
      </w:r>
    </w:p>
    <w:p w14:paraId="3B281669" w14:textId="77777777" w:rsidR="00B8735B" w:rsidRDefault="00B8735B" w:rsidP="00B8735B">
      <w:pPr>
        <w:pStyle w:val="PL"/>
      </w:pPr>
      <w:r>
        <w:t xml:space="preserve">            attributes:</w:t>
      </w:r>
    </w:p>
    <w:p w14:paraId="0BF094E3" w14:textId="77777777" w:rsidR="00B8735B" w:rsidRDefault="00B8735B" w:rsidP="00B8735B">
      <w:pPr>
        <w:pStyle w:val="PL"/>
      </w:pPr>
      <w:r>
        <w:t xml:space="preserve">              type: object</w:t>
      </w:r>
    </w:p>
    <w:p w14:paraId="278C7AAB" w14:textId="77777777" w:rsidR="00B8735B" w:rsidRDefault="00B8735B" w:rsidP="00B8735B">
      <w:pPr>
        <w:pStyle w:val="PL"/>
      </w:pPr>
      <w:r>
        <w:t xml:space="preserve">              properties:</w:t>
      </w:r>
    </w:p>
    <w:p w14:paraId="534AC06C" w14:textId="77777777" w:rsidR="00B8735B" w:rsidRDefault="00B8735B" w:rsidP="00B8735B">
      <w:pPr>
        <w:pStyle w:val="PL"/>
      </w:pPr>
      <w:r>
        <w:t xml:space="preserve">                setId:</w:t>
      </w:r>
    </w:p>
    <w:p w14:paraId="75C4C1F4" w14:textId="77777777" w:rsidR="00B8735B" w:rsidRDefault="00B8735B" w:rsidP="00B8735B">
      <w:pPr>
        <w:pStyle w:val="PL"/>
      </w:pPr>
      <w:r>
        <w:t xml:space="preserve">                  $ref: '#/components/schemas/RSSetId'</w:t>
      </w:r>
    </w:p>
    <w:p w14:paraId="18519BDD" w14:textId="77777777" w:rsidR="00B8735B" w:rsidRDefault="00B8735B" w:rsidP="00B8735B">
      <w:pPr>
        <w:pStyle w:val="PL"/>
      </w:pPr>
      <w:r>
        <w:t xml:space="preserve">                setType:</w:t>
      </w:r>
    </w:p>
    <w:p w14:paraId="0DD52842" w14:textId="77777777" w:rsidR="00B8735B" w:rsidRDefault="00B8735B" w:rsidP="00B8735B">
      <w:pPr>
        <w:pStyle w:val="PL"/>
      </w:pPr>
      <w:r>
        <w:t xml:space="preserve">                  $ref: '#/components/schemas/RSSetType'</w:t>
      </w:r>
    </w:p>
    <w:p w14:paraId="45761D94" w14:textId="77777777" w:rsidR="00B8735B" w:rsidRDefault="00B8735B" w:rsidP="00B8735B">
      <w:pPr>
        <w:pStyle w:val="PL"/>
      </w:pPr>
      <w:r>
        <w:t xml:space="preserve">                nRCellDURefs:</w:t>
      </w:r>
    </w:p>
    <w:p w14:paraId="5F599A0B" w14:textId="77777777" w:rsidR="00B8735B" w:rsidRDefault="00B8735B" w:rsidP="00B8735B">
      <w:pPr>
        <w:pStyle w:val="PL"/>
      </w:pPr>
      <w:r>
        <w:t xml:space="preserve">                  $ref: 'TS28623_ComDefs.yaml#/components/schemas/DnList'</w:t>
      </w:r>
    </w:p>
    <w:p w14:paraId="0B778BB0" w14:textId="77777777" w:rsidR="00B8735B" w:rsidRDefault="00B8735B" w:rsidP="00B8735B">
      <w:pPr>
        <w:pStyle w:val="PL"/>
      </w:pPr>
    </w:p>
    <w:p w14:paraId="0436A3CD" w14:textId="77777777" w:rsidR="00B8735B" w:rsidRDefault="00B8735B" w:rsidP="00B8735B">
      <w:pPr>
        <w:pStyle w:val="PL"/>
      </w:pPr>
      <w:r>
        <w:t xml:space="preserve">    ExternalGnbDuFunction-Single:</w:t>
      </w:r>
    </w:p>
    <w:p w14:paraId="3F36A02D" w14:textId="77777777" w:rsidR="00B8735B" w:rsidRDefault="00B8735B" w:rsidP="00B8735B">
      <w:pPr>
        <w:pStyle w:val="PL"/>
      </w:pPr>
      <w:r>
        <w:t xml:space="preserve">      allOf:</w:t>
      </w:r>
    </w:p>
    <w:p w14:paraId="2DABBAB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02796B7" w14:textId="77777777" w:rsidR="00B8735B" w:rsidRDefault="00B8735B" w:rsidP="00B8735B">
      <w:pPr>
        <w:pStyle w:val="PL"/>
      </w:pPr>
      <w:r>
        <w:t xml:space="preserve">        - type: object</w:t>
      </w:r>
    </w:p>
    <w:p w14:paraId="79CDAAD7" w14:textId="77777777" w:rsidR="00B8735B" w:rsidRDefault="00B8735B" w:rsidP="00B8735B">
      <w:pPr>
        <w:pStyle w:val="PL"/>
      </w:pPr>
      <w:r>
        <w:t xml:space="preserve">          properties:</w:t>
      </w:r>
    </w:p>
    <w:p w14:paraId="621FFB6E" w14:textId="77777777" w:rsidR="00B8735B" w:rsidRDefault="00B8735B" w:rsidP="00B8735B">
      <w:pPr>
        <w:pStyle w:val="PL"/>
      </w:pPr>
      <w:r>
        <w:t xml:space="preserve">            attributes:</w:t>
      </w:r>
    </w:p>
    <w:p w14:paraId="7FFD9894" w14:textId="77777777" w:rsidR="00B8735B" w:rsidRDefault="00B8735B" w:rsidP="00B8735B">
      <w:pPr>
        <w:pStyle w:val="PL"/>
      </w:pPr>
      <w:r>
        <w:t xml:space="preserve">              allOf:</w:t>
      </w:r>
    </w:p>
    <w:p w14:paraId="3ED35C01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D7D5E1E" w14:textId="77777777" w:rsidR="00B8735B" w:rsidRDefault="00B8735B" w:rsidP="00B8735B">
      <w:pPr>
        <w:pStyle w:val="PL"/>
      </w:pPr>
      <w:r>
        <w:t xml:space="preserve">                - type: object</w:t>
      </w:r>
    </w:p>
    <w:p w14:paraId="5D9070E0" w14:textId="77777777" w:rsidR="00B8735B" w:rsidRDefault="00B8735B" w:rsidP="00B8735B">
      <w:pPr>
        <w:pStyle w:val="PL"/>
      </w:pPr>
      <w:r>
        <w:t xml:space="preserve">                  properties:</w:t>
      </w:r>
    </w:p>
    <w:p w14:paraId="09472243" w14:textId="77777777" w:rsidR="00B8735B" w:rsidRDefault="00B8735B" w:rsidP="00B8735B">
      <w:pPr>
        <w:pStyle w:val="PL"/>
      </w:pPr>
      <w:r>
        <w:t xml:space="preserve">                    gnbId:</w:t>
      </w:r>
    </w:p>
    <w:p w14:paraId="08FA1280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7CA467C7" w14:textId="77777777" w:rsidR="00B8735B" w:rsidRDefault="00B8735B" w:rsidP="00B8735B">
      <w:pPr>
        <w:pStyle w:val="PL"/>
      </w:pPr>
      <w:r>
        <w:t xml:space="preserve">                    gnbIdLength:</w:t>
      </w:r>
    </w:p>
    <w:p w14:paraId="4A2E2EBC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68C3BC6F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3820DBDF" w14:textId="77777777" w:rsidR="00B8735B" w:rsidRDefault="00B8735B" w:rsidP="00B8735B">
      <w:pPr>
        <w:pStyle w:val="PL"/>
      </w:pPr>
      <w:r>
        <w:t xml:space="preserve">        - type: object</w:t>
      </w:r>
    </w:p>
    <w:p w14:paraId="5F9FC2EA" w14:textId="77777777" w:rsidR="00B8735B" w:rsidRDefault="00B8735B" w:rsidP="00B8735B">
      <w:pPr>
        <w:pStyle w:val="PL"/>
      </w:pPr>
      <w:r>
        <w:t xml:space="preserve">          properties:</w:t>
      </w:r>
    </w:p>
    <w:p w14:paraId="0F058119" w14:textId="77777777" w:rsidR="00B8735B" w:rsidRDefault="00B8735B" w:rsidP="00B8735B">
      <w:pPr>
        <w:pStyle w:val="PL"/>
      </w:pPr>
      <w:r>
        <w:t xml:space="preserve">            EP_F1C:</w:t>
      </w:r>
    </w:p>
    <w:p w14:paraId="613659BF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7D1DE108" w14:textId="77777777" w:rsidR="00B8735B" w:rsidRDefault="00B8735B" w:rsidP="00B8735B">
      <w:pPr>
        <w:pStyle w:val="PL"/>
      </w:pPr>
      <w:r>
        <w:t xml:space="preserve">            EP_F1U:</w:t>
      </w:r>
    </w:p>
    <w:p w14:paraId="7E4ED847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31CC1D0C" w14:textId="77777777" w:rsidR="00B8735B" w:rsidRDefault="00B8735B" w:rsidP="00B8735B">
      <w:pPr>
        <w:pStyle w:val="PL"/>
      </w:pPr>
      <w:r>
        <w:t xml:space="preserve">    ExternalGnbCuUpFunction-Single:</w:t>
      </w:r>
    </w:p>
    <w:p w14:paraId="7E831592" w14:textId="77777777" w:rsidR="00B8735B" w:rsidRDefault="00B8735B" w:rsidP="00B8735B">
      <w:pPr>
        <w:pStyle w:val="PL"/>
      </w:pPr>
      <w:r>
        <w:t xml:space="preserve">      allOf:</w:t>
      </w:r>
    </w:p>
    <w:p w14:paraId="05DF756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8A8CC4F" w14:textId="77777777" w:rsidR="00B8735B" w:rsidRDefault="00B8735B" w:rsidP="00B8735B">
      <w:pPr>
        <w:pStyle w:val="PL"/>
      </w:pPr>
      <w:r>
        <w:t xml:space="preserve">        - type: object</w:t>
      </w:r>
    </w:p>
    <w:p w14:paraId="2EB2DA40" w14:textId="77777777" w:rsidR="00B8735B" w:rsidRDefault="00B8735B" w:rsidP="00B8735B">
      <w:pPr>
        <w:pStyle w:val="PL"/>
      </w:pPr>
      <w:r>
        <w:t xml:space="preserve">          properties:</w:t>
      </w:r>
    </w:p>
    <w:p w14:paraId="1E6BA424" w14:textId="77777777" w:rsidR="00B8735B" w:rsidRDefault="00B8735B" w:rsidP="00B8735B">
      <w:pPr>
        <w:pStyle w:val="PL"/>
      </w:pPr>
      <w:r>
        <w:t xml:space="preserve">            attributes:</w:t>
      </w:r>
    </w:p>
    <w:p w14:paraId="2284B938" w14:textId="77777777" w:rsidR="00B8735B" w:rsidRDefault="00B8735B" w:rsidP="00B8735B">
      <w:pPr>
        <w:pStyle w:val="PL"/>
      </w:pPr>
      <w:r>
        <w:t xml:space="preserve">              allOf:</w:t>
      </w:r>
    </w:p>
    <w:p w14:paraId="58C25F67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33D2C5E4" w14:textId="77777777" w:rsidR="00B8735B" w:rsidRDefault="00B8735B" w:rsidP="00B8735B">
      <w:pPr>
        <w:pStyle w:val="PL"/>
      </w:pPr>
      <w:r>
        <w:t xml:space="preserve">                - type: object</w:t>
      </w:r>
    </w:p>
    <w:p w14:paraId="37FE7CA4" w14:textId="77777777" w:rsidR="00B8735B" w:rsidRDefault="00B8735B" w:rsidP="00B8735B">
      <w:pPr>
        <w:pStyle w:val="PL"/>
      </w:pPr>
      <w:r>
        <w:t xml:space="preserve">                  properties:</w:t>
      </w:r>
    </w:p>
    <w:p w14:paraId="39007DFD" w14:textId="77777777" w:rsidR="00B8735B" w:rsidRDefault="00B8735B" w:rsidP="00B8735B">
      <w:pPr>
        <w:pStyle w:val="PL"/>
      </w:pPr>
      <w:r>
        <w:t xml:space="preserve">                    gnbId:</w:t>
      </w:r>
    </w:p>
    <w:p w14:paraId="62EE27A7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5741C37" w14:textId="77777777" w:rsidR="00B8735B" w:rsidRDefault="00B8735B" w:rsidP="00B8735B">
      <w:pPr>
        <w:pStyle w:val="PL"/>
      </w:pPr>
      <w:r>
        <w:t xml:space="preserve">                    gnbIdLength:</w:t>
      </w:r>
    </w:p>
    <w:p w14:paraId="326B4F0F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59C4CD90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6E0EE25B" w14:textId="77777777" w:rsidR="00B8735B" w:rsidRDefault="00B8735B" w:rsidP="00B8735B">
      <w:pPr>
        <w:pStyle w:val="PL"/>
      </w:pPr>
      <w:r>
        <w:t xml:space="preserve">        - type: object</w:t>
      </w:r>
    </w:p>
    <w:p w14:paraId="4C0E9D1E" w14:textId="77777777" w:rsidR="00B8735B" w:rsidRDefault="00B8735B" w:rsidP="00B8735B">
      <w:pPr>
        <w:pStyle w:val="PL"/>
      </w:pPr>
      <w:r>
        <w:t xml:space="preserve">          properties:</w:t>
      </w:r>
    </w:p>
    <w:p w14:paraId="67AE5CA4" w14:textId="77777777" w:rsidR="00B8735B" w:rsidRDefault="00B8735B" w:rsidP="00B8735B">
      <w:pPr>
        <w:pStyle w:val="PL"/>
      </w:pPr>
      <w:r>
        <w:t xml:space="preserve">            EP_E1:</w:t>
      </w:r>
    </w:p>
    <w:p w14:paraId="2724EA21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4E36B2B4" w14:textId="77777777" w:rsidR="00B8735B" w:rsidRDefault="00B8735B" w:rsidP="00B8735B">
      <w:pPr>
        <w:pStyle w:val="PL"/>
      </w:pPr>
      <w:r>
        <w:t xml:space="preserve">            EP_F1U:</w:t>
      </w:r>
    </w:p>
    <w:p w14:paraId="23727E81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7A6BEFE7" w14:textId="77777777" w:rsidR="00B8735B" w:rsidRDefault="00B8735B" w:rsidP="00B8735B">
      <w:pPr>
        <w:pStyle w:val="PL"/>
      </w:pPr>
      <w:r>
        <w:t xml:space="preserve">            EP_XnU:</w:t>
      </w:r>
    </w:p>
    <w:p w14:paraId="19DF7758" w14:textId="77777777" w:rsidR="00B8735B" w:rsidRDefault="00B8735B" w:rsidP="00B8735B">
      <w:pPr>
        <w:pStyle w:val="PL"/>
      </w:pPr>
      <w:r>
        <w:t xml:space="preserve">              $ref: '#/components/schemas/EP_XnU-Multiple'</w:t>
      </w:r>
    </w:p>
    <w:p w14:paraId="2CF2195A" w14:textId="77777777" w:rsidR="00B8735B" w:rsidRDefault="00B8735B" w:rsidP="00B8735B">
      <w:pPr>
        <w:pStyle w:val="PL"/>
      </w:pPr>
      <w:r>
        <w:t xml:space="preserve">    ExternalGnbCuCpFunction-Single:</w:t>
      </w:r>
    </w:p>
    <w:p w14:paraId="5EC355E1" w14:textId="77777777" w:rsidR="00B8735B" w:rsidRDefault="00B8735B" w:rsidP="00B8735B">
      <w:pPr>
        <w:pStyle w:val="PL"/>
      </w:pPr>
      <w:r>
        <w:t xml:space="preserve">      allOf:</w:t>
      </w:r>
    </w:p>
    <w:p w14:paraId="06C27DD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E619609" w14:textId="77777777" w:rsidR="00B8735B" w:rsidRDefault="00B8735B" w:rsidP="00B8735B">
      <w:pPr>
        <w:pStyle w:val="PL"/>
      </w:pPr>
      <w:r>
        <w:t xml:space="preserve">        - type: object</w:t>
      </w:r>
    </w:p>
    <w:p w14:paraId="30C5D2AD" w14:textId="77777777" w:rsidR="00B8735B" w:rsidRDefault="00B8735B" w:rsidP="00B8735B">
      <w:pPr>
        <w:pStyle w:val="PL"/>
      </w:pPr>
      <w:r>
        <w:t xml:space="preserve">          properties:</w:t>
      </w:r>
    </w:p>
    <w:p w14:paraId="303016FB" w14:textId="77777777" w:rsidR="00B8735B" w:rsidRDefault="00B8735B" w:rsidP="00B8735B">
      <w:pPr>
        <w:pStyle w:val="PL"/>
      </w:pPr>
      <w:r>
        <w:t xml:space="preserve">            attributes:</w:t>
      </w:r>
    </w:p>
    <w:p w14:paraId="3FEE76BF" w14:textId="77777777" w:rsidR="00B8735B" w:rsidRDefault="00B8735B" w:rsidP="00B8735B">
      <w:pPr>
        <w:pStyle w:val="PL"/>
      </w:pPr>
      <w:r>
        <w:t xml:space="preserve">              allOf:</w:t>
      </w:r>
    </w:p>
    <w:p w14:paraId="3A4E55E1" w14:textId="77777777" w:rsidR="00B8735B" w:rsidRDefault="00B8735B" w:rsidP="00B8735B">
      <w:pPr>
        <w:pStyle w:val="PL"/>
      </w:pPr>
      <w:r>
        <w:t xml:space="preserve">                - $ref: &gt;-</w:t>
      </w:r>
    </w:p>
    <w:p w14:paraId="6A416011" w14:textId="77777777" w:rsidR="00B8735B" w:rsidRDefault="00B8735B" w:rsidP="00B8735B">
      <w:pPr>
        <w:pStyle w:val="PL"/>
      </w:pPr>
      <w:r>
        <w:t xml:space="preserve">                    TS28623_GenericNrm.yaml#/components/schemas/ManagedFunction-Attr</w:t>
      </w:r>
    </w:p>
    <w:p w14:paraId="690F6961" w14:textId="77777777" w:rsidR="00B8735B" w:rsidRDefault="00B8735B" w:rsidP="00B8735B">
      <w:pPr>
        <w:pStyle w:val="PL"/>
      </w:pPr>
      <w:r>
        <w:t xml:space="preserve">                - type: object</w:t>
      </w:r>
    </w:p>
    <w:p w14:paraId="0F4A9C16" w14:textId="77777777" w:rsidR="00B8735B" w:rsidRDefault="00B8735B" w:rsidP="00B8735B">
      <w:pPr>
        <w:pStyle w:val="PL"/>
      </w:pPr>
      <w:r>
        <w:t xml:space="preserve">                  properties:</w:t>
      </w:r>
    </w:p>
    <w:p w14:paraId="3C52B668" w14:textId="77777777" w:rsidR="00B8735B" w:rsidRDefault="00B8735B" w:rsidP="00B8735B">
      <w:pPr>
        <w:pStyle w:val="PL"/>
      </w:pPr>
      <w:r>
        <w:t xml:space="preserve">                    gnbId:</w:t>
      </w:r>
    </w:p>
    <w:p w14:paraId="4C2C9962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6052A21" w14:textId="77777777" w:rsidR="00B8735B" w:rsidRDefault="00B8735B" w:rsidP="00B8735B">
      <w:pPr>
        <w:pStyle w:val="PL"/>
      </w:pPr>
      <w:r>
        <w:t xml:space="preserve">                    gnbIdLength:</w:t>
      </w:r>
    </w:p>
    <w:p w14:paraId="6F2E128C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558A678A" w14:textId="77777777" w:rsidR="00B8735B" w:rsidRDefault="00B8735B" w:rsidP="00B8735B">
      <w:pPr>
        <w:pStyle w:val="PL"/>
      </w:pPr>
      <w:r>
        <w:t xml:space="preserve">                    plmnId:</w:t>
      </w:r>
    </w:p>
    <w:p w14:paraId="39B2FB84" w14:textId="77777777" w:rsidR="00B8735B" w:rsidRDefault="00B8735B" w:rsidP="00B8735B">
      <w:pPr>
        <w:pStyle w:val="PL"/>
      </w:pPr>
      <w:r>
        <w:t xml:space="preserve">                      $ref: '#/components/schemas/PlmnId'</w:t>
      </w:r>
    </w:p>
    <w:p w14:paraId="2267BD63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00D94EEB" w14:textId="77777777" w:rsidR="00B8735B" w:rsidRDefault="00B8735B" w:rsidP="00B8735B">
      <w:pPr>
        <w:pStyle w:val="PL"/>
      </w:pPr>
      <w:r>
        <w:t xml:space="preserve">        - type: object</w:t>
      </w:r>
    </w:p>
    <w:p w14:paraId="2BB53995" w14:textId="77777777" w:rsidR="00B8735B" w:rsidRDefault="00B8735B" w:rsidP="00B8735B">
      <w:pPr>
        <w:pStyle w:val="PL"/>
      </w:pPr>
      <w:r>
        <w:t xml:space="preserve">          properties:</w:t>
      </w:r>
    </w:p>
    <w:p w14:paraId="626EC30C" w14:textId="77777777" w:rsidR="00B8735B" w:rsidRDefault="00B8735B" w:rsidP="00B8735B">
      <w:pPr>
        <w:pStyle w:val="PL"/>
      </w:pPr>
      <w:r>
        <w:t xml:space="preserve">            ExternalNrCellCu:</w:t>
      </w:r>
    </w:p>
    <w:p w14:paraId="4E3D985C" w14:textId="77777777" w:rsidR="00B8735B" w:rsidRDefault="00B8735B" w:rsidP="00B8735B">
      <w:pPr>
        <w:pStyle w:val="PL"/>
      </w:pPr>
      <w:r>
        <w:t xml:space="preserve">              $ref: '#/components/schemas/ExternalNrCellCu-Multiple'</w:t>
      </w:r>
    </w:p>
    <w:p w14:paraId="2C0AE048" w14:textId="77777777" w:rsidR="00B8735B" w:rsidRDefault="00B8735B" w:rsidP="00B8735B">
      <w:pPr>
        <w:pStyle w:val="PL"/>
      </w:pPr>
      <w:r>
        <w:t xml:space="preserve">            EP_XnC:</w:t>
      </w:r>
    </w:p>
    <w:p w14:paraId="384B0259" w14:textId="77777777" w:rsidR="00B8735B" w:rsidRDefault="00B8735B" w:rsidP="00B8735B">
      <w:pPr>
        <w:pStyle w:val="PL"/>
      </w:pPr>
      <w:r>
        <w:t xml:space="preserve">              $ref: '#/components/schemas/EP_XnC-Multiple'</w:t>
      </w:r>
    </w:p>
    <w:p w14:paraId="30A5E228" w14:textId="77777777" w:rsidR="00B8735B" w:rsidRDefault="00B8735B" w:rsidP="00B8735B">
      <w:pPr>
        <w:pStyle w:val="PL"/>
      </w:pPr>
      <w:r>
        <w:t xml:space="preserve">            EP_E1:</w:t>
      </w:r>
    </w:p>
    <w:p w14:paraId="66E1D97E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0161A320" w14:textId="77777777" w:rsidR="00B8735B" w:rsidRDefault="00B8735B" w:rsidP="00B8735B">
      <w:pPr>
        <w:pStyle w:val="PL"/>
      </w:pPr>
      <w:r>
        <w:t xml:space="preserve">            EP_F1C:</w:t>
      </w:r>
    </w:p>
    <w:p w14:paraId="19BBA8C4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4F462C23" w14:textId="77777777" w:rsidR="00B8735B" w:rsidRDefault="00B8735B" w:rsidP="00B8735B">
      <w:pPr>
        <w:pStyle w:val="PL"/>
      </w:pPr>
      <w:r>
        <w:t xml:space="preserve">    ExternalNrCellCu-Single:</w:t>
      </w:r>
    </w:p>
    <w:p w14:paraId="52182440" w14:textId="77777777" w:rsidR="00B8735B" w:rsidRDefault="00B8735B" w:rsidP="00B8735B">
      <w:pPr>
        <w:pStyle w:val="PL"/>
      </w:pPr>
      <w:r>
        <w:t xml:space="preserve">      allOf:</w:t>
      </w:r>
    </w:p>
    <w:p w14:paraId="03339235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C7C9E65" w14:textId="77777777" w:rsidR="00B8735B" w:rsidRDefault="00B8735B" w:rsidP="00B8735B">
      <w:pPr>
        <w:pStyle w:val="PL"/>
      </w:pPr>
      <w:r>
        <w:t xml:space="preserve">        - type: object</w:t>
      </w:r>
    </w:p>
    <w:p w14:paraId="03D569CE" w14:textId="77777777" w:rsidR="00B8735B" w:rsidRDefault="00B8735B" w:rsidP="00B8735B">
      <w:pPr>
        <w:pStyle w:val="PL"/>
      </w:pPr>
      <w:r>
        <w:t xml:space="preserve">          properties:</w:t>
      </w:r>
    </w:p>
    <w:p w14:paraId="2D48B79D" w14:textId="77777777" w:rsidR="00B8735B" w:rsidRDefault="00B8735B" w:rsidP="00B8735B">
      <w:pPr>
        <w:pStyle w:val="PL"/>
      </w:pPr>
      <w:r>
        <w:t xml:space="preserve">            attributes:</w:t>
      </w:r>
    </w:p>
    <w:p w14:paraId="59B8C937" w14:textId="77777777" w:rsidR="00B8735B" w:rsidRDefault="00B8735B" w:rsidP="00B8735B">
      <w:pPr>
        <w:pStyle w:val="PL"/>
      </w:pPr>
      <w:r>
        <w:t xml:space="preserve">              allOf:</w:t>
      </w:r>
    </w:p>
    <w:p w14:paraId="210C3240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BF090F9" w14:textId="77777777" w:rsidR="00B8735B" w:rsidRDefault="00B8735B" w:rsidP="00B8735B">
      <w:pPr>
        <w:pStyle w:val="PL"/>
      </w:pPr>
      <w:r>
        <w:t xml:space="preserve">                - type: object</w:t>
      </w:r>
    </w:p>
    <w:p w14:paraId="06F6847D" w14:textId="77777777" w:rsidR="00B8735B" w:rsidRDefault="00B8735B" w:rsidP="00B8735B">
      <w:pPr>
        <w:pStyle w:val="PL"/>
      </w:pPr>
      <w:r>
        <w:t xml:space="preserve">                  properties:</w:t>
      </w:r>
    </w:p>
    <w:p w14:paraId="3A4575C5" w14:textId="77777777" w:rsidR="00B8735B" w:rsidRDefault="00B8735B" w:rsidP="00B8735B">
      <w:pPr>
        <w:pStyle w:val="PL"/>
      </w:pPr>
      <w:r>
        <w:t xml:space="preserve">                    cellLocalId:</w:t>
      </w:r>
    </w:p>
    <w:p w14:paraId="15C3CF8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3FE048E" w14:textId="77777777" w:rsidR="00B8735B" w:rsidRDefault="00B8735B" w:rsidP="00B8735B">
      <w:pPr>
        <w:pStyle w:val="PL"/>
      </w:pPr>
      <w:r>
        <w:t xml:space="preserve">                    nrPci:</w:t>
      </w:r>
    </w:p>
    <w:p w14:paraId="13017522" w14:textId="77777777" w:rsidR="00B8735B" w:rsidRDefault="00B8735B" w:rsidP="00B8735B">
      <w:pPr>
        <w:pStyle w:val="PL"/>
      </w:pPr>
      <w:r>
        <w:t xml:space="preserve">                      $ref: '#/components/schemas/NrPci'</w:t>
      </w:r>
    </w:p>
    <w:p w14:paraId="39F76002" w14:textId="77777777" w:rsidR="00B8735B" w:rsidRDefault="00B8735B" w:rsidP="00B8735B">
      <w:pPr>
        <w:pStyle w:val="PL"/>
      </w:pPr>
      <w:r>
        <w:t xml:space="preserve">                    plmnIdList:</w:t>
      </w:r>
    </w:p>
    <w:p w14:paraId="622B1194" w14:textId="77777777" w:rsidR="00B8735B" w:rsidRDefault="00B8735B" w:rsidP="00B8735B">
      <w:pPr>
        <w:pStyle w:val="PL"/>
      </w:pPr>
      <w:r>
        <w:t xml:space="preserve">                      $ref: '#/components/schemas/PlmnIdList'</w:t>
      </w:r>
    </w:p>
    <w:p w14:paraId="294E4757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3B138FA6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87AB23C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1614AD52" w14:textId="77777777" w:rsidR="00B8735B" w:rsidRDefault="00B8735B" w:rsidP="00B8735B">
      <w:pPr>
        <w:pStyle w:val="PL"/>
      </w:pPr>
      <w:r>
        <w:t xml:space="preserve">    ExternalENBFunction-Single:</w:t>
      </w:r>
    </w:p>
    <w:p w14:paraId="3249F0A4" w14:textId="77777777" w:rsidR="00B8735B" w:rsidRDefault="00B8735B" w:rsidP="00B8735B">
      <w:pPr>
        <w:pStyle w:val="PL"/>
      </w:pPr>
      <w:r>
        <w:t xml:space="preserve">      allOf:</w:t>
      </w:r>
    </w:p>
    <w:p w14:paraId="59A192DA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68B95C8" w14:textId="77777777" w:rsidR="00B8735B" w:rsidRDefault="00B8735B" w:rsidP="00B8735B">
      <w:pPr>
        <w:pStyle w:val="PL"/>
      </w:pPr>
      <w:r>
        <w:t xml:space="preserve">        - type: object</w:t>
      </w:r>
    </w:p>
    <w:p w14:paraId="53FDD24D" w14:textId="77777777" w:rsidR="00B8735B" w:rsidRDefault="00B8735B" w:rsidP="00B8735B">
      <w:pPr>
        <w:pStyle w:val="PL"/>
      </w:pPr>
      <w:r>
        <w:t xml:space="preserve">          properties:</w:t>
      </w:r>
    </w:p>
    <w:p w14:paraId="4B79BA19" w14:textId="77777777" w:rsidR="00B8735B" w:rsidRDefault="00B8735B" w:rsidP="00B8735B">
      <w:pPr>
        <w:pStyle w:val="PL"/>
      </w:pPr>
      <w:r>
        <w:t xml:space="preserve">            attributes:</w:t>
      </w:r>
    </w:p>
    <w:p w14:paraId="17E54107" w14:textId="77777777" w:rsidR="00B8735B" w:rsidRDefault="00B8735B" w:rsidP="00B8735B">
      <w:pPr>
        <w:pStyle w:val="PL"/>
      </w:pPr>
      <w:r>
        <w:t xml:space="preserve">              allOf:</w:t>
      </w:r>
    </w:p>
    <w:p w14:paraId="50FC6B41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7EAB81EA" w14:textId="77777777" w:rsidR="00B8735B" w:rsidRDefault="00B8735B" w:rsidP="00B8735B">
      <w:pPr>
        <w:pStyle w:val="PL"/>
      </w:pPr>
      <w:r>
        <w:t xml:space="preserve">                - type: object</w:t>
      </w:r>
    </w:p>
    <w:p w14:paraId="14A3DE07" w14:textId="77777777" w:rsidR="00B8735B" w:rsidRDefault="00B8735B" w:rsidP="00B8735B">
      <w:pPr>
        <w:pStyle w:val="PL"/>
      </w:pPr>
      <w:r>
        <w:t xml:space="preserve">                  properties:</w:t>
      </w:r>
    </w:p>
    <w:p w14:paraId="6D897B4C" w14:textId="77777777" w:rsidR="00B8735B" w:rsidRDefault="00B8735B" w:rsidP="00B8735B">
      <w:pPr>
        <w:pStyle w:val="PL"/>
      </w:pPr>
      <w:r>
        <w:t xml:space="preserve">                    eNBId:</w:t>
      </w:r>
    </w:p>
    <w:p w14:paraId="4E4BFAC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3DFD0E6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C5DDB06" w14:textId="77777777" w:rsidR="00B8735B" w:rsidRDefault="00B8735B" w:rsidP="00B8735B">
      <w:pPr>
        <w:pStyle w:val="PL"/>
      </w:pPr>
      <w:r>
        <w:t xml:space="preserve">        - type: object</w:t>
      </w:r>
    </w:p>
    <w:p w14:paraId="47A85C5B" w14:textId="77777777" w:rsidR="00B8735B" w:rsidRDefault="00B8735B" w:rsidP="00B8735B">
      <w:pPr>
        <w:pStyle w:val="PL"/>
      </w:pPr>
      <w:r>
        <w:t xml:space="preserve">          properties:</w:t>
      </w:r>
    </w:p>
    <w:p w14:paraId="20EBED78" w14:textId="77777777" w:rsidR="00B8735B" w:rsidRDefault="00B8735B" w:rsidP="00B8735B">
      <w:pPr>
        <w:pStyle w:val="PL"/>
      </w:pPr>
      <w:r>
        <w:t xml:space="preserve">            ExternalEUTranCell:</w:t>
      </w:r>
    </w:p>
    <w:p w14:paraId="1601E957" w14:textId="77777777" w:rsidR="00B8735B" w:rsidRDefault="00B8735B" w:rsidP="00B8735B">
      <w:pPr>
        <w:pStyle w:val="PL"/>
      </w:pPr>
      <w:r>
        <w:t xml:space="preserve">              $ref: '#/components/schemas/ExternalEUTranCell-Multiple'</w:t>
      </w:r>
    </w:p>
    <w:p w14:paraId="626172CA" w14:textId="77777777" w:rsidR="00B8735B" w:rsidRDefault="00B8735B" w:rsidP="00B8735B">
      <w:pPr>
        <w:pStyle w:val="PL"/>
      </w:pPr>
      <w:r>
        <w:t xml:space="preserve">    ExternalEUTranCell-Single:</w:t>
      </w:r>
    </w:p>
    <w:p w14:paraId="4F7D9476" w14:textId="77777777" w:rsidR="00B8735B" w:rsidRDefault="00B8735B" w:rsidP="00B8735B">
      <w:pPr>
        <w:pStyle w:val="PL"/>
      </w:pPr>
      <w:r>
        <w:t xml:space="preserve">      allOf:</w:t>
      </w:r>
    </w:p>
    <w:p w14:paraId="1FB54DF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97D6B3B" w14:textId="77777777" w:rsidR="00B8735B" w:rsidRDefault="00B8735B" w:rsidP="00B8735B">
      <w:pPr>
        <w:pStyle w:val="PL"/>
      </w:pPr>
      <w:r>
        <w:t xml:space="preserve">        - type: object</w:t>
      </w:r>
    </w:p>
    <w:p w14:paraId="2B877021" w14:textId="77777777" w:rsidR="00B8735B" w:rsidRDefault="00B8735B" w:rsidP="00B8735B">
      <w:pPr>
        <w:pStyle w:val="PL"/>
      </w:pPr>
      <w:r>
        <w:t xml:space="preserve">          properties:</w:t>
      </w:r>
    </w:p>
    <w:p w14:paraId="05E57696" w14:textId="77777777" w:rsidR="00B8735B" w:rsidRDefault="00B8735B" w:rsidP="00B8735B">
      <w:pPr>
        <w:pStyle w:val="PL"/>
      </w:pPr>
      <w:r>
        <w:t xml:space="preserve">            attributes:</w:t>
      </w:r>
    </w:p>
    <w:p w14:paraId="4F030EBD" w14:textId="77777777" w:rsidR="00B8735B" w:rsidRDefault="00B8735B" w:rsidP="00B8735B">
      <w:pPr>
        <w:pStyle w:val="PL"/>
      </w:pPr>
      <w:r>
        <w:t xml:space="preserve">              allOf:</w:t>
      </w:r>
    </w:p>
    <w:p w14:paraId="435955F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5544588C" w14:textId="77777777" w:rsidR="00B8735B" w:rsidRDefault="00B8735B" w:rsidP="00B8735B">
      <w:pPr>
        <w:pStyle w:val="PL"/>
      </w:pPr>
      <w:r>
        <w:t xml:space="preserve">                - type: object</w:t>
      </w:r>
    </w:p>
    <w:p w14:paraId="3A05CEF2" w14:textId="77777777" w:rsidR="00B8735B" w:rsidRDefault="00B8735B" w:rsidP="00B8735B">
      <w:pPr>
        <w:pStyle w:val="PL"/>
      </w:pPr>
      <w:r>
        <w:t xml:space="preserve">                  properties:</w:t>
      </w:r>
    </w:p>
    <w:p w14:paraId="0BE0FCD3" w14:textId="77777777" w:rsidR="00B8735B" w:rsidRDefault="00B8735B" w:rsidP="00B8735B">
      <w:pPr>
        <w:pStyle w:val="PL"/>
      </w:pPr>
      <w:r>
        <w:t xml:space="preserve">                    EUtranFrequencyRef:</w:t>
      </w:r>
    </w:p>
    <w:p w14:paraId="514FD523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EB0792D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5325AEE7" w14:textId="77777777" w:rsidR="00B8735B" w:rsidRDefault="00B8735B" w:rsidP="00B8735B">
      <w:pPr>
        <w:pStyle w:val="PL"/>
      </w:pPr>
    </w:p>
    <w:p w14:paraId="67B3C1FC" w14:textId="77777777" w:rsidR="00B8735B" w:rsidRDefault="00B8735B" w:rsidP="00B8735B">
      <w:pPr>
        <w:pStyle w:val="PL"/>
      </w:pPr>
      <w:r>
        <w:t xml:space="preserve">    EP_XnC-Single:</w:t>
      </w:r>
    </w:p>
    <w:p w14:paraId="7625DA3A" w14:textId="77777777" w:rsidR="00B8735B" w:rsidRDefault="00B8735B" w:rsidP="00B8735B">
      <w:pPr>
        <w:pStyle w:val="PL"/>
      </w:pPr>
      <w:r>
        <w:t xml:space="preserve">      allOf:</w:t>
      </w:r>
    </w:p>
    <w:p w14:paraId="2531E2AD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5D1C737" w14:textId="77777777" w:rsidR="00B8735B" w:rsidRDefault="00B8735B" w:rsidP="00B8735B">
      <w:pPr>
        <w:pStyle w:val="PL"/>
      </w:pPr>
      <w:r>
        <w:t xml:space="preserve">        - type: object</w:t>
      </w:r>
    </w:p>
    <w:p w14:paraId="5BD43D94" w14:textId="77777777" w:rsidR="00B8735B" w:rsidRDefault="00B8735B" w:rsidP="00B8735B">
      <w:pPr>
        <w:pStyle w:val="PL"/>
      </w:pPr>
      <w:r>
        <w:t xml:space="preserve">          properties:</w:t>
      </w:r>
    </w:p>
    <w:p w14:paraId="784B443C" w14:textId="77777777" w:rsidR="00B8735B" w:rsidRDefault="00B8735B" w:rsidP="00B8735B">
      <w:pPr>
        <w:pStyle w:val="PL"/>
      </w:pPr>
      <w:r>
        <w:t xml:space="preserve">            attributes:</w:t>
      </w:r>
    </w:p>
    <w:p w14:paraId="7A859A18" w14:textId="77777777" w:rsidR="00B8735B" w:rsidRDefault="00B8735B" w:rsidP="00B8735B">
      <w:pPr>
        <w:pStyle w:val="PL"/>
      </w:pPr>
      <w:r>
        <w:t xml:space="preserve">              allOf:</w:t>
      </w:r>
    </w:p>
    <w:p w14:paraId="727584ED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21795BD4" w14:textId="77777777" w:rsidR="00B8735B" w:rsidRDefault="00B8735B" w:rsidP="00B8735B">
      <w:pPr>
        <w:pStyle w:val="PL"/>
      </w:pPr>
      <w:r>
        <w:t xml:space="preserve">                - type: object</w:t>
      </w:r>
    </w:p>
    <w:p w14:paraId="47C4A4DD" w14:textId="77777777" w:rsidR="00B8735B" w:rsidRDefault="00B8735B" w:rsidP="00B8735B">
      <w:pPr>
        <w:pStyle w:val="PL"/>
      </w:pPr>
      <w:r>
        <w:t xml:space="preserve">                  properties:</w:t>
      </w:r>
    </w:p>
    <w:p w14:paraId="5DF58BB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2FFF19F2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6893208B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6F546735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4085FFB" w14:textId="77777777" w:rsidR="00B8735B" w:rsidRDefault="00B8735B" w:rsidP="00B8735B">
      <w:pPr>
        <w:pStyle w:val="PL"/>
      </w:pPr>
      <w:r>
        <w:t xml:space="preserve">    EP_E1-Single:</w:t>
      </w:r>
    </w:p>
    <w:p w14:paraId="2056E040" w14:textId="77777777" w:rsidR="00B8735B" w:rsidRDefault="00B8735B" w:rsidP="00B8735B">
      <w:pPr>
        <w:pStyle w:val="PL"/>
      </w:pPr>
      <w:r>
        <w:t xml:space="preserve">      allOf:</w:t>
      </w:r>
    </w:p>
    <w:p w14:paraId="3FE5B65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A90FF32" w14:textId="77777777" w:rsidR="00B8735B" w:rsidRDefault="00B8735B" w:rsidP="00B8735B">
      <w:pPr>
        <w:pStyle w:val="PL"/>
      </w:pPr>
      <w:r>
        <w:t xml:space="preserve">        - type: object</w:t>
      </w:r>
    </w:p>
    <w:p w14:paraId="579B07F7" w14:textId="77777777" w:rsidR="00B8735B" w:rsidRDefault="00B8735B" w:rsidP="00B8735B">
      <w:pPr>
        <w:pStyle w:val="PL"/>
      </w:pPr>
      <w:r>
        <w:t xml:space="preserve">          properties:</w:t>
      </w:r>
    </w:p>
    <w:p w14:paraId="718D70A9" w14:textId="77777777" w:rsidR="00B8735B" w:rsidRDefault="00B8735B" w:rsidP="00B8735B">
      <w:pPr>
        <w:pStyle w:val="PL"/>
      </w:pPr>
      <w:r>
        <w:t xml:space="preserve">            attributes:</w:t>
      </w:r>
    </w:p>
    <w:p w14:paraId="5A27ECBE" w14:textId="77777777" w:rsidR="00B8735B" w:rsidRDefault="00B8735B" w:rsidP="00B8735B">
      <w:pPr>
        <w:pStyle w:val="PL"/>
      </w:pPr>
      <w:r>
        <w:t xml:space="preserve">              allOf:</w:t>
      </w:r>
    </w:p>
    <w:p w14:paraId="48B21DD9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42FEC17" w14:textId="77777777" w:rsidR="00B8735B" w:rsidRDefault="00B8735B" w:rsidP="00B8735B">
      <w:pPr>
        <w:pStyle w:val="PL"/>
      </w:pPr>
      <w:r>
        <w:t xml:space="preserve">                - type: object</w:t>
      </w:r>
    </w:p>
    <w:p w14:paraId="6D811B86" w14:textId="77777777" w:rsidR="00B8735B" w:rsidRDefault="00B8735B" w:rsidP="00B8735B">
      <w:pPr>
        <w:pStyle w:val="PL"/>
      </w:pPr>
      <w:r>
        <w:t xml:space="preserve">                  properties:</w:t>
      </w:r>
    </w:p>
    <w:p w14:paraId="0D09D68C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4D787DDE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228192A7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5FE3E4D0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44CDD8BA" w14:textId="77777777" w:rsidR="00B8735B" w:rsidRDefault="00B8735B" w:rsidP="00B8735B">
      <w:pPr>
        <w:pStyle w:val="PL"/>
      </w:pPr>
      <w:r>
        <w:t xml:space="preserve">    EP_F1C-Single:</w:t>
      </w:r>
    </w:p>
    <w:p w14:paraId="28003741" w14:textId="77777777" w:rsidR="00B8735B" w:rsidRDefault="00B8735B" w:rsidP="00B8735B">
      <w:pPr>
        <w:pStyle w:val="PL"/>
      </w:pPr>
      <w:r>
        <w:t xml:space="preserve">      allOf:</w:t>
      </w:r>
    </w:p>
    <w:p w14:paraId="2B5490B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64120C9" w14:textId="77777777" w:rsidR="00B8735B" w:rsidRDefault="00B8735B" w:rsidP="00B8735B">
      <w:pPr>
        <w:pStyle w:val="PL"/>
      </w:pPr>
      <w:r>
        <w:t xml:space="preserve">        - type: object</w:t>
      </w:r>
    </w:p>
    <w:p w14:paraId="6B93AA77" w14:textId="77777777" w:rsidR="00B8735B" w:rsidRDefault="00B8735B" w:rsidP="00B8735B">
      <w:pPr>
        <w:pStyle w:val="PL"/>
      </w:pPr>
      <w:r>
        <w:t xml:space="preserve">          properties:</w:t>
      </w:r>
    </w:p>
    <w:p w14:paraId="1AFF8334" w14:textId="77777777" w:rsidR="00B8735B" w:rsidRDefault="00B8735B" w:rsidP="00B8735B">
      <w:pPr>
        <w:pStyle w:val="PL"/>
      </w:pPr>
      <w:r>
        <w:t xml:space="preserve">            attributes:</w:t>
      </w:r>
    </w:p>
    <w:p w14:paraId="575931FD" w14:textId="77777777" w:rsidR="00B8735B" w:rsidRDefault="00B8735B" w:rsidP="00B8735B">
      <w:pPr>
        <w:pStyle w:val="PL"/>
      </w:pPr>
      <w:r>
        <w:t xml:space="preserve">              allOf:</w:t>
      </w:r>
    </w:p>
    <w:p w14:paraId="13DF976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03C0BBEA" w14:textId="77777777" w:rsidR="00B8735B" w:rsidRDefault="00B8735B" w:rsidP="00B8735B">
      <w:pPr>
        <w:pStyle w:val="PL"/>
      </w:pPr>
      <w:r>
        <w:t xml:space="preserve">                - type: object</w:t>
      </w:r>
    </w:p>
    <w:p w14:paraId="13F5C3E5" w14:textId="77777777" w:rsidR="00B8735B" w:rsidRDefault="00B8735B" w:rsidP="00B8735B">
      <w:pPr>
        <w:pStyle w:val="PL"/>
      </w:pPr>
      <w:r>
        <w:t xml:space="preserve">                  properties:</w:t>
      </w:r>
    </w:p>
    <w:p w14:paraId="5668F165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13019B4B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FAF396E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403AF8BE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31656B50" w14:textId="77777777" w:rsidR="00B8735B" w:rsidRDefault="00B8735B" w:rsidP="00B8735B">
      <w:pPr>
        <w:pStyle w:val="PL"/>
      </w:pPr>
      <w:r>
        <w:t xml:space="preserve">    EP_NgC-Single:</w:t>
      </w:r>
    </w:p>
    <w:p w14:paraId="1AD2B12F" w14:textId="77777777" w:rsidR="00B8735B" w:rsidRDefault="00B8735B" w:rsidP="00B8735B">
      <w:pPr>
        <w:pStyle w:val="PL"/>
      </w:pPr>
      <w:r>
        <w:t xml:space="preserve">      allOf:</w:t>
      </w:r>
    </w:p>
    <w:p w14:paraId="1FE418BD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C95DB23" w14:textId="77777777" w:rsidR="00B8735B" w:rsidRDefault="00B8735B" w:rsidP="00B8735B">
      <w:pPr>
        <w:pStyle w:val="PL"/>
      </w:pPr>
      <w:r>
        <w:t xml:space="preserve">        - type: object</w:t>
      </w:r>
    </w:p>
    <w:p w14:paraId="6C048456" w14:textId="77777777" w:rsidR="00B8735B" w:rsidRDefault="00B8735B" w:rsidP="00B8735B">
      <w:pPr>
        <w:pStyle w:val="PL"/>
      </w:pPr>
      <w:r>
        <w:t xml:space="preserve">          properties:</w:t>
      </w:r>
    </w:p>
    <w:p w14:paraId="0455C10B" w14:textId="77777777" w:rsidR="00B8735B" w:rsidRDefault="00B8735B" w:rsidP="00B8735B">
      <w:pPr>
        <w:pStyle w:val="PL"/>
      </w:pPr>
      <w:r>
        <w:t xml:space="preserve">            attributes:</w:t>
      </w:r>
    </w:p>
    <w:p w14:paraId="68DB88C1" w14:textId="77777777" w:rsidR="00B8735B" w:rsidRDefault="00B8735B" w:rsidP="00B8735B">
      <w:pPr>
        <w:pStyle w:val="PL"/>
      </w:pPr>
      <w:r>
        <w:t xml:space="preserve">              allOf:</w:t>
      </w:r>
    </w:p>
    <w:p w14:paraId="491A3213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0CFFD434" w14:textId="77777777" w:rsidR="00B8735B" w:rsidRDefault="00B8735B" w:rsidP="00B8735B">
      <w:pPr>
        <w:pStyle w:val="PL"/>
      </w:pPr>
      <w:r>
        <w:t xml:space="preserve">                - type: object</w:t>
      </w:r>
    </w:p>
    <w:p w14:paraId="4D7C8570" w14:textId="77777777" w:rsidR="00B8735B" w:rsidRDefault="00B8735B" w:rsidP="00B8735B">
      <w:pPr>
        <w:pStyle w:val="PL"/>
      </w:pPr>
      <w:r>
        <w:t xml:space="preserve">                  properties:</w:t>
      </w:r>
    </w:p>
    <w:p w14:paraId="3D17FC85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5C3F4432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02280FC1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55F10D91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BA26532" w14:textId="77777777" w:rsidR="00B8735B" w:rsidRDefault="00B8735B" w:rsidP="00B8735B">
      <w:pPr>
        <w:pStyle w:val="PL"/>
      </w:pPr>
      <w:r>
        <w:t xml:space="preserve">    EP_X2C-Single:</w:t>
      </w:r>
    </w:p>
    <w:p w14:paraId="401100C3" w14:textId="77777777" w:rsidR="00B8735B" w:rsidRDefault="00B8735B" w:rsidP="00B8735B">
      <w:pPr>
        <w:pStyle w:val="PL"/>
      </w:pPr>
      <w:r>
        <w:t xml:space="preserve">      allOf:</w:t>
      </w:r>
    </w:p>
    <w:p w14:paraId="67570B4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157DBB0" w14:textId="77777777" w:rsidR="00B8735B" w:rsidRDefault="00B8735B" w:rsidP="00B8735B">
      <w:pPr>
        <w:pStyle w:val="PL"/>
      </w:pPr>
      <w:r>
        <w:t xml:space="preserve">        - type: object</w:t>
      </w:r>
    </w:p>
    <w:p w14:paraId="7293BA50" w14:textId="77777777" w:rsidR="00B8735B" w:rsidRDefault="00B8735B" w:rsidP="00B8735B">
      <w:pPr>
        <w:pStyle w:val="PL"/>
      </w:pPr>
      <w:r>
        <w:t xml:space="preserve">          properties:</w:t>
      </w:r>
    </w:p>
    <w:p w14:paraId="285F84ED" w14:textId="77777777" w:rsidR="00B8735B" w:rsidRDefault="00B8735B" w:rsidP="00B8735B">
      <w:pPr>
        <w:pStyle w:val="PL"/>
      </w:pPr>
      <w:r>
        <w:t xml:space="preserve">            attributes:</w:t>
      </w:r>
    </w:p>
    <w:p w14:paraId="737B474B" w14:textId="77777777" w:rsidR="00B8735B" w:rsidRDefault="00B8735B" w:rsidP="00B8735B">
      <w:pPr>
        <w:pStyle w:val="PL"/>
      </w:pPr>
      <w:r>
        <w:t xml:space="preserve">              allOf:</w:t>
      </w:r>
    </w:p>
    <w:p w14:paraId="5B6B0839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342755D7" w14:textId="77777777" w:rsidR="00B8735B" w:rsidRDefault="00B8735B" w:rsidP="00B8735B">
      <w:pPr>
        <w:pStyle w:val="PL"/>
      </w:pPr>
      <w:r>
        <w:t xml:space="preserve">                - type: object</w:t>
      </w:r>
    </w:p>
    <w:p w14:paraId="6414D87E" w14:textId="77777777" w:rsidR="00B8735B" w:rsidRDefault="00B8735B" w:rsidP="00B8735B">
      <w:pPr>
        <w:pStyle w:val="PL"/>
      </w:pPr>
      <w:r>
        <w:t xml:space="preserve">                  properties:</w:t>
      </w:r>
    </w:p>
    <w:p w14:paraId="0EC24D3E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4F19F37A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19E72C0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6A50B04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24A45512" w14:textId="77777777" w:rsidR="00B8735B" w:rsidRDefault="00B8735B" w:rsidP="00B8735B">
      <w:pPr>
        <w:pStyle w:val="PL"/>
      </w:pPr>
      <w:r>
        <w:t xml:space="preserve">    EP_XnU-Single:</w:t>
      </w:r>
    </w:p>
    <w:p w14:paraId="4F606B5B" w14:textId="77777777" w:rsidR="00B8735B" w:rsidRDefault="00B8735B" w:rsidP="00B8735B">
      <w:pPr>
        <w:pStyle w:val="PL"/>
      </w:pPr>
      <w:r>
        <w:t xml:space="preserve">      allOf:</w:t>
      </w:r>
    </w:p>
    <w:p w14:paraId="4103576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83CDFFD" w14:textId="77777777" w:rsidR="00B8735B" w:rsidRDefault="00B8735B" w:rsidP="00B8735B">
      <w:pPr>
        <w:pStyle w:val="PL"/>
      </w:pPr>
      <w:r>
        <w:t xml:space="preserve">        - type: object</w:t>
      </w:r>
    </w:p>
    <w:p w14:paraId="1269B106" w14:textId="77777777" w:rsidR="00B8735B" w:rsidRDefault="00B8735B" w:rsidP="00B8735B">
      <w:pPr>
        <w:pStyle w:val="PL"/>
      </w:pPr>
      <w:r>
        <w:t xml:space="preserve">          properties:</w:t>
      </w:r>
    </w:p>
    <w:p w14:paraId="7BB8EAEC" w14:textId="77777777" w:rsidR="00B8735B" w:rsidRDefault="00B8735B" w:rsidP="00B8735B">
      <w:pPr>
        <w:pStyle w:val="PL"/>
      </w:pPr>
      <w:r>
        <w:t xml:space="preserve">            attributes:</w:t>
      </w:r>
    </w:p>
    <w:p w14:paraId="00196556" w14:textId="77777777" w:rsidR="00B8735B" w:rsidRDefault="00B8735B" w:rsidP="00B8735B">
      <w:pPr>
        <w:pStyle w:val="PL"/>
      </w:pPr>
      <w:r>
        <w:t xml:space="preserve">              allOf:</w:t>
      </w:r>
    </w:p>
    <w:p w14:paraId="6951429F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6D75B84F" w14:textId="77777777" w:rsidR="00B8735B" w:rsidRDefault="00B8735B" w:rsidP="00B8735B">
      <w:pPr>
        <w:pStyle w:val="PL"/>
      </w:pPr>
      <w:r>
        <w:t xml:space="preserve">                - type: object</w:t>
      </w:r>
    </w:p>
    <w:p w14:paraId="582CA16A" w14:textId="77777777" w:rsidR="00B8735B" w:rsidRDefault="00B8735B" w:rsidP="00B8735B">
      <w:pPr>
        <w:pStyle w:val="PL"/>
      </w:pPr>
      <w:r>
        <w:t xml:space="preserve">                  properties:</w:t>
      </w:r>
    </w:p>
    <w:p w14:paraId="43393CF2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05E3D6CD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10B42382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69C2EC12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75E75111" w14:textId="77777777" w:rsidR="00B8735B" w:rsidRDefault="00B8735B" w:rsidP="00B8735B">
      <w:pPr>
        <w:pStyle w:val="PL"/>
      </w:pPr>
      <w:r>
        <w:t xml:space="preserve">    EP_F1U-Single:</w:t>
      </w:r>
    </w:p>
    <w:p w14:paraId="461DF3E9" w14:textId="77777777" w:rsidR="00B8735B" w:rsidRDefault="00B8735B" w:rsidP="00B8735B">
      <w:pPr>
        <w:pStyle w:val="PL"/>
      </w:pPr>
      <w:r>
        <w:t xml:space="preserve">      allOf:</w:t>
      </w:r>
    </w:p>
    <w:p w14:paraId="0622F98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6CA84C3" w14:textId="77777777" w:rsidR="00B8735B" w:rsidRDefault="00B8735B" w:rsidP="00B8735B">
      <w:pPr>
        <w:pStyle w:val="PL"/>
      </w:pPr>
      <w:r>
        <w:t xml:space="preserve">        - type: object</w:t>
      </w:r>
    </w:p>
    <w:p w14:paraId="2253D77A" w14:textId="77777777" w:rsidR="00B8735B" w:rsidRDefault="00B8735B" w:rsidP="00B8735B">
      <w:pPr>
        <w:pStyle w:val="PL"/>
      </w:pPr>
      <w:r>
        <w:t xml:space="preserve">          properties:</w:t>
      </w:r>
    </w:p>
    <w:p w14:paraId="057E245D" w14:textId="77777777" w:rsidR="00B8735B" w:rsidRDefault="00B8735B" w:rsidP="00B8735B">
      <w:pPr>
        <w:pStyle w:val="PL"/>
      </w:pPr>
      <w:r>
        <w:t xml:space="preserve">            attributes:</w:t>
      </w:r>
    </w:p>
    <w:p w14:paraId="5345AA5F" w14:textId="77777777" w:rsidR="00B8735B" w:rsidRDefault="00B8735B" w:rsidP="00B8735B">
      <w:pPr>
        <w:pStyle w:val="PL"/>
      </w:pPr>
      <w:r>
        <w:t xml:space="preserve">              allOf:</w:t>
      </w:r>
    </w:p>
    <w:p w14:paraId="32A5ED42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228BC24A" w14:textId="77777777" w:rsidR="00B8735B" w:rsidRDefault="00B8735B" w:rsidP="00B8735B">
      <w:pPr>
        <w:pStyle w:val="PL"/>
      </w:pPr>
      <w:r>
        <w:t xml:space="preserve">                - type: object</w:t>
      </w:r>
    </w:p>
    <w:p w14:paraId="66A94508" w14:textId="77777777" w:rsidR="00B8735B" w:rsidRDefault="00B8735B" w:rsidP="00B8735B">
      <w:pPr>
        <w:pStyle w:val="PL"/>
      </w:pPr>
      <w:r>
        <w:t xml:space="preserve">                  properties:</w:t>
      </w:r>
    </w:p>
    <w:p w14:paraId="06CA2DE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1550DE21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5A664338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02DB421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4642856" w14:textId="77777777" w:rsidR="00B8735B" w:rsidRDefault="00B8735B" w:rsidP="00B8735B">
      <w:pPr>
        <w:pStyle w:val="PL"/>
      </w:pPr>
      <w:r>
        <w:t xml:space="preserve">    EP_NgU-Single:</w:t>
      </w:r>
    </w:p>
    <w:p w14:paraId="616C369E" w14:textId="77777777" w:rsidR="00B8735B" w:rsidRDefault="00B8735B" w:rsidP="00B8735B">
      <w:pPr>
        <w:pStyle w:val="PL"/>
      </w:pPr>
      <w:r>
        <w:t xml:space="preserve">      allOf:</w:t>
      </w:r>
    </w:p>
    <w:p w14:paraId="0F78414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36C7678" w14:textId="77777777" w:rsidR="00B8735B" w:rsidRDefault="00B8735B" w:rsidP="00B8735B">
      <w:pPr>
        <w:pStyle w:val="PL"/>
      </w:pPr>
      <w:r>
        <w:t xml:space="preserve">        - type: object</w:t>
      </w:r>
    </w:p>
    <w:p w14:paraId="430985E0" w14:textId="77777777" w:rsidR="00B8735B" w:rsidRDefault="00B8735B" w:rsidP="00B8735B">
      <w:pPr>
        <w:pStyle w:val="PL"/>
      </w:pPr>
      <w:r>
        <w:t xml:space="preserve">          properties:</w:t>
      </w:r>
    </w:p>
    <w:p w14:paraId="5F61C9A0" w14:textId="77777777" w:rsidR="00B8735B" w:rsidRDefault="00B8735B" w:rsidP="00B8735B">
      <w:pPr>
        <w:pStyle w:val="PL"/>
      </w:pPr>
      <w:r>
        <w:t xml:space="preserve">            attributes:</w:t>
      </w:r>
    </w:p>
    <w:p w14:paraId="4580E481" w14:textId="77777777" w:rsidR="00B8735B" w:rsidRDefault="00B8735B" w:rsidP="00B8735B">
      <w:pPr>
        <w:pStyle w:val="PL"/>
      </w:pPr>
      <w:r>
        <w:t xml:space="preserve">              allOf:</w:t>
      </w:r>
    </w:p>
    <w:p w14:paraId="7CCAF97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11D1F4F9" w14:textId="77777777" w:rsidR="00B8735B" w:rsidRDefault="00B8735B" w:rsidP="00B8735B">
      <w:pPr>
        <w:pStyle w:val="PL"/>
      </w:pPr>
      <w:r>
        <w:t xml:space="preserve">                - type: object</w:t>
      </w:r>
    </w:p>
    <w:p w14:paraId="3EAFAFBA" w14:textId="77777777" w:rsidR="00B8735B" w:rsidRDefault="00B8735B" w:rsidP="00B8735B">
      <w:pPr>
        <w:pStyle w:val="PL"/>
      </w:pPr>
      <w:r>
        <w:t xml:space="preserve">                  properties:</w:t>
      </w:r>
    </w:p>
    <w:p w14:paraId="74F5400B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7FA6DF27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FCBD06E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0907F025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094694D" w14:textId="77777777" w:rsidR="00B8735B" w:rsidRDefault="00B8735B" w:rsidP="00B8735B">
      <w:pPr>
        <w:pStyle w:val="PL"/>
      </w:pPr>
      <w:r>
        <w:t xml:space="preserve">                    epTransportRefs:</w:t>
      </w:r>
    </w:p>
    <w:p w14:paraId="289868BE" w14:textId="77777777" w:rsidR="00B8735B" w:rsidRDefault="00B8735B" w:rsidP="00B8735B">
      <w:pPr>
        <w:pStyle w:val="PL"/>
      </w:pPr>
      <w:r>
        <w:t xml:space="preserve">                      $ref: 'TS28623_ComDefs.yaml#/components/schemas/DnList'</w:t>
      </w:r>
    </w:p>
    <w:p w14:paraId="79F71C95" w14:textId="77777777" w:rsidR="00B8735B" w:rsidRDefault="00B8735B" w:rsidP="00B8735B">
      <w:pPr>
        <w:pStyle w:val="PL"/>
      </w:pPr>
    </w:p>
    <w:p w14:paraId="18107EFC" w14:textId="77777777" w:rsidR="00B8735B" w:rsidRDefault="00B8735B" w:rsidP="00B8735B">
      <w:pPr>
        <w:pStyle w:val="PL"/>
      </w:pPr>
      <w:r>
        <w:t xml:space="preserve">    EP_X2U-Single:</w:t>
      </w:r>
    </w:p>
    <w:p w14:paraId="4BE450F4" w14:textId="77777777" w:rsidR="00B8735B" w:rsidRDefault="00B8735B" w:rsidP="00B8735B">
      <w:pPr>
        <w:pStyle w:val="PL"/>
      </w:pPr>
      <w:r>
        <w:t xml:space="preserve">      allOf:</w:t>
      </w:r>
    </w:p>
    <w:p w14:paraId="11027E7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7B9EB81" w14:textId="77777777" w:rsidR="00B8735B" w:rsidRDefault="00B8735B" w:rsidP="00B8735B">
      <w:pPr>
        <w:pStyle w:val="PL"/>
      </w:pPr>
      <w:r>
        <w:t xml:space="preserve">        - type: object</w:t>
      </w:r>
    </w:p>
    <w:p w14:paraId="228C72A8" w14:textId="77777777" w:rsidR="00B8735B" w:rsidRDefault="00B8735B" w:rsidP="00B8735B">
      <w:pPr>
        <w:pStyle w:val="PL"/>
      </w:pPr>
      <w:r>
        <w:t xml:space="preserve">          properties:</w:t>
      </w:r>
    </w:p>
    <w:p w14:paraId="011752C1" w14:textId="77777777" w:rsidR="00B8735B" w:rsidRDefault="00B8735B" w:rsidP="00B8735B">
      <w:pPr>
        <w:pStyle w:val="PL"/>
      </w:pPr>
      <w:r>
        <w:t xml:space="preserve">            attributes:</w:t>
      </w:r>
    </w:p>
    <w:p w14:paraId="76CE60AB" w14:textId="77777777" w:rsidR="00B8735B" w:rsidRDefault="00B8735B" w:rsidP="00B8735B">
      <w:pPr>
        <w:pStyle w:val="PL"/>
      </w:pPr>
      <w:r>
        <w:t xml:space="preserve">              allOf:</w:t>
      </w:r>
    </w:p>
    <w:p w14:paraId="665F86EB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9C7C20E" w14:textId="77777777" w:rsidR="00B8735B" w:rsidRDefault="00B8735B" w:rsidP="00B8735B">
      <w:pPr>
        <w:pStyle w:val="PL"/>
      </w:pPr>
      <w:r>
        <w:t xml:space="preserve">                - type: object</w:t>
      </w:r>
    </w:p>
    <w:p w14:paraId="7F6C875F" w14:textId="77777777" w:rsidR="00B8735B" w:rsidRDefault="00B8735B" w:rsidP="00B8735B">
      <w:pPr>
        <w:pStyle w:val="PL"/>
      </w:pPr>
      <w:r>
        <w:t xml:space="preserve">                  properties:</w:t>
      </w:r>
    </w:p>
    <w:p w14:paraId="0192441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634C0F6F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77F8FBAD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5DC05CC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04D736F5" w14:textId="77777777" w:rsidR="00B8735B" w:rsidRDefault="00B8735B" w:rsidP="00B8735B">
      <w:pPr>
        <w:pStyle w:val="PL"/>
      </w:pPr>
      <w:r>
        <w:t xml:space="preserve">    EP_S1U-Single:</w:t>
      </w:r>
    </w:p>
    <w:p w14:paraId="4F64124B" w14:textId="77777777" w:rsidR="00B8735B" w:rsidRDefault="00B8735B" w:rsidP="00B8735B">
      <w:pPr>
        <w:pStyle w:val="PL"/>
      </w:pPr>
      <w:r>
        <w:t xml:space="preserve">      allOf:</w:t>
      </w:r>
    </w:p>
    <w:p w14:paraId="4D1EB76A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E6F3420" w14:textId="77777777" w:rsidR="00B8735B" w:rsidRDefault="00B8735B" w:rsidP="00B8735B">
      <w:pPr>
        <w:pStyle w:val="PL"/>
      </w:pPr>
      <w:r>
        <w:t xml:space="preserve">        - type: object</w:t>
      </w:r>
    </w:p>
    <w:p w14:paraId="7B2F8890" w14:textId="77777777" w:rsidR="00B8735B" w:rsidRDefault="00B8735B" w:rsidP="00B8735B">
      <w:pPr>
        <w:pStyle w:val="PL"/>
      </w:pPr>
      <w:r>
        <w:t xml:space="preserve">          properties:</w:t>
      </w:r>
    </w:p>
    <w:p w14:paraId="6996ED74" w14:textId="77777777" w:rsidR="00B8735B" w:rsidRDefault="00B8735B" w:rsidP="00B8735B">
      <w:pPr>
        <w:pStyle w:val="PL"/>
      </w:pPr>
      <w:r>
        <w:t xml:space="preserve">            attributes:</w:t>
      </w:r>
    </w:p>
    <w:p w14:paraId="5E205FC5" w14:textId="77777777" w:rsidR="00B8735B" w:rsidRDefault="00B8735B" w:rsidP="00B8735B">
      <w:pPr>
        <w:pStyle w:val="PL"/>
      </w:pPr>
      <w:r>
        <w:t xml:space="preserve">              allOf:</w:t>
      </w:r>
    </w:p>
    <w:p w14:paraId="1B06E03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1D52533" w14:textId="77777777" w:rsidR="00B8735B" w:rsidRDefault="00B8735B" w:rsidP="00B8735B">
      <w:pPr>
        <w:pStyle w:val="PL"/>
      </w:pPr>
      <w:r>
        <w:t xml:space="preserve">                - type: object</w:t>
      </w:r>
    </w:p>
    <w:p w14:paraId="190119B4" w14:textId="77777777" w:rsidR="00B8735B" w:rsidRDefault="00B8735B" w:rsidP="00B8735B">
      <w:pPr>
        <w:pStyle w:val="PL"/>
      </w:pPr>
      <w:r>
        <w:t xml:space="preserve">                  properties:</w:t>
      </w:r>
    </w:p>
    <w:p w14:paraId="5A43D1C0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76D297E6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081A5B01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7621DFFF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0C9B210B" w14:textId="77777777" w:rsidR="00B8735B" w:rsidRDefault="00B8735B" w:rsidP="00B8735B">
      <w:pPr>
        <w:pStyle w:val="PL"/>
      </w:pPr>
    </w:p>
    <w:p w14:paraId="364F4996" w14:textId="77777777" w:rsidR="00B8735B" w:rsidRDefault="00B8735B" w:rsidP="00B8735B">
      <w:pPr>
        <w:pStyle w:val="PL"/>
      </w:pPr>
      <w:r>
        <w:t>#-------- Definition of JSON arrays for name-contained IOCs ----------------------</w:t>
      </w:r>
    </w:p>
    <w:p w14:paraId="1AC6C7E0" w14:textId="77777777" w:rsidR="00B8735B" w:rsidRDefault="00B8735B" w:rsidP="00B8735B">
      <w:pPr>
        <w:pStyle w:val="PL"/>
      </w:pPr>
    </w:p>
    <w:p w14:paraId="56EEA1AF" w14:textId="77777777" w:rsidR="00B8735B" w:rsidRDefault="00B8735B" w:rsidP="00B8735B">
      <w:pPr>
        <w:pStyle w:val="PL"/>
      </w:pPr>
      <w:r>
        <w:t xml:space="preserve">    SubNetwork-Multiple:</w:t>
      </w:r>
    </w:p>
    <w:p w14:paraId="1BBD9117" w14:textId="77777777" w:rsidR="00B8735B" w:rsidRDefault="00B8735B" w:rsidP="00B8735B">
      <w:pPr>
        <w:pStyle w:val="PL"/>
      </w:pPr>
      <w:r>
        <w:t xml:space="preserve">      type: array</w:t>
      </w:r>
    </w:p>
    <w:p w14:paraId="5273E304" w14:textId="77777777" w:rsidR="00B8735B" w:rsidRDefault="00B8735B" w:rsidP="00B8735B">
      <w:pPr>
        <w:pStyle w:val="PL"/>
      </w:pPr>
      <w:r>
        <w:t xml:space="preserve">      items:</w:t>
      </w:r>
    </w:p>
    <w:p w14:paraId="42D8EB1E" w14:textId="77777777" w:rsidR="00B8735B" w:rsidRDefault="00B8735B" w:rsidP="00B8735B">
      <w:pPr>
        <w:pStyle w:val="PL"/>
      </w:pPr>
      <w:r>
        <w:t xml:space="preserve">        $ref: '#/components/schemas/SubNetwork-Single'</w:t>
      </w:r>
    </w:p>
    <w:p w14:paraId="16C0AF80" w14:textId="77777777" w:rsidR="00B8735B" w:rsidRDefault="00B8735B" w:rsidP="00B8735B">
      <w:pPr>
        <w:pStyle w:val="PL"/>
      </w:pPr>
      <w:r>
        <w:t xml:space="preserve">    ManagedElement-Multiple:</w:t>
      </w:r>
    </w:p>
    <w:p w14:paraId="79196D8E" w14:textId="77777777" w:rsidR="00B8735B" w:rsidRDefault="00B8735B" w:rsidP="00B8735B">
      <w:pPr>
        <w:pStyle w:val="PL"/>
      </w:pPr>
      <w:r>
        <w:t xml:space="preserve">      type: array</w:t>
      </w:r>
    </w:p>
    <w:p w14:paraId="5F8CD94B" w14:textId="77777777" w:rsidR="00B8735B" w:rsidRDefault="00B8735B" w:rsidP="00B8735B">
      <w:pPr>
        <w:pStyle w:val="PL"/>
      </w:pPr>
      <w:r>
        <w:t xml:space="preserve">      items:</w:t>
      </w:r>
    </w:p>
    <w:p w14:paraId="39790410" w14:textId="77777777" w:rsidR="00B8735B" w:rsidRDefault="00B8735B" w:rsidP="00B8735B">
      <w:pPr>
        <w:pStyle w:val="PL"/>
      </w:pPr>
      <w:r>
        <w:t xml:space="preserve">        $ref: '#/components/schemas/ManagedElement-Single'</w:t>
      </w:r>
    </w:p>
    <w:p w14:paraId="729DB047" w14:textId="77777777" w:rsidR="00B8735B" w:rsidRDefault="00B8735B" w:rsidP="00B8735B">
      <w:pPr>
        <w:pStyle w:val="PL"/>
      </w:pPr>
      <w:r>
        <w:t xml:space="preserve">    GnbDuFunction-Multiple:</w:t>
      </w:r>
    </w:p>
    <w:p w14:paraId="26808529" w14:textId="77777777" w:rsidR="00B8735B" w:rsidRDefault="00B8735B" w:rsidP="00B8735B">
      <w:pPr>
        <w:pStyle w:val="PL"/>
      </w:pPr>
      <w:r>
        <w:t xml:space="preserve">      type: array</w:t>
      </w:r>
    </w:p>
    <w:p w14:paraId="2B8148FE" w14:textId="77777777" w:rsidR="00B8735B" w:rsidRDefault="00B8735B" w:rsidP="00B8735B">
      <w:pPr>
        <w:pStyle w:val="PL"/>
      </w:pPr>
      <w:r>
        <w:t xml:space="preserve">      items:</w:t>
      </w:r>
    </w:p>
    <w:p w14:paraId="19D9FC9C" w14:textId="77777777" w:rsidR="00B8735B" w:rsidRDefault="00B8735B" w:rsidP="00B8735B">
      <w:pPr>
        <w:pStyle w:val="PL"/>
      </w:pPr>
      <w:r>
        <w:t xml:space="preserve">        $ref: '#/components/schemas/GnbDuFunction-Single'</w:t>
      </w:r>
    </w:p>
    <w:p w14:paraId="5ABCB952" w14:textId="77777777" w:rsidR="00B8735B" w:rsidRDefault="00B8735B" w:rsidP="00B8735B">
      <w:pPr>
        <w:pStyle w:val="PL"/>
      </w:pPr>
      <w:r>
        <w:t xml:space="preserve">    GnbCuUpFunction-Multiple:</w:t>
      </w:r>
    </w:p>
    <w:p w14:paraId="151E7807" w14:textId="77777777" w:rsidR="00B8735B" w:rsidRDefault="00B8735B" w:rsidP="00B8735B">
      <w:pPr>
        <w:pStyle w:val="PL"/>
      </w:pPr>
      <w:r>
        <w:t xml:space="preserve">      type: array</w:t>
      </w:r>
    </w:p>
    <w:p w14:paraId="4CEF53F9" w14:textId="77777777" w:rsidR="00B8735B" w:rsidRDefault="00B8735B" w:rsidP="00B8735B">
      <w:pPr>
        <w:pStyle w:val="PL"/>
      </w:pPr>
      <w:r>
        <w:t xml:space="preserve">      items:</w:t>
      </w:r>
    </w:p>
    <w:p w14:paraId="1475507A" w14:textId="77777777" w:rsidR="00B8735B" w:rsidRDefault="00B8735B" w:rsidP="00B8735B">
      <w:pPr>
        <w:pStyle w:val="PL"/>
      </w:pPr>
      <w:r>
        <w:t xml:space="preserve">        $ref: '#/components/schemas/GnbCuUpFunction-Single'</w:t>
      </w:r>
    </w:p>
    <w:p w14:paraId="739D03B3" w14:textId="77777777" w:rsidR="00B8735B" w:rsidRDefault="00B8735B" w:rsidP="00B8735B">
      <w:pPr>
        <w:pStyle w:val="PL"/>
      </w:pPr>
      <w:r>
        <w:t xml:space="preserve">    GnbCuCpFunction-Multiple:</w:t>
      </w:r>
    </w:p>
    <w:p w14:paraId="69A3F0BF" w14:textId="77777777" w:rsidR="00B8735B" w:rsidRDefault="00B8735B" w:rsidP="00B8735B">
      <w:pPr>
        <w:pStyle w:val="PL"/>
      </w:pPr>
      <w:r>
        <w:t xml:space="preserve">      type: array</w:t>
      </w:r>
    </w:p>
    <w:p w14:paraId="5157C001" w14:textId="77777777" w:rsidR="00B8735B" w:rsidRDefault="00B8735B" w:rsidP="00B8735B">
      <w:pPr>
        <w:pStyle w:val="PL"/>
      </w:pPr>
      <w:r>
        <w:t xml:space="preserve">      items:</w:t>
      </w:r>
    </w:p>
    <w:p w14:paraId="2E6DC06E" w14:textId="77777777" w:rsidR="00B8735B" w:rsidRDefault="00B8735B" w:rsidP="00B8735B">
      <w:pPr>
        <w:pStyle w:val="PL"/>
      </w:pPr>
      <w:r>
        <w:t xml:space="preserve">        $ref: '#/components/schemas/GnbCuCpFunction-Single'</w:t>
      </w:r>
    </w:p>
    <w:p w14:paraId="437BFC2D" w14:textId="77777777" w:rsidR="00B8735B" w:rsidRDefault="00B8735B" w:rsidP="00B8735B">
      <w:pPr>
        <w:pStyle w:val="PL"/>
      </w:pPr>
    </w:p>
    <w:p w14:paraId="06861761" w14:textId="77777777" w:rsidR="00B8735B" w:rsidRDefault="00B8735B" w:rsidP="00B8735B">
      <w:pPr>
        <w:pStyle w:val="PL"/>
      </w:pPr>
      <w:r>
        <w:t xml:space="preserve">    NrCellDu-Multiple:</w:t>
      </w:r>
    </w:p>
    <w:p w14:paraId="613B8D39" w14:textId="77777777" w:rsidR="00B8735B" w:rsidRDefault="00B8735B" w:rsidP="00B8735B">
      <w:pPr>
        <w:pStyle w:val="PL"/>
      </w:pPr>
      <w:r>
        <w:t xml:space="preserve">      type: array</w:t>
      </w:r>
    </w:p>
    <w:p w14:paraId="44A5AB42" w14:textId="77777777" w:rsidR="00B8735B" w:rsidRDefault="00B8735B" w:rsidP="00B8735B">
      <w:pPr>
        <w:pStyle w:val="PL"/>
      </w:pPr>
      <w:r>
        <w:t xml:space="preserve">      items:</w:t>
      </w:r>
    </w:p>
    <w:p w14:paraId="22A7DDDE" w14:textId="77777777" w:rsidR="00B8735B" w:rsidRDefault="00B8735B" w:rsidP="00B8735B">
      <w:pPr>
        <w:pStyle w:val="PL"/>
      </w:pPr>
      <w:r>
        <w:t xml:space="preserve">        $ref: '#/components/schemas/NrCellDu-Single'</w:t>
      </w:r>
    </w:p>
    <w:p w14:paraId="1CF74DCA" w14:textId="77777777" w:rsidR="00B8735B" w:rsidRDefault="00B8735B" w:rsidP="00B8735B">
      <w:pPr>
        <w:pStyle w:val="PL"/>
      </w:pPr>
      <w:r>
        <w:t xml:space="preserve">    NrCellCu-Multiple:</w:t>
      </w:r>
    </w:p>
    <w:p w14:paraId="56700471" w14:textId="77777777" w:rsidR="00B8735B" w:rsidRDefault="00B8735B" w:rsidP="00B8735B">
      <w:pPr>
        <w:pStyle w:val="PL"/>
      </w:pPr>
      <w:r>
        <w:t xml:space="preserve">      type: array</w:t>
      </w:r>
    </w:p>
    <w:p w14:paraId="22673686" w14:textId="77777777" w:rsidR="00B8735B" w:rsidRDefault="00B8735B" w:rsidP="00B8735B">
      <w:pPr>
        <w:pStyle w:val="PL"/>
      </w:pPr>
      <w:r>
        <w:t xml:space="preserve">      items:</w:t>
      </w:r>
    </w:p>
    <w:p w14:paraId="6CA3737E" w14:textId="77777777" w:rsidR="00B8735B" w:rsidRDefault="00B8735B" w:rsidP="00B8735B">
      <w:pPr>
        <w:pStyle w:val="PL"/>
      </w:pPr>
      <w:r>
        <w:t xml:space="preserve">        $ref: '#/components/schemas/NrCellCu-Single'</w:t>
      </w:r>
    </w:p>
    <w:p w14:paraId="5592872F" w14:textId="77777777" w:rsidR="00B8735B" w:rsidRDefault="00B8735B" w:rsidP="00B8735B">
      <w:pPr>
        <w:pStyle w:val="PL"/>
      </w:pPr>
    </w:p>
    <w:p w14:paraId="7158EAD1" w14:textId="77777777" w:rsidR="00B8735B" w:rsidRDefault="00B8735B" w:rsidP="00B8735B">
      <w:pPr>
        <w:pStyle w:val="PL"/>
      </w:pPr>
      <w:r>
        <w:t xml:space="preserve">    NRFrequency-Multiple:</w:t>
      </w:r>
    </w:p>
    <w:p w14:paraId="7B353E78" w14:textId="77777777" w:rsidR="00B8735B" w:rsidRDefault="00B8735B" w:rsidP="00B8735B">
      <w:pPr>
        <w:pStyle w:val="PL"/>
      </w:pPr>
      <w:r>
        <w:t xml:space="preserve">      type: array</w:t>
      </w:r>
    </w:p>
    <w:p w14:paraId="44AA8D2F" w14:textId="77777777" w:rsidR="00B8735B" w:rsidRDefault="00B8735B" w:rsidP="00B8735B">
      <w:pPr>
        <w:pStyle w:val="PL"/>
      </w:pPr>
      <w:r>
        <w:t xml:space="preserve">      minItems: 1</w:t>
      </w:r>
    </w:p>
    <w:p w14:paraId="5DF72D32" w14:textId="77777777" w:rsidR="00B8735B" w:rsidRDefault="00B8735B" w:rsidP="00B8735B">
      <w:pPr>
        <w:pStyle w:val="PL"/>
      </w:pPr>
      <w:r>
        <w:t xml:space="preserve">      items:</w:t>
      </w:r>
    </w:p>
    <w:p w14:paraId="6E8DD14B" w14:textId="77777777" w:rsidR="00B8735B" w:rsidRDefault="00B8735B" w:rsidP="00B8735B">
      <w:pPr>
        <w:pStyle w:val="PL"/>
      </w:pPr>
      <w:r>
        <w:t xml:space="preserve">        $ref: '#/components/schemas/NRFrequency-Single'</w:t>
      </w:r>
    </w:p>
    <w:p w14:paraId="51A32D4C" w14:textId="77777777" w:rsidR="00B8735B" w:rsidRDefault="00B8735B" w:rsidP="00B8735B">
      <w:pPr>
        <w:pStyle w:val="PL"/>
      </w:pPr>
      <w:r>
        <w:t xml:space="preserve">    EUtranFrequency-Multiple:</w:t>
      </w:r>
    </w:p>
    <w:p w14:paraId="7C0D8A9B" w14:textId="77777777" w:rsidR="00B8735B" w:rsidRDefault="00B8735B" w:rsidP="00B8735B">
      <w:pPr>
        <w:pStyle w:val="PL"/>
      </w:pPr>
      <w:r>
        <w:t xml:space="preserve">      type: array</w:t>
      </w:r>
    </w:p>
    <w:p w14:paraId="2E8B5FE2" w14:textId="77777777" w:rsidR="00B8735B" w:rsidRDefault="00B8735B" w:rsidP="00B8735B">
      <w:pPr>
        <w:pStyle w:val="PL"/>
      </w:pPr>
      <w:r>
        <w:t xml:space="preserve">      minItems: 1</w:t>
      </w:r>
    </w:p>
    <w:p w14:paraId="33EA3971" w14:textId="77777777" w:rsidR="00B8735B" w:rsidRDefault="00B8735B" w:rsidP="00B8735B">
      <w:pPr>
        <w:pStyle w:val="PL"/>
      </w:pPr>
      <w:r>
        <w:t xml:space="preserve">      items:</w:t>
      </w:r>
    </w:p>
    <w:p w14:paraId="3BAA83CF" w14:textId="77777777" w:rsidR="00B8735B" w:rsidRDefault="00B8735B" w:rsidP="00B8735B">
      <w:pPr>
        <w:pStyle w:val="PL"/>
      </w:pPr>
      <w:r>
        <w:t xml:space="preserve">        $ref: '#/components/schemas/EUtranFrequency-Single'</w:t>
      </w:r>
    </w:p>
    <w:p w14:paraId="178F7B49" w14:textId="77777777" w:rsidR="00B8735B" w:rsidRDefault="00B8735B" w:rsidP="00B8735B">
      <w:pPr>
        <w:pStyle w:val="PL"/>
      </w:pPr>
    </w:p>
    <w:p w14:paraId="76796640" w14:textId="77777777" w:rsidR="00B8735B" w:rsidRDefault="00B8735B" w:rsidP="00B8735B">
      <w:pPr>
        <w:pStyle w:val="PL"/>
      </w:pPr>
      <w:r>
        <w:t xml:space="preserve">    NrSectorCarrier-Multiple:</w:t>
      </w:r>
    </w:p>
    <w:p w14:paraId="2A549113" w14:textId="77777777" w:rsidR="00B8735B" w:rsidRDefault="00B8735B" w:rsidP="00B8735B">
      <w:pPr>
        <w:pStyle w:val="PL"/>
      </w:pPr>
      <w:r>
        <w:t xml:space="preserve">      type: array</w:t>
      </w:r>
    </w:p>
    <w:p w14:paraId="094E4811" w14:textId="77777777" w:rsidR="00B8735B" w:rsidRDefault="00B8735B" w:rsidP="00B8735B">
      <w:pPr>
        <w:pStyle w:val="PL"/>
      </w:pPr>
      <w:r>
        <w:t xml:space="preserve">      items:</w:t>
      </w:r>
    </w:p>
    <w:p w14:paraId="1B2F7691" w14:textId="77777777" w:rsidR="00B8735B" w:rsidRDefault="00B8735B" w:rsidP="00B8735B">
      <w:pPr>
        <w:pStyle w:val="PL"/>
      </w:pPr>
      <w:r>
        <w:t xml:space="preserve">        $ref: '#/components/schemas/NrSectorCarrier-Single'</w:t>
      </w:r>
    </w:p>
    <w:p w14:paraId="06E4499C" w14:textId="77777777" w:rsidR="00B8735B" w:rsidRDefault="00B8735B" w:rsidP="00B8735B">
      <w:pPr>
        <w:pStyle w:val="PL"/>
      </w:pPr>
      <w:r>
        <w:t xml:space="preserve">    Bwp-Multiple:</w:t>
      </w:r>
    </w:p>
    <w:p w14:paraId="7EE88A3C" w14:textId="77777777" w:rsidR="00B8735B" w:rsidRDefault="00B8735B" w:rsidP="00B8735B">
      <w:pPr>
        <w:pStyle w:val="PL"/>
      </w:pPr>
      <w:r>
        <w:t xml:space="preserve">      type: array</w:t>
      </w:r>
    </w:p>
    <w:p w14:paraId="3A0C1237" w14:textId="77777777" w:rsidR="00B8735B" w:rsidRDefault="00B8735B" w:rsidP="00B8735B">
      <w:pPr>
        <w:pStyle w:val="PL"/>
      </w:pPr>
      <w:r>
        <w:t xml:space="preserve">      items:</w:t>
      </w:r>
    </w:p>
    <w:p w14:paraId="7C23898A" w14:textId="77777777" w:rsidR="00B8735B" w:rsidRDefault="00B8735B" w:rsidP="00B8735B">
      <w:pPr>
        <w:pStyle w:val="PL"/>
      </w:pPr>
      <w:r>
        <w:t xml:space="preserve">        $ref: '#/components/schemas/Bwp-Single'</w:t>
      </w:r>
    </w:p>
    <w:p w14:paraId="7A6070DC" w14:textId="77777777" w:rsidR="00B8735B" w:rsidRDefault="00B8735B" w:rsidP="00B8735B">
      <w:pPr>
        <w:pStyle w:val="PL"/>
      </w:pPr>
      <w:r>
        <w:t xml:space="preserve">    Beam-Multiple:</w:t>
      </w:r>
    </w:p>
    <w:p w14:paraId="60D6A054" w14:textId="77777777" w:rsidR="00B8735B" w:rsidRDefault="00B8735B" w:rsidP="00B8735B">
      <w:pPr>
        <w:pStyle w:val="PL"/>
      </w:pPr>
      <w:r>
        <w:t xml:space="preserve">      type: array</w:t>
      </w:r>
    </w:p>
    <w:p w14:paraId="24D1B2D3" w14:textId="77777777" w:rsidR="00B8735B" w:rsidRDefault="00B8735B" w:rsidP="00B8735B">
      <w:pPr>
        <w:pStyle w:val="PL"/>
      </w:pPr>
      <w:r>
        <w:t xml:space="preserve">      items:</w:t>
      </w:r>
    </w:p>
    <w:p w14:paraId="1BC6093E" w14:textId="77777777" w:rsidR="00B8735B" w:rsidRDefault="00B8735B" w:rsidP="00B8735B">
      <w:pPr>
        <w:pStyle w:val="PL"/>
      </w:pPr>
      <w:r>
        <w:t xml:space="preserve">        $ref: '#/components/schemas/Beam-Single'</w:t>
      </w:r>
    </w:p>
    <w:p w14:paraId="175D5908" w14:textId="77777777" w:rsidR="00B8735B" w:rsidRDefault="00B8735B" w:rsidP="00B8735B">
      <w:pPr>
        <w:pStyle w:val="PL"/>
      </w:pPr>
      <w:r>
        <w:t xml:space="preserve">    RRMPolicyRatio-Multiple:</w:t>
      </w:r>
    </w:p>
    <w:p w14:paraId="732D42A6" w14:textId="77777777" w:rsidR="00B8735B" w:rsidRDefault="00B8735B" w:rsidP="00B8735B">
      <w:pPr>
        <w:pStyle w:val="PL"/>
      </w:pPr>
      <w:r>
        <w:t xml:space="preserve">      type: array</w:t>
      </w:r>
    </w:p>
    <w:p w14:paraId="2A62C3BB" w14:textId="77777777" w:rsidR="00B8735B" w:rsidRDefault="00B8735B" w:rsidP="00B8735B">
      <w:pPr>
        <w:pStyle w:val="PL"/>
      </w:pPr>
      <w:r>
        <w:t xml:space="preserve">      items:</w:t>
      </w:r>
    </w:p>
    <w:p w14:paraId="29FBA64A" w14:textId="77777777" w:rsidR="00B8735B" w:rsidRDefault="00B8735B" w:rsidP="00B8735B">
      <w:pPr>
        <w:pStyle w:val="PL"/>
      </w:pPr>
      <w:r>
        <w:t xml:space="preserve">        $ref: '#/components/schemas/RRMPolicyRatio-Single'</w:t>
      </w:r>
    </w:p>
    <w:p w14:paraId="3627380E" w14:textId="77777777" w:rsidR="00B8735B" w:rsidRDefault="00B8735B" w:rsidP="00B8735B">
      <w:pPr>
        <w:pStyle w:val="PL"/>
      </w:pPr>
    </w:p>
    <w:p w14:paraId="199E3C64" w14:textId="77777777" w:rsidR="00B8735B" w:rsidRDefault="00B8735B" w:rsidP="00B8735B">
      <w:pPr>
        <w:pStyle w:val="PL"/>
      </w:pPr>
      <w:r>
        <w:t xml:space="preserve">    NRCellRelation-Multiple:</w:t>
      </w:r>
    </w:p>
    <w:p w14:paraId="667F90DB" w14:textId="77777777" w:rsidR="00B8735B" w:rsidRDefault="00B8735B" w:rsidP="00B8735B">
      <w:pPr>
        <w:pStyle w:val="PL"/>
      </w:pPr>
      <w:r>
        <w:t xml:space="preserve">      type: array</w:t>
      </w:r>
    </w:p>
    <w:p w14:paraId="46E51B2B" w14:textId="77777777" w:rsidR="00B8735B" w:rsidRDefault="00B8735B" w:rsidP="00B8735B">
      <w:pPr>
        <w:pStyle w:val="PL"/>
      </w:pPr>
      <w:r>
        <w:t xml:space="preserve">      items:</w:t>
      </w:r>
    </w:p>
    <w:p w14:paraId="5E5012E4" w14:textId="77777777" w:rsidR="00B8735B" w:rsidRDefault="00B8735B" w:rsidP="00B8735B">
      <w:pPr>
        <w:pStyle w:val="PL"/>
      </w:pPr>
      <w:r>
        <w:t xml:space="preserve">        $ref: '#/components/schemas/NRCellRelation-Single'</w:t>
      </w:r>
    </w:p>
    <w:p w14:paraId="40F19F9A" w14:textId="77777777" w:rsidR="00B8735B" w:rsidRDefault="00B8735B" w:rsidP="00B8735B">
      <w:pPr>
        <w:pStyle w:val="PL"/>
      </w:pPr>
      <w:r>
        <w:t xml:space="preserve">    EUtranCellRelation-Multiple:</w:t>
      </w:r>
    </w:p>
    <w:p w14:paraId="1084AA92" w14:textId="77777777" w:rsidR="00B8735B" w:rsidRDefault="00B8735B" w:rsidP="00B8735B">
      <w:pPr>
        <w:pStyle w:val="PL"/>
      </w:pPr>
      <w:r>
        <w:t xml:space="preserve">      type: array</w:t>
      </w:r>
    </w:p>
    <w:p w14:paraId="4C904B6D" w14:textId="77777777" w:rsidR="00B8735B" w:rsidRDefault="00B8735B" w:rsidP="00B8735B">
      <w:pPr>
        <w:pStyle w:val="PL"/>
      </w:pPr>
      <w:r>
        <w:t xml:space="preserve">      items:</w:t>
      </w:r>
    </w:p>
    <w:p w14:paraId="56AA6AC4" w14:textId="77777777" w:rsidR="00B8735B" w:rsidRDefault="00B8735B" w:rsidP="00B8735B">
      <w:pPr>
        <w:pStyle w:val="PL"/>
      </w:pPr>
      <w:r>
        <w:t xml:space="preserve">        $ref: '#/components/schemas/EUtranCellRelation-Single'</w:t>
      </w:r>
    </w:p>
    <w:p w14:paraId="62CEB6B2" w14:textId="77777777" w:rsidR="00B8735B" w:rsidRDefault="00B8735B" w:rsidP="00B8735B">
      <w:pPr>
        <w:pStyle w:val="PL"/>
      </w:pPr>
      <w:r>
        <w:t xml:space="preserve">    NRFreqRelation-Multiple:</w:t>
      </w:r>
    </w:p>
    <w:p w14:paraId="2F43AE2C" w14:textId="77777777" w:rsidR="00B8735B" w:rsidRDefault="00B8735B" w:rsidP="00B8735B">
      <w:pPr>
        <w:pStyle w:val="PL"/>
      </w:pPr>
      <w:r>
        <w:t xml:space="preserve">      type: array</w:t>
      </w:r>
    </w:p>
    <w:p w14:paraId="527D89DA" w14:textId="77777777" w:rsidR="00B8735B" w:rsidRDefault="00B8735B" w:rsidP="00B8735B">
      <w:pPr>
        <w:pStyle w:val="PL"/>
      </w:pPr>
      <w:r>
        <w:t xml:space="preserve">      items:</w:t>
      </w:r>
    </w:p>
    <w:p w14:paraId="351E4F0E" w14:textId="77777777" w:rsidR="00B8735B" w:rsidRDefault="00B8735B" w:rsidP="00B8735B">
      <w:pPr>
        <w:pStyle w:val="PL"/>
      </w:pPr>
      <w:r>
        <w:t xml:space="preserve">        $ref: '#/components/schemas/NRFreqRelation-Single'</w:t>
      </w:r>
    </w:p>
    <w:p w14:paraId="66CBA446" w14:textId="77777777" w:rsidR="00B8735B" w:rsidRDefault="00B8735B" w:rsidP="00B8735B">
      <w:pPr>
        <w:pStyle w:val="PL"/>
      </w:pPr>
      <w:r>
        <w:t xml:space="preserve">    EUtranFreqRelation-Multiple:</w:t>
      </w:r>
    </w:p>
    <w:p w14:paraId="2D6A099E" w14:textId="77777777" w:rsidR="00B8735B" w:rsidRDefault="00B8735B" w:rsidP="00B8735B">
      <w:pPr>
        <w:pStyle w:val="PL"/>
      </w:pPr>
      <w:r>
        <w:t xml:space="preserve">      type: array</w:t>
      </w:r>
    </w:p>
    <w:p w14:paraId="57FFB35C" w14:textId="77777777" w:rsidR="00B8735B" w:rsidRDefault="00B8735B" w:rsidP="00B8735B">
      <w:pPr>
        <w:pStyle w:val="PL"/>
      </w:pPr>
      <w:r>
        <w:t xml:space="preserve">      items:</w:t>
      </w:r>
    </w:p>
    <w:p w14:paraId="0790BCC6" w14:textId="77777777" w:rsidR="00B8735B" w:rsidRDefault="00B8735B" w:rsidP="00B8735B">
      <w:pPr>
        <w:pStyle w:val="PL"/>
      </w:pPr>
      <w:r>
        <w:t xml:space="preserve">        $ref: '#/components/schemas/EUtranFreqRelation-Single'</w:t>
      </w:r>
    </w:p>
    <w:p w14:paraId="56A69E11" w14:textId="77777777" w:rsidR="00B8735B" w:rsidRDefault="00B8735B" w:rsidP="00B8735B">
      <w:pPr>
        <w:pStyle w:val="PL"/>
      </w:pPr>
    </w:p>
    <w:p w14:paraId="510ADD79" w14:textId="77777777" w:rsidR="00B8735B" w:rsidRDefault="00B8735B" w:rsidP="00B8735B">
      <w:pPr>
        <w:pStyle w:val="PL"/>
      </w:pPr>
      <w:r>
        <w:t xml:space="preserve">    RimRSSet-Multiple:</w:t>
      </w:r>
    </w:p>
    <w:p w14:paraId="28DF48FE" w14:textId="77777777" w:rsidR="00B8735B" w:rsidRDefault="00B8735B" w:rsidP="00B8735B">
      <w:pPr>
        <w:pStyle w:val="PL"/>
      </w:pPr>
      <w:r>
        <w:t xml:space="preserve">      type: array</w:t>
      </w:r>
    </w:p>
    <w:p w14:paraId="1900108B" w14:textId="77777777" w:rsidR="00B8735B" w:rsidRDefault="00B8735B" w:rsidP="00B8735B">
      <w:pPr>
        <w:pStyle w:val="PL"/>
      </w:pPr>
      <w:r>
        <w:t xml:space="preserve">      items:</w:t>
      </w:r>
    </w:p>
    <w:p w14:paraId="328756ED" w14:textId="77777777" w:rsidR="00B8735B" w:rsidRDefault="00B8735B" w:rsidP="00B8735B">
      <w:pPr>
        <w:pStyle w:val="PL"/>
      </w:pPr>
      <w:r>
        <w:t xml:space="preserve">        $ref: '#/components/schemas/RimRSSet-Single'</w:t>
      </w:r>
    </w:p>
    <w:p w14:paraId="0D1E7EF1" w14:textId="77777777" w:rsidR="00B8735B" w:rsidRDefault="00B8735B" w:rsidP="00B8735B">
      <w:pPr>
        <w:pStyle w:val="PL"/>
      </w:pPr>
    </w:p>
    <w:p w14:paraId="65F8A9E8" w14:textId="77777777" w:rsidR="00B8735B" w:rsidRDefault="00B8735B" w:rsidP="00B8735B">
      <w:pPr>
        <w:pStyle w:val="PL"/>
      </w:pPr>
      <w:r>
        <w:t xml:space="preserve">    ExternalGnbDuFunction-Multiple:</w:t>
      </w:r>
    </w:p>
    <w:p w14:paraId="0F9B18A1" w14:textId="77777777" w:rsidR="00B8735B" w:rsidRDefault="00B8735B" w:rsidP="00B8735B">
      <w:pPr>
        <w:pStyle w:val="PL"/>
      </w:pPr>
      <w:r>
        <w:t xml:space="preserve">      type: array</w:t>
      </w:r>
    </w:p>
    <w:p w14:paraId="4C0C88D1" w14:textId="77777777" w:rsidR="00B8735B" w:rsidRDefault="00B8735B" w:rsidP="00B8735B">
      <w:pPr>
        <w:pStyle w:val="PL"/>
      </w:pPr>
      <w:r>
        <w:t xml:space="preserve">      items:</w:t>
      </w:r>
    </w:p>
    <w:p w14:paraId="17E999D6" w14:textId="77777777" w:rsidR="00B8735B" w:rsidRDefault="00B8735B" w:rsidP="00B8735B">
      <w:pPr>
        <w:pStyle w:val="PL"/>
      </w:pPr>
      <w:r>
        <w:t xml:space="preserve">        $ref: '#/components/schemas/ExternalGnbDuFunction-Single'</w:t>
      </w:r>
    </w:p>
    <w:p w14:paraId="77BF6D66" w14:textId="77777777" w:rsidR="00B8735B" w:rsidRDefault="00B8735B" w:rsidP="00B8735B">
      <w:pPr>
        <w:pStyle w:val="PL"/>
      </w:pPr>
      <w:r>
        <w:t xml:space="preserve">    ExternalGnbCuUpFunction-Multiple:</w:t>
      </w:r>
    </w:p>
    <w:p w14:paraId="05D4C6E9" w14:textId="77777777" w:rsidR="00B8735B" w:rsidRDefault="00B8735B" w:rsidP="00B8735B">
      <w:pPr>
        <w:pStyle w:val="PL"/>
      </w:pPr>
      <w:r>
        <w:t xml:space="preserve">      type: array</w:t>
      </w:r>
    </w:p>
    <w:p w14:paraId="4EDF9F00" w14:textId="77777777" w:rsidR="00B8735B" w:rsidRDefault="00B8735B" w:rsidP="00B8735B">
      <w:pPr>
        <w:pStyle w:val="PL"/>
      </w:pPr>
      <w:r>
        <w:t xml:space="preserve">      items:</w:t>
      </w:r>
    </w:p>
    <w:p w14:paraId="73E3B257" w14:textId="77777777" w:rsidR="00B8735B" w:rsidRDefault="00B8735B" w:rsidP="00B8735B">
      <w:pPr>
        <w:pStyle w:val="PL"/>
      </w:pPr>
      <w:r>
        <w:t xml:space="preserve">        $ref: '#/components/schemas/ExternalGnbCuUpFunction-Single'</w:t>
      </w:r>
    </w:p>
    <w:p w14:paraId="013DB0AA" w14:textId="77777777" w:rsidR="00B8735B" w:rsidRDefault="00B8735B" w:rsidP="00B8735B">
      <w:pPr>
        <w:pStyle w:val="PL"/>
      </w:pPr>
      <w:r>
        <w:t xml:space="preserve">    ExternalGnbCuCpFunction-Multiple:</w:t>
      </w:r>
    </w:p>
    <w:p w14:paraId="36AF2361" w14:textId="77777777" w:rsidR="00B8735B" w:rsidRDefault="00B8735B" w:rsidP="00B8735B">
      <w:pPr>
        <w:pStyle w:val="PL"/>
      </w:pPr>
      <w:r>
        <w:t xml:space="preserve">      type: array</w:t>
      </w:r>
    </w:p>
    <w:p w14:paraId="77ED0DDD" w14:textId="77777777" w:rsidR="00B8735B" w:rsidRDefault="00B8735B" w:rsidP="00B8735B">
      <w:pPr>
        <w:pStyle w:val="PL"/>
      </w:pPr>
      <w:r>
        <w:t xml:space="preserve">      items:</w:t>
      </w:r>
    </w:p>
    <w:p w14:paraId="5C39C37B" w14:textId="77777777" w:rsidR="00B8735B" w:rsidRDefault="00B8735B" w:rsidP="00B8735B">
      <w:pPr>
        <w:pStyle w:val="PL"/>
      </w:pPr>
      <w:r>
        <w:t xml:space="preserve">        $ref: '#/components/schemas/ExternalGnbCuCpFunction-Single'</w:t>
      </w:r>
    </w:p>
    <w:p w14:paraId="2F0D2A9D" w14:textId="77777777" w:rsidR="00B8735B" w:rsidRDefault="00B8735B" w:rsidP="00B8735B">
      <w:pPr>
        <w:pStyle w:val="PL"/>
      </w:pPr>
      <w:r>
        <w:t xml:space="preserve">    ExternalNrCellCu-Multiple:</w:t>
      </w:r>
    </w:p>
    <w:p w14:paraId="27289637" w14:textId="77777777" w:rsidR="00B8735B" w:rsidRDefault="00B8735B" w:rsidP="00B8735B">
      <w:pPr>
        <w:pStyle w:val="PL"/>
      </w:pPr>
      <w:r>
        <w:t xml:space="preserve">      type: array</w:t>
      </w:r>
    </w:p>
    <w:p w14:paraId="5B1772E7" w14:textId="77777777" w:rsidR="00B8735B" w:rsidRDefault="00B8735B" w:rsidP="00B8735B">
      <w:pPr>
        <w:pStyle w:val="PL"/>
      </w:pPr>
      <w:r>
        <w:t xml:space="preserve">      items:</w:t>
      </w:r>
    </w:p>
    <w:p w14:paraId="2D9FE73A" w14:textId="77777777" w:rsidR="00B8735B" w:rsidRDefault="00B8735B" w:rsidP="00B8735B">
      <w:pPr>
        <w:pStyle w:val="PL"/>
      </w:pPr>
      <w:r>
        <w:t xml:space="preserve">        $ref: '#/components/schemas/ExternalNrCellCu-Single'</w:t>
      </w:r>
    </w:p>
    <w:p w14:paraId="6A7677B5" w14:textId="77777777" w:rsidR="00B8735B" w:rsidRDefault="00B8735B" w:rsidP="00B8735B">
      <w:pPr>
        <w:pStyle w:val="PL"/>
      </w:pPr>
      <w:r>
        <w:t xml:space="preserve">    </w:t>
      </w:r>
    </w:p>
    <w:p w14:paraId="5DDB3A36" w14:textId="77777777" w:rsidR="00B8735B" w:rsidRDefault="00B8735B" w:rsidP="00B8735B">
      <w:pPr>
        <w:pStyle w:val="PL"/>
      </w:pPr>
      <w:r>
        <w:t xml:space="preserve">    ExternalENBFunction-Multiple:</w:t>
      </w:r>
    </w:p>
    <w:p w14:paraId="3E551331" w14:textId="77777777" w:rsidR="00B8735B" w:rsidRDefault="00B8735B" w:rsidP="00B8735B">
      <w:pPr>
        <w:pStyle w:val="PL"/>
      </w:pPr>
      <w:r>
        <w:t xml:space="preserve">      type: array</w:t>
      </w:r>
    </w:p>
    <w:p w14:paraId="60CE1604" w14:textId="77777777" w:rsidR="00B8735B" w:rsidRDefault="00B8735B" w:rsidP="00B8735B">
      <w:pPr>
        <w:pStyle w:val="PL"/>
      </w:pPr>
      <w:r>
        <w:t xml:space="preserve">      items:</w:t>
      </w:r>
    </w:p>
    <w:p w14:paraId="5D2F81C6" w14:textId="77777777" w:rsidR="00B8735B" w:rsidRDefault="00B8735B" w:rsidP="00B8735B">
      <w:pPr>
        <w:pStyle w:val="PL"/>
      </w:pPr>
      <w:r>
        <w:t xml:space="preserve">        $ref: '#/components/schemas/ExternalENBFunction-Single'</w:t>
      </w:r>
    </w:p>
    <w:p w14:paraId="02927F78" w14:textId="77777777" w:rsidR="00B8735B" w:rsidRDefault="00B8735B" w:rsidP="00B8735B">
      <w:pPr>
        <w:pStyle w:val="PL"/>
      </w:pPr>
      <w:r>
        <w:t xml:space="preserve">    ExternalEUTranCell-Multiple:</w:t>
      </w:r>
    </w:p>
    <w:p w14:paraId="4930DFB5" w14:textId="77777777" w:rsidR="00B8735B" w:rsidRDefault="00B8735B" w:rsidP="00B8735B">
      <w:pPr>
        <w:pStyle w:val="PL"/>
      </w:pPr>
      <w:r>
        <w:t xml:space="preserve">      type: array</w:t>
      </w:r>
    </w:p>
    <w:p w14:paraId="7302F6AC" w14:textId="77777777" w:rsidR="00B8735B" w:rsidRDefault="00B8735B" w:rsidP="00B8735B">
      <w:pPr>
        <w:pStyle w:val="PL"/>
      </w:pPr>
      <w:r>
        <w:t xml:space="preserve">      items:</w:t>
      </w:r>
    </w:p>
    <w:p w14:paraId="53BE261C" w14:textId="77777777" w:rsidR="00B8735B" w:rsidRDefault="00B8735B" w:rsidP="00B8735B">
      <w:pPr>
        <w:pStyle w:val="PL"/>
      </w:pPr>
      <w:r>
        <w:t xml:space="preserve">        $ref: '#/components/schemas/ExternalEUTranCell-Single'</w:t>
      </w:r>
    </w:p>
    <w:p w14:paraId="40C8E34D" w14:textId="77777777" w:rsidR="00B8735B" w:rsidRDefault="00B8735B" w:rsidP="00B8735B">
      <w:pPr>
        <w:pStyle w:val="PL"/>
      </w:pPr>
    </w:p>
    <w:p w14:paraId="75C4E6B9" w14:textId="77777777" w:rsidR="00B8735B" w:rsidRDefault="00B8735B" w:rsidP="00B8735B">
      <w:pPr>
        <w:pStyle w:val="PL"/>
      </w:pPr>
      <w:r>
        <w:t xml:space="preserve">    EP_E1-Multiple:</w:t>
      </w:r>
    </w:p>
    <w:p w14:paraId="1DD43AAD" w14:textId="77777777" w:rsidR="00B8735B" w:rsidRDefault="00B8735B" w:rsidP="00B8735B">
      <w:pPr>
        <w:pStyle w:val="PL"/>
      </w:pPr>
      <w:r>
        <w:t xml:space="preserve">      type: array</w:t>
      </w:r>
    </w:p>
    <w:p w14:paraId="71DBAEE0" w14:textId="77777777" w:rsidR="00B8735B" w:rsidRDefault="00B8735B" w:rsidP="00B8735B">
      <w:pPr>
        <w:pStyle w:val="PL"/>
      </w:pPr>
      <w:r>
        <w:t xml:space="preserve">      items:</w:t>
      </w:r>
    </w:p>
    <w:p w14:paraId="13D0B1C7" w14:textId="77777777" w:rsidR="00B8735B" w:rsidRDefault="00B8735B" w:rsidP="00B8735B">
      <w:pPr>
        <w:pStyle w:val="PL"/>
      </w:pPr>
      <w:r>
        <w:t xml:space="preserve">        $ref: '#/components/schemas/EP_E1-Single'</w:t>
      </w:r>
    </w:p>
    <w:p w14:paraId="4840D012" w14:textId="77777777" w:rsidR="00B8735B" w:rsidRDefault="00B8735B" w:rsidP="00B8735B">
      <w:pPr>
        <w:pStyle w:val="PL"/>
      </w:pPr>
      <w:r>
        <w:t xml:space="preserve">    EP_XnC-Multiple:</w:t>
      </w:r>
    </w:p>
    <w:p w14:paraId="797B25E4" w14:textId="77777777" w:rsidR="00B8735B" w:rsidRDefault="00B8735B" w:rsidP="00B8735B">
      <w:pPr>
        <w:pStyle w:val="PL"/>
      </w:pPr>
      <w:r>
        <w:t xml:space="preserve">      type: array</w:t>
      </w:r>
    </w:p>
    <w:p w14:paraId="0469967D" w14:textId="77777777" w:rsidR="00B8735B" w:rsidRDefault="00B8735B" w:rsidP="00B8735B">
      <w:pPr>
        <w:pStyle w:val="PL"/>
      </w:pPr>
      <w:r>
        <w:t xml:space="preserve">      items:</w:t>
      </w:r>
    </w:p>
    <w:p w14:paraId="61BEFA39" w14:textId="77777777" w:rsidR="00B8735B" w:rsidRDefault="00B8735B" w:rsidP="00B8735B">
      <w:pPr>
        <w:pStyle w:val="PL"/>
      </w:pPr>
      <w:r>
        <w:t xml:space="preserve">        $ref: '#/components/schemas/EP_XnC-Single'</w:t>
      </w:r>
    </w:p>
    <w:p w14:paraId="76923B1D" w14:textId="77777777" w:rsidR="00B8735B" w:rsidRDefault="00B8735B" w:rsidP="00B8735B">
      <w:pPr>
        <w:pStyle w:val="PL"/>
      </w:pPr>
      <w:r>
        <w:t xml:space="preserve">    EP_F1C-Multiple:</w:t>
      </w:r>
    </w:p>
    <w:p w14:paraId="62F2C2A4" w14:textId="77777777" w:rsidR="00B8735B" w:rsidRDefault="00B8735B" w:rsidP="00B8735B">
      <w:pPr>
        <w:pStyle w:val="PL"/>
      </w:pPr>
      <w:r>
        <w:t xml:space="preserve">      type: array</w:t>
      </w:r>
    </w:p>
    <w:p w14:paraId="1621F834" w14:textId="77777777" w:rsidR="00B8735B" w:rsidRDefault="00B8735B" w:rsidP="00B8735B">
      <w:pPr>
        <w:pStyle w:val="PL"/>
      </w:pPr>
      <w:r>
        <w:t xml:space="preserve">      items:</w:t>
      </w:r>
    </w:p>
    <w:p w14:paraId="303BA893" w14:textId="77777777" w:rsidR="00B8735B" w:rsidRDefault="00B8735B" w:rsidP="00B8735B">
      <w:pPr>
        <w:pStyle w:val="PL"/>
      </w:pPr>
      <w:r>
        <w:t xml:space="preserve">        $ref: '#/components/schemas/EP_F1C-Single'</w:t>
      </w:r>
    </w:p>
    <w:p w14:paraId="7BBEE664" w14:textId="77777777" w:rsidR="00B8735B" w:rsidRDefault="00B8735B" w:rsidP="00B8735B">
      <w:pPr>
        <w:pStyle w:val="PL"/>
      </w:pPr>
      <w:r>
        <w:t xml:space="preserve">    EP_NgC-Multiple:</w:t>
      </w:r>
    </w:p>
    <w:p w14:paraId="6599861C" w14:textId="77777777" w:rsidR="00B8735B" w:rsidRDefault="00B8735B" w:rsidP="00B8735B">
      <w:pPr>
        <w:pStyle w:val="PL"/>
      </w:pPr>
      <w:r>
        <w:t xml:space="preserve">      type: array</w:t>
      </w:r>
    </w:p>
    <w:p w14:paraId="4DBABCB5" w14:textId="77777777" w:rsidR="00B8735B" w:rsidRDefault="00B8735B" w:rsidP="00B8735B">
      <w:pPr>
        <w:pStyle w:val="PL"/>
      </w:pPr>
      <w:r>
        <w:t xml:space="preserve">      items:</w:t>
      </w:r>
    </w:p>
    <w:p w14:paraId="0FE6521C" w14:textId="77777777" w:rsidR="00B8735B" w:rsidRDefault="00B8735B" w:rsidP="00B8735B">
      <w:pPr>
        <w:pStyle w:val="PL"/>
      </w:pPr>
      <w:r>
        <w:t xml:space="preserve">        $ref: '#/components/schemas/EP_NgC-Single'</w:t>
      </w:r>
    </w:p>
    <w:p w14:paraId="11E8B44C" w14:textId="77777777" w:rsidR="00B8735B" w:rsidRDefault="00B8735B" w:rsidP="00B8735B">
      <w:pPr>
        <w:pStyle w:val="PL"/>
      </w:pPr>
      <w:r>
        <w:t xml:space="preserve">    EP_X2C-Multiple:</w:t>
      </w:r>
    </w:p>
    <w:p w14:paraId="27597CF6" w14:textId="77777777" w:rsidR="00B8735B" w:rsidRDefault="00B8735B" w:rsidP="00B8735B">
      <w:pPr>
        <w:pStyle w:val="PL"/>
      </w:pPr>
      <w:r>
        <w:t xml:space="preserve">      type: array</w:t>
      </w:r>
    </w:p>
    <w:p w14:paraId="2F1BA96F" w14:textId="77777777" w:rsidR="00B8735B" w:rsidRDefault="00B8735B" w:rsidP="00B8735B">
      <w:pPr>
        <w:pStyle w:val="PL"/>
      </w:pPr>
      <w:r>
        <w:t xml:space="preserve">      items:</w:t>
      </w:r>
    </w:p>
    <w:p w14:paraId="533FC66A" w14:textId="77777777" w:rsidR="00B8735B" w:rsidRDefault="00B8735B" w:rsidP="00B8735B">
      <w:pPr>
        <w:pStyle w:val="PL"/>
      </w:pPr>
      <w:r>
        <w:t xml:space="preserve">        $ref: '#/components/schemas/EP_X2C-Single'</w:t>
      </w:r>
    </w:p>
    <w:p w14:paraId="50ABA819" w14:textId="77777777" w:rsidR="00B8735B" w:rsidRDefault="00B8735B" w:rsidP="00B8735B">
      <w:pPr>
        <w:pStyle w:val="PL"/>
      </w:pPr>
      <w:r>
        <w:t xml:space="preserve">    EP_XnU-Multiple:</w:t>
      </w:r>
    </w:p>
    <w:p w14:paraId="645CADE2" w14:textId="77777777" w:rsidR="00B8735B" w:rsidRDefault="00B8735B" w:rsidP="00B8735B">
      <w:pPr>
        <w:pStyle w:val="PL"/>
      </w:pPr>
      <w:r>
        <w:t xml:space="preserve">      type: array</w:t>
      </w:r>
    </w:p>
    <w:p w14:paraId="52879908" w14:textId="77777777" w:rsidR="00B8735B" w:rsidRDefault="00B8735B" w:rsidP="00B8735B">
      <w:pPr>
        <w:pStyle w:val="PL"/>
      </w:pPr>
      <w:r>
        <w:t xml:space="preserve">      items:</w:t>
      </w:r>
    </w:p>
    <w:p w14:paraId="3706B142" w14:textId="77777777" w:rsidR="00B8735B" w:rsidRDefault="00B8735B" w:rsidP="00B8735B">
      <w:pPr>
        <w:pStyle w:val="PL"/>
      </w:pPr>
      <w:r>
        <w:t xml:space="preserve">        $ref: '#/components/schemas/EP_XnU-Single'</w:t>
      </w:r>
    </w:p>
    <w:p w14:paraId="16CAF34A" w14:textId="77777777" w:rsidR="00B8735B" w:rsidRDefault="00B8735B" w:rsidP="00B8735B">
      <w:pPr>
        <w:pStyle w:val="PL"/>
      </w:pPr>
      <w:r>
        <w:t xml:space="preserve">    EP_F1U-Multiple:</w:t>
      </w:r>
    </w:p>
    <w:p w14:paraId="02E42E36" w14:textId="77777777" w:rsidR="00B8735B" w:rsidRDefault="00B8735B" w:rsidP="00B8735B">
      <w:pPr>
        <w:pStyle w:val="PL"/>
      </w:pPr>
      <w:r>
        <w:t xml:space="preserve">      type: array</w:t>
      </w:r>
    </w:p>
    <w:p w14:paraId="06CD764F" w14:textId="77777777" w:rsidR="00B8735B" w:rsidRDefault="00B8735B" w:rsidP="00B8735B">
      <w:pPr>
        <w:pStyle w:val="PL"/>
      </w:pPr>
      <w:r>
        <w:t xml:space="preserve">      items:</w:t>
      </w:r>
    </w:p>
    <w:p w14:paraId="13405A05" w14:textId="77777777" w:rsidR="00B8735B" w:rsidRDefault="00B8735B" w:rsidP="00B8735B">
      <w:pPr>
        <w:pStyle w:val="PL"/>
      </w:pPr>
      <w:r>
        <w:t xml:space="preserve">        $ref: '#/components/schemas/EP_F1U-Single'</w:t>
      </w:r>
    </w:p>
    <w:p w14:paraId="26CA2775" w14:textId="77777777" w:rsidR="00B8735B" w:rsidRDefault="00B8735B" w:rsidP="00B8735B">
      <w:pPr>
        <w:pStyle w:val="PL"/>
      </w:pPr>
      <w:r>
        <w:t xml:space="preserve">    EP_NgU-Multiple:</w:t>
      </w:r>
    </w:p>
    <w:p w14:paraId="34588032" w14:textId="77777777" w:rsidR="00B8735B" w:rsidRDefault="00B8735B" w:rsidP="00B8735B">
      <w:pPr>
        <w:pStyle w:val="PL"/>
      </w:pPr>
      <w:r>
        <w:t xml:space="preserve">      type: array</w:t>
      </w:r>
    </w:p>
    <w:p w14:paraId="423AC156" w14:textId="77777777" w:rsidR="00B8735B" w:rsidRDefault="00B8735B" w:rsidP="00B8735B">
      <w:pPr>
        <w:pStyle w:val="PL"/>
      </w:pPr>
      <w:r>
        <w:t xml:space="preserve">      items:</w:t>
      </w:r>
    </w:p>
    <w:p w14:paraId="6317E728" w14:textId="77777777" w:rsidR="00B8735B" w:rsidRDefault="00B8735B" w:rsidP="00B8735B">
      <w:pPr>
        <w:pStyle w:val="PL"/>
      </w:pPr>
      <w:r>
        <w:t xml:space="preserve">        $ref: '#/components/schemas/EP_NgU-Single'</w:t>
      </w:r>
    </w:p>
    <w:p w14:paraId="270BC2B3" w14:textId="77777777" w:rsidR="00B8735B" w:rsidRDefault="00B8735B" w:rsidP="00B8735B">
      <w:pPr>
        <w:pStyle w:val="PL"/>
      </w:pPr>
      <w:r>
        <w:t xml:space="preserve">    EP_X2U-Multiple:</w:t>
      </w:r>
    </w:p>
    <w:p w14:paraId="0939065A" w14:textId="77777777" w:rsidR="00B8735B" w:rsidRDefault="00B8735B" w:rsidP="00B8735B">
      <w:pPr>
        <w:pStyle w:val="PL"/>
      </w:pPr>
      <w:r>
        <w:t xml:space="preserve">      type: array</w:t>
      </w:r>
    </w:p>
    <w:p w14:paraId="6BB55C72" w14:textId="77777777" w:rsidR="00B8735B" w:rsidRDefault="00B8735B" w:rsidP="00B8735B">
      <w:pPr>
        <w:pStyle w:val="PL"/>
      </w:pPr>
      <w:r>
        <w:t xml:space="preserve">      items:</w:t>
      </w:r>
    </w:p>
    <w:p w14:paraId="27A872A2" w14:textId="77777777" w:rsidR="00B8735B" w:rsidRDefault="00B8735B" w:rsidP="00B8735B">
      <w:pPr>
        <w:pStyle w:val="PL"/>
      </w:pPr>
      <w:r>
        <w:t xml:space="preserve">        $ref: '#/components/schemas/EP_X2U-Single'</w:t>
      </w:r>
    </w:p>
    <w:p w14:paraId="04427604" w14:textId="77777777" w:rsidR="00B8735B" w:rsidRDefault="00B8735B" w:rsidP="00B8735B">
      <w:pPr>
        <w:pStyle w:val="PL"/>
      </w:pPr>
      <w:r>
        <w:t xml:space="preserve">    EP_S1U-Multiple:</w:t>
      </w:r>
    </w:p>
    <w:p w14:paraId="04B61DAC" w14:textId="77777777" w:rsidR="00B8735B" w:rsidRDefault="00B8735B" w:rsidP="00B8735B">
      <w:pPr>
        <w:pStyle w:val="PL"/>
      </w:pPr>
      <w:r>
        <w:t xml:space="preserve">      type: array</w:t>
      </w:r>
    </w:p>
    <w:p w14:paraId="599CF506" w14:textId="77777777" w:rsidR="00B8735B" w:rsidRDefault="00B8735B" w:rsidP="00B8735B">
      <w:pPr>
        <w:pStyle w:val="PL"/>
      </w:pPr>
      <w:r>
        <w:t xml:space="preserve">      items:</w:t>
      </w:r>
    </w:p>
    <w:p w14:paraId="7570C117" w14:textId="77777777" w:rsidR="00B8735B" w:rsidRDefault="00B8735B" w:rsidP="00B8735B">
      <w:pPr>
        <w:pStyle w:val="PL"/>
      </w:pPr>
      <w:r>
        <w:t xml:space="preserve">        $ref: '#/components/schemas/EP_S1U-Single'</w:t>
      </w:r>
    </w:p>
    <w:p w14:paraId="01AC8E5D" w14:textId="77777777" w:rsidR="00B8735B" w:rsidRDefault="00B8735B" w:rsidP="00B8735B">
      <w:pPr>
        <w:pStyle w:val="PL"/>
      </w:pPr>
    </w:p>
    <w:p w14:paraId="53DE34C4" w14:textId="77777777" w:rsidR="00B8735B" w:rsidRDefault="00B8735B" w:rsidP="00B8735B">
      <w:pPr>
        <w:pStyle w:val="PL"/>
      </w:pPr>
      <w:r>
        <w:t>#-------- Definitions in TS 28.541 for TS 28.532 ---------------------------------</w:t>
      </w:r>
    </w:p>
    <w:p w14:paraId="0E9B18C7" w14:textId="77777777" w:rsidR="00B8735B" w:rsidRDefault="00B8735B" w:rsidP="00B8735B">
      <w:pPr>
        <w:pStyle w:val="PL"/>
      </w:pPr>
    </w:p>
    <w:p w14:paraId="6F123F0A" w14:textId="77777777" w:rsidR="00B8735B" w:rsidRDefault="00B8735B" w:rsidP="00B8735B">
      <w:pPr>
        <w:pStyle w:val="PL"/>
      </w:pPr>
      <w:r>
        <w:t xml:space="preserve">    resources-nrNrm:</w:t>
      </w:r>
    </w:p>
    <w:p w14:paraId="2A095E0B" w14:textId="77777777" w:rsidR="00B8735B" w:rsidRDefault="00B8735B" w:rsidP="00B8735B">
      <w:pPr>
        <w:pStyle w:val="PL"/>
      </w:pPr>
      <w:r>
        <w:t xml:space="preserve">      oneOf:</w:t>
      </w:r>
    </w:p>
    <w:p w14:paraId="446985C4" w14:textId="77777777" w:rsidR="00B8735B" w:rsidRDefault="00B8735B" w:rsidP="00B8735B">
      <w:pPr>
        <w:pStyle w:val="PL"/>
      </w:pPr>
      <w:r>
        <w:t xml:space="preserve">        - $ref: '#/components/schemas/MnS'</w:t>
      </w:r>
    </w:p>
    <w:p w14:paraId="1F3D8BC5" w14:textId="77777777" w:rsidR="00B8735B" w:rsidRDefault="00B8735B" w:rsidP="00B8735B">
      <w:pPr>
        <w:pStyle w:val="PL"/>
      </w:pPr>
    </w:p>
    <w:p w14:paraId="1727B6B2" w14:textId="77777777" w:rsidR="00B8735B" w:rsidRDefault="00B8735B" w:rsidP="00B8735B">
      <w:pPr>
        <w:pStyle w:val="PL"/>
      </w:pPr>
      <w:r>
        <w:t xml:space="preserve">        - $ref: '#/components/schemas/SubNetwork-Single'</w:t>
      </w:r>
    </w:p>
    <w:p w14:paraId="699891FE" w14:textId="77777777" w:rsidR="00B8735B" w:rsidRDefault="00B8735B" w:rsidP="00B8735B">
      <w:pPr>
        <w:pStyle w:val="PL"/>
      </w:pPr>
      <w:r>
        <w:t xml:space="preserve">        - $ref: '#/components/schemas/ManagedElement-Single'</w:t>
      </w:r>
    </w:p>
    <w:p w14:paraId="1D25BA7B" w14:textId="77777777" w:rsidR="00B8735B" w:rsidRDefault="00B8735B" w:rsidP="00B8735B">
      <w:pPr>
        <w:pStyle w:val="PL"/>
      </w:pPr>
    </w:p>
    <w:p w14:paraId="4B6FC82A" w14:textId="77777777" w:rsidR="00B8735B" w:rsidRDefault="00B8735B" w:rsidP="00B8735B">
      <w:pPr>
        <w:pStyle w:val="PL"/>
      </w:pPr>
      <w:r>
        <w:t xml:space="preserve">        - $ref: '#/components/schemas/GnbDuFunction-Single'</w:t>
      </w:r>
    </w:p>
    <w:p w14:paraId="1A5ED80A" w14:textId="77777777" w:rsidR="00B8735B" w:rsidRDefault="00B8735B" w:rsidP="00B8735B">
      <w:pPr>
        <w:pStyle w:val="PL"/>
      </w:pPr>
      <w:r>
        <w:t xml:space="preserve">        - $ref: '#/components/schemas/GnbCuUpFunction-Single'</w:t>
      </w:r>
    </w:p>
    <w:p w14:paraId="4392B6DF" w14:textId="77777777" w:rsidR="00B8735B" w:rsidRDefault="00B8735B" w:rsidP="00B8735B">
      <w:pPr>
        <w:pStyle w:val="PL"/>
      </w:pPr>
      <w:r>
        <w:t xml:space="preserve">        - $ref: '#/components/schemas/GnbCuCpFunction-Single'</w:t>
      </w:r>
    </w:p>
    <w:p w14:paraId="6E7E6E89" w14:textId="77777777" w:rsidR="00B8735B" w:rsidRDefault="00B8735B" w:rsidP="00B8735B">
      <w:pPr>
        <w:pStyle w:val="PL"/>
      </w:pPr>
    </w:p>
    <w:p w14:paraId="036382B2" w14:textId="77777777" w:rsidR="00B8735B" w:rsidRDefault="00B8735B" w:rsidP="00B8735B">
      <w:pPr>
        <w:pStyle w:val="PL"/>
      </w:pPr>
      <w:r>
        <w:t xml:space="preserve">        - $ref: '#/components/schemas/NrCellCu-Single'</w:t>
      </w:r>
    </w:p>
    <w:p w14:paraId="1B99A322" w14:textId="77777777" w:rsidR="00B8735B" w:rsidRDefault="00B8735B" w:rsidP="00B8735B">
      <w:pPr>
        <w:pStyle w:val="PL"/>
      </w:pPr>
      <w:r>
        <w:t xml:space="preserve">        - $ref: '#/components/schemas/NrCellDu-Single'</w:t>
      </w:r>
    </w:p>
    <w:p w14:paraId="7014193A" w14:textId="77777777" w:rsidR="00B8735B" w:rsidRDefault="00B8735B" w:rsidP="00B8735B">
      <w:pPr>
        <w:pStyle w:val="PL"/>
      </w:pPr>
    </w:p>
    <w:p w14:paraId="4E18CA05" w14:textId="77777777" w:rsidR="00B8735B" w:rsidRDefault="00B8735B" w:rsidP="00B8735B">
      <w:pPr>
        <w:pStyle w:val="PL"/>
      </w:pPr>
      <w:r>
        <w:t xml:space="preserve">        - $ref: '#/components/schemas/NRFrequency-Single'</w:t>
      </w:r>
    </w:p>
    <w:p w14:paraId="280AF6B6" w14:textId="77777777" w:rsidR="00B8735B" w:rsidRDefault="00B8735B" w:rsidP="00B8735B">
      <w:pPr>
        <w:pStyle w:val="PL"/>
      </w:pPr>
      <w:r>
        <w:t xml:space="preserve">        - $ref: '#/components/schemas/EUtranFrequency-Single'</w:t>
      </w:r>
    </w:p>
    <w:p w14:paraId="47A7763D" w14:textId="77777777" w:rsidR="00B8735B" w:rsidRDefault="00B8735B" w:rsidP="00B8735B">
      <w:pPr>
        <w:pStyle w:val="PL"/>
      </w:pPr>
    </w:p>
    <w:p w14:paraId="7E6FDEFE" w14:textId="77777777" w:rsidR="00B8735B" w:rsidRDefault="00B8735B" w:rsidP="00B8735B">
      <w:pPr>
        <w:pStyle w:val="PL"/>
      </w:pPr>
      <w:r>
        <w:t xml:space="preserve">        - $ref: '#/components/schemas/NrSectorCarrier-Single'</w:t>
      </w:r>
    </w:p>
    <w:p w14:paraId="24CAB880" w14:textId="77777777" w:rsidR="00B8735B" w:rsidRDefault="00B8735B" w:rsidP="00B8735B">
      <w:pPr>
        <w:pStyle w:val="PL"/>
      </w:pPr>
      <w:r>
        <w:t xml:space="preserve">        - $ref: '#/components/schemas/Bwp-Single'</w:t>
      </w:r>
    </w:p>
    <w:p w14:paraId="1014D4A7" w14:textId="77777777" w:rsidR="00B8735B" w:rsidRDefault="00B8735B" w:rsidP="00B8735B">
      <w:pPr>
        <w:pStyle w:val="PL"/>
      </w:pPr>
      <w:r>
        <w:t xml:space="preserve">        - $ref: '#/components/schemas/CommonBeamformingFunction-Single'</w:t>
      </w:r>
    </w:p>
    <w:p w14:paraId="0A2ECF75" w14:textId="77777777" w:rsidR="00B8735B" w:rsidRDefault="00B8735B" w:rsidP="00B8735B">
      <w:pPr>
        <w:pStyle w:val="PL"/>
      </w:pPr>
      <w:r>
        <w:t xml:space="preserve">        - $ref: '#/components/schemas/Beam-Single'</w:t>
      </w:r>
    </w:p>
    <w:p w14:paraId="40D9653D" w14:textId="77777777" w:rsidR="00B8735B" w:rsidRDefault="00B8735B" w:rsidP="00B8735B">
      <w:pPr>
        <w:pStyle w:val="PL"/>
      </w:pPr>
      <w:r>
        <w:t xml:space="preserve">        - $ref: '#/components/schemas/RRMPolicyRatio-Single'</w:t>
      </w:r>
    </w:p>
    <w:p w14:paraId="6F0DB5AA" w14:textId="77777777" w:rsidR="00B8735B" w:rsidRDefault="00B8735B" w:rsidP="00B8735B">
      <w:pPr>
        <w:pStyle w:val="PL"/>
      </w:pPr>
      <w:r>
        <w:t xml:space="preserve">        </w:t>
      </w:r>
    </w:p>
    <w:p w14:paraId="7BFF3929" w14:textId="77777777" w:rsidR="00B8735B" w:rsidRDefault="00B8735B" w:rsidP="00B8735B">
      <w:pPr>
        <w:pStyle w:val="PL"/>
      </w:pPr>
      <w:r>
        <w:t xml:space="preserve">        - $ref: '#/components/schemas/NRCellRelation-Single'</w:t>
      </w:r>
    </w:p>
    <w:p w14:paraId="0940C439" w14:textId="77777777" w:rsidR="00B8735B" w:rsidRDefault="00B8735B" w:rsidP="00B8735B">
      <w:pPr>
        <w:pStyle w:val="PL"/>
      </w:pPr>
      <w:r>
        <w:t xml:space="preserve">        - $ref: '#/components/schemas/EUtranCellRelation-Single'</w:t>
      </w:r>
    </w:p>
    <w:p w14:paraId="14B46898" w14:textId="77777777" w:rsidR="00B8735B" w:rsidRDefault="00B8735B" w:rsidP="00B8735B">
      <w:pPr>
        <w:pStyle w:val="PL"/>
      </w:pPr>
      <w:r>
        <w:t xml:space="preserve">        - $ref: '#/components/schemas/NRFreqRelation-Single'</w:t>
      </w:r>
    </w:p>
    <w:p w14:paraId="681D574C" w14:textId="77777777" w:rsidR="00B8735B" w:rsidRDefault="00B8735B" w:rsidP="00B8735B">
      <w:pPr>
        <w:pStyle w:val="PL"/>
      </w:pPr>
      <w:r>
        <w:t xml:space="preserve">        - $ref: '#/components/schemas/EUtranFreqRelation-Single'</w:t>
      </w:r>
    </w:p>
    <w:p w14:paraId="48AAF4C5" w14:textId="77777777" w:rsidR="00B8735B" w:rsidRDefault="00B8735B" w:rsidP="00B8735B">
      <w:pPr>
        <w:pStyle w:val="PL"/>
      </w:pPr>
    </w:p>
    <w:p w14:paraId="617D1490" w14:textId="77777777" w:rsidR="00B8735B" w:rsidRDefault="00B8735B" w:rsidP="00B8735B">
      <w:pPr>
        <w:pStyle w:val="PL"/>
      </w:pPr>
      <w:r>
        <w:t xml:space="preserve">        - $ref: '#/components/schemas/DANRManagementFunction-Single'</w:t>
      </w:r>
    </w:p>
    <w:p w14:paraId="168AC0D7" w14:textId="77777777" w:rsidR="00B8735B" w:rsidRDefault="00B8735B" w:rsidP="00B8735B">
      <w:pPr>
        <w:pStyle w:val="PL"/>
      </w:pPr>
      <w:r>
        <w:t xml:space="preserve">        - $ref: '#/components/schemas/DESManagementFunction-Single'</w:t>
      </w:r>
    </w:p>
    <w:p w14:paraId="6414BA7D" w14:textId="77777777" w:rsidR="00B8735B" w:rsidRDefault="00B8735B" w:rsidP="00B8735B">
      <w:pPr>
        <w:pStyle w:val="PL"/>
      </w:pPr>
      <w:r>
        <w:t xml:space="preserve">        - $ref: '#/components/schemas/DRACHOptimizationFunction-Single'</w:t>
      </w:r>
    </w:p>
    <w:p w14:paraId="0A434B12" w14:textId="77777777" w:rsidR="00B8735B" w:rsidRDefault="00B8735B" w:rsidP="00B8735B">
      <w:pPr>
        <w:pStyle w:val="PL"/>
      </w:pPr>
      <w:r>
        <w:t xml:space="preserve">        - $ref: '#/components/schemas/DMROFunction-Single'</w:t>
      </w:r>
    </w:p>
    <w:p w14:paraId="52A3961A" w14:textId="77777777" w:rsidR="00B8735B" w:rsidRDefault="00B8735B" w:rsidP="00B8735B">
      <w:pPr>
        <w:pStyle w:val="PL"/>
      </w:pPr>
      <w:r>
        <w:t xml:space="preserve">        - $ref: '#/components/schemas/DPCIConfigurationFunction-Single'</w:t>
      </w:r>
    </w:p>
    <w:p w14:paraId="68C255DC" w14:textId="77777777" w:rsidR="00B8735B" w:rsidRDefault="00B8735B" w:rsidP="00B8735B">
      <w:pPr>
        <w:pStyle w:val="PL"/>
      </w:pPr>
      <w:r>
        <w:t xml:space="preserve">        - $ref: '#/components/schemas/CPCIConfigurationFunction-Single'</w:t>
      </w:r>
    </w:p>
    <w:p w14:paraId="0264C0C7" w14:textId="77777777" w:rsidR="00B8735B" w:rsidRDefault="00B8735B" w:rsidP="00B8735B">
      <w:pPr>
        <w:pStyle w:val="PL"/>
      </w:pPr>
      <w:r>
        <w:t xml:space="preserve">        - $ref: '#/components/schemas/CESManagementFunction-Single'</w:t>
      </w:r>
    </w:p>
    <w:p w14:paraId="6E443C53" w14:textId="77777777" w:rsidR="00B8735B" w:rsidRDefault="00B8735B" w:rsidP="00B8735B">
      <w:pPr>
        <w:pStyle w:val="PL"/>
      </w:pPr>
      <w:r>
        <w:t xml:space="preserve">     </w:t>
      </w:r>
    </w:p>
    <w:p w14:paraId="4ACB3889" w14:textId="77777777" w:rsidR="00B8735B" w:rsidRDefault="00B8735B" w:rsidP="00B8735B">
      <w:pPr>
        <w:pStyle w:val="PL"/>
      </w:pPr>
      <w:r>
        <w:t xml:space="preserve">        - $ref: '#/components/schemas/RimRSGlobal-Single'</w:t>
      </w:r>
    </w:p>
    <w:p w14:paraId="7144BE67" w14:textId="77777777" w:rsidR="00B8735B" w:rsidRDefault="00B8735B" w:rsidP="00B8735B">
      <w:pPr>
        <w:pStyle w:val="PL"/>
      </w:pPr>
      <w:r>
        <w:t xml:space="preserve">        - $ref: '#/components/schemas/RimRSSet-Single'</w:t>
      </w:r>
    </w:p>
    <w:p w14:paraId="75495F10" w14:textId="77777777" w:rsidR="00B8735B" w:rsidRDefault="00B8735B" w:rsidP="00B8735B">
      <w:pPr>
        <w:pStyle w:val="PL"/>
      </w:pPr>
      <w:r>
        <w:t xml:space="preserve">        </w:t>
      </w:r>
    </w:p>
    <w:p w14:paraId="1AD0ED83" w14:textId="77777777" w:rsidR="00B8735B" w:rsidRDefault="00B8735B" w:rsidP="00B8735B">
      <w:pPr>
        <w:pStyle w:val="PL"/>
      </w:pPr>
      <w:r>
        <w:t xml:space="preserve">        - $ref: '#/components/schemas/ExternalGnbDuFunction-Single'</w:t>
      </w:r>
    </w:p>
    <w:p w14:paraId="5C348870" w14:textId="77777777" w:rsidR="00B8735B" w:rsidRDefault="00B8735B" w:rsidP="00B8735B">
      <w:pPr>
        <w:pStyle w:val="PL"/>
      </w:pPr>
      <w:r>
        <w:t xml:space="preserve">        - $ref: '#/components/schemas/ExternalGnbCuUpFunction-Single'</w:t>
      </w:r>
    </w:p>
    <w:p w14:paraId="66632653" w14:textId="77777777" w:rsidR="00B8735B" w:rsidRDefault="00B8735B" w:rsidP="00B8735B">
      <w:pPr>
        <w:pStyle w:val="PL"/>
      </w:pPr>
      <w:r>
        <w:t xml:space="preserve">        - $ref: '#/components/schemas/ExternalGnbCuCpFunction-Single'</w:t>
      </w:r>
    </w:p>
    <w:p w14:paraId="04C21EBD" w14:textId="77777777" w:rsidR="00B8735B" w:rsidRDefault="00B8735B" w:rsidP="00B8735B">
      <w:pPr>
        <w:pStyle w:val="PL"/>
      </w:pPr>
      <w:r>
        <w:t xml:space="preserve">        - $ref: '#/components/schemas/ExternalNrCellCu-Single'</w:t>
      </w:r>
    </w:p>
    <w:p w14:paraId="2621F14F" w14:textId="77777777" w:rsidR="00B8735B" w:rsidRDefault="00B8735B" w:rsidP="00B8735B">
      <w:pPr>
        <w:pStyle w:val="PL"/>
      </w:pPr>
      <w:r>
        <w:t xml:space="preserve">        - $ref: '#/components/schemas/ExternalENBFunction-Single'</w:t>
      </w:r>
    </w:p>
    <w:p w14:paraId="7F332376" w14:textId="77777777" w:rsidR="00B8735B" w:rsidRDefault="00B8735B" w:rsidP="00B8735B">
      <w:pPr>
        <w:pStyle w:val="PL"/>
      </w:pPr>
      <w:r>
        <w:t xml:space="preserve">        - $ref: '#/components/schemas/ExternalEUTranCell-Single'</w:t>
      </w:r>
    </w:p>
    <w:p w14:paraId="67E455CF" w14:textId="77777777" w:rsidR="00B8735B" w:rsidRDefault="00B8735B" w:rsidP="00B8735B">
      <w:pPr>
        <w:pStyle w:val="PL"/>
      </w:pPr>
    </w:p>
    <w:p w14:paraId="3DBCCE6D" w14:textId="77777777" w:rsidR="00B8735B" w:rsidRDefault="00B8735B" w:rsidP="00B8735B">
      <w:pPr>
        <w:pStyle w:val="PL"/>
      </w:pPr>
      <w:r>
        <w:t xml:space="preserve">        - $ref: '#/components/schemas/EP_XnC-Single'</w:t>
      </w:r>
    </w:p>
    <w:p w14:paraId="0F47F87A" w14:textId="77777777" w:rsidR="00B8735B" w:rsidRDefault="00B8735B" w:rsidP="00B8735B">
      <w:pPr>
        <w:pStyle w:val="PL"/>
      </w:pPr>
      <w:r>
        <w:t xml:space="preserve">        - $ref: '#/components/schemas/EP_E1-Single'</w:t>
      </w:r>
    </w:p>
    <w:p w14:paraId="571421BB" w14:textId="77777777" w:rsidR="00B8735B" w:rsidRDefault="00B8735B" w:rsidP="00B8735B">
      <w:pPr>
        <w:pStyle w:val="PL"/>
      </w:pPr>
      <w:r>
        <w:t xml:space="preserve">        - $ref: '#/components/schemas/EP_F1C-Single'</w:t>
      </w:r>
    </w:p>
    <w:p w14:paraId="3A5EF2BA" w14:textId="77777777" w:rsidR="00B8735B" w:rsidRDefault="00B8735B" w:rsidP="00B8735B">
      <w:pPr>
        <w:pStyle w:val="PL"/>
      </w:pPr>
      <w:r>
        <w:t xml:space="preserve">        - $ref: '#/components/schemas/EP_NgC-Single'</w:t>
      </w:r>
    </w:p>
    <w:p w14:paraId="6792A3B5" w14:textId="77777777" w:rsidR="00B8735B" w:rsidRDefault="00B8735B" w:rsidP="00B8735B">
      <w:pPr>
        <w:pStyle w:val="PL"/>
      </w:pPr>
      <w:r>
        <w:t xml:space="preserve">        - $ref: '#/components/schemas/EP_X2C-Single'</w:t>
      </w:r>
    </w:p>
    <w:p w14:paraId="7F9F444C" w14:textId="77777777" w:rsidR="00B8735B" w:rsidRDefault="00B8735B" w:rsidP="00B8735B">
      <w:pPr>
        <w:pStyle w:val="PL"/>
      </w:pPr>
      <w:r>
        <w:t xml:space="preserve">        - $ref: '#/components/schemas/EP_XnU-Single'</w:t>
      </w:r>
    </w:p>
    <w:p w14:paraId="1C0C06E1" w14:textId="77777777" w:rsidR="00B8735B" w:rsidRDefault="00B8735B" w:rsidP="00B8735B">
      <w:pPr>
        <w:pStyle w:val="PL"/>
      </w:pPr>
      <w:r>
        <w:t xml:space="preserve">        - $ref: '#/components/schemas/EP_F1U-Single'</w:t>
      </w:r>
    </w:p>
    <w:p w14:paraId="1470B58A" w14:textId="77777777" w:rsidR="00B8735B" w:rsidRDefault="00B8735B" w:rsidP="00B8735B">
      <w:pPr>
        <w:pStyle w:val="PL"/>
      </w:pPr>
      <w:r>
        <w:t xml:space="preserve">        - $ref: '#/components/schemas/EP_NgU-Single'</w:t>
      </w:r>
    </w:p>
    <w:p w14:paraId="42F133C4" w14:textId="77777777" w:rsidR="00B8735B" w:rsidRDefault="00B8735B" w:rsidP="00B8735B">
      <w:pPr>
        <w:pStyle w:val="PL"/>
      </w:pPr>
      <w:r>
        <w:t xml:space="preserve">        - $ref: '#/components/schemas/EP_X2U-Single'</w:t>
      </w:r>
    </w:p>
    <w:p w14:paraId="3A5BCEBB" w14:textId="77777777" w:rsidR="00B8735B" w:rsidRDefault="00B8735B" w:rsidP="00B8735B">
      <w:pPr>
        <w:pStyle w:val="PL"/>
      </w:pPr>
      <w:r>
        <w:t xml:space="preserve">        - $ref: '#/components/schemas/EP_S1U-Single'</w:t>
      </w: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7D2ED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4EC4" w14:textId="77777777" w:rsidR="00E90501" w:rsidRDefault="00E90501">
      <w:r>
        <w:separator/>
      </w:r>
    </w:p>
  </w:endnote>
  <w:endnote w:type="continuationSeparator" w:id="0">
    <w:p w14:paraId="333A296F" w14:textId="77777777" w:rsidR="00E90501" w:rsidRDefault="00E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98B6A49" w:rsidR="00597B11" w:rsidRDefault="007D2E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54159" w14:textId="77777777" w:rsidR="00E90501" w:rsidRDefault="00E90501">
      <w:r>
        <w:separator/>
      </w:r>
    </w:p>
  </w:footnote>
  <w:footnote w:type="continuationSeparator" w:id="0">
    <w:p w14:paraId="32257F0D" w14:textId="77777777" w:rsidR="00E90501" w:rsidRDefault="00E90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5EF8E67" w:rsidR="00597B11" w:rsidRDefault="007D2E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V16.13.0 (2022-06)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C7C0B88" w:rsidR="00597B11" w:rsidRDefault="007D2E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19754</Words>
  <Characters>112604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25</cp:revision>
  <cp:lastPrinted>2019-02-25T14:05:00Z</cp:lastPrinted>
  <dcterms:created xsi:type="dcterms:W3CDTF">2021-06-24T13:50:00Z</dcterms:created>
  <dcterms:modified xsi:type="dcterms:W3CDTF">2023-01-13T17:59:00Z</dcterms:modified>
</cp:coreProperties>
</file>