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41A1A159"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2139C0">
              <w:t>20</w:t>
            </w:r>
            <w:r w:rsidR="00BB6E7F">
              <w:t>.</w:t>
            </w:r>
            <w:r w:rsidR="002139C0">
              <w:t>0</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BE22AC">
              <w:rPr>
                <w:sz w:val="32"/>
                <w:lang w:eastAsia="zh-CN"/>
              </w:rPr>
              <w:t>12</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235F1779"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2139C0">
              <w:rPr>
                <w:rStyle w:val="ZGSM"/>
              </w:rPr>
              <w:t>20</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5.35pt" o:ole="">
                  <v:imagedata r:id="rId9" o:title=""/>
                </v:shape>
                <o:OLEObject Type="Embed" ProgID="Word.Picture.8" ShapeID="_x0000_i1025" DrawAspect="Content" ObjectID="_1830099946"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29.85pt;height:1in" o:ole="">
                  <v:imagedata r:id="rId11" o:title=""/>
                </v:shape>
                <o:OLEObject Type="Embed" ProgID="Word.Picture.8" ShapeID="_x0000_i1026" DrawAspect="Content" ObjectID="_1830099947"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42C6A">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648D4D6E" w14:textId="231FB4A1" w:rsidR="008B531C" w:rsidRDefault="004D3578">
      <w:pPr>
        <w:pStyle w:val="TOC1"/>
        <w:rPr>
          <w:rFonts w:asciiTheme="minorHAnsi" w:eastAsiaTheme="minorEastAsia" w:hAnsiTheme="minorHAnsi" w:cstheme="minorBidi"/>
          <w:kern w:val="2"/>
          <w:sz w:val="24"/>
          <w:szCs w:val="24"/>
          <w14:ligatures w14:val="standardContextual"/>
        </w:rPr>
      </w:pPr>
      <w:r w:rsidRPr="00623B86">
        <w:rPr>
          <w:noProof w:val="0"/>
        </w:rPr>
        <w:fldChar w:fldCharType="begin" w:fldLock="1"/>
      </w:r>
      <w:r w:rsidRPr="00623B86">
        <w:instrText xml:space="preserve"> TOC \o "1-9" </w:instrText>
      </w:r>
      <w:r w:rsidRPr="00623B86">
        <w:rPr>
          <w:noProof w:val="0"/>
        </w:rPr>
        <w:fldChar w:fldCharType="separate"/>
      </w:r>
      <w:r w:rsidR="008B531C">
        <w:t>Foreword</w:t>
      </w:r>
      <w:r w:rsidR="008B531C">
        <w:tab/>
      </w:r>
      <w:r w:rsidR="008B531C">
        <w:fldChar w:fldCharType="begin" w:fldLock="1"/>
      </w:r>
      <w:r w:rsidR="008B531C">
        <w:instrText xml:space="preserve"> PAGEREF _Toc219487453 \h </w:instrText>
      </w:r>
      <w:r w:rsidR="008B531C">
        <w:fldChar w:fldCharType="separate"/>
      </w:r>
      <w:r w:rsidR="008B531C">
        <w:t>9</w:t>
      </w:r>
      <w:r w:rsidR="008B531C">
        <w:fldChar w:fldCharType="end"/>
      </w:r>
    </w:p>
    <w:p w14:paraId="1BE05CBD" w14:textId="3E4A1FCB" w:rsidR="008B531C" w:rsidRDefault="008B531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_Toc219487454 \h </w:instrText>
      </w:r>
      <w:r>
        <w:fldChar w:fldCharType="separate"/>
      </w:r>
      <w:r>
        <w:t>11</w:t>
      </w:r>
      <w:r>
        <w:fldChar w:fldCharType="end"/>
      </w:r>
    </w:p>
    <w:p w14:paraId="09528818" w14:textId="7BBFCE83" w:rsidR="008B531C" w:rsidRDefault="008B531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_Toc219487455 \h </w:instrText>
      </w:r>
      <w:r>
        <w:fldChar w:fldCharType="separate"/>
      </w:r>
      <w:r>
        <w:t>11</w:t>
      </w:r>
      <w:r>
        <w:fldChar w:fldCharType="end"/>
      </w:r>
    </w:p>
    <w:p w14:paraId="3E3BB47F" w14:textId="07024A96" w:rsidR="008B531C" w:rsidRDefault="008B531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_Toc219487456 \h </w:instrText>
      </w:r>
      <w:r>
        <w:fldChar w:fldCharType="separate"/>
      </w:r>
      <w:r>
        <w:t>13</w:t>
      </w:r>
      <w:r>
        <w:fldChar w:fldCharType="end"/>
      </w:r>
    </w:p>
    <w:p w14:paraId="13883352" w14:textId="5B23B331" w:rsidR="008B531C" w:rsidRDefault="008B531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_Toc219487457 \h </w:instrText>
      </w:r>
      <w:r>
        <w:fldChar w:fldCharType="separate"/>
      </w:r>
      <w:r>
        <w:t>13</w:t>
      </w:r>
      <w:r>
        <w:fldChar w:fldCharType="end"/>
      </w:r>
    </w:p>
    <w:p w14:paraId="6B2599B1" w14:textId="0C14CB95" w:rsidR="008B531C" w:rsidRDefault="008B531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_Toc219487458 \h </w:instrText>
      </w:r>
      <w:r>
        <w:fldChar w:fldCharType="separate"/>
      </w:r>
      <w:r>
        <w:t>13</w:t>
      </w:r>
      <w:r>
        <w:fldChar w:fldCharType="end"/>
      </w:r>
    </w:p>
    <w:p w14:paraId="1C861164" w14:textId="04E22822" w:rsidR="008B531C" w:rsidRDefault="008B531C">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_Toc219487459 \h </w:instrText>
      </w:r>
      <w:r>
        <w:fldChar w:fldCharType="separate"/>
      </w:r>
      <w:r>
        <w:t>13</w:t>
      </w:r>
      <w:r>
        <w:fldChar w:fldCharType="end"/>
      </w:r>
    </w:p>
    <w:p w14:paraId="5E55E6FE" w14:textId="09DEEDFC"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5</w:t>
      </w:r>
      <w:r>
        <w:rPr>
          <w:rFonts w:asciiTheme="minorHAnsi" w:eastAsiaTheme="minorEastAsia" w:hAnsiTheme="minorHAnsi" w:cstheme="minorBidi"/>
          <w:kern w:val="2"/>
          <w:sz w:val="24"/>
          <w:szCs w:val="24"/>
          <w14:ligatures w14:val="standardContextual"/>
        </w:rPr>
        <w:tab/>
      </w:r>
      <w:r w:rsidRPr="00A53ECA">
        <w:rPr>
          <w:lang w:val="nl-BE" w:eastAsia="zh-CN"/>
        </w:rPr>
        <w:t>Void</w:t>
      </w:r>
      <w:r>
        <w:tab/>
      </w:r>
      <w:r>
        <w:fldChar w:fldCharType="begin"/>
      </w:r>
      <w:r>
        <w:instrText xml:space="preserve"> PAGEREF _Toc219487460 \h </w:instrText>
      </w:r>
      <w:r>
        <w:fldChar w:fldCharType="separate"/>
      </w:r>
      <w:r>
        <w:t>13</w:t>
      </w:r>
      <w:r>
        <w:fldChar w:fldCharType="end"/>
      </w:r>
    </w:p>
    <w:p w14:paraId="208B8AEC" w14:textId="133CF4D3"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6</w:t>
      </w:r>
      <w:r>
        <w:rPr>
          <w:rFonts w:asciiTheme="minorHAnsi" w:eastAsiaTheme="minorEastAsia" w:hAnsiTheme="minorHAnsi" w:cstheme="minorBidi"/>
          <w:kern w:val="2"/>
          <w:sz w:val="24"/>
          <w:szCs w:val="24"/>
          <w14:ligatures w14:val="standardContextual"/>
        </w:rPr>
        <w:tab/>
      </w:r>
      <w:r w:rsidRPr="00A53ECA">
        <w:rPr>
          <w:lang w:val="nl-BE" w:eastAsia="zh-CN"/>
        </w:rPr>
        <w:t>Void</w:t>
      </w:r>
      <w:r>
        <w:tab/>
      </w:r>
      <w:r>
        <w:fldChar w:fldCharType="begin"/>
      </w:r>
      <w:r>
        <w:instrText xml:space="preserve"> PAGEREF _Toc219487461 \h </w:instrText>
      </w:r>
      <w:r>
        <w:fldChar w:fldCharType="separate"/>
      </w:r>
      <w:r>
        <w:t>13</w:t>
      </w:r>
      <w:r>
        <w:fldChar w:fldCharType="end"/>
      </w:r>
    </w:p>
    <w:p w14:paraId="245D41C0" w14:textId="39B186E8"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7</w:t>
      </w:r>
      <w:r>
        <w:rPr>
          <w:rFonts w:asciiTheme="minorHAnsi" w:eastAsiaTheme="minorEastAsia" w:hAnsiTheme="minorHAnsi" w:cstheme="minorBidi"/>
          <w:kern w:val="2"/>
          <w:sz w:val="24"/>
          <w:szCs w:val="24"/>
          <w14:ligatures w14:val="standardContextual"/>
        </w:rPr>
        <w:tab/>
      </w:r>
      <w:r w:rsidRPr="00A53ECA">
        <w:rPr>
          <w:lang w:val="nl-BE" w:eastAsia="zh-CN"/>
        </w:rPr>
        <w:t>Void</w:t>
      </w:r>
      <w:r>
        <w:tab/>
      </w:r>
      <w:r>
        <w:fldChar w:fldCharType="begin"/>
      </w:r>
      <w:r>
        <w:instrText xml:space="preserve"> PAGEREF _Toc219487462 \h </w:instrText>
      </w:r>
      <w:r>
        <w:fldChar w:fldCharType="separate"/>
      </w:r>
      <w:r>
        <w:t>13</w:t>
      </w:r>
      <w:r>
        <w:fldChar w:fldCharType="end"/>
      </w:r>
    </w:p>
    <w:p w14:paraId="28B01734" w14:textId="0066B0C9"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8</w:t>
      </w:r>
      <w:r>
        <w:rPr>
          <w:rFonts w:asciiTheme="minorHAnsi" w:eastAsiaTheme="minorEastAsia" w:hAnsiTheme="minorHAnsi" w:cstheme="minorBidi"/>
          <w:kern w:val="2"/>
          <w:sz w:val="24"/>
          <w:szCs w:val="24"/>
          <w14:ligatures w14:val="standardContextual"/>
        </w:rPr>
        <w:tab/>
      </w:r>
      <w:r w:rsidRPr="00A53ECA">
        <w:rPr>
          <w:lang w:val="nl-BE"/>
        </w:rPr>
        <w:t>Void</w:t>
      </w:r>
      <w:r>
        <w:tab/>
      </w:r>
      <w:r>
        <w:fldChar w:fldCharType="begin"/>
      </w:r>
      <w:r>
        <w:instrText xml:space="preserve"> PAGEREF _Toc219487463 \h </w:instrText>
      </w:r>
      <w:r>
        <w:fldChar w:fldCharType="separate"/>
      </w:r>
      <w:r>
        <w:t>13</w:t>
      </w:r>
      <w:r>
        <w:fldChar w:fldCharType="end"/>
      </w:r>
    </w:p>
    <w:p w14:paraId="0676DF11" w14:textId="1CC6BDD4"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9</w:t>
      </w:r>
      <w:r>
        <w:rPr>
          <w:rFonts w:asciiTheme="minorHAnsi" w:eastAsiaTheme="minorEastAsia" w:hAnsiTheme="minorHAnsi" w:cstheme="minorBidi"/>
          <w:kern w:val="2"/>
          <w:sz w:val="24"/>
          <w:szCs w:val="24"/>
          <w14:ligatures w14:val="standardContextual"/>
        </w:rPr>
        <w:tab/>
      </w:r>
      <w:r w:rsidRPr="00A53ECA">
        <w:rPr>
          <w:lang w:val="nl-BE"/>
        </w:rPr>
        <w:t>Void</w:t>
      </w:r>
      <w:r>
        <w:tab/>
      </w:r>
      <w:r>
        <w:fldChar w:fldCharType="begin"/>
      </w:r>
      <w:r>
        <w:instrText xml:space="preserve"> PAGEREF _Toc219487464 \h </w:instrText>
      </w:r>
      <w:r>
        <w:fldChar w:fldCharType="separate"/>
      </w:r>
      <w:r>
        <w:t>13</w:t>
      </w:r>
      <w:r>
        <w:fldChar w:fldCharType="end"/>
      </w:r>
    </w:p>
    <w:p w14:paraId="195832FF" w14:textId="1C7AD1FB" w:rsidR="008B531C" w:rsidRDefault="008B531C">
      <w:pPr>
        <w:pStyle w:val="TOC1"/>
        <w:rPr>
          <w:rFonts w:asciiTheme="minorHAnsi" w:eastAsiaTheme="minorEastAsia" w:hAnsiTheme="minorHAnsi" w:cstheme="minorBidi"/>
          <w:kern w:val="2"/>
          <w:sz w:val="24"/>
          <w:szCs w:val="24"/>
          <w14:ligatures w14:val="standardContextual"/>
        </w:rPr>
      </w:pPr>
      <w:r w:rsidRPr="00A53ECA">
        <w:rPr>
          <w:lang w:val="nl-BE" w:eastAsia="zh-CN"/>
        </w:rPr>
        <w:t>10</w:t>
      </w:r>
      <w:r>
        <w:rPr>
          <w:rFonts w:asciiTheme="minorHAnsi" w:eastAsiaTheme="minorEastAsia" w:hAnsiTheme="minorHAnsi" w:cstheme="minorBidi"/>
          <w:kern w:val="2"/>
          <w:sz w:val="24"/>
          <w:szCs w:val="24"/>
          <w14:ligatures w14:val="standardContextual"/>
        </w:rPr>
        <w:tab/>
      </w:r>
      <w:r w:rsidRPr="00A53ECA">
        <w:rPr>
          <w:lang w:val="nl-BE"/>
        </w:rPr>
        <w:t>Void</w:t>
      </w:r>
      <w:r>
        <w:tab/>
      </w:r>
      <w:r>
        <w:fldChar w:fldCharType="begin"/>
      </w:r>
      <w:r>
        <w:instrText xml:space="preserve"> PAGEREF _Toc219487465 \h </w:instrText>
      </w:r>
      <w:r>
        <w:fldChar w:fldCharType="separate"/>
      </w:r>
      <w:r>
        <w:t>14</w:t>
      </w:r>
      <w:r>
        <w:fldChar w:fldCharType="end"/>
      </w:r>
    </w:p>
    <w:p w14:paraId="67A90D5E" w14:textId="0B2C5E65" w:rsidR="008B531C" w:rsidRDefault="008B531C">
      <w:pPr>
        <w:pStyle w:val="TOC1"/>
        <w:rPr>
          <w:rFonts w:asciiTheme="minorHAnsi" w:eastAsiaTheme="minorEastAsia" w:hAnsiTheme="minorHAnsi" w:cstheme="minorBidi"/>
          <w:kern w:val="2"/>
          <w:sz w:val="24"/>
          <w:szCs w:val="24"/>
          <w14:ligatures w14:val="standardContextual"/>
        </w:rPr>
      </w:pPr>
      <w:r>
        <w:rPr>
          <w:lang w:eastAsia="zh-CN"/>
        </w:rPr>
        <w:t>11</w:t>
      </w:r>
      <w:r>
        <w:rPr>
          <w:rFonts w:asciiTheme="minorHAnsi" w:eastAsiaTheme="minorEastAsia" w:hAnsiTheme="minorHAnsi" w:cstheme="minorBidi"/>
          <w:kern w:val="2"/>
          <w:sz w:val="24"/>
          <w:szCs w:val="24"/>
          <w14:ligatures w14:val="standardContextual"/>
        </w:rPr>
        <w:tab/>
      </w:r>
      <w:r>
        <w:rPr>
          <w:lang w:eastAsia="zh-CN"/>
        </w:rPr>
        <w:t>Management services – Stage 2</w:t>
      </w:r>
      <w:r>
        <w:tab/>
      </w:r>
      <w:r>
        <w:fldChar w:fldCharType="begin"/>
      </w:r>
      <w:r>
        <w:instrText xml:space="preserve"> PAGEREF _Toc219487466 \h </w:instrText>
      </w:r>
      <w:r>
        <w:fldChar w:fldCharType="separate"/>
      </w:r>
      <w:r>
        <w:t>14</w:t>
      </w:r>
      <w:r>
        <w:fldChar w:fldCharType="end"/>
      </w:r>
    </w:p>
    <w:p w14:paraId="5B72B9D8" w14:textId="76F06C8A"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11.0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r>
      <w:r>
        <w:instrText xml:space="preserve"> PAGEREF _Toc219487467 \h </w:instrText>
      </w:r>
      <w:r>
        <w:fldChar w:fldCharType="separate"/>
      </w:r>
      <w:r>
        <w:t>14</w:t>
      </w:r>
      <w:r>
        <w:fldChar w:fldCharType="end"/>
      </w:r>
    </w:p>
    <w:p w14:paraId="5B50867B" w14:textId="315C599F"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_Toc219487468 \h </w:instrText>
      </w:r>
      <w:r>
        <w:fldChar w:fldCharType="separate"/>
      </w:r>
      <w:r>
        <w:t>14</w:t>
      </w:r>
      <w:r>
        <w:fldChar w:fldCharType="end"/>
      </w:r>
    </w:p>
    <w:p w14:paraId="3B4415EB" w14:textId="4EEBFF58"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11.0.2</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r>
      <w:r>
        <w:instrText xml:space="preserve"> PAGEREF _Toc219487469 \h </w:instrText>
      </w:r>
      <w:r>
        <w:fldChar w:fldCharType="separate"/>
      </w:r>
      <w:r>
        <w:t>14</w:t>
      </w:r>
      <w:r>
        <w:fldChar w:fldCharType="end"/>
      </w:r>
    </w:p>
    <w:p w14:paraId="3E09AE2A" w14:textId="0C460D2E" w:rsidR="008B531C" w:rsidRDefault="008B531C">
      <w:pPr>
        <w:pStyle w:val="TOC4"/>
        <w:rPr>
          <w:rFonts w:asciiTheme="minorHAnsi" w:eastAsiaTheme="minorEastAsia" w:hAnsiTheme="minorHAnsi" w:cstheme="minorBidi"/>
          <w:kern w:val="2"/>
          <w:sz w:val="24"/>
          <w:szCs w:val="24"/>
          <w14:ligatures w14:val="standardContextual"/>
        </w:rPr>
      </w:pPr>
      <w:r>
        <w:t>11.0.2.1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_Toc219487470 \h </w:instrText>
      </w:r>
      <w:r>
        <w:fldChar w:fldCharType="separate"/>
      </w:r>
      <w:r>
        <w:t>15</w:t>
      </w:r>
      <w:r>
        <w:fldChar w:fldCharType="end"/>
      </w:r>
    </w:p>
    <w:p w14:paraId="146B5A47" w14:textId="28100859"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11.1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r>
      <w:r>
        <w:instrText xml:space="preserve"> PAGEREF _Toc219487471 \h </w:instrText>
      </w:r>
      <w:r>
        <w:fldChar w:fldCharType="separate"/>
      </w:r>
      <w:r>
        <w:t>16</w:t>
      </w:r>
      <w:r>
        <w:fldChar w:fldCharType="end"/>
      </w:r>
    </w:p>
    <w:p w14:paraId="7573012C" w14:textId="7BA79E44"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11.1.0</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_Toc219487472 \h </w:instrText>
      </w:r>
      <w:r>
        <w:fldChar w:fldCharType="separate"/>
      </w:r>
      <w:r>
        <w:t>16</w:t>
      </w:r>
      <w:r>
        <w:fldChar w:fldCharType="end"/>
      </w:r>
    </w:p>
    <w:p w14:paraId="5800FBB4" w14:textId="63587223"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11.1.1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_Toc219487473 \h </w:instrText>
      </w:r>
      <w:r>
        <w:fldChar w:fldCharType="separate"/>
      </w:r>
      <w:r>
        <w:t>16</w:t>
      </w:r>
      <w:r>
        <w:fldChar w:fldCharType="end"/>
      </w:r>
    </w:p>
    <w:p w14:paraId="38C51902" w14:textId="065E6D9A" w:rsidR="008B531C" w:rsidRDefault="008B531C">
      <w:pPr>
        <w:pStyle w:val="TOC4"/>
        <w:rPr>
          <w:rFonts w:asciiTheme="minorHAnsi" w:eastAsiaTheme="minorEastAsia" w:hAnsiTheme="minorHAnsi" w:cstheme="minorBidi"/>
          <w:kern w:val="2"/>
          <w:sz w:val="24"/>
          <w:szCs w:val="24"/>
          <w14:ligatures w14:val="standardContextual"/>
        </w:rPr>
      </w:pPr>
      <w:r>
        <w:t>11.1.1.1</w:t>
      </w:r>
      <w:r>
        <w:rPr>
          <w:rFonts w:asciiTheme="minorHAnsi" w:eastAsiaTheme="minorEastAsia" w:hAnsiTheme="minorHAnsi" w:cstheme="minorBidi"/>
          <w:kern w:val="2"/>
          <w:sz w:val="24"/>
          <w:szCs w:val="24"/>
          <w14:ligatures w14:val="standardContextual"/>
        </w:rPr>
        <w:tab/>
      </w:r>
      <w:r w:rsidRPr="00A53ECA">
        <w:rPr>
          <w:rFonts w:cs="Arial"/>
        </w:rPr>
        <w:t>createMOI</w:t>
      </w:r>
      <w:r>
        <w:t xml:space="preserve"> operation</w:t>
      </w:r>
      <w:r>
        <w:tab/>
      </w:r>
      <w:r>
        <w:fldChar w:fldCharType="begin"/>
      </w:r>
      <w:r>
        <w:instrText xml:space="preserve"> PAGEREF _Toc219487474 \h </w:instrText>
      </w:r>
      <w:r>
        <w:fldChar w:fldCharType="separate"/>
      </w:r>
      <w:r>
        <w:t>16</w:t>
      </w:r>
      <w:r>
        <w:fldChar w:fldCharType="end"/>
      </w:r>
    </w:p>
    <w:p w14:paraId="7C5D3BC9" w14:textId="1D39A0C2" w:rsidR="008B531C" w:rsidRDefault="008B531C">
      <w:pPr>
        <w:pStyle w:val="TOC5"/>
        <w:rPr>
          <w:rFonts w:asciiTheme="minorHAnsi" w:eastAsiaTheme="minorEastAsia" w:hAnsiTheme="minorHAnsi" w:cstheme="minorBidi"/>
          <w:kern w:val="2"/>
          <w:sz w:val="24"/>
          <w:szCs w:val="24"/>
          <w14:ligatures w14:val="standardContextual"/>
        </w:rPr>
      </w:pPr>
      <w:r>
        <w:t>11.1.1.1.1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_Toc219487475 \h </w:instrText>
      </w:r>
      <w:r>
        <w:fldChar w:fldCharType="separate"/>
      </w:r>
      <w:r>
        <w:t>16</w:t>
      </w:r>
      <w:r>
        <w:fldChar w:fldCharType="end"/>
      </w:r>
    </w:p>
    <w:p w14:paraId="1FCB9AF6" w14:textId="72C606BF" w:rsidR="008B531C" w:rsidRDefault="008B531C">
      <w:pPr>
        <w:pStyle w:val="TOC5"/>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_Toc219487476 \h </w:instrText>
      </w:r>
      <w:r>
        <w:fldChar w:fldCharType="separate"/>
      </w:r>
      <w:r>
        <w:t>17</w:t>
      </w:r>
      <w:r>
        <w:fldChar w:fldCharType="end"/>
      </w:r>
    </w:p>
    <w:p w14:paraId="61049C77" w14:textId="261024BF"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.1.3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_Toc219487477 \h </w:instrText>
      </w:r>
      <w:r>
        <w:fldChar w:fldCharType="separate"/>
      </w:r>
      <w:r>
        <w:t>17</w:t>
      </w:r>
      <w:r>
        <w:fldChar w:fldCharType="end"/>
      </w:r>
    </w:p>
    <w:p w14:paraId="08F37DEA" w14:textId="77158755"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.1.4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_Toc219487478 \h </w:instrText>
      </w:r>
      <w:r>
        <w:fldChar w:fldCharType="separate"/>
      </w:r>
      <w:r>
        <w:t>17</w:t>
      </w:r>
      <w:r>
        <w:fldChar w:fldCharType="end"/>
      </w:r>
    </w:p>
    <w:p w14:paraId="00323714" w14:textId="584186FE" w:rsidR="008B531C" w:rsidRDefault="008B531C">
      <w:pPr>
        <w:pStyle w:val="TOC4"/>
        <w:rPr>
          <w:rFonts w:asciiTheme="minorHAnsi" w:eastAsiaTheme="minorEastAsia" w:hAnsiTheme="minorHAnsi" w:cstheme="minorBidi"/>
          <w:kern w:val="2"/>
          <w:sz w:val="24"/>
          <w:szCs w:val="24"/>
          <w14:ligatures w14:val="standardContextual"/>
        </w:rPr>
      </w:pPr>
      <w:r>
        <w:t>11.1.</w:t>
      </w:r>
      <w:r>
        <w:rPr>
          <w:lang w:eastAsia="zh-CN"/>
        </w:rPr>
        <w:t>1</w:t>
      </w:r>
      <w:r>
        <w:t>.2</w:t>
      </w:r>
      <w:r>
        <w:rPr>
          <w:rFonts w:asciiTheme="minorHAnsi" w:eastAsiaTheme="minorEastAsia" w:hAnsiTheme="minorHAnsi" w:cstheme="minorBidi"/>
          <w:kern w:val="2"/>
          <w:sz w:val="24"/>
          <w:szCs w:val="24"/>
          <w14:ligatures w14:val="standardContextual"/>
        </w:rPr>
        <w:tab/>
      </w:r>
      <w:r w:rsidRPr="00A53ECA">
        <w:rPr>
          <w:rFonts w:cs="Arial"/>
        </w:rPr>
        <w:t>getMOIAttributes</w:t>
      </w:r>
      <w:r>
        <w:t xml:space="preserve"> operation</w:t>
      </w:r>
      <w:r>
        <w:tab/>
      </w:r>
      <w:r>
        <w:fldChar w:fldCharType="begin"/>
      </w:r>
      <w:r>
        <w:instrText xml:space="preserve"> PAGEREF _Toc219487479 \h </w:instrText>
      </w:r>
      <w:r>
        <w:fldChar w:fldCharType="separate"/>
      </w:r>
      <w:r>
        <w:t>17</w:t>
      </w:r>
      <w:r>
        <w:fldChar w:fldCharType="end"/>
      </w:r>
    </w:p>
    <w:p w14:paraId="2177AF2B" w14:textId="6B6B82CF"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_Toc219487480 \h </w:instrText>
      </w:r>
      <w:r>
        <w:fldChar w:fldCharType="separate"/>
      </w:r>
      <w:r>
        <w:t>17</w:t>
      </w:r>
      <w:r>
        <w:fldChar w:fldCharType="end"/>
      </w:r>
    </w:p>
    <w:p w14:paraId="0787C13E" w14:textId="3FA44139"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.2.2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_Toc219487481 \h </w:instrText>
      </w:r>
      <w:r>
        <w:fldChar w:fldCharType="separate"/>
      </w:r>
      <w:r>
        <w:t>18</w:t>
      </w:r>
      <w:r>
        <w:fldChar w:fldCharType="end"/>
      </w:r>
    </w:p>
    <w:p w14:paraId="7E0D275C" w14:textId="220C2B74"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.2.3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_Toc219487482 \h </w:instrText>
      </w:r>
      <w:r>
        <w:fldChar w:fldCharType="separate"/>
      </w:r>
      <w:r>
        <w:t>19</w:t>
      </w:r>
      <w:r>
        <w:fldChar w:fldCharType="end"/>
      </w:r>
    </w:p>
    <w:p w14:paraId="59ABEB55" w14:textId="2E0CE82A"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.2.4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_Toc219487483 \h </w:instrText>
      </w:r>
      <w:r>
        <w:fldChar w:fldCharType="separate"/>
      </w:r>
      <w:r>
        <w:t>19</w:t>
      </w:r>
      <w:r>
        <w:fldChar w:fldCharType="end"/>
      </w:r>
    </w:p>
    <w:p w14:paraId="336FFFE9" w14:textId="6766079F" w:rsidR="008B531C" w:rsidRDefault="008B531C">
      <w:pPr>
        <w:pStyle w:val="TOC4"/>
        <w:rPr>
          <w:rFonts w:asciiTheme="minorHAnsi" w:eastAsiaTheme="minorEastAsia" w:hAnsiTheme="minorHAnsi" w:cstheme="minorBidi"/>
          <w:kern w:val="2"/>
          <w:sz w:val="24"/>
          <w:szCs w:val="24"/>
          <w14:ligatures w14:val="standardContextual"/>
        </w:rPr>
      </w:pPr>
      <w:r>
        <w:t>11.1.</w:t>
      </w:r>
      <w:r>
        <w:rPr>
          <w:lang w:eastAsia="zh-CN"/>
        </w:rPr>
        <w:t>1</w:t>
      </w:r>
      <w:r>
        <w:t>.3</w:t>
      </w:r>
      <w:r>
        <w:rPr>
          <w:rFonts w:asciiTheme="minorHAnsi" w:eastAsiaTheme="minorEastAsia" w:hAnsiTheme="minorHAnsi" w:cstheme="minorBidi"/>
          <w:kern w:val="2"/>
          <w:sz w:val="24"/>
          <w:szCs w:val="24"/>
          <w14:ligatures w14:val="standardContextual"/>
        </w:rPr>
        <w:tab/>
      </w:r>
      <w:r w:rsidRPr="00A53ECA">
        <w:rPr>
          <w:rFonts w:cs="Arial"/>
        </w:rPr>
        <w:t>modifyMOIAttributes</w:t>
      </w:r>
      <w:r>
        <w:t xml:space="preserve"> operation</w:t>
      </w:r>
      <w:r>
        <w:tab/>
      </w:r>
      <w:r>
        <w:fldChar w:fldCharType="begin"/>
      </w:r>
      <w:r>
        <w:instrText xml:space="preserve"> PAGEREF _Toc219487484 \h </w:instrText>
      </w:r>
      <w:r>
        <w:fldChar w:fldCharType="separate"/>
      </w:r>
      <w:r>
        <w:t>19</w:t>
      </w:r>
      <w:r>
        <w:fldChar w:fldCharType="end"/>
      </w:r>
    </w:p>
    <w:p w14:paraId="6AB953ED" w14:textId="2124F461"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_Toc219487485 \h </w:instrText>
      </w:r>
      <w:r>
        <w:fldChar w:fldCharType="separate"/>
      </w:r>
      <w:r>
        <w:t>19</w:t>
      </w:r>
      <w:r>
        <w:fldChar w:fldCharType="end"/>
      </w:r>
    </w:p>
    <w:p w14:paraId="62D59379" w14:textId="3B94C168"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.3.2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_Toc219487486 \h </w:instrText>
      </w:r>
      <w:r>
        <w:fldChar w:fldCharType="separate"/>
      </w:r>
      <w:r>
        <w:t>20</w:t>
      </w:r>
      <w:r>
        <w:fldChar w:fldCharType="end"/>
      </w:r>
    </w:p>
    <w:p w14:paraId="368763C5" w14:textId="2AB6C4E5"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.3.3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_Toc219487487 \h </w:instrText>
      </w:r>
      <w:r>
        <w:fldChar w:fldCharType="separate"/>
      </w:r>
      <w:r>
        <w:t>21</w:t>
      </w:r>
      <w:r>
        <w:fldChar w:fldCharType="end"/>
      </w:r>
    </w:p>
    <w:p w14:paraId="030B5C1B" w14:textId="222D81F5"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.3.4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_Toc219487488 \h </w:instrText>
      </w:r>
      <w:r>
        <w:fldChar w:fldCharType="separate"/>
      </w:r>
      <w:r>
        <w:t>21</w:t>
      </w:r>
      <w:r>
        <w:fldChar w:fldCharType="end"/>
      </w:r>
    </w:p>
    <w:p w14:paraId="65D91B9F" w14:textId="00C2AD78" w:rsidR="008B531C" w:rsidRDefault="008B531C">
      <w:pPr>
        <w:pStyle w:val="TOC4"/>
        <w:rPr>
          <w:rFonts w:asciiTheme="minorHAnsi" w:eastAsiaTheme="minorEastAsia" w:hAnsiTheme="minorHAnsi" w:cstheme="minorBidi"/>
          <w:kern w:val="2"/>
          <w:sz w:val="24"/>
          <w:szCs w:val="24"/>
          <w14:ligatures w14:val="standardContextual"/>
        </w:rPr>
      </w:pPr>
      <w:r>
        <w:t>11.1.</w:t>
      </w:r>
      <w:r>
        <w:rPr>
          <w:lang w:eastAsia="zh-CN"/>
        </w:rPr>
        <w:t>1</w:t>
      </w:r>
      <w:r>
        <w:t>.4</w:t>
      </w:r>
      <w:r>
        <w:rPr>
          <w:rFonts w:asciiTheme="minorHAnsi" w:eastAsiaTheme="minorEastAsia" w:hAnsiTheme="minorHAnsi" w:cstheme="minorBidi"/>
          <w:kern w:val="2"/>
          <w:sz w:val="24"/>
          <w:szCs w:val="24"/>
          <w14:ligatures w14:val="standardContextual"/>
        </w:rPr>
        <w:tab/>
      </w:r>
      <w:r w:rsidRPr="00A53ECA">
        <w:rPr>
          <w:rFonts w:cs="Arial"/>
        </w:rPr>
        <w:t>deleteMOI</w:t>
      </w:r>
      <w:r>
        <w:t xml:space="preserve"> operation</w:t>
      </w:r>
      <w:r>
        <w:tab/>
      </w:r>
      <w:r>
        <w:fldChar w:fldCharType="begin"/>
      </w:r>
      <w:r>
        <w:instrText xml:space="preserve"> PAGEREF _Toc219487489 \h </w:instrText>
      </w:r>
      <w:r>
        <w:fldChar w:fldCharType="separate"/>
      </w:r>
      <w:r>
        <w:t>21</w:t>
      </w:r>
      <w:r>
        <w:fldChar w:fldCharType="end"/>
      </w:r>
    </w:p>
    <w:p w14:paraId="55059C39" w14:textId="44DF694B"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_Toc219487490 \h </w:instrText>
      </w:r>
      <w:r>
        <w:fldChar w:fldCharType="separate"/>
      </w:r>
      <w:r>
        <w:t>21</w:t>
      </w:r>
      <w:r>
        <w:fldChar w:fldCharType="end"/>
      </w:r>
    </w:p>
    <w:p w14:paraId="5347120B" w14:textId="7BFC50A3"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.4.2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_Toc219487491 \h </w:instrText>
      </w:r>
      <w:r>
        <w:fldChar w:fldCharType="separate"/>
      </w:r>
      <w:r>
        <w:t>21</w:t>
      </w:r>
      <w:r>
        <w:fldChar w:fldCharType="end"/>
      </w:r>
    </w:p>
    <w:p w14:paraId="688C19F1" w14:textId="5D383254"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.4.3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_Toc219487492 \h </w:instrText>
      </w:r>
      <w:r>
        <w:fldChar w:fldCharType="separate"/>
      </w:r>
      <w:r>
        <w:t>21</w:t>
      </w:r>
      <w:r>
        <w:fldChar w:fldCharType="end"/>
      </w:r>
    </w:p>
    <w:p w14:paraId="61CC2C9B" w14:textId="35770B8C"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1</w:t>
      </w:r>
      <w:r>
        <w:t>.4.4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_Toc219487493 \h </w:instrText>
      </w:r>
      <w:r>
        <w:fldChar w:fldCharType="separate"/>
      </w:r>
      <w:r>
        <w:t>22</w:t>
      </w:r>
      <w:r>
        <w:fldChar w:fldCharType="end"/>
      </w:r>
    </w:p>
    <w:p w14:paraId="70D83263" w14:textId="7AB79D76" w:rsidR="008B531C" w:rsidRDefault="008B531C">
      <w:pPr>
        <w:pStyle w:val="TOC4"/>
        <w:rPr>
          <w:rFonts w:asciiTheme="minorHAnsi" w:eastAsiaTheme="minorEastAsia" w:hAnsiTheme="minorHAnsi" w:cstheme="minorBidi"/>
          <w:kern w:val="2"/>
          <w:sz w:val="24"/>
          <w:szCs w:val="24"/>
          <w14:ligatures w14:val="standardContextual"/>
        </w:rPr>
      </w:pPr>
      <w:r>
        <w:t>11.1.1.4a</w:t>
      </w:r>
      <w:r>
        <w:rPr>
          <w:rFonts w:asciiTheme="minorHAnsi" w:eastAsiaTheme="minorEastAsia" w:hAnsiTheme="minorHAnsi" w:cstheme="minorBidi"/>
          <w:kern w:val="2"/>
          <w:sz w:val="24"/>
          <w:szCs w:val="24"/>
          <w14:ligatures w14:val="standardContextual"/>
        </w:rPr>
        <w:tab/>
      </w:r>
      <w:r>
        <w:t>changeMOIs operation</w:t>
      </w:r>
      <w:r>
        <w:tab/>
      </w:r>
      <w:r>
        <w:fldChar w:fldCharType="begin"/>
      </w:r>
      <w:r>
        <w:instrText xml:space="preserve"> PAGEREF _Toc219487494 \h </w:instrText>
      </w:r>
      <w:r>
        <w:fldChar w:fldCharType="separate"/>
      </w:r>
      <w:r>
        <w:t>22</w:t>
      </w:r>
      <w:r>
        <w:fldChar w:fldCharType="end"/>
      </w:r>
    </w:p>
    <w:p w14:paraId="3111F860" w14:textId="0A569A21" w:rsidR="008B531C" w:rsidRDefault="008B531C">
      <w:pPr>
        <w:pStyle w:val="TOC5"/>
        <w:rPr>
          <w:rFonts w:asciiTheme="minorHAnsi" w:eastAsiaTheme="minorEastAsia" w:hAnsiTheme="minorHAnsi" w:cstheme="minorBidi"/>
          <w:kern w:val="2"/>
          <w:sz w:val="24"/>
          <w:szCs w:val="24"/>
          <w14:ligatures w14:val="standardContextual"/>
        </w:rPr>
      </w:pPr>
      <w:r>
        <w:t>11.1.1.4a.1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_Toc219487495 \h </w:instrText>
      </w:r>
      <w:r>
        <w:fldChar w:fldCharType="separate"/>
      </w:r>
      <w:r>
        <w:t>22</w:t>
      </w:r>
      <w:r>
        <w:fldChar w:fldCharType="end"/>
      </w:r>
    </w:p>
    <w:p w14:paraId="197250D2" w14:textId="302BE10D" w:rsidR="008B531C" w:rsidRDefault="008B531C">
      <w:pPr>
        <w:pStyle w:val="TOC5"/>
        <w:rPr>
          <w:rFonts w:asciiTheme="minorHAnsi" w:eastAsiaTheme="minorEastAsia" w:hAnsiTheme="minorHAnsi" w:cstheme="minorBidi"/>
          <w:kern w:val="2"/>
          <w:sz w:val="24"/>
          <w:szCs w:val="24"/>
          <w14:ligatures w14:val="standardContextual"/>
        </w:rPr>
      </w:pPr>
      <w:r>
        <w:t>11.1.1.4a.2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_Toc219487496 \h </w:instrText>
      </w:r>
      <w:r>
        <w:fldChar w:fldCharType="separate"/>
      </w:r>
      <w:r>
        <w:t>22</w:t>
      </w:r>
      <w:r>
        <w:fldChar w:fldCharType="end"/>
      </w:r>
    </w:p>
    <w:p w14:paraId="519348E0" w14:textId="45F2F18F" w:rsidR="008B531C" w:rsidRDefault="008B531C">
      <w:pPr>
        <w:pStyle w:val="TOC5"/>
        <w:rPr>
          <w:rFonts w:asciiTheme="minorHAnsi" w:eastAsiaTheme="minorEastAsia" w:hAnsiTheme="minorHAnsi" w:cstheme="minorBidi"/>
          <w:kern w:val="2"/>
          <w:sz w:val="24"/>
          <w:szCs w:val="24"/>
          <w14:ligatures w14:val="standardContextual"/>
        </w:rPr>
      </w:pPr>
      <w:r>
        <w:t>11.1.1.4a.3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_Toc219487497 \h </w:instrText>
      </w:r>
      <w:r>
        <w:fldChar w:fldCharType="separate"/>
      </w:r>
      <w:r>
        <w:t>23</w:t>
      </w:r>
      <w:r>
        <w:fldChar w:fldCharType="end"/>
      </w:r>
    </w:p>
    <w:p w14:paraId="1A5FA93F" w14:textId="58ABC990" w:rsidR="008B531C" w:rsidRDefault="008B531C">
      <w:pPr>
        <w:pStyle w:val="TOC4"/>
        <w:rPr>
          <w:rFonts w:asciiTheme="minorHAnsi" w:eastAsiaTheme="minorEastAsia" w:hAnsiTheme="minorHAnsi" w:cstheme="minorBidi"/>
          <w:kern w:val="2"/>
          <w:sz w:val="24"/>
          <w:szCs w:val="24"/>
          <w14:ligatures w14:val="standardContextual"/>
        </w:rPr>
      </w:pPr>
      <w:r>
        <w:t>11.1.1.5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_Toc219487498 \h </w:instrText>
      </w:r>
      <w:r>
        <w:fldChar w:fldCharType="separate"/>
      </w:r>
      <w:r>
        <w:t>23</w:t>
      </w:r>
      <w:r>
        <w:fldChar w:fldCharType="end"/>
      </w:r>
    </w:p>
    <w:p w14:paraId="62EC90A1" w14:textId="32523CD7" w:rsidR="008B531C" w:rsidRDefault="008B531C">
      <w:pPr>
        <w:pStyle w:val="TOC4"/>
        <w:rPr>
          <w:rFonts w:asciiTheme="minorHAnsi" w:eastAsiaTheme="minorEastAsia" w:hAnsiTheme="minorHAnsi" w:cstheme="minorBidi"/>
          <w:kern w:val="2"/>
          <w:sz w:val="24"/>
          <w:szCs w:val="24"/>
          <w14:ligatures w14:val="standardContextual"/>
        </w:rPr>
      </w:pPr>
      <w:r>
        <w:t>11.1.1.6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_Toc219487499 \h </w:instrText>
      </w:r>
      <w:r>
        <w:fldChar w:fldCharType="separate"/>
      </w:r>
      <w:r>
        <w:t>23</w:t>
      </w:r>
      <w:r>
        <w:fldChar w:fldCharType="end"/>
      </w:r>
    </w:p>
    <w:p w14:paraId="287559EA" w14:textId="54652F70" w:rsidR="008B531C" w:rsidRDefault="008B531C">
      <w:pPr>
        <w:pStyle w:val="TOC4"/>
        <w:rPr>
          <w:rFonts w:asciiTheme="minorHAnsi" w:eastAsiaTheme="minorEastAsia" w:hAnsiTheme="minorHAnsi" w:cstheme="minorBidi"/>
          <w:kern w:val="2"/>
          <w:sz w:val="24"/>
          <w:szCs w:val="24"/>
          <w14:ligatures w14:val="standardContextual"/>
        </w:rPr>
      </w:pPr>
      <w:r>
        <w:t>11.1.1.7</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notifyMOICreation</w:t>
      </w:r>
      <w:r>
        <w:tab/>
      </w:r>
      <w:r>
        <w:fldChar w:fldCharType="begin"/>
      </w:r>
      <w:r>
        <w:instrText xml:space="preserve"> PAGEREF _Toc219487500 \h </w:instrText>
      </w:r>
      <w:r>
        <w:fldChar w:fldCharType="separate"/>
      </w:r>
      <w:r>
        <w:t>23</w:t>
      </w:r>
      <w:r>
        <w:fldChar w:fldCharType="end"/>
      </w:r>
    </w:p>
    <w:p w14:paraId="39072F4A" w14:textId="18FEBDA6" w:rsidR="008B531C" w:rsidRDefault="008B531C">
      <w:pPr>
        <w:pStyle w:val="TOC5"/>
        <w:rPr>
          <w:rFonts w:asciiTheme="minorHAnsi" w:eastAsiaTheme="minorEastAsia" w:hAnsiTheme="minorHAnsi" w:cstheme="minorBidi"/>
          <w:kern w:val="2"/>
          <w:sz w:val="24"/>
          <w:szCs w:val="24"/>
          <w14:ligatures w14:val="standardContextual"/>
        </w:rPr>
      </w:pPr>
      <w:r>
        <w:t>11.1.1.7.1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_Toc219487501 \h </w:instrText>
      </w:r>
      <w:r>
        <w:fldChar w:fldCharType="separate"/>
      </w:r>
      <w:r>
        <w:t>23</w:t>
      </w:r>
      <w:r>
        <w:fldChar w:fldCharType="end"/>
      </w:r>
    </w:p>
    <w:p w14:paraId="63ADF615" w14:textId="44713AB0" w:rsidR="008B531C" w:rsidRDefault="008B531C">
      <w:pPr>
        <w:pStyle w:val="TOC5"/>
        <w:rPr>
          <w:rFonts w:asciiTheme="minorHAnsi" w:eastAsiaTheme="minorEastAsia" w:hAnsiTheme="minorHAnsi" w:cstheme="minorBidi"/>
          <w:kern w:val="2"/>
          <w:sz w:val="24"/>
          <w:szCs w:val="24"/>
          <w14:ligatures w14:val="standardContextual"/>
        </w:rPr>
      </w:pPr>
      <w:r>
        <w:t>11.1.1.7.2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_Toc219487502 \h </w:instrText>
      </w:r>
      <w:r>
        <w:fldChar w:fldCharType="separate"/>
      </w:r>
      <w:r>
        <w:t>24</w:t>
      </w:r>
      <w:r>
        <w:fldChar w:fldCharType="end"/>
      </w:r>
    </w:p>
    <w:p w14:paraId="23C6796B" w14:textId="176A59FD" w:rsidR="008B531C" w:rsidRDefault="008B531C">
      <w:pPr>
        <w:pStyle w:val="TOC5"/>
        <w:rPr>
          <w:rFonts w:asciiTheme="minorHAnsi" w:eastAsiaTheme="minorEastAsia" w:hAnsiTheme="minorHAnsi" w:cstheme="minorBidi"/>
          <w:kern w:val="2"/>
          <w:sz w:val="24"/>
          <w:szCs w:val="24"/>
          <w14:ligatures w14:val="standardContextual"/>
        </w:rPr>
      </w:pPr>
      <w:r>
        <w:t>11.1.1.7.3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_Toc219487503 \h </w:instrText>
      </w:r>
      <w:r>
        <w:fldChar w:fldCharType="separate"/>
      </w:r>
      <w:r>
        <w:t>25</w:t>
      </w:r>
      <w:r>
        <w:fldChar w:fldCharType="end"/>
      </w:r>
    </w:p>
    <w:p w14:paraId="102CC608" w14:textId="6972FCDC" w:rsidR="008B531C" w:rsidRDefault="008B531C">
      <w:pPr>
        <w:pStyle w:val="TOC4"/>
        <w:rPr>
          <w:rFonts w:asciiTheme="minorHAnsi" w:eastAsiaTheme="minorEastAsia" w:hAnsiTheme="minorHAnsi" w:cstheme="minorBidi"/>
          <w:kern w:val="2"/>
          <w:sz w:val="24"/>
          <w:szCs w:val="24"/>
          <w14:ligatures w14:val="standardContextual"/>
        </w:rPr>
      </w:pPr>
      <w:r>
        <w:lastRenderedPageBreak/>
        <w:t>11.1.</w:t>
      </w:r>
      <w:r>
        <w:rPr>
          <w:lang w:eastAsia="zh-CN"/>
        </w:rPr>
        <w:t>1</w:t>
      </w:r>
      <w:r>
        <w:t>.8</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notifyMOIDeletion</w:t>
      </w:r>
      <w:r>
        <w:tab/>
      </w:r>
      <w:r>
        <w:fldChar w:fldCharType="begin"/>
      </w:r>
      <w:r>
        <w:instrText xml:space="preserve"> PAGEREF _Toc219487504 \h </w:instrText>
      </w:r>
      <w:r>
        <w:fldChar w:fldCharType="separate"/>
      </w:r>
      <w:r>
        <w:t>25</w:t>
      </w:r>
      <w:r>
        <w:fldChar w:fldCharType="end"/>
      </w:r>
    </w:p>
    <w:p w14:paraId="20B5D150" w14:textId="14DF6B46" w:rsidR="008B531C" w:rsidRDefault="008B531C">
      <w:pPr>
        <w:pStyle w:val="TOC5"/>
        <w:rPr>
          <w:rFonts w:asciiTheme="minorHAnsi" w:eastAsiaTheme="minorEastAsia" w:hAnsiTheme="minorHAnsi" w:cstheme="minorBidi"/>
          <w:kern w:val="2"/>
          <w:sz w:val="24"/>
          <w:szCs w:val="24"/>
          <w14:ligatures w14:val="standardContextual"/>
        </w:rPr>
      </w:pPr>
      <w:r>
        <w:t>11.1.1.8.1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_Toc219487505 \h </w:instrText>
      </w:r>
      <w:r>
        <w:fldChar w:fldCharType="separate"/>
      </w:r>
      <w:r>
        <w:t>25</w:t>
      </w:r>
      <w:r>
        <w:fldChar w:fldCharType="end"/>
      </w:r>
    </w:p>
    <w:p w14:paraId="7A2BAA93" w14:textId="55E92CBA" w:rsidR="008B531C" w:rsidRDefault="008B531C">
      <w:pPr>
        <w:pStyle w:val="TOC5"/>
        <w:rPr>
          <w:rFonts w:asciiTheme="minorHAnsi" w:eastAsiaTheme="minorEastAsia" w:hAnsiTheme="minorHAnsi" w:cstheme="minorBidi"/>
          <w:kern w:val="2"/>
          <w:sz w:val="24"/>
          <w:szCs w:val="24"/>
          <w14:ligatures w14:val="standardContextual"/>
        </w:rPr>
      </w:pPr>
      <w:r>
        <w:t>11.1.1.8.2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_Toc219487506 \h </w:instrText>
      </w:r>
      <w:r>
        <w:fldChar w:fldCharType="separate"/>
      </w:r>
      <w:r>
        <w:t>26</w:t>
      </w:r>
      <w:r>
        <w:fldChar w:fldCharType="end"/>
      </w:r>
    </w:p>
    <w:p w14:paraId="783BB24D" w14:textId="123E19CA" w:rsidR="008B531C" w:rsidRDefault="008B531C">
      <w:pPr>
        <w:pStyle w:val="TOC5"/>
        <w:rPr>
          <w:rFonts w:asciiTheme="minorHAnsi" w:eastAsiaTheme="minorEastAsia" w:hAnsiTheme="minorHAnsi" w:cstheme="minorBidi"/>
          <w:kern w:val="2"/>
          <w:sz w:val="24"/>
          <w:szCs w:val="24"/>
          <w14:ligatures w14:val="standardContextual"/>
        </w:rPr>
      </w:pPr>
      <w:r>
        <w:t>11.1.1.8.3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_Toc219487507 \h </w:instrText>
      </w:r>
      <w:r>
        <w:fldChar w:fldCharType="separate"/>
      </w:r>
      <w:r>
        <w:t>27</w:t>
      </w:r>
      <w:r>
        <w:fldChar w:fldCharType="end"/>
      </w:r>
    </w:p>
    <w:p w14:paraId="25341934" w14:textId="45FED164" w:rsidR="008B531C" w:rsidRDefault="008B531C">
      <w:pPr>
        <w:pStyle w:val="TOC4"/>
        <w:rPr>
          <w:rFonts w:asciiTheme="minorHAnsi" w:eastAsiaTheme="minorEastAsia" w:hAnsiTheme="minorHAnsi" w:cstheme="minorBidi"/>
          <w:kern w:val="2"/>
          <w:sz w:val="24"/>
          <w:szCs w:val="24"/>
          <w14:ligatures w14:val="standardContextual"/>
        </w:rPr>
      </w:pPr>
      <w:r>
        <w:t>11.1.</w:t>
      </w:r>
      <w:r>
        <w:rPr>
          <w:lang w:eastAsia="zh-CN"/>
        </w:rPr>
        <w:t>1</w:t>
      </w:r>
      <w:r>
        <w:t>.9</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notifyMOIAttributeValueChanges</w:t>
      </w:r>
      <w:r>
        <w:tab/>
      </w:r>
      <w:r>
        <w:fldChar w:fldCharType="begin"/>
      </w:r>
      <w:r>
        <w:instrText xml:space="preserve"> PAGEREF _Toc219487508 \h </w:instrText>
      </w:r>
      <w:r>
        <w:fldChar w:fldCharType="separate"/>
      </w:r>
      <w:r>
        <w:t>27</w:t>
      </w:r>
      <w:r>
        <w:fldChar w:fldCharType="end"/>
      </w:r>
    </w:p>
    <w:p w14:paraId="5AB7A2A7" w14:textId="71139C60" w:rsidR="008B531C" w:rsidRDefault="008B531C">
      <w:pPr>
        <w:pStyle w:val="TOC5"/>
        <w:rPr>
          <w:rFonts w:asciiTheme="minorHAnsi" w:eastAsiaTheme="minorEastAsia" w:hAnsiTheme="minorHAnsi" w:cstheme="minorBidi"/>
          <w:kern w:val="2"/>
          <w:sz w:val="24"/>
          <w:szCs w:val="24"/>
          <w14:ligatures w14:val="standardContextual"/>
        </w:rPr>
      </w:pPr>
      <w:r>
        <w:t>11.1.1.9.1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_Toc219487509 \h </w:instrText>
      </w:r>
      <w:r>
        <w:fldChar w:fldCharType="separate"/>
      </w:r>
      <w:r>
        <w:t>27</w:t>
      </w:r>
      <w:r>
        <w:fldChar w:fldCharType="end"/>
      </w:r>
    </w:p>
    <w:p w14:paraId="51E7B470" w14:textId="130DBD10" w:rsidR="008B531C" w:rsidRDefault="008B531C">
      <w:pPr>
        <w:pStyle w:val="TOC5"/>
        <w:rPr>
          <w:rFonts w:asciiTheme="minorHAnsi" w:eastAsiaTheme="minorEastAsia" w:hAnsiTheme="minorHAnsi" w:cstheme="minorBidi"/>
          <w:kern w:val="2"/>
          <w:sz w:val="24"/>
          <w:szCs w:val="24"/>
          <w14:ligatures w14:val="standardContextual"/>
        </w:rPr>
      </w:pPr>
      <w:r>
        <w:t>11.1.1.9.2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_Toc219487510 \h </w:instrText>
      </w:r>
      <w:r>
        <w:fldChar w:fldCharType="separate"/>
      </w:r>
      <w:r>
        <w:t>28</w:t>
      </w:r>
      <w:r>
        <w:fldChar w:fldCharType="end"/>
      </w:r>
    </w:p>
    <w:p w14:paraId="41020960" w14:textId="40F28A13" w:rsidR="008B531C" w:rsidRDefault="008B531C">
      <w:pPr>
        <w:pStyle w:val="TOC5"/>
        <w:rPr>
          <w:rFonts w:asciiTheme="minorHAnsi" w:eastAsiaTheme="minorEastAsia" w:hAnsiTheme="minorHAnsi" w:cstheme="minorBidi"/>
          <w:kern w:val="2"/>
          <w:sz w:val="24"/>
          <w:szCs w:val="24"/>
          <w14:ligatures w14:val="standardContextual"/>
        </w:rPr>
      </w:pPr>
      <w:r>
        <w:t>11.1.1.9.3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_Toc219487511 \h </w:instrText>
      </w:r>
      <w:r>
        <w:fldChar w:fldCharType="separate"/>
      </w:r>
      <w:r>
        <w:t>30</w:t>
      </w:r>
      <w:r>
        <w:fldChar w:fldCharType="end"/>
      </w:r>
    </w:p>
    <w:p w14:paraId="062E75CE" w14:textId="113F027A" w:rsidR="008B531C" w:rsidRDefault="008B531C">
      <w:pPr>
        <w:pStyle w:val="TOC4"/>
        <w:rPr>
          <w:rFonts w:asciiTheme="minorHAnsi" w:eastAsiaTheme="minorEastAsia" w:hAnsiTheme="minorHAnsi" w:cstheme="minorBidi"/>
          <w:kern w:val="2"/>
          <w:sz w:val="24"/>
          <w:szCs w:val="24"/>
          <w14:ligatures w14:val="standardContextual"/>
        </w:rPr>
      </w:pPr>
      <w:r>
        <w:t>11.1.1.10</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notifyEvent</w:t>
      </w:r>
      <w:r>
        <w:tab/>
      </w:r>
      <w:r>
        <w:fldChar w:fldCharType="begin"/>
      </w:r>
      <w:r>
        <w:instrText xml:space="preserve"> PAGEREF _Toc219487512 \h </w:instrText>
      </w:r>
      <w:r>
        <w:fldChar w:fldCharType="separate"/>
      </w:r>
      <w:r>
        <w:t>30</w:t>
      </w:r>
      <w:r>
        <w:fldChar w:fldCharType="end"/>
      </w:r>
    </w:p>
    <w:p w14:paraId="3F6A0FB7" w14:textId="0059511D" w:rsidR="008B531C" w:rsidRDefault="008B531C">
      <w:pPr>
        <w:pStyle w:val="TOC5"/>
        <w:rPr>
          <w:rFonts w:asciiTheme="minorHAnsi" w:eastAsiaTheme="minorEastAsia" w:hAnsiTheme="minorHAnsi" w:cstheme="minorBidi"/>
          <w:kern w:val="2"/>
          <w:sz w:val="24"/>
          <w:szCs w:val="24"/>
          <w14:ligatures w14:val="standardContextual"/>
        </w:rPr>
      </w:pPr>
      <w:r>
        <w:t>11.1.1.10.1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_Toc219487513 \h </w:instrText>
      </w:r>
      <w:r>
        <w:fldChar w:fldCharType="separate"/>
      </w:r>
      <w:r>
        <w:t>30</w:t>
      </w:r>
      <w:r>
        <w:fldChar w:fldCharType="end"/>
      </w:r>
    </w:p>
    <w:p w14:paraId="62E9BBF1" w14:textId="2A34CFF2" w:rsidR="008B531C" w:rsidRDefault="008B531C">
      <w:pPr>
        <w:pStyle w:val="TOC5"/>
        <w:rPr>
          <w:rFonts w:asciiTheme="minorHAnsi" w:eastAsiaTheme="minorEastAsia" w:hAnsiTheme="minorHAnsi" w:cstheme="minorBidi"/>
          <w:kern w:val="2"/>
          <w:sz w:val="24"/>
          <w:szCs w:val="24"/>
          <w14:ligatures w14:val="standardContextual"/>
        </w:rPr>
      </w:pPr>
      <w:r>
        <w:t>11.1.1.10.2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_Toc219487514 \h </w:instrText>
      </w:r>
      <w:r>
        <w:fldChar w:fldCharType="separate"/>
      </w:r>
      <w:r>
        <w:t>30</w:t>
      </w:r>
      <w:r>
        <w:fldChar w:fldCharType="end"/>
      </w:r>
    </w:p>
    <w:p w14:paraId="3BDBEBEF" w14:textId="1C3A8E85" w:rsidR="008B531C" w:rsidRDefault="008B531C">
      <w:pPr>
        <w:pStyle w:val="TOC4"/>
        <w:rPr>
          <w:rFonts w:asciiTheme="minorHAnsi" w:eastAsiaTheme="minorEastAsia" w:hAnsiTheme="minorHAnsi" w:cstheme="minorBidi"/>
          <w:kern w:val="2"/>
          <w:sz w:val="24"/>
          <w:szCs w:val="24"/>
          <w14:ligatures w14:val="standardContextual"/>
        </w:rPr>
      </w:pPr>
      <w:r>
        <w:t>11.1.</w:t>
      </w:r>
      <w:r>
        <w:rPr>
          <w:lang w:eastAsia="zh-CN"/>
        </w:rPr>
        <w:t>1.</w:t>
      </w:r>
      <w:r>
        <w:t>11</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notifyMOIChanges</w:t>
      </w:r>
      <w:r>
        <w:tab/>
      </w:r>
      <w:r>
        <w:fldChar w:fldCharType="begin"/>
      </w:r>
      <w:r>
        <w:instrText xml:space="preserve"> PAGEREF _Toc219487515 \h </w:instrText>
      </w:r>
      <w:r>
        <w:fldChar w:fldCharType="separate"/>
      </w:r>
      <w:r>
        <w:t>30</w:t>
      </w:r>
      <w:r>
        <w:fldChar w:fldCharType="end"/>
      </w:r>
    </w:p>
    <w:p w14:paraId="7EF7126D" w14:textId="063D76C4" w:rsidR="008B531C" w:rsidRDefault="008B531C">
      <w:pPr>
        <w:pStyle w:val="TOC5"/>
        <w:rPr>
          <w:rFonts w:asciiTheme="minorHAnsi" w:eastAsiaTheme="minorEastAsia" w:hAnsiTheme="minorHAnsi" w:cstheme="minorBidi"/>
          <w:kern w:val="2"/>
          <w:sz w:val="24"/>
          <w:szCs w:val="24"/>
          <w14:ligatures w14:val="standardContextual"/>
        </w:rPr>
      </w:pPr>
      <w:r>
        <w:t>11.1.1.11.1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_Toc219487516 \h </w:instrText>
      </w:r>
      <w:r>
        <w:fldChar w:fldCharType="separate"/>
      </w:r>
      <w:r>
        <w:t>30</w:t>
      </w:r>
      <w:r>
        <w:fldChar w:fldCharType="end"/>
      </w:r>
    </w:p>
    <w:p w14:paraId="678AE14C" w14:textId="1C3D0D06" w:rsidR="008B531C" w:rsidRDefault="008B531C">
      <w:pPr>
        <w:pStyle w:val="TOC5"/>
        <w:rPr>
          <w:rFonts w:asciiTheme="minorHAnsi" w:eastAsiaTheme="minorEastAsia" w:hAnsiTheme="minorHAnsi" w:cstheme="minorBidi"/>
          <w:kern w:val="2"/>
          <w:sz w:val="24"/>
          <w:szCs w:val="24"/>
          <w14:ligatures w14:val="standardContextual"/>
        </w:rPr>
      </w:pPr>
      <w:r>
        <w:t>11.1.1.11.2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_Toc219487517 \h </w:instrText>
      </w:r>
      <w:r>
        <w:fldChar w:fldCharType="separate"/>
      </w:r>
      <w:r>
        <w:t>32</w:t>
      </w:r>
      <w:r>
        <w:fldChar w:fldCharType="end"/>
      </w:r>
    </w:p>
    <w:p w14:paraId="55F20AA2" w14:textId="10772CE7" w:rsidR="008B531C" w:rsidRDefault="008B531C">
      <w:pPr>
        <w:pStyle w:val="TOC4"/>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r>
      <w:r>
        <w:instrText xml:space="preserve"> PAGEREF _Toc219487518 \h </w:instrText>
      </w:r>
      <w:r>
        <w:fldChar w:fldCharType="separate"/>
      </w:r>
      <w:r>
        <w:t>35</w:t>
      </w:r>
      <w:r>
        <w:fldChar w:fldCharType="end"/>
      </w:r>
    </w:p>
    <w:p w14:paraId="418EC384" w14:textId="28057F34" w:rsidR="008B531C" w:rsidRDefault="008B531C">
      <w:pPr>
        <w:pStyle w:val="TOC5"/>
        <w:rPr>
          <w:rFonts w:asciiTheme="minorHAnsi" w:eastAsiaTheme="minorEastAsia" w:hAnsiTheme="minorHAnsi" w:cstheme="minorBidi"/>
          <w:kern w:val="2"/>
          <w:sz w:val="24"/>
          <w:szCs w:val="24"/>
          <w14:ligatures w14:val="standardContextual"/>
        </w:rPr>
      </w:pPr>
      <w:r>
        <w:t>11.1.1.12.1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_Toc219487519 \h </w:instrText>
      </w:r>
      <w:r>
        <w:fldChar w:fldCharType="separate"/>
      </w:r>
      <w:r>
        <w:t>35</w:t>
      </w:r>
      <w:r>
        <w:fldChar w:fldCharType="end"/>
      </w:r>
    </w:p>
    <w:p w14:paraId="1CEF708D" w14:textId="7CD509B6" w:rsidR="008B531C" w:rsidRDefault="008B531C">
      <w:pPr>
        <w:pStyle w:val="TOC5"/>
        <w:rPr>
          <w:rFonts w:asciiTheme="minorHAnsi" w:eastAsiaTheme="minorEastAsia" w:hAnsiTheme="minorHAnsi" w:cstheme="minorBidi"/>
          <w:kern w:val="2"/>
          <w:sz w:val="24"/>
          <w:szCs w:val="24"/>
          <w14:ligatures w14:val="standardContextual"/>
        </w:rPr>
      </w:pPr>
      <w:r>
        <w:t>11.1.1.12.2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_Toc219487520 \h </w:instrText>
      </w:r>
      <w:r>
        <w:fldChar w:fldCharType="separate"/>
      </w:r>
      <w:r>
        <w:t>36</w:t>
      </w:r>
      <w:r>
        <w:fldChar w:fldCharType="end"/>
      </w:r>
    </w:p>
    <w:p w14:paraId="28BDA3A5" w14:textId="6317491C" w:rsidR="008B531C" w:rsidRDefault="008B531C">
      <w:pPr>
        <w:pStyle w:val="TOC4"/>
        <w:rPr>
          <w:rFonts w:asciiTheme="minorHAnsi" w:eastAsiaTheme="minorEastAsia" w:hAnsiTheme="minorHAnsi" w:cstheme="minorBidi"/>
          <w:kern w:val="2"/>
          <w:sz w:val="24"/>
          <w:szCs w:val="24"/>
          <w14:ligatures w14:val="standardContextual"/>
        </w:rPr>
      </w:pPr>
      <w:r>
        <w:t>11.1.1.13</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r>
      <w:r>
        <w:instrText xml:space="preserve"> PAGEREF _Toc219487521 \h </w:instrText>
      </w:r>
      <w:r>
        <w:fldChar w:fldCharType="separate"/>
      </w:r>
      <w:r>
        <w:t>36</w:t>
      </w:r>
      <w:r>
        <w:fldChar w:fldCharType="end"/>
      </w:r>
    </w:p>
    <w:p w14:paraId="0E3BC34A" w14:textId="631C218B" w:rsidR="008B531C" w:rsidRDefault="008B531C">
      <w:pPr>
        <w:pStyle w:val="TOC5"/>
        <w:rPr>
          <w:rFonts w:asciiTheme="minorHAnsi" w:eastAsiaTheme="minorEastAsia" w:hAnsiTheme="minorHAnsi" w:cstheme="minorBidi"/>
          <w:kern w:val="2"/>
          <w:sz w:val="24"/>
          <w:szCs w:val="24"/>
          <w14:ligatures w14:val="standardContextual"/>
        </w:rPr>
      </w:pPr>
      <w:r>
        <w:t>11.1.1.13.1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_Toc219487522 \h </w:instrText>
      </w:r>
      <w:r>
        <w:fldChar w:fldCharType="separate"/>
      </w:r>
      <w:r>
        <w:t>36</w:t>
      </w:r>
      <w:r>
        <w:fldChar w:fldCharType="end"/>
      </w:r>
    </w:p>
    <w:p w14:paraId="25BFB943" w14:textId="06A269D0" w:rsidR="008B531C" w:rsidRDefault="008B531C">
      <w:pPr>
        <w:pStyle w:val="TOC5"/>
        <w:rPr>
          <w:rFonts w:asciiTheme="minorHAnsi" w:eastAsiaTheme="minorEastAsia" w:hAnsiTheme="minorHAnsi" w:cstheme="minorBidi"/>
          <w:kern w:val="2"/>
          <w:sz w:val="24"/>
          <w:szCs w:val="24"/>
          <w14:ligatures w14:val="standardContextual"/>
        </w:rPr>
      </w:pPr>
      <w:r>
        <w:t>11.1.1.13.2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_Toc219487523 \h </w:instrText>
      </w:r>
      <w:r>
        <w:fldChar w:fldCharType="separate"/>
      </w:r>
      <w:r>
        <w:t>37</w:t>
      </w:r>
      <w:r>
        <w:fldChar w:fldCharType="end"/>
      </w:r>
    </w:p>
    <w:p w14:paraId="47330ED7" w14:textId="33EC6FB5" w:rsidR="008B531C" w:rsidRDefault="008B531C">
      <w:pPr>
        <w:pStyle w:val="TOC3"/>
        <w:rPr>
          <w:rFonts w:asciiTheme="minorHAnsi" w:eastAsiaTheme="minorEastAsia" w:hAnsiTheme="minorHAnsi" w:cstheme="minorBidi"/>
          <w:kern w:val="2"/>
          <w:sz w:val="24"/>
          <w:szCs w:val="24"/>
          <w14:ligatures w14:val="standardContextual"/>
        </w:rPr>
      </w:pPr>
      <w:r>
        <w:t>11.1.</w:t>
      </w:r>
      <w:r>
        <w:rPr>
          <w:lang w:eastAsia="zh-CN"/>
        </w:rPr>
        <w:t>2</w:t>
      </w:r>
      <w:r>
        <w:rPr>
          <w:rFonts w:asciiTheme="minorHAnsi" w:eastAsiaTheme="minorEastAsia" w:hAnsiTheme="minorHAnsi" w:cstheme="minorBidi"/>
          <w:kern w:val="2"/>
          <w:sz w:val="24"/>
          <w:szCs w:val="24"/>
          <w14:ligatures w14:val="standardContextual"/>
        </w:rPr>
        <w:tab/>
      </w:r>
      <w:r>
        <w:t>Managed Information</w:t>
      </w:r>
      <w:r>
        <w:tab/>
      </w:r>
      <w:r>
        <w:fldChar w:fldCharType="begin"/>
      </w:r>
      <w:r>
        <w:instrText xml:space="preserve"> PAGEREF _Toc219487524 \h </w:instrText>
      </w:r>
      <w:r>
        <w:fldChar w:fldCharType="separate"/>
      </w:r>
      <w:r>
        <w:t>38</w:t>
      </w:r>
      <w:r>
        <w:fldChar w:fldCharType="end"/>
      </w:r>
    </w:p>
    <w:p w14:paraId="0CCD1D3C" w14:textId="49033C14" w:rsidR="008B531C" w:rsidRDefault="008B531C">
      <w:pPr>
        <w:pStyle w:val="TOC4"/>
        <w:rPr>
          <w:rFonts w:asciiTheme="minorHAnsi" w:eastAsiaTheme="minorEastAsia" w:hAnsiTheme="minorHAnsi" w:cstheme="minorBidi"/>
          <w:kern w:val="2"/>
          <w:sz w:val="24"/>
          <w:szCs w:val="24"/>
          <w14:ligatures w14:val="standardContextual"/>
        </w:rPr>
      </w:pPr>
      <w:r>
        <w:t>11.1.2.1</w:t>
      </w:r>
      <w:r>
        <w:rPr>
          <w:rFonts w:asciiTheme="minorHAnsi" w:eastAsiaTheme="minorEastAsia" w:hAnsiTheme="minorHAnsi" w:cstheme="minorBidi"/>
          <w:kern w:val="2"/>
          <w:sz w:val="24"/>
          <w:szCs w:val="24"/>
          <w14:ligatures w14:val="standardContextual"/>
        </w:rPr>
        <w:tab/>
      </w:r>
      <w:r w:rsidRPr="00A53ECA">
        <w:rPr>
          <w:rFonts w:cs="Arial"/>
        </w:rPr>
        <w:t xml:space="preserve">ManagedEntity </w:t>
      </w:r>
      <w:r w:rsidRPr="00A53ECA">
        <w:rPr>
          <w:rFonts w:ascii="Courier New" w:hAnsi="Courier New" w:cs="Courier New"/>
        </w:rPr>
        <w:t>&lt;&lt; ProxyClass&gt;&gt;</w:t>
      </w:r>
      <w:r>
        <w:tab/>
      </w:r>
      <w:r>
        <w:fldChar w:fldCharType="begin"/>
      </w:r>
      <w:r>
        <w:instrText xml:space="preserve"> PAGEREF _Toc219487525 \h </w:instrText>
      </w:r>
      <w:r>
        <w:fldChar w:fldCharType="separate"/>
      </w:r>
      <w:r>
        <w:t>38</w:t>
      </w:r>
      <w:r>
        <w:fldChar w:fldCharType="end"/>
      </w:r>
    </w:p>
    <w:p w14:paraId="33E73315" w14:textId="2E3AC46A" w:rsidR="008B531C" w:rsidRDefault="008B531C">
      <w:pPr>
        <w:pStyle w:val="TOC5"/>
        <w:rPr>
          <w:rFonts w:asciiTheme="minorHAnsi" w:eastAsiaTheme="minorEastAsia" w:hAnsiTheme="minorHAnsi" w:cstheme="minorBidi"/>
          <w:kern w:val="2"/>
          <w:sz w:val="24"/>
          <w:szCs w:val="24"/>
          <w14:ligatures w14:val="standardContextual"/>
        </w:rPr>
      </w:pPr>
      <w:r>
        <w:t>11.1.</w:t>
      </w:r>
      <w:r>
        <w:rPr>
          <w:lang w:eastAsia="zh-CN"/>
        </w:rPr>
        <w:t>2</w:t>
      </w:r>
      <w:r>
        <w:t>.1.1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_Toc219487526 \h </w:instrText>
      </w:r>
      <w:r>
        <w:fldChar w:fldCharType="separate"/>
      </w:r>
      <w:r>
        <w:t>38</w:t>
      </w:r>
      <w:r>
        <w:fldChar w:fldCharType="end"/>
      </w:r>
    </w:p>
    <w:p w14:paraId="479F6D84" w14:textId="74F2C254" w:rsidR="008B531C" w:rsidRDefault="008B531C">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_Toc219487527 \h </w:instrText>
      </w:r>
      <w:r>
        <w:fldChar w:fldCharType="separate"/>
      </w:r>
      <w:r>
        <w:t>38</w:t>
      </w:r>
      <w:r>
        <w:fldChar w:fldCharType="end"/>
      </w:r>
    </w:p>
    <w:p w14:paraId="4A394655" w14:textId="4B9D3CFF" w:rsidR="008B531C" w:rsidRDefault="008B531C">
      <w:pPr>
        <w:pStyle w:val="TOC2"/>
        <w:rPr>
          <w:rFonts w:asciiTheme="minorHAnsi" w:eastAsiaTheme="minorEastAsia" w:hAnsiTheme="minorHAnsi" w:cstheme="minorBidi"/>
          <w:kern w:val="2"/>
          <w:sz w:val="24"/>
          <w:szCs w:val="24"/>
          <w14:ligatures w14:val="standardContextual"/>
        </w:rPr>
      </w:pPr>
      <w:r>
        <w:t>11.2a</w:t>
      </w:r>
      <w:r>
        <w:rPr>
          <w:rFonts w:asciiTheme="minorHAnsi" w:eastAsiaTheme="minorEastAsia" w:hAnsiTheme="minorHAnsi" w:cstheme="minorBidi"/>
          <w:kern w:val="2"/>
          <w:sz w:val="24"/>
          <w:szCs w:val="24"/>
          <w14:ligatures w14:val="standardContextual"/>
        </w:rPr>
        <w:tab/>
      </w:r>
      <w:r>
        <w:t>Generic fault supervision management service</w:t>
      </w:r>
      <w:r>
        <w:tab/>
      </w:r>
      <w:r>
        <w:fldChar w:fldCharType="begin"/>
      </w:r>
      <w:r>
        <w:instrText xml:space="preserve"> PAGEREF _Toc219487528 \h </w:instrText>
      </w:r>
      <w:r>
        <w:fldChar w:fldCharType="separate"/>
      </w:r>
      <w:r>
        <w:t>38</w:t>
      </w:r>
      <w:r>
        <w:fldChar w:fldCharType="end"/>
      </w:r>
    </w:p>
    <w:p w14:paraId="124BFB81" w14:textId="61B64D42" w:rsidR="008B531C" w:rsidRDefault="008B531C">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Performance assurance</w:t>
      </w:r>
      <w:r>
        <w:tab/>
      </w:r>
      <w:r>
        <w:fldChar w:fldCharType="begin"/>
      </w:r>
      <w:r>
        <w:instrText xml:space="preserve"> PAGEREF _Toc219487529 \h </w:instrText>
      </w:r>
      <w:r>
        <w:fldChar w:fldCharType="separate"/>
      </w:r>
      <w:r>
        <w:t>38</w:t>
      </w:r>
      <w:r>
        <w:fldChar w:fldCharType="end"/>
      </w:r>
    </w:p>
    <w:p w14:paraId="07FC486D" w14:textId="5A1D23E7"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11.3.1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_Toc219487530 \h </w:instrText>
      </w:r>
      <w:r>
        <w:fldChar w:fldCharType="separate"/>
      </w:r>
      <w:r>
        <w:t>38</w:t>
      </w:r>
      <w:r>
        <w:fldChar w:fldCharType="end"/>
      </w:r>
    </w:p>
    <w:p w14:paraId="747338CA" w14:textId="2A148FC4" w:rsidR="008B531C" w:rsidRDefault="008B531C">
      <w:pPr>
        <w:pStyle w:val="TOC4"/>
        <w:rPr>
          <w:rFonts w:asciiTheme="minorHAnsi" w:eastAsiaTheme="minorEastAsia" w:hAnsiTheme="minorHAnsi" w:cstheme="minorBidi"/>
          <w:kern w:val="2"/>
          <w:sz w:val="24"/>
          <w:szCs w:val="24"/>
          <w14:ligatures w14:val="standardContextual"/>
        </w:rPr>
      </w:pPr>
      <w:r>
        <w:t>11.3.1.1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_Toc219487531 \h </w:instrText>
      </w:r>
      <w:r>
        <w:fldChar w:fldCharType="separate"/>
      </w:r>
      <w:r>
        <w:t>38</w:t>
      </w:r>
      <w:r>
        <w:fldChar w:fldCharType="end"/>
      </w:r>
    </w:p>
    <w:p w14:paraId="03568A42" w14:textId="22AFF058" w:rsidR="008B531C" w:rsidRDefault="008B531C">
      <w:pPr>
        <w:pStyle w:val="TOC4"/>
        <w:rPr>
          <w:rFonts w:asciiTheme="minorHAnsi" w:eastAsiaTheme="minorEastAsia" w:hAnsiTheme="minorHAnsi" w:cstheme="minorBidi"/>
          <w:kern w:val="2"/>
          <w:sz w:val="24"/>
          <w:szCs w:val="24"/>
          <w14:ligatures w14:val="standardContextual"/>
        </w:rPr>
      </w:pPr>
      <w:r>
        <w:t>11.3.1.2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_Toc219487532 \h </w:instrText>
      </w:r>
      <w:r>
        <w:fldChar w:fldCharType="separate"/>
      </w:r>
      <w:r>
        <w:t>38</w:t>
      </w:r>
      <w:r>
        <w:fldChar w:fldCharType="end"/>
      </w:r>
    </w:p>
    <w:p w14:paraId="2A02B69B" w14:textId="6CD11D02" w:rsidR="008B531C" w:rsidRDefault="008B531C">
      <w:pPr>
        <w:pStyle w:val="TOC4"/>
        <w:rPr>
          <w:rFonts w:asciiTheme="minorHAnsi" w:eastAsiaTheme="minorEastAsia" w:hAnsiTheme="minorHAnsi" w:cstheme="minorBidi"/>
          <w:kern w:val="2"/>
          <w:sz w:val="24"/>
          <w:szCs w:val="24"/>
          <w14:ligatures w14:val="standardContextual"/>
        </w:rPr>
      </w:pPr>
      <w:r>
        <w:t>11.3.1.3</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notifyThresholdCrossing</w:t>
      </w:r>
      <w:r>
        <w:tab/>
      </w:r>
      <w:r>
        <w:fldChar w:fldCharType="begin"/>
      </w:r>
      <w:r>
        <w:instrText xml:space="preserve"> PAGEREF _Toc219487533 \h </w:instrText>
      </w:r>
      <w:r>
        <w:fldChar w:fldCharType="separate"/>
      </w:r>
      <w:r>
        <w:t>38</w:t>
      </w:r>
      <w:r>
        <w:fldChar w:fldCharType="end"/>
      </w:r>
    </w:p>
    <w:p w14:paraId="45242DBA" w14:textId="001A69B0" w:rsidR="008B531C" w:rsidRDefault="008B531C">
      <w:pPr>
        <w:pStyle w:val="TOC5"/>
        <w:rPr>
          <w:rFonts w:asciiTheme="minorHAnsi" w:eastAsiaTheme="minorEastAsia" w:hAnsiTheme="minorHAnsi" w:cstheme="minorBidi"/>
          <w:kern w:val="2"/>
          <w:sz w:val="24"/>
          <w:szCs w:val="24"/>
          <w14:ligatures w14:val="standardContextual"/>
        </w:rPr>
      </w:pPr>
      <w:r>
        <w:t>11.3.1.3.1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_Toc219487534 \h </w:instrText>
      </w:r>
      <w:r>
        <w:fldChar w:fldCharType="separate"/>
      </w:r>
      <w:r>
        <w:t>38</w:t>
      </w:r>
      <w:r>
        <w:fldChar w:fldCharType="end"/>
      </w:r>
    </w:p>
    <w:p w14:paraId="17FB151C" w14:textId="01799CD8" w:rsidR="008B531C" w:rsidRDefault="008B531C">
      <w:pPr>
        <w:pStyle w:val="TOC5"/>
        <w:rPr>
          <w:rFonts w:asciiTheme="minorHAnsi" w:eastAsiaTheme="minorEastAsia" w:hAnsiTheme="minorHAnsi" w:cstheme="minorBidi"/>
          <w:kern w:val="2"/>
          <w:sz w:val="24"/>
          <w:szCs w:val="24"/>
          <w14:ligatures w14:val="standardContextual"/>
        </w:rPr>
      </w:pPr>
      <w:r>
        <w:t>11.3.1.3.2</w:t>
      </w:r>
      <w:r>
        <w:rPr>
          <w:rFonts w:asciiTheme="minorHAnsi" w:eastAsiaTheme="minorEastAsia" w:hAnsiTheme="minorHAnsi" w:cstheme="minorBidi"/>
          <w:kern w:val="2"/>
          <w:sz w:val="24"/>
          <w:szCs w:val="24"/>
          <w14:ligatures w14:val="standardContextual"/>
        </w:rPr>
        <w:tab/>
      </w:r>
      <w:r>
        <w:t>Notification information</w:t>
      </w:r>
      <w:r>
        <w:tab/>
      </w:r>
      <w:r>
        <w:fldChar w:fldCharType="begin"/>
      </w:r>
      <w:r>
        <w:instrText xml:space="preserve"> PAGEREF _Toc219487535 \h </w:instrText>
      </w:r>
      <w:r>
        <w:fldChar w:fldCharType="separate"/>
      </w:r>
      <w:r>
        <w:t>39</w:t>
      </w:r>
      <w:r>
        <w:fldChar w:fldCharType="end"/>
      </w:r>
    </w:p>
    <w:p w14:paraId="1665932A" w14:textId="77BB4BBB"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11.3.2</w:t>
      </w:r>
      <w:r>
        <w:rPr>
          <w:rFonts w:asciiTheme="minorHAnsi" w:eastAsiaTheme="minorEastAsia" w:hAnsiTheme="minorHAnsi" w:cstheme="minorBidi"/>
          <w:kern w:val="2"/>
          <w:sz w:val="24"/>
          <w:szCs w:val="24"/>
          <w14:ligatures w14:val="standardContextual"/>
        </w:rPr>
        <w:tab/>
      </w:r>
      <w:r>
        <w:rPr>
          <w:lang w:eastAsia="zh-CN"/>
        </w:rPr>
        <w:t>Managed information</w:t>
      </w:r>
      <w:r>
        <w:tab/>
      </w:r>
      <w:r>
        <w:fldChar w:fldCharType="begin"/>
      </w:r>
      <w:r>
        <w:instrText xml:space="preserve"> PAGEREF _Toc219487536 \h </w:instrText>
      </w:r>
      <w:r>
        <w:fldChar w:fldCharType="separate"/>
      </w:r>
      <w:r>
        <w:t>39</w:t>
      </w:r>
      <w:r>
        <w:fldChar w:fldCharType="end"/>
      </w:r>
    </w:p>
    <w:p w14:paraId="51CB6A61" w14:textId="003024C0"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11.3.2.1</w:t>
      </w:r>
      <w:r>
        <w:rPr>
          <w:rFonts w:asciiTheme="minorHAnsi" w:eastAsiaTheme="minorEastAsia" w:hAnsiTheme="minorHAnsi" w:cstheme="minorBidi"/>
          <w:kern w:val="2"/>
          <w:sz w:val="24"/>
          <w:szCs w:val="24"/>
          <w14:ligatures w14:val="standardContextual"/>
        </w:rPr>
        <w:tab/>
      </w:r>
      <w:r>
        <w:t>Performance data file</w:t>
      </w:r>
      <w:r>
        <w:tab/>
      </w:r>
      <w:r>
        <w:fldChar w:fldCharType="begin"/>
      </w:r>
      <w:r>
        <w:instrText xml:space="preserve"> PAGEREF _Toc219487537 \h </w:instrText>
      </w:r>
      <w:r>
        <w:fldChar w:fldCharType="separate"/>
      </w:r>
      <w:r>
        <w:t>39</w:t>
      </w:r>
      <w:r>
        <w:fldChar w:fldCharType="end"/>
      </w:r>
    </w:p>
    <w:p w14:paraId="03BCE6F4" w14:textId="5A48F505"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11.3.2.1.1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_Toc219487538 \h </w:instrText>
      </w:r>
      <w:r>
        <w:fldChar w:fldCharType="separate"/>
      </w:r>
      <w:r>
        <w:t>39</w:t>
      </w:r>
      <w:r>
        <w:fldChar w:fldCharType="end"/>
      </w:r>
    </w:p>
    <w:p w14:paraId="00F4DEB5" w14:textId="6F27A6D4"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11.3.2.1.2</w:t>
      </w:r>
      <w:r>
        <w:rPr>
          <w:rFonts w:asciiTheme="minorHAnsi" w:eastAsiaTheme="minorEastAsia" w:hAnsiTheme="minorHAnsi" w:cstheme="minorBidi"/>
          <w:kern w:val="2"/>
          <w:sz w:val="24"/>
          <w:szCs w:val="24"/>
          <w14:ligatures w14:val="standardContextual"/>
        </w:rPr>
        <w:tab/>
      </w:r>
      <w:r>
        <w:rPr>
          <w:lang w:eastAsia="zh-CN"/>
        </w:rPr>
        <w:t>Performance data file content description</w:t>
      </w:r>
      <w:r>
        <w:tab/>
      </w:r>
      <w:r>
        <w:fldChar w:fldCharType="begin"/>
      </w:r>
      <w:r>
        <w:instrText xml:space="preserve"> PAGEREF _Toc219487539 \h </w:instrText>
      </w:r>
      <w:r>
        <w:fldChar w:fldCharType="separate"/>
      </w:r>
      <w:r>
        <w:t>39</w:t>
      </w:r>
      <w:r>
        <w:fldChar w:fldCharType="end"/>
      </w:r>
    </w:p>
    <w:p w14:paraId="4D1084D8" w14:textId="1B872AE5" w:rsidR="008B531C" w:rsidRDefault="008B531C">
      <w:pPr>
        <w:pStyle w:val="TOC5"/>
        <w:rPr>
          <w:rFonts w:asciiTheme="minorHAnsi" w:eastAsiaTheme="minorEastAsia" w:hAnsiTheme="minorHAnsi" w:cstheme="minorBidi"/>
          <w:kern w:val="2"/>
          <w:sz w:val="24"/>
          <w:szCs w:val="24"/>
          <w14:ligatures w14:val="standardContextual"/>
        </w:rPr>
      </w:pPr>
      <w:r>
        <w:t>11.3.2.1.3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_Toc219487540 \h </w:instrText>
      </w:r>
      <w:r>
        <w:fldChar w:fldCharType="separate"/>
      </w:r>
      <w:r>
        <w:t>41</w:t>
      </w:r>
      <w:r>
        <w:fldChar w:fldCharType="end"/>
      </w:r>
    </w:p>
    <w:p w14:paraId="0DC52A11" w14:textId="0FD6C75A" w:rsidR="008B531C" w:rsidRDefault="008B531C">
      <w:pPr>
        <w:pStyle w:val="TOC5"/>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Performance data file naming convention</w:t>
      </w:r>
      <w:r>
        <w:tab/>
      </w:r>
      <w:r>
        <w:fldChar w:fldCharType="begin"/>
      </w:r>
      <w:r>
        <w:instrText xml:space="preserve"> PAGEREF _Toc219487541 \h </w:instrText>
      </w:r>
      <w:r>
        <w:fldChar w:fldCharType="separate"/>
      </w:r>
      <w:r>
        <w:t>41</w:t>
      </w:r>
      <w:r>
        <w:fldChar w:fldCharType="end"/>
      </w:r>
    </w:p>
    <w:p w14:paraId="5FEB73B7" w14:textId="2801C0B6" w:rsidR="008B531C" w:rsidRDefault="008B531C">
      <w:pPr>
        <w:pStyle w:val="TOC4"/>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_Toc219487542 \h </w:instrText>
      </w:r>
      <w:r>
        <w:fldChar w:fldCharType="separate"/>
      </w:r>
      <w:r>
        <w:t>43</w:t>
      </w:r>
      <w:r>
        <w:fldChar w:fldCharType="end"/>
      </w:r>
    </w:p>
    <w:p w14:paraId="66C30D64" w14:textId="5B42A395"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11.4</w:t>
      </w:r>
      <w:r>
        <w:rPr>
          <w:rFonts w:asciiTheme="minorHAnsi" w:eastAsiaTheme="minorEastAsia" w:hAnsiTheme="minorHAnsi" w:cstheme="minorBidi"/>
          <w:kern w:val="2"/>
          <w:sz w:val="24"/>
          <w:szCs w:val="24"/>
          <w14:ligatures w14:val="standardContextual"/>
        </w:rPr>
        <w:tab/>
      </w:r>
      <w:r>
        <w:rPr>
          <w:lang w:eastAsia="zh-CN"/>
        </w:rPr>
        <w:t>Heartbeat notification</w:t>
      </w:r>
      <w:r>
        <w:tab/>
      </w:r>
      <w:r>
        <w:fldChar w:fldCharType="begin"/>
      </w:r>
      <w:r>
        <w:instrText xml:space="preserve"> PAGEREF _Toc219487543 \h </w:instrText>
      </w:r>
      <w:r>
        <w:fldChar w:fldCharType="separate"/>
      </w:r>
      <w:r>
        <w:t>43</w:t>
      </w:r>
      <w:r>
        <w:fldChar w:fldCharType="end"/>
      </w:r>
    </w:p>
    <w:p w14:paraId="63E5B454" w14:textId="1F44C659"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11.4.1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_Toc219487544 \h </w:instrText>
      </w:r>
      <w:r>
        <w:fldChar w:fldCharType="separate"/>
      </w:r>
      <w:r>
        <w:t>43</w:t>
      </w:r>
      <w:r>
        <w:fldChar w:fldCharType="end"/>
      </w:r>
    </w:p>
    <w:p w14:paraId="7E43F625" w14:textId="595E1A1B" w:rsidR="008B531C" w:rsidRDefault="008B531C">
      <w:pPr>
        <w:pStyle w:val="TOC4"/>
        <w:rPr>
          <w:rFonts w:asciiTheme="minorHAnsi" w:eastAsiaTheme="minorEastAsia" w:hAnsiTheme="minorHAnsi" w:cstheme="minorBidi"/>
          <w:kern w:val="2"/>
          <w:sz w:val="24"/>
          <w:szCs w:val="24"/>
          <w14:ligatures w14:val="standardContextual"/>
        </w:rPr>
      </w:pPr>
      <w:r>
        <w:t>11.4.1.1</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notifyHeartbeat</w:t>
      </w:r>
      <w:r>
        <w:tab/>
      </w:r>
      <w:r>
        <w:fldChar w:fldCharType="begin"/>
      </w:r>
      <w:r>
        <w:instrText xml:space="preserve"> PAGEREF _Toc219487545 \h </w:instrText>
      </w:r>
      <w:r>
        <w:fldChar w:fldCharType="separate"/>
      </w:r>
      <w:r>
        <w:t>43</w:t>
      </w:r>
      <w:r>
        <w:fldChar w:fldCharType="end"/>
      </w:r>
    </w:p>
    <w:p w14:paraId="1046DE68" w14:textId="23E89AB1" w:rsidR="008B531C" w:rsidRDefault="008B531C">
      <w:pPr>
        <w:pStyle w:val="TOC5"/>
        <w:rPr>
          <w:rFonts w:asciiTheme="minorHAnsi" w:eastAsiaTheme="minorEastAsia" w:hAnsiTheme="minorHAnsi" w:cstheme="minorBidi"/>
          <w:kern w:val="2"/>
          <w:sz w:val="24"/>
          <w:szCs w:val="24"/>
          <w14:ligatures w14:val="standardContextual"/>
        </w:rPr>
      </w:pPr>
      <w:r>
        <w:t>11.4.1.1.1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_Toc219487546 \h </w:instrText>
      </w:r>
      <w:r>
        <w:fldChar w:fldCharType="separate"/>
      </w:r>
      <w:r>
        <w:t>43</w:t>
      </w:r>
      <w:r>
        <w:fldChar w:fldCharType="end"/>
      </w:r>
    </w:p>
    <w:p w14:paraId="09CF0417" w14:textId="0CEBFC51" w:rsidR="008B531C" w:rsidRDefault="008B531C">
      <w:pPr>
        <w:pStyle w:val="TOC5"/>
        <w:rPr>
          <w:rFonts w:asciiTheme="minorHAnsi" w:eastAsiaTheme="minorEastAsia" w:hAnsiTheme="minorHAnsi" w:cstheme="minorBidi"/>
          <w:kern w:val="2"/>
          <w:sz w:val="24"/>
          <w:szCs w:val="24"/>
          <w14:ligatures w14:val="standardContextual"/>
        </w:rPr>
      </w:pPr>
      <w:r>
        <w:t>11.4.1.1.2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_Toc219487547 \h </w:instrText>
      </w:r>
      <w:r>
        <w:fldChar w:fldCharType="separate"/>
      </w:r>
      <w:r>
        <w:t>43</w:t>
      </w:r>
      <w:r>
        <w:fldChar w:fldCharType="end"/>
      </w:r>
    </w:p>
    <w:p w14:paraId="65DCA4B2" w14:textId="40E89425" w:rsidR="008B531C" w:rsidRDefault="008B531C">
      <w:pPr>
        <w:pStyle w:val="TOC5"/>
        <w:rPr>
          <w:rFonts w:asciiTheme="minorHAnsi" w:eastAsiaTheme="minorEastAsia" w:hAnsiTheme="minorHAnsi" w:cstheme="minorBidi"/>
          <w:kern w:val="2"/>
          <w:sz w:val="24"/>
          <w:szCs w:val="24"/>
          <w14:ligatures w14:val="standardContextual"/>
        </w:rPr>
      </w:pPr>
      <w:r>
        <w:t>11.4.1.1.3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_Toc219487548 \h </w:instrText>
      </w:r>
      <w:r>
        <w:fldChar w:fldCharType="separate"/>
      </w:r>
      <w:r>
        <w:t>43</w:t>
      </w:r>
      <w:r>
        <w:fldChar w:fldCharType="end"/>
      </w:r>
    </w:p>
    <w:p w14:paraId="5CA71F4C" w14:textId="6A1299CD" w:rsidR="008B531C" w:rsidRDefault="008B531C">
      <w:pPr>
        <w:pStyle w:val="TOC6"/>
        <w:rPr>
          <w:rFonts w:asciiTheme="minorHAnsi" w:eastAsiaTheme="minorEastAsia" w:hAnsiTheme="minorHAnsi" w:cstheme="minorBidi"/>
          <w:kern w:val="2"/>
          <w:sz w:val="24"/>
          <w:szCs w:val="24"/>
          <w14:ligatures w14:val="standardContextual"/>
        </w:rPr>
      </w:pPr>
      <w:r>
        <w:t>11.4.1.1.3.1</w:t>
      </w:r>
      <w:r>
        <w:rPr>
          <w:rFonts w:asciiTheme="minorHAnsi" w:eastAsiaTheme="minorEastAsia" w:hAnsiTheme="minorHAnsi" w:cstheme="minorBidi"/>
          <w:kern w:val="2"/>
          <w:sz w:val="24"/>
          <w:szCs w:val="24"/>
          <w14:ligatures w14:val="standardContextual"/>
        </w:rPr>
        <w:tab/>
      </w:r>
      <w:r>
        <w:t>From-state</w:t>
      </w:r>
      <w:r>
        <w:tab/>
      </w:r>
      <w:r>
        <w:fldChar w:fldCharType="begin"/>
      </w:r>
      <w:r>
        <w:instrText xml:space="preserve"> PAGEREF _Toc219487549 \h </w:instrText>
      </w:r>
      <w:r>
        <w:fldChar w:fldCharType="separate"/>
      </w:r>
      <w:r>
        <w:t>43</w:t>
      </w:r>
      <w:r>
        <w:fldChar w:fldCharType="end"/>
      </w:r>
    </w:p>
    <w:p w14:paraId="12689043" w14:textId="3C2F1EAF" w:rsidR="008B531C" w:rsidRDefault="008B531C">
      <w:pPr>
        <w:pStyle w:val="TOC6"/>
        <w:rPr>
          <w:rFonts w:asciiTheme="minorHAnsi" w:eastAsiaTheme="minorEastAsia" w:hAnsiTheme="minorHAnsi" w:cstheme="minorBidi"/>
          <w:kern w:val="2"/>
          <w:sz w:val="24"/>
          <w:szCs w:val="24"/>
          <w14:ligatures w14:val="standardContextual"/>
        </w:rPr>
      </w:pPr>
      <w:r>
        <w:t>11.4.1.1.3.2</w:t>
      </w:r>
      <w:r>
        <w:rPr>
          <w:rFonts w:asciiTheme="minorHAnsi" w:eastAsiaTheme="minorEastAsia" w:hAnsiTheme="minorHAnsi" w:cstheme="minorBidi"/>
          <w:kern w:val="2"/>
          <w:sz w:val="24"/>
          <w:szCs w:val="24"/>
          <w14:ligatures w14:val="standardContextual"/>
        </w:rPr>
        <w:tab/>
      </w:r>
      <w:r>
        <w:t>To-state</w:t>
      </w:r>
      <w:r>
        <w:tab/>
      </w:r>
      <w:r>
        <w:fldChar w:fldCharType="begin"/>
      </w:r>
      <w:r>
        <w:instrText xml:space="preserve"> PAGEREF _Toc219487550 \h </w:instrText>
      </w:r>
      <w:r>
        <w:fldChar w:fldCharType="separate"/>
      </w:r>
      <w:r>
        <w:t>44</w:t>
      </w:r>
      <w:r>
        <w:fldChar w:fldCharType="end"/>
      </w:r>
    </w:p>
    <w:p w14:paraId="50731229" w14:textId="2FE1621F"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11.5</w:t>
      </w:r>
      <w:r>
        <w:rPr>
          <w:rFonts w:asciiTheme="minorHAnsi" w:eastAsiaTheme="minorEastAsia" w:hAnsiTheme="minorHAnsi" w:cstheme="minorBidi"/>
          <w:kern w:val="2"/>
          <w:sz w:val="24"/>
          <w:szCs w:val="24"/>
          <w14:ligatures w14:val="standardContextual"/>
        </w:rPr>
        <w:tab/>
      </w:r>
      <w:r>
        <w:rPr>
          <w:lang w:eastAsia="zh-CN"/>
        </w:rPr>
        <w:t>Streaming data reporting service</w:t>
      </w:r>
      <w:r>
        <w:tab/>
      </w:r>
      <w:r>
        <w:fldChar w:fldCharType="begin"/>
      </w:r>
      <w:r>
        <w:instrText xml:space="preserve"> PAGEREF _Toc219487551 \h </w:instrText>
      </w:r>
      <w:r>
        <w:fldChar w:fldCharType="separate"/>
      </w:r>
      <w:r>
        <w:t>44</w:t>
      </w:r>
      <w:r>
        <w:fldChar w:fldCharType="end"/>
      </w:r>
    </w:p>
    <w:p w14:paraId="698C9518" w14:textId="1E15C958"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11.5.1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_Toc219487552 \h </w:instrText>
      </w:r>
      <w:r>
        <w:fldChar w:fldCharType="separate"/>
      </w:r>
      <w:r>
        <w:t>44</w:t>
      </w:r>
      <w:r>
        <w:fldChar w:fldCharType="end"/>
      </w:r>
    </w:p>
    <w:p w14:paraId="5140B0A1" w14:textId="3EC6CC19"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11.5.1.1</w:t>
      </w:r>
      <w:r>
        <w:rPr>
          <w:rFonts w:asciiTheme="minorHAnsi" w:eastAsiaTheme="minorEastAsia" w:hAnsiTheme="minorHAnsi" w:cstheme="minorBidi"/>
          <w:kern w:val="2"/>
          <w:sz w:val="24"/>
          <w:szCs w:val="24"/>
          <w14:ligatures w14:val="standardContextual"/>
        </w:rPr>
        <w:tab/>
      </w:r>
      <w:r>
        <w:rPr>
          <w:lang w:eastAsia="zh-CN"/>
        </w:rPr>
        <w:t>establishStreamingConnection operation (M)</w:t>
      </w:r>
      <w:r>
        <w:tab/>
      </w:r>
      <w:r>
        <w:fldChar w:fldCharType="begin"/>
      </w:r>
      <w:r>
        <w:instrText xml:space="preserve"> PAGEREF _Toc219487553 \h </w:instrText>
      </w:r>
      <w:r>
        <w:fldChar w:fldCharType="separate"/>
      </w:r>
      <w:r>
        <w:t>44</w:t>
      </w:r>
      <w:r>
        <w:fldChar w:fldCharType="end"/>
      </w:r>
    </w:p>
    <w:p w14:paraId="39C4F471" w14:textId="447B178F"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11.5.1.1.1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_Toc219487554 \h </w:instrText>
      </w:r>
      <w:r>
        <w:fldChar w:fldCharType="separate"/>
      </w:r>
      <w:r>
        <w:t>44</w:t>
      </w:r>
      <w:r>
        <w:fldChar w:fldCharType="end"/>
      </w:r>
    </w:p>
    <w:p w14:paraId="53E278BA" w14:textId="28C1F057"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11.5.1.1.2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_Toc219487555 \h </w:instrText>
      </w:r>
      <w:r>
        <w:fldChar w:fldCharType="separate"/>
      </w:r>
      <w:r>
        <w:t>45</w:t>
      </w:r>
      <w:r>
        <w:fldChar w:fldCharType="end"/>
      </w:r>
    </w:p>
    <w:p w14:paraId="323E6411" w14:textId="2E984A9E"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11.5.1.1.3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_Toc219487556 \h </w:instrText>
      </w:r>
      <w:r>
        <w:fldChar w:fldCharType="separate"/>
      </w:r>
      <w:r>
        <w:t>45</w:t>
      </w:r>
      <w:r>
        <w:fldChar w:fldCharType="end"/>
      </w:r>
    </w:p>
    <w:p w14:paraId="1E91BA9E" w14:textId="1236C5F7"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11.5.1.1.4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_Toc219487557 \h </w:instrText>
      </w:r>
      <w:r>
        <w:fldChar w:fldCharType="separate"/>
      </w:r>
      <w:r>
        <w:t>46</w:t>
      </w:r>
      <w:r>
        <w:fldChar w:fldCharType="end"/>
      </w:r>
    </w:p>
    <w:p w14:paraId="57B0FC17" w14:textId="724B6674"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11.5.1.2</w:t>
      </w:r>
      <w:r>
        <w:rPr>
          <w:rFonts w:asciiTheme="minorHAnsi" w:eastAsiaTheme="minorEastAsia" w:hAnsiTheme="minorHAnsi" w:cstheme="minorBidi"/>
          <w:kern w:val="2"/>
          <w:sz w:val="24"/>
          <w:szCs w:val="24"/>
          <w14:ligatures w14:val="standardContextual"/>
        </w:rPr>
        <w:tab/>
      </w:r>
      <w:r>
        <w:rPr>
          <w:lang w:eastAsia="zh-CN"/>
        </w:rPr>
        <w:t>terminateStreamingConnection operation (M)</w:t>
      </w:r>
      <w:r>
        <w:tab/>
      </w:r>
      <w:r>
        <w:fldChar w:fldCharType="begin"/>
      </w:r>
      <w:r>
        <w:instrText xml:space="preserve"> PAGEREF _Toc219487558 \h </w:instrText>
      </w:r>
      <w:r>
        <w:fldChar w:fldCharType="separate"/>
      </w:r>
      <w:r>
        <w:t>46</w:t>
      </w:r>
      <w:r>
        <w:fldChar w:fldCharType="end"/>
      </w:r>
    </w:p>
    <w:p w14:paraId="3BC3DD24" w14:textId="2AC27F83"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11.5.1.2.1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_Toc219487559 \h </w:instrText>
      </w:r>
      <w:r>
        <w:fldChar w:fldCharType="separate"/>
      </w:r>
      <w:r>
        <w:t>46</w:t>
      </w:r>
      <w:r>
        <w:fldChar w:fldCharType="end"/>
      </w:r>
    </w:p>
    <w:p w14:paraId="64077F4C" w14:textId="0286B2FB"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11.5.1.2.2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_Toc219487560 \h </w:instrText>
      </w:r>
      <w:r>
        <w:fldChar w:fldCharType="separate"/>
      </w:r>
      <w:r>
        <w:t>46</w:t>
      </w:r>
      <w:r>
        <w:fldChar w:fldCharType="end"/>
      </w:r>
    </w:p>
    <w:p w14:paraId="0EAB82EB" w14:textId="75ADF1B0"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11.5.1.2.3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_Toc219487561 \h </w:instrText>
      </w:r>
      <w:r>
        <w:fldChar w:fldCharType="separate"/>
      </w:r>
      <w:r>
        <w:t>46</w:t>
      </w:r>
      <w:r>
        <w:fldChar w:fldCharType="end"/>
      </w:r>
    </w:p>
    <w:p w14:paraId="64CA31F5" w14:textId="259B4626"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11.5.1.2.4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_Toc219487562 \h </w:instrText>
      </w:r>
      <w:r>
        <w:fldChar w:fldCharType="separate"/>
      </w:r>
      <w:r>
        <w:t>46</w:t>
      </w:r>
      <w:r>
        <w:fldChar w:fldCharType="end"/>
      </w:r>
    </w:p>
    <w:p w14:paraId="3BEB73DF" w14:textId="596493B9"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11.5.1.3</w:t>
      </w:r>
      <w:r>
        <w:rPr>
          <w:rFonts w:asciiTheme="minorHAnsi" w:eastAsiaTheme="minorEastAsia" w:hAnsiTheme="minorHAnsi" w:cstheme="minorBidi"/>
          <w:kern w:val="2"/>
          <w:sz w:val="24"/>
          <w:szCs w:val="24"/>
          <w14:ligatures w14:val="standardContextual"/>
        </w:rPr>
        <w:tab/>
      </w:r>
      <w:r>
        <w:rPr>
          <w:lang w:eastAsia="zh-CN"/>
        </w:rPr>
        <w:t>reportStreamData operation (M)</w:t>
      </w:r>
      <w:r>
        <w:tab/>
      </w:r>
      <w:r>
        <w:fldChar w:fldCharType="begin"/>
      </w:r>
      <w:r>
        <w:instrText xml:space="preserve"> PAGEREF _Toc219487563 \h </w:instrText>
      </w:r>
      <w:r>
        <w:fldChar w:fldCharType="separate"/>
      </w:r>
      <w:r>
        <w:t>46</w:t>
      </w:r>
      <w:r>
        <w:fldChar w:fldCharType="end"/>
      </w:r>
    </w:p>
    <w:p w14:paraId="52C9131E" w14:textId="1014BFD0"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11.5.1.3.1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_Toc219487564 \h </w:instrText>
      </w:r>
      <w:r>
        <w:fldChar w:fldCharType="separate"/>
      </w:r>
      <w:r>
        <w:t>46</w:t>
      </w:r>
      <w:r>
        <w:fldChar w:fldCharType="end"/>
      </w:r>
    </w:p>
    <w:p w14:paraId="06EF4F54" w14:textId="410381B0"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11.5.1.3.2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_Toc219487565 \h </w:instrText>
      </w:r>
      <w:r>
        <w:fldChar w:fldCharType="separate"/>
      </w:r>
      <w:r>
        <w:t>46</w:t>
      </w:r>
      <w:r>
        <w:fldChar w:fldCharType="end"/>
      </w:r>
    </w:p>
    <w:p w14:paraId="25C2EC6F" w14:textId="27CE1D9F"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lastRenderedPageBreak/>
        <w:t>11.5.1.3.3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_Toc219487566 \h </w:instrText>
      </w:r>
      <w:r>
        <w:fldChar w:fldCharType="separate"/>
      </w:r>
      <w:r>
        <w:t>47</w:t>
      </w:r>
      <w:r>
        <w:fldChar w:fldCharType="end"/>
      </w:r>
    </w:p>
    <w:p w14:paraId="41F52A87" w14:textId="45BBD23B"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11.5.1.3.4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_Toc219487567 \h </w:instrText>
      </w:r>
      <w:r>
        <w:fldChar w:fldCharType="separate"/>
      </w:r>
      <w:r>
        <w:t>47</w:t>
      </w:r>
      <w:r>
        <w:fldChar w:fldCharType="end"/>
      </w:r>
    </w:p>
    <w:p w14:paraId="756D4C77" w14:textId="38E319D4"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11.5.1.4</w:t>
      </w:r>
      <w:r>
        <w:rPr>
          <w:rFonts w:asciiTheme="minorHAnsi" w:eastAsiaTheme="minorEastAsia" w:hAnsiTheme="minorHAnsi" w:cstheme="minorBidi"/>
          <w:kern w:val="2"/>
          <w:sz w:val="24"/>
          <w:szCs w:val="24"/>
          <w14:ligatures w14:val="standardContextual"/>
        </w:rPr>
        <w:tab/>
      </w:r>
      <w:r>
        <w:rPr>
          <w:lang w:eastAsia="zh-CN"/>
        </w:rPr>
        <w:t>addStream operation (M)</w:t>
      </w:r>
      <w:r>
        <w:tab/>
      </w:r>
      <w:r>
        <w:fldChar w:fldCharType="begin"/>
      </w:r>
      <w:r>
        <w:instrText xml:space="preserve"> PAGEREF _Toc219487568 \h </w:instrText>
      </w:r>
      <w:r>
        <w:fldChar w:fldCharType="separate"/>
      </w:r>
      <w:r>
        <w:t>47</w:t>
      </w:r>
      <w:r>
        <w:fldChar w:fldCharType="end"/>
      </w:r>
    </w:p>
    <w:p w14:paraId="7D1B5FBF" w14:textId="5979CED9"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11.5.1.4.1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_Toc219487569 \h </w:instrText>
      </w:r>
      <w:r>
        <w:fldChar w:fldCharType="separate"/>
      </w:r>
      <w:r>
        <w:t>47</w:t>
      </w:r>
      <w:r>
        <w:fldChar w:fldCharType="end"/>
      </w:r>
    </w:p>
    <w:p w14:paraId="1E351F98" w14:textId="349DD278"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11.5.1.4.2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_Toc219487570 \h </w:instrText>
      </w:r>
      <w:r>
        <w:fldChar w:fldCharType="separate"/>
      </w:r>
      <w:r>
        <w:t>48</w:t>
      </w:r>
      <w:r>
        <w:fldChar w:fldCharType="end"/>
      </w:r>
    </w:p>
    <w:p w14:paraId="7709D1C6" w14:textId="2D10B9B5"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11.5.1.4.3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_Toc219487571 \h </w:instrText>
      </w:r>
      <w:r>
        <w:fldChar w:fldCharType="separate"/>
      </w:r>
      <w:r>
        <w:t>49</w:t>
      </w:r>
      <w:r>
        <w:fldChar w:fldCharType="end"/>
      </w:r>
    </w:p>
    <w:p w14:paraId="4EC184AD" w14:textId="6E3987AE"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11.5.1.4.4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_Toc219487572 \h </w:instrText>
      </w:r>
      <w:r>
        <w:fldChar w:fldCharType="separate"/>
      </w:r>
      <w:r>
        <w:t>49</w:t>
      </w:r>
      <w:r>
        <w:fldChar w:fldCharType="end"/>
      </w:r>
    </w:p>
    <w:p w14:paraId="710BC27A" w14:textId="72DBAD91"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11.5.1.5</w:t>
      </w:r>
      <w:r>
        <w:rPr>
          <w:rFonts w:asciiTheme="minorHAnsi" w:eastAsiaTheme="minorEastAsia" w:hAnsiTheme="minorHAnsi" w:cstheme="minorBidi"/>
          <w:kern w:val="2"/>
          <w:sz w:val="24"/>
          <w:szCs w:val="24"/>
          <w14:ligatures w14:val="standardContextual"/>
        </w:rPr>
        <w:tab/>
      </w:r>
      <w:r>
        <w:rPr>
          <w:lang w:eastAsia="zh-CN"/>
        </w:rPr>
        <w:t>deleteStream operation (M)</w:t>
      </w:r>
      <w:r>
        <w:tab/>
      </w:r>
      <w:r>
        <w:fldChar w:fldCharType="begin"/>
      </w:r>
      <w:r>
        <w:instrText xml:space="preserve"> PAGEREF _Toc219487573 \h </w:instrText>
      </w:r>
      <w:r>
        <w:fldChar w:fldCharType="separate"/>
      </w:r>
      <w:r>
        <w:t>50</w:t>
      </w:r>
      <w:r>
        <w:fldChar w:fldCharType="end"/>
      </w:r>
    </w:p>
    <w:p w14:paraId="6B30B628" w14:textId="7E47A0E7"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11.5.1.5.1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_Toc219487574 \h </w:instrText>
      </w:r>
      <w:r>
        <w:fldChar w:fldCharType="separate"/>
      </w:r>
      <w:r>
        <w:t>50</w:t>
      </w:r>
      <w:r>
        <w:fldChar w:fldCharType="end"/>
      </w:r>
    </w:p>
    <w:p w14:paraId="46C915D7" w14:textId="213851EF"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11.5.1.5.2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_Toc219487575 \h </w:instrText>
      </w:r>
      <w:r>
        <w:fldChar w:fldCharType="separate"/>
      </w:r>
      <w:r>
        <w:t>50</w:t>
      </w:r>
      <w:r>
        <w:fldChar w:fldCharType="end"/>
      </w:r>
    </w:p>
    <w:p w14:paraId="2B57B5F1" w14:textId="1124B608"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11.5.1.5.3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_Toc219487576 \h </w:instrText>
      </w:r>
      <w:r>
        <w:fldChar w:fldCharType="separate"/>
      </w:r>
      <w:r>
        <w:t>50</w:t>
      </w:r>
      <w:r>
        <w:fldChar w:fldCharType="end"/>
      </w:r>
    </w:p>
    <w:p w14:paraId="5EEBBA69" w14:textId="0422F038"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11.5.1.5.4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_Toc219487577 \h </w:instrText>
      </w:r>
      <w:r>
        <w:fldChar w:fldCharType="separate"/>
      </w:r>
      <w:r>
        <w:t>50</w:t>
      </w:r>
      <w:r>
        <w:fldChar w:fldCharType="end"/>
      </w:r>
    </w:p>
    <w:p w14:paraId="145B4283" w14:textId="2DCC0FAB"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11.5.1.6</w:t>
      </w:r>
      <w:r>
        <w:rPr>
          <w:rFonts w:asciiTheme="minorHAnsi" w:eastAsiaTheme="minorEastAsia" w:hAnsiTheme="minorHAnsi" w:cstheme="minorBidi"/>
          <w:kern w:val="2"/>
          <w:sz w:val="24"/>
          <w:szCs w:val="24"/>
          <w14:ligatures w14:val="standardContextual"/>
        </w:rPr>
        <w:tab/>
      </w:r>
      <w:r>
        <w:rPr>
          <w:lang w:eastAsia="zh-CN"/>
        </w:rPr>
        <w:t>getConnectionInfo operation (M)</w:t>
      </w:r>
      <w:r>
        <w:tab/>
      </w:r>
      <w:r>
        <w:fldChar w:fldCharType="begin"/>
      </w:r>
      <w:r>
        <w:instrText xml:space="preserve"> PAGEREF _Toc219487578 \h </w:instrText>
      </w:r>
      <w:r>
        <w:fldChar w:fldCharType="separate"/>
      </w:r>
      <w:r>
        <w:t>50</w:t>
      </w:r>
      <w:r>
        <w:fldChar w:fldCharType="end"/>
      </w:r>
    </w:p>
    <w:p w14:paraId="0C135271" w14:textId="71A6BB81"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11.5.1.6.1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_Toc219487579 \h </w:instrText>
      </w:r>
      <w:r>
        <w:fldChar w:fldCharType="separate"/>
      </w:r>
      <w:r>
        <w:t>50</w:t>
      </w:r>
      <w:r>
        <w:fldChar w:fldCharType="end"/>
      </w:r>
    </w:p>
    <w:p w14:paraId="5C4E6B07" w14:textId="2E0FDF78"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11.5.1.6.2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_Toc219487580 \h </w:instrText>
      </w:r>
      <w:r>
        <w:fldChar w:fldCharType="separate"/>
      </w:r>
      <w:r>
        <w:t>50</w:t>
      </w:r>
      <w:r>
        <w:fldChar w:fldCharType="end"/>
      </w:r>
    </w:p>
    <w:p w14:paraId="476CCB4D" w14:textId="4A2FD7DB"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11.5.1.6.3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_Toc219487581 \h </w:instrText>
      </w:r>
      <w:r>
        <w:fldChar w:fldCharType="separate"/>
      </w:r>
      <w:r>
        <w:t>51</w:t>
      </w:r>
      <w:r>
        <w:fldChar w:fldCharType="end"/>
      </w:r>
    </w:p>
    <w:p w14:paraId="33C0280F" w14:textId="2A0CB021"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11.5.1.6.4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_Toc219487582 \h </w:instrText>
      </w:r>
      <w:r>
        <w:fldChar w:fldCharType="separate"/>
      </w:r>
      <w:r>
        <w:t>51</w:t>
      </w:r>
      <w:r>
        <w:fldChar w:fldCharType="end"/>
      </w:r>
    </w:p>
    <w:p w14:paraId="6DCD8E2E" w14:textId="5F7B811F"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11.5.1.7</w:t>
      </w:r>
      <w:r>
        <w:rPr>
          <w:rFonts w:asciiTheme="minorHAnsi" w:eastAsiaTheme="minorEastAsia" w:hAnsiTheme="minorHAnsi" w:cstheme="minorBidi"/>
          <w:kern w:val="2"/>
          <w:sz w:val="24"/>
          <w:szCs w:val="24"/>
          <w14:ligatures w14:val="standardContextual"/>
        </w:rPr>
        <w:tab/>
      </w:r>
      <w:r>
        <w:rPr>
          <w:lang w:eastAsia="zh-CN"/>
        </w:rPr>
        <w:t>getStreamInfo operation (M)</w:t>
      </w:r>
      <w:r>
        <w:tab/>
      </w:r>
      <w:r>
        <w:fldChar w:fldCharType="begin"/>
      </w:r>
      <w:r>
        <w:instrText xml:space="preserve"> PAGEREF _Toc219487583 \h </w:instrText>
      </w:r>
      <w:r>
        <w:fldChar w:fldCharType="separate"/>
      </w:r>
      <w:r>
        <w:t>51</w:t>
      </w:r>
      <w:r>
        <w:fldChar w:fldCharType="end"/>
      </w:r>
    </w:p>
    <w:p w14:paraId="01D46689" w14:textId="2BE2AC51"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11.5.1.7.1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_Toc219487584 \h </w:instrText>
      </w:r>
      <w:r>
        <w:fldChar w:fldCharType="separate"/>
      </w:r>
      <w:r>
        <w:t>51</w:t>
      </w:r>
      <w:r>
        <w:fldChar w:fldCharType="end"/>
      </w:r>
    </w:p>
    <w:p w14:paraId="4C6E57EE" w14:textId="42D96710"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11.5.1.7.2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_Toc219487585 \h </w:instrText>
      </w:r>
      <w:r>
        <w:fldChar w:fldCharType="separate"/>
      </w:r>
      <w:r>
        <w:t>51</w:t>
      </w:r>
      <w:r>
        <w:fldChar w:fldCharType="end"/>
      </w:r>
    </w:p>
    <w:p w14:paraId="40302E37" w14:textId="15300704"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11.5.1.7.3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_Toc219487586 \h </w:instrText>
      </w:r>
      <w:r>
        <w:fldChar w:fldCharType="separate"/>
      </w:r>
      <w:r>
        <w:t>52</w:t>
      </w:r>
      <w:r>
        <w:fldChar w:fldCharType="end"/>
      </w:r>
    </w:p>
    <w:p w14:paraId="1369BBEA" w14:textId="1ACEA9C8"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11.5.1.7.4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_Toc219487587 \h </w:instrText>
      </w:r>
      <w:r>
        <w:fldChar w:fldCharType="separate"/>
      </w:r>
      <w:r>
        <w:t>54</w:t>
      </w:r>
      <w:r>
        <w:fldChar w:fldCharType="end"/>
      </w:r>
    </w:p>
    <w:p w14:paraId="5A5AC1DE" w14:textId="033286B2"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11.6</w:t>
      </w:r>
      <w:r>
        <w:rPr>
          <w:rFonts w:asciiTheme="minorHAnsi" w:eastAsiaTheme="minorEastAsia" w:hAnsiTheme="minorHAnsi" w:cstheme="minorBidi"/>
          <w:kern w:val="2"/>
          <w:sz w:val="24"/>
          <w:szCs w:val="24"/>
          <w14:ligatures w14:val="standardContextual"/>
        </w:rPr>
        <w:tab/>
      </w:r>
      <w:r>
        <w:rPr>
          <w:lang w:eastAsia="zh-CN"/>
        </w:rPr>
        <w:t>File data reporting service</w:t>
      </w:r>
      <w:r>
        <w:tab/>
      </w:r>
      <w:r>
        <w:fldChar w:fldCharType="begin"/>
      </w:r>
      <w:r>
        <w:instrText xml:space="preserve"> PAGEREF _Toc219487588 \h </w:instrText>
      </w:r>
      <w:r>
        <w:fldChar w:fldCharType="separate"/>
      </w:r>
      <w:r>
        <w:t>54</w:t>
      </w:r>
      <w:r>
        <w:fldChar w:fldCharType="end"/>
      </w:r>
    </w:p>
    <w:p w14:paraId="66CC54E3" w14:textId="20DEF9A7"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11.6.1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_Toc219487589 \h </w:instrText>
      </w:r>
      <w:r>
        <w:fldChar w:fldCharType="separate"/>
      </w:r>
      <w:r>
        <w:t>54</w:t>
      </w:r>
      <w:r>
        <w:fldChar w:fldCharType="end"/>
      </w:r>
    </w:p>
    <w:p w14:paraId="47E1703E" w14:textId="30B035A0" w:rsidR="008B531C" w:rsidRDefault="008B531C">
      <w:pPr>
        <w:pStyle w:val="TOC4"/>
        <w:rPr>
          <w:rFonts w:asciiTheme="minorHAnsi" w:eastAsiaTheme="minorEastAsia" w:hAnsiTheme="minorHAnsi" w:cstheme="minorBidi"/>
          <w:kern w:val="2"/>
          <w:sz w:val="24"/>
          <w:szCs w:val="24"/>
          <w14:ligatures w14:val="standardContextual"/>
        </w:rPr>
      </w:pPr>
      <w:r>
        <w:t>11.6.1.1</w:t>
      </w:r>
      <w:r>
        <w:rPr>
          <w:rFonts w:asciiTheme="minorHAnsi" w:eastAsiaTheme="minorEastAsia" w:hAnsiTheme="minorHAnsi" w:cstheme="minorBidi"/>
          <w:kern w:val="2"/>
          <w:sz w:val="24"/>
          <w:szCs w:val="24"/>
          <w14:ligatures w14:val="standardContextual"/>
        </w:rPr>
        <w:tab/>
      </w:r>
      <w:r>
        <w:t>Notification notifyFileReady</w:t>
      </w:r>
      <w:r>
        <w:tab/>
      </w:r>
      <w:r>
        <w:fldChar w:fldCharType="begin"/>
      </w:r>
      <w:r>
        <w:instrText xml:space="preserve"> PAGEREF _Toc219487590 \h </w:instrText>
      </w:r>
      <w:r>
        <w:fldChar w:fldCharType="separate"/>
      </w:r>
      <w:r>
        <w:t>54</w:t>
      </w:r>
      <w:r>
        <w:fldChar w:fldCharType="end"/>
      </w:r>
    </w:p>
    <w:p w14:paraId="2E9BC3F4" w14:textId="3FD78B46" w:rsidR="008B531C" w:rsidRDefault="008B531C">
      <w:pPr>
        <w:pStyle w:val="TOC5"/>
        <w:rPr>
          <w:rFonts w:asciiTheme="minorHAnsi" w:eastAsiaTheme="minorEastAsia" w:hAnsiTheme="minorHAnsi" w:cstheme="minorBidi"/>
          <w:kern w:val="2"/>
          <w:sz w:val="24"/>
          <w:szCs w:val="24"/>
          <w14:ligatures w14:val="standardContextual"/>
        </w:rPr>
      </w:pPr>
      <w:r>
        <w:t>11.6.1.1.1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_Toc219487591 \h </w:instrText>
      </w:r>
      <w:r>
        <w:fldChar w:fldCharType="separate"/>
      </w:r>
      <w:r>
        <w:t>54</w:t>
      </w:r>
      <w:r>
        <w:fldChar w:fldCharType="end"/>
      </w:r>
    </w:p>
    <w:p w14:paraId="28B941C8" w14:textId="072EF7C8" w:rsidR="008B531C" w:rsidRDefault="008B531C">
      <w:pPr>
        <w:pStyle w:val="TOC5"/>
        <w:rPr>
          <w:rFonts w:asciiTheme="minorHAnsi" w:eastAsiaTheme="minorEastAsia" w:hAnsiTheme="minorHAnsi" w:cstheme="minorBidi"/>
          <w:kern w:val="2"/>
          <w:sz w:val="24"/>
          <w:szCs w:val="24"/>
          <w14:ligatures w14:val="standardContextual"/>
        </w:rPr>
      </w:pPr>
      <w:r w:rsidRPr="00A53ECA">
        <w:rPr>
          <w:lang w:val="fr-FR"/>
        </w:rPr>
        <w:t>11.6.1.1.2</w:t>
      </w:r>
      <w:r>
        <w:rPr>
          <w:rFonts w:asciiTheme="minorHAnsi" w:eastAsiaTheme="minorEastAsia" w:hAnsiTheme="minorHAnsi" w:cstheme="minorBidi"/>
          <w:kern w:val="2"/>
          <w:sz w:val="24"/>
          <w:szCs w:val="24"/>
          <w14:ligatures w14:val="standardContextual"/>
        </w:rPr>
        <w:tab/>
      </w:r>
      <w:r w:rsidRPr="00A53ECA">
        <w:rPr>
          <w:lang w:val="en-US"/>
        </w:rPr>
        <w:t>Input parameters</w:t>
      </w:r>
      <w:r>
        <w:tab/>
      </w:r>
      <w:r>
        <w:fldChar w:fldCharType="begin"/>
      </w:r>
      <w:r>
        <w:instrText xml:space="preserve"> PAGEREF _Toc219487592 \h </w:instrText>
      </w:r>
      <w:r>
        <w:fldChar w:fldCharType="separate"/>
      </w:r>
      <w:r>
        <w:t>55</w:t>
      </w:r>
      <w:r>
        <w:fldChar w:fldCharType="end"/>
      </w:r>
    </w:p>
    <w:p w14:paraId="661D5CD6" w14:textId="21424830" w:rsidR="008B531C" w:rsidRDefault="008B531C">
      <w:pPr>
        <w:pStyle w:val="TOC4"/>
        <w:rPr>
          <w:rFonts w:asciiTheme="minorHAnsi" w:eastAsiaTheme="minorEastAsia" w:hAnsiTheme="minorHAnsi" w:cstheme="minorBidi"/>
          <w:kern w:val="2"/>
          <w:sz w:val="24"/>
          <w:szCs w:val="24"/>
          <w14:ligatures w14:val="standardContextual"/>
        </w:rPr>
      </w:pPr>
      <w:r>
        <w:t>11.6.1.2</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notifyFilePreparationError</w:t>
      </w:r>
      <w:r>
        <w:tab/>
      </w:r>
      <w:r>
        <w:fldChar w:fldCharType="begin"/>
      </w:r>
      <w:r>
        <w:instrText xml:space="preserve"> PAGEREF _Toc219487593 \h </w:instrText>
      </w:r>
      <w:r>
        <w:fldChar w:fldCharType="separate"/>
      </w:r>
      <w:r>
        <w:t>57</w:t>
      </w:r>
      <w:r>
        <w:fldChar w:fldCharType="end"/>
      </w:r>
    </w:p>
    <w:p w14:paraId="0F7F6D04" w14:textId="145FF3B1" w:rsidR="008B531C" w:rsidRDefault="008B531C">
      <w:pPr>
        <w:pStyle w:val="TOC5"/>
        <w:rPr>
          <w:rFonts w:asciiTheme="minorHAnsi" w:eastAsiaTheme="minorEastAsia" w:hAnsiTheme="minorHAnsi" w:cstheme="minorBidi"/>
          <w:kern w:val="2"/>
          <w:sz w:val="24"/>
          <w:szCs w:val="24"/>
          <w14:ligatures w14:val="standardContextual"/>
        </w:rPr>
      </w:pPr>
      <w:r>
        <w:t>11.6.1.2.1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_Toc219487594 \h </w:instrText>
      </w:r>
      <w:r>
        <w:fldChar w:fldCharType="separate"/>
      </w:r>
      <w:r>
        <w:t>57</w:t>
      </w:r>
      <w:r>
        <w:fldChar w:fldCharType="end"/>
      </w:r>
    </w:p>
    <w:p w14:paraId="2685DBD1" w14:textId="2E246C7A" w:rsidR="008B531C" w:rsidRDefault="008B531C">
      <w:pPr>
        <w:pStyle w:val="TOC5"/>
        <w:rPr>
          <w:rFonts w:asciiTheme="minorHAnsi" w:eastAsiaTheme="minorEastAsia" w:hAnsiTheme="minorHAnsi" w:cstheme="minorBidi"/>
          <w:kern w:val="2"/>
          <w:sz w:val="24"/>
          <w:szCs w:val="24"/>
          <w14:ligatures w14:val="standardContextual"/>
        </w:rPr>
      </w:pPr>
      <w:r>
        <w:t>11.6.1.</w:t>
      </w:r>
      <w:r>
        <w:rPr>
          <w:lang w:eastAsia="zh-CN"/>
        </w:rPr>
        <w:t>2.</w:t>
      </w:r>
      <w:r>
        <w:t>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_Toc219487595 \h </w:instrText>
      </w:r>
      <w:r>
        <w:fldChar w:fldCharType="separate"/>
      </w:r>
      <w:r>
        <w:t>58</w:t>
      </w:r>
      <w:r>
        <w:fldChar w:fldCharType="end"/>
      </w:r>
    </w:p>
    <w:p w14:paraId="784E9E97" w14:textId="6DAAEE9F" w:rsidR="008B531C" w:rsidRDefault="008B531C">
      <w:pPr>
        <w:pStyle w:val="TOC4"/>
        <w:rPr>
          <w:rFonts w:asciiTheme="minorHAnsi" w:eastAsiaTheme="minorEastAsia" w:hAnsiTheme="minorHAnsi" w:cstheme="minorBidi"/>
          <w:kern w:val="2"/>
          <w:sz w:val="24"/>
          <w:szCs w:val="24"/>
          <w14:ligatures w14:val="standardContextual"/>
        </w:rPr>
      </w:pPr>
      <w:r>
        <w:t>11.6.1.3</w:t>
      </w:r>
      <w:r>
        <w:rPr>
          <w:rFonts w:asciiTheme="minorHAnsi" w:eastAsiaTheme="minorEastAsia" w:hAnsiTheme="minorHAnsi" w:cstheme="minorBidi"/>
          <w:kern w:val="2"/>
          <w:sz w:val="24"/>
          <w:szCs w:val="24"/>
          <w14:ligatures w14:val="standardContextual"/>
        </w:rPr>
        <w:tab/>
      </w:r>
      <w:r>
        <w:t xml:space="preserve">Operation </w:t>
      </w:r>
      <w:r w:rsidRPr="00A53ECA">
        <w:rPr>
          <w:rFonts w:cs="Arial"/>
        </w:rPr>
        <w:t>subscribe</w:t>
      </w:r>
      <w:r>
        <w:tab/>
      </w:r>
      <w:r>
        <w:fldChar w:fldCharType="begin"/>
      </w:r>
      <w:r>
        <w:instrText xml:space="preserve"> PAGEREF _Toc219487596 \h </w:instrText>
      </w:r>
      <w:r>
        <w:fldChar w:fldCharType="separate"/>
      </w:r>
      <w:r>
        <w:t>58</w:t>
      </w:r>
      <w:r>
        <w:fldChar w:fldCharType="end"/>
      </w:r>
    </w:p>
    <w:p w14:paraId="7B26F380" w14:textId="34798E94" w:rsidR="008B531C" w:rsidRDefault="008B531C">
      <w:pPr>
        <w:pStyle w:val="TOC5"/>
        <w:rPr>
          <w:rFonts w:asciiTheme="minorHAnsi" w:eastAsiaTheme="minorEastAsia" w:hAnsiTheme="minorHAnsi" w:cstheme="minorBidi"/>
          <w:kern w:val="2"/>
          <w:sz w:val="24"/>
          <w:szCs w:val="24"/>
          <w14:ligatures w14:val="standardContextual"/>
        </w:rPr>
      </w:pPr>
      <w:r>
        <w:t>11.6.1.3.1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_Toc219487597 \h </w:instrText>
      </w:r>
      <w:r>
        <w:fldChar w:fldCharType="separate"/>
      </w:r>
      <w:r>
        <w:t>58</w:t>
      </w:r>
      <w:r>
        <w:fldChar w:fldCharType="end"/>
      </w:r>
    </w:p>
    <w:p w14:paraId="20585E07" w14:textId="2ED5B857" w:rsidR="008B531C" w:rsidRDefault="008B531C">
      <w:pPr>
        <w:pStyle w:val="TOC5"/>
        <w:rPr>
          <w:rFonts w:asciiTheme="minorHAnsi" w:eastAsiaTheme="minorEastAsia" w:hAnsiTheme="minorHAnsi" w:cstheme="minorBidi"/>
          <w:kern w:val="2"/>
          <w:sz w:val="24"/>
          <w:szCs w:val="24"/>
          <w14:ligatures w14:val="standardContextual"/>
        </w:rPr>
      </w:pPr>
      <w:r>
        <w:t>11.6.1.3.2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_Toc219487598 \h </w:instrText>
      </w:r>
      <w:r>
        <w:fldChar w:fldCharType="separate"/>
      </w:r>
      <w:r>
        <w:t>59</w:t>
      </w:r>
      <w:r>
        <w:fldChar w:fldCharType="end"/>
      </w:r>
    </w:p>
    <w:p w14:paraId="791BF500" w14:textId="5D60DB3D" w:rsidR="008B531C" w:rsidRDefault="008B531C">
      <w:pPr>
        <w:pStyle w:val="TOC5"/>
        <w:rPr>
          <w:rFonts w:asciiTheme="minorHAnsi" w:eastAsiaTheme="minorEastAsia" w:hAnsiTheme="minorHAnsi" w:cstheme="minorBidi"/>
          <w:kern w:val="2"/>
          <w:sz w:val="24"/>
          <w:szCs w:val="24"/>
          <w14:ligatures w14:val="standardContextual"/>
        </w:rPr>
      </w:pPr>
      <w:r>
        <w:t>11.6.1.3.3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_Toc219487599 \h </w:instrText>
      </w:r>
      <w:r>
        <w:fldChar w:fldCharType="separate"/>
      </w:r>
      <w:r>
        <w:t>59</w:t>
      </w:r>
      <w:r>
        <w:fldChar w:fldCharType="end"/>
      </w:r>
    </w:p>
    <w:p w14:paraId="409305A0" w14:textId="026BC423" w:rsidR="008B531C" w:rsidRDefault="008B531C">
      <w:pPr>
        <w:pStyle w:val="TOC5"/>
        <w:rPr>
          <w:rFonts w:asciiTheme="minorHAnsi" w:eastAsiaTheme="minorEastAsia" w:hAnsiTheme="minorHAnsi" w:cstheme="minorBidi"/>
          <w:kern w:val="2"/>
          <w:sz w:val="24"/>
          <w:szCs w:val="24"/>
          <w14:ligatures w14:val="standardContextual"/>
        </w:rPr>
      </w:pPr>
      <w:r>
        <w:t>11.6.1.3.4</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_Toc219487600 \h </w:instrText>
      </w:r>
      <w:r>
        <w:fldChar w:fldCharType="separate"/>
      </w:r>
      <w:r>
        <w:t>59</w:t>
      </w:r>
      <w:r>
        <w:fldChar w:fldCharType="end"/>
      </w:r>
    </w:p>
    <w:p w14:paraId="634B9215" w14:textId="2D931587" w:rsidR="008B531C" w:rsidRDefault="008B531C">
      <w:pPr>
        <w:pStyle w:val="TOC4"/>
        <w:rPr>
          <w:rFonts w:asciiTheme="minorHAnsi" w:eastAsiaTheme="minorEastAsia" w:hAnsiTheme="minorHAnsi" w:cstheme="minorBidi"/>
          <w:kern w:val="2"/>
          <w:sz w:val="24"/>
          <w:szCs w:val="24"/>
          <w14:ligatures w14:val="standardContextual"/>
        </w:rPr>
      </w:pPr>
      <w:r>
        <w:t>11.6.1.4</w:t>
      </w:r>
      <w:r>
        <w:rPr>
          <w:rFonts w:asciiTheme="minorHAnsi" w:eastAsiaTheme="minorEastAsia" w:hAnsiTheme="minorHAnsi" w:cstheme="minorBidi"/>
          <w:kern w:val="2"/>
          <w:sz w:val="24"/>
          <w:szCs w:val="24"/>
          <w14:ligatures w14:val="standardContextual"/>
        </w:rPr>
        <w:tab/>
      </w:r>
      <w:r>
        <w:t xml:space="preserve">Operation </w:t>
      </w:r>
      <w:r w:rsidRPr="00A53ECA">
        <w:rPr>
          <w:rFonts w:cs="Arial"/>
        </w:rPr>
        <w:t>unsubscribe</w:t>
      </w:r>
      <w:r>
        <w:tab/>
      </w:r>
      <w:r>
        <w:fldChar w:fldCharType="begin"/>
      </w:r>
      <w:r>
        <w:instrText xml:space="preserve"> PAGEREF _Toc219487601 \h </w:instrText>
      </w:r>
      <w:r>
        <w:fldChar w:fldCharType="separate"/>
      </w:r>
      <w:r>
        <w:t>59</w:t>
      </w:r>
      <w:r>
        <w:fldChar w:fldCharType="end"/>
      </w:r>
    </w:p>
    <w:p w14:paraId="653009FE" w14:textId="396D5BDE" w:rsidR="008B531C" w:rsidRDefault="008B531C">
      <w:pPr>
        <w:pStyle w:val="TOC5"/>
        <w:rPr>
          <w:rFonts w:asciiTheme="minorHAnsi" w:eastAsiaTheme="minorEastAsia" w:hAnsiTheme="minorHAnsi" w:cstheme="minorBidi"/>
          <w:kern w:val="2"/>
          <w:sz w:val="24"/>
          <w:szCs w:val="24"/>
          <w14:ligatures w14:val="standardContextual"/>
        </w:rPr>
      </w:pPr>
      <w:r>
        <w:t>11.6.1.4.1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_Toc219487602 \h </w:instrText>
      </w:r>
      <w:r>
        <w:fldChar w:fldCharType="separate"/>
      </w:r>
      <w:r>
        <w:t>59</w:t>
      </w:r>
      <w:r>
        <w:fldChar w:fldCharType="end"/>
      </w:r>
    </w:p>
    <w:p w14:paraId="7EFC315B" w14:textId="3C040039" w:rsidR="008B531C" w:rsidRDefault="008B531C">
      <w:pPr>
        <w:pStyle w:val="TOC5"/>
        <w:rPr>
          <w:rFonts w:asciiTheme="minorHAnsi" w:eastAsiaTheme="minorEastAsia" w:hAnsiTheme="minorHAnsi" w:cstheme="minorBidi"/>
          <w:kern w:val="2"/>
          <w:sz w:val="24"/>
          <w:szCs w:val="24"/>
          <w14:ligatures w14:val="standardContextual"/>
        </w:rPr>
      </w:pPr>
      <w:r>
        <w:t>11.6.1.4.2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_Toc219487603 \h </w:instrText>
      </w:r>
      <w:r>
        <w:fldChar w:fldCharType="separate"/>
      </w:r>
      <w:r>
        <w:t>59</w:t>
      </w:r>
      <w:r>
        <w:fldChar w:fldCharType="end"/>
      </w:r>
    </w:p>
    <w:p w14:paraId="2BFE7954" w14:textId="7BA0FDC1" w:rsidR="008B531C" w:rsidRDefault="008B531C">
      <w:pPr>
        <w:pStyle w:val="TOC5"/>
        <w:rPr>
          <w:rFonts w:asciiTheme="minorHAnsi" w:eastAsiaTheme="minorEastAsia" w:hAnsiTheme="minorHAnsi" w:cstheme="minorBidi"/>
          <w:kern w:val="2"/>
          <w:sz w:val="24"/>
          <w:szCs w:val="24"/>
          <w14:ligatures w14:val="standardContextual"/>
        </w:rPr>
      </w:pPr>
      <w:r>
        <w:t>11.6.1.4.3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_Toc219487604 \h </w:instrText>
      </w:r>
      <w:r>
        <w:fldChar w:fldCharType="separate"/>
      </w:r>
      <w:r>
        <w:t>59</w:t>
      </w:r>
      <w:r>
        <w:fldChar w:fldCharType="end"/>
      </w:r>
    </w:p>
    <w:p w14:paraId="5C815C5D" w14:textId="60E3E669" w:rsidR="008B531C" w:rsidRDefault="008B531C">
      <w:pPr>
        <w:pStyle w:val="TOC5"/>
        <w:rPr>
          <w:rFonts w:asciiTheme="minorHAnsi" w:eastAsiaTheme="minorEastAsia" w:hAnsiTheme="minorHAnsi" w:cstheme="minorBidi"/>
          <w:kern w:val="2"/>
          <w:sz w:val="24"/>
          <w:szCs w:val="24"/>
          <w14:ligatures w14:val="standardContextual"/>
        </w:rPr>
      </w:pPr>
      <w:r>
        <w:t>11.6.1.4.4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_Toc219487605 \h </w:instrText>
      </w:r>
      <w:r>
        <w:fldChar w:fldCharType="separate"/>
      </w:r>
      <w:r>
        <w:t>59</w:t>
      </w:r>
      <w:r>
        <w:fldChar w:fldCharType="end"/>
      </w:r>
    </w:p>
    <w:p w14:paraId="69C1353F" w14:textId="0A6228C1" w:rsidR="008B531C" w:rsidRDefault="008B531C">
      <w:pPr>
        <w:pStyle w:val="TOC4"/>
        <w:rPr>
          <w:rFonts w:asciiTheme="minorHAnsi" w:eastAsiaTheme="minorEastAsia" w:hAnsiTheme="minorHAnsi" w:cstheme="minorBidi"/>
          <w:kern w:val="2"/>
          <w:sz w:val="24"/>
          <w:szCs w:val="24"/>
          <w14:ligatures w14:val="standardContextual"/>
        </w:rPr>
      </w:pPr>
      <w:r>
        <w:t>11.6.1.5</w:t>
      </w:r>
      <w:r>
        <w:rPr>
          <w:rFonts w:asciiTheme="minorHAnsi" w:eastAsiaTheme="minorEastAsia" w:hAnsiTheme="minorHAnsi" w:cstheme="minorBidi"/>
          <w:kern w:val="2"/>
          <w:sz w:val="24"/>
          <w:szCs w:val="24"/>
          <w14:ligatures w14:val="standardContextual"/>
        </w:rPr>
        <w:tab/>
      </w:r>
      <w:r>
        <w:t xml:space="preserve">Operation </w:t>
      </w:r>
      <w:r w:rsidRPr="00A53ECA">
        <w:rPr>
          <w:rFonts w:cs="Arial"/>
        </w:rPr>
        <w:t>listAvailableFiles</w:t>
      </w:r>
      <w:r>
        <w:tab/>
      </w:r>
      <w:r>
        <w:fldChar w:fldCharType="begin"/>
      </w:r>
      <w:r>
        <w:instrText xml:space="preserve"> PAGEREF _Toc219487606 \h </w:instrText>
      </w:r>
      <w:r>
        <w:fldChar w:fldCharType="separate"/>
      </w:r>
      <w:r>
        <w:t>59</w:t>
      </w:r>
      <w:r>
        <w:fldChar w:fldCharType="end"/>
      </w:r>
    </w:p>
    <w:p w14:paraId="3424AD72" w14:textId="34566B77" w:rsidR="008B531C" w:rsidRDefault="008B531C">
      <w:pPr>
        <w:pStyle w:val="TOC5"/>
        <w:rPr>
          <w:rFonts w:asciiTheme="minorHAnsi" w:eastAsiaTheme="minorEastAsia" w:hAnsiTheme="minorHAnsi" w:cstheme="minorBidi"/>
          <w:kern w:val="2"/>
          <w:sz w:val="24"/>
          <w:szCs w:val="24"/>
          <w14:ligatures w14:val="standardContextual"/>
        </w:rPr>
      </w:pPr>
      <w:r>
        <w:t>11.6.1.5.1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_Toc219487607 \h </w:instrText>
      </w:r>
      <w:r>
        <w:fldChar w:fldCharType="separate"/>
      </w:r>
      <w:r>
        <w:t>59</w:t>
      </w:r>
      <w:r>
        <w:fldChar w:fldCharType="end"/>
      </w:r>
    </w:p>
    <w:p w14:paraId="7E1EB60B" w14:textId="69E37B9D" w:rsidR="008B531C" w:rsidRDefault="008B531C">
      <w:pPr>
        <w:pStyle w:val="TOC5"/>
        <w:rPr>
          <w:rFonts w:asciiTheme="minorHAnsi" w:eastAsiaTheme="minorEastAsia" w:hAnsiTheme="minorHAnsi" w:cstheme="minorBidi"/>
          <w:kern w:val="2"/>
          <w:sz w:val="24"/>
          <w:szCs w:val="24"/>
          <w14:ligatures w14:val="standardContextual"/>
        </w:rPr>
      </w:pPr>
      <w:r>
        <w:t>11.6.1.5.2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_Toc219487608 \h </w:instrText>
      </w:r>
      <w:r>
        <w:fldChar w:fldCharType="separate"/>
      </w:r>
      <w:r>
        <w:t>59</w:t>
      </w:r>
      <w:r>
        <w:fldChar w:fldCharType="end"/>
      </w:r>
    </w:p>
    <w:p w14:paraId="7B3AB6B5" w14:textId="7BDA5943" w:rsidR="008B531C" w:rsidRDefault="008B531C">
      <w:pPr>
        <w:pStyle w:val="TOC5"/>
        <w:rPr>
          <w:rFonts w:asciiTheme="minorHAnsi" w:eastAsiaTheme="minorEastAsia" w:hAnsiTheme="minorHAnsi" w:cstheme="minorBidi"/>
          <w:kern w:val="2"/>
          <w:sz w:val="24"/>
          <w:szCs w:val="24"/>
          <w14:ligatures w14:val="standardContextual"/>
        </w:rPr>
      </w:pPr>
      <w:r>
        <w:t>11.6.1.5.3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_Toc219487609 \h </w:instrText>
      </w:r>
      <w:r>
        <w:fldChar w:fldCharType="separate"/>
      </w:r>
      <w:r>
        <w:t>59</w:t>
      </w:r>
      <w:r>
        <w:fldChar w:fldCharType="end"/>
      </w:r>
    </w:p>
    <w:p w14:paraId="1680418E" w14:textId="17F8BE6B" w:rsidR="008B531C" w:rsidRDefault="008B531C">
      <w:pPr>
        <w:pStyle w:val="TOC5"/>
        <w:rPr>
          <w:rFonts w:asciiTheme="minorHAnsi" w:eastAsiaTheme="minorEastAsia" w:hAnsiTheme="minorHAnsi" w:cstheme="minorBidi"/>
          <w:kern w:val="2"/>
          <w:sz w:val="24"/>
          <w:szCs w:val="24"/>
          <w14:ligatures w14:val="standardContextual"/>
        </w:rPr>
      </w:pPr>
      <w:r>
        <w:t>11.6.1.5.4</w:t>
      </w:r>
      <w:r>
        <w:rPr>
          <w:rFonts w:asciiTheme="minorHAnsi" w:eastAsiaTheme="minorEastAsia" w:hAnsiTheme="minorHAnsi" w:cstheme="minorBidi"/>
          <w:kern w:val="2"/>
          <w:sz w:val="24"/>
          <w:szCs w:val="24"/>
          <w14:ligatures w14:val="standardContextual"/>
        </w:rPr>
        <w:tab/>
      </w:r>
      <w:r>
        <w:t>Exceptions</w:t>
      </w:r>
      <w:r>
        <w:tab/>
      </w:r>
      <w:r>
        <w:fldChar w:fldCharType="begin"/>
      </w:r>
      <w:r>
        <w:instrText xml:space="preserve"> PAGEREF _Toc219487610 \h </w:instrText>
      </w:r>
      <w:r>
        <w:fldChar w:fldCharType="separate"/>
      </w:r>
      <w:r>
        <w:t>60</w:t>
      </w:r>
      <w:r>
        <w:fldChar w:fldCharType="end"/>
      </w:r>
    </w:p>
    <w:p w14:paraId="515FAB8B" w14:textId="799661CF"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11.6.2</w:t>
      </w:r>
      <w:r>
        <w:rPr>
          <w:rFonts w:asciiTheme="minorHAnsi" w:eastAsiaTheme="minorEastAsia" w:hAnsiTheme="minorHAnsi" w:cstheme="minorBidi"/>
          <w:kern w:val="2"/>
          <w:sz w:val="24"/>
          <w:szCs w:val="24"/>
          <w14:ligatures w14:val="standardContextual"/>
        </w:rPr>
        <w:tab/>
      </w:r>
      <w:r>
        <w:rPr>
          <w:lang w:eastAsia="zh-CN"/>
        </w:rPr>
        <w:t>File transfer protocols</w:t>
      </w:r>
      <w:r>
        <w:tab/>
      </w:r>
      <w:r>
        <w:fldChar w:fldCharType="begin"/>
      </w:r>
      <w:r>
        <w:instrText xml:space="preserve"> PAGEREF _Toc219487611 \h </w:instrText>
      </w:r>
      <w:r>
        <w:fldChar w:fldCharType="separate"/>
      </w:r>
      <w:r>
        <w:t>60</w:t>
      </w:r>
      <w:r>
        <w:fldChar w:fldCharType="end"/>
      </w:r>
    </w:p>
    <w:p w14:paraId="5E44CDDC" w14:textId="790FCDCD" w:rsidR="008B531C" w:rsidRDefault="008B531C">
      <w:pPr>
        <w:pStyle w:val="TOC1"/>
        <w:rPr>
          <w:rFonts w:asciiTheme="minorHAnsi" w:eastAsiaTheme="minorEastAsia" w:hAnsiTheme="minorHAnsi" w:cstheme="minorBidi"/>
          <w:kern w:val="2"/>
          <w:sz w:val="24"/>
          <w:szCs w:val="24"/>
          <w14:ligatures w14:val="standardContextual"/>
        </w:rPr>
      </w:pPr>
      <w:r>
        <w:rPr>
          <w:lang w:eastAsia="zh-CN"/>
        </w:rPr>
        <w:t>12</w:t>
      </w:r>
      <w:r>
        <w:rPr>
          <w:rFonts w:asciiTheme="minorHAnsi" w:eastAsiaTheme="minorEastAsia" w:hAnsiTheme="minorHAnsi" w:cstheme="minorBidi"/>
          <w:kern w:val="2"/>
          <w:sz w:val="24"/>
          <w:szCs w:val="24"/>
          <w14:ligatures w14:val="standardContextual"/>
        </w:rPr>
        <w:tab/>
      </w:r>
      <w:r>
        <w:rPr>
          <w:lang w:eastAsia="zh-CN"/>
        </w:rPr>
        <w:t>Management services – Stage 3</w:t>
      </w:r>
      <w:r>
        <w:tab/>
      </w:r>
      <w:r>
        <w:fldChar w:fldCharType="begin"/>
      </w:r>
      <w:r>
        <w:instrText xml:space="preserve"> PAGEREF _Toc219487612 \h </w:instrText>
      </w:r>
      <w:r>
        <w:fldChar w:fldCharType="separate"/>
      </w:r>
      <w:r>
        <w:t>60</w:t>
      </w:r>
      <w:r>
        <w:fldChar w:fldCharType="end"/>
      </w:r>
    </w:p>
    <w:p w14:paraId="109A4D03" w14:textId="17CD4990"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12.0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r>
      <w:r>
        <w:instrText xml:space="preserve"> PAGEREF _Toc219487613 \h </w:instrText>
      </w:r>
      <w:r>
        <w:fldChar w:fldCharType="separate"/>
      </w:r>
      <w:r>
        <w:t>60</w:t>
      </w:r>
      <w:r>
        <w:fldChar w:fldCharType="end"/>
      </w:r>
    </w:p>
    <w:p w14:paraId="0A8928A3" w14:textId="1B11C2CE"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12.0.1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_Toc219487614 \h </w:instrText>
      </w:r>
      <w:r>
        <w:fldChar w:fldCharType="separate"/>
      </w:r>
      <w:r>
        <w:t>60</w:t>
      </w:r>
      <w:r>
        <w:fldChar w:fldCharType="end"/>
      </w:r>
    </w:p>
    <w:p w14:paraId="4AE89FB3" w14:textId="56B56148" w:rsidR="008B531C" w:rsidRDefault="008B531C">
      <w:pPr>
        <w:pStyle w:val="TOC3"/>
        <w:rPr>
          <w:rFonts w:asciiTheme="minorHAnsi" w:eastAsiaTheme="minorEastAsia" w:hAnsiTheme="minorHAnsi" w:cstheme="minorBidi"/>
          <w:kern w:val="2"/>
          <w:sz w:val="24"/>
          <w:szCs w:val="24"/>
          <w14:ligatures w14:val="standardContextual"/>
        </w:rPr>
      </w:pPr>
      <w:r>
        <w:t>12.0.2</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_Toc219487615 \h </w:instrText>
      </w:r>
      <w:r>
        <w:fldChar w:fldCharType="separate"/>
      </w:r>
      <w:r>
        <w:t>60</w:t>
      </w:r>
      <w:r>
        <w:fldChar w:fldCharType="end"/>
      </w:r>
    </w:p>
    <w:p w14:paraId="59436F7E" w14:textId="5BAADB02"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12.0.2.1</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r>
      <w:r>
        <w:instrText xml:space="preserve"> PAGEREF _Toc219487616 \h </w:instrText>
      </w:r>
      <w:r>
        <w:fldChar w:fldCharType="separate"/>
      </w:r>
      <w:r>
        <w:t>60</w:t>
      </w:r>
      <w:r>
        <w:fldChar w:fldCharType="end"/>
      </w:r>
    </w:p>
    <w:p w14:paraId="0B1909F8" w14:textId="068CC24B"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12.1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r>
      <w:r>
        <w:instrText xml:space="preserve"> PAGEREF _Toc219487617 \h </w:instrText>
      </w:r>
      <w:r>
        <w:fldChar w:fldCharType="separate"/>
      </w:r>
      <w:r>
        <w:t>61</w:t>
      </w:r>
      <w:r>
        <w:fldChar w:fldCharType="end"/>
      </w:r>
    </w:p>
    <w:p w14:paraId="5AA036B9" w14:textId="79C307E4" w:rsidR="008B531C" w:rsidRDefault="008B531C">
      <w:pPr>
        <w:pStyle w:val="TOC3"/>
        <w:rPr>
          <w:rFonts w:asciiTheme="minorHAnsi" w:eastAsiaTheme="minorEastAsia" w:hAnsiTheme="minorHAnsi" w:cstheme="minorBidi"/>
          <w:kern w:val="2"/>
          <w:sz w:val="24"/>
          <w:szCs w:val="24"/>
          <w14:ligatures w14:val="standardContextual"/>
        </w:rPr>
      </w:pPr>
      <w:r>
        <w:t>12.1.1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_Toc219487618 \h </w:instrText>
      </w:r>
      <w:r>
        <w:fldChar w:fldCharType="separate"/>
      </w:r>
      <w:r>
        <w:t>61</w:t>
      </w:r>
      <w:r>
        <w:fldChar w:fldCharType="end"/>
      </w:r>
    </w:p>
    <w:p w14:paraId="4F6049EC" w14:textId="6EA1A9CC" w:rsidR="008B531C" w:rsidRDefault="008B531C">
      <w:pPr>
        <w:pStyle w:val="TOC4"/>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_Toc219487619 \h </w:instrText>
      </w:r>
      <w:r>
        <w:fldChar w:fldCharType="separate"/>
      </w:r>
      <w:r>
        <w:t>61</w:t>
      </w:r>
      <w:r>
        <w:fldChar w:fldCharType="end"/>
      </w:r>
    </w:p>
    <w:p w14:paraId="3C00C018" w14:textId="3A8A696D" w:rsidR="008B531C" w:rsidRDefault="008B531C">
      <w:pPr>
        <w:pStyle w:val="TOC5"/>
        <w:rPr>
          <w:rFonts w:asciiTheme="minorHAnsi" w:eastAsiaTheme="minorEastAsia" w:hAnsiTheme="minorHAnsi" w:cstheme="minorBidi"/>
          <w:kern w:val="2"/>
          <w:sz w:val="24"/>
          <w:szCs w:val="24"/>
          <w14:ligatures w14:val="standardContextual"/>
        </w:rPr>
      </w:pPr>
      <w:r>
        <w:t>12.1.1.1.1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_Toc219487620 \h </w:instrText>
      </w:r>
      <w:r>
        <w:fldChar w:fldCharType="separate"/>
      </w:r>
      <w:r>
        <w:t>61</w:t>
      </w:r>
      <w:r>
        <w:fldChar w:fldCharType="end"/>
      </w:r>
    </w:p>
    <w:p w14:paraId="03D63F00" w14:textId="4AEBF629" w:rsidR="008B531C" w:rsidRDefault="008B531C">
      <w:pPr>
        <w:pStyle w:val="TOC5"/>
        <w:rPr>
          <w:rFonts w:asciiTheme="minorHAnsi" w:eastAsiaTheme="minorEastAsia" w:hAnsiTheme="minorHAnsi" w:cstheme="minorBidi"/>
          <w:kern w:val="2"/>
          <w:sz w:val="24"/>
          <w:szCs w:val="24"/>
          <w14:ligatures w14:val="standardContextual"/>
        </w:rPr>
      </w:pPr>
      <w:r>
        <w:t>12.1.1.1.2</w:t>
      </w:r>
      <w:r>
        <w:rPr>
          <w:rFonts w:asciiTheme="minorHAnsi" w:eastAsiaTheme="minorEastAsia" w:hAnsiTheme="minorHAnsi" w:cstheme="minorBidi"/>
          <w:kern w:val="2"/>
          <w:sz w:val="24"/>
          <w:szCs w:val="24"/>
          <w14:ligatures w14:val="standardContextual"/>
        </w:rPr>
        <w:tab/>
      </w:r>
      <w:r>
        <w:t>Operation createMOI</w:t>
      </w:r>
      <w:r>
        <w:tab/>
      </w:r>
      <w:r>
        <w:fldChar w:fldCharType="begin"/>
      </w:r>
      <w:r>
        <w:instrText xml:space="preserve"> PAGEREF _Toc219487621 \h </w:instrText>
      </w:r>
      <w:r>
        <w:fldChar w:fldCharType="separate"/>
      </w:r>
      <w:r>
        <w:t>61</w:t>
      </w:r>
      <w:r>
        <w:fldChar w:fldCharType="end"/>
      </w:r>
    </w:p>
    <w:p w14:paraId="4D3B9427" w14:textId="33B26628" w:rsidR="008B531C" w:rsidRDefault="008B531C">
      <w:pPr>
        <w:pStyle w:val="TOC5"/>
        <w:rPr>
          <w:rFonts w:asciiTheme="minorHAnsi" w:eastAsiaTheme="minorEastAsia" w:hAnsiTheme="minorHAnsi" w:cstheme="minorBidi"/>
          <w:kern w:val="2"/>
          <w:sz w:val="24"/>
          <w:szCs w:val="24"/>
          <w14:ligatures w14:val="standardContextual"/>
        </w:rPr>
      </w:pPr>
      <w:r>
        <w:t>12.1.1.1.3</w:t>
      </w:r>
      <w:r>
        <w:rPr>
          <w:rFonts w:asciiTheme="minorHAnsi" w:eastAsiaTheme="minorEastAsia" w:hAnsiTheme="minorHAnsi" w:cstheme="minorBidi"/>
          <w:kern w:val="2"/>
          <w:sz w:val="24"/>
          <w:szCs w:val="24"/>
          <w14:ligatures w14:val="standardContextual"/>
        </w:rPr>
        <w:tab/>
      </w:r>
      <w:r>
        <w:t>Operation getMOIAttributes</w:t>
      </w:r>
      <w:r>
        <w:tab/>
      </w:r>
      <w:r>
        <w:fldChar w:fldCharType="begin"/>
      </w:r>
      <w:r>
        <w:instrText xml:space="preserve"> PAGEREF _Toc219487622 \h </w:instrText>
      </w:r>
      <w:r>
        <w:fldChar w:fldCharType="separate"/>
      </w:r>
      <w:r>
        <w:t>62</w:t>
      </w:r>
      <w:r>
        <w:fldChar w:fldCharType="end"/>
      </w:r>
    </w:p>
    <w:p w14:paraId="01AF7C01" w14:textId="70E9A7C5" w:rsidR="008B531C" w:rsidRDefault="008B531C">
      <w:pPr>
        <w:pStyle w:val="TOC5"/>
        <w:rPr>
          <w:rFonts w:asciiTheme="minorHAnsi" w:eastAsiaTheme="minorEastAsia" w:hAnsiTheme="minorHAnsi" w:cstheme="minorBidi"/>
          <w:kern w:val="2"/>
          <w:sz w:val="24"/>
          <w:szCs w:val="24"/>
          <w14:ligatures w14:val="standardContextual"/>
        </w:rPr>
      </w:pPr>
      <w:r>
        <w:t>12.1.1.1.4</w:t>
      </w:r>
      <w:r>
        <w:rPr>
          <w:rFonts w:asciiTheme="minorHAnsi" w:eastAsiaTheme="minorEastAsia" w:hAnsiTheme="minorHAnsi" w:cstheme="minorBidi"/>
          <w:kern w:val="2"/>
          <w:sz w:val="24"/>
          <w:szCs w:val="24"/>
          <w14:ligatures w14:val="standardContextual"/>
        </w:rPr>
        <w:tab/>
      </w:r>
      <w:r>
        <w:t>Operation modifyMOIAttributes</w:t>
      </w:r>
      <w:r>
        <w:tab/>
      </w:r>
      <w:r>
        <w:fldChar w:fldCharType="begin"/>
      </w:r>
      <w:r>
        <w:instrText xml:space="preserve"> PAGEREF _Toc219487623 \h </w:instrText>
      </w:r>
      <w:r>
        <w:fldChar w:fldCharType="separate"/>
      </w:r>
      <w:r>
        <w:t>63</w:t>
      </w:r>
      <w:r>
        <w:fldChar w:fldCharType="end"/>
      </w:r>
    </w:p>
    <w:p w14:paraId="4434F20D" w14:textId="59A5680D" w:rsidR="008B531C" w:rsidRDefault="008B531C">
      <w:pPr>
        <w:pStyle w:val="TOC5"/>
        <w:rPr>
          <w:rFonts w:asciiTheme="minorHAnsi" w:eastAsiaTheme="minorEastAsia" w:hAnsiTheme="minorHAnsi" w:cstheme="minorBidi"/>
          <w:kern w:val="2"/>
          <w:sz w:val="24"/>
          <w:szCs w:val="24"/>
          <w14:ligatures w14:val="standardContextual"/>
        </w:rPr>
      </w:pPr>
      <w:r>
        <w:t>12.1.1.1.5</w:t>
      </w:r>
      <w:r>
        <w:rPr>
          <w:rFonts w:asciiTheme="minorHAnsi" w:eastAsiaTheme="minorEastAsia" w:hAnsiTheme="minorHAnsi" w:cstheme="minorBidi"/>
          <w:kern w:val="2"/>
          <w:sz w:val="24"/>
          <w:szCs w:val="24"/>
          <w14:ligatures w14:val="standardContextual"/>
        </w:rPr>
        <w:tab/>
      </w:r>
      <w:r>
        <w:t>Operation deleteMOI</w:t>
      </w:r>
      <w:r>
        <w:tab/>
      </w:r>
      <w:r>
        <w:fldChar w:fldCharType="begin"/>
      </w:r>
      <w:r>
        <w:instrText xml:space="preserve"> PAGEREF _Toc219487624 \h </w:instrText>
      </w:r>
      <w:r>
        <w:fldChar w:fldCharType="separate"/>
      </w:r>
      <w:r>
        <w:t>64</w:t>
      </w:r>
      <w:r>
        <w:fldChar w:fldCharType="end"/>
      </w:r>
    </w:p>
    <w:p w14:paraId="3E36C5B3" w14:textId="4F5A2279" w:rsidR="008B531C" w:rsidRDefault="008B531C">
      <w:pPr>
        <w:pStyle w:val="TOC5"/>
        <w:rPr>
          <w:rFonts w:asciiTheme="minorHAnsi" w:eastAsiaTheme="minorEastAsia" w:hAnsiTheme="minorHAnsi" w:cstheme="minorBidi"/>
          <w:kern w:val="2"/>
          <w:sz w:val="24"/>
          <w:szCs w:val="24"/>
          <w14:ligatures w14:val="standardContextual"/>
        </w:rPr>
      </w:pPr>
      <w:r>
        <w:t>12.1.1.1.</w:t>
      </w:r>
      <w:r>
        <w:rPr>
          <w:lang w:eastAsia="zh-CN"/>
        </w:rPr>
        <w:t>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_Toc219487625 \h </w:instrText>
      </w:r>
      <w:r>
        <w:fldChar w:fldCharType="separate"/>
      </w:r>
      <w:r>
        <w:t>64</w:t>
      </w:r>
      <w:r>
        <w:fldChar w:fldCharType="end"/>
      </w:r>
    </w:p>
    <w:p w14:paraId="564B40DD" w14:textId="66EAC3A9" w:rsidR="008B531C" w:rsidRDefault="008B531C">
      <w:pPr>
        <w:pStyle w:val="TOC5"/>
        <w:rPr>
          <w:rFonts w:asciiTheme="minorHAnsi" w:eastAsiaTheme="minorEastAsia" w:hAnsiTheme="minorHAnsi" w:cstheme="minorBidi"/>
          <w:kern w:val="2"/>
          <w:sz w:val="24"/>
          <w:szCs w:val="24"/>
          <w14:ligatures w14:val="standardContextual"/>
        </w:rPr>
      </w:pPr>
      <w:r>
        <w:t>12.1.1.1.</w:t>
      </w:r>
      <w:r>
        <w:rPr>
          <w:lang w:eastAsia="zh-CN"/>
        </w:rP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_Toc219487626 \h </w:instrText>
      </w:r>
      <w:r>
        <w:fldChar w:fldCharType="separate"/>
      </w:r>
      <w:r>
        <w:t>64</w:t>
      </w:r>
      <w:r>
        <w:fldChar w:fldCharType="end"/>
      </w:r>
    </w:p>
    <w:p w14:paraId="20043A26" w14:textId="611E7B00" w:rsidR="008B531C" w:rsidRDefault="008B531C">
      <w:pPr>
        <w:pStyle w:val="TOC5"/>
        <w:rPr>
          <w:rFonts w:asciiTheme="minorHAnsi" w:eastAsiaTheme="minorEastAsia" w:hAnsiTheme="minorHAnsi" w:cstheme="minorBidi"/>
          <w:kern w:val="2"/>
          <w:sz w:val="24"/>
          <w:szCs w:val="24"/>
          <w14:ligatures w14:val="standardContextual"/>
        </w:rPr>
      </w:pPr>
      <w:r>
        <w:lastRenderedPageBreak/>
        <w:t>12.1.1.1.8</w:t>
      </w:r>
      <w:r>
        <w:rPr>
          <w:rFonts w:asciiTheme="minorHAnsi" w:eastAsiaTheme="minorEastAsia" w:hAnsiTheme="minorHAnsi" w:cstheme="minorBidi"/>
          <w:kern w:val="2"/>
          <w:sz w:val="24"/>
          <w:szCs w:val="24"/>
          <w14:ligatures w14:val="standardContextual"/>
        </w:rPr>
        <w:tab/>
      </w:r>
      <w:r>
        <w:t>Operation changeMOIs</w:t>
      </w:r>
      <w:r>
        <w:tab/>
      </w:r>
      <w:r>
        <w:fldChar w:fldCharType="begin"/>
      </w:r>
      <w:r>
        <w:instrText xml:space="preserve"> PAGEREF _Toc219487627 \h </w:instrText>
      </w:r>
      <w:r>
        <w:fldChar w:fldCharType="separate"/>
      </w:r>
      <w:r>
        <w:t>64</w:t>
      </w:r>
      <w:r>
        <w:fldChar w:fldCharType="end"/>
      </w:r>
    </w:p>
    <w:p w14:paraId="5D3791CE" w14:textId="510606A3" w:rsidR="008B531C" w:rsidRDefault="008B531C">
      <w:pPr>
        <w:pStyle w:val="TOC4"/>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_Toc219487628 \h </w:instrText>
      </w:r>
      <w:r>
        <w:fldChar w:fldCharType="separate"/>
      </w:r>
      <w:r>
        <w:t>65</w:t>
      </w:r>
      <w:r>
        <w:fldChar w:fldCharType="end"/>
      </w:r>
    </w:p>
    <w:p w14:paraId="37E1690C" w14:textId="1D0F3397" w:rsidR="008B531C" w:rsidRDefault="008B531C">
      <w:pPr>
        <w:pStyle w:val="TOC5"/>
        <w:rPr>
          <w:rFonts w:asciiTheme="minorHAnsi" w:eastAsiaTheme="minorEastAsia" w:hAnsiTheme="minorHAnsi" w:cstheme="minorBidi"/>
          <w:kern w:val="2"/>
          <w:sz w:val="24"/>
          <w:szCs w:val="24"/>
          <w14:ligatures w14:val="standardContextual"/>
        </w:rPr>
      </w:pPr>
      <w:r>
        <w:t>12.1.1.2.1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_Toc219487629 \h </w:instrText>
      </w:r>
      <w:r>
        <w:fldChar w:fldCharType="separate"/>
      </w:r>
      <w:r>
        <w:t>65</w:t>
      </w:r>
      <w:r>
        <w:fldChar w:fldCharType="end"/>
      </w:r>
    </w:p>
    <w:p w14:paraId="5D87C9B3" w14:textId="2103723C" w:rsidR="008B531C" w:rsidRDefault="008B531C">
      <w:pPr>
        <w:pStyle w:val="TOC5"/>
        <w:rPr>
          <w:rFonts w:asciiTheme="minorHAnsi" w:eastAsiaTheme="minorEastAsia" w:hAnsiTheme="minorHAnsi" w:cstheme="minorBidi"/>
          <w:kern w:val="2"/>
          <w:sz w:val="24"/>
          <w:szCs w:val="24"/>
          <w14:ligatures w14:val="standardContextual"/>
        </w:rPr>
      </w:pPr>
      <w:r>
        <w:t>12.1.1.2.2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_Toc219487630 \h </w:instrText>
      </w:r>
      <w:r>
        <w:fldChar w:fldCharType="separate"/>
      </w:r>
      <w:r>
        <w:t>65</w:t>
      </w:r>
      <w:r>
        <w:fldChar w:fldCharType="end"/>
      </w:r>
    </w:p>
    <w:p w14:paraId="3D51B7C9" w14:textId="1DFE705E" w:rsidR="008B531C" w:rsidRDefault="008B531C">
      <w:pPr>
        <w:pStyle w:val="TOC5"/>
        <w:rPr>
          <w:rFonts w:asciiTheme="minorHAnsi" w:eastAsiaTheme="minorEastAsia" w:hAnsiTheme="minorHAnsi" w:cstheme="minorBidi"/>
          <w:kern w:val="2"/>
          <w:sz w:val="24"/>
          <w:szCs w:val="24"/>
          <w14:ligatures w14:val="standardContextual"/>
        </w:rPr>
      </w:pPr>
      <w:r>
        <w:t>12.1.1.2.3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_Toc219487631 \h </w:instrText>
      </w:r>
      <w:r>
        <w:fldChar w:fldCharType="separate"/>
      </w:r>
      <w:r>
        <w:t>66</w:t>
      </w:r>
      <w:r>
        <w:fldChar w:fldCharType="end"/>
      </w:r>
    </w:p>
    <w:p w14:paraId="0304791C" w14:textId="13EFB00D" w:rsidR="008B531C" w:rsidRDefault="008B531C">
      <w:pPr>
        <w:pStyle w:val="TOC5"/>
        <w:rPr>
          <w:rFonts w:asciiTheme="minorHAnsi" w:eastAsiaTheme="minorEastAsia" w:hAnsiTheme="minorHAnsi" w:cstheme="minorBidi"/>
          <w:kern w:val="2"/>
          <w:sz w:val="24"/>
          <w:szCs w:val="24"/>
          <w14:ligatures w14:val="standardContextual"/>
        </w:rPr>
      </w:pPr>
      <w:r>
        <w:t>12.1.1.2.4</w:t>
      </w:r>
      <w:r>
        <w:rPr>
          <w:rFonts w:asciiTheme="minorHAnsi" w:eastAsiaTheme="minorEastAsia" w:hAnsiTheme="minorHAnsi" w:cstheme="minorBidi"/>
          <w:kern w:val="2"/>
          <w:sz w:val="24"/>
          <w:szCs w:val="24"/>
          <w14:ligatures w14:val="standardContextual"/>
        </w:rPr>
        <w:tab/>
      </w:r>
      <w:r>
        <w:t>Notification notifyMOIAttributeValueChanges</w:t>
      </w:r>
      <w:r>
        <w:tab/>
      </w:r>
      <w:r>
        <w:fldChar w:fldCharType="begin"/>
      </w:r>
      <w:r>
        <w:instrText xml:space="preserve"> PAGEREF _Toc219487632 \h </w:instrText>
      </w:r>
      <w:r>
        <w:fldChar w:fldCharType="separate"/>
      </w:r>
      <w:r>
        <w:t>66</w:t>
      </w:r>
      <w:r>
        <w:fldChar w:fldCharType="end"/>
      </w:r>
    </w:p>
    <w:p w14:paraId="5DA6C78A" w14:textId="62307B99" w:rsidR="008B531C" w:rsidRDefault="008B531C">
      <w:pPr>
        <w:pStyle w:val="TOC5"/>
        <w:rPr>
          <w:rFonts w:asciiTheme="minorHAnsi" w:eastAsiaTheme="minorEastAsia" w:hAnsiTheme="minorHAnsi" w:cstheme="minorBidi"/>
          <w:kern w:val="2"/>
          <w:sz w:val="24"/>
          <w:szCs w:val="24"/>
          <w14:ligatures w14:val="standardContextual"/>
        </w:rPr>
      </w:pPr>
      <w:r>
        <w:t>12.1.1.2.5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_Toc219487633 \h </w:instrText>
      </w:r>
      <w:r>
        <w:fldChar w:fldCharType="separate"/>
      </w:r>
      <w:r>
        <w:t>66</w:t>
      </w:r>
      <w:r>
        <w:fldChar w:fldCharType="end"/>
      </w:r>
    </w:p>
    <w:p w14:paraId="6241E4F5" w14:textId="65292695" w:rsidR="008B531C" w:rsidRDefault="008B531C">
      <w:pPr>
        <w:pStyle w:val="TOC5"/>
        <w:rPr>
          <w:rFonts w:asciiTheme="minorHAnsi" w:eastAsiaTheme="minorEastAsia" w:hAnsiTheme="minorHAnsi" w:cstheme="minorBidi"/>
          <w:kern w:val="2"/>
          <w:sz w:val="24"/>
          <w:szCs w:val="24"/>
          <w14:ligatures w14:val="standardContextual"/>
        </w:rPr>
      </w:pPr>
      <w:r>
        <w:t>12.1.1.2.6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_Toc219487634 \h </w:instrText>
      </w:r>
      <w:r>
        <w:fldChar w:fldCharType="separate"/>
      </w:r>
      <w:r>
        <w:t>67</w:t>
      </w:r>
      <w:r>
        <w:fldChar w:fldCharType="end"/>
      </w:r>
    </w:p>
    <w:p w14:paraId="14F96419" w14:textId="286E1D92" w:rsidR="008B531C" w:rsidRDefault="008B531C">
      <w:pPr>
        <w:pStyle w:val="TOC5"/>
        <w:rPr>
          <w:rFonts w:asciiTheme="minorHAnsi" w:eastAsiaTheme="minorEastAsia" w:hAnsiTheme="minorHAnsi" w:cstheme="minorBidi"/>
          <w:kern w:val="2"/>
          <w:sz w:val="24"/>
          <w:szCs w:val="24"/>
          <w14:ligatures w14:val="standardContextual"/>
        </w:rPr>
      </w:pPr>
      <w:r>
        <w:t>12.1.1.2.7</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r>
      <w:r>
        <w:instrText xml:space="preserve"> PAGEREF _Toc219487635 \h </w:instrText>
      </w:r>
      <w:r>
        <w:fldChar w:fldCharType="separate"/>
      </w:r>
      <w:r>
        <w:t>67</w:t>
      </w:r>
      <w:r>
        <w:fldChar w:fldCharType="end"/>
      </w:r>
    </w:p>
    <w:p w14:paraId="3E81C56F" w14:textId="458DD632" w:rsidR="008B531C" w:rsidRDefault="008B531C">
      <w:pPr>
        <w:pStyle w:val="TOC5"/>
        <w:rPr>
          <w:rFonts w:asciiTheme="minorHAnsi" w:eastAsiaTheme="minorEastAsia" w:hAnsiTheme="minorHAnsi" w:cstheme="minorBidi"/>
          <w:kern w:val="2"/>
          <w:sz w:val="24"/>
          <w:szCs w:val="24"/>
          <w14:ligatures w14:val="standardContextual"/>
        </w:rPr>
      </w:pPr>
      <w:r>
        <w:t>12.1.1.2.8</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r>
      <w:r>
        <w:instrText xml:space="preserve"> PAGEREF _Toc219487636 \h </w:instrText>
      </w:r>
      <w:r>
        <w:fldChar w:fldCharType="separate"/>
      </w:r>
      <w:r>
        <w:t>67</w:t>
      </w:r>
      <w:r>
        <w:fldChar w:fldCharType="end"/>
      </w:r>
    </w:p>
    <w:p w14:paraId="13800F90" w14:textId="785E2F1C" w:rsidR="008B531C" w:rsidRDefault="008B531C">
      <w:pPr>
        <w:pStyle w:val="TOC4"/>
        <w:rPr>
          <w:rFonts w:asciiTheme="minorHAnsi" w:eastAsiaTheme="minorEastAsia" w:hAnsiTheme="minorHAnsi" w:cstheme="minorBidi"/>
          <w:kern w:val="2"/>
          <w:sz w:val="24"/>
          <w:szCs w:val="24"/>
          <w14:ligatures w14:val="standardContextual"/>
        </w:rPr>
      </w:pPr>
      <w:r>
        <w:t>12.1.1.3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_Toc219487637 \h </w:instrText>
      </w:r>
      <w:r>
        <w:fldChar w:fldCharType="separate"/>
      </w:r>
      <w:r>
        <w:t>68</w:t>
      </w:r>
      <w:r>
        <w:fldChar w:fldCharType="end"/>
      </w:r>
    </w:p>
    <w:p w14:paraId="32E1D1CB" w14:textId="6B9EA92E" w:rsidR="008B531C" w:rsidRDefault="008B531C">
      <w:pPr>
        <w:pStyle w:val="TOC5"/>
        <w:rPr>
          <w:rFonts w:asciiTheme="minorHAnsi" w:eastAsiaTheme="minorEastAsia" w:hAnsiTheme="minorHAnsi" w:cstheme="minorBidi"/>
          <w:kern w:val="2"/>
          <w:sz w:val="24"/>
          <w:szCs w:val="24"/>
          <w14:ligatures w14:val="standardContextual"/>
        </w:rPr>
      </w:pPr>
      <w:r>
        <w:t>12.1.1.3.1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_Toc219487638 \h </w:instrText>
      </w:r>
      <w:r>
        <w:fldChar w:fldCharType="separate"/>
      </w:r>
      <w:r>
        <w:t>68</w:t>
      </w:r>
      <w:r>
        <w:fldChar w:fldCharType="end"/>
      </w:r>
    </w:p>
    <w:p w14:paraId="1C3A215B" w14:textId="11EDCEC1" w:rsidR="008B531C" w:rsidRDefault="008B531C">
      <w:pPr>
        <w:pStyle w:val="TOC5"/>
        <w:rPr>
          <w:rFonts w:asciiTheme="minorHAnsi" w:eastAsiaTheme="minorEastAsia" w:hAnsiTheme="minorHAnsi" w:cstheme="minorBidi"/>
          <w:kern w:val="2"/>
          <w:sz w:val="24"/>
          <w:szCs w:val="24"/>
          <w14:ligatures w14:val="standardContextual"/>
        </w:rPr>
      </w:pPr>
      <w:r>
        <w:t>12.1.1.3.2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_Toc219487639 \h </w:instrText>
      </w:r>
      <w:r>
        <w:fldChar w:fldCharType="separate"/>
      </w:r>
      <w:r>
        <w:t>68</w:t>
      </w:r>
      <w:r>
        <w:fldChar w:fldCharType="end"/>
      </w:r>
    </w:p>
    <w:p w14:paraId="7D1E53E8" w14:textId="4F623AF6"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12.1.1.3.2.1.1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_Toc219487640 \h </w:instrText>
      </w:r>
      <w:r>
        <w:fldChar w:fldCharType="separate"/>
      </w:r>
      <w:r>
        <w:t>68</w:t>
      </w:r>
      <w:r>
        <w:fldChar w:fldCharType="end"/>
      </w:r>
    </w:p>
    <w:p w14:paraId="0F85DFCC" w14:textId="52E979DF"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12.1.1.3.2.1.2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r>
      <w:r>
        <w:instrText xml:space="preserve"> PAGEREF _Toc219487641 \h </w:instrText>
      </w:r>
      <w:r>
        <w:fldChar w:fldCharType="separate"/>
      </w:r>
      <w:r>
        <w:t>69</w:t>
      </w:r>
      <w:r>
        <w:fldChar w:fldCharType="end"/>
      </w:r>
    </w:p>
    <w:p w14:paraId="1DE759F9" w14:textId="57CABEC4"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12.1.1.3.2.1.3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r>
      <w:r>
        <w:instrText xml:space="preserve"> PAGEREF _Toc219487642 \h </w:instrText>
      </w:r>
      <w:r>
        <w:fldChar w:fldCharType="separate"/>
      </w:r>
      <w:r>
        <w:t>69</w:t>
      </w:r>
      <w:r>
        <w:fldChar w:fldCharType="end"/>
      </w:r>
    </w:p>
    <w:p w14:paraId="4F735629" w14:textId="18B8A10F"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12.1.1.3.2.4.1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_Toc219487643 \h </w:instrText>
      </w:r>
      <w:r>
        <w:fldChar w:fldCharType="separate"/>
      </w:r>
      <w:r>
        <w:t>71</w:t>
      </w:r>
      <w:r>
        <w:fldChar w:fldCharType="end"/>
      </w:r>
    </w:p>
    <w:p w14:paraId="16BD3F49" w14:textId="156D5DCC"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12.1.1.3.2.4</w:t>
      </w:r>
      <w:r>
        <w:t>.2</w:t>
      </w:r>
      <w:r>
        <w:rPr>
          <w:rFonts w:asciiTheme="minorHAnsi" w:eastAsiaTheme="minorEastAsia" w:hAnsiTheme="minorHAnsi" w:cstheme="minorBidi"/>
          <w:kern w:val="2"/>
          <w:sz w:val="24"/>
          <w:szCs w:val="24"/>
          <w14:ligatures w14:val="standardContextual"/>
        </w:rPr>
        <w:tab/>
      </w:r>
      <w:r>
        <w:t>URI</w:t>
      </w:r>
      <w:r>
        <w:tab/>
      </w:r>
      <w:r>
        <w:fldChar w:fldCharType="begin"/>
      </w:r>
      <w:r>
        <w:instrText xml:space="preserve"> PAGEREF _Toc219487644 \h </w:instrText>
      </w:r>
      <w:r>
        <w:fldChar w:fldCharType="separate"/>
      </w:r>
      <w:r>
        <w:t>71</w:t>
      </w:r>
      <w:r>
        <w:fldChar w:fldCharType="end"/>
      </w:r>
    </w:p>
    <w:p w14:paraId="75318592" w14:textId="1A30CC97"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12.1.1.3.2.4</w:t>
      </w:r>
      <w:r>
        <w:t>.3</w:t>
      </w:r>
      <w:r>
        <w:rPr>
          <w:rFonts w:asciiTheme="minorHAnsi" w:eastAsiaTheme="minorEastAsia" w:hAnsiTheme="minorHAnsi" w:cstheme="minorBidi"/>
          <w:kern w:val="2"/>
          <w:sz w:val="24"/>
          <w:szCs w:val="24"/>
          <w14:ligatures w14:val="standardContextual"/>
        </w:rPr>
        <w:tab/>
      </w:r>
      <w:r>
        <w:t>HTTP methods</w:t>
      </w:r>
      <w:r>
        <w:tab/>
      </w:r>
      <w:r>
        <w:fldChar w:fldCharType="begin"/>
      </w:r>
      <w:r>
        <w:instrText xml:space="preserve"> PAGEREF _Toc219487645 \h </w:instrText>
      </w:r>
      <w:r>
        <w:fldChar w:fldCharType="separate"/>
      </w:r>
      <w:r>
        <w:t>71</w:t>
      </w:r>
      <w:r>
        <w:fldChar w:fldCharType="end"/>
      </w:r>
    </w:p>
    <w:p w14:paraId="07DE18C5" w14:textId="7677A943"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12.1.1.3.2.5.1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_Toc219487646 \h </w:instrText>
      </w:r>
      <w:r>
        <w:fldChar w:fldCharType="separate"/>
      </w:r>
      <w:r>
        <w:t>72</w:t>
      </w:r>
      <w:r>
        <w:fldChar w:fldCharType="end"/>
      </w:r>
    </w:p>
    <w:p w14:paraId="6E68F23D" w14:textId="4821F608"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12.1.1.3.2.5.2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r>
      <w:r>
        <w:instrText xml:space="preserve"> PAGEREF _Toc219487647 \h </w:instrText>
      </w:r>
      <w:r>
        <w:fldChar w:fldCharType="separate"/>
      </w:r>
      <w:r>
        <w:t>72</w:t>
      </w:r>
      <w:r>
        <w:fldChar w:fldCharType="end"/>
      </w:r>
    </w:p>
    <w:p w14:paraId="4B220299" w14:textId="7F39C196"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12.1.1.3.2.5.3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r>
      <w:r>
        <w:instrText xml:space="preserve"> PAGEREF _Toc219487648 \h </w:instrText>
      </w:r>
      <w:r>
        <w:fldChar w:fldCharType="separate"/>
      </w:r>
      <w:r>
        <w:t>72</w:t>
      </w:r>
      <w:r>
        <w:fldChar w:fldCharType="end"/>
      </w:r>
    </w:p>
    <w:p w14:paraId="72CA8BE9" w14:textId="4E58DD53" w:rsidR="008B531C" w:rsidRDefault="008B531C">
      <w:pPr>
        <w:pStyle w:val="TOC4"/>
        <w:rPr>
          <w:rFonts w:asciiTheme="minorHAnsi" w:eastAsiaTheme="minorEastAsia" w:hAnsiTheme="minorHAnsi" w:cstheme="minorBidi"/>
          <w:kern w:val="2"/>
          <w:sz w:val="24"/>
          <w:szCs w:val="24"/>
          <w14:ligatures w14:val="standardContextual"/>
        </w:rPr>
      </w:pPr>
      <w:r>
        <w:t>12.1.1.4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_Toc219487649 \h </w:instrText>
      </w:r>
      <w:r>
        <w:fldChar w:fldCharType="separate"/>
      </w:r>
      <w:r>
        <w:t>73</w:t>
      </w:r>
      <w:r>
        <w:fldChar w:fldCharType="end"/>
      </w:r>
    </w:p>
    <w:p w14:paraId="5F664BCD" w14:textId="4ADFB1C8" w:rsidR="008B531C" w:rsidRDefault="008B531C">
      <w:pPr>
        <w:pStyle w:val="TOC5"/>
        <w:rPr>
          <w:rFonts w:asciiTheme="minorHAnsi" w:eastAsiaTheme="minorEastAsia" w:hAnsiTheme="minorHAnsi" w:cstheme="minorBidi"/>
          <w:kern w:val="2"/>
          <w:sz w:val="24"/>
          <w:szCs w:val="24"/>
          <w14:ligatures w14:val="standardContextual"/>
        </w:rPr>
      </w:pPr>
      <w:r>
        <w:t>12.1.1.4.1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_Toc219487650 \h </w:instrText>
      </w:r>
      <w:r>
        <w:fldChar w:fldCharType="separate"/>
      </w:r>
      <w:r>
        <w:t>73</w:t>
      </w:r>
      <w:r>
        <w:fldChar w:fldCharType="end"/>
      </w:r>
    </w:p>
    <w:p w14:paraId="7276CF83" w14:textId="3C4768E2" w:rsidR="008B531C" w:rsidRDefault="008B531C">
      <w:pPr>
        <w:pStyle w:val="TOC5"/>
        <w:rPr>
          <w:rFonts w:asciiTheme="minorHAnsi" w:eastAsiaTheme="minorEastAsia" w:hAnsiTheme="minorHAnsi" w:cstheme="minorBidi"/>
          <w:kern w:val="2"/>
          <w:sz w:val="24"/>
          <w:szCs w:val="24"/>
          <w14:ligatures w14:val="standardContextual"/>
        </w:rPr>
      </w:pPr>
      <w:r>
        <w:t>12.1.1.4.1a</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_Toc219487651 \h </w:instrText>
      </w:r>
      <w:r>
        <w:fldChar w:fldCharType="separate"/>
      </w:r>
      <w:r>
        <w:t>74</w:t>
      </w:r>
      <w:r>
        <w:fldChar w:fldCharType="end"/>
      </w:r>
    </w:p>
    <w:p w14:paraId="5303BED6" w14:textId="677C6CF3" w:rsidR="008B531C" w:rsidRDefault="008B531C">
      <w:pPr>
        <w:pStyle w:val="TOC5"/>
        <w:rPr>
          <w:rFonts w:asciiTheme="minorHAnsi" w:eastAsiaTheme="minorEastAsia" w:hAnsiTheme="minorHAnsi" w:cstheme="minorBidi"/>
          <w:kern w:val="2"/>
          <w:sz w:val="24"/>
          <w:szCs w:val="24"/>
          <w14:ligatures w14:val="standardContextual"/>
        </w:rPr>
      </w:pPr>
      <w:r>
        <w:t>12.1.1.4.2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_Toc219487652 \h </w:instrText>
      </w:r>
      <w:r>
        <w:fldChar w:fldCharType="separate"/>
      </w:r>
      <w:r>
        <w:t>85</w:t>
      </w:r>
      <w:r>
        <w:fldChar w:fldCharType="end"/>
      </w:r>
    </w:p>
    <w:p w14:paraId="51BD0776" w14:textId="149D37B3" w:rsidR="008B531C" w:rsidRDefault="008B531C">
      <w:pPr>
        <w:pStyle w:val="TOC5"/>
        <w:rPr>
          <w:rFonts w:asciiTheme="minorHAnsi" w:eastAsiaTheme="minorEastAsia" w:hAnsiTheme="minorHAnsi" w:cstheme="minorBidi"/>
          <w:kern w:val="2"/>
          <w:sz w:val="24"/>
          <w:szCs w:val="24"/>
          <w14:ligatures w14:val="standardContextual"/>
        </w:rPr>
      </w:pPr>
      <w:r>
        <w:t>12.1.1.4.3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_Toc219487653 \h </w:instrText>
      </w:r>
      <w:r>
        <w:fldChar w:fldCharType="separate"/>
      </w:r>
      <w:r>
        <w:t>85</w:t>
      </w:r>
      <w:r>
        <w:fldChar w:fldCharType="end"/>
      </w:r>
    </w:p>
    <w:p w14:paraId="5BD40D09" w14:textId="2E1455D1" w:rsidR="008B531C" w:rsidRDefault="008B531C">
      <w:pPr>
        <w:pStyle w:val="TOC5"/>
        <w:rPr>
          <w:rFonts w:asciiTheme="minorHAnsi" w:eastAsiaTheme="minorEastAsia" w:hAnsiTheme="minorHAnsi" w:cstheme="minorBidi"/>
          <w:kern w:val="2"/>
          <w:sz w:val="24"/>
          <w:szCs w:val="24"/>
          <w14:ligatures w14:val="standardContextual"/>
        </w:rPr>
      </w:pPr>
      <w:r>
        <w:t>12.1.1.4.4</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_Toc219487654 \h </w:instrText>
      </w:r>
      <w:r>
        <w:fldChar w:fldCharType="separate"/>
      </w:r>
      <w:r>
        <w:t>85</w:t>
      </w:r>
      <w:r>
        <w:fldChar w:fldCharType="end"/>
      </w:r>
    </w:p>
    <w:p w14:paraId="710503EF" w14:textId="17AA102D" w:rsidR="008B531C" w:rsidRDefault="008B531C">
      <w:pPr>
        <w:pStyle w:val="TOC3"/>
        <w:rPr>
          <w:rFonts w:asciiTheme="minorHAnsi" w:eastAsiaTheme="minorEastAsia" w:hAnsiTheme="minorHAnsi" w:cstheme="minorBidi"/>
          <w:kern w:val="2"/>
          <w:sz w:val="24"/>
          <w:szCs w:val="24"/>
          <w14:ligatures w14:val="standardContextual"/>
        </w:rPr>
      </w:pPr>
      <w:r>
        <w:t>12.1.2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r>
      <w:r>
        <w:instrText xml:space="preserve"> PAGEREF _Toc219487655 \h </w:instrText>
      </w:r>
      <w:r>
        <w:fldChar w:fldCharType="separate"/>
      </w:r>
      <w:r>
        <w:t>86</w:t>
      </w:r>
      <w:r>
        <w:fldChar w:fldCharType="end"/>
      </w:r>
    </w:p>
    <w:p w14:paraId="6874D6B7" w14:textId="6012F4C0" w:rsidR="008B531C" w:rsidRDefault="008B531C">
      <w:pPr>
        <w:pStyle w:val="TOC4"/>
        <w:rPr>
          <w:rFonts w:asciiTheme="minorHAnsi" w:eastAsiaTheme="minorEastAsia" w:hAnsiTheme="minorHAnsi" w:cstheme="minorBidi"/>
          <w:kern w:val="2"/>
          <w:sz w:val="24"/>
          <w:szCs w:val="24"/>
          <w14:ligatures w14:val="standardContextual"/>
        </w:rPr>
      </w:pPr>
      <w:r>
        <w:t>12.1.2.1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_Toc219487656 \h </w:instrText>
      </w:r>
      <w:r>
        <w:fldChar w:fldCharType="separate"/>
      </w:r>
      <w:r>
        <w:t>86</w:t>
      </w:r>
      <w:r>
        <w:fldChar w:fldCharType="end"/>
      </w:r>
    </w:p>
    <w:p w14:paraId="655E2416" w14:textId="74D16E5B" w:rsidR="008B531C" w:rsidRDefault="008B531C">
      <w:pPr>
        <w:pStyle w:val="TOC4"/>
        <w:rPr>
          <w:rFonts w:asciiTheme="minorHAnsi" w:eastAsiaTheme="minorEastAsia" w:hAnsiTheme="minorHAnsi" w:cstheme="minorBidi"/>
          <w:kern w:val="2"/>
          <w:sz w:val="24"/>
          <w:szCs w:val="24"/>
          <w14:ligatures w14:val="standardContextual"/>
        </w:rPr>
      </w:pPr>
      <w:r>
        <w:t>12.1.2.2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_Toc219487657 \h </w:instrText>
      </w:r>
      <w:r>
        <w:fldChar w:fldCharType="separate"/>
      </w:r>
      <w:r>
        <w:t>87</w:t>
      </w:r>
      <w:r>
        <w:fldChar w:fldCharType="end"/>
      </w:r>
    </w:p>
    <w:p w14:paraId="679B58A0" w14:textId="68FDFCE7" w:rsidR="008B531C" w:rsidRDefault="008B531C">
      <w:pPr>
        <w:pStyle w:val="TOC5"/>
        <w:rPr>
          <w:rFonts w:asciiTheme="minorHAnsi" w:eastAsiaTheme="minorEastAsia" w:hAnsiTheme="minorHAnsi" w:cstheme="minorBidi"/>
          <w:kern w:val="2"/>
          <w:sz w:val="24"/>
          <w:szCs w:val="24"/>
          <w14:ligatures w14:val="standardContextual"/>
        </w:rPr>
      </w:pPr>
      <w:r>
        <w:t>12.1.2.2.1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_Toc219487658 \h </w:instrText>
      </w:r>
      <w:r>
        <w:fldChar w:fldCharType="separate"/>
      </w:r>
      <w:r>
        <w:t>87</w:t>
      </w:r>
      <w:r>
        <w:fldChar w:fldCharType="end"/>
      </w:r>
    </w:p>
    <w:p w14:paraId="4DA3DCE6" w14:textId="793F06FA" w:rsidR="008B531C" w:rsidRDefault="008B531C">
      <w:pPr>
        <w:pStyle w:val="TOC5"/>
        <w:rPr>
          <w:rFonts w:asciiTheme="minorHAnsi" w:eastAsiaTheme="minorEastAsia" w:hAnsiTheme="minorHAnsi" w:cstheme="minorBidi"/>
          <w:kern w:val="2"/>
          <w:sz w:val="24"/>
          <w:szCs w:val="24"/>
          <w14:ligatures w14:val="standardContextual"/>
        </w:rPr>
      </w:pPr>
      <w:r>
        <w:t>12.1.2.2.2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_Toc219487659 \h </w:instrText>
      </w:r>
      <w:r>
        <w:fldChar w:fldCharType="separate"/>
      </w:r>
      <w:r>
        <w:t>87</w:t>
      </w:r>
      <w:r>
        <w:fldChar w:fldCharType="end"/>
      </w:r>
    </w:p>
    <w:p w14:paraId="225E372D" w14:textId="2E507132" w:rsidR="008B531C" w:rsidRDefault="008B531C">
      <w:pPr>
        <w:pStyle w:val="TOC5"/>
        <w:rPr>
          <w:rFonts w:asciiTheme="minorHAnsi" w:eastAsiaTheme="minorEastAsia" w:hAnsiTheme="minorHAnsi" w:cstheme="minorBidi"/>
          <w:kern w:val="2"/>
          <w:sz w:val="24"/>
          <w:szCs w:val="24"/>
          <w14:ligatures w14:val="standardContextual"/>
        </w:rPr>
      </w:pPr>
      <w:r>
        <w:t>12.1.2.2.3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_Toc219487660 \h </w:instrText>
      </w:r>
      <w:r>
        <w:fldChar w:fldCharType="separate"/>
      </w:r>
      <w:r>
        <w:t>87</w:t>
      </w:r>
      <w:r>
        <w:fldChar w:fldCharType="end"/>
      </w:r>
    </w:p>
    <w:p w14:paraId="1377881A" w14:textId="6F7226CC" w:rsidR="008B531C" w:rsidRDefault="008B531C">
      <w:pPr>
        <w:pStyle w:val="TOC5"/>
        <w:rPr>
          <w:rFonts w:asciiTheme="minorHAnsi" w:eastAsiaTheme="minorEastAsia" w:hAnsiTheme="minorHAnsi" w:cstheme="minorBidi"/>
          <w:kern w:val="2"/>
          <w:sz w:val="24"/>
          <w:szCs w:val="24"/>
          <w14:ligatures w14:val="standardContextual"/>
        </w:rPr>
      </w:pPr>
      <w:r>
        <w:t>12.1.2.2.4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r>
      <w:r>
        <w:instrText xml:space="preserve"> PAGEREF _Toc219487661 \h </w:instrText>
      </w:r>
      <w:r>
        <w:fldChar w:fldCharType="separate"/>
      </w:r>
      <w:r>
        <w:t>87</w:t>
      </w:r>
      <w:r>
        <w:fldChar w:fldCharType="end"/>
      </w:r>
    </w:p>
    <w:p w14:paraId="6BACFD3F" w14:textId="3D67CA33" w:rsidR="008B531C" w:rsidRDefault="008B531C">
      <w:pPr>
        <w:pStyle w:val="TOC5"/>
        <w:rPr>
          <w:rFonts w:asciiTheme="minorHAnsi" w:eastAsiaTheme="minorEastAsia" w:hAnsiTheme="minorHAnsi" w:cstheme="minorBidi"/>
          <w:kern w:val="2"/>
          <w:sz w:val="24"/>
          <w:szCs w:val="24"/>
          <w14:ligatures w14:val="standardContextual"/>
        </w:rPr>
      </w:pPr>
      <w:r>
        <w:t>12.1.2.2.5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_Toc219487662 \h </w:instrText>
      </w:r>
      <w:r>
        <w:fldChar w:fldCharType="separate"/>
      </w:r>
      <w:r>
        <w:t>87</w:t>
      </w:r>
      <w:r>
        <w:fldChar w:fldCharType="end"/>
      </w:r>
    </w:p>
    <w:p w14:paraId="667C55BE" w14:textId="6061C8EC" w:rsidR="008B531C" w:rsidRDefault="008B531C">
      <w:pPr>
        <w:pStyle w:val="TOC5"/>
        <w:rPr>
          <w:rFonts w:asciiTheme="minorHAnsi" w:eastAsiaTheme="minorEastAsia" w:hAnsiTheme="minorHAnsi" w:cstheme="minorBidi"/>
          <w:kern w:val="2"/>
          <w:sz w:val="24"/>
          <w:szCs w:val="24"/>
          <w14:ligatures w14:val="standardContextual"/>
        </w:rPr>
      </w:pPr>
      <w:r>
        <w:t>12.1.2.2.6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_Toc219487663 \h </w:instrText>
      </w:r>
      <w:r>
        <w:fldChar w:fldCharType="separate"/>
      </w:r>
      <w:r>
        <w:t>87</w:t>
      </w:r>
      <w:r>
        <w:fldChar w:fldCharType="end"/>
      </w:r>
    </w:p>
    <w:p w14:paraId="4AF23D9A" w14:textId="568B6E81" w:rsidR="008B531C" w:rsidRDefault="008B531C">
      <w:pPr>
        <w:pStyle w:val="TOC4"/>
        <w:rPr>
          <w:rFonts w:asciiTheme="minorHAnsi" w:eastAsiaTheme="minorEastAsia" w:hAnsiTheme="minorHAnsi" w:cstheme="minorBidi"/>
          <w:kern w:val="2"/>
          <w:sz w:val="24"/>
          <w:szCs w:val="24"/>
          <w14:ligatures w14:val="standardContextual"/>
        </w:rPr>
      </w:pPr>
      <w:r>
        <w:t>12.1.2.3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_Toc219487664 \h </w:instrText>
      </w:r>
      <w:r>
        <w:fldChar w:fldCharType="separate"/>
      </w:r>
      <w:r>
        <w:t>87</w:t>
      </w:r>
      <w:r>
        <w:fldChar w:fldCharType="end"/>
      </w:r>
    </w:p>
    <w:p w14:paraId="4A322625" w14:textId="3234A630" w:rsidR="008B531C" w:rsidRDefault="008B531C">
      <w:pPr>
        <w:pStyle w:val="TOC5"/>
        <w:rPr>
          <w:rFonts w:asciiTheme="minorHAnsi" w:eastAsiaTheme="minorEastAsia" w:hAnsiTheme="minorHAnsi" w:cstheme="minorBidi"/>
          <w:kern w:val="2"/>
          <w:sz w:val="24"/>
          <w:szCs w:val="24"/>
          <w14:ligatures w14:val="standardContextual"/>
        </w:rPr>
      </w:pPr>
      <w:r>
        <w:t>12.1.2.3.1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_Toc219487665 \h </w:instrText>
      </w:r>
      <w:r>
        <w:fldChar w:fldCharType="separate"/>
      </w:r>
      <w:r>
        <w:t>87</w:t>
      </w:r>
      <w:r>
        <w:fldChar w:fldCharType="end"/>
      </w:r>
    </w:p>
    <w:p w14:paraId="00EE342F" w14:textId="73FCC766" w:rsidR="008B531C" w:rsidRDefault="008B531C">
      <w:pPr>
        <w:pStyle w:val="TOC5"/>
        <w:rPr>
          <w:rFonts w:asciiTheme="minorHAnsi" w:eastAsiaTheme="minorEastAsia" w:hAnsiTheme="minorHAnsi" w:cstheme="minorBidi"/>
          <w:kern w:val="2"/>
          <w:sz w:val="24"/>
          <w:szCs w:val="24"/>
          <w14:ligatures w14:val="standardContextual"/>
        </w:rPr>
      </w:pPr>
      <w:r>
        <w:t>12.1.2.3.2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_Toc219487666 \h </w:instrText>
      </w:r>
      <w:r>
        <w:fldChar w:fldCharType="separate"/>
      </w:r>
      <w:r>
        <w:t>88</w:t>
      </w:r>
      <w:r>
        <w:fldChar w:fldCharType="end"/>
      </w:r>
    </w:p>
    <w:p w14:paraId="4D54A147" w14:textId="477C2381" w:rsidR="008B531C" w:rsidRDefault="008B531C">
      <w:pPr>
        <w:pStyle w:val="TOC4"/>
        <w:rPr>
          <w:rFonts w:asciiTheme="minorHAnsi" w:eastAsiaTheme="minorEastAsia" w:hAnsiTheme="minorHAnsi" w:cstheme="minorBidi"/>
          <w:kern w:val="2"/>
          <w:sz w:val="24"/>
          <w:szCs w:val="24"/>
          <w14:ligatures w14:val="standardContextual"/>
        </w:rPr>
      </w:pPr>
      <w:r>
        <w:t>12.1.2.4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_Toc219487667 \h </w:instrText>
      </w:r>
      <w:r>
        <w:fldChar w:fldCharType="separate"/>
      </w:r>
      <w:r>
        <w:t>88</w:t>
      </w:r>
      <w:r>
        <w:fldChar w:fldCharType="end"/>
      </w:r>
    </w:p>
    <w:p w14:paraId="42BBEF18" w14:textId="5363D6DB" w:rsidR="008B531C" w:rsidRDefault="008B531C">
      <w:pPr>
        <w:pStyle w:val="TOC3"/>
        <w:rPr>
          <w:rFonts w:asciiTheme="minorHAnsi" w:eastAsiaTheme="minorEastAsia" w:hAnsiTheme="minorHAnsi" w:cstheme="minorBidi"/>
          <w:kern w:val="2"/>
          <w:sz w:val="24"/>
          <w:szCs w:val="24"/>
          <w14:ligatures w14:val="standardContextual"/>
        </w:rPr>
      </w:pPr>
      <w:r>
        <w:t>12.1.3</w:t>
      </w:r>
      <w:r>
        <w:rPr>
          <w:rFonts w:asciiTheme="minorHAnsi" w:eastAsiaTheme="minorEastAsia" w:hAnsiTheme="minorHAnsi" w:cstheme="minorBidi"/>
          <w:kern w:val="2"/>
          <w:sz w:val="24"/>
          <w:szCs w:val="24"/>
          <w14:ligatures w14:val="standardContextual"/>
        </w:rPr>
        <w:tab/>
      </w:r>
      <w:r>
        <w:t>YANG/Netconf-based solution set</w:t>
      </w:r>
      <w:r>
        <w:tab/>
      </w:r>
      <w:r>
        <w:fldChar w:fldCharType="begin"/>
      </w:r>
      <w:r>
        <w:instrText xml:space="preserve"> PAGEREF _Toc219487668 \h </w:instrText>
      </w:r>
      <w:r>
        <w:fldChar w:fldCharType="separate"/>
      </w:r>
      <w:r>
        <w:t>88</w:t>
      </w:r>
      <w:r>
        <w:fldChar w:fldCharType="end"/>
      </w:r>
    </w:p>
    <w:p w14:paraId="3ED049E7" w14:textId="689B8F79" w:rsidR="008B531C" w:rsidRDefault="008B531C">
      <w:pPr>
        <w:pStyle w:val="TOC4"/>
        <w:rPr>
          <w:rFonts w:asciiTheme="minorHAnsi" w:eastAsiaTheme="minorEastAsia" w:hAnsiTheme="minorHAnsi" w:cstheme="minorBidi"/>
          <w:kern w:val="2"/>
          <w:sz w:val="24"/>
          <w:szCs w:val="24"/>
          <w14:ligatures w14:val="standardContextual"/>
        </w:rPr>
      </w:pPr>
      <w:r>
        <w:t>12.1.3.1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_Toc219487669 \h </w:instrText>
      </w:r>
      <w:r>
        <w:fldChar w:fldCharType="separate"/>
      </w:r>
      <w:r>
        <w:t>88</w:t>
      </w:r>
      <w:r>
        <w:fldChar w:fldCharType="end"/>
      </w:r>
    </w:p>
    <w:p w14:paraId="57B0091E" w14:textId="4742F73C" w:rsidR="008B531C" w:rsidRDefault="008B531C">
      <w:pPr>
        <w:pStyle w:val="TOC5"/>
        <w:rPr>
          <w:rFonts w:asciiTheme="minorHAnsi" w:eastAsiaTheme="minorEastAsia" w:hAnsiTheme="minorHAnsi" w:cstheme="minorBidi"/>
          <w:kern w:val="2"/>
          <w:sz w:val="24"/>
          <w:szCs w:val="24"/>
          <w14:ligatures w14:val="standardContextual"/>
        </w:rPr>
      </w:pPr>
      <w:r>
        <w:t>12.1.3.1.1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_Toc219487670 \h </w:instrText>
      </w:r>
      <w:r>
        <w:fldChar w:fldCharType="separate"/>
      </w:r>
      <w:r>
        <w:t>88</w:t>
      </w:r>
      <w:r>
        <w:fldChar w:fldCharType="end"/>
      </w:r>
    </w:p>
    <w:p w14:paraId="175ABAD0" w14:textId="105D59D1" w:rsidR="008B531C" w:rsidRDefault="008B531C">
      <w:pPr>
        <w:pStyle w:val="TOC5"/>
        <w:rPr>
          <w:rFonts w:asciiTheme="minorHAnsi" w:eastAsiaTheme="minorEastAsia" w:hAnsiTheme="minorHAnsi" w:cstheme="minorBidi"/>
          <w:kern w:val="2"/>
          <w:sz w:val="24"/>
          <w:szCs w:val="24"/>
          <w14:ligatures w14:val="standardContextual"/>
        </w:rPr>
      </w:pPr>
      <w:r>
        <w:t>12.1.3.1.2</w:t>
      </w:r>
      <w:r>
        <w:rPr>
          <w:rFonts w:asciiTheme="minorHAnsi" w:eastAsiaTheme="minorEastAsia" w:hAnsiTheme="minorHAnsi" w:cstheme="minorBidi"/>
          <w:kern w:val="2"/>
          <w:sz w:val="24"/>
          <w:szCs w:val="24"/>
          <w14:ligatures w14:val="standardContextual"/>
        </w:rPr>
        <w:tab/>
      </w:r>
      <w:r>
        <w:t xml:space="preserve">Operation </w:t>
      </w:r>
      <w:r w:rsidRPr="00A53ECA">
        <w:rPr>
          <w:rFonts w:ascii="Courier New" w:hAnsi="Courier New" w:cs="Courier New"/>
        </w:rPr>
        <w:t>createMOI</w:t>
      </w:r>
      <w:r>
        <w:tab/>
      </w:r>
      <w:r>
        <w:fldChar w:fldCharType="begin"/>
      </w:r>
      <w:r>
        <w:instrText xml:space="preserve"> PAGEREF _Toc219487671 \h </w:instrText>
      </w:r>
      <w:r>
        <w:fldChar w:fldCharType="separate"/>
      </w:r>
      <w:r>
        <w:t>88</w:t>
      </w:r>
      <w:r>
        <w:fldChar w:fldCharType="end"/>
      </w:r>
    </w:p>
    <w:p w14:paraId="0EBD7B28" w14:textId="1B68D06B" w:rsidR="008B531C" w:rsidRDefault="008B531C">
      <w:pPr>
        <w:pStyle w:val="TOC5"/>
        <w:rPr>
          <w:rFonts w:asciiTheme="minorHAnsi" w:eastAsiaTheme="minorEastAsia" w:hAnsiTheme="minorHAnsi" w:cstheme="minorBidi"/>
          <w:kern w:val="2"/>
          <w:sz w:val="24"/>
          <w:szCs w:val="24"/>
          <w14:ligatures w14:val="standardContextual"/>
        </w:rPr>
      </w:pPr>
      <w:r>
        <w:t>12.1.3.1.3</w:t>
      </w:r>
      <w:r>
        <w:rPr>
          <w:rFonts w:asciiTheme="minorHAnsi" w:eastAsiaTheme="minorEastAsia" w:hAnsiTheme="minorHAnsi" w:cstheme="minorBidi"/>
          <w:kern w:val="2"/>
          <w:sz w:val="24"/>
          <w:szCs w:val="24"/>
          <w14:ligatures w14:val="standardContextual"/>
        </w:rPr>
        <w:tab/>
      </w:r>
      <w:r>
        <w:t xml:space="preserve">Operation </w:t>
      </w:r>
      <w:r w:rsidRPr="00A53ECA">
        <w:rPr>
          <w:rFonts w:ascii="Courier New" w:hAnsi="Courier New" w:cs="Courier New"/>
        </w:rPr>
        <w:t>getMOIAttributes</w:t>
      </w:r>
      <w:r>
        <w:tab/>
      </w:r>
      <w:r>
        <w:fldChar w:fldCharType="begin"/>
      </w:r>
      <w:r>
        <w:instrText xml:space="preserve"> PAGEREF _Toc219487672 \h </w:instrText>
      </w:r>
      <w:r>
        <w:fldChar w:fldCharType="separate"/>
      </w:r>
      <w:r>
        <w:t>89</w:t>
      </w:r>
      <w:r>
        <w:fldChar w:fldCharType="end"/>
      </w:r>
    </w:p>
    <w:p w14:paraId="162A6CD9" w14:textId="33B71315" w:rsidR="008B531C" w:rsidRDefault="008B531C">
      <w:pPr>
        <w:pStyle w:val="TOC5"/>
        <w:rPr>
          <w:rFonts w:asciiTheme="minorHAnsi" w:eastAsiaTheme="minorEastAsia" w:hAnsiTheme="minorHAnsi" w:cstheme="minorBidi"/>
          <w:kern w:val="2"/>
          <w:sz w:val="24"/>
          <w:szCs w:val="24"/>
          <w14:ligatures w14:val="standardContextual"/>
        </w:rPr>
      </w:pPr>
      <w:r>
        <w:t>12.1.3.1.4</w:t>
      </w:r>
      <w:r>
        <w:rPr>
          <w:rFonts w:asciiTheme="minorHAnsi" w:eastAsiaTheme="minorEastAsia" w:hAnsiTheme="minorHAnsi" w:cstheme="minorBidi"/>
          <w:kern w:val="2"/>
          <w:sz w:val="24"/>
          <w:szCs w:val="24"/>
          <w14:ligatures w14:val="standardContextual"/>
        </w:rPr>
        <w:tab/>
      </w:r>
      <w:r>
        <w:t xml:space="preserve">Operation </w:t>
      </w:r>
      <w:r w:rsidRPr="00A53ECA">
        <w:rPr>
          <w:rFonts w:ascii="Courier New" w:hAnsi="Courier New" w:cs="Courier New"/>
        </w:rPr>
        <w:t>modifyMOIAttributes</w:t>
      </w:r>
      <w:r>
        <w:tab/>
      </w:r>
      <w:r>
        <w:fldChar w:fldCharType="begin"/>
      </w:r>
      <w:r>
        <w:instrText xml:space="preserve"> PAGEREF _Toc219487673 \h </w:instrText>
      </w:r>
      <w:r>
        <w:fldChar w:fldCharType="separate"/>
      </w:r>
      <w:r>
        <w:t>91</w:t>
      </w:r>
      <w:r>
        <w:fldChar w:fldCharType="end"/>
      </w:r>
    </w:p>
    <w:p w14:paraId="749E86F6" w14:textId="499B3898" w:rsidR="008B531C" w:rsidRDefault="008B531C">
      <w:pPr>
        <w:pStyle w:val="TOC5"/>
        <w:rPr>
          <w:rFonts w:asciiTheme="minorHAnsi" w:eastAsiaTheme="minorEastAsia" w:hAnsiTheme="minorHAnsi" w:cstheme="minorBidi"/>
          <w:kern w:val="2"/>
          <w:sz w:val="24"/>
          <w:szCs w:val="24"/>
          <w14:ligatures w14:val="standardContextual"/>
        </w:rPr>
      </w:pPr>
      <w:r>
        <w:t>12.1.3.1.4a</w:t>
      </w:r>
      <w:r>
        <w:rPr>
          <w:rFonts w:asciiTheme="minorHAnsi" w:eastAsiaTheme="minorEastAsia" w:hAnsiTheme="minorHAnsi" w:cstheme="minorBidi"/>
          <w:kern w:val="2"/>
          <w:sz w:val="24"/>
          <w:szCs w:val="24"/>
          <w14:ligatures w14:val="standardContextual"/>
        </w:rPr>
        <w:tab/>
      </w:r>
      <w:r>
        <w:t xml:space="preserve">Operation </w:t>
      </w:r>
      <w:r w:rsidRPr="00A53ECA">
        <w:rPr>
          <w:rFonts w:ascii="Courier New" w:hAnsi="Courier New" w:cs="Courier New"/>
        </w:rPr>
        <w:t>changeMOIs</w:t>
      </w:r>
      <w:r>
        <w:tab/>
      </w:r>
      <w:r>
        <w:fldChar w:fldCharType="begin"/>
      </w:r>
      <w:r>
        <w:instrText xml:space="preserve"> PAGEREF _Toc219487674 \h </w:instrText>
      </w:r>
      <w:r>
        <w:fldChar w:fldCharType="separate"/>
      </w:r>
      <w:r>
        <w:t>93</w:t>
      </w:r>
      <w:r>
        <w:fldChar w:fldCharType="end"/>
      </w:r>
    </w:p>
    <w:p w14:paraId="00AC8C2C" w14:textId="70A4CD30" w:rsidR="008B531C" w:rsidRDefault="008B531C">
      <w:pPr>
        <w:pStyle w:val="TOC5"/>
        <w:rPr>
          <w:rFonts w:asciiTheme="minorHAnsi" w:eastAsiaTheme="minorEastAsia" w:hAnsiTheme="minorHAnsi" w:cstheme="minorBidi"/>
          <w:kern w:val="2"/>
          <w:sz w:val="24"/>
          <w:szCs w:val="24"/>
          <w14:ligatures w14:val="standardContextual"/>
        </w:rPr>
      </w:pPr>
      <w:r>
        <w:t>12.1.3.1.5</w:t>
      </w:r>
      <w:r>
        <w:rPr>
          <w:rFonts w:asciiTheme="minorHAnsi" w:eastAsiaTheme="minorEastAsia" w:hAnsiTheme="minorHAnsi" w:cstheme="minorBidi"/>
          <w:kern w:val="2"/>
          <w:sz w:val="24"/>
          <w:szCs w:val="24"/>
          <w14:ligatures w14:val="standardContextual"/>
        </w:rPr>
        <w:tab/>
      </w:r>
      <w:r>
        <w:t xml:space="preserve">Operation </w:t>
      </w:r>
      <w:r w:rsidRPr="00A53ECA">
        <w:rPr>
          <w:rFonts w:ascii="Courier New" w:hAnsi="Courier New" w:cs="Courier New"/>
        </w:rPr>
        <w:t>deleteMOI</w:t>
      </w:r>
      <w:r>
        <w:tab/>
      </w:r>
      <w:r>
        <w:fldChar w:fldCharType="begin"/>
      </w:r>
      <w:r>
        <w:instrText xml:space="preserve"> PAGEREF _Toc219487675 \h </w:instrText>
      </w:r>
      <w:r>
        <w:fldChar w:fldCharType="separate"/>
      </w:r>
      <w:r>
        <w:t>94</w:t>
      </w:r>
      <w:r>
        <w:fldChar w:fldCharType="end"/>
      </w:r>
    </w:p>
    <w:p w14:paraId="768A30C0" w14:textId="19DD5B14" w:rsidR="008B531C" w:rsidRDefault="008B531C">
      <w:pPr>
        <w:pStyle w:val="TOC4"/>
        <w:rPr>
          <w:rFonts w:asciiTheme="minorHAnsi" w:eastAsiaTheme="minorEastAsia" w:hAnsiTheme="minorHAnsi" w:cstheme="minorBidi"/>
          <w:kern w:val="2"/>
          <w:sz w:val="24"/>
          <w:szCs w:val="24"/>
          <w14:ligatures w14:val="standardContextual"/>
        </w:rPr>
      </w:pPr>
      <w:r>
        <w:t>12.1.3.2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_Toc219487676 \h </w:instrText>
      </w:r>
      <w:r>
        <w:fldChar w:fldCharType="separate"/>
      </w:r>
      <w:r>
        <w:t>95</w:t>
      </w:r>
      <w:r>
        <w:fldChar w:fldCharType="end"/>
      </w:r>
    </w:p>
    <w:p w14:paraId="2E7D1B81" w14:textId="11CAAB3E" w:rsidR="008B531C" w:rsidRDefault="008B531C">
      <w:pPr>
        <w:pStyle w:val="TOC5"/>
        <w:rPr>
          <w:rFonts w:asciiTheme="minorHAnsi" w:eastAsiaTheme="minorEastAsia" w:hAnsiTheme="minorHAnsi" w:cstheme="minorBidi"/>
          <w:kern w:val="2"/>
          <w:sz w:val="24"/>
          <w:szCs w:val="24"/>
          <w14:ligatures w14:val="standardContextual"/>
        </w:rPr>
      </w:pPr>
      <w:r>
        <w:t>12.1.3.2.1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_Toc219487677 \h </w:instrText>
      </w:r>
      <w:r>
        <w:fldChar w:fldCharType="separate"/>
      </w:r>
      <w:r>
        <w:t>95</w:t>
      </w:r>
      <w:r>
        <w:fldChar w:fldCharType="end"/>
      </w:r>
    </w:p>
    <w:p w14:paraId="1094FC82" w14:textId="2CDC9FC7" w:rsidR="008B531C" w:rsidRDefault="008B531C">
      <w:pPr>
        <w:pStyle w:val="TOC5"/>
        <w:rPr>
          <w:rFonts w:asciiTheme="minorHAnsi" w:eastAsiaTheme="minorEastAsia" w:hAnsiTheme="minorHAnsi" w:cstheme="minorBidi"/>
          <w:kern w:val="2"/>
          <w:sz w:val="24"/>
          <w:szCs w:val="24"/>
          <w14:ligatures w14:val="standardContextual"/>
        </w:rPr>
      </w:pPr>
      <w:r>
        <w:t>12.1.3.2.2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_Toc219487678 \h </w:instrText>
      </w:r>
      <w:r>
        <w:fldChar w:fldCharType="separate"/>
      </w:r>
      <w:r>
        <w:t>95</w:t>
      </w:r>
      <w:r>
        <w:fldChar w:fldCharType="end"/>
      </w:r>
    </w:p>
    <w:p w14:paraId="3EA7B622" w14:textId="28A3F8F6" w:rsidR="008B531C" w:rsidRDefault="008B531C">
      <w:pPr>
        <w:pStyle w:val="TOC5"/>
        <w:rPr>
          <w:rFonts w:asciiTheme="minorHAnsi" w:eastAsiaTheme="minorEastAsia" w:hAnsiTheme="minorHAnsi" w:cstheme="minorBidi"/>
          <w:kern w:val="2"/>
          <w:sz w:val="24"/>
          <w:szCs w:val="24"/>
          <w14:ligatures w14:val="standardContextual"/>
        </w:rPr>
      </w:pPr>
      <w:r>
        <w:t>12.1.3.2.3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_Toc219487679 \h </w:instrText>
      </w:r>
      <w:r>
        <w:fldChar w:fldCharType="separate"/>
      </w:r>
      <w:r>
        <w:t>95</w:t>
      </w:r>
      <w:r>
        <w:fldChar w:fldCharType="end"/>
      </w:r>
    </w:p>
    <w:p w14:paraId="430304F4" w14:textId="66EFB377" w:rsidR="008B531C" w:rsidRDefault="008B531C">
      <w:pPr>
        <w:pStyle w:val="TOC5"/>
        <w:rPr>
          <w:rFonts w:asciiTheme="minorHAnsi" w:eastAsiaTheme="minorEastAsia" w:hAnsiTheme="minorHAnsi" w:cstheme="minorBidi"/>
          <w:kern w:val="2"/>
          <w:sz w:val="24"/>
          <w:szCs w:val="24"/>
          <w14:ligatures w14:val="standardContextual"/>
        </w:rPr>
      </w:pPr>
      <w:r>
        <w:t>12.1.3.2.4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r>
      <w:r>
        <w:instrText xml:space="preserve"> PAGEREF _Toc219487680 \h </w:instrText>
      </w:r>
      <w:r>
        <w:fldChar w:fldCharType="separate"/>
      </w:r>
      <w:r>
        <w:t>95</w:t>
      </w:r>
      <w:r>
        <w:fldChar w:fldCharType="end"/>
      </w:r>
    </w:p>
    <w:p w14:paraId="65E1CCDF" w14:textId="52BCE6E3" w:rsidR="008B531C" w:rsidRDefault="008B531C">
      <w:pPr>
        <w:pStyle w:val="TOC5"/>
        <w:rPr>
          <w:rFonts w:asciiTheme="minorHAnsi" w:eastAsiaTheme="minorEastAsia" w:hAnsiTheme="minorHAnsi" w:cstheme="minorBidi"/>
          <w:kern w:val="2"/>
          <w:sz w:val="24"/>
          <w:szCs w:val="24"/>
          <w14:ligatures w14:val="standardContextual"/>
        </w:rPr>
      </w:pPr>
      <w:r>
        <w:t>12.1.3.2.5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_Toc219487681 \h </w:instrText>
      </w:r>
      <w:r>
        <w:fldChar w:fldCharType="separate"/>
      </w:r>
      <w:r>
        <w:t>95</w:t>
      </w:r>
      <w:r>
        <w:fldChar w:fldCharType="end"/>
      </w:r>
    </w:p>
    <w:p w14:paraId="227D64C0" w14:textId="68E9D274" w:rsidR="008B531C" w:rsidRDefault="008B531C">
      <w:pPr>
        <w:pStyle w:val="TOC5"/>
        <w:rPr>
          <w:rFonts w:asciiTheme="minorHAnsi" w:eastAsiaTheme="minorEastAsia" w:hAnsiTheme="minorHAnsi" w:cstheme="minorBidi"/>
          <w:kern w:val="2"/>
          <w:sz w:val="24"/>
          <w:szCs w:val="24"/>
          <w14:ligatures w14:val="standardContextual"/>
        </w:rPr>
      </w:pPr>
      <w:r>
        <w:t>12.1.3.2.6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_Toc219487682 \h </w:instrText>
      </w:r>
      <w:r>
        <w:fldChar w:fldCharType="separate"/>
      </w:r>
      <w:r>
        <w:t>100</w:t>
      </w:r>
      <w:r>
        <w:fldChar w:fldCharType="end"/>
      </w:r>
    </w:p>
    <w:p w14:paraId="3F8ED624" w14:textId="50F4747A" w:rsidR="008B531C" w:rsidRDefault="008B531C">
      <w:pPr>
        <w:pStyle w:val="TOC5"/>
        <w:rPr>
          <w:rFonts w:asciiTheme="minorHAnsi" w:eastAsiaTheme="minorEastAsia" w:hAnsiTheme="minorHAnsi" w:cstheme="minorBidi"/>
          <w:kern w:val="2"/>
          <w:sz w:val="24"/>
          <w:szCs w:val="24"/>
          <w14:ligatures w14:val="standardContextual"/>
        </w:rPr>
      </w:pPr>
      <w:r w:rsidRPr="00A53ECA">
        <w:rPr>
          <w:rFonts w:eastAsia="SimSun"/>
        </w:rPr>
        <w:t>12.1.3.2.</w:t>
      </w:r>
      <w:r>
        <w:t>7</w:t>
      </w:r>
      <w:r>
        <w:rPr>
          <w:rFonts w:asciiTheme="minorHAnsi" w:eastAsiaTheme="minorEastAsia" w:hAnsiTheme="minorHAnsi" w:cstheme="minorBidi"/>
          <w:kern w:val="2"/>
          <w:sz w:val="24"/>
          <w:szCs w:val="24"/>
          <w14:ligatures w14:val="standardContextual"/>
        </w:rPr>
        <w:tab/>
      </w:r>
      <w:r w:rsidRPr="00A53ECA">
        <w:rPr>
          <w:rFonts w:eastAsia="SimSun"/>
        </w:rPr>
        <w:t>Notification notifyPotentialFaultyDataNodeTree</w:t>
      </w:r>
      <w:r>
        <w:tab/>
      </w:r>
      <w:r>
        <w:fldChar w:fldCharType="begin"/>
      </w:r>
      <w:r>
        <w:instrText xml:space="preserve"> PAGEREF _Toc219487683 \h </w:instrText>
      </w:r>
      <w:r>
        <w:fldChar w:fldCharType="separate"/>
      </w:r>
      <w:r>
        <w:t>100</w:t>
      </w:r>
      <w:r>
        <w:fldChar w:fldCharType="end"/>
      </w:r>
    </w:p>
    <w:p w14:paraId="65BA0C5A" w14:textId="6934F28C" w:rsidR="008B531C" w:rsidRDefault="008B531C">
      <w:pPr>
        <w:pStyle w:val="TOC5"/>
        <w:rPr>
          <w:rFonts w:asciiTheme="minorHAnsi" w:eastAsiaTheme="minorEastAsia" w:hAnsiTheme="minorHAnsi" w:cstheme="minorBidi"/>
          <w:kern w:val="2"/>
          <w:sz w:val="24"/>
          <w:szCs w:val="24"/>
          <w14:ligatures w14:val="standardContextual"/>
        </w:rPr>
      </w:pPr>
      <w:r w:rsidRPr="00A53ECA">
        <w:rPr>
          <w:rFonts w:eastAsia="SimSun"/>
        </w:rPr>
        <w:t>12.1.3.2.</w:t>
      </w:r>
      <w:r>
        <w:t>8</w:t>
      </w:r>
      <w:r>
        <w:rPr>
          <w:rFonts w:asciiTheme="minorHAnsi" w:eastAsiaTheme="minorEastAsia" w:hAnsiTheme="minorHAnsi" w:cstheme="minorBidi"/>
          <w:kern w:val="2"/>
          <w:sz w:val="24"/>
          <w:szCs w:val="24"/>
          <w14:ligatures w14:val="standardContextual"/>
        </w:rPr>
        <w:tab/>
      </w:r>
      <w:r w:rsidRPr="00A53ECA">
        <w:rPr>
          <w:rFonts w:eastAsia="SimSun"/>
        </w:rPr>
        <w:t>Notification notifyDataNodeTreeSyncRecommended</w:t>
      </w:r>
      <w:r>
        <w:tab/>
      </w:r>
      <w:r>
        <w:fldChar w:fldCharType="begin"/>
      </w:r>
      <w:r>
        <w:instrText xml:space="preserve"> PAGEREF _Toc219487684 \h </w:instrText>
      </w:r>
      <w:r>
        <w:fldChar w:fldCharType="separate"/>
      </w:r>
      <w:r>
        <w:t>100</w:t>
      </w:r>
      <w:r>
        <w:fldChar w:fldCharType="end"/>
      </w:r>
    </w:p>
    <w:p w14:paraId="2D78BA67" w14:textId="28E14DCD" w:rsidR="008B531C" w:rsidRDefault="008B531C">
      <w:pPr>
        <w:pStyle w:val="TOC4"/>
        <w:rPr>
          <w:rFonts w:asciiTheme="minorHAnsi" w:eastAsiaTheme="minorEastAsia" w:hAnsiTheme="minorHAnsi" w:cstheme="minorBidi"/>
          <w:kern w:val="2"/>
          <w:sz w:val="24"/>
          <w:szCs w:val="24"/>
          <w14:ligatures w14:val="standardContextual"/>
        </w:rPr>
      </w:pPr>
      <w:r>
        <w:t>12.1.3.3</w:t>
      </w:r>
      <w:r>
        <w:rPr>
          <w:rFonts w:asciiTheme="minorHAnsi" w:eastAsiaTheme="minorEastAsia" w:hAnsiTheme="minorHAnsi" w:cstheme="minorBidi"/>
          <w:kern w:val="2"/>
          <w:sz w:val="24"/>
          <w:szCs w:val="24"/>
          <w14:ligatures w14:val="standardContextual"/>
        </w:rPr>
        <w:tab/>
      </w:r>
      <w:r>
        <w:t>Netconf Server behavior</w:t>
      </w:r>
      <w:r>
        <w:tab/>
      </w:r>
      <w:r>
        <w:fldChar w:fldCharType="begin"/>
      </w:r>
      <w:r>
        <w:instrText xml:space="preserve"> PAGEREF _Toc219487685 \h </w:instrText>
      </w:r>
      <w:r>
        <w:fldChar w:fldCharType="separate"/>
      </w:r>
      <w:r>
        <w:t>100</w:t>
      </w:r>
      <w:r>
        <w:fldChar w:fldCharType="end"/>
      </w:r>
    </w:p>
    <w:p w14:paraId="0B93D5DE" w14:textId="5A0EAE7F" w:rsidR="008B531C" w:rsidRDefault="008B531C">
      <w:pPr>
        <w:pStyle w:val="TOC5"/>
        <w:rPr>
          <w:rFonts w:asciiTheme="minorHAnsi" w:eastAsiaTheme="minorEastAsia" w:hAnsiTheme="minorHAnsi" w:cstheme="minorBidi"/>
          <w:kern w:val="2"/>
          <w:sz w:val="24"/>
          <w:szCs w:val="24"/>
          <w14:ligatures w14:val="standardContextual"/>
        </w:rPr>
      </w:pPr>
      <w:r>
        <w:t>12.1.3.3.1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_Toc219487686 \h </w:instrText>
      </w:r>
      <w:r>
        <w:fldChar w:fldCharType="separate"/>
      </w:r>
      <w:r>
        <w:t>100</w:t>
      </w:r>
      <w:r>
        <w:fldChar w:fldCharType="end"/>
      </w:r>
    </w:p>
    <w:p w14:paraId="41804DF6" w14:textId="54B62C45" w:rsidR="008B531C" w:rsidRDefault="008B531C">
      <w:pPr>
        <w:pStyle w:val="TOC5"/>
        <w:rPr>
          <w:rFonts w:asciiTheme="minorHAnsi" w:eastAsiaTheme="minorEastAsia" w:hAnsiTheme="minorHAnsi" w:cstheme="minorBidi"/>
          <w:kern w:val="2"/>
          <w:sz w:val="24"/>
          <w:szCs w:val="24"/>
          <w14:ligatures w14:val="standardContextual"/>
        </w:rPr>
      </w:pPr>
      <w:r>
        <w:t>12.1.3.3.2</w:t>
      </w:r>
      <w:r>
        <w:rPr>
          <w:rFonts w:asciiTheme="minorHAnsi" w:eastAsiaTheme="minorEastAsia" w:hAnsiTheme="minorHAnsi" w:cstheme="minorBidi"/>
          <w:kern w:val="2"/>
          <w:sz w:val="24"/>
          <w:szCs w:val="24"/>
          <w14:ligatures w14:val="standardContextual"/>
        </w:rPr>
        <w:tab/>
      </w:r>
      <w:r>
        <w:t>Implement IETF RFC 6243: “With-defaults Capability for NETCONF”</w:t>
      </w:r>
      <w:r>
        <w:tab/>
      </w:r>
      <w:r>
        <w:fldChar w:fldCharType="begin"/>
      </w:r>
      <w:r>
        <w:instrText xml:space="preserve"> PAGEREF _Toc219487687 \h </w:instrText>
      </w:r>
      <w:r>
        <w:fldChar w:fldCharType="separate"/>
      </w:r>
      <w:r>
        <w:t>100</w:t>
      </w:r>
      <w:r>
        <w:fldChar w:fldCharType="end"/>
      </w:r>
    </w:p>
    <w:p w14:paraId="723BA590" w14:textId="59A24D19"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lastRenderedPageBreak/>
        <w:t>12.2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_Toc219487688 \h </w:instrText>
      </w:r>
      <w:r>
        <w:fldChar w:fldCharType="separate"/>
      </w:r>
      <w:r>
        <w:t>101</w:t>
      </w:r>
      <w:r>
        <w:fldChar w:fldCharType="end"/>
      </w:r>
    </w:p>
    <w:p w14:paraId="754B8549" w14:textId="277F818A"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12.3</w:t>
      </w:r>
      <w:r>
        <w:rPr>
          <w:rFonts w:asciiTheme="minorHAnsi" w:eastAsiaTheme="minorEastAsia" w:hAnsiTheme="minorHAnsi" w:cstheme="minorBidi"/>
          <w:kern w:val="2"/>
          <w:sz w:val="24"/>
          <w:szCs w:val="24"/>
          <w14:ligatures w14:val="standardContextual"/>
        </w:rPr>
        <w:tab/>
      </w:r>
      <w:r>
        <w:rPr>
          <w:lang w:eastAsia="zh-CN"/>
        </w:rPr>
        <w:t>Generic performance assurance management service</w:t>
      </w:r>
      <w:r>
        <w:tab/>
      </w:r>
      <w:r>
        <w:fldChar w:fldCharType="begin"/>
      </w:r>
      <w:r>
        <w:instrText xml:space="preserve"> PAGEREF _Toc219487689 \h </w:instrText>
      </w:r>
      <w:r>
        <w:fldChar w:fldCharType="separate"/>
      </w:r>
      <w:r>
        <w:t>101</w:t>
      </w:r>
      <w:r>
        <w:fldChar w:fldCharType="end"/>
      </w:r>
    </w:p>
    <w:p w14:paraId="6D454B03" w14:textId="09F7BC1D" w:rsidR="008B531C" w:rsidRDefault="008B531C">
      <w:pPr>
        <w:pStyle w:val="TOC3"/>
        <w:rPr>
          <w:rFonts w:asciiTheme="minorHAnsi" w:eastAsiaTheme="minorEastAsia" w:hAnsiTheme="minorHAnsi" w:cstheme="minorBidi"/>
          <w:kern w:val="2"/>
          <w:sz w:val="24"/>
          <w:szCs w:val="24"/>
          <w14:ligatures w14:val="standardContextual"/>
        </w:rPr>
      </w:pPr>
      <w:r>
        <w:t>12.3.1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_Toc219487690 \h </w:instrText>
      </w:r>
      <w:r>
        <w:fldChar w:fldCharType="separate"/>
      </w:r>
      <w:r>
        <w:t>101</w:t>
      </w:r>
      <w:r>
        <w:fldChar w:fldCharType="end"/>
      </w:r>
    </w:p>
    <w:p w14:paraId="165B97EC" w14:textId="7F6A0702"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12.3.1.1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_Toc219487691 \h </w:instrText>
      </w:r>
      <w:r>
        <w:fldChar w:fldCharType="separate"/>
      </w:r>
      <w:r>
        <w:t>101</w:t>
      </w:r>
      <w:r>
        <w:fldChar w:fldCharType="end"/>
      </w:r>
    </w:p>
    <w:p w14:paraId="52DFE684" w14:textId="477B74CB"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12.3.1.2</w:t>
      </w:r>
      <w:r>
        <w:rPr>
          <w:rFonts w:asciiTheme="minorHAnsi" w:eastAsiaTheme="minorEastAsia" w:hAnsiTheme="minorHAnsi" w:cstheme="minorBidi"/>
          <w:kern w:val="2"/>
          <w:sz w:val="24"/>
          <w:szCs w:val="24"/>
          <w14:ligatures w14:val="standardContextual"/>
        </w:rPr>
        <w:tab/>
      </w:r>
      <w:r>
        <w:t>Performance threshold monitoring service</w:t>
      </w:r>
      <w:r>
        <w:tab/>
      </w:r>
      <w:r>
        <w:fldChar w:fldCharType="begin"/>
      </w:r>
      <w:r>
        <w:instrText xml:space="preserve"> PAGEREF _Toc219487692 \h </w:instrText>
      </w:r>
      <w:r>
        <w:fldChar w:fldCharType="separate"/>
      </w:r>
      <w:r>
        <w:t>101</w:t>
      </w:r>
      <w:r>
        <w:fldChar w:fldCharType="end"/>
      </w:r>
    </w:p>
    <w:p w14:paraId="729B2F1D" w14:textId="2708A157"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12.3.1.2.1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_Toc219487693 \h </w:instrText>
      </w:r>
      <w:r>
        <w:fldChar w:fldCharType="separate"/>
      </w:r>
      <w:r>
        <w:t>101</w:t>
      </w:r>
      <w:r>
        <w:fldChar w:fldCharType="end"/>
      </w:r>
    </w:p>
    <w:p w14:paraId="466B7195" w14:textId="3923B9C3"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12.3.1.2.2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_Toc219487694 \h </w:instrText>
      </w:r>
      <w:r>
        <w:fldChar w:fldCharType="separate"/>
      </w:r>
      <w:r>
        <w:t>101</w:t>
      </w:r>
      <w:r>
        <w:fldChar w:fldCharType="end"/>
      </w:r>
    </w:p>
    <w:p w14:paraId="22F13952" w14:textId="2A66C82E"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12.3.1.2.3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_Toc219487695 \h </w:instrText>
      </w:r>
      <w:r>
        <w:fldChar w:fldCharType="separate"/>
      </w:r>
      <w:r>
        <w:t>101</w:t>
      </w:r>
      <w:r>
        <w:fldChar w:fldCharType="end"/>
      </w:r>
    </w:p>
    <w:p w14:paraId="1B30D09D" w14:textId="3A98EBD9"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12.3.1.2.3</w:t>
      </w:r>
      <w:r>
        <w:t>.2.1</w:t>
      </w:r>
      <w:r>
        <w:rPr>
          <w:rFonts w:asciiTheme="minorHAnsi" w:eastAsiaTheme="minorEastAsia" w:hAnsiTheme="minorHAnsi" w:cstheme="minorBidi"/>
          <w:kern w:val="2"/>
          <w:sz w:val="24"/>
          <w:szCs w:val="24"/>
          <w14:ligatures w14:val="standardContextual"/>
        </w:rPr>
        <w:tab/>
      </w:r>
      <w:r>
        <w:t>Resource</w:t>
      </w:r>
      <w:r>
        <w:rPr>
          <w:lang w:eastAsia="zh-CN"/>
        </w:rPr>
        <w:t xml:space="preserve"> </w:t>
      </w:r>
      <w:r>
        <w:t>"/</w:t>
      </w:r>
      <w:r>
        <w:rPr>
          <w:lang w:eastAsia="zh-CN"/>
        </w:rPr>
        <w:t>notificationSink</w:t>
      </w:r>
      <w:r>
        <w:t>"</w:t>
      </w:r>
      <w:r>
        <w:tab/>
      </w:r>
      <w:r>
        <w:fldChar w:fldCharType="begin"/>
      </w:r>
      <w:r>
        <w:instrText xml:space="preserve"> PAGEREF _Toc219487696 \h </w:instrText>
      </w:r>
      <w:r>
        <w:fldChar w:fldCharType="separate"/>
      </w:r>
      <w:r>
        <w:t>102</w:t>
      </w:r>
      <w:r>
        <w:fldChar w:fldCharType="end"/>
      </w:r>
    </w:p>
    <w:p w14:paraId="3ABFD800" w14:textId="38923E46"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12.3.1.2.4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_Toc219487697 \h </w:instrText>
      </w:r>
      <w:r>
        <w:fldChar w:fldCharType="separate"/>
      </w:r>
      <w:r>
        <w:t>102</w:t>
      </w:r>
      <w:r>
        <w:fldChar w:fldCharType="end"/>
      </w:r>
    </w:p>
    <w:p w14:paraId="6CCE3DFB" w14:textId="5CF59ACC"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12.3.1.2.4.2.1</w:t>
      </w:r>
      <w:r>
        <w:rPr>
          <w:rFonts w:asciiTheme="minorHAnsi" w:eastAsiaTheme="minorEastAsia" w:hAnsiTheme="minorHAnsi" w:cstheme="minorBidi"/>
          <w:kern w:val="2"/>
          <w:sz w:val="24"/>
          <w:szCs w:val="24"/>
          <w14:ligatures w14:val="standardContextual"/>
        </w:rPr>
        <w:tab/>
      </w:r>
      <w:r>
        <w:t xml:space="preserve">Type </w:t>
      </w:r>
      <w:r w:rsidRPr="00A53ECA">
        <w:rPr>
          <w:rFonts w:cs="Arial"/>
          <w:lang w:eastAsia="zh-CN"/>
        </w:rPr>
        <w:t>NotifyThresholdCrossing</w:t>
      </w:r>
      <w:r>
        <w:tab/>
      </w:r>
      <w:r>
        <w:fldChar w:fldCharType="begin"/>
      </w:r>
      <w:r>
        <w:instrText xml:space="preserve"> PAGEREF _Toc219487698 \h </w:instrText>
      </w:r>
      <w:r>
        <w:fldChar w:fldCharType="separate"/>
      </w:r>
      <w:r>
        <w:t>103</w:t>
      </w:r>
      <w:r>
        <w:fldChar w:fldCharType="end"/>
      </w:r>
    </w:p>
    <w:p w14:paraId="3F2CB90D" w14:textId="74384B61" w:rsidR="008B531C" w:rsidRDefault="008B531C">
      <w:pPr>
        <w:pStyle w:val="TOC6"/>
        <w:rPr>
          <w:rFonts w:asciiTheme="minorHAnsi" w:eastAsiaTheme="minorEastAsia" w:hAnsiTheme="minorHAnsi" w:cstheme="minorBidi"/>
          <w:kern w:val="2"/>
          <w:sz w:val="24"/>
          <w:szCs w:val="24"/>
          <w14:ligatures w14:val="standardContextual"/>
        </w:rPr>
      </w:pPr>
      <w:r>
        <w:rPr>
          <w:lang w:eastAsia="zh-CN"/>
        </w:rPr>
        <w:t>12.3.1.2.4.4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_Toc219487699 \h </w:instrText>
      </w:r>
      <w:r>
        <w:fldChar w:fldCharType="separate"/>
      </w:r>
      <w:r>
        <w:t>103</w:t>
      </w:r>
      <w:r>
        <w:fldChar w:fldCharType="end"/>
      </w:r>
    </w:p>
    <w:p w14:paraId="31C3ECBC" w14:textId="73C4A7EC" w:rsidR="008B531C" w:rsidRDefault="008B531C">
      <w:pPr>
        <w:pStyle w:val="TOC6"/>
        <w:rPr>
          <w:rFonts w:asciiTheme="minorHAnsi" w:eastAsiaTheme="minorEastAsia" w:hAnsiTheme="minorHAnsi" w:cstheme="minorBidi"/>
          <w:kern w:val="2"/>
          <w:sz w:val="24"/>
          <w:szCs w:val="24"/>
          <w14:ligatures w14:val="standardContextual"/>
        </w:rPr>
      </w:pPr>
      <w:r>
        <w:rPr>
          <w:lang w:eastAsia="zh-CN"/>
        </w:rPr>
        <w:t>12.3.1.2.4.5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_Toc219487700 \h </w:instrText>
      </w:r>
      <w:r>
        <w:fldChar w:fldCharType="separate"/>
      </w:r>
      <w:r>
        <w:t>103</w:t>
      </w:r>
      <w:r>
        <w:fldChar w:fldCharType="end"/>
      </w:r>
    </w:p>
    <w:p w14:paraId="445DA6F0" w14:textId="546E3F7C"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12.3.1.2.4.6.1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_Toc219487701 \h </w:instrText>
      </w:r>
      <w:r>
        <w:fldChar w:fldCharType="separate"/>
      </w:r>
      <w:r>
        <w:t>103</w:t>
      </w:r>
      <w:r>
        <w:fldChar w:fldCharType="end"/>
      </w:r>
    </w:p>
    <w:p w14:paraId="57DA1955" w14:textId="054701A7"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12.3.1.2.4.6.2</w:t>
      </w:r>
      <w:r>
        <w:rPr>
          <w:rFonts w:asciiTheme="minorHAnsi" w:eastAsiaTheme="minorEastAsia" w:hAnsiTheme="minorHAnsi" w:cstheme="minorBidi"/>
          <w:kern w:val="2"/>
          <w:sz w:val="24"/>
          <w:szCs w:val="24"/>
          <w14:ligatures w14:val="standardContextual"/>
        </w:rPr>
        <w:tab/>
      </w:r>
      <w:r>
        <w:rPr>
          <w:lang w:eastAsia="zh-CN"/>
        </w:rPr>
        <w:t>Simple data types</w:t>
      </w:r>
      <w:r>
        <w:tab/>
      </w:r>
      <w:r>
        <w:fldChar w:fldCharType="begin"/>
      </w:r>
      <w:r>
        <w:instrText xml:space="preserve"> PAGEREF _Toc219487702 \h </w:instrText>
      </w:r>
      <w:r>
        <w:fldChar w:fldCharType="separate"/>
      </w:r>
      <w:r>
        <w:t>103</w:t>
      </w:r>
      <w:r>
        <w:fldChar w:fldCharType="end"/>
      </w:r>
    </w:p>
    <w:p w14:paraId="650AAB0B" w14:textId="275E7188"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12.3.1.2.4.6</w:t>
      </w:r>
      <w:r w:rsidRPr="00A53ECA">
        <w:rPr>
          <w:rFonts w:cs="Arial"/>
          <w:lang w:eastAsia="zh-CN"/>
        </w:rPr>
        <w:t>.3</w:t>
      </w:r>
      <w:r>
        <w:rPr>
          <w:rFonts w:asciiTheme="minorHAnsi" w:eastAsiaTheme="minorEastAsia" w:hAnsiTheme="minorHAnsi" w:cstheme="minorBidi"/>
          <w:kern w:val="2"/>
          <w:sz w:val="24"/>
          <w:szCs w:val="24"/>
          <w14:ligatures w14:val="standardContextual"/>
        </w:rPr>
        <w:tab/>
      </w:r>
      <w:r>
        <w:rPr>
          <w:lang w:eastAsia="zh-CN"/>
        </w:rPr>
        <w:t>Enumeration PerfNotificationTypes</w:t>
      </w:r>
      <w:r>
        <w:tab/>
      </w:r>
      <w:r>
        <w:fldChar w:fldCharType="begin"/>
      </w:r>
      <w:r>
        <w:instrText xml:space="preserve"> PAGEREF _Toc219487703 \h </w:instrText>
      </w:r>
      <w:r>
        <w:fldChar w:fldCharType="separate"/>
      </w:r>
      <w:r>
        <w:t>104</w:t>
      </w:r>
      <w:r>
        <w:fldChar w:fldCharType="end"/>
      </w:r>
    </w:p>
    <w:p w14:paraId="6550A4AD" w14:textId="4F917A79" w:rsidR="008B531C" w:rsidRDefault="008B531C">
      <w:pPr>
        <w:pStyle w:val="TOC7"/>
        <w:rPr>
          <w:rFonts w:asciiTheme="minorHAnsi" w:eastAsiaTheme="minorEastAsia" w:hAnsiTheme="minorHAnsi" w:cstheme="minorBidi"/>
          <w:kern w:val="2"/>
          <w:sz w:val="24"/>
          <w:szCs w:val="24"/>
          <w14:ligatures w14:val="standardContextual"/>
        </w:rPr>
      </w:pPr>
      <w:r>
        <w:rPr>
          <w:lang w:eastAsia="zh-CN"/>
        </w:rPr>
        <w:t>12.3.1.2.4.6</w:t>
      </w:r>
      <w:r w:rsidRPr="00A53ECA">
        <w:rPr>
          <w:rFonts w:cs="Arial"/>
          <w:lang w:eastAsia="zh-CN"/>
        </w:rPr>
        <w:t>.4</w:t>
      </w:r>
      <w:r>
        <w:rPr>
          <w:rFonts w:asciiTheme="minorHAnsi" w:eastAsiaTheme="minorEastAsia" w:hAnsiTheme="minorHAnsi" w:cstheme="minorBidi"/>
          <w:kern w:val="2"/>
          <w:sz w:val="24"/>
          <w:szCs w:val="24"/>
          <w14:ligatures w14:val="standardContextual"/>
        </w:rPr>
        <w:tab/>
      </w:r>
      <w:r>
        <w:rPr>
          <w:lang w:eastAsia="zh-CN"/>
        </w:rPr>
        <w:t>Enumeration PerfMetricDirection</w:t>
      </w:r>
      <w:r>
        <w:tab/>
      </w:r>
      <w:r>
        <w:fldChar w:fldCharType="begin"/>
      </w:r>
      <w:r>
        <w:instrText xml:space="preserve"> PAGEREF _Toc219487704 \h </w:instrText>
      </w:r>
      <w:r>
        <w:fldChar w:fldCharType="separate"/>
      </w:r>
      <w:r>
        <w:t>104</w:t>
      </w:r>
      <w:r>
        <w:fldChar w:fldCharType="end"/>
      </w:r>
    </w:p>
    <w:p w14:paraId="61CA7F53" w14:textId="4320A5A6" w:rsidR="008B531C" w:rsidRDefault="008B531C">
      <w:pPr>
        <w:pStyle w:val="TOC3"/>
        <w:rPr>
          <w:rFonts w:asciiTheme="minorHAnsi" w:eastAsiaTheme="minorEastAsia" w:hAnsiTheme="minorHAnsi" w:cstheme="minorBidi"/>
          <w:kern w:val="2"/>
          <w:sz w:val="24"/>
          <w:szCs w:val="24"/>
          <w14:ligatures w14:val="standardContextual"/>
        </w:rPr>
      </w:pPr>
      <w:r>
        <w:t>12.3.2</w:t>
      </w:r>
      <w:r>
        <w:rPr>
          <w:rFonts w:asciiTheme="minorHAnsi" w:eastAsiaTheme="minorEastAsia" w:hAnsiTheme="minorHAnsi" w:cstheme="minorBidi"/>
          <w:kern w:val="2"/>
          <w:sz w:val="24"/>
          <w:szCs w:val="24"/>
          <w14:ligatures w14:val="standardContextual"/>
        </w:rPr>
        <w:tab/>
      </w:r>
      <w:r>
        <w:t>Performance data XML file format definition</w:t>
      </w:r>
      <w:r>
        <w:tab/>
      </w:r>
      <w:r>
        <w:fldChar w:fldCharType="begin"/>
      </w:r>
      <w:r>
        <w:instrText xml:space="preserve"> PAGEREF _Toc219487705 \h </w:instrText>
      </w:r>
      <w:r>
        <w:fldChar w:fldCharType="separate"/>
      </w:r>
      <w:r>
        <w:t>104</w:t>
      </w:r>
      <w:r>
        <w:fldChar w:fldCharType="end"/>
      </w:r>
    </w:p>
    <w:p w14:paraId="3083845F" w14:textId="7CA1B6EC" w:rsidR="008B531C" w:rsidRDefault="008B531C">
      <w:pPr>
        <w:pStyle w:val="TOC4"/>
        <w:rPr>
          <w:rFonts w:asciiTheme="minorHAnsi" w:eastAsiaTheme="minorEastAsia" w:hAnsiTheme="minorHAnsi" w:cstheme="minorBidi"/>
          <w:kern w:val="2"/>
          <w:sz w:val="24"/>
          <w:szCs w:val="24"/>
          <w14:ligatures w14:val="standardContextual"/>
        </w:rPr>
      </w:pPr>
      <w:r>
        <w:t>12.3.2.1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_Toc219487706 \h </w:instrText>
      </w:r>
      <w:r>
        <w:fldChar w:fldCharType="separate"/>
      </w:r>
      <w:r>
        <w:t>104</w:t>
      </w:r>
      <w:r>
        <w:fldChar w:fldCharType="end"/>
      </w:r>
    </w:p>
    <w:p w14:paraId="4079F599" w14:textId="733C9607" w:rsidR="008B531C" w:rsidRDefault="008B531C">
      <w:pPr>
        <w:pStyle w:val="TOC4"/>
        <w:rPr>
          <w:rFonts w:asciiTheme="minorHAnsi" w:eastAsiaTheme="minorEastAsia" w:hAnsiTheme="minorHAnsi" w:cstheme="minorBidi"/>
          <w:kern w:val="2"/>
          <w:sz w:val="24"/>
          <w:szCs w:val="24"/>
          <w14:ligatures w14:val="standardContextual"/>
        </w:rPr>
      </w:pPr>
      <w:r>
        <w:t>12.3.2.2</w:t>
      </w:r>
      <w:r>
        <w:rPr>
          <w:rFonts w:asciiTheme="minorHAnsi" w:eastAsiaTheme="minorEastAsia" w:hAnsiTheme="minorHAnsi" w:cstheme="minorBidi"/>
          <w:kern w:val="2"/>
          <w:sz w:val="24"/>
          <w:szCs w:val="24"/>
          <w14:ligatures w14:val="standardContextual"/>
        </w:rPr>
        <w:tab/>
      </w:r>
      <w:r>
        <w:t>Mapping table</w:t>
      </w:r>
      <w:r>
        <w:tab/>
      </w:r>
      <w:r>
        <w:fldChar w:fldCharType="begin"/>
      </w:r>
      <w:r>
        <w:instrText xml:space="preserve"> PAGEREF _Toc219487707 \h </w:instrText>
      </w:r>
      <w:r>
        <w:fldChar w:fldCharType="separate"/>
      </w:r>
      <w:r>
        <w:t>104</w:t>
      </w:r>
      <w:r>
        <w:fldChar w:fldCharType="end"/>
      </w:r>
    </w:p>
    <w:p w14:paraId="21CFB431" w14:textId="6DDD0BF9" w:rsidR="008B531C" w:rsidRDefault="008B531C">
      <w:pPr>
        <w:pStyle w:val="TOC4"/>
        <w:rPr>
          <w:rFonts w:asciiTheme="minorHAnsi" w:eastAsiaTheme="minorEastAsia" w:hAnsiTheme="minorHAnsi" w:cstheme="minorBidi"/>
          <w:kern w:val="2"/>
          <w:sz w:val="24"/>
          <w:szCs w:val="24"/>
          <w14:ligatures w14:val="standardContextual"/>
        </w:rPr>
      </w:pPr>
      <w:r>
        <w:t>12.3.2.3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_Toc219487708 \h </w:instrText>
      </w:r>
      <w:r>
        <w:fldChar w:fldCharType="separate"/>
      </w:r>
      <w:r>
        <w:t>105</w:t>
      </w:r>
      <w:r>
        <w:fldChar w:fldCharType="end"/>
      </w:r>
    </w:p>
    <w:p w14:paraId="38408BD3" w14:textId="616DCD09" w:rsidR="008B531C" w:rsidRDefault="008B531C">
      <w:pPr>
        <w:pStyle w:val="TOC5"/>
        <w:rPr>
          <w:rFonts w:asciiTheme="minorHAnsi" w:eastAsiaTheme="minorEastAsia" w:hAnsiTheme="minorHAnsi" w:cstheme="minorBidi"/>
          <w:kern w:val="2"/>
          <w:sz w:val="24"/>
          <w:szCs w:val="24"/>
          <w14:ligatures w14:val="standardContextual"/>
        </w:rPr>
      </w:pPr>
      <w:r>
        <w:t>12.3.2.3.1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_Toc219487709 \h </w:instrText>
      </w:r>
      <w:r>
        <w:fldChar w:fldCharType="separate"/>
      </w:r>
      <w:r>
        <w:t>105</w:t>
      </w:r>
      <w:r>
        <w:fldChar w:fldCharType="end"/>
      </w:r>
    </w:p>
    <w:p w14:paraId="1F40F732" w14:textId="26453C87" w:rsidR="008B531C" w:rsidRDefault="008B531C">
      <w:pPr>
        <w:pStyle w:val="TOC5"/>
        <w:rPr>
          <w:rFonts w:asciiTheme="minorHAnsi" w:eastAsiaTheme="minorEastAsia" w:hAnsiTheme="minorHAnsi" w:cstheme="minorBidi"/>
          <w:kern w:val="2"/>
          <w:sz w:val="24"/>
          <w:szCs w:val="24"/>
          <w14:ligatures w14:val="standardContextual"/>
        </w:rPr>
      </w:pPr>
      <w:r>
        <w:t>12.3.2.3.2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_Toc219487710 \h </w:instrText>
      </w:r>
      <w:r>
        <w:fldChar w:fldCharType="separate"/>
      </w:r>
      <w:r>
        <w:t>105</w:t>
      </w:r>
      <w:r>
        <w:fldChar w:fldCharType="end"/>
      </w:r>
    </w:p>
    <w:p w14:paraId="1A57EEF7" w14:textId="38C8EB8D" w:rsidR="008B531C" w:rsidRDefault="008B531C">
      <w:pPr>
        <w:pStyle w:val="TOC4"/>
        <w:rPr>
          <w:rFonts w:asciiTheme="minorHAnsi" w:eastAsiaTheme="minorEastAsia" w:hAnsiTheme="minorHAnsi" w:cstheme="minorBidi"/>
          <w:kern w:val="2"/>
          <w:sz w:val="24"/>
          <w:szCs w:val="24"/>
          <w14:ligatures w14:val="standardContextual"/>
        </w:rPr>
      </w:pPr>
      <w:r>
        <w:t>12.3.2.4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_Toc219487711 \h </w:instrText>
      </w:r>
      <w:r>
        <w:fldChar w:fldCharType="separate"/>
      </w:r>
      <w:r>
        <w:t>105</w:t>
      </w:r>
      <w:r>
        <w:fldChar w:fldCharType="end"/>
      </w:r>
    </w:p>
    <w:p w14:paraId="3A773D3E" w14:textId="4B1B7E8D"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12.4</w:t>
      </w:r>
      <w:r>
        <w:rPr>
          <w:rFonts w:asciiTheme="minorHAnsi" w:eastAsiaTheme="minorEastAsia" w:hAnsiTheme="minorHAnsi" w:cstheme="minorBidi"/>
          <w:kern w:val="2"/>
          <w:sz w:val="24"/>
          <w:szCs w:val="24"/>
          <w14:ligatures w14:val="standardContextual"/>
        </w:rPr>
        <w:tab/>
      </w:r>
      <w:r>
        <w:rPr>
          <w:lang w:eastAsia="zh-CN"/>
        </w:rPr>
        <w:t>Heartbeat</w:t>
      </w:r>
      <w:r>
        <w:tab/>
      </w:r>
      <w:r>
        <w:fldChar w:fldCharType="begin"/>
      </w:r>
      <w:r>
        <w:instrText xml:space="preserve"> PAGEREF _Toc219487712 \h </w:instrText>
      </w:r>
      <w:r>
        <w:fldChar w:fldCharType="separate"/>
      </w:r>
      <w:r>
        <w:t>107</w:t>
      </w:r>
      <w:r>
        <w:fldChar w:fldCharType="end"/>
      </w:r>
    </w:p>
    <w:p w14:paraId="0B754041" w14:textId="638F4518" w:rsidR="008B531C" w:rsidRDefault="008B531C">
      <w:pPr>
        <w:pStyle w:val="TOC3"/>
        <w:rPr>
          <w:rFonts w:asciiTheme="minorHAnsi" w:eastAsiaTheme="minorEastAsia" w:hAnsiTheme="minorHAnsi" w:cstheme="minorBidi"/>
          <w:kern w:val="2"/>
          <w:sz w:val="24"/>
          <w:szCs w:val="24"/>
          <w14:ligatures w14:val="standardContextual"/>
        </w:rPr>
      </w:pPr>
      <w:r>
        <w:t>12.4.1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_Toc219487713 \h </w:instrText>
      </w:r>
      <w:r>
        <w:fldChar w:fldCharType="separate"/>
      </w:r>
      <w:r>
        <w:t>107</w:t>
      </w:r>
      <w:r>
        <w:fldChar w:fldCharType="end"/>
      </w:r>
    </w:p>
    <w:p w14:paraId="2C2EB117" w14:textId="2ABF9AD4" w:rsidR="008B531C" w:rsidRDefault="008B531C">
      <w:pPr>
        <w:pStyle w:val="TOC4"/>
        <w:rPr>
          <w:rFonts w:asciiTheme="minorHAnsi" w:eastAsiaTheme="minorEastAsia" w:hAnsiTheme="minorHAnsi" w:cstheme="minorBidi"/>
          <w:kern w:val="2"/>
          <w:sz w:val="24"/>
          <w:szCs w:val="24"/>
          <w14:ligatures w14:val="standardContextual"/>
        </w:rPr>
      </w:pPr>
      <w:r>
        <w:t>12.4.1.1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_Toc219487714 \h </w:instrText>
      </w:r>
      <w:r>
        <w:fldChar w:fldCharType="separate"/>
      </w:r>
      <w:r>
        <w:t>107</w:t>
      </w:r>
      <w:r>
        <w:fldChar w:fldCharType="end"/>
      </w:r>
    </w:p>
    <w:p w14:paraId="164C9108" w14:textId="324B0123" w:rsidR="008B531C" w:rsidRDefault="008B531C">
      <w:pPr>
        <w:pStyle w:val="TOC4"/>
        <w:rPr>
          <w:rFonts w:asciiTheme="minorHAnsi" w:eastAsiaTheme="minorEastAsia" w:hAnsiTheme="minorHAnsi" w:cstheme="minorBidi"/>
          <w:kern w:val="2"/>
          <w:sz w:val="24"/>
          <w:szCs w:val="24"/>
          <w14:ligatures w14:val="standardContextual"/>
        </w:rPr>
      </w:pPr>
      <w:r>
        <w:t>12.4.1.2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_Toc219487715 \h </w:instrText>
      </w:r>
      <w:r>
        <w:fldChar w:fldCharType="separate"/>
      </w:r>
      <w:r>
        <w:t>107</w:t>
      </w:r>
      <w:r>
        <w:fldChar w:fldCharType="end"/>
      </w:r>
    </w:p>
    <w:p w14:paraId="126492EF" w14:textId="5538C0E0" w:rsidR="008B531C" w:rsidRDefault="008B531C">
      <w:pPr>
        <w:pStyle w:val="TOC5"/>
        <w:rPr>
          <w:rFonts w:asciiTheme="minorHAnsi" w:eastAsiaTheme="minorEastAsia" w:hAnsiTheme="minorHAnsi" w:cstheme="minorBidi"/>
          <w:kern w:val="2"/>
          <w:sz w:val="24"/>
          <w:szCs w:val="24"/>
          <w14:ligatures w14:val="standardContextual"/>
        </w:rPr>
      </w:pPr>
      <w:r>
        <w:t>12.4.1.2.1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_Toc219487716 \h </w:instrText>
      </w:r>
      <w:r>
        <w:fldChar w:fldCharType="separate"/>
      </w:r>
      <w:r>
        <w:t>107</w:t>
      </w:r>
      <w:r>
        <w:fldChar w:fldCharType="end"/>
      </w:r>
    </w:p>
    <w:p w14:paraId="3765A90D" w14:textId="455ADD17" w:rsidR="008B531C" w:rsidRDefault="008B531C">
      <w:pPr>
        <w:pStyle w:val="TOC5"/>
        <w:rPr>
          <w:rFonts w:asciiTheme="minorHAnsi" w:eastAsiaTheme="minorEastAsia" w:hAnsiTheme="minorHAnsi" w:cstheme="minorBidi"/>
          <w:kern w:val="2"/>
          <w:sz w:val="24"/>
          <w:szCs w:val="24"/>
          <w14:ligatures w14:val="standardContextual"/>
        </w:rPr>
      </w:pPr>
      <w:r>
        <w:t>12.4.1.2.2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r>
      <w:r>
        <w:instrText xml:space="preserve"> PAGEREF _Toc219487717 \h </w:instrText>
      </w:r>
      <w:r>
        <w:fldChar w:fldCharType="separate"/>
      </w:r>
      <w:r>
        <w:t>108</w:t>
      </w:r>
      <w:r>
        <w:fldChar w:fldCharType="end"/>
      </w:r>
    </w:p>
    <w:p w14:paraId="52132379" w14:textId="24E97A92" w:rsidR="008B531C" w:rsidRDefault="008B531C">
      <w:pPr>
        <w:pStyle w:val="TOC4"/>
        <w:rPr>
          <w:rFonts w:asciiTheme="minorHAnsi" w:eastAsiaTheme="minorEastAsia" w:hAnsiTheme="minorHAnsi" w:cstheme="minorBidi"/>
          <w:kern w:val="2"/>
          <w:sz w:val="24"/>
          <w:szCs w:val="24"/>
          <w14:ligatures w14:val="standardContextual"/>
        </w:rPr>
      </w:pPr>
      <w:r>
        <w:t>12.4.1.3</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_Toc219487718 \h </w:instrText>
      </w:r>
      <w:r>
        <w:fldChar w:fldCharType="separate"/>
      </w:r>
      <w:r>
        <w:t>108</w:t>
      </w:r>
      <w:r>
        <w:fldChar w:fldCharType="end"/>
      </w:r>
    </w:p>
    <w:p w14:paraId="4344CB4C" w14:textId="0EA906A9" w:rsidR="008B531C" w:rsidRDefault="008B531C">
      <w:pPr>
        <w:pStyle w:val="TOC4"/>
        <w:rPr>
          <w:rFonts w:asciiTheme="minorHAnsi" w:eastAsiaTheme="minorEastAsia" w:hAnsiTheme="minorHAnsi" w:cstheme="minorBidi"/>
          <w:kern w:val="2"/>
          <w:sz w:val="24"/>
          <w:szCs w:val="24"/>
          <w14:ligatures w14:val="standardContextual"/>
        </w:rPr>
      </w:pPr>
      <w:r>
        <w:t>12.4.1.4</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_Toc219487719 \h </w:instrText>
      </w:r>
      <w:r>
        <w:fldChar w:fldCharType="separate"/>
      </w:r>
      <w:r>
        <w:t>108</w:t>
      </w:r>
      <w:r>
        <w:fldChar w:fldCharType="end"/>
      </w:r>
    </w:p>
    <w:p w14:paraId="4138037E" w14:textId="326C9266" w:rsidR="008B531C" w:rsidRDefault="008B531C">
      <w:pPr>
        <w:pStyle w:val="TOC4"/>
        <w:rPr>
          <w:rFonts w:asciiTheme="minorHAnsi" w:eastAsiaTheme="minorEastAsia" w:hAnsiTheme="minorHAnsi" w:cstheme="minorBidi"/>
          <w:kern w:val="2"/>
          <w:sz w:val="24"/>
          <w:szCs w:val="24"/>
          <w14:ligatures w14:val="standardContextual"/>
        </w:rPr>
      </w:pPr>
      <w:r>
        <w:t>12.4.1.5</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_Toc219487720 \h </w:instrText>
      </w:r>
      <w:r>
        <w:fldChar w:fldCharType="separate"/>
      </w:r>
      <w:r>
        <w:t>108</w:t>
      </w:r>
      <w:r>
        <w:fldChar w:fldCharType="end"/>
      </w:r>
    </w:p>
    <w:p w14:paraId="1CEACD4C" w14:textId="5D65E5D0" w:rsidR="008B531C" w:rsidRDefault="008B531C">
      <w:pPr>
        <w:pStyle w:val="TOC5"/>
        <w:rPr>
          <w:rFonts w:asciiTheme="minorHAnsi" w:eastAsiaTheme="minorEastAsia" w:hAnsiTheme="minorHAnsi" w:cstheme="minorBidi"/>
          <w:kern w:val="2"/>
          <w:sz w:val="24"/>
          <w:szCs w:val="24"/>
          <w14:ligatures w14:val="standardContextual"/>
        </w:rPr>
      </w:pPr>
      <w:r>
        <w:t>12.4.1.5.1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_Toc219487721 \h </w:instrText>
      </w:r>
      <w:r>
        <w:fldChar w:fldCharType="separate"/>
      </w:r>
      <w:r>
        <w:t>108</w:t>
      </w:r>
      <w:r>
        <w:fldChar w:fldCharType="end"/>
      </w:r>
    </w:p>
    <w:p w14:paraId="76D28BE3" w14:textId="48B3226B" w:rsidR="008B531C" w:rsidRDefault="008B531C">
      <w:pPr>
        <w:pStyle w:val="TOC5"/>
        <w:rPr>
          <w:rFonts w:asciiTheme="minorHAnsi" w:eastAsiaTheme="minorEastAsia" w:hAnsiTheme="minorHAnsi" w:cstheme="minorBidi"/>
          <w:kern w:val="2"/>
          <w:sz w:val="24"/>
          <w:szCs w:val="24"/>
          <w14:ligatures w14:val="standardContextual"/>
        </w:rPr>
      </w:pPr>
      <w:r>
        <w:t>12.4.1.5.2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_Toc219487722 \h </w:instrText>
      </w:r>
      <w:r>
        <w:fldChar w:fldCharType="separate"/>
      </w:r>
      <w:r>
        <w:t>108</w:t>
      </w:r>
      <w:r>
        <w:fldChar w:fldCharType="end"/>
      </w:r>
    </w:p>
    <w:p w14:paraId="064D74E9" w14:textId="7CEFE4E5" w:rsidR="008B531C" w:rsidRDefault="008B531C">
      <w:pPr>
        <w:pStyle w:val="TOC5"/>
        <w:rPr>
          <w:rFonts w:asciiTheme="minorHAnsi" w:eastAsiaTheme="minorEastAsia" w:hAnsiTheme="minorHAnsi" w:cstheme="minorBidi"/>
          <w:kern w:val="2"/>
          <w:sz w:val="24"/>
          <w:szCs w:val="24"/>
          <w14:ligatures w14:val="standardContextual"/>
        </w:rPr>
      </w:pPr>
      <w:r>
        <w:t>12.4.1.5.3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_Toc219487723 \h </w:instrText>
      </w:r>
      <w:r>
        <w:fldChar w:fldCharType="separate"/>
      </w:r>
      <w:r>
        <w:t>109</w:t>
      </w:r>
      <w:r>
        <w:fldChar w:fldCharType="end"/>
      </w:r>
    </w:p>
    <w:p w14:paraId="648AC26B" w14:textId="7BE53282" w:rsidR="008B531C" w:rsidRDefault="008B531C">
      <w:pPr>
        <w:pStyle w:val="TOC3"/>
        <w:rPr>
          <w:rFonts w:asciiTheme="minorHAnsi" w:eastAsiaTheme="minorEastAsia" w:hAnsiTheme="minorHAnsi" w:cstheme="minorBidi"/>
          <w:kern w:val="2"/>
          <w:sz w:val="24"/>
          <w:szCs w:val="24"/>
          <w14:ligatures w14:val="standardContextual"/>
        </w:rPr>
      </w:pPr>
      <w:r>
        <w:t>12.4.2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r>
      <w:r>
        <w:instrText xml:space="preserve"> PAGEREF _Toc219487724 \h </w:instrText>
      </w:r>
      <w:r>
        <w:fldChar w:fldCharType="separate"/>
      </w:r>
      <w:r>
        <w:t>109</w:t>
      </w:r>
      <w:r>
        <w:fldChar w:fldCharType="end"/>
      </w:r>
    </w:p>
    <w:p w14:paraId="3A51706B" w14:textId="195DAB6B" w:rsidR="008B531C" w:rsidRDefault="008B531C">
      <w:pPr>
        <w:pStyle w:val="TOC4"/>
        <w:rPr>
          <w:rFonts w:asciiTheme="minorHAnsi" w:eastAsiaTheme="minorEastAsia" w:hAnsiTheme="minorHAnsi" w:cstheme="minorBidi"/>
          <w:kern w:val="2"/>
          <w:sz w:val="24"/>
          <w:szCs w:val="24"/>
          <w14:ligatures w14:val="standardContextual"/>
        </w:rPr>
      </w:pPr>
      <w:r>
        <w:t>12.4.2.1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_Toc219487725 \h </w:instrText>
      </w:r>
      <w:r>
        <w:fldChar w:fldCharType="separate"/>
      </w:r>
      <w:r>
        <w:t>109</w:t>
      </w:r>
      <w:r>
        <w:fldChar w:fldCharType="end"/>
      </w:r>
    </w:p>
    <w:p w14:paraId="615281C6" w14:textId="2F6BB049" w:rsidR="008B531C" w:rsidRDefault="008B531C">
      <w:pPr>
        <w:pStyle w:val="TOC4"/>
        <w:rPr>
          <w:rFonts w:asciiTheme="minorHAnsi" w:eastAsiaTheme="minorEastAsia" w:hAnsiTheme="minorHAnsi" w:cstheme="minorBidi"/>
          <w:kern w:val="2"/>
          <w:sz w:val="24"/>
          <w:szCs w:val="24"/>
          <w14:ligatures w14:val="standardContextual"/>
        </w:rPr>
      </w:pPr>
      <w:r>
        <w:t>12.4.2.2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_Toc219487726 \h </w:instrText>
      </w:r>
      <w:r>
        <w:fldChar w:fldCharType="separate"/>
      </w:r>
      <w:r>
        <w:t>109</w:t>
      </w:r>
      <w:r>
        <w:fldChar w:fldCharType="end"/>
      </w:r>
    </w:p>
    <w:p w14:paraId="35497F05" w14:textId="2543B9B6" w:rsidR="008B531C" w:rsidRDefault="008B531C">
      <w:pPr>
        <w:pStyle w:val="TOC5"/>
        <w:rPr>
          <w:rFonts w:asciiTheme="minorHAnsi" w:eastAsiaTheme="minorEastAsia" w:hAnsiTheme="minorHAnsi" w:cstheme="minorBidi"/>
          <w:kern w:val="2"/>
          <w:sz w:val="24"/>
          <w:szCs w:val="24"/>
          <w14:ligatures w14:val="standardContextual"/>
        </w:rPr>
      </w:pPr>
      <w:r>
        <w:t>12.4.2.2.1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_Toc219487727 \h </w:instrText>
      </w:r>
      <w:r>
        <w:fldChar w:fldCharType="separate"/>
      </w:r>
      <w:r>
        <w:t>109</w:t>
      </w:r>
      <w:r>
        <w:fldChar w:fldCharType="end"/>
      </w:r>
    </w:p>
    <w:p w14:paraId="5F9AA07B" w14:textId="40293E3A" w:rsidR="008B531C" w:rsidRDefault="008B531C">
      <w:pPr>
        <w:pStyle w:val="TOC5"/>
        <w:rPr>
          <w:rFonts w:asciiTheme="minorHAnsi" w:eastAsiaTheme="minorEastAsia" w:hAnsiTheme="minorHAnsi" w:cstheme="minorBidi"/>
          <w:kern w:val="2"/>
          <w:sz w:val="24"/>
          <w:szCs w:val="24"/>
          <w14:ligatures w14:val="standardContextual"/>
        </w:rPr>
      </w:pPr>
      <w:r>
        <w:t>12.4.2.2.2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r>
      <w:r>
        <w:instrText xml:space="preserve"> PAGEREF _Toc219487728 \h </w:instrText>
      </w:r>
      <w:r>
        <w:fldChar w:fldCharType="separate"/>
      </w:r>
      <w:r>
        <w:t>109</w:t>
      </w:r>
      <w:r>
        <w:fldChar w:fldCharType="end"/>
      </w:r>
    </w:p>
    <w:p w14:paraId="4A0B7B54" w14:textId="47299FC6"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12.5</w:t>
      </w:r>
      <w:r>
        <w:rPr>
          <w:rFonts w:asciiTheme="minorHAnsi" w:eastAsiaTheme="minorEastAsia" w:hAnsiTheme="minorHAnsi" w:cstheme="minorBidi"/>
          <w:kern w:val="2"/>
          <w:sz w:val="24"/>
          <w:szCs w:val="24"/>
          <w14:ligatures w14:val="standardContextual"/>
        </w:rPr>
        <w:tab/>
      </w:r>
      <w:r>
        <w:rPr>
          <w:lang w:eastAsia="de-DE"/>
        </w:rPr>
        <w:t>Streaming data reporting service</w:t>
      </w:r>
      <w:r>
        <w:tab/>
      </w:r>
      <w:r>
        <w:fldChar w:fldCharType="begin"/>
      </w:r>
      <w:r>
        <w:instrText xml:space="preserve"> PAGEREF _Toc219487729 \h </w:instrText>
      </w:r>
      <w:r>
        <w:fldChar w:fldCharType="separate"/>
      </w:r>
      <w:r>
        <w:t>110</w:t>
      </w:r>
      <w:r>
        <w:fldChar w:fldCharType="end"/>
      </w:r>
    </w:p>
    <w:p w14:paraId="35872DE4" w14:textId="626E1E43" w:rsidR="008B531C" w:rsidRDefault="008B531C">
      <w:pPr>
        <w:pStyle w:val="TOC3"/>
        <w:rPr>
          <w:rFonts w:asciiTheme="minorHAnsi" w:eastAsiaTheme="minorEastAsia" w:hAnsiTheme="minorHAnsi" w:cstheme="minorBidi"/>
          <w:kern w:val="2"/>
          <w:sz w:val="24"/>
          <w:szCs w:val="24"/>
          <w14:ligatures w14:val="standardContextual"/>
        </w:rPr>
      </w:pPr>
      <w:r>
        <w:rPr>
          <w:lang w:eastAsia="de-DE"/>
        </w:rPr>
        <w:t>12.5.1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r>
      <w:r>
        <w:instrText xml:space="preserve"> PAGEREF _Toc219487730 \h </w:instrText>
      </w:r>
      <w:r>
        <w:fldChar w:fldCharType="separate"/>
      </w:r>
      <w:r>
        <w:t>110</w:t>
      </w:r>
      <w:r>
        <w:fldChar w:fldCharType="end"/>
      </w:r>
    </w:p>
    <w:p w14:paraId="1DF85EA5" w14:textId="40D920D6" w:rsidR="008B531C" w:rsidRDefault="008B531C">
      <w:pPr>
        <w:pStyle w:val="TOC4"/>
        <w:rPr>
          <w:rFonts w:asciiTheme="minorHAnsi" w:eastAsiaTheme="minorEastAsia" w:hAnsiTheme="minorHAnsi" w:cstheme="minorBidi"/>
          <w:kern w:val="2"/>
          <w:sz w:val="24"/>
          <w:szCs w:val="24"/>
          <w14:ligatures w14:val="standardContextual"/>
        </w:rPr>
      </w:pPr>
      <w:r>
        <w:rPr>
          <w:lang w:eastAsia="de-DE"/>
        </w:rPr>
        <w:t>12.5.1.1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r>
      <w:r>
        <w:instrText xml:space="preserve"> PAGEREF _Toc219487731 \h </w:instrText>
      </w:r>
      <w:r>
        <w:fldChar w:fldCharType="separate"/>
      </w:r>
      <w:r>
        <w:t>110</w:t>
      </w:r>
      <w:r>
        <w:fldChar w:fldCharType="end"/>
      </w:r>
    </w:p>
    <w:p w14:paraId="5C53991C" w14:textId="53F79B5A"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_Toc219487732 \h </w:instrText>
      </w:r>
      <w:r>
        <w:fldChar w:fldCharType="separate"/>
      </w:r>
      <w:r>
        <w:t>110</w:t>
      </w:r>
      <w:r>
        <w:fldChar w:fldCharType="end"/>
      </w:r>
    </w:p>
    <w:p w14:paraId="0E25B7B8" w14:textId="0ABF10D2"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12.5.1.1.2</w:t>
      </w:r>
      <w:r>
        <w:rPr>
          <w:rFonts w:asciiTheme="minorHAnsi" w:eastAsiaTheme="minorEastAsia" w:hAnsiTheme="minorHAnsi" w:cstheme="minorBidi"/>
          <w:kern w:val="2"/>
          <w:sz w:val="24"/>
          <w:szCs w:val="24"/>
          <w14:ligatures w14:val="standardContextual"/>
        </w:rPr>
        <w:tab/>
      </w:r>
      <w:r>
        <w:rPr>
          <w:lang w:eastAsia="de-DE"/>
        </w:rPr>
        <w:t>Operation "establishStreamingConnection"</w:t>
      </w:r>
      <w:r>
        <w:tab/>
      </w:r>
      <w:r>
        <w:fldChar w:fldCharType="begin"/>
      </w:r>
      <w:r>
        <w:instrText xml:space="preserve"> PAGEREF _Toc219487733 \h </w:instrText>
      </w:r>
      <w:r>
        <w:fldChar w:fldCharType="separate"/>
      </w:r>
      <w:r>
        <w:t>110</w:t>
      </w:r>
      <w:r>
        <w:fldChar w:fldCharType="end"/>
      </w:r>
    </w:p>
    <w:p w14:paraId="5805BA93" w14:textId="31ADD09B"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12.5.1.1.3</w:t>
      </w:r>
      <w:r>
        <w:rPr>
          <w:rFonts w:asciiTheme="minorHAnsi" w:eastAsiaTheme="minorEastAsia" w:hAnsiTheme="minorHAnsi" w:cstheme="minorBidi"/>
          <w:kern w:val="2"/>
          <w:sz w:val="24"/>
          <w:szCs w:val="24"/>
          <w14:ligatures w14:val="standardContextual"/>
        </w:rPr>
        <w:tab/>
      </w:r>
      <w:r>
        <w:rPr>
          <w:lang w:eastAsia="de-DE"/>
        </w:rPr>
        <w:t>Operation "terminateStreamingConnection"</w:t>
      </w:r>
      <w:r>
        <w:tab/>
      </w:r>
      <w:r>
        <w:fldChar w:fldCharType="begin"/>
      </w:r>
      <w:r>
        <w:instrText xml:space="preserve"> PAGEREF _Toc219487734 \h </w:instrText>
      </w:r>
      <w:r>
        <w:fldChar w:fldCharType="separate"/>
      </w:r>
      <w:r>
        <w:t>113</w:t>
      </w:r>
      <w:r>
        <w:fldChar w:fldCharType="end"/>
      </w:r>
    </w:p>
    <w:p w14:paraId="6ED38419" w14:textId="08AA49BA"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12.5.1.1.4</w:t>
      </w:r>
      <w:r>
        <w:rPr>
          <w:rFonts w:asciiTheme="minorHAnsi" w:eastAsiaTheme="minorEastAsia" w:hAnsiTheme="minorHAnsi" w:cstheme="minorBidi"/>
          <w:kern w:val="2"/>
          <w:sz w:val="24"/>
          <w:szCs w:val="24"/>
          <w14:ligatures w14:val="standardContextual"/>
        </w:rPr>
        <w:tab/>
      </w:r>
      <w:r>
        <w:rPr>
          <w:lang w:eastAsia="de-DE"/>
        </w:rPr>
        <w:t>Operation "reportStreamData"</w:t>
      </w:r>
      <w:r>
        <w:tab/>
      </w:r>
      <w:r>
        <w:fldChar w:fldCharType="begin"/>
      </w:r>
      <w:r>
        <w:instrText xml:space="preserve"> PAGEREF _Toc219487735 \h </w:instrText>
      </w:r>
      <w:r>
        <w:fldChar w:fldCharType="separate"/>
      </w:r>
      <w:r>
        <w:t>113</w:t>
      </w:r>
      <w:r>
        <w:fldChar w:fldCharType="end"/>
      </w:r>
    </w:p>
    <w:p w14:paraId="437FA619" w14:textId="547F754A"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12.5.1.1.5</w:t>
      </w:r>
      <w:r>
        <w:rPr>
          <w:rFonts w:asciiTheme="minorHAnsi" w:eastAsiaTheme="minorEastAsia" w:hAnsiTheme="minorHAnsi" w:cstheme="minorBidi"/>
          <w:kern w:val="2"/>
          <w:sz w:val="24"/>
          <w:szCs w:val="24"/>
          <w14:ligatures w14:val="standardContextual"/>
        </w:rPr>
        <w:tab/>
      </w:r>
      <w:r>
        <w:rPr>
          <w:lang w:eastAsia="de-DE"/>
        </w:rPr>
        <w:t>Operation "addStream"</w:t>
      </w:r>
      <w:r>
        <w:tab/>
      </w:r>
      <w:r>
        <w:fldChar w:fldCharType="begin"/>
      </w:r>
      <w:r>
        <w:instrText xml:space="preserve"> PAGEREF _Toc219487736 \h </w:instrText>
      </w:r>
      <w:r>
        <w:fldChar w:fldCharType="separate"/>
      </w:r>
      <w:r>
        <w:t>114</w:t>
      </w:r>
      <w:r>
        <w:fldChar w:fldCharType="end"/>
      </w:r>
    </w:p>
    <w:p w14:paraId="1313E008" w14:textId="47AC9601"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12.5.1.1.6</w:t>
      </w:r>
      <w:r>
        <w:rPr>
          <w:rFonts w:asciiTheme="minorHAnsi" w:eastAsiaTheme="minorEastAsia" w:hAnsiTheme="minorHAnsi" w:cstheme="minorBidi"/>
          <w:kern w:val="2"/>
          <w:sz w:val="24"/>
          <w:szCs w:val="24"/>
          <w14:ligatures w14:val="standardContextual"/>
        </w:rPr>
        <w:tab/>
      </w:r>
      <w:r>
        <w:rPr>
          <w:lang w:eastAsia="de-DE"/>
        </w:rPr>
        <w:t>Operation "deleteStream"</w:t>
      </w:r>
      <w:r>
        <w:tab/>
      </w:r>
      <w:r>
        <w:fldChar w:fldCharType="begin"/>
      </w:r>
      <w:r>
        <w:instrText xml:space="preserve"> PAGEREF _Toc219487737 \h </w:instrText>
      </w:r>
      <w:r>
        <w:fldChar w:fldCharType="separate"/>
      </w:r>
      <w:r>
        <w:t>114</w:t>
      </w:r>
      <w:r>
        <w:fldChar w:fldCharType="end"/>
      </w:r>
    </w:p>
    <w:p w14:paraId="7C86494D" w14:textId="0CECBC0A"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12.5.1.1.7</w:t>
      </w:r>
      <w:r>
        <w:rPr>
          <w:rFonts w:asciiTheme="minorHAnsi" w:eastAsiaTheme="minorEastAsia" w:hAnsiTheme="minorHAnsi" w:cstheme="minorBidi"/>
          <w:kern w:val="2"/>
          <w:sz w:val="24"/>
          <w:szCs w:val="24"/>
          <w14:ligatures w14:val="standardContextual"/>
        </w:rPr>
        <w:tab/>
      </w:r>
      <w:r>
        <w:rPr>
          <w:lang w:eastAsia="de-DE"/>
        </w:rPr>
        <w:t>Operation "getConnectionInfo"</w:t>
      </w:r>
      <w:r>
        <w:tab/>
      </w:r>
      <w:r>
        <w:fldChar w:fldCharType="begin"/>
      </w:r>
      <w:r>
        <w:instrText xml:space="preserve"> PAGEREF _Toc219487738 \h </w:instrText>
      </w:r>
      <w:r>
        <w:fldChar w:fldCharType="separate"/>
      </w:r>
      <w:r>
        <w:t>115</w:t>
      </w:r>
      <w:r>
        <w:fldChar w:fldCharType="end"/>
      </w:r>
    </w:p>
    <w:p w14:paraId="46B70A3B" w14:textId="2A197A62"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12.5.1.1.8</w:t>
      </w:r>
      <w:r>
        <w:rPr>
          <w:rFonts w:asciiTheme="minorHAnsi" w:eastAsiaTheme="minorEastAsia" w:hAnsiTheme="minorHAnsi" w:cstheme="minorBidi"/>
          <w:kern w:val="2"/>
          <w:sz w:val="24"/>
          <w:szCs w:val="24"/>
          <w14:ligatures w14:val="standardContextual"/>
        </w:rPr>
        <w:tab/>
      </w:r>
      <w:r>
        <w:rPr>
          <w:lang w:eastAsia="de-DE"/>
        </w:rPr>
        <w:t>Operation "getStreamInfo"</w:t>
      </w:r>
      <w:r>
        <w:tab/>
      </w:r>
      <w:r>
        <w:fldChar w:fldCharType="begin"/>
      </w:r>
      <w:r>
        <w:instrText xml:space="preserve"> PAGEREF _Toc219487739 \h </w:instrText>
      </w:r>
      <w:r>
        <w:fldChar w:fldCharType="separate"/>
      </w:r>
      <w:r>
        <w:t>115</w:t>
      </w:r>
      <w:r>
        <w:fldChar w:fldCharType="end"/>
      </w:r>
    </w:p>
    <w:p w14:paraId="77104BA0" w14:textId="2E8E5E13" w:rsidR="008B531C" w:rsidRDefault="008B531C">
      <w:pPr>
        <w:pStyle w:val="TOC4"/>
        <w:rPr>
          <w:rFonts w:asciiTheme="minorHAnsi" w:eastAsiaTheme="minorEastAsia" w:hAnsiTheme="minorHAnsi" w:cstheme="minorBidi"/>
          <w:kern w:val="2"/>
          <w:sz w:val="24"/>
          <w:szCs w:val="24"/>
          <w14:ligatures w14:val="standardContextual"/>
        </w:rPr>
      </w:pPr>
      <w:r>
        <w:rPr>
          <w:lang w:eastAsia="de-DE"/>
        </w:rPr>
        <w:t>12.5.1.2</w:t>
      </w:r>
      <w:r>
        <w:rPr>
          <w:rFonts w:asciiTheme="minorHAnsi" w:eastAsiaTheme="minorEastAsia" w:hAnsiTheme="minorHAnsi" w:cstheme="minorBidi"/>
          <w:kern w:val="2"/>
          <w:sz w:val="24"/>
          <w:szCs w:val="24"/>
          <w14:ligatures w14:val="standardContextual"/>
        </w:rPr>
        <w:tab/>
      </w:r>
      <w:r>
        <w:rPr>
          <w:lang w:eastAsia="de-DE"/>
        </w:rPr>
        <w:t>Mapping of notifications</w:t>
      </w:r>
      <w:r>
        <w:tab/>
      </w:r>
      <w:r>
        <w:fldChar w:fldCharType="begin"/>
      </w:r>
      <w:r>
        <w:instrText xml:space="preserve"> PAGEREF _Toc219487740 \h </w:instrText>
      </w:r>
      <w:r>
        <w:fldChar w:fldCharType="separate"/>
      </w:r>
      <w:r>
        <w:t>116</w:t>
      </w:r>
      <w:r>
        <w:fldChar w:fldCharType="end"/>
      </w:r>
    </w:p>
    <w:p w14:paraId="4732434B" w14:textId="30B1ED6E" w:rsidR="008B531C" w:rsidRDefault="008B531C">
      <w:pPr>
        <w:pStyle w:val="TOC4"/>
        <w:rPr>
          <w:rFonts w:asciiTheme="minorHAnsi" w:eastAsiaTheme="minorEastAsia" w:hAnsiTheme="minorHAnsi" w:cstheme="minorBidi"/>
          <w:kern w:val="2"/>
          <w:sz w:val="24"/>
          <w:szCs w:val="24"/>
          <w14:ligatures w14:val="standardContextual"/>
        </w:rPr>
      </w:pPr>
      <w:r>
        <w:rPr>
          <w:lang w:eastAsia="de-DE"/>
        </w:rPr>
        <w:t>12.5.1.3</w:t>
      </w:r>
      <w:r>
        <w:rPr>
          <w:rFonts w:asciiTheme="minorHAnsi" w:eastAsiaTheme="minorEastAsia" w:hAnsiTheme="minorHAnsi" w:cstheme="minorBidi"/>
          <w:kern w:val="2"/>
          <w:sz w:val="24"/>
          <w:szCs w:val="24"/>
          <w14:ligatures w14:val="standardContextual"/>
        </w:rPr>
        <w:tab/>
      </w:r>
      <w:r>
        <w:rPr>
          <w:lang w:eastAsia="de-DE"/>
        </w:rPr>
        <w:t>Resources</w:t>
      </w:r>
      <w:r>
        <w:tab/>
      </w:r>
      <w:r>
        <w:fldChar w:fldCharType="begin"/>
      </w:r>
      <w:r>
        <w:instrText xml:space="preserve"> PAGEREF _Toc219487741 \h </w:instrText>
      </w:r>
      <w:r>
        <w:fldChar w:fldCharType="separate"/>
      </w:r>
      <w:r>
        <w:t>116</w:t>
      </w:r>
      <w:r>
        <w:fldChar w:fldCharType="end"/>
      </w:r>
    </w:p>
    <w:p w14:paraId="6E4C6BFC" w14:textId="05296AA9"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12.5.1.3.1</w:t>
      </w:r>
      <w:r>
        <w:rPr>
          <w:rFonts w:asciiTheme="minorHAnsi" w:eastAsiaTheme="minorEastAsia" w:hAnsiTheme="minorHAnsi" w:cstheme="minorBidi"/>
          <w:kern w:val="2"/>
          <w:sz w:val="24"/>
          <w:szCs w:val="24"/>
          <w14:ligatures w14:val="standardContextual"/>
        </w:rPr>
        <w:tab/>
      </w:r>
      <w:r>
        <w:rPr>
          <w:lang w:eastAsia="de-DE"/>
        </w:rPr>
        <w:t>Resources structure</w:t>
      </w:r>
      <w:r>
        <w:tab/>
      </w:r>
      <w:r>
        <w:fldChar w:fldCharType="begin"/>
      </w:r>
      <w:r>
        <w:instrText xml:space="preserve"> PAGEREF _Toc219487742 \h </w:instrText>
      </w:r>
      <w:r>
        <w:fldChar w:fldCharType="separate"/>
      </w:r>
      <w:r>
        <w:t>116</w:t>
      </w:r>
      <w:r>
        <w:fldChar w:fldCharType="end"/>
      </w:r>
    </w:p>
    <w:p w14:paraId="04D7974A" w14:textId="6DD1EF10"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12.5.1.3.2</w:t>
      </w:r>
      <w:r>
        <w:rPr>
          <w:rFonts w:asciiTheme="minorHAnsi" w:eastAsiaTheme="minorEastAsia" w:hAnsiTheme="minorHAnsi" w:cstheme="minorBidi"/>
          <w:kern w:val="2"/>
          <w:sz w:val="24"/>
          <w:szCs w:val="24"/>
          <w14:ligatures w14:val="standardContextual"/>
        </w:rPr>
        <w:tab/>
      </w:r>
      <w:r>
        <w:rPr>
          <w:lang w:eastAsia="de-DE"/>
        </w:rPr>
        <w:t>Resources definitions</w:t>
      </w:r>
      <w:r>
        <w:tab/>
      </w:r>
      <w:r>
        <w:fldChar w:fldCharType="begin"/>
      </w:r>
      <w:r>
        <w:instrText xml:space="preserve"> PAGEREF _Toc219487743 \h </w:instrText>
      </w:r>
      <w:r>
        <w:fldChar w:fldCharType="separate"/>
      </w:r>
      <w:r>
        <w:t>116</w:t>
      </w:r>
      <w:r>
        <w:fldChar w:fldCharType="end"/>
      </w:r>
    </w:p>
    <w:p w14:paraId="5DD3A55B" w14:textId="6912C02A" w:rsidR="008B531C" w:rsidRDefault="008B531C">
      <w:pPr>
        <w:pStyle w:val="TOC4"/>
        <w:rPr>
          <w:rFonts w:asciiTheme="minorHAnsi" w:eastAsiaTheme="minorEastAsia" w:hAnsiTheme="minorHAnsi" w:cstheme="minorBidi"/>
          <w:kern w:val="2"/>
          <w:sz w:val="24"/>
          <w:szCs w:val="24"/>
          <w14:ligatures w14:val="standardContextual"/>
        </w:rPr>
      </w:pPr>
      <w:r>
        <w:rPr>
          <w:lang w:eastAsia="de-DE"/>
        </w:rPr>
        <w:t>12.5.1.4</w:t>
      </w:r>
      <w:r>
        <w:rPr>
          <w:rFonts w:asciiTheme="minorHAnsi" w:eastAsiaTheme="minorEastAsia" w:hAnsiTheme="minorHAnsi" w:cstheme="minorBidi"/>
          <w:kern w:val="2"/>
          <w:sz w:val="24"/>
          <w:szCs w:val="24"/>
          <w14:ligatures w14:val="standardContextual"/>
        </w:rPr>
        <w:tab/>
      </w:r>
      <w:r>
        <w:rPr>
          <w:lang w:eastAsia="de-DE"/>
        </w:rPr>
        <w:t>Data type definitions</w:t>
      </w:r>
      <w:r>
        <w:tab/>
      </w:r>
      <w:r>
        <w:fldChar w:fldCharType="begin"/>
      </w:r>
      <w:r>
        <w:instrText xml:space="preserve"> PAGEREF _Toc219487744 \h </w:instrText>
      </w:r>
      <w:r>
        <w:fldChar w:fldCharType="separate"/>
      </w:r>
      <w:r>
        <w:t>123</w:t>
      </w:r>
      <w:r>
        <w:fldChar w:fldCharType="end"/>
      </w:r>
    </w:p>
    <w:p w14:paraId="1B7B8C19" w14:textId="04BE0E9E"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12.5.1.4.1</w:t>
      </w:r>
      <w:r>
        <w:rPr>
          <w:rFonts w:asciiTheme="minorHAnsi" w:eastAsiaTheme="minorEastAsia" w:hAnsiTheme="minorHAnsi" w:cstheme="minorBidi"/>
          <w:kern w:val="2"/>
          <w:sz w:val="24"/>
          <w:szCs w:val="24"/>
          <w14:ligatures w14:val="standardContextual"/>
        </w:rPr>
        <w:tab/>
      </w:r>
      <w:r>
        <w:rPr>
          <w:lang w:eastAsia="de-DE"/>
        </w:rPr>
        <w:t>General</w:t>
      </w:r>
      <w:r>
        <w:tab/>
      </w:r>
      <w:r>
        <w:fldChar w:fldCharType="begin"/>
      </w:r>
      <w:r>
        <w:instrText xml:space="preserve"> PAGEREF _Toc219487745 \h </w:instrText>
      </w:r>
      <w:r>
        <w:fldChar w:fldCharType="separate"/>
      </w:r>
      <w:r>
        <w:t>123</w:t>
      </w:r>
      <w:r>
        <w:fldChar w:fldCharType="end"/>
      </w:r>
    </w:p>
    <w:p w14:paraId="6DBA4E1B" w14:textId="2B1CE22C"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12.5.1.4.2</w:t>
      </w:r>
      <w:r>
        <w:rPr>
          <w:rFonts w:asciiTheme="minorHAnsi" w:eastAsiaTheme="minorEastAsia" w:hAnsiTheme="minorHAnsi" w:cstheme="minorBidi"/>
          <w:kern w:val="2"/>
          <w:sz w:val="24"/>
          <w:szCs w:val="24"/>
          <w14:ligatures w14:val="standardContextual"/>
        </w:rPr>
        <w:tab/>
      </w:r>
      <w:r>
        <w:rPr>
          <w:lang w:eastAsia="de-DE"/>
        </w:rPr>
        <w:t>Query, message body and resource data types</w:t>
      </w:r>
      <w:r>
        <w:tab/>
      </w:r>
      <w:r>
        <w:fldChar w:fldCharType="begin"/>
      </w:r>
      <w:r>
        <w:instrText xml:space="preserve"> PAGEREF _Toc219487746 \h </w:instrText>
      </w:r>
      <w:r>
        <w:fldChar w:fldCharType="separate"/>
      </w:r>
      <w:r>
        <w:t>124</w:t>
      </w:r>
      <w:r>
        <w:fldChar w:fldCharType="end"/>
      </w:r>
    </w:p>
    <w:p w14:paraId="1F535666" w14:textId="682C1C98" w:rsidR="008B531C" w:rsidRDefault="008B531C">
      <w:pPr>
        <w:pStyle w:val="TOC5"/>
        <w:rPr>
          <w:rFonts w:asciiTheme="minorHAnsi" w:eastAsiaTheme="minorEastAsia" w:hAnsiTheme="minorHAnsi" w:cstheme="minorBidi"/>
          <w:kern w:val="2"/>
          <w:sz w:val="24"/>
          <w:szCs w:val="24"/>
          <w14:ligatures w14:val="standardContextual"/>
        </w:rPr>
      </w:pPr>
      <w:r>
        <w:rPr>
          <w:lang w:eastAsia="de-DE"/>
        </w:rPr>
        <w:t>12.5.1.4.3</w:t>
      </w:r>
      <w:r>
        <w:rPr>
          <w:rFonts w:asciiTheme="minorHAnsi" w:eastAsiaTheme="minorEastAsia" w:hAnsiTheme="minorHAnsi" w:cstheme="minorBidi"/>
          <w:kern w:val="2"/>
          <w:sz w:val="24"/>
          <w:szCs w:val="24"/>
          <w14:ligatures w14:val="standardContextual"/>
        </w:rPr>
        <w:tab/>
      </w:r>
      <w:r>
        <w:rPr>
          <w:lang w:eastAsia="de-DE"/>
        </w:rPr>
        <w:t>Simple data types and enumerations</w:t>
      </w:r>
      <w:r>
        <w:tab/>
      </w:r>
      <w:r>
        <w:fldChar w:fldCharType="begin"/>
      </w:r>
      <w:r>
        <w:instrText xml:space="preserve"> PAGEREF _Toc219487747 \h </w:instrText>
      </w:r>
      <w:r>
        <w:fldChar w:fldCharType="separate"/>
      </w:r>
      <w:r>
        <w:t>125</w:t>
      </w:r>
      <w:r>
        <w:fldChar w:fldCharType="end"/>
      </w:r>
    </w:p>
    <w:p w14:paraId="5B2652CE" w14:textId="05EDDC02" w:rsidR="008B531C" w:rsidRDefault="008B531C">
      <w:pPr>
        <w:pStyle w:val="TOC2"/>
        <w:rPr>
          <w:rFonts w:asciiTheme="minorHAnsi" w:eastAsiaTheme="minorEastAsia" w:hAnsiTheme="minorHAnsi" w:cstheme="minorBidi"/>
          <w:kern w:val="2"/>
          <w:sz w:val="24"/>
          <w:szCs w:val="24"/>
          <w14:ligatures w14:val="standardContextual"/>
        </w:rPr>
      </w:pPr>
      <w:r>
        <w:rPr>
          <w:lang w:eastAsia="zh-CN"/>
        </w:rPr>
        <w:t>12.6</w:t>
      </w:r>
      <w:r>
        <w:rPr>
          <w:rFonts w:asciiTheme="minorHAnsi" w:eastAsiaTheme="minorEastAsia" w:hAnsiTheme="minorHAnsi" w:cstheme="minorBidi"/>
          <w:kern w:val="2"/>
          <w:sz w:val="24"/>
          <w:szCs w:val="24"/>
          <w14:ligatures w14:val="standardContextual"/>
        </w:rPr>
        <w:tab/>
      </w:r>
      <w:r>
        <w:t>File data reporting service</w:t>
      </w:r>
      <w:r>
        <w:tab/>
      </w:r>
      <w:r>
        <w:fldChar w:fldCharType="begin"/>
      </w:r>
      <w:r>
        <w:instrText xml:space="preserve"> PAGEREF _Toc219487748 \h </w:instrText>
      </w:r>
      <w:r>
        <w:fldChar w:fldCharType="separate"/>
      </w:r>
      <w:r>
        <w:t>126</w:t>
      </w:r>
      <w:r>
        <w:fldChar w:fldCharType="end"/>
      </w:r>
    </w:p>
    <w:p w14:paraId="68439B2D" w14:textId="796B90CD" w:rsidR="008B531C" w:rsidRDefault="008B531C">
      <w:pPr>
        <w:pStyle w:val="TOC3"/>
        <w:rPr>
          <w:rFonts w:asciiTheme="minorHAnsi" w:eastAsiaTheme="minorEastAsia" w:hAnsiTheme="minorHAnsi" w:cstheme="minorBidi"/>
          <w:kern w:val="2"/>
          <w:sz w:val="24"/>
          <w:szCs w:val="24"/>
          <w14:ligatures w14:val="standardContextual"/>
        </w:rPr>
      </w:pPr>
      <w:r>
        <w:rPr>
          <w:lang w:eastAsia="zh-CN"/>
        </w:rPr>
        <w:t>12.6.1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r>
      <w:r>
        <w:instrText xml:space="preserve"> PAGEREF _Toc219487749 \h </w:instrText>
      </w:r>
      <w:r>
        <w:fldChar w:fldCharType="separate"/>
      </w:r>
      <w:r>
        <w:t>126</w:t>
      </w:r>
      <w:r>
        <w:fldChar w:fldCharType="end"/>
      </w:r>
    </w:p>
    <w:p w14:paraId="04A4EE3C" w14:textId="59C84012" w:rsidR="008B531C" w:rsidRDefault="008B531C">
      <w:pPr>
        <w:pStyle w:val="TOC4"/>
        <w:rPr>
          <w:rFonts w:asciiTheme="minorHAnsi" w:eastAsiaTheme="minorEastAsia" w:hAnsiTheme="minorHAnsi" w:cstheme="minorBidi"/>
          <w:kern w:val="2"/>
          <w:sz w:val="24"/>
          <w:szCs w:val="24"/>
          <w14:ligatures w14:val="standardContextual"/>
        </w:rPr>
      </w:pPr>
      <w:r>
        <w:rPr>
          <w:lang w:eastAsia="de-DE"/>
        </w:rPr>
        <w:lastRenderedPageBreak/>
        <w:t>12.6.1.1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r>
      <w:r>
        <w:instrText xml:space="preserve"> PAGEREF _Toc219487750 \h </w:instrText>
      </w:r>
      <w:r>
        <w:fldChar w:fldCharType="separate"/>
      </w:r>
      <w:r>
        <w:t>126</w:t>
      </w:r>
      <w:r>
        <w:fldChar w:fldCharType="end"/>
      </w:r>
    </w:p>
    <w:p w14:paraId="465421F4" w14:textId="03D3C985"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_Toc219487751 \h </w:instrText>
      </w:r>
      <w:r>
        <w:fldChar w:fldCharType="separate"/>
      </w:r>
      <w:r>
        <w:t>126</w:t>
      </w:r>
      <w:r>
        <w:fldChar w:fldCharType="end"/>
      </w:r>
    </w:p>
    <w:p w14:paraId="24A76349" w14:textId="0EBFB1A3"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12.6.1.1.2</w:t>
      </w:r>
      <w:r>
        <w:rPr>
          <w:rFonts w:asciiTheme="minorHAnsi" w:eastAsiaTheme="minorEastAsia" w:hAnsiTheme="minorHAnsi" w:cstheme="minorBidi"/>
          <w:kern w:val="2"/>
          <w:sz w:val="24"/>
          <w:szCs w:val="24"/>
          <w14:ligatures w14:val="standardContextual"/>
        </w:rPr>
        <w:tab/>
      </w:r>
      <w:r>
        <w:t xml:space="preserve">Operation </w:t>
      </w:r>
      <w:r w:rsidRPr="00A53ECA">
        <w:rPr>
          <w:rFonts w:cs="Arial"/>
        </w:rPr>
        <w:t>listAvailableFiles</w:t>
      </w:r>
      <w:r>
        <w:tab/>
      </w:r>
      <w:r>
        <w:fldChar w:fldCharType="begin"/>
      </w:r>
      <w:r>
        <w:instrText xml:space="preserve"> PAGEREF _Toc219487752 \h </w:instrText>
      </w:r>
      <w:r>
        <w:fldChar w:fldCharType="separate"/>
      </w:r>
      <w:r>
        <w:t>126</w:t>
      </w:r>
      <w:r>
        <w:fldChar w:fldCharType="end"/>
      </w:r>
    </w:p>
    <w:p w14:paraId="4498B299" w14:textId="6744462E" w:rsidR="008B531C" w:rsidRDefault="008B531C">
      <w:pPr>
        <w:pStyle w:val="TOC5"/>
        <w:rPr>
          <w:rFonts w:asciiTheme="minorHAnsi" w:eastAsiaTheme="minorEastAsia" w:hAnsiTheme="minorHAnsi" w:cstheme="minorBidi"/>
          <w:kern w:val="2"/>
          <w:sz w:val="24"/>
          <w:szCs w:val="24"/>
          <w14:ligatures w14:val="standardContextual"/>
        </w:rPr>
      </w:pPr>
      <w:r>
        <w:t>12.6.1.1.3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_Toc219487753 \h </w:instrText>
      </w:r>
      <w:r>
        <w:fldChar w:fldCharType="separate"/>
      </w:r>
      <w:r>
        <w:t>127</w:t>
      </w:r>
      <w:r>
        <w:fldChar w:fldCharType="end"/>
      </w:r>
    </w:p>
    <w:p w14:paraId="31087192" w14:textId="5A2A28B2" w:rsidR="008B531C" w:rsidRDefault="008B531C">
      <w:pPr>
        <w:pStyle w:val="TOC5"/>
        <w:rPr>
          <w:rFonts w:asciiTheme="minorHAnsi" w:eastAsiaTheme="minorEastAsia" w:hAnsiTheme="minorHAnsi" w:cstheme="minorBidi"/>
          <w:kern w:val="2"/>
          <w:sz w:val="24"/>
          <w:szCs w:val="24"/>
          <w14:ligatures w14:val="standardContextual"/>
        </w:rPr>
      </w:pPr>
      <w:r>
        <w:t>12.6.1.1.4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_Toc219487754 \h </w:instrText>
      </w:r>
      <w:r>
        <w:fldChar w:fldCharType="separate"/>
      </w:r>
      <w:r>
        <w:t>127</w:t>
      </w:r>
      <w:r>
        <w:fldChar w:fldCharType="end"/>
      </w:r>
    </w:p>
    <w:p w14:paraId="2BF9CDA6" w14:textId="16AEF0A9"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12.6.1.2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_Toc219487755 \h </w:instrText>
      </w:r>
      <w:r>
        <w:fldChar w:fldCharType="separate"/>
      </w:r>
      <w:r>
        <w:t>127</w:t>
      </w:r>
      <w:r>
        <w:fldChar w:fldCharType="end"/>
      </w:r>
    </w:p>
    <w:p w14:paraId="29532A74" w14:textId="7E3DC16C" w:rsidR="008B531C" w:rsidRDefault="008B531C">
      <w:pPr>
        <w:pStyle w:val="TOC5"/>
        <w:rPr>
          <w:rFonts w:asciiTheme="minorHAnsi" w:eastAsiaTheme="minorEastAsia" w:hAnsiTheme="minorHAnsi" w:cstheme="minorBidi"/>
          <w:kern w:val="2"/>
          <w:sz w:val="24"/>
          <w:szCs w:val="24"/>
          <w14:ligatures w14:val="standardContextual"/>
        </w:rPr>
      </w:pPr>
      <w:r>
        <w:t>12.6.1.2.1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_Toc219487756 \h </w:instrText>
      </w:r>
      <w:r>
        <w:fldChar w:fldCharType="separate"/>
      </w:r>
      <w:r>
        <w:t>127</w:t>
      </w:r>
      <w:r>
        <w:fldChar w:fldCharType="end"/>
      </w:r>
    </w:p>
    <w:p w14:paraId="7690731D" w14:textId="77F7E1E4" w:rsidR="008B531C" w:rsidRDefault="008B531C">
      <w:pPr>
        <w:pStyle w:val="TOC5"/>
        <w:rPr>
          <w:rFonts w:asciiTheme="minorHAnsi" w:eastAsiaTheme="minorEastAsia" w:hAnsiTheme="minorHAnsi" w:cstheme="minorBidi"/>
          <w:kern w:val="2"/>
          <w:sz w:val="24"/>
          <w:szCs w:val="24"/>
          <w14:ligatures w14:val="standardContextual"/>
        </w:rPr>
      </w:pPr>
      <w:r>
        <w:t>12.6.1.2.2</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notifyFileReady</w:t>
      </w:r>
      <w:r>
        <w:tab/>
      </w:r>
      <w:r>
        <w:fldChar w:fldCharType="begin"/>
      </w:r>
      <w:r>
        <w:instrText xml:space="preserve"> PAGEREF _Toc219487757 \h </w:instrText>
      </w:r>
      <w:r>
        <w:fldChar w:fldCharType="separate"/>
      </w:r>
      <w:r>
        <w:t>127</w:t>
      </w:r>
      <w:r>
        <w:fldChar w:fldCharType="end"/>
      </w:r>
    </w:p>
    <w:p w14:paraId="1E9D0A9C" w14:textId="0353FC29" w:rsidR="008B531C" w:rsidRDefault="008B531C">
      <w:pPr>
        <w:pStyle w:val="TOC5"/>
        <w:rPr>
          <w:rFonts w:asciiTheme="minorHAnsi" w:eastAsiaTheme="minorEastAsia" w:hAnsiTheme="minorHAnsi" w:cstheme="minorBidi"/>
          <w:kern w:val="2"/>
          <w:sz w:val="24"/>
          <w:szCs w:val="24"/>
          <w14:ligatures w14:val="standardContextual"/>
        </w:rPr>
      </w:pPr>
      <w:r>
        <w:t>12.6.1.2.3</w:t>
      </w:r>
      <w:r>
        <w:rPr>
          <w:rFonts w:asciiTheme="minorHAnsi" w:eastAsiaTheme="minorEastAsia" w:hAnsiTheme="minorHAnsi" w:cstheme="minorBidi"/>
          <w:kern w:val="2"/>
          <w:sz w:val="24"/>
          <w:szCs w:val="24"/>
          <w14:ligatures w14:val="standardContextual"/>
        </w:rPr>
        <w:tab/>
      </w:r>
      <w:r>
        <w:t xml:space="preserve">Notification </w:t>
      </w:r>
      <w:r w:rsidRPr="00A53ECA">
        <w:rPr>
          <w:rFonts w:cs="Arial"/>
        </w:rPr>
        <w:t>notifyFilePreparationError</w:t>
      </w:r>
      <w:r>
        <w:tab/>
      </w:r>
      <w:r>
        <w:fldChar w:fldCharType="begin"/>
      </w:r>
      <w:r>
        <w:instrText xml:space="preserve"> PAGEREF _Toc219487758 \h </w:instrText>
      </w:r>
      <w:r>
        <w:fldChar w:fldCharType="separate"/>
      </w:r>
      <w:r>
        <w:t>127</w:t>
      </w:r>
      <w:r>
        <w:fldChar w:fldCharType="end"/>
      </w:r>
    </w:p>
    <w:p w14:paraId="09ACCBE1" w14:textId="61B21D94"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_Toc219487759 \h </w:instrText>
      </w:r>
      <w:r>
        <w:fldChar w:fldCharType="separate"/>
      </w:r>
      <w:r>
        <w:t>128</w:t>
      </w:r>
      <w:r>
        <w:fldChar w:fldCharType="end"/>
      </w:r>
    </w:p>
    <w:p w14:paraId="45163BF9" w14:textId="4F790452"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12.6.1.3.</w:t>
      </w:r>
      <w:r>
        <w:t>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_Toc219487760 \h </w:instrText>
      </w:r>
      <w:r>
        <w:fldChar w:fldCharType="separate"/>
      </w:r>
      <w:r>
        <w:t>128</w:t>
      </w:r>
      <w:r>
        <w:fldChar w:fldCharType="end"/>
      </w:r>
    </w:p>
    <w:p w14:paraId="01079302" w14:textId="17167C11" w:rsidR="008B531C" w:rsidRDefault="008B531C">
      <w:pPr>
        <w:pStyle w:val="TOC6"/>
        <w:rPr>
          <w:rFonts w:asciiTheme="minorHAnsi" w:eastAsiaTheme="minorEastAsia" w:hAnsiTheme="minorHAnsi" w:cstheme="minorBidi"/>
          <w:kern w:val="2"/>
          <w:sz w:val="24"/>
          <w:szCs w:val="24"/>
          <w14:ligatures w14:val="standardContextual"/>
        </w:rPr>
      </w:pPr>
      <w:r>
        <w:rPr>
          <w:lang w:eastAsia="zh-CN"/>
        </w:rPr>
        <w:t>12.6.1.3.</w:t>
      </w:r>
      <w:r>
        <w:t>1.2</w:t>
      </w:r>
      <w:r>
        <w:rPr>
          <w:rFonts w:asciiTheme="minorHAnsi" w:eastAsiaTheme="minorEastAsia" w:hAnsiTheme="minorHAnsi" w:cstheme="minorBidi"/>
          <w:kern w:val="2"/>
          <w:sz w:val="24"/>
          <w:szCs w:val="24"/>
          <w14:ligatures w14:val="standardContextual"/>
        </w:rPr>
        <w:tab/>
      </w:r>
      <w:r>
        <w:t>Resource structure on the MnS consumer</w:t>
      </w:r>
      <w:r>
        <w:tab/>
      </w:r>
      <w:r>
        <w:fldChar w:fldCharType="begin"/>
      </w:r>
      <w:r>
        <w:instrText xml:space="preserve"> PAGEREF _Toc219487761 \h </w:instrText>
      </w:r>
      <w:r>
        <w:fldChar w:fldCharType="separate"/>
      </w:r>
      <w:r>
        <w:t>128</w:t>
      </w:r>
      <w:r>
        <w:fldChar w:fldCharType="end"/>
      </w:r>
    </w:p>
    <w:p w14:paraId="1A9F5526" w14:textId="1C6F5FBC"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12.6.1.3.</w:t>
      </w:r>
      <w:r>
        <w:t>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_Toc219487762 \h </w:instrText>
      </w:r>
      <w:r>
        <w:fldChar w:fldCharType="separate"/>
      </w:r>
      <w:r>
        <w:t>128</w:t>
      </w:r>
      <w:r>
        <w:fldChar w:fldCharType="end"/>
      </w:r>
    </w:p>
    <w:p w14:paraId="6D9246BB" w14:textId="4140D41D" w:rsidR="008B531C" w:rsidRDefault="008B531C">
      <w:pPr>
        <w:pStyle w:val="TOC4"/>
        <w:rPr>
          <w:rFonts w:asciiTheme="minorHAnsi" w:eastAsiaTheme="minorEastAsia" w:hAnsiTheme="minorHAnsi" w:cstheme="minorBidi"/>
          <w:kern w:val="2"/>
          <w:sz w:val="24"/>
          <w:szCs w:val="24"/>
          <w14:ligatures w14:val="standardContextual"/>
        </w:rPr>
      </w:pPr>
      <w:r>
        <w:rPr>
          <w:lang w:eastAsia="zh-CN"/>
        </w:rPr>
        <w:t>12.6.1.4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_Toc219487763 \h </w:instrText>
      </w:r>
      <w:r>
        <w:fldChar w:fldCharType="separate"/>
      </w:r>
      <w:r>
        <w:t>130</w:t>
      </w:r>
      <w:r>
        <w:fldChar w:fldCharType="end"/>
      </w:r>
    </w:p>
    <w:p w14:paraId="1FB0548E" w14:textId="49064D03"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_Toc219487764 \h </w:instrText>
      </w:r>
      <w:r>
        <w:fldChar w:fldCharType="separate"/>
      </w:r>
      <w:r>
        <w:t>130</w:t>
      </w:r>
      <w:r>
        <w:fldChar w:fldCharType="end"/>
      </w:r>
    </w:p>
    <w:p w14:paraId="4AA89AEF" w14:textId="30DA3E7C"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12.6.1.4.2</w:t>
      </w:r>
      <w:r>
        <w:rPr>
          <w:rFonts w:asciiTheme="minorHAnsi" w:eastAsiaTheme="minorEastAsia" w:hAnsiTheme="minorHAnsi" w:cstheme="minorBidi"/>
          <w:kern w:val="2"/>
          <w:sz w:val="24"/>
          <w:szCs w:val="24"/>
          <w14:ligatures w14:val="standardContextual"/>
        </w:rPr>
        <w:tab/>
      </w:r>
      <w:r>
        <w:t>Structured</w:t>
      </w:r>
      <w:r>
        <w:rPr>
          <w:lang w:eastAsia="zh-CN"/>
        </w:rPr>
        <w:t xml:space="preserve"> </w:t>
      </w:r>
      <w:r>
        <w:t>data types</w:t>
      </w:r>
      <w:r>
        <w:tab/>
      </w:r>
      <w:r>
        <w:fldChar w:fldCharType="begin"/>
      </w:r>
      <w:r>
        <w:instrText xml:space="preserve"> PAGEREF _Toc219487765 \h </w:instrText>
      </w:r>
      <w:r>
        <w:fldChar w:fldCharType="separate"/>
      </w:r>
      <w:r>
        <w:t>131</w:t>
      </w:r>
      <w:r>
        <w:fldChar w:fldCharType="end"/>
      </w:r>
    </w:p>
    <w:p w14:paraId="414CAA60" w14:textId="60D21FB7"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_Toc219487766 \h </w:instrText>
      </w:r>
      <w:r>
        <w:fldChar w:fldCharType="separate"/>
      </w:r>
      <w:r>
        <w:t>132</w:t>
      </w:r>
      <w:r>
        <w:fldChar w:fldCharType="end"/>
      </w:r>
    </w:p>
    <w:p w14:paraId="3530FFC4" w14:textId="1474776B"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_Toc219487767 \h </w:instrText>
      </w:r>
      <w:r>
        <w:fldChar w:fldCharType="separate"/>
      </w:r>
      <w:r>
        <w:t>132</w:t>
      </w:r>
      <w:r>
        <w:fldChar w:fldCharType="end"/>
      </w:r>
    </w:p>
    <w:p w14:paraId="33D0C258" w14:textId="6C21D4EF"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_Toc219487768 \h </w:instrText>
      </w:r>
      <w:r>
        <w:fldChar w:fldCharType="separate"/>
      </w:r>
      <w:r>
        <w:t>132</w:t>
      </w:r>
      <w:r>
        <w:fldChar w:fldCharType="end"/>
      </w:r>
    </w:p>
    <w:p w14:paraId="6ABC7006" w14:textId="6E163C0B" w:rsidR="008B531C" w:rsidRDefault="008B531C">
      <w:pPr>
        <w:pStyle w:val="TOC5"/>
        <w:rPr>
          <w:rFonts w:asciiTheme="minorHAnsi" w:eastAsiaTheme="minorEastAsia" w:hAnsiTheme="minorHAnsi" w:cstheme="minorBidi"/>
          <w:kern w:val="2"/>
          <w:sz w:val="24"/>
          <w:szCs w:val="24"/>
          <w14:ligatures w14:val="standardContextual"/>
        </w:rPr>
      </w:pPr>
      <w:r>
        <w:rPr>
          <w:lang w:eastAsia="zh-CN"/>
        </w:rPr>
        <w:t>12.6.1.4.6</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_Toc219487769 \h </w:instrText>
      </w:r>
      <w:r>
        <w:fldChar w:fldCharType="separate"/>
      </w:r>
      <w:r>
        <w:t>132</w:t>
      </w:r>
      <w:r>
        <w:fldChar w:fldCharType="end"/>
      </w:r>
    </w:p>
    <w:p w14:paraId="5A229003" w14:textId="34BC59CE" w:rsidR="008B531C" w:rsidRDefault="008B531C">
      <w:pPr>
        <w:pStyle w:val="TOC8"/>
        <w:rPr>
          <w:rFonts w:asciiTheme="minorHAnsi" w:eastAsiaTheme="minorEastAsia" w:hAnsiTheme="minorHAnsi" w:cstheme="minorBidi"/>
          <w:b w:val="0"/>
          <w:kern w:val="2"/>
          <w:sz w:val="24"/>
          <w:szCs w:val="24"/>
          <w14:ligatures w14:val="standardContextual"/>
        </w:rPr>
      </w:pPr>
      <w:r>
        <w:t xml:space="preserve">Annex A (normative): </w:t>
      </w:r>
      <w:r w:rsidRPr="00A53ECA">
        <w:rPr>
          <w:rFonts w:cs="Arial"/>
        </w:rPr>
        <w:t>OpenAPI specification</w:t>
      </w:r>
      <w:r>
        <w:tab/>
      </w:r>
      <w:r>
        <w:fldChar w:fldCharType="begin"/>
      </w:r>
      <w:r>
        <w:instrText xml:space="preserve"> PAGEREF _Toc219487770 \h </w:instrText>
      </w:r>
      <w:r>
        <w:fldChar w:fldCharType="separate"/>
      </w:r>
      <w:r>
        <w:t>133</w:t>
      </w:r>
      <w:r>
        <w:fldChar w:fldCharType="end"/>
      </w:r>
    </w:p>
    <w:p w14:paraId="7AFBAA43" w14:textId="16FC51D6" w:rsidR="008B531C" w:rsidRDefault="008B531C">
      <w:pPr>
        <w:pStyle w:val="TOC1"/>
        <w:rPr>
          <w:rFonts w:asciiTheme="minorHAnsi" w:eastAsiaTheme="minorEastAsia" w:hAnsiTheme="minorHAnsi" w:cstheme="minorBidi"/>
          <w:kern w:val="2"/>
          <w:sz w:val="24"/>
          <w:szCs w:val="24"/>
          <w14:ligatures w14:val="standardContextual"/>
        </w:rPr>
      </w:pPr>
      <w:r>
        <w:rPr>
          <w:lang w:eastAsia="de-DE"/>
        </w:rPr>
        <w:t>A.0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_Toc219487771 \h </w:instrText>
      </w:r>
      <w:r>
        <w:fldChar w:fldCharType="separate"/>
      </w:r>
      <w:r>
        <w:t>133</w:t>
      </w:r>
      <w:r>
        <w:fldChar w:fldCharType="end"/>
      </w:r>
    </w:p>
    <w:p w14:paraId="23BFD11D" w14:textId="41F1C16B" w:rsidR="008B531C" w:rsidRDefault="008B531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rPr>
          <w:lang w:eastAsia="de-DE"/>
        </w:rPr>
        <w:t>Provisioning management service</w:t>
      </w:r>
      <w:r>
        <w:tab/>
      </w:r>
      <w:r>
        <w:fldChar w:fldCharType="begin"/>
      </w:r>
      <w:r>
        <w:instrText xml:space="preserve"> PAGEREF _Toc219487772 \h </w:instrText>
      </w:r>
      <w:r>
        <w:fldChar w:fldCharType="separate"/>
      </w:r>
      <w:r>
        <w:t>133</w:t>
      </w:r>
      <w:r>
        <w:fldChar w:fldCharType="end"/>
      </w:r>
    </w:p>
    <w:p w14:paraId="10C61A48" w14:textId="7A37849B"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A.1.0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_Toc219487773 \h </w:instrText>
      </w:r>
      <w:r>
        <w:fldChar w:fldCharType="separate"/>
      </w:r>
      <w:r>
        <w:t>133</w:t>
      </w:r>
      <w:r>
        <w:fldChar w:fldCharType="end"/>
      </w:r>
    </w:p>
    <w:p w14:paraId="1AEB0058" w14:textId="64EBA8A7" w:rsidR="008B531C" w:rsidRDefault="008B531C">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rPr>
          <w:lang w:eastAsia="de-DE"/>
        </w:rPr>
        <w:t>OpenAPI document "TS28532_ProvMnS.yaml"</w:t>
      </w:r>
      <w:r>
        <w:tab/>
      </w:r>
      <w:r>
        <w:fldChar w:fldCharType="begin"/>
      </w:r>
      <w:r>
        <w:instrText xml:space="preserve"> PAGEREF _Toc219487774 \h </w:instrText>
      </w:r>
      <w:r>
        <w:fldChar w:fldCharType="separate"/>
      </w:r>
      <w:r>
        <w:t>133</w:t>
      </w:r>
      <w:r>
        <w:fldChar w:fldCharType="end"/>
      </w:r>
    </w:p>
    <w:p w14:paraId="4478EEAF" w14:textId="0E53903D" w:rsidR="008B531C" w:rsidRDefault="008B531C">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_Toc219487775 \h </w:instrText>
      </w:r>
      <w:r>
        <w:fldChar w:fldCharType="separate"/>
      </w:r>
      <w:r>
        <w:t>133</w:t>
      </w:r>
      <w:r>
        <w:fldChar w:fldCharType="end"/>
      </w:r>
    </w:p>
    <w:p w14:paraId="6E698AAF" w14:textId="7072BE36" w:rsidR="008B531C" w:rsidRDefault="008B531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_Toc219487776 \h </w:instrText>
      </w:r>
      <w:r>
        <w:fldChar w:fldCharType="separate"/>
      </w:r>
      <w:r>
        <w:t>134</w:t>
      </w:r>
      <w:r>
        <w:fldChar w:fldCharType="end"/>
      </w:r>
    </w:p>
    <w:p w14:paraId="61FA56FB" w14:textId="2E536C70" w:rsidR="008B531C" w:rsidRDefault="008B531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de-DE"/>
        </w:rPr>
        <w:t>Void</w:t>
      </w:r>
      <w:r>
        <w:tab/>
      </w:r>
      <w:r>
        <w:fldChar w:fldCharType="begin"/>
      </w:r>
      <w:r>
        <w:instrText xml:space="preserve"> PAGEREF _Toc219487777 \h </w:instrText>
      </w:r>
      <w:r>
        <w:fldChar w:fldCharType="separate"/>
      </w:r>
      <w:r>
        <w:t>134</w:t>
      </w:r>
      <w:r>
        <w:fldChar w:fldCharType="end"/>
      </w:r>
    </w:p>
    <w:p w14:paraId="5BE7BB51" w14:textId="45D6656A" w:rsidR="008B531C" w:rsidRDefault="008B531C">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rPr>
          <w:lang w:eastAsia="de-DE"/>
        </w:rPr>
        <w:t>Generic performance assurance management service</w:t>
      </w:r>
      <w:r>
        <w:tab/>
      </w:r>
      <w:r>
        <w:fldChar w:fldCharType="begin"/>
      </w:r>
      <w:r>
        <w:instrText xml:space="preserve"> PAGEREF _Toc219487778 \h </w:instrText>
      </w:r>
      <w:r>
        <w:fldChar w:fldCharType="separate"/>
      </w:r>
      <w:r>
        <w:t>134</w:t>
      </w:r>
      <w:r>
        <w:fldChar w:fldCharType="end"/>
      </w:r>
    </w:p>
    <w:p w14:paraId="6409EDFC" w14:textId="603E1370"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A.4.1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_Toc219487779 \h </w:instrText>
      </w:r>
      <w:r>
        <w:fldChar w:fldCharType="separate"/>
      </w:r>
      <w:r>
        <w:t>134</w:t>
      </w:r>
      <w:r>
        <w:fldChar w:fldCharType="end"/>
      </w:r>
    </w:p>
    <w:p w14:paraId="6BFBDB66" w14:textId="1090AF48"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A.4.2</w:t>
      </w:r>
      <w:r>
        <w:rPr>
          <w:rFonts w:asciiTheme="minorHAnsi" w:eastAsiaTheme="minorEastAsia" w:hAnsiTheme="minorHAnsi" w:cstheme="minorBidi"/>
          <w:kern w:val="2"/>
          <w:sz w:val="24"/>
          <w:szCs w:val="24"/>
          <w14:ligatures w14:val="standardContextual"/>
        </w:rPr>
        <w:tab/>
      </w:r>
      <w:r>
        <w:rPr>
          <w:lang w:eastAsia="de-DE"/>
        </w:rPr>
        <w:t>OpenAPI document "TS28532_PerfMnS.yaml"</w:t>
      </w:r>
      <w:r>
        <w:tab/>
      </w:r>
      <w:r>
        <w:fldChar w:fldCharType="begin"/>
      </w:r>
      <w:r>
        <w:instrText xml:space="preserve"> PAGEREF _Toc219487780 \h </w:instrText>
      </w:r>
      <w:r>
        <w:fldChar w:fldCharType="separate"/>
      </w:r>
      <w:r>
        <w:t>134</w:t>
      </w:r>
      <w:r>
        <w:fldChar w:fldCharType="end"/>
      </w:r>
    </w:p>
    <w:p w14:paraId="381CC5C0" w14:textId="79883AC0" w:rsidR="008B531C" w:rsidRDefault="008B531C">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_Toc219487781 \h </w:instrText>
      </w:r>
      <w:r>
        <w:fldChar w:fldCharType="separate"/>
      </w:r>
      <w:r>
        <w:t>134</w:t>
      </w:r>
      <w:r>
        <w:fldChar w:fldCharType="end"/>
      </w:r>
    </w:p>
    <w:p w14:paraId="42DB2D98" w14:textId="017501EA" w:rsidR="008B531C" w:rsidRDefault="008B531C">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Heartbeat</w:t>
      </w:r>
      <w:r>
        <w:tab/>
      </w:r>
      <w:r>
        <w:fldChar w:fldCharType="begin"/>
      </w:r>
      <w:r>
        <w:instrText xml:space="preserve"> PAGEREF _Toc219487782 \h </w:instrText>
      </w:r>
      <w:r>
        <w:fldChar w:fldCharType="separate"/>
      </w:r>
      <w:r>
        <w:t>134</w:t>
      </w:r>
      <w:r>
        <w:fldChar w:fldCharType="end"/>
      </w:r>
    </w:p>
    <w:p w14:paraId="6D70E7B3" w14:textId="402B8F5A" w:rsidR="008B531C" w:rsidRDefault="008B531C">
      <w:pPr>
        <w:pStyle w:val="TOC3"/>
        <w:rPr>
          <w:rFonts w:asciiTheme="minorHAnsi" w:eastAsiaTheme="minorEastAsia" w:hAnsiTheme="minorHAnsi" w:cstheme="minorBidi"/>
          <w:kern w:val="2"/>
          <w:sz w:val="24"/>
          <w:szCs w:val="24"/>
          <w14:ligatures w14:val="standardContextual"/>
        </w:rPr>
      </w:pPr>
      <w:r>
        <w:rPr>
          <w:lang w:eastAsia="de-DE"/>
        </w:rPr>
        <w:t>A.5.0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_Toc219487783 \h </w:instrText>
      </w:r>
      <w:r>
        <w:fldChar w:fldCharType="separate"/>
      </w:r>
      <w:r>
        <w:t>134</w:t>
      </w:r>
      <w:r>
        <w:fldChar w:fldCharType="end"/>
      </w:r>
    </w:p>
    <w:p w14:paraId="1F75A2CF" w14:textId="15A19AA9"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A.5.1</w:t>
      </w:r>
      <w:r>
        <w:rPr>
          <w:rFonts w:asciiTheme="minorHAnsi" w:eastAsiaTheme="minorEastAsia" w:hAnsiTheme="minorHAnsi" w:cstheme="minorBidi"/>
          <w:kern w:val="2"/>
          <w:sz w:val="24"/>
          <w:szCs w:val="24"/>
          <w14:ligatures w14:val="standardContextual"/>
        </w:rPr>
        <w:tab/>
      </w:r>
      <w:r>
        <w:rPr>
          <w:lang w:eastAsia="de-DE"/>
        </w:rPr>
        <w:t>OpenAPI document "TS28532_HeartbeatNtf.yaml"</w:t>
      </w:r>
      <w:r>
        <w:tab/>
      </w:r>
      <w:r>
        <w:fldChar w:fldCharType="begin"/>
      </w:r>
      <w:r>
        <w:instrText xml:space="preserve"> PAGEREF _Toc219487784 \h </w:instrText>
      </w:r>
      <w:r>
        <w:fldChar w:fldCharType="separate"/>
      </w:r>
      <w:r>
        <w:t>134</w:t>
      </w:r>
      <w:r>
        <w:fldChar w:fldCharType="end"/>
      </w:r>
    </w:p>
    <w:p w14:paraId="7EF39E83" w14:textId="490D1F19"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A.5.2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_Toc219487785 \h </w:instrText>
      </w:r>
      <w:r>
        <w:fldChar w:fldCharType="separate"/>
      </w:r>
      <w:r>
        <w:t>134</w:t>
      </w:r>
      <w:r>
        <w:fldChar w:fldCharType="end"/>
      </w:r>
    </w:p>
    <w:p w14:paraId="6314F416" w14:textId="48FF2031" w:rsidR="008B531C" w:rsidRDefault="008B531C">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de-DE"/>
        </w:rPr>
        <w:t>Streaming data reporting management service</w:t>
      </w:r>
      <w:r>
        <w:tab/>
      </w:r>
      <w:r>
        <w:fldChar w:fldCharType="begin"/>
      </w:r>
      <w:r>
        <w:instrText xml:space="preserve"> PAGEREF _Toc219487786 \h </w:instrText>
      </w:r>
      <w:r>
        <w:fldChar w:fldCharType="separate"/>
      </w:r>
      <w:r>
        <w:t>134</w:t>
      </w:r>
      <w:r>
        <w:fldChar w:fldCharType="end"/>
      </w:r>
    </w:p>
    <w:p w14:paraId="35E4CA6E" w14:textId="1DA0ACAC"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A.6.1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_Toc219487787 \h </w:instrText>
      </w:r>
      <w:r>
        <w:fldChar w:fldCharType="separate"/>
      </w:r>
      <w:r>
        <w:t>134</w:t>
      </w:r>
      <w:r>
        <w:fldChar w:fldCharType="end"/>
      </w:r>
    </w:p>
    <w:p w14:paraId="2536C105" w14:textId="355B980A" w:rsidR="008B531C" w:rsidRDefault="008B531C">
      <w:pPr>
        <w:pStyle w:val="TOC2"/>
        <w:rPr>
          <w:rFonts w:asciiTheme="minorHAnsi" w:eastAsiaTheme="minorEastAsia" w:hAnsiTheme="minorHAnsi" w:cstheme="minorBidi"/>
          <w:kern w:val="2"/>
          <w:sz w:val="24"/>
          <w:szCs w:val="24"/>
          <w14:ligatures w14:val="standardContextual"/>
        </w:rPr>
      </w:pPr>
      <w:r>
        <w:t>A.6.2</w:t>
      </w:r>
      <w:r>
        <w:rPr>
          <w:rFonts w:asciiTheme="minorHAnsi" w:eastAsiaTheme="minorEastAsia" w:hAnsiTheme="minorHAnsi" w:cstheme="minorBidi"/>
          <w:kern w:val="2"/>
          <w:sz w:val="24"/>
          <w:szCs w:val="24"/>
          <w14:ligatures w14:val="standardContextual"/>
        </w:rPr>
        <w:tab/>
      </w:r>
      <w:r>
        <w:rPr>
          <w:lang w:eastAsia="de-DE"/>
        </w:rPr>
        <w:t>OpenAPI document "TS28532_StreamingDataMnS.yaml"</w:t>
      </w:r>
      <w:r>
        <w:tab/>
      </w:r>
      <w:r>
        <w:fldChar w:fldCharType="begin"/>
      </w:r>
      <w:r>
        <w:instrText xml:space="preserve"> PAGEREF _Toc219487788 \h </w:instrText>
      </w:r>
      <w:r>
        <w:fldChar w:fldCharType="separate"/>
      </w:r>
      <w:r>
        <w:t>135</w:t>
      </w:r>
      <w:r>
        <w:fldChar w:fldCharType="end"/>
      </w:r>
    </w:p>
    <w:p w14:paraId="4097953D" w14:textId="1C2567D6" w:rsidR="008B531C" w:rsidRDefault="008B531C">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de-DE"/>
        </w:rPr>
        <w:t>File data reporting management service</w:t>
      </w:r>
      <w:r>
        <w:tab/>
      </w:r>
      <w:r>
        <w:fldChar w:fldCharType="begin"/>
      </w:r>
      <w:r>
        <w:instrText xml:space="preserve"> PAGEREF _Toc219487789 \h </w:instrText>
      </w:r>
      <w:r>
        <w:fldChar w:fldCharType="separate"/>
      </w:r>
      <w:r>
        <w:t>135</w:t>
      </w:r>
      <w:r>
        <w:fldChar w:fldCharType="end"/>
      </w:r>
    </w:p>
    <w:p w14:paraId="12451663" w14:textId="695DFD57" w:rsidR="008B531C" w:rsidRDefault="008B531C">
      <w:pPr>
        <w:pStyle w:val="TOC2"/>
        <w:rPr>
          <w:rFonts w:asciiTheme="minorHAnsi" w:eastAsiaTheme="minorEastAsia" w:hAnsiTheme="minorHAnsi" w:cstheme="minorBidi"/>
          <w:kern w:val="2"/>
          <w:sz w:val="24"/>
          <w:szCs w:val="24"/>
          <w14:ligatures w14:val="standardContextual"/>
        </w:rPr>
      </w:pPr>
      <w:r>
        <w:rPr>
          <w:lang w:eastAsia="de-DE"/>
        </w:rPr>
        <w:t>A.7.1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_Toc219487790 \h </w:instrText>
      </w:r>
      <w:r>
        <w:fldChar w:fldCharType="separate"/>
      </w:r>
      <w:r>
        <w:t>135</w:t>
      </w:r>
      <w:r>
        <w:fldChar w:fldCharType="end"/>
      </w:r>
    </w:p>
    <w:p w14:paraId="7F78838A" w14:textId="5DD315DA" w:rsidR="008B531C" w:rsidRDefault="008B531C">
      <w:pPr>
        <w:pStyle w:val="TOC2"/>
        <w:rPr>
          <w:rFonts w:asciiTheme="minorHAnsi" w:eastAsiaTheme="minorEastAsia" w:hAnsiTheme="minorHAnsi" w:cstheme="minorBidi"/>
          <w:kern w:val="2"/>
          <w:sz w:val="24"/>
          <w:szCs w:val="24"/>
          <w14:ligatures w14:val="standardContextual"/>
        </w:rPr>
      </w:pPr>
      <w:r>
        <w:t>A.7.2</w:t>
      </w:r>
      <w:r>
        <w:rPr>
          <w:rFonts w:asciiTheme="minorHAnsi" w:eastAsiaTheme="minorEastAsia" w:hAnsiTheme="minorHAnsi" w:cstheme="minorBidi"/>
          <w:kern w:val="2"/>
          <w:sz w:val="24"/>
          <w:szCs w:val="24"/>
          <w14:ligatures w14:val="standardContextual"/>
        </w:rPr>
        <w:tab/>
      </w:r>
      <w:r>
        <w:rPr>
          <w:lang w:eastAsia="de-DE"/>
        </w:rPr>
        <w:t>OpenAPI document "TS28532_FileDataReportingMnS.yaml"</w:t>
      </w:r>
      <w:r>
        <w:tab/>
      </w:r>
      <w:r>
        <w:fldChar w:fldCharType="begin"/>
      </w:r>
      <w:r>
        <w:instrText xml:space="preserve"> PAGEREF _Toc219487791 \h </w:instrText>
      </w:r>
      <w:r>
        <w:fldChar w:fldCharType="separate"/>
      </w:r>
      <w:r>
        <w:t>135</w:t>
      </w:r>
      <w:r>
        <w:fldChar w:fldCharType="end"/>
      </w:r>
    </w:p>
    <w:p w14:paraId="4D5B5272" w14:textId="501A112C" w:rsidR="008B531C" w:rsidRDefault="008B531C">
      <w:pPr>
        <w:pStyle w:val="TOC2"/>
        <w:rPr>
          <w:rFonts w:asciiTheme="minorHAnsi" w:eastAsiaTheme="minorEastAsia" w:hAnsiTheme="minorHAnsi" w:cstheme="minorBidi"/>
          <w:kern w:val="2"/>
          <w:sz w:val="24"/>
          <w:szCs w:val="24"/>
          <w14:ligatures w14:val="standardContextual"/>
        </w:rPr>
      </w:pPr>
      <w:r>
        <w:t>A.7.3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_Toc219487792 \h </w:instrText>
      </w:r>
      <w:r>
        <w:fldChar w:fldCharType="separate"/>
      </w:r>
      <w:r>
        <w:t>135</w:t>
      </w:r>
      <w:r>
        <w:fldChar w:fldCharType="end"/>
      </w:r>
    </w:p>
    <w:p w14:paraId="4376CF6F" w14:textId="33DC077D" w:rsidR="008B531C" w:rsidRDefault="008B531C">
      <w:pPr>
        <w:pStyle w:val="TOC8"/>
        <w:rPr>
          <w:rFonts w:asciiTheme="minorHAnsi" w:eastAsiaTheme="minorEastAsia" w:hAnsiTheme="minorHAnsi" w:cstheme="minorBidi"/>
          <w:b w:val="0"/>
          <w:kern w:val="2"/>
          <w:sz w:val="24"/>
          <w:szCs w:val="24"/>
          <w14:ligatures w14:val="standardContextual"/>
        </w:rPr>
      </w:pPr>
      <w:r>
        <w:t xml:space="preserve">Annex B (Informative): </w:t>
      </w:r>
      <w:r w:rsidRPr="00A53ECA">
        <w:rPr>
          <w:rFonts w:cs="Arial"/>
        </w:rPr>
        <w:t>Guidelines for the integration of 3GPP MnS notifications with ONAP VES</w:t>
      </w:r>
      <w:r>
        <w:tab/>
      </w:r>
      <w:r>
        <w:fldChar w:fldCharType="begin"/>
      </w:r>
      <w:r>
        <w:instrText xml:space="preserve"> PAGEREF _Toc219487793 \h </w:instrText>
      </w:r>
      <w:r>
        <w:fldChar w:fldCharType="separate"/>
      </w:r>
      <w:r>
        <w:t>136</w:t>
      </w:r>
      <w:r>
        <w:fldChar w:fldCharType="end"/>
      </w:r>
    </w:p>
    <w:p w14:paraId="40009E01" w14:textId="339A71C3" w:rsidR="008B531C" w:rsidRDefault="008B531C">
      <w:pPr>
        <w:pStyle w:val="TOC8"/>
        <w:rPr>
          <w:rFonts w:asciiTheme="minorHAnsi" w:eastAsiaTheme="minorEastAsia" w:hAnsiTheme="minorHAnsi" w:cstheme="minorBidi"/>
          <w:b w:val="0"/>
          <w:kern w:val="2"/>
          <w:sz w:val="24"/>
          <w:szCs w:val="24"/>
          <w14:ligatures w14:val="standardContextual"/>
        </w:rPr>
      </w:pPr>
      <w:r>
        <w:rPr>
          <w:lang w:eastAsia="zh-CN"/>
        </w:rPr>
        <w:t>Annex C (informative):</w:t>
      </w:r>
      <w:r>
        <w:t xml:space="preserve"> Change history</w:t>
      </w:r>
      <w:r>
        <w:tab/>
      </w:r>
      <w:r>
        <w:fldChar w:fldCharType="begin"/>
      </w:r>
      <w:r>
        <w:instrText xml:space="preserve"> PAGEREF _Toc219487794 \h </w:instrText>
      </w:r>
      <w:r>
        <w:fldChar w:fldCharType="separate"/>
      </w:r>
      <w:r>
        <w:t>137</w:t>
      </w:r>
      <w:r>
        <w:fldChar w:fldCharType="end"/>
      </w:r>
    </w:p>
    <w:p w14:paraId="0B9E3498" w14:textId="72BA6D8B" w:rsidR="00080512" w:rsidRPr="00623B86" w:rsidRDefault="004D3578">
      <w:r w:rsidRPr="00623B86">
        <w:rPr>
          <w:noProof/>
          <w:sz w:val="22"/>
        </w:rPr>
        <w:fldChar w:fldCharType="end"/>
      </w:r>
    </w:p>
    <w:p w14:paraId="03993004" w14:textId="31414BAC" w:rsidR="00080512" w:rsidRPr="00623B86" w:rsidRDefault="002F2CCE">
      <w:pPr>
        <w:pStyle w:val="Heading1"/>
      </w:pPr>
      <w:bookmarkStart w:id="14" w:name="foreword"/>
      <w:bookmarkEnd w:id="14"/>
      <w:r w:rsidRPr="00215D3C">
        <w:br w:type="page"/>
      </w:r>
      <w:bookmarkStart w:id="15" w:name="_Toc219487453"/>
      <w:r w:rsidR="00080512"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
      </w:pPr>
      <w:r w:rsidRPr="00623B86">
        <w:t>Version x.y.z</w:t>
      </w:r>
    </w:p>
    <w:p w14:paraId="580463B0" w14:textId="77777777" w:rsidR="00080512" w:rsidRPr="00623B86" w:rsidRDefault="00080512">
      <w:pPr>
        <w:pStyle w:val="B1"/>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19487454"/>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19487455"/>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
      </w:pPr>
      <w:r w:rsidRPr="00215D3C">
        <w:t>-</w:t>
      </w:r>
      <w:r w:rsidRPr="00215D3C">
        <w:tab/>
        <w:t>For a specific reference, subsequent revisions do not apply.</w:t>
      </w:r>
    </w:p>
    <w:p w14:paraId="4CD8B85E" w14:textId="77777777" w:rsidR="00623B86" w:rsidRPr="00215D3C" w:rsidRDefault="00623B86" w:rsidP="00623B86">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D76C9A">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19487456"/>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19487457"/>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19487458"/>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19487459"/>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19487460"/>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19487461"/>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19487462"/>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19487463"/>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19487464"/>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19487465"/>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19487466"/>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05B10746" w14:textId="307AAB60" w:rsidR="00D33AC5" w:rsidRPr="008245AC" w:rsidRDefault="00D33AC5" w:rsidP="00D33AC5">
      <w:pPr>
        <w:pStyle w:val="Heading2"/>
        <w:rPr>
          <w:lang w:eastAsia="zh-CN"/>
        </w:rPr>
      </w:pPr>
      <w:bookmarkStart w:id="129" w:name="_Toc155085523"/>
      <w:bookmarkStart w:id="130" w:name="_Toc219487467"/>
      <w:r w:rsidRPr="008245AC">
        <w:rPr>
          <w:lang w:eastAsia="zh-CN"/>
        </w:rPr>
        <w:t>11.</w:t>
      </w:r>
      <w:r>
        <w:rPr>
          <w:lang w:eastAsia="zh-CN"/>
        </w:rPr>
        <w:t>0</w:t>
      </w:r>
      <w:r w:rsidRPr="008245AC">
        <w:rPr>
          <w:lang w:eastAsia="zh-CN"/>
        </w:rPr>
        <w:tab/>
      </w:r>
      <w:r>
        <w:rPr>
          <w:lang w:eastAsia="zh-CN"/>
        </w:rPr>
        <w:t>Common definitions</w:t>
      </w:r>
      <w:bookmarkEnd w:id="129"/>
      <w:bookmarkEnd w:id="130"/>
    </w:p>
    <w:p w14:paraId="7370AB6B" w14:textId="77777777" w:rsidR="00D33AC5" w:rsidRPr="008245AC" w:rsidRDefault="00D33AC5" w:rsidP="00D33AC5">
      <w:pPr>
        <w:pStyle w:val="Heading3"/>
        <w:rPr>
          <w:lang w:eastAsia="zh-CN"/>
        </w:rPr>
      </w:pPr>
      <w:bookmarkStart w:id="131" w:name="_Toc155085524"/>
      <w:bookmarkStart w:id="132" w:name="_Toc219487468"/>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1"/>
      <w:bookmarkEnd w:id="132"/>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3" w:name="_Toc219487469"/>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3"/>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4" w:name="_Toc20494430"/>
      <w:bookmarkStart w:id="135" w:name="_Toc26975453"/>
      <w:bookmarkStart w:id="136" w:name="_Toc35856326"/>
      <w:bookmarkStart w:id="137" w:name="_Toc44001182"/>
      <w:bookmarkStart w:id="138" w:name="_Toc51580781"/>
      <w:bookmarkStart w:id="139" w:name="_Toc52356044"/>
      <w:bookmarkStart w:id="140" w:name="_Toc55227614"/>
      <w:bookmarkStart w:id="141" w:name="_Toc138323167"/>
      <w:bookmarkStart w:id="142" w:name="_Toc155085609"/>
      <w:bookmarkStart w:id="143" w:name="MCCQCTEMPBM_00000144"/>
      <w:bookmarkStart w:id="144" w:name="_Toc219487470"/>
      <w:r w:rsidRPr="006400C0">
        <w:lastRenderedPageBreak/>
        <w:t>11.</w:t>
      </w:r>
      <w:r>
        <w:t>0.2.1</w:t>
      </w:r>
      <w:r w:rsidRPr="006400C0">
        <w:tab/>
        <w:t xml:space="preserve">Input </w:t>
      </w:r>
      <w:bookmarkEnd w:id="134"/>
      <w:bookmarkEnd w:id="135"/>
      <w:bookmarkEnd w:id="136"/>
      <w:r w:rsidRPr="006400C0">
        <w:t>parameters</w:t>
      </w:r>
      <w:bookmarkEnd w:id="137"/>
      <w:bookmarkEnd w:id="138"/>
      <w:bookmarkEnd w:id="139"/>
      <w:bookmarkEnd w:id="140"/>
      <w:bookmarkEnd w:id="141"/>
      <w:bookmarkEnd w:id="142"/>
      <w:bookmarkEnd w:id="144"/>
    </w:p>
    <w:p w14:paraId="751F6BC6" w14:textId="77777777" w:rsidR="00D33AC5" w:rsidRPr="00886573" w:rsidRDefault="00D33AC5" w:rsidP="00D33AC5">
      <w:pPr>
        <w:keepNext/>
        <w:keepLines/>
        <w:spacing w:before="60"/>
        <w:jc w:val="center"/>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580"/>
        <w:gridCol w:w="4961"/>
        <w:gridCol w:w="1650"/>
      </w:tblGrid>
      <w:tr w:rsidR="00D33AC5" w:rsidRPr="00886573" w14:paraId="25E33371" w14:textId="77777777" w:rsidTr="00974BAD">
        <w:trPr>
          <w:tblHeader/>
          <w:jc w:val="center"/>
        </w:trPr>
        <w:tc>
          <w:tcPr>
            <w:tcW w:w="2344" w:type="dxa"/>
            <w:shd w:val="clear" w:color="auto" w:fill="CCCCCC"/>
          </w:tcPr>
          <w:p w14:paraId="51766EA9"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Parameter Name</w:t>
            </w:r>
          </w:p>
        </w:tc>
        <w:tc>
          <w:tcPr>
            <w:tcW w:w="580" w:type="dxa"/>
            <w:shd w:val="clear" w:color="auto" w:fill="CCCCCC"/>
          </w:tcPr>
          <w:p w14:paraId="47801A3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S</w:t>
            </w:r>
          </w:p>
        </w:tc>
        <w:tc>
          <w:tcPr>
            <w:tcW w:w="4961" w:type="dxa"/>
            <w:shd w:val="clear" w:color="auto" w:fill="CCCCCC"/>
          </w:tcPr>
          <w:p w14:paraId="187B95F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Documentation and Allowed Values</w:t>
            </w:r>
          </w:p>
        </w:tc>
        <w:tc>
          <w:tcPr>
            <w:tcW w:w="1650" w:type="dxa"/>
            <w:shd w:val="clear" w:color="auto" w:fill="CCCCCC"/>
          </w:tcPr>
          <w:p w14:paraId="5835E01A"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Properties</w:t>
            </w:r>
          </w:p>
        </w:tc>
      </w:tr>
      <w:tr w:rsidR="00D33AC5" w:rsidRPr="00886573" w14:paraId="354580F4" w14:textId="77777777" w:rsidTr="00974BAD">
        <w:trPr>
          <w:jc w:val="center"/>
        </w:trPr>
        <w:tc>
          <w:tcPr>
            <w:tcW w:w="2344" w:type="dxa"/>
          </w:tcPr>
          <w:p w14:paraId="18394268" w14:textId="77777777" w:rsidR="00D33AC5" w:rsidRPr="00886573" w:rsidRDefault="00D33AC5" w:rsidP="006F493A">
            <w:pPr>
              <w:keepNext/>
              <w:keepLines/>
              <w:spacing w:after="0"/>
              <w:rPr>
                <w:rFonts w:ascii="Arial" w:hAnsi="Arial" w:cs="Arial"/>
                <w:b/>
                <w:bCs/>
                <w:sz w:val="18"/>
              </w:rPr>
            </w:pPr>
            <w:r w:rsidRPr="00886573">
              <w:rPr>
                <w:rFonts w:ascii="Arial" w:hAnsi="Arial" w:cs="Arial"/>
                <w:sz w:val="18"/>
              </w:rPr>
              <w:t>objectClass</w:t>
            </w:r>
          </w:p>
        </w:tc>
        <w:tc>
          <w:tcPr>
            <w:tcW w:w="580" w:type="dxa"/>
          </w:tcPr>
          <w:p w14:paraId="67B546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30692692" w14:textId="77777777" w:rsidR="00D33AC5" w:rsidRPr="00886573" w:rsidRDefault="00D33AC5" w:rsidP="006F493A">
            <w:pPr>
              <w:keepNext/>
              <w:keepLines/>
              <w:spacing w:after="0"/>
              <w:rPr>
                <w:rFonts w:ascii="Arial" w:hAnsi="Arial"/>
                <w:i/>
                <w:sz w:val="18"/>
              </w:rPr>
            </w:pPr>
            <w:r w:rsidRPr="00886573">
              <w:rPr>
                <w:rFonts w:ascii="Arial" w:hAnsi="Arial"/>
                <w:sz w:val="18"/>
              </w:rPr>
              <w:t>Name of an IOC identified by objectInstance.</w:t>
            </w:r>
          </w:p>
        </w:tc>
        <w:tc>
          <w:tcPr>
            <w:tcW w:w="1650" w:type="dxa"/>
          </w:tcPr>
          <w:p w14:paraId="4CF9868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String</w:t>
            </w:r>
          </w:p>
          <w:p w14:paraId="1BABD56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A274FE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31F9B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0EF88848" w14:textId="77777777" w:rsidTr="00974BAD">
        <w:trPr>
          <w:jc w:val="center"/>
        </w:trPr>
        <w:tc>
          <w:tcPr>
            <w:tcW w:w="2344" w:type="dxa"/>
          </w:tcPr>
          <w:p w14:paraId="4670CF3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objectInstance</w:t>
            </w:r>
          </w:p>
        </w:tc>
        <w:tc>
          <w:tcPr>
            <w:tcW w:w="580" w:type="dxa"/>
          </w:tcPr>
          <w:p w14:paraId="70C9F16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E3FE640" w14:textId="77777777" w:rsidR="00D33AC5" w:rsidRPr="00886573" w:rsidRDefault="00D33AC5" w:rsidP="006F493A">
            <w:pPr>
              <w:keepNext/>
              <w:keepLines/>
              <w:spacing w:after="0"/>
              <w:rPr>
                <w:rFonts w:ascii="Arial" w:hAnsi="Arial"/>
                <w:sz w:val="18"/>
              </w:rPr>
            </w:pPr>
            <w:r w:rsidRPr="00886573">
              <w:rPr>
                <w:rFonts w:ascii="Arial" w:hAnsi="Arial"/>
                <w:sz w:val="18"/>
              </w:rPr>
              <w:t>Distinguished name (DN) of an MOI.</w:t>
            </w:r>
          </w:p>
          <w:p w14:paraId="4470DE45" w14:textId="77777777" w:rsidR="00D33AC5" w:rsidRPr="00886573" w:rsidRDefault="00D33AC5" w:rsidP="006F493A">
            <w:pPr>
              <w:keepNext/>
              <w:keepLines/>
              <w:spacing w:after="0"/>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650" w:type="dxa"/>
          </w:tcPr>
          <w:p w14:paraId="390BDFA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1790A4D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30FF63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366655DB"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DAA04A4" w14:textId="77777777" w:rsidTr="00974BAD">
        <w:trPr>
          <w:jc w:val="center"/>
        </w:trPr>
        <w:tc>
          <w:tcPr>
            <w:tcW w:w="2344" w:type="dxa"/>
          </w:tcPr>
          <w:p w14:paraId="6F90DDD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notificationId</w:t>
            </w:r>
          </w:p>
        </w:tc>
        <w:tc>
          <w:tcPr>
            <w:tcW w:w="580" w:type="dxa"/>
          </w:tcPr>
          <w:p w14:paraId="239B56F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9646E98" w14:textId="77777777" w:rsidR="00D33AC5" w:rsidRPr="00886573" w:rsidRDefault="00D33AC5" w:rsidP="006F493A">
            <w:pPr>
              <w:keepNext/>
              <w:keepLines/>
              <w:spacing w:after="0"/>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6F493A">
            <w:pPr>
              <w:keepNext/>
              <w:keepLines/>
              <w:spacing w:after="0"/>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650" w:type="dxa"/>
          </w:tcPr>
          <w:p w14:paraId="62794B5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D8AB3B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0D1E4782"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F76BF0D" w14:textId="77777777" w:rsidTr="00974BAD">
        <w:trPr>
          <w:jc w:val="center"/>
        </w:trPr>
        <w:tc>
          <w:tcPr>
            <w:tcW w:w="2344" w:type="dxa"/>
          </w:tcPr>
          <w:p w14:paraId="5E80ED2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notificationType</w:t>
            </w:r>
          </w:p>
        </w:tc>
        <w:tc>
          <w:tcPr>
            <w:tcW w:w="580" w:type="dxa"/>
          </w:tcPr>
          <w:p w14:paraId="1317E33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67579B9" w14:textId="77777777" w:rsidR="00D33AC5" w:rsidRPr="00886573" w:rsidRDefault="00D33AC5" w:rsidP="006F493A">
            <w:pPr>
              <w:keepNext/>
              <w:keepLines/>
              <w:spacing w:after="0"/>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6F493A">
            <w:pPr>
              <w:keepNext/>
              <w:keepLines/>
              <w:spacing w:after="0"/>
              <w:rPr>
                <w:rFonts w:ascii="Arial" w:hAnsi="Arial"/>
                <w:sz w:val="18"/>
                <w:szCs w:val="18"/>
              </w:rPr>
            </w:pPr>
            <w:r w:rsidRPr="00886573">
              <w:rPr>
                <w:rFonts w:ascii="Arial" w:hAnsi="Arial"/>
                <w:sz w:val="18"/>
              </w:rPr>
              <w:t>It should be a fixed, short, human readable string for each type of notification.</w:t>
            </w:r>
          </w:p>
        </w:tc>
        <w:tc>
          <w:tcPr>
            <w:tcW w:w="1650" w:type="dxa"/>
          </w:tcPr>
          <w:p w14:paraId="1DC278F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9E0D3F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2FBD1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60E7D73A" w14:textId="77777777" w:rsidTr="00974BAD">
        <w:trPr>
          <w:jc w:val="center"/>
        </w:trPr>
        <w:tc>
          <w:tcPr>
            <w:tcW w:w="2344" w:type="dxa"/>
          </w:tcPr>
          <w:p w14:paraId="698C34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eventTime</w:t>
            </w:r>
          </w:p>
        </w:tc>
        <w:tc>
          <w:tcPr>
            <w:tcW w:w="580" w:type="dxa"/>
          </w:tcPr>
          <w:p w14:paraId="42C4509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05417D5" w14:textId="77777777" w:rsidR="00D33AC5" w:rsidRPr="00886573" w:rsidRDefault="00D33AC5" w:rsidP="006F493A">
            <w:pPr>
              <w:keepNext/>
              <w:keepLines/>
              <w:spacing w:after="0"/>
              <w:rPr>
                <w:rFonts w:ascii="Arial" w:hAnsi="Arial"/>
                <w:sz w:val="18"/>
              </w:rPr>
            </w:pPr>
            <w:r w:rsidRPr="00886573">
              <w:rPr>
                <w:rFonts w:ascii="Arial" w:hAnsi="Arial"/>
                <w:sz w:val="18"/>
              </w:rPr>
              <w:t>The date and time when the event that triggered the sending of the notification occurred.</w:t>
            </w:r>
          </w:p>
        </w:tc>
        <w:tc>
          <w:tcPr>
            <w:tcW w:w="1650" w:type="dxa"/>
          </w:tcPr>
          <w:p w14:paraId="3523069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4CE8C89F"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19655E8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15B69D73" w14:textId="77777777" w:rsidTr="00974BAD">
        <w:trPr>
          <w:jc w:val="center"/>
        </w:trPr>
        <w:tc>
          <w:tcPr>
            <w:tcW w:w="2344" w:type="dxa"/>
          </w:tcPr>
          <w:p w14:paraId="3938AD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systemDN</w:t>
            </w:r>
          </w:p>
        </w:tc>
        <w:tc>
          <w:tcPr>
            <w:tcW w:w="580" w:type="dxa"/>
          </w:tcPr>
          <w:p w14:paraId="4E6F7FB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26844456" w14:textId="77777777" w:rsidR="00D33AC5" w:rsidRPr="00886573" w:rsidRDefault="00D33AC5" w:rsidP="006F493A">
            <w:pPr>
              <w:keepNext/>
              <w:keepLines/>
              <w:spacing w:after="0"/>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650" w:type="dxa"/>
          </w:tcPr>
          <w:p w14:paraId="3B3E667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63ECD6A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0FF41AE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22B85C3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4D357681" w14:textId="77777777" w:rsidTr="00974BAD">
        <w:trPr>
          <w:jc w:val="center"/>
        </w:trPr>
        <w:tc>
          <w:tcPr>
            <w:tcW w:w="2344" w:type="dxa"/>
          </w:tcPr>
          <w:p w14:paraId="19C2F4BC" w14:textId="77777777" w:rsidR="00D33AC5" w:rsidRPr="00886573" w:rsidRDefault="00D33AC5" w:rsidP="006F493A">
            <w:pPr>
              <w:keepNext/>
              <w:keepLines/>
              <w:spacing w:after="0"/>
              <w:rPr>
                <w:rFonts w:ascii="Arial" w:hAnsi="Arial" w:cs="Arial"/>
                <w:sz w:val="18"/>
              </w:rPr>
            </w:pPr>
            <w:r>
              <w:rPr>
                <w:rFonts w:ascii="Arial" w:hAnsi="Arial" w:cs="Arial"/>
                <w:sz w:val="18"/>
              </w:rPr>
              <w:t>sequenceNo</w:t>
            </w:r>
          </w:p>
        </w:tc>
        <w:tc>
          <w:tcPr>
            <w:tcW w:w="580" w:type="dxa"/>
          </w:tcPr>
          <w:p w14:paraId="67338D5D"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3FC3040C" w14:textId="77777777" w:rsidR="00D33AC5" w:rsidRDefault="00D33AC5" w:rsidP="006F493A">
            <w:pPr>
              <w:keepNext/>
              <w:keepLines/>
              <w:spacing w:after="0"/>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6F493A">
            <w:pPr>
              <w:keepNext/>
              <w:keepLines/>
              <w:spacing w:after="0"/>
              <w:rPr>
                <w:rFonts w:ascii="Arial" w:hAnsi="Arial"/>
                <w:sz w:val="18"/>
              </w:rPr>
            </w:pPr>
          </w:p>
          <w:p w14:paraId="237B986C" w14:textId="77777777" w:rsidR="00D33AC5" w:rsidRDefault="00D33AC5" w:rsidP="006F493A">
            <w:pPr>
              <w:keepNext/>
              <w:keepLines/>
              <w:spacing w:after="0"/>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6F493A">
            <w:pPr>
              <w:keepNext/>
              <w:keepLines/>
              <w:spacing w:after="0"/>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6F493A">
            <w:pPr>
              <w:keepNext/>
              <w:keepLines/>
              <w:spacing w:after="0"/>
              <w:rPr>
                <w:rFonts w:ascii="Arial" w:hAnsi="Arial"/>
                <w:sz w:val="18"/>
              </w:rPr>
            </w:pPr>
          </w:p>
          <w:p w14:paraId="6329DA5A" w14:textId="77777777" w:rsidR="00D33AC5"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6F493A">
            <w:pPr>
              <w:keepNext/>
              <w:keepLines/>
              <w:spacing w:after="0"/>
              <w:rPr>
                <w:rFonts w:ascii="Arial" w:hAnsi="Arial"/>
                <w:sz w:val="18"/>
              </w:rPr>
            </w:pPr>
          </w:p>
          <w:p w14:paraId="44E89A12" w14:textId="77777777" w:rsidR="00D33AC5" w:rsidRPr="00886573" w:rsidRDefault="00D33AC5" w:rsidP="006F493A">
            <w:pPr>
              <w:keepNext/>
              <w:keepLines/>
              <w:spacing w:after="0"/>
              <w:rPr>
                <w:rFonts w:ascii="Arial" w:hAnsi="Arial"/>
                <w:sz w:val="18"/>
              </w:rPr>
            </w:pPr>
            <w:r w:rsidRPr="00886573">
              <w:rPr>
                <w:rFonts w:ascii="Arial" w:hAnsi="Arial"/>
                <w:sz w:val="18"/>
              </w:rPr>
              <w:t>allowedValues: non-negative integers</w:t>
            </w:r>
          </w:p>
        </w:tc>
        <w:tc>
          <w:tcPr>
            <w:tcW w:w="1650" w:type="dxa"/>
          </w:tcPr>
          <w:p w14:paraId="2A6B793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6ECD99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763DD8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3E585369" w14:textId="77777777" w:rsidTr="00974BAD">
        <w:trPr>
          <w:jc w:val="center"/>
        </w:trPr>
        <w:tc>
          <w:tcPr>
            <w:tcW w:w="2344" w:type="dxa"/>
          </w:tcPr>
          <w:p w14:paraId="17100836" w14:textId="77777777" w:rsidR="00D33AC5" w:rsidRPr="00886573" w:rsidRDefault="00D33AC5" w:rsidP="006F493A">
            <w:pPr>
              <w:keepNext/>
              <w:keepLines/>
              <w:spacing w:after="0"/>
              <w:rPr>
                <w:rFonts w:ascii="Arial" w:hAnsi="Arial" w:cs="Arial"/>
                <w:sz w:val="18"/>
              </w:rPr>
            </w:pPr>
            <w:r>
              <w:rPr>
                <w:rFonts w:ascii="Arial" w:hAnsi="Arial" w:cs="Arial"/>
                <w:sz w:val="18"/>
              </w:rPr>
              <w:t>subscriptionId</w:t>
            </w:r>
          </w:p>
        </w:tc>
        <w:tc>
          <w:tcPr>
            <w:tcW w:w="580" w:type="dxa"/>
          </w:tcPr>
          <w:p w14:paraId="5D17AED2"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709A98C2" w14:textId="77777777" w:rsidR="00D33AC5" w:rsidRDefault="00D33AC5" w:rsidP="006F493A">
            <w:pPr>
              <w:keepNext/>
              <w:keepLines/>
              <w:spacing w:after="0"/>
              <w:rPr>
                <w:rFonts w:ascii="Arial" w:hAnsi="Arial"/>
                <w:sz w:val="18"/>
              </w:rPr>
            </w:pPr>
            <w:r>
              <w:rPr>
                <w:rFonts w:ascii="Arial" w:hAnsi="Arial"/>
                <w:sz w:val="18"/>
              </w:rPr>
              <w:t>The distinguished name identifying the notification subscription.</w:t>
            </w:r>
          </w:p>
          <w:p w14:paraId="75E34EF2" w14:textId="77777777" w:rsidR="00D33AC5" w:rsidRDefault="00D33AC5" w:rsidP="006F493A">
            <w:pPr>
              <w:keepNext/>
              <w:keepLines/>
              <w:spacing w:after="0"/>
              <w:rPr>
                <w:rFonts w:ascii="Arial" w:hAnsi="Arial"/>
                <w:sz w:val="18"/>
              </w:rPr>
            </w:pPr>
          </w:p>
          <w:p w14:paraId="2C589F83" w14:textId="77777777" w:rsidR="00D33AC5" w:rsidRPr="00886573"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650" w:type="dxa"/>
          </w:tcPr>
          <w:p w14:paraId="5EEC395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27605C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6C6A6A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DF515F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rPr>
          <w:lang w:eastAsia="zh-CN"/>
        </w:rPr>
      </w:pPr>
    </w:p>
    <w:p w14:paraId="4944565B" w14:textId="77777777" w:rsidR="00D33AC5" w:rsidRPr="00886573" w:rsidRDefault="00D33AC5" w:rsidP="00D33AC5">
      <w:pPr>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rPr>
          <w:lang w:eastAsia="zh-CN"/>
        </w:rPr>
      </w:pPr>
      <w:r w:rsidRPr="00886573">
        <w:rPr>
          <w:lang w:eastAsia="zh-CN"/>
        </w:rPr>
        <w:t>Individual notification types may define additional parameters.</w:t>
      </w:r>
    </w:p>
    <w:p w14:paraId="136D80DF" w14:textId="77777777" w:rsidR="00623B86" w:rsidRDefault="00623B86" w:rsidP="00623B86">
      <w:pPr>
        <w:pStyle w:val="Heading2"/>
        <w:tabs>
          <w:tab w:val="left" w:pos="1140"/>
        </w:tabs>
        <w:rPr>
          <w:lang w:eastAsia="zh-CN"/>
        </w:rPr>
      </w:pPr>
      <w:bookmarkStart w:id="145" w:name="_Toc20494349"/>
      <w:bookmarkStart w:id="146" w:name="_Toc26975369"/>
      <w:bookmarkStart w:id="147" w:name="_Toc35856242"/>
      <w:bookmarkStart w:id="148" w:name="_Toc44001100"/>
      <w:bookmarkStart w:id="149" w:name="_Toc51580699"/>
      <w:bookmarkStart w:id="150" w:name="_Toc52355962"/>
      <w:bookmarkStart w:id="151" w:name="_Toc55227532"/>
      <w:bookmarkStart w:id="152" w:name="_Toc138323084"/>
      <w:bookmarkStart w:id="153" w:name="_Toc219487471"/>
      <w:bookmarkEnd w:id="143"/>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145"/>
      <w:bookmarkEnd w:id="146"/>
      <w:bookmarkEnd w:id="147"/>
      <w:bookmarkEnd w:id="148"/>
      <w:bookmarkEnd w:id="149"/>
      <w:bookmarkEnd w:id="150"/>
      <w:bookmarkEnd w:id="151"/>
      <w:bookmarkEnd w:id="152"/>
      <w:bookmarkEnd w:id="153"/>
    </w:p>
    <w:p w14:paraId="6AF5A4DB" w14:textId="77777777" w:rsidR="00623B86" w:rsidRDefault="00623B86" w:rsidP="00623B86">
      <w:pPr>
        <w:pStyle w:val="Heading3"/>
        <w:rPr>
          <w:lang w:eastAsia="zh-CN"/>
        </w:rPr>
      </w:pPr>
      <w:bookmarkStart w:id="154" w:name="_Toc138323085"/>
      <w:bookmarkStart w:id="155" w:name="_Toc219487472"/>
      <w:r>
        <w:rPr>
          <w:lang w:eastAsia="zh-CN"/>
        </w:rPr>
        <w:t>11.1.0</w:t>
      </w:r>
      <w:r>
        <w:rPr>
          <w:lang w:eastAsia="zh-CN"/>
        </w:rPr>
        <w:tab/>
        <w:t>Introduction</w:t>
      </w:r>
      <w:bookmarkEnd w:id="154"/>
      <w:bookmarkEnd w:id="155"/>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6" w:name="_Toc20494350"/>
      <w:bookmarkStart w:id="157" w:name="_Toc26975370"/>
      <w:bookmarkStart w:id="158" w:name="_Toc35856243"/>
      <w:bookmarkStart w:id="159" w:name="_Toc44001101"/>
      <w:bookmarkStart w:id="160" w:name="_Toc51580700"/>
      <w:bookmarkStart w:id="161" w:name="_Toc52355963"/>
      <w:bookmarkStart w:id="162" w:name="_Toc55227533"/>
      <w:bookmarkStart w:id="163" w:name="_Toc138323086"/>
      <w:bookmarkStart w:id="164" w:name="_Toc219487473"/>
      <w:r>
        <w:rPr>
          <w:lang w:eastAsia="zh-CN"/>
        </w:rPr>
        <w:t>11.1</w:t>
      </w:r>
      <w:r w:rsidRPr="00215D3C">
        <w:rPr>
          <w:lang w:eastAsia="zh-CN"/>
        </w:rPr>
        <w:t>.1</w:t>
      </w:r>
      <w:r w:rsidRPr="00215D3C">
        <w:rPr>
          <w:lang w:eastAsia="zh-CN"/>
        </w:rPr>
        <w:tab/>
        <w:t>Operations and notifications</w:t>
      </w:r>
      <w:bookmarkEnd w:id="156"/>
      <w:bookmarkEnd w:id="157"/>
      <w:bookmarkEnd w:id="158"/>
      <w:bookmarkEnd w:id="159"/>
      <w:bookmarkEnd w:id="160"/>
      <w:bookmarkEnd w:id="161"/>
      <w:bookmarkEnd w:id="162"/>
      <w:bookmarkEnd w:id="163"/>
      <w:bookmarkEnd w:id="164"/>
    </w:p>
    <w:p w14:paraId="2D6FC9F3" w14:textId="77777777" w:rsidR="00623B86" w:rsidRPr="00215D3C" w:rsidRDefault="00623B86" w:rsidP="00623B86">
      <w:pPr>
        <w:pStyle w:val="Heading4"/>
      </w:pPr>
      <w:bookmarkStart w:id="165" w:name="_Toc20494351"/>
      <w:bookmarkStart w:id="166" w:name="_Toc26975371"/>
      <w:bookmarkStart w:id="167" w:name="_Toc35856244"/>
      <w:bookmarkStart w:id="168" w:name="_Toc44001102"/>
      <w:bookmarkStart w:id="169" w:name="_Toc51580701"/>
      <w:bookmarkStart w:id="170" w:name="_Toc52355964"/>
      <w:bookmarkStart w:id="171" w:name="_Toc55227534"/>
      <w:bookmarkStart w:id="172" w:name="_Toc138323087"/>
      <w:bookmarkStart w:id="173" w:name="_Toc219487474"/>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5"/>
      <w:bookmarkEnd w:id="166"/>
      <w:bookmarkEnd w:id="167"/>
      <w:bookmarkEnd w:id="168"/>
      <w:bookmarkEnd w:id="169"/>
      <w:bookmarkEnd w:id="170"/>
      <w:bookmarkEnd w:id="171"/>
      <w:bookmarkEnd w:id="172"/>
      <w:bookmarkEnd w:id="173"/>
    </w:p>
    <w:p w14:paraId="34A34BBD" w14:textId="77777777" w:rsidR="00623B86" w:rsidRPr="00215D3C" w:rsidRDefault="00623B86" w:rsidP="00623B86">
      <w:pPr>
        <w:pStyle w:val="Heading5"/>
      </w:pPr>
      <w:bookmarkStart w:id="174" w:name="_Toc20494352"/>
      <w:bookmarkStart w:id="175" w:name="_Toc26975372"/>
      <w:bookmarkStart w:id="176" w:name="_Toc35856245"/>
      <w:bookmarkStart w:id="177" w:name="_Toc44001103"/>
      <w:bookmarkStart w:id="178" w:name="_Toc51580702"/>
      <w:bookmarkStart w:id="179" w:name="_Toc52355965"/>
      <w:bookmarkStart w:id="180" w:name="_Toc55227535"/>
      <w:bookmarkStart w:id="181" w:name="_Toc138323088"/>
      <w:bookmarkStart w:id="182" w:name="_Toc219487475"/>
      <w:r>
        <w:t>11.1</w:t>
      </w:r>
      <w:r w:rsidRPr="00215D3C">
        <w:t>.</w:t>
      </w:r>
      <w:r w:rsidRPr="00215D3C">
        <w:rPr>
          <w:rFonts w:hint="eastAsia"/>
        </w:rPr>
        <w:t>1</w:t>
      </w:r>
      <w:r w:rsidRPr="00215D3C">
        <w:t>.1.1</w:t>
      </w:r>
      <w:r w:rsidRPr="00215D3C">
        <w:tab/>
        <w:t>Description</w:t>
      </w:r>
      <w:bookmarkEnd w:id="174"/>
      <w:bookmarkEnd w:id="175"/>
      <w:bookmarkEnd w:id="176"/>
      <w:bookmarkEnd w:id="177"/>
      <w:bookmarkEnd w:id="178"/>
      <w:bookmarkEnd w:id="179"/>
      <w:bookmarkEnd w:id="180"/>
      <w:bookmarkEnd w:id="181"/>
      <w:bookmarkEnd w:id="182"/>
    </w:p>
    <w:p w14:paraId="2F11C0C1" w14:textId="77777777" w:rsidR="008E7C30" w:rsidRDefault="008E7C30" w:rsidP="008E7C30">
      <w:bookmarkStart w:id="183" w:name="_Toc20494353"/>
      <w:bookmarkStart w:id="184" w:name="_Toc26975373"/>
      <w:bookmarkStart w:id="185" w:name="_Toc35856246"/>
      <w:bookmarkStart w:id="186" w:name="_Toc44001104"/>
      <w:bookmarkStart w:id="187" w:name="_Toc51580703"/>
      <w:bookmarkStart w:id="188" w:name="_Toc52355966"/>
      <w:bookmarkStart w:id="189" w:name="_Toc55227536"/>
      <w:bookmarkStart w:id="190" w:name="_Toc138323089"/>
      <w:r>
        <w:t>This operation is invoked by MnS consumers to request a MnS producer to create a (single) managed object instance on the MnS producer.</w:t>
      </w:r>
    </w:p>
    <w:p w14:paraId="57D948E1" w14:textId="5381786E" w:rsidR="008D23EF" w:rsidRDefault="008D23EF" w:rsidP="008D23EF">
      <w:r>
        <w:t xml:space="preserve">The "managedObjectClass" parameter in the request specifies the class name and the "managedObjectInstance"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w:t>
      </w:r>
      <w:r>
        <w:lastRenderedPageBreak/>
        <w:t>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1" w:name="_Toc219487476"/>
      <w:r>
        <w:t>11.1</w:t>
      </w:r>
      <w:r w:rsidRPr="00215D3C">
        <w:t>.</w:t>
      </w:r>
      <w:r w:rsidRPr="00215D3C">
        <w:rPr>
          <w:rFonts w:hint="eastAsia"/>
        </w:rPr>
        <w:t>1</w:t>
      </w:r>
      <w:r w:rsidRPr="00215D3C">
        <w:t>.1.2</w:t>
      </w:r>
      <w:r w:rsidRPr="00215D3C">
        <w:tab/>
        <w:t>Input parameters</w:t>
      </w:r>
      <w:bookmarkEnd w:id="183"/>
      <w:bookmarkEnd w:id="184"/>
      <w:bookmarkEnd w:id="185"/>
      <w:bookmarkEnd w:id="186"/>
      <w:bookmarkEnd w:id="187"/>
      <w:bookmarkEnd w:id="188"/>
      <w:bookmarkEnd w:id="189"/>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6F493A">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6F493A">
            <w:pPr>
              <w:pStyle w:val="TAH"/>
            </w:pPr>
            <w:r w:rsidRPr="00215D3C">
              <w:t>S</w:t>
            </w:r>
          </w:p>
        </w:tc>
        <w:tc>
          <w:tcPr>
            <w:tcW w:w="1601" w:type="dxa"/>
            <w:shd w:val="clear" w:color="auto" w:fill="BFBFBF"/>
          </w:tcPr>
          <w:p w14:paraId="2D800FDF" w14:textId="77777777" w:rsidR="00623B86" w:rsidRPr="00215D3C" w:rsidRDefault="00623B86" w:rsidP="006F493A">
            <w:pPr>
              <w:pStyle w:val="TAH"/>
            </w:pPr>
            <w:r w:rsidRPr="00215D3C">
              <w:t>Information Type / Legal Values</w:t>
            </w:r>
          </w:p>
        </w:tc>
        <w:tc>
          <w:tcPr>
            <w:tcW w:w="4913" w:type="dxa"/>
            <w:shd w:val="clear" w:color="auto" w:fill="BFBFBF"/>
          </w:tcPr>
          <w:p w14:paraId="24EDAD83" w14:textId="77777777" w:rsidR="00623B86" w:rsidRPr="00215D3C" w:rsidRDefault="00623B86" w:rsidP="006F493A">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138323090"/>
      <w:bookmarkStart w:id="200" w:name="_Toc219487477"/>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bookmarkEnd w:id="20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6F493A">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6F493A">
            <w:pPr>
              <w:pStyle w:val="TAH"/>
            </w:pPr>
            <w:r w:rsidRPr="00215D3C">
              <w:t>S</w:t>
            </w:r>
          </w:p>
        </w:tc>
        <w:tc>
          <w:tcPr>
            <w:tcW w:w="2980" w:type="dxa"/>
            <w:shd w:val="clear" w:color="auto" w:fill="BFBFBF"/>
          </w:tcPr>
          <w:p w14:paraId="62745E48" w14:textId="77777777" w:rsidR="00623B86" w:rsidRPr="00215D3C" w:rsidRDefault="00623B86" w:rsidP="006F493A">
            <w:pPr>
              <w:pStyle w:val="TAH"/>
            </w:pPr>
            <w:r w:rsidRPr="00215D3C">
              <w:t>Matching Information / Legal Values</w:t>
            </w:r>
          </w:p>
        </w:tc>
        <w:tc>
          <w:tcPr>
            <w:tcW w:w="4324" w:type="dxa"/>
            <w:shd w:val="clear" w:color="auto" w:fill="BFBFBF"/>
          </w:tcPr>
          <w:p w14:paraId="2551D16A" w14:textId="77777777" w:rsidR="00623B86" w:rsidRPr="00215D3C" w:rsidRDefault="00623B86" w:rsidP="006F493A">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6F493A">
            <w:pPr>
              <w:pStyle w:val="TAL"/>
              <w:rPr>
                <w:rFonts w:cs="Arial"/>
              </w:rPr>
            </w:pPr>
            <w:r w:rsidRPr="001D11CC">
              <w:rPr>
                <w:rFonts w:cs="Arial"/>
              </w:rPr>
              <w:t>status</w:t>
            </w:r>
          </w:p>
        </w:tc>
        <w:tc>
          <w:tcPr>
            <w:tcW w:w="423" w:type="dxa"/>
          </w:tcPr>
          <w:p w14:paraId="6F7DD3C7" w14:textId="77777777" w:rsidR="00623B86" w:rsidRPr="00215D3C" w:rsidRDefault="00623B86" w:rsidP="006F493A">
            <w:pPr>
              <w:pStyle w:val="TAL"/>
              <w:jc w:val="center"/>
            </w:pPr>
            <w:r w:rsidRPr="00215D3C">
              <w:t>M</w:t>
            </w:r>
          </w:p>
        </w:tc>
        <w:tc>
          <w:tcPr>
            <w:tcW w:w="2980" w:type="dxa"/>
          </w:tcPr>
          <w:p w14:paraId="49327141" w14:textId="77777777" w:rsidR="00623B86" w:rsidRPr="00215D3C" w:rsidRDefault="00623B86" w:rsidP="006F493A">
            <w:pPr>
              <w:pStyle w:val="TAL"/>
            </w:pPr>
            <w:r w:rsidRPr="00215D3C">
              <w:t>ENUM (OperationSucceeded, OperationFailed)</w:t>
            </w:r>
          </w:p>
        </w:tc>
        <w:tc>
          <w:tcPr>
            <w:tcW w:w="4324" w:type="dxa"/>
          </w:tcPr>
          <w:p w14:paraId="2F2F9D1C" w14:textId="77777777" w:rsidR="00623B86" w:rsidRPr="00215D3C" w:rsidRDefault="00623B86" w:rsidP="006F493A">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1" w:name="_Toc20494355"/>
      <w:bookmarkStart w:id="202" w:name="_Toc26975375"/>
      <w:bookmarkStart w:id="203" w:name="_Toc35856248"/>
      <w:bookmarkStart w:id="204" w:name="_Toc44001106"/>
      <w:bookmarkStart w:id="205" w:name="_Toc51580705"/>
      <w:bookmarkStart w:id="206" w:name="_Toc52355968"/>
      <w:bookmarkStart w:id="207" w:name="_Toc55227538"/>
      <w:bookmarkStart w:id="208" w:name="_Toc138323091"/>
      <w:bookmarkStart w:id="209" w:name="_Toc219487478"/>
      <w:r>
        <w:t>11.1</w:t>
      </w:r>
      <w:r w:rsidRPr="00215D3C">
        <w:t>.</w:t>
      </w:r>
      <w:r w:rsidRPr="00215D3C">
        <w:rPr>
          <w:rFonts w:hint="eastAsia"/>
          <w:lang w:eastAsia="zh-CN"/>
        </w:rPr>
        <w:t>1</w:t>
      </w:r>
      <w:r w:rsidRPr="00215D3C">
        <w:t>.1.4</w:t>
      </w:r>
      <w:r w:rsidRPr="00215D3C">
        <w:tab/>
        <w:t>Results</w:t>
      </w:r>
      <w:bookmarkEnd w:id="201"/>
      <w:bookmarkEnd w:id="202"/>
      <w:bookmarkEnd w:id="203"/>
      <w:bookmarkEnd w:id="204"/>
      <w:bookmarkEnd w:id="205"/>
      <w:bookmarkEnd w:id="206"/>
      <w:bookmarkEnd w:id="207"/>
      <w:bookmarkEnd w:id="208"/>
      <w:bookmarkEnd w:id="209"/>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0" w:name="MCCQCTEMPBM_00000020"/>
      <w:r w:rsidRPr="00215D3C">
        <w:rPr>
          <w:rFonts w:ascii="Courier New" w:hAnsi="Courier New" w:cs="Courier New"/>
          <w:lang w:eastAsia="zh-CN"/>
        </w:rPr>
        <w:t>ManagedEntity</w:t>
      </w:r>
      <w:bookmarkEnd w:id="21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1" w:name="_Toc20494356"/>
      <w:bookmarkStart w:id="212" w:name="_Toc26975376"/>
      <w:bookmarkStart w:id="213" w:name="_Toc35856249"/>
      <w:bookmarkStart w:id="214" w:name="_Toc44001107"/>
      <w:bookmarkStart w:id="215" w:name="_Toc51580706"/>
      <w:bookmarkStart w:id="216" w:name="_Toc52355969"/>
      <w:bookmarkStart w:id="217" w:name="_Toc55227539"/>
      <w:bookmarkStart w:id="218" w:name="_Toc138323092"/>
      <w:bookmarkStart w:id="219" w:name="_Toc219487479"/>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1"/>
      <w:bookmarkEnd w:id="212"/>
      <w:bookmarkEnd w:id="213"/>
      <w:bookmarkEnd w:id="214"/>
      <w:bookmarkEnd w:id="215"/>
      <w:bookmarkEnd w:id="216"/>
      <w:bookmarkEnd w:id="217"/>
      <w:bookmarkEnd w:id="218"/>
      <w:bookmarkEnd w:id="219"/>
    </w:p>
    <w:p w14:paraId="3F6AC870" w14:textId="77777777" w:rsidR="00623B86" w:rsidRPr="00215D3C" w:rsidRDefault="00623B86" w:rsidP="00623B86">
      <w:pPr>
        <w:pStyle w:val="Heading5"/>
      </w:pPr>
      <w:bookmarkStart w:id="220" w:name="_Toc20494357"/>
      <w:bookmarkStart w:id="221" w:name="_Toc26975377"/>
      <w:bookmarkStart w:id="222" w:name="_Toc35856250"/>
      <w:bookmarkStart w:id="223" w:name="_Toc44001108"/>
      <w:bookmarkStart w:id="224" w:name="_Toc51580707"/>
      <w:bookmarkStart w:id="225" w:name="_Toc52355970"/>
      <w:bookmarkStart w:id="226" w:name="_Toc55227540"/>
      <w:bookmarkStart w:id="227" w:name="_Toc138323093"/>
      <w:bookmarkStart w:id="228" w:name="_Toc219487480"/>
      <w:r>
        <w:t>11.1</w:t>
      </w:r>
      <w:r w:rsidRPr="00215D3C">
        <w:t>.</w:t>
      </w:r>
      <w:r w:rsidRPr="00215D3C">
        <w:rPr>
          <w:rFonts w:hint="eastAsia"/>
          <w:lang w:eastAsia="zh-CN"/>
        </w:rPr>
        <w:t>1</w:t>
      </w:r>
      <w:r w:rsidRPr="00215D3C">
        <w:t>.2.1</w:t>
      </w:r>
      <w:r w:rsidRPr="00215D3C">
        <w:tab/>
        <w:t>Definition</w:t>
      </w:r>
      <w:bookmarkEnd w:id="220"/>
      <w:bookmarkEnd w:id="221"/>
      <w:bookmarkEnd w:id="222"/>
      <w:bookmarkEnd w:id="223"/>
      <w:bookmarkEnd w:id="224"/>
      <w:bookmarkEnd w:id="225"/>
      <w:bookmarkEnd w:id="226"/>
      <w:bookmarkEnd w:id="227"/>
      <w:bookmarkEnd w:id="228"/>
    </w:p>
    <w:p w14:paraId="43C48663" w14:textId="77777777" w:rsidR="00EB6D6C" w:rsidRPr="00974BAD" w:rsidRDefault="00623B86" w:rsidP="00974BAD">
      <w:r w:rsidRPr="00974BAD">
        <w:t>This operation is invoked by MnS consumer to request the retrieval of management information (Managed Object attribute names and values) from the MIB maintained by MnS producer. One or several Managed Objects may be retrieved - based on the containment hierarchy.</w:t>
      </w:r>
    </w:p>
    <w:p w14:paraId="65644F57" w14:textId="77777777" w:rsidR="00EB6D6C" w:rsidRPr="00974BAD" w:rsidRDefault="00EB6D6C" w:rsidP="00974BAD">
      <w:r w:rsidRPr="00974BAD">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974BAD" w:rsidRDefault="00EB6D6C" w:rsidP="00974BAD">
      <w:r w:rsidRPr="00974BAD">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974BAD" w:rsidRDefault="00623B86" w:rsidP="00974BAD">
      <w:r w:rsidRPr="00974BAD">
        <w:t xml:space="preserve">A SS may choose to split this operation in several operations (e.g. operations to get "handlers" or "iterators" to Managed Objects fulfilling the scope/filter criteria and other operations to retrieve attribute names/values from these "handlers"). </w:t>
      </w:r>
    </w:p>
    <w:p w14:paraId="03DE3ACE" w14:textId="77777777" w:rsidR="00623B86" w:rsidRPr="00215D3C" w:rsidRDefault="00623B86" w:rsidP="00623B86">
      <w:pPr>
        <w:pStyle w:val="Heading5"/>
      </w:pPr>
      <w:bookmarkStart w:id="229" w:name="_Toc20494358"/>
      <w:bookmarkStart w:id="230" w:name="_Toc26975378"/>
      <w:bookmarkStart w:id="231" w:name="_Toc35856251"/>
      <w:bookmarkStart w:id="232" w:name="_Toc44001109"/>
      <w:bookmarkStart w:id="233" w:name="_Toc51580708"/>
      <w:bookmarkStart w:id="234" w:name="_Toc52355971"/>
      <w:bookmarkStart w:id="235" w:name="_Toc55227541"/>
      <w:bookmarkStart w:id="236" w:name="_Toc138323094"/>
      <w:bookmarkStart w:id="237" w:name="_Toc219487481"/>
      <w:r>
        <w:lastRenderedPageBreak/>
        <w:t>11.1</w:t>
      </w:r>
      <w:r w:rsidRPr="00215D3C">
        <w:t>.</w:t>
      </w:r>
      <w:r w:rsidRPr="00215D3C">
        <w:rPr>
          <w:rFonts w:hint="eastAsia"/>
          <w:lang w:eastAsia="zh-CN"/>
        </w:rPr>
        <w:t>1</w:t>
      </w:r>
      <w:r w:rsidRPr="00215D3C">
        <w:t>.2.2</w:t>
      </w:r>
      <w:r w:rsidRPr="00215D3C">
        <w:tab/>
        <w:t>Input Parameters</w:t>
      </w:r>
      <w:bookmarkEnd w:id="229"/>
      <w:bookmarkEnd w:id="230"/>
      <w:bookmarkEnd w:id="231"/>
      <w:bookmarkEnd w:id="232"/>
      <w:bookmarkEnd w:id="233"/>
      <w:bookmarkEnd w:id="234"/>
      <w:bookmarkEnd w:id="235"/>
      <w:bookmarkEnd w:id="236"/>
      <w:bookmarkEnd w:id="237"/>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6F493A">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6F493A">
            <w:pPr>
              <w:pStyle w:val="TAH"/>
            </w:pPr>
            <w:r w:rsidRPr="0028530E">
              <w:t>S</w:t>
            </w:r>
          </w:p>
        </w:tc>
        <w:tc>
          <w:tcPr>
            <w:tcW w:w="1948" w:type="dxa"/>
            <w:shd w:val="clear" w:color="auto" w:fill="BFBFBF"/>
          </w:tcPr>
          <w:p w14:paraId="70C73CD7" w14:textId="77777777" w:rsidR="00623B86" w:rsidRPr="00215D3C" w:rsidRDefault="00623B86" w:rsidP="006F493A">
            <w:pPr>
              <w:pStyle w:val="TAH"/>
            </w:pPr>
            <w:r w:rsidRPr="00215D3C">
              <w:t>Information Type</w:t>
            </w:r>
          </w:p>
        </w:tc>
        <w:tc>
          <w:tcPr>
            <w:tcW w:w="5349" w:type="dxa"/>
            <w:shd w:val="clear" w:color="auto" w:fill="BFBFBF"/>
          </w:tcPr>
          <w:p w14:paraId="2675EA29" w14:textId="77777777" w:rsidR="00623B86" w:rsidRPr="00215D3C" w:rsidRDefault="00623B86" w:rsidP="006F493A">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6F493A">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6F493A">
            <w:pPr>
              <w:pStyle w:val="TAL"/>
              <w:jc w:val="center"/>
              <w:rPr>
                <w:szCs w:val="18"/>
              </w:rPr>
            </w:pPr>
            <w:r w:rsidRPr="009B1F2D">
              <w:rPr>
                <w:szCs w:val="18"/>
              </w:rPr>
              <w:t>M</w:t>
            </w:r>
          </w:p>
        </w:tc>
        <w:tc>
          <w:tcPr>
            <w:tcW w:w="1948" w:type="dxa"/>
          </w:tcPr>
          <w:p w14:paraId="191CA0D3" w14:textId="77777777" w:rsidR="00623B86" w:rsidRPr="00A32054" w:rsidRDefault="00623B86" w:rsidP="006F493A">
            <w:pPr>
              <w:pStyle w:val="TAL"/>
              <w:rPr>
                <w:szCs w:val="18"/>
              </w:rPr>
            </w:pPr>
            <w:r w:rsidRPr="00BB224E">
              <w:rPr>
                <w:szCs w:val="18"/>
              </w:rPr>
              <w:t>DN</w:t>
            </w:r>
          </w:p>
        </w:tc>
        <w:tc>
          <w:tcPr>
            <w:tcW w:w="5349" w:type="dxa"/>
          </w:tcPr>
          <w:p w14:paraId="7A526E87" w14:textId="77777777" w:rsidR="00623B86" w:rsidRPr="004544E4" w:rsidRDefault="00623B86" w:rsidP="006F493A">
            <w:pPr>
              <w:pStyle w:val="TAL"/>
              <w:rPr>
                <w:szCs w:val="18"/>
              </w:rPr>
            </w:pPr>
            <w:r w:rsidRPr="004544E4">
              <w:rPr>
                <w:szCs w:val="18"/>
              </w:rPr>
              <w:t>This parameter specifies the base object instance.</w:t>
            </w:r>
          </w:p>
          <w:p w14:paraId="476733DE" w14:textId="77777777" w:rsidR="00623B86" w:rsidRPr="002B66C8" w:rsidRDefault="00623B86" w:rsidP="006F493A">
            <w:pPr>
              <w:pStyle w:val="TAL"/>
              <w:rPr>
                <w:szCs w:val="18"/>
              </w:rPr>
            </w:pPr>
          </w:p>
          <w:p w14:paraId="5D3DAB2E" w14:textId="77777777" w:rsidR="00623B86" w:rsidRPr="00AC292E" w:rsidRDefault="00623B86" w:rsidP="006F493A">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6F493A">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6F493A">
            <w:pPr>
              <w:pStyle w:val="TAL"/>
              <w:jc w:val="center"/>
              <w:rPr>
                <w:szCs w:val="18"/>
              </w:rPr>
            </w:pPr>
            <w:r>
              <w:rPr>
                <w:szCs w:val="18"/>
              </w:rPr>
              <w:t>O</w:t>
            </w:r>
          </w:p>
        </w:tc>
        <w:tc>
          <w:tcPr>
            <w:tcW w:w="1948" w:type="dxa"/>
          </w:tcPr>
          <w:p w14:paraId="2B1DA4CB" w14:textId="77777777" w:rsidR="00623B86" w:rsidRPr="00A32054" w:rsidRDefault="00623B86" w:rsidP="006F493A">
            <w:pPr>
              <w:pStyle w:val="TAL"/>
              <w:rPr>
                <w:szCs w:val="18"/>
              </w:rPr>
            </w:pPr>
            <w:r w:rsidRPr="00BB224E">
              <w:rPr>
                <w:szCs w:val="18"/>
              </w:rPr>
              <w:t>n/a</w:t>
            </w:r>
          </w:p>
        </w:tc>
        <w:tc>
          <w:tcPr>
            <w:tcW w:w="5349" w:type="dxa"/>
          </w:tcPr>
          <w:p w14:paraId="2B47D29E" w14:textId="77777777" w:rsidR="00623B86" w:rsidRPr="009C1028" w:rsidRDefault="00623B86" w:rsidP="006F493A">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6F493A">
            <w:pPr>
              <w:pStyle w:val="TAL"/>
              <w:rPr>
                <w:rFonts w:cs="Arial"/>
                <w:szCs w:val="18"/>
              </w:rPr>
            </w:pPr>
            <w:r w:rsidRPr="001D11CC">
              <w:rPr>
                <w:rFonts w:cs="Arial"/>
                <w:szCs w:val="18"/>
              </w:rPr>
              <w:t>&gt; scopeType</w:t>
            </w:r>
          </w:p>
        </w:tc>
        <w:tc>
          <w:tcPr>
            <w:tcW w:w="390" w:type="dxa"/>
          </w:tcPr>
          <w:p w14:paraId="7C7A88AB" w14:textId="3897B299" w:rsidR="00623B86" w:rsidRPr="00846C5C" w:rsidRDefault="00702461" w:rsidP="006F493A">
            <w:pPr>
              <w:pStyle w:val="TAL"/>
              <w:jc w:val="center"/>
              <w:rPr>
                <w:szCs w:val="18"/>
              </w:rPr>
            </w:pPr>
            <w:r>
              <w:rPr>
                <w:szCs w:val="18"/>
              </w:rPr>
              <w:t>O</w:t>
            </w:r>
          </w:p>
        </w:tc>
        <w:tc>
          <w:tcPr>
            <w:tcW w:w="1948" w:type="dxa"/>
          </w:tcPr>
          <w:p w14:paraId="03DA0ED9" w14:textId="77777777" w:rsidR="00623B86" w:rsidRPr="00A32054" w:rsidRDefault="00623B86" w:rsidP="006F493A">
            <w:pPr>
              <w:pStyle w:val="TAL"/>
              <w:rPr>
                <w:szCs w:val="18"/>
              </w:rPr>
            </w:pPr>
            <w:r w:rsidRPr="00BB224E">
              <w:rPr>
                <w:szCs w:val="18"/>
              </w:rPr>
              <w:t>ENUM {</w:t>
            </w:r>
          </w:p>
          <w:p w14:paraId="5F783EB9" w14:textId="77777777" w:rsidR="00623B86" w:rsidRPr="004544E4" w:rsidRDefault="00623B86" w:rsidP="006F493A">
            <w:pPr>
              <w:pStyle w:val="TAL"/>
              <w:ind w:left="284"/>
              <w:rPr>
                <w:szCs w:val="18"/>
                <w:lang w:eastAsia="zh-CN"/>
              </w:rPr>
            </w:pPr>
            <w:r w:rsidRPr="004544E4">
              <w:rPr>
                <w:szCs w:val="18"/>
              </w:rPr>
              <w:t xml:space="preserve">BASE_ONLY, </w:t>
            </w:r>
          </w:p>
          <w:p w14:paraId="230B1946" w14:textId="77777777" w:rsidR="00623B86" w:rsidRPr="007E2C0D" w:rsidRDefault="00623B86" w:rsidP="006F493A">
            <w:pPr>
              <w:pStyle w:val="TAL"/>
              <w:ind w:left="284"/>
              <w:rPr>
                <w:szCs w:val="18"/>
              </w:rPr>
            </w:pPr>
            <w:r w:rsidRPr="002B66C8">
              <w:rPr>
                <w:szCs w:val="18"/>
              </w:rPr>
              <w:t>BASE_ALL</w:t>
            </w:r>
          </w:p>
          <w:p w14:paraId="7BD552A4" w14:textId="77777777" w:rsidR="00623B86" w:rsidRPr="001E0433" w:rsidRDefault="00623B86" w:rsidP="006F493A">
            <w:pPr>
              <w:pStyle w:val="TAL"/>
              <w:rPr>
                <w:szCs w:val="18"/>
              </w:rPr>
            </w:pPr>
            <w:r w:rsidRPr="001E0433">
              <w:rPr>
                <w:szCs w:val="18"/>
              </w:rPr>
              <w:t>}</w:t>
            </w:r>
          </w:p>
        </w:tc>
        <w:tc>
          <w:tcPr>
            <w:tcW w:w="5349" w:type="dxa"/>
          </w:tcPr>
          <w:p w14:paraId="41D050F8" w14:textId="77777777" w:rsidR="00623B86" w:rsidRPr="006623B1" w:rsidRDefault="00623B86" w:rsidP="006F493A">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6F493A">
            <w:pPr>
              <w:pStyle w:val="TAL"/>
              <w:rPr>
                <w:szCs w:val="18"/>
              </w:rPr>
            </w:pPr>
          </w:p>
          <w:p w14:paraId="0EDA1B9B" w14:textId="77777777" w:rsidR="00623B86" w:rsidRPr="00230F73" w:rsidRDefault="00623B86" w:rsidP="006F493A">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6F493A">
            <w:pPr>
              <w:pStyle w:val="TAL"/>
              <w:rPr>
                <w:szCs w:val="18"/>
              </w:rPr>
            </w:pPr>
          </w:p>
          <w:p w14:paraId="20C23AA0" w14:textId="77777777" w:rsidR="00623B86" w:rsidRPr="001D11CC" w:rsidRDefault="00623B86" w:rsidP="006F493A">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6F493A">
            <w:pPr>
              <w:pStyle w:val="TAL"/>
              <w:rPr>
                <w:szCs w:val="18"/>
              </w:rPr>
            </w:pPr>
          </w:p>
          <w:p w14:paraId="4E02F6C5" w14:textId="77777777" w:rsidR="00623B86" w:rsidRPr="001D11CC" w:rsidRDefault="00623B86" w:rsidP="006F493A">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6F493A">
            <w:pPr>
              <w:pStyle w:val="TAL"/>
              <w:rPr>
                <w:rFonts w:cs="Arial"/>
                <w:szCs w:val="18"/>
              </w:rPr>
            </w:pPr>
          </w:p>
        </w:tc>
        <w:tc>
          <w:tcPr>
            <w:tcW w:w="390" w:type="dxa"/>
          </w:tcPr>
          <w:p w14:paraId="707ACA58" w14:textId="77777777" w:rsidR="00623B86" w:rsidRPr="009B1F2D" w:rsidRDefault="00623B86" w:rsidP="006F493A">
            <w:pPr>
              <w:pStyle w:val="TAL"/>
              <w:jc w:val="center"/>
              <w:rPr>
                <w:szCs w:val="18"/>
              </w:rPr>
            </w:pPr>
          </w:p>
        </w:tc>
        <w:tc>
          <w:tcPr>
            <w:tcW w:w="1948" w:type="dxa"/>
          </w:tcPr>
          <w:p w14:paraId="31B17FAA" w14:textId="77777777" w:rsidR="00623B86" w:rsidRPr="00BB224E" w:rsidRDefault="00623B86" w:rsidP="006F493A">
            <w:pPr>
              <w:pStyle w:val="TAL"/>
              <w:rPr>
                <w:szCs w:val="18"/>
              </w:rPr>
            </w:pPr>
            <w:r w:rsidRPr="00846C5C">
              <w:rPr>
                <w:szCs w:val="18"/>
              </w:rPr>
              <w:t>ENUM {</w:t>
            </w:r>
          </w:p>
          <w:p w14:paraId="017B739B" w14:textId="77777777" w:rsidR="00623B86" w:rsidRPr="004544E4" w:rsidRDefault="00623B86" w:rsidP="006F493A">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6F493A">
            <w:pPr>
              <w:pStyle w:val="TAL"/>
              <w:ind w:left="284"/>
              <w:rPr>
                <w:szCs w:val="18"/>
                <w:lang w:eastAsia="zh-CN"/>
              </w:rPr>
            </w:pPr>
            <w:r w:rsidRPr="002B66C8">
              <w:rPr>
                <w:rFonts w:cs="Courier New"/>
                <w:szCs w:val="18"/>
              </w:rPr>
              <w:t>BASE_SUBTREE</w:t>
            </w:r>
          </w:p>
          <w:p w14:paraId="647A1460" w14:textId="77777777" w:rsidR="00623B86" w:rsidRPr="001E0433" w:rsidRDefault="00623B86" w:rsidP="006F493A">
            <w:pPr>
              <w:pStyle w:val="TAC"/>
              <w:rPr>
                <w:szCs w:val="18"/>
              </w:rPr>
            </w:pPr>
            <w:r w:rsidRPr="001E0433">
              <w:rPr>
                <w:szCs w:val="18"/>
              </w:rPr>
              <w:t>}</w:t>
            </w:r>
          </w:p>
        </w:tc>
        <w:tc>
          <w:tcPr>
            <w:tcW w:w="5349" w:type="dxa"/>
          </w:tcPr>
          <w:p w14:paraId="3A6C9818" w14:textId="77777777" w:rsidR="00623B86" w:rsidRPr="00D12BCB" w:rsidRDefault="00623B86" w:rsidP="006F493A">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6F493A">
            <w:pPr>
              <w:pStyle w:val="TAL"/>
              <w:rPr>
                <w:szCs w:val="18"/>
              </w:rPr>
            </w:pPr>
          </w:p>
          <w:p w14:paraId="5166C572" w14:textId="77777777" w:rsidR="00623B86" w:rsidRPr="001D11CC" w:rsidRDefault="00623B86" w:rsidP="006F493A">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6F493A">
            <w:pPr>
              <w:pStyle w:val="TAL"/>
              <w:rPr>
                <w:szCs w:val="18"/>
              </w:rPr>
            </w:pPr>
          </w:p>
          <w:p w14:paraId="291C6019" w14:textId="77777777" w:rsidR="00623B86" w:rsidRPr="001D11CC" w:rsidRDefault="00623B86" w:rsidP="006F493A">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&gt; scopeLevel</w:t>
            </w:r>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"scopeType"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r w:rsidRPr="001D11CC">
              <w:rPr>
                <w:rFonts w:cs="Arial"/>
                <w:szCs w:val="18"/>
              </w:rPr>
              <w:t>attributeListIn</w:t>
            </w:r>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CHOICE 2.1   dataNodeSelector</w:t>
            </w:r>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8" w:name="_Toc20494359"/>
      <w:bookmarkStart w:id="239" w:name="_Toc26975379"/>
      <w:bookmarkStart w:id="240" w:name="_Toc35856252"/>
      <w:bookmarkStart w:id="241" w:name="_Toc44001110"/>
      <w:bookmarkStart w:id="242" w:name="_Toc51580709"/>
      <w:bookmarkStart w:id="243" w:name="_Toc52355972"/>
      <w:bookmarkStart w:id="244" w:name="_Toc55227542"/>
      <w:bookmarkStart w:id="245" w:name="_Toc138323095"/>
      <w:bookmarkStart w:id="246" w:name="_Toc219487482"/>
      <w:r>
        <w:lastRenderedPageBreak/>
        <w:t>11.1</w:t>
      </w:r>
      <w:r w:rsidRPr="00215D3C">
        <w:t>.</w:t>
      </w:r>
      <w:r w:rsidRPr="00215D3C">
        <w:rPr>
          <w:rFonts w:hint="eastAsia"/>
          <w:lang w:eastAsia="zh-CN"/>
        </w:rPr>
        <w:t>1</w:t>
      </w:r>
      <w:r w:rsidRPr="00215D3C">
        <w:t>.2.3</w:t>
      </w:r>
      <w:r w:rsidRPr="00215D3C">
        <w:tab/>
        <w:t>Output Parameters</w:t>
      </w:r>
      <w:bookmarkEnd w:id="238"/>
      <w:bookmarkEnd w:id="239"/>
      <w:bookmarkEnd w:id="240"/>
      <w:bookmarkEnd w:id="241"/>
      <w:bookmarkEnd w:id="242"/>
      <w:bookmarkEnd w:id="243"/>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6F493A">
        <w:trPr>
          <w:cantSplit/>
        </w:trPr>
        <w:tc>
          <w:tcPr>
            <w:tcW w:w="2325" w:type="dxa"/>
            <w:shd w:val="clear" w:color="auto" w:fill="BFBFBF"/>
          </w:tcPr>
          <w:p w14:paraId="40C48DFF" w14:textId="77777777" w:rsidR="00623B86" w:rsidRPr="004544E4" w:rsidRDefault="00623B86" w:rsidP="006F493A">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6F493A">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6F493A">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6F493A">
            <w:pPr>
              <w:pStyle w:val="TAH"/>
              <w:rPr>
                <w:szCs w:val="18"/>
              </w:rPr>
            </w:pPr>
            <w:r w:rsidRPr="004544E4">
              <w:rPr>
                <w:szCs w:val="18"/>
              </w:rPr>
              <w:t>Comment</w:t>
            </w:r>
          </w:p>
        </w:tc>
      </w:tr>
      <w:tr w:rsidR="00623B86" w:rsidRPr="009B1F2D" w14:paraId="18F941A6" w14:textId="77777777" w:rsidTr="006F493A">
        <w:trPr>
          <w:cantSplit/>
        </w:trPr>
        <w:tc>
          <w:tcPr>
            <w:tcW w:w="2325" w:type="dxa"/>
          </w:tcPr>
          <w:p w14:paraId="645A3BFE" w14:textId="77777777" w:rsidR="00623B86" w:rsidRPr="001D11CC" w:rsidRDefault="00623B86" w:rsidP="006F493A">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6F493A">
            <w:pPr>
              <w:pStyle w:val="TAL"/>
              <w:jc w:val="center"/>
              <w:rPr>
                <w:szCs w:val="18"/>
              </w:rPr>
            </w:pPr>
            <w:r w:rsidRPr="009B1F2D">
              <w:rPr>
                <w:szCs w:val="18"/>
              </w:rPr>
              <w:t>M</w:t>
            </w:r>
          </w:p>
        </w:tc>
        <w:tc>
          <w:tcPr>
            <w:tcW w:w="2984" w:type="dxa"/>
          </w:tcPr>
          <w:p w14:paraId="78B93EF2" w14:textId="77777777" w:rsidR="00623B86" w:rsidRPr="004544E4" w:rsidRDefault="00623B86" w:rsidP="006F493A">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6F493A">
            <w:pPr>
              <w:pStyle w:val="TAL"/>
              <w:rPr>
                <w:szCs w:val="18"/>
                <w:lang w:eastAsia="de-DE"/>
              </w:rPr>
            </w:pPr>
            <w:r w:rsidRPr="002B66C8">
              <w:rPr>
                <w:szCs w:val="18"/>
                <w:lang w:eastAsia="de-DE"/>
              </w:rPr>
              <w:t>For each returned MO: The class of the MO.</w:t>
            </w:r>
          </w:p>
        </w:tc>
      </w:tr>
      <w:tr w:rsidR="00623B86" w:rsidRPr="009B1F2D" w14:paraId="41852D89" w14:textId="77777777" w:rsidTr="006F493A">
        <w:trPr>
          <w:cantSplit/>
        </w:trPr>
        <w:tc>
          <w:tcPr>
            <w:tcW w:w="2325" w:type="dxa"/>
          </w:tcPr>
          <w:p w14:paraId="2D58490F" w14:textId="77777777" w:rsidR="00623B86" w:rsidRPr="001D11CC" w:rsidRDefault="00623B86" w:rsidP="006F493A">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6F493A">
            <w:pPr>
              <w:pStyle w:val="TAL"/>
              <w:jc w:val="center"/>
              <w:rPr>
                <w:szCs w:val="18"/>
              </w:rPr>
            </w:pPr>
            <w:r w:rsidRPr="009B1F2D">
              <w:rPr>
                <w:szCs w:val="18"/>
              </w:rPr>
              <w:t>M</w:t>
            </w:r>
          </w:p>
        </w:tc>
        <w:tc>
          <w:tcPr>
            <w:tcW w:w="2984" w:type="dxa"/>
          </w:tcPr>
          <w:p w14:paraId="6A6C867A" w14:textId="77777777" w:rsidR="00623B86" w:rsidRPr="004544E4" w:rsidRDefault="00623B86" w:rsidP="006F493A">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6F493A">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6F493A">
        <w:trPr>
          <w:cantSplit/>
        </w:trPr>
        <w:tc>
          <w:tcPr>
            <w:tcW w:w="2325" w:type="dxa"/>
          </w:tcPr>
          <w:p w14:paraId="2D30ABD9" w14:textId="77777777" w:rsidR="00623B86" w:rsidRPr="001D11CC" w:rsidRDefault="00623B86" w:rsidP="006F493A">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6F493A">
            <w:pPr>
              <w:pStyle w:val="TAL"/>
              <w:jc w:val="center"/>
              <w:rPr>
                <w:szCs w:val="18"/>
              </w:rPr>
            </w:pPr>
            <w:r w:rsidRPr="009B1F2D">
              <w:rPr>
                <w:szCs w:val="18"/>
              </w:rPr>
              <w:t>M</w:t>
            </w:r>
          </w:p>
        </w:tc>
        <w:tc>
          <w:tcPr>
            <w:tcW w:w="2984" w:type="dxa"/>
          </w:tcPr>
          <w:p w14:paraId="3510C0E6" w14:textId="77777777" w:rsidR="00623B86" w:rsidRPr="00A32054" w:rsidRDefault="00623B86" w:rsidP="006F493A">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6F493A">
            <w:pPr>
              <w:pStyle w:val="TAL"/>
              <w:rPr>
                <w:szCs w:val="18"/>
              </w:rPr>
            </w:pPr>
            <w:r w:rsidRPr="004544E4">
              <w:rPr>
                <w:szCs w:val="18"/>
              </w:rPr>
              <w:t>For each returned MO: A list of name/value pairs for MO.</w:t>
            </w:r>
          </w:p>
        </w:tc>
      </w:tr>
      <w:tr w:rsidR="00623B86" w:rsidRPr="009B1F2D" w14:paraId="4B45B931" w14:textId="77777777" w:rsidTr="006F493A">
        <w:trPr>
          <w:cantSplit/>
        </w:trPr>
        <w:tc>
          <w:tcPr>
            <w:tcW w:w="2325" w:type="dxa"/>
          </w:tcPr>
          <w:p w14:paraId="37D9CADC"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6F493A">
            <w:pPr>
              <w:pStyle w:val="TAL"/>
              <w:jc w:val="center"/>
              <w:rPr>
                <w:szCs w:val="18"/>
              </w:rPr>
            </w:pPr>
            <w:r w:rsidRPr="009B1F2D">
              <w:rPr>
                <w:szCs w:val="18"/>
              </w:rPr>
              <w:t>M</w:t>
            </w:r>
          </w:p>
        </w:tc>
        <w:tc>
          <w:tcPr>
            <w:tcW w:w="2984" w:type="dxa"/>
          </w:tcPr>
          <w:p w14:paraId="1F758E5B" w14:textId="77777777" w:rsidR="00623B86" w:rsidRPr="004544E4" w:rsidRDefault="00623B86" w:rsidP="006F493A">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6F493A">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7" w:name="_Toc20494360"/>
      <w:bookmarkStart w:id="248" w:name="_Toc26975380"/>
      <w:bookmarkStart w:id="249" w:name="_Toc35856253"/>
      <w:bookmarkStart w:id="250" w:name="_Toc44001111"/>
      <w:bookmarkStart w:id="251" w:name="_Toc51580710"/>
      <w:bookmarkStart w:id="252" w:name="_Toc52355973"/>
      <w:bookmarkStart w:id="253" w:name="_Toc55227543"/>
      <w:bookmarkStart w:id="254" w:name="_Toc138323096"/>
      <w:bookmarkStart w:id="255" w:name="_Toc219487483"/>
      <w:r>
        <w:t>11.1</w:t>
      </w:r>
      <w:r w:rsidRPr="00215D3C">
        <w:t>.</w:t>
      </w:r>
      <w:r w:rsidRPr="00215D3C">
        <w:rPr>
          <w:rFonts w:hint="eastAsia"/>
          <w:lang w:eastAsia="zh-CN"/>
        </w:rPr>
        <w:t>1</w:t>
      </w:r>
      <w:r w:rsidRPr="00215D3C">
        <w:t>.2.4</w:t>
      </w:r>
      <w:r w:rsidRPr="00215D3C">
        <w:tab/>
        <w:t>Results</w:t>
      </w:r>
      <w:bookmarkEnd w:id="247"/>
      <w:bookmarkEnd w:id="248"/>
      <w:bookmarkEnd w:id="249"/>
      <w:bookmarkEnd w:id="250"/>
      <w:bookmarkEnd w:id="251"/>
      <w:bookmarkEnd w:id="252"/>
      <w:bookmarkEnd w:id="253"/>
      <w:bookmarkEnd w:id="254"/>
      <w:bookmarkEnd w:id="255"/>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6" w:name="_Toc20494361"/>
      <w:bookmarkStart w:id="257" w:name="_Toc26975381"/>
      <w:bookmarkStart w:id="258" w:name="_Toc35856254"/>
      <w:bookmarkStart w:id="259" w:name="_Toc44001112"/>
      <w:bookmarkStart w:id="260" w:name="_Toc51580711"/>
      <w:bookmarkStart w:id="261" w:name="_Toc52355974"/>
      <w:bookmarkStart w:id="262" w:name="_Toc55227544"/>
      <w:bookmarkStart w:id="263" w:name="_Toc138323097"/>
      <w:bookmarkStart w:id="264" w:name="_Toc219487484"/>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6"/>
      <w:bookmarkEnd w:id="257"/>
      <w:bookmarkEnd w:id="258"/>
      <w:bookmarkEnd w:id="259"/>
      <w:bookmarkEnd w:id="260"/>
      <w:bookmarkEnd w:id="261"/>
      <w:bookmarkEnd w:id="262"/>
      <w:bookmarkEnd w:id="263"/>
      <w:bookmarkEnd w:id="264"/>
    </w:p>
    <w:p w14:paraId="499F84AA" w14:textId="77777777" w:rsidR="00623B86" w:rsidRPr="00215D3C" w:rsidRDefault="00623B86" w:rsidP="00623B86">
      <w:pPr>
        <w:pStyle w:val="Heading5"/>
      </w:pPr>
      <w:bookmarkStart w:id="265" w:name="_Toc20494362"/>
      <w:bookmarkStart w:id="266" w:name="_Toc26975382"/>
      <w:bookmarkStart w:id="267" w:name="_Toc35856255"/>
      <w:bookmarkStart w:id="268" w:name="_Toc44001113"/>
      <w:bookmarkStart w:id="269" w:name="_Toc51580712"/>
      <w:bookmarkStart w:id="270" w:name="_Toc52355975"/>
      <w:bookmarkStart w:id="271" w:name="_Toc55227545"/>
      <w:bookmarkStart w:id="272" w:name="_Toc138323098"/>
      <w:bookmarkStart w:id="273" w:name="_Toc219487485"/>
      <w:r>
        <w:t>11.1</w:t>
      </w:r>
      <w:r w:rsidRPr="00215D3C">
        <w:t>.</w:t>
      </w:r>
      <w:r w:rsidRPr="00215D3C">
        <w:rPr>
          <w:rFonts w:hint="eastAsia"/>
          <w:lang w:eastAsia="zh-CN"/>
        </w:rPr>
        <w:t>1</w:t>
      </w:r>
      <w:r w:rsidRPr="00215D3C">
        <w:t>.3.1</w:t>
      </w:r>
      <w:r w:rsidRPr="00215D3C">
        <w:tab/>
        <w:t>Description</w:t>
      </w:r>
      <w:bookmarkEnd w:id="265"/>
      <w:bookmarkEnd w:id="266"/>
      <w:bookmarkEnd w:id="267"/>
      <w:bookmarkEnd w:id="268"/>
      <w:bookmarkEnd w:id="269"/>
      <w:bookmarkEnd w:id="270"/>
      <w:bookmarkEnd w:id="271"/>
      <w:bookmarkEnd w:id="272"/>
      <w:bookmarkEnd w:id="273"/>
    </w:p>
    <w:p w14:paraId="2ED1AF7E" w14:textId="77777777" w:rsidR="0006277F" w:rsidRDefault="0006277F" w:rsidP="0006277F">
      <w:bookmarkStart w:id="274" w:name="_Toc20494363"/>
      <w:bookmarkStart w:id="275" w:name="_Toc26975383"/>
      <w:bookmarkStart w:id="276" w:name="_Toc35856256"/>
      <w:bookmarkStart w:id="277" w:name="_Toc44001114"/>
      <w:bookmarkStart w:id="278" w:name="_Toc51580713"/>
      <w:bookmarkStart w:id="279" w:name="_Toc52355976"/>
      <w:bookmarkStart w:id="280" w:name="_Toc55227546"/>
      <w:bookmarkStart w:id="281"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
      </w:pPr>
      <w:bookmarkStart w:id="28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
      </w:pPr>
      <w:bookmarkStart w:id="283" w:name="MCCQCTEMPBM_00000272"/>
      <w:bookmarkEnd w:id="282"/>
      <w:r>
        <w:t>-</w:t>
      </w:r>
      <w:r>
        <w:tab/>
        <w:t>Each element can be addressed individually. Single elements can be added, replaced, and deleted.</w:t>
      </w:r>
    </w:p>
    <w:bookmarkEnd w:id="283"/>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
      </w:pPr>
      <w:bookmarkStart w:id="284"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
      </w:pPr>
      <w:bookmarkStart w:id="285" w:name="MCCQCTEMPBM_00000274"/>
      <w:bookmarkEnd w:id="284"/>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
      </w:pPr>
      <w:bookmarkStart w:id="286" w:name="MCCQCTEMPBM_00000275"/>
      <w:bookmarkEnd w:id="285"/>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
      </w:pPr>
      <w:bookmarkStart w:id="287" w:name="MCCQCTEMPBM_00000276"/>
      <w:bookmarkEnd w:id="286"/>
      <w:r>
        <w:t>-</w:t>
      </w:r>
      <w:r>
        <w:tab/>
        <w:t>For "setToDefault", the "nodeValue" is absent.</w:t>
      </w:r>
    </w:p>
    <w:bookmarkEnd w:id="287"/>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3B75AE" w:rsidRDefault="0006277F" w:rsidP="003B75AE">
      <w:r w:rsidRPr="003B75AE">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8" w:name="_Toc219487486"/>
      <w:r>
        <w:t>11.1</w:t>
      </w:r>
      <w:r w:rsidRPr="00215D3C">
        <w:t>.</w:t>
      </w:r>
      <w:r w:rsidRPr="00215D3C">
        <w:rPr>
          <w:rFonts w:hint="eastAsia"/>
          <w:lang w:eastAsia="zh-CN"/>
        </w:rPr>
        <w:t>1</w:t>
      </w:r>
      <w:r w:rsidRPr="00215D3C">
        <w:t>.3.2</w:t>
      </w:r>
      <w:r w:rsidRPr="00215D3C">
        <w:tab/>
        <w:t>Input parameters</w:t>
      </w:r>
      <w:bookmarkEnd w:id="274"/>
      <w:bookmarkEnd w:id="275"/>
      <w:bookmarkEnd w:id="276"/>
      <w:bookmarkEnd w:id="277"/>
      <w:bookmarkEnd w:id="278"/>
      <w:bookmarkEnd w:id="279"/>
      <w:bookmarkEnd w:id="280"/>
      <w:bookmarkEnd w:id="281"/>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6F493A">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6F493A">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6F493A">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6F493A">
            <w:pPr>
              <w:pStyle w:val="TAH"/>
              <w:rPr>
                <w:szCs w:val="18"/>
              </w:rPr>
            </w:pPr>
            <w:r>
              <w:rPr>
                <w:szCs w:val="18"/>
              </w:rPr>
              <w:t>Comment</w:t>
            </w:r>
          </w:p>
        </w:tc>
      </w:tr>
      <w:tr w:rsidR="0006277F" w14:paraId="63F76B33"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6F493A">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6F493A">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6F493A">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6F493A">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6F493A">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6F493A">
            <w:pPr>
              <w:pStyle w:val="TAL"/>
              <w:rPr>
                <w:szCs w:val="18"/>
              </w:rPr>
            </w:pPr>
            <w:r>
              <w:rPr>
                <w:szCs w:val="18"/>
              </w:rPr>
              <w:t>See corresponding parameter in "getMOIAttributes".</w:t>
            </w:r>
          </w:p>
        </w:tc>
      </w:tr>
      <w:tr w:rsidR="0006277F" w14:paraId="526E1ADF"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6F493A">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6F493A">
            <w:pPr>
              <w:pStyle w:val="TAL"/>
              <w:rPr>
                <w:szCs w:val="18"/>
              </w:rPr>
            </w:pPr>
            <w:r>
              <w:rPr>
                <w:szCs w:val="18"/>
              </w:rPr>
              <w:t>See corresponding parameter in "getMOIAttributes".</w:t>
            </w:r>
          </w:p>
        </w:tc>
      </w:tr>
      <w:tr w:rsidR="0006277F" w14:paraId="2A31C692"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6F493A">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6F493A">
            <w:pPr>
              <w:pStyle w:val="TAL"/>
              <w:rPr>
                <w:szCs w:val="18"/>
              </w:rPr>
            </w:pPr>
            <w:r>
              <w:rPr>
                <w:szCs w:val="18"/>
              </w:rPr>
              <w:t>See corresponding parameter in "getMOIAttributes".</w:t>
            </w:r>
          </w:p>
        </w:tc>
      </w:tr>
      <w:tr w:rsidR="0006277F" w14:paraId="3FF33E7D"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6F493A">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6F493A">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6F493A">
            <w:pPr>
              <w:pStyle w:val="TAL"/>
              <w:rPr>
                <w:szCs w:val="18"/>
              </w:rPr>
            </w:pPr>
            <w:r>
              <w:rPr>
                <w:szCs w:val="18"/>
              </w:rPr>
              <w:t>LIST OF SEQUENCE &lt;</w:t>
            </w:r>
          </w:p>
          <w:p w14:paraId="5A220222" w14:textId="77777777" w:rsidR="0006277F" w:rsidRDefault="0006277F" w:rsidP="006F493A">
            <w:pPr>
              <w:pStyle w:val="TAL"/>
              <w:rPr>
                <w:szCs w:val="18"/>
              </w:rPr>
            </w:pPr>
            <w:r>
              <w:rPr>
                <w:szCs w:val="18"/>
              </w:rPr>
              <w:t xml:space="preserve">  nodeIdentifier</w:t>
            </w:r>
          </w:p>
          <w:p w14:paraId="65B8A7B1" w14:textId="77777777" w:rsidR="0006277F" w:rsidRDefault="0006277F" w:rsidP="006F493A">
            <w:pPr>
              <w:pStyle w:val="TAL"/>
              <w:rPr>
                <w:rFonts w:cs="Arial"/>
                <w:szCs w:val="18"/>
                <w:lang w:eastAsia="zh-CN"/>
              </w:rPr>
            </w:pPr>
            <w:r>
              <w:rPr>
                <w:rFonts w:cs="Arial"/>
                <w:szCs w:val="18"/>
                <w:lang w:eastAsia="zh-CN"/>
              </w:rPr>
              <w:t xml:space="preserve">  modifyOperator,</w:t>
            </w:r>
          </w:p>
          <w:p w14:paraId="78062D3B" w14:textId="77777777" w:rsidR="0006277F" w:rsidRDefault="0006277F" w:rsidP="006F493A">
            <w:pPr>
              <w:pStyle w:val="TAL"/>
              <w:rPr>
                <w:szCs w:val="18"/>
              </w:rPr>
            </w:pPr>
            <w:r>
              <w:rPr>
                <w:rFonts w:cs="Arial"/>
                <w:szCs w:val="18"/>
                <w:lang w:eastAsia="zh-CN"/>
              </w:rPr>
              <w:t xml:space="preserve">  nodeValue</w:t>
            </w:r>
          </w:p>
          <w:p w14:paraId="20021AE9" w14:textId="77777777" w:rsidR="0006277F" w:rsidRDefault="0006277F" w:rsidP="006F493A">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6F493A">
            <w:pPr>
              <w:pStyle w:val="TAL"/>
              <w:rPr>
                <w:szCs w:val="18"/>
              </w:rPr>
            </w:pPr>
            <w:r>
              <w:rPr>
                <w:szCs w:val="18"/>
              </w:rPr>
              <w:t>Set of sub-operations to be applied to attributes and attribute fields of the target objects.</w:t>
            </w:r>
          </w:p>
          <w:p w14:paraId="2250FF6F" w14:textId="77777777" w:rsidR="0006277F" w:rsidRDefault="0006277F" w:rsidP="006F493A">
            <w:pPr>
              <w:pStyle w:val="TAL"/>
              <w:rPr>
                <w:szCs w:val="18"/>
              </w:rPr>
            </w:pPr>
          </w:p>
          <w:p w14:paraId="186415E0" w14:textId="77777777" w:rsidR="0006277F" w:rsidRDefault="0006277F" w:rsidP="006F493A">
            <w:pPr>
              <w:pStyle w:val="TAL"/>
              <w:rPr>
                <w:szCs w:val="18"/>
              </w:rPr>
            </w:pPr>
            <w:r>
              <w:rPr>
                <w:szCs w:val="18"/>
              </w:rPr>
              <w:t>The "nodeIdentifier" specifies the target attribute or target attribute field of the sub-operation.</w:t>
            </w:r>
          </w:p>
          <w:p w14:paraId="52A7EFF7" w14:textId="77777777" w:rsidR="0006277F" w:rsidRDefault="0006277F" w:rsidP="006F493A">
            <w:pPr>
              <w:pStyle w:val="TAL"/>
              <w:rPr>
                <w:szCs w:val="18"/>
              </w:rPr>
            </w:pPr>
          </w:p>
          <w:p w14:paraId="0FADBC69" w14:textId="77777777" w:rsidR="0006277F" w:rsidRDefault="0006277F" w:rsidP="006F493A">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6F493A">
            <w:pPr>
              <w:pStyle w:val="TAL"/>
              <w:rPr>
                <w:szCs w:val="18"/>
              </w:rPr>
            </w:pPr>
          </w:p>
          <w:p w14:paraId="06F3543C" w14:textId="77777777" w:rsidR="0006277F" w:rsidRDefault="0006277F" w:rsidP="006F493A">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093D1AAB" w14:textId="3D515BB4" w:rsidR="00623B86" w:rsidRDefault="00623B86" w:rsidP="00623B86">
      <w:pPr>
        <w:pStyle w:val="Heading5"/>
      </w:pPr>
      <w:bookmarkStart w:id="289" w:name="_Toc20494364"/>
      <w:bookmarkStart w:id="290" w:name="_Toc26975384"/>
      <w:bookmarkStart w:id="291" w:name="_Toc35856257"/>
      <w:bookmarkStart w:id="292" w:name="_Toc44001115"/>
      <w:bookmarkStart w:id="293" w:name="_Toc51580714"/>
      <w:bookmarkStart w:id="294" w:name="_Toc52355977"/>
      <w:bookmarkStart w:id="295" w:name="_Toc55227547"/>
      <w:bookmarkStart w:id="296" w:name="_Toc138323100"/>
      <w:bookmarkStart w:id="297" w:name="_Toc219487487"/>
      <w:r>
        <w:lastRenderedPageBreak/>
        <w:t>11.1</w:t>
      </w:r>
      <w:r w:rsidRPr="00215D3C">
        <w:t>.</w:t>
      </w:r>
      <w:r w:rsidRPr="00215D3C">
        <w:rPr>
          <w:rFonts w:hint="eastAsia"/>
          <w:lang w:eastAsia="zh-CN"/>
        </w:rPr>
        <w:t>1</w:t>
      </w:r>
      <w:r w:rsidRPr="00215D3C">
        <w:t>.3.3</w:t>
      </w:r>
      <w:r w:rsidRPr="00215D3C">
        <w:tab/>
        <w:t>Output parameters</w:t>
      </w:r>
      <w:bookmarkEnd w:id="289"/>
      <w:bookmarkEnd w:id="290"/>
      <w:bookmarkEnd w:id="291"/>
      <w:bookmarkEnd w:id="292"/>
      <w:bookmarkEnd w:id="293"/>
      <w:bookmarkEnd w:id="294"/>
      <w:bookmarkEnd w:id="295"/>
      <w:bookmarkEnd w:id="296"/>
      <w:bookmarkEnd w:id="2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6F493A">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6F493A">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6F493A">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6F493A">
            <w:pPr>
              <w:pStyle w:val="TAH"/>
              <w:rPr>
                <w:szCs w:val="18"/>
              </w:rPr>
            </w:pPr>
            <w:r>
              <w:rPr>
                <w:szCs w:val="18"/>
              </w:rPr>
              <w:t>Comment</w:t>
            </w:r>
          </w:p>
        </w:tc>
      </w:tr>
      <w:tr w:rsidR="0006277F" w14:paraId="464D0712"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6F493A">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6F493A">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6F493A">
            <w:pPr>
              <w:pStyle w:val="TAL"/>
              <w:rPr>
                <w:rFonts w:cs="Arial"/>
                <w:szCs w:val="18"/>
              </w:rPr>
            </w:pPr>
            <w:r>
              <w:rPr>
                <w:rFonts w:cs="Arial"/>
                <w:szCs w:val="18"/>
              </w:rPr>
              <w:t>LIST OF SEQUENCE &lt;</w:t>
            </w:r>
          </w:p>
          <w:p w14:paraId="5D5AF1F1" w14:textId="77777777" w:rsidR="0006277F" w:rsidRDefault="0006277F" w:rsidP="006F493A">
            <w:pPr>
              <w:pStyle w:val="TAL"/>
              <w:rPr>
                <w:rFonts w:cs="Arial"/>
                <w:szCs w:val="18"/>
              </w:rPr>
            </w:pPr>
            <w:r>
              <w:rPr>
                <w:rFonts w:cs="Arial"/>
                <w:szCs w:val="18"/>
              </w:rPr>
              <w:t xml:space="preserve">  objectInstance DN,</w:t>
            </w:r>
          </w:p>
          <w:p w14:paraId="05009F71" w14:textId="77777777" w:rsidR="0006277F" w:rsidRDefault="0006277F" w:rsidP="006F493A">
            <w:pPr>
              <w:pStyle w:val="TAL"/>
              <w:rPr>
                <w:rFonts w:cs="Arial"/>
                <w:szCs w:val="18"/>
              </w:rPr>
            </w:pPr>
            <w:r>
              <w:rPr>
                <w:rFonts w:cs="Arial"/>
                <w:szCs w:val="18"/>
              </w:rPr>
              <w:t xml:space="preserve">  objectClass string,</w:t>
            </w:r>
          </w:p>
          <w:p w14:paraId="03F17351" w14:textId="77777777" w:rsidR="0006277F" w:rsidRDefault="0006277F" w:rsidP="006F493A">
            <w:pPr>
              <w:pStyle w:val="TAL"/>
              <w:rPr>
                <w:rFonts w:cs="Arial"/>
                <w:szCs w:val="18"/>
              </w:rPr>
            </w:pPr>
            <w:r>
              <w:rPr>
                <w:rFonts w:cs="Arial"/>
                <w:szCs w:val="18"/>
              </w:rPr>
              <w:t xml:space="preserve">  LIST OF SEQUENCE&lt;</w:t>
            </w:r>
          </w:p>
          <w:p w14:paraId="60E1A5EB" w14:textId="77777777" w:rsidR="0006277F" w:rsidRDefault="0006277F" w:rsidP="006F493A">
            <w:pPr>
              <w:pStyle w:val="TAL"/>
              <w:rPr>
                <w:rFonts w:cs="Arial"/>
                <w:szCs w:val="18"/>
              </w:rPr>
            </w:pPr>
            <w:r>
              <w:rPr>
                <w:rFonts w:cs="Arial"/>
                <w:szCs w:val="18"/>
              </w:rPr>
              <w:t xml:space="preserve">    attribute name,</w:t>
            </w:r>
          </w:p>
          <w:p w14:paraId="4BA70AC0" w14:textId="77777777" w:rsidR="0006277F" w:rsidRDefault="0006277F" w:rsidP="006F493A">
            <w:pPr>
              <w:pStyle w:val="TAL"/>
              <w:rPr>
                <w:rFonts w:cs="Arial"/>
                <w:szCs w:val="18"/>
              </w:rPr>
            </w:pPr>
            <w:r>
              <w:rPr>
                <w:rFonts w:cs="Arial"/>
                <w:szCs w:val="18"/>
              </w:rPr>
              <w:t xml:space="preserve">    attribute value &gt;</w:t>
            </w:r>
          </w:p>
          <w:p w14:paraId="6254548B" w14:textId="77777777" w:rsidR="0006277F" w:rsidRDefault="0006277F" w:rsidP="006F493A">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6F493A">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6F493A">
            <w:pPr>
              <w:pStyle w:val="TAL"/>
              <w:rPr>
                <w:rFonts w:cs="Arial"/>
                <w:szCs w:val="18"/>
              </w:rPr>
            </w:pPr>
          </w:p>
          <w:p w14:paraId="7AF0BED9" w14:textId="77777777" w:rsidR="0006277F" w:rsidRDefault="0006277F" w:rsidP="006F493A">
            <w:pPr>
              <w:pStyle w:val="TAL"/>
              <w:rPr>
                <w:rFonts w:cs="Arial"/>
                <w:szCs w:val="18"/>
              </w:rPr>
            </w:pPr>
            <w:r>
              <w:rPr>
                <w:rFonts w:cs="Arial"/>
                <w:szCs w:val="18"/>
              </w:rPr>
              <w:t>If all requested modifications are applied, the parameter may be absent.</w:t>
            </w:r>
          </w:p>
          <w:p w14:paraId="00D67456" w14:textId="77777777" w:rsidR="0006277F" w:rsidRDefault="0006277F" w:rsidP="006F493A">
            <w:pPr>
              <w:pStyle w:val="TAL"/>
              <w:rPr>
                <w:rFonts w:cs="Arial"/>
                <w:szCs w:val="18"/>
              </w:rPr>
            </w:pPr>
          </w:p>
          <w:p w14:paraId="3E39B121" w14:textId="77777777" w:rsidR="0006277F" w:rsidRDefault="0006277F" w:rsidP="006F493A">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6F493A">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6F493A">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6F493A">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6F493A">
            <w:pPr>
              <w:pStyle w:val="TAL"/>
              <w:rPr>
                <w:szCs w:val="18"/>
              </w:rPr>
            </w:pPr>
            <w:r>
              <w:rPr>
                <w:szCs w:val="18"/>
              </w:rPr>
              <w:t>ENUM (</w:t>
            </w:r>
          </w:p>
          <w:p w14:paraId="44776C59" w14:textId="77777777" w:rsidR="0006277F" w:rsidRDefault="0006277F" w:rsidP="006F493A">
            <w:pPr>
              <w:pStyle w:val="TAL"/>
              <w:rPr>
                <w:szCs w:val="18"/>
              </w:rPr>
            </w:pPr>
            <w:r>
              <w:rPr>
                <w:szCs w:val="18"/>
              </w:rPr>
              <w:t xml:space="preserve">  SUCCEEDED,</w:t>
            </w:r>
          </w:p>
          <w:p w14:paraId="348467E7" w14:textId="77777777" w:rsidR="0006277F" w:rsidRDefault="0006277F" w:rsidP="006F493A">
            <w:pPr>
              <w:pStyle w:val="TAL"/>
              <w:rPr>
                <w:szCs w:val="18"/>
              </w:rPr>
            </w:pPr>
            <w:r>
              <w:rPr>
                <w:szCs w:val="18"/>
              </w:rPr>
              <w:t xml:space="preserve">  PARTIALLY_FAILED,</w:t>
            </w:r>
          </w:p>
          <w:p w14:paraId="5692CD07" w14:textId="77777777" w:rsidR="0006277F" w:rsidRDefault="0006277F" w:rsidP="006F493A">
            <w:pPr>
              <w:pStyle w:val="TAL"/>
              <w:rPr>
                <w:szCs w:val="18"/>
              </w:rPr>
            </w:pPr>
            <w:r>
              <w:rPr>
                <w:szCs w:val="18"/>
              </w:rPr>
              <w:t xml:space="preserve">  FAILED</w:t>
            </w:r>
          </w:p>
          <w:p w14:paraId="58D063A7" w14:textId="77777777" w:rsidR="0006277F" w:rsidRDefault="0006277F" w:rsidP="006F493A">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4A5CFDCB" w14:textId="77777777" w:rsidR="00623B86" w:rsidRPr="00215D3C" w:rsidRDefault="00623B86" w:rsidP="00623B86">
      <w:pPr>
        <w:pStyle w:val="Heading5"/>
      </w:pPr>
      <w:bookmarkStart w:id="298" w:name="_Toc20494365"/>
      <w:bookmarkStart w:id="299" w:name="_Toc26975385"/>
      <w:bookmarkStart w:id="300" w:name="_Toc35856258"/>
      <w:bookmarkStart w:id="301" w:name="_Toc44001116"/>
      <w:bookmarkStart w:id="302" w:name="_Toc51580715"/>
      <w:bookmarkStart w:id="303" w:name="_Toc52355978"/>
      <w:bookmarkStart w:id="304" w:name="_Toc55227548"/>
      <w:bookmarkStart w:id="305" w:name="_Toc138323101"/>
      <w:bookmarkStart w:id="306" w:name="_Toc219487488"/>
      <w:r>
        <w:t>11.1</w:t>
      </w:r>
      <w:r w:rsidRPr="00215D3C">
        <w:t>.</w:t>
      </w:r>
      <w:r w:rsidRPr="00215D3C">
        <w:rPr>
          <w:rFonts w:hint="eastAsia"/>
          <w:lang w:eastAsia="zh-CN"/>
        </w:rPr>
        <w:t>1</w:t>
      </w:r>
      <w:r w:rsidRPr="00215D3C">
        <w:t>.3.4</w:t>
      </w:r>
      <w:r w:rsidRPr="00215D3C">
        <w:tab/>
        <w:t>Results</w:t>
      </w:r>
      <w:bookmarkEnd w:id="298"/>
      <w:bookmarkEnd w:id="299"/>
      <w:bookmarkEnd w:id="300"/>
      <w:bookmarkEnd w:id="301"/>
      <w:bookmarkEnd w:id="302"/>
      <w:bookmarkEnd w:id="303"/>
      <w:bookmarkEnd w:id="304"/>
      <w:bookmarkEnd w:id="305"/>
      <w:bookmarkEnd w:id="30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7" w:name="_Toc20494366"/>
      <w:bookmarkStart w:id="308" w:name="_Toc26975386"/>
      <w:bookmarkStart w:id="309" w:name="_Toc35856259"/>
      <w:bookmarkStart w:id="310" w:name="_Toc44001117"/>
      <w:bookmarkStart w:id="311" w:name="_Toc51580716"/>
      <w:bookmarkStart w:id="312" w:name="_Toc52355979"/>
      <w:bookmarkStart w:id="313" w:name="_Toc55227549"/>
      <w:bookmarkStart w:id="314" w:name="_Toc138323102"/>
      <w:bookmarkStart w:id="315" w:name="_Toc219487489"/>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7"/>
      <w:bookmarkEnd w:id="308"/>
      <w:bookmarkEnd w:id="309"/>
      <w:bookmarkEnd w:id="310"/>
      <w:bookmarkEnd w:id="311"/>
      <w:bookmarkEnd w:id="312"/>
      <w:bookmarkEnd w:id="313"/>
      <w:bookmarkEnd w:id="314"/>
      <w:bookmarkEnd w:id="315"/>
    </w:p>
    <w:p w14:paraId="6BA13F5A" w14:textId="77777777" w:rsidR="00623B86" w:rsidRPr="00215D3C" w:rsidRDefault="00623B86" w:rsidP="00623B86">
      <w:pPr>
        <w:pStyle w:val="Heading5"/>
      </w:pPr>
      <w:bookmarkStart w:id="316" w:name="_Toc20494367"/>
      <w:bookmarkStart w:id="317" w:name="_Toc26975387"/>
      <w:bookmarkStart w:id="318" w:name="_Toc35856260"/>
      <w:bookmarkStart w:id="319" w:name="_Toc44001118"/>
      <w:bookmarkStart w:id="320" w:name="_Toc51580717"/>
      <w:bookmarkStart w:id="321" w:name="_Toc52355980"/>
      <w:bookmarkStart w:id="322" w:name="_Toc55227550"/>
      <w:bookmarkStart w:id="323" w:name="_Toc138323103"/>
      <w:bookmarkStart w:id="324" w:name="_Toc219487490"/>
      <w:r>
        <w:t>11.1</w:t>
      </w:r>
      <w:r w:rsidRPr="00215D3C">
        <w:t>.</w:t>
      </w:r>
      <w:r w:rsidRPr="00215D3C">
        <w:rPr>
          <w:rFonts w:hint="eastAsia"/>
          <w:lang w:eastAsia="zh-CN"/>
        </w:rPr>
        <w:t>1</w:t>
      </w:r>
      <w:r w:rsidRPr="00215D3C">
        <w:t>.4.1</w:t>
      </w:r>
      <w:r w:rsidRPr="00215D3C">
        <w:tab/>
        <w:t>Description</w:t>
      </w:r>
      <w:bookmarkEnd w:id="316"/>
      <w:bookmarkEnd w:id="317"/>
      <w:bookmarkEnd w:id="318"/>
      <w:bookmarkEnd w:id="319"/>
      <w:bookmarkEnd w:id="320"/>
      <w:bookmarkEnd w:id="321"/>
      <w:bookmarkEnd w:id="322"/>
      <w:bookmarkEnd w:id="323"/>
      <w:bookmarkEnd w:id="324"/>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5" w:name="_Toc20494368"/>
      <w:bookmarkStart w:id="326" w:name="_Toc26975388"/>
      <w:bookmarkStart w:id="327" w:name="_Toc35856261"/>
      <w:bookmarkStart w:id="328" w:name="_Toc44001119"/>
      <w:bookmarkStart w:id="329" w:name="_Toc51580718"/>
      <w:bookmarkStart w:id="330" w:name="_Toc52355981"/>
      <w:bookmarkStart w:id="331" w:name="_Toc55227551"/>
      <w:bookmarkStart w:id="332" w:name="_Toc138323104"/>
      <w:bookmarkStart w:id="333" w:name="_Toc219487491"/>
      <w:r>
        <w:t>11.1</w:t>
      </w:r>
      <w:r w:rsidRPr="00215D3C">
        <w:t>.</w:t>
      </w:r>
      <w:r w:rsidRPr="00215D3C">
        <w:rPr>
          <w:rFonts w:hint="eastAsia"/>
          <w:lang w:eastAsia="zh-CN"/>
        </w:rPr>
        <w:t>1</w:t>
      </w:r>
      <w:r w:rsidRPr="00215D3C">
        <w:t>.4.2</w:t>
      </w:r>
      <w:r w:rsidRPr="00215D3C">
        <w:tab/>
        <w:t>Input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6F493A">
        <w:trPr>
          <w:jc w:val="center"/>
        </w:trPr>
        <w:tc>
          <w:tcPr>
            <w:tcW w:w="2001" w:type="dxa"/>
            <w:shd w:val="clear" w:color="auto" w:fill="BFBFBF"/>
          </w:tcPr>
          <w:p w14:paraId="67C0342E" w14:textId="77777777" w:rsidR="00623B86" w:rsidRPr="004544E4" w:rsidRDefault="00623B86" w:rsidP="006F493A">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6F493A">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6F493A">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6F493A">
            <w:pPr>
              <w:pStyle w:val="TAH"/>
              <w:rPr>
                <w:szCs w:val="18"/>
              </w:rPr>
            </w:pPr>
            <w:r w:rsidRPr="004544E4">
              <w:rPr>
                <w:szCs w:val="18"/>
              </w:rPr>
              <w:t>Comment</w:t>
            </w:r>
          </w:p>
        </w:tc>
      </w:tr>
      <w:tr w:rsidR="00623B86" w:rsidRPr="009B1F2D" w14:paraId="23AE6F0B" w14:textId="77777777" w:rsidTr="006F493A">
        <w:trPr>
          <w:jc w:val="center"/>
        </w:trPr>
        <w:tc>
          <w:tcPr>
            <w:tcW w:w="2001" w:type="dxa"/>
          </w:tcPr>
          <w:p w14:paraId="492AE4EF" w14:textId="77777777" w:rsidR="00623B86" w:rsidRPr="001D11CC" w:rsidRDefault="00623B86" w:rsidP="006F493A">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6F493A">
            <w:pPr>
              <w:pStyle w:val="TAL"/>
              <w:jc w:val="center"/>
              <w:rPr>
                <w:szCs w:val="18"/>
              </w:rPr>
            </w:pPr>
            <w:r w:rsidRPr="009B1F2D">
              <w:rPr>
                <w:szCs w:val="18"/>
              </w:rPr>
              <w:t>M</w:t>
            </w:r>
          </w:p>
        </w:tc>
        <w:tc>
          <w:tcPr>
            <w:tcW w:w="2373" w:type="dxa"/>
          </w:tcPr>
          <w:p w14:paraId="6DBDB52D" w14:textId="77777777" w:rsidR="00623B86" w:rsidRPr="00A32054" w:rsidRDefault="00623B86" w:rsidP="006F493A">
            <w:pPr>
              <w:pStyle w:val="TAL"/>
              <w:rPr>
                <w:szCs w:val="18"/>
              </w:rPr>
            </w:pPr>
            <w:r w:rsidRPr="00BB224E">
              <w:rPr>
                <w:szCs w:val="18"/>
              </w:rPr>
              <w:t>DN</w:t>
            </w:r>
          </w:p>
        </w:tc>
        <w:tc>
          <w:tcPr>
            <w:tcW w:w="4398" w:type="dxa"/>
          </w:tcPr>
          <w:p w14:paraId="21DC8386" w14:textId="16963BFD" w:rsidR="00623B86" w:rsidRPr="006623B1" w:rsidRDefault="00623B86" w:rsidP="006F493A">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6F493A">
        <w:trPr>
          <w:jc w:val="center"/>
        </w:trPr>
        <w:tc>
          <w:tcPr>
            <w:tcW w:w="2001" w:type="dxa"/>
          </w:tcPr>
          <w:p w14:paraId="75E6B7C8" w14:textId="77777777" w:rsidR="00623B86" w:rsidRPr="001D11CC" w:rsidRDefault="00623B86" w:rsidP="006F493A">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6F493A">
            <w:pPr>
              <w:pStyle w:val="TAL"/>
              <w:jc w:val="center"/>
              <w:rPr>
                <w:szCs w:val="18"/>
              </w:rPr>
            </w:pPr>
            <w:r w:rsidRPr="009B1F2D">
              <w:rPr>
                <w:szCs w:val="18"/>
              </w:rPr>
              <w:t>O</w:t>
            </w:r>
          </w:p>
        </w:tc>
        <w:tc>
          <w:tcPr>
            <w:tcW w:w="2373" w:type="dxa"/>
          </w:tcPr>
          <w:p w14:paraId="4C16C271"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6F493A">
        <w:trPr>
          <w:jc w:val="center"/>
        </w:trPr>
        <w:tc>
          <w:tcPr>
            <w:tcW w:w="2001" w:type="dxa"/>
          </w:tcPr>
          <w:p w14:paraId="156E441A" w14:textId="77777777" w:rsidR="00623B86" w:rsidRPr="001D11CC" w:rsidRDefault="00623B86" w:rsidP="006F493A">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6F493A">
            <w:pPr>
              <w:pStyle w:val="TAL"/>
              <w:jc w:val="center"/>
              <w:rPr>
                <w:szCs w:val="18"/>
              </w:rPr>
            </w:pPr>
            <w:r w:rsidRPr="009B1F2D">
              <w:rPr>
                <w:szCs w:val="18"/>
              </w:rPr>
              <w:t>O</w:t>
            </w:r>
          </w:p>
        </w:tc>
        <w:tc>
          <w:tcPr>
            <w:tcW w:w="2373" w:type="dxa"/>
          </w:tcPr>
          <w:p w14:paraId="613AECA0"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6F493A">
        <w:trPr>
          <w:jc w:val="center"/>
        </w:trPr>
        <w:tc>
          <w:tcPr>
            <w:tcW w:w="2001" w:type="dxa"/>
          </w:tcPr>
          <w:p w14:paraId="4C754931" w14:textId="77777777" w:rsidR="00623B86" w:rsidRPr="001D11CC" w:rsidRDefault="00623B86" w:rsidP="006F493A">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6F493A">
            <w:pPr>
              <w:pStyle w:val="TAL"/>
              <w:jc w:val="center"/>
              <w:rPr>
                <w:szCs w:val="18"/>
              </w:rPr>
            </w:pPr>
            <w:r w:rsidRPr="009B1F2D">
              <w:rPr>
                <w:szCs w:val="18"/>
              </w:rPr>
              <w:t>O</w:t>
            </w:r>
          </w:p>
        </w:tc>
        <w:tc>
          <w:tcPr>
            <w:tcW w:w="2373" w:type="dxa"/>
          </w:tcPr>
          <w:p w14:paraId="059FF00F" w14:textId="77777777" w:rsidR="00623B86" w:rsidRPr="00A32054" w:rsidRDefault="00623B86" w:rsidP="006F493A">
            <w:pPr>
              <w:pStyle w:val="TAL"/>
              <w:rPr>
                <w:szCs w:val="18"/>
              </w:rPr>
            </w:pPr>
            <w:r w:rsidRPr="00BB224E">
              <w:rPr>
                <w:szCs w:val="18"/>
              </w:rPr>
              <w:t>See comment.</w:t>
            </w:r>
          </w:p>
        </w:tc>
        <w:tc>
          <w:tcPr>
            <w:tcW w:w="4398" w:type="dxa"/>
          </w:tcPr>
          <w:p w14:paraId="63C91476" w14:textId="77777777" w:rsidR="00623B86" w:rsidRPr="001E0433" w:rsidRDefault="00623B86" w:rsidP="006F493A">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4" w:name="_Toc20494369"/>
      <w:bookmarkStart w:id="335" w:name="_Toc26975389"/>
      <w:bookmarkStart w:id="336" w:name="_Toc35856262"/>
      <w:bookmarkStart w:id="337" w:name="_Toc44001120"/>
      <w:bookmarkStart w:id="338" w:name="_Toc51580719"/>
      <w:bookmarkStart w:id="339" w:name="_Toc52355982"/>
      <w:bookmarkStart w:id="340" w:name="_Toc55227552"/>
      <w:bookmarkStart w:id="341" w:name="_Toc138323105"/>
      <w:bookmarkStart w:id="342" w:name="_Toc219487492"/>
      <w:r>
        <w:t>11.1</w:t>
      </w:r>
      <w:r w:rsidRPr="00215D3C">
        <w:t>.</w:t>
      </w:r>
      <w:r w:rsidRPr="00215D3C">
        <w:rPr>
          <w:rFonts w:hint="eastAsia"/>
          <w:lang w:eastAsia="zh-CN"/>
        </w:rPr>
        <w:t>1</w:t>
      </w:r>
      <w:r w:rsidRPr="00215D3C">
        <w:t>.4.3</w:t>
      </w:r>
      <w:r w:rsidRPr="00215D3C">
        <w:tab/>
        <w:t>Output parameters</w:t>
      </w:r>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6F493A">
        <w:trPr>
          <w:jc w:val="center"/>
        </w:trPr>
        <w:tc>
          <w:tcPr>
            <w:tcW w:w="1358" w:type="dxa"/>
            <w:shd w:val="clear" w:color="auto" w:fill="BFBFBF"/>
          </w:tcPr>
          <w:p w14:paraId="1174CEF9" w14:textId="77777777" w:rsidR="00623B86" w:rsidRPr="002B66C8" w:rsidRDefault="00623B86" w:rsidP="006F493A">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6F493A">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6F493A">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6F493A">
            <w:pPr>
              <w:pStyle w:val="TAH"/>
              <w:rPr>
                <w:szCs w:val="18"/>
              </w:rPr>
            </w:pPr>
            <w:r w:rsidRPr="007E2C0D">
              <w:rPr>
                <w:szCs w:val="18"/>
              </w:rPr>
              <w:t>Comment</w:t>
            </w:r>
          </w:p>
        </w:tc>
      </w:tr>
      <w:tr w:rsidR="00623B86" w:rsidRPr="009B1F2D" w14:paraId="7A646755" w14:textId="77777777" w:rsidTr="006F493A">
        <w:trPr>
          <w:jc w:val="center"/>
        </w:trPr>
        <w:tc>
          <w:tcPr>
            <w:tcW w:w="1358" w:type="dxa"/>
          </w:tcPr>
          <w:p w14:paraId="424AF2CB" w14:textId="77777777" w:rsidR="00623B86" w:rsidRPr="001D11CC" w:rsidRDefault="00623B86" w:rsidP="006F493A">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6F493A">
            <w:pPr>
              <w:pStyle w:val="TAL"/>
              <w:jc w:val="center"/>
              <w:rPr>
                <w:szCs w:val="18"/>
              </w:rPr>
            </w:pPr>
            <w:r w:rsidRPr="009B1F2D">
              <w:rPr>
                <w:szCs w:val="18"/>
              </w:rPr>
              <w:t>M</w:t>
            </w:r>
          </w:p>
        </w:tc>
        <w:tc>
          <w:tcPr>
            <w:tcW w:w="2635" w:type="dxa"/>
          </w:tcPr>
          <w:p w14:paraId="5741EC27" w14:textId="77777777" w:rsidR="00623B86" w:rsidRPr="001E0433" w:rsidRDefault="00623B86" w:rsidP="006F493A">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6F493A">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6F493A">
        <w:trPr>
          <w:trHeight w:val="54"/>
          <w:jc w:val="center"/>
        </w:trPr>
        <w:tc>
          <w:tcPr>
            <w:tcW w:w="1358" w:type="dxa"/>
          </w:tcPr>
          <w:p w14:paraId="78DD2D66"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6F493A">
            <w:pPr>
              <w:pStyle w:val="TAL"/>
              <w:jc w:val="center"/>
              <w:rPr>
                <w:szCs w:val="18"/>
              </w:rPr>
            </w:pPr>
            <w:r w:rsidRPr="009B1F2D">
              <w:rPr>
                <w:szCs w:val="18"/>
              </w:rPr>
              <w:t>M</w:t>
            </w:r>
          </w:p>
        </w:tc>
        <w:tc>
          <w:tcPr>
            <w:tcW w:w="2635" w:type="dxa"/>
          </w:tcPr>
          <w:p w14:paraId="6848A46A" w14:textId="77777777" w:rsidR="00623B86" w:rsidRPr="004544E4" w:rsidRDefault="00623B86" w:rsidP="006F493A">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6F493A">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3" w:name="_Toc20494370"/>
      <w:bookmarkStart w:id="344" w:name="_Toc26975390"/>
      <w:bookmarkStart w:id="345" w:name="_Toc35856263"/>
      <w:bookmarkStart w:id="346" w:name="_Toc44001121"/>
      <w:bookmarkStart w:id="347" w:name="_Toc51580720"/>
      <w:bookmarkStart w:id="348" w:name="_Toc52355983"/>
      <w:bookmarkStart w:id="349" w:name="_Toc55227553"/>
      <w:bookmarkStart w:id="350" w:name="_Toc138323106"/>
      <w:bookmarkStart w:id="351" w:name="_Toc219487493"/>
      <w:r>
        <w:t>11.1</w:t>
      </w:r>
      <w:r w:rsidRPr="00215D3C">
        <w:t>.</w:t>
      </w:r>
      <w:r w:rsidRPr="00215D3C">
        <w:rPr>
          <w:rFonts w:hint="eastAsia"/>
          <w:lang w:eastAsia="zh-CN"/>
        </w:rPr>
        <w:t>1</w:t>
      </w:r>
      <w:r w:rsidRPr="00215D3C">
        <w:t>.4.4</w:t>
      </w:r>
      <w:r w:rsidRPr="00215D3C">
        <w:tab/>
        <w:t>Results</w:t>
      </w:r>
      <w:bookmarkEnd w:id="343"/>
      <w:bookmarkEnd w:id="344"/>
      <w:bookmarkEnd w:id="345"/>
      <w:bookmarkEnd w:id="346"/>
      <w:bookmarkEnd w:id="347"/>
      <w:bookmarkEnd w:id="348"/>
      <w:bookmarkEnd w:id="349"/>
      <w:bookmarkEnd w:id="350"/>
      <w:bookmarkEnd w:id="35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2" w:name="_Toc20494371"/>
      <w:bookmarkStart w:id="353" w:name="_Toc26975391"/>
      <w:bookmarkStart w:id="354" w:name="_Toc35856264"/>
      <w:bookmarkStart w:id="355" w:name="_Toc44001122"/>
      <w:bookmarkStart w:id="356" w:name="_Toc51580721"/>
      <w:bookmarkStart w:id="357" w:name="_Toc52355984"/>
      <w:bookmarkStart w:id="358" w:name="_Toc55227554"/>
      <w:bookmarkStart w:id="359" w:name="_Toc138323107"/>
      <w:bookmarkStart w:id="360" w:name="_Toc219487494"/>
      <w:r w:rsidRPr="00AA0C08">
        <w:t>11.1.1.4a</w:t>
      </w:r>
      <w:r w:rsidRPr="00AA0C08">
        <w:tab/>
        <w:t>changeMOIs operation</w:t>
      </w:r>
      <w:bookmarkEnd w:id="360"/>
    </w:p>
    <w:p w14:paraId="3947C45D" w14:textId="77777777" w:rsidR="00BB2CFC" w:rsidRPr="00E04DAB" w:rsidRDefault="00BB2CFC" w:rsidP="0023595B">
      <w:pPr>
        <w:pStyle w:val="Heading5"/>
      </w:pPr>
      <w:bookmarkStart w:id="361" w:name="_Toc219487495"/>
      <w:r w:rsidRPr="00E04DAB">
        <w:t>11.1.1.4a.1</w:t>
      </w:r>
      <w:r w:rsidRPr="00E04DAB">
        <w:tab/>
        <w:t>Definition</w:t>
      </w:r>
      <w:bookmarkEnd w:id="361"/>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2" w:name="MCCQCTEMPBM_00000204"/>
      <w:bookmarkStart w:id="363" w:name="_Toc219487496"/>
      <w:r w:rsidRPr="00AA0C08">
        <w:t>11.1.</w:t>
      </w:r>
      <w:r w:rsidRPr="00AA0C08">
        <w:rPr>
          <w:rFonts w:hint="eastAsia"/>
        </w:rPr>
        <w:t>1</w:t>
      </w:r>
      <w:r w:rsidRPr="00AA0C08">
        <w:t>.4a.2</w:t>
      </w:r>
      <w:r w:rsidRPr="00AA0C08">
        <w:tab/>
        <w:t>Input parameters</w:t>
      </w:r>
      <w:bookmarkEnd w:id="3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6F493A">
        <w:trPr>
          <w:jc w:val="center"/>
        </w:trPr>
        <w:tc>
          <w:tcPr>
            <w:tcW w:w="1708" w:type="dxa"/>
            <w:shd w:val="clear" w:color="auto" w:fill="BFBFBF"/>
          </w:tcPr>
          <w:bookmarkEnd w:id="362"/>
          <w:p w14:paraId="149DD2C8" w14:textId="77777777" w:rsidR="00BB2CFC" w:rsidRPr="004544E4" w:rsidRDefault="00BB2CFC" w:rsidP="006F493A">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6F493A">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6F493A">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6F493A">
            <w:pPr>
              <w:pStyle w:val="TAH"/>
              <w:rPr>
                <w:szCs w:val="18"/>
              </w:rPr>
            </w:pPr>
            <w:r>
              <w:rPr>
                <w:szCs w:val="18"/>
              </w:rPr>
              <w:t>Comment</w:t>
            </w:r>
          </w:p>
        </w:tc>
      </w:tr>
      <w:tr w:rsidR="00BB2CFC" w:rsidRPr="009B1F2D" w14:paraId="5DEB92BD" w14:textId="77777777" w:rsidTr="006F493A">
        <w:trPr>
          <w:jc w:val="center"/>
        </w:trPr>
        <w:tc>
          <w:tcPr>
            <w:tcW w:w="1708" w:type="dxa"/>
          </w:tcPr>
          <w:p w14:paraId="1F35C613" w14:textId="77777777" w:rsidR="00BB2CFC" w:rsidRPr="001D11CC" w:rsidRDefault="00BB2CFC" w:rsidP="006F493A">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6F493A">
            <w:pPr>
              <w:pStyle w:val="TAL"/>
              <w:jc w:val="center"/>
              <w:rPr>
                <w:szCs w:val="18"/>
              </w:rPr>
            </w:pPr>
            <w:r>
              <w:rPr>
                <w:szCs w:val="18"/>
              </w:rPr>
              <w:t>M</w:t>
            </w:r>
          </w:p>
        </w:tc>
        <w:tc>
          <w:tcPr>
            <w:tcW w:w="2570" w:type="dxa"/>
          </w:tcPr>
          <w:p w14:paraId="2E73BB74" w14:textId="77777777" w:rsidR="00BB2CFC" w:rsidRPr="00487495" w:rsidRDefault="00BB2CFC" w:rsidP="006F493A">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6F493A">
            <w:pPr>
              <w:pStyle w:val="TAL"/>
              <w:rPr>
                <w:szCs w:val="18"/>
              </w:rPr>
            </w:pPr>
            <w:r>
              <w:rPr>
                <w:szCs w:val="18"/>
              </w:rPr>
              <w:t>Identifies the base object, that together with the "path" identifies the nodes to be modified.</w:t>
            </w:r>
          </w:p>
        </w:tc>
      </w:tr>
      <w:tr w:rsidR="00BB2CFC" w:rsidRPr="009B1F2D" w14:paraId="6C9608ED" w14:textId="77777777" w:rsidTr="006F493A">
        <w:trPr>
          <w:jc w:val="center"/>
        </w:trPr>
        <w:tc>
          <w:tcPr>
            <w:tcW w:w="1708" w:type="dxa"/>
          </w:tcPr>
          <w:p w14:paraId="31693B98" w14:textId="77777777" w:rsidR="00BB2CFC" w:rsidRPr="001D11CC" w:rsidRDefault="00BB2CFC" w:rsidP="006F493A">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6F493A">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6F493A">
            <w:pPr>
              <w:pStyle w:val="TAL"/>
              <w:rPr>
                <w:szCs w:val="18"/>
              </w:rPr>
            </w:pPr>
            <w:r>
              <w:rPr>
                <w:szCs w:val="18"/>
              </w:rPr>
              <w:t>LIST OF SEQUENCE &lt;</w:t>
            </w:r>
          </w:p>
          <w:p w14:paraId="4B9499E3" w14:textId="77777777" w:rsidR="00BB2CFC" w:rsidRDefault="00BB2CFC" w:rsidP="006F493A">
            <w:pPr>
              <w:pStyle w:val="TAL"/>
              <w:rPr>
                <w:szCs w:val="18"/>
              </w:rPr>
            </w:pPr>
            <w:r>
              <w:rPr>
                <w:szCs w:val="18"/>
              </w:rPr>
              <w:t xml:space="preserve">  path,</w:t>
            </w:r>
          </w:p>
          <w:p w14:paraId="1EE0824B" w14:textId="77777777" w:rsidR="00BB2CFC" w:rsidRDefault="00BB2CFC" w:rsidP="006F493A">
            <w:pPr>
              <w:pStyle w:val="TAL"/>
              <w:rPr>
                <w:rFonts w:cs="Arial"/>
                <w:szCs w:val="18"/>
                <w:lang w:eastAsia="zh-CN"/>
              </w:rPr>
            </w:pPr>
            <w:r>
              <w:rPr>
                <w:rFonts w:cs="Arial"/>
                <w:szCs w:val="18"/>
                <w:lang w:eastAsia="zh-CN"/>
              </w:rPr>
              <w:t xml:space="preserve">  modifyOperator,</w:t>
            </w:r>
          </w:p>
          <w:p w14:paraId="25F32F25" w14:textId="77777777" w:rsidR="00BB2CFC" w:rsidRDefault="00BB2CFC" w:rsidP="006F493A">
            <w:pPr>
              <w:pStyle w:val="TAL"/>
              <w:rPr>
                <w:szCs w:val="18"/>
              </w:rPr>
            </w:pPr>
            <w:r>
              <w:rPr>
                <w:rFonts w:cs="Arial"/>
                <w:szCs w:val="18"/>
                <w:lang w:eastAsia="zh-CN"/>
              </w:rPr>
              <w:t xml:space="preserve">  nodeValue</w:t>
            </w:r>
          </w:p>
          <w:p w14:paraId="7D64653F" w14:textId="77777777" w:rsidR="00BB2CFC" w:rsidRPr="001E0433" w:rsidRDefault="00BB2CFC" w:rsidP="006F493A">
            <w:pPr>
              <w:pStyle w:val="TAL"/>
              <w:rPr>
                <w:szCs w:val="18"/>
              </w:rPr>
            </w:pPr>
            <w:r>
              <w:rPr>
                <w:szCs w:val="18"/>
              </w:rPr>
              <w:t>&gt;</w:t>
            </w:r>
          </w:p>
        </w:tc>
        <w:tc>
          <w:tcPr>
            <w:tcW w:w="5133" w:type="dxa"/>
          </w:tcPr>
          <w:p w14:paraId="0F8D14AE" w14:textId="19A1E81A" w:rsidR="00BB2CFC" w:rsidRDefault="00BB2CFC" w:rsidP="006F493A">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6F493A">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6F493A">
            <w:pPr>
              <w:pStyle w:val="TAL"/>
              <w:rPr>
                <w:szCs w:val="18"/>
              </w:rPr>
            </w:pPr>
          </w:p>
          <w:p w14:paraId="6F2DCD6C" w14:textId="77777777" w:rsidR="00BB2CFC" w:rsidRDefault="00BB2CFC" w:rsidP="006F493A">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6F493A">
            <w:pPr>
              <w:pStyle w:val="TAL"/>
              <w:rPr>
                <w:szCs w:val="18"/>
              </w:rPr>
            </w:pPr>
          </w:p>
          <w:p w14:paraId="56BEB0EB" w14:textId="77777777" w:rsidR="00BB2CFC" w:rsidRPr="00B120E8" w:rsidRDefault="00BB2CFC" w:rsidP="006F493A">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4" w:name="MCCQCTEMPBM_00000205"/>
      <w:bookmarkStart w:id="365" w:name="_Toc219487497"/>
      <w:r w:rsidRPr="00AA0C08">
        <w:lastRenderedPageBreak/>
        <w:t>11.1.</w:t>
      </w:r>
      <w:r w:rsidRPr="00AA0C08">
        <w:rPr>
          <w:rFonts w:hint="eastAsia"/>
        </w:rPr>
        <w:t>1</w:t>
      </w:r>
      <w:r w:rsidRPr="00AA0C08">
        <w:t>.4a.3</w:t>
      </w:r>
      <w:r w:rsidRPr="00AA0C08">
        <w:tab/>
        <w:t>Output parameters</w:t>
      </w:r>
      <w:bookmarkEnd w:id="365"/>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6F493A">
        <w:trPr>
          <w:jc w:val="center"/>
        </w:trPr>
        <w:tc>
          <w:tcPr>
            <w:tcW w:w="2210" w:type="dxa"/>
            <w:shd w:val="clear" w:color="auto" w:fill="BFBFBF"/>
          </w:tcPr>
          <w:bookmarkEnd w:id="364"/>
          <w:p w14:paraId="0146966A" w14:textId="77777777" w:rsidR="00BB2CFC" w:rsidRPr="004544E4" w:rsidRDefault="00BB2CFC" w:rsidP="006F493A">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6F493A">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6F493A">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6F493A">
            <w:pPr>
              <w:pStyle w:val="TAH"/>
              <w:rPr>
                <w:szCs w:val="18"/>
              </w:rPr>
            </w:pPr>
            <w:r w:rsidRPr="002B66C8">
              <w:rPr>
                <w:szCs w:val="18"/>
              </w:rPr>
              <w:t>Comment</w:t>
            </w:r>
          </w:p>
        </w:tc>
      </w:tr>
      <w:tr w:rsidR="00BB2CFC" w:rsidRPr="009B1F2D" w14:paraId="6817170C" w14:textId="77777777" w:rsidTr="006F493A">
        <w:trPr>
          <w:jc w:val="center"/>
        </w:trPr>
        <w:tc>
          <w:tcPr>
            <w:tcW w:w="2210" w:type="dxa"/>
          </w:tcPr>
          <w:p w14:paraId="26DC3ADF" w14:textId="77777777" w:rsidR="00BB2CFC" w:rsidRPr="001D11CC" w:rsidRDefault="00BB2CFC" w:rsidP="006F493A">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6F493A">
            <w:pPr>
              <w:pStyle w:val="TAL"/>
              <w:jc w:val="center"/>
              <w:rPr>
                <w:szCs w:val="18"/>
              </w:rPr>
            </w:pPr>
            <w:r>
              <w:rPr>
                <w:szCs w:val="18"/>
              </w:rPr>
              <w:t>O</w:t>
            </w:r>
          </w:p>
        </w:tc>
        <w:tc>
          <w:tcPr>
            <w:tcW w:w="3106" w:type="dxa"/>
          </w:tcPr>
          <w:p w14:paraId="347D0CA9" w14:textId="77777777" w:rsidR="00BB2CFC" w:rsidRDefault="00BB2CFC" w:rsidP="006F493A">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6F493A">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6F493A">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6F493A">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6F493A">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6F493A">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6F493A">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6F493A">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6F493A">
            <w:pPr>
              <w:pStyle w:val="TAL"/>
              <w:rPr>
                <w:rFonts w:cs="Arial"/>
                <w:szCs w:val="18"/>
              </w:rPr>
            </w:pPr>
          </w:p>
          <w:p w14:paraId="25F866EE" w14:textId="77777777" w:rsidR="00BB2CFC" w:rsidRDefault="00BB2CFC" w:rsidP="006F493A">
            <w:pPr>
              <w:pStyle w:val="TAL"/>
              <w:rPr>
                <w:rFonts w:cs="Arial"/>
                <w:szCs w:val="18"/>
              </w:rPr>
            </w:pPr>
            <w:r>
              <w:rPr>
                <w:rFonts w:cs="Arial"/>
                <w:szCs w:val="18"/>
              </w:rPr>
              <w:t>If all requested modifications are applied, the parameter may be absent.</w:t>
            </w:r>
          </w:p>
          <w:p w14:paraId="459173A7" w14:textId="77777777" w:rsidR="00BB2CFC" w:rsidRDefault="00BB2CFC" w:rsidP="006F493A">
            <w:pPr>
              <w:pStyle w:val="TAL"/>
              <w:rPr>
                <w:rFonts w:cs="Arial"/>
                <w:szCs w:val="18"/>
              </w:rPr>
            </w:pPr>
          </w:p>
          <w:p w14:paraId="780EBA89" w14:textId="77777777" w:rsidR="00BB2CFC" w:rsidRPr="009030C2" w:rsidRDefault="00BB2CFC" w:rsidP="006F493A">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6F493A">
        <w:trPr>
          <w:trHeight w:val="54"/>
          <w:jc w:val="center"/>
        </w:trPr>
        <w:tc>
          <w:tcPr>
            <w:tcW w:w="2210" w:type="dxa"/>
          </w:tcPr>
          <w:p w14:paraId="58DC1C2C" w14:textId="77777777" w:rsidR="00BB2CFC" w:rsidRPr="001D11CC" w:rsidRDefault="00BB2CFC" w:rsidP="006F493A">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6F493A">
            <w:pPr>
              <w:pStyle w:val="TAL"/>
              <w:jc w:val="center"/>
              <w:rPr>
                <w:szCs w:val="18"/>
              </w:rPr>
            </w:pPr>
            <w:r w:rsidRPr="009B1F2D">
              <w:rPr>
                <w:szCs w:val="18"/>
              </w:rPr>
              <w:t>M</w:t>
            </w:r>
          </w:p>
        </w:tc>
        <w:tc>
          <w:tcPr>
            <w:tcW w:w="3106" w:type="dxa"/>
          </w:tcPr>
          <w:p w14:paraId="7E860D8D" w14:textId="77777777" w:rsidR="00BB2CFC" w:rsidRDefault="00BB2CFC" w:rsidP="006F493A">
            <w:pPr>
              <w:pStyle w:val="TAL"/>
              <w:rPr>
                <w:szCs w:val="18"/>
              </w:rPr>
            </w:pPr>
            <w:r w:rsidRPr="00BB224E">
              <w:rPr>
                <w:szCs w:val="18"/>
              </w:rPr>
              <w:t>ENUM (</w:t>
            </w:r>
          </w:p>
          <w:p w14:paraId="77C2E297" w14:textId="77777777" w:rsidR="00BB2CFC" w:rsidRDefault="00BB2CFC" w:rsidP="006F493A">
            <w:pPr>
              <w:pStyle w:val="TAL"/>
              <w:rPr>
                <w:szCs w:val="18"/>
              </w:rPr>
            </w:pPr>
            <w:r>
              <w:rPr>
                <w:szCs w:val="18"/>
              </w:rPr>
              <w:t xml:space="preserve">  SUCCEEDED</w:t>
            </w:r>
            <w:r w:rsidRPr="00BB224E">
              <w:rPr>
                <w:szCs w:val="18"/>
              </w:rPr>
              <w:t>,</w:t>
            </w:r>
          </w:p>
          <w:p w14:paraId="0A7BAB2D" w14:textId="77777777" w:rsidR="00BB2CFC" w:rsidRDefault="00BB2CFC" w:rsidP="006F493A">
            <w:pPr>
              <w:pStyle w:val="TAL"/>
              <w:rPr>
                <w:szCs w:val="18"/>
              </w:rPr>
            </w:pPr>
            <w:r>
              <w:rPr>
                <w:szCs w:val="18"/>
              </w:rPr>
              <w:t xml:space="preserve">  PARTIALLY_FAILED,</w:t>
            </w:r>
          </w:p>
          <w:p w14:paraId="45629B9D" w14:textId="77777777" w:rsidR="00BB2CFC" w:rsidRDefault="00BB2CFC" w:rsidP="006F493A">
            <w:pPr>
              <w:pStyle w:val="TAL"/>
              <w:rPr>
                <w:szCs w:val="18"/>
              </w:rPr>
            </w:pPr>
            <w:r>
              <w:rPr>
                <w:szCs w:val="18"/>
              </w:rPr>
              <w:t xml:space="preserve">  FAILED</w:t>
            </w:r>
          </w:p>
          <w:p w14:paraId="72F8ADB3" w14:textId="77777777" w:rsidR="00BB2CFC" w:rsidRPr="00A32054" w:rsidRDefault="00BB2CFC" w:rsidP="006F493A">
            <w:pPr>
              <w:pStyle w:val="TAL"/>
              <w:rPr>
                <w:szCs w:val="18"/>
              </w:rPr>
            </w:pPr>
            <w:r>
              <w:rPr>
                <w:szCs w:val="18"/>
              </w:rPr>
              <w:t>)</w:t>
            </w:r>
          </w:p>
        </w:tc>
        <w:tc>
          <w:tcPr>
            <w:tcW w:w="3965" w:type="dxa"/>
          </w:tcPr>
          <w:p w14:paraId="492C99CC" w14:textId="77777777" w:rsidR="00BB2CFC" w:rsidRPr="00AC292E" w:rsidRDefault="00BB2CFC"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974BAD" w:rsidRDefault="00623B86" w:rsidP="00974BAD">
      <w:pPr>
        <w:pStyle w:val="Heading4"/>
      </w:pPr>
      <w:bookmarkStart w:id="366" w:name="_Toc219487498"/>
      <w:r w:rsidRPr="00974BAD">
        <w:t>11.1.1.</w:t>
      </w:r>
      <w:r w:rsidRPr="00974BAD">
        <w:rPr>
          <w:rFonts w:hint="eastAsia"/>
        </w:rPr>
        <w:t>5</w:t>
      </w:r>
      <w:r w:rsidRPr="00974BAD">
        <w:tab/>
      </w:r>
      <w:bookmarkStart w:id="367" w:name="MCCQCTEMPBM_00000021"/>
      <w:bookmarkEnd w:id="352"/>
      <w:bookmarkEnd w:id="353"/>
      <w:bookmarkEnd w:id="354"/>
      <w:r w:rsidRPr="00974BAD">
        <w:t>Void</w:t>
      </w:r>
      <w:bookmarkEnd w:id="355"/>
      <w:bookmarkEnd w:id="356"/>
      <w:bookmarkEnd w:id="357"/>
      <w:bookmarkEnd w:id="358"/>
      <w:bookmarkEnd w:id="359"/>
      <w:bookmarkEnd w:id="366"/>
      <w:bookmarkEnd w:id="367"/>
    </w:p>
    <w:p w14:paraId="47BE8C49" w14:textId="77777777" w:rsidR="00623B86" w:rsidRPr="00974BAD" w:rsidRDefault="00623B86" w:rsidP="00974BAD">
      <w:pPr>
        <w:pStyle w:val="Heading4"/>
      </w:pPr>
      <w:bookmarkStart w:id="368" w:name="_Toc20494375"/>
      <w:bookmarkStart w:id="369" w:name="_Toc26975395"/>
      <w:bookmarkStart w:id="370" w:name="_Toc35856268"/>
      <w:bookmarkStart w:id="371" w:name="_Toc44001123"/>
      <w:bookmarkStart w:id="372" w:name="_Toc51580722"/>
      <w:bookmarkStart w:id="373" w:name="_Toc52355985"/>
      <w:bookmarkStart w:id="374" w:name="_Toc55227555"/>
      <w:bookmarkStart w:id="375" w:name="_Toc138323108"/>
      <w:bookmarkStart w:id="376" w:name="_Toc219487499"/>
      <w:r w:rsidRPr="00974BAD">
        <w:t>11.1.1.</w:t>
      </w:r>
      <w:r w:rsidRPr="00974BAD">
        <w:rPr>
          <w:rFonts w:hint="eastAsia"/>
        </w:rPr>
        <w:t>6</w:t>
      </w:r>
      <w:r w:rsidRPr="00974BAD">
        <w:tab/>
      </w:r>
      <w:bookmarkStart w:id="377" w:name="MCCQCTEMPBM_00000022"/>
      <w:bookmarkEnd w:id="368"/>
      <w:bookmarkEnd w:id="369"/>
      <w:bookmarkEnd w:id="370"/>
      <w:r w:rsidRPr="00974BAD">
        <w:t>Void</w:t>
      </w:r>
      <w:bookmarkEnd w:id="371"/>
      <w:bookmarkEnd w:id="372"/>
      <w:bookmarkEnd w:id="373"/>
      <w:bookmarkEnd w:id="374"/>
      <w:bookmarkEnd w:id="375"/>
      <w:bookmarkEnd w:id="376"/>
      <w:bookmarkEnd w:id="377"/>
    </w:p>
    <w:p w14:paraId="72B29212" w14:textId="77777777" w:rsidR="00623B86" w:rsidRPr="005662DD" w:rsidRDefault="00623B86" w:rsidP="00623B86">
      <w:pPr>
        <w:pStyle w:val="Heading4"/>
      </w:pPr>
      <w:bookmarkStart w:id="378" w:name="_Toc20494379"/>
      <w:bookmarkStart w:id="379" w:name="_Toc26975399"/>
      <w:bookmarkStart w:id="380" w:name="_Toc35856272"/>
      <w:bookmarkStart w:id="381" w:name="_Toc44001124"/>
      <w:bookmarkStart w:id="382" w:name="_Toc51580723"/>
      <w:bookmarkStart w:id="383" w:name="_Toc52355986"/>
      <w:bookmarkStart w:id="384" w:name="_Toc55227556"/>
      <w:bookmarkStart w:id="385" w:name="_Toc138323109"/>
      <w:bookmarkStart w:id="386" w:name="_Toc219487500"/>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8"/>
      <w:bookmarkEnd w:id="379"/>
      <w:bookmarkEnd w:id="380"/>
      <w:bookmarkEnd w:id="381"/>
      <w:bookmarkEnd w:id="382"/>
      <w:bookmarkEnd w:id="383"/>
      <w:bookmarkEnd w:id="384"/>
      <w:bookmarkEnd w:id="385"/>
      <w:bookmarkEnd w:id="386"/>
    </w:p>
    <w:p w14:paraId="479AB7A5" w14:textId="77777777" w:rsidR="00623B86" w:rsidRDefault="00623B86" w:rsidP="00623B86">
      <w:pPr>
        <w:pStyle w:val="Heading5"/>
      </w:pPr>
      <w:bookmarkStart w:id="387" w:name="_Toc20494380"/>
      <w:bookmarkStart w:id="388" w:name="_Toc26975400"/>
      <w:bookmarkStart w:id="389" w:name="_Toc35856273"/>
      <w:bookmarkStart w:id="390" w:name="_Toc44001125"/>
      <w:bookmarkStart w:id="391" w:name="_Toc51580724"/>
      <w:bookmarkStart w:id="392" w:name="_Toc52355987"/>
      <w:bookmarkStart w:id="393" w:name="_Toc55227557"/>
      <w:bookmarkStart w:id="394" w:name="_Toc138323110"/>
      <w:bookmarkStart w:id="395" w:name="_Toc219487501"/>
      <w:r>
        <w:t>11.1.1.7.1</w:t>
      </w:r>
      <w:r>
        <w:tab/>
        <w:t>Definition</w:t>
      </w:r>
      <w:bookmarkEnd w:id="387"/>
      <w:bookmarkEnd w:id="388"/>
      <w:bookmarkEnd w:id="389"/>
      <w:bookmarkEnd w:id="390"/>
      <w:bookmarkEnd w:id="391"/>
      <w:bookmarkEnd w:id="392"/>
      <w:bookmarkEnd w:id="393"/>
      <w:bookmarkEnd w:id="394"/>
      <w:bookmarkEnd w:id="395"/>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6" w:name="_Toc20494381"/>
      <w:bookmarkStart w:id="397" w:name="_Toc26975401"/>
      <w:bookmarkStart w:id="398" w:name="_Toc35856274"/>
      <w:bookmarkStart w:id="399" w:name="_Toc44001126"/>
      <w:bookmarkStart w:id="400" w:name="_Toc51580725"/>
      <w:bookmarkStart w:id="401" w:name="_Toc52355988"/>
      <w:bookmarkStart w:id="402" w:name="_Toc55227558"/>
      <w:bookmarkStart w:id="403" w:name="_Toc138323111"/>
      <w:bookmarkStart w:id="404" w:name="_Toc219487502"/>
      <w:r>
        <w:lastRenderedPageBreak/>
        <w:t>11.1.1.7.2</w:t>
      </w:r>
      <w:r>
        <w:tab/>
        <w:t>Input parameters</w:t>
      </w:r>
      <w:bookmarkEnd w:id="396"/>
      <w:bookmarkEnd w:id="397"/>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6F493A">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6F493A">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6F493A">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0F64C2CB" w14:textId="77777777" w:rsidR="00623B86" w:rsidRPr="00846C5C" w:rsidRDefault="00623B86" w:rsidP="006F493A">
            <w:pPr>
              <w:pStyle w:val="TAL"/>
              <w:jc w:val="center"/>
              <w:rPr>
                <w:szCs w:val="18"/>
              </w:rPr>
            </w:pPr>
            <w:r w:rsidRPr="009B1F2D">
              <w:rPr>
                <w:szCs w:val="18"/>
              </w:rPr>
              <w:t>M</w:t>
            </w:r>
          </w:p>
        </w:tc>
        <w:tc>
          <w:tcPr>
            <w:tcW w:w="3018" w:type="dxa"/>
          </w:tcPr>
          <w:p w14:paraId="2791A0B7" w14:textId="77777777" w:rsidR="00623B86" w:rsidRPr="004544E4" w:rsidRDefault="00623B86" w:rsidP="006F493A">
            <w:pPr>
              <w:pStyle w:val="TAL"/>
              <w:rPr>
                <w:szCs w:val="18"/>
              </w:rPr>
            </w:pPr>
            <w:r>
              <w:t xml:space="preserve"> </w:t>
            </w:r>
            <w:r w:rsidRPr="0070161B">
              <w:rPr>
                <w:szCs w:val="18"/>
              </w:rPr>
              <w:t>ManagedEntity.objectClass</w:t>
            </w:r>
          </w:p>
        </w:tc>
        <w:tc>
          <w:tcPr>
            <w:tcW w:w="3261" w:type="dxa"/>
          </w:tcPr>
          <w:p w14:paraId="18CF6473" w14:textId="77777777" w:rsidR="00623B86" w:rsidRPr="007E2C0D" w:rsidRDefault="00623B86" w:rsidP="006F493A">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354C7622" w14:textId="77777777" w:rsidR="00623B86" w:rsidRPr="00846C5C" w:rsidRDefault="00623B86" w:rsidP="006F493A">
            <w:pPr>
              <w:pStyle w:val="TAL"/>
              <w:jc w:val="center"/>
              <w:rPr>
                <w:szCs w:val="18"/>
              </w:rPr>
            </w:pPr>
            <w:r w:rsidRPr="009B1F2D">
              <w:rPr>
                <w:szCs w:val="18"/>
              </w:rPr>
              <w:t>M</w:t>
            </w:r>
          </w:p>
        </w:tc>
        <w:tc>
          <w:tcPr>
            <w:tcW w:w="3018" w:type="dxa"/>
          </w:tcPr>
          <w:p w14:paraId="515CCD6B" w14:textId="77777777" w:rsidR="00623B86" w:rsidRPr="004544E4" w:rsidRDefault="00623B86" w:rsidP="006F493A">
            <w:pPr>
              <w:pStyle w:val="TAL"/>
              <w:rPr>
                <w:szCs w:val="18"/>
              </w:rPr>
            </w:pPr>
            <w:r w:rsidRPr="0070161B">
              <w:rPr>
                <w:szCs w:val="18"/>
              </w:rPr>
              <w:t>ManagedEntity.objectInstance</w:t>
            </w:r>
          </w:p>
        </w:tc>
        <w:tc>
          <w:tcPr>
            <w:tcW w:w="3261" w:type="dxa"/>
          </w:tcPr>
          <w:p w14:paraId="70415E41" w14:textId="77777777" w:rsidR="00623B86" w:rsidRPr="001E0433" w:rsidRDefault="00623B86" w:rsidP="006F493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263EDD0D" w14:textId="77777777" w:rsidR="00623B86" w:rsidRPr="00846C5C" w:rsidRDefault="00623B86" w:rsidP="006F493A">
            <w:pPr>
              <w:pStyle w:val="TAL"/>
              <w:jc w:val="center"/>
              <w:rPr>
                <w:szCs w:val="18"/>
              </w:rPr>
            </w:pPr>
            <w:r w:rsidRPr="009B1F2D">
              <w:rPr>
                <w:szCs w:val="18"/>
              </w:rPr>
              <w:t>M</w:t>
            </w:r>
          </w:p>
        </w:tc>
        <w:tc>
          <w:tcPr>
            <w:tcW w:w="3018" w:type="dxa"/>
          </w:tcPr>
          <w:p w14:paraId="54B302D4"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6F493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6F493A">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3D45BE99" w14:textId="77777777" w:rsidR="00623B86" w:rsidRPr="005563DD" w:rsidRDefault="00623B86" w:rsidP="006F493A">
            <w:pPr>
              <w:pStyle w:val="TAL"/>
              <w:jc w:val="center"/>
              <w:rPr>
                <w:szCs w:val="18"/>
              </w:rPr>
            </w:pPr>
            <w:r w:rsidRPr="005563DD">
              <w:rPr>
                <w:szCs w:val="18"/>
              </w:rPr>
              <w:t>M</w:t>
            </w:r>
          </w:p>
        </w:tc>
        <w:tc>
          <w:tcPr>
            <w:tcW w:w="3018" w:type="dxa"/>
          </w:tcPr>
          <w:p w14:paraId="37ADCCE6" w14:textId="77777777" w:rsidR="00623B86" w:rsidRPr="00846C5C" w:rsidRDefault="00623B86" w:rsidP="006F493A">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6F493A">
            <w:pPr>
              <w:pStyle w:val="TAL"/>
              <w:rPr>
                <w:szCs w:val="18"/>
              </w:rPr>
            </w:pPr>
          </w:p>
        </w:tc>
        <w:tc>
          <w:tcPr>
            <w:tcW w:w="3261" w:type="dxa"/>
          </w:tcPr>
          <w:p w14:paraId="399AAD70" w14:textId="77777777" w:rsidR="00623B86" w:rsidRPr="004544E4" w:rsidRDefault="00623B86" w:rsidP="006F493A">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1CBA9DA5" w14:textId="77777777" w:rsidR="00623B86" w:rsidRPr="005563DD" w:rsidRDefault="00623B86" w:rsidP="006F493A">
            <w:pPr>
              <w:pStyle w:val="TAL"/>
              <w:jc w:val="center"/>
              <w:rPr>
                <w:szCs w:val="18"/>
              </w:rPr>
            </w:pPr>
            <w:r w:rsidRPr="005563DD">
              <w:rPr>
                <w:szCs w:val="18"/>
              </w:rPr>
              <w:t>M</w:t>
            </w:r>
          </w:p>
        </w:tc>
        <w:tc>
          <w:tcPr>
            <w:tcW w:w="3018" w:type="dxa"/>
          </w:tcPr>
          <w:p w14:paraId="3E3E96B6" w14:textId="77777777" w:rsidR="00623B86" w:rsidRPr="00846C5C" w:rsidRDefault="00623B86" w:rsidP="006F493A">
            <w:pPr>
              <w:pStyle w:val="TAL"/>
              <w:rPr>
                <w:szCs w:val="18"/>
              </w:rPr>
            </w:pPr>
            <w:r w:rsidRPr="009B1F2D">
              <w:rPr>
                <w:szCs w:val="18"/>
              </w:rPr>
              <w:t xml:space="preserve">It indicates the MOICreation event time. </w:t>
            </w:r>
          </w:p>
        </w:tc>
        <w:tc>
          <w:tcPr>
            <w:tcW w:w="3261" w:type="dxa"/>
          </w:tcPr>
          <w:p w14:paraId="0228A0CF" w14:textId="693DFE78" w:rsidR="00623B86" w:rsidRPr="002B66C8" w:rsidRDefault="00963FCF" w:rsidP="006F493A">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46A2B818" w14:textId="77777777" w:rsidR="00623B86" w:rsidRPr="005563DD" w:rsidRDefault="00623B86" w:rsidP="006F493A">
            <w:pPr>
              <w:pStyle w:val="TAL"/>
              <w:jc w:val="center"/>
              <w:rPr>
                <w:szCs w:val="18"/>
              </w:rPr>
            </w:pPr>
            <w:r w:rsidRPr="005563DD">
              <w:rPr>
                <w:szCs w:val="18"/>
              </w:rPr>
              <w:t>M</w:t>
            </w:r>
          </w:p>
        </w:tc>
        <w:tc>
          <w:tcPr>
            <w:tcW w:w="3018" w:type="dxa"/>
          </w:tcPr>
          <w:p w14:paraId="6B7D4709" w14:textId="44B48E87" w:rsidR="00623B86" w:rsidRPr="004544E4" w:rsidRDefault="005B2D18" w:rsidP="006F493A">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6F493A">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r>
              <w:rPr>
                <w:rFonts w:cs="Arial"/>
              </w:rPr>
              <w:t>sequenceNo</w:t>
            </w:r>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r>
              <w:rPr>
                <w:rFonts w:cs="Arial"/>
              </w:rPr>
              <w:t>subscriptionId</w:t>
            </w:r>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r w:rsidRPr="001D11CC">
              <w:rPr>
                <w:rFonts w:cs="Arial"/>
                <w:szCs w:val="18"/>
              </w:rPr>
              <w:t>correlatedNotifications</w:t>
            </w:r>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r w:rsidRPr="001D11CC">
              <w:rPr>
                <w:rFonts w:cs="Arial"/>
                <w:szCs w:val="18"/>
              </w:rPr>
              <w:t>additionalText</w:t>
            </w:r>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It can contain further information in text on the event of the ManagedEntity(s).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r w:rsidRPr="001D11CC">
              <w:rPr>
                <w:rFonts w:cs="Arial"/>
                <w:szCs w:val="18"/>
              </w:rPr>
              <w:t>sourceIndicator</w:t>
            </w:r>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r w:rsidRPr="00BB224E">
              <w:rPr>
                <w:szCs w:val="18"/>
              </w:rPr>
              <w:t>Resource_operation,</w:t>
            </w:r>
          </w:p>
          <w:p w14:paraId="09BCF239" w14:textId="77777777" w:rsidR="001D744B" w:rsidRPr="004544E4" w:rsidRDefault="001D744B" w:rsidP="001D744B">
            <w:pPr>
              <w:pStyle w:val="TAL"/>
              <w:rPr>
                <w:szCs w:val="18"/>
              </w:rPr>
            </w:pPr>
            <w:r w:rsidRPr="004544E4">
              <w:rPr>
                <w:szCs w:val="18"/>
              </w:rPr>
              <w:t>Management_operation,</w:t>
            </w:r>
          </w:p>
          <w:p w14:paraId="30A5215E" w14:textId="77777777" w:rsidR="001D744B" w:rsidRPr="007E2C0D" w:rsidRDefault="001D744B" w:rsidP="001D744B">
            <w:pPr>
              <w:pStyle w:val="TAL"/>
              <w:rPr>
                <w:szCs w:val="18"/>
              </w:rPr>
            </w:pPr>
            <w:r w:rsidRPr="002B66C8">
              <w:rPr>
                <w:szCs w:val="18"/>
              </w:rPr>
              <w:t xml:space="preserve">SON_operation,Unknown)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r w:rsidRPr="001D11CC">
              <w:rPr>
                <w:rFonts w:cs="Arial"/>
                <w:szCs w:val="18"/>
              </w:rPr>
              <w:t>attributeList</w:t>
            </w:r>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&lt;AttributeName, AttributeValue&gt;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5" w:name="_Toc20494382"/>
      <w:bookmarkStart w:id="406" w:name="_Toc26975402"/>
      <w:bookmarkStart w:id="407" w:name="_Toc35856275"/>
      <w:bookmarkStart w:id="408" w:name="_Toc44001127"/>
      <w:bookmarkStart w:id="409" w:name="_Toc51580726"/>
      <w:bookmarkStart w:id="410" w:name="_Toc52355989"/>
      <w:bookmarkStart w:id="411" w:name="_Toc55227559"/>
      <w:bookmarkStart w:id="412" w:name="_Toc138323112"/>
      <w:bookmarkStart w:id="413" w:name="_Toc219487503"/>
      <w:r>
        <w:lastRenderedPageBreak/>
        <w:t>11.1.1.7.3</w:t>
      </w:r>
      <w:r>
        <w:tab/>
        <w:t>Triggering event</w:t>
      </w:r>
      <w:bookmarkEnd w:id="405"/>
      <w:bookmarkEnd w:id="406"/>
      <w:bookmarkEnd w:id="407"/>
      <w:bookmarkEnd w:id="408"/>
      <w:bookmarkEnd w:id="409"/>
      <w:bookmarkEnd w:id="410"/>
      <w:bookmarkEnd w:id="411"/>
      <w:bookmarkEnd w:id="412"/>
      <w:bookmarkEnd w:id="413"/>
    </w:p>
    <w:p w14:paraId="1589C13D" w14:textId="77777777" w:rsidR="00623B86" w:rsidRDefault="00623B86" w:rsidP="00974BAD">
      <w:pPr>
        <w:pStyle w:val="H6"/>
      </w:pPr>
      <w:bookmarkStart w:id="414" w:name="_Toc20494383"/>
      <w:bookmarkStart w:id="415" w:name="_Toc26975403"/>
      <w:bookmarkStart w:id="416" w:name="_Toc35856276"/>
      <w:bookmarkStart w:id="417" w:name="_Toc44001128"/>
      <w:bookmarkStart w:id="418" w:name="_Toc51580727"/>
      <w:bookmarkStart w:id="419" w:name="_Toc52355990"/>
      <w:bookmarkStart w:id="420" w:name="_Toc55227560"/>
      <w:bookmarkStart w:id="421" w:name="_Toc138323113"/>
      <w:r>
        <w:t>11.1.1.7.3.1</w:t>
      </w:r>
      <w:r>
        <w:tab/>
        <w:t>From-state</w:t>
      </w:r>
      <w:bookmarkEnd w:id="414"/>
      <w:bookmarkEnd w:id="415"/>
      <w:bookmarkEnd w:id="416"/>
      <w:bookmarkEnd w:id="417"/>
      <w:bookmarkEnd w:id="418"/>
      <w:bookmarkEnd w:id="419"/>
      <w:bookmarkEnd w:id="420"/>
      <w:bookmarkEnd w:id="421"/>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6F493A">
        <w:trPr>
          <w:jc w:val="center"/>
        </w:trPr>
        <w:tc>
          <w:tcPr>
            <w:tcW w:w="1851" w:type="pct"/>
            <w:shd w:val="clear" w:color="auto" w:fill="BFBFBF"/>
          </w:tcPr>
          <w:p w14:paraId="4E898185"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6F493A">
            <w:pPr>
              <w:pStyle w:val="TAH"/>
              <w:rPr>
                <w:szCs w:val="18"/>
              </w:rPr>
            </w:pPr>
            <w:r w:rsidRPr="009B1F2D">
              <w:rPr>
                <w:szCs w:val="18"/>
              </w:rPr>
              <w:t>Definition</w:t>
            </w:r>
          </w:p>
        </w:tc>
      </w:tr>
      <w:tr w:rsidR="00623B86" w:rsidRPr="009B1F2D" w14:paraId="4D9E0403" w14:textId="77777777" w:rsidTr="006F493A">
        <w:trPr>
          <w:jc w:val="center"/>
        </w:trPr>
        <w:tc>
          <w:tcPr>
            <w:tcW w:w="1851" w:type="pct"/>
          </w:tcPr>
          <w:p w14:paraId="0B28A9FA" w14:textId="77777777" w:rsidR="00623B86" w:rsidRPr="001D11CC" w:rsidRDefault="00623B86" w:rsidP="006F493A">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6F493A">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974BAD">
      <w:pPr>
        <w:pStyle w:val="H6"/>
      </w:pPr>
      <w:bookmarkStart w:id="422" w:name="_Toc20494384"/>
      <w:bookmarkStart w:id="423" w:name="_Toc26975404"/>
      <w:bookmarkStart w:id="424" w:name="_Toc35856277"/>
      <w:bookmarkStart w:id="425" w:name="_Toc44001129"/>
      <w:bookmarkStart w:id="426" w:name="_Toc51580728"/>
      <w:bookmarkStart w:id="427" w:name="_Toc52355991"/>
      <w:bookmarkStart w:id="428" w:name="_Toc55227561"/>
      <w:bookmarkStart w:id="429" w:name="_Toc138323114"/>
      <w:r>
        <w:t>11.1.1.7.3.2</w:t>
      </w:r>
      <w:r>
        <w:tab/>
        <w:t>To-state</w:t>
      </w:r>
      <w:bookmarkEnd w:id="422"/>
      <w:bookmarkEnd w:id="423"/>
      <w:bookmarkEnd w:id="424"/>
      <w:bookmarkEnd w:id="425"/>
      <w:bookmarkEnd w:id="426"/>
      <w:bookmarkEnd w:id="427"/>
      <w:bookmarkEnd w:id="428"/>
      <w:bookmarkEnd w:id="429"/>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6F493A">
        <w:trPr>
          <w:jc w:val="center"/>
        </w:trPr>
        <w:tc>
          <w:tcPr>
            <w:tcW w:w="1742" w:type="pct"/>
            <w:shd w:val="clear" w:color="auto" w:fill="BFBFBF"/>
          </w:tcPr>
          <w:p w14:paraId="2FFC0E47" w14:textId="77777777" w:rsidR="00623B86" w:rsidRPr="004544E4" w:rsidRDefault="00623B86" w:rsidP="006F493A">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6F493A">
            <w:pPr>
              <w:pStyle w:val="TAH"/>
              <w:rPr>
                <w:szCs w:val="18"/>
              </w:rPr>
            </w:pPr>
            <w:r w:rsidRPr="009B1F2D">
              <w:rPr>
                <w:szCs w:val="18"/>
              </w:rPr>
              <w:t>Definition</w:t>
            </w:r>
          </w:p>
        </w:tc>
      </w:tr>
      <w:tr w:rsidR="00623B86" w:rsidRPr="009B1F2D" w14:paraId="3D591468" w14:textId="77777777" w:rsidTr="006F493A">
        <w:trPr>
          <w:jc w:val="center"/>
        </w:trPr>
        <w:tc>
          <w:tcPr>
            <w:tcW w:w="1742" w:type="pct"/>
          </w:tcPr>
          <w:p w14:paraId="4781BF9A" w14:textId="77777777" w:rsidR="00623B86" w:rsidRPr="001D11CC" w:rsidRDefault="00623B86" w:rsidP="006F493A">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0" w:name="_Toc20494385"/>
      <w:bookmarkStart w:id="431" w:name="_Toc26975405"/>
      <w:bookmarkStart w:id="432" w:name="_Toc35856278"/>
      <w:bookmarkStart w:id="433" w:name="_Toc44001130"/>
      <w:bookmarkStart w:id="434" w:name="_Toc51580729"/>
      <w:bookmarkStart w:id="435" w:name="_Toc52355992"/>
      <w:bookmarkStart w:id="436" w:name="_Toc55227562"/>
      <w:bookmarkStart w:id="437" w:name="_Toc138323115"/>
      <w:bookmarkStart w:id="438" w:name="_Toc219487504"/>
      <w:r>
        <w:t>11.1.</w:t>
      </w:r>
      <w:r>
        <w:rPr>
          <w:rFonts w:hint="eastAsia"/>
          <w:lang w:eastAsia="zh-CN"/>
        </w:rPr>
        <w:t>1</w:t>
      </w:r>
      <w:r>
        <w:t>.8</w:t>
      </w:r>
      <w:r>
        <w:tab/>
        <w:t xml:space="preserve">Notification </w:t>
      </w:r>
      <w:r w:rsidRPr="001D11CC">
        <w:rPr>
          <w:rFonts w:cs="Arial"/>
        </w:rPr>
        <w:t>notifyMOIDeletion</w:t>
      </w:r>
      <w:bookmarkEnd w:id="430"/>
      <w:bookmarkEnd w:id="431"/>
      <w:bookmarkEnd w:id="432"/>
      <w:bookmarkEnd w:id="433"/>
      <w:bookmarkEnd w:id="434"/>
      <w:bookmarkEnd w:id="435"/>
      <w:bookmarkEnd w:id="436"/>
      <w:bookmarkEnd w:id="437"/>
      <w:bookmarkEnd w:id="438"/>
    </w:p>
    <w:p w14:paraId="76070DD9" w14:textId="77777777" w:rsidR="00623B86" w:rsidRPr="00CF2F3C" w:rsidRDefault="00623B86" w:rsidP="00623B86">
      <w:pPr>
        <w:pStyle w:val="Heading5"/>
      </w:pPr>
      <w:bookmarkStart w:id="439" w:name="_Toc20494386"/>
      <w:bookmarkStart w:id="440" w:name="_Toc26975406"/>
      <w:bookmarkStart w:id="441" w:name="_Toc35856279"/>
      <w:bookmarkStart w:id="442" w:name="_Toc44001131"/>
      <w:bookmarkStart w:id="443" w:name="_Toc51580730"/>
      <w:bookmarkStart w:id="444" w:name="_Toc52355993"/>
      <w:bookmarkStart w:id="445" w:name="_Toc55227563"/>
      <w:bookmarkStart w:id="446" w:name="_Toc138323116"/>
      <w:bookmarkStart w:id="447" w:name="_Toc219487505"/>
      <w:r>
        <w:t>11.1.1.8.1</w:t>
      </w:r>
      <w:r>
        <w:tab/>
        <w:t>Definition</w:t>
      </w:r>
      <w:bookmarkEnd w:id="439"/>
      <w:bookmarkEnd w:id="440"/>
      <w:bookmarkEnd w:id="441"/>
      <w:bookmarkEnd w:id="442"/>
      <w:bookmarkEnd w:id="443"/>
      <w:bookmarkEnd w:id="444"/>
      <w:bookmarkEnd w:id="445"/>
      <w:bookmarkEnd w:id="446"/>
      <w:bookmarkEnd w:id="447"/>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8" w:name="_Toc20494387"/>
      <w:bookmarkStart w:id="449" w:name="_Toc26975407"/>
      <w:bookmarkStart w:id="450" w:name="_Toc35856280"/>
      <w:bookmarkStart w:id="451" w:name="_Toc44001132"/>
      <w:bookmarkStart w:id="452" w:name="_Toc51580731"/>
      <w:bookmarkStart w:id="453" w:name="_Toc52355994"/>
      <w:bookmarkStart w:id="454" w:name="_Toc55227564"/>
      <w:bookmarkStart w:id="455" w:name="_Toc138323117"/>
      <w:bookmarkStart w:id="456" w:name="_Toc219487506"/>
      <w:r>
        <w:lastRenderedPageBreak/>
        <w:t>11.1.1.8.2</w:t>
      </w:r>
      <w:r>
        <w:tab/>
        <w:t>Input parameters</w:t>
      </w:r>
      <w:bookmarkEnd w:id="448"/>
      <w:bookmarkEnd w:id="449"/>
      <w:bookmarkEnd w:id="450"/>
      <w:bookmarkEnd w:id="451"/>
      <w:bookmarkEnd w:id="452"/>
      <w:bookmarkEnd w:id="453"/>
      <w:bookmarkEnd w:id="454"/>
      <w:bookmarkEnd w:id="455"/>
      <w:bookmarkEnd w:id="4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6F493A">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6F493A">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6F493A">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5F0C2868" w14:textId="77777777" w:rsidR="00623B86" w:rsidRPr="00846C5C" w:rsidRDefault="00623B86" w:rsidP="006F493A">
            <w:pPr>
              <w:pStyle w:val="TAL"/>
              <w:jc w:val="center"/>
              <w:rPr>
                <w:szCs w:val="18"/>
              </w:rPr>
            </w:pPr>
            <w:r w:rsidRPr="009B1F2D">
              <w:rPr>
                <w:szCs w:val="18"/>
              </w:rPr>
              <w:t>M</w:t>
            </w:r>
          </w:p>
        </w:tc>
        <w:tc>
          <w:tcPr>
            <w:tcW w:w="3037" w:type="dxa"/>
          </w:tcPr>
          <w:p w14:paraId="7076F9A4" w14:textId="77777777" w:rsidR="00623B86" w:rsidRPr="004544E4" w:rsidRDefault="00623B86" w:rsidP="006F493A">
            <w:pPr>
              <w:pStyle w:val="TAL"/>
              <w:rPr>
                <w:szCs w:val="18"/>
              </w:rPr>
            </w:pPr>
            <w:r>
              <w:t xml:space="preserve"> </w:t>
            </w:r>
            <w:r w:rsidRPr="0070161B">
              <w:rPr>
                <w:szCs w:val="18"/>
              </w:rPr>
              <w:t>ManagedEntity.objectClass</w:t>
            </w:r>
          </w:p>
        </w:tc>
        <w:tc>
          <w:tcPr>
            <w:tcW w:w="3241" w:type="dxa"/>
          </w:tcPr>
          <w:p w14:paraId="1F53FCF2" w14:textId="77777777" w:rsidR="00623B86" w:rsidRPr="001E0433" w:rsidRDefault="00623B86" w:rsidP="006F493A">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1BB2915D" w14:textId="77777777" w:rsidR="00623B86" w:rsidRPr="00846C5C" w:rsidRDefault="00623B86" w:rsidP="006F493A">
            <w:pPr>
              <w:pStyle w:val="TAL"/>
              <w:jc w:val="center"/>
              <w:rPr>
                <w:szCs w:val="18"/>
              </w:rPr>
            </w:pPr>
            <w:r w:rsidRPr="009B1F2D">
              <w:rPr>
                <w:szCs w:val="18"/>
              </w:rPr>
              <w:t>M</w:t>
            </w:r>
          </w:p>
        </w:tc>
        <w:tc>
          <w:tcPr>
            <w:tcW w:w="3037" w:type="dxa"/>
          </w:tcPr>
          <w:p w14:paraId="2C7F55E2" w14:textId="77777777" w:rsidR="00623B86" w:rsidRPr="004544E4" w:rsidRDefault="00623B86" w:rsidP="006F493A">
            <w:pPr>
              <w:pStyle w:val="TAL"/>
              <w:rPr>
                <w:szCs w:val="18"/>
              </w:rPr>
            </w:pPr>
            <w:r w:rsidRPr="0070161B">
              <w:rPr>
                <w:szCs w:val="18"/>
              </w:rPr>
              <w:t>ManagedEntity.objectInstance</w:t>
            </w:r>
          </w:p>
        </w:tc>
        <w:tc>
          <w:tcPr>
            <w:tcW w:w="3241" w:type="dxa"/>
          </w:tcPr>
          <w:p w14:paraId="2C0E8250" w14:textId="77777777" w:rsidR="00623B86" w:rsidRPr="001E0433" w:rsidRDefault="00623B86" w:rsidP="006F493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108EE313" w14:textId="77777777" w:rsidR="00623B86" w:rsidRPr="00846C5C" w:rsidRDefault="00623B86" w:rsidP="006F493A">
            <w:pPr>
              <w:pStyle w:val="TAL"/>
              <w:jc w:val="center"/>
              <w:rPr>
                <w:szCs w:val="18"/>
              </w:rPr>
            </w:pPr>
            <w:r w:rsidRPr="009B1F2D">
              <w:rPr>
                <w:szCs w:val="18"/>
              </w:rPr>
              <w:t>M</w:t>
            </w:r>
          </w:p>
        </w:tc>
        <w:tc>
          <w:tcPr>
            <w:tcW w:w="3037" w:type="dxa"/>
          </w:tcPr>
          <w:p w14:paraId="54AA112A"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6F493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6F493A">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0FAA7417" w14:textId="77777777" w:rsidR="00623B86" w:rsidRPr="005563DD" w:rsidRDefault="00623B86" w:rsidP="006F493A">
            <w:pPr>
              <w:pStyle w:val="TAL"/>
              <w:jc w:val="center"/>
              <w:rPr>
                <w:szCs w:val="18"/>
              </w:rPr>
            </w:pPr>
            <w:r w:rsidRPr="005563DD">
              <w:rPr>
                <w:szCs w:val="18"/>
              </w:rPr>
              <w:t>M</w:t>
            </w:r>
          </w:p>
        </w:tc>
        <w:tc>
          <w:tcPr>
            <w:tcW w:w="3037" w:type="dxa"/>
          </w:tcPr>
          <w:p w14:paraId="19345749" w14:textId="77777777" w:rsidR="00623B86" w:rsidRPr="00A32054" w:rsidRDefault="00623B86" w:rsidP="006F493A">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6F493A">
            <w:pPr>
              <w:pStyle w:val="TAL"/>
              <w:rPr>
                <w:szCs w:val="18"/>
              </w:rPr>
            </w:pPr>
          </w:p>
        </w:tc>
        <w:tc>
          <w:tcPr>
            <w:tcW w:w="3241" w:type="dxa"/>
          </w:tcPr>
          <w:p w14:paraId="4BAF057C" w14:textId="77777777" w:rsidR="00623B86" w:rsidRPr="002B66C8" w:rsidRDefault="00623B86" w:rsidP="006F493A">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207534F8" w14:textId="77777777" w:rsidR="00623B86" w:rsidRPr="005563DD" w:rsidRDefault="00623B86" w:rsidP="006F493A">
            <w:pPr>
              <w:pStyle w:val="TAL"/>
              <w:jc w:val="center"/>
              <w:rPr>
                <w:szCs w:val="18"/>
              </w:rPr>
            </w:pPr>
            <w:r w:rsidRPr="005563DD">
              <w:rPr>
                <w:szCs w:val="18"/>
              </w:rPr>
              <w:t>M</w:t>
            </w:r>
          </w:p>
        </w:tc>
        <w:tc>
          <w:tcPr>
            <w:tcW w:w="3037" w:type="dxa"/>
          </w:tcPr>
          <w:p w14:paraId="4B7DD4D4" w14:textId="77777777" w:rsidR="00623B86" w:rsidRPr="00846C5C" w:rsidRDefault="00623B86" w:rsidP="006F493A">
            <w:pPr>
              <w:pStyle w:val="TAL"/>
              <w:rPr>
                <w:szCs w:val="18"/>
              </w:rPr>
            </w:pPr>
            <w:r w:rsidRPr="009B1F2D">
              <w:rPr>
                <w:szCs w:val="18"/>
              </w:rPr>
              <w:t>It indicates the MOIDeletion event time.</w:t>
            </w:r>
          </w:p>
        </w:tc>
        <w:tc>
          <w:tcPr>
            <w:tcW w:w="3241" w:type="dxa"/>
          </w:tcPr>
          <w:p w14:paraId="355A99FA" w14:textId="7C378424" w:rsidR="00623B86" w:rsidRPr="004544E4" w:rsidRDefault="00963FCF" w:rsidP="006F493A">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1EFE96DF" w14:textId="77777777" w:rsidR="00623B86" w:rsidRPr="005563DD" w:rsidRDefault="00623B86" w:rsidP="006F493A">
            <w:pPr>
              <w:pStyle w:val="TAL"/>
              <w:jc w:val="center"/>
              <w:rPr>
                <w:szCs w:val="18"/>
              </w:rPr>
            </w:pPr>
            <w:r w:rsidRPr="005563DD">
              <w:rPr>
                <w:szCs w:val="18"/>
              </w:rPr>
              <w:t>M</w:t>
            </w:r>
          </w:p>
        </w:tc>
        <w:tc>
          <w:tcPr>
            <w:tcW w:w="3037" w:type="dxa"/>
          </w:tcPr>
          <w:p w14:paraId="27EEB73D" w14:textId="52039E0F" w:rsidR="00623B86" w:rsidRPr="004544E4" w:rsidRDefault="009D14CC" w:rsidP="006F493A">
            <w:pPr>
              <w:pStyle w:val="TAL"/>
              <w:rPr>
                <w:szCs w:val="18"/>
              </w:rPr>
            </w:pPr>
            <w:r>
              <w:rPr>
                <w:rFonts w:cs="Arial"/>
              </w:rPr>
              <w:t>See clause 11.0.2</w:t>
            </w:r>
          </w:p>
        </w:tc>
        <w:tc>
          <w:tcPr>
            <w:tcW w:w="3241" w:type="dxa"/>
          </w:tcPr>
          <w:p w14:paraId="0BF86AEB" w14:textId="77777777" w:rsidR="00623B86" w:rsidRPr="002B66C8" w:rsidRDefault="00623B86" w:rsidP="006F493A">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r>
              <w:rPr>
                <w:rFonts w:cs="Arial"/>
              </w:rPr>
              <w:t>sequenceNo</w:t>
            </w:r>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r>
              <w:rPr>
                <w:rFonts w:cs="Arial"/>
              </w:rPr>
              <w:t>subscriptionId</w:t>
            </w:r>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r w:rsidRPr="001D11CC">
              <w:rPr>
                <w:rFonts w:cs="Arial"/>
                <w:szCs w:val="18"/>
              </w:rPr>
              <w:t>correlatedNotifications</w:t>
            </w:r>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r w:rsidRPr="001D11CC">
              <w:rPr>
                <w:rFonts w:cs="Arial"/>
                <w:szCs w:val="18"/>
              </w:rPr>
              <w:t>additionalText</w:t>
            </w:r>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r w:rsidRPr="001D11CC">
              <w:rPr>
                <w:rFonts w:cs="Arial"/>
                <w:szCs w:val="18"/>
              </w:rPr>
              <w:t>sourceIndicator</w:t>
            </w:r>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r w:rsidRPr="00BB224E">
              <w:rPr>
                <w:szCs w:val="18"/>
              </w:rPr>
              <w:t>Resource_operation,</w:t>
            </w:r>
          </w:p>
          <w:p w14:paraId="51C8691A" w14:textId="77777777" w:rsidR="00922981" w:rsidRPr="004544E4" w:rsidRDefault="00922981" w:rsidP="00922981">
            <w:pPr>
              <w:pStyle w:val="TAL"/>
              <w:rPr>
                <w:szCs w:val="18"/>
              </w:rPr>
            </w:pPr>
            <w:r w:rsidRPr="004544E4">
              <w:rPr>
                <w:szCs w:val="18"/>
              </w:rPr>
              <w:t>Management_operation,</w:t>
            </w:r>
          </w:p>
          <w:p w14:paraId="1074EB2E" w14:textId="77777777" w:rsidR="00922981" w:rsidRPr="002B66C8" w:rsidRDefault="00922981" w:rsidP="00922981">
            <w:pPr>
              <w:pStyle w:val="TAL"/>
              <w:rPr>
                <w:szCs w:val="18"/>
              </w:rPr>
            </w:pPr>
            <w:r w:rsidRPr="002B66C8">
              <w:rPr>
                <w:szCs w:val="18"/>
              </w:rPr>
              <w:t xml:space="preserve">SON_operation,Unknown)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r w:rsidRPr="001D11CC">
              <w:rPr>
                <w:rFonts w:cs="Arial"/>
                <w:szCs w:val="18"/>
              </w:rPr>
              <w:t>attributeList</w:t>
            </w:r>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&lt;AttributeName, AttributeValue&gt;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Pr="00532FBF" w:rsidRDefault="00623B86" w:rsidP="00532FBF"/>
    <w:p w14:paraId="172980E6" w14:textId="77777777" w:rsidR="00623B86" w:rsidRDefault="00623B86" w:rsidP="00623B86">
      <w:pPr>
        <w:pStyle w:val="Heading5"/>
      </w:pPr>
      <w:bookmarkStart w:id="457" w:name="_Toc20494388"/>
      <w:bookmarkStart w:id="458" w:name="_Toc26975408"/>
      <w:bookmarkStart w:id="459" w:name="_Toc35856281"/>
      <w:bookmarkStart w:id="460" w:name="_Toc44001133"/>
      <w:bookmarkStart w:id="461" w:name="_Toc51580732"/>
      <w:bookmarkStart w:id="462" w:name="_Toc52355995"/>
      <w:bookmarkStart w:id="463" w:name="_Toc55227565"/>
      <w:bookmarkStart w:id="464" w:name="_Toc138323118"/>
      <w:bookmarkStart w:id="465" w:name="_Toc219487507"/>
      <w:r>
        <w:lastRenderedPageBreak/>
        <w:t>11.1.1.8.3</w:t>
      </w:r>
      <w:r>
        <w:tab/>
        <w:t>Triggering event</w:t>
      </w:r>
      <w:bookmarkEnd w:id="457"/>
      <w:bookmarkEnd w:id="458"/>
      <w:bookmarkEnd w:id="459"/>
      <w:bookmarkEnd w:id="460"/>
      <w:bookmarkEnd w:id="461"/>
      <w:bookmarkEnd w:id="462"/>
      <w:bookmarkEnd w:id="463"/>
      <w:bookmarkEnd w:id="464"/>
      <w:bookmarkEnd w:id="465"/>
    </w:p>
    <w:p w14:paraId="2E42C628" w14:textId="77777777" w:rsidR="00623B86" w:rsidRDefault="00623B86" w:rsidP="00974BAD">
      <w:pPr>
        <w:pStyle w:val="H6"/>
      </w:pPr>
      <w:bookmarkStart w:id="466" w:name="_Toc20494389"/>
      <w:bookmarkStart w:id="467" w:name="_Toc26975409"/>
      <w:bookmarkStart w:id="468" w:name="_Toc35856282"/>
      <w:bookmarkStart w:id="469" w:name="_Toc44001134"/>
      <w:bookmarkStart w:id="470" w:name="_Toc51580733"/>
      <w:bookmarkStart w:id="471" w:name="_Toc52355996"/>
      <w:bookmarkStart w:id="472" w:name="_Toc55227566"/>
      <w:bookmarkStart w:id="473" w:name="_Toc138323119"/>
      <w:r>
        <w:t>11.1.1.8.3.1</w:t>
      </w:r>
      <w:r>
        <w:tab/>
        <w:t>From-state</w:t>
      </w:r>
      <w:bookmarkEnd w:id="466"/>
      <w:bookmarkEnd w:id="467"/>
      <w:bookmarkEnd w:id="468"/>
      <w:bookmarkEnd w:id="469"/>
      <w:bookmarkEnd w:id="470"/>
      <w:bookmarkEnd w:id="471"/>
      <w:bookmarkEnd w:id="472"/>
      <w:bookmarkEnd w:id="473"/>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6F493A">
        <w:trPr>
          <w:jc w:val="center"/>
        </w:trPr>
        <w:tc>
          <w:tcPr>
            <w:tcW w:w="1851" w:type="pct"/>
            <w:shd w:val="clear" w:color="auto" w:fill="BFBFBF"/>
          </w:tcPr>
          <w:p w14:paraId="12FB7A94"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6F493A">
            <w:pPr>
              <w:pStyle w:val="TAH"/>
              <w:rPr>
                <w:szCs w:val="18"/>
              </w:rPr>
            </w:pPr>
            <w:r w:rsidRPr="009B1F2D">
              <w:rPr>
                <w:szCs w:val="18"/>
              </w:rPr>
              <w:t>Definition</w:t>
            </w:r>
          </w:p>
        </w:tc>
      </w:tr>
      <w:tr w:rsidR="00623B86" w:rsidRPr="009B1F2D" w14:paraId="285A333A" w14:textId="77777777" w:rsidTr="006F493A">
        <w:trPr>
          <w:jc w:val="center"/>
        </w:trPr>
        <w:tc>
          <w:tcPr>
            <w:tcW w:w="1851" w:type="pct"/>
          </w:tcPr>
          <w:p w14:paraId="4EB8C78B" w14:textId="77777777" w:rsidR="00623B86" w:rsidRPr="001D11CC" w:rsidRDefault="00623B86" w:rsidP="006F493A">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6F493A">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974BAD">
      <w:pPr>
        <w:pStyle w:val="H6"/>
      </w:pPr>
      <w:bookmarkStart w:id="474" w:name="_Toc20494390"/>
      <w:bookmarkStart w:id="475" w:name="_Toc26975410"/>
      <w:bookmarkStart w:id="476" w:name="_Toc35856283"/>
      <w:bookmarkStart w:id="477" w:name="_Toc44001135"/>
      <w:bookmarkStart w:id="478" w:name="_Toc51580734"/>
      <w:bookmarkStart w:id="479" w:name="_Toc52355997"/>
      <w:bookmarkStart w:id="480" w:name="_Toc55227567"/>
      <w:bookmarkStart w:id="481" w:name="_Toc138323120"/>
      <w:r>
        <w:t>11.1.1.8.3.2</w:t>
      </w:r>
      <w:r>
        <w:tab/>
        <w:t>To-state</w:t>
      </w:r>
      <w:bookmarkEnd w:id="474"/>
      <w:bookmarkEnd w:id="475"/>
      <w:bookmarkEnd w:id="476"/>
      <w:bookmarkEnd w:id="477"/>
      <w:bookmarkEnd w:id="478"/>
      <w:bookmarkEnd w:id="479"/>
      <w:bookmarkEnd w:id="480"/>
      <w:bookmarkEnd w:id="481"/>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6F493A">
        <w:trPr>
          <w:jc w:val="center"/>
        </w:trPr>
        <w:tc>
          <w:tcPr>
            <w:tcW w:w="1751" w:type="pct"/>
            <w:shd w:val="clear" w:color="auto" w:fill="BFBFBF"/>
          </w:tcPr>
          <w:p w14:paraId="63FE206E" w14:textId="77777777" w:rsidR="00623B86" w:rsidRPr="004544E4" w:rsidRDefault="00623B86" w:rsidP="006F493A">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6F493A">
            <w:pPr>
              <w:pStyle w:val="TAH"/>
              <w:rPr>
                <w:szCs w:val="18"/>
              </w:rPr>
            </w:pPr>
            <w:r w:rsidRPr="009B1F2D">
              <w:rPr>
                <w:szCs w:val="18"/>
              </w:rPr>
              <w:t>Definition</w:t>
            </w:r>
          </w:p>
        </w:tc>
      </w:tr>
      <w:tr w:rsidR="00623B86" w:rsidRPr="009B1F2D" w14:paraId="1DFE6B94" w14:textId="77777777" w:rsidTr="006F493A">
        <w:trPr>
          <w:jc w:val="center"/>
        </w:trPr>
        <w:tc>
          <w:tcPr>
            <w:tcW w:w="1751" w:type="pct"/>
          </w:tcPr>
          <w:p w14:paraId="0BC4D246" w14:textId="77777777" w:rsidR="00623B86" w:rsidRPr="001D11CC" w:rsidRDefault="00623B86" w:rsidP="006F493A">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4471C017" w14:textId="77777777" w:rsidR="00623B86" w:rsidRPr="00532FBF" w:rsidRDefault="00623B86" w:rsidP="00532FBF"/>
    <w:p w14:paraId="5AE31C74" w14:textId="77777777" w:rsidR="00623B86" w:rsidRDefault="00623B86" w:rsidP="00623B86">
      <w:pPr>
        <w:pStyle w:val="Heading4"/>
      </w:pPr>
      <w:bookmarkStart w:id="482" w:name="_Toc20494391"/>
      <w:bookmarkStart w:id="483" w:name="_Toc26975411"/>
      <w:bookmarkStart w:id="484" w:name="_Toc35856284"/>
      <w:bookmarkStart w:id="485" w:name="_Toc44001136"/>
      <w:bookmarkStart w:id="486" w:name="_Toc51580735"/>
      <w:bookmarkStart w:id="487" w:name="_Toc52355998"/>
      <w:bookmarkStart w:id="488" w:name="_Toc55227568"/>
      <w:bookmarkStart w:id="489" w:name="_Toc138323121"/>
      <w:bookmarkStart w:id="490" w:name="_Toc219487508"/>
      <w:r>
        <w:t>11.1.</w:t>
      </w:r>
      <w:r>
        <w:rPr>
          <w:rFonts w:hint="eastAsia"/>
          <w:lang w:eastAsia="zh-CN"/>
        </w:rPr>
        <w:t>1</w:t>
      </w:r>
      <w:r>
        <w:t>.9</w:t>
      </w:r>
      <w:r>
        <w:tab/>
        <w:t xml:space="preserve">Notification </w:t>
      </w:r>
      <w:r w:rsidRPr="001D11CC">
        <w:rPr>
          <w:rFonts w:cs="Arial"/>
        </w:rPr>
        <w:t>notifyMOIAttributeValueChanges</w:t>
      </w:r>
      <w:bookmarkEnd w:id="482"/>
      <w:bookmarkEnd w:id="483"/>
      <w:bookmarkEnd w:id="484"/>
      <w:bookmarkEnd w:id="485"/>
      <w:bookmarkEnd w:id="486"/>
      <w:bookmarkEnd w:id="487"/>
      <w:bookmarkEnd w:id="488"/>
      <w:bookmarkEnd w:id="489"/>
      <w:bookmarkEnd w:id="490"/>
    </w:p>
    <w:p w14:paraId="55C76FC5" w14:textId="77777777" w:rsidR="00623B86" w:rsidRPr="00CF2F3C" w:rsidRDefault="00623B86" w:rsidP="00623B86">
      <w:pPr>
        <w:pStyle w:val="Heading5"/>
      </w:pPr>
      <w:bookmarkStart w:id="491" w:name="_Toc20494392"/>
      <w:bookmarkStart w:id="492" w:name="_Toc26975412"/>
      <w:bookmarkStart w:id="493" w:name="_Toc35856285"/>
      <w:bookmarkStart w:id="494" w:name="_Toc44001137"/>
      <w:bookmarkStart w:id="495" w:name="_Toc51580736"/>
      <w:bookmarkStart w:id="496" w:name="_Toc52355999"/>
      <w:bookmarkStart w:id="497" w:name="_Toc55227569"/>
      <w:bookmarkStart w:id="498" w:name="_Toc138323122"/>
      <w:bookmarkStart w:id="499" w:name="_Toc219487509"/>
      <w:r>
        <w:t>11.1.1.9.1</w:t>
      </w:r>
      <w:r>
        <w:tab/>
        <w:t>Definition</w:t>
      </w:r>
      <w:bookmarkEnd w:id="491"/>
      <w:bookmarkEnd w:id="492"/>
      <w:bookmarkEnd w:id="493"/>
      <w:bookmarkEnd w:id="494"/>
      <w:bookmarkEnd w:id="495"/>
      <w:bookmarkEnd w:id="496"/>
      <w:bookmarkEnd w:id="497"/>
      <w:bookmarkEnd w:id="498"/>
      <w:bookmarkEnd w:id="499"/>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0" w:name="_Toc20494393"/>
      <w:bookmarkStart w:id="501" w:name="_Toc26975413"/>
      <w:bookmarkStart w:id="502" w:name="_Toc35856286"/>
      <w:bookmarkStart w:id="503" w:name="_Toc44001138"/>
      <w:bookmarkStart w:id="504" w:name="_Toc51580737"/>
      <w:bookmarkStart w:id="505" w:name="_Toc52356000"/>
      <w:bookmarkStart w:id="506" w:name="_Toc55227570"/>
      <w:bookmarkStart w:id="507" w:name="_Toc138323123"/>
      <w:bookmarkStart w:id="508" w:name="_Toc219487510"/>
      <w:r>
        <w:lastRenderedPageBreak/>
        <w:t>11.1.1.9.2</w:t>
      </w:r>
      <w:r>
        <w:tab/>
        <w:t>Input parameters</w:t>
      </w:r>
      <w:bookmarkEnd w:id="500"/>
      <w:bookmarkEnd w:id="501"/>
      <w:bookmarkEnd w:id="502"/>
      <w:bookmarkEnd w:id="503"/>
      <w:bookmarkEnd w:id="504"/>
      <w:bookmarkEnd w:id="505"/>
      <w:bookmarkEnd w:id="506"/>
      <w:bookmarkEnd w:id="507"/>
      <w:bookmarkEnd w:id="5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3" w:type="dxa"/>
            <w:shd w:val="clear" w:color="auto" w:fill="BFBFBF"/>
          </w:tcPr>
          <w:p w14:paraId="192DADFE" w14:textId="77777777" w:rsidR="00623B86" w:rsidRPr="00846C5C" w:rsidRDefault="00623B86" w:rsidP="006F493A">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6F493A">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6F493A">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6F493A">
            <w:pPr>
              <w:pStyle w:val="TAL"/>
              <w:rPr>
                <w:rFonts w:cs="Arial"/>
                <w:szCs w:val="18"/>
              </w:rPr>
            </w:pPr>
            <w:r w:rsidRPr="001D11CC">
              <w:rPr>
                <w:rFonts w:cs="Arial"/>
                <w:szCs w:val="18"/>
              </w:rPr>
              <w:t>objectClass</w:t>
            </w:r>
          </w:p>
        </w:tc>
        <w:tc>
          <w:tcPr>
            <w:tcW w:w="413" w:type="dxa"/>
          </w:tcPr>
          <w:p w14:paraId="5E8D33AD" w14:textId="77777777" w:rsidR="00623B86" w:rsidRPr="00846C5C" w:rsidRDefault="00623B86" w:rsidP="006F493A">
            <w:pPr>
              <w:pStyle w:val="TAL"/>
              <w:jc w:val="center"/>
              <w:rPr>
                <w:szCs w:val="18"/>
              </w:rPr>
            </w:pPr>
            <w:r w:rsidRPr="009B1F2D">
              <w:rPr>
                <w:szCs w:val="18"/>
              </w:rPr>
              <w:t>M</w:t>
            </w:r>
          </w:p>
        </w:tc>
        <w:tc>
          <w:tcPr>
            <w:tcW w:w="3446" w:type="dxa"/>
          </w:tcPr>
          <w:p w14:paraId="6A045A6C" w14:textId="77777777" w:rsidR="00623B86" w:rsidRPr="00A32054" w:rsidRDefault="00623B86" w:rsidP="006F493A">
            <w:pPr>
              <w:pStyle w:val="TAL"/>
              <w:rPr>
                <w:szCs w:val="18"/>
              </w:rPr>
            </w:pPr>
            <w:r>
              <w:t xml:space="preserve"> </w:t>
            </w:r>
            <w:r w:rsidRPr="0070161B">
              <w:rPr>
                <w:szCs w:val="18"/>
              </w:rPr>
              <w:t>ManagedEntity.objectClass</w:t>
            </w:r>
          </w:p>
        </w:tc>
        <w:tc>
          <w:tcPr>
            <w:tcW w:w="2840" w:type="dxa"/>
          </w:tcPr>
          <w:p w14:paraId="440DD4A0" w14:textId="77777777" w:rsidR="00623B86" w:rsidRPr="002B66C8" w:rsidRDefault="00623B86" w:rsidP="006F493A">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6F493A">
            <w:pPr>
              <w:pStyle w:val="TAL"/>
              <w:rPr>
                <w:rFonts w:cs="Arial"/>
                <w:szCs w:val="18"/>
              </w:rPr>
            </w:pPr>
            <w:r w:rsidRPr="001D11CC">
              <w:rPr>
                <w:rFonts w:cs="Arial"/>
                <w:szCs w:val="18"/>
              </w:rPr>
              <w:t>objectInstance</w:t>
            </w:r>
          </w:p>
        </w:tc>
        <w:tc>
          <w:tcPr>
            <w:tcW w:w="413" w:type="dxa"/>
          </w:tcPr>
          <w:p w14:paraId="5DE8901D" w14:textId="77777777" w:rsidR="00623B86" w:rsidRPr="00846C5C" w:rsidRDefault="00623B86" w:rsidP="006F493A">
            <w:pPr>
              <w:pStyle w:val="TAL"/>
              <w:jc w:val="center"/>
              <w:rPr>
                <w:szCs w:val="18"/>
              </w:rPr>
            </w:pPr>
            <w:r w:rsidRPr="009B1F2D">
              <w:rPr>
                <w:szCs w:val="18"/>
              </w:rPr>
              <w:t>M</w:t>
            </w:r>
          </w:p>
        </w:tc>
        <w:tc>
          <w:tcPr>
            <w:tcW w:w="3446" w:type="dxa"/>
          </w:tcPr>
          <w:p w14:paraId="3DED8F0A" w14:textId="77777777" w:rsidR="00623B86" w:rsidRPr="004544E4" w:rsidRDefault="00623B86" w:rsidP="006F493A">
            <w:pPr>
              <w:pStyle w:val="TAL"/>
              <w:rPr>
                <w:szCs w:val="18"/>
              </w:rPr>
            </w:pPr>
            <w:r w:rsidRPr="0070161B">
              <w:rPr>
                <w:szCs w:val="18"/>
              </w:rPr>
              <w:t>ManagedEntity.objectInstance</w:t>
            </w:r>
          </w:p>
        </w:tc>
        <w:tc>
          <w:tcPr>
            <w:tcW w:w="2840" w:type="dxa"/>
          </w:tcPr>
          <w:p w14:paraId="5D9538B0" w14:textId="77777777" w:rsidR="00623B86" w:rsidRPr="009C1028" w:rsidRDefault="00623B86" w:rsidP="006F493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6F493A">
            <w:pPr>
              <w:pStyle w:val="TAL"/>
              <w:rPr>
                <w:rFonts w:cs="Arial"/>
                <w:szCs w:val="18"/>
              </w:rPr>
            </w:pPr>
            <w:r w:rsidRPr="001D11CC">
              <w:rPr>
                <w:rFonts w:cs="Arial"/>
                <w:szCs w:val="18"/>
              </w:rPr>
              <w:t>notificationId</w:t>
            </w:r>
          </w:p>
        </w:tc>
        <w:tc>
          <w:tcPr>
            <w:tcW w:w="413" w:type="dxa"/>
          </w:tcPr>
          <w:p w14:paraId="1ADE8C70" w14:textId="77777777" w:rsidR="00623B86" w:rsidRPr="00846C5C" w:rsidRDefault="00623B86" w:rsidP="006F493A">
            <w:pPr>
              <w:pStyle w:val="TAL"/>
              <w:jc w:val="center"/>
              <w:rPr>
                <w:szCs w:val="18"/>
              </w:rPr>
            </w:pPr>
            <w:r w:rsidRPr="009B1F2D">
              <w:rPr>
                <w:szCs w:val="18"/>
              </w:rPr>
              <w:t>M</w:t>
            </w:r>
          </w:p>
        </w:tc>
        <w:tc>
          <w:tcPr>
            <w:tcW w:w="3446" w:type="dxa"/>
          </w:tcPr>
          <w:p w14:paraId="66BE5311"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6F493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6F493A">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6F493A">
            <w:pPr>
              <w:pStyle w:val="TAL"/>
              <w:rPr>
                <w:rFonts w:cs="Arial"/>
                <w:szCs w:val="18"/>
              </w:rPr>
            </w:pPr>
            <w:r w:rsidRPr="001D11CC">
              <w:rPr>
                <w:rFonts w:cs="Arial"/>
                <w:szCs w:val="18"/>
              </w:rPr>
              <w:t>notificationType</w:t>
            </w:r>
          </w:p>
        </w:tc>
        <w:tc>
          <w:tcPr>
            <w:tcW w:w="413" w:type="dxa"/>
          </w:tcPr>
          <w:p w14:paraId="1FB4A640" w14:textId="77777777" w:rsidR="00623B86" w:rsidRPr="005563DD" w:rsidRDefault="00623B86" w:rsidP="006F493A">
            <w:pPr>
              <w:pStyle w:val="TAL"/>
              <w:jc w:val="center"/>
              <w:rPr>
                <w:szCs w:val="18"/>
              </w:rPr>
            </w:pPr>
            <w:r w:rsidRPr="005563DD">
              <w:rPr>
                <w:szCs w:val="18"/>
              </w:rPr>
              <w:t>M</w:t>
            </w:r>
          </w:p>
        </w:tc>
        <w:tc>
          <w:tcPr>
            <w:tcW w:w="3446" w:type="dxa"/>
          </w:tcPr>
          <w:p w14:paraId="705AB9D7" w14:textId="77777777" w:rsidR="00623B86" w:rsidRPr="00BB224E" w:rsidRDefault="00623B86" w:rsidP="006F493A">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6F493A">
            <w:pPr>
              <w:pStyle w:val="TAL"/>
              <w:rPr>
                <w:szCs w:val="18"/>
              </w:rPr>
            </w:pPr>
          </w:p>
        </w:tc>
        <w:tc>
          <w:tcPr>
            <w:tcW w:w="2840" w:type="dxa"/>
          </w:tcPr>
          <w:p w14:paraId="6A109C95" w14:textId="77777777" w:rsidR="00623B86" w:rsidRPr="002B66C8" w:rsidRDefault="00623B86" w:rsidP="006F493A">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6F493A">
            <w:pPr>
              <w:pStyle w:val="TAL"/>
              <w:rPr>
                <w:rFonts w:cs="Arial"/>
                <w:szCs w:val="18"/>
              </w:rPr>
            </w:pPr>
            <w:r w:rsidRPr="001D11CC">
              <w:rPr>
                <w:rFonts w:cs="Arial"/>
                <w:szCs w:val="18"/>
              </w:rPr>
              <w:t>eventTime</w:t>
            </w:r>
          </w:p>
        </w:tc>
        <w:tc>
          <w:tcPr>
            <w:tcW w:w="413" w:type="dxa"/>
          </w:tcPr>
          <w:p w14:paraId="725F75D8" w14:textId="77777777" w:rsidR="00623B86" w:rsidRPr="005563DD" w:rsidRDefault="00623B86" w:rsidP="006F493A">
            <w:pPr>
              <w:pStyle w:val="TAL"/>
              <w:jc w:val="center"/>
              <w:rPr>
                <w:szCs w:val="18"/>
              </w:rPr>
            </w:pPr>
            <w:r w:rsidRPr="005563DD">
              <w:rPr>
                <w:szCs w:val="18"/>
              </w:rPr>
              <w:t>M</w:t>
            </w:r>
          </w:p>
        </w:tc>
        <w:tc>
          <w:tcPr>
            <w:tcW w:w="3446" w:type="dxa"/>
          </w:tcPr>
          <w:p w14:paraId="5338D6AE" w14:textId="77777777" w:rsidR="00623B86" w:rsidRPr="00BB224E" w:rsidRDefault="00623B86" w:rsidP="006F493A">
            <w:pPr>
              <w:pStyle w:val="TAL"/>
              <w:rPr>
                <w:szCs w:val="18"/>
              </w:rPr>
            </w:pPr>
            <w:r w:rsidRPr="009B1F2D">
              <w:rPr>
                <w:szCs w:val="18"/>
              </w:rPr>
              <w:t>It indicates the MOIAttributeValueCh</w:t>
            </w:r>
            <w:r w:rsidRPr="00846C5C">
              <w:rPr>
                <w:szCs w:val="18"/>
              </w:rPr>
              <w:t>ange event time.</w:t>
            </w:r>
          </w:p>
        </w:tc>
        <w:tc>
          <w:tcPr>
            <w:tcW w:w="2840" w:type="dxa"/>
          </w:tcPr>
          <w:p w14:paraId="4690AAC0" w14:textId="2CE2E47D" w:rsidR="00623B86" w:rsidRPr="002B66C8" w:rsidRDefault="00963FCF" w:rsidP="006F493A">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6F493A">
            <w:pPr>
              <w:pStyle w:val="TAL"/>
              <w:rPr>
                <w:rFonts w:cs="Arial"/>
                <w:szCs w:val="18"/>
              </w:rPr>
            </w:pPr>
            <w:r w:rsidRPr="001D11CC">
              <w:rPr>
                <w:rFonts w:cs="Arial"/>
                <w:szCs w:val="18"/>
              </w:rPr>
              <w:t>systemDN</w:t>
            </w:r>
          </w:p>
        </w:tc>
        <w:tc>
          <w:tcPr>
            <w:tcW w:w="413" w:type="dxa"/>
          </w:tcPr>
          <w:p w14:paraId="47287A0B" w14:textId="77777777" w:rsidR="00623B86" w:rsidRPr="005563DD" w:rsidRDefault="00623B86" w:rsidP="006F493A">
            <w:pPr>
              <w:pStyle w:val="TAL"/>
              <w:jc w:val="center"/>
              <w:rPr>
                <w:szCs w:val="18"/>
              </w:rPr>
            </w:pPr>
            <w:r w:rsidRPr="005563DD">
              <w:rPr>
                <w:szCs w:val="18"/>
              </w:rPr>
              <w:t>M</w:t>
            </w:r>
          </w:p>
        </w:tc>
        <w:tc>
          <w:tcPr>
            <w:tcW w:w="3446" w:type="dxa"/>
          </w:tcPr>
          <w:p w14:paraId="76DED1D5" w14:textId="5F625B40" w:rsidR="00623B86" w:rsidRPr="004544E4" w:rsidRDefault="00455152" w:rsidP="006F493A">
            <w:pPr>
              <w:pStyle w:val="TAL"/>
              <w:rPr>
                <w:szCs w:val="18"/>
              </w:rPr>
            </w:pPr>
            <w:r>
              <w:rPr>
                <w:rFonts w:cs="Arial"/>
              </w:rPr>
              <w:t>See clause 11.0.2</w:t>
            </w:r>
          </w:p>
        </w:tc>
        <w:tc>
          <w:tcPr>
            <w:tcW w:w="2840" w:type="dxa"/>
          </w:tcPr>
          <w:p w14:paraId="5D24D06A" w14:textId="77777777" w:rsidR="00623B86" w:rsidRPr="007E2C0D" w:rsidRDefault="00623B86" w:rsidP="006F493A">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r>
              <w:rPr>
                <w:rFonts w:cs="Arial"/>
              </w:rPr>
              <w:t>sequenceNo</w:t>
            </w:r>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r>
              <w:rPr>
                <w:rFonts w:cs="Arial"/>
              </w:rPr>
              <w:t>subscriptionId</w:t>
            </w:r>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r w:rsidRPr="001D11CC">
              <w:rPr>
                <w:rFonts w:cs="Arial"/>
                <w:szCs w:val="18"/>
              </w:rPr>
              <w:t>correlatedNotifications</w:t>
            </w:r>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r w:rsidRPr="001D11CC">
              <w:rPr>
                <w:rFonts w:cs="Arial"/>
                <w:szCs w:val="18"/>
              </w:rPr>
              <w:t>additionalText</w:t>
            </w:r>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It can contain further information in text on the event of the ManagedEntity(s).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r w:rsidRPr="001D11CC">
              <w:rPr>
                <w:rFonts w:cs="Arial"/>
                <w:szCs w:val="18"/>
              </w:rPr>
              <w:t>sourceIndicator</w:t>
            </w:r>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r w:rsidRPr="00BB224E">
              <w:rPr>
                <w:szCs w:val="18"/>
              </w:rPr>
              <w:t>Resource_operation,</w:t>
            </w:r>
          </w:p>
          <w:p w14:paraId="6B87170A" w14:textId="77777777" w:rsidR="001E75C1" w:rsidRPr="004544E4" w:rsidRDefault="001E75C1" w:rsidP="001E75C1">
            <w:pPr>
              <w:pStyle w:val="TAL"/>
              <w:rPr>
                <w:szCs w:val="18"/>
              </w:rPr>
            </w:pPr>
            <w:r w:rsidRPr="004544E4">
              <w:rPr>
                <w:szCs w:val="18"/>
              </w:rPr>
              <w:t>Management_operation,</w:t>
            </w:r>
          </w:p>
          <w:p w14:paraId="388BC27C" w14:textId="77777777" w:rsidR="001E75C1" w:rsidRPr="007E2C0D" w:rsidRDefault="001E75C1" w:rsidP="001E75C1">
            <w:pPr>
              <w:pStyle w:val="TAL"/>
              <w:rPr>
                <w:szCs w:val="18"/>
              </w:rPr>
            </w:pPr>
            <w:r w:rsidRPr="002B66C8">
              <w:rPr>
                <w:szCs w:val="18"/>
              </w:rPr>
              <w:t xml:space="preserve">SON_operation,Unknown)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r w:rsidRPr="001D11CC">
              <w:rPr>
                <w:rFonts w:cs="Arial"/>
                <w:szCs w:val="18"/>
              </w:rPr>
              <w:lastRenderedPageBreak/>
              <w:t>attributeValueChange</w:t>
            </w:r>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&lt;Attrib</w:t>
            </w:r>
            <w:r w:rsidRPr="00846C5C">
              <w:rPr>
                <w:szCs w:val="18"/>
              </w:rPr>
              <w:t>uteName, NewAttributeValue,</w:t>
            </w:r>
          </w:p>
          <w:p w14:paraId="6F49E3E4" w14:textId="77777777" w:rsidR="001E75C1" w:rsidRPr="004544E4" w:rsidRDefault="001E75C1" w:rsidP="001E75C1">
            <w:pPr>
              <w:pStyle w:val="TAL"/>
              <w:rPr>
                <w:szCs w:val="18"/>
              </w:rPr>
            </w:pPr>
            <w:r w:rsidRPr="00A32054">
              <w:rPr>
                <w:szCs w:val="18"/>
              </w:rPr>
              <w:t>CHOICE [NULL, OldAttributeVal</w:t>
            </w:r>
            <w:r w:rsidRPr="004544E4">
              <w:rPr>
                <w:szCs w:val="18"/>
              </w:rPr>
              <w:t>ue]&gt;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Pr="00532FBF" w:rsidRDefault="00623B86" w:rsidP="00532FBF"/>
    <w:p w14:paraId="146375CE" w14:textId="77777777" w:rsidR="00623B86" w:rsidRDefault="00623B86" w:rsidP="00623B86">
      <w:pPr>
        <w:pStyle w:val="Heading5"/>
      </w:pPr>
      <w:bookmarkStart w:id="509" w:name="_Toc20494394"/>
      <w:bookmarkStart w:id="510" w:name="_Toc26975414"/>
      <w:bookmarkStart w:id="511" w:name="_Toc35856287"/>
      <w:bookmarkStart w:id="512" w:name="_Toc44001139"/>
      <w:bookmarkStart w:id="513" w:name="_Toc51580738"/>
      <w:bookmarkStart w:id="514" w:name="_Toc52356001"/>
      <w:bookmarkStart w:id="515" w:name="_Toc55227571"/>
      <w:bookmarkStart w:id="516" w:name="_Toc138323124"/>
      <w:bookmarkStart w:id="517" w:name="_Toc219487511"/>
      <w:r>
        <w:t>11.1.1.9.3</w:t>
      </w:r>
      <w:r>
        <w:tab/>
        <w:t>Triggering event</w:t>
      </w:r>
      <w:bookmarkEnd w:id="509"/>
      <w:bookmarkEnd w:id="510"/>
      <w:bookmarkEnd w:id="511"/>
      <w:bookmarkEnd w:id="512"/>
      <w:bookmarkEnd w:id="513"/>
      <w:bookmarkEnd w:id="514"/>
      <w:bookmarkEnd w:id="515"/>
      <w:bookmarkEnd w:id="516"/>
      <w:bookmarkEnd w:id="517"/>
    </w:p>
    <w:p w14:paraId="46AB1FE6" w14:textId="77777777" w:rsidR="00623B86" w:rsidRDefault="00623B86" w:rsidP="00974BAD">
      <w:pPr>
        <w:pStyle w:val="H6"/>
      </w:pPr>
      <w:bookmarkStart w:id="518" w:name="_Toc20494395"/>
      <w:bookmarkStart w:id="519" w:name="_Toc26975415"/>
      <w:bookmarkStart w:id="520" w:name="_Toc35856288"/>
      <w:bookmarkStart w:id="521" w:name="_Toc44001140"/>
      <w:bookmarkStart w:id="522" w:name="_Toc51580739"/>
      <w:bookmarkStart w:id="523" w:name="_Toc52356002"/>
      <w:bookmarkStart w:id="524" w:name="_Toc55227572"/>
      <w:bookmarkStart w:id="525" w:name="_Toc138323125"/>
      <w:r>
        <w:t>11.1.1.9.3.1</w:t>
      </w:r>
      <w:r>
        <w:tab/>
        <w:t>From-state</w:t>
      </w:r>
      <w:bookmarkEnd w:id="518"/>
      <w:bookmarkEnd w:id="519"/>
      <w:bookmarkEnd w:id="520"/>
      <w:bookmarkEnd w:id="521"/>
      <w:bookmarkEnd w:id="522"/>
      <w:bookmarkEnd w:id="523"/>
      <w:bookmarkEnd w:id="524"/>
      <w:bookmarkEnd w:id="525"/>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6F493A">
        <w:trPr>
          <w:jc w:val="center"/>
        </w:trPr>
        <w:tc>
          <w:tcPr>
            <w:tcW w:w="2613" w:type="pct"/>
            <w:shd w:val="clear" w:color="auto" w:fill="BFBFBF"/>
          </w:tcPr>
          <w:p w14:paraId="764E4451" w14:textId="77777777" w:rsidR="00623B86" w:rsidRPr="004544E4" w:rsidRDefault="00623B86" w:rsidP="006F493A">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6F493A">
            <w:pPr>
              <w:pStyle w:val="TAH"/>
              <w:rPr>
                <w:szCs w:val="18"/>
              </w:rPr>
            </w:pPr>
            <w:r w:rsidRPr="009B1F2D">
              <w:rPr>
                <w:szCs w:val="18"/>
              </w:rPr>
              <w:t>Definition</w:t>
            </w:r>
          </w:p>
        </w:tc>
      </w:tr>
      <w:tr w:rsidR="00623B86" w:rsidRPr="009B1F2D" w14:paraId="2B37EE0D" w14:textId="77777777" w:rsidTr="006F493A">
        <w:trPr>
          <w:jc w:val="center"/>
        </w:trPr>
        <w:tc>
          <w:tcPr>
            <w:tcW w:w="2613" w:type="pct"/>
          </w:tcPr>
          <w:p w14:paraId="5F677E59" w14:textId="77777777" w:rsidR="00623B86" w:rsidRPr="001D11CC" w:rsidRDefault="00623B86" w:rsidP="006F493A">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6F493A">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974BAD">
      <w:pPr>
        <w:pStyle w:val="H6"/>
      </w:pPr>
      <w:bookmarkStart w:id="526" w:name="_Toc20494396"/>
      <w:bookmarkStart w:id="527" w:name="_Toc26975416"/>
      <w:bookmarkStart w:id="528" w:name="_Toc35856289"/>
      <w:bookmarkStart w:id="529" w:name="_Toc44001141"/>
      <w:bookmarkStart w:id="530" w:name="_Toc51580740"/>
      <w:bookmarkStart w:id="531" w:name="_Toc52356003"/>
      <w:bookmarkStart w:id="532" w:name="_Toc55227573"/>
      <w:bookmarkStart w:id="533" w:name="_Toc138323126"/>
      <w:r>
        <w:t>11.1.1.9.3.2</w:t>
      </w:r>
      <w:r>
        <w:tab/>
        <w:t>To-state</w:t>
      </w:r>
      <w:bookmarkEnd w:id="526"/>
      <w:bookmarkEnd w:id="527"/>
      <w:bookmarkEnd w:id="528"/>
      <w:bookmarkEnd w:id="529"/>
      <w:bookmarkEnd w:id="530"/>
      <w:bookmarkEnd w:id="531"/>
      <w:bookmarkEnd w:id="532"/>
      <w:bookmarkEnd w:id="533"/>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6F493A">
        <w:trPr>
          <w:jc w:val="center"/>
        </w:trPr>
        <w:tc>
          <w:tcPr>
            <w:tcW w:w="2613" w:type="pct"/>
            <w:shd w:val="clear" w:color="auto" w:fill="BFBFBF"/>
          </w:tcPr>
          <w:p w14:paraId="7675EB49" w14:textId="77777777" w:rsidR="00623B86" w:rsidRPr="004544E4" w:rsidRDefault="00623B86" w:rsidP="006F493A">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6F493A">
            <w:pPr>
              <w:pStyle w:val="TAH"/>
              <w:rPr>
                <w:rFonts w:cs="Arial"/>
                <w:szCs w:val="18"/>
              </w:rPr>
            </w:pPr>
            <w:r w:rsidRPr="002B66C8">
              <w:rPr>
                <w:rFonts w:cs="Arial"/>
                <w:szCs w:val="18"/>
              </w:rPr>
              <w:t>Definition</w:t>
            </w:r>
          </w:p>
        </w:tc>
      </w:tr>
      <w:tr w:rsidR="00623B86" w:rsidRPr="009B1F2D" w14:paraId="1AC72115" w14:textId="77777777" w:rsidTr="006F493A">
        <w:trPr>
          <w:jc w:val="center"/>
        </w:trPr>
        <w:tc>
          <w:tcPr>
            <w:tcW w:w="2633" w:type="pct"/>
            <w:gridSpan w:val="2"/>
          </w:tcPr>
          <w:p w14:paraId="72F2C244" w14:textId="77777777" w:rsidR="00623B86" w:rsidRPr="001D11CC" w:rsidRDefault="00623B86" w:rsidP="006F493A">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6F493A">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4" w:name="_Toc26975417"/>
      <w:bookmarkStart w:id="535" w:name="_Toc35856290"/>
      <w:bookmarkStart w:id="536" w:name="_Toc44001142"/>
      <w:bookmarkStart w:id="537" w:name="_Toc51580741"/>
      <w:bookmarkStart w:id="538" w:name="_Toc52356004"/>
      <w:bookmarkStart w:id="539" w:name="_Toc55227574"/>
      <w:bookmarkStart w:id="540" w:name="_Toc138323127"/>
      <w:bookmarkStart w:id="541" w:name="_Toc219487512"/>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4"/>
      <w:bookmarkEnd w:id="535"/>
      <w:bookmarkEnd w:id="536"/>
      <w:bookmarkEnd w:id="537"/>
      <w:bookmarkEnd w:id="538"/>
      <w:bookmarkEnd w:id="539"/>
      <w:bookmarkEnd w:id="540"/>
      <w:bookmarkEnd w:id="541"/>
    </w:p>
    <w:p w14:paraId="24779A7B" w14:textId="77777777" w:rsidR="00623B86" w:rsidRDefault="00623B86" w:rsidP="00623B86">
      <w:pPr>
        <w:pStyle w:val="Heading5"/>
      </w:pPr>
      <w:bookmarkStart w:id="542" w:name="_Toc26975418"/>
      <w:bookmarkStart w:id="543" w:name="_Toc35856291"/>
      <w:bookmarkStart w:id="544" w:name="_Toc44001143"/>
      <w:bookmarkStart w:id="545" w:name="_Toc51580742"/>
      <w:bookmarkStart w:id="546" w:name="_Toc52356005"/>
      <w:bookmarkStart w:id="547" w:name="_Toc55227575"/>
      <w:bookmarkStart w:id="548" w:name="_Toc138323128"/>
      <w:bookmarkStart w:id="549" w:name="_Toc219487513"/>
      <w:r>
        <w:t>11.1.1.10.1</w:t>
      </w:r>
      <w:r>
        <w:tab/>
        <w:t>Definition</w:t>
      </w:r>
      <w:bookmarkEnd w:id="542"/>
      <w:bookmarkEnd w:id="543"/>
      <w:bookmarkEnd w:id="544"/>
      <w:bookmarkEnd w:id="545"/>
      <w:bookmarkEnd w:id="546"/>
      <w:bookmarkEnd w:id="547"/>
      <w:bookmarkEnd w:id="548"/>
      <w:bookmarkEnd w:id="549"/>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0" w:name="_Toc26975419"/>
      <w:bookmarkStart w:id="551" w:name="_Toc35856292"/>
      <w:bookmarkStart w:id="552" w:name="_Toc44001144"/>
      <w:bookmarkStart w:id="553" w:name="_Toc51580743"/>
      <w:bookmarkStart w:id="554" w:name="_Toc52356006"/>
      <w:bookmarkStart w:id="555" w:name="_Toc55227576"/>
      <w:bookmarkStart w:id="556" w:name="_Toc138323129"/>
      <w:bookmarkStart w:id="557" w:name="_Toc219487514"/>
      <w:r>
        <w:t>11.1.1.10.2</w:t>
      </w:r>
      <w:r>
        <w:tab/>
        <w:t>Input parameters</w:t>
      </w:r>
      <w:bookmarkEnd w:id="550"/>
      <w:bookmarkEnd w:id="551"/>
      <w:bookmarkEnd w:id="552"/>
      <w:bookmarkEnd w:id="553"/>
      <w:bookmarkEnd w:id="554"/>
      <w:bookmarkEnd w:id="555"/>
      <w:bookmarkEnd w:id="556"/>
      <w:bookmarkEnd w:id="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6F493A">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6F493A">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6F493A">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6F493A">
            <w:pPr>
              <w:pStyle w:val="TAH"/>
              <w:rPr>
                <w:szCs w:val="18"/>
              </w:rPr>
            </w:pPr>
            <w:r w:rsidRPr="00BB224E">
              <w:rPr>
                <w:szCs w:val="18"/>
              </w:rPr>
              <w:t>Comment</w:t>
            </w:r>
          </w:p>
        </w:tc>
      </w:tr>
      <w:tr w:rsidR="00623B86" w:rsidRPr="009B1F2D" w14:paraId="44599BCB" w14:textId="77777777" w:rsidTr="0040203B">
        <w:tc>
          <w:tcPr>
            <w:tcW w:w="2485" w:type="dxa"/>
          </w:tcPr>
          <w:p w14:paraId="441D42D8" w14:textId="77777777" w:rsidR="00623B86" w:rsidRPr="001D11CC" w:rsidRDefault="00623B86" w:rsidP="006F493A">
            <w:pPr>
              <w:pStyle w:val="TAL"/>
              <w:rPr>
                <w:rFonts w:cs="Arial"/>
                <w:szCs w:val="18"/>
              </w:rPr>
            </w:pPr>
            <w:r w:rsidRPr="001D11CC">
              <w:rPr>
                <w:rFonts w:cs="Arial"/>
                <w:szCs w:val="18"/>
              </w:rPr>
              <w:t>objectClass</w:t>
            </w:r>
          </w:p>
        </w:tc>
        <w:tc>
          <w:tcPr>
            <w:tcW w:w="395" w:type="dxa"/>
          </w:tcPr>
          <w:p w14:paraId="319A38D4" w14:textId="77777777" w:rsidR="00623B86" w:rsidRPr="005563DD" w:rsidRDefault="00623B86" w:rsidP="006F493A">
            <w:pPr>
              <w:pStyle w:val="TAL"/>
              <w:jc w:val="center"/>
              <w:rPr>
                <w:szCs w:val="18"/>
              </w:rPr>
            </w:pPr>
            <w:r w:rsidRPr="005563DD">
              <w:rPr>
                <w:szCs w:val="18"/>
              </w:rPr>
              <w:t>M</w:t>
            </w:r>
          </w:p>
        </w:tc>
        <w:tc>
          <w:tcPr>
            <w:tcW w:w="2650" w:type="dxa"/>
          </w:tcPr>
          <w:p w14:paraId="0482F583" w14:textId="77777777" w:rsidR="00623B86" w:rsidRPr="009B1F2D" w:rsidRDefault="00623B86" w:rsidP="006F493A">
            <w:pPr>
              <w:pStyle w:val="TAL"/>
              <w:rPr>
                <w:szCs w:val="18"/>
              </w:rPr>
            </w:pPr>
            <w:r w:rsidRPr="0070161B">
              <w:rPr>
                <w:szCs w:val="18"/>
              </w:rPr>
              <w:t>ManagedEntity.objectClass</w:t>
            </w:r>
          </w:p>
        </w:tc>
        <w:tc>
          <w:tcPr>
            <w:tcW w:w="4101" w:type="dxa"/>
          </w:tcPr>
          <w:p w14:paraId="2F11438F" w14:textId="77777777" w:rsidR="00623B86" w:rsidRPr="00BB224E" w:rsidRDefault="00623B86" w:rsidP="006F493A">
            <w:pPr>
              <w:pStyle w:val="TAL"/>
              <w:rPr>
                <w:szCs w:val="18"/>
              </w:rPr>
            </w:pPr>
            <w:r w:rsidRPr="00846C5C">
              <w:rPr>
                <w:szCs w:val="18"/>
              </w:rPr>
              <w:t>--</w:t>
            </w:r>
          </w:p>
        </w:tc>
      </w:tr>
      <w:tr w:rsidR="00623B86" w:rsidRPr="009B1F2D" w14:paraId="5C41D9C1" w14:textId="77777777" w:rsidTr="0040203B">
        <w:tc>
          <w:tcPr>
            <w:tcW w:w="2485" w:type="dxa"/>
          </w:tcPr>
          <w:p w14:paraId="3CBA823A" w14:textId="77777777" w:rsidR="00623B86" w:rsidRPr="001D11CC" w:rsidRDefault="00623B86" w:rsidP="006F493A">
            <w:pPr>
              <w:pStyle w:val="TAL"/>
              <w:rPr>
                <w:rFonts w:cs="Arial"/>
                <w:szCs w:val="18"/>
              </w:rPr>
            </w:pPr>
            <w:r w:rsidRPr="001D11CC">
              <w:rPr>
                <w:rFonts w:cs="Arial"/>
                <w:szCs w:val="18"/>
              </w:rPr>
              <w:t>objectInstance</w:t>
            </w:r>
          </w:p>
        </w:tc>
        <w:tc>
          <w:tcPr>
            <w:tcW w:w="395" w:type="dxa"/>
          </w:tcPr>
          <w:p w14:paraId="5A22CFD9" w14:textId="77777777" w:rsidR="00623B86" w:rsidRPr="005563DD" w:rsidRDefault="00623B86" w:rsidP="006F493A">
            <w:pPr>
              <w:pStyle w:val="TAL"/>
              <w:jc w:val="center"/>
              <w:rPr>
                <w:szCs w:val="18"/>
              </w:rPr>
            </w:pPr>
            <w:r w:rsidRPr="005563DD">
              <w:rPr>
                <w:szCs w:val="18"/>
              </w:rPr>
              <w:t>M</w:t>
            </w:r>
          </w:p>
        </w:tc>
        <w:tc>
          <w:tcPr>
            <w:tcW w:w="2650" w:type="dxa"/>
          </w:tcPr>
          <w:p w14:paraId="048C9D70" w14:textId="77777777" w:rsidR="00623B86" w:rsidRPr="009B1F2D" w:rsidRDefault="00623B86" w:rsidP="006F493A">
            <w:pPr>
              <w:pStyle w:val="TAL"/>
              <w:rPr>
                <w:szCs w:val="18"/>
              </w:rPr>
            </w:pPr>
            <w:r w:rsidRPr="0070161B">
              <w:rPr>
                <w:szCs w:val="18"/>
              </w:rPr>
              <w:t>ManagedEntity.objectInstance</w:t>
            </w:r>
          </w:p>
        </w:tc>
        <w:tc>
          <w:tcPr>
            <w:tcW w:w="4101" w:type="dxa"/>
          </w:tcPr>
          <w:p w14:paraId="218090DB" w14:textId="77777777" w:rsidR="00623B86" w:rsidRPr="00BB224E" w:rsidRDefault="00623B86" w:rsidP="006F493A">
            <w:pPr>
              <w:pStyle w:val="TAL"/>
              <w:rPr>
                <w:szCs w:val="18"/>
              </w:rPr>
            </w:pPr>
            <w:r w:rsidRPr="00846C5C">
              <w:rPr>
                <w:szCs w:val="18"/>
              </w:rPr>
              <w:t>--</w:t>
            </w:r>
          </w:p>
        </w:tc>
      </w:tr>
      <w:tr w:rsidR="00623B86" w:rsidRPr="009B1F2D" w14:paraId="4F206FDB" w14:textId="77777777" w:rsidTr="0040203B">
        <w:tc>
          <w:tcPr>
            <w:tcW w:w="2485" w:type="dxa"/>
          </w:tcPr>
          <w:p w14:paraId="654BA3CB" w14:textId="77777777" w:rsidR="00623B86" w:rsidRPr="001D11CC" w:rsidRDefault="00623B86" w:rsidP="006F493A">
            <w:pPr>
              <w:pStyle w:val="TAL"/>
              <w:rPr>
                <w:rFonts w:cs="Arial"/>
                <w:szCs w:val="18"/>
              </w:rPr>
            </w:pPr>
            <w:r w:rsidRPr="001D11CC">
              <w:rPr>
                <w:rFonts w:cs="Arial"/>
                <w:szCs w:val="18"/>
              </w:rPr>
              <w:t>notificationId</w:t>
            </w:r>
          </w:p>
        </w:tc>
        <w:tc>
          <w:tcPr>
            <w:tcW w:w="395" w:type="dxa"/>
          </w:tcPr>
          <w:p w14:paraId="21D7850E" w14:textId="77777777" w:rsidR="00623B86" w:rsidRPr="005563DD" w:rsidRDefault="00623B86" w:rsidP="006F493A">
            <w:pPr>
              <w:pStyle w:val="TAL"/>
              <w:jc w:val="center"/>
              <w:rPr>
                <w:szCs w:val="18"/>
              </w:rPr>
            </w:pPr>
            <w:r w:rsidRPr="005563DD">
              <w:rPr>
                <w:szCs w:val="18"/>
              </w:rPr>
              <w:t>M</w:t>
            </w:r>
          </w:p>
        </w:tc>
        <w:tc>
          <w:tcPr>
            <w:tcW w:w="2650" w:type="dxa"/>
          </w:tcPr>
          <w:p w14:paraId="6418298C" w14:textId="77777777" w:rsidR="00623B86" w:rsidRPr="009B1F2D" w:rsidRDefault="00623B86" w:rsidP="006F493A">
            <w:pPr>
              <w:pStyle w:val="TAL"/>
              <w:rPr>
                <w:szCs w:val="18"/>
              </w:rPr>
            </w:pPr>
            <w:r w:rsidRPr="005563DD">
              <w:rPr>
                <w:szCs w:val="18"/>
              </w:rPr>
              <w:t>It carries the identifier for the subject notification.</w:t>
            </w:r>
          </w:p>
        </w:tc>
        <w:tc>
          <w:tcPr>
            <w:tcW w:w="4101" w:type="dxa"/>
          </w:tcPr>
          <w:p w14:paraId="0DFEDA4C" w14:textId="77777777" w:rsidR="00623B86" w:rsidRPr="00BB224E" w:rsidRDefault="00623B86" w:rsidP="006F493A">
            <w:pPr>
              <w:pStyle w:val="TAL"/>
              <w:rPr>
                <w:szCs w:val="18"/>
              </w:rPr>
            </w:pPr>
            <w:r w:rsidRPr="00846C5C">
              <w:rPr>
                <w:szCs w:val="18"/>
              </w:rPr>
              <w:t>See Note 1.</w:t>
            </w:r>
          </w:p>
          <w:p w14:paraId="05094172" w14:textId="77777777" w:rsidR="00623B86" w:rsidRPr="00A32054" w:rsidRDefault="00623B86" w:rsidP="006F493A">
            <w:pPr>
              <w:pStyle w:val="TAL"/>
              <w:rPr>
                <w:szCs w:val="18"/>
              </w:rPr>
            </w:pPr>
          </w:p>
        </w:tc>
      </w:tr>
      <w:tr w:rsidR="00623B86" w:rsidRPr="009B1F2D" w14:paraId="2B467BA4" w14:textId="77777777" w:rsidTr="0040203B">
        <w:tc>
          <w:tcPr>
            <w:tcW w:w="2485" w:type="dxa"/>
          </w:tcPr>
          <w:p w14:paraId="2A6FFC4D" w14:textId="77777777" w:rsidR="00623B86" w:rsidRPr="001D11CC" w:rsidRDefault="00623B86" w:rsidP="006F493A">
            <w:pPr>
              <w:pStyle w:val="TAL"/>
              <w:rPr>
                <w:rFonts w:cs="Arial"/>
                <w:szCs w:val="18"/>
              </w:rPr>
            </w:pPr>
            <w:r w:rsidRPr="001D11CC">
              <w:rPr>
                <w:rFonts w:cs="Arial"/>
                <w:szCs w:val="18"/>
              </w:rPr>
              <w:t>eventTime</w:t>
            </w:r>
          </w:p>
        </w:tc>
        <w:tc>
          <w:tcPr>
            <w:tcW w:w="395" w:type="dxa"/>
          </w:tcPr>
          <w:p w14:paraId="252EE45A" w14:textId="77777777" w:rsidR="00623B86" w:rsidRPr="005563DD" w:rsidRDefault="00623B86" w:rsidP="006F493A">
            <w:pPr>
              <w:pStyle w:val="TAL"/>
              <w:jc w:val="center"/>
              <w:rPr>
                <w:szCs w:val="18"/>
              </w:rPr>
            </w:pPr>
            <w:r w:rsidRPr="005563DD">
              <w:rPr>
                <w:szCs w:val="18"/>
              </w:rPr>
              <w:t>M</w:t>
            </w:r>
          </w:p>
        </w:tc>
        <w:tc>
          <w:tcPr>
            <w:tcW w:w="2650" w:type="dxa"/>
          </w:tcPr>
          <w:p w14:paraId="12FB0406" w14:textId="77777777" w:rsidR="00623B86" w:rsidRPr="005563DD" w:rsidRDefault="00623B86" w:rsidP="006F493A">
            <w:pPr>
              <w:pStyle w:val="TAL"/>
              <w:rPr>
                <w:szCs w:val="18"/>
              </w:rPr>
            </w:pPr>
            <w:r w:rsidRPr="005563DD">
              <w:rPr>
                <w:szCs w:val="18"/>
              </w:rPr>
              <w:t>It indicates the time of the event.</w:t>
            </w:r>
          </w:p>
        </w:tc>
        <w:tc>
          <w:tcPr>
            <w:tcW w:w="4101" w:type="dxa"/>
          </w:tcPr>
          <w:p w14:paraId="42D61DEA" w14:textId="0157973D" w:rsidR="00623B86" w:rsidRPr="00846C5C" w:rsidRDefault="00372415" w:rsidP="006F493A">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tcPr>
          <w:p w14:paraId="4A02100E" w14:textId="77777777" w:rsidR="00623B86" w:rsidRPr="001D11CC" w:rsidRDefault="00623B86" w:rsidP="006F493A">
            <w:pPr>
              <w:pStyle w:val="TAL"/>
              <w:rPr>
                <w:rFonts w:cs="Arial"/>
                <w:szCs w:val="18"/>
              </w:rPr>
            </w:pPr>
            <w:r w:rsidRPr="001D11CC">
              <w:rPr>
                <w:rFonts w:cs="Arial"/>
                <w:szCs w:val="18"/>
              </w:rPr>
              <w:t>systemDN</w:t>
            </w:r>
          </w:p>
        </w:tc>
        <w:tc>
          <w:tcPr>
            <w:tcW w:w="395" w:type="dxa"/>
          </w:tcPr>
          <w:p w14:paraId="4C2EBBE2" w14:textId="77777777" w:rsidR="00623B86" w:rsidRPr="005563DD" w:rsidRDefault="00623B86" w:rsidP="006F493A">
            <w:pPr>
              <w:pStyle w:val="TAL"/>
              <w:jc w:val="center"/>
              <w:rPr>
                <w:szCs w:val="18"/>
              </w:rPr>
            </w:pPr>
            <w:r w:rsidRPr="005563DD">
              <w:rPr>
                <w:szCs w:val="18"/>
              </w:rPr>
              <w:t>M</w:t>
            </w:r>
          </w:p>
        </w:tc>
        <w:tc>
          <w:tcPr>
            <w:tcW w:w="2650" w:type="dxa"/>
          </w:tcPr>
          <w:p w14:paraId="37EA9BED" w14:textId="30E0DBF0" w:rsidR="00623B86" w:rsidRPr="005563DD" w:rsidRDefault="005E1D0F" w:rsidP="006F493A">
            <w:pPr>
              <w:pStyle w:val="TAL"/>
              <w:rPr>
                <w:szCs w:val="18"/>
              </w:rPr>
            </w:pPr>
            <w:r>
              <w:rPr>
                <w:rFonts w:cs="Arial"/>
              </w:rPr>
              <w:t>See clause 11.0.2</w:t>
            </w:r>
          </w:p>
        </w:tc>
        <w:tc>
          <w:tcPr>
            <w:tcW w:w="4101" w:type="dxa"/>
          </w:tcPr>
          <w:p w14:paraId="3E6CB03C" w14:textId="77777777" w:rsidR="00623B86" w:rsidRPr="00846C5C" w:rsidRDefault="00623B86" w:rsidP="006F493A">
            <w:pPr>
              <w:pStyle w:val="TAL"/>
              <w:rPr>
                <w:szCs w:val="18"/>
              </w:rPr>
            </w:pPr>
            <w:r w:rsidRPr="009B1F2D">
              <w:rPr>
                <w:szCs w:val="18"/>
              </w:rPr>
              <w:t>--</w:t>
            </w:r>
          </w:p>
        </w:tc>
      </w:tr>
      <w:tr w:rsidR="00623B86" w:rsidRPr="009B1F2D" w14:paraId="5133F27A" w14:textId="77777777" w:rsidTr="0040203B">
        <w:tc>
          <w:tcPr>
            <w:tcW w:w="2485" w:type="dxa"/>
          </w:tcPr>
          <w:p w14:paraId="3FFFB880" w14:textId="77777777" w:rsidR="00623B86" w:rsidRPr="001D11CC" w:rsidRDefault="00623B86" w:rsidP="006F493A">
            <w:pPr>
              <w:pStyle w:val="TAL"/>
              <w:rPr>
                <w:rFonts w:cs="Arial"/>
                <w:szCs w:val="18"/>
              </w:rPr>
            </w:pPr>
            <w:r w:rsidRPr="001D11CC">
              <w:rPr>
                <w:rFonts w:cs="Arial"/>
                <w:szCs w:val="18"/>
              </w:rPr>
              <w:t>notificationType</w:t>
            </w:r>
          </w:p>
        </w:tc>
        <w:tc>
          <w:tcPr>
            <w:tcW w:w="395" w:type="dxa"/>
          </w:tcPr>
          <w:p w14:paraId="5055E535" w14:textId="77777777" w:rsidR="00623B86" w:rsidRPr="005563DD" w:rsidRDefault="00623B86" w:rsidP="006F493A">
            <w:pPr>
              <w:pStyle w:val="TAL"/>
              <w:jc w:val="center"/>
              <w:rPr>
                <w:rFonts w:cs="Arial"/>
                <w:szCs w:val="18"/>
              </w:rPr>
            </w:pPr>
            <w:r w:rsidRPr="005563DD">
              <w:rPr>
                <w:rFonts w:cs="Arial"/>
                <w:szCs w:val="18"/>
              </w:rPr>
              <w:t>M</w:t>
            </w:r>
          </w:p>
        </w:tc>
        <w:tc>
          <w:tcPr>
            <w:tcW w:w="2650" w:type="dxa"/>
          </w:tcPr>
          <w:p w14:paraId="0A4712E0" w14:textId="77777777" w:rsidR="00623B86" w:rsidRPr="005563DD" w:rsidRDefault="00623B86" w:rsidP="006F493A">
            <w:pPr>
              <w:pStyle w:val="TAL"/>
              <w:rPr>
                <w:rFonts w:cs="Arial"/>
                <w:szCs w:val="18"/>
              </w:rPr>
            </w:pPr>
            <w:r w:rsidRPr="005563DD">
              <w:rPr>
                <w:rFonts w:cs="Arial"/>
                <w:szCs w:val="18"/>
              </w:rPr>
              <w:t>"</w:t>
            </w:r>
            <w:bookmarkStart w:id="558" w:name="MCCQCTEMPBM_00000023"/>
            <w:r w:rsidRPr="005563DD">
              <w:rPr>
                <w:rFonts w:ascii="Courier New" w:hAnsi="Courier New" w:cs="Courier New"/>
                <w:szCs w:val="18"/>
              </w:rPr>
              <w:t>notifyEvent</w:t>
            </w:r>
            <w:r w:rsidRPr="005563DD">
              <w:rPr>
                <w:rFonts w:cs="Arial"/>
                <w:szCs w:val="18"/>
              </w:rPr>
              <w:t>"</w:t>
            </w:r>
            <w:bookmarkEnd w:id="558"/>
          </w:p>
        </w:tc>
        <w:tc>
          <w:tcPr>
            <w:tcW w:w="4101" w:type="dxa"/>
          </w:tcPr>
          <w:p w14:paraId="63ABCF13" w14:textId="77777777" w:rsidR="00623B86" w:rsidRPr="00846C5C" w:rsidRDefault="00623B86" w:rsidP="006F493A">
            <w:pPr>
              <w:pStyle w:val="TAL"/>
              <w:rPr>
                <w:szCs w:val="18"/>
              </w:rPr>
            </w:pPr>
            <w:r w:rsidRPr="009B1F2D">
              <w:rPr>
                <w:szCs w:val="18"/>
              </w:rPr>
              <w:t>--</w:t>
            </w:r>
          </w:p>
        </w:tc>
      </w:tr>
      <w:tr w:rsidR="0040203B" w:rsidRPr="009B1F2D" w14:paraId="68E0B0DB" w14:textId="77777777" w:rsidTr="0040203B">
        <w:tc>
          <w:tcPr>
            <w:tcW w:w="2485" w:type="dxa"/>
          </w:tcPr>
          <w:p w14:paraId="670EBF3D" w14:textId="4F3C1F4D" w:rsidR="0040203B" w:rsidRPr="001D11CC" w:rsidRDefault="0040203B" w:rsidP="0040203B">
            <w:pPr>
              <w:pStyle w:val="TAL"/>
              <w:rPr>
                <w:rFonts w:cs="Arial"/>
                <w:szCs w:val="18"/>
              </w:rPr>
            </w:pPr>
            <w:r>
              <w:rPr>
                <w:rFonts w:cs="Arial"/>
              </w:rPr>
              <w:t>sequenceNo</w:t>
            </w:r>
          </w:p>
        </w:tc>
        <w:tc>
          <w:tcPr>
            <w:tcW w:w="395" w:type="dxa"/>
          </w:tcPr>
          <w:p w14:paraId="3BCB72D5" w14:textId="50899AF9" w:rsidR="0040203B" w:rsidRPr="005563DD" w:rsidRDefault="0040203B" w:rsidP="0040203B">
            <w:pPr>
              <w:pStyle w:val="TAL"/>
              <w:jc w:val="center"/>
              <w:rPr>
                <w:rFonts w:cs="Arial"/>
                <w:szCs w:val="18"/>
              </w:rPr>
            </w:pPr>
            <w:r>
              <w:rPr>
                <w:rFonts w:cs="Arial"/>
              </w:rPr>
              <w:t>CM</w:t>
            </w:r>
          </w:p>
        </w:tc>
        <w:tc>
          <w:tcPr>
            <w:tcW w:w="2650" w:type="dxa"/>
          </w:tcPr>
          <w:p w14:paraId="07012FE5" w14:textId="4A0B1FAB" w:rsidR="0040203B" w:rsidRPr="005563DD" w:rsidRDefault="0040203B" w:rsidP="0040203B">
            <w:pPr>
              <w:pStyle w:val="TAL"/>
              <w:rPr>
                <w:rFonts w:cs="Arial"/>
                <w:szCs w:val="18"/>
              </w:rPr>
            </w:pPr>
            <w:r>
              <w:rPr>
                <w:rFonts w:cs="Arial"/>
              </w:rPr>
              <w:t>See clause 11.0.2</w:t>
            </w:r>
          </w:p>
        </w:tc>
        <w:tc>
          <w:tcPr>
            <w:tcW w:w="4101" w:type="dxa"/>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tcPr>
          <w:p w14:paraId="78F7D585" w14:textId="27CABB77" w:rsidR="0040203B" w:rsidRPr="001D11CC" w:rsidRDefault="0040203B" w:rsidP="0040203B">
            <w:pPr>
              <w:pStyle w:val="TAL"/>
              <w:rPr>
                <w:rFonts w:cs="Arial"/>
                <w:szCs w:val="18"/>
              </w:rPr>
            </w:pPr>
            <w:r>
              <w:rPr>
                <w:rFonts w:cs="Arial"/>
              </w:rPr>
              <w:t>subscriptionId</w:t>
            </w:r>
          </w:p>
        </w:tc>
        <w:tc>
          <w:tcPr>
            <w:tcW w:w="395" w:type="dxa"/>
          </w:tcPr>
          <w:p w14:paraId="56C75091" w14:textId="27867DA1" w:rsidR="0040203B" w:rsidRPr="005563DD" w:rsidRDefault="0040203B" w:rsidP="0040203B">
            <w:pPr>
              <w:pStyle w:val="TAL"/>
              <w:jc w:val="center"/>
              <w:rPr>
                <w:rFonts w:cs="Arial"/>
                <w:szCs w:val="18"/>
              </w:rPr>
            </w:pPr>
            <w:r>
              <w:rPr>
                <w:rFonts w:cs="Arial"/>
              </w:rPr>
              <w:t>CM</w:t>
            </w:r>
          </w:p>
        </w:tc>
        <w:tc>
          <w:tcPr>
            <w:tcW w:w="2650" w:type="dxa"/>
          </w:tcPr>
          <w:p w14:paraId="376AB141" w14:textId="6D8E4235" w:rsidR="0040203B" w:rsidRPr="005563DD" w:rsidRDefault="0040203B" w:rsidP="0040203B">
            <w:pPr>
              <w:pStyle w:val="TAL"/>
              <w:rPr>
                <w:rFonts w:cs="Arial"/>
                <w:szCs w:val="18"/>
              </w:rPr>
            </w:pPr>
            <w:r>
              <w:rPr>
                <w:rFonts w:cs="Arial"/>
              </w:rPr>
              <w:t>See clause 11.0.2</w:t>
            </w:r>
          </w:p>
        </w:tc>
        <w:tc>
          <w:tcPr>
            <w:tcW w:w="4101" w:type="dxa"/>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tcPr>
          <w:p w14:paraId="50EA25B6" w14:textId="77777777" w:rsidR="0040203B" w:rsidRPr="001D11CC" w:rsidRDefault="0040203B" w:rsidP="0040203B">
            <w:pPr>
              <w:pStyle w:val="TAL"/>
              <w:rPr>
                <w:rFonts w:cs="Arial"/>
                <w:szCs w:val="18"/>
              </w:rPr>
            </w:pPr>
            <w:r w:rsidRPr="001D11CC">
              <w:rPr>
                <w:rFonts w:cs="Arial"/>
                <w:szCs w:val="18"/>
              </w:rPr>
              <w:t>specificProblem</w:t>
            </w:r>
          </w:p>
        </w:tc>
        <w:tc>
          <w:tcPr>
            <w:tcW w:w="395" w:type="dxa"/>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tcPr>
          <w:p w14:paraId="440F51EE" w14:textId="77777777" w:rsidR="0040203B" w:rsidRPr="001D11CC" w:rsidRDefault="0040203B" w:rsidP="0040203B">
            <w:pPr>
              <w:pStyle w:val="TAL"/>
              <w:rPr>
                <w:rFonts w:cs="Arial"/>
                <w:szCs w:val="18"/>
              </w:rPr>
            </w:pPr>
            <w:r w:rsidRPr="001D11CC">
              <w:rPr>
                <w:rFonts w:cs="Arial"/>
                <w:szCs w:val="18"/>
              </w:rPr>
              <w:t>additionalText</w:t>
            </w:r>
          </w:p>
        </w:tc>
        <w:tc>
          <w:tcPr>
            <w:tcW w:w="395" w:type="dxa"/>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tcPr>
          <w:p w14:paraId="6FFF81E6" w14:textId="77777777" w:rsidR="0040203B" w:rsidRPr="001D11CC" w:rsidRDefault="0040203B" w:rsidP="0040203B">
            <w:pPr>
              <w:pStyle w:val="TAL"/>
              <w:rPr>
                <w:rFonts w:cs="Arial"/>
                <w:szCs w:val="18"/>
              </w:rPr>
            </w:pPr>
            <w:r w:rsidRPr="001D11CC">
              <w:rPr>
                <w:rFonts w:cs="Arial"/>
                <w:szCs w:val="18"/>
              </w:rPr>
              <w:t>additionalInformation</w:t>
            </w:r>
          </w:p>
        </w:tc>
        <w:tc>
          <w:tcPr>
            <w:tcW w:w="395" w:type="dxa"/>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9" w:name="_Toc44001145"/>
      <w:bookmarkStart w:id="560" w:name="_Toc51580744"/>
      <w:bookmarkStart w:id="561" w:name="_Toc52356007"/>
      <w:bookmarkStart w:id="562" w:name="_Toc55227577"/>
      <w:bookmarkStart w:id="563" w:name="_Toc138323130"/>
      <w:bookmarkStart w:id="564" w:name="_Toc219487515"/>
      <w:r>
        <w:t>11.1.</w:t>
      </w:r>
      <w:r>
        <w:rPr>
          <w:rFonts w:hint="eastAsia"/>
          <w:lang w:eastAsia="zh-CN"/>
        </w:rPr>
        <w:t>1</w:t>
      </w:r>
      <w:r>
        <w:rPr>
          <w:lang w:eastAsia="zh-CN"/>
        </w:rPr>
        <w:t>.</w:t>
      </w:r>
      <w:r>
        <w:t>11</w:t>
      </w:r>
      <w:r>
        <w:tab/>
        <w:t xml:space="preserve">Notification </w:t>
      </w:r>
      <w:r w:rsidRPr="001D11CC">
        <w:rPr>
          <w:rFonts w:cs="Arial"/>
        </w:rPr>
        <w:t>notifyMOIChanges</w:t>
      </w:r>
      <w:bookmarkEnd w:id="559"/>
      <w:bookmarkEnd w:id="560"/>
      <w:bookmarkEnd w:id="561"/>
      <w:bookmarkEnd w:id="562"/>
      <w:bookmarkEnd w:id="563"/>
      <w:bookmarkEnd w:id="564"/>
    </w:p>
    <w:p w14:paraId="7C8C03BE" w14:textId="77777777" w:rsidR="00623B86" w:rsidRPr="00CF2F3C" w:rsidRDefault="00623B86" w:rsidP="00623B86">
      <w:pPr>
        <w:pStyle w:val="Heading5"/>
      </w:pPr>
      <w:bookmarkStart w:id="565" w:name="_Toc44001146"/>
      <w:bookmarkStart w:id="566" w:name="_Toc51580745"/>
      <w:bookmarkStart w:id="567" w:name="_Toc52356008"/>
      <w:bookmarkStart w:id="568" w:name="_Toc55227578"/>
      <w:bookmarkStart w:id="569" w:name="_Toc138323131"/>
      <w:bookmarkStart w:id="570" w:name="_Toc219487516"/>
      <w:r>
        <w:t>11.1.1.11.1</w:t>
      </w:r>
      <w:r>
        <w:tab/>
        <w:t>Definition</w:t>
      </w:r>
      <w:bookmarkEnd w:id="565"/>
      <w:bookmarkEnd w:id="566"/>
      <w:bookmarkEnd w:id="567"/>
      <w:bookmarkEnd w:id="568"/>
      <w:bookmarkEnd w:id="569"/>
      <w:bookmarkEnd w:id="570"/>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
      </w:pPr>
      <w:r>
        <w:t>-</w:t>
      </w:r>
      <w:r>
        <w:tab/>
      </w:r>
      <w:r w:rsidRPr="00BF4F76">
        <w:t>Creation an</w:t>
      </w:r>
      <w:r>
        <w:t>d deletion of an object.</w:t>
      </w:r>
    </w:p>
    <w:p w14:paraId="04790169" w14:textId="77777777" w:rsidR="00623B86" w:rsidRDefault="00623B86" w:rsidP="00623B86">
      <w:pPr>
        <w:pStyle w:val="B1"/>
      </w:pPr>
      <w:r>
        <w:lastRenderedPageBreak/>
        <w:t>-</w:t>
      </w:r>
      <w:r>
        <w:tab/>
        <w:t>Creation and deletion of an attribute, attribute field, attribute element and attribute field element.</w:t>
      </w:r>
    </w:p>
    <w:p w14:paraId="3137BEFC" w14:textId="77777777" w:rsidR="00623B86" w:rsidRDefault="00623B86" w:rsidP="00623B86">
      <w:pPr>
        <w:pStyle w:val="B1"/>
      </w:pPr>
      <w:r>
        <w:t>-</w:t>
      </w:r>
      <w:r>
        <w:tab/>
        <w:t>Replacement of an attribute value, attribute field value, attribute element and attribute field element.</w:t>
      </w:r>
    </w:p>
    <w:p w14:paraId="0C47509E" w14:textId="77777777" w:rsidR="00623B86" w:rsidRDefault="00623B86" w:rsidP="00623B86">
      <w:r>
        <w:t xml:space="preserve">The MnS producer decides whether to send notifications of type </w:t>
      </w:r>
      <w:bookmarkStart w:id="571" w:name="MCCQCTEMPBM_00000024"/>
      <w:r w:rsidRPr="00027185">
        <w:rPr>
          <w:rFonts w:ascii="Courier New" w:hAnsi="Courier New" w:cs="Courier New"/>
          <w:sz w:val="18"/>
          <w:szCs w:val="18"/>
        </w:rPr>
        <w:t>notifyMOICreation</w:t>
      </w:r>
      <w:bookmarkEnd w:id="571"/>
      <w:r>
        <w:t xml:space="preserve">, </w:t>
      </w:r>
      <w:bookmarkStart w:id="572" w:name="MCCQCTEMPBM_00000025"/>
      <w:r w:rsidRPr="00027185">
        <w:rPr>
          <w:rFonts w:ascii="Courier New" w:hAnsi="Courier New" w:cs="Courier New"/>
          <w:sz w:val="18"/>
          <w:szCs w:val="18"/>
        </w:rPr>
        <w:t>notifyMOIDeletion</w:t>
      </w:r>
      <w:bookmarkEnd w:id="572"/>
      <w:r>
        <w:t xml:space="preserve"> or </w:t>
      </w:r>
      <w:bookmarkStart w:id="573" w:name="MCCQCTEMPBM_00000026"/>
      <w:r w:rsidRPr="00027185">
        <w:rPr>
          <w:rFonts w:ascii="Courier New" w:hAnsi="Courier New" w:cs="Courier New"/>
          <w:sz w:val="18"/>
          <w:szCs w:val="18"/>
        </w:rPr>
        <w:t>notifyMOIAttributesValueChange</w:t>
      </w:r>
      <w:bookmarkEnd w:id="573"/>
      <w:r>
        <w:t xml:space="preserve">, or a single </w:t>
      </w:r>
      <w:bookmarkStart w:id="574" w:name="MCCQCTEMPBM_00000027"/>
      <w:r w:rsidRPr="00027185">
        <w:rPr>
          <w:rFonts w:ascii="Courier New" w:hAnsi="Courier New" w:cs="Courier New"/>
          <w:sz w:val="18"/>
          <w:szCs w:val="18"/>
        </w:rPr>
        <w:t>notifyMOIChanges</w:t>
      </w:r>
      <w:bookmarkEnd w:id="574"/>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57A43785" w:rsidR="006B5320" w:rsidRDefault="00623B86" w:rsidP="006B5320">
      <w:r>
        <w:t xml:space="preserve">The notification header includes a </w:t>
      </w:r>
      <w:bookmarkStart w:id="575" w:name="MCCQCTEMPBM_00000028"/>
      <w:r w:rsidRPr="00027185">
        <w:rPr>
          <w:rFonts w:ascii="Courier New" w:hAnsi="Courier New" w:cs="Courier New"/>
          <w:sz w:val="18"/>
          <w:szCs w:val="18"/>
        </w:rPr>
        <w:t>notificationId</w:t>
      </w:r>
      <w:bookmarkEnd w:id="575"/>
      <w:r>
        <w:t xml:space="preserve">. This identifier shall not be used in the parameter </w:t>
      </w:r>
      <w:bookmarkStart w:id="576" w:name="MCCQCTEMPBM_00000029"/>
      <w:r w:rsidRPr="00027185">
        <w:rPr>
          <w:rFonts w:ascii="Courier New" w:hAnsi="Courier New" w:cs="Courier New"/>
          <w:sz w:val="18"/>
          <w:szCs w:val="18"/>
        </w:rPr>
        <w:t>correlatedNotifications</w:t>
      </w:r>
      <w:bookmarkEnd w:id="576"/>
      <w:r>
        <w:t xml:space="preserve"> potentially carried in other notifications. The </w:t>
      </w:r>
      <w:bookmarkStart w:id="577" w:name="MCCQCTEMPBM_00000030"/>
      <w:r w:rsidRPr="005D5898">
        <w:rPr>
          <w:rFonts w:ascii="Courier New" w:hAnsi="Courier New" w:cs="Courier New"/>
          <w:sz w:val="18"/>
          <w:szCs w:val="18"/>
        </w:rPr>
        <w:t>notificationId</w:t>
      </w:r>
      <w:bookmarkEnd w:id="577"/>
      <w:r>
        <w:t xml:space="preserve"> in </w:t>
      </w:r>
      <w:bookmarkStart w:id="578" w:name="MCCQCTEMPBM_00000031"/>
      <w:r w:rsidRPr="00027185">
        <w:rPr>
          <w:rFonts w:ascii="Courier New" w:hAnsi="Courier New" w:cs="Courier New"/>
          <w:sz w:val="18"/>
          <w:szCs w:val="18"/>
        </w:rPr>
        <w:t>m</w:t>
      </w:r>
      <w:r w:rsidR="00147997">
        <w:rPr>
          <w:rFonts w:ascii="Courier New" w:hAnsi="Courier New" w:cs="Courier New"/>
          <w:sz w:val="18"/>
          <w:szCs w:val="18"/>
        </w:rPr>
        <w:t>oi</w:t>
      </w:r>
      <w:r w:rsidRPr="00027185">
        <w:rPr>
          <w:rFonts w:ascii="Courier New" w:hAnsi="Courier New" w:cs="Courier New"/>
          <w:sz w:val="18"/>
          <w:szCs w:val="18"/>
        </w:rPr>
        <w:t>Changes</w:t>
      </w:r>
      <w:bookmarkEnd w:id="578"/>
      <w:r>
        <w:t xml:space="preserve"> shall be used instead. This is because the latter notification id is associated to a single MOI only, whereas the former notification id can be associated to changes of multiple MOIs. The </w:t>
      </w:r>
      <w:bookmarkStart w:id="579" w:name="MCCQCTEMPBM_00000032"/>
      <w:r w:rsidRPr="00D27D39">
        <w:rPr>
          <w:rFonts w:ascii="Courier New" w:hAnsi="Courier New" w:cs="Courier New"/>
          <w:sz w:val="18"/>
          <w:szCs w:val="18"/>
        </w:rPr>
        <w:t>correlatedNotifications</w:t>
      </w:r>
      <w:bookmarkEnd w:id="579"/>
      <w:r>
        <w:t xml:space="preserve"> associates to a single MOI one or more notification ids identifying notifications reporting events for that MOI.</w:t>
      </w:r>
    </w:p>
    <w:p w14:paraId="26EC6DCE" w14:textId="52A222F0"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80" w:name="_Toc44001147"/>
      <w:bookmarkStart w:id="581" w:name="_Toc51580746"/>
      <w:bookmarkStart w:id="582" w:name="_Toc52356009"/>
      <w:bookmarkStart w:id="583" w:name="_Toc55227579"/>
      <w:bookmarkStart w:id="584" w:name="_Toc138323132"/>
      <w:bookmarkStart w:id="585" w:name="_Toc219487517"/>
      <w:r>
        <w:lastRenderedPageBreak/>
        <w:t>11.1.1.11.2</w:t>
      </w:r>
      <w:r>
        <w:tab/>
        <w:t>Input parameters</w:t>
      </w:r>
      <w:bookmarkEnd w:id="580"/>
      <w:bookmarkEnd w:id="581"/>
      <w:bookmarkEnd w:id="582"/>
      <w:bookmarkEnd w:id="583"/>
      <w:bookmarkEnd w:id="584"/>
      <w:bookmarkEnd w:id="5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4" w:type="dxa"/>
            <w:shd w:val="clear" w:color="auto" w:fill="BFBFBF"/>
          </w:tcPr>
          <w:p w14:paraId="73C144D8" w14:textId="77777777" w:rsidR="00623B86" w:rsidRPr="00846C5C" w:rsidRDefault="00623B86" w:rsidP="006F493A">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6F493A">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6F493A">
            <w:pPr>
              <w:pStyle w:val="TAH"/>
              <w:rPr>
                <w:szCs w:val="18"/>
              </w:rPr>
            </w:pPr>
            <w:r w:rsidRPr="004544E4">
              <w:rPr>
                <w:szCs w:val="18"/>
              </w:rPr>
              <w:t>Comment</w:t>
            </w:r>
          </w:p>
        </w:tc>
      </w:tr>
      <w:tr w:rsidR="008552EF" w:rsidRPr="009B1F2D" w14:paraId="2E2F1A2C" w14:textId="77777777" w:rsidTr="00540D22">
        <w:trPr>
          <w:jc w:val="center"/>
        </w:trPr>
        <w:tc>
          <w:tcPr>
            <w:tcW w:w="1802" w:type="dxa"/>
          </w:tcPr>
          <w:p w14:paraId="0983426A" w14:textId="77777777" w:rsidR="008552EF" w:rsidRPr="001D11CC" w:rsidRDefault="008552EF" w:rsidP="008552EF">
            <w:pPr>
              <w:pStyle w:val="TAL"/>
              <w:rPr>
                <w:rFonts w:cs="Arial"/>
                <w:szCs w:val="18"/>
              </w:rPr>
            </w:pPr>
            <w:r w:rsidRPr="001D11CC">
              <w:rPr>
                <w:rFonts w:cs="Arial"/>
                <w:szCs w:val="18"/>
              </w:rPr>
              <w:t>objectClass</w:t>
            </w:r>
          </w:p>
        </w:tc>
        <w:tc>
          <w:tcPr>
            <w:tcW w:w="414" w:type="dxa"/>
          </w:tcPr>
          <w:p w14:paraId="0B978D48" w14:textId="77777777" w:rsidR="008552EF" w:rsidRPr="00846C5C" w:rsidRDefault="008552EF" w:rsidP="008552EF">
            <w:pPr>
              <w:pStyle w:val="TAL"/>
              <w:jc w:val="center"/>
              <w:rPr>
                <w:szCs w:val="18"/>
              </w:rPr>
            </w:pPr>
            <w:r w:rsidRPr="009B1F2D">
              <w:rPr>
                <w:szCs w:val="18"/>
              </w:rPr>
              <w:t>M</w:t>
            </w:r>
          </w:p>
        </w:tc>
        <w:tc>
          <w:tcPr>
            <w:tcW w:w="2511" w:type="dxa"/>
          </w:tcPr>
          <w:p w14:paraId="5013B0E4" w14:textId="3D62540A" w:rsidR="008552EF" w:rsidRPr="00A32054" w:rsidRDefault="008552EF" w:rsidP="008552EF">
            <w:pPr>
              <w:pStyle w:val="TAL"/>
              <w:rPr>
                <w:szCs w:val="18"/>
              </w:rPr>
            </w:pPr>
            <w:r>
              <w:rPr>
                <w:rFonts w:cs="Arial"/>
              </w:rPr>
              <w:t>See clause 11.0.2</w:t>
            </w:r>
          </w:p>
        </w:tc>
        <w:tc>
          <w:tcPr>
            <w:tcW w:w="4904" w:type="dxa"/>
          </w:tcPr>
          <w:p w14:paraId="1E75F46F" w14:textId="33CBD700" w:rsidR="008552EF" w:rsidRPr="002B66C8" w:rsidRDefault="008552EF" w:rsidP="008552EF">
            <w:pPr>
              <w:pStyle w:val="TAL"/>
              <w:rPr>
                <w:szCs w:val="18"/>
              </w:rPr>
            </w:pPr>
            <w:r w:rsidRPr="00A41555">
              <w:rPr>
                <w:rFonts w:cs="Arial"/>
                <w:szCs w:val="18"/>
              </w:rPr>
              <w:t>Identifies the class name of a common ancestor object of the objects for which changes are reported. A</w:t>
            </w:r>
            <w:r>
              <w:rPr>
                <w:rFonts w:cs="Arial"/>
                <w:szCs w:val="18"/>
              </w:rPr>
              <w:t>n</w:t>
            </w:r>
            <w:r w:rsidRPr="00A41555">
              <w:rPr>
                <w:rFonts w:cs="Arial"/>
                <w:szCs w:val="18"/>
              </w:rPr>
              <w:t xml:space="preserve"> MnS producer may set this parameter always to the class name of the parent of the local root object in the MIB.</w:t>
            </w:r>
          </w:p>
        </w:tc>
      </w:tr>
      <w:tr w:rsidR="008552EF" w:rsidRPr="009B1F2D" w14:paraId="2132AB60" w14:textId="77777777" w:rsidTr="00540D22">
        <w:trPr>
          <w:jc w:val="center"/>
        </w:trPr>
        <w:tc>
          <w:tcPr>
            <w:tcW w:w="1802" w:type="dxa"/>
          </w:tcPr>
          <w:p w14:paraId="600BC746" w14:textId="77777777" w:rsidR="008552EF" w:rsidRPr="001D11CC" w:rsidRDefault="008552EF" w:rsidP="008552EF">
            <w:pPr>
              <w:pStyle w:val="TAL"/>
              <w:rPr>
                <w:rFonts w:cs="Arial"/>
                <w:szCs w:val="18"/>
              </w:rPr>
            </w:pPr>
            <w:r w:rsidRPr="001D11CC">
              <w:rPr>
                <w:rFonts w:cs="Arial"/>
                <w:szCs w:val="18"/>
              </w:rPr>
              <w:t>objectInstance</w:t>
            </w:r>
          </w:p>
        </w:tc>
        <w:tc>
          <w:tcPr>
            <w:tcW w:w="414" w:type="dxa"/>
          </w:tcPr>
          <w:p w14:paraId="3EE8B899" w14:textId="77777777" w:rsidR="008552EF" w:rsidRPr="00846C5C" w:rsidRDefault="008552EF" w:rsidP="008552EF">
            <w:pPr>
              <w:pStyle w:val="TAL"/>
              <w:jc w:val="center"/>
              <w:rPr>
                <w:szCs w:val="18"/>
              </w:rPr>
            </w:pPr>
            <w:r w:rsidRPr="009B1F2D">
              <w:rPr>
                <w:szCs w:val="18"/>
              </w:rPr>
              <w:t>M</w:t>
            </w:r>
          </w:p>
        </w:tc>
        <w:tc>
          <w:tcPr>
            <w:tcW w:w="2511" w:type="dxa"/>
          </w:tcPr>
          <w:p w14:paraId="00FE9C34" w14:textId="003ED2E9" w:rsidR="008552EF" w:rsidRPr="00A32054" w:rsidRDefault="008552EF" w:rsidP="008552EF">
            <w:pPr>
              <w:pStyle w:val="TAL"/>
              <w:rPr>
                <w:szCs w:val="18"/>
              </w:rPr>
            </w:pPr>
            <w:r>
              <w:rPr>
                <w:rFonts w:cs="Arial"/>
              </w:rPr>
              <w:t>See clause 11.0.2</w:t>
            </w:r>
          </w:p>
        </w:tc>
        <w:tc>
          <w:tcPr>
            <w:tcW w:w="4904" w:type="dxa"/>
          </w:tcPr>
          <w:p w14:paraId="42BB2978" w14:textId="4DAA8445" w:rsidR="008552EF" w:rsidRPr="002B66C8" w:rsidRDefault="008552EF" w:rsidP="008552EF">
            <w:pPr>
              <w:pStyle w:val="TAL"/>
              <w:rPr>
                <w:szCs w:val="18"/>
              </w:rPr>
            </w:pPr>
            <w:r w:rsidRPr="00A41555">
              <w:rPr>
                <w:rFonts w:cs="Arial"/>
                <w:szCs w:val="18"/>
              </w:rPr>
              <w:t>Identifies the instance of a common ancestor object of the objects for which changes are reported. A</w:t>
            </w:r>
            <w:r>
              <w:rPr>
                <w:rFonts w:cs="Arial"/>
                <w:szCs w:val="18"/>
              </w:rPr>
              <w:t>n</w:t>
            </w:r>
            <w:r w:rsidRPr="00A41555">
              <w:rPr>
                <w:rFonts w:cs="Arial"/>
                <w:szCs w:val="18"/>
              </w:rPr>
              <w:t xml:space="preserve"> MnS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r w:rsidRPr="001D11CC">
              <w:rPr>
                <w:rFonts w:cs="Arial"/>
                <w:szCs w:val="18"/>
              </w:rPr>
              <w:t>notificationId</w:t>
            </w:r>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r w:rsidRPr="001D11CC">
              <w:rPr>
                <w:rFonts w:cs="Arial"/>
                <w:szCs w:val="18"/>
              </w:rPr>
              <w:t>notificationType</w:t>
            </w:r>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“notifyMOIChanges”</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r w:rsidRPr="001D11CC">
              <w:rPr>
                <w:rFonts w:cs="Arial"/>
                <w:szCs w:val="18"/>
              </w:rPr>
              <w:t>eventTime</w:t>
            </w:r>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r w:rsidRPr="001D11CC">
              <w:rPr>
                <w:rFonts w:cs="Arial"/>
                <w:szCs w:val="18"/>
              </w:rPr>
              <w:t>systemDN</w:t>
            </w:r>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r>
              <w:rPr>
                <w:rFonts w:cs="Arial"/>
              </w:rPr>
              <w:t>sequenceNo</w:t>
            </w:r>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r>
              <w:rPr>
                <w:rFonts w:cs="Arial"/>
              </w:rPr>
              <w:t>subscriptionId</w:t>
            </w:r>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B051F6" w:rsidRPr="009B1F2D" w14:paraId="17E699AA" w14:textId="77777777" w:rsidTr="00540D22">
        <w:trPr>
          <w:jc w:val="center"/>
        </w:trPr>
        <w:tc>
          <w:tcPr>
            <w:tcW w:w="1802" w:type="dxa"/>
          </w:tcPr>
          <w:p w14:paraId="43F17A1E" w14:textId="77777777" w:rsidR="00B051F6" w:rsidRPr="001D11CC" w:rsidRDefault="00B051F6" w:rsidP="00B051F6">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21E6B60E" w14:textId="77777777" w:rsidR="00B051F6" w:rsidRPr="005563DD" w:rsidRDefault="00B051F6" w:rsidP="00B051F6">
            <w:pPr>
              <w:pStyle w:val="TAL"/>
              <w:jc w:val="center"/>
              <w:rPr>
                <w:szCs w:val="18"/>
              </w:rPr>
            </w:pPr>
            <w:r w:rsidRPr="005563DD">
              <w:rPr>
                <w:szCs w:val="18"/>
              </w:rPr>
              <w:t>M</w:t>
            </w:r>
          </w:p>
        </w:tc>
        <w:tc>
          <w:tcPr>
            <w:tcW w:w="2511" w:type="dxa"/>
          </w:tcPr>
          <w:p w14:paraId="2AE2F2CE" w14:textId="77777777" w:rsidR="00B051F6" w:rsidRPr="005563DD" w:rsidRDefault="00B051F6" w:rsidP="00B051F6">
            <w:pPr>
              <w:pStyle w:val="TAL"/>
              <w:rPr>
                <w:szCs w:val="18"/>
              </w:rPr>
            </w:pPr>
            <w:r w:rsidRPr="005563DD">
              <w:rPr>
                <w:szCs w:val="18"/>
              </w:rPr>
              <w:t>SEQUENCE OF SET {</w:t>
            </w:r>
          </w:p>
          <w:p w14:paraId="5F8999C2" w14:textId="77777777" w:rsidR="00B051F6" w:rsidRPr="00846C5C" w:rsidRDefault="00B051F6" w:rsidP="00B051F6">
            <w:pPr>
              <w:pStyle w:val="TAL"/>
              <w:rPr>
                <w:szCs w:val="18"/>
              </w:rPr>
            </w:pPr>
            <w:r w:rsidRPr="009B1F2D">
              <w:rPr>
                <w:szCs w:val="18"/>
              </w:rPr>
              <w:t xml:space="preserve">  notificationId (M),</w:t>
            </w:r>
          </w:p>
          <w:p w14:paraId="3CDC87E9" w14:textId="77777777" w:rsidR="00B051F6" w:rsidRPr="00A32054" w:rsidRDefault="00B051F6" w:rsidP="00B051F6">
            <w:pPr>
              <w:pStyle w:val="TAL"/>
              <w:rPr>
                <w:szCs w:val="18"/>
              </w:rPr>
            </w:pPr>
            <w:r w:rsidRPr="00BB224E">
              <w:rPr>
                <w:szCs w:val="18"/>
              </w:rPr>
              <w:t xml:space="preserve">  correlatedNotifications (O),</w:t>
            </w:r>
          </w:p>
          <w:p w14:paraId="7356C6B7" w14:textId="77777777" w:rsidR="00B051F6" w:rsidRPr="004544E4" w:rsidRDefault="00B051F6" w:rsidP="00B051F6">
            <w:pPr>
              <w:pStyle w:val="TAL"/>
              <w:rPr>
                <w:szCs w:val="18"/>
              </w:rPr>
            </w:pPr>
            <w:r w:rsidRPr="004544E4">
              <w:rPr>
                <w:szCs w:val="18"/>
              </w:rPr>
              <w:t xml:space="preserve">  additionalText (O),</w:t>
            </w:r>
          </w:p>
          <w:p w14:paraId="631248D9" w14:textId="77777777" w:rsidR="00B051F6" w:rsidRPr="007E2C0D" w:rsidRDefault="00B051F6" w:rsidP="00B051F6">
            <w:pPr>
              <w:pStyle w:val="TAL"/>
              <w:rPr>
                <w:szCs w:val="18"/>
              </w:rPr>
            </w:pPr>
            <w:r w:rsidRPr="002B66C8">
              <w:rPr>
                <w:szCs w:val="18"/>
              </w:rPr>
              <w:t xml:space="preserve">  sourceIndicator (O),</w:t>
            </w:r>
          </w:p>
          <w:p w14:paraId="4F819C1A" w14:textId="77777777" w:rsidR="00B051F6" w:rsidRDefault="00B051F6" w:rsidP="00B051F6">
            <w:pPr>
              <w:pStyle w:val="TAL"/>
              <w:rPr>
                <w:szCs w:val="18"/>
              </w:rPr>
            </w:pPr>
            <w:r w:rsidRPr="00A26BD1">
              <w:rPr>
                <w:szCs w:val="18"/>
              </w:rPr>
              <w:t xml:space="preserve">  op (M),</w:t>
            </w:r>
          </w:p>
          <w:p w14:paraId="3A4E612B" w14:textId="77777777" w:rsidR="00B051F6" w:rsidRPr="001E0433" w:rsidRDefault="00B051F6" w:rsidP="00B051F6">
            <w:pPr>
              <w:pStyle w:val="TAL"/>
              <w:rPr>
                <w:szCs w:val="18"/>
              </w:rPr>
            </w:pPr>
            <w:r w:rsidRPr="001E0433">
              <w:rPr>
                <w:szCs w:val="18"/>
              </w:rPr>
              <w:t xml:space="preserve">  path (M),</w:t>
            </w:r>
          </w:p>
          <w:p w14:paraId="6BF292A6" w14:textId="77777777" w:rsidR="00B051F6" w:rsidRPr="00A26BD1" w:rsidRDefault="00B051F6" w:rsidP="00B051F6">
            <w:pPr>
              <w:pStyle w:val="TAL"/>
              <w:rPr>
                <w:szCs w:val="18"/>
              </w:rPr>
            </w:pPr>
            <w:r w:rsidRPr="006623B1">
              <w:rPr>
                <w:szCs w:val="18"/>
              </w:rPr>
              <w:t xml:space="preserve">  value (M)</w:t>
            </w:r>
            <w:r>
              <w:t xml:space="preserve"> </w:t>
            </w:r>
            <w:r w:rsidRPr="00A26BD1">
              <w:rPr>
                <w:szCs w:val="18"/>
              </w:rPr>
              <w:t>,</w:t>
            </w:r>
          </w:p>
          <w:p w14:paraId="53F0D6F3" w14:textId="77777777" w:rsidR="00B051F6" w:rsidRPr="006623B1" w:rsidRDefault="00B051F6" w:rsidP="00B051F6">
            <w:pPr>
              <w:pStyle w:val="TAL"/>
              <w:rPr>
                <w:szCs w:val="18"/>
              </w:rPr>
            </w:pPr>
            <w:r w:rsidRPr="00A26BD1">
              <w:rPr>
                <w:szCs w:val="18"/>
              </w:rPr>
              <w:t xml:space="preserve">  oldValue (O)</w:t>
            </w:r>
          </w:p>
          <w:p w14:paraId="597310CD" w14:textId="77777777" w:rsidR="00B051F6" w:rsidRPr="00543433" w:rsidRDefault="00B051F6" w:rsidP="00B051F6">
            <w:pPr>
              <w:pStyle w:val="TAL"/>
              <w:rPr>
                <w:szCs w:val="18"/>
              </w:rPr>
            </w:pPr>
            <w:r w:rsidRPr="00543433">
              <w:rPr>
                <w:szCs w:val="18"/>
              </w:rPr>
              <w:t>}</w:t>
            </w:r>
          </w:p>
        </w:tc>
        <w:tc>
          <w:tcPr>
            <w:tcW w:w="4904" w:type="dxa"/>
          </w:tcPr>
          <w:p w14:paraId="4E0A3C02" w14:textId="3C6C4C18" w:rsidR="00B051F6" w:rsidRPr="00A26BD1" w:rsidRDefault="00B051F6" w:rsidP="00B051F6">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sidRPr="001B3803">
              <w:rPr>
                <w:rFonts w:cs="Arial"/>
                <w:szCs w:val="18"/>
              </w:rPr>
              <w:t xml:space="preserve"> The list of items shall be in the same order in which the NRM updates were applied.</w:t>
            </w:r>
          </w:p>
          <w:p w14:paraId="79ACEEAB" w14:textId="77777777" w:rsidR="00B051F6" w:rsidRPr="00A26BD1" w:rsidRDefault="00B051F6" w:rsidP="00B051F6">
            <w:pPr>
              <w:pStyle w:val="TAL"/>
              <w:rPr>
                <w:rFonts w:cs="Arial"/>
                <w:szCs w:val="18"/>
              </w:rPr>
            </w:pPr>
          </w:p>
          <w:p w14:paraId="7A4CFD12" w14:textId="77777777" w:rsidR="00B051F6" w:rsidRPr="00A26BD1" w:rsidRDefault="00B051F6" w:rsidP="00B051F6">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76958B8E" w14:textId="77777777" w:rsidR="00B051F6" w:rsidRPr="00A26BD1" w:rsidRDefault="00B051F6" w:rsidP="00B051F6">
            <w:pPr>
              <w:pStyle w:val="TAL"/>
              <w:rPr>
                <w:rFonts w:cs="Arial"/>
                <w:szCs w:val="18"/>
              </w:rPr>
            </w:pPr>
          </w:p>
          <w:p w14:paraId="6217B5B4" w14:textId="77777777" w:rsidR="00B051F6" w:rsidRPr="00A26BD1" w:rsidRDefault="00B051F6" w:rsidP="00B051F6">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42A2A29E" w14:textId="77777777" w:rsidR="00B051F6" w:rsidRPr="00A26BD1" w:rsidRDefault="00B051F6" w:rsidP="00B051F6">
            <w:pPr>
              <w:pStyle w:val="TAL"/>
              <w:rPr>
                <w:rFonts w:cs="Arial"/>
                <w:szCs w:val="18"/>
              </w:rPr>
            </w:pPr>
          </w:p>
          <w:p w14:paraId="74455446" w14:textId="77777777" w:rsidR="00B051F6" w:rsidRPr="00A26BD1" w:rsidRDefault="00B051F6" w:rsidP="00B051F6">
            <w:pPr>
              <w:pStyle w:val="TAL"/>
              <w:rPr>
                <w:rFonts w:cs="Arial"/>
                <w:szCs w:val="18"/>
              </w:rPr>
            </w:pPr>
            <w:r w:rsidRPr="00A26BD1">
              <w:rPr>
                <w:rFonts w:cs="Arial"/>
                <w:szCs w:val="18"/>
              </w:rPr>
              <w:t>"add" shall be used for reporting the creation of an object, attribute, attribute field or multi-value attribute element.</w:t>
            </w:r>
          </w:p>
          <w:p w14:paraId="22BEE935" w14:textId="77777777" w:rsidR="00B051F6" w:rsidRPr="00A26BD1" w:rsidRDefault="00B051F6" w:rsidP="00B051F6">
            <w:pPr>
              <w:pStyle w:val="TAL"/>
              <w:rPr>
                <w:rFonts w:cs="Arial"/>
                <w:szCs w:val="18"/>
              </w:rPr>
            </w:pPr>
          </w:p>
          <w:p w14:paraId="11055FC3" w14:textId="77777777" w:rsidR="00B051F6" w:rsidRPr="00A26BD1" w:rsidRDefault="00B051F6" w:rsidP="00B051F6">
            <w:pPr>
              <w:pStyle w:val="TAL"/>
              <w:rPr>
                <w:rFonts w:cs="Arial"/>
                <w:szCs w:val="18"/>
              </w:rPr>
            </w:pPr>
            <w:r w:rsidRPr="00A26BD1">
              <w:rPr>
                <w:rFonts w:cs="Arial"/>
                <w:szCs w:val="18"/>
              </w:rPr>
              <w:t>"remove" shall be used for reporting the deletion of an object, attribute, attribute field or multi-value attribute element.</w:t>
            </w:r>
          </w:p>
          <w:p w14:paraId="16377696" w14:textId="77777777" w:rsidR="00B051F6" w:rsidRPr="00A26BD1" w:rsidRDefault="00B051F6" w:rsidP="00B051F6">
            <w:pPr>
              <w:pStyle w:val="TAL"/>
              <w:rPr>
                <w:rFonts w:cs="Arial"/>
                <w:szCs w:val="18"/>
              </w:rPr>
            </w:pPr>
          </w:p>
          <w:p w14:paraId="68CD1B8D" w14:textId="77777777" w:rsidR="00B051F6" w:rsidRPr="00A26BD1" w:rsidRDefault="00B051F6" w:rsidP="00B051F6">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FA6DFDE" w14:textId="77777777" w:rsidR="00B051F6" w:rsidRPr="00A26BD1" w:rsidRDefault="00B051F6" w:rsidP="00B051F6">
            <w:pPr>
              <w:pStyle w:val="TAL"/>
              <w:rPr>
                <w:rFonts w:cs="Arial"/>
                <w:szCs w:val="18"/>
              </w:rPr>
            </w:pPr>
          </w:p>
          <w:p w14:paraId="5FE713D9" w14:textId="00845FF0" w:rsidR="00B051F6" w:rsidRPr="00A26BD1" w:rsidRDefault="00B051F6" w:rsidP="00B051F6">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sidRPr="001B3803">
              <w:rPr>
                <w:rFonts w:cs="Arial"/>
                <w:szCs w:val="18"/>
              </w:rPr>
              <w:t xml:space="preserve"> The </w:t>
            </w:r>
            <w:r w:rsidR="00DF097A" w:rsidRPr="00A26BD1">
              <w:rPr>
                <w:rFonts w:cs="Arial"/>
                <w:szCs w:val="18"/>
              </w:rPr>
              <w:t>"</w:t>
            </w:r>
            <w:r w:rsidRPr="001B3803">
              <w:rPr>
                <w:rFonts w:cs="Arial"/>
                <w:szCs w:val="18"/>
              </w:rPr>
              <w:t>path</w:t>
            </w:r>
            <w:r w:rsidR="00DF097A" w:rsidRPr="00A26BD1">
              <w:rPr>
                <w:rFonts w:cs="Arial"/>
                <w:szCs w:val="18"/>
              </w:rPr>
              <w:t>"</w:t>
            </w:r>
            <w:r w:rsidRPr="001B3803">
              <w:rPr>
                <w:rFonts w:cs="Arial"/>
                <w:szCs w:val="18"/>
              </w:rPr>
              <w:t xml:space="preserve"> is relative to the </w:t>
            </w:r>
            <w:r w:rsidR="00DF097A" w:rsidRPr="00A26BD1">
              <w:rPr>
                <w:rFonts w:cs="Arial"/>
                <w:szCs w:val="18"/>
              </w:rPr>
              <w:t>"</w:t>
            </w:r>
            <w:r w:rsidRPr="001B3803">
              <w:rPr>
                <w:rFonts w:cs="Arial"/>
                <w:szCs w:val="18"/>
              </w:rPr>
              <w:t>objectInstance</w:t>
            </w:r>
            <w:r w:rsidR="00DF097A" w:rsidRPr="00A26BD1">
              <w:rPr>
                <w:rFonts w:cs="Arial"/>
                <w:szCs w:val="18"/>
              </w:rPr>
              <w:t>"</w:t>
            </w:r>
            <w:r w:rsidRPr="001B3803">
              <w:rPr>
                <w:rFonts w:cs="Arial"/>
                <w:szCs w:val="18"/>
              </w:rPr>
              <w:t>.</w:t>
            </w:r>
          </w:p>
          <w:p w14:paraId="3EF1619F" w14:textId="77777777" w:rsidR="00B051F6" w:rsidRPr="00A26BD1" w:rsidRDefault="00B051F6" w:rsidP="00B051F6">
            <w:pPr>
              <w:pStyle w:val="TAL"/>
              <w:rPr>
                <w:rFonts w:cs="Arial"/>
                <w:szCs w:val="18"/>
              </w:rPr>
            </w:pPr>
          </w:p>
          <w:p w14:paraId="4D3AD8EB" w14:textId="2E03DAC4" w:rsidR="00B051F6" w:rsidRPr="00A26BD1" w:rsidRDefault="00B051F6" w:rsidP="00B051F6">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65A08623" w14:textId="77777777" w:rsidR="00B051F6" w:rsidRPr="00A26BD1" w:rsidRDefault="00B051F6" w:rsidP="00B051F6">
            <w:pPr>
              <w:pStyle w:val="TAL"/>
              <w:rPr>
                <w:rFonts w:cs="Arial"/>
                <w:szCs w:val="18"/>
              </w:rPr>
            </w:pPr>
          </w:p>
          <w:p w14:paraId="5A46D397" w14:textId="64EC5AC8"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6A3030C1" w14:textId="77777777" w:rsidR="00B051F6" w:rsidRPr="00A26BD1" w:rsidRDefault="00B051F6" w:rsidP="00B051F6">
            <w:pPr>
              <w:pStyle w:val="TAL"/>
              <w:rPr>
                <w:rFonts w:cs="Arial"/>
                <w:szCs w:val="18"/>
              </w:rPr>
            </w:pPr>
          </w:p>
          <w:p w14:paraId="55CB4157" w14:textId="5A6392BB"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1968FA7" w14:textId="77777777" w:rsidR="00B051F6" w:rsidRPr="00A26BD1" w:rsidRDefault="00B051F6" w:rsidP="00B051F6">
            <w:pPr>
              <w:pStyle w:val="TAL"/>
              <w:rPr>
                <w:rFonts w:cs="Arial"/>
                <w:szCs w:val="18"/>
              </w:rPr>
            </w:pPr>
          </w:p>
          <w:p w14:paraId="3811ECD5" w14:textId="3900F53D" w:rsidR="00B051F6" w:rsidRPr="00A26BD1" w:rsidRDefault="00B051F6" w:rsidP="00B051F6">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22B78843" w14:textId="77777777" w:rsidR="00B051F6" w:rsidRPr="00A26BD1" w:rsidRDefault="00B051F6" w:rsidP="00B051F6">
            <w:pPr>
              <w:pStyle w:val="TAL"/>
              <w:rPr>
                <w:rFonts w:cs="Arial"/>
                <w:szCs w:val="18"/>
              </w:rPr>
            </w:pPr>
          </w:p>
          <w:p w14:paraId="59FB472E" w14:textId="74CCEED0" w:rsidR="00B051F6" w:rsidRPr="001D11CC" w:rsidRDefault="00B051F6" w:rsidP="00B051F6">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586" w:name="_Toc219487518"/>
      <w:r>
        <w:lastRenderedPageBreak/>
        <w:t>11.1</w:t>
      </w:r>
      <w:r w:rsidRPr="005662DD">
        <w:t>.</w:t>
      </w:r>
      <w:r w:rsidRPr="005662DD">
        <w:rPr>
          <w:rFonts w:hint="eastAsia"/>
        </w:rPr>
        <w:t>1</w:t>
      </w:r>
      <w:r w:rsidRPr="005662DD">
        <w:t>.</w:t>
      </w:r>
      <w:r>
        <w:t>12</w:t>
      </w:r>
      <w:r w:rsidRPr="005662DD">
        <w:tab/>
      </w:r>
      <w:bookmarkStart w:id="587" w:name="_Hlk197682104"/>
      <w:r w:rsidRPr="005662DD">
        <w:t xml:space="preserve">Notification </w:t>
      </w:r>
      <w:r w:rsidRPr="00191DFE">
        <w:rPr>
          <w:noProof/>
        </w:rPr>
        <w:t>notify</w:t>
      </w:r>
      <w:r>
        <w:rPr>
          <w:noProof/>
        </w:rPr>
        <w:t>PotentialFaultyDataNodeTree</w:t>
      </w:r>
      <w:bookmarkEnd w:id="586"/>
      <w:bookmarkEnd w:id="587"/>
    </w:p>
    <w:p w14:paraId="3C3C3A31" w14:textId="77777777" w:rsidR="0052530F" w:rsidRPr="005815C8" w:rsidRDefault="0052530F" w:rsidP="0052530F">
      <w:pPr>
        <w:pStyle w:val="Heading5"/>
      </w:pPr>
      <w:bookmarkStart w:id="588" w:name="_Toc219487519"/>
      <w:r>
        <w:t>11.1.1.12.1</w:t>
      </w:r>
      <w:r>
        <w:tab/>
        <w:t>Definition</w:t>
      </w:r>
      <w:bookmarkEnd w:id="588"/>
    </w:p>
    <w:p w14:paraId="6D9131BB" w14:textId="77777777" w:rsidR="0052530F" w:rsidRDefault="0052530F" w:rsidP="0052530F">
      <w:r w:rsidRPr="00975612">
        <w:t>This notification</w:t>
      </w:r>
      <w:r>
        <w:t xml:space="preserve"> is sent to subscribed MnS consumer(s) when the information in the data node tree is potentially faulty, and that subsequently data node tree change notifications may be faulty as well. The reported problem may be caused for example by internal errors of the MnS producer or a loss of connection between the MnS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"objectInstance" and "scope".</w:t>
      </w:r>
    </w:p>
    <w:p w14:paraId="5371E0D8" w14:textId="77777777" w:rsidR="0052530F" w:rsidRDefault="0052530F" w:rsidP="0052530F">
      <w:r>
        <w:t>When only the "objectInstance" parameter in the notification header is present, then the complete subtree, whose root data node is identified by the "objectInstance", is potentially faulty.</w:t>
      </w:r>
    </w:p>
    <w:p w14:paraId="52CBAD49" w14:textId="77777777" w:rsidR="0052530F" w:rsidRDefault="0052530F" w:rsidP="0052530F">
      <w:r>
        <w:t>The "scope" parameter allows to specify more complex faulty scopes. It is expressed using the "scopeType" and "scopeLevel" parameters or the "dataNodeSelector" parameter.</w:t>
      </w:r>
      <w:r w:rsidRPr="00A20C3D">
        <w:t xml:space="preserve"> </w:t>
      </w:r>
      <w:r>
        <w:t>The "objectInstance"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"scopeType" and "scopeLevel"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"dataNodeSelector" parameter are so powerful that usually only one notification is required.</w:t>
      </w:r>
    </w:p>
    <w:p w14:paraId="72164749" w14:textId="77777777" w:rsidR="0052530F" w:rsidRDefault="0052530F" w:rsidP="0052530F">
      <w:pPr>
        <w:pStyle w:val="Heading5"/>
      </w:pPr>
      <w:bookmarkStart w:id="589" w:name="_Toc219487520"/>
      <w:r>
        <w:lastRenderedPageBreak/>
        <w:t>11.1.1.12.2</w:t>
      </w:r>
      <w:r>
        <w:tab/>
        <w:t>Input parameters</w:t>
      </w:r>
      <w:bookmarkEnd w:id="58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604EEF18" w14:textId="77777777" w:rsidTr="00974BAD">
        <w:trPr>
          <w:tblHeader/>
          <w:jc w:val="center"/>
        </w:trPr>
        <w:tc>
          <w:tcPr>
            <w:tcW w:w="2405" w:type="dxa"/>
            <w:shd w:val="clear" w:color="auto" w:fill="CCCCCC"/>
          </w:tcPr>
          <w:p w14:paraId="5BB9A5E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1317F0B0" w14:textId="77777777" w:rsidTr="00974BAD">
        <w:trPr>
          <w:jc w:val="center"/>
        </w:trPr>
        <w:tc>
          <w:tcPr>
            <w:tcW w:w="2405" w:type="dxa"/>
          </w:tcPr>
          <w:p w14:paraId="4F376148"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1A9BE0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7F47E7F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49B11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C05BC5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210AC41" w14:textId="77777777" w:rsidTr="00974BAD">
        <w:trPr>
          <w:jc w:val="center"/>
        </w:trPr>
        <w:tc>
          <w:tcPr>
            <w:tcW w:w="2405" w:type="dxa"/>
          </w:tcPr>
          <w:p w14:paraId="18794C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007ABB6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1A3C4C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2C2039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81112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828D55C" w14:textId="77777777" w:rsidTr="00974BAD">
        <w:trPr>
          <w:jc w:val="center"/>
        </w:trPr>
        <w:tc>
          <w:tcPr>
            <w:tcW w:w="2405" w:type="dxa"/>
          </w:tcPr>
          <w:p w14:paraId="54ACE10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074191D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86C315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9AE20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7881666" w14:textId="77777777" w:rsidTr="00974BAD">
        <w:trPr>
          <w:jc w:val="center"/>
        </w:trPr>
        <w:tc>
          <w:tcPr>
            <w:tcW w:w="2405" w:type="dxa"/>
          </w:tcPr>
          <w:p w14:paraId="218DE09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5AEE0D9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6F493A">
            <w:pPr>
              <w:rPr>
                <w:rFonts w:ascii="Arial" w:hAnsi="Arial"/>
                <w:sz w:val="18"/>
                <w:szCs w:val="18"/>
              </w:rPr>
            </w:pPr>
            <w:r w:rsidRPr="00E83B2F">
              <w:rPr>
                <w:rFonts w:ascii="Arial" w:hAnsi="Arial"/>
                <w:sz w:val="18"/>
                <w:szCs w:val="18"/>
              </w:rPr>
              <w:t>"notifyPotentialFaultyDataNodeTree"</w:t>
            </w:r>
          </w:p>
        </w:tc>
        <w:tc>
          <w:tcPr>
            <w:tcW w:w="1564" w:type="dxa"/>
          </w:tcPr>
          <w:p w14:paraId="769B886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35CB3A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66479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93B06E0" w14:textId="77777777" w:rsidTr="00974BAD">
        <w:trPr>
          <w:jc w:val="center"/>
        </w:trPr>
        <w:tc>
          <w:tcPr>
            <w:tcW w:w="2405" w:type="dxa"/>
          </w:tcPr>
          <w:p w14:paraId="2AD0030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090FD67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03EBA06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764D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281D0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C41BB85" w14:textId="77777777" w:rsidTr="00974BAD">
        <w:trPr>
          <w:jc w:val="center"/>
        </w:trPr>
        <w:tc>
          <w:tcPr>
            <w:tcW w:w="2405" w:type="dxa"/>
          </w:tcPr>
          <w:p w14:paraId="28838E9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5A02E6E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3C52C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640C9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E916E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E0C0E7" w14:textId="77777777" w:rsidTr="00974BAD">
        <w:trPr>
          <w:jc w:val="center"/>
        </w:trPr>
        <w:tc>
          <w:tcPr>
            <w:tcW w:w="2405" w:type="dxa"/>
          </w:tcPr>
          <w:p w14:paraId="40C3A99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2D4E029D"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4815A89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F096F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5DCA6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7022099" w14:textId="77777777" w:rsidTr="00974BAD">
        <w:trPr>
          <w:jc w:val="center"/>
        </w:trPr>
        <w:tc>
          <w:tcPr>
            <w:tcW w:w="2405" w:type="dxa"/>
          </w:tcPr>
          <w:p w14:paraId="55554E9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44B53BD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37BE61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A037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682E7C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20F7F4F" w14:textId="77777777" w:rsidTr="00974BAD">
        <w:trPr>
          <w:jc w:val="center"/>
        </w:trPr>
        <w:tc>
          <w:tcPr>
            <w:tcW w:w="2405" w:type="dxa"/>
          </w:tcPr>
          <w:p w14:paraId="77A9519D"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6BB1E90"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6F493A">
            <w:pPr>
              <w:spacing w:after="0"/>
              <w:rPr>
                <w:rFonts w:ascii="Arial" w:hAnsi="Arial"/>
                <w:sz w:val="18"/>
                <w:szCs w:val="18"/>
              </w:rPr>
            </w:pPr>
          </w:p>
          <w:p w14:paraId="232FCB62"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7B9A466A" w14:textId="77777777" w:rsidR="0052530F" w:rsidRPr="00C44CEE" w:rsidRDefault="0052530F" w:rsidP="006F493A">
            <w:pPr>
              <w:pStyle w:val="TAL"/>
              <w:rPr>
                <w:szCs w:val="18"/>
              </w:rPr>
            </w:pPr>
            <w:r w:rsidRPr="00C44CEE">
              <w:rPr>
                <w:szCs w:val="18"/>
              </w:rPr>
              <w:t>CHOICE_1.2   scopeLevel</w:t>
            </w:r>
          </w:p>
          <w:p w14:paraId="688C4C36" w14:textId="77777777" w:rsidR="0052530F" w:rsidRDefault="0052530F" w:rsidP="006F493A">
            <w:pPr>
              <w:pStyle w:val="TAL"/>
              <w:rPr>
                <w:szCs w:val="18"/>
              </w:rPr>
            </w:pPr>
            <w:r w:rsidRPr="00C44CEE">
              <w:rPr>
                <w:szCs w:val="18"/>
              </w:rPr>
              <w:t>CHOICE_2.1   dataNodeSelector</w:t>
            </w:r>
          </w:p>
          <w:p w14:paraId="6954AF9F" w14:textId="77777777" w:rsidR="0052530F" w:rsidRDefault="0052530F" w:rsidP="006F493A">
            <w:pPr>
              <w:keepNext/>
              <w:keepLines/>
              <w:spacing w:after="0"/>
              <w:rPr>
                <w:rFonts w:ascii="Arial" w:hAnsi="Arial"/>
                <w:sz w:val="18"/>
                <w:szCs w:val="18"/>
              </w:rPr>
            </w:pPr>
          </w:p>
          <w:p w14:paraId="70E25833"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7786D8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58A8877B" w14:textId="01C36070" w:rsidR="0052530F" w:rsidRDefault="0052530F" w:rsidP="00623B86">
      <w:pPr>
        <w:jc w:val="both"/>
        <w:rPr>
          <w:lang w:eastAsia="zh-CN"/>
        </w:rPr>
      </w:pPr>
    </w:p>
    <w:p w14:paraId="409C5F53" w14:textId="74F2909A" w:rsidR="0052530F" w:rsidRPr="005662DD" w:rsidRDefault="0052530F" w:rsidP="0052530F">
      <w:pPr>
        <w:pStyle w:val="Heading4"/>
      </w:pPr>
      <w:bookmarkStart w:id="590" w:name="_Toc219487521"/>
      <w:r>
        <w:t>11.1</w:t>
      </w:r>
      <w:r w:rsidRPr="005662DD">
        <w:t>.</w:t>
      </w:r>
      <w:r w:rsidRPr="005662DD">
        <w:rPr>
          <w:rFonts w:hint="eastAsia"/>
        </w:rPr>
        <w:t>1</w:t>
      </w:r>
      <w:r>
        <w:t>.13</w:t>
      </w:r>
      <w:r w:rsidRPr="005662DD">
        <w:tab/>
        <w:t xml:space="preserve">Notification </w:t>
      </w:r>
      <w:bookmarkStart w:id="591" w:name="_Hlk193850431"/>
      <w:r w:rsidRPr="00191DFE">
        <w:rPr>
          <w:noProof/>
        </w:rPr>
        <w:t>notifyDataNodeTree</w:t>
      </w:r>
      <w:r>
        <w:rPr>
          <w:noProof/>
        </w:rPr>
        <w:t>SyncRe</w:t>
      </w:r>
      <w:r w:rsidRPr="00191DFE">
        <w:rPr>
          <w:noProof/>
        </w:rPr>
        <w:t>commended</w:t>
      </w:r>
      <w:bookmarkEnd w:id="590"/>
      <w:bookmarkEnd w:id="591"/>
    </w:p>
    <w:p w14:paraId="4A01B7DC" w14:textId="77777777" w:rsidR="0052530F" w:rsidRDefault="0052530F" w:rsidP="0052530F">
      <w:pPr>
        <w:pStyle w:val="Heading5"/>
      </w:pPr>
      <w:bookmarkStart w:id="592" w:name="_Toc219487522"/>
      <w:r>
        <w:t>11.1.1.13.1</w:t>
      </w:r>
      <w:r>
        <w:tab/>
        <w:t>Definition</w:t>
      </w:r>
      <w:bookmarkEnd w:id="592"/>
    </w:p>
    <w:p w14:paraId="3EF7626A" w14:textId="77777777" w:rsidR="0052530F" w:rsidRDefault="0052530F" w:rsidP="0052530F">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3876123" w14:textId="77777777" w:rsidR="0052530F" w:rsidRDefault="0052530F" w:rsidP="0052530F">
      <w:r>
        <w:t>The notification should be sent in numerous scenarios and for various reasons:</w:t>
      </w:r>
    </w:p>
    <w:p w14:paraId="6BA65361" w14:textId="3252875F" w:rsidR="0052530F" w:rsidRPr="00E10C80" w:rsidRDefault="00E10C80" w:rsidP="00E10C80">
      <w:pPr>
        <w:pStyle w:val="B1"/>
      </w:pPr>
      <w:r>
        <w:t>-</w:t>
      </w:r>
      <w:r>
        <w:tab/>
      </w:r>
      <w:r w:rsidR="0052530F" w:rsidRPr="00E10C80">
        <w:t>If the data node tree on the MnS producer becomes reliable again after it was unreliable, and a "notifyPotentialFaultyDataNodeTree" notification was sent.</w:t>
      </w:r>
    </w:p>
    <w:p w14:paraId="66D99E02" w14:textId="54D0F577" w:rsidR="0052530F" w:rsidRPr="00E10C80" w:rsidRDefault="00E10C80" w:rsidP="00E10C80">
      <w:pPr>
        <w:pStyle w:val="B1"/>
      </w:pPr>
      <w:r>
        <w:t>-</w:t>
      </w:r>
      <w:r>
        <w:tab/>
      </w:r>
      <w:r w:rsidR="0052530F" w:rsidRPr="00E10C80">
        <w:t>If the MnS producer realizes that the data node tree was unreliable only when it is reliable again, and no previous "notifyPotentialFaultyDataNodeTree" notification was sent.</w:t>
      </w:r>
    </w:p>
    <w:p w14:paraId="458F909D" w14:textId="0A3480B7" w:rsidR="0052530F" w:rsidRPr="00E10C80" w:rsidRDefault="00E10C80" w:rsidP="00E10C80">
      <w:pPr>
        <w:pStyle w:val="B1"/>
      </w:pPr>
      <w:r>
        <w:t>-</w:t>
      </w:r>
      <w:r>
        <w:tab/>
      </w:r>
      <w:r w:rsidR="0052530F" w:rsidRPr="00E10C80">
        <w:t>If, for whatever reason, not all data node tree change notifications, that should have been sent based on the changes in the data node tree, are sent, and the fault causing this erroneous behaviour is gone.</w:t>
      </w:r>
    </w:p>
    <w:p w14:paraId="2FABA15E" w14:textId="3373DBD5" w:rsidR="0052530F" w:rsidRPr="00E10C80" w:rsidRDefault="00E10C80" w:rsidP="00E10C80">
      <w:pPr>
        <w:pStyle w:val="B1"/>
      </w:pPr>
      <w:r>
        <w:lastRenderedPageBreak/>
        <w:t>-</w:t>
      </w:r>
      <w:r>
        <w:tab/>
      </w:r>
      <w:r w:rsidR="0052530F" w:rsidRPr="00E10C80">
        <w:t>If the connection from the MnS producer to a MnS consumer was down and the MnS producer determines it is up again.</w:t>
      </w:r>
    </w:p>
    <w:p w14:paraId="665A4DD1" w14:textId="2C00B5FD" w:rsidR="0052530F" w:rsidRDefault="0052530F" w:rsidP="0052530F">
      <w:r>
        <w:t>The notification allows to specify the parts of the data node tree, that should be synchronized, using the parameters "objectInstance" and "scope". The usage of these parameters is defined in clause 11.1.1.12.1.</w:t>
      </w:r>
    </w:p>
    <w:p w14:paraId="31682D62" w14:textId="725E6B23" w:rsidR="0052530F" w:rsidRDefault="0052530F" w:rsidP="0052530F">
      <w:r>
        <w:t>If the "</w:t>
      </w:r>
      <w:r w:rsidRPr="00191DFE">
        <w:rPr>
          <w:noProof/>
        </w:rPr>
        <w:t>notify</w:t>
      </w:r>
      <w:r>
        <w:rPr>
          <w:noProof/>
        </w:rPr>
        <w:t>PotentialFaultyDataNodeTree"</w:t>
      </w:r>
      <w:r w:rsidRPr="006A45DA">
        <w:t xml:space="preserve"> </w:t>
      </w:r>
      <w:r>
        <w:t>notification is supported, the "</w:t>
      </w:r>
      <w:r w:rsidRPr="006A45DA">
        <w:t>notifyDataNodeTreeSyncRecommended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notifyDataNodeTreeSyncRecommended</w:t>
      </w:r>
      <w:r>
        <w:t>" notifications shall be sent to the consumer, when the data node tree is reliable again.</w:t>
      </w:r>
    </w:p>
    <w:p w14:paraId="04A1D602" w14:textId="77777777" w:rsidR="0052530F" w:rsidRDefault="0052530F" w:rsidP="0052530F">
      <w:pPr>
        <w:pStyle w:val="Heading5"/>
      </w:pPr>
      <w:bookmarkStart w:id="593" w:name="_Toc219487523"/>
      <w:r>
        <w:t>11.1.1.13.2</w:t>
      </w:r>
      <w:r>
        <w:tab/>
        <w:t>Input parameters</w:t>
      </w:r>
      <w:bookmarkEnd w:id="593"/>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31043126" w14:textId="77777777" w:rsidTr="00974BAD">
        <w:trPr>
          <w:tblHeader/>
          <w:jc w:val="center"/>
        </w:trPr>
        <w:tc>
          <w:tcPr>
            <w:tcW w:w="2405" w:type="dxa"/>
            <w:shd w:val="clear" w:color="auto" w:fill="CCCCCC"/>
          </w:tcPr>
          <w:p w14:paraId="4F9BB031"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2B7B62DE" w14:textId="77777777" w:rsidTr="00974BAD">
        <w:trPr>
          <w:jc w:val="center"/>
        </w:trPr>
        <w:tc>
          <w:tcPr>
            <w:tcW w:w="2405" w:type="dxa"/>
          </w:tcPr>
          <w:p w14:paraId="08DE5BA5"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556E7E7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3BC6B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16DA60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686C68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F51A06" w14:textId="77777777" w:rsidTr="00974BAD">
        <w:trPr>
          <w:jc w:val="center"/>
        </w:trPr>
        <w:tc>
          <w:tcPr>
            <w:tcW w:w="2405" w:type="dxa"/>
          </w:tcPr>
          <w:p w14:paraId="378CA4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2980884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76D762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5B727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842279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03A2144" w14:textId="77777777" w:rsidTr="00974BAD">
        <w:trPr>
          <w:jc w:val="center"/>
        </w:trPr>
        <w:tc>
          <w:tcPr>
            <w:tcW w:w="2405" w:type="dxa"/>
          </w:tcPr>
          <w:p w14:paraId="61F4606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77230B9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EA2393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07AC0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FB74DBA" w14:textId="77777777" w:rsidTr="00974BAD">
        <w:trPr>
          <w:jc w:val="center"/>
        </w:trPr>
        <w:tc>
          <w:tcPr>
            <w:tcW w:w="2405" w:type="dxa"/>
          </w:tcPr>
          <w:p w14:paraId="211AF61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225F6F4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3DB77C" w14:textId="2B4100C6" w:rsidR="0052530F" w:rsidRPr="00E83B2F" w:rsidRDefault="0052530F" w:rsidP="006F493A">
            <w:pPr>
              <w:rPr>
                <w:rFonts w:ascii="Arial" w:hAnsi="Arial"/>
                <w:sz w:val="18"/>
                <w:szCs w:val="18"/>
              </w:rPr>
            </w:pPr>
            <w:r w:rsidRPr="00E83B2F">
              <w:rPr>
                <w:rFonts w:ascii="Arial" w:hAnsi="Arial"/>
                <w:sz w:val="18"/>
                <w:szCs w:val="18"/>
              </w:rPr>
              <w:t>"</w:t>
            </w:r>
            <w:r w:rsidR="007A3977" w:rsidRPr="00B335F8">
              <w:rPr>
                <w:rFonts w:ascii="Arial" w:hAnsi="Arial"/>
                <w:sz w:val="18"/>
                <w:szCs w:val="18"/>
              </w:rPr>
              <w:t>notifyDataNodeTreeSyncRecommended</w:t>
            </w:r>
            <w:r w:rsidRPr="00E83B2F">
              <w:rPr>
                <w:rFonts w:ascii="Arial" w:hAnsi="Arial"/>
                <w:sz w:val="18"/>
                <w:szCs w:val="18"/>
              </w:rPr>
              <w:t>"</w:t>
            </w:r>
          </w:p>
        </w:tc>
        <w:tc>
          <w:tcPr>
            <w:tcW w:w="1564" w:type="dxa"/>
          </w:tcPr>
          <w:p w14:paraId="54B4FA1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63531F7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6EBD0D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46CD8DB" w14:textId="77777777" w:rsidTr="00974BAD">
        <w:trPr>
          <w:jc w:val="center"/>
        </w:trPr>
        <w:tc>
          <w:tcPr>
            <w:tcW w:w="2405" w:type="dxa"/>
          </w:tcPr>
          <w:p w14:paraId="562DA3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2FF770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8C8D7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BF4CB4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926E6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197AF1" w14:textId="77777777" w:rsidTr="00974BAD">
        <w:trPr>
          <w:jc w:val="center"/>
        </w:trPr>
        <w:tc>
          <w:tcPr>
            <w:tcW w:w="2405" w:type="dxa"/>
          </w:tcPr>
          <w:p w14:paraId="0EC8517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35EAA2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AB543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76E40C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5C5820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4D9FD073" w14:textId="77777777" w:rsidTr="00974BAD">
        <w:trPr>
          <w:jc w:val="center"/>
        </w:trPr>
        <w:tc>
          <w:tcPr>
            <w:tcW w:w="2405" w:type="dxa"/>
          </w:tcPr>
          <w:p w14:paraId="5D8E3ED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350D053C"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58EED6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DA07C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0DF9D3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BFC56C" w14:textId="77777777" w:rsidTr="00974BAD">
        <w:trPr>
          <w:jc w:val="center"/>
        </w:trPr>
        <w:tc>
          <w:tcPr>
            <w:tcW w:w="2405" w:type="dxa"/>
          </w:tcPr>
          <w:p w14:paraId="070CBAE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0E6ACB5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79037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E8789C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0BDA0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5EB636DF" w14:textId="77777777" w:rsidTr="00974BAD">
        <w:trPr>
          <w:jc w:val="center"/>
        </w:trPr>
        <w:tc>
          <w:tcPr>
            <w:tcW w:w="2405" w:type="dxa"/>
          </w:tcPr>
          <w:p w14:paraId="49057B94"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F35334B"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6F493A">
            <w:pPr>
              <w:spacing w:after="0"/>
              <w:rPr>
                <w:rFonts w:ascii="Arial" w:hAnsi="Arial"/>
                <w:sz w:val="18"/>
                <w:szCs w:val="18"/>
              </w:rPr>
            </w:pPr>
          </w:p>
          <w:p w14:paraId="091415C6"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62940174" w14:textId="77777777" w:rsidR="0052530F" w:rsidRPr="00C44CEE" w:rsidRDefault="0052530F" w:rsidP="006F493A">
            <w:pPr>
              <w:pStyle w:val="TAL"/>
              <w:rPr>
                <w:szCs w:val="18"/>
              </w:rPr>
            </w:pPr>
            <w:r w:rsidRPr="00C44CEE">
              <w:rPr>
                <w:szCs w:val="18"/>
              </w:rPr>
              <w:t>CHOICE_1.2   scopeLevel</w:t>
            </w:r>
          </w:p>
          <w:p w14:paraId="6308A5A4" w14:textId="77777777" w:rsidR="0052530F" w:rsidRDefault="0052530F" w:rsidP="006F493A">
            <w:pPr>
              <w:pStyle w:val="TAL"/>
              <w:rPr>
                <w:szCs w:val="18"/>
              </w:rPr>
            </w:pPr>
            <w:r w:rsidRPr="00C44CEE">
              <w:rPr>
                <w:szCs w:val="18"/>
              </w:rPr>
              <w:t>CHOICE_2.1   dataNodeSelector</w:t>
            </w:r>
          </w:p>
          <w:p w14:paraId="5DC770FF" w14:textId="77777777" w:rsidR="0052530F" w:rsidRDefault="0052530F" w:rsidP="006F493A">
            <w:pPr>
              <w:keepNext/>
              <w:keepLines/>
              <w:spacing w:after="0"/>
              <w:rPr>
                <w:rFonts w:ascii="Arial" w:hAnsi="Arial"/>
                <w:sz w:val="18"/>
                <w:szCs w:val="18"/>
              </w:rPr>
            </w:pPr>
          </w:p>
          <w:p w14:paraId="4746E078"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30FC2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594" w:name="_Toc20494397"/>
      <w:bookmarkStart w:id="595" w:name="_Toc26975420"/>
      <w:bookmarkStart w:id="596" w:name="_Toc35856293"/>
      <w:bookmarkStart w:id="597" w:name="_Toc44001148"/>
      <w:bookmarkStart w:id="598" w:name="_Toc51580747"/>
      <w:bookmarkStart w:id="599" w:name="_Toc52356010"/>
      <w:bookmarkStart w:id="600" w:name="_Toc55227580"/>
      <w:bookmarkStart w:id="601" w:name="_Toc138323133"/>
      <w:bookmarkStart w:id="602" w:name="_Toc219487524"/>
      <w:r>
        <w:lastRenderedPageBreak/>
        <w:t>11.1</w:t>
      </w:r>
      <w:r w:rsidRPr="00215D3C">
        <w:t>.</w:t>
      </w:r>
      <w:r w:rsidRPr="00215D3C">
        <w:rPr>
          <w:lang w:eastAsia="zh-CN"/>
        </w:rPr>
        <w:t>2</w:t>
      </w:r>
      <w:r w:rsidRPr="00215D3C">
        <w:tab/>
        <w:t>Managed Information</w:t>
      </w:r>
      <w:bookmarkEnd w:id="594"/>
      <w:bookmarkEnd w:id="595"/>
      <w:bookmarkEnd w:id="596"/>
      <w:bookmarkEnd w:id="597"/>
      <w:bookmarkEnd w:id="598"/>
      <w:bookmarkEnd w:id="599"/>
      <w:bookmarkEnd w:id="600"/>
      <w:bookmarkEnd w:id="601"/>
      <w:bookmarkEnd w:id="602"/>
    </w:p>
    <w:p w14:paraId="29726EF3" w14:textId="77777777" w:rsidR="00623B86" w:rsidRPr="00215D3C" w:rsidRDefault="00623B86" w:rsidP="00623B86">
      <w:pPr>
        <w:pStyle w:val="Heading4"/>
      </w:pPr>
      <w:bookmarkStart w:id="603" w:name="_Toc20494398"/>
      <w:bookmarkStart w:id="604" w:name="_Toc26975421"/>
      <w:bookmarkStart w:id="605" w:name="_Toc35856294"/>
      <w:bookmarkStart w:id="606" w:name="_Toc44001149"/>
      <w:bookmarkStart w:id="607" w:name="_Toc51580748"/>
      <w:bookmarkStart w:id="608" w:name="_Toc52356011"/>
      <w:bookmarkStart w:id="609" w:name="_Toc55227581"/>
      <w:bookmarkStart w:id="610" w:name="_Toc138323134"/>
      <w:bookmarkStart w:id="611" w:name="_Toc219487525"/>
      <w:r>
        <w:t>11.1</w:t>
      </w:r>
      <w:r w:rsidRPr="00215D3C">
        <w:t>.2.1</w:t>
      </w:r>
      <w:r w:rsidRPr="00215D3C">
        <w:tab/>
      </w:r>
      <w:r w:rsidRPr="001D11CC">
        <w:rPr>
          <w:rFonts w:cs="Arial"/>
        </w:rPr>
        <w:t>ManagedEntity</w:t>
      </w:r>
      <w:bookmarkEnd w:id="603"/>
      <w:bookmarkEnd w:id="604"/>
      <w:bookmarkEnd w:id="605"/>
      <w:bookmarkEnd w:id="606"/>
      <w:bookmarkEnd w:id="607"/>
      <w:bookmarkEnd w:id="608"/>
      <w:bookmarkEnd w:id="609"/>
      <w:r w:rsidRPr="00D91E1D">
        <w:rPr>
          <w:rFonts w:cs="Arial"/>
        </w:rPr>
        <w:t xml:space="preserve"> </w:t>
      </w:r>
      <w:bookmarkStart w:id="612" w:name="MCCQCTEMPBM_00000033"/>
      <w:r w:rsidRPr="00782A7F">
        <w:rPr>
          <w:rFonts w:ascii="Courier New" w:hAnsi="Courier New" w:cs="Courier New"/>
        </w:rPr>
        <w:t>&lt;&lt; ProxyClass&gt;&gt;</w:t>
      </w:r>
      <w:bookmarkEnd w:id="610"/>
      <w:bookmarkEnd w:id="611"/>
      <w:bookmarkEnd w:id="612"/>
    </w:p>
    <w:p w14:paraId="26173626" w14:textId="77777777" w:rsidR="00623B86" w:rsidRPr="00215D3C" w:rsidRDefault="00623B86" w:rsidP="00623B86">
      <w:pPr>
        <w:pStyle w:val="Heading5"/>
      </w:pPr>
      <w:bookmarkStart w:id="613" w:name="_Toc20494399"/>
      <w:bookmarkStart w:id="614" w:name="_Toc26975422"/>
      <w:bookmarkStart w:id="615" w:name="_Toc35856295"/>
      <w:bookmarkStart w:id="616" w:name="_Toc44001150"/>
      <w:bookmarkStart w:id="617" w:name="_Toc51580749"/>
      <w:bookmarkStart w:id="618" w:name="_Toc52356012"/>
      <w:bookmarkStart w:id="619" w:name="_Toc55227582"/>
      <w:bookmarkStart w:id="620" w:name="_Toc138323135"/>
      <w:bookmarkStart w:id="621" w:name="_Toc219487526"/>
      <w:r>
        <w:t>11.1</w:t>
      </w:r>
      <w:r w:rsidRPr="00215D3C">
        <w:t>.</w:t>
      </w:r>
      <w:r w:rsidRPr="00215D3C">
        <w:rPr>
          <w:lang w:eastAsia="zh-CN"/>
        </w:rPr>
        <w:t>2</w:t>
      </w:r>
      <w:r w:rsidRPr="00215D3C">
        <w:t>.1.1</w:t>
      </w:r>
      <w:r w:rsidRPr="00215D3C">
        <w:tab/>
        <w:t>Definition</w:t>
      </w:r>
      <w:bookmarkEnd w:id="613"/>
      <w:bookmarkEnd w:id="614"/>
      <w:bookmarkEnd w:id="615"/>
      <w:bookmarkEnd w:id="616"/>
      <w:bookmarkEnd w:id="617"/>
      <w:bookmarkEnd w:id="618"/>
      <w:bookmarkEnd w:id="619"/>
      <w:bookmarkEnd w:id="620"/>
      <w:bookmarkEnd w:id="621"/>
    </w:p>
    <w:p w14:paraId="6385096C" w14:textId="77777777" w:rsidR="00623B86" w:rsidRPr="00A95B97" w:rsidRDefault="00623B86" w:rsidP="00623B86">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w:t>
      </w:r>
      <w:r w:rsidRPr="00A95B97">
        <w:t>is used in the specification of provisioning operations and notifications to represent an instance of an IOC defined in these NRMs.</w:t>
      </w:r>
    </w:p>
    <w:p w14:paraId="01C7683A" w14:textId="201CFBB4" w:rsidR="00623B86" w:rsidRPr="00A95B97" w:rsidRDefault="00623B86" w:rsidP="00A95B97">
      <w:pPr>
        <w:pStyle w:val="Heading2"/>
      </w:pPr>
      <w:bookmarkStart w:id="622" w:name="_Toc20494400"/>
      <w:bookmarkStart w:id="623" w:name="_Toc26975423"/>
      <w:bookmarkStart w:id="624" w:name="_Toc35856296"/>
      <w:bookmarkStart w:id="625" w:name="_Toc44001151"/>
      <w:bookmarkStart w:id="626" w:name="_Toc51580750"/>
      <w:bookmarkStart w:id="627" w:name="_Toc52356013"/>
      <w:bookmarkStart w:id="628" w:name="_Toc55227583"/>
      <w:bookmarkStart w:id="629" w:name="_Toc138323136"/>
      <w:bookmarkStart w:id="630" w:name="_Toc219487527"/>
      <w:r w:rsidRPr="00A95B97">
        <w:t>11.2</w:t>
      </w:r>
      <w:r w:rsidRPr="00A95B97">
        <w:tab/>
      </w:r>
      <w:r w:rsidR="00D24827" w:rsidRPr="00A95B97">
        <w:t>Void</w:t>
      </w:r>
      <w:bookmarkEnd w:id="622"/>
      <w:bookmarkEnd w:id="623"/>
      <w:bookmarkEnd w:id="624"/>
      <w:bookmarkEnd w:id="625"/>
      <w:bookmarkEnd w:id="626"/>
      <w:bookmarkEnd w:id="627"/>
      <w:bookmarkEnd w:id="628"/>
      <w:bookmarkEnd w:id="629"/>
      <w:bookmarkEnd w:id="630"/>
    </w:p>
    <w:p w14:paraId="14955982" w14:textId="21CBE5A7" w:rsidR="004101A1" w:rsidRPr="00A95B97" w:rsidRDefault="004101A1" w:rsidP="00A95B97">
      <w:pPr>
        <w:pStyle w:val="Heading2"/>
      </w:pPr>
      <w:bookmarkStart w:id="631" w:name="_Toc219487528"/>
      <w:r w:rsidRPr="00A95B97">
        <w:t>11.2a</w:t>
      </w:r>
      <w:r w:rsidR="006D5A1E" w:rsidRPr="00A95B97">
        <w:tab/>
      </w:r>
      <w:r w:rsidRPr="00A95B97">
        <w:t>Generic fault supervision management service</w:t>
      </w:r>
      <w:bookmarkEnd w:id="631"/>
    </w:p>
    <w:p w14:paraId="032FE565" w14:textId="17346EE3" w:rsidR="00623B86" w:rsidRPr="008D7685" w:rsidRDefault="004101A1" w:rsidP="004101A1">
      <w:pPr>
        <w:rPr>
          <w:lang w:eastAsia="zh-CN"/>
        </w:rPr>
      </w:pPr>
      <w:r>
        <w:rPr>
          <w:lang w:eastAsia="zh-CN"/>
        </w:rPr>
        <w:t>S</w:t>
      </w:r>
      <w:r>
        <w:t xml:space="preserve">ee TS 28.111 [54] for more information on </w:t>
      </w:r>
      <w:r>
        <w:rPr>
          <w:lang w:eastAsia="zh-CN"/>
        </w:rPr>
        <w:t>Generic fault supervision management service.</w:t>
      </w:r>
    </w:p>
    <w:p w14:paraId="5F7FF57C" w14:textId="77777777" w:rsidR="00623B86" w:rsidRPr="00C908C1" w:rsidRDefault="00623B86" w:rsidP="00C908C1">
      <w:pPr>
        <w:pStyle w:val="Heading2"/>
      </w:pPr>
      <w:bookmarkStart w:id="632" w:name="_Toc20494564"/>
      <w:bookmarkStart w:id="633" w:name="_Toc26975609"/>
      <w:bookmarkStart w:id="634" w:name="_Toc35856482"/>
      <w:bookmarkStart w:id="635" w:name="_Toc44001338"/>
      <w:bookmarkStart w:id="636" w:name="_Toc51580937"/>
      <w:bookmarkStart w:id="637" w:name="_Toc52356200"/>
      <w:bookmarkStart w:id="638" w:name="_Toc55227770"/>
      <w:bookmarkStart w:id="639" w:name="_Toc138323323"/>
      <w:bookmarkStart w:id="640" w:name="_Toc219487529"/>
      <w:r w:rsidRPr="00C908C1">
        <w:t>11.3</w:t>
      </w:r>
      <w:r w:rsidRPr="00C908C1">
        <w:tab/>
        <w:t>Performance assurance</w:t>
      </w:r>
      <w:bookmarkEnd w:id="632"/>
      <w:bookmarkEnd w:id="633"/>
      <w:bookmarkEnd w:id="634"/>
      <w:bookmarkEnd w:id="635"/>
      <w:bookmarkEnd w:id="636"/>
      <w:bookmarkEnd w:id="637"/>
      <w:bookmarkEnd w:id="638"/>
      <w:bookmarkEnd w:id="639"/>
      <w:bookmarkEnd w:id="640"/>
    </w:p>
    <w:p w14:paraId="4AF96CD1" w14:textId="77777777" w:rsidR="00623B86" w:rsidRPr="00215D3C" w:rsidRDefault="00623B86" w:rsidP="00623B86">
      <w:pPr>
        <w:pStyle w:val="Heading3"/>
      </w:pPr>
      <w:bookmarkStart w:id="641" w:name="_Toc20494565"/>
      <w:bookmarkStart w:id="642" w:name="_Toc26975610"/>
      <w:bookmarkStart w:id="643" w:name="_Toc35856483"/>
      <w:bookmarkStart w:id="644" w:name="_Toc44001339"/>
      <w:bookmarkStart w:id="645" w:name="_Toc51580938"/>
      <w:bookmarkStart w:id="646" w:name="_Toc52356201"/>
      <w:bookmarkStart w:id="647" w:name="_Toc55227771"/>
      <w:bookmarkStart w:id="648" w:name="_Toc138323324"/>
      <w:bookmarkStart w:id="649" w:name="_Toc219487530"/>
      <w:r>
        <w:rPr>
          <w:lang w:eastAsia="zh-CN"/>
        </w:rPr>
        <w:t>11.3</w:t>
      </w:r>
      <w:r w:rsidRPr="00215D3C">
        <w:rPr>
          <w:lang w:eastAsia="zh-CN"/>
        </w:rPr>
        <w:t>.1</w:t>
      </w:r>
      <w:r w:rsidRPr="00215D3C">
        <w:rPr>
          <w:lang w:eastAsia="zh-CN"/>
        </w:rPr>
        <w:tab/>
        <w:t>Operations and notifications</w:t>
      </w:r>
      <w:bookmarkEnd w:id="641"/>
      <w:bookmarkEnd w:id="642"/>
      <w:bookmarkEnd w:id="643"/>
      <w:bookmarkEnd w:id="644"/>
      <w:bookmarkEnd w:id="645"/>
      <w:bookmarkEnd w:id="646"/>
      <w:bookmarkEnd w:id="647"/>
      <w:bookmarkEnd w:id="648"/>
      <w:bookmarkEnd w:id="649"/>
    </w:p>
    <w:p w14:paraId="5DD06571" w14:textId="77777777" w:rsidR="00623B86" w:rsidRPr="00C908C1" w:rsidRDefault="00623B86" w:rsidP="00C908C1">
      <w:pPr>
        <w:pStyle w:val="Heading4"/>
      </w:pPr>
      <w:bookmarkStart w:id="650" w:name="_Toc20494566"/>
      <w:bookmarkStart w:id="651" w:name="_Toc26975611"/>
      <w:bookmarkStart w:id="652" w:name="_Toc35856484"/>
      <w:bookmarkStart w:id="653" w:name="_Toc44001340"/>
      <w:bookmarkStart w:id="654" w:name="_Toc51580939"/>
      <w:bookmarkStart w:id="655" w:name="_Toc52356202"/>
      <w:bookmarkStart w:id="656" w:name="_Toc55227772"/>
      <w:bookmarkStart w:id="657" w:name="_Toc138323325"/>
      <w:bookmarkStart w:id="658" w:name="_Toc219487531"/>
      <w:r w:rsidRPr="00C908C1">
        <w:t>11.3.1.1</w:t>
      </w:r>
      <w:r w:rsidRPr="00C908C1">
        <w:tab/>
      </w:r>
      <w:bookmarkEnd w:id="650"/>
      <w:bookmarkEnd w:id="651"/>
      <w:bookmarkEnd w:id="652"/>
      <w:bookmarkEnd w:id="653"/>
      <w:r w:rsidRPr="00C908C1">
        <w:t>Void</w:t>
      </w:r>
      <w:bookmarkEnd w:id="654"/>
      <w:bookmarkEnd w:id="655"/>
      <w:bookmarkEnd w:id="656"/>
      <w:bookmarkEnd w:id="657"/>
      <w:bookmarkEnd w:id="658"/>
    </w:p>
    <w:p w14:paraId="1ED07FE3" w14:textId="77777777" w:rsidR="00623B86" w:rsidRPr="00C908C1" w:rsidRDefault="00623B86" w:rsidP="00C908C1">
      <w:pPr>
        <w:pStyle w:val="Heading4"/>
      </w:pPr>
      <w:bookmarkStart w:id="659" w:name="_Toc20494588"/>
      <w:bookmarkStart w:id="660" w:name="_Toc26975633"/>
      <w:bookmarkStart w:id="661" w:name="_Toc35856506"/>
      <w:bookmarkStart w:id="662" w:name="_Toc44001362"/>
      <w:bookmarkStart w:id="663" w:name="_Toc51580940"/>
      <w:bookmarkStart w:id="664" w:name="_Toc52356203"/>
      <w:bookmarkStart w:id="665" w:name="_Toc55227773"/>
      <w:bookmarkStart w:id="666" w:name="_Toc138323326"/>
      <w:bookmarkStart w:id="667" w:name="_Toc219487532"/>
      <w:r w:rsidRPr="00C908C1">
        <w:t>11.3.1.2</w:t>
      </w:r>
      <w:r w:rsidRPr="00C908C1">
        <w:tab/>
      </w:r>
      <w:bookmarkEnd w:id="659"/>
      <w:bookmarkEnd w:id="660"/>
      <w:bookmarkEnd w:id="661"/>
      <w:bookmarkEnd w:id="662"/>
      <w:bookmarkEnd w:id="663"/>
      <w:bookmarkEnd w:id="664"/>
      <w:bookmarkEnd w:id="665"/>
      <w:r w:rsidRPr="00C908C1">
        <w:t>Void</w:t>
      </w:r>
      <w:bookmarkEnd w:id="666"/>
      <w:bookmarkEnd w:id="667"/>
    </w:p>
    <w:p w14:paraId="3FC6E727" w14:textId="77777777" w:rsidR="00623B86" w:rsidRDefault="00623B86" w:rsidP="00623B86">
      <w:pPr>
        <w:pStyle w:val="Heading4"/>
        <w:rPr>
          <w:rFonts w:cs="Arial"/>
        </w:rPr>
      </w:pPr>
      <w:bookmarkStart w:id="668" w:name="_Toc138323327"/>
      <w:bookmarkStart w:id="669" w:name="_Toc219487533"/>
      <w:r>
        <w:t>11.3.1.3</w:t>
      </w:r>
      <w:r>
        <w:tab/>
        <w:t xml:space="preserve">Notification </w:t>
      </w:r>
      <w:r>
        <w:rPr>
          <w:rFonts w:cs="Arial"/>
        </w:rPr>
        <w:t>notifyThresholdCrossing</w:t>
      </w:r>
      <w:bookmarkEnd w:id="668"/>
      <w:bookmarkEnd w:id="669"/>
    </w:p>
    <w:p w14:paraId="4C9EAC24" w14:textId="77777777" w:rsidR="00623B86" w:rsidRDefault="00623B86" w:rsidP="00623B86">
      <w:pPr>
        <w:pStyle w:val="Heading5"/>
      </w:pPr>
      <w:bookmarkStart w:id="670" w:name="_Toc138323328"/>
      <w:bookmarkStart w:id="671" w:name="_Toc219487534"/>
      <w:r>
        <w:t>11.3.1.3.1</w:t>
      </w:r>
      <w:r>
        <w:tab/>
        <w:t>Definition</w:t>
      </w:r>
      <w:bookmarkEnd w:id="670"/>
      <w:bookmarkEnd w:id="671"/>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72" w:name="_Toc138323329"/>
      <w:bookmarkStart w:id="673" w:name="_Toc219487535"/>
      <w:r>
        <w:lastRenderedPageBreak/>
        <w:t>11.3.1.3.2</w:t>
      </w:r>
      <w:r>
        <w:tab/>
        <w:t>Notification information</w:t>
      </w:r>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6F493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ManagedEntity.objectClass</w:t>
            </w:r>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6F493A">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ManagedEntity.objectInstance</w:t>
            </w:r>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6F493A">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"notifyThresholdCrossing"</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r>
              <w:rPr>
                <w:rFonts w:ascii="Arial" w:hAnsi="Arial" w:cs="Arial"/>
                <w:sz w:val="18"/>
              </w:rPr>
              <w:t>sequenceNo</w:t>
            </w:r>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r>
              <w:rPr>
                <w:rFonts w:ascii="Arial" w:hAnsi="Arial" w:cs="Arial"/>
                <w:sz w:val="18"/>
              </w:rPr>
              <w:t>subscriptionId</w:t>
            </w:r>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0C681D3A" w14:textId="6BB55D95" w:rsidR="00F07213" w:rsidRPr="009357DC" w:rsidRDefault="00F07213" w:rsidP="00F07213">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AAFFF84" w14:textId="1C5880C4" w:rsidR="00F07213" w:rsidRPr="009357DC" w:rsidRDefault="00F07213" w:rsidP="00F07213">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r w:rsidRPr="009357DC">
              <w:rPr>
                <w:rFonts w:ascii="Arial" w:hAnsi="Arial"/>
                <w:sz w:val="18"/>
              </w:rPr>
              <w:t>ThresholdMonitor.monitorGranularityPeriod</w:t>
            </w:r>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4" w:name="_Toc20494592"/>
      <w:bookmarkStart w:id="675" w:name="_Toc26975637"/>
      <w:bookmarkStart w:id="676" w:name="_Toc35856510"/>
      <w:bookmarkStart w:id="677" w:name="_Toc44001366"/>
      <w:bookmarkStart w:id="678" w:name="_Toc51580944"/>
      <w:bookmarkStart w:id="679" w:name="_Toc52356207"/>
      <w:bookmarkStart w:id="680" w:name="_Toc55227777"/>
      <w:bookmarkStart w:id="681" w:name="_Toc138323330"/>
      <w:bookmarkStart w:id="682" w:name="_Toc219487536"/>
      <w:r>
        <w:rPr>
          <w:lang w:eastAsia="zh-CN"/>
        </w:rPr>
        <w:t>11.3</w:t>
      </w:r>
      <w:r w:rsidRPr="00215D3C">
        <w:rPr>
          <w:lang w:eastAsia="zh-CN"/>
        </w:rPr>
        <w:t>.2</w:t>
      </w:r>
      <w:r w:rsidRPr="00215D3C">
        <w:rPr>
          <w:lang w:eastAsia="zh-CN"/>
        </w:rPr>
        <w:tab/>
        <w:t>Managed information</w:t>
      </w:r>
      <w:bookmarkEnd w:id="674"/>
      <w:bookmarkEnd w:id="675"/>
      <w:bookmarkEnd w:id="676"/>
      <w:bookmarkEnd w:id="677"/>
      <w:bookmarkEnd w:id="678"/>
      <w:bookmarkEnd w:id="679"/>
      <w:bookmarkEnd w:id="680"/>
      <w:bookmarkEnd w:id="681"/>
      <w:bookmarkEnd w:id="682"/>
    </w:p>
    <w:p w14:paraId="43DC7AA3" w14:textId="77777777" w:rsidR="00623B86" w:rsidRPr="00215D3C" w:rsidRDefault="00623B86" w:rsidP="00623B86">
      <w:pPr>
        <w:pStyle w:val="Heading4"/>
      </w:pPr>
      <w:bookmarkStart w:id="683" w:name="_Toc20494593"/>
      <w:bookmarkStart w:id="684" w:name="_Toc26975638"/>
      <w:bookmarkStart w:id="685" w:name="_Toc35856511"/>
      <w:bookmarkStart w:id="686" w:name="_Toc44001367"/>
      <w:bookmarkStart w:id="687" w:name="_Toc51580945"/>
      <w:bookmarkStart w:id="688" w:name="_Toc52356208"/>
      <w:bookmarkStart w:id="689" w:name="_Toc55227778"/>
      <w:bookmarkStart w:id="690" w:name="_Toc138323331"/>
      <w:bookmarkStart w:id="691" w:name="_Toc21948753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3"/>
      <w:bookmarkEnd w:id="684"/>
      <w:bookmarkEnd w:id="685"/>
      <w:bookmarkEnd w:id="686"/>
      <w:bookmarkEnd w:id="687"/>
      <w:bookmarkEnd w:id="688"/>
      <w:bookmarkEnd w:id="689"/>
      <w:bookmarkEnd w:id="690"/>
      <w:bookmarkEnd w:id="691"/>
    </w:p>
    <w:p w14:paraId="7C598B44" w14:textId="77777777" w:rsidR="00623B86" w:rsidRPr="00215D3C" w:rsidRDefault="00623B86" w:rsidP="00623B86">
      <w:pPr>
        <w:pStyle w:val="Heading5"/>
      </w:pPr>
      <w:bookmarkStart w:id="692" w:name="_Toc20494594"/>
      <w:bookmarkStart w:id="693" w:name="_Toc26975639"/>
      <w:bookmarkStart w:id="694" w:name="_Toc35856512"/>
      <w:bookmarkStart w:id="695" w:name="_Toc44001368"/>
      <w:bookmarkStart w:id="696" w:name="_Toc51580946"/>
      <w:bookmarkStart w:id="697" w:name="_Toc52356209"/>
      <w:bookmarkStart w:id="698" w:name="_Toc55227779"/>
      <w:bookmarkStart w:id="699" w:name="_Toc138323332"/>
      <w:bookmarkStart w:id="700" w:name="_Toc21948753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92"/>
      <w:bookmarkEnd w:id="693"/>
      <w:bookmarkEnd w:id="694"/>
      <w:bookmarkEnd w:id="695"/>
      <w:bookmarkEnd w:id="696"/>
      <w:bookmarkEnd w:id="697"/>
      <w:bookmarkEnd w:id="698"/>
      <w:r>
        <w:t>Void</w:t>
      </w:r>
      <w:bookmarkEnd w:id="699"/>
      <w:bookmarkEnd w:id="700"/>
    </w:p>
    <w:p w14:paraId="1240978F" w14:textId="77777777" w:rsidR="00623B86" w:rsidRPr="00215D3C" w:rsidRDefault="00623B86" w:rsidP="00623B86">
      <w:pPr>
        <w:pStyle w:val="Heading5"/>
        <w:rPr>
          <w:lang w:eastAsia="zh-CN"/>
        </w:rPr>
      </w:pPr>
      <w:bookmarkStart w:id="701" w:name="_Toc20494595"/>
      <w:bookmarkStart w:id="702" w:name="_Toc26975640"/>
      <w:bookmarkStart w:id="703" w:name="_Toc35856513"/>
      <w:bookmarkStart w:id="704" w:name="_Toc44001369"/>
      <w:bookmarkStart w:id="705" w:name="_Toc51580947"/>
      <w:bookmarkStart w:id="706" w:name="_Toc52356210"/>
      <w:bookmarkStart w:id="707" w:name="_Toc55227780"/>
      <w:bookmarkStart w:id="708" w:name="_Toc138323333"/>
      <w:bookmarkStart w:id="709" w:name="_Toc21948753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1"/>
      <w:bookmarkEnd w:id="702"/>
      <w:bookmarkEnd w:id="703"/>
      <w:bookmarkEnd w:id="704"/>
      <w:bookmarkEnd w:id="705"/>
      <w:bookmarkEnd w:id="706"/>
      <w:bookmarkEnd w:id="707"/>
      <w:bookmarkEnd w:id="708"/>
      <w:bookmarkEnd w:id="709"/>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43C0ED04" w14:textId="77777777" w:rsidR="00623B86" w:rsidRDefault="00623B86" w:rsidP="00623B86">
      <w:pPr>
        <w:pStyle w:val="TH"/>
        <w:rPr>
          <w:lang w:eastAsia="zh-CN"/>
        </w:rPr>
      </w:pPr>
      <w:r>
        <w:rPr>
          <w:lang w:eastAsia="zh-CN"/>
        </w:rPr>
        <w:t>Table 11.3.2.1.2-1: Performance data file content description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1"/>
        <w:gridCol w:w="7404"/>
      </w:tblGrid>
      <w:tr w:rsidR="00623B86" w14:paraId="160D4985" w14:textId="77777777" w:rsidTr="003336F4">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6F493A">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6F493A">
            <w:pPr>
              <w:pStyle w:val="TAH"/>
              <w:rPr>
                <w:lang w:val="de-DE"/>
              </w:rPr>
            </w:pPr>
            <w:r>
              <w:rPr>
                <w:lang w:val="de-DE"/>
              </w:rPr>
              <w:t>Description</w:t>
            </w:r>
          </w:p>
        </w:tc>
      </w:tr>
      <w:tr w:rsidR="00623B86" w14:paraId="4FCD2E0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6F493A">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6F493A">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6F493A">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6F493A">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6F493A">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6F493A">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6F493A">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6F493A">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6F493A">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6F493A">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6F493A">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6F493A">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6F493A">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6F493A">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6F493A">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6F493A">
            <w:pPr>
              <w:pStyle w:val="TAL"/>
              <w:keepNext w:val="0"/>
              <w:rPr>
                <w:lang w:val="en-US"/>
              </w:rPr>
            </w:pPr>
            <w:r w:rsidRPr="00311DB3">
              <w:rPr>
                <w:lang w:val="en-US"/>
              </w:rPr>
              <w:t>Vendor of the the entity, that generated and sent the file.</w:t>
            </w:r>
          </w:p>
        </w:tc>
      </w:tr>
      <w:tr w:rsidR="00623B86" w14:paraId="1421CBA6"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6F493A">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6F493A">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6F493A">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6F493A">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6F493A">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6F493A">
            <w:pPr>
              <w:pStyle w:val="TAL"/>
              <w:keepNext w:val="0"/>
              <w:rPr>
                <w:lang w:val="en-US"/>
              </w:rPr>
            </w:pPr>
            <w:r w:rsidRPr="00311DB3">
              <w:rPr>
                <w:lang w:val="en-US"/>
              </w:rPr>
              <w:t>User label of the measured object root.</w:t>
            </w:r>
          </w:p>
        </w:tc>
      </w:tr>
      <w:tr w:rsidR="00623B86" w14:paraId="5C6709F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6F493A">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6F493A">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6F493A">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6F493A">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6F493A">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6F493A">
            <w:pPr>
              <w:pStyle w:val="TAL"/>
              <w:keepNext w:val="0"/>
              <w:rPr>
                <w:lang w:val="de-DE"/>
              </w:rPr>
            </w:pPr>
            <w:r>
              <w:rPr>
                <w:lang w:val="de-DE"/>
              </w:rPr>
              <w:t xml:space="preserve">Identifier of a "measInfo". </w:t>
            </w:r>
          </w:p>
        </w:tc>
      </w:tr>
      <w:tr w:rsidR="00623B86" w14:paraId="071F01E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6F493A">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6F493A">
            <w:pPr>
              <w:pStyle w:val="TAC"/>
              <w:keepNext w:val="0"/>
              <w:jc w:val="left"/>
              <w:rPr>
                <w:lang w:val="en-US"/>
              </w:rPr>
            </w:pPr>
            <w:r w:rsidRPr="00311DB3">
              <w:rPr>
                <w:lang w:val="en-US"/>
              </w:rPr>
              <w:t>Job identifier of the related "PerfMetricJob" in this "measInfo".</w:t>
            </w:r>
          </w:p>
        </w:tc>
      </w:tr>
      <w:tr w:rsidR="00623B86" w14:paraId="757E0CE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6F493A">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6F493A">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6F493A">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6F493A">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6F493A">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6F493A">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6F493A">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6F493A">
            <w:pPr>
              <w:pStyle w:val="TAL"/>
              <w:keepNext w:val="0"/>
              <w:rPr>
                <w:lang w:val="en-US"/>
              </w:rPr>
            </w:pPr>
            <w:r w:rsidRPr="00311DB3">
              <w:rPr>
                <w:lang w:val="en-US"/>
              </w:rPr>
              <w:t>Performance metric names in a "measInfo"</w:t>
            </w:r>
          </w:p>
        </w:tc>
      </w:tr>
      <w:tr w:rsidR="00623B86" w14:paraId="602A9809"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6F493A">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6F493A">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6F493A">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6F493A">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6F493A">
            <w:pPr>
              <w:pStyle w:val="TAL"/>
              <w:keepNext w:val="0"/>
              <w:rPr>
                <w:lang w:val="en-US"/>
              </w:rPr>
            </w:pPr>
          </w:p>
          <w:p w14:paraId="5C412713" w14:textId="77777777" w:rsidR="00623B86" w:rsidRPr="00311DB3" w:rsidRDefault="00623B86" w:rsidP="006F493A">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6F493A">
            <w:pPr>
              <w:pStyle w:val="TAL"/>
              <w:keepNext w:val="0"/>
              <w:rPr>
                <w:lang w:val="en-US"/>
              </w:rPr>
            </w:pPr>
          </w:p>
          <w:p w14:paraId="658F1B74" w14:textId="77777777" w:rsidR="00623B86" w:rsidRPr="00311DB3" w:rsidRDefault="00623B86" w:rsidP="006F493A">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6F493A">
            <w:pPr>
              <w:pStyle w:val="TAL"/>
              <w:keepNext w:val="0"/>
              <w:rPr>
                <w:lang w:val="en-US"/>
              </w:rPr>
            </w:pPr>
          </w:p>
          <w:p w14:paraId="7DB93424" w14:textId="77777777" w:rsidR="00623B86" w:rsidRPr="00311DB3" w:rsidRDefault="00623B86" w:rsidP="006F493A">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6F493A">
            <w:pPr>
              <w:pStyle w:val="TAL"/>
              <w:keepNext w:val="0"/>
              <w:rPr>
                <w:lang w:val="en-US"/>
              </w:rPr>
            </w:pPr>
          </w:p>
          <w:p w14:paraId="6A611797" w14:textId="77777777" w:rsidR="00623B86" w:rsidRPr="00311DB3" w:rsidRDefault="00623B86" w:rsidP="006F493A">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6F493A">
            <w:pPr>
              <w:pStyle w:val="TAL"/>
              <w:keepNext w:val="0"/>
              <w:rPr>
                <w:lang w:val="en-US"/>
              </w:rPr>
            </w:pPr>
          </w:p>
          <w:p w14:paraId="1ADDE280" w14:textId="77777777" w:rsidR="00623B86" w:rsidRPr="00311DB3" w:rsidRDefault="00623B86" w:rsidP="006F493A">
            <w:pPr>
              <w:pStyle w:val="TAL"/>
              <w:keepNext w:val="0"/>
              <w:rPr>
                <w:lang w:val="en-US"/>
              </w:rPr>
            </w:pPr>
            <w:r w:rsidRPr="00311DB3">
              <w:rPr>
                <w:lang w:val="en-US"/>
              </w:rPr>
              <w:t>and the "measObjLdn" is</w:t>
            </w:r>
          </w:p>
          <w:p w14:paraId="4D46FD40" w14:textId="77777777" w:rsidR="00623B86" w:rsidRPr="00311DB3" w:rsidRDefault="00623B86" w:rsidP="006F493A">
            <w:pPr>
              <w:pStyle w:val="TAL"/>
              <w:keepNext w:val="0"/>
              <w:rPr>
                <w:lang w:val="en-US"/>
              </w:rPr>
            </w:pPr>
          </w:p>
          <w:p w14:paraId="376E554B" w14:textId="77777777" w:rsidR="00623B86" w:rsidRPr="00311DB3" w:rsidRDefault="00623B86" w:rsidP="006F493A">
            <w:pPr>
              <w:pStyle w:val="TAL"/>
              <w:keepNext w:val="0"/>
              <w:rPr>
                <w:lang w:val="en-US"/>
              </w:rPr>
            </w:pPr>
            <w:r w:rsidRPr="00311DB3">
              <w:rPr>
                <w:lang w:val="en-US"/>
              </w:rPr>
              <w:t xml:space="preserve">   "RncFunction=RF-1,UtranCell=Gbg-997".</w:t>
            </w:r>
          </w:p>
          <w:p w14:paraId="1ECAFE4E" w14:textId="77777777" w:rsidR="00623B86" w:rsidRPr="00311DB3" w:rsidRDefault="00623B86" w:rsidP="006F493A">
            <w:pPr>
              <w:pStyle w:val="TAL"/>
              <w:keepNext w:val="0"/>
              <w:rPr>
                <w:lang w:val="en-US"/>
              </w:rPr>
            </w:pPr>
          </w:p>
          <w:p w14:paraId="6C8ACAED" w14:textId="77777777" w:rsidR="00623B86" w:rsidRPr="00311DB3" w:rsidRDefault="00623B86" w:rsidP="006F493A">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6F493A">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6F493A">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6F493A">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6F493A">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6F493A">
            <w:pPr>
              <w:pStyle w:val="TAL"/>
              <w:keepNext w:val="0"/>
              <w:rPr>
                <w:rFonts w:cs="Arial"/>
                <w:lang w:val="de-DE"/>
              </w:rPr>
            </w:pPr>
            <w:r>
              <w:rPr>
                <w:rFonts w:cs="Arial"/>
                <w:lang w:val="de-DE"/>
              </w:rPr>
              <w:lastRenderedPageBreak/>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6F493A">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10" w:name="_Toc20494596"/>
      <w:bookmarkStart w:id="711" w:name="_Toc26975641"/>
      <w:bookmarkStart w:id="712" w:name="_Toc35856514"/>
      <w:bookmarkStart w:id="713" w:name="_Toc44001370"/>
      <w:bookmarkStart w:id="714" w:name="_Toc51580948"/>
      <w:bookmarkStart w:id="715" w:name="_Toc52356211"/>
      <w:bookmarkStart w:id="716" w:name="_Toc55227781"/>
      <w:bookmarkStart w:id="717" w:name="_Toc138323334"/>
      <w:bookmarkStart w:id="718" w:name="_Toc219487540"/>
      <w:r>
        <w:t>11.3</w:t>
      </w:r>
      <w:r w:rsidRPr="000F47F1">
        <w:rPr>
          <w:rFonts w:hint="eastAsia"/>
        </w:rPr>
        <w:t>.</w:t>
      </w:r>
      <w:r w:rsidRPr="000F47F1">
        <w:t>2</w:t>
      </w:r>
      <w:r w:rsidRPr="000F47F1">
        <w:rPr>
          <w:rFonts w:hint="eastAsia"/>
        </w:rPr>
        <w:t>.</w:t>
      </w:r>
      <w:r w:rsidRPr="000F47F1">
        <w:t>1.3</w:t>
      </w:r>
      <w:r w:rsidRPr="000F47F1">
        <w:tab/>
      </w:r>
      <w:bookmarkEnd w:id="710"/>
      <w:bookmarkEnd w:id="711"/>
      <w:bookmarkEnd w:id="712"/>
      <w:bookmarkEnd w:id="713"/>
      <w:bookmarkEnd w:id="714"/>
      <w:bookmarkEnd w:id="715"/>
      <w:bookmarkEnd w:id="716"/>
      <w:r>
        <w:t>Void</w:t>
      </w:r>
      <w:bookmarkEnd w:id="717"/>
      <w:bookmarkEnd w:id="718"/>
    </w:p>
    <w:p w14:paraId="2C5F6AC2" w14:textId="77777777" w:rsidR="00623B86" w:rsidRPr="00215D3C" w:rsidRDefault="00623B86" w:rsidP="003336F4">
      <w:pPr>
        <w:pStyle w:val="H6"/>
      </w:pPr>
      <w:bookmarkStart w:id="719" w:name="_Toc20494597"/>
      <w:bookmarkStart w:id="720" w:name="_Toc26975642"/>
      <w:bookmarkStart w:id="721" w:name="_Toc35856515"/>
      <w:bookmarkStart w:id="722" w:name="_Toc44001371"/>
      <w:bookmarkStart w:id="723" w:name="_Toc51580949"/>
      <w:bookmarkStart w:id="724" w:name="_Toc52356212"/>
      <w:bookmarkStart w:id="725" w:name="_Toc55227782"/>
      <w:bookmarkStart w:id="726" w:name="_Toc13832333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19"/>
      <w:bookmarkEnd w:id="720"/>
      <w:bookmarkEnd w:id="721"/>
      <w:bookmarkEnd w:id="722"/>
      <w:bookmarkEnd w:id="723"/>
      <w:bookmarkEnd w:id="724"/>
      <w:bookmarkEnd w:id="725"/>
      <w:r>
        <w:t>Void</w:t>
      </w:r>
      <w:bookmarkEnd w:id="726"/>
    </w:p>
    <w:p w14:paraId="638F543D" w14:textId="77777777" w:rsidR="00623B86" w:rsidRPr="001142BC" w:rsidRDefault="00623B86" w:rsidP="003336F4">
      <w:pPr>
        <w:pStyle w:val="H6"/>
      </w:pPr>
      <w:bookmarkStart w:id="727" w:name="_Toc20494598"/>
      <w:bookmarkStart w:id="728" w:name="_Toc26975643"/>
      <w:bookmarkStart w:id="729" w:name="_Toc35856516"/>
      <w:bookmarkStart w:id="730" w:name="_Toc44001372"/>
      <w:bookmarkStart w:id="731" w:name="_Toc51580950"/>
      <w:bookmarkStart w:id="732" w:name="_Toc52356213"/>
      <w:bookmarkStart w:id="733" w:name="_Toc55227783"/>
      <w:bookmarkStart w:id="734" w:name="_Toc138323336"/>
      <w:r w:rsidRPr="001142BC">
        <w:rPr>
          <w:lang w:eastAsia="zh-CN"/>
        </w:rPr>
        <w:t>11.3.2.1</w:t>
      </w:r>
      <w:r w:rsidRPr="001142BC">
        <w:t>.3.2</w:t>
      </w:r>
      <w:r w:rsidRPr="001142BC">
        <w:tab/>
      </w:r>
      <w:bookmarkEnd w:id="727"/>
      <w:bookmarkEnd w:id="728"/>
      <w:bookmarkEnd w:id="729"/>
      <w:bookmarkEnd w:id="730"/>
      <w:bookmarkEnd w:id="731"/>
      <w:bookmarkEnd w:id="732"/>
      <w:bookmarkEnd w:id="733"/>
      <w:r w:rsidRPr="001142BC">
        <w:t>Void</w:t>
      </w:r>
      <w:bookmarkEnd w:id="734"/>
    </w:p>
    <w:p w14:paraId="0C9F981B" w14:textId="77777777" w:rsidR="00623B86" w:rsidRDefault="00623B86" w:rsidP="00623B86">
      <w:pPr>
        <w:pStyle w:val="Heading5"/>
      </w:pPr>
      <w:bookmarkStart w:id="735" w:name="_Toc138323337"/>
      <w:bookmarkStart w:id="736" w:name="_Toc219487541"/>
      <w:r>
        <w:t>11.3.2.1.4</w:t>
      </w:r>
      <w:r>
        <w:tab/>
        <w:t>Performance data f</w:t>
      </w:r>
      <w:r w:rsidRPr="000F47F1">
        <w:t>ile naming</w:t>
      </w:r>
      <w:r w:rsidRPr="000F47F1">
        <w:rPr>
          <w:rFonts w:hint="eastAsia"/>
        </w:rPr>
        <w:t xml:space="preserve"> </w:t>
      </w:r>
      <w:r w:rsidRPr="000F47F1">
        <w:t>convention</w:t>
      </w:r>
      <w:bookmarkEnd w:id="735"/>
      <w:bookmarkEnd w:id="736"/>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
      </w:pPr>
      <w:r>
        <w:lastRenderedPageBreak/>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
      </w:pPr>
      <w:r>
        <w:t>6)</w:t>
      </w:r>
      <w:r>
        <w:tab/>
        <w:t>The "UniqueIdList" field indicates the DNs of the measured objects.</w:t>
      </w:r>
    </w:p>
    <w:p w14:paraId="5DC0312E" w14:textId="77777777" w:rsidR="00623B86" w:rsidRDefault="00623B86" w:rsidP="00623B86">
      <w:pPr>
        <w:pStyle w:val="B1"/>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
      </w:pPr>
      <w:r>
        <w:t>8)</w:t>
      </w:r>
      <w:r>
        <w:tab/>
        <w:t>The "jobIdList" indicates the measurement job id(s) that the performance data file is associated with.</w:t>
      </w:r>
      <w:r w:rsidR="004A0FD7" w:rsidRPr="004A0FD7">
        <w:t xml:space="preserve"> </w:t>
      </w:r>
      <w:r w:rsidR="004A0FD7">
        <w:br/>
      </w:r>
      <w:r>
        <w:t>Note that the delimiter for this field, _-, is an underscore character (_), followed by a minus character (-). Individual jobId entries within the jobIdList field are separated by a comma character (,).</w:t>
      </w:r>
    </w:p>
    <w:p w14:paraId="52FF7792" w14:textId="518EB941" w:rsidR="001C7B9E" w:rsidRPr="00702A31" w:rsidRDefault="001C7B9E" w:rsidP="004A0FD7">
      <w:pPr>
        <w:pStyle w:val="B1"/>
      </w:pPr>
      <w:r>
        <w:rPr>
          <w:lang w:eastAsia="zh-CN"/>
        </w:rPr>
        <w:t>9)</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MnS producer before it is made available to the MnS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14D616AC" w:rsidR="00623B86" w:rsidRPr="00532FBF" w:rsidRDefault="00532FBF" w:rsidP="00532FBF">
      <w:pPr>
        <w:pStyle w:val="B1"/>
      </w:pPr>
      <w:r>
        <w:rPr>
          <w:lang w:eastAsia="zh-CN"/>
        </w:rPr>
        <w:tab/>
      </w:r>
      <w:r w:rsidR="001C7B9E" w:rsidRPr="00532FBF">
        <w:t>If additional processing steps have been applied by the MnS producer, the respective resulting file extension shall always indicate the respective latest processing step, thereby allowing the MnS consumer to reverse the processing.</w:t>
      </w:r>
    </w:p>
    <w:p w14:paraId="72BFE1E9" w14:textId="77777777" w:rsidR="00623B86" w:rsidRDefault="00623B86" w:rsidP="00623B86">
      <w:r>
        <w:t>Some examples describing file-naming convention:</w:t>
      </w:r>
    </w:p>
    <w:p w14:paraId="52AABF7B" w14:textId="77777777" w:rsidR="003D68DE" w:rsidRDefault="003D68DE" w:rsidP="003D68DE">
      <w:pPr>
        <w:pStyle w:val="B1"/>
      </w:pPr>
      <w:r>
        <w:t>1)</w:t>
      </w:r>
      <w:r>
        <w:tab/>
        <w:t>file name:</w:t>
      </w:r>
      <w:r>
        <w:tab/>
        <w:t xml:space="preserve">A20000626.2315+0200-2330+0200_gNBId.xml, </w:t>
      </w:r>
      <w:r>
        <w:br/>
        <w:t>meaning:</w:t>
      </w:r>
      <w:r>
        <w:tab/>
        <w:t>file in format of xml, produced for gNB &lt;gNBId&gt; on June 26, 2000, granularity period 15 minutes from 23:15 local to 23:30 local, with a time differential of +2 hours against UTC.</w:t>
      </w:r>
    </w:p>
    <w:p w14:paraId="7B80C3B9" w14:textId="77777777" w:rsidR="003D68DE" w:rsidRDefault="003D68DE" w:rsidP="003D68DE">
      <w:pPr>
        <w:pStyle w:val="B1"/>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
      </w:pPr>
      <w:r>
        <w:t>3)</w:t>
      </w:r>
      <w:r>
        <w:tab/>
        <w:t>file name:</w:t>
      </w:r>
      <w:r>
        <w:tab/>
        <w:t xml:space="preserve">D20050907.1030+0000-20050909.1500+0000_SubnetworkId_-_2.xml </w:t>
      </w:r>
      <w:r>
        <w:br/>
        <w:t>meaning:</w:t>
      </w:r>
      <w:r>
        <w:tab/>
        <w:t>file in format of xml,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
      </w:pPr>
      <w:r>
        <w:t>4)</w:t>
      </w:r>
      <w:r>
        <w:tab/>
        <w:t>file name:</w:t>
      </w:r>
      <w:r>
        <w:tab/>
        <w:t>C20050907.1030+0000-20050909.1500+0000_gNBId.xml,</w:t>
      </w:r>
      <w:r>
        <w:br/>
        <w:t>meaning:</w:t>
      </w:r>
      <w:r>
        <w:tab/>
        <w:t xml:space="preserve">file in format of xml, produced for the gNB &lt;gNBId&gt;,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
      </w:pPr>
      <w:r>
        <w:rPr>
          <w:lang w:eastAsia="zh-CN"/>
        </w:rPr>
        <w:t>5)</w:t>
      </w:r>
      <w:r>
        <w:rPr>
          <w:lang w:eastAsia="zh-CN"/>
        </w:rPr>
        <w:tab/>
        <w:t xml:space="preserve">file name: </w:t>
      </w:r>
      <w:r>
        <w:t>A20250226.2315+0200-2330+0200_gNBId.gz</w:t>
      </w:r>
      <w:r w:rsidR="004A0A26">
        <w:br/>
      </w:r>
      <w:r>
        <w:t>meaning: file produced for gNB &lt;gNBId&gt; on Feb 26, 2025, granularity period 15 minutes from 23:15 local to 23:30 local, with a time differential of +2 hours against UTC. The file extension ".gz"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3E90648D" w14:textId="69E8CB4B" w:rsidR="003D68DE" w:rsidRDefault="003D68DE" w:rsidP="001A1E44">
      <w:pPr>
        <w:pStyle w:val="B1"/>
      </w:pPr>
      <w:r>
        <w:rPr>
          <w:lang w:eastAsia="zh-CN"/>
        </w:rPr>
        <w:t>6)</w:t>
      </w:r>
      <w:r>
        <w:rPr>
          <w:lang w:eastAsia="zh-CN"/>
        </w:rPr>
        <w:tab/>
        <w:t xml:space="preserve">file name: </w:t>
      </w:r>
      <w:r>
        <w:t>A20250226.2315+0200-2330+0200_gNBId.zip</w:t>
      </w:r>
      <w:r w:rsidR="004A0A26">
        <w:br/>
      </w:r>
      <w:r>
        <w:t>meaning: file produced for gNB &lt;gNBId&gt; on Feb 26, 2025, granularity period 15 minutes from 23:15 local to 23:30 local, with a time differential of +2 hours against UTC. The file extension ".zip"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15C9B252" w14:textId="07A684F9" w:rsidR="00623B86" w:rsidRPr="00311DB3" w:rsidRDefault="003D68DE" w:rsidP="004A0A26">
      <w:pPr>
        <w:pStyle w:val="B1"/>
      </w:pPr>
      <w:r>
        <w:rPr>
          <w:lang w:eastAsia="zh-CN"/>
        </w:rPr>
        <w:lastRenderedPageBreak/>
        <w:t>7)</w:t>
      </w:r>
      <w:r>
        <w:rPr>
          <w:lang w:eastAsia="zh-CN"/>
        </w:rPr>
        <w:tab/>
        <w:t xml:space="preserve">file name: </w:t>
      </w:r>
      <w:r>
        <w:t>A20250226.2315+0400-2330+0400_gNBId.zip</w:t>
      </w:r>
      <w:r w:rsidR="004A0A26">
        <w:br/>
      </w:r>
      <w:r>
        <w:t>meaning: file produced for gNB &lt;gNBId&gt; on Feb 26, 2025, granularity period 15 minutes from 23:15 local to 23:30 local, with a time differential of +4 hours against UTC. The file extension ".zip" indictes to the MnS consumer that the file has been compressed. After un-compressing the file, "A20250226.2315+0400-2330+0400_gNBId.tar" is the resulting file. The file extension ".tar" indictes to the MnS consumer that the file has been tarred. After further</w:t>
      </w:r>
      <w:r w:rsidRPr="00382FC6">
        <w:t xml:space="preserve"> </w:t>
      </w:r>
      <w:r>
        <w:t>un-taring, "A20250226.2315+0400-2330+0400_gNBId.xml" is resulting file. The MnS consumer now can extract performance data from the resulting XML file and process it as desired.</w:t>
      </w:r>
    </w:p>
    <w:p w14:paraId="75CABD71" w14:textId="77777777" w:rsidR="00623B86" w:rsidRPr="00311DB3" w:rsidRDefault="00623B86" w:rsidP="00623B86">
      <w:pPr>
        <w:pStyle w:val="Heading4"/>
      </w:pPr>
      <w:bookmarkStart w:id="737" w:name="_Toc20494599"/>
      <w:bookmarkStart w:id="738" w:name="_Toc26975644"/>
      <w:bookmarkStart w:id="739" w:name="_Toc35856517"/>
      <w:bookmarkStart w:id="740" w:name="_Toc44001373"/>
      <w:bookmarkStart w:id="741" w:name="_Toc51580951"/>
      <w:bookmarkStart w:id="742" w:name="_Toc52356214"/>
      <w:bookmarkStart w:id="743" w:name="_Toc55227784"/>
      <w:bookmarkStart w:id="744" w:name="_Toc138323338"/>
      <w:bookmarkStart w:id="745" w:name="MCCQCTEMPBM_00000146"/>
      <w:bookmarkStart w:id="746" w:name="_Toc219487542"/>
      <w:r w:rsidRPr="00311DB3">
        <w:t>11.3.2.1.4</w:t>
      </w:r>
      <w:r w:rsidRPr="00311DB3">
        <w:tab/>
      </w:r>
      <w:bookmarkEnd w:id="737"/>
      <w:bookmarkEnd w:id="738"/>
      <w:bookmarkEnd w:id="739"/>
      <w:r w:rsidRPr="00311DB3">
        <w:t>Void</w:t>
      </w:r>
      <w:bookmarkEnd w:id="740"/>
      <w:bookmarkEnd w:id="741"/>
      <w:bookmarkEnd w:id="742"/>
      <w:bookmarkEnd w:id="743"/>
      <w:bookmarkEnd w:id="744"/>
      <w:bookmarkEnd w:id="746"/>
    </w:p>
    <w:p w14:paraId="30DBD8F6" w14:textId="77777777" w:rsidR="00A43946" w:rsidRPr="00311DB3" w:rsidRDefault="00A43946" w:rsidP="00A43946">
      <w:pPr>
        <w:pStyle w:val="Heading2"/>
        <w:rPr>
          <w:lang w:eastAsia="zh-CN"/>
        </w:rPr>
      </w:pPr>
      <w:bookmarkStart w:id="747" w:name="_Toc26975651"/>
      <w:bookmarkStart w:id="748" w:name="_Toc35856524"/>
      <w:bookmarkStart w:id="749" w:name="_Toc44001375"/>
      <w:bookmarkStart w:id="750" w:name="_Toc51580953"/>
      <w:bookmarkStart w:id="751" w:name="_Toc52356216"/>
      <w:bookmarkStart w:id="752" w:name="_Toc55227786"/>
      <w:bookmarkStart w:id="753" w:name="_Toc138323340"/>
      <w:bookmarkStart w:id="754" w:name="_Toc219487543"/>
      <w:bookmarkEnd w:id="745"/>
      <w:r w:rsidRPr="00311DB3">
        <w:rPr>
          <w:lang w:eastAsia="zh-CN"/>
        </w:rPr>
        <w:t>11.4</w:t>
      </w:r>
      <w:r w:rsidRPr="00311DB3">
        <w:rPr>
          <w:lang w:eastAsia="zh-CN"/>
        </w:rPr>
        <w:tab/>
        <w:t>Heartbeat</w:t>
      </w:r>
      <w:r>
        <w:rPr>
          <w:lang w:eastAsia="zh-CN"/>
        </w:rPr>
        <w:t xml:space="preserve"> notification</w:t>
      </w:r>
      <w:bookmarkEnd w:id="754"/>
    </w:p>
    <w:p w14:paraId="1095850E" w14:textId="77777777" w:rsidR="00623B86" w:rsidRPr="00311DB3" w:rsidRDefault="00623B86" w:rsidP="00623B86">
      <w:pPr>
        <w:pStyle w:val="Heading3"/>
        <w:rPr>
          <w:lang w:eastAsia="zh-CN"/>
        </w:rPr>
      </w:pPr>
      <w:bookmarkStart w:id="755" w:name="_Toc219487544"/>
      <w:r w:rsidRPr="00311DB3">
        <w:rPr>
          <w:lang w:eastAsia="zh-CN"/>
        </w:rPr>
        <w:t>11.4.1</w:t>
      </w:r>
      <w:r w:rsidRPr="00311DB3">
        <w:rPr>
          <w:lang w:eastAsia="zh-CN"/>
        </w:rPr>
        <w:tab/>
        <w:t>Operations and notifications</w:t>
      </w:r>
      <w:bookmarkEnd w:id="747"/>
      <w:bookmarkEnd w:id="748"/>
      <w:bookmarkEnd w:id="749"/>
      <w:bookmarkEnd w:id="750"/>
      <w:bookmarkEnd w:id="751"/>
      <w:bookmarkEnd w:id="752"/>
      <w:bookmarkEnd w:id="753"/>
      <w:bookmarkEnd w:id="755"/>
    </w:p>
    <w:p w14:paraId="531E1BC3" w14:textId="77777777" w:rsidR="00623B86" w:rsidRPr="005662DD" w:rsidRDefault="00623B86" w:rsidP="00623B86">
      <w:pPr>
        <w:pStyle w:val="Heading4"/>
      </w:pPr>
      <w:bookmarkStart w:id="756" w:name="_Toc532541858"/>
      <w:bookmarkStart w:id="757" w:name="_Toc26975652"/>
      <w:bookmarkStart w:id="758" w:name="_Toc35856525"/>
      <w:bookmarkStart w:id="759" w:name="_Toc44001376"/>
      <w:bookmarkStart w:id="760" w:name="_Toc51580954"/>
      <w:bookmarkStart w:id="761" w:name="_Toc52356217"/>
      <w:bookmarkStart w:id="762" w:name="_Toc55227787"/>
      <w:bookmarkStart w:id="763" w:name="_Toc138323341"/>
      <w:bookmarkStart w:id="764" w:name="_Toc219487545"/>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56"/>
      <w:r w:rsidRPr="001D11CC">
        <w:rPr>
          <w:rFonts w:cs="Arial"/>
        </w:rPr>
        <w:t>Heartbeat</w:t>
      </w:r>
      <w:bookmarkEnd w:id="757"/>
      <w:bookmarkEnd w:id="758"/>
      <w:bookmarkEnd w:id="759"/>
      <w:bookmarkEnd w:id="760"/>
      <w:bookmarkEnd w:id="761"/>
      <w:bookmarkEnd w:id="762"/>
      <w:bookmarkEnd w:id="763"/>
      <w:bookmarkEnd w:id="764"/>
    </w:p>
    <w:p w14:paraId="451BF217" w14:textId="77777777" w:rsidR="00623B86" w:rsidRDefault="00623B86" w:rsidP="00623B86">
      <w:pPr>
        <w:pStyle w:val="Heading5"/>
      </w:pPr>
      <w:bookmarkStart w:id="765" w:name="_Toc532541859"/>
      <w:bookmarkStart w:id="766" w:name="_Toc26975653"/>
      <w:bookmarkStart w:id="767" w:name="_Toc35856526"/>
      <w:bookmarkStart w:id="768" w:name="_Toc44001377"/>
      <w:bookmarkStart w:id="769" w:name="_Toc51580955"/>
      <w:bookmarkStart w:id="770" w:name="_Toc52356218"/>
      <w:bookmarkStart w:id="771" w:name="_Toc55227788"/>
      <w:bookmarkStart w:id="772" w:name="_Toc138323342"/>
      <w:bookmarkStart w:id="773" w:name="_Toc219487546"/>
      <w:r>
        <w:t>11.4.1.1.1</w:t>
      </w:r>
      <w:r>
        <w:tab/>
        <w:t>Definition</w:t>
      </w:r>
      <w:bookmarkEnd w:id="765"/>
      <w:bookmarkEnd w:id="766"/>
      <w:bookmarkEnd w:id="767"/>
      <w:bookmarkEnd w:id="768"/>
      <w:bookmarkEnd w:id="769"/>
      <w:bookmarkEnd w:id="770"/>
      <w:bookmarkEnd w:id="771"/>
      <w:bookmarkEnd w:id="772"/>
      <w:bookmarkEnd w:id="773"/>
    </w:p>
    <w:p w14:paraId="4653E281" w14:textId="1105B1B1" w:rsidR="00A43946" w:rsidRDefault="00A43946" w:rsidP="00A43946">
      <w:r>
        <w:t xml:space="preserve">This </w:t>
      </w:r>
      <w:bookmarkStart w:id="774" w:name="_Hlk149658647"/>
      <w:r>
        <w:t>notification allows a MnS producer to send heartbeats to</w:t>
      </w:r>
      <w:bookmarkEnd w:id="774"/>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75" w:name="MCCQCTEMPBM_00000077"/>
      <w:r w:rsidRPr="002E4B6A">
        <w:rPr>
          <w:rFonts w:ascii="Courier New" w:hAnsi="Courier New" w:cs="Courier New"/>
        </w:rPr>
        <w:t>HeartbeatControl</w:t>
      </w:r>
      <w:bookmarkEnd w:id="775"/>
      <w:r>
        <w:t xml:space="preserve"> IOC (TS</w:t>
      </w:r>
      <w:r w:rsidRPr="002E490E">
        <w:t xml:space="preserve"> 28.622 [11]</w:t>
      </w:r>
      <w:r>
        <w:t xml:space="preserve">). </w:t>
      </w:r>
    </w:p>
    <w:p w14:paraId="74BB3067" w14:textId="6B65D4B1" w:rsidR="00623B86" w:rsidRDefault="00623B86" w:rsidP="00623B86">
      <w:pPr>
        <w:pStyle w:val="Heading5"/>
      </w:pPr>
      <w:bookmarkStart w:id="776" w:name="_Toc532541860"/>
      <w:bookmarkStart w:id="777" w:name="_Toc26975654"/>
      <w:bookmarkStart w:id="778" w:name="_Toc35856527"/>
      <w:bookmarkStart w:id="779" w:name="_Toc44001378"/>
      <w:bookmarkStart w:id="780" w:name="_Toc51580956"/>
      <w:bookmarkStart w:id="781" w:name="_Toc52356219"/>
      <w:bookmarkStart w:id="782" w:name="_Toc55227789"/>
      <w:bookmarkStart w:id="783" w:name="_Toc138323343"/>
      <w:bookmarkStart w:id="784" w:name="_Toc219487547"/>
      <w:r>
        <w:t>11.4.1.1.2</w:t>
      </w:r>
      <w:r>
        <w:tab/>
        <w:t>Input parameters</w:t>
      </w:r>
      <w:bookmarkEnd w:id="776"/>
      <w:bookmarkEnd w:id="777"/>
      <w:bookmarkEnd w:id="778"/>
      <w:bookmarkEnd w:id="779"/>
      <w:bookmarkEnd w:id="780"/>
      <w:bookmarkEnd w:id="781"/>
      <w:bookmarkEnd w:id="782"/>
      <w:bookmarkEnd w:id="783"/>
      <w:bookmarkEnd w:id="7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6F493A">
            <w:pPr>
              <w:pStyle w:val="TAH"/>
            </w:pPr>
            <w:r>
              <w:t>Parameter Name</w:t>
            </w:r>
          </w:p>
        </w:tc>
        <w:tc>
          <w:tcPr>
            <w:tcW w:w="456" w:type="dxa"/>
            <w:shd w:val="clear" w:color="auto" w:fill="BFBFBF"/>
          </w:tcPr>
          <w:p w14:paraId="53A6E7C0" w14:textId="77777777" w:rsidR="00623B86" w:rsidRDefault="00623B86" w:rsidP="006F493A">
            <w:pPr>
              <w:pStyle w:val="TAH"/>
            </w:pPr>
            <w:r>
              <w:t>S</w:t>
            </w:r>
          </w:p>
        </w:tc>
        <w:tc>
          <w:tcPr>
            <w:tcW w:w="3135" w:type="dxa"/>
            <w:shd w:val="clear" w:color="auto" w:fill="BFBFBF"/>
          </w:tcPr>
          <w:p w14:paraId="451593CE" w14:textId="77777777" w:rsidR="00623B86" w:rsidRDefault="00623B86" w:rsidP="006F493A">
            <w:pPr>
              <w:pStyle w:val="TAH"/>
            </w:pPr>
            <w:r>
              <w:t>Information Type / Legal Values</w:t>
            </w:r>
          </w:p>
        </w:tc>
        <w:tc>
          <w:tcPr>
            <w:tcW w:w="3732" w:type="dxa"/>
            <w:shd w:val="clear" w:color="auto" w:fill="BFBFBF"/>
          </w:tcPr>
          <w:p w14:paraId="67D4249E" w14:textId="77777777" w:rsidR="00623B86" w:rsidRDefault="00623B86" w:rsidP="006F493A">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6F493A">
            <w:pPr>
              <w:pStyle w:val="TAL"/>
              <w:rPr>
                <w:rFonts w:cs="Arial"/>
                <w:szCs w:val="18"/>
              </w:rPr>
            </w:pPr>
            <w:r w:rsidRPr="001D11CC">
              <w:rPr>
                <w:rFonts w:cs="Arial"/>
                <w:szCs w:val="18"/>
              </w:rPr>
              <w:t>objectClass</w:t>
            </w:r>
          </w:p>
        </w:tc>
        <w:tc>
          <w:tcPr>
            <w:tcW w:w="456" w:type="dxa"/>
          </w:tcPr>
          <w:p w14:paraId="2754AF5D" w14:textId="77777777" w:rsidR="00623B86" w:rsidRDefault="00623B86" w:rsidP="006F493A">
            <w:pPr>
              <w:pStyle w:val="TAL"/>
              <w:jc w:val="center"/>
            </w:pPr>
            <w:r>
              <w:t>M</w:t>
            </w:r>
          </w:p>
        </w:tc>
        <w:tc>
          <w:tcPr>
            <w:tcW w:w="3135" w:type="dxa"/>
          </w:tcPr>
          <w:p w14:paraId="76D84C49" w14:textId="77777777" w:rsidR="00623B86" w:rsidRDefault="00623B86" w:rsidP="006F493A">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6F493A">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6F493A">
            <w:pPr>
              <w:pStyle w:val="TAL"/>
              <w:rPr>
                <w:rFonts w:cs="Arial"/>
                <w:szCs w:val="18"/>
              </w:rPr>
            </w:pPr>
            <w:r w:rsidRPr="001D11CC">
              <w:rPr>
                <w:rFonts w:cs="Arial"/>
                <w:szCs w:val="18"/>
              </w:rPr>
              <w:t>objectInstance</w:t>
            </w:r>
          </w:p>
        </w:tc>
        <w:tc>
          <w:tcPr>
            <w:tcW w:w="456" w:type="dxa"/>
          </w:tcPr>
          <w:p w14:paraId="7344E6E1" w14:textId="77777777" w:rsidR="00623B86" w:rsidRDefault="00623B86" w:rsidP="006F493A">
            <w:pPr>
              <w:pStyle w:val="TAL"/>
              <w:jc w:val="center"/>
            </w:pPr>
            <w:r>
              <w:t>M</w:t>
            </w:r>
          </w:p>
        </w:tc>
        <w:tc>
          <w:tcPr>
            <w:tcW w:w="3135" w:type="dxa"/>
          </w:tcPr>
          <w:p w14:paraId="355A3B87" w14:textId="77777777" w:rsidR="00623B86" w:rsidRDefault="00623B86" w:rsidP="006F493A">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6F493A">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r w:rsidRPr="001D11CC">
              <w:rPr>
                <w:rFonts w:cs="Arial"/>
                <w:szCs w:val="18"/>
              </w:rPr>
              <w:t>notificationId</w:t>
            </w:r>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r w:rsidRPr="001D11CC">
              <w:rPr>
                <w:rFonts w:cs="Arial"/>
                <w:szCs w:val="18"/>
              </w:rPr>
              <w:t>notificationType</w:t>
            </w:r>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"notifyHeartbeat"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r w:rsidRPr="001D11CC">
              <w:rPr>
                <w:rFonts w:cs="Arial"/>
                <w:szCs w:val="18"/>
              </w:rPr>
              <w:t>eventTime</w:t>
            </w:r>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r w:rsidRPr="001D11CC">
              <w:rPr>
                <w:rFonts w:cs="Arial"/>
                <w:szCs w:val="18"/>
              </w:rPr>
              <w:t>systemDN</w:t>
            </w:r>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r>
              <w:rPr>
                <w:rFonts w:cs="Arial"/>
              </w:rPr>
              <w:t>sequenceNo</w:t>
            </w:r>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r>
              <w:rPr>
                <w:rFonts w:cs="Arial"/>
              </w:rPr>
              <w:t>subscriptionId</w:t>
            </w:r>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r w:rsidRPr="001D11CC">
              <w:rPr>
                <w:rFonts w:cs="Arial"/>
                <w:szCs w:val="18"/>
              </w:rPr>
              <w:t>heartbeatNtfPeriod</w:t>
            </w:r>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r>
              <w:t>HeartbeatControl.</w:t>
            </w:r>
            <w:r w:rsidRPr="0074350B">
              <w:rPr>
                <w:rFonts w:cs="Arial"/>
              </w:rPr>
              <w:t>heartbeatNtfPeriod</w:t>
            </w:r>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85" w:name="_Toc532541861"/>
      <w:bookmarkStart w:id="786" w:name="_Toc26975655"/>
      <w:bookmarkStart w:id="787" w:name="_Toc35856528"/>
      <w:bookmarkStart w:id="788" w:name="_Toc44001379"/>
      <w:bookmarkStart w:id="789" w:name="_Toc51580957"/>
      <w:bookmarkStart w:id="790" w:name="_Toc52356220"/>
      <w:bookmarkStart w:id="791" w:name="_Toc55227790"/>
      <w:bookmarkStart w:id="792" w:name="_Toc138323344"/>
      <w:bookmarkStart w:id="793" w:name="_Toc219487548"/>
      <w:r>
        <w:t>11.4.1.1.3</w:t>
      </w:r>
      <w:r>
        <w:tab/>
        <w:t>Triggering event</w:t>
      </w:r>
      <w:bookmarkEnd w:id="785"/>
      <w:bookmarkEnd w:id="786"/>
      <w:bookmarkEnd w:id="787"/>
      <w:bookmarkEnd w:id="788"/>
      <w:bookmarkEnd w:id="789"/>
      <w:bookmarkEnd w:id="790"/>
      <w:bookmarkEnd w:id="791"/>
      <w:bookmarkEnd w:id="792"/>
      <w:bookmarkEnd w:id="793"/>
    </w:p>
    <w:p w14:paraId="4F5340BE" w14:textId="77777777" w:rsidR="00623B86" w:rsidRDefault="00623B86" w:rsidP="00623B86">
      <w:pPr>
        <w:pStyle w:val="Heading6"/>
      </w:pPr>
      <w:bookmarkStart w:id="794" w:name="_Toc532541862"/>
      <w:bookmarkStart w:id="795" w:name="_Toc26975656"/>
      <w:bookmarkStart w:id="796" w:name="_Toc35856529"/>
      <w:bookmarkStart w:id="797" w:name="_Toc44001380"/>
      <w:bookmarkStart w:id="798" w:name="_Toc51580958"/>
      <w:bookmarkStart w:id="799" w:name="_Toc52356221"/>
      <w:bookmarkStart w:id="800" w:name="_Toc55227791"/>
      <w:bookmarkStart w:id="801" w:name="_Toc138323345"/>
      <w:bookmarkStart w:id="802" w:name="_Toc219487549"/>
      <w:r>
        <w:t>11.4.1.1.3.1</w:t>
      </w:r>
      <w:r>
        <w:tab/>
        <w:t>From-state</w:t>
      </w:r>
      <w:bookmarkEnd w:id="794"/>
      <w:bookmarkEnd w:id="795"/>
      <w:bookmarkEnd w:id="796"/>
      <w:bookmarkEnd w:id="797"/>
      <w:bookmarkEnd w:id="798"/>
      <w:bookmarkEnd w:id="799"/>
      <w:bookmarkEnd w:id="800"/>
      <w:bookmarkEnd w:id="801"/>
      <w:bookmarkEnd w:id="802"/>
    </w:p>
    <w:p w14:paraId="47E78766" w14:textId="77777777" w:rsidR="00623B86" w:rsidRDefault="00623B86" w:rsidP="00623B86">
      <w:bookmarkStart w:id="803" w:name="MCCQCTEMPBM_00000078"/>
      <w:r w:rsidRPr="00AA265C">
        <w:rPr>
          <w:rFonts w:ascii="Courier New" w:hAnsi="Courier New" w:cs="Courier New"/>
        </w:rPr>
        <w:t>stateBeforeHeartbeatNotification1</w:t>
      </w:r>
      <w:bookmarkEnd w:id="803"/>
      <w:r>
        <w:t xml:space="preserve"> OR </w:t>
      </w:r>
      <w:bookmarkStart w:id="804" w:name="MCCQCTEMPBM_00000079"/>
      <w:r w:rsidRPr="00AA265C">
        <w:rPr>
          <w:rFonts w:ascii="Courier New" w:hAnsi="Courier New" w:cs="Courier New"/>
        </w:rPr>
        <w:t>stateBeforeHeartbeatNotification2</w:t>
      </w:r>
      <w:bookmarkEnd w:id="804"/>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6F493A">
        <w:trPr>
          <w:jc w:val="center"/>
        </w:trPr>
        <w:tc>
          <w:tcPr>
            <w:tcW w:w="1993" w:type="pct"/>
            <w:shd w:val="clear" w:color="auto" w:fill="BFBFBF"/>
          </w:tcPr>
          <w:p w14:paraId="18422DBF"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6F493A">
            <w:pPr>
              <w:pStyle w:val="TAH"/>
            </w:pPr>
            <w:r>
              <w:t>Definition</w:t>
            </w:r>
          </w:p>
        </w:tc>
      </w:tr>
      <w:tr w:rsidR="00623B86" w14:paraId="322E1832" w14:textId="77777777" w:rsidTr="006F493A">
        <w:trPr>
          <w:jc w:val="center"/>
        </w:trPr>
        <w:tc>
          <w:tcPr>
            <w:tcW w:w="1993" w:type="pct"/>
          </w:tcPr>
          <w:p w14:paraId="0C7968AC" w14:textId="77777777" w:rsidR="00623B86" w:rsidRPr="001D11CC" w:rsidRDefault="00623B86" w:rsidP="006F493A">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6F493A">
            <w:pPr>
              <w:pStyle w:val="TAL"/>
            </w:pPr>
            <w:r>
              <w:t>The internal countdown timer of the MOI emitting the notifyHeartbeat notification has reached the value ‘0’ (zero).</w:t>
            </w:r>
          </w:p>
        </w:tc>
      </w:tr>
      <w:tr w:rsidR="00623B86" w14:paraId="05460DDA" w14:textId="77777777" w:rsidTr="006F493A">
        <w:trPr>
          <w:jc w:val="center"/>
        </w:trPr>
        <w:tc>
          <w:tcPr>
            <w:tcW w:w="1993" w:type="pct"/>
          </w:tcPr>
          <w:p w14:paraId="2D63134D" w14:textId="77777777" w:rsidR="00623B86" w:rsidRPr="001D11CC" w:rsidRDefault="00623B86" w:rsidP="006F493A">
            <w:pPr>
              <w:pStyle w:val="TAL"/>
              <w:rPr>
                <w:rFonts w:cs="Arial"/>
                <w:szCs w:val="18"/>
              </w:rPr>
            </w:pPr>
            <w:bookmarkStart w:id="805" w:name="MCCQCTEMPBM_00000080" w:colFirst="1" w:colLast="1"/>
            <w:r w:rsidRPr="001D11CC">
              <w:rPr>
                <w:rFonts w:cs="Arial"/>
                <w:szCs w:val="18"/>
              </w:rPr>
              <w:t>stateBeforeHeartbeatNotification2</w:t>
            </w:r>
          </w:p>
        </w:tc>
        <w:tc>
          <w:tcPr>
            <w:tcW w:w="3007" w:type="pct"/>
          </w:tcPr>
          <w:p w14:paraId="4CE84258" w14:textId="77777777" w:rsidR="00623B86" w:rsidRDefault="00623B86" w:rsidP="006F493A">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05"/>
    </w:tbl>
    <w:p w14:paraId="6B8E1C8A" w14:textId="77777777" w:rsidR="00623B86" w:rsidRDefault="00623B86" w:rsidP="00623B86"/>
    <w:p w14:paraId="45E9CAC0" w14:textId="77777777" w:rsidR="00623B86" w:rsidRDefault="00623B86" w:rsidP="00623B86">
      <w:pPr>
        <w:pStyle w:val="Heading6"/>
      </w:pPr>
      <w:bookmarkStart w:id="806" w:name="_Toc532541863"/>
      <w:bookmarkStart w:id="807" w:name="_Toc26975657"/>
      <w:bookmarkStart w:id="808" w:name="_Toc35856530"/>
      <w:bookmarkStart w:id="809" w:name="_Toc44001381"/>
      <w:bookmarkStart w:id="810" w:name="_Toc51580959"/>
      <w:bookmarkStart w:id="811" w:name="_Toc52356222"/>
      <w:bookmarkStart w:id="812" w:name="_Toc55227792"/>
      <w:bookmarkStart w:id="813" w:name="_Toc138323346"/>
      <w:bookmarkStart w:id="814" w:name="_Toc219487550"/>
      <w:r>
        <w:lastRenderedPageBreak/>
        <w:t>11.4.1.1.3.2</w:t>
      </w:r>
      <w:r>
        <w:tab/>
        <w:t>To-state</w:t>
      </w:r>
      <w:bookmarkEnd w:id="806"/>
      <w:bookmarkEnd w:id="807"/>
      <w:bookmarkEnd w:id="808"/>
      <w:bookmarkEnd w:id="809"/>
      <w:bookmarkEnd w:id="810"/>
      <w:bookmarkEnd w:id="811"/>
      <w:bookmarkEnd w:id="812"/>
      <w:bookmarkEnd w:id="813"/>
      <w:bookmarkEnd w:id="814"/>
    </w:p>
    <w:p w14:paraId="351401E4" w14:textId="77777777" w:rsidR="00623B86" w:rsidRDefault="00623B86" w:rsidP="00623B86">
      <w:pPr>
        <w:keepNext/>
      </w:pPr>
      <w:bookmarkStart w:id="815" w:name="MCCQCTEMPBM_00000081"/>
      <w:r w:rsidRPr="000D47FC">
        <w:rPr>
          <w:rFonts w:ascii="Courier New" w:hAnsi="Courier New" w:cs="Courier New"/>
        </w:rPr>
        <w:t>stateAfterOHeartbeatNotification1</w:t>
      </w:r>
      <w:bookmarkEnd w:id="815"/>
      <w:r>
        <w:t xml:space="preserve"> OR </w:t>
      </w:r>
      <w:bookmarkStart w:id="816" w:name="MCCQCTEMPBM_00000082"/>
      <w:r w:rsidRPr="000D47FC">
        <w:rPr>
          <w:rFonts w:ascii="Courier New" w:hAnsi="Courier New" w:cs="Courier New"/>
        </w:rPr>
        <w:t>stateAfterOHeartbeatNotification2</w:t>
      </w:r>
      <w:bookmarkEnd w:id="81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6F493A">
        <w:trPr>
          <w:jc w:val="center"/>
        </w:trPr>
        <w:tc>
          <w:tcPr>
            <w:tcW w:w="1993" w:type="pct"/>
            <w:shd w:val="clear" w:color="auto" w:fill="BFBFBF"/>
          </w:tcPr>
          <w:p w14:paraId="5B994F02"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6F493A">
            <w:pPr>
              <w:pStyle w:val="TAH"/>
            </w:pPr>
            <w:r>
              <w:t>Definition</w:t>
            </w:r>
          </w:p>
        </w:tc>
      </w:tr>
      <w:tr w:rsidR="00623B86" w14:paraId="7617055F" w14:textId="77777777" w:rsidTr="006F493A">
        <w:trPr>
          <w:jc w:val="center"/>
        </w:trPr>
        <w:tc>
          <w:tcPr>
            <w:tcW w:w="1993" w:type="pct"/>
          </w:tcPr>
          <w:p w14:paraId="4330B974" w14:textId="77777777" w:rsidR="00623B86" w:rsidRPr="001D11CC" w:rsidRDefault="00623B86" w:rsidP="006F493A">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6F493A">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6F493A">
            <w:pPr>
              <w:pStyle w:val="TAL"/>
            </w:pPr>
            <w:r>
              <w:t>the internal countdown timer of the MOI is reset to the value of its heartbeatNtfPeriod attribute.</w:t>
            </w:r>
          </w:p>
        </w:tc>
      </w:tr>
      <w:tr w:rsidR="00623B86" w14:paraId="1AEFB88C" w14:textId="77777777" w:rsidTr="006F493A">
        <w:trPr>
          <w:jc w:val="center"/>
        </w:trPr>
        <w:tc>
          <w:tcPr>
            <w:tcW w:w="1993" w:type="pct"/>
          </w:tcPr>
          <w:p w14:paraId="6C3613C8" w14:textId="77777777" w:rsidR="00623B86" w:rsidRPr="001D11CC" w:rsidRDefault="00623B86" w:rsidP="006F493A">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6F493A">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6F493A">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17" w:name="_Toc44001382"/>
      <w:bookmarkStart w:id="818" w:name="_Toc51580960"/>
      <w:bookmarkStart w:id="819" w:name="_Toc52356223"/>
      <w:bookmarkStart w:id="820" w:name="_Toc55227793"/>
      <w:bookmarkStart w:id="821" w:name="_Toc138323347"/>
      <w:bookmarkStart w:id="822" w:name="_Toc219487551"/>
      <w:r>
        <w:rPr>
          <w:lang w:eastAsia="zh-CN"/>
        </w:rPr>
        <w:t>11.5</w:t>
      </w:r>
      <w:r>
        <w:rPr>
          <w:lang w:eastAsia="zh-CN"/>
        </w:rPr>
        <w:tab/>
        <w:t>Streaming data reporting service</w:t>
      </w:r>
      <w:bookmarkEnd w:id="817"/>
      <w:bookmarkEnd w:id="818"/>
      <w:bookmarkEnd w:id="819"/>
      <w:bookmarkEnd w:id="820"/>
      <w:bookmarkEnd w:id="821"/>
      <w:bookmarkEnd w:id="822"/>
    </w:p>
    <w:p w14:paraId="17D00347" w14:textId="77777777" w:rsidR="00623B86" w:rsidRDefault="00623B86" w:rsidP="00623B86">
      <w:pPr>
        <w:pStyle w:val="Heading3"/>
        <w:rPr>
          <w:lang w:eastAsia="zh-CN"/>
        </w:rPr>
      </w:pPr>
      <w:bookmarkStart w:id="823" w:name="_Toc44001383"/>
      <w:bookmarkStart w:id="824" w:name="_Toc51580961"/>
      <w:bookmarkStart w:id="825" w:name="_Toc52356224"/>
      <w:bookmarkStart w:id="826" w:name="_Toc55227794"/>
      <w:bookmarkStart w:id="827" w:name="_Toc138323348"/>
      <w:bookmarkStart w:id="828" w:name="_Toc219487552"/>
      <w:r>
        <w:rPr>
          <w:lang w:eastAsia="zh-CN"/>
        </w:rPr>
        <w:t>11.5.1</w:t>
      </w:r>
      <w:r>
        <w:rPr>
          <w:lang w:eastAsia="zh-CN"/>
        </w:rPr>
        <w:tab/>
        <w:t>Operations and notifications</w:t>
      </w:r>
      <w:bookmarkEnd w:id="823"/>
      <w:bookmarkEnd w:id="824"/>
      <w:bookmarkEnd w:id="825"/>
      <w:bookmarkEnd w:id="826"/>
      <w:bookmarkEnd w:id="827"/>
      <w:bookmarkEnd w:id="828"/>
    </w:p>
    <w:p w14:paraId="221A7756" w14:textId="77777777" w:rsidR="00623B86" w:rsidRDefault="00623B86" w:rsidP="00623B86">
      <w:pPr>
        <w:pStyle w:val="Heading4"/>
        <w:rPr>
          <w:lang w:eastAsia="zh-CN"/>
        </w:rPr>
      </w:pPr>
      <w:bookmarkStart w:id="829" w:name="_Toc44001384"/>
      <w:bookmarkStart w:id="830" w:name="_Toc51580962"/>
      <w:bookmarkStart w:id="831" w:name="_Toc52356225"/>
      <w:bookmarkStart w:id="832" w:name="_Toc55227795"/>
      <w:bookmarkStart w:id="833" w:name="_Toc138323349"/>
      <w:bookmarkStart w:id="834" w:name="_Toc219487553"/>
      <w:r>
        <w:rPr>
          <w:lang w:eastAsia="zh-CN"/>
        </w:rPr>
        <w:t>11.5.1.1</w:t>
      </w:r>
      <w:r>
        <w:rPr>
          <w:lang w:eastAsia="zh-CN"/>
        </w:rPr>
        <w:tab/>
        <w:t>establishStreamingConnection operation (M)</w:t>
      </w:r>
      <w:bookmarkEnd w:id="829"/>
      <w:bookmarkEnd w:id="830"/>
      <w:bookmarkEnd w:id="831"/>
      <w:bookmarkEnd w:id="832"/>
      <w:bookmarkEnd w:id="833"/>
      <w:bookmarkEnd w:id="834"/>
    </w:p>
    <w:p w14:paraId="6C60EF16" w14:textId="77777777" w:rsidR="00623B86" w:rsidRDefault="00623B86" w:rsidP="00623B86">
      <w:pPr>
        <w:pStyle w:val="Heading5"/>
        <w:rPr>
          <w:lang w:eastAsia="zh-CN"/>
        </w:rPr>
      </w:pPr>
      <w:bookmarkStart w:id="835" w:name="_Toc44001385"/>
      <w:bookmarkStart w:id="836" w:name="_Toc51580963"/>
      <w:bookmarkStart w:id="837" w:name="_Toc52356226"/>
      <w:bookmarkStart w:id="838" w:name="_Toc55227796"/>
      <w:bookmarkStart w:id="839" w:name="_Toc138323350"/>
      <w:bookmarkStart w:id="840" w:name="_Toc219487554"/>
      <w:r>
        <w:rPr>
          <w:lang w:eastAsia="zh-CN"/>
        </w:rPr>
        <w:t>11.5.1.1.1</w:t>
      </w:r>
      <w:r>
        <w:rPr>
          <w:lang w:eastAsia="zh-CN"/>
        </w:rPr>
        <w:tab/>
        <w:t>Definition</w:t>
      </w:r>
      <w:bookmarkEnd w:id="835"/>
      <w:bookmarkEnd w:id="836"/>
      <w:bookmarkEnd w:id="837"/>
      <w:bookmarkEnd w:id="838"/>
      <w:bookmarkEnd w:id="839"/>
      <w:bookmarkEnd w:id="840"/>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1" w:name="_Toc44001386"/>
      <w:bookmarkStart w:id="842" w:name="_Toc51580964"/>
      <w:bookmarkStart w:id="843" w:name="_Toc52356227"/>
      <w:bookmarkStart w:id="844" w:name="_Toc55227797"/>
      <w:bookmarkStart w:id="845" w:name="_Toc138323351"/>
      <w:bookmarkStart w:id="846" w:name="_Toc219487555"/>
      <w:r>
        <w:rPr>
          <w:lang w:eastAsia="zh-CN"/>
        </w:rPr>
        <w:lastRenderedPageBreak/>
        <w:t>11.5.1.1.2</w:t>
      </w:r>
      <w:r>
        <w:rPr>
          <w:lang w:eastAsia="zh-CN"/>
        </w:rPr>
        <w:tab/>
        <w:t>Input parameters</w:t>
      </w:r>
      <w:bookmarkEnd w:id="841"/>
      <w:bookmarkEnd w:id="842"/>
      <w:bookmarkEnd w:id="843"/>
      <w:bookmarkEnd w:id="844"/>
      <w:bookmarkEnd w:id="845"/>
      <w:bookmarkEnd w:id="8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6F493A">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6F493A">
            <w:pPr>
              <w:pStyle w:val="TAH"/>
              <w:rPr>
                <w:color w:val="000000"/>
              </w:rPr>
            </w:pPr>
            <w:r>
              <w:rPr>
                <w:color w:val="000000"/>
              </w:rPr>
              <w:t>Comment</w:t>
            </w:r>
          </w:p>
        </w:tc>
      </w:tr>
      <w:tr w:rsidR="00623B86" w14:paraId="72216765"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6F493A">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6F493A">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6F493A">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6F493A">
            <w:pPr>
              <w:pStyle w:val="TAL"/>
              <w:rPr>
                <w:rFonts w:cs="Arial"/>
                <w:color w:val="000000"/>
              </w:rPr>
            </w:pPr>
            <w:r w:rsidRPr="00151328">
              <w:rPr>
                <w:rFonts w:cs="Arial"/>
                <w:color w:val="000000"/>
              </w:rPr>
              <w:t xml:space="preserve">List of </w:t>
            </w:r>
            <w:bookmarkStart w:id="847" w:name="MCCQCTEMPBM_00000083"/>
            <w:r w:rsidRPr="002D4FF7">
              <w:rPr>
                <w:rFonts w:ascii="Courier New" w:hAnsi="Courier New" w:cs="Courier New"/>
                <w:color w:val="000000"/>
              </w:rPr>
              <w:t>StreamInfo</w:t>
            </w:r>
            <w:bookmarkEnd w:id="847"/>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6F493A">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6F493A">
            <w:pPr>
              <w:pStyle w:val="TAL"/>
              <w:ind w:left="284"/>
              <w:rPr>
                <w:rFonts w:cs="Arial"/>
                <w:color w:val="000000"/>
              </w:rPr>
            </w:pPr>
            <w:r>
              <w:rPr>
                <w:rFonts w:cs="Arial"/>
                <w:color w:val="000000"/>
              </w:rPr>
              <w:t xml:space="preserve"> - </w:t>
            </w:r>
            <w:bookmarkStart w:id="848" w:name="OLE_LINK53"/>
            <w:r>
              <w:rPr>
                <w:rFonts w:ascii="Courier New" w:hAnsi="Courier New" w:cs="Courier New"/>
                <w:color w:val="000000"/>
              </w:rPr>
              <w:t>performanceMetrics</w:t>
            </w:r>
            <w:bookmarkEnd w:id="848"/>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6F493A">
            <w:pPr>
              <w:pStyle w:val="TAL"/>
              <w:ind w:left="284"/>
              <w:rPr>
                <w:rFonts w:cs="Arial"/>
                <w:color w:val="000000"/>
              </w:rPr>
            </w:pPr>
            <w:r>
              <w:rPr>
                <w:rFonts w:cs="Arial"/>
                <w:color w:val="000000"/>
              </w:rPr>
              <w:t xml:space="preserve"> - either:</w:t>
            </w:r>
          </w:p>
          <w:p w14:paraId="3DEA4731"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6F493A">
            <w:pPr>
              <w:pStyle w:val="TAL"/>
              <w:ind w:left="284"/>
              <w:rPr>
                <w:rFonts w:cs="Arial"/>
                <w:color w:val="000000"/>
              </w:rPr>
            </w:pPr>
            <w:r>
              <w:rPr>
                <w:rFonts w:cs="Arial"/>
                <w:color w:val="000000"/>
              </w:rPr>
              <w:t xml:space="preserve"> - or:</w:t>
            </w:r>
          </w:p>
          <w:p w14:paraId="7B71A484"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49" w:name="_Toc44001387"/>
      <w:bookmarkStart w:id="850" w:name="_Toc51580965"/>
      <w:bookmarkStart w:id="851" w:name="_Toc52356228"/>
      <w:bookmarkStart w:id="852" w:name="_Toc55227798"/>
      <w:bookmarkStart w:id="853" w:name="_Toc138323352"/>
      <w:bookmarkStart w:id="854" w:name="_Toc219487556"/>
      <w:r>
        <w:rPr>
          <w:lang w:eastAsia="zh-CN"/>
        </w:rPr>
        <w:t>11.5.1.1.3</w:t>
      </w:r>
      <w:r>
        <w:rPr>
          <w:lang w:eastAsia="zh-CN"/>
        </w:rPr>
        <w:tab/>
        <w:t>Output parameters</w:t>
      </w:r>
      <w:bookmarkEnd w:id="849"/>
      <w:bookmarkEnd w:id="850"/>
      <w:bookmarkEnd w:id="851"/>
      <w:bookmarkEnd w:id="852"/>
      <w:bookmarkEnd w:id="853"/>
      <w:bookmarkEnd w:id="8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6F493A">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6F493A">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6F493A">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6F493A">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6F493A">
            <w:pPr>
              <w:pStyle w:val="TAH"/>
              <w:rPr>
                <w:color w:val="000000"/>
              </w:rPr>
            </w:pPr>
            <w:r>
              <w:rPr>
                <w:color w:val="000000"/>
              </w:rPr>
              <w:t>Comment</w:t>
            </w:r>
          </w:p>
        </w:tc>
      </w:tr>
      <w:tr w:rsidR="00623B86" w14:paraId="25709E7B"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6F493A">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6F493A">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6F493A">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6F493A">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6F493A">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55" w:name="_Toc44001388"/>
      <w:bookmarkStart w:id="856" w:name="_Toc51580966"/>
      <w:bookmarkStart w:id="857" w:name="_Toc52356229"/>
      <w:bookmarkStart w:id="858" w:name="_Toc55227799"/>
      <w:bookmarkStart w:id="859" w:name="_Toc138323353"/>
      <w:bookmarkStart w:id="860" w:name="_Toc219487557"/>
      <w:r>
        <w:rPr>
          <w:lang w:eastAsia="zh-CN"/>
        </w:rPr>
        <w:lastRenderedPageBreak/>
        <w:t>11.5.1.1.4</w:t>
      </w:r>
      <w:r>
        <w:rPr>
          <w:lang w:eastAsia="zh-CN"/>
        </w:rPr>
        <w:tab/>
        <w:t>Exceptions</w:t>
      </w:r>
      <w:bookmarkEnd w:id="855"/>
      <w:bookmarkEnd w:id="856"/>
      <w:bookmarkEnd w:id="857"/>
      <w:bookmarkEnd w:id="858"/>
      <w:bookmarkEnd w:id="859"/>
      <w:bookmarkEnd w:id="8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6F493A">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6F493A">
            <w:pPr>
              <w:pStyle w:val="TAH"/>
              <w:rPr>
                <w:color w:val="000000"/>
              </w:rPr>
            </w:pPr>
            <w:r>
              <w:rPr>
                <w:color w:val="000000"/>
              </w:rPr>
              <w:t>Definition</w:t>
            </w:r>
          </w:p>
        </w:tc>
      </w:tr>
      <w:tr w:rsidR="00623B86" w14:paraId="48AD3717"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6F493A">
            <w:pPr>
              <w:pStyle w:val="TAL"/>
              <w:rPr>
                <w:rFonts w:cs="Arial"/>
                <w:color w:val="000000"/>
              </w:rPr>
            </w:pPr>
            <w:bookmarkStart w:id="861"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1"/>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2" w:name="_Toc44001389"/>
      <w:bookmarkStart w:id="863" w:name="_Toc51580967"/>
      <w:bookmarkStart w:id="864" w:name="_Toc52356230"/>
      <w:bookmarkStart w:id="865" w:name="_Toc55227800"/>
      <w:bookmarkStart w:id="866" w:name="_Toc138323354"/>
      <w:bookmarkStart w:id="867" w:name="_Toc219487558"/>
      <w:r>
        <w:rPr>
          <w:lang w:eastAsia="zh-CN"/>
        </w:rPr>
        <w:t>11.5.1.2</w:t>
      </w:r>
      <w:r>
        <w:rPr>
          <w:lang w:eastAsia="zh-CN"/>
        </w:rPr>
        <w:tab/>
        <w:t>terminateStreamingConnection operation (M)</w:t>
      </w:r>
      <w:bookmarkEnd w:id="862"/>
      <w:bookmarkEnd w:id="863"/>
      <w:bookmarkEnd w:id="864"/>
      <w:bookmarkEnd w:id="865"/>
      <w:bookmarkEnd w:id="866"/>
      <w:bookmarkEnd w:id="867"/>
    </w:p>
    <w:p w14:paraId="492B7A2F" w14:textId="77777777" w:rsidR="00623B86" w:rsidRDefault="00623B86" w:rsidP="00623B86">
      <w:pPr>
        <w:pStyle w:val="Heading5"/>
        <w:rPr>
          <w:lang w:eastAsia="zh-CN"/>
        </w:rPr>
      </w:pPr>
      <w:bookmarkStart w:id="868" w:name="_Toc44001390"/>
      <w:bookmarkStart w:id="869" w:name="_Toc51580968"/>
      <w:bookmarkStart w:id="870" w:name="_Toc52356231"/>
      <w:bookmarkStart w:id="871" w:name="_Toc55227801"/>
      <w:bookmarkStart w:id="872" w:name="_Toc138323355"/>
      <w:bookmarkStart w:id="873" w:name="_Toc219487559"/>
      <w:r>
        <w:rPr>
          <w:lang w:eastAsia="zh-CN"/>
        </w:rPr>
        <w:t>11.5.1.2.1</w:t>
      </w:r>
      <w:r>
        <w:rPr>
          <w:lang w:eastAsia="zh-CN"/>
        </w:rPr>
        <w:tab/>
        <w:t>Definition</w:t>
      </w:r>
      <w:bookmarkEnd w:id="868"/>
      <w:bookmarkEnd w:id="869"/>
      <w:bookmarkEnd w:id="870"/>
      <w:bookmarkEnd w:id="871"/>
      <w:bookmarkEnd w:id="872"/>
      <w:bookmarkEnd w:id="873"/>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74" w:name="_Toc44001391"/>
      <w:bookmarkStart w:id="875" w:name="_Toc51580969"/>
      <w:bookmarkStart w:id="876" w:name="_Toc52356232"/>
      <w:bookmarkStart w:id="877" w:name="_Toc55227802"/>
      <w:bookmarkStart w:id="878" w:name="_Toc138323356"/>
      <w:bookmarkStart w:id="879" w:name="_Toc219487560"/>
      <w:r>
        <w:rPr>
          <w:lang w:eastAsia="zh-CN"/>
        </w:rPr>
        <w:t>11.5.1.2.2</w:t>
      </w:r>
      <w:r>
        <w:rPr>
          <w:lang w:eastAsia="zh-CN"/>
        </w:rPr>
        <w:tab/>
        <w:t>Input parameters</w:t>
      </w:r>
      <w:bookmarkEnd w:id="874"/>
      <w:bookmarkEnd w:id="875"/>
      <w:bookmarkEnd w:id="876"/>
      <w:bookmarkEnd w:id="877"/>
      <w:bookmarkEnd w:id="878"/>
      <w:bookmarkEnd w:id="8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6F493A">
            <w:pPr>
              <w:pStyle w:val="TAH"/>
              <w:rPr>
                <w:color w:val="000000"/>
              </w:rPr>
            </w:pPr>
            <w:r>
              <w:rPr>
                <w:color w:val="000000"/>
              </w:rPr>
              <w:t>Comment</w:t>
            </w:r>
          </w:p>
        </w:tc>
      </w:tr>
      <w:tr w:rsidR="00623B86" w14:paraId="67C00B50"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6F493A">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6F493A">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80" w:name="_Toc44001392"/>
      <w:bookmarkStart w:id="881" w:name="_Toc51580970"/>
      <w:bookmarkStart w:id="882" w:name="_Toc52356233"/>
      <w:bookmarkStart w:id="883" w:name="_Toc55227803"/>
      <w:bookmarkStart w:id="884" w:name="_Toc138323357"/>
      <w:bookmarkStart w:id="885" w:name="_Toc219487561"/>
      <w:r>
        <w:rPr>
          <w:lang w:eastAsia="zh-CN"/>
        </w:rPr>
        <w:t>11.5.1.2.3</w:t>
      </w:r>
      <w:r>
        <w:rPr>
          <w:lang w:eastAsia="zh-CN"/>
        </w:rPr>
        <w:tab/>
        <w:t>Output parameters</w:t>
      </w:r>
      <w:bookmarkEnd w:id="880"/>
      <w:bookmarkEnd w:id="881"/>
      <w:bookmarkEnd w:id="882"/>
      <w:bookmarkEnd w:id="883"/>
      <w:bookmarkEnd w:id="884"/>
      <w:bookmarkEnd w:id="8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6F493A">
            <w:pPr>
              <w:pStyle w:val="TAH"/>
              <w:rPr>
                <w:color w:val="000000"/>
              </w:rPr>
            </w:pPr>
            <w:r>
              <w:rPr>
                <w:color w:val="000000"/>
              </w:rPr>
              <w:t>Comment</w:t>
            </w:r>
          </w:p>
        </w:tc>
      </w:tr>
      <w:tr w:rsidR="00623B86" w14:paraId="6A285FE0"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6F493A">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6F493A">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86" w:name="_Toc44001393"/>
      <w:bookmarkStart w:id="887" w:name="_Toc51580971"/>
      <w:bookmarkStart w:id="888" w:name="_Toc52356234"/>
      <w:bookmarkStart w:id="889" w:name="_Toc55227804"/>
      <w:bookmarkStart w:id="890" w:name="_Toc138323358"/>
      <w:bookmarkStart w:id="891" w:name="_Toc219487562"/>
      <w:r>
        <w:rPr>
          <w:lang w:eastAsia="zh-CN"/>
        </w:rPr>
        <w:t>11.5.1.2.4</w:t>
      </w:r>
      <w:r>
        <w:rPr>
          <w:lang w:eastAsia="zh-CN"/>
        </w:rPr>
        <w:tab/>
        <w:t>Exceptions</w:t>
      </w:r>
      <w:bookmarkEnd w:id="886"/>
      <w:bookmarkEnd w:id="887"/>
      <w:bookmarkEnd w:id="888"/>
      <w:bookmarkEnd w:id="889"/>
      <w:bookmarkEnd w:id="890"/>
      <w:bookmarkEnd w:id="8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6F493A">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6F493A">
            <w:pPr>
              <w:pStyle w:val="TAH"/>
              <w:rPr>
                <w:color w:val="000000"/>
              </w:rPr>
            </w:pPr>
            <w:r>
              <w:rPr>
                <w:color w:val="000000"/>
              </w:rPr>
              <w:t>Definition</w:t>
            </w:r>
          </w:p>
        </w:tc>
      </w:tr>
      <w:tr w:rsidR="00623B86" w14:paraId="42BE9C48"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6F493A">
            <w:pPr>
              <w:pStyle w:val="TAL"/>
              <w:rPr>
                <w:rFonts w:cs="Arial"/>
                <w:color w:val="000000"/>
              </w:rPr>
            </w:pPr>
            <w:bookmarkStart w:id="892"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2"/>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93" w:name="_Toc44001394"/>
      <w:bookmarkStart w:id="894" w:name="_Toc51580972"/>
      <w:bookmarkStart w:id="895" w:name="_Toc52356235"/>
      <w:bookmarkStart w:id="896" w:name="_Toc55227805"/>
      <w:bookmarkStart w:id="897" w:name="_Toc138323359"/>
      <w:bookmarkStart w:id="898" w:name="_Toc219487563"/>
      <w:r>
        <w:rPr>
          <w:lang w:eastAsia="zh-CN"/>
        </w:rPr>
        <w:t>11.5.1.3</w:t>
      </w:r>
      <w:r>
        <w:rPr>
          <w:lang w:eastAsia="zh-CN"/>
        </w:rPr>
        <w:tab/>
        <w:t>reportStreamData operation (M)</w:t>
      </w:r>
      <w:bookmarkEnd w:id="893"/>
      <w:bookmarkEnd w:id="894"/>
      <w:bookmarkEnd w:id="895"/>
      <w:bookmarkEnd w:id="896"/>
      <w:bookmarkEnd w:id="897"/>
      <w:bookmarkEnd w:id="898"/>
    </w:p>
    <w:p w14:paraId="390C4C74" w14:textId="77777777" w:rsidR="00623B86" w:rsidRDefault="00623B86" w:rsidP="00623B86">
      <w:pPr>
        <w:pStyle w:val="Heading5"/>
        <w:rPr>
          <w:lang w:eastAsia="zh-CN"/>
        </w:rPr>
      </w:pPr>
      <w:bookmarkStart w:id="899" w:name="_Toc44001395"/>
      <w:bookmarkStart w:id="900" w:name="_Toc51580973"/>
      <w:bookmarkStart w:id="901" w:name="_Toc52356236"/>
      <w:bookmarkStart w:id="902" w:name="_Toc55227806"/>
      <w:bookmarkStart w:id="903" w:name="_Toc138323360"/>
      <w:bookmarkStart w:id="904" w:name="_Toc219487564"/>
      <w:r>
        <w:rPr>
          <w:lang w:eastAsia="zh-CN"/>
        </w:rPr>
        <w:t>11.5.1.3.1</w:t>
      </w:r>
      <w:r>
        <w:rPr>
          <w:lang w:eastAsia="zh-CN"/>
        </w:rPr>
        <w:tab/>
        <w:t>Definition</w:t>
      </w:r>
      <w:bookmarkEnd w:id="899"/>
      <w:bookmarkEnd w:id="900"/>
      <w:bookmarkEnd w:id="901"/>
      <w:bookmarkEnd w:id="902"/>
      <w:bookmarkEnd w:id="903"/>
      <w:bookmarkEnd w:id="904"/>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05" w:name="_Toc44001396"/>
      <w:bookmarkStart w:id="906" w:name="_Toc51580974"/>
      <w:bookmarkStart w:id="907" w:name="_Toc52356237"/>
      <w:bookmarkStart w:id="908" w:name="_Toc55227807"/>
      <w:bookmarkStart w:id="909" w:name="_Toc138323361"/>
      <w:bookmarkStart w:id="910" w:name="_Toc219487565"/>
      <w:r>
        <w:rPr>
          <w:lang w:eastAsia="zh-CN"/>
        </w:rPr>
        <w:t>11.5.1.3.2</w:t>
      </w:r>
      <w:r>
        <w:rPr>
          <w:lang w:eastAsia="zh-CN"/>
        </w:rPr>
        <w:tab/>
        <w:t>Input parameters</w:t>
      </w:r>
      <w:bookmarkEnd w:id="905"/>
      <w:bookmarkEnd w:id="906"/>
      <w:bookmarkEnd w:id="907"/>
      <w:bookmarkEnd w:id="908"/>
      <w:bookmarkEnd w:id="909"/>
      <w:bookmarkEnd w:id="9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6F493A">
            <w:pPr>
              <w:pStyle w:val="TAH"/>
              <w:rPr>
                <w:color w:val="000000"/>
              </w:rPr>
            </w:pPr>
            <w:r>
              <w:rPr>
                <w:color w:val="000000"/>
              </w:rPr>
              <w:t>Comment</w:t>
            </w:r>
          </w:p>
        </w:tc>
      </w:tr>
      <w:tr w:rsidR="00623B86" w:rsidRPr="00666FA0" w14:paraId="3B8CEE91"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6F493A">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6F493A">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6F493A">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6F493A">
            <w:pPr>
              <w:pStyle w:val="TAL"/>
              <w:rPr>
                <w:rFonts w:cs="Arial"/>
                <w:color w:val="000000"/>
              </w:rPr>
            </w:pPr>
            <w:bookmarkStart w:id="911"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6F493A">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6F493A">
            <w:pPr>
              <w:pStyle w:val="TAL"/>
              <w:rPr>
                <w:color w:val="000000"/>
              </w:rPr>
            </w:pPr>
            <w:r>
              <w:rPr>
                <w:color w:val="000000"/>
              </w:rPr>
              <w:t xml:space="preserve">This parameter contains the actual data (payload) being reported via stream. </w:t>
            </w:r>
          </w:p>
          <w:p w14:paraId="56F7A787" w14:textId="77777777" w:rsidR="00623B86" w:rsidRDefault="00623B86" w:rsidP="006F493A">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6F493A">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6F493A">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1"/>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2" w:name="_Toc44001397"/>
      <w:bookmarkStart w:id="913" w:name="_Toc51580975"/>
      <w:bookmarkStart w:id="914" w:name="_Toc52356238"/>
      <w:bookmarkStart w:id="915" w:name="_Toc55227808"/>
      <w:bookmarkStart w:id="916" w:name="_Toc138323362"/>
      <w:bookmarkStart w:id="917" w:name="_Toc219487566"/>
      <w:r>
        <w:rPr>
          <w:lang w:eastAsia="zh-CN"/>
        </w:rPr>
        <w:lastRenderedPageBreak/>
        <w:t>11.5.1.3.3</w:t>
      </w:r>
      <w:r>
        <w:rPr>
          <w:lang w:eastAsia="zh-CN"/>
        </w:rPr>
        <w:tab/>
        <w:t>Output parameters</w:t>
      </w:r>
      <w:bookmarkEnd w:id="912"/>
      <w:bookmarkEnd w:id="913"/>
      <w:bookmarkEnd w:id="914"/>
      <w:bookmarkEnd w:id="915"/>
      <w:bookmarkEnd w:id="916"/>
      <w:bookmarkEnd w:id="9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6F493A">
            <w:pPr>
              <w:pStyle w:val="TAH"/>
              <w:rPr>
                <w:color w:val="000000"/>
              </w:rPr>
            </w:pPr>
            <w:r>
              <w:rPr>
                <w:color w:val="000000"/>
              </w:rPr>
              <w:t>Comment</w:t>
            </w:r>
          </w:p>
        </w:tc>
      </w:tr>
      <w:tr w:rsidR="00623B86" w14:paraId="561AC97A"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6F493A">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6F493A">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18" w:name="_Toc44001398"/>
      <w:bookmarkStart w:id="919" w:name="_Toc51580976"/>
      <w:bookmarkStart w:id="920" w:name="_Toc52356239"/>
      <w:bookmarkStart w:id="921" w:name="_Toc55227809"/>
      <w:bookmarkStart w:id="922" w:name="_Toc138323363"/>
      <w:bookmarkStart w:id="923" w:name="_Toc219487567"/>
      <w:r>
        <w:rPr>
          <w:lang w:eastAsia="zh-CN"/>
        </w:rPr>
        <w:t>11.5.1.3.4</w:t>
      </w:r>
      <w:r>
        <w:rPr>
          <w:lang w:eastAsia="zh-CN"/>
        </w:rPr>
        <w:tab/>
        <w:t>Exceptions</w:t>
      </w:r>
      <w:bookmarkEnd w:id="918"/>
      <w:bookmarkEnd w:id="919"/>
      <w:bookmarkEnd w:id="920"/>
      <w:bookmarkEnd w:id="921"/>
      <w:bookmarkEnd w:id="922"/>
      <w:bookmarkEnd w:id="9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6F493A">
            <w:pPr>
              <w:pStyle w:val="TAH"/>
              <w:rPr>
                <w:color w:val="000000"/>
              </w:rPr>
            </w:pPr>
            <w:r>
              <w:rPr>
                <w:color w:val="000000"/>
              </w:rPr>
              <w:t>Definition</w:t>
            </w:r>
          </w:p>
        </w:tc>
      </w:tr>
      <w:tr w:rsidR="00623B86" w14:paraId="708CC02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6F493A">
            <w:pPr>
              <w:pStyle w:val="TAL"/>
              <w:rPr>
                <w:rFonts w:ascii="Courier New" w:hAnsi="Courier New" w:cs="Courier New"/>
                <w:color w:val="000000"/>
              </w:rPr>
            </w:pPr>
            <w:bookmarkStart w:id="924"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6F493A">
            <w:pPr>
              <w:pStyle w:val="TAL"/>
              <w:rPr>
                <w:color w:val="000000"/>
              </w:rPr>
            </w:pPr>
          </w:p>
        </w:tc>
      </w:tr>
      <w:bookmarkEnd w:id="924"/>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25" w:name="_Toc44001399"/>
      <w:bookmarkStart w:id="926" w:name="_Toc51580977"/>
      <w:bookmarkStart w:id="927" w:name="_Toc52356240"/>
      <w:bookmarkStart w:id="928" w:name="_Toc55227810"/>
      <w:bookmarkStart w:id="929" w:name="_Toc138323364"/>
      <w:bookmarkStart w:id="930" w:name="_Toc219487568"/>
      <w:r>
        <w:rPr>
          <w:lang w:eastAsia="zh-CN"/>
        </w:rPr>
        <w:t>11.5.1.4</w:t>
      </w:r>
      <w:r>
        <w:rPr>
          <w:lang w:eastAsia="zh-CN"/>
        </w:rPr>
        <w:tab/>
        <w:t>addStream operation (M)</w:t>
      </w:r>
      <w:bookmarkEnd w:id="925"/>
      <w:bookmarkEnd w:id="926"/>
      <w:bookmarkEnd w:id="927"/>
      <w:bookmarkEnd w:id="928"/>
      <w:bookmarkEnd w:id="929"/>
      <w:bookmarkEnd w:id="930"/>
    </w:p>
    <w:p w14:paraId="450DB348" w14:textId="77777777" w:rsidR="00623B86" w:rsidRDefault="00623B86" w:rsidP="00623B86">
      <w:pPr>
        <w:pStyle w:val="Heading5"/>
        <w:rPr>
          <w:lang w:eastAsia="zh-CN"/>
        </w:rPr>
      </w:pPr>
      <w:bookmarkStart w:id="931" w:name="_Toc44001400"/>
      <w:bookmarkStart w:id="932" w:name="_Toc51580978"/>
      <w:bookmarkStart w:id="933" w:name="_Toc52356241"/>
      <w:bookmarkStart w:id="934" w:name="_Toc55227811"/>
      <w:bookmarkStart w:id="935" w:name="_Toc138323365"/>
      <w:bookmarkStart w:id="936" w:name="_Toc219487569"/>
      <w:r>
        <w:rPr>
          <w:lang w:eastAsia="zh-CN"/>
        </w:rPr>
        <w:t>11.5.1.4.1</w:t>
      </w:r>
      <w:r>
        <w:rPr>
          <w:lang w:eastAsia="zh-CN"/>
        </w:rPr>
        <w:tab/>
        <w:t>Definition</w:t>
      </w:r>
      <w:bookmarkEnd w:id="931"/>
      <w:bookmarkEnd w:id="932"/>
      <w:bookmarkEnd w:id="933"/>
      <w:bookmarkEnd w:id="934"/>
      <w:bookmarkEnd w:id="935"/>
      <w:bookmarkEnd w:id="936"/>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37" w:name="_Toc44001401"/>
      <w:bookmarkStart w:id="938" w:name="_Toc51580979"/>
      <w:bookmarkStart w:id="939" w:name="_Toc52356242"/>
      <w:bookmarkStart w:id="940" w:name="_Toc55227812"/>
      <w:bookmarkStart w:id="941" w:name="_Toc138323366"/>
      <w:bookmarkStart w:id="942" w:name="_Toc219487570"/>
      <w:r>
        <w:rPr>
          <w:lang w:eastAsia="zh-CN"/>
        </w:rPr>
        <w:lastRenderedPageBreak/>
        <w:t>11.5.1.4.2</w:t>
      </w:r>
      <w:r>
        <w:rPr>
          <w:lang w:eastAsia="zh-CN"/>
        </w:rPr>
        <w:tab/>
        <w:t>Input parameters</w:t>
      </w:r>
      <w:bookmarkEnd w:id="937"/>
      <w:bookmarkEnd w:id="938"/>
      <w:bookmarkEnd w:id="939"/>
      <w:bookmarkEnd w:id="940"/>
      <w:bookmarkEnd w:id="941"/>
      <w:bookmarkEnd w:id="9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6F493A">
            <w:pPr>
              <w:pStyle w:val="TAH"/>
              <w:rPr>
                <w:color w:val="000000"/>
              </w:rPr>
            </w:pPr>
            <w:r>
              <w:rPr>
                <w:color w:val="000000"/>
              </w:rPr>
              <w:t>Comment</w:t>
            </w:r>
          </w:p>
        </w:tc>
      </w:tr>
      <w:tr w:rsidR="00623B86" w14:paraId="4AFB41F0"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6F493A">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6F493A">
            <w:pPr>
              <w:pStyle w:val="TAL"/>
              <w:rPr>
                <w:rFonts w:cs="Arial"/>
                <w:color w:val="000000"/>
              </w:rPr>
            </w:pPr>
            <w:r w:rsidRPr="00151328">
              <w:rPr>
                <w:rFonts w:cs="Arial"/>
                <w:color w:val="000000"/>
              </w:rPr>
              <w:t xml:space="preserve">List of </w:t>
            </w:r>
            <w:bookmarkStart w:id="943" w:name="MCCQCTEMPBM_00000087"/>
            <w:r w:rsidRPr="002D4FF7">
              <w:rPr>
                <w:rFonts w:ascii="Courier New" w:hAnsi="Courier New" w:cs="Courier New"/>
                <w:color w:val="000000"/>
              </w:rPr>
              <w:t>StreamInfo</w:t>
            </w:r>
            <w:bookmarkEnd w:id="943"/>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6F493A">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6F493A">
            <w:pPr>
              <w:pStyle w:val="TAL"/>
              <w:ind w:left="284"/>
              <w:rPr>
                <w:rFonts w:cs="Arial"/>
                <w:color w:val="000000"/>
              </w:rPr>
            </w:pPr>
            <w:r>
              <w:rPr>
                <w:rFonts w:cs="Arial"/>
                <w:color w:val="000000"/>
              </w:rPr>
              <w:t xml:space="preserve"> - either:</w:t>
            </w:r>
          </w:p>
          <w:p w14:paraId="6824218F"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6F493A">
            <w:pPr>
              <w:pStyle w:val="TAL"/>
              <w:ind w:left="284"/>
              <w:rPr>
                <w:rFonts w:cs="Arial"/>
                <w:color w:val="000000"/>
              </w:rPr>
            </w:pPr>
            <w:r>
              <w:rPr>
                <w:rFonts w:cs="Arial"/>
                <w:color w:val="000000"/>
              </w:rPr>
              <w:t xml:space="preserve"> - or:</w:t>
            </w:r>
          </w:p>
          <w:p w14:paraId="1F538EFE"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44" w:name="_Toc44001402"/>
      <w:bookmarkStart w:id="945" w:name="_Toc51580980"/>
      <w:bookmarkStart w:id="946" w:name="_Toc52356243"/>
      <w:bookmarkStart w:id="947" w:name="_Toc55227813"/>
      <w:bookmarkStart w:id="948" w:name="_Toc138323367"/>
      <w:bookmarkStart w:id="949" w:name="_Toc219487571"/>
      <w:r>
        <w:rPr>
          <w:lang w:eastAsia="zh-CN"/>
        </w:rPr>
        <w:lastRenderedPageBreak/>
        <w:t>11.5.1.4.3</w:t>
      </w:r>
      <w:r>
        <w:rPr>
          <w:lang w:eastAsia="zh-CN"/>
        </w:rPr>
        <w:tab/>
        <w:t>Output parameters</w:t>
      </w:r>
      <w:bookmarkEnd w:id="944"/>
      <w:bookmarkEnd w:id="945"/>
      <w:bookmarkEnd w:id="946"/>
      <w:bookmarkEnd w:id="947"/>
      <w:bookmarkEnd w:id="948"/>
      <w:bookmarkEnd w:id="9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6F493A">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6F493A">
            <w:pPr>
              <w:pStyle w:val="TAH"/>
              <w:rPr>
                <w:color w:val="000000"/>
              </w:rPr>
            </w:pPr>
            <w:r>
              <w:rPr>
                <w:color w:val="000000"/>
              </w:rPr>
              <w:t>Comment</w:t>
            </w:r>
          </w:p>
        </w:tc>
      </w:tr>
      <w:tr w:rsidR="00623B86" w14:paraId="76B5F900"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6F493A">
            <w:pPr>
              <w:pStyle w:val="TAL"/>
              <w:rPr>
                <w:color w:val="000000"/>
              </w:rPr>
            </w:pPr>
            <w:r w:rsidRPr="00151328">
              <w:rPr>
                <w:rFonts w:cs="Arial"/>
                <w:color w:val="000000"/>
              </w:rPr>
              <w:t xml:space="preserve">List of </w:t>
            </w:r>
            <w:bookmarkStart w:id="950" w:name="MCCQCTEMPBM_00000088"/>
            <w:r w:rsidRPr="002D4FF7">
              <w:rPr>
                <w:rFonts w:ascii="Courier New" w:hAnsi="Courier New" w:cs="Courier New"/>
                <w:color w:val="000000"/>
              </w:rPr>
              <w:t>StreamInfo</w:t>
            </w:r>
            <w:bookmarkEnd w:id="950"/>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6F493A">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6F493A">
            <w:pPr>
              <w:pStyle w:val="TAL"/>
              <w:ind w:left="284"/>
              <w:rPr>
                <w:rFonts w:cs="Arial"/>
                <w:color w:val="000000"/>
              </w:rPr>
            </w:pPr>
            <w:r>
              <w:rPr>
                <w:rFonts w:cs="Arial"/>
                <w:color w:val="000000"/>
              </w:rPr>
              <w:t xml:space="preserve"> - either:</w:t>
            </w:r>
          </w:p>
          <w:p w14:paraId="39A6085C"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6F493A">
            <w:pPr>
              <w:pStyle w:val="TAL"/>
              <w:ind w:left="284"/>
              <w:rPr>
                <w:rFonts w:cs="Arial"/>
                <w:color w:val="000000"/>
              </w:rPr>
            </w:pPr>
            <w:r>
              <w:rPr>
                <w:rFonts w:cs="Arial"/>
                <w:color w:val="000000"/>
              </w:rPr>
              <w:t xml:space="preserve"> - or:</w:t>
            </w:r>
          </w:p>
          <w:p w14:paraId="37EC92FF"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6F493A">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6F493A">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6F493A">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1" w:name="_Toc44001403"/>
      <w:bookmarkStart w:id="952" w:name="_Toc51580981"/>
      <w:bookmarkStart w:id="953" w:name="_Toc52356244"/>
      <w:bookmarkStart w:id="954" w:name="_Toc55227814"/>
      <w:bookmarkStart w:id="955" w:name="_Toc138323368"/>
      <w:bookmarkStart w:id="956" w:name="_Toc219487572"/>
      <w:r>
        <w:rPr>
          <w:lang w:eastAsia="zh-CN"/>
        </w:rPr>
        <w:t>11.5.1.4.4</w:t>
      </w:r>
      <w:r>
        <w:rPr>
          <w:lang w:eastAsia="zh-CN"/>
        </w:rPr>
        <w:tab/>
        <w:t>Exceptions</w:t>
      </w:r>
      <w:bookmarkEnd w:id="951"/>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6F493A">
            <w:pPr>
              <w:pStyle w:val="TAH"/>
              <w:rPr>
                <w:color w:val="000000"/>
              </w:rPr>
            </w:pPr>
            <w:r>
              <w:rPr>
                <w:color w:val="000000"/>
              </w:rPr>
              <w:t>Definition</w:t>
            </w:r>
          </w:p>
        </w:tc>
      </w:tr>
      <w:tr w:rsidR="00623B86" w14:paraId="17A47C63"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6F493A">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57"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57"/>
          </w:p>
        </w:tc>
      </w:tr>
      <w:tr w:rsidR="00623B86" w14:paraId="500C84B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6F493A">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58" w:name="_Toc44001404"/>
      <w:bookmarkStart w:id="959" w:name="_Toc51580982"/>
      <w:bookmarkStart w:id="960" w:name="_Toc52356245"/>
      <w:bookmarkStart w:id="961" w:name="_Toc55227815"/>
      <w:bookmarkStart w:id="962" w:name="_Toc138323369"/>
      <w:bookmarkStart w:id="963" w:name="_Toc219487573"/>
      <w:r>
        <w:rPr>
          <w:lang w:eastAsia="zh-CN"/>
        </w:rPr>
        <w:lastRenderedPageBreak/>
        <w:t>11.5.1.5</w:t>
      </w:r>
      <w:r>
        <w:rPr>
          <w:lang w:eastAsia="zh-CN"/>
        </w:rPr>
        <w:tab/>
        <w:t>deleteStream operation (M)</w:t>
      </w:r>
      <w:bookmarkEnd w:id="958"/>
      <w:bookmarkEnd w:id="959"/>
      <w:bookmarkEnd w:id="960"/>
      <w:bookmarkEnd w:id="961"/>
      <w:bookmarkEnd w:id="962"/>
      <w:bookmarkEnd w:id="963"/>
    </w:p>
    <w:p w14:paraId="0187EE71" w14:textId="77777777" w:rsidR="00623B86" w:rsidRDefault="00623B86" w:rsidP="00623B86">
      <w:pPr>
        <w:pStyle w:val="Heading5"/>
        <w:rPr>
          <w:lang w:eastAsia="zh-CN"/>
        </w:rPr>
      </w:pPr>
      <w:bookmarkStart w:id="964" w:name="_Toc44001405"/>
      <w:bookmarkStart w:id="965" w:name="_Toc51580983"/>
      <w:bookmarkStart w:id="966" w:name="_Toc52356246"/>
      <w:bookmarkStart w:id="967" w:name="_Toc55227816"/>
      <w:bookmarkStart w:id="968" w:name="_Toc138323370"/>
      <w:bookmarkStart w:id="969" w:name="_Toc219487574"/>
      <w:r>
        <w:rPr>
          <w:lang w:eastAsia="zh-CN"/>
        </w:rPr>
        <w:t>11.5.1.5.1</w:t>
      </w:r>
      <w:r>
        <w:rPr>
          <w:lang w:eastAsia="zh-CN"/>
        </w:rPr>
        <w:tab/>
        <w:t>Definition</w:t>
      </w:r>
      <w:bookmarkEnd w:id="964"/>
      <w:bookmarkEnd w:id="965"/>
      <w:bookmarkEnd w:id="966"/>
      <w:bookmarkEnd w:id="967"/>
      <w:bookmarkEnd w:id="968"/>
      <w:bookmarkEnd w:id="969"/>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70" w:name="_Toc44001406"/>
      <w:bookmarkStart w:id="971" w:name="_Toc51580984"/>
      <w:bookmarkStart w:id="972" w:name="_Toc52356247"/>
      <w:bookmarkStart w:id="973" w:name="_Toc55227817"/>
      <w:bookmarkStart w:id="974" w:name="_Toc138323371"/>
      <w:bookmarkStart w:id="975" w:name="_Toc219487575"/>
      <w:r>
        <w:rPr>
          <w:lang w:eastAsia="zh-CN"/>
        </w:rPr>
        <w:t>11.5.1.5.2</w:t>
      </w:r>
      <w:r>
        <w:rPr>
          <w:lang w:eastAsia="zh-CN"/>
        </w:rPr>
        <w:tab/>
        <w:t>Input parameters</w:t>
      </w:r>
      <w:bookmarkEnd w:id="970"/>
      <w:bookmarkEnd w:id="971"/>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6F493A">
            <w:pPr>
              <w:pStyle w:val="TAH"/>
              <w:rPr>
                <w:color w:val="000000"/>
              </w:rPr>
            </w:pPr>
            <w:r>
              <w:rPr>
                <w:color w:val="000000"/>
              </w:rPr>
              <w:t>Comment</w:t>
            </w:r>
          </w:p>
        </w:tc>
      </w:tr>
      <w:tr w:rsidR="00623B86" w14:paraId="6D1384C6"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6F493A">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6F493A">
            <w:pPr>
              <w:pStyle w:val="TAL"/>
              <w:rPr>
                <w:rFonts w:cs="Arial"/>
                <w:color w:val="000000"/>
              </w:rPr>
            </w:pPr>
            <w:bookmarkStart w:id="976"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6F493A">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76"/>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77" w:name="_Toc44001407"/>
      <w:bookmarkStart w:id="978" w:name="_Toc51580985"/>
      <w:bookmarkStart w:id="979" w:name="_Toc52356248"/>
      <w:bookmarkStart w:id="980" w:name="_Toc55227818"/>
      <w:bookmarkStart w:id="981" w:name="_Toc138323372"/>
      <w:bookmarkStart w:id="982" w:name="_Toc219487576"/>
      <w:r>
        <w:rPr>
          <w:lang w:eastAsia="zh-CN"/>
        </w:rPr>
        <w:t>11.5.1.5.3</w:t>
      </w:r>
      <w:r>
        <w:rPr>
          <w:lang w:eastAsia="zh-CN"/>
        </w:rPr>
        <w:tab/>
        <w:t>Output parameters</w:t>
      </w:r>
      <w:bookmarkEnd w:id="977"/>
      <w:bookmarkEnd w:id="978"/>
      <w:bookmarkEnd w:id="979"/>
      <w:bookmarkEnd w:id="980"/>
      <w:bookmarkEnd w:id="981"/>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6F493A">
            <w:pPr>
              <w:pStyle w:val="TAH"/>
              <w:rPr>
                <w:color w:val="000000"/>
              </w:rPr>
            </w:pPr>
            <w:r>
              <w:rPr>
                <w:color w:val="000000"/>
              </w:rPr>
              <w:t>Comment</w:t>
            </w:r>
          </w:p>
        </w:tc>
      </w:tr>
      <w:tr w:rsidR="00623B86" w14:paraId="10C3DA5B"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6F493A">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6F493A">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83" w:name="_Toc44001408"/>
      <w:bookmarkStart w:id="984" w:name="_Toc51580986"/>
      <w:bookmarkStart w:id="985" w:name="_Toc52356249"/>
      <w:bookmarkStart w:id="986" w:name="_Toc55227819"/>
      <w:bookmarkStart w:id="987" w:name="_Toc138323373"/>
      <w:bookmarkStart w:id="988" w:name="_Toc219487577"/>
      <w:r>
        <w:rPr>
          <w:lang w:eastAsia="zh-CN"/>
        </w:rPr>
        <w:t>11.5.1.5.4</w:t>
      </w:r>
      <w:r>
        <w:rPr>
          <w:lang w:eastAsia="zh-CN"/>
        </w:rPr>
        <w:tab/>
        <w:t>Exceptions</w:t>
      </w:r>
      <w:bookmarkEnd w:id="983"/>
      <w:bookmarkEnd w:id="984"/>
      <w:bookmarkEnd w:id="985"/>
      <w:bookmarkEnd w:id="986"/>
      <w:bookmarkEnd w:id="987"/>
      <w:bookmarkEnd w:id="9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6F493A">
            <w:pPr>
              <w:pStyle w:val="TAH"/>
              <w:rPr>
                <w:color w:val="000000"/>
              </w:rPr>
            </w:pPr>
            <w:r>
              <w:rPr>
                <w:color w:val="000000"/>
              </w:rPr>
              <w:t>Definition</w:t>
            </w:r>
          </w:p>
        </w:tc>
      </w:tr>
      <w:tr w:rsidR="00623B86" w14:paraId="4347BC8A"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6F493A">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89"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89"/>
          </w:p>
        </w:tc>
      </w:tr>
      <w:tr w:rsidR="00623B86" w14:paraId="5B15636D"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90" w:name="_Toc44001409"/>
      <w:bookmarkStart w:id="991" w:name="_Toc51580987"/>
      <w:bookmarkStart w:id="992" w:name="_Toc52356250"/>
      <w:bookmarkStart w:id="993" w:name="_Toc55227820"/>
      <w:bookmarkStart w:id="994" w:name="_Toc138323374"/>
      <w:bookmarkStart w:id="995" w:name="_Toc219487578"/>
      <w:r>
        <w:rPr>
          <w:lang w:eastAsia="zh-CN"/>
        </w:rPr>
        <w:t>11.5.1.6</w:t>
      </w:r>
      <w:r>
        <w:rPr>
          <w:lang w:eastAsia="zh-CN"/>
        </w:rPr>
        <w:tab/>
        <w:t>getConnectionInfo operation (M)</w:t>
      </w:r>
      <w:bookmarkEnd w:id="990"/>
      <w:bookmarkEnd w:id="991"/>
      <w:bookmarkEnd w:id="992"/>
      <w:bookmarkEnd w:id="993"/>
      <w:bookmarkEnd w:id="994"/>
      <w:bookmarkEnd w:id="995"/>
    </w:p>
    <w:p w14:paraId="14E5BE92" w14:textId="77777777" w:rsidR="00623B86" w:rsidRDefault="00623B86" w:rsidP="00623B86">
      <w:pPr>
        <w:pStyle w:val="Heading5"/>
        <w:rPr>
          <w:lang w:eastAsia="zh-CN"/>
        </w:rPr>
      </w:pPr>
      <w:bookmarkStart w:id="996" w:name="_Toc44001410"/>
      <w:bookmarkStart w:id="997" w:name="_Toc51580988"/>
      <w:bookmarkStart w:id="998" w:name="_Toc52356251"/>
      <w:bookmarkStart w:id="999" w:name="_Toc55227821"/>
      <w:bookmarkStart w:id="1000" w:name="_Toc138323375"/>
      <w:bookmarkStart w:id="1001" w:name="_Toc219487579"/>
      <w:r>
        <w:rPr>
          <w:lang w:eastAsia="zh-CN"/>
        </w:rPr>
        <w:t>11.5.1.6.1</w:t>
      </w:r>
      <w:r>
        <w:rPr>
          <w:lang w:eastAsia="zh-CN"/>
        </w:rPr>
        <w:tab/>
        <w:t>Definition</w:t>
      </w:r>
      <w:bookmarkEnd w:id="996"/>
      <w:bookmarkEnd w:id="997"/>
      <w:bookmarkEnd w:id="998"/>
      <w:bookmarkEnd w:id="999"/>
      <w:bookmarkEnd w:id="1000"/>
      <w:bookmarkEnd w:id="1001"/>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2" w:name="_Toc44001411"/>
      <w:bookmarkStart w:id="1003" w:name="_Toc51580989"/>
      <w:bookmarkStart w:id="1004" w:name="_Toc52356252"/>
      <w:bookmarkStart w:id="1005" w:name="_Toc55227822"/>
      <w:bookmarkStart w:id="1006" w:name="_Toc138323376"/>
      <w:bookmarkStart w:id="1007" w:name="_Toc219487580"/>
      <w:r>
        <w:rPr>
          <w:lang w:eastAsia="zh-CN"/>
        </w:rPr>
        <w:t>11.5.1.6.2</w:t>
      </w:r>
      <w:r>
        <w:rPr>
          <w:lang w:eastAsia="zh-CN"/>
        </w:rPr>
        <w:tab/>
        <w:t>Input parameters</w:t>
      </w:r>
      <w:bookmarkEnd w:id="1002"/>
      <w:bookmarkEnd w:id="1003"/>
      <w:bookmarkEnd w:id="1004"/>
      <w:bookmarkEnd w:id="1005"/>
      <w:bookmarkEnd w:id="1006"/>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6F493A">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6F493A">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6F493A">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6F493A">
            <w:pPr>
              <w:pStyle w:val="TAH"/>
              <w:rPr>
                <w:color w:val="000000"/>
              </w:rPr>
            </w:pPr>
            <w:r>
              <w:rPr>
                <w:color w:val="000000"/>
              </w:rPr>
              <w:t>Comment</w:t>
            </w:r>
          </w:p>
        </w:tc>
      </w:tr>
      <w:tr w:rsidR="00623B86" w14:paraId="311AE2A3" w14:textId="77777777" w:rsidTr="006F493A">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6F493A">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6F493A">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6F493A">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6F493A">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08" w:name="_Toc44001412"/>
      <w:bookmarkStart w:id="1009" w:name="_Toc51580990"/>
      <w:bookmarkStart w:id="1010" w:name="_Toc52356253"/>
      <w:bookmarkStart w:id="1011" w:name="_Toc55227823"/>
      <w:bookmarkStart w:id="1012" w:name="_Toc138323377"/>
      <w:bookmarkStart w:id="1013" w:name="_Toc219487581"/>
      <w:r>
        <w:rPr>
          <w:lang w:eastAsia="zh-CN"/>
        </w:rPr>
        <w:lastRenderedPageBreak/>
        <w:t>11.5.1.6.3</w:t>
      </w:r>
      <w:r>
        <w:rPr>
          <w:lang w:eastAsia="zh-CN"/>
        </w:rPr>
        <w:tab/>
        <w:t>Output parameters</w:t>
      </w:r>
      <w:bookmarkEnd w:id="1008"/>
      <w:bookmarkEnd w:id="1009"/>
      <w:bookmarkEnd w:id="1010"/>
      <w:bookmarkEnd w:id="1011"/>
      <w:bookmarkEnd w:id="1012"/>
      <w:bookmarkEnd w:id="10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6F493A">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6F493A">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6F493A">
            <w:pPr>
              <w:pStyle w:val="TAH"/>
              <w:rPr>
                <w:color w:val="000000"/>
              </w:rPr>
            </w:pPr>
            <w:r>
              <w:rPr>
                <w:color w:val="000000"/>
              </w:rPr>
              <w:t>Comment</w:t>
            </w:r>
          </w:p>
        </w:tc>
      </w:tr>
      <w:tr w:rsidR="00623B86" w14:paraId="0969FB9E"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6F493A">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6F493A">
            <w:pPr>
              <w:pStyle w:val="TAL"/>
              <w:rPr>
                <w:color w:val="000000"/>
              </w:rPr>
            </w:pPr>
            <w:r w:rsidRPr="00151328">
              <w:rPr>
                <w:rFonts w:cs="Arial"/>
                <w:color w:val="000000"/>
              </w:rPr>
              <w:t xml:space="preserve">List of </w:t>
            </w:r>
            <w:bookmarkStart w:id="1014"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14"/>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6F493A">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6F493A">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6F493A">
            <w:pPr>
              <w:pStyle w:val="TAL"/>
              <w:rPr>
                <w:rFonts w:cs="Arial"/>
                <w:color w:val="000000"/>
              </w:rPr>
            </w:pPr>
            <w:r>
              <w:rPr>
                <w:rFonts w:cs="Arial"/>
                <w:color w:val="000000"/>
              </w:rPr>
              <w:t>For streaming performance data reporting:</w:t>
            </w:r>
          </w:p>
          <w:p w14:paraId="00973B0D"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6F493A">
            <w:pPr>
              <w:pStyle w:val="TAL"/>
              <w:rPr>
                <w:rFonts w:cs="Arial"/>
                <w:color w:val="000000"/>
              </w:rPr>
            </w:pPr>
            <w:r>
              <w:rPr>
                <w:rFonts w:cs="Arial"/>
                <w:color w:val="000000"/>
              </w:rPr>
              <w:t>For streaming analytics reporting:</w:t>
            </w:r>
          </w:p>
          <w:p w14:paraId="1ADEC188"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6F493A">
            <w:pPr>
              <w:pStyle w:val="TAL"/>
              <w:rPr>
                <w:rFonts w:cs="Arial"/>
                <w:color w:val="000000"/>
              </w:rPr>
            </w:pPr>
            <w:r>
              <w:rPr>
                <w:rFonts w:cs="Arial"/>
                <w:color w:val="000000"/>
              </w:rPr>
              <w:t>For streaming proprietary data reporting:</w:t>
            </w:r>
          </w:p>
          <w:p w14:paraId="1813DBEA"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6F493A">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15" w:name="_Toc44001413"/>
      <w:bookmarkStart w:id="1016" w:name="_Toc51580991"/>
      <w:bookmarkStart w:id="1017" w:name="_Toc52356254"/>
      <w:bookmarkStart w:id="1018" w:name="_Toc55227824"/>
      <w:bookmarkStart w:id="1019" w:name="_Toc138323378"/>
      <w:bookmarkStart w:id="1020" w:name="_Toc219487582"/>
      <w:r>
        <w:rPr>
          <w:lang w:eastAsia="zh-CN"/>
        </w:rPr>
        <w:t>11.5.1.6.4</w:t>
      </w:r>
      <w:r>
        <w:rPr>
          <w:lang w:eastAsia="zh-CN"/>
        </w:rPr>
        <w:tab/>
        <w:t>Exceptions</w:t>
      </w:r>
      <w:bookmarkEnd w:id="1015"/>
      <w:bookmarkEnd w:id="1016"/>
      <w:bookmarkEnd w:id="1017"/>
      <w:bookmarkEnd w:id="1018"/>
      <w:bookmarkEnd w:id="1019"/>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6F493A">
            <w:pPr>
              <w:pStyle w:val="TAH"/>
              <w:rPr>
                <w:color w:val="000000"/>
              </w:rPr>
            </w:pPr>
            <w:r>
              <w:rPr>
                <w:color w:val="000000"/>
              </w:rPr>
              <w:t>Definition</w:t>
            </w:r>
          </w:p>
        </w:tc>
      </w:tr>
      <w:tr w:rsidR="00623B86" w14:paraId="54E7AB29"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6F493A">
            <w:pPr>
              <w:pStyle w:val="TAL"/>
              <w:rPr>
                <w:rFonts w:cs="Arial"/>
                <w:color w:val="000000"/>
              </w:rPr>
            </w:pPr>
            <w:bookmarkStart w:id="1021"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1"/>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2" w:name="_Toc44001414"/>
      <w:bookmarkStart w:id="1023" w:name="_Toc51580992"/>
      <w:bookmarkStart w:id="1024" w:name="_Toc52356255"/>
      <w:bookmarkStart w:id="1025" w:name="_Toc55227825"/>
      <w:bookmarkStart w:id="1026" w:name="_Toc138323379"/>
      <w:bookmarkStart w:id="1027" w:name="_Toc219487583"/>
      <w:r>
        <w:rPr>
          <w:lang w:eastAsia="zh-CN"/>
        </w:rPr>
        <w:t>11.5.1.7</w:t>
      </w:r>
      <w:r>
        <w:rPr>
          <w:lang w:eastAsia="zh-CN"/>
        </w:rPr>
        <w:tab/>
        <w:t>getStreamInfo operation (M)</w:t>
      </w:r>
      <w:bookmarkEnd w:id="1022"/>
      <w:bookmarkEnd w:id="1023"/>
      <w:bookmarkEnd w:id="1024"/>
      <w:bookmarkEnd w:id="1025"/>
      <w:bookmarkEnd w:id="1026"/>
      <w:bookmarkEnd w:id="1027"/>
    </w:p>
    <w:p w14:paraId="766FEA6A" w14:textId="77777777" w:rsidR="00623B86" w:rsidRDefault="00623B86" w:rsidP="00623B86">
      <w:pPr>
        <w:pStyle w:val="Heading5"/>
        <w:rPr>
          <w:lang w:eastAsia="zh-CN"/>
        </w:rPr>
      </w:pPr>
      <w:bookmarkStart w:id="1028" w:name="_Toc44001415"/>
      <w:bookmarkStart w:id="1029" w:name="_Toc51580993"/>
      <w:bookmarkStart w:id="1030" w:name="_Toc52356256"/>
      <w:bookmarkStart w:id="1031" w:name="_Toc55227826"/>
      <w:bookmarkStart w:id="1032" w:name="_Toc138323380"/>
      <w:bookmarkStart w:id="1033" w:name="_Toc219487584"/>
      <w:r>
        <w:rPr>
          <w:lang w:eastAsia="zh-CN"/>
        </w:rPr>
        <w:t>11.5.1.7.1</w:t>
      </w:r>
      <w:r>
        <w:rPr>
          <w:lang w:eastAsia="zh-CN"/>
        </w:rPr>
        <w:tab/>
        <w:t>Definition</w:t>
      </w:r>
      <w:bookmarkEnd w:id="1028"/>
      <w:bookmarkEnd w:id="1029"/>
      <w:bookmarkEnd w:id="1030"/>
      <w:bookmarkEnd w:id="1031"/>
      <w:bookmarkEnd w:id="1032"/>
      <w:bookmarkEnd w:id="1033"/>
    </w:p>
    <w:p w14:paraId="3E80E503" w14:textId="74727FF1" w:rsidR="00623B86" w:rsidRPr="0003746F" w:rsidRDefault="00623B86" w:rsidP="00623B86">
      <w:pPr>
        <w:rPr>
          <w:lang w:eastAsia="zh-CN"/>
        </w:rPr>
      </w:pPr>
      <w:r>
        <w:rPr>
          <w:lang w:eastAsia="zh-CN"/>
        </w:rPr>
        <w:t>This operation enables the</w:t>
      </w:r>
      <w:r w:rsidR="003336F4">
        <w:rPr>
          <w:lang w:eastAsia="zh-CN"/>
        </w:rPr>
        <w:t xml:space="preserve"> </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34" w:name="_Toc44001416"/>
      <w:bookmarkStart w:id="1035" w:name="_Toc51580994"/>
      <w:bookmarkStart w:id="1036" w:name="_Toc52356257"/>
      <w:bookmarkStart w:id="1037" w:name="_Toc55227827"/>
      <w:bookmarkStart w:id="1038" w:name="_Toc138323381"/>
      <w:bookmarkStart w:id="1039" w:name="_Toc219487585"/>
      <w:r>
        <w:rPr>
          <w:lang w:eastAsia="zh-CN"/>
        </w:rPr>
        <w:t>11.5.1.7.2</w:t>
      </w:r>
      <w:r>
        <w:rPr>
          <w:lang w:eastAsia="zh-CN"/>
        </w:rPr>
        <w:tab/>
        <w:t>Input parameters</w:t>
      </w:r>
      <w:bookmarkEnd w:id="1034"/>
      <w:bookmarkEnd w:id="1035"/>
      <w:bookmarkEnd w:id="1036"/>
      <w:bookmarkEnd w:id="1037"/>
      <w:bookmarkEnd w:id="1038"/>
      <w:bookmarkEnd w:id="10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6F493A">
            <w:pPr>
              <w:pStyle w:val="TAH"/>
              <w:rPr>
                <w:color w:val="000000"/>
              </w:rPr>
            </w:pPr>
            <w:r>
              <w:rPr>
                <w:color w:val="000000"/>
              </w:rPr>
              <w:t>Comment</w:t>
            </w:r>
          </w:p>
        </w:tc>
      </w:tr>
      <w:tr w:rsidR="00623B86" w14:paraId="4AB8BB84"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6F493A">
            <w:pPr>
              <w:pStyle w:val="TAL"/>
              <w:rPr>
                <w:rFonts w:cs="Arial"/>
                <w:color w:val="000000"/>
              </w:rPr>
            </w:pPr>
            <w:bookmarkStart w:id="1040"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6F493A">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6F493A">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40"/>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1" w:name="_Toc44001417"/>
      <w:bookmarkStart w:id="1042" w:name="_Toc51580995"/>
      <w:bookmarkStart w:id="1043" w:name="_Toc52356258"/>
      <w:bookmarkStart w:id="1044" w:name="_Toc55227828"/>
      <w:bookmarkStart w:id="1045" w:name="_Toc138323382"/>
      <w:bookmarkStart w:id="1046" w:name="_Toc219487586"/>
      <w:r>
        <w:rPr>
          <w:lang w:eastAsia="zh-CN"/>
        </w:rPr>
        <w:lastRenderedPageBreak/>
        <w:t>11.5.1.7.3</w:t>
      </w:r>
      <w:r>
        <w:rPr>
          <w:lang w:eastAsia="zh-CN"/>
        </w:rPr>
        <w:tab/>
        <w:t>Output parameters</w:t>
      </w:r>
      <w:bookmarkEnd w:id="1041"/>
      <w:bookmarkEnd w:id="1042"/>
      <w:bookmarkEnd w:id="1043"/>
      <w:bookmarkEnd w:id="1044"/>
      <w:bookmarkEnd w:id="1045"/>
      <w:bookmarkEnd w:id="10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6F493A">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6F493A">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6F493A">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6F493A">
            <w:pPr>
              <w:pStyle w:val="TAH"/>
              <w:rPr>
                <w:color w:val="000000"/>
              </w:rPr>
            </w:pPr>
            <w:r>
              <w:rPr>
                <w:color w:val="000000"/>
              </w:rPr>
              <w:t>Comment</w:t>
            </w:r>
          </w:p>
        </w:tc>
      </w:tr>
      <w:tr w:rsidR="00623B86" w14:paraId="3E6CE251"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6F493A">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6F493A">
            <w:pPr>
              <w:pStyle w:val="TAL"/>
              <w:rPr>
                <w:color w:val="000000"/>
              </w:rPr>
            </w:pPr>
            <w:r w:rsidRPr="00151328">
              <w:rPr>
                <w:rFonts w:cs="Arial"/>
                <w:color w:val="000000"/>
              </w:rPr>
              <w:t xml:space="preserve">List of </w:t>
            </w:r>
            <w:bookmarkStart w:id="1047"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47"/>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6F493A">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6F493A">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6F493A">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6F493A">
            <w:pPr>
              <w:pStyle w:val="TAL"/>
              <w:rPr>
                <w:rFonts w:cs="Arial"/>
                <w:color w:val="000000"/>
              </w:rPr>
            </w:pPr>
          </w:p>
          <w:p w14:paraId="320A40AA" w14:textId="77777777" w:rsidR="00623B86" w:rsidRDefault="00623B86" w:rsidP="006F493A">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6F493A">
            <w:pPr>
              <w:pStyle w:val="TAL"/>
              <w:ind w:left="284"/>
              <w:rPr>
                <w:rFonts w:cs="Arial"/>
                <w:color w:val="000000"/>
              </w:rPr>
            </w:pPr>
            <w:r>
              <w:rPr>
                <w:rFonts w:cs="Arial"/>
                <w:color w:val="000000"/>
              </w:rPr>
              <w:t xml:space="preserve"> - either:</w:t>
            </w:r>
          </w:p>
          <w:p w14:paraId="45CA9C80"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6F493A">
            <w:pPr>
              <w:pStyle w:val="TAL"/>
              <w:ind w:left="284"/>
              <w:rPr>
                <w:rFonts w:cs="Arial"/>
                <w:color w:val="000000"/>
              </w:rPr>
            </w:pPr>
            <w:r>
              <w:rPr>
                <w:rFonts w:cs="Arial"/>
                <w:color w:val="000000"/>
              </w:rPr>
              <w:t xml:space="preserve"> - or:</w:t>
            </w:r>
          </w:p>
          <w:p w14:paraId="7B55A8F9" w14:textId="77777777" w:rsidR="00623B86" w:rsidRDefault="00623B86" w:rsidP="006F493A">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6F493A">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6F493A">
            <w:pPr>
              <w:pStyle w:val="TAL"/>
              <w:rPr>
                <w:rFonts w:cs="Arial"/>
                <w:color w:val="000000"/>
              </w:rPr>
            </w:pPr>
          </w:p>
          <w:p w14:paraId="053F31CC"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6F493A">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6F493A">
            <w:pPr>
              <w:pStyle w:val="TAL"/>
              <w:rPr>
                <w:rFonts w:cs="Arial"/>
                <w:color w:val="000000"/>
              </w:rPr>
            </w:pPr>
          </w:p>
          <w:p w14:paraId="7AAD01A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6F493A">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6F493A">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48" w:name="_Toc44001418"/>
      <w:bookmarkStart w:id="1049" w:name="_Toc51580996"/>
      <w:bookmarkStart w:id="1050" w:name="_Toc52356259"/>
      <w:bookmarkStart w:id="1051" w:name="_Toc55227829"/>
      <w:bookmarkStart w:id="1052" w:name="_Toc138323383"/>
      <w:bookmarkStart w:id="1053" w:name="_Toc219487587"/>
      <w:r>
        <w:rPr>
          <w:lang w:eastAsia="zh-CN"/>
        </w:rPr>
        <w:lastRenderedPageBreak/>
        <w:t>11.5.1.7.4</w:t>
      </w:r>
      <w:r>
        <w:rPr>
          <w:lang w:eastAsia="zh-CN"/>
        </w:rPr>
        <w:tab/>
        <w:t>Exceptions</w:t>
      </w:r>
      <w:bookmarkEnd w:id="1048"/>
      <w:bookmarkEnd w:id="1049"/>
      <w:bookmarkEnd w:id="1050"/>
      <w:bookmarkEnd w:id="1051"/>
      <w:bookmarkEnd w:id="1052"/>
      <w:bookmarkEnd w:id="10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6F493A">
            <w:pPr>
              <w:pStyle w:val="TAH"/>
              <w:rPr>
                <w:color w:val="000000"/>
              </w:rPr>
            </w:pPr>
            <w:r>
              <w:rPr>
                <w:color w:val="000000"/>
              </w:rPr>
              <w:t>Definition</w:t>
            </w:r>
          </w:p>
        </w:tc>
      </w:tr>
      <w:tr w:rsidR="00623B86" w14:paraId="151D569B"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6F493A">
            <w:pPr>
              <w:pStyle w:val="TAL"/>
              <w:rPr>
                <w:rFonts w:ascii="Courier New" w:hAnsi="Courier New" w:cs="Courier New"/>
                <w:color w:val="000000"/>
              </w:rPr>
            </w:pPr>
            <w:bookmarkStart w:id="1054" w:name="MCCQCTEMPBM_00000096"/>
            <w:r>
              <w:rPr>
                <w:rFonts w:ascii="Courier New" w:hAnsi="Courier New" w:cs="Courier New"/>
                <w:color w:val="000000"/>
              </w:rPr>
              <w:t>unknownStreamId</w:t>
            </w:r>
            <w:bookmarkEnd w:id="1054"/>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55" w:name="_Toc51580997"/>
      <w:bookmarkStart w:id="1056" w:name="_Toc52356260"/>
      <w:bookmarkStart w:id="1057" w:name="_Toc55227830"/>
      <w:bookmarkStart w:id="1058" w:name="_Toc138323384"/>
      <w:bookmarkStart w:id="1059" w:name="_Toc219487588"/>
      <w:r w:rsidRPr="00747535">
        <w:rPr>
          <w:lang w:eastAsia="zh-CN"/>
        </w:rPr>
        <w:t>11</w:t>
      </w:r>
      <w:r>
        <w:rPr>
          <w:lang w:eastAsia="zh-CN"/>
        </w:rPr>
        <w:t>.6</w:t>
      </w:r>
      <w:r w:rsidRPr="00747535">
        <w:rPr>
          <w:lang w:eastAsia="zh-CN"/>
        </w:rPr>
        <w:tab/>
        <w:t>File data reporting service</w:t>
      </w:r>
      <w:bookmarkEnd w:id="1055"/>
      <w:bookmarkEnd w:id="1056"/>
      <w:bookmarkEnd w:id="1057"/>
      <w:bookmarkEnd w:id="1058"/>
      <w:bookmarkEnd w:id="1059"/>
    </w:p>
    <w:p w14:paraId="78C8504B" w14:textId="77777777" w:rsidR="00623B86" w:rsidRPr="00747535" w:rsidRDefault="00623B86" w:rsidP="00623B86">
      <w:pPr>
        <w:pStyle w:val="Heading3"/>
        <w:rPr>
          <w:lang w:eastAsia="zh-CN"/>
        </w:rPr>
      </w:pPr>
      <w:bookmarkStart w:id="1060" w:name="_Toc51580998"/>
      <w:bookmarkStart w:id="1061" w:name="_Toc52356261"/>
      <w:bookmarkStart w:id="1062" w:name="_Toc55227831"/>
      <w:bookmarkStart w:id="1063" w:name="_Toc138323385"/>
      <w:bookmarkStart w:id="1064" w:name="_Toc219487589"/>
      <w:r w:rsidRPr="00747535">
        <w:rPr>
          <w:lang w:eastAsia="zh-CN"/>
        </w:rPr>
        <w:t>11</w:t>
      </w:r>
      <w:r>
        <w:rPr>
          <w:lang w:eastAsia="zh-CN"/>
        </w:rPr>
        <w:t>.6</w:t>
      </w:r>
      <w:r w:rsidRPr="00747535">
        <w:rPr>
          <w:lang w:eastAsia="zh-CN"/>
        </w:rPr>
        <w:t>.1</w:t>
      </w:r>
      <w:r w:rsidRPr="00747535">
        <w:rPr>
          <w:lang w:eastAsia="zh-CN"/>
        </w:rPr>
        <w:tab/>
        <w:t>Operations and notifications</w:t>
      </w:r>
      <w:bookmarkEnd w:id="1060"/>
      <w:bookmarkEnd w:id="1061"/>
      <w:bookmarkEnd w:id="1062"/>
      <w:bookmarkEnd w:id="1063"/>
      <w:bookmarkEnd w:id="1064"/>
    </w:p>
    <w:p w14:paraId="37BD36E5" w14:textId="77777777" w:rsidR="00623B86" w:rsidRPr="00C908C1" w:rsidRDefault="00623B86" w:rsidP="00C908C1">
      <w:pPr>
        <w:pStyle w:val="Heading4"/>
      </w:pPr>
      <w:bookmarkStart w:id="1065" w:name="_Toc51580999"/>
      <w:bookmarkStart w:id="1066" w:name="_Toc52356262"/>
      <w:bookmarkStart w:id="1067" w:name="_Toc55227832"/>
      <w:bookmarkStart w:id="1068" w:name="_Toc138323386"/>
      <w:bookmarkStart w:id="1069" w:name="_Toc219487590"/>
      <w:r w:rsidRPr="00C908C1">
        <w:t>11.6.1.1</w:t>
      </w:r>
      <w:r w:rsidRPr="00C908C1">
        <w:tab/>
        <w:t>Notification notifyFileReady</w:t>
      </w:r>
      <w:bookmarkEnd w:id="1065"/>
      <w:bookmarkEnd w:id="1066"/>
      <w:bookmarkEnd w:id="1067"/>
      <w:bookmarkEnd w:id="1068"/>
      <w:bookmarkEnd w:id="1069"/>
    </w:p>
    <w:p w14:paraId="70EFCD86" w14:textId="77777777" w:rsidR="00623B86" w:rsidRPr="00747535" w:rsidRDefault="00623B86" w:rsidP="00623B86">
      <w:pPr>
        <w:pStyle w:val="Heading5"/>
      </w:pPr>
      <w:bookmarkStart w:id="1070" w:name="_Toc51581000"/>
      <w:bookmarkStart w:id="1071" w:name="_Toc52356263"/>
      <w:bookmarkStart w:id="1072" w:name="_Toc55227833"/>
      <w:bookmarkStart w:id="1073" w:name="_Toc138323387"/>
      <w:bookmarkStart w:id="1074" w:name="_Toc219487591"/>
      <w:r w:rsidRPr="00747535">
        <w:t>11</w:t>
      </w:r>
      <w:r>
        <w:t>.6</w:t>
      </w:r>
      <w:r w:rsidRPr="00747535">
        <w:t>.1.1.1</w:t>
      </w:r>
      <w:r w:rsidRPr="00747535">
        <w:tab/>
        <w:t>Definition</w:t>
      </w:r>
      <w:bookmarkEnd w:id="1070"/>
      <w:bookmarkEnd w:id="1071"/>
      <w:bookmarkEnd w:id="1072"/>
      <w:bookmarkEnd w:id="1073"/>
      <w:bookmarkEnd w:id="1074"/>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Pr="003336F4" w:rsidRDefault="00623B86" w:rsidP="003336F4">
      <w:r w:rsidRPr="003336F4">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75" w:name="_Toc51581001"/>
      <w:bookmarkStart w:id="1076" w:name="_Toc52356264"/>
      <w:bookmarkStart w:id="1077" w:name="_Toc55227834"/>
      <w:bookmarkStart w:id="1078" w:name="_Toc138323388"/>
      <w:bookmarkStart w:id="1079" w:name="_Toc219487592"/>
      <w:r w:rsidRPr="00747535">
        <w:rPr>
          <w:lang w:val="fr-FR"/>
        </w:rPr>
        <w:lastRenderedPageBreak/>
        <w:t>11</w:t>
      </w:r>
      <w:r>
        <w:rPr>
          <w:lang w:val="fr-FR"/>
        </w:rPr>
        <w:t>.6</w:t>
      </w:r>
      <w:r w:rsidRPr="00747535">
        <w:rPr>
          <w:lang w:val="fr-FR"/>
        </w:rPr>
        <w:t>.1.1.2</w:t>
      </w:r>
      <w:r w:rsidRPr="00747535">
        <w:rPr>
          <w:lang w:val="fr-FR"/>
        </w:rPr>
        <w:tab/>
      </w:r>
      <w:r w:rsidRPr="00971FE6">
        <w:rPr>
          <w:lang w:val="en-US"/>
        </w:rPr>
        <w:t>Input parameters</w:t>
      </w:r>
      <w:bookmarkEnd w:id="1075"/>
      <w:bookmarkEnd w:id="1076"/>
      <w:bookmarkEnd w:id="1077"/>
      <w:bookmarkEnd w:id="1078"/>
      <w:bookmarkEnd w:id="10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6F493A">
            <w:pPr>
              <w:pStyle w:val="TAH"/>
              <w:rPr>
                <w:lang w:val="fr-FR"/>
              </w:rPr>
            </w:pPr>
            <w:r>
              <w:rPr>
                <w:lang w:val="fr-FR"/>
              </w:rPr>
              <w:lastRenderedPageBreak/>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6F493A">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6F493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6F493A">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6F493A">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6F493A">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6F493A">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6F493A">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6F493A">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6F493A">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r>
              <w:rPr>
                <w:rFonts w:cs="Arial"/>
              </w:rPr>
              <w:t>sequenceNo</w:t>
            </w:r>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r>
              <w:rPr>
                <w:rFonts w:cs="Arial"/>
              </w:rPr>
              <w:t>subscriptionId</w:t>
            </w:r>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r w:rsidRPr="00971FE6">
              <w:lastRenderedPageBreak/>
              <w:t>fileInfoList</w:t>
            </w:r>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r w:rsidRPr="00971FE6">
              <w:t>fileLocation</w:t>
            </w:r>
            <w:r>
              <w:t xml:space="preserve"> (M)</w:t>
            </w:r>
            <w:r w:rsidRPr="00FF48D5">
              <w:t>,</w:t>
            </w:r>
          </w:p>
          <w:p w14:paraId="25E0FEC3" w14:textId="77777777" w:rsidR="009A0D64" w:rsidRPr="00FF48D5" w:rsidRDefault="009A0D64" w:rsidP="009A0D64">
            <w:pPr>
              <w:pStyle w:val="TAL"/>
            </w:pPr>
            <w:r>
              <w:t xml:space="preserve">  fileCompression (M),</w:t>
            </w:r>
          </w:p>
          <w:p w14:paraId="439A3D08" w14:textId="77777777" w:rsidR="009A0D64" w:rsidRDefault="009A0D64" w:rsidP="009A0D64">
            <w:pPr>
              <w:pStyle w:val="TAL"/>
            </w:pPr>
            <w:r>
              <w:t xml:space="preserve">  </w:t>
            </w:r>
            <w:r w:rsidRPr="00971FE6">
              <w:t>fileSize</w:t>
            </w:r>
            <w:r>
              <w:t xml:space="preserve"> (O),</w:t>
            </w:r>
          </w:p>
          <w:p w14:paraId="0F242C9B" w14:textId="77777777" w:rsidR="009A0D64" w:rsidRDefault="009A0D64" w:rsidP="009A0D64">
            <w:pPr>
              <w:pStyle w:val="TAL"/>
              <w:rPr>
                <w:lang w:eastAsia="zh-CN"/>
              </w:rPr>
            </w:pPr>
            <w:r>
              <w:t xml:space="preserve">  fileDataType (M),</w:t>
            </w:r>
          </w:p>
          <w:p w14:paraId="79D001D5" w14:textId="77777777" w:rsidR="009A0D64" w:rsidRPr="00FF48D5" w:rsidRDefault="009A0D64" w:rsidP="009A0D64">
            <w:pPr>
              <w:pStyle w:val="TAL"/>
            </w:pPr>
            <w:r>
              <w:t xml:space="preserve">  fileFormat (M),</w:t>
            </w:r>
          </w:p>
          <w:p w14:paraId="3BE34C2E" w14:textId="77777777" w:rsidR="009A0D64" w:rsidRPr="00FF48D5" w:rsidRDefault="009A0D64" w:rsidP="009A0D64">
            <w:pPr>
              <w:pStyle w:val="TAL"/>
            </w:pPr>
            <w:r>
              <w:t xml:space="preserve">  </w:t>
            </w:r>
            <w:r w:rsidRPr="00971FE6">
              <w:t>file</w:t>
            </w:r>
            <w:r w:rsidRPr="00971FE6">
              <w:rPr>
                <w:lang w:eastAsia="zh-CN"/>
              </w:rPr>
              <w:t>Ready</w:t>
            </w:r>
            <w:r w:rsidRPr="00971FE6">
              <w:t>Time</w:t>
            </w:r>
            <w:r>
              <w:t xml:space="preserve"> (O),</w:t>
            </w:r>
          </w:p>
          <w:p w14:paraId="19EE47AC" w14:textId="77777777" w:rsidR="009A0D64" w:rsidRDefault="009A0D64" w:rsidP="009A0D64">
            <w:pPr>
              <w:pStyle w:val="TAL"/>
            </w:pPr>
            <w:r>
              <w:t xml:space="preserve">  </w:t>
            </w:r>
            <w:r w:rsidRPr="00971FE6">
              <w:t>fileExpirationTime</w:t>
            </w:r>
            <w:r>
              <w:t xml:space="preserve"> (O),</w:t>
            </w:r>
          </w:p>
          <w:p w14:paraId="6540457C" w14:textId="77777777" w:rsidR="009A0D64" w:rsidRPr="00FF48D5" w:rsidRDefault="009A0D64" w:rsidP="009A0D64">
            <w:pPr>
              <w:pStyle w:val="TAL"/>
              <w:rPr>
                <w:lang w:eastAsia="zh-CN"/>
              </w:rPr>
            </w:pPr>
            <w:r>
              <w:t>…jobId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r>
              <w:rPr>
                <w:rFonts w:cs="Arial"/>
              </w:rPr>
              <w:t>fileDataType":</w:t>
            </w:r>
            <w:r>
              <w:t xml:space="preserve"> Type of the management data stored in the file. Allowed values are</w:t>
            </w:r>
            <w:bookmarkStart w:id="1080"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080"/>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1" w:name="_Toc51581002"/>
      <w:bookmarkStart w:id="1082" w:name="_Toc52356265"/>
      <w:bookmarkStart w:id="1083" w:name="_Toc55227835"/>
      <w:bookmarkStart w:id="1084" w:name="_Toc138323389"/>
      <w:bookmarkStart w:id="1085" w:name="_Toc219487593"/>
      <w:r w:rsidRPr="00747535">
        <w:t>11</w:t>
      </w:r>
      <w:r>
        <w:t>.6</w:t>
      </w:r>
      <w:r w:rsidRPr="00747535">
        <w:t>.1.2</w:t>
      </w:r>
      <w:r w:rsidRPr="00747535">
        <w:tab/>
        <w:t xml:space="preserve">Notification </w:t>
      </w:r>
      <w:r w:rsidRPr="00971FE6">
        <w:rPr>
          <w:rFonts w:cs="Arial"/>
        </w:rPr>
        <w:t>notifyFilePreparationError</w:t>
      </w:r>
      <w:bookmarkEnd w:id="1081"/>
      <w:bookmarkEnd w:id="1082"/>
      <w:bookmarkEnd w:id="1083"/>
      <w:bookmarkEnd w:id="1084"/>
      <w:bookmarkEnd w:id="1085"/>
    </w:p>
    <w:p w14:paraId="062B2DD0" w14:textId="77777777" w:rsidR="00623B86" w:rsidRPr="00747535" w:rsidRDefault="00623B86" w:rsidP="00623B86">
      <w:pPr>
        <w:pStyle w:val="Heading5"/>
      </w:pPr>
      <w:bookmarkStart w:id="1086" w:name="_Toc51581003"/>
      <w:bookmarkStart w:id="1087" w:name="_Toc52356266"/>
      <w:bookmarkStart w:id="1088" w:name="_Toc55227836"/>
      <w:bookmarkStart w:id="1089" w:name="_Toc138323390"/>
      <w:bookmarkStart w:id="1090" w:name="_Toc219487594"/>
      <w:r w:rsidRPr="00747535">
        <w:t>11</w:t>
      </w:r>
      <w:r>
        <w:t>.6</w:t>
      </w:r>
      <w:r w:rsidRPr="00747535">
        <w:t>.1.2.1</w:t>
      </w:r>
      <w:r w:rsidRPr="00747535">
        <w:tab/>
        <w:t>Definition</w:t>
      </w:r>
      <w:bookmarkEnd w:id="1086"/>
      <w:bookmarkEnd w:id="1087"/>
      <w:bookmarkEnd w:id="1088"/>
      <w:bookmarkEnd w:id="1089"/>
      <w:bookmarkEnd w:id="1090"/>
    </w:p>
    <w:p w14:paraId="09160C8B" w14:textId="77777777" w:rsidR="00D02308" w:rsidRDefault="00D02308" w:rsidP="00D02308">
      <w:bookmarkStart w:id="1091" w:name="_Toc51581004"/>
      <w:bookmarkStart w:id="1092" w:name="_Toc52356267"/>
      <w:bookmarkStart w:id="1093" w:name="_Toc55227837"/>
      <w:bookmarkStart w:id="1094" w:name="_Toc138323391"/>
      <w:r>
        <w:t xml:space="preserve">A MnS producer sends this notification to subscribed MnS consumers when an error occurs while preparing a file. For many error reasons, such as low memory or hard disk full, it is very likely that all ongoing file preparation processes fail </w:t>
      </w:r>
      <w:r>
        <w:lastRenderedPageBreak/>
        <w:t>at the same time. For that reason, it is possible to report with this notification that multiple file preparation processes failed.</w:t>
      </w:r>
    </w:p>
    <w:p w14:paraId="2DEBEAF1" w14:textId="5E88C6EA" w:rsidR="00D02308" w:rsidRDefault="00D02308" w:rsidP="00D02308">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w:t>
      </w:r>
    </w:p>
    <w:p w14:paraId="3FEF27E5" w14:textId="77777777" w:rsidR="004E2234" w:rsidRPr="00C908C1" w:rsidRDefault="00D02308" w:rsidP="00C908C1">
      <w:r w:rsidRPr="00C908C1">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p>
    <w:p w14:paraId="43CD0159" w14:textId="7A057F3C" w:rsidR="00623B86" w:rsidRPr="00747535" w:rsidRDefault="00623B86" w:rsidP="00623B86">
      <w:pPr>
        <w:pStyle w:val="Heading5"/>
      </w:pPr>
      <w:bookmarkStart w:id="1095" w:name="_Toc219487595"/>
      <w:r w:rsidRPr="00747535">
        <w:t>11</w:t>
      </w:r>
      <w:r>
        <w:t>.6</w:t>
      </w:r>
      <w:r w:rsidRPr="00747535">
        <w:t>.1.</w:t>
      </w:r>
      <w:r w:rsidRPr="00747535">
        <w:rPr>
          <w:lang w:eastAsia="zh-CN"/>
        </w:rPr>
        <w:t>2.</w:t>
      </w:r>
      <w:r w:rsidRPr="00747535">
        <w:t>2</w:t>
      </w:r>
      <w:r w:rsidRPr="00747535">
        <w:tab/>
      </w:r>
      <w:r>
        <w:t>Input parameters</w:t>
      </w:r>
      <w:bookmarkEnd w:id="1091"/>
      <w:bookmarkEnd w:id="1092"/>
      <w:bookmarkEnd w:id="1093"/>
      <w:bookmarkEnd w:id="1094"/>
      <w:bookmarkEnd w:id="10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6F493A">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6F493A">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6F493A">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6F493A">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6F493A">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6F493A">
            <w:pPr>
              <w:keepNext/>
              <w:keepLines/>
              <w:spacing w:after="0"/>
              <w:rPr>
                <w:rFonts w:ascii="Arial" w:hAnsi="Arial"/>
                <w:sz w:val="18"/>
                <w:lang w:val="fr-FR"/>
              </w:rPr>
            </w:pPr>
            <w:r>
              <w:rPr>
                <w:rFonts w:ascii="Arial" w:hAnsi="Arial"/>
                <w:sz w:val="18"/>
                <w:lang w:val="fr-FR"/>
              </w:rPr>
              <w:t>Entity.objectClass.</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6F493A">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6F493A">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6F493A">
            <w:pPr>
              <w:keepNext/>
              <w:keepLines/>
              <w:spacing w:after="0"/>
              <w:rPr>
                <w:rFonts w:ascii="Arial" w:hAnsi="Arial"/>
                <w:sz w:val="18"/>
                <w:lang w:val="fr-FR"/>
              </w:rPr>
            </w:pPr>
            <w:r>
              <w:rPr>
                <w:rFonts w:ascii="Arial" w:hAnsi="Arial"/>
                <w:sz w:val="18"/>
                <w:lang w:val="fr-FR"/>
              </w:rPr>
              <w:t>Entity.objectInstance</w:t>
            </w:r>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6F493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r>
              <w:rPr>
                <w:lang w:val="fr-FR"/>
              </w:rPr>
              <w:t>See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"notifyFilePreparationError"</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Time when the file preparation error occur</w:t>
            </w:r>
            <w:r>
              <w:rPr>
                <w:lang w:val="en-US"/>
              </w:rPr>
              <w:t>ed</w:t>
            </w:r>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r>
              <w:rPr>
                <w:rFonts w:cs="Arial"/>
              </w:rPr>
              <w:t>sequenceNo</w:t>
            </w:r>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r>
              <w:rPr>
                <w:rFonts w:cs="Arial"/>
              </w:rPr>
              <w:t>subscriptionId</w:t>
            </w:r>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r>
              <w:rPr>
                <w:lang w:val="fr-FR"/>
              </w:rPr>
              <w:t>See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r w:rsidRPr="00087D02">
              <w:rPr>
                <w:lang w:eastAsia="zh-CN"/>
              </w:rPr>
              <w:t>errorInPreparation</w:t>
            </w:r>
          </w:p>
          <w:p w14:paraId="49F815CE" w14:textId="77777777" w:rsidR="004F2533" w:rsidRPr="00087D02" w:rsidRDefault="004F2533" w:rsidP="004F2533">
            <w:pPr>
              <w:pStyle w:val="TAL"/>
              <w:rPr>
                <w:lang w:eastAsia="zh-CN"/>
              </w:rPr>
            </w:pPr>
            <w:r>
              <w:rPr>
                <w:lang w:eastAsia="zh-CN"/>
              </w:rPr>
              <w:t xml:space="preserve">- </w:t>
            </w:r>
            <w:r w:rsidRPr="00087D02">
              <w:rPr>
                <w:lang w:eastAsia="zh-CN"/>
              </w:rPr>
              <w:t>hardDiskFull</w:t>
            </w:r>
          </w:p>
          <w:p w14:paraId="4D6962F7" w14:textId="77777777" w:rsidR="004F2533" w:rsidRPr="00087D02" w:rsidRDefault="004F2533" w:rsidP="004F2533">
            <w:pPr>
              <w:pStyle w:val="TAL"/>
              <w:rPr>
                <w:lang w:eastAsia="zh-CN"/>
              </w:rPr>
            </w:pPr>
            <w:r>
              <w:rPr>
                <w:lang w:eastAsia="zh-CN"/>
              </w:rPr>
              <w:t xml:space="preserve">- </w:t>
            </w:r>
            <w:r w:rsidRPr="00087D02">
              <w:rPr>
                <w:lang w:eastAsia="zh-CN"/>
              </w:rPr>
              <w:t>hardDiskFailure</w:t>
            </w:r>
          </w:p>
          <w:p w14:paraId="5F06837B" w14:textId="77777777" w:rsidR="004F2533" w:rsidRPr="00087D02" w:rsidRDefault="004F2533" w:rsidP="004F2533">
            <w:pPr>
              <w:pStyle w:val="TAL"/>
              <w:rPr>
                <w:lang w:eastAsia="zh-CN"/>
              </w:rPr>
            </w:pPr>
            <w:r>
              <w:rPr>
                <w:lang w:eastAsia="zh-CN"/>
              </w:rPr>
              <w:t xml:space="preserve">- </w:t>
            </w:r>
            <w:r w:rsidRPr="00087D02">
              <w:rPr>
                <w:lang w:eastAsia="zh-CN"/>
              </w:rPr>
              <w:t>tooManyFiles</w:t>
            </w:r>
          </w:p>
          <w:p w14:paraId="17EEF927" w14:textId="77777777" w:rsidR="004F2533" w:rsidRPr="00087D02" w:rsidRDefault="004F2533" w:rsidP="004F2533">
            <w:pPr>
              <w:pStyle w:val="TAL"/>
              <w:rPr>
                <w:lang w:eastAsia="zh-CN"/>
              </w:rPr>
            </w:pPr>
            <w:r>
              <w:rPr>
                <w:lang w:eastAsia="zh-CN"/>
              </w:rPr>
              <w:t xml:space="preserve">- </w:t>
            </w:r>
            <w:r w:rsidRPr="00087D02">
              <w:rPr>
                <w:lang w:eastAsia="zh-CN"/>
              </w:rPr>
              <w:t>collectionTimeOut</w:t>
            </w:r>
          </w:p>
          <w:p w14:paraId="45D8FD1F" w14:textId="77777777" w:rsidR="004F2533" w:rsidRPr="00087D02" w:rsidRDefault="004F2533" w:rsidP="004F2533">
            <w:pPr>
              <w:pStyle w:val="TAL"/>
              <w:rPr>
                <w:lang w:eastAsia="zh-CN"/>
              </w:rPr>
            </w:pPr>
            <w:r>
              <w:rPr>
                <w:lang w:eastAsia="zh-CN"/>
              </w:rPr>
              <w:t xml:space="preserve">- </w:t>
            </w:r>
            <w:r w:rsidRPr="00087D02">
              <w:rPr>
                <w:lang w:eastAsia="zh-CN"/>
              </w:rPr>
              <w:t>incompleteTruncatedFile</w:t>
            </w:r>
          </w:p>
          <w:p w14:paraId="307371B1" w14:textId="77777777" w:rsidR="004F2533" w:rsidRPr="00971FE6" w:rsidRDefault="004F2533" w:rsidP="004F2533">
            <w:pPr>
              <w:pStyle w:val="TAL"/>
              <w:rPr>
                <w:lang w:eastAsia="zh-CN"/>
              </w:rPr>
            </w:pPr>
            <w:r w:rsidRPr="00971FE6">
              <w:rPr>
                <w:lang w:eastAsia="zh-CN"/>
              </w:rPr>
              <w:t>- corruptedFile</w:t>
            </w:r>
          </w:p>
          <w:p w14:paraId="57DD6E90" w14:textId="77777777" w:rsidR="004F2533" w:rsidRPr="00971FE6" w:rsidRDefault="004F2533" w:rsidP="004F2533">
            <w:pPr>
              <w:pStyle w:val="TAL"/>
              <w:rPr>
                <w:lang w:eastAsia="zh-CN"/>
              </w:rPr>
            </w:pPr>
            <w:r w:rsidRPr="00971FE6">
              <w:rPr>
                <w:lang w:eastAsia="zh-CN"/>
              </w:rPr>
              <w:t>- lowMemory</w:t>
            </w:r>
          </w:p>
          <w:p w14:paraId="64E76D4A" w14:textId="77777777" w:rsidR="004F2533" w:rsidRDefault="004F2533" w:rsidP="004F2533">
            <w:pPr>
              <w:pStyle w:val="TAL"/>
              <w:rPr>
                <w:lang w:val="fr-FR" w:eastAsia="zh-CN"/>
              </w:rPr>
            </w:pPr>
            <w:r>
              <w:rPr>
                <w:lang w:val="fr-FR" w:eastAsia="zh-CN"/>
              </w:rPr>
              <w:t>- dataNotAvailable</w:t>
            </w:r>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r>
              <w:t>fileCreationErrorInfoList</w:t>
            </w:r>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r w:rsidRPr="00FF5527">
              <w:rPr>
                <w:lang w:val="en-CA"/>
              </w:rPr>
              <w:t>fileLocation</w:t>
            </w:r>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“fileDataType“:</w:t>
            </w:r>
            <w:r w:rsidRPr="007F26F4">
              <w:rPr>
                <w:lang w:val="en-CA"/>
              </w:rPr>
              <w:t>See Table 11.6.1.1.2-1</w:t>
            </w:r>
          </w:p>
          <w:p w14:paraId="50DBC734" w14:textId="77777777" w:rsidR="004F2533" w:rsidRDefault="004F2533" w:rsidP="004F2533">
            <w:pPr>
              <w:pStyle w:val="TAL"/>
              <w:rPr>
                <w:lang w:val="en-CA"/>
              </w:rPr>
            </w:pPr>
            <w:r>
              <w:t xml:space="preserve">- “jobId“: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3336F4" w:rsidRDefault="00623B86" w:rsidP="003336F4"/>
    <w:p w14:paraId="5427DB06" w14:textId="77777777" w:rsidR="00623B86" w:rsidRPr="00747535" w:rsidRDefault="00623B86" w:rsidP="00623B86">
      <w:pPr>
        <w:pStyle w:val="Heading4"/>
      </w:pPr>
      <w:bookmarkStart w:id="1096" w:name="_Toc51581005"/>
      <w:bookmarkStart w:id="1097" w:name="_Toc52356268"/>
      <w:bookmarkStart w:id="1098" w:name="_Toc55227838"/>
      <w:bookmarkStart w:id="1099" w:name="_Toc138323392"/>
      <w:bookmarkStart w:id="1100" w:name="_Toc219487596"/>
      <w:r w:rsidRPr="00747535">
        <w:t>11</w:t>
      </w:r>
      <w:r>
        <w:t>.6</w:t>
      </w:r>
      <w:r w:rsidRPr="00747535">
        <w:t>.1.3</w:t>
      </w:r>
      <w:r w:rsidRPr="00747535">
        <w:tab/>
        <w:t xml:space="preserve">Operation </w:t>
      </w:r>
      <w:r w:rsidRPr="00971FE6">
        <w:rPr>
          <w:rFonts w:cs="Arial"/>
        </w:rPr>
        <w:t>subscribe</w:t>
      </w:r>
      <w:bookmarkEnd w:id="1096"/>
      <w:bookmarkEnd w:id="1097"/>
      <w:bookmarkEnd w:id="1098"/>
      <w:bookmarkEnd w:id="1099"/>
      <w:bookmarkEnd w:id="1100"/>
    </w:p>
    <w:p w14:paraId="180A5B89" w14:textId="77777777" w:rsidR="00623B86" w:rsidRPr="00747535" w:rsidRDefault="00623B86" w:rsidP="00623B86">
      <w:pPr>
        <w:pStyle w:val="Heading5"/>
      </w:pPr>
      <w:bookmarkStart w:id="1101" w:name="_Toc51581006"/>
      <w:bookmarkStart w:id="1102" w:name="_Toc52356269"/>
      <w:bookmarkStart w:id="1103" w:name="_Toc55227839"/>
      <w:bookmarkStart w:id="1104" w:name="_Toc138323393"/>
      <w:bookmarkStart w:id="1105" w:name="_Toc219487597"/>
      <w:r w:rsidRPr="00747535">
        <w:t>11.</w:t>
      </w:r>
      <w:r>
        <w:t>6</w:t>
      </w:r>
      <w:r w:rsidRPr="00747535">
        <w:t>.1.</w:t>
      </w:r>
      <w:r>
        <w:t>3</w:t>
      </w:r>
      <w:r w:rsidRPr="00747535">
        <w:t>.1</w:t>
      </w:r>
      <w:r w:rsidRPr="00747535">
        <w:tab/>
        <w:t>Definition</w:t>
      </w:r>
      <w:bookmarkEnd w:id="1101"/>
      <w:bookmarkEnd w:id="1102"/>
      <w:bookmarkEnd w:id="1103"/>
      <w:bookmarkEnd w:id="1104"/>
      <w:bookmarkEnd w:id="1105"/>
    </w:p>
    <w:p w14:paraId="2C092B64" w14:textId="21D8F623" w:rsidR="009F079F" w:rsidRPr="00267822" w:rsidRDefault="009F079F" w:rsidP="00267822">
      <w:bookmarkStart w:id="1106" w:name="_Toc51581007"/>
      <w:bookmarkStart w:id="1107" w:name="_Toc52356270"/>
      <w:bookmarkStart w:id="1108" w:name="_Toc55227840"/>
      <w:bookmarkStart w:id="1109" w:name="_Toc138323394"/>
      <w:r w:rsidRPr="00267822">
        <w:t>Use createMOI operation specified in clause 11.1.1.1 together with NtfSubscriptionControl IOC specified in TS 28.622 [11] clause 4.3.22.</w:t>
      </w:r>
    </w:p>
    <w:p w14:paraId="4FED5C8A" w14:textId="1B675BCF" w:rsidR="00623B86" w:rsidRPr="00747535" w:rsidRDefault="00623B86" w:rsidP="00623B86">
      <w:pPr>
        <w:pStyle w:val="Heading5"/>
      </w:pPr>
      <w:bookmarkStart w:id="1110" w:name="_Toc219487598"/>
      <w:r w:rsidRPr="00747535">
        <w:lastRenderedPageBreak/>
        <w:t>11.</w:t>
      </w:r>
      <w:r>
        <w:t>6</w:t>
      </w:r>
      <w:r w:rsidRPr="00747535">
        <w:t>.1.</w:t>
      </w:r>
      <w:r>
        <w:t>3</w:t>
      </w:r>
      <w:r w:rsidRPr="00747535">
        <w:t>.</w:t>
      </w:r>
      <w:r>
        <w:t>2</w:t>
      </w:r>
      <w:r w:rsidRPr="00747535">
        <w:tab/>
      </w:r>
      <w:r w:rsidR="00267822">
        <w:rPr>
          <w:rFonts w:hint="eastAsia"/>
          <w:lang w:eastAsia="zh-CN"/>
        </w:rPr>
        <w:t>Void</w:t>
      </w:r>
      <w:bookmarkEnd w:id="1106"/>
      <w:bookmarkEnd w:id="1107"/>
      <w:bookmarkEnd w:id="1108"/>
      <w:bookmarkEnd w:id="1109"/>
      <w:bookmarkEnd w:id="1110"/>
    </w:p>
    <w:p w14:paraId="2827FE1B" w14:textId="631DB104" w:rsidR="00623B86" w:rsidRPr="00747535" w:rsidRDefault="00623B86" w:rsidP="00623B86">
      <w:pPr>
        <w:pStyle w:val="Heading5"/>
      </w:pPr>
      <w:bookmarkStart w:id="1111" w:name="_Toc51581008"/>
      <w:bookmarkStart w:id="1112" w:name="_Toc52356271"/>
      <w:bookmarkStart w:id="1113" w:name="_Toc55227841"/>
      <w:bookmarkStart w:id="1114" w:name="_Toc138323395"/>
      <w:bookmarkStart w:id="1115" w:name="_Toc219487599"/>
      <w:r w:rsidRPr="000B4A99">
        <w:t>11</w:t>
      </w:r>
      <w:r w:rsidRPr="00747535">
        <w:t>.</w:t>
      </w:r>
      <w:r>
        <w:t>6</w:t>
      </w:r>
      <w:r w:rsidRPr="00747535">
        <w:t>.1.</w:t>
      </w:r>
      <w:r>
        <w:t>3</w:t>
      </w:r>
      <w:r w:rsidRPr="00747535">
        <w:t>.3</w:t>
      </w:r>
      <w:r w:rsidRPr="00747535">
        <w:tab/>
      </w:r>
      <w:r w:rsidR="00267822">
        <w:rPr>
          <w:rFonts w:hint="eastAsia"/>
          <w:lang w:eastAsia="zh-CN"/>
        </w:rPr>
        <w:t>Void</w:t>
      </w:r>
      <w:bookmarkEnd w:id="1111"/>
      <w:bookmarkEnd w:id="1112"/>
      <w:bookmarkEnd w:id="1113"/>
      <w:bookmarkEnd w:id="1114"/>
      <w:bookmarkEnd w:id="1115"/>
    </w:p>
    <w:p w14:paraId="4C5C3FFC" w14:textId="2A5F1108" w:rsidR="00623B86" w:rsidRPr="00747535" w:rsidRDefault="00623B86" w:rsidP="00623B86">
      <w:pPr>
        <w:pStyle w:val="Heading5"/>
      </w:pPr>
      <w:bookmarkStart w:id="1116" w:name="_Toc51581009"/>
      <w:bookmarkStart w:id="1117" w:name="_Toc52356272"/>
      <w:bookmarkStart w:id="1118" w:name="_Toc55227842"/>
      <w:bookmarkStart w:id="1119" w:name="_Toc138323396"/>
      <w:bookmarkStart w:id="1120" w:name="_Toc219487600"/>
      <w:r w:rsidRPr="00747535">
        <w:t>11.</w:t>
      </w:r>
      <w:r>
        <w:t>6</w:t>
      </w:r>
      <w:r w:rsidRPr="00747535">
        <w:t>.1.</w:t>
      </w:r>
      <w:r>
        <w:t>3</w:t>
      </w:r>
      <w:r w:rsidRPr="00747535">
        <w:t>.4</w:t>
      </w:r>
      <w:r w:rsidRPr="00747535">
        <w:tab/>
      </w:r>
      <w:r w:rsidR="00267822">
        <w:rPr>
          <w:rFonts w:hint="eastAsia"/>
          <w:lang w:eastAsia="zh-CN"/>
        </w:rPr>
        <w:t>Void</w:t>
      </w:r>
      <w:bookmarkEnd w:id="1116"/>
      <w:bookmarkEnd w:id="1117"/>
      <w:bookmarkEnd w:id="1118"/>
      <w:bookmarkEnd w:id="1119"/>
      <w:bookmarkEnd w:id="1120"/>
    </w:p>
    <w:p w14:paraId="5B19929B" w14:textId="77777777" w:rsidR="00623B86" w:rsidRPr="00747535" w:rsidRDefault="00623B86" w:rsidP="00623B86">
      <w:pPr>
        <w:pStyle w:val="Heading4"/>
      </w:pPr>
      <w:bookmarkStart w:id="1121" w:name="_Toc51581010"/>
      <w:bookmarkStart w:id="1122" w:name="_Toc52356273"/>
      <w:bookmarkStart w:id="1123" w:name="_Toc55227843"/>
      <w:bookmarkStart w:id="1124" w:name="_Toc138323397"/>
      <w:bookmarkStart w:id="1125" w:name="_Toc219487601"/>
      <w:r w:rsidRPr="00747535">
        <w:t>11.</w:t>
      </w:r>
      <w:r>
        <w:t>6</w:t>
      </w:r>
      <w:r w:rsidRPr="00747535">
        <w:t>.1.</w:t>
      </w:r>
      <w:r>
        <w:t>4</w:t>
      </w:r>
      <w:r w:rsidRPr="00747535">
        <w:tab/>
        <w:t xml:space="preserve">Operation </w:t>
      </w:r>
      <w:r w:rsidRPr="00971FE6">
        <w:rPr>
          <w:rFonts w:cs="Arial"/>
        </w:rPr>
        <w:t>unsubscribe</w:t>
      </w:r>
      <w:bookmarkEnd w:id="1121"/>
      <w:bookmarkEnd w:id="1122"/>
      <w:bookmarkEnd w:id="1123"/>
      <w:bookmarkEnd w:id="1124"/>
      <w:bookmarkEnd w:id="1125"/>
    </w:p>
    <w:p w14:paraId="7F1A3659" w14:textId="77777777" w:rsidR="00623B86" w:rsidRPr="00747535" w:rsidRDefault="00623B86" w:rsidP="00623B86">
      <w:pPr>
        <w:pStyle w:val="Heading5"/>
      </w:pPr>
      <w:bookmarkStart w:id="1126" w:name="_Toc51581011"/>
      <w:bookmarkStart w:id="1127" w:name="_Toc52356274"/>
      <w:bookmarkStart w:id="1128" w:name="_Toc55227844"/>
      <w:bookmarkStart w:id="1129" w:name="_Toc138323398"/>
      <w:bookmarkStart w:id="1130" w:name="_Toc219487602"/>
      <w:r w:rsidRPr="00747535">
        <w:t>11.</w:t>
      </w:r>
      <w:r>
        <w:t>6</w:t>
      </w:r>
      <w:r w:rsidRPr="00747535">
        <w:t>.1.</w:t>
      </w:r>
      <w:r>
        <w:t>4</w:t>
      </w:r>
      <w:r w:rsidRPr="00747535">
        <w:t>.1</w:t>
      </w:r>
      <w:r w:rsidRPr="00747535">
        <w:tab/>
        <w:t>Definition</w:t>
      </w:r>
      <w:bookmarkEnd w:id="1126"/>
      <w:bookmarkEnd w:id="1127"/>
      <w:bookmarkEnd w:id="1128"/>
      <w:bookmarkEnd w:id="1129"/>
      <w:bookmarkEnd w:id="1130"/>
    </w:p>
    <w:p w14:paraId="4FB707AF" w14:textId="2569B73C" w:rsidR="009F079F" w:rsidRPr="00747535" w:rsidRDefault="009F079F" w:rsidP="009F079F">
      <w:bookmarkStart w:id="1131" w:name="_Toc51581012"/>
      <w:bookmarkStart w:id="1132" w:name="_Toc52356275"/>
      <w:bookmarkStart w:id="1133" w:name="_Toc55227845"/>
      <w:bookmarkStart w:id="1134" w:name="_Toc138323399"/>
      <w:r>
        <w:t>Use delete</w:t>
      </w:r>
      <w:r w:rsidRPr="00D254A1">
        <w:t>MOI</w:t>
      </w:r>
      <w:r>
        <w:t xml:space="preserve"> operation specified in clause 11.1.1.4 together with NtfSubscriptionControl IOC specified in TS 28.622 [11] clause 4.3.22.</w:t>
      </w:r>
    </w:p>
    <w:p w14:paraId="03DB93B6" w14:textId="215FB3D3" w:rsidR="00623B86" w:rsidRPr="00747535" w:rsidRDefault="00623B86" w:rsidP="00623B86">
      <w:pPr>
        <w:pStyle w:val="Heading5"/>
      </w:pPr>
      <w:bookmarkStart w:id="1135" w:name="_Toc219487603"/>
      <w:r w:rsidRPr="00747535">
        <w:t>11.</w:t>
      </w:r>
      <w:r>
        <w:t>6</w:t>
      </w:r>
      <w:r w:rsidRPr="00747535">
        <w:t>.1.</w:t>
      </w:r>
      <w:r>
        <w:t>4</w:t>
      </w:r>
      <w:r w:rsidRPr="00747535">
        <w:t>.</w:t>
      </w:r>
      <w:r>
        <w:t>2</w:t>
      </w:r>
      <w:r w:rsidRPr="00747535">
        <w:tab/>
      </w:r>
      <w:r w:rsidR="002E3F78">
        <w:t>Void</w:t>
      </w:r>
      <w:bookmarkEnd w:id="1131"/>
      <w:bookmarkEnd w:id="1132"/>
      <w:bookmarkEnd w:id="1133"/>
      <w:bookmarkEnd w:id="1134"/>
      <w:bookmarkEnd w:id="1135"/>
    </w:p>
    <w:p w14:paraId="125937D4" w14:textId="291E650C" w:rsidR="00623B86" w:rsidRPr="00747535" w:rsidRDefault="00623B86" w:rsidP="00623B86">
      <w:pPr>
        <w:pStyle w:val="Heading5"/>
      </w:pPr>
      <w:bookmarkStart w:id="1136" w:name="_Toc51581013"/>
      <w:bookmarkStart w:id="1137" w:name="_Toc52356276"/>
      <w:bookmarkStart w:id="1138" w:name="_Toc55227846"/>
      <w:bookmarkStart w:id="1139" w:name="_Toc138323400"/>
      <w:bookmarkStart w:id="1140" w:name="_Toc219487604"/>
      <w:r w:rsidRPr="00747535">
        <w:t>11.</w:t>
      </w:r>
      <w:r>
        <w:t>6</w:t>
      </w:r>
      <w:r w:rsidRPr="00747535">
        <w:t>.1.</w:t>
      </w:r>
      <w:r>
        <w:t>4</w:t>
      </w:r>
      <w:r w:rsidRPr="00747535">
        <w:t>.</w:t>
      </w:r>
      <w:r>
        <w:t>3</w:t>
      </w:r>
      <w:r w:rsidRPr="00747535">
        <w:tab/>
      </w:r>
      <w:r w:rsidR="002E3F78">
        <w:t>Void</w:t>
      </w:r>
      <w:bookmarkEnd w:id="1136"/>
      <w:bookmarkEnd w:id="1137"/>
      <w:bookmarkEnd w:id="1138"/>
      <w:bookmarkEnd w:id="1139"/>
      <w:bookmarkEnd w:id="1140"/>
    </w:p>
    <w:p w14:paraId="1D212EA3" w14:textId="07B71FCD" w:rsidR="00623B86" w:rsidRPr="00747535" w:rsidRDefault="00623B86" w:rsidP="00623B86">
      <w:pPr>
        <w:pStyle w:val="Heading5"/>
      </w:pPr>
      <w:bookmarkStart w:id="1141" w:name="_Toc51581014"/>
      <w:bookmarkStart w:id="1142" w:name="_Toc52356277"/>
      <w:bookmarkStart w:id="1143" w:name="_Toc55227847"/>
      <w:bookmarkStart w:id="1144" w:name="_Toc138323401"/>
      <w:bookmarkStart w:id="1145" w:name="_Toc219487605"/>
      <w:r w:rsidRPr="00747535">
        <w:t>11.</w:t>
      </w:r>
      <w:r>
        <w:t>6</w:t>
      </w:r>
      <w:r w:rsidRPr="00747535">
        <w:t>.1.</w:t>
      </w:r>
      <w:r>
        <w:t>4</w:t>
      </w:r>
      <w:r w:rsidRPr="00747535">
        <w:t>.</w:t>
      </w:r>
      <w:r>
        <w:t>4</w:t>
      </w:r>
      <w:r w:rsidRPr="00747535">
        <w:tab/>
      </w:r>
      <w:r w:rsidR="002E3F78">
        <w:t>Void</w:t>
      </w:r>
      <w:bookmarkEnd w:id="1141"/>
      <w:bookmarkEnd w:id="1142"/>
      <w:bookmarkEnd w:id="1143"/>
      <w:bookmarkEnd w:id="1144"/>
      <w:bookmarkEnd w:id="1145"/>
    </w:p>
    <w:p w14:paraId="5628AB34" w14:textId="77777777" w:rsidR="00623B86" w:rsidRPr="00747535" w:rsidRDefault="00623B86" w:rsidP="00623B86">
      <w:pPr>
        <w:pStyle w:val="Heading4"/>
      </w:pPr>
      <w:bookmarkStart w:id="1146" w:name="_Toc138323402"/>
      <w:bookmarkStart w:id="1147" w:name="_Toc51581015"/>
      <w:bookmarkStart w:id="1148" w:name="_Toc52356278"/>
      <w:bookmarkStart w:id="1149" w:name="_Toc55227848"/>
      <w:bookmarkStart w:id="1150" w:name="_Toc219487606"/>
      <w:r w:rsidRPr="00747535">
        <w:t>11.</w:t>
      </w:r>
      <w:r>
        <w:t>6</w:t>
      </w:r>
      <w:r w:rsidRPr="00747535">
        <w:t>.1.</w:t>
      </w:r>
      <w:r>
        <w:t>5</w:t>
      </w:r>
      <w:r w:rsidRPr="00747535">
        <w:tab/>
        <w:t xml:space="preserve">Operation </w:t>
      </w:r>
      <w:r w:rsidRPr="00971FE6">
        <w:rPr>
          <w:rFonts w:cs="Arial"/>
        </w:rPr>
        <w:t>listAvailableFiles</w:t>
      </w:r>
      <w:bookmarkEnd w:id="1146"/>
      <w:bookmarkEnd w:id="1150"/>
      <w:r w:rsidRPr="00747535">
        <w:t xml:space="preserve"> </w:t>
      </w:r>
      <w:bookmarkEnd w:id="1147"/>
      <w:bookmarkEnd w:id="1148"/>
      <w:bookmarkEnd w:id="1149"/>
    </w:p>
    <w:p w14:paraId="713CDE1A" w14:textId="77777777" w:rsidR="00623B86" w:rsidRPr="00747535" w:rsidRDefault="00623B86" w:rsidP="00623B86">
      <w:pPr>
        <w:pStyle w:val="Heading5"/>
      </w:pPr>
      <w:bookmarkStart w:id="1151" w:name="_Toc51581016"/>
      <w:bookmarkStart w:id="1152" w:name="_Toc52356279"/>
      <w:bookmarkStart w:id="1153" w:name="_Toc55227849"/>
      <w:bookmarkStart w:id="1154" w:name="_Toc138323403"/>
      <w:bookmarkStart w:id="1155" w:name="_Toc219487607"/>
      <w:r w:rsidRPr="00747535">
        <w:t>11.</w:t>
      </w:r>
      <w:r>
        <w:t>6</w:t>
      </w:r>
      <w:r w:rsidRPr="00747535">
        <w:t>.1.</w:t>
      </w:r>
      <w:r>
        <w:t>5</w:t>
      </w:r>
      <w:r w:rsidRPr="00747535">
        <w:t>.1</w:t>
      </w:r>
      <w:r w:rsidRPr="00747535">
        <w:tab/>
        <w:t>Definition</w:t>
      </w:r>
      <w:bookmarkEnd w:id="1151"/>
      <w:bookmarkEnd w:id="1152"/>
      <w:bookmarkEnd w:id="1153"/>
      <w:bookmarkEnd w:id="1154"/>
      <w:bookmarkEnd w:id="1155"/>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56" w:name="_Toc51581017"/>
      <w:bookmarkStart w:id="1157" w:name="_Toc52356280"/>
      <w:bookmarkStart w:id="1158" w:name="_Toc55227850"/>
      <w:bookmarkStart w:id="1159" w:name="_Toc138323404"/>
      <w:bookmarkStart w:id="1160" w:name="_Toc219487608"/>
      <w:r w:rsidRPr="00747535">
        <w:t>11.</w:t>
      </w:r>
      <w:r>
        <w:t>6</w:t>
      </w:r>
      <w:r w:rsidRPr="00747535">
        <w:t>.1.</w:t>
      </w:r>
      <w:r>
        <w:t>5</w:t>
      </w:r>
      <w:r w:rsidRPr="00747535">
        <w:t>.</w:t>
      </w:r>
      <w:r>
        <w:t>2</w:t>
      </w:r>
      <w:r w:rsidRPr="00747535">
        <w:tab/>
        <w:t>Input parameters</w:t>
      </w:r>
      <w:bookmarkEnd w:id="1156"/>
      <w:bookmarkEnd w:id="1157"/>
      <w:bookmarkEnd w:id="1158"/>
      <w:bookmarkEnd w:id="1159"/>
      <w:bookmarkEnd w:id="1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6F493A">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6F493A">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6F493A">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1" w:name="_Toc51581018"/>
      <w:bookmarkStart w:id="1162" w:name="_Toc52356281"/>
      <w:bookmarkStart w:id="1163" w:name="_Toc55227851"/>
      <w:bookmarkStart w:id="1164" w:name="_Toc138323405"/>
      <w:bookmarkStart w:id="1165" w:name="_Toc219487609"/>
      <w:r w:rsidRPr="00747535">
        <w:t>11.</w:t>
      </w:r>
      <w:r>
        <w:t>6</w:t>
      </w:r>
      <w:r w:rsidRPr="00747535">
        <w:t>.1.</w:t>
      </w:r>
      <w:r>
        <w:t>5</w:t>
      </w:r>
      <w:r w:rsidRPr="00747535">
        <w:t>.</w:t>
      </w:r>
      <w:r>
        <w:t>3</w:t>
      </w:r>
      <w:r w:rsidRPr="00747535">
        <w:tab/>
        <w:t>Output parameters</w:t>
      </w:r>
      <w:bookmarkEnd w:id="1161"/>
      <w:bookmarkEnd w:id="1162"/>
      <w:bookmarkEnd w:id="1163"/>
      <w:bookmarkEnd w:id="1164"/>
      <w:bookmarkEnd w:id="11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6F493A">
            <w:pPr>
              <w:keepNext/>
              <w:keepLines/>
              <w:spacing w:after="0"/>
              <w:rPr>
                <w:rFonts w:ascii="Arial" w:hAnsi="Arial"/>
                <w:sz w:val="18"/>
              </w:rPr>
            </w:pPr>
          </w:p>
        </w:tc>
      </w:tr>
      <w:tr w:rsidR="00623B86" w14:paraId="072F66A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6F493A">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6F493A">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66" w:name="_Toc51581019"/>
      <w:bookmarkStart w:id="1167" w:name="_Toc52356282"/>
      <w:bookmarkStart w:id="1168" w:name="_Toc55227852"/>
      <w:bookmarkStart w:id="1169" w:name="_Toc138323406"/>
      <w:bookmarkStart w:id="1170" w:name="_Toc219487610"/>
      <w:r w:rsidRPr="00747535">
        <w:lastRenderedPageBreak/>
        <w:t>11.</w:t>
      </w:r>
      <w:r>
        <w:t>6</w:t>
      </w:r>
      <w:r w:rsidRPr="00747535">
        <w:t>.1.</w:t>
      </w:r>
      <w:r>
        <w:t>5</w:t>
      </w:r>
      <w:r w:rsidRPr="00747535">
        <w:t>.</w:t>
      </w:r>
      <w:r>
        <w:t>4</w:t>
      </w:r>
      <w:r w:rsidRPr="00747535">
        <w:tab/>
        <w:t>Exceptions</w:t>
      </w:r>
      <w:bookmarkEnd w:id="1166"/>
      <w:bookmarkEnd w:id="1167"/>
      <w:bookmarkEnd w:id="1168"/>
      <w:bookmarkEnd w:id="1169"/>
      <w:bookmarkEnd w:id="1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6F493A">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6F493A">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6F493A">
            <w:pPr>
              <w:keepNext/>
              <w:keepLines/>
              <w:spacing w:after="0"/>
              <w:rPr>
                <w:rFonts w:ascii="Arial" w:hAnsi="Arial" w:cs="Arial"/>
                <w:sz w:val="18"/>
                <w:lang w:val="fr-FR"/>
              </w:rPr>
            </w:pPr>
            <w:bookmarkStart w:id="1171"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6F493A">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6F493A">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1"/>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2" w:name="_Toc138323407"/>
      <w:bookmarkStart w:id="1173" w:name="_Toc219487611"/>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2"/>
      <w:bookmarkEnd w:id="1173"/>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
      </w:pPr>
      <w:r w:rsidRPr="00215D3C">
        <w:t>-</w:t>
      </w:r>
      <w:r w:rsidRPr="00215D3C">
        <w:tab/>
      </w:r>
      <w:r>
        <w:t>S</w:t>
      </w:r>
      <w:r w:rsidRPr="00215D3C">
        <w:t>FTP;</w:t>
      </w:r>
    </w:p>
    <w:p w14:paraId="32BC834A" w14:textId="77777777" w:rsidR="00623B86" w:rsidRDefault="00623B86" w:rsidP="00623B86">
      <w:pPr>
        <w:pStyle w:val="B1"/>
      </w:pPr>
      <w:r w:rsidRPr="00215D3C">
        <w:t>-</w:t>
      </w:r>
      <w:r w:rsidRPr="00215D3C">
        <w:tab/>
        <w:t>FTP</w:t>
      </w:r>
      <w:r>
        <w:t>ES,</w:t>
      </w:r>
    </w:p>
    <w:p w14:paraId="050570C7" w14:textId="77777777" w:rsidR="00623B86" w:rsidRPr="00215D3C" w:rsidRDefault="00623B86" w:rsidP="00623B86">
      <w:pPr>
        <w:pStyle w:val="B1"/>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74" w:name="_Toc20494605"/>
      <w:bookmarkStart w:id="1175" w:name="_Toc26975658"/>
      <w:bookmarkStart w:id="1176" w:name="_Toc35856531"/>
      <w:bookmarkStart w:id="1177" w:name="_Toc44001419"/>
      <w:bookmarkStart w:id="1178" w:name="_Toc51581020"/>
      <w:bookmarkStart w:id="1179" w:name="_Toc52356283"/>
      <w:bookmarkStart w:id="1180" w:name="_Toc55227853"/>
      <w:bookmarkStart w:id="1181" w:name="_Toc138323408"/>
      <w:bookmarkStart w:id="1182" w:name="_Toc219487612"/>
      <w:r>
        <w:rPr>
          <w:lang w:eastAsia="zh-CN"/>
        </w:rPr>
        <w:t>12</w:t>
      </w:r>
      <w:r w:rsidRPr="00215D3C">
        <w:tab/>
      </w:r>
      <w:r>
        <w:rPr>
          <w:lang w:eastAsia="zh-CN"/>
        </w:rPr>
        <w:t>Management services – Stage 3</w:t>
      </w:r>
      <w:bookmarkEnd w:id="1174"/>
      <w:bookmarkEnd w:id="1175"/>
      <w:bookmarkEnd w:id="1176"/>
      <w:bookmarkEnd w:id="1177"/>
      <w:bookmarkEnd w:id="1178"/>
      <w:bookmarkEnd w:id="1179"/>
      <w:bookmarkEnd w:id="1180"/>
      <w:bookmarkEnd w:id="1181"/>
      <w:bookmarkEnd w:id="1182"/>
    </w:p>
    <w:p w14:paraId="552D51B6" w14:textId="13883792" w:rsidR="00C8529E" w:rsidRPr="008245AC" w:rsidRDefault="00C8529E" w:rsidP="00C8529E">
      <w:pPr>
        <w:pStyle w:val="Heading2"/>
        <w:rPr>
          <w:lang w:eastAsia="zh-CN"/>
        </w:rPr>
      </w:pPr>
      <w:bookmarkStart w:id="1183" w:name="_Toc219487613"/>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83"/>
    </w:p>
    <w:p w14:paraId="46A4A90E" w14:textId="77777777" w:rsidR="00C8529E" w:rsidRPr="008245AC" w:rsidRDefault="00C8529E" w:rsidP="00C8529E">
      <w:pPr>
        <w:pStyle w:val="Heading3"/>
        <w:rPr>
          <w:lang w:eastAsia="zh-CN"/>
        </w:rPr>
      </w:pPr>
      <w:bookmarkStart w:id="1184" w:name="_Toc219487614"/>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84"/>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85" w:name="_Toc219487615"/>
      <w:r>
        <w:t>12.0.2</w:t>
      </w:r>
      <w:r w:rsidRPr="00215D3C">
        <w:tab/>
      </w:r>
      <w:r>
        <w:t>RESTful HTTP-based solution set</w:t>
      </w:r>
      <w:bookmarkEnd w:id="1185"/>
    </w:p>
    <w:p w14:paraId="443BE06C" w14:textId="77777777" w:rsidR="00C8529E" w:rsidRPr="008245AC" w:rsidRDefault="00C8529E" w:rsidP="00C8529E">
      <w:pPr>
        <w:pStyle w:val="Heading4"/>
        <w:rPr>
          <w:lang w:eastAsia="zh-CN"/>
        </w:rPr>
      </w:pPr>
      <w:bookmarkStart w:id="1186" w:name="_Toc219487616"/>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86"/>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6F493A">
        <w:tc>
          <w:tcPr>
            <w:tcW w:w="1101" w:type="pct"/>
            <w:shd w:val="clear" w:color="auto" w:fill="BFBFBF"/>
          </w:tcPr>
          <w:p w14:paraId="071A5619"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6F493A">
        <w:tc>
          <w:tcPr>
            <w:tcW w:w="1101" w:type="pct"/>
          </w:tcPr>
          <w:p w14:paraId="4BD3EFBC"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6F493A">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6F493A">
        <w:tc>
          <w:tcPr>
            <w:tcW w:w="1101" w:type="pct"/>
          </w:tcPr>
          <w:p w14:paraId="53AA03BF" w14:textId="77777777" w:rsidR="00C8529E" w:rsidRPr="00AF5724"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6F493A">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6F493A">
            <w:pPr>
              <w:keepNext/>
              <w:keepLines/>
              <w:spacing w:after="0"/>
              <w:rPr>
                <w:rFonts w:ascii="Arial" w:hAnsi="Arial"/>
                <w:sz w:val="18"/>
                <w:szCs w:val="18"/>
                <w:lang w:eastAsia="zh-CN"/>
              </w:rPr>
            </w:pPr>
          </w:p>
        </w:tc>
        <w:tc>
          <w:tcPr>
            <w:tcW w:w="1720" w:type="pct"/>
            <w:vMerge/>
          </w:tcPr>
          <w:p w14:paraId="247A8C22" w14:textId="77777777" w:rsidR="00C8529E" w:rsidRDefault="00C8529E" w:rsidP="006F493A">
            <w:pPr>
              <w:keepNext/>
              <w:keepLines/>
              <w:spacing w:after="0"/>
              <w:rPr>
                <w:rFonts w:ascii="Arial" w:hAnsi="Arial"/>
                <w:sz w:val="18"/>
                <w:szCs w:val="18"/>
                <w:lang w:eastAsia="zh-CN"/>
              </w:rPr>
            </w:pPr>
          </w:p>
        </w:tc>
      </w:tr>
      <w:tr w:rsidR="00C8529E" w:rsidRPr="00215D3C" w14:paraId="1D07E3C7" w14:textId="77777777" w:rsidTr="006F493A">
        <w:tc>
          <w:tcPr>
            <w:tcW w:w="1101" w:type="pct"/>
          </w:tcPr>
          <w:p w14:paraId="2872C981"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6F493A">
        <w:tc>
          <w:tcPr>
            <w:tcW w:w="1101" w:type="pct"/>
          </w:tcPr>
          <w:p w14:paraId="52BA08E8"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6F493A">
        <w:tc>
          <w:tcPr>
            <w:tcW w:w="1101" w:type="pct"/>
          </w:tcPr>
          <w:p w14:paraId="2CC7FA3A"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6F493A">
        <w:tc>
          <w:tcPr>
            <w:tcW w:w="1101" w:type="pct"/>
          </w:tcPr>
          <w:p w14:paraId="0C542982"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6F493A">
        <w:tc>
          <w:tcPr>
            <w:tcW w:w="1101" w:type="pct"/>
          </w:tcPr>
          <w:p w14:paraId="0E7F216C"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6F493A">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6F493A">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6F493A">
        <w:tc>
          <w:tcPr>
            <w:tcW w:w="1101" w:type="pct"/>
          </w:tcPr>
          <w:p w14:paraId="00D596B8"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6F493A">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6F493A">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87" w:name="_Toc20494606"/>
      <w:bookmarkStart w:id="1188" w:name="_Toc26975659"/>
      <w:bookmarkStart w:id="1189" w:name="_Toc35856532"/>
      <w:bookmarkStart w:id="1190" w:name="_Toc44001420"/>
      <w:bookmarkStart w:id="1191" w:name="_Toc51581021"/>
      <w:bookmarkStart w:id="1192" w:name="_Toc52356284"/>
      <w:bookmarkStart w:id="1193" w:name="_Toc55227854"/>
      <w:bookmarkStart w:id="1194" w:name="_Toc138323409"/>
      <w:bookmarkStart w:id="1195" w:name="_Toc219487617"/>
      <w:r>
        <w:rPr>
          <w:lang w:eastAsia="zh-CN"/>
        </w:rPr>
        <w:lastRenderedPageBreak/>
        <w:t>12.</w:t>
      </w:r>
      <w:r w:rsidRPr="00215D3C">
        <w:rPr>
          <w:lang w:eastAsia="zh-CN"/>
        </w:rPr>
        <w:t>1</w:t>
      </w:r>
      <w:r w:rsidRPr="00215D3C">
        <w:rPr>
          <w:lang w:eastAsia="zh-CN"/>
        </w:rPr>
        <w:tab/>
      </w:r>
      <w:r>
        <w:rPr>
          <w:lang w:eastAsia="zh-CN"/>
        </w:rPr>
        <w:t>Generic provisioning management service</w:t>
      </w:r>
      <w:bookmarkEnd w:id="1187"/>
      <w:bookmarkEnd w:id="1188"/>
      <w:bookmarkEnd w:id="1189"/>
      <w:bookmarkEnd w:id="1190"/>
      <w:bookmarkEnd w:id="1191"/>
      <w:bookmarkEnd w:id="1192"/>
      <w:bookmarkEnd w:id="1193"/>
      <w:bookmarkEnd w:id="1194"/>
      <w:bookmarkEnd w:id="1195"/>
    </w:p>
    <w:p w14:paraId="11FCFB08" w14:textId="77777777" w:rsidR="00623B86" w:rsidRDefault="00623B86" w:rsidP="00623B86">
      <w:pPr>
        <w:pStyle w:val="Heading3"/>
      </w:pPr>
      <w:bookmarkStart w:id="1196" w:name="_Toc20494607"/>
      <w:bookmarkStart w:id="1197" w:name="_Toc26975660"/>
      <w:bookmarkStart w:id="1198" w:name="_Toc35856533"/>
      <w:bookmarkStart w:id="1199" w:name="_Toc44001421"/>
      <w:bookmarkStart w:id="1200" w:name="_Toc51581022"/>
      <w:bookmarkStart w:id="1201" w:name="_Toc52356285"/>
      <w:bookmarkStart w:id="1202" w:name="_Toc55227855"/>
      <w:bookmarkStart w:id="1203" w:name="_Toc138323410"/>
      <w:bookmarkStart w:id="1204" w:name="_Toc219487618"/>
      <w:r>
        <w:t>12.</w:t>
      </w:r>
      <w:r w:rsidRPr="00215D3C">
        <w:rPr>
          <w:rFonts w:hint="eastAsia"/>
        </w:rPr>
        <w:t>1</w:t>
      </w:r>
      <w:r w:rsidRPr="00215D3C">
        <w:t>.1</w:t>
      </w:r>
      <w:r w:rsidRPr="00215D3C">
        <w:tab/>
      </w:r>
      <w:r>
        <w:t>RESTful HTTP-based solution set</w:t>
      </w:r>
      <w:bookmarkEnd w:id="1196"/>
      <w:bookmarkEnd w:id="1197"/>
      <w:bookmarkEnd w:id="1198"/>
      <w:bookmarkEnd w:id="1199"/>
      <w:bookmarkEnd w:id="1200"/>
      <w:bookmarkEnd w:id="1201"/>
      <w:bookmarkEnd w:id="1202"/>
      <w:bookmarkEnd w:id="1203"/>
      <w:bookmarkEnd w:id="1204"/>
    </w:p>
    <w:p w14:paraId="31372305" w14:textId="77777777" w:rsidR="00623B86" w:rsidRPr="00215D3C" w:rsidRDefault="00623B86" w:rsidP="00623B86">
      <w:pPr>
        <w:pStyle w:val="Heading4"/>
      </w:pPr>
      <w:bookmarkStart w:id="1205" w:name="_Toc20494608"/>
      <w:bookmarkStart w:id="1206" w:name="_Toc26975661"/>
      <w:bookmarkStart w:id="1207" w:name="_Toc35856534"/>
      <w:bookmarkStart w:id="1208" w:name="_Toc44001422"/>
      <w:bookmarkStart w:id="1209" w:name="_Toc51581023"/>
      <w:bookmarkStart w:id="1210" w:name="_Toc52356286"/>
      <w:bookmarkStart w:id="1211" w:name="_Toc55227856"/>
      <w:bookmarkStart w:id="1212" w:name="_Toc138323411"/>
      <w:bookmarkStart w:id="1213" w:name="_Toc219487619"/>
      <w:r>
        <w:t>12.1.1</w:t>
      </w:r>
      <w:r w:rsidRPr="00215D3C">
        <w:t>.</w:t>
      </w:r>
      <w:r w:rsidRPr="00215D3C">
        <w:rPr>
          <w:rFonts w:hint="eastAsia"/>
        </w:rPr>
        <w:t>1</w:t>
      </w:r>
      <w:r w:rsidRPr="00215D3C">
        <w:tab/>
        <w:t>Mapping of operations</w:t>
      </w:r>
      <w:bookmarkEnd w:id="1205"/>
      <w:bookmarkEnd w:id="1206"/>
      <w:bookmarkEnd w:id="1207"/>
      <w:bookmarkEnd w:id="1208"/>
      <w:bookmarkEnd w:id="1209"/>
      <w:bookmarkEnd w:id="1210"/>
      <w:bookmarkEnd w:id="1211"/>
      <w:bookmarkEnd w:id="1212"/>
      <w:bookmarkEnd w:id="1213"/>
    </w:p>
    <w:p w14:paraId="2B474ABD" w14:textId="6BC89CC6" w:rsidR="00623B86" w:rsidRPr="000D52DF" w:rsidRDefault="00623B86" w:rsidP="00623B86">
      <w:pPr>
        <w:pStyle w:val="Heading5"/>
      </w:pPr>
      <w:bookmarkStart w:id="1214" w:name="_Toc20494609"/>
      <w:bookmarkStart w:id="1215" w:name="_Toc26975662"/>
      <w:bookmarkStart w:id="1216" w:name="_Toc35856535"/>
      <w:bookmarkStart w:id="1217" w:name="_Toc44001423"/>
      <w:bookmarkStart w:id="1218" w:name="_Toc51581024"/>
      <w:bookmarkStart w:id="1219" w:name="_Toc52356287"/>
      <w:bookmarkStart w:id="1220" w:name="_Toc55227857"/>
      <w:bookmarkStart w:id="1221" w:name="_Toc138323412"/>
      <w:bookmarkStart w:id="1222" w:name="_Toc219487620"/>
      <w:r>
        <w:t>12.</w:t>
      </w:r>
      <w:r w:rsidRPr="000D52DF">
        <w:t>1.1.1</w:t>
      </w:r>
      <w:r w:rsidRPr="000D52DF">
        <w:rPr>
          <w:rFonts w:hint="eastAsia"/>
        </w:rPr>
        <w:t>.1</w:t>
      </w:r>
      <w:r w:rsidRPr="000D52DF">
        <w:tab/>
        <w:t>Introduction</w:t>
      </w:r>
      <w:bookmarkEnd w:id="1214"/>
      <w:bookmarkEnd w:id="1215"/>
      <w:bookmarkEnd w:id="1216"/>
      <w:bookmarkEnd w:id="1217"/>
      <w:bookmarkEnd w:id="1218"/>
      <w:bookmarkEnd w:id="1219"/>
      <w:bookmarkEnd w:id="1220"/>
      <w:bookmarkEnd w:id="1221"/>
      <w:bookmarkEnd w:id="1222"/>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tcPr>
          <w:p w14:paraId="2FB513CB"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D771A3" w:rsidRPr="00807BD7" w:rsidRDefault="00D771A3" w:rsidP="006F493A">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D771A3" w:rsidRPr="00215D3C" w:rsidRDefault="00D771A3" w:rsidP="006F493A">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{MnSRoot}/ProvMnS/{MnSVersion}/</w:t>
            </w:r>
            <w:r>
              <w:rPr>
                <w:rFonts w:ascii="Arial" w:hAnsi="Arial" w:cs="Arial"/>
                <w:sz w:val="18"/>
                <w:szCs w:val="18"/>
                <w:lang w:eastAsia="zh-CN"/>
              </w:rPr>
              <w:t>{URI-LDN-first-part}</w:t>
            </w:r>
          </w:p>
        </w:tc>
        <w:tc>
          <w:tcPr>
            <w:tcW w:w="201" w:type="pct"/>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tcPr>
          <w:p w14:paraId="61B0894C"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tcPr>
          <w:p w14:paraId="4DD844B1"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tcPr>
          <w:p w14:paraId="72845787"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tcPr>
          <w:p w14:paraId="1B8D4572" w14:textId="4A9DF166"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23" w:name="_Toc20494610"/>
      <w:bookmarkStart w:id="1224" w:name="_Toc26975663"/>
      <w:bookmarkStart w:id="1225" w:name="_Toc35856536"/>
      <w:bookmarkStart w:id="1226" w:name="_Toc44001424"/>
      <w:bookmarkStart w:id="1227" w:name="_Toc51581025"/>
      <w:bookmarkStart w:id="1228" w:name="_Toc52356288"/>
      <w:bookmarkStart w:id="1229" w:name="_Toc55227858"/>
      <w:bookmarkStart w:id="1230" w:name="_Toc138323413"/>
      <w:bookmarkStart w:id="1231" w:name="_Toc219487621"/>
      <w:r>
        <w:t>12.</w:t>
      </w:r>
      <w:r w:rsidRPr="000D52DF">
        <w:t>1.1</w:t>
      </w:r>
      <w:r w:rsidRPr="00215D3C">
        <w:t>.1.2</w:t>
      </w:r>
      <w:r w:rsidRPr="00215D3C">
        <w:tab/>
        <w:t>Operation</w:t>
      </w:r>
      <w:r>
        <w:t xml:space="preserve"> createMOI</w:t>
      </w:r>
      <w:bookmarkEnd w:id="1223"/>
      <w:bookmarkEnd w:id="1224"/>
      <w:bookmarkEnd w:id="1225"/>
      <w:bookmarkEnd w:id="1226"/>
      <w:bookmarkEnd w:id="1227"/>
      <w:bookmarkEnd w:id="1228"/>
      <w:bookmarkEnd w:id="1229"/>
      <w:bookmarkEnd w:id="1230"/>
      <w:bookmarkEnd w:id="1231"/>
    </w:p>
    <w:p w14:paraId="58C3E0E7" w14:textId="77777777" w:rsidR="005E15D7" w:rsidRPr="00EB605B" w:rsidRDefault="005E15D7" w:rsidP="003336F4">
      <w:pPr>
        <w:pStyle w:val="H6"/>
      </w:pPr>
      <w:r>
        <w:t>12.1.1.1.2.1</w:t>
      </w:r>
      <w:r>
        <w:tab/>
        <w:t>Mapping to HTTP PUT</w:t>
      </w:r>
    </w:p>
    <w:p w14:paraId="6D97F13B" w14:textId="77777777" w:rsidR="005E15D7" w:rsidRDefault="005E15D7" w:rsidP="005E15D7">
      <w:r>
        <w:t xml:space="preserve">This operation creates a single resource representing a managed object instance if the identifier of the new resource is assigned by the MnS consumer. </w:t>
      </w:r>
    </w:p>
    <w:p w14:paraId="79B3B8AF" w14:textId="40C49F8A" w:rsidR="00623B86" w:rsidRPr="00215D3C" w:rsidRDefault="005E15D7" w:rsidP="003D5616">
      <w:pPr>
        <w:rPr>
          <w:lang w:eastAsia="zh-CN"/>
        </w:rPr>
      </w:pPr>
      <w:r>
        <w:t xml:space="preserve">For a specific managed object instance, the </w:t>
      </w:r>
      <w:r w:rsidRPr="00EE3099">
        <w:t>HTTP PUT</w:t>
      </w:r>
      <w:r>
        <w:t xml:space="preserve"> method shall be used for </w:t>
      </w:r>
      <w:r w:rsidRPr="00EE3099">
        <w:t>create</w:t>
      </w:r>
      <w:r>
        <w:t>ing</w:t>
      </w:r>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6F493A">
        <w:tc>
          <w:tcPr>
            <w:tcW w:w="1115" w:type="pct"/>
            <w:shd w:val="clear" w:color="auto" w:fill="BFBFBF"/>
          </w:tcPr>
          <w:p w14:paraId="455F2ED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6F493A">
        <w:tc>
          <w:tcPr>
            <w:tcW w:w="1115" w:type="pct"/>
          </w:tcPr>
          <w:p w14:paraId="1F5D9456"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6F493A">
        <w:tc>
          <w:tcPr>
            <w:tcW w:w="1115" w:type="pct"/>
          </w:tcPr>
          <w:p w14:paraId="78C3F24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6F493A">
        <w:tc>
          <w:tcPr>
            <w:tcW w:w="990" w:type="pct"/>
            <w:shd w:val="clear" w:color="auto" w:fill="BFBFBF"/>
          </w:tcPr>
          <w:p w14:paraId="165F7939" w14:textId="77777777" w:rsidR="00623B86" w:rsidRPr="00275641" w:rsidRDefault="00623B86" w:rsidP="006F493A">
            <w:pPr>
              <w:pStyle w:val="TAH"/>
              <w:rPr>
                <w:lang w:eastAsia="zh-CN"/>
              </w:rPr>
            </w:pPr>
            <w:bookmarkStart w:id="1232" w:name="MCCQCTEMPBM_00000160"/>
            <w:r w:rsidRPr="00275641">
              <w:t>IS parameter name</w:t>
            </w:r>
          </w:p>
        </w:tc>
        <w:tc>
          <w:tcPr>
            <w:tcW w:w="1222" w:type="pct"/>
            <w:shd w:val="clear" w:color="auto" w:fill="BFBFBF"/>
          </w:tcPr>
          <w:p w14:paraId="67BA464A" w14:textId="77777777" w:rsidR="00623B86" w:rsidRPr="00275641" w:rsidRDefault="00623B86" w:rsidP="006F493A">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6F493A">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6F493A">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6F493A">
            <w:pPr>
              <w:pStyle w:val="TAH"/>
              <w:rPr>
                <w:lang w:eastAsia="zh-CN"/>
              </w:rPr>
            </w:pPr>
            <w:r w:rsidRPr="00275641">
              <w:rPr>
                <w:lang w:eastAsia="zh-CN"/>
              </w:rPr>
              <w:t>S</w:t>
            </w:r>
          </w:p>
        </w:tc>
      </w:tr>
      <w:tr w:rsidR="00623B86" w:rsidRPr="00275641" w14:paraId="2912966A" w14:textId="77777777" w:rsidTr="006F493A">
        <w:tc>
          <w:tcPr>
            <w:tcW w:w="990" w:type="pct"/>
          </w:tcPr>
          <w:p w14:paraId="792280A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6F493A">
        <w:tc>
          <w:tcPr>
            <w:tcW w:w="990" w:type="pct"/>
            <w:vMerge w:val="restart"/>
          </w:tcPr>
          <w:p w14:paraId="492139F9" w14:textId="77777777" w:rsidR="00623B86" w:rsidRPr="002234CE"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6F493A">
        <w:tc>
          <w:tcPr>
            <w:tcW w:w="990" w:type="pct"/>
            <w:vMerge/>
          </w:tcPr>
          <w:p w14:paraId="245509E8" w14:textId="77777777" w:rsidR="00623B86" w:rsidRPr="002234CE" w:rsidRDefault="00623B86" w:rsidP="006F493A">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32"/>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3336F4">
      <w:pPr>
        <w:pStyle w:val="H6"/>
      </w:pPr>
      <w:r>
        <w:t>12.1.1.1.2.2</w:t>
      </w:r>
      <w:r>
        <w:tab/>
        <w:t>Mapping to HTTP POST</w:t>
      </w:r>
    </w:p>
    <w:p w14:paraId="21A10990" w14:textId="77777777" w:rsidR="00201EBC" w:rsidRDefault="00201EBC" w:rsidP="00201EBC">
      <w:pPr>
        <w:rPr>
          <w:lang w:eastAsia="zh-CN"/>
        </w:rPr>
      </w:pPr>
      <w:r>
        <w:t>This operation creates a single resource representing a managed object instance if the identifier of the new resource is assigned by the MnS producer.</w:t>
      </w:r>
    </w:p>
    <w:p w14:paraId="39F89974" w14:textId="77777777" w:rsidR="00201EBC" w:rsidRDefault="00201EBC" w:rsidP="00201EBC">
      <w:pPr>
        <w:pStyle w:val="TH"/>
      </w:pPr>
      <w:r>
        <w:lastRenderedPageBreak/>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6F493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6F493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6F493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17240313"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6F493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6F493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6F493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6F493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6F493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6F493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6F493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6F493A">
            <w:pPr>
              <w:pStyle w:val="TAH"/>
              <w:rPr>
                <w:lang w:eastAsia="zh-CN"/>
              </w:rPr>
            </w:pPr>
            <w:r>
              <w:rPr>
                <w:lang w:eastAsia="zh-CN"/>
              </w:rPr>
              <w:t>S</w:t>
            </w:r>
          </w:p>
        </w:tc>
      </w:tr>
      <w:tr w:rsidR="00201EBC" w14:paraId="71D08CCB" w14:textId="77777777" w:rsidTr="006F493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6F493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6F493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6F493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6F493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6F493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6F493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33" w:name="_Toc20494611"/>
      <w:bookmarkStart w:id="1234" w:name="_Toc26975664"/>
      <w:bookmarkStart w:id="1235" w:name="_Toc35856537"/>
      <w:bookmarkStart w:id="1236" w:name="_Toc44001425"/>
      <w:bookmarkStart w:id="1237" w:name="_Toc51581026"/>
      <w:bookmarkStart w:id="1238" w:name="_Toc52356289"/>
      <w:bookmarkStart w:id="1239" w:name="_Toc55227859"/>
      <w:bookmarkStart w:id="1240" w:name="_Toc138323414"/>
      <w:bookmarkStart w:id="1241" w:name="_Toc219487622"/>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33"/>
      <w:bookmarkEnd w:id="1234"/>
      <w:bookmarkEnd w:id="1235"/>
      <w:bookmarkEnd w:id="1236"/>
      <w:bookmarkEnd w:id="1237"/>
      <w:bookmarkEnd w:id="1238"/>
      <w:bookmarkEnd w:id="1239"/>
      <w:bookmarkEnd w:id="1240"/>
      <w:bookmarkEnd w:id="1241"/>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6F493A">
            <w:pPr>
              <w:keepNext/>
              <w:keepLines/>
              <w:spacing w:after="0"/>
              <w:jc w:val="center"/>
              <w:rPr>
                <w:rFonts w:ascii="Arial" w:hAnsi="Arial"/>
                <w:b/>
                <w:sz w:val="18"/>
                <w:lang w:eastAsia="zh-CN"/>
              </w:rPr>
            </w:pPr>
            <w:bookmarkStart w:id="1242"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6F493A">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6F493A">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6F493A">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6F493A">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6F493A">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6F493A">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42"/>
    </w:tbl>
    <w:p w14:paraId="03061A28" w14:textId="77777777" w:rsidR="00623B86"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6F493A">
        <w:tc>
          <w:tcPr>
            <w:tcW w:w="990" w:type="pct"/>
            <w:shd w:val="clear" w:color="auto" w:fill="BFBFBF"/>
          </w:tcPr>
          <w:p w14:paraId="51D8BC63" w14:textId="77777777" w:rsidR="00623B86" w:rsidRPr="00275641" w:rsidRDefault="00623B86" w:rsidP="006F493A">
            <w:pPr>
              <w:keepNext/>
              <w:keepLines/>
              <w:spacing w:after="0"/>
              <w:jc w:val="center"/>
              <w:rPr>
                <w:rFonts w:ascii="Arial" w:hAnsi="Arial"/>
                <w:b/>
                <w:sz w:val="18"/>
                <w:lang w:eastAsia="zh-CN"/>
              </w:rPr>
            </w:pPr>
            <w:bookmarkStart w:id="1243"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6F493A">
        <w:tc>
          <w:tcPr>
            <w:tcW w:w="990" w:type="pct"/>
          </w:tcPr>
          <w:p w14:paraId="193439B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6F493A">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6F493A">
        <w:tc>
          <w:tcPr>
            <w:tcW w:w="990" w:type="pct"/>
            <w:vMerge w:val="restart"/>
          </w:tcPr>
          <w:p w14:paraId="7A4883E0" w14:textId="77777777" w:rsidR="00623B86" w:rsidRPr="002E1BE9"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6F493A">
        <w:tc>
          <w:tcPr>
            <w:tcW w:w="990" w:type="pct"/>
            <w:vMerge/>
          </w:tcPr>
          <w:p w14:paraId="3BCE61FC" w14:textId="77777777" w:rsidR="00623B86" w:rsidRPr="002E1BE9" w:rsidRDefault="00623B86" w:rsidP="006F493A">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43"/>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Pr="00225DFE" w:rsidRDefault="00623B86" w:rsidP="00225DFE">
      <w:r w:rsidRPr="00225DFE">
        <w:t>Further details on the SS parameters "attributes" and "fields" are 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44" w:name="_Toc20494612"/>
      <w:bookmarkStart w:id="1245" w:name="_Toc26975665"/>
      <w:bookmarkStart w:id="1246" w:name="_Toc35856538"/>
      <w:bookmarkStart w:id="1247" w:name="_Toc44001426"/>
      <w:bookmarkStart w:id="1248" w:name="_Toc51581027"/>
      <w:bookmarkStart w:id="1249" w:name="_Toc52356290"/>
      <w:bookmarkStart w:id="1250" w:name="_Toc55227860"/>
      <w:bookmarkStart w:id="1251" w:name="_Toc138323415"/>
      <w:bookmarkStart w:id="1252" w:name="_Toc219487623"/>
      <w:r>
        <w:lastRenderedPageBreak/>
        <w:t>12.</w:t>
      </w:r>
      <w:r w:rsidRPr="000E62E1">
        <w:t>1.1</w:t>
      </w:r>
      <w:r w:rsidRPr="00215D3C">
        <w:t>.1.4</w:t>
      </w:r>
      <w:r w:rsidRPr="00215D3C">
        <w:tab/>
        <w:t>Operation</w:t>
      </w:r>
      <w:r>
        <w:t xml:space="preserve"> modifyMOIAttributes</w:t>
      </w:r>
      <w:bookmarkEnd w:id="1244"/>
      <w:bookmarkEnd w:id="1245"/>
      <w:bookmarkEnd w:id="1246"/>
      <w:bookmarkEnd w:id="1247"/>
      <w:bookmarkEnd w:id="1248"/>
      <w:bookmarkEnd w:id="1249"/>
      <w:bookmarkEnd w:id="1250"/>
      <w:bookmarkEnd w:id="1251"/>
      <w:bookmarkEnd w:id="1252"/>
    </w:p>
    <w:p w14:paraId="03D58DB9" w14:textId="77777777" w:rsidR="00623B86" w:rsidRDefault="00623B86" w:rsidP="003336F4">
      <w:pPr>
        <w:pStyle w:val="H6"/>
      </w:pPr>
      <w:bookmarkStart w:id="1253" w:name="_Toc26975666"/>
      <w:bookmarkStart w:id="1254" w:name="_Toc35856539"/>
      <w:bookmarkStart w:id="1255" w:name="_Toc44001427"/>
      <w:bookmarkStart w:id="1256" w:name="_Toc51581028"/>
      <w:bookmarkStart w:id="1257" w:name="_Toc52356291"/>
      <w:bookmarkStart w:id="1258" w:name="_Toc55227861"/>
      <w:bookmarkStart w:id="1259" w:name="_Toc138323416"/>
      <w:r>
        <w:t>12.</w:t>
      </w:r>
      <w:r w:rsidRPr="000E62E1">
        <w:t>1.1</w:t>
      </w:r>
      <w:r w:rsidRPr="00215D3C">
        <w:t>.1.4</w:t>
      </w:r>
      <w:r>
        <w:t>.1</w:t>
      </w:r>
      <w:r>
        <w:tab/>
        <w:t>Mapping to HTTP PUT</w:t>
      </w:r>
      <w:bookmarkEnd w:id="1253"/>
      <w:bookmarkEnd w:id="1254"/>
      <w:bookmarkEnd w:id="1255"/>
      <w:bookmarkEnd w:id="1256"/>
      <w:bookmarkEnd w:id="1257"/>
      <w:bookmarkEnd w:id="1258"/>
      <w:bookmarkEnd w:id="125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6F493A">
        <w:tc>
          <w:tcPr>
            <w:tcW w:w="990" w:type="pct"/>
            <w:shd w:val="clear" w:color="auto" w:fill="BFBFBF"/>
          </w:tcPr>
          <w:p w14:paraId="5BEC9AF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6F493A">
        <w:tc>
          <w:tcPr>
            <w:tcW w:w="990" w:type="pct"/>
          </w:tcPr>
          <w:p w14:paraId="43DCDDE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6F493A">
        <w:tc>
          <w:tcPr>
            <w:tcW w:w="990" w:type="pct"/>
          </w:tcPr>
          <w:p w14:paraId="6264C66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6F493A">
        <w:tc>
          <w:tcPr>
            <w:tcW w:w="990" w:type="pct"/>
          </w:tcPr>
          <w:p w14:paraId="7429EF9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6F493A">
        <w:tc>
          <w:tcPr>
            <w:tcW w:w="990" w:type="pct"/>
          </w:tcPr>
          <w:p w14:paraId="2F91294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6F493A">
        <w:tc>
          <w:tcPr>
            <w:tcW w:w="990" w:type="pct"/>
            <w:shd w:val="clear" w:color="auto" w:fill="BFBFBF"/>
          </w:tcPr>
          <w:p w14:paraId="31D87E82" w14:textId="77777777" w:rsidR="00623B86" w:rsidRPr="00275641" w:rsidRDefault="00623B86" w:rsidP="006F493A">
            <w:pPr>
              <w:keepNext/>
              <w:keepLines/>
              <w:spacing w:after="0"/>
              <w:jc w:val="center"/>
              <w:rPr>
                <w:rFonts w:ascii="Arial" w:hAnsi="Arial"/>
                <w:b/>
                <w:sz w:val="18"/>
                <w:lang w:eastAsia="zh-CN"/>
              </w:rPr>
            </w:pPr>
            <w:bookmarkStart w:id="126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6F493A">
        <w:tc>
          <w:tcPr>
            <w:tcW w:w="990" w:type="pct"/>
          </w:tcPr>
          <w:p w14:paraId="7064A93F"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6F493A">
        <w:tc>
          <w:tcPr>
            <w:tcW w:w="990" w:type="pct"/>
            <w:vMerge w:val="restart"/>
          </w:tcPr>
          <w:p w14:paraId="30FCB7AF"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6F493A">
        <w:tc>
          <w:tcPr>
            <w:tcW w:w="990" w:type="pct"/>
            <w:vMerge/>
          </w:tcPr>
          <w:p w14:paraId="262E3A5C" w14:textId="77777777" w:rsidR="00623B86" w:rsidRPr="00AB6604" w:rsidRDefault="00623B86" w:rsidP="006F493A">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6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A609FA">
      <w:pPr>
        <w:pStyle w:val="H6"/>
      </w:pPr>
      <w:bookmarkStart w:id="1261" w:name="_Toc26975667"/>
      <w:bookmarkStart w:id="1262" w:name="_Toc35856540"/>
      <w:bookmarkStart w:id="1263" w:name="_Toc44001428"/>
      <w:bookmarkStart w:id="1264" w:name="_Toc51581029"/>
      <w:bookmarkStart w:id="1265" w:name="_Toc52356292"/>
      <w:bookmarkStart w:id="1266" w:name="_Toc55227862"/>
      <w:bookmarkStart w:id="1267" w:name="_Toc138323417"/>
      <w:r>
        <w:t>12.</w:t>
      </w:r>
      <w:r w:rsidRPr="000E62E1">
        <w:t>1.1</w:t>
      </w:r>
      <w:r w:rsidRPr="00215D3C">
        <w:t>.1.4</w:t>
      </w:r>
      <w:r>
        <w:t>.2</w:t>
      </w:r>
      <w:r>
        <w:tab/>
        <w:t>Mapping to HTTP PATCH</w:t>
      </w:r>
      <w:bookmarkEnd w:id="1261"/>
      <w:bookmarkEnd w:id="1262"/>
      <w:bookmarkEnd w:id="1263"/>
      <w:bookmarkEnd w:id="1264"/>
      <w:bookmarkEnd w:id="1265"/>
      <w:bookmarkEnd w:id="1266"/>
      <w:bookmarkEnd w:id="1267"/>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6F493A">
        <w:tc>
          <w:tcPr>
            <w:tcW w:w="990" w:type="pct"/>
            <w:shd w:val="clear" w:color="auto" w:fill="BFBFBF"/>
          </w:tcPr>
          <w:p w14:paraId="644D957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6F493A">
        <w:tc>
          <w:tcPr>
            <w:tcW w:w="990" w:type="pct"/>
          </w:tcPr>
          <w:p w14:paraId="66F506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6F493A">
        <w:tc>
          <w:tcPr>
            <w:tcW w:w="990" w:type="pct"/>
          </w:tcPr>
          <w:p w14:paraId="132AEB6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6F493A">
        <w:tc>
          <w:tcPr>
            <w:tcW w:w="990" w:type="pct"/>
          </w:tcPr>
          <w:p w14:paraId="3CCFD0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6F493A">
        <w:tc>
          <w:tcPr>
            <w:tcW w:w="990" w:type="pct"/>
          </w:tcPr>
          <w:p w14:paraId="04117C8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764E857F" w:rsidR="00623B86" w:rsidRPr="00220A31" w:rsidRDefault="00623B86" w:rsidP="00623B86">
      <w:r w:rsidRPr="00220A31">
        <w:t xml:space="preserve">If the MnS producer cannot </w:t>
      </w:r>
      <w:r w:rsidR="00AF5B47" w:rsidRPr="00220A31">
        <w:t>honour</w:t>
      </w:r>
      <w:r w:rsidR="00A609FA">
        <w:t xml:space="preserve"> </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6F493A">
        <w:tc>
          <w:tcPr>
            <w:tcW w:w="990" w:type="pct"/>
            <w:shd w:val="clear" w:color="auto" w:fill="BFBFBF"/>
          </w:tcPr>
          <w:p w14:paraId="6284CF87" w14:textId="77777777" w:rsidR="00623B86" w:rsidRPr="00275641" w:rsidRDefault="00623B86" w:rsidP="006F493A">
            <w:pPr>
              <w:keepNext/>
              <w:keepLines/>
              <w:spacing w:after="0"/>
              <w:jc w:val="center"/>
              <w:rPr>
                <w:rFonts w:ascii="Arial" w:hAnsi="Arial"/>
                <w:b/>
                <w:sz w:val="18"/>
                <w:lang w:eastAsia="zh-CN"/>
              </w:rPr>
            </w:pPr>
            <w:bookmarkStart w:id="1268"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6F493A">
        <w:tc>
          <w:tcPr>
            <w:tcW w:w="990" w:type="pct"/>
          </w:tcPr>
          <w:p w14:paraId="080738F2"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6F493A">
        <w:tc>
          <w:tcPr>
            <w:tcW w:w="990" w:type="pct"/>
            <w:vMerge w:val="restart"/>
          </w:tcPr>
          <w:p w14:paraId="4C774DEA"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6F493A">
        <w:tc>
          <w:tcPr>
            <w:tcW w:w="990" w:type="pct"/>
            <w:vMerge/>
          </w:tcPr>
          <w:p w14:paraId="33470C8B" w14:textId="77777777" w:rsidR="00623B86" w:rsidRPr="00AB6604" w:rsidRDefault="00623B86" w:rsidP="006F493A">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68"/>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A609FA" w:rsidRDefault="00623B86" w:rsidP="00A609FA">
      <w:r w:rsidRPr="00A609FA">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69" w:name="_Toc20494613"/>
      <w:bookmarkStart w:id="1270" w:name="_Toc26975668"/>
      <w:bookmarkStart w:id="1271" w:name="_Toc35856541"/>
      <w:bookmarkStart w:id="1272" w:name="_Toc44001429"/>
      <w:bookmarkStart w:id="1273" w:name="_Toc51581030"/>
      <w:bookmarkStart w:id="1274" w:name="_Toc52356293"/>
      <w:bookmarkStart w:id="1275" w:name="_Toc55227863"/>
      <w:bookmarkStart w:id="1276" w:name="_Toc138323418"/>
      <w:bookmarkStart w:id="1277" w:name="_Toc219487624"/>
      <w:r>
        <w:t>12.</w:t>
      </w:r>
      <w:r w:rsidRPr="008A541D">
        <w:t>1.1</w:t>
      </w:r>
      <w:r w:rsidRPr="00215D3C">
        <w:rPr>
          <w:rFonts w:hint="eastAsia"/>
        </w:rPr>
        <w:t>.1</w:t>
      </w:r>
      <w:r w:rsidRPr="00215D3C">
        <w:t>.5</w:t>
      </w:r>
      <w:r w:rsidRPr="00215D3C">
        <w:tab/>
        <w:t>Operation</w:t>
      </w:r>
      <w:r>
        <w:t xml:space="preserve"> deleteMOI</w:t>
      </w:r>
      <w:bookmarkEnd w:id="1269"/>
      <w:bookmarkEnd w:id="1270"/>
      <w:bookmarkEnd w:id="1271"/>
      <w:bookmarkEnd w:id="1272"/>
      <w:bookmarkEnd w:id="1273"/>
      <w:bookmarkEnd w:id="1274"/>
      <w:bookmarkEnd w:id="1275"/>
      <w:bookmarkEnd w:id="1276"/>
      <w:bookmarkEnd w:id="1277"/>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6F493A">
        <w:tc>
          <w:tcPr>
            <w:tcW w:w="990" w:type="pct"/>
            <w:shd w:val="clear" w:color="auto" w:fill="BFBFBF"/>
          </w:tcPr>
          <w:p w14:paraId="539B5AD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6F493A">
        <w:tc>
          <w:tcPr>
            <w:tcW w:w="990" w:type="pct"/>
          </w:tcPr>
          <w:p w14:paraId="7DD157D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6F493A">
        <w:tc>
          <w:tcPr>
            <w:tcW w:w="990" w:type="pct"/>
          </w:tcPr>
          <w:p w14:paraId="6323B6EE"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6F493A">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6F493A">
        <w:tc>
          <w:tcPr>
            <w:tcW w:w="990" w:type="pct"/>
          </w:tcPr>
          <w:p w14:paraId="7EE6A02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6F493A">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6F493A">
        <w:tc>
          <w:tcPr>
            <w:tcW w:w="1036" w:type="pct"/>
            <w:shd w:val="clear" w:color="auto" w:fill="BFBFBF"/>
          </w:tcPr>
          <w:p w14:paraId="6882B062" w14:textId="77777777" w:rsidR="00623B86" w:rsidRPr="00275641" w:rsidRDefault="00623B86" w:rsidP="006F493A">
            <w:pPr>
              <w:keepNext/>
              <w:keepLines/>
              <w:spacing w:after="0"/>
              <w:jc w:val="center"/>
              <w:rPr>
                <w:rFonts w:ascii="Arial" w:hAnsi="Arial"/>
                <w:b/>
                <w:sz w:val="18"/>
                <w:lang w:eastAsia="zh-CN"/>
              </w:rPr>
            </w:pPr>
            <w:bookmarkStart w:id="1278"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6F493A">
        <w:tc>
          <w:tcPr>
            <w:tcW w:w="1036" w:type="pct"/>
          </w:tcPr>
          <w:p w14:paraId="49ADB2AC"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6F493A">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6F493A">
        <w:tc>
          <w:tcPr>
            <w:tcW w:w="1036" w:type="pct"/>
            <w:vMerge w:val="restart"/>
          </w:tcPr>
          <w:p w14:paraId="5C34CEDD" w14:textId="77777777" w:rsidR="00623B86" w:rsidRPr="006C63C0" w:rsidRDefault="00623B86" w:rsidP="006F493A">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6F493A">
        <w:tc>
          <w:tcPr>
            <w:tcW w:w="1036" w:type="pct"/>
            <w:vMerge/>
          </w:tcPr>
          <w:p w14:paraId="530D08CE" w14:textId="77777777" w:rsidR="00623B86" w:rsidRPr="006C63C0" w:rsidRDefault="00623B86" w:rsidP="006F493A">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78"/>
    </w:tbl>
    <w:p w14:paraId="45D38709" w14:textId="77777777" w:rsidR="00623B86" w:rsidRPr="00275641" w:rsidRDefault="00623B86" w:rsidP="00623B86">
      <w:pPr>
        <w:rPr>
          <w:lang w:eastAsia="zh-CN"/>
        </w:rPr>
      </w:pPr>
    </w:p>
    <w:p w14:paraId="5EF04633" w14:textId="77777777" w:rsidR="00623B86" w:rsidRPr="00A609FA" w:rsidRDefault="00623B86" w:rsidP="00A609FA">
      <w:r w:rsidRPr="00A609FA">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79" w:name="_Toc20494614"/>
      <w:bookmarkStart w:id="1280" w:name="_Toc26975669"/>
      <w:bookmarkStart w:id="1281" w:name="_Toc35856542"/>
      <w:bookmarkStart w:id="1282" w:name="_Toc44001430"/>
      <w:bookmarkStart w:id="1283" w:name="_Toc51581031"/>
      <w:bookmarkStart w:id="1284" w:name="_Toc52356294"/>
      <w:bookmarkStart w:id="1285" w:name="_Toc55227864"/>
      <w:bookmarkStart w:id="1286" w:name="_Toc138323419"/>
      <w:bookmarkStart w:id="1287" w:name="_Toc219487625"/>
      <w:r>
        <w:t>12.</w:t>
      </w:r>
      <w:r w:rsidRPr="008A541D">
        <w:t>1.1</w:t>
      </w:r>
      <w:r w:rsidRPr="00215D3C">
        <w:t>.1.</w:t>
      </w:r>
      <w:r>
        <w:rPr>
          <w:lang w:eastAsia="zh-CN"/>
        </w:rPr>
        <w:t>6</w:t>
      </w:r>
      <w:r w:rsidRPr="00215D3C">
        <w:tab/>
      </w:r>
      <w:bookmarkEnd w:id="1279"/>
      <w:bookmarkEnd w:id="1280"/>
      <w:bookmarkEnd w:id="1281"/>
      <w:r>
        <w:t>Void</w:t>
      </w:r>
      <w:bookmarkEnd w:id="1282"/>
      <w:bookmarkEnd w:id="1283"/>
      <w:bookmarkEnd w:id="1284"/>
      <w:bookmarkEnd w:id="1285"/>
      <w:bookmarkEnd w:id="1286"/>
      <w:bookmarkEnd w:id="1287"/>
    </w:p>
    <w:p w14:paraId="26E8A90D" w14:textId="305E5A11" w:rsidR="00623B86" w:rsidRDefault="00623B86" w:rsidP="00623B86">
      <w:pPr>
        <w:pStyle w:val="Heading5"/>
      </w:pPr>
      <w:bookmarkStart w:id="1288" w:name="_Toc20494615"/>
      <w:bookmarkStart w:id="1289" w:name="_Toc26975670"/>
      <w:bookmarkStart w:id="1290" w:name="_Toc35856543"/>
      <w:bookmarkStart w:id="1291" w:name="_Toc44001431"/>
      <w:bookmarkStart w:id="1292" w:name="_Toc51581032"/>
      <w:bookmarkStart w:id="1293" w:name="_Toc52356295"/>
      <w:bookmarkStart w:id="1294" w:name="_Toc55227865"/>
      <w:bookmarkStart w:id="1295" w:name="_Toc138323420"/>
      <w:bookmarkStart w:id="1296" w:name="_Toc219487626"/>
      <w:r>
        <w:t>12.</w:t>
      </w:r>
      <w:r w:rsidRPr="008A541D">
        <w:t>1.1</w:t>
      </w:r>
      <w:r w:rsidRPr="00215D3C">
        <w:t>.1.</w:t>
      </w:r>
      <w:r>
        <w:rPr>
          <w:lang w:eastAsia="zh-CN"/>
        </w:rPr>
        <w:t>7</w:t>
      </w:r>
      <w:r w:rsidRPr="00215D3C">
        <w:tab/>
      </w:r>
      <w:bookmarkEnd w:id="1288"/>
      <w:bookmarkEnd w:id="1289"/>
      <w:bookmarkEnd w:id="1290"/>
      <w:r>
        <w:t>Void</w:t>
      </w:r>
      <w:bookmarkEnd w:id="1291"/>
      <w:bookmarkEnd w:id="1292"/>
      <w:bookmarkEnd w:id="1293"/>
      <w:bookmarkEnd w:id="1294"/>
      <w:bookmarkEnd w:id="1295"/>
      <w:bookmarkEnd w:id="1296"/>
    </w:p>
    <w:p w14:paraId="1DE38009" w14:textId="7FF7E9E7" w:rsidR="0068638C" w:rsidRDefault="0068638C" w:rsidP="0068638C">
      <w:pPr>
        <w:pStyle w:val="Heading5"/>
      </w:pPr>
      <w:bookmarkStart w:id="1297" w:name="_Toc219487627"/>
      <w:r>
        <w:t>12.</w:t>
      </w:r>
      <w:r w:rsidRPr="008A541D">
        <w:t>1.1</w:t>
      </w:r>
      <w:r w:rsidRPr="00215D3C">
        <w:rPr>
          <w:rFonts w:hint="eastAsia"/>
        </w:rPr>
        <w:t>.1</w:t>
      </w:r>
      <w:r w:rsidRPr="00215D3C">
        <w:t>.</w:t>
      </w:r>
      <w:r>
        <w:t>8</w:t>
      </w:r>
      <w:r w:rsidRPr="00215D3C">
        <w:tab/>
        <w:t>Operation</w:t>
      </w:r>
      <w:r>
        <w:t xml:space="preserve"> changeMOIs</w:t>
      </w:r>
      <w:bookmarkEnd w:id="1297"/>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lastRenderedPageBreak/>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6F493A">
        <w:tc>
          <w:tcPr>
            <w:tcW w:w="990" w:type="pct"/>
            <w:shd w:val="clear" w:color="auto" w:fill="BFBFBF"/>
          </w:tcPr>
          <w:p w14:paraId="01F9D7A1"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6F493A">
        <w:tc>
          <w:tcPr>
            <w:tcW w:w="990" w:type="pct"/>
          </w:tcPr>
          <w:p w14:paraId="2435936C"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6F493A">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6F493A">
        <w:tc>
          <w:tcPr>
            <w:tcW w:w="990" w:type="pct"/>
          </w:tcPr>
          <w:p w14:paraId="5BF3764B"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4CABBF4B" w14:textId="77777777" w:rsidR="00A609FA" w:rsidRPr="00A609FA" w:rsidRDefault="00A609FA" w:rsidP="00A609FA"/>
    <w:p w14:paraId="7ABD908A" w14:textId="4A2370D0" w:rsidR="0068638C" w:rsidRPr="00A609FA" w:rsidRDefault="0068638C" w:rsidP="00A609FA">
      <w:r w:rsidRPr="00A609FA">
        <w:t>Two patch media types are available for the request message body. They are listed below together with their request body data types:</w:t>
      </w:r>
    </w:p>
    <w:p w14:paraId="555EFFC2" w14:textId="77777777" w:rsidR="0068638C" w:rsidRDefault="0068638C" w:rsidP="0068638C">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A609FA" w:rsidRDefault="0068638C" w:rsidP="00A609FA">
      <w:r w:rsidRPr="00A609FA">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Pr="00A609FA" w:rsidRDefault="0068638C" w:rsidP="00A609FA">
      <w:r w:rsidRPr="00A609FA">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6F493A">
        <w:tc>
          <w:tcPr>
            <w:tcW w:w="990" w:type="pct"/>
            <w:shd w:val="clear" w:color="auto" w:fill="BFBFBF"/>
          </w:tcPr>
          <w:p w14:paraId="4A61389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6F493A">
        <w:tc>
          <w:tcPr>
            <w:tcW w:w="990" w:type="pct"/>
          </w:tcPr>
          <w:p w14:paraId="41D52135" w14:textId="77777777" w:rsidR="0068638C" w:rsidRPr="00AB6604" w:rsidRDefault="0068638C" w:rsidP="006F493A">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6F493A">
        <w:tc>
          <w:tcPr>
            <w:tcW w:w="990" w:type="pct"/>
            <w:vMerge w:val="restart"/>
          </w:tcPr>
          <w:p w14:paraId="19E8DEC0" w14:textId="77777777" w:rsidR="0068638C" w:rsidRPr="00645434" w:rsidRDefault="0068638C"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6F493A">
        <w:tc>
          <w:tcPr>
            <w:tcW w:w="990" w:type="pct"/>
            <w:vMerge/>
          </w:tcPr>
          <w:p w14:paraId="7F83BA85" w14:textId="77777777" w:rsidR="0068638C" w:rsidRPr="00AB6604" w:rsidRDefault="0068638C" w:rsidP="006F493A">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2FF3832C" w14:textId="77777777" w:rsidR="00A609FA" w:rsidRPr="00A609FA" w:rsidRDefault="00A609FA" w:rsidP="00A609FA"/>
    <w:p w14:paraId="687F6B91" w14:textId="43019D12" w:rsidR="0068638C" w:rsidRPr="00A609FA" w:rsidRDefault="0068638C" w:rsidP="00A609FA">
      <w:r w:rsidRPr="00A609FA">
        <w:t>For JSON Merge Patch and 3GPP JSON Merge Patch the "ErrorResponseDefault" is used.</w:t>
      </w:r>
    </w:p>
    <w:p w14:paraId="7B4E8DE3" w14:textId="77777777" w:rsidR="0068638C" w:rsidRPr="00A609FA" w:rsidRDefault="0068638C" w:rsidP="00A609FA">
      <w:r w:rsidRPr="00A609FA">
        <w:t>For JSON Patch and 3GPP JSON Patch the "ErrorResponsePatch" is used.</w:t>
      </w:r>
    </w:p>
    <w:p w14:paraId="0FA6331B" w14:textId="77777777" w:rsidR="0068638C" w:rsidRPr="00A609FA" w:rsidRDefault="0068638C" w:rsidP="00A609FA">
      <w:r w:rsidRPr="00A609FA">
        <w:t>Further details on updating resources with HTTP PATCH and 3GPP JSON Merge Patch are provided in TS 32.158 [15], clause 6.4.2.</w:t>
      </w:r>
    </w:p>
    <w:p w14:paraId="76034D2D" w14:textId="77777777" w:rsidR="0068638C" w:rsidRPr="00A609FA" w:rsidRDefault="0068638C" w:rsidP="00A609FA">
      <w:r w:rsidRPr="00A609FA">
        <w:t>Further details on updating resources with HTTP PATCH and 3GPP JSON Patch are provided in TS 32.158 [15], clause 6.4.3.</w:t>
      </w:r>
    </w:p>
    <w:p w14:paraId="2EB2062F" w14:textId="2F8D883B" w:rsidR="0068638C" w:rsidRPr="00A609FA" w:rsidRDefault="0068638C" w:rsidP="00A609FA">
      <w:r w:rsidRPr="00A609FA">
        <w:t>Further details on the error response formats are provided in TS 32.158 [15], clause 6.6.</w:t>
      </w:r>
    </w:p>
    <w:p w14:paraId="46AA280C" w14:textId="77777777" w:rsidR="00623B86" w:rsidRDefault="00623B86" w:rsidP="00623B86">
      <w:pPr>
        <w:pStyle w:val="Heading4"/>
      </w:pPr>
      <w:bookmarkStart w:id="1298" w:name="_Toc20494616"/>
      <w:bookmarkStart w:id="1299" w:name="_Toc26975671"/>
      <w:bookmarkStart w:id="1300" w:name="_Toc35856544"/>
      <w:bookmarkStart w:id="1301" w:name="_Toc44001432"/>
      <w:bookmarkStart w:id="1302" w:name="_Toc51581033"/>
      <w:bookmarkStart w:id="1303" w:name="_Toc52356296"/>
      <w:bookmarkStart w:id="1304" w:name="_Toc55227866"/>
      <w:bookmarkStart w:id="1305" w:name="_Toc138323421"/>
      <w:bookmarkStart w:id="1306" w:name="_Toc219487628"/>
      <w:r>
        <w:t>12.1.1.2</w:t>
      </w:r>
      <w:r>
        <w:tab/>
        <w:t>Mapping of notifications</w:t>
      </w:r>
      <w:bookmarkEnd w:id="1298"/>
      <w:bookmarkEnd w:id="1299"/>
      <w:bookmarkEnd w:id="1300"/>
      <w:bookmarkEnd w:id="1301"/>
      <w:bookmarkEnd w:id="1302"/>
      <w:bookmarkEnd w:id="1303"/>
      <w:bookmarkEnd w:id="1304"/>
      <w:bookmarkEnd w:id="1305"/>
      <w:bookmarkEnd w:id="1306"/>
    </w:p>
    <w:p w14:paraId="08CF236A" w14:textId="77777777" w:rsidR="00623B86" w:rsidRPr="00603DA9" w:rsidRDefault="00623B86" w:rsidP="00623B86">
      <w:pPr>
        <w:pStyle w:val="Heading5"/>
      </w:pPr>
      <w:bookmarkStart w:id="1307" w:name="_Toc20494617"/>
      <w:bookmarkStart w:id="1308" w:name="_Toc26975672"/>
      <w:bookmarkStart w:id="1309" w:name="_Toc35856545"/>
      <w:bookmarkStart w:id="1310" w:name="_Toc44001433"/>
      <w:bookmarkStart w:id="1311" w:name="_Toc51581034"/>
      <w:bookmarkStart w:id="1312" w:name="_Toc52356297"/>
      <w:bookmarkStart w:id="1313" w:name="_Toc55227867"/>
      <w:bookmarkStart w:id="1314" w:name="_Toc138323422"/>
      <w:bookmarkStart w:id="1315" w:name="_Toc219487629"/>
      <w:r>
        <w:t>12.</w:t>
      </w:r>
      <w:r w:rsidRPr="00A420B8">
        <w:t>1.1</w:t>
      </w:r>
      <w:r>
        <w:t>.2.1</w:t>
      </w:r>
      <w:r>
        <w:tab/>
        <w:t>Introduction</w:t>
      </w:r>
      <w:bookmarkEnd w:id="1307"/>
      <w:bookmarkEnd w:id="1308"/>
      <w:bookmarkEnd w:id="1309"/>
      <w:bookmarkEnd w:id="1310"/>
      <w:bookmarkEnd w:id="1311"/>
      <w:bookmarkEnd w:id="1312"/>
      <w:bookmarkEnd w:id="1313"/>
      <w:bookmarkEnd w:id="1314"/>
      <w:bookmarkEnd w:id="1315"/>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tcPr>
          <w:p w14:paraId="7D6F926A" w14:textId="773ABF45"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tcPr>
          <w:p w14:paraId="37323595" w14:textId="25DB1056"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notifyDataNodeTreeSyncRecommended</w:t>
            </w:r>
          </w:p>
        </w:tc>
        <w:tc>
          <w:tcPr>
            <w:tcW w:w="1020" w:type="pct"/>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16" w:name="_Toc20494618"/>
      <w:bookmarkStart w:id="1317" w:name="_Toc26975673"/>
      <w:bookmarkStart w:id="1318" w:name="_Toc35856546"/>
      <w:bookmarkStart w:id="1319" w:name="_Toc44001434"/>
      <w:bookmarkStart w:id="1320" w:name="_Toc51581035"/>
      <w:bookmarkStart w:id="1321" w:name="_Toc52356298"/>
      <w:bookmarkStart w:id="1322" w:name="_Toc55227868"/>
      <w:bookmarkStart w:id="1323" w:name="_Toc138323423"/>
      <w:bookmarkStart w:id="1324" w:name="_Toc219487630"/>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16"/>
      <w:bookmarkEnd w:id="1317"/>
      <w:bookmarkEnd w:id="1318"/>
      <w:bookmarkEnd w:id="1319"/>
      <w:bookmarkEnd w:id="1320"/>
      <w:bookmarkEnd w:id="1321"/>
      <w:bookmarkEnd w:id="1322"/>
      <w:bookmarkEnd w:id="1323"/>
      <w:bookmarkEnd w:id="1324"/>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6F493A">
        <w:tc>
          <w:tcPr>
            <w:tcW w:w="1205" w:type="pct"/>
            <w:shd w:val="clear" w:color="auto" w:fill="BFBFBF"/>
          </w:tcPr>
          <w:p w14:paraId="3DE81343" w14:textId="77777777" w:rsidR="00623B86" w:rsidRPr="00215D3C" w:rsidRDefault="00623B86" w:rsidP="006F493A">
            <w:pPr>
              <w:keepNext/>
              <w:keepLines/>
              <w:spacing w:after="0"/>
              <w:jc w:val="center"/>
              <w:rPr>
                <w:rFonts w:ascii="Arial" w:hAnsi="Arial"/>
                <w:b/>
                <w:sz w:val="18"/>
                <w:lang w:eastAsia="zh-CN"/>
              </w:rPr>
            </w:pPr>
            <w:bookmarkStart w:id="1325"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6F493A">
        <w:tc>
          <w:tcPr>
            <w:tcW w:w="1205" w:type="pct"/>
          </w:tcPr>
          <w:p w14:paraId="7C73DE02"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6F493A">
        <w:tc>
          <w:tcPr>
            <w:tcW w:w="1205" w:type="pct"/>
          </w:tcPr>
          <w:p w14:paraId="40996621"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1DC6C102" w14:textId="77777777" w:rsidR="00623B86" w:rsidRDefault="00623B86" w:rsidP="006F493A">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0C7A222" w14:textId="77777777" w:rsidTr="006F493A">
        <w:tc>
          <w:tcPr>
            <w:tcW w:w="1205" w:type="pct"/>
          </w:tcPr>
          <w:p w14:paraId="725D452C"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6F493A">
        <w:tc>
          <w:tcPr>
            <w:tcW w:w="1205" w:type="pct"/>
          </w:tcPr>
          <w:p w14:paraId="65A3D089"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6F493A">
        <w:tc>
          <w:tcPr>
            <w:tcW w:w="1205" w:type="pct"/>
          </w:tcPr>
          <w:p w14:paraId="32E251FE"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6F493A">
        <w:tc>
          <w:tcPr>
            <w:tcW w:w="1205" w:type="pct"/>
          </w:tcPr>
          <w:p w14:paraId="57A83C3F"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6F493A">
        <w:tc>
          <w:tcPr>
            <w:tcW w:w="1205" w:type="pct"/>
          </w:tcPr>
          <w:p w14:paraId="0B8C61D5" w14:textId="1D7148A3"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6F493A">
        <w:tc>
          <w:tcPr>
            <w:tcW w:w="1205" w:type="pct"/>
          </w:tcPr>
          <w:p w14:paraId="6538E6B8" w14:textId="2141AF1B"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6F493A">
        <w:tc>
          <w:tcPr>
            <w:tcW w:w="1205" w:type="pct"/>
          </w:tcPr>
          <w:p w14:paraId="32854154"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6F493A">
        <w:trPr>
          <w:trHeight w:val="98"/>
        </w:trPr>
        <w:tc>
          <w:tcPr>
            <w:tcW w:w="1205" w:type="pct"/>
          </w:tcPr>
          <w:p w14:paraId="30F2268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6F493A">
        <w:trPr>
          <w:trHeight w:val="193"/>
        </w:trPr>
        <w:tc>
          <w:tcPr>
            <w:tcW w:w="1205" w:type="pct"/>
          </w:tcPr>
          <w:p w14:paraId="68A07E9B"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6F493A">
        <w:trPr>
          <w:trHeight w:val="193"/>
        </w:trPr>
        <w:tc>
          <w:tcPr>
            <w:tcW w:w="1205" w:type="pct"/>
          </w:tcPr>
          <w:p w14:paraId="074A57E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25"/>
    </w:tbl>
    <w:p w14:paraId="749FBBD0" w14:textId="77777777" w:rsidR="00623B86" w:rsidRPr="00215D3C" w:rsidRDefault="00623B86" w:rsidP="00623B86"/>
    <w:p w14:paraId="2EF5082F" w14:textId="77777777" w:rsidR="00623B86" w:rsidRPr="00215D3C" w:rsidRDefault="00623B86" w:rsidP="00623B86">
      <w:pPr>
        <w:pStyle w:val="Heading5"/>
      </w:pPr>
      <w:bookmarkStart w:id="1326" w:name="_Toc20494619"/>
      <w:bookmarkStart w:id="1327" w:name="_Toc26975674"/>
      <w:bookmarkStart w:id="1328" w:name="_Toc35856547"/>
      <w:bookmarkStart w:id="1329" w:name="_Toc44001435"/>
      <w:bookmarkStart w:id="1330" w:name="_Toc51581036"/>
      <w:bookmarkStart w:id="1331" w:name="_Toc52356299"/>
      <w:bookmarkStart w:id="1332" w:name="_Toc55227869"/>
      <w:bookmarkStart w:id="1333" w:name="_Toc138323424"/>
      <w:bookmarkStart w:id="1334" w:name="_Toc219487631"/>
      <w:r>
        <w:t>12.</w:t>
      </w:r>
      <w:r w:rsidRPr="00A420B8">
        <w:t>1.1</w:t>
      </w:r>
      <w:r w:rsidRPr="00215D3C">
        <w:rPr>
          <w:rFonts w:hint="eastAsia"/>
        </w:rPr>
        <w:t>.</w:t>
      </w:r>
      <w:r>
        <w:t>2.3</w:t>
      </w:r>
      <w:r w:rsidRPr="00215D3C">
        <w:tab/>
      </w:r>
      <w:r>
        <w:t>Notification</w:t>
      </w:r>
      <w:r w:rsidRPr="00215D3C">
        <w:t xml:space="preserve"> </w:t>
      </w:r>
      <w:r w:rsidRPr="00645434">
        <w:t>notifyMOIDeletion</w:t>
      </w:r>
      <w:bookmarkEnd w:id="1326"/>
      <w:bookmarkEnd w:id="1327"/>
      <w:bookmarkEnd w:id="1328"/>
      <w:bookmarkEnd w:id="1329"/>
      <w:bookmarkEnd w:id="1330"/>
      <w:bookmarkEnd w:id="1331"/>
      <w:bookmarkEnd w:id="1332"/>
      <w:bookmarkEnd w:id="1333"/>
      <w:bookmarkEnd w:id="1334"/>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6F493A">
        <w:tc>
          <w:tcPr>
            <w:tcW w:w="1205" w:type="pct"/>
            <w:shd w:val="clear" w:color="auto" w:fill="BFBFBF"/>
          </w:tcPr>
          <w:p w14:paraId="39C49909" w14:textId="77777777" w:rsidR="00623B86" w:rsidRPr="00215D3C" w:rsidRDefault="00623B86" w:rsidP="006F493A">
            <w:pPr>
              <w:keepNext/>
              <w:keepLines/>
              <w:spacing w:after="0"/>
              <w:jc w:val="center"/>
              <w:rPr>
                <w:rFonts w:ascii="Arial" w:hAnsi="Arial"/>
                <w:b/>
                <w:sz w:val="18"/>
                <w:lang w:eastAsia="zh-CN"/>
              </w:rPr>
            </w:pPr>
            <w:bookmarkStart w:id="1335"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6F493A">
        <w:tc>
          <w:tcPr>
            <w:tcW w:w="1205" w:type="pct"/>
          </w:tcPr>
          <w:p w14:paraId="5C8B9646"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6F493A">
        <w:tc>
          <w:tcPr>
            <w:tcW w:w="1205" w:type="pct"/>
          </w:tcPr>
          <w:p w14:paraId="63F8B75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6A8ED36E" w14:textId="77777777" w:rsidR="00623B86" w:rsidRDefault="00623B86" w:rsidP="006F493A">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54DF0A3D" w14:textId="77777777" w:rsidTr="006F493A">
        <w:tc>
          <w:tcPr>
            <w:tcW w:w="1205" w:type="pct"/>
          </w:tcPr>
          <w:p w14:paraId="6153EF9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6F493A">
        <w:tc>
          <w:tcPr>
            <w:tcW w:w="1205" w:type="pct"/>
          </w:tcPr>
          <w:p w14:paraId="0B98B52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6F493A">
        <w:tc>
          <w:tcPr>
            <w:tcW w:w="1205" w:type="pct"/>
          </w:tcPr>
          <w:p w14:paraId="76290DE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6F493A">
        <w:tc>
          <w:tcPr>
            <w:tcW w:w="1205" w:type="pct"/>
          </w:tcPr>
          <w:p w14:paraId="275732DA"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6F493A">
        <w:tc>
          <w:tcPr>
            <w:tcW w:w="1205" w:type="pct"/>
          </w:tcPr>
          <w:p w14:paraId="58C581E5" w14:textId="5BA20E85"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6F493A">
        <w:tc>
          <w:tcPr>
            <w:tcW w:w="1205" w:type="pct"/>
          </w:tcPr>
          <w:p w14:paraId="05650A33" w14:textId="36446520"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6F493A">
        <w:trPr>
          <w:trHeight w:val="195"/>
        </w:trPr>
        <w:tc>
          <w:tcPr>
            <w:tcW w:w="1205" w:type="pct"/>
          </w:tcPr>
          <w:p w14:paraId="27EA3989"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6F493A">
        <w:trPr>
          <w:trHeight w:val="98"/>
        </w:trPr>
        <w:tc>
          <w:tcPr>
            <w:tcW w:w="1205" w:type="pct"/>
          </w:tcPr>
          <w:p w14:paraId="3D0F2214"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6F493A">
        <w:trPr>
          <w:trHeight w:val="193"/>
        </w:trPr>
        <w:tc>
          <w:tcPr>
            <w:tcW w:w="1205" w:type="pct"/>
          </w:tcPr>
          <w:p w14:paraId="55DB75C6"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6F493A">
        <w:tc>
          <w:tcPr>
            <w:tcW w:w="1205" w:type="pct"/>
          </w:tcPr>
          <w:p w14:paraId="65971D9F"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35"/>
    </w:tbl>
    <w:p w14:paraId="3F374966" w14:textId="77777777" w:rsidR="00623B86" w:rsidRDefault="00623B86" w:rsidP="00623B86"/>
    <w:p w14:paraId="4707AABE" w14:textId="77777777" w:rsidR="00623B86" w:rsidRPr="00215D3C" w:rsidRDefault="00623B86" w:rsidP="00623B86">
      <w:pPr>
        <w:pStyle w:val="Heading5"/>
      </w:pPr>
      <w:bookmarkStart w:id="1336" w:name="_Toc20494620"/>
      <w:bookmarkStart w:id="1337" w:name="_Toc26975675"/>
      <w:bookmarkStart w:id="1338" w:name="_Toc35856548"/>
      <w:bookmarkStart w:id="1339" w:name="_Toc44001436"/>
      <w:bookmarkStart w:id="1340" w:name="_Toc51581037"/>
      <w:bookmarkStart w:id="1341" w:name="_Toc52356300"/>
      <w:bookmarkStart w:id="1342" w:name="_Toc55227870"/>
      <w:bookmarkStart w:id="1343" w:name="_Toc138323425"/>
      <w:bookmarkStart w:id="1344" w:name="_Toc219487632"/>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36"/>
      <w:bookmarkEnd w:id="1337"/>
      <w:bookmarkEnd w:id="1338"/>
      <w:bookmarkEnd w:id="1339"/>
      <w:bookmarkEnd w:id="1340"/>
      <w:bookmarkEnd w:id="1341"/>
      <w:bookmarkEnd w:id="1342"/>
      <w:bookmarkEnd w:id="1343"/>
      <w:bookmarkEnd w:id="1344"/>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6F493A">
        <w:tc>
          <w:tcPr>
            <w:tcW w:w="1187" w:type="pct"/>
            <w:shd w:val="clear" w:color="auto" w:fill="BFBFBF"/>
          </w:tcPr>
          <w:p w14:paraId="4F9152C7" w14:textId="77777777" w:rsidR="00623B86" w:rsidRPr="00215D3C" w:rsidRDefault="00623B86" w:rsidP="006F493A">
            <w:pPr>
              <w:keepNext/>
              <w:keepLines/>
              <w:spacing w:after="0"/>
              <w:jc w:val="center"/>
              <w:rPr>
                <w:rFonts w:ascii="Arial" w:hAnsi="Arial"/>
                <w:b/>
                <w:sz w:val="18"/>
                <w:lang w:eastAsia="zh-CN"/>
              </w:rPr>
            </w:pPr>
            <w:bookmarkStart w:id="1345"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6F493A">
        <w:tc>
          <w:tcPr>
            <w:tcW w:w="1187" w:type="pct"/>
          </w:tcPr>
          <w:p w14:paraId="5AC2A18E"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6F493A">
        <w:tc>
          <w:tcPr>
            <w:tcW w:w="1187" w:type="pct"/>
          </w:tcPr>
          <w:p w14:paraId="7FFBEE38"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6F493A">
            <w:pPr>
              <w:keepNext/>
              <w:keepLines/>
              <w:spacing w:after="0"/>
              <w:rPr>
                <w:rFonts w:ascii="Arial" w:hAnsi="Arial"/>
                <w:sz w:val="18"/>
                <w:szCs w:val="18"/>
                <w:lang w:eastAsia="zh-CN"/>
              </w:rPr>
            </w:pPr>
          </w:p>
        </w:tc>
        <w:tc>
          <w:tcPr>
            <w:tcW w:w="1437" w:type="pct"/>
            <w:vMerge/>
          </w:tcPr>
          <w:p w14:paraId="6408B6D6" w14:textId="77777777" w:rsidR="00623B86" w:rsidRDefault="00623B86" w:rsidP="006F493A">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01ADC32A" w14:textId="77777777" w:rsidTr="006F493A">
        <w:tc>
          <w:tcPr>
            <w:tcW w:w="1187" w:type="pct"/>
          </w:tcPr>
          <w:p w14:paraId="2FA25D2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6F493A">
        <w:tc>
          <w:tcPr>
            <w:tcW w:w="1187" w:type="pct"/>
          </w:tcPr>
          <w:p w14:paraId="0224D6A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6F493A">
        <w:tc>
          <w:tcPr>
            <w:tcW w:w="1187" w:type="pct"/>
          </w:tcPr>
          <w:p w14:paraId="78939350"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6F493A">
        <w:tc>
          <w:tcPr>
            <w:tcW w:w="1187" w:type="pct"/>
          </w:tcPr>
          <w:p w14:paraId="0591E31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6F493A">
        <w:tc>
          <w:tcPr>
            <w:tcW w:w="1187" w:type="pct"/>
          </w:tcPr>
          <w:p w14:paraId="1084FCF5" w14:textId="39EC7591"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6F493A">
        <w:tc>
          <w:tcPr>
            <w:tcW w:w="1187" w:type="pct"/>
          </w:tcPr>
          <w:p w14:paraId="0572BBB5" w14:textId="670B70BB"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6F493A">
        <w:trPr>
          <w:trHeight w:val="195"/>
        </w:trPr>
        <w:tc>
          <w:tcPr>
            <w:tcW w:w="1187" w:type="pct"/>
          </w:tcPr>
          <w:p w14:paraId="7A16818C"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6F493A">
        <w:trPr>
          <w:trHeight w:val="98"/>
        </w:trPr>
        <w:tc>
          <w:tcPr>
            <w:tcW w:w="1187" w:type="pct"/>
          </w:tcPr>
          <w:p w14:paraId="7F3A33BD"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6F493A">
        <w:trPr>
          <w:trHeight w:val="193"/>
        </w:trPr>
        <w:tc>
          <w:tcPr>
            <w:tcW w:w="1187" w:type="pct"/>
          </w:tcPr>
          <w:p w14:paraId="26B23307"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6F493A">
        <w:tc>
          <w:tcPr>
            <w:tcW w:w="1187" w:type="pct"/>
          </w:tcPr>
          <w:p w14:paraId="0B60914A"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345"/>
    </w:tbl>
    <w:p w14:paraId="64C5681C" w14:textId="77777777" w:rsidR="00623B86" w:rsidRPr="00645434" w:rsidRDefault="00623B86" w:rsidP="00623B86"/>
    <w:p w14:paraId="0437EEB0" w14:textId="77777777" w:rsidR="00623B86" w:rsidRPr="00215D3C" w:rsidRDefault="00623B86" w:rsidP="00623B86">
      <w:pPr>
        <w:pStyle w:val="Heading5"/>
      </w:pPr>
      <w:bookmarkStart w:id="1346" w:name="_Toc44001437"/>
      <w:bookmarkStart w:id="1347" w:name="_Toc51581038"/>
      <w:bookmarkStart w:id="1348" w:name="_Toc52356301"/>
      <w:bookmarkStart w:id="1349" w:name="_Toc55227871"/>
      <w:bookmarkStart w:id="1350" w:name="_Toc138323426"/>
      <w:bookmarkStart w:id="1351" w:name="_Toc219487633"/>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46"/>
      <w:bookmarkEnd w:id="1347"/>
      <w:bookmarkEnd w:id="1348"/>
      <w:bookmarkEnd w:id="1349"/>
      <w:bookmarkEnd w:id="1350"/>
      <w:bookmarkEnd w:id="1351"/>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6F493A">
            <w:pPr>
              <w:keepNext/>
              <w:keepLines/>
              <w:spacing w:after="0"/>
              <w:jc w:val="center"/>
              <w:rPr>
                <w:rFonts w:ascii="Arial" w:hAnsi="Arial"/>
                <w:b/>
                <w:sz w:val="18"/>
                <w:lang w:eastAsia="zh-CN"/>
              </w:rPr>
            </w:pPr>
            <w:bookmarkStart w:id="1352"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tcPr>
          <w:p w14:paraId="3F2C4A8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343" w:type="pct"/>
            <w:vMerge w:val="restart"/>
          </w:tcPr>
          <w:p w14:paraId="73A61965" w14:textId="77777777" w:rsidR="00623B86" w:rsidRPr="00367F3A"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tcPr>
          <w:p w14:paraId="46291C18"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tcPr>
          <w:p w14:paraId="37450B3D"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6F493A">
            <w:pPr>
              <w:keepNext/>
              <w:keepLines/>
              <w:spacing w:after="0"/>
              <w:rPr>
                <w:rFonts w:ascii="Arial" w:hAnsi="Arial"/>
                <w:sz w:val="18"/>
                <w:szCs w:val="18"/>
                <w:lang w:eastAsia="zh-CN"/>
              </w:rPr>
            </w:pPr>
          </w:p>
        </w:tc>
        <w:tc>
          <w:tcPr>
            <w:tcW w:w="1343" w:type="pct"/>
            <w:vMerge/>
          </w:tcPr>
          <w:p w14:paraId="4D03E9B8" w14:textId="77777777" w:rsidR="00623B86" w:rsidRDefault="00623B86" w:rsidP="006F493A">
            <w:pPr>
              <w:keepNext/>
              <w:keepLines/>
              <w:spacing w:after="0"/>
              <w:rPr>
                <w:rFonts w:ascii="Arial" w:hAnsi="Arial"/>
                <w:sz w:val="18"/>
                <w:szCs w:val="18"/>
                <w:lang w:eastAsia="zh-CN"/>
              </w:rPr>
            </w:pPr>
          </w:p>
        </w:tc>
        <w:tc>
          <w:tcPr>
            <w:tcW w:w="293" w:type="pct"/>
            <w:vMerge/>
          </w:tcPr>
          <w:p w14:paraId="2A2A144F"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tcPr>
          <w:p w14:paraId="301C1C7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3" w:type="pct"/>
          </w:tcPr>
          <w:p w14:paraId="2537FDB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3" w:type="pct"/>
          </w:tcPr>
          <w:p w14:paraId="700E37B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tcPr>
          <w:p w14:paraId="1CF5F67C"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3" w:type="pct"/>
          </w:tcPr>
          <w:p w14:paraId="3F5006D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3" w:type="pct"/>
          </w:tcPr>
          <w:p w14:paraId="7C234FFA"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tcPr>
          <w:p w14:paraId="7221F07B"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3" w:type="pct"/>
          </w:tcPr>
          <w:p w14:paraId="093517C9"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93" w:type="pct"/>
          </w:tcPr>
          <w:p w14:paraId="54DE420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tcPr>
          <w:p w14:paraId="73FB5EA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3" w:type="pct"/>
          </w:tcPr>
          <w:p w14:paraId="2F843DB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3" w:type="pct"/>
          </w:tcPr>
          <w:p w14:paraId="7F400E0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tcPr>
          <w:p w14:paraId="24EEFE83" w14:textId="1F4E1BA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tcPr>
          <w:p w14:paraId="27F5CB7A" w14:textId="12CD59C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tcPr>
          <w:p w14:paraId="58C4982D" w14:textId="77777777" w:rsidR="0065048A" w:rsidRPr="007B5E64" w:rsidRDefault="0065048A" w:rsidP="0065048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600E7926"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m</w:t>
            </w:r>
            <w:r w:rsidR="008552EF">
              <w:rPr>
                <w:rFonts w:ascii="Arial" w:hAnsi="Arial"/>
                <w:sz w:val="18"/>
                <w:szCs w:val="18"/>
                <w:lang w:eastAsia="zh-CN"/>
              </w:rPr>
              <w:t>oi</w:t>
            </w:r>
            <w:r>
              <w:rPr>
                <w:rFonts w:ascii="Arial" w:hAnsi="Arial"/>
                <w:sz w:val="18"/>
                <w:szCs w:val="18"/>
                <w:lang w:eastAsia="zh-CN"/>
              </w:rPr>
              <w:t>Changes</w:t>
            </w:r>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array(MoiChange)</w:t>
            </w:r>
          </w:p>
        </w:tc>
        <w:tc>
          <w:tcPr>
            <w:tcW w:w="293" w:type="pct"/>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353" w:name="_Toc139374564"/>
      <w:bookmarkEnd w:id="1352"/>
    </w:p>
    <w:p w14:paraId="259369E6" w14:textId="24997586" w:rsidR="00C45B26" w:rsidRPr="005D3704" w:rsidRDefault="00C45B26" w:rsidP="00CE5FED">
      <w:pPr>
        <w:pStyle w:val="Heading5"/>
      </w:pPr>
      <w:bookmarkStart w:id="1354" w:name="_Toc219487634"/>
      <w:r w:rsidRPr="005D3704">
        <w:t>12.1.1</w:t>
      </w:r>
      <w:r w:rsidRPr="005D3704">
        <w:rPr>
          <w:rFonts w:hint="eastAsia"/>
        </w:rPr>
        <w:t>.</w:t>
      </w:r>
      <w:r w:rsidRPr="005D3704">
        <w:t>2.</w:t>
      </w:r>
      <w:r>
        <w:t>6</w:t>
      </w:r>
      <w:r w:rsidRPr="005D3704">
        <w:tab/>
        <w:t>Notification notify</w:t>
      </w:r>
      <w:r>
        <w:t>Event</w:t>
      </w:r>
      <w:bookmarkEnd w:id="1353"/>
      <w:bookmarkEnd w:id="135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tcPr>
          <w:p w14:paraId="6155394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href</w:t>
            </w:r>
          </w:p>
        </w:tc>
        <w:tc>
          <w:tcPr>
            <w:tcW w:w="1342" w:type="pct"/>
            <w:vMerge w:val="restart"/>
          </w:tcPr>
          <w:p w14:paraId="103BFAD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tcPr>
          <w:p w14:paraId="6812BD9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tcPr>
          <w:p w14:paraId="3DAD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6F493A">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6F493A">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6F493A">
            <w:pPr>
              <w:keepNext/>
              <w:keepLines/>
              <w:spacing w:after="0"/>
              <w:rPr>
                <w:rFonts w:ascii="Arial" w:hAnsi="Arial"/>
                <w:sz w:val="18"/>
                <w:szCs w:val="18"/>
                <w:lang w:eastAsia="zh-CN"/>
              </w:rPr>
            </w:pPr>
          </w:p>
        </w:tc>
        <w:tc>
          <w:tcPr>
            <w:tcW w:w="294" w:type="pct"/>
            <w:vMerge/>
          </w:tcPr>
          <w:p w14:paraId="4A199BCC" w14:textId="77777777" w:rsidR="00C45B26" w:rsidRPr="005D3704" w:rsidRDefault="00C45B26" w:rsidP="006F493A">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tcPr>
          <w:p w14:paraId="2596B72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342" w:type="pct"/>
          </w:tcPr>
          <w:p w14:paraId="7202F8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94" w:type="pct"/>
          </w:tcPr>
          <w:p w14:paraId="7712ED9C"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tcPr>
          <w:p w14:paraId="25DC6AB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342" w:type="pct"/>
          </w:tcPr>
          <w:p w14:paraId="796619A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94" w:type="pct"/>
          </w:tcPr>
          <w:p w14:paraId="5CF27E38"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tcPr>
          <w:p w14:paraId="1FF6A7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342" w:type="pct"/>
          </w:tcPr>
          <w:p w14:paraId="01A17AA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94" w:type="pct"/>
          </w:tcPr>
          <w:p w14:paraId="2AEBEEF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tcPr>
          <w:p w14:paraId="4389857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342" w:type="pct"/>
          </w:tcPr>
          <w:p w14:paraId="704F5F3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94" w:type="pct"/>
          </w:tcPr>
          <w:p w14:paraId="30055671"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tcPr>
          <w:p w14:paraId="68EB639F" w14:textId="252B3E6D"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tcPr>
          <w:p w14:paraId="3581C715" w14:textId="7D090344"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tcPr>
          <w:p w14:paraId="2D2BC3D9" w14:textId="77777777" w:rsidR="009601E4" w:rsidRPr="005D3704" w:rsidRDefault="009601E4" w:rsidP="009601E4">
            <w:pPr>
              <w:keepNext/>
              <w:keepLines/>
              <w:spacing w:after="0"/>
              <w:rPr>
                <w:rFonts w:ascii="Arial" w:hAnsi="Arial"/>
                <w:sz w:val="18"/>
                <w:szCs w:val="18"/>
                <w:lang w:eastAsia="zh-CN"/>
              </w:rPr>
            </w:pPr>
            <w:r w:rsidRPr="00A56520">
              <w:t>specificProblem</w:t>
            </w:r>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94" w:type="pct"/>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tcPr>
          <w:p w14:paraId="1ABE917D" w14:textId="77777777" w:rsidR="009601E4" w:rsidRPr="005D3704" w:rsidRDefault="009601E4" w:rsidP="009601E4">
            <w:pPr>
              <w:keepNext/>
              <w:keepLines/>
              <w:spacing w:after="0"/>
              <w:rPr>
                <w:rFonts w:ascii="Arial" w:hAnsi="Arial"/>
                <w:sz w:val="18"/>
                <w:szCs w:val="18"/>
                <w:lang w:eastAsia="zh-CN"/>
              </w:rPr>
            </w:pPr>
            <w:r w:rsidRPr="00A56520">
              <w:t>additionalText</w:t>
            </w:r>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tcPr>
          <w:p w14:paraId="57AF9332" w14:textId="77777777" w:rsidR="009601E4" w:rsidRPr="005D3704" w:rsidRDefault="009601E4" w:rsidP="009601E4">
            <w:pPr>
              <w:keepNext/>
              <w:keepLines/>
              <w:spacing w:after="0"/>
              <w:rPr>
                <w:rFonts w:ascii="Arial" w:hAnsi="Arial"/>
                <w:sz w:val="18"/>
                <w:szCs w:val="18"/>
                <w:lang w:eastAsia="zh-CN"/>
              </w:rPr>
            </w:pPr>
            <w:r w:rsidRPr="00A56520">
              <w:t>additionalInformation</w:t>
            </w:r>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94" w:type="pct"/>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E864BA" w:rsidRDefault="00795476" w:rsidP="00E864BA">
      <w:pPr>
        <w:pStyle w:val="Heading5"/>
      </w:pPr>
      <w:bookmarkStart w:id="1355" w:name="_Hlk198542253"/>
      <w:bookmarkStart w:id="1356" w:name="_Toc219487635"/>
      <w:r w:rsidRPr="00E864BA">
        <w:t>12.1.1</w:t>
      </w:r>
      <w:r w:rsidRPr="00E864BA">
        <w:rPr>
          <w:rFonts w:hint="eastAsia"/>
        </w:rPr>
        <w:t>.</w:t>
      </w:r>
      <w:r w:rsidRPr="00E864BA">
        <w:t>2.</w:t>
      </w:r>
      <w:bookmarkEnd w:id="1355"/>
      <w:r w:rsidRPr="00E864BA">
        <w:rPr>
          <w:rFonts w:hint="eastAsia"/>
        </w:rPr>
        <w:t>7</w:t>
      </w:r>
      <w:r w:rsidRPr="00E864BA">
        <w:tab/>
        <w:t>Notification notifyPotentialFaultyDataNodeTree</w:t>
      </w:r>
      <w:bookmarkEnd w:id="1356"/>
    </w:p>
    <w:p w14:paraId="293511AD" w14:textId="77777777" w:rsidR="00795476" w:rsidRPr="002C7A47" w:rsidRDefault="00795476" w:rsidP="00795476">
      <w:r w:rsidRPr="002C7A47">
        <w:t>Principles:</w:t>
      </w:r>
    </w:p>
    <w:p w14:paraId="73F3E812" w14:textId="0A3355BD" w:rsidR="00795476" w:rsidRPr="002C7A47" w:rsidRDefault="00795476" w:rsidP="00941D43">
      <w:pPr>
        <w:pStyle w:val="B1"/>
      </w:pPr>
      <w:r w:rsidRPr="002C7A47">
        <w:t>-</w:t>
      </w:r>
      <w:r w:rsidRPr="002C7A47">
        <w:tab/>
        <w:t>Only information not documented in the OpenAPI files is included in this clause.</w:t>
      </w:r>
    </w:p>
    <w:p w14:paraId="6F1AECA7" w14:textId="6E6CE63C" w:rsidR="00795476" w:rsidRPr="002C7A47" w:rsidRDefault="00795476" w:rsidP="00941D43">
      <w:pPr>
        <w:pStyle w:val="B1"/>
      </w:pPr>
      <w:r w:rsidRPr="002C7A47">
        <w:t>-</w:t>
      </w:r>
      <w:r w:rsidRPr="002C7A47">
        <w:tab/>
        <w:t>The following items are documented in the OpenAPI files: HTTP-Method, parameter name and type.</w:t>
      </w:r>
    </w:p>
    <w:p w14:paraId="76F5B515" w14:textId="62C97CF0" w:rsidR="00795476" w:rsidRPr="002C7A47" w:rsidRDefault="00795476" w:rsidP="00941D43">
      <w:pPr>
        <w:pStyle w:val="B1"/>
      </w:pPr>
      <w:r w:rsidRPr="002C7A47">
        <w:t>-</w:t>
      </w:r>
      <w:r w:rsidRPr="002C7A47">
        <w:tab/>
        <w:t xml:space="preserve">The name of </w:t>
      </w:r>
      <w:r>
        <w:t>each</w:t>
      </w:r>
      <w:r w:rsidRPr="002C7A47">
        <w:t xml:space="preserve"> parameter is the same in the stage 2 information model (clause </w:t>
      </w:r>
      <w:r>
        <w:t>11.1</w:t>
      </w:r>
      <w:r w:rsidRPr="002C7A47">
        <w:t>) and in the stage 3 OpenAPI definition. Exceptions, if any, are listed below.</w:t>
      </w:r>
    </w:p>
    <w:p w14:paraId="4B30CE8E" w14:textId="77777777" w:rsidR="00795476" w:rsidRPr="002C7A47" w:rsidRDefault="00795476" w:rsidP="00CE5FED">
      <w:pPr>
        <w:pStyle w:val="TH"/>
        <w:rPr>
          <w:lang w:eastAsia="zh-CN"/>
        </w:rPr>
      </w:pPr>
      <w:bookmarkStart w:id="1357"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6F493A">
        <w:tc>
          <w:tcPr>
            <w:tcW w:w="1256" w:type="pct"/>
            <w:shd w:val="clear" w:color="auto" w:fill="BFBFBF"/>
          </w:tcPr>
          <w:p w14:paraId="2A70F507"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6F493A">
        <w:tc>
          <w:tcPr>
            <w:tcW w:w="1256" w:type="pct"/>
          </w:tcPr>
          <w:p w14:paraId="69F2CAE6" w14:textId="77777777" w:rsidR="00795476" w:rsidRPr="002C7A47" w:rsidRDefault="00795476" w:rsidP="006F493A">
            <w:pPr>
              <w:keepNext/>
              <w:keepLines/>
              <w:spacing w:after="0"/>
              <w:rPr>
                <w:rFonts w:ascii="Arial" w:hAnsi="Arial" w:cs="Arial"/>
                <w:sz w:val="18"/>
                <w:szCs w:val="18"/>
                <w:lang w:eastAsia="zh-CN"/>
              </w:rPr>
            </w:pPr>
            <w:bookmarkStart w:id="1358" w:name="_MCCTEMPBM_CRPT22660645___7" w:colFirst="0" w:colLast="2"/>
            <w:bookmarkEnd w:id="1357"/>
            <w:r w:rsidRPr="002C7A47">
              <w:rPr>
                <w:rFonts w:ascii="Arial" w:hAnsi="Arial" w:cs="Arial"/>
                <w:sz w:val="18"/>
                <w:szCs w:val="18"/>
                <w:lang w:eastAsia="zh-CN"/>
              </w:rPr>
              <w:t>objectClass</w:t>
            </w:r>
          </w:p>
        </w:tc>
        <w:tc>
          <w:tcPr>
            <w:tcW w:w="1126" w:type="pct"/>
            <w:vMerge w:val="restart"/>
          </w:tcPr>
          <w:p w14:paraId="225ED93C"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16E2DAF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6F493A">
        <w:tc>
          <w:tcPr>
            <w:tcW w:w="1256" w:type="pct"/>
          </w:tcPr>
          <w:p w14:paraId="743B407F" w14:textId="77777777" w:rsidR="00795476" w:rsidRPr="002C7A47" w:rsidRDefault="00795476" w:rsidP="006F493A">
            <w:pPr>
              <w:keepNext/>
              <w:keepLines/>
              <w:spacing w:after="0"/>
              <w:rPr>
                <w:rFonts w:ascii="Arial" w:hAnsi="Arial" w:cs="Arial"/>
                <w:sz w:val="18"/>
                <w:szCs w:val="18"/>
                <w:lang w:eastAsia="zh-CN"/>
              </w:rPr>
            </w:pPr>
            <w:bookmarkStart w:id="1359" w:name="_MCCTEMPBM_CRPT22660646___7"/>
            <w:bookmarkEnd w:id="1358"/>
            <w:r w:rsidRPr="002C7A47">
              <w:rPr>
                <w:rFonts w:ascii="Arial" w:hAnsi="Arial" w:cs="Arial"/>
                <w:sz w:val="18"/>
                <w:szCs w:val="18"/>
                <w:lang w:eastAsia="zh-CN"/>
              </w:rPr>
              <w:t>objectInstance</w:t>
            </w:r>
            <w:bookmarkEnd w:id="1359"/>
          </w:p>
        </w:tc>
        <w:tc>
          <w:tcPr>
            <w:tcW w:w="1126" w:type="pct"/>
            <w:vMerge/>
          </w:tcPr>
          <w:p w14:paraId="20263143"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743CAB2F"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56800DBA" w14:textId="77777777" w:rsidR="00795476" w:rsidRPr="002C7A47" w:rsidRDefault="00795476" w:rsidP="006F493A">
            <w:pPr>
              <w:keepNext/>
              <w:keepLines/>
              <w:spacing w:after="0"/>
              <w:rPr>
                <w:rFonts w:ascii="Arial" w:hAnsi="Arial"/>
                <w:sz w:val="18"/>
                <w:szCs w:val="18"/>
                <w:lang w:eastAsia="zh-CN"/>
              </w:rPr>
            </w:pPr>
          </w:p>
        </w:tc>
      </w:tr>
    </w:tbl>
    <w:p w14:paraId="4270C66F" w14:textId="77777777" w:rsidR="00CE5FED" w:rsidRDefault="00CE5FED" w:rsidP="00CE5FED"/>
    <w:p w14:paraId="2EDF5105" w14:textId="1027F77A" w:rsidR="00795476" w:rsidRPr="00E864BA" w:rsidRDefault="00795476" w:rsidP="00E864BA">
      <w:pPr>
        <w:pStyle w:val="Heading5"/>
      </w:pPr>
      <w:bookmarkStart w:id="1360" w:name="_Toc219487636"/>
      <w:r w:rsidRPr="00E864BA">
        <w:t>12.1.1</w:t>
      </w:r>
      <w:r w:rsidRPr="00E864BA">
        <w:rPr>
          <w:rFonts w:hint="eastAsia"/>
        </w:rPr>
        <w:t>.</w:t>
      </w:r>
      <w:r w:rsidRPr="00E864BA">
        <w:t>2.</w:t>
      </w:r>
      <w:r w:rsidRPr="00E864BA">
        <w:rPr>
          <w:rFonts w:hint="eastAsia"/>
        </w:rPr>
        <w:t>8</w:t>
      </w:r>
      <w:r w:rsidRPr="00E864BA">
        <w:tab/>
        <w:t>Notification notifyDataNodeTreeSyncRecommended</w:t>
      </w:r>
      <w:bookmarkEnd w:id="1360"/>
    </w:p>
    <w:p w14:paraId="4833FD84" w14:textId="77777777" w:rsidR="00795476" w:rsidRPr="002C7A47" w:rsidRDefault="00795476" w:rsidP="00795476">
      <w:r w:rsidRPr="002C7A47">
        <w:t>Principles:</w:t>
      </w:r>
    </w:p>
    <w:p w14:paraId="0D917C7C" w14:textId="66CAE7D0" w:rsidR="00795476" w:rsidRPr="002C7A47" w:rsidRDefault="00795476" w:rsidP="00E864BA">
      <w:pPr>
        <w:pStyle w:val="B1"/>
      </w:pPr>
      <w:r w:rsidRPr="002C7A47">
        <w:t>-</w:t>
      </w:r>
      <w:r w:rsidRPr="002C7A47">
        <w:tab/>
        <w:t>Only information not documented in the OpenAPI files is included in this clause.</w:t>
      </w:r>
    </w:p>
    <w:p w14:paraId="2161581F" w14:textId="112C1498" w:rsidR="00795476" w:rsidRPr="002C7A47" w:rsidRDefault="00795476" w:rsidP="00E864BA">
      <w:pPr>
        <w:pStyle w:val="B1"/>
      </w:pPr>
      <w:r w:rsidRPr="002C7A47">
        <w:t>-</w:t>
      </w:r>
      <w:r w:rsidRPr="002C7A47">
        <w:tab/>
        <w:t>The following items are documented in the OpenAPI files: HTTP-Method, parameter name and type.</w:t>
      </w:r>
    </w:p>
    <w:p w14:paraId="2E7E6425" w14:textId="631ED2A0" w:rsidR="00795476" w:rsidRPr="002C7A47" w:rsidRDefault="00795476" w:rsidP="00E864BA">
      <w:pPr>
        <w:pStyle w:val="B1"/>
      </w:pPr>
      <w:r w:rsidRPr="002C7A47">
        <w:t>-</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41D4B2D6" w14:textId="77777777" w:rsidR="00795476" w:rsidRPr="002C7A47" w:rsidRDefault="00795476" w:rsidP="00CE5FED">
      <w:pPr>
        <w:pStyle w:val="TH"/>
        <w:rPr>
          <w:lang w:eastAsia="zh-CN"/>
        </w:rPr>
      </w:pPr>
      <w:r w:rsidRPr="002C7A47">
        <w:rPr>
          <w:lang w:eastAsia="zh-CN"/>
        </w:rPr>
        <w:lastRenderedPageBreak/>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6F493A">
        <w:tc>
          <w:tcPr>
            <w:tcW w:w="1256" w:type="pct"/>
            <w:shd w:val="clear" w:color="auto" w:fill="BFBFBF"/>
          </w:tcPr>
          <w:p w14:paraId="17DD9BF4"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6F493A">
        <w:tc>
          <w:tcPr>
            <w:tcW w:w="1256" w:type="pct"/>
          </w:tcPr>
          <w:p w14:paraId="399312FF"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5A4C8100"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778745D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6F493A">
        <w:tc>
          <w:tcPr>
            <w:tcW w:w="1256" w:type="pct"/>
          </w:tcPr>
          <w:p w14:paraId="59A778D7"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08D3B3C4"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3CA409A5"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7C12D58E" w14:textId="77777777" w:rsidR="00795476" w:rsidRPr="002C7A47" w:rsidRDefault="00795476" w:rsidP="006F493A">
            <w:pPr>
              <w:keepNext/>
              <w:keepLines/>
              <w:spacing w:after="0"/>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361" w:name="_Toc20494621"/>
      <w:bookmarkStart w:id="1362" w:name="_Toc26975676"/>
      <w:bookmarkStart w:id="1363" w:name="_Toc35856549"/>
      <w:bookmarkStart w:id="1364" w:name="_Toc44001438"/>
      <w:bookmarkStart w:id="1365" w:name="_Toc51581039"/>
      <w:bookmarkStart w:id="1366" w:name="_Toc52356302"/>
      <w:bookmarkStart w:id="1367" w:name="_Toc55227872"/>
      <w:bookmarkStart w:id="1368" w:name="_Toc138323427"/>
      <w:bookmarkStart w:id="1369" w:name="_Toc219487637"/>
      <w:r>
        <w:t>12.</w:t>
      </w:r>
      <w:r w:rsidRPr="004A792B">
        <w:t>1.1</w:t>
      </w:r>
      <w:r w:rsidRPr="00215D3C">
        <w:rPr>
          <w:rFonts w:hint="eastAsia"/>
        </w:rPr>
        <w:t>.</w:t>
      </w:r>
      <w:r>
        <w:t>3</w:t>
      </w:r>
      <w:r w:rsidRPr="00215D3C">
        <w:tab/>
        <w:t>Resources</w:t>
      </w:r>
      <w:bookmarkEnd w:id="1361"/>
      <w:bookmarkEnd w:id="1362"/>
      <w:bookmarkEnd w:id="1363"/>
      <w:bookmarkEnd w:id="1364"/>
      <w:bookmarkEnd w:id="1365"/>
      <w:bookmarkEnd w:id="1366"/>
      <w:bookmarkEnd w:id="1367"/>
      <w:bookmarkEnd w:id="1368"/>
      <w:bookmarkEnd w:id="1369"/>
    </w:p>
    <w:p w14:paraId="2C127F80" w14:textId="77777777" w:rsidR="00623B86" w:rsidRDefault="00623B86" w:rsidP="00623B86">
      <w:pPr>
        <w:pStyle w:val="Heading5"/>
      </w:pPr>
      <w:bookmarkStart w:id="1370" w:name="_Toc20494622"/>
      <w:bookmarkStart w:id="1371" w:name="_Toc26975677"/>
      <w:bookmarkStart w:id="1372" w:name="_Toc35856550"/>
      <w:bookmarkStart w:id="1373" w:name="_Toc44001439"/>
      <w:bookmarkStart w:id="1374" w:name="_Toc51581040"/>
      <w:bookmarkStart w:id="1375" w:name="_Toc52356303"/>
      <w:bookmarkStart w:id="1376" w:name="_Toc55227873"/>
      <w:bookmarkStart w:id="1377" w:name="_Toc138323428"/>
      <w:bookmarkStart w:id="1378" w:name="_Toc219487638"/>
      <w:r>
        <w:t>12.</w:t>
      </w:r>
      <w:r w:rsidRPr="004A792B">
        <w:t>1.1</w:t>
      </w:r>
      <w:r>
        <w:t>.3.1</w:t>
      </w:r>
      <w:r>
        <w:tab/>
        <w:t>Resource structure</w:t>
      </w:r>
      <w:bookmarkEnd w:id="1370"/>
      <w:bookmarkEnd w:id="1371"/>
      <w:bookmarkEnd w:id="1372"/>
      <w:bookmarkEnd w:id="1373"/>
      <w:bookmarkEnd w:id="1374"/>
      <w:bookmarkEnd w:id="1375"/>
      <w:bookmarkEnd w:id="1376"/>
      <w:bookmarkEnd w:id="1377"/>
      <w:bookmarkEnd w:id="1378"/>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6F493A">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6F493A">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6F493A">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6F493A">
            <w:pPr>
              <w:pStyle w:val="TAH"/>
            </w:pPr>
            <w:r w:rsidRPr="00215D3C">
              <w:t>Description</w:t>
            </w:r>
          </w:p>
        </w:tc>
      </w:tr>
      <w:tr w:rsidR="00623B86" w:rsidRPr="00215D3C" w14:paraId="3D9576B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6F493A">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6F493A">
            <w:pPr>
              <w:pStyle w:val="TAL"/>
            </w:pPr>
            <w:r>
              <w:t>Create a resource representing a managed object instance</w:t>
            </w:r>
          </w:p>
        </w:tc>
      </w:tr>
      <w:tr w:rsidR="00623B86" w:rsidRPr="00215D3C" w14:paraId="237282EA"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6F493A">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6F493A">
            <w:pPr>
              <w:pStyle w:val="TAL"/>
            </w:pPr>
            <w:r>
              <w:t>Retrieve</w:t>
            </w:r>
            <w:r w:rsidRPr="00275641">
              <w:t xml:space="preserve"> one or multiple resources representing managed object instances</w:t>
            </w:r>
          </w:p>
        </w:tc>
      </w:tr>
      <w:tr w:rsidR="00623B86" w:rsidRPr="00215D3C" w14:paraId="1045D73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6F493A">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6F493A">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6F493A">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6F493A">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A609FA">
      <w:pPr>
        <w:pStyle w:val="H6"/>
      </w:pPr>
      <w:bookmarkStart w:id="1379" w:name="_Toc138323429"/>
      <w:r>
        <w:t>12.</w:t>
      </w:r>
      <w:r w:rsidRPr="004A792B">
        <w:t>1.1</w:t>
      </w:r>
      <w:r>
        <w:t>.3.1.2</w:t>
      </w:r>
      <w:r>
        <w:tab/>
        <w:t>Resource structure on the MnS consumer</w:t>
      </w:r>
      <w:bookmarkEnd w:id="1379"/>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6F493A">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6F493A">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6F493A">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6F493A">
            <w:pPr>
              <w:pStyle w:val="TAH"/>
            </w:pPr>
            <w:r w:rsidRPr="00215D3C">
              <w:t>Description</w:t>
            </w:r>
          </w:p>
        </w:tc>
      </w:tr>
      <w:tr w:rsidR="00623B86" w:rsidRPr="00215D3C" w14:paraId="00B399C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6F493A">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6F493A">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80" w:name="_Toc20494623"/>
      <w:bookmarkStart w:id="1381" w:name="_Toc26975678"/>
      <w:bookmarkStart w:id="1382" w:name="_Toc35856551"/>
      <w:bookmarkStart w:id="1383" w:name="_Toc44001440"/>
      <w:bookmarkStart w:id="1384" w:name="_Toc51581041"/>
      <w:bookmarkStart w:id="1385" w:name="_Toc52356304"/>
      <w:bookmarkStart w:id="1386" w:name="_Toc55227874"/>
      <w:bookmarkStart w:id="1387" w:name="_Toc138323430"/>
      <w:bookmarkStart w:id="1388" w:name="_Toc219487639"/>
      <w:r>
        <w:t>12.</w:t>
      </w:r>
      <w:r w:rsidRPr="00FD0716">
        <w:t>1.1</w:t>
      </w:r>
      <w:r w:rsidRPr="00215D3C">
        <w:t>.</w:t>
      </w:r>
      <w:r>
        <w:t>3</w:t>
      </w:r>
      <w:r w:rsidRPr="00215D3C">
        <w:t>.</w:t>
      </w:r>
      <w:r>
        <w:t>2</w:t>
      </w:r>
      <w:r w:rsidRPr="00215D3C">
        <w:tab/>
        <w:t>Resource definitions</w:t>
      </w:r>
      <w:bookmarkEnd w:id="1380"/>
      <w:bookmarkEnd w:id="1381"/>
      <w:bookmarkEnd w:id="1382"/>
      <w:bookmarkEnd w:id="1383"/>
      <w:bookmarkEnd w:id="1384"/>
      <w:bookmarkEnd w:id="1385"/>
      <w:bookmarkEnd w:id="1386"/>
      <w:bookmarkEnd w:id="1387"/>
      <w:bookmarkEnd w:id="1388"/>
    </w:p>
    <w:p w14:paraId="4E866872" w14:textId="77777777" w:rsidR="00623B86" w:rsidRPr="00215D3C" w:rsidRDefault="00623B86" w:rsidP="00A609FA">
      <w:pPr>
        <w:pStyle w:val="H6"/>
      </w:pPr>
      <w:bookmarkStart w:id="1389" w:name="_Toc20494624"/>
      <w:bookmarkStart w:id="1390" w:name="_Toc26975679"/>
      <w:bookmarkStart w:id="1391" w:name="_Toc35856552"/>
      <w:bookmarkStart w:id="1392" w:name="_Toc44001441"/>
      <w:bookmarkStart w:id="1393" w:name="_Toc51581042"/>
      <w:bookmarkStart w:id="1394" w:name="_Toc52356305"/>
      <w:bookmarkStart w:id="1395" w:name="_Toc55227875"/>
      <w:bookmarkStart w:id="1396" w:name="_Toc138323431"/>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89"/>
      <w:bookmarkEnd w:id="1390"/>
      <w:bookmarkEnd w:id="1391"/>
      <w:bookmarkEnd w:id="1392"/>
      <w:bookmarkEnd w:id="1393"/>
      <w:bookmarkEnd w:id="1394"/>
      <w:bookmarkEnd w:id="1395"/>
      <w:bookmarkEnd w:id="1396"/>
    </w:p>
    <w:p w14:paraId="1561C348" w14:textId="77777777" w:rsidR="00623B86" w:rsidRPr="00215D3C" w:rsidRDefault="00623B86" w:rsidP="00623B86">
      <w:pPr>
        <w:pStyle w:val="Heading7"/>
        <w:rPr>
          <w:lang w:eastAsia="zh-CN"/>
        </w:rPr>
      </w:pPr>
      <w:bookmarkStart w:id="1397" w:name="_Toc20494625"/>
      <w:bookmarkStart w:id="1398" w:name="_Toc26975680"/>
      <w:bookmarkStart w:id="1399" w:name="_Toc35856553"/>
      <w:bookmarkStart w:id="1400" w:name="_Toc44001442"/>
      <w:bookmarkStart w:id="1401" w:name="_Toc51581043"/>
      <w:bookmarkStart w:id="1402" w:name="_Toc52356306"/>
      <w:bookmarkStart w:id="1403" w:name="_Toc55227876"/>
      <w:bookmarkStart w:id="1404" w:name="_Toc138323432"/>
      <w:bookmarkStart w:id="1405" w:name="_Toc21948764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97"/>
      <w:bookmarkEnd w:id="1398"/>
      <w:bookmarkEnd w:id="1399"/>
      <w:bookmarkEnd w:id="1400"/>
      <w:bookmarkEnd w:id="1401"/>
      <w:bookmarkEnd w:id="1402"/>
      <w:bookmarkEnd w:id="1403"/>
      <w:bookmarkEnd w:id="1404"/>
      <w:bookmarkEnd w:id="1405"/>
    </w:p>
    <w:p w14:paraId="628D657D" w14:textId="77777777" w:rsidR="00623B86" w:rsidRPr="0023595B" w:rsidRDefault="00623B86" w:rsidP="0023595B">
      <w:r w:rsidRPr="0023595B">
        <w:t>This resource represents a managed object instance.</w:t>
      </w:r>
    </w:p>
    <w:p w14:paraId="657B5F6C" w14:textId="77777777" w:rsidR="00623B86" w:rsidRPr="00215D3C" w:rsidRDefault="00623B86" w:rsidP="00623B86">
      <w:pPr>
        <w:pStyle w:val="Heading7"/>
        <w:rPr>
          <w:lang w:eastAsia="zh-CN"/>
        </w:rPr>
      </w:pPr>
      <w:bookmarkStart w:id="1406" w:name="_Toc20494626"/>
      <w:bookmarkStart w:id="1407" w:name="_Toc26975681"/>
      <w:bookmarkStart w:id="1408" w:name="_Toc35856554"/>
      <w:bookmarkStart w:id="1409" w:name="_Toc44001443"/>
      <w:bookmarkStart w:id="1410" w:name="_Toc51581044"/>
      <w:bookmarkStart w:id="1411" w:name="_Toc52356307"/>
      <w:bookmarkStart w:id="1412" w:name="_Toc55227877"/>
      <w:bookmarkStart w:id="1413" w:name="_Toc138323433"/>
      <w:bookmarkStart w:id="1414" w:name="_Toc219487641"/>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06"/>
      <w:bookmarkEnd w:id="1407"/>
      <w:bookmarkEnd w:id="1408"/>
      <w:bookmarkEnd w:id="1409"/>
      <w:bookmarkEnd w:id="1410"/>
      <w:bookmarkEnd w:id="1411"/>
      <w:bookmarkEnd w:id="1412"/>
      <w:bookmarkEnd w:id="1413"/>
      <w:bookmarkEnd w:id="1414"/>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6F493A">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6F493A">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6F493A">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6F493A">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15" w:name="_Toc20494627"/>
      <w:bookmarkStart w:id="1416" w:name="_Toc26975682"/>
      <w:bookmarkStart w:id="1417" w:name="_Toc35856555"/>
      <w:bookmarkStart w:id="1418" w:name="_Toc44001444"/>
      <w:bookmarkStart w:id="1419" w:name="_Toc51581045"/>
      <w:bookmarkStart w:id="1420" w:name="_Toc52356308"/>
      <w:bookmarkStart w:id="1421" w:name="_Toc55227878"/>
      <w:bookmarkStart w:id="1422" w:name="_Toc138323434"/>
      <w:bookmarkStart w:id="1423" w:name="_Toc21948764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15"/>
      <w:bookmarkEnd w:id="1416"/>
      <w:bookmarkEnd w:id="1417"/>
      <w:bookmarkEnd w:id="1418"/>
      <w:bookmarkEnd w:id="1419"/>
      <w:bookmarkEnd w:id="1420"/>
      <w:bookmarkEnd w:id="1421"/>
      <w:bookmarkEnd w:id="1422"/>
      <w:bookmarkEnd w:id="1423"/>
    </w:p>
    <w:p w14:paraId="56A7931F" w14:textId="308321F0"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6F493A">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6F493A">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6F493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6F493A">
            <w:pPr>
              <w:keepNext/>
              <w:keepLines/>
              <w:spacing w:after="0"/>
              <w:rPr>
                <w:rFonts w:ascii="Arial" w:hAnsi="Arial"/>
                <w:sz w:val="18"/>
              </w:rPr>
            </w:pPr>
          </w:p>
          <w:p w14:paraId="61D67B6A" w14:textId="77777777" w:rsidR="00623B86" w:rsidRDefault="00623B86" w:rsidP="006F493A">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6F493A">
            <w:pPr>
              <w:keepNext/>
              <w:keepLines/>
              <w:spacing w:after="0"/>
              <w:rPr>
                <w:rFonts w:ascii="Arial" w:hAnsi="Arial"/>
                <w:sz w:val="18"/>
              </w:rPr>
            </w:pPr>
          </w:p>
          <w:p w14:paraId="2976D22F" w14:textId="77777777" w:rsidR="00623B86" w:rsidRPr="00275641" w:rsidRDefault="00623B86" w:rsidP="006F493A">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713F84DF" w14:textId="77777777" w:rsidTr="006F493A">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5570DC1C" w14:textId="77777777" w:rsidTr="006F493A">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0BD50E5B" w14:textId="77777777" w:rsidTr="006F493A">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6F493A">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31B9B78D"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6F493A">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6F493A">
            <w:pPr>
              <w:pStyle w:val="TAL"/>
            </w:pPr>
            <w:r>
              <w:t>S</w:t>
            </w:r>
            <w:r w:rsidRPr="00275641">
              <w:t>cope</w:t>
            </w:r>
          </w:p>
          <w:p w14:paraId="18AD5886" w14:textId="77777777" w:rsidR="00623B86" w:rsidRDefault="00623B86" w:rsidP="006F493A">
            <w:pPr>
              <w:pStyle w:val="TAL"/>
            </w:pPr>
            <w:r>
              <w:t>style: form</w:t>
            </w:r>
          </w:p>
          <w:p w14:paraId="4D29DDAD" w14:textId="77777777" w:rsidR="00623B86" w:rsidRPr="00275641" w:rsidRDefault="00623B86" w:rsidP="006F493A">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6F493A">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6F493A">
            <w:pPr>
              <w:pStyle w:val="TAL"/>
              <w:jc w:val="center"/>
            </w:pPr>
            <w:r>
              <w:t>O</w:t>
            </w:r>
          </w:p>
        </w:tc>
      </w:tr>
      <w:tr w:rsidR="00623B86" w:rsidRPr="00275641" w14:paraId="545009ED"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6F493A">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6F493A">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6F493A">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6F493A">
            <w:pPr>
              <w:pStyle w:val="TAL"/>
              <w:jc w:val="center"/>
            </w:pPr>
            <w:r>
              <w:t>O</w:t>
            </w:r>
          </w:p>
        </w:tc>
      </w:tr>
      <w:tr w:rsidR="00623B86" w:rsidRPr="00275641" w14:paraId="31E0A26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6F493A">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6F493A">
            <w:pPr>
              <w:pStyle w:val="TAL"/>
            </w:pPr>
            <w:r>
              <w:t>array(string)</w:t>
            </w:r>
          </w:p>
          <w:p w14:paraId="1C95B823" w14:textId="77777777" w:rsidR="00623B86" w:rsidRDefault="00623B86" w:rsidP="006F493A">
            <w:pPr>
              <w:pStyle w:val="TAL"/>
            </w:pPr>
            <w:r>
              <w:t>style: form</w:t>
            </w:r>
          </w:p>
          <w:p w14:paraId="36C5E637"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6F493A">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6F493A">
            <w:pPr>
              <w:pStyle w:val="TAL"/>
              <w:jc w:val="center"/>
            </w:pPr>
            <w:r>
              <w:t>O</w:t>
            </w:r>
          </w:p>
        </w:tc>
      </w:tr>
      <w:tr w:rsidR="00623B86" w:rsidRPr="00275641" w14:paraId="6F1DD42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6F493A">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6F493A">
            <w:pPr>
              <w:pStyle w:val="TAL"/>
            </w:pPr>
            <w:r>
              <w:t>array(string)</w:t>
            </w:r>
          </w:p>
          <w:p w14:paraId="213150CD" w14:textId="77777777" w:rsidR="00623B86" w:rsidRDefault="00623B86" w:rsidP="006F493A">
            <w:pPr>
              <w:pStyle w:val="TAL"/>
            </w:pPr>
            <w:r>
              <w:t>style: form</w:t>
            </w:r>
          </w:p>
          <w:p w14:paraId="7BF583BD"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6F493A">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6F493A">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6F493A">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6F493A">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6F493A">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6F493A">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6F493A">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3CC35B03"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6F493A">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6F493A">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6F493A">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6F493A">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6F493A">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6F493A">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2D87642C"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6F493A">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6F493A">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6F493A">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6F493A">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67A150E9" w14:textId="77777777" w:rsidTr="006F493A">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A609FA">
      <w:pPr>
        <w:pStyle w:val="H6"/>
      </w:pPr>
      <w:bookmarkStart w:id="1424" w:name="_Toc20494628"/>
      <w:bookmarkStart w:id="1425" w:name="_Toc26975683"/>
      <w:bookmarkStart w:id="1426" w:name="_Toc35856556"/>
      <w:bookmarkStart w:id="1427" w:name="_Toc44001445"/>
      <w:bookmarkStart w:id="1428" w:name="_Toc51581046"/>
      <w:bookmarkStart w:id="1429" w:name="_Toc52356309"/>
      <w:bookmarkStart w:id="1430" w:name="_Toc55227879"/>
      <w:bookmarkStart w:id="1431" w:name="_Toc138323435"/>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24"/>
      <w:bookmarkEnd w:id="1425"/>
      <w:bookmarkEnd w:id="1426"/>
      <w:r>
        <w:t>Void</w:t>
      </w:r>
      <w:bookmarkEnd w:id="1427"/>
      <w:bookmarkEnd w:id="1428"/>
      <w:bookmarkEnd w:id="1429"/>
      <w:bookmarkEnd w:id="1430"/>
      <w:bookmarkEnd w:id="1431"/>
    </w:p>
    <w:p w14:paraId="4BF1A291" w14:textId="77777777" w:rsidR="00623B86" w:rsidRPr="00215D3C" w:rsidRDefault="00623B86" w:rsidP="00A609FA">
      <w:pPr>
        <w:pStyle w:val="H6"/>
      </w:pPr>
      <w:bookmarkStart w:id="1432" w:name="_Toc20494632"/>
      <w:bookmarkStart w:id="1433" w:name="_Toc26975687"/>
      <w:bookmarkStart w:id="1434" w:name="_Toc35856560"/>
      <w:bookmarkStart w:id="1435" w:name="_Toc44001446"/>
      <w:bookmarkStart w:id="1436" w:name="_Toc51581047"/>
      <w:bookmarkStart w:id="1437" w:name="_Toc52356310"/>
      <w:bookmarkStart w:id="1438" w:name="_Toc55227880"/>
      <w:bookmarkStart w:id="1439" w:name="_Toc138323436"/>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32"/>
      <w:bookmarkEnd w:id="1433"/>
      <w:bookmarkEnd w:id="1434"/>
      <w:r>
        <w:t>Void</w:t>
      </w:r>
      <w:bookmarkEnd w:id="1435"/>
      <w:bookmarkEnd w:id="1436"/>
      <w:bookmarkEnd w:id="1437"/>
      <w:bookmarkEnd w:id="1438"/>
      <w:bookmarkEnd w:id="1439"/>
    </w:p>
    <w:p w14:paraId="0FF66B5F" w14:textId="77777777" w:rsidR="00623B86" w:rsidRPr="00215D3C" w:rsidRDefault="00623B86" w:rsidP="00A609FA">
      <w:pPr>
        <w:pStyle w:val="H6"/>
      </w:pPr>
      <w:bookmarkStart w:id="1440" w:name="_Toc13832343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40"/>
    </w:p>
    <w:p w14:paraId="7B81D50E" w14:textId="77777777" w:rsidR="00623B86" w:rsidRPr="00215D3C" w:rsidRDefault="00623B86" w:rsidP="00623B86">
      <w:pPr>
        <w:pStyle w:val="Heading7"/>
        <w:rPr>
          <w:lang w:eastAsia="zh-CN"/>
        </w:rPr>
      </w:pPr>
      <w:bookmarkStart w:id="1441" w:name="_Toc138323438"/>
      <w:bookmarkStart w:id="1442" w:name="_Toc21948764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41"/>
      <w:bookmarkEnd w:id="1442"/>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43" w:name="_Toc138323439"/>
      <w:bookmarkStart w:id="1444" w:name="_Toc21948764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43"/>
      <w:bookmarkEnd w:id="1444"/>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6F493A">
            <w:pPr>
              <w:pStyle w:val="TAH"/>
            </w:pPr>
            <w:r w:rsidRPr="00215D3C">
              <w:t>Definition</w:t>
            </w:r>
          </w:p>
        </w:tc>
      </w:tr>
      <w:tr w:rsidR="00623B86" w:rsidRPr="00215D3C" w14:paraId="1E8B7C1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6F493A">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45" w:name="_Toc138323440"/>
      <w:bookmarkStart w:id="1446" w:name="_Toc21948764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45"/>
      <w:bookmarkEnd w:id="1446"/>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6F493A">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6F493A">
            <w:pPr>
              <w:pStyle w:val="TAH"/>
            </w:pPr>
            <w:r>
              <w:t>S</w:t>
            </w:r>
          </w:p>
        </w:tc>
      </w:tr>
      <w:tr w:rsidR="00623B86" w:rsidRPr="00215D3C" w14:paraId="72735B38" w14:textId="77777777" w:rsidTr="006F493A">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6F493A">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6F493A">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6F493A">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6F493A">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6F493A">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6F493A">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6F493A">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6F493A">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6F493A">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6F493A">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6F493A">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6F493A">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6F493A">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6F493A">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6F493A">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6F493A">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6F493A">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6F493A">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6F493A">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6F493A">
            <w:pPr>
              <w:pStyle w:val="TAH"/>
            </w:pPr>
            <w:r w:rsidRPr="00215D3C">
              <w:t>S</w:t>
            </w:r>
          </w:p>
        </w:tc>
      </w:tr>
      <w:tr w:rsidR="00623B86" w:rsidRPr="00215D3C" w14:paraId="2AE1D729" w14:textId="77777777" w:rsidTr="006F493A">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6F493A">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6F493A">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6F493A">
            <w:pPr>
              <w:pStyle w:val="TAL"/>
              <w:jc w:val="center"/>
            </w:pPr>
            <w:r w:rsidRPr="00215D3C">
              <w:t>M</w:t>
            </w:r>
          </w:p>
        </w:tc>
      </w:tr>
      <w:tr w:rsidR="00623B86" w:rsidRPr="00215D3C" w14:paraId="30407DCD" w14:textId="77777777" w:rsidTr="006F493A">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6F493A">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6F493A">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6F493A">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609FA">
      <w:pPr>
        <w:pStyle w:val="H6"/>
      </w:pPr>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p>
    <w:p w14:paraId="2251B0EC" w14:textId="77777777" w:rsidR="00A51515" w:rsidRPr="00215D3C" w:rsidRDefault="00A51515" w:rsidP="00A51515">
      <w:pPr>
        <w:pStyle w:val="Heading7"/>
        <w:rPr>
          <w:lang w:eastAsia="zh-CN"/>
        </w:rPr>
      </w:pPr>
      <w:bookmarkStart w:id="1447" w:name="_Toc21948764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447"/>
    </w:p>
    <w:p w14:paraId="32FD0735" w14:textId="77777777" w:rsidR="00A51515" w:rsidRPr="00A609FA" w:rsidRDefault="00A51515" w:rsidP="00A609FA">
      <w:r w:rsidRPr="00A609FA">
        <w:t>This resource represents a managed object instance if the identifier of the new resource is assigned by the MnS producer.</w:t>
      </w:r>
    </w:p>
    <w:p w14:paraId="300A3BF2" w14:textId="77777777" w:rsidR="00A51515" w:rsidRPr="00215D3C" w:rsidRDefault="00A51515" w:rsidP="00A51515">
      <w:pPr>
        <w:pStyle w:val="Heading7"/>
        <w:rPr>
          <w:lang w:eastAsia="zh-CN"/>
        </w:rPr>
      </w:pPr>
      <w:bookmarkStart w:id="1448" w:name="_Toc21948764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448"/>
    </w:p>
    <w:p w14:paraId="13AA7587" w14:textId="77777777" w:rsidR="00A51515" w:rsidRPr="00275641" w:rsidRDefault="00A51515" w:rsidP="00A51515">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449" w:name="_Toc21948764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449"/>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6F493A">
            <w:pPr>
              <w:keepNext/>
              <w:keepLines/>
              <w:spacing w:after="0"/>
              <w:jc w:val="center"/>
              <w:rPr>
                <w:rFonts w:ascii="Arial" w:hAnsi="Arial"/>
                <w:sz w:val="18"/>
              </w:rPr>
            </w:pPr>
            <w:r>
              <w:rPr>
                <w:rFonts w:ascii="Arial" w:hAnsi="Arial"/>
                <w:sz w:val="18"/>
              </w:rPr>
              <w:t>n/a</w:t>
            </w:r>
          </w:p>
        </w:tc>
      </w:tr>
    </w:tbl>
    <w:p w14:paraId="699CACE5" w14:textId="77777777" w:rsidR="00A51515" w:rsidRPr="00A609FA" w:rsidRDefault="00A51515" w:rsidP="00A609FA"/>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6F493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6F493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6F493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6F493A">
            <w:pPr>
              <w:keepNext/>
              <w:keepLines/>
              <w:spacing w:after="0"/>
              <w:jc w:val="center"/>
              <w:rPr>
                <w:rFonts w:ascii="Arial" w:hAnsi="Arial"/>
                <w:sz w:val="18"/>
              </w:rPr>
            </w:pPr>
            <w:r>
              <w:rPr>
                <w:rFonts w:ascii="Arial" w:hAnsi="Arial"/>
                <w:sz w:val="18"/>
              </w:rPr>
              <w:t>M</w:t>
            </w:r>
          </w:p>
        </w:tc>
      </w:tr>
      <w:tr w:rsidR="00A51515" w:rsidRPr="00275641" w14:paraId="3AE2DACF" w14:textId="77777777" w:rsidTr="006F493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6F493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450" w:name="_Toc20494636"/>
      <w:bookmarkStart w:id="1451" w:name="_Toc26975691"/>
      <w:bookmarkStart w:id="1452" w:name="_Toc35856564"/>
      <w:bookmarkStart w:id="1453" w:name="_Toc44001447"/>
      <w:bookmarkStart w:id="1454" w:name="_Toc51581048"/>
      <w:bookmarkStart w:id="1455" w:name="_Toc52356311"/>
      <w:bookmarkStart w:id="1456" w:name="_Toc55227881"/>
      <w:bookmarkStart w:id="1457" w:name="_Toc138323441"/>
      <w:bookmarkStart w:id="1458" w:name="_Toc219487649"/>
      <w:r>
        <w:t>12.</w:t>
      </w:r>
      <w:r w:rsidRPr="00D96584">
        <w:t>1.1</w:t>
      </w:r>
      <w:r w:rsidRPr="00215D3C">
        <w:rPr>
          <w:rFonts w:hint="eastAsia"/>
        </w:rPr>
        <w:t>.</w:t>
      </w:r>
      <w:r>
        <w:t>4</w:t>
      </w:r>
      <w:r w:rsidRPr="00215D3C">
        <w:tab/>
        <w:t>Data type definitions</w:t>
      </w:r>
      <w:bookmarkEnd w:id="1450"/>
      <w:bookmarkEnd w:id="1451"/>
      <w:bookmarkEnd w:id="1452"/>
      <w:bookmarkEnd w:id="1453"/>
      <w:bookmarkEnd w:id="1454"/>
      <w:bookmarkEnd w:id="1455"/>
      <w:bookmarkEnd w:id="1456"/>
      <w:bookmarkEnd w:id="1457"/>
      <w:bookmarkEnd w:id="1458"/>
    </w:p>
    <w:p w14:paraId="276B2A20" w14:textId="77777777" w:rsidR="00623B86" w:rsidRDefault="00623B86" w:rsidP="00623B86">
      <w:pPr>
        <w:pStyle w:val="Heading5"/>
      </w:pPr>
      <w:bookmarkStart w:id="1459" w:name="_Toc20494637"/>
      <w:bookmarkStart w:id="1460" w:name="_Toc26975692"/>
      <w:bookmarkStart w:id="1461" w:name="_Toc35856565"/>
      <w:bookmarkStart w:id="1462" w:name="_Toc44001448"/>
      <w:bookmarkStart w:id="1463" w:name="_Toc51581049"/>
      <w:bookmarkStart w:id="1464" w:name="_Toc52356312"/>
      <w:bookmarkStart w:id="1465" w:name="_Toc55227882"/>
      <w:bookmarkStart w:id="1466" w:name="_Toc138323442"/>
      <w:bookmarkStart w:id="1467" w:name="_Toc219487650"/>
      <w:r>
        <w:t>12.</w:t>
      </w:r>
      <w:r w:rsidRPr="00D96584">
        <w:t>1.1</w:t>
      </w:r>
      <w:r>
        <w:t>.4.1</w:t>
      </w:r>
      <w:r>
        <w:tab/>
        <w:t>General</w:t>
      </w:r>
      <w:bookmarkEnd w:id="1459"/>
      <w:bookmarkEnd w:id="1460"/>
      <w:bookmarkEnd w:id="1461"/>
      <w:bookmarkEnd w:id="1462"/>
      <w:bookmarkEnd w:id="1463"/>
      <w:bookmarkEnd w:id="1464"/>
      <w:bookmarkEnd w:id="1465"/>
      <w:bookmarkEnd w:id="1466"/>
      <w:bookmarkEnd w:id="1467"/>
    </w:p>
    <w:p w14:paraId="553BE750" w14:textId="3E1ABCE8"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6F493A">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6F493A">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6F493A">
            <w:pPr>
              <w:pStyle w:val="TAH"/>
            </w:pPr>
            <w:r w:rsidRPr="00275641">
              <w:t>Description</w:t>
            </w:r>
          </w:p>
        </w:tc>
      </w:tr>
      <w:tr w:rsidR="00623B86" w:rsidRPr="00275641" w14:paraId="1B8728FD"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6F493A">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6F493A">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6F493A">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6F493A">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6F493A">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6F493A">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6F493A">
            <w:pPr>
              <w:pStyle w:val="TAL"/>
              <w:rPr>
                <w:lang w:val="en-US"/>
              </w:rPr>
            </w:pPr>
            <w:r>
              <w:rPr>
                <w:lang w:val="en-US"/>
              </w:rPr>
              <w:t>Scope type of a scope</w:t>
            </w:r>
          </w:p>
        </w:tc>
      </w:tr>
      <w:tr w:rsidR="00623B86" w:rsidRPr="00275641" w14:paraId="6C2D6E6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6F493A">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6F493A">
            <w:pPr>
              <w:pStyle w:val="TAL"/>
              <w:rPr>
                <w:rFonts w:cs="Arial"/>
                <w:szCs w:val="18"/>
                <w:lang w:eastAsia="zh-CN"/>
              </w:rPr>
            </w:pPr>
            <w:r>
              <w:rPr>
                <w:lang w:val="en-US"/>
              </w:rPr>
              <w:t>Enum with "create", "delete" and "replace"</w:t>
            </w:r>
          </w:p>
        </w:tc>
      </w:tr>
      <w:tr w:rsidR="00623B86" w:rsidRPr="00275641" w14:paraId="00048DE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6F493A">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6F493A">
            <w:pPr>
              <w:pStyle w:val="TAL"/>
              <w:rPr>
                <w:lang w:val="en-US"/>
              </w:rPr>
            </w:pPr>
            <w:r>
              <w:rPr>
                <w:lang w:val="en-US"/>
              </w:rPr>
              <w:t>Enum with "before" and "after"</w:t>
            </w:r>
          </w:p>
        </w:tc>
      </w:tr>
      <w:tr w:rsidR="00623B86" w:rsidRPr="00275641" w14:paraId="60DB0558"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6F493A">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6F493A">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6F493A">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6F493A">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6F493A">
            <w:pPr>
              <w:pStyle w:val="TAL"/>
              <w:rPr>
                <w:lang w:val="en-US"/>
              </w:rPr>
            </w:pPr>
            <w:r>
              <w:rPr>
                <w:lang w:val="de-DE" w:eastAsia="zh-CN"/>
              </w:rPr>
              <w:t>Used for resource representations</w:t>
            </w:r>
          </w:p>
        </w:tc>
      </w:tr>
      <w:tr w:rsidR="00623B86" w:rsidRPr="00275641" w14:paraId="67AFF29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6F493A">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6F493A">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6F493A">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6F493A">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6F493A">
            <w:pPr>
              <w:pStyle w:val="TAL"/>
              <w:rPr>
                <w:lang w:val="en-US"/>
              </w:rPr>
            </w:pPr>
            <w:r w:rsidRPr="001D6C78">
              <w:rPr>
                <w:lang w:eastAsia="zh-CN"/>
              </w:rPr>
              <w:t>Describes the correlated notifications of a single source</w:t>
            </w:r>
          </w:p>
        </w:tc>
      </w:tr>
      <w:tr w:rsidR="00623B86" w:rsidRPr="00275641" w14:paraId="16BB43E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6F493A">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6F493A">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6F493A">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6F493A">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6F493A">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6F493A">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6F493A">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6F493A">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6F493A">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6F493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6F493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6F493A">
            <w:pPr>
              <w:pStyle w:val="TAH"/>
            </w:pPr>
            <w:r w:rsidRPr="00215D3C">
              <w:t>Description</w:t>
            </w:r>
          </w:p>
        </w:tc>
      </w:tr>
      <w:tr w:rsidR="00623B86" w:rsidRPr="00215D3C" w14:paraId="6798C92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6F493A">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6F493A">
            <w:pPr>
              <w:pStyle w:val="TAL"/>
              <w:rPr>
                <w:rFonts w:cs="Arial"/>
                <w:szCs w:val="18"/>
              </w:rPr>
            </w:pPr>
            <w:r w:rsidRPr="00971045">
              <w:rPr>
                <w:rFonts w:cs="Arial"/>
                <w:szCs w:val="18"/>
                <w:lang w:eastAsia="zh-CN"/>
              </w:rPr>
              <w:t>Date and time</w:t>
            </w:r>
          </w:p>
        </w:tc>
      </w:tr>
      <w:tr w:rsidR="00623B86" w:rsidRPr="00215D3C" w14:paraId="0C93C7F8"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6F493A">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6F493A">
            <w:pPr>
              <w:pStyle w:val="TAL"/>
              <w:rPr>
                <w:rFonts w:cs="Arial"/>
                <w:szCs w:val="18"/>
                <w:lang w:eastAsia="zh-CN"/>
              </w:rPr>
            </w:pPr>
            <w:r>
              <w:rPr>
                <w:rFonts w:cs="Arial"/>
                <w:szCs w:val="18"/>
                <w:lang w:eastAsia="zh-CN"/>
              </w:rPr>
              <w:t>DN type</w:t>
            </w:r>
          </w:p>
        </w:tc>
      </w:tr>
      <w:tr w:rsidR="00623B86" w:rsidRPr="00215D3C" w14:paraId="18E6E109"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6F493A">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6F493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59FFE4D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6F493A">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6F493A">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6F493A">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6F493A">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6F493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6F493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6F493A">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6F493A">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6F493A">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6F493A">
            <w:pPr>
              <w:pStyle w:val="TAL"/>
              <w:rPr>
                <w:rFonts w:cs="Arial"/>
                <w:szCs w:val="18"/>
                <w:lang w:eastAsia="zh-CN"/>
              </w:rPr>
            </w:pPr>
            <w:r>
              <w:rPr>
                <w:rFonts w:cs="Arial"/>
                <w:szCs w:val="18"/>
                <w:lang w:eastAsia="zh-CN"/>
              </w:rPr>
              <w:t>Notification type</w:t>
            </w:r>
          </w:p>
        </w:tc>
      </w:tr>
      <w:tr w:rsidR="00623B86" w:rsidRPr="00215D3C" w14:paraId="2902F08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6F493A">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6F493A">
            <w:pPr>
              <w:pStyle w:val="TAL"/>
            </w:pPr>
            <w:r>
              <w:rPr>
                <w:rFonts w:cs="Arial"/>
                <w:szCs w:val="18"/>
                <w:lang w:eastAsia="zh-CN"/>
              </w:rPr>
              <w:t>Notification header</w:t>
            </w:r>
          </w:p>
        </w:tc>
      </w:tr>
      <w:tr w:rsidR="00623B86" w:rsidRPr="00215D3C" w14:paraId="14EEB94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6F493A">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6F493A">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68" w:name="_Toc138323443"/>
      <w:bookmarkStart w:id="1469" w:name="_Toc219487651"/>
      <w:r>
        <w:t>12.1</w:t>
      </w:r>
      <w:r w:rsidRPr="00AF5085">
        <w:t>.1</w:t>
      </w:r>
      <w:r w:rsidRPr="00215D3C">
        <w:t>.4.</w:t>
      </w:r>
      <w:r>
        <w:t>1a</w:t>
      </w:r>
      <w:r w:rsidRPr="00215D3C">
        <w:tab/>
      </w:r>
      <w:r>
        <w:t>Structured</w:t>
      </w:r>
      <w:r w:rsidRPr="00215D3C">
        <w:t xml:space="preserve"> data types</w:t>
      </w:r>
      <w:bookmarkEnd w:id="1468"/>
      <w:bookmarkEnd w:id="1469"/>
    </w:p>
    <w:p w14:paraId="663FEC4F" w14:textId="77777777" w:rsidR="00623B86" w:rsidRPr="00275641" w:rsidRDefault="00623B86" w:rsidP="00D0467C">
      <w:pPr>
        <w:pStyle w:val="H6"/>
      </w:pPr>
      <w:bookmarkStart w:id="1470" w:name="_Toc13832344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70"/>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6F493A">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6F493A">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6F493A">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6F493A">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6F493A">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6F493A">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6F493A">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6F493A">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6F493A">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D0467C">
      <w:pPr>
        <w:pStyle w:val="H6"/>
        <w:rPr>
          <w:lang w:eastAsia="zh-CN"/>
        </w:rPr>
      </w:pPr>
      <w:bookmarkStart w:id="1471" w:name="_Toc13832344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71"/>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6F493A">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6F493A">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6F493A">
            <w:pPr>
              <w:pStyle w:val="TAH"/>
            </w:pPr>
            <w:r w:rsidRPr="00215D3C">
              <w:t>S</w:t>
            </w:r>
          </w:p>
        </w:tc>
      </w:tr>
      <w:tr w:rsidR="00623B86" w:rsidRPr="00D57462" w14:paraId="58558FBF" w14:textId="77777777" w:rsidTr="006F493A">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6F493A">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6F493A">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6F493A">
            <w:pPr>
              <w:pStyle w:val="TAL"/>
              <w:jc w:val="center"/>
              <w:rPr>
                <w:rFonts w:cs="Arial"/>
                <w:szCs w:val="18"/>
              </w:rPr>
            </w:pPr>
            <w:r>
              <w:rPr>
                <w:rFonts w:cs="Arial"/>
                <w:szCs w:val="18"/>
              </w:rPr>
              <w:t>M</w:t>
            </w:r>
          </w:p>
        </w:tc>
      </w:tr>
      <w:tr w:rsidR="00623B86" w:rsidRPr="00215D3C" w14:paraId="658162FE" w14:textId="77777777" w:rsidTr="006F493A">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6F493A">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6F493A">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6F493A">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D0467C">
      <w:pPr>
        <w:pStyle w:val="H6"/>
        <w:rPr>
          <w:lang w:eastAsia="zh-CN"/>
        </w:rPr>
      </w:pPr>
      <w:bookmarkStart w:id="1472" w:name="_Toc13832344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72"/>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6F493A">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6F493A">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6F493A">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6F493A">
            <w:pPr>
              <w:pStyle w:val="TAH"/>
            </w:pPr>
            <w:r w:rsidRPr="00215D3C">
              <w:t>S</w:t>
            </w:r>
          </w:p>
        </w:tc>
      </w:tr>
      <w:tr w:rsidR="00623B86" w:rsidRPr="00215D3C" w14:paraId="3EA062ED" w14:textId="77777777" w:rsidTr="006F493A">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6F493A">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6F493A">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6F493A">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6F493A">
            <w:pPr>
              <w:pStyle w:val="TAL"/>
              <w:jc w:val="center"/>
              <w:rPr>
                <w:rFonts w:cs="Arial"/>
                <w:szCs w:val="18"/>
              </w:rPr>
            </w:pPr>
            <w:r w:rsidRPr="00215D3C">
              <w:rPr>
                <w:rFonts w:cs="Arial"/>
                <w:szCs w:val="18"/>
              </w:rPr>
              <w:t>M</w:t>
            </w:r>
          </w:p>
        </w:tc>
      </w:tr>
      <w:tr w:rsidR="00623B86" w:rsidRPr="00215D3C" w14:paraId="20AA1588" w14:textId="77777777" w:rsidTr="006F493A">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6F493A">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6F493A">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6F493A">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6F493A">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D0467C">
      <w:pPr>
        <w:pStyle w:val="H6"/>
        <w:rPr>
          <w:lang w:val="en-US"/>
        </w:rPr>
      </w:pPr>
      <w:bookmarkStart w:id="1473" w:name="_Toc138323447"/>
      <w:r w:rsidRPr="007B5E64">
        <w:rPr>
          <w:lang w:val="en-US" w:eastAsia="zh-CN"/>
        </w:rPr>
        <w:lastRenderedPageBreak/>
        <w:t>12.1.1.4.1a.</w:t>
      </w:r>
      <w:r>
        <w:rPr>
          <w:lang w:val="en-US" w:eastAsia="zh-CN"/>
        </w:rPr>
        <w:t>4</w:t>
      </w:r>
      <w:r w:rsidRPr="007B5E64">
        <w:rPr>
          <w:lang w:val="en-US"/>
        </w:rPr>
        <w:tab/>
        <w:t>Type MoiChange</w:t>
      </w:r>
      <w:bookmarkEnd w:id="147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6F493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6F493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6F493A">
            <w:pPr>
              <w:pStyle w:val="TAH"/>
            </w:pPr>
            <w:r w:rsidRPr="00215D3C">
              <w:t>S</w:t>
            </w:r>
          </w:p>
        </w:tc>
      </w:tr>
      <w:tr w:rsidR="00623B86" w:rsidRPr="00215D3C" w14:paraId="114082F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6F493A">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6F493A">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6F493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6F493A">
            <w:pPr>
              <w:pStyle w:val="TAL"/>
              <w:jc w:val="center"/>
            </w:pPr>
            <w:r>
              <w:t>M</w:t>
            </w:r>
          </w:p>
        </w:tc>
      </w:tr>
      <w:tr w:rsidR="00623B86" w:rsidRPr="00215D3C" w14:paraId="45BF623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6F493A">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6F493A">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6F493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6F493A">
            <w:pPr>
              <w:pStyle w:val="TAL"/>
              <w:jc w:val="center"/>
            </w:pPr>
            <w:r>
              <w:rPr>
                <w:szCs w:val="18"/>
                <w:lang w:eastAsia="zh-CN"/>
              </w:rPr>
              <w:t>O</w:t>
            </w:r>
          </w:p>
        </w:tc>
      </w:tr>
      <w:tr w:rsidR="00623B86" w:rsidRPr="00215D3C" w14:paraId="3417E8B9"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6F493A">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6F493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6F493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6F493A">
            <w:pPr>
              <w:pStyle w:val="TAL"/>
              <w:jc w:val="center"/>
            </w:pPr>
            <w:r>
              <w:rPr>
                <w:szCs w:val="18"/>
                <w:lang w:eastAsia="zh-CN"/>
              </w:rPr>
              <w:t>O</w:t>
            </w:r>
          </w:p>
        </w:tc>
      </w:tr>
      <w:tr w:rsidR="00623B86" w:rsidRPr="00215D3C" w14:paraId="5B2394C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6F493A">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6F493A">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6F493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6F493A">
            <w:pPr>
              <w:pStyle w:val="TAL"/>
              <w:jc w:val="center"/>
            </w:pPr>
            <w:r>
              <w:rPr>
                <w:szCs w:val="18"/>
                <w:lang w:eastAsia="zh-CN"/>
              </w:rPr>
              <w:t>O</w:t>
            </w:r>
          </w:p>
        </w:tc>
      </w:tr>
      <w:tr w:rsidR="00623B86" w:rsidRPr="00215D3C" w14:paraId="067A34CE"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6F493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6F493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6F493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6F493A">
            <w:pPr>
              <w:pStyle w:val="TAL"/>
              <w:jc w:val="center"/>
            </w:pPr>
            <w:r>
              <w:rPr>
                <w:rFonts w:cs="Arial"/>
                <w:szCs w:val="18"/>
              </w:rPr>
              <w:t>M</w:t>
            </w:r>
          </w:p>
        </w:tc>
      </w:tr>
      <w:tr w:rsidR="00623B86" w:rsidRPr="00215D3C" w14:paraId="5DCA3FA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6F493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6F493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6F493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6F493A">
            <w:pPr>
              <w:pStyle w:val="TAL"/>
              <w:jc w:val="center"/>
              <w:rPr>
                <w:rFonts w:cs="Arial"/>
                <w:szCs w:val="18"/>
              </w:rPr>
            </w:pPr>
            <w:r>
              <w:rPr>
                <w:rFonts w:cs="Arial"/>
                <w:szCs w:val="18"/>
              </w:rPr>
              <w:t>M</w:t>
            </w:r>
          </w:p>
        </w:tc>
      </w:tr>
      <w:tr w:rsidR="00623B86" w:rsidRPr="00215D3C" w14:paraId="734E8C0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6F493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6F493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6F493A">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6F493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6F493A">
            <w:pPr>
              <w:pStyle w:val="TAL"/>
              <w:jc w:val="center"/>
              <w:rPr>
                <w:rFonts w:cs="Arial"/>
                <w:szCs w:val="18"/>
              </w:rPr>
            </w:pPr>
            <w:r>
              <w:rPr>
                <w:rFonts w:cs="Arial"/>
                <w:szCs w:val="18"/>
              </w:rPr>
              <w:t>CM</w:t>
            </w:r>
          </w:p>
        </w:tc>
      </w:tr>
      <w:tr w:rsidR="00623B86" w:rsidRPr="00215D3C" w14:paraId="0AE985F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6F493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6F493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6F493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6F493A">
            <w:pPr>
              <w:pStyle w:val="TAL"/>
              <w:jc w:val="center"/>
            </w:pPr>
            <w:r>
              <w:rPr>
                <w:rFonts w:cs="Arial"/>
                <w:szCs w:val="18"/>
              </w:rPr>
              <w:t>M</w:t>
            </w:r>
          </w:p>
        </w:tc>
      </w:tr>
      <w:tr w:rsidR="00623B86" w:rsidRPr="00215D3C" w14:paraId="4B7E4C71"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6F493A">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6F493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6F493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6F493A">
            <w:pPr>
              <w:pStyle w:val="TAL"/>
              <w:jc w:val="center"/>
              <w:rPr>
                <w:rFonts w:cs="Arial"/>
                <w:szCs w:val="18"/>
              </w:rPr>
            </w:pPr>
            <w:r>
              <w:rPr>
                <w:rFonts w:cs="Arial"/>
                <w:szCs w:val="18"/>
              </w:rPr>
              <w:t>O</w:t>
            </w:r>
          </w:p>
        </w:tc>
      </w:tr>
    </w:tbl>
    <w:p w14:paraId="47475A07" w14:textId="77777777" w:rsidR="00623B86" w:rsidRPr="00D0467C" w:rsidRDefault="00623B86" w:rsidP="00D0467C"/>
    <w:p w14:paraId="17559A42" w14:textId="77777777" w:rsidR="00623B86" w:rsidRPr="00D0467C" w:rsidRDefault="00623B86" w:rsidP="00D0467C">
      <w:r w:rsidRPr="00D0467C">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Pr="00D0467C" w:rsidRDefault="00623B86" w:rsidP="00D0467C">
      <w:r w:rsidRPr="00D0467C">
        <w:t>The "oldValue" is an optional extension for "notifyMOIChanges" allowing to report also the value that the attribute had before replacing the value with the new value, that is contained in "value".</w:t>
      </w:r>
    </w:p>
    <w:p w14:paraId="3987E316" w14:textId="77777777" w:rsidR="00623B86" w:rsidRPr="00D0467C" w:rsidRDefault="00623B86" w:rsidP="00D0467C">
      <w:r w:rsidRPr="00D0467C">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59F49F3" w14:textId="77777777" w:rsidR="00D0467C" w:rsidRDefault="00D0467C" w:rsidP="00D0467C"/>
    <w:p w14:paraId="00DAB11D" w14:textId="4277B674" w:rsidR="00623B86" w:rsidRPr="00D0467C" w:rsidRDefault="00623B86" w:rsidP="00D0467C">
      <w:r w:rsidRPr="00D0467C">
        <w:t>The following example reports the deletion of that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6E2C7686" w14:textId="77777777" w:rsidR="00D0467C" w:rsidRDefault="00D0467C" w:rsidP="00D0467C"/>
    <w:p w14:paraId="495C66B0" w14:textId="118D20B5" w:rsidR="00623B86" w:rsidRPr="00D0467C" w:rsidRDefault="00623B86" w:rsidP="00D0467C">
      <w:r w:rsidRPr="00D0467C">
        <w:lastRenderedPageBreak/>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23232BAE" w14:textId="77777777" w:rsidR="00D0467C" w:rsidRDefault="00D0467C" w:rsidP="00D0467C"/>
    <w:p w14:paraId="4BE80477" w14:textId="2243EE8C" w:rsidR="00623B86" w:rsidRPr="00D0467C" w:rsidRDefault="00623B86" w:rsidP="00D0467C">
      <w:r w:rsidRPr="00D0467C">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108E500" w14:textId="77777777" w:rsidR="00D0467C" w:rsidRDefault="00D0467C" w:rsidP="00D0467C"/>
    <w:p w14:paraId="4D30C1CC" w14:textId="2E6703C8" w:rsidR="00623B86" w:rsidRPr="00D0467C" w:rsidRDefault="00623B86" w:rsidP="00D0467C">
      <w:r w:rsidRPr="00D0467C">
        <w:t>The following example reports a value change for the simple attribute "attrA".</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6E8CFE6F" w14:textId="77777777" w:rsidR="00D0467C" w:rsidRDefault="00D0467C" w:rsidP="00D0467C"/>
    <w:p w14:paraId="74AE2533" w14:textId="6D86FC61" w:rsidR="00623B86" w:rsidRPr="00D0467C" w:rsidRDefault="00623B86" w:rsidP="00D0467C">
      <w:r w:rsidRPr="00D0467C">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0B3AB231" w14:textId="77777777" w:rsidR="00D0467C" w:rsidRDefault="00D0467C" w:rsidP="00D0467C"/>
    <w:p w14:paraId="33A4D639" w14:textId="3579583B" w:rsidR="00623B86" w:rsidRPr="00D0467C" w:rsidRDefault="00623B86" w:rsidP="00D0467C">
      <w:r w:rsidRPr="00D0467C">
        <w:t>The following example reports a value change for the complex attribute "attrB".</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1D460C00" w14:textId="77777777" w:rsidR="00D0467C" w:rsidRDefault="00D0467C" w:rsidP="00D0467C"/>
    <w:p w14:paraId="7696989C" w14:textId="5E19C276" w:rsidR="00623B86" w:rsidRPr="00D0467C" w:rsidRDefault="00623B86" w:rsidP="00D0467C">
      <w:r w:rsidRPr="00D0467C">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CE26D9B" w14:textId="77777777" w:rsidR="00D0467C" w:rsidRDefault="00D0467C" w:rsidP="00D0467C"/>
    <w:p w14:paraId="3B492079" w14:textId="2BF54EF2" w:rsidR="00623B86" w:rsidRPr="00D0467C" w:rsidRDefault="00623B86" w:rsidP="00D0467C">
      <w:r w:rsidRPr="00D0467C">
        <w:lastRenderedPageBreak/>
        <w:t>Note the operation "replace" has replace semantics and not merge semantics. The following notification reports the value change of the attribute field "attrB:subAttrB1" to "def" and the deletion of the attribute field "attrB:subAttrB2".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38B6EE8C" w14:textId="77777777" w:rsidR="00D0467C" w:rsidRDefault="00D0467C" w:rsidP="00D0467C"/>
    <w:p w14:paraId="297E181B" w14:textId="5E9C996E" w:rsidR="00623B86" w:rsidRPr="00D0467C" w:rsidRDefault="00623B86" w:rsidP="00D0467C">
      <w:r w:rsidRPr="00D0467C">
        <w:t>The value change of the attribute field "attrA:subAttrB1"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57F67974" w14:textId="77777777" w:rsidR="00D0467C" w:rsidRDefault="00D0467C" w:rsidP="00D0467C"/>
    <w:p w14:paraId="013BA42E" w14:textId="37050DFD" w:rsidR="00623B86" w:rsidRPr="00D0467C" w:rsidRDefault="00623B86" w:rsidP="00D0467C">
      <w:r w:rsidRPr="00D0467C">
        <w:t>Assume "attrD" is a JSON array with simple elements, then the creation of this multi-valued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5AFBB048" w14:textId="77777777" w:rsidR="00D0467C" w:rsidRDefault="00D0467C" w:rsidP="00D0467C"/>
    <w:p w14:paraId="11CB48CB" w14:textId="3070305A" w:rsidR="00623B86" w:rsidRPr="00D0467C" w:rsidRDefault="00623B86" w:rsidP="00D0467C">
      <w:r w:rsidRPr="00D0467C">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232EFF5B" w14:textId="77777777" w:rsidR="00D0467C" w:rsidRDefault="00D0467C" w:rsidP="00D0467C"/>
    <w:p w14:paraId="4543C026" w14:textId="25D2CDD4" w:rsidR="00623B86" w:rsidRPr="00D0467C" w:rsidRDefault="00623B86" w:rsidP="00D0467C">
      <w:r w:rsidRPr="00D0467C">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67F025B7" w14:textId="77777777" w:rsidR="00D0467C" w:rsidRDefault="00D0467C" w:rsidP="00D0467C"/>
    <w:p w14:paraId="0978CED0" w14:textId="7E5A4403" w:rsidR="00623B86" w:rsidRPr="00D0467C" w:rsidRDefault="00623B86" w:rsidP="00D0467C">
      <w:r w:rsidRPr="00D0467C">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55EE749F" w14:textId="77777777" w:rsidR="00D0467C" w:rsidRDefault="00D0467C" w:rsidP="00D0467C"/>
    <w:p w14:paraId="412CE5D9" w14:textId="56B76D71" w:rsidR="00623B86" w:rsidRPr="00D0467C" w:rsidRDefault="00623B86" w:rsidP="00D0467C">
      <w:r w:rsidRPr="00D0467C">
        <w:lastRenderedPageBreak/>
        <w:t>Note the array index of the second item is "1".</w:t>
      </w:r>
    </w:p>
    <w:p w14:paraId="727A9B82" w14:textId="77777777" w:rsidR="00623B86" w:rsidRPr="00D0467C" w:rsidRDefault="00623B86" w:rsidP="00D0467C">
      <w:r w:rsidRPr="00D0467C">
        <w:t>Assume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74" w:name="_Hlk102406443"/>
      <w:r w:rsidRPr="00366EA3">
        <w:rPr>
          <w:lang w:val="fr-FR"/>
        </w:rPr>
        <w:t>subItemD2: abc</w:t>
      </w:r>
      <w:bookmarkEnd w:id="1474"/>
      <w:r w:rsidRPr="00366EA3">
        <w:rPr>
          <w:lang w:val="fr-FR"/>
        </w:rPr>
        <w:t>}, {subItemE1: 21, subItemE2: def}, {subItemE1: 31, subItemE2": ghi}.</w:t>
      </w:r>
    </w:p>
    <w:p w14:paraId="409B104A" w14:textId="77777777" w:rsidR="00D0467C" w:rsidRDefault="00D0467C" w:rsidP="00D0467C"/>
    <w:p w14:paraId="50EAB1A5" w14:textId="59E851E8" w:rsidR="00623B86" w:rsidRPr="00D0467C" w:rsidRDefault="00623B86" w:rsidP="00D0467C">
      <w:r w:rsidRPr="00D0467C">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0D043CB" w14:textId="77777777" w:rsidR="00D0467C" w:rsidRDefault="00D0467C" w:rsidP="00D0467C"/>
    <w:p w14:paraId="68F6BA6B" w14:textId="1BB318EF" w:rsidR="00623B86" w:rsidRPr="00D0467C" w:rsidRDefault="00623B86" w:rsidP="00D0467C">
      <w:r w:rsidRPr="00D0467C">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Pr="00D0467C" w:rsidRDefault="00623B86" w:rsidP="00D0467C">
      <w:r w:rsidRPr="00D0467C">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3B406F08" w14:textId="77777777" w:rsidR="00D0467C" w:rsidRDefault="00D0467C" w:rsidP="00D0467C"/>
    <w:p w14:paraId="773E378E" w14:textId="75438B35" w:rsidR="00623B86" w:rsidRPr="00D0467C" w:rsidRDefault="00623B86" w:rsidP="00D0467C">
      <w:r w:rsidRPr="00D0467C">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Pr="00D0467C" w:rsidRDefault="00455BC6" w:rsidP="00D0467C">
      <w:bookmarkStart w:id="1475" w:name="_Toc138323448"/>
      <w:bookmarkStart w:id="1476" w:name="_Hlk54622953"/>
      <w:r w:rsidRPr="00D0467C">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6F493A">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"href": "http://example.com/3gpp",</w:t>
            </w:r>
          </w:p>
          <w:p w14:paraId="5E3FE62B" w14:textId="77777777" w:rsidR="006405E3" w:rsidRDefault="006405E3" w:rsidP="006405E3">
            <w:pPr>
              <w:pStyle w:val="PL"/>
            </w:pPr>
            <w:r>
              <w:t xml:space="preserve">  "notificationId": 123456789,</w:t>
            </w:r>
          </w:p>
          <w:p w14:paraId="546DD8B6" w14:textId="77777777" w:rsidR="006405E3" w:rsidRDefault="006405E3" w:rsidP="006405E3">
            <w:pPr>
              <w:pStyle w:val="PL"/>
            </w:pPr>
            <w:r>
              <w:t xml:space="preserve">  "notificationType": "</w:t>
            </w:r>
            <w:r>
              <w:rPr>
                <w:lang w:val="en-US"/>
              </w:rPr>
              <w:t>notifyMOIChanges</w:t>
            </w:r>
            <w:r>
              <w:t>",</w:t>
            </w:r>
          </w:p>
          <w:p w14:paraId="151F96D6" w14:textId="77777777" w:rsidR="006405E3" w:rsidRDefault="006405E3" w:rsidP="006405E3">
            <w:pPr>
              <w:pStyle w:val="PL"/>
            </w:pPr>
            <w:r>
              <w:t xml:space="preserve">  "eventTime": "2019-08-06T16:50:26-08:00",</w:t>
            </w:r>
          </w:p>
          <w:p w14:paraId="77EA459D" w14:textId="77777777" w:rsidR="006405E3" w:rsidRDefault="006405E3" w:rsidP="006405E3">
            <w:pPr>
              <w:pStyle w:val="PL"/>
            </w:pPr>
            <w:r>
              <w:t xml:space="preserve">  "systemDN":"DC=example.com,ManagedElement=ME1,MnsAgent=MA1",</w:t>
            </w:r>
          </w:p>
          <w:p w14:paraId="717D88E0" w14:textId="77777777" w:rsidR="006405E3" w:rsidRDefault="006405E3" w:rsidP="006405E3">
            <w:pPr>
              <w:pStyle w:val="PL"/>
            </w:pPr>
            <w:r>
              <w:t xml:space="preserve">  "sequenceNo": "123",</w:t>
            </w:r>
          </w:p>
          <w:p w14:paraId="77F8E87E" w14:textId="77777777" w:rsidR="006405E3" w:rsidRDefault="006405E3" w:rsidP="006405E3">
            <w:pPr>
              <w:pStyle w:val="PL"/>
            </w:pPr>
            <w:r>
              <w:t xml:space="preserve">  "subscriptionId":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"moiChanges":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"notificationId":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"attrA": "newValueAttrA",</w:t>
            </w:r>
          </w:p>
          <w:p w14:paraId="38105DD3" w14:textId="77777777" w:rsidR="006405E3" w:rsidRDefault="006405E3" w:rsidP="006405E3">
            <w:pPr>
              <w:pStyle w:val="PL"/>
            </w:pPr>
            <w:r>
              <w:t xml:space="preserve">        "attrB": "newValueAttrB"</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018FFCAC" w14:textId="77777777" w:rsidR="00D0467C" w:rsidRDefault="00D0467C" w:rsidP="00D0467C"/>
    <w:p w14:paraId="13A3A83D" w14:textId="45023AA1" w:rsidR="00455BC6" w:rsidRPr="00D0467C" w:rsidRDefault="00455BC6" w:rsidP="00D0467C">
      <w:r w:rsidRPr="00D0467C">
        <w:t>Note that clause 4.3 of IETF RFC 6902 [</w:t>
      </w:r>
      <w:r w:rsidR="00DC0C8E" w:rsidRPr="00D0467C">
        <w:t>36</w:t>
      </w:r>
      <w:r w:rsidRPr="00D0467C">
        <w:t xml:space="preserve">] does not consider it as an error if an attribute value is replaced with exactly the same value. For that reason, it would not be an error if in the example above an attribute value is included in the </w:t>
      </w:r>
      <w:r w:rsidRPr="00D0467C">
        <w:lastRenderedPageBreak/>
        <w:t>"value"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6F493A">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"href": "http://example.com/3gpp",</w:t>
            </w:r>
          </w:p>
          <w:p w14:paraId="24D6548E" w14:textId="77777777" w:rsidR="00147527" w:rsidRDefault="00147527" w:rsidP="00147527">
            <w:pPr>
              <w:pStyle w:val="PL"/>
            </w:pPr>
            <w:r>
              <w:t xml:space="preserve">  "notificationId": 123456789,</w:t>
            </w:r>
          </w:p>
          <w:p w14:paraId="4D769E4E" w14:textId="77777777" w:rsidR="00147527" w:rsidRDefault="00147527" w:rsidP="00147527">
            <w:pPr>
              <w:pStyle w:val="PL"/>
            </w:pPr>
            <w:r>
              <w:t xml:space="preserve">  "notificationType": "</w:t>
            </w:r>
            <w:r>
              <w:rPr>
                <w:lang w:val="en-US"/>
              </w:rPr>
              <w:t>notifyMOIChanges</w:t>
            </w:r>
            <w:r>
              <w:t>",</w:t>
            </w:r>
          </w:p>
          <w:p w14:paraId="5AA4048E" w14:textId="77777777" w:rsidR="00147527" w:rsidRDefault="00147527" w:rsidP="00147527">
            <w:pPr>
              <w:pStyle w:val="PL"/>
            </w:pPr>
            <w:r>
              <w:t xml:space="preserve">  "eventTime": "2019-08-06T16:50:26-08:00",</w:t>
            </w:r>
          </w:p>
          <w:p w14:paraId="614F9CD7" w14:textId="77777777" w:rsidR="00147527" w:rsidRDefault="00147527" w:rsidP="00147527">
            <w:pPr>
              <w:pStyle w:val="PL"/>
            </w:pPr>
            <w:r>
              <w:t xml:space="preserve">  "systemDN":"DC=example.com,ManagedElement=ME1,MnsAgent=MA1",</w:t>
            </w:r>
          </w:p>
          <w:p w14:paraId="4640DB77" w14:textId="77777777" w:rsidR="00147527" w:rsidRDefault="00147527" w:rsidP="00147527">
            <w:pPr>
              <w:pStyle w:val="PL"/>
            </w:pPr>
            <w:r>
              <w:t xml:space="preserve">  "sequenceNo": "123",</w:t>
            </w:r>
          </w:p>
          <w:p w14:paraId="41304BA2" w14:textId="77777777" w:rsidR="00147527" w:rsidRDefault="00147527" w:rsidP="00147527">
            <w:pPr>
              <w:pStyle w:val="PL"/>
            </w:pPr>
            <w:r>
              <w:t xml:space="preserve">  "subscriptionId":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"moiChanges":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"notificationId":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"attrA": "newValueAttrA",</w:t>
            </w:r>
          </w:p>
          <w:p w14:paraId="1CC746BA" w14:textId="77777777" w:rsidR="00147527" w:rsidRDefault="00147527" w:rsidP="00147527">
            <w:pPr>
              <w:pStyle w:val="PL"/>
            </w:pPr>
            <w:r>
              <w:t xml:space="preserve">        "attrB": "oldValueAttrB"</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t>}</w:t>
            </w:r>
          </w:p>
        </w:tc>
      </w:tr>
    </w:tbl>
    <w:p w14:paraId="7FDA3A9B" w14:textId="77777777" w:rsidR="00D0467C" w:rsidRDefault="00D0467C" w:rsidP="00D0467C"/>
    <w:p w14:paraId="173F3AAD" w14:textId="2A00E83D" w:rsidR="00455BC6" w:rsidRPr="00D0467C" w:rsidRDefault="00455BC6" w:rsidP="00D0467C">
      <w:r w:rsidRPr="00D0467C">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6F493A">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"href": "http://example.com/3gpp",</w:t>
            </w:r>
          </w:p>
          <w:p w14:paraId="379B50BD" w14:textId="77777777" w:rsidR="00460421" w:rsidRDefault="00460421" w:rsidP="00460421">
            <w:pPr>
              <w:pStyle w:val="PL"/>
            </w:pPr>
            <w:r>
              <w:t xml:space="preserve">  "notificationId": 123456789,</w:t>
            </w:r>
          </w:p>
          <w:p w14:paraId="5C7534B5" w14:textId="77777777" w:rsidR="00460421" w:rsidRDefault="00460421" w:rsidP="00460421">
            <w:pPr>
              <w:pStyle w:val="PL"/>
            </w:pPr>
            <w:r>
              <w:t xml:space="preserve">  "notificationType": "</w:t>
            </w:r>
            <w:r>
              <w:rPr>
                <w:lang w:val="en-US"/>
              </w:rPr>
              <w:t>notifyMOIChanges</w:t>
            </w:r>
            <w:r>
              <w:t>",</w:t>
            </w:r>
          </w:p>
          <w:p w14:paraId="1773D9A0" w14:textId="77777777" w:rsidR="00460421" w:rsidRDefault="00460421" w:rsidP="00460421">
            <w:pPr>
              <w:pStyle w:val="PL"/>
            </w:pPr>
            <w:r>
              <w:t xml:space="preserve">  "eventTime": "2019-08-06T16:50:26-08:00",</w:t>
            </w:r>
          </w:p>
          <w:p w14:paraId="527088BE" w14:textId="77777777" w:rsidR="00460421" w:rsidRDefault="00460421" w:rsidP="00460421">
            <w:pPr>
              <w:pStyle w:val="PL"/>
            </w:pPr>
            <w:r>
              <w:t xml:space="preserve">  "systemDN":"DC=example.com,ManagedElement=ME1,MnsAgent=MA1",</w:t>
            </w:r>
          </w:p>
          <w:p w14:paraId="423AD503" w14:textId="77777777" w:rsidR="00460421" w:rsidRDefault="00460421" w:rsidP="00460421">
            <w:pPr>
              <w:pStyle w:val="PL"/>
            </w:pPr>
            <w:r>
              <w:t xml:space="preserve">  "sequenceNo": "123",</w:t>
            </w:r>
          </w:p>
          <w:p w14:paraId="660AB4D2" w14:textId="77777777" w:rsidR="00460421" w:rsidRDefault="00460421" w:rsidP="00460421">
            <w:pPr>
              <w:pStyle w:val="PL"/>
            </w:pPr>
            <w:r>
              <w:t xml:space="preserve">  "subscriptionId":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"moiChanges":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"notificationId":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"attrA": "newValueAttrA",</w:t>
            </w:r>
          </w:p>
          <w:p w14:paraId="28A38C82" w14:textId="77777777" w:rsidR="00460421" w:rsidRDefault="00460421" w:rsidP="00460421">
            <w:pPr>
              <w:pStyle w:val="PL"/>
            </w:pPr>
            <w:r>
              <w:t xml:space="preserve">        "attrB": "oldValueAttrB"</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"oldValue": {</w:t>
            </w:r>
          </w:p>
          <w:p w14:paraId="022BF9F1" w14:textId="77777777" w:rsidR="00460421" w:rsidRDefault="00460421" w:rsidP="00460421">
            <w:pPr>
              <w:pStyle w:val="PL"/>
            </w:pPr>
            <w:r>
              <w:t xml:space="preserve">        "attrA": "oldValueAttrA",</w:t>
            </w:r>
          </w:p>
          <w:p w14:paraId="6C204905" w14:textId="77777777" w:rsidR="00460421" w:rsidRDefault="00460421" w:rsidP="00460421">
            <w:pPr>
              <w:pStyle w:val="PL"/>
            </w:pPr>
            <w:r>
              <w:t xml:space="preserve">        "attrB": "oldValueAttrB"</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Pr="00D0467C" w:rsidRDefault="00455BC6" w:rsidP="00D0467C"/>
    <w:p w14:paraId="5BA98E43" w14:textId="77777777" w:rsidR="00623B86" w:rsidRPr="00215D3C" w:rsidRDefault="00623B86" w:rsidP="00D0467C">
      <w:pPr>
        <w:pStyle w:val="H6"/>
        <w:rPr>
          <w:lang w:eastAsia="zh-CN"/>
        </w:rPr>
      </w:pPr>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75"/>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sequenceNo</w:t>
            </w:r>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subscriptionId</w:t>
            </w:r>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476"/>
    </w:tbl>
    <w:p w14:paraId="48031CE5" w14:textId="77777777" w:rsidR="00623B86" w:rsidRPr="00D0467C" w:rsidRDefault="00623B86" w:rsidP="00D0467C"/>
    <w:p w14:paraId="3A78556C" w14:textId="77777777" w:rsidR="00623B86" w:rsidRPr="00D0467C" w:rsidRDefault="00623B86" w:rsidP="00D0467C">
      <w:r w:rsidRPr="00D0467C">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6F493A">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477"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"href": "http://example.com/ManagedElement=ME1/ClassA=CA1",</w:t>
            </w:r>
          </w:p>
          <w:p w14:paraId="2DAAA7F4" w14:textId="77777777" w:rsidR="00BC20B1" w:rsidRDefault="00BC20B1" w:rsidP="00BC20B1">
            <w:pPr>
              <w:pStyle w:val="PL"/>
            </w:pPr>
            <w:r>
              <w:t xml:space="preserve">  "notificationId": 123456789,</w:t>
            </w:r>
          </w:p>
          <w:p w14:paraId="06F9FF9B" w14:textId="77777777" w:rsidR="00BC20B1" w:rsidRDefault="00BC20B1" w:rsidP="00BC20B1">
            <w:pPr>
              <w:pStyle w:val="PL"/>
            </w:pPr>
            <w:r>
              <w:t xml:space="preserve">  "notificationType": "notifyMOICreation",</w:t>
            </w:r>
          </w:p>
          <w:p w14:paraId="3FCF871E" w14:textId="77777777" w:rsidR="00BC20B1" w:rsidRDefault="00BC20B1" w:rsidP="00BC20B1">
            <w:pPr>
              <w:pStyle w:val="PL"/>
            </w:pPr>
            <w:r>
              <w:t xml:space="preserve">  "eventTime": "2019-08-06T16:50:26-08:00",</w:t>
            </w:r>
          </w:p>
          <w:p w14:paraId="177F7161" w14:textId="77777777" w:rsidR="00BC20B1" w:rsidRDefault="00BC20B1" w:rsidP="00BC20B1">
            <w:pPr>
              <w:pStyle w:val="PL"/>
            </w:pPr>
            <w:r>
              <w:t xml:space="preserve">  "systemDN":"DC=example.com,ManagedElement=ME1,MnsAgent=MA1",</w:t>
            </w:r>
          </w:p>
          <w:p w14:paraId="0F2D43CC" w14:textId="77777777" w:rsidR="00BC20B1" w:rsidRDefault="00BC20B1" w:rsidP="00BC20B1">
            <w:pPr>
              <w:pStyle w:val="PL"/>
            </w:pPr>
            <w:r>
              <w:t xml:space="preserve">  "sequenceNo": "123",</w:t>
            </w:r>
          </w:p>
          <w:p w14:paraId="568EAD5E" w14:textId="77777777" w:rsidR="00BC20B1" w:rsidRDefault="00BC20B1" w:rsidP="00BC20B1">
            <w:pPr>
              <w:pStyle w:val="PL"/>
            </w:pPr>
            <w:r>
              <w:t xml:space="preserve">  "subscriptionId":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"attributeList":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"attrA": "valueAttrA",</w:t>
            </w:r>
          </w:p>
          <w:p w14:paraId="663EF1D0" w14:textId="77777777" w:rsidR="00BC20B1" w:rsidRPr="00D03588" w:rsidRDefault="00BC20B1" w:rsidP="00BC20B1">
            <w:pPr>
              <w:pStyle w:val="PL"/>
              <w:rPr>
                <w:lang w:val="fr-FR"/>
              </w:rPr>
            </w:pPr>
            <w:r w:rsidRPr="00D03588">
              <w:rPr>
                <w:lang w:val="fr-FR"/>
              </w:rPr>
              <w:t xml:space="preserve">      "attrB": "valueAttrB"</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bookmarkEnd w:id="1477"/>
    </w:tbl>
    <w:p w14:paraId="344DEC7E" w14:textId="77777777" w:rsidR="00D0467C" w:rsidRDefault="00D0467C" w:rsidP="00D0467C"/>
    <w:p w14:paraId="21160087" w14:textId="1D2F2292" w:rsidR="00623B86" w:rsidRPr="00D0467C" w:rsidRDefault="00623B86" w:rsidP="00D0467C">
      <w:r w:rsidRPr="00D0467C">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6F493A">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478"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"href": "http://example.com/ManagedElement=ME1/ClassA=CA1",</w:t>
            </w:r>
          </w:p>
          <w:p w14:paraId="5D0B7304" w14:textId="77777777" w:rsidR="00A606B6" w:rsidRDefault="00A606B6" w:rsidP="00A606B6">
            <w:pPr>
              <w:pStyle w:val="PL"/>
            </w:pPr>
            <w:r>
              <w:t xml:space="preserve">  "notificationId": 123456789,</w:t>
            </w:r>
          </w:p>
          <w:p w14:paraId="1B484C21" w14:textId="77777777" w:rsidR="00A606B6" w:rsidRDefault="00A606B6" w:rsidP="00A606B6">
            <w:pPr>
              <w:pStyle w:val="PL"/>
            </w:pPr>
            <w:r>
              <w:t xml:space="preserve">  "notificationType": "notifyMOICreation",</w:t>
            </w:r>
          </w:p>
          <w:p w14:paraId="3F9D4224" w14:textId="77777777" w:rsidR="00A606B6" w:rsidRDefault="00A606B6" w:rsidP="00A606B6">
            <w:pPr>
              <w:pStyle w:val="PL"/>
            </w:pPr>
            <w:r>
              <w:t xml:space="preserve">  "eventTime": "2019-08-06T16:50:26-08:00",</w:t>
            </w:r>
          </w:p>
          <w:p w14:paraId="0EFF22BE" w14:textId="77777777" w:rsidR="00A606B6" w:rsidRDefault="00A606B6" w:rsidP="00A606B6">
            <w:pPr>
              <w:pStyle w:val="PL"/>
            </w:pPr>
            <w:r>
              <w:t xml:space="preserve">  "systemDN":"DC=example.com,ManagedElement=ME1,MnsAgent=MA1",</w:t>
            </w:r>
          </w:p>
          <w:p w14:paraId="6CE48752" w14:textId="77777777" w:rsidR="00A606B6" w:rsidRDefault="00A606B6" w:rsidP="00A606B6">
            <w:pPr>
              <w:pStyle w:val="PL"/>
            </w:pPr>
            <w:r>
              <w:t xml:space="preserve">  "sequenceNo": "123",</w:t>
            </w:r>
          </w:p>
          <w:p w14:paraId="16284CC1" w14:textId="77777777" w:rsidR="00A606B6" w:rsidRDefault="00A606B6" w:rsidP="00A606B6">
            <w:pPr>
              <w:pStyle w:val="PL"/>
            </w:pPr>
            <w:r>
              <w:t xml:space="preserve">  "subscriptionId":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"attributeList":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478"/>
    </w:tbl>
    <w:p w14:paraId="23E969A5" w14:textId="77777777" w:rsidR="00623B86" w:rsidRPr="00D0467C" w:rsidRDefault="00623B86" w:rsidP="00D0467C"/>
    <w:p w14:paraId="4C869BA2" w14:textId="77777777" w:rsidR="00623B86" w:rsidRPr="00215D3C" w:rsidRDefault="00623B86" w:rsidP="00D0467C">
      <w:pPr>
        <w:pStyle w:val="H6"/>
        <w:rPr>
          <w:lang w:eastAsia="zh-CN"/>
        </w:rPr>
      </w:pPr>
      <w:bookmarkStart w:id="1479" w:name="_Toc13832344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79"/>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6F493A">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sequenceNo</w:t>
            </w:r>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subscriptionId</w:t>
            </w:r>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Pr="00D0467C" w:rsidRDefault="00623B86" w:rsidP="00D0467C"/>
    <w:p w14:paraId="6AC994B5" w14:textId="77777777" w:rsidR="00623B86" w:rsidRPr="00D0467C" w:rsidRDefault="00623B86" w:rsidP="00D0467C">
      <w:r w:rsidRPr="00D0467C">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6F493A">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480"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"href": "http://example.com/ManagedElement=ME1/ClassA=CA1",</w:t>
            </w:r>
          </w:p>
          <w:p w14:paraId="6B923D7B" w14:textId="77777777" w:rsidR="00621F0C" w:rsidRDefault="00621F0C" w:rsidP="00621F0C">
            <w:pPr>
              <w:pStyle w:val="PL"/>
            </w:pPr>
            <w:r>
              <w:t xml:space="preserve">  "notificationId": 123456789,</w:t>
            </w:r>
          </w:p>
          <w:p w14:paraId="644D7A10" w14:textId="77777777" w:rsidR="00621F0C" w:rsidRDefault="00621F0C" w:rsidP="00621F0C">
            <w:pPr>
              <w:pStyle w:val="PL"/>
            </w:pPr>
            <w:r>
              <w:t xml:space="preserve">  "notificationType": "notifyMOIDeletion",</w:t>
            </w:r>
          </w:p>
          <w:p w14:paraId="0B50A4B0" w14:textId="77777777" w:rsidR="00621F0C" w:rsidRDefault="00621F0C" w:rsidP="00621F0C">
            <w:pPr>
              <w:pStyle w:val="PL"/>
            </w:pPr>
            <w:r>
              <w:t xml:space="preserve">  "eventTime": "2019-08-06T16:50:26-08:00",</w:t>
            </w:r>
          </w:p>
          <w:p w14:paraId="2FCAA47E" w14:textId="77777777" w:rsidR="00621F0C" w:rsidRDefault="00621F0C" w:rsidP="00621F0C">
            <w:pPr>
              <w:pStyle w:val="PL"/>
            </w:pPr>
            <w:r>
              <w:t xml:space="preserve">  "systemDN":"DC=example.com,ManagedElement=ME1,MnsAgent=MA1"</w:t>
            </w:r>
          </w:p>
          <w:p w14:paraId="0C15443A" w14:textId="77777777" w:rsidR="00621F0C" w:rsidRDefault="00621F0C" w:rsidP="00621F0C">
            <w:pPr>
              <w:pStyle w:val="PL"/>
            </w:pPr>
            <w:r>
              <w:t xml:space="preserve">  "sequenceNo": "123",</w:t>
            </w:r>
          </w:p>
          <w:p w14:paraId="26E71F5E" w14:textId="77777777" w:rsidR="00621F0C" w:rsidRDefault="00621F0C" w:rsidP="00621F0C">
            <w:pPr>
              <w:pStyle w:val="PL"/>
            </w:pPr>
            <w:r>
              <w:t xml:space="preserve">  "subscriptionId":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bookmarkEnd w:id="1480"/>
    </w:tbl>
    <w:p w14:paraId="2C4B1D2F" w14:textId="77777777" w:rsidR="00D0467C" w:rsidRDefault="00D0467C" w:rsidP="00D0467C"/>
    <w:p w14:paraId="559A47E8" w14:textId="389E4F0B" w:rsidR="00623B86" w:rsidRPr="00D0467C" w:rsidRDefault="00623B86" w:rsidP="00D0467C">
      <w:r w:rsidRPr="00D0467C">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6F493A">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481"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"href": "http://example.com/ManagedElement=ME1/ClassA=CA1",</w:t>
            </w:r>
          </w:p>
          <w:p w14:paraId="07686975" w14:textId="77777777" w:rsidR="002E126B" w:rsidRDefault="002E126B" w:rsidP="002E126B">
            <w:pPr>
              <w:pStyle w:val="PL"/>
            </w:pPr>
            <w:r>
              <w:t xml:space="preserve">  "notificationId": 123456789,</w:t>
            </w:r>
          </w:p>
          <w:p w14:paraId="4BA26806" w14:textId="77777777" w:rsidR="002E126B" w:rsidRDefault="002E126B" w:rsidP="002E126B">
            <w:pPr>
              <w:pStyle w:val="PL"/>
            </w:pPr>
            <w:r>
              <w:t xml:space="preserve">  "notificationType": "notifyMOIDeletion",</w:t>
            </w:r>
          </w:p>
          <w:p w14:paraId="307D82B3" w14:textId="77777777" w:rsidR="002E126B" w:rsidRDefault="002E126B" w:rsidP="002E126B">
            <w:pPr>
              <w:pStyle w:val="PL"/>
            </w:pPr>
            <w:r>
              <w:t xml:space="preserve">  "eventTime": "2019-08-06T16:50:26-08:00",</w:t>
            </w:r>
          </w:p>
          <w:p w14:paraId="5A0BE2AB" w14:textId="77777777" w:rsidR="002E126B" w:rsidRDefault="002E126B" w:rsidP="002E126B">
            <w:pPr>
              <w:pStyle w:val="PL"/>
            </w:pPr>
            <w:r>
              <w:t xml:space="preserve">  "systemDN":"DC=example.com,ManagedElement=ME1,MnsAgent=MA1",</w:t>
            </w:r>
          </w:p>
          <w:p w14:paraId="1503AB91" w14:textId="77777777" w:rsidR="002E126B" w:rsidRDefault="002E126B" w:rsidP="002E126B">
            <w:pPr>
              <w:pStyle w:val="PL"/>
            </w:pPr>
            <w:r>
              <w:t xml:space="preserve">  "sequenceNo": "123",</w:t>
            </w:r>
          </w:p>
          <w:p w14:paraId="48D98D4D" w14:textId="77777777" w:rsidR="002E126B" w:rsidRDefault="002E126B" w:rsidP="002E126B">
            <w:pPr>
              <w:pStyle w:val="PL"/>
            </w:pPr>
            <w:r>
              <w:t xml:space="preserve">  "subscriptionId":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"attributeList":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"attrA": "valueAttrA",</w:t>
            </w:r>
          </w:p>
          <w:p w14:paraId="0F5CEB47" w14:textId="77777777" w:rsidR="002E126B" w:rsidRPr="00D03588" w:rsidRDefault="002E126B" w:rsidP="002E126B">
            <w:pPr>
              <w:pStyle w:val="PL"/>
              <w:rPr>
                <w:lang w:val="fr-FR"/>
              </w:rPr>
            </w:pPr>
            <w:r w:rsidRPr="00D03588">
              <w:rPr>
                <w:lang w:val="fr-FR"/>
              </w:rPr>
              <w:t xml:space="preserve">      "attrB": "valueAttrB"</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481"/>
    </w:tbl>
    <w:p w14:paraId="2A8ABE78" w14:textId="77777777" w:rsidR="00623B86" w:rsidRDefault="00623B86" w:rsidP="00623B86"/>
    <w:p w14:paraId="27B9DDAF" w14:textId="77777777" w:rsidR="00623B86" w:rsidRPr="00215D3C" w:rsidRDefault="00623B86" w:rsidP="00D0467C">
      <w:pPr>
        <w:pStyle w:val="H6"/>
        <w:rPr>
          <w:lang w:eastAsia="zh-CN"/>
        </w:rPr>
      </w:pPr>
      <w:bookmarkStart w:id="1482" w:name="_Toc13832345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82"/>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sequenceNo</w:t>
            </w:r>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subscriptionId</w:t>
            </w:r>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Pr="00D0467C" w:rsidRDefault="00623B86" w:rsidP="00D0467C"/>
    <w:p w14:paraId="5C86F534" w14:textId="77777777" w:rsidR="00623B86" w:rsidRPr="00D0467C" w:rsidRDefault="00623B86" w:rsidP="00D0467C">
      <w:r w:rsidRPr="00D0467C">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6F493A">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483"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"href": "http://example.com/ManagedElement=ME1/ClassA=CA1",</w:t>
            </w:r>
          </w:p>
          <w:p w14:paraId="0D8C4508" w14:textId="77777777" w:rsidR="00C769E7" w:rsidRDefault="00C769E7" w:rsidP="00C769E7">
            <w:pPr>
              <w:pStyle w:val="PL"/>
            </w:pPr>
            <w:r>
              <w:t xml:space="preserve">  "notificationId": 123456789,</w:t>
            </w:r>
          </w:p>
          <w:p w14:paraId="5941053E" w14:textId="77777777" w:rsidR="00C769E7" w:rsidRDefault="00C769E7" w:rsidP="00C769E7">
            <w:pPr>
              <w:pStyle w:val="PL"/>
            </w:pPr>
            <w:r>
              <w:t xml:space="preserve">  "notificationType": "notifyMOIAttributeValueChanges",</w:t>
            </w:r>
          </w:p>
          <w:p w14:paraId="2E730459" w14:textId="77777777" w:rsidR="00C769E7" w:rsidRDefault="00C769E7" w:rsidP="00C769E7">
            <w:pPr>
              <w:pStyle w:val="PL"/>
            </w:pPr>
            <w:r>
              <w:t xml:space="preserve">  "eventTime": "2019-08-06T16:50:26-08:00",</w:t>
            </w:r>
          </w:p>
          <w:p w14:paraId="0D7AA898" w14:textId="77777777" w:rsidR="00C769E7" w:rsidRDefault="00C769E7" w:rsidP="00C769E7">
            <w:pPr>
              <w:pStyle w:val="PL"/>
            </w:pPr>
            <w:r>
              <w:t xml:space="preserve">  "systemDN":"DC=example.com,ManagedElement=ME1,MnsAgent=MA1",</w:t>
            </w:r>
          </w:p>
          <w:p w14:paraId="35A29607" w14:textId="77777777" w:rsidR="00C769E7" w:rsidRDefault="00C769E7" w:rsidP="00C769E7">
            <w:pPr>
              <w:pStyle w:val="PL"/>
            </w:pPr>
            <w:r>
              <w:t xml:space="preserve">  "sequenceNo": "123",</w:t>
            </w:r>
          </w:p>
          <w:p w14:paraId="396256F8" w14:textId="77777777" w:rsidR="00C769E7" w:rsidRDefault="00C769E7" w:rsidP="00C769E7">
            <w:pPr>
              <w:pStyle w:val="PL"/>
            </w:pPr>
            <w:r>
              <w:t xml:space="preserve">  "subscriptionId":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"attributeListValueChanges":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"attrA": "newValueAttrA",</w:t>
            </w:r>
          </w:p>
          <w:p w14:paraId="5AD519A7" w14:textId="77777777" w:rsidR="00C769E7" w:rsidRDefault="00C769E7" w:rsidP="00C769E7">
            <w:pPr>
              <w:pStyle w:val="PL"/>
            </w:pPr>
            <w:r>
              <w:t xml:space="preserve">      "attrB": "newValueAttrB"</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bookmarkEnd w:id="1483"/>
    </w:tbl>
    <w:p w14:paraId="25192C30" w14:textId="77777777" w:rsidR="00D0467C" w:rsidRDefault="00D0467C" w:rsidP="00D0467C"/>
    <w:p w14:paraId="178EE4E5" w14:textId="1739F282" w:rsidR="00623B86" w:rsidRPr="00D0467C" w:rsidRDefault="00623B86" w:rsidP="00D0467C">
      <w:r w:rsidRPr="00D0467C">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48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"href": "http://example.com/ManagedElement=ME1/ClassA=CA1",</w:t>
            </w:r>
          </w:p>
          <w:p w14:paraId="28EEE723" w14:textId="77777777" w:rsidR="00570D35" w:rsidRDefault="00570D35" w:rsidP="00570D35">
            <w:pPr>
              <w:pStyle w:val="PL"/>
            </w:pPr>
            <w:r>
              <w:t xml:space="preserve">  "notificationId": 123456789,</w:t>
            </w:r>
          </w:p>
          <w:p w14:paraId="7025EF05" w14:textId="77777777" w:rsidR="00570D35" w:rsidRDefault="00570D35" w:rsidP="00570D35">
            <w:pPr>
              <w:pStyle w:val="PL"/>
            </w:pPr>
            <w:r>
              <w:t xml:space="preserve">  "notificationType": "notifyMOIAttributeValueChanges",</w:t>
            </w:r>
          </w:p>
          <w:p w14:paraId="7A4F93B1" w14:textId="77777777" w:rsidR="00570D35" w:rsidRDefault="00570D35" w:rsidP="00570D35">
            <w:pPr>
              <w:pStyle w:val="PL"/>
            </w:pPr>
            <w:r>
              <w:t xml:space="preserve">  "eventTime": "2019-08-06T16:50:26-08:00",</w:t>
            </w:r>
          </w:p>
          <w:p w14:paraId="59E1D753" w14:textId="77777777" w:rsidR="00570D35" w:rsidRDefault="00570D35" w:rsidP="00570D35">
            <w:pPr>
              <w:pStyle w:val="PL"/>
            </w:pPr>
            <w:r>
              <w:t xml:space="preserve">  "systemDN":"DC=example.com,ManagedElement=ME1,MnsAgent=MA1",</w:t>
            </w:r>
          </w:p>
          <w:p w14:paraId="480E65E4" w14:textId="77777777" w:rsidR="00570D35" w:rsidRDefault="00570D35" w:rsidP="00570D35">
            <w:pPr>
              <w:pStyle w:val="PL"/>
            </w:pPr>
            <w:r>
              <w:t xml:space="preserve">  "sequenceNo": "123",</w:t>
            </w:r>
          </w:p>
          <w:p w14:paraId="6B67B464" w14:textId="77777777" w:rsidR="00570D35" w:rsidRDefault="00570D35" w:rsidP="00570D35">
            <w:pPr>
              <w:pStyle w:val="PL"/>
            </w:pPr>
            <w:r>
              <w:t xml:space="preserve">  "subscriptionId":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"attributeListValueChanges":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"attrA": "newValueAttrA",</w:t>
            </w:r>
          </w:p>
          <w:p w14:paraId="1A8F88EC" w14:textId="77777777" w:rsidR="00570D35" w:rsidRDefault="00570D35" w:rsidP="00570D35">
            <w:pPr>
              <w:pStyle w:val="PL"/>
            </w:pPr>
            <w:r>
              <w:t xml:space="preserve">      "attrB": "newValueAttrB"</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"attrA": "oldValueAttrA",</w:t>
            </w:r>
          </w:p>
          <w:p w14:paraId="39351AD6" w14:textId="77777777" w:rsidR="00570D35" w:rsidRDefault="00570D35" w:rsidP="00570D35">
            <w:pPr>
              <w:pStyle w:val="PL"/>
            </w:pPr>
            <w:r>
              <w:t xml:space="preserve">      "attrB": "oldValueAttrB"</w:t>
            </w:r>
          </w:p>
          <w:p w14:paraId="45536141" w14:textId="77777777" w:rsidR="00570D35" w:rsidRDefault="00570D35" w:rsidP="00570D35">
            <w:pPr>
              <w:pStyle w:val="PL"/>
            </w:pPr>
            <w:r>
              <w:t xml:space="preserve">    }</w:t>
            </w:r>
          </w:p>
          <w:p w14:paraId="2AC6C877" w14:textId="77777777" w:rsidR="00570D35" w:rsidRDefault="00570D35" w:rsidP="00570D35">
            <w:pPr>
              <w:pStyle w:val="PL"/>
            </w:pPr>
            <w:r>
              <w:lastRenderedPageBreak/>
              <w:t xml:space="preserve">  ]</w:t>
            </w:r>
          </w:p>
          <w:p w14:paraId="3175CEAB" w14:textId="27054C82" w:rsidR="00623B86" w:rsidRPr="00E74A5E" w:rsidRDefault="00570D35" w:rsidP="00570D35">
            <w:pPr>
              <w:pStyle w:val="PL"/>
            </w:pPr>
            <w:r>
              <w:t>}</w:t>
            </w:r>
          </w:p>
        </w:tc>
      </w:tr>
      <w:bookmarkEnd w:id="1484"/>
    </w:tbl>
    <w:p w14:paraId="6F62A2E5" w14:textId="77777777" w:rsidR="00D0467C" w:rsidRDefault="00D0467C" w:rsidP="00D0467C"/>
    <w:p w14:paraId="315E0D63" w14:textId="64B0D830" w:rsidR="00ED57F6" w:rsidRPr="00D0467C" w:rsidRDefault="00ED57F6" w:rsidP="00D0467C">
      <w:r w:rsidRPr="00D0467C">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Pr="00D0467C" w:rsidRDefault="00ED57F6" w:rsidP="00D0467C">
      <w:r w:rsidRPr="00D0467C">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D0467C">
        <w:tc>
          <w:tcPr>
            <w:tcW w:w="9631"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"href": "http://example.com/ManagedElement=ME1/ClassA=CA1",</w:t>
            </w:r>
          </w:p>
          <w:p w14:paraId="533AF0C6" w14:textId="77777777" w:rsidR="00661D0B" w:rsidRDefault="00661D0B" w:rsidP="00661D0B">
            <w:pPr>
              <w:pStyle w:val="PL"/>
            </w:pPr>
            <w:r>
              <w:t xml:space="preserve">  "notificationId": 123456789,</w:t>
            </w:r>
          </w:p>
          <w:p w14:paraId="1733C548" w14:textId="77777777" w:rsidR="00661D0B" w:rsidRDefault="00661D0B" w:rsidP="00661D0B">
            <w:pPr>
              <w:pStyle w:val="PL"/>
            </w:pPr>
            <w:r>
              <w:t xml:space="preserve">  "notificationType": "notifyMOIAttributeValueChanges",</w:t>
            </w:r>
          </w:p>
          <w:p w14:paraId="38241D78" w14:textId="77777777" w:rsidR="00661D0B" w:rsidRDefault="00661D0B" w:rsidP="00661D0B">
            <w:pPr>
              <w:pStyle w:val="PL"/>
            </w:pPr>
            <w:r>
              <w:t xml:space="preserve">  "eventTime": "2019-08-06T16:50:26-08:00",</w:t>
            </w:r>
          </w:p>
          <w:p w14:paraId="5C8B54EA" w14:textId="77777777" w:rsidR="00661D0B" w:rsidRDefault="00661D0B" w:rsidP="00661D0B">
            <w:pPr>
              <w:pStyle w:val="PL"/>
            </w:pPr>
            <w:r>
              <w:t xml:space="preserve">  "systemDN":"DC=example.com,ManagedElement=ME1,MnsAgent=MA1",</w:t>
            </w:r>
          </w:p>
          <w:p w14:paraId="68458A6B" w14:textId="77777777" w:rsidR="00661D0B" w:rsidRDefault="00661D0B" w:rsidP="00661D0B">
            <w:pPr>
              <w:pStyle w:val="PL"/>
            </w:pPr>
            <w:r>
              <w:t xml:space="preserve">  "sequenceNo": "123",</w:t>
            </w:r>
          </w:p>
          <w:p w14:paraId="4EDC1CE9" w14:textId="77777777" w:rsidR="00661D0B" w:rsidRDefault="00661D0B" w:rsidP="00661D0B">
            <w:pPr>
              <w:pStyle w:val="PL"/>
            </w:pPr>
            <w:r>
              <w:t xml:space="preserve">  "subscriptionId":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"attributeListValueChanges":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"attrA": {</w:t>
            </w:r>
          </w:p>
          <w:p w14:paraId="66891D78" w14:textId="77777777" w:rsidR="00661D0B" w:rsidRDefault="00661D0B" w:rsidP="00661D0B">
            <w:pPr>
              <w:pStyle w:val="PL"/>
            </w:pPr>
            <w:r>
              <w:t xml:space="preserve">        "attrFieldAA": "newValueAttrFieldAA",</w:t>
            </w:r>
          </w:p>
          <w:p w14:paraId="353C6447" w14:textId="77777777" w:rsidR="00661D0B" w:rsidRDefault="00661D0B" w:rsidP="00661D0B">
            <w:pPr>
              <w:pStyle w:val="PL"/>
            </w:pPr>
            <w:r>
              <w:t xml:space="preserve">        "attrFieldAB": "oldValueAttrFieldAB"</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"attrA": {</w:t>
            </w:r>
          </w:p>
          <w:p w14:paraId="69390835" w14:textId="77777777" w:rsidR="00661D0B" w:rsidRDefault="00661D0B" w:rsidP="00661D0B">
            <w:pPr>
              <w:pStyle w:val="PL"/>
            </w:pPr>
            <w:r>
              <w:t xml:space="preserve">        "attrFieldAA": "oldValueAttrFieldAA",</w:t>
            </w:r>
          </w:p>
          <w:p w14:paraId="4BFCD0EA" w14:textId="77777777" w:rsidR="00661D0B" w:rsidRDefault="00661D0B" w:rsidP="00661D0B">
            <w:pPr>
              <w:pStyle w:val="PL"/>
            </w:pPr>
            <w:r>
              <w:t xml:space="preserve">        "attrFieldAB": "oldValueAttrFieldAB"</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4E7CEC12" w14:textId="77777777" w:rsidR="00D0467C" w:rsidRPr="00D0467C" w:rsidRDefault="00D0467C" w:rsidP="00D0467C"/>
    <w:p w14:paraId="38CBC4A7" w14:textId="77777777" w:rsidR="00ED57F6" w:rsidRPr="00D0467C" w:rsidRDefault="00ED57F6" w:rsidP="00D0467C">
      <w:r w:rsidRPr="00D0467C">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633FD723" w14:textId="77777777" w:rsidR="00623B86" w:rsidRPr="00275641" w:rsidRDefault="00623B86" w:rsidP="00D0467C">
      <w:pPr>
        <w:pStyle w:val="H6"/>
      </w:pPr>
      <w:bookmarkStart w:id="1485" w:name="_Toc13832345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85"/>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5FC8ADF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6F493A">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9" w:type="pct"/>
          </w:tcPr>
          <w:p w14:paraId="5D7490AD"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5344F933"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6" w:type="pct"/>
          </w:tcPr>
          <w:p w14:paraId="1818EF8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23" w:type="pct"/>
          </w:tcPr>
          <w:p w14:paraId="6F52E89E"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6" w:type="pct"/>
          </w:tcPr>
          <w:p w14:paraId="5AB2F6C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9" w:type="pct"/>
          </w:tcPr>
          <w:p w14:paraId="1EB2E4A0"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23" w:type="pct"/>
          </w:tcPr>
          <w:p w14:paraId="0AD98D8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6" w:type="pct"/>
          </w:tcPr>
          <w:p w14:paraId="5717727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23" w:type="pct"/>
          </w:tcPr>
          <w:p w14:paraId="1A8B5E4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6" w:type="pct"/>
          </w:tcPr>
          <w:p w14:paraId="6FAC919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sequenceNo</w:t>
            </w:r>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subscriptionId</w:t>
            </w:r>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r>
              <w:rPr>
                <w:rFonts w:ascii="Arial" w:hAnsi="Arial" w:cs="Arial"/>
                <w:sz w:val="18"/>
              </w:rPr>
              <w:t>moiChanges</w:t>
            </w:r>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array(MoiChange)</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510CAD">
      <w:pPr>
        <w:pStyle w:val="H6"/>
      </w:pPr>
      <w:bookmarkStart w:id="1486" w:name="_Toc1383234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86"/>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6F493A">
        <w:trPr>
          <w:jc w:val="center"/>
        </w:trPr>
        <w:tc>
          <w:tcPr>
            <w:tcW w:w="1122" w:type="pct"/>
            <w:shd w:val="clear" w:color="auto" w:fill="BFBFBF"/>
          </w:tcPr>
          <w:p w14:paraId="33435EC8" w14:textId="77777777" w:rsidR="00623B86" w:rsidRPr="00215D3C" w:rsidRDefault="00623B86" w:rsidP="006F493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6F493A">
            <w:pPr>
              <w:pStyle w:val="TAH"/>
            </w:pPr>
            <w:r w:rsidRPr="00215D3C">
              <w:rPr>
                <w:lang w:eastAsia="zh-CN"/>
              </w:rPr>
              <w:t>Data type</w:t>
            </w:r>
          </w:p>
        </w:tc>
        <w:tc>
          <w:tcPr>
            <w:tcW w:w="2103" w:type="pct"/>
            <w:shd w:val="clear" w:color="auto" w:fill="BFBFBF"/>
          </w:tcPr>
          <w:p w14:paraId="6F0EA0E1" w14:textId="77777777" w:rsidR="00623B86" w:rsidRPr="00215D3C" w:rsidRDefault="00623B86" w:rsidP="006F493A">
            <w:pPr>
              <w:pStyle w:val="TAH"/>
            </w:pPr>
            <w:r w:rsidRPr="00215D3C">
              <w:t>Description</w:t>
            </w:r>
          </w:p>
        </w:tc>
        <w:tc>
          <w:tcPr>
            <w:tcW w:w="152" w:type="pct"/>
            <w:shd w:val="clear" w:color="auto" w:fill="BFBFBF"/>
          </w:tcPr>
          <w:p w14:paraId="1F3EDB64" w14:textId="77777777" w:rsidR="00623B86" w:rsidRPr="00215D3C" w:rsidRDefault="00623B86" w:rsidP="006F493A">
            <w:pPr>
              <w:pStyle w:val="TAH"/>
            </w:pPr>
            <w:r w:rsidRPr="00215D3C">
              <w:t>S</w:t>
            </w:r>
          </w:p>
        </w:tc>
      </w:tr>
      <w:tr w:rsidR="00623B86" w:rsidRPr="00215D3C" w14:paraId="6ABFB8CA" w14:textId="77777777" w:rsidTr="006F493A">
        <w:trPr>
          <w:jc w:val="center"/>
        </w:trPr>
        <w:tc>
          <w:tcPr>
            <w:tcW w:w="1122" w:type="pct"/>
          </w:tcPr>
          <w:p w14:paraId="6611ECF0" w14:textId="77777777" w:rsidR="00623B86" w:rsidRPr="00215D3C" w:rsidRDefault="00623B86" w:rsidP="006F493A">
            <w:pPr>
              <w:pStyle w:val="TAL"/>
            </w:pPr>
            <w:r>
              <w:t>op</w:t>
            </w:r>
          </w:p>
        </w:tc>
        <w:tc>
          <w:tcPr>
            <w:tcW w:w="1623" w:type="pct"/>
          </w:tcPr>
          <w:p w14:paraId="58BB8E86" w14:textId="77777777" w:rsidR="00623B86" w:rsidRPr="00215D3C" w:rsidRDefault="00623B86" w:rsidP="006F493A">
            <w:pPr>
              <w:pStyle w:val="TAL"/>
              <w:rPr>
                <w:lang w:eastAsia="zh-CN"/>
              </w:rPr>
            </w:pPr>
            <w:r>
              <w:rPr>
                <w:lang w:eastAsia="zh-CN"/>
              </w:rPr>
              <w:t>PatchOperation</w:t>
            </w:r>
          </w:p>
        </w:tc>
        <w:tc>
          <w:tcPr>
            <w:tcW w:w="2103" w:type="pct"/>
          </w:tcPr>
          <w:p w14:paraId="2E5794A1" w14:textId="77777777" w:rsidR="00623B86" w:rsidRPr="00215D3C" w:rsidRDefault="00623B86" w:rsidP="006F493A">
            <w:pPr>
              <w:pStyle w:val="TAL"/>
            </w:pPr>
            <w:r>
              <w:t>Patch operation.</w:t>
            </w:r>
          </w:p>
        </w:tc>
        <w:tc>
          <w:tcPr>
            <w:tcW w:w="152" w:type="pct"/>
          </w:tcPr>
          <w:p w14:paraId="70EDB82E" w14:textId="77777777" w:rsidR="00623B86" w:rsidRPr="00215D3C" w:rsidRDefault="00623B86" w:rsidP="006F493A">
            <w:pPr>
              <w:pStyle w:val="TAC"/>
              <w:rPr>
                <w:rFonts w:cs="Arial"/>
              </w:rPr>
            </w:pPr>
            <w:r w:rsidRPr="00215D3C">
              <w:rPr>
                <w:lang w:eastAsia="zh-CN"/>
              </w:rPr>
              <w:t>M</w:t>
            </w:r>
          </w:p>
        </w:tc>
      </w:tr>
      <w:tr w:rsidR="00623B86" w:rsidRPr="00215D3C" w14:paraId="42AD51C9" w14:textId="77777777" w:rsidTr="006F493A">
        <w:trPr>
          <w:jc w:val="center"/>
        </w:trPr>
        <w:tc>
          <w:tcPr>
            <w:tcW w:w="1122" w:type="pct"/>
          </w:tcPr>
          <w:p w14:paraId="582115CB" w14:textId="77777777" w:rsidR="00623B86" w:rsidRPr="00215D3C" w:rsidRDefault="00623B86" w:rsidP="006F493A">
            <w:pPr>
              <w:pStyle w:val="TAL"/>
            </w:pPr>
            <w:r>
              <w:t>from</w:t>
            </w:r>
          </w:p>
        </w:tc>
        <w:tc>
          <w:tcPr>
            <w:tcW w:w="1623" w:type="pct"/>
          </w:tcPr>
          <w:p w14:paraId="084DE29E" w14:textId="77777777" w:rsidR="00623B86" w:rsidRPr="00215D3C" w:rsidRDefault="00623B86" w:rsidP="006F493A">
            <w:pPr>
              <w:pStyle w:val="TAL"/>
              <w:rPr>
                <w:lang w:eastAsia="zh-CN"/>
              </w:rPr>
            </w:pPr>
            <w:r>
              <w:t>string</w:t>
            </w:r>
          </w:p>
        </w:tc>
        <w:tc>
          <w:tcPr>
            <w:tcW w:w="2103" w:type="pct"/>
          </w:tcPr>
          <w:p w14:paraId="2EFB8105" w14:textId="77777777" w:rsidR="00623B86" w:rsidRPr="00215D3C" w:rsidRDefault="00623B86" w:rsidP="006F493A">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6F493A">
            <w:pPr>
              <w:pStyle w:val="TAC"/>
              <w:rPr>
                <w:rFonts w:cs="Arial"/>
              </w:rPr>
            </w:pPr>
            <w:r w:rsidRPr="00215D3C">
              <w:rPr>
                <w:lang w:eastAsia="zh-CN"/>
              </w:rPr>
              <w:t>M</w:t>
            </w:r>
          </w:p>
        </w:tc>
      </w:tr>
      <w:tr w:rsidR="00623B86" w:rsidRPr="00215D3C" w14:paraId="231DB480" w14:textId="77777777" w:rsidTr="006F493A">
        <w:trPr>
          <w:jc w:val="center"/>
        </w:trPr>
        <w:tc>
          <w:tcPr>
            <w:tcW w:w="1122" w:type="pct"/>
          </w:tcPr>
          <w:p w14:paraId="0E27529B" w14:textId="77777777" w:rsidR="00623B86" w:rsidRPr="00215D3C" w:rsidRDefault="00623B86" w:rsidP="006F493A">
            <w:pPr>
              <w:pStyle w:val="TAL"/>
              <w:rPr>
                <w:lang w:eastAsia="zh-CN"/>
              </w:rPr>
            </w:pPr>
            <w:r>
              <w:t>path</w:t>
            </w:r>
          </w:p>
        </w:tc>
        <w:tc>
          <w:tcPr>
            <w:tcW w:w="1623" w:type="pct"/>
          </w:tcPr>
          <w:p w14:paraId="1598C74C" w14:textId="77777777" w:rsidR="00623B86" w:rsidRPr="00215D3C" w:rsidRDefault="00623B86" w:rsidP="006F493A">
            <w:pPr>
              <w:pStyle w:val="TAL"/>
              <w:rPr>
                <w:lang w:eastAsia="zh-CN"/>
              </w:rPr>
            </w:pPr>
            <w:r>
              <w:t>string</w:t>
            </w:r>
          </w:p>
        </w:tc>
        <w:tc>
          <w:tcPr>
            <w:tcW w:w="2103" w:type="pct"/>
          </w:tcPr>
          <w:p w14:paraId="212270EC" w14:textId="77777777" w:rsidR="00623B86" w:rsidRPr="00215D3C" w:rsidRDefault="00623B86" w:rsidP="006F493A">
            <w:pPr>
              <w:pStyle w:val="TAL"/>
            </w:pPr>
            <w:r>
              <w:t>Path specifying the patched value.</w:t>
            </w:r>
          </w:p>
        </w:tc>
        <w:tc>
          <w:tcPr>
            <w:tcW w:w="152" w:type="pct"/>
          </w:tcPr>
          <w:p w14:paraId="4152DE0F" w14:textId="77777777" w:rsidR="00623B86" w:rsidRPr="00215D3C" w:rsidRDefault="00623B86" w:rsidP="006F493A">
            <w:pPr>
              <w:pStyle w:val="TAC"/>
              <w:rPr>
                <w:rFonts w:cs="Arial"/>
              </w:rPr>
            </w:pPr>
            <w:r w:rsidRPr="00215D3C">
              <w:rPr>
                <w:lang w:eastAsia="zh-CN"/>
              </w:rPr>
              <w:t>M</w:t>
            </w:r>
          </w:p>
        </w:tc>
      </w:tr>
      <w:tr w:rsidR="00623B86" w:rsidRPr="00215D3C" w14:paraId="4D26CD7C" w14:textId="77777777" w:rsidTr="006F493A">
        <w:trPr>
          <w:jc w:val="center"/>
        </w:trPr>
        <w:tc>
          <w:tcPr>
            <w:tcW w:w="1122" w:type="pct"/>
          </w:tcPr>
          <w:p w14:paraId="45A25E2D" w14:textId="77777777" w:rsidR="00623B86" w:rsidRPr="00215D3C" w:rsidRDefault="00623B86" w:rsidP="006F493A">
            <w:pPr>
              <w:pStyle w:val="TAL"/>
            </w:pPr>
            <w:r>
              <w:t>value</w:t>
            </w:r>
          </w:p>
        </w:tc>
        <w:tc>
          <w:tcPr>
            <w:tcW w:w="1623" w:type="pct"/>
          </w:tcPr>
          <w:p w14:paraId="0103CFB9" w14:textId="77777777" w:rsidR="00623B86" w:rsidRPr="00215D3C" w:rsidRDefault="00623B86" w:rsidP="006F493A">
            <w:pPr>
              <w:pStyle w:val="TAL"/>
              <w:rPr>
                <w:lang w:eastAsia="zh-CN"/>
              </w:rPr>
            </w:pPr>
            <w:r>
              <w:t>any type</w:t>
            </w:r>
          </w:p>
        </w:tc>
        <w:tc>
          <w:tcPr>
            <w:tcW w:w="2103" w:type="pct"/>
          </w:tcPr>
          <w:p w14:paraId="0A44AADA" w14:textId="77777777" w:rsidR="00623B86" w:rsidRPr="00215D3C" w:rsidRDefault="00623B86" w:rsidP="006F493A">
            <w:pPr>
              <w:pStyle w:val="TAL"/>
            </w:pPr>
            <w:r>
              <w:t>New value for the resource identified by "path".</w:t>
            </w:r>
          </w:p>
        </w:tc>
        <w:tc>
          <w:tcPr>
            <w:tcW w:w="152" w:type="pct"/>
          </w:tcPr>
          <w:p w14:paraId="075B1AFB" w14:textId="77777777" w:rsidR="00623B86" w:rsidRPr="00215D3C" w:rsidRDefault="00623B86" w:rsidP="006F493A">
            <w:pPr>
              <w:pStyle w:val="TAC"/>
              <w:rPr>
                <w:rFonts w:cs="Arial"/>
              </w:rPr>
            </w:pPr>
            <w:r w:rsidRPr="00215D3C">
              <w:rPr>
                <w:lang w:eastAsia="zh-CN"/>
              </w:rPr>
              <w:t>M</w:t>
            </w:r>
          </w:p>
        </w:tc>
      </w:tr>
    </w:tbl>
    <w:p w14:paraId="374CE99C" w14:textId="77777777" w:rsidR="00510CAD" w:rsidRDefault="00510CAD" w:rsidP="00510CAD">
      <w:bookmarkStart w:id="1487" w:name="_Toc139374587"/>
    </w:p>
    <w:p w14:paraId="56371213" w14:textId="069AE6DB" w:rsidR="00257648" w:rsidRPr="00D970BF" w:rsidRDefault="00257648" w:rsidP="00510CAD">
      <w:pPr>
        <w:pStyle w:val="H6"/>
        <w:rPr>
          <w:lang w:eastAsia="zh-CN"/>
        </w:rPr>
      </w:pPr>
      <w:r w:rsidRPr="00D970BF">
        <w:rPr>
          <w:lang w:eastAsia="zh-CN"/>
        </w:rPr>
        <w:t>12.1.1.4.1a.</w:t>
      </w:r>
      <w:r>
        <w:rPr>
          <w:lang w:eastAsia="zh-CN"/>
        </w:rPr>
        <w:t>10</w:t>
      </w:r>
      <w:r w:rsidRPr="00D970BF">
        <w:rPr>
          <w:lang w:eastAsia="zh-CN"/>
        </w:rPr>
        <w:tab/>
      </w:r>
      <w:r w:rsidRPr="00D970BF">
        <w:rPr>
          <w:rFonts w:hint="eastAsia"/>
          <w:lang w:eastAsia="zh-CN"/>
        </w:rPr>
        <w:t>Type</w:t>
      </w:r>
      <w:r w:rsidRPr="00D970BF">
        <w:rPr>
          <w:lang w:eastAsia="zh-CN"/>
        </w:rPr>
        <w:t xml:space="preserve"> NotifyMoi</w:t>
      </w:r>
      <w:bookmarkEnd w:id="1487"/>
      <w:r>
        <w:rPr>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DA212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6F493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6F493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Description</w:t>
            </w:r>
          </w:p>
        </w:tc>
        <w:tc>
          <w:tcPr>
            <w:tcW w:w="199"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6F493A">
            <w:pPr>
              <w:keepNext/>
              <w:keepLines/>
              <w:spacing w:after="0"/>
              <w:rPr>
                <w:rFonts w:ascii="Arial" w:hAnsi="Arial" w:cs="Arial"/>
                <w:sz w:val="18"/>
                <w:szCs w:val="18"/>
              </w:rPr>
            </w:pPr>
            <w:r w:rsidRPr="00D970BF">
              <w:rPr>
                <w:rFonts w:ascii="Arial" w:hAnsi="Arial"/>
                <w:sz w:val="18"/>
                <w:szCs w:val="18"/>
                <w:lang w:eastAsia="zh-CN"/>
              </w:rPr>
              <w:t>href</w:t>
            </w:r>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199"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6F493A">
            <w:pPr>
              <w:keepNext/>
              <w:keepLines/>
              <w:spacing w:after="0"/>
              <w:rPr>
                <w:rFonts w:ascii="Arial" w:hAnsi="Arial"/>
                <w:sz w:val="18"/>
                <w:szCs w:val="18"/>
                <w:lang w:eastAsia="zh-CN"/>
              </w:rPr>
            </w:pPr>
            <w:r w:rsidRPr="00D970BF">
              <w:rPr>
                <w:rFonts w:ascii="Arial" w:hAnsi="Arial" w:cs="Arial"/>
                <w:sz w:val="18"/>
              </w:rPr>
              <w:t>notificationId</w:t>
            </w:r>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199"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notificationType</w:t>
            </w:r>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199"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eventTime</w:t>
            </w:r>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6F493A">
            <w:pPr>
              <w:keepNext/>
              <w:keepLines/>
              <w:spacing w:after="0"/>
              <w:rPr>
                <w:rFonts w:ascii="Arial" w:hAnsi="Arial" w:cs="Arial"/>
                <w:sz w:val="18"/>
                <w:szCs w:val="18"/>
              </w:rPr>
            </w:pPr>
            <w:r>
              <w:rPr>
                <w:rFonts w:ascii="Arial" w:hAnsi="Arial" w:cs="Arial"/>
                <w:sz w:val="18"/>
                <w:szCs w:val="18"/>
              </w:rPr>
              <w:t>Date and time of the event</w:t>
            </w:r>
          </w:p>
        </w:tc>
        <w:tc>
          <w:tcPr>
            <w:tcW w:w="199"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systemDN</w:t>
            </w:r>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6F493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199"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sequenceNo</w:t>
            </w:r>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subscriptionId</w:t>
            </w:r>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r w:rsidRPr="00215D3C">
              <w:rPr>
                <w:rFonts w:ascii="Arial" w:hAnsi="Arial" w:cs="Arial"/>
                <w:sz w:val="18"/>
              </w:rPr>
              <w:t>specificProblem</w:t>
            </w:r>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199"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r w:rsidRPr="00D970BF">
              <w:rPr>
                <w:rFonts w:ascii="Arial" w:hAnsi="Arial"/>
                <w:sz w:val="18"/>
                <w:szCs w:val="18"/>
                <w:lang w:eastAsia="zh-CN"/>
              </w:rPr>
              <w:t>additionalText</w:t>
            </w:r>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r w:rsidRPr="00A566CB">
              <w:rPr>
                <w:rFonts w:ascii="Arial" w:hAnsi="Arial" w:cs="Arial"/>
                <w:sz w:val="18"/>
              </w:rPr>
              <w:t>additionalInformation</w:t>
            </w:r>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3B55FCA" w14:textId="77777777" w:rsidR="00DA212B" w:rsidRPr="00D0467C" w:rsidRDefault="00DA212B" w:rsidP="00D0467C"/>
    <w:p w14:paraId="2FA51120" w14:textId="77777777" w:rsidR="00257648" w:rsidRPr="00D0467C" w:rsidRDefault="00257648" w:rsidP="00D0467C">
      <w:r w:rsidRPr="00D0467C">
        <w:t>The following is an example of the notifyEvent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6F493A">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"notificationId":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"notificationType": "notifyEvent",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"eventTime":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"systemDN":"DC=myNode.com,ManagedElement=ME1,MnsAgent=MA1",</w:t>
            </w:r>
          </w:p>
          <w:p w14:paraId="4A1F8D79" w14:textId="77777777" w:rsidR="000744F1" w:rsidRPr="00D03588" w:rsidRDefault="000744F1" w:rsidP="000744F1">
            <w:pPr>
              <w:pStyle w:val="PL"/>
              <w:rPr>
                <w:lang w:val="fr-FR"/>
              </w:rPr>
            </w:pPr>
            <w:r w:rsidRPr="00D03588">
              <w:rPr>
                <w:lang w:val="fr-FR"/>
              </w:rPr>
              <w:t xml:space="preserve">  "sequenceNo": "123",</w:t>
            </w:r>
          </w:p>
          <w:p w14:paraId="37832F41" w14:textId="77777777" w:rsidR="000744F1" w:rsidRPr="00D03588" w:rsidRDefault="000744F1" w:rsidP="000744F1">
            <w:pPr>
              <w:pStyle w:val="PL"/>
              <w:rPr>
                <w:lang w:val="fr-FR"/>
              </w:rPr>
            </w:pPr>
            <w:r w:rsidRPr="00D03588">
              <w:rPr>
                <w:lang w:val="fr-FR"/>
              </w:rPr>
              <w:t xml:space="preserve">  "subscriptionId": "DC=example.com,ManagedElement=ME1,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"specificProblem":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lastRenderedPageBreak/>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88" w:name="_Toc20494638"/>
      <w:bookmarkStart w:id="1489" w:name="_Toc26975693"/>
      <w:bookmarkStart w:id="1490" w:name="_Toc35856566"/>
      <w:bookmarkStart w:id="1491" w:name="_Toc44001449"/>
      <w:bookmarkStart w:id="1492" w:name="_Toc51581050"/>
      <w:bookmarkStart w:id="1493" w:name="_Toc52356313"/>
      <w:bookmarkStart w:id="1494" w:name="_Toc55227883"/>
      <w:bookmarkStart w:id="1495" w:name="_Toc138323453"/>
      <w:bookmarkStart w:id="1496" w:name="_Toc219487652"/>
      <w:r>
        <w:t>12.1.1.4</w:t>
      </w:r>
      <w:r w:rsidRPr="00275641">
        <w:t>.2</w:t>
      </w:r>
      <w:r w:rsidRPr="00275641">
        <w:tab/>
      </w:r>
      <w:bookmarkEnd w:id="1488"/>
      <w:bookmarkEnd w:id="1489"/>
      <w:bookmarkEnd w:id="1490"/>
      <w:bookmarkEnd w:id="1491"/>
      <w:bookmarkEnd w:id="1492"/>
      <w:bookmarkEnd w:id="1493"/>
      <w:bookmarkEnd w:id="1494"/>
      <w:r>
        <w:t>Void</w:t>
      </w:r>
      <w:bookmarkEnd w:id="1495"/>
      <w:bookmarkEnd w:id="1496"/>
    </w:p>
    <w:p w14:paraId="19E2C623" w14:textId="77777777" w:rsidR="00623B86" w:rsidRDefault="00623B86" w:rsidP="00623B86">
      <w:pPr>
        <w:pStyle w:val="Heading5"/>
      </w:pPr>
      <w:bookmarkStart w:id="1497" w:name="_Toc20494656"/>
      <w:bookmarkStart w:id="1498" w:name="_Toc26975714"/>
      <w:bookmarkStart w:id="1499" w:name="_Toc35856588"/>
      <w:bookmarkStart w:id="1500" w:name="_Toc44001472"/>
      <w:bookmarkStart w:id="1501" w:name="_Toc51581073"/>
      <w:bookmarkStart w:id="1502" w:name="_Toc52356336"/>
      <w:bookmarkStart w:id="1503" w:name="_Toc55227906"/>
      <w:bookmarkStart w:id="1504" w:name="_Toc138323454"/>
      <w:bookmarkStart w:id="1505" w:name="_Toc219487653"/>
      <w:r>
        <w:t>12.1.1.4</w:t>
      </w:r>
      <w:r w:rsidRPr="00275641">
        <w:t>.3</w:t>
      </w:r>
      <w:r w:rsidRPr="00275641">
        <w:tab/>
      </w:r>
      <w:bookmarkEnd w:id="1497"/>
      <w:bookmarkEnd w:id="1498"/>
      <w:bookmarkEnd w:id="1499"/>
      <w:bookmarkEnd w:id="1500"/>
      <w:bookmarkEnd w:id="1501"/>
      <w:bookmarkEnd w:id="1502"/>
      <w:bookmarkEnd w:id="1503"/>
      <w:r>
        <w:t>Void</w:t>
      </w:r>
      <w:bookmarkEnd w:id="1504"/>
      <w:bookmarkEnd w:id="1505"/>
    </w:p>
    <w:p w14:paraId="2BD7FF70" w14:textId="77777777" w:rsidR="00623B86" w:rsidRPr="00275641" w:rsidRDefault="00623B86" w:rsidP="00623B86">
      <w:pPr>
        <w:pStyle w:val="Heading5"/>
      </w:pPr>
      <w:bookmarkStart w:id="1506" w:name="_Toc20494659"/>
      <w:bookmarkStart w:id="1507" w:name="_Toc26975717"/>
      <w:bookmarkStart w:id="1508" w:name="_Toc35856591"/>
      <w:bookmarkStart w:id="1509" w:name="_Toc44001476"/>
      <w:bookmarkStart w:id="1510" w:name="_Toc51581077"/>
      <w:bookmarkStart w:id="1511" w:name="_Toc52356340"/>
      <w:bookmarkStart w:id="1512" w:name="_Toc55227910"/>
      <w:bookmarkStart w:id="1513" w:name="_Toc138323455"/>
      <w:bookmarkStart w:id="1514" w:name="_Toc219487654"/>
      <w:r>
        <w:t>12.1.1.4</w:t>
      </w:r>
      <w:r w:rsidRPr="00275641">
        <w:t>.4</w:t>
      </w:r>
      <w:r w:rsidRPr="00275641">
        <w:tab/>
        <w:t>Simple data types and enumerations</w:t>
      </w:r>
      <w:bookmarkEnd w:id="1506"/>
      <w:bookmarkEnd w:id="1507"/>
      <w:bookmarkEnd w:id="1508"/>
      <w:bookmarkEnd w:id="1509"/>
      <w:bookmarkEnd w:id="1510"/>
      <w:bookmarkEnd w:id="1511"/>
      <w:bookmarkEnd w:id="1512"/>
      <w:bookmarkEnd w:id="1513"/>
      <w:bookmarkEnd w:id="1514"/>
    </w:p>
    <w:p w14:paraId="186F338C" w14:textId="77777777" w:rsidR="00623B86" w:rsidRPr="00275641" w:rsidRDefault="00623B86" w:rsidP="00623B86">
      <w:pPr>
        <w:pStyle w:val="H6"/>
        <w:rPr>
          <w:lang w:eastAsia="zh-CN"/>
        </w:rPr>
      </w:pPr>
      <w:bookmarkStart w:id="151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15"/>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16"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16"/>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6F493A">
        <w:tc>
          <w:tcPr>
            <w:tcW w:w="1544" w:type="pct"/>
            <w:shd w:val="clear" w:color="auto" w:fill="BFBFBF"/>
            <w:tcMar>
              <w:top w:w="0" w:type="dxa"/>
              <w:bottom w:w="0" w:type="dxa"/>
            </w:tcMar>
          </w:tcPr>
          <w:p w14:paraId="3DBE5A3A" w14:textId="77777777" w:rsidR="00623B86" w:rsidRPr="00275641" w:rsidRDefault="00623B86" w:rsidP="006F493A">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6F493A">
            <w:pPr>
              <w:pStyle w:val="TAH"/>
            </w:pPr>
            <w:r w:rsidRPr="00275641">
              <w:t>Type definition</w:t>
            </w:r>
          </w:p>
        </w:tc>
        <w:tc>
          <w:tcPr>
            <w:tcW w:w="2619" w:type="pct"/>
            <w:shd w:val="clear" w:color="auto" w:fill="BFBFBF"/>
          </w:tcPr>
          <w:p w14:paraId="4A29AD90" w14:textId="77777777" w:rsidR="00623B86" w:rsidRPr="00275641" w:rsidRDefault="00623B86" w:rsidP="006F493A">
            <w:pPr>
              <w:pStyle w:val="TAH"/>
            </w:pPr>
            <w:r w:rsidRPr="00275641">
              <w:t>Description</w:t>
            </w:r>
          </w:p>
        </w:tc>
      </w:tr>
      <w:tr w:rsidR="00623B86" w:rsidRPr="00275641" w14:paraId="7FE31E83" w14:textId="77777777" w:rsidTr="006F493A">
        <w:tc>
          <w:tcPr>
            <w:tcW w:w="1544" w:type="pct"/>
            <w:tcMar>
              <w:top w:w="0" w:type="dxa"/>
              <w:bottom w:w="0" w:type="dxa"/>
            </w:tcMar>
          </w:tcPr>
          <w:p w14:paraId="24ED39C2" w14:textId="77777777" w:rsidR="00623B86" w:rsidRPr="001D11CC" w:rsidRDefault="00623B86" w:rsidP="006F493A">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6F493A">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6F493A">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17"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17"/>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6F493A">
        <w:tc>
          <w:tcPr>
            <w:tcW w:w="1762" w:type="pct"/>
            <w:shd w:val="clear" w:color="auto" w:fill="BFBFBF"/>
            <w:hideMark/>
          </w:tcPr>
          <w:p w14:paraId="16794FA3" w14:textId="77777777" w:rsidR="00623B86" w:rsidRPr="00215D3C" w:rsidRDefault="00623B86" w:rsidP="006F493A">
            <w:pPr>
              <w:pStyle w:val="TAH"/>
            </w:pPr>
            <w:r w:rsidRPr="00215D3C">
              <w:t>Enumeration value</w:t>
            </w:r>
          </w:p>
        </w:tc>
        <w:tc>
          <w:tcPr>
            <w:tcW w:w="3238" w:type="pct"/>
            <w:shd w:val="clear" w:color="auto" w:fill="BFBFBF"/>
            <w:hideMark/>
          </w:tcPr>
          <w:p w14:paraId="46F0E0A7" w14:textId="77777777" w:rsidR="00623B86" w:rsidRPr="00215D3C" w:rsidRDefault="00623B86" w:rsidP="006F493A">
            <w:pPr>
              <w:pStyle w:val="TAH"/>
            </w:pPr>
            <w:r w:rsidRPr="00215D3C">
              <w:t>Description</w:t>
            </w:r>
          </w:p>
        </w:tc>
      </w:tr>
      <w:tr w:rsidR="00623B86" w:rsidRPr="00215D3C" w14:paraId="516EE40A" w14:textId="77777777" w:rsidTr="006F493A">
        <w:tc>
          <w:tcPr>
            <w:tcW w:w="1762" w:type="pct"/>
          </w:tcPr>
          <w:p w14:paraId="40D8FEEE" w14:textId="77777777" w:rsidR="00623B86" w:rsidRPr="00215D3C" w:rsidRDefault="00623B86" w:rsidP="006F493A">
            <w:pPr>
              <w:pStyle w:val="TAL"/>
            </w:pPr>
            <w:r>
              <w:t>notifyMOICreation</w:t>
            </w:r>
          </w:p>
        </w:tc>
        <w:tc>
          <w:tcPr>
            <w:tcW w:w="3238" w:type="pct"/>
          </w:tcPr>
          <w:p w14:paraId="5FB8D922" w14:textId="77777777" w:rsidR="00623B86" w:rsidRPr="00215D3C" w:rsidRDefault="00623B86" w:rsidP="006F493A">
            <w:pPr>
              <w:pStyle w:val="TAL"/>
            </w:pPr>
            <w:r w:rsidRPr="00215D3C">
              <w:t xml:space="preserve">Notification type is </w:t>
            </w:r>
            <w:r>
              <w:t>notifyMOICreation</w:t>
            </w:r>
          </w:p>
        </w:tc>
      </w:tr>
      <w:tr w:rsidR="00623B86" w:rsidRPr="00215D3C" w14:paraId="681D059F" w14:textId="77777777" w:rsidTr="006F493A">
        <w:tc>
          <w:tcPr>
            <w:tcW w:w="1762" w:type="pct"/>
          </w:tcPr>
          <w:p w14:paraId="262F22AF" w14:textId="77777777" w:rsidR="00623B86" w:rsidRPr="00215D3C" w:rsidRDefault="00623B86" w:rsidP="006F493A">
            <w:pPr>
              <w:pStyle w:val="TAL"/>
            </w:pPr>
            <w:r>
              <w:t>notifyMOIDeletion</w:t>
            </w:r>
          </w:p>
        </w:tc>
        <w:tc>
          <w:tcPr>
            <w:tcW w:w="3238" w:type="pct"/>
          </w:tcPr>
          <w:p w14:paraId="79525F40" w14:textId="77777777" w:rsidR="00623B86" w:rsidRPr="00215D3C" w:rsidRDefault="00623B86" w:rsidP="006F493A">
            <w:pPr>
              <w:pStyle w:val="TAL"/>
            </w:pPr>
            <w:r w:rsidRPr="00215D3C">
              <w:t xml:space="preserve">Notification type is </w:t>
            </w:r>
            <w:r>
              <w:t>notifyMOIDeletion</w:t>
            </w:r>
          </w:p>
        </w:tc>
      </w:tr>
      <w:tr w:rsidR="00623B86" w:rsidRPr="00215D3C" w14:paraId="326CB163" w14:textId="77777777" w:rsidTr="006F493A">
        <w:tc>
          <w:tcPr>
            <w:tcW w:w="1762" w:type="pct"/>
          </w:tcPr>
          <w:p w14:paraId="3C6D89D7" w14:textId="77777777" w:rsidR="00623B86" w:rsidRPr="00215D3C" w:rsidRDefault="00623B86" w:rsidP="006F493A">
            <w:pPr>
              <w:pStyle w:val="TAL"/>
            </w:pPr>
            <w:r>
              <w:t>notifyMOIAttributeValueChanges</w:t>
            </w:r>
          </w:p>
        </w:tc>
        <w:tc>
          <w:tcPr>
            <w:tcW w:w="3238" w:type="pct"/>
          </w:tcPr>
          <w:p w14:paraId="514DD838" w14:textId="77777777" w:rsidR="00623B86" w:rsidRPr="00215D3C" w:rsidRDefault="00623B86" w:rsidP="006F493A">
            <w:pPr>
              <w:pStyle w:val="TAL"/>
            </w:pPr>
            <w:r w:rsidRPr="00215D3C">
              <w:t xml:space="preserve">Notification type is </w:t>
            </w:r>
            <w:r>
              <w:t>notifyMOIAttributeValueChange</w:t>
            </w:r>
          </w:p>
        </w:tc>
      </w:tr>
      <w:tr w:rsidR="00623B86" w:rsidRPr="00215D3C" w14:paraId="4A4A758A" w14:textId="77777777" w:rsidTr="006F493A">
        <w:tc>
          <w:tcPr>
            <w:tcW w:w="1762" w:type="pct"/>
          </w:tcPr>
          <w:p w14:paraId="0EDE0307" w14:textId="77777777" w:rsidR="00623B86" w:rsidRDefault="00623B86" w:rsidP="006F493A">
            <w:pPr>
              <w:pStyle w:val="TAL"/>
            </w:pPr>
            <w:r>
              <w:t>noitifyMOIChanges</w:t>
            </w:r>
          </w:p>
        </w:tc>
        <w:tc>
          <w:tcPr>
            <w:tcW w:w="3238" w:type="pct"/>
          </w:tcPr>
          <w:p w14:paraId="7626D1C5" w14:textId="77777777" w:rsidR="00623B86" w:rsidRPr="00215D3C" w:rsidRDefault="00623B86" w:rsidP="006F493A">
            <w:pPr>
              <w:pStyle w:val="TAL"/>
            </w:pPr>
            <w:r w:rsidRPr="00215D3C">
              <w:t xml:space="preserve">Notification type is </w:t>
            </w:r>
            <w:r>
              <w:t>notifyMOIChanges</w:t>
            </w:r>
          </w:p>
        </w:tc>
      </w:tr>
      <w:tr w:rsidR="006C0D1D" w:rsidRPr="00215D3C" w14:paraId="57FE20F9" w14:textId="77777777" w:rsidTr="006F493A">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18" w:name="_Toc20494663"/>
      <w:r>
        <w:rPr>
          <w:lang w:eastAsia="zh-CN"/>
        </w:rPr>
        <w:t>12.1.1.4.4.4</w:t>
      </w:r>
      <w:r>
        <w:rPr>
          <w:lang w:eastAsia="zh-CN"/>
        </w:rPr>
        <w:tab/>
        <w:t>Enumeration SourceIndicator</w:t>
      </w:r>
      <w:bookmarkEnd w:id="1518"/>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6F493A">
        <w:tc>
          <w:tcPr>
            <w:tcW w:w="1623" w:type="pct"/>
            <w:shd w:val="clear" w:color="auto" w:fill="BFBFBF"/>
            <w:hideMark/>
          </w:tcPr>
          <w:p w14:paraId="63A8652E" w14:textId="77777777" w:rsidR="00623B86" w:rsidRPr="00215D3C" w:rsidRDefault="00623B86" w:rsidP="006F493A">
            <w:pPr>
              <w:pStyle w:val="TAH"/>
            </w:pPr>
            <w:r w:rsidRPr="00215D3C">
              <w:t>Enumeration value</w:t>
            </w:r>
          </w:p>
        </w:tc>
        <w:tc>
          <w:tcPr>
            <w:tcW w:w="3377" w:type="pct"/>
            <w:shd w:val="clear" w:color="auto" w:fill="BFBFBF"/>
            <w:hideMark/>
          </w:tcPr>
          <w:p w14:paraId="4E3E8CEC" w14:textId="77777777" w:rsidR="00623B86" w:rsidRPr="00215D3C" w:rsidRDefault="00623B86" w:rsidP="006F493A">
            <w:pPr>
              <w:pStyle w:val="TAH"/>
            </w:pPr>
            <w:r w:rsidRPr="00215D3C">
              <w:t>Description</w:t>
            </w:r>
          </w:p>
        </w:tc>
      </w:tr>
      <w:tr w:rsidR="00623B86" w:rsidRPr="00215D3C" w14:paraId="3698E475" w14:textId="77777777" w:rsidTr="006F493A">
        <w:tc>
          <w:tcPr>
            <w:tcW w:w="1623" w:type="pct"/>
          </w:tcPr>
          <w:p w14:paraId="343A60B9" w14:textId="77777777" w:rsidR="00623B86" w:rsidRPr="00215D3C" w:rsidRDefault="00623B86" w:rsidP="006F493A">
            <w:pPr>
              <w:pStyle w:val="TAL"/>
            </w:pPr>
            <w:r>
              <w:t>RESOURCE_OPERATION</w:t>
            </w:r>
          </w:p>
        </w:tc>
        <w:tc>
          <w:tcPr>
            <w:tcW w:w="3377" w:type="pct"/>
          </w:tcPr>
          <w:p w14:paraId="3E9D60D7" w14:textId="77777777" w:rsidR="00623B86" w:rsidRPr="00215D3C" w:rsidRDefault="00623B86" w:rsidP="006F493A">
            <w:pPr>
              <w:pStyle w:val="TAL"/>
            </w:pPr>
            <w:r>
              <w:t>The notification was generated in response to an internal operation of the resource.</w:t>
            </w:r>
          </w:p>
        </w:tc>
      </w:tr>
      <w:tr w:rsidR="00623B86" w:rsidRPr="00215D3C" w14:paraId="54FCA0D4" w14:textId="77777777" w:rsidTr="006F493A">
        <w:tc>
          <w:tcPr>
            <w:tcW w:w="1623" w:type="pct"/>
          </w:tcPr>
          <w:p w14:paraId="228139DE" w14:textId="77777777" w:rsidR="00623B86" w:rsidRPr="00215D3C" w:rsidRDefault="00623B86" w:rsidP="006F493A">
            <w:pPr>
              <w:pStyle w:val="TAL"/>
            </w:pPr>
            <w:r>
              <w:t>MANAGEMENT_OPERATION</w:t>
            </w:r>
          </w:p>
        </w:tc>
        <w:tc>
          <w:tcPr>
            <w:tcW w:w="3377" w:type="pct"/>
          </w:tcPr>
          <w:p w14:paraId="5295B990" w14:textId="77777777" w:rsidR="00623B86" w:rsidRPr="00215D3C" w:rsidRDefault="00623B86" w:rsidP="006F493A">
            <w:pPr>
              <w:pStyle w:val="TAL"/>
            </w:pPr>
            <w:r>
              <w:t>The notification was generated in response to a management operation applied across the managed object boundary external to the managed object</w:t>
            </w:r>
          </w:p>
        </w:tc>
      </w:tr>
      <w:tr w:rsidR="00623B86" w:rsidRPr="00215D3C" w14:paraId="457A2D3A" w14:textId="77777777" w:rsidTr="006F493A">
        <w:tc>
          <w:tcPr>
            <w:tcW w:w="1623" w:type="pct"/>
          </w:tcPr>
          <w:p w14:paraId="7AB2C4D8" w14:textId="77777777" w:rsidR="00623B86" w:rsidRPr="00FD033B" w:rsidRDefault="00623B86" w:rsidP="006F493A">
            <w:pPr>
              <w:pStyle w:val="TAL"/>
            </w:pPr>
            <w:r>
              <w:t>SON_OPERATION</w:t>
            </w:r>
          </w:p>
        </w:tc>
        <w:tc>
          <w:tcPr>
            <w:tcW w:w="3377" w:type="pct"/>
          </w:tcPr>
          <w:p w14:paraId="37369EE3" w14:textId="77777777" w:rsidR="00623B86" w:rsidRPr="00215D3C" w:rsidRDefault="00623B86" w:rsidP="006F493A">
            <w:pPr>
              <w:pStyle w:val="TAL"/>
            </w:pPr>
            <w:r>
              <w:t>The notification was generated as result of a SON (Self Organising Network) process like self-configuration, self-optimization, self-healing etc. .</w:t>
            </w:r>
          </w:p>
        </w:tc>
      </w:tr>
      <w:tr w:rsidR="00623B86" w:rsidRPr="00215D3C" w14:paraId="336702BF" w14:textId="77777777" w:rsidTr="006F493A">
        <w:tc>
          <w:tcPr>
            <w:tcW w:w="1623" w:type="pct"/>
          </w:tcPr>
          <w:p w14:paraId="7B25DDD6" w14:textId="77777777" w:rsidR="00623B86" w:rsidRPr="00215D3C" w:rsidRDefault="00623B86" w:rsidP="006F493A">
            <w:pPr>
              <w:pStyle w:val="TAL"/>
            </w:pPr>
            <w:r>
              <w:t>UNKNOWN</w:t>
            </w:r>
          </w:p>
        </w:tc>
        <w:tc>
          <w:tcPr>
            <w:tcW w:w="3377" w:type="pct"/>
          </w:tcPr>
          <w:p w14:paraId="76BC5DCA" w14:textId="77777777" w:rsidR="00623B86" w:rsidRPr="00215D3C" w:rsidRDefault="00623B86" w:rsidP="006F493A">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19" w:name="_Toc26975718"/>
      <w:r>
        <w:rPr>
          <w:lang w:eastAsia="zh-CN"/>
        </w:rPr>
        <w:lastRenderedPageBreak/>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19"/>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6F493A">
        <w:tc>
          <w:tcPr>
            <w:tcW w:w="1623" w:type="pct"/>
            <w:shd w:val="clear" w:color="auto" w:fill="BFBFBF"/>
            <w:hideMark/>
          </w:tcPr>
          <w:p w14:paraId="281CF510" w14:textId="77777777" w:rsidR="00623B86" w:rsidRPr="00215D3C" w:rsidRDefault="00623B86" w:rsidP="006F493A">
            <w:pPr>
              <w:pStyle w:val="TAH"/>
            </w:pPr>
            <w:r w:rsidRPr="00215D3C">
              <w:t>Enumeration value</w:t>
            </w:r>
          </w:p>
        </w:tc>
        <w:tc>
          <w:tcPr>
            <w:tcW w:w="3377" w:type="pct"/>
            <w:shd w:val="clear" w:color="auto" w:fill="BFBFBF"/>
            <w:hideMark/>
          </w:tcPr>
          <w:p w14:paraId="79F22A05" w14:textId="77777777" w:rsidR="00623B86" w:rsidRPr="00215D3C" w:rsidRDefault="00623B86" w:rsidP="006F493A">
            <w:pPr>
              <w:pStyle w:val="TAH"/>
            </w:pPr>
            <w:r w:rsidRPr="00215D3C">
              <w:t>Description</w:t>
            </w:r>
          </w:p>
        </w:tc>
      </w:tr>
      <w:tr w:rsidR="00623B86" w:rsidRPr="00215D3C" w14:paraId="65C03699" w14:textId="77777777" w:rsidTr="006F493A">
        <w:tc>
          <w:tcPr>
            <w:tcW w:w="1623" w:type="pct"/>
          </w:tcPr>
          <w:p w14:paraId="574CB003" w14:textId="77777777" w:rsidR="00623B86" w:rsidRPr="00215D3C" w:rsidRDefault="00623B86" w:rsidP="006F493A">
            <w:pPr>
              <w:pStyle w:val="TAL"/>
            </w:pPr>
            <w:r>
              <w:t>BASE_ONLY</w:t>
            </w:r>
          </w:p>
        </w:tc>
        <w:tc>
          <w:tcPr>
            <w:tcW w:w="3377" w:type="pct"/>
          </w:tcPr>
          <w:p w14:paraId="340959A1" w14:textId="77777777" w:rsidR="00623B86" w:rsidRPr="00215D3C" w:rsidRDefault="00623B86" w:rsidP="006F493A">
            <w:pPr>
              <w:pStyle w:val="TAL"/>
            </w:pPr>
            <w:r w:rsidRPr="009C4BCE">
              <w:t xml:space="preserve">Selects only the base </w:t>
            </w:r>
            <w:r>
              <w:t>resource. The "scopeLevel" parameter shall be absent or ignored if present.</w:t>
            </w:r>
          </w:p>
        </w:tc>
      </w:tr>
      <w:tr w:rsidR="00623B86" w:rsidRPr="00215D3C" w14:paraId="22C50554" w14:textId="77777777" w:rsidTr="006F493A">
        <w:tc>
          <w:tcPr>
            <w:tcW w:w="1623" w:type="pct"/>
          </w:tcPr>
          <w:p w14:paraId="19FB85DE" w14:textId="77777777" w:rsidR="00623B86" w:rsidRPr="00215D3C" w:rsidRDefault="00623B86" w:rsidP="006F493A">
            <w:pPr>
              <w:pStyle w:val="TAL"/>
            </w:pPr>
            <w:r>
              <w:t>BASE_ALL</w:t>
            </w:r>
          </w:p>
        </w:tc>
        <w:tc>
          <w:tcPr>
            <w:tcW w:w="3377" w:type="pct"/>
          </w:tcPr>
          <w:p w14:paraId="614B59E8"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6F493A">
        <w:tc>
          <w:tcPr>
            <w:tcW w:w="1623" w:type="pct"/>
          </w:tcPr>
          <w:p w14:paraId="7B6A3E81" w14:textId="77777777" w:rsidR="00623B86" w:rsidRPr="00215D3C" w:rsidRDefault="00623B86" w:rsidP="006F493A">
            <w:pPr>
              <w:pStyle w:val="TAL"/>
            </w:pPr>
            <w:r>
              <w:t>BASE_NTH_LEVEL</w:t>
            </w:r>
          </w:p>
        </w:tc>
        <w:tc>
          <w:tcPr>
            <w:tcW w:w="3377" w:type="pct"/>
          </w:tcPr>
          <w:p w14:paraId="35ECD6A5" w14:textId="77777777" w:rsidR="00623B86" w:rsidRPr="00215D3C" w:rsidRDefault="00623B86" w:rsidP="006F493A">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6F493A">
        <w:tc>
          <w:tcPr>
            <w:tcW w:w="1623" w:type="pct"/>
          </w:tcPr>
          <w:p w14:paraId="66FCB2AC" w14:textId="77777777" w:rsidR="00623B86" w:rsidRPr="00FD033B" w:rsidRDefault="00623B86" w:rsidP="006F493A">
            <w:pPr>
              <w:pStyle w:val="TAL"/>
            </w:pPr>
            <w:r>
              <w:t>BASE_SUBTREE</w:t>
            </w:r>
          </w:p>
        </w:tc>
        <w:tc>
          <w:tcPr>
            <w:tcW w:w="3377" w:type="pct"/>
          </w:tcPr>
          <w:p w14:paraId="075F4EF9"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20" w:name="_Toc44001477"/>
      <w:bookmarkStart w:id="1521" w:name="_Toc51581078"/>
      <w:bookmarkStart w:id="1522" w:name="_Toc52356341"/>
      <w:bookmarkStart w:id="1523"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20"/>
      <w:bookmarkEnd w:id="1521"/>
      <w:bookmarkEnd w:id="1522"/>
      <w:bookmarkEnd w:id="1523"/>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6F493A">
        <w:tc>
          <w:tcPr>
            <w:tcW w:w="1623" w:type="pct"/>
            <w:shd w:val="clear" w:color="auto" w:fill="BFBFBF"/>
            <w:hideMark/>
          </w:tcPr>
          <w:p w14:paraId="399D55EF" w14:textId="77777777" w:rsidR="00623B86" w:rsidRPr="00215D3C" w:rsidRDefault="00623B86" w:rsidP="006F493A">
            <w:pPr>
              <w:pStyle w:val="TAH"/>
            </w:pPr>
            <w:r w:rsidRPr="00215D3C">
              <w:t>Enumeration value</w:t>
            </w:r>
          </w:p>
        </w:tc>
        <w:tc>
          <w:tcPr>
            <w:tcW w:w="3377" w:type="pct"/>
            <w:shd w:val="clear" w:color="auto" w:fill="BFBFBF"/>
            <w:hideMark/>
          </w:tcPr>
          <w:p w14:paraId="63F69421" w14:textId="77777777" w:rsidR="00623B86" w:rsidRPr="00215D3C" w:rsidRDefault="00623B86" w:rsidP="006F493A">
            <w:pPr>
              <w:pStyle w:val="TAH"/>
            </w:pPr>
            <w:r w:rsidRPr="00215D3C">
              <w:t>Description</w:t>
            </w:r>
          </w:p>
        </w:tc>
      </w:tr>
      <w:tr w:rsidR="00623B86" w:rsidRPr="00215D3C" w14:paraId="160CCB30" w14:textId="77777777" w:rsidTr="006F493A">
        <w:tc>
          <w:tcPr>
            <w:tcW w:w="1623" w:type="pct"/>
          </w:tcPr>
          <w:p w14:paraId="0A6F7500" w14:textId="77777777" w:rsidR="00623B86" w:rsidRPr="00215D3C" w:rsidRDefault="00623B86" w:rsidP="006F493A">
            <w:pPr>
              <w:pStyle w:val="TAL"/>
            </w:pPr>
            <w:r w:rsidRPr="004A768C">
              <w:t>add</w:t>
            </w:r>
          </w:p>
        </w:tc>
        <w:tc>
          <w:tcPr>
            <w:tcW w:w="3377" w:type="pct"/>
          </w:tcPr>
          <w:p w14:paraId="70E82CD5" w14:textId="77777777" w:rsidR="00623B86" w:rsidRPr="00215D3C" w:rsidRDefault="00623B86" w:rsidP="006F493A">
            <w:pPr>
              <w:pStyle w:val="TAL"/>
            </w:pPr>
            <w:r>
              <w:t>Create operation</w:t>
            </w:r>
          </w:p>
        </w:tc>
      </w:tr>
      <w:tr w:rsidR="00623B86" w:rsidRPr="00215D3C" w14:paraId="532E6CA9" w14:textId="77777777" w:rsidTr="006F493A">
        <w:tc>
          <w:tcPr>
            <w:tcW w:w="1623" w:type="pct"/>
          </w:tcPr>
          <w:p w14:paraId="03DBA1D2" w14:textId="77777777" w:rsidR="00623B86" w:rsidRPr="00215D3C" w:rsidRDefault="00623B86" w:rsidP="006F493A">
            <w:pPr>
              <w:pStyle w:val="TAL"/>
            </w:pPr>
            <w:r w:rsidRPr="004A768C">
              <w:t>remove</w:t>
            </w:r>
          </w:p>
        </w:tc>
        <w:tc>
          <w:tcPr>
            <w:tcW w:w="3377" w:type="pct"/>
          </w:tcPr>
          <w:p w14:paraId="1BDB9D4E" w14:textId="77777777" w:rsidR="00623B86" w:rsidRPr="00215D3C" w:rsidRDefault="00623B86" w:rsidP="006F493A">
            <w:pPr>
              <w:pStyle w:val="TAL"/>
            </w:pPr>
            <w:r>
              <w:t>Delete operation</w:t>
            </w:r>
          </w:p>
        </w:tc>
      </w:tr>
      <w:tr w:rsidR="00623B86" w:rsidRPr="00215D3C" w14:paraId="23EF3B42" w14:textId="77777777" w:rsidTr="006F493A">
        <w:tc>
          <w:tcPr>
            <w:tcW w:w="1623" w:type="pct"/>
          </w:tcPr>
          <w:p w14:paraId="370B797E" w14:textId="77777777" w:rsidR="00623B86" w:rsidRPr="00215D3C" w:rsidRDefault="00623B86" w:rsidP="006F493A">
            <w:pPr>
              <w:pStyle w:val="TAL"/>
            </w:pPr>
            <w:r w:rsidRPr="004A768C">
              <w:t>replace</w:t>
            </w:r>
          </w:p>
        </w:tc>
        <w:tc>
          <w:tcPr>
            <w:tcW w:w="3377" w:type="pct"/>
          </w:tcPr>
          <w:p w14:paraId="4E40B868" w14:textId="77777777" w:rsidR="00623B86" w:rsidRPr="00215D3C" w:rsidRDefault="00623B86" w:rsidP="006F493A">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D0467C">
      <w:pPr>
        <w:pStyle w:val="H6"/>
        <w:rPr>
          <w:lang w:eastAsia="zh-CN"/>
        </w:rPr>
      </w:pPr>
      <w:bookmarkStart w:id="1524" w:name="_Toc138323456"/>
      <w:r>
        <w:rPr>
          <w:lang w:eastAsia="zh-CN"/>
        </w:rPr>
        <w:t>12.1.1.4.4.7</w:t>
      </w:r>
      <w:r w:rsidRPr="002466BB">
        <w:rPr>
          <w:lang w:eastAsia="zh-CN"/>
        </w:rPr>
        <w:tab/>
        <w:t>Enumer</w:t>
      </w:r>
      <w:r w:rsidRPr="00A55B7B">
        <w:rPr>
          <w:lang w:eastAsia="zh-CN"/>
        </w:rPr>
        <w:t xml:space="preserve">ation </w:t>
      </w:r>
      <w:r>
        <w:rPr>
          <w:lang w:eastAsia="zh-CN"/>
        </w:rPr>
        <w:t>PatchOperation</w:t>
      </w:r>
      <w:bookmarkEnd w:id="1524"/>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6F493A">
        <w:tc>
          <w:tcPr>
            <w:tcW w:w="1623" w:type="pct"/>
            <w:shd w:val="clear" w:color="auto" w:fill="BFBFBF"/>
            <w:hideMark/>
          </w:tcPr>
          <w:p w14:paraId="2233F0A0" w14:textId="77777777" w:rsidR="00623B86" w:rsidRPr="00215D3C" w:rsidRDefault="00623B86" w:rsidP="006F493A">
            <w:pPr>
              <w:pStyle w:val="TAH"/>
            </w:pPr>
            <w:r w:rsidRPr="00215D3C">
              <w:t>Enumeration value</w:t>
            </w:r>
          </w:p>
        </w:tc>
        <w:tc>
          <w:tcPr>
            <w:tcW w:w="3377" w:type="pct"/>
            <w:shd w:val="clear" w:color="auto" w:fill="BFBFBF"/>
            <w:hideMark/>
          </w:tcPr>
          <w:p w14:paraId="3DA2E7A4" w14:textId="77777777" w:rsidR="00623B86" w:rsidRPr="00215D3C" w:rsidRDefault="00623B86" w:rsidP="006F493A">
            <w:pPr>
              <w:pStyle w:val="TAH"/>
            </w:pPr>
            <w:r w:rsidRPr="00215D3C">
              <w:t>Description</w:t>
            </w:r>
          </w:p>
        </w:tc>
      </w:tr>
      <w:tr w:rsidR="00623B86" w:rsidRPr="00215D3C" w14:paraId="61E4EADE" w14:textId="77777777" w:rsidTr="006F493A">
        <w:tc>
          <w:tcPr>
            <w:tcW w:w="1623" w:type="pct"/>
          </w:tcPr>
          <w:p w14:paraId="0910AA24" w14:textId="77777777" w:rsidR="00623B86" w:rsidRPr="00215D3C" w:rsidRDefault="00623B86" w:rsidP="006F493A">
            <w:pPr>
              <w:pStyle w:val="TAL"/>
            </w:pPr>
            <w:r>
              <w:t>add</w:t>
            </w:r>
          </w:p>
        </w:tc>
        <w:tc>
          <w:tcPr>
            <w:tcW w:w="3377" w:type="pct"/>
          </w:tcPr>
          <w:p w14:paraId="5F5BDAC7" w14:textId="77777777" w:rsidR="00623B86" w:rsidRPr="00215D3C" w:rsidRDefault="00623B86" w:rsidP="006F493A">
            <w:pPr>
              <w:pStyle w:val="TAL"/>
            </w:pPr>
            <w:r>
              <w:t>Add operation</w:t>
            </w:r>
          </w:p>
        </w:tc>
      </w:tr>
      <w:tr w:rsidR="00623B86" w:rsidRPr="00215D3C" w14:paraId="6BE364BB" w14:textId="77777777" w:rsidTr="006F493A">
        <w:tc>
          <w:tcPr>
            <w:tcW w:w="1623" w:type="pct"/>
          </w:tcPr>
          <w:p w14:paraId="26133A0A" w14:textId="77777777" w:rsidR="00623B86" w:rsidRPr="00215D3C" w:rsidRDefault="00623B86" w:rsidP="006F493A">
            <w:pPr>
              <w:pStyle w:val="TAL"/>
            </w:pPr>
            <w:r>
              <w:t>replace</w:t>
            </w:r>
          </w:p>
        </w:tc>
        <w:tc>
          <w:tcPr>
            <w:tcW w:w="3377" w:type="pct"/>
          </w:tcPr>
          <w:p w14:paraId="4AA660FB" w14:textId="77777777" w:rsidR="00623B86" w:rsidRPr="00215D3C" w:rsidRDefault="00623B86" w:rsidP="006F493A">
            <w:pPr>
              <w:pStyle w:val="TAL"/>
            </w:pPr>
            <w:r>
              <w:t>Replace operation</w:t>
            </w:r>
          </w:p>
        </w:tc>
      </w:tr>
      <w:tr w:rsidR="00623B86" w:rsidRPr="00215D3C" w14:paraId="6B1CD3B1" w14:textId="77777777" w:rsidTr="006F493A">
        <w:tc>
          <w:tcPr>
            <w:tcW w:w="1623" w:type="pct"/>
          </w:tcPr>
          <w:p w14:paraId="0D9C5B30" w14:textId="77777777" w:rsidR="00623B86" w:rsidRPr="00215D3C" w:rsidRDefault="00623B86" w:rsidP="006F493A">
            <w:pPr>
              <w:pStyle w:val="TAL"/>
            </w:pPr>
            <w:r>
              <w:t>remove</w:t>
            </w:r>
          </w:p>
        </w:tc>
        <w:tc>
          <w:tcPr>
            <w:tcW w:w="3377" w:type="pct"/>
          </w:tcPr>
          <w:p w14:paraId="426300A7" w14:textId="77777777" w:rsidR="00623B86" w:rsidRPr="00215D3C" w:rsidRDefault="00623B86" w:rsidP="006F493A">
            <w:pPr>
              <w:pStyle w:val="TAL"/>
            </w:pPr>
            <w:r>
              <w:t>Remove operation</w:t>
            </w:r>
          </w:p>
        </w:tc>
      </w:tr>
      <w:tr w:rsidR="00623B86" w:rsidRPr="00215D3C" w14:paraId="6C527B56" w14:textId="77777777" w:rsidTr="006F493A">
        <w:tc>
          <w:tcPr>
            <w:tcW w:w="1623" w:type="pct"/>
          </w:tcPr>
          <w:p w14:paraId="4BF22303" w14:textId="77777777" w:rsidR="00623B86" w:rsidRPr="00215D3C" w:rsidRDefault="00623B86" w:rsidP="006F493A">
            <w:pPr>
              <w:pStyle w:val="TAL"/>
            </w:pPr>
            <w:r>
              <w:t>copy</w:t>
            </w:r>
          </w:p>
        </w:tc>
        <w:tc>
          <w:tcPr>
            <w:tcW w:w="3377" w:type="pct"/>
          </w:tcPr>
          <w:p w14:paraId="233611B8" w14:textId="77777777" w:rsidR="00623B86" w:rsidRPr="00215D3C" w:rsidRDefault="00623B86" w:rsidP="006F493A">
            <w:pPr>
              <w:pStyle w:val="TAL"/>
            </w:pPr>
            <w:r>
              <w:t>Copy operation</w:t>
            </w:r>
          </w:p>
        </w:tc>
      </w:tr>
      <w:tr w:rsidR="00623B86" w:rsidRPr="00215D3C" w14:paraId="235FF1C5" w14:textId="77777777" w:rsidTr="006F493A">
        <w:tc>
          <w:tcPr>
            <w:tcW w:w="1623" w:type="pct"/>
          </w:tcPr>
          <w:p w14:paraId="335274A0" w14:textId="77777777" w:rsidR="00623B86" w:rsidRPr="00215D3C" w:rsidRDefault="00623B86" w:rsidP="006F493A">
            <w:pPr>
              <w:pStyle w:val="TAL"/>
            </w:pPr>
            <w:r>
              <w:t>move</w:t>
            </w:r>
          </w:p>
        </w:tc>
        <w:tc>
          <w:tcPr>
            <w:tcW w:w="3377" w:type="pct"/>
          </w:tcPr>
          <w:p w14:paraId="7D50E4A1" w14:textId="77777777" w:rsidR="00623B86" w:rsidRPr="00215D3C" w:rsidRDefault="00623B86" w:rsidP="006F493A">
            <w:pPr>
              <w:pStyle w:val="TAL"/>
            </w:pPr>
            <w:r>
              <w:t>Move operation</w:t>
            </w:r>
          </w:p>
        </w:tc>
      </w:tr>
      <w:tr w:rsidR="00623B86" w:rsidRPr="00215D3C" w14:paraId="777A1325" w14:textId="77777777" w:rsidTr="006F493A">
        <w:tc>
          <w:tcPr>
            <w:tcW w:w="1623" w:type="pct"/>
          </w:tcPr>
          <w:p w14:paraId="32CAE104" w14:textId="77777777" w:rsidR="00623B86" w:rsidRPr="00215D3C" w:rsidRDefault="00623B86" w:rsidP="006F493A">
            <w:pPr>
              <w:pStyle w:val="TAL"/>
            </w:pPr>
            <w:r>
              <w:t>test</w:t>
            </w:r>
          </w:p>
        </w:tc>
        <w:tc>
          <w:tcPr>
            <w:tcW w:w="3377" w:type="pct"/>
          </w:tcPr>
          <w:p w14:paraId="2C27371D" w14:textId="77777777" w:rsidR="00623B86" w:rsidRPr="00215D3C" w:rsidRDefault="00623B86" w:rsidP="006F493A">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6F493A">
        <w:tc>
          <w:tcPr>
            <w:tcW w:w="1623" w:type="pct"/>
            <w:shd w:val="clear" w:color="auto" w:fill="BFBFBF"/>
            <w:hideMark/>
          </w:tcPr>
          <w:p w14:paraId="1F6E86ED" w14:textId="77777777" w:rsidR="00623B86" w:rsidRPr="00215D3C" w:rsidRDefault="00623B86" w:rsidP="006F493A">
            <w:pPr>
              <w:pStyle w:val="TAH"/>
            </w:pPr>
            <w:r w:rsidRPr="00215D3C">
              <w:t>Enumeration value</w:t>
            </w:r>
          </w:p>
        </w:tc>
        <w:tc>
          <w:tcPr>
            <w:tcW w:w="3377" w:type="pct"/>
            <w:shd w:val="clear" w:color="auto" w:fill="BFBFBF"/>
            <w:hideMark/>
          </w:tcPr>
          <w:p w14:paraId="6E3AFDA0" w14:textId="77777777" w:rsidR="00623B86" w:rsidRPr="00215D3C" w:rsidRDefault="00623B86" w:rsidP="006F493A">
            <w:pPr>
              <w:pStyle w:val="TAH"/>
            </w:pPr>
            <w:r w:rsidRPr="00215D3C">
              <w:t>Description</w:t>
            </w:r>
          </w:p>
        </w:tc>
      </w:tr>
      <w:tr w:rsidR="00623B86" w:rsidRPr="00215D3C" w14:paraId="3566F030" w14:textId="77777777" w:rsidTr="006F493A">
        <w:tc>
          <w:tcPr>
            <w:tcW w:w="1623" w:type="pct"/>
          </w:tcPr>
          <w:p w14:paraId="4EFA93A4" w14:textId="77777777" w:rsidR="00623B86" w:rsidRPr="00215D3C" w:rsidRDefault="00623B86" w:rsidP="006F493A">
            <w:pPr>
              <w:pStyle w:val="TAL"/>
            </w:pPr>
            <w:r>
              <w:t>before</w:t>
            </w:r>
          </w:p>
        </w:tc>
        <w:tc>
          <w:tcPr>
            <w:tcW w:w="3377" w:type="pct"/>
          </w:tcPr>
          <w:p w14:paraId="7DFEDCBB" w14:textId="77777777" w:rsidR="00623B86" w:rsidRPr="00215D3C" w:rsidRDefault="00623B86" w:rsidP="006F493A">
            <w:pPr>
              <w:pStyle w:val="TAL"/>
            </w:pPr>
            <w:r>
              <w:t>Specifies the new attribute element is inserted before the attribute element identified by the "path" attribute of "MoiChange".</w:t>
            </w:r>
          </w:p>
        </w:tc>
      </w:tr>
      <w:tr w:rsidR="00623B86" w:rsidRPr="00215D3C" w14:paraId="1DBA92E8" w14:textId="77777777" w:rsidTr="006F493A">
        <w:tc>
          <w:tcPr>
            <w:tcW w:w="1623" w:type="pct"/>
          </w:tcPr>
          <w:p w14:paraId="49193DD3" w14:textId="77777777" w:rsidR="00623B86" w:rsidRPr="00215D3C" w:rsidRDefault="00623B86" w:rsidP="006F493A">
            <w:pPr>
              <w:pStyle w:val="TAL"/>
            </w:pPr>
            <w:r>
              <w:t>after</w:t>
            </w:r>
          </w:p>
        </w:tc>
        <w:tc>
          <w:tcPr>
            <w:tcW w:w="3377" w:type="pct"/>
          </w:tcPr>
          <w:p w14:paraId="6865A011" w14:textId="77777777" w:rsidR="00623B86" w:rsidRPr="00215D3C" w:rsidRDefault="00623B86" w:rsidP="006F493A">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25" w:name="_Toc26975719"/>
      <w:bookmarkStart w:id="1526" w:name="_Toc35856592"/>
      <w:bookmarkStart w:id="1527" w:name="_Toc44001478"/>
      <w:bookmarkStart w:id="1528" w:name="_Toc51581079"/>
      <w:bookmarkStart w:id="1529" w:name="_Toc52356342"/>
      <w:bookmarkStart w:id="1530" w:name="_Toc55227912"/>
      <w:bookmarkStart w:id="1531" w:name="_Toc138323457"/>
      <w:bookmarkStart w:id="1532" w:name="_Toc219487655"/>
      <w:r w:rsidRPr="00EF5A96">
        <w:t>12.1.</w:t>
      </w:r>
      <w:r>
        <w:t>2</w:t>
      </w:r>
      <w:r w:rsidRPr="00EF5A96">
        <w:tab/>
        <w:t>RESTful HTTP-based solution set for integration with ONAP VES API</w:t>
      </w:r>
      <w:bookmarkEnd w:id="1525"/>
      <w:bookmarkEnd w:id="1526"/>
      <w:bookmarkEnd w:id="1527"/>
      <w:bookmarkEnd w:id="1528"/>
      <w:bookmarkEnd w:id="1529"/>
      <w:bookmarkEnd w:id="1530"/>
      <w:bookmarkEnd w:id="1531"/>
      <w:bookmarkEnd w:id="1532"/>
    </w:p>
    <w:p w14:paraId="0016DC8F" w14:textId="77777777" w:rsidR="00623B86" w:rsidRPr="00EF5A96" w:rsidRDefault="00623B86" w:rsidP="00623B86">
      <w:pPr>
        <w:pStyle w:val="Heading4"/>
      </w:pPr>
      <w:bookmarkStart w:id="1533" w:name="_Toc26975720"/>
      <w:bookmarkStart w:id="1534" w:name="_Toc35856593"/>
      <w:bookmarkStart w:id="1535" w:name="_Toc44001479"/>
      <w:bookmarkStart w:id="1536" w:name="_Toc51581080"/>
      <w:bookmarkStart w:id="1537" w:name="_Toc52356343"/>
      <w:bookmarkStart w:id="1538" w:name="_Toc55227913"/>
      <w:bookmarkStart w:id="1539" w:name="_Toc138323458"/>
      <w:bookmarkStart w:id="1540" w:name="_Toc219487656"/>
      <w:r w:rsidRPr="00EF5A96">
        <w:t>12.1.</w:t>
      </w:r>
      <w:r>
        <w:t>2</w:t>
      </w:r>
      <w:r w:rsidRPr="00EF5A96">
        <w:t>.1</w:t>
      </w:r>
      <w:r w:rsidRPr="00EF5A96">
        <w:tab/>
        <w:t>Mapping of operations</w:t>
      </w:r>
      <w:bookmarkEnd w:id="1533"/>
      <w:bookmarkEnd w:id="1534"/>
      <w:bookmarkEnd w:id="1535"/>
      <w:bookmarkEnd w:id="1536"/>
      <w:bookmarkEnd w:id="1537"/>
      <w:bookmarkEnd w:id="1538"/>
      <w:bookmarkEnd w:id="1539"/>
      <w:bookmarkEnd w:id="1540"/>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41" w:name="_Toc26975721"/>
      <w:bookmarkStart w:id="1542" w:name="_Toc35856594"/>
      <w:bookmarkStart w:id="1543" w:name="_Toc44001480"/>
      <w:bookmarkStart w:id="1544" w:name="_Toc51581081"/>
      <w:bookmarkStart w:id="1545" w:name="_Toc52356344"/>
      <w:bookmarkStart w:id="1546" w:name="_Toc55227914"/>
      <w:bookmarkStart w:id="1547" w:name="_Toc138323459"/>
      <w:bookmarkStart w:id="1548" w:name="_Toc219487657"/>
      <w:r w:rsidRPr="00EF5A96">
        <w:lastRenderedPageBreak/>
        <w:t>12.1.</w:t>
      </w:r>
      <w:r>
        <w:t>2</w:t>
      </w:r>
      <w:r w:rsidRPr="00EF5A96">
        <w:t>.2</w:t>
      </w:r>
      <w:r w:rsidRPr="00EF5A96">
        <w:tab/>
        <w:t>Mapping of notifications</w:t>
      </w:r>
      <w:bookmarkEnd w:id="1541"/>
      <w:bookmarkEnd w:id="1542"/>
      <w:bookmarkEnd w:id="1543"/>
      <w:bookmarkEnd w:id="1544"/>
      <w:bookmarkEnd w:id="1545"/>
      <w:bookmarkEnd w:id="1546"/>
      <w:bookmarkEnd w:id="1547"/>
      <w:bookmarkEnd w:id="1548"/>
    </w:p>
    <w:p w14:paraId="21F286DC" w14:textId="77777777" w:rsidR="00623B86" w:rsidRPr="00EF5A96" w:rsidRDefault="00623B86" w:rsidP="00623B86">
      <w:pPr>
        <w:pStyle w:val="Heading5"/>
      </w:pPr>
      <w:bookmarkStart w:id="1549" w:name="_Toc26975722"/>
      <w:bookmarkStart w:id="1550" w:name="_Toc35856595"/>
      <w:bookmarkStart w:id="1551" w:name="_Toc44001481"/>
      <w:bookmarkStart w:id="1552" w:name="_Toc51581082"/>
      <w:bookmarkStart w:id="1553" w:name="_Toc52356345"/>
      <w:bookmarkStart w:id="1554" w:name="_Toc55227915"/>
      <w:bookmarkStart w:id="1555" w:name="_Toc138323460"/>
      <w:bookmarkStart w:id="1556" w:name="_Toc219487658"/>
      <w:r w:rsidRPr="00EF5A96">
        <w:t>12.1.</w:t>
      </w:r>
      <w:r>
        <w:t>2</w:t>
      </w:r>
      <w:r w:rsidRPr="00EF5A96">
        <w:t>.2.1</w:t>
      </w:r>
      <w:r w:rsidRPr="00EF5A96">
        <w:tab/>
        <w:t>Introduction</w:t>
      </w:r>
      <w:bookmarkEnd w:id="1549"/>
      <w:bookmarkEnd w:id="1550"/>
      <w:bookmarkEnd w:id="1551"/>
      <w:bookmarkEnd w:id="1552"/>
      <w:bookmarkEnd w:id="1553"/>
      <w:bookmarkEnd w:id="1554"/>
      <w:bookmarkEnd w:id="1555"/>
      <w:bookmarkEnd w:id="1556"/>
    </w:p>
    <w:p w14:paraId="702C76EB" w14:textId="77777777" w:rsidR="00623B86" w:rsidRPr="00EF5A96" w:rsidRDefault="00623B86" w:rsidP="00D0467C">
      <w:pPr>
        <w:pStyle w:val="H6"/>
      </w:pPr>
      <w:bookmarkStart w:id="1557" w:name="_Toc26975723"/>
      <w:bookmarkStart w:id="1558" w:name="_Toc35856596"/>
      <w:bookmarkStart w:id="1559" w:name="_Toc44001482"/>
      <w:bookmarkStart w:id="1560" w:name="_Toc51581083"/>
      <w:bookmarkStart w:id="1561" w:name="_Toc52356346"/>
      <w:bookmarkStart w:id="1562" w:name="_Toc55227916"/>
      <w:bookmarkStart w:id="1563" w:name="_Toc138323461"/>
      <w:r w:rsidRPr="00EF5A96">
        <w:t>12.1.</w:t>
      </w:r>
      <w:r>
        <w:t>2</w:t>
      </w:r>
      <w:r w:rsidRPr="00EF5A96">
        <w:t>.2.1.1</w:t>
      </w:r>
      <w:r w:rsidRPr="00EF5A96">
        <w:tab/>
        <w:t>General</w:t>
      </w:r>
      <w:bookmarkEnd w:id="1557"/>
      <w:bookmarkEnd w:id="1558"/>
      <w:bookmarkEnd w:id="1559"/>
      <w:bookmarkEnd w:id="1560"/>
      <w:bookmarkEnd w:id="1561"/>
      <w:bookmarkEnd w:id="1562"/>
      <w:bookmarkEnd w:id="1563"/>
    </w:p>
    <w:p w14:paraId="74DAFCC5" w14:textId="40ACDDAE" w:rsidR="00623B86" w:rsidRPr="00EF5A96" w:rsidRDefault="00623B86" w:rsidP="00623B86">
      <w:r>
        <w:t>The 3GPP IS notifications are mapped to SS e</w:t>
      </w:r>
      <w:r w:rsidR="00D0467C">
        <w:t>q</w:t>
      </w:r>
      <w:r>
        <w:t>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6F493A">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D0467C">
      <w:pPr>
        <w:pStyle w:val="H6"/>
      </w:pPr>
      <w:bookmarkStart w:id="1564" w:name="_Toc26975724"/>
      <w:bookmarkStart w:id="1565" w:name="_Toc35856597"/>
      <w:bookmarkStart w:id="1566" w:name="_Toc44001483"/>
      <w:bookmarkStart w:id="1567" w:name="_Toc51581084"/>
      <w:bookmarkStart w:id="1568" w:name="_Toc52356347"/>
      <w:bookmarkStart w:id="1569" w:name="_Toc55227917"/>
      <w:bookmarkStart w:id="1570" w:name="_Toc138323462"/>
      <w:r w:rsidRPr="00EF5A96">
        <w:t>12.1.</w:t>
      </w:r>
      <w:r>
        <w:t>2</w:t>
      </w:r>
      <w:r w:rsidRPr="00EF5A96">
        <w:t>.2.1.2</w:t>
      </w:r>
      <w:r w:rsidRPr="00EF5A96">
        <w:tab/>
      </w:r>
      <w:bookmarkEnd w:id="1564"/>
      <w:bookmarkEnd w:id="1565"/>
      <w:r>
        <w:t>Void</w:t>
      </w:r>
      <w:bookmarkEnd w:id="1566"/>
      <w:bookmarkEnd w:id="1567"/>
      <w:bookmarkEnd w:id="1568"/>
      <w:bookmarkEnd w:id="1569"/>
      <w:bookmarkEnd w:id="1570"/>
    </w:p>
    <w:p w14:paraId="5EF3EF14" w14:textId="77777777" w:rsidR="00623B86" w:rsidRPr="00EF5A96" w:rsidRDefault="00623B86" w:rsidP="00623B86">
      <w:pPr>
        <w:pStyle w:val="Heading5"/>
      </w:pPr>
      <w:bookmarkStart w:id="1571" w:name="_Toc26975725"/>
      <w:bookmarkStart w:id="1572" w:name="_Toc35856598"/>
      <w:bookmarkStart w:id="1573" w:name="_Toc44001484"/>
      <w:bookmarkStart w:id="1574" w:name="_Toc51581085"/>
      <w:bookmarkStart w:id="1575" w:name="_Toc52356348"/>
      <w:bookmarkStart w:id="1576" w:name="_Toc55227918"/>
      <w:bookmarkStart w:id="1577" w:name="_Toc138323463"/>
      <w:bookmarkStart w:id="1578" w:name="_Toc219487659"/>
      <w:r w:rsidRPr="00EF5A96">
        <w:t>12.1.</w:t>
      </w:r>
      <w:r>
        <w:t>2</w:t>
      </w:r>
      <w:r w:rsidRPr="00EF5A96">
        <w:t>.2.2</w:t>
      </w:r>
      <w:r w:rsidRPr="00EF5A96">
        <w:tab/>
        <w:t>Notification notifyMOICreation</w:t>
      </w:r>
      <w:bookmarkEnd w:id="1571"/>
      <w:bookmarkEnd w:id="1572"/>
      <w:bookmarkEnd w:id="1573"/>
      <w:bookmarkEnd w:id="1574"/>
      <w:bookmarkEnd w:id="1575"/>
      <w:bookmarkEnd w:id="1576"/>
      <w:bookmarkEnd w:id="1577"/>
      <w:bookmarkEnd w:id="1578"/>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79" w:name="_Toc26975726"/>
      <w:bookmarkStart w:id="1580" w:name="_Toc35856599"/>
      <w:bookmarkStart w:id="1581" w:name="_Toc44001485"/>
      <w:bookmarkStart w:id="1582" w:name="_Toc51581086"/>
      <w:bookmarkStart w:id="1583" w:name="_Toc52356349"/>
      <w:bookmarkStart w:id="1584" w:name="_Toc55227919"/>
      <w:bookmarkStart w:id="1585" w:name="_Toc138323464"/>
      <w:bookmarkStart w:id="1586" w:name="_Toc219487660"/>
      <w:r w:rsidRPr="00EF5A96">
        <w:t>12.1.</w:t>
      </w:r>
      <w:r>
        <w:t>2</w:t>
      </w:r>
      <w:r w:rsidRPr="00EF5A96">
        <w:t>.2.3</w:t>
      </w:r>
      <w:r w:rsidRPr="00EF5A96">
        <w:tab/>
        <w:t>Notification notifyMOIDeletion</w:t>
      </w:r>
      <w:bookmarkEnd w:id="1579"/>
      <w:bookmarkEnd w:id="1580"/>
      <w:bookmarkEnd w:id="1581"/>
      <w:bookmarkEnd w:id="1582"/>
      <w:bookmarkEnd w:id="1583"/>
      <w:bookmarkEnd w:id="1584"/>
      <w:bookmarkEnd w:id="1585"/>
      <w:bookmarkEnd w:id="1586"/>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87" w:name="_Toc26975727"/>
      <w:bookmarkStart w:id="1588" w:name="_Toc35856600"/>
      <w:bookmarkStart w:id="1589" w:name="_Toc44001486"/>
      <w:bookmarkStart w:id="1590" w:name="_Toc51581087"/>
      <w:bookmarkStart w:id="1591" w:name="_Toc52356350"/>
      <w:bookmarkStart w:id="1592" w:name="_Toc55227920"/>
      <w:bookmarkStart w:id="1593" w:name="_Toc138323465"/>
      <w:bookmarkStart w:id="1594" w:name="_Toc219487661"/>
      <w:r w:rsidRPr="00EF5A96">
        <w:t>12.1.</w:t>
      </w:r>
      <w:r>
        <w:t>2</w:t>
      </w:r>
      <w:r w:rsidRPr="00EF5A96">
        <w:t>.2.4</w:t>
      </w:r>
      <w:r w:rsidRPr="00EF5A96">
        <w:tab/>
        <w:t>Notification notifyMOIAttributeValueChange</w:t>
      </w:r>
      <w:bookmarkEnd w:id="1587"/>
      <w:bookmarkEnd w:id="1588"/>
      <w:bookmarkEnd w:id="1589"/>
      <w:bookmarkEnd w:id="1590"/>
      <w:bookmarkEnd w:id="1591"/>
      <w:bookmarkEnd w:id="1592"/>
      <w:bookmarkEnd w:id="1593"/>
      <w:bookmarkEnd w:id="1594"/>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95" w:name="_Toc138323466"/>
      <w:bookmarkStart w:id="1596" w:name="_Toc219487662"/>
      <w:r w:rsidRPr="00EF5A96">
        <w:t>12.1.</w:t>
      </w:r>
      <w:r>
        <w:t>2</w:t>
      </w:r>
      <w:r w:rsidRPr="00EF5A96">
        <w:t>.2.</w:t>
      </w:r>
      <w:r>
        <w:t>5</w:t>
      </w:r>
      <w:r w:rsidRPr="00EF5A96">
        <w:tab/>
        <w:t>Notification notifyMOIChange</w:t>
      </w:r>
      <w:r>
        <w:t>s</w:t>
      </w:r>
      <w:bookmarkEnd w:id="1595"/>
      <w:bookmarkEnd w:id="1596"/>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97" w:name="_Toc139374602"/>
      <w:bookmarkStart w:id="1598" w:name="_Toc219487663"/>
      <w:r w:rsidRPr="00EF5A96">
        <w:t>12.1.</w:t>
      </w:r>
      <w:r>
        <w:t>2</w:t>
      </w:r>
      <w:r w:rsidRPr="00EF5A96">
        <w:t>.2.</w:t>
      </w:r>
      <w:r>
        <w:t>6</w:t>
      </w:r>
      <w:r w:rsidRPr="00EF5A96">
        <w:tab/>
        <w:t>Notification notify</w:t>
      </w:r>
      <w:bookmarkEnd w:id="1597"/>
      <w:r>
        <w:t>Event</w:t>
      </w:r>
      <w:bookmarkEnd w:id="1598"/>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99" w:name="_Toc26975728"/>
      <w:bookmarkStart w:id="1600" w:name="_Toc35856601"/>
      <w:bookmarkStart w:id="1601" w:name="_Toc44001487"/>
      <w:bookmarkStart w:id="1602" w:name="_Toc51581088"/>
      <w:bookmarkStart w:id="1603" w:name="_Toc52356351"/>
      <w:bookmarkStart w:id="1604" w:name="_Toc55227921"/>
      <w:bookmarkStart w:id="1605" w:name="_Toc138323467"/>
      <w:bookmarkStart w:id="1606" w:name="_Toc219487664"/>
      <w:r w:rsidRPr="00EF5A96">
        <w:t>12.1.</w:t>
      </w:r>
      <w:r>
        <w:t>2</w:t>
      </w:r>
      <w:r w:rsidRPr="00EF5A96">
        <w:t>.3</w:t>
      </w:r>
      <w:r w:rsidRPr="00EF5A96">
        <w:tab/>
        <w:t>Resources</w:t>
      </w:r>
      <w:bookmarkEnd w:id="1599"/>
      <w:bookmarkEnd w:id="1600"/>
      <w:bookmarkEnd w:id="1601"/>
      <w:bookmarkEnd w:id="1602"/>
      <w:bookmarkEnd w:id="1603"/>
      <w:bookmarkEnd w:id="1604"/>
      <w:bookmarkEnd w:id="1605"/>
      <w:bookmarkEnd w:id="1606"/>
    </w:p>
    <w:p w14:paraId="78EA1B19" w14:textId="77777777" w:rsidR="00623B86" w:rsidRPr="00EF5A96" w:rsidRDefault="00623B86" w:rsidP="00623B86">
      <w:pPr>
        <w:pStyle w:val="Heading5"/>
      </w:pPr>
      <w:bookmarkStart w:id="1607" w:name="_Toc26975729"/>
      <w:bookmarkStart w:id="1608" w:name="_Toc35856602"/>
      <w:bookmarkStart w:id="1609" w:name="_Toc44001488"/>
      <w:bookmarkStart w:id="1610" w:name="_Toc51581089"/>
      <w:bookmarkStart w:id="1611" w:name="_Toc52356352"/>
      <w:bookmarkStart w:id="1612" w:name="_Toc55227922"/>
      <w:bookmarkStart w:id="1613" w:name="_Toc138323468"/>
      <w:bookmarkStart w:id="1614" w:name="_Toc219487665"/>
      <w:r w:rsidRPr="00EF5A96">
        <w:t>12.1.</w:t>
      </w:r>
      <w:r>
        <w:t>2</w:t>
      </w:r>
      <w:r w:rsidRPr="00EF5A96">
        <w:t>.3.1</w:t>
      </w:r>
      <w:r w:rsidRPr="00EF5A96">
        <w:tab/>
        <w:t>Resource structure</w:t>
      </w:r>
      <w:bookmarkEnd w:id="1607"/>
      <w:bookmarkEnd w:id="1608"/>
      <w:bookmarkEnd w:id="1609"/>
      <w:bookmarkEnd w:id="1610"/>
      <w:bookmarkEnd w:id="1611"/>
      <w:bookmarkEnd w:id="1612"/>
      <w:bookmarkEnd w:id="1613"/>
      <w:bookmarkEnd w:id="1614"/>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lastRenderedPageBreak/>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6F493A">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6F493A">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6F493A">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6F493A">
            <w:pPr>
              <w:pStyle w:val="TAH"/>
              <w:rPr>
                <w:lang w:val="fr-FR"/>
              </w:rPr>
            </w:pPr>
            <w:r>
              <w:rPr>
                <w:lang w:val="fr-FR"/>
              </w:rPr>
              <w:t>Description</w:t>
            </w:r>
          </w:p>
        </w:tc>
      </w:tr>
      <w:tr w:rsidR="00623B86" w14:paraId="2DEF7DB1"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6F493A">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6F493A">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6F493A">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6F493A">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15" w:name="_Toc26975730"/>
      <w:bookmarkStart w:id="1616" w:name="_Toc35856603"/>
      <w:bookmarkStart w:id="1617" w:name="_Toc44001489"/>
      <w:bookmarkStart w:id="1618" w:name="_Toc51581090"/>
      <w:bookmarkStart w:id="1619" w:name="_Toc52356353"/>
      <w:bookmarkStart w:id="1620" w:name="_Toc55227923"/>
      <w:bookmarkStart w:id="1621" w:name="_Toc138323469"/>
      <w:bookmarkStart w:id="1622" w:name="_Toc219487666"/>
      <w:r w:rsidRPr="00EF5A96">
        <w:t>12.1.</w:t>
      </w:r>
      <w:r>
        <w:t>2</w:t>
      </w:r>
      <w:r w:rsidRPr="00EF5A96">
        <w:t>.3.2</w:t>
      </w:r>
      <w:r w:rsidRPr="00EF5A96">
        <w:tab/>
        <w:t>Resource definitions</w:t>
      </w:r>
      <w:bookmarkEnd w:id="1615"/>
      <w:bookmarkEnd w:id="1616"/>
      <w:bookmarkEnd w:id="1617"/>
      <w:bookmarkEnd w:id="1618"/>
      <w:bookmarkEnd w:id="1619"/>
      <w:bookmarkEnd w:id="1620"/>
      <w:bookmarkEnd w:id="1621"/>
      <w:bookmarkEnd w:id="1622"/>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23" w:name="_Toc26975731"/>
      <w:bookmarkStart w:id="1624" w:name="_Toc35856604"/>
      <w:bookmarkStart w:id="1625" w:name="_Toc44001490"/>
      <w:bookmarkStart w:id="1626" w:name="_Toc51581091"/>
      <w:bookmarkStart w:id="1627" w:name="_Toc52356354"/>
      <w:bookmarkStart w:id="1628" w:name="_Toc55227924"/>
      <w:bookmarkStart w:id="1629" w:name="_Toc138323470"/>
      <w:bookmarkStart w:id="1630" w:name="_Toc219487667"/>
      <w:r w:rsidRPr="00EF5A96">
        <w:t>12.1.</w:t>
      </w:r>
      <w:r>
        <w:t>2</w:t>
      </w:r>
      <w:r w:rsidRPr="00EF5A96">
        <w:t>.4</w:t>
      </w:r>
      <w:r w:rsidRPr="00EF5A96">
        <w:tab/>
        <w:t>Data type definitions</w:t>
      </w:r>
      <w:bookmarkEnd w:id="1623"/>
      <w:bookmarkEnd w:id="1624"/>
      <w:bookmarkEnd w:id="1625"/>
      <w:bookmarkEnd w:id="1626"/>
      <w:bookmarkEnd w:id="1627"/>
      <w:bookmarkEnd w:id="1628"/>
      <w:bookmarkEnd w:id="1629"/>
      <w:bookmarkEnd w:id="1630"/>
    </w:p>
    <w:p w14:paraId="0E0C7A08" w14:textId="77777777" w:rsidR="00623B86" w:rsidRDefault="00623B86" w:rsidP="00623B86">
      <w:r>
        <w:t>See clause 12.1.1.4.</w:t>
      </w:r>
    </w:p>
    <w:p w14:paraId="0FB22BCC" w14:textId="77777777" w:rsidR="00623B86" w:rsidRDefault="00623B86" w:rsidP="00623B86">
      <w:pPr>
        <w:pStyle w:val="Heading3"/>
      </w:pPr>
      <w:bookmarkStart w:id="1631" w:name="_Toc11244599"/>
      <w:bookmarkStart w:id="1632" w:name="_Toc35856605"/>
      <w:bookmarkStart w:id="1633" w:name="_Toc44001491"/>
      <w:bookmarkStart w:id="1634" w:name="_Toc51581092"/>
      <w:bookmarkStart w:id="1635" w:name="_Toc52356355"/>
      <w:bookmarkStart w:id="1636" w:name="_Toc55227925"/>
      <w:bookmarkStart w:id="1637" w:name="_Toc138323471"/>
      <w:bookmarkStart w:id="1638" w:name="_Toc11244600"/>
      <w:bookmarkStart w:id="1639" w:name="_Hlk23433710"/>
      <w:bookmarkStart w:id="1640" w:name="_Toc219487668"/>
      <w:r w:rsidRPr="00CA32DA">
        <w:t>12.1.</w:t>
      </w:r>
      <w:r>
        <w:t>3</w:t>
      </w:r>
      <w:r w:rsidRPr="00CA32DA">
        <w:tab/>
        <w:t>YANG/Netconf-based solution set</w:t>
      </w:r>
      <w:bookmarkEnd w:id="1631"/>
      <w:bookmarkEnd w:id="1632"/>
      <w:bookmarkEnd w:id="1633"/>
      <w:bookmarkEnd w:id="1634"/>
      <w:bookmarkEnd w:id="1635"/>
      <w:bookmarkEnd w:id="1636"/>
      <w:bookmarkEnd w:id="1637"/>
      <w:bookmarkEnd w:id="1640"/>
    </w:p>
    <w:p w14:paraId="4146EF00" w14:textId="77777777" w:rsidR="00623B86" w:rsidRPr="00CA32DA" w:rsidRDefault="00623B86" w:rsidP="00623B86">
      <w:pPr>
        <w:pStyle w:val="Heading4"/>
      </w:pPr>
      <w:bookmarkStart w:id="1641" w:name="_Toc35856606"/>
      <w:bookmarkStart w:id="1642" w:name="_Toc44001492"/>
      <w:bookmarkStart w:id="1643" w:name="_Toc51581093"/>
      <w:bookmarkStart w:id="1644" w:name="_Toc52356356"/>
      <w:bookmarkStart w:id="1645" w:name="_Toc55227926"/>
      <w:bookmarkStart w:id="1646" w:name="_Toc138323472"/>
      <w:bookmarkStart w:id="1647" w:name="_Toc219487669"/>
      <w:r w:rsidRPr="00CA32DA">
        <w:t>12.1.</w:t>
      </w:r>
      <w:r>
        <w:t>3</w:t>
      </w:r>
      <w:r w:rsidRPr="00CA32DA">
        <w:t>.1</w:t>
      </w:r>
      <w:r w:rsidRPr="00CA32DA">
        <w:tab/>
        <w:t>Mapping of operations</w:t>
      </w:r>
      <w:bookmarkEnd w:id="1638"/>
      <w:bookmarkEnd w:id="1641"/>
      <w:bookmarkEnd w:id="1642"/>
      <w:bookmarkEnd w:id="1643"/>
      <w:bookmarkEnd w:id="1644"/>
      <w:bookmarkEnd w:id="1645"/>
      <w:bookmarkEnd w:id="1646"/>
      <w:bookmarkEnd w:id="1647"/>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48" w:name="_Toc35856607"/>
      <w:bookmarkStart w:id="1649" w:name="_Toc44001493"/>
      <w:bookmarkStart w:id="1650" w:name="_Toc51581094"/>
      <w:bookmarkStart w:id="1651" w:name="_Toc52356357"/>
      <w:bookmarkStart w:id="1652" w:name="_Toc55227927"/>
      <w:bookmarkStart w:id="1653" w:name="_Toc138323473"/>
      <w:bookmarkStart w:id="1654" w:name="_Toc219487670"/>
      <w:r>
        <w:t>12.</w:t>
      </w:r>
      <w:r w:rsidRPr="000D52DF">
        <w:t>1.</w:t>
      </w:r>
      <w:r>
        <w:t>3</w:t>
      </w:r>
      <w:r w:rsidRPr="000D52DF">
        <w:t>.1</w:t>
      </w:r>
      <w:r w:rsidRPr="000D52DF">
        <w:rPr>
          <w:rFonts w:hint="eastAsia"/>
        </w:rPr>
        <w:t>.1</w:t>
      </w:r>
      <w:r w:rsidRPr="000D52DF">
        <w:tab/>
        <w:t>Introduction</w:t>
      </w:r>
      <w:bookmarkEnd w:id="1648"/>
      <w:bookmarkEnd w:id="1649"/>
      <w:bookmarkEnd w:id="1650"/>
      <w:bookmarkEnd w:id="1651"/>
      <w:bookmarkEnd w:id="1652"/>
      <w:bookmarkEnd w:id="1653"/>
      <w:bookmarkEnd w:id="1654"/>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55" w:name="_Hlk20828920"/>
      <w:bookmarkStart w:id="1656" w:name="_Toc35856608"/>
      <w:bookmarkStart w:id="1657" w:name="_Toc44001494"/>
      <w:bookmarkStart w:id="1658" w:name="_Toc51581095"/>
      <w:bookmarkStart w:id="1659" w:name="_Toc52356358"/>
      <w:bookmarkStart w:id="1660" w:name="_Toc55227928"/>
      <w:bookmarkStart w:id="1661" w:name="_Toc138323474"/>
      <w:bookmarkStart w:id="1662" w:name="_Toc219487671"/>
      <w:r w:rsidRPr="00E40818">
        <w:t>12.1.</w:t>
      </w:r>
      <w:r>
        <w:t>3</w:t>
      </w:r>
      <w:r w:rsidRPr="00E40818">
        <w:t>.1.2</w:t>
      </w:r>
      <w:bookmarkEnd w:id="1655"/>
      <w:r w:rsidRPr="00E40818">
        <w:tab/>
        <w:t xml:space="preserve">Operation </w:t>
      </w:r>
      <w:bookmarkStart w:id="1663" w:name="MCCQCTEMPBM_00000105"/>
      <w:r w:rsidRPr="00506269">
        <w:rPr>
          <w:rFonts w:ascii="Courier New" w:hAnsi="Courier New" w:cs="Courier New"/>
        </w:rPr>
        <w:t>createMOI</w:t>
      </w:r>
      <w:bookmarkEnd w:id="1656"/>
      <w:bookmarkEnd w:id="1657"/>
      <w:bookmarkEnd w:id="1658"/>
      <w:bookmarkEnd w:id="1659"/>
      <w:bookmarkEnd w:id="1660"/>
      <w:bookmarkEnd w:id="1661"/>
      <w:bookmarkEnd w:id="1662"/>
      <w:bookmarkEnd w:id="1663"/>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64"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lastRenderedPageBreak/>
        <w:t xml:space="preserve">Table 12.1.3.1.2-1: </w:t>
      </w:r>
      <w:r w:rsidRPr="009437C5">
        <w:rPr>
          <w:lang w:eastAsia="zh-CN"/>
        </w:rPr>
        <w:t xml:space="preserve">Mapping from IS </w:t>
      </w:r>
      <w:bookmarkStart w:id="1665" w:name="MCCQCTEMPBM_00000106"/>
      <w:r w:rsidRPr="00D8237F">
        <w:rPr>
          <w:rFonts w:ascii="Courier New" w:hAnsi="Courier New" w:cs="Courier New"/>
          <w:lang w:eastAsia="zh-CN"/>
        </w:rPr>
        <w:t>createMOI</w:t>
      </w:r>
      <w:bookmarkEnd w:id="1665"/>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6F493A">
            <w:pPr>
              <w:pStyle w:val="TAH"/>
              <w:rPr>
                <w:lang w:eastAsia="zh-CN"/>
              </w:rPr>
            </w:pPr>
            <w:r>
              <w:rPr>
                <w:lang w:eastAsia="zh-CN"/>
              </w:rPr>
              <w:t>Remark</w:t>
            </w:r>
          </w:p>
        </w:tc>
      </w:tr>
      <w:tr w:rsidR="00623B86" w14:paraId="5ECFA416"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6F493A">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6F493A">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6F493A">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6F493A">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6F493A">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6F493A">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64"/>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66" w:name="_Hlk21682885"/>
      <w:r>
        <w:rPr>
          <w:lang w:eastAsia="zh-CN"/>
        </w:rPr>
        <w:t>12.1.3.1.2-2</w:t>
      </w:r>
      <w:bookmarkEnd w:id="1666"/>
      <w:r>
        <w:rPr>
          <w:lang w:eastAsia="zh-CN"/>
        </w:rPr>
        <w:t xml:space="preserve">: </w:t>
      </w:r>
      <w:r w:rsidRPr="00253B2C">
        <w:rPr>
          <w:lang w:eastAsia="zh-CN"/>
        </w:rPr>
        <w:t xml:space="preserve">Mapping from IS </w:t>
      </w:r>
      <w:bookmarkStart w:id="1667" w:name="MCCQCTEMPBM_00000107"/>
      <w:r w:rsidRPr="00D8237F">
        <w:rPr>
          <w:rFonts w:ascii="Courier New" w:hAnsi="Courier New" w:cs="Courier New"/>
          <w:lang w:eastAsia="zh-CN"/>
        </w:rPr>
        <w:t>createMOI</w:t>
      </w:r>
      <w:bookmarkEnd w:id="1667"/>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6F493A">
            <w:pPr>
              <w:pStyle w:val="TAH"/>
              <w:rPr>
                <w:lang w:eastAsia="zh-CN"/>
              </w:rPr>
            </w:pPr>
            <w:r>
              <w:rPr>
                <w:rFonts w:hint="eastAsia"/>
                <w:lang w:eastAsia="zh-CN"/>
              </w:rPr>
              <w:t>R</w:t>
            </w:r>
            <w:r>
              <w:rPr>
                <w:lang w:eastAsia="zh-CN"/>
              </w:rPr>
              <w:t>emark</w:t>
            </w:r>
          </w:p>
        </w:tc>
      </w:tr>
      <w:tr w:rsidR="00623B86" w14:paraId="53AE5D12"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6F493A">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6F493A">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6F493A">
            <w:pPr>
              <w:keepNext/>
              <w:keepLines/>
              <w:spacing w:after="0"/>
              <w:rPr>
                <w:rFonts w:ascii="Arial" w:hAnsi="Arial"/>
                <w:sz w:val="18"/>
                <w:szCs w:val="18"/>
                <w:lang w:eastAsia="zh-CN"/>
              </w:rPr>
            </w:pPr>
            <w:bookmarkStart w:id="1668" w:name="OLE_LINK11"/>
            <w:bookmarkStart w:id="1669"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6F493A">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68"/>
            <w:bookmarkEnd w:id="1669"/>
          </w:p>
        </w:tc>
      </w:tr>
    </w:tbl>
    <w:p w14:paraId="47C2C3BB" w14:textId="77777777" w:rsidR="00D0467C" w:rsidRDefault="00D0467C" w:rsidP="00D0467C"/>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70" w:name="_Hlk16869974"/>
      <w:bookmarkStart w:id="1671" w:name="MCCQCTEMPBM_00000108"/>
      <w:r w:rsidRPr="00506269">
        <w:rPr>
          <w:rFonts w:ascii="Courier New" w:hAnsi="Courier New" w:cs="Courier New"/>
        </w:rPr>
        <w:t>ManagedElement</w:t>
      </w:r>
      <w:bookmarkEnd w:id="1670"/>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71"/>
    </w:p>
    <w:p w14:paraId="189C965B" w14:textId="77777777" w:rsidR="00623B86" w:rsidRPr="00BC4B9E" w:rsidRDefault="00623B86" w:rsidP="00BC4B9E">
      <w:pPr>
        <w:pStyle w:val="PL"/>
      </w:pPr>
      <w:r w:rsidRPr="00BC4B9E">
        <w:t>&lt;rpc message-id="101"&gt;</w:t>
      </w:r>
    </w:p>
    <w:p w14:paraId="4A40EA30" w14:textId="77777777" w:rsidR="00623B86" w:rsidRPr="00BC4B9E" w:rsidRDefault="00623B86" w:rsidP="00BC4B9E">
      <w:pPr>
        <w:pStyle w:val="PL"/>
      </w:pPr>
      <w:r w:rsidRPr="00BC4B9E">
        <w:t xml:space="preserve">  &lt;edit-config&gt;</w:t>
      </w:r>
    </w:p>
    <w:p w14:paraId="37651811" w14:textId="77777777" w:rsidR="00623B86" w:rsidRPr="00BC4B9E" w:rsidRDefault="00623B86" w:rsidP="00BC4B9E">
      <w:pPr>
        <w:pStyle w:val="PL"/>
      </w:pPr>
      <w:r w:rsidRPr="00BC4B9E">
        <w:t xml:space="preserve">    &lt;target&gt;</w:t>
      </w:r>
    </w:p>
    <w:p w14:paraId="3C591BD8" w14:textId="77777777" w:rsidR="00623B86" w:rsidRPr="00BC4B9E" w:rsidRDefault="00623B86" w:rsidP="00BC4B9E">
      <w:pPr>
        <w:pStyle w:val="PL"/>
      </w:pPr>
      <w:r w:rsidRPr="00BC4B9E">
        <w:t xml:space="preserve">      &lt;running/&gt;</w:t>
      </w:r>
    </w:p>
    <w:p w14:paraId="418DF4E0" w14:textId="77777777" w:rsidR="00623B86" w:rsidRPr="00BC4B9E" w:rsidRDefault="00623B86" w:rsidP="00BC4B9E">
      <w:pPr>
        <w:pStyle w:val="PL"/>
      </w:pPr>
      <w:r w:rsidRPr="00BC4B9E">
        <w:t xml:space="preserve">    &lt;/target&gt;</w:t>
      </w:r>
    </w:p>
    <w:p w14:paraId="7DF8132F" w14:textId="77777777" w:rsidR="00623B86" w:rsidRPr="00BC4B9E" w:rsidRDefault="00623B86" w:rsidP="00BC4B9E">
      <w:pPr>
        <w:pStyle w:val="PL"/>
      </w:pPr>
      <w:r w:rsidRPr="00BC4B9E">
        <w:t xml:space="preserve">    &lt;default-operation&gt;none&lt;/default-operation&gt;</w:t>
      </w:r>
    </w:p>
    <w:p w14:paraId="3104DBCD" w14:textId="77777777" w:rsidR="00623B86" w:rsidRPr="00BC4B9E" w:rsidRDefault="00623B86" w:rsidP="00BC4B9E">
      <w:pPr>
        <w:pStyle w:val="PL"/>
      </w:pPr>
      <w:r w:rsidRPr="00BC4B9E">
        <w:t xml:space="preserve">    &lt;config&gt;</w:t>
      </w:r>
    </w:p>
    <w:p w14:paraId="22710657" w14:textId="038A01DF" w:rsidR="00623B86" w:rsidRPr="00BC4B9E" w:rsidRDefault="00623B86" w:rsidP="00BC4B9E">
      <w:pPr>
        <w:pStyle w:val="PL"/>
      </w:pPr>
      <w:r w:rsidRPr="00BC4B9E">
        <w:t xml:space="preserve">      &lt;ManagedElement&gt;</w:t>
      </w:r>
    </w:p>
    <w:p w14:paraId="650CFA4A" w14:textId="77777777" w:rsidR="00623B86" w:rsidRPr="00BC4B9E" w:rsidRDefault="00623B86" w:rsidP="00BC4B9E">
      <w:pPr>
        <w:pStyle w:val="PL"/>
      </w:pPr>
      <w:r w:rsidRPr="00BC4B9E">
        <w:t xml:space="preserve">        &lt;id&gt;myNode&lt;/id&gt;</w:t>
      </w:r>
    </w:p>
    <w:p w14:paraId="3DEADC0C" w14:textId="39B1BB82" w:rsidR="00623B86" w:rsidRPr="00BC4B9E" w:rsidRDefault="00623B86" w:rsidP="00BC4B9E">
      <w:pPr>
        <w:pStyle w:val="PL"/>
      </w:pPr>
      <w:r w:rsidRPr="00BC4B9E">
        <w:t xml:space="preserve">        &lt;GNBDUFunction operation=</w:t>
      </w:r>
      <w:r w:rsidR="00992420" w:rsidRPr="00BC4B9E">
        <w:t>"</w:t>
      </w:r>
      <w:r w:rsidRPr="00BC4B9E">
        <w:t>create</w:t>
      </w:r>
      <w:r w:rsidR="00992420" w:rsidRPr="00BC4B9E">
        <w:t>"</w:t>
      </w:r>
      <w:r w:rsidRPr="00BC4B9E">
        <w:t>&gt;</w:t>
      </w:r>
    </w:p>
    <w:p w14:paraId="7608992A" w14:textId="77777777" w:rsidR="00623B86" w:rsidRPr="00BC4B9E" w:rsidRDefault="00623B86" w:rsidP="00BC4B9E">
      <w:pPr>
        <w:pStyle w:val="PL"/>
      </w:pPr>
      <w:r w:rsidRPr="00BC4B9E">
        <w:t xml:space="preserve">          &lt;id&gt;1&lt;/id&gt;</w:t>
      </w:r>
    </w:p>
    <w:p w14:paraId="42E8D42C" w14:textId="77777777" w:rsidR="00623B86" w:rsidRPr="00BC4B9E" w:rsidRDefault="00623B86" w:rsidP="00BC4B9E">
      <w:pPr>
        <w:pStyle w:val="PL"/>
      </w:pPr>
      <w:r w:rsidRPr="00BC4B9E">
        <w:t xml:space="preserve">          &lt;attributes&gt;</w:t>
      </w:r>
    </w:p>
    <w:p w14:paraId="792075D2" w14:textId="77777777" w:rsidR="00623B86" w:rsidRPr="00BC4B9E" w:rsidRDefault="00623B86" w:rsidP="00BC4B9E">
      <w:pPr>
        <w:pStyle w:val="PL"/>
      </w:pPr>
      <w:r w:rsidRPr="00BC4B9E">
        <w:t xml:space="preserve">            &lt;gNBIdLength&gt;25&lt;/gNBIdLength&gt;</w:t>
      </w:r>
    </w:p>
    <w:p w14:paraId="6D54F152" w14:textId="77777777" w:rsidR="00623B86" w:rsidRPr="00BC4B9E" w:rsidRDefault="00623B86" w:rsidP="00BC4B9E">
      <w:pPr>
        <w:pStyle w:val="PL"/>
      </w:pPr>
      <w:r w:rsidRPr="00BC4B9E">
        <w:t xml:space="preserve">            &lt;gNBId&gt;357&lt;/gNBId&gt;</w:t>
      </w:r>
    </w:p>
    <w:p w14:paraId="6EBAD6B0" w14:textId="77777777" w:rsidR="00623B86" w:rsidRPr="00BC4B9E" w:rsidRDefault="00623B86" w:rsidP="00BC4B9E">
      <w:pPr>
        <w:pStyle w:val="PL"/>
      </w:pPr>
      <w:r w:rsidRPr="00BC4B9E">
        <w:t xml:space="preserve">            &lt;priorityLabel&gt;1&lt;/priorityLabel&gt;</w:t>
      </w:r>
    </w:p>
    <w:p w14:paraId="10CB208A" w14:textId="77777777" w:rsidR="00623B86" w:rsidRPr="00BC4B9E" w:rsidRDefault="00623B86" w:rsidP="00BC4B9E">
      <w:pPr>
        <w:pStyle w:val="PL"/>
      </w:pPr>
      <w:r w:rsidRPr="00BC4B9E">
        <w:t xml:space="preserve">            &lt;gNBDUName&gt;du-south-1&lt;/gNBDUName&gt;</w:t>
      </w:r>
    </w:p>
    <w:p w14:paraId="5BAC18AF" w14:textId="72734796" w:rsidR="00623B86" w:rsidRPr="00BC4B9E" w:rsidRDefault="00623B86" w:rsidP="00BC4B9E">
      <w:pPr>
        <w:pStyle w:val="PL"/>
      </w:pPr>
      <w:r w:rsidRPr="00BC4B9E">
        <w:t xml:space="preserve">            &lt;!-- other attributes --&gt;</w:t>
      </w:r>
    </w:p>
    <w:p w14:paraId="743BE782" w14:textId="77777777" w:rsidR="00623B86" w:rsidRPr="00BC4B9E" w:rsidRDefault="00623B86" w:rsidP="00BC4B9E">
      <w:pPr>
        <w:pStyle w:val="PL"/>
      </w:pPr>
      <w:r w:rsidRPr="00BC4B9E">
        <w:t xml:space="preserve">          &lt;/attributes&gt;</w:t>
      </w:r>
    </w:p>
    <w:p w14:paraId="392D62AF" w14:textId="77777777" w:rsidR="00623B86" w:rsidRPr="00BC4B9E" w:rsidRDefault="00623B86" w:rsidP="00BC4B9E">
      <w:pPr>
        <w:pStyle w:val="PL"/>
      </w:pPr>
      <w:r w:rsidRPr="00BC4B9E">
        <w:t xml:space="preserve">        &lt;/GNBDUFunction&gt;</w:t>
      </w:r>
    </w:p>
    <w:p w14:paraId="1D2FA22D" w14:textId="77777777" w:rsidR="00623B86" w:rsidRPr="00BC4B9E" w:rsidRDefault="00623B86" w:rsidP="00BC4B9E">
      <w:pPr>
        <w:pStyle w:val="PL"/>
      </w:pPr>
      <w:r w:rsidRPr="00BC4B9E">
        <w:t xml:space="preserve">      &lt;/ManagedElement&gt;</w:t>
      </w:r>
    </w:p>
    <w:p w14:paraId="476D6094" w14:textId="77777777" w:rsidR="00623B86" w:rsidRPr="00BC4B9E" w:rsidRDefault="00623B86" w:rsidP="00BC4B9E">
      <w:pPr>
        <w:pStyle w:val="PL"/>
      </w:pPr>
      <w:r w:rsidRPr="00BC4B9E">
        <w:t xml:space="preserve">    &lt;/config&gt;</w:t>
      </w:r>
    </w:p>
    <w:p w14:paraId="4A1EEB80" w14:textId="77777777" w:rsidR="00623B86" w:rsidRPr="00BC4B9E" w:rsidRDefault="00623B86" w:rsidP="00BC4B9E">
      <w:pPr>
        <w:pStyle w:val="PL"/>
      </w:pPr>
      <w:r w:rsidRPr="00BC4B9E">
        <w:t xml:space="preserve">  &lt;/edit-config&gt;</w:t>
      </w:r>
    </w:p>
    <w:p w14:paraId="1F3D7042" w14:textId="77777777" w:rsidR="00623B86" w:rsidRPr="00BC4B9E" w:rsidRDefault="00623B86" w:rsidP="00BC4B9E">
      <w:pPr>
        <w:pStyle w:val="PL"/>
      </w:pPr>
      <w:r w:rsidRPr="00BC4B9E">
        <w:t>&lt;/rpc&gt;</w:t>
      </w:r>
    </w:p>
    <w:p w14:paraId="130856E4" w14:textId="77777777" w:rsidR="00623B86" w:rsidRPr="00BC4B9E" w:rsidRDefault="00623B86" w:rsidP="00BC4B9E">
      <w:pPr>
        <w:pStyle w:val="PL"/>
      </w:pPr>
    </w:p>
    <w:p w14:paraId="41FA242C" w14:textId="77777777" w:rsidR="00623B86" w:rsidRPr="00BC4B9E" w:rsidRDefault="00623B86" w:rsidP="00BC4B9E">
      <w:pPr>
        <w:pStyle w:val="PL"/>
      </w:pPr>
      <w:r w:rsidRPr="00BC4B9E">
        <w:t>&lt;!-- createMO Response --&gt;</w:t>
      </w:r>
    </w:p>
    <w:p w14:paraId="344A806E" w14:textId="77777777" w:rsidR="00623B86" w:rsidRPr="00BC4B9E" w:rsidRDefault="00623B86" w:rsidP="00BC4B9E">
      <w:pPr>
        <w:pStyle w:val="PL"/>
      </w:pPr>
      <w:r w:rsidRPr="00BC4B9E">
        <w:t>&lt;rpc-reply message-id="101" xmlns="urn:ietf:params:xml:ns:netconf:base:1.0"&gt;</w:t>
      </w:r>
    </w:p>
    <w:p w14:paraId="292DCAA3" w14:textId="77777777" w:rsidR="00623B86" w:rsidRPr="00BC4B9E" w:rsidRDefault="00623B86" w:rsidP="00BC4B9E">
      <w:pPr>
        <w:pStyle w:val="PL"/>
      </w:pPr>
      <w:r w:rsidRPr="00BC4B9E">
        <w:t xml:space="preserve">    &lt;ok/&gt;</w:t>
      </w:r>
    </w:p>
    <w:p w14:paraId="5CC39E6A" w14:textId="77777777" w:rsidR="00623B86" w:rsidRPr="00BC4B9E" w:rsidRDefault="00623B86" w:rsidP="00BC4B9E">
      <w:pPr>
        <w:pStyle w:val="PL"/>
      </w:pPr>
      <w:r w:rsidRPr="00BC4B9E">
        <w:t>&lt;/rpc-reply&gt;</w:t>
      </w:r>
    </w:p>
    <w:p w14:paraId="57A1221F" w14:textId="77777777" w:rsidR="00623B86" w:rsidRPr="00215D3C" w:rsidRDefault="00623B86" w:rsidP="00623B86">
      <w:pPr>
        <w:pStyle w:val="Heading5"/>
      </w:pPr>
      <w:bookmarkStart w:id="1672" w:name="_Toc35856609"/>
      <w:bookmarkStart w:id="1673" w:name="_Toc44001495"/>
      <w:bookmarkStart w:id="1674" w:name="_Toc51581096"/>
      <w:bookmarkStart w:id="1675" w:name="_Toc52356359"/>
      <w:bookmarkStart w:id="1676" w:name="_Toc55227929"/>
      <w:bookmarkStart w:id="1677" w:name="_Toc138323475"/>
      <w:bookmarkStart w:id="1678" w:name="_Toc219487672"/>
      <w:r>
        <w:t>12.</w:t>
      </w:r>
      <w:r w:rsidRPr="000E62E1">
        <w:t>1.</w:t>
      </w:r>
      <w:r>
        <w:t>3</w:t>
      </w:r>
      <w:r w:rsidRPr="00215D3C">
        <w:t>.1</w:t>
      </w:r>
      <w:r w:rsidRPr="00215D3C">
        <w:rPr>
          <w:rFonts w:hint="eastAsia"/>
        </w:rPr>
        <w:t>.</w:t>
      </w:r>
      <w:r w:rsidRPr="00215D3C">
        <w:t>3</w:t>
      </w:r>
      <w:r w:rsidRPr="00215D3C">
        <w:tab/>
        <w:t xml:space="preserve">Operation </w:t>
      </w:r>
      <w:bookmarkStart w:id="1679" w:name="MCCQCTEMPBM_00000109"/>
      <w:r w:rsidRPr="00506269">
        <w:rPr>
          <w:rFonts w:ascii="Courier New" w:hAnsi="Courier New" w:cs="Courier New"/>
        </w:rPr>
        <w:t>getMOIAttributes</w:t>
      </w:r>
      <w:bookmarkEnd w:id="1672"/>
      <w:bookmarkEnd w:id="1673"/>
      <w:bookmarkEnd w:id="1674"/>
      <w:bookmarkEnd w:id="1675"/>
      <w:bookmarkEnd w:id="1676"/>
      <w:bookmarkEnd w:id="1677"/>
      <w:bookmarkEnd w:id="1678"/>
      <w:bookmarkEnd w:id="1679"/>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80" w:name="MCCQCTEMPBM_00000110"/>
      <w:r w:rsidRPr="00506269">
        <w:rPr>
          <w:rFonts w:ascii="Courier New" w:hAnsi="Courier New" w:cs="Courier New"/>
        </w:rPr>
        <w:t>baseObjectInstance</w:t>
      </w:r>
      <w:bookmarkEnd w:id="1680"/>
      <w:r w:rsidRPr="00977A00">
        <w:t xml:space="preserve"> , </w:t>
      </w:r>
      <w:r>
        <w:t>(</w:t>
      </w:r>
      <w:bookmarkStart w:id="1681"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81"/>
      <w:r w:rsidRPr="00977A00">
        <w:t xml:space="preserve">, </w:t>
      </w:r>
      <w:bookmarkStart w:id="1682" w:name="MCCQCTEMPBM_00000112"/>
      <w:r w:rsidRPr="00506269">
        <w:rPr>
          <w:rFonts w:ascii="Courier New" w:hAnsi="Courier New" w:cs="Courier New"/>
        </w:rPr>
        <w:t>scope</w:t>
      </w:r>
      <w:bookmarkEnd w:id="1682"/>
      <w:r w:rsidRPr="00977A00">
        <w:t xml:space="preserve">, </w:t>
      </w:r>
      <w:bookmarkStart w:id="1683" w:name="MCCQCTEMPBM_00000113"/>
      <w:r w:rsidRPr="00506269">
        <w:rPr>
          <w:rFonts w:ascii="Courier New" w:hAnsi="Courier New" w:cs="Courier New"/>
        </w:rPr>
        <w:t>level</w:t>
      </w:r>
      <w:bookmarkEnd w:id="1683"/>
      <w:r w:rsidR="00EF6A30">
        <w:rPr>
          <w:rFonts w:ascii="Courier New" w:hAnsi="Courier New" w:cs="Courier New"/>
        </w:rPr>
        <w:t>, dataNodeSelector</w:t>
      </w:r>
      <w:r w:rsidRPr="00977A00">
        <w:t xml:space="preserve">  and </w:t>
      </w:r>
      <w:bookmarkStart w:id="1684" w:name="MCCQCTEMPBM_00000114"/>
      <w:r w:rsidRPr="00506269">
        <w:rPr>
          <w:rFonts w:ascii="Courier New" w:hAnsi="Courier New" w:cs="Courier New"/>
        </w:rPr>
        <w:t>attributeListIn</w:t>
      </w:r>
      <w:bookmarkEnd w:id="1684"/>
      <w:r w:rsidRPr="00977A00">
        <w:t xml:space="preserve"> are all combined </w:t>
      </w:r>
      <w:r>
        <w:t xml:space="preserve">and mapped </w:t>
      </w:r>
      <w:r w:rsidRPr="00977A00">
        <w:t xml:space="preserve">into the Netconf-filter element. The scopes </w:t>
      </w:r>
      <w:bookmarkStart w:id="1685" w:name="MCCQCTEMPBM_00000115"/>
      <w:r w:rsidRPr="00506269">
        <w:rPr>
          <w:rFonts w:ascii="Courier New" w:hAnsi="Courier New" w:cs="Courier New"/>
        </w:rPr>
        <w:t>BASE_ONLY</w:t>
      </w:r>
      <w:bookmarkEnd w:id="1685"/>
      <w:r w:rsidRPr="00977A00">
        <w:t xml:space="preserve"> and </w:t>
      </w:r>
      <w:bookmarkStart w:id="1686" w:name="MCCQCTEMPBM_00000116"/>
      <w:r w:rsidRPr="00506269">
        <w:rPr>
          <w:rFonts w:ascii="Courier New" w:hAnsi="Courier New" w:cs="Courier New"/>
        </w:rPr>
        <w:t>BASE_ALL</w:t>
      </w:r>
      <w:bookmarkEnd w:id="1686"/>
      <w:r w:rsidRPr="00977A00">
        <w:t xml:space="preserve"> can be </w:t>
      </w:r>
      <w:r>
        <w:t>mapped to</w:t>
      </w:r>
      <w:r w:rsidRPr="00977A00">
        <w:t xml:space="preserve"> both subtree and Xpath filtering. The scopes </w:t>
      </w:r>
      <w:bookmarkStart w:id="1687" w:name="MCCQCTEMPBM_00000117"/>
      <w:r w:rsidRPr="00506269">
        <w:rPr>
          <w:rFonts w:ascii="Courier New" w:hAnsi="Courier New" w:cs="Courier New"/>
        </w:rPr>
        <w:t>BASE_NTH_LEVEL</w:t>
      </w:r>
      <w:bookmarkEnd w:id="1687"/>
      <w:r w:rsidRPr="00977A00">
        <w:t xml:space="preserve"> and </w:t>
      </w:r>
      <w:bookmarkStart w:id="1688" w:name="MCCQCTEMPBM_00000118"/>
      <w:r w:rsidRPr="00506269">
        <w:rPr>
          <w:rFonts w:ascii="Courier New" w:hAnsi="Courier New" w:cs="Courier New"/>
        </w:rPr>
        <w:t>BASE_SUBTREE</w:t>
      </w:r>
      <w:bookmarkEnd w:id="1688"/>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lastRenderedPageBreak/>
        <w:t xml:space="preserve">Table 12.1.3.1.3-1: Mapping of IS </w:t>
      </w:r>
      <w:bookmarkStart w:id="1689" w:name="MCCQCTEMPBM_00000119"/>
      <w:r w:rsidRPr="00D8237F">
        <w:rPr>
          <w:rFonts w:ascii="Courier New" w:hAnsi="Courier New" w:cs="Courier New"/>
        </w:rPr>
        <w:t>getMOIAttributes</w:t>
      </w:r>
      <w:bookmarkEnd w:id="1689"/>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6F493A">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6F493A">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6F493A">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6F493A">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690" w:name="_Hlk19089131"/>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90"/>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91" w:name="MCCQCTEMPBM_00000120"/>
      <w:r w:rsidRPr="00D8237F">
        <w:rPr>
          <w:rFonts w:ascii="Courier New" w:hAnsi="Courier New" w:cs="Courier New"/>
        </w:rPr>
        <w:t>getMOIAttributes</w:t>
      </w:r>
      <w:bookmarkEnd w:id="1691"/>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6F493A">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6F493A">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6F493A">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6F493A">
            <w:pPr>
              <w:pStyle w:val="TAH"/>
              <w:rPr>
                <w:lang w:eastAsia="zh-CN"/>
              </w:rPr>
            </w:pPr>
            <w:r>
              <w:rPr>
                <w:rFonts w:hint="eastAsia"/>
                <w:lang w:eastAsia="zh-CN"/>
              </w:rPr>
              <w:t>R</w:t>
            </w:r>
            <w:r>
              <w:rPr>
                <w:lang w:eastAsia="zh-CN"/>
              </w:rPr>
              <w:t>emark</w:t>
            </w:r>
          </w:p>
        </w:tc>
      </w:tr>
      <w:tr w:rsidR="00623B86" w14:paraId="21A2C244"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6F493A">
            <w:pPr>
              <w:keepNext/>
              <w:keepLines/>
              <w:spacing w:after="0"/>
              <w:rPr>
                <w:rFonts w:ascii="Arial" w:hAnsi="Arial" w:cs="Arial"/>
                <w:sz w:val="18"/>
                <w:szCs w:val="18"/>
                <w:lang w:eastAsia="zh-CN"/>
              </w:rPr>
            </w:pPr>
            <w:bookmarkStart w:id="1692"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6F493A">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92"/>
      <w:tr w:rsidR="00623B86" w14:paraId="4263DB7D"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6F493A">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93" w:name="MCCQCTEMPBM_00000121"/>
      <w:r w:rsidRPr="00AA0BEE">
        <w:rPr>
          <w:rFonts w:ascii="Courier New" w:hAnsi="Courier New" w:cs="Courier New"/>
        </w:rPr>
        <w:t>getMOIAttributes</w:t>
      </w:r>
      <w:bookmarkEnd w:id="1693"/>
      <w:r>
        <w:t xml:space="preserve"> for base object </w:t>
      </w:r>
      <w:bookmarkStart w:id="1694"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94"/>
      <w:r>
        <w:t>is mapped into the following &lt;get-config&gt; operation -</w:t>
      </w:r>
    </w:p>
    <w:p w14:paraId="491917E0" w14:textId="77777777" w:rsidR="00623B86" w:rsidRPr="00BC4B9E" w:rsidRDefault="00623B86" w:rsidP="00BC4B9E">
      <w:pPr>
        <w:pStyle w:val="PL"/>
      </w:pPr>
      <w:bookmarkStart w:id="1695" w:name="MCCQCTEMPBM_00000123"/>
      <w:r w:rsidRPr="00FC407B">
        <w:rPr>
          <w:rFonts w:cs="Courier New"/>
        </w:rPr>
        <w:t xml:space="preserve">     </w:t>
      </w:r>
      <w:bookmarkEnd w:id="1695"/>
      <w:r w:rsidRPr="00BC4B9E">
        <w:t>&lt;rpc message-id="101"</w:t>
      </w:r>
    </w:p>
    <w:p w14:paraId="62B5CD8F" w14:textId="77777777" w:rsidR="00623B86" w:rsidRPr="00BC4B9E" w:rsidRDefault="00623B86" w:rsidP="00BC4B9E">
      <w:pPr>
        <w:pStyle w:val="PL"/>
      </w:pPr>
      <w:r w:rsidRPr="00BC4B9E">
        <w:t xml:space="preserve">          xmlns="urn:ietf:params:xml:ns:netconf:base:1.0"&gt;</w:t>
      </w:r>
    </w:p>
    <w:p w14:paraId="739BC7FB" w14:textId="77777777" w:rsidR="00623B86" w:rsidRPr="00BC4B9E" w:rsidRDefault="00623B86" w:rsidP="00BC4B9E">
      <w:pPr>
        <w:pStyle w:val="PL"/>
      </w:pPr>
      <w:r w:rsidRPr="00BC4B9E">
        <w:t xml:space="preserve">       &lt;get-config&gt;</w:t>
      </w:r>
    </w:p>
    <w:p w14:paraId="3A53CAA4" w14:textId="77777777" w:rsidR="00623B86" w:rsidRPr="00BC4B9E" w:rsidRDefault="00623B86" w:rsidP="00BC4B9E">
      <w:pPr>
        <w:pStyle w:val="PL"/>
      </w:pPr>
      <w:r w:rsidRPr="00BC4B9E">
        <w:t xml:space="preserve">         &lt;source&gt;</w:t>
      </w:r>
    </w:p>
    <w:p w14:paraId="3B91C321" w14:textId="77777777" w:rsidR="00623B86" w:rsidRPr="00BC4B9E" w:rsidRDefault="00623B86" w:rsidP="00BC4B9E">
      <w:pPr>
        <w:pStyle w:val="PL"/>
      </w:pPr>
      <w:r w:rsidRPr="00BC4B9E">
        <w:t xml:space="preserve">           &lt;running/&gt;</w:t>
      </w:r>
    </w:p>
    <w:p w14:paraId="61F7A2C0" w14:textId="77777777" w:rsidR="00623B86" w:rsidRPr="00BC4B9E" w:rsidRDefault="00623B86" w:rsidP="00BC4B9E">
      <w:pPr>
        <w:pStyle w:val="PL"/>
      </w:pPr>
      <w:r w:rsidRPr="00BC4B9E">
        <w:t xml:space="preserve">         &lt;/source&gt;</w:t>
      </w:r>
    </w:p>
    <w:p w14:paraId="742B90D0" w14:textId="77777777" w:rsidR="00623B86" w:rsidRPr="00BC4B9E" w:rsidRDefault="00623B86" w:rsidP="00BC4B9E">
      <w:pPr>
        <w:pStyle w:val="PL"/>
      </w:pPr>
      <w:r w:rsidRPr="00BC4B9E">
        <w:t xml:space="preserve">         &lt;filter type="subtree"&gt;</w:t>
      </w:r>
    </w:p>
    <w:p w14:paraId="465F7F70" w14:textId="77777777" w:rsidR="00623B86" w:rsidRPr="00BC4B9E" w:rsidRDefault="00623B86" w:rsidP="00BC4B9E">
      <w:pPr>
        <w:pStyle w:val="PL"/>
      </w:pPr>
      <w:r w:rsidRPr="00BC4B9E">
        <w:t xml:space="preserve">           &lt;ManagedElement&gt;</w:t>
      </w:r>
    </w:p>
    <w:p w14:paraId="58A8B989" w14:textId="77777777" w:rsidR="00623B86" w:rsidRPr="00BC4B9E" w:rsidRDefault="00623B86" w:rsidP="00BC4B9E">
      <w:pPr>
        <w:pStyle w:val="PL"/>
      </w:pPr>
      <w:r w:rsidRPr="00BC4B9E">
        <w:t xml:space="preserve">               &lt;id&gt;myNode&lt;/id&gt;</w:t>
      </w:r>
    </w:p>
    <w:p w14:paraId="5BE2B268" w14:textId="77777777" w:rsidR="00623B86" w:rsidRPr="00BC4B9E" w:rsidRDefault="00623B86" w:rsidP="00BC4B9E">
      <w:pPr>
        <w:pStyle w:val="PL"/>
      </w:pPr>
      <w:r w:rsidRPr="00BC4B9E">
        <w:tab/>
      </w:r>
      <w:r w:rsidRPr="00BC4B9E">
        <w:tab/>
        <w:t xml:space="preserve">   &lt;attributes/&gt;</w:t>
      </w:r>
    </w:p>
    <w:p w14:paraId="22E3205E" w14:textId="77777777" w:rsidR="00623B86" w:rsidRPr="00BC4B9E" w:rsidRDefault="00623B86" w:rsidP="00BC4B9E">
      <w:pPr>
        <w:pStyle w:val="PL"/>
      </w:pPr>
      <w:r w:rsidRPr="00BC4B9E">
        <w:t xml:space="preserve">           &lt;/ManagedElement&gt;</w:t>
      </w:r>
    </w:p>
    <w:p w14:paraId="7E5D6ECA" w14:textId="77777777" w:rsidR="00623B86" w:rsidRPr="00BC4B9E" w:rsidRDefault="00623B86" w:rsidP="00BC4B9E">
      <w:pPr>
        <w:pStyle w:val="PL"/>
      </w:pPr>
      <w:r w:rsidRPr="00BC4B9E">
        <w:t xml:space="preserve">         &lt;/filter&gt;</w:t>
      </w:r>
    </w:p>
    <w:p w14:paraId="617047DF" w14:textId="77777777" w:rsidR="00623B86" w:rsidRPr="00BC4B9E" w:rsidRDefault="00623B86" w:rsidP="00BC4B9E">
      <w:pPr>
        <w:pStyle w:val="PL"/>
      </w:pPr>
      <w:r w:rsidRPr="00BC4B9E">
        <w:t xml:space="preserve">       &lt;/get-config&gt;</w:t>
      </w:r>
    </w:p>
    <w:p w14:paraId="2B822608" w14:textId="77777777" w:rsidR="00623B86" w:rsidRPr="00BC4B9E" w:rsidRDefault="00623B86" w:rsidP="00BC4B9E">
      <w:pPr>
        <w:pStyle w:val="PL"/>
      </w:pPr>
      <w:r w:rsidRPr="00BC4B9E">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96" w:name="MCCQCTEMPBM_00000124"/>
      <w:r w:rsidRPr="00AA0BEE">
        <w:rPr>
          <w:rFonts w:ascii="Courier New" w:hAnsi="Courier New" w:cs="Courier New"/>
        </w:rPr>
        <w:t>getMOIAttributes</w:t>
      </w:r>
      <w:bookmarkEnd w:id="1696"/>
      <w:r>
        <w:t xml:space="preserve"> for base object </w:t>
      </w:r>
      <w:bookmarkStart w:id="1697" w:name="MCCQCTEMPBM_00000125"/>
      <w:r w:rsidRPr="00AA0BEE">
        <w:rPr>
          <w:rFonts w:ascii="Courier New" w:hAnsi="Courier New" w:cs="Courier New"/>
        </w:rPr>
        <w:t>ManagedElement=myNode, scope = BASE_ALL, filter=, MeasurementControl.</w:t>
      </w:r>
      <w:bookmarkStart w:id="1698" w:name="_Hlk17128137"/>
      <w:r w:rsidRPr="00AA0BEE">
        <w:rPr>
          <w:rFonts w:ascii="Courier New" w:hAnsi="Courier New" w:cs="Courier New"/>
        </w:rPr>
        <w:t>pMAdministrativeState</w:t>
      </w:r>
      <w:bookmarkEnd w:id="1698"/>
      <w:r w:rsidRPr="00AA0BEE">
        <w:rPr>
          <w:rFonts w:ascii="Courier New" w:hAnsi="Courier New" w:cs="Courier New"/>
        </w:rPr>
        <w:t>=</w:t>
      </w:r>
      <w:bookmarkStart w:id="1699" w:name="_Hlk17128240"/>
      <w:r w:rsidRPr="00AA0BEE">
        <w:rPr>
          <w:rFonts w:ascii="Courier New" w:hAnsi="Courier New" w:cs="Courier New"/>
        </w:rPr>
        <w:t>UNLOCKED</w:t>
      </w:r>
      <w:bookmarkEnd w:id="1699"/>
      <w:r w:rsidRPr="00AA0BEE">
        <w:rPr>
          <w:rFonts w:ascii="Courier New" w:hAnsi="Courier New" w:cs="Courier New"/>
        </w:rPr>
        <w:t>, attributesListIn=empty</w:t>
      </w:r>
      <w:bookmarkEnd w:id="1697"/>
      <w:r>
        <w:t xml:space="preserve">. </w:t>
      </w:r>
    </w:p>
    <w:p w14:paraId="7ED21621" w14:textId="77777777" w:rsidR="00623B86" w:rsidRPr="00BC4B9E" w:rsidRDefault="00623B86" w:rsidP="00BC4B9E">
      <w:pPr>
        <w:pStyle w:val="PL"/>
      </w:pPr>
      <w:bookmarkStart w:id="1700" w:name="MCCQCTEMPBM_00000126"/>
      <w:r w:rsidRPr="00FC407B">
        <w:rPr>
          <w:rFonts w:cs="Courier New"/>
        </w:rPr>
        <w:lastRenderedPageBreak/>
        <w:t xml:space="preserve">     </w:t>
      </w:r>
      <w:r w:rsidRPr="00BC4B9E">
        <w:t>&lt;rpc message-id="101"</w:t>
      </w:r>
    </w:p>
    <w:p w14:paraId="5CA7E267" w14:textId="77777777" w:rsidR="00623B86" w:rsidRPr="00BC4B9E" w:rsidRDefault="00623B86" w:rsidP="00BC4B9E">
      <w:pPr>
        <w:pStyle w:val="PL"/>
      </w:pPr>
      <w:r w:rsidRPr="00BC4B9E">
        <w:t xml:space="preserve">          xmlns="urn:ietf:params:xml:ns:netconf:base:1.0"&gt;</w:t>
      </w:r>
    </w:p>
    <w:p w14:paraId="2FA57158" w14:textId="77777777" w:rsidR="00623B86" w:rsidRPr="00BC4B9E" w:rsidRDefault="00623B86" w:rsidP="00BC4B9E">
      <w:pPr>
        <w:pStyle w:val="PL"/>
      </w:pPr>
      <w:r w:rsidRPr="00BC4B9E">
        <w:t xml:space="preserve">       &lt;get&gt;</w:t>
      </w:r>
    </w:p>
    <w:p w14:paraId="78FA1455" w14:textId="77777777" w:rsidR="00623B86" w:rsidRPr="00BC4B9E" w:rsidRDefault="00623B86" w:rsidP="00BC4B9E">
      <w:pPr>
        <w:pStyle w:val="PL"/>
      </w:pPr>
      <w:r w:rsidRPr="00BC4B9E">
        <w:t xml:space="preserve">         &lt;source&gt;</w:t>
      </w:r>
    </w:p>
    <w:p w14:paraId="2CEAF924" w14:textId="77777777" w:rsidR="00623B86" w:rsidRPr="00BC4B9E" w:rsidRDefault="00623B86" w:rsidP="00BC4B9E">
      <w:pPr>
        <w:pStyle w:val="PL"/>
      </w:pPr>
      <w:r w:rsidRPr="00BC4B9E">
        <w:t xml:space="preserve">           &lt;running/&gt;</w:t>
      </w:r>
    </w:p>
    <w:p w14:paraId="4D64A215" w14:textId="77777777" w:rsidR="00623B86" w:rsidRPr="00BC4B9E" w:rsidRDefault="00623B86" w:rsidP="00BC4B9E">
      <w:pPr>
        <w:pStyle w:val="PL"/>
      </w:pPr>
      <w:r w:rsidRPr="00BC4B9E">
        <w:t xml:space="preserve">         &lt;/source&gt;</w:t>
      </w:r>
    </w:p>
    <w:p w14:paraId="28AAEED3" w14:textId="77777777" w:rsidR="00623B86" w:rsidRPr="00BC4B9E" w:rsidRDefault="00623B86" w:rsidP="00BC4B9E">
      <w:pPr>
        <w:pStyle w:val="PL"/>
      </w:pPr>
      <w:r w:rsidRPr="00BC4B9E">
        <w:t xml:space="preserve">         &lt;filter type="subtree"&gt;</w:t>
      </w:r>
    </w:p>
    <w:p w14:paraId="4098DD68" w14:textId="77777777" w:rsidR="00623B86" w:rsidRPr="00BC4B9E" w:rsidRDefault="00623B86" w:rsidP="00BC4B9E">
      <w:pPr>
        <w:pStyle w:val="PL"/>
      </w:pPr>
      <w:r w:rsidRPr="00BC4B9E">
        <w:t xml:space="preserve">           &lt;ManagedElement&gt;</w:t>
      </w:r>
    </w:p>
    <w:p w14:paraId="4372C6EF" w14:textId="77777777" w:rsidR="00623B86" w:rsidRPr="00BC4B9E" w:rsidRDefault="00623B86" w:rsidP="00BC4B9E">
      <w:pPr>
        <w:pStyle w:val="PL"/>
      </w:pPr>
      <w:r w:rsidRPr="00BC4B9E">
        <w:t xml:space="preserve">             &lt;id&gt;myNode&lt;/id&gt;</w:t>
      </w:r>
    </w:p>
    <w:p w14:paraId="254684BC" w14:textId="77777777" w:rsidR="00623B86" w:rsidRPr="00BC4B9E" w:rsidRDefault="00623B86" w:rsidP="00BC4B9E">
      <w:pPr>
        <w:pStyle w:val="PL"/>
      </w:pPr>
      <w:r w:rsidRPr="00BC4B9E">
        <w:tab/>
        <w:t xml:space="preserve">     &lt;MeasurementControl&gt;</w:t>
      </w:r>
    </w:p>
    <w:p w14:paraId="1D5EE5D5" w14:textId="77777777" w:rsidR="00623B86" w:rsidRPr="00BC4B9E" w:rsidRDefault="00623B86" w:rsidP="00BC4B9E">
      <w:pPr>
        <w:pStyle w:val="PL"/>
      </w:pPr>
      <w:r w:rsidRPr="00BC4B9E">
        <w:tab/>
        <w:t xml:space="preserve">     </w:t>
      </w:r>
      <w:r w:rsidRPr="00BC4B9E">
        <w:tab/>
        <w:t>&lt;pMAdministrativeState&gt;</w:t>
      </w:r>
    </w:p>
    <w:p w14:paraId="5CA3E56F" w14:textId="77777777" w:rsidR="00623B86" w:rsidRPr="00BC4B9E" w:rsidRDefault="00623B86" w:rsidP="00BC4B9E">
      <w:pPr>
        <w:pStyle w:val="PL"/>
      </w:pPr>
      <w:r w:rsidRPr="00BC4B9E">
        <w:t xml:space="preserve">              UNLOCKED</w:t>
      </w:r>
    </w:p>
    <w:p w14:paraId="16A5B0FD" w14:textId="77777777" w:rsidR="00623B86" w:rsidRPr="00BC4B9E" w:rsidRDefault="00623B86" w:rsidP="00BC4B9E">
      <w:pPr>
        <w:pStyle w:val="PL"/>
      </w:pPr>
      <w:r w:rsidRPr="00BC4B9E">
        <w:tab/>
        <w:t xml:space="preserve">     </w:t>
      </w:r>
      <w:r w:rsidRPr="00BC4B9E">
        <w:tab/>
        <w:t>&lt;/pMAdministrativeState&gt;</w:t>
      </w:r>
    </w:p>
    <w:p w14:paraId="6D838F55" w14:textId="77777777" w:rsidR="00623B86" w:rsidRPr="00BC4B9E" w:rsidRDefault="00623B86" w:rsidP="00BC4B9E">
      <w:pPr>
        <w:pStyle w:val="PL"/>
      </w:pPr>
      <w:r w:rsidRPr="00BC4B9E">
        <w:tab/>
        <w:t xml:space="preserve">     &lt;/MeasurementControl&gt;</w:t>
      </w:r>
    </w:p>
    <w:p w14:paraId="6B1E9D46" w14:textId="77777777" w:rsidR="00623B86" w:rsidRPr="00BC4B9E" w:rsidRDefault="00623B86" w:rsidP="00BC4B9E">
      <w:pPr>
        <w:pStyle w:val="PL"/>
      </w:pPr>
      <w:r w:rsidRPr="00BC4B9E">
        <w:t xml:space="preserve">           &lt;/ManagedElement&gt;</w:t>
      </w:r>
    </w:p>
    <w:p w14:paraId="108467C4" w14:textId="77777777" w:rsidR="00623B86" w:rsidRPr="00BC4B9E" w:rsidRDefault="00623B86" w:rsidP="00BC4B9E">
      <w:pPr>
        <w:pStyle w:val="PL"/>
      </w:pPr>
      <w:r w:rsidRPr="00BC4B9E">
        <w:t xml:space="preserve">         &lt;/filter&gt;</w:t>
      </w:r>
    </w:p>
    <w:p w14:paraId="428D7BE1" w14:textId="77777777" w:rsidR="00623B86" w:rsidRPr="00BC4B9E" w:rsidRDefault="00623B86" w:rsidP="00BC4B9E">
      <w:pPr>
        <w:pStyle w:val="PL"/>
      </w:pPr>
      <w:r w:rsidRPr="00BC4B9E">
        <w:t xml:space="preserve">       &lt;/get&gt;</w:t>
      </w:r>
    </w:p>
    <w:p w14:paraId="48D650FD" w14:textId="77777777" w:rsidR="00623B86" w:rsidRPr="00FC407B" w:rsidRDefault="00623B86" w:rsidP="00BC4B9E">
      <w:pPr>
        <w:pStyle w:val="PL"/>
        <w:rPr>
          <w:rFonts w:cs="Courier New"/>
        </w:rPr>
      </w:pPr>
      <w:r w:rsidRPr="00BC4B9E">
        <w:t xml:space="preserve">     &lt;/rpc&gt;</w:t>
      </w:r>
    </w:p>
    <w:bookmarkEnd w:id="1700"/>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01" w:name="MCCQCTEMPBM_00000127"/>
      <w:r w:rsidRPr="00AA0BEE">
        <w:rPr>
          <w:rFonts w:ascii="Courier New" w:hAnsi="Courier New" w:cs="Courier New"/>
        </w:rPr>
        <w:t>getMOIAttributes</w:t>
      </w:r>
      <w:bookmarkEnd w:id="1701"/>
      <w:r>
        <w:t xml:space="preserve"> for base object </w:t>
      </w:r>
      <w:bookmarkStart w:id="1702"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02"/>
      <w:r>
        <w:t xml:space="preserve">. </w:t>
      </w:r>
    </w:p>
    <w:p w14:paraId="0B35AA89" w14:textId="77777777" w:rsidR="00623B86" w:rsidRPr="00BC4B9E" w:rsidRDefault="00623B86" w:rsidP="00BC4B9E">
      <w:pPr>
        <w:pStyle w:val="PL"/>
      </w:pPr>
      <w:bookmarkStart w:id="1703" w:name="MCCQCTEMPBM_00000129"/>
      <w:r w:rsidRPr="00BC4B9E">
        <w:t xml:space="preserve">&lt;rpc xmlns="urn:ietf:params:xml:ns:netconf:base:1.0" message-id="101"&gt;  </w:t>
      </w:r>
    </w:p>
    <w:p w14:paraId="24DBF887" w14:textId="77777777" w:rsidR="00623B86" w:rsidRPr="00BC4B9E" w:rsidRDefault="00623B86" w:rsidP="00BC4B9E">
      <w:pPr>
        <w:pStyle w:val="PL"/>
      </w:pPr>
      <w:r w:rsidRPr="00BC4B9E">
        <w:t xml:space="preserve">  &lt;get&gt;</w:t>
      </w:r>
    </w:p>
    <w:p w14:paraId="25DA13B5" w14:textId="77777777" w:rsidR="00623B86" w:rsidRPr="00BC4B9E" w:rsidRDefault="00623B86" w:rsidP="00BC4B9E">
      <w:pPr>
        <w:pStyle w:val="PL"/>
      </w:pPr>
      <w:r w:rsidRPr="00BC4B9E">
        <w:t xml:space="preserve">    &lt;source&gt;</w:t>
      </w:r>
    </w:p>
    <w:p w14:paraId="3A32D73A" w14:textId="77777777" w:rsidR="00623B86" w:rsidRPr="00BC4B9E" w:rsidRDefault="00623B86" w:rsidP="00BC4B9E">
      <w:pPr>
        <w:pStyle w:val="PL"/>
      </w:pPr>
      <w:r w:rsidRPr="00BC4B9E">
        <w:t xml:space="preserve">      &lt;running/&gt;</w:t>
      </w:r>
    </w:p>
    <w:p w14:paraId="4B77A90E" w14:textId="77777777" w:rsidR="00623B86" w:rsidRPr="00BC4B9E" w:rsidRDefault="00623B86" w:rsidP="00BC4B9E">
      <w:pPr>
        <w:pStyle w:val="PL"/>
      </w:pPr>
      <w:r w:rsidRPr="00BC4B9E">
        <w:t xml:space="preserve">    &lt;/source&gt;</w:t>
      </w:r>
    </w:p>
    <w:p w14:paraId="489D67E2" w14:textId="77777777" w:rsidR="00623B86" w:rsidRPr="00BC4B9E" w:rsidRDefault="00623B86" w:rsidP="00BC4B9E">
      <w:pPr>
        <w:pStyle w:val="PL"/>
      </w:pPr>
      <w:r w:rsidRPr="00BC4B9E">
        <w:t xml:space="preserve">  &lt;filter type="xpath"  </w:t>
      </w:r>
    </w:p>
    <w:p w14:paraId="59A73539" w14:textId="77777777" w:rsidR="00623B86" w:rsidRPr="00BC4B9E" w:rsidRDefault="00623B86" w:rsidP="00BC4B9E">
      <w:pPr>
        <w:pStyle w:val="PL"/>
      </w:pPr>
      <w:r w:rsidRPr="00BC4B9E">
        <w:t xml:space="preserve">     select="/me3gpp:ManagedElement[id='me1']/attributes | </w:t>
      </w:r>
    </w:p>
    <w:p w14:paraId="7EB1A9AA" w14:textId="77777777" w:rsidR="00623B86" w:rsidRPr="00BC4B9E" w:rsidRDefault="00623B86" w:rsidP="00BC4B9E">
      <w:pPr>
        <w:pStyle w:val="PL"/>
      </w:pPr>
      <w:r w:rsidRPr="00BC4B9E">
        <w:t xml:space="preserve">        /me3gpp:ManagedElement[id='me1']/*/attributes | </w:t>
      </w:r>
    </w:p>
    <w:p w14:paraId="00C6D66C" w14:textId="77777777" w:rsidR="00623B86" w:rsidRPr="00BC4B9E" w:rsidRDefault="00623B86" w:rsidP="00BC4B9E">
      <w:pPr>
        <w:pStyle w:val="PL"/>
      </w:pPr>
      <w:r w:rsidRPr="00BC4B9E">
        <w:t xml:space="preserve">        /me3gpp:ManagedElement[id='me1']/*/*/attributes"  /&gt;</w:t>
      </w:r>
    </w:p>
    <w:p w14:paraId="671CA3DB" w14:textId="77777777" w:rsidR="00623B86" w:rsidRPr="00BC4B9E" w:rsidRDefault="00623B86" w:rsidP="00BC4B9E">
      <w:pPr>
        <w:pStyle w:val="PL"/>
      </w:pPr>
      <w:r w:rsidRPr="00BC4B9E">
        <w:t xml:space="preserve">  &lt;/get&gt;</w:t>
      </w:r>
    </w:p>
    <w:p w14:paraId="50C6F25C" w14:textId="77777777" w:rsidR="00623B86" w:rsidRPr="007A31D1" w:rsidRDefault="00623B86" w:rsidP="00BC4B9E">
      <w:pPr>
        <w:pStyle w:val="PL"/>
        <w:rPr>
          <w:rFonts w:cs="Courier New"/>
        </w:rPr>
      </w:pPr>
      <w:r w:rsidRPr="00BC4B9E">
        <w:t>&lt;/rpc&gt;</w:t>
      </w:r>
    </w:p>
    <w:bookmarkEnd w:id="1703"/>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04" w:name="MCCQCTEMPBM_00000130"/>
      <w:r w:rsidRPr="00AA0BEE">
        <w:rPr>
          <w:rFonts w:ascii="Courier New" w:hAnsi="Courier New" w:cs="Courier New"/>
        </w:rPr>
        <w:t xml:space="preserve">getMOIAttributes </w:t>
      </w:r>
      <w:bookmarkEnd w:id="1704"/>
      <w:r>
        <w:t xml:space="preserve">for base object </w:t>
      </w:r>
      <w:bookmarkStart w:id="1705" w:name="MCCQCTEMPBM_00000131"/>
      <w:r w:rsidRPr="00AA0BEE">
        <w:rPr>
          <w:rFonts w:ascii="Courier New" w:hAnsi="Courier New" w:cs="Courier New"/>
        </w:rPr>
        <w:t>ManagedElement=myNode, scope = BASE_NTH_LEVEL, level=2, filter=none, attributesListIn=empty</w:t>
      </w:r>
      <w:bookmarkEnd w:id="1705"/>
      <w:r>
        <w:t xml:space="preserve">. </w:t>
      </w:r>
    </w:p>
    <w:p w14:paraId="1C8F41DB" w14:textId="77777777" w:rsidR="00623B86" w:rsidRPr="00BC4B9E" w:rsidRDefault="00623B86" w:rsidP="00BC4B9E">
      <w:pPr>
        <w:pStyle w:val="PL"/>
      </w:pPr>
      <w:bookmarkStart w:id="1706" w:name="MCCQCTEMPBM_00000132"/>
      <w:r w:rsidRPr="00BC4B9E">
        <w:t xml:space="preserve">&lt;rpc xmlns="urn:ietf:params:xml:ns:netconf:base:1.0" message-id="101"&gt; </w:t>
      </w:r>
    </w:p>
    <w:p w14:paraId="3EDE31FF" w14:textId="77777777" w:rsidR="00623B86" w:rsidRPr="00BC4B9E" w:rsidRDefault="00623B86" w:rsidP="00BC4B9E">
      <w:pPr>
        <w:pStyle w:val="PL"/>
      </w:pPr>
      <w:r w:rsidRPr="00BC4B9E">
        <w:t xml:space="preserve">  &lt;get&gt;</w:t>
      </w:r>
    </w:p>
    <w:p w14:paraId="6D30C964" w14:textId="77777777" w:rsidR="00623B86" w:rsidRPr="00BC4B9E" w:rsidRDefault="00623B86" w:rsidP="00BC4B9E">
      <w:pPr>
        <w:pStyle w:val="PL"/>
      </w:pPr>
      <w:r w:rsidRPr="00BC4B9E">
        <w:t xml:space="preserve">    &lt;source&gt;</w:t>
      </w:r>
    </w:p>
    <w:p w14:paraId="03AB05A8" w14:textId="77777777" w:rsidR="00623B86" w:rsidRPr="00BC4B9E" w:rsidRDefault="00623B86" w:rsidP="00BC4B9E">
      <w:pPr>
        <w:pStyle w:val="PL"/>
      </w:pPr>
      <w:r w:rsidRPr="00BC4B9E">
        <w:t xml:space="preserve">      &lt;running/&gt;</w:t>
      </w:r>
    </w:p>
    <w:p w14:paraId="5304A91D" w14:textId="77777777" w:rsidR="00623B86" w:rsidRPr="00BC4B9E" w:rsidRDefault="00623B86" w:rsidP="00BC4B9E">
      <w:pPr>
        <w:pStyle w:val="PL"/>
      </w:pPr>
      <w:r w:rsidRPr="00BC4B9E">
        <w:t xml:space="preserve">    &lt;/source&gt;</w:t>
      </w:r>
    </w:p>
    <w:p w14:paraId="74D8A861" w14:textId="77777777" w:rsidR="00623B86" w:rsidRPr="00BC4B9E" w:rsidRDefault="00623B86" w:rsidP="00BC4B9E">
      <w:pPr>
        <w:pStyle w:val="PL"/>
      </w:pPr>
      <w:r w:rsidRPr="00BC4B9E">
        <w:t xml:space="preserve">  &lt;filter type="xpath" </w:t>
      </w:r>
    </w:p>
    <w:p w14:paraId="36C09231" w14:textId="77777777" w:rsidR="00623B86" w:rsidRPr="00BC4B9E" w:rsidRDefault="00623B86" w:rsidP="00BC4B9E">
      <w:pPr>
        <w:pStyle w:val="PL"/>
      </w:pPr>
      <w:r w:rsidRPr="00BC4B9E">
        <w:t xml:space="preserve">     select="/me3gpp:ManagedElement[id='me1']/*/*/attributes"/&gt;</w:t>
      </w:r>
    </w:p>
    <w:p w14:paraId="14B52C82" w14:textId="77777777" w:rsidR="00623B86" w:rsidRPr="00BC4B9E" w:rsidRDefault="00623B86" w:rsidP="00BC4B9E">
      <w:pPr>
        <w:pStyle w:val="PL"/>
      </w:pPr>
      <w:r w:rsidRPr="00BC4B9E">
        <w:t xml:space="preserve">  &lt;/get&gt;</w:t>
      </w:r>
    </w:p>
    <w:p w14:paraId="05792E61" w14:textId="77777777" w:rsidR="00623B86" w:rsidRPr="00A3527C" w:rsidRDefault="00623B86" w:rsidP="00BC4B9E">
      <w:pPr>
        <w:pStyle w:val="PL"/>
        <w:rPr>
          <w:rFonts w:cs="Courier New"/>
        </w:rPr>
      </w:pPr>
      <w:r w:rsidRPr="00BC4B9E">
        <w:t>&lt;/rpc&gt;</w:t>
      </w:r>
    </w:p>
    <w:bookmarkEnd w:id="1706"/>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07" w:name="_Toc35856610"/>
      <w:bookmarkStart w:id="1708" w:name="_Toc44001496"/>
      <w:bookmarkStart w:id="1709" w:name="_Toc51581097"/>
      <w:bookmarkStart w:id="1710" w:name="_Toc52356360"/>
      <w:bookmarkStart w:id="1711" w:name="_Toc55227930"/>
      <w:bookmarkStart w:id="1712" w:name="_Toc138323476"/>
      <w:bookmarkStart w:id="1713" w:name="_Toc219487673"/>
      <w:r w:rsidRPr="00DA2CEE">
        <w:t>12.1.</w:t>
      </w:r>
      <w:r>
        <w:t>3</w:t>
      </w:r>
      <w:r w:rsidRPr="00DA2CEE">
        <w:t>.1.4</w:t>
      </w:r>
      <w:r w:rsidRPr="00DA2CEE">
        <w:tab/>
        <w:t xml:space="preserve">Operation </w:t>
      </w:r>
      <w:bookmarkStart w:id="1714" w:name="MCCQCTEMPBM_00000133"/>
      <w:r w:rsidRPr="00AA0BEE">
        <w:rPr>
          <w:rFonts w:ascii="Courier New" w:hAnsi="Courier New" w:cs="Courier New"/>
        </w:rPr>
        <w:t>modifyMOIAttributes</w:t>
      </w:r>
      <w:bookmarkEnd w:id="1707"/>
      <w:bookmarkEnd w:id="1708"/>
      <w:bookmarkEnd w:id="1709"/>
      <w:bookmarkEnd w:id="1710"/>
      <w:bookmarkEnd w:id="1711"/>
      <w:bookmarkEnd w:id="1712"/>
      <w:bookmarkEnd w:id="1713"/>
      <w:bookmarkEnd w:id="1714"/>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lastRenderedPageBreak/>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15" w:name="MCCQCTEMPBM_00000134"/>
      <w:r w:rsidRPr="00D8237F">
        <w:rPr>
          <w:rFonts w:ascii="Courier New" w:hAnsi="Courier New" w:cs="Courier New"/>
        </w:rPr>
        <w:t>modifyMOIAttributes</w:t>
      </w:r>
      <w:bookmarkEnd w:id="1715"/>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6F493A">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6F493A">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16" w:name="_Hlk21681673"/>
      <w:r>
        <w:t>12.1.3.1.4-2</w:t>
      </w:r>
      <w:bookmarkEnd w:id="1716"/>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275693A2" w14:textId="77777777" w:rsidR="0094017D" w:rsidRPr="00431D45" w:rsidRDefault="0094017D" w:rsidP="00431D45">
      <w:pPr>
        <w:pStyle w:val="EX"/>
        <w:rPr>
          <w:b/>
          <w:bCs/>
          <w:lang w:val="fr-FR"/>
        </w:rPr>
      </w:pPr>
      <w:bookmarkStart w:id="1717" w:name="_Toc35856611"/>
      <w:bookmarkStart w:id="1718" w:name="_Toc44001497"/>
      <w:bookmarkStart w:id="1719" w:name="_Toc51581098"/>
      <w:bookmarkStart w:id="1720" w:name="_Toc52356361"/>
      <w:bookmarkStart w:id="1721" w:name="_Toc55227931"/>
      <w:bookmarkStart w:id="1722" w:name="_Toc138323477"/>
      <w:r w:rsidRPr="00431D45">
        <w:rPr>
          <w:b/>
          <w:bCs/>
          <w:lang w:val="fr-FR"/>
        </w:rPr>
        <w:t>Example 1</w:t>
      </w:r>
    </w:p>
    <w:p w14:paraId="3F6A74CF" w14:textId="77777777" w:rsidR="0094017D" w:rsidRPr="00DB0117" w:rsidRDefault="0094017D" w:rsidP="0094017D">
      <w:pPr>
        <w:rPr>
          <w:rFonts w:ascii="Courier New" w:hAnsi="Courier New" w:cs="Courier New"/>
        </w:rPr>
      </w:pPr>
      <w:r w:rsidRPr="00DB0117">
        <w:t xml:space="preserve">Replace all properties of </w:t>
      </w:r>
      <w:r w:rsidRPr="00DB0117">
        <w:rPr>
          <w:rFonts w:ascii="Courier New" w:hAnsi="Courier New" w:cs="Courier New"/>
        </w:rPr>
        <w:t xml:space="preserve">ManagedElement=myNode, GNBDUFunction=1, </w:t>
      </w:r>
      <w:r w:rsidRPr="00DB0117">
        <w:t>including</w:t>
      </w:r>
      <w:r w:rsidRPr="00DB0117">
        <w:rPr>
          <w:rFonts w:ascii="Courier New" w:hAnsi="Courier New" w:cs="Courier New"/>
        </w:rPr>
        <w:t xml:space="preserve"> gNBIdLength, gNBId, priorityLabel, </w:t>
      </w:r>
      <w:r w:rsidRPr="00DB0117">
        <w:t>and</w:t>
      </w:r>
      <w:r w:rsidRPr="00DB0117">
        <w:rPr>
          <w:rFonts w:ascii="Courier New" w:hAnsi="Courier New" w:cs="Courier New"/>
        </w:rPr>
        <w:t xml:space="preserve"> gNBDUName.</w:t>
      </w:r>
    </w:p>
    <w:p w14:paraId="7210038F" w14:textId="77777777" w:rsidR="0094017D" w:rsidRPr="00DB0117" w:rsidRDefault="0094017D" w:rsidP="0094017D">
      <w:pPr>
        <w:pStyle w:val="PL"/>
        <w:rPr>
          <w:lang w:val="fr-FR"/>
        </w:rPr>
      </w:pPr>
      <w:r w:rsidRPr="00DB0117">
        <w:rPr>
          <w:lang w:val="fr-FR"/>
        </w:rPr>
        <w:t>&lt;rpc message-id="101"&gt;</w:t>
      </w:r>
    </w:p>
    <w:p w14:paraId="6B658766" w14:textId="77777777" w:rsidR="0094017D" w:rsidRPr="00DB0117" w:rsidRDefault="0094017D" w:rsidP="0094017D">
      <w:pPr>
        <w:pStyle w:val="PL"/>
        <w:rPr>
          <w:lang w:val="fr-FR"/>
        </w:rPr>
      </w:pPr>
      <w:r w:rsidRPr="00DB0117">
        <w:rPr>
          <w:lang w:val="fr-FR"/>
        </w:rPr>
        <w:t xml:space="preserve">    &lt;edit-config&gt;</w:t>
      </w:r>
    </w:p>
    <w:p w14:paraId="31083709" w14:textId="77777777" w:rsidR="0094017D" w:rsidRPr="00DB0117" w:rsidRDefault="0094017D" w:rsidP="0094017D">
      <w:pPr>
        <w:pStyle w:val="PL"/>
        <w:rPr>
          <w:lang w:val="fr-FR"/>
        </w:rPr>
      </w:pPr>
      <w:r w:rsidRPr="00DB0117">
        <w:rPr>
          <w:lang w:val="fr-FR"/>
        </w:rPr>
        <w:t xml:space="preserve">        &lt;target&gt;</w:t>
      </w:r>
    </w:p>
    <w:p w14:paraId="23342C2A" w14:textId="77777777" w:rsidR="0094017D" w:rsidRPr="00DB0117" w:rsidRDefault="0094017D" w:rsidP="0094017D">
      <w:pPr>
        <w:pStyle w:val="PL"/>
        <w:rPr>
          <w:lang w:val="fr-FR"/>
        </w:rPr>
      </w:pPr>
      <w:r w:rsidRPr="00DB0117">
        <w:rPr>
          <w:lang w:val="fr-FR"/>
        </w:rPr>
        <w:t xml:space="preserve">            &lt;running/&gt;</w:t>
      </w:r>
    </w:p>
    <w:p w14:paraId="238EFD35" w14:textId="77777777" w:rsidR="0094017D" w:rsidRPr="00DB0117" w:rsidRDefault="0094017D" w:rsidP="0094017D">
      <w:pPr>
        <w:pStyle w:val="PL"/>
        <w:rPr>
          <w:lang w:val="fr-FR"/>
        </w:rPr>
      </w:pPr>
      <w:r w:rsidRPr="00DB0117">
        <w:rPr>
          <w:lang w:val="fr-FR"/>
        </w:rPr>
        <w:t xml:space="preserve">        &lt;/target&gt;</w:t>
      </w:r>
    </w:p>
    <w:p w14:paraId="3F94ABB4" w14:textId="77777777" w:rsidR="0094017D" w:rsidRPr="00DB0117" w:rsidRDefault="0094017D" w:rsidP="0094017D">
      <w:pPr>
        <w:pStyle w:val="PL"/>
        <w:rPr>
          <w:lang w:val="fr-FR"/>
        </w:rPr>
      </w:pPr>
      <w:r w:rsidRPr="00DB0117">
        <w:rPr>
          <w:lang w:val="fr-FR"/>
        </w:rPr>
        <w:t xml:space="preserve">        &lt;default-operation&gt;none&lt;/default-operation&gt;</w:t>
      </w:r>
    </w:p>
    <w:p w14:paraId="458BDCE0" w14:textId="77777777" w:rsidR="0094017D" w:rsidRPr="00DB0117" w:rsidRDefault="0094017D" w:rsidP="0094017D">
      <w:pPr>
        <w:pStyle w:val="PL"/>
        <w:rPr>
          <w:lang w:val="fr-FR"/>
        </w:rPr>
      </w:pPr>
      <w:r w:rsidRPr="00DB0117">
        <w:rPr>
          <w:lang w:val="fr-FR"/>
        </w:rPr>
        <w:t xml:space="preserve">        &lt;config&gt;</w:t>
      </w:r>
    </w:p>
    <w:p w14:paraId="21A557F7" w14:textId="77777777" w:rsidR="0094017D" w:rsidRPr="00DB0117" w:rsidRDefault="0094017D" w:rsidP="0094017D">
      <w:pPr>
        <w:pStyle w:val="PL"/>
        <w:rPr>
          <w:lang w:val="fr-FR"/>
        </w:rPr>
      </w:pPr>
      <w:r w:rsidRPr="00DB0117">
        <w:rPr>
          <w:lang w:val="fr-FR"/>
        </w:rPr>
        <w:t xml:space="preserve">            &lt;ManagedElement&gt;</w:t>
      </w:r>
    </w:p>
    <w:p w14:paraId="5F2C695C" w14:textId="77777777" w:rsidR="0094017D" w:rsidRPr="00DB0117" w:rsidRDefault="0094017D" w:rsidP="0094017D">
      <w:pPr>
        <w:pStyle w:val="PL"/>
        <w:rPr>
          <w:lang w:val="fr-FR"/>
        </w:rPr>
      </w:pPr>
      <w:r w:rsidRPr="00DB0117">
        <w:rPr>
          <w:lang w:val="fr-FR"/>
        </w:rPr>
        <w:t xml:space="preserve">                &lt;id&gt;myNode&lt;/id&gt;</w:t>
      </w:r>
    </w:p>
    <w:p w14:paraId="45D2C4F7" w14:textId="77777777" w:rsidR="0094017D" w:rsidRPr="00DB0117" w:rsidRDefault="0094017D" w:rsidP="0094017D">
      <w:pPr>
        <w:pStyle w:val="PL"/>
        <w:rPr>
          <w:lang w:val="fr-FR"/>
        </w:rPr>
      </w:pPr>
      <w:r w:rsidRPr="00DB0117">
        <w:rPr>
          <w:lang w:val="fr-FR"/>
        </w:rPr>
        <w:t xml:space="preserve">                &lt;GNBDUFunction operation="replace"&gt;</w:t>
      </w:r>
    </w:p>
    <w:p w14:paraId="41DB09B4" w14:textId="77777777" w:rsidR="0094017D" w:rsidRPr="00DB0117" w:rsidRDefault="0094017D" w:rsidP="0094017D">
      <w:pPr>
        <w:pStyle w:val="PL"/>
        <w:rPr>
          <w:lang w:val="fr-FR"/>
        </w:rPr>
      </w:pPr>
      <w:r w:rsidRPr="00DB0117">
        <w:rPr>
          <w:lang w:val="fr-FR"/>
        </w:rPr>
        <w:t xml:space="preserve">                    &lt;id&gt;1&lt;/id&gt;</w:t>
      </w:r>
    </w:p>
    <w:p w14:paraId="0B100D4B" w14:textId="77777777" w:rsidR="0094017D" w:rsidRPr="00DB0117" w:rsidRDefault="0094017D" w:rsidP="0094017D">
      <w:pPr>
        <w:pStyle w:val="PL"/>
        <w:rPr>
          <w:lang w:val="fr-FR"/>
        </w:rPr>
      </w:pPr>
      <w:r w:rsidRPr="00DB0117">
        <w:rPr>
          <w:lang w:val="fr-FR"/>
        </w:rPr>
        <w:t xml:space="preserve">                    &lt;attributes&gt;</w:t>
      </w:r>
    </w:p>
    <w:p w14:paraId="01DAB3FE" w14:textId="77777777" w:rsidR="0094017D" w:rsidRPr="00DB0117" w:rsidRDefault="0094017D" w:rsidP="0094017D">
      <w:pPr>
        <w:pStyle w:val="PL"/>
        <w:rPr>
          <w:lang w:val="fr-FR"/>
        </w:rPr>
      </w:pPr>
      <w:r w:rsidRPr="00DB0117">
        <w:rPr>
          <w:lang w:val="fr-FR"/>
        </w:rPr>
        <w:t xml:space="preserve">                        &lt;gNBIdLength&gt;25&lt;/gNBIdLength&gt;</w:t>
      </w:r>
    </w:p>
    <w:p w14:paraId="3E37BE29" w14:textId="77777777" w:rsidR="0094017D" w:rsidRPr="00DB0117" w:rsidRDefault="0094017D" w:rsidP="0094017D">
      <w:pPr>
        <w:pStyle w:val="PL"/>
        <w:rPr>
          <w:lang w:val="fr-FR"/>
        </w:rPr>
      </w:pPr>
      <w:r w:rsidRPr="00DB0117">
        <w:rPr>
          <w:lang w:val="fr-FR"/>
        </w:rPr>
        <w:t xml:space="preserve">                        &lt;gNBId&gt;357&lt;/gNBId&gt;</w:t>
      </w:r>
    </w:p>
    <w:p w14:paraId="7B870F26" w14:textId="77777777" w:rsidR="0094017D" w:rsidRPr="00DB0117" w:rsidRDefault="0094017D" w:rsidP="0094017D">
      <w:pPr>
        <w:pStyle w:val="PL"/>
        <w:rPr>
          <w:lang w:val="fr-FR"/>
        </w:rPr>
      </w:pPr>
      <w:r w:rsidRPr="00DB0117">
        <w:rPr>
          <w:lang w:val="fr-FR"/>
        </w:rPr>
        <w:t xml:space="preserve">                        &lt;priorityLabel&gt;2&lt;/priorityLabel&gt;</w:t>
      </w:r>
    </w:p>
    <w:p w14:paraId="075D1700" w14:textId="77777777" w:rsidR="0094017D" w:rsidRPr="00DB0117" w:rsidRDefault="0094017D" w:rsidP="0094017D">
      <w:pPr>
        <w:pStyle w:val="PL"/>
        <w:rPr>
          <w:lang w:val="fr-FR"/>
        </w:rPr>
      </w:pPr>
      <w:r w:rsidRPr="00DB0117">
        <w:rPr>
          <w:lang w:val="fr-FR"/>
        </w:rPr>
        <w:t xml:space="preserve">                        &lt;gNBDUName&gt;du-south-1&lt;/gNBDUName&gt;</w:t>
      </w:r>
    </w:p>
    <w:p w14:paraId="19480796" w14:textId="77777777" w:rsidR="0094017D" w:rsidRPr="00DB0117" w:rsidRDefault="0094017D" w:rsidP="0094017D">
      <w:pPr>
        <w:pStyle w:val="PL"/>
        <w:rPr>
          <w:lang w:val="fr-FR"/>
        </w:rPr>
      </w:pPr>
      <w:r w:rsidRPr="00DB0117">
        <w:rPr>
          <w:lang w:val="fr-FR"/>
        </w:rPr>
        <w:t xml:space="preserve">                        &lt;!-- other attributes --&gt;</w:t>
      </w:r>
    </w:p>
    <w:p w14:paraId="7B57BBE3" w14:textId="77777777" w:rsidR="0094017D" w:rsidRPr="00DB0117" w:rsidRDefault="0094017D" w:rsidP="0094017D">
      <w:pPr>
        <w:pStyle w:val="PL"/>
        <w:rPr>
          <w:lang w:val="fr-FR"/>
        </w:rPr>
      </w:pPr>
      <w:r w:rsidRPr="00DB0117">
        <w:rPr>
          <w:lang w:val="fr-FR"/>
        </w:rPr>
        <w:t xml:space="preserve">                    &lt;/attributes&gt;</w:t>
      </w:r>
    </w:p>
    <w:p w14:paraId="6FCFEEB8" w14:textId="77777777" w:rsidR="0094017D" w:rsidRPr="00DB0117" w:rsidRDefault="0094017D" w:rsidP="0094017D">
      <w:pPr>
        <w:pStyle w:val="PL"/>
        <w:rPr>
          <w:lang w:val="fr-FR"/>
        </w:rPr>
      </w:pPr>
      <w:r w:rsidRPr="00DB0117">
        <w:rPr>
          <w:lang w:val="fr-FR"/>
        </w:rPr>
        <w:t xml:space="preserve">                &lt;/GNBDUFunction&gt;</w:t>
      </w:r>
    </w:p>
    <w:p w14:paraId="17060168" w14:textId="77777777" w:rsidR="0094017D" w:rsidRPr="00DB0117" w:rsidRDefault="0094017D" w:rsidP="0094017D">
      <w:pPr>
        <w:pStyle w:val="PL"/>
        <w:rPr>
          <w:lang w:val="fr-FR"/>
        </w:rPr>
      </w:pPr>
      <w:r w:rsidRPr="00DB0117">
        <w:rPr>
          <w:lang w:val="fr-FR"/>
        </w:rPr>
        <w:t xml:space="preserve">            &lt;/ManagedElement&gt;</w:t>
      </w:r>
    </w:p>
    <w:p w14:paraId="5C70B04C" w14:textId="77777777" w:rsidR="0094017D" w:rsidRPr="00DB0117" w:rsidRDefault="0094017D" w:rsidP="0094017D">
      <w:pPr>
        <w:pStyle w:val="PL"/>
        <w:rPr>
          <w:lang w:val="fr-FR"/>
        </w:rPr>
      </w:pPr>
      <w:r w:rsidRPr="00DB0117">
        <w:rPr>
          <w:lang w:val="fr-FR"/>
        </w:rPr>
        <w:t xml:space="preserve">        &lt;/config&gt;</w:t>
      </w:r>
    </w:p>
    <w:p w14:paraId="6A283251" w14:textId="77777777" w:rsidR="0094017D" w:rsidRPr="00DB0117" w:rsidRDefault="0094017D" w:rsidP="0094017D">
      <w:pPr>
        <w:pStyle w:val="PL"/>
        <w:rPr>
          <w:lang w:val="fr-FR"/>
        </w:rPr>
      </w:pPr>
      <w:r w:rsidRPr="00DB0117">
        <w:rPr>
          <w:lang w:val="fr-FR"/>
        </w:rPr>
        <w:t xml:space="preserve">    &lt;/edit-config&gt;</w:t>
      </w:r>
    </w:p>
    <w:p w14:paraId="231F3E0C" w14:textId="77777777" w:rsidR="0094017D" w:rsidRPr="00DB0117" w:rsidRDefault="0094017D" w:rsidP="0094017D">
      <w:pPr>
        <w:pStyle w:val="PL"/>
        <w:rPr>
          <w:lang w:val="fr-FR"/>
        </w:rPr>
      </w:pPr>
      <w:r w:rsidRPr="00DB0117">
        <w:rPr>
          <w:lang w:val="fr-FR"/>
        </w:rPr>
        <w:t>&lt;/rpc&gt;</w:t>
      </w:r>
    </w:p>
    <w:p w14:paraId="009C0610" w14:textId="77777777" w:rsidR="0094017D" w:rsidRPr="00DB0117" w:rsidRDefault="0094017D" w:rsidP="0094017D"/>
    <w:p w14:paraId="7CA15406" w14:textId="77777777" w:rsidR="0094017D" w:rsidRPr="00431D45" w:rsidRDefault="0094017D" w:rsidP="00431D45">
      <w:pPr>
        <w:pStyle w:val="EX"/>
        <w:rPr>
          <w:b/>
          <w:bCs/>
          <w:lang w:val="fr-FR"/>
        </w:rPr>
      </w:pPr>
      <w:r w:rsidRPr="00431D45">
        <w:rPr>
          <w:b/>
          <w:bCs/>
          <w:lang w:val="fr-FR"/>
        </w:rPr>
        <w:t>Example 2</w:t>
      </w:r>
    </w:p>
    <w:p w14:paraId="54215D92" w14:textId="77777777" w:rsidR="0094017D" w:rsidRPr="00DB0117" w:rsidRDefault="0094017D" w:rsidP="0094017D">
      <w:pPr>
        <w:rPr>
          <w:rFonts w:ascii="Courier New" w:hAnsi="Courier New" w:cs="Courier New"/>
        </w:rPr>
      </w:pPr>
      <w:r w:rsidRPr="00DB0117">
        <w:t xml:space="preserve">Merge </w:t>
      </w:r>
      <w:r w:rsidRPr="00DB0117">
        <w:rPr>
          <w:rFonts w:ascii="Courier New" w:hAnsi="Courier New" w:cs="Courier New"/>
        </w:rPr>
        <w:t xml:space="preserve">ManagedElement=myNode, GNBDUFunction=1, </w:t>
      </w:r>
      <w:r w:rsidRPr="00DB0117">
        <w:t>updating only its</w:t>
      </w:r>
      <w:r w:rsidRPr="00DB0117">
        <w:rPr>
          <w:rFonts w:ascii="Courier New" w:hAnsi="Courier New" w:cs="Courier New"/>
        </w:rPr>
        <w:t xml:space="preserve"> priorityLabel=1</w:t>
      </w:r>
      <w:r w:rsidRPr="00DB0117">
        <w:t>, while keeping other attributes unchanged.</w:t>
      </w:r>
    </w:p>
    <w:p w14:paraId="1F0F84EE" w14:textId="77777777" w:rsidR="0094017D" w:rsidRPr="00DB0117" w:rsidRDefault="0094017D" w:rsidP="0094017D">
      <w:pPr>
        <w:pStyle w:val="PL"/>
        <w:rPr>
          <w:lang w:val="fr-FR"/>
        </w:rPr>
      </w:pPr>
      <w:r w:rsidRPr="00DB0117">
        <w:rPr>
          <w:lang w:val="fr-FR"/>
        </w:rPr>
        <w:t>&lt;rpc message-id="101"&gt;</w:t>
      </w:r>
    </w:p>
    <w:p w14:paraId="316B5E9A" w14:textId="77777777" w:rsidR="0094017D" w:rsidRPr="00DB0117" w:rsidRDefault="0094017D" w:rsidP="0094017D">
      <w:pPr>
        <w:pStyle w:val="PL"/>
        <w:rPr>
          <w:lang w:val="fr-FR"/>
        </w:rPr>
      </w:pPr>
      <w:r w:rsidRPr="00DB0117">
        <w:rPr>
          <w:lang w:val="fr-FR"/>
        </w:rPr>
        <w:t xml:space="preserve">    &lt;edit-config&gt;</w:t>
      </w:r>
    </w:p>
    <w:p w14:paraId="7F190000" w14:textId="77777777" w:rsidR="0094017D" w:rsidRPr="00DB0117" w:rsidRDefault="0094017D" w:rsidP="0094017D">
      <w:pPr>
        <w:pStyle w:val="PL"/>
        <w:rPr>
          <w:lang w:val="fr-FR"/>
        </w:rPr>
      </w:pPr>
      <w:r w:rsidRPr="00DB0117">
        <w:rPr>
          <w:lang w:val="fr-FR"/>
        </w:rPr>
        <w:t xml:space="preserve">        &lt;target&gt;</w:t>
      </w:r>
    </w:p>
    <w:p w14:paraId="7D21F9D4" w14:textId="77777777" w:rsidR="0094017D" w:rsidRPr="00DB0117" w:rsidRDefault="0094017D" w:rsidP="0094017D">
      <w:pPr>
        <w:pStyle w:val="PL"/>
        <w:rPr>
          <w:lang w:val="fr-FR"/>
        </w:rPr>
      </w:pPr>
      <w:r w:rsidRPr="00DB0117">
        <w:rPr>
          <w:lang w:val="fr-FR"/>
        </w:rPr>
        <w:lastRenderedPageBreak/>
        <w:t xml:space="preserve">            &lt;running/&gt;</w:t>
      </w:r>
    </w:p>
    <w:p w14:paraId="1B7A47B5" w14:textId="77777777" w:rsidR="0094017D" w:rsidRPr="00DB0117" w:rsidRDefault="0094017D" w:rsidP="0094017D">
      <w:pPr>
        <w:pStyle w:val="PL"/>
        <w:rPr>
          <w:lang w:val="fr-FR"/>
        </w:rPr>
      </w:pPr>
      <w:r w:rsidRPr="00DB0117">
        <w:rPr>
          <w:lang w:val="fr-FR"/>
        </w:rPr>
        <w:t xml:space="preserve">        &lt;/target&gt;</w:t>
      </w:r>
    </w:p>
    <w:p w14:paraId="3D1DB0D0" w14:textId="77777777" w:rsidR="0094017D" w:rsidRPr="00DB0117" w:rsidRDefault="0094017D" w:rsidP="0094017D">
      <w:pPr>
        <w:pStyle w:val="PL"/>
        <w:rPr>
          <w:lang w:val="fr-FR"/>
        </w:rPr>
      </w:pPr>
      <w:r w:rsidRPr="00DB0117">
        <w:rPr>
          <w:lang w:val="fr-FR"/>
        </w:rPr>
        <w:t xml:space="preserve">        &lt;default-operation&gt;none&lt;/default-operation&gt;</w:t>
      </w:r>
    </w:p>
    <w:p w14:paraId="3714EF09" w14:textId="77777777" w:rsidR="0094017D" w:rsidRPr="00DB0117" w:rsidRDefault="0094017D" w:rsidP="0094017D">
      <w:pPr>
        <w:pStyle w:val="PL"/>
        <w:rPr>
          <w:lang w:val="fr-FR"/>
        </w:rPr>
      </w:pPr>
      <w:r w:rsidRPr="00DB0117">
        <w:rPr>
          <w:lang w:val="fr-FR"/>
        </w:rPr>
        <w:t xml:space="preserve">        &lt;config&gt;</w:t>
      </w:r>
    </w:p>
    <w:p w14:paraId="3922ED15" w14:textId="77777777" w:rsidR="0094017D" w:rsidRPr="00DB0117" w:rsidRDefault="0094017D" w:rsidP="0094017D">
      <w:pPr>
        <w:pStyle w:val="PL"/>
        <w:rPr>
          <w:lang w:val="fr-FR"/>
        </w:rPr>
      </w:pPr>
      <w:r w:rsidRPr="00DB0117">
        <w:rPr>
          <w:lang w:val="fr-FR"/>
        </w:rPr>
        <w:t xml:space="preserve">            &lt;ManagedElement&gt;</w:t>
      </w:r>
    </w:p>
    <w:p w14:paraId="0BEE1D0B" w14:textId="77777777" w:rsidR="0094017D" w:rsidRPr="00DB0117" w:rsidRDefault="0094017D" w:rsidP="0094017D">
      <w:pPr>
        <w:pStyle w:val="PL"/>
        <w:rPr>
          <w:lang w:val="fr-FR"/>
        </w:rPr>
      </w:pPr>
      <w:r w:rsidRPr="00DB0117">
        <w:rPr>
          <w:lang w:val="fr-FR"/>
        </w:rPr>
        <w:t xml:space="preserve">                &lt;id&gt;myNode&lt;/id&gt;</w:t>
      </w:r>
    </w:p>
    <w:p w14:paraId="48DCDD60" w14:textId="77777777" w:rsidR="0094017D" w:rsidRPr="00DB0117" w:rsidRDefault="0094017D" w:rsidP="0094017D">
      <w:pPr>
        <w:pStyle w:val="PL"/>
        <w:rPr>
          <w:lang w:val="fr-FR"/>
        </w:rPr>
      </w:pPr>
      <w:r w:rsidRPr="00DB0117">
        <w:rPr>
          <w:lang w:val="fr-FR"/>
        </w:rPr>
        <w:t xml:space="preserve">                &lt;GNBDUFunction</w:t>
      </w:r>
      <w:r>
        <w:rPr>
          <w:lang w:val="fr-FR"/>
        </w:rPr>
        <w:t xml:space="preserve"> </w:t>
      </w:r>
      <w:r w:rsidRPr="00DB0117">
        <w:rPr>
          <w:lang w:val="fr-FR"/>
        </w:rPr>
        <w:t>operation="merge"&gt;</w:t>
      </w:r>
    </w:p>
    <w:p w14:paraId="5C25966C" w14:textId="77777777" w:rsidR="0094017D" w:rsidRPr="00DB0117" w:rsidRDefault="0094017D" w:rsidP="0094017D">
      <w:pPr>
        <w:pStyle w:val="PL"/>
        <w:rPr>
          <w:lang w:val="fr-FR"/>
        </w:rPr>
      </w:pPr>
      <w:r w:rsidRPr="00DB0117">
        <w:rPr>
          <w:lang w:val="fr-FR"/>
        </w:rPr>
        <w:t xml:space="preserve">                    &lt;id&gt;1&lt;/id&gt;</w:t>
      </w:r>
    </w:p>
    <w:p w14:paraId="29089250" w14:textId="77777777" w:rsidR="0094017D" w:rsidRPr="00DB0117" w:rsidRDefault="0094017D" w:rsidP="0094017D">
      <w:pPr>
        <w:pStyle w:val="PL"/>
        <w:rPr>
          <w:lang w:val="fr-FR"/>
        </w:rPr>
      </w:pPr>
      <w:r w:rsidRPr="00DB0117">
        <w:rPr>
          <w:lang w:val="fr-FR"/>
        </w:rPr>
        <w:t xml:space="preserve">                    &lt;attributes&gt;</w:t>
      </w:r>
    </w:p>
    <w:p w14:paraId="48E1E22D" w14:textId="77777777" w:rsidR="0094017D" w:rsidRPr="00DB0117" w:rsidRDefault="0094017D" w:rsidP="0094017D">
      <w:pPr>
        <w:pStyle w:val="PL"/>
        <w:rPr>
          <w:lang w:val="fr-FR"/>
        </w:rPr>
      </w:pPr>
      <w:r w:rsidRPr="00DB0117">
        <w:rPr>
          <w:lang w:val="fr-FR"/>
        </w:rPr>
        <w:t xml:space="preserve">                        &lt;priorityLabel&gt;1&lt;/priorityLabel&gt;</w:t>
      </w:r>
    </w:p>
    <w:p w14:paraId="1CAEAD65" w14:textId="77777777" w:rsidR="0094017D" w:rsidRPr="00DB0117" w:rsidRDefault="0094017D" w:rsidP="0094017D">
      <w:pPr>
        <w:pStyle w:val="PL"/>
        <w:rPr>
          <w:lang w:val="fr-FR"/>
        </w:rPr>
      </w:pPr>
      <w:r w:rsidRPr="00DB0117">
        <w:rPr>
          <w:lang w:val="fr-FR"/>
        </w:rPr>
        <w:t xml:space="preserve">                    &lt;/attributes&gt;</w:t>
      </w:r>
    </w:p>
    <w:p w14:paraId="743EB562" w14:textId="77777777" w:rsidR="0094017D" w:rsidRPr="00DB0117" w:rsidRDefault="0094017D" w:rsidP="0094017D">
      <w:pPr>
        <w:pStyle w:val="PL"/>
        <w:rPr>
          <w:lang w:val="fr-FR"/>
        </w:rPr>
      </w:pPr>
      <w:r w:rsidRPr="00DB0117">
        <w:rPr>
          <w:lang w:val="fr-FR"/>
        </w:rPr>
        <w:t xml:space="preserve">                &lt;/GNBDUFunction&gt;</w:t>
      </w:r>
    </w:p>
    <w:p w14:paraId="24C16B90" w14:textId="77777777" w:rsidR="0094017D" w:rsidRPr="00DB0117" w:rsidRDefault="0094017D" w:rsidP="0094017D">
      <w:pPr>
        <w:pStyle w:val="PL"/>
        <w:rPr>
          <w:lang w:val="fr-FR"/>
        </w:rPr>
      </w:pPr>
      <w:r w:rsidRPr="00DB0117">
        <w:rPr>
          <w:lang w:val="fr-FR"/>
        </w:rPr>
        <w:t xml:space="preserve">            &lt;/ManagedElement&gt;</w:t>
      </w:r>
    </w:p>
    <w:p w14:paraId="2B4829A3" w14:textId="77777777" w:rsidR="0094017D" w:rsidRPr="00DB0117" w:rsidRDefault="0094017D" w:rsidP="0094017D">
      <w:pPr>
        <w:pStyle w:val="PL"/>
        <w:rPr>
          <w:lang w:val="fr-FR"/>
        </w:rPr>
      </w:pPr>
      <w:r w:rsidRPr="00DB0117">
        <w:rPr>
          <w:lang w:val="fr-FR"/>
        </w:rPr>
        <w:t xml:space="preserve">        &lt;/config&gt;</w:t>
      </w:r>
    </w:p>
    <w:p w14:paraId="0A722025" w14:textId="77777777" w:rsidR="0094017D" w:rsidRPr="00DB0117" w:rsidRDefault="0094017D" w:rsidP="0094017D">
      <w:pPr>
        <w:pStyle w:val="PL"/>
        <w:rPr>
          <w:lang w:val="fr-FR"/>
        </w:rPr>
      </w:pPr>
      <w:r w:rsidRPr="00DB0117">
        <w:rPr>
          <w:lang w:val="fr-FR"/>
        </w:rPr>
        <w:t xml:space="preserve">    &lt;/edit-config&gt;</w:t>
      </w:r>
    </w:p>
    <w:p w14:paraId="5747DB52" w14:textId="77777777" w:rsidR="0094017D" w:rsidRPr="00DB0117" w:rsidRDefault="0094017D" w:rsidP="0094017D">
      <w:pPr>
        <w:pStyle w:val="PL"/>
        <w:rPr>
          <w:lang w:val="fr-FR"/>
        </w:rPr>
      </w:pPr>
      <w:r w:rsidRPr="00DB0117">
        <w:rPr>
          <w:lang w:val="fr-FR"/>
        </w:rPr>
        <w:t>&lt;/rpc&gt;</w:t>
      </w:r>
    </w:p>
    <w:p w14:paraId="60A3C9ED" w14:textId="77777777" w:rsidR="00BB2D5F" w:rsidRDefault="00BB2D5F" w:rsidP="00BB2D5F">
      <w:pPr>
        <w:pStyle w:val="Heading5"/>
      </w:pPr>
      <w:bookmarkStart w:id="1723" w:name="_Toc219487674"/>
      <w:r>
        <w:t>12.1.3.1.4a</w:t>
      </w:r>
      <w:r>
        <w:tab/>
        <w:t xml:space="preserve">Operation </w:t>
      </w:r>
      <w:bookmarkStart w:id="1724" w:name="_Hlk147669262"/>
      <w:r>
        <w:rPr>
          <w:rFonts w:ascii="Courier New" w:hAnsi="Courier New" w:cs="Courier New"/>
        </w:rPr>
        <w:t>changeMOIs</w:t>
      </w:r>
      <w:bookmarkEnd w:id="1723"/>
      <w:bookmarkEnd w:id="1724"/>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6F493A">
            <w:pPr>
              <w:pStyle w:val="TAH"/>
              <w:rPr>
                <w:lang w:eastAsia="zh-CN"/>
              </w:rPr>
            </w:pPr>
            <w:r>
              <w:rPr>
                <w:lang w:eastAsia="zh-CN"/>
              </w:rPr>
              <w:t>Remark</w:t>
            </w:r>
          </w:p>
        </w:tc>
      </w:tr>
      <w:tr w:rsidR="00BB2D5F" w14:paraId="09F096D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6F493A">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6F493A">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6F493A">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6F493A">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6F493A">
            <w:pPr>
              <w:pStyle w:val="TAL"/>
              <w:rPr>
                <w:lang w:eastAsia="zh-CN"/>
              </w:rPr>
            </w:pPr>
            <w:r>
              <w:rPr>
                <w:lang w:eastAsia="zh-CN"/>
              </w:rPr>
              <w:t>modifyOperator is represented by the Netconf operation parameter.</w:t>
            </w:r>
          </w:p>
          <w:p w14:paraId="54462526" w14:textId="77777777" w:rsidR="00BB2D5F" w:rsidRDefault="00BB2D5F" w:rsidP="006F493A">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6F493A">
            <w:pPr>
              <w:pStyle w:val="TAH"/>
              <w:rPr>
                <w:lang w:eastAsia="zh-CN"/>
              </w:rPr>
            </w:pPr>
            <w:r>
              <w:rPr>
                <w:lang w:eastAsia="zh-CN"/>
              </w:rPr>
              <w:t>Remark</w:t>
            </w:r>
          </w:p>
        </w:tc>
      </w:tr>
      <w:tr w:rsidR="00BB2D5F" w14:paraId="61F6D7C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6F493A">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6F493A">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6F493A">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6F493A">
            <w:pPr>
              <w:keepNext/>
              <w:keepLines/>
              <w:spacing w:after="0"/>
              <w:rPr>
                <w:rFonts w:ascii="Arial" w:hAnsi="Arial"/>
                <w:sz w:val="18"/>
                <w:szCs w:val="18"/>
                <w:lang w:eastAsia="zh-CN"/>
              </w:rPr>
            </w:pPr>
          </w:p>
          <w:p w14:paraId="05DC39E6"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0D23C999" w14:textId="77777777" w:rsidR="00EB7734" w:rsidRPr="00920CF1" w:rsidRDefault="00EB7734" w:rsidP="00EB7734">
      <w:pPr>
        <w:rPr>
          <w:rStyle w:val="NOZchn"/>
        </w:rPr>
      </w:pPr>
    </w:p>
    <w:p w14:paraId="33D535F7" w14:textId="1D282271" w:rsidR="00BB2D5F" w:rsidRPr="00FD0F7A" w:rsidRDefault="00BB2D5F" w:rsidP="00EB7734">
      <w:pPr>
        <w:pStyle w:val="NO"/>
      </w:pPr>
      <w:r w:rsidRPr="00FD0F7A">
        <w:t>NOTE 1:</w:t>
      </w:r>
      <w:r w:rsidR="00EB7734">
        <w:tab/>
      </w:r>
      <w:r w:rsidRPr="00FD0F7A">
        <w:t>The attributeListOut can be retrieved via a separate &lt;get-config&gt; operation.</w:t>
      </w:r>
    </w:p>
    <w:p w14:paraId="212B7B15" w14:textId="77777777" w:rsidR="00E92E88" w:rsidRPr="00357C1B" w:rsidRDefault="00E92E88" w:rsidP="00E92E88">
      <w:pPr>
        <w:pStyle w:val="EX"/>
        <w:rPr>
          <w:b/>
          <w:bCs/>
          <w:lang w:val="fr-FR"/>
        </w:rPr>
      </w:pPr>
      <w:r w:rsidRPr="00357C1B">
        <w:rPr>
          <w:b/>
          <w:bCs/>
          <w:lang w:val="fr-FR"/>
        </w:rPr>
        <w:t>Example</w:t>
      </w:r>
    </w:p>
    <w:p w14:paraId="1C1D87CF" w14:textId="77777777" w:rsidR="00E92E88" w:rsidRPr="00DB0117" w:rsidRDefault="00E92E88" w:rsidP="00E92E88">
      <w:pPr>
        <w:rPr>
          <w:noProof/>
        </w:rPr>
      </w:pPr>
      <w:r w:rsidRPr="00DB0117">
        <w:t>Example of changeMOIs, implementing the deletion of the old</w:t>
      </w:r>
      <w:r w:rsidRPr="00DB0117">
        <w:rPr>
          <w:rFonts w:ascii="Courier New" w:hAnsi="Courier New" w:cs="Courier New"/>
        </w:rPr>
        <w:t xml:space="preserve"> GNBDUFunction (ID=1) </w:t>
      </w:r>
      <w:r w:rsidRPr="00DB0117">
        <w:t>followed by the addition of a new object</w:t>
      </w:r>
      <w:r w:rsidRPr="00DB0117">
        <w:rPr>
          <w:rFonts w:ascii="Courier New" w:hAnsi="Courier New" w:cs="Courier New"/>
        </w:rPr>
        <w:t xml:space="preserve"> GNBDUFunction (ID=2)</w:t>
      </w:r>
      <w:r w:rsidRPr="00DB0117">
        <w:t>.</w:t>
      </w:r>
    </w:p>
    <w:p w14:paraId="33EFC600" w14:textId="77777777" w:rsidR="00E92E88" w:rsidRPr="00DB0117" w:rsidRDefault="00E92E88" w:rsidP="00E92E88">
      <w:pPr>
        <w:pStyle w:val="PL"/>
        <w:rPr>
          <w:lang w:val="fr-FR"/>
        </w:rPr>
      </w:pPr>
      <w:r w:rsidRPr="00DB0117">
        <w:rPr>
          <w:lang w:val="fr-FR"/>
        </w:rPr>
        <w:t>&lt;rpc message-id="101"&gt;</w:t>
      </w:r>
    </w:p>
    <w:p w14:paraId="108BB183" w14:textId="77777777" w:rsidR="00E92E88" w:rsidRPr="00DB0117" w:rsidRDefault="00E92E88" w:rsidP="00E92E88">
      <w:pPr>
        <w:pStyle w:val="PL"/>
        <w:rPr>
          <w:lang w:val="fr-FR"/>
        </w:rPr>
      </w:pPr>
      <w:r w:rsidRPr="00DB0117">
        <w:rPr>
          <w:lang w:val="fr-FR"/>
        </w:rPr>
        <w:t xml:space="preserve">  &lt;edit-config&gt;</w:t>
      </w:r>
    </w:p>
    <w:p w14:paraId="5A25BB51" w14:textId="77777777" w:rsidR="00E92E88" w:rsidRPr="00DB0117" w:rsidRDefault="00E92E88" w:rsidP="00E92E88">
      <w:pPr>
        <w:pStyle w:val="PL"/>
        <w:rPr>
          <w:lang w:val="fr-FR"/>
        </w:rPr>
      </w:pPr>
      <w:r w:rsidRPr="00DB0117">
        <w:rPr>
          <w:lang w:val="fr-FR"/>
        </w:rPr>
        <w:t xml:space="preserve">    &lt;target&gt;</w:t>
      </w:r>
    </w:p>
    <w:p w14:paraId="748FEC43" w14:textId="77777777" w:rsidR="00E92E88" w:rsidRPr="00DB0117" w:rsidRDefault="00E92E88" w:rsidP="00E92E88">
      <w:pPr>
        <w:pStyle w:val="PL"/>
        <w:rPr>
          <w:lang w:val="fr-FR"/>
        </w:rPr>
      </w:pPr>
      <w:r w:rsidRPr="00DB0117">
        <w:rPr>
          <w:lang w:val="fr-FR"/>
        </w:rPr>
        <w:t xml:space="preserve">      &lt;running/&gt;</w:t>
      </w:r>
    </w:p>
    <w:p w14:paraId="5067BE60" w14:textId="77777777" w:rsidR="00E92E88" w:rsidRPr="00DB0117" w:rsidRDefault="00E92E88" w:rsidP="00E92E88">
      <w:pPr>
        <w:pStyle w:val="PL"/>
        <w:rPr>
          <w:lang w:val="fr-FR"/>
        </w:rPr>
      </w:pPr>
      <w:r w:rsidRPr="00DB0117">
        <w:rPr>
          <w:lang w:val="fr-FR"/>
        </w:rPr>
        <w:t xml:space="preserve">    &lt;/target&gt;</w:t>
      </w:r>
    </w:p>
    <w:p w14:paraId="36FF426A" w14:textId="77777777" w:rsidR="00E92E88" w:rsidRPr="00DB0117" w:rsidRDefault="00E92E88" w:rsidP="00E92E88">
      <w:pPr>
        <w:pStyle w:val="PL"/>
        <w:rPr>
          <w:lang w:val="fr-FR"/>
        </w:rPr>
      </w:pPr>
      <w:r w:rsidRPr="00DB0117">
        <w:rPr>
          <w:lang w:val="fr-FR"/>
        </w:rPr>
        <w:t xml:space="preserve">    &lt;default-operation&gt;none&lt;/default-operation&gt;</w:t>
      </w:r>
    </w:p>
    <w:p w14:paraId="79A3B8AB" w14:textId="77777777" w:rsidR="00E92E88" w:rsidRPr="00DB0117" w:rsidRDefault="00E92E88" w:rsidP="00E92E88">
      <w:pPr>
        <w:pStyle w:val="PL"/>
        <w:rPr>
          <w:lang w:val="fr-FR"/>
        </w:rPr>
      </w:pPr>
      <w:r w:rsidRPr="00DB0117">
        <w:rPr>
          <w:lang w:val="fr-FR"/>
        </w:rPr>
        <w:lastRenderedPageBreak/>
        <w:t xml:space="preserve">    &lt;config&gt;</w:t>
      </w:r>
    </w:p>
    <w:p w14:paraId="18F061FF" w14:textId="77777777" w:rsidR="00E92E88" w:rsidRPr="00DB0117" w:rsidRDefault="00E92E88" w:rsidP="00E92E88">
      <w:pPr>
        <w:pStyle w:val="PL"/>
        <w:rPr>
          <w:lang w:val="fr-FR"/>
        </w:rPr>
      </w:pPr>
      <w:r w:rsidRPr="00DB0117">
        <w:rPr>
          <w:lang w:val="fr-FR"/>
        </w:rPr>
        <w:t xml:space="preserve">      &lt;ManagedElement&gt;</w:t>
      </w:r>
    </w:p>
    <w:p w14:paraId="58EC4070" w14:textId="77777777" w:rsidR="00E92E88" w:rsidRPr="00DB0117" w:rsidRDefault="00E92E88" w:rsidP="00E92E88">
      <w:pPr>
        <w:pStyle w:val="PL"/>
        <w:rPr>
          <w:lang w:val="fr-FR"/>
        </w:rPr>
      </w:pPr>
      <w:r w:rsidRPr="00DB0117">
        <w:rPr>
          <w:lang w:val="fr-FR"/>
        </w:rPr>
        <w:t xml:space="preserve">        &lt;id&gt;myNode&lt;/id&gt;</w:t>
      </w:r>
    </w:p>
    <w:p w14:paraId="7A70E97E" w14:textId="77777777" w:rsidR="00E92E88" w:rsidRPr="00DB0117" w:rsidRDefault="00E92E88" w:rsidP="00E92E88">
      <w:pPr>
        <w:pStyle w:val="PL"/>
        <w:rPr>
          <w:lang w:val="fr-FR"/>
        </w:rPr>
      </w:pPr>
    </w:p>
    <w:p w14:paraId="58BA7AB0"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eastAsia="zh-CN"/>
        </w:rPr>
        <w:t>Delete</w:t>
      </w:r>
      <w:r w:rsidRPr="00DB0117">
        <w:rPr>
          <w:lang w:val="en-US"/>
        </w:rPr>
        <w:t xml:space="preserve"> the old</w:t>
      </w:r>
      <w:r w:rsidRPr="00DB0117">
        <w:rPr>
          <w:lang w:val="fr-FR"/>
        </w:rPr>
        <w:t xml:space="preserve"> GNBDUFunction object --&gt;</w:t>
      </w:r>
    </w:p>
    <w:p w14:paraId="05018BC8" w14:textId="77777777" w:rsidR="00E92E88" w:rsidRPr="00DB0117" w:rsidRDefault="00E92E88" w:rsidP="00E92E88">
      <w:pPr>
        <w:pStyle w:val="PL"/>
        <w:rPr>
          <w:lang w:val="fr-FR"/>
        </w:rPr>
      </w:pPr>
      <w:r w:rsidRPr="00DB0117">
        <w:rPr>
          <w:lang w:val="fr-FR"/>
        </w:rPr>
        <w:t xml:space="preserve">        &lt;GNBDUFunction</w:t>
      </w:r>
      <w:r>
        <w:rPr>
          <w:lang w:val="fr-FR"/>
        </w:rPr>
        <w:t xml:space="preserve"> </w:t>
      </w:r>
      <w:r w:rsidRPr="00DB0117">
        <w:rPr>
          <w:lang w:val="fr-FR"/>
        </w:rPr>
        <w:t>operation="delete"&gt;</w:t>
      </w:r>
    </w:p>
    <w:p w14:paraId="275C22F7" w14:textId="77777777" w:rsidR="00E92E88" w:rsidRPr="00DB0117" w:rsidRDefault="00E92E88" w:rsidP="00E92E88">
      <w:pPr>
        <w:pStyle w:val="PL"/>
        <w:rPr>
          <w:lang w:val="fr-FR"/>
        </w:rPr>
      </w:pPr>
      <w:r w:rsidRPr="00DB0117">
        <w:rPr>
          <w:lang w:val="fr-FR"/>
        </w:rPr>
        <w:t xml:space="preserve">          &lt;id&gt;1&lt;/id&gt;</w:t>
      </w:r>
    </w:p>
    <w:p w14:paraId="14B6371F" w14:textId="77777777" w:rsidR="00E92E88" w:rsidRPr="00DB0117" w:rsidRDefault="00E92E88" w:rsidP="00E92E88">
      <w:pPr>
        <w:pStyle w:val="PL"/>
        <w:rPr>
          <w:lang w:val="fr-FR"/>
        </w:rPr>
      </w:pPr>
      <w:r w:rsidRPr="00DB0117">
        <w:rPr>
          <w:lang w:val="fr-FR"/>
        </w:rPr>
        <w:t xml:space="preserve">        &lt;/GNBDUFunction&gt;</w:t>
      </w:r>
    </w:p>
    <w:p w14:paraId="2D6D6E7D" w14:textId="77777777" w:rsidR="00E92E88" w:rsidRPr="00DB0117" w:rsidRDefault="00E92E88" w:rsidP="00E92E88">
      <w:pPr>
        <w:pStyle w:val="PL"/>
        <w:rPr>
          <w:lang w:val="fr-FR"/>
        </w:rPr>
      </w:pPr>
    </w:p>
    <w:p w14:paraId="5A347D29"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rPr>
        <w:t>Add the new GNBDUFunction object --&gt;</w:t>
      </w:r>
    </w:p>
    <w:p w14:paraId="2AB2803D" w14:textId="77777777" w:rsidR="00E92E88" w:rsidRPr="00DB0117" w:rsidRDefault="00E92E88" w:rsidP="00E92E88">
      <w:pPr>
        <w:pStyle w:val="PL"/>
        <w:rPr>
          <w:lang w:val="fr-FR"/>
        </w:rPr>
      </w:pPr>
      <w:r w:rsidRPr="00DB0117">
        <w:rPr>
          <w:lang w:val="fr-FR"/>
        </w:rPr>
        <w:t xml:space="preserve">        &lt;GNBDUFunction operation="create"&gt;</w:t>
      </w:r>
    </w:p>
    <w:p w14:paraId="1CEE5EAE" w14:textId="77777777" w:rsidR="00E92E88" w:rsidRPr="00DB0117" w:rsidRDefault="00E92E88" w:rsidP="00E92E88">
      <w:pPr>
        <w:pStyle w:val="PL"/>
        <w:rPr>
          <w:lang w:val="fr-FR"/>
        </w:rPr>
      </w:pPr>
      <w:r w:rsidRPr="00DB0117">
        <w:rPr>
          <w:lang w:val="fr-FR"/>
        </w:rPr>
        <w:t xml:space="preserve">          &lt;id&gt;2&lt;/id&gt;</w:t>
      </w:r>
    </w:p>
    <w:p w14:paraId="7FB30DBA" w14:textId="77777777" w:rsidR="00E92E88" w:rsidRPr="00DB0117" w:rsidRDefault="00E92E88" w:rsidP="00E92E88">
      <w:pPr>
        <w:pStyle w:val="PL"/>
        <w:rPr>
          <w:lang w:val="fr-FR"/>
        </w:rPr>
      </w:pPr>
      <w:r w:rsidRPr="00DB0117">
        <w:rPr>
          <w:lang w:val="fr-FR"/>
        </w:rPr>
        <w:t xml:space="preserve">          &lt;attributes&gt;</w:t>
      </w:r>
    </w:p>
    <w:p w14:paraId="13229494" w14:textId="77777777" w:rsidR="00E92E88" w:rsidRPr="00DB0117" w:rsidRDefault="00E92E88" w:rsidP="00E92E88">
      <w:pPr>
        <w:pStyle w:val="PL"/>
        <w:rPr>
          <w:lang w:val="fr-FR"/>
        </w:rPr>
      </w:pPr>
      <w:r w:rsidRPr="00DB0117">
        <w:rPr>
          <w:lang w:val="fr-FR"/>
        </w:rPr>
        <w:t xml:space="preserve">            &lt;gNBIdLength&gt;25&lt;/gNBIdLength&gt;</w:t>
      </w:r>
    </w:p>
    <w:p w14:paraId="30AABCEC" w14:textId="77777777" w:rsidR="00E92E88" w:rsidRPr="00DB0117" w:rsidRDefault="00E92E88" w:rsidP="00E92E88">
      <w:pPr>
        <w:pStyle w:val="PL"/>
        <w:rPr>
          <w:lang w:val="fr-FR"/>
        </w:rPr>
      </w:pPr>
      <w:r w:rsidRPr="00DB0117">
        <w:rPr>
          <w:lang w:val="fr-FR"/>
        </w:rPr>
        <w:t xml:space="preserve">            &lt;gNBId&gt;400&lt;/gNBId&gt;</w:t>
      </w:r>
    </w:p>
    <w:p w14:paraId="211E6455" w14:textId="77777777" w:rsidR="00E92E88" w:rsidRPr="00DB0117" w:rsidRDefault="00E92E88" w:rsidP="00E92E88">
      <w:pPr>
        <w:pStyle w:val="PL"/>
        <w:rPr>
          <w:lang w:val="fr-FR"/>
        </w:rPr>
      </w:pPr>
      <w:r w:rsidRPr="00DB0117">
        <w:rPr>
          <w:lang w:val="fr-FR"/>
        </w:rPr>
        <w:t xml:space="preserve">            &lt;priorityLabel&gt;1&lt;/priorityLabel&gt;</w:t>
      </w:r>
    </w:p>
    <w:p w14:paraId="25FBC601" w14:textId="77777777" w:rsidR="00E92E88" w:rsidRPr="00DB0117" w:rsidRDefault="00E92E88" w:rsidP="00E92E88">
      <w:pPr>
        <w:pStyle w:val="PL"/>
        <w:rPr>
          <w:lang w:val="fr-FR"/>
        </w:rPr>
      </w:pPr>
      <w:r w:rsidRPr="00DB0117">
        <w:rPr>
          <w:lang w:val="fr-FR"/>
        </w:rPr>
        <w:t xml:space="preserve">            &lt;gNBDUName&gt;du-east-2&lt;/gNBDUName&gt;</w:t>
      </w:r>
    </w:p>
    <w:p w14:paraId="46E7E5E3" w14:textId="77777777" w:rsidR="00E92E88" w:rsidRPr="00DB0117" w:rsidRDefault="00E92E88" w:rsidP="00E92E88">
      <w:pPr>
        <w:pStyle w:val="PL"/>
        <w:rPr>
          <w:lang w:val="fr-FR"/>
        </w:rPr>
      </w:pPr>
      <w:r w:rsidRPr="00DB0117">
        <w:rPr>
          <w:lang w:val="fr-FR"/>
        </w:rPr>
        <w:t xml:space="preserve">            &lt;!-- other attributes --&gt;</w:t>
      </w:r>
    </w:p>
    <w:p w14:paraId="496B00EB" w14:textId="77777777" w:rsidR="00E92E88" w:rsidRPr="00DB0117" w:rsidRDefault="00E92E88" w:rsidP="00E92E88">
      <w:pPr>
        <w:pStyle w:val="PL"/>
        <w:rPr>
          <w:lang w:val="fr-FR"/>
        </w:rPr>
      </w:pPr>
      <w:r w:rsidRPr="00DB0117">
        <w:rPr>
          <w:lang w:val="fr-FR"/>
        </w:rPr>
        <w:t xml:space="preserve">          &lt;/attributes&gt;</w:t>
      </w:r>
    </w:p>
    <w:p w14:paraId="290F0DD7" w14:textId="77777777" w:rsidR="00E92E88" w:rsidRPr="00DB0117" w:rsidRDefault="00E92E88" w:rsidP="00E92E88">
      <w:pPr>
        <w:pStyle w:val="PL"/>
        <w:rPr>
          <w:lang w:val="fr-FR"/>
        </w:rPr>
      </w:pPr>
      <w:r w:rsidRPr="00DB0117">
        <w:rPr>
          <w:lang w:val="fr-FR"/>
        </w:rPr>
        <w:t xml:space="preserve">        &lt;/GNBDUFunction&gt;</w:t>
      </w:r>
    </w:p>
    <w:p w14:paraId="4192BC1C" w14:textId="77777777" w:rsidR="00E92E88" w:rsidRPr="00DB0117" w:rsidRDefault="00E92E88" w:rsidP="00E92E88">
      <w:pPr>
        <w:pStyle w:val="PL"/>
        <w:rPr>
          <w:lang w:val="fr-FR"/>
        </w:rPr>
      </w:pPr>
    </w:p>
    <w:p w14:paraId="35475132" w14:textId="77777777" w:rsidR="00E92E88" w:rsidRPr="00DB0117" w:rsidRDefault="00E92E88" w:rsidP="00E92E88">
      <w:pPr>
        <w:pStyle w:val="PL"/>
        <w:rPr>
          <w:lang w:val="fr-FR"/>
        </w:rPr>
      </w:pPr>
      <w:r w:rsidRPr="00DB0117">
        <w:rPr>
          <w:lang w:val="fr-FR"/>
        </w:rPr>
        <w:t xml:space="preserve">      &lt;/ManagedElement&gt;</w:t>
      </w:r>
    </w:p>
    <w:p w14:paraId="0C02A889" w14:textId="77777777" w:rsidR="00E92E88" w:rsidRPr="00DB0117" w:rsidRDefault="00E92E88" w:rsidP="00E92E88">
      <w:pPr>
        <w:pStyle w:val="PL"/>
        <w:rPr>
          <w:lang w:val="fr-FR"/>
        </w:rPr>
      </w:pPr>
      <w:r w:rsidRPr="00DB0117">
        <w:rPr>
          <w:lang w:val="fr-FR"/>
        </w:rPr>
        <w:t xml:space="preserve">    &lt;/config&gt;</w:t>
      </w:r>
    </w:p>
    <w:p w14:paraId="5D083A2D" w14:textId="77777777" w:rsidR="00E92E88" w:rsidRPr="00DB0117" w:rsidRDefault="00E92E88" w:rsidP="00E92E88">
      <w:pPr>
        <w:pStyle w:val="PL"/>
        <w:rPr>
          <w:lang w:val="fr-FR"/>
        </w:rPr>
      </w:pPr>
      <w:r w:rsidRPr="00DB0117">
        <w:rPr>
          <w:lang w:val="fr-FR"/>
        </w:rPr>
        <w:t xml:space="preserve">  &lt;/edit-config&gt;</w:t>
      </w:r>
    </w:p>
    <w:p w14:paraId="1FACC936" w14:textId="77777777" w:rsidR="00E92E88" w:rsidRPr="00DB0117" w:rsidRDefault="00E92E88" w:rsidP="00E92E88">
      <w:pPr>
        <w:pStyle w:val="PL"/>
        <w:rPr>
          <w:lang w:val="fr-FR"/>
        </w:rPr>
      </w:pPr>
      <w:r w:rsidRPr="00DB0117">
        <w:rPr>
          <w:lang w:val="fr-FR"/>
        </w:rPr>
        <w:t>&lt;/rpc&gt;</w:t>
      </w:r>
    </w:p>
    <w:p w14:paraId="2843BE58" w14:textId="77777777" w:rsidR="00623B86" w:rsidRPr="00F05F7B" w:rsidRDefault="00623B86" w:rsidP="00623B86">
      <w:pPr>
        <w:pStyle w:val="Heading5"/>
      </w:pPr>
      <w:bookmarkStart w:id="1725" w:name="_Toc219487675"/>
      <w:r w:rsidRPr="00F05F7B">
        <w:t>12.1.</w:t>
      </w:r>
      <w:r>
        <w:t>3</w:t>
      </w:r>
      <w:r w:rsidRPr="00F05F7B">
        <w:rPr>
          <w:rFonts w:hint="eastAsia"/>
        </w:rPr>
        <w:t>.1</w:t>
      </w:r>
      <w:r w:rsidRPr="00F05F7B">
        <w:t>.5</w:t>
      </w:r>
      <w:r w:rsidRPr="00F05F7B">
        <w:tab/>
        <w:t xml:space="preserve">Operation </w:t>
      </w:r>
      <w:bookmarkStart w:id="1726" w:name="MCCQCTEMPBM_00000135"/>
      <w:r w:rsidRPr="00AA0BEE">
        <w:rPr>
          <w:rFonts w:ascii="Courier New" w:hAnsi="Courier New" w:cs="Courier New"/>
        </w:rPr>
        <w:t>deleteMOI</w:t>
      </w:r>
      <w:bookmarkEnd w:id="1717"/>
      <w:bookmarkEnd w:id="1718"/>
      <w:bookmarkEnd w:id="1719"/>
      <w:bookmarkEnd w:id="1720"/>
      <w:bookmarkEnd w:id="1721"/>
      <w:bookmarkEnd w:id="1722"/>
      <w:bookmarkEnd w:id="1725"/>
      <w:bookmarkEnd w:id="1726"/>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27" w:name="MCCQCTEMPBM_00000136"/>
      <w:r w:rsidRPr="00D8237F">
        <w:rPr>
          <w:rFonts w:ascii="Courier New" w:hAnsi="Courier New" w:cs="Courier New"/>
        </w:rPr>
        <w:t>deleteMOI</w:t>
      </w:r>
      <w:bookmarkEnd w:id="172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28" w:name="_Hlk21682386"/>
      <w:r>
        <w:t>12.1.3.1.5-2</w:t>
      </w:r>
      <w:bookmarkEnd w:id="1728"/>
      <w:r>
        <w:t xml:space="preserve">: Mapping of IS </w:t>
      </w:r>
      <w:bookmarkStart w:id="1729" w:name="MCCQCTEMPBM_00000137"/>
      <w:r w:rsidRPr="00D8237F">
        <w:rPr>
          <w:rFonts w:ascii="Courier New" w:hAnsi="Courier New" w:cs="Courier New"/>
        </w:rPr>
        <w:t>deleteMOI</w:t>
      </w:r>
      <w:bookmarkEnd w:id="172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2"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52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6F493A">
            <w:pPr>
              <w:keepNext/>
              <w:keepLines/>
              <w:spacing w:after="0"/>
              <w:rPr>
                <w:rFonts w:ascii="Arial" w:hAnsi="Arial" w:cs="Arial"/>
                <w:sz w:val="18"/>
                <w:szCs w:val="18"/>
                <w:lang w:eastAsia="zh-CN"/>
              </w:rPr>
            </w:pPr>
            <w:bookmarkStart w:id="1730" w:name="_Hlk31808864"/>
            <w:r w:rsidRPr="00AF18E4">
              <w:rPr>
                <w:rFonts w:ascii="Arial" w:hAnsi="Arial" w:cs="Arial"/>
                <w:sz w:val="18"/>
                <w:szCs w:val="18"/>
                <w:lang w:eastAsia="zh-CN"/>
              </w:rPr>
              <w:t>deletionList</w:t>
            </w:r>
            <w:bookmarkEnd w:id="1730"/>
          </w:p>
        </w:tc>
        <w:tc>
          <w:tcPr>
            <w:tcW w:w="920"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12"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6F493A">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30868520" w14:textId="77777777" w:rsidR="005C03B9" w:rsidRDefault="005C03B9" w:rsidP="005C03B9">
      <w:pPr>
        <w:rPr>
          <w:rStyle w:val="Strong"/>
        </w:rPr>
      </w:pPr>
    </w:p>
    <w:p w14:paraId="45B2122D" w14:textId="55408EC5"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6002A962" w14:textId="77777777" w:rsidR="005C03B9" w:rsidRPr="00894F0E" w:rsidRDefault="005C03B9" w:rsidP="005C03B9">
      <w:pPr>
        <w:pStyle w:val="EX"/>
        <w:rPr>
          <w:b/>
          <w:bCs/>
          <w:lang w:val="fr-FR"/>
        </w:rPr>
      </w:pPr>
      <w:bookmarkStart w:id="1731" w:name="_Toc138323478"/>
      <w:bookmarkEnd w:id="1639"/>
      <w:r w:rsidRPr="00894F0E">
        <w:rPr>
          <w:b/>
          <w:bCs/>
          <w:lang w:val="fr-FR"/>
        </w:rPr>
        <w:t>Example</w:t>
      </w:r>
    </w:p>
    <w:p w14:paraId="612908D1" w14:textId="77777777" w:rsidR="005C03B9" w:rsidRPr="00DB0117" w:rsidRDefault="005C03B9" w:rsidP="005C03B9">
      <w:pPr>
        <w:rPr>
          <w:rFonts w:ascii="CG Times (WN)" w:hAnsi="CG Times (WN)"/>
          <w:lang w:val="fr-FR"/>
        </w:rPr>
      </w:pPr>
      <w:r w:rsidRPr="00DB0117">
        <w:rPr>
          <w:rFonts w:ascii="CG Times (WN)" w:hAnsi="CG Times (WN)"/>
          <w:lang w:val="fr-FR"/>
        </w:rPr>
        <w:t xml:space="preserve">Delete </w:t>
      </w:r>
      <w:r w:rsidRPr="00DB0117">
        <w:rPr>
          <w:rFonts w:ascii="Courier New" w:hAnsi="Courier New" w:cs="Courier New"/>
          <w:lang w:val="fr-FR"/>
        </w:rPr>
        <w:t>ManagedElement=myNode, GNBDUFunction=1</w:t>
      </w:r>
    </w:p>
    <w:p w14:paraId="7E441795" w14:textId="77777777" w:rsidR="005C03B9" w:rsidRPr="00DB0117" w:rsidRDefault="005C03B9" w:rsidP="005C03B9">
      <w:pPr>
        <w:pStyle w:val="PL"/>
        <w:rPr>
          <w:lang w:val="fr-FR"/>
        </w:rPr>
      </w:pPr>
      <w:r w:rsidRPr="00DB0117">
        <w:rPr>
          <w:lang w:val="fr-FR"/>
        </w:rPr>
        <w:lastRenderedPageBreak/>
        <w:t>&lt;rpc message-id="101"&gt;</w:t>
      </w:r>
    </w:p>
    <w:p w14:paraId="1549B148" w14:textId="77777777" w:rsidR="005C03B9" w:rsidRPr="00DB0117" w:rsidRDefault="005C03B9" w:rsidP="005C03B9">
      <w:pPr>
        <w:pStyle w:val="PL"/>
        <w:rPr>
          <w:lang w:val="fr-FR"/>
        </w:rPr>
      </w:pPr>
      <w:r w:rsidRPr="00DB0117">
        <w:rPr>
          <w:lang w:val="fr-FR"/>
        </w:rPr>
        <w:t xml:space="preserve">    &lt;edit-config&gt;</w:t>
      </w:r>
    </w:p>
    <w:p w14:paraId="4722DE43" w14:textId="77777777" w:rsidR="005C03B9" w:rsidRPr="00DB0117" w:rsidRDefault="005C03B9" w:rsidP="005C03B9">
      <w:pPr>
        <w:pStyle w:val="PL"/>
        <w:rPr>
          <w:lang w:val="fr-FR"/>
        </w:rPr>
      </w:pPr>
      <w:r w:rsidRPr="00DB0117">
        <w:rPr>
          <w:lang w:val="fr-FR"/>
        </w:rPr>
        <w:t xml:space="preserve">        &lt;target&gt;</w:t>
      </w:r>
    </w:p>
    <w:p w14:paraId="1FB598A4" w14:textId="77777777" w:rsidR="005C03B9" w:rsidRPr="00DB0117" w:rsidRDefault="005C03B9" w:rsidP="005C03B9">
      <w:pPr>
        <w:pStyle w:val="PL"/>
        <w:rPr>
          <w:lang w:val="fr-FR"/>
        </w:rPr>
      </w:pPr>
      <w:r w:rsidRPr="00DB0117">
        <w:rPr>
          <w:lang w:val="fr-FR"/>
        </w:rPr>
        <w:t xml:space="preserve">            &lt;running/&gt;</w:t>
      </w:r>
    </w:p>
    <w:p w14:paraId="14AD9F6D" w14:textId="77777777" w:rsidR="005C03B9" w:rsidRPr="00DB0117" w:rsidRDefault="005C03B9" w:rsidP="005C03B9">
      <w:pPr>
        <w:pStyle w:val="PL"/>
        <w:rPr>
          <w:lang w:val="fr-FR"/>
        </w:rPr>
      </w:pPr>
      <w:r w:rsidRPr="00DB0117">
        <w:rPr>
          <w:lang w:val="fr-FR"/>
        </w:rPr>
        <w:t xml:space="preserve">        &lt;/target&gt;</w:t>
      </w:r>
    </w:p>
    <w:p w14:paraId="63C9D5E3" w14:textId="77777777" w:rsidR="005C03B9" w:rsidRPr="00DB0117" w:rsidRDefault="005C03B9" w:rsidP="005C03B9">
      <w:pPr>
        <w:pStyle w:val="PL"/>
        <w:rPr>
          <w:lang w:val="fr-FR"/>
        </w:rPr>
      </w:pPr>
      <w:r w:rsidRPr="00DB0117">
        <w:rPr>
          <w:lang w:val="fr-FR"/>
        </w:rPr>
        <w:t xml:space="preserve">        &lt;default-operation&gt;none&lt;/default-operation&gt;</w:t>
      </w:r>
    </w:p>
    <w:p w14:paraId="511F55A2" w14:textId="77777777" w:rsidR="005C03B9" w:rsidRPr="00DB0117" w:rsidRDefault="005C03B9" w:rsidP="005C03B9">
      <w:pPr>
        <w:pStyle w:val="PL"/>
        <w:rPr>
          <w:lang w:val="fr-FR"/>
        </w:rPr>
      </w:pPr>
      <w:r w:rsidRPr="00DB0117">
        <w:rPr>
          <w:lang w:val="fr-FR"/>
        </w:rPr>
        <w:t xml:space="preserve">        &lt;config&gt;</w:t>
      </w:r>
    </w:p>
    <w:p w14:paraId="3A24FE78" w14:textId="77777777" w:rsidR="005C03B9" w:rsidRPr="00DB0117" w:rsidRDefault="005C03B9" w:rsidP="005C03B9">
      <w:pPr>
        <w:pStyle w:val="PL"/>
        <w:rPr>
          <w:lang w:val="fr-FR"/>
        </w:rPr>
      </w:pPr>
      <w:r w:rsidRPr="00DB0117">
        <w:rPr>
          <w:lang w:val="fr-FR"/>
        </w:rPr>
        <w:t xml:space="preserve">            &lt;ManagedElement&gt;</w:t>
      </w:r>
    </w:p>
    <w:p w14:paraId="38431A89" w14:textId="77777777" w:rsidR="005C03B9" w:rsidRPr="00DB0117" w:rsidRDefault="005C03B9" w:rsidP="005C03B9">
      <w:pPr>
        <w:pStyle w:val="PL"/>
        <w:rPr>
          <w:lang w:val="fr-FR"/>
        </w:rPr>
      </w:pPr>
      <w:r w:rsidRPr="00DB0117">
        <w:rPr>
          <w:lang w:val="fr-FR"/>
        </w:rPr>
        <w:t xml:space="preserve">                &lt;id&gt;myNode&lt;/id&gt;</w:t>
      </w:r>
    </w:p>
    <w:p w14:paraId="015DC48D" w14:textId="77777777" w:rsidR="005C03B9" w:rsidRPr="00DB0117" w:rsidRDefault="005C03B9" w:rsidP="005C03B9">
      <w:pPr>
        <w:pStyle w:val="PL"/>
        <w:rPr>
          <w:lang w:val="fr-FR"/>
        </w:rPr>
      </w:pPr>
      <w:r w:rsidRPr="00DB0117">
        <w:rPr>
          <w:lang w:val="fr-FR"/>
        </w:rPr>
        <w:t xml:space="preserve">                &lt;GNBDUFunction operation="delete"&gt;</w:t>
      </w:r>
    </w:p>
    <w:p w14:paraId="054A1358" w14:textId="77777777" w:rsidR="005C03B9" w:rsidRPr="00DB0117" w:rsidRDefault="005C03B9" w:rsidP="005C03B9">
      <w:pPr>
        <w:pStyle w:val="PL"/>
        <w:rPr>
          <w:lang w:val="fr-FR"/>
        </w:rPr>
      </w:pPr>
      <w:r w:rsidRPr="00DB0117">
        <w:rPr>
          <w:lang w:val="fr-FR"/>
        </w:rPr>
        <w:t xml:space="preserve">                    &lt;id&gt;1&lt;/id&gt;</w:t>
      </w:r>
    </w:p>
    <w:p w14:paraId="05D4BA57" w14:textId="77777777" w:rsidR="005C03B9" w:rsidRPr="00DB0117" w:rsidRDefault="005C03B9" w:rsidP="005C03B9">
      <w:pPr>
        <w:pStyle w:val="PL"/>
        <w:rPr>
          <w:lang w:val="fr-FR"/>
        </w:rPr>
      </w:pPr>
      <w:r w:rsidRPr="00DB0117">
        <w:rPr>
          <w:lang w:val="fr-FR"/>
        </w:rPr>
        <w:t xml:space="preserve">                &lt;/GNBDUFunction&gt;</w:t>
      </w:r>
    </w:p>
    <w:p w14:paraId="4CFD5063" w14:textId="77777777" w:rsidR="005C03B9" w:rsidRPr="00DB0117" w:rsidRDefault="005C03B9" w:rsidP="005C03B9">
      <w:pPr>
        <w:pStyle w:val="PL"/>
        <w:rPr>
          <w:lang w:val="fr-FR"/>
        </w:rPr>
      </w:pPr>
      <w:r w:rsidRPr="00DB0117">
        <w:rPr>
          <w:lang w:val="fr-FR"/>
        </w:rPr>
        <w:t xml:space="preserve">            &lt;/ManagedElement&gt;</w:t>
      </w:r>
    </w:p>
    <w:p w14:paraId="2D01CA0C" w14:textId="77777777" w:rsidR="005C03B9" w:rsidRPr="00DB0117" w:rsidRDefault="005C03B9" w:rsidP="005C03B9">
      <w:pPr>
        <w:pStyle w:val="PL"/>
        <w:rPr>
          <w:lang w:val="fr-FR"/>
        </w:rPr>
      </w:pPr>
      <w:r w:rsidRPr="00DB0117">
        <w:rPr>
          <w:lang w:val="fr-FR"/>
        </w:rPr>
        <w:t xml:space="preserve">        &lt;/config&gt;</w:t>
      </w:r>
    </w:p>
    <w:p w14:paraId="38B0FBD6" w14:textId="77777777" w:rsidR="005C03B9" w:rsidRPr="00DB0117" w:rsidRDefault="005C03B9" w:rsidP="005C03B9">
      <w:pPr>
        <w:pStyle w:val="PL"/>
        <w:rPr>
          <w:lang w:val="fr-FR"/>
        </w:rPr>
      </w:pPr>
      <w:r w:rsidRPr="00DB0117">
        <w:rPr>
          <w:lang w:val="fr-FR"/>
        </w:rPr>
        <w:t xml:space="preserve">    &lt;/edit-config&gt;</w:t>
      </w:r>
    </w:p>
    <w:p w14:paraId="78BA1389" w14:textId="1D372388" w:rsidR="005C03B9" w:rsidRPr="00BC4B9E" w:rsidRDefault="005C03B9" w:rsidP="00BC4B9E">
      <w:pPr>
        <w:pStyle w:val="PL"/>
      </w:pPr>
      <w:r w:rsidRPr="00BC4B9E">
        <w:t>&lt;/rpc&gt;</w:t>
      </w:r>
    </w:p>
    <w:p w14:paraId="38A8703E" w14:textId="77777777" w:rsidR="005C03B9" w:rsidRDefault="005C03B9" w:rsidP="005C03B9">
      <w:pPr>
        <w:rPr>
          <w:rStyle w:val="Strong"/>
        </w:rPr>
      </w:pPr>
    </w:p>
    <w:p w14:paraId="5B7019A5" w14:textId="77777777" w:rsidR="00623B86" w:rsidRPr="007E0ADD" w:rsidRDefault="00623B86" w:rsidP="00623B86">
      <w:pPr>
        <w:pStyle w:val="Heading4"/>
      </w:pPr>
      <w:bookmarkStart w:id="1732" w:name="_Toc219487676"/>
      <w:r w:rsidRPr="007E0ADD">
        <w:t>12.1.3.</w:t>
      </w:r>
      <w:r>
        <w:t>2</w:t>
      </w:r>
      <w:r w:rsidRPr="007E0ADD">
        <w:tab/>
        <w:t>Mapping of notifications</w:t>
      </w:r>
      <w:bookmarkEnd w:id="1731"/>
      <w:bookmarkEnd w:id="1732"/>
    </w:p>
    <w:p w14:paraId="7694ABD9" w14:textId="77777777" w:rsidR="00623B86" w:rsidRPr="007E0ADD" w:rsidRDefault="00623B86" w:rsidP="00623B86">
      <w:pPr>
        <w:pStyle w:val="Heading5"/>
      </w:pPr>
      <w:bookmarkStart w:id="1733" w:name="_Toc138323479"/>
      <w:bookmarkStart w:id="1734" w:name="_Toc219487677"/>
      <w:r w:rsidRPr="007E0ADD">
        <w:t>12.1.3.</w:t>
      </w:r>
      <w:r>
        <w:t>2</w:t>
      </w:r>
      <w:r w:rsidRPr="007E0ADD">
        <w:t>.1</w:t>
      </w:r>
      <w:r w:rsidRPr="007E0ADD">
        <w:tab/>
        <w:t>Introduction</w:t>
      </w:r>
      <w:bookmarkEnd w:id="1733"/>
      <w:bookmarkEnd w:id="1734"/>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9A5A7E">
      <w:pPr>
        <w:pStyle w:val="Heading5"/>
      </w:pPr>
      <w:bookmarkStart w:id="1735" w:name="_Toc74329172"/>
      <w:bookmarkStart w:id="1736" w:name="_Toc219487678"/>
      <w:r>
        <w:t>12.1.3.2</w:t>
      </w:r>
      <w:r w:rsidRPr="004A750A">
        <w:t>.2</w:t>
      </w:r>
      <w:r w:rsidRPr="004A750A">
        <w:tab/>
        <w:t>Notification notifyMOICreation</w:t>
      </w:r>
      <w:bookmarkEnd w:id="1735"/>
      <w:bookmarkEnd w:id="1736"/>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9A5A7E">
      <w:pPr>
        <w:pStyle w:val="Heading5"/>
      </w:pPr>
      <w:bookmarkStart w:id="1737" w:name="_Toc74329173"/>
      <w:bookmarkStart w:id="1738" w:name="_Toc219487679"/>
      <w:r>
        <w:t>12.1.3.2</w:t>
      </w:r>
      <w:r w:rsidRPr="004A750A">
        <w:t>.3</w:t>
      </w:r>
      <w:r w:rsidRPr="004A750A">
        <w:tab/>
        <w:t>Notification notifyMOIDeletion</w:t>
      </w:r>
      <w:bookmarkEnd w:id="1737"/>
      <w:bookmarkEnd w:id="1738"/>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9A5A7E">
      <w:pPr>
        <w:pStyle w:val="Heading5"/>
      </w:pPr>
      <w:bookmarkStart w:id="1739" w:name="_Toc74329174"/>
      <w:bookmarkStart w:id="1740" w:name="_Toc219487680"/>
      <w:r>
        <w:t>12.1.3.2</w:t>
      </w:r>
      <w:r w:rsidRPr="004A750A">
        <w:t>.4</w:t>
      </w:r>
      <w:r w:rsidRPr="004A750A">
        <w:tab/>
        <w:t>Notification notifyMOIAttributeValueChange</w:t>
      </w:r>
      <w:bookmarkEnd w:id="1739"/>
      <w:bookmarkEnd w:id="1740"/>
    </w:p>
    <w:p w14:paraId="2E20B2A4" w14:textId="77777777" w:rsidR="00623B86" w:rsidRPr="004A750A" w:rsidRDefault="00623B86" w:rsidP="00623B86">
      <w:pPr>
        <w:rPr>
          <w:lang w:eastAsia="zh-CN"/>
        </w:rPr>
      </w:pPr>
      <w:bookmarkStart w:id="1741"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42" w:name="_Toc138323480"/>
      <w:bookmarkStart w:id="1743" w:name="_Toc219487681"/>
      <w:r>
        <w:t>12.1.3.2</w:t>
      </w:r>
      <w:r w:rsidRPr="00EF5A96">
        <w:t>.</w:t>
      </w:r>
      <w:r>
        <w:t>5</w:t>
      </w:r>
      <w:r w:rsidRPr="00EF5A96">
        <w:tab/>
        <w:t>Notification notifyMOIChange</w:t>
      </w:r>
      <w:r>
        <w:t>s</w:t>
      </w:r>
      <w:bookmarkEnd w:id="1741"/>
      <w:bookmarkEnd w:id="1742"/>
      <w:bookmarkEnd w:id="1743"/>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159796FA" w:rsidR="00623B86" w:rsidRDefault="00623B86" w:rsidP="00623B86">
      <w:pPr>
        <w:pStyle w:val="B1"/>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76C9A" w:rsidRPr="007E1E22">
        <w:rPr>
          <w:rFonts w:eastAsia="Calibri"/>
        </w:rPr>
        <w:t>"</w:t>
      </w:r>
      <w:r w:rsidR="00DB2B6B" w:rsidRPr="00D76C9A">
        <w:t>application/json</w:t>
      </w:r>
      <w:r w:rsidR="00D76C9A" w:rsidRPr="007E1E22">
        <w:rPr>
          <w:rFonts w:eastAsia="Calibri"/>
        </w:rPr>
        <w:t>"</w:t>
      </w:r>
      <w:r w:rsidR="00DB2B6B" w:rsidRPr="00D76C9A">
        <w:t xml:space="preserve"> as dictated by the VES specification[45].</w:t>
      </w:r>
    </w:p>
    <w:p w14:paraId="0BB40B90" w14:textId="078858C2" w:rsidR="00623B86" w:rsidRDefault="00623B86" w:rsidP="00623B86">
      <w:pPr>
        <w:pStyle w:val="B1"/>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293EAF3D" w14:textId="77777777" w:rsidR="00DF097A" w:rsidRPr="006C3031" w:rsidRDefault="00DF097A" w:rsidP="00DF097A">
      <w:pPr>
        <w:pStyle w:val="B2"/>
      </w:pPr>
      <w:r w:rsidRPr="006C3031">
        <w:t>- The "path" is relative to the "href"</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5702DBC4" w:rsidR="00623B86" w:rsidRDefault="00623B86" w:rsidP="00623B86">
      <w:pPr>
        <w:pStyle w:val="B1"/>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lastRenderedPageBreak/>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5433118" w14:textId="77777777" w:rsidR="006B3518" w:rsidRDefault="006B3518" w:rsidP="006B3518">
      <w:pPr>
        <w:rPr>
          <w:noProof/>
          <w:lang w:val="en-US"/>
        </w:rPr>
      </w:pPr>
      <w:bookmarkStart w:id="1744"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4A77B8C" w:rsidR="00623B86" w:rsidRPr="000114C7" w:rsidRDefault="00623B86" w:rsidP="00623B86">
      <w:pPr>
        <w:pStyle w:val="PL"/>
        <w:rPr>
          <w:lang w:val="nl-BE"/>
        </w:rPr>
      </w:pPr>
      <w:r w:rsidRPr="000114C7">
        <w:rPr>
          <w:lang w:val="nl-BE"/>
        </w:rPr>
        <w:t xml:space="preserve">href: </w:t>
      </w:r>
      <w:r w:rsidR="006B3518" w:rsidRPr="00200325">
        <w:rPr>
          <w:lang w:val="fr-FR"/>
        </w:rPr>
        <w:t>"</w:t>
      </w:r>
      <w:r w:rsidR="006B3518">
        <w:rPr>
          <w:lang w:val="nl-BE"/>
        </w:rPr>
        <w:t>https://</w:t>
      </w:r>
      <w:r w:rsidRPr="000114C7">
        <w:rPr>
          <w:lang w:val="nl-BE"/>
        </w:rPr>
        <w:t>node1.lichtenberg.de</w:t>
      </w:r>
      <w:r w:rsidR="006B3518" w:rsidRPr="00200325">
        <w:rPr>
          <w:lang w:val="fr-FR"/>
        </w:rPr>
        <w:t>"</w:t>
      </w:r>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0878018B" w:rsidR="00623B86" w:rsidRDefault="00623B86" w:rsidP="00623B86">
      <w:pPr>
        <w:pStyle w:val="PL"/>
      </w:pPr>
      <w:r>
        <w:t xml:space="preserve">    jobId: </w:t>
      </w:r>
      <w:r w:rsidR="006B3518" w:rsidRPr="00200325">
        <w:rPr>
          <w:lang w:val="fr-FR"/>
        </w:rPr>
        <w:t>"</w:t>
      </w:r>
      <w:r>
        <w:t>9865</w:t>
      </w:r>
      <w:r w:rsidR="006B3518" w:rsidRPr="00200325">
        <w:rPr>
          <w:lang w:val="fr-FR"/>
        </w:rPr>
        <w:t>"</w:t>
      </w:r>
    </w:p>
    <w:p w14:paraId="488BB70E" w14:textId="77777777" w:rsidR="006B3518" w:rsidRDefault="006B3518" w:rsidP="006B3518">
      <w:pPr>
        <w:pStyle w:val="PL"/>
      </w:pPr>
      <w:r>
        <w:t xml:space="preserve">    </w:t>
      </w:r>
      <w:r w:rsidRPr="00AF20AE">
        <w:t>granularityPeriod : 900</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B3518">
      <w:pPr>
        <w:pStyle w:val="PL"/>
      </w:pPr>
      <w:bookmarkStart w:id="1745" w:name="MCCQCTEMPBM_00000138"/>
      <w:bookmarkEnd w:id="1744"/>
    </w:p>
    <w:p w14:paraId="306442F4" w14:textId="77777777" w:rsidR="00623B86" w:rsidRDefault="00623B86" w:rsidP="00623B86">
      <w:pPr>
        <w:rPr>
          <w:noProof/>
          <w:lang w:val="en-US" w:eastAsia="zh-CN"/>
        </w:rPr>
      </w:pPr>
      <w:bookmarkStart w:id="1746" w:name="_Hlk90482509"/>
      <w:bookmarkEnd w:id="1745"/>
      <w:r>
        <w:rPr>
          <w:noProof/>
          <w:lang w:val="en-US" w:eastAsia="zh-CN"/>
        </w:rPr>
        <w:t>Case 2: Deletion of an MOI is reported with:</w:t>
      </w:r>
    </w:p>
    <w:bookmarkEnd w:id="1746"/>
    <w:p w14:paraId="11694AC8"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47"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0CCFB5C2" w:rsidR="00623B86" w:rsidRDefault="00623B86" w:rsidP="00623B86">
      <w:pPr>
        <w:pStyle w:val="PL"/>
      </w:pPr>
      <w:r w:rsidRPr="00B80566">
        <w:t xml:space="preserve">href: </w:t>
      </w:r>
      <w:r w:rsidR="006B3518" w:rsidRPr="00200325">
        <w:rPr>
          <w:lang w:val="fr-FR"/>
        </w:rPr>
        <w:t>"</w:t>
      </w:r>
      <w:r w:rsidR="006B3518">
        <w:rPr>
          <w:lang w:val="nl-BE"/>
        </w:rPr>
        <w:t>https://</w:t>
      </w:r>
      <w:r w:rsidRPr="00BE0581">
        <w:t>node1.</w:t>
      </w:r>
      <w:r w:rsidRPr="00B777C5">
        <w:t>c</w:t>
      </w:r>
      <w:r w:rsidRPr="00B80566">
        <w:t>harlottenburg</w:t>
      </w:r>
      <w:r>
        <w:t>.de</w:t>
      </w:r>
      <w:r w:rsidR="006B3518" w:rsidRPr="00200325">
        <w:rPr>
          <w:lang w:val="fr-FR"/>
        </w:rPr>
        <w:t>"</w:t>
      </w:r>
    </w:p>
    <w:p w14:paraId="675189D6" w14:textId="77777777" w:rsidR="00623B86" w:rsidRPr="00B80566" w:rsidRDefault="00623B86" w:rsidP="00623B86">
      <w:pPr>
        <w:pStyle w:val="PL"/>
      </w:pPr>
      <w: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
        <w:rPr>
          <w:noProof/>
          <w:lang w:val="en-US" w:eastAsia="zh-CN"/>
        </w:rPr>
      </w:pPr>
      <w:r>
        <w:rPr>
          <w:rFonts w:cs="Arial"/>
        </w:rPr>
        <w:lastRenderedPageBreak/>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5801F33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6B3518">
        <w:rPr>
          <w:noProof/>
          <w:lang w:val="en-US"/>
        </w:rPr>
        <w:t>attribute (</w:t>
      </w:r>
      <w:r>
        <w:rPr>
          <w:noProof/>
          <w:lang w:val="en-US" w:eastAsia="zh-CN"/>
        </w:rPr>
        <w:t>simple, multivalue</w:t>
      </w:r>
      <w:r w:rsidR="006B3518">
        <w:rPr>
          <w:noProof/>
          <w:lang w:val="en-US"/>
        </w:rPr>
        <w:t>, isUnique=true)</w:t>
      </w:r>
      <w:r>
        <w:rPr>
          <w:noProof/>
          <w:lang w:val="en-US" w:eastAsia="zh-CN"/>
        </w:rPr>
        <w:t>:</w:t>
      </w:r>
    </w:p>
    <w:p w14:paraId="2F159F31" w14:textId="5BBE12BF" w:rsidR="00623B86" w:rsidRDefault="00623B86" w:rsidP="00623B86">
      <w:pPr>
        <w:pStyle w:val="PL"/>
      </w:pPr>
      <w:r w:rsidRPr="00B80566">
        <w:t xml:space="preserve">href: </w:t>
      </w:r>
      <w:r w:rsidR="006B3518" w:rsidRPr="00200325">
        <w:rPr>
          <w:lang w:val="fr-FR"/>
        </w:rPr>
        <w:t>"</w:t>
      </w:r>
      <w:r w:rsidR="006B3518">
        <w:rPr>
          <w:lang w:val="nl-BE"/>
        </w:rPr>
        <w:t>https://</w:t>
      </w:r>
      <w:r w:rsidRPr="00BE0581">
        <w:t>node1.</w:t>
      </w:r>
      <w:r>
        <w:t>spandau.de</w:t>
      </w:r>
      <w:r w:rsidR="006B3518" w:rsidRPr="00200325">
        <w:rPr>
          <w:lang w:val="fr-FR"/>
        </w:rPr>
        <w:t>"</w:t>
      </w:r>
    </w:p>
    <w:p w14:paraId="6B88E02F" w14:textId="77777777" w:rsidR="00623B86" w:rsidRPr="00B80566" w:rsidRDefault="00623B86" w:rsidP="00623B86">
      <w:pPr>
        <w:pStyle w:val="PL"/>
      </w:pPr>
      <w: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A235B35" w:rsidR="00623B86" w:rsidRDefault="00623B86" w:rsidP="00623B86">
      <w:pPr>
        <w:rPr>
          <w:noProof/>
          <w:lang w:val="en-US" w:eastAsia="zh-CN"/>
        </w:rPr>
      </w:pPr>
    </w:p>
    <w:p w14:paraId="04A90F66" w14:textId="77777777" w:rsidR="000C55B5" w:rsidRDefault="000C55B5" w:rsidP="000C55B5">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4C06FD4" w14:textId="77777777" w:rsidR="000C55B5" w:rsidRDefault="000C55B5" w:rsidP="000C55B5">
      <w:pPr>
        <w:rPr>
          <w:noProof/>
          <w:lang w:val="en-US"/>
        </w:rPr>
      </w:pPr>
      <w:r>
        <w:rPr>
          <w:noProof/>
          <w:lang w:val="en-US"/>
        </w:rPr>
        <w:t>list slotCapacityWrap {</w:t>
      </w:r>
    </w:p>
    <w:p w14:paraId="458F0590" w14:textId="77777777" w:rsidR="000C55B5" w:rsidRDefault="000C55B5" w:rsidP="000C55B5">
      <w:pPr>
        <w:rPr>
          <w:noProof/>
          <w:lang w:val="en-US"/>
        </w:rPr>
      </w:pPr>
      <w:r>
        <w:rPr>
          <w:noProof/>
          <w:lang w:val="en-US"/>
        </w:rPr>
        <w:t xml:space="preserve">  key </w:t>
      </w:r>
      <w:r w:rsidRPr="00200325">
        <w:rPr>
          <w:noProof/>
          <w:lang w:val="en-US"/>
        </w:rPr>
        <w:t>"</w:t>
      </w:r>
      <w:r>
        <w:rPr>
          <w:noProof/>
          <w:lang w:val="en-US"/>
        </w:rPr>
        <w:t>idx</w:t>
      </w:r>
      <w:r w:rsidRPr="00200325">
        <w:rPr>
          <w:noProof/>
          <w:lang w:val="en-US"/>
        </w:rPr>
        <w:t>"</w:t>
      </w:r>
      <w:r>
        <w:rPr>
          <w:noProof/>
          <w:lang w:val="en-US"/>
        </w:rPr>
        <w:t>;</w:t>
      </w:r>
    </w:p>
    <w:p w14:paraId="1AD52E38" w14:textId="77777777" w:rsidR="000C55B5" w:rsidRDefault="000C55B5" w:rsidP="000C55B5">
      <w:pPr>
        <w:rPr>
          <w:noProof/>
          <w:lang w:val="en-US"/>
        </w:rPr>
      </w:pPr>
      <w:r>
        <w:rPr>
          <w:noProof/>
          <w:lang w:val="en-US"/>
        </w:rPr>
        <w:t xml:space="preserve">  leaf idx { type uint32; }</w:t>
      </w:r>
    </w:p>
    <w:p w14:paraId="7F5AEA10" w14:textId="77777777" w:rsidR="000C55B5" w:rsidRDefault="000C55B5" w:rsidP="000C55B5">
      <w:pPr>
        <w:rPr>
          <w:noProof/>
          <w:lang w:val="en-US"/>
        </w:rPr>
      </w:pPr>
      <w:r>
        <w:rPr>
          <w:noProof/>
          <w:lang w:val="en-US"/>
        </w:rPr>
        <w:t xml:space="preserve">  leaf slotCapacity { type uint16; }</w:t>
      </w:r>
    </w:p>
    <w:p w14:paraId="5DD27234" w14:textId="77777777" w:rsidR="000C55B5" w:rsidRDefault="000C55B5" w:rsidP="000C55B5">
      <w:pPr>
        <w:rPr>
          <w:noProof/>
          <w:lang w:val="en-US"/>
        </w:rPr>
      </w:pPr>
      <w:r>
        <w:rPr>
          <w:noProof/>
          <w:lang w:val="en-US"/>
        </w:rPr>
        <w:t>}</w:t>
      </w:r>
    </w:p>
    <w:p w14:paraId="6D74219C" w14:textId="77777777" w:rsidR="000C55B5" w:rsidRDefault="000C55B5" w:rsidP="000C55B5">
      <w:pPr>
        <w:rPr>
          <w:noProof/>
          <w:lang w:val="en-US"/>
        </w:rPr>
      </w:pPr>
    </w:p>
    <w:p w14:paraId="1B3A4D05" w14:textId="77777777" w:rsidR="000C55B5" w:rsidRPr="00200325" w:rsidRDefault="000C55B5" w:rsidP="000C55B5">
      <w:pPr>
        <w:pStyle w:val="PL"/>
      </w:pPr>
      <w:r w:rsidRPr="00200325">
        <w:rPr>
          <w:lang w:val="fr-FR"/>
        </w:rPr>
        <w:t>href: "</w:t>
      </w:r>
      <w:r>
        <w:rPr>
          <w:lang w:val="fr-FR"/>
        </w:rPr>
        <w:t>https://MEC1.MeContext/ManagedElement=node3</w:t>
      </w:r>
      <w:r w:rsidRPr="00200325">
        <w:rPr>
          <w:lang w:val="fr-FR"/>
        </w:rPr>
        <w:t>"</w:t>
      </w:r>
    </w:p>
    <w:p w14:paraId="26A9694C" w14:textId="77777777" w:rsidR="000C55B5" w:rsidRPr="00200325" w:rsidRDefault="000C55B5" w:rsidP="000C55B5">
      <w:pPr>
        <w:pStyle w:val="PL"/>
        <w:rPr>
          <w:lang w:val="fr-FR"/>
        </w:rPr>
      </w:pPr>
      <w:r w:rsidRPr="00200325">
        <w:rPr>
          <w:lang w:val="fr-FR"/>
        </w:rPr>
        <w:t>…</w:t>
      </w:r>
    </w:p>
    <w:p w14:paraId="4C395017" w14:textId="77777777" w:rsidR="000C55B5" w:rsidRPr="00200325" w:rsidRDefault="000C55B5" w:rsidP="000C55B5">
      <w:pPr>
        <w:pStyle w:val="PL"/>
        <w:rPr>
          <w:lang w:val="fr-FR"/>
        </w:rPr>
      </w:pPr>
      <w:r w:rsidRPr="00200325">
        <w:rPr>
          <w:lang w:val="fr-FR"/>
        </w:rPr>
        <w:t>notificationId: 123456003</w:t>
      </w:r>
    </w:p>
    <w:p w14:paraId="4DC26722" w14:textId="77777777" w:rsidR="000C55B5" w:rsidRPr="00200325" w:rsidRDefault="000C55B5" w:rsidP="000C55B5">
      <w:pPr>
        <w:pStyle w:val="PL"/>
        <w:rPr>
          <w:lang w:val="fr-FR"/>
        </w:rPr>
      </w:pPr>
      <w:r w:rsidRPr="00200325">
        <w:rPr>
          <w:lang w:val="fr-FR"/>
        </w:rPr>
        <w:t xml:space="preserve">path: </w:t>
      </w:r>
      <w:r w:rsidRPr="004608DD">
        <w:rPr>
          <w:lang w:val="en-IE"/>
        </w:rPr>
        <w:t>"/_3gpp</w:t>
      </w:r>
      <w:r>
        <w:rPr>
          <w:lang w:val="en-IE"/>
        </w:rPr>
        <w:t>-nr-nrm-gnbdufunction:GNBDUFunction=1</w:t>
      </w:r>
      <w:r w:rsidRPr="004608DD">
        <w:rPr>
          <w:lang w:val="en-IE"/>
        </w:rPr>
        <w:t>/attributes/</w:t>
      </w:r>
      <w:r>
        <w:rPr>
          <w:lang w:val="en-IE"/>
        </w:rPr>
        <w:t>vendorX:slotCapacityWrap</w:t>
      </w:r>
      <w:r w:rsidRPr="00200325">
        <w:rPr>
          <w:lang w:val="fr-FR"/>
        </w:rPr>
        <w:t>"</w:t>
      </w:r>
    </w:p>
    <w:p w14:paraId="35FB68F5" w14:textId="77777777" w:rsidR="000C55B5" w:rsidRPr="00200325" w:rsidRDefault="000C55B5" w:rsidP="000C55B5">
      <w:pPr>
        <w:pStyle w:val="PL"/>
        <w:rPr>
          <w:lang w:val="fr-FR"/>
        </w:rPr>
      </w:pPr>
      <w:r w:rsidRPr="00200325">
        <w:rPr>
          <w:lang w:val="fr-FR"/>
        </w:rPr>
        <w:t>operation: add</w:t>
      </w:r>
    </w:p>
    <w:p w14:paraId="08F63E2C" w14:textId="77777777" w:rsidR="000C55B5" w:rsidRPr="00EC5F25" w:rsidRDefault="000C55B5" w:rsidP="000C55B5">
      <w:pPr>
        <w:pStyle w:val="PL"/>
        <w:rPr>
          <w:lang w:val="fr-FR"/>
        </w:rPr>
      </w:pPr>
      <w:r w:rsidRPr="00EC5F25">
        <w:rPr>
          <w:lang w:val="fr-FR"/>
        </w:rPr>
        <w:t>value:</w:t>
      </w:r>
    </w:p>
    <w:p w14:paraId="69BBD62E" w14:textId="77777777" w:rsidR="000C55B5" w:rsidRPr="00EC5F25" w:rsidRDefault="000C55B5" w:rsidP="000C55B5">
      <w:pPr>
        <w:pStyle w:val="PL"/>
        <w:rPr>
          <w:lang w:val="fr-FR"/>
        </w:rPr>
      </w:pPr>
      <w:r w:rsidRPr="00EC5F25">
        <w:rPr>
          <w:lang w:val="fr-FR"/>
        </w:rPr>
        <w:t xml:space="preserve">  - idx: 5</w:t>
      </w:r>
    </w:p>
    <w:p w14:paraId="66148564" w14:textId="77777777" w:rsidR="000C55B5" w:rsidRPr="00EC5F25" w:rsidRDefault="000C55B5" w:rsidP="000C55B5">
      <w:pPr>
        <w:pStyle w:val="PL"/>
        <w:rPr>
          <w:lang w:val="fr-FR"/>
        </w:rPr>
      </w:pPr>
      <w:r w:rsidRPr="00EC5F25">
        <w:rPr>
          <w:lang w:val="fr-FR"/>
        </w:rPr>
        <w:t xml:space="preserve">    slotCapacity: 1200</w:t>
      </w:r>
    </w:p>
    <w:p w14:paraId="3C4E2FA2" w14:textId="77777777" w:rsidR="000C55B5" w:rsidRPr="00EC5F25" w:rsidRDefault="000C55B5" w:rsidP="000C55B5">
      <w:pPr>
        <w:pStyle w:val="PL"/>
        <w:rPr>
          <w:lang w:val="fr-FR"/>
        </w:rPr>
      </w:pPr>
      <w:r w:rsidRPr="00EC5F25">
        <w:rPr>
          <w:lang w:val="fr-FR"/>
        </w:rPr>
        <w:t xml:space="preserve">  - idx: 2</w:t>
      </w:r>
    </w:p>
    <w:p w14:paraId="1E863FAE" w14:textId="77777777" w:rsidR="000C55B5" w:rsidRPr="00EC5F25" w:rsidRDefault="000C55B5" w:rsidP="000C55B5">
      <w:pPr>
        <w:pStyle w:val="PL"/>
        <w:rPr>
          <w:lang w:val="fr-FR"/>
        </w:rPr>
      </w:pPr>
      <w:r w:rsidRPr="00EC5F25">
        <w:rPr>
          <w:lang w:val="fr-FR"/>
        </w:rPr>
        <w:t xml:space="preserve">    slotCapacity: 1200</w:t>
      </w:r>
    </w:p>
    <w:p w14:paraId="1F45CA48" w14:textId="77777777" w:rsidR="000C55B5" w:rsidRPr="00EC5F25" w:rsidRDefault="000C55B5" w:rsidP="000C55B5">
      <w:pPr>
        <w:pStyle w:val="PL"/>
        <w:rPr>
          <w:lang w:val="fr-FR"/>
        </w:rPr>
      </w:pPr>
      <w:r w:rsidRPr="00EC5F25">
        <w:rPr>
          <w:lang w:val="fr-FR"/>
        </w:rPr>
        <w:t xml:space="preserve">  - idx: 7</w:t>
      </w:r>
    </w:p>
    <w:p w14:paraId="396EF871" w14:textId="77777777" w:rsidR="000C55B5" w:rsidRDefault="000C55B5" w:rsidP="00623B86">
      <w:pPr>
        <w:rPr>
          <w:noProof/>
          <w:lang w:val="en-US" w:eastAsia="zh-CN"/>
        </w:rPr>
      </w:pPr>
    </w:p>
    <w:p w14:paraId="7EECCE53" w14:textId="5DDC2978"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3E7EFD">
        <w:rPr>
          <w:noProof/>
          <w:lang w:val="en-US" w:eastAsia="zh-CN"/>
        </w:rPr>
        <w:t>:</w:t>
      </w:r>
    </w:p>
    <w:p w14:paraId="5DB4326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64B31707" w:rsidR="00623B86" w:rsidRDefault="00623B86" w:rsidP="00623B86">
      <w:pPr>
        <w:pStyle w:val="PL"/>
      </w:pPr>
      <w:bookmarkStart w:id="1748" w:name="_Hlk211249367"/>
      <w:r w:rsidRPr="00B80566">
        <w:t xml:space="preserve">href: </w:t>
      </w:r>
      <w:r w:rsidR="003E7EFD" w:rsidRPr="00F43B46">
        <w:t>"https://</w:t>
      </w:r>
      <w:r w:rsidRPr="00BE0581">
        <w:t>node1.</w:t>
      </w:r>
      <w:r>
        <w:t>pankow.de</w:t>
      </w:r>
      <w:r w:rsidR="003E7EFD" w:rsidRPr="00F43B46">
        <w:t>"</w:t>
      </w:r>
    </w:p>
    <w:p w14:paraId="3A253D82" w14:textId="77777777" w:rsidR="00623B86" w:rsidRPr="00B80566" w:rsidRDefault="00623B86" w:rsidP="00623B86">
      <w:pPr>
        <w:pStyle w:val="PL"/>
      </w:pPr>
      <w:bookmarkStart w:id="1749" w:name="_Hlk211249968"/>
      <w:bookmarkEnd w:id="1748"/>
      <w:r>
        <w:t>…</w:t>
      </w:r>
      <w:bookmarkEnd w:id="1749"/>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in case 3.</w:t>
      </w:r>
    </w:p>
    <w:p w14:paraId="02BAA08E" w14:textId="77777777" w:rsidR="006F493A" w:rsidRDefault="006F493A" w:rsidP="00623B86">
      <w:pPr>
        <w:rPr>
          <w:noProof/>
          <w:lang w:val="en-US" w:eastAsia="zh-CN"/>
        </w:rPr>
      </w:pPr>
    </w:p>
    <w:p w14:paraId="259905BD" w14:textId="7EF11B8B"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622FCC0A"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5EB3879A"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6F493A">
        <w:rPr>
          <w:rFonts w:cs="Arial"/>
        </w:rPr>
        <w:t>path</w:t>
      </w:r>
      <w:r>
        <w:rPr>
          <w:rFonts w:cs="Arial"/>
        </w:rPr>
        <w:t>), unless the "insert" subparameter specifies differently.</w:t>
      </w:r>
    </w:p>
    <w:p w14:paraId="633C6C93" w14:textId="3A295936"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6F493A">
        <w:rPr>
          <w:noProof/>
          <w:lang w:val="en-US" w:eastAsia="zh-CN"/>
        </w:rPr>
        <w:t>,</w:t>
      </w:r>
      <w:r>
        <w:rPr>
          <w:noProof/>
          <w:lang w:val="en-US" w:eastAsia="zh-CN"/>
        </w:rPr>
        <w:t xml:space="preserve"> the list-entry itself is not.</w:t>
      </w:r>
    </w:p>
    <w:p w14:paraId="201E40D6" w14:textId="77777777" w:rsidR="00623B86" w:rsidRDefault="00623B86" w:rsidP="00623B86">
      <w:pPr>
        <w:pStyle w:val="B1"/>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6F4D376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 xml:space="preserve">performanceMetrics" attribute </w:t>
      </w:r>
      <w:r w:rsidR="006B0D28">
        <w:rPr>
          <w:noProof/>
        </w:rPr>
        <w:t>(multivalue, simple, isUnique=true, isOrdered=false):</w:t>
      </w:r>
    </w:p>
    <w:p w14:paraId="55012132" w14:textId="77777777" w:rsidR="006B0D28" w:rsidRDefault="006B0D28" w:rsidP="006B0D28">
      <w:pPr>
        <w:spacing w:after="0"/>
        <w:rPr>
          <w:noProof/>
        </w:rPr>
      </w:pPr>
    </w:p>
    <w:p w14:paraId="76B142AE" w14:textId="77777777" w:rsidR="006B0D28" w:rsidRDefault="006B0D28" w:rsidP="006B0D28">
      <w:pPr>
        <w:pStyle w:val="PL"/>
      </w:pPr>
      <w:r w:rsidRPr="00B80566">
        <w:t xml:space="preserve">href: </w:t>
      </w:r>
      <w:r w:rsidRPr="00F43B46">
        <w:t>"https://</w:t>
      </w:r>
      <w:r w:rsidRPr="00BE0581">
        <w:t>node1.</w:t>
      </w:r>
      <w:r>
        <w:t>pankow.de</w:t>
      </w:r>
      <w:r w:rsidRPr="00F43B46">
        <w:t>"</w:t>
      </w:r>
    </w:p>
    <w:p w14:paraId="28D7D801" w14:textId="3B793D59" w:rsidR="006B0D28" w:rsidRDefault="006E7EDA" w:rsidP="006B0D28">
      <w:pPr>
        <w:pStyle w:val="PL"/>
      </w:pPr>
      <w: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D83368F" w14:textId="2CC67CEE" w:rsidR="00623B86" w:rsidRDefault="00623B86" w:rsidP="00623B86">
      <w:pPr>
        <w:pStyle w:val="PL"/>
      </w:pPr>
      <w:r>
        <w:t>value: out</w:t>
      </w:r>
      <w:r w:rsidR="006B0D28">
        <w:rPr>
          <w:lang w:val="fr-FR"/>
        </w:rPr>
        <w:t>Packets</w:t>
      </w:r>
    </w:p>
    <w:p w14:paraId="4B88A7B4" w14:textId="77777777" w:rsidR="00615D21" w:rsidRDefault="00615D21" w:rsidP="00615D21">
      <w:pPr>
        <w:rPr>
          <w:noProof/>
          <w:lang w:val="en-US"/>
        </w:rPr>
      </w:pPr>
    </w:p>
    <w:p w14:paraId="54967D54" w14:textId="77777777" w:rsidR="00615D21" w:rsidRDefault="00615D21" w:rsidP="00615D21">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2C52F0A9" w14:textId="77777777" w:rsidR="00615D21" w:rsidRDefault="00615D21" w:rsidP="00615D21">
      <w:pPr>
        <w:rPr>
          <w:noProof/>
          <w:lang w:val="en-US"/>
        </w:rPr>
      </w:pPr>
      <w:r>
        <w:rPr>
          <w:noProof/>
          <w:lang w:val="en-US"/>
        </w:rPr>
        <w:t>list plmnIdPriority {</w:t>
      </w:r>
    </w:p>
    <w:p w14:paraId="04E74184" w14:textId="77777777" w:rsidR="00615D21" w:rsidRDefault="00615D21" w:rsidP="00615D21">
      <w:pPr>
        <w:rPr>
          <w:noProof/>
          <w:lang w:val="en-US"/>
        </w:rPr>
      </w:pPr>
      <w:r>
        <w:rPr>
          <w:noProof/>
          <w:lang w:val="en-US"/>
        </w:rPr>
        <w:t xml:space="preserve">  ordered-by user;</w:t>
      </w:r>
    </w:p>
    <w:p w14:paraId="36C90852" w14:textId="77777777" w:rsidR="00615D21" w:rsidRDefault="00615D21" w:rsidP="00615D21">
      <w:pPr>
        <w:rPr>
          <w:noProof/>
          <w:lang w:val="en-US"/>
        </w:rPr>
      </w:pPr>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p>
    <w:p w14:paraId="59510170" w14:textId="77777777" w:rsidR="00615D21" w:rsidRDefault="00615D21" w:rsidP="00615D21">
      <w:pPr>
        <w:rPr>
          <w:noProof/>
          <w:lang w:val="en-US"/>
        </w:rPr>
      </w:pPr>
      <w:r>
        <w:rPr>
          <w:noProof/>
          <w:lang w:val="en-US"/>
        </w:rPr>
        <w:t xml:space="preserve">  leaf mcc { type string; }</w:t>
      </w:r>
    </w:p>
    <w:p w14:paraId="13B102C0" w14:textId="77777777" w:rsidR="00615D21" w:rsidRDefault="00615D21" w:rsidP="00615D21">
      <w:pPr>
        <w:rPr>
          <w:noProof/>
          <w:lang w:val="en-US"/>
        </w:rPr>
      </w:pPr>
      <w:r>
        <w:rPr>
          <w:noProof/>
          <w:lang w:val="en-US"/>
        </w:rPr>
        <w:t xml:space="preserve">  leaf mnc { type string; }</w:t>
      </w:r>
    </w:p>
    <w:p w14:paraId="08C34A28" w14:textId="77777777" w:rsidR="00615D21" w:rsidRDefault="00615D21" w:rsidP="00615D21">
      <w:pPr>
        <w:rPr>
          <w:noProof/>
          <w:lang w:val="en-US"/>
        </w:rPr>
      </w:pPr>
      <w:r>
        <w:rPr>
          <w:noProof/>
          <w:lang w:val="en-US"/>
        </w:rPr>
        <w:t>}</w:t>
      </w:r>
    </w:p>
    <w:p w14:paraId="4700A22B" w14:textId="77777777" w:rsidR="00615D21" w:rsidRDefault="00615D21" w:rsidP="00615D21">
      <w:pPr>
        <w:rPr>
          <w:noProof/>
          <w:lang w:val="en-US"/>
        </w:rPr>
      </w:pPr>
    </w:p>
    <w:p w14:paraId="7E5A29F4" w14:textId="77777777" w:rsidR="00615D21" w:rsidRDefault="00615D21" w:rsidP="00615D21">
      <w:pPr>
        <w:pStyle w:val="PL"/>
        <w:rPr>
          <w:lang w:val="nl-BE"/>
        </w:rPr>
      </w:pPr>
      <w:r w:rsidRPr="00200325">
        <w:rPr>
          <w:lang w:val="fr-FR"/>
        </w:rPr>
        <w:t xml:space="preserve">href: </w:t>
      </w:r>
      <w:r w:rsidRPr="004608DD">
        <w:rPr>
          <w:lang w:val="nl-BE"/>
        </w:rPr>
        <w:t>"</w:t>
      </w:r>
      <w:r w:rsidRPr="00B86E44">
        <w:rPr>
          <w:lang w:val="nl-BE"/>
        </w:rPr>
        <w:t>https://MEC1.MeContext</w:t>
      </w:r>
      <w:r w:rsidRPr="002F6D81">
        <w:rPr>
          <w:lang w:val="nl-BE"/>
        </w:rPr>
        <w:t>/ManagedElement=node3</w:t>
      </w:r>
      <w:r w:rsidRPr="004608DD">
        <w:rPr>
          <w:lang w:val="nl-BE"/>
        </w:rPr>
        <w:t>"</w:t>
      </w:r>
    </w:p>
    <w:p w14:paraId="640869C7" w14:textId="7350AC90" w:rsidR="00615D21" w:rsidRDefault="006E7EDA" w:rsidP="00615D21">
      <w:pPr>
        <w:pStyle w:val="PL"/>
      </w:pPr>
      <w:r>
        <w:t>…</w:t>
      </w:r>
    </w:p>
    <w:p w14:paraId="31CEE61D" w14:textId="77777777" w:rsidR="00615D21" w:rsidRPr="00200325" w:rsidRDefault="00615D21" w:rsidP="00615D21">
      <w:pPr>
        <w:pStyle w:val="PL"/>
      </w:pPr>
      <w:r w:rsidRPr="00200325">
        <w:rPr>
          <w:lang w:val="fr-FR"/>
        </w:rPr>
        <w:t>notificationId: 123456006</w:t>
      </w:r>
    </w:p>
    <w:p w14:paraId="695EB2CF" w14:textId="77777777" w:rsidR="00615D21" w:rsidRPr="00200325" w:rsidRDefault="00615D21" w:rsidP="00615D21">
      <w:pPr>
        <w:pStyle w:val="PL"/>
        <w:rPr>
          <w:lang w:val="fr-FR"/>
        </w:rPr>
      </w:pPr>
      <w:r w:rsidRPr="00200325">
        <w:rPr>
          <w:lang w:val="fr-FR"/>
        </w:rPr>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200325">
        <w:rPr>
          <w:lang w:val="fr-FR"/>
        </w:rPr>
        <w:t>"</w:t>
      </w:r>
    </w:p>
    <w:p w14:paraId="70FEABF4" w14:textId="77777777" w:rsidR="00615D21" w:rsidRDefault="00615D21" w:rsidP="00615D21">
      <w:pPr>
        <w:pStyle w:val="PL"/>
        <w:rPr>
          <w:lang w:val="fr-FR"/>
        </w:rPr>
      </w:pPr>
      <w:r w:rsidRPr="00200325">
        <w:rPr>
          <w:lang w:val="fr-FR"/>
        </w:rPr>
        <w:t>operation: add</w:t>
      </w:r>
    </w:p>
    <w:p w14:paraId="75179A09" w14:textId="77777777" w:rsidR="00615D21" w:rsidRDefault="00615D21" w:rsidP="00615D21">
      <w:pPr>
        <w:pStyle w:val="PL"/>
        <w:rPr>
          <w:lang w:val="fr-FR"/>
        </w:rPr>
      </w:pPr>
      <w:r>
        <w:rPr>
          <w:lang w:val="fr-FR"/>
        </w:rPr>
        <w:t>insert: before</w:t>
      </w:r>
    </w:p>
    <w:p w14:paraId="257D48C7" w14:textId="77777777" w:rsidR="00615D21" w:rsidRPr="00C538D2" w:rsidRDefault="00615D21" w:rsidP="00615D21">
      <w:pPr>
        <w:pStyle w:val="PL"/>
        <w:rPr>
          <w:lang w:val="fr-FR"/>
        </w:rPr>
      </w:pPr>
      <w:r w:rsidRPr="00C538D2">
        <w:rPr>
          <w:lang w:val="fr-FR"/>
        </w:rPr>
        <w:t>value:</w:t>
      </w:r>
    </w:p>
    <w:p w14:paraId="525DB75C" w14:textId="77777777" w:rsidR="00615D21" w:rsidRPr="00C538D2" w:rsidRDefault="00615D21" w:rsidP="00615D21">
      <w:pPr>
        <w:pStyle w:val="PL"/>
        <w:rPr>
          <w:lang w:val="fr-FR"/>
        </w:rPr>
      </w:pPr>
      <w:r w:rsidRPr="00C538D2">
        <w:rPr>
          <w:lang w:val="fr-FR"/>
        </w:rPr>
        <w:t xml:space="preserve">  mcc: </w:t>
      </w:r>
      <w:r w:rsidRPr="004608DD">
        <w:rPr>
          <w:lang w:val="nl-BE"/>
        </w:rPr>
        <w:t>"</w:t>
      </w:r>
      <w:r>
        <w:rPr>
          <w:lang w:val="fr-FR"/>
        </w:rPr>
        <w:t>3</w:t>
      </w:r>
      <w:r w:rsidRPr="00C538D2">
        <w:rPr>
          <w:lang w:val="fr-FR"/>
        </w:rPr>
        <w:t>8</w:t>
      </w:r>
      <w:r w:rsidRPr="004608DD">
        <w:rPr>
          <w:lang w:val="nl-BE"/>
        </w:rPr>
        <w:t>"</w:t>
      </w:r>
    </w:p>
    <w:p w14:paraId="70501FAF" w14:textId="77777777" w:rsidR="00615D21" w:rsidRDefault="00615D21" w:rsidP="00615D21">
      <w:pPr>
        <w:pStyle w:val="PL"/>
        <w:rPr>
          <w:lang w:val="fr-FR"/>
        </w:rPr>
      </w:pPr>
      <w:r w:rsidRPr="00C538D2">
        <w:rPr>
          <w:lang w:val="fr-FR"/>
        </w:rPr>
        <w:t xml:space="preserve">  mnc: </w:t>
      </w:r>
      <w:r w:rsidRPr="004608DD">
        <w:rPr>
          <w:lang w:val="nl-BE"/>
        </w:rPr>
        <w:t>"</w:t>
      </w:r>
      <w:r w:rsidRPr="00C538D2">
        <w:rPr>
          <w:lang w:val="fr-FR"/>
        </w:rPr>
        <w:t>104</w:t>
      </w:r>
      <w:r w:rsidRPr="004608DD">
        <w:rPr>
          <w:lang w:val="nl-BE"/>
        </w:rPr>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6C78565D" w14:textId="77777777" w:rsidR="006E7EDA" w:rsidRDefault="006E7EDA" w:rsidP="00623B86">
      <w:pPr>
        <w:rPr>
          <w:noProof/>
          <w:lang w:val="en-US" w:eastAsia="zh-CN"/>
        </w:rPr>
      </w:pPr>
    </w:p>
    <w:p w14:paraId="006442D1" w14:textId="39F44E9B"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case 6.</w:t>
      </w:r>
    </w:p>
    <w:p w14:paraId="4240F817" w14:textId="77777777" w:rsidR="006E7EDA" w:rsidRDefault="006E7EDA" w:rsidP="00623B86">
      <w:pPr>
        <w:rPr>
          <w:noProof/>
          <w:lang w:val="en-US" w:eastAsia="zh-CN"/>
        </w:rPr>
      </w:pPr>
    </w:p>
    <w:p w14:paraId="6DA8F821" w14:textId="0202D8B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50" w:name="_Hlk102577696"/>
    </w:p>
    <w:p w14:paraId="1BB4CF05" w14:textId="77777777" w:rsidR="006E7EDA" w:rsidRPr="00B86E44" w:rsidRDefault="006E7EDA" w:rsidP="006E7EDA">
      <w:pPr>
        <w:pStyle w:val="PL"/>
      </w:pPr>
      <w:r w:rsidRPr="00B86E44">
        <w:t>href: "</w:t>
      </w:r>
      <w:r w:rsidRPr="00B86E44">
        <w:rPr>
          <w:rStyle w:val="Hyperlink"/>
        </w:rPr>
        <w:t>https://node1.pankow.de</w:t>
      </w:r>
      <w:r w:rsidRPr="00B86E44">
        <w:t>"</w:t>
      </w:r>
    </w:p>
    <w:p w14:paraId="0276A94B" w14:textId="77777777" w:rsidR="006E7EDA" w:rsidRPr="00B86E44" w:rsidRDefault="006E7EDA" w:rsidP="006E7EDA">
      <w:pPr>
        <w:pStyle w:val="PL"/>
      </w:pPr>
      <w:r w:rsidRPr="00B86E44">
        <w:t>…</w:t>
      </w:r>
    </w:p>
    <w:p w14:paraId="0643FA16" w14:textId="77777777" w:rsidR="00623B86" w:rsidRDefault="00623B86" w:rsidP="00623B86">
      <w:pPr>
        <w:pStyle w:val="PL"/>
      </w:pPr>
      <w:r>
        <w:t>notificationId: 123456008</w:t>
      </w:r>
    </w:p>
    <w:p w14:paraId="00B4BFFD" w14:textId="6AF819A0" w:rsidR="00E61023" w:rsidRDefault="00623B86" w:rsidP="00623B86">
      <w:pPr>
        <w:pStyle w:val="PL"/>
      </w:pPr>
      <w:r>
        <w:t xml:space="preserve">path: </w:t>
      </w:r>
      <w:r w:rsidR="004D2B6E">
        <w:t>"</w:t>
      </w:r>
      <w:r w:rsidR="001E2C2B" w:rsidRPr="001E2C2B">
        <w:t>/</w:t>
      </w:r>
      <w:r w:rsidR="005C22B1" w:rsidRPr="005C22B1">
        <w:t>_3gpp-</w:t>
      </w:r>
      <w:r>
        <w:t>common-managed-</w:t>
      </w:r>
      <w:r w:rsidR="004233A2" w:rsidRPr="004233A2">
        <w:t>e</w:t>
      </w:r>
      <w:r>
        <w:t>lement:ManagedElement=node3/ThresholdMonitor=job1/attributes/</w:t>
      </w:r>
    </w:p>
    <w:p w14:paraId="78DDC746" w14:textId="55B39120" w:rsidR="00623B86" w:rsidRDefault="00623B86" w:rsidP="00623B86">
      <w:pPr>
        <w:pStyle w:val="PL"/>
      </w:pPr>
      <w:r>
        <w:t>thresholdInfoList=1</w:t>
      </w:r>
      <w:r w:rsidR="004D2B6E">
        <w:t>"</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64D3589B" w:rsidR="00623B86" w:rsidRDefault="00623B86" w:rsidP="00623B86">
      <w:pPr>
        <w:pStyle w:val="PL"/>
      </w:pPr>
      <w:r>
        <w:t>- idx: 1</w:t>
      </w:r>
    </w:p>
    <w:p w14:paraId="1A2D7738" w14:textId="77777777" w:rsidR="002E7344" w:rsidRDefault="002E7344" w:rsidP="002E7344">
      <w:pPr>
        <w:pStyle w:val="PL"/>
      </w:pPr>
      <w:r>
        <w:t xml:space="preserve">  performanceMetrics:</w:t>
      </w:r>
    </w:p>
    <w:p w14:paraId="5D435E6F" w14:textId="77777777" w:rsidR="002E7344" w:rsidRDefault="002E7344" w:rsidP="002E7344">
      <w:pPr>
        <w:pStyle w:val="PL"/>
      </w:pPr>
      <w:r>
        <w:t xml:space="preserve">  - inOctets</w:t>
      </w:r>
    </w:p>
    <w:p w14:paraId="7C8A9FE9" w14:textId="77777777" w:rsidR="002E7344" w:rsidRDefault="002E7344" w:rsidP="002E7344">
      <w:pPr>
        <w:pStyle w:val="PL"/>
      </w:pPr>
      <w:r>
        <w:t xml:space="preserve">  - inPackets</w:t>
      </w:r>
    </w:p>
    <w:p w14:paraId="0ED0E323" w14:textId="77777777" w:rsidR="00623B86" w:rsidRDefault="00623B86" w:rsidP="00623B86">
      <w:pPr>
        <w:pStyle w:val="PL"/>
      </w:pPr>
      <w:r>
        <w:t xml:space="preserve">  thresholdDirection: UP</w:t>
      </w:r>
    </w:p>
    <w:p w14:paraId="7EA6801D" w14:textId="2FF91258"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50"/>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51" w:name="_Hlk102157877"/>
      <w:bookmarkStart w:id="1752"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51"/>
    </w:p>
    <w:p w14:paraId="23D93528" w14:textId="77777777" w:rsidR="002E7344" w:rsidRDefault="002E7344" w:rsidP="002E7344">
      <w:pPr>
        <w:spacing w:after="0"/>
        <w:rPr>
          <w:noProof/>
          <w:lang w:val="fr-FR"/>
        </w:rPr>
      </w:pPr>
    </w:p>
    <w:p w14:paraId="5ED8FAF3" w14:textId="77777777" w:rsidR="002E7344" w:rsidRDefault="002E7344" w:rsidP="002E7344">
      <w:pPr>
        <w:pStyle w:val="PL"/>
        <w:rPr>
          <w:lang w:val="nl-BE"/>
        </w:rPr>
      </w:pPr>
      <w:r w:rsidRPr="00200325">
        <w:rPr>
          <w:lang w:val="fr-FR"/>
        </w:rPr>
        <w:t xml:space="preserve">href: </w:t>
      </w:r>
      <w:r w:rsidRPr="004608DD">
        <w:rPr>
          <w:lang w:val="nl-BE"/>
        </w:rPr>
        <w:t>"</w:t>
      </w:r>
      <w:r w:rsidRPr="00D7393C">
        <w:rPr>
          <w:lang w:val="nl-BE"/>
        </w:rPr>
        <w:t>https://</w:t>
      </w:r>
      <w:r w:rsidRPr="00D7393C">
        <w:t>node1.pankow.de</w:t>
      </w:r>
      <w:r w:rsidRPr="004608DD">
        <w:rPr>
          <w:lang w:val="nl-BE"/>
        </w:rPr>
        <w:t>"</w:t>
      </w:r>
    </w:p>
    <w:p w14:paraId="452017B1" w14:textId="77777777" w:rsidR="002E7344" w:rsidRDefault="002E7344" w:rsidP="002E7344">
      <w:pPr>
        <w:pStyle w:val="PL"/>
        <w:rPr>
          <w:lang w:val="fr-FR"/>
        </w:rPr>
      </w:pPr>
      <w:r>
        <w:rPr>
          <w:lang w:val="fr-FR"/>
        </w:rPr>
        <w:t>…</w:t>
      </w:r>
    </w:p>
    <w:p w14:paraId="1D87F261" w14:textId="77777777" w:rsidR="00623B86" w:rsidRDefault="00623B86" w:rsidP="00623B86">
      <w:pPr>
        <w:pStyle w:val="PL"/>
      </w:pPr>
      <w:r>
        <w:t>notificationId: 123456009</w:t>
      </w:r>
    </w:p>
    <w:p w14:paraId="0A11283D" w14:textId="770398C7" w:rsidR="00C077A8" w:rsidRDefault="00623B86" w:rsidP="00623B86">
      <w:pPr>
        <w:pStyle w:val="PL"/>
      </w:pPr>
      <w:r>
        <w:t xml:space="preserve">path: </w:t>
      </w:r>
      <w:r w:rsidR="002E7344" w:rsidRPr="004608DD">
        <w:rPr>
          <w:lang w:val="nl-BE"/>
        </w:rPr>
        <w:t>"</w:t>
      </w:r>
      <w:r w:rsidR="00B75C49" w:rsidRPr="00B75C49">
        <w:t>/_</w:t>
      </w:r>
      <w:r>
        <w:t>3gpp-common-managed-</w:t>
      </w:r>
      <w:r w:rsidR="00CB7AE1" w:rsidRPr="00CB7AE1">
        <w:t>e</w:t>
      </w:r>
      <w:r>
        <w:t>lement:ManagedElement=node3/ThresholdMonitor=job1/attributes/</w:t>
      </w:r>
    </w:p>
    <w:p w14:paraId="036A3315" w14:textId="0141808E" w:rsidR="00623B86" w:rsidRDefault="00623B86" w:rsidP="00623B86">
      <w:pPr>
        <w:pStyle w:val="PL"/>
      </w:pPr>
      <w:r>
        <w:t>thresholdInfoList=1/hysteresis</w:t>
      </w:r>
      <w:r w:rsidR="002E7344" w:rsidRPr="004608DD">
        <w:rPr>
          <w:lang w:val="nl-BE"/>
        </w:rPr>
        <w:t>"</w:t>
      </w:r>
    </w:p>
    <w:p w14:paraId="1C3656D1" w14:textId="77777777" w:rsidR="00623B86" w:rsidRDefault="00623B86" w:rsidP="00623B86">
      <w:pPr>
        <w:pStyle w:val="PL"/>
      </w:pPr>
      <w:r>
        <w:t>operation: add</w:t>
      </w:r>
    </w:p>
    <w:p w14:paraId="6BAD4D84" w14:textId="5A321F80" w:rsidR="00623B86" w:rsidRDefault="00623B86" w:rsidP="00623B86">
      <w:pPr>
        <w:pStyle w:val="PL"/>
      </w:pPr>
      <w:r>
        <w:t>value: 10</w:t>
      </w:r>
    </w:p>
    <w:p w14:paraId="7283A6A1" w14:textId="77777777" w:rsidR="00623B86" w:rsidRDefault="00623B86" w:rsidP="00623B86">
      <w:pPr>
        <w:rPr>
          <w:noProof/>
          <w:lang w:val="en-US" w:eastAsia="zh-CN"/>
        </w:rPr>
      </w:pPr>
    </w:p>
    <w:bookmarkEnd w:id="1752"/>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40B6A80C" w14:textId="77777777" w:rsidR="002E7344" w:rsidRDefault="002E7344" w:rsidP="002E7344">
      <w:pPr>
        <w:spacing w:after="0"/>
        <w:rPr>
          <w:noProof/>
          <w:lang w:val="fr-FR"/>
        </w:rPr>
      </w:pPr>
    </w:p>
    <w:p w14:paraId="3A59B564" w14:textId="77777777" w:rsidR="002E7344" w:rsidRDefault="002E7344" w:rsidP="002E7344">
      <w:pPr>
        <w:pStyle w:val="PL"/>
        <w:rPr>
          <w:lang w:val="nl-BE"/>
        </w:rPr>
      </w:pPr>
      <w:r w:rsidRPr="00200325">
        <w:rPr>
          <w:lang w:val="fr-FR"/>
        </w:rPr>
        <w:t xml:space="preserve">href: </w:t>
      </w:r>
      <w:r w:rsidRPr="004608DD">
        <w:rPr>
          <w:lang w:val="nl-BE"/>
        </w:rPr>
        <w:t>"</w:t>
      </w:r>
      <w:r w:rsidRPr="00D7393C">
        <w:rPr>
          <w:lang w:val="nl-BE"/>
        </w:rPr>
        <w:t>https://</w:t>
      </w:r>
      <w:r w:rsidRPr="00D7393C">
        <w:t>node1.pankow.de</w:t>
      </w:r>
      <w:r w:rsidRPr="004608DD">
        <w:rPr>
          <w:lang w:val="nl-BE"/>
        </w:rPr>
        <w:t>"</w:t>
      </w:r>
    </w:p>
    <w:p w14:paraId="1E909FC9" w14:textId="77777777" w:rsidR="002E7344" w:rsidRDefault="002E7344" w:rsidP="002E7344">
      <w:pPr>
        <w:pStyle w:val="PL"/>
        <w:rPr>
          <w:lang w:val="fr-FR"/>
        </w:rPr>
      </w:pPr>
      <w:r>
        <w:rPr>
          <w:lang w:val="fr-FR"/>
        </w:rPr>
        <w:t>…</w:t>
      </w:r>
    </w:p>
    <w:p w14:paraId="3DC1A89F" w14:textId="77777777" w:rsidR="00623B86" w:rsidRDefault="00623B86" w:rsidP="00623B86">
      <w:pPr>
        <w:pStyle w:val="PL"/>
      </w:pPr>
      <w:r>
        <w:t>notificationId: 123456010</w:t>
      </w:r>
    </w:p>
    <w:p w14:paraId="2819B167" w14:textId="44741872" w:rsidR="00E724B2" w:rsidRDefault="00623B86" w:rsidP="00623B86">
      <w:pPr>
        <w:pStyle w:val="PL"/>
      </w:pPr>
      <w:r>
        <w:t xml:space="preserve">path: </w:t>
      </w:r>
      <w:r w:rsidR="002E7344">
        <w:t>"</w:t>
      </w:r>
      <w:r w:rsidR="0027084D" w:rsidRPr="0027084D">
        <w:t>/_</w:t>
      </w:r>
      <w:r>
        <w:t>3gpp-common-managed-</w:t>
      </w:r>
      <w:r w:rsidR="00804334" w:rsidRPr="00804334">
        <w:t>e</w:t>
      </w:r>
      <w:r>
        <w:t>lement:ManagedElement=node3/ThresholdMonitor=job1/attributes/</w:t>
      </w:r>
    </w:p>
    <w:p w14:paraId="496EABDC" w14:textId="4FEF5DFF" w:rsidR="00623B86" w:rsidRDefault="00623B86" w:rsidP="00623B86">
      <w:pPr>
        <w:pStyle w:val="PL"/>
      </w:pPr>
      <w:r>
        <w:t>thresholdInfoList=1/hysteresis</w:t>
      </w:r>
      <w:r w:rsidR="002E7344">
        <w:t>"</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
        <w:rPr>
          <w:rFonts w:cs="Arial"/>
        </w:rPr>
      </w:pPr>
      <w:r>
        <w:rPr>
          <w:rFonts w:cs="Arial"/>
        </w:rPr>
        <w:t>-</w:t>
      </w:r>
      <w:r>
        <w:rPr>
          <w:rFonts w:cs="Arial"/>
        </w:rPr>
        <w:tab/>
      </w:r>
      <w:r w:rsidRPr="004B3AC6">
        <w:rPr>
          <w:rFonts w:cs="Arial"/>
        </w:rPr>
        <w:t xml:space="preserve">value: </w:t>
      </w:r>
      <w:r>
        <w:rPr>
          <w:rFonts w:cs="Arial"/>
        </w:rPr>
        <w:t>Same as case 9.</w:t>
      </w:r>
      <w:bookmarkEnd w:id="1747"/>
    </w:p>
    <w:p w14:paraId="0407730C" w14:textId="784F63C0" w:rsidR="00BC6134" w:rsidRPr="004A750A" w:rsidRDefault="00BC6134" w:rsidP="009A5A7E">
      <w:pPr>
        <w:pStyle w:val="Heading5"/>
      </w:pPr>
      <w:bookmarkStart w:id="1753" w:name="_Toc219487682"/>
      <w:r>
        <w:t>12.1.3.2</w:t>
      </w:r>
      <w:r w:rsidRPr="004A750A">
        <w:t>.</w:t>
      </w:r>
      <w:r>
        <w:t>6</w:t>
      </w:r>
      <w:r w:rsidRPr="004A750A">
        <w:tab/>
        <w:t>Notification notify</w:t>
      </w:r>
      <w:r>
        <w:t>Event</w:t>
      </w:r>
      <w:bookmarkEnd w:id="1753"/>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5BF91162" w14:textId="48BE658F" w:rsidR="009A5A7E" w:rsidRPr="00D25B58" w:rsidRDefault="009A5A7E" w:rsidP="009A5A7E">
      <w:pPr>
        <w:pStyle w:val="Heading5"/>
        <w:rPr>
          <w:rFonts w:eastAsia="SimSun"/>
        </w:rPr>
      </w:pPr>
      <w:bookmarkStart w:id="1754" w:name="_Toc122452394"/>
      <w:bookmarkStart w:id="1755" w:name="_Toc138323481"/>
      <w:bookmarkStart w:id="1756" w:name="_Toc219487683"/>
      <w:r w:rsidRPr="00D25B58">
        <w:rPr>
          <w:rFonts w:eastAsia="SimSun"/>
        </w:rPr>
        <w:t>12.1.3.2.</w:t>
      </w:r>
      <w:r>
        <w:t>7</w:t>
      </w:r>
      <w:r w:rsidRPr="00D25B58">
        <w:rPr>
          <w:rFonts w:eastAsia="SimSun"/>
        </w:rPr>
        <w:tab/>
        <w:t>Notification notifyPotentialFaultyDataNodeTree</w:t>
      </w:r>
      <w:bookmarkEnd w:id="1756"/>
    </w:p>
    <w:p w14:paraId="7D1CB949"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7</w:t>
      </w:r>
      <w:r w:rsidRPr="00D25B58">
        <w:rPr>
          <w:rFonts w:eastAsia="SimSun"/>
        </w:rPr>
        <w:t>.</w:t>
      </w:r>
    </w:p>
    <w:p w14:paraId="374AB19C" w14:textId="6D094363" w:rsidR="009A5A7E" w:rsidRPr="00D25B58" w:rsidRDefault="009A5A7E" w:rsidP="009A5A7E">
      <w:pPr>
        <w:pStyle w:val="Heading5"/>
        <w:rPr>
          <w:rFonts w:eastAsia="SimSun"/>
        </w:rPr>
      </w:pPr>
      <w:bookmarkStart w:id="1757" w:name="_Toc219487684"/>
      <w:r w:rsidRPr="00D25B58">
        <w:rPr>
          <w:rFonts w:eastAsia="SimSun"/>
        </w:rPr>
        <w:t>12.1.3.2.</w:t>
      </w:r>
      <w:r>
        <w:t>8</w:t>
      </w:r>
      <w:r w:rsidRPr="00D25B58">
        <w:rPr>
          <w:rFonts w:eastAsia="SimSun"/>
        </w:rPr>
        <w:tab/>
        <w:t>Notification notifyDataNodeTreeSyncRecommended</w:t>
      </w:r>
      <w:bookmarkEnd w:id="1757"/>
    </w:p>
    <w:p w14:paraId="478C8424"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8</w:t>
      </w:r>
      <w:r w:rsidRPr="00D25B58">
        <w:rPr>
          <w:rFonts w:eastAsia="SimSun"/>
        </w:rPr>
        <w:t>.</w:t>
      </w:r>
    </w:p>
    <w:p w14:paraId="7280A0AA" w14:textId="77777777" w:rsidR="00623B86" w:rsidRPr="005E3C9D" w:rsidRDefault="00623B86" w:rsidP="00623B86">
      <w:pPr>
        <w:pStyle w:val="Heading4"/>
      </w:pPr>
      <w:bookmarkStart w:id="1758" w:name="_Toc219487685"/>
      <w:r w:rsidRPr="005E3C9D">
        <w:t>12.1.3.</w:t>
      </w:r>
      <w:r>
        <w:t>3</w:t>
      </w:r>
      <w:r w:rsidRPr="005E3C9D">
        <w:tab/>
      </w:r>
      <w:bookmarkEnd w:id="1754"/>
      <w:r w:rsidRPr="005E3C9D">
        <w:t>Netconf Server behavior</w:t>
      </w:r>
      <w:bookmarkEnd w:id="1755"/>
      <w:bookmarkEnd w:id="1758"/>
    </w:p>
    <w:p w14:paraId="4BA091CB" w14:textId="77777777" w:rsidR="00623B86" w:rsidRPr="005E3C9D" w:rsidRDefault="00623B86" w:rsidP="00623B86">
      <w:pPr>
        <w:pStyle w:val="Heading5"/>
      </w:pPr>
      <w:bookmarkStart w:id="1759" w:name="_Toc122452395"/>
      <w:bookmarkStart w:id="1760" w:name="_Toc138323482"/>
      <w:bookmarkStart w:id="1761" w:name="_Toc219487686"/>
      <w:r w:rsidRPr="005E3C9D">
        <w:t>12.1.3.</w:t>
      </w:r>
      <w:r>
        <w:t>3</w:t>
      </w:r>
      <w:r w:rsidRPr="005E3C9D">
        <w:t>.1</w:t>
      </w:r>
      <w:r w:rsidRPr="005E3C9D">
        <w:tab/>
        <w:t>Introduction</w:t>
      </w:r>
      <w:bookmarkEnd w:id="1759"/>
      <w:bookmarkEnd w:id="1760"/>
      <w:bookmarkEnd w:id="176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62" w:name="_Toc138323483"/>
      <w:bookmarkStart w:id="1763" w:name="_Toc219487687"/>
      <w:r w:rsidRPr="005E3C9D">
        <w:t>12.1.3.</w:t>
      </w:r>
      <w:r>
        <w:t>3</w:t>
      </w:r>
      <w:r w:rsidRPr="005E3C9D">
        <w:t>.</w:t>
      </w:r>
      <w:r>
        <w:t>2</w:t>
      </w:r>
      <w:r w:rsidRPr="005E3C9D">
        <w:tab/>
        <w:t>Implement IETF RFC 6243: “With-defaults Capability for NETCONF”</w:t>
      </w:r>
      <w:bookmarkEnd w:id="1762"/>
      <w:bookmarkEnd w:id="176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64" w:name="_Toc20494664"/>
      <w:bookmarkStart w:id="1765" w:name="_Toc26975732"/>
      <w:bookmarkStart w:id="1766" w:name="_Toc35856612"/>
      <w:bookmarkStart w:id="1767" w:name="_Toc44001498"/>
      <w:bookmarkStart w:id="1768" w:name="_Toc51581099"/>
      <w:bookmarkStart w:id="1769" w:name="_Toc52356362"/>
      <w:bookmarkStart w:id="1770" w:name="_Toc55227932"/>
      <w:bookmarkStart w:id="1771" w:name="_Toc138323484"/>
      <w:bookmarkStart w:id="1772" w:name="_Toc219487688"/>
      <w:r>
        <w:rPr>
          <w:lang w:eastAsia="zh-CN"/>
        </w:rPr>
        <w:lastRenderedPageBreak/>
        <w:t>12.2</w:t>
      </w:r>
      <w:r w:rsidRPr="00215D3C">
        <w:rPr>
          <w:lang w:eastAsia="zh-CN"/>
        </w:rPr>
        <w:tab/>
      </w:r>
      <w:r w:rsidR="00BA788F">
        <w:rPr>
          <w:lang w:eastAsia="zh-CN"/>
        </w:rPr>
        <w:t>Void</w:t>
      </w:r>
      <w:bookmarkEnd w:id="1764"/>
      <w:bookmarkEnd w:id="1765"/>
      <w:bookmarkEnd w:id="1766"/>
      <w:bookmarkEnd w:id="1767"/>
      <w:bookmarkEnd w:id="1768"/>
      <w:bookmarkEnd w:id="1769"/>
      <w:bookmarkEnd w:id="1770"/>
      <w:bookmarkEnd w:id="1771"/>
      <w:bookmarkEnd w:id="1772"/>
    </w:p>
    <w:p w14:paraId="2F1480D8" w14:textId="77777777" w:rsidR="00623B86" w:rsidRDefault="00623B86" w:rsidP="00623B86">
      <w:pPr>
        <w:pStyle w:val="Heading2"/>
        <w:tabs>
          <w:tab w:val="left" w:pos="1140"/>
        </w:tabs>
        <w:rPr>
          <w:lang w:eastAsia="zh-CN"/>
        </w:rPr>
      </w:pPr>
      <w:bookmarkStart w:id="1773" w:name="_Toc20494793"/>
      <w:bookmarkStart w:id="1774" w:name="_Toc26975861"/>
      <w:bookmarkStart w:id="1775" w:name="_Toc35856741"/>
      <w:bookmarkStart w:id="1776" w:name="_Toc44001615"/>
      <w:bookmarkStart w:id="1777" w:name="_Toc51581216"/>
      <w:bookmarkStart w:id="1778" w:name="_Toc52356479"/>
      <w:bookmarkStart w:id="1779" w:name="_Toc55228049"/>
      <w:bookmarkStart w:id="1780" w:name="_Toc138323604"/>
      <w:bookmarkStart w:id="1781" w:name="_Toc219487689"/>
      <w:r>
        <w:rPr>
          <w:lang w:eastAsia="zh-CN"/>
        </w:rPr>
        <w:t>12.3</w:t>
      </w:r>
      <w:r w:rsidRPr="00215D3C">
        <w:rPr>
          <w:lang w:eastAsia="zh-CN"/>
        </w:rPr>
        <w:tab/>
      </w:r>
      <w:r>
        <w:rPr>
          <w:lang w:eastAsia="zh-CN"/>
        </w:rPr>
        <w:t>Generic performance assurance management service</w:t>
      </w:r>
      <w:bookmarkEnd w:id="1773"/>
      <w:bookmarkEnd w:id="1774"/>
      <w:bookmarkEnd w:id="1775"/>
      <w:bookmarkEnd w:id="1776"/>
      <w:bookmarkEnd w:id="1777"/>
      <w:bookmarkEnd w:id="1778"/>
      <w:bookmarkEnd w:id="1779"/>
      <w:bookmarkEnd w:id="1780"/>
      <w:bookmarkEnd w:id="1781"/>
    </w:p>
    <w:p w14:paraId="409FB17D" w14:textId="77777777" w:rsidR="00623B86" w:rsidRPr="00215D3C" w:rsidRDefault="00623B86" w:rsidP="00623B86">
      <w:pPr>
        <w:pStyle w:val="Heading3"/>
      </w:pPr>
      <w:bookmarkStart w:id="1782" w:name="_Toc20494794"/>
      <w:bookmarkStart w:id="1783" w:name="_Toc26975862"/>
      <w:bookmarkStart w:id="1784" w:name="_Toc35856742"/>
      <w:bookmarkStart w:id="1785" w:name="_Toc44001616"/>
      <w:bookmarkStart w:id="1786" w:name="_Toc51581217"/>
      <w:bookmarkStart w:id="1787" w:name="_Toc52356480"/>
      <w:bookmarkStart w:id="1788" w:name="_Toc55228050"/>
      <w:bookmarkStart w:id="1789" w:name="_Toc138323605"/>
      <w:bookmarkStart w:id="1790" w:name="_Toc219487690"/>
      <w:r>
        <w:t>12.3</w:t>
      </w:r>
      <w:r w:rsidRPr="00215D3C">
        <w:t>.1</w:t>
      </w:r>
      <w:r w:rsidRPr="00215D3C">
        <w:tab/>
      </w:r>
      <w:r>
        <w:t>RESTful HTTP-based solution set</w:t>
      </w:r>
      <w:bookmarkEnd w:id="1782"/>
      <w:bookmarkEnd w:id="1783"/>
      <w:bookmarkEnd w:id="1784"/>
      <w:bookmarkEnd w:id="1785"/>
      <w:bookmarkEnd w:id="1786"/>
      <w:bookmarkEnd w:id="1787"/>
      <w:bookmarkEnd w:id="1788"/>
      <w:bookmarkEnd w:id="1789"/>
      <w:bookmarkEnd w:id="1790"/>
    </w:p>
    <w:p w14:paraId="4968EC24" w14:textId="77777777" w:rsidR="00623B86" w:rsidRPr="00151328" w:rsidRDefault="00623B86" w:rsidP="00623B86">
      <w:pPr>
        <w:pStyle w:val="Heading4"/>
        <w:rPr>
          <w:lang w:eastAsia="zh-CN"/>
        </w:rPr>
      </w:pPr>
      <w:bookmarkStart w:id="1791" w:name="_Toc20494795"/>
      <w:bookmarkStart w:id="1792" w:name="_Toc26975863"/>
      <w:bookmarkStart w:id="1793" w:name="_Toc35856743"/>
      <w:bookmarkStart w:id="1794" w:name="_Toc44001617"/>
      <w:bookmarkStart w:id="1795" w:name="_Toc51581218"/>
      <w:bookmarkStart w:id="1796" w:name="_Toc52356481"/>
      <w:bookmarkStart w:id="1797" w:name="_Toc55228051"/>
      <w:bookmarkStart w:id="1798" w:name="_Toc138323606"/>
      <w:bookmarkStart w:id="1799" w:name="_Toc219487691"/>
      <w:r>
        <w:rPr>
          <w:lang w:eastAsia="zh-CN"/>
        </w:rPr>
        <w:t>12.3.1.1</w:t>
      </w:r>
      <w:r w:rsidRPr="00151328">
        <w:tab/>
      </w:r>
      <w:bookmarkEnd w:id="1791"/>
      <w:bookmarkEnd w:id="1792"/>
      <w:bookmarkEnd w:id="1793"/>
      <w:bookmarkEnd w:id="1794"/>
      <w:r>
        <w:t>Void</w:t>
      </w:r>
      <w:bookmarkEnd w:id="1795"/>
      <w:bookmarkEnd w:id="1796"/>
      <w:bookmarkEnd w:id="1797"/>
      <w:bookmarkEnd w:id="1798"/>
      <w:bookmarkEnd w:id="179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00" w:name="_Toc20494830"/>
      <w:bookmarkStart w:id="1801" w:name="_Toc26975898"/>
      <w:bookmarkStart w:id="1802" w:name="_Toc35856778"/>
      <w:bookmarkStart w:id="1803" w:name="_Toc44001652"/>
      <w:bookmarkStart w:id="1804" w:name="_Toc51581219"/>
      <w:bookmarkStart w:id="1805" w:name="_Toc52356482"/>
      <w:bookmarkStart w:id="1806" w:name="_Toc55228052"/>
      <w:bookmarkStart w:id="1807" w:name="_Toc138323607"/>
      <w:bookmarkStart w:id="1808" w:name="_Toc219487692"/>
      <w:r>
        <w:rPr>
          <w:lang w:eastAsia="zh-CN"/>
        </w:rPr>
        <w:t>12.3.1.2</w:t>
      </w:r>
      <w:r w:rsidRPr="00151328">
        <w:tab/>
      </w:r>
      <w:r>
        <w:t>Performance threshold monitoring service</w:t>
      </w:r>
      <w:bookmarkEnd w:id="1800"/>
      <w:bookmarkEnd w:id="1801"/>
      <w:bookmarkEnd w:id="1802"/>
      <w:bookmarkEnd w:id="1803"/>
      <w:bookmarkEnd w:id="1804"/>
      <w:bookmarkEnd w:id="1805"/>
      <w:bookmarkEnd w:id="1806"/>
      <w:bookmarkEnd w:id="1807"/>
      <w:bookmarkEnd w:id="1808"/>
    </w:p>
    <w:p w14:paraId="6415019D" w14:textId="77777777" w:rsidR="00623B86" w:rsidRDefault="00623B86" w:rsidP="00623B86">
      <w:pPr>
        <w:pStyle w:val="Heading5"/>
      </w:pPr>
      <w:bookmarkStart w:id="1809" w:name="_Toc20494831"/>
      <w:bookmarkStart w:id="1810" w:name="_Toc26975899"/>
      <w:bookmarkStart w:id="1811" w:name="_Toc35856779"/>
      <w:bookmarkStart w:id="1812" w:name="_Toc44001653"/>
      <w:bookmarkStart w:id="1813" w:name="_Toc51581220"/>
      <w:bookmarkStart w:id="1814" w:name="_Toc52356483"/>
      <w:bookmarkStart w:id="1815" w:name="_Toc55228053"/>
      <w:bookmarkStart w:id="1816" w:name="_Toc138323608"/>
      <w:bookmarkStart w:id="1817" w:name="_Toc219487693"/>
      <w:r>
        <w:rPr>
          <w:lang w:eastAsia="zh-CN"/>
        </w:rPr>
        <w:t>12.3.1.2.1</w:t>
      </w:r>
      <w:r w:rsidRPr="00151328">
        <w:tab/>
        <w:t>Mapping of operations</w:t>
      </w:r>
      <w:bookmarkEnd w:id="1809"/>
      <w:bookmarkEnd w:id="1810"/>
      <w:bookmarkEnd w:id="1811"/>
      <w:bookmarkEnd w:id="1812"/>
      <w:bookmarkEnd w:id="1813"/>
      <w:bookmarkEnd w:id="1814"/>
      <w:bookmarkEnd w:id="1815"/>
      <w:bookmarkEnd w:id="1816"/>
      <w:bookmarkEnd w:id="1817"/>
    </w:p>
    <w:p w14:paraId="14EBD1A8" w14:textId="77777777" w:rsidR="00623B86" w:rsidRPr="00E027A9" w:rsidRDefault="00623B86" w:rsidP="00623B86">
      <w:r>
        <w:t>None.</w:t>
      </w:r>
    </w:p>
    <w:p w14:paraId="35D6E9E8" w14:textId="77777777" w:rsidR="00623B86" w:rsidRDefault="00623B86" w:rsidP="00623B86">
      <w:pPr>
        <w:pStyle w:val="Heading5"/>
      </w:pPr>
      <w:bookmarkStart w:id="1818" w:name="_Toc20494832"/>
      <w:bookmarkStart w:id="1819" w:name="_Toc26975900"/>
      <w:bookmarkStart w:id="1820" w:name="_Toc35856780"/>
      <w:bookmarkStart w:id="1821" w:name="_Toc44001654"/>
      <w:bookmarkStart w:id="1822" w:name="_Toc51581221"/>
      <w:bookmarkStart w:id="1823" w:name="_Toc52356484"/>
      <w:bookmarkStart w:id="1824" w:name="_Toc55228054"/>
      <w:bookmarkStart w:id="1825" w:name="_Toc138323609"/>
      <w:bookmarkStart w:id="1826" w:name="_Toc219487694"/>
      <w:r>
        <w:rPr>
          <w:lang w:eastAsia="zh-CN"/>
        </w:rPr>
        <w:t>12.3.1.2.2</w:t>
      </w:r>
      <w:r w:rsidRPr="00151328">
        <w:tab/>
      </w:r>
      <w:r w:rsidRPr="00092693">
        <w:t>Mapping</w:t>
      </w:r>
      <w:r>
        <w:t xml:space="preserve"> of notifications</w:t>
      </w:r>
      <w:bookmarkEnd w:id="1818"/>
      <w:bookmarkEnd w:id="1819"/>
      <w:bookmarkEnd w:id="1820"/>
      <w:bookmarkEnd w:id="1821"/>
      <w:bookmarkEnd w:id="1822"/>
      <w:bookmarkEnd w:id="1823"/>
      <w:bookmarkEnd w:id="1824"/>
      <w:bookmarkEnd w:id="1825"/>
      <w:bookmarkEnd w:id="1826"/>
    </w:p>
    <w:p w14:paraId="10D834E3" w14:textId="77777777" w:rsidR="00623B86" w:rsidRPr="00603DA9" w:rsidRDefault="00623B86" w:rsidP="00EB7734">
      <w:pPr>
        <w:pStyle w:val="H6"/>
      </w:pPr>
      <w:bookmarkStart w:id="1827" w:name="_Toc20494833"/>
      <w:bookmarkStart w:id="1828" w:name="_Toc26975901"/>
      <w:bookmarkStart w:id="1829" w:name="_Toc35856781"/>
      <w:bookmarkStart w:id="1830" w:name="_Toc44001655"/>
      <w:bookmarkStart w:id="1831" w:name="_Toc51581222"/>
      <w:bookmarkStart w:id="1832" w:name="_Toc52356485"/>
      <w:bookmarkStart w:id="1833" w:name="_Toc55228055"/>
      <w:bookmarkStart w:id="1834" w:name="_Toc138323610"/>
      <w:r>
        <w:t>12.3.1.2.2.1</w:t>
      </w:r>
      <w:r w:rsidRPr="00151328">
        <w:tab/>
      </w:r>
      <w:r>
        <w:t>Introduction</w:t>
      </w:r>
      <w:bookmarkEnd w:id="1827"/>
      <w:bookmarkEnd w:id="1828"/>
      <w:bookmarkEnd w:id="1829"/>
      <w:bookmarkEnd w:id="1830"/>
      <w:bookmarkEnd w:id="1831"/>
      <w:bookmarkEnd w:id="1832"/>
      <w:bookmarkEnd w:id="1833"/>
      <w:bookmarkEnd w:id="1834"/>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6F493A">
        <w:tc>
          <w:tcPr>
            <w:tcW w:w="1709" w:type="pct"/>
            <w:shd w:val="clear" w:color="auto" w:fill="BFBFBF"/>
          </w:tcPr>
          <w:p w14:paraId="72C03CA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6F493A">
        <w:tc>
          <w:tcPr>
            <w:tcW w:w="1709" w:type="pct"/>
          </w:tcPr>
          <w:p w14:paraId="03CFE58A"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6F493A">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EB7734">
      <w:pPr>
        <w:pStyle w:val="H6"/>
      </w:pPr>
      <w:bookmarkStart w:id="1835" w:name="_Toc20494834"/>
      <w:bookmarkStart w:id="1836" w:name="_Toc26975902"/>
      <w:bookmarkStart w:id="1837" w:name="_Toc35856782"/>
      <w:bookmarkStart w:id="1838" w:name="_Toc44001656"/>
      <w:bookmarkStart w:id="1839" w:name="_Toc51581223"/>
      <w:bookmarkStart w:id="1840" w:name="_Toc52356486"/>
      <w:bookmarkStart w:id="1841" w:name="_Toc55228056"/>
      <w:bookmarkStart w:id="1842" w:name="_Toc138323611"/>
      <w:r>
        <w:t>12.3.1.2.2.2</w:t>
      </w:r>
      <w:r w:rsidRPr="00151328">
        <w:tab/>
      </w:r>
      <w:r>
        <w:t>Notification</w:t>
      </w:r>
      <w:r w:rsidRPr="00215D3C">
        <w:t xml:space="preserve"> </w:t>
      </w:r>
      <w:r w:rsidRPr="00311DB3">
        <w:rPr>
          <w:rFonts w:cs="Arial"/>
        </w:rPr>
        <w:t>notifyThresholdCrossing</w:t>
      </w:r>
      <w:bookmarkEnd w:id="1835"/>
      <w:bookmarkEnd w:id="1836"/>
      <w:bookmarkEnd w:id="1837"/>
      <w:bookmarkEnd w:id="1838"/>
      <w:bookmarkEnd w:id="1839"/>
      <w:bookmarkEnd w:id="1840"/>
      <w:bookmarkEnd w:id="1841"/>
      <w:bookmarkEnd w:id="1842"/>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6F493A">
        <w:tc>
          <w:tcPr>
            <w:tcW w:w="1278" w:type="pct"/>
            <w:shd w:val="clear" w:color="auto" w:fill="BFBFBF"/>
          </w:tcPr>
          <w:p w14:paraId="7A1533F9" w14:textId="77777777" w:rsidR="00623B86" w:rsidRPr="00215D3C" w:rsidRDefault="00623B86" w:rsidP="006F493A">
            <w:pPr>
              <w:keepNext/>
              <w:keepLines/>
              <w:spacing w:after="0"/>
              <w:jc w:val="center"/>
              <w:rPr>
                <w:rFonts w:ascii="Arial" w:hAnsi="Arial"/>
                <w:b/>
                <w:sz w:val="18"/>
                <w:lang w:eastAsia="zh-CN"/>
              </w:rPr>
            </w:pPr>
            <w:bookmarkStart w:id="1843"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6F493A">
        <w:tc>
          <w:tcPr>
            <w:tcW w:w="1278" w:type="pct"/>
          </w:tcPr>
          <w:p w14:paraId="1A4F43B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6F493A">
        <w:tc>
          <w:tcPr>
            <w:tcW w:w="1278" w:type="pct"/>
          </w:tcPr>
          <w:p w14:paraId="4365F0F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6F493A">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6F493A">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6F493A">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3C2F2E64" w14:textId="77777777" w:rsidTr="006F493A">
        <w:tc>
          <w:tcPr>
            <w:tcW w:w="1278" w:type="pct"/>
          </w:tcPr>
          <w:p w14:paraId="6AC99A0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6F493A">
        <w:tc>
          <w:tcPr>
            <w:tcW w:w="1278" w:type="pct"/>
          </w:tcPr>
          <w:p w14:paraId="79137AE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6F49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6F493A">
        <w:tc>
          <w:tcPr>
            <w:tcW w:w="1278" w:type="pct"/>
          </w:tcPr>
          <w:p w14:paraId="659D551F"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6F493A">
        <w:tc>
          <w:tcPr>
            <w:tcW w:w="1278" w:type="pct"/>
          </w:tcPr>
          <w:p w14:paraId="52B3F8FB"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6F493A">
        <w:tc>
          <w:tcPr>
            <w:tcW w:w="1278" w:type="pct"/>
          </w:tcPr>
          <w:p w14:paraId="6F12A707" w14:textId="04AF9F01"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sequenceNo</w:t>
            </w:r>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6F493A">
        <w:tc>
          <w:tcPr>
            <w:tcW w:w="1278" w:type="pct"/>
          </w:tcPr>
          <w:p w14:paraId="1E475769" w14:textId="0BBF710C"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subscriptionId</w:t>
            </w:r>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6F493A">
        <w:tc>
          <w:tcPr>
            <w:tcW w:w="1278" w:type="pct"/>
          </w:tcPr>
          <w:p w14:paraId="037A2D92"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6F493A">
        <w:tc>
          <w:tcPr>
            <w:tcW w:w="1278" w:type="pct"/>
          </w:tcPr>
          <w:p w14:paraId="6DAB1AC4"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6F493A">
        <w:tc>
          <w:tcPr>
            <w:tcW w:w="1278" w:type="pct"/>
          </w:tcPr>
          <w:p w14:paraId="2B7AE24D"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6F493A">
        <w:tc>
          <w:tcPr>
            <w:tcW w:w="1278" w:type="pct"/>
          </w:tcPr>
          <w:p w14:paraId="316E945A"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6F493A">
        <w:tc>
          <w:tcPr>
            <w:tcW w:w="1278" w:type="pct"/>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6F493A">
        <w:tc>
          <w:tcPr>
            <w:tcW w:w="1278" w:type="pct"/>
          </w:tcPr>
          <w:p w14:paraId="5564461F"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6F493A">
        <w:trPr>
          <w:trHeight w:val="98"/>
        </w:trPr>
        <w:tc>
          <w:tcPr>
            <w:tcW w:w="1278" w:type="pct"/>
          </w:tcPr>
          <w:p w14:paraId="661744C1"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1843"/>
    </w:tbl>
    <w:p w14:paraId="206696B5" w14:textId="77777777" w:rsidR="00623B86" w:rsidRDefault="00623B86" w:rsidP="00623B86"/>
    <w:p w14:paraId="1AB06144" w14:textId="77777777" w:rsidR="00623B86" w:rsidRDefault="00623B86" w:rsidP="00623B86">
      <w:pPr>
        <w:pStyle w:val="Heading5"/>
      </w:pPr>
      <w:bookmarkStart w:id="1844" w:name="_Toc20494835"/>
      <w:bookmarkStart w:id="1845" w:name="_Toc26975903"/>
      <w:bookmarkStart w:id="1846" w:name="_Toc35856783"/>
      <w:bookmarkStart w:id="1847" w:name="_Toc44001657"/>
      <w:bookmarkStart w:id="1848" w:name="_Toc51581224"/>
      <w:bookmarkStart w:id="1849" w:name="_Toc52356487"/>
      <w:bookmarkStart w:id="1850" w:name="_Toc55228057"/>
      <w:bookmarkStart w:id="1851" w:name="_Toc138323612"/>
      <w:bookmarkStart w:id="1852" w:name="_Toc219487695"/>
      <w:r>
        <w:rPr>
          <w:lang w:eastAsia="zh-CN"/>
        </w:rPr>
        <w:t>12.3.1.2.3</w:t>
      </w:r>
      <w:r w:rsidRPr="00151328">
        <w:tab/>
        <w:t>Resources</w:t>
      </w:r>
      <w:bookmarkEnd w:id="1844"/>
      <w:bookmarkEnd w:id="1845"/>
      <w:bookmarkEnd w:id="1846"/>
      <w:bookmarkEnd w:id="1847"/>
      <w:bookmarkEnd w:id="1848"/>
      <w:bookmarkEnd w:id="1849"/>
      <w:bookmarkEnd w:id="1850"/>
      <w:bookmarkEnd w:id="1851"/>
      <w:bookmarkEnd w:id="1852"/>
    </w:p>
    <w:p w14:paraId="7B903A6D" w14:textId="77777777" w:rsidR="00623B86" w:rsidRDefault="00623B86" w:rsidP="00EB7734">
      <w:pPr>
        <w:pStyle w:val="H6"/>
      </w:pPr>
      <w:bookmarkStart w:id="1853" w:name="_Toc20494836"/>
      <w:bookmarkStart w:id="1854" w:name="_Toc26975904"/>
      <w:bookmarkStart w:id="1855" w:name="_Toc35856784"/>
      <w:bookmarkStart w:id="1856" w:name="_Toc44001658"/>
      <w:bookmarkStart w:id="1857" w:name="_Toc51581225"/>
      <w:bookmarkStart w:id="1858" w:name="_Toc52356488"/>
      <w:bookmarkStart w:id="1859" w:name="_Toc55228058"/>
      <w:bookmarkStart w:id="1860" w:name="_Toc138323613"/>
      <w:r>
        <w:rPr>
          <w:lang w:eastAsia="zh-CN"/>
        </w:rPr>
        <w:t>12.3.1.2.3.</w:t>
      </w:r>
      <w:r>
        <w:t>1</w:t>
      </w:r>
      <w:r>
        <w:tab/>
        <w:t>Resource structure</w:t>
      </w:r>
      <w:bookmarkEnd w:id="1853"/>
      <w:bookmarkEnd w:id="1854"/>
      <w:bookmarkEnd w:id="1855"/>
      <w:bookmarkEnd w:id="1856"/>
      <w:bookmarkEnd w:id="1857"/>
      <w:bookmarkEnd w:id="1858"/>
      <w:bookmarkEnd w:id="1859"/>
      <w:bookmarkEnd w:id="1860"/>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lastRenderedPageBreak/>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6F493A">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6F493A">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6F493A">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6F493A">
            <w:pPr>
              <w:pStyle w:val="TAH"/>
            </w:pPr>
            <w:r>
              <w:t>Description</w:t>
            </w:r>
          </w:p>
        </w:tc>
      </w:tr>
      <w:tr w:rsidR="00623B86" w:rsidRPr="00215D3C" w14:paraId="43D493FC"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6F493A">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6F493A">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6F493A">
            <w:pPr>
              <w:pStyle w:val="TAL"/>
            </w:pPr>
            <w:r w:rsidRPr="00215D3C">
              <w:t>Send notifications</w:t>
            </w:r>
          </w:p>
        </w:tc>
      </w:tr>
    </w:tbl>
    <w:p w14:paraId="4D3E11A6" w14:textId="77777777" w:rsidR="00623B86" w:rsidRPr="00222DE9" w:rsidRDefault="00623B86" w:rsidP="00623B86"/>
    <w:p w14:paraId="6137E4BF" w14:textId="77777777" w:rsidR="00623B86" w:rsidRPr="00A95B97" w:rsidRDefault="00623B86" w:rsidP="00A95B97">
      <w:pPr>
        <w:pStyle w:val="H6"/>
      </w:pPr>
      <w:bookmarkStart w:id="1861" w:name="_Toc20494837"/>
      <w:bookmarkStart w:id="1862" w:name="_Toc26975905"/>
      <w:bookmarkStart w:id="1863" w:name="_Toc35856785"/>
      <w:bookmarkStart w:id="1864" w:name="_Toc44001659"/>
      <w:bookmarkStart w:id="1865" w:name="_Toc51581226"/>
      <w:bookmarkStart w:id="1866" w:name="_Toc52356489"/>
      <w:bookmarkStart w:id="1867" w:name="_Toc55228059"/>
      <w:bookmarkStart w:id="1868" w:name="_Toc138323614"/>
      <w:r w:rsidRPr="00A95B97">
        <w:t>12.3.1.2.3.2</w:t>
      </w:r>
      <w:r w:rsidRPr="00A95B97">
        <w:tab/>
        <w:t>Resource definitions</w:t>
      </w:r>
      <w:bookmarkEnd w:id="1861"/>
      <w:bookmarkEnd w:id="1862"/>
      <w:bookmarkEnd w:id="1863"/>
      <w:bookmarkEnd w:id="1864"/>
      <w:bookmarkEnd w:id="1865"/>
      <w:bookmarkEnd w:id="1866"/>
      <w:bookmarkEnd w:id="1867"/>
      <w:bookmarkEnd w:id="1868"/>
    </w:p>
    <w:p w14:paraId="384F4C41" w14:textId="77777777" w:rsidR="00623B86" w:rsidRPr="00215D3C" w:rsidRDefault="00623B86" w:rsidP="00623B86">
      <w:pPr>
        <w:pStyle w:val="Heading7"/>
      </w:pPr>
      <w:bookmarkStart w:id="1869" w:name="_Toc20494838"/>
      <w:bookmarkStart w:id="1870" w:name="_Toc26975906"/>
      <w:bookmarkStart w:id="1871" w:name="_Toc35856786"/>
      <w:bookmarkStart w:id="1872" w:name="_Toc44001660"/>
      <w:bookmarkStart w:id="1873" w:name="_Toc51581227"/>
      <w:bookmarkStart w:id="1874" w:name="_Toc52356490"/>
      <w:bookmarkStart w:id="1875" w:name="_Toc55228060"/>
      <w:bookmarkStart w:id="1876" w:name="_Toc138323615"/>
      <w:bookmarkStart w:id="1877" w:name="_Toc219487696"/>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69"/>
      <w:bookmarkEnd w:id="1870"/>
      <w:bookmarkEnd w:id="1871"/>
      <w:bookmarkEnd w:id="1872"/>
      <w:bookmarkEnd w:id="1873"/>
      <w:bookmarkEnd w:id="1874"/>
      <w:bookmarkEnd w:id="1875"/>
      <w:bookmarkEnd w:id="1876"/>
      <w:bookmarkEnd w:id="1877"/>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6F493A">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6F493A">
            <w:pPr>
              <w:pStyle w:val="TAH"/>
            </w:pPr>
            <w:r w:rsidRPr="0028530E">
              <w:t>S</w:t>
            </w:r>
          </w:p>
        </w:tc>
      </w:tr>
      <w:tr w:rsidR="00623B86" w:rsidRPr="00215D3C" w14:paraId="2DE66479" w14:textId="77777777" w:rsidTr="006F493A">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6F493A">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6F493A">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6F493A">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6F493A">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6F493A">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6F493A">
            <w:pPr>
              <w:pStyle w:val="TAH"/>
            </w:pPr>
            <w:r w:rsidRPr="00215D3C">
              <w:t>S</w:t>
            </w:r>
          </w:p>
        </w:tc>
      </w:tr>
      <w:tr w:rsidR="00623B86" w:rsidRPr="00215D3C" w14:paraId="75681702" w14:textId="77777777" w:rsidTr="006F493A">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6F493A">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6F493A">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6F493A">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6F493A">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6F493A">
            <w:pPr>
              <w:pStyle w:val="TAH"/>
            </w:pPr>
            <w:r w:rsidRPr="00215D3C">
              <w:t>Response</w:t>
            </w:r>
          </w:p>
          <w:p w14:paraId="7C151F7B" w14:textId="77777777" w:rsidR="00623B86" w:rsidRPr="00215D3C" w:rsidRDefault="00623B86" w:rsidP="006F493A">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6F493A">
            <w:pPr>
              <w:pStyle w:val="TAH"/>
            </w:pPr>
            <w:r w:rsidRPr="00215D3C">
              <w:t>S</w:t>
            </w:r>
          </w:p>
        </w:tc>
      </w:tr>
      <w:tr w:rsidR="00623B86" w:rsidRPr="00215D3C" w14:paraId="380E3C95" w14:textId="77777777" w:rsidTr="006F493A">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6F493A">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6F493A">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6F493A">
            <w:pPr>
              <w:pStyle w:val="TAL"/>
              <w:jc w:val="center"/>
            </w:pPr>
            <w:r w:rsidRPr="00215D3C">
              <w:t>M</w:t>
            </w:r>
          </w:p>
        </w:tc>
      </w:tr>
      <w:tr w:rsidR="00623B86" w:rsidRPr="00215D3C" w14:paraId="61F9A94A" w14:textId="77777777" w:rsidTr="006F493A">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6F493A">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6F493A">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6F493A">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78" w:name="_Toc20494839"/>
      <w:bookmarkStart w:id="1879" w:name="_Toc26975907"/>
      <w:bookmarkStart w:id="1880" w:name="_Toc35856787"/>
      <w:bookmarkStart w:id="1881" w:name="_Toc44001661"/>
      <w:bookmarkStart w:id="1882" w:name="_Toc51581228"/>
      <w:bookmarkStart w:id="1883" w:name="_Toc52356491"/>
      <w:bookmarkStart w:id="1884" w:name="_Toc55228061"/>
      <w:bookmarkStart w:id="1885" w:name="_Toc138323616"/>
      <w:bookmarkStart w:id="1886" w:name="_Toc219487697"/>
      <w:r>
        <w:rPr>
          <w:lang w:eastAsia="zh-CN"/>
        </w:rPr>
        <w:t>12.3.1.2.4</w:t>
      </w:r>
      <w:r w:rsidRPr="00151328">
        <w:tab/>
        <w:t>Data type definitions</w:t>
      </w:r>
      <w:bookmarkEnd w:id="1878"/>
      <w:bookmarkEnd w:id="1879"/>
      <w:bookmarkEnd w:id="1880"/>
      <w:bookmarkEnd w:id="1881"/>
      <w:bookmarkEnd w:id="1882"/>
      <w:bookmarkEnd w:id="1883"/>
      <w:bookmarkEnd w:id="1884"/>
      <w:bookmarkEnd w:id="1885"/>
      <w:bookmarkEnd w:id="1886"/>
    </w:p>
    <w:p w14:paraId="461C396D" w14:textId="77777777" w:rsidR="00623B86" w:rsidRPr="00151328" w:rsidRDefault="00623B86" w:rsidP="00EB7734">
      <w:pPr>
        <w:pStyle w:val="H6"/>
        <w:rPr>
          <w:lang w:eastAsia="zh-CN"/>
        </w:rPr>
      </w:pPr>
      <w:bookmarkStart w:id="1887" w:name="_Toc20494840"/>
      <w:bookmarkStart w:id="1888" w:name="_Toc26975908"/>
      <w:bookmarkStart w:id="1889" w:name="_Toc35856788"/>
      <w:bookmarkStart w:id="1890" w:name="_Toc44001662"/>
      <w:bookmarkStart w:id="1891" w:name="_Toc51581229"/>
      <w:bookmarkStart w:id="1892" w:name="_Toc52356492"/>
      <w:bookmarkStart w:id="1893" w:name="_Toc55228062"/>
      <w:bookmarkStart w:id="1894" w:name="_Toc138323617"/>
      <w:r>
        <w:rPr>
          <w:lang w:eastAsia="zh-CN"/>
        </w:rPr>
        <w:t>12.3.1.2.4</w:t>
      </w:r>
      <w:r w:rsidRPr="00151328">
        <w:rPr>
          <w:lang w:eastAsia="zh-CN"/>
        </w:rPr>
        <w:t>.1</w:t>
      </w:r>
      <w:r w:rsidRPr="00151328">
        <w:rPr>
          <w:lang w:eastAsia="zh-CN"/>
        </w:rPr>
        <w:tab/>
      </w:r>
      <w:r w:rsidRPr="00151328">
        <w:t>General</w:t>
      </w:r>
      <w:bookmarkEnd w:id="1887"/>
      <w:bookmarkEnd w:id="1888"/>
      <w:bookmarkEnd w:id="1889"/>
      <w:bookmarkEnd w:id="1890"/>
      <w:bookmarkEnd w:id="1891"/>
      <w:bookmarkEnd w:id="1892"/>
      <w:bookmarkEnd w:id="1893"/>
      <w:bookmarkEnd w:id="1894"/>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E32C72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6F493A">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6F493A">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6F493A">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6F493A">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6F493A">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6F493A">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lastRenderedPageBreak/>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EB7734">
      <w:pPr>
        <w:pStyle w:val="H6"/>
      </w:pPr>
      <w:bookmarkStart w:id="1895" w:name="_Toc20494841"/>
      <w:bookmarkStart w:id="1896" w:name="_Toc26975909"/>
      <w:bookmarkStart w:id="1897" w:name="_Toc35856789"/>
      <w:bookmarkStart w:id="1898" w:name="_Toc44001663"/>
      <w:bookmarkStart w:id="1899" w:name="_Toc51581230"/>
      <w:bookmarkStart w:id="1900" w:name="_Toc52356493"/>
      <w:bookmarkStart w:id="1901" w:name="_Toc55228063"/>
      <w:bookmarkStart w:id="1902" w:name="_Toc138323618"/>
      <w:r>
        <w:rPr>
          <w:lang w:eastAsia="zh-CN"/>
        </w:rPr>
        <w:t>12.3.1.2.4.2</w:t>
      </w:r>
      <w:r>
        <w:rPr>
          <w:lang w:eastAsia="zh-CN"/>
        </w:rPr>
        <w:tab/>
      </w:r>
      <w:r>
        <w:t>Structured</w:t>
      </w:r>
      <w:r>
        <w:rPr>
          <w:lang w:eastAsia="zh-CN"/>
        </w:rPr>
        <w:t xml:space="preserve"> </w:t>
      </w:r>
      <w:r>
        <w:t>data types</w:t>
      </w:r>
      <w:bookmarkEnd w:id="1895"/>
      <w:bookmarkEnd w:id="1896"/>
      <w:bookmarkEnd w:id="1897"/>
      <w:bookmarkEnd w:id="1898"/>
      <w:bookmarkEnd w:id="1899"/>
      <w:bookmarkEnd w:id="1900"/>
      <w:bookmarkEnd w:id="1901"/>
      <w:bookmarkEnd w:id="1902"/>
    </w:p>
    <w:p w14:paraId="595823D6" w14:textId="77777777" w:rsidR="00623B86" w:rsidRDefault="00623B86" w:rsidP="00623B86">
      <w:pPr>
        <w:pStyle w:val="Heading7"/>
      </w:pPr>
      <w:bookmarkStart w:id="1903" w:name="_Toc138323619"/>
      <w:bookmarkStart w:id="1904" w:name="_Toc219487698"/>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03"/>
      <w:bookmarkEnd w:id="1904"/>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6F493A">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6F493A">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6F493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r w:rsidRPr="007667E4">
              <w:rPr>
                <w:rFonts w:ascii="Arial" w:hAnsi="Arial"/>
                <w:sz w:val="18"/>
                <w:szCs w:val="18"/>
                <w:lang w:eastAsia="zh-CN"/>
              </w:rPr>
              <w:t>sequenceNo</w:t>
            </w:r>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r w:rsidRPr="007667E4">
              <w:rPr>
                <w:rFonts w:ascii="Arial" w:hAnsi="Arial"/>
                <w:sz w:val="18"/>
                <w:szCs w:val="18"/>
                <w:lang w:eastAsia="zh-CN"/>
              </w:rPr>
              <w:t>subscriptionId</w:t>
            </w:r>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05" w:name="_Toc20494842"/>
      <w:bookmarkStart w:id="1906" w:name="_Toc26975910"/>
      <w:bookmarkStart w:id="1907" w:name="_Toc35856790"/>
      <w:bookmarkStart w:id="1908" w:name="_Toc44001664"/>
      <w:bookmarkStart w:id="1909" w:name="_Toc51581231"/>
      <w:bookmarkStart w:id="1910" w:name="_Toc52356494"/>
      <w:bookmarkStart w:id="1911" w:name="_Toc55228064"/>
      <w:r>
        <w:rPr>
          <w:lang w:eastAsia="zh-CN"/>
        </w:rPr>
        <w:t>12.3.1.2.4.3</w:t>
      </w:r>
      <w:r>
        <w:rPr>
          <w:lang w:eastAsia="zh-CN"/>
        </w:rPr>
        <w:tab/>
      </w:r>
      <w:bookmarkEnd w:id="1905"/>
      <w:bookmarkEnd w:id="1906"/>
      <w:bookmarkEnd w:id="1907"/>
      <w:bookmarkEnd w:id="1908"/>
      <w:bookmarkEnd w:id="1909"/>
      <w:bookmarkEnd w:id="1910"/>
      <w:bookmarkEnd w:id="1911"/>
      <w:r>
        <w:t>Void</w:t>
      </w:r>
    </w:p>
    <w:p w14:paraId="711DC026" w14:textId="77777777" w:rsidR="00623B86" w:rsidRDefault="00623B86" w:rsidP="00623B86">
      <w:pPr>
        <w:pStyle w:val="Heading6"/>
      </w:pPr>
      <w:bookmarkStart w:id="1912" w:name="_Toc20494843"/>
      <w:bookmarkStart w:id="1913" w:name="_Toc26975911"/>
      <w:bookmarkStart w:id="1914" w:name="_Toc35856791"/>
      <w:bookmarkStart w:id="1915" w:name="_Toc44001665"/>
      <w:bookmarkStart w:id="1916" w:name="_Toc51581232"/>
      <w:bookmarkStart w:id="1917" w:name="_Toc52356495"/>
      <w:bookmarkStart w:id="1918" w:name="_Toc55228065"/>
      <w:bookmarkStart w:id="1919" w:name="_Toc138323620"/>
      <w:bookmarkStart w:id="1920" w:name="_Toc219487699"/>
      <w:r>
        <w:rPr>
          <w:lang w:eastAsia="zh-CN"/>
        </w:rPr>
        <w:t>12.3.1.2.4.4</w:t>
      </w:r>
      <w:r>
        <w:rPr>
          <w:lang w:eastAsia="zh-CN"/>
        </w:rPr>
        <w:tab/>
      </w:r>
      <w:bookmarkEnd w:id="1912"/>
      <w:bookmarkEnd w:id="1913"/>
      <w:bookmarkEnd w:id="1914"/>
      <w:bookmarkEnd w:id="1915"/>
      <w:bookmarkEnd w:id="1916"/>
      <w:bookmarkEnd w:id="1917"/>
      <w:bookmarkEnd w:id="1918"/>
      <w:r>
        <w:t>Void</w:t>
      </w:r>
      <w:bookmarkEnd w:id="1919"/>
      <w:bookmarkEnd w:id="1920"/>
    </w:p>
    <w:p w14:paraId="3C9C3CDA" w14:textId="77777777" w:rsidR="00623B86" w:rsidRDefault="00623B86" w:rsidP="00623B86">
      <w:pPr>
        <w:pStyle w:val="Heading6"/>
      </w:pPr>
      <w:bookmarkStart w:id="1921" w:name="_Toc20494845"/>
      <w:bookmarkStart w:id="1922" w:name="_Toc26975913"/>
      <w:bookmarkStart w:id="1923" w:name="_Toc35856793"/>
      <w:bookmarkStart w:id="1924" w:name="_Toc44001667"/>
      <w:bookmarkStart w:id="1925" w:name="_Toc51581234"/>
      <w:bookmarkStart w:id="1926" w:name="_Toc52356497"/>
      <w:bookmarkStart w:id="1927" w:name="_Toc55228067"/>
      <w:bookmarkStart w:id="1928" w:name="_Toc138323621"/>
      <w:bookmarkStart w:id="1929" w:name="_Toc219487700"/>
      <w:r>
        <w:rPr>
          <w:lang w:eastAsia="zh-CN"/>
        </w:rPr>
        <w:t>12.3.1.2.4.5</w:t>
      </w:r>
      <w:r>
        <w:rPr>
          <w:lang w:eastAsia="zh-CN"/>
        </w:rPr>
        <w:tab/>
      </w:r>
      <w:bookmarkEnd w:id="1921"/>
      <w:bookmarkEnd w:id="1922"/>
      <w:bookmarkEnd w:id="1923"/>
      <w:bookmarkEnd w:id="1924"/>
      <w:bookmarkEnd w:id="1925"/>
      <w:bookmarkEnd w:id="1926"/>
      <w:bookmarkEnd w:id="1927"/>
      <w:r>
        <w:t>Void</w:t>
      </w:r>
      <w:bookmarkEnd w:id="1928"/>
      <w:bookmarkEnd w:id="1929"/>
    </w:p>
    <w:p w14:paraId="708BA995" w14:textId="77777777" w:rsidR="00623B86" w:rsidRDefault="00623B86" w:rsidP="00EB7734">
      <w:pPr>
        <w:pStyle w:val="H6"/>
      </w:pPr>
      <w:bookmarkStart w:id="1930" w:name="_Toc20494847"/>
      <w:bookmarkStart w:id="1931" w:name="_Toc26975915"/>
      <w:bookmarkStart w:id="1932" w:name="_Toc35856795"/>
      <w:bookmarkStart w:id="1933" w:name="_Toc44001669"/>
      <w:bookmarkStart w:id="1934" w:name="_Toc51581236"/>
      <w:bookmarkStart w:id="1935" w:name="_Toc52356499"/>
      <w:bookmarkStart w:id="1936" w:name="_Toc55228069"/>
      <w:bookmarkStart w:id="1937" w:name="_Toc138323622"/>
      <w:r>
        <w:rPr>
          <w:lang w:eastAsia="zh-CN"/>
        </w:rPr>
        <w:t>12.3.1.2.4.6</w:t>
      </w:r>
      <w:r>
        <w:rPr>
          <w:lang w:eastAsia="zh-CN"/>
        </w:rPr>
        <w:tab/>
      </w:r>
      <w:r>
        <w:t>Simple data types and enumerations</w:t>
      </w:r>
      <w:bookmarkEnd w:id="1930"/>
      <w:bookmarkEnd w:id="1931"/>
      <w:bookmarkEnd w:id="1932"/>
      <w:bookmarkEnd w:id="1933"/>
      <w:bookmarkEnd w:id="1934"/>
      <w:bookmarkEnd w:id="1935"/>
      <w:bookmarkEnd w:id="1936"/>
      <w:bookmarkEnd w:id="1937"/>
    </w:p>
    <w:p w14:paraId="38F5BBCE" w14:textId="77777777" w:rsidR="00623B86" w:rsidRDefault="00623B86" w:rsidP="00623B86">
      <w:pPr>
        <w:pStyle w:val="Heading7"/>
        <w:rPr>
          <w:lang w:eastAsia="zh-CN"/>
        </w:rPr>
      </w:pPr>
      <w:bookmarkStart w:id="1938" w:name="_Toc20494848"/>
      <w:bookmarkStart w:id="1939" w:name="_Toc26975916"/>
      <w:bookmarkStart w:id="1940" w:name="_Toc35856796"/>
      <w:bookmarkStart w:id="1941" w:name="_Toc44001670"/>
      <w:bookmarkStart w:id="1942" w:name="_Toc51581237"/>
      <w:bookmarkStart w:id="1943" w:name="_Toc52356500"/>
      <w:bookmarkStart w:id="1944" w:name="_Toc55228070"/>
      <w:bookmarkStart w:id="1945" w:name="_Toc138323623"/>
      <w:bookmarkStart w:id="1946" w:name="_Toc219487701"/>
      <w:r>
        <w:rPr>
          <w:lang w:eastAsia="zh-CN"/>
        </w:rPr>
        <w:t>12.3.1.2.4.6.1</w:t>
      </w:r>
      <w:r>
        <w:rPr>
          <w:lang w:eastAsia="zh-CN"/>
        </w:rPr>
        <w:tab/>
      </w:r>
      <w:r>
        <w:t>General</w:t>
      </w:r>
      <w:bookmarkEnd w:id="1938"/>
      <w:bookmarkEnd w:id="1939"/>
      <w:bookmarkEnd w:id="1940"/>
      <w:bookmarkEnd w:id="1941"/>
      <w:bookmarkEnd w:id="1942"/>
      <w:bookmarkEnd w:id="1943"/>
      <w:bookmarkEnd w:id="1944"/>
      <w:bookmarkEnd w:id="1945"/>
      <w:bookmarkEnd w:id="1946"/>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47" w:name="_Toc20494849"/>
      <w:bookmarkStart w:id="1948" w:name="_Toc26975917"/>
      <w:bookmarkStart w:id="1949" w:name="_Toc35856797"/>
      <w:bookmarkStart w:id="1950" w:name="_Toc44001671"/>
      <w:bookmarkStart w:id="1951" w:name="_Toc51581238"/>
      <w:bookmarkStart w:id="1952" w:name="_Toc52356501"/>
      <w:bookmarkStart w:id="1953" w:name="_Toc55228071"/>
      <w:bookmarkStart w:id="1954" w:name="_Toc138323624"/>
      <w:bookmarkStart w:id="1955" w:name="_Toc219487702"/>
      <w:r>
        <w:rPr>
          <w:lang w:eastAsia="zh-CN"/>
        </w:rPr>
        <w:t>12.3.1.2.4.6.2</w:t>
      </w:r>
      <w:r>
        <w:rPr>
          <w:lang w:eastAsia="zh-CN"/>
        </w:rPr>
        <w:tab/>
        <w:t>Simple data types</w:t>
      </w:r>
      <w:bookmarkEnd w:id="1947"/>
      <w:bookmarkEnd w:id="1948"/>
      <w:bookmarkEnd w:id="1949"/>
      <w:bookmarkEnd w:id="1950"/>
      <w:bookmarkEnd w:id="1951"/>
      <w:bookmarkEnd w:id="1952"/>
      <w:bookmarkEnd w:id="1953"/>
      <w:bookmarkEnd w:id="1954"/>
      <w:bookmarkEnd w:id="1955"/>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6F493A">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6F493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6F493A">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6F493A">
            <w:pPr>
              <w:pStyle w:val="TAH"/>
            </w:pPr>
            <w:r>
              <w:t>Description</w:t>
            </w:r>
          </w:p>
        </w:tc>
      </w:tr>
      <w:tr w:rsidR="00623B86" w14:paraId="5D18E5B7" w14:textId="77777777" w:rsidTr="006F493A">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6F493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6F493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6F493A">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56" w:name="_Toc20494850"/>
      <w:bookmarkStart w:id="1957" w:name="_Toc26975918"/>
      <w:bookmarkStart w:id="1958" w:name="_Toc35856798"/>
      <w:bookmarkStart w:id="1959" w:name="_Toc44001672"/>
      <w:bookmarkStart w:id="1960" w:name="_Toc51581239"/>
      <w:bookmarkStart w:id="1961" w:name="_Toc52356502"/>
      <w:bookmarkStart w:id="1962" w:name="_Toc55228072"/>
      <w:bookmarkStart w:id="1963" w:name="_Toc138323625"/>
      <w:bookmarkStart w:id="1964" w:name="_Toc219487703"/>
      <w:r>
        <w:rPr>
          <w:lang w:eastAsia="zh-CN"/>
        </w:rPr>
        <w:lastRenderedPageBreak/>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56"/>
      <w:bookmarkEnd w:id="1957"/>
      <w:bookmarkEnd w:id="1958"/>
      <w:bookmarkEnd w:id="1959"/>
      <w:bookmarkEnd w:id="1960"/>
      <w:bookmarkEnd w:id="1961"/>
      <w:bookmarkEnd w:id="1962"/>
      <w:bookmarkEnd w:id="1963"/>
      <w:bookmarkEnd w:id="1964"/>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6F493A">
        <w:tc>
          <w:tcPr>
            <w:tcW w:w="1762" w:type="pct"/>
            <w:shd w:val="clear" w:color="auto" w:fill="BFBFBF"/>
            <w:hideMark/>
          </w:tcPr>
          <w:p w14:paraId="74DE9339" w14:textId="77777777" w:rsidR="00623B86" w:rsidRPr="00215D3C" w:rsidRDefault="00623B86" w:rsidP="006F493A">
            <w:pPr>
              <w:pStyle w:val="TAH"/>
            </w:pPr>
            <w:r w:rsidRPr="00215D3C">
              <w:t>Enumeration value</w:t>
            </w:r>
          </w:p>
        </w:tc>
        <w:tc>
          <w:tcPr>
            <w:tcW w:w="3238" w:type="pct"/>
            <w:shd w:val="clear" w:color="auto" w:fill="BFBFBF"/>
            <w:hideMark/>
          </w:tcPr>
          <w:p w14:paraId="19C2DF08" w14:textId="77777777" w:rsidR="00623B86" w:rsidRPr="00215D3C" w:rsidRDefault="00623B86" w:rsidP="006F493A">
            <w:pPr>
              <w:pStyle w:val="TAH"/>
            </w:pPr>
            <w:r w:rsidRPr="00215D3C">
              <w:t>Description</w:t>
            </w:r>
          </w:p>
        </w:tc>
      </w:tr>
      <w:tr w:rsidR="00623B86" w:rsidRPr="00215D3C" w14:paraId="1E68DC37" w14:textId="77777777" w:rsidTr="006F493A">
        <w:tc>
          <w:tcPr>
            <w:tcW w:w="1762" w:type="pct"/>
          </w:tcPr>
          <w:p w14:paraId="7907253C" w14:textId="77777777" w:rsidR="00623B86" w:rsidRPr="00215D3C" w:rsidRDefault="00623B86" w:rsidP="006F493A">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6F493A">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Pr="00532FBF" w:rsidRDefault="00623B86" w:rsidP="00532FBF"/>
    <w:p w14:paraId="7CB67DDF" w14:textId="77777777" w:rsidR="00623B86" w:rsidRPr="00A70829" w:rsidRDefault="00623B86" w:rsidP="00623B86">
      <w:pPr>
        <w:pStyle w:val="Heading7"/>
        <w:rPr>
          <w:lang w:eastAsia="zh-CN"/>
        </w:rPr>
      </w:pPr>
      <w:bookmarkStart w:id="1965" w:name="_Toc138323626"/>
      <w:bookmarkStart w:id="1966" w:name="_Toc219487704"/>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65"/>
      <w:bookmarkEnd w:id="1966"/>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6F493A">
        <w:tc>
          <w:tcPr>
            <w:tcW w:w="1762" w:type="pct"/>
            <w:shd w:val="clear" w:color="auto" w:fill="BFBFBF"/>
            <w:hideMark/>
          </w:tcPr>
          <w:p w14:paraId="4500CF59" w14:textId="77777777" w:rsidR="00623B86" w:rsidRPr="00215D3C" w:rsidRDefault="00623B86" w:rsidP="006F493A">
            <w:pPr>
              <w:pStyle w:val="TAH"/>
            </w:pPr>
            <w:r w:rsidRPr="00215D3C">
              <w:t>Enumeration value</w:t>
            </w:r>
          </w:p>
        </w:tc>
        <w:tc>
          <w:tcPr>
            <w:tcW w:w="3238" w:type="pct"/>
            <w:shd w:val="clear" w:color="auto" w:fill="BFBFBF"/>
            <w:hideMark/>
          </w:tcPr>
          <w:p w14:paraId="4B1F6C17" w14:textId="77777777" w:rsidR="00623B86" w:rsidRPr="00215D3C" w:rsidRDefault="00623B86" w:rsidP="006F493A">
            <w:pPr>
              <w:pStyle w:val="TAH"/>
            </w:pPr>
            <w:r w:rsidRPr="00215D3C">
              <w:t>Description</w:t>
            </w:r>
          </w:p>
        </w:tc>
      </w:tr>
      <w:tr w:rsidR="00623B86" w:rsidRPr="00215D3C" w14:paraId="1E601B70" w14:textId="77777777" w:rsidTr="006F493A">
        <w:tc>
          <w:tcPr>
            <w:tcW w:w="1762" w:type="pct"/>
          </w:tcPr>
          <w:p w14:paraId="1C4B47E0" w14:textId="77777777" w:rsidR="00623B86" w:rsidRPr="00215D3C" w:rsidRDefault="00623B86" w:rsidP="006F493A">
            <w:pPr>
              <w:pStyle w:val="TAL"/>
            </w:pPr>
            <w:r>
              <w:t>UP</w:t>
            </w:r>
          </w:p>
        </w:tc>
        <w:tc>
          <w:tcPr>
            <w:tcW w:w="3238" w:type="pct"/>
          </w:tcPr>
          <w:p w14:paraId="0F111BB1" w14:textId="77777777" w:rsidR="00623B86" w:rsidRPr="00215D3C" w:rsidRDefault="00623B86" w:rsidP="006F493A">
            <w:pPr>
              <w:pStyle w:val="TAL"/>
            </w:pPr>
            <w:r>
              <w:t>Performance metric values are going up</w:t>
            </w:r>
          </w:p>
        </w:tc>
      </w:tr>
      <w:tr w:rsidR="00623B86" w:rsidRPr="00215D3C" w14:paraId="3A27E1FA" w14:textId="77777777" w:rsidTr="006F493A">
        <w:tc>
          <w:tcPr>
            <w:tcW w:w="1762" w:type="pct"/>
          </w:tcPr>
          <w:p w14:paraId="68094BC3" w14:textId="77777777" w:rsidR="00623B86" w:rsidRDefault="00623B86" w:rsidP="006F493A">
            <w:pPr>
              <w:pStyle w:val="TAL"/>
            </w:pPr>
            <w:r>
              <w:t>DOWN</w:t>
            </w:r>
          </w:p>
        </w:tc>
        <w:tc>
          <w:tcPr>
            <w:tcW w:w="3238" w:type="pct"/>
          </w:tcPr>
          <w:p w14:paraId="47AC5AE5" w14:textId="77777777" w:rsidR="00623B86" w:rsidRPr="00215D3C" w:rsidRDefault="00623B86" w:rsidP="006F493A">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67" w:name="_Toc44001673"/>
      <w:bookmarkStart w:id="1968" w:name="_Toc51581240"/>
      <w:bookmarkStart w:id="1969" w:name="_Toc52356503"/>
      <w:bookmarkStart w:id="1970" w:name="_Toc55228073"/>
      <w:bookmarkStart w:id="1971" w:name="_Toc138323627"/>
      <w:bookmarkStart w:id="1972" w:name="_Toc219487705"/>
      <w:r w:rsidRPr="00971FE6">
        <w:t>12.3.2</w:t>
      </w:r>
      <w:r w:rsidRPr="00971FE6">
        <w:tab/>
      </w:r>
      <w:r>
        <w:t xml:space="preserve">Performance data </w:t>
      </w:r>
      <w:r w:rsidRPr="00971FE6">
        <w:t>XML file format definition</w:t>
      </w:r>
      <w:bookmarkEnd w:id="1967"/>
      <w:bookmarkEnd w:id="1968"/>
      <w:bookmarkEnd w:id="1969"/>
      <w:bookmarkEnd w:id="1970"/>
      <w:bookmarkEnd w:id="1971"/>
      <w:bookmarkEnd w:id="1972"/>
    </w:p>
    <w:p w14:paraId="04E77A25" w14:textId="77777777" w:rsidR="00623B86" w:rsidRPr="00971FE6" w:rsidRDefault="00623B86" w:rsidP="00623B86">
      <w:pPr>
        <w:pStyle w:val="Heading4"/>
      </w:pPr>
      <w:bookmarkStart w:id="1973" w:name="_Toc44001674"/>
      <w:bookmarkStart w:id="1974" w:name="_Toc51581241"/>
      <w:bookmarkStart w:id="1975" w:name="_Toc52356504"/>
      <w:bookmarkStart w:id="1976" w:name="_Toc55228074"/>
      <w:bookmarkStart w:id="1977" w:name="_Toc138323628"/>
      <w:bookmarkStart w:id="1978" w:name="_Toc219487706"/>
      <w:r w:rsidRPr="00971FE6">
        <w:t>12.3.2.1</w:t>
      </w:r>
      <w:r w:rsidRPr="00971FE6">
        <w:tab/>
        <w:t>Introduction</w:t>
      </w:r>
      <w:bookmarkEnd w:id="1973"/>
      <w:bookmarkEnd w:id="1974"/>
      <w:bookmarkEnd w:id="1975"/>
      <w:bookmarkEnd w:id="1976"/>
      <w:bookmarkEnd w:id="1977"/>
      <w:bookmarkEnd w:id="1978"/>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79" w:name="_Toc44001675"/>
      <w:bookmarkStart w:id="1980" w:name="_Toc51581242"/>
      <w:bookmarkStart w:id="1981" w:name="_Toc52356505"/>
      <w:bookmarkStart w:id="1982" w:name="_Toc55228075"/>
      <w:bookmarkStart w:id="1983" w:name="_Toc138323629"/>
      <w:bookmarkStart w:id="1984" w:name="_Toc219487707"/>
      <w:r>
        <w:t>12.3.2.2</w:t>
      </w:r>
      <w:r>
        <w:tab/>
        <w:t>Mapping table</w:t>
      </w:r>
      <w:bookmarkEnd w:id="1979"/>
      <w:bookmarkEnd w:id="1980"/>
      <w:bookmarkEnd w:id="1981"/>
      <w:bookmarkEnd w:id="1982"/>
      <w:bookmarkEnd w:id="1983"/>
      <w:bookmarkEnd w:id="1984"/>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6F493A">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6F493A">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6F493A">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6F493A">
            <w:pPr>
              <w:pStyle w:val="TAH"/>
              <w:rPr>
                <w:lang w:val="de-DE"/>
              </w:rPr>
            </w:pPr>
            <w:r>
              <w:rPr>
                <w:lang w:val="de-DE"/>
              </w:rPr>
              <w:t>Description</w:t>
            </w:r>
          </w:p>
        </w:tc>
      </w:tr>
      <w:tr w:rsidR="00623B86" w14:paraId="7FAEE9C8"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6F493A">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6F493A">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6F493A">
            <w:pPr>
              <w:pStyle w:val="TAL"/>
              <w:keepNext w:val="0"/>
              <w:rPr>
                <w:lang w:val="de-DE"/>
              </w:rPr>
            </w:pPr>
            <w:r>
              <w:rPr>
                <w:lang w:val="de-DE"/>
              </w:rPr>
              <w:t>Document element</w:t>
            </w:r>
          </w:p>
        </w:tc>
      </w:tr>
      <w:tr w:rsidR="00623B86" w14:paraId="3518C53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6F493A">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6F493A">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6F493A">
            <w:pPr>
              <w:pStyle w:val="TAL"/>
              <w:keepNext w:val="0"/>
              <w:rPr>
                <w:lang w:val="de-DE"/>
              </w:rPr>
            </w:pPr>
          </w:p>
        </w:tc>
      </w:tr>
      <w:tr w:rsidR="00623B86" w14:paraId="6D1DC7F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6F493A">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6F493A">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6F493A">
            <w:pPr>
              <w:pStyle w:val="TAL"/>
              <w:keepNext w:val="0"/>
              <w:rPr>
                <w:lang w:val="de-DE"/>
              </w:rPr>
            </w:pPr>
          </w:p>
        </w:tc>
      </w:tr>
      <w:tr w:rsidR="00623B86" w14:paraId="529DCD6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6F493A">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6F493A">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6F493A">
            <w:pPr>
              <w:pStyle w:val="TAL"/>
              <w:keepNext w:val="0"/>
              <w:rPr>
                <w:lang w:val="de-DE"/>
              </w:rPr>
            </w:pPr>
          </w:p>
        </w:tc>
      </w:tr>
      <w:tr w:rsidR="00623B86" w14:paraId="04A68DD5"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6F493A">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6F493A">
            <w:pPr>
              <w:pStyle w:val="TAL"/>
              <w:keepNext w:val="0"/>
              <w:rPr>
                <w:lang w:val="de-DE"/>
              </w:rPr>
            </w:pPr>
            <w:r>
              <w:rPr>
                <w:lang w:val="de-DE"/>
              </w:rPr>
              <w:t>XML element: fileHeader</w:t>
            </w:r>
          </w:p>
          <w:p w14:paraId="1A2336AD" w14:textId="77777777" w:rsidR="00623B86" w:rsidRDefault="00623B86" w:rsidP="006F493A">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6F493A">
            <w:pPr>
              <w:pStyle w:val="TAL"/>
              <w:keepNext w:val="0"/>
              <w:ind w:left="114" w:hanging="114"/>
              <w:rPr>
                <w:lang w:val="de-DE"/>
              </w:rPr>
            </w:pPr>
          </w:p>
        </w:tc>
      </w:tr>
      <w:tr w:rsidR="00623B86" w14:paraId="00AE2BBC"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6F493A">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6F493A">
            <w:pPr>
              <w:pStyle w:val="TAL"/>
              <w:keepNext w:val="0"/>
              <w:rPr>
                <w:lang w:val="en-US"/>
              </w:rPr>
            </w:pPr>
            <w:r w:rsidRPr="00311DB3">
              <w:rPr>
                <w:lang w:val="en-US"/>
              </w:rPr>
              <w:t>XML element: fileHeader</w:t>
            </w:r>
          </w:p>
          <w:p w14:paraId="47C8AEA1" w14:textId="77777777" w:rsidR="00623B86" w:rsidRPr="00311DB3" w:rsidRDefault="00623B86" w:rsidP="006F493A">
            <w:pPr>
              <w:pStyle w:val="TAL"/>
              <w:keepNext w:val="0"/>
              <w:rPr>
                <w:lang w:val="en-US"/>
              </w:rPr>
            </w:pPr>
            <w:r w:rsidRPr="00311DB3">
              <w:rPr>
                <w:lang w:val="en-US"/>
              </w:rPr>
              <w:t>XML attribute: dnPrefix</w:t>
            </w:r>
          </w:p>
          <w:p w14:paraId="78E02409" w14:textId="77777777" w:rsidR="00623B86" w:rsidRPr="00311DB3" w:rsidRDefault="00623B86" w:rsidP="006F493A">
            <w:pPr>
              <w:pStyle w:val="TAL"/>
              <w:keepNext w:val="0"/>
              <w:rPr>
                <w:lang w:val="en-US"/>
              </w:rPr>
            </w:pPr>
            <w:r w:rsidRPr="00311DB3">
              <w:rPr>
                <w:lang w:val="en-US"/>
              </w:rPr>
              <w:t>XML element: fileHeader:fileSender</w:t>
            </w:r>
          </w:p>
          <w:p w14:paraId="49D36D66" w14:textId="77777777" w:rsidR="00623B86" w:rsidRDefault="00623B86" w:rsidP="006F493A">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6F493A">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6F493A">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6F493A">
            <w:pPr>
              <w:pStyle w:val="TAL"/>
              <w:keepNext w:val="0"/>
              <w:rPr>
                <w:lang w:val="en-US"/>
              </w:rPr>
            </w:pPr>
            <w:r w:rsidRPr="00311DB3">
              <w:rPr>
                <w:lang w:val="en-US"/>
              </w:rPr>
              <w:t>XML element fileHeader:fileSender</w:t>
            </w:r>
          </w:p>
          <w:p w14:paraId="6096A15B" w14:textId="77777777" w:rsidR="00623B86" w:rsidRPr="00311DB3" w:rsidRDefault="00623B86" w:rsidP="006F493A">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6F493A">
            <w:pPr>
              <w:pStyle w:val="TAL"/>
              <w:keepNext w:val="0"/>
              <w:rPr>
                <w:lang w:val="en-US"/>
              </w:rPr>
            </w:pPr>
          </w:p>
        </w:tc>
      </w:tr>
      <w:tr w:rsidR="00623B86" w14:paraId="0DD2B2C6"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6F493A">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6F493A">
            <w:pPr>
              <w:pStyle w:val="TAL"/>
              <w:keepNext w:val="0"/>
              <w:rPr>
                <w:lang w:val="de-DE"/>
              </w:rPr>
            </w:pPr>
            <w:r>
              <w:rPr>
                <w:lang w:val="de-DE"/>
              </w:rPr>
              <w:t>XML element fileHeader</w:t>
            </w:r>
          </w:p>
          <w:p w14:paraId="6142D63B" w14:textId="77777777" w:rsidR="00623B86" w:rsidRDefault="00623B86" w:rsidP="006F493A">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6F493A">
            <w:pPr>
              <w:pStyle w:val="TAL"/>
              <w:keepNext w:val="0"/>
              <w:rPr>
                <w:lang w:val="de-DE"/>
              </w:rPr>
            </w:pPr>
          </w:p>
        </w:tc>
      </w:tr>
      <w:tr w:rsidR="00623B86" w14:paraId="648B5E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6F493A">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6F493A">
            <w:pPr>
              <w:pStyle w:val="TAL"/>
              <w:keepNext w:val="0"/>
              <w:rPr>
                <w:lang w:val="en-US"/>
              </w:rPr>
            </w:pPr>
            <w:r w:rsidRPr="00311DB3">
              <w:rPr>
                <w:lang w:val="en-US"/>
              </w:rPr>
              <w:t>XML element: fileHeader:measData</w:t>
            </w:r>
          </w:p>
          <w:p w14:paraId="611939E6" w14:textId="77777777" w:rsidR="00623B86" w:rsidRPr="00311DB3" w:rsidRDefault="00623B86" w:rsidP="006F493A">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6F493A">
            <w:pPr>
              <w:pStyle w:val="TAL"/>
              <w:keepNext w:val="0"/>
              <w:rPr>
                <w:lang w:val="en-US"/>
              </w:rPr>
            </w:pPr>
          </w:p>
        </w:tc>
      </w:tr>
      <w:tr w:rsidR="00623B86" w14:paraId="6BA2EFE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6F493A">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6F493A">
            <w:pPr>
              <w:pStyle w:val="TAL"/>
              <w:keepNext w:val="0"/>
              <w:rPr>
                <w:lang w:val="en-US"/>
              </w:rPr>
            </w:pPr>
            <w:r w:rsidRPr="00311DB3">
              <w:rPr>
                <w:lang w:val="en-US"/>
              </w:rPr>
              <w:t>XML element fileHeader</w:t>
            </w:r>
          </w:p>
          <w:p w14:paraId="21E4673A" w14:textId="77777777" w:rsidR="00623B86" w:rsidRPr="00311DB3" w:rsidRDefault="00623B86" w:rsidP="006F493A">
            <w:pPr>
              <w:pStyle w:val="TAL"/>
              <w:keepNext w:val="0"/>
              <w:rPr>
                <w:lang w:val="en-US"/>
              </w:rPr>
            </w:pPr>
            <w:r w:rsidRPr="00311DB3">
              <w:rPr>
                <w:lang w:val="en-US"/>
              </w:rPr>
              <w:t>XML attribute dnPrefix</w:t>
            </w:r>
          </w:p>
          <w:p w14:paraId="5258E3B3" w14:textId="77777777" w:rsidR="00623B86" w:rsidRPr="00311DB3" w:rsidRDefault="00623B86" w:rsidP="006F493A">
            <w:pPr>
              <w:pStyle w:val="TAL"/>
              <w:keepNext w:val="0"/>
              <w:rPr>
                <w:lang w:val="en-US"/>
              </w:rPr>
            </w:pPr>
            <w:r w:rsidRPr="00311DB3">
              <w:rPr>
                <w:lang w:val="en-US"/>
              </w:rPr>
              <w:t>XML element measData:measEntity</w:t>
            </w:r>
          </w:p>
          <w:p w14:paraId="37243CBE" w14:textId="77777777" w:rsidR="00623B86" w:rsidRDefault="00623B86" w:rsidP="006F493A">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6F493A">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6F493A">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6F493A">
            <w:pPr>
              <w:pStyle w:val="TAL"/>
              <w:keepNext w:val="0"/>
              <w:rPr>
                <w:lang w:val="en-US"/>
              </w:rPr>
            </w:pPr>
            <w:r w:rsidRPr="00311DB3">
              <w:rPr>
                <w:lang w:val="en-US"/>
              </w:rPr>
              <w:t>XML element: measData:measEntity</w:t>
            </w:r>
          </w:p>
          <w:p w14:paraId="17AAF678" w14:textId="77777777" w:rsidR="00623B86" w:rsidRPr="00311DB3" w:rsidRDefault="00623B86" w:rsidP="006F493A">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6F493A">
            <w:pPr>
              <w:rPr>
                <w:lang w:val="en-US"/>
              </w:rPr>
            </w:pPr>
          </w:p>
        </w:tc>
      </w:tr>
      <w:tr w:rsidR="00623B86" w14:paraId="305CCA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6F493A">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6F493A">
            <w:pPr>
              <w:pStyle w:val="TAL"/>
              <w:keepNext w:val="0"/>
              <w:rPr>
                <w:lang w:val="en-US"/>
              </w:rPr>
            </w:pPr>
            <w:r w:rsidRPr="00311DB3">
              <w:rPr>
                <w:lang w:val="en-US"/>
              </w:rPr>
              <w:t>XML element: measData:measEntity</w:t>
            </w:r>
          </w:p>
          <w:p w14:paraId="116D572F" w14:textId="77777777" w:rsidR="00623B86" w:rsidRPr="00311DB3" w:rsidRDefault="00623B86" w:rsidP="006F493A">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6F493A">
            <w:pPr>
              <w:rPr>
                <w:lang w:val="en-US"/>
              </w:rPr>
            </w:pPr>
          </w:p>
        </w:tc>
      </w:tr>
      <w:tr w:rsidR="00623B86" w14:paraId="54C92E69"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6F493A">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6F493A">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6F493A">
            <w:pPr>
              <w:pStyle w:val="TAL"/>
              <w:keepNext w:val="0"/>
              <w:rPr>
                <w:lang w:val="en-US"/>
              </w:rPr>
            </w:pPr>
            <w:r w:rsidRPr="00311DB3">
              <w:rPr>
                <w:lang w:val="en-US"/>
              </w:rPr>
              <w:t>An instance of this XML element is added for each expired granularity period.</w:t>
            </w:r>
          </w:p>
        </w:tc>
      </w:tr>
      <w:tr w:rsidR="00623B86" w14:paraId="5F23E8B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6F493A">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6F493A">
            <w:pPr>
              <w:pStyle w:val="TAL"/>
              <w:keepNext w:val="0"/>
              <w:rPr>
                <w:lang w:val="en-US"/>
              </w:rPr>
            </w:pPr>
            <w:r w:rsidRPr="00311DB3">
              <w:rPr>
                <w:lang w:val="en-US"/>
              </w:rPr>
              <w:t>XML element measData:measInfo</w:t>
            </w:r>
          </w:p>
          <w:p w14:paraId="740B1A24" w14:textId="77777777" w:rsidR="00623B86" w:rsidRPr="00311DB3" w:rsidRDefault="00623B86" w:rsidP="006F493A">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6F493A">
            <w:pPr>
              <w:pStyle w:val="TAL"/>
              <w:keepNext w:val="0"/>
              <w:rPr>
                <w:lang w:val="en-US"/>
              </w:rPr>
            </w:pPr>
          </w:p>
        </w:tc>
      </w:tr>
      <w:tr w:rsidR="00623B86" w14:paraId="5438A8D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6F493A">
            <w:pPr>
              <w:pStyle w:val="TAL"/>
              <w:keepNext w:val="0"/>
              <w:rPr>
                <w:rFonts w:cs="Arial"/>
                <w:lang w:val="de-DE"/>
              </w:rPr>
            </w:pPr>
            <w:r>
              <w:rPr>
                <w:rFonts w:cs="Arial"/>
                <w:lang w:val="de-DE"/>
              </w:rPr>
              <w:lastRenderedPageBreak/>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6F493A">
            <w:pPr>
              <w:pStyle w:val="TAL"/>
              <w:keepNext w:val="0"/>
              <w:rPr>
                <w:lang w:val="en-US"/>
              </w:rPr>
            </w:pPr>
            <w:r w:rsidRPr="00311DB3">
              <w:rPr>
                <w:lang w:val="en-US"/>
              </w:rPr>
              <w:t>XML element measData:measInfo:job</w:t>
            </w:r>
          </w:p>
          <w:p w14:paraId="69FD6768" w14:textId="77777777" w:rsidR="00623B86" w:rsidRPr="00311DB3" w:rsidRDefault="00623B86" w:rsidP="006F493A">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6F493A">
            <w:pPr>
              <w:rPr>
                <w:lang w:val="en-US"/>
              </w:rPr>
            </w:pPr>
          </w:p>
        </w:tc>
      </w:tr>
      <w:tr w:rsidR="00623B86" w14:paraId="56A1633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6F493A">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6F493A">
            <w:pPr>
              <w:pStyle w:val="TAL"/>
              <w:keepNext w:val="0"/>
              <w:rPr>
                <w:lang w:val="en-US"/>
              </w:rPr>
            </w:pPr>
            <w:r w:rsidRPr="00311DB3">
              <w:rPr>
                <w:lang w:val="en-US"/>
              </w:rPr>
              <w:t>XML element measData:measInfo:repPeriod</w:t>
            </w:r>
          </w:p>
          <w:p w14:paraId="050FD435"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6F493A">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6F493A">
            <w:pPr>
              <w:pStyle w:val="TAL"/>
              <w:keepNext w:val="0"/>
              <w:rPr>
                <w:lang w:val="en-US"/>
              </w:rPr>
            </w:pPr>
            <w:r w:rsidRPr="00311DB3">
              <w:rPr>
                <w:lang w:val="en-US"/>
              </w:rPr>
              <w:t>XML element measData:measInfo:granPeriod</w:t>
            </w:r>
          </w:p>
          <w:p w14:paraId="3515BE09"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6F493A">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6F493A">
            <w:pPr>
              <w:pStyle w:val="TAL"/>
              <w:keepNext w:val="0"/>
              <w:rPr>
                <w:lang w:val="en-US"/>
              </w:rPr>
            </w:pPr>
            <w:r w:rsidRPr="00311DB3">
              <w:rPr>
                <w:lang w:val="en-US"/>
              </w:rPr>
              <w:t>XML element measData:measInfo:granPeriod</w:t>
            </w:r>
          </w:p>
          <w:p w14:paraId="79FA62AB" w14:textId="77777777" w:rsidR="00623B86" w:rsidRPr="00311DB3" w:rsidRDefault="00623B86" w:rsidP="006F493A">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6F493A">
            <w:pPr>
              <w:pStyle w:val="TAL"/>
              <w:keepNext w:val="0"/>
              <w:rPr>
                <w:lang w:val="en-US"/>
              </w:rPr>
            </w:pPr>
          </w:p>
        </w:tc>
      </w:tr>
      <w:tr w:rsidR="00623B86" w14:paraId="5D98707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6F493A">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6F493A">
            <w:pPr>
              <w:pStyle w:val="TAL"/>
              <w:keepNext w:val="0"/>
              <w:rPr>
                <w:lang w:val="en-US"/>
              </w:rPr>
            </w:pPr>
            <w:r w:rsidRPr="00311DB3">
              <w:rPr>
                <w:lang w:val="en-US"/>
              </w:rPr>
              <w:t>XML element measData:measInfo:measTypes</w:t>
            </w:r>
          </w:p>
          <w:p w14:paraId="35805D1C" w14:textId="77777777" w:rsidR="00623B86" w:rsidRPr="00311DB3" w:rsidRDefault="00623B86" w:rsidP="006F493A">
            <w:pPr>
              <w:pStyle w:val="TAL"/>
              <w:keepNext w:val="0"/>
              <w:rPr>
                <w:lang w:val="en-US"/>
              </w:rPr>
            </w:pPr>
            <w:r w:rsidRPr="00311DB3">
              <w:rPr>
                <w:lang w:val="en-US"/>
              </w:rPr>
              <w:t xml:space="preserve">  or</w:t>
            </w:r>
          </w:p>
          <w:p w14:paraId="1880C4AE" w14:textId="77777777" w:rsidR="00623B86" w:rsidRPr="00311DB3" w:rsidRDefault="00623B86" w:rsidP="006F493A">
            <w:pPr>
              <w:pStyle w:val="TAL"/>
              <w:keepNext w:val="0"/>
              <w:rPr>
                <w:lang w:val="en-US"/>
              </w:rPr>
            </w:pPr>
            <w:r w:rsidRPr="00311DB3">
              <w:rPr>
                <w:lang w:val="en-US"/>
              </w:rPr>
              <w:t>XML element measData:measInfo:measType</w:t>
            </w:r>
          </w:p>
          <w:p w14:paraId="1F0601F5" w14:textId="77777777" w:rsidR="00623B86" w:rsidRPr="00311DB3" w:rsidRDefault="00623B86" w:rsidP="006F493A">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6F493A">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6F493A">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6F493A">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6F493A">
            <w:pPr>
              <w:pStyle w:val="TAL"/>
              <w:keepNext w:val="0"/>
              <w:rPr>
                <w:lang w:val="en-US"/>
              </w:rPr>
            </w:pPr>
          </w:p>
        </w:tc>
      </w:tr>
      <w:tr w:rsidR="00623B86" w14:paraId="38DDDD4D"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6F493A">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6F493A">
            <w:pPr>
              <w:pStyle w:val="TAL"/>
              <w:keepNext w:val="0"/>
              <w:rPr>
                <w:lang w:val="en-US"/>
              </w:rPr>
            </w:pPr>
            <w:r w:rsidRPr="00311DB3">
              <w:rPr>
                <w:lang w:val="en-US"/>
              </w:rPr>
              <w:t>XML element measData:measInfo:measValue</w:t>
            </w:r>
          </w:p>
          <w:p w14:paraId="4D478A82" w14:textId="77777777" w:rsidR="00623B86" w:rsidRPr="00311DB3" w:rsidRDefault="00623B86" w:rsidP="006F493A">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6F493A">
            <w:pPr>
              <w:pStyle w:val="TAL"/>
              <w:keepNext w:val="0"/>
              <w:rPr>
                <w:lang w:val="en-US"/>
              </w:rPr>
            </w:pPr>
          </w:p>
        </w:tc>
      </w:tr>
      <w:tr w:rsidR="00623B86" w14:paraId="33D2F15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6F493A">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6F493A">
            <w:pPr>
              <w:pStyle w:val="TAL"/>
              <w:keepNext w:val="0"/>
              <w:rPr>
                <w:lang w:val="en-US"/>
              </w:rPr>
            </w:pPr>
            <w:r w:rsidRPr="00311DB3">
              <w:rPr>
                <w:lang w:val="en-US"/>
              </w:rPr>
              <w:t>XML element measData:measInfo:measValue:measResults</w:t>
            </w:r>
          </w:p>
          <w:p w14:paraId="6EF98C2C" w14:textId="77777777" w:rsidR="00623B86" w:rsidRPr="00311DB3" w:rsidRDefault="00623B86" w:rsidP="006F493A">
            <w:pPr>
              <w:pStyle w:val="TAL"/>
              <w:keepNext w:val="0"/>
              <w:rPr>
                <w:lang w:val="en-US"/>
              </w:rPr>
            </w:pPr>
            <w:r w:rsidRPr="00311DB3">
              <w:rPr>
                <w:lang w:val="en-US"/>
              </w:rPr>
              <w:t xml:space="preserve">  or, when the positioning option is used,</w:t>
            </w:r>
          </w:p>
          <w:p w14:paraId="768356D0" w14:textId="77777777" w:rsidR="00623B86" w:rsidRDefault="00623B86" w:rsidP="006F493A">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6F493A">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6F493A">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6F493A">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6F493A">
            <w:pPr>
              <w:pStyle w:val="TAL"/>
              <w:keepNext w:val="0"/>
              <w:rPr>
                <w:lang w:val="en-US"/>
              </w:rPr>
            </w:pPr>
          </w:p>
        </w:tc>
      </w:tr>
      <w:tr w:rsidR="00623B86" w14:paraId="1AB5F00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6F493A">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6F493A">
            <w:pPr>
              <w:pStyle w:val="TAL"/>
              <w:keepNext w:val="0"/>
              <w:rPr>
                <w:lang w:val="de-DE"/>
              </w:rPr>
            </w:pPr>
            <w:r>
              <w:rPr>
                <w:lang w:val="de-DE"/>
              </w:rPr>
              <w:t>XML element fileFooter:measData</w:t>
            </w:r>
          </w:p>
          <w:p w14:paraId="547C7DD4" w14:textId="77777777" w:rsidR="00623B86" w:rsidRDefault="00623B86" w:rsidP="006F493A">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6F493A">
            <w:pPr>
              <w:pStyle w:val="TAL"/>
              <w:keepNext w:val="0"/>
              <w:rPr>
                <w:lang w:val="de-DE"/>
              </w:rPr>
            </w:pPr>
          </w:p>
        </w:tc>
      </w:tr>
      <w:tr w:rsidR="00623B86" w14:paraId="3DB11A5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6F493A">
            <w:pPr>
              <w:pStyle w:val="TAL"/>
              <w:keepNext w:val="0"/>
              <w:rPr>
                <w:lang w:val="de-DE"/>
              </w:rPr>
            </w:pPr>
            <w:r>
              <w:rPr>
                <w:lang w:val="de-DE"/>
              </w:rPr>
              <w:t>XML element measType</w:t>
            </w:r>
          </w:p>
          <w:p w14:paraId="50CC0E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6F493A">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6F493A">
            <w:pPr>
              <w:pStyle w:val="TAL"/>
              <w:keepNext w:val="0"/>
              <w:rPr>
                <w:lang w:val="de-DE"/>
              </w:rPr>
            </w:pPr>
            <w:r>
              <w:rPr>
                <w:lang w:val="de-DE"/>
              </w:rPr>
              <w:t>XML element r</w:t>
            </w:r>
          </w:p>
          <w:p w14:paraId="4634DB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6F493A">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85" w:name="_Toc44001676"/>
      <w:bookmarkStart w:id="1986" w:name="_Toc51581243"/>
      <w:bookmarkStart w:id="1987" w:name="_Toc52356506"/>
      <w:bookmarkStart w:id="1988" w:name="_Toc55228076"/>
      <w:bookmarkStart w:id="1989" w:name="_Toc138323630"/>
      <w:bookmarkStart w:id="1990" w:name="_Toc219487708"/>
      <w:r>
        <w:t>12.3.2.3</w:t>
      </w:r>
      <w:r>
        <w:tab/>
      </w:r>
      <w:bookmarkEnd w:id="1985"/>
      <w:bookmarkEnd w:id="1986"/>
      <w:bookmarkEnd w:id="1987"/>
      <w:bookmarkEnd w:id="1988"/>
      <w:r>
        <w:t>Void</w:t>
      </w:r>
      <w:bookmarkEnd w:id="1989"/>
      <w:bookmarkEnd w:id="1990"/>
    </w:p>
    <w:p w14:paraId="5B7B5676" w14:textId="77777777" w:rsidR="00623B86" w:rsidRDefault="00623B86" w:rsidP="00623B86">
      <w:pPr>
        <w:pStyle w:val="Heading5"/>
      </w:pPr>
      <w:bookmarkStart w:id="1991" w:name="_Toc44001677"/>
      <w:bookmarkStart w:id="1992" w:name="_Toc51581244"/>
      <w:bookmarkStart w:id="1993" w:name="_Toc52356507"/>
      <w:bookmarkStart w:id="1994" w:name="_Toc55228077"/>
      <w:bookmarkStart w:id="1995" w:name="_Toc138323631"/>
      <w:bookmarkStart w:id="1996" w:name="_Toc219487709"/>
      <w:r>
        <w:t>12.3.2.3.1</w:t>
      </w:r>
      <w:r>
        <w:tab/>
      </w:r>
      <w:bookmarkEnd w:id="1991"/>
      <w:bookmarkEnd w:id="1992"/>
      <w:bookmarkEnd w:id="1993"/>
      <w:bookmarkEnd w:id="1994"/>
      <w:r>
        <w:t>Void</w:t>
      </w:r>
      <w:bookmarkEnd w:id="1995"/>
      <w:bookmarkEnd w:id="1996"/>
    </w:p>
    <w:p w14:paraId="0E306C7A" w14:textId="77777777" w:rsidR="00623B86" w:rsidRDefault="00623B86" w:rsidP="00623B86">
      <w:pPr>
        <w:pStyle w:val="Heading5"/>
      </w:pPr>
      <w:bookmarkStart w:id="1997" w:name="_Toc44001678"/>
      <w:bookmarkStart w:id="1998" w:name="_Toc51581245"/>
      <w:bookmarkStart w:id="1999" w:name="_Toc52356508"/>
      <w:bookmarkStart w:id="2000" w:name="_Toc55228078"/>
      <w:bookmarkStart w:id="2001" w:name="_Toc138323632"/>
      <w:bookmarkStart w:id="2002" w:name="_Toc219487710"/>
      <w:r>
        <w:t>12.3.2.3.2</w:t>
      </w:r>
      <w:r>
        <w:tab/>
      </w:r>
      <w:bookmarkEnd w:id="1997"/>
      <w:bookmarkEnd w:id="1998"/>
      <w:bookmarkEnd w:id="1999"/>
      <w:bookmarkEnd w:id="2000"/>
      <w:r>
        <w:t>Void</w:t>
      </w:r>
      <w:bookmarkEnd w:id="2001"/>
      <w:bookmarkEnd w:id="2002"/>
    </w:p>
    <w:p w14:paraId="72BE2AE8" w14:textId="77777777" w:rsidR="00623B86" w:rsidRDefault="00623B86" w:rsidP="00623B86">
      <w:pPr>
        <w:pStyle w:val="Heading4"/>
      </w:pPr>
      <w:bookmarkStart w:id="2003" w:name="_Toc138323633"/>
      <w:bookmarkStart w:id="2004" w:name="_Toc219487711"/>
      <w:r>
        <w:t>12.3.2.4</w:t>
      </w:r>
      <w:r>
        <w:tab/>
        <w:t>XML schema</w:t>
      </w:r>
      <w:bookmarkEnd w:id="2003"/>
      <w:bookmarkEnd w:id="2004"/>
    </w:p>
    <w:p w14:paraId="0480F507" w14:textId="77777777" w:rsidR="00623B86" w:rsidRPr="00EB7734" w:rsidRDefault="00623B86" w:rsidP="00EB7734">
      <w:r w:rsidRPr="00EB7734">
        <w:t>This clause specifies the XML schema that shall be used for XML files containing performance data.</w:t>
      </w:r>
    </w:p>
    <w:p w14:paraId="6244D300" w14:textId="77777777" w:rsidR="00623B86" w:rsidRPr="00EB7734" w:rsidRDefault="00623B86" w:rsidP="00EB7734">
      <w:r w:rsidRPr="00EB7734">
        <w:t>Name: measData.xsd</w:t>
      </w:r>
    </w:p>
    <w:p w14:paraId="055F8F74" w14:textId="77777777" w:rsidR="00623B86" w:rsidRPr="00EB7734" w:rsidRDefault="00623B86" w:rsidP="00EB7734">
      <w:r w:rsidRPr="00EB7734">
        <w:t>Version: 2.0.0</w:t>
      </w:r>
    </w:p>
    <w:p w14:paraId="3E0F108F" w14:textId="77777777" w:rsidR="00623B86" w:rsidRPr="00EB7734" w:rsidRDefault="00623B86" w:rsidP="00EB7734">
      <w:r w:rsidRPr="00EB7734">
        <w:t>Identifier: measData.xsd-v2.0.0</w:t>
      </w:r>
    </w:p>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lastRenderedPageBreak/>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lastRenderedPageBreak/>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05" w:name="_Toc26975919"/>
      <w:bookmarkStart w:id="2006" w:name="_Toc35856799"/>
      <w:bookmarkStart w:id="2007" w:name="_Toc44001679"/>
      <w:bookmarkStart w:id="2008" w:name="_Toc51581246"/>
      <w:bookmarkStart w:id="2009" w:name="_Toc52356509"/>
      <w:bookmarkStart w:id="2010" w:name="_Toc55228079"/>
      <w:bookmarkStart w:id="2011" w:name="_Toc138323634"/>
      <w:bookmarkStart w:id="2012" w:name="_Toc219487712"/>
      <w:r>
        <w:rPr>
          <w:lang w:eastAsia="zh-CN"/>
        </w:rPr>
        <w:t>12.4</w:t>
      </w:r>
      <w:r w:rsidRPr="00215D3C">
        <w:rPr>
          <w:lang w:eastAsia="zh-CN"/>
        </w:rPr>
        <w:tab/>
      </w:r>
      <w:r>
        <w:rPr>
          <w:lang w:eastAsia="zh-CN"/>
        </w:rPr>
        <w:t>Heartbeat</w:t>
      </w:r>
      <w:bookmarkEnd w:id="2005"/>
      <w:bookmarkEnd w:id="2006"/>
      <w:bookmarkEnd w:id="2007"/>
      <w:bookmarkEnd w:id="2008"/>
      <w:bookmarkEnd w:id="2009"/>
      <w:bookmarkEnd w:id="2010"/>
      <w:bookmarkEnd w:id="2011"/>
      <w:bookmarkEnd w:id="2012"/>
    </w:p>
    <w:p w14:paraId="28DCB37E" w14:textId="77777777" w:rsidR="00623B86" w:rsidRDefault="00623B86" w:rsidP="00623B86">
      <w:pPr>
        <w:pStyle w:val="Heading3"/>
      </w:pPr>
      <w:bookmarkStart w:id="2013" w:name="_Toc532541830"/>
      <w:bookmarkStart w:id="2014" w:name="_Toc26975920"/>
      <w:bookmarkStart w:id="2015" w:name="_Toc35856800"/>
      <w:bookmarkStart w:id="2016" w:name="_Toc44001680"/>
      <w:bookmarkStart w:id="2017" w:name="_Toc51581247"/>
      <w:bookmarkStart w:id="2018" w:name="_Toc52356510"/>
      <w:bookmarkStart w:id="2019" w:name="_Toc55228080"/>
      <w:bookmarkStart w:id="2020" w:name="_Toc138323635"/>
      <w:bookmarkStart w:id="2021" w:name="_Toc219487713"/>
      <w:r>
        <w:t>12.4</w:t>
      </w:r>
      <w:r w:rsidRPr="00215D3C">
        <w:t>.1</w:t>
      </w:r>
      <w:r w:rsidRPr="00215D3C">
        <w:tab/>
      </w:r>
      <w:bookmarkEnd w:id="2013"/>
      <w:r>
        <w:t>RESTful HTTP-based solution set</w:t>
      </w:r>
      <w:bookmarkEnd w:id="2014"/>
      <w:bookmarkEnd w:id="2015"/>
      <w:bookmarkEnd w:id="2016"/>
      <w:bookmarkEnd w:id="2017"/>
      <w:bookmarkEnd w:id="2018"/>
      <w:bookmarkEnd w:id="2019"/>
      <w:bookmarkEnd w:id="2020"/>
      <w:bookmarkEnd w:id="2021"/>
    </w:p>
    <w:p w14:paraId="35DEC0D1" w14:textId="77777777" w:rsidR="00623B86" w:rsidRPr="00215D3C" w:rsidRDefault="00623B86" w:rsidP="00623B86">
      <w:pPr>
        <w:pStyle w:val="Heading4"/>
      </w:pPr>
      <w:bookmarkStart w:id="2022" w:name="_Toc532542013"/>
      <w:bookmarkStart w:id="2023" w:name="_Toc26975921"/>
      <w:bookmarkStart w:id="2024" w:name="_Toc35856801"/>
      <w:bookmarkStart w:id="2025" w:name="_Toc44001681"/>
      <w:bookmarkStart w:id="2026" w:name="_Toc51581248"/>
      <w:bookmarkStart w:id="2027" w:name="_Toc52356511"/>
      <w:bookmarkStart w:id="2028" w:name="_Toc55228081"/>
      <w:bookmarkStart w:id="2029" w:name="_Toc138323636"/>
      <w:bookmarkStart w:id="2030" w:name="_Toc219487714"/>
      <w:r>
        <w:t>12.4.1</w:t>
      </w:r>
      <w:r w:rsidRPr="00215D3C">
        <w:t>.</w:t>
      </w:r>
      <w:r w:rsidRPr="00215D3C">
        <w:rPr>
          <w:rFonts w:hint="eastAsia"/>
        </w:rPr>
        <w:t>1</w:t>
      </w:r>
      <w:r w:rsidRPr="00215D3C">
        <w:tab/>
        <w:t>Mapping of operations</w:t>
      </w:r>
      <w:bookmarkEnd w:id="2022"/>
      <w:bookmarkEnd w:id="2023"/>
      <w:bookmarkEnd w:id="2024"/>
      <w:bookmarkEnd w:id="2025"/>
      <w:bookmarkEnd w:id="2026"/>
      <w:bookmarkEnd w:id="2027"/>
      <w:bookmarkEnd w:id="2028"/>
      <w:bookmarkEnd w:id="2029"/>
      <w:bookmarkEnd w:id="2030"/>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31" w:name="_Toc532542022"/>
      <w:bookmarkStart w:id="2032" w:name="_Toc26975922"/>
      <w:bookmarkStart w:id="2033" w:name="_Toc35856802"/>
      <w:bookmarkStart w:id="2034" w:name="_Toc44001682"/>
      <w:bookmarkStart w:id="2035" w:name="_Toc51581249"/>
      <w:bookmarkStart w:id="2036" w:name="_Toc52356512"/>
      <w:bookmarkStart w:id="2037" w:name="_Toc55228082"/>
      <w:bookmarkStart w:id="2038" w:name="_Toc138323637"/>
      <w:bookmarkStart w:id="2039" w:name="_Toc219487715"/>
      <w:r>
        <w:t>12.4.1.2</w:t>
      </w:r>
      <w:r>
        <w:tab/>
        <w:t>Mapping of notifications</w:t>
      </w:r>
      <w:bookmarkEnd w:id="2031"/>
      <w:bookmarkEnd w:id="2032"/>
      <w:bookmarkEnd w:id="2033"/>
      <w:bookmarkEnd w:id="2034"/>
      <w:bookmarkEnd w:id="2035"/>
      <w:bookmarkEnd w:id="2036"/>
      <w:bookmarkEnd w:id="2037"/>
      <w:bookmarkEnd w:id="2038"/>
      <w:bookmarkEnd w:id="2039"/>
    </w:p>
    <w:p w14:paraId="5FD12BCC" w14:textId="77777777" w:rsidR="00623B86" w:rsidRPr="00603DA9" w:rsidRDefault="00623B86" w:rsidP="00623B86">
      <w:pPr>
        <w:pStyle w:val="Heading5"/>
      </w:pPr>
      <w:bookmarkStart w:id="2040" w:name="_Toc532542023"/>
      <w:bookmarkStart w:id="2041" w:name="_Toc26975923"/>
      <w:bookmarkStart w:id="2042" w:name="_Toc35856803"/>
      <w:bookmarkStart w:id="2043" w:name="_Toc44001683"/>
      <w:bookmarkStart w:id="2044" w:name="_Toc51581250"/>
      <w:bookmarkStart w:id="2045" w:name="_Toc52356513"/>
      <w:bookmarkStart w:id="2046" w:name="_Toc55228083"/>
      <w:bookmarkStart w:id="2047" w:name="_Toc138323638"/>
      <w:bookmarkStart w:id="2048" w:name="_Toc219487716"/>
      <w:r>
        <w:t>12.4</w:t>
      </w:r>
      <w:r w:rsidRPr="00A420B8">
        <w:t>.1</w:t>
      </w:r>
      <w:r>
        <w:t>.2.1</w:t>
      </w:r>
      <w:r>
        <w:tab/>
        <w:t>Introduction</w:t>
      </w:r>
      <w:bookmarkEnd w:id="2040"/>
      <w:bookmarkEnd w:id="2041"/>
      <w:bookmarkEnd w:id="2042"/>
      <w:bookmarkEnd w:id="2043"/>
      <w:bookmarkEnd w:id="2044"/>
      <w:bookmarkEnd w:id="2045"/>
      <w:bookmarkEnd w:id="2046"/>
      <w:bookmarkEnd w:id="2047"/>
      <w:bookmarkEnd w:id="2048"/>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6F493A">
        <w:tc>
          <w:tcPr>
            <w:tcW w:w="1709" w:type="pct"/>
            <w:shd w:val="clear" w:color="auto" w:fill="BFBFBF"/>
          </w:tcPr>
          <w:p w14:paraId="1A529606"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lastRenderedPageBreak/>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6F493A">
        <w:tc>
          <w:tcPr>
            <w:tcW w:w="1709" w:type="pct"/>
          </w:tcPr>
          <w:p w14:paraId="0E6C3223"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49" w:name="_Toc532542024"/>
      <w:bookmarkStart w:id="2050" w:name="_Toc26975924"/>
      <w:bookmarkStart w:id="2051" w:name="_Toc35856804"/>
      <w:bookmarkStart w:id="2052" w:name="_Toc44001684"/>
      <w:bookmarkStart w:id="2053" w:name="_Toc51581251"/>
      <w:bookmarkStart w:id="2054" w:name="_Toc52356514"/>
      <w:bookmarkStart w:id="2055" w:name="_Toc55228084"/>
      <w:bookmarkStart w:id="2056" w:name="_Toc138323639"/>
      <w:bookmarkStart w:id="2057" w:name="_Toc219487717"/>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49"/>
      <w:bookmarkEnd w:id="2050"/>
      <w:bookmarkEnd w:id="2051"/>
      <w:bookmarkEnd w:id="2052"/>
      <w:bookmarkEnd w:id="2053"/>
      <w:bookmarkEnd w:id="2054"/>
      <w:bookmarkEnd w:id="2055"/>
      <w:bookmarkEnd w:id="2056"/>
      <w:bookmarkEnd w:id="2057"/>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6F493A">
        <w:tc>
          <w:tcPr>
            <w:tcW w:w="1056" w:type="pct"/>
            <w:shd w:val="clear" w:color="auto" w:fill="BFBFBF"/>
          </w:tcPr>
          <w:p w14:paraId="19D29F68" w14:textId="77777777" w:rsidR="00623B86" w:rsidRPr="00215D3C" w:rsidRDefault="00623B86" w:rsidP="006F493A">
            <w:pPr>
              <w:keepNext/>
              <w:keepLines/>
              <w:spacing w:after="0"/>
              <w:jc w:val="center"/>
              <w:rPr>
                <w:rFonts w:ascii="Arial" w:hAnsi="Arial"/>
                <w:b/>
                <w:sz w:val="18"/>
                <w:lang w:eastAsia="zh-CN"/>
              </w:rPr>
            </w:pPr>
            <w:bookmarkStart w:id="2058"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6F493A">
        <w:tc>
          <w:tcPr>
            <w:tcW w:w="1056" w:type="pct"/>
          </w:tcPr>
          <w:p w14:paraId="647051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6F493A">
        <w:tc>
          <w:tcPr>
            <w:tcW w:w="1056" w:type="pct"/>
          </w:tcPr>
          <w:p w14:paraId="09C685F6" w14:textId="77777777" w:rsidR="00623B86" w:rsidRPr="00AF5724"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6F493A">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6F493A">
            <w:pPr>
              <w:keepNext/>
              <w:keepLines/>
              <w:spacing w:after="0"/>
              <w:rPr>
                <w:rFonts w:ascii="Arial" w:hAnsi="Arial"/>
                <w:sz w:val="18"/>
                <w:szCs w:val="18"/>
                <w:lang w:eastAsia="zh-CN"/>
              </w:rPr>
            </w:pPr>
          </w:p>
        </w:tc>
        <w:tc>
          <w:tcPr>
            <w:tcW w:w="1650" w:type="pct"/>
            <w:vMerge/>
          </w:tcPr>
          <w:p w14:paraId="7E5403A8" w14:textId="77777777" w:rsidR="00623B86" w:rsidRDefault="00623B86" w:rsidP="006F493A">
            <w:pPr>
              <w:keepNext/>
              <w:keepLines/>
              <w:spacing w:after="0"/>
              <w:rPr>
                <w:rFonts w:ascii="Arial" w:hAnsi="Arial"/>
                <w:sz w:val="18"/>
                <w:szCs w:val="18"/>
                <w:lang w:eastAsia="zh-CN"/>
              </w:rPr>
            </w:pPr>
          </w:p>
        </w:tc>
        <w:tc>
          <w:tcPr>
            <w:tcW w:w="202" w:type="pct"/>
            <w:vMerge/>
          </w:tcPr>
          <w:p w14:paraId="781D3AB7" w14:textId="77777777" w:rsidR="00623B86" w:rsidRDefault="00623B86" w:rsidP="006F493A">
            <w:pPr>
              <w:keepNext/>
              <w:keepLines/>
              <w:spacing w:after="0"/>
              <w:jc w:val="center"/>
              <w:rPr>
                <w:rFonts w:ascii="Arial" w:hAnsi="Arial"/>
                <w:sz w:val="18"/>
                <w:szCs w:val="18"/>
                <w:lang w:eastAsia="zh-CN"/>
              </w:rPr>
            </w:pPr>
          </w:p>
        </w:tc>
      </w:tr>
      <w:tr w:rsidR="00623B86" w:rsidRPr="00215D3C" w14:paraId="704B2DE3" w14:textId="77777777" w:rsidTr="006F493A">
        <w:tc>
          <w:tcPr>
            <w:tcW w:w="1056" w:type="pct"/>
          </w:tcPr>
          <w:p w14:paraId="2004E3F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6F493A">
        <w:tc>
          <w:tcPr>
            <w:tcW w:w="1056" w:type="pct"/>
          </w:tcPr>
          <w:p w14:paraId="0F2C5E3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6F493A">
        <w:tc>
          <w:tcPr>
            <w:tcW w:w="1056" w:type="pct"/>
          </w:tcPr>
          <w:p w14:paraId="0F77E4D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6F493A">
        <w:tc>
          <w:tcPr>
            <w:tcW w:w="1056" w:type="pct"/>
          </w:tcPr>
          <w:p w14:paraId="4E0FDD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6F493A">
        <w:tc>
          <w:tcPr>
            <w:tcW w:w="1056" w:type="pct"/>
          </w:tcPr>
          <w:p w14:paraId="5CA39368" w14:textId="60B7C75D"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6F493A">
        <w:tc>
          <w:tcPr>
            <w:tcW w:w="1056" w:type="pct"/>
          </w:tcPr>
          <w:p w14:paraId="59359E65" w14:textId="2E56E748"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6F493A">
        <w:tc>
          <w:tcPr>
            <w:tcW w:w="1056" w:type="pct"/>
          </w:tcPr>
          <w:p w14:paraId="0F94ACCE" w14:textId="77777777" w:rsidR="00D60EC6" w:rsidRPr="001D11CC" w:rsidRDefault="00D60EC6" w:rsidP="00D60EC6">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058"/>
    </w:tbl>
    <w:p w14:paraId="36CFAE61" w14:textId="77777777" w:rsidR="00623B86" w:rsidRDefault="00623B86" w:rsidP="00623B86"/>
    <w:p w14:paraId="5861A0B8" w14:textId="77777777" w:rsidR="00623B86" w:rsidRDefault="00623B86" w:rsidP="00623B86">
      <w:pPr>
        <w:pStyle w:val="Heading4"/>
      </w:pPr>
      <w:bookmarkStart w:id="2059" w:name="_Toc138323640"/>
      <w:bookmarkStart w:id="2060" w:name="_Toc219487718"/>
      <w:r>
        <w:t>12.4.1.3</w:t>
      </w:r>
      <w:r>
        <w:tab/>
        <w:t>Usage of HTTP</w:t>
      </w:r>
      <w:bookmarkEnd w:id="2059"/>
      <w:bookmarkEnd w:id="2060"/>
    </w:p>
    <w:p w14:paraId="345F98BF" w14:textId="77777777" w:rsidR="00623B86" w:rsidRPr="00C824F1" w:rsidRDefault="00623B86" w:rsidP="00623B86">
      <w:r>
        <w:t>N/A.</w:t>
      </w:r>
    </w:p>
    <w:p w14:paraId="5273B26C" w14:textId="77777777" w:rsidR="00623B86" w:rsidRDefault="00623B86" w:rsidP="00623B86">
      <w:pPr>
        <w:pStyle w:val="Heading4"/>
      </w:pPr>
      <w:bookmarkStart w:id="2061" w:name="_Toc138323641"/>
      <w:bookmarkStart w:id="2062" w:name="_Toc219487719"/>
      <w:r>
        <w:t>12.4.1.4</w:t>
      </w:r>
      <w:r>
        <w:tab/>
        <w:t>Resources</w:t>
      </w:r>
      <w:bookmarkEnd w:id="2061"/>
      <w:bookmarkEnd w:id="2062"/>
    </w:p>
    <w:p w14:paraId="3B90CDAC" w14:textId="77777777" w:rsidR="00623B86" w:rsidRPr="00C824F1" w:rsidRDefault="00623B86" w:rsidP="00623B86">
      <w:r>
        <w:t>N/A.</w:t>
      </w:r>
    </w:p>
    <w:p w14:paraId="3D2F23AA" w14:textId="77777777" w:rsidR="00623B86" w:rsidRDefault="00623B86" w:rsidP="00623B86">
      <w:pPr>
        <w:pStyle w:val="Heading4"/>
      </w:pPr>
      <w:bookmarkStart w:id="2063" w:name="_Toc138323642"/>
      <w:bookmarkStart w:id="2064" w:name="_Toc219487720"/>
      <w:r>
        <w:t>12.4.1.5</w:t>
      </w:r>
      <w:r>
        <w:tab/>
        <w:t>Data type definitions</w:t>
      </w:r>
      <w:bookmarkEnd w:id="2063"/>
      <w:bookmarkEnd w:id="2064"/>
    </w:p>
    <w:p w14:paraId="547804FA" w14:textId="77777777" w:rsidR="00623B86" w:rsidRDefault="00623B86" w:rsidP="00623B86">
      <w:pPr>
        <w:pStyle w:val="Heading5"/>
      </w:pPr>
      <w:bookmarkStart w:id="2065" w:name="_Toc138323643"/>
      <w:bookmarkStart w:id="2066" w:name="_Toc219487721"/>
      <w:r>
        <w:t>12.4.1.5.1</w:t>
      </w:r>
      <w:r>
        <w:tab/>
        <w:t>General</w:t>
      </w:r>
      <w:bookmarkEnd w:id="2065"/>
      <w:bookmarkEnd w:id="2066"/>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6F493A">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6F493A">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6F493A">
            <w:pPr>
              <w:pStyle w:val="TAH"/>
            </w:pPr>
            <w:r w:rsidRPr="00413E21">
              <w:t>Description</w:t>
            </w:r>
          </w:p>
        </w:tc>
      </w:tr>
      <w:tr w:rsidR="00623B86" w:rsidRPr="00413E21" w14:paraId="29F471B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6F493A">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6F493A">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6F493A">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6F493A">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6F493A">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6F493A">
            <w:pPr>
              <w:pStyle w:val="TAH"/>
            </w:pPr>
            <w:r w:rsidRPr="00413E21">
              <w:t>Description</w:t>
            </w:r>
          </w:p>
        </w:tc>
      </w:tr>
      <w:tr w:rsidR="00623B86" w:rsidRPr="00215D3C" w14:paraId="3B388EA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6F493A">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45FE295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6F493A">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6F493A">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6F493A">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6F493A">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6F493A">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6F493A">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6F493A">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67" w:name="_Toc138323644"/>
      <w:bookmarkStart w:id="2068" w:name="_Toc219487722"/>
      <w:r>
        <w:t>12.4.1.5.2</w:t>
      </w:r>
      <w:r>
        <w:tab/>
        <w:t>Structured data types</w:t>
      </w:r>
      <w:bookmarkEnd w:id="2067"/>
      <w:bookmarkEnd w:id="2068"/>
    </w:p>
    <w:p w14:paraId="3D1E63A3" w14:textId="77777777" w:rsidR="00623B86" w:rsidRPr="00632AF1" w:rsidRDefault="00623B86" w:rsidP="00623B86">
      <w:r>
        <w:t>None.</w:t>
      </w:r>
    </w:p>
    <w:p w14:paraId="51E13D74" w14:textId="77777777" w:rsidR="00623B86" w:rsidRDefault="00623B86" w:rsidP="00623B86">
      <w:pPr>
        <w:pStyle w:val="Heading5"/>
      </w:pPr>
      <w:bookmarkStart w:id="2069" w:name="_Toc138323645"/>
      <w:bookmarkStart w:id="2070" w:name="_Toc219487723"/>
      <w:r>
        <w:lastRenderedPageBreak/>
        <w:t>12.4.1.5.3</w:t>
      </w:r>
      <w:r>
        <w:tab/>
        <w:t>Simple data types and enumerations</w:t>
      </w:r>
      <w:bookmarkEnd w:id="2069"/>
      <w:bookmarkEnd w:id="2070"/>
    </w:p>
    <w:p w14:paraId="48FF71CB" w14:textId="77777777" w:rsidR="00623B86" w:rsidRPr="00592A06" w:rsidRDefault="00623B86" w:rsidP="00EB7734">
      <w:pPr>
        <w:pStyle w:val="H6"/>
      </w:pPr>
      <w:bookmarkStart w:id="2071" w:name="_Toc138323646"/>
      <w:r>
        <w:t>12.4.1.5.3.1</w:t>
      </w:r>
      <w:r>
        <w:tab/>
        <w:t>General</w:t>
      </w:r>
      <w:bookmarkEnd w:id="207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EB7734">
      <w:pPr>
        <w:pStyle w:val="H6"/>
      </w:pPr>
      <w:bookmarkStart w:id="2072" w:name="_Toc138323647"/>
      <w:r>
        <w:t>12.4.1.5.3.2</w:t>
      </w:r>
      <w:r>
        <w:tab/>
        <w:t>Simple data types</w:t>
      </w:r>
      <w:bookmarkEnd w:id="2072"/>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6F493A">
        <w:tc>
          <w:tcPr>
            <w:tcW w:w="1208" w:type="pct"/>
            <w:shd w:val="clear" w:color="auto" w:fill="BFBFBF"/>
            <w:tcMar>
              <w:top w:w="0" w:type="dxa"/>
              <w:left w:w="108" w:type="dxa"/>
              <w:bottom w:w="0" w:type="dxa"/>
              <w:right w:w="108" w:type="dxa"/>
            </w:tcMar>
          </w:tcPr>
          <w:p w14:paraId="0CC698B8" w14:textId="77777777" w:rsidR="00623B86" w:rsidRPr="00413E21" w:rsidRDefault="00623B86" w:rsidP="006F493A">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6F493A">
            <w:pPr>
              <w:pStyle w:val="TAH"/>
            </w:pPr>
            <w:r w:rsidRPr="00413E21">
              <w:t>Type Definition</w:t>
            </w:r>
          </w:p>
        </w:tc>
        <w:tc>
          <w:tcPr>
            <w:tcW w:w="2835" w:type="pct"/>
            <w:shd w:val="clear" w:color="auto" w:fill="BFBFBF"/>
          </w:tcPr>
          <w:p w14:paraId="0018EEEA" w14:textId="77777777" w:rsidR="00623B86" w:rsidRPr="00413E21" w:rsidRDefault="00623B86" w:rsidP="006F493A">
            <w:pPr>
              <w:pStyle w:val="TAH"/>
            </w:pPr>
            <w:r w:rsidRPr="00413E21">
              <w:t>Description</w:t>
            </w:r>
          </w:p>
        </w:tc>
      </w:tr>
      <w:tr w:rsidR="00623B86" w:rsidRPr="00413E21" w14:paraId="2752364B" w14:textId="77777777" w:rsidTr="006F493A">
        <w:tc>
          <w:tcPr>
            <w:tcW w:w="1208" w:type="pct"/>
            <w:tcMar>
              <w:top w:w="0" w:type="dxa"/>
              <w:left w:w="108" w:type="dxa"/>
              <w:bottom w:w="0" w:type="dxa"/>
              <w:right w:w="108" w:type="dxa"/>
            </w:tcMar>
          </w:tcPr>
          <w:p w14:paraId="20C62E1E" w14:textId="77777777" w:rsidR="00623B86" w:rsidRPr="00413E21" w:rsidRDefault="00623B86" w:rsidP="006F493A">
            <w:pPr>
              <w:pStyle w:val="TAL"/>
            </w:pPr>
            <w:bookmarkStart w:id="2073" w:name="MCCQCTEMPBM_00000159"/>
          </w:p>
        </w:tc>
        <w:tc>
          <w:tcPr>
            <w:tcW w:w="957" w:type="pct"/>
            <w:tcMar>
              <w:top w:w="0" w:type="dxa"/>
              <w:left w:w="108" w:type="dxa"/>
              <w:bottom w:w="0" w:type="dxa"/>
              <w:right w:w="108" w:type="dxa"/>
            </w:tcMar>
          </w:tcPr>
          <w:p w14:paraId="6DE3FCE7" w14:textId="77777777" w:rsidR="00623B86" w:rsidRPr="00413E21" w:rsidRDefault="00623B86" w:rsidP="006F493A">
            <w:pPr>
              <w:pStyle w:val="TAL"/>
            </w:pPr>
          </w:p>
        </w:tc>
        <w:tc>
          <w:tcPr>
            <w:tcW w:w="2835" w:type="pct"/>
          </w:tcPr>
          <w:p w14:paraId="5E6A191C" w14:textId="77777777" w:rsidR="00623B86" w:rsidRPr="00413E21" w:rsidRDefault="00623B86" w:rsidP="006F493A">
            <w:pPr>
              <w:pStyle w:val="TAL"/>
            </w:pPr>
          </w:p>
        </w:tc>
      </w:tr>
      <w:bookmarkEnd w:id="2073"/>
    </w:tbl>
    <w:p w14:paraId="17F99D09" w14:textId="77777777" w:rsidR="00623B86" w:rsidRDefault="00623B86" w:rsidP="00623B86"/>
    <w:p w14:paraId="5E0A282D" w14:textId="77777777" w:rsidR="00623B86" w:rsidRDefault="00623B86" w:rsidP="00EB7734">
      <w:pPr>
        <w:pStyle w:val="H6"/>
      </w:pPr>
      <w:bookmarkStart w:id="2074" w:name="_Toc138323648"/>
      <w:r>
        <w:t>12.4.1.5.3.3</w:t>
      </w:r>
      <w:r>
        <w:tab/>
        <w:t xml:space="preserve">Enumeration </w:t>
      </w:r>
      <w:r>
        <w:rPr>
          <w:lang w:val="en" w:eastAsia="zh-CN"/>
        </w:rPr>
        <w:t>HeartbeatNotificationTypes</w:t>
      </w:r>
      <w:bookmarkEnd w:id="207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6F493A">
        <w:tc>
          <w:tcPr>
            <w:tcW w:w="1762" w:type="pct"/>
            <w:shd w:val="clear" w:color="auto" w:fill="BFBFBF"/>
            <w:hideMark/>
          </w:tcPr>
          <w:p w14:paraId="09F863F2" w14:textId="77777777" w:rsidR="00623B86" w:rsidRPr="00215D3C" w:rsidRDefault="00623B86" w:rsidP="006F493A">
            <w:pPr>
              <w:pStyle w:val="TAH"/>
            </w:pPr>
            <w:r w:rsidRPr="00215D3C">
              <w:t>Enumeration value</w:t>
            </w:r>
          </w:p>
        </w:tc>
        <w:tc>
          <w:tcPr>
            <w:tcW w:w="3238" w:type="pct"/>
            <w:shd w:val="clear" w:color="auto" w:fill="BFBFBF"/>
            <w:hideMark/>
          </w:tcPr>
          <w:p w14:paraId="191EF237" w14:textId="77777777" w:rsidR="00623B86" w:rsidRPr="00215D3C" w:rsidRDefault="00623B86" w:rsidP="006F493A">
            <w:pPr>
              <w:pStyle w:val="TAH"/>
            </w:pPr>
            <w:r w:rsidRPr="00215D3C">
              <w:t>Description</w:t>
            </w:r>
          </w:p>
        </w:tc>
      </w:tr>
      <w:tr w:rsidR="00623B86" w:rsidRPr="00215D3C" w14:paraId="450A1228" w14:textId="77777777" w:rsidTr="006F493A">
        <w:tc>
          <w:tcPr>
            <w:tcW w:w="1762" w:type="pct"/>
          </w:tcPr>
          <w:p w14:paraId="2DC0A5D1" w14:textId="77777777" w:rsidR="00623B86" w:rsidRPr="00215D3C" w:rsidRDefault="00623B86" w:rsidP="006F493A">
            <w:pPr>
              <w:pStyle w:val="TAL"/>
            </w:pPr>
            <w:r w:rsidRPr="00592A06">
              <w:t>notifyHeartbeat</w:t>
            </w:r>
          </w:p>
        </w:tc>
        <w:tc>
          <w:tcPr>
            <w:tcW w:w="3238" w:type="pct"/>
          </w:tcPr>
          <w:p w14:paraId="52A5FDE5" w14:textId="77777777" w:rsidR="00623B86" w:rsidRPr="00215D3C" w:rsidRDefault="00623B86" w:rsidP="006F493A">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75" w:name="_Toc26975925"/>
      <w:bookmarkStart w:id="2076" w:name="_Toc35856805"/>
      <w:bookmarkStart w:id="2077" w:name="_Toc44001685"/>
      <w:bookmarkStart w:id="2078" w:name="_Toc51581252"/>
      <w:bookmarkStart w:id="2079" w:name="_Toc52356515"/>
      <w:bookmarkStart w:id="2080" w:name="_Toc55228085"/>
      <w:bookmarkStart w:id="2081" w:name="_Toc138323649"/>
      <w:bookmarkStart w:id="2082" w:name="_Toc219487724"/>
      <w:r>
        <w:t>12.4</w:t>
      </w:r>
      <w:r w:rsidRPr="00215D3C">
        <w:t>.</w:t>
      </w:r>
      <w:r>
        <w:t>2</w:t>
      </w:r>
      <w:r w:rsidRPr="00215D3C">
        <w:tab/>
      </w:r>
      <w:r>
        <w:t>RESTful HTTP-based solution set for integration with ONAP VES API</w:t>
      </w:r>
      <w:bookmarkEnd w:id="2075"/>
      <w:bookmarkEnd w:id="2076"/>
      <w:bookmarkEnd w:id="2077"/>
      <w:bookmarkEnd w:id="2078"/>
      <w:bookmarkEnd w:id="2079"/>
      <w:bookmarkEnd w:id="2080"/>
      <w:bookmarkEnd w:id="2081"/>
      <w:bookmarkEnd w:id="208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83" w:name="_Toc35856806"/>
      <w:bookmarkStart w:id="2084" w:name="_Toc44001686"/>
      <w:bookmarkStart w:id="2085" w:name="_Toc51581253"/>
      <w:bookmarkStart w:id="2086" w:name="_Toc52356516"/>
      <w:bookmarkStart w:id="2087" w:name="_Toc55228086"/>
      <w:bookmarkStart w:id="2088" w:name="_Toc138323650"/>
      <w:bookmarkStart w:id="2089" w:name="_Toc219487725"/>
      <w:r>
        <w:t>12.4.2</w:t>
      </w:r>
      <w:r w:rsidRPr="00215D3C">
        <w:t>.</w:t>
      </w:r>
      <w:r>
        <w:t>1</w:t>
      </w:r>
      <w:r w:rsidRPr="00215D3C">
        <w:tab/>
      </w:r>
      <w:r>
        <w:t>Mapping of operations</w:t>
      </w:r>
      <w:bookmarkEnd w:id="2083"/>
      <w:bookmarkEnd w:id="2084"/>
      <w:bookmarkEnd w:id="2085"/>
      <w:bookmarkEnd w:id="2086"/>
      <w:bookmarkEnd w:id="2087"/>
      <w:bookmarkEnd w:id="2088"/>
      <w:bookmarkEnd w:id="208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90" w:name="_Toc35856807"/>
      <w:bookmarkStart w:id="2091" w:name="_Toc44001687"/>
      <w:bookmarkStart w:id="2092" w:name="_Toc51581254"/>
      <w:bookmarkStart w:id="2093" w:name="_Toc52356517"/>
      <w:bookmarkStart w:id="2094" w:name="_Toc55228087"/>
      <w:bookmarkStart w:id="2095" w:name="_Toc138323651"/>
      <w:bookmarkStart w:id="2096" w:name="_Toc219487726"/>
      <w:r>
        <w:t>12.4.2</w:t>
      </w:r>
      <w:r w:rsidRPr="00215D3C">
        <w:t>.</w:t>
      </w:r>
      <w:r>
        <w:t>2</w:t>
      </w:r>
      <w:r w:rsidRPr="00215D3C">
        <w:tab/>
        <w:t>Mapping of notifications</w:t>
      </w:r>
      <w:bookmarkEnd w:id="2090"/>
      <w:bookmarkEnd w:id="2091"/>
      <w:bookmarkEnd w:id="2092"/>
      <w:bookmarkEnd w:id="2093"/>
      <w:bookmarkEnd w:id="2094"/>
      <w:bookmarkEnd w:id="2095"/>
      <w:bookmarkEnd w:id="2096"/>
    </w:p>
    <w:p w14:paraId="176A66FD" w14:textId="77777777" w:rsidR="00623B86" w:rsidRDefault="00623B86" w:rsidP="00623B86">
      <w:pPr>
        <w:pStyle w:val="Heading5"/>
      </w:pPr>
      <w:bookmarkStart w:id="2097" w:name="_Toc35856808"/>
      <w:bookmarkStart w:id="2098" w:name="_Toc44001688"/>
      <w:bookmarkStart w:id="2099" w:name="_Toc51581255"/>
      <w:bookmarkStart w:id="2100" w:name="_Toc52356518"/>
      <w:bookmarkStart w:id="2101" w:name="_Toc55228088"/>
      <w:bookmarkStart w:id="2102" w:name="_Toc138323652"/>
      <w:bookmarkStart w:id="2103" w:name="_Toc219487727"/>
      <w:r>
        <w:t>12.4.2</w:t>
      </w:r>
      <w:r w:rsidRPr="00215D3C">
        <w:t>.</w:t>
      </w:r>
      <w:r>
        <w:t>2</w:t>
      </w:r>
      <w:r w:rsidRPr="00215D3C">
        <w:t>.1</w:t>
      </w:r>
      <w:r w:rsidRPr="00215D3C">
        <w:tab/>
        <w:t>Introduction</w:t>
      </w:r>
      <w:bookmarkEnd w:id="2097"/>
      <w:bookmarkEnd w:id="2098"/>
      <w:bookmarkEnd w:id="2099"/>
      <w:bookmarkEnd w:id="2100"/>
      <w:bookmarkEnd w:id="2101"/>
      <w:bookmarkEnd w:id="2102"/>
      <w:bookmarkEnd w:id="2103"/>
    </w:p>
    <w:p w14:paraId="67FDAC82" w14:textId="77777777" w:rsidR="00623B86" w:rsidRPr="000E2A8D" w:rsidRDefault="00623B86" w:rsidP="00EB7734">
      <w:pPr>
        <w:pStyle w:val="H6"/>
      </w:pPr>
      <w:bookmarkStart w:id="2104" w:name="_Toc35856809"/>
      <w:bookmarkStart w:id="2105" w:name="_Toc44001689"/>
      <w:bookmarkStart w:id="2106" w:name="_Toc51581256"/>
      <w:bookmarkStart w:id="2107" w:name="_Toc52356519"/>
      <w:bookmarkStart w:id="2108" w:name="_Toc55228089"/>
      <w:bookmarkStart w:id="2109" w:name="_Toc138323653"/>
      <w:r>
        <w:t>12.4.</w:t>
      </w:r>
      <w:r w:rsidRPr="000E2A8D">
        <w:t>2.2.1.1</w:t>
      </w:r>
      <w:r w:rsidRPr="000E2A8D">
        <w:tab/>
        <w:t>General</w:t>
      </w:r>
      <w:bookmarkEnd w:id="2104"/>
      <w:bookmarkEnd w:id="2105"/>
      <w:bookmarkEnd w:id="2106"/>
      <w:bookmarkEnd w:id="2107"/>
      <w:bookmarkEnd w:id="2108"/>
      <w:bookmarkEnd w:id="2109"/>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6F493A">
        <w:trPr>
          <w:jc w:val="center"/>
        </w:trPr>
        <w:tc>
          <w:tcPr>
            <w:tcW w:w="2212" w:type="pct"/>
            <w:shd w:val="clear" w:color="auto" w:fill="BFBFBF"/>
          </w:tcPr>
          <w:p w14:paraId="24189F94" w14:textId="77777777" w:rsidR="00623B86" w:rsidRPr="00215D3C" w:rsidRDefault="00623B86" w:rsidP="006F493A">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6F493A">
        <w:trPr>
          <w:jc w:val="center"/>
        </w:trPr>
        <w:tc>
          <w:tcPr>
            <w:tcW w:w="2212" w:type="pct"/>
          </w:tcPr>
          <w:p w14:paraId="5D0B8CA7"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6F493A">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EB7734">
      <w:pPr>
        <w:pStyle w:val="H6"/>
      </w:pPr>
      <w:bookmarkStart w:id="2110" w:name="_Toc35856810"/>
      <w:bookmarkStart w:id="2111" w:name="_Toc44001690"/>
      <w:bookmarkStart w:id="2112" w:name="_Toc51581257"/>
      <w:bookmarkStart w:id="2113" w:name="_Toc52356520"/>
      <w:bookmarkStart w:id="2114" w:name="_Toc55228090"/>
      <w:bookmarkStart w:id="2115" w:name="_Toc138323654"/>
      <w:r>
        <w:t>12.4.2.2.1.2</w:t>
      </w:r>
      <w:r>
        <w:tab/>
        <w:t>Notification parameter mapping principles</w:t>
      </w:r>
      <w:bookmarkEnd w:id="2110"/>
      <w:bookmarkEnd w:id="2111"/>
      <w:bookmarkEnd w:id="2112"/>
      <w:bookmarkEnd w:id="2113"/>
      <w:bookmarkEnd w:id="2114"/>
      <w:bookmarkEnd w:id="2115"/>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16" w:name="_Toc35856811"/>
      <w:bookmarkStart w:id="2117" w:name="_Toc44001691"/>
      <w:bookmarkStart w:id="2118" w:name="_Toc51581258"/>
      <w:bookmarkStart w:id="2119" w:name="_Toc52356521"/>
      <w:bookmarkStart w:id="2120" w:name="_Toc55228091"/>
      <w:bookmarkStart w:id="2121" w:name="_Toc138323655"/>
      <w:bookmarkStart w:id="2122" w:name="_Toc219487728"/>
      <w:r>
        <w:t>12.4.2.2.2</w:t>
      </w:r>
      <w:r w:rsidRPr="00215D3C">
        <w:tab/>
        <w:t>Notification notify</w:t>
      </w:r>
      <w:r>
        <w:t>Heartbeat</w:t>
      </w:r>
      <w:bookmarkEnd w:id="2116"/>
      <w:bookmarkEnd w:id="2117"/>
      <w:bookmarkEnd w:id="2118"/>
      <w:bookmarkEnd w:id="2119"/>
      <w:bookmarkEnd w:id="2120"/>
      <w:bookmarkEnd w:id="2121"/>
      <w:bookmarkEnd w:id="2122"/>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23" w:name="_Toc44001692"/>
      <w:bookmarkStart w:id="2124" w:name="_Toc51581259"/>
      <w:bookmarkStart w:id="2125" w:name="_Toc52356522"/>
      <w:bookmarkStart w:id="2126" w:name="_Toc55228092"/>
      <w:bookmarkStart w:id="2127" w:name="_Toc138323656"/>
      <w:bookmarkStart w:id="2128" w:name="_Toc219487729"/>
      <w:r>
        <w:rPr>
          <w:lang w:eastAsia="de-DE"/>
        </w:rPr>
        <w:lastRenderedPageBreak/>
        <w:t>12.5</w:t>
      </w:r>
      <w:r>
        <w:rPr>
          <w:lang w:eastAsia="de-DE"/>
        </w:rPr>
        <w:tab/>
        <w:t>Streaming data reporting service</w:t>
      </w:r>
      <w:bookmarkEnd w:id="2123"/>
      <w:bookmarkEnd w:id="2124"/>
      <w:bookmarkEnd w:id="2125"/>
      <w:bookmarkEnd w:id="2126"/>
      <w:bookmarkEnd w:id="2127"/>
      <w:bookmarkEnd w:id="2128"/>
    </w:p>
    <w:p w14:paraId="5A426107" w14:textId="77777777" w:rsidR="00623B86" w:rsidRDefault="00623B86" w:rsidP="00623B86">
      <w:pPr>
        <w:pStyle w:val="Heading3"/>
        <w:rPr>
          <w:lang w:eastAsia="de-DE"/>
        </w:rPr>
      </w:pPr>
      <w:bookmarkStart w:id="2129" w:name="_Toc44001693"/>
      <w:bookmarkStart w:id="2130" w:name="_Toc51581260"/>
      <w:bookmarkStart w:id="2131" w:name="_Toc52356523"/>
      <w:bookmarkStart w:id="2132" w:name="_Toc55228093"/>
      <w:bookmarkStart w:id="2133" w:name="_Toc138323657"/>
      <w:bookmarkStart w:id="2134" w:name="_Toc219487730"/>
      <w:r>
        <w:rPr>
          <w:lang w:eastAsia="de-DE"/>
        </w:rPr>
        <w:t>12.5.1</w:t>
      </w:r>
      <w:r>
        <w:rPr>
          <w:lang w:eastAsia="de-DE"/>
        </w:rPr>
        <w:tab/>
        <w:t>RESTful HTTP-based solution set</w:t>
      </w:r>
      <w:bookmarkEnd w:id="2129"/>
      <w:bookmarkEnd w:id="2130"/>
      <w:bookmarkEnd w:id="2131"/>
      <w:bookmarkEnd w:id="2132"/>
      <w:bookmarkEnd w:id="2133"/>
      <w:bookmarkEnd w:id="2134"/>
    </w:p>
    <w:p w14:paraId="3F913331" w14:textId="77777777" w:rsidR="00623B86" w:rsidRDefault="00623B86" w:rsidP="00623B86">
      <w:pPr>
        <w:pStyle w:val="Heading4"/>
        <w:rPr>
          <w:lang w:eastAsia="de-DE"/>
        </w:rPr>
      </w:pPr>
      <w:bookmarkStart w:id="2135" w:name="_Toc44001694"/>
      <w:bookmarkStart w:id="2136" w:name="_Toc51581261"/>
      <w:bookmarkStart w:id="2137" w:name="_Toc52356524"/>
      <w:bookmarkStart w:id="2138" w:name="_Toc55228094"/>
      <w:bookmarkStart w:id="2139" w:name="_Toc138323658"/>
      <w:bookmarkStart w:id="2140" w:name="_Toc219487731"/>
      <w:r>
        <w:rPr>
          <w:lang w:eastAsia="de-DE"/>
        </w:rPr>
        <w:t>12.5.1.1</w:t>
      </w:r>
      <w:r>
        <w:rPr>
          <w:lang w:eastAsia="de-DE"/>
        </w:rPr>
        <w:tab/>
        <w:t>Mapping of operations</w:t>
      </w:r>
      <w:bookmarkEnd w:id="2135"/>
      <w:bookmarkEnd w:id="2136"/>
      <w:bookmarkEnd w:id="2137"/>
      <w:bookmarkEnd w:id="2138"/>
      <w:bookmarkEnd w:id="2139"/>
      <w:bookmarkEnd w:id="2140"/>
    </w:p>
    <w:p w14:paraId="4065BCFC" w14:textId="77777777" w:rsidR="00623B86" w:rsidRDefault="00623B86" w:rsidP="00623B86">
      <w:pPr>
        <w:pStyle w:val="Heading5"/>
        <w:rPr>
          <w:lang w:eastAsia="de-DE"/>
        </w:rPr>
      </w:pPr>
      <w:bookmarkStart w:id="2141" w:name="_Toc44001695"/>
      <w:bookmarkStart w:id="2142" w:name="_Toc51581262"/>
      <w:bookmarkStart w:id="2143" w:name="_Toc52356525"/>
      <w:bookmarkStart w:id="2144" w:name="_Toc55228095"/>
      <w:bookmarkStart w:id="2145" w:name="_Toc138323659"/>
      <w:bookmarkStart w:id="2146" w:name="_Toc219487732"/>
      <w:r>
        <w:rPr>
          <w:lang w:eastAsia="de-DE"/>
        </w:rPr>
        <w:t>12.5.1.1.1</w:t>
      </w:r>
      <w:r>
        <w:rPr>
          <w:lang w:eastAsia="de-DE"/>
        </w:rPr>
        <w:tab/>
        <w:t>Introduction</w:t>
      </w:r>
      <w:bookmarkEnd w:id="2141"/>
      <w:bookmarkEnd w:id="2142"/>
      <w:bookmarkEnd w:id="2143"/>
      <w:bookmarkEnd w:id="2144"/>
      <w:bookmarkEnd w:id="2145"/>
      <w:bookmarkEnd w:id="2146"/>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6F493A">
        <w:tc>
          <w:tcPr>
            <w:tcW w:w="1687" w:type="pct"/>
            <w:shd w:val="clear" w:color="auto" w:fill="BFBFBF"/>
          </w:tcPr>
          <w:p w14:paraId="2EE02291" w14:textId="77777777" w:rsidR="00623B86" w:rsidRPr="00151328" w:rsidRDefault="00623B86" w:rsidP="006F493A">
            <w:pPr>
              <w:keepNext/>
              <w:keepLines/>
              <w:spacing w:after="0"/>
              <w:jc w:val="center"/>
              <w:rPr>
                <w:rFonts w:ascii="Arial" w:hAnsi="Arial"/>
                <w:b/>
                <w:sz w:val="18"/>
                <w:lang w:eastAsia="zh-CN"/>
              </w:rPr>
            </w:pPr>
            <w:bookmarkStart w:id="2147"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6F493A">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6F493A">
        <w:tc>
          <w:tcPr>
            <w:tcW w:w="1687" w:type="pct"/>
            <w:vMerge w:val="restart"/>
          </w:tcPr>
          <w:p w14:paraId="6120029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6F493A">
            <w:pPr>
              <w:pStyle w:val="TAL"/>
              <w:rPr>
                <w:lang w:eastAsia="zh-CN"/>
              </w:rPr>
            </w:pPr>
            <w:r>
              <w:rPr>
                <w:lang w:eastAsia="zh-CN"/>
              </w:rPr>
              <w:t>HTTP POST (see NOTE)</w:t>
            </w:r>
          </w:p>
        </w:tc>
        <w:tc>
          <w:tcPr>
            <w:tcW w:w="2071" w:type="pct"/>
          </w:tcPr>
          <w:p w14:paraId="09CB5CC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6F493A">
        <w:tc>
          <w:tcPr>
            <w:tcW w:w="1687" w:type="pct"/>
            <w:vMerge/>
          </w:tcPr>
          <w:p w14:paraId="7AD603C8"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7F5C08D0" w14:textId="77777777" w:rsidR="00623B86" w:rsidRDefault="00623B86" w:rsidP="006F493A">
            <w:pPr>
              <w:pStyle w:val="TAL"/>
              <w:rPr>
                <w:lang w:eastAsia="zh-CN"/>
              </w:rPr>
            </w:pPr>
            <w:r>
              <w:rPr>
                <w:lang w:eastAsia="zh-CN"/>
              </w:rPr>
              <w:t>HTTP GET (Upgrade, see NOTE)</w:t>
            </w:r>
          </w:p>
        </w:tc>
        <w:tc>
          <w:tcPr>
            <w:tcW w:w="2071" w:type="pct"/>
          </w:tcPr>
          <w:p w14:paraId="08CB08D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6F493A">
        <w:trPr>
          <w:trHeight w:val="424"/>
        </w:trPr>
        <w:tc>
          <w:tcPr>
            <w:tcW w:w="1687" w:type="pct"/>
          </w:tcPr>
          <w:p w14:paraId="30E26AB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6F493A">
        <w:tc>
          <w:tcPr>
            <w:tcW w:w="1687" w:type="pct"/>
          </w:tcPr>
          <w:p w14:paraId="05BDF3F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6F493A">
        <w:tc>
          <w:tcPr>
            <w:tcW w:w="1687" w:type="pct"/>
          </w:tcPr>
          <w:p w14:paraId="238C0F4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6F493A">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6F493A">
        <w:tc>
          <w:tcPr>
            <w:tcW w:w="1687" w:type="pct"/>
          </w:tcPr>
          <w:p w14:paraId="51804FB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6F493A">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6F493A">
        <w:tc>
          <w:tcPr>
            <w:tcW w:w="1687" w:type="pct"/>
            <w:vMerge w:val="restart"/>
          </w:tcPr>
          <w:p w14:paraId="2DE559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6F493A">
            <w:pPr>
              <w:pStyle w:val="TAL"/>
              <w:rPr>
                <w:lang w:eastAsia="zh-CN"/>
              </w:rPr>
            </w:pPr>
            <w:r>
              <w:rPr>
                <w:lang w:eastAsia="zh-CN"/>
              </w:rPr>
              <w:t>HTTP GET</w:t>
            </w:r>
          </w:p>
        </w:tc>
        <w:tc>
          <w:tcPr>
            <w:tcW w:w="2071" w:type="pct"/>
          </w:tcPr>
          <w:p w14:paraId="720745B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6F493A">
        <w:tc>
          <w:tcPr>
            <w:tcW w:w="1687" w:type="pct"/>
            <w:vMerge/>
          </w:tcPr>
          <w:p w14:paraId="1D9007BE"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3985B8B3" w14:textId="77777777" w:rsidR="00623B86" w:rsidRDefault="00623B86" w:rsidP="006F493A">
            <w:pPr>
              <w:pStyle w:val="TAL"/>
              <w:rPr>
                <w:lang w:eastAsia="zh-CN"/>
              </w:rPr>
            </w:pPr>
            <w:r>
              <w:rPr>
                <w:lang w:eastAsia="zh-CN"/>
              </w:rPr>
              <w:t>HTTP GET</w:t>
            </w:r>
          </w:p>
        </w:tc>
        <w:tc>
          <w:tcPr>
            <w:tcW w:w="2071" w:type="pct"/>
          </w:tcPr>
          <w:p w14:paraId="5A0B79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6F493A">
        <w:tc>
          <w:tcPr>
            <w:tcW w:w="1687" w:type="pct"/>
          </w:tcPr>
          <w:p w14:paraId="7D61141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6F493A">
            <w:pPr>
              <w:pStyle w:val="TAL"/>
              <w:rPr>
                <w:lang w:eastAsia="zh-CN"/>
              </w:rPr>
            </w:pPr>
            <w:r>
              <w:rPr>
                <w:lang w:eastAsia="zh-CN"/>
              </w:rPr>
              <w:t>HTTP GET</w:t>
            </w:r>
          </w:p>
        </w:tc>
        <w:tc>
          <w:tcPr>
            <w:tcW w:w="2071" w:type="pct"/>
          </w:tcPr>
          <w:p w14:paraId="75C5F65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6F493A">
        <w:tc>
          <w:tcPr>
            <w:tcW w:w="1687" w:type="pct"/>
          </w:tcPr>
          <w:p w14:paraId="703815ED" w14:textId="77777777" w:rsidR="00623B86" w:rsidRDefault="00623B86" w:rsidP="006F493A">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6F493A">
            <w:pPr>
              <w:pStyle w:val="TAL"/>
              <w:rPr>
                <w:lang w:eastAsia="zh-CN"/>
              </w:rPr>
            </w:pPr>
            <w:r>
              <w:rPr>
                <w:lang w:eastAsia="zh-CN"/>
              </w:rPr>
              <w:t>HTTP GET</w:t>
            </w:r>
          </w:p>
        </w:tc>
        <w:tc>
          <w:tcPr>
            <w:tcW w:w="2071" w:type="pct"/>
          </w:tcPr>
          <w:p w14:paraId="5D33143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6F493A">
        <w:tc>
          <w:tcPr>
            <w:tcW w:w="5000" w:type="pct"/>
            <w:gridSpan w:val="4"/>
          </w:tcPr>
          <w:p w14:paraId="1C7E425D" w14:textId="77777777" w:rsidR="00623B86" w:rsidRPr="00151328" w:rsidRDefault="00623B86" w:rsidP="006F493A">
            <w:pPr>
              <w:keepNext/>
              <w:keepLines/>
              <w:spacing w:after="0"/>
              <w:ind w:left="470" w:hanging="450"/>
              <w:rPr>
                <w:rFonts w:ascii="Arial" w:hAnsi="Arial"/>
                <w:sz w:val="18"/>
                <w:szCs w:val="18"/>
                <w:lang w:eastAsia="zh-CN"/>
              </w:rPr>
            </w:pPr>
            <w:bookmarkStart w:id="2148"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47"/>
      <w:bookmarkEnd w:id="2148"/>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9" w:name="_Toc44001696"/>
      <w:bookmarkStart w:id="2150" w:name="_Toc51581263"/>
      <w:bookmarkStart w:id="2151" w:name="_Toc52356526"/>
      <w:bookmarkStart w:id="2152" w:name="_Toc55228096"/>
      <w:bookmarkStart w:id="2153" w:name="_Toc138323660"/>
      <w:bookmarkStart w:id="2154" w:name="_Toc219487733"/>
      <w:r>
        <w:rPr>
          <w:lang w:eastAsia="de-DE"/>
        </w:rPr>
        <w:t>12.5.1.1.2</w:t>
      </w:r>
      <w:r>
        <w:rPr>
          <w:lang w:eastAsia="de-DE"/>
        </w:rPr>
        <w:tab/>
        <w:t>Operation "establishStreamingConnection"</w:t>
      </w:r>
      <w:bookmarkEnd w:id="2149"/>
      <w:bookmarkEnd w:id="2150"/>
      <w:bookmarkEnd w:id="2151"/>
      <w:bookmarkEnd w:id="2152"/>
      <w:bookmarkEnd w:id="2153"/>
      <w:bookmarkEnd w:id="2154"/>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6F493A">
        <w:tc>
          <w:tcPr>
            <w:tcW w:w="1097" w:type="pct"/>
            <w:shd w:val="clear" w:color="auto" w:fill="BFBFBF"/>
          </w:tcPr>
          <w:p w14:paraId="666A5089" w14:textId="77777777" w:rsidR="00623B86" w:rsidRPr="00151328" w:rsidRDefault="00623B86" w:rsidP="006F493A">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6F493A">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6F493A">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6F493A">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6F493A">
            <w:pPr>
              <w:pStyle w:val="TAH"/>
              <w:rPr>
                <w:lang w:eastAsia="zh-CN"/>
              </w:rPr>
            </w:pPr>
            <w:r w:rsidRPr="0028530E">
              <w:rPr>
                <w:lang w:eastAsia="zh-CN"/>
              </w:rPr>
              <w:t>S</w:t>
            </w:r>
          </w:p>
        </w:tc>
      </w:tr>
      <w:tr w:rsidR="00623B86" w:rsidRPr="00952978" w14:paraId="2A8170E4" w14:textId="77777777" w:rsidTr="006F493A">
        <w:tc>
          <w:tcPr>
            <w:tcW w:w="1097" w:type="pct"/>
          </w:tcPr>
          <w:p w14:paraId="0C2C8EB2" w14:textId="77777777" w:rsidR="00623B86" w:rsidRPr="001D11CC" w:rsidRDefault="00623B86" w:rsidP="006F493A">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6F493A">
            <w:pPr>
              <w:pStyle w:val="TAL"/>
            </w:pPr>
            <w:r>
              <w:t>request body</w:t>
            </w:r>
          </w:p>
        </w:tc>
        <w:tc>
          <w:tcPr>
            <w:tcW w:w="1033" w:type="pct"/>
          </w:tcPr>
          <w:p w14:paraId="3640B6F3" w14:textId="77777777" w:rsidR="00623B86" w:rsidRPr="00952978" w:rsidRDefault="00623B86" w:rsidP="006F493A">
            <w:pPr>
              <w:pStyle w:val="TAL"/>
            </w:pPr>
            <w:r>
              <w:t>producerId</w:t>
            </w:r>
          </w:p>
        </w:tc>
        <w:tc>
          <w:tcPr>
            <w:tcW w:w="1255" w:type="pct"/>
          </w:tcPr>
          <w:p w14:paraId="6BB75AFF" w14:textId="77777777" w:rsidR="00623B86" w:rsidRPr="00952978" w:rsidRDefault="00623B86" w:rsidP="006F493A">
            <w:pPr>
              <w:pStyle w:val="TAL"/>
            </w:pPr>
            <w:r>
              <w:t>String</w:t>
            </w:r>
          </w:p>
        </w:tc>
        <w:tc>
          <w:tcPr>
            <w:tcW w:w="499" w:type="pct"/>
          </w:tcPr>
          <w:p w14:paraId="742AD6DA" w14:textId="77777777" w:rsidR="00623B86" w:rsidRPr="00952978" w:rsidRDefault="00623B86" w:rsidP="006F493A">
            <w:pPr>
              <w:pStyle w:val="TAL"/>
              <w:jc w:val="center"/>
            </w:pPr>
            <w:r>
              <w:t>M</w:t>
            </w:r>
          </w:p>
        </w:tc>
      </w:tr>
      <w:tr w:rsidR="00623B86" w:rsidRPr="00151328" w14:paraId="4CDEEF73" w14:textId="77777777" w:rsidTr="006F493A">
        <w:tc>
          <w:tcPr>
            <w:tcW w:w="1097" w:type="pct"/>
          </w:tcPr>
          <w:p w14:paraId="42D4B2DE" w14:textId="77777777" w:rsidR="00623B86" w:rsidRPr="001D11CC" w:rsidRDefault="00623B86" w:rsidP="006F493A">
            <w:pPr>
              <w:pStyle w:val="TAL"/>
              <w:rPr>
                <w:rFonts w:cs="Arial"/>
              </w:rPr>
            </w:pPr>
            <w:r w:rsidRPr="001D11CC">
              <w:rPr>
                <w:rFonts w:cs="Arial"/>
              </w:rPr>
              <w:t>streamInfoList</w:t>
            </w:r>
          </w:p>
        </w:tc>
        <w:tc>
          <w:tcPr>
            <w:tcW w:w="1117" w:type="pct"/>
          </w:tcPr>
          <w:p w14:paraId="74DED8E5" w14:textId="77777777" w:rsidR="00623B86" w:rsidRPr="00151328" w:rsidRDefault="00623B86" w:rsidP="006F493A">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6F493A">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6F493A">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6F493A">
        <w:tc>
          <w:tcPr>
            <w:tcW w:w="1097" w:type="pct"/>
            <w:shd w:val="clear" w:color="auto" w:fill="BFBFBF"/>
          </w:tcPr>
          <w:p w14:paraId="726463B9" w14:textId="77777777" w:rsidR="00623B86" w:rsidRPr="00151328" w:rsidRDefault="00623B86" w:rsidP="006F493A">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6F493A">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6F493A">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6F493A">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6F493A">
            <w:pPr>
              <w:pStyle w:val="TAH"/>
              <w:rPr>
                <w:lang w:eastAsia="zh-CN"/>
              </w:rPr>
            </w:pPr>
            <w:r w:rsidRPr="0028530E">
              <w:rPr>
                <w:lang w:eastAsia="zh-CN"/>
              </w:rPr>
              <w:t>S</w:t>
            </w:r>
          </w:p>
        </w:tc>
      </w:tr>
      <w:tr w:rsidR="00623B86" w:rsidRPr="00151328" w14:paraId="6B975532" w14:textId="77777777" w:rsidTr="006F493A">
        <w:tc>
          <w:tcPr>
            <w:tcW w:w="1097" w:type="pct"/>
          </w:tcPr>
          <w:p w14:paraId="028316F1"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6F493A">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6F493A">
        <w:tc>
          <w:tcPr>
            <w:tcW w:w="1097" w:type="pct"/>
          </w:tcPr>
          <w:p w14:paraId="27AC510F"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Pr="00EB7734" w:rsidRDefault="00623B86" w:rsidP="00EB7734"/>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6F493A">
        <w:tc>
          <w:tcPr>
            <w:tcW w:w="1097" w:type="pct"/>
            <w:shd w:val="clear" w:color="auto" w:fill="BFBFBF"/>
          </w:tcPr>
          <w:p w14:paraId="059EF75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6F493A">
        <w:tc>
          <w:tcPr>
            <w:tcW w:w="1097" w:type="pct"/>
          </w:tcPr>
          <w:p w14:paraId="6C18F813"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6F493A">
        <w:trPr>
          <w:trHeight w:val="462"/>
        </w:trPr>
        <w:tc>
          <w:tcPr>
            <w:tcW w:w="1097" w:type="pct"/>
          </w:tcPr>
          <w:p w14:paraId="59F91A26" w14:textId="77777777" w:rsidR="00623B86" w:rsidRPr="001D11CC" w:rsidRDefault="00623B86" w:rsidP="006F493A">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6F493A">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6F493A">
        <w:tc>
          <w:tcPr>
            <w:tcW w:w="1097" w:type="pct"/>
          </w:tcPr>
          <w:p w14:paraId="47DB5D4E"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45975C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6F493A">
        <w:tc>
          <w:tcPr>
            <w:tcW w:w="1097" w:type="pct"/>
          </w:tcPr>
          <w:p w14:paraId="250CF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7E194BB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6F493A">
        <w:trPr>
          <w:trHeight w:val="147"/>
        </w:trPr>
        <w:tc>
          <w:tcPr>
            <w:tcW w:w="1097" w:type="pct"/>
          </w:tcPr>
          <w:p w14:paraId="46B9C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60C0F87E"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6F493A">
        <w:tc>
          <w:tcPr>
            <w:tcW w:w="1097" w:type="pct"/>
          </w:tcPr>
          <w:p w14:paraId="1C65D72D"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09FC9512"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6F493A">
        <w:trPr>
          <w:trHeight w:val="189"/>
        </w:trPr>
        <w:tc>
          <w:tcPr>
            <w:tcW w:w="1097" w:type="pct"/>
          </w:tcPr>
          <w:p w14:paraId="79F0080D"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6F493A">
        <w:tc>
          <w:tcPr>
            <w:tcW w:w="5000" w:type="pct"/>
            <w:gridSpan w:val="5"/>
          </w:tcPr>
          <w:p w14:paraId="46F9FAC1" w14:textId="77777777" w:rsidR="00623B86" w:rsidRPr="009C73C3" w:rsidRDefault="00623B86" w:rsidP="009C73C3">
            <w:pPr>
              <w:pStyle w:val="TAN"/>
            </w:pPr>
            <w:r w:rsidRPr="009C73C3">
              <w:t>NOTE 1: The HTTP version shall be not earlier than HTTP/1.1.</w:t>
            </w:r>
          </w:p>
          <w:p w14:paraId="7F15A5E3"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Pr="009C73C3" w:rsidRDefault="00623B86" w:rsidP="009C73C3">
            <w:pPr>
              <w:pStyle w:val="TAN"/>
            </w:pPr>
            <w:r w:rsidRPr="009C73C3">
              <w:t>NOTE 4: Other SS parameters (not listed in this table) independent from the Stage 2 may be used, according to the WebSocket protocol (see IETF RFC 6455 [40]).</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6F493A">
        <w:tc>
          <w:tcPr>
            <w:tcW w:w="1097" w:type="pct"/>
            <w:shd w:val="clear" w:color="auto" w:fill="BFBFBF"/>
          </w:tcPr>
          <w:p w14:paraId="72890C01" w14:textId="77777777" w:rsidR="00623B86" w:rsidRPr="00151328" w:rsidRDefault="00623B86" w:rsidP="006F493A">
            <w:pPr>
              <w:keepNext/>
              <w:keepLines/>
              <w:spacing w:after="0"/>
              <w:jc w:val="center"/>
              <w:rPr>
                <w:rFonts w:ascii="Arial" w:hAnsi="Arial"/>
                <w:b/>
                <w:sz w:val="18"/>
                <w:lang w:eastAsia="zh-CN"/>
              </w:rPr>
            </w:pPr>
            <w:bookmarkStart w:id="2155"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6F493A">
        <w:tc>
          <w:tcPr>
            <w:tcW w:w="1097" w:type="pct"/>
          </w:tcPr>
          <w:p w14:paraId="25B07D36"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6F493A">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6F493A">
        <w:trPr>
          <w:trHeight w:val="189"/>
        </w:trPr>
        <w:tc>
          <w:tcPr>
            <w:tcW w:w="1097" w:type="pct"/>
            <w:vMerge w:val="restart"/>
          </w:tcPr>
          <w:p w14:paraId="2764046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6F493A">
        <w:trPr>
          <w:trHeight w:val="189"/>
        </w:trPr>
        <w:tc>
          <w:tcPr>
            <w:tcW w:w="1097" w:type="pct"/>
            <w:vMerge/>
          </w:tcPr>
          <w:p w14:paraId="703DA623" w14:textId="77777777" w:rsidR="00623B86" w:rsidRPr="001D11CC" w:rsidRDefault="00623B86" w:rsidP="006F493A">
            <w:pPr>
              <w:pStyle w:val="TAL"/>
              <w:rPr>
                <w:rFonts w:eastAsia="Arial Unicode MS" w:cs="Arial"/>
                <w:color w:val="000000"/>
                <w:lang w:eastAsia="zh-CN"/>
              </w:rPr>
            </w:pPr>
          </w:p>
        </w:tc>
        <w:tc>
          <w:tcPr>
            <w:tcW w:w="1218" w:type="pct"/>
          </w:tcPr>
          <w:p w14:paraId="081B72FF" w14:textId="77777777" w:rsidR="00623B86" w:rsidRPr="004F18B8"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2E517FF2" w14:textId="77777777" w:rsidTr="006F493A">
        <w:trPr>
          <w:trHeight w:val="189"/>
        </w:trPr>
        <w:tc>
          <w:tcPr>
            <w:tcW w:w="1097" w:type="pct"/>
            <w:vMerge/>
          </w:tcPr>
          <w:p w14:paraId="397E684E" w14:textId="77777777" w:rsidR="00623B86" w:rsidRPr="001D11CC" w:rsidRDefault="00623B86" w:rsidP="006F493A">
            <w:pPr>
              <w:pStyle w:val="TAL"/>
              <w:rPr>
                <w:rFonts w:eastAsia="Arial Unicode MS" w:cs="Arial"/>
                <w:color w:val="000000"/>
                <w:lang w:eastAsia="zh-CN"/>
              </w:rPr>
            </w:pPr>
          </w:p>
        </w:tc>
        <w:tc>
          <w:tcPr>
            <w:tcW w:w="1218" w:type="pct"/>
          </w:tcPr>
          <w:p w14:paraId="417448BC" w14:textId="77777777" w:rsidR="00623B86" w:rsidRPr="004F18B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49CEC764" w14:textId="77777777" w:rsidTr="006F493A">
        <w:trPr>
          <w:trHeight w:val="189"/>
        </w:trPr>
        <w:tc>
          <w:tcPr>
            <w:tcW w:w="1097" w:type="pct"/>
          </w:tcPr>
          <w:p w14:paraId="07A62675" w14:textId="77777777" w:rsidR="00623B86" w:rsidRPr="001D11CC" w:rsidRDefault="00623B86" w:rsidP="006F493A">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6F493A">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6F493A">
        <w:trPr>
          <w:trHeight w:val="189"/>
        </w:trPr>
        <w:tc>
          <w:tcPr>
            <w:tcW w:w="1097" w:type="pct"/>
          </w:tcPr>
          <w:p w14:paraId="1CC41EC6"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2ADD446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6F493A">
        <w:trPr>
          <w:trHeight w:val="189"/>
        </w:trPr>
        <w:tc>
          <w:tcPr>
            <w:tcW w:w="1097" w:type="pct"/>
          </w:tcPr>
          <w:p w14:paraId="72AC30A6" w14:textId="77777777" w:rsidR="00623B86" w:rsidRPr="001D11CC" w:rsidRDefault="00623B86" w:rsidP="006F493A">
            <w:pPr>
              <w:pStyle w:val="TAL"/>
              <w:rPr>
                <w:rFonts w:cs="Arial"/>
                <w:color w:val="000000"/>
              </w:rPr>
            </w:pPr>
          </w:p>
        </w:tc>
        <w:tc>
          <w:tcPr>
            <w:tcW w:w="1218" w:type="pct"/>
          </w:tcPr>
          <w:p w14:paraId="52D34D36"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6F493A">
        <w:trPr>
          <w:trHeight w:val="189"/>
        </w:trPr>
        <w:tc>
          <w:tcPr>
            <w:tcW w:w="1097" w:type="pct"/>
          </w:tcPr>
          <w:p w14:paraId="09864CD8"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6F493A">
        <w:tc>
          <w:tcPr>
            <w:tcW w:w="5000" w:type="pct"/>
            <w:gridSpan w:val="5"/>
          </w:tcPr>
          <w:p w14:paraId="27284401" w14:textId="77777777" w:rsidR="00623B86" w:rsidRPr="009C73C3" w:rsidRDefault="00623B86" w:rsidP="009C73C3">
            <w:pPr>
              <w:pStyle w:val="TAN"/>
            </w:pPr>
            <w:r w:rsidRPr="009C73C3">
              <w:t>NOTE 1: The HTTP version shall be not earlier than HTTP/1.1.</w:t>
            </w:r>
          </w:p>
          <w:p w14:paraId="4EC5A368"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9C73C3" w:rsidRDefault="00623B86" w:rsidP="009C73C3">
            <w:pPr>
              <w:pStyle w:val="TAN"/>
            </w:pPr>
            <w:r w:rsidRPr="009C73C3">
              <w:t>NOTE 3: Other SS parameters (not listed in this table) independent from the Stage 2 may be used, according to the WebSocket protocol (see IETF RFC 6455 [40]).</w:t>
            </w:r>
          </w:p>
        </w:tc>
      </w:tr>
      <w:bookmarkEnd w:id="2155"/>
    </w:tbl>
    <w:p w14:paraId="67D50A09" w14:textId="77777777" w:rsidR="00623B86" w:rsidRDefault="00623B86" w:rsidP="00623B86"/>
    <w:p w14:paraId="72EEF267" w14:textId="481770F7" w:rsidR="00623B86" w:rsidRDefault="00623B86" w:rsidP="00623B86">
      <w:pPr>
        <w:pStyle w:val="TH"/>
        <w:rPr>
          <w:noProof/>
        </w:rPr>
      </w:pPr>
      <w:r w:rsidRPr="006E1E2D">
        <w:rPr>
          <w:noProof/>
        </w:rPr>
        <w:lastRenderedPageBreak/>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56" w:name="_Toc44001697"/>
      <w:bookmarkStart w:id="2157" w:name="_Toc51581264"/>
      <w:bookmarkStart w:id="2158" w:name="_Toc52356527"/>
      <w:bookmarkStart w:id="2159" w:name="_Toc55228097"/>
      <w:bookmarkStart w:id="2160" w:name="_Toc138323661"/>
      <w:bookmarkStart w:id="2161" w:name="_Toc219487734"/>
      <w:r>
        <w:rPr>
          <w:lang w:eastAsia="de-DE"/>
        </w:rPr>
        <w:lastRenderedPageBreak/>
        <w:t>12.5.1.1.3</w:t>
      </w:r>
      <w:r>
        <w:rPr>
          <w:lang w:eastAsia="de-DE"/>
        </w:rPr>
        <w:tab/>
        <w:t>Operation "terminateStreamingConnection"</w:t>
      </w:r>
      <w:bookmarkEnd w:id="2156"/>
      <w:bookmarkEnd w:id="2157"/>
      <w:bookmarkEnd w:id="2158"/>
      <w:bookmarkEnd w:id="2159"/>
      <w:bookmarkEnd w:id="2160"/>
      <w:bookmarkEnd w:id="2161"/>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6F493A">
        <w:tc>
          <w:tcPr>
            <w:tcW w:w="1406" w:type="pct"/>
            <w:shd w:val="clear" w:color="auto" w:fill="BFBFBF"/>
          </w:tcPr>
          <w:p w14:paraId="1E4D7C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6F493A">
        <w:trPr>
          <w:trHeight w:val="50"/>
        </w:trPr>
        <w:tc>
          <w:tcPr>
            <w:tcW w:w="1406" w:type="pct"/>
          </w:tcPr>
          <w:p w14:paraId="183CF570"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6F493A">
        <w:trPr>
          <w:trHeight w:val="50"/>
        </w:trPr>
        <w:tc>
          <w:tcPr>
            <w:tcW w:w="1406" w:type="pct"/>
          </w:tcPr>
          <w:p w14:paraId="2EB17B5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69D52DBD"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6F493A">
        <w:tc>
          <w:tcPr>
            <w:tcW w:w="1406" w:type="pct"/>
            <w:shd w:val="clear" w:color="auto" w:fill="BFBFBF"/>
          </w:tcPr>
          <w:p w14:paraId="47A0EFF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6F493A">
        <w:trPr>
          <w:trHeight w:val="424"/>
        </w:trPr>
        <w:tc>
          <w:tcPr>
            <w:tcW w:w="1406" w:type="pct"/>
          </w:tcPr>
          <w:p w14:paraId="6171B27C"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62" w:name="_Toc44001698"/>
      <w:bookmarkStart w:id="2163" w:name="_Toc51581265"/>
      <w:bookmarkStart w:id="2164" w:name="_Toc52356528"/>
      <w:bookmarkStart w:id="2165" w:name="_Toc55228098"/>
      <w:bookmarkStart w:id="2166" w:name="_Toc138323662"/>
      <w:bookmarkStart w:id="2167" w:name="_Toc219487735"/>
      <w:r>
        <w:rPr>
          <w:lang w:eastAsia="de-DE"/>
        </w:rPr>
        <w:t>12.5.1.1.4</w:t>
      </w:r>
      <w:r>
        <w:rPr>
          <w:lang w:eastAsia="de-DE"/>
        </w:rPr>
        <w:tab/>
        <w:t>Operation "reportStreamData"</w:t>
      </w:r>
      <w:bookmarkEnd w:id="2162"/>
      <w:bookmarkEnd w:id="2163"/>
      <w:bookmarkEnd w:id="2164"/>
      <w:bookmarkEnd w:id="2165"/>
      <w:bookmarkEnd w:id="2166"/>
      <w:bookmarkEnd w:id="2167"/>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6F493A">
        <w:tc>
          <w:tcPr>
            <w:tcW w:w="1406" w:type="pct"/>
            <w:shd w:val="clear" w:color="auto" w:fill="BFBFBF"/>
          </w:tcPr>
          <w:p w14:paraId="432A8E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6F493A">
        <w:trPr>
          <w:trHeight w:val="50"/>
        </w:trPr>
        <w:tc>
          <w:tcPr>
            <w:tcW w:w="1406" w:type="pct"/>
          </w:tcPr>
          <w:p w14:paraId="3C235579"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6F493A">
        <w:trPr>
          <w:trHeight w:val="50"/>
        </w:trPr>
        <w:tc>
          <w:tcPr>
            <w:tcW w:w="1406" w:type="pct"/>
          </w:tcPr>
          <w:p w14:paraId="2809FEE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228470E2"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6F493A">
        <w:trPr>
          <w:trHeight w:val="50"/>
        </w:trPr>
        <w:tc>
          <w:tcPr>
            <w:tcW w:w="1406" w:type="pct"/>
          </w:tcPr>
          <w:p w14:paraId="5F9DF3AC" w14:textId="77777777" w:rsidR="00623B86" w:rsidRPr="001D11CC" w:rsidRDefault="00623B86" w:rsidP="006F493A">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6F493A">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6F493A">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6F493A">
        <w:tc>
          <w:tcPr>
            <w:tcW w:w="1406" w:type="pct"/>
            <w:shd w:val="clear" w:color="auto" w:fill="BFBFBF"/>
          </w:tcPr>
          <w:p w14:paraId="40B7D01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6F493A">
        <w:trPr>
          <w:trHeight w:val="424"/>
        </w:trPr>
        <w:tc>
          <w:tcPr>
            <w:tcW w:w="1406" w:type="pct"/>
          </w:tcPr>
          <w:p w14:paraId="683A7721"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6F493A">
        <w:trPr>
          <w:trHeight w:val="424"/>
        </w:trPr>
        <w:tc>
          <w:tcPr>
            <w:tcW w:w="5000" w:type="pct"/>
            <w:gridSpan w:val="5"/>
          </w:tcPr>
          <w:p w14:paraId="1570566E" w14:textId="77777777" w:rsidR="00623B86" w:rsidRPr="009C73C3" w:rsidRDefault="00623B86" w:rsidP="009C73C3">
            <w:pPr>
              <w:pStyle w:val="TAN"/>
            </w:pPr>
            <w:r w:rsidRPr="009C73C3">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56A6A20D" w14:textId="77777777" w:rsidR="00623B86" w:rsidRDefault="00623B86" w:rsidP="00623B86">
      <w:pPr>
        <w:pStyle w:val="Heading5"/>
        <w:rPr>
          <w:lang w:eastAsia="de-DE"/>
        </w:rPr>
      </w:pPr>
      <w:bookmarkStart w:id="2168" w:name="_Toc44001699"/>
      <w:bookmarkStart w:id="2169" w:name="_Toc51581266"/>
      <w:bookmarkStart w:id="2170" w:name="_Toc52356529"/>
      <w:bookmarkStart w:id="2171" w:name="_Toc55228099"/>
      <w:bookmarkStart w:id="2172" w:name="_Toc138323663"/>
      <w:bookmarkStart w:id="2173" w:name="_Toc219487736"/>
      <w:r>
        <w:rPr>
          <w:lang w:eastAsia="de-DE"/>
        </w:rPr>
        <w:t>12.5.1.1.5</w:t>
      </w:r>
      <w:r>
        <w:rPr>
          <w:lang w:eastAsia="de-DE"/>
        </w:rPr>
        <w:tab/>
        <w:t>Operation "addStream"</w:t>
      </w:r>
      <w:bookmarkEnd w:id="2168"/>
      <w:bookmarkEnd w:id="2169"/>
      <w:bookmarkEnd w:id="2170"/>
      <w:bookmarkEnd w:id="2171"/>
      <w:bookmarkEnd w:id="2172"/>
      <w:bookmarkEnd w:id="2173"/>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6F493A">
        <w:tc>
          <w:tcPr>
            <w:tcW w:w="1097" w:type="pct"/>
            <w:shd w:val="clear" w:color="auto" w:fill="BFBFBF"/>
          </w:tcPr>
          <w:p w14:paraId="4AB5BA05"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6F493A">
        <w:tc>
          <w:tcPr>
            <w:tcW w:w="1097" w:type="pct"/>
          </w:tcPr>
          <w:p w14:paraId="121DDCF4"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6F493A">
        <w:tc>
          <w:tcPr>
            <w:tcW w:w="1097" w:type="pct"/>
          </w:tcPr>
          <w:p w14:paraId="4462D9ED" w14:textId="77777777" w:rsidR="00623B86" w:rsidRPr="001D11CC" w:rsidRDefault="00623B86" w:rsidP="006F493A">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6F493A">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6F493A">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6F493A">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6F493A">
        <w:tc>
          <w:tcPr>
            <w:tcW w:w="1097" w:type="pct"/>
            <w:shd w:val="clear" w:color="auto" w:fill="BFBFBF"/>
          </w:tcPr>
          <w:p w14:paraId="6BF95B7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6F493A">
        <w:trPr>
          <w:trHeight w:val="282"/>
        </w:trPr>
        <w:tc>
          <w:tcPr>
            <w:tcW w:w="1097" w:type="pct"/>
          </w:tcPr>
          <w:p w14:paraId="233D4E83" w14:textId="77777777" w:rsidR="00623B86" w:rsidRPr="001D11CC" w:rsidRDefault="00623B86" w:rsidP="006F493A">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6F493A">
            <w:pPr>
              <w:pStyle w:val="TAL"/>
              <w:rPr>
                <w:szCs w:val="18"/>
                <w:lang w:eastAsia="zh-CN"/>
              </w:rPr>
            </w:pPr>
            <w:r w:rsidRPr="008B662C">
              <w:t>streamInfoList</w:t>
            </w:r>
          </w:p>
        </w:tc>
        <w:tc>
          <w:tcPr>
            <w:tcW w:w="1078" w:type="pct"/>
          </w:tcPr>
          <w:p w14:paraId="4FCD2204" w14:textId="77777777" w:rsidR="00623B86" w:rsidRPr="00151328" w:rsidRDefault="00623B86" w:rsidP="006F493A">
            <w:pPr>
              <w:pStyle w:val="TAL"/>
              <w:rPr>
                <w:szCs w:val="18"/>
                <w:lang w:eastAsia="zh-CN"/>
              </w:rPr>
            </w:pPr>
            <w:r w:rsidRPr="008B662C">
              <w:t>array(streamInfo-Type)</w:t>
            </w:r>
          </w:p>
        </w:tc>
        <w:tc>
          <w:tcPr>
            <w:tcW w:w="576" w:type="pct"/>
          </w:tcPr>
          <w:p w14:paraId="0B9EC641"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6F493A">
        <w:tc>
          <w:tcPr>
            <w:tcW w:w="1097" w:type="pct"/>
          </w:tcPr>
          <w:p w14:paraId="572E3A0A"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74" w:name="_Toc44001700"/>
      <w:bookmarkStart w:id="2175" w:name="_Toc51581267"/>
      <w:bookmarkStart w:id="2176" w:name="_Toc52356530"/>
      <w:bookmarkStart w:id="2177" w:name="_Toc55228100"/>
      <w:bookmarkStart w:id="2178" w:name="_Toc138323664"/>
      <w:bookmarkStart w:id="2179" w:name="_Toc219487737"/>
      <w:r>
        <w:rPr>
          <w:lang w:eastAsia="de-DE"/>
        </w:rPr>
        <w:t>12.5.1.1.6</w:t>
      </w:r>
      <w:r>
        <w:rPr>
          <w:lang w:eastAsia="de-DE"/>
        </w:rPr>
        <w:tab/>
        <w:t>Operation "deleteStream"</w:t>
      </w:r>
      <w:bookmarkEnd w:id="2174"/>
      <w:bookmarkEnd w:id="2175"/>
      <w:bookmarkEnd w:id="2176"/>
      <w:bookmarkEnd w:id="2177"/>
      <w:bookmarkEnd w:id="2178"/>
      <w:bookmarkEnd w:id="2179"/>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6F493A">
        <w:tc>
          <w:tcPr>
            <w:tcW w:w="959" w:type="pct"/>
            <w:shd w:val="clear" w:color="auto" w:fill="BFBFBF"/>
          </w:tcPr>
          <w:p w14:paraId="26E261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6F493A">
        <w:tc>
          <w:tcPr>
            <w:tcW w:w="959" w:type="pct"/>
          </w:tcPr>
          <w:p w14:paraId="554DB359"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6F493A">
        <w:tc>
          <w:tcPr>
            <w:tcW w:w="959" w:type="pct"/>
          </w:tcPr>
          <w:p w14:paraId="1E11BB72"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6F493A">
        <w:tc>
          <w:tcPr>
            <w:tcW w:w="959" w:type="pct"/>
            <w:shd w:val="clear" w:color="auto" w:fill="BFBFBF"/>
          </w:tcPr>
          <w:p w14:paraId="4E144D2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6F493A">
        <w:tc>
          <w:tcPr>
            <w:tcW w:w="959" w:type="pct"/>
          </w:tcPr>
          <w:p w14:paraId="786DCE2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80" w:name="_Toc44001701"/>
      <w:bookmarkStart w:id="2181" w:name="_Toc51581268"/>
      <w:bookmarkStart w:id="2182" w:name="_Toc52356531"/>
      <w:bookmarkStart w:id="2183" w:name="_Toc55228101"/>
      <w:bookmarkStart w:id="2184" w:name="_Toc138323665"/>
      <w:bookmarkStart w:id="2185" w:name="_Toc219487738"/>
      <w:r>
        <w:rPr>
          <w:lang w:eastAsia="de-DE"/>
        </w:rPr>
        <w:t>12.5.1.1.7</w:t>
      </w:r>
      <w:r>
        <w:rPr>
          <w:lang w:eastAsia="de-DE"/>
        </w:rPr>
        <w:tab/>
        <w:t>Operation "getConnectionInfo"</w:t>
      </w:r>
      <w:bookmarkEnd w:id="2180"/>
      <w:bookmarkEnd w:id="2181"/>
      <w:bookmarkEnd w:id="2182"/>
      <w:bookmarkEnd w:id="2183"/>
      <w:bookmarkEnd w:id="2184"/>
      <w:bookmarkEnd w:id="2185"/>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6F493A">
        <w:tc>
          <w:tcPr>
            <w:tcW w:w="1033" w:type="pct"/>
            <w:shd w:val="clear" w:color="auto" w:fill="BFBFBF"/>
          </w:tcPr>
          <w:p w14:paraId="5559403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6F493A">
        <w:tc>
          <w:tcPr>
            <w:tcW w:w="1033" w:type="pct"/>
          </w:tcPr>
          <w:p w14:paraId="3A369E25"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6F493A">
        <w:tc>
          <w:tcPr>
            <w:tcW w:w="1033" w:type="pct"/>
          </w:tcPr>
          <w:p w14:paraId="5F3E469E" w14:textId="77777777" w:rsidR="00623B86" w:rsidRPr="001D11CC" w:rsidRDefault="00623B86" w:rsidP="006F493A">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6F493A">
        <w:tc>
          <w:tcPr>
            <w:tcW w:w="1181" w:type="pct"/>
            <w:shd w:val="clear" w:color="auto" w:fill="BFBFBF"/>
          </w:tcPr>
          <w:p w14:paraId="15C0EA6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6F493A">
        <w:tc>
          <w:tcPr>
            <w:tcW w:w="1181" w:type="pct"/>
          </w:tcPr>
          <w:p w14:paraId="356823F9" w14:textId="77777777" w:rsidR="00623B86" w:rsidRPr="001D11CC" w:rsidRDefault="00623B86" w:rsidP="006F493A">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6F493A">
        <w:tc>
          <w:tcPr>
            <w:tcW w:w="1181" w:type="pct"/>
          </w:tcPr>
          <w:p w14:paraId="33CA99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86" w:name="_Toc44001702"/>
      <w:bookmarkStart w:id="2187" w:name="_Toc51581269"/>
      <w:bookmarkStart w:id="2188" w:name="_Toc52356532"/>
      <w:bookmarkStart w:id="2189" w:name="_Toc55228102"/>
      <w:bookmarkStart w:id="2190" w:name="_Toc138323666"/>
      <w:bookmarkStart w:id="2191" w:name="_Toc219487739"/>
      <w:r>
        <w:rPr>
          <w:lang w:eastAsia="de-DE"/>
        </w:rPr>
        <w:t>12.5.1.1.8</w:t>
      </w:r>
      <w:r>
        <w:rPr>
          <w:lang w:eastAsia="de-DE"/>
        </w:rPr>
        <w:tab/>
        <w:t>Operation "getStreamInfo"</w:t>
      </w:r>
      <w:bookmarkEnd w:id="2186"/>
      <w:bookmarkEnd w:id="2187"/>
      <w:bookmarkEnd w:id="2188"/>
      <w:bookmarkEnd w:id="2189"/>
      <w:bookmarkEnd w:id="2190"/>
      <w:bookmarkEnd w:id="2191"/>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6F493A">
        <w:tc>
          <w:tcPr>
            <w:tcW w:w="959" w:type="pct"/>
            <w:shd w:val="clear" w:color="auto" w:fill="BFBFBF"/>
          </w:tcPr>
          <w:p w14:paraId="3DF6C8F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6F493A">
        <w:tc>
          <w:tcPr>
            <w:tcW w:w="959" w:type="pct"/>
          </w:tcPr>
          <w:p w14:paraId="20877622"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6F493A">
        <w:tc>
          <w:tcPr>
            <w:tcW w:w="959" w:type="pct"/>
          </w:tcPr>
          <w:p w14:paraId="205B0017"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6F493A">
        <w:tc>
          <w:tcPr>
            <w:tcW w:w="1097" w:type="pct"/>
            <w:shd w:val="clear" w:color="auto" w:fill="BFBFBF"/>
          </w:tcPr>
          <w:p w14:paraId="4593FB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6F493A">
        <w:tc>
          <w:tcPr>
            <w:tcW w:w="1097" w:type="pct"/>
          </w:tcPr>
          <w:p w14:paraId="514A6F3A" w14:textId="77777777" w:rsidR="00623B86" w:rsidRPr="001D11CC" w:rsidRDefault="00623B86" w:rsidP="006F493A">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6F493A">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6F493A">
        <w:tc>
          <w:tcPr>
            <w:tcW w:w="1097" w:type="pct"/>
          </w:tcPr>
          <w:p w14:paraId="3979D2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92" w:name="_Toc44001703"/>
      <w:bookmarkStart w:id="2193" w:name="_Toc51581270"/>
      <w:bookmarkStart w:id="2194" w:name="_Toc52356533"/>
      <w:bookmarkStart w:id="2195" w:name="_Toc55228103"/>
      <w:bookmarkStart w:id="2196" w:name="_Toc138323667"/>
      <w:bookmarkStart w:id="2197" w:name="_Toc219487740"/>
      <w:r>
        <w:rPr>
          <w:lang w:eastAsia="de-DE"/>
        </w:rPr>
        <w:lastRenderedPageBreak/>
        <w:t>12.5.1.2</w:t>
      </w:r>
      <w:r>
        <w:rPr>
          <w:lang w:eastAsia="de-DE"/>
        </w:rPr>
        <w:tab/>
        <w:t>Mapping of notifications</w:t>
      </w:r>
      <w:bookmarkEnd w:id="2192"/>
      <w:bookmarkEnd w:id="2193"/>
      <w:bookmarkEnd w:id="2194"/>
      <w:bookmarkEnd w:id="2195"/>
      <w:bookmarkEnd w:id="2196"/>
      <w:bookmarkEnd w:id="2197"/>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8" w:name="_Toc44001704"/>
      <w:bookmarkStart w:id="2199" w:name="_Toc51581271"/>
      <w:bookmarkStart w:id="2200" w:name="_Toc52356534"/>
      <w:bookmarkStart w:id="2201" w:name="_Toc55228104"/>
      <w:bookmarkStart w:id="2202" w:name="_Toc138323668"/>
      <w:bookmarkStart w:id="2203" w:name="_Toc219487741"/>
      <w:r>
        <w:rPr>
          <w:lang w:eastAsia="de-DE"/>
        </w:rPr>
        <w:t>12.5.1.3</w:t>
      </w:r>
      <w:r>
        <w:rPr>
          <w:lang w:eastAsia="de-DE"/>
        </w:rPr>
        <w:tab/>
        <w:t>Resources</w:t>
      </w:r>
      <w:bookmarkEnd w:id="2198"/>
      <w:bookmarkEnd w:id="2199"/>
      <w:bookmarkEnd w:id="2200"/>
      <w:bookmarkEnd w:id="2201"/>
      <w:bookmarkEnd w:id="2202"/>
      <w:bookmarkEnd w:id="2203"/>
    </w:p>
    <w:p w14:paraId="77AB7AFA" w14:textId="77777777" w:rsidR="00623B86" w:rsidRDefault="00623B86" w:rsidP="00623B86">
      <w:pPr>
        <w:pStyle w:val="Heading5"/>
        <w:rPr>
          <w:lang w:eastAsia="de-DE"/>
        </w:rPr>
      </w:pPr>
      <w:bookmarkStart w:id="2204" w:name="_Toc44001705"/>
      <w:bookmarkStart w:id="2205" w:name="_Toc51581272"/>
      <w:bookmarkStart w:id="2206" w:name="_Toc52356535"/>
      <w:bookmarkStart w:id="2207" w:name="_Toc55228105"/>
      <w:bookmarkStart w:id="2208" w:name="_Toc138323669"/>
      <w:bookmarkStart w:id="2209" w:name="_Toc219487742"/>
      <w:r>
        <w:rPr>
          <w:lang w:eastAsia="de-DE"/>
        </w:rPr>
        <w:t>12.5.1.3.1</w:t>
      </w:r>
      <w:r>
        <w:rPr>
          <w:lang w:eastAsia="de-DE"/>
        </w:rPr>
        <w:tab/>
        <w:t>Resources structure</w:t>
      </w:r>
      <w:bookmarkEnd w:id="2204"/>
      <w:bookmarkEnd w:id="2205"/>
      <w:bookmarkEnd w:id="2206"/>
      <w:bookmarkEnd w:id="2207"/>
      <w:bookmarkEnd w:id="2208"/>
      <w:bookmarkEnd w:id="2209"/>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10" w:name="_MON_1700634637"/>
    <w:bookmarkEnd w:id="2210"/>
    <w:p w14:paraId="0DD047CB" w14:textId="77777777" w:rsidR="00623B86" w:rsidRDefault="00623B86" w:rsidP="00623B86">
      <w:pPr>
        <w:pStyle w:val="TH"/>
        <w:jc w:val="both"/>
      </w:pPr>
      <w:r>
        <w:object w:dxaOrig="9026" w:dyaOrig="3361" w14:anchorId="77E38D2C">
          <v:shape id="_x0000_i1027" type="#_x0000_t75" style="width:453.65pt;height:166.05pt" o:ole="">
            <v:imagedata r:id="rId27" o:title=""/>
          </v:shape>
          <o:OLEObject Type="Embed" ProgID="Word.Document.12" ShapeID="_x0000_i1027" DrawAspect="Content" ObjectID="_1830099948"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6F493A">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6F493A">
            <w:pPr>
              <w:pStyle w:val="TAH"/>
            </w:pPr>
            <w:bookmarkStart w:id="2211"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6F493A">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6F493A">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6F493A">
            <w:pPr>
              <w:pStyle w:val="TAH"/>
            </w:pPr>
            <w:r>
              <w:t>Description</w:t>
            </w:r>
          </w:p>
        </w:tc>
      </w:tr>
      <w:tr w:rsidR="00623B86" w14:paraId="55B3876E" w14:textId="77777777" w:rsidTr="006F493A">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6F493A">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6F493A">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6F493A">
            <w:pPr>
              <w:pStyle w:val="TAL"/>
            </w:pPr>
            <w:r>
              <w:t>Inform consumer about reporting streams to be carried by the new connection and receive a new connection id.</w:t>
            </w:r>
          </w:p>
        </w:tc>
      </w:tr>
      <w:tr w:rsidR="00623B86" w14:paraId="1510588E"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6F493A">
            <w:pPr>
              <w:pStyle w:val="TAL"/>
            </w:pPr>
            <w:r>
              <w:t>Obtain information about connections</w:t>
            </w:r>
          </w:p>
        </w:tc>
      </w:tr>
      <w:tr w:rsidR="00623B86" w14:paraId="588DD5D7"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6F493A">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6F493A">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6F493A">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6F493A">
            <w:pPr>
              <w:pStyle w:val="TAL"/>
            </w:pPr>
            <w:r>
              <w:t>Establish WebSocket for a given connection</w:t>
            </w:r>
          </w:p>
        </w:tc>
      </w:tr>
      <w:tr w:rsidR="00623B86" w14:paraId="5D890B5D" w14:textId="77777777" w:rsidTr="006F493A">
        <w:trPr>
          <w:trHeight w:val="336"/>
          <w:jc w:val="center"/>
        </w:trPr>
        <w:tc>
          <w:tcPr>
            <w:tcW w:w="587" w:type="pct"/>
            <w:vMerge/>
            <w:tcBorders>
              <w:left w:val="single" w:sz="4" w:space="0" w:color="auto"/>
              <w:right w:val="single" w:sz="4" w:space="0" w:color="auto"/>
            </w:tcBorders>
          </w:tcPr>
          <w:p w14:paraId="5451860D" w14:textId="77777777" w:rsidR="00623B86" w:rsidRDefault="00623B86" w:rsidP="006F493A">
            <w:pPr>
              <w:pStyle w:val="TAL"/>
            </w:pPr>
          </w:p>
        </w:tc>
        <w:tc>
          <w:tcPr>
            <w:tcW w:w="1975" w:type="pct"/>
            <w:vMerge/>
            <w:tcBorders>
              <w:left w:val="single" w:sz="4" w:space="0" w:color="auto"/>
              <w:right w:val="single" w:sz="4" w:space="0" w:color="auto"/>
            </w:tcBorders>
          </w:tcPr>
          <w:p w14:paraId="56907E9B"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6F493A">
            <w:pPr>
              <w:pStyle w:val="TAL"/>
            </w:pPr>
            <w:r>
              <w:t>Obtain information about connection</w:t>
            </w:r>
          </w:p>
        </w:tc>
      </w:tr>
      <w:tr w:rsidR="00623B86" w14:paraId="6E9B58EA" w14:textId="77777777" w:rsidTr="006F493A">
        <w:trPr>
          <w:trHeight w:val="336"/>
          <w:jc w:val="center"/>
        </w:trPr>
        <w:tc>
          <w:tcPr>
            <w:tcW w:w="587" w:type="pct"/>
            <w:vMerge/>
            <w:tcBorders>
              <w:left w:val="single" w:sz="4" w:space="0" w:color="auto"/>
              <w:right w:val="single" w:sz="4" w:space="0" w:color="auto"/>
            </w:tcBorders>
          </w:tcPr>
          <w:p w14:paraId="6D85CA92" w14:textId="77777777" w:rsidR="00623B86" w:rsidRDefault="00623B86" w:rsidP="006F493A">
            <w:pPr>
              <w:pStyle w:val="TAL"/>
            </w:pPr>
          </w:p>
        </w:tc>
        <w:tc>
          <w:tcPr>
            <w:tcW w:w="1975" w:type="pct"/>
            <w:vMerge/>
            <w:tcBorders>
              <w:left w:val="single" w:sz="4" w:space="0" w:color="auto"/>
              <w:right w:val="single" w:sz="4" w:space="0" w:color="auto"/>
            </w:tcBorders>
          </w:tcPr>
          <w:p w14:paraId="40B9306F"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6F493A">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6F493A">
            <w:pPr>
              <w:pStyle w:val="TAL"/>
            </w:pPr>
            <w:r>
              <w:t>Send a unit of streaming data</w:t>
            </w:r>
          </w:p>
        </w:tc>
      </w:tr>
      <w:tr w:rsidR="00623B86" w14:paraId="72C30F29"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6F493A">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6F493A">
            <w:pPr>
              <w:pStyle w:val="TAL"/>
            </w:pPr>
            <w:r>
              <w:t>Terminate a WebSocket connection</w:t>
            </w:r>
          </w:p>
        </w:tc>
      </w:tr>
      <w:tr w:rsidR="00623B86" w14:paraId="5BC9D0ED"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6F493A">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6F493A">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6F493A">
            <w:pPr>
              <w:pStyle w:val="TAL"/>
            </w:pPr>
            <w:r>
              <w:t>Inform consumer about new reporting streams on an existing connection.</w:t>
            </w:r>
          </w:p>
        </w:tc>
      </w:tr>
      <w:tr w:rsidR="00623B86" w14:paraId="226CC7B1" w14:textId="77777777" w:rsidTr="006F493A">
        <w:trPr>
          <w:trHeight w:val="336"/>
          <w:jc w:val="center"/>
        </w:trPr>
        <w:tc>
          <w:tcPr>
            <w:tcW w:w="587" w:type="pct"/>
            <w:vMerge/>
            <w:tcBorders>
              <w:left w:val="single" w:sz="4" w:space="0" w:color="auto"/>
              <w:right w:val="single" w:sz="4" w:space="0" w:color="auto"/>
            </w:tcBorders>
          </w:tcPr>
          <w:p w14:paraId="6860FB32" w14:textId="77777777" w:rsidR="00623B86" w:rsidRDefault="00623B86" w:rsidP="006F493A">
            <w:pPr>
              <w:pStyle w:val="TAL"/>
            </w:pPr>
          </w:p>
        </w:tc>
        <w:tc>
          <w:tcPr>
            <w:tcW w:w="1975" w:type="pct"/>
            <w:vMerge/>
            <w:tcBorders>
              <w:left w:val="single" w:sz="4" w:space="0" w:color="auto"/>
              <w:right w:val="single" w:sz="4" w:space="0" w:color="auto"/>
            </w:tcBorders>
          </w:tcPr>
          <w:p w14:paraId="6B91AAF7"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6F493A">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6F493A">
            <w:pPr>
              <w:pStyle w:val="TAL"/>
            </w:pPr>
            <w:r>
              <w:t>Remove reporting streams from an existing connection</w:t>
            </w:r>
          </w:p>
        </w:tc>
      </w:tr>
      <w:tr w:rsidR="00623B86" w14:paraId="112AE353"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6F493A">
            <w:pPr>
              <w:pStyle w:val="TAL"/>
            </w:pPr>
            <w:r>
              <w:t>Obtain information about streams</w:t>
            </w:r>
          </w:p>
        </w:tc>
      </w:tr>
      <w:tr w:rsidR="00623B86" w14:paraId="6026B071" w14:textId="77777777" w:rsidTr="006F493A">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6F493A">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6F493A">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6F493A">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6F493A">
            <w:pPr>
              <w:pStyle w:val="TAL"/>
            </w:pPr>
            <w:r>
              <w:t>Obtain information about stream</w:t>
            </w:r>
          </w:p>
        </w:tc>
      </w:tr>
      <w:bookmarkEnd w:id="2211"/>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12" w:name="_Toc44001706"/>
      <w:bookmarkStart w:id="2213" w:name="_Toc51581273"/>
      <w:bookmarkStart w:id="2214" w:name="_Toc52356536"/>
      <w:bookmarkStart w:id="2215" w:name="_Toc55228106"/>
      <w:bookmarkStart w:id="2216" w:name="_Toc138323670"/>
      <w:bookmarkStart w:id="2217" w:name="_Toc219487743"/>
      <w:r>
        <w:rPr>
          <w:lang w:eastAsia="de-DE"/>
        </w:rPr>
        <w:t>12.5.1.3.2</w:t>
      </w:r>
      <w:r>
        <w:rPr>
          <w:lang w:eastAsia="de-DE"/>
        </w:rPr>
        <w:tab/>
        <w:t>Resources definitions</w:t>
      </w:r>
      <w:bookmarkEnd w:id="2212"/>
      <w:bookmarkEnd w:id="2213"/>
      <w:bookmarkEnd w:id="2214"/>
      <w:bookmarkEnd w:id="2215"/>
      <w:bookmarkEnd w:id="2216"/>
      <w:bookmarkEnd w:id="2217"/>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8" w:name="MCCQCTEMPBM_00000141"/>
      <w:r w:rsidRPr="005B50B9">
        <w:rPr>
          <w:rFonts w:ascii="Courier New" w:hAnsi="Courier New" w:cs="Courier New"/>
          <w:lang w:eastAsia="de-DE"/>
        </w:rPr>
        <w:t>/connections</w:t>
      </w:r>
      <w:bookmarkEnd w:id="2218"/>
      <w:r>
        <w:rPr>
          <w:lang w:eastAsia="de-DE"/>
        </w:rPr>
        <w:t>"</w:t>
      </w:r>
    </w:p>
    <w:p w14:paraId="53D3BCF9"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EB7734">
      <w:pPr>
        <w:pStyle w:val="H7"/>
        <w:rPr>
          <w:lang w:eastAsia="de-DE"/>
        </w:rPr>
      </w:pPr>
      <w:r w:rsidRPr="005B50B9">
        <w:rPr>
          <w:lang w:eastAsia="de-DE"/>
        </w:rPr>
        <w:lastRenderedPageBreak/>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6F493A">
            <w:pPr>
              <w:pStyle w:val="TAH"/>
            </w:pPr>
            <w:r w:rsidRPr="00215D3C">
              <w:t>Definition</w:t>
            </w:r>
          </w:p>
        </w:tc>
      </w:tr>
      <w:tr w:rsidR="00623B86" w:rsidRPr="00215D3C" w14:paraId="50DACC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6F493A">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6F493A">
            <w:pPr>
              <w:pStyle w:val="TAL"/>
            </w:pPr>
            <w:r w:rsidRPr="008D0FD2">
              <w:t>See clause 4.4.3 of TS 32.158 [15]</w:t>
            </w:r>
          </w:p>
        </w:tc>
      </w:tr>
      <w:tr w:rsidR="00623B86" w:rsidRPr="00215D3C" w14:paraId="7B63AA1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EB7734">
      <w:pPr>
        <w:pStyle w:val="H8"/>
      </w:pPr>
      <w:r w:rsidRPr="005B50B9">
        <w:t>12.</w:t>
      </w:r>
      <w:r>
        <w:t>5</w:t>
      </w:r>
      <w:r w:rsidRPr="005B50B9">
        <w:t>.1.3.2</w:t>
      </w:r>
      <w:r>
        <w:t>.1.3.1</w:t>
      </w:r>
      <w: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689A412"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6F493A">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35E9F9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6F493A">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6F493A">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23435BE" w14:textId="77777777" w:rsidTr="006F493A">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6F493A">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6F493A">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6F493A">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67343F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D6A2B03" w14:textId="77777777" w:rsidTr="006F493A">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6F493A">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6F493A">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EB7734">
      <w:pPr>
        <w:pStyle w:val="H8"/>
      </w:pPr>
      <w:r w:rsidRPr="005B50B9">
        <w:t>12.</w:t>
      </w:r>
      <w:r>
        <w:t>5</w:t>
      </w:r>
      <w:r w:rsidRPr="005B50B9">
        <w:t>.1.3.2</w:t>
      </w:r>
      <w:r>
        <w:t>.1.3.2</w:t>
      </w:r>
      <w: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89FD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6F493A">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6F493A">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6F493A">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8870419"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6F493A">
            <w:pPr>
              <w:keepNext/>
              <w:keepLines/>
              <w:spacing w:after="0"/>
              <w:jc w:val="center"/>
              <w:rPr>
                <w:rFonts w:ascii="Arial" w:hAnsi="Arial"/>
                <w:b/>
                <w:sz w:val="18"/>
              </w:rPr>
            </w:pPr>
            <w:bookmarkStart w:id="2219"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6663B86"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B1BB62"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6F493A">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AC11CB5" w14:textId="77777777" w:rsidTr="006F493A">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19"/>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20" w:name="MCCQCTEMPBM_00000142"/>
      <w:r w:rsidRPr="00FD3AAE">
        <w:rPr>
          <w:rFonts w:ascii="Courier New" w:hAnsi="Courier New" w:cs="Courier New"/>
          <w:lang w:eastAsia="de-DE"/>
        </w:rPr>
        <w:t>/connections/{connectionId}</w:t>
      </w:r>
      <w:bookmarkEnd w:id="2220"/>
      <w:r>
        <w:rPr>
          <w:lang w:eastAsia="de-DE"/>
        </w:rPr>
        <w:t>"</w:t>
      </w:r>
    </w:p>
    <w:p w14:paraId="16375170" w14:textId="77777777" w:rsidR="00623B86" w:rsidRDefault="00623B86" w:rsidP="00EB7734">
      <w:pPr>
        <w:pStyle w:val="H7"/>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EB7734">
      <w:pPr>
        <w:pStyle w:val="H7"/>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6F493A">
            <w:pPr>
              <w:pStyle w:val="TAH"/>
            </w:pPr>
            <w:r w:rsidRPr="00215D3C">
              <w:t>Definition</w:t>
            </w:r>
          </w:p>
        </w:tc>
      </w:tr>
      <w:tr w:rsidR="00623B86" w:rsidRPr="00215D3C" w14:paraId="5F99F874"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6F493A">
            <w:pPr>
              <w:pStyle w:val="TAL"/>
            </w:pPr>
            <w:r w:rsidRPr="00CA05D4">
              <w:t>See clause 4.4.3 of TS 32.158 [15]</w:t>
            </w:r>
          </w:p>
        </w:tc>
      </w:tr>
      <w:tr w:rsidR="00623B86" w:rsidRPr="00215D3C" w14:paraId="064E82A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6F493A">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CE6B4B">
      <w:pPr>
        <w:pStyle w:val="H7"/>
        <w:rPr>
          <w:lang w:eastAsia="de-DE"/>
        </w:rPr>
      </w:pPr>
      <w:r>
        <w:rPr>
          <w:lang w:eastAsia="de-DE"/>
        </w:rPr>
        <w:t>12.5.1.3.2.2.3</w:t>
      </w:r>
      <w:r>
        <w:rPr>
          <w:lang w:eastAsia="de-DE"/>
        </w:rPr>
        <w:tab/>
        <w:t>HTTP methods</w:t>
      </w:r>
    </w:p>
    <w:p w14:paraId="5FAB81BC" w14:textId="77777777" w:rsidR="00623B86" w:rsidRDefault="00623B86" w:rsidP="00CE6B4B">
      <w:pPr>
        <w:pStyle w:val="H8"/>
      </w:pPr>
      <w:r w:rsidRPr="005B50B9">
        <w:t>12.</w:t>
      </w:r>
      <w:r>
        <w:t>5</w:t>
      </w:r>
      <w:r w:rsidRPr="005B50B9">
        <w:t>.1.3.2</w:t>
      </w:r>
      <w:r>
        <w:t>.2.3.1</w:t>
      </w:r>
      <w: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6F493A">
        <w:trPr>
          <w:jc w:val="center"/>
        </w:trPr>
        <w:tc>
          <w:tcPr>
            <w:tcW w:w="1109" w:type="pct"/>
            <w:shd w:val="clear" w:color="auto" w:fill="C0C0C0"/>
            <w:hideMark/>
          </w:tcPr>
          <w:p w14:paraId="3883C3AB"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6F493A">
        <w:trPr>
          <w:jc w:val="center"/>
        </w:trPr>
        <w:tc>
          <w:tcPr>
            <w:tcW w:w="1109" w:type="pct"/>
          </w:tcPr>
          <w:p w14:paraId="1DAA8134" w14:textId="77777777" w:rsidR="00623B86" w:rsidRPr="00FD3AAE" w:rsidRDefault="00623B86" w:rsidP="006F493A">
            <w:pPr>
              <w:pStyle w:val="TAL"/>
              <w:rPr>
                <w:lang w:eastAsia="zh-CN"/>
              </w:rPr>
            </w:pPr>
            <w:r w:rsidRPr="00E3787F">
              <w:rPr>
                <w:lang w:eastAsia="zh-CN"/>
              </w:rPr>
              <w:t>connectionId</w:t>
            </w:r>
          </w:p>
        </w:tc>
        <w:tc>
          <w:tcPr>
            <w:tcW w:w="1172" w:type="pct"/>
          </w:tcPr>
          <w:p w14:paraId="312B76DE" w14:textId="77777777" w:rsidR="00623B86" w:rsidRPr="00FD3AAE" w:rsidRDefault="00623B86" w:rsidP="006F493A">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6F493A">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6F493A">
            <w:pPr>
              <w:pStyle w:val="TAL"/>
              <w:jc w:val="center"/>
              <w:rPr>
                <w:lang w:eastAsia="zh-CN"/>
              </w:rPr>
            </w:pPr>
            <w:r>
              <w:rPr>
                <w:lang w:eastAsia="zh-CN"/>
              </w:rPr>
              <w:t>M</w:t>
            </w:r>
          </w:p>
        </w:tc>
      </w:tr>
      <w:tr w:rsidR="00623B86" w14:paraId="0241FA59" w14:textId="77777777" w:rsidTr="006F493A">
        <w:trPr>
          <w:jc w:val="center"/>
        </w:trPr>
        <w:tc>
          <w:tcPr>
            <w:tcW w:w="1109" w:type="pct"/>
          </w:tcPr>
          <w:p w14:paraId="21D178D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22292B7" w14:textId="77777777" w:rsidTr="006F493A">
        <w:trPr>
          <w:jc w:val="center"/>
        </w:trPr>
        <w:tc>
          <w:tcPr>
            <w:tcW w:w="1109" w:type="pct"/>
          </w:tcPr>
          <w:p w14:paraId="382DE40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768CC71" w14:textId="77777777" w:rsidTr="006F493A">
        <w:trPr>
          <w:jc w:val="center"/>
        </w:trPr>
        <w:tc>
          <w:tcPr>
            <w:tcW w:w="1109" w:type="pct"/>
          </w:tcPr>
          <w:p w14:paraId="1363659A"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CAE41FB" w14:textId="77777777" w:rsidTr="006F493A">
        <w:trPr>
          <w:jc w:val="center"/>
        </w:trPr>
        <w:tc>
          <w:tcPr>
            <w:tcW w:w="1109" w:type="pct"/>
          </w:tcPr>
          <w:p w14:paraId="7A77C259"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05C8CF4"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6F493A">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AC555A"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D7AA07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D6DB9D0"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D990F5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6F493A">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6F493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EE8EC3"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6F493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6F493A">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6F493A">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ABAD8E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6F493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CE6B4B">
      <w:pPr>
        <w:pStyle w:val="H8"/>
      </w:pPr>
      <w:r w:rsidRPr="005B50B9">
        <w:t>12.</w:t>
      </w:r>
      <w:r>
        <w:t>5</w:t>
      </w:r>
      <w:r w:rsidRPr="005B50B9">
        <w:t>.1.3.2</w:t>
      </w:r>
      <w:r>
        <w:t>.2.3.2</w:t>
      </w:r>
      <w: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CA64A51"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6F493A">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2EF993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6F493A">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4082169" w14:textId="77777777" w:rsidTr="006F493A">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6F493A">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6F493A">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09C4181" w14:textId="77777777" w:rsidTr="006F493A">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6F493A">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EE0CE3" w14:textId="77777777" w:rsidTr="006F493A">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DCD07C" w14:textId="77777777" w:rsidTr="006F493A">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21" w:name="MCCQCTEMPBM_00000143"/>
      <w:r w:rsidRPr="00FD3AAE">
        <w:rPr>
          <w:rFonts w:ascii="Courier New" w:hAnsi="Courier New" w:cs="Courier New"/>
          <w:lang w:eastAsia="de-DE"/>
        </w:rPr>
        <w:t>/connections/{connectionId}/streams</w:t>
      </w:r>
      <w:bookmarkEnd w:id="2221"/>
      <w:r>
        <w:rPr>
          <w:lang w:eastAsia="de-DE"/>
        </w:rPr>
        <w:t>"</w:t>
      </w:r>
    </w:p>
    <w:p w14:paraId="17670E94" w14:textId="77777777" w:rsidR="00623B86" w:rsidRDefault="00623B86" w:rsidP="00CE6B4B">
      <w:pPr>
        <w:pStyle w:val="H7"/>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CE6B4B">
      <w:pPr>
        <w:pStyle w:val="H7"/>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6F493A">
            <w:pPr>
              <w:pStyle w:val="TAH"/>
            </w:pPr>
            <w:r w:rsidRPr="00215D3C">
              <w:t>Definition</w:t>
            </w:r>
          </w:p>
        </w:tc>
      </w:tr>
      <w:tr w:rsidR="00623B86" w:rsidRPr="00215D3C" w14:paraId="105812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6F493A">
            <w:pPr>
              <w:pStyle w:val="TAL"/>
            </w:pPr>
            <w:r w:rsidRPr="00CA05D4">
              <w:t>See clause 4.4.3 of TS 32.158 [15]</w:t>
            </w:r>
          </w:p>
        </w:tc>
      </w:tr>
      <w:tr w:rsidR="00623B86" w:rsidRPr="00215D3C" w14:paraId="12A16FE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6F493A">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CE6B4B">
      <w:pPr>
        <w:pStyle w:val="H7"/>
        <w:rPr>
          <w:lang w:eastAsia="de-DE"/>
        </w:rPr>
      </w:pPr>
      <w:r>
        <w:rPr>
          <w:lang w:eastAsia="de-DE"/>
        </w:rPr>
        <w:t>12.5.1.3.2.3.3</w:t>
      </w:r>
      <w:r>
        <w:rPr>
          <w:lang w:eastAsia="de-DE"/>
        </w:rPr>
        <w:tab/>
        <w:t>HTTP methods</w:t>
      </w:r>
    </w:p>
    <w:p w14:paraId="2591A2C2" w14:textId="77777777" w:rsidR="00623B86" w:rsidRDefault="00623B86" w:rsidP="00CE6B4B">
      <w:pPr>
        <w:pStyle w:val="H8"/>
      </w:pPr>
      <w:r w:rsidRPr="005B50B9">
        <w:t>12.</w:t>
      </w:r>
      <w:r>
        <w:t>5</w:t>
      </w:r>
      <w:r w:rsidRPr="005B50B9">
        <w:t>.1.3.2</w:t>
      </w:r>
      <w:r>
        <w:t>.3.3.1</w:t>
      </w:r>
      <w: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65B5C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6F493A">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F27E53"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6F493A">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6F493A">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6F493A">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6F493A">
            <w:pPr>
              <w:keepNext/>
              <w:keepLines/>
              <w:spacing w:after="0"/>
              <w:jc w:val="center"/>
              <w:rPr>
                <w:rFonts w:ascii="Arial" w:hAnsi="Arial"/>
                <w:b/>
                <w:sz w:val="18"/>
              </w:rPr>
            </w:pPr>
            <w:bookmarkStart w:id="2222"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1A1D048" w14:textId="77777777" w:rsidTr="006F493A">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6F493A">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6F493A">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6F493A">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157512D" w14:textId="77777777" w:rsidTr="006F493A">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6F493A">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6F493A">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1961061" w14:textId="77777777" w:rsidTr="006F493A">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6F493A">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2"/>
    </w:tbl>
    <w:p w14:paraId="14FF2E5C" w14:textId="77777777" w:rsidR="00623B86" w:rsidRPr="00FD3AAE" w:rsidRDefault="00623B86" w:rsidP="00623B86">
      <w:pPr>
        <w:rPr>
          <w:lang w:eastAsia="de-DE"/>
        </w:rPr>
      </w:pPr>
    </w:p>
    <w:p w14:paraId="1CA24016" w14:textId="77777777" w:rsidR="00623B86" w:rsidRDefault="00623B86" w:rsidP="00CE6B4B">
      <w:pPr>
        <w:pStyle w:val="H8"/>
      </w:pPr>
      <w:r w:rsidRPr="005B50B9">
        <w:t>12.</w:t>
      </w:r>
      <w:r>
        <w:t>5</w:t>
      </w:r>
      <w:r w:rsidRPr="005B50B9">
        <w:t>.1.3.2</w:t>
      </w:r>
      <w:r>
        <w:t>.3.3.2</w:t>
      </w:r>
      <w: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D4A157A"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6F493A">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8946F75" w14:textId="77777777" w:rsidTr="006F493A">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03F506D" w14:textId="77777777" w:rsidTr="006F493A">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6F493A">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6F493A">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6F493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287F21"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CE6B4B">
      <w:pPr>
        <w:pStyle w:val="H8"/>
      </w:pPr>
      <w:r w:rsidRPr="005B50B9">
        <w:t>12.</w:t>
      </w:r>
      <w:r>
        <w:t>5</w:t>
      </w:r>
      <w:r w:rsidRPr="005B50B9">
        <w:t>.1.3.2</w:t>
      </w:r>
      <w:r>
        <w:t>.3.3.3</w:t>
      </w:r>
      <w: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9EB31A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6F493A">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EA9A6C" w14:textId="77777777" w:rsidTr="006F493A">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6F493A">
            <w:pPr>
              <w:keepNext/>
              <w:keepLines/>
              <w:spacing w:after="0"/>
              <w:jc w:val="center"/>
              <w:rPr>
                <w:rFonts w:ascii="Arial" w:hAnsi="Arial"/>
                <w:b/>
                <w:sz w:val="18"/>
              </w:rPr>
            </w:pPr>
            <w:bookmarkStart w:id="2223"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0CA2B3B"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6F493A">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010BA03E" w14:textId="77777777" w:rsidTr="006F493A">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E15A81A"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3"/>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CE6B4B">
      <w:pPr>
        <w:pStyle w:val="H7"/>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CE6B4B">
      <w:pPr>
        <w:pStyle w:val="H7"/>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6F493A">
            <w:pPr>
              <w:pStyle w:val="TAH"/>
            </w:pPr>
            <w:r w:rsidRPr="00215D3C">
              <w:t>Definition</w:t>
            </w:r>
          </w:p>
        </w:tc>
      </w:tr>
      <w:tr w:rsidR="00623B86" w:rsidRPr="00215D3C" w14:paraId="2630596E"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6F493A">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6F493A">
            <w:pPr>
              <w:pStyle w:val="TAL"/>
            </w:pPr>
            <w:r w:rsidRPr="00186F54">
              <w:t>See clause 4.4.3 of TS 32.158 [15]</w:t>
            </w:r>
          </w:p>
        </w:tc>
      </w:tr>
      <w:tr w:rsidR="00623B86" w:rsidRPr="00215D3C" w14:paraId="5C968B6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6F493A">
            <w:pPr>
              <w:pStyle w:val="TAL"/>
            </w:pPr>
            <w:r>
              <w:t xml:space="preserve">See table </w:t>
            </w:r>
            <w:r w:rsidRPr="00865EB9">
              <w:t>12.</w:t>
            </w:r>
            <w:r>
              <w:t>5</w:t>
            </w:r>
            <w:r w:rsidRPr="00865EB9">
              <w:t>.1.3.2.2.2-1</w:t>
            </w:r>
          </w:p>
        </w:tc>
      </w:tr>
      <w:tr w:rsidR="00623B86" w:rsidRPr="00215D3C" w14:paraId="01FA20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6F493A">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6F493A">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CE6B4B">
      <w:pPr>
        <w:pStyle w:val="H7"/>
        <w:rPr>
          <w:lang w:eastAsia="de-DE"/>
        </w:rPr>
      </w:pPr>
      <w:r>
        <w:rPr>
          <w:lang w:eastAsia="de-DE"/>
        </w:rPr>
        <w:t>12.5.1.3.2.4.3</w:t>
      </w:r>
      <w:r>
        <w:rPr>
          <w:lang w:eastAsia="de-DE"/>
        </w:rPr>
        <w:tab/>
        <w:t>HTTP methods</w:t>
      </w:r>
    </w:p>
    <w:p w14:paraId="49D3685A" w14:textId="77777777" w:rsidR="00623B86" w:rsidRPr="002343DC" w:rsidRDefault="00623B86" w:rsidP="00CE6B4B">
      <w:pPr>
        <w:pStyle w:val="H8"/>
      </w:pPr>
      <w:r w:rsidRPr="005B50B9">
        <w:t>12.</w:t>
      </w:r>
      <w:r>
        <w:t>5</w:t>
      </w:r>
      <w:r w:rsidRPr="005B50B9">
        <w:t>.1.3.2</w:t>
      </w:r>
      <w:r>
        <w:t>.4.3.1</w:t>
      </w:r>
      <w: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0A3F539"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6F493A">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CC71AEF" w14:textId="77777777" w:rsidTr="006F493A">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E44A6B1"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6F493A">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40BA3D7"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6F493A">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3F3338E"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24" w:name="_Toc44001707"/>
      <w:bookmarkStart w:id="2225" w:name="_Toc51581274"/>
      <w:bookmarkStart w:id="2226" w:name="_Toc52356537"/>
      <w:bookmarkStart w:id="2227" w:name="_Toc55228107"/>
      <w:bookmarkStart w:id="2228" w:name="_Toc138323671"/>
      <w:bookmarkStart w:id="2229" w:name="_Toc219487744"/>
      <w:r>
        <w:rPr>
          <w:lang w:eastAsia="de-DE"/>
        </w:rPr>
        <w:lastRenderedPageBreak/>
        <w:t>12.5.1.4</w:t>
      </w:r>
      <w:r>
        <w:rPr>
          <w:lang w:eastAsia="de-DE"/>
        </w:rPr>
        <w:tab/>
        <w:t>Data type definitions</w:t>
      </w:r>
      <w:bookmarkEnd w:id="2224"/>
      <w:bookmarkEnd w:id="2225"/>
      <w:bookmarkEnd w:id="2226"/>
      <w:bookmarkEnd w:id="2227"/>
      <w:bookmarkEnd w:id="2228"/>
      <w:bookmarkEnd w:id="2229"/>
    </w:p>
    <w:p w14:paraId="0ED10254" w14:textId="77777777" w:rsidR="00623B86" w:rsidRDefault="00623B86" w:rsidP="00623B86">
      <w:pPr>
        <w:pStyle w:val="Heading5"/>
        <w:rPr>
          <w:lang w:eastAsia="de-DE"/>
        </w:rPr>
      </w:pPr>
      <w:bookmarkStart w:id="2230" w:name="_Toc44001708"/>
      <w:bookmarkStart w:id="2231" w:name="_Toc51581275"/>
      <w:bookmarkStart w:id="2232" w:name="_Toc52356538"/>
      <w:bookmarkStart w:id="2233" w:name="_Toc55228108"/>
      <w:bookmarkStart w:id="2234" w:name="_Toc138323672"/>
      <w:bookmarkStart w:id="2235" w:name="_Toc219487745"/>
      <w:r>
        <w:rPr>
          <w:lang w:eastAsia="de-DE"/>
        </w:rPr>
        <w:t>12.5.1.4.1</w:t>
      </w:r>
      <w:r>
        <w:rPr>
          <w:lang w:eastAsia="de-DE"/>
        </w:rPr>
        <w:tab/>
        <w:t>General</w:t>
      </w:r>
      <w:bookmarkEnd w:id="2230"/>
      <w:bookmarkEnd w:id="2231"/>
      <w:bookmarkEnd w:id="2232"/>
      <w:bookmarkEnd w:id="2233"/>
      <w:bookmarkEnd w:id="2234"/>
      <w:bookmarkEnd w:id="2235"/>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FF8D7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6F493A">
            <w:pPr>
              <w:keepNext/>
              <w:keepLines/>
              <w:spacing w:after="0"/>
              <w:rPr>
                <w:rFonts w:ascii="Arial" w:hAnsi="Arial" w:cs="Arial"/>
                <w:sz w:val="18"/>
                <w:szCs w:val="18"/>
              </w:rPr>
            </w:pPr>
            <w:r>
              <w:rPr>
                <w:rFonts w:ascii="Arial" w:hAnsi="Arial"/>
                <w:b/>
                <w:sz w:val="18"/>
              </w:rPr>
              <w:t>General types</w:t>
            </w:r>
          </w:p>
        </w:tc>
      </w:tr>
      <w:tr w:rsidR="00623B86" w14:paraId="7940CC4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6F493A">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6F493A">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6F493A">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6F493A">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6F493A">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6F493A">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6F493A">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6F493A">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6F493A">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6F493A">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6F493A">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6F493A">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6F493A">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6F493A">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6F493A">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6F493A">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6F493A">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6F493A">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6F493A">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6F493A">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6F493A">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6F493A">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6F493A">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6F493A">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6F493A">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61D6A7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6F493A">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36" w:name="_Toc44001709"/>
      <w:bookmarkStart w:id="2237" w:name="_Toc51581276"/>
      <w:bookmarkStart w:id="2238" w:name="_Toc52356539"/>
      <w:bookmarkStart w:id="2239" w:name="_Toc55228109"/>
      <w:bookmarkStart w:id="2240" w:name="_Toc138323673"/>
      <w:bookmarkStart w:id="2241" w:name="_Toc219487746"/>
      <w:r>
        <w:rPr>
          <w:lang w:eastAsia="de-DE"/>
        </w:rPr>
        <w:lastRenderedPageBreak/>
        <w:t>12.5.1.4.2</w:t>
      </w:r>
      <w:r>
        <w:rPr>
          <w:lang w:eastAsia="de-DE"/>
        </w:rPr>
        <w:tab/>
        <w:t>Query, message body and resource data types</w:t>
      </w:r>
      <w:bookmarkEnd w:id="2236"/>
      <w:bookmarkEnd w:id="2237"/>
      <w:bookmarkEnd w:id="2238"/>
      <w:bookmarkEnd w:id="2239"/>
      <w:bookmarkEnd w:id="2240"/>
      <w:bookmarkEnd w:id="2241"/>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6F493A">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6F493A">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6F493A">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6F493A">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1C3E24F6" w:rsidR="00623B86" w:rsidRDefault="00623B86" w:rsidP="00623B86">
      <w:pPr>
        <w:pStyle w:val="H6"/>
        <w:rPr>
          <w:lang w:eastAsia="de-DE"/>
        </w:rPr>
      </w:pPr>
      <w:r>
        <w:rPr>
          <w:lang w:eastAsia="de-DE"/>
        </w:rPr>
        <w:t>12.5.1.4.2.2</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6F493A">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171CBED9" w:rsidR="00623B86" w:rsidRDefault="00623B86" w:rsidP="00623B86">
      <w:pPr>
        <w:pStyle w:val="H6"/>
        <w:rPr>
          <w:lang w:eastAsia="de-DE"/>
        </w:rPr>
      </w:pPr>
      <w:r>
        <w:rPr>
          <w:lang w:eastAsia="de-DE"/>
        </w:rPr>
        <w:t>12.5.1.4.2.3</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6F493A">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44D23744" w:rsidR="00623B86" w:rsidRDefault="00623B86" w:rsidP="00623B86">
      <w:pPr>
        <w:pStyle w:val="H6"/>
        <w:rPr>
          <w:lang w:eastAsia="de-DE"/>
        </w:rPr>
      </w:pPr>
      <w:r>
        <w:rPr>
          <w:lang w:eastAsia="de-DE"/>
        </w:rPr>
        <w:t>12.5.1.4.2.4</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6F493A">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6F493A">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6F493A">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4F9EFA87" w:rsidR="00623B86" w:rsidRDefault="00623B86" w:rsidP="00623B86">
      <w:pPr>
        <w:pStyle w:val="H6"/>
        <w:rPr>
          <w:lang w:eastAsia="de-DE"/>
        </w:rPr>
      </w:pPr>
      <w:r>
        <w:rPr>
          <w:lang w:eastAsia="de-DE"/>
        </w:rPr>
        <w:t>12.5.1.4.2.5</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6F493A">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6F493A">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6F493A">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6F493A">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6F493A">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6F493A">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6F493A">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6F493A">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6F493A">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6F493A">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6F493A">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6F493A">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6F493A">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6F493A">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6F493A">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6F493A">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6F493A">
        <w:tc>
          <w:tcPr>
            <w:tcW w:w="2500" w:type="pct"/>
            <w:shd w:val="clear" w:color="auto" w:fill="BFBFBF"/>
          </w:tcPr>
          <w:p w14:paraId="70DC3674" w14:textId="77777777" w:rsidR="00623B86" w:rsidRDefault="00623B86" w:rsidP="006F493A">
            <w:pPr>
              <w:pStyle w:val="TAH"/>
              <w:rPr>
                <w:lang w:eastAsia="de-DE"/>
              </w:rPr>
            </w:pPr>
            <w:r>
              <w:rPr>
                <w:lang w:eastAsia="de-DE"/>
              </w:rPr>
              <w:t>Name</w:t>
            </w:r>
          </w:p>
        </w:tc>
        <w:tc>
          <w:tcPr>
            <w:tcW w:w="2500" w:type="pct"/>
            <w:shd w:val="clear" w:color="auto" w:fill="BFBFBF"/>
          </w:tcPr>
          <w:p w14:paraId="4B21ECB6" w14:textId="77777777" w:rsidR="00623B86" w:rsidRDefault="00623B86" w:rsidP="006F493A">
            <w:pPr>
              <w:pStyle w:val="TAH"/>
              <w:rPr>
                <w:lang w:eastAsia="de-DE"/>
              </w:rPr>
            </w:pPr>
            <w:r>
              <w:rPr>
                <w:lang w:eastAsia="de-DE"/>
              </w:rPr>
              <w:t>Definition</w:t>
            </w:r>
          </w:p>
        </w:tc>
      </w:tr>
      <w:tr w:rsidR="00623B86" w14:paraId="56E9E411" w14:textId="77777777" w:rsidTr="006F493A">
        <w:tc>
          <w:tcPr>
            <w:tcW w:w="2500" w:type="pct"/>
          </w:tcPr>
          <w:p w14:paraId="0B624A7D" w14:textId="77777777" w:rsidR="00623B86" w:rsidRPr="00C40ED2" w:rsidRDefault="00623B86" w:rsidP="006F493A">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6F493A">
        <w:tc>
          <w:tcPr>
            <w:tcW w:w="2500" w:type="pct"/>
          </w:tcPr>
          <w:p w14:paraId="65DF445A" w14:textId="77777777" w:rsidR="00623B86" w:rsidRPr="00C40ED2" w:rsidRDefault="00623B86" w:rsidP="006F493A">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6F493A">
        <w:tc>
          <w:tcPr>
            <w:tcW w:w="2500" w:type="pct"/>
          </w:tcPr>
          <w:p w14:paraId="014BB9AA" w14:textId="77777777" w:rsidR="00623B86" w:rsidRPr="00C40ED2" w:rsidRDefault="00623B86" w:rsidP="006F493A">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6F493A">
        <w:tc>
          <w:tcPr>
            <w:tcW w:w="2500" w:type="pct"/>
          </w:tcPr>
          <w:p w14:paraId="07936733" w14:textId="77777777" w:rsidR="00623B86" w:rsidRPr="00C40ED2" w:rsidRDefault="00623B86" w:rsidP="006F493A">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6F493A">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6F493A">
        <w:tc>
          <w:tcPr>
            <w:tcW w:w="2500" w:type="pct"/>
          </w:tcPr>
          <w:p w14:paraId="39A0B713" w14:textId="77777777" w:rsidR="00623B86" w:rsidRPr="00C40ED2" w:rsidRDefault="00623B86" w:rsidP="006F493A">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20FDEA2E" w:rsidR="00623B86" w:rsidRDefault="00623B86" w:rsidP="00623B86">
      <w:pPr>
        <w:pStyle w:val="H6"/>
        <w:rPr>
          <w:lang w:eastAsia="de-DE"/>
        </w:rPr>
      </w:pPr>
      <w:r>
        <w:rPr>
          <w:lang w:eastAsia="de-DE"/>
        </w:rPr>
        <w:t>12.5.1.4.2.6</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6F493A">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42" w:name="_Toc44001710"/>
      <w:bookmarkStart w:id="2243" w:name="_Toc51581277"/>
      <w:bookmarkStart w:id="2244" w:name="_Toc52356540"/>
      <w:bookmarkStart w:id="2245" w:name="_Toc55228110"/>
      <w:bookmarkStart w:id="2246" w:name="_Toc138323674"/>
      <w:bookmarkStart w:id="2247" w:name="_Toc219487747"/>
      <w:r>
        <w:rPr>
          <w:lang w:eastAsia="de-DE"/>
        </w:rPr>
        <w:t>12.5.1.4.3</w:t>
      </w:r>
      <w:r>
        <w:rPr>
          <w:lang w:eastAsia="de-DE"/>
        </w:rPr>
        <w:tab/>
        <w:t>Simple data types and enumerations</w:t>
      </w:r>
      <w:bookmarkEnd w:id="2242"/>
      <w:bookmarkEnd w:id="2243"/>
      <w:bookmarkEnd w:id="2244"/>
      <w:bookmarkEnd w:id="2245"/>
      <w:bookmarkEnd w:id="2246"/>
      <w:bookmarkEnd w:id="2247"/>
    </w:p>
    <w:p w14:paraId="57043286" w14:textId="77777777" w:rsidR="00623B86" w:rsidRDefault="00623B86" w:rsidP="00623B86">
      <w:pPr>
        <w:pStyle w:val="H6"/>
        <w:rPr>
          <w:lang w:eastAsia="zh-CN"/>
        </w:rPr>
      </w:pPr>
      <w:bookmarkStart w:id="2248" w:name="_Toc19894185"/>
      <w:bookmarkStart w:id="2249" w:name="_Toc27411402"/>
      <w:bookmarkStart w:id="2250" w:name="_Toc35938384"/>
      <w:r>
        <w:rPr>
          <w:lang w:eastAsia="de-DE"/>
        </w:rPr>
        <w:t>12.5.1.4.3</w:t>
      </w:r>
      <w:r>
        <w:rPr>
          <w:lang w:eastAsia="zh-CN"/>
        </w:rPr>
        <w:t>.1</w:t>
      </w:r>
      <w:r>
        <w:rPr>
          <w:lang w:eastAsia="zh-CN"/>
        </w:rPr>
        <w:tab/>
        <w:t>General</w:t>
      </w:r>
      <w:bookmarkEnd w:id="2248"/>
      <w:bookmarkEnd w:id="2249"/>
      <w:bookmarkEnd w:id="2250"/>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51" w:name="_Toc19894186"/>
      <w:bookmarkStart w:id="2252" w:name="_Toc27411403"/>
      <w:bookmarkStart w:id="2253" w:name="_Toc35938385"/>
      <w:r>
        <w:rPr>
          <w:lang w:eastAsia="de-DE"/>
        </w:rPr>
        <w:t>12.5.1.4.3</w:t>
      </w:r>
      <w:r>
        <w:rPr>
          <w:lang w:eastAsia="zh-CN"/>
        </w:rPr>
        <w:t>.2</w:t>
      </w:r>
      <w:r>
        <w:rPr>
          <w:lang w:eastAsia="zh-CN"/>
        </w:rPr>
        <w:tab/>
        <w:t>Simple data types</w:t>
      </w:r>
      <w:bookmarkEnd w:id="2251"/>
      <w:bookmarkEnd w:id="2252"/>
      <w:bookmarkEnd w:id="2253"/>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6F493A">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6F493A">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6F493A">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6F493A">
            <w:pPr>
              <w:pStyle w:val="TAH"/>
            </w:pPr>
            <w:r>
              <w:t>Description</w:t>
            </w:r>
          </w:p>
        </w:tc>
      </w:tr>
      <w:tr w:rsidR="00623B86" w14:paraId="5DE7546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6F493A">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6F493A">
            <w:pPr>
              <w:pStyle w:val="TAL"/>
              <w:rPr>
                <w:rFonts w:cs="Arial"/>
                <w:szCs w:val="18"/>
                <w:lang w:eastAsia="zh-CN"/>
              </w:rPr>
            </w:pPr>
            <w:r>
              <w:rPr>
                <w:rFonts w:cs="Arial"/>
                <w:szCs w:val="18"/>
              </w:rPr>
              <w:t>Information about streamed analytics.</w:t>
            </w:r>
          </w:p>
        </w:tc>
      </w:tr>
      <w:tr w:rsidR="00623B86" w14:paraId="7398B52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6F493A">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6F493A">
            <w:pPr>
              <w:pStyle w:val="TAL"/>
              <w:rPr>
                <w:rFonts w:cs="Arial"/>
                <w:szCs w:val="18"/>
                <w:lang w:eastAsia="zh-CN"/>
              </w:rPr>
            </w:pPr>
            <w:r>
              <w:rPr>
                <w:rFonts w:cs="Arial"/>
                <w:szCs w:val="18"/>
              </w:rPr>
              <w:t>See TS 32.300 [25]</w:t>
            </w:r>
          </w:p>
        </w:tc>
      </w:tr>
      <w:tr w:rsidR="00623B86" w14:paraId="76C9F8E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6F493A">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6F493A">
            <w:pPr>
              <w:pStyle w:val="TAL"/>
              <w:rPr>
                <w:rFonts w:cs="Arial"/>
                <w:szCs w:val="18"/>
                <w:lang w:eastAsia="zh-CN"/>
              </w:rPr>
            </w:pPr>
            <w:r>
              <w:rPr>
                <w:rFonts w:cs="Arial"/>
                <w:szCs w:val="18"/>
              </w:rPr>
              <w:t>See TS 28.550 [42]</w:t>
            </w:r>
          </w:p>
        </w:tc>
      </w:tr>
      <w:tr w:rsidR="00623B86" w14:paraId="05D6C11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6F493A">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6F493A">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6F493A">
            <w:pPr>
              <w:pStyle w:val="TAL"/>
            </w:pPr>
            <w:r w:rsidRPr="00842236">
              <w:t>Header value for the upgrade request and response.</w:t>
            </w:r>
          </w:p>
        </w:tc>
      </w:tr>
      <w:tr w:rsidR="00623B86" w14:paraId="20888CBF"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6F493A">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6F493A">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6F493A">
            <w:pPr>
              <w:pStyle w:val="TAL"/>
            </w:pPr>
            <w:r w:rsidRPr="00842236">
              <w:t>Header value for the upgrade to WebSocket request and response.</w:t>
            </w:r>
          </w:p>
        </w:tc>
      </w:tr>
      <w:tr w:rsidR="00623B86" w14:paraId="32DFA3E4"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6F493A">
            <w:pPr>
              <w:pStyle w:val="TAL"/>
            </w:pPr>
            <w:r w:rsidRPr="00842236">
              <w:t>Header value for secure WebSocket response. Carries hash.</w:t>
            </w:r>
          </w:p>
        </w:tc>
      </w:tr>
      <w:tr w:rsidR="00623B86" w14:paraId="31A403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6F493A">
            <w:pPr>
              <w:pStyle w:val="TAL"/>
            </w:pPr>
            <w:r w:rsidRPr="00842236">
              <w:t>Header value for secure WebSocket request. Carries protocol extensions.</w:t>
            </w:r>
          </w:p>
        </w:tc>
      </w:tr>
      <w:tr w:rsidR="00623B86" w14:paraId="36CD443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6F493A">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6F493A">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6F493A">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6F493A">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6F493A">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6F493A">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6F493A">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6F493A">
            <w:pPr>
              <w:pStyle w:val="TAL"/>
              <w:rPr>
                <w:lang w:val="en-US" w:eastAsia="zh-CN"/>
              </w:rPr>
            </w:pPr>
            <w:r>
              <w:rPr>
                <w:rFonts w:cs="Arial"/>
                <w:szCs w:val="18"/>
                <w:lang w:eastAsia="zh-CN"/>
              </w:rPr>
              <w:t>Used to indicate the connection as a context of the operation</w:t>
            </w:r>
          </w:p>
        </w:tc>
      </w:tr>
      <w:tr w:rsidR="00623B86" w14:paraId="3B449B5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6F493A">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6F493A">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6F493A">
            <w:pPr>
              <w:pStyle w:val="TAL"/>
              <w:rPr>
                <w:rFonts w:cs="Arial"/>
                <w:szCs w:val="18"/>
                <w:lang w:eastAsia="zh-CN"/>
              </w:rPr>
            </w:pPr>
            <w:r>
              <w:rPr>
                <w:rFonts w:cs="Arial"/>
                <w:szCs w:val="18"/>
              </w:rPr>
              <w:t>Used to identify the reporting entity</w:t>
            </w:r>
          </w:p>
        </w:tc>
      </w:tr>
      <w:tr w:rsidR="00623B86" w14:paraId="7B844715"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6F493A">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6F493A">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6F493A">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6F493A">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6F493A">
            <w:pPr>
              <w:pStyle w:val="TAL"/>
              <w:rPr>
                <w:rFonts w:cs="Arial"/>
                <w:szCs w:val="18"/>
              </w:rPr>
            </w:pPr>
            <w:r>
              <w:rPr>
                <w:rFonts w:cs="Arial"/>
                <w:szCs w:val="18"/>
              </w:rPr>
              <w:t>See TS 32.422 [38]</w:t>
            </w:r>
          </w:p>
        </w:tc>
      </w:tr>
      <w:tr w:rsidR="00623B86" w14:paraId="0437B979"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6F493A">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6F493A">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6F493A">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6F493A">
            <w:pPr>
              <w:pStyle w:val="TAL"/>
              <w:rPr>
                <w:rFonts w:cs="Arial"/>
                <w:szCs w:val="18"/>
              </w:rPr>
            </w:pPr>
            <w:r>
              <w:rPr>
                <w:rFonts w:cs="Arial"/>
                <w:szCs w:val="18"/>
              </w:rPr>
              <w:t>See TS 32.300 [25]</w:t>
            </w:r>
          </w:p>
        </w:tc>
      </w:tr>
      <w:tr w:rsidR="00623B86" w14:paraId="680D5A2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6F493A">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6F493A">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54" w:name="_Toc51581278"/>
      <w:bookmarkStart w:id="2255" w:name="_Toc52356541"/>
      <w:bookmarkStart w:id="2256" w:name="_Toc55228111"/>
      <w:bookmarkStart w:id="2257" w:name="_Toc138323675"/>
      <w:bookmarkStart w:id="2258" w:name="_Toc219487748"/>
      <w:r>
        <w:rPr>
          <w:lang w:eastAsia="zh-CN"/>
        </w:rPr>
        <w:lastRenderedPageBreak/>
        <w:t>12.6</w:t>
      </w:r>
      <w:r>
        <w:tab/>
        <w:t>File data reporting service</w:t>
      </w:r>
      <w:bookmarkEnd w:id="2254"/>
      <w:bookmarkEnd w:id="2255"/>
      <w:bookmarkEnd w:id="2256"/>
      <w:bookmarkEnd w:id="2257"/>
      <w:bookmarkEnd w:id="2258"/>
    </w:p>
    <w:p w14:paraId="6EA7CADF" w14:textId="77777777" w:rsidR="00623B86" w:rsidRDefault="00623B86" w:rsidP="00623B86">
      <w:pPr>
        <w:pStyle w:val="Heading3"/>
        <w:rPr>
          <w:lang w:eastAsia="de-DE"/>
        </w:rPr>
      </w:pPr>
      <w:bookmarkStart w:id="2259" w:name="_Toc51581279"/>
      <w:bookmarkStart w:id="2260" w:name="_Toc52356542"/>
      <w:bookmarkStart w:id="2261" w:name="_Toc55228112"/>
      <w:bookmarkStart w:id="2262" w:name="_Toc138323676"/>
      <w:bookmarkStart w:id="2263" w:name="_Toc219487749"/>
      <w:r>
        <w:rPr>
          <w:lang w:eastAsia="zh-CN"/>
        </w:rPr>
        <w:t>12.6.1</w:t>
      </w:r>
      <w:r>
        <w:tab/>
      </w:r>
      <w:r>
        <w:rPr>
          <w:lang w:eastAsia="de-DE"/>
        </w:rPr>
        <w:t>RESTful HTTP-based solution set</w:t>
      </w:r>
      <w:bookmarkEnd w:id="2259"/>
      <w:bookmarkEnd w:id="2260"/>
      <w:bookmarkEnd w:id="2261"/>
      <w:bookmarkEnd w:id="2262"/>
      <w:bookmarkEnd w:id="2263"/>
    </w:p>
    <w:p w14:paraId="361EBFBA" w14:textId="77777777" w:rsidR="00623B86" w:rsidRPr="00FE5F5D" w:rsidRDefault="00623B86" w:rsidP="00623B86">
      <w:pPr>
        <w:pStyle w:val="Heading4"/>
        <w:rPr>
          <w:lang w:eastAsia="de-DE"/>
        </w:rPr>
      </w:pPr>
      <w:bookmarkStart w:id="2264" w:name="_Toc51581280"/>
      <w:bookmarkStart w:id="2265" w:name="_Toc52356543"/>
      <w:bookmarkStart w:id="2266" w:name="_Toc55228113"/>
      <w:bookmarkStart w:id="2267" w:name="_Toc138323677"/>
      <w:bookmarkStart w:id="2268" w:name="_Toc219487750"/>
      <w:r>
        <w:rPr>
          <w:lang w:eastAsia="de-DE"/>
        </w:rPr>
        <w:t>12.6.1.1</w:t>
      </w:r>
      <w:r>
        <w:rPr>
          <w:lang w:eastAsia="de-DE"/>
        </w:rPr>
        <w:tab/>
        <w:t>Mapping of operations</w:t>
      </w:r>
      <w:bookmarkEnd w:id="2264"/>
      <w:bookmarkEnd w:id="2265"/>
      <w:bookmarkEnd w:id="2266"/>
      <w:bookmarkEnd w:id="2267"/>
      <w:bookmarkEnd w:id="2268"/>
    </w:p>
    <w:p w14:paraId="54AE2001" w14:textId="77777777" w:rsidR="00623B86" w:rsidRDefault="00623B86" w:rsidP="00623B86">
      <w:pPr>
        <w:pStyle w:val="Heading5"/>
      </w:pPr>
      <w:bookmarkStart w:id="2269" w:name="_Toc51581281"/>
      <w:bookmarkStart w:id="2270" w:name="_Toc52356544"/>
      <w:bookmarkStart w:id="2271" w:name="_Toc55228114"/>
      <w:bookmarkStart w:id="2272" w:name="_Toc138323678"/>
      <w:bookmarkStart w:id="2273" w:name="_Toc219487751"/>
      <w:r>
        <w:rPr>
          <w:lang w:eastAsia="zh-CN"/>
        </w:rPr>
        <w:t>12.6.1.1.1</w:t>
      </w:r>
      <w:r>
        <w:tab/>
        <w:t>Introduction</w:t>
      </w:r>
      <w:bookmarkEnd w:id="2269"/>
      <w:bookmarkEnd w:id="2270"/>
      <w:bookmarkEnd w:id="2271"/>
      <w:bookmarkEnd w:id="2272"/>
      <w:bookmarkEnd w:id="2273"/>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6F493A">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6F493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6F493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6F493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6F493A">
            <w:pPr>
              <w:pStyle w:val="TAH"/>
              <w:rPr>
                <w:b w:val="0"/>
              </w:rPr>
            </w:pPr>
            <w:r>
              <w:t>S</w:t>
            </w:r>
          </w:p>
        </w:tc>
      </w:tr>
      <w:tr w:rsidR="00623B86" w14:paraId="7BDA4909"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6F493A">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864DFE7" w14:textId="77777777" w:rsidR="00623B86" w:rsidRDefault="00623B86" w:rsidP="00623B86"/>
    <w:p w14:paraId="10EE6122" w14:textId="77777777" w:rsidR="00623B86" w:rsidRDefault="00623B86" w:rsidP="00623B86">
      <w:pPr>
        <w:pStyle w:val="Heading5"/>
      </w:pPr>
      <w:bookmarkStart w:id="2274" w:name="_Toc51581282"/>
      <w:bookmarkStart w:id="2275" w:name="_Toc52356545"/>
      <w:bookmarkStart w:id="2276" w:name="_Toc55228115"/>
      <w:bookmarkStart w:id="2277" w:name="_Toc138323679"/>
      <w:bookmarkStart w:id="2278" w:name="_Toc219487752"/>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74"/>
      <w:bookmarkEnd w:id="2275"/>
      <w:bookmarkEnd w:id="2276"/>
      <w:bookmarkEnd w:id="2277"/>
      <w:bookmarkEnd w:id="2278"/>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9" w:name="OLE_LINK5"/>
      <w:bookmarkStart w:id="2280" w:name="OLE_LINK6"/>
      <w:r>
        <w:rPr>
          <w:lang w:eastAsia="zh-CN"/>
        </w:rPr>
        <w:t xml:space="preserve">Table </w:t>
      </w:r>
      <w:r>
        <w:t>12.6.1.1.2</w:t>
      </w:r>
      <w:r>
        <w:rPr>
          <w:lang w:eastAsia="zh-CN"/>
        </w:rPr>
        <w:t>-1</w:t>
      </w:r>
      <w:bookmarkEnd w:id="2279"/>
      <w:bookmarkEnd w:id="2280"/>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6F493A">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6F493A">
            <w:pPr>
              <w:keepNext/>
              <w:keepLines/>
              <w:spacing w:after="0"/>
              <w:jc w:val="center"/>
              <w:rPr>
                <w:rFonts w:ascii="Arial" w:hAnsi="Arial"/>
                <w:b/>
                <w:sz w:val="18"/>
                <w:lang w:eastAsia="zh-CN"/>
              </w:rPr>
            </w:pPr>
            <w:bookmarkStart w:id="2281"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6F493A">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6F493A">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6F493A">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6F493A">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6F493A">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6F493A">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2281"/>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4C723412" w14:textId="2F933C59" w:rsidR="00623B86" w:rsidRDefault="00623B86" w:rsidP="00623B86">
      <w:pPr>
        <w:pStyle w:val="Heading5"/>
      </w:pPr>
      <w:bookmarkStart w:id="2282" w:name="_Toc51581283"/>
      <w:bookmarkStart w:id="2283" w:name="_Toc52356546"/>
      <w:bookmarkStart w:id="2284" w:name="_Toc55228116"/>
      <w:bookmarkStart w:id="2285" w:name="_Toc138323680"/>
      <w:bookmarkStart w:id="2286" w:name="_Toc219487753"/>
      <w:r>
        <w:lastRenderedPageBreak/>
        <w:t>12.6.1.1.3</w:t>
      </w:r>
      <w:r>
        <w:tab/>
      </w:r>
      <w:r w:rsidR="004F542A">
        <w:t>Void</w:t>
      </w:r>
      <w:bookmarkEnd w:id="2282"/>
      <w:bookmarkEnd w:id="2283"/>
      <w:bookmarkEnd w:id="2284"/>
      <w:bookmarkEnd w:id="2285"/>
      <w:bookmarkEnd w:id="2286"/>
    </w:p>
    <w:p w14:paraId="6263F637" w14:textId="68EF92CF" w:rsidR="00623B86" w:rsidRDefault="00623B86" w:rsidP="00623B86">
      <w:pPr>
        <w:pStyle w:val="Heading5"/>
      </w:pPr>
      <w:bookmarkStart w:id="2287" w:name="_Toc51581284"/>
      <w:bookmarkStart w:id="2288" w:name="_Toc52356547"/>
      <w:bookmarkStart w:id="2289" w:name="_Toc55228117"/>
      <w:bookmarkStart w:id="2290" w:name="_Toc138323681"/>
      <w:bookmarkStart w:id="2291" w:name="_Toc219487754"/>
      <w:r>
        <w:t>12.6.1.1.4</w:t>
      </w:r>
      <w:r>
        <w:tab/>
      </w:r>
      <w:r w:rsidR="004F542A">
        <w:t>Void</w:t>
      </w:r>
      <w:bookmarkEnd w:id="2287"/>
      <w:bookmarkEnd w:id="2288"/>
      <w:bookmarkEnd w:id="2289"/>
      <w:bookmarkEnd w:id="2290"/>
      <w:bookmarkEnd w:id="2291"/>
    </w:p>
    <w:p w14:paraId="2EF455F0" w14:textId="77777777" w:rsidR="00623B86" w:rsidRDefault="00623B86" w:rsidP="00623B86">
      <w:pPr>
        <w:pStyle w:val="Heading4"/>
      </w:pPr>
      <w:bookmarkStart w:id="2292" w:name="_Toc51581285"/>
      <w:bookmarkStart w:id="2293" w:name="_Toc52356548"/>
      <w:bookmarkStart w:id="2294" w:name="_Toc55228118"/>
      <w:bookmarkStart w:id="2295" w:name="_Toc138323682"/>
      <w:bookmarkStart w:id="2296" w:name="_Toc219487755"/>
      <w:r>
        <w:rPr>
          <w:lang w:eastAsia="zh-CN"/>
        </w:rPr>
        <w:t>12.6.1.2</w:t>
      </w:r>
      <w:r>
        <w:tab/>
        <w:t>Mapping of notifications</w:t>
      </w:r>
      <w:bookmarkEnd w:id="2292"/>
      <w:bookmarkEnd w:id="2293"/>
      <w:bookmarkEnd w:id="2294"/>
      <w:bookmarkEnd w:id="2295"/>
      <w:bookmarkEnd w:id="2296"/>
    </w:p>
    <w:p w14:paraId="6E91AFED" w14:textId="77777777" w:rsidR="00623B86" w:rsidRDefault="00623B86" w:rsidP="00623B86">
      <w:pPr>
        <w:pStyle w:val="Heading5"/>
      </w:pPr>
      <w:bookmarkStart w:id="2297" w:name="_Toc51581286"/>
      <w:bookmarkStart w:id="2298" w:name="_Toc52356549"/>
      <w:bookmarkStart w:id="2299" w:name="_Toc55228119"/>
      <w:bookmarkStart w:id="2300" w:name="_Toc138323683"/>
      <w:bookmarkStart w:id="2301" w:name="_Toc219487756"/>
      <w:r>
        <w:t>12.6.1.2.1</w:t>
      </w:r>
      <w:r>
        <w:tab/>
        <w:t>Introduction</w:t>
      </w:r>
      <w:bookmarkEnd w:id="2297"/>
      <w:bookmarkEnd w:id="2298"/>
      <w:bookmarkEnd w:id="2299"/>
      <w:bookmarkEnd w:id="2300"/>
      <w:bookmarkEnd w:id="2301"/>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6F493A">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6F493A">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6F493A">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6F493A">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02" w:name="_Toc51581287"/>
      <w:bookmarkStart w:id="2303" w:name="_Toc52356550"/>
      <w:bookmarkStart w:id="2304" w:name="_Toc55228120"/>
      <w:bookmarkStart w:id="2305" w:name="_Toc138323684"/>
      <w:bookmarkStart w:id="2306" w:name="_Toc219487757"/>
      <w:r>
        <w:t>12.6.1.2.2</w:t>
      </w:r>
      <w:r>
        <w:tab/>
        <w:t xml:space="preserve">Notification </w:t>
      </w:r>
      <w:r w:rsidRPr="00971FE6">
        <w:rPr>
          <w:rFonts w:cs="Arial"/>
        </w:rPr>
        <w:t>notifyFileReady</w:t>
      </w:r>
      <w:bookmarkEnd w:id="2302"/>
      <w:bookmarkEnd w:id="2303"/>
      <w:bookmarkEnd w:id="2304"/>
      <w:bookmarkEnd w:id="2305"/>
      <w:bookmarkEnd w:id="2306"/>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6F493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6F493A">
            <w:pPr>
              <w:keepNext/>
              <w:keepLines/>
              <w:spacing w:after="0"/>
              <w:jc w:val="center"/>
              <w:rPr>
                <w:rFonts w:ascii="Arial" w:hAnsi="Arial"/>
                <w:b/>
                <w:sz w:val="18"/>
                <w:lang w:eastAsia="zh-CN"/>
              </w:rPr>
            </w:pPr>
            <w:bookmarkStart w:id="2307"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6F493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6F493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6F493A">
            <w:pPr>
              <w:spacing w:after="0"/>
              <w:rPr>
                <w:rFonts w:ascii="Arial" w:hAnsi="Arial"/>
                <w:sz w:val="18"/>
                <w:szCs w:val="18"/>
                <w:lang w:eastAsia="zh-CN"/>
              </w:rPr>
            </w:pPr>
          </w:p>
        </w:tc>
      </w:tr>
      <w:tr w:rsidR="00623B86" w14:paraId="10D66B80"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6F493A">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6F493A">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6F493A">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6F493A">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6F493A">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6F493A">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307"/>
    </w:tbl>
    <w:p w14:paraId="00B7C1A0" w14:textId="77777777" w:rsidR="00623B86" w:rsidRDefault="00623B86" w:rsidP="00623B86"/>
    <w:p w14:paraId="248BD0D2" w14:textId="77777777" w:rsidR="00623B86" w:rsidRPr="006B51F6" w:rsidRDefault="00623B86" w:rsidP="00623B86">
      <w:pPr>
        <w:pStyle w:val="Heading5"/>
      </w:pPr>
      <w:bookmarkStart w:id="2308" w:name="_Toc51581288"/>
      <w:bookmarkStart w:id="2309" w:name="_Toc52356551"/>
      <w:bookmarkStart w:id="2310" w:name="_Toc55228121"/>
      <w:bookmarkStart w:id="2311" w:name="_Toc138323685"/>
      <w:bookmarkStart w:id="2312" w:name="_Toc219487758"/>
      <w:r>
        <w:t>12.6.1.2.3</w:t>
      </w:r>
      <w:r w:rsidRPr="006B51F6">
        <w:tab/>
        <w:t xml:space="preserve">Notification </w:t>
      </w:r>
      <w:r w:rsidRPr="00971FE6">
        <w:rPr>
          <w:rFonts w:cs="Arial"/>
        </w:rPr>
        <w:t>notifyFilePreparationError</w:t>
      </w:r>
      <w:bookmarkEnd w:id="2308"/>
      <w:bookmarkEnd w:id="2309"/>
      <w:bookmarkEnd w:id="2310"/>
      <w:bookmarkEnd w:id="2311"/>
      <w:bookmarkEnd w:id="2312"/>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6F493A">
            <w:pPr>
              <w:keepNext/>
              <w:keepLines/>
              <w:spacing w:after="0"/>
              <w:jc w:val="center"/>
              <w:rPr>
                <w:rFonts w:ascii="Arial" w:hAnsi="Arial"/>
                <w:b/>
                <w:sz w:val="18"/>
                <w:lang w:eastAsia="zh-CN"/>
              </w:rPr>
            </w:pPr>
            <w:bookmarkStart w:id="2313"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6F493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6F493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6F493A">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6F493A">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313"/>
    </w:tbl>
    <w:p w14:paraId="69D9C4FC" w14:textId="77777777" w:rsidR="00623B86" w:rsidRDefault="00623B86" w:rsidP="00623B86"/>
    <w:p w14:paraId="6266E5EA" w14:textId="77777777" w:rsidR="00623B86" w:rsidRDefault="00623B86" w:rsidP="00623B86">
      <w:pPr>
        <w:pStyle w:val="Heading4"/>
      </w:pPr>
      <w:bookmarkStart w:id="2314" w:name="_Toc51581289"/>
      <w:bookmarkStart w:id="2315" w:name="_Toc52356552"/>
      <w:bookmarkStart w:id="2316" w:name="_Toc55228122"/>
      <w:bookmarkStart w:id="2317" w:name="_Toc138323686"/>
      <w:bookmarkStart w:id="2318" w:name="_Toc219487759"/>
      <w:r>
        <w:rPr>
          <w:lang w:eastAsia="zh-CN"/>
        </w:rPr>
        <w:lastRenderedPageBreak/>
        <w:t>12.6.1.3</w:t>
      </w:r>
      <w:r>
        <w:tab/>
        <w:t>Resources</w:t>
      </w:r>
      <w:bookmarkEnd w:id="2314"/>
      <w:bookmarkEnd w:id="2315"/>
      <w:bookmarkEnd w:id="2316"/>
      <w:bookmarkEnd w:id="2317"/>
      <w:bookmarkEnd w:id="2318"/>
    </w:p>
    <w:p w14:paraId="208F3134" w14:textId="77777777" w:rsidR="00623B86" w:rsidRDefault="00623B86" w:rsidP="00623B86">
      <w:pPr>
        <w:pStyle w:val="Heading5"/>
      </w:pPr>
      <w:bookmarkStart w:id="2319" w:name="_Toc51581290"/>
      <w:bookmarkStart w:id="2320" w:name="_Toc52356553"/>
      <w:bookmarkStart w:id="2321" w:name="_Toc55228123"/>
      <w:bookmarkStart w:id="2322" w:name="_Toc138323687"/>
      <w:bookmarkStart w:id="2323" w:name="_Toc219487760"/>
      <w:r>
        <w:rPr>
          <w:lang w:eastAsia="zh-CN"/>
        </w:rPr>
        <w:t>12.6.1.3.</w:t>
      </w:r>
      <w:r>
        <w:t>1</w:t>
      </w:r>
      <w:r>
        <w:tab/>
        <w:t>Resource structure</w:t>
      </w:r>
      <w:bookmarkEnd w:id="2319"/>
      <w:bookmarkEnd w:id="2320"/>
      <w:bookmarkEnd w:id="2321"/>
      <w:bookmarkEnd w:id="2322"/>
      <w:bookmarkEnd w:id="2323"/>
    </w:p>
    <w:p w14:paraId="305F60A6" w14:textId="77777777" w:rsidR="00623B86" w:rsidRPr="00851E6D" w:rsidRDefault="00623B86" w:rsidP="006C0028">
      <w:pPr>
        <w:pStyle w:val="H6"/>
      </w:pPr>
      <w:bookmarkStart w:id="2324" w:name="_Toc138323688"/>
      <w:r>
        <w:t>12.6.1.3.1.1</w:t>
      </w:r>
      <w:r>
        <w:tab/>
        <w:t>Resource structure on the MnS producer</w:t>
      </w:r>
      <w:bookmarkEnd w:id="2324"/>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4C5BCDA3" w:rsidR="00623B86" w:rsidRPr="00215D3C" w:rsidRDefault="000D5F23" w:rsidP="00623B86">
      <w:pPr>
        <w:pStyle w:val="TH"/>
        <w:rPr>
          <w:lang w:eastAsia="zh-CN"/>
        </w:rPr>
      </w:pPr>
      <w:r>
        <w:rPr>
          <w:lang w:eastAsia="zh-CN"/>
        </w:rPr>
        <w:object w:dxaOrig="6220" w:dyaOrig="2010" w14:anchorId="131EB24B">
          <v:shape id="_x0000_i1028" type="#_x0000_t75" style="width:310.9pt;height:100.3pt" o:ole="">
            <v:imagedata r:id="rId29" o:title=""/>
          </v:shape>
          <o:OLEObject Type="Embed" ProgID="Visio.Drawing.15" ShapeID="_x0000_i1028" DrawAspect="Content" ObjectID="_1830099949" r:id="rId30"/>
        </w:object>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2C4F5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6F493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6F493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6F493A">
            <w:pPr>
              <w:pStyle w:val="TAH"/>
            </w:pPr>
            <w:r>
              <w:t>HTTP method</w:t>
            </w:r>
          </w:p>
        </w:tc>
        <w:tc>
          <w:tcPr>
            <w:tcW w:w="19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6F493A">
            <w:pPr>
              <w:pStyle w:val="TAH"/>
            </w:pPr>
            <w:r>
              <w:t>Description</w:t>
            </w:r>
          </w:p>
        </w:tc>
      </w:tr>
      <w:tr w:rsidR="00623B86" w14:paraId="7AD023E5" w14:textId="77777777" w:rsidTr="002C4F5C">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6F493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6F493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6F493A">
            <w:pPr>
              <w:pStyle w:val="TAL"/>
            </w:pPr>
            <w:r>
              <w:t>GET</w:t>
            </w:r>
          </w:p>
        </w:tc>
        <w:tc>
          <w:tcPr>
            <w:tcW w:w="1919"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6F493A">
            <w:pPr>
              <w:pStyle w:val="TAL"/>
            </w:pPr>
            <w:r>
              <w:t>Retrieve the information of the available files</w:t>
            </w:r>
          </w:p>
        </w:tc>
      </w:tr>
      <w:tr w:rsidR="00623B86" w14:paraId="6A931B13" w14:textId="77777777" w:rsidTr="002C4F5C">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6F493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6F493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6F493A">
            <w:pPr>
              <w:pStyle w:val="TAL"/>
            </w:pPr>
            <w:r>
              <w:t>POST</w:t>
            </w:r>
          </w:p>
        </w:tc>
        <w:tc>
          <w:tcPr>
            <w:tcW w:w="1919"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6F493A">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25" w:name="_Toc138323689"/>
      <w:bookmarkStart w:id="2326" w:name="_Toc219487761"/>
      <w:r>
        <w:rPr>
          <w:lang w:eastAsia="zh-CN"/>
        </w:rPr>
        <w:t>12.6.1.3.</w:t>
      </w:r>
      <w:r>
        <w:t>1.2</w:t>
      </w:r>
      <w:r>
        <w:tab/>
        <w:t>Resource structure on the MnS consumer</w:t>
      </w:r>
      <w:bookmarkEnd w:id="2325"/>
      <w:bookmarkEnd w:id="2326"/>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6F493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6F493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6F493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6F493A">
            <w:pPr>
              <w:pStyle w:val="TAH"/>
            </w:pPr>
            <w:r w:rsidRPr="00215D3C">
              <w:t>Description</w:t>
            </w:r>
          </w:p>
        </w:tc>
      </w:tr>
      <w:tr w:rsidR="00623B86" w:rsidRPr="00215D3C" w14:paraId="69CB0437"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6F493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6F493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6F493A">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7" w:name="_Toc51581291"/>
      <w:bookmarkStart w:id="2328" w:name="_Toc52356554"/>
      <w:bookmarkStart w:id="2329" w:name="_Toc55228124"/>
      <w:bookmarkStart w:id="2330" w:name="_Toc138323690"/>
      <w:bookmarkStart w:id="2331" w:name="_Toc219487762"/>
      <w:r w:rsidRPr="006F72D1">
        <w:rPr>
          <w:lang w:eastAsia="zh-CN"/>
        </w:rPr>
        <w:t>12.6</w:t>
      </w:r>
      <w:r w:rsidRPr="00820A1B">
        <w:rPr>
          <w:lang w:eastAsia="zh-CN"/>
        </w:rPr>
        <w:t>.1.3.</w:t>
      </w:r>
      <w:r w:rsidRPr="00820A1B">
        <w:t>2</w:t>
      </w:r>
      <w:r w:rsidRPr="00820A1B">
        <w:tab/>
        <w:t>Resource definitions</w:t>
      </w:r>
      <w:bookmarkEnd w:id="2327"/>
      <w:bookmarkEnd w:id="2328"/>
      <w:bookmarkEnd w:id="2329"/>
      <w:bookmarkEnd w:id="2330"/>
      <w:bookmarkEnd w:id="2331"/>
    </w:p>
    <w:p w14:paraId="226BD9FF" w14:textId="77777777" w:rsidR="00623B86" w:rsidRPr="00820A1B" w:rsidRDefault="00623B86" w:rsidP="00623B86">
      <w:pPr>
        <w:pStyle w:val="H6"/>
      </w:pPr>
      <w:bookmarkStart w:id="2332" w:name="_Toc51581292"/>
      <w:bookmarkStart w:id="2333" w:name="_Toc52356555"/>
      <w:bookmarkStart w:id="2334" w:name="_Toc55228125"/>
      <w:r w:rsidRPr="00820A1B">
        <w:rPr>
          <w:lang w:eastAsia="zh-CN"/>
        </w:rPr>
        <w:t>12.6.1.3</w:t>
      </w:r>
      <w:r w:rsidRPr="00820A1B">
        <w:t>.2.1</w:t>
      </w:r>
      <w:r w:rsidRPr="00820A1B">
        <w:tab/>
        <w:t>Resource "…/</w:t>
      </w:r>
      <w:r w:rsidRPr="006F72D1">
        <w:t>f</w:t>
      </w:r>
      <w:r w:rsidRPr="00971FE6">
        <w:t>iles</w:t>
      </w:r>
      <w:r w:rsidRPr="00820A1B">
        <w:t>"</w:t>
      </w:r>
      <w:bookmarkEnd w:id="2332"/>
      <w:bookmarkEnd w:id="2333"/>
      <w:bookmarkEnd w:id="2334"/>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Pr="0023595B" w:rsidRDefault="00623B86" w:rsidP="0023595B">
      <w:r w:rsidRPr="0023595B">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lastRenderedPageBreak/>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22C4242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6F493A">
            <w:pPr>
              <w:pStyle w:val="TAL"/>
            </w:pPr>
            <w:r>
              <w:t>See clause 4.4.3 of TS 32.158 [15]</w:t>
            </w:r>
          </w:p>
        </w:tc>
      </w:tr>
      <w:tr w:rsidR="00623B86" w14:paraId="27A9181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6F493A">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1F282C1E" w:rsidR="00623B86" w:rsidRDefault="00623B86" w:rsidP="00623B86">
      <w:pPr>
        <w:pStyle w:val="H8"/>
      </w:pPr>
      <w:r>
        <w:t>12.6.1.3.2.1.3.1</w:t>
      </w:r>
      <w:r>
        <w:tab/>
        <w:t>HTTP GET</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5D7E3D2"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6F493A">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6F493A">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04A61B7"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6F493A">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6F493A">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AFE1671"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6F493A">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6F493A">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3BAAACB" w14:textId="77777777" w:rsidTr="006F493A">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6F493A">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DF5684"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6F493A">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6F493A">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047DF50"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6F493A">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66109A39" w:rsidR="00623B86" w:rsidRDefault="00623B86" w:rsidP="00623B86">
      <w:pPr>
        <w:pStyle w:val="H6"/>
      </w:pPr>
      <w:bookmarkStart w:id="2335" w:name="_Toc51581293"/>
      <w:bookmarkStart w:id="2336" w:name="_Toc52356556"/>
      <w:bookmarkStart w:id="2337" w:name="_Toc55228126"/>
      <w:r>
        <w:rPr>
          <w:lang w:eastAsia="zh-CN"/>
        </w:rPr>
        <w:t>12.6.1.3</w:t>
      </w:r>
      <w:r>
        <w:t>.2.2</w:t>
      </w:r>
      <w:r>
        <w:tab/>
      </w:r>
      <w:r w:rsidR="009A2267">
        <w:t>Void</w:t>
      </w:r>
      <w:bookmarkEnd w:id="2335"/>
      <w:bookmarkEnd w:id="2336"/>
      <w:bookmarkEnd w:id="2337"/>
    </w:p>
    <w:p w14:paraId="12115807" w14:textId="76C8D180" w:rsidR="00623B86" w:rsidRDefault="00623B86" w:rsidP="00623B86">
      <w:pPr>
        <w:pStyle w:val="H6"/>
      </w:pPr>
      <w:bookmarkStart w:id="2338" w:name="_Toc51581294"/>
      <w:bookmarkStart w:id="2339" w:name="_Toc52356557"/>
      <w:bookmarkStart w:id="2340" w:name="_Toc55228127"/>
      <w:r>
        <w:rPr>
          <w:lang w:eastAsia="zh-CN"/>
        </w:rPr>
        <w:t>12.6.1.3</w:t>
      </w:r>
      <w:r>
        <w:t>.2.3</w:t>
      </w:r>
      <w:r>
        <w:rPr>
          <w:lang w:eastAsia="zh-CN"/>
        </w:rPr>
        <w:tab/>
      </w:r>
      <w:r w:rsidR="009A2267">
        <w:rPr>
          <w:lang w:eastAsia="zh-CN"/>
        </w:rPr>
        <w:t>Void</w:t>
      </w:r>
      <w:bookmarkEnd w:id="2338"/>
      <w:bookmarkEnd w:id="2339"/>
      <w:bookmarkEnd w:id="2340"/>
    </w:p>
    <w:p w14:paraId="6E8A5163" w14:textId="77777777" w:rsidR="00623B86" w:rsidRDefault="00623B86" w:rsidP="00623B86">
      <w:pPr>
        <w:pStyle w:val="H6"/>
      </w:pPr>
      <w:bookmarkStart w:id="2341" w:name="_Toc51581295"/>
      <w:bookmarkStart w:id="2342" w:name="_Toc52356558"/>
      <w:bookmarkStart w:id="2343"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41"/>
      <w:bookmarkEnd w:id="2342"/>
      <w:bookmarkEnd w:id="2343"/>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6F493A">
            <w:pPr>
              <w:pStyle w:val="TAH"/>
            </w:pPr>
            <w:r w:rsidRPr="00215D3C">
              <w:t>Definition</w:t>
            </w:r>
          </w:p>
        </w:tc>
      </w:tr>
      <w:tr w:rsidR="00623B86" w:rsidRPr="00215D3C" w14:paraId="095D682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6F493A">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lastRenderedPageBreak/>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6F493A">
            <w:pPr>
              <w:pStyle w:val="TAH"/>
            </w:pPr>
            <w:r>
              <w:t>S</w:t>
            </w:r>
          </w:p>
        </w:tc>
      </w:tr>
      <w:tr w:rsidR="00623B86" w14:paraId="32042DB4"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6F493A">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6F493A">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6F493A">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6F493A">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6F493A">
            <w:pPr>
              <w:pStyle w:val="TAH"/>
            </w:pPr>
            <w:r>
              <w:t>S</w:t>
            </w:r>
          </w:p>
        </w:tc>
      </w:tr>
      <w:tr w:rsidR="00623B86" w14:paraId="65100A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6F493A">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6F493A">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6F493A">
            <w:pPr>
              <w:pStyle w:val="TAL"/>
              <w:jc w:val="center"/>
            </w:pPr>
            <w:r>
              <w:t>M</w:t>
            </w:r>
          </w:p>
        </w:tc>
      </w:tr>
      <w:tr w:rsidR="00623B86" w14:paraId="2E40CC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6F493A">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6F493A">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6F493A">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6F493A">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6F493A">
            <w:pPr>
              <w:pStyle w:val="TAH"/>
            </w:pPr>
            <w:r>
              <w:t>S</w:t>
            </w:r>
          </w:p>
        </w:tc>
      </w:tr>
      <w:tr w:rsidR="00623B86" w14:paraId="2A706C90"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6F493A">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6F493A">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6F493A">
            <w:pPr>
              <w:pStyle w:val="TAL"/>
              <w:jc w:val="center"/>
            </w:pPr>
            <w:r>
              <w:t>M</w:t>
            </w:r>
          </w:p>
        </w:tc>
      </w:tr>
      <w:tr w:rsidR="00623B86" w14:paraId="610AD9E3"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6F493A">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6F493A">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6F493A">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44" w:name="_Toc51581296"/>
      <w:bookmarkStart w:id="2345" w:name="_Toc52356559"/>
      <w:bookmarkStart w:id="2346" w:name="_Toc55228129"/>
      <w:bookmarkStart w:id="2347" w:name="_Toc138323691"/>
      <w:bookmarkStart w:id="2348" w:name="_Toc219487763"/>
      <w:r>
        <w:rPr>
          <w:lang w:eastAsia="zh-CN"/>
        </w:rPr>
        <w:t>12.6.1.4</w:t>
      </w:r>
      <w:r>
        <w:tab/>
        <w:t>Data type definitions</w:t>
      </w:r>
      <w:bookmarkEnd w:id="2344"/>
      <w:bookmarkEnd w:id="2345"/>
      <w:bookmarkEnd w:id="2346"/>
      <w:bookmarkEnd w:id="2347"/>
      <w:bookmarkEnd w:id="2348"/>
    </w:p>
    <w:p w14:paraId="3BF38258" w14:textId="77777777" w:rsidR="00623B86" w:rsidRDefault="00623B86" w:rsidP="00623B86">
      <w:pPr>
        <w:pStyle w:val="Heading5"/>
        <w:rPr>
          <w:lang w:eastAsia="zh-CN"/>
        </w:rPr>
      </w:pPr>
      <w:bookmarkStart w:id="2349" w:name="_Toc51581297"/>
      <w:bookmarkStart w:id="2350" w:name="_Toc52356560"/>
      <w:bookmarkStart w:id="2351" w:name="_Toc55228130"/>
      <w:bookmarkStart w:id="2352" w:name="_Toc138323692"/>
      <w:bookmarkStart w:id="2353" w:name="_Toc219487764"/>
      <w:r>
        <w:rPr>
          <w:lang w:eastAsia="zh-CN"/>
        </w:rPr>
        <w:t>12.6.1.4.1</w:t>
      </w:r>
      <w:r>
        <w:rPr>
          <w:lang w:eastAsia="zh-CN"/>
        </w:rPr>
        <w:tab/>
      </w:r>
      <w:r>
        <w:t>General</w:t>
      </w:r>
      <w:bookmarkEnd w:id="2349"/>
      <w:bookmarkEnd w:id="2350"/>
      <w:bookmarkEnd w:id="2351"/>
      <w:bookmarkEnd w:id="2352"/>
      <w:bookmarkEnd w:id="2353"/>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11A581FC"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6F493A">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6F493A">
            <w:pPr>
              <w:keepNext/>
              <w:keepLines/>
              <w:spacing w:after="0"/>
              <w:rPr>
                <w:rFonts w:ascii="Arial" w:hAnsi="Arial"/>
                <w:b/>
                <w:sz w:val="18"/>
              </w:rPr>
            </w:pPr>
            <w:r>
              <w:rPr>
                <w:rFonts w:ascii="Arial" w:hAnsi="Arial"/>
                <w:sz w:val="18"/>
              </w:rPr>
              <w:t>Information describing a file</w:t>
            </w:r>
          </w:p>
        </w:tc>
      </w:tr>
      <w:tr w:rsidR="00623B86" w14:paraId="101FB42A"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6F493A">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6F493A">
            <w:pPr>
              <w:keepNext/>
              <w:keepLines/>
              <w:spacing w:after="0"/>
              <w:rPr>
                <w:rFonts w:ascii="Arial" w:hAnsi="Arial"/>
                <w:b/>
                <w:sz w:val="18"/>
              </w:rPr>
            </w:pPr>
            <w:r>
              <w:rPr>
                <w:rFonts w:ascii="Arial" w:hAnsi="Arial"/>
                <w:sz w:val="18"/>
              </w:rPr>
              <w:t>File data types</w:t>
            </w:r>
          </w:p>
        </w:tc>
      </w:tr>
      <w:tr w:rsidR="00623B86" w14:paraId="0D06A435"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6F493A">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9B5B7D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6F493A">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6F493A">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6F493A">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6F493A">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6F493A">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6F493A">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6F493A">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6F493A">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bl>
    <w:p w14:paraId="1A4FCC65" w14:textId="77777777" w:rsidR="00623B86" w:rsidRDefault="00623B86" w:rsidP="00623B86"/>
    <w:p w14:paraId="0260F0AC" w14:textId="77777777" w:rsidR="00623B86" w:rsidRDefault="00623B86" w:rsidP="00623B86">
      <w:pPr>
        <w:pStyle w:val="Heading5"/>
      </w:pPr>
      <w:bookmarkStart w:id="2354" w:name="_Toc51581298"/>
      <w:bookmarkStart w:id="2355" w:name="_Toc52356561"/>
      <w:bookmarkStart w:id="2356" w:name="_Toc55228131"/>
      <w:bookmarkStart w:id="2357" w:name="_Toc138323693"/>
      <w:bookmarkStart w:id="2358" w:name="_Toc219487765"/>
      <w:r>
        <w:rPr>
          <w:lang w:eastAsia="zh-CN"/>
        </w:rPr>
        <w:lastRenderedPageBreak/>
        <w:t>12.6.1.4.2</w:t>
      </w:r>
      <w:r>
        <w:rPr>
          <w:lang w:eastAsia="zh-CN"/>
        </w:rPr>
        <w:tab/>
      </w:r>
      <w:r>
        <w:t>Structured</w:t>
      </w:r>
      <w:r>
        <w:rPr>
          <w:lang w:eastAsia="zh-CN"/>
        </w:rPr>
        <w:t xml:space="preserve"> </w:t>
      </w:r>
      <w:r>
        <w:t>data types</w:t>
      </w:r>
      <w:bookmarkEnd w:id="2354"/>
      <w:bookmarkEnd w:id="2355"/>
      <w:bookmarkEnd w:id="2356"/>
      <w:bookmarkEnd w:id="2357"/>
      <w:bookmarkEnd w:id="2358"/>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6F493A">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6F493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6F493A">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6F493A">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6F493A">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6F493A">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6F493A">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417667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9C67FA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9" w:name="_Toc51581299"/>
      <w:bookmarkStart w:id="2360" w:name="_Toc52356562"/>
      <w:bookmarkStart w:id="2361" w:name="_Toc55228132"/>
      <w:bookmarkStart w:id="2362" w:name="_Toc138323694"/>
      <w:bookmarkStart w:id="2363" w:name="_Toc219487766"/>
      <w:r>
        <w:rPr>
          <w:lang w:eastAsia="zh-CN"/>
        </w:rPr>
        <w:lastRenderedPageBreak/>
        <w:t>12.6.1.4.3</w:t>
      </w:r>
      <w:r>
        <w:rPr>
          <w:lang w:eastAsia="zh-CN"/>
        </w:rPr>
        <w:tab/>
      </w:r>
      <w:bookmarkEnd w:id="2359"/>
      <w:bookmarkEnd w:id="2360"/>
      <w:bookmarkEnd w:id="2361"/>
      <w:r>
        <w:t>Void</w:t>
      </w:r>
      <w:bookmarkEnd w:id="2362"/>
      <w:bookmarkEnd w:id="2363"/>
    </w:p>
    <w:p w14:paraId="2620C823" w14:textId="77777777" w:rsidR="00623B86" w:rsidRDefault="00623B86" w:rsidP="00623B86">
      <w:pPr>
        <w:pStyle w:val="Heading5"/>
      </w:pPr>
      <w:bookmarkStart w:id="2364" w:name="_Toc51581300"/>
      <w:bookmarkStart w:id="2365" w:name="_Toc52356563"/>
      <w:bookmarkStart w:id="2366" w:name="_Toc55228133"/>
      <w:bookmarkStart w:id="2367" w:name="_Toc138323695"/>
      <w:bookmarkStart w:id="2368" w:name="_Toc219487767"/>
      <w:r>
        <w:rPr>
          <w:lang w:eastAsia="zh-CN"/>
        </w:rPr>
        <w:t>12.6.1.4.4</w:t>
      </w:r>
      <w:r>
        <w:rPr>
          <w:lang w:eastAsia="zh-CN"/>
        </w:rPr>
        <w:tab/>
      </w:r>
      <w:bookmarkEnd w:id="2364"/>
      <w:bookmarkEnd w:id="2365"/>
      <w:bookmarkEnd w:id="2366"/>
      <w:r>
        <w:t>Void</w:t>
      </w:r>
      <w:bookmarkEnd w:id="2367"/>
      <w:bookmarkEnd w:id="2368"/>
    </w:p>
    <w:p w14:paraId="77D8853A" w14:textId="77777777" w:rsidR="00623B86" w:rsidRDefault="00623B86" w:rsidP="00623B86">
      <w:pPr>
        <w:pStyle w:val="Heading5"/>
      </w:pPr>
      <w:bookmarkStart w:id="2369" w:name="_Toc51581307"/>
      <w:bookmarkStart w:id="2370" w:name="_Toc52356570"/>
      <w:bookmarkStart w:id="2371" w:name="_Toc55228140"/>
      <w:bookmarkStart w:id="2372" w:name="_Toc138323696"/>
      <w:bookmarkStart w:id="2373" w:name="_Toc219487768"/>
      <w:r>
        <w:rPr>
          <w:lang w:eastAsia="zh-CN"/>
        </w:rPr>
        <w:t>12.6.1.4.5</w:t>
      </w:r>
      <w:r>
        <w:rPr>
          <w:lang w:eastAsia="zh-CN"/>
        </w:rPr>
        <w:tab/>
      </w:r>
      <w:bookmarkEnd w:id="2369"/>
      <w:bookmarkEnd w:id="2370"/>
      <w:bookmarkEnd w:id="2371"/>
      <w:r>
        <w:t>Void</w:t>
      </w:r>
      <w:bookmarkEnd w:id="2372"/>
      <w:bookmarkEnd w:id="2373"/>
    </w:p>
    <w:p w14:paraId="55A16982" w14:textId="77777777" w:rsidR="00623B86" w:rsidRDefault="00623B86" w:rsidP="00623B86">
      <w:pPr>
        <w:pStyle w:val="Heading5"/>
      </w:pPr>
      <w:bookmarkStart w:id="2374" w:name="_Toc51581309"/>
      <w:bookmarkStart w:id="2375" w:name="_Toc52356572"/>
      <w:bookmarkStart w:id="2376" w:name="_Toc55228142"/>
      <w:bookmarkStart w:id="2377" w:name="_Toc138323697"/>
      <w:bookmarkStart w:id="2378" w:name="_Toc219487769"/>
      <w:r>
        <w:rPr>
          <w:lang w:eastAsia="zh-CN"/>
        </w:rPr>
        <w:t>12.6.1.4.6</w:t>
      </w:r>
      <w:r>
        <w:rPr>
          <w:lang w:eastAsia="zh-CN"/>
        </w:rPr>
        <w:tab/>
      </w:r>
      <w:r>
        <w:t>Simple data types and enumerations</w:t>
      </w:r>
      <w:bookmarkEnd w:id="2374"/>
      <w:bookmarkEnd w:id="2375"/>
      <w:bookmarkEnd w:id="2376"/>
      <w:bookmarkEnd w:id="2377"/>
      <w:bookmarkEnd w:id="2378"/>
    </w:p>
    <w:p w14:paraId="2C597B0B" w14:textId="77777777" w:rsidR="00623B86" w:rsidRDefault="00623B86" w:rsidP="00623B86">
      <w:pPr>
        <w:pStyle w:val="H6"/>
        <w:rPr>
          <w:lang w:eastAsia="zh-CN"/>
        </w:rPr>
      </w:pPr>
      <w:bookmarkStart w:id="2379" w:name="_Toc51581310"/>
      <w:bookmarkStart w:id="2380" w:name="_Toc52356573"/>
      <w:bookmarkStart w:id="2381" w:name="_Toc55228143"/>
      <w:r>
        <w:rPr>
          <w:lang w:eastAsia="zh-CN"/>
        </w:rPr>
        <w:t>12.6.1.4.6.1</w:t>
      </w:r>
      <w:r>
        <w:rPr>
          <w:lang w:eastAsia="zh-CN"/>
        </w:rPr>
        <w:tab/>
      </w:r>
      <w:r>
        <w:t>General</w:t>
      </w:r>
      <w:bookmarkEnd w:id="2379"/>
      <w:bookmarkEnd w:id="2380"/>
      <w:bookmarkEnd w:id="2381"/>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82" w:name="_Toc51581311"/>
      <w:bookmarkStart w:id="2383" w:name="_Toc52356574"/>
      <w:bookmarkStart w:id="2384" w:name="_Toc55228144"/>
      <w:r>
        <w:rPr>
          <w:lang w:eastAsia="zh-CN"/>
        </w:rPr>
        <w:t>12.6.1.4.6.2</w:t>
      </w:r>
      <w:r>
        <w:rPr>
          <w:lang w:eastAsia="zh-CN"/>
        </w:rPr>
        <w:tab/>
        <w:t>Simple data types</w:t>
      </w:r>
      <w:bookmarkEnd w:id="2382"/>
      <w:bookmarkEnd w:id="2383"/>
      <w:bookmarkEnd w:id="2384"/>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6F493A">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6F493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6F493A">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6F493A">
            <w:pPr>
              <w:pStyle w:val="TAH"/>
            </w:pPr>
            <w:r>
              <w:t>Description</w:t>
            </w:r>
          </w:p>
        </w:tc>
      </w:tr>
      <w:tr w:rsidR="00623B86" w14:paraId="05F027BC" w14:textId="77777777" w:rsidTr="006F493A">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6F493A">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6F493A">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6F493A">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85" w:name="_Toc51581312"/>
      <w:bookmarkStart w:id="2386" w:name="_Toc52356575"/>
      <w:bookmarkStart w:id="2387"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85"/>
      <w:bookmarkEnd w:id="2386"/>
      <w:bookmarkEnd w:id="2387"/>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6F493A">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6F493A">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6F493A">
            <w:pPr>
              <w:pStyle w:val="TAH"/>
            </w:pPr>
            <w:r>
              <w:t>Description</w:t>
            </w:r>
          </w:p>
        </w:tc>
      </w:tr>
      <w:tr w:rsidR="00623B86" w14:paraId="17118EE8" w14:textId="77777777" w:rsidTr="006F493A">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6F493A">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6F493A">
            <w:pPr>
              <w:pStyle w:val="TAL"/>
            </w:pPr>
            <w:r>
              <w:t>Performance data file (measurements and KPIs)</w:t>
            </w:r>
          </w:p>
        </w:tc>
      </w:tr>
      <w:tr w:rsidR="00623B86" w14:paraId="69AD0E50" w14:textId="77777777" w:rsidTr="006F493A">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6F493A">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6F493A">
            <w:pPr>
              <w:pStyle w:val="TAL"/>
            </w:pPr>
            <w:r>
              <w:t>Trace data file</w:t>
            </w:r>
          </w:p>
        </w:tc>
      </w:tr>
      <w:tr w:rsidR="00623B86" w14:paraId="740FCEBF" w14:textId="77777777" w:rsidTr="006F493A">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6F493A">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6F493A">
            <w:pPr>
              <w:pStyle w:val="TAL"/>
            </w:pPr>
            <w:r>
              <w:t>Analytics data file</w:t>
            </w:r>
          </w:p>
        </w:tc>
      </w:tr>
      <w:tr w:rsidR="00623B86" w14:paraId="42CE01E1" w14:textId="77777777" w:rsidTr="006F493A">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6F493A">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6F493A">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8" w:name="_Toc51581313"/>
      <w:bookmarkStart w:id="2389" w:name="_Toc52356576"/>
      <w:bookmarkStart w:id="2390" w:name="_Toc55228146"/>
      <w:r>
        <w:rPr>
          <w:lang w:eastAsia="zh-CN"/>
        </w:rPr>
        <w:t>12.6.1.4.6.4</w:t>
      </w:r>
      <w:r>
        <w:rPr>
          <w:lang w:eastAsia="zh-CN"/>
        </w:rPr>
        <w:tab/>
        <w:t>Enumeration FileNotificationType</w:t>
      </w:r>
      <w:bookmarkEnd w:id="2388"/>
      <w:bookmarkEnd w:id="2389"/>
      <w:bookmarkEnd w:id="2390"/>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6F493A">
        <w:tc>
          <w:tcPr>
            <w:tcW w:w="1762" w:type="pct"/>
            <w:shd w:val="clear" w:color="auto" w:fill="C0C0C0"/>
            <w:hideMark/>
          </w:tcPr>
          <w:p w14:paraId="5FB6D71B" w14:textId="77777777" w:rsidR="00623B86" w:rsidRDefault="00623B86" w:rsidP="006F493A">
            <w:pPr>
              <w:pStyle w:val="TAH"/>
            </w:pPr>
            <w:r>
              <w:t>Enumeration value</w:t>
            </w:r>
          </w:p>
        </w:tc>
        <w:tc>
          <w:tcPr>
            <w:tcW w:w="3238" w:type="pct"/>
            <w:shd w:val="clear" w:color="auto" w:fill="C0C0C0"/>
            <w:hideMark/>
          </w:tcPr>
          <w:p w14:paraId="04671B2D" w14:textId="77777777" w:rsidR="00623B86" w:rsidRDefault="00623B86" w:rsidP="006F493A">
            <w:pPr>
              <w:pStyle w:val="TAH"/>
            </w:pPr>
            <w:r>
              <w:t>Description</w:t>
            </w:r>
          </w:p>
        </w:tc>
      </w:tr>
      <w:tr w:rsidR="00623B86" w14:paraId="4BD887D9" w14:textId="77777777" w:rsidTr="006F493A">
        <w:trPr>
          <w:trHeight w:val="146"/>
        </w:trPr>
        <w:tc>
          <w:tcPr>
            <w:tcW w:w="1762" w:type="pct"/>
            <w:hideMark/>
          </w:tcPr>
          <w:p w14:paraId="0D670A82"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6F493A">
        <w:tc>
          <w:tcPr>
            <w:tcW w:w="1762" w:type="pct"/>
            <w:hideMark/>
          </w:tcPr>
          <w:p w14:paraId="4CE073DC"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91" w:name="_Toc20494851"/>
      <w:bookmarkStart w:id="2392" w:name="_Toc26975926"/>
      <w:bookmarkStart w:id="2393" w:name="_Toc35856812"/>
      <w:bookmarkStart w:id="2394" w:name="_Toc44001711"/>
      <w:bookmarkStart w:id="2395" w:name="_Toc51581314"/>
      <w:bookmarkStart w:id="2396" w:name="_Toc52356577"/>
      <w:bookmarkStart w:id="2397" w:name="_Toc55228147"/>
      <w:bookmarkStart w:id="2398" w:name="_Toc138323698"/>
      <w:bookmarkStart w:id="2399" w:name="_Toc219487770"/>
      <w:r w:rsidRPr="00215D3C">
        <w:lastRenderedPageBreak/>
        <w:t>Annex A (normative):</w:t>
      </w:r>
      <w:r w:rsidRPr="00215D3C">
        <w:br/>
      </w:r>
      <w:r w:rsidRPr="00215D3C">
        <w:rPr>
          <w:rFonts w:cs="Arial"/>
          <w:szCs w:val="36"/>
        </w:rPr>
        <w:t>OpenAPI specification</w:t>
      </w:r>
      <w:bookmarkEnd w:id="2391"/>
      <w:bookmarkEnd w:id="2392"/>
      <w:bookmarkEnd w:id="2393"/>
      <w:bookmarkEnd w:id="2394"/>
      <w:bookmarkEnd w:id="2395"/>
      <w:bookmarkEnd w:id="2396"/>
      <w:bookmarkEnd w:id="2397"/>
      <w:bookmarkEnd w:id="2398"/>
      <w:bookmarkEnd w:id="2399"/>
    </w:p>
    <w:p w14:paraId="4BF3A484" w14:textId="77777777" w:rsidR="00623B86" w:rsidRPr="00131C35" w:rsidRDefault="00623B86" w:rsidP="00623B86">
      <w:pPr>
        <w:pStyle w:val="Heading1"/>
      </w:pPr>
      <w:bookmarkStart w:id="2400" w:name="_Toc20494852"/>
      <w:bookmarkStart w:id="2401" w:name="_Toc26975927"/>
      <w:bookmarkStart w:id="2402" w:name="_Toc35856813"/>
      <w:bookmarkStart w:id="2403" w:name="_Toc44001712"/>
      <w:bookmarkStart w:id="2404" w:name="_Toc51581315"/>
      <w:bookmarkStart w:id="2405" w:name="_Toc52356578"/>
      <w:bookmarkStart w:id="2406" w:name="_Toc55228148"/>
      <w:bookmarkStart w:id="2407" w:name="_Toc138323699"/>
      <w:bookmarkStart w:id="2408" w:name="_Toc219487771"/>
      <w:r>
        <w:rPr>
          <w:lang w:eastAsia="de-DE"/>
        </w:rPr>
        <w:t>A.0</w:t>
      </w:r>
      <w:r>
        <w:rPr>
          <w:lang w:eastAsia="de-DE"/>
        </w:rPr>
        <w:tab/>
        <w:t>Introduction</w:t>
      </w:r>
      <w:bookmarkEnd w:id="2400"/>
      <w:bookmarkEnd w:id="2401"/>
      <w:bookmarkEnd w:id="2402"/>
      <w:bookmarkEnd w:id="2403"/>
      <w:bookmarkEnd w:id="2404"/>
      <w:bookmarkEnd w:id="2405"/>
      <w:bookmarkEnd w:id="2406"/>
      <w:bookmarkEnd w:id="2407"/>
      <w:bookmarkEnd w:id="2408"/>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9" w:name="_Toc20494853"/>
      <w:bookmarkStart w:id="2410" w:name="_Toc26975928"/>
      <w:bookmarkStart w:id="2411" w:name="_Toc35856814"/>
      <w:bookmarkStart w:id="2412" w:name="_Toc44001713"/>
      <w:bookmarkStart w:id="2413" w:name="_Toc51581316"/>
      <w:bookmarkStart w:id="2414" w:name="_Toc52356579"/>
      <w:bookmarkStart w:id="2415" w:name="_Toc55228149"/>
      <w:bookmarkStart w:id="2416" w:name="_Toc138323700"/>
      <w:bookmarkStart w:id="2417" w:name="_Toc219487772"/>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9"/>
      <w:bookmarkEnd w:id="2410"/>
      <w:bookmarkEnd w:id="2411"/>
      <w:bookmarkEnd w:id="2412"/>
      <w:bookmarkEnd w:id="2413"/>
      <w:bookmarkEnd w:id="2414"/>
      <w:bookmarkEnd w:id="2415"/>
      <w:bookmarkEnd w:id="2416"/>
      <w:bookmarkEnd w:id="2417"/>
    </w:p>
    <w:p w14:paraId="227C6E1A" w14:textId="77777777" w:rsidR="00623B86" w:rsidRDefault="00623B86" w:rsidP="00623B86">
      <w:pPr>
        <w:pStyle w:val="Heading2"/>
        <w:rPr>
          <w:lang w:eastAsia="de-DE"/>
        </w:rPr>
      </w:pPr>
      <w:bookmarkStart w:id="2418" w:name="_Toc35856815"/>
      <w:bookmarkStart w:id="2419" w:name="_Toc44001714"/>
      <w:bookmarkStart w:id="2420" w:name="_Toc51581317"/>
      <w:bookmarkStart w:id="2421" w:name="_Toc52356580"/>
      <w:bookmarkStart w:id="2422" w:name="_Toc55228150"/>
      <w:bookmarkStart w:id="2423" w:name="_Toc138323701"/>
      <w:bookmarkStart w:id="2424" w:name="_Toc219487773"/>
      <w:r>
        <w:rPr>
          <w:lang w:eastAsia="de-DE"/>
        </w:rPr>
        <w:t>A.1.0</w:t>
      </w:r>
      <w:r>
        <w:rPr>
          <w:lang w:eastAsia="de-DE"/>
        </w:rPr>
        <w:tab/>
        <w:t>Introduction</w:t>
      </w:r>
      <w:bookmarkEnd w:id="2418"/>
      <w:bookmarkEnd w:id="2419"/>
      <w:bookmarkEnd w:id="2420"/>
      <w:bookmarkEnd w:id="2421"/>
      <w:bookmarkEnd w:id="2422"/>
      <w:bookmarkEnd w:id="2423"/>
      <w:bookmarkEnd w:id="2424"/>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25" w:name="_Toc26975929"/>
      <w:bookmarkStart w:id="2426" w:name="_Toc35856816"/>
      <w:bookmarkStart w:id="2427" w:name="_Toc44001715"/>
      <w:bookmarkStart w:id="2428" w:name="_Toc51581318"/>
      <w:bookmarkStart w:id="2429" w:name="_Toc52356581"/>
      <w:bookmarkStart w:id="2430" w:name="_Toc55228151"/>
      <w:bookmarkStart w:id="2431" w:name="_Toc138323702"/>
      <w:bookmarkStart w:id="2432" w:name="_Toc139374840"/>
      <w:bookmarkStart w:id="2433" w:name="_Toc26975930"/>
      <w:bookmarkStart w:id="2434" w:name="_Toc35856817"/>
      <w:bookmarkStart w:id="2435" w:name="_Toc44001716"/>
      <w:bookmarkStart w:id="2436" w:name="_Toc51581319"/>
      <w:bookmarkStart w:id="2437" w:name="_Toc52356582"/>
      <w:bookmarkStart w:id="2438" w:name="_Toc55228152"/>
      <w:bookmarkStart w:id="2439" w:name="_Toc138323703"/>
      <w:bookmarkStart w:id="2440" w:name="_Toc219487774"/>
      <w:r>
        <w:t>A.1.1</w:t>
      </w:r>
      <w:r>
        <w:tab/>
      </w:r>
      <w:r>
        <w:rPr>
          <w:lang w:eastAsia="de-DE"/>
        </w:rPr>
        <w:t>OpenAPI document "</w:t>
      </w:r>
      <w:r w:rsidRPr="00BF35D2">
        <w:rPr>
          <w:lang w:eastAsia="de-DE"/>
        </w:rPr>
        <w:t>TS28532_P</w:t>
      </w:r>
      <w:r>
        <w:rPr>
          <w:lang w:eastAsia="de-DE"/>
        </w:rPr>
        <w:t>rovMnS.yaml"</w:t>
      </w:r>
      <w:bookmarkEnd w:id="2425"/>
      <w:bookmarkEnd w:id="2426"/>
      <w:bookmarkEnd w:id="2427"/>
      <w:bookmarkEnd w:id="2428"/>
      <w:bookmarkEnd w:id="2429"/>
      <w:bookmarkEnd w:id="2430"/>
      <w:bookmarkEnd w:id="2431"/>
      <w:bookmarkEnd w:id="2432"/>
      <w:bookmarkEnd w:id="2440"/>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41" w:name="_Toc219487775"/>
      <w:r w:rsidRPr="000826DD">
        <w:t>A.1.</w:t>
      </w:r>
      <w:r>
        <w:t>2</w:t>
      </w:r>
      <w:r w:rsidRPr="000826DD">
        <w:tab/>
      </w:r>
      <w:r>
        <w:rPr>
          <w:lang w:eastAsia="de-DE"/>
        </w:rPr>
        <w:t>I</w:t>
      </w:r>
      <w:r w:rsidRPr="000826DD">
        <w:rPr>
          <w:lang w:eastAsia="de-DE"/>
        </w:rPr>
        <w:t>ntegration with ONAP VES</w:t>
      </w:r>
      <w:bookmarkEnd w:id="2433"/>
      <w:bookmarkEnd w:id="2434"/>
      <w:bookmarkEnd w:id="2435"/>
      <w:bookmarkEnd w:id="2436"/>
      <w:bookmarkEnd w:id="2437"/>
      <w:bookmarkEnd w:id="2438"/>
      <w:bookmarkEnd w:id="2439"/>
      <w:bookmarkEnd w:id="2441"/>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405E0471" w14:textId="3EA04E9E" w:rsidR="00623B86" w:rsidRDefault="00623B86" w:rsidP="00623B86">
      <w:pPr>
        <w:pStyle w:val="Heading1"/>
        <w:rPr>
          <w:lang w:eastAsia="de-DE"/>
        </w:rPr>
      </w:pPr>
      <w:bookmarkStart w:id="2442" w:name="_Toc20494854"/>
      <w:bookmarkStart w:id="2443" w:name="_Toc26975931"/>
      <w:bookmarkStart w:id="2444" w:name="_Toc35856818"/>
      <w:bookmarkStart w:id="2445" w:name="_Toc44001717"/>
      <w:bookmarkStart w:id="2446" w:name="_Toc51581320"/>
      <w:bookmarkStart w:id="2447" w:name="_Toc52356583"/>
      <w:bookmarkStart w:id="2448" w:name="_Toc55228153"/>
      <w:bookmarkStart w:id="2449" w:name="_Toc138323704"/>
      <w:bookmarkStart w:id="2450" w:name="_Toc219487776"/>
      <w:r>
        <w:lastRenderedPageBreak/>
        <w:t>A.2</w:t>
      </w:r>
      <w:r>
        <w:tab/>
      </w:r>
      <w:r w:rsidR="00BA788F">
        <w:t>Void</w:t>
      </w:r>
      <w:bookmarkEnd w:id="2442"/>
      <w:bookmarkEnd w:id="2443"/>
      <w:bookmarkEnd w:id="2444"/>
      <w:bookmarkEnd w:id="2445"/>
      <w:bookmarkEnd w:id="2446"/>
      <w:bookmarkEnd w:id="2447"/>
      <w:bookmarkEnd w:id="2448"/>
      <w:bookmarkEnd w:id="2449"/>
      <w:bookmarkEnd w:id="2450"/>
    </w:p>
    <w:p w14:paraId="3F6F8360" w14:textId="77777777" w:rsidR="00623B86" w:rsidRDefault="00623B86" w:rsidP="00623B86">
      <w:pPr>
        <w:pStyle w:val="Heading1"/>
        <w:rPr>
          <w:lang w:eastAsia="de-DE"/>
        </w:rPr>
      </w:pPr>
      <w:bookmarkStart w:id="2451" w:name="_Toc20494857"/>
      <w:bookmarkStart w:id="2452" w:name="_Toc26975934"/>
      <w:bookmarkStart w:id="2453" w:name="_Toc35856822"/>
      <w:bookmarkStart w:id="2454" w:name="_Toc44001721"/>
      <w:bookmarkStart w:id="2455" w:name="_Toc51581324"/>
      <w:bookmarkStart w:id="2456" w:name="_Toc52356587"/>
      <w:bookmarkStart w:id="2457" w:name="_Toc55228157"/>
      <w:bookmarkStart w:id="2458" w:name="_Toc138323708"/>
      <w:bookmarkStart w:id="2459" w:name="_Toc219487777"/>
      <w:r>
        <w:t>A.3</w:t>
      </w:r>
      <w:r>
        <w:tab/>
      </w:r>
      <w:r>
        <w:rPr>
          <w:lang w:eastAsia="de-DE"/>
        </w:rPr>
        <w:t>Void</w:t>
      </w:r>
      <w:bookmarkEnd w:id="2451"/>
      <w:bookmarkEnd w:id="2452"/>
      <w:bookmarkEnd w:id="2453"/>
      <w:bookmarkEnd w:id="2454"/>
      <w:bookmarkEnd w:id="2455"/>
      <w:bookmarkEnd w:id="2456"/>
      <w:bookmarkEnd w:id="2457"/>
      <w:bookmarkEnd w:id="2458"/>
      <w:bookmarkEnd w:id="2459"/>
    </w:p>
    <w:p w14:paraId="5CC9F5B4" w14:textId="77777777" w:rsidR="00623B86" w:rsidRDefault="00623B86" w:rsidP="00623B86">
      <w:pPr>
        <w:pStyle w:val="Heading1"/>
        <w:rPr>
          <w:lang w:eastAsia="de-DE"/>
        </w:rPr>
      </w:pPr>
      <w:bookmarkStart w:id="2460" w:name="_Toc20494858"/>
      <w:bookmarkStart w:id="2461" w:name="_Toc26975935"/>
      <w:bookmarkStart w:id="2462" w:name="_Toc35856823"/>
      <w:bookmarkStart w:id="2463" w:name="_Toc44001722"/>
      <w:bookmarkStart w:id="2464" w:name="_Toc51581325"/>
      <w:bookmarkStart w:id="2465" w:name="_Toc52356588"/>
      <w:bookmarkStart w:id="2466" w:name="_Toc55228158"/>
      <w:bookmarkStart w:id="2467" w:name="_Toc138323709"/>
      <w:bookmarkStart w:id="2468" w:name="_Toc219487778"/>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60"/>
      <w:bookmarkEnd w:id="2461"/>
      <w:bookmarkEnd w:id="2462"/>
      <w:bookmarkEnd w:id="2463"/>
      <w:bookmarkEnd w:id="2464"/>
      <w:bookmarkEnd w:id="2465"/>
      <w:bookmarkEnd w:id="2466"/>
      <w:bookmarkEnd w:id="2467"/>
      <w:bookmarkEnd w:id="2468"/>
    </w:p>
    <w:p w14:paraId="4AE3F08D" w14:textId="77777777" w:rsidR="00623B86" w:rsidRPr="004B1DB9" w:rsidRDefault="00623B86" w:rsidP="00623B86">
      <w:pPr>
        <w:pStyle w:val="Heading2"/>
        <w:rPr>
          <w:lang w:eastAsia="de-DE"/>
        </w:rPr>
      </w:pPr>
      <w:bookmarkStart w:id="2469" w:name="_Toc20494859"/>
      <w:bookmarkStart w:id="2470" w:name="_Toc26975936"/>
      <w:bookmarkStart w:id="2471" w:name="_Toc35856824"/>
      <w:bookmarkStart w:id="2472" w:name="_Toc44001723"/>
      <w:bookmarkStart w:id="2473" w:name="_Toc51581326"/>
      <w:bookmarkStart w:id="2474" w:name="_Toc52356589"/>
      <w:bookmarkStart w:id="2475" w:name="_Toc55228159"/>
      <w:bookmarkStart w:id="2476" w:name="_Toc138323710"/>
      <w:bookmarkStart w:id="2477" w:name="_Toc219487779"/>
      <w:r>
        <w:rPr>
          <w:lang w:eastAsia="de-DE"/>
        </w:rPr>
        <w:t>A.4.1</w:t>
      </w:r>
      <w:r>
        <w:rPr>
          <w:lang w:eastAsia="de-DE"/>
        </w:rPr>
        <w:tab/>
      </w:r>
      <w:bookmarkEnd w:id="2469"/>
      <w:bookmarkEnd w:id="2470"/>
      <w:bookmarkEnd w:id="2471"/>
      <w:bookmarkEnd w:id="2472"/>
      <w:r>
        <w:t>Void</w:t>
      </w:r>
      <w:bookmarkEnd w:id="2473"/>
      <w:bookmarkEnd w:id="2474"/>
      <w:bookmarkEnd w:id="2475"/>
      <w:bookmarkEnd w:id="2476"/>
      <w:bookmarkEnd w:id="2477"/>
    </w:p>
    <w:p w14:paraId="6F490857" w14:textId="77777777" w:rsidR="001E666D" w:rsidRPr="004B1DB9" w:rsidRDefault="001E666D" w:rsidP="001E666D">
      <w:pPr>
        <w:pStyle w:val="Heading2"/>
        <w:rPr>
          <w:lang w:eastAsia="de-DE"/>
        </w:rPr>
      </w:pPr>
      <w:bookmarkStart w:id="2478" w:name="_Toc20494860"/>
      <w:bookmarkStart w:id="2479" w:name="_Toc26975937"/>
      <w:bookmarkStart w:id="2480" w:name="_Toc35856825"/>
      <w:bookmarkStart w:id="2481" w:name="_Toc44001724"/>
      <w:bookmarkStart w:id="2482" w:name="_Toc51581327"/>
      <w:bookmarkStart w:id="2483" w:name="_Toc52356590"/>
      <w:bookmarkStart w:id="2484" w:name="_Toc55228160"/>
      <w:bookmarkStart w:id="2485" w:name="_Toc138323711"/>
      <w:bookmarkStart w:id="2486" w:name="_Toc139374849"/>
      <w:bookmarkStart w:id="2487" w:name="_Toc138323712"/>
      <w:bookmarkStart w:id="2488" w:name="_Toc219487780"/>
      <w:r>
        <w:rPr>
          <w:lang w:eastAsia="de-DE"/>
        </w:rPr>
        <w:t>A.4.2</w:t>
      </w:r>
      <w:r>
        <w:rPr>
          <w:lang w:eastAsia="de-DE"/>
        </w:rPr>
        <w:tab/>
        <w:t>OpenAPI document "</w:t>
      </w:r>
      <w:r w:rsidRPr="004E6FEB">
        <w:rPr>
          <w:lang w:eastAsia="de-DE"/>
        </w:rPr>
        <w:t>TS28532_P</w:t>
      </w:r>
      <w:r>
        <w:rPr>
          <w:lang w:eastAsia="de-DE"/>
        </w:rPr>
        <w:t>erfMnS.yaml"</w:t>
      </w:r>
      <w:bookmarkEnd w:id="2478"/>
      <w:bookmarkEnd w:id="2479"/>
      <w:bookmarkEnd w:id="2480"/>
      <w:bookmarkEnd w:id="2481"/>
      <w:bookmarkEnd w:id="2482"/>
      <w:bookmarkEnd w:id="2483"/>
      <w:bookmarkEnd w:id="2484"/>
      <w:bookmarkEnd w:id="2485"/>
      <w:bookmarkEnd w:id="2486"/>
      <w:bookmarkEnd w:id="2488"/>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9" w:name="_Toc219487781"/>
      <w:r>
        <w:t>A.4.3</w:t>
      </w:r>
      <w:r>
        <w:tab/>
      </w:r>
      <w:r>
        <w:rPr>
          <w:lang w:eastAsia="de-DE"/>
        </w:rPr>
        <w:t>Integration with ONAP VES</w:t>
      </w:r>
      <w:bookmarkEnd w:id="2487"/>
      <w:bookmarkEnd w:id="2489"/>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90" w:name="_Toc532542181"/>
      <w:bookmarkStart w:id="2491" w:name="_Toc26975938"/>
      <w:bookmarkStart w:id="2492" w:name="_Toc35856826"/>
      <w:bookmarkStart w:id="2493" w:name="_Toc44001725"/>
      <w:bookmarkStart w:id="2494" w:name="_Toc51581328"/>
      <w:bookmarkStart w:id="2495" w:name="_Toc52356591"/>
      <w:bookmarkStart w:id="2496" w:name="_Toc55228161"/>
      <w:bookmarkStart w:id="2497" w:name="_Toc138323713"/>
      <w:bookmarkStart w:id="2498" w:name="_Toc219487782"/>
      <w:r>
        <w:t>A.5</w:t>
      </w:r>
      <w:r>
        <w:tab/>
        <w:t>Heartbeat</w:t>
      </w:r>
      <w:bookmarkEnd w:id="2490"/>
      <w:bookmarkEnd w:id="2491"/>
      <w:bookmarkEnd w:id="2492"/>
      <w:bookmarkEnd w:id="2493"/>
      <w:bookmarkEnd w:id="2494"/>
      <w:bookmarkEnd w:id="2495"/>
      <w:bookmarkEnd w:id="2496"/>
      <w:bookmarkEnd w:id="2497"/>
      <w:bookmarkEnd w:id="2498"/>
    </w:p>
    <w:p w14:paraId="771AA2A9" w14:textId="77777777" w:rsidR="00623B86" w:rsidRDefault="00623B86" w:rsidP="00623B86">
      <w:pPr>
        <w:pStyle w:val="Heading3"/>
        <w:rPr>
          <w:lang w:eastAsia="de-DE"/>
        </w:rPr>
      </w:pPr>
      <w:bookmarkStart w:id="2499" w:name="_Toc35856827"/>
      <w:bookmarkStart w:id="2500" w:name="_Toc44001726"/>
      <w:bookmarkStart w:id="2501" w:name="_Toc51581329"/>
      <w:bookmarkStart w:id="2502" w:name="_Toc52356592"/>
      <w:bookmarkStart w:id="2503" w:name="_Toc55228162"/>
      <w:bookmarkStart w:id="2504" w:name="_Toc138323714"/>
      <w:bookmarkStart w:id="2505" w:name="MCCQCTEMPBM_00000149"/>
      <w:bookmarkStart w:id="2506" w:name="_Toc219487783"/>
      <w:r>
        <w:rPr>
          <w:lang w:eastAsia="de-DE"/>
        </w:rPr>
        <w:t>A.5.0</w:t>
      </w:r>
      <w:r>
        <w:rPr>
          <w:lang w:eastAsia="de-DE"/>
        </w:rPr>
        <w:tab/>
        <w:t>Introduction</w:t>
      </w:r>
      <w:bookmarkEnd w:id="2499"/>
      <w:bookmarkEnd w:id="2500"/>
      <w:bookmarkEnd w:id="2501"/>
      <w:bookmarkEnd w:id="2502"/>
      <w:bookmarkEnd w:id="2503"/>
      <w:bookmarkEnd w:id="2504"/>
      <w:bookmarkEnd w:id="2506"/>
    </w:p>
    <w:bookmarkEnd w:id="2505"/>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7" w:name="_Toc26975939"/>
      <w:bookmarkStart w:id="2508" w:name="_Toc35856828"/>
      <w:bookmarkStart w:id="2509" w:name="_Toc44001727"/>
      <w:bookmarkStart w:id="2510" w:name="_Toc51581330"/>
      <w:bookmarkStart w:id="2511" w:name="_Toc52356593"/>
      <w:bookmarkStart w:id="2512" w:name="_Toc55228163"/>
      <w:bookmarkStart w:id="2513" w:name="_Toc138323715"/>
      <w:bookmarkStart w:id="2514" w:name="_Toc139374853"/>
      <w:bookmarkStart w:id="2515" w:name="_Toc26975940"/>
      <w:bookmarkStart w:id="2516" w:name="_Toc35856829"/>
      <w:bookmarkStart w:id="2517" w:name="_Toc44001728"/>
      <w:bookmarkStart w:id="2518" w:name="_Toc51581331"/>
      <w:bookmarkStart w:id="2519" w:name="_Toc52356594"/>
      <w:bookmarkStart w:id="2520" w:name="_Toc55228164"/>
      <w:bookmarkStart w:id="2521" w:name="_Toc138323716"/>
      <w:bookmarkStart w:id="2522" w:name="_Toc219487784"/>
      <w:r>
        <w:rPr>
          <w:lang w:eastAsia="de-DE"/>
        </w:rPr>
        <w:t>A.5.1</w:t>
      </w:r>
      <w:r>
        <w:rPr>
          <w:lang w:eastAsia="de-DE"/>
        </w:rPr>
        <w:tab/>
        <w:t>OpenAPI document "</w:t>
      </w:r>
      <w:r w:rsidRPr="004E6FEB">
        <w:rPr>
          <w:lang w:eastAsia="de-DE"/>
        </w:rPr>
        <w:t>TS28532_H</w:t>
      </w:r>
      <w:r>
        <w:rPr>
          <w:lang w:eastAsia="de-DE"/>
        </w:rPr>
        <w:t>eartbeatNtf.yaml"</w:t>
      </w:r>
      <w:bookmarkEnd w:id="2507"/>
      <w:bookmarkEnd w:id="2508"/>
      <w:bookmarkEnd w:id="2509"/>
      <w:bookmarkEnd w:id="2510"/>
      <w:bookmarkEnd w:id="2511"/>
      <w:bookmarkEnd w:id="2512"/>
      <w:bookmarkEnd w:id="2513"/>
      <w:bookmarkEnd w:id="2514"/>
      <w:bookmarkEnd w:id="2522"/>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23" w:name="_Toc219487785"/>
      <w:r>
        <w:rPr>
          <w:lang w:eastAsia="de-DE"/>
        </w:rPr>
        <w:t>A.5.2</w:t>
      </w:r>
      <w:r>
        <w:rPr>
          <w:lang w:eastAsia="de-DE"/>
        </w:rPr>
        <w:tab/>
        <w:t>Integration with ONAP VES</w:t>
      </w:r>
      <w:bookmarkEnd w:id="2515"/>
      <w:bookmarkEnd w:id="2516"/>
      <w:bookmarkEnd w:id="2517"/>
      <w:bookmarkEnd w:id="2518"/>
      <w:bookmarkEnd w:id="2519"/>
      <w:bookmarkEnd w:id="2520"/>
      <w:bookmarkEnd w:id="2521"/>
      <w:bookmarkEnd w:id="2523"/>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24" w:name="_Toc44001729"/>
      <w:bookmarkStart w:id="2525" w:name="_Toc51581332"/>
      <w:bookmarkStart w:id="2526" w:name="_Toc52356595"/>
      <w:bookmarkStart w:id="2527" w:name="_Toc55228165"/>
      <w:bookmarkStart w:id="2528" w:name="_Toc138323717"/>
      <w:bookmarkStart w:id="2529" w:name="_Toc219487786"/>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24"/>
      <w:bookmarkEnd w:id="2525"/>
      <w:bookmarkEnd w:id="2526"/>
      <w:bookmarkEnd w:id="2527"/>
      <w:bookmarkEnd w:id="2528"/>
      <w:bookmarkEnd w:id="2529"/>
    </w:p>
    <w:p w14:paraId="7F888BFE" w14:textId="77777777" w:rsidR="00623B86" w:rsidRDefault="00623B86" w:rsidP="00623B86">
      <w:pPr>
        <w:pStyle w:val="Heading2"/>
        <w:rPr>
          <w:lang w:eastAsia="de-DE"/>
        </w:rPr>
      </w:pPr>
      <w:bookmarkStart w:id="2530" w:name="_Toc44001730"/>
      <w:bookmarkStart w:id="2531" w:name="_Toc51581333"/>
      <w:bookmarkStart w:id="2532" w:name="_Toc52356596"/>
      <w:bookmarkStart w:id="2533" w:name="_Toc55228166"/>
      <w:bookmarkStart w:id="2534" w:name="_Toc138323718"/>
      <w:bookmarkStart w:id="2535" w:name="_Toc219487787"/>
      <w:r>
        <w:rPr>
          <w:lang w:eastAsia="de-DE"/>
        </w:rPr>
        <w:t>A.6.1</w:t>
      </w:r>
      <w:r>
        <w:rPr>
          <w:lang w:eastAsia="de-DE"/>
        </w:rPr>
        <w:tab/>
        <w:t>Introduction</w:t>
      </w:r>
      <w:bookmarkEnd w:id="2530"/>
      <w:bookmarkEnd w:id="2531"/>
      <w:bookmarkEnd w:id="2532"/>
      <w:bookmarkEnd w:id="2533"/>
      <w:bookmarkEnd w:id="2534"/>
      <w:bookmarkEnd w:id="2535"/>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6" w:name="_Toc44001731"/>
      <w:bookmarkStart w:id="2537" w:name="_Toc51581334"/>
      <w:bookmarkStart w:id="2538" w:name="_Toc52356597"/>
      <w:bookmarkStart w:id="2539" w:name="_Toc55228167"/>
      <w:bookmarkStart w:id="2540" w:name="_Toc138323719"/>
      <w:bookmarkStart w:id="2541" w:name="_Toc139374857"/>
      <w:bookmarkStart w:id="2542" w:name="_Toc219487788"/>
      <w:r>
        <w:lastRenderedPageBreak/>
        <w:t>A.6.2</w:t>
      </w:r>
      <w:r>
        <w:tab/>
      </w:r>
      <w:r>
        <w:rPr>
          <w:lang w:eastAsia="de-DE"/>
        </w:rPr>
        <w:t>OpenAPI document "</w:t>
      </w:r>
      <w:r w:rsidRPr="004E6FEB">
        <w:rPr>
          <w:lang w:eastAsia="de-DE"/>
        </w:rPr>
        <w:t>TS28532_S</w:t>
      </w:r>
      <w:r>
        <w:rPr>
          <w:lang w:eastAsia="de-DE"/>
        </w:rPr>
        <w:t>treamingDataMnS.yaml"</w:t>
      </w:r>
      <w:bookmarkEnd w:id="2536"/>
      <w:bookmarkEnd w:id="2537"/>
      <w:bookmarkEnd w:id="2538"/>
      <w:bookmarkEnd w:id="2539"/>
      <w:bookmarkEnd w:id="2540"/>
      <w:bookmarkEnd w:id="2541"/>
      <w:bookmarkEnd w:id="2542"/>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539B32A3" w14:textId="77777777" w:rsidR="00623B86" w:rsidRDefault="00623B86" w:rsidP="00623B86">
      <w:pPr>
        <w:pStyle w:val="Heading1"/>
        <w:rPr>
          <w:lang w:eastAsia="de-DE"/>
        </w:rPr>
      </w:pPr>
      <w:bookmarkStart w:id="2543" w:name="_Toc51581335"/>
      <w:bookmarkStart w:id="2544" w:name="_Toc52356598"/>
      <w:bookmarkStart w:id="2545" w:name="_Toc55228168"/>
      <w:bookmarkStart w:id="2546" w:name="_Toc138323720"/>
      <w:bookmarkStart w:id="2547" w:name="_Toc219487789"/>
      <w:r>
        <w:t>A.7</w:t>
      </w:r>
      <w:r>
        <w:tab/>
      </w:r>
      <w:r>
        <w:rPr>
          <w:lang w:eastAsia="de-DE"/>
        </w:rPr>
        <w:t>File data reporting management service</w:t>
      </w:r>
      <w:bookmarkEnd w:id="2543"/>
      <w:bookmarkEnd w:id="2544"/>
      <w:bookmarkEnd w:id="2545"/>
      <w:bookmarkEnd w:id="2546"/>
      <w:bookmarkEnd w:id="2547"/>
    </w:p>
    <w:p w14:paraId="03F26C90" w14:textId="77777777" w:rsidR="00623B86" w:rsidRDefault="00623B86" w:rsidP="00623B86">
      <w:pPr>
        <w:pStyle w:val="Heading2"/>
        <w:rPr>
          <w:lang w:eastAsia="de-DE"/>
        </w:rPr>
      </w:pPr>
      <w:bookmarkStart w:id="2548" w:name="_Toc51581336"/>
      <w:bookmarkStart w:id="2549" w:name="_Toc52356599"/>
      <w:bookmarkStart w:id="2550" w:name="_Toc55228169"/>
      <w:bookmarkStart w:id="2551" w:name="_Toc138323721"/>
      <w:bookmarkStart w:id="2552" w:name="_Toc219487790"/>
      <w:r>
        <w:rPr>
          <w:lang w:eastAsia="de-DE"/>
        </w:rPr>
        <w:t>A.7.1</w:t>
      </w:r>
      <w:r>
        <w:rPr>
          <w:lang w:eastAsia="de-DE"/>
        </w:rPr>
        <w:tab/>
        <w:t>Introduction</w:t>
      </w:r>
      <w:bookmarkEnd w:id="2548"/>
      <w:bookmarkEnd w:id="2549"/>
      <w:bookmarkEnd w:id="2550"/>
      <w:bookmarkEnd w:id="2551"/>
      <w:bookmarkEnd w:id="2552"/>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53" w:name="_Toc51581337"/>
      <w:bookmarkStart w:id="2554" w:name="_Toc52356600"/>
      <w:bookmarkStart w:id="2555"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6" w:name="_Toc138323722"/>
      <w:bookmarkStart w:id="2557" w:name="_Toc139374860"/>
      <w:bookmarkStart w:id="2558" w:name="_Toc138323723"/>
      <w:bookmarkStart w:id="2559" w:name="_Toc219487791"/>
      <w:bookmarkEnd w:id="2553"/>
      <w:bookmarkEnd w:id="2554"/>
      <w:bookmarkEnd w:id="2555"/>
      <w:r>
        <w:t>A.7.2</w:t>
      </w:r>
      <w:r>
        <w:tab/>
      </w:r>
      <w:r>
        <w:rPr>
          <w:lang w:eastAsia="de-DE"/>
        </w:rPr>
        <w:t>OpenAPI document "</w:t>
      </w:r>
      <w:r w:rsidRPr="004E6FEB">
        <w:rPr>
          <w:lang w:eastAsia="de-DE"/>
        </w:rPr>
        <w:t>TS28532_F</w:t>
      </w:r>
      <w:r>
        <w:rPr>
          <w:lang w:eastAsia="de-DE"/>
        </w:rPr>
        <w:t>ileDataReportingMnS.yaml"</w:t>
      </w:r>
      <w:bookmarkEnd w:id="2556"/>
      <w:bookmarkEnd w:id="2557"/>
      <w:bookmarkEnd w:id="2559"/>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60" w:name="_Toc219487792"/>
      <w:r>
        <w:t>A.7.3</w:t>
      </w:r>
      <w:r>
        <w:tab/>
      </w:r>
      <w:r>
        <w:rPr>
          <w:lang w:eastAsia="de-DE"/>
        </w:rPr>
        <w:t>Integration with ONAP VES</w:t>
      </w:r>
      <w:bookmarkEnd w:id="2558"/>
      <w:bookmarkEnd w:id="2560"/>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17854E09" w14:textId="77777777" w:rsidR="00623B86" w:rsidRDefault="00623B86" w:rsidP="00623B86">
      <w:pPr>
        <w:pStyle w:val="Heading8"/>
        <w:rPr>
          <w:rFonts w:cs="Arial"/>
          <w:szCs w:val="36"/>
        </w:rPr>
      </w:pPr>
      <w:r>
        <w:br w:type="page"/>
      </w:r>
      <w:bookmarkStart w:id="2561" w:name="_Toc35856830"/>
      <w:bookmarkStart w:id="2562" w:name="_Toc44001732"/>
      <w:bookmarkStart w:id="2563" w:name="_Toc51581338"/>
      <w:bookmarkStart w:id="2564" w:name="_Toc52356601"/>
      <w:bookmarkStart w:id="2565" w:name="_Toc55228171"/>
      <w:bookmarkStart w:id="2566" w:name="_Toc138323724"/>
      <w:bookmarkStart w:id="2567" w:name="_Toc219487793"/>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61"/>
      <w:bookmarkEnd w:id="2562"/>
      <w:bookmarkEnd w:id="2563"/>
      <w:bookmarkEnd w:id="2564"/>
      <w:bookmarkEnd w:id="2565"/>
      <w:bookmarkEnd w:id="2566"/>
      <w:bookmarkEnd w:id="2567"/>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
      </w:pPr>
      <w:r>
        <w:t>-</w:t>
      </w:r>
      <w:r>
        <w:tab/>
        <w:t>The produced notification conforms to ONAP-defined VES specification;</w:t>
      </w:r>
    </w:p>
    <w:p w14:paraId="3660EB91" w14:textId="2BE8DE2D" w:rsidR="00623B86" w:rsidRDefault="00623B86" w:rsidP="00623B86">
      <w:pPr>
        <w:pStyle w:val="B1"/>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18DB8203" w14:textId="77777777" w:rsidR="00623B86" w:rsidRPr="00215D3C" w:rsidRDefault="00623B86" w:rsidP="00623B86">
      <w:pPr>
        <w:pStyle w:val="Heading8"/>
      </w:pPr>
      <w:bookmarkStart w:id="2568" w:name="historyclause"/>
      <w:r w:rsidRPr="00215D3C">
        <w:br w:type="page"/>
      </w:r>
      <w:bookmarkStart w:id="2569" w:name="_Toc20494861"/>
      <w:bookmarkStart w:id="2570" w:name="_Toc26975941"/>
      <w:bookmarkStart w:id="2571" w:name="_Toc35856831"/>
      <w:bookmarkStart w:id="2572" w:name="_Toc44001733"/>
      <w:bookmarkStart w:id="2573" w:name="_Toc51581339"/>
      <w:bookmarkStart w:id="2574" w:name="_Toc52356602"/>
      <w:bookmarkStart w:id="2575" w:name="_Toc55228172"/>
      <w:bookmarkStart w:id="2576" w:name="_Toc138323725"/>
      <w:bookmarkStart w:id="2577" w:name="_Toc219487794"/>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69"/>
      <w:bookmarkEnd w:id="2570"/>
      <w:bookmarkEnd w:id="2571"/>
      <w:bookmarkEnd w:id="2572"/>
      <w:bookmarkEnd w:id="2573"/>
      <w:bookmarkEnd w:id="2574"/>
      <w:bookmarkEnd w:id="2575"/>
      <w:bookmarkEnd w:id="2576"/>
      <w:bookmarkEnd w:id="2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6F493A">
        <w:trPr>
          <w:cantSplit/>
        </w:trPr>
        <w:tc>
          <w:tcPr>
            <w:tcW w:w="9639" w:type="dxa"/>
            <w:gridSpan w:val="8"/>
            <w:tcBorders>
              <w:bottom w:val="nil"/>
            </w:tcBorders>
            <w:shd w:val="solid" w:color="FFFFFF" w:fill="auto"/>
          </w:tcPr>
          <w:bookmarkEnd w:id="2568"/>
          <w:p w14:paraId="38175F25" w14:textId="77777777" w:rsidR="00623B86" w:rsidRPr="00215D3C" w:rsidRDefault="00623B86" w:rsidP="006F493A">
            <w:pPr>
              <w:pStyle w:val="TAL"/>
              <w:jc w:val="center"/>
              <w:rPr>
                <w:b/>
                <w:sz w:val="16"/>
              </w:rPr>
            </w:pPr>
            <w:r w:rsidRPr="00215D3C">
              <w:rPr>
                <w:b/>
              </w:rPr>
              <w:t>Change history</w:t>
            </w:r>
          </w:p>
        </w:tc>
      </w:tr>
      <w:tr w:rsidR="00623B86" w:rsidRPr="00215D3C" w14:paraId="394B480A" w14:textId="77777777" w:rsidTr="006F493A">
        <w:tc>
          <w:tcPr>
            <w:tcW w:w="800" w:type="dxa"/>
            <w:shd w:val="pct10" w:color="auto" w:fill="FFFFFF"/>
          </w:tcPr>
          <w:p w14:paraId="546F8FCC" w14:textId="77777777" w:rsidR="00623B86" w:rsidRPr="00215D3C" w:rsidRDefault="00623B86" w:rsidP="006F493A">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6F493A">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6F493A">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6F493A">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6F493A">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6F493A">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6F493A">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6F493A">
            <w:pPr>
              <w:pStyle w:val="TAL"/>
              <w:rPr>
                <w:b/>
                <w:sz w:val="16"/>
              </w:rPr>
            </w:pPr>
            <w:r w:rsidRPr="00215D3C">
              <w:rPr>
                <w:b/>
                <w:sz w:val="16"/>
              </w:rPr>
              <w:t>New version</w:t>
            </w:r>
          </w:p>
        </w:tc>
      </w:tr>
      <w:tr w:rsidR="00623B86" w:rsidRPr="00215D3C" w14:paraId="0603836F" w14:textId="77777777" w:rsidTr="006F493A">
        <w:tc>
          <w:tcPr>
            <w:tcW w:w="800" w:type="dxa"/>
            <w:shd w:val="solid" w:color="FFFFFF" w:fill="auto"/>
          </w:tcPr>
          <w:p w14:paraId="18177DE1"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844D6D6"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63F2AF20" w14:textId="77777777" w:rsidR="00623B86" w:rsidRPr="00791EF5" w:rsidRDefault="00623B86" w:rsidP="006F493A">
            <w:pPr>
              <w:pStyle w:val="TAL"/>
              <w:rPr>
                <w:noProof/>
                <w:sz w:val="16"/>
                <w:szCs w:val="16"/>
              </w:rPr>
            </w:pPr>
          </w:p>
        </w:tc>
        <w:tc>
          <w:tcPr>
            <w:tcW w:w="567" w:type="dxa"/>
            <w:shd w:val="solid" w:color="FFFFFF" w:fill="auto"/>
          </w:tcPr>
          <w:p w14:paraId="7035413A" w14:textId="77777777" w:rsidR="00623B86" w:rsidRPr="00791EF5" w:rsidRDefault="00623B86" w:rsidP="006F493A">
            <w:pPr>
              <w:pStyle w:val="TAL"/>
              <w:rPr>
                <w:noProof/>
                <w:sz w:val="16"/>
                <w:szCs w:val="16"/>
              </w:rPr>
            </w:pPr>
          </w:p>
        </w:tc>
        <w:tc>
          <w:tcPr>
            <w:tcW w:w="425" w:type="dxa"/>
            <w:shd w:val="solid" w:color="FFFFFF" w:fill="auto"/>
          </w:tcPr>
          <w:p w14:paraId="46144FC5" w14:textId="77777777" w:rsidR="00623B86" w:rsidRPr="00791EF5" w:rsidRDefault="00623B86" w:rsidP="006F493A">
            <w:pPr>
              <w:pStyle w:val="TAL"/>
              <w:rPr>
                <w:noProof/>
                <w:sz w:val="16"/>
                <w:szCs w:val="16"/>
              </w:rPr>
            </w:pPr>
          </w:p>
        </w:tc>
        <w:tc>
          <w:tcPr>
            <w:tcW w:w="567" w:type="dxa"/>
            <w:shd w:val="solid" w:color="FFFFFF" w:fill="auto"/>
          </w:tcPr>
          <w:p w14:paraId="14452298" w14:textId="77777777" w:rsidR="00623B86" w:rsidRPr="00791EF5" w:rsidRDefault="00623B86" w:rsidP="006F493A">
            <w:pPr>
              <w:pStyle w:val="TAL"/>
              <w:rPr>
                <w:noProof/>
                <w:sz w:val="16"/>
                <w:szCs w:val="16"/>
              </w:rPr>
            </w:pPr>
          </w:p>
        </w:tc>
        <w:tc>
          <w:tcPr>
            <w:tcW w:w="4678" w:type="dxa"/>
            <w:shd w:val="solid" w:color="FFFFFF" w:fill="auto"/>
          </w:tcPr>
          <w:p w14:paraId="3B4CD585" w14:textId="77777777" w:rsidR="00623B86" w:rsidRPr="00791EF5" w:rsidRDefault="00623B86" w:rsidP="006F493A">
            <w:pPr>
              <w:pStyle w:val="TAL"/>
              <w:rPr>
                <w:noProof/>
                <w:sz w:val="16"/>
                <w:szCs w:val="16"/>
              </w:rPr>
            </w:pPr>
            <w:r w:rsidRPr="00791EF5">
              <w:rPr>
                <w:noProof/>
                <w:sz w:val="16"/>
                <w:szCs w:val="16"/>
              </w:rPr>
              <w:t>Upgrade to change control version</w:t>
            </w:r>
          </w:p>
        </w:tc>
        <w:tc>
          <w:tcPr>
            <w:tcW w:w="708" w:type="dxa"/>
            <w:shd w:val="solid" w:color="FFFFFF" w:fill="auto"/>
          </w:tcPr>
          <w:p w14:paraId="0DA820EB" w14:textId="77777777" w:rsidR="00623B86" w:rsidRPr="00791EF5" w:rsidRDefault="00623B86" w:rsidP="006F493A">
            <w:pPr>
              <w:pStyle w:val="TAL"/>
              <w:rPr>
                <w:noProof/>
                <w:sz w:val="16"/>
                <w:szCs w:val="16"/>
              </w:rPr>
            </w:pPr>
            <w:r w:rsidRPr="00791EF5">
              <w:rPr>
                <w:noProof/>
                <w:sz w:val="16"/>
                <w:szCs w:val="16"/>
              </w:rPr>
              <w:t>15.0.0</w:t>
            </w:r>
          </w:p>
        </w:tc>
      </w:tr>
      <w:tr w:rsidR="00623B86" w:rsidRPr="00215D3C" w14:paraId="471621B7" w14:textId="77777777" w:rsidTr="006F493A">
        <w:tc>
          <w:tcPr>
            <w:tcW w:w="800" w:type="dxa"/>
            <w:shd w:val="solid" w:color="FFFFFF" w:fill="auto"/>
          </w:tcPr>
          <w:p w14:paraId="4FD5E54E"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BCAD313"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0F1075C5" w14:textId="77777777" w:rsidR="00623B86" w:rsidRPr="00791EF5" w:rsidRDefault="00623B86" w:rsidP="006F493A">
            <w:pPr>
              <w:pStyle w:val="TAL"/>
              <w:rPr>
                <w:noProof/>
                <w:sz w:val="16"/>
                <w:szCs w:val="16"/>
              </w:rPr>
            </w:pPr>
          </w:p>
        </w:tc>
        <w:tc>
          <w:tcPr>
            <w:tcW w:w="567" w:type="dxa"/>
            <w:shd w:val="solid" w:color="FFFFFF" w:fill="auto"/>
          </w:tcPr>
          <w:p w14:paraId="0582AF55" w14:textId="77777777" w:rsidR="00623B86" w:rsidRPr="00791EF5" w:rsidRDefault="00623B86" w:rsidP="006F493A">
            <w:pPr>
              <w:pStyle w:val="TAL"/>
              <w:rPr>
                <w:noProof/>
                <w:sz w:val="16"/>
                <w:szCs w:val="16"/>
              </w:rPr>
            </w:pPr>
          </w:p>
        </w:tc>
        <w:tc>
          <w:tcPr>
            <w:tcW w:w="425" w:type="dxa"/>
            <w:shd w:val="solid" w:color="FFFFFF" w:fill="auto"/>
          </w:tcPr>
          <w:p w14:paraId="018CFC2A" w14:textId="77777777" w:rsidR="00623B86" w:rsidRPr="00791EF5" w:rsidRDefault="00623B86" w:rsidP="006F493A">
            <w:pPr>
              <w:pStyle w:val="TAL"/>
              <w:rPr>
                <w:noProof/>
                <w:sz w:val="16"/>
                <w:szCs w:val="16"/>
              </w:rPr>
            </w:pPr>
          </w:p>
        </w:tc>
        <w:tc>
          <w:tcPr>
            <w:tcW w:w="567" w:type="dxa"/>
            <w:shd w:val="solid" w:color="FFFFFF" w:fill="auto"/>
          </w:tcPr>
          <w:p w14:paraId="18B29826" w14:textId="77777777" w:rsidR="00623B86" w:rsidRPr="00791EF5" w:rsidRDefault="00623B86" w:rsidP="006F493A">
            <w:pPr>
              <w:pStyle w:val="TAL"/>
              <w:rPr>
                <w:noProof/>
                <w:sz w:val="16"/>
                <w:szCs w:val="16"/>
              </w:rPr>
            </w:pPr>
          </w:p>
        </w:tc>
        <w:tc>
          <w:tcPr>
            <w:tcW w:w="4678" w:type="dxa"/>
            <w:shd w:val="solid" w:color="FFFFFF" w:fill="auto"/>
          </w:tcPr>
          <w:p w14:paraId="1683A8D3" w14:textId="77777777" w:rsidR="00623B86" w:rsidRPr="00791EF5" w:rsidRDefault="00623B86" w:rsidP="006F493A">
            <w:pPr>
              <w:pStyle w:val="TAL"/>
              <w:rPr>
                <w:noProof/>
                <w:sz w:val="16"/>
                <w:szCs w:val="16"/>
              </w:rPr>
            </w:pPr>
            <w:r w:rsidRPr="00791EF5">
              <w:rPr>
                <w:noProof/>
                <w:sz w:val="16"/>
                <w:szCs w:val="16"/>
              </w:rPr>
              <w:t>EditHelp editorial fix</w:t>
            </w:r>
          </w:p>
        </w:tc>
        <w:tc>
          <w:tcPr>
            <w:tcW w:w="708" w:type="dxa"/>
            <w:shd w:val="solid" w:color="FFFFFF" w:fill="auto"/>
          </w:tcPr>
          <w:p w14:paraId="53F05C6A" w14:textId="77777777" w:rsidR="00623B86" w:rsidRPr="00791EF5" w:rsidRDefault="00623B86" w:rsidP="006F493A">
            <w:pPr>
              <w:pStyle w:val="TAL"/>
              <w:rPr>
                <w:noProof/>
                <w:sz w:val="16"/>
                <w:szCs w:val="16"/>
              </w:rPr>
            </w:pPr>
            <w:r w:rsidRPr="00791EF5">
              <w:rPr>
                <w:noProof/>
                <w:sz w:val="16"/>
                <w:szCs w:val="16"/>
              </w:rPr>
              <w:t>15.0.1</w:t>
            </w:r>
          </w:p>
        </w:tc>
      </w:tr>
      <w:tr w:rsidR="00623B86" w:rsidRPr="00215D3C" w14:paraId="30708D00" w14:textId="77777777" w:rsidTr="006F493A">
        <w:tc>
          <w:tcPr>
            <w:tcW w:w="800" w:type="dxa"/>
            <w:shd w:val="solid" w:color="FFFFFF" w:fill="auto"/>
          </w:tcPr>
          <w:p w14:paraId="37184B7D" w14:textId="77777777" w:rsidR="00623B86" w:rsidRPr="00791EF5" w:rsidRDefault="00623B86" w:rsidP="006F493A">
            <w:pPr>
              <w:pStyle w:val="TAL"/>
              <w:rPr>
                <w:noProof/>
                <w:sz w:val="16"/>
                <w:szCs w:val="16"/>
              </w:rPr>
            </w:pPr>
            <w:r w:rsidRPr="00791EF5">
              <w:rPr>
                <w:noProof/>
                <w:sz w:val="16"/>
                <w:szCs w:val="16"/>
              </w:rPr>
              <w:t>2018-12</w:t>
            </w:r>
          </w:p>
        </w:tc>
        <w:tc>
          <w:tcPr>
            <w:tcW w:w="901" w:type="dxa"/>
            <w:shd w:val="solid" w:color="FFFFFF" w:fill="auto"/>
          </w:tcPr>
          <w:p w14:paraId="3A14C45D" w14:textId="77777777" w:rsidR="00623B86" w:rsidRPr="00791EF5" w:rsidRDefault="00623B86" w:rsidP="006F493A">
            <w:pPr>
              <w:pStyle w:val="TAL"/>
              <w:rPr>
                <w:noProof/>
                <w:sz w:val="16"/>
                <w:szCs w:val="16"/>
              </w:rPr>
            </w:pPr>
            <w:r w:rsidRPr="00791EF5">
              <w:rPr>
                <w:noProof/>
                <w:sz w:val="16"/>
                <w:szCs w:val="16"/>
              </w:rPr>
              <w:t>SA#82</w:t>
            </w:r>
          </w:p>
        </w:tc>
        <w:tc>
          <w:tcPr>
            <w:tcW w:w="993" w:type="dxa"/>
            <w:shd w:val="solid" w:color="FFFFFF" w:fill="auto"/>
          </w:tcPr>
          <w:p w14:paraId="49BE0857" w14:textId="77777777" w:rsidR="00623B86" w:rsidRPr="00791EF5" w:rsidRDefault="00623B86" w:rsidP="006F493A">
            <w:pPr>
              <w:pStyle w:val="TAL"/>
              <w:rPr>
                <w:noProof/>
                <w:sz w:val="16"/>
                <w:szCs w:val="16"/>
              </w:rPr>
            </w:pPr>
            <w:r w:rsidRPr="00791EF5">
              <w:rPr>
                <w:noProof/>
                <w:sz w:val="16"/>
                <w:szCs w:val="16"/>
              </w:rPr>
              <w:t>SP-181042</w:t>
            </w:r>
          </w:p>
        </w:tc>
        <w:tc>
          <w:tcPr>
            <w:tcW w:w="567" w:type="dxa"/>
            <w:shd w:val="solid" w:color="FFFFFF" w:fill="auto"/>
          </w:tcPr>
          <w:p w14:paraId="1A52C24E" w14:textId="77777777" w:rsidR="00623B86" w:rsidRPr="00791EF5" w:rsidRDefault="00623B86" w:rsidP="006F493A">
            <w:pPr>
              <w:pStyle w:val="TAL"/>
              <w:rPr>
                <w:noProof/>
                <w:sz w:val="16"/>
                <w:szCs w:val="16"/>
              </w:rPr>
            </w:pPr>
            <w:r w:rsidRPr="00791EF5">
              <w:rPr>
                <w:noProof/>
                <w:sz w:val="16"/>
                <w:szCs w:val="16"/>
              </w:rPr>
              <w:t>0002</w:t>
            </w:r>
          </w:p>
        </w:tc>
        <w:tc>
          <w:tcPr>
            <w:tcW w:w="425" w:type="dxa"/>
            <w:shd w:val="solid" w:color="FFFFFF" w:fill="auto"/>
          </w:tcPr>
          <w:p w14:paraId="73F4F5DC" w14:textId="77777777" w:rsidR="00623B86" w:rsidRPr="00791EF5" w:rsidRDefault="00623B86" w:rsidP="006F493A">
            <w:pPr>
              <w:pStyle w:val="TAL"/>
              <w:rPr>
                <w:noProof/>
                <w:sz w:val="16"/>
                <w:szCs w:val="16"/>
              </w:rPr>
            </w:pPr>
            <w:r w:rsidRPr="00791EF5">
              <w:rPr>
                <w:noProof/>
                <w:sz w:val="16"/>
                <w:szCs w:val="16"/>
              </w:rPr>
              <w:t>1</w:t>
            </w:r>
          </w:p>
        </w:tc>
        <w:tc>
          <w:tcPr>
            <w:tcW w:w="567" w:type="dxa"/>
            <w:shd w:val="solid" w:color="FFFFFF" w:fill="auto"/>
          </w:tcPr>
          <w:p w14:paraId="1788FCB9" w14:textId="77777777" w:rsidR="00623B86" w:rsidRPr="00791EF5" w:rsidRDefault="00623B86" w:rsidP="006F493A">
            <w:pPr>
              <w:pStyle w:val="TAL"/>
              <w:rPr>
                <w:noProof/>
                <w:sz w:val="16"/>
                <w:szCs w:val="16"/>
              </w:rPr>
            </w:pPr>
            <w:r w:rsidRPr="00791EF5">
              <w:rPr>
                <w:noProof/>
                <w:sz w:val="16"/>
                <w:szCs w:val="16"/>
              </w:rPr>
              <w:t>F</w:t>
            </w:r>
          </w:p>
        </w:tc>
        <w:tc>
          <w:tcPr>
            <w:tcW w:w="4678" w:type="dxa"/>
            <w:shd w:val="solid" w:color="FFFFFF" w:fill="auto"/>
          </w:tcPr>
          <w:p w14:paraId="7D540C29" w14:textId="77777777" w:rsidR="00623B86" w:rsidRPr="00791EF5" w:rsidRDefault="00623B86" w:rsidP="006F493A">
            <w:pPr>
              <w:pStyle w:val="TAL"/>
              <w:rPr>
                <w:noProof/>
                <w:sz w:val="16"/>
                <w:szCs w:val="16"/>
              </w:rPr>
            </w:pPr>
            <w:r w:rsidRPr="00791EF5">
              <w:rPr>
                <w:noProof/>
                <w:sz w:val="16"/>
                <w:szCs w:val="16"/>
              </w:rPr>
              <w:t>Correction of references</w:t>
            </w:r>
          </w:p>
        </w:tc>
        <w:tc>
          <w:tcPr>
            <w:tcW w:w="708" w:type="dxa"/>
            <w:shd w:val="solid" w:color="FFFFFF" w:fill="auto"/>
          </w:tcPr>
          <w:p w14:paraId="1C6381A0" w14:textId="77777777" w:rsidR="00623B86" w:rsidRPr="00791EF5" w:rsidRDefault="00623B86" w:rsidP="006F493A">
            <w:pPr>
              <w:pStyle w:val="TAL"/>
              <w:rPr>
                <w:noProof/>
                <w:sz w:val="16"/>
                <w:szCs w:val="16"/>
              </w:rPr>
            </w:pPr>
            <w:r w:rsidRPr="00791EF5">
              <w:rPr>
                <w:noProof/>
                <w:sz w:val="16"/>
                <w:szCs w:val="16"/>
              </w:rPr>
              <w:t>15.1.0</w:t>
            </w:r>
          </w:p>
        </w:tc>
      </w:tr>
      <w:tr w:rsidR="00623B86" w:rsidRPr="00215D3C" w14:paraId="54F50115" w14:textId="77777777" w:rsidTr="006F493A">
        <w:tc>
          <w:tcPr>
            <w:tcW w:w="800" w:type="dxa"/>
            <w:shd w:val="solid" w:color="FFFFFF" w:fill="auto"/>
          </w:tcPr>
          <w:p w14:paraId="68DE037A"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384E4A"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13204719"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54583B" w14:textId="77777777" w:rsidR="00623B86" w:rsidRPr="00791EF5" w:rsidRDefault="00623B86" w:rsidP="00623B86">
            <w:pPr>
              <w:pStyle w:val="TAL"/>
              <w:keepNext w:val="0"/>
              <w:rPr>
                <w:noProof/>
                <w:sz w:val="16"/>
                <w:szCs w:val="16"/>
              </w:rPr>
            </w:pPr>
            <w:r w:rsidRPr="00791EF5">
              <w:rPr>
                <w:noProof/>
                <w:sz w:val="16"/>
                <w:szCs w:val="16"/>
              </w:rPr>
              <w:t>0003</w:t>
            </w:r>
          </w:p>
        </w:tc>
        <w:tc>
          <w:tcPr>
            <w:tcW w:w="425" w:type="dxa"/>
            <w:shd w:val="solid" w:color="FFFFFF" w:fill="auto"/>
          </w:tcPr>
          <w:p w14:paraId="36C9BA9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407B63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E6AF93" w14:textId="77777777" w:rsidR="00623B86" w:rsidRPr="00791EF5" w:rsidRDefault="00623B86" w:rsidP="00623B86">
            <w:pPr>
              <w:pStyle w:val="TAL"/>
              <w:keepNext w:val="0"/>
              <w:rPr>
                <w:noProof/>
                <w:sz w:val="16"/>
                <w:szCs w:val="16"/>
              </w:rPr>
            </w:pPr>
            <w:r w:rsidRPr="00791EF5">
              <w:rPr>
                <w:rFonts w:hint="eastAsia"/>
                <w:noProof/>
                <w:sz w:val="16"/>
                <w:szCs w:val="16"/>
              </w:rPr>
              <w:t xml:space="preserve">Align with 3GPP draft rules </w:t>
            </w:r>
            <w:r w:rsidRPr="00791EF5">
              <w:rPr>
                <w:noProof/>
                <w:sz w:val="16"/>
                <w:szCs w:val="16"/>
              </w:rPr>
              <w:t>of the usage of must</w:t>
            </w:r>
          </w:p>
        </w:tc>
        <w:tc>
          <w:tcPr>
            <w:tcW w:w="708" w:type="dxa"/>
            <w:shd w:val="solid" w:color="FFFFFF" w:fill="auto"/>
          </w:tcPr>
          <w:p w14:paraId="3AEA98CF"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3D57D44" w14:textId="77777777" w:rsidTr="006F493A">
        <w:tc>
          <w:tcPr>
            <w:tcW w:w="800" w:type="dxa"/>
            <w:shd w:val="solid" w:color="FFFFFF" w:fill="auto"/>
          </w:tcPr>
          <w:p w14:paraId="56377232"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24D3C3"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7DCB363"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DAA4BF" w14:textId="77777777" w:rsidR="00623B86" w:rsidRPr="00791EF5" w:rsidRDefault="00623B86" w:rsidP="00623B86">
            <w:pPr>
              <w:pStyle w:val="TAL"/>
              <w:keepNext w:val="0"/>
              <w:rPr>
                <w:noProof/>
                <w:sz w:val="16"/>
                <w:szCs w:val="16"/>
              </w:rPr>
            </w:pPr>
            <w:r w:rsidRPr="00791EF5">
              <w:rPr>
                <w:noProof/>
                <w:sz w:val="16"/>
                <w:szCs w:val="16"/>
              </w:rPr>
              <w:t>0004</w:t>
            </w:r>
          </w:p>
        </w:tc>
        <w:tc>
          <w:tcPr>
            <w:tcW w:w="425" w:type="dxa"/>
            <w:shd w:val="solid" w:color="FFFFFF" w:fill="auto"/>
          </w:tcPr>
          <w:p w14:paraId="56EF0DAD"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BEC7AF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A363CC2" w14:textId="77777777" w:rsidR="00623B86" w:rsidRPr="00791EF5" w:rsidRDefault="00623B86" w:rsidP="00623B86">
            <w:pPr>
              <w:pStyle w:val="TAL"/>
              <w:keepNext w:val="0"/>
              <w:rPr>
                <w:noProof/>
                <w:sz w:val="16"/>
                <w:szCs w:val="16"/>
              </w:rPr>
            </w:pPr>
            <w:r w:rsidRPr="00791EF5">
              <w:rPr>
                <w:noProof/>
                <w:sz w:val="16"/>
                <w:szCs w:val="16"/>
              </w:rPr>
              <w:t xml:space="preserve">Correction of the </w:t>
            </w:r>
            <w:r w:rsidRPr="00791EF5">
              <w:rPr>
                <w:rFonts w:hint="eastAsia"/>
                <w:noProof/>
                <w:sz w:val="16"/>
                <w:szCs w:val="16"/>
              </w:rPr>
              <w:t>numbering and title of figures and tables</w:t>
            </w:r>
          </w:p>
        </w:tc>
        <w:tc>
          <w:tcPr>
            <w:tcW w:w="708" w:type="dxa"/>
            <w:shd w:val="solid" w:color="FFFFFF" w:fill="auto"/>
          </w:tcPr>
          <w:p w14:paraId="7DC5AEF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A89F344" w14:textId="77777777" w:rsidTr="006F493A">
        <w:tc>
          <w:tcPr>
            <w:tcW w:w="800" w:type="dxa"/>
            <w:shd w:val="solid" w:color="FFFFFF" w:fill="auto"/>
          </w:tcPr>
          <w:p w14:paraId="50335D3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D8BD3B5"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5845A097"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022EB8E5" w14:textId="77777777" w:rsidR="00623B86" w:rsidRPr="00791EF5" w:rsidRDefault="00623B86" w:rsidP="00623B86">
            <w:pPr>
              <w:pStyle w:val="TAL"/>
              <w:keepNext w:val="0"/>
              <w:rPr>
                <w:noProof/>
                <w:sz w:val="16"/>
                <w:szCs w:val="16"/>
              </w:rPr>
            </w:pPr>
            <w:r w:rsidRPr="00791EF5">
              <w:rPr>
                <w:noProof/>
                <w:sz w:val="16"/>
                <w:szCs w:val="16"/>
              </w:rPr>
              <w:t>0005</w:t>
            </w:r>
          </w:p>
        </w:tc>
        <w:tc>
          <w:tcPr>
            <w:tcW w:w="425" w:type="dxa"/>
            <w:shd w:val="solid" w:color="FFFFFF" w:fill="auto"/>
          </w:tcPr>
          <w:p w14:paraId="5577DC3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2481E9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C9A9CB" w14:textId="77777777" w:rsidR="00623B86" w:rsidRPr="00791EF5" w:rsidRDefault="00623B86" w:rsidP="00623B86">
            <w:pPr>
              <w:pStyle w:val="TAL"/>
              <w:keepNext w:val="0"/>
              <w:rPr>
                <w:noProof/>
                <w:sz w:val="16"/>
                <w:szCs w:val="16"/>
              </w:rPr>
            </w:pPr>
            <w:r w:rsidRPr="00791EF5">
              <w:rPr>
                <w:rFonts w:hint="eastAsia"/>
                <w:noProof/>
                <w:sz w:val="16"/>
                <w:szCs w:val="16"/>
              </w:rPr>
              <w:t>Remove</w:t>
            </w:r>
            <w:r w:rsidRPr="00791EF5">
              <w:rPr>
                <w:noProof/>
                <w:sz w:val="16"/>
                <w:szCs w:val="16"/>
              </w:rPr>
              <w:t xml:space="preserve"> unnecessary Editor’s Note and figure</w:t>
            </w:r>
          </w:p>
        </w:tc>
        <w:tc>
          <w:tcPr>
            <w:tcW w:w="708" w:type="dxa"/>
            <w:shd w:val="solid" w:color="FFFFFF" w:fill="auto"/>
          </w:tcPr>
          <w:p w14:paraId="7A83BA2B"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512C13C" w14:textId="77777777" w:rsidTr="006F493A">
        <w:tc>
          <w:tcPr>
            <w:tcW w:w="800" w:type="dxa"/>
            <w:shd w:val="solid" w:color="FFFFFF" w:fill="auto"/>
          </w:tcPr>
          <w:p w14:paraId="0946440F"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67ADAA72"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0C70BDB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5C2A06D1" w14:textId="77777777" w:rsidR="00623B86" w:rsidRPr="00791EF5" w:rsidRDefault="00623B86" w:rsidP="00623B86">
            <w:pPr>
              <w:pStyle w:val="TAL"/>
              <w:keepNext w:val="0"/>
              <w:rPr>
                <w:noProof/>
                <w:sz w:val="16"/>
                <w:szCs w:val="16"/>
              </w:rPr>
            </w:pPr>
            <w:r w:rsidRPr="00791EF5">
              <w:rPr>
                <w:noProof/>
                <w:sz w:val="16"/>
                <w:szCs w:val="16"/>
              </w:rPr>
              <w:t>0006</w:t>
            </w:r>
          </w:p>
        </w:tc>
        <w:tc>
          <w:tcPr>
            <w:tcW w:w="425" w:type="dxa"/>
            <w:shd w:val="solid" w:color="FFFFFF" w:fill="auto"/>
          </w:tcPr>
          <w:p w14:paraId="53545FC2"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EA7B8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C91D304" w14:textId="77777777" w:rsidR="00623B86" w:rsidRPr="00791EF5" w:rsidRDefault="00623B86" w:rsidP="00623B86">
            <w:pPr>
              <w:pStyle w:val="TAL"/>
              <w:keepNext w:val="0"/>
              <w:rPr>
                <w:noProof/>
                <w:sz w:val="16"/>
                <w:szCs w:val="16"/>
              </w:rPr>
            </w:pPr>
            <w:r w:rsidRPr="00791EF5">
              <w:rPr>
                <w:noProof/>
                <w:sz w:val="16"/>
                <w:szCs w:val="16"/>
              </w:rPr>
              <w:t>Update Resource URI of alarmCount</w:t>
            </w:r>
          </w:p>
        </w:tc>
        <w:tc>
          <w:tcPr>
            <w:tcW w:w="708" w:type="dxa"/>
            <w:shd w:val="solid" w:color="FFFFFF" w:fill="auto"/>
          </w:tcPr>
          <w:p w14:paraId="11592CA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EFE1E68" w14:textId="77777777" w:rsidTr="006F493A">
        <w:tc>
          <w:tcPr>
            <w:tcW w:w="800" w:type="dxa"/>
            <w:shd w:val="solid" w:color="FFFFFF" w:fill="auto"/>
          </w:tcPr>
          <w:p w14:paraId="5B8BE7F9"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14F18BF"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2751054"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10006885" w14:textId="77777777" w:rsidR="00623B86" w:rsidRPr="00791EF5" w:rsidRDefault="00623B86" w:rsidP="00623B86">
            <w:pPr>
              <w:pStyle w:val="TAL"/>
              <w:keepNext w:val="0"/>
              <w:rPr>
                <w:noProof/>
                <w:sz w:val="16"/>
                <w:szCs w:val="16"/>
              </w:rPr>
            </w:pPr>
            <w:r w:rsidRPr="00791EF5">
              <w:rPr>
                <w:noProof/>
                <w:sz w:val="16"/>
                <w:szCs w:val="16"/>
              </w:rPr>
              <w:t>0009</w:t>
            </w:r>
          </w:p>
        </w:tc>
        <w:tc>
          <w:tcPr>
            <w:tcW w:w="425" w:type="dxa"/>
            <w:shd w:val="solid" w:color="FFFFFF" w:fill="auto"/>
          </w:tcPr>
          <w:p w14:paraId="7AB66F7C"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DFD89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D84EC19" w14:textId="77777777" w:rsidR="00623B86" w:rsidRPr="00791EF5" w:rsidRDefault="00623B86" w:rsidP="00623B86">
            <w:pPr>
              <w:pStyle w:val="TAL"/>
              <w:keepNext w:val="0"/>
              <w:rPr>
                <w:noProof/>
                <w:sz w:val="16"/>
                <w:szCs w:val="16"/>
              </w:rPr>
            </w:pPr>
            <w:r w:rsidRPr="00791EF5">
              <w:rPr>
                <w:noProof/>
                <w:sz w:val="16"/>
                <w:szCs w:val="16"/>
              </w:rPr>
              <w:t>Change the name of IRPAgent and IRPManager</w:t>
            </w:r>
          </w:p>
        </w:tc>
        <w:tc>
          <w:tcPr>
            <w:tcW w:w="708" w:type="dxa"/>
            <w:shd w:val="solid" w:color="FFFFFF" w:fill="auto"/>
          </w:tcPr>
          <w:p w14:paraId="6F6273B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23887E8" w14:textId="77777777" w:rsidTr="006F493A">
        <w:tc>
          <w:tcPr>
            <w:tcW w:w="800" w:type="dxa"/>
            <w:shd w:val="solid" w:color="FFFFFF" w:fill="auto"/>
          </w:tcPr>
          <w:p w14:paraId="65E1370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C09BB3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C5F665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2E54CFB" w14:textId="77777777" w:rsidR="00623B86" w:rsidRPr="00791EF5" w:rsidRDefault="00623B86" w:rsidP="00623B86">
            <w:pPr>
              <w:pStyle w:val="TAL"/>
              <w:keepNext w:val="0"/>
              <w:rPr>
                <w:noProof/>
                <w:sz w:val="16"/>
                <w:szCs w:val="16"/>
              </w:rPr>
            </w:pPr>
            <w:r w:rsidRPr="00791EF5">
              <w:rPr>
                <w:noProof/>
                <w:sz w:val="16"/>
                <w:szCs w:val="16"/>
              </w:rPr>
              <w:t>0010</w:t>
            </w:r>
          </w:p>
        </w:tc>
        <w:tc>
          <w:tcPr>
            <w:tcW w:w="425" w:type="dxa"/>
            <w:shd w:val="solid" w:color="FFFFFF" w:fill="auto"/>
          </w:tcPr>
          <w:p w14:paraId="51C6EFF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F05B6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AEE55C1" w14:textId="77777777" w:rsidR="00623B86" w:rsidRPr="00791EF5" w:rsidRDefault="00623B86" w:rsidP="00623B86">
            <w:pPr>
              <w:pStyle w:val="TAL"/>
              <w:keepNext w:val="0"/>
              <w:rPr>
                <w:noProof/>
                <w:sz w:val="16"/>
                <w:szCs w:val="16"/>
              </w:rPr>
            </w:pPr>
            <w:r w:rsidRPr="00791EF5">
              <w:rPr>
                <w:noProof/>
                <w:sz w:val="16"/>
                <w:szCs w:val="16"/>
              </w:rPr>
              <w:t>Remove unnecessary import table and state diagram</w:t>
            </w:r>
          </w:p>
        </w:tc>
        <w:tc>
          <w:tcPr>
            <w:tcW w:w="708" w:type="dxa"/>
            <w:shd w:val="solid" w:color="FFFFFF" w:fill="auto"/>
          </w:tcPr>
          <w:p w14:paraId="645CABD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A06FA63" w14:textId="77777777" w:rsidTr="006F493A">
        <w:tc>
          <w:tcPr>
            <w:tcW w:w="800" w:type="dxa"/>
            <w:shd w:val="solid" w:color="FFFFFF" w:fill="auto"/>
          </w:tcPr>
          <w:p w14:paraId="5DC2A958"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E77B8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3E7B76E3"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18CB1D1" w14:textId="77777777" w:rsidR="00623B86" w:rsidRPr="00791EF5" w:rsidRDefault="00623B86" w:rsidP="00623B86">
            <w:pPr>
              <w:pStyle w:val="TAL"/>
              <w:keepNext w:val="0"/>
              <w:rPr>
                <w:noProof/>
                <w:sz w:val="16"/>
                <w:szCs w:val="16"/>
              </w:rPr>
            </w:pPr>
            <w:r w:rsidRPr="00791EF5">
              <w:rPr>
                <w:noProof/>
                <w:sz w:val="16"/>
                <w:szCs w:val="16"/>
              </w:rPr>
              <w:t>0012</w:t>
            </w:r>
          </w:p>
        </w:tc>
        <w:tc>
          <w:tcPr>
            <w:tcW w:w="425" w:type="dxa"/>
            <w:shd w:val="solid" w:color="FFFFFF" w:fill="auto"/>
          </w:tcPr>
          <w:p w14:paraId="2D8E601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A0A136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F97FCBC" w14:textId="77777777" w:rsidR="00623B86" w:rsidRPr="00791EF5" w:rsidRDefault="00623B86" w:rsidP="00623B86">
            <w:pPr>
              <w:pStyle w:val="TAL"/>
              <w:keepNext w:val="0"/>
              <w:rPr>
                <w:noProof/>
                <w:sz w:val="16"/>
                <w:szCs w:val="16"/>
              </w:rPr>
            </w:pPr>
            <w:r w:rsidRPr="00791EF5">
              <w:rPr>
                <w:noProof/>
                <w:sz w:val="16"/>
                <w:szCs w:val="16"/>
              </w:rPr>
              <w:t>Correct the subscription resource related errors</w:t>
            </w:r>
          </w:p>
        </w:tc>
        <w:tc>
          <w:tcPr>
            <w:tcW w:w="708" w:type="dxa"/>
            <w:shd w:val="solid" w:color="FFFFFF" w:fill="auto"/>
          </w:tcPr>
          <w:p w14:paraId="04C7A4B9"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3ACB9431" w14:textId="77777777" w:rsidTr="006F493A">
        <w:tc>
          <w:tcPr>
            <w:tcW w:w="800" w:type="dxa"/>
            <w:shd w:val="solid" w:color="FFFFFF" w:fill="auto"/>
          </w:tcPr>
          <w:p w14:paraId="78C0961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4B8A9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01165CD" w14:textId="77777777" w:rsidR="00623B86" w:rsidRPr="00791EF5" w:rsidRDefault="00623B86" w:rsidP="00623B86">
            <w:pPr>
              <w:pStyle w:val="TAL"/>
              <w:keepNext w:val="0"/>
              <w:rPr>
                <w:noProof/>
                <w:sz w:val="16"/>
                <w:szCs w:val="16"/>
              </w:rPr>
            </w:pPr>
            <w:r w:rsidRPr="00791EF5">
              <w:rPr>
                <w:noProof/>
                <w:sz w:val="16"/>
                <w:szCs w:val="16"/>
              </w:rPr>
              <w:t>SP-181043</w:t>
            </w:r>
          </w:p>
        </w:tc>
        <w:tc>
          <w:tcPr>
            <w:tcW w:w="567" w:type="dxa"/>
            <w:shd w:val="solid" w:color="FFFFFF" w:fill="auto"/>
          </w:tcPr>
          <w:p w14:paraId="167B4F3A" w14:textId="77777777" w:rsidR="00623B86" w:rsidRPr="00791EF5" w:rsidRDefault="00623B86" w:rsidP="00623B86">
            <w:pPr>
              <w:pStyle w:val="TAL"/>
              <w:keepNext w:val="0"/>
              <w:rPr>
                <w:noProof/>
                <w:sz w:val="16"/>
                <w:szCs w:val="16"/>
              </w:rPr>
            </w:pPr>
            <w:r w:rsidRPr="00791EF5">
              <w:rPr>
                <w:noProof/>
                <w:sz w:val="16"/>
                <w:szCs w:val="16"/>
              </w:rPr>
              <w:t>0018</w:t>
            </w:r>
          </w:p>
        </w:tc>
        <w:tc>
          <w:tcPr>
            <w:tcW w:w="425" w:type="dxa"/>
            <w:shd w:val="solid" w:color="FFFFFF" w:fill="auto"/>
          </w:tcPr>
          <w:p w14:paraId="139B312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3BA3B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A81DC67" w14:textId="77777777" w:rsidR="00623B86" w:rsidRPr="00791EF5" w:rsidRDefault="00623B86" w:rsidP="00623B86">
            <w:pPr>
              <w:pStyle w:val="TAL"/>
              <w:keepNext w:val="0"/>
              <w:rPr>
                <w:noProof/>
                <w:sz w:val="16"/>
                <w:szCs w:val="16"/>
              </w:rPr>
            </w:pPr>
            <w:r w:rsidRPr="00791EF5">
              <w:rPr>
                <w:noProof/>
                <w:sz w:val="16"/>
                <w:szCs w:val="16"/>
              </w:rPr>
              <w:t>Add notifyNewSecurityAlarm to notification type</w:t>
            </w:r>
          </w:p>
        </w:tc>
        <w:tc>
          <w:tcPr>
            <w:tcW w:w="708" w:type="dxa"/>
            <w:shd w:val="solid" w:color="FFFFFF" w:fill="auto"/>
          </w:tcPr>
          <w:p w14:paraId="42F136A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D1F6405" w14:textId="77777777" w:rsidTr="006F493A">
        <w:tc>
          <w:tcPr>
            <w:tcW w:w="800" w:type="dxa"/>
            <w:shd w:val="solid" w:color="FFFFFF" w:fill="auto"/>
          </w:tcPr>
          <w:p w14:paraId="2F00F39E"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28EC9BE"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ADE5397"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4E39B254" w14:textId="77777777" w:rsidR="00623B86" w:rsidRPr="00791EF5" w:rsidRDefault="00623B86" w:rsidP="00623B86">
            <w:pPr>
              <w:pStyle w:val="TAL"/>
              <w:keepNext w:val="0"/>
              <w:rPr>
                <w:noProof/>
                <w:sz w:val="16"/>
                <w:szCs w:val="16"/>
              </w:rPr>
            </w:pPr>
            <w:r w:rsidRPr="00791EF5">
              <w:rPr>
                <w:noProof/>
                <w:sz w:val="16"/>
                <w:szCs w:val="16"/>
              </w:rPr>
              <w:t>0020</w:t>
            </w:r>
          </w:p>
        </w:tc>
        <w:tc>
          <w:tcPr>
            <w:tcW w:w="425" w:type="dxa"/>
            <w:shd w:val="solid" w:color="FFFFFF" w:fill="auto"/>
          </w:tcPr>
          <w:p w14:paraId="167B1EA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C52BF5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D840117" w14:textId="77777777" w:rsidR="00623B86" w:rsidRPr="00791EF5" w:rsidRDefault="00623B86" w:rsidP="00623B86">
            <w:pPr>
              <w:pStyle w:val="TAL"/>
              <w:keepNext w:val="0"/>
              <w:rPr>
                <w:noProof/>
                <w:sz w:val="16"/>
                <w:szCs w:val="16"/>
              </w:rPr>
            </w:pPr>
            <w:r w:rsidRPr="00791EF5">
              <w:rPr>
                <w:noProof/>
                <w:sz w:val="16"/>
                <w:szCs w:val="16"/>
              </w:rPr>
              <w:t>Change alarmIRP to FaultSupervision MnS producer</w:t>
            </w:r>
          </w:p>
        </w:tc>
        <w:tc>
          <w:tcPr>
            <w:tcW w:w="708" w:type="dxa"/>
            <w:shd w:val="solid" w:color="FFFFFF" w:fill="auto"/>
          </w:tcPr>
          <w:p w14:paraId="2C2AB2F0"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8318CFD" w14:textId="77777777" w:rsidTr="006F493A">
        <w:tc>
          <w:tcPr>
            <w:tcW w:w="800" w:type="dxa"/>
            <w:shd w:val="solid" w:color="FFFFFF" w:fill="auto"/>
          </w:tcPr>
          <w:p w14:paraId="384D14E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028540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62BCC5C"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794BB405" w14:textId="77777777" w:rsidR="00623B86" w:rsidRPr="00791EF5" w:rsidRDefault="00623B86" w:rsidP="00623B86">
            <w:pPr>
              <w:pStyle w:val="TAL"/>
              <w:keepNext w:val="0"/>
              <w:rPr>
                <w:noProof/>
                <w:sz w:val="16"/>
                <w:szCs w:val="16"/>
              </w:rPr>
            </w:pPr>
            <w:r w:rsidRPr="00791EF5">
              <w:rPr>
                <w:noProof/>
                <w:sz w:val="16"/>
                <w:szCs w:val="16"/>
              </w:rPr>
              <w:t>0021</w:t>
            </w:r>
          </w:p>
        </w:tc>
        <w:tc>
          <w:tcPr>
            <w:tcW w:w="425" w:type="dxa"/>
            <w:shd w:val="solid" w:color="FFFFFF" w:fill="auto"/>
          </w:tcPr>
          <w:p w14:paraId="684620C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5650B0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65BC80" w14:textId="77777777" w:rsidR="00623B86" w:rsidRPr="00791EF5" w:rsidRDefault="00623B86" w:rsidP="00623B86">
            <w:pPr>
              <w:pStyle w:val="TAL"/>
              <w:keepNext w:val="0"/>
              <w:rPr>
                <w:noProof/>
                <w:sz w:val="16"/>
                <w:szCs w:val="16"/>
              </w:rPr>
            </w:pPr>
            <w:r w:rsidRPr="00791EF5">
              <w:rPr>
                <w:noProof/>
                <w:sz w:val="16"/>
                <w:szCs w:val="16"/>
              </w:rPr>
              <w:t>Add stage</w:t>
            </w:r>
            <w:r w:rsidRPr="00791EF5">
              <w:rPr>
                <w:rFonts w:hint="eastAsia"/>
                <w:noProof/>
                <w:sz w:val="16"/>
                <w:szCs w:val="16"/>
              </w:rPr>
              <w:t xml:space="preserve"> </w:t>
            </w:r>
            <w:r w:rsidRPr="00791EF5">
              <w:rPr>
                <w:noProof/>
                <w:sz w:val="16"/>
                <w:szCs w:val="16"/>
              </w:rPr>
              <w:t>2 definition for provisioning management service related notifications</w:t>
            </w:r>
          </w:p>
        </w:tc>
        <w:tc>
          <w:tcPr>
            <w:tcW w:w="708" w:type="dxa"/>
            <w:shd w:val="solid" w:color="FFFFFF" w:fill="auto"/>
          </w:tcPr>
          <w:p w14:paraId="09FD5EFC"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0EAD6307" w14:textId="77777777" w:rsidTr="006F493A">
        <w:tc>
          <w:tcPr>
            <w:tcW w:w="800" w:type="dxa"/>
            <w:shd w:val="solid" w:color="FFFFFF" w:fill="auto"/>
          </w:tcPr>
          <w:p w14:paraId="7FFA9C8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4C53BFFC"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3F8F166"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4051C181" w14:textId="77777777" w:rsidR="00623B86" w:rsidRPr="00791EF5" w:rsidRDefault="00623B86" w:rsidP="00623B86">
            <w:pPr>
              <w:pStyle w:val="TAL"/>
              <w:keepNext w:val="0"/>
              <w:rPr>
                <w:noProof/>
                <w:sz w:val="16"/>
                <w:szCs w:val="16"/>
              </w:rPr>
            </w:pPr>
            <w:r w:rsidRPr="00791EF5">
              <w:rPr>
                <w:noProof/>
                <w:sz w:val="16"/>
                <w:szCs w:val="16"/>
              </w:rPr>
              <w:t>0022</w:t>
            </w:r>
          </w:p>
        </w:tc>
        <w:tc>
          <w:tcPr>
            <w:tcW w:w="425" w:type="dxa"/>
            <w:shd w:val="solid" w:color="FFFFFF" w:fill="auto"/>
          </w:tcPr>
          <w:p w14:paraId="1B79377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451ECF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FD32BA" w14:textId="77777777" w:rsidR="00623B86" w:rsidRPr="00791EF5" w:rsidRDefault="00623B86" w:rsidP="00623B86">
            <w:pPr>
              <w:pStyle w:val="TAL"/>
              <w:keepNext w:val="0"/>
              <w:rPr>
                <w:noProof/>
                <w:sz w:val="16"/>
                <w:szCs w:val="16"/>
              </w:rPr>
            </w:pPr>
            <w:r w:rsidRPr="00791EF5">
              <w:rPr>
                <w:noProof/>
                <w:sz w:val="16"/>
                <w:szCs w:val="16"/>
              </w:rPr>
              <w:t>Correct stage 3 description of the Provisioning Management Service</w:t>
            </w:r>
          </w:p>
        </w:tc>
        <w:tc>
          <w:tcPr>
            <w:tcW w:w="708" w:type="dxa"/>
            <w:shd w:val="solid" w:color="FFFFFF" w:fill="auto"/>
          </w:tcPr>
          <w:p w14:paraId="7D8FBF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6934E93" w14:textId="77777777" w:rsidTr="006F493A">
        <w:tc>
          <w:tcPr>
            <w:tcW w:w="800" w:type="dxa"/>
            <w:shd w:val="solid" w:color="FFFFFF" w:fill="auto"/>
          </w:tcPr>
          <w:p w14:paraId="2CBCA9F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CD1E2F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AFDF7D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7C19336A" w14:textId="77777777" w:rsidR="00623B86" w:rsidRPr="00791EF5" w:rsidRDefault="00623B86" w:rsidP="00623B86">
            <w:pPr>
              <w:pStyle w:val="TAL"/>
              <w:keepNext w:val="0"/>
              <w:rPr>
                <w:noProof/>
                <w:sz w:val="16"/>
                <w:szCs w:val="16"/>
              </w:rPr>
            </w:pPr>
            <w:r w:rsidRPr="00791EF5">
              <w:rPr>
                <w:noProof/>
                <w:sz w:val="16"/>
                <w:szCs w:val="16"/>
              </w:rPr>
              <w:t>0025</w:t>
            </w:r>
          </w:p>
        </w:tc>
        <w:tc>
          <w:tcPr>
            <w:tcW w:w="425" w:type="dxa"/>
            <w:shd w:val="solid" w:color="FFFFFF" w:fill="auto"/>
          </w:tcPr>
          <w:p w14:paraId="6DD65AB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36356B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031096" w14:textId="77777777" w:rsidR="00623B86" w:rsidRPr="00791EF5" w:rsidRDefault="00623B86" w:rsidP="00623B86">
            <w:pPr>
              <w:pStyle w:val="TAL"/>
              <w:keepNext w:val="0"/>
              <w:rPr>
                <w:noProof/>
                <w:sz w:val="16"/>
                <w:szCs w:val="16"/>
              </w:rPr>
            </w:pPr>
            <w:r w:rsidRPr="00791EF5">
              <w:rPr>
                <w:noProof/>
                <w:sz w:val="16"/>
                <w:szCs w:val="16"/>
              </w:rPr>
              <w:t>Correct erroneous reference to notification header</w:t>
            </w:r>
          </w:p>
        </w:tc>
        <w:tc>
          <w:tcPr>
            <w:tcW w:w="708" w:type="dxa"/>
            <w:shd w:val="solid" w:color="FFFFFF" w:fill="auto"/>
          </w:tcPr>
          <w:p w14:paraId="01A01D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490D9149" w14:textId="77777777" w:rsidTr="006F493A">
        <w:tc>
          <w:tcPr>
            <w:tcW w:w="800" w:type="dxa"/>
            <w:shd w:val="solid" w:color="FFFFFF" w:fill="auto"/>
          </w:tcPr>
          <w:p w14:paraId="0C3A5CC9" w14:textId="77777777" w:rsidR="00623B86" w:rsidRPr="00791EF5" w:rsidRDefault="00623B86" w:rsidP="00623B86">
            <w:pPr>
              <w:pStyle w:val="TAL"/>
              <w:keepNext w:val="0"/>
              <w:rPr>
                <w:noProof/>
                <w:sz w:val="16"/>
                <w:szCs w:val="16"/>
              </w:rPr>
            </w:pPr>
            <w:r w:rsidRPr="00791EF5">
              <w:rPr>
                <w:noProof/>
                <w:sz w:val="16"/>
                <w:szCs w:val="16"/>
              </w:rPr>
              <w:t>2019-03</w:t>
            </w:r>
          </w:p>
        </w:tc>
        <w:tc>
          <w:tcPr>
            <w:tcW w:w="901" w:type="dxa"/>
            <w:shd w:val="solid" w:color="FFFFFF" w:fill="auto"/>
          </w:tcPr>
          <w:p w14:paraId="360641F1" w14:textId="77777777" w:rsidR="00623B86" w:rsidRPr="00791EF5" w:rsidRDefault="00623B86" w:rsidP="00623B86">
            <w:pPr>
              <w:pStyle w:val="TAL"/>
              <w:keepNext w:val="0"/>
              <w:rPr>
                <w:noProof/>
                <w:sz w:val="16"/>
                <w:szCs w:val="16"/>
              </w:rPr>
            </w:pPr>
            <w:r w:rsidRPr="00791EF5">
              <w:rPr>
                <w:noProof/>
                <w:sz w:val="16"/>
                <w:szCs w:val="16"/>
              </w:rPr>
              <w:t>SA#83</w:t>
            </w:r>
          </w:p>
        </w:tc>
        <w:tc>
          <w:tcPr>
            <w:tcW w:w="993" w:type="dxa"/>
            <w:shd w:val="solid" w:color="FFFFFF" w:fill="auto"/>
          </w:tcPr>
          <w:p w14:paraId="291C99DC" w14:textId="77777777" w:rsidR="00623B86" w:rsidRPr="00791EF5" w:rsidRDefault="00623B86" w:rsidP="00623B86">
            <w:pPr>
              <w:pStyle w:val="TAL"/>
              <w:keepNext w:val="0"/>
              <w:rPr>
                <w:noProof/>
                <w:sz w:val="16"/>
                <w:szCs w:val="16"/>
              </w:rPr>
            </w:pPr>
            <w:r w:rsidRPr="00791EF5">
              <w:rPr>
                <w:noProof/>
                <w:sz w:val="16"/>
                <w:szCs w:val="16"/>
              </w:rPr>
              <w:t>SP-190120</w:t>
            </w:r>
          </w:p>
        </w:tc>
        <w:tc>
          <w:tcPr>
            <w:tcW w:w="567" w:type="dxa"/>
            <w:shd w:val="solid" w:color="FFFFFF" w:fill="auto"/>
          </w:tcPr>
          <w:p w14:paraId="4947688F" w14:textId="77777777" w:rsidR="00623B86" w:rsidRPr="00791EF5" w:rsidRDefault="00623B86" w:rsidP="00623B86">
            <w:pPr>
              <w:pStyle w:val="TAL"/>
              <w:keepNext w:val="0"/>
              <w:rPr>
                <w:noProof/>
                <w:sz w:val="16"/>
                <w:szCs w:val="16"/>
              </w:rPr>
            </w:pPr>
            <w:r w:rsidRPr="00791EF5">
              <w:rPr>
                <w:noProof/>
                <w:sz w:val="16"/>
                <w:szCs w:val="16"/>
              </w:rPr>
              <w:t>0029</w:t>
            </w:r>
          </w:p>
        </w:tc>
        <w:tc>
          <w:tcPr>
            <w:tcW w:w="425" w:type="dxa"/>
            <w:shd w:val="solid" w:color="FFFFFF" w:fill="auto"/>
          </w:tcPr>
          <w:p w14:paraId="538315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D9205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BB1A47" w14:textId="77777777" w:rsidR="00623B86" w:rsidRPr="00791EF5" w:rsidRDefault="00623B86" w:rsidP="00623B86">
            <w:pPr>
              <w:pStyle w:val="TAL"/>
              <w:keepNext w:val="0"/>
              <w:rPr>
                <w:noProof/>
                <w:sz w:val="16"/>
                <w:szCs w:val="16"/>
              </w:rPr>
            </w:pPr>
            <w:r w:rsidRPr="00791EF5">
              <w:rPr>
                <w:noProof/>
                <w:sz w:val="16"/>
                <w:szCs w:val="16"/>
              </w:rPr>
              <w:t>Correction of references</w:t>
            </w:r>
          </w:p>
        </w:tc>
        <w:tc>
          <w:tcPr>
            <w:tcW w:w="708" w:type="dxa"/>
            <w:shd w:val="solid" w:color="FFFFFF" w:fill="auto"/>
          </w:tcPr>
          <w:p w14:paraId="4EEBD9C1" w14:textId="77777777" w:rsidR="00623B86" w:rsidRPr="00791EF5" w:rsidRDefault="00623B86" w:rsidP="00623B86">
            <w:pPr>
              <w:pStyle w:val="TAL"/>
              <w:keepNext w:val="0"/>
              <w:rPr>
                <w:noProof/>
                <w:sz w:val="16"/>
                <w:szCs w:val="16"/>
              </w:rPr>
            </w:pPr>
            <w:r w:rsidRPr="00791EF5">
              <w:rPr>
                <w:noProof/>
                <w:sz w:val="16"/>
                <w:szCs w:val="16"/>
              </w:rPr>
              <w:t>15.2.0</w:t>
            </w:r>
          </w:p>
        </w:tc>
      </w:tr>
      <w:tr w:rsidR="00623B86" w:rsidRPr="00215D3C" w14:paraId="0F7DD47E" w14:textId="77777777" w:rsidTr="006F493A">
        <w:tc>
          <w:tcPr>
            <w:tcW w:w="800" w:type="dxa"/>
            <w:shd w:val="solid" w:color="FFFFFF" w:fill="auto"/>
          </w:tcPr>
          <w:p w14:paraId="288B84FF"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0B79FE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62277835" w14:textId="77777777" w:rsidR="00623B86" w:rsidRPr="00791EF5" w:rsidRDefault="00623B86" w:rsidP="00623B86">
            <w:pPr>
              <w:pStyle w:val="TAL"/>
              <w:keepNext w:val="0"/>
              <w:rPr>
                <w:noProof/>
                <w:sz w:val="16"/>
                <w:szCs w:val="16"/>
              </w:rPr>
            </w:pPr>
            <w:r w:rsidRPr="00791EF5">
              <w:rPr>
                <w:noProof/>
                <w:sz w:val="16"/>
                <w:szCs w:val="16"/>
              </w:rPr>
              <w:t>SP-190372</w:t>
            </w:r>
          </w:p>
        </w:tc>
        <w:tc>
          <w:tcPr>
            <w:tcW w:w="567" w:type="dxa"/>
            <w:shd w:val="solid" w:color="FFFFFF" w:fill="auto"/>
          </w:tcPr>
          <w:p w14:paraId="1F3B754E" w14:textId="77777777" w:rsidR="00623B86" w:rsidRPr="00791EF5" w:rsidRDefault="00623B86" w:rsidP="00623B86">
            <w:pPr>
              <w:pStyle w:val="TAL"/>
              <w:keepNext w:val="0"/>
              <w:rPr>
                <w:noProof/>
                <w:sz w:val="16"/>
                <w:szCs w:val="16"/>
              </w:rPr>
            </w:pPr>
            <w:r w:rsidRPr="00791EF5">
              <w:rPr>
                <w:noProof/>
                <w:sz w:val="16"/>
                <w:szCs w:val="16"/>
              </w:rPr>
              <w:t>0031</w:t>
            </w:r>
          </w:p>
        </w:tc>
        <w:tc>
          <w:tcPr>
            <w:tcW w:w="425" w:type="dxa"/>
            <w:shd w:val="solid" w:color="FFFFFF" w:fill="auto"/>
          </w:tcPr>
          <w:p w14:paraId="470FE1F7"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5C962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5F90C57" w14:textId="77777777" w:rsidR="00623B86" w:rsidRPr="00791EF5" w:rsidRDefault="00623B86" w:rsidP="00623B86">
            <w:pPr>
              <w:pStyle w:val="TAL"/>
              <w:keepNext w:val="0"/>
              <w:rPr>
                <w:noProof/>
                <w:sz w:val="16"/>
                <w:szCs w:val="16"/>
              </w:rPr>
            </w:pPr>
            <w:r w:rsidRPr="00791EF5">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21D57C6C" w14:textId="77777777" w:rsidTr="006F493A">
        <w:tc>
          <w:tcPr>
            <w:tcW w:w="800" w:type="dxa"/>
            <w:shd w:val="solid" w:color="FFFFFF" w:fill="auto"/>
          </w:tcPr>
          <w:p w14:paraId="694D9B32"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6147BA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17CCE149" w14:textId="77777777" w:rsidR="00623B86" w:rsidRPr="00791EF5" w:rsidRDefault="00623B86" w:rsidP="00623B86">
            <w:pPr>
              <w:pStyle w:val="TAL"/>
              <w:keepNext w:val="0"/>
              <w:rPr>
                <w:noProof/>
                <w:sz w:val="16"/>
                <w:szCs w:val="16"/>
              </w:rPr>
            </w:pPr>
            <w:r w:rsidRPr="00791EF5">
              <w:rPr>
                <w:noProof/>
                <w:sz w:val="16"/>
                <w:szCs w:val="16"/>
              </w:rPr>
              <w:t>SP-190371</w:t>
            </w:r>
          </w:p>
        </w:tc>
        <w:tc>
          <w:tcPr>
            <w:tcW w:w="567" w:type="dxa"/>
            <w:shd w:val="solid" w:color="FFFFFF" w:fill="auto"/>
          </w:tcPr>
          <w:p w14:paraId="29EB5F20" w14:textId="77777777" w:rsidR="00623B86" w:rsidRPr="00791EF5" w:rsidRDefault="00623B86" w:rsidP="00623B86">
            <w:pPr>
              <w:pStyle w:val="TAL"/>
              <w:keepNext w:val="0"/>
              <w:rPr>
                <w:noProof/>
                <w:sz w:val="16"/>
                <w:szCs w:val="16"/>
              </w:rPr>
            </w:pPr>
            <w:r w:rsidRPr="00791EF5">
              <w:rPr>
                <w:noProof/>
                <w:sz w:val="16"/>
                <w:szCs w:val="16"/>
              </w:rPr>
              <w:t>0038</w:t>
            </w:r>
          </w:p>
        </w:tc>
        <w:tc>
          <w:tcPr>
            <w:tcW w:w="425" w:type="dxa"/>
            <w:shd w:val="solid" w:color="FFFFFF" w:fill="auto"/>
          </w:tcPr>
          <w:p w14:paraId="45AD0B8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AA0A0D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468384" w14:textId="77777777" w:rsidR="00623B86" w:rsidRPr="00791EF5" w:rsidRDefault="00623B86" w:rsidP="00623B86">
            <w:pPr>
              <w:pStyle w:val="TAL"/>
              <w:keepNext w:val="0"/>
              <w:rPr>
                <w:noProof/>
                <w:sz w:val="16"/>
                <w:szCs w:val="16"/>
              </w:rPr>
            </w:pPr>
            <w:r w:rsidRPr="00791EF5">
              <w:rPr>
                <w:noProof/>
                <w:sz w:val="16"/>
                <w:szCs w:val="16"/>
              </w:rPr>
              <w:t>Add performance threshold crossing notification</w:t>
            </w:r>
          </w:p>
        </w:tc>
        <w:tc>
          <w:tcPr>
            <w:tcW w:w="708" w:type="dxa"/>
            <w:shd w:val="solid" w:color="FFFFFF" w:fill="auto"/>
          </w:tcPr>
          <w:p w14:paraId="6F300FA7"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62809AEE" w14:textId="77777777" w:rsidTr="006F493A">
        <w:tc>
          <w:tcPr>
            <w:tcW w:w="800" w:type="dxa"/>
            <w:shd w:val="solid" w:color="FFFFFF" w:fill="auto"/>
          </w:tcPr>
          <w:p w14:paraId="1612ED5D" w14:textId="77777777" w:rsidR="00623B86" w:rsidRPr="00791EF5" w:rsidRDefault="00623B86" w:rsidP="00623B86">
            <w:pPr>
              <w:pStyle w:val="TAL"/>
              <w:keepNext w:val="0"/>
              <w:rPr>
                <w:noProof/>
                <w:sz w:val="16"/>
                <w:szCs w:val="16"/>
              </w:rPr>
            </w:pPr>
            <w:r w:rsidRPr="00791EF5">
              <w:rPr>
                <w:noProof/>
                <w:sz w:val="16"/>
                <w:szCs w:val="16"/>
              </w:rPr>
              <w:t>2019-09</w:t>
            </w:r>
          </w:p>
        </w:tc>
        <w:tc>
          <w:tcPr>
            <w:tcW w:w="901" w:type="dxa"/>
            <w:shd w:val="solid" w:color="FFFFFF" w:fill="auto"/>
          </w:tcPr>
          <w:p w14:paraId="6F28D01D" w14:textId="77777777" w:rsidR="00623B86" w:rsidRPr="00791EF5" w:rsidRDefault="00623B86" w:rsidP="00623B86">
            <w:pPr>
              <w:pStyle w:val="TAL"/>
              <w:keepNext w:val="0"/>
              <w:rPr>
                <w:noProof/>
                <w:sz w:val="16"/>
                <w:szCs w:val="16"/>
              </w:rPr>
            </w:pPr>
            <w:r w:rsidRPr="00791EF5">
              <w:rPr>
                <w:noProof/>
                <w:sz w:val="16"/>
                <w:szCs w:val="16"/>
              </w:rPr>
              <w:t>SA#85</w:t>
            </w:r>
          </w:p>
        </w:tc>
        <w:tc>
          <w:tcPr>
            <w:tcW w:w="993" w:type="dxa"/>
            <w:shd w:val="solid" w:color="FFFFFF" w:fill="auto"/>
          </w:tcPr>
          <w:p w14:paraId="0BC4E5BE" w14:textId="77777777" w:rsidR="00623B86" w:rsidRPr="00791EF5" w:rsidRDefault="00623B86" w:rsidP="00623B86">
            <w:pPr>
              <w:pStyle w:val="TAL"/>
              <w:keepNext w:val="0"/>
              <w:rPr>
                <w:noProof/>
                <w:sz w:val="16"/>
                <w:szCs w:val="16"/>
              </w:rPr>
            </w:pPr>
            <w:r w:rsidRPr="00791EF5">
              <w:rPr>
                <w:noProof/>
                <w:sz w:val="16"/>
                <w:szCs w:val="16"/>
              </w:rPr>
              <w:t>SP-190742</w:t>
            </w:r>
          </w:p>
        </w:tc>
        <w:tc>
          <w:tcPr>
            <w:tcW w:w="567" w:type="dxa"/>
            <w:shd w:val="solid" w:color="FFFFFF" w:fill="auto"/>
          </w:tcPr>
          <w:p w14:paraId="1BAE7195" w14:textId="77777777" w:rsidR="00623B86" w:rsidRPr="00791EF5" w:rsidRDefault="00623B86" w:rsidP="00623B86">
            <w:pPr>
              <w:pStyle w:val="TAL"/>
              <w:keepNext w:val="0"/>
              <w:rPr>
                <w:noProof/>
                <w:sz w:val="16"/>
                <w:szCs w:val="16"/>
              </w:rPr>
            </w:pPr>
            <w:r w:rsidRPr="00791EF5">
              <w:rPr>
                <w:noProof/>
                <w:sz w:val="16"/>
                <w:szCs w:val="16"/>
              </w:rPr>
              <w:t>0038A</w:t>
            </w:r>
          </w:p>
        </w:tc>
        <w:tc>
          <w:tcPr>
            <w:tcW w:w="425" w:type="dxa"/>
            <w:shd w:val="solid" w:color="FFFFFF" w:fill="auto"/>
          </w:tcPr>
          <w:p w14:paraId="0E482684" w14:textId="77777777" w:rsidR="00623B86" w:rsidRPr="00791EF5" w:rsidRDefault="00623B86" w:rsidP="00623B86">
            <w:pPr>
              <w:pStyle w:val="TAL"/>
              <w:keepNext w:val="0"/>
              <w:rPr>
                <w:noProof/>
                <w:sz w:val="16"/>
                <w:szCs w:val="16"/>
              </w:rPr>
            </w:pPr>
          </w:p>
        </w:tc>
        <w:tc>
          <w:tcPr>
            <w:tcW w:w="567" w:type="dxa"/>
            <w:shd w:val="solid" w:color="FFFFFF" w:fill="auto"/>
          </w:tcPr>
          <w:p w14:paraId="00FA5113" w14:textId="77777777" w:rsidR="00623B86" w:rsidRPr="00791EF5" w:rsidRDefault="00623B86" w:rsidP="00623B86">
            <w:pPr>
              <w:pStyle w:val="TAL"/>
              <w:keepNext w:val="0"/>
              <w:rPr>
                <w:noProof/>
                <w:sz w:val="16"/>
                <w:szCs w:val="16"/>
              </w:rPr>
            </w:pPr>
          </w:p>
        </w:tc>
        <w:tc>
          <w:tcPr>
            <w:tcW w:w="4678" w:type="dxa"/>
            <w:shd w:val="solid" w:color="FFFFFF" w:fill="auto"/>
          </w:tcPr>
          <w:p w14:paraId="1E050572" w14:textId="77777777" w:rsidR="00623B86" w:rsidRPr="00791EF5" w:rsidRDefault="00623B86" w:rsidP="00623B86">
            <w:pPr>
              <w:pStyle w:val="TAL"/>
              <w:keepNext w:val="0"/>
              <w:rPr>
                <w:noProof/>
                <w:sz w:val="16"/>
                <w:szCs w:val="16"/>
              </w:rPr>
            </w:pPr>
            <w:r w:rsidRPr="00791EF5">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791EF5" w:rsidRDefault="00623B86" w:rsidP="00623B86">
            <w:pPr>
              <w:pStyle w:val="TAL"/>
              <w:keepNext w:val="0"/>
              <w:rPr>
                <w:noProof/>
                <w:sz w:val="16"/>
                <w:szCs w:val="16"/>
              </w:rPr>
            </w:pPr>
            <w:r w:rsidRPr="00791EF5">
              <w:rPr>
                <w:noProof/>
                <w:sz w:val="16"/>
                <w:szCs w:val="16"/>
              </w:rPr>
              <w:t>16.1.0</w:t>
            </w:r>
          </w:p>
        </w:tc>
      </w:tr>
      <w:tr w:rsidR="00623B86" w:rsidRPr="00215D3C" w14:paraId="145F5C4B" w14:textId="77777777" w:rsidTr="006F493A">
        <w:tc>
          <w:tcPr>
            <w:tcW w:w="800" w:type="dxa"/>
            <w:shd w:val="solid" w:color="FFFFFF" w:fill="auto"/>
          </w:tcPr>
          <w:p w14:paraId="7AC48F3F"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1B86E9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B7705FE"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202DE680" w14:textId="77777777" w:rsidR="00623B86" w:rsidRPr="00791EF5" w:rsidRDefault="00623B86" w:rsidP="00623B86">
            <w:pPr>
              <w:pStyle w:val="TAL"/>
              <w:keepNext w:val="0"/>
              <w:rPr>
                <w:noProof/>
                <w:sz w:val="16"/>
                <w:szCs w:val="16"/>
              </w:rPr>
            </w:pPr>
            <w:r w:rsidRPr="00791EF5">
              <w:rPr>
                <w:noProof/>
                <w:sz w:val="16"/>
                <w:szCs w:val="16"/>
              </w:rPr>
              <w:t>0055</w:t>
            </w:r>
          </w:p>
        </w:tc>
        <w:tc>
          <w:tcPr>
            <w:tcW w:w="425" w:type="dxa"/>
            <w:shd w:val="solid" w:color="FFFFFF" w:fill="auto"/>
          </w:tcPr>
          <w:p w14:paraId="1BF06E7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CB1E1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84DC45A" w14:textId="77777777" w:rsidR="00623B86" w:rsidRPr="00791EF5" w:rsidRDefault="00623B86" w:rsidP="00623B86">
            <w:pPr>
              <w:pStyle w:val="TAL"/>
              <w:keepNext w:val="0"/>
              <w:rPr>
                <w:noProof/>
                <w:sz w:val="16"/>
                <w:szCs w:val="16"/>
              </w:rPr>
            </w:pPr>
            <w:r w:rsidRPr="00791EF5">
              <w:rPr>
                <w:noProof/>
                <w:sz w:val="16"/>
                <w:szCs w:val="16"/>
              </w:rPr>
              <w:t>RESTful CM notifications for integration with ONAP VES</w:t>
            </w:r>
          </w:p>
        </w:tc>
        <w:tc>
          <w:tcPr>
            <w:tcW w:w="708" w:type="dxa"/>
            <w:shd w:val="solid" w:color="FFFFFF" w:fill="auto"/>
          </w:tcPr>
          <w:p w14:paraId="7A72778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DD5E86A" w14:textId="77777777" w:rsidTr="006F493A">
        <w:tc>
          <w:tcPr>
            <w:tcW w:w="800" w:type="dxa"/>
            <w:shd w:val="solid" w:color="FFFFFF" w:fill="auto"/>
          </w:tcPr>
          <w:p w14:paraId="2964673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BD864C7"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79ED7D3"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73CA6F99" w14:textId="77777777" w:rsidR="00623B86" w:rsidRPr="00791EF5" w:rsidRDefault="00623B86" w:rsidP="00623B86">
            <w:pPr>
              <w:pStyle w:val="TAL"/>
              <w:keepNext w:val="0"/>
              <w:rPr>
                <w:noProof/>
                <w:sz w:val="16"/>
                <w:szCs w:val="16"/>
              </w:rPr>
            </w:pPr>
            <w:r w:rsidRPr="00791EF5">
              <w:rPr>
                <w:noProof/>
                <w:sz w:val="16"/>
                <w:szCs w:val="16"/>
              </w:rPr>
              <w:t>0059</w:t>
            </w:r>
          </w:p>
        </w:tc>
        <w:tc>
          <w:tcPr>
            <w:tcW w:w="425" w:type="dxa"/>
            <w:shd w:val="solid" w:color="FFFFFF" w:fill="auto"/>
          </w:tcPr>
          <w:p w14:paraId="3828386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083F3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96F5BCF" w14:textId="77777777" w:rsidR="00623B86" w:rsidRPr="00791EF5" w:rsidRDefault="00623B86" w:rsidP="00623B86">
            <w:pPr>
              <w:pStyle w:val="TAL"/>
              <w:keepNext w:val="0"/>
              <w:rPr>
                <w:noProof/>
                <w:sz w:val="16"/>
                <w:szCs w:val="16"/>
              </w:rPr>
            </w:pPr>
            <w:r w:rsidRPr="00791EF5">
              <w:rPr>
                <w:noProof/>
                <w:sz w:val="16"/>
                <w:szCs w:val="16"/>
              </w:rPr>
              <w:t>Corrections to provisioning MnS notification definitions (Stage 2)</w:t>
            </w:r>
          </w:p>
        </w:tc>
        <w:tc>
          <w:tcPr>
            <w:tcW w:w="708" w:type="dxa"/>
            <w:shd w:val="solid" w:color="FFFFFF" w:fill="auto"/>
          </w:tcPr>
          <w:p w14:paraId="3021DADC"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8186985" w14:textId="77777777" w:rsidTr="006F493A">
        <w:tc>
          <w:tcPr>
            <w:tcW w:w="800" w:type="dxa"/>
            <w:shd w:val="solid" w:color="FFFFFF" w:fill="auto"/>
          </w:tcPr>
          <w:p w14:paraId="3241F0B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26BC7DE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8364C67"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461DC437" w14:textId="77777777" w:rsidR="00623B86" w:rsidRPr="00791EF5" w:rsidRDefault="00623B86" w:rsidP="00623B86">
            <w:pPr>
              <w:pStyle w:val="TAL"/>
              <w:keepNext w:val="0"/>
              <w:rPr>
                <w:noProof/>
                <w:sz w:val="16"/>
                <w:szCs w:val="16"/>
              </w:rPr>
            </w:pPr>
            <w:r w:rsidRPr="00791EF5">
              <w:rPr>
                <w:noProof/>
                <w:sz w:val="16"/>
                <w:szCs w:val="16"/>
              </w:rPr>
              <w:t>0061</w:t>
            </w:r>
          </w:p>
        </w:tc>
        <w:tc>
          <w:tcPr>
            <w:tcW w:w="425" w:type="dxa"/>
            <w:shd w:val="solid" w:color="FFFFFF" w:fill="auto"/>
          </w:tcPr>
          <w:p w14:paraId="7EFD3FAD"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480DDE9"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ECE1C77" w14:textId="77777777" w:rsidR="00623B86" w:rsidRPr="00791EF5" w:rsidRDefault="00623B86" w:rsidP="00623B86">
            <w:pPr>
              <w:pStyle w:val="TAL"/>
              <w:keepNext w:val="0"/>
              <w:rPr>
                <w:noProof/>
                <w:sz w:val="16"/>
                <w:szCs w:val="16"/>
              </w:rPr>
            </w:pPr>
            <w:r w:rsidRPr="00791EF5">
              <w:rPr>
                <w:noProof/>
                <w:sz w:val="16"/>
                <w:szCs w:val="16"/>
              </w:rPr>
              <w:t>Correct fault supervision management service</w:t>
            </w:r>
          </w:p>
        </w:tc>
        <w:tc>
          <w:tcPr>
            <w:tcW w:w="708" w:type="dxa"/>
            <w:shd w:val="solid" w:color="FFFFFF" w:fill="auto"/>
          </w:tcPr>
          <w:p w14:paraId="742705DA"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98E7F8B" w14:textId="77777777" w:rsidTr="006F493A">
        <w:tc>
          <w:tcPr>
            <w:tcW w:w="800" w:type="dxa"/>
            <w:shd w:val="solid" w:color="FFFFFF" w:fill="auto"/>
          </w:tcPr>
          <w:p w14:paraId="7B94C763"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15B22A63"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F10D08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731CF6ED" w14:textId="77777777" w:rsidR="00623B86" w:rsidRPr="00791EF5" w:rsidRDefault="00623B86" w:rsidP="00623B86">
            <w:pPr>
              <w:pStyle w:val="TAL"/>
              <w:keepNext w:val="0"/>
              <w:rPr>
                <w:noProof/>
                <w:sz w:val="16"/>
                <w:szCs w:val="16"/>
              </w:rPr>
            </w:pPr>
            <w:r w:rsidRPr="00791EF5">
              <w:rPr>
                <w:noProof/>
                <w:sz w:val="16"/>
                <w:szCs w:val="16"/>
              </w:rPr>
              <w:t>0069</w:t>
            </w:r>
          </w:p>
        </w:tc>
        <w:tc>
          <w:tcPr>
            <w:tcW w:w="425" w:type="dxa"/>
            <w:shd w:val="solid" w:color="FFFFFF" w:fill="auto"/>
          </w:tcPr>
          <w:p w14:paraId="3939D650"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ADF8A69"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CCDC5B1" w14:textId="77777777" w:rsidR="00623B86" w:rsidRPr="00791EF5" w:rsidRDefault="00623B86" w:rsidP="00623B86">
            <w:pPr>
              <w:pStyle w:val="TAL"/>
              <w:keepNext w:val="0"/>
              <w:rPr>
                <w:noProof/>
                <w:sz w:val="16"/>
                <w:szCs w:val="16"/>
              </w:rPr>
            </w:pPr>
            <w:r w:rsidRPr="00791EF5">
              <w:rPr>
                <w:noProof/>
                <w:sz w:val="16"/>
                <w:szCs w:val="16"/>
              </w:rPr>
              <w:t>Make scoping and filtering optional in the ProvMnS</w:t>
            </w:r>
          </w:p>
        </w:tc>
        <w:tc>
          <w:tcPr>
            <w:tcW w:w="708" w:type="dxa"/>
            <w:shd w:val="solid" w:color="FFFFFF" w:fill="auto"/>
          </w:tcPr>
          <w:p w14:paraId="2D2618B4"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C3BBE52" w14:textId="77777777" w:rsidTr="006F493A">
        <w:tc>
          <w:tcPr>
            <w:tcW w:w="800" w:type="dxa"/>
            <w:shd w:val="solid" w:color="FFFFFF" w:fill="auto"/>
          </w:tcPr>
          <w:p w14:paraId="5ABFBC4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8A6E64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5DC2C20"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6A95794D" w14:textId="77777777" w:rsidR="00623B86" w:rsidRPr="00791EF5" w:rsidRDefault="00623B86" w:rsidP="00623B86">
            <w:pPr>
              <w:pStyle w:val="TAL"/>
              <w:keepNext w:val="0"/>
              <w:rPr>
                <w:noProof/>
                <w:sz w:val="16"/>
                <w:szCs w:val="16"/>
              </w:rPr>
            </w:pPr>
            <w:r w:rsidRPr="00791EF5">
              <w:rPr>
                <w:noProof/>
                <w:sz w:val="16"/>
                <w:szCs w:val="16"/>
              </w:rPr>
              <w:t>0071</w:t>
            </w:r>
          </w:p>
        </w:tc>
        <w:tc>
          <w:tcPr>
            <w:tcW w:w="425" w:type="dxa"/>
            <w:shd w:val="solid" w:color="FFFFFF" w:fill="auto"/>
          </w:tcPr>
          <w:p w14:paraId="035B693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E078E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28B6E3F" w14:textId="77777777" w:rsidR="00623B86" w:rsidRPr="00791EF5" w:rsidRDefault="00623B86" w:rsidP="00623B86">
            <w:pPr>
              <w:pStyle w:val="TAL"/>
              <w:keepNext w:val="0"/>
              <w:rPr>
                <w:noProof/>
                <w:sz w:val="16"/>
                <w:szCs w:val="16"/>
              </w:rPr>
            </w:pPr>
            <w:r w:rsidRPr="00791EF5">
              <w:rPr>
                <w:noProof/>
                <w:sz w:val="16"/>
                <w:szCs w:val="16"/>
              </w:rPr>
              <w:t>Correct and update the RESTful HTTP-based solution set of provisioning</w:t>
            </w:r>
          </w:p>
        </w:tc>
        <w:tc>
          <w:tcPr>
            <w:tcW w:w="708" w:type="dxa"/>
            <w:shd w:val="solid" w:color="FFFFFF" w:fill="auto"/>
          </w:tcPr>
          <w:p w14:paraId="0A11141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7F0C2D76" w14:textId="77777777" w:rsidTr="006F493A">
        <w:tc>
          <w:tcPr>
            <w:tcW w:w="800" w:type="dxa"/>
            <w:shd w:val="solid" w:color="FFFFFF" w:fill="auto"/>
          </w:tcPr>
          <w:p w14:paraId="2B012A1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6B8166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3F3F94A1"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0535B4F7" w14:textId="77777777" w:rsidR="00623B86" w:rsidRPr="00791EF5" w:rsidRDefault="00623B86" w:rsidP="00623B86">
            <w:pPr>
              <w:pStyle w:val="TAL"/>
              <w:keepNext w:val="0"/>
              <w:rPr>
                <w:noProof/>
                <w:sz w:val="16"/>
                <w:szCs w:val="16"/>
              </w:rPr>
            </w:pPr>
            <w:r w:rsidRPr="00791EF5">
              <w:rPr>
                <w:noProof/>
                <w:sz w:val="16"/>
                <w:szCs w:val="16"/>
              </w:rPr>
              <w:t>0073</w:t>
            </w:r>
          </w:p>
        </w:tc>
        <w:tc>
          <w:tcPr>
            <w:tcW w:w="425" w:type="dxa"/>
            <w:shd w:val="solid" w:color="FFFFFF" w:fill="auto"/>
          </w:tcPr>
          <w:p w14:paraId="786C1E5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6D54C7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E469E6" w14:textId="77777777" w:rsidR="00623B86" w:rsidRPr="00791EF5" w:rsidRDefault="00623B86" w:rsidP="00623B86">
            <w:pPr>
              <w:pStyle w:val="TAL"/>
              <w:keepNext w:val="0"/>
              <w:rPr>
                <w:noProof/>
                <w:sz w:val="16"/>
                <w:szCs w:val="16"/>
              </w:rPr>
            </w:pPr>
            <w:r w:rsidRPr="00791EF5">
              <w:rPr>
                <w:noProof/>
                <w:sz w:val="16"/>
                <w:szCs w:val="16"/>
              </w:rPr>
              <w:t>Introduce Heartbeat</w:t>
            </w:r>
          </w:p>
        </w:tc>
        <w:tc>
          <w:tcPr>
            <w:tcW w:w="708" w:type="dxa"/>
            <w:shd w:val="solid" w:color="FFFFFF" w:fill="auto"/>
          </w:tcPr>
          <w:p w14:paraId="18BF5427"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B7BACD3" w14:textId="77777777" w:rsidTr="006F493A">
        <w:tc>
          <w:tcPr>
            <w:tcW w:w="800" w:type="dxa"/>
            <w:shd w:val="solid" w:color="FFFFFF" w:fill="auto"/>
          </w:tcPr>
          <w:p w14:paraId="11390B25"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546D46E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F462285" w14:textId="77777777" w:rsidR="00623B86" w:rsidRPr="00791EF5" w:rsidRDefault="00623B86" w:rsidP="00623B86">
            <w:pPr>
              <w:pStyle w:val="TAL"/>
              <w:keepNext w:val="0"/>
              <w:rPr>
                <w:noProof/>
                <w:sz w:val="16"/>
                <w:szCs w:val="16"/>
              </w:rPr>
            </w:pPr>
            <w:r w:rsidRPr="00791EF5">
              <w:rPr>
                <w:noProof/>
                <w:sz w:val="16"/>
                <w:szCs w:val="16"/>
              </w:rPr>
              <w:t>SP-191173</w:t>
            </w:r>
          </w:p>
        </w:tc>
        <w:tc>
          <w:tcPr>
            <w:tcW w:w="567" w:type="dxa"/>
            <w:shd w:val="solid" w:color="FFFFFF" w:fill="auto"/>
          </w:tcPr>
          <w:p w14:paraId="40A74C44" w14:textId="77777777" w:rsidR="00623B86" w:rsidRPr="00791EF5" w:rsidRDefault="00623B86" w:rsidP="00623B86">
            <w:pPr>
              <w:pStyle w:val="TAL"/>
              <w:keepNext w:val="0"/>
              <w:rPr>
                <w:noProof/>
                <w:sz w:val="16"/>
                <w:szCs w:val="16"/>
              </w:rPr>
            </w:pPr>
            <w:r w:rsidRPr="00791EF5">
              <w:rPr>
                <w:noProof/>
                <w:sz w:val="16"/>
                <w:szCs w:val="16"/>
              </w:rPr>
              <w:t>0075</w:t>
            </w:r>
          </w:p>
        </w:tc>
        <w:tc>
          <w:tcPr>
            <w:tcW w:w="425" w:type="dxa"/>
            <w:shd w:val="solid" w:color="FFFFFF" w:fill="auto"/>
          </w:tcPr>
          <w:p w14:paraId="6D25A19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B53C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EE6A23A" w14:textId="77777777" w:rsidR="00623B86" w:rsidRPr="00791EF5" w:rsidRDefault="00623B86" w:rsidP="00623B86">
            <w:pPr>
              <w:pStyle w:val="TAL"/>
              <w:keepNext w:val="0"/>
              <w:rPr>
                <w:noProof/>
                <w:sz w:val="16"/>
                <w:szCs w:val="16"/>
              </w:rPr>
            </w:pPr>
            <w:r w:rsidRPr="00791EF5">
              <w:rPr>
                <w:noProof/>
                <w:sz w:val="16"/>
                <w:szCs w:val="16"/>
              </w:rPr>
              <w:t>Correct event time defn</w:t>
            </w:r>
          </w:p>
        </w:tc>
        <w:tc>
          <w:tcPr>
            <w:tcW w:w="708" w:type="dxa"/>
            <w:shd w:val="solid" w:color="FFFFFF" w:fill="auto"/>
          </w:tcPr>
          <w:p w14:paraId="50EA66EF"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371EC275" w14:textId="77777777" w:rsidTr="006F493A">
        <w:tc>
          <w:tcPr>
            <w:tcW w:w="800" w:type="dxa"/>
            <w:shd w:val="solid" w:color="FFFFFF" w:fill="auto"/>
          </w:tcPr>
          <w:p w14:paraId="62A1F7DD"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7AAEB19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1AE126E3" w14:textId="77777777" w:rsidR="00623B86" w:rsidRPr="00791EF5" w:rsidRDefault="00623B86" w:rsidP="00623B86">
            <w:pPr>
              <w:pStyle w:val="TAL"/>
              <w:keepNext w:val="0"/>
              <w:rPr>
                <w:noProof/>
                <w:sz w:val="16"/>
                <w:szCs w:val="16"/>
              </w:rPr>
            </w:pPr>
            <w:r w:rsidRPr="00791EF5">
              <w:rPr>
                <w:noProof/>
                <w:sz w:val="16"/>
                <w:szCs w:val="16"/>
              </w:rPr>
              <w:t>SP-191166</w:t>
            </w:r>
          </w:p>
        </w:tc>
        <w:tc>
          <w:tcPr>
            <w:tcW w:w="567" w:type="dxa"/>
            <w:shd w:val="solid" w:color="FFFFFF" w:fill="auto"/>
          </w:tcPr>
          <w:p w14:paraId="4A9D8B56" w14:textId="77777777" w:rsidR="00623B86" w:rsidRPr="00791EF5" w:rsidRDefault="00623B86" w:rsidP="00623B86">
            <w:pPr>
              <w:pStyle w:val="TAL"/>
              <w:keepNext w:val="0"/>
              <w:rPr>
                <w:noProof/>
                <w:sz w:val="16"/>
                <w:szCs w:val="16"/>
              </w:rPr>
            </w:pPr>
            <w:r w:rsidRPr="00791EF5">
              <w:rPr>
                <w:noProof/>
                <w:sz w:val="16"/>
                <w:szCs w:val="16"/>
              </w:rPr>
              <w:t>0076</w:t>
            </w:r>
          </w:p>
        </w:tc>
        <w:tc>
          <w:tcPr>
            <w:tcW w:w="425" w:type="dxa"/>
            <w:shd w:val="solid" w:color="FFFFFF" w:fill="auto"/>
          </w:tcPr>
          <w:p w14:paraId="18F736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F026C3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AFEAFE7" w14:textId="77777777" w:rsidR="00623B86" w:rsidRPr="00791EF5" w:rsidRDefault="00623B86" w:rsidP="00623B86">
            <w:pPr>
              <w:pStyle w:val="TAL"/>
              <w:keepNext w:val="0"/>
              <w:rPr>
                <w:noProof/>
                <w:sz w:val="16"/>
                <w:szCs w:val="16"/>
              </w:rPr>
            </w:pPr>
            <w:r w:rsidRPr="00791EF5">
              <w:rPr>
                <w:noProof/>
                <w:sz w:val="16"/>
                <w:szCs w:val="16"/>
              </w:rPr>
              <w:t>Add notifyEvent</w:t>
            </w:r>
          </w:p>
        </w:tc>
        <w:tc>
          <w:tcPr>
            <w:tcW w:w="708" w:type="dxa"/>
            <w:shd w:val="solid" w:color="FFFFFF" w:fill="auto"/>
          </w:tcPr>
          <w:p w14:paraId="17AF3206"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CCAD61A" w14:textId="77777777" w:rsidTr="006F493A">
        <w:tc>
          <w:tcPr>
            <w:tcW w:w="800" w:type="dxa"/>
            <w:shd w:val="solid" w:color="FFFFFF" w:fill="auto"/>
          </w:tcPr>
          <w:p w14:paraId="3216D7C6"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3160958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1554AA3"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01D2CF4" w14:textId="77777777" w:rsidR="00623B86" w:rsidRPr="00791EF5" w:rsidRDefault="00623B86" w:rsidP="00623B86">
            <w:pPr>
              <w:pStyle w:val="TAL"/>
              <w:keepNext w:val="0"/>
              <w:rPr>
                <w:noProof/>
                <w:sz w:val="16"/>
                <w:szCs w:val="16"/>
              </w:rPr>
            </w:pPr>
            <w:r w:rsidRPr="00791EF5">
              <w:rPr>
                <w:noProof/>
                <w:sz w:val="16"/>
                <w:szCs w:val="16"/>
              </w:rPr>
              <w:t>0081</w:t>
            </w:r>
          </w:p>
        </w:tc>
        <w:tc>
          <w:tcPr>
            <w:tcW w:w="425" w:type="dxa"/>
            <w:shd w:val="solid" w:color="FFFFFF" w:fill="auto"/>
          </w:tcPr>
          <w:p w14:paraId="1A52490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1C8A12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DC436A" w14:textId="77777777" w:rsidR="00623B86" w:rsidRPr="00791EF5" w:rsidRDefault="00623B86" w:rsidP="00623B86">
            <w:pPr>
              <w:pStyle w:val="TAL"/>
              <w:keepNext w:val="0"/>
              <w:rPr>
                <w:noProof/>
                <w:sz w:val="16"/>
                <w:szCs w:val="16"/>
              </w:rPr>
            </w:pPr>
            <w:r w:rsidRPr="00791EF5">
              <w:rPr>
                <w:noProof/>
                <w:sz w:val="16"/>
                <w:szCs w:val="16"/>
              </w:rPr>
              <w:t>Correct schema to reflect location in the specifications</w:t>
            </w:r>
          </w:p>
        </w:tc>
        <w:tc>
          <w:tcPr>
            <w:tcW w:w="708" w:type="dxa"/>
            <w:shd w:val="solid" w:color="FFFFFF" w:fill="auto"/>
          </w:tcPr>
          <w:p w14:paraId="6513345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19116C2" w14:textId="77777777" w:rsidTr="006F493A">
        <w:tc>
          <w:tcPr>
            <w:tcW w:w="800" w:type="dxa"/>
            <w:shd w:val="solid" w:color="FFFFFF" w:fill="auto"/>
          </w:tcPr>
          <w:p w14:paraId="7C8472A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02EFD8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5C213B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17B393D" w14:textId="77777777" w:rsidR="00623B86" w:rsidRPr="00791EF5" w:rsidRDefault="00623B86" w:rsidP="00623B86">
            <w:pPr>
              <w:pStyle w:val="TAL"/>
              <w:keepNext w:val="0"/>
              <w:rPr>
                <w:noProof/>
                <w:sz w:val="16"/>
                <w:szCs w:val="16"/>
              </w:rPr>
            </w:pPr>
            <w:r w:rsidRPr="00791EF5">
              <w:rPr>
                <w:noProof/>
                <w:sz w:val="16"/>
                <w:szCs w:val="16"/>
              </w:rPr>
              <w:t>0082</w:t>
            </w:r>
          </w:p>
        </w:tc>
        <w:tc>
          <w:tcPr>
            <w:tcW w:w="425" w:type="dxa"/>
            <w:shd w:val="solid" w:color="FFFFFF" w:fill="auto"/>
          </w:tcPr>
          <w:p w14:paraId="0F4F8E4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A12580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CC86973" w14:textId="77777777" w:rsidR="00623B86" w:rsidRPr="00791EF5" w:rsidRDefault="00623B86" w:rsidP="00623B86">
            <w:pPr>
              <w:pStyle w:val="TAL"/>
              <w:keepNext w:val="0"/>
              <w:rPr>
                <w:noProof/>
                <w:sz w:val="16"/>
                <w:szCs w:val="16"/>
              </w:rPr>
            </w:pPr>
            <w:r w:rsidRPr="00791EF5">
              <w:rPr>
                <w:noProof/>
                <w:sz w:val="16"/>
                <w:szCs w:val="16"/>
              </w:rPr>
              <w:t>Correct XML Schema for consistency and clarity</w:t>
            </w:r>
          </w:p>
        </w:tc>
        <w:tc>
          <w:tcPr>
            <w:tcW w:w="708" w:type="dxa"/>
            <w:shd w:val="solid" w:color="FFFFFF" w:fill="auto"/>
          </w:tcPr>
          <w:p w14:paraId="1F82375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9AE0385" w14:textId="77777777" w:rsidTr="006F493A">
        <w:tc>
          <w:tcPr>
            <w:tcW w:w="800" w:type="dxa"/>
            <w:shd w:val="solid" w:color="FFFFFF" w:fill="auto"/>
          </w:tcPr>
          <w:p w14:paraId="162305BE"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8A007C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0E56B775"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2FC8C165" w14:textId="77777777" w:rsidR="00623B86" w:rsidRPr="00791EF5" w:rsidRDefault="00623B86" w:rsidP="00623B86">
            <w:pPr>
              <w:pStyle w:val="TAL"/>
              <w:keepNext w:val="0"/>
              <w:rPr>
                <w:noProof/>
                <w:sz w:val="16"/>
                <w:szCs w:val="16"/>
              </w:rPr>
            </w:pPr>
            <w:r w:rsidRPr="00791EF5">
              <w:rPr>
                <w:noProof/>
                <w:sz w:val="16"/>
                <w:szCs w:val="16"/>
              </w:rPr>
              <w:t>0089</w:t>
            </w:r>
          </w:p>
        </w:tc>
        <w:tc>
          <w:tcPr>
            <w:tcW w:w="425" w:type="dxa"/>
            <w:shd w:val="solid" w:color="FFFFFF" w:fill="auto"/>
          </w:tcPr>
          <w:p w14:paraId="43B01AE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0405C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35D72AF" w14:textId="77777777" w:rsidR="00623B86" w:rsidRPr="00791EF5" w:rsidRDefault="00623B86" w:rsidP="00623B86">
            <w:pPr>
              <w:pStyle w:val="TAL"/>
              <w:keepNext w:val="0"/>
              <w:rPr>
                <w:noProof/>
                <w:sz w:val="16"/>
                <w:szCs w:val="16"/>
              </w:rPr>
            </w:pPr>
            <w:r w:rsidRPr="00791EF5">
              <w:rPr>
                <w:noProof/>
                <w:sz w:val="16"/>
                <w:szCs w:val="16"/>
              </w:rPr>
              <w:t>Add missing definition for matching-criteria-attributes</w:t>
            </w:r>
          </w:p>
        </w:tc>
        <w:tc>
          <w:tcPr>
            <w:tcW w:w="708" w:type="dxa"/>
            <w:shd w:val="solid" w:color="FFFFFF" w:fill="auto"/>
          </w:tcPr>
          <w:p w14:paraId="63059EE8"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73F5C03" w14:textId="77777777" w:rsidTr="006F493A">
        <w:tc>
          <w:tcPr>
            <w:tcW w:w="800" w:type="dxa"/>
            <w:shd w:val="solid" w:color="FFFFFF" w:fill="auto"/>
          </w:tcPr>
          <w:p w14:paraId="53C9EBF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046E5D18"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F60696"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31676A0E" w14:textId="77777777" w:rsidR="00623B86" w:rsidRPr="00791EF5" w:rsidRDefault="00623B86" w:rsidP="00623B86">
            <w:pPr>
              <w:pStyle w:val="TAL"/>
              <w:keepNext w:val="0"/>
              <w:rPr>
                <w:noProof/>
                <w:sz w:val="16"/>
                <w:szCs w:val="16"/>
              </w:rPr>
            </w:pPr>
            <w:r w:rsidRPr="00791EF5">
              <w:rPr>
                <w:noProof/>
                <w:sz w:val="16"/>
                <w:szCs w:val="16"/>
              </w:rPr>
              <w:t>0092</w:t>
            </w:r>
          </w:p>
        </w:tc>
        <w:tc>
          <w:tcPr>
            <w:tcW w:w="425" w:type="dxa"/>
            <w:shd w:val="solid" w:color="FFFFFF" w:fill="auto"/>
          </w:tcPr>
          <w:p w14:paraId="675C727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9F9E0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7EAD90" w14:textId="77777777" w:rsidR="00623B86" w:rsidRPr="00791EF5" w:rsidRDefault="00623B86" w:rsidP="00623B86">
            <w:pPr>
              <w:pStyle w:val="TAL"/>
              <w:keepNext w:val="0"/>
              <w:rPr>
                <w:noProof/>
                <w:sz w:val="16"/>
                <w:szCs w:val="16"/>
              </w:rPr>
            </w:pPr>
            <w:r w:rsidRPr="00791EF5">
              <w:rPr>
                <w:noProof/>
                <w:sz w:val="16"/>
                <w:szCs w:val="16"/>
              </w:rPr>
              <w:t>Clarify capability of ack alarms and filter constraint</w:t>
            </w:r>
          </w:p>
        </w:tc>
        <w:tc>
          <w:tcPr>
            <w:tcW w:w="708" w:type="dxa"/>
            <w:shd w:val="solid" w:color="FFFFFF" w:fill="auto"/>
          </w:tcPr>
          <w:p w14:paraId="24D5558A"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71524002" w14:textId="77777777" w:rsidTr="006F493A">
        <w:tc>
          <w:tcPr>
            <w:tcW w:w="800" w:type="dxa"/>
            <w:shd w:val="solid" w:color="FFFFFF" w:fill="auto"/>
          </w:tcPr>
          <w:p w14:paraId="44B9A081"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04F3E4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B159D63" w14:textId="77777777" w:rsidR="00623B86" w:rsidRPr="00791EF5" w:rsidRDefault="00623B86" w:rsidP="00623B86">
            <w:pPr>
              <w:pStyle w:val="TAL"/>
              <w:keepNext w:val="0"/>
              <w:rPr>
                <w:noProof/>
                <w:sz w:val="16"/>
                <w:szCs w:val="16"/>
              </w:rPr>
            </w:pPr>
            <w:r w:rsidRPr="00791EF5">
              <w:rPr>
                <w:noProof/>
                <w:sz w:val="16"/>
                <w:szCs w:val="16"/>
              </w:rPr>
              <w:t>SP-200176</w:t>
            </w:r>
          </w:p>
        </w:tc>
        <w:tc>
          <w:tcPr>
            <w:tcW w:w="567" w:type="dxa"/>
            <w:shd w:val="solid" w:color="FFFFFF" w:fill="auto"/>
          </w:tcPr>
          <w:p w14:paraId="2743A626" w14:textId="77777777" w:rsidR="00623B86" w:rsidRPr="00791EF5" w:rsidRDefault="00623B86" w:rsidP="00623B86">
            <w:pPr>
              <w:pStyle w:val="TAL"/>
              <w:keepNext w:val="0"/>
              <w:rPr>
                <w:noProof/>
                <w:sz w:val="16"/>
                <w:szCs w:val="16"/>
              </w:rPr>
            </w:pPr>
            <w:r w:rsidRPr="00791EF5">
              <w:rPr>
                <w:noProof/>
                <w:sz w:val="16"/>
                <w:szCs w:val="16"/>
              </w:rPr>
              <w:t>0094</w:t>
            </w:r>
          </w:p>
        </w:tc>
        <w:tc>
          <w:tcPr>
            <w:tcW w:w="425" w:type="dxa"/>
            <w:shd w:val="solid" w:color="FFFFFF" w:fill="auto"/>
          </w:tcPr>
          <w:p w14:paraId="6949C8B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EA5BDD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770C522" w14:textId="77777777" w:rsidR="00623B86" w:rsidRPr="00791EF5" w:rsidRDefault="00623B86" w:rsidP="00623B86">
            <w:pPr>
              <w:pStyle w:val="TAL"/>
              <w:keepNext w:val="0"/>
              <w:rPr>
                <w:noProof/>
                <w:sz w:val="16"/>
                <w:szCs w:val="16"/>
              </w:rPr>
            </w:pPr>
            <w:r w:rsidRPr="00791EF5">
              <w:rPr>
                <w:noProof/>
                <w:sz w:val="16"/>
                <w:szCs w:val="16"/>
              </w:rPr>
              <w:t>Correction of MnS Stage 3 solution sets for integration with ONAP VES</w:t>
            </w:r>
          </w:p>
        </w:tc>
        <w:tc>
          <w:tcPr>
            <w:tcW w:w="708" w:type="dxa"/>
            <w:shd w:val="solid" w:color="FFFFFF" w:fill="auto"/>
          </w:tcPr>
          <w:p w14:paraId="4C4795FF"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5E04A1A1" w14:textId="77777777" w:rsidTr="006F493A">
        <w:tc>
          <w:tcPr>
            <w:tcW w:w="800" w:type="dxa"/>
            <w:shd w:val="solid" w:color="FFFFFF" w:fill="auto"/>
          </w:tcPr>
          <w:p w14:paraId="7B6E8DE6"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B46B67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2D24A65"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87CDEC2" w14:textId="77777777" w:rsidR="00623B86" w:rsidRPr="00791EF5" w:rsidRDefault="00623B86" w:rsidP="00623B86">
            <w:pPr>
              <w:pStyle w:val="TAL"/>
              <w:keepNext w:val="0"/>
              <w:rPr>
                <w:noProof/>
                <w:sz w:val="16"/>
                <w:szCs w:val="16"/>
              </w:rPr>
            </w:pPr>
            <w:r w:rsidRPr="00791EF5">
              <w:rPr>
                <w:noProof/>
                <w:sz w:val="16"/>
                <w:szCs w:val="16"/>
              </w:rPr>
              <w:t>0096</w:t>
            </w:r>
          </w:p>
        </w:tc>
        <w:tc>
          <w:tcPr>
            <w:tcW w:w="425" w:type="dxa"/>
            <w:shd w:val="solid" w:color="FFFFFF" w:fill="auto"/>
          </w:tcPr>
          <w:p w14:paraId="097A78B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A74EB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74C4DE" w14:textId="77777777" w:rsidR="00623B86" w:rsidRPr="00791EF5" w:rsidRDefault="00623B86" w:rsidP="00623B86">
            <w:pPr>
              <w:pStyle w:val="TAL"/>
              <w:keepNext w:val="0"/>
              <w:rPr>
                <w:noProof/>
                <w:sz w:val="16"/>
                <w:szCs w:val="16"/>
              </w:rPr>
            </w:pPr>
            <w:r w:rsidRPr="00791EF5">
              <w:rPr>
                <w:noProof/>
                <w:sz w:val="16"/>
                <w:szCs w:val="16"/>
              </w:rPr>
              <w:t>Rapporteur clean up</w:t>
            </w:r>
          </w:p>
        </w:tc>
        <w:tc>
          <w:tcPr>
            <w:tcW w:w="708" w:type="dxa"/>
            <w:shd w:val="solid" w:color="FFFFFF" w:fill="auto"/>
          </w:tcPr>
          <w:p w14:paraId="44B139D6"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D467471" w14:textId="77777777" w:rsidTr="006F493A">
        <w:tc>
          <w:tcPr>
            <w:tcW w:w="800" w:type="dxa"/>
            <w:shd w:val="solid" w:color="FFFFFF" w:fill="auto"/>
          </w:tcPr>
          <w:p w14:paraId="72B983FD"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2096D55"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EB4296C"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70A60260" w14:textId="77777777" w:rsidR="00623B86" w:rsidRPr="00791EF5" w:rsidRDefault="00623B86" w:rsidP="00623B86">
            <w:pPr>
              <w:pStyle w:val="TAL"/>
              <w:keepNext w:val="0"/>
              <w:rPr>
                <w:noProof/>
                <w:sz w:val="16"/>
                <w:szCs w:val="16"/>
              </w:rPr>
            </w:pPr>
            <w:r w:rsidRPr="00791EF5">
              <w:rPr>
                <w:noProof/>
                <w:sz w:val="16"/>
                <w:szCs w:val="16"/>
              </w:rPr>
              <w:t>0098</w:t>
            </w:r>
          </w:p>
        </w:tc>
        <w:tc>
          <w:tcPr>
            <w:tcW w:w="425" w:type="dxa"/>
            <w:shd w:val="solid" w:color="FFFFFF" w:fill="auto"/>
          </w:tcPr>
          <w:p w14:paraId="2BB61D8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497993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6DE80CB" w14:textId="77777777" w:rsidR="00623B86" w:rsidRPr="00791EF5" w:rsidRDefault="00623B86" w:rsidP="00623B86">
            <w:pPr>
              <w:pStyle w:val="TAL"/>
              <w:keepNext w:val="0"/>
              <w:rPr>
                <w:noProof/>
                <w:sz w:val="16"/>
                <w:szCs w:val="16"/>
              </w:rPr>
            </w:pPr>
            <w:r w:rsidRPr="00791EF5">
              <w:rPr>
                <w:noProof/>
                <w:sz w:val="16"/>
                <w:szCs w:val="16"/>
              </w:rPr>
              <w:t>YANG_Netconf Operations</w:t>
            </w:r>
          </w:p>
        </w:tc>
        <w:tc>
          <w:tcPr>
            <w:tcW w:w="708" w:type="dxa"/>
            <w:shd w:val="solid" w:color="FFFFFF" w:fill="auto"/>
          </w:tcPr>
          <w:p w14:paraId="60FFB819"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6C5A7288" w14:textId="77777777" w:rsidTr="006F493A">
        <w:tc>
          <w:tcPr>
            <w:tcW w:w="800" w:type="dxa"/>
            <w:shd w:val="solid" w:color="FFFFFF" w:fill="auto"/>
          </w:tcPr>
          <w:p w14:paraId="22EDF954"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1E82E309"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E4C89BE"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794CFDB6" w14:textId="77777777" w:rsidR="00623B86" w:rsidRPr="00791EF5" w:rsidRDefault="00623B86" w:rsidP="00623B86">
            <w:pPr>
              <w:pStyle w:val="TAL"/>
              <w:keepNext w:val="0"/>
              <w:rPr>
                <w:noProof/>
                <w:sz w:val="16"/>
                <w:szCs w:val="16"/>
              </w:rPr>
            </w:pPr>
            <w:r w:rsidRPr="00791EF5">
              <w:rPr>
                <w:noProof/>
                <w:sz w:val="16"/>
                <w:szCs w:val="16"/>
              </w:rPr>
              <w:t>0101</w:t>
            </w:r>
          </w:p>
        </w:tc>
        <w:tc>
          <w:tcPr>
            <w:tcW w:w="425" w:type="dxa"/>
            <w:shd w:val="solid" w:color="FFFFFF" w:fill="auto"/>
          </w:tcPr>
          <w:p w14:paraId="19AE181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DF16A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73E405" w14:textId="77777777" w:rsidR="00623B86" w:rsidRPr="00791EF5" w:rsidRDefault="00623B86" w:rsidP="00623B86">
            <w:pPr>
              <w:pStyle w:val="TAL"/>
              <w:keepNext w:val="0"/>
              <w:rPr>
                <w:noProof/>
                <w:sz w:val="16"/>
                <w:szCs w:val="16"/>
              </w:rPr>
            </w:pPr>
            <w:r w:rsidRPr="00791EF5">
              <w:rPr>
                <w:noProof/>
                <w:sz w:val="16"/>
                <w:szCs w:val="16"/>
              </w:rPr>
              <w:t>Clarify and add numerous issues in the REST SS of the ProvMnS</w:t>
            </w:r>
          </w:p>
        </w:tc>
        <w:tc>
          <w:tcPr>
            <w:tcW w:w="708" w:type="dxa"/>
            <w:shd w:val="solid" w:color="FFFFFF" w:fill="auto"/>
          </w:tcPr>
          <w:p w14:paraId="33FF833C"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CFD04D6" w14:textId="77777777" w:rsidTr="006F493A">
        <w:tc>
          <w:tcPr>
            <w:tcW w:w="800" w:type="dxa"/>
            <w:shd w:val="solid" w:color="FFFFFF" w:fill="auto"/>
          </w:tcPr>
          <w:p w14:paraId="64E8AE29"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4D6E4451"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A3FC712"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BC4C9BE" w14:textId="77777777" w:rsidR="00623B86" w:rsidRPr="00791EF5" w:rsidRDefault="00623B86" w:rsidP="00623B86">
            <w:pPr>
              <w:pStyle w:val="TAL"/>
              <w:keepNext w:val="0"/>
              <w:rPr>
                <w:noProof/>
                <w:sz w:val="16"/>
                <w:szCs w:val="16"/>
              </w:rPr>
            </w:pPr>
            <w:r w:rsidRPr="00791EF5">
              <w:rPr>
                <w:noProof/>
                <w:sz w:val="16"/>
                <w:szCs w:val="16"/>
              </w:rPr>
              <w:t>0103</w:t>
            </w:r>
          </w:p>
        </w:tc>
        <w:tc>
          <w:tcPr>
            <w:tcW w:w="425" w:type="dxa"/>
            <w:shd w:val="solid" w:color="FFFFFF" w:fill="auto"/>
          </w:tcPr>
          <w:p w14:paraId="677C4D72"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6B3FCE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FB3397" w14:textId="77777777" w:rsidR="00623B86" w:rsidRPr="00791EF5" w:rsidRDefault="00623B86" w:rsidP="00623B86">
            <w:pPr>
              <w:pStyle w:val="TAL"/>
              <w:keepNext w:val="0"/>
              <w:rPr>
                <w:noProof/>
                <w:sz w:val="16"/>
                <w:szCs w:val="16"/>
              </w:rPr>
            </w:pPr>
            <w:r w:rsidRPr="00791EF5">
              <w:rPr>
                <w:noProof/>
                <w:sz w:val="16"/>
                <w:szCs w:val="16"/>
              </w:rPr>
              <w:t>Correct OpenAPI definition of the ProvMnS</w:t>
            </w:r>
          </w:p>
        </w:tc>
        <w:tc>
          <w:tcPr>
            <w:tcW w:w="708" w:type="dxa"/>
            <w:shd w:val="solid" w:color="FFFFFF" w:fill="auto"/>
          </w:tcPr>
          <w:p w14:paraId="7CF70EBB"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A3B8A80" w14:textId="77777777" w:rsidTr="006F493A">
        <w:tc>
          <w:tcPr>
            <w:tcW w:w="800" w:type="dxa"/>
            <w:shd w:val="solid" w:color="FFFFFF" w:fill="auto"/>
          </w:tcPr>
          <w:p w14:paraId="01AF449C"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3BE7D75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83DB13A"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01C4CF86" w14:textId="77777777" w:rsidR="00623B86" w:rsidRPr="00791EF5" w:rsidRDefault="00623B86" w:rsidP="00623B86">
            <w:pPr>
              <w:pStyle w:val="TAL"/>
              <w:keepNext w:val="0"/>
              <w:rPr>
                <w:noProof/>
                <w:sz w:val="16"/>
                <w:szCs w:val="16"/>
              </w:rPr>
            </w:pPr>
            <w:r w:rsidRPr="00791EF5">
              <w:rPr>
                <w:noProof/>
                <w:sz w:val="16"/>
                <w:szCs w:val="16"/>
              </w:rPr>
              <w:t>0104</w:t>
            </w:r>
          </w:p>
        </w:tc>
        <w:tc>
          <w:tcPr>
            <w:tcW w:w="425" w:type="dxa"/>
            <w:shd w:val="solid" w:color="FFFFFF" w:fill="auto"/>
          </w:tcPr>
          <w:p w14:paraId="7659E5C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1D1C41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5B7B72" w14:textId="77777777" w:rsidR="00623B86" w:rsidRPr="00791EF5" w:rsidRDefault="00623B86" w:rsidP="00623B86">
            <w:pPr>
              <w:pStyle w:val="TAL"/>
              <w:keepNext w:val="0"/>
              <w:rPr>
                <w:noProof/>
                <w:sz w:val="16"/>
                <w:szCs w:val="16"/>
              </w:rPr>
            </w:pPr>
            <w:r w:rsidRPr="00791EF5">
              <w:rPr>
                <w:noProof/>
                <w:sz w:val="16"/>
                <w:szCs w:val="16"/>
              </w:rPr>
              <w:t>Correct ackState attribute name</w:t>
            </w:r>
          </w:p>
        </w:tc>
        <w:tc>
          <w:tcPr>
            <w:tcW w:w="708" w:type="dxa"/>
            <w:shd w:val="solid" w:color="FFFFFF" w:fill="auto"/>
          </w:tcPr>
          <w:p w14:paraId="2B9B91F7"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761E1A4" w14:textId="77777777" w:rsidTr="006F493A">
        <w:tc>
          <w:tcPr>
            <w:tcW w:w="800" w:type="dxa"/>
            <w:shd w:val="solid" w:color="FFFFFF" w:fill="auto"/>
          </w:tcPr>
          <w:p w14:paraId="293CF4D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289B99E"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A2B040"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34505686" w14:textId="77777777" w:rsidR="00623B86" w:rsidRPr="00791EF5" w:rsidRDefault="00623B86" w:rsidP="00623B86">
            <w:pPr>
              <w:pStyle w:val="TAL"/>
              <w:keepNext w:val="0"/>
              <w:rPr>
                <w:noProof/>
                <w:sz w:val="16"/>
                <w:szCs w:val="16"/>
              </w:rPr>
            </w:pPr>
            <w:r w:rsidRPr="00791EF5">
              <w:rPr>
                <w:noProof/>
                <w:sz w:val="16"/>
                <w:szCs w:val="16"/>
              </w:rPr>
              <w:t>0105</w:t>
            </w:r>
          </w:p>
        </w:tc>
        <w:tc>
          <w:tcPr>
            <w:tcW w:w="425" w:type="dxa"/>
            <w:shd w:val="solid" w:color="FFFFFF" w:fill="auto"/>
          </w:tcPr>
          <w:p w14:paraId="0914334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6FF705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85EC75" w14:textId="77777777" w:rsidR="00623B86" w:rsidRPr="00791EF5" w:rsidRDefault="00623B86" w:rsidP="00623B86">
            <w:pPr>
              <w:pStyle w:val="TAL"/>
              <w:keepNext w:val="0"/>
              <w:rPr>
                <w:noProof/>
                <w:sz w:val="16"/>
                <w:szCs w:val="16"/>
              </w:rPr>
            </w:pPr>
            <w:r w:rsidRPr="00791EF5">
              <w:rPr>
                <w:noProof/>
                <w:sz w:val="16"/>
                <w:szCs w:val="16"/>
              </w:rPr>
              <w:t>Correct Heartbeat</w:t>
            </w:r>
          </w:p>
        </w:tc>
        <w:tc>
          <w:tcPr>
            <w:tcW w:w="708" w:type="dxa"/>
            <w:shd w:val="solid" w:color="FFFFFF" w:fill="auto"/>
          </w:tcPr>
          <w:p w14:paraId="5CCD3472"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0B56EB2" w14:textId="77777777" w:rsidTr="006F493A">
        <w:tc>
          <w:tcPr>
            <w:tcW w:w="800" w:type="dxa"/>
            <w:shd w:val="solid" w:color="FFFFFF" w:fill="auto"/>
          </w:tcPr>
          <w:p w14:paraId="111A1D7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31E8D2E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BF04AC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72749C" w14:textId="77777777" w:rsidR="00623B86" w:rsidRPr="00791EF5" w:rsidRDefault="00623B86" w:rsidP="00623B86">
            <w:pPr>
              <w:pStyle w:val="TAL"/>
              <w:keepNext w:val="0"/>
              <w:rPr>
                <w:noProof/>
                <w:sz w:val="16"/>
                <w:szCs w:val="16"/>
              </w:rPr>
            </w:pPr>
            <w:r w:rsidRPr="00791EF5">
              <w:rPr>
                <w:noProof/>
                <w:sz w:val="16"/>
                <w:szCs w:val="16"/>
              </w:rPr>
              <w:t>0100</w:t>
            </w:r>
          </w:p>
        </w:tc>
        <w:tc>
          <w:tcPr>
            <w:tcW w:w="425" w:type="dxa"/>
            <w:shd w:val="solid" w:color="FFFFFF" w:fill="auto"/>
          </w:tcPr>
          <w:p w14:paraId="2DF07238"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C5A973F"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A6941F9" w14:textId="77777777" w:rsidR="00623B86" w:rsidRPr="00791EF5" w:rsidRDefault="00623B86" w:rsidP="00623B86">
            <w:pPr>
              <w:pStyle w:val="TAL"/>
              <w:keepNext w:val="0"/>
              <w:rPr>
                <w:noProof/>
                <w:sz w:val="16"/>
                <w:szCs w:val="16"/>
              </w:rPr>
            </w:pPr>
            <w:r w:rsidRPr="00791EF5">
              <w:rPr>
                <w:noProof/>
                <w:sz w:val="16"/>
                <w:szCs w:val="16"/>
              </w:rPr>
              <w:t>Add summary CM notification to the ProvMnS</w:t>
            </w:r>
          </w:p>
        </w:tc>
        <w:tc>
          <w:tcPr>
            <w:tcW w:w="708" w:type="dxa"/>
            <w:shd w:val="solid" w:color="FFFFFF" w:fill="auto"/>
          </w:tcPr>
          <w:p w14:paraId="7314D17C"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A652730" w14:textId="77777777" w:rsidTr="006F493A">
        <w:tc>
          <w:tcPr>
            <w:tcW w:w="800" w:type="dxa"/>
            <w:shd w:val="solid" w:color="FFFFFF" w:fill="auto"/>
          </w:tcPr>
          <w:p w14:paraId="4B6464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57CDB6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1F9E12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A403E42" w14:textId="77777777" w:rsidR="00623B86" w:rsidRPr="00791EF5" w:rsidRDefault="00623B86" w:rsidP="00623B86">
            <w:pPr>
              <w:pStyle w:val="TAL"/>
              <w:keepNext w:val="0"/>
              <w:rPr>
                <w:noProof/>
                <w:sz w:val="16"/>
                <w:szCs w:val="16"/>
              </w:rPr>
            </w:pPr>
            <w:r w:rsidRPr="00791EF5">
              <w:rPr>
                <w:noProof/>
                <w:sz w:val="16"/>
                <w:szCs w:val="16"/>
              </w:rPr>
              <w:t>0102</w:t>
            </w:r>
          </w:p>
        </w:tc>
        <w:tc>
          <w:tcPr>
            <w:tcW w:w="425" w:type="dxa"/>
            <w:shd w:val="solid" w:color="FFFFFF" w:fill="auto"/>
          </w:tcPr>
          <w:p w14:paraId="3DA14B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FE164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4C6FFCA" w14:textId="77777777" w:rsidR="00623B86" w:rsidRPr="00791EF5" w:rsidRDefault="00623B86" w:rsidP="00623B86">
            <w:pPr>
              <w:pStyle w:val="TAL"/>
              <w:keepNext w:val="0"/>
              <w:rPr>
                <w:noProof/>
                <w:sz w:val="16"/>
                <w:szCs w:val="16"/>
              </w:rPr>
            </w:pPr>
            <w:r w:rsidRPr="00791EF5">
              <w:rPr>
                <w:noProof/>
                <w:sz w:val="16"/>
                <w:szCs w:val="16"/>
              </w:rPr>
              <w:t>Remove subscribe and unsubscribe operation from ProvMnS</w:t>
            </w:r>
          </w:p>
        </w:tc>
        <w:tc>
          <w:tcPr>
            <w:tcW w:w="708" w:type="dxa"/>
            <w:shd w:val="solid" w:color="FFFFFF" w:fill="auto"/>
          </w:tcPr>
          <w:p w14:paraId="514FB87B"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62B60B5" w14:textId="77777777" w:rsidTr="006F493A">
        <w:tc>
          <w:tcPr>
            <w:tcW w:w="800" w:type="dxa"/>
            <w:shd w:val="solid" w:color="FFFFFF" w:fill="auto"/>
          </w:tcPr>
          <w:p w14:paraId="159D5AD8"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0B2D46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78C5022"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EB0FD3" w14:textId="77777777" w:rsidR="00623B86" w:rsidRPr="00791EF5" w:rsidRDefault="00623B86" w:rsidP="00623B86">
            <w:pPr>
              <w:pStyle w:val="TAL"/>
              <w:keepNext w:val="0"/>
              <w:rPr>
                <w:noProof/>
                <w:sz w:val="16"/>
                <w:szCs w:val="16"/>
              </w:rPr>
            </w:pPr>
            <w:r w:rsidRPr="00791EF5">
              <w:rPr>
                <w:noProof/>
                <w:sz w:val="16"/>
                <w:szCs w:val="16"/>
              </w:rPr>
              <w:t>0107</w:t>
            </w:r>
          </w:p>
        </w:tc>
        <w:tc>
          <w:tcPr>
            <w:tcW w:w="425" w:type="dxa"/>
            <w:shd w:val="solid" w:color="FFFFFF" w:fill="auto"/>
          </w:tcPr>
          <w:p w14:paraId="40CB0C0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8989A5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64FD5A" w14:textId="77777777" w:rsidR="00623B86" w:rsidRPr="00791EF5" w:rsidRDefault="00623B86" w:rsidP="00623B86">
            <w:pPr>
              <w:pStyle w:val="TAL"/>
              <w:keepNext w:val="0"/>
              <w:rPr>
                <w:noProof/>
                <w:sz w:val="16"/>
                <w:szCs w:val="16"/>
              </w:rPr>
            </w:pPr>
            <w:r w:rsidRPr="00791EF5">
              <w:rPr>
                <w:noProof/>
                <w:sz w:val="16"/>
                <w:szCs w:val="16"/>
              </w:rPr>
              <w:t>Void meaningless clauses 12.1.2.2.1.2 and 12.2.2.2.1.2</w:t>
            </w:r>
          </w:p>
        </w:tc>
        <w:tc>
          <w:tcPr>
            <w:tcW w:w="708" w:type="dxa"/>
            <w:shd w:val="solid" w:color="FFFFFF" w:fill="auto"/>
          </w:tcPr>
          <w:p w14:paraId="3A583D1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07EC332" w14:textId="77777777" w:rsidTr="006F493A">
        <w:tc>
          <w:tcPr>
            <w:tcW w:w="800" w:type="dxa"/>
            <w:shd w:val="solid" w:color="FFFFFF" w:fill="auto"/>
          </w:tcPr>
          <w:p w14:paraId="2929EE0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89E2A96"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6D4895E"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2A6C2EC" w14:textId="77777777" w:rsidR="00623B86" w:rsidRPr="00791EF5" w:rsidRDefault="00623B86" w:rsidP="00623B86">
            <w:pPr>
              <w:pStyle w:val="TAL"/>
              <w:keepNext w:val="0"/>
              <w:rPr>
                <w:noProof/>
                <w:sz w:val="16"/>
                <w:szCs w:val="16"/>
              </w:rPr>
            </w:pPr>
            <w:r w:rsidRPr="00791EF5">
              <w:rPr>
                <w:noProof/>
                <w:sz w:val="16"/>
                <w:szCs w:val="16"/>
              </w:rPr>
              <w:t>0111</w:t>
            </w:r>
          </w:p>
        </w:tc>
        <w:tc>
          <w:tcPr>
            <w:tcW w:w="425" w:type="dxa"/>
            <w:shd w:val="solid" w:color="FFFFFF" w:fill="auto"/>
          </w:tcPr>
          <w:p w14:paraId="6290C7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74640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141C26" w14:textId="77777777" w:rsidR="00623B86" w:rsidRPr="00791EF5" w:rsidRDefault="00623B86" w:rsidP="00623B86">
            <w:pPr>
              <w:pStyle w:val="TAL"/>
              <w:keepNext w:val="0"/>
              <w:rPr>
                <w:noProof/>
                <w:sz w:val="16"/>
                <w:szCs w:val="16"/>
              </w:rPr>
            </w:pPr>
            <w:r w:rsidRPr="00791EF5">
              <w:rPr>
                <w:noProof/>
                <w:sz w:val="16"/>
                <w:szCs w:val="16"/>
              </w:rPr>
              <w:t>Add missing callbacks for notifications to ProvMnS</w:t>
            </w:r>
          </w:p>
        </w:tc>
        <w:tc>
          <w:tcPr>
            <w:tcW w:w="708" w:type="dxa"/>
            <w:shd w:val="solid" w:color="FFFFFF" w:fill="auto"/>
          </w:tcPr>
          <w:p w14:paraId="5788A71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DF2D00C" w14:textId="77777777" w:rsidTr="006F493A">
        <w:tc>
          <w:tcPr>
            <w:tcW w:w="800" w:type="dxa"/>
            <w:shd w:val="solid" w:color="FFFFFF" w:fill="auto"/>
          </w:tcPr>
          <w:p w14:paraId="0A132497"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B6F7D0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F1BB2DC"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04A96270" w14:textId="77777777" w:rsidR="00623B86" w:rsidRPr="00791EF5" w:rsidRDefault="00623B86" w:rsidP="00623B86">
            <w:pPr>
              <w:pStyle w:val="TAL"/>
              <w:keepNext w:val="0"/>
              <w:rPr>
                <w:noProof/>
                <w:sz w:val="16"/>
                <w:szCs w:val="16"/>
              </w:rPr>
            </w:pPr>
            <w:r w:rsidRPr="00791EF5">
              <w:rPr>
                <w:noProof/>
                <w:sz w:val="16"/>
                <w:szCs w:val="16"/>
              </w:rPr>
              <w:t>0113</w:t>
            </w:r>
          </w:p>
        </w:tc>
        <w:tc>
          <w:tcPr>
            <w:tcW w:w="425" w:type="dxa"/>
            <w:shd w:val="solid" w:color="FFFFFF" w:fill="auto"/>
          </w:tcPr>
          <w:p w14:paraId="7132253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BCAE0F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2419F3" w14:textId="77777777" w:rsidR="00623B86" w:rsidRPr="00791EF5" w:rsidRDefault="00623B86" w:rsidP="00623B86">
            <w:pPr>
              <w:pStyle w:val="TAL"/>
              <w:keepNext w:val="0"/>
              <w:rPr>
                <w:noProof/>
                <w:sz w:val="16"/>
                <w:szCs w:val="16"/>
              </w:rPr>
            </w:pPr>
            <w:r w:rsidRPr="00791EF5">
              <w:rPr>
                <w:noProof/>
                <w:sz w:val="16"/>
                <w:szCs w:val="16"/>
              </w:rPr>
              <w:t>Remove attribute referenceObjectInstance which is not supported by solution set</w:t>
            </w:r>
          </w:p>
        </w:tc>
        <w:tc>
          <w:tcPr>
            <w:tcW w:w="708" w:type="dxa"/>
            <w:shd w:val="solid" w:color="FFFFFF" w:fill="auto"/>
          </w:tcPr>
          <w:p w14:paraId="0104530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CD4303D" w14:textId="77777777" w:rsidTr="006F493A">
        <w:tc>
          <w:tcPr>
            <w:tcW w:w="800" w:type="dxa"/>
            <w:shd w:val="solid" w:color="FFFFFF" w:fill="auto"/>
          </w:tcPr>
          <w:p w14:paraId="07242A4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177144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0513974"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6715D092" w14:textId="77777777" w:rsidR="00623B86" w:rsidRPr="00791EF5" w:rsidRDefault="00623B86" w:rsidP="00623B86">
            <w:pPr>
              <w:pStyle w:val="TAL"/>
              <w:keepNext w:val="0"/>
              <w:rPr>
                <w:noProof/>
                <w:sz w:val="16"/>
                <w:szCs w:val="16"/>
              </w:rPr>
            </w:pPr>
            <w:r w:rsidRPr="00791EF5">
              <w:rPr>
                <w:noProof/>
                <w:sz w:val="16"/>
                <w:szCs w:val="16"/>
              </w:rPr>
              <w:t>0114</w:t>
            </w:r>
          </w:p>
        </w:tc>
        <w:tc>
          <w:tcPr>
            <w:tcW w:w="425" w:type="dxa"/>
            <w:shd w:val="solid" w:color="FFFFFF" w:fill="auto"/>
          </w:tcPr>
          <w:p w14:paraId="4AEF66C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D472B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E5118E0" w14:textId="77777777" w:rsidR="00623B86" w:rsidRPr="00791EF5" w:rsidRDefault="00623B86" w:rsidP="00623B86">
            <w:pPr>
              <w:pStyle w:val="TAL"/>
              <w:keepNext w:val="0"/>
              <w:rPr>
                <w:noProof/>
                <w:sz w:val="16"/>
                <w:szCs w:val="16"/>
              </w:rPr>
            </w:pPr>
            <w:r w:rsidRPr="00791EF5">
              <w:rPr>
                <w:noProof/>
                <w:sz w:val="16"/>
                <w:szCs w:val="16"/>
              </w:rPr>
              <w:t>Update URI for generic fault supervision management service</w:t>
            </w:r>
          </w:p>
        </w:tc>
        <w:tc>
          <w:tcPr>
            <w:tcW w:w="708" w:type="dxa"/>
            <w:shd w:val="solid" w:color="FFFFFF" w:fill="auto"/>
          </w:tcPr>
          <w:p w14:paraId="5833F89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FFA1CE7" w14:textId="77777777" w:rsidTr="006F493A">
        <w:tc>
          <w:tcPr>
            <w:tcW w:w="800" w:type="dxa"/>
            <w:shd w:val="solid" w:color="FFFFFF" w:fill="auto"/>
          </w:tcPr>
          <w:p w14:paraId="534B724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06BA04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BF17EA5"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A943D28" w14:textId="77777777" w:rsidR="00623B86" w:rsidRPr="00791EF5" w:rsidRDefault="00623B86" w:rsidP="00623B86">
            <w:pPr>
              <w:pStyle w:val="TAL"/>
              <w:keepNext w:val="0"/>
              <w:rPr>
                <w:noProof/>
                <w:sz w:val="16"/>
                <w:szCs w:val="16"/>
              </w:rPr>
            </w:pPr>
            <w:r w:rsidRPr="00791EF5">
              <w:rPr>
                <w:noProof/>
                <w:sz w:val="16"/>
                <w:szCs w:val="16"/>
              </w:rPr>
              <w:t>0115</w:t>
            </w:r>
          </w:p>
        </w:tc>
        <w:tc>
          <w:tcPr>
            <w:tcW w:w="425" w:type="dxa"/>
            <w:shd w:val="solid" w:color="FFFFFF" w:fill="auto"/>
          </w:tcPr>
          <w:p w14:paraId="33FB10B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1BDB0A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2F8F0D" w14:textId="77777777" w:rsidR="00623B86" w:rsidRPr="00791EF5" w:rsidRDefault="00623B86" w:rsidP="00623B86">
            <w:pPr>
              <w:pStyle w:val="TAL"/>
              <w:keepNext w:val="0"/>
              <w:rPr>
                <w:noProof/>
                <w:sz w:val="16"/>
                <w:szCs w:val="16"/>
              </w:rPr>
            </w:pPr>
            <w:r w:rsidRPr="00791EF5">
              <w:rPr>
                <w:noProof/>
                <w:sz w:val="16"/>
                <w:szCs w:val="16"/>
              </w:rPr>
              <w:t>Update URI for performance data file reporting management service</w:t>
            </w:r>
          </w:p>
        </w:tc>
        <w:tc>
          <w:tcPr>
            <w:tcW w:w="708" w:type="dxa"/>
            <w:shd w:val="solid" w:color="FFFFFF" w:fill="auto"/>
          </w:tcPr>
          <w:p w14:paraId="2C8FB406"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F0B01F4" w14:textId="77777777" w:rsidTr="006F493A">
        <w:tc>
          <w:tcPr>
            <w:tcW w:w="800" w:type="dxa"/>
            <w:shd w:val="solid" w:color="FFFFFF" w:fill="auto"/>
          </w:tcPr>
          <w:p w14:paraId="593391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A6C3A30"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5011470"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579CDB9" w14:textId="77777777" w:rsidR="00623B86" w:rsidRPr="00791EF5" w:rsidRDefault="00623B86" w:rsidP="00623B86">
            <w:pPr>
              <w:pStyle w:val="TAL"/>
              <w:keepNext w:val="0"/>
              <w:rPr>
                <w:noProof/>
                <w:sz w:val="16"/>
                <w:szCs w:val="16"/>
              </w:rPr>
            </w:pPr>
            <w:r w:rsidRPr="00791EF5">
              <w:rPr>
                <w:noProof/>
                <w:sz w:val="16"/>
                <w:szCs w:val="16"/>
              </w:rPr>
              <w:t>0116</w:t>
            </w:r>
          </w:p>
        </w:tc>
        <w:tc>
          <w:tcPr>
            <w:tcW w:w="425" w:type="dxa"/>
            <w:shd w:val="solid" w:color="FFFFFF" w:fill="auto"/>
          </w:tcPr>
          <w:p w14:paraId="0CD6258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E6A4E1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F418120" w14:textId="77777777" w:rsidR="00623B86" w:rsidRPr="00791EF5" w:rsidRDefault="00623B86" w:rsidP="00623B86">
            <w:pPr>
              <w:pStyle w:val="TAL"/>
              <w:keepNext w:val="0"/>
              <w:rPr>
                <w:noProof/>
                <w:sz w:val="16"/>
                <w:szCs w:val="16"/>
              </w:rPr>
            </w:pPr>
            <w:r w:rsidRPr="00791EF5">
              <w:rPr>
                <w:noProof/>
                <w:sz w:val="16"/>
                <w:szCs w:val="16"/>
              </w:rPr>
              <w:t>Remove data object from response types in the ProvMnS</w:t>
            </w:r>
          </w:p>
        </w:tc>
        <w:tc>
          <w:tcPr>
            <w:tcW w:w="708" w:type="dxa"/>
            <w:shd w:val="solid" w:color="FFFFFF" w:fill="auto"/>
          </w:tcPr>
          <w:p w14:paraId="2F035CC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BAEE08D" w14:textId="77777777" w:rsidTr="006F493A">
        <w:tc>
          <w:tcPr>
            <w:tcW w:w="800" w:type="dxa"/>
            <w:shd w:val="solid" w:color="FFFFFF" w:fill="auto"/>
          </w:tcPr>
          <w:p w14:paraId="5456C84E"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04F29E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808884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1A5FAB3C" w14:textId="77777777" w:rsidR="00623B86" w:rsidRPr="00791EF5" w:rsidRDefault="00623B86" w:rsidP="00623B86">
            <w:pPr>
              <w:pStyle w:val="TAL"/>
              <w:keepNext w:val="0"/>
              <w:rPr>
                <w:noProof/>
                <w:sz w:val="16"/>
                <w:szCs w:val="16"/>
              </w:rPr>
            </w:pPr>
            <w:r w:rsidRPr="00791EF5">
              <w:rPr>
                <w:noProof/>
                <w:sz w:val="16"/>
                <w:szCs w:val="16"/>
              </w:rPr>
              <w:t>0117</w:t>
            </w:r>
          </w:p>
        </w:tc>
        <w:tc>
          <w:tcPr>
            <w:tcW w:w="425" w:type="dxa"/>
            <w:shd w:val="solid" w:color="FFFFFF" w:fill="auto"/>
          </w:tcPr>
          <w:p w14:paraId="6338E82C" w14:textId="77777777" w:rsidR="00623B86" w:rsidRPr="00791EF5" w:rsidRDefault="00623B86" w:rsidP="00623B86">
            <w:pPr>
              <w:pStyle w:val="TAL"/>
              <w:keepNext w:val="0"/>
              <w:rPr>
                <w:noProof/>
                <w:sz w:val="16"/>
                <w:szCs w:val="16"/>
              </w:rPr>
            </w:pPr>
            <w:r w:rsidRPr="00791EF5">
              <w:rPr>
                <w:noProof/>
                <w:sz w:val="16"/>
                <w:szCs w:val="16"/>
              </w:rPr>
              <w:t>3</w:t>
            </w:r>
          </w:p>
        </w:tc>
        <w:tc>
          <w:tcPr>
            <w:tcW w:w="567" w:type="dxa"/>
            <w:shd w:val="solid" w:color="FFFFFF" w:fill="auto"/>
          </w:tcPr>
          <w:p w14:paraId="192FD5D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B2BB4F4" w14:textId="77777777" w:rsidR="00623B86" w:rsidRPr="00791EF5" w:rsidRDefault="00623B86" w:rsidP="00623B86">
            <w:pPr>
              <w:pStyle w:val="TAL"/>
              <w:keepNext w:val="0"/>
              <w:rPr>
                <w:noProof/>
                <w:sz w:val="16"/>
                <w:szCs w:val="16"/>
              </w:rPr>
            </w:pPr>
            <w:r w:rsidRPr="00791EF5">
              <w:rPr>
                <w:noProof/>
                <w:sz w:val="16"/>
                <w:szCs w:val="16"/>
              </w:rPr>
              <w:t>Add streaming trace data reporting service stage 2 definition</w:t>
            </w:r>
          </w:p>
        </w:tc>
        <w:tc>
          <w:tcPr>
            <w:tcW w:w="708" w:type="dxa"/>
            <w:shd w:val="solid" w:color="FFFFFF" w:fill="auto"/>
          </w:tcPr>
          <w:p w14:paraId="36C9EDA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7511C1E" w14:textId="77777777" w:rsidTr="006F493A">
        <w:tc>
          <w:tcPr>
            <w:tcW w:w="800" w:type="dxa"/>
            <w:shd w:val="solid" w:color="FFFFFF" w:fill="auto"/>
          </w:tcPr>
          <w:p w14:paraId="7EE98CF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0D1B06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76A379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0E273B7" w14:textId="77777777" w:rsidR="00623B86" w:rsidRPr="00791EF5" w:rsidRDefault="00623B86" w:rsidP="00623B86">
            <w:pPr>
              <w:pStyle w:val="TAL"/>
              <w:keepNext w:val="0"/>
              <w:rPr>
                <w:noProof/>
                <w:sz w:val="16"/>
                <w:szCs w:val="16"/>
              </w:rPr>
            </w:pPr>
            <w:r w:rsidRPr="00791EF5">
              <w:rPr>
                <w:noProof/>
                <w:sz w:val="16"/>
                <w:szCs w:val="16"/>
              </w:rPr>
              <w:t>0118</w:t>
            </w:r>
          </w:p>
        </w:tc>
        <w:tc>
          <w:tcPr>
            <w:tcW w:w="425" w:type="dxa"/>
            <w:shd w:val="solid" w:color="FFFFFF" w:fill="auto"/>
          </w:tcPr>
          <w:p w14:paraId="3A7E1C9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31C3A28"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CEFCDD3" w14:textId="77777777" w:rsidR="00623B86" w:rsidRPr="00791EF5" w:rsidRDefault="00623B86" w:rsidP="00623B86">
            <w:pPr>
              <w:pStyle w:val="TAL"/>
              <w:keepNext w:val="0"/>
              <w:rPr>
                <w:noProof/>
                <w:sz w:val="16"/>
                <w:szCs w:val="16"/>
              </w:rPr>
            </w:pPr>
            <w:r w:rsidRPr="00791EF5">
              <w:rPr>
                <w:noProof/>
                <w:sz w:val="16"/>
                <w:szCs w:val="16"/>
              </w:rPr>
              <w:t>Add streaming data reporting service stage 3 mapping of operations</w:t>
            </w:r>
          </w:p>
        </w:tc>
        <w:tc>
          <w:tcPr>
            <w:tcW w:w="708" w:type="dxa"/>
            <w:shd w:val="solid" w:color="FFFFFF" w:fill="auto"/>
          </w:tcPr>
          <w:p w14:paraId="56B7E17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0099CD1D" w14:textId="77777777" w:rsidTr="006F493A">
        <w:tc>
          <w:tcPr>
            <w:tcW w:w="800" w:type="dxa"/>
            <w:shd w:val="solid" w:color="FFFFFF" w:fill="auto"/>
          </w:tcPr>
          <w:p w14:paraId="2DB0AA3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D7E57A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2F61F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572720C0" w14:textId="77777777" w:rsidR="00623B86" w:rsidRPr="00791EF5" w:rsidRDefault="00623B86" w:rsidP="00623B86">
            <w:pPr>
              <w:pStyle w:val="TAL"/>
              <w:keepNext w:val="0"/>
              <w:rPr>
                <w:noProof/>
                <w:sz w:val="16"/>
                <w:szCs w:val="16"/>
              </w:rPr>
            </w:pPr>
            <w:r w:rsidRPr="00791EF5">
              <w:rPr>
                <w:noProof/>
                <w:sz w:val="16"/>
                <w:szCs w:val="16"/>
              </w:rPr>
              <w:t>0119</w:t>
            </w:r>
          </w:p>
        </w:tc>
        <w:tc>
          <w:tcPr>
            <w:tcW w:w="425" w:type="dxa"/>
            <w:shd w:val="solid" w:color="FFFFFF" w:fill="auto"/>
          </w:tcPr>
          <w:p w14:paraId="13203C5F"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6B8BB1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7EE2C23" w14:textId="77777777" w:rsidR="00623B86" w:rsidRPr="00791EF5" w:rsidRDefault="00623B86" w:rsidP="00623B86">
            <w:pPr>
              <w:pStyle w:val="TAL"/>
              <w:keepNext w:val="0"/>
              <w:rPr>
                <w:noProof/>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resources</w:t>
            </w:r>
            <w:r w:rsidRPr="00791EF5">
              <w:rPr>
                <w:sz w:val="16"/>
                <w:szCs w:val="16"/>
              </w:rPr>
              <w:fldChar w:fldCharType="end"/>
            </w:r>
          </w:p>
        </w:tc>
        <w:tc>
          <w:tcPr>
            <w:tcW w:w="708" w:type="dxa"/>
            <w:shd w:val="solid" w:color="FFFFFF" w:fill="auto"/>
          </w:tcPr>
          <w:p w14:paraId="571FF8D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3F27AE0" w14:textId="77777777" w:rsidTr="006F493A">
        <w:tc>
          <w:tcPr>
            <w:tcW w:w="800" w:type="dxa"/>
            <w:shd w:val="solid" w:color="FFFFFF" w:fill="auto"/>
          </w:tcPr>
          <w:p w14:paraId="275E7A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E9AA75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E12FD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997CD57" w14:textId="77777777" w:rsidR="00623B86" w:rsidRPr="00791EF5" w:rsidRDefault="00623B86" w:rsidP="00623B86">
            <w:pPr>
              <w:pStyle w:val="TAL"/>
              <w:keepNext w:val="0"/>
              <w:rPr>
                <w:noProof/>
                <w:sz w:val="16"/>
                <w:szCs w:val="16"/>
              </w:rPr>
            </w:pPr>
            <w:r w:rsidRPr="00791EF5">
              <w:rPr>
                <w:noProof/>
                <w:sz w:val="16"/>
                <w:szCs w:val="16"/>
              </w:rPr>
              <w:t>0120</w:t>
            </w:r>
          </w:p>
        </w:tc>
        <w:tc>
          <w:tcPr>
            <w:tcW w:w="425" w:type="dxa"/>
            <w:shd w:val="solid" w:color="FFFFFF" w:fill="auto"/>
          </w:tcPr>
          <w:p w14:paraId="4FAD7EF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DED777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2A0CFBFB"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data types</w:t>
            </w:r>
            <w:r w:rsidRPr="00791EF5">
              <w:rPr>
                <w:sz w:val="16"/>
                <w:szCs w:val="16"/>
              </w:rPr>
              <w:fldChar w:fldCharType="end"/>
            </w:r>
          </w:p>
        </w:tc>
        <w:tc>
          <w:tcPr>
            <w:tcW w:w="708" w:type="dxa"/>
            <w:shd w:val="solid" w:color="FFFFFF" w:fill="auto"/>
          </w:tcPr>
          <w:p w14:paraId="4F2B874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97588C7" w14:textId="77777777" w:rsidTr="006F493A">
        <w:tc>
          <w:tcPr>
            <w:tcW w:w="800" w:type="dxa"/>
            <w:shd w:val="solid" w:color="FFFFFF" w:fill="auto"/>
          </w:tcPr>
          <w:p w14:paraId="1860BE6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275B695"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8EA565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20FDE8EC" w14:textId="77777777" w:rsidR="00623B86" w:rsidRPr="00791EF5" w:rsidRDefault="00623B86" w:rsidP="00623B86">
            <w:pPr>
              <w:pStyle w:val="TAL"/>
              <w:keepNext w:val="0"/>
              <w:rPr>
                <w:noProof/>
                <w:sz w:val="16"/>
                <w:szCs w:val="16"/>
              </w:rPr>
            </w:pPr>
            <w:r w:rsidRPr="00791EF5">
              <w:rPr>
                <w:noProof/>
                <w:sz w:val="16"/>
                <w:szCs w:val="16"/>
              </w:rPr>
              <w:t>0121</w:t>
            </w:r>
          </w:p>
        </w:tc>
        <w:tc>
          <w:tcPr>
            <w:tcW w:w="425" w:type="dxa"/>
            <w:shd w:val="solid" w:color="FFFFFF" w:fill="auto"/>
          </w:tcPr>
          <w:p w14:paraId="47DD5F8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2A5B36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9E13516" w14:textId="77777777" w:rsidR="00623B86" w:rsidRPr="00791EF5" w:rsidRDefault="00623B86" w:rsidP="00623B86">
            <w:pPr>
              <w:pStyle w:val="TAL"/>
              <w:keepNext w:val="0"/>
              <w:rPr>
                <w:sz w:val="16"/>
                <w:szCs w:val="16"/>
              </w:rPr>
            </w:pPr>
            <w:r w:rsidRPr="00791EF5">
              <w:rPr>
                <w:sz w:val="16"/>
                <w:szCs w:val="16"/>
              </w:rPr>
              <w:t>Add streaming data reporting service stage 3 OpenAPI definition</w:t>
            </w:r>
          </w:p>
        </w:tc>
        <w:tc>
          <w:tcPr>
            <w:tcW w:w="708" w:type="dxa"/>
            <w:shd w:val="solid" w:color="FFFFFF" w:fill="auto"/>
          </w:tcPr>
          <w:p w14:paraId="4FBE7AB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CE3F179" w14:textId="77777777" w:rsidTr="006F493A">
        <w:tc>
          <w:tcPr>
            <w:tcW w:w="800" w:type="dxa"/>
            <w:shd w:val="solid" w:color="FFFFFF" w:fill="auto"/>
          </w:tcPr>
          <w:p w14:paraId="0D0D282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CC9AB7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FC4E660" w14:textId="77777777" w:rsidR="00623B86" w:rsidRPr="00791EF5" w:rsidRDefault="00623B86" w:rsidP="00623B86">
            <w:pPr>
              <w:pStyle w:val="TAL"/>
              <w:keepNext w:val="0"/>
              <w:rPr>
                <w:noProof/>
                <w:sz w:val="16"/>
                <w:szCs w:val="16"/>
              </w:rPr>
            </w:pPr>
            <w:r w:rsidRPr="00791EF5">
              <w:rPr>
                <w:noProof/>
                <w:sz w:val="16"/>
                <w:szCs w:val="16"/>
              </w:rPr>
              <w:t>SP-200499</w:t>
            </w:r>
          </w:p>
        </w:tc>
        <w:tc>
          <w:tcPr>
            <w:tcW w:w="567" w:type="dxa"/>
            <w:shd w:val="solid" w:color="FFFFFF" w:fill="auto"/>
          </w:tcPr>
          <w:p w14:paraId="6FC6D666" w14:textId="77777777" w:rsidR="00623B86" w:rsidRPr="00791EF5" w:rsidRDefault="00623B86" w:rsidP="00623B86">
            <w:pPr>
              <w:pStyle w:val="TAL"/>
              <w:keepNext w:val="0"/>
              <w:rPr>
                <w:noProof/>
                <w:sz w:val="16"/>
                <w:szCs w:val="16"/>
              </w:rPr>
            </w:pPr>
            <w:r w:rsidRPr="00791EF5">
              <w:rPr>
                <w:noProof/>
                <w:sz w:val="16"/>
                <w:szCs w:val="16"/>
              </w:rPr>
              <w:t>0123</w:t>
            </w:r>
          </w:p>
        </w:tc>
        <w:tc>
          <w:tcPr>
            <w:tcW w:w="425" w:type="dxa"/>
            <w:shd w:val="solid" w:color="FFFFFF" w:fill="auto"/>
          </w:tcPr>
          <w:p w14:paraId="3A1C0C0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107387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D0D5291" w14:textId="77777777" w:rsidR="00623B86" w:rsidRPr="00791EF5" w:rsidRDefault="00623B86" w:rsidP="00623B86">
            <w:pPr>
              <w:pStyle w:val="TAL"/>
              <w:keepNext w:val="0"/>
              <w:rPr>
                <w:sz w:val="16"/>
                <w:szCs w:val="16"/>
              </w:rPr>
            </w:pPr>
            <w:r w:rsidRPr="00791EF5">
              <w:rPr>
                <w:sz w:val="16"/>
                <w:szCs w:val="16"/>
              </w:rPr>
              <w:t>Move XML file format from stage2 to stage3</w:t>
            </w:r>
          </w:p>
        </w:tc>
        <w:tc>
          <w:tcPr>
            <w:tcW w:w="708" w:type="dxa"/>
            <w:shd w:val="solid" w:color="FFFFFF" w:fill="auto"/>
          </w:tcPr>
          <w:p w14:paraId="332566C2"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450D55D5" w14:textId="77777777" w:rsidTr="006F493A">
        <w:tc>
          <w:tcPr>
            <w:tcW w:w="800" w:type="dxa"/>
            <w:shd w:val="solid" w:color="FFFFFF" w:fill="auto"/>
          </w:tcPr>
          <w:p w14:paraId="0FB3965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779C145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9C66F42"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0CA6FC70" w14:textId="77777777" w:rsidR="00623B86" w:rsidRPr="00791EF5" w:rsidRDefault="00623B86" w:rsidP="00623B86">
            <w:pPr>
              <w:pStyle w:val="TAL"/>
              <w:keepNext w:val="0"/>
              <w:rPr>
                <w:noProof/>
                <w:sz w:val="16"/>
                <w:szCs w:val="16"/>
              </w:rPr>
            </w:pPr>
            <w:r w:rsidRPr="00791EF5">
              <w:rPr>
                <w:noProof/>
                <w:sz w:val="16"/>
                <w:szCs w:val="16"/>
              </w:rPr>
              <w:t>0126</w:t>
            </w:r>
          </w:p>
        </w:tc>
        <w:tc>
          <w:tcPr>
            <w:tcW w:w="425" w:type="dxa"/>
            <w:shd w:val="solid" w:color="FFFFFF" w:fill="auto"/>
          </w:tcPr>
          <w:p w14:paraId="7D2F16C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2898BB7"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41C1A09B" w14:textId="77777777" w:rsidR="00623B86" w:rsidRPr="00791EF5" w:rsidRDefault="00623B86" w:rsidP="00623B86">
            <w:pPr>
              <w:pStyle w:val="TAL"/>
              <w:keepNext w:val="0"/>
              <w:rPr>
                <w:sz w:val="16"/>
                <w:szCs w:val="16"/>
              </w:rPr>
            </w:pPr>
            <w:r w:rsidRPr="00791EF5">
              <w:rPr>
                <w:sz w:val="16"/>
                <w:szCs w:val="16"/>
              </w:rPr>
              <w:t>Update Fault Supervision MnS (stage 2)</w:t>
            </w:r>
          </w:p>
        </w:tc>
        <w:tc>
          <w:tcPr>
            <w:tcW w:w="708" w:type="dxa"/>
            <w:shd w:val="solid" w:color="FFFFFF" w:fill="auto"/>
          </w:tcPr>
          <w:p w14:paraId="3C3B2BD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4B828D0" w14:textId="77777777" w:rsidTr="006F493A">
        <w:tc>
          <w:tcPr>
            <w:tcW w:w="800" w:type="dxa"/>
            <w:shd w:val="solid" w:color="FFFFFF" w:fill="auto"/>
          </w:tcPr>
          <w:p w14:paraId="2BA2A2D9" w14:textId="77777777" w:rsidR="00623B86" w:rsidRPr="00791EF5" w:rsidRDefault="00623B86" w:rsidP="00623B86">
            <w:pPr>
              <w:pStyle w:val="TAL"/>
              <w:keepNext w:val="0"/>
              <w:rPr>
                <w:noProof/>
                <w:sz w:val="16"/>
                <w:szCs w:val="16"/>
              </w:rPr>
            </w:pPr>
            <w:r w:rsidRPr="00791EF5">
              <w:rPr>
                <w:noProof/>
                <w:sz w:val="16"/>
                <w:szCs w:val="16"/>
              </w:rPr>
              <w:lastRenderedPageBreak/>
              <w:t>2020-06</w:t>
            </w:r>
          </w:p>
        </w:tc>
        <w:tc>
          <w:tcPr>
            <w:tcW w:w="901" w:type="dxa"/>
            <w:shd w:val="solid" w:color="FFFFFF" w:fill="auto"/>
          </w:tcPr>
          <w:p w14:paraId="194E29D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6A7C9C3"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DF42192" w14:textId="77777777" w:rsidR="00623B86" w:rsidRPr="00791EF5" w:rsidRDefault="00623B86" w:rsidP="00623B86">
            <w:pPr>
              <w:pStyle w:val="TAL"/>
              <w:keepNext w:val="0"/>
              <w:rPr>
                <w:noProof/>
                <w:sz w:val="16"/>
                <w:szCs w:val="16"/>
              </w:rPr>
            </w:pPr>
            <w:r w:rsidRPr="00791EF5">
              <w:rPr>
                <w:noProof/>
                <w:sz w:val="16"/>
                <w:szCs w:val="16"/>
              </w:rPr>
              <w:t>0127</w:t>
            </w:r>
          </w:p>
        </w:tc>
        <w:tc>
          <w:tcPr>
            <w:tcW w:w="425" w:type="dxa"/>
            <w:shd w:val="solid" w:color="FFFFFF" w:fill="auto"/>
          </w:tcPr>
          <w:p w14:paraId="29B8AED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D17340F"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E34FCC3" w14:textId="77777777" w:rsidR="00623B86" w:rsidRPr="00791EF5" w:rsidRDefault="00623B86" w:rsidP="00623B86">
            <w:pPr>
              <w:pStyle w:val="TAL"/>
              <w:keepNext w:val="0"/>
              <w:rPr>
                <w:sz w:val="16"/>
                <w:szCs w:val="16"/>
              </w:rPr>
            </w:pPr>
            <w:r w:rsidRPr="00791EF5">
              <w:rPr>
                <w:sz w:val="16"/>
                <w:szCs w:val="16"/>
              </w:rPr>
              <w:t>Update Fault Supervision MnS (REST SS)</w:t>
            </w:r>
          </w:p>
        </w:tc>
        <w:tc>
          <w:tcPr>
            <w:tcW w:w="708" w:type="dxa"/>
            <w:shd w:val="solid" w:color="FFFFFF" w:fill="auto"/>
          </w:tcPr>
          <w:p w14:paraId="01D1B27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4BB39CA" w14:textId="77777777" w:rsidTr="006F493A">
        <w:tc>
          <w:tcPr>
            <w:tcW w:w="800" w:type="dxa"/>
            <w:shd w:val="solid" w:color="FFFFFF" w:fill="auto"/>
          </w:tcPr>
          <w:p w14:paraId="0802AC81"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9A07B6C"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CABBEAB"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73BE7731" w14:textId="77777777" w:rsidR="00623B86" w:rsidRPr="00791EF5" w:rsidRDefault="00623B86" w:rsidP="00623B86">
            <w:pPr>
              <w:pStyle w:val="TAL"/>
              <w:keepNext w:val="0"/>
              <w:rPr>
                <w:noProof/>
                <w:sz w:val="16"/>
                <w:szCs w:val="16"/>
              </w:rPr>
            </w:pPr>
            <w:r w:rsidRPr="00791EF5">
              <w:rPr>
                <w:noProof/>
                <w:sz w:val="16"/>
                <w:szCs w:val="16"/>
              </w:rPr>
              <w:t>0128</w:t>
            </w:r>
          </w:p>
        </w:tc>
        <w:tc>
          <w:tcPr>
            <w:tcW w:w="425" w:type="dxa"/>
            <w:shd w:val="solid" w:color="FFFFFF" w:fill="auto"/>
          </w:tcPr>
          <w:p w14:paraId="6CEF81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B3B3DE4"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AC223A0" w14:textId="77777777" w:rsidR="00623B86" w:rsidRPr="00791EF5" w:rsidRDefault="00623B86" w:rsidP="00623B86">
            <w:pPr>
              <w:pStyle w:val="TAL"/>
              <w:keepNext w:val="0"/>
              <w:rPr>
                <w:sz w:val="16"/>
                <w:szCs w:val="16"/>
              </w:rPr>
            </w:pPr>
            <w:r w:rsidRPr="00791EF5">
              <w:rPr>
                <w:sz w:val="16"/>
                <w:szCs w:val="16"/>
              </w:rPr>
              <w:t>Update Fault Supervision MnS (OpenAPI definitions)</w:t>
            </w:r>
          </w:p>
        </w:tc>
        <w:tc>
          <w:tcPr>
            <w:tcW w:w="708" w:type="dxa"/>
            <w:shd w:val="solid" w:color="FFFFFF" w:fill="auto"/>
          </w:tcPr>
          <w:p w14:paraId="34DD9C2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FDF67D8" w14:textId="77777777" w:rsidTr="006F493A">
        <w:tc>
          <w:tcPr>
            <w:tcW w:w="800" w:type="dxa"/>
            <w:shd w:val="solid" w:color="FFFFFF" w:fill="auto"/>
          </w:tcPr>
          <w:p w14:paraId="0DA4BC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03EAA8D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5C5CCAD9" w14:textId="77777777" w:rsidR="00623B86" w:rsidRPr="00791EF5" w:rsidRDefault="00623B86" w:rsidP="00623B86">
            <w:pPr>
              <w:pStyle w:val="TAL"/>
              <w:keepNext w:val="0"/>
              <w:rPr>
                <w:noProof/>
                <w:sz w:val="16"/>
                <w:szCs w:val="16"/>
              </w:rPr>
            </w:pPr>
            <w:r w:rsidRPr="00791EF5">
              <w:rPr>
                <w:noProof/>
                <w:sz w:val="16"/>
                <w:szCs w:val="16"/>
              </w:rPr>
              <w:t>SP-200500</w:t>
            </w:r>
          </w:p>
        </w:tc>
        <w:tc>
          <w:tcPr>
            <w:tcW w:w="567" w:type="dxa"/>
            <w:shd w:val="solid" w:color="FFFFFF" w:fill="auto"/>
          </w:tcPr>
          <w:p w14:paraId="6EDED93F" w14:textId="77777777" w:rsidR="00623B86" w:rsidRPr="00791EF5" w:rsidRDefault="00623B86" w:rsidP="00623B86">
            <w:pPr>
              <w:pStyle w:val="TAL"/>
              <w:keepNext w:val="0"/>
              <w:rPr>
                <w:noProof/>
                <w:sz w:val="16"/>
                <w:szCs w:val="16"/>
              </w:rPr>
            </w:pPr>
            <w:r w:rsidRPr="00791EF5">
              <w:rPr>
                <w:noProof/>
                <w:sz w:val="16"/>
                <w:szCs w:val="16"/>
              </w:rPr>
              <w:t>0133</w:t>
            </w:r>
          </w:p>
        </w:tc>
        <w:tc>
          <w:tcPr>
            <w:tcW w:w="425" w:type="dxa"/>
            <w:shd w:val="solid" w:color="FFFFFF" w:fill="auto"/>
          </w:tcPr>
          <w:p w14:paraId="76412DB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D847C3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9DE149" w14:textId="77777777" w:rsidR="00623B86" w:rsidRPr="00791EF5" w:rsidRDefault="00623B86" w:rsidP="00623B86">
            <w:pPr>
              <w:pStyle w:val="TAL"/>
              <w:keepNext w:val="0"/>
              <w:rPr>
                <w:sz w:val="16"/>
                <w:szCs w:val="16"/>
              </w:rPr>
            </w:pPr>
            <w:r w:rsidRPr="00791EF5">
              <w:rPr>
                <w:sz w:val="16"/>
                <w:szCs w:val="16"/>
              </w:rPr>
              <w:t>Correction of ONAP references</w:t>
            </w:r>
          </w:p>
        </w:tc>
        <w:tc>
          <w:tcPr>
            <w:tcW w:w="708" w:type="dxa"/>
            <w:shd w:val="solid" w:color="FFFFFF" w:fill="auto"/>
          </w:tcPr>
          <w:p w14:paraId="29D873CE"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A3B24B6" w14:textId="77777777" w:rsidTr="006F493A">
        <w:tc>
          <w:tcPr>
            <w:tcW w:w="800" w:type="dxa"/>
            <w:shd w:val="solid" w:color="FFFFFF" w:fill="auto"/>
          </w:tcPr>
          <w:p w14:paraId="689FCAA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52DFB7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015417F" w14:textId="77777777" w:rsidR="00623B86" w:rsidRPr="00791EF5" w:rsidRDefault="00623B86" w:rsidP="00623B86">
            <w:pPr>
              <w:pStyle w:val="TAL"/>
              <w:keepNext w:val="0"/>
              <w:rPr>
                <w:noProof/>
                <w:sz w:val="16"/>
                <w:szCs w:val="16"/>
              </w:rPr>
            </w:pPr>
            <w:r w:rsidRPr="00791EF5">
              <w:rPr>
                <w:noProof/>
                <w:sz w:val="16"/>
                <w:szCs w:val="16"/>
              </w:rPr>
              <w:t>SP-200611</w:t>
            </w:r>
          </w:p>
        </w:tc>
        <w:tc>
          <w:tcPr>
            <w:tcW w:w="567" w:type="dxa"/>
            <w:shd w:val="solid" w:color="FFFFFF" w:fill="auto"/>
          </w:tcPr>
          <w:p w14:paraId="2A7E9E99" w14:textId="77777777" w:rsidR="00623B86" w:rsidRPr="00791EF5" w:rsidRDefault="00623B86" w:rsidP="00623B86">
            <w:pPr>
              <w:pStyle w:val="TAL"/>
              <w:keepNext w:val="0"/>
              <w:rPr>
                <w:noProof/>
                <w:sz w:val="16"/>
                <w:szCs w:val="16"/>
              </w:rPr>
            </w:pPr>
            <w:r w:rsidRPr="00791EF5">
              <w:rPr>
                <w:noProof/>
                <w:sz w:val="16"/>
                <w:szCs w:val="16"/>
              </w:rPr>
              <w:t>0134</w:t>
            </w:r>
          </w:p>
        </w:tc>
        <w:tc>
          <w:tcPr>
            <w:tcW w:w="425" w:type="dxa"/>
            <w:shd w:val="solid" w:color="FFFFFF" w:fill="auto"/>
          </w:tcPr>
          <w:p w14:paraId="569717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D7D5F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B33C0D" w14:textId="77777777" w:rsidR="00623B86" w:rsidRPr="00791EF5" w:rsidRDefault="00623B86" w:rsidP="00623B86">
            <w:pPr>
              <w:pStyle w:val="TAL"/>
              <w:keepNext w:val="0"/>
              <w:rPr>
                <w:sz w:val="16"/>
                <w:szCs w:val="16"/>
              </w:rPr>
            </w:pPr>
            <w:r w:rsidRPr="00791EF5">
              <w:rPr>
                <w:sz w:val="16"/>
                <w:szCs w:val="16"/>
              </w:rPr>
              <w:t>Convert JSON schema to YAML file for performance threshold monitoring service</w:t>
            </w:r>
          </w:p>
        </w:tc>
        <w:tc>
          <w:tcPr>
            <w:tcW w:w="708" w:type="dxa"/>
            <w:shd w:val="solid" w:color="FFFFFF" w:fill="auto"/>
          </w:tcPr>
          <w:p w14:paraId="701394AA"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E49452D" w14:textId="77777777" w:rsidTr="006F493A">
        <w:tc>
          <w:tcPr>
            <w:tcW w:w="800" w:type="dxa"/>
            <w:shd w:val="solid" w:color="FFFFFF" w:fill="auto"/>
          </w:tcPr>
          <w:p w14:paraId="09FC23C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8F52B9D"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96E0DA"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173CFB97" w14:textId="77777777" w:rsidR="00623B86" w:rsidRPr="00791EF5" w:rsidRDefault="00623B86" w:rsidP="00623B86">
            <w:pPr>
              <w:pStyle w:val="TAL"/>
              <w:keepNext w:val="0"/>
              <w:rPr>
                <w:noProof/>
                <w:sz w:val="16"/>
                <w:szCs w:val="16"/>
              </w:rPr>
            </w:pPr>
            <w:r w:rsidRPr="00791EF5">
              <w:rPr>
                <w:noProof/>
                <w:sz w:val="16"/>
                <w:szCs w:val="16"/>
              </w:rPr>
              <w:t>0135</w:t>
            </w:r>
          </w:p>
        </w:tc>
        <w:tc>
          <w:tcPr>
            <w:tcW w:w="425" w:type="dxa"/>
            <w:shd w:val="solid" w:color="FFFFFF" w:fill="auto"/>
          </w:tcPr>
          <w:p w14:paraId="198C950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3D870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7209CE" w14:textId="77777777" w:rsidR="00623B86" w:rsidRPr="00791EF5" w:rsidRDefault="00623B86" w:rsidP="00623B86">
            <w:pPr>
              <w:pStyle w:val="TAL"/>
              <w:keepNext w:val="0"/>
              <w:rPr>
                <w:sz w:val="16"/>
                <w:szCs w:val="16"/>
              </w:rPr>
            </w:pPr>
            <w:r w:rsidRPr="00791EF5">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AA8A5A" w14:textId="77777777" w:rsidTr="006F493A">
        <w:tc>
          <w:tcPr>
            <w:tcW w:w="800" w:type="dxa"/>
            <w:shd w:val="solid" w:color="FFFFFF" w:fill="auto"/>
          </w:tcPr>
          <w:p w14:paraId="4BEFA49E"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38B1000"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8F1983B"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7769ED2A" w14:textId="77777777" w:rsidR="00623B86" w:rsidRPr="00791EF5" w:rsidRDefault="00623B86" w:rsidP="00623B86">
            <w:pPr>
              <w:pStyle w:val="TAL"/>
              <w:keepNext w:val="0"/>
              <w:rPr>
                <w:noProof/>
                <w:sz w:val="16"/>
                <w:szCs w:val="16"/>
              </w:rPr>
            </w:pPr>
            <w:r w:rsidRPr="00791EF5">
              <w:rPr>
                <w:noProof/>
                <w:sz w:val="16"/>
                <w:szCs w:val="16"/>
              </w:rPr>
              <w:t>0136</w:t>
            </w:r>
          </w:p>
        </w:tc>
        <w:tc>
          <w:tcPr>
            <w:tcW w:w="425" w:type="dxa"/>
            <w:shd w:val="solid" w:color="FFFFFF" w:fill="auto"/>
          </w:tcPr>
          <w:p w14:paraId="35BC6D6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8BCE5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B58441" w14:textId="77777777" w:rsidR="00623B86" w:rsidRPr="00791EF5" w:rsidRDefault="00623B86" w:rsidP="00623B86">
            <w:pPr>
              <w:pStyle w:val="TAL"/>
              <w:keepNext w:val="0"/>
              <w:rPr>
                <w:sz w:val="16"/>
                <w:szCs w:val="16"/>
              </w:rPr>
            </w:pPr>
            <w:r w:rsidRPr="00791EF5">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75379533" w14:textId="77777777" w:rsidTr="006F493A">
        <w:tc>
          <w:tcPr>
            <w:tcW w:w="800" w:type="dxa"/>
            <w:shd w:val="solid" w:color="FFFFFF" w:fill="auto"/>
          </w:tcPr>
          <w:p w14:paraId="698A66D9"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D988FF5"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D7B73E"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4E9DAE7F" w14:textId="77777777" w:rsidR="00623B86" w:rsidRPr="00791EF5" w:rsidRDefault="00623B86" w:rsidP="00623B86">
            <w:pPr>
              <w:pStyle w:val="TAL"/>
              <w:keepNext w:val="0"/>
              <w:rPr>
                <w:noProof/>
                <w:sz w:val="16"/>
                <w:szCs w:val="16"/>
              </w:rPr>
            </w:pPr>
            <w:r w:rsidRPr="00791EF5">
              <w:rPr>
                <w:noProof/>
                <w:sz w:val="16"/>
                <w:szCs w:val="16"/>
              </w:rPr>
              <w:t>0137</w:t>
            </w:r>
          </w:p>
        </w:tc>
        <w:tc>
          <w:tcPr>
            <w:tcW w:w="425" w:type="dxa"/>
            <w:shd w:val="solid" w:color="FFFFFF" w:fill="auto"/>
          </w:tcPr>
          <w:p w14:paraId="123C2A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930E3C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04960" w14:textId="77777777" w:rsidR="00623B86" w:rsidRPr="00791EF5" w:rsidRDefault="00623B86" w:rsidP="00623B86">
            <w:pPr>
              <w:pStyle w:val="TAL"/>
              <w:keepNext w:val="0"/>
              <w:rPr>
                <w:sz w:val="16"/>
                <w:szCs w:val="16"/>
              </w:rPr>
            </w:pPr>
            <w:r w:rsidRPr="00791EF5">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C92F75" w14:textId="77777777" w:rsidTr="006F493A">
        <w:tc>
          <w:tcPr>
            <w:tcW w:w="800" w:type="dxa"/>
            <w:shd w:val="solid" w:color="FFFFFF" w:fill="auto"/>
          </w:tcPr>
          <w:p w14:paraId="7063C78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3EEA6594"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147A905"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752BFEE1" w14:textId="77777777" w:rsidR="00623B86" w:rsidRPr="00791EF5" w:rsidRDefault="00623B86" w:rsidP="00623B86">
            <w:pPr>
              <w:pStyle w:val="TAL"/>
              <w:keepNext w:val="0"/>
              <w:rPr>
                <w:noProof/>
                <w:sz w:val="16"/>
                <w:szCs w:val="16"/>
              </w:rPr>
            </w:pPr>
            <w:r w:rsidRPr="00791EF5">
              <w:rPr>
                <w:noProof/>
                <w:sz w:val="16"/>
                <w:szCs w:val="16"/>
              </w:rPr>
              <w:t>0138</w:t>
            </w:r>
          </w:p>
        </w:tc>
        <w:tc>
          <w:tcPr>
            <w:tcW w:w="425" w:type="dxa"/>
            <w:shd w:val="solid" w:color="FFFFFF" w:fill="auto"/>
          </w:tcPr>
          <w:p w14:paraId="33DDE4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8CC48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5C455C" w14:textId="77777777" w:rsidR="00623B86" w:rsidRPr="00791EF5" w:rsidRDefault="00623B86" w:rsidP="00623B86">
            <w:pPr>
              <w:pStyle w:val="TAL"/>
              <w:keepNext w:val="0"/>
              <w:rPr>
                <w:sz w:val="16"/>
                <w:szCs w:val="16"/>
              </w:rPr>
            </w:pPr>
            <w:r w:rsidRPr="00791EF5">
              <w:rPr>
                <w:sz w:val="16"/>
                <w:szCs w:val="16"/>
              </w:rPr>
              <w:t>Clarification on Annex A.1, A.2 and A.5</w:t>
            </w:r>
          </w:p>
        </w:tc>
        <w:tc>
          <w:tcPr>
            <w:tcW w:w="708" w:type="dxa"/>
            <w:shd w:val="solid" w:color="FFFFFF" w:fill="auto"/>
          </w:tcPr>
          <w:p w14:paraId="67DDBDDA"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5129658" w14:textId="77777777" w:rsidTr="006F493A">
        <w:tc>
          <w:tcPr>
            <w:tcW w:w="800" w:type="dxa"/>
            <w:shd w:val="solid" w:color="FFFFFF" w:fill="auto"/>
          </w:tcPr>
          <w:p w14:paraId="012E7E7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6FB732DC"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2271DA1" w14:textId="77777777" w:rsidR="00623B86" w:rsidRPr="00791EF5" w:rsidRDefault="00623B86" w:rsidP="00623B86">
            <w:pPr>
              <w:pStyle w:val="TAL"/>
              <w:keepNext w:val="0"/>
              <w:rPr>
                <w:noProof/>
                <w:sz w:val="16"/>
                <w:szCs w:val="16"/>
              </w:rPr>
            </w:pPr>
            <w:r w:rsidRPr="00791EF5">
              <w:rPr>
                <w:noProof/>
                <w:sz w:val="16"/>
                <w:szCs w:val="16"/>
              </w:rPr>
              <w:t>SP-200723</w:t>
            </w:r>
          </w:p>
        </w:tc>
        <w:tc>
          <w:tcPr>
            <w:tcW w:w="567" w:type="dxa"/>
            <w:shd w:val="solid" w:color="FFFFFF" w:fill="auto"/>
          </w:tcPr>
          <w:p w14:paraId="11A88AAC" w14:textId="77777777" w:rsidR="00623B86" w:rsidRPr="00791EF5" w:rsidRDefault="00623B86" w:rsidP="00623B86">
            <w:pPr>
              <w:pStyle w:val="TAL"/>
              <w:keepNext w:val="0"/>
              <w:rPr>
                <w:noProof/>
                <w:sz w:val="16"/>
                <w:szCs w:val="16"/>
              </w:rPr>
            </w:pPr>
            <w:r w:rsidRPr="00791EF5">
              <w:rPr>
                <w:noProof/>
                <w:sz w:val="16"/>
                <w:szCs w:val="16"/>
              </w:rPr>
              <w:t>0139</w:t>
            </w:r>
          </w:p>
        </w:tc>
        <w:tc>
          <w:tcPr>
            <w:tcW w:w="425" w:type="dxa"/>
            <w:shd w:val="solid" w:color="FFFFFF" w:fill="auto"/>
          </w:tcPr>
          <w:p w14:paraId="09DCB28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B9371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684201D" w14:textId="77777777" w:rsidR="00623B86" w:rsidRPr="00791EF5" w:rsidRDefault="00623B86" w:rsidP="00623B86">
            <w:pPr>
              <w:pStyle w:val="TAL"/>
              <w:keepNext w:val="0"/>
              <w:rPr>
                <w:sz w:val="16"/>
                <w:szCs w:val="16"/>
              </w:rPr>
            </w:pPr>
            <w:r w:rsidRPr="00791EF5">
              <w:rPr>
                <w:sz w:val="16"/>
                <w:szCs w:val="16"/>
              </w:rPr>
              <w:t>Update URI for streamingDataReportingMnS to aligh with URI structure defined in 32.158</w:t>
            </w:r>
          </w:p>
        </w:tc>
        <w:tc>
          <w:tcPr>
            <w:tcW w:w="708" w:type="dxa"/>
            <w:shd w:val="solid" w:color="FFFFFF" w:fill="auto"/>
          </w:tcPr>
          <w:p w14:paraId="55D0C496"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3A679C4" w14:textId="77777777" w:rsidTr="006F493A">
        <w:tc>
          <w:tcPr>
            <w:tcW w:w="800" w:type="dxa"/>
            <w:shd w:val="solid" w:color="FFFFFF" w:fill="auto"/>
          </w:tcPr>
          <w:p w14:paraId="751E7E5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DE2B22B"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CD9E32D" w14:textId="77777777" w:rsidR="00623B86" w:rsidRPr="00791EF5" w:rsidRDefault="00623B86" w:rsidP="00623B86">
            <w:pPr>
              <w:pStyle w:val="TAL"/>
              <w:keepNext w:val="0"/>
              <w:rPr>
                <w:noProof/>
                <w:sz w:val="16"/>
                <w:szCs w:val="16"/>
              </w:rPr>
            </w:pPr>
            <w:r w:rsidRPr="00791EF5">
              <w:rPr>
                <w:noProof/>
                <w:sz w:val="16"/>
                <w:szCs w:val="16"/>
              </w:rPr>
              <w:t>SP-200736</w:t>
            </w:r>
          </w:p>
        </w:tc>
        <w:tc>
          <w:tcPr>
            <w:tcW w:w="567" w:type="dxa"/>
            <w:shd w:val="solid" w:color="FFFFFF" w:fill="auto"/>
          </w:tcPr>
          <w:p w14:paraId="7DED2117" w14:textId="77777777" w:rsidR="00623B86" w:rsidRPr="00791EF5" w:rsidRDefault="00623B86" w:rsidP="00623B86">
            <w:pPr>
              <w:pStyle w:val="TAL"/>
              <w:keepNext w:val="0"/>
              <w:rPr>
                <w:noProof/>
                <w:sz w:val="16"/>
                <w:szCs w:val="16"/>
              </w:rPr>
            </w:pPr>
            <w:r w:rsidRPr="00791EF5">
              <w:rPr>
                <w:noProof/>
                <w:sz w:val="16"/>
                <w:szCs w:val="16"/>
              </w:rPr>
              <w:t>0141</w:t>
            </w:r>
          </w:p>
        </w:tc>
        <w:tc>
          <w:tcPr>
            <w:tcW w:w="425" w:type="dxa"/>
            <w:shd w:val="solid" w:color="FFFFFF" w:fill="auto"/>
          </w:tcPr>
          <w:p w14:paraId="0D1B775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BE853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50A9BA7" w14:textId="77777777" w:rsidR="00623B86" w:rsidRPr="00791EF5" w:rsidRDefault="00623B86" w:rsidP="00623B86">
            <w:pPr>
              <w:pStyle w:val="TAL"/>
              <w:keepNext w:val="0"/>
              <w:rPr>
                <w:sz w:val="16"/>
                <w:szCs w:val="16"/>
              </w:rPr>
            </w:pPr>
            <w:r w:rsidRPr="00791EF5">
              <w:rPr>
                <w:sz w:val="16"/>
                <w:szCs w:val="16"/>
              </w:rPr>
              <w:t>Correct the description for generic provisioning MnS</w:t>
            </w:r>
          </w:p>
        </w:tc>
        <w:tc>
          <w:tcPr>
            <w:tcW w:w="708" w:type="dxa"/>
            <w:shd w:val="solid" w:color="FFFFFF" w:fill="auto"/>
          </w:tcPr>
          <w:p w14:paraId="73022085"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1E7489CD" w14:textId="77777777" w:rsidTr="006F493A">
        <w:tc>
          <w:tcPr>
            <w:tcW w:w="800" w:type="dxa"/>
            <w:shd w:val="solid" w:color="FFFFFF" w:fill="auto"/>
          </w:tcPr>
          <w:p w14:paraId="149A19F7"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6E2D053"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765EF7CF"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3455C38D" w14:textId="77777777" w:rsidR="00623B86" w:rsidRPr="00791EF5" w:rsidRDefault="00623B86" w:rsidP="00623B86">
            <w:pPr>
              <w:pStyle w:val="TAL"/>
              <w:keepNext w:val="0"/>
              <w:rPr>
                <w:noProof/>
                <w:sz w:val="16"/>
                <w:szCs w:val="16"/>
              </w:rPr>
            </w:pPr>
            <w:r w:rsidRPr="00791EF5">
              <w:rPr>
                <w:noProof/>
                <w:sz w:val="16"/>
                <w:szCs w:val="16"/>
              </w:rPr>
              <w:t>0143</w:t>
            </w:r>
          </w:p>
        </w:tc>
        <w:tc>
          <w:tcPr>
            <w:tcW w:w="425" w:type="dxa"/>
            <w:shd w:val="solid" w:color="FFFFFF" w:fill="auto"/>
          </w:tcPr>
          <w:p w14:paraId="593BBBB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39DE8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BDB0805" w14:textId="77777777" w:rsidR="00623B86" w:rsidRPr="00791EF5" w:rsidRDefault="00623B86" w:rsidP="00623B86">
            <w:pPr>
              <w:pStyle w:val="TAL"/>
              <w:keepNext w:val="0"/>
              <w:rPr>
                <w:sz w:val="16"/>
                <w:szCs w:val="16"/>
              </w:rPr>
            </w:pPr>
            <w:r w:rsidRPr="00791EF5">
              <w:rPr>
                <w:sz w:val="16"/>
                <w:szCs w:val="16"/>
              </w:rPr>
              <w:t>Correct various smaller errors (e.g. validation errors) in faultMnS.yaml (OpenAPI definitions)</w:t>
            </w:r>
          </w:p>
        </w:tc>
        <w:tc>
          <w:tcPr>
            <w:tcW w:w="708" w:type="dxa"/>
            <w:shd w:val="solid" w:color="FFFFFF" w:fill="auto"/>
          </w:tcPr>
          <w:p w14:paraId="5CCF797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3C9CB61" w14:textId="77777777" w:rsidTr="006F493A">
        <w:tc>
          <w:tcPr>
            <w:tcW w:w="800" w:type="dxa"/>
            <w:shd w:val="solid" w:color="FFFFFF" w:fill="auto"/>
          </w:tcPr>
          <w:p w14:paraId="77D74BB2"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197FDDC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596C0DB5"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2156C09B" w14:textId="77777777" w:rsidR="00623B86" w:rsidRPr="00791EF5" w:rsidRDefault="00623B86" w:rsidP="00623B86">
            <w:pPr>
              <w:pStyle w:val="TAL"/>
              <w:keepNext w:val="0"/>
              <w:rPr>
                <w:noProof/>
                <w:sz w:val="16"/>
                <w:szCs w:val="16"/>
              </w:rPr>
            </w:pPr>
            <w:r w:rsidRPr="00791EF5">
              <w:rPr>
                <w:noProof/>
                <w:sz w:val="16"/>
                <w:szCs w:val="16"/>
              </w:rPr>
              <w:t>0144</w:t>
            </w:r>
          </w:p>
        </w:tc>
        <w:tc>
          <w:tcPr>
            <w:tcW w:w="425" w:type="dxa"/>
            <w:shd w:val="solid" w:color="FFFFFF" w:fill="auto"/>
          </w:tcPr>
          <w:p w14:paraId="1827C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99857C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6C0E7C" w14:textId="77777777" w:rsidR="00623B86" w:rsidRPr="00791EF5" w:rsidRDefault="00623B86" w:rsidP="00623B86">
            <w:pPr>
              <w:pStyle w:val="TAL"/>
              <w:keepNext w:val="0"/>
              <w:rPr>
                <w:sz w:val="16"/>
                <w:szCs w:val="16"/>
              </w:rPr>
            </w:pPr>
            <w:r w:rsidRPr="00791EF5">
              <w:rPr>
                <w:sz w:val="16"/>
                <w:szCs w:val="16"/>
              </w:rPr>
              <w:t>Correct definition of ThresholdLevelInd (REST SS)</w:t>
            </w:r>
          </w:p>
        </w:tc>
        <w:tc>
          <w:tcPr>
            <w:tcW w:w="708" w:type="dxa"/>
            <w:shd w:val="solid" w:color="FFFFFF" w:fill="auto"/>
          </w:tcPr>
          <w:p w14:paraId="707496CB"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B5DDC29" w14:textId="77777777" w:rsidTr="006F493A">
        <w:tc>
          <w:tcPr>
            <w:tcW w:w="800" w:type="dxa"/>
            <w:shd w:val="solid" w:color="FFFFFF" w:fill="auto"/>
          </w:tcPr>
          <w:p w14:paraId="2F8C15C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C2CC026"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BD43C82"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282224BD" w14:textId="77777777" w:rsidR="00623B86" w:rsidRPr="00791EF5" w:rsidRDefault="00623B86" w:rsidP="00623B86">
            <w:pPr>
              <w:pStyle w:val="TAL"/>
              <w:keepNext w:val="0"/>
              <w:rPr>
                <w:noProof/>
                <w:sz w:val="16"/>
                <w:szCs w:val="16"/>
              </w:rPr>
            </w:pPr>
            <w:r w:rsidRPr="00791EF5">
              <w:rPr>
                <w:noProof/>
                <w:sz w:val="16"/>
                <w:szCs w:val="16"/>
              </w:rPr>
              <w:t>0147</w:t>
            </w:r>
          </w:p>
        </w:tc>
        <w:tc>
          <w:tcPr>
            <w:tcW w:w="425" w:type="dxa"/>
            <w:shd w:val="solid" w:color="FFFFFF" w:fill="auto"/>
          </w:tcPr>
          <w:p w14:paraId="40E8348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7335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4B82DD" w14:textId="77777777" w:rsidR="00623B86" w:rsidRPr="00791EF5" w:rsidRDefault="00623B86" w:rsidP="00623B86">
            <w:pPr>
              <w:pStyle w:val="TAL"/>
              <w:keepNext w:val="0"/>
              <w:rPr>
                <w:sz w:val="16"/>
                <w:szCs w:val="16"/>
              </w:rPr>
            </w:pPr>
            <w:r w:rsidRPr="00791EF5">
              <w:rPr>
                <w:sz w:val="16"/>
                <w:szCs w:val="16"/>
              </w:rPr>
              <w:t>Remove unintended normative statement from informative clause</w:t>
            </w:r>
          </w:p>
        </w:tc>
        <w:tc>
          <w:tcPr>
            <w:tcW w:w="708" w:type="dxa"/>
            <w:shd w:val="solid" w:color="FFFFFF" w:fill="auto"/>
          </w:tcPr>
          <w:p w14:paraId="26E85DA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576FB2D3" w14:textId="77777777" w:rsidTr="006F493A">
        <w:tc>
          <w:tcPr>
            <w:tcW w:w="800" w:type="dxa"/>
            <w:shd w:val="solid" w:color="FFFFFF" w:fill="auto"/>
          </w:tcPr>
          <w:p w14:paraId="1AD3DA7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C713C0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2F18E436" w14:textId="77777777" w:rsidR="00623B86" w:rsidRPr="00791EF5" w:rsidRDefault="00623B86" w:rsidP="00623B86">
            <w:pPr>
              <w:pStyle w:val="TAL"/>
              <w:keepNext w:val="0"/>
              <w:rPr>
                <w:noProof/>
                <w:sz w:val="16"/>
                <w:szCs w:val="16"/>
              </w:rPr>
            </w:pPr>
          </w:p>
        </w:tc>
        <w:tc>
          <w:tcPr>
            <w:tcW w:w="567" w:type="dxa"/>
            <w:shd w:val="solid" w:color="FFFFFF" w:fill="auto"/>
          </w:tcPr>
          <w:p w14:paraId="68F7B545" w14:textId="77777777" w:rsidR="00623B86" w:rsidRPr="00791EF5" w:rsidRDefault="00623B86" w:rsidP="00623B86">
            <w:pPr>
              <w:pStyle w:val="TAL"/>
              <w:keepNext w:val="0"/>
              <w:rPr>
                <w:noProof/>
                <w:sz w:val="16"/>
                <w:szCs w:val="16"/>
              </w:rPr>
            </w:pPr>
          </w:p>
        </w:tc>
        <w:tc>
          <w:tcPr>
            <w:tcW w:w="425" w:type="dxa"/>
            <w:shd w:val="solid" w:color="FFFFFF" w:fill="auto"/>
          </w:tcPr>
          <w:p w14:paraId="01F2071D" w14:textId="77777777" w:rsidR="00623B86" w:rsidRPr="00791EF5" w:rsidRDefault="00623B86" w:rsidP="00623B86">
            <w:pPr>
              <w:pStyle w:val="TAL"/>
              <w:keepNext w:val="0"/>
              <w:rPr>
                <w:noProof/>
                <w:sz w:val="16"/>
                <w:szCs w:val="16"/>
              </w:rPr>
            </w:pPr>
          </w:p>
        </w:tc>
        <w:tc>
          <w:tcPr>
            <w:tcW w:w="567" w:type="dxa"/>
            <w:shd w:val="solid" w:color="FFFFFF" w:fill="auto"/>
          </w:tcPr>
          <w:p w14:paraId="3D079E5B" w14:textId="77777777" w:rsidR="00623B86" w:rsidRPr="00791EF5" w:rsidRDefault="00623B86" w:rsidP="00623B86">
            <w:pPr>
              <w:pStyle w:val="TAL"/>
              <w:keepNext w:val="0"/>
              <w:rPr>
                <w:noProof/>
                <w:sz w:val="16"/>
                <w:szCs w:val="16"/>
              </w:rPr>
            </w:pPr>
          </w:p>
        </w:tc>
        <w:tc>
          <w:tcPr>
            <w:tcW w:w="4678" w:type="dxa"/>
            <w:shd w:val="solid" w:color="FFFFFF" w:fill="auto"/>
          </w:tcPr>
          <w:p w14:paraId="6852D317" w14:textId="77777777" w:rsidR="00623B86" w:rsidRPr="00791EF5" w:rsidRDefault="00623B86" w:rsidP="00623B86">
            <w:pPr>
              <w:pStyle w:val="TAL"/>
              <w:keepNext w:val="0"/>
              <w:rPr>
                <w:sz w:val="16"/>
                <w:szCs w:val="16"/>
              </w:rPr>
            </w:pPr>
            <w:r w:rsidRPr="00791EF5">
              <w:rPr>
                <w:sz w:val="16"/>
                <w:szCs w:val="16"/>
              </w:rPr>
              <w:t>Correction of clause numbering</w:t>
            </w:r>
          </w:p>
        </w:tc>
        <w:tc>
          <w:tcPr>
            <w:tcW w:w="708" w:type="dxa"/>
            <w:shd w:val="solid" w:color="FFFFFF" w:fill="auto"/>
          </w:tcPr>
          <w:p w14:paraId="4C78F584" w14:textId="77777777" w:rsidR="00623B86" w:rsidRPr="00791EF5" w:rsidRDefault="00623B86" w:rsidP="00623B86">
            <w:pPr>
              <w:pStyle w:val="TAL"/>
              <w:keepNext w:val="0"/>
              <w:rPr>
                <w:noProof/>
                <w:sz w:val="16"/>
                <w:szCs w:val="16"/>
              </w:rPr>
            </w:pPr>
            <w:r w:rsidRPr="00791EF5">
              <w:rPr>
                <w:noProof/>
                <w:sz w:val="16"/>
                <w:szCs w:val="16"/>
              </w:rPr>
              <w:t>16.5.1</w:t>
            </w:r>
          </w:p>
        </w:tc>
      </w:tr>
      <w:tr w:rsidR="00623B86" w:rsidRPr="00215D3C" w14:paraId="483CB7DD" w14:textId="77777777" w:rsidTr="006F493A">
        <w:tc>
          <w:tcPr>
            <w:tcW w:w="800" w:type="dxa"/>
            <w:shd w:val="solid" w:color="FFFFFF" w:fill="auto"/>
          </w:tcPr>
          <w:p w14:paraId="732C3BBD" w14:textId="77777777" w:rsidR="00623B86" w:rsidRPr="00791EF5" w:rsidRDefault="00623B86" w:rsidP="00623B86">
            <w:pPr>
              <w:pStyle w:val="TAL"/>
              <w:keepNext w:val="0"/>
              <w:rPr>
                <w:noProof/>
                <w:sz w:val="16"/>
                <w:szCs w:val="16"/>
              </w:rPr>
            </w:pPr>
            <w:r w:rsidRPr="00791EF5">
              <w:rPr>
                <w:noProof/>
                <w:sz w:val="16"/>
                <w:szCs w:val="16"/>
              </w:rPr>
              <w:t>2020-11</w:t>
            </w:r>
          </w:p>
        </w:tc>
        <w:tc>
          <w:tcPr>
            <w:tcW w:w="901" w:type="dxa"/>
            <w:shd w:val="solid" w:color="FFFFFF" w:fill="auto"/>
          </w:tcPr>
          <w:p w14:paraId="02FCC1DE" w14:textId="77777777" w:rsidR="00623B86" w:rsidRPr="00791EF5" w:rsidRDefault="00623B86" w:rsidP="00623B86">
            <w:pPr>
              <w:pStyle w:val="TAL"/>
              <w:keepNext w:val="0"/>
              <w:rPr>
                <w:noProof/>
                <w:sz w:val="16"/>
                <w:szCs w:val="16"/>
              </w:rPr>
            </w:pPr>
          </w:p>
        </w:tc>
        <w:tc>
          <w:tcPr>
            <w:tcW w:w="993" w:type="dxa"/>
            <w:shd w:val="solid" w:color="FFFFFF" w:fill="auto"/>
          </w:tcPr>
          <w:p w14:paraId="35A60D08" w14:textId="77777777" w:rsidR="00623B86" w:rsidRPr="00791EF5" w:rsidRDefault="00623B86" w:rsidP="00623B86">
            <w:pPr>
              <w:pStyle w:val="TAL"/>
              <w:keepNext w:val="0"/>
              <w:rPr>
                <w:noProof/>
                <w:sz w:val="16"/>
                <w:szCs w:val="16"/>
              </w:rPr>
            </w:pPr>
          </w:p>
        </w:tc>
        <w:tc>
          <w:tcPr>
            <w:tcW w:w="567" w:type="dxa"/>
            <w:shd w:val="solid" w:color="FFFFFF" w:fill="auto"/>
          </w:tcPr>
          <w:p w14:paraId="3E4ECC44" w14:textId="77777777" w:rsidR="00623B86" w:rsidRPr="00791EF5" w:rsidRDefault="00623B86" w:rsidP="00623B86">
            <w:pPr>
              <w:pStyle w:val="TAL"/>
              <w:keepNext w:val="0"/>
              <w:rPr>
                <w:noProof/>
                <w:sz w:val="16"/>
                <w:szCs w:val="16"/>
              </w:rPr>
            </w:pPr>
          </w:p>
        </w:tc>
        <w:tc>
          <w:tcPr>
            <w:tcW w:w="425" w:type="dxa"/>
            <w:shd w:val="solid" w:color="FFFFFF" w:fill="auto"/>
          </w:tcPr>
          <w:p w14:paraId="6FFF2DCF" w14:textId="77777777" w:rsidR="00623B86" w:rsidRPr="00791EF5" w:rsidRDefault="00623B86" w:rsidP="00623B86">
            <w:pPr>
              <w:pStyle w:val="TAL"/>
              <w:keepNext w:val="0"/>
              <w:rPr>
                <w:noProof/>
                <w:sz w:val="16"/>
                <w:szCs w:val="16"/>
              </w:rPr>
            </w:pPr>
          </w:p>
        </w:tc>
        <w:tc>
          <w:tcPr>
            <w:tcW w:w="567" w:type="dxa"/>
            <w:shd w:val="solid" w:color="FFFFFF" w:fill="auto"/>
          </w:tcPr>
          <w:p w14:paraId="2B8D47A0" w14:textId="77777777" w:rsidR="00623B86" w:rsidRPr="00791EF5" w:rsidRDefault="00623B86" w:rsidP="00623B86">
            <w:pPr>
              <w:pStyle w:val="TAL"/>
              <w:keepNext w:val="0"/>
              <w:rPr>
                <w:noProof/>
                <w:sz w:val="16"/>
                <w:szCs w:val="16"/>
              </w:rPr>
            </w:pPr>
          </w:p>
        </w:tc>
        <w:tc>
          <w:tcPr>
            <w:tcW w:w="4678" w:type="dxa"/>
            <w:shd w:val="solid" w:color="FFFFFF" w:fill="auto"/>
          </w:tcPr>
          <w:p w14:paraId="66018E7A" w14:textId="77777777" w:rsidR="00623B86" w:rsidRPr="00791EF5" w:rsidRDefault="00623B86" w:rsidP="00623B86">
            <w:pPr>
              <w:pStyle w:val="TAL"/>
              <w:keepNext w:val="0"/>
              <w:rPr>
                <w:sz w:val="16"/>
                <w:szCs w:val="16"/>
              </w:rPr>
            </w:pPr>
            <w:r w:rsidRPr="00791EF5">
              <w:rPr>
                <w:sz w:val="16"/>
                <w:szCs w:val="16"/>
              </w:rPr>
              <w:t>Cleanup of custom XML, watermarks, hidden text, etc.. no technical changes</w:t>
            </w:r>
          </w:p>
        </w:tc>
        <w:tc>
          <w:tcPr>
            <w:tcW w:w="708" w:type="dxa"/>
            <w:shd w:val="solid" w:color="FFFFFF" w:fill="auto"/>
          </w:tcPr>
          <w:p w14:paraId="64C3D7DA" w14:textId="77777777" w:rsidR="00623B86" w:rsidRPr="00791EF5" w:rsidRDefault="00623B86" w:rsidP="00623B86">
            <w:pPr>
              <w:pStyle w:val="TAL"/>
              <w:keepNext w:val="0"/>
              <w:rPr>
                <w:noProof/>
                <w:sz w:val="16"/>
                <w:szCs w:val="16"/>
              </w:rPr>
            </w:pPr>
            <w:r w:rsidRPr="00791EF5">
              <w:rPr>
                <w:noProof/>
                <w:sz w:val="16"/>
                <w:szCs w:val="16"/>
              </w:rPr>
              <w:t>16.5.2</w:t>
            </w:r>
          </w:p>
        </w:tc>
      </w:tr>
      <w:tr w:rsidR="00623B86" w:rsidRPr="00215D3C" w14:paraId="65E8D040" w14:textId="77777777" w:rsidTr="006F493A">
        <w:tc>
          <w:tcPr>
            <w:tcW w:w="800" w:type="dxa"/>
            <w:shd w:val="solid" w:color="FFFFFF" w:fill="auto"/>
          </w:tcPr>
          <w:p w14:paraId="5C6661D0"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EC3622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89A0442"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7A21C64" w14:textId="77777777" w:rsidR="00623B86" w:rsidRPr="00791EF5" w:rsidRDefault="00623B86" w:rsidP="00623B86">
            <w:pPr>
              <w:pStyle w:val="TAL"/>
              <w:keepNext w:val="0"/>
              <w:rPr>
                <w:noProof/>
                <w:sz w:val="16"/>
                <w:szCs w:val="16"/>
              </w:rPr>
            </w:pPr>
            <w:r w:rsidRPr="00791EF5">
              <w:rPr>
                <w:noProof/>
                <w:sz w:val="16"/>
                <w:szCs w:val="16"/>
              </w:rPr>
              <w:t>0148</w:t>
            </w:r>
          </w:p>
        </w:tc>
        <w:tc>
          <w:tcPr>
            <w:tcW w:w="425" w:type="dxa"/>
            <w:shd w:val="solid" w:color="FFFFFF" w:fill="auto"/>
          </w:tcPr>
          <w:p w14:paraId="4127D59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039AA3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44E2B1" w14:textId="77777777" w:rsidR="00623B86" w:rsidRPr="00791EF5" w:rsidRDefault="00623B86" w:rsidP="00623B86">
            <w:pPr>
              <w:pStyle w:val="TAL"/>
              <w:keepNext w:val="0"/>
              <w:rPr>
                <w:sz w:val="16"/>
                <w:szCs w:val="16"/>
              </w:rPr>
            </w:pPr>
            <w:r w:rsidRPr="00791EF5">
              <w:rPr>
                <w:sz w:val="16"/>
                <w:szCs w:val="16"/>
              </w:rPr>
              <w:t>Correction on generic file data report MnS</w:t>
            </w:r>
          </w:p>
        </w:tc>
        <w:tc>
          <w:tcPr>
            <w:tcW w:w="708" w:type="dxa"/>
            <w:shd w:val="solid" w:color="FFFFFF" w:fill="auto"/>
          </w:tcPr>
          <w:p w14:paraId="00B975CC"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3C87E4B" w14:textId="77777777" w:rsidTr="006F493A">
        <w:tc>
          <w:tcPr>
            <w:tcW w:w="800" w:type="dxa"/>
            <w:shd w:val="solid" w:color="FFFFFF" w:fill="auto"/>
          </w:tcPr>
          <w:p w14:paraId="2F8A097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D9A9E0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FAC82E7"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68269907" w14:textId="77777777" w:rsidR="00623B86" w:rsidRPr="00791EF5" w:rsidRDefault="00623B86" w:rsidP="00623B86">
            <w:pPr>
              <w:pStyle w:val="TAL"/>
              <w:keepNext w:val="0"/>
              <w:rPr>
                <w:noProof/>
                <w:sz w:val="16"/>
                <w:szCs w:val="16"/>
              </w:rPr>
            </w:pPr>
            <w:r w:rsidRPr="00791EF5">
              <w:rPr>
                <w:noProof/>
                <w:sz w:val="16"/>
                <w:szCs w:val="16"/>
              </w:rPr>
              <w:t>0149</w:t>
            </w:r>
          </w:p>
        </w:tc>
        <w:tc>
          <w:tcPr>
            <w:tcW w:w="425" w:type="dxa"/>
            <w:shd w:val="solid" w:color="FFFFFF" w:fill="auto"/>
          </w:tcPr>
          <w:p w14:paraId="2BC99BD4"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06BD8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54E179" w14:textId="77777777" w:rsidR="00623B86" w:rsidRPr="00791EF5" w:rsidRDefault="00623B86" w:rsidP="00623B86">
            <w:pPr>
              <w:pStyle w:val="TAL"/>
              <w:keepNext w:val="0"/>
              <w:rPr>
                <w:sz w:val="16"/>
                <w:szCs w:val="16"/>
              </w:rPr>
            </w:pPr>
            <w:r w:rsidRPr="00791EF5">
              <w:rPr>
                <w:sz w:val="16"/>
                <w:szCs w:val="16"/>
              </w:rPr>
              <w:t>Update generic streaming MnS</w:t>
            </w:r>
          </w:p>
        </w:tc>
        <w:tc>
          <w:tcPr>
            <w:tcW w:w="708" w:type="dxa"/>
            <w:shd w:val="solid" w:color="FFFFFF" w:fill="auto"/>
          </w:tcPr>
          <w:p w14:paraId="775ADC7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38CDA44" w14:textId="77777777" w:rsidTr="006F493A">
        <w:tc>
          <w:tcPr>
            <w:tcW w:w="800" w:type="dxa"/>
            <w:shd w:val="solid" w:color="FFFFFF" w:fill="auto"/>
          </w:tcPr>
          <w:p w14:paraId="6DA204F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BA4A1EF"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5E54E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7911B2BC" w14:textId="77777777" w:rsidR="00623B86" w:rsidRPr="00791EF5" w:rsidRDefault="00623B86" w:rsidP="00623B86">
            <w:pPr>
              <w:pStyle w:val="TAL"/>
              <w:keepNext w:val="0"/>
              <w:rPr>
                <w:noProof/>
                <w:sz w:val="16"/>
                <w:szCs w:val="16"/>
              </w:rPr>
            </w:pPr>
            <w:r w:rsidRPr="00791EF5">
              <w:rPr>
                <w:noProof/>
                <w:sz w:val="16"/>
                <w:szCs w:val="16"/>
              </w:rPr>
              <w:t>0150</w:t>
            </w:r>
          </w:p>
        </w:tc>
        <w:tc>
          <w:tcPr>
            <w:tcW w:w="425" w:type="dxa"/>
            <w:shd w:val="solid" w:color="FFFFFF" w:fill="auto"/>
          </w:tcPr>
          <w:p w14:paraId="3702D20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23F460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06D85CE" w14:textId="77777777" w:rsidR="00623B86" w:rsidRPr="00791EF5" w:rsidRDefault="00623B86" w:rsidP="00623B86">
            <w:pPr>
              <w:pStyle w:val="TAL"/>
              <w:keepNext w:val="0"/>
              <w:rPr>
                <w:sz w:val="16"/>
                <w:szCs w:val="16"/>
              </w:rPr>
            </w:pPr>
            <w:r w:rsidRPr="00791EF5">
              <w:rPr>
                <w:sz w:val="16"/>
                <w:szCs w:val="16"/>
              </w:rPr>
              <w:t>Correct CR implementation errors (Fault MnS)</w:t>
            </w:r>
          </w:p>
        </w:tc>
        <w:tc>
          <w:tcPr>
            <w:tcW w:w="708" w:type="dxa"/>
            <w:shd w:val="solid" w:color="FFFFFF" w:fill="auto"/>
          </w:tcPr>
          <w:p w14:paraId="14B309D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4F661C3" w14:textId="77777777" w:rsidTr="006F493A">
        <w:tc>
          <w:tcPr>
            <w:tcW w:w="800" w:type="dxa"/>
            <w:shd w:val="solid" w:color="FFFFFF" w:fill="auto"/>
          </w:tcPr>
          <w:p w14:paraId="3D9E2AC9"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7DC30D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5549AC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067BC243" w14:textId="77777777" w:rsidR="00623B86" w:rsidRPr="00791EF5" w:rsidRDefault="00623B86" w:rsidP="00623B86">
            <w:pPr>
              <w:pStyle w:val="TAL"/>
              <w:keepNext w:val="0"/>
              <w:rPr>
                <w:noProof/>
                <w:sz w:val="16"/>
                <w:szCs w:val="16"/>
              </w:rPr>
            </w:pPr>
            <w:r w:rsidRPr="00791EF5">
              <w:rPr>
                <w:noProof/>
                <w:sz w:val="16"/>
                <w:szCs w:val="16"/>
              </w:rPr>
              <w:t>0152</w:t>
            </w:r>
          </w:p>
        </w:tc>
        <w:tc>
          <w:tcPr>
            <w:tcW w:w="425" w:type="dxa"/>
            <w:shd w:val="solid" w:color="FFFFFF" w:fill="auto"/>
          </w:tcPr>
          <w:p w14:paraId="54D846B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81E2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78FD38" w14:textId="77777777" w:rsidR="00623B86" w:rsidRPr="00791EF5" w:rsidRDefault="00623B86" w:rsidP="00623B86">
            <w:pPr>
              <w:pStyle w:val="TAL"/>
              <w:keepNext w:val="0"/>
              <w:rPr>
                <w:sz w:val="16"/>
                <w:szCs w:val="16"/>
              </w:rPr>
            </w:pPr>
            <w:r w:rsidRPr="00791EF5">
              <w:rPr>
                <w:sz w:val="16"/>
                <w:szCs w:val="16"/>
              </w:rPr>
              <w:t>Correct ThresholdLevelInd (REST SS, OpenAPI definition)</w:t>
            </w:r>
          </w:p>
        </w:tc>
        <w:tc>
          <w:tcPr>
            <w:tcW w:w="708" w:type="dxa"/>
            <w:shd w:val="solid" w:color="FFFFFF" w:fill="auto"/>
          </w:tcPr>
          <w:p w14:paraId="4796F308"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D21FDD6" w14:textId="77777777" w:rsidTr="006F493A">
        <w:tc>
          <w:tcPr>
            <w:tcW w:w="800" w:type="dxa"/>
            <w:shd w:val="solid" w:color="FFFFFF" w:fill="auto"/>
          </w:tcPr>
          <w:p w14:paraId="7B111FD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B00AA64"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395AC3F" w14:textId="77777777" w:rsidR="00623B86" w:rsidRPr="00791EF5" w:rsidRDefault="00623B86" w:rsidP="00623B86">
            <w:pPr>
              <w:pStyle w:val="TAL"/>
              <w:keepNext w:val="0"/>
              <w:rPr>
                <w:noProof/>
                <w:sz w:val="16"/>
                <w:szCs w:val="16"/>
              </w:rPr>
            </w:pPr>
            <w:r w:rsidRPr="00791EF5">
              <w:rPr>
                <w:noProof/>
                <w:sz w:val="16"/>
                <w:szCs w:val="16"/>
              </w:rPr>
              <w:t>SP-201054</w:t>
            </w:r>
          </w:p>
        </w:tc>
        <w:tc>
          <w:tcPr>
            <w:tcW w:w="567" w:type="dxa"/>
            <w:shd w:val="solid" w:color="FFFFFF" w:fill="auto"/>
          </w:tcPr>
          <w:p w14:paraId="5FFDD8A2" w14:textId="77777777" w:rsidR="00623B86" w:rsidRPr="00791EF5" w:rsidRDefault="00623B86" w:rsidP="00623B86">
            <w:pPr>
              <w:pStyle w:val="TAL"/>
              <w:keepNext w:val="0"/>
              <w:rPr>
                <w:noProof/>
                <w:sz w:val="16"/>
                <w:szCs w:val="16"/>
              </w:rPr>
            </w:pPr>
            <w:r w:rsidRPr="00791EF5">
              <w:rPr>
                <w:noProof/>
                <w:sz w:val="16"/>
                <w:szCs w:val="16"/>
              </w:rPr>
              <w:t>0153</w:t>
            </w:r>
          </w:p>
        </w:tc>
        <w:tc>
          <w:tcPr>
            <w:tcW w:w="425" w:type="dxa"/>
            <w:shd w:val="solid" w:color="FFFFFF" w:fill="auto"/>
          </w:tcPr>
          <w:p w14:paraId="286CA0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4FC2C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0F04DB3" w14:textId="77777777" w:rsidR="00623B86" w:rsidRPr="00791EF5" w:rsidRDefault="00623B86" w:rsidP="00623B86">
            <w:pPr>
              <w:pStyle w:val="TAL"/>
              <w:keepNext w:val="0"/>
              <w:rPr>
                <w:sz w:val="16"/>
                <w:szCs w:val="16"/>
              </w:rPr>
            </w:pPr>
            <w:r w:rsidRPr="00791EF5">
              <w:rPr>
                <w:sz w:val="16"/>
                <w:szCs w:val="16"/>
              </w:rPr>
              <w:t>Correct notifyThresholdCrossing (stage 2)</w:t>
            </w:r>
          </w:p>
        </w:tc>
        <w:tc>
          <w:tcPr>
            <w:tcW w:w="708" w:type="dxa"/>
            <w:shd w:val="solid" w:color="FFFFFF" w:fill="auto"/>
          </w:tcPr>
          <w:p w14:paraId="6DE173BD"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EAF0681" w14:textId="77777777" w:rsidTr="006F493A">
        <w:tc>
          <w:tcPr>
            <w:tcW w:w="800" w:type="dxa"/>
            <w:shd w:val="solid" w:color="FFFFFF" w:fill="auto"/>
          </w:tcPr>
          <w:p w14:paraId="1C13F567"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4BA313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5FF82D8"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64B6D37" w14:textId="77777777" w:rsidR="00623B86" w:rsidRPr="00791EF5" w:rsidRDefault="00623B86" w:rsidP="00623B86">
            <w:pPr>
              <w:pStyle w:val="TAL"/>
              <w:keepNext w:val="0"/>
              <w:rPr>
                <w:noProof/>
                <w:sz w:val="16"/>
                <w:szCs w:val="16"/>
              </w:rPr>
            </w:pPr>
            <w:r w:rsidRPr="00791EF5">
              <w:rPr>
                <w:noProof/>
                <w:sz w:val="16"/>
                <w:szCs w:val="16"/>
              </w:rPr>
              <w:t>0154</w:t>
            </w:r>
          </w:p>
        </w:tc>
        <w:tc>
          <w:tcPr>
            <w:tcW w:w="425" w:type="dxa"/>
            <w:shd w:val="solid" w:color="FFFFFF" w:fill="auto"/>
          </w:tcPr>
          <w:p w14:paraId="36A99B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3B27F5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1CBE15C" w14:textId="77777777" w:rsidR="00623B86" w:rsidRPr="00791EF5" w:rsidRDefault="00623B86" w:rsidP="00623B86">
            <w:pPr>
              <w:pStyle w:val="TAL"/>
              <w:keepNext w:val="0"/>
              <w:rPr>
                <w:sz w:val="16"/>
                <w:szCs w:val="16"/>
              </w:rPr>
            </w:pPr>
            <w:r w:rsidRPr="00791EF5">
              <w:rPr>
                <w:sz w:val="16"/>
                <w:szCs w:val="16"/>
              </w:rPr>
              <w:t>Correct notifyThresholdCrossing (REST SS, OpenAPI definition)</w:t>
            </w:r>
          </w:p>
        </w:tc>
        <w:tc>
          <w:tcPr>
            <w:tcW w:w="708" w:type="dxa"/>
            <w:shd w:val="solid" w:color="FFFFFF" w:fill="auto"/>
          </w:tcPr>
          <w:p w14:paraId="5591351A"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41674A07" w14:textId="77777777" w:rsidTr="006F493A">
        <w:tc>
          <w:tcPr>
            <w:tcW w:w="800" w:type="dxa"/>
            <w:shd w:val="solid" w:color="FFFFFF" w:fill="auto"/>
          </w:tcPr>
          <w:p w14:paraId="5B99577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4BD00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1BA45D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6216BCEC" w14:textId="77777777" w:rsidR="00623B86" w:rsidRPr="00791EF5" w:rsidRDefault="00623B86" w:rsidP="00623B86">
            <w:pPr>
              <w:pStyle w:val="TAL"/>
              <w:keepNext w:val="0"/>
              <w:rPr>
                <w:noProof/>
                <w:sz w:val="16"/>
                <w:szCs w:val="16"/>
              </w:rPr>
            </w:pPr>
            <w:r w:rsidRPr="00791EF5">
              <w:rPr>
                <w:noProof/>
                <w:sz w:val="16"/>
                <w:szCs w:val="16"/>
              </w:rPr>
              <w:t>0155</w:t>
            </w:r>
          </w:p>
        </w:tc>
        <w:tc>
          <w:tcPr>
            <w:tcW w:w="425" w:type="dxa"/>
            <w:shd w:val="solid" w:color="FFFFFF" w:fill="auto"/>
          </w:tcPr>
          <w:p w14:paraId="1D5A85D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4CCC3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E69434F" w14:textId="77777777" w:rsidR="00623B86" w:rsidRPr="00791EF5" w:rsidRDefault="00623B86" w:rsidP="00623B86">
            <w:pPr>
              <w:pStyle w:val="TAL"/>
              <w:keepNext w:val="0"/>
              <w:rPr>
                <w:sz w:val="16"/>
                <w:szCs w:val="16"/>
              </w:rPr>
            </w:pPr>
            <w:r w:rsidRPr="00791EF5">
              <w:rPr>
                <w:sz w:val="16"/>
                <w:szCs w:val="16"/>
              </w:rPr>
              <w:t>Correct notifyHeartbeat (stage 2, REST SS, OpenAPI definition)</w:t>
            </w:r>
          </w:p>
        </w:tc>
        <w:tc>
          <w:tcPr>
            <w:tcW w:w="708" w:type="dxa"/>
            <w:shd w:val="solid" w:color="FFFFFF" w:fill="auto"/>
          </w:tcPr>
          <w:p w14:paraId="174807FE"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37A7679" w14:textId="77777777" w:rsidTr="006F493A">
        <w:tc>
          <w:tcPr>
            <w:tcW w:w="800" w:type="dxa"/>
            <w:shd w:val="solid" w:color="FFFFFF" w:fill="auto"/>
          </w:tcPr>
          <w:p w14:paraId="328FD59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3011283"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6B30089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CC5D934" w14:textId="77777777" w:rsidR="00623B86" w:rsidRPr="00791EF5" w:rsidRDefault="00623B86" w:rsidP="00623B86">
            <w:pPr>
              <w:pStyle w:val="TAL"/>
              <w:keepNext w:val="0"/>
              <w:rPr>
                <w:noProof/>
                <w:sz w:val="16"/>
                <w:szCs w:val="16"/>
              </w:rPr>
            </w:pPr>
            <w:r w:rsidRPr="00791EF5">
              <w:rPr>
                <w:noProof/>
                <w:sz w:val="16"/>
                <w:szCs w:val="16"/>
              </w:rPr>
              <w:t>0156</w:t>
            </w:r>
          </w:p>
        </w:tc>
        <w:tc>
          <w:tcPr>
            <w:tcW w:w="425" w:type="dxa"/>
            <w:shd w:val="solid" w:color="FFFFFF" w:fill="auto"/>
          </w:tcPr>
          <w:p w14:paraId="3D2A65A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E8A6F4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FDB5500" w14:textId="77777777" w:rsidR="00623B86" w:rsidRPr="00791EF5" w:rsidRDefault="00623B86" w:rsidP="00623B86">
            <w:pPr>
              <w:pStyle w:val="TAL"/>
              <w:keepNext w:val="0"/>
              <w:rPr>
                <w:sz w:val="16"/>
                <w:szCs w:val="16"/>
              </w:rPr>
            </w:pPr>
            <w:r w:rsidRPr="00791EF5">
              <w:rPr>
                <w:sz w:val="16"/>
                <w:szCs w:val="16"/>
              </w:rPr>
              <w:t>Correct small errors in faultMnS.yaml (OpenAPI definition)</w:t>
            </w:r>
          </w:p>
        </w:tc>
        <w:tc>
          <w:tcPr>
            <w:tcW w:w="708" w:type="dxa"/>
            <w:shd w:val="solid" w:color="FFFFFF" w:fill="auto"/>
          </w:tcPr>
          <w:p w14:paraId="5C58BD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E434345" w14:textId="77777777" w:rsidTr="006F493A">
        <w:tc>
          <w:tcPr>
            <w:tcW w:w="800" w:type="dxa"/>
            <w:shd w:val="solid" w:color="FFFFFF" w:fill="auto"/>
          </w:tcPr>
          <w:p w14:paraId="1C1FF034"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104EB2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613D75B"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32398936" w14:textId="77777777" w:rsidR="00623B86" w:rsidRPr="00791EF5" w:rsidRDefault="00623B86" w:rsidP="00623B86">
            <w:pPr>
              <w:pStyle w:val="TAL"/>
              <w:keepNext w:val="0"/>
              <w:rPr>
                <w:noProof/>
                <w:sz w:val="16"/>
                <w:szCs w:val="16"/>
              </w:rPr>
            </w:pPr>
            <w:r w:rsidRPr="00791EF5">
              <w:rPr>
                <w:noProof/>
                <w:sz w:val="16"/>
                <w:szCs w:val="16"/>
              </w:rPr>
              <w:t>0157</w:t>
            </w:r>
          </w:p>
        </w:tc>
        <w:tc>
          <w:tcPr>
            <w:tcW w:w="425" w:type="dxa"/>
            <w:shd w:val="solid" w:color="FFFFFF" w:fill="auto"/>
          </w:tcPr>
          <w:p w14:paraId="6451BD9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EE28BE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41D7B5A" w14:textId="77777777" w:rsidR="00623B86" w:rsidRPr="00791EF5" w:rsidRDefault="00623B86" w:rsidP="00623B86">
            <w:pPr>
              <w:pStyle w:val="TAL"/>
              <w:keepNext w:val="0"/>
              <w:rPr>
                <w:sz w:val="16"/>
                <w:szCs w:val="16"/>
              </w:rPr>
            </w:pPr>
            <w:r w:rsidRPr="00791EF5">
              <w:rPr>
                <w:sz w:val="16"/>
                <w:szCs w:val="16"/>
              </w:rPr>
              <w:t>Correct notifyChangedAlarmGeneral (stage 2)</w:t>
            </w:r>
          </w:p>
        </w:tc>
        <w:tc>
          <w:tcPr>
            <w:tcW w:w="708" w:type="dxa"/>
            <w:shd w:val="solid" w:color="FFFFFF" w:fill="auto"/>
          </w:tcPr>
          <w:p w14:paraId="3A11F72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B1DD9DA" w14:textId="77777777" w:rsidTr="006F493A">
        <w:tc>
          <w:tcPr>
            <w:tcW w:w="800" w:type="dxa"/>
            <w:shd w:val="solid" w:color="FFFFFF" w:fill="auto"/>
          </w:tcPr>
          <w:p w14:paraId="55789F6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0F89385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E436BB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B8782CD" w14:textId="77777777" w:rsidR="00623B86" w:rsidRPr="00791EF5" w:rsidRDefault="00623B86" w:rsidP="00623B86">
            <w:pPr>
              <w:pStyle w:val="TAL"/>
              <w:keepNext w:val="0"/>
              <w:rPr>
                <w:noProof/>
                <w:sz w:val="16"/>
                <w:szCs w:val="16"/>
              </w:rPr>
            </w:pPr>
            <w:r w:rsidRPr="00791EF5">
              <w:rPr>
                <w:noProof/>
                <w:sz w:val="16"/>
                <w:szCs w:val="16"/>
              </w:rPr>
              <w:t>0158</w:t>
            </w:r>
          </w:p>
        </w:tc>
        <w:tc>
          <w:tcPr>
            <w:tcW w:w="425" w:type="dxa"/>
            <w:shd w:val="solid" w:color="FFFFFF" w:fill="auto"/>
          </w:tcPr>
          <w:p w14:paraId="38B1C4F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6DE376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007E66" w14:textId="77777777" w:rsidR="00623B86" w:rsidRPr="00791EF5" w:rsidRDefault="00623B86" w:rsidP="00623B86">
            <w:pPr>
              <w:pStyle w:val="TAL"/>
              <w:keepNext w:val="0"/>
              <w:rPr>
                <w:sz w:val="16"/>
                <w:szCs w:val="16"/>
              </w:rPr>
            </w:pPr>
            <w:r w:rsidRPr="00791EF5">
              <w:rPr>
                <w:sz w:val="16"/>
                <w:szCs w:val="16"/>
              </w:rPr>
              <w:t>Correct notifyChangedAlarmGeneral (REST SS, OpenAPI definitions)</w:t>
            </w:r>
          </w:p>
        </w:tc>
        <w:tc>
          <w:tcPr>
            <w:tcW w:w="708" w:type="dxa"/>
            <w:shd w:val="solid" w:color="FFFFFF" w:fill="auto"/>
          </w:tcPr>
          <w:p w14:paraId="3BFE054B"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73B1B50" w14:textId="77777777" w:rsidTr="006F493A">
        <w:tc>
          <w:tcPr>
            <w:tcW w:w="800" w:type="dxa"/>
            <w:shd w:val="solid" w:color="FFFFFF" w:fill="auto"/>
          </w:tcPr>
          <w:p w14:paraId="633B3E3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2CF6CE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A926D82" w14:textId="77777777" w:rsidR="00623B86" w:rsidRPr="00791EF5" w:rsidRDefault="00623B86" w:rsidP="00623B86">
            <w:pPr>
              <w:pStyle w:val="TAL"/>
              <w:keepNext w:val="0"/>
              <w:rPr>
                <w:noProof/>
                <w:sz w:val="16"/>
                <w:szCs w:val="16"/>
              </w:rPr>
            </w:pPr>
            <w:r w:rsidRPr="00791EF5">
              <w:rPr>
                <w:noProof/>
                <w:sz w:val="16"/>
                <w:szCs w:val="16"/>
              </w:rPr>
              <w:t>SP-201055</w:t>
            </w:r>
          </w:p>
        </w:tc>
        <w:tc>
          <w:tcPr>
            <w:tcW w:w="567" w:type="dxa"/>
            <w:shd w:val="solid" w:color="FFFFFF" w:fill="auto"/>
          </w:tcPr>
          <w:p w14:paraId="7E7FCAB2" w14:textId="77777777" w:rsidR="00623B86" w:rsidRPr="00791EF5" w:rsidRDefault="00623B86" w:rsidP="00623B86">
            <w:pPr>
              <w:pStyle w:val="TAL"/>
              <w:keepNext w:val="0"/>
              <w:rPr>
                <w:noProof/>
                <w:sz w:val="16"/>
                <w:szCs w:val="16"/>
              </w:rPr>
            </w:pPr>
            <w:r w:rsidRPr="00791EF5">
              <w:rPr>
                <w:noProof/>
                <w:sz w:val="16"/>
                <w:szCs w:val="16"/>
              </w:rPr>
              <w:t>0160</w:t>
            </w:r>
          </w:p>
        </w:tc>
        <w:tc>
          <w:tcPr>
            <w:tcW w:w="425" w:type="dxa"/>
            <w:shd w:val="solid" w:color="FFFFFF" w:fill="auto"/>
          </w:tcPr>
          <w:p w14:paraId="079010E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CE4C8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FF09F8" w14:textId="77777777" w:rsidR="00623B86" w:rsidRPr="00791EF5" w:rsidRDefault="00623B86" w:rsidP="00623B86">
            <w:pPr>
              <w:pStyle w:val="TAL"/>
              <w:keepNext w:val="0"/>
              <w:rPr>
                <w:sz w:val="16"/>
                <w:szCs w:val="16"/>
              </w:rPr>
            </w:pPr>
            <w:r w:rsidRPr="00791EF5">
              <w:rPr>
                <w:sz w:val="16"/>
                <w:szCs w:val="16"/>
              </w:rPr>
              <w:t>Fix inconsistencies in guidelines for integration with ONAP VES</w:t>
            </w:r>
          </w:p>
        </w:tc>
        <w:tc>
          <w:tcPr>
            <w:tcW w:w="708" w:type="dxa"/>
            <w:shd w:val="solid" w:color="FFFFFF" w:fill="auto"/>
          </w:tcPr>
          <w:p w14:paraId="662E3F31"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6FB2F44" w14:textId="77777777" w:rsidTr="006F493A">
        <w:tc>
          <w:tcPr>
            <w:tcW w:w="800" w:type="dxa"/>
            <w:shd w:val="solid" w:color="FFFFFF" w:fill="auto"/>
          </w:tcPr>
          <w:p w14:paraId="51937DBD"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24BA5E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B28A4D9"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149046D" w14:textId="77777777" w:rsidR="00623B86" w:rsidRPr="00791EF5" w:rsidRDefault="00623B86" w:rsidP="00623B86">
            <w:pPr>
              <w:pStyle w:val="TAL"/>
              <w:keepNext w:val="0"/>
              <w:rPr>
                <w:noProof/>
                <w:sz w:val="16"/>
                <w:szCs w:val="16"/>
              </w:rPr>
            </w:pPr>
            <w:r w:rsidRPr="00791EF5">
              <w:rPr>
                <w:noProof/>
                <w:sz w:val="16"/>
                <w:szCs w:val="16"/>
              </w:rPr>
              <w:t>0161</w:t>
            </w:r>
          </w:p>
        </w:tc>
        <w:tc>
          <w:tcPr>
            <w:tcW w:w="425" w:type="dxa"/>
            <w:shd w:val="solid" w:color="FFFFFF" w:fill="auto"/>
          </w:tcPr>
          <w:p w14:paraId="193BC38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4C81A1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9D78E3" w14:textId="77777777" w:rsidR="00623B86" w:rsidRPr="00791EF5" w:rsidRDefault="00623B86" w:rsidP="00623B86">
            <w:pPr>
              <w:pStyle w:val="TAL"/>
              <w:keepNext w:val="0"/>
              <w:rPr>
                <w:sz w:val="16"/>
                <w:szCs w:val="16"/>
              </w:rPr>
            </w:pPr>
            <w:r w:rsidRPr="00791EF5">
              <w:rPr>
                <w:sz w:val="16"/>
                <w:szCs w:val="16"/>
              </w:rPr>
              <w:t>Correct small errors in the Fault MnS (REST SS)</w:t>
            </w:r>
          </w:p>
        </w:tc>
        <w:tc>
          <w:tcPr>
            <w:tcW w:w="708" w:type="dxa"/>
            <w:shd w:val="solid" w:color="FFFFFF" w:fill="auto"/>
          </w:tcPr>
          <w:p w14:paraId="53336D7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D1F20E6" w14:textId="77777777" w:rsidTr="006F493A">
        <w:tc>
          <w:tcPr>
            <w:tcW w:w="800" w:type="dxa"/>
            <w:shd w:val="solid" w:color="FFFFFF" w:fill="auto"/>
          </w:tcPr>
          <w:p w14:paraId="1D51370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FB88345"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490E0B4"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5095625" w14:textId="77777777" w:rsidR="00623B86" w:rsidRPr="00791EF5" w:rsidRDefault="00623B86" w:rsidP="00623B86">
            <w:pPr>
              <w:pStyle w:val="TAL"/>
              <w:keepNext w:val="0"/>
              <w:rPr>
                <w:noProof/>
                <w:sz w:val="16"/>
                <w:szCs w:val="16"/>
              </w:rPr>
            </w:pPr>
            <w:r w:rsidRPr="00791EF5">
              <w:rPr>
                <w:noProof/>
                <w:sz w:val="16"/>
                <w:szCs w:val="16"/>
              </w:rPr>
              <w:t>0162</w:t>
            </w:r>
          </w:p>
        </w:tc>
        <w:tc>
          <w:tcPr>
            <w:tcW w:w="425" w:type="dxa"/>
            <w:shd w:val="solid" w:color="FFFFFF" w:fill="auto"/>
          </w:tcPr>
          <w:p w14:paraId="023AB3E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114F63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C359C02" w14:textId="77777777" w:rsidR="00623B86" w:rsidRPr="00791EF5" w:rsidRDefault="00623B86" w:rsidP="00623B86">
            <w:pPr>
              <w:pStyle w:val="TAL"/>
              <w:keepNext w:val="0"/>
              <w:rPr>
                <w:sz w:val="16"/>
                <w:szCs w:val="16"/>
              </w:rPr>
            </w:pPr>
            <w:r w:rsidRPr="00791EF5">
              <w:rPr>
                <w:sz w:val="16"/>
                <w:szCs w:val="16"/>
              </w:rPr>
              <w:t>Align ProvMnS data type names to UpperCamel (REST SS, OpenAPI definition)</w:t>
            </w:r>
          </w:p>
        </w:tc>
        <w:tc>
          <w:tcPr>
            <w:tcW w:w="708" w:type="dxa"/>
            <w:shd w:val="solid" w:color="FFFFFF" w:fill="auto"/>
          </w:tcPr>
          <w:p w14:paraId="6FAEB9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1AECE17" w14:textId="77777777" w:rsidTr="006F493A">
        <w:tc>
          <w:tcPr>
            <w:tcW w:w="800" w:type="dxa"/>
            <w:shd w:val="solid" w:color="FFFFFF" w:fill="auto"/>
          </w:tcPr>
          <w:p w14:paraId="4E3DD7C5"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58B6D9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0F82F9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0C45B53B" w14:textId="77777777" w:rsidR="00623B86" w:rsidRPr="00791EF5" w:rsidRDefault="00623B86" w:rsidP="00623B86">
            <w:pPr>
              <w:pStyle w:val="TAL"/>
              <w:keepNext w:val="0"/>
              <w:rPr>
                <w:noProof/>
                <w:sz w:val="16"/>
                <w:szCs w:val="16"/>
              </w:rPr>
            </w:pPr>
            <w:r w:rsidRPr="00791EF5">
              <w:rPr>
                <w:noProof/>
                <w:sz w:val="16"/>
                <w:szCs w:val="16"/>
              </w:rPr>
              <w:t>0163</w:t>
            </w:r>
          </w:p>
        </w:tc>
        <w:tc>
          <w:tcPr>
            <w:tcW w:w="425" w:type="dxa"/>
            <w:shd w:val="solid" w:color="FFFFFF" w:fill="auto"/>
          </w:tcPr>
          <w:p w14:paraId="69464CF5"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903398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C1F649" w14:textId="77777777" w:rsidR="00623B86" w:rsidRPr="00791EF5" w:rsidRDefault="006F493A"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623B86" w:rsidRPr="00791EF5">
              <w:rPr>
                <w:sz w:val="16"/>
                <w:szCs w:val="16"/>
              </w:rPr>
              <w:t>Correct definitions for the File MnS (stage 2)</w:t>
            </w:r>
            <w:r w:rsidRPr="00791EF5">
              <w:rPr>
                <w:sz w:val="16"/>
                <w:szCs w:val="16"/>
              </w:rPr>
              <w:fldChar w:fldCharType="end"/>
            </w:r>
          </w:p>
        </w:tc>
        <w:tc>
          <w:tcPr>
            <w:tcW w:w="708" w:type="dxa"/>
            <w:shd w:val="solid" w:color="FFFFFF" w:fill="auto"/>
          </w:tcPr>
          <w:p w14:paraId="7B1221F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2D8CBA3" w14:textId="77777777" w:rsidTr="006F493A">
        <w:tc>
          <w:tcPr>
            <w:tcW w:w="800" w:type="dxa"/>
            <w:shd w:val="solid" w:color="FFFFFF" w:fill="auto"/>
          </w:tcPr>
          <w:p w14:paraId="2A25007A"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6890240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CC34455"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6A2173A0" w14:textId="77777777" w:rsidR="00623B86" w:rsidRPr="00791EF5" w:rsidRDefault="00623B86" w:rsidP="00623B86">
            <w:pPr>
              <w:pStyle w:val="TAL"/>
              <w:keepNext w:val="0"/>
              <w:rPr>
                <w:noProof/>
                <w:sz w:val="16"/>
                <w:szCs w:val="16"/>
              </w:rPr>
            </w:pPr>
            <w:r w:rsidRPr="00791EF5">
              <w:rPr>
                <w:noProof/>
                <w:sz w:val="16"/>
                <w:szCs w:val="16"/>
              </w:rPr>
              <w:t>0164</w:t>
            </w:r>
          </w:p>
        </w:tc>
        <w:tc>
          <w:tcPr>
            <w:tcW w:w="425" w:type="dxa"/>
            <w:shd w:val="solid" w:color="FFFFFF" w:fill="auto"/>
          </w:tcPr>
          <w:p w14:paraId="205DBFF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9AC78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7E4E9CC" w14:textId="77777777" w:rsidR="00623B86" w:rsidRPr="00791EF5" w:rsidRDefault="00623B86" w:rsidP="00623B86">
            <w:pPr>
              <w:pStyle w:val="TAL"/>
              <w:keepNext w:val="0"/>
              <w:rPr>
                <w:sz w:val="16"/>
                <w:szCs w:val="16"/>
              </w:rPr>
            </w:pPr>
            <w:r w:rsidRPr="00791EF5">
              <w:rPr>
                <w:sz w:val="16"/>
                <w:szCs w:val="16"/>
              </w:rPr>
              <w:t>Correct definitions for the File MnS (REST SS)</w:t>
            </w:r>
          </w:p>
        </w:tc>
        <w:tc>
          <w:tcPr>
            <w:tcW w:w="708" w:type="dxa"/>
            <w:shd w:val="solid" w:color="FFFFFF" w:fill="auto"/>
          </w:tcPr>
          <w:p w14:paraId="43E9FE97"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0C1286B" w14:textId="77777777" w:rsidTr="006F493A">
        <w:tc>
          <w:tcPr>
            <w:tcW w:w="800" w:type="dxa"/>
            <w:shd w:val="solid" w:color="FFFFFF" w:fill="auto"/>
          </w:tcPr>
          <w:p w14:paraId="5208EB74"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3DA6A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72FE3AF"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133E8A31" w14:textId="77777777" w:rsidR="00623B86" w:rsidRPr="00791EF5" w:rsidRDefault="00623B86" w:rsidP="00623B86">
            <w:pPr>
              <w:pStyle w:val="TAL"/>
              <w:keepNext w:val="0"/>
              <w:rPr>
                <w:noProof/>
                <w:sz w:val="16"/>
                <w:szCs w:val="16"/>
              </w:rPr>
            </w:pPr>
            <w:r w:rsidRPr="00791EF5">
              <w:rPr>
                <w:noProof/>
                <w:sz w:val="16"/>
                <w:szCs w:val="16"/>
              </w:rPr>
              <w:t>0165</w:t>
            </w:r>
          </w:p>
        </w:tc>
        <w:tc>
          <w:tcPr>
            <w:tcW w:w="425" w:type="dxa"/>
            <w:shd w:val="solid" w:color="FFFFFF" w:fill="auto"/>
          </w:tcPr>
          <w:p w14:paraId="6148369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A623E6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01CF11" w14:textId="77777777" w:rsidR="00623B86" w:rsidRPr="00791EF5" w:rsidRDefault="00623B86" w:rsidP="00623B86">
            <w:pPr>
              <w:pStyle w:val="TAL"/>
              <w:keepNext w:val="0"/>
              <w:rPr>
                <w:sz w:val="16"/>
                <w:szCs w:val="16"/>
              </w:rPr>
            </w:pPr>
            <w:r w:rsidRPr="00791EF5">
              <w:rPr>
                <w:sz w:val="16"/>
                <w:szCs w:val="16"/>
              </w:rPr>
              <w:t>Correct definitions for the File MnS (OpenAPI definitions)</w:t>
            </w:r>
          </w:p>
        </w:tc>
        <w:tc>
          <w:tcPr>
            <w:tcW w:w="708" w:type="dxa"/>
            <w:shd w:val="solid" w:color="FFFFFF" w:fill="auto"/>
          </w:tcPr>
          <w:p w14:paraId="5E716F2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15B566B" w14:textId="77777777" w:rsidTr="006F493A">
        <w:tc>
          <w:tcPr>
            <w:tcW w:w="800" w:type="dxa"/>
            <w:shd w:val="solid" w:color="FFFFFF" w:fill="auto"/>
          </w:tcPr>
          <w:p w14:paraId="4D386C22"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08993756"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8EC8FB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26517502" w14:textId="77777777" w:rsidR="00623B86" w:rsidRPr="00791EF5" w:rsidRDefault="00623B86" w:rsidP="00623B86">
            <w:pPr>
              <w:pStyle w:val="TAL"/>
              <w:keepNext w:val="0"/>
              <w:rPr>
                <w:noProof/>
                <w:sz w:val="16"/>
                <w:szCs w:val="16"/>
              </w:rPr>
            </w:pPr>
            <w:r w:rsidRPr="00791EF5">
              <w:rPr>
                <w:noProof/>
                <w:sz w:val="16"/>
                <w:szCs w:val="16"/>
              </w:rPr>
              <w:t>0166</w:t>
            </w:r>
          </w:p>
        </w:tc>
        <w:tc>
          <w:tcPr>
            <w:tcW w:w="425" w:type="dxa"/>
            <w:shd w:val="solid" w:color="FFFFFF" w:fill="auto"/>
          </w:tcPr>
          <w:p w14:paraId="1E02A35F"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423E9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800D9" w14:textId="77777777" w:rsidR="00623B86" w:rsidRPr="00791EF5" w:rsidRDefault="00623B86" w:rsidP="00623B86">
            <w:pPr>
              <w:pStyle w:val="TAL"/>
              <w:keepNext w:val="0"/>
              <w:rPr>
                <w:sz w:val="16"/>
                <w:szCs w:val="16"/>
              </w:rPr>
            </w:pPr>
            <w:r w:rsidRPr="00791EF5">
              <w:rPr>
                <w:sz w:val="16"/>
                <w:szCs w:val="16"/>
              </w:rPr>
              <w:t>Correct support qualifiers of the notifyThresholdCrossing parameters (stage 2)</w:t>
            </w:r>
          </w:p>
        </w:tc>
        <w:tc>
          <w:tcPr>
            <w:tcW w:w="708" w:type="dxa"/>
            <w:shd w:val="solid" w:color="FFFFFF" w:fill="auto"/>
          </w:tcPr>
          <w:p w14:paraId="2EF53E14"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597F28C5" w14:textId="77777777" w:rsidTr="006F493A">
        <w:tc>
          <w:tcPr>
            <w:tcW w:w="800" w:type="dxa"/>
            <w:shd w:val="solid" w:color="FFFFFF" w:fill="auto"/>
          </w:tcPr>
          <w:p w14:paraId="780EEF7B"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70062CC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EFD7AF"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73219E3" w14:textId="77777777" w:rsidR="00623B86" w:rsidRPr="00791EF5" w:rsidRDefault="00623B86" w:rsidP="00623B86">
            <w:pPr>
              <w:pStyle w:val="TAL"/>
              <w:keepNext w:val="0"/>
              <w:rPr>
                <w:noProof/>
                <w:sz w:val="16"/>
                <w:szCs w:val="16"/>
              </w:rPr>
            </w:pPr>
            <w:r w:rsidRPr="00791EF5">
              <w:rPr>
                <w:noProof/>
                <w:sz w:val="16"/>
                <w:szCs w:val="16"/>
              </w:rPr>
              <w:t>0167</w:t>
            </w:r>
          </w:p>
        </w:tc>
        <w:tc>
          <w:tcPr>
            <w:tcW w:w="425" w:type="dxa"/>
            <w:shd w:val="solid" w:color="FFFFFF" w:fill="auto"/>
          </w:tcPr>
          <w:p w14:paraId="2817CD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437EA0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01B1C1C" w14:textId="77777777" w:rsidR="00623B86" w:rsidRPr="00791EF5" w:rsidRDefault="00623B86" w:rsidP="00623B86">
            <w:pPr>
              <w:pStyle w:val="TAL"/>
              <w:keepNext w:val="0"/>
              <w:rPr>
                <w:sz w:val="16"/>
                <w:szCs w:val="16"/>
              </w:rPr>
            </w:pPr>
            <w:r w:rsidRPr="00791EF5">
              <w:rPr>
                <w:sz w:val="16"/>
                <w:szCs w:val="16"/>
              </w:rPr>
              <w:t>Fix compilation errors</w:t>
            </w:r>
          </w:p>
        </w:tc>
        <w:tc>
          <w:tcPr>
            <w:tcW w:w="708" w:type="dxa"/>
            <w:shd w:val="solid" w:color="FFFFFF" w:fill="auto"/>
          </w:tcPr>
          <w:p w14:paraId="0B125623"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DDA61D9" w14:textId="77777777" w:rsidTr="006F493A">
        <w:tc>
          <w:tcPr>
            <w:tcW w:w="800" w:type="dxa"/>
            <w:shd w:val="solid" w:color="FFFFFF" w:fill="auto"/>
          </w:tcPr>
          <w:p w14:paraId="7E4C0646"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45999D2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12F70A2"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400D3EB" w14:textId="77777777" w:rsidR="00623B86" w:rsidRPr="00791EF5" w:rsidRDefault="00623B86" w:rsidP="00623B86">
            <w:pPr>
              <w:pStyle w:val="TAL"/>
              <w:keepNext w:val="0"/>
              <w:rPr>
                <w:noProof/>
                <w:sz w:val="16"/>
                <w:szCs w:val="16"/>
              </w:rPr>
            </w:pPr>
            <w:r w:rsidRPr="00791EF5">
              <w:rPr>
                <w:noProof/>
                <w:sz w:val="16"/>
                <w:szCs w:val="16"/>
              </w:rPr>
              <w:t>0168</w:t>
            </w:r>
          </w:p>
        </w:tc>
        <w:tc>
          <w:tcPr>
            <w:tcW w:w="425" w:type="dxa"/>
            <w:shd w:val="solid" w:color="FFFFFF" w:fill="auto"/>
          </w:tcPr>
          <w:p w14:paraId="2ECE82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6DDE2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F00FC6" w14:textId="77777777" w:rsidR="00623B86" w:rsidRPr="00791EF5" w:rsidRDefault="00623B86" w:rsidP="00623B86">
            <w:pPr>
              <w:pStyle w:val="TAL"/>
              <w:keepNext w:val="0"/>
              <w:rPr>
                <w:sz w:val="16"/>
                <w:szCs w:val="16"/>
              </w:rPr>
            </w:pPr>
            <w:r w:rsidRPr="00791EF5">
              <w:rPr>
                <w:sz w:val="16"/>
                <w:szCs w:val="16"/>
              </w:rPr>
              <w:t>Correct the misalignment information for stage2 Fault Supervision MnS</w:t>
            </w:r>
          </w:p>
        </w:tc>
        <w:tc>
          <w:tcPr>
            <w:tcW w:w="708" w:type="dxa"/>
            <w:shd w:val="solid" w:color="FFFFFF" w:fill="auto"/>
          </w:tcPr>
          <w:p w14:paraId="5C9A131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64C5BCB" w14:textId="77777777" w:rsidTr="006F493A">
        <w:tc>
          <w:tcPr>
            <w:tcW w:w="800" w:type="dxa"/>
            <w:shd w:val="solid" w:color="FFFFFF" w:fill="auto"/>
          </w:tcPr>
          <w:p w14:paraId="5DE8802C"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89F69F"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6C6F50C"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9B3AB8C" w14:textId="77777777" w:rsidR="00623B86" w:rsidRPr="00791EF5" w:rsidRDefault="00623B86" w:rsidP="00623B86">
            <w:pPr>
              <w:pStyle w:val="TAL"/>
              <w:keepNext w:val="0"/>
              <w:rPr>
                <w:noProof/>
                <w:sz w:val="16"/>
                <w:szCs w:val="16"/>
              </w:rPr>
            </w:pPr>
            <w:r w:rsidRPr="00791EF5">
              <w:rPr>
                <w:noProof/>
                <w:sz w:val="16"/>
                <w:szCs w:val="16"/>
              </w:rPr>
              <w:t>0170</w:t>
            </w:r>
          </w:p>
        </w:tc>
        <w:tc>
          <w:tcPr>
            <w:tcW w:w="425" w:type="dxa"/>
            <w:shd w:val="solid" w:color="FFFFFF" w:fill="auto"/>
          </w:tcPr>
          <w:p w14:paraId="4CC8D9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054789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2835B" w14:textId="77777777" w:rsidR="00623B86" w:rsidRPr="00791EF5" w:rsidRDefault="00623B86" w:rsidP="00623B86">
            <w:pPr>
              <w:pStyle w:val="TAL"/>
              <w:keepNext w:val="0"/>
              <w:rPr>
                <w:sz w:val="16"/>
                <w:szCs w:val="16"/>
              </w:rPr>
            </w:pPr>
            <w:r w:rsidRPr="00791EF5">
              <w:rPr>
                <w:sz w:val="16"/>
                <w:szCs w:val="16"/>
              </w:rPr>
              <w:t>Correct some minor errors in the Fault MnS definition (REST SS)</w:t>
            </w:r>
          </w:p>
        </w:tc>
        <w:tc>
          <w:tcPr>
            <w:tcW w:w="708" w:type="dxa"/>
            <w:shd w:val="solid" w:color="FFFFFF" w:fill="auto"/>
          </w:tcPr>
          <w:p w14:paraId="1C961FB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7AC0E430" w14:textId="77777777" w:rsidTr="006F493A">
        <w:tc>
          <w:tcPr>
            <w:tcW w:w="800" w:type="dxa"/>
            <w:shd w:val="solid" w:color="FFFFFF" w:fill="auto"/>
          </w:tcPr>
          <w:p w14:paraId="7A6A552E"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5C52CF2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6FE103EB"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266053E5" w14:textId="77777777" w:rsidR="00623B86" w:rsidRPr="00791EF5" w:rsidRDefault="00623B86" w:rsidP="00623B86">
            <w:pPr>
              <w:pStyle w:val="TAL"/>
              <w:keepNext w:val="0"/>
              <w:rPr>
                <w:noProof/>
                <w:sz w:val="16"/>
                <w:szCs w:val="16"/>
              </w:rPr>
            </w:pPr>
            <w:r w:rsidRPr="00791EF5">
              <w:rPr>
                <w:noProof/>
                <w:sz w:val="16"/>
                <w:szCs w:val="16"/>
              </w:rPr>
              <w:t>0171</w:t>
            </w:r>
          </w:p>
        </w:tc>
        <w:tc>
          <w:tcPr>
            <w:tcW w:w="425" w:type="dxa"/>
            <w:shd w:val="solid" w:color="FFFFFF" w:fill="auto"/>
          </w:tcPr>
          <w:p w14:paraId="587F46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AEE3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151AEA6" w14:textId="77777777" w:rsidR="00623B86" w:rsidRPr="00791EF5" w:rsidRDefault="00623B86" w:rsidP="00623B86">
            <w:pPr>
              <w:pStyle w:val="TAL"/>
              <w:keepNext w:val="0"/>
              <w:rPr>
                <w:sz w:val="16"/>
                <w:szCs w:val="16"/>
              </w:rPr>
            </w:pPr>
            <w:r w:rsidRPr="00791EF5">
              <w:rPr>
                <w:sz w:val="16"/>
                <w:szCs w:val="16"/>
              </w:rPr>
              <w:t>Correct some minor errors in the Prov MnS definition (REST SS)</w:t>
            </w:r>
          </w:p>
        </w:tc>
        <w:tc>
          <w:tcPr>
            <w:tcW w:w="708" w:type="dxa"/>
            <w:shd w:val="solid" w:color="FFFFFF" w:fill="auto"/>
          </w:tcPr>
          <w:p w14:paraId="75A5F550"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C27E30D" w14:textId="77777777" w:rsidTr="006F493A">
        <w:tc>
          <w:tcPr>
            <w:tcW w:w="800" w:type="dxa"/>
            <w:shd w:val="solid" w:color="FFFFFF" w:fill="auto"/>
          </w:tcPr>
          <w:p w14:paraId="54FEF574" w14:textId="77777777" w:rsidR="00623B86" w:rsidRPr="00791EF5" w:rsidRDefault="00623B86" w:rsidP="00623B86">
            <w:pPr>
              <w:pStyle w:val="TAL"/>
              <w:keepNext w:val="0"/>
              <w:rPr>
                <w:noProof/>
                <w:sz w:val="16"/>
                <w:szCs w:val="16"/>
              </w:rPr>
            </w:pPr>
            <w:r w:rsidRPr="00791EF5">
              <w:rPr>
                <w:noProof/>
                <w:sz w:val="16"/>
                <w:szCs w:val="16"/>
              </w:rPr>
              <w:t>2021-04</w:t>
            </w:r>
          </w:p>
        </w:tc>
        <w:tc>
          <w:tcPr>
            <w:tcW w:w="901" w:type="dxa"/>
            <w:shd w:val="solid" w:color="FFFFFF" w:fill="auto"/>
          </w:tcPr>
          <w:p w14:paraId="541B5242"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2F9621" w14:textId="77777777" w:rsidR="00623B86" w:rsidRPr="00791EF5" w:rsidRDefault="00623B86" w:rsidP="00623B86">
            <w:pPr>
              <w:pStyle w:val="TAL"/>
              <w:keepNext w:val="0"/>
              <w:rPr>
                <w:noProof/>
                <w:sz w:val="16"/>
                <w:szCs w:val="16"/>
              </w:rPr>
            </w:pPr>
          </w:p>
        </w:tc>
        <w:tc>
          <w:tcPr>
            <w:tcW w:w="567" w:type="dxa"/>
            <w:shd w:val="solid" w:color="FFFFFF" w:fill="auto"/>
          </w:tcPr>
          <w:p w14:paraId="379F35E6" w14:textId="77777777" w:rsidR="00623B86" w:rsidRPr="00791EF5" w:rsidRDefault="00623B86" w:rsidP="00623B86">
            <w:pPr>
              <w:pStyle w:val="TAL"/>
              <w:keepNext w:val="0"/>
              <w:rPr>
                <w:noProof/>
                <w:sz w:val="16"/>
                <w:szCs w:val="16"/>
              </w:rPr>
            </w:pPr>
          </w:p>
        </w:tc>
        <w:tc>
          <w:tcPr>
            <w:tcW w:w="425" w:type="dxa"/>
            <w:shd w:val="solid" w:color="FFFFFF" w:fill="auto"/>
          </w:tcPr>
          <w:p w14:paraId="71E37E16" w14:textId="77777777" w:rsidR="00623B86" w:rsidRPr="00791EF5" w:rsidRDefault="00623B86" w:rsidP="00623B86">
            <w:pPr>
              <w:pStyle w:val="TAL"/>
              <w:keepNext w:val="0"/>
              <w:rPr>
                <w:noProof/>
                <w:sz w:val="16"/>
                <w:szCs w:val="16"/>
              </w:rPr>
            </w:pPr>
          </w:p>
        </w:tc>
        <w:tc>
          <w:tcPr>
            <w:tcW w:w="567" w:type="dxa"/>
            <w:shd w:val="solid" w:color="FFFFFF" w:fill="auto"/>
          </w:tcPr>
          <w:p w14:paraId="3F690169" w14:textId="77777777" w:rsidR="00623B86" w:rsidRPr="00791EF5" w:rsidRDefault="00623B86" w:rsidP="00623B86">
            <w:pPr>
              <w:pStyle w:val="TAL"/>
              <w:keepNext w:val="0"/>
              <w:rPr>
                <w:noProof/>
                <w:sz w:val="16"/>
                <w:szCs w:val="16"/>
              </w:rPr>
            </w:pPr>
          </w:p>
        </w:tc>
        <w:tc>
          <w:tcPr>
            <w:tcW w:w="4678" w:type="dxa"/>
            <w:shd w:val="solid" w:color="FFFFFF" w:fill="auto"/>
          </w:tcPr>
          <w:p w14:paraId="3A67F6E1" w14:textId="77777777" w:rsidR="00623B86" w:rsidRPr="00791EF5" w:rsidRDefault="00623B86" w:rsidP="00623B86">
            <w:pPr>
              <w:pStyle w:val="TAL"/>
              <w:keepNext w:val="0"/>
              <w:rPr>
                <w:sz w:val="16"/>
                <w:szCs w:val="16"/>
              </w:rPr>
            </w:pPr>
            <w:r w:rsidRPr="00791EF5">
              <w:rPr>
                <w:sz w:val="16"/>
                <w:szCs w:val="16"/>
              </w:rPr>
              <w:t>Editorial cleanup with the help of the Rapporteur</w:t>
            </w:r>
          </w:p>
        </w:tc>
        <w:tc>
          <w:tcPr>
            <w:tcW w:w="708" w:type="dxa"/>
            <w:shd w:val="solid" w:color="FFFFFF" w:fill="auto"/>
          </w:tcPr>
          <w:p w14:paraId="4176F87E" w14:textId="77777777" w:rsidR="00623B86" w:rsidRPr="00791EF5" w:rsidRDefault="00623B86" w:rsidP="00623B86">
            <w:pPr>
              <w:pStyle w:val="TAL"/>
              <w:keepNext w:val="0"/>
              <w:rPr>
                <w:noProof/>
                <w:sz w:val="16"/>
                <w:szCs w:val="16"/>
              </w:rPr>
            </w:pPr>
            <w:r w:rsidRPr="00791EF5">
              <w:rPr>
                <w:noProof/>
                <w:sz w:val="16"/>
                <w:szCs w:val="16"/>
              </w:rPr>
              <w:t>16.7.1</w:t>
            </w:r>
          </w:p>
        </w:tc>
      </w:tr>
      <w:tr w:rsidR="00623B86" w:rsidRPr="00215D3C" w14:paraId="240E6D55" w14:textId="77777777" w:rsidTr="006F493A">
        <w:tc>
          <w:tcPr>
            <w:tcW w:w="800" w:type="dxa"/>
            <w:shd w:val="solid" w:color="FFFFFF" w:fill="auto"/>
          </w:tcPr>
          <w:p w14:paraId="713E2510"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7820D19E"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E168F84"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628C6AD5" w14:textId="77777777" w:rsidR="00623B86" w:rsidRPr="00791EF5" w:rsidRDefault="00623B86" w:rsidP="00623B86">
            <w:pPr>
              <w:pStyle w:val="TAL"/>
              <w:keepNext w:val="0"/>
              <w:rPr>
                <w:noProof/>
                <w:sz w:val="16"/>
                <w:szCs w:val="16"/>
              </w:rPr>
            </w:pPr>
            <w:r w:rsidRPr="00791EF5">
              <w:rPr>
                <w:noProof/>
                <w:sz w:val="16"/>
                <w:szCs w:val="16"/>
              </w:rPr>
              <w:t>0173</w:t>
            </w:r>
          </w:p>
        </w:tc>
        <w:tc>
          <w:tcPr>
            <w:tcW w:w="425" w:type="dxa"/>
            <w:shd w:val="solid" w:color="FFFFFF" w:fill="auto"/>
          </w:tcPr>
          <w:p w14:paraId="3FEB49D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07C9C7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8C4A05"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Correct definitions for performance assurance (stage 2 and 3)</w:t>
            </w:r>
            <w:r w:rsidRPr="00791EF5">
              <w:rPr>
                <w:sz w:val="16"/>
                <w:szCs w:val="16"/>
              </w:rPr>
              <w:fldChar w:fldCharType="end"/>
            </w:r>
          </w:p>
        </w:tc>
        <w:tc>
          <w:tcPr>
            <w:tcW w:w="708" w:type="dxa"/>
            <w:shd w:val="solid" w:color="FFFFFF" w:fill="auto"/>
          </w:tcPr>
          <w:p w14:paraId="2C0056CB"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0B476BBA" w14:textId="77777777" w:rsidTr="006F493A">
        <w:tc>
          <w:tcPr>
            <w:tcW w:w="800" w:type="dxa"/>
            <w:shd w:val="solid" w:color="FFFFFF" w:fill="auto"/>
          </w:tcPr>
          <w:p w14:paraId="58852993"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798C220"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A5BF150"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04453992" w14:textId="77777777" w:rsidR="00623B86" w:rsidRPr="00791EF5" w:rsidRDefault="00623B86" w:rsidP="00623B86">
            <w:pPr>
              <w:pStyle w:val="TAL"/>
              <w:keepNext w:val="0"/>
              <w:rPr>
                <w:noProof/>
                <w:sz w:val="16"/>
                <w:szCs w:val="16"/>
              </w:rPr>
            </w:pPr>
            <w:r w:rsidRPr="00791EF5">
              <w:rPr>
                <w:noProof/>
                <w:sz w:val="16"/>
                <w:szCs w:val="16"/>
              </w:rPr>
              <w:t>0174</w:t>
            </w:r>
          </w:p>
        </w:tc>
        <w:tc>
          <w:tcPr>
            <w:tcW w:w="425" w:type="dxa"/>
            <w:shd w:val="solid" w:color="FFFFFF" w:fill="auto"/>
          </w:tcPr>
          <w:p w14:paraId="6EBE4FA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602D4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58CA48D" w14:textId="77777777" w:rsidR="00623B86" w:rsidRPr="00791EF5" w:rsidRDefault="00623B86" w:rsidP="00623B86">
            <w:pPr>
              <w:pStyle w:val="TAL"/>
              <w:keepNext w:val="0"/>
              <w:rPr>
                <w:sz w:val="16"/>
                <w:szCs w:val="16"/>
              </w:rPr>
            </w:pPr>
            <w:r w:rsidRPr="00791EF5">
              <w:rPr>
                <w:sz w:val="16"/>
                <w:szCs w:val="16"/>
              </w:rPr>
              <w:t>Correct definitions for file management (stage 2, REST SS, OpenAPI definition)</w:t>
            </w:r>
          </w:p>
        </w:tc>
        <w:tc>
          <w:tcPr>
            <w:tcW w:w="708" w:type="dxa"/>
            <w:shd w:val="solid" w:color="FFFFFF" w:fill="auto"/>
          </w:tcPr>
          <w:p w14:paraId="7F917BCD"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B066DB6" w14:textId="77777777" w:rsidTr="006F493A">
        <w:tc>
          <w:tcPr>
            <w:tcW w:w="800" w:type="dxa"/>
            <w:shd w:val="solid" w:color="FFFFFF" w:fill="auto"/>
          </w:tcPr>
          <w:p w14:paraId="4DFC629C"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665FE2A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787BED3" w14:textId="77777777" w:rsidR="00623B86" w:rsidRPr="00791EF5" w:rsidRDefault="00623B86" w:rsidP="00623B86">
            <w:pPr>
              <w:pStyle w:val="TAL"/>
              <w:keepNext w:val="0"/>
              <w:rPr>
                <w:noProof/>
                <w:sz w:val="16"/>
                <w:szCs w:val="16"/>
              </w:rPr>
            </w:pPr>
            <w:r w:rsidRPr="00791EF5">
              <w:rPr>
                <w:noProof/>
                <w:sz w:val="16"/>
                <w:szCs w:val="16"/>
              </w:rPr>
              <w:t>SP-210416</w:t>
            </w:r>
          </w:p>
        </w:tc>
        <w:tc>
          <w:tcPr>
            <w:tcW w:w="567" w:type="dxa"/>
            <w:shd w:val="solid" w:color="FFFFFF" w:fill="auto"/>
          </w:tcPr>
          <w:p w14:paraId="7DB04C10" w14:textId="77777777" w:rsidR="00623B86" w:rsidRPr="00791EF5" w:rsidRDefault="00623B86" w:rsidP="00623B86">
            <w:pPr>
              <w:pStyle w:val="TAL"/>
              <w:keepNext w:val="0"/>
              <w:rPr>
                <w:noProof/>
                <w:sz w:val="16"/>
                <w:szCs w:val="16"/>
              </w:rPr>
            </w:pPr>
            <w:r w:rsidRPr="00791EF5">
              <w:rPr>
                <w:noProof/>
                <w:sz w:val="16"/>
                <w:szCs w:val="16"/>
              </w:rPr>
              <w:t>0175</w:t>
            </w:r>
          </w:p>
        </w:tc>
        <w:tc>
          <w:tcPr>
            <w:tcW w:w="425" w:type="dxa"/>
            <w:shd w:val="solid" w:color="FFFFFF" w:fill="auto"/>
          </w:tcPr>
          <w:p w14:paraId="6F62F07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B0837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B02B8C" w14:textId="77777777" w:rsidR="00623B86" w:rsidRPr="00791EF5" w:rsidRDefault="00623B86" w:rsidP="00623B86">
            <w:pPr>
              <w:pStyle w:val="TAL"/>
              <w:keepNext w:val="0"/>
              <w:rPr>
                <w:sz w:val="16"/>
                <w:szCs w:val="16"/>
              </w:rPr>
            </w:pPr>
            <w:r w:rsidRPr="00791EF5">
              <w:rPr>
                <w:sz w:val="16"/>
                <w:szCs w:val="16"/>
              </w:rPr>
              <w:t>Align different (abbreviated) names for support qualifier to S</w:t>
            </w:r>
          </w:p>
        </w:tc>
        <w:tc>
          <w:tcPr>
            <w:tcW w:w="708" w:type="dxa"/>
            <w:shd w:val="solid" w:color="FFFFFF" w:fill="auto"/>
          </w:tcPr>
          <w:p w14:paraId="20835FFF"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C1C51A3" w14:textId="77777777" w:rsidTr="006F493A">
        <w:tc>
          <w:tcPr>
            <w:tcW w:w="800" w:type="dxa"/>
            <w:shd w:val="solid" w:color="FFFFFF" w:fill="auto"/>
          </w:tcPr>
          <w:p w14:paraId="70ABC22B"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844F0E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57DB469B"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12307CFB" w14:textId="77777777" w:rsidR="00623B86" w:rsidRPr="00791EF5" w:rsidRDefault="00623B86" w:rsidP="00623B86">
            <w:pPr>
              <w:pStyle w:val="TAL"/>
              <w:keepNext w:val="0"/>
              <w:rPr>
                <w:noProof/>
                <w:sz w:val="16"/>
                <w:szCs w:val="16"/>
              </w:rPr>
            </w:pPr>
            <w:r w:rsidRPr="00791EF5">
              <w:rPr>
                <w:noProof/>
                <w:sz w:val="16"/>
                <w:szCs w:val="16"/>
              </w:rPr>
              <w:t>0176</w:t>
            </w:r>
          </w:p>
        </w:tc>
        <w:tc>
          <w:tcPr>
            <w:tcW w:w="425" w:type="dxa"/>
            <w:shd w:val="solid" w:color="FFFFFF" w:fill="auto"/>
          </w:tcPr>
          <w:p w14:paraId="6937666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D60404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08DD85A" w14:textId="77777777" w:rsidR="00623B86" w:rsidRPr="00791EF5" w:rsidRDefault="00623B86" w:rsidP="00623B86">
            <w:pPr>
              <w:pStyle w:val="TAL"/>
              <w:keepNext w:val="0"/>
              <w:rPr>
                <w:sz w:val="16"/>
                <w:szCs w:val="16"/>
              </w:rPr>
            </w:pPr>
            <w:r w:rsidRPr="00791EF5">
              <w:rPr>
                <w:sz w:val="16"/>
                <w:szCs w:val="16"/>
              </w:rPr>
              <w:t>Update clause 11.2.2 Managed information for fault supervision management service</w:t>
            </w:r>
          </w:p>
        </w:tc>
        <w:tc>
          <w:tcPr>
            <w:tcW w:w="708" w:type="dxa"/>
            <w:shd w:val="solid" w:color="FFFFFF" w:fill="auto"/>
          </w:tcPr>
          <w:p w14:paraId="1CB1CD43"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5E8C22EC" w14:textId="77777777" w:rsidTr="006F493A">
        <w:tc>
          <w:tcPr>
            <w:tcW w:w="800" w:type="dxa"/>
            <w:shd w:val="solid" w:color="FFFFFF" w:fill="auto"/>
          </w:tcPr>
          <w:p w14:paraId="1574D34D"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3DDAF8D4"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488BE47" w14:textId="77777777" w:rsidR="00623B86" w:rsidRPr="00791EF5" w:rsidRDefault="00623B86" w:rsidP="00623B86">
            <w:pPr>
              <w:pStyle w:val="TAL"/>
              <w:keepNext w:val="0"/>
              <w:rPr>
                <w:noProof/>
                <w:sz w:val="16"/>
                <w:szCs w:val="16"/>
              </w:rPr>
            </w:pPr>
          </w:p>
        </w:tc>
        <w:tc>
          <w:tcPr>
            <w:tcW w:w="567" w:type="dxa"/>
            <w:shd w:val="solid" w:color="FFFFFF" w:fill="auto"/>
          </w:tcPr>
          <w:p w14:paraId="5CF8546D" w14:textId="77777777" w:rsidR="00623B86" w:rsidRPr="00791EF5" w:rsidRDefault="00623B86" w:rsidP="00623B86">
            <w:pPr>
              <w:pStyle w:val="TAL"/>
              <w:keepNext w:val="0"/>
              <w:rPr>
                <w:noProof/>
                <w:sz w:val="16"/>
                <w:szCs w:val="16"/>
              </w:rPr>
            </w:pPr>
          </w:p>
        </w:tc>
        <w:tc>
          <w:tcPr>
            <w:tcW w:w="425" w:type="dxa"/>
            <w:shd w:val="solid" w:color="FFFFFF" w:fill="auto"/>
          </w:tcPr>
          <w:p w14:paraId="3DCBC100" w14:textId="77777777" w:rsidR="00623B86" w:rsidRPr="00791EF5" w:rsidRDefault="00623B86" w:rsidP="00623B86">
            <w:pPr>
              <w:pStyle w:val="TAL"/>
              <w:keepNext w:val="0"/>
              <w:rPr>
                <w:noProof/>
                <w:sz w:val="16"/>
                <w:szCs w:val="16"/>
              </w:rPr>
            </w:pPr>
          </w:p>
        </w:tc>
        <w:tc>
          <w:tcPr>
            <w:tcW w:w="567" w:type="dxa"/>
            <w:shd w:val="solid" w:color="FFFFFF" w:fill="auto"/>
          </w:tcPr>
          <w:p w14:paraId="4CB7E9F3" w14:textId="77777777" w:rsidR="00623B86" w:rsidRPr="00791EF5" w:rsidRDefault="00623B86" w:rsidP="00623B86">
            <w:pPr>
              <w:pStyle w:val="TAL"/>
              <w:keepNext w:val="0"/>
              <w:rPr>
                <w:noProof/>
                <w:sz w:val="16"/>
                <w:szCs w:val="16"/>
              </w:rPr>
            </w:pPr>
          </w:p>
        </w:tc>
        <w:tc>
          <w:tcPr>
            <w:tcW w:w="4678" w:type="dxa"/>
            <w:shd w:val="solid" w:color="FFFFFF" w:fill="auto"/>
          </w:tcPr>
          <w:p w14:paraId="4696FE05" w14:textId="77777777" w:rsidR="00623B86" w:rsidRPr="00791EF5" w:rsidRDefault="00623B86" w:rsidP="00623B86">
            <w:pPr>
              <w:pStyle w:val="TAL"/>
              <w:keepNext w:val="0"/>
              <w:rPr>
                <w:sz w:val="16"/>
                <w:szCs w:val="16"/>
              </w:rPr>
            </w:pPr>
            <w:r w:rsidRPr="00791EF5">
              <w:rPr>
                <w:sz w:val="16"/>
                <w:szCs w:val="16"/>
              </w:rPr>
              <w:t>Editorial fix: format of tables</w:t>
            </w:r>
          </w:p>
        </w:tc>
        <w:tc>
          <w:tcPr>
            <w:tcW w:w="708" w:type="dxa"/>
            <w:shd w:val="solid" w:color="FFFFFF" w:fill="auto"/>
          </w:tcPr>
          <w:p w14:paraId="299BF17D" w14:textId="77777777" w:rsidR="00623B86" w:rsidRPr="00791EF5" w:rsidRDefault="00623B86" w:rsidP="00623B86">
            <w:pPr>
              <w:pStyle w:val="TAL"/>
              <w:keepNext w:val="0"/>
              <w:rPr>
                <w:noProof/>
                <w:sz w:val="16"/>
                <w:szCs w:val="16"/>
              </w:rPr>
            </w:pPr>
            <w:r w:rsidRPr="00791EF5">
              <w:rPr>
                <w:noProof/>
                <w:sz w:val="16"/>
                <w:szCs w:val="16"/>
              </w:rPr>
              <w:t>16.8.1</w:t>
            </w:r>
          </w:p>
        </w:tc>
      </w:tr>
      <w:tr w:rsidR="00623B86" w:rsidRPr="00215D3C" w14:paraId="2CDF6C75" w14:textId="77777777" w:rsidTr="006F493A">
        <w:tc>
          <w:tcPr>
            <w:tcW w:w="800" w:type="dxa"/>
            <w:shd w:val="solid" w:color="FFFFFF" w:fill="auto"/>
          </w:tcPr>
          <w:p w14:paraId="4124A1C2"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5E6A24"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21AB8AE"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62B9745" w14:textId="77777777" w:rsidR="00623B86" w:rsidRPr="00791EF5" w:rsidRDefault="00623B86" w:rsidP="00623B86">
            <w:pPr>
              <w:pStyle w:val="TAL"/>
              <w:keepNext w:val="0"/>
              <w:rPr>
                <w:noProof/>
                <w:sz w:val="16"/>
                <w:szCs w:val="16"/>
              </w:rPr>
            </w:pPr>
            <w:r w:rsidRPr="00791EF5">
              <w:rPr>
                <w:noProof/>
                <w:sz w:val="16"/>
                <w:szCs w:val="16"/>
              </w:rPr>
              <w:t>0178</w:t>
            </w:r>
          </w:p>
        </w:tc>
        <w:tc>
          <w:tcPr>
            <w:tcW w:w="425" w:type="dxa"/>
            <w:shd w:val="solid" w:color="FFFFFF" w:fill="auto"/>
          </w:tcPr>
          <w:p w14:paraId="615704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5138E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004942" w14:textId="77777777" w:rsidR="00623B86" w:rsidRPr="00791EF5" w:rsidRDefault="00623B86" w:rsidP="00623B86">
            <w:pPr>
              <w:pStyle w:val="TAL"/>
              <w:keepNext w:val="0"/>
              <w:rPr>
                <w:sz w:val="16"/>
                <w:szCs w:val="16"/>
              </w:rPr>
            </w:pPr>
            <w:r w:rsidRPr="00791EF5">
              <w:rPr>
                <w:sz w:val="16"/>
                <w:szCs w:val="16"/>
              </w:rPr>
              <w:t>Remove last occurrences of “-Type” in data type names</w:t>
            </w:r>
          </w:p>
        </w:tc>
        <w:tc>
          <w:tcPr>
            <w:tcW w:w="708" w:type="dxa"/>
            <w:shd w:val="solid" w:color="FFFFFF" w:fill="auto"/>
          </w:tcPr>
          <w:p w14:paraId="63075F49"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225A33E5" w14:textId="77777777" w:rsidTr="006F493A">
        <w:tc>
          <w:tcPr>
            <w:tcW w:w="800" w:type="dxa"/>
            <w:shd w:val="solid" w:color="FFFFFF" w:fill="auto"/>
          </w:tcPr>
          <w:p w14:paraId="12507E6D"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0EDEBC"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1683A28C"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2FF9CF1" w14:textId="77777777" w:rsidR="00623B86" w:rsidRPr="00791EF5" w:rsidRDefault="00623B86" w:rsidP="00623B86">
            <w:pPr>
              <w:pStyle w:val="TAL"/>
              <w:keepNext w:val="0"/>
              <w:rPr>
                <w:noProof/>
                <w:sz w:val="16"/>
                <w:szCs w:val="16"/>
              </w:rPr>
            </w:pPr>
            <w:r w:rsidRPr="00791EF5">
              <w:rPr>
                <w:noProof/>
                <w:sz w:val="16"/>
                <w:szCs w:val="16"/>
              </w:rPr>
              <w:t>0179</w:t>
            </w:r>
          </w:p>
        </w:tc>
        <w:tc>
          <w:tcPr>
            <w:tcW w:w="425" w:type="dxa"/>
            <w:shd w:val="solid" w:color="FFFFFF" w:fill="auto"/>
          </w:tcPr>
          <w:p w14:paraId="3334995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3EBD65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98A3D0B" w14:textId="77777777" w:rsidR="00623B86" w:rsidRPr="00791EF5" w:rsidRDefault="00623B86" w:rsidP="00623B86">
            <w:pPr>
              <w:pStyle w:val="TAL"/>
              <w:keepNext w:val="0"/>
              <w:rPr>
                <w:sz w:val="16"/>
                <w:szCs w:val="16"/>
              </w:rPr>
            </w:pPr>
            <w:r w:rsidRPr="00791EF5">
              <w:rPr>
                <w:sz w:val="16"/>
                <w:szCs w:val="16"/>
              </w:rPr>
              <w:t>Correct definition of the timeTick parameter in the File MnS</w:t>
            </w:r>
          </w:p>
        </w:tc>
        <w:tc>
          <w:tcPr>
            <w:tcW w:w="708" w:type="dxa"/>
            <w:shd w:val="solid" w:color="FFFFFF" w:fill="auto"/>
          </w:tcPr>
          <w:p w14:paraId="17549163"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0FC99D8" w14:textId="77777777" w:rsidTr="006F493A">
        <w:tc>
          <w:tcPr>
            <w:tcW w:w="800" w:type="dxa"/>
            <w:shd w:val="solid" w:color="FFFFFF" w:fill="auto"/>
          </w:tcPr>
          <w:p w14:paraId="7985A31E"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16CFA851"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3778ECFD"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35287D47" w14:textId="77777777" w:rsidR="00623B86" w:rsidRPr="00791EF5" w:rsidRDefault="00623B86" w:rsidP="00623B86">
            <w:pPr>
              <w:pStyle w:val="TAL"/>
              <w:keepNext w:val="0"/>
              <w:rPr>
                <w:noProof/>
                <w:sz w:val="16"/>
                <w:szCs w:val="16"/>
              </w:rPr>
            </w:pPr>
            <w:r w:rsidRPr="00791EF5">
              <w:rPr>
                <w:noProof/>
                <w:sz w:val="16"/>
                <w:szCs w:val="16"/>
              </w:rPr>
              <w:t>0180</w:t>
            </w:r>
          </w:p>
        </w:tc>
        <w:tc>
          <w:tcPr>
            <w:tcW w:w="425" w:type="dxa"/>
            <w:shd w:val="solid" w:color="FFFFFF" w:fill="auto"/>
          </w:tcPr>
          <w:p w14:paraId="6D5ADE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21DF43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22F63A8" w14:textId="77777777" w:rsidR="00623B86" w:rsidRPr="00791EF5" w:rsidRDefault="00623B86" w:rsidP="00623B86">
            <w:pPr>
              <w:pStyle w:val="TAL"/>
              <w:keepNext w:val="0"/>
              <w:rPr>
                <w:sz w:val="16"/>
                <w:szCs w:val="16"/>
              </w:rPr>
            </w:pPr>
            <w:r w:rsidRPr="00791EF5">
              <w:rPr>
                <w:sz w:val="16"/>
                <w:szCs w:val="16"/>
              </w:rPr>
              <w:t>Alignment the description for streaming data reporting MnS producer</w:t>
            </w:r>
          </w:p>
        </w:tc>
        <w:tc>
          <w:tcPr>
            <w:tcW w:w="708" w:type="dxa"/>
            <w:shd w:val="solid" w:color="FFFFFF" w:fill="auto"/>
          </w:tcPr>
          <w:p w14:paraId="4F0F1745"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32B0C64" w14:textId="77777777" w:rsidTr="006F493A">
        <w:tc>
          <w:tcPr>
            <w:tcW w:w="800" w:type="dxa"/>
            <w:shd w:val="solid" w:color="FFFFFF" w:fill="auto"/>
          </w:tcPr>
          <w:p w14:paraId="45A6BCE6"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28A99DB2"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E137CD9"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1CA959BD" w14:textId="77777777" w:rsidR="00623B86" w:rsidRPr="00791EF5" w:rsidRDefault="00623B86" w:rsidP="00623B86">
            <w:pPr>
              <w:pStyle w:val="TAL"/>
              <w:keepNext w:val="0"/>
              <w:rPr>
                <w:noProof/>
                <w:sz w:val="16"/>
                <w:szCs w:val="16"/>
              </w:rPr>
            </w:pPr>
            <w:r w:rsidRPr="00791EF5">
              <w:rPr>
                <w:noProof/>
                <w:sz w:val="16"/>
                <w:szCs w:val="16"/>
              </w:rPr>
              <w:t>0185</w:t>
            </w:r>
          </w:p>
        </w:tc>
        <w:tc>
          <w:tcPr>
            <w:tcW w:w="425" w:type="dxa"/>
            <w:shd w:val="solid" w:color="FFFFFF" w:fill="auto"/>
          </w:tcPr>
          <w:p w14:paraId="27E4776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C4CEA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37E322" w14:textId="77777777" w:rsidR="00623B86" w:rsidRPr="00791EF5" w:rsidRDefault="00623B86" w:rsidP="00623B86">
            <w:pPr>
              <w:pStyle w:val="TAL"/>
              <w:keepNext w:val="0"/>
              <w:rPr>
                <w:sz w:val="16"/>
                <w:szCs w:val="16"/>
              </w:rPr>
            </w:pPr>
            <w:r w:rsidRPr="00791EF5">
              <w:rPr>
                <w:sz w:val="16"/>
                <w:szCs w:val="16"/>
              </w:rPr>
              <w:t>Add missing reference for TS 32.404 and RFC 6901</w:t>
            </w:r>
          </w:p>
        </w:tc>
        <w:tc>
          <w:tcPr>
            <w:tcW w:w="708" w:type="dxa"/>
            <w:shd w:val="solid" w:color="FFFFFF" w:fill="auto"/>
          </w:tcPr>
          <w:p w14:paraId="221177BB"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0C9F6C2E" w14:textId="77777777" w:rsidTr="006F493A">
        <w:tc>
          <w:tcPr>
            <w:tcW w:w="800" w:type="dxa"/>
            <w:shd w:val="solid" w:color="FFFFFF" w:fill="auto"/>
          </w:tcPr>
          <w:p w14:paraId="7587086E"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585B5554"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42E54A9C"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16C2D5E" w14:textId="77777777" w:rsidR="00623B86" w:rsidRPr="00791EF5" w:rsidRDefault="00623B86" w:rsidP="00623B86">
            <w:pPr>
              <w:pStyle w:val="TAL"/>
              <w:keepNext w:val="0"/>
              <w:rPr>
                <w:noProof/>
                <w:sz w:val="16"/>
                <w:szCs w:val="16"/>
              </w:rPr>
            </w:pPr>
            <w:r w:rsidRPr="00791EF5">
              <w:rPr>
                <w:noProof/>
                <w:sz w:val="16"/>
                <w:szCs w:val="16"/>
              </w:rPr>
              <w:t>0187</w:t>
            </w:r>
          </w:p>
        </w:tc>
        <w:tc>
          <w:tcPr>
            <w:tcW w:w="425" w:type="dxa"/>
            <w:shd w:val="solid" w:color="FFFFFF" w:fill="auto"/>
          </w:tcPr>
          <w:p w14:paraId="5E15622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563B8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9E7FA8" w14:textId="77777777" w:rsidR="00623B86" w:rsidRPr="00791EF5" w:rsidRDefault="00623B86" w:rsidP="00623B86">
            <w:pPr>
              <w:pStyle w:val="TAL"/>
              <w:keepNext w:val="0"/>
              <w:rPr>
                <w:sz w:val="16"/>
                <w:szCs w:val="16"/>
              </w:rPr>
            </w:pPr>
            <w:r w:rsidRPr="00791EF5">
              <w:rPr>
                <w:sz w:val="16"/>
                <w:szCs w:val="16"/>
              </w:rPr>
              <w:t xml:space="preserve">Align the description for </w:t>
            </w:r>
            <w:r w:rsidRPr="00791EF5">
              <w:rPr>
                <w:sz w:val="16"/>
                <w:szCs w:val="16"/>
                <w:lang w:eastAsia="zh-CN"/>
              </w:rPr>
              <w:t>generic</w:t>
            </w:r>
            <w:r w:rsidRPr="00791EF5">
              <w:rPr>
                <w:sz w:val="16"/>
                <w:szCs w:val="16"/>
              </w:rPr>
              <w:t xml:space="preserve"> provisioning MnS</w:t>
            </w:r>
          </w:p>
        </w:tc>
        <w:tc>
          <w:tcPr>
            <w:tcW w:w="708" w:type="dxa"/>
            <w:shd w:val="solid" w:color="FFFFFF" w:fill="auto"/>
          </w:tcPr>
          <w:p w14:paraId="1493FEB7"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306E0C5" w14:textId="77777777" w:rsidTr="006F493A">
        <w:tc>
          <w:tcPr>
            <w:tcW w:w="800" w:type="dxa"/>
            <w:shd w:val="solid" w:color="FFFFFF" w:fill="auto"/>
          </w:tcPr>
          <w:p w14:paraId="5B05CEF1"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8E0D02A"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339EA237"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67C1F258" w14:textId="77777777" w:rsidR="00623B86" w:rsidRPr="00791EF5" w:rsidRDefault="00623B86" w:rsidP="00623B86">
            <w:pPr>
              <w:pStyle w:val="TAL"/>
              <w:keepNext w:val="0"/>
              <w:rPr>
                <w:noProof/>
                <w:sz w:val="16"/>
                <w:szCs w:val="16"/>
              </w:rPr>
            </w:pPr>
            <w:r w:rsidRPr="00791EF5">
              <w:rPr>
                <w:noProof/>
                <w:sz w:val="16"/>
                <w:szCs w:val="16"/>
              </w:rPr>
              <w:t>0188</w:t>
            </w:r>
          </w:p>
        </w:tc>
        <w:tc>
          <w:tcPr>
            <w:tcW w:w="425" w:type="dxa"/>
            <w:shd w:val="solid" w:color="FFFFFF" w:fill="auto"/>
          </w:tcPr>
          <w:p w14:paraId="167AF6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63E59F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0F3620" w14:textId="77777777" w:rsidR="00623B86" w:rsidRPr="00791EF5" w:rsidRDefault="00623B86" w:rsidP="00623B86">
            <w:pPr>
              <w:pStyle w:val="TAL"/>
              <w:keepNext w:val="0"/>
              <w:rPr>
                <w:sz w:val="16"/>
                <w:szCs w:val="16"/>
              </w:rPr>
            </w:pPr>
            <w:r w:rsidRPr="00791EF5">
              <w:rPr>
                <w:sz w:val="16"/>
                <w:szCs w:val="16"/>
              </w:rPr>
              <w:t>Fix the incorrect reference of Generic fault supervision management service to TS 32.158</w:t>
            </w:r>
          </w:p>
        </w:tc>
        <w:tc>
          <w:tcPr>
            <w:tcW w:w="708" w:type="dxa"/>
            <w:shd w:val="solid" w:color="FFFFFF" w:fill="auto"/>
          </w:tcPr>
          <w:p w14:paraId="5F9C1CB9"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15D5191C" w14:textId="77777777" w:rsidTr="006F493A">
        <w:tc>
          <w:tcPr>
            <w:tcW w:w="800" w:type="dxa"/>
            <w:shd w:val="solid" w:color="FFFFFF" w:fill="auto"/>
          </w:tcPr>
          <w:p w14:paraId="39E986D6"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4EE68C19"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D996914"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016127D8" w14:textId="77777777" w:rsidR="00623B86" w:rsidRPr="00791EF5" w:rsidRDefault="00623B86" w:rsidP="00623B86">
            <w:pPr>
              <w:pStyle w:val="TAL"/>
              <w:keepNext w:val="0"/>
              <w:rPr>
                <w:noProof/>
                <w:sz w:val="16"/>
                <w:szCs w:val="16"/>
              </w:rPr>
            </w:pPr>
            <w:r w:rsidRPr="00791EF5">
              <w:rPr>
                <w:noProof/>
                <w:sz w:val="16"/>
                <w:szCs w:val="16"/>
              </w:rPr>
              <w:t>0189</w:t>
            </w:r>
          </w:p>
        </w:tc>
        <w:tc>
          <w:tcPr>
            <w:tcW w:w="425" w:type="dxa"/>
            <w:shd w:val="solid" w:color="FFFFFF" w:fill="auto"/>
          </w:tcPr>
          <w:p w14:paraId="07423B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2EF642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4E2D693" w14:textId="77777777" w:rsidR="00623B86" w:rsidRPr="00791EF5" w:rsidRDefault="00623B86" w:rsidP="00623B86">
            <w:pPr>
              <w:pStyle w:val="TAL"/>
              <w:keepNext w:val="0"/>
              <w:rPr>
                <w:sz w:val="16"/>
                <w:szCs w:val="16"/>
              </w:rPr>
            </w:pPr>
            <w:r w:rsidRPr="00791EF5">
              <w:rPr>
                <w:sz w:val="16"/>
                <w:szCs w:val="16"/>
              </w:rPr>
              <w:t xml:space="preserve">Fix the incorrect reference of File data reporting service to TS 32.158 </w:t>
            </w:r>
          </w:p>
        </w:tc>
        <w:tc>
          <w:tcPr>
            <w:tcW w:w="708" w:type="dxa"/>
            <w:shd w:val="solid" w:color="FFFFFF" w:fill="auto"/>
          </w:tcPr>
          <w:p w14:paraId="0D4E746C"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D15FA07" w14:textId="77777777" w:rsidTr="006F493A">
        <w:tc>
          <w:tcPr>
            <w:tcW w:w="800" w:type="dxa"/>
            <w:shd w:val="solid" w:color="FFFFFF" w:fill="auto"/>
          </w:tcPr>
          <w:p w14:paraId="2B30F60B"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105BBBEF"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2A4576F0"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45F08C5F" w14:textId="77777777" w:rsidR="00623B86" w:rsidRPr="00791EF5" w:rsidRDefault="00623B86" w:rsidP="00623B86">
            <w:pPr>
              <w:pStyle w:val="TAL"/>
              <w:keepNext w:val="0"/>
              <w:rPr>
                <w:noProof/>
                <w:sz w:val="16"/>
                <w:szCs w:val="16"/>
              </w:rPr>
            </w:pPr>
            <w:r w:rsidRPr="00791EF5">
              <w:rPr>
                <w:noProof/>
                <w:sz w:val="16"/>
                <w:szCs w:val="16"/>
              </w:rPr>
              <w:t>0190</w:t>
            </w:r>
          </w:p>
        </w:tc>
        <w:tc>
          <w:tcPr>
            <w:tcW w:w="425" w:type="dxa"/>
            <w:shd w:val="solid" w:color="FFFFFF" w:fill="auto"/>
          </w:tcPr>
          <w:p w14:paraId="3845FD0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008D5E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02C906" w14:textId="77777777" w:rsidR="00623B86" w:rsidRPr="00791EF5" w:rsidRDefault="00623B86" w:rsidP="00623B86">
            <w:pPr>
              <w:pStyle w:val="TAL"/>
              <w:keepNext w:val="0"/>
              <w:rPr>
                <w:sz w:val="16"/>
                <w:szCs w:val="16"/>
              </w:rPr>
            </w:pPr>
            <w:r w:rsidRPr="00791EF5">
              <w:rPr>
                <w:sz w:val="16"/>
                <w:szCs w:val="16"/>
              </w:rPr>
              <w:t>Fix the URI description for streaming data report MnS</w:t>
            </w:r>
          </w:p>
        </w:tc>
        <w:tc>
          <w:tcPr>
            <w:tcW w:w="708" w:type="dxa"/>
            <w:shd w:val="solid" w:color="FFFFFF" w:fill="auto"/>
          </w:tcPr>
          <w:p w14:paraId="6BE6B761"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5793FFB2" w14:textId="77777777" w:rsidTr="006F493A">
        <w:tc>
          <w:tcPr>
            <w:tcW w:w="800" w:type="dxa"/>
            <w:shd w:val="solid" w:color="FFFFFF" w:fill="auto"/>
          </w:tcPr>
          <w:p w14:paraId="1F25A6B4"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278F7CC"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5C70D9F"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06275A9" w14:textId="77777777" w:rsidR="00623B86" w:rsidRPr="00791EF5" w:rsidRDefault="00623B86" w:rsidP="00623B86">
            <w:pPr>
              <w:pStyle w:val="TAL"/>
              <w:keepNext w:val="0"/>
              <w:rPr>
                <w:noProof/>
                <w:sz w:val="16"/>
                <w:szCs w:val="16"/>
              </w:rPr>
            </w:pPr>
            <w:r w:rsidRPr="00791EF5">
              <w:rPr>
                <w:noProof/>
                <w:sz w:val="16"/>
                <w:szCs w:val="16"/>
              </w:rPr>
              <w:t>0193</w:t>
            </w:r>
          </w:p>
        </w:tc>
        <w:tc>
          <w:tcPr>
            <w:tcW w:w="425" w:type="dxa"/>
            <w:shd w:val="solid" w:color="FFFFFF" w:fill="auto"/>
          </w:tcPr>
          <w:p w14:paraId="0C48D0B4"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7B4A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D4CB8E" w14:textId="77777777" w:rsidR="00623B86" w:rsidRPr="00791EF5" w:rsidRDefault="00623B86" w:rsidP="00623B86">
            <w:pPr>
              <w:pStyle w:val="TAL"/>
              <w:keepNext w:val="0"/>
              <w:rPr>
                <w:sz w:val="16"/>
                <w:szCs w:val="16"/>
              </w:rPr>
            </w:pPr>
            <w:r w:rsidRPr="00791EF5">
              <w:rPr>
                <w:sz w:val="16"/>
                <w:szCs w:val="16"/>
              </w:rPr>
              <w:t>Correct spelling of notifyAlarmListRebuilt</w:t>
            </w:r>
          </w:p>
        </w:tc>
        <w:tc>
          <w:tcPr>
            <w:tcW w:w="708" w:type="dxa"/>
            <w:shd w:val="solid" w:color="FFFFFF" w:fill="auto"/>
          </w:tcPr>
          <w:p w14:paraId="229209F0"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27323880" w14:textId="77777777" w:rsidTr="006F493A">
        <w:tc>
          <w:tcPr>
            <w:tcW w:w="800" w:type="dxa"/>
            <w:shd w:val="solid" w:color="FFFFFF" w:fill="auto"/>
          </w:tcPr>
          <w:p w14:paraId="63C542C1" w14:textId="77777777" w:rsidR="00623B86" w:rsidRPr="00791EF5" w:rsidRDefault="00623B86" w:rsidP="00623B86">
            <w:pPr>
              <w:pStyle w:val="TAL"/>
              <w:keepNext w:val="0"/>
              <w:rPr>
                <w:noProof/>
                <w:sz w:val="16"/>
                <w:szCs w:val="16"/>
              </w:rPr>
            </w:pPr>
            <w:r w:rsidRPr="00791EF5">
              <w:rPr>
                <w:noProof/>
                <w:sz w:val="16"/>
                <w:szCs w:val="16"/>
              </w:rPr>
              <w:t>2022-03</w:t>
            </w:r>
          </w:p>
        </w:tc>
        <w:tc>
          <w:tcPr>
            <w:tcW w:w="901" w:type="dxa"/>
            <w:shd w:val="solid" w:color="FFFFFF" w:fill="auto"/>
          </w:tcPr>
          <w:p w14:paraId="219EBFF4" w14:textId="77777777" w:rsidR="00623B86" w:rsidRPr="00791EF5" w:rsidRDefault="00623B86" w:rsidP="00623B86">
            <w:pPr>
              <w:pStyle w:val="TAL"/>
              <w:keepNext w:val="0"/>
              <w:rPr>
                <w:noProof/>
                <w:sz w:val="16"/>
                <w:szCs w:val="16"/>
              </w:rPr>
            </w:pPr>
            <w:r w:rsidRPr="00791EF5">
              <w:rPr>
                <w:noProof/>
                <w:sz w:val="16"/>
                <w:szCs w:val="16"/>
              </w:rPr>
              <w:t>SA#95e</w:t>
            </w:r>
          </w:p>
        </w:tc>
        <w:tc>
          <w:tcPr>
            <w:tcW w:w="993" w:type="dxa"/>
            <w:shd w:val="solid" w:color="FFFFFF" w:fill="auto"/>
          </w:tcPr>
          <w:p w14:paraId="6236C550" w14:textId="77777777" w:rsidR="00623B86" w:rsidRPr="00791EF5" w:rsidRDefault="00623B86" w:rsidP="00623B86">
            <w:pPr>
              <w:pStyle w:val="TAL"/>
              <w:keepNext w:val="0"/>
              <w:rPr>
                <w:noProof/>
                <w:sz w:val="16"/>
                <w:szCs w:val="16"/>
              </w:rPr>
            </w:pPr>
            <w:r w:rsidRPr="00791EF5">
              <w:rPr>
                <w:noProof/>
                <w:sz w:val="16"/>
                <w:szCs w:val="16"/>
              </w:rPr>
              <w:t>SP-220183</w:t>
            </w:r>
          </w:p>
        </w:tc>
        <w:tc>
          <w:tcPr>
            <w:tcW w:w="567" w:type="dxa"/>
            <w:shd w:val="solid" w:color="FFFFFF" w:fill="auto"/>
          </w:tcPr>
          <w:p w14:paraId="6A3C6773" w14:textId="77777777" w:rsidR="00623B86" w:rsidRPr="00791EF5" w:rsidRDefault="00623B86" w:rsidP="00623B86">
            <w:pPr>
              <w:pStyle w:val="TAL"/>
              <w:keepNext w:val="0"/>
              <w:rPr>
                <w:noProof/>
                <w:sz w:val="16"/>
                <w:szCs w:val="16"/>
              </w:rPr>
            </w:pPr>
            <w:r w:rsidRPr="00791EF5">
              <w:rPr>
                <w:noProof/>
                <w:sz w:val="16"/>
                <w:szCs w:val="16"/>
              </w:rPr>
              <w:t>0196</w:t>
            </w:r>
          </w:p>
        </w:tc>
        <w:tc>
          <w:tcPr>
            <w:tcW w:w="425" w:type="dxa"/>
            <w:shd w:val="solid" w:color="FFFFFF" w:fill="auto"/>
          </w:tcPr>
          <w:p w14:paraId="2A599B5E"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AAA30E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E22D9E4" w14:textId="77777777" w:rsidR="00623B86" w:rsidRPr="00791EF5" w:rsidRDefault="00623B86" w:rsidP="00623B86">
            <w:pPr>
              <w:pStyle w:val="TAL"/>
              <w:keepNext w:val="0"/>
              <w:rPr>
                <w:sz w:val="16"/>
                <w:szCs w:val="16"/>
              </w:rPr>
            </w:pPr>
            <w:r w:rsidRPr="00791EF5">
              <w:rPr>
                <w:sz w:val="16"/>
                <w:szCs w:val="16"/>
              </w:rPr>
              <w:t>Add jobId to FileInfo</w:t>
            </w:r>
          </w:p>
        </w:tc>
        <w:tc>
          <w:tcPr>
            <w:tcW w:w="708" w:type="dxa"/>
            <w:shd w:val="solid" w:color="FFFFFF" w:fill="auto"/>
          </w:tcPr>
          <w:p w14:paraId="1A0E0714" w14:textId="77777777" w:rsidR="00623B86" w:rsidRPr="00791EF5" w:rsidRDefault="00623B86" w:rsidP="00623B86">
            <w:pPr>
              <w:pStyle w:val="TAL"/>
              <w:keepNext w:val="0"/>
              <w:rPr>
                <w:noProof/>
                <w:sz w:val="16"/>
                <w:szCs w:val="16"/>
              </w:rPr>
            </w:pPr>
            <w:r w:rsidRPr="00791EF5">
              <w:rPr>
                <w:noProof/>
                <w:sz w:val="16"/>
                <w:szCs w:val="16"/>
              </w:rPr>
              <w:t>17.0.0</w:t>
            </w:r>
          </w:p>
        </w:tc>
      </w:tr>
      <w:tr w:rsidR="00623B86" w:rsidRPr="00215D3C" w14:paraId="0A25CB11" w14:textId="77777777" w:rsidTr="006F493A">
        <w:tc>
          <w:tcPr>
            <w:tcW w:w="800" w:type="dxa"/>
            <w:shd w:val="solid" w:color="FFFFFF" w:fill="auto"/>
          </w:tcPr>
          <w:p w14:paraId="4CAE3CB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35D58B5"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20F21E"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6DF544FC" w14:textId="77777777" w:rsidR="00623B86" w:rsidRPr="00791EF5" w:rsidRDefault="00623B86" w:rsidP="00623B86">
            <w:pPr>
              <w:pStyle w:val="TAL"/>
              <w:keepNext w:val="0"/>
              <w:rPr>
                <w:noProof/>
                <w:sz w:val="16"/>
                <w:szCs w:val="16"/>
              </w:rPr>
            </w:pPr>
            <w:r w:rsidRPr="00791EF5">
              <w:rPr>
                <w:noProof/>
                <w:sz w:val="16"/>
                <w:szCs w:val="16"/>
              </w:rPr>
              <w:t>0200</w:t>
            </w:r>
          </w:p>
        </w:tc>
        <w:tc>
          <w:tcPr>
            <w:tcW w:w="425" w:type="dxa"/>
            <w:shd w:val="solid" w:color="FFFFFF" w:fill="auto"/>
          </w:tcPr>
          <w:p w14:paraId="75645A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EEE4FD"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D39773" w14:textId="77777777" w:rsidR="00623B86" w:rsidRPr="00791EF5" w:rsidRDefault="00623B86" w:rsidP="00623B86">
            <w:pPr>
              <w:pStyle w:val="TAL"/>
              <w:keepNext w:val="0"/>
              <w:rPr>
                <w:sz w:val="16"/>
                <w:szCs w:val="16"/>
              </w:rPr>
            </w:pPr>
            <w:r w:rsidRPr="00791EF5">
              <w:rPr>
                <w:sz w:val="16"/>
                <w:szCs w:val="16"/>
              </w:rPr>
              <w:t>Correct REST SS of deleteMOI</w:t>
            </w:r>
          </w:p>
        </w:tc>
        <w:tc>
          <w:tcPr>
            <w:tcW w:w="708" w:type="dxa"/>
            <w:shd w:val="solid" w:color="FFFFFF" w:fill="auto"/>
          </w:tcPr>
          <w:p w14:paraId="4865F2F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0E67C92" w14:textId="77777777" w:rsidTr="006F493A">
        <w:tc>
          <w:tcPr>
            <w:tcW w:w="800" w:type="dxa"/>
            <w:shd w:val="solid" w:color="FFFFFF" w:fill="auto"/>
          </w:tcPr>
          <w:p w14:paraId="66EBF189"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49E14FA"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97662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2E35D961" w14:textId="77777777" w:rsidR="00623B86" w:rsidRPr="00791EF5" w:rsidRDefault="00623B86" w:rsidP="00623B86">
            <w:pPr>
              <w:pStyle w:val="TAL"/>
              <w:keepNext w:val="0"/>
              <w:rPr>
                <w:noProof/>
                <w:sz w:val="16"/>
                <w:szCs w:val="16"/>
              </w:rPr>
            </w:pPr>
            <w:r w:rsidRPr="00791EF5">
              <w:rPr>
                <w:noProof/>
                <w:sz w:val="16"/>
                <w:szCs w:val="16"/>
              </w:rPr>
              <w:t>0201</w:t>
            </w:r>
          </w:p>
        </w:tc>
        <w:tc>
          <w:tcPr>
            <w:tcW w:w="425" w:type="dxa"/>
            <w:shd w:val="solid" w:color="FFFFFF" w:fill="auto"/>
          </w:tcPr>
          <w:p w14:paraId="62E12C7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3739C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5A3B86" w14:textId="77777777" w:rsidR="00623B86" w:rsidRPr="00791EF5" w:rsidRDefault="00623B86" w:rsidP="00623B86">
            <w:pPr>
              <w:pStyle w:val="TAL"/>
              <w:keepNext w:val="0"/>
              <w:rPr>
                <w:sz w:val="16"/>
                <w:szCs w:val="16"/>
              </w:rPr>
            </w:pPr>
            <w:r w:rsidRPr="00791EF5">
              <w:rPr>
                <w:sz w:val="16"/>
                <w:szCs w:val="16"/>
              </w:rPr>
              <w:t>Align allowed file transfer protocols in stage 2 with stage 1 requirements</w:t>
            </w:r>
          </w:p>
        </w:tc>
        <w:tc>
          <w:tcPr>
            <w:tcW w:w="708" w:type="dxa"/>
            <w:shd w:val="solid" w:color="FFFFFF" w:fill="auto"/>
          </w:tcPr>
          <w:p w14:paraId="61AA64B6"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245F9" w14:textId="77777777" w:rsidTr="006F493A">
        <w:tc>
          <w:tcPr>
            <w:tcW w:w="800" w:type="dxa"/>
            <w:shd w:val="solid" w:color="FFFFFF" w:fill="auto"/>
          </w:tcPr>
          <w:p w14:paraId="0545E0C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64CE0AA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4F7BEEB4" w14:textId="77777777" w:rsidR="00623B86" w:rsidRPr="00791EF5" w:rsidRDefault="00623B86" w:rsidP="00623B86">
            <w:pPr>
              <w:pStyle w:val="TAL"/>
              <w:keepNext w:val="0"/>
              <w:rPr>
                <w:noProof/>
                <w:sz w:val="16"/>
                <w:szCs w:val="16"/>
              </w:rPr>
            </w:pPr>
            <w:r w:rsidRPr="00791EF5">
              <w:rPr>
                <w:noProof/>
                <w:sz w:val="16"/>
                <w:szCs w:val="16"/>
              </w:rPr>
              <w:t>SP-200502</w:t>
            </w:r>
          </w:p>
        </w:tc>
        <w:tc>
          <w:tcPr>
            <w:tcW w:w="567" w:type="dxa"/>
            <w:shd w:val="solid" w:color="FFFFFF" w:fill="auto"/>
          </w:tcPr>
          <w:p w14:paraId="60814C26" w14:textId="77777777" w:rsidR="00623B86" w:rsidRPr="00791EF5" w:rsidRDefault="00623B86" w:rsidP="00623B86">
            <w:pPr>
              <w:pStyle w:val="TAL"/>
              <w:keepNext w:val="0"/>
              <w:rPr>
                <w:noProof/>
                <w:sz w:val="16"/>
                <w:szCs w:val="16"/>
              </w:rPr>
            </w:pPr>
            <w:r w:rsidRPr="00791EF5">
              <w:rPr>
                <w:noProof/>
                <w:sz w:val="16"/>
                <w:szCs w:val="16"/>
              </w:rPr>
              <w:t>0202</w:t>
            </w:r>
          </w:p>
        </w:tc>
        <w:tc>
          <w:tcPr>
            <w:tcW w:w="425" w:type="dxa"/>
            <w:shd w:val="solid" w:color="FFFFFF" w:fill="auto"/>
          </w:tcPr>
          <w:p w14:paraId="5B5349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26BCF0"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A2AF9A9" w14:textId="77777777" w:rsidR="00623B86" w:rsidRPr="00791EF5" w:rsidRDefault="00623B86" w:rsidP="00623B86">
            <w:pPr>
              <w:pStyle w:val="TAL"/>
              <w:keepNext w:val="0"/>
              <w:rPr>
                <w:sz w:val="16"/>
                <w:szCs w:val="16"/>
              </w:rPr>
            </w:pPr>
            <w:r w:rsidRPr="00791EF5">
              <w:rPr>
                <w:sz w:val="16"/>
                <w:szCs w:val="16"/>
              </w:rPr>
              <w:t>Update proMnS yaml file to include the resources-intentNrm</w:t>
            </w:r>
          </w:p>
        </w:tc>
        <w:tc>
          <w:tcPr>
            <w:tcW w:w="708" w:type="dxa"/>
            <w:shd w:val="solid" w:color="FFFFFF" w:fill="auto"/>
          </w:tcPr>
          <w:p w14:paraId="3DB8A442"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47BECC4" w14:textId="77777777" w:rsidTr="006F493A">
        <w:tc>
          <w:tcPr>
            <w:tcW w:w="800" w:type="dxa"/>
            <w:shd w:val="solid" w:color="FFFFFF" w:fill="auto"/>
          </w:tcPr>
          <w:p w14:paraId="73C36507" w14:textId="77777777" w:rsidR="00623B86" w:rsidRPr="00791EF5" w:rsidRDefault="00623B86" w:rsidP="00623B86">
            <w:pPr>
              <w:pStyle w:val="TAL"/>
              <w:keepNext w:val="0"/>
              <w:rPr>
                <w:noProof/>
                <w:sz w:val="16"/>
                <w:szCs w:val="16"/>
              </w:rPr>
            </w:pPr>
            <w:r w:rsidRPr="00791EF5">
              <w:rPr>
                <w:noProof/>
                <w:sz w:val="16"/>
                <w:szCs w:val="16"/>
              </w:rPr>
              <w:lastRenderedPageBreak/>
              <w:t>2022-06</w:t>
            </w:r>
          </w:p>
        </w:tc>
        <w:tc>
          <w:tcPr>
            <w:tcW w:w="901" w:type="dxa"/>
            <w:shd w:val="solid" w:color="FFFFFF" w:fill="auto"/>
          </w:tcPr>
          <w:p w14:paraId="2A07BC40"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05CD9CB9"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3C0224E6" w14:textId="77777777" w:rsidR="00623B86" w:rsidRPr="00791EF5" w:rsidRDefault="00623B86" w:rsidP="00623B86">
            <w:pPr>
              <w:pStyle w:val="TAL"/>
              <w:keepNext w:val="0"/>
              <w:rPr>
                <w:noProof/>
                <w:sz w:val="16"/>
                <w:szCs w:val="16"/>
              </w:rPr>
            </w:pPr>
            <w:r w:rsidRPr="00791EF5">
              <w:rPr>
                <w:noProof/>
                <w:sz w:val="16"/>
                <w:szCs w:val="16"/>
              </w:rPr>
              <w:t>0205</w:t>
            </w:r>
          </w:p>
        </w:tc>
        <w:tc>
          <w:tcPr>
            <w:tcW w:w="425" w:type="dxa"/>
            <w:shd w:val="solid" w:color="FFFFFF" w:fill="auto"/>
          </w:tcPr>
          <w:p w14:paraId="394E4E2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C198D75"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B548012" w14:textId="77777777" w:rsidR="00623B86" w:rsidRPr="00791EF5" w:rsidRDefault="00623B86" w:rsidP="00623B86">
            <w:pPr>
              <w:pStyle w:val="TAL"/>
              <w:keepNext w:val="0"/>
              <w:rPr>
                <w:sz w:val="16"/>
                <w:szCs w:val="16"/>
              </w:rPr>
            </w:pPr>
            <w:r w:rsidRPr="00791EF5">
              <w:rPr>
                <w:sz w:val="16"/>
                <w:szCs w:val="16"/>
              </w:rPr>
              <w:t>OpenAPI file name and dependence change- part1</w:t>
            </w:r>
          </w:p>
        </w:tc>
        <w:tc>
          <w:tcPr>
            <w:tcW w:w="708" w:type="dxa"/>
            <w:shd w:val="solid" w:color="FFFFFF" w:fill="auto"/>
          </w:tcPr>
          <w:p w14:paraId="03C1FFB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8ACAFA8" w14:textId="77777777" w:rsidTr="006F493A">
        <w:tc>
          <w:tcPr>
            <w:tcW w:w="800" w:type="dxa"/>
            <w:shd w:val="solid" w:color="FFFFFF" w:fill="auto"/>
          </w:tcPr>
          <w:p w14:paraId="6136FA8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5354F3B"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92D4388"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8847B9F" w14:textId="77777777" w:rsidR="00623B86" w:rsidRPr="00791EF5" w:rsidRDefault="00623B86" w:rsidP="00623B86">
            <w:pPr>
              <w:pStyle w:val="TAL"/>
              <w:keepNext w:val="0"/>
              <w:rPr>
                <w:noProof/>
                <w:sz w:val="16"/>
                <w:szCs w:val="16"/>
              </w:rPr>
            </w:pPr>
            <w:r w:rsidRPr="00791EF5">
              <w:rPr>
                <w:noProof/>
                <w:sz w:val="16"/>
                <w:szCs w:val="16"/>
              </w:rPr>
              <w:t>0206</w:t>
            </w:r>
          </w:p>
        </w:tc>
        <w:tc>
          <w:tcPr>
            <w:tcW w:w="425" w:type="dxa"/>
            <w:shd w:val="solid" w:color="FFFFFF" w:fill="auto"/>
          </w:tcPr>
          <w:p w14:paraId="2D8733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6D3F85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EBB197" w14:textId="77777777" w:rsidR="00623B86" w:rsidRPr="00791EF5" w:rsidRDefault="00623B86" w:rsidP="00623B86">
            <w:pPr>
              <w:pStyle w:val="TAL"/>
              <w:keepNext w:val="0"/>
              <w:rPr>
                <w:sz w:val="16"/>
                <w:szCs w:val="16"/>
              </w:rPr>
            </w:pPr>
            <w:r w:rsidRPr="00791EF5">
              <w:rPr>
                <w:sz w:val="16"/>
                <w:szCs w:val="16"/>
              </w:rPr>
              <w:t>OpenAPI file name and dependence change- part2</w:t>
            </w:r>
          </w:p>
        </w:tc>
        <w:tc>
          <w:tcPr>
            <w:tcW w:w="708" w:type="dxa"/>
            <w:shd w:val="solid" w:color="FFFFFF" w:fill="auto"/>
          </w:tcPr>
          <w:p w14:paraId="7908FBB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7E72562" w14:textId="77777777" w:rsidTr="006F493A">
        <w:tc>
          <w:tcPr>
            <w:tcW w:w="800" w:type="dxa"/>
            <w:shd w:val="solid" w:color="FFFFFF" w:fill="auto"/>
          </w:tcPr>
          <w:p w14:paraId="43DBB1B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E3CE88E"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1B2893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9461570" w14:textId="77777777" w:rsidR="00623B86" w:rsidRPr="00791EF5" w:rsidRDefault="00623B86" w:rsidP="00623B86">
            <w:pPr>
              <w:pStyle w:val="TAL"/>
              <w:keepNext w:val="0"/>
              <w:rPr>
                <w:noProof/>
                <w:sz w:val="16"/>
                <w:szCs w:val="16"/>
              </w:rPr>
            </w:pPr>
            <w:r w:rsidRPr="00791EF5">
              <w:rPr>
                <w:noProof/>
                <w:sz w:val="16"/>
                <w:szCs w:val="16"/>
              </w:rPr>
              <w:t>0208</w:t>
            </w:r>
          </w:p>
        </w:tc>
        <w:tc>
          <w:tcPr>
            <w:tcW w:w="425" w:type="dxa"/>
            <w:shd w:val="solid" w:color="FFFFFF" w:fill="auto"/>
          </w:tcPr>
          <w:p w14:paraId="30B12E1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84248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1EBF024" w14:textId="77777777" w:rsidR="00623B86" w:rsidRPr="00791EF5" w:rsidRDefault="00623B86" w:rsidP="00623B86">
            <w:pPr>
              <w:pStyle w:val="TAL"/>
              <w:keepNext w:val="0"/>
              <w:rPr>
                <w:sz w:val="16"/>
                <w:szCs w:val="16"/>
              </w:rPr>
            </w:pPr>
            <w:r w:rsidRPr="00791EF5">
              <w:rPr>
                <w:sz w:val="16"/>
                <w:szCs w:val="16"/>
              </w:rPr>
              <w:t>Correct definition of Resource</w:t>
            </w:r>
          </w:p>
        </w:tc>
        <w:tc>
          <w:tcPr>
            <w:tcW w:w="708" w:type="dxa"/>
            <w:shd w:val="solid" w:color="FFFFFF" w:fill="auto"/>
          </w:tcPr>
          <w:p w14:paraId="13686B4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B75D0EC" w14:textId="77777777" w:rsidTr="006F493A">
        <w:tc>
          <w:tcPr>
            <w:tcW w:w="800" w:type="dxa"/>
            <w:shd w:val="solid" w:color="FFFFFF" w:fill="auto"/>
          </w:tcPr>
          <w:p w14:paraId="6991DDB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BF4A442"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34E307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9A66A26" w14:textId="77777777" w:rsidR="00623B86" w:rsidRPr="00791EF5" w:rsidRDefault="00623B86" w:rsidP="00623B86">
            <w:pPr>
              <w:pStyle w:val="TAL"/>
              <w:keepNext w:val="0"/>
              <w:rPr>
                <w:noProof/>
                <w:sz w:val="16"/>
                <w:szCs w:val="16"/>
              </w:rPr>
            </w:pPr>
            <w:r w:rsidRPr="00791EF5">
              <w:rPr>
                <w:noProof/>
                <w:sz w:val="16"/>
                <w:szCs w:val="16"/>
              </w:rPr>
              <w:t>0209</w:t>
            </w:r>
          </w:p>
        </w:tc>
        <w:tc>
          <w:tcPr>
            <w:tcW w:w="425" w:type="dxa"/>
            <w:shd w:val="solid" w:color="FFFFFF" w:fill="auto"/>
          </w:tcPr>
          <w:p w14:paraId="404305A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3BB27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39D220" w14:textId="77777777" w:rsidR="00623B86" w:rsidRPr="00791EF5" w:rsidRDefault="00623B86" w:rsidP="00623B86">
            <w:pPr>
              <w:pStyle w:val="TAL"/>
              <w:keepNext w:val="0"/>
              <w:rPr>
                <w:sz w:val="16"/>
                <w:szCs w:val="16"/>
              </w:rPr>
            </w:pPr>
            <w:r w:rsidRPr="00791EF5">
              <w:rPr>
                <w:sz w:val="16"/>
                <w:szCs w:val="16"/>
              </w:rPr>
              <w:t>Correct notifyMOIChanges (stage 2)</w:t>
            </w:r>
          </w:p>
        </w:tc>
        <w:tc>
          <w:tcPr>
            <w:tcW w:w="708" w:type="dxa"/>
            <w:shd w:val="solid" w:color="FFFFFF" w:fill="auto"/>
          </w:tcPr>
          <w:p w14:paraId="143EE22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D36DB47" w14:textId="77777777" w:rsidTr="006F493A">
        <w:tc>
          <w:tcPr>
            <w:tcW w:w="800" w:type="dxa"/>
            <w:shd w:val="solid" w:color="FFFFFF" w:fill="auto"/>
          </w:tcPr>
          <w:p w14:paraId="01DCCBC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E821CD6"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098F02C"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76429BD3" w14:textId="77777777" w:rsidR="00623B86" w:rsidRPr="00791EF5" w:rsidRDefault="00623B86" w:rsidP="00623B86">
            <w:pPr>
              <w:pStyle w:val="TAL"/>
              <w:keepNext w:val="0"/>
              <w:rPr>
                <w:noProof/>
                <w:sz w:val="16"/>
                <w:szCs w:val="16"/>
              </w:rPr>
            </w:pPr>
            <w:r w:rsidRPr="00791EF5">
              <w:rPr>
                <w:noProof/>
                <w:sz w:val="16"/>
                <w:szCs w:val="16"/>
              </w:rPr>
              <w:t>0210</w:t>
            </w:r>
          </w:p>
        </w:tc>
        <w:tc>
          <w:tcPr>
            <w:tcW w:w="425" w:type="dxa"/>
            <w:shd w:val="solid" w:color="FFFFFF" w:fill="auto"/>
          </w:tcPr>
          <w:p w14:paraId="7460F7A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70A4B7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FCEC50" w14:textId="77777777" w:rsidR="00623B86" w:rsidRPr="00791EF5" w:rsidRDefault="00623B86" w:rsidP="00623B86">
            <w:pPr>
              <w:pStyle w:val="TAL"/>
              <w:keepNext w:val="0"/>
              <w:rPr>
                <w:sz w:val="16"/>
                <w:szCs w:val="16"/>
              </w:rPr>
            </w:pPr>
            <w:r w:rsidRPr="00791EF5">
              <w:rPr>
                <w:sz w:val="16"/>
                <w:szCs w:val="16"/>
              </w:rPr>
              <w:t>Correct notifyMOIChanges (REST SS)</w:t>
            </w:r>
          </w:p>
        </w:tc>
        <w:tc>
          <w:tcPr>
            <w:tcW w:w="708" w:type="dxa"/>
            <w:shd w:val="solid" w:color="FFFFFF" w:fill="auto"/>
          </w:tcPr>
          <w:p w14:paraId="3202B71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42EDE" w14:textId="77777777" w:rsidTr="006F493A">
        <w:tc>
          <w:tcPr>
            <w:tcW w:w="800" w:type="dxa"/>
            <w:shd w:val="solid" w:color="FFFFFF" w:fill="auto"/>
          </w:tcPr>
          <w:p w14:paraId="2C86F82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0EBB7D4"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7DF825E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3D38369" w14:textId="77777777" w:rsidR="00623B86" w:rsidRPr="00791EF5" w:rsidRDefault="00623B86" w:rsidP="00623B86">
            <w:pPr>
              <w:pStyle w:val="TAL"/>
              <w:keepNext w:val="0"/>
              <w:rPr>
                <w:noProof/>
                <w:sz w:val="16"/>
                <w:szCs w:val="16"/>
              </w:rPr>
            </w:pPr>
            <w:r w:rsidRPr="00791EF5">
              <w:rPr>
                <w:noProof/>
                <w:sz w:val="16"/>
                <w:szCs w:val="16"/>
              </w:rPr>
              <w:t>0211</w:t>
            </w:r>
          </w:p>
        </w:tc>
        <w:tc>
          <w:tcPr>
            <w:tcW w:w="425" w:type="dxa"/>
            <w:shd w:val="solid" w:color="FFFFFF" w:fill="auto"/>
          </w:tcPr>
          <w:p w14:paraId="5465214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BB256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49663CB" w14:textId="77777777" w:rsidR="00623B86" w:rsidRPr="00791EF5" w:rsidRDefault="00623B86" w:rsidP="00623B86">
            <w:pPr>
              <w:pStyle w:val="TAL"/>
              <w:keepNext w:val="0"/>
              <w:rPr>
                <w:sz w:val="16"/>
                <w:szCs w:val="16"/>
              </w:rPr>
            </w:pPr>
            <w:r w:rsidRPr="00791EF5">
              <w:rPr>
                <w:sz w:val="16"/>
                <w:szCs w:val="16"/>
              </w:rPr>
              <w:t>Correct notifyMOIChanges (OpenAPI definitions)</w:t>
            </w:r>
          </w:p>
        </w:tc>
        <w:tc>
          <w:tcPr>
            <w:tcW w:w="708" w:type="dxa"/>
            <w:shd w:val="solid" w:color="FFFFFF" w:fill="auto"/>
          </w:tcPr>
          <w:p w14:paraId="687F1CE3"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2ACCE9D" w14:textId="77777777" w:rsidTr="006F493A">
        <w:tc>
          <w:tcPr>
            <w:tcW w:w="800" w:type="dxa"/>
            <w:shd w:val="solid" w:color="FFFFFF" w:fill="auto"/>
          </w:tcPr>
          <w:p w14:paraId="3D06E4E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4C8814E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B9701D1"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0B2D7A3B" w14:textId="77777777" w:rsidR="00623B86" w:rsidRPr="00791EF5" w:rsidRDefault="00623B86" w:rsidP="00623B86">
            <w:pPr>
              <w:pStyle w:val="TAL"/>
              <w:keepNext w:val="0"/>
              <w:rPr>
                <w:noProof/>
                <w:sz w:val="16"/>
                <w:szCs w:val="16"/>
              </w:rPr>
            </w:pPr>
            <w:r w:rsidRPr="00791EF5">
              <w:rPr>
                <w:noProof/>
                <w:sz w:val="16"/>
                <w:szCs w:val="16"/>
              </w:rPr>
              <w:t>0213</w:t>
            </w:r>
          </w:p>
        </w:tc>
        <w:tc>
          <w:tcPr>
            <w:tcW w:w="425" w:type="dxa"/>
            <w:shd w:val="solid" w:color="FFFFFF" w:fill="auto"/>
          </w:tcPr>
          <w:p w14:paraId="6AB6F1F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76D63FB"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AA14018" w14:textId="77777777" w:rsidR="00623B86" w:rsidRPr="00791EF5" w:rsidRDefault="00623B86" w:rsidP="00623B86">
            <w:pPr>
              <w:pStyle w:val="TAL"/>
              <w:keepNext w:val="0"/>
              <w:rPr>
                <w:sz w:val="16"/>
                <w:szCs w:val="16"/>
              </w:rPr>
            </w:pPr>
            <w:r w:rsidRPr="00791EF5">
              <w:rPr>
                <w:sz w:val="16"/>
                <w:szCs w:val="16"/>
              </w:rPr>
              <w:t>Data change notifications YANG-in-Rest format</w:t>
            </w:r>
          </w:p>
        </w:tc>
        <w:tc>
          <w:tcPr>
            <w:tcW w:w="708" w:type="dxa"/>
            <w:shd w:val="solid" w:color="FFFFFF" w:fill="auto"/>
          </w:tcPr>
          <w:p w14:paraId="67249D2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9B4427" w14:textId="77777777" w:rsidTr="006F493A">
        <w:tc>
          <w:tcPr>
            <w:tcW w:w="800" w:type="dxa"/>
            <w:shd w:val="solid" w:color="FFFFFF" w:fill="auto"/>
          </w:tcPr>
          <w:p w14:paraId="3A7F056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35FFD668"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2D119EA"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ADC0073" w14:textId="77777777" w:rsidR="00623B86" w:rsidRPr="00791EF5" w:rsidRDefault="00623B86" w:rsidP="00623B86">
            <w:pPr>
              <w:pStyle w:val="TAL"/>
              <w:keepNext w:val="0"/>
              <w:rPr>
                <w:noProof/>
                <w:sz w:val="16"/>
                <w:szCs w:val="16"/>
              </w:rPr>
            </w:pPr>
            <w:r w:rsidRPr="00791EF5">
              <w:rPr>
                <w:noProof/>
                <w:sz w:val="16"/>
                <w:szCs w:val="16"/>
              </w:rPr>
              <w:t>0216</w:t>
            </w:r>
          </w:p>
        </w:tc>
        <w:tc>
          <w:tcPr>
            <w:tcW w:w="425" w:type="dxa"/>
            <w:shd w:val="solid" w:color="FFFFFF" w:fill="auto"/>
          </w:tcPr>
          <w:p w14:paraId="0509F8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8DF26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2984475" w14:textId="77777777" w:rsidR="00623B86" w:rsidRPr="00791EF5" w:rsidRDefault="00623B86" w:rsidP="00623B86">
            <w:pPr>
              <w:pStyle w:val="TAL"/>
              <w:keepNext w:val="0"/>
              <w:rPr>
                <w:sz w:val="16"/>
                <w:szCs w:val="16"/>
              </w:rPr>
            </w:pPr>
            <w:r w:rsidRPr="00791EF5">
              <w:rPr>
                <w:sz w:val="16"/>
                <w:szCs w:val="16"/>
              </w:rPr>
              <w:t xml:space="preserve">Fix FileDataType definition in OpenAPI </w:t>
            </w:r>
          </w:p>
        </w:tc>
        <w:tc>
          <w:tcPr>
            <w:tcW w:w="708" w:type="dxa"/>
            <w:shd w:val="solid" w:color="FFFFFF" w:fill="auto"/>
          </w:tcPr>
          <w:p w14:paraId="068738D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58D9D1" w14:textId="77777777" w:rsidTr="006F493A">
        <w:tc>
          <w:tcPr>
            <w:tcW w:w="800" w:type="dxa"/>
            <w:shd w:val="solid" w:color="FFFFFF" w:fill="auto"/>
          </w:tcPr>
          <w:p w14:paraId="3B9255A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77ED8897"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E9DF247" w14:textId="77777777" w:rsidR="00623B86" w:rsidRPr="00791EF5" w:rsidRDefault="00623B86" w:rsidP="00623B86">
            <w:pPr>
              <w:pStyle w:val="TAL"/>
              <w:keepNext w:val="0"/>
              <w:rPr>
                <w:noProof/>
                <w:sz w:val="16"/>
                <w:szCs w:val="16"/>
              </w:rPr>
            </w:pPr>
          </w:p>
        </w:tc>
        <w:tc>
          <w:tcPr>
            <w:tcW w:w="567" w:type="dxa"/>
            <w:shd w:val="solid" w:color="FFFFFF" w:fill="auto"/>
          </w:tcPr>
          <w:p w14:paraId="3C647D83" w14:textId="77777777" w:rsidR="00623B86" w:rsidRPr="00791EF5" w:rsidRDefault="00623B86" w:rsidP="00623B86">
            <w:pPr>
              <w:pStyle w:val="TAL"/>
              <w:keepNext w:val="0"/>
              <w:rPr>
                <w:noProof/>
                <w:sz w:val="16"/>
                <w:szCs w:val="16"/>
              </w:rPr>
            </w:pPr>
          </w:p>
        </w:tc>
        <w:tc>
          <w:tcPr>
            <w:tcW w:w="425" w:type="dxa"/>
            <w:shd w:val="solid" w:color="FFFFFF" w:fill="auto"/>
          </w:tcPr>
          <w:p w14:paraId="762FDDD5" w14:textId="77777777" w:rsidR="00623B86" w:rsidRPr="00791EF5" w:rsidRDefault="00623B86" w:rsidP="00623B86">
            <w:pPr>
              <w:pStyle w:val="TAL"/>
              <w:keepNext w:val="0"/>
              <w:rPr>
                <w:noProof/>
                <w:sz w:val="16"/>
                <w:szCs w:val="16"/>
              </w:rPr>
            </w:pPr>
          </w:p>
        </w:tc>
        <w:tc>
          <w:tcPr>
            <w:tcW w:w="567" w:type="dxa"/>
            <w:shd w:val="solid" w:color="FFFFFF" w:fill="auto"/>
          </w:tcPr>
          <w:p w14:paraId="255E2D04" w14:textId="77777777" w:rsidR="00623B86" w:rsidRPr="00791EF5" w:rsidRDefault="00623B86" w:rsidP="00623B86">
            <w:pPr>
              <w:pStyle w:val="TAL"/>
              <w:keepNext w:val="0"/>
              <w:rPr>
                <w:noProof/>
                <w:sz w:val="16"/>
                <w:szCs w:val="16"/>
              </w:rPr>
            </w:pPr>
          </w:p>
        </w:tc>
        <w:tc>
          <w:tcPr>
            <w:tcW w:w="4678" w:type="dxa"/>
            <w:shd w:val="solid" w:color="FFFFFF" w:fill="auto"/>
          </w:tcPr>
          <w:p w14:paraId="28F1B704" w14:textId="77777777" w:rsidR="00623B86" w:rsidRPr="00791EF5" w:rsidRDefault="00623B86" w:rsidP="00623B86">
            <w:pPr>
              <w:pStyle w:val="TAL"/>
              <w:keepNext w:val="0"/>
              <w:rPr>
                <w:sz w:val="16"/>
                <w:szCs w:val="16"/>
              </w:rPr>
            </w:pPr>
            <w:r w:rsidRPr="00791EF5">
              <w:rPr>
                <w:sz w:val="16"/>
                <w:szCs w:val="16"/>
              </w:rPr>
              <w:t>CR implementation corrections</w:t>
            </w:r>
          </w:p>
        </w:tc>
        <w:tc>
          <w:tcPr>
            <w:tcW w:w="708" w:type="dxa"/>
            <w:shd w:val="solid" w:color="FFFFFF" w:fill="auto"/>
          </w:tcPr>
          <w:p w14:paraId="5C06CFA5" w14:textId="77777777" w:rsidR="00623B86" w:rsidRPr="00791EF5" w:rsidRDefault="00623B86" w:rsidP="00623B86">
            <w:pPr>
              <w:pStyle w:val="TAL"/>
              <w:keepNext w:val="0"/>
              <w:rPr>
                <w:noProof/>
                <w:sz w:val="16"/>
                <w:szCs w:val="16"/>
              </w:rPr>
            </w:pPr>
            <w:r w:rsidRPr="00791EF5">
              <w:rPr>
                <w:noProof/>
                <w:sz w:val="16"/>
                <w:szCs w:val="16"/>
              </w:rPr>
              <w:t>17.1.1</w:t>
            </w:r>
          </w:p>
        </w:tc>
      </w:tr>
      <w:tr w:rsidR="00623B86" w:rsidRPr="00215D3C" w14:paraId="32182CA9" w14:textId="77777777" w:rsidTr="006F493A">
        <w:tc>
          <w:tcPr>
            <w:tcW w:w="800" w:type="dxa"/>
            <w:shd w:val="solid" w:color="FFFFFF" w:fill="auto"/>
          </w:tcPr>
          <w:p w14:paraId="47A8D77B"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335F5822"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6BC4F102" w14:textId="77777777" w:rsidR="00623B86" w:rsidRPr="00791EF5" w:rsidRDefault="00623B86" w:rsidP="00623B86">
            <w:pPr>
              <w:pStyle w:val="TAL"/>
              <w:keepNext w:val="0"/>
              <w:rPr>
                <w:noProof/>
                <w:sz w:val="16"/>
                <w:szCs w:val="16"/>
              </w:rPr>
            </w:pPr>
            <w:r w:rsidRPr="00791EF5">
              <w:rPr>
                <w:noProof/>
                <w:sz w:val="16"/>
                <w:szCs w:val="16"/>
              </w:rPr>
              <w:t>SP-220849</w:t>
            </w:r>
          </w:p>
        </w:tc>
        <w:tc>
          <w:tcPr>
            <w:tcW w:w="567" w:type="dxa"/>
            <w:shd w:val="solid" w:color="FFFFFF" w:fill="auto"/>
          </w:tcPr>
          <w:p w14:paraId="7D5EBFB3" w14:textId="77777777" w:rsidR="00623B86" w:rsidRPr="00791EF5" w:rsidRDefault="00623B86" w:rsidP="00623B86">
            <w:pPr>
              <w:pStyle w:val="TAL"/>
              <w:keepNext w:val="0"/>
              <w:rPr>
                <w:noProof/>
                <w:sz w:val="16"/>
                <w:szCs w:val="16"/>
              </w:rPr>
            </w:pPr>
            <w:r w:rsidRPr="00791EF5">
              <w:rPr>
                <w:noProof/>
                <w:sz w:val="16"/>
                <w:szCs w:val="16"/>
              </w:rPr>
              <w:t>0219</w:t>
            </w:r>
          </w:p>
        </w:tc>
        <w:tc>
          <w:tcPr>
            <w:tcW w:w="425" w:type="dxa"/>
            <w:shd w:val="solid" w:color="FFFFFF" w:fill="auto"/>
          </w:tcPr>
          <w:p w14:paraId="36ED3E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68278F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7100B" w14:textId="77777777" w:rsidR="00623B86" w:rsidRPr="00791EF5" w:rsidRDefault="00623B86" w:rsidP="00623B86">
            <w:pPr>
              <w:pStyle w:val="TAL"/>
              <w:keepNext w:val="0"/>
              <w:rPr>
                <w:sz w:val="16"/>
                <w:szCs w:val="16"/>
              </w:rPr>
            </w:pPr>
            <w:r w:rsidRPr="00791EF5">
              <w:rPr>
                <w:sz w:val="16"/>
                <w:szCs w:val="16"/>
              </w:rPr>
              <w:t>Updating Hysteresis from M to O in notifyThresholdCrossing</w:t>
            </w:r>
          </w:p>
        </w:tc>
        <w:tc>
          <w:tcPr>
            <w:tcW w:w="708" w:type="dxa"/>
            <w:shd w:val="solid" w:color="FFFFFF" w:fill="auto"/>
          </w:tcPr>
          <w:p w14:paraId="0ADF42F3"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55935EB4" w14:textId="77777777" w:rsidTr="006F493A">
        <w:tc>
          <w:tcPr>
            <w:tcW w:w="800" w:type="dxa"/>
            <w:shd w:val="solid" w:color="FFFFFF" w:fill="auto"/>
          </w:tcPr>
          <w:p w14:paraId="647614B4"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210517E8"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5B72E2F1" w14:textId="77777777" w:rsidR="00623B86" w:rsidRPr="00791EF5" w:rsidRDefault="00623B86" w:rsidP="00623B86">
            <w:pPr>
              <w:pStyle w:val="TAL"/>
              <w:keepNext w:val="0"/>
              <w:rPr>
                <w:noProof/>
                <w:sz w:val="16"/>
                <w:szCs w:val="16"/>
              </w:rPr>
            </w:pPr>
            <w:r w:rsidRPr="00791EF5">
              <w:rPr>
                <w:noProof/>
                <w:sz w:val="16"/>
                <w:szCs w:val="16"/>
              </w:rPr>
              <w:t>SP-220858</w:t>
            </w:r>
          </w:p>
        </w:tc>
        <w:tc>
          <w:tcPr>
            <w:tcW w:w="567" w:type="dxa"/>
            <w:shd w:val="solid" w:color="FFFFFF" w:fill="auto"/>
          </w:tcPr>
          <w:p w14:paraId="61791236" w14:textId="77777777" w:rsidR="00623B86" w:rsidRPr="00791EF5" w:rsidRDefault="00623B86" w:rsidP="00623B86">
            <w:pPr>
              <w:pStyle w:val="TAL"/>
              <w:keepNext w:val="0"/>
              <w:rPr>
                <w:noProof/>
                <w:sz w:val="16"/>
                <w:szCs w:val="16"/>
              </w:rPr>
            </w:pPr>
            <w:r w:rsidRPr="00791EF5">
              <w:rPr>
                <w:noProof/>
                <w:sz w:val="16"/>
                <w:szCs w:val="16"/>
              </w:rPr>
              <w:t>0221</w:t>
            </w:r>
          </w:p>
        </w:tc>
        <w:tc>
          <w:tcPr>
            <w:tcW w:w="425" w:type="dxa"/>
            <w:shd w:val="solid" w:color="FFFFFF" w:fill="auto"/>
          </w:tcPr>
          <w:p w14:paraId="7CBC999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5C952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D424C8" w14:textId="77777777" w:rsidR="00623B86" w:rsidRPr="00791EF5" w:rsidRDefault="00623B86" w:rsidP="00623B86">
            <w:pPr>
              <w:pStyle w:val="TAL"/>
              <w:keepNext w:val="0"/>
              <w:rPr>
                <w:sz w:val="16"/>
                <w:szCs w:val="16"/>
              </w:rPr>
            </w:pPr>
            <w:r w:rsidRPr="00791EF5">
              <w:rPr>
                <w:sz w:val="16"/>
                <w:szCs w:val="16"/>
              </w:rPr>
              <w:t xml:space="preserve">Update provMnS yaml to include resources-coslaNrm </w:t>
            </w:r>
          </w:p>
        </w:tc>
        <w:tc>
          <w:tcPr>
            <w:tcW w:w="708" w:type="dxa"/>
            <w:shd w:val="solid" w:color="FFFFFF" w:fill="auto"/>
          </w:tcPr>
          <w:p w14:paraId="7193FE65"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EA714E0" w14:textId="77777777" w:rsidTr="006F493A">
        <w:tc>
          <w:tcPr>
            <w:tcW w:w="800" w:type="dxa"/>
            <w:shd w:val="solid" w:color="FFFFFF" w:fill="auto"/>
          </w:tcPr>
          <w:p w14:paraId="11A4FC8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178986B"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0A7BFE64" w14:textId="77777777" w:rsidR="00623B86" w:rsidRPr="00791EF5" w:rsidRDefault="00623B86" w:rsidP="00623B86">
            <w:pPr>
              <w:pStyle w:val="TAL"/>
              <w:keepNext w:val="0"/>
              <w:rPr>
                <w:noProof/>
                <w:sz w:val="16"/>
                <w:szCs w:val="16"/>
              </w:rPr>
            </w:pPr>
            <w:r w:rsidRPr="00791EF5">
              <w:rPr>
                <w:noProof/>
                <w:sz w:val="16"/>
                <w:szCs w:val="16"/>
              </w:rPr>
              <w:t>SP-220851</w:t>
            </w:r>
          </w:p>
        </w:tc>
        <w:tc>
          <w:tcPr>
            <w:tcW w:w="567" w:type="dxa"/>
            <w:shd w:val="solid" w:color="FFFFFF" w:fill="auto"/>
          </w:tcPr>
          <w:p w14:paraId="51DAFAAD" w14:textId="77777777" w:rsidR="00623B86" w:rsidRPr="00791EF5" w:rsidRDefault="00623B86" w:rsidP="00623B86">
            <w:pPr>
              <w:pStyle w:val="TAL"/>
              <w:keepNext w:val="0"/>
              <w:rPr>
                <w:noProof/>
                <w:sz w:val="16"/>
                <w:szCs w:val="16"/>
              </w:rPr>
            </w:pPr>
            <w:r w:rsidRPr="00791EF5">
              <w:rPr>
                <w:noProof/>
                <w:sz w:val="16"/>
                <w:szCs w:val="16"/>
              </w:rPr>
              <w:t>0222</w:t>
            </w:r>
          </w:p>
        </w:tc>
        <w:tc>
          <w:tcPr>
            <w:tcW w:w="425" w:type="dxa"/>
            <w:shd w:val="solid" w:color="FFFFFF" w:fill="auto"/>
          </w:tcPr>
          <w:p w14:paraId="58CF94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E84C0B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E143F5" w14:textId="77777777" w:rsidR="00623B86" w:rsidRPr="00791EF5" w:rsidRDefault="00623B86" w:rsidP="00623B86">
            <w:pPr>
              <w:pStyle w:val="TAL"/>
              <w:keepNext w:val="0"/>
              <w:rPr>
                <w:sz w:val="16"/>
                <w:szCs w:val="16"/>
              </w:rPr>
            </w:pPr>
            <w:r w:rsidRPr="00791EF5">
              <w:rPr>
                <w:sz w:val="16"/>
                <w:szCs w:val="16"/>
              </w:rPr>
              <w:t xml:space="preserve">Update provMnS yaml to include MDA NRM related resources </w:t>
            </w:r>
          </w:p>
        </w:tc>
        <w:tc>
          <w:tcPr>
            <w:tcW w:w="708" w:type="dxa"/>
            <w:shd w:val="solid" w:color="FFFFFF" w:fill="auto"/>
          </w:tcPr>
          <w:p w14:paraId="1DF8D8EF"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1941940F" w14:textId="77777777" w:rsidTr="006F493A">
        <w:tc>
          <w:tcPr>
            <w:tcW w:w="800" w:type="dxa"/>
            <w:shd w:val="solid" w:color="FFFFFF" w:fill="auto"/>
          </w:tcPr>
          <w:p w14:paraId="1AD8BD3A"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7E02A9F"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3DCFD35A" w14:textId="77777777" w:rsidR="00623B86" w:rsidRPr="00791EF5" w:rsidRDefault="00623B86" w:rsidP="00623B86">
            <w:pPr>
              <w:pStyle w:val="TAL"/>
              <w:keepNext w:val="0"/>
              <w:rPr>
                <w:noProof/>
                <w:sz w:val="16"/>
                <w:szCs w:val="16"/>
              </w:rPr>
            </w:pPr>
            <w:r w:rsidRPr="00791EF5">
              <w:rPr>
                <w:noProof/>
                <w:sz w:val="16"/>
                <w:szCs w:val="16"/>
              </w:rPr>
              <w:t>SP-220859</w:t>
            </w:r>
          </w:p>
        </w:tc>
        <w:tc>
          <w:tcPr>
            <w:tcW w:w="567" w:type="dxa"/>
            <w:shd w:val="solid" w:color="FFFFFF" w:fill="auto"/>
          </w:tcPr>
          <w:p w14:paraId="68EC095F" w14:textId="77777777" w:rsidR="00623B86" w:rsidRPr="00791EF5" w:rsidRDefault="00623B86" w:rsidP="00623B86">
            <w:pPr>
              <w:pStyle w:val="TAL"/>
              <w:keepNext w:val="0"/>
              <w:rPr>
                <w:noProof/>
                <w:sz w:val="16"/>
                <w:szCs w:val="16"/>
              </w:rPr>
            </w:pPr>
            <w:r w:rsidRPr="00791EF5">
              <w:rPr>
                <w:noProof/>
                <w:sz w:val="16"/>
                <w:szCs w:val="16"/>
              </w:rPr>
              <w:t>0223</w:t>
            </w:r>
          </w:p>
        </w:tc>
        <w:tc>
          <w:tcPr>
            <w:tcW w:w="425" w:type="dxa"/>
            <w:shd w:val="solid" w:color="FFFFFF" w:fill="auto"/>
          </w:tcPr>
          <w:p w14:paraId="42306E0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F91D2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DE0B750" w14:textId="77777777" w:rsidR="00623B86" w:rsidRPr="00791EF5" w:rsidRDefault="00623B86" w:rsidP="00623B86">
            <w:pPr>
              <w:pStyle w:val="TAL"/>
              <w:keepNext w:val="0"/>
              <w:rPr>
                <w:sz w:val="16"/>
                <w:szCs w:val="16"/>
              </w:rPr>
            </w:pPr>
            <w:r w:rsidRPr="00791EF5">
              <w:rPr>
                <w:sz w:val="16"/>
                <w:szCs w:val="16"/>
              </w:rPr>
              <w:t>Correct notifyMOIChanges handling for YANG leaf-lists</w:t>
            </w:r>
          </w:p>
        </w:tc>
        <w:tc>
          <w:tcPr>
            <w:tcW w:w="708" w:type="dxa"/>
            <w:shd w:val="solid" w:color="FFFFFF" w:fill="auto"/>
          </w:tcPr>
          <w:p w14:paraId="20E556D9"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4D519FC" w14:textId="77777777" w:rsidTr="006F493A">
        <w:tc>
          <w:tcPr>
            <w:tcW w:w="800" w:type="dxa"/>
            <w:shd w:val="solid" w:color="FFFFFF" w:fill="auto"/>
          </w:tcPr>
          <w:p w14:paraId="03D9B30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51B5FA7E"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4D57A3A4" w14:textId="77777777" w:rsidR="00623B86" w:rsidRPr="00791EF5" w:rsidRDefault="00623B86" w:rsidP="00623B86">
            <w:pPr>
              <w:pStyle w:val="TAL"/>
              <w:keepNext w:val="0"/>
              <w:rPr>
                <w:noProof/>
                <w:sz w:val="16"/>
                <w:szCs w:val="16"/>
              </w:rPr>
            </w:pPr>
          </w:p>
        </w:tc>
        <w:tc>
          <w:tcPr>
            <w:tcW w:w="567" w:type="dxa"/>
            <w:shd w:val="solid" w:color="FFFFFF" w:fill="auto"/>
          </w:tcPr>
          <w:p w14:paraId="362DABB0" w14:textId="77777777" w:rsidR="00623B86" w:rsidRPr="00791EF5" w:rsidRDefault="00623B86" w:rsidP="00623B86">
            <w:pPr>
              <w:pStyle w:val="TAL"/>
              <w:keepNext w:val="0"/>
              <w:rPr>
                <w:noProof/>
                <w:sz w:val="16"/>
                <w:szCs w:val="16"/>
              </w:rPr>
            </w:pPr>
          </w:p>
        </w:tc>
        <w:tc>
          <w:tcPr>
            <w:tcW w:w="425" w:type="dxa"/>
            <w:shd w:val="solid" w:color="FFFFFF" w:fill="auto"/>
          </w:tcPr>
          <w:p w14:paraId="11204200" w14:textId="77777777" w:rsidR="00623B86" w:rsidRPr="00791EF5" w:rsidRDefault="00623B86" w:rsidP="00623B86">
            <w:pPr>
              <w:pStyle w:val="TAL"/>
              <w:keepNext w:val="0"/>
              <w:rPr>
                <w:noProof/>
                <w:sz w:val="16"/>
                <w:szCs w:val="16"/>
              </w:rPr>
            </w:pPr>
          </w:p>
        </w:tc>
        <w:tc>
          <w:tcPr>
            <w:tcW w:w="567" w:type="dxa"/>
            <w:shd w:val="solid" w:color="FFFFFF" w:fill="auto"/>
          </w:tcPr>
          <w:p w14:paraId="1D90C348" w14:textId="77777777" w:rsidR="00623B86" w:rsidRPr="00791EF5" w:rsidRDefault="00623B86" w:rsidP="00623B86">
            <w:pPr>
              <w:pStyle w:val="TAL"/>
              <w:keepNext w:val="0"/>
              <w:rPr>
                <w:noProof/>
                <w:sz w:val="16"/>
                <w:szCs w:val="16"/>
              </w:rPr>
            </w:pPr>
          </w:p>
        </w:tc>
        <w:tc>
          <w:tcPr>
            <w:tcW w:w="4678" w:type="dxa"/>
            <w:shd w:val="solid" w:color="FFFFFF" w:fill="auto"/>
          </w:tcPr>
          <w:p w14:paraId="55A06D5B" w14:textId="77777777" w:rsidR="00623B86" w:rsidRPr="00791EF5" w:rsidRDefault="00623B86" w:rsidP="00623B86">
            <w:pPr>
              <w:pStyle w:val="TAL"/>
              <w:keepNext w:val="0"/>
              <w:rPr>
                <w:sz w:val="16"/>
                <w:szCs w:val="16"/>
              </w:rPr>
            </w:pPr>
            <w:r w:rsidRPr="00791EF5">
              <w:rPr>
                <w:sz w:val="16"/>
                <w:szCs w:val="16"/>
              </w:rPr>
              <w:t>Annex A.1.1 aligned with FORGE content</w:t>
            </w:r>
          </w:p>
        </w:tc>
        <w:tc>
          <w:tcPr>
            <w:tcW w:w="708" w:type="dxa"/>
            <w:shd w:val="solid" w:color="FFFFFF" w:fill="auto"/>
          </w:tcPr>
          <w:p w14:paraId="069031DA" w14:textId="77777777" w:rsidR="00623B86" w:rsidRPr="00791EF5" w:rsidRDefault="00623B86" w:rsidP="00623B86">
            <w:pPr>
              <w:pStyle w:val="TAL"/>
              <w:keepNext w:val="0"/>
              <w:rPr>
                <w:noProof/>
                <w:sz w:val="16"/>
                <w:szCs w:val="16"/>
              </w:rPr>
            </w:pPr>
            <w:r w:rsidRPr="00791EF5">
              <w:rPr>
                <w:noProof/>
                <w:sz w:val="16"/>
                <w:szCs w:val="16"/>
              </w:rPr>
              <w:t>17.2.1</w:t>
            </w:r>
          </w:p>
        </w:tc>
      </w:tr>
      <w:tr w:rsidR="00623B86" w:rsidRPr="00215D3C" w14:paraId="5AE652F7" w14:textId="77777777" w:rsidTr="006F493A">
        <w:tc>
          <w:tcPr>
            <w:tcW w:w="800" w:type="dxa"/>
            <w:shd w:val="solid" w:color="FFFFFF" w:fill="auto"/>
          </w:tcPr>
          <w:p w14:paraId="5E52D5AD"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2ADC34B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5CDF861B"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6289F0A" w14:textId="77777777" w:rsidR="00623B86" w:rsidRPr="00791EF5" w:rsidRDefault="00623B86" w:rsidP="00623B86">
            <w:pPr>
              <w:pStyle w:val="TAL"/>
              <w:keepNext w:val="0"/>
              <w:rPr>
                <w:noProof/>
                <w:sz w:val="16"/>
                <w:szCs w:val="16"/>
              </w:rPr>
            </w:pPr>
            <w:r w:rsidRPr="00791EF5">
              <w:rPr>
                <w:noProof/>
                <w:sz w:val="16"/>
                <w:szCs w:val="16"/>
              </w:rPr>
              <w:t>0227</w:t>
            </w:r>
          </w:p>
        </w:tc>
        <w:tc>
          <w:tcPr>
            <w:tcW w:w="425" w:type="dxa"/>
            <w:shd w:val="solid" w:color="FFFFFF" w:fill="auto"/>
          </w:tcPr>
          <w:p w14:paraId="5F6A05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15AE798"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736CAA" w14:textId="77777777" w:rsidR="00623B86" w:rsidRPr="00791EF5" w:rsidRDefault="00623B86" w:rsidP="00623B86">
            <w:pPr>
              <w:pStyle w:val="TAL"/>
              <w:keepNext w:val="0"/>
              <w:rPr>
                <w:sz w:val="16"/>
                <w:szCs w:val="16"/>
              </w:rPr>
            </w:pPr>
            <w:r w:rsidRPr="00791EF5">
              <w:rPr>
                <w:sz w:val="16"/>
                <w:szCs w:val="16"/>
              </w:rPr>
              <w:t>Correct OpenAPI definition of HTTP DELETE</w:t>
            </w:r>
          </w:p>
        </w:tc>
        <w:tc>
          <w:tcPr>
            <w:tcW w:w="708" w:type="dxa"/>
            <w:shd w:val="solid" w:color="FFFFFF" w:fill="auto"/>
          </w:tcPr>
          <w:p w14:paraId="421C834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256BD7" w14:textId="77777777" w:rsidTr="006F493A">
        <w:tc>
          <w:tcPr>
            <w:tcW w:w="800" w:type="dxa"/>
            <w:shd w:val="solid" w:color="FFFFFF" w:fill="auto"/>
          </w:tcPr>
          <w:p w14:paraId="5109A70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A5A3E9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3210345"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87602E" w14:textId="77777777" w:rsidR="00623B86" w:rsidRPr="00791EF5" w:rsidRDefault="00623B86" w:rsidP="00623B86">
            <w:pPr>
              <w:pStyle w:val="TAL"/>
              <w:keepNext w:val="0"/>
              <w:rPr>
                <w:noProof/>
                <w:sz w:val="16"/>
                <w:szCs w:val="16"/>
              </w:rPr>
            </w:pPr>
            <w:r w:rsidRPr="00791EF5">
              <w:rPr>
                <w:noProof/>
                <w:sz w:val="16"/>
                <w:szCs w:val="16"/>
              </w:rPr>
              <w:t>0229</w:t>
            </w:r>
          </w:p>
        </w:tc>
        <w:tc>
          <w:tcPr>
            <w:tcW w:w="425" w:type="dxa"/>
            <w:shd w:val="solid" w:color="FFFFFF" w:fill="auto"/>
          </w:tcPr>
          <w:p w14:paraId="6881B72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35B2E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C12CEB7" w14:textId="77777777" w:rsidR="00623B86" w:rsidRPr="00791EF5" w:rsidRDefault="00623B86" w:rsidP="00623B86">
            <w:pPr>
              <w:pStyle w:val="TAL"/>
              <w:keepNext w:val="0"/>
              <w:rPr>
                <w:sz w:val="16"/>
                <w:szCs w:val="16"/>
              </w:rPr>
            </w:pPr>
            <w:r w:rsidRPr="00791EF5">
              <w:rPr>
                <w:sz w:val="16"/>
                <w:szCs w:val="16"/>
              </w:rPr>
              <w:t>Correct type of observedValue attribute</w:t>
            </w:r>
          </w:p>
        </w:tc>
        <w:tc>
          <w:tcPr>
            <w:tcW w:w="708" w:type="dxa"/>
            <w:shd w:val="solid" w:color="FFFFFF" w:fill="auto"/>
          </w:tcPr>
          <w:p w14:paraId="28913ED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4E23EDB0" w14:textId="77777777" w:rsidTr="006F493A">
        <w:tc>
          <w:tcPr>
            <w:tcW w:w="800" w:type="dxa"/>
            <w:shd w:val="solid" w:color="FFFFFF" w:fill="auto"/>
          </w:tcPr>
          <w:p w14:paraId="21A702D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F2546AE"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41540BF"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E61E0C9" w14:textId="77777777" w:rsidR="00623B86" w:rsidRPr="00791EF5" w:rsidRDefault="00623B86" w:rsidP="00623B86">
            <w:pPr>
              <w:pStyle w:val="TAL"/>
              <w:keepNext w:val="0"/>
              <w:rPr>
                <w:noProof/>
                <w:sz w:val="16"/>
                <w:szCs w:val="16"/>
              </w:rPr>
            </w:pPr>
            <w:r w:rsidRPr="00791EF5">
              <w:rPr>
                <w:noProof/>
                <w:sz w:val="16"/>
                <w:szCs w:val="16"/>
              </w:rPr>
              <w:t>0231</w:t>
            </w:r>
          </w:p>
        </w:tc>
        <w:tc>
          <w:tcPr>
            <w:tcW w:w="425" w:type="dxa"/>
            <w:shd w:val="solid" w:color="FFFFFF" w:fill="auto"/>
          </w:tcPr>
          <w:p w14:paraId="3BF9738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BD213A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547DE8D" w14:textId="77777777" w:rsidR="00623B86" w:rsidRPr="00791EF5" w:rsidRDefault="00623B86" w:rsidP="00623B86">
            <w:pPr>
              <w:pStyle w:val="TAL"/>
              <w:keepNext w:val="0"/>
              <w:rPr>
                <w:sz w:val="16"/>
                <w:szCs w:val="16"/>
              </w:rPr>
            </w:pPr>
            <w:r w:rsidRPr="00791EF5">
              <w:rPr>
                <w:sz w:val="16"/>
                <w:szCs w:val="16"/>
              </w:rPr>
              <w:t>Correct definition of the HTTP GET response</w:t>
            </w:r>
          </w:p>
        </w:tc>
        <w:tc>
          <w:tcPr>
            <w:tcW w:w="708" w:type="dxa"/>
            <w:shd w:val="solid" w:color="FFFFFF" w:fill="auto"/>
          </w:tcPr>
          <w:p w14:paraId="6131CA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526DE3D" w14:textId="77777777" w:rsidTr="006F493A">
        <w:tc>
          <w:tcPr>
            <w:tcW w:w="800" w:type="dxa"/>
            <w:shd w:val="solid" w:color="FFFFFF" w:fill="auto"/>
          </w:tcPr>
          <w:p w14:paraId="53625E6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FCBF9E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F3F932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FDE0EA" w14:textId="77777777" w:rsidR="00623B86" w:rsidRPr="00791EF5" w:rsidRDefault="00623B86" w:rsidP="00623B86">
            <w:pPr>
              <w:pStyle w:val="TAL"/>
              <w:keepNext w:val="0"/>
              <w:rPr>
                <w:noProof/>
                <w:sz w:val="16"/>
                <w:szCs w:val="16"/>
              </w:rPr>
            </w:pPr>
            <w:r w:rsidRPr="00791EF5">
              <w:rPr>
                <w:noProof/>
                <w:sz w:val="16"/>
                <w:szCs w:val="16"/>
              </w:rPr>
              <w:t>0233</w:t>
            </w:r>
          </w:p>
        </w:tc>
        <w:tc>
          <w:tcPr>
            <w:tcW w:w="425" w:type="dxa"/>
            <w:shd w:val="solid" w:color="FFFFFF" w:fill="auto"/>
          </w:tcPr>
          <w:p w14:paraId="2AAA5A5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593DB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EA2259F"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3D8A13D0"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30086232" w14:textId="77777777" w:rsidTr="006F493A">
        <w:tc>
          <w:tcPr>
            <w:tcW w:w="800" w:type="dxa"/>
            <w:shd w:val="solid" w:color="FFFFFF" w:fill="auto"/>
          </w:tcPr>
          <w:p w14:paraId="6F28B58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7C9077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630FB3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02308CF" w14:textId="77777777" w:rsidR="00623B86" w:rsidRPr="00791EF5" w:rsidRDefault="00623B86" w:rsidP="00623B86">
            <w:pPr>
              <w:pStyle w:val="TAL"/>
              <w:keepNext w:val="0"/>
              <w:rPr>
                <w:noProof/>
                <w:sz w:val="16"/>
                <w:szCs w:val="16"/>
              </w:rPr>
            </w:pPr>
            <w:r w:rsidRPr="00791EF5">
              <w:rPr>
                <w:noProof/>
                <w:sz w:val="16"/>
                <w:szCs w:val="16"/>
              </w:rPr>
              <w:t>0235</w:t>
            </w:r>
          </w:p>
        </w:tc>
        <w:tc>
          <w:tcPr>
            <w:tcW w:w="425" w:type="dxa"/>
            <w:shd w:val="solid" w:color="FFFFFF" w:fill="auto"/>
          </w:tcPr>
          <w:p w14:paraId="3B15C92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DD218A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009CAAB" w14:textId="77777777" w:rsidR="00623B86" w:rsidRPr="00791EF5" w:rsidRDefault="00623B86" w:rsidP="00623B86">
            <w:pPr>
              <w:pStyle w:val="TAL"/>
              <w:keepNext w:val="0"/>
              <w:rPr>
                <w:sz w:val="16"/>
                <w:szCs w:val="16"/>
              </w:rPr>
            </w:pPr>
            <w:r w:rsidRPr="00791EF5">
              <w:rPr>
                <w:sz w:val="16"/>
                <w:szCs w:val="16"/>
              </w:rPr>
              <w:t>Remove duplicated message flows (REST SS of ProvMnS)</w:t>
            </w:r>
          </w:p>
        </w:tc>
        <w:tc>
          <w:tcPr>
            <w:tcW w:w="708" w:type="dxa"/>
            <w:shd w:val="solid" w:color="FFFFFF" w:fill="auto"/>
          </w:tcPr>
          <w:p w14:paraId="62B0B479"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9A3463" w14:textId="77777777" w:rsidTr="006F493A">
        <w:tc>
          <w:tcPr>
            <w:tcW w:w="800" w:type="dxa"/>
            <w:shd w:val="solid" w:color="FFFFFF" w:fill="auto"/>
          </w:tcPr>
          <w:p w14:paraId="4CABE2A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9229C8B"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3FDC8113"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950840E" w14:textId="77777777" w:rsidR="00623B86" w:rsidRPr="00791EF5" w:rsidRDefault="00623B86" w:rsidP="00623B86">
            <w:pPr>
              <w:pStyle w:val="TAL"/>
              <w:keepNext w:val="0"/>
              <w:rPr>
                <w:noProof/>
                <w:sz w:val="16"/>
                <w:szCs w:val="16"/>
              </w:rPr>
            </w:pPr>
            <w:r w:rsidRPr="00791EF5">
              <w:rPr>
                <w:noProof/>
                <w:sz w:val="16"/>
                <w:szCs w:val="16"/>
              </w:rPr>
              <w:t>0237</w:t>
            </w:r>
          </w:p>
        </w:tc>
        <w:tc>
          <w:tcPr>
            <w:tcW w:w="425" w:type="dxa"/>
            <w:shd w:val="solid" w:color="FFFFFF" w:fill="auto"/>
          </w:tcPr>
          <w:p w14:paraId="70E6D1DE"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20E281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4259AC1" w14:textId="77777777" w:rsidR="00623B86" w:rsidRPr="00791EF5" w:rsidRDefault="00623B86" w:rsidP="00623B86">
            <w:pPr>
              <w:pStyle w:val="TAL"/>
              <w:keepNext w:val="0"/>
              <w:rPr>
                <w:sz w:val="16"/>
                <w:szCs w:val="16"/>
              </w:rPr>
            </w:pPr>
            <w:r w:rsidRPr="00791EF5">
              <w:rPr>
                <w:sz w:val="16"/>
                <w:szCs w:val="16"/>
              </w:rPr>
              <w:t>Add introduction clause to the Prov MnS definition</w:t>
            </w:r>
          </w:p>
        </w:tc>
        <w:tc>
          <w:tcPr>
            <w:tcW w:w="708" w:type="dxa"/>
            <w:shd w:val="solid" w:color="FFFFFF" w:fill="auto"/>
          </w:tcPr>
          <w:p w14:paraId="41AEBD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23EB77C" w14:textId="77777777" w:rsidTr="006F493A">
        <w:tc>
          <w:tcPr>
            <w:tcW w:w="800" w:type="dxa"/>
            <w:shd w:val="solid" w:color="FFFFFF" w:fill="auto"/>
          </w:tcPr>
          <w:p w14:paraId="21D8A9E9"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FFB115C"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2DD5B55D"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7A9B7A70" w14:textId="77777777" w:rsidR="00623B86" w:rsidRPr="00791EF5" w:rsidRDefault="00623B86" w:rsidP="00623B86">
            <w:pPr>
              <w:pStyle w:val="TAL"/>
              <w:keepNext w:val="0"/>
              <w:rPr>
                <w:noProof/>
                <w:sz w:val="16"/>
                <w:szCs w:val="16"/>
              </w:rPr>
            </w:pPr>
            <w:r w:rsidRPr="00791EF5">
              <w:rPr>
                <w:noProof/>
                <w:sz w:val="16"/>
                <w:szCs w:val="16"/>
              </w:rPr>
              <w:t>0238</w:t>
            </w:r>
          </w:p>
        </w:tc>
        <w:tc>
          <w:tcPr>
            <w:tcW w:w="425" w:type="dxa"/>
            <w:shd w:val="solid" w:color="FFFFFF" w:fill="auto"/>
          </w:tcPr>
          <w:p w14:paraId="39B509B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432C4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90604AB" w14:textId="77777777" w:rsidR="00623B86" w:rsidRPr="00791EF5" w:rsidRDefault="00623B86" w:rsidP="00623B86">
            <w:pPr>
              <w:pStyle w:val="TAL"/>
              <w:keepNext w:val="0"/>
              <w:rPr>
                <w:sz w:val="16"/>
                <w:szCs w:val="16"/>
              </w:rPr>
            </w:pPr>
            <w:r w:rsidRPr="00791EF5">
              <w:rPr>
                <w:sz w:val="16"/>
                <w:szCs w:val="16"/>
              </w:rPr>
              <w:t>Add missing insert attribute to the data type MoiChange</w:t>
            </w:r>
          </w:p>
        </w:tc>
        <w:tc>
          <w:tcPr>
            <w:tcW w:w="708" w:type="dxa"/>
            <w:shd w:val="solid" w:color="FFFFFF" w:fill="auto"/>
          </w:tcPr>
          <w:p w14:paraId="36EDF78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AD6E7AB" w14:textId="77777777" w:rsidTr="006F493A">
        <w:tc>
          <w:tcPr>
            <w:tcW w:w="800" w:type="dxa"/>
            <w:shd w:val="solid" w:color="FFFFFF" w:fill="auto"/>
          </w:tcPr>
          <w:p w14:paraId="1B11F30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AA52B5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D7D3DC4"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58B75DC5" w14:textId="77777777" w:rsidR="00623B86" w:rsidRPr="00791EF5" w:rsidRDefault="00623B86" w:rsidP="00623B86">
            <w:pPr>
              <w:pStyle w:val="TAL"/>
              <w:keepNext w:val="0"/>
              <w:rPr>
                <w:noProof/>
                <w:sz w:val="16"/>
                <w:szCs w:val="16"/>
              </w:rPr>
            </w:pPr>
            <w:r w:rsidRPr="00791EF5">
              <w:rPr>
                <w:noProof/>
                <w:sz w:val="16"/>
                <w:szCs w:val="16"/>
              </w:rPr>
              <w:t>0239</w:t>
            </w:r>
          </w:p>
        </w:tc>
        <w:tc>
          <w:tcPr>
            <w:tcW w:w="425" w:type="dxa"/>
            <w:shd w:val="solid" w:color="FFFFFF" w:fill="auto"/>
          </w:tcPr>
          <w:p w14:paraId="0D95390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0BA12B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D6DE241" w14:textId="77777777" w:rsidR="00623B86" w:rsidRPr="00791EF5" w:rsidRDefault="00623B86" w:rsidP="00623B86">
            <w:pPr>
              <w:pStyle w:val="TAL"/>
              <w:keepNext w:val="0"/>
              <w:rPr>
                <w:sz w:val="16"/>
                <w:szCs w:val="16"/>
              </w:rPr>
            </w:pPr>
            <w:r w:rsidRPr="00791EF5">
              <w:rPr>
                <w:sz w:val="16"/>
                <w:szCs w:val="16"/>
              </w:rPr>
              <w:t>Clarify allowed values for href parameter in notifyMOIChanges (NETCONF/YANG)</w:t>
            </w:r>
          </w:p>
        </w:tc>
        <w:tc>
          <w:tcPr>
            <w:tcW w:w="708" w:type="dxa"/>
            <w:shd w:val="solid" w:color="FFFFFF" w:fill="auto"/>
          </w:tcPr>
          <w:p w14:paraId="2B8DD2A6"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247A4893" w14:textId="77777777" w:rsidTr="006F493A">
        <w:tc>
          <w:tcPr>
            <w:tcW w:w="800" w:type="dxa"/>
            <w:shd w:val="solid" w:color="FFFFFF" w:fill="auto"/>
          </w:tcPr>
          <w:p w14:paraId="21828242"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26CBF0A0"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78DAEB02"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0176B779" w14:textId="77777777" w:rsidR="00623B86" w:rsidRPr="00791EF5" w:rsidRDefault="00623B86" w:rsidP="00623B86">
            <w:pPr>
              <w:pStyle w:val="TAL"/>
              <w:keepNext w:val="0"/>
              <w:rPr>
                <w:noProof/>
                <w:sz w:val="16"/>
                <w:szCs w:val="16"/>
              </w:rPr>
            </w:pPr>
            <w:r w:rsidRPr="00791EF5">
              <w:rPr>
                <w:noProof/>
                <w:sz w:val="16"/>
                <w:szCs w:val="16"/>
              </w:rPr>
              <w:t>0241</w:t>
            </w:r>
          </w:p>
        </w:tc>
        <w:tc>
          <w:tcPr>
            <w:tcW w:w="425" w:type="dxa"/>
            <w:shd w:val="solid" w:color="FFFFFF" w:fill="auto"/>
          </w:tcPr>
          <w:p w14:paraId="4269474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BE0D3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B293BD4" w14:textId="77777777" w:rsidR="00623B86" w:rsidRPr="00791EF5" w:rsidRDefault="00623B86" w:rsidP="00623B86">
            <w:pPr>
              <w:pStyle w:val="TAL"/>
              <w:keepNext w:val="0"/>
              <w:rPr>
                <w:sz w:val="16"/>
                <w:szCs w:val="16"/>
              </w:rPr>
            </w:pPr>
            <w:r w:rsidRPr="00791EF5">
              <w:rPr>
                <w:sz w:val="16"/>
                <w:szCs w:val="16"/>
              </w:rPr>
              <w:t>Align media type names with TS 32.158</w:t>
            </w:r>
          </w:p>
        </w:tc>
        <w:tc>
          <w:tcPr>
            <w:tcW w:w="708" w:type="dxa"/>
            <w:shd w:val="solid" w:color="FFFFFF" w:fill="auto"/>
          </w:tcPr>
          <w:p w14:paraId="57E9193E"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71CE59C2" w14:textId="77777777" w:rsidTr="006F493A">
        <w:tc>
          <w:tcPr>
            <w:tcW w:w="800" w:type="dxa"/>
            <w:shd w:val="solid" w:color="FFFFFF" w:fill="auto"/>
          </w:tcPr>
          <w:p w14:paraId="023EFC35"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455E37B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4A8B9B95"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68DC6D88" w14:textId="77777777" w:rsidR="00623B86" w:rsidRPr="00791EF5" w:rsidRDefault="00623B86" w:rsidP="00623B86">
            <w:pPr>
              <w:pStyle w:val="TAL"/>
              <w:keepNext w:val="0"/>
              <w:rPr>
                <w:noProof/>
                <w:sz w:val="16"/>
                <w:szCs w:val="16"/>
              </w:rPr>
            </w:pPr>
            <w:r w:rsidRPr="00791EF5">
              <w:rPr>
                <w:noProof/>
                <w:sz w:val="16"/>
                <w:szCs w:val="16"/>
              </w:rPr>
              <w:t>0243</w:t>
            </w:r>
          </w:p>
        </w:tc>
        <w:tc>
          <w:tcPr>
            <w:tcW w:w="425" w:type="dxa"/>
            <w:shd w:val="solid" w:color="FFFFFF" w:fill="auto"/>
          </w:tcPr>
          <w:p w14:paraId="6B62E2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B948E1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D1CE2C0" w14:textId="77777777" w:rsidR="00623B86" w:rsidRPr="00791EF5" w:rsidRDefault="00623B86" w:rsidP="00623B86">
            <w:pPr>
              <w:pStyle w:val="TAL"/>
              <w:keepNext w:val="0"/>
              <w:rPr>
                <w:sz w:val="16"/>
                <w:szCs w:val="16"/>
              </w:rPr>
            </w:pPr>
            <w:r w:rsidRPr="00791EF5">
              <w:rPr>
                <w:sz w:val="16"/>
                <w:szCs w:val="16"/>
              </w:rPr>
              <w:t>Add examples for notifyMOICreation, notifyMOIDeletion and notifyAttributeValueChanges</w:t>
            </w:r>
          </w:p>
        </w:tc>
        <w:tc>
          <w:tcPr>
            <w:tcW w:w="708" w:type="dxa"/>
            <w:shd w:val="solid" w:color="FFFFFF" w:fill="auto"/>
          </w:tcPr>
          <w:p w14:paraId="7833AF0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1953DC73" w14:textId="77777777" w:rsidTr="006F493A">
        <w:tc>
          <w:tcPr>
            <w:tcW w:w="800" w:type="dxa"/>
            <w:shd w:val="solid" w:color="FFFFFF" w:fill="auto"/>
          </w:tcPr>
          <w:p w14:paraId="14566CED"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29D86E7"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04D3EB6" w14:textId="77777777" w:rsidR="00623B86" w:rsidRPr="00791EF5" w:rsidRDefault="00623B86" w:rsidP="00623B86">
            <w:pPr>
              <w:pStyle w:val="TAL"/>
              <w:keepNext w:val="0"/>
              <w:rPr>
                <w:noProof/>
                <w:sz w:val="16"/>
                <w:szCs w:val="16"/>
              </w:rPr>
            </w:pPr>
            <w:r w:rsidRPr="00791EF5">
              <w:rPr>
                <w:noProof/>
                <w:sz w:val="16"/>
                <w:szCs w:val="16"/>
              </w:rPr>
              <w:t>SP-230196</w:t>
            </w:r>
          </w:p>
        </w:tc>
        <w:tc>
          <w:tcPr>
            <w:tcW w:w="567" w:type="dxa"/>
            <w:shd w:val="solid" w:color="FFFFFF" w:fill="auto"/>
          </w:tcPr>
          <w:p w14:paraId="2E6B8A16" w14:textId="77777777" w:rsidR="00623B86" w:rsidRPr="00791EF5" w:rsidRDefault="00623B86" w:rsidP="00623B86">
            <w:pPr>
              <w:pStyle w:val="TAL"/>
              <w:keepNext w:val="0"/>
              <w:rPr>
                <w:noProof/>
                <w:sz w:val="16"/>
                <w:szCs w:val="16"/>
              </w:rPr>
            </w:pPr>
            <w:r w:rsidRPr="00791EF5">
              <w:rPr>
                <w:noProof/>
                <w:sz w:val="16"/>
                <w:szCs w:val="16"/>
              </w:rPr>
              <w:t>0244</w:t>
            </w:r>
          </w:p>
        </w:tc>
        <w:tc>
          <w:tcPr>
            <w:tcW w:w="425" w:type="dxa"/>
            <w:shd w:val="solid" w:color="FFFFFF" w:fill="auto"/>
          </w:tcPr>
          <w:p w14:paraId="6E9D29C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E58EA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4213D33" w14:textId="77777777" w:rsidR="00623B86" w:rsidRPr="00791EF5" w:rsidRDefault="00623B86" w:rsidP="00623B86">
            <w:pPr>
              <w:pStyle w:val="TAL"/>
              <w:keepNext w:val="0"/>
              <w:rPr>
                <w:sz w:val="16"/>
                <w:szCs w:val="16"/>
              </w:rPr>
            </w:pPr>
            <w:r w:rsidRPr="00791EF5">
              <w:rPr>
                <w:sz w:val="16"/>
                <w:szCs w:val="16"/>
              </w:rPr>
              <w:t>Clarify definitions related to attributes</w:t>
            </w:r>
          </w:p>
        </w:tc>
        <w:tc>
          <w:tcPr>
            <w:tcW w:w="708" w:type="dxa"/>
            <w:shd w:val="solid" w:color="FFFFFF" w:fill="auto"/>
          </w:tcPr>
          <w:p w14:paraId="1A35B45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0E8A7EB5" w14:textId="77777777" w:rsidTr="006F493A">
        <w:tc>
          <w:tcPr>
            <w:tcW w:w="800" w:type="dxa"/>
            <w:shd w:val="solid" w:color="FFFFFF" w:fill="auto"/>
          </w:tcPr>
          <w:p w14:paraId="413CEAC3"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907238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1EA4F48" w14:textId="77777777" w:rsidR="00623B86" w:rsidRPr="00791EF5" w:rsidRDefault="00623B86" w:rsidP="00623B86">
            <w:pPr>
              <w:pStyle w:val="TAL"/>
              <w:keepNext w:val="0"/>
              <w:rPr>
                <w:noProof/>
                <w:sz w:val="16"/>
                <w:szCs w:val="16"/>
              </w:rPr>
            </w:pPr>
            <w:r w:rsidRPr="00791EF5">
              <w:rPr>
                <w:noProof/>
                <w:sz w:val="16"/>
                <w:szCs w:val="16"/>
              </w:rPr>
              <w:t>SP-230200</w:t>
            </w:r>
          </w:p>
        </w:tc>
        <w:tc>
          <w:tcPr>
            <w:tcW w:w="567" w:type="dxa"/>
            <w:shd w:val="solid" w:color="FFFFFF" w:fill="auto"/>
          </w:tcPr>
          <w:p w14:paraId="14F025D8" w14:textId="77777777" w:rsidR="00623B86" w:rsidRPr="00791EF5" w:rsidRDefault="00623B86" w:rsidP="00623B86">
            <w:pPr>
              <w:pStyle w:val="TAL"/>
              <w:keepNext w:val="0"/>
              <w:rPr>
                <w:noProof/>
                <w:sz w:val="16"/>
                <w:szCs w:val="16"/>
              </w:rPr>
            </w:pPr>
            <w:r w:rsidRPr="00791EF5">
              <w:rPr>
                <w:noProof/>
                <w:sz w:val="16"/>
                <w:szCs w:val="16"/>
              </w:rPr>
              <w:t>0245</w:t>
            </w:r>
          </w:p>
        </w:tc>
        <w:tc>
          <w:tcPr>
            <w:tcW w:w="425" w:type="dxa"/>
            <w:shd w:val="solid" w:color="FFFFFF" w:fill="auto"/>
          </w:tcPr>
          <w:p w14:paraId="5BE89B2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594DCD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AE819DD" w14:textId="77777777" w:rsidR="00623B86" w:rsidRPr="00791EF5" w:rsidRDefault="00623B86" w:rsidP="00623B86">
            <w:pPr>
              <w:pStyle w:val="TAL"/>
              <w:keepNext w:val="0"/>
              <w:rPr>
                <w:sz w:val="16"/>
                <w:szCs w:val="16"/>
              </w:rPr>
            </w:pPr>
            <w:r w:rsidRPr="00791EF5">
              <w:rPr>
                <w:sz w:val="16"/>
                <w:szCs w:val="16"/>
              </w:rPr>
              <w:t>Updates for generic management services</w:t>
            </w:r>
          </w:p>
        </w:tc>
        <w:tc>
          <w:tcPr>
            <w:tcW w:w="708" w:type="dxa"/>
            <w:shd w:val="solid" w:color="FFFFFF" w:fill="auto"/>
          </w:tcPr>
          <w:p w14:paraId="75350840"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589F55CB" w14:textId="77777777" w:rsidTr="006F493A">
        <w:tc>
          <w:tcPr>
            <w:tcW w:w="800" w:type="dxa"/>
            <w:shd w:val="solid" w:color="FFFFFF" w:fill="auto"/>
          </w:tcPr>
          <w:p w14:paraId="722B982E"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D79FFE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C5BA0BB"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231EEEB" w14:textId="77777777" w:rsidR="00623B86" w:rsidRPr="00791EF5" w:rsidRDefault="00623B86" w:rsidP="00623B86">
            <w:pPr>
              <w:pStyle w:val="TAL"/>
              <w:keepNext w:val="0"/>
              <w:rPr>
                <w:noProof/>
                <w:sz w:val="16"/>
                <w:szCs w:val="16"/>
              </w:rPr>
            </w:pPr>
            <w:r w:rsidRPr="00791EF5">
              <w:rPr>
                <w:noProof/>
                <w:sz w:val="16"/>
                <w:szCs w:val="16"/>
              </w:rPr>
              <w:t>0249</w:t>
            </w:r>
          </w:p>
        </w:tc>
        <w:tc>
          <w:tcPr>
            <w:tcW w:w="425" w:type="dxa"/>
            <w:shd w:val="solid" w:color="FFFFFF" w:fill="auto"/>
          </w:tcPr>
          <w:p w14:paraId="50A75D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FC27BF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31983DA" w14:textId="77777777" w:rsidR="00623B86" w:rsidRPr="00791EF5" w:rsidRDefault="00623B86" w:rsidP="00623B86">
            <w:pPr>
              <w:pStyle w:val="TAL"/>
              <w:keepNext w:val="0"/>
              <w:rPr>
                <w:sz w:val="16"/>
                <w:szCs w:val="16"/>
              </w:rPr>
            </w:pPr>
            <w:r w:rsidRPr="00791EF5">
              <w:rPr>
                <w:sz w:val="16"/>
                <w:szCs w:val="16"/>
              </w:rPr>
              <w:t>Netconf with-defaults</w:t>
            </w:r>
          </w:p>
        </w:tc>
        <w:tc>
          <w:tcPr>
            <w:tcW w:w="708" w:type="dxa"/>
            <w:shd w:val="solid" w:color="FFFFFF" w:fill="auto"/>
          </w:tcPr>
          <w:p w14:paraId="24E3F79F"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27222D0E" w14:textId="77777777" w:rsidTr="006F493A">
        <w:tc>
          <w:tcPr>
            <w:tcW w:w="800" w:type="dxa"/>
            <w:shd w:val="solid" w:color="FFFFFF" w:fill="auto"/>
          </w:tcPr>
          <w:p w14:paraId="73AB2E13"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9138D3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E1DF3DD"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E21408C" w14:textId="77777777" w:rsidR="00623B86" w:rsidRPr="00791EF5" w:rsidRDefault="00623B86" w:rsidP="00623B86">
            <w:pPr>
              <w:pStyle w:val="TAL"/>
              <w:keepNext w:val="0"/>
              <w:rPr>
                <w:noProof/>
                <w:sz w:val="16"/>
                <w:szCs w:val="16"/>
              </w:rPr>
            </w:pPr>
            <w:r w:rsidRPr="00791EF5">
              <w:rPr>
                <w:noProof/>
                <w:sz w:val="16"/>
                <w:szCs w:val="16"/>
              </w:rPr>
              <w:t>0253</w:t>
            </w:r>
          </w:p>
        </w:tc>
        <w:tc>
          <w:tcPr>
            <w:tcW w:w="425" w:type="dxa"/>
            <w:shd w:val="solid" w:color="FFFFFF" w:fill="auto"/>
          </w:tcPr>
          <w:p w14:paraId="0CB61DD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A398F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C314AF3"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4A151DB9"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FDA5653" w14:textId="77777777" w:rsidTr="006F493A">
        <w:tc>
          <w:tcPr>
            <w:tcW w:w="800" w:type="dxa"/>
            <w:shd w:val="solid" w:color="FFFFFF" w:fill="auto"/>
          </w:tcPr>
          <w:p w14:paraId="65274CAC"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2FB5537A"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5A5045DC" w14:textId="77777777" w:rsidR="00623B86" w:rsidRPr="00791EF5" w:rsidRDefault="00623B86" w:rsidP="00623B86">
            <w:pPr>
              <w:pStyle w:val="TAL"/>
              <w:keepNext w:val="0"/>
              <w:rPr>
                <w:noProof/>
                <w:sz w:val="16"/>
                <w:szCs w:val="16"/>
              </w:rPr>
            </w:pPr>
            <w:r w:rsidRPr="00791EF5">
              <w:rPr>
                <w:noProof/>
                <w:sz w:val="16"/>
                <w:szCs w:val="16"/>
              </w:rPr>
              <w:t>SP-230681</w:t>
            </w:r>
          </w:p>
        </w:tc>
        <w:tc>
          <w:tcPr>
            <w:tcW w:w="567" w:type="dxa"/>
            <w:shd w:val="solid" w:color="FFFFFF" w:fill="auto"/>
          </w:tcPr>
          <w:p w14:paraId="54950141" w14:textId="77777777" w:rsidR="00623B86" w:rsidRPr="00791EF5" w:rsidRDefault="00623B86" w:rsidP="00623B86">
            <w:pPr>
              <w:pStyle w:val="TAL"/>
              <w:keepNext w:val="0"/>
              <w:rPr>
                <w:noProof/>
                <w:sz w:val="16"/>
                <w:szCs w:val="16"/>
              </w:rPr>
            </w:pPr>
            <w:r w:rsidRPr="00791EF5">
              <w:rPr>
                <w:noProof/>
                <w:sz w:val="16"/>
                <w:szCs w:val="16"/>
              </w:rPr>
              <w:t>0255</w:t>
            </w:r>
          </w:p>
        </w:tc>
        <w:tc>
          <w:tcPr>
            <w:tcW w:w="425" w:type="dxa"/>
            <w:shd w:val="solid" w:color="FFFFFF" w:fill="auto"/>
          </w:tcPr>
          <w:p w14:paraId="735E0FE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93E8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4A83F0" w14:textId="77777777" w:rsidR="00623B86" w:rsidRPr="00791EF5" w:rsidRDefault="00623B86" w:rsidP="00623B86">
            <w:pPr>
              <w:pStyle w:val="TAL"/>
              <w:keepNext w:val="0"/>
              <w:rPr>
                <w:sz w:val="16"/>
                <w:szCs w:val="16"/>
              </w:rPr>
            </w:pPr>
            <w:r w:rsidRPr="00791EF5">
              <w:rPr>
                <w:sz w:val="16"/>
                <w:szCs w:val="16"/>
              </w:rPr>
              <w:t xml:space="preserve">Correction the Information Type for objectClass and objectInstance </w:t>
            </w:r>
          </w:p>
        </w:tc>
        <w:tc>
          <w:tcPr>
            <w:tcW w:w="708" w:type="dxa"/>
            <w:shd w:val="solid" w:color="FFFFFF" w:fill="auto"/>
          </w:tcPr>
          <w:p w14:paraId="20B44C28"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612CF329" w14:textId="77777777" w:rsidTr="006F493A">
        <w:tc>
          <w:tcPr>
            <w:tcW w:w="800" w:type="dxa"/>
            <w:shd w:val="solid" w:color="FFFFFF" w:fill="auto"/>
          </w:tcPr>
          <w:p w14:paraId="362E860B"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31D9304F"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741F1825" w14:textId="77777777" w:rsidR="00623B86" w:rsidRPr="00791EF5" w:rsidRDefault="00623B86" w:rsidP="00623B86">
            <w:pPr>
              <w:pStyle w:val="TAL"/>
              <w:keepNext w:val="0"/>
              <w:rPr>
                <w:noProof/>
                <w:sz w:val="16"/>
                <w:szCs w:val="16"/>
              </w:rPr>
            </w:pPr>
            <w:r w:rsidRPr="00791EF5">
              <w:rPr>
                <w:noProof/>
                <w:sz w:val="16"/>
                <w:szCs w:val="16"/>
              </w:rPr>
              <w:t>SP-230649</w:t>
            </w:r>
          </w:p>
        </w:tc>
        <w:tc>
          <w:tcPr>
            <w:tcW w:w="567" w:type="dxa"/>
            <w:shd w:val="solid" w:color="FFFFFF" w:fill="auto"/>
          </w:tcPr>
          <w:p w14:paraId="67EE2E49" w14:textId="77777777" w:rsidR="00623B86" w:rsidRPr="00791EF5" w:rsidRDefault="00623B86" w:rsidP="00623B86">
            <w:pPr>
              <w:pStyle w:val="TAL"/>
              <w:keepNext w:val="0"/>
              <w:rPr>
                <w:noProof/>
                <w:sz w:val="16"/>
                <w:szCs w:val="16"/>
              </w:rPr>
            </w:pPr>
            <w:r w:rsidRPr="00791EF5">
              <w:rPr>
                <w:noProof/>
                <w:sz w:val="16"/>
                <w:szCs w:val="16"/>
              </w:rPr>
              <w:t>0256</w:t>
            </w:r>
          </w:p>
        </w:tc>
        <w:tc>
          <w:tcPr>
            <w:tcW w:w="425" w:type="dxa"/>
            <w:shd w:val="solid" w:color="FFFFFF" w:fill="auto"/>
          </w:tcPr>
          <w:p w14:paraId="3772A79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49557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043FFD1" w14:textId="77777777" w:rsidR="00623B86" w:rsidRPr="00791EF5" w:rsidRDefault="00623B86" w:rsidP="00623B86">
            <w:pPr>
              <w:pStyle w:val="TAL"/>
              <w:keepNext w:val="0"/>
              <w:rPr>
                <w:sz w:val="16"/>
                <w:szCs w:val="16"/>
              </w:rPr>
            </w:pPr>
            <w:r w:rsidRPr="00791EF5">
              <w:rPr>
                <w:sz w:val="16"/>
                <w:szCs w:val="16"/>
              </w:rPr>
              <w:t>Resources-edgeNrm is missing in resource schema</w:t>
            </w:r>
          </w:p>
        </w:tc>
        <w:tc>
          <w:tcPr>
            <w:tcW w:w="708" w:type="dxa"/>
            <w:shd w:val="solid" w:color="FFFFFF" w:fill="auto"/>
          </w:tcPr>
          <w:p w14:paraId="3BB9C7A6"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0F6F34A6" w14:textId="77777777" w:rsidTr="006F493A">
        <w:tc>
          <w:tcPr>
            <w:tcW w:w="800" w:type="dxa"/>
            <w:shd w:val="solid" w:color="FFFFFF" w:fill="auto"/>
          </w:tcPr>
          <w:p w14:paraId="14794D28"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C91A22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A070CA9"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B7D7C59" w14:textId="77777777" w:rsidR="00623B86" w:rsidRPr="00791EF5" w:rsidRDefault="00623B86" w:rsidP="00623B86">
            <w:pPr>
              <w:pStyle w:val="TAL"/>
              <w:keepNext w:val="0"/>
              <w:rPr>
                <w:noProof/>
                <w:sz w:val="16"/>
                <w:szCs w:val="16"/>
              </w:rPr>
            </w:pPr>
            <w:r w:rsidRPr="00791EF5">
              <w:rPr>
                <w:noProof/>
                <w:sz w:val="16"/>
                <w:szCs w:val="16"/>
              </w:rPr>
              <w:t>0258</w:t>
            </w:r>
          </w:p>
        </w:tc>
        <w:tc>
          <w:tcPr>
            <w:tcW w:w="425" w:type="dxa"/>
            <w:shd w:val="solid" w:color="FFFFFF" w:fill="auto"/>
          </w:tcPr>
          <w:p w14:paraId="68182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2B73C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05E6E5" w14:textId="77777777" w:rsidR="00623B86" w:rsidRPr="00791EF5" w:rsidRDefault="00623B86" w:rsidP="00623B86">
            <w:pPr>
              <w:pStyle w:val="TAL"/>
              <w:keepNext w:val="0"/>
              <w:rPr>
                <w:sz w:val="16"/>
                <w:szCs w:val="16"/>
              </w:rPr>
            </w:pPr>
            <w:r w:rsidRPr="00791EF5">
              <w:rPr>
                <w:sz w:val="16"/>
                <w:szCs w:val="16"/>
              </w:rPr>
              <w:t>Correct media types used with HTTP Patch</w:t>
            </w:r>
          </w:p>
        </w:tc>
        <w:tc>
          <w:tcPr>
            <w:tcW w:w="708" w:type="dxa"/>
            <w:shd w:val="solid" w:color="FFFFFF" w:fill="auto"/>
          </w:tcPr>
          <w:p w14:paraId="7577C937"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069DC10" w14:textId="77777777" w:rsidTr="006F493A">
        <w:tc>
          <w:tcPr>
            <w:tcW w:w="800" w:type="dxa"/>
            <w:shd w:val="solid" w:color="FFFFFF" w:fill="auto"/>
          </w:tcPr>
          <w:p w14:paraId="38438CE9"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1281A0D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204E613"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0FB2BAF" w14:textId="77777777" w:rsidR="00623B86" w:rsidRPr="00791EF5" w:rsidRDefault="00623B86" w:rsidP="00623B86">
            <w:pPr>
              <w:pStyle w:val="TAL"/>
              <w:keepNext w:val="0"/>
              <w:rPr>
                <w:noProof/>
                <w:sz w:val="16"/>
                <w:szCs w:val="16"/>
              </w:rPr>
            </w:pPr>
            <w:r w:rsidRPr="00791EF5">
              <w:rPr>
                <w:noProof/>
                <w:sz w:val="16"/>
                <w:szCs w:val="16"/>
              </w:rPr>
              <w:t>0260</w:t>
            </w:r>
          </w:p>
        </w:tc>
        <w:tc>
          <w:tcPr>
            <w:tcW w:w="425" w:type="dxa"/>
            <w:shd w:val="solid" w:color="FFFFFF" w:fill="auto"/>
          </w:tcPr>
          <w:p w14:paraId="1EC7CF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5E6C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B7FE656" w14:textId="77777777" w:rsidR="00623B86" w:rsidRPr="00791EF5" w:rsidRDefault="00623B86" w:rsidP="00623B86">
            <w:pPr>
              <w:pStyle w:val="TAL"/>
              <w:keepNext w:val="0"/>
              <w:rPr>
                <w:sz w:val="16"/>
                <w:szCs w:val="16"/>
              </w:rPr>
            </w:pPr>
            <w:r w:rsidRPr="00791EF5">
              <w:rPr>
                <w:sz w:val="16"/>
                <w:szCs w:val="16"/>
              </w:rPr>
              <w:t xml:space="preserve">Clarification on notification target </w:t>
            </w:r>
          </w:p>
        </w:tc>
        <w:tc>
          <w:tcPr>
            <w:tcW w:w="708" w:type="dxa"/>
            <w:shd w:val="solid" w:color="FFFFFF" w:fill="auto"/>
          </w:tcPr>
          <w:p w14:paraId="64B43533"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9D12C94" w14:textId="77777777" w:rsidTr="006F493A">
        <w:tc>
          <w:tcPr>
            <w:tcW w:w="800" w:type="dxa"/>
            <w:shd w:val="solid" w:color="FFFFFF" w:fill="auto"/>
          </w:tcPr>
          <w:p w14:paraId="282C394A"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439E9FE1"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376845F8" w14:textId="77777777" w:rsidR="00623B86" w:rsidRPr="00791EF5" w:rsidRDefault="00623B86" w:rsidP="00623B86">
            <w:pPr>
              <w:pStyle w:val="TAL"/>
              <w:keepNext w:val="0"/>
              <w:rPr>
                <w:noProof/>
                <w:sz w:val="16"/>
                <w:szCs w:val="16"/>
              </w:rPr>
            </w:pPr>
            <w:r w:rsidRPr="00791EF5">
              <w:rPr>
                <w:noProof/>
                <w:sz w:val="16"/>
                <w:szCs w:val="16"/>
              </w:rPr>
              <w:t>SP-230647</w:t>
            </w:r>
          </w:p>
        </w:tc>
        <w:tc>
          <w:tcPr>
            <w:tcW w:w="567" w:type="dxa"/>
            <w:shd w:val="solid" w:color="FFFFFF" w:fill="auto"/>
          </w:tcPr>
          <w:p w14:paraId="3650FCA8" w14:textId="77777777" w:rsidR="00623B86" w:rsidRPr="00791EF5" w:rsidRDefault="00623B86" w:rsidP="00623B86">
            <w:pPr>
              <w:pStyle w:val="TAL"/>
              <w:keepNext w:val="0"/>
              <w:rPr>
                <w:noProof/>
                <w:sz w:val="16"/>
                <w:szCs w:val="16"/>
              </w:rPr>
            </w:pPr>
            <w:r w:rsidRPr="00791EF5">
              <w:rPr>
                <w:noProof/>
                <w:sz w:val="16"/>
                <w:szCs w:val="16"/>
              </w:rPr>
              <w:t>0263</w:t>
            </w:r>
          </w:p>
        </w:tc>
        <w:tc>
          <w:tcPr>
            <w:tcW w:w="425" w:type="dxa"/>
            <w:shd w:val="solid" w:color="FFFFFF" w:fill="auto"/>
          </w:tcPr>
          <w:p w14:paraId="5BF99065"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0256AF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0684DA93" w14:textId="77777777" w:rsidR="00623B86" w:rsidRPr="00791EF5" w:rsidRDefault="00623B86" w:rsidP="00623B86">
            <w:pPr>
              <w:pStyle w:val="TAL"/>
              <w:keepNext w:val="0"/>
              <w:rPr>
                <w:sz w:val="16"/>
                <w:szCs w:val="16"/>
              </w:rPr>
            </w:pPr>
            <w:r w:rsidRPr="00791EF5">
              <w:rPr>
                <w:sz w:val="16"/>
                <w:szCs w:val="16"/>
              </w:rPr>
              <w:t>Correction of RFC references, and alarm information</w:t>
            </w:r>
          </w:p>
        </w:tc>
        <w:tc>
          <w:tcPr>
            <w:tcW w:w="708" w:type="dxa"/>
            <w:shd w:val="solid" w:color="FFFFFF" w:fill="auto"/>
          </w:tcPr>
          <w:p w14:paraId="31C1FB44"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0D38C3F" w14:textId="77777777" w:rsidTr="006F493A">
        <w:tc>
          <w:tcPr>
            <w:tcW w:w="800" w:type="dxa"/>
            <w:shd w:val="solid" w:color="FFFFFF" w:fill="auto"/>
          </w:tcPr>
          <w:p w14:paraId="002ADCA9" w14:textId="46A5C6F6"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75FF5F2" w14:textId="60CEA641"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076B0163" w14:textId="77777777" w:rsidR="00623B86" w:rsidRPr="00791EF5" w:rsidRDefault="00623B86" w:rsidP="00623B86">
            <w:pPr>
              <w:pStyle w:val="TAL"/>
              <w:keepNext w:val="0"/>
              <w:rPr>
                <w:noProof/>
                <w:sz w:val="16"/>
                <w:szCs w:val="16"/>
              </w:rPr>
            </w:pPr>
          </w:p>
        </w:tc>
        <w:tc>
          <w:tcPr>
            <w:tcW w:w="567" w:type="dxa"/>
            <w:shd w:val="solid" w:color="FFFFFF" w:fill="auto"/>
          </w:tcPr>
          <w:p w14:paraId="2F20E4DC" w14:textId="77777777" w:rsidR="00623B86" w:rsidRPr="00791EF5" w:rsidRDefault="00623B86" w:rsidP="00623B86">
            <w:pPr>
              <w:pStyle w:val="TAL"/>
              <w:keepNext w:val="0"/>
              <w:rPr>
                <w:noProof/>
                <w:sz w:val="16"/>
                <w:szCs w:val="16"/>
              </w:rPr>
            </w:pPr>
          </w:p>
        </w:tc>
        <w:tc>
          <w:tcPr>
            <w:tcW w:w="425" w:type="dxa"/>
            <w:shd w:val="solid" w:color="FFFFFF" w:fill="auto"/>
          </w:tcPr>
          <w:p w14:paraId="1BF89575" w14:textId="77777777" w:rsidR="00623B86" w:rsidRPr="00791EF5" w:rsidRDefault="00623B86" w:rsidP="00623B86">
            <w:pPr>
              <w:pStyle w:val="TAL"/>
              <w:keepNext w:val="0"/>
              <w:rPr>
                <w:noProof/>
                <w:sz w:val="16"/>
                <w:szCs w:val="16"/>
              </w:rPr>
            </w:pPr>
          </w:p>
        </w:tc>
        <w:tc>
          <w:tcPr>
            <w:tcW w:w="567" w:type="dxa"/>
            <w:shd w:val="solid" w:color="FFFFFF" w:fill="auto"/>
          </w:tcPr>
          <w:p w14:paraId="2A8A6BAB" w14:textId="77777777" w:rsidR="00623B86" w:rsidRPr="00791EF5" w:rsidRDefault="00623B86" w:rsidP="00623B86">
            <w:pPr>
              <w:pStyle w:val="TAL"/>
              <w:keepNext w:val="0"/>
              <w:rPr>
                <w:noProof/>
                <w:sz w:val="16"/>
                <w:szCs w:val="16"/>
              </w:rPr>
            </w:pPr>
          </w:p>
        </w:tc>
        <w:tc>
          <w:tcPr>
            <w:tcW w:w="4678" w:type="dxa"/>
            <w:shd w:val="solid" w:color="FFFFFF" w:fill="auto"/>
          </w:tcPr>
          <w:p w14:paraId="1B514183" w14:textId="72CCF21D" w:rsidR="00623B86" w:rsidRPr="00791EF5" w:rsidRDefault="00623B86" w:rsidP="00623B86">
            <w:pPr>
              <w:pStyle w:val="TAL"/>
              <w:keepNext w:val="0"/>
              <w:rPr>
                <w:sz w:val="16"/>
                <w:szCs w:val="16"/>
              </w:rPr>
            </w:pPr>
            <w:r w:rsidRPr="00791EF5">
              <w:rPr>
                <w:sz w:val="16"/>
                <w:szCs w:val="16"/>
              </w:rPr>
              <w:t>Adding code files to the zip</w:t>
            </w:r>
          </w:p>
        </w:tc>
        <w:tc>
          <w:tcPr>
            <w:tcW w:w="708" w:type="dxa"/>
            <w:shd w:val="solid" w:color="FFFFFF" w:fill="auto"/>
          </w:tcPr>
          <w:p w14:paraId="174AEF85" w14:textId="3B712EF5" w:rsidR="00623B86" w:rsidRPr="00791EF5" w:rsidRDefault="00623B86" w:rsidP="00623B86">
            <w:pPr>
              <w:pStyle w:val="TAL"/>
              <w:keepNext w:val="0"/>
              <w:rPr>
                <w:noProof/>
                <w:sz w:val="16"/>
                <w:szCs w:val="16"/>
              </w:rPr>
            </w:pPr>
            <w:r w:rsidRPr="00791EF5">
              <w:rPr>
                <w:noProof/>
                <w:sz w:val="16"/>
                <w:szCs w:val="16"/>
              </w:rPr>
              <w:t>17.5.1</w:t>
            </w:r>
          </w:p>
        </w:tc>
      </w:tr>
      <w:tr w:rsidR="00A673E7" w:rsidRPr="00215D3C" w14:paraId="1928DDAC" w14:textId="77777777" w:rsidTr="006F493A">
        <w:tc>
          <w:tcPr>
            <w:tcW w:w="800" w:type="dxa"/>
            <w:shd w:val="solid" w:color="FFFFFF" w:fill="auto"/>
          </w:tcPr>
          <w:p w14:paraId="2278B6C3" w14:textId="1B39AE2B" w:rsidR="00A673E7" w:rsidRPr="00791EF5" w:rsidRDefault="00A673E7" w:rsidP="00A673E7">
            <w:pPr>
              <w:pStyle w:val="TAL"/>
              <w:keepNext w:val="0"/>
              <w:rPr>
                <w:noProof/>
                <w:sz w:val="16"/>
                <w:szCs w:val="16"/>
              </w:rPr>
            </w:pPr>
            <w:r w:rsidRPr="00791EF5">
              <w:rPr>
                <w:noProof/>
                <w:sz w:val="16"/>
                <w:szCs w:val="16"/>
              </w:rPr>
              <w:t>2023-07</w:t>
            </w:r>
          </w:p>
        </w:tc>
        <w:tc>
          <w:tcPr>
            <w:tcW w:w="901" w:type="dxa"/>
            <w:shd w:val="solid" w:color="FFFFFF" w:fill="auto"/>
          </w:tcPr>
          <w:p w14:paraId="0C081183" w14:textId="1C637D65" w:rsidR="00A673E7" w:rsidRPr="00791EF5" w:rsidRDefault="00A673E7" w:rsidP="00A673E7">
            <w:pPr>
              <w:pStyle w:val="TAL"/>
              <w:keepNext w:val="0"/>
              <w:rPr>
                <w:noProof/>
                <w:sz w:val="16"/>
                <w:szCs w:val="16"/>
              </w:rPr>
            </w:pPr>
            <w:r w:rsidRPr="00791EF5">
              <w:rPr>
                <w:noProof/>
                <w:sz w:val="16"/>
                <w:szCs w:val="16"/>
              </w:rPr>
              <w:t>SA#100</w:t>
            </w:r>
          </w:p>
        </w:tc>
        <w:tc>
          <w:tcPr>
            <w:tcW w:w="993" w:type="dxa"/>
            <w:shd w:val="solid" w:color="FFFFFF" w:fill="auto"/>
          </w:tcPr>
          <w:p w14:paraId="2C948AAF" w14:textId="77777777" w:rsidR="00A673E7" w:rsidRPr="00791EF5" w:rsidRDefault="00A673E7" w:rsidP="00A673E7">
            <w:pPr>
              <w:pStyle w:val="TAL"/>
              <w:keepNext w:val="0"/>
              <w:rPr>
                <w:noProof/>
                <w:sz w:val="16"/>
                <w:szCs w:val="16"/>
              </w:rPr>
            </w:pPr>
          </w:p>
        </w:tc>
        <w:tc>
          <w:tcPr>
            <w:tcW w:w="567" w:type="dxa"/>
            <w:shd w:val="solid" w:color="FFFFFF" w:fill="auto"/>
          </w:tcPr>
          <w:p w14:paraId="599928F9" w14:textId="77777777" w:rsidR="00A673E7" w:rsidRPr="00791EF5" w:rsidRDefault="00A673E7" w:rsidP="00A673E7">
            <w:pPr>
              <w:pStyle w:val="TAL"/>
              <w:keepNext w:val="0"/>
              <w:rPr>
                <w:noProof/>
                <w:sz w:val="16"/>
                <w:szCs w:val="16"/>
              </w:rPr>
            </w:pPr>
          </w:p>
        </w:tc>
        <w:tc>
          <w:tcPr>
            <w:tcW w:w="425" w:type="dxa"/>
            <w:shd w:val="solid" w:color="FFFFFF" w:fill="auto"/>
          </w:tcPr>
          <w:p w14:paraId="63C5CAA5" w14:textId="77777777" w:rsidR="00A673E7" w:rsidRPr="00791EF5" w:rsidRDefault="00A673E7" w:rsidP="00A673E7">
            <w:pPr>
              <w:pStyle w:val="TAL"/>
              <w:keepNext w:val="0"/>
              <w:rPr>
                <w:noProof/>
                <w:sz w:val="16"/>
                <w:szCs w:val="16"/>
              </w:rPr>
            </w:pPr>
          </w:p>
        </w:tc>
        <w:tc>
          <w:tcPr>
            <w:tcW w:w="567" w:type="dxa"/>
            <w:shd w:val="solid" w:color="FFFFFF" w:fill="auto"/>
          </w:tcPr>
          <w:p w14:paraId="35FC1540" w14:textId="77777777" w:rsidR="00A673E7" w:rsidRPr="00791EF5" w:rsidRDefault="00A673E7" w:rsidP="00A673E7">
            <w:pPr>
              <w:pStyle w:val="TAL"/>
              <w:keepNext w:val="0"/>
              <w:rPr>
                <w:noProof/>
                <w:sz w:val="16"/>
                <w:szCs w:val="16"/>
              </w:rPr>
            </w:pPr>
          </w:p>
        </w:tc>
        <w:tc>
          <w:tcPr>
            <w:tcW w:w="4678" w:type="dxa"/>
            <w:shd w:val="solid" w:color="FFFFFF" w:fill="auto"/>
          </w:tcPr>
          <w:p w14:paraId="22C81503" w14:textId="31DCBA48" w:rsidR="00A673E7" w:rsidRPr="00791EF5" w:rsidRDefault="00A673E7" w:rsidP="00A673E7">
            <w:pPr>
              <w:pStyle w:val="TAL"/>
              <w:keepNext w:val="0"/>
              <w:rPr>
                <w:sz w:val="16"/>
                <w:szCs w:val="16"/>
              </w:rPr>
            </w:pPr>
            <w:r w:rsidRPr="00791EF5">
              <w:rPr>
                <w:sz w:val="16"/>
                <w:szCs w:val="16"/>
              </w:rPr>
              <w:t>Fixing header and footer</w:t>
            </w:r>
          </w:p>
        </w:tc>
        <w:tc>
          <w:tcPr>
            <w:tcW w:w="708" w:type="dxa"/>
            <w:shd w:val="solid" w:color="FFFFFF" w:fill="auto"/>
          </w:tcPr>
          <w:p w14:paraId="70DAE8FB" w14:textId="2E09151B" w:rsidR="00A673E7" w:rsidRPr="00791EF5" w:rsidRDefault="00A673E7" w:rsidP="00A673E7">
            <w:pPr>
              <w:pStyle w:val="TAL"/>
              <w:keepNext w:val="0"/>
              <w:rPr>
                <w:noProof/>
                <w:sz w:val="16"/>
                <w:szCs w:val="16"/>
              </w:rPr>
            </w:pPr>
            <w:r w:rsidRPr="00791EF5">
              <w:rPr>
                <w:noProof/>
                <w:sz w:val="16"/>
                <w:szCs w:val="16"/>
              </w:rPr>
              <w:t>17.5.2</w:t>
            </w:r>
          </w:p>
        </w:tc>
      </w:tr>
      <w:tr w:rsidR="00C80525" w:rsidRPr="00215D3C" w14:paraId="7F277C01" w14:textId="77777777" w:rsidTr="006F493A">
        <w:tc>
          <w:tcPr>
            <w:tcW w:w="800" w:type="dxa"/>
            <w:shd w:val="solid" w:color="FFFFFF" w:fill="auto"/>
          </w:tcPr>
          <w:p w14:paraId="75ECF74C" w14:textId="02A10537" w:rsidR="00C80525" w:rsidRPr="00791EF5" w:rsidRDefault="00C80525" w:rsidP="00A673E7">
            <w:pPr>
              <w:pStyle w:val="TAL"/>
              <w:keepNext w:val="0"/>
              <w:rPr>
                <w:noProof/>
                <w:sz w:val="16"/>
                <w:szCs w:val="16"/>
              </w:rPr>
            </w:pPr>
            <w:r w:rsidRPr="00791EF5">
              <w:rPr>
                <w:noProof/>
                <w:sz w:val="16"/>
                <w:szCs w:val="16"/>
              </w:rPr>
              <w:t>2023-09</w:t>
            </w:r>
          </w:p>
        </w:tc>
        <w:tc>
          <w:tcPr>
            <w:tcW w:w="901" w:type="dxa"/>
            <w:shd w:val="solid" w:color="FFFFFF" w:fill="auto"/>
          </w:tcPr>
          <w:p w14:paraId="1ED81D77" w14:textId="52C60822" w:rsidR="00C80525" w:rsidRPr="00791EF5" w:rsidRDefault="00C80525" w:rsidP="00A673E7">
            <w:pPr>
              <w:pStyle w:val="TAL"/>
              <w:keepNext w:val="0"/>
              <w:rPr>
                <w:noProof/>
                <w:sz w:val="16"/>
                <w:szCs w:val="16"/>
              </w:rPr>
            </w:pPr>
            <w:r w:rsidRPr="00791EF5">
              <w:rPr>
                <w:noProof/>
                <w:sz w:val="16"/>
                <w:szCs w:val="16"/>
              </w:rPr>
              <w:t>SA#101</w:t>
            </w:r>
          </w:p>
        </w:tc>
        <w:tc>
          <w:tcPr>
            <w:tcW w:w="993" w:type="dxa"/>
            <w:shd w:val="solid" w:color="FFFFFF" w:fill="auto"/>
          </w:tcPr>
          <w:p w14:paraId="63EF25A3" w14:textId="12BE9008" w:rsidR="00C80525" w:rsidRPr="00791EF5" w:rsidRDefault="00CE22F1" w:rsidP="00A673E7">
            <w:pPr>
              <w:pStyle w:val="TAL"/>
              <w:keepNext w:val="0"/>
              <w:rPr>
                <w:noProof/>
                <w:sz w:val="16"/>
                <w:szCs w:val="16"/>
              </w:rPr>
            </w:pPr>
            <w:r w:rsidRPr="00791EF5">
              <w:rPr>
                <w:noProof/>
                <w:sz w:val="16"/>
                <w:szCs w:val="16"/>
              </w:rPr>
              <w:t>SP-230944</w:t>
            </w:r>
          </w:p>
        </w:tc>
        <w:tc>
          <w:tcPr>
            <w:tcW w:w="567" w:type="dxa"/>
            <w:shd w:val="solid" w:color="FFFFFF" w:fill="auto"/>
          </w:tcPr>
          <w:p w14:paraId="6883BC06" w14:textId="0BD08C25" w:rsidR="00C80525" w:rsidRPr="00791EF5" w:rsidRDefault="003A0468" w:rsidP="00A673E7">
            <w:pPr>
              <w:pStyle w:val="TAL"/>
              <w:keepNext w:val="0"/>
              <w:rPr>
                <w:noProof/>
                <w:sz w:val="16"/>
                <w:szCs w:val="16"/>
              </w:rPr>
            </w:pPr>
            <w:r w:rsidRPr="00791EF5">
              <w:rPr>
                <w:noProof/>
                <w:sz w:val="16"/>
                <w:szCs w:val="16"/>
              </w:rPr>
              <w:t>0265</w:t>
            </w:r>
          </w:p>
        </w:tc>
        <w:tc>
          <w:tcPr>
            <w:tcW w:w="425" w:type="dxa"/>
            <w:shd w:val="solid" w:color="FFFFFF" w:fill="auto"/>
          </w:tcPr>
          <w:p w14:paraId="20D11BE8" w14:textId="544A6198" w:rsidR="00C80525" w:rsidRPr="00791EF5" w:rsidRDefault="003A0468" w:rsidP="00A673E7">
            <w:pPr>
              <w:pStyle w:val="TAL"/>
              <w:keepNext w:val="0"/>
              <w:rPr>
                <w:noProof/>
                <w:sz w:val="16"/>
                <w:szCs w:val="16"/>
              </w:rPr>
            </w:pPr>
            <w:r w:rsidRPr="00791EF5">
              <w:rPr>
                <w:noProof/>
                <w:sz w:val="16"/>
                <w:szCs w:val="16"/>
              </w:rPr>
              <w:t>-</w:t>
            </w:r>
          </w:p>
        </w:tc>
        <w:tc>
          <w:tcPr>
            <w:tcW w:w="567" w:type="dxa"/>
            <w:shd w:val="solid" w:color="FFFFFF" w:fill="auto"/>
          </w:tcPr>
          <w:p w14:paraId="11285213" w14:textId="18E8C226" w:rsidR="00C80525" w:rsidRPr="00791EF5" w:rsidRDefault="003A0468" w:rsidP="00A673E7">
            <w:pPr>
              <w:pStyle w:val="TAL"/>
              <w:keepNext w:val="0"/>
              <w:rPr>
                <w:noProof/>
                <w:sz w:val="16"/>
                <w:szCs w:val="16"/>
              </w:rPr>
            </w:pPr>
            <w:r w:rsidRPr="00791EF5">
              <w:rPr>
                <w:noProof/>
                <w:sz w:val="16"/>
                <w:szCs w:val="16"/>
              </w:rPr>
              <w:t>F</w:t>
            </w:r>
          </w:p>
        </w:tc>
        <w:tc>
          <w:tcPr>
            <w:tcW w:w="4678" w:type="dxa"/>
            <w:shd w:val="solid" w:color="FFFFFF" w:fill="auto"/>
          </w:tcPr>
          <w:p w14:paraId="52E15E9F" w14:textId="33FEC8DA" w:rsidR="00C80525" w:rsidRPr="00791EF5" w:rsidRDefault="0091480E" w:rsidP="00A673E7">
            <w:pPr>
              <w:pStyle w:val="TAL"/>
              <w:keepNext w:val="0"/>
              <w:rPr>
                <w:sz w:val="16"/>
                <w:szCs w:val="16"/>
              </w:rPr>
            </w:pPr>
            <w:r w:rsidRPr="00791EF5">
              <w:rPr>
                <w:sz w:val="16"/>
                <w:szCs w:val="16"/>
              </w:rPr>
              <w:t>Make probableCause mandatory in notifyChangedAlarmGeneral</w:t>
            </w:r>
          </w:p>
        </w:tc>
        <w:tc>
          <w:tcPr>
            <w:tcW w:w="708" w:type="dxa"/>
            <w:shd w:val="solid" w:color="FFFFFF" w:fill="auto"/>
          </w:tcPr>
          <w:p w14:paraId="2AF7CAB0" w14:textId="0EE1D7F9" w:rsidR="00C80525" w:rsidRPr="00791EF5" w:rsidRDefault="00C80525" w:rsidP="00A673E7">
            <w:pPr>
              <w:pStyle w:val="TAL"/>
              <w:keepNext w:val="0"/>
              <w:rPr>
                <w:noProof/>
                <w:sz w:val="16"/>
                <w:szCs w:val="16"/>
              </w:rPr>
            </w:pPr>
            <w:r w:rsidRPr="00791EF5">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791EF5" w:rsidRDefault="00C80525" w:rsidP="006F493A">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791EF5" w:rsidRDefault="00C80525" w:rsidP="006F493A">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791EF5" w:rsidRDefault="00CE22F1" w:rsidP="006F493A">
            <w:pPr>
              <w:pStyle w:val="TAL"/>
              <w:keepNext w:val="0"/>
              <w:rPr>
                <w:noProof/>
                <w:sz w:val="16"/>
                <w:szCs w:val="16"/>
              </w:rPr>
            </w:pPr>
            <w:r w:rsidRPr="00791EF5">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791EF5" w:rsidRDefault="003A0468" w:rsidP="006F493A">
            <w:pPr>
              <w:pStyle w:val="TAL"/>
              <w:keepNext w:val="0"/>
              <w:rPr>
                <w:noProof/>
                <w:sz w:val="16"/>
                <w:szCs w:val="16"/>
              </w:rPr>
            </w:pPr>
            <w:r w:rsidRPr="00791EF5">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791EF5" w:rsidRDefault="003A0468" w:rsidP="006F493A">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791EF5" w:rsidRDefault="003A0468" w:rsidP="006F493A">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791EF5" w:rsidRDefault="0091480E" w:rsidP="006F493A">
            <w:pPr>
              <w:pStyle w:val="TAL"/>
              <w:keepNext w:val="0"/>
              <w:rPr>
                <w:sz w:val="16"/>
                <w:szCs w:val="16"/>
              </w:rPr>
            </w:pPr>
            <w:r w:rsidRPr="00791EF5">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791EF5" w:rsidRDefault="00C80525" w:rsidP="006F493A">
            <w:pPr>
              <w:pStyle w:val="TAL"/>
              <w:keepNext w:val="0"/>
              <w:rPr>
                <w:noProof/>
                <w:sz w:val="16"/>
                <w:szCs w:val="16"/>
              </w:rPr>
            </w:pPr>
            <w:r w:rsidRPr="00791EF5">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791EF5" w:rsidRDefault="003A0468" w:rsidP="00CE22F1">
            <w:pPr>
              <w:pStyle w:val="TAL"/>
              <w:keepNext w:val="0"/>
              <w:rPr>
                <w:noProof/>
                <w:sz w:val="16"/>
                <w:szCs w:val="16"/>
              </w:rPr>
            </w:pPr>
            <w:r w:rsidRPr="00791EF5">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791EF5" w:rsidRDefault="0091480E" w:rsidP="00CE22F1">
            <w:pPr>
              <w:pStyle w:val="TAL"/>
              <w:keepNext w:val="0"/>
              <w:rPr>
                <w:sz w:val="16"/>
                <w:szCs w:val="16"/>
              </w:rPr>
            </w:pPr>
            <w:r w:rsidRPr="00791EF5">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791EF5" w:rsidRDefault="003A0468" w:rsidP="00CE22F1">
            <w:pPr>
              <w:pStyle w:val="TAL"/>
              <w:keepNext w:val="0"/>
              <w:rPr>
                <w:noProof/>
                <w:sz w:val="16"/>
                <w:szCs w:val="16"/>
              </w:rPr>
            </w:pPr>
            <w:r w:rsidRPr="00791EF5">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791EF5" w:rsidRDefault="0091480E" w:rsidP="00CE22F1">
            <w:pPr>
              <w:pStyle w:val="TAL"/>
              <w:keepNext w:val="0"/>
              <w:rPr>
                <w:sz w:val="16"/>
                <w:szCs w:val="16"/>
              </w:rPr>
            </w:pPr>
            <w:r w:rsidRPr="00791EF5">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791EF5" w:rsidRDefault="003A0468" w:rsidP="00CE22F1">
            <w:pPr>
              <w:pStyle w:val="TAL"/>
              <w:keepNext w:val="0"/>
              <w:rPr>
                <w:noProof/>
                <w:sz w:val="16"/>
                <w:szCs w:val="16"/>
              </w:rPr>
            </w:pPr>
            <w:r w:rsidRPr="00791EF5">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791EF5" w:rsidRDefault="003A0468" w:rsidP="00CE22F1">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791EF5" w:rsidRDefault="0091480E" w:rsidP="00CE22F1">
            <w:pPr>
              <w:pStyle w:val="TAL"/>
              <w:keepNext w:val="0"/>
              <w:rPr>
                <w:sz w:val="16"/>
                <w:szCs w:val="16"/>
              </w:rPr>
            </w:pPr>
            <w:r w:rsidRPr="00791EF5">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791EF5" w:rsidRDefault="003A0468" w:rsidP="00CE22F1">
            <w:pPr>
              <w:pStyle w:val="TAL"/>
              <w:keepNext w:val="0"/>
              <w:rPr>
                <w:noProof/>
                <w:sz w:val="16"/>
                <w:szCs w:val="16"/>
              </w:rPr>
            </w:pPr>
            <w:r w:rsidRPr="00791EF5">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791EF5" w:rsidRDefault="0091480E" w:rsidP="00CE22F1">
            <w:pPr>
              <w:pStyle w:val="TAL"/>
              <w:keepNext w:val="0"/>
              <w:rPr>
                <w:sz w:val="16"/>
                <w:szCs w:val="16"/>
              </w:rPr>
            </w:pPr>
            <w:r w:rsidRPr="00791EF5">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791EF5" w:rsidRDefault="00CE22F1" w:rsidP="00CE22F1">
            <w:pPr>
              <w:pStyle w:val="TAL"/>
              <w:keepNext w:val="0"/>
              <w:rPr>
                <w:noProof/>
                <w:sz w:val="16"/>
                <w:szCs w:val="16"/>
              </w:rPr>
            </w:pPr>
            <w:r w:rsidRPr="00791EF5">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791EF5" w:rsidRDefault="005C6F0C" w:rsidP="005C6F0C">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791EF5" w:rsidRDefault="005C6F0C" w:rsidP="005C6F0C">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791EF5" w:rsidRDefault="005C6F0C" w:rsidP="005C6F0C">
            <w:pPr>
              <w:pStyle w:val="TAL"/>
              <w:keepNext w:val="0"/>
              <w:rPr>
                <w:sz w:val="16"/>
                <w:szCs w:val="16"/>
              </w:rPr>
            </w:pPr>
            <w:r w:rsidRPr="00791EF5">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791EF5" w:rsidRDefault="005C6F0C" w:rsidP="005C6F0C">
            <w:pPr>
              <w:pStyle w:val="TAL"/>
              <w:keepNext w:val="0"/>
              <w:rPr>
                <w:noProof/>
                <w:sz w:val="16"/>
                <w:szCs w:val="16"/>
              </w:rPr>
            </w:pPr>
            <w:r w:rsidRPr="00791EF5">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791EF5" w:rsidRDefault="005C6F0C" w:rsidP="005C6F0C">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791EF5" w:rsidRDefault="005C6F0C" w:rsidP="005C6F0C">
            <w:pPr>
              <w:pStyle w:val="TAL"/>
              <w:keepNext w:val="0"/>
              <w:rPr>
                <w:noProof/>
                <w:sz w:val="16"/>
                <w:szCs w:val="16"/>
              </w:rPr>
            </w:pPr>
            <w:r w:rsidRPr="00791EF5">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791EF5" w:rsidRDefault="005C6F0C" w:rsidP="005C6F0C">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Deprecate FM subscribe-unsubscribe</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791EF5" w:rsidRDefault="005C6F0C" w:rsidP="005C6F0C">
            <w:pPr>
              <w:pStyle w:val="TAL"/>
              <w:keepNext w:val="0"/>
              <w:rPr>
                <w:noProof/>
                <w:sz w:val="16"/>
                <w:szCs w:val="16"/>
              </w:rPr>
            </w:pPr>
            <w:r w:rsidRPr="00791EF5">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791EF5" w:rsidRDefault="00E920CB" w:rsidP="00E920CB">
            <w:pPr>
              <w:pStyle w:val="TAL"/>
              <w:keepNext w:val="0"/>
              <w:rPr>
                <w:rFonts w:cs="Arial"/>
                <w:noProof/>
                <w:sz w:val="16"/>
                <w:szCs w:val="16"/>
              </w:rPr>
            </w:pPr>
            <w:r w:rsidRPr="00791EF5">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791EF5" w:rsidRDefault="00E920CB" w:rsidP="00E920CB">
            <w:pPr>
              <w:pStyle w:val="TAL"/>
              <w:keepNext w:val="0"/>
              <w:rPr>
                <w:rFonts w:cs="Arial"/>
                <w:sz w:val="16"/>
                <w:szCs w:val="16"/>
              </w:rPr>
            </w:pPr>
            <w:r w:rsidRPr="00791EF5">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791EF5" w:rsidRDefault="00E920CB" w:rsidP="00E920CB">
            <w:pPr>
              <w:pStyle w:val="TAL"/>
              <w:keepNext w:val="0"/>
              <w:rPr>
                <w:rFonts w:cs="Arial"/>
                <w:noProof/>
                <w:sz w:val="16"/>
                <w:szCs w:val="16"/>
              </w:rPr>
            </w:pPr>
            <w:r w:rsidRPr="00791EF5">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791EF5" w:rsidRDefault="00E920CB" w:rsidP="00E920CB">
            <w:pPr>
              <w:pStyle w:val="TAL"/>
              <w:keepNext w:val="0"/>
              <w:rPr>
                <w:rFonts w:cs="Arial"/>
                <w:sz w:val="16"/>
                <w:szCs w:val="16"/>
              </w:rPr>
            </w:pPr>
            <w:r w:rsidRPr="00791EF5">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791EF5" w:rsidRDefault="00E920CB" w:rsidP="00E920CB">
            <w:pPr>
              <w:pStyle w:val="TAL"/>
              <w:keepNext w:val="0"/>
              <w:rPr>
                <w:rFonts w:cs="Arial"/>
                <w:noProof/>
                <w:sz w:val="16"/>
                <w:szCs w:val="16"/>
              </w:rPr>
            </w:pPr>
            <w:r w:rsidRPr="00791EF5">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791EF5" w:rsidRDefault="00E920CB" w:rsidP="00E920CB">
            <w:pPr>
              <w:pStyle w:val="TAL"/>
              <w:keepNext w:val="0"/>
              <w:rPr>
                <w:rFonts w:cs="Arial"/>
                <w:sz w:val="16"/>
                <w:szCs w:val="16"/>
              </w:rPr>
            </w:pPr>
            <w:r w:rsidRPr="00791EF5">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791EF5" w:rsidRDefault="00E920CB" w:rsidP="00E920CB">
            <w:pPr>
              <w:pStyle w:val="TAL"/>
              <w:keepNext w:val="0"/>
              <w:rPr>
                <w:rFonts w:cs="Arial"/>
                <w:noProof/>
                <w:sz w:val="16"/>
                <w:szCs w:val="16"/>
              </w:rPr>
            </w:pPr>
            <w:r w:rsidRPr="00791EF5">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791EF5" w:rsidRDefault="00E920CB" w:rsidP="00E920CB">
            <w:pPr>
              <w:pStyle w:val="TAL"/>
              <w:keepNext w:val="0"/>
              <w:rPr>
                <w:rFonts w:cs="Arial"/>
                <w:sz w:val="16"/>
                <w:szCs w:val="16"/>
              </w:rPr>
            </w:pPr>
            <w:r w:rsidRPr="00791EF5">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791EF5" w:rsidRDefault="00E920CB" w:rsidP="00E920CB">
            <w:pPr>
              <w:pStyle w:val="TAL"/>
              <w:keepNext w:val="0"/>
              <w:rPr>
                <w:rFonts w:cs="Arial"/>
                <w:sz w:val="16"/>
                <w:szCs w:val="16"/>
              </w:rPr>
            </w:pPr>
            <w:r w:rsidRPr="00791EF5">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791EF5" w:rsidRDefault="00E920CB" w:rsidP="00E920CB">
            <w:pPr>
              <w:pStyle w:val="TAL"/>
              <w:keepNext w:val="0"/>
              <w:rPr>
                <w:rFonts w:cs="Arial"/>
                <w:noProof/>
                <w:sz w:val="16"/>
                <w:szCs w:val="16"/>
              </w:rPr>
            </w:pPr>
            <w:r w:rsidRPr="00791EF5">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791EF5" w:rsidRDefault="00E920CB" w:rsidP="00E920CB">
            <w:pPr>
              <w:pStyle w:val="TAL"/>
              <w:keepNext w:val="0"/>
              <w:rPr>
                <w:rFonts w:cs="Arial"/>
                <w:noProof/>
                <w:sz w:val="16"/>
                <w:szCs w:val="16"/>
              </w:rPr>
            </w:pPr>
            <w:r w:rsidRPr="00791EF5">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791EF5" w:rsidRDefault="00E920CB" w:rsidP="00E920CB">
            <w:pPr>
              <w:pStyle w:val="TAL"/>
              <w:keepNext w:val="0"/>
              <w:rPr>
                <w:rFonts w:cs="Arial"/>
                <w:sz w:val="16"/>
                <w:szCs w:val="16"/>
              </w:rPr>
            </w:pPr>
            <w:r w:rsidRPr="00791EF5">
              <w:rPr>
                <w:rFonts w:cs="Arial"/>
                <w:color w:val="000000"/>
                <w:sz w:val="16"/>
                <w:szCs w:val="16"/>
              </w:rPr>
              <w:t>Editorial Correction</w:t>
            </w:r>
            <w:r w:rsidR="00076E0E" w:rsidRPr="00791EF5">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791EF5" w:rsidRDefault="00E920CB" w:rsidP="00E920CB">
            <w:pPr>
              <w:pStyle w:val="TAL"/>
              <w:keepNext w:val="0"/>
              <w:rPr>
                <w:rFonts w:cs="Arial"/>
                <w:noProof/>
                <w:sz w:val="16"/>
                <w:szCs w:val="16"/>
              </w:rPr>
            </w:pPr>
            <w:r w:rsidRPr="00791EF5">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791EF5" w:rsidRDefault="00E920CB" w:rsidP="00E920CB">
            <w:pPr>
              <w:pStyle w:val="TAL"/>
              <w:keepNext w:val="0"/>
              <w:rPr>
                <w:rFonts w:cs="Arial"/>
                <w:sz w:val="16"/>
                <w:szCs w:val="16"/>
              </w:rPr>
            </w:pPr>
            <w:r w:rsidRPr="00791EF5">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791EF5" w:rsidRDefault="00E920CB" w:rsidP="00E920CB">
            <w:pPr>
              <w:pStyle w:val="TAL"/>
              <w:keepNext w:val="0"/>
              <w:rPr>
                <w:rFonts w:cs="Arial"/>
                <w:sz w:val="16"/>
                <w:szCs w:val="16"/>
              </w:rPr>
            </w:pPr>
            <w:r w:rsidRPr="00791EF5">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791EF5" w:rsidRDefault="00E920CB" w:rsidP="00E920CB">
            <w:pPr>
              <w:pStyle w:val="TAL"/>
              <w:keepNext w:val="0"/>
              <w:rPr>
                <w:rFonts w:cs="Arial"/>
                <w:noProof/>
                <w:sz w:val="16"/>
                <w:szCs w:val="16"/>
              </w:rPr>
            </w:pPr>
            <w:r w:rsidRPr="00791EF5">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791EF5" w:rsidRDefault="00E920CB" w:rsidP="00E920CB">
            <w:pPr>
              <w:pStyle w:val="TAL"/>
              <w:keepNext w:val="0"/>
              <w:rPr>
                <w:rFonts w:cs="Arial"/>
                <w:sz w:val="16"/>
                <w:szCs w:val="16"/>
              </w:rPr>
            </w:pPr>
            <w:r w:rsidRPr="00791EF5">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791EF5" w:rsidRDefault="00E920CB" w:rsidP="00E920CB">
            <w:pPr>
              <w:pStyle w:val="TAL"/>
              <w:keepNext w:val="0"/>
              <w:rPr>
                <w:rFonts w:cs="Arial"/>
                <w:sz w:val="16"/>
                <w:szCs w:val="16"/>
              </w:rPr>
            </w:pPr>
            <w:r w:rsidRPr="00791EF5">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791EF5" w:rsidRDefault="00E920CB" w:rsidP="00E920CB">
            <w:pPr>
              <w:pStyle w:val="TAL"/>
              <w:keepNext w:val="0"/>
              <w:rPr>
                <w:rFonts w:cs="Arial"/>
                <w:noProof/>
                <w:sz w:val="16"/>
                <w:szCs w:val="16"/>
              </w:rPr>
            </w:pPr>
            <w:r w:rsidRPr="00791EF5">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791EF5" w:rsidRDefault="00E920CB" w:rsidP="00E920CB">
            <w:pPr>
              <w:pStyle w:val="TAL"/>
              <w:keepNext w:val="0"/>
              <w:rPr>
                <w:rFonts w:cs="Arial"/>
                <w:sz w:val="16"/>
                <w:szCs w:val="16"/>
              </w:rPr>
            </w:pPr>
            <w:r w:rsidRPr="00791EF5">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791EF5" w:rsidRDefault="00E920CB" w:rsidP="00E920CB">
            <w:pPr>
              <w:pStyle w:val="TAL"/>
              <w:keepNext w:val="0"/>
              <w:rPr>
                <w:rFonts w:cs="Arial"/>
                <w:sz w:val="16"/>
                <w:szCs w:val="16"/>
              </w:rPr>
            </w:pPr>
            <w:r w:rsidRPr="00791EF5">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791EF5" w:rsidRDefault="00E920CB" w:rsidP="00E920CB">
            <w:pPr>
              <w:pStyle w:val="TAL"/>
              <w:keepNext w:val="0"/>
              <w:rPr>
                <w:rFonts w:cs="Arial"/>
                <w:noProof/>
                <w:sz w:val="16"/>
                <w:szCs w:val="16"/>
              </w:rPr>
            </w:pPr>
            <w:r w:rsidRPr="00791EF5">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791EF5" w:rsidRDefault="00E920CB" w:rsidP="00E920CB">
            <w:pPr>
              <w:pStyle w:val="TAL"/>
              <w:keepNext w:val="0"/>
              <w:rPr>
                <w:rFonts w:cs="Arial"/>
                <w:noProof/>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791EF5" w:rsidRDefault="00E920CB" w:rsidP="00E920CB">
            <w:pPr>
              <w:pStyle w:val="TAL"/>
              <w:keepNext w:val="0"/>
              <w:rPr>
                <w:rFonts w:cs="Arial"/>
                <w:sz w:val="16"/>
                <w:szCs w:val="16"/>
              </w:rPr>
            </w:pPr>
            <w:r w:rsidRPr="00791EF5">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791EF5" w:rsidRDefault="0029026B" w:rsidP="0029026B">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791EF5" w:rsidRDefault="0029026B" w:rsidP="0029026B">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791EF5" w:rsidRDefault="0029026B" w:rsidP="0029026B">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791EF5" w:rsidRDefault="0029026B" w:rsidP="0029026B">
            <w:pPr>
              <w:pStyle w:val="TAL"/>
              <w:keepNext w:val="0"/>
              <w:rPr>
                <w:rFonts w:cs="Arial"/>
                <w:color w:val="000000"/>
                <w:sz w:val="16"/>
                <w:szCs w:val="16"/>
              </w:rPr>
            </w:pPr>
            <w:r w:rsidRPr="00791EF5">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791EF5"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791EF5" w:rsidRDefault="0029026B" w:rsidP="0029026B">
            <w:pPr>
              <w:pStyle w:val="TAL"/>
              <w:keepNext w:val="0"/>
              <w:rPr>
                <w:rFonts w:cs="Arial"/>
                <w:color w:val="000000"/>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791EF5" w:rsidRDefault="006F493A" w:rsidP="0029026B">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29026B" w:rsidRPr="00791EF5">
              <w:rPr>
                <w:sz w:val="16"/>
                <w:szCs w:val="16"/>
              </w:rPr>
              <w:t>notifyEvent stage 3</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791EF5" w:rsidRDefault="0029026B" w:rsidP="0029026B">
            <w:pPr>
              <w:pStyle w:val="TAL"/>
              <w:keepNext w:val="0"/>
              <w:rPr>
                <w:rFonts w:cs="Arial"/>
                <w:noProof/>
                <w:sz w:val="16"/>
                <w:szCs w:val="16"/>
              </w:rPr>
            </w:pPr>
            <w:r w:rsidRPr="00791EF5">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791EF5" w:rsidRDefault="00EE0D34" w:rsidP="00EE0D34">
            <w:pPr>
              <w:pStyle w:val="TAL"/>
              <w:keepNext w:val="0"/>
              <w:rPr>
                <w:rFonts w:cs="Arial"/>
                <w:color w:val="000000"/>
                <w:sz w:val="16"/>
                <w:szCs w:val="16"/>
              </w:rPr>
            </w:pPr>
            <w:r w:rsidRPr="00791EF5">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791EF5" w:rsidRDefault="00EE0D34" w:rsidP="00EE0D34">
            <w:pPr>
              <w:pStyle w:val="TAL"/>
              <w:keepNext w:val="0"/>
              <w:rPr>
                <w:rFonts w:cs="Arial"/>
                <w:color w:val="000000"/>
                <w:sz w:val="16"/>
                <w:szCs w:val="16"/>
              </w:rPr>
            </w:pPr>
            <w:r w:rsidRPr="00791EF5">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791EF5" w:rsidRDefault="00EE0D34" w:rsidP="00EE0D34">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new HTTP error response format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791EF5" w:rsidRDefault="00EE0D34" w:rsidP="00EE0D34">
            <w:pPr>
              <w:pStyle w:val="TAL"/>
              <w:keepNext w:val="0"/>
              <w:rPr>
                <w:rFonts w:cs="Arial"/>
                <w:color w:val="000000"/>
                <w:sz w:val="16"/>
                <w:szCs w:val="16"/>
              </w:rPr>
            </w:pPr>
            <w:r w:rsidRPr="00791EF5">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791EF5" w:rsidRDefault="006F493A" w:rsidP="00EE0D34">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EE0D34" w:rsidRPr="00791EF5">
              <w:rPr>
                <w:sz w:val="16"/>
                <w:szCs w:val="16"/>
              </w:rPr>
              <w:t>Add dataNodeSelector to getMOIAttributes (stage 2,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791EF5" w:rsidRDefault="00EE0D34" w:rsidP="00EE0D34">
            <w:pPr>
              <w:pStyle w:val="TAL"/>
              <w:keepNext w:val="0"/>
              <w:rPr>
                <w:rFonts w:cs="Arial"/>
                <w:color w:val="000000"/>
                <w:sz w:val="16"/>
                <w:szCs w:val="16"/>
              </w:rPr>
            </w:pPr>
            <w:r w:rsidRPr="00791EF5">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791EF5" w:rsidRDefault="00EE0D34" w:rsidP="00EE0D34">
            <w:pPr>
              <w:pStyle w:val="TAL"/>
              <w:keepNext w:val="0"/>
              <w:rPr>
                <w:sz w:val="16"/>
                <w:szCs w:val="16"/>
              </w:rPr>
            </w:pPr>
            <w:r w:rsidRPr="00791EF5">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7511F2"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791EF5" w:rsidRDefault="007511F2" w:rsidP="00EE0D34">
            <w:pPr>
              <w:pStyle w:val="TAL"/>
              <w:keepNext w:val="0"/>
              <w:rPr>
                <w:rFonts w:cs="Arial"/>
                <w:color w:val="000000"/>
                <w:sz w:val="16"/>
                <w:szCs w:val="16"/>
              </w:rPr>
            </w:pPr>
            <w:r w:rsidRPr="00791EF5">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791EF5" w:rsidRDefault="007511F2"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791EF5" w:rsidRDefault="007511F2"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791EF5" w:rsidRDefault="007511F2" w:rsidP="00EE0D34">
            <w:pPr>
              <w:pStyle w:val="TAL"/>
              <w:keepNext w:val="0"/>
              <w:rPr>
                <w:sz w:val="16"/>
                <w:szCs w:val="16"/>
              </w:rPr>
            </w:pPr>
            <w:r w:rsidRPr="00791EF5">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4469BD"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791EF5" w:rsidRDefault="004469BD" w:rsidP="00EE0D34">
            <w:pPr>
              <w:pStyle w:val="TAL"/>
              <w:keepNext w:val="0"/>
              <w:rPr>
                <w:rFonts w:cs="Arial"/>
                <w:color w:val="000000"/>
                <w:sz w:val="16"/>
                <w:szCs w:val="16"/>
              </w:rPr>
            </w:pPr>
            <w:r w:rsidRPr="00791EF5">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791EF5" w:rsidRDefault="004469B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791EF5" w:rsidRDefault="004469BD" w:rsidP="00EE0D34">
            <w:pPr>
              <w:pStyle w:val="TAL"/>
              <w:keepNext w:val="0"/>
              <w:rPr>
                <w:rFonts w:cs="Arial"/>
                <w:color w:val="000000"/>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791EF5" w:rsidRDefault="004469BD" w:rsidP="00EE0D34">
            <w:pPr>
              <w:pStyle w:val="TAL"/>
              <w:keepNext w:val="0"/>
              <w:rPr>
                <w:sz w:val="16"/>
                <w:szCs w:val="16"/>
              </w:rPr>
            </w:pPr>
            <w:r w:rsidRPr="00791EF5">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791EF5" w:rsidRDefault="001F6A37" w:rsidP="00EE0D34">
            <w:pPr>
              <w:pStyle w:val="TAL"/>
              <w:keepNext w:val="0"/>
              <w:rPr>
                <w:rFonts w:cs="Arial"/>
                <w:color w:val="000000"/>
                <w:sz w:val="16"/>
                <w:szCs w:val="16"/>
              </w:rPr>
            </w:pPr>
            <w:r w:rsidRPr="00791EF5">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791EF5" w:rsidRDefault="001F6A37" w:rsidP="00EE0D34">
            <w:pPr>
              <w:pStyle w:val="TAL"/>
              <w:keepNext w:val="0"/>
              <w:rPr>
                <w:sz w:val="16"/>
                <w:szCs w:val="16"/>
              </w:rPr>
            </w:pPr>
            <w:r w:rsidRPr="00791EF5">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791EF5" w:rsidRDefault="001F6A37" w:rsidP="00EE0D34">
            <w:pPr>
              <w:pStyle w:val="TAL"/>
              <w:keepNext w:val="0"/>
              <w:rPr>
                <w:rFonts w:cs="Arial"/>
                <w:color w:val="000000"/>
                <w:sz w:val="16"/>
                <w:szCs w:val="16"/>
              </w:rPr>
            </w:pPr>
            <w:r w:rsidRPr="00791EF5">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791EF5" w:rsidRDefault="001F6A37" w:rsidP="00EE0D34">
            <w:pPr>
              <w:pStyle w:val="TAL"/>
              <w:keepNext w:val="0"/>
              <w:rPr>
                <w:sz w:val="16"/>
                <w:szCs w:val="16"/>
              </w:rPr>
            </w:pPr>
            <w:r w:rsidRPr="00791EF5">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0A74ED" w:rsidRPr="00791EF5">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791EF5" w:rsidRDefault="000A74ED" w:rsidP="00EE0D34">
            <w:pPr>
              <w:pStyle w:val="TAL"/>
              <w:keepNext w:val="0"/>
              <w:rPr>
                <w:rFonts w:cs="Arial"/>
                <w:color w:val="000000"/>
                <w:sz w:val="16"/>
                <w:szCs w:val="16"/>
              </w:rPr>
            </w:pPr>
            <w:r w:rsidRPr="00791EF5">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791EF5" w:rsidRDefault="000A74E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791EF5" w:rsidRDefault="000A74ED"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791EF5" w:rsidRDefault="000A74ED" w:rsidP="00EE0D34">
            <w:pPr>
              <w:pStyle w:val="TAL"/>
              <w:keepNext w:val="0"/>
              <w:rPr>
                <w:sz w:val="16"/>
                <w:szCs w:val="16"/>
              </w:rPr>
            </w:pPr>
            <w:r w:rsidRPr="00791EF5">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791EF5" w:rsidRDefault="00CD0F5A" w:rsidP="00EE0D34">
            <w:pPr>
              <w:pStyle w:val="TAL"/>
              <w:keepNext w:val="0"/>
              <w:rPr>
                <w:rFonts w:cs="Arial"/>
                <w:color w:val="000000"/>
                <w:sz w:val="16"/>
                <w:szCs w:val="16"/>
              </w:rPr>
            </w:pPr>
            <w:r w:rsidRPr="00791EF5">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791EF5" w:rsidRDefault="00CD0F5A"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791EF5" w:rsidRDefault="00CD0F5A" w:rsidP="00EE0D34">
            <w:pPr>
              <w:pStyle w:val="TAL"/>
              <w:keepNext w:val="0"/>
              <w:rPr>
                <w:sz w:val="16"/>
                <w:szCs w:val="16"/>
              </w:rPr>
            </w:pPr>
            <w:r w:rsidRPr="00791EF5">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791EF5" w:rsidRDefault="00CD0F5A" w:rsidP="00EE0D34">
            <w:pPr>
              <w:pStyle w:val="TAL"/>
              <w:keepNext w:val="0"/>
              <w:rPr>
                <w:rFonts w:cs="Arial"/>
                <w:color w:val="000000"/>
                <w:sz w:val="16"/>
                <w:szCs w:val="16"/>
              </w:rPr>
            </w:pPr>
            <w:r w:rsidRPr="00791EF5">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791EF5" w:rsidRDefault="00CD0F5A"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791EF5" w:rsidRDefault="00CD0F5A" w:rsidP="00EE0D34">
            <w:pPr>
              <w:pStyle w:val="TAL"/>
              <w:keepNext w:val="0"/>
              <w:rPr>
                <w:sz w:val="16"/>
                <w:szCs w:val="16"/>
              </w:rPr>
            </w:pPr>
            <w:r w:rsidRPr="00791EF5">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791EF5" w:rsidRDefault="00EE0D34" w:rsidP="00EE0D34">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791EF5" w:rsidRDefault="00963FCF" w:rsidP="00EE0D34">
            <w:pPr>
              <w:pStyle w:val="TAL"/>
              <w:keepNext w:val="0"/>
              <w:rPr>
                <w:rFonts w:cs="Arial"/>
                <w:color w:val="000000"/>
                <w:sz w:val="16"/>
                <w:szCs w:val="16"/>
              </w:rPr>
            </w:pPr>
            <w:r w:rsidRPr="00791EF5">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791EF5" w:rsidRDefault="00963FCF" w:rsidP="00EE0D34">
            <w:pPr>
              <w:pStyle w:val="TAL"/>
              <w:keepNext w:val="0"/>
              <w:rPr>
                <w:rFonts w:cs="Arial"/>
                <w:color w:val="000000"/>
                <w:sz w:val="16"/>
                <w:szCs w:val="16"/>
                <w:lang w:val="en-US"/>
              </w:rPr>
            </w:pPr>
            <w:r w:rsidRPr="00791EF5">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791EF5" w:rsidRDefault="00963FCF" w:rsidP="00EE0D34">
            <w:pPr>
              <w:pStyle w:val="TAL"/>
              <w:keepNext w:val="0"/>
              <w:rPr>
                <w:sz w:val="16"/>
                <w:szCs w:val="16"/>
                <w:lang w:eastAsia="zh-CN"/>
              </w:rPr>
            </w:pPr>
            <w:r w:rsidRPr="00791EF5">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791EF5" w:rsidRDefault="00EE42BC" w:rsidP="00EE42BC">
            <w:pPr>
              <w:pStyle w:val="TAL"/>
              <w:keepNext w:val="0"/>
              <w:rPr>
                <w:rFonts w:cs="Arial"/>
                <w:noProof/>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791EF5" w:rsidRDefault="00EE42BC" w:rsidP="00EE42BC">
            <w:pPr>
              <w:pStyle w:val="TAL"/>
              <w:keepNext w:val="0"/>
              <w:rPr>
                <w:rFonts w:cs="Arial"/>
                <w:noProof/>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791EF5" w:rsidRDefault="00EE42BC" w:rsidP="00EE42BC">
            <w:pPr>
              <w:pStyle w:val="TAL"/>
              <w:keepNext w:val="0"/>
              <w:rPr>
                <w:rFonts w:cs="Arial"/>
                <w:color w:val="000000"/>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791EF5" w:rsidRDefault="00EE42BC" w:rsidP="00EE42BC">
            <w:pPr>
              <w:pStyle w:val="TAL"/>
              <w:keepNext w:val="0"/>
              <w:rPr>
                <w:rFonts w:cs="Arial"/>
                <w:color w:val="000000"/>
                <w:sz w:val="16"/>
                <w:szCs w:val="16"/>
                <w:lang w:eastAsia="zh-CN"/>
              </w:rPr>
            </w:pPr>
            <w:r w:rsidRPr="00791EF5">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791EF5"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791EF5" w:rsidRDefault="00EE42BC" w:rsidP="00EE42BC">
            <w:pPr>
              <w:pStyle w:val="TAL"/>
              <w:keepNext w:val="0"/>
              <w:rPr>
                <w:rFonts w:cs="Arial"/>
                <w:color w:val="000000"/>
                <w:sz w:val="16"/>
                <w:szCs w:val="16"/>
                <w:lang w:val="en-US"/>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791EF5" w:rsidRDefault="00EE42BC" w:rsidP="00EE42BC">
            <w:pPr>
              <w:pStyle w:val="TAL"/>
              <w:keepNext w:val="0"/>
              <w:rPr>
                <w:sz w:val="16"/>
                <w:szCs w:val="16"/>
              </w:rPr>
            </w:pPr>
            <w:r w:rsidRPr="00791EF5">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791EF5" w:rsidRDefault="00EE42BC" w:rsidP="00EE42BC">
            <w:pPr>
              <w:pStyle w:val="TAL"/>
              <w:keepNext w:val="0"/>
              <w:rPr>
                <w:rFonts w:cs="Arial"/>
                <w:noProof/>
                <w:sz w:val="16"/>
                <w:szCs w:val="16"/>
              </w:rPr>
            </w:pPr>
            <w:r w:rsidRPr="00791EF5">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791EF5" w:rsidRDefault="00D21464" w:rsidP="00D21464">
            <w:pPr>
              <w:pStyle w:val="TAL"/>
              <w:keepNext w:val="0"/>
              <w:rPr>
                <w:sz w:val="16"/>
                <w:szCs w:val="16"/>
              </w:rPr>
            </w:pPr>
            <w:r w:rsidRPr="00791EF5">
              <w:rPr>
                <w:sz w:val="16"/>
                <w:szCs w:val="16"/>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791EF5" w:rsidRDefault="00D21464" w:rsidP="00D21464">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791EF5" w:rsidRDefault="00D21464" w:rsidP="00D21464">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791EF5" w:rsidRDefault="00D21464" w:rsidP="00D21464">
            <w:pPr>
              <w:pStyle w:val="TAL"/>
              <w:keepNext w:val="0"/>
              <w:rPr>
                <w:sz w:val="16"/>
                <w:szCs w:val="16"/>
              </w:rPr>
            </w:pPr>
            <w:r w:rsidRPr="00791EF5">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791EF5"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791EF5" w:rsidRDefault="00D21464" w:rsidP="00D21464">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791EF5" w:rsidRDefault="00D21464" w:rsidP="00D21464">
            <w:pPr>
              <w:pStyle w:val="TAL"/>
              <w:keepNext w:val="0"/>
              <w:rPr>
                <w:sz w:val="16"/>
                <w:szCs w:val="16"/>
              </w:rPr>
            </w:pPr>
            <w:r w:rsidRPr="00791EF5">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791EF5" w:rsidRDefault="00D21464" w:rsidP="00D21464">
            <w:pPr>
              <w:pStyle w:val="TAL"/>
              <w:keepNext w:val="0"/>
              <w:rPr>
                <w:rFonts w:cs="Arial"/>
                <w:noProof/>
                <w:sz w:val="16"/>
                <w:szCs w:val="16"/>
              </w:rPr>
            </w:pPr>
            <w:r w:rsidRPr="00791EF5">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791EF5" w:rsidRDefault="00E8077A" w:rsidP="00E8077A">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791EF5" w:rsidRDefault="00E8077A" w:rsidP="00E8077A">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791EF5" w:rsidRDefault="00E8077A" w:rsidP="00E8077A">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791EF5" w:rsidRDefault="00E8077A" w:rsidP="00E8077A">
            <w:pPr>
              <w:pStyle w:val="TAL"/>
              <w:keepNext w:val="0"/>
              <w:rPr>
                <w:sz w:val="16"/>
                <w:szCs w:val="16"/>
              </w:rPr>
            </w:pPr>
            <w:r w:rsidRPr="00791EF5">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791EF5"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791EF5" w:rsidRDefault="00E8077A" w:rsidP="00E8077A">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791EF5" w:rsidRDefault="00E8077A" w:rsidP="00E8077A">
            <w:pPr>
              <w:pStyle w:val="TAL"/>
              <w:keepNext w:val="0"/>
              <w:rPr>
                <w:sz w:val="16"/>
                <w:szCs w:val="16"/>
              </w:rPr>
            </w:pPr>
            <w:r w:rsidRPr="00791EF5">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791EF5" w:rsidRDefault="00E8077A" w:rsidP="00E8077A">
            <w:pPr>
              <w:pStyle w:val="TAL"/>
              <w:keepNext w:val="0"/>
              <w:rPr>
                <w:rFonts w:cs="Arial"/>
                <w:noProof/>
                <w:sz w:val="16"/>
                <w:szCs w:val="16"/>
              </w:rPr>
            </w:pPr>
            <w:r w:rsidRPr="00791EF5">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791EF5" w:rsidRDefault="00D3604F" w:rsidP="00D3604F">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791EF5" w:rsidRDefault="00D3604F" w:rsidP="00D3604F">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791EF5" w:rsidRDefault="00D3604F" w:rsidP="00D3604F">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791EF5" w:rsidRDefault="00D3604F" w:rsidP="00D3604F">
            <w:pPr>
              <w:pStyle w:val="TAL"/>
              <w:keepNext w:val="0"/>
              <w:rPr>
                <w:sz w:val="16"/>
                <w:szCs w:val="16"/>
              </w:rPr>
            </w:pPr>
            <w:r w:rsidRPr="00791EF5">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791EF5" w:rsidRDefault="00D3604F" w:rsidP="00D3604F">
            <w:pPr>
              <w:pStyle w:val="TAL"/>
              <w:keepNext w:val="0"/>
              <w:rPr>
                <w:rFonts w:cs="Arial"/>
                <w:noProof/>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791EF5" w:rsidRDefault="00D3604F" w:rsidP="00D3604F">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791EF5" w:rsidRDefault="00D3604F" w:rsidP="00D3604F">
            <w:pPr>
              <w:pStyle w:val="TAL"/>
              <w:keepNext w:val="0"/>
              <w:rPr>
                <w:sz w:val="16"/>
                <w:szCs w:val="16"/>
              </w:rPr>
            </w:pPr>
            <w:r w:rsidRPr="00791EF5">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791EF5" w:rsidRDefault="00D3604F" w:rsidP="00D3604F">
            <w:pPr>
              <w:pStyle w:val="TAL"/>
              <w:keepNext w:val="0"/>
              <w:rPr>
                <w:rFonts w:cs="Arial"/>
                <w:noProof/>
                <w:sz w:val="16"/>
                <w:szCs w:val="16"/>
              </w:rPr>
            </w:pPr>
            <w:r w:rsidRPr="00791EF5">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791EF5" w:rsidRDefault="005E7DB8" w:rsidP="005E7DB8">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791EF5" w:rsidRDefault="005E7DB8" w:rsidP="005E7DB8">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791EF5" w:rsidRDefault="005E7DB8" w:rsidP="005E7DB8">
            <w:pPr>
              <w:pStyle w:val="TAL"/>
              <w:keepNext w:val="0"/>
              <w:rPr>
                <w:sz w:val="16"/>
                <w:szCs w:val="16"/>
              </w:rPr>
            </w:pPr>
            <w:r w:rsidRPr="00791EF5">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791EF5" w:rsidRDefault="005E7DB8" w:rsidP="005E7DB8">
            <w:pPr>
              <w:pStyle w:val="TAL"/>
              <w:keepNext w:val="0"/>
              <w:rPr>
                <w:sz w:val="16"/>
                <w:szCs w:val="16"/>
              </w:rPr>
            </w:pPr>
            <w:r w:rsidRPr="00791EF5">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791EF5" w:rsidRDefault="005E7DB8" w:rsidP="005E7DB8">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791EF5" w:rsidRDefault="005E7DB8" w:rsidP="005E7DB8">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791EF5" w:rsidRDefault="005E7DB8" w:rsidP="005E7DB8">
            <w:pPr>
              <w:pStyle w:val="TAL"/>
              <w:keepNext w:val="0"/>
              <w:rPr>
                <w:sz w:val="16"/>
                <w:szCs w:val="16"/>
              </w:rPr>
            </w:pPr>
            <w:r w:rsidRPr="00791EF5">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791EF5" w:rsidRDefault="005E7DB8" w:rsidP="005E7DB8">
            <w:pPr>
              <w:pStyle w:val="TAL"/>
              <w:keepNext w:val="0"/>
              <w:rPr>
                <w:rFonts w:cs="Arial"/>
                <w:noProof/>
                <w:sz w:val="16"/>
                <w:szCs w:val="16"/>
              </w:rPr>
            </w:pPr>
            <w:r w:rsidRPr="00791EF5">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791EF5" w:rsidRDefault="008F7C7D" w:rsidP="008F7C7D">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791EF5" w:rsidRDefault="008F7C7D" w:rsidP="008F7C7D">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791EF5" w:rsidRDefault="008F7C7D" w:rsidP="008F7C7D">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791EF5" w:rsidRDefault="008F7C7D" w:rsidP="008F7C7D">
            <w:pPr>
              <w:pStyle w:val="TAL"/>
              <w:keepNext w:val="0"/>
              <w:rPr>
                <w:sz w:val="16"/>
                <w:szCs w:val="16"/>
              </w:rPr>
            </w:pPr>
            <w:r w:rsidRPr="00791EF5">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791EF5"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791EF5" w:rsidRDefault="008F7C7D" w:rsidP="008F7C7D">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791EF5" w:rsidRDefault="008F7C7D" w:rsidP="008F7C7D">
            <w:pPr>
              <w:pStyle w:val="TAL"/>
              <w:keepNext w:val="0"/>
              <w:rPr>
                <w:sz w:val="16"/>
                <w:szCs w:val="16"/>
              </w:rPr>
            </w:pPr>
            <w:r w:rsidRPr="00791EF5">
              <w:rPr>
                <w:sz w:val="16"/>
                <w:szCs w:val="16"/>
              </w:rPr>
              <w:t>Rel-18 CR 28.532 Add reference to the new Fault Management specification</w:t>
            </w:r>
          </w:p>
          <w:p w14:paraId="59C16A0B" w14:textId="08EA883A" w:rsidR="00CB7C3C" w:rsidRPr="00791EF5" w:rsidRDefault="00BB6E7F" w:rsidP="008F7C7D">
            <w:pPr>
              <w:pStyle w:val="TAL"/>
              <w:keepNext w:val="0"/>
              <w:rPr>
                <w:sz w:val="16"/>
                <w:szCs w:val="16"/>
              </w:rPr>
            </w:pPr>
            <w:r w:rsidRPr="00791EF5">
              <w:rPr>
                <w:sz w:val="16"/>
                <w:szCs w:val="16"/>
              </w:rPr>
              <w:t xml:space="preserve">MCC: </w:t>
            </w:r>
            <w:r w:rsidR="00CB7C3C" w:rsidRPr="00791EF5">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791EF5" w:rsidRDefault="008F7C7D" w:rsidP="008F7C7D">
            <w:pPr>
              <w:pStyle w:val="TAL"/>
              <w:keepNext w:val="0"/>
              <w:rPr>
                <w:rFonts w:cs="Arial"/>
                <w:noProof/>
                <w:sz w:val="16"/>
                <w:szCs w:val="16"/>
              </w:rPr>
            </w:pPr>
            <w:r w:rsidRPr="00791EF5">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791EF5" w:rsidRDefault="00042A15" w:rsidP="00042A15">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791EF5" w:rsidRDefault="00042A15" w:rsidP="00042A15">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791EF5" w:rsidRDefault="00042A15" w:rsidP="00042A15">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791EF5" w:rsidRDefault="00042A15" w:rsidP="00042A15">
            <w:pPr>
              <w:pStyle w:val="TAL"/>
              <w:keepNext w:val="0"/>
              <w:rPr>
                <w:sz w:val="16"/>
                <w:szCs w:val="16"/>
              </w:rPr>
            </w:pPr>
            <w:r w:rsidRPr="00791EF5">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791EF5"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791EF5" w:rsidRDefault="00042A15"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791EF5" w:rsidRDefault="00042A15" w:rsidP="00042A15">
            <w:pPr>
              <w:pStyle w:val="TAL"/>
              <w:keepNext w:val="0"/>
              <w:rPr>
                <w:sz w:val="16"/>
                <w:szCs w:val="16"/>
              </w:rPr>
            </w:pPr>
            <w:r w:rsidRPr="00791EF5">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791EF5" w:rsidRDefault="00042A15" w:rsidP="00042A15">
            <w:pPr>
              <w:pStyle w:val="TAL"/>
              <w:keepNext w:val="0"/>
              <w:rPr>
                <w:rFonts w:cs="Arial"/>
                <w:noProof/>
                <w:sz w:val="16"/>
                <w:szCs w:val="16"/>
              </w:rPr>
            </w:pPr>
            <w:r w:rsidRPr="00791EF5">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EF5" w:rsidRDefault="009647F3" w:rsidP="00042A15">
            <w:pPr>
              <w:pStyle w:val="TAL"/>
              <w:keepNext w:val="0"/>
              <w:rPr>
                <w:sz w:val="16"/>
                <w:szCs w:val="16"/>
              </w:rPr>
            </w:pPr>
            <w:r w:rsidRPr="00791EF5">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EF5" w:rsidRDefault="009647F3" w:rsidP="00042A15">
            <w:pPr>
              <w:pStyle w:val="TAL"/>
              <w:keepNext w:val="0"/>
              <w:rPr>
                <w:sz w:val="16"/>
                <w:szCs w:val="16"/>
              </w:rPr>
            </w:pPr>
            <w:r w:rsidRPr="00791EF5">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791EF5" w:rsidRDefault="009647F3" w:rsidP="00042A15">
            <w:pPr>
              <w:pStyle w:val="TAL"/>
              <w:keepNext w:val="0"/>
              <w:rPr>
                <w:sz w:val="16"/>
                <w:szCs w:val="16"/>
              </w:rPr>
            </w:pPr>
            <w:r w:rsidRPr="00791EF5">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791EF5" w:rsidRDefault="009647F3" w:rsidP="00042A15">
            <w:pPr>
              <w:pStyle w:val="TAL"/>
              <w:keepNext w:val="0"/>
              <w:rPr>
                <w:sz w:val="16"/>
                <w:szCs w:val="16"/>
              </w:rPr>
            </w:pPr>
            <w:r w:rsidRPr="00791EF5">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791EF5" w:rsidRDefault="009647F3" w:rsidP="00042A15">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791EF5" w:rsidRDefault="009647F3"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791EF5" w:rsidRDefault="009647F3" w:rsidP="00042A15">
            <w:pPr>
              <w:pStyle w:val="TAL"/>
              <w:keepNext w:val="0"/>
              <w:rPr>
                <w:sz w:val="16"/>
                <w:szCs w:val="16"/>
              </w:rPr>
            </w:pPr>
            <w:r w:rsidRPr="00791EF5">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791EF5" w:rsidRDefault="009647F3" w:rsidP="00042A15">
            <w:pPr>
              <w:pStyle w:val="TAL"/>
              <w:keepNext w:val="0"/>
              <w:rPr>
                <w:sz w:val="16"/>
                <w:szCs w:val="16"/>
              </w:rPr>
            </w:pPr>
            <w:r w:rsidRPr="00791EF5">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791EF5" w:rsidRDefault="009C67E7" w:rsidP="009C67E7">
            <w:pPr>
              <w:pStyle w:val="TAL"/>
              <w:keepNext w:val="0"/>
              <w:rPr>
                <w:sz w:val="16"/>
                <w:szCs w:val="16"/>
              </w:rPr>
            </w:pPr>
            <w:r w:rsidRPr="00791EF5">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791EF5" w:rsidRDefault="009C67E7" w:rsidP="009C67E7">
            <w:pPr>
              <w:pStyle w:val="TAL"/>
              <w:keepNext w:val="0"/>
              <w:rPr>
                <w:sz w:val="16"/>
                <w:szCs w:val="16"/>
              </w:rPr>
            </w:pPr>
            <w:r w:rsidRPr="00791EF5">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791EF5" w:rsidRDefault="009C67E7" w:rsidP="009C67E7">
            <w:pPr>
              <w:pStyle w:val="TAL"/>
              <w:keepNext w:val="0"/>
              <w:rPr>
                <w:sz w:val="16"/>
                <w:szCs w:val="16"/>
              </w:rPr>
            </w:pPr>
            <w:r w:rsidRPr="00791EF5">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791EF5" w:rsidRDefault="009C67E7" w:rsidP="009C67E7">
            <w:pPr>
              <w:pStyle w:val="TAL"/>
              <w:keepNext w:val="0"/>
              <w:rPr>
                <w:sz w:val="16"/>
                <w:szCs w:val="16"/>
              </w:rPr>
            </w:pPr>
            <w:r w:rsidRPr="00791EF5">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791EF5" w:rsidRDefault="009C67E7" w:rsidP="009C67E7">
            <w:pPr>
              <w:pStyle w:val="TAL"/>
              <w:keepNext w:val="0"/>
              <w:rPr>
                <w:sz w:val="16"/>
                <w:szCs w:val="16"/>
              </w:rPr>
            </w:pPr>
            <w:r w:rsidRPr="00791EF5">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791EF5" w:rsidRDefault="009C67E7" w:rsidP="009C67E7">
            <w:pPr>
              <w:pStyle w:val="TAL"/>
              <w:keepNext w:val="0"/>
              <w:rPr>
                <w:sz w:val="16"/>
                <w:szCs w:val="16"/>
              </w:rPr>
            </w:pPr>
            <w:r w:rsidRPr="00791EF5">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791EF5" w:rsidRDefault="009C67E7" w:rsidP="009C67E7">
            <w:pPr>
              <w:pStyle w:val="TAL"/>
              <w:keepNext w:val="0"/>
              <w:rPr>
                <w:sz w:val="16"/>
                <w:szCs w:val="16"/>
              </w:rPr>
            </w:pPr>
            <w:r w:rsidRPr="00791EF5">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791EF5" w:rsidRDefault="009C67E7" w:rsidP="009C67E7">
            <w:pPr>
              <w:pStyle w:val="TAL"/>
              <w:keepNext w:val="0"/>
              <w:rPr>
                <w:sz w:val="16"/>
                <w:szCs w:val="16"/>
              </w:rPr>
            </w:pPr>
            <w:r w:rsidRPr="00791EF5">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791EF5" w:rsidRDefault="009C67E7" w:rsidP="009C67E7">
            <w:pPr>
              <w:pStyle w:val="TAL"/>
              <w:keepNext w:val="0"/>
              <w:rPr>
                <w:sz w:val="16"/>
                <w:szCs w:val="16"/>
              </w:rPr>
            </w:pPr>
            <w:r w:rsidRPr="00791EF5">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791EF5" w:rsidRDefault="009C67E7" w:rsidP="009C67E7">
            <w:pPr>
              <w:pStyle w:val="TAL"/>
              <w:keepNext w:val="0"/>
              <w:rPr>
                <w:sz w:val="16"/>
                <w:szCs w:val="16"/>
              </w:rPr>
            </w:pPr>
            <w:r w:rsidRPr="00791EF5">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791EF5" w:rsidRDefault="009C67E7" w:rsidP="009C67E7">
            <w:pPr>
              <w:pStyle w:val="TAL"/>
              <w:keepNext w:val="0"/>
              <w:rPr>
                <w:sz w:val="16"/>
                <w:szCs w:val="16"/>
              </w:rPr>
            </w:pPr>
            <w:r w:rsidRPr="00791EF5">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791EF5" w:rsidRDefault="009C67E7" w:rsidP="009C67E7">
            <w:pPr>
              <w:pStyle w:val="TAL"/>
              <w:keepNext w:val="0"/>
              <w:rPr>
                <w:sz w:val="16"/>
                <w:szCs w:val="16"/>
              </w:rPr>
            </w:pPr>
            <w:r w:rsidRPr="00791EF5">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791EF5" w:rsidRDefault="009C67E7" w:rsidP="009C67E7">
            <w:pPr>
              <w:pStyle w:val="TAL"/>
              <w:keepNext w:val="0"/>
              <w:rPr>
                <w:sz w:val="16"/>
                <w:szCs w:val="16"/>
              </w:rPr>
            </w:pPr>
            <w:r w:rsidRPr="00791EF5">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791EF5" w:rsidRDefault="009C67E7" w:rsidP="009C67E7">
            <w:pPr>
              <w:pStyle w:val="TAL"/>
              <w:keepNext w:val="0"/>
              <w:rPr>
                <w:sz w:val="16"/>
                <w:szCs w:val="16"/>
              </w:rPr>
            </w:pPr>
            <w:r w:rsidRPr="00791EF5">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791EF5" w:rsidRDefault="009C67E7" w:rsidP="009C67E7">
            <w:pPr>
              <w:pStyle w:val="TAL"/>
              <w:keepNext w:val="0"/>
              <w:rPr>
                <w:sz w:val="16"/>
                <w:szCs w:val="16"/>
              </w:rPr>
            </w:pPr>
            <w:r w:rsidRPr="00791EF5">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791EF5" w:rsidRDefault="009C67E7" w:rsidP="009C67E7">
            <w:pPr>
              <w:pStyle w:val="TAL"/>
              <w:keepNext w:val="0"/>
              <w:rPr>
                <w:sz w:val="16"/>
                <w:szCs w:val="16"/>
              </w:rPr>
            </w:pPr>
            <w:r w:rsidRPr="00791EF5">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791EF5" w:rsidRDefault="009C67E7" w:rsidP="009C67E7">
            <w:pPr>
              <w:pStyle w:val="TAL"/>
              <w:keepNext w:val="0"/>
              <w:rPr>
                <w:sz w:val="16"/>
                <w:szCs w:val="16"/>
              </w:rPr>
            </w:pPr>
            <w:r w:rsidRPr="00791EF5">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791EF5" w:rsidRDefault="009C67E7" w:rsidP="009C67E7">
            <w:pPr>
              <w:pStyle w:val="TAL"/>
              <w:keepNext w:val="0"/>
              <w:rPr>
                <w:sz w:val="16"/>
                <w:szCs w:val="16"/>
              </w:rPr>
            </w:pPr>
            <w:r w:rsidRPr="00791EF5">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791EF5" w:rsidRDefault="009C67E7" w:rsidP="009C67E7">
            <w:pPr>
              <w:pStyle w:val="TAL"/>
              <w:keepNext w:val="0"/>
              <w:rPr>
                <w:sz w:val="16"/>
                <w:szCs w:val="16"/>
              </w:rPr>
            </w:pPr>
            <w:r w:rsidRPr="00791EF5">
              <w:rPr>
                <w:sz w:val="16"/>
                <w:szCs w:val="16"/>
              </w:rPr>
              <w:t>Rel-18 CR TS 28.532 correction of duplicated clauses</w:t>
            </w:r>
          </w:p>
          <w:p w14:paraId="4B66A44B" w14:textId="696987E6" w:rsidR="009C67E7" w:rsidRPr="00791EF5" w:rsidRDefault="009C67E7" w:rsidP="009C67E7">
            <w:pPr>
              <w:pStyle w:val="TAL"/>
              <w:keepNext w:val="0"/>
              <w:rPr>
                <w:i/>
                <w:iCs/>
                <w:sz w:val="16"/>
                <w:szCs w:val="16"/>
              </w:rPr>
            </w:pPr>
            <w:r w:rsidRPr="00791EF5">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791EF5" w:rsidRDefault="009C67E7" w:rsidP="009C67E7">
            <w:pPr>
              <w:pStyle w:val="TAL"/>
              <w:keepNext w:val="0"/>
              <w:rPr>
                <w:sz w:val="16"/>
                <w:szCs w:val="16"/>
              </w:rPr>
            </w:pPr>
            <w:r w:rsidRPr="00791EF5">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791EF5" w:rsidRDefault="009C67E7" w:rsidP="009C67E7">
            <w:pPr>
              <w:pStyle w:val="TAL"/>
              <w:keepNext w:val="0"/>
              <w:rPr>
                <w:sz w:val="16"/>
                <w:szCs w:val="16"/>
              </w:rPr>
            </w:pPr>
            <w:r w:rsidRPr="00791EF5">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791EF5" w:rsidRDefault="009C67E7" w:rsidP="009C67E7">
            <w:pPr>
              <w:pStyle w:val="TAL"/>
              <w:keepNext w:val="0"/>
              <w:rPr>
                <w:sz w:val="16"/>
                <w:szCs w:val="16"/>
              </w:rPr>
            </w:pPr>
            <w:r w:rsidRPr="00791EF5">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791EF5" w:rsidRDefault="009C67E7" w:rsidP="009C67E7">
            <w:pPr>
              <w:pStyle w:val="TAL"/>
              <w:keepNext w:val="0"/>
              <w:rPr>
                <w:sz w:val="16"/>
                <w:szCs w:val="16"/>
              </w:rPr>
            </w:pPr>
            <w:r w:rsidRPr="00791EF5">
              <w:rPr>
                <w:sz w:val="16"/>
                <w:szCs w:val="16"/>
              </w:rP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0CE749A2" w14:textId="38C06413" w:rsidR="007F47D4" w:rsidRPr="00791EF5" w:rsidRDefault="007F47D4" w:rsidP="007F47D4">
            <w:pPr>
              <w:pStyle w:val="TAL"/>
              <w:keepNext w:val="0"/>
              <w:rPr>
                <w:sz w:val="16"/>
                <w:szCs w:val="16"/>
              </w:rPr>
            </w:pPr>
            <w:r w:rsidRPr="00791EF5">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20008553" w14:textId="47CC08D7" w:rsidR="007F47D4" w:rsidRPr="00791EF5" w:rsidRDefault="007F47D4" w:rsidP="007F47D4">
            <w:pPr>
              <w:pStyle w:val="TAL"/>
              <w:keepNext w:val="0"/>
              <w:rPr>
                <w:sz w:val="16"/>
                <w:szCs w:val="16"/>
              </w:rPr>
            </w:pPr>
            <w:r w:rsidRPr="00791EF5">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4F0780D7" w14:textId="797BF512"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DE6A114" w14:textId="2375B2FF"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3BE6876" w14:textId="7560930F" w:rsidR="007F47D4" w:rsidRPr="00791EF5" w:rsidRDefault="007F47D4" w:rsidP="007F47D4">
            <w:pPr>
              <w:pStyle w:val="TAL"/>
              <w:keepNext w:val="0"/>
              <w:rPr>
                <w:sz w:val="16"/>
                <w:szCs w:val="16"/>
              </w:rPr>
            </w:pPr>
            <w:r w:rsidRPr="00791EF5">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Pr="00791EF5" w:rsidRDefault="007F47D4" w:rsidP="007F47D4">
            <w:pPr>
              <w:pStyle w:val="TAL"/>
              <w:keepNext w:val="0"/>
              <w:rPr>
                <w:sz w:val="16"/>
                <w:szCs w:val="16"/>
              </w:rPr>
            </w:pPr>
            <w:r w:rsidRPr="00791EF5">
              <w:rPr>
                <w:sz w:val="16"/>
                <w:szCs w:val="16"/>
              </w:rP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4A26D53" w14:textId="3D191E35" w:rsidR="007F47D4" w:rsidRPr="00791EF5" w:rsidRDefault="007F47D4" w:rsidP="007F47D4">
            <w:pPr>
              <w:pStyle w:val="TAL"/>
              <w:keepNext w:val="0"/>
              <w:rPr>
                <w:sz w:val="16"/>
                <w:szCs w:val="16"/>
              </w:rPr>
            </w:pPr>
            <w:r w:rsidRPr="00791EF5">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1648F068" w14:textId="07A8B72A" w:rsidR="007F47D4" w:rsidRPr="00791EF5" w:rsidRDefault="007F47D4" w:rsidP="007F47D4">
            <w:pPr>
              <w:pStyle w:val="TAL"/>
              <w:keepNext w:val="0"/>
              <w:rPr>
                <w:sz w:val="16"/>
                <w:szCs w:val="16"/>
              </w:rPr>
            </w:pPr>
            <w:r w:rsidRPr="00791EF5">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073B84F3" w14:textId="6E878CEA"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168167A" w14:textId="6135D1DC"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13302A3" w14:textId="68C0D1A4" w:rsidR="007F47D4" w:rsidRPr="00791EF5" w:rsidRDefault="007F47D4" w:rsidP="007F47D4">
            <w:pPr>
              <w:pStyle w:val="TAL"/>
              <w:keepNext w:val="0"/>
              <w:rPr>
                <w:sz w:val="16"/>
                <w:szCs w:val="16"/>
              </w:rPr>
            </w:pPr>
            <w:r w:rsidRPr="00791EF5">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Pr="00791EF5" w:rsidRDefault="007F47D4" w:rsidP="007F47D4">
            <w:pPr>
              <w:pStyle w:val="TAL"/>
              <w:keepNext w:val="0"/>
              <w:rPr>
                <w:sz w:val="16"/>
                <w:szCs w:val="16"/>
              </w:rPr>
            </w:pPr>
            <w:r w:rsidRPr="00791EF5">
              <w:rPr>
                <w:sz w:val="16"/>
                <w:szCs w:val="16"/>
              </w:rPr>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2B132796" w14:textId="3AA481E2" w:rsidR="007F47D4" w:rsidRPr="00791EF5" w:rsidRDefault="007F47D4" w:rsidP="007F47D4">
            <w:pPr>
              <w:pStyle w:val="TAL"/>
              <w:keepNext w:val="0"/>
              <w:rPr>
                <w:sz w:val="16"/>
                <w:szCs w:val="16"/>
              </w:rPr>
            </w:pPr>
            <w:r w:rsidRPr="00791EF5">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18E2797D" w14:textId="54179FF4" w:rsidR="007F47D4" w:rsidRPr="00791EF5" w:rsidRDefault="007F47D4" w:rsidP="007F47D4">
            <w:pPr>
              <w:pStyle w:val="TAL"/>
              <w:keepNext w:val="0"/>
              <w:rPr>
                <w:sz w:val="16"/>
                <w:szCs w:val="16"/>
              </w:rPr>
            </w:pPr>
            <w:r w:rsidRPr="00791EF5">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35B7BA3" w14:textId="29604037"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7A30424" w14:textId="6C8C3906"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3E2B072" w14:textId="5A747A1D" w:rsidR="007F47D4" w:rsidRPr="00791EF5" w:rsidRDefault="007F47D4" w:rsidP="007F47D4">
            <w:pPr>
              <w:pStyle w:val="TAL"/>
              <w:keepNext w:val="0"/>
              <w:rPr>
                <w:sz w:val="16"/>
                <w:szCs w:val="16"/>
              </w:rPr>
            </w:pPr>
            <w:r w:rsidRPr="00791EF5">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Pr="00791EF5" w:rsidRDefault="007F47D4" w:rsidP="007F47D4">
            <w:pPr>
              <w:pStyle w:val="TAL"/>
              <w:keepNext w:val="0"/>
              <w:rPr>
                <w:sz w:val="16"/>
                <w:szCs w:val="16"/>
              </w:rPr>
            </w:pPr>
            <w:r w:rsidRPr="00791EF5">
              <w:rPr>
                <w:sz w:val="16"/>
                <w:szCs w:val="16"/>
              </w:rPr>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C7FAE38" w14:textId="35A26013" w:rsidR="007F47D4" w:rsidRPr="00791EF5" w:rsidRDefault="007F47D4" w:rsidP="007F47D4">
            <w:pPr>
              <w:pStyle w:val="TAL"/>
              <w:keepNext w:val="0"/>
              <w:rPr>
                <w:sz w:val="16"/>
                <w:szCs w:val="16"/>
              </w:rPr>
            </w:pPr>
            <w:r w:rsidRPr="00791EF5">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794B9E4A" w14:textId="314C93A4" w:rsidR="007F47D4" w:rsidRPr="00791EF5" w:rsidRDefault="007F47D4" w:rsidP="007F47D4">
            <w:pPr>
              <w:pStyle w:val="TAL"/>
              <w:keepNext w:val="0"/>
              <w:rPr>
                <w:sz w:val="16"/>
                <w:szCs w:val="16"/>
              </w:rPr>
            </w:pPr>
            <w:r w:rsidRPr="00791EF5">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65047823" w14:textId="61C8D324"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781CF45" w14:textId="705900BD"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9F9943C" w14:textId="217E4BBF" w:rsidR="007F47D4" w:rsidRPr="00791EF5" w:rsidRDefault="007F47D4" w:rsidP="007F47D4">
            <w:pPr>
              <w:pStyle w:val="TAL"/>
              <w:keepNext w:val="0"/>
              <w:rPr>
                <w:sz w:val="16"/>
                <w:szCs w:val="16"/>
              </w:rPr>
            </w:pPr>
            <w:r w:rsidRPr="00791EF5">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Pr="00791EF5" w:rsidRDefault="007F47D4" w:rsidP="007F47D4">
            <w:pPr>
              <w:pStyle w:val="TAL"/>
              <w:keepNext w:val="0"/>
              <w:rPr>
                <w:sz w:val="16"/>
                <w:szCs w:val="16"/>
              </w:rPr>
            </w:pPr>
            <w:r w:rsidRPr="00791EF5">
              <w:rPr>
                <w:sz w:val="16"/>
                <w:szCs w:val="16"/>
              </w:rPr>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46E5450C" w14:textId="2F924991"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6496AAE9" w14:textId="1A1D195E" w:rsidR="005C668D" w:rsidRPr="00791EF5" w:rsidRDefault="005C668D" w:rsidP="005C668D">
            <w:pPr>
              <w:pStyle w:val="TAL"/>
              <w:keepNext w:val="0"/>
              <w:rPr>
                <w:sz w:val="16"/>
                <w:szCs w:val="16"/>
              </w:rPr>
            </w:pPr>
            <w:r w:rsidRPr="00791EF5">
              <w:rPr>
                <w:sz w:val="16"/>
                <w:szCs w:val="16"/>
              </w:rPr>
              <w:t>0357</w:t>
            </w:r>
          </w:p>
        </w:tc>
        <w:tc>
          <w:tcPr>
            <w:tcW w:w="425" w:type="dxa"/>
            <w:tcBorders>
              <w:top w:val="single" w:sz="6" w:space="0" w:color="auto"/>
              <w:left w:val="single" w:sz="6" w:space="0" w:color="auto"/>
              <w:bottom w:val="single" w:sz="6" w:space="0" w:color="auto"/>
              <w:right w:val="single" w:sz="6" w:space="0" w:color="auto"/>
            </w:tcBorders>
          </w:tcPr>
          <w:p w14:paraId="0327866A" w14:textId="6962EEE2" w:rsidR="005C668D" w:rsidRPr="00791EF5" w:rsidRDefault="005C668D" w:rsidP="005C668D">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E5C34DA" w14:textId="137335BC"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2644658" w14:textId="45E13AC6" w:rsidR="005C668D" w:rsidRPr="00791EF5" w:rsidRDefault="005C668D" w:rsidP="005C668D">
            <w:pPr>
              <w:pStyle w:val="TAL"/>
              <w:keepNext w:val="0"/>
              <w:rPr>
                <w:sz w:val="16"/>
                <w:szCs w:val="16"/>
              </w:rPr>
            </w:pPr>
            <w:r w:rsidRPr="00791EF5">
              <w:rPr>
                <w:sz w:val="16"/>
                <w:szCs w:val="16"/>
              </w:rPr>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Pr="00791EF5" w:rsidRDefault="005C668D" w:rsidP="005C668D">
            <w:pPr>
              <w:pStyle w:val="TAL"/>
              <w:keepNext w:val="0"/>
              <w:rPr>
                <w:sz w:val="16"/>
                <w:szCs w:val="16"/>
              </w:rPr>
            </w:pPr>
            <w:r w:rsidRPr="00791EF5">
              <w:rPr>
                <w:sz w:val="16"/>
                <w:szCs w:val="16"/>
              </w:rP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57C6F4A" w14:textId="6C9890B9"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01C63A5C" w14:textId="33F4FE65" w:rsidR="005C668D" w:rsidRPr="00791EF5" w:rsidRDefault="005C668D" w:rsidP="005C668D">
            <w:pPr>
              <w:pStyle w:val="TAL"/>
              <w:keepNext w:val="0"/>
              <w:rPr>
                <w:sz w:val="16"/>
                <w:szCs w:val="16"/>
              </w:rPr>
            </w:pPr>
            <w:r w:rsidRPr="00791EF5">
              <w:rPr>
                <w:sz w:val="16"/>
                <w:szCs w:val="16"/>
              </w:rPr>
              <w:t>0361</w:t>
            </w:r>
          </w:p>
        </w:tc>
        <w:tc>
          <w:tcPr>
            <w:tcW w:w="425" w:type="dxa"/>
            <w:tcBorders>
              <w:top w:val="single" w:sz="6" w:space="0" w:color="auto"/>
              <w:left w:val="single" w:sz="6" w:space="0" w:color="auto"/>
              <w:bottom w:val="single" w:sz="6" w:space="0" w:color="auto"/>
              <w:right w:val="single" w:sz="6" w:space="0" w:color="auto"/>
            </w:tcBorders>
          </w:tcPr>
          <w:p w14:paraId="2CB9920C" w14:textId="58D045D3"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62499CC" w14:textId="4913A763"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52D03DF" w14:textId="120964D9" w:rsidR="005C668D" w:rsidRPr="00791EF5" w:rsidRDefault="005C668D" w:rsidP="005C668D">
            <w:pPr>
              <w:pStyle w:val="TAL"/>
              <w:keepNext w:val="0"/>
              <w:rPr>
                <w:sz w:val="16"/>
                <w:szCs w:val="16"/>
              </w:rPr>
            </w:pPr>
            <w:r w:rsidRPr="00791EF5">
              <w:rPr>
                <w:sz w:val="16"/>
                <w:szCs w:val="16"/>
              </w:rPr>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Pr="00791EF5" w:rsidRDefault="005C668D" w:rsidP="005C668D">
            <w:pPr>
              <w:pStyle w:val="TAL"/>
              <w:keepNext w:val="0"/>
              <w:rPr>
                <w:sz w:val="16"/>
                <w:szCs w:val="16"/>
              </w:rPr>
            </w:pPr>
            <w:r w:rsidRPr="00791EF5">
              <w:rPr>
                <w:sz w:val="16"/>
                <w:szCs w:val="16"/>
              </w:rPr>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47686C9" w14:textId="0D6E912E" w:rsidR="005C668D" w:rsidRPr="00791EF5" w:rsidRDefault="005C668D" w:rsidP="005C668D">
            <w:pPr>
              <w:pStyle w:val="TAL"/>
              <w:keepNext w:val="0"/>
              <w:rPr>
                <w:sz w:val="16"/>
                <w:szCs w:val="16"/>
              </w:rPr>
            </w:pPr>
            <w:r w:rsidRPr="00791EF5">
              <w:rPr>
                <w:sz w:val="16"/>
                <w:szCs w:val="16"/>
              </w:rPr>
              <w:t>SP-250148</w:t>
            </w:r>
          </w:p>
        </w:tc>
        <w:tc>
          <w:tcPr>
            <w:tcW w:w="567" w:type="dxa"/>
            <w:tcBorders>
              <w:top w:val="single" w:sz="6" w:space="0" w:color="auto"/>
              <w:left w:val="single" w:sz="6" w:space="0" w:color="auto"/>
              <w:bottom w:val="single" w:sz="6" w:space="0" w:color="auto"/>
              <w:right w:val="single" w:sz="6" w:space="0" w:color="auto"/>
            </w:tcBorders>
          </w:tcPr>
          <w:p w14:paraId="421DA25D" w14:textId="65C45BF7" w:rsidR="005C668D" w:rsidRPr="00791EF5" w:rsidRDefault="005C668D" w:rsidP="005C668D">
            <w:pPr>
              <w:pStyle w:val="TAL"/>
              <w:keepNext w:val="0"/>
              <w:rPr>
                <w:sz w:val="16"/>
                <w:szCs w:val="16"/>
              </w:rPr>
            </w:pPr>
            <w:r w:rsidRPr="00791EF5">
              <w:rPr>
                <w:sz w:val="16"/>
                <w:szCs w:val="16"/>
              </w:rPr>
              <w:t>0362</w:t>
            </w:r>
          </w:p>
        </w:tc>
        <w:tc>
          <w:tcPr>
            <w:tcW w:w="425" w:type="dxa"/>
            <w:tcBorders>
              <w:top w:val="single" w:sz="6" w:space="0" w:color="auto"/>
              <w:left w:val="single" w:sz="6" w:space="0" w:color="auto"/>
              <w:bottom w:val="single" w:sz="6" w:space="0" w:color="auto"/>
              <w:right w:val="single" w:sz="6" w:space="0" w:color="auto"/>
            </w:tcBorders>
          </w:tcPr>
          <w:p w14:paraId="05EA9F5B" w14:textId="3908ECCC"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14F02A2C" w14:textId="26710E53" w:rsidR="005C668D" w:rsidRPr="00791EF5" w:rsidRDefault="005C668D" w:rsidP="005C668D">
            <w:pPr>
              <w:pStyle w:val="TAL"/>
              <w:keepNext w:val="0"/>
              <w:rPr>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5C8E91BB" w14:textId="5A3F532D" w:rsidR="005C668D" w:rsidRPr="00791EF5" w:rsidRDefault="005C668D" w:rsidP="005C668D">
            <w:pPr>
              <w:pStyle w:val="TAL"/>
              <w:keepNext w:val="0"/>
              <w:rPr>
                <w:sz w:val="16"/>
                <w:szCs w:val="16"/>
              </w:rPr>
            </w:pPr>
            <w:r w:rsidRPr="00791EF5">
              <w:rPr>
                <w:sz w:val="16"/>
                <w:szCs w:val="16"/>
              </w:rPr>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Pr="00791EF5" w:rsidRDefault="005C668D" w:rsidP="005C668D">
            <w:pPr>
              <w:pStyle w:val="TAL"/>
              <w:keepNext w:val="0"/>
              <w:rPr>
                <w:sz w:val="16"/>
                <w:szCs w:val="16"/>
              </w:rPr>
            </w:pPr>
            <w:r w:rsidRPr="00791EF5">
              <w:rPr>
                <w:sz w:val="16"/>
                <w:szCs w:val="16"/>
              </w:rPr>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17A84575" w14:textId="450166F8" w:rsidR="003C6DA9" w:rsidRPr="00037F91" w:rsidRDefault="003C6DA9" w:rsidP="003C6DA9">
            <w:pPr>
              <w:pStyle w:val="TAL"/>
              <w:keepNext w:val="0"/>
            </w:pPr>
            <w:r>
              <w:rPr>
                <w:rFonts w:cs="Arial"/>
                <w:sz w:val="16"/>
                <w:szCs w:val="16"/>
              </w:rPr>
              <w:t>Rel-19 CR 28.532 Enhance notifyFilePreparationError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57CC472" w14:textId="23A53634" w:rsidR="003C6DA9" w:rsidRPr="00037F91" w:rsidRDefault="003C6DA9" w:rsidP="003C6DA9">
            <w:pPr>
              <w:pStyle w:val="TAL"/>
              <w:keepNext w:val="0"/>
            </w:pPr>
            <w:r>
              <w:rPr>
                <w:rFonts w:cs="Arial"/>
                <w:sz w:val="16"/>
                <w:szCs w:val="16"/>
              </w:rPr>
              <w:t>Rel-19 CR TS 28.532 JobID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06172A2B" w14:textId="1CDAD8F5" w:rsidR="003C6DA9" w:rsidRPr="00037F91" w:rsidRDefault="003C6DA9" w:rsidP="003C6DA9">
            <w:pPr>
              <w:pStyle w:val="TAL"/>
              <w:keepNext w:val="0"/>
            </w:pPr>
            <w:r>
              <w:rPr>
                <w:rFonts w:cs="Arial"/>
                <w:sz w:val="16"/>
                <w:szCs w:val="16"/>
              </w:rPr>
              <w:t>Rel-19 CR TS 28.532 Implement HTTP POST method for createMOI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48BA6A9" w14:textId="677B1ACF" w:rsidR="003C6DA9" w:rsidRPr="00037F91" w:rsidRDefault="003C6DA9" w:rsidP="003C6DA9">
            <w:pPr>
              <w:pStyle w:val="TAL"/>
              <w:keepNext w:val="0"/>
            </w:pPr>
            <w:r>
              <w:rPr>
                <w:rFonts w:cs="Arial"/>
                <w:sz w:val="16"/>
                <w:szCs w:val="16"/>
              </w:rPr>
              <w:t>Rel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r w:rsidR="00791EF5" w:rsidRPr="00791EF5" w14:paraId="5E895949"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AD6EFCE"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A8049"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07D8512E"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10AF1154" w14:textId="77777777" w:rsidR="00791EF5" w:rsidRPr="00791EF5" w:rsidRDefault="00791EF5" w:rsidP="00791EF5">
            <w:pPr>
              <w:pStyle w:val="TAL"/>
              <w:rPr>
                <w:rFonts w:cs="Arial"/>
                <w:sz w:val="16"/>
                <w:szCs w:val="16"/>
              </w:rPr>
            </w:pPr>
            <w:r w:rsidRPr="00791EF5">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tcPr>
          <w:p w14:paraId="27387F29"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D7311D9" w14:textId="77777777" w:rsidR="00791EF5" w:rsidRPr="00791EF5" w:rsidRDefault="00791EF5" w:rsidP="00791EF5">
            <w:pPr>
              <w:pStyle w:val="TAL"/>
              <w:rPr>
                <w:rFonts w:cs="Arial"/>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02809664" w14:textId="77777777" w:rsidR="00791EF5" w:rsidRPr="00791EF5" w:rsidRDefault="00791EF5" w:rsidP="00791EF5">
            <w:pPr>
              <w:pStyle w:val="TAL"/>
              <w:rPr>
                <w:rFonts w:cs="Arial"/>
                <w:sz w:val="16"/>
                <w:szCs w:val="16"/>
              </w:rPr>
            </w:pPr>
            <w:r w:rsidRPr="00791EF5">
              <w:rPr>
                <w:rFonts w:cs="Arial"/>
                <w:sz w:val="16"/>
                <w:szCs w:val="16"/>
              </w:rPr>
              <w:t>Rel-19 CR TS 28.532 Deprecate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24AA" w14:textId="39B44724" w:rsidR="00791EF5" w:rsidRPr="00791EF5" w:rsidRDefault="00791EF5" w:rsidP="00791EF5">
            <w:pPr>
              <w:pStyle w:val="TAL"/>
              <w:rPr>
                <w:rFonts w:cs="Arial"/>
                <w:sz w:val="16"/>
                <w:szCs w:val="16"/>
              </w:rPr>
            </w:pPr>
            <w:r>
              <w:rPr>
                <w:rFonts w:cs="Arial"/>
                <w:sz w:val="16"/>
                <w:szCs w:val="16"/>
              </w:rPr>
              <w:t>19.2.0</w:t>
            </w:r>
          </w:p>
        </w:tc>
      </w:tr>
      <w:tr w:rsidR="00791EF5" w:rsidRPr="00791EF5" w14:paraId="08BC31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563339F5"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3503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F67EF4B" w14:textId="77777777" w:rsidR="00791EF5" w:rsidRPr="00791EF5" w:rsidRDefault="00791EF5" w:rsidP="00791EF5">
            <w:pPr>
              <w:pStyle w:val="TAL"/>
              <w:rPr>
                <w:rFonts w:cs="Arial"/>
                <w:sz w:val="16"/>
                <w:szCs w:val="16"/>
              </w:rPr>
            </w:pPr>
            <w:r w:rsidRPr="00791EF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3153F061" w14:textId="77777777" w:rsidR="00791EF5" w:rsidRPr="00791EF5" w:rsidRDefault="00791EF5" w:rsidP="00791EF5">
            <w:pPr>
              <w:pStyle w:val="TAL"/>
              <w:rPr>
                <w:rFonts w:cs="Arial"/>
                <w:sz w:val="16"/>
                <w:szCs w:val="16"/>
              </w:rPr>
            </w:pPr>
            <w:r w:rsidRPr="00791EF5">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tcPr>
          <w:p w14:paraId="7C3994CC"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480E54F6" w14:textId="77777777" w:rsidR="00791EF5" w:rsidRPr="00791EF5" w:rsidRDefault="00791EF5" w:rsidP="00791EF5">
            <w:pPr>
              <w:pStyle w:val="TAL"/>
              <w:rPr>
                <w:rFonts w:cs="Arial"/>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8DE4F23" w14:textId="77777777" w:rsidR="00791EF5" w:rsidRPr="00791EF5" w:rsidRDefault="00791EF5" w:rsidP="00791EF5">
            <w:pPr>
              <w:pStyle w:val="TAL"/>
              <w:rPr>
                <w:rFonts w:cs="Arial"/>
                <w:sz w:val="16"/>
                <w:szCs w:val="16"/>
              </w:rPr>
            </w:pPr>
            <w:r w:rsidRPr="00791EF5">
              <w:rPr>
                <w:rFonts w:cs="Arial"/>
                <w:sz w:val="16"/>
                <w:szCs w:val="16"/>
              </w:rPr>
              <w:t>Rel-19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F87" w14:textId="405E2C31"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095DFF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6C0219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4C02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13DB3630" w14:textId="77777777" w:rsidR="00791EF5" w:rsidRPr="00791EF5" w:rsidRDefault="00791EF5" w:rsidP="00791EF5">
            <w:pPr>
              <w:pStyle w:val="TAL"/>
              <w:rPr>
                <w:rFonts w:cs="Arial"/>
                <w:sz w:val="16"/>
                <w:szCs w:val="16"/>
              </w:rPr>
            </w:pPr>
            <w:r w:rsidRPr="00791EF5">
              <w:rPr>
                <w:rFonts w:cs="Arial"/>
                <w:sz w:val="16"/>
                <w:szCs w:val="16"/>
              </w:rPr>
              <w:t>SP-251077</w:t>
            </w:r>
          </w:p>
        </w:tc>
        <w:tc>
          <w:tcPr>
            <w:tcW w:w="567" w:type="dxa"/>
            <w:tcBorders>
              <w:top w:val="single" w:sz="6" w:space="0" w:color="auto"/>
              <w:left w:val="single" w:sz="6" w:space="0" w:color="auto"/>
              <w:bottom w:val="single" w:sz="6" w:space="0" w:color="auto"/>
              <w:right w:val="single" w:sz="6" w:space="0" w:color="auto"/>
            </w:tcBorders>
          </w:tcPr>
          <w:p w14:paraId="5BBA8981" w14:textId="77777777" w:rsidR="00791EF5" w:rsidRPr="00791EF5" w:rsidRDefault="00791EF5" w:rsidP="00791EF5">
            <w:pPr>
              <w:pStyle w:val="TAL"/>
              <w:rPr>
                <w:rFonts w:cs="Arial"/>
                <w:sz w:val="16"/>
                <w:szCs w:val="16"/>
              </w:rPr>
            </w:pPr>
            <w:r w:rsidRPr="00791EF5">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tcPr>
          <w:p w14:paraId="1E3A114D"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34B67EF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8322C03" w14:textId="77777777" w:rsidR="00791EF5" w:rsidRPr="00791EF5" w:rsidRDefault="00791EF5" w:rsidP="00791EF5">
            <w:pPr>
              <w:pStyle w:val="TAL"/>
              <w:rPr>
                <w:rFonts w:cs="Arial"/>
                <w:sz w:val="16"/>
                <w:szCs w:val="16"/>
              </w:rPr>
            </w:pPr>
            <w:r w:rsidRPr="00791EF5">
              <w:rPr>
                <w:rFonts w:cs="Arial"/>
                <w:sz w:val="16"/>
                <w:szCs w:val="16"/>
              </w:rPr>
              <w:t>Rel-19 CR TS 28.532 Correction on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5E36" w14:textId="577B03B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42E688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761BFEB0"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91D6"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361587CC"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73077AC4" w14:textId="77777777" w:rsidR="00791EF5" w:rsidRPr="00791EF5" w:rsidRDefault="00791EF5" w:rsidP="00791EF5">
            <w:pPr>
              <w:pStyle w:val="TAL"/>
              <w:rPr>
                <w:rFonts w:cs="Arial"/>
                <w:sz w:val="16"/>
                <w:szCs w:val="16"/>
              </w:rPr>
            </w:pPr>
            <w:r w:rsidRPr="00791EF5">
              <w:rPr>
                <w:rFonts w:cs="Arial"/>
                <w:sz w:val="16"/>
                <w:szCs w:val="16"/>
              </w:rPr>
              <w:t>0392</w:t>
            </w:r>
          </w:p>
        </w:tc>
        <w:tc>
          <w:tcPr>
            <w:tcW w:w="425" w:type="dxa"/>
            <w:tcBorders>
              <w:top w:val="single" w:sz="6" w:space="0" w:color="auto"/>
              <w:left w:val="single" w:sz="6" w:space="0" w:color="auto"/>
              <w:bottom w:val="single" w:sz="6" w:space="0" w:color="auto"/>
              <w:right w:val="single" w:sz="6" w:space="0" w:color="auto"/>
            </w:tcBorders>
          </w:tcPr>
          <w:p w14:paraId="00FDB35C"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FD6712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0C04090" w14:textId="77777777" w:rsidR="00791EF5" w:rsidRPr="00791EF5" w:rsidRDefault="00791EF5" w:rsidP="00791EF5">
            <w:pPr>
              <w:pStyle w:val="TAL"/>
              <w:rPr>
                <w:rFonts w:cs="Arial"/>
                <w:sz w:val="16"/>
                <w:szCs w:val="16"/>
              </w:rPr>
            </w:pPr>
            <w:r w:rsidRPr="00791EF5">
              <w:rPr>
                <w:rFonts w:cs="Arial"/>
                <w:sz w:val="16"/>
                <w:szCs w:val="16"/>
              </w:rPr>
              <w:t>Rel-19 CR TS 28.532 Add missing examples for YANG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8D4B" w14:textId="533B593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80F187E"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36DBEF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2F598"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47D4C473" w14:textId="77777777" w:rsidR="00791EF5" w:rsidRPr="00791EF5" w:rsidRDefault="00791EF5" w:rsidP="00791EF5">
            <w:pPr>
              <w:pStyle w:val="TAL"/>
              <w:rPr>
                <w:rFonts w:cs="Arial"/>
                <w:sz w:val="16"/>
                <w:szCs w:val="16"/>
              </w:rPr>
            </w:pPr>
            <w:r w:rsidRPr="00791EF5">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tcPr>
          <w:p w14:paraId="48814FE9" w14:textId="77777777" w:rsidR="00791EF5" w:rsidRPr="00791EF5" w:rsidRDefault="00791EF5" w:rsidP="00791EF5">
            <w:pPr>
              <w:pStyle w:val="TAL"/>
              <w:rPr>
                <w:rFonts w:cs="Arial"/>
                <w:sz w:val="16"/>
                <w:szCs w:val="16"/>
              </w:rPr>
            </w:pPr>
            <w:r w:rsidRPr="00791EF5">
              <w:rPr>
                <w:rFonts w:cs="Arial"/>
                <w:sz w:val="16"/>
                <w:szCs w:val="16"/>
              </w:rPr>
              <w:t>0393</w:t>
            </w:r>
          </w:p>
        </w:tc>
        <w:tc>
          <w:tcPr>
            <w:tcW w:w="425" w:type="dxa"/>
            <w:tcBorders>
              <w:top w:val="single" w:sz="6" w:space="0" w:color="auto"/>
              <w:left w:val="single" w:sz="6" w:space="0" w:color="auto"/>
              <w:bottom w:val="single" w:sz="6" w:space="0" w:color="auto"/>
              <w:right w:val="single" w:sz="6" w:space="0" w:color="auto"/>
            </w:tcBorders>
          </w:tcPr>
          <w:p w14:paraId="23E37935"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ADBEBE"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C7B6CB7" w14:textId="77777777" w:rsidR="00791EF5" w:rsidRPr="00791EF5" w:rsidRDefault="00791EF5" w:rsidP="00791EF5">
            <w:pPr>
              <w:pStyle w:val="TAL"/>
              <w:rPr>
                <w:rFonts w:cs="Arial"/>
                <w:sz w:val="16"/>
                <w:szCs w:val="16"/>
              </w:rPr>
            </w:pPr>
            <w:r w:rsidRPr="00791EF5">
              <w:rPr>
                <w:rFonts w:cs="Arial"/>
                <w:sz w:val="16"/>
                <w:szCs w:val="16"/>
              </w:rPr>
              <w:t>Rel-19 CR 28.532 Correct notification name notifyDataNodeTreeSyncRecommended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A5AF" w14:textId="4B1C89DB" w:rsidR="00791EF5" w:rsidRPr="00791EF5" w:rsidRDefault="00791EF5" w:rsidP="00791EF5">
            <w:pPr>
              <w:pStyle w:val="TAL"/>
              <w:rPr>
                <w:rFonts w:cs="Arial"/>
                <w:sz w:val="16"/>
                <w:szCs w:val="16"/>
              </w:rPr>
            </w:pPr>
            <w:r w:rsidRPr="00887926">
              <w:rPr>
                <w:rFonts w:cs="Arial"/>
                <w:sz w:val="16"/>
                <w:szCs w:val="16"/>
              </w:rPr>
              <w:t>19.2.0</w:t>
            </w:r>
          </w:p>
        </w:tc>
      </w:tr>
      <w:tr w:rsidR="00BE22AC" w:rsidRPr="00791EF5" w14:paraId="3956271C"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4CEAD08" w14:textId="7D667CD6"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0CA52" w14:textId="5FD006F1"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1FEE9165" w14:textId="4AA7264A" w:rsidR="00BE22AC" w:rsidRPr="00791EF5" w:rsidRDefault="00BE22AC" w:rsidP="00BE22AC">
            <w:pPr>
              <w:pStyle w:val="TAL"/>
              <w:rPr>
                <w:rFonts w:cs="Arial"/>
                <w:sz w:val="16"/>
                <w:szCs w:val="16"/>
              </w:rPr>
            </w:pPr>
            <w:r>
              <w:rPr>
                <w:rFonts w:cs="Arial"/>
                <w:sz w:val="16"/>
                <w:szCs w:val="16"/>
              </w:rPr>
              <w:t>SP-251387</w:t>
            </w:r>
          </w:p>
        </w:tc>
        <w:tc>
          <w:tcPr>
            <w:tcW w:w="567" w:type="dxa"/>
            <w:tcBorders>
              <w:top w:val="single" w:sz="6" w:space="0" w:color="auto"/>
              <w:left w:val="single" w:sz="6" w:space="0" w:color="auto"/>
              <w:bottom w:val="single" w:sz="6" w:space="0" w:color="auto"/>
              <w:right w:val="single" w:sz="6" w:space="0" w:color="auto"/>
            </w:tcBorders>
          </w:tcPr>
          <w:p w14:paraId="1E4C8EDC" w14:textId="0974BD74" w:rsidR="00BE22AC" w:rsidRPr="00791EF5" w:rsidRDefault="00BE22AC" w:rsidP="00BE22AC">
            <w:pPr>
              <w:pStyle w:val="TAL"/>
              <w:rPr>
                <w:rFonts w:cs="Arial"/>
                <w:sz w:val="16"/>
                <w:szCs w:val="16"/>
              </w:rPr>
            </w:pPr>
            <w:r>
              <w:rPr>
                <w:rFonts w:cs="Arial"/>
                <w:sz w:val="16"/>
                <w:szCs w:val="16"/>
              </w:rPr>
              <w:t>0395</w:t>
            </w:r>
          </w:p>
        </w:tc>
        <w:tc>
          <w:tcPr>
            <w:tcW w:w="425" w:type="dxa"/>
            <w:tcBorders>
              <w:top w:val="single" w:sz="6" w:space="0" w:color="auto"/>
              <w:left w:val="single" w:sz="6" w:space="0" w:color="auto"/>
              <w:bottom w:val="single" w:sz="6" w:space="0" w:color="auto"/>
              <w:right w:val="single" w:sz="6" w:space="0" w:color="auto"/>
            </w:tcBorders>
          </w:tcPr>
          <w:p w14:paraId="7A11461D" w14:textId="3A53F858" w:rsidR="00BE22AC" w:rsidRPr="00791EF5" w:rsidRDefault="00796C65"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3BBCF95" w14:textId="09A6D8FD" w:rsidR="00BE22AC" w:rsidRPr="00791EF5" w:rsidRDefault="00BE22AC" w:rsidP="00BE22AC">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7174325" w14:textId="60DF29C4" w:rsidR="00BE22AC" w:rsidRPr="00791EF5" w:rsidRDefault="00BE22AC" w:rsidP="00BE22AC">
            <w:pPr>
              <w:pStyle w:val="TAL"/>
              <w:rPr>
                <w:rFonts w:cs="Arial"/>
                <w:sz w:val="16"/>
                <w:szCs w:val="16"/>
              </w:rPr>
            </w:pPr>
            <w:r>
              <w:rPr>
                <w:rFonts w:cs="Arial"/>
                <w:sz w:val="16"/>
                <w:szCs w:val="16"/>
              </w:rPr>
              <w:t>Rel-19 CR TS 28.532 YANG mapping for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CF3D" w14:textId="66F627A6" w:rsidR="00BE22AC" w:rsidRPr="00887926" w:rsidRDefault="00BE22AC" w:rsidP="00BE22AC">
            <w:pPr>
              <w:pStyle w:val="TAL"/>
              <w:rPr>
                <w:rFonts w:cs="Arial"/>
                <w:sz w:val="16"/>
                <w:szCs w:val="16"/>
              </w:rPr>
            </w:pPr>
            <w:r>
              <w:rPr>
                <w:rFonts w:cs="Arial"/>
                <w:sz w:val="16"/>
                <w:szCs w:val="16"/>
              </w:rPr>
              <w:t>19.3.0</w:t>
            </w:r>
          </w:p>
        </w:tc>
      </w:tr>
      <w:tr w:rsidR="00BE22AC" w:rsidRPr="00791EF5" w14:paraId="622851C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0488519C" w14:textId="3C2203FC"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F8FC1" w14:textId="7FFFA0AD"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762AE741" w14:textId="0CC40DA7" w:rsidR="00BE22AC" w:rsidRPr="00791EF5" w:rsidRDefault="00BE22AC" w:rsidP="00BE22AC">
            <w:pPr>
              <w:pStyle w:val="TAL"/>
              <w:rPr>
                <w:rFonts w:cs="Arial"/>
                <w:sz w:val="16"/>
                <w:szCs w:val="16"/>
              </w:rPr>
            </w:pPr>
            <w:r>
              <w:rPr>
                <w:rFonts w:cs="Arial"/>
                <w:sz w:val="16"/>
                <w:szCs w:val="16"/>
              </w:rPr>
              <w:t>SP-251380</w:t>
            </w:r>
          </w:p>
        </w:tc>
        <w:tc>
          <w:tcPr>
            <w:tcW w:w="567" w:type="dxa"/>
            <w:tcBorders>
              <w:top w:val="single" w:sz="6" w:space="0" w:color="auto"/>
              <w:left w:val="single" w:sz="6" w:space="0" w:color="auto"/>
              <w:bottom w:val="single" w:sz="6" w:space="0" w:color="auto"/>
              <w:right w:val="single" w:sz="6" w:space="0" w:color="auto"/>
            </w:tcBorders>
          </w:tcPr>
          <w:p w14:paraId="66F6AA76" w14:textId="584C7C6F" w:rsidR="00BE22AC" w:rsidRPr="00791EF5" w:rsidRDefault="00BE22AC" w:rsidP="00BE22AC">
            <w:pPr>
              <w:pStyle w:val="TAL"/>
              <w:rPr>
                <w:rFonts w:cs="Arial"/>
                <w:sz w:val="16"/>
                <w:szCs w:val="16"/>
              </w:rPr>
            </w:pPr>
            <w:r>
              <w:rPr>
                <w:rFonts w:cs="Arial"/>
                <w:sz w:val="16"/>
                <w:szCs w:val="16"/>
              </w:rPr>
              <w:t>0397</w:t>
            </w:r>
          </w:p>
        </w:tc>
        <w:tc>
          <w:tcPr>
            <w:tcW w:w="425" w:type="dxa"/>
            <w:tcBorders>
              <w:top w:val="single" w:sz="6" w:space="0" w:color="auto"/>
              <w:left w:val="single" w:sz="6" w:space="0" w:color="auto"/>
              <w:bottom w:val="single" w:sz="6" w:space="0" w:color="auto"/>
              <w:right w:val="single" w:sz="6" w:space="0" w:color="auto"/>
            </w:tcBorders>
          </w:tcPr>
          <w:p w14:paraId="1FF668D4" w14:textId="426B228F" w:rsidR="00BE22AC" w:rsidRPr="00791EF5" w:rsidRDefault="00796C65"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B205F70" w14:textId="2693905E" w:rsidR="00BE22AC" w:rsidRPr="00791EF5" w:rsidRDefault="00BE22AC" w:rsidP="00BE22AC">
            <w:pPr>
              <w:pStyle w:val="TAL"/>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33FA1E09" w14:textId="06163C78" w:rsidR="00BE22AC" w:rsidRPr="00791EF5" w:rsidRDefault="00BE22AC" w:rsidP="00BE22AC">
            <w:pPr>
              <w:pStyle w:val="TAL"/>
              <w:rPr>
                <w:rFonts w:cs="Arial"/>
                <w:sz w:val="16"/>
                <w:szCs w:val="16"/>
              </w:rPr>
            </w:pPr>
            <w:r>
              <w:rPr>
                <w:rFonts w:cs="Arial"/>
                <w:sz w:val="16"/>
                <w:szCs w:val="16"/>
              </w:rPr>
              <w:t>Rel-19 CR TS 28.532 Correct delete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0AA6" w14:textId="512F726A" w:rsidR="00BE22AC" w:rsidRPr="00887926" w:rsidRDefault="00BE22AC" w:rsidP="00BE22AC">
            <w:pPr>
              <w:pStyle w:val="TAL"/>
              <w:rPr>
                <w:rFonts w:cs="Arial"/>
                <w:sz w:val="16"/>
                <w:szCs w:val="16"/>
              </w:rPr>
            </w:pPr>
            <w:r>
              <w:rPr>
                <w:rFonts w:cs="Arial"/>
                <w:sz w:val="16"/>
                <w:szCs w:val="16"/>
              </w:rPr>
              <w:t>19.3.0</w:t>
            </w:r>
          </w:p>
        </w:tc>
      </w:tr>
      <w:tr w:rsidR="001A71C8" w:rsidRPr="00791EF5" w14:paraId="3F29F5EC"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463F409D" w14:textId="353F7A28" w:rsidR="001A71C8" w:rsidRDefault="001A71C8" w:rsidP="001A71C8">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EABD1" w14:textId="5F3E29C5" w:rsidR="001A71C8" w:rsidRDefault="001A71C8" w:rsidP="001A71C8">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79323029" w14:textId="6ED55137" w:rsidR="001A71C8" w:rsidRDefault="001A71C8" w:rsidP="001A71C8">
            <w:pPr>
              <w:pStyle w:val="TAL"/>
              <w:rPr>
                <w:rFonts w:cs="Arial"/>
                <w:sz w:val="16"/>
                <w:szCs w:val="16"/>
              </w:rPr>
            </w:pPr>
            <w:r>
              <w:rPr>
                <w:rFonts w:cs="Arial"/>
                <w:sz w:val="16"/>
                <w:szCs w:val="16"/>
              </w:rPr>
              <w:t>SP-251386</w:t>
            </w:r>
          </w:p>
        </w:tc>
        <w:tc>
          <w:tcPr>
            <w:tcW w:w="567" w:type="dxa"/>
            <w:tcBorders>
              <w:top w:val="single" w:sz="6" w:space="0" w:color="auto"/>
              <w:left w:val="single" w:sz="6" w:space="0" w:color="auto"/>
              <w:bottom w:val="single" w:sz="6" w:space="0" w:color="auto"/>
              <w:right w:val="single" w:sz="6" w:space="0" w:color="auto"/>
            </w:tcBorders>
          </w:tcPr>
          <w:p w14:paraId="156EA0CA" w14:textId="0899A558" w:rsidR="001A71C8" w:rsidRDefault="001A71C8" w:rsidP="001A71C8">
            <w:pPr>
              <w:pStyle w:val="TAL"/>
              <w:rPr>
                <w:rFonts w:cs="Arial"/>
                <w:sz w:val="16"/>
                <w:szCs w:val="16"/>
              </w:rPr>
            </w:pPr>
            <w:r>
              <w:rPr>
                <w:rFonts w:cs="Arial"/>
                <w:sz w:val="16"/>
                <w:szCs w:val="16"/>
              </w:rPr>
              <w:t>0394</w:t>
            </w:r>
          </w:p>
        </w:tc>
        <w:tc>
          <w:tcPr>
            <w:tcW w:w="425" w:type="dxa"/>
            <w:tcBorders>
              <w:top w:val="single" w:sz="6" w:space="0" w:color="auto"/>
              <w:left w:val="single" w:sz="6" w:space="0" w:color="auto"/>
              <w:bottom w:val="single" w:sz="6" w:space="0" w:color="auto"/>
              <w:right w:val="single" w:sz="6" w:space="0" w:color="auto"/>
            </w:tcBorders>
          </w:tcPr>
          <w:p w14:paraId="501B1DA7" w14:textId="4E609662" w:rsidR="001A71C8" w:rsidRDefault="00796C65" w:rsidP="001A71C8">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4D7951" w14:textId="137D442E" w:rsidR="001A71C8" w:rsidRDefault="001A71C8" w:rsidP="001A71C8">
            <w:pPr>
              <w:pStyle w:val="TAL"/>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33F69D" w14:textId="47AD4598" w:rsidR="001A71C8" w:rsidRDefault="001A71C8" w:rsidP="001A71C8">
            <w:pPr>
              <w:pStyle w:val="TAL"/>
              <w:rPr>
                <w:rFonts w:cs="Arial"/>
                <w:sz w:val="16"/>
                <w:szCs w:val="16"/>
              </w:rPr>
            </w:pPr>
            <w:r>
              <w:rPr>
                <w:rFonts w:cs="Arial"/>
                <w:sz w:val="16"/>
                <w:szCs w:val="16"/>
              </w:rPr>
              <w:t>Rel-20 CR TS 28.532 Remove the deprecated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8A4E0" w14:textId="399EAF03" w:rsidR="001A71C8" w:rsidRDefault="001A71C8" w:rsidP="001A71C8">
            <w:pPr>
              <w:pStyle w:val="TAL"/>
              <w:rPr>
                <w:rFonts w:cs="Arial"/>
                <w:sz w:val="16"/>
                <w:szCs w:val="16"/>
              </w:rPr>
            </w:pPr>
            <w:r>
              <w:rPr>
                <w:rFonts w:cs="Arial"/>
                <w:sz w:val="16"/>
                <w:szCs w:val="16"/>
              </w:rPr>
              <w:t>20.0.0</w:t>
            </w:r>
          </w:p>
        </w:tc>
      </w:tr>
    </w:tbl>
    <w:p w14:paraId="767C4AE6" w14:textId="3E932E0A" w:rsidR="00623B86" w:rsidRPr="0009049C" w:rsidRDefault="00623B86">
      <w:pPr>
        <w:rPr>
          <w:lang w:val="en-US"/>
        </w:rPr>
      </w:pPr>
    </w:p>
    <w:sectPr w:rsidR="00623B86" w:rsidRPr="0009049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A428" w14:textId="77777777" w:rsidR="00746EE1" w:rsidRDefault="00746EE1">
      <w:r>
        <w:separator/>
      </w:r>
    </w:p>
  </w:endnote>
  <w:endnote w:type="continuationSeparator" w:id="0">
    <w:p w14:paraId="25EB3255" w14:textId="77777777" w:rsidR="00746EE1" w:rsidRDefault="0074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F493A" w:rsidRDefault="006F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139CE" w14:textId="77777777" w:rsidR="00746EE1" w:rsidRDefault="00746EE1">
      <w:r>
        <w:separator/>
      </w:r>
    </w:p>
  </w:footnote>
  <w:footnote w:type="continuationSeparator" w:id="0">
    <w:p w14:paraId="0AEC3786" w14:textId="77777777" w:rsidR="00746EE1" w:rsidRDefault="0074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4E4F8D" w:rsidR="006F493A" w:rsidRDefault="006F4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31C">
      <w:rPr>
        <w:rFonts w:ascii="Arial" w:hAnsi="Arial" w:cs="Arial"/>
        <w:b/>
        <w:noProof/>
        <w:sz w:val="18"/>
        <w:szCs w:val="18"/>
      </w:rPr>
      <w:t>3GPP TS 28.532 V20.0.0 (2025-12)</w:t>
    </w:r>
    <w:r>
      <w:rPr>
        <w:rFonts w:ascii="Arial" w:hAnsi="Arial" w:cs="Arial"/>
        <w:b/>
        <w:sz w:val="18"/>
        <w:szCs w:val="18"/>
      </w:rPr>
      <w:fldChar w:fldCharType="end"/>
    </w:r>
  </w:p>
  <w:p w14:paraId="7A6BC72E" w14:textId="77777777" w:rsidR="006F493A" w:rsidRDefault="006F4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DA801C" w:rsidR="006F493A" w:rsidRDefault="006F4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31C">
      <w:rPr>
        <w:rFonts w:ascii="Arial" w:hAnsi="Arial" w:cs="Arial"/>
        <w:b/>
        <w:noProof/>
        <w:sz w:val="18"/>
        <w:szCs w:val="18"/>
      </w:rPr>
      <w:t>Release 20</w:t>
    </w:r>
    <w:r>
      <w:rPr>
        <w:rFonts w:ascii="Arial" w:hAnsi="Arial" w:cs="Arial"/>
        <w:b/>
        <w:sz w:val="18"/>
        <w:szCs w:val="18"/>
      </w:rPr>
      <w:fldChar w:fldCharType="end"/>
    </w:r>
  </w:p>
  <w:p w14:paraId="1024E63D" w14:textId="77777777" w:rsidR="006F493A" w:rsidRDefault="006F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42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2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225282">
    <w:abstractNumId w:val="11"/>
  </w:num>
  <w:num w:numId="4" w16cid:durableId="16808168">
    <w:abstractNumId w:val="25"/>
  </w:num>
  <w:num w:numId="5" w16cid:durableId="563105638">
    <w:abstractNumId w:val="9"/>
  </w:num>
  <w:num w:numId="6" w16cid:durableId="1759518184">
    <w:abstractNumId w:val="7"/>
  </w:num>
  <w:num w:numId="7" w16cid:durableId="2020082545">
    <w:abstractNumId w:val="6"/>
  </w:num>
  <w:num w:numId="8" w16cid:durableId="734858195">
    <w:abstractNumId w:val="5"/>
  </w:num>
  <w:num w:numId="9" w16cid:durableId="1806309266">
    <w:abstractNumId w:val="4"/>
  </w:num>
  <w:num w:numId="10" w16cid:durableId="1980303430">
    <w:abstractNumId w:val="8"/>
  </w:num>
  <w:num w:numId="11" w16cid:durableId="1163082672">
    <w:abstractNumId w:val="3"/>
  </w:num>
  <w:num w:numId="12" w16cid:durableId="655450215">
    <w:abstractNumId w:val="2"/>
  </w:num>
  <w:num w:numId="13" w16cid:durableId="1140418573">
    <w:abstractNumId w:val="1"/>
  </w:num>
  <w:num w:numId="14" w16cid:durableId="1574269688">
    <w:abstractNumId w:val="0"/>
  </w:num>
  <w:num w:numId="15" w16cid:durableId="840043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9453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8705331">
    <w:abstractNumId w:val="16"/>
  </w:num>
  <w:num w:numId="18" w16cid:durableId="286351304">
    <w:abstractNumId w:val="29"/>
  </w:num>
  <w:num w:numId="19" w16cid:durableId="1830708217">
    <w:abstractNumId w:val="22"/>
  </w:num>
  <w:num w:numId="20" w16cid:durableId="1218398177">
    <w:abstractNumId w:val="15"/>
  </w:num>
  <w:num w:numId="21" w16cid:durableId="44106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4012397">
    <w:abstractNumId w:val="23"/>
  </w:num>
  <w:num w:numId="23" w16cid:durableId="1218589508">
    <w:abstractNumId w:val="12"/>
  </w:num>
  <w:num w:numId="24" w16cid:durableId="1873685625">
    <w:abstractNumId w:val="26"/>
  </w:num>
  <w:num w:numId="25" w16cid:durableId="1940067158">
    <w:abstractNumId w:val="27"/>
  </w:num>
  <w:num w:numId="26" w16cid:durableId="2113698136">
    <w:abstractNumId w:val="18"/>
  </w:num>
  <w:num w:numId="27" w16cid:durableId="137846132">
    <w:abstractNumId w:val="28"/>
  </w:num>
  <w:num w:numId="28" w16cid:durableId="815877118">
    <w:abstractNumId w:val="14"/>
  </w:num>
  <w:num w:numId="29" w16cid:durableId="1174150514">
    <w:abstractNumId w:val="20"/>
  </w:num>
  <w:num w:numId="30" w16cid:durableId="967323106">
    <w:abstractNumId w:val="21"/>
  </w:num>
  <w:num w:numId="31" w16cid:durableId="501554670">
    <w:abstractNumId w:val="19"/>
  </w:num>
  <w:num w:numId="32" w16cid:durableId="1893035442">
    <w:abstractNumId w:val="24"/>
  </w:num>
  <w:num w:numId="33" w16cid:durableId="439103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4834"/>
    <w:rsid w:val="00037F91"/>
    <w:rsid w:val="00040095"/>
    <w:rsid w:val="00040BBD"/>
    <w:rsid w:val="0004165A"/>
    <w:rsid w:val="00042A15"/>
    <w:rsid w:val="00044130"/>
    <w:rsid w:val="0004468F"/>
    <w:rsid w:val="00051834"/>
    <w:rsid w:val="00053587"/>
    <w:rsid w:val="000541F6"/>
    <w:rsid w:val="00054A22"/>
    <w:rsid w:val="00057467"/>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55B5"/>
    <w:rsid w:val="000C667A"/>
    <w:rsid w:val="000D58AB"/>
    <w:rsid w:val="000D5F23"/>
    <w:rsid w:val="000E315D"/>
    <w:rsid w:val="000E56FB"/>
    <w:rsid w:val="00104910"/>
    <w:rsid w:val="00106159"/>
    <w:rsid w:val="0012465B"/>
    <w:rsid w:val="00125DC1"/>
    <w:rsid w:val="00127DDE"/>
    <w:rsid w:val="00133525"/>
    <w:rsid w:val="00147527"/>
    <w:rsid w:val="00147997"/>
    <w:rsid w:val="00151FCF"/>
    <w:rsid w:val="0016008B"/>
    <w:rsid w:val="0016023C"/>
    <w:rsid w:val="00160B78"/>
    <w:rsid w:val="00164512"/>
    <w:rsid w:val="0016665D"/>
    <w:rsid w:val="00166EAB"/>
    <w:rsid w:val="0017024C"/>
    <w:rsid w:val="001709AA"/>
    <w:rsid w:val="00173E3B"/>
    <w:rsid w:val="00174059"/>
    <w:rsid w:val="00174E78"/>
    <w:rsid w:val="001751BF"/>
    <w:rsid w:val="00183316"/>
    <w:rsid w:val="0018452E"/>
    <w:rsid w:val="001859D1"/>
    <w:rsid w:val="00191359"/>
    <w:rsid w:val="0019372C"/>
    <w:rsid w:val="001A105B"/>
    <w:rsid w:val="001A1E44"/>
    <w:rsid w:val="001A4C42"/>
    <w:rsid w:val="001A71C8"/>
    <w:rsid w:val="001A7420"/>
    <w:rsid w:val="001B0622"/>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96A"/>
    <w:rsid w:val="002139C0"/>
    <w:rsid w:val="00213B41"/>
    <w:rsid w:val="00224310"/>
    <w:rsid w:val="00225DFE"/>
    <w:rsid w:val="002347A2"/>
    <w:rsid w:val="0023595B"/>
    <w:rsid w:val="002425AB"/>
    <w:rsid w:val="00243410"/>
    <w:rsid w:val="00257483"/>
    <w:rsid w:val="00257648"/>
    <w:rsid w:val="002675F0"/>
    <w:rsid w:val="00267822"/>
    <w:rsid w:val="0027084D"/>
    <w:rsid w:val="002711C0"/>
    <w:rsid w:val="002760EE"/>
    <w:rsid w:val="0029026B"/>
    <w:rsid w:val="002A3007"/>
    <w:rsid w:val="002B6339"/>
    <w:rsid w:val="002C4F5C"/>
    <w:rsid w:val="002E00EE"/>
    <w:rsid w:val="002E126B"/>
    <w:rsid w:val="002E3F78"/>
    <w:rsid w:val="002E5D9A"/>
    <w:rsid w:val="002E7344"/>
    <w:rsid w:val="002E74FB"/>
    <w:rsid w:val="002F08F1"/>
    <w:rsid w:val="002F2CCE"/>
    <w:rsid w:val="002F6D31"/>
    <w:rsid w:val="002F71FC"/>
    <w:rsid w:val="002F763A"/>
    <w:rsid w:val="0030240B"/>
    <w:rsid w:val="003077E3"/>
    <w:rsid w:val="0031100C"/>
    <w:rsid w:val="00315B85"/>
    <w:rsid w:val="003172DC"/>
    <w:rsid w:val="0032795A"/>
    <w:rsid w:val="003336F4"/>
    <w:rsid w:val="00353227"/>
    <w:rsid w:val="00353360"/>
    <w:rsid w:val="0035462D"/>
    <w:rsid w:val="00356555"/>
    <w:rsid w:val="00366333"/>
    <w:rsid w:val="00366EA3"/>
    <w:rsid w:val="00372415"/>
    <w:rsid w:val="003765B8"/>
    <w:rsid w:val="00393470"/>
    <w:rsid w:val="00394296"/>
    <w:rsid w:val="003A0468"/>
    <w:rsid w:val="003B75AE"/>
    <w:rsid w:val="003C3971"/>
    <w:rsid w:val="003C6DA9"/>
    <w:rsid w:val="003D1598"/>
    <w:rsid w:val="003D1BA1"/>
    <w:rsid w:val="003D5616"/>
    <w:rsid w:val="003D68DE"/>
    <w:rsid w:val="003E01D1"/>
    <w:rsid w:val="003E7EFD"/>
    <w:rsid w:val="003F206C"/>
    <w:rsid w:val="0040203B"/>
    <w:rsid w:val="00403DC0"/>
    <w:rsid w:val="004101A1"/>
    <w:rsid w:val="00416580"/>
    <w:rsid w:val="00422DBA"/>
    <w:rsid w:val="00423334"/>
    <w:rsid w:val="004233A2"/>
    <w:rsid w:val="00431D45"/>
    <w:rsid w:val="004322D1"/>
    <w:rsid w:val="00432583"/>
    <w:rsid w:val="004345EC"/>
    <w:rsid w:val="004469BD"/>
    <w:rsid w:val="004528B9"/>
    <w:rsid w:val="00455152"/>
    <w:rsid w:val="00455BC6"/>
    <w:rsid w:val="00460421"/>
    <w:rsid w:val="00465515"/>
    <w:rsid w:val="004703B1"/>
    <w:rsid w:val="00481F49"/>
    <w:rsid w:val="00484288"/>
    <w:rsid w:val="0049751D"/>
    <w:rsid w:val="004A0A26"/>
    <w:rsid w:val="004A0FD7"/>
    <w:rsid w:val="004A55BB"/>
    <w:rsid w:val="004B0B89"/>
    <w:rsid w:val="004C1618"/>
    <w:rsid w:val="004C30AC"/>
    <w:rsid w:val="004D2B6E"/>
    <w:rsid w:val="004D3578"/>
    <w:rsid w:val="004E1DC6"/>
    <w:rsid w:val="004E207D"/>
    <w:rsid w:val="004E213A"/>
    <w:rsid w:val="004E2234"/>
    <w:rsid w:val="004E3C02"/>
    <w:rsid w:val="004F0988"/>
    <w:rsid w:val="004F2533"/>
    <w:rsid w:val="004F3340"/>
    <w:rsid w:val="004F372C"/>
    <w:rsid w:val="004F542A"/>
    <w:rsid w:val="00504B27"/>
    <w:rsid w:val="00510CAD"/>
    <w:rsid w:val="0052530F"/>
    <w:rsid w:val="005267D7"/>
    <w:rsid w:val="00526D1C"/>
    <w:rsid w:val="00532FBF"/>
    <w:rsid w:val="0053388B"/>
    <w:rsid w:val="00535773"/>
    <w:rsid w:val="00540D22"/>
    <w:rsid w:val="00541505"/>
    <w:rsid w:val="00543E6C"/>
    <w:rsid w:val="00553751"/>
    <w:rsid w:val="00564C44"/>
    <w:rsid w:val="00565087"/>
    <w:rsid w:val="00570D35"/>
    <w:rsid w:val="00570E2D"/>
    <w:rsid w:val="00575D01"/>
    <w:rsid w:val="00596874"/>
    <w:rsid w:val="00597B11"/>
    <w:rsid w:val="005B2D18"/>
    <w:rsid w:val="005C03B9"/>
    <w:rsid w:val="005C22B1"/>
    <w:rsid w:val="005C4391"/>
    <w:rsid w:val="005C668D"/>
    <w:rsid w:val="005C6F0C"/>
    <w:rsid w:val="005D2E01"/>
    <w:rsid w:val="005D7526"/>
    <w:rsid w:val="005E15D7"/>
    <w:rsid w:val="005E1D0F"/>
    <w:rsid w:val="005E4BB2"/>
    <w:rsid w:val="005E7DB8"/>
    <w:rsid w:val="005F22E1"/>
    <w:rsid w:val="005F492D"/>
    <w:rsid w:val="005F788A"/>
    <w:rsid w:val="00602AEA"/>
    <w:rsid w:val="0060444A"/>
    <w:rsid w:val="00606E1F"/>
    <w:rsid w:val="00614FDF"/>
    <w:rsid w:val="00615D21"/>
    <w:rsid w:val="00616EA6"/>
    <w:rsid w:val="006205AE"/>
    <w:rsid w:val="00621F0C"/>
    <w:rsid w:val="00623B86"/>
    <w:rsid w:val="0063543D"/>
    <w:rsid w:val="00637D85"/>
    <w:rsid w:val="006405E3"/>
    <w:rsid w:val="00642C6A"/>
    <w:rsid w:val="00647114"/>
    <w:rsid w:val="0065048A"/>
    <w:rsid w:val="00650F2B"/>
    <w:rsid w:val="006552DC"/>
    <w:rsid w:val="00661D0B"/>
    <w:rsid w:val="0066228B"/>
    <w:rsid w:val="00665596"/>
    <w:rsid w:val="00665F79"/>
    <w:rsid w:val="00670482"/>
    <w:rsid w:val="00670CF4"/>
    <w:rsid w:val="0067329C"/>
    <w:rsid w:val="00684AF6"/>
    <w:rsid w:val="0068638C"/>
    <w:rsid w:val="00686798"/>
    <w:rsid w:val="00686D94"/>
    <w:rsid w:val="006912E9"/>
    <w:rsid w:val="0069412A"/>
    <w:rsid w:val="006960E6"/>
    <w:rsid w:val="00697FD3"/>
    <w:rsid w:val="006A0ECF"/>
    <w:rsid w:val="006A323F"/>
    <w:rsid w:val="006B0441"/>
    <w:rsid w:val="006B0D28"/>
    <w:rsid w:val="006B30D0"/>
    <w:rsid w:val="006B3518"/>
    <w:rsid w:val="006B3CB7"/>
    <w:rsid w:val="006B5320"/>
    <w:rsid w:val="006B58BC"/>
    <w:rsid w:val="006C0028"/>
    <w:rsid w:val="006C01F6"/>
    <w:rsid w:val="006C0D1D"/>
    <w:rsid w:val="006C3D95"/>
    <w:rsid w:val="006D5A1E"/>
    <w:rsid w:val="006E2527"/>
    <w:rsid w:val="006E5C86"/>
    <w:rsid w:val="006E770F"/>
    <w:rsid w:val="006E7EDA"/>
    <w:rsid w:val="006F2105"/>
    <w:rsid w:val="006F493A"/>
    <w:rsid w:val="006F52C7"/>
    <w:rsid w:val="007000D6"/>
    <w:rsid w:val="00701116"/>
    <w:rsid w:val="00702461"/>
    <w:rsid w:val="007024A8"/>
    <w:rsid w:val="0071174C"/>
    <w:rsid w:val="00713C44"/>
    <w:rsid w:val="00723EC2"/>
    <w:rsid w:val="00734A5B"/>
    <w:rsid w:val="0074026F"/>
    <w:rsid w:val="007429F6"/>
    <w:rsid w:val="007445FA"/>
    <w:rsid w:val="00744E76"/>
    <w:rsid w:val="00746EE1"/>
    <w:rsid w:val="00750F58"/>
    <w:rsid w:val="007511F2"/>
    <w:rsid w:val="00756ED3"/>
    <w:rsid w:val="00760C93"/>
    <w:rsid w:val="00761943"/>
    <w:rsid w:val="00765EA3"/>
    <w:rsid w:val="00767455"/>
    <w:rsid w:val="0077084D"/>
    <w:rsid w:val="00774DA4"/>
    <w:rsid w:val="00781F0F"/>
    <w:rsid w:val="00782265"/>
    <w:rsid w:val="00786458"/>
    <w:rsid w:val="00791EF5"/>
    <w:rsid w:val="00795476"/>
    <w:rsid w:val="00796C65"/>
    <w:rsid w:val="007A3977"/>
    <w:rsid w:val="007A5148"/>
    <w:rsid w:val="007B2EE8"/>
    <w:rsid w:val="007B600E"/>
    <w:rsid w:val="007B7101"/>
    <w:rsid w:val="007B7FD6"/>
    <w:rsid w:val="007C1301"/>
    <w:rsid w:val="007D7675"/>
    <w:rsid w:val="007E09D4"/>
    <w:rsid w:val="007E2B51"/>
    <w:rsid w:val="007E4DC1"/>
    <w:rsid w:val="007F0F4A"/>
    <w:rsid w:val="007F47D4"/>
    <w:rsid w:val="008028A4"/>
    <w:rsid w:val="00803387"/>
    <w:rsid w:val="00804334"/>
    <w:rsid w:val="00806409"/>
    <w:rsid w:val="008123FF"/>
    <w:rsid w:val="0081305F"/>
    <w:rsid w:val="0081366B"/>
    <w:rsid w:val="008142E4"/>
    <w:rsid w:val="008238C5"/>
    <w:rsid w:val="00830747"/>
    <w:rsid w:val="00830904"/>
    <w:rsid w:val="00840B36"/>
    <w:rsid w:val="008552EF"/>
    <w:rsid w:val="00871860"/>
    <w:rsid w:val="008768CA"/>
    <w:rsid w:val="008A3287"/>
    <w:rsid w:val="008A46E1"/>
    <w:rsid w:val="008B3573"/>
    <w:rsid w:val="008B4774"/>
    <w:rsid w:val="008B531C"/>
    <w:rsid w:val="008C149A"/>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0CF1"/>
    <w:rsid w:val="00922981"/>
    <w:rsid w:val="00933FB0"/>
    <w:rsid w:val="00937167"/>
    <w:rsid w:val="0094017D"/>
    <w:rsid w:val="0094096C"/>
    <w:rsid w:val="00941B95"/>
    <w:rsid w:val="00941D43"/>
    <w:rsid w:val="00942EC2"/>
    <w:rsid w:val="00945219"/>
    <w:rsid w:val="00946B05"/>
    <w:rsid w:val="00946CC4"/>
    <w:rsid w:val="00955595"/>
    <w:rsid w:val="009601E4"/>
    <w:rsid w:val="009626CB"/>
    <w:rsid w:val="00963FCF"/>
    <w:rsid w:val="009647F3"/>
    <w:rsid w:val="0096675E"/>
    <w:rsid w:val="00970057"/>
    <w:rsid w:val="009732E5"/>
    <w:rsid w:val="00974BAD"/>
    <w:rsid w:val="00975DAE"/>
    <w:rsid w:val="00987A4A"/>
    <w:rsid w:val="00987BCC"/>
    <w:rsid w:val="00992420"/>
    <w:rsid w:val="0099457D"/>
    <w:rsid w:val="009A0D64"/>
    <w:rsid w:val="009A224C"/>
    <w:rsid w:val="009A2267"/>
    <w:rsid w:val="009A22CE"/>
    <w:rsid w:val="009A4640"/>
    <w:rsid w:val="009A5533"/>
    <w:rsid w:val="009A5A7E"/>
    <w:rsid w:val="009C67E7"/>
    <w:rsid w:val="009C73C3"/>
    <w:rsid w:val="009D10C9"/>
    <w:rsid w:val="009D14CC"/>
    <w:rsid w:val="009D1A2F"/>
    <w:rsid w:val="009D4596"/>
    <w:rsid w:val="009D5750"/>
    <w:rsid w:val="009E05DC"/>
    <w:rsid w:val="009E2532"/>
    <w:rsid w:val="009E3EAC"/>
    <w:rsid w:val="009F0276"/>
    <w:rsid w:val="009F079F"/>
    <w:rsid w:val="009F12FC"/>
    <w:rsid w:val="009F37B7"/>
    <w:rsid w:val="00A10F02"/>
    <w:rsid w:val="00A162E4"/>
    <w:rsid w:val="00A164B4"/>
    <w:rsid w:val="00A2257F"/>
    <w:rsid w:val="00A26956"/>
    <w:rsid w:val="00A27486"/>
    <w:rsid w:val="00A43753"/>
    <w:rsid w:val="00A43946"/>
    <w:rsid w:val="00A51515"/>
    <w:rsid w:val="00A51795"/>
    <w:rsid w:val="00A53724"/>
    <w:rsid w:val="00A56066"/>
    <w:rsid w:val="00A56E60"/>
    <w:rsid w:val="00A606B6"/>
    <w:rsid w:val="00A609FA"/>
    <w:rsid w:val="00A673E7"/>
    <w:rsid w:val="00A73129"/>
    <w:rsid w:val="00A82346"/>
    <w:rsid w:val="00A8271F"/>
    <w:rsid w:val="00A85CFB"/>
    <w:rsid w:val="00A862CF"/>
    <w:rsid w:val="00A92BA1"/>
    <w:rsid w:val="00A94936"/>
    <w:rsid w:val="00A95A32"/>
    <w:rsid w:val="00A95B97"/>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327B"/>
    <w:rsid w:val="00B050FB"/>
    <w:rsid w:val="00B051F6"/>
    <w:rsid w:val="00B11544"/>
    <w:rsid w:val="00B1160C"/>
    <w:rsid w:val="00B11E20"/>
    <w:rsid w:val="00B11EE5"/>
    <w:rsid w:val="00B15449"/>
    <w:rsid w:val="00B429EA"/>
    <w:rsid w:val="00B43469"/>
    <w:rsid w:val="00B54AB5"/>
    <w:rsid w:val="00B60EAE"/>
    <w:rsid w:val="00B75C49"/>
    <w:rsid w:val="00B84347"/>
    <w:rsid w:val="00B87281"/>
    <w:rsid w:val="00B87D67"/>
    <w:rsid w:val="00B93086"/>
    <w:rsid w:val="00B93DE8"/>
    <w:rsid w:val="00B95573"/>
    <w:rsid w:val="00B97718"/>
    <w:rsid w:val="00BA18A1"/>
    <w:rsid w:val="00BA19ED"/>
    <w:rsid w:val="00BA4B8D"/>
    <w:rsid w:val="00BA540B"/>
    <w:rsid w:val="00BA788F"/>
    <w:rsid w:val="00BB097F"/>
    <w:rsid w:val="00BB2C0E"/>
    <w:rsid w:val="00BB2CFC"/>
    <w:rsid w:val="00BB2D5F"/>
    <w:rsid w:val="00BB3F45"/>
    <w:rsid w:val="00BB42D8"/>
    <w:rsid w:val="00BB6E7F"/>
    <w:rsid w:val="00BC02CF"/>
    <w:rsid w:val="00BC0858"/>
    <w:rsid w:val="00BC0F7D"/>
    <w:rsid w:val="00BC1460"/>
    <w:rsid w:val="00BC1C4B"/>
    <w:rsid w:val="00BC20B1"/>
    <w:rsid w:val="00BC4B9E"/>
    <w:rsid w:val="00BC6134"/>
    <w:rsid w:val="00BC78C4"/>
    <w:rsid w:val="00BD7D31"/>
    <w:rsid w:val="00BE22AC"/>
    <w:rsid w:val="00BE3255"/>
    <w:rsid w:val="00BF128E"/>
    <w:rsid w:val="00BF44D0"/>
    <w:rsid w:val="00BF48D1"/>
    <w:rsid w:val="00BF6EA4"/>
    <w:rsid w:val="00C04030"/>
    <w:rsid w:val="00C0528A"/>
    <w:rsid w:val="00C0570F"/>
    <w:rsid w:val="00C05B00"/>
    <w:rsid w:val="00C074DD"/>
    <w:rsid w:val="00C077A8"/>
    <w:rsid w:val="00C07AB5"/>
    <w:rsid w:val="00C1496A"/>
    <w:rsid w:val="00C33079"/>
    <w:rsid w:val="00C34F7F"/>
    <w:rsid w:val="00C42CC0"/>
    <w:rsid w:val="00C45231"/>
    <w:rsid w:val="00C45B26"/>
    <w:rsid w:val="00C551FF"/>
    <w:rsid w:val="00C57C00"/>
    <w:rsid w:val="00C6688B"/>
    <w:rsid w:val="00C72833"/>
    <w:rsid w:val="00C742D7"/>
    <w:rsid w:val="00C769E7"/>
    <w:rsid w:val="00C80525"/>
    <w:rsid w:val="00C80F1D"/>
    <w:rsid w:val="00C84624"/>
    <w:rsid w:val="00C8529E"/>
    <w:rsid w:val="00C908C1"/>
    <w:rsid w:val="00C91962"/>
    <w:rsid w:val="00C93F40"/>
    <w:rsid w:val="00CA3D0C"/>
    <w:rsid w:val="00CB1264"/>
    <w:rsid w:val="00CB770C"/>
    <w:rsid w:val="00CB7AE1"/>
    <w:rsid w:val="00CB7C3C"/>
    <w:rsid w:val="00CC0557"/>
    <w:rsid w:val="00CC2FAE"/>
    <w:rsid w:val="00CD0F5A"/>
    <w:rsid w:val="00CE22F1"/>
    <w:rsid w:val="00CE5FED"/>
    <w:rsid w:val="00CE6B4B"/>
    <w:rsid w:val="00CF5A53"/>
    <w:rsid w:val="00D02308"/>
    <w:rsid w:val="00D035CC"/>
    <w:rsid w:val="00D0467C"/>
    <w:rsid w:val="00D157A8"/>
    <w:rsid w:val="00D21464"/>
    <w:rsid w:val="00D24827"/>
    <w:rsid w:val="00D33AC5"/>
    <w:rsid w:val="00D3604F"/>
    <w:rsid w:val="00D5511E"/>
    <w:rsid w:val="00D57972"/>
    <w:rsid w:val="00D60EC6"/>
    <w:rsid w:val="00D675A9"/>
    <w:rsid w:val="00D738D6"/>
    <w:rsid w:val="00D755EB"/>
    <w:rsid w:val="00D76048"/>
    <w:rsid w:val="00D76C9A"/>
    <w:rsid w:val="00D771A3"/>
    <w:rsid w:val="00D77604"/>
    <w:rsid w:val="00D820F0"/>
    <w:rsid w:val="00D82E6F"/>
    <w:rsid w:val="00D87E00"/>
    <w:rsid w:val="00D9134D"/>
    <w:rsid w:val="00DA1BB6"/>
    <w:rsid w:val="00DA212B"/>
    <w:rsid w:val="00DA7A03"/>
    <w:rsid w:val="00DB1818"/>
    <w:rsid w:val="00DB2B6B"/>
    <w:rsid w:val="00DB3E61"/>
    <w:rsid w:val="00DC0C8E"/>
    <w:rsid w:val="00DC309B"/>
    <w:rsid w:val="00DC32B3"/>
    <w:rsid w:val="00DC4DA2"/>
    <w:rsid w:val="00DC598C"/>
    <w:rsid w:val="00DD032A"/>
    <w:rsid w:val="00DD4C17"/>
    <w:rsid w:val="00DD74A5"/>
    <w:rsid w:val="00DE265E"/>
    <w:rsid w:val="00DE60B7"/>
    <w:rsid w:val="00DF097A"/>
    <w:rsid w:val="00DF2B1F"/>
    <w:rsid w:val="00DF36E9"/>
    <w:rsid w:val="00DF62CD"/>
    <w:rsid w:val="00E07940"/>
    <w:rsid w:val="00E10C80"/>
    <w:rsid w:val="00E13FD6"/>
    <w:rsid w:val="00E16509"/>
    <w:rsid w:val="00E214B4"/>
    <w:rsid w:val="00E22592"/>
    <w:rsid w:val="00E24459"/>
    <w:rsid w:val="00E31385"/>
    <w:rsid w:val="00E32E96"/>
    <w:rsid w:val="00E40D9C"/>
    <w:rsid w:val="00E44582"/>
    <w:rsid w:val="00E44FFC"/>
    <w:rsid w:val="00E516A4"/>
    <w:rsid w:val="00E518AF"/>
    <w:rsid w:val="00E55205"/>
    <w:rsid w:val="00E55B8A"/>
    <w:rsid w:val="00E61023"/>
    <w:rsid w:val="00E71E2C"/>
    <w:rsid w:val="00E724B2"/>
    <w:rsid w:val="00E7317C"/>
    <w:rsid w:val="00E73FBC"/>
    <w:rsid w:val="00E76C9C"/>
    <w:rsid w:val="00E77645"/>
    <w:rsid w:val="00E77BE7"/>
    <w:rsid w:val="00E8077A"/>
    <w:rsid w:val="00E80C0F"/>
    <w:rsid w:val="00E864BA"/>
    <w:rsid w:val="00E920CB"/>
    <w:rsid w:val="00E92E88"/>
    <w:rsid w:val="00EA15B0"/>
    <w:rsid w:val="00EA254D"/>
    <w:rsid w:val="00EA4B53"/>
    <w:rsid w:val="00EA4EBC"/>
    <w:rsid w:val="00EA5EA7"/>
    <w:rsid w:val="00EA66BD"/>
    <w:rsid w:val="00EB6D6C"/>
    <w:rsid w:val="00EB7734"/>
    <w:rsid w:val="00EB7DE9"/>
    <w:rsid w:val="00EC4A25"/>
    <w:rsid w:val="00EC5C9F"/>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EC7"/>
    <w:rsid w:val="00F325C8"/>
    <w:rsid w:val="00F34834"/>
    <w:rsid w:val="00F36B15"/>
    <w:rsid w:val="00F37813"/>
    <w:rsid w:val="00F42801"/>
    <w:rsid w:val="00F430C6"/>
    <w:rsid w:val="00F475A6"/>
    <w:rsid w:val="00F653B8"/>
    <w:rsid w:val="00F8224E"/>
    <w:rsid w:val="00F9008D"/>
    <w:rsid w:val="00FA1266"/>
    <w:rsid w:val="00FB28E6"/>
    <w:rsid w:val="00FC1192"/>
    <w:rsid w:val="00FC5641"/>
    <w:rsid w:val="00FC601C"/>
    <w:rsid w:val="00FD0F7A"/>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750"/>
    <w:pPr>
      <w:overflowPunct w:val="0"/>
      <w:autoSpaceDE w:val="0"/>
      <w:autoSpaceDN w:val="0"/>
      <w:adjustRightInd w:val="0"/>
      <w:spacing w:after="180"/>
      <w:textAlignment w:val="baseline"/>
    </w:pPr>
    <w:rPr>
      <w:rFonts w:eastAsia="Times New Roman"/>
    </w:rPr>
  </w:style>
  <w:style w:type="paragraph" w:styleId="Heading1">
    <w:name w:val="heading 1"/>
    <w:aliases w:val=" Char1,Char1"/>
    <w:next w:val="Normal"/>
    <w:link w:val="Heading1Char"/>
    <w:qFormat/>
    <w:rsid w:val="009D57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link w:val="Heading2Char"/>
    <w:qFormat/>
    <w:rsid w:val="009D575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5750"/>
    <w:pPr>
      <w:spacing w:before="120"/>
      <w:outlineLvl w:val="2"/>
    </w:pPr>
    <w:rPr>
      <w:sz w:val="28"/>
    </w:rPr>
  </w:style>
  <w:style w:type="paragraph" w:styleId="Heading4">
    <w:name w:val="heading 4"/>
    <w:basedOn w:val="Heading3"/>
    <w:next w:val="Normal"/>
    <w:link w:val="Heading4Char"/>
    <w:qFormat/>
    <w:rsid w:val="009D5750"/>
    <w:pPr>
      <w:ind w:left="1418" w:hanging="1418"/>
      <w:outlineLvl w:val="3"/>
    </w:pPr>
    <w:rPr>
      <w:sz w:val="24"/>
    </w:rPr>
  </w:style>
  <w:style w:type="paragraph" w:styleId="Heading5">
    <w:name w:val="heading 5"/>
    <w:basedOn w:val="Heading4"/>
    <w:next w:val="Normal"/>
    <w:link w:val="Heading5Char"/>
    <w:qFormat/>
    <w:rsid w:val="009D5750"/>
    <w:pPr>
      <w:ind w:left="1701" w:hanging="1701"/>
      <w:outlineLvl w:val="4"/>
    </w:pPr>
    <w:rPr>
      <w:sz w:val="22"/>
    </w:rPr>
  </w:style>
  <w:style w:type="paragraph" w:styleId="Heading6">
    <w:name w:val="heading 6"/>
    <w:basedOn w:val="H6"/>
    <w:next w:val="Normal"/>
    <w:link w:val="Heading6Char"/>
    <w:qFormat/>
    <w:rsid w:val="009D5750"/>
    <w:pPr>
      <w:outlineLvl w:val="5"/>
    </w:pPr>
  </w:style>
  <w:style w:type="paragraph" w:styleId="Heading7">
    <w:name w:val="heading 7"/>
    <w:basedOn w:val="H6"/>
    <w:next w:val="Normal"/>
    <w:link w:val="Heading7Char"/>
    <w:qFormat/>
    <w:rsid w:val="009D5750"/>
    <w:pPr>
      <w:outlineLvl w:val="6"/>
    </w:pPr>
  </w:style>
  <w:style w:type="paragraph" w:styleId="Heading8">
    <w:name w:val="heading 8"/>
    <w:basedOn w:val="Heading1"/>
    <w:next w:val="Normal"/>
    <w:link w:val="Heading8Char"/>
    <w:qFormat/>
    <w:rsid w:val="009D5750"/>
    <w:pPr>
      <w:ind w:left="0" w:firstLine="0"/>
      <w:outlineLvl w:val="7"/>
    </w:pPr>
  </w:style>
  <w:style w:type="paragraph" w:styleId="Heading9">
    <w:name w:val="heading 9"/>
    <w:basedOn w:val="Heading8"/>
    <w:next w:val="Normal"/>
    <w:link w:val="Heading9Char"/>
    <w:qFormat/>
    <w:rsid w:val="009D5750"/>
    <w:pPr>
      <w:outlineLvl w:val="8"/>
    </w:pPr>
  </w:style>
  <w:style w:type="character" w:default="1" w:styleId="DefaultParagraphFont">
    <w:name w:val="Default Paragraph Font"/>
    <w:semiHidden/>
    <w:rsid w:val="009D5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750"/>
  </w:style>
  <w:style w:type="paragraph" w:customStyle="1" w:styleId="H6">
    <w:name w:val="H6"/>
    <w:basedOn w:val="Heading5"/>
    <w:next w:val="Normal"/>
    <w:rsid w:val="009D5750"/>
    <w:pPr>
      <w:ind w:left="1985" w:hanging="1985"/>
      <w:outlineLvl w:val="9"/>
    </w:pPr>
    <w:rPr>
      <w:sz w:val="20"/>
    </w:rPr>
  </w:style>
  <w:style w:type="paragraph" w:styleId="TOC9">
    <w:name w:val="toc 9"/>
    <w:basedOn w:val="TOC8"/>
    <w:uiPriority w:val="39"/>
    <w:rsid w:val="009D5750"/>
    <w:pPr>
      <w:ind w:left="1418" w:hanging="1418"/>
    </w:pPr>
  </w:style>
  <w:style w:type="paragraph" w:styleId="TOC8">
    <w:name w:val="toc 8"/>
    <w:basedOn w:val="TOC1"/>
    <w:uiPriority w:val="39"/>
    <w:rsid w:val="009D5750"/>
    <w:pPr>
      <w:spacing w:before="180"/>
      <w:ind w:left="2693" w:hanging="2693"/>
    </w:pPr>
    <w:rPr>
      <w:b/>
    </w:rPr>
  </w:style>
  <w:style w:type="paragraph" w:styleId="TOC1">
    <w:name w:val="toc 1"/>
    <w:uiPriority w:val="39"/>
    <w:rsid w:val="009D57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5750"/>
    <w:pPr>
      <w:keepLines/>
      <w:tabs>
        <w:tab w:val="center" w:pos="4536"/>
        <w:tab w:val="right" w:pos="9072"/>
      </w:tabs>
    </w:pPr>
    <w:rPr>
      <w:noProof/>
    </w:rPr>
  </w:style>
  <w:style w:type="character" w:customStyle="1" w:styleId="ZGSM">
    <w:name w:val="ZGSM"/>
    <w:rsid w:val="009D5750"/>
  </w:style>
  <w:style w:type="paragraph" w:styleId="Header">
    <w:name w:val="header"/>
    <w:aliases w:val="header odd,header,header odd1,header odd2,header odd3,header odd4,header odd5,header odd6"/>
    <w:link w:val="HeaderChar"/>
    <w:rsid w:val="009D575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57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D5750"/>
    <w:pPr>
      <w:ind w:left="1701" w:hanging="1701"/>
    </w:pPr>
  </w:style>
  <w:style w:type="paragraph" w:styleId="TOC4">
    <w:name w:val="toc 4"/>
    <w:basedOn w:val="TOC3"/>
    <w:uiPriority w:val="39"/>
    <w:rsid w:val="009D5750"/>
    <w:pPr>
      <w:ind w:left="1418" w:hanging="1418"/>
    </w:pPr>
  </w:style>
  <w:style w:type="paragraph" w:styleId="TOC3">
    <w:name w:val="toc 3"/>
    <w:basedOn w:val="TOC2"/>
    <w:uiPriority w:val="39"/>
    <w:rsid w:val="009D5750"/>
    <w:pPr>
      <w:ind w:left="1134" w:hanging="1134"/>
    </w:pPr>
  </w:style>
  <w:style w:type="paragraph" w:styleId="TOC2">
    <w:name w:val="toc 2"/>
    <w:basedOn w:val="TOC1"/>
    <w:uiPriority w:val="39"/>
    <w:rsid w:val="009D5750"/>
    <w:pPr>
      <w:keepNext w:val="0"/>
      <w:spacing w:before="0"/>
      <w:ind w:left="851" w:hanging="851"/>
    </w:pPr>
    <w:rPr>
      <w:sz w:val="20"/>
    </w:rPr>
  </w:style>
  <w:style w:type="paragraph" w:styleId="Footer">
    <w:name w:val="footer"/>
    <w:basedOn w:val="Header"/>
    <w:link w:val="FooterChar"/>
    <w:rsid w:val="009D5750"/>
    <w:pPr>
      <w:jc w:val="center"/>
    </w:pPr>
    <w:rPr>
      <w:i/>
    </w:rPr>
  </w:style>
  <w:style w:type="paragraph" w:customStyle="1" w:styleId="TT">
    <w:name w:val="TT"/>
    <w:basedOn w:val="Heading1"/>
    <w:next w:val="Normal"/>
    <w:rsid w:val="009D5750"/>
    <w:pPr>
      <w:outlineLvl w:val="9"/>
    </w:pPr>
  </w:style>
  <w:style w:type="paragraph" w:customStyle="1" w:styleId="NF">
    <w:name w:val="NF"/>
    <w:basedOn w:val="NO"/>
    <w:rsid w:val="009D5750"/>
    <w:pPr>
      <w:keepNext/>
      <w:spacing w:after="0"/>
    </w:pPr>
    <w:rPr>
      <w:rFonts w:ascii="Arial" w:hAnsi="Arial"/>
      <w:sz w:val="18"/>
    </w:rPr>
  </w:style>
  <w:style w:type="paragraph" w:customStyle="1" w:styleId="NO">
    <w:name w:val="NO"/>
    <w:basedOn w:val="Normal"/>
    <w:link w:val="NOChar"/>
    <w:rsid w:val="009D5750"/>
    <w:pPr>
      <w:keepLines/>
      <w:ind w:left="1135" w:hanging="851"/>
    </w:pPr>
  </w:style>
  <w:style w:type="paragraph" w:customStyle="1" w:styleId="PL">
    <w:name w:val="PL"/>
    <w:link w:val="PLChar"/>
    <w:rsid w:val="009D5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5750"/>
    <w:pPr>
      <w:jc w:val="right"/>
    </w:pPr>
  </w:style>
  <w:style w:type="paragraph" w:customStyle="1" w:styleId="TAL">
    <w:name w:val="TAL"/>
    <w:basedOn w:val="Normal"/>
    <w:link w:val="TALChar"/>
    <w:rsid w:val="009D5750"/>
    <w:pPr>
      <w:keepNext/>
      <w:keepLines/>
      <w:spacing w:after="0"/>
    </w:pPr>
    <w:rPr>
      <w:rFonts w:ascii="Arial" w:hAnsi="Arial"/>
      <w:sz w:val="18"/>
    </w:rPr>
  </w:style>
  <w:style w:type="paragraph" w:customStyle="1" w:styleId="TAH">
    <w:name w:val="TAH"/>
    <w:basedOn w:val="TAC"/>
    <w:link w:val="TAHChar"/>
    <w:rsid w:val="009D5750"/>
    <w:rPr>
      <w:b/>
    </w:rPr>
  </w:style>
  <w:style w:type="paragraph" w:customStyle="1" w:styleId="TAC">
    <w:name w:val="TAC"/>
    <w:basedOn w:val="TAL"/>
    <w:link w:val="TACChar"/>
    <w:rsid w:val="009D5750"/>
    <w:pPr>
      <w:jc w:val="center"/>
    </w:pPr>
  </w:style>
  <w:style w:type="paragraph" w:customStyle="1" w:styleId="LD">
    <w:name w:val="LD"/>
    <w:rsid w:val="009D57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5750"/>
    <w:pPr>
      <w:keepLines/>
      <w:ind w:left="1702" w:hanging="1418"/>
    </w:pPr>
  </w:style>
  <w:style w:type="paragraph" w:customStyle="1" w:styleId="FP">
    <w:name w:val="FP"/>
    <w:basedOn w:val="Normal"/>
    <w:rsid w:val="009D5750"/>
    <w:pPr>
      <w:spacing w:after="0"/>
    </w:pPr>
  </w:style>
  <w:style w:type="paragraph" w:customStyle="1" w:styleId="NW">
    <w:name w:val="NW"/>
    <w:basedOn w:val="NO"/>
    <w:rsid w:val="009D5750"/>
    <w:pPr>
      <w:spacing w:after="0"/>
    </w:pPr>
  </w:style>
  <w:style w:type="paragraph" w:customStyle="1" w:styleId="EW">
    <w:name w:val="EW"/>
    <w:basedOn w:val="EX"/>
    <w:rsid w:val="009D5750"/>
    <w:pPr>
      <w:spacing w:after="0"/>
    </w:pPr>
  </w:style>
  <w:style w:type="paragraph" w:customStyle="1" w:styleId="B1">
    <w:name w:val="B1"/>
    <w:basedOn w:val="List"/>
    <w:link w:val="B1Char"/>
    <w:rsid w:val="009D5750"/>
  </w:style>
  <w:style w:type="paragraph" w:styleId="TOC6">
    <w:name w:val="toc 6"/>
    <w:basedOn w:val="TOC5"/>
    <w:next w:val="Normal"/>
    <w:uiPriority w:val="39"/>
    <w:rsid w:val="009D5750"/>
    <w:pPr>
      <w:ind w:left="1985" w:hanging="1985"/>
    </w:pPr>
  </w:style>
  <w:style w:type="paragraph" w:styleId="TOC7">
    <w:name w:val="toc 7"/>
    <w:basedOn w:val="TOC6"/>
    <w:next w:val="Normal"/>
    <w:uiPriority w:val="39"/>
    <w:rsid w:val="009D5750"/>
    <w:pPr>
      <w:ind w:left="2268" w:hanging="2268"/>
    </w:pPr>
  </w:style>
  <w:style w:type="paragraph" w:customStyle="1" w:styleId="EditorsNote">
    <w:name w:val="Editor's Note"/>
    <w:basedOn w:val="NO"/>
    <w:link w:val="EditorsNoteChar"/>
    <w:rsid w:val="009D5750"/>
    <w:rPr>
      <w:color w:val="FF0000"/>
    </w:rPr>
  </w:style>
  <w:style w:type="paragraph" w:customStyle="1" w:styleId="TH">
    <w:name w:val="TH"/>
    <w:basedOn w:val="Normal"/>
    <w:link w:val="THChar"/>
    <w:rsid w:val="009D5750"/>
    <w:pPr>
      <w:keepNext/>
      <w:keepLines/>
      <w:spacing w:before="60"/>
      <w:jc w:val="center"/>
    </w:pPr>
    <w:rPr>
      <w:rFonts w:ascii="Arial" w:hAnsi="Arial"/>
      <w:b/>
    </w:rPr>
  </w:style>
  <w:style w:type="paragraph" w:customStyle="1" w:styleId="ZA">
    <w:name w:val="ZA"/>
    <w:rsid w:val="009D57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57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57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57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5750"/>
    <w:pPr>
      <w:ind w:left="851" w:hanging="851"/>
    </w:pPr>
  </w:style>
  <w:style w:type="paragraph" w:customStyle="1" w:styleId="ZH">
    <w:name w:val="ZH"/>
    <w:rsid w:val="009D57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5750"/>
    <w:pPr>
      <w:keepNext w:val="0"/>
      <w:spacing w:before="0" w:after="240"/>
    </w:pPr>
  </w:style>
  <w:style w:type="paragraph" w:customStyle="1" w:styleId="ZG">
    <w:name w:val="ZG"/>
    <w:rsid w:val="009D57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D5750"/>
  </w:style>
  <w:style w:type="paragraph" w:customStyle="1" w:styleId="B3">
    <w:name w:val="B3"/>
    <w:basedOn w:val="List3"/>
    <w:rsid w:val="009D5750"/>
  </w:style>
  <w:style w:type="paragraph" w:customStyle="1" w:styleId="B4">
    <w:name w:val="B4"/>
    <w:basedOn w:val="List4"/>
    <w:rsid w:val="009D5750"/>
  </w:style>
  <w:style w:type="paragraph" w:customStyle="1" w:styleId="B5">
    <w:name w:val="B5"/>
    <w:basedOn w:val="List5"/>
    <w:rsid w:val="009D5750"/>
  </w:style>
  <w:style w:type="paragraph" w:customStyle="1" w:styleId="ZTD">
    <w:name w:val="ZTD"/>
    <w:basedOn w:val="ZB"/>
    <w:rsid w:val="009D5750"/>
    <w:pPr>
      <w:framePr w:hRule="auto" w:wrap="notBeside" w:y="852"/>
    </w:pPr>
    <w:rPr>
      <w:i w:val="0"/>
      <w:sz w:val="40"/>
    </w:rPr>
  </w:style>
  <w:style w:type="paragraph" w:customStyle="1" w:styleId="ZV">
    <w:name w:val="ZV"/>
    <w:basedOn w:val="ZU"/>
    <w:rsid w:val="009D575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D5750"/>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rsid w:val="009D5750"/>
    <w:pPr>
      <w:keepLines/>
      <w:spacing w:after="0"/>
    </w:pPr>
  </w:style>
  <w:style w:type="paragraph" w:styleId="Index2">
    <w:name w:val="index 2"/>
    <w:basedOn w:val="Index1"/>
    <w:rsid w:val="009D575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D5750"/>
    <w:pPr>
      <w:ind w:left="568" w:hanging="284"/>
    </w:pPr>
  </w:style>
  <w:style w:type="paragraph" w:styleId="List2">
    <w:name w:val="List 2"/>
    <w:basedOn w:val="List"/>
    <w:rsid w:val="009D5750"/>
    <w:pPr>
      <w:ind w:left="851"/>
    </w:pPr>
  </w:style>
  <w:style w:type="paragraph" w:styleId="List3">
    <w:name w:val="List 3"/>
    <w:basedOn w:val="List2"/>
    <w:rsid w:val="009D5750"/>
    <w:pPr>
      <w:ind w:left="1135"/>
    </w:pPr>
  </w:style>
  <w:style w:type="paragraph" w:styleId="List4">
    <w:name w:val="List 4"/>
    <w:basedOn w:val="List3"/>
    <w:rsid w:val="009D5750"/>
    <w:pPr>
      <w:ind w:left="1418"/>
    </w:pPr>
  </w:style>
  <w:style w:type="paragraph" w:styleId="List5">
    <w:name w:val="List 5"/>
    <w:basedOn w:val="List4"/>
    <w:rsid w:val="009D5750"/>
    <w:pPr>
      <w:ind w:left="1702"/>
    </w:pPr>
  </w:style>
  <w:style w:type="paragraph" w:styleId="ListBullet">
    <w:name w:val="List Bullet"/>
    <w:basedOn w:val="List"/>
    <w:rsid w:val="009D5750"/>
  </w:style>
  <w:style w:type="paragraph" w:styleId="ListBullet2">
    <w:name w:val="List Bullet 2"/>
    <w:basedOn w:val="ListBullet"/>
    <w:rsid w:val="009D5750"/>
    <w:pPr>
      <w:ind w:left="851"/>
    </w:pPr>
  </w:style>
  <w:style w:type="paragraph" w:styleId="ListBullet3">
    <w:name w:val="List Bullet 3"/>
    <w:basedOn w:val="ListBullet2"/>
    <w:rsid w:val="009D5750"/>
    <w:pPr>
      <w:ind w:left="1135"/>
    </w:pPr>
  </w:style>
  <w:style w:type="paragraph" w:styleId="ListBullet4">
    <w:name w:val="List Bullet 4"/>
    <w:basedOn w:val="ListBullet3"/>
    <w:rsid w:val="009D5750"/>
    <w:pPr>
      <w:ind w:left="1418"/>
    </w:pPr>
  </w:style>
  <w:style w:type="paragraph" w:styleId="ListBullet5">
    <w:name w:val="List Bullet 5"/>
    <w:basedOn w:val="ListBullet4"/>
    <w:rsid w:val="009D5750"/>
    <w:pPr>
      <w:ind w:left="1702"/>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D5750"/>
  </w:style>
  <w:style w:type="paragraph" w:styleId="ListNumber2">
    <w:name w:val="List Number 2"/>
    <w:basedOn w:val="ListNumber"/>
    <w:rsid w:val="009D5750"/>
    <w:pPr>
      <w:ind w:left="851"/>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eastAsia="Times New Roman" w:hAnsi="Arial"/>
      <w:sz w:val="36"/>
    </w:rPr>
  </w:style>
  <w:style w:type="character" w:customStyle="1" w:styleId="Heading2Char">
    <w:name w:val="Heading 2 Char"/>
    <w:aliases w:val="H2 Char,h2 Char,2nd level Char,†berschrift 2 Char,õberschrift 2 Char,UNDERRUBRIK 1-2 Char"/>
    <w:link w:val="Heading2"/>
    <w:rsid w:val="00623B86"/>
    <w:rPr>
      <w:rFonts w:ascii="Arial" w:eastAsia="Times New Roman" w:hAnsi="Arial"/>
      <w:sz w:val="32"/>
    </w:rPr>
  </w:style>
  <w:style w:type="character" w:customStyle="1" w:styleId="Heading3Char">
    <w:name w:val="Heading 3 Char"/>
    <w:aliases w:val="h3 Char"/>
    <w:link w:val="Heading3"/>
    <w:rsid w:val="00623B86"/>
    <w:rPr>
      <w:rFonts w:ascii="Arial" w:eastAsia="Times New Roman" w:hAnsi="Arial"/>
      <w:sz w:val="28"/>
    </w:rPr>
  </w:style>
  <w:style w:type="character" w:customStyle="1" w:styleId="Heading4Char">
    <w:name w:val="Heading 4 Char"/>
    <w:link w:val="Heading4"/>
    <w:locked/>
    <w:rsid w:val="00623B86"/>
    <w:rPr>
      <w:rFonts w:ascii="Arial" w:eastAsia="Times New Roman" w:hAnsi="Arial"/>
      <w:sz w:val="24"/>
    </w:rPr>
  </w:style>
  <w:style w:type="character" w:customStyle="1" w:styleId="Heading5Char">
    <w:name w:val="Heading 5 Char"/>
    <w:link w:val="Heading5"/>
    <w:rsid w:val="00623B86"/>
    <w:rPr>
      <w:rFonts w:ascii="Arial" w:eastAsia="Times New Roman" w:hAnsi="Arial"/>
      <w:sz w:val="22"/>
    </w:rPr>
  </w:style>
  <w:style w:type="character" w:customStyle="1" w:styleId="Heading6Char">
    <w:name w:val="Heading 6 Char"/>
    <w:link w:val="Heading6"/>
    <w:rsid w:val="00623B86"/>
    <w:rPr>
      <w:rFonts w:ascii="Arial" w:eastAsia="Times New Roman" w:hAnsi="Arial"/>
    </w:rPr>
  </w:style>
  <w:style w:type="character" w:styleId="FootnoteReference">
    <w:name w:val="footnote reference"/>
    <w:basedOn w:val="DefaultParagraphFont"/>
    <w:rsid w:val="009D5750"/>
    <w:rPr>
      <w:b/>
      <w:position w:val="6"/>
      <w:sz w:val="16"/>
    </w:rPr>
  </w:style>
  <w:style w:type="character" w:customStyle="1" w:styleId="NOChar">
    <w:name w:val="NO Char"/>
    <w:link w:val="NO"/>
    <w:qFormat/>
    <w:rsid w:val="00623B86"/>
    <w:rPr>
      <w:rFonts w:eastAsia="Times New Roman"/>
    </w:rPr>
  </w:style>
  <w:style w:type="character" w:customStyle="1" w:styleId="PLChar">
    <w:name w:val="PL Char"/>
    <w:link w:val="PL"/>
    <w:qFormat/>
    <w:rsid w:val="00623B86"/>
    <w:rPr>
      <w:rFonts w:ascii="Courier New" w:eastAsia="Times New Roman" w:hAnsi="Courier New"/>
      <w:noProof/>
      <w:sz w:val="16"/>
    </w:rPr>
  </w:style>
  <w:style w:type="character" w:customStyle="1" w:styleId="TALChar">
    <w:name w:val="TAL Char"/>
    <w:link w:val="TAL"/>
    <w:qFormat/>
    <w:rsid w:val="00623B86"/>
    <w:rPr>
      <w:rFonts w:ascii="Arial" w:eastAsia="Times New Roman" w:hAnsi="Arial"/>
      <w:sz w:val="18"/>
    </w:rPr>
  </w:style>
  <w:style w:type="character" w:customStyle="1" w:styleId="TACChar">
    <w:name w:val="TAC Char"/>
    <w:link w:val="TAC"/>
    <w:rsid w:val="00623B86"/>
    <w:rPr>
      <w:rFonts w:ascii="Arial" w:eastAsia="Times New Roman" w:hAnsi="Arial"/>
      <w:sz w:val="18"/>
    </w:rPr>
  </w:style>
  <w:style w:type="character" w:customStyle="1" w:styleId="TAHChar">
    <w:name w:val="TAH Char"/>
    <w:link w:val="TAH"/>
    <w:rsid w:val="00623B86"/>
    <w:rPr>
      <w:rFonts w:ascii="Arial" w:eastAsia="Times New Roman" w:hAnsi="Arial"/>
      <w:b/>
      <w:sz w:val="18"/>
    </w:rPr>
  </w:style>
  <w:style w:type="character" w:customStyle="1" w:styleId="EXChar">
    <w:name w:val="EX Char"/>
    <w:link w:val="EX"/>
    <w:rsid w:val="00623B86"/>
    <w:rPr>
      <w:rFonts w:eastAsia="Times New Roman"/>
    </w:rPr>
  </w:style>
  <w:style w:type="character" w:customStyle="1" w:styleId="B1Char">
    <w:name w:val="B1 Char"/>
    <w:link w:val="B1"/>
    <w:qFormat/>
    <w:rsid w:val="00623B86"/>
    <w:rPr>
      <w:rFonts w:eastAsia="Times New Roman"/>
    </w:rPr>
  </w:style>
  <w:style w:type="character" w:customStyle="1" w:styleId="TFChar">
    <w:name w:val="TF Char"/>
    <w:link w:val="TF"/>
    <w:rsid w:val="00623B86"/>
    <w:rPr>
      <w:rFonts w:ascii="Arial" w:eastAsia="Times New Roman" w:hAnsi="Arial"/>
      <w:b/>
    </w:rPr>
  </w:style>
  <w:style w:type="character" w:customStyle="1" w:styleId="ListParagraphChar">
    <w:name w:val="List Paragraph Char"/>
    <w:link w:val="ListParagraph"/>
    <w:uiPriority w:val="34"/>
    <w:locked/>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spacing w:before="60"/>
      <w:jc w:val="center"/>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paragraph" w:customStyle="1" w:styleId="code">
    <w:name w:val="code"/>
    <w:basedOn w:val="Normal"/>
    <w:rsid w:val="00623B86"/>
    <w:pPr>
      <w:spacing w:after="0"/>
    </w:pPr>
    <w:rPr>
      <w:rFonts w:ascii="Courier New" w:hAnsi="Courier New"/>
    </w:rPr>
  </w:style>
  <w:style w:type="paragraph" w:customStyle="1" w:styleId="StyleHeading3h3CourierNew">
    <w:name w:val="Style Heading 3h3 + Courier New"/>
    <w:basedOn w:val="Heading3"/>
    <w:link w:val="StyleHeading3h3CourierNewChar"/>
    <w:rsid w:val="00623B86"/>
    <w:pPr>
      <w:spacing w:before="360" w:after="120"/>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Heading7Char">
    <w:name w:val="Heading 7 Char"/>
    <w:link w:val="Heading7"/>
    <w:rsid w:val="00623B86"/>
    <w:rPr>
      <w:rFonts w:ascii="Arial" w:eastAsia="Times New Roman" w:hAnsi="Arial"/>
    </w:rPr>
  </w:style>
  <w:style w:type="character" w:customStyle="1" w:styleId="Heading8Char">
    <w:name w:val="Heading 8 Char"/>
    <w:link w:val="Heading8"/>
    <w:rsid w:val="00623B86"/>
    <w:rPr>
      <w:rFonts w:ascii="Arial" w:eastAsia="Times New Roman" w:hAnsi="Arial"/>
      <w:sz w:val="36"/>
    </w:rPr>
  </w:style>
  <w:style w:type="character" w:customStyle="1" w:styleId="Heading9Char">
    <w:name w:val="Heading 9 Char"/>
    <w:link w:val="Heading9"/>
    <w:rsid w:val="00623B86"/>
    <w:rPr>
      <w:rFonts w:ascii="Arial" w:eastAsia="Times New Roman" w:hAnsi="Arial"/>
      <w:sz w:val="36"/>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eastAsia="Times New Roman" w:hAnsi="Arial"/>
      <w:b/>
      <w:noProof/>
      <w:sz w:val="18"/>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eastAsia="Times New Roman" w:hAnsi="Arial"/>
      <w:b/>
      <w:i/>
      <w:noProof/>
      <w:sz w:val="18"/>
    </w:rPr>
  </w:style>
  <w:style w:type="paragraph" w:customStyle="1" w:styleId="H7">
    <w:name w:val="H7"/>
    <w:basedOn w:val="H6"/>
    <w:rsid w:val="00623B86"/>
  </w:style>
  <w:style w:type="paragraph" w:customStyle="1" w:styleId="H8">
    <w:name w:val="H8"/>
    <w:basedOn w:val="H6"/>
    <w:rsid w:val="00623B86"/>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rFonts w:eastAsia="Times New Roman"/>
      <w:color w:val="FF0000"/>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spacing w:after="120"/>
    </w:pPr>
    <w:rPr>
      <w:sz w:val="24"/>
    </w:rPr>
  </w:style>
  <w:style w:type="paragraph" w:customStyle="1" w:styleId="List1">
    <w:name w:val="List 1"/>
    <w:basedOn w:val="Normal"/>
    <w:rsid w:val="00623B86"/>
    <w:pPr>
      <w:numPr>
        <w:numId w:val="20"/>
      </w:numPr>
      <w:spacing w:after="120"/>
      <w:ind w:left="2410" w:hanging="1559"/>
    </w:pPr>
    <w:rPr>
      <w:sz w:val="24"/>
    </w:rPr>
  </w:style>
  <w:style w:type="paragraph" w:customStyle="1" w:styleId="List11">
    <w:name w:val="List 1.1"/>
    <w:basedOn w:val="Normal"/>
    <w:rsid w:val="00623B86"/>
    <w:pPr>
      <w:numPr>
        <w:numId w:val="21"/>
      </w:numPr>
      <w:tabs>
        <w:tab w:val="left" w:pos="2041"/>
      </w:tabs>
      <w:spacing w:after="120"/>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spacing w:before="120" w:after="0"/>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3B86"/>
    <w:pPr>
      <w:keepNext/>
      <w:spacing w:before="567" w:after="113"/>
      <w:jc w:val="center"/>
    </w:pPr>
  </w:style>
  <w:style w:type="paragraph" w:customStyle="1" w:styleId="Buffer">
    <w:name w:val="Buffer"/>
    <w:basedOn w:val="Normal"/>
    <w:rsid w:val="00623B86"/>
    <w:pPr>
      <w:keepNext/>
      <w:spacing w:before="120" w:after="0" w:line="80" w:lineRule="atLeast"/>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3B86"/>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3B86"/>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spacing w:after="0"/>
      <w:jc w:val="both"/>
    </w:pPr>
    <w:rPr>
      <w:i/>
    </w:rPr>
  </w:style>
  <w:style w:type="paragraph" w:customStyle="1" w:styleId="SourceCode">
    <w:name w:val="Source Code"/>
    <w:basedOn w:val="Normal"/>
    <w:rsid w:val="00623B86"/>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spacing w:after="0"/>
    </w:pPr>
    <w:rPr>
      <w:snapToGrid w:val="0"/>
      <w:sz w:val="24"/>
    </w:rPr>
  </w:style>
  <w:style w:type="paragraph" w:customStyle="1" w:styleId="DefinitionList">
    <w:name w:val="Definition List"/>
    <w:basedOn w:val="Normal"/>
    <w:next w:val="DefinitionTerm"/>
    <w:rsid w:val="00623B86"/>
    <w:pPr>
      <w:spacing w:after="0"/>
      <w:ind w:left="360"/>
    </w:pPr>
    <w:rPr>
      <w:snapToGrid w:val="0"/>
      <w:sz w:val="24"/>
    </w:rPr>
  </w:style>
  <w:style w:type="paragraph" w:customStyle="1" w:styleId="Blockquote">
    <w:name w:val="Blockquote"/>
    <w:basedOn w:val="Normal"/>
    <w:rsid w:val="00623B86"/>
    <w:pPr>
      <w:spacing w:before="100" w:after="100"/>
      <w:ind w:left="360" w:right="360"/>
    </w:pPr>
    <w:rPr>
      <w:snapToGrid w:val="0"/>
      <w:sz w:val="24"/>
    </w:rPr>
  </w:style>
  <w:style w:type="paragraph" w:customStyle="1" w:styleId="Style1">
    <w:name w:val="Style1"/>
    <w:basedOn w:val="Normal"/>
    <w:rsid w:val="00623B86"/>
    <w:pPr>
      <w:spacing w:before="120" w:after="0"/>
    </w:pPr>
  </w:style>
  <w:style w:type="paragraph" w:customStyle="1" w:styleId="Bulletlist">
    <w:name w:val="Bullet list"/>
    <w:basedOn w:val="Normal"/>
    <w:rsid w:val="00623B86"/>
    <w:pPr>
      <w:spacing w:before="120" w:after="0"/>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3B86"/>
    <w:pPr>
      <w:spacing w:before="284" w:after="0"/>
      <w:jc w:val="both"/>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3B86"/>
    <w:pPr>
      <w:keepNext/>
      <w:spacing w:before="60" w:after="60"/>
    </w:pPr>
    <w:rPr>
      <w:rFonts w:ascii="Arial" w:hAnsi="Arial"/>
      <w:b/>
      <w:sz w:val="16"/>
    </w:rPr>
  </w:style>
  <w:style w:type="paragraph" w:customStyle="1" w:styleId="Tablenormal0">
    <w:name w:val="Table normal"/>
    <w:basedOn w:val="Normal"/>
    <w:rsid w:val="00623B86"/>
    <w:pPr>
      <w:spacing w:before="60" w:after="60"/>
    </w:pPr>
    <w:rPr>
      <w:rFonts w:ascii="Arial" w:hAnsi="Arial"/>
      <w:sz w:val="16"/>
    </w:rPr>
  </w:style>
  <w:style w:type="paragraph" w:customStyle="1" w:styleId="H1">
    <w:name w:val="H1"/>
    <w:basedOn w:val="Normal"/>
    <w:next w:val="Normal"/>
    <w:rsid w:val="00623B86"/>
    <w:pPr>
      <w:keepNext/>
      <w:spacing w:before="100" w:after="100"/>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3B86"/>
  </w:style>
  <w:style w:type="paragraph" w:customStyle="1" w:styleId="I1">
    <w:name w:val="I1"/>
    <w:basedOn w:val="List"/>
    <w:rsid w:val="00623B86"/>
  </w:style>
  <w:style w:type="paragraph" w:customStyle="1" w:styleId="I2">
    <w:name w:val="I2"/>
    <w:basedOn w:val="List2"/>
    <w:rsid w:val="00623B86"/>
  </w:style>
  <w:style w:type="paragraph" w:customStyle="1" w:styleId="I3">
    <w:name w:val="I3"/>
    <w:basedOn w:val="List3"/>
    <w:rsid w:val="00623B86"/>
  </w:style>
  <w:style w:type="paragraph" w:customStyle="1" w:styleId="IB3">
    <w:name w:val="IB3"/>
    <w:basedOn w:val="Normal"/>
    <w:rsid w:val="00623B86"/>
    <w:pPr>
      <w:numPr>
        <w:numId w:val="28"/>
      </w:numPr>
      <w:tabs>
        <w:tab w:val="clear" w:pos="927"/>
        <w:tab w:val="left" w:pos="851"/>
      </w:tabs>
      <w:ind w:left="851" w:hanging="567"/>
    </w:pPr>
  </w:style>
  <w:style w:type="paragraph" w:customStyle="1" w:styleId="IB1">
    <w:name w:val="IB1"/>
    <w:basedOn w:val="Normal"/>
    <w:rsid w:val="00623B86"/>
    <w:pPr>
      <w:tabs>
        <w:tab w:val="left" w:pos="284"/>
      </w:tabs>
      <w:ind w:left="284" w:hanging="284"/>
    </w:pPr>
  </w:style>
  <w:style w:type="paragraph" w:customStyle="1" w:styleId="IB2">
    <w:name w:val="IB2"/>
    <w:basedOn w:val="Normal"/>
    <w:rsid w:val="00623B86"/>
    <w:pPr>
      <w:numPr>
        <w:numId w:val="27"/>
      </w:numPr>
      <w:tabs>
        <w:tab w:val="clear" w:pos="644"/>
        <w:tab w:val="left" w:pos="567"/>
      </w:tabs>
      <w:ind w:left="568" w:hanging="284"/>
    </w:pPr>
  </w:style>
  <w:style w:type="paragraph" w:customStyle="1" w:styleId="IBN">
    <w:name w:val="IBN"/>
    <w:basedOn w:val="Normal"/>
    <w:rsid w:val="00623B86"/>
    <w:pPr>
      <w:numPr>
        <w:numId w:val="29"/>
      </w:numPr>
      <w:tabs>
        <w:tab w:val="clear" w:pos="644"/>
        <w:tab w:val="left" w:pos="567"/>
      </w:tabs>
      <w:ind w:left="568" w:hanging="284"/>
    </w:pPr>
  </w:style>
  <w:style w:type="paragraph" w:customStyle="1" w:styleId="IBL">
    <w:name w:val="IBL"/>
    <w:basedOn w:val="Normal"/>
    <w:rsid w:val="00623B86"/>
    <w:pPr>
      <w:numPr>
        <w:numId w:val="30"/>
      </w:numPr>
      <w:tabs>
        <w:tab w:val="clear" w:pos="360"/>
        <w:tab w:val="left" w:pos="284"/>
      </w:tabs>
    </w:pPr>
  </w:style>
  <w:style w:type="paragraph" w:customStyle="1" w:styleId="Normalaftertitle">
    <w:name w:val="Normal after title"/>
    <w:basedOn w:val="Heading1"/>
    <w:next w:val="Normal"/>
    <w:rsid w:val="00623B86"/>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rPr>
  </w:style>
  <w:style w:type="character" w:customStyle="1" w:styleId="NOZchn">
    <w:name w:val="NO Zchn"/>
    <w:locked/>
    <w:rsid w:val="00623B86"/>
    <w:rPr>
      <w:lang w:eastAsia="en-US"/>
    </w:rPr>
  </w:style>
  <w:style w:type="paragraph" w:customStyle="1" w:styleId="paragraph">
    <w:name w:val="paragraph"/>
    <w:basedOn w:val="Normal"/>
    <w:rsid w:val="00623B86"/>
    <w:pPr>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locked/>
    <w:rsid w:val="001E666D"/>
    <w:rPr>
      <w:rFonts w:eastAsia="Times New Roman"/>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package" Target="embeddings/Microsoft_Visio_Drawing.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140</Pages>
  <Words>45750</Words>
  <Characters>260775</Characters>
  <Application>Microsoft Office Word</Application>
  <DocSecurity>0</DocSecurity>
  <Lines>2173</Lines>
  <Paragraphs>611</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305914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130</cp:revision>
  <cp:lastPrinted>2019-02-25T14:05:00Z</cp:lastPrinted>
  <dcterms:created xsi:type="dcterms:W3CDTF">2025-07-04T07:25:00Z</dcterms:created>
  <dcterms:modified xsi:type="dcterms:W3CDTF">2026-01-16T19:19:00Z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