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28922BAE"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r w:rsidR="00BE22AC">
              <w:rPr>
                <w:lang w:eastAsia="zh-CN"/>
              </w:rPr>
              <w:t>3</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BE22AC">
              <w:rPr>
                <w:sz w:val="32"/>
                <w:lang w:eastAsia="zh-CN"/>
              </w:rPr>
              <w:t>12</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5.35pt" o:ole="">
                  <v:imagedata r:id="rId9" o:title=""/>
                </v:shape>
                <o:OLEObject Type="Embed" ProgID="Word.Picture.8" ShapeID="_x0000_i1025" DrawAspect="Content" ObjectID="_1830099582"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29.85pt;height:1in" o:ole="">
                  <v:imagedata r:id="rId11" o:title=""/>
                </v:shape>
                <o:OLEObject Type="Embed" ProgID="Word.Picture.8" ShapeID="_x0000_i1026" DrawAspect="Content" ObjectID="_1830099583"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42C6A">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7F82584F" w14:textId="3E76EFDE" w:rsidR="00F220CD" w:rsidRDefault="004D3578">
      <w:pPr>
        <w:pStyle w:val="TOC1"/>
        <w:rPr>
          <w:rFonts w:asciiTheme="minorHAnsi" w:eastAsiaTheme="minorEastAsia" w:hAnsiTheme="minorHAnsi" w:cstheme="minorBidi"/>
          <w:kern w:val="2"/>
          <w:sz w:val="24"/>
          <w:szCs w:val="24"/>
          <w14:ligatures w14:val="standardContextual"/>
        </w:rPr>
      </w:pPr>
      <w:r w:rsidRPr="00623B86">
        <w:rPr>
          <w:noProof w:val="0"/>
        </w:rPr>
        <w:fldChar w:fldCharType="begin" w:fldLock="1"/>
      </w:r>
      <w:r w:rsidRPr="00623B86">
        <w:instrText xml:space="preserve"> TOC \o "1-9" </w:instrText>
      </w:r>
      <w:r w:rsidRPr="00623B86">
        <w:rPr>
          <w:noProof w:val="0"/>
        </w:rPr>
        <w:fldChar w:fldCharType="separate"/>
      </w:r>
      <w:r w:rsidR="00F220CD">
        <w:t>Foreword</w:t>
      </w:r>
      <w:r w:rsidR="00F220CD">
        <w:tab/>
      </w:r>
      <w:r w:rsidR="00F220CD">
        <w:fldChar w:fldCharType="begin" w:fldLock="1"/>
      </w:r>
      <w:r w:rsidR="00F220CD">
        <w:instrText xml:space="preserve"> PAGEREF _Toc219487138 \h </w:instrText>
      </w:r>
      <w:r w:rsidR="00F220CD">
        <w:fldChar w:fldCharType="separate"/>
      </w:r>
      <w:r w:rsidR="00F220CD">
        <w:t>9</w:t>
      </w:r>
      <w:r w:rsidR="00F220CD">
        <w:fldChar w:fldCharType="end"/>
      </w:r>
    </w:p>
    <w:p w14:paraId="4682C310" w14:textId="2BC41092" w:rsidR="00F220CD" w:rsidRDefault="00F220C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_Toc219487139 \h </w:instrText>
      </w:r>
      <w:r>
        <w:fldChar w:fldCharType="separate"/>
      </w:r>
      <w:r>
        <w:t>11</w:t>
      </w:r>
      <w:r>
        <w:fldChar w:fldCharType="end"/>
      </w:r>
    </w:p>
    <w:p w14:paraId="21821A1A" w14:textId="4EB5269F" w:rsidR="00F220CD" w:rsidRDefault="00F220C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_Toc219487140 \h </w:instrText>
      </w:r>
      <w:r>
        <w:fldChar w:fldCharType="separate"/>
      </w:r>
      <w:r>
        <w:t>11</w:t>
      </w:r>
      <w:r>
        <w:fldChar w:fldCharType="end"/>
      </w:r>
    </w:p>
    <w:p w14:paraId="17301065" w14:textId="6622F834" w:rsidR="00F220CD" w:rsidRDefault="00F220C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_Toc219487141 \h </w:instrText>
      </w:r>
      <w:r>
        <w:fldChar w:fldCharType="separate"/>
      </w:r>
      <w:r>
        <w:t>13</w:t>
      </w:r>
      <w:r>
        <w:fldChar w:fldCharType="end"/>
      </w:r>
    </w:p>
    <w:p w14:paraId="29F1A7F8" w14:textId="42B7A0C4" w:rsidR="00F220CD" w:rsidRDefault="00F220C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_Toc219487142 \h </w:instrText>
      </w:r>
      <w:r>
        <w:fldChar w:fldCharType="separate"/>
      </w:r>
      <w:r>
        <w:t>13</w:t>
      </w:r>
      <w:r>
        <w:fldChar w:fldCharType="end"/>
      </w:r>
    </w:p>
    <w:p w14:paraId="36C58E31" w14:textId="26F8DEC9" w:rsidR="00F220CD" w:rsidRDefault="00F220C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_Toc219487143 \h </w:instrText>
      </w:r>
      <w:r>
        <w:fldChar w:fldCharType="separate"/>
      </w:r>
      <w:r>
        <w:t>13</w:t>
      </w:r>
      <w:r>
        <w:fldChar w:fldCharType="end"/>
      </w:r>
    </w:p>
    <w:p w14:paraId="53ECB103" w14:textId="30DD74E0" w:rsidR="00F220CD" w:rsidRDefault="00F220CD">
      <w:pPr>
        <w:pStyle w:val="TOC1"/>
        <w:rPr>
          <w:rFonts w:asciiTheme="minorHAnsi" w:eastAsiaTheme="minorEastAsia" w:hAnsiTheme="minorHAnsi" w:cstheme="minorBidi"/>
          <w:kern w:val="2"/>
          <w:sz w:val="24"/>
          <w:szCs w:val="24"/>
          <w14:ligatures w14:val="standardContextual"/>
        </w:rPr>
      </w:pPr>
      <w:r>
        <w:rPr>
          <w:lang w:eastAsia="zh-CN"/>
        </w:rPr>
        <w:t>4</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_Toc219487144 \h </w:instrText>
      </w:r>
      <w:r>
        <w:fldChar w:fldCharType="separate"/>
      </w:r>
      <w:r>
        <w:t>13</w:t>
      </w:r>
      <w:r>
        <w:fldChar w:fldCharType="end"/>
      </w:r>
    </w:p>
    <w:p w14:paraId="3A4F974F" w14:textId="57BB6369"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5</w:t>
      </w:r>
      <w:r>
        <w:rPr>
          <w:rFonts w:asciiTheme="minorHAnsi" w:eastAsiaTheme="minorEastAsia" w:hAnsiTheme="minorHAnsi" w:cstheme="minorBidi"/>
          <w:kern w:val="2"/>
          <w:sz w:val="24"/>
          <w:szCs w:val="24"/>
          <w14:ligatures w14:val="standardContextual"/>
        </w:rPr>
        <w:tab/>
      </w:r>
      <w:r w:rsidRPr="00EB500D">
        <w:rPr>
          <w:lang w:val="nl-BE" w:eastAsia="zh-CN"/>
        </w:rPr>
        <w:t>Void</w:t>
      </w:r>
      <w:r>
        <w:tab/>
      </w:r>
      <w:r>
        <w:fldChar w:fldCharType="begin"/>
      </w:r>
      <w:r>
        <w:instrText xml:space="preserve"> PAGEREF _Toc219487145 \h </w:instrText>
      </w:r>
      <w:r>
        <w:fldChar w:fldCharType="separate"/>
      </w:r>
      <w:r>
        <w:t>13</w:t>
      </w:r>
      <w:r>
        <w:fldChar w:fldCharType="end"/>
      </w:r>
    </w:p>
    <w:p w14:paraId="1A6C75A9" w14:textId="5D9FAC7B"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6</w:t>
      </w:r>
      <w:r>
        <w:rPr>
          <w:rFonts w:asciiTheme="minorHAnsi" w:eastAsiaTheme="minorEastAsia" w:hAnsiTheme="minorHAnsi" w:cstheme="minorBidi"/>
          <w:kern w:val="2"/>
          <w:sz w:val="24"/>
          <w:szCs w:val="24"/>
          <w14:ligatures w14:val="standardContextual"/>
        </w:rPr>
        <w:tab/>
      </w:r>
      <w:r w:rsidRPr="00EB500D">
        <w:rPr>
          <w:lang w:val="nl-BE" w:eastAsia="zh-CN"/>
        </w:rPr>
        <w:t>Void</w:t>
      </w:r>
      <w:r>
        <w:tab/>
      </w:r>
      <w:r>
        <w:fldChar w:fldCharType="begin"/>
      </w:r>
      <w:r>
        <w:instrText xml:space="preserve"> PAGEREF _Toc219487146 \h </w:instrText>
      </w:r>
      <w:r>
        <w:fldChar w:fldCharType="separate"/>
      </w:r>
      <w:r>
        <w:t>13</w:t>
      </w:r>
      <w:r>
        <w:fldChar w:fldCharType="end"/>
      </w:r>
    </w:p>
    <w:p w14:paraId="4DEAA491" w14:textId="1C985BCD"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7</w:t>
      </w:r>
      <w:r>
        <w:rPr>
          <w:rFonts w:asciiTheme="minorHAnsi" w:eastAsiaTheme="minorEastAsia" w:hAnsiTheme="minorHAnsi" w:cstheme="minorBidi"/>
          <w:kern w:val="2"/>
          <w:sz w:val="24"/>
          <w:szCs w:val="24"/>
          <w14:ligatures w14:val="standardContextual"/>
        </w:rPr>
        <w:tab/>
      </w:r>
      <w:r w:rsidRPr="00EB500D">
        <w:rPr>
          <w:lang w:val="nl-BE" w:eastAsia="zh-CN"/>
        </w:rPr>
        <w:t>Void</w:t>
      </w:r>
      <w:r>
        <w:tab/>
      </w:r>
      <w:r>
        <w:fldChar w:fldCharType="begin"/>
      </w:r>
      <w:r>
        <w:instrText xml:space="preserve"> PAGEREF _Toc219487147 \h </w:instrText>
      </w:r>
      <w:r>
        <w:fldChar w:fldCharType="separate"/>
      </w:r>
      <w:r>
        <w:t>13</w:t>
      </w:r>
      <w:r>
        <w:fldChar w:fldCharType="end"/>
      </w:r>
    </w:p>
    <w:p w14:paraId="3DB83627" w14:textId="56A6B224"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8</w:t>
      </w:r>
      <w:r>
        <w:rPr>
          <w:rFonts w:asciiTheme="minorHAnsi" w:eastAsiaTheme="minorEastAsia" w:hAnsiTheme="minorHAnsi" w:cstheme="minorBidi"/>
          <w:kern w:val="2"/>
          <w:sz w:val="24"/>
          <w:szCs w:val="24"/>
          <w14:ligatures w14:val="standardContextual"/>
        </w:rPr>
        <w:tab/>
      </w:r>
      <w:r w:rsidRPr="00EB500D">
        <w:rPr>
          <w:lang w:val="nl-BE"/>
        </w:rPr>
        <w:t>Void</w:t>
      </w:r>
      <w:r>
        <w:tab/>
      </w:r>
      <w:r>
        <w:fldChar w:fldCharType="begin"/>
      </w:r>
      <w:r>
        <w:instrText xml:space="preserve"> PAGEREF _Toc219487148 \h </w:instrText>
      </w:r>
      <w:r>
        <w:fldChar w:fldCharType="separate"/>
      </w:r>
      <w:r>
        <w:t>13</w:t>
      </w:r>
      <w:r>
        <w:fldChar w:fldCharType="end"/>
      </w:r>
    </w:p>
    <w:p w14:paraId="5F024A16" w14:textId="181A12B3"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9</w:t>
      </w:r>
      <w:r>
        <w:rPr>
          <w:rFonts w:asciiTheme="minorHAnsi" w:eastAsiaTheme="minorEastAsia" w:hAnsiTheme="minorHAnsi" w:cstheme="minorBidi"/>
          <w:kern w:val="2"/>
          <w:sz w:val="24"/>
          <w:szCs w:val="24"/>
          <w14:ligatures w14:val="standardContextual"/>
        </w:rPr>
        <w:tab/>
      </w:r>
      <w:r w:rsidRPr="00EB500D">
        <w:rPr>
          <w:lang w:val="nl-BE"/>
        </w:rPr>
        <w:t>Void</w:t>
      </w:r>
      <w:r>
        <w:tab/>
      </w:r>
      <w:r>
        <w:fldChar w:fldCharType="begin"/>
      </w:r>
      <w:r>
        <w:instrText xml:space="preserve"> PAGEREF _Toc219487149 \h </w:instrText>
      </w:r>
      <w:r>
        <w:fldChar w:fldCharType="separate"/>
      </w:r>
      <w:r>
        <w:t>13</w:t>
      </w:r>
      <w:r>
        <w:fldChar w:fldCharType="end"/>
      </w:r>
    </w:p>
    <w:p w14:paraId="75E1189D" w14:textId="4C17099A" w:rsidR="00F220CD" w:rsidRDefault="00F220CD">
      <w:pPr>
        <w:pStyle w:val="TOC1"/>
        <w:rPr>
          <w:rFonts w:asciiTheme="minorHAnsi" w:eastAsiaTheme="minorEastAsia" w:hAnsiTheme="minorHAnsi" w:cstheme="minorBidi"/>
          <w:kern w:val="2"/>
          <w:sz w:val="24"/>
          <w:szCs w:val="24"/>
          <w14:ligatures w14:val="standardContextual"/>
        </w:rPr>
      </w:pPr>
      <w:r w:rsidRPr="00EB500D">
        <w:rPr>
          <w:lang w:val="nl-BE" w:eastAsia="zh-CN"/>
        </w:rPr>
        <w:t>10</w:t>
      </w:r>
      <w:r>
        <w:rPr>
          <w:rFonts w:asciiTheme="minorHAnsi" w:eastAsiaTheme="minorEastAsia" w:hAnsiTheme="minorHAnsi" w:cstheme="minorBidi"/>
          <w:kern w:val="2"/>
          <w:sz w:val="24"/>
          <w:szCs w:val="24"/>
          <w14:ligatures w14:val="standardContextual"/>
        </w:rPr>
        <w:tab/>
      </w:r>
      <w:r w:rsidRPr="00EB500D">
        <w:rPr>
          <w:lang w:val="nl-BE"/>
        </w:rPr>
        <w:t>Void</w:t>
      </w:r>
      <w:r>
        <w:tab/>
      </w:r>
      <w:r>
        <w:fldChar w:fldCharType="begin"/>
      </w:r>
      <w:r>
        <w:instrText xml:space="preserve"> PAGEREF _Toc219487150 \h </w:instrText>
      </w:r>
      <w:r>
        <w:fldChar w:fldCharType="separate"/>
      </w:r>
      <w:r>
        <w:t>14</w:t>
      </w:r>
      <w:r>
        <w:fldChar w:fldCharType="end"/>
      </w:r>
    </w:p>
    <w:p w14:paraId="577A2B15" w14:textId="1762CAB9" w:rsidR="00F220CD" w:rsidRDefault="00F220CD">
      <w:pPr>
        <w:pStyle w:val="TOC1"/>
        <w:rPr>
          <w:rFonts w:asciiTheme="minorHAnsi" w:eastAsiaTheme="minorEastAsia" w:hAnsiTheme="minorHAnsi" w:cstheme="minorBidi"/>
          <w:kern w:val="2"/>
          <w:sz w:val="24"/>
          <w:szCs w:val="24"/>
          <w14:ligatures w14:val="standardContextual"/>
        </w:rPr>
      </w:pPr>
      <w:r>
        <w:rPr>
          <w:lang w:eastAsia="zh-CN"/>
        </w:rPr>
        <w:t>11</w:t>
      </w:r>
      <w:r>
        <w:rPr>
          <w:rFonts w:asciiTheme="minorHAnsi" w:eastAsiaTheme="minorEastAsia" w:hAnsiTheme="minorHAnsi" w:cstheme="minorBidi"/>
          <w:kern w:val="2"/>
          <w:sz w:val="24"/>
          <w:szCs w:val="24"/>
          <w14:ligatures w14:val="standardContextual"/>
        </w:rPr>
        <w:tab/>
      </w:r>
      <w:r>
        <w:rPr>
          <w:lang w:eastAsia="zh-CN"/>
        </w:rPr>
        <w:t>Management services – Stage 2</w:t>
      </w:r>
      <w:r>
        <w:tab/>
      </w:r>
      <w:r>
        <w:fldChar w:fldCharType="begin"/>
      </w:r>
      <w:r>
        <w:instrText xml:space="preserve"> PAGEREF _Toc219487151 \h </w:instrText>
      </w:r>
      <w:r>
        <w:fldChar w:fldCharType="separate"/>
      </w:r>
      <w:r>
        <w:t>14</w:t>
      </w:r>
      <w:r>
        <w:fldChar w:fldCharType="end"/>
      </w:r>
    </w:p>
    <w:p w14:paraId="04D39BC6" w14:textId="580C8F64"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11.0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r>
      <w:r>
        <w:instrText xml:space="preserve"> PAGEREF _Toc219487152 \h </w:instrText>
      </w:r>
      <w:r>
        <w:fldChar w:fldCharType="separate"/>
      </w:r>
      <w:r>
        <w:t>14</w:t>
      </w:r>
      <w:r>
        <w:fldChar w:fldCharType="end"/>
      </w:r>
    </w:p>
    <w:p w14:paraId="450BB7EC" w14:textId="690C0248"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_Toc219487153 \h </w:instrText>
      </w:r>
      <w:r>
        <w:fldChar w:fldCharType="separate"/>
      </w:r>
      <w:r>
        <w:t>14</w:t>
      </w:r>
      <w:r>
        <w:fldChar w:fldCharType="end"/>
      </w:r>
    </w:p>
    <w:p w14:paraId="6D9BAD07" w14:textId="75DD0936"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11.0.2</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r>
      <w:r>
        <w:instrText xml:space="preserve"> PAGEREF _Toc219487154 \h </w:instrText>
      </w:r>
      <w:r>
        <w:fldChar w:fldCharType="separate"/>
      </w:r>
      <w:r>
        <w:t>14</w:t>
      </w:r>
      <w:r>
        <w:fldChar w:fldCharType="end"/>
      </w:r>
    </w:p>
    <w:p w14:paraId="0849CCA6" w14:textId="63CD371D" w:rsidR="00F220CD" w:rsidRDefault="00F220CD">
      <w:pPr>
        <w:pStyle w:val="TOC4"/>
        <w:rPr>
          <w:rFonts w:asciiTheme="minorHAnsi" w:eastAsiaTheme="minorEastAsia" w:hAnsiTheme="minorHAnsi" w:cstheme="minorBidi"/>
          <w:kern w:val="2"/>
          <w:sz w:val="24"/>
          <w:szCs w:val="24"/>
          <w14:ligatures w14:val="standardContextual"/>
        </w:rPr>
      </w:pPr>
      <w:r>
        <w:t>11.0.2.1</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_Toc219487155 \h </w:instrText>
      </w:r>
      <w:r>
        <w:fldChar w:fldCharType="separate"/>
      </w:r>
      <w:r>
        <w:t>15</w:t>
      </w:r>
      <w:r>
        <w:fldChar w:fldCharType="end"/>
      </w:r>
    </w:p>
    <w:p w14:paraId="123CAD63" w14:textId="4C5079F2"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11.1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r>
      <w:r>
        <w:instrText xml:space="preserve"> PAGEREF _Toc219487156 \h </w:instrText>
      </w:r>
      <w:r>
        <w:fldChar w:fldCharType="separate"/>
      </w:r>
      <w:r>
        <w:t>16</w:t>
      </w:r>
      <w:r>
        <w:fldChar w:fldCharType="end"/>
      </w:r>
    </w:p>
    <w:p w14:paraId="3CD46178" w14:textId="3E5D331A"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11.1.0</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_Toc219487157 \h </w:instrText>
      </w:r>
      <w:r>
        <w:fldChar w:fldCharType="separate"/>
      </w:r>
      <w:r>
        <w:t>16</w:t>
      </w:r>
      <w:r>
        <w:fldChar w:fldCharType="end"/>
      </w:r>
    </w:p>
    <w:p w14:paraId="3AABFC68" w14:textId="0763EA93"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11.1.1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_Toc219487158 \h </w:instrText>
      </w:r>
      <w:r>
        <w:fldChar w:fldCharType="separate"/>
      </w:r>
      <w:r>
        <w:t>16</w:t>
      </w:r>
      <w:r>
        <w:fldChar w:fldCharType="end"/>
      </w:r>
    </w:p>
    <w:p w14:paraId="72FEE404" w14:textId="69D9A070" w:rsidR="00F220CD" w:rsidRDefault="00F220CD">
      <w:pPr>
        <w:pStyle w:val="TOC4"/>
        <w:rPr>
          <w:rFonts w:asciiTheme="minorHAnsi" w:eastAsiaTheme="minorEastAsia" w:hAnsiTheme="minorHAnsi" w:cstheme="minorBidi"/>
          <w:kern w:val="2"/>
          <w:sz w:val="24"/>
          <w:szCs w:val="24"/>
          <w14:ligatures w14:val="standardContextual"/>
        </w:rPr>
      </w:pPr>
      <w:r>
        <w:t>11.1.1.1</w:t>
      </w:r>
      <w:r>
        <w:rPr>
          <w:rFonts w:asciiTheme="minorHAnsi" w:eastAsiaTheme="minorEastAsia" w:hAnsiTheme="minorHAnsi" w:cstheme="minorBidi"/>
          <w:kern w:val="2"/>
          <w:sz w:val="24"/>
          <w:szCs w:val="24"/>
          <w14:ligatures w14:val="standardContextual"/>
        </w:rPr>
        <w:tab/>
      </w:r>
      <w:r w:rsidRPr="00EB500D">
        <w:rPr>
          <w:rFonts w:cs="Arial"/>
        </w:rPr>
        <w:t>createMOI</w:t>
      </w:r>
      <w:r>
        <w:t xml:space="preserve"> operation</w:t>
      </w:r>
      <w:r>
        <w:tab/>
      </w:r>
      <w:r>
        <w:fldChar w:fldCharType="begin"/>
      </w:r>
      <w:r>
        <w:instrText xml:space="preserve"> PAGEREF _Toc219487159 \h </w:instrText>
      </w:r>
      <w:r>
        <w:fldChar w:fldCharType="separate"/>
      </w:r>
      <w:r>
        <w:t>16</w:t>
      </w:r>
      <w:r>
        <w:fldChar w:fldCharType="end"/>
      </w:r>
    </w:p>
    <w:p w14:paraId="377E5D2C" w14:textId="56FDF05B" w:rsidR="00F220CD" w:rsidRDefault="00F220CD">
      <w:pPr>
        <w:pStyle w:val="TOC5"/>
        <w:rPr>
          <w:rFonts w:asciiTheme="minorHAnsi" w:eastAsiaTheme="minorEastAsia" w:hAnsiTheme="minorHAnsi" w:cstheme="minorBidi"/>
          <w:kern w:val="2"/>
          <w:sz w:val="24"/>
          <w:szCs w:val="24"/>
          <w14:ligatures w14:val="standardContextual"/>
        </w:rPr>
      </w:pPr>
      <w:r>
        <w:t>11.1.1.1.1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_Toc219487160 \h </w:instrText>
      </w:r>
      <w:r>
        <w:fldChar w:fldCharType="separate"/>
      </w:r>
      <w:r>
        <w:t>16</w:t>
      </w:r>
      <w:r>
        <w:fldChar w:fldCharType="end"/>
      </w:r>
    </w:p>
    <w:p w14:paraId="05C9343C" w14:textId="605C6524" w:rsidR="00F220CD" w:rsidRDefault="00F220CD">
      <w:pPr>
        <w:pStyle w:val="TOC5"/>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_Toc219487161 \h </w:instrText>
      </w:r>
      <w:r>
        <w:fldChar w:fldCharType="separate"/>
      </w:r>
      <w:r>
        <w:t>17</w:t>
      </w:r>
      <w:r>
        <w:fldChar w:fldCharType="end"/>
      </w:r>
    </w:p>
    <w:p w14:paraId="12E58DB5" w14:textId="57766205"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.1.3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_Toc219487162 \h </w:instrText>
      </w:r>
      <w:r>
        <w:fldChar w:fldCharType="separate"/>
      </w:r>
      <w:r>
        <w:t>17</w:t>
      </w:r>
      <w:r>
        <w:fldChar w:fldCharType="end"/>
      </w:r>
    </w:p>
    <w:p w14:paraId="0B7A1D2B" w14:textId="52F147EE"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.1.4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_Toc219487163 \h </w:instrText>
      </w:r>
      <w:r>
        <w:fldChar w:fldCharType="separate"/>
      </w:r>
      <w:r>
        <w:t>17</w:t>
      </w:r>
      <w:r>
        <w:fldChar w:fldCharType="end"/>
      </w:r>
    </w:p>
    <w:p w14:paraId="66BDA7E0" w14:textId="45DF8084" w:rsidR="00F220CD" w:rsidRDefault="00F220CD">
      <w:pPr>
        <w:pStyle w:val="TOC4"/>
        <w:rPr>
          <w:rFonts w:asciiTheme="minorHAnsi" w:eastAsiaTheme="minorEastAsia" w:hAnsiTheme="minorHAnsi" w:cstheme="minorBidi"/>
          <w:kern w:val="2"/>
          <w:sz w:val="24"/>
          <w:szCs w:val="24"/>
          <w14:ligatures w14:val="standardContextual"/>
        </w:rPr>
      </w:pPr>
      <w:r>
        <w:t>11.1.</w:t>
      </w:r>
      <w:r>
        <w:rPr>
          <w:lang w:eastAsia="zh-CN"/>
        </w:rPr>
        <w:t>1</w:t>
      </w:r>
      <w:r>
        <w:t>.2</w:t>
      </w:r>
      <w:r>
        <w:rPr>
          <w:rFonts w:asciiTheme="minorHAnsi" w:eastAsiaTheme="minorEastAsia" w:hAnsiTheme="minorHAnsi" w:cstheme="minorBidi"/>
          <w:kern w:val="2"/>
          <w:sz w:val="24"/>
          <w:szCs w:val="24"/>
          <w14:ligatures w14:val="standardContextual"/>
        </w:rPr>
        <w:tab/>
      </w:r>
      <w:r w:rsidRPr="00EB500D">
        <w:rPr>
          <w:rFonts w:cs="Arial"/>
        </w:rPr>
        <w:t>getMOIAttributes</w:t>
      </w:r>
      <w:r>
        <w:t xml:space="preserve"> operation</w:t>
      </w:r>
      <w:r>
        <w:tab/>
      </w:r>
      <w:r>
        <w:fldChar w:fldCharType="begin"/>
      </w:r>
      <w:r>
        <w:instrText xml:space="preserve"> PAGEREF _Toc219487164 \h </w:instrText>
      </w:r>
      <w:r>
        <w:fldChar w:fldCharType="separate"/>
      </w:r>
      <w:r>
        <w:t>17</w:t>
      </w:r>
      <w:r>
        <w:fldChar w:fldCharType="end"/>
      </w:r>
    </w:p>
    <w:p w14:paraId="14DE317E" w14:textId="0FD3B314"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_Toc219487165 \h </w:instrText>
      </w:r>
      <w:r>
        <w:fldChar w:fldCharType="separate"/>
      </w:r>
      <w:r>
        <w:t>17</w:t>
      </w:r>
      <w:r>
        <w:fldChar w:fldCharType="end"/>
      </w:r>
    </w:p>
    <w:p w14:paraId="2B1D5E94" w14:textId="20BE4615"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.2.2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_Toc219487166 \h </w:instrText>
      </w:r>
      <w:r>
        <w:fldChar w:fldCharType="separate"/>
      </w:r>
      <w:r>
        <w:t>18</w:t>
      </w:r>
      <w:r>
        <w:fldChar w:fldCharType="end"/>
      </w:r>
    </w:p>
    <w:p w14:paraId="20C22943" w14:textId="2B43B41D"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.2.3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_Toc219487167 \h </w:instrText>
      </w:r>
      <w:r>
        <w:fldChar w:fldCharType="separate"/>
      </w:r>
      <w:r>
        <w:t>19</w:t>
      </w:r>
      <w:r>
        <w:fldChar w:fldCharType="end"/>
      </w:r>
    </w:p>
    <w:p w14:paraId="53B5AC7B" w14:textId="6D98C557"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.2.4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_Toc219487168 \h </w:instrText>
      </w:r>
      <w:r>
        <w:fldChar w:fldCharType="separate"/>
      </w:r>
      <w:r>
        <w:t>19</w:t>
      </w:r>
      <w:r>
        <w:fldChar w:fldCharType="end"/>
      </w:r>
    </w:p>
    <w:p w14:paraId="7BA6CCE9" w14:textId="6F0A32C2" w:rsidR="00F220CD" w:rsidRDefault="00F220CD">
      <w:pPr>
        <w:pStyle w:val="TOC4"/>
        <w:rPr>
          <w:rFonts w:asciiTheme="minorHAnsi" w:eastAsiaTheme="minorEastAsia" w:hAnsiTheme="minorHAnsi" w:cstheme="minorBidi"/>
          <w:kern w:val="2"/>
          <w:sz w:val="24"/>
          <w:szCs w:val="24"/>
          <w14:ligatures w14:val="standardContextual"/>
        </w:rPr>
      </w:pPr>
      <w:r>
        <w:t>11.1.</w:t>
      </w:r>
      <w:r>
        <w:rPr>
          <w:lang w:eastAsia="zh-CN"/>
        </w:rPr>
        <w:t>1</w:t>
      </w:r>
      <w:r>
        <w:t>.3</w:t>
      </w:r>
      <w:r>
        <w:rPr>
          <w:rFonts w:asciiTheme="minorHAnsi" w:eastAsiaTheme="minorEastAsia" w:hAnsiTheme="minorHAnsi" w:cstheme="minorBidi"/>
          <w:kern w:val="2"/>
          <w:sz w:val="24"/>
          <w:szCs w:val="24"/>
          <w14:ligatures w14:val="standardContextual"/>
        </w:rPr>
        <w:tab/>
      </w:r>
      <w:r w:rsidRPr="00EB500D">
        <w:rPr>
          <w:rFonts w:cs="Arial"/>
        </w:rPr>
        <w:t>modifyMOIAttributes</w:t>
      </w:r>
      <w:r>
        <w:t xml:space="preserve"> operation</w:t>
      </w:r>
      <w:r>
        <w:tab/>
      </w:r>
      <w:r>
        <w:fldChar w:fldCharType="begin"/>
      </w:r>
      <w:r>
        <w:instrText xml:space="preserve"> PAGEREF _Toc219487169 \h </w:instrText>
      </w:r>
      <w:r>
        <w:fldChar w:fldCharType="separate"/>
      </w:r>
      <w:r>
        <w:t>19</w:t>
      </w:r>
      <w:r>
        <w:fldChar w:fldCharType="end"/>
      </w:r>
    </w:p>
    <w:p w14:paraId="49100BDE" w14:textId="746002E3"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_Toc219487170 \h </w:instrText>
      </w:r>
      <w:r>
        <w:fldChar w:fldCharType="separate"/>
      </w:r>
      <w:r>
        <w:t>19</w:t>
      </w:r>
      <w:r>
        <w:fldChar w:fldCharType="end"/>
      </w:r>
    </w:p>
    <w:p w14:paraId="07A41BFE" w14:textId="3079A445"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.3.2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_Toc219487171 \h </w:instrText>
      </w:r>
      <w:r>
        <w:fldChar w:fldCharType="separate"/>
      </w:r>
      <w:r>
        <w:t>20</w:t>
      </w:r>
      <w:r>
        <w:fldChar w:fldCharType="end"/>
      </w:r>
    </w:p>
    <w:p w14:paraId="3DD298AB" w14:textId="781296AC"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.3.3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_Toc219487172 \h </w:instrText>
      </w:r>
      <w:r>
        <w:fldChar w:fldCharType="separate"/>
      </w:r>
      <w:r>
        <w:t>21</w:t>
      </w:r>
      <w:r>
        <w:fldChar w:fldCharType="end"/>
      </w:r>
    </w:p>
    <w:p w14:paraId="5337B734" w14:textId="325C2C1B"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.3.4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_Toc219487173 \h </w:instrText>
      </w:r>
      <w:r>
        <w:fldChar w:fldCharType="separate"/>
      </w:r>
      <w:r>
        <w:t>21</w:t>
      </w:r>
      <w:r>
        <w:fldChar w:fldCharType="end"/>
      </w:r>
    </w:p>
    <w:p w14:paraId="1B7C32FD" w14:textId="1C92B72E" w:rsidR="00F220CD" w:rsidRDefault="00F220CD">
      <w:pPr>
        <w:pStyle w:val="TOC4"/>
        <w:rPr>
          <w:rFonts w:asciiTheme="minorHAnsi" w:eastAsiaTheme="minorEastAsia" w:hAnsiTheme="minorHAnsi" w:cstheme="minorBidi"/>
          <w:kern w:val="2"/>
          <w:sz w:val="24"/>
          <w:szCs w:val="24"/>
          <w14:ligatures w14:val="standardContextual"/>
        </w:rPr>
      </w:pPr>
      <w:r>
        <w:t>11.1.</w:t>
      </w:r>
      <w:r>
        <w:rPr>
          <w:lang w:eastAsia="zh-CN"/>
        </w:rPr>
        <w:t>1</w:t>
      </w:r>
      <w:r>
        <w:t>.4</w:t>
      </w:r>
      <w:r>
        <w:rPr>
          <w:rFonts w:asciiTheme="minorHAnsi" w:eastAsiaTheme="minorEastAsia" w:hAnsiTheme="minorHAnsi" w:cstheme="minorBidi"/>
          <w:kern w:val="2"/>
          <w:sz w:val="24"/>
          <w:szCs w:val="24"/>
          <w14:ligatures w14:val="standardContextual"/>
        </w:rPr>
        <w:tab/>
      </w:r>
      <w:r w:rsidRPr="00EB500D">
        <w:rPr>
          <w:rFonts w:cs="Arial"/>
        </w:rPr>
        <w:t>deleteMOI</w:t>
      </w:r>
      <w:r>
        <w:t xml:space="preserve"> operation</w:t>
      </w:r>
      <w:r>
        <w:tab/>
      </w:r>
      <w:r>
        <w:fldChar w:fldCharType="begin"/>
      </w:r>
      <w:r>
        <w:instrText xml:space="preserve"> PAGEREF _Toc219487174 \h </w:instrText>
      </w:r>
      <w:r>
        <w:fldChar w:fldCharType="separate"/>
      </w:r>
      <w:r>
        <w:t>21</w:t>
      </w:r>
      <w:r>
        <w:fldChar w:fldCharType="end"/>
      </w:r>
    </w:p>
    <w:p w14:paraId="06BCD95F" w14:textId="173E0D75"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_Toc219487175 \h </w:instrText>
      </w:r>
      <w:r>
        <w:fldChar w:fldCharType="separate"/>
      </w:r>
      <w:r>
        <w:t>21</w:t>
      </w:r>
      <w:r>
        <w:fldChar w:fldCharType="end"/>
      </w:r>
    </w:p>
    <w:p w14:paraId="15EBD39A" w14:textId="74A9F746"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.4.2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_Toc219487176 \h </w:instrText>
      </w:r>
      <w:r>
        <w:fldChar w:fldCharType="separate"/>
      </w:r>
      <w:r>
        <w:t>21</w:t>
      </w:r>
      <w:r>
        <w:fldChar w:fldCharType="end"/>
      </w:r>
    </w:p>
    <w:p w14:paraId="1321765E" w14:textId="436F2C87"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.4.3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_Toc219487177 \h </w:instrText>
      </w:r>
      <w:r>
        <w:fldChar w:fldCharType="separate"/>
      </w:r>
      <w:r>
        <w:t>21</w:t>
      </w:r>
      <w:r>
        <w:fldChar w:fldCharType="end"/>
      </w:r>
    </w:p>
    <w:p w14:paraId="05C6A934" w14:textId="7B7BC441"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1</w:t>
      </w:r>
      <w:r>
        <w:t>.4.4</w:t>
      </w:r>
      <w:r>
        <w:rPr>
          <w:rFonts w:asciiTheme="minorHAnsi" w:eastAsiaTheme="minorEastAsia" w:hAnsiTheme="minorHAnsi" w:cstheme="minorBidi"/>
          <w:kern w:val="2"/>
          <w:sz w:val="24"/>
          <w:szCs w:val="24"/>
          <w14:ligatures w14:val="standardContextual"/>
        </w:rPr>
        <w:tab/>
      </w:r>
      <w:r>
        <w:t>Results</w:t>
      </w:r>
      <w:r>
        <w:tab/>
      </w:r>
      <w:r>
        <w:fldChar w:fldCharType="begin"/>
      </w:r>
      <w:r>
        <w:instrText xml:space="preserve"> PAGEREF _Toc219487178 \h </w:instrText>
      </w:r>
      <w:r>
        <w:fldChar w:fldCharType="separate"/>
      </w:r>
      <w:r>
        <w:t>22</w:t>
      </w:r>
      <w:r>
        <w:fldChar w:fldCharType="end"/>
      </w:r>
    </w:p>
    <w:p w14:paraId="3155D415" w14:textId="71282599" w:rsidR="00F220CD" w:rsidRDefault="00F220CD">
      <w:pPr>
        <w:pStyle w:val="TOC4"/>
        <w:rPr>
          <w:rFonts w:asciiTheme="minorHAnsi" w:eastAsiaTheme="minorEastAsia" w:hAnsiTheme="minorHAnsi" w:cstheme="minorBidi"/>
          <w:kern w:val="2"/>
          <w:sz w:val="24"/>
          <w:szCs w:val="24"/>
          <w14:ligatures w14:val="standardContextual"/>
        </w:rPr>
      </w:pPr>
      <w:r>
        <w:t>11.1.1.4a</w:t>
      </w:r>
      <w:r>
        <w:rPr>
          <w:rFonts w:asciiTheme="minorHAnsi" w:eastAsiaTheme="minorEastAsia" w:hAnsiTheme="minorHAnsi" w:cstheme="minorBidi"/>
          <w:kern w:val="2"/>
          <w:sz w:val="24"/>
          <w:szCs w:val="24"/>
          <w14:ligatures w14:val="standardContextual"/>
        </w:rPr>
        <w:tab/>
      </w:r>
      <w:r>
        <w:t>changeMOIs operation</w:t>
      </w:r>
      <w:r>
        <w:tab/>
      </w:r>
      <w:r>
        <w:fldChar w:fldCharType="begin"/>
      </w:r>
      <w:r>
        <w:instrText xml:space="preserve"> PAGEREF _Toc219487179 \h </w:instrText>
      </w:r>
      <w:r>
        <w:fldChar w:fldCharType="separate"/>
      </w:r>
      <w:r>
        <w:t>22</w:t>
      </w:r>
      <w:r>
        <w:fldChar w:fldCharType="end"/>
      </w:r>
    </w:p>
    <w:p w14:paraId="44B5F934" w14:textId="6E64A1B4" w:rsidR="00F220CD" w:rsidRDefault="00F220CD">
      <w:pPr>
        <w:pStyle w:val="TOC5"/>
        <w:rPr>
          <w:rFonts w:asciiTheme="minorHAnsi" w:eastAsiaTheme="minorEastAsia" w:hAnsiTheme="minorHAnsi" w:cstheme="minorBidi"/>
          <w:kern w:val="2"/>
          <w:sz w:val="24"/>
          <w:szCs w:val="24"/>
          <w14:ligatures w14:val="standardContextual"/>
        </w:rPr>
      </w:pPr>
      <w:r>
        <w:t>11.1.1.4a.1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_Toc219487180 \h </w:instrText>
      </w:r>
      <w:r>
        <w:fldChar w:fldCharType="separate"/>
      </w:r>
      <w:r>
        <w:t>22</w:t>
      </w:r>
      <w:r>
        <w:fldChar w:fldCharType="end"/>
      </w:r>
    </w:p>
    <w:p w14:paraId="142615FC" w14:textId="4D0B31D5" w:rsidR="00F220CD" w:rsidRDefault="00F220CD">
      <w:pPr>
        <w:pStyle w:val="TOC5"/>
        <w:rPr>
          <w:rFonts w:asciiTheme="minorHAnsi" w:eastAsiaTheme="minorEastAsia" w:hAnsiTheme="minorHAnsi" w:cstheme="minorBidi"/>
          <w:kern w:val="2"/>
          <w:sz w:val="24"/>
          <w:szCs w:val="24"/>
          <w14:ligatures w14:val="standardContextual"/>
        </w:rPr>
      </w:pPr>
      <w:r>
        <w:t>11.1.1.4a.2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_Toc219487181 \h </w:instrText>
      </w:r>
      <w:r>
        <w:fldChar w:fldCharType="separate"/>
      </w:r>
      <w:r>
        <w:t>22</w:t>
      </w:r>
      <w:r>
        <w:fldChar w:fldCharType="end"/>
      </w:r>
    </w:p>
    <w:p w14:paraId="14263313" w14:textId="73456858" w:rsidR="00F220CD" w:rsidRDefault="00F220CD">
      <w:pPr>
        <w:pStyle w:val="TOC5"/>
        <w:rPr>
          <w:rFonts w:asciiTheme="minorHAnsi" w:eastAsiaTheme="minorEastAsia" w:hAnsiTheme="minorHAnsi" w:cstheme="minorBidi"/>
          <w:kern w:val="2"/>
          <w:sz w:val="24"/>
          <w:szCs w:val="24"/>
          <w14:ligatures w14:val="standardContextual"/>
        </w:rPr>
      </w:pPr>
      <w:r>
        <w:t>11.1.1.4a.3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_Toc219487182 \h </w:instrText>
      </w:r>
      <w:r>
        <w:fldChar w:fldCharType="separate"/>
      </w:r>
      <w:r>
        <w:t>23</w:t>
      </w:r>
      <w:r>
        <w:fldChar w:fldCharType="end"/>
      </w:r>
    </w:p>
    <w:p w14:paraId="1882212B" w14:textId="523DD3A1" w:rsidR="00F220CD" w:rsidRDefault="00F220CD">
      <w:pPr>
        <w:pStyle w:val="TOC4"/>
        <w:rPr>
          <w:rFonts w:asciiTheme="minorHAnsi" w:eastAsiaTheme="minorEastAsia" w:hAnsiTheme="minorHAnsi" w:cstheme="minorBidi"/>
          <w:kern w:val="2"/>
          <w:sz w:val="24"/>
          <w:szCs w:val="24"/>
          <w14:ligatures w14:val="standardContextual"/>
        </w:rPr>
      </w:pPr>
      <w:r>
        <w:t>11.1.1.5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_Toc219487183 \h </w:instrText>
      </w:r>
      <w:r>
        <w:fldChar w:fldCharType="separate"/>
      </w:r>
      <w:r>
        <w:t>23</w:t>
      </w:r>
      <w:r>
        <w:fldChar w:fldCharType="end"/>
      </w:r>
    </w:p>
    <w:p w14:paraId="533F2A1D" w14:textId="347E4083" w:rsidR="00F220CD" w:rsidRDefault="00F220CD">
      <w:pPr>
        <w:pStyle w:val="TOC4"/>
        <w:rPr>
          <w:rFonts w:asciiTheme="minorHAnsi" w:eastAsiaTheme="minorEastAsia" w:hAnsiTheme="minorHAnsi" w:cstheme="minorBidi"/>
          <w:kern w:val="2"/>
          <w:sz w:val="24"/>
          <w:szCs w:val="24"/>
          <w14:ligatures w14:val="standardContextual"/>
        </w:rPr>
      </w:pPr>
      <w:r>
        <w:t>11.1.1.6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_Toc219487184 \h </w:instrText>
      </w:r>
      <w:r>
        <w:fldChar w:fldCharType="separate"/>
      </w:r>
      <w:r>
        <w:t>23</w:t>
      </w:r>
      <w:r>
        <w:fldChar w:fldCharType="end"/>
      </w:r>
    </w:p>
    <w:p w14:paraId="393F7CEB" w14:textId="33A8AEA0" w:rsidR="00F220CD" w:rsidRDefault="00F220CD">
      <w:pPr>
        <w:pStyle w:val="TOC4"/>
        <w:rPr>
          <w:rFonts w:asciiTheme="minorHAnsi" w:eastAsiaTheme="minorEastAsia" w:hAnsiTheme="minorHAnsi" w:cstheme="minorBidi"/>
          <w:kern w:val="2"/>
          <w:sz w:val="24"/>
          <w:szCs w:val="24"/>
          <w14:ligatures w14:val="standardContextual"/>
        </w:rPr>
      </w:pPr>
      <w:r>
        <w:t>11.1.1.7</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notifyMOICreation</w:t>
      </w:r>
      <w:r>
        <w:tab/>
      </w:r>
      <w:r>
        <w:fldChar w:fldCharType="begin"/>
      </w:r>
      <w:r>
        <w:instrText xml:space="preserve"> PAGEREF _Toc219487185 \h </w:instrText>
      </w:r>
      <w:r>
        <w:fldChar w:fldCharType="separate"/>
      </w:r>
      <w:r>
        <w:t>23</w:t>
      </w:r>
      <w:r>
        <w:fldChar w:fldCharType="end"/>
      </w:r>
    </w:p>
    <w:p w14:paraId="53A809CE" w14:textId="67A3CD7C" w:rsidR="00F220CD" w:rsidRDefault="00F220CD">
      <w:pPr>
        <w:pStyle w:val="TOC5"/>
        <w:rPr>
          <w:rFonts w:asciiTheme="minorHAnsi" w:eastAsiaTheme="minorEastAsia" w:hAnsiTheme="minorHAnsi" w:cstheme="minorBidi"/>
          <w:kern w:val="2"/>
          <w:sz w:val="24"/>
          <w:szCs w:val="24"/>
          <w14:ligatures w14:val="standardContextual"/>
        </w:rPr>
      </w:pPr>
      <w:r>
        <w:t>11.1.1.7.1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_Toc219487186 \h </w:instrText>
      </w:r>
      <w:r>
        <w:fldChar w:fldCharType="separate"/>
      </w:r>
      <w:r>
        <w:t>23</w:t>
      </w:r>
      <w:r>
        <w:fldChar w:fldCharType="end"/>
      </w:r>
    </w:p>
    <w:p w14:paraId="708CF3C8" w14:textId="5060CD80" w:rsidR="00F220CD" w:rsidRDefault="00F220CD">
      <w:pPr>
        <w:pStyle w:val="TOC5"/>
        <w:rPr>
          <w:rFonts w:asciiTheme="minorHAnsi" w:eastAsiaTheme="minorEastAsia" w:hAnsiTheme="minorHAnsi" w:cstheme="minorBidi"/>
          <w:kern w:val="2"/>
          <w:sz w:val="24"/>
          <w:szCs w:val="24"/>
          <w14:ligatures w14:val="standardContextual"/>
        </w:rPr>
      </w:pPr>
      <w:r>
        <w:t>11.1.1.7.2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_Toc219487187 \h </w:instrText>
      </w:r>
      <w:r>
        <w:fldChar w:fldCharType="separate"/>
      </w:r>
      <w:r>
        <w:t>24</w:t>
      </w:r>
      <w:r>
        <w:fldChar w:fldCharType="end"/>
      </w:r>
    </w:p>
    <w:p w14:paraId="6A713897" w14:textId="4F0D6A18" w:rsidR="00F220CD" w:rsidRDefault="00F220CD">
      <w:pPr>
        <w:pStyle w:val="TOC5"/>
        <w:rPr>
          <w:rFonts w:asciiTheme="minorHAnsi" w:eastAsiaTheme="minorEastAsia" w:hAnsiTheme="minorHAnsi" w:cstheme="minorBidi"/>
          <w:kern w:val="2"/>
          <w:sz w:val="24"/>
          <w:szCs w:val="24"/>
          <w14:ligatures w14:val="standardContextual"/>
        </w:rPr>
      </w:pPr>
      <w:r>
        <w:t>11.1.1.7.3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_Toc219487188 \h </w:instrText>
      </w:r>
      <w:r>
        <w:fldChar w:fldCharType="separate"/>
      </w:r>
      <w:r>
        <w:t>25</w:t>
      </w:r>
      <w:r>
        <w:fldChar w:fldCharType="end"/>
      </w:r>
    </w:p>
    <w:p w14:paraId="1494D94B" w14:textId="4A69A7A3" w:rsidR="00F220CD" w:rsidRDefault="00F220CD">
      <w:pPr>
        <w:pStyle w:val="TOC4"/>
        <w:rPr>
          <w:rFonts w:asciiTheme="minorHAnsi" w:eastAsiaTheme="minorEastAsia" w:hAnsiTheme="minorHAnsi" w:cstheme="minorBidi"/>
          <w:kern w:val="2"/>
          <w:sz w:val="24"/>
          <w:szCs w:val="24"/>
          <w14:ligatures w14:val="standardContextual"/>
        </w:rPr>
      </w:pPr>
      <w:r>
        <w:lastRenderedPageBreak/>
        <w:t>11.1.</w:t>
      </w:r>
      <w:r>
        <w:rPr>
          <w:lang w:eastAsia="zh-CN"/>
        </w:rPr>
        <w:t>1</w:t>
      </w:r>
      <w:r>
        <w:t>.8</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notifyMOIDeletion</w:t>
      </w:r>
      <w:r>
        <w:tab/>
      </w:r>
      <w:r>
        <w:fldChar w:fldCharType="begin"/>
      </w:r>
      <w:r>
        <w:instrText xml:space="preserve"> PAGEREF _Toc219487189 \h </w:instrText>
      </w:r>
      <w:r>
        <w:fldChar w:fldCharType="separate"/>
      </w:r>
      <w:r>
        <w:t>25</w:t>
      </w:r>
      <w:r>
        <w:fldChar w:fldCharType="end"/>
      </w:r>
    </w:p>
    <w:p w14:paraId="2D60BCF5" w14:textId="5D88643D" w:rsidR="00F220CD" w:rsidRDefault="00F220CD">
      <w:pPr>
        <w:pStyle w:val="TOC5"/>
        <w:rPr>
          <w:rFonts w:asciiTheme="minorHAnsi" w:eastAsiaTheme="minorEastAsia" w:hAnsiTheme="minorHAnsi" w:cstheme="minorBidi"/>
          <w:kern w:val="2"/>
          <w:sz w:val="24"/>
          <w:szCs w:val="24"/>
          <w14:ligatures w14:val="standardContextual"/>
        </w:rPr>
      </w:pPr>
      <w:r>
        <w:t>11.1.1.8.1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_Toc219487190 \h </w:instrText>
      </w:r>
      <w:r>
        <w:fldChar w:fldCharType="separate"/>
      </w:r>
      <w:r>
        <w:t>25</w:t>
      </w:r>
      <w:r>
        <w:fldChar w:fldCharType="end"/>
      </w:r>
    </w:p>
    <w:p w14:paraId="733DCB02" w14:textId="4797DFB5" w:rsidR="00F220CD" w:rsidRDefault="00F220CD">
      <w:pPr>
        <w:pStyle w:val="TOC5"/>
        <w:rPr>
          <w:rFonts w:asciiTheme="minorHAnsi" w:eastAsiaTheme="minorEastAsia" w:hAnsiTheme="minorHAnsi" w:cstheme="minorBidi"/>
          <w:kern w:val="2"/>
          <w:sz w:val="24"/>
          <w:szCs w:val="24"/>
          <w14:ligatures w14:val="standardContextual"/>
        </w:rPr>
      </w:pPr>
      <w:r>
        <w:t>11.1.1.8.2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_Toc219487191 \h </w:instrText>
      </w:r>
      <w:r>
        <w:fldChar w:fldCharType="separate"/>
      </w:r>
      <w:r>
        <w:t>26</w:t>
      </w:r>
      <w:r>
        <w:fldChar w:fldCharType="end"/>
      </w:r>
    </w:p>
    <w:p w14:paraId="24A1FAEC" w14:textId="6615BB18" w:rsidR="00F220CD" w:rsidRDefault="00F220CD">
      <w:pPr>
        <w:pStyle w:val="TOC5"/>
        <w:rPr>
          <w:rFonts w:asciiTheme="minorHAnsi" w:eastAsiaTheme="minorEastAsia" w:hAnsiTheme="minorHAnsi" w:cstheme="minorBidi"/>
          <w:kern w:val="2"/>
          <w:sz w:val="24"/>
          <w:szCs w:val="24"/>
          <w14:ligatures w14:val="standardContextual"/>
        </w:rPr>
      </w:pPr>
      <w:r>
        <w:t>11.1.1.8.3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_Toc219487192 \h </w:instrText>
      </w:r>
      <w:r>
        <w:fldChar w:fldCharType="separate"/>
      </w:r>
      <w:r>
        <w:t>27</w:t>
      </w:r>
      <w:r>
        <w:fldChar w:fldCharType="end"/>
      </w:r>
    </w:p>
    <w:p w14:paraId="7523F87D" w14:textId="47EDCA7F" w:rsidR="00F220CD" w:rsidRDefault="00F220CD">
      <w:pPr>
        <w:pStyle w:val="TOC4"/>
        <w:rPr>
          <w:rFonts w:asciiTheme="minorHAnsi" w:eastAsiaTheme="minorEastAsia" w:hAnsiTheme="minorHAnsi" w:cstheme="minorBidi"/>
          <w:kern w:val="2"/>
          <w:sz w:val="24"/>
          <w:szCs w:val="24"/>
          <w14:ligatures w14:val="standardContextual"/>
        </w:rPr>
      </w:pPr>
      <w:r>
        <w:t>11.1.</w:t>
      </w:r>
      <w:r>
        <w:rPr>
          <w:lang w:eastAsia="zh-CN"/>
        </w:rPr>
        <w:t>1</w:t>
      </w:r>
      <w:r>
        <w:t>.9</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notifyMOIAttributeValueChanges</w:t>
      </w:r>
      <w:r>
        <w:tab/>
      </w:r>
      <w:r>
        <w:fldChar w:fldCharType="begin"/>
      </w:r>
      <w:r>
        <w:instrText xml:space="preserve"> PAGEREF _Toc219487193 \h </w:instrText>
      </w:r>
      <w:r>
        <w:fldChar w:fldCharType="separate"/>
      </w:r>
      <w:r>
        <w:t>27</w:t>
      </w:r>
      <w:r>
        <w:fldChar w:fldCharType="end"/>
      </w:r>
    </w:p>
    <w:p w14:paraId="0000BB91" w14:textId="4CBA97C2" w:rsidR="00F220CD" w:rsidRDefault="00F220CD">
      <w:pPr>
        <w:pStyle w:val="TOC5"/>
        <w:rPr>
          <w:rFonts w:asciiTheme="minorHAnsi" w:eastAsiaTheme="minorEastAsia" w:hAnsiTheme="minorHAnsi" w:cstheme="minorBidi"/>
          <w:kern w:val="2"/>
          <w:sz w:val="24"/>
          <w:szCs w:val="24"/>
          <w14:ligatures w14:val="standardContextual"/>
        </w:rPr>
      </w:pPr>
      <w:r>
        <w:t>11.1.1.9.1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_Toc219487194 \h </w:instrText>
      </w:r>
      <w:r>
        <w:fldChar w:fldCharType="separate"/>
      </w:r>
      <w:r>
        <w:t>27</w:t>
      </w:r>
      <w:r>
        <w:fldChar w:fldCharType="end"/>
      </w:r>
    </w:p>
    <w:p w14:paraId="3728495F" w14:textId="4928A548" w:rsidR="00F220CD" w:rsidRDefault="00F220CD">
      <w:pPr>
        <w:pStyle w:val="TOC5"/>
        <w:rPr>
          <w:rFonts w:asciiTheme="minorHAnsi" w:eastAsiaTheme="minorEastAsia" w:hAnsiTheme="minorHAnsi" w:cstheme="minorBidi"/>
          <w:kern w:val="2"/>
          <w:sz w:val="24"/>
          <w:szCs w:val="24"/>
          <w14:ligatures w14:val="standardContextual"/>
        </w:rPr>
      </w:pPr>
      <w:r>
        <w:t>11.1.1.9.2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_Toc219487195 \h </w:instrText>
      </w:r>
      <w:r>
        <w:fldChar w:fldCharType="separate"/>
      </w:r>
      <w:r>
        <w:t>28</w:t>
      </w:r>
      <w:r>
        <w:fldChar w:fldCharType="end"/>
      </w:r>
    </w:p>
    <w:p w14:paraId="1F9394FC" w14:textId="171A771D" w:rsidR="00F220CD" w:rsidRDefault="00F220CD">
      <w:pPr>
        <w:pStyle w:val="TOC5"/>
        <w:rPr>
          <w:rFonts w:asciiTheme="minorHAnsi" w:eastAsiaTheme="minorEastAsia" w:hAnsiTheme="minorHAnsi" w:cstheme="minorBidi"/>
          <w:kern w:val="2"/>
          <w:sz w:val="24"/>
          <w:szCs w:val="24"/>
          <w14:ligatures w14:val="standardContextual"/>
        </w:rPr>
      </w:pPr>
      <w:r>
        <w:t>11.1.1.9.3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_Toc219487196 \h </w:instrText>
      </w:r>
      <w:r>
        <w:fldChar w:fldCharType="separate"/>
      </w:r>
      <w:r>
        <w:t>30</w:t>
      </w:r>
      <w:r>
        <w:fldChar w:fldCharType="end"/>
      </w:r>
    </w:p>
    <w:p w14:paraId="7BC75625" w14:textId="27C1F743" w:rsidR="00F220CD" w:rsidRDefault="00F220CD">
      <w:pPr>
        <w:pStyle w:val="TOC4"/>
        <w:rPr>
          <w:rFonts w:asciiTheme="minorHAnsi" w:eastAsiaTheme="minorEastAsia" w:hAnsiTheme="minorHAnsi" w:cstheme="minorBidi"/>
          <w:kern w:val="2"/>
          <w:sz w:val="24"/>
          <w:szCs w:val="24"/>
          <w14:ligatures w14:val="standardContextual"/>
        </w:rPr>
      </w:pPr>
      <w:r>
        <w:t>11.1.1.10</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notifyEvent</w:t>
      </w:r>
      <w:r>
        <w:tab/>
      </w:r>
      <w:r>
        <w:fldChar w:fldCharType="begin"/>
      </w:r>
      <w:r>
        <w:instrText xml:space="preserve"> PAGEREF _Toc219487197 \h </w:instrText>
      </w:r>
      <w:r>
        <w:fldChar w:fldCharType="separate"/>
      </w:r>
      <w:r>
        <w:t>30</w:t>
      </w:r>
      <w:r>
        <w:fldChar w:fldCharType="end"/>
      </w:r>
    </w:p>
    <w:p w14:paraId="2940B80A" w14:textId="78BD04FC" w:rsidR="00F220CD" w:rsidRDefault="00F220CD">
      <w:pPr>
        <w:pStyle w:val="TOC5"/>
        <w:rPr>
          <w:rFonts w:asciiTheme="minorHAnsi" w:eastAsiaTheme="minorEastAsia" w:hAnsiTheme="minorHAnsi" w:cstheme="minorBidi"/>
          <w:kern w:val="2"/>
          <w:sz w:val="24"/>
          <w:szCs w:val="24"/>
          <w14:ligatures w14:val="standardContextual"/>
        </w:rPr>
      </w:pPr>
      <w:r>
        <w:t>11.1.1.10.1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_Toc219487198 \h </w:instrText>
      </w:r>
      <w:r>
        <w:fldChar w:fldCharType="separate"/>
      </w:r>
      <w:r>
        <w:t>30</w:t>
      </w:r>
      <w:r>
        <w:fldChar w:fldCharType="end"/>
      </w:r>
    </w:p>
    <w:p w14:paraId="32E10F02" w14:textId="3A736094" w:rsidR="00F220CD" w:rsidRDefault="00F220CD">
      <w:pPr>
        <w:pStyle w:val="TOC5"/>
        <w:rPr>
          <w:rFonts w:asciiTheme="minorHAnsi" w:eastAsiaTheme="minorEastAsia" w:hAnsiTheme="minorHAnsi" w:cstheme="minorBidi"/>
          <w:kern w:val="2"/>
          <w:sz w:val="24"/>
          <w:szCs w:val="24"/>
          <w14:ligatures w14:val="standardContextual"/>
        </w:rPr>
      </w:pPr>
      <w:r>
        <w:t>11.1.1.10.2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_Toc219487199 \h </w:instrText>
      </w:r>
      <w:r>
        <w:fldChar w:fldCharType="separate"/>
      </w:r>
      <w:r>
        <w:t>30</w:t>
      </w:r>
      <w:r>
        <w:fldChar w:fldCharType="end"/>
      </w:r>
    </w:p>
    <w:p w14:paraId="7F097C1E" w14:textId="08193D4C" w:rsidR="00F220CD" w:rsidRDefault="00F220CD">
      <w:pPr>
        <w:pStyle w:val="TOC4"/>
        <w:rPr>
          <w:rFonts w:asciiTheme="minorHAnsi" w:eastAsiaTheme="minorEastAsia" w:hAnsiTheme="minorHAnsi" w:cstheme="minorBidi"/>
          <w:kern w:val="2"/>
          <w:sz w:val="24"/>
          <w:szCs w:val="24"/>
          <w14:ligatures w14:val="standardContextual"/>
        </w:rPr>
      </w:pPr>
      <w:r>
        <w:t>11.1.</w:t>
      </w:r>
      <w:r>
        <w:rPr>
          <w:lang w:eastAsia="zh-CN"/>
        </w:rPr>
        <w:t>1.</w:t>
      </w:r>
      <w:r>
        <w:t>11</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notifyMOIChanges</w:t>
      </w:r>
      <w:r>
        <w:tab/>
      </w:r>
      <w:r>
        <w:fldChar w:fldCharType="begin"/>
      </w:r>
      <w:r>
        <w:instrText xml:space="preserve"> PAGEREF _Toc219487200 \h </w:instrText>
      </w:r>
      <w:r>
        <w:fldChar w:fldCharType="separate"/>
      </w:r>
      <w:r>
        <w:t>30</w:t>
      </w:r>
      <w:r>
        <w:fldChar w:fldCharType="end"/>
      </w:r>
    </w:p>
    <w:p w14:paraId="29EB742D" w14:textId="0BFA0AB3" w:rsidR="00F220CD" w:rsidRDefault="00F220CD">
      <w:pPr>
        <w:pStyle w:val="TOC5"/>
        <w:rPr>
          <w:rFonts w:asciiTheme="minorHAnsi" w:eastAsiaTheme="minorEastAsia" w:hAnsiTheme="minorHAnsi" w:cstheme="minorBidi"/>
          <w:kern w:val="2"/>
          <w:sz w:val="24"/>
          <w:szCs w:val="24"/>
          <w14:ligatures w14:val="standardContextual"/>
        </w:rPr>
      </w:pPr>
      <w:r>
        <w:t>11.1.1.11.1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_Toc219487201 \h </w:instrText>
      </w:r>
      <w:r>
        <w:fldChar w:fldCharType="separate"/>
      </w:r>
      <w:r>
        <w:t>30</w:t>
      </w:r>
      <w:r>
        <w:fldChar w:fldCharType="end"/>
      </w:r>
    </w:p>
    <w:p w14:paraId="48D49DC4" w14:textId="7D9922D6" w:rsidR="00F220CD" w:rsidRDefault="00F220CD">
      <w:pPr>
        <w:pStyle w:val="TOC5"/>
        <w:rPr>
          <w:rFonts w:asciiTheme="minorHAnsi" w:eastAsiaTheme="minorEastAsia" w:hAnsiTheme="minorHAnsi" w:cstheme="minorBidi"/>
          <w:kern w:val="2"/>
          <w:sz w:val="24"/>
          <w:szCs w:val="24"/>
          <w14:ligatures w14:val="standardContextual"/>
        </w:rPr>
      </w:pPr>
      <w:r>
        <w:t>11.1.1.11.2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_Toc219487202 \h </w:instrText>
      </w:r>
      <w:r>
        <w:fldChar w:fldCharType="separate"/>
      </w:r>
      <w:r>
        <w:t>32</w:t>
      </w:r>
      <w:r>
        <w:fldChar w:fldCharType="end"/>
      </w:r>
    </w:p>
    <w:p w14:paraId="1FB5439E" w14:textId="520C2558" w:rsidR="00F220CD" w:rsidRDefault="00F220CD">
      <w:pPr>
        <w:pStyle w:val="TOC4"/>
        <w:rPr>
          <w:rFonts w:asciiTheme="minorHAnsi" w:eastAsiaTheme="minorEastAsia" w:hAnsiTheme="minorHAnsi" w:cstheme="minorBidi"/>
          <w:kern w:val="2"/>
          <w:sz w:val="24"/>
          <w:szCs w:val="24"/>
          <w14:ligatures w14:val="standardContextual"/>
        </w:rPr>
      </w:pPr>
      <w:r>
        <w:t>11.1.1.12</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r>
      <w:r>
        <w:instrText xml:space="preserve"> PAGEREF _Toc219487203 \h </w:instrText>
      </w:r>
      <w:r>
        <w:fldChar w:fldCharType="separate"/>
      </w:r>
      <w:r>
        <w:t>35</w:t>
      </w:r>
      <w:r>
        <w:fldChar w:fldCharType="end"/>
      </w:r>
    </w:p>
    <w:p w14:paraId="07EFCEF5" w14:textId="5C3DD225" w:rsidR="00F220CD" w:rsidRDefault="00F220CD">
      <w:pPr>
        <w:pStyle w:val="TOC5"/>
        <w:rPr>
          <w:rFonts w:asciiTheme="minorHAnsi" w:eastAsiaTheme="minorEastAsia" w:hAnsiTheme="minorHAnsi" w:cstheme="minorBidi"/>
          <w:kern w:val="2"/>
          <w:sz w:val="24"/>
          <w:szCs w:val="24"/>
          <w14:ligatures w14:val="standardContextual"/>
        </w:rPr>
      </w:pPr>
      <w:r>
        <w:t>11.1.1.12.1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_Toc219487204 \h </w:instrText>
      </w:r>
      <w:r>
        <w:fldChar w:fldCharType="separate"/>
      </w:r>
      <w:r>
        <w:t>35</w:t>
      </w:r>
      <w:r>
        <w:fldChar w:fldCharType="end"/>
      </w:r>
    </w:p>
    <w:p w14:paraId="15E33638" w14:textId="5573C40A" w:rsidR="00F220CD" w:rsidRDefault="00F220CD">
      <w:pPr>
        <w:pStyle w:val="TOC5"/>
        <w:rPr>
          <w:rFonts w:asciiTheme="minorHAnsi" w:eastAsiaTheme="minorEastAsia" w:hAnsiTheme="minorHAnsi" w:cstheme="minorBidi"/>
          <w:kern w:val="2"/>
          <w:sz w:val="24"/>
          <w:szCs w:val="24"/>
          <w14:ligatures w14:val="standardContextual"/>
        </w:rPr>
      </w:pPr>
      <w:r>
        <w:t>11.1.1.12.2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_Toc219487205 \h </w:instrText>
      </w:r>
      <w:r>
        <w:fldChar w:fldCharType="separate"/>
      </w:r>
      <w:r>
        <w:t>36</w:t>
      </w:r>
      <w:r>
        <w:fldChar w:fldCharType="end"/>
      </w:r>
    </w:p>
    <w:p w14:paraId="48A3B213" w14:textId="09E1E0DD" w:rsidR="00F220CD" w:rsidRDefault="00F220CD">
      <w:pPr>
        <w:pStyle w:val="TOC4"/>
        <w:rPr>
          <w:rFonts w:asciiTheme="minorHAnsi" w:eastAsiaTheme="minorEastAsia" w:hAnsiTheme="minorHAnsi" w:cstheme="minorBidi"/>
          <w:kern w:val="2"/>
          <w:sz w:val="24"/>
          <w:szCs w:val="24"/>
          <w14:ligatures w14:val="standardContextual"/>
        </w:rPr>
      </w:pPr>
      <w:r>
        <w:t>11.1.1.13</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r>
      <w:r>
        <w:instrText xml:space="preserve"> PAGEREF _Toc219487206 \h </w:instrText>
      </w:r>
      <w:r>
        <w:fldChar w:fldCharType="separate"/>
      </w:r>
      <w:r>
        <w:t>36</w:t>
      </w:r>
      <w:r>
        <w:fldChar w:fldCharType="end"/>
      </w:r>
    </w:p>
    <w:p w14:paraId="4AF3516D" w14:textId="20C8B7C6" w:rsidR="00F220CD" w:rsidRDefault="00F220CD">
      <w:pPr>
        <w:pStyle w:val="TOC5"/>
        <w:rPr>
          <w:rFonts w:asciiTheme="minorHAnsi" w:eastAsiaTheme="minorEastAsia" w:hAnsiTheme="minorHAnsi" w:cstheme="minorBidi"/>
          <w:kern w:val="2"/>
          <w:sz w:val="24"/>
          <w:szCs w:val="24"/>
          <w14:ligatures w14:val="standardContextual"/>
        </w:rPr>
      </w:pPr>
      <w:r>
        <w:t>11.1.1.13.1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_Toc219487207 \h </w:instrText>
      </w:r>
      <w:r>
        <w:fldChar w:fldCharType="separate"/>
      </w:r>
      <w:r>
        <w:t>36</w:t>
      </w:r>
      <w:r>
        <w:fldChar w:fldCharType="end"/>
      </w:r>
    </w:p>
    <w:p w14:paraId="7387AA38" w14:textId="6F1DEC77" w:rsidR="00F220CD" w:rsidRDefault="00F220CD">
      <w:pPr>
        <w:pStyle w:val="TOC5"/>
        <w:rPr>
          <w:rFonts w:asciiTheme="minorHAnsi" w:eastAsiaTheme="minorEastAsia" w:hAnsiTheme="minorHAnsi" w:cstheme="minorBidi"/>
          <w:kern w:val="2"/>
          <w:sz w:val="24"/>
          <w:szCs w:val="24"/>
          <w14:ligatures w14:val="standardContextual"/>
        </w:rPr>
      </w:pPr>
      <w:r>
        <w:t>11.1.1.13.2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_Toc219487208 \h </w:instrText>
      </w:r>
      <w:r>
        <w:fldChar w:fldCharType="separate"/>
      </w:r>
      <w:r>
        <w:t>37</w:t>
      </w:r>
      <w:r>
        <w:fldChar w:fldCharType="end"/>
      </w:r>
    </w:p>
    <w:p w14:paraId="369A2E90" w14:textId="0F3F1EA8" w:rsidR="00F220CD" w:rsidRDefault="00F220CD">
      <w:pPr>
        <w:pStyle w:val="TOC3"/>
        <w:rPr>
          <w:rFonts w:asciiTheme="minorHAnsi" w:eastAsiaTheme="minorEastAsia" w:hAnsiTheme="minorHAnsi" w:cstheme="minorBidi"/>
          <w:kern w:val="2"/>
          <w:sz w:val="24"/>
          <w:szCs w:val="24"/>
          <w14:ligatures w14:val="standardContextual"/>
        </w:rPr>
      </w:pPr>
      <w:r>
        <w:t>11.1.</w:t>
      </w:r>
      <w:r>
        <w:rPr>
          <w:lang w:eastAsia="zh-CN"/>
        </w:rPr>
        <w:t>2</w:t>
      </w:r>
      <w:r>
        <w:rPr>
          <w:rFonts w:asciiTheme="minorHAnsi" w:eastAsiaTheme="minorEastAsia" w:hAnsiTheme="minorHAnsi" w:cstheme="minorBidi"/>
          <w:kern w:val="2"/>
          <w:sz w:val="24"/>
          <w:szCs w:val="24"/>
          <w14:ligatures w14:val="standardContextual"/>
        </w:rPr>
        <w:tab/>
      </w:r>
      <w:r>
        <w:t>Managed Information</w:t>
      </w:r>
      <w:r>
        <w:tab/>
      </w:r>
      <w:r>
        <w:fldChar w:fldCharType="begin"/>
      </w:r>
      <w:r>
        <w:instrText xml:space="preserve"> PAGEREF _Toc219487209 \h </w:instrText>
      </w:r>
      <w:r>
        <w:fldChar w:fldCharType="separate"/>
      </w:r>
      <w:r>
        <w:t>38</w:t>
      </w:r>
      <w:r>
        <w:fldChar w:fldCharType="end"/>
      </w:r>
    </w:p>
    <w:p w14:paraId="53F92CD8" w14:textId="427E62E4" w:rsidR="00F220CD" w:rsidRDefault="00F220CD">
      <w:pPr>
        <w:pStyle w:val="TOC4"/>
        <w:rPr>
          <w:rFonts w:asciiTheme="minorHAnsi" w:eastAsiaTheme="minorEastAsia" w:hAnsiTheme="minorHAnsi" w:cstheme="minorBidi"/>
          <w:kern w:val="2"/>
          <w:sz w:val="24"/>
          <w:szCs w:val="24"/>
          <w14:ligatures w14:val="standardContextual"/>
        </w:rPr>
      </w:pPr>
      <w:r>
        <w:t>11.1.2.1</w:t>
      </w:r>
      <w:r>
        <w:rPr>
          <w:rFonts w:asciiTheme="minorHAnsi" w:eastAsiaTheme="minorEastAsia" w:hAnsiTheme="minorHAnsi" w:cstheme="minorBidi"/>
          <w:kern w:val="2"/>
          <w:sz w:val="24"/>
          <w:szCs w:val="24"/>
          <w14:ligatures w14:val="standardContextual"/>
        </w:rPr>
        <w:tab/>
      </w:r>
      <w:r w:rsidRPr="00EB500D">
        <w:rPr>
          <w:rFonts w:cs="Arial"/>
        </w:rPr>
        <w:t xml:space="preserve">ManagedEntity </w:t>
      </w:r>
      <w:r w:rsidRPr="00EB500D">
        <w:rPr>
          <w:rFonts w:ascii="Courier New" w:hAnsi="Courier New" w:cs="Courier New"/>
        </w:rPr>
        <w:t>&lt;&lt; ProxyClass&gt;&gt;</w:t>
      </w:r>
      <w:r>
        <w:tab/>
      </w:r>
      <w:r>
        <w:fldChar w:fldCharType="begin"/>
      </w:r>
      <w:r>
        <w:instrText xml:space="preserve"> PAGEREF _Toc219487210 \h </w:instrText>
      </w:r>
      <w:r>
        <w:fldChar w:fldCharType="separate"/>
      </w:r>
      <w:r>
        <w:t>38</w:t>
      </w:r>
      <w:r>
        <w:fldChar w:fldCharType="end"/>
      </w:r>
    </w:p>
    <w:p w14:paraId="193A2ED7" w14:textId="7E13B2C5" w:rsidR="00F220CD" w:rsidRDefault="00F220CD">
      <w:pPr>
        <w:pStyle w:val="TOC5"/>
        <w:rPr>
          <w:rFonts w:asciiTheme="minorHAnsi" w:eastAsiaTheme="minorEastAsia" w:hAnsiTheme="minorHAnsi" w:cstheme="minorBidi"/>
          <w:kern w:val="2"/>
          <w:sz w:val="24"/>
          <w:szCs w:val="24"/>
          <w14:ligatures w14:val="standardContextual"/>
        </w:rPr>
      </w:pPr>
      <w:r>
        <w:t>11.1.</w:t>
      </w:r>
      <w:r>
        <w:rPr>
          <w:lang w:eastAsia="zh-CN"/>
        </w:rPr>
        <w:t>2</w:t>
      </w:r>
      <w:r>
        <w:t>.1.1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_Toc219487211 \h </w:instrText>
      </w:r>
      <w:r>
        <w:fldChar w:fldCharType="separate"/>
      </w:r>
      <w:r>
        <w:t>38</w:t>
      </w:r>
      <w:r>
        <w:fldChar w:fldCharType="end"/>
      </w:r>
    </w:p>
    <w:p w14:paraId="6823B5CF" w14:textId="66F6A793" w:rsidR="00F220CD" w:rsidRDefault="00F220CD">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_Toc219487212 \h </w:instrText>
      </w:r>
      <w:r>
        <w:fldChar w:fldCharType="separate"/>
      </w:r>
      <w:r>
        <w:t>38</w:t>
      </w:r>
      <w:r>
        <w:fldChar w:fldCharType="end"/>
      </w:r>
    </w:p>
    <w:p w14:paraId="3D02BFE2" w14:textId="40DBC34F" w:rsidR="00F220CD" w:rsidRDefault="00F220CD">
      <w:pPr>
        <w:pStyle w:val="TOC2"/>
        <w:rPr>
          <w:rFonts w:asciiTheme="minorHAnsi" w:eastAsiaTheme="minorEastAsia" w:hAnsiTheme="minorHAnsi" w:cstheme="minorBidi"/>
          <w:kern w:val="2"/>
          <w:sz w:val="24"/>
          <w:szCs w:val="24"/>
          <w14:ligatures w14:val="standardContextual"/>
        </w:rPr>
      </w:pPr>
      <w:r>
        <w:t>11.2a</w:t>
      </w:r>
      <w:r>
        <w:rPr>
          <w:rFonts w:asciiTheme="minorHAnsi" w:eastAsiaTheme="minorEastAsia" w:hAnsiTheme="minorHAnsi" w:cstheme="minorBidi"/>
          <w:kern w:val="2"/>
          <w:sz w:val="24"/>
          <w:szCs w:val="24"/>
          <w14:ligatures w14:val="standardContextual"/>
        </w:rPr>
        <w:tab/>
      </w:r>
      <w:r>
        <w:t>Generic fault supervision management service</w:t>
      </w:r>
      <w:r>
        <w:tab/>
      </w:r>
      <w:r>
        <w:fldChar w:fldCharType="begin"/>
      </w:r>
      <w:r>
        <w:instrText xml:space="preserve"> PAGEREF _Toc219487213 \h </w:instrText>
      </w:r>
      <w:r>
        <w:fldChar w:fldCharType="separate"/>
      </w:r>
      <w:r>
        <w:t>38</w:t>
      </w:r>
      <w:r>
        <w:fldChar w:fldCharType="end"/>
      </w:r>
    </w:p>
    <w:p w14:paraId="2D881A58" w14:textId="55B797EC" w:rsidR="00F220CD" w:rsidRDefault="00F220CD">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Performance assurance</w:t>
      </w:r>
      <w:r>
        <w:tab/>
      </w:r>
      <w:r>
        <w:fldChar w:fldCharType="begin"/>
      </w:r>
      <w:r>
        <w:instrText xml:space="preserve"> PAGEREF _Toc219487214 \h </w:instrText>
      </w:r>
      <w:r>
        <w:fldChar w:fldCharType="separate"/>
      </w:r>
      <w:r>
        <w:t>38</w:t>
      </w:r>
      <w:r>
        <w:fldChar w:fldCharType="end"/>
      </w:r>
    </w:p>
    <w:p w14:paraId="59676242" w14:textId="0CD0D0C7"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11.3.1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_Toc219487215 \h </w:instrText>
      </w:r>
      <w:r>
        <w:fldChar w:fldCharType="separate"/>
      </w:r>
      <w:r>
        <w:t>38</w:t>
      </w:r>
      <w:r>
        <w:fldChar w:fldCharType="end"/>
      </w:r>
    </w:p>
    <w:p w14:paraId="6E3151F8" w14:textId="7CC265D8" w:rsidR="00F220CD" w:rsidRDefault="00F220CD">
      <w:pPr>
        <w:pStyle w:val="TOC4"/>
        <w:rPr>
          <w:rFonts w:asciiTheme="minorHAnsi" w:eastAsiaTheme="minorEastAsia" w:hAnsiTheme="minorHAnsi" w:cstheme="minorBidi"/>
          <w:kern w:val="2"/>
          <w:sz w:val="24"/>
          <w:szCs w:val="24"/>
          <w14:ligatures w14:val="standardContextual"/>
        </w:rPr>
      </w:pPr>
      <w:r>
        <w:t>11.3.1.1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_Toc219487216 \h </w:instrText>
      </w:r>
      <w:r>
        <w:fldChar w:fldCharType="separate"/>
      </w:r>
      <w:r>
        <w:t>38</w:t>
      </w:r>
      <w:r>
        <w:fldChar w:fldCharType="end"/>
      </w:r>
    </w:p>
    <w:p w14:paraId="752288AF" w14:textId="37E02B38" w:rsidR="00F220CD" w:rsidRDefault="00F220CD">
      <w:pPr>
        <w:pStyle w:val="TOC4"/>
        <w:rPr>
          <w:rFonts w:asciiTheme="minorHAnsi" w:eastAsiaTheme="minorEastAsia" w:hAnsiTheme="minorHAnsi" w:cstheme="minorBidi"/>
          <w:kern w:val="2"/>
          <w:sz w:val="24"/>
          <w:szCs w:val="24"/>
          <w14:ligatures w14:val="standardContextual"/>
        </w:rPr>
      </w:pPr>
      <w:r>
        <w:t>11.3.1.2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_Toc219487217 \h </w:instrText>
      </w:r>
      <w:r>
        <w:fldChar w:fldCharType="separate"/>
      </w:r>
      <w:r>
        <w:t>38</w:t>
      </w:r>
      <w:r>
        <w:fldChar w:fldCharType="end"/>
      </w:r>
    </w:p>
    <w:p w14:paraId="48E28980" w14:textId="759BAAEE" w:rsidR="00F220CD" w:rsidRDefault="00F220CD">
      <w:pPr>
        <w:pStyle w:val="TOC4"/>
        <w:rPr>
          <w:rFonts w:asciiTheme="minorHAnsi" w:eastAsiaTheme="minorEastAsia" w:hAnsiTheme="minorHAnsi" w:cstheme="minorBidi"/>
          <w:kern w:val="2"/>
          <w:sz w:val="24"/>
          <w:szCs w:val="24"/>
          <w14:ligatures w14:val="standardContextual"/>
        </w:rPr>
      </w:pPr>
      <w:r>
        <w:t>11.3.1.3</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notifyThresholdCrossing</w:t>
      </w:r>
      <w:r>
        <w:tab/>
      </w:r>
      <w:r>
        <w:fldChar w:fldCharType="begin"/>
      </w:r>
      <w:r>
        <w:instrText xml:space="preserve"> PAGEREF _Toc219487218 \h </w:instrText>
      </w:r>
      <w:r>
        <w:fldChar w:fldCharType="separate"/>
      </w:r>
      <w:r>
        <w:t>38</w:t>
      </w:r>
      <w:r>
        <w:fldChar w:fldCharType="end"/>
      </w:r>
    </w:p>
    <w:p w14:paraId="35C1CAF1" w14:textId="05DFC8E7" w:rsidR="00F220CD" w:rsidRDefault="00F220CD">
      <w:pPr>
        <w:pStyle w:val="TOC5"/>
        <w:rPr>
          <w:rFonts w:asciiTheme="minorHAnsi" w:eastAsiaTheme="minorEastAsia" w:hAnsiTheme="minorHAnsi" w:cstheme="minorBidi"/>
          <w:kern w:val="2"/>
          <w:sz w:val="24"/>
          <w:szCs w:val="24"/>
          <w14:ligatures w14:val="standardContextual"/>
        </w:rPr>
      </w:pPr>
      <w:r>
        <w:t>11.3.1.3.1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_Toc219487219 \h </w:instrText>
      </w:r>
      <w:r>
        <w:fldChar w:fldCharType="separate"/>
      </w:r>
      <w:r>
        <w:t>38</w:t>
      </w:r>
      <w:r>
        <w:fldChar w:fldCharType="end"/>
      </w:r>
    </w:p>
    <w:p w14:paraId="6693586A" w14:textId="372FDCBE" w:rsidR="00F220CD" w:rsidRDefault="00F220CD">
      <w:pPr>
        <w:pStyle w:val="TOC5"/>
        <w:rPr>
          <w:rFonts w:asciiTheme="minorHAnsi" w:eastAsiaTheme="minorEastAsia" w:hAnsiTheme="minorHAnsi" w:cstheme="minorBidi"/>
          <w:kern w:val="2"/>
          <w:sz w:val="24"/>
          <w:szCs w:val="24"/>
          <w14:ligatures w14:val="standardContextual"/>
        </w:rPr>
      </w:pPr>
      <w:r>
        <w:t>11.3.1.3.2</w:t>
      </w:r>
      <w:r>
        <w:rPr>
          <w:rFonts w:asciiTheme="minorHAnsi" w:eastAsiaTheme="minorEastAsia" w:hAnsiTheme="minorHAnsi" w:cstheme="minorBidi"/>
          <w:kern w:val="2"/>
          <w:sz w:val="24"/>
          <w:szCs w:val="24"/>
          <w14:ligatures w14:val="standardContextual"/>
        </w:rPr>
        <w:tab/>
      </w:r>
      <w:r>
        <w:t>Notification information</w:t>
      </w:r>
      <w:r>
        <w:tab/>
      </w:r>
      <w:r>
        <w:fldChar w:fldCharType="begin"/>
      </w:r>
      <w:r>
        <w:instrText xml:space="preserve"> PAGEREF _Toc219487220 \h </w:instrText>
      </w:r>
      <w:r>
        <w:fldChar w:fldCharType="separate"/>
      </w:r>
      <w:r>
        <w:t>39</w:t>
      </w:r>
      <w:r>
        <w:fldChar w:fldCharType="end"/>
      </w:r>
    </w:p>
    <w:p w14:paraId="3DB3C4AF" w14:textId="5E1F8498"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11.3.2</w:t>
      </w:r>
      <w:r>
        <w:rPr>
          <w:rFonts w:asciiTheme="minorHAnsi" w:eastAsiaTheme="minorEastAsia" w:hAnsiTheme="minorHAnsi" w:cstheme="minorBidi"/>
          <w:kern w:val="2"/>
          <w:sz w:val="24"/>
          <w:szCs w:val="24"/>
          <w14:ligatures w14:val="standardContextual"/>
        </w:rPr>
        <w:tab/>
      </w:r>
      <w:r>
        <w:rPr>
          <w:lang w:eastAsia="zh-CN"/>
        </w:rPr>
        <w:t>Managed information</w:t>
      </w:r>
      <w:r>
        <w:tab/>
      </w:r>
      <w:r>
        <w:fldChar w:fldCharType="begin"/>
      </w:r>
      <w:r>
        <w:instrText xml:space="preserve"> PAGEREF _Toc219487221 \h </w:instrText>
      </w:r>
      <w:r>
        <w:fldChar w:fldCharType="separate"/>
      </w:r>
      <w:r>
        <w:t>39</w:t>
      </w:r>
      <w:r>
        <w:fldChar w:fldCharType="end"/>
      </w:r>
    </w:p>
    <w:p w14:paraId="348D2FD0" w14:textId="40B593A2"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11.3.2.1</w:t>
      </w:r>
      <w:r>
        <w:rPr>
          <w:rFonts w:asciiTheme="minorHAnsi" w:eastAsiaTheme="minorEastAsia" w:hAnsiTheme="minorHAnsi" w:cstheme="minorBidi"/>
          <w:kern w:val="2"/>
          <w:sz w:val="24"/>
          <w:szCs w:val="24"/>
          <w14:ligatures w14:val="standardContextual"/>
        </w:rPr>
        <w:tab/>
      </w:r>
      <w:r>
        <w:t>Performance data file</w:t>
      </w:r>
      <w:r>
        <w:tab/>
      </w:r>
      <w:r>
        <w:fldChar w:fldCharType="begin"/>
      </w:r>
      <w:r>
        <w:instrText xml:space="preserve"> PAGEREF _Toc219487222 \h </w:instrText>
      </w:r>
      <w:r>
        <w:fldChar w:fldCharType="separate"/>
      </w:r>
      <w:r>
        <w:t>39</w:t>
      </w:r>
      <w:r>
        <w:fldChar w:fldCharType="end"/>
      </w:r>
    </w:p>
    <w:p w14:paraId="277007EB" w14:textId="260E4F87"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11.3.2.1.1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_Toc219487223 \h </w:instrText>
      </w:r>
      <w:r>
        <w:fldChar w:fldCharType="separate"/>
      </w:r>
      <w:r>
        <w:t>39</w:t>
      </w:r>
      <w:r>
        <w:fldChar w:fldCharType="end"/>
      </w:r>
    </w:p>
    <w:p w14:paraId="0FEC958B" w14:textId="3E08C0DC"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11.3.2.1.2</w:t>
      </w:r>
      <w:r>
        <w:rPr>
          <w:rFonts w:asciiTheme="minorHAnsi" w:eastAsiaTheme="minorEastAsia" w:hAnsiTheme="minorHAnsi" w:cstheme="minorBidi"/>
          <w:kern w:val="2"/>
          <w:sz w:val="24"/>
          <w:szCs w:val="24"/>
          <w14:ligatures w14:val="standardContextual"/>
        </w:rPr>
        <w:tab/>
      </w:r>
      <w:r>
        <w:rPr>
          <w:lang w:eastAsia="zh-CN"/>
        </w:rPr>
        <w:t>Performance data file content description</w:t>
      </w:r>
      <w:r>
        <w:tab/>
      </w:r>
      <w:r>
        <w:fldChar w:fldCharType="begin"/>
      </w:r>
      <w:r>
        <w:instrText xml:space="preserve"> PAGEREF _Toc219487224 \h </w:instrText>
      </w:r>
      <w:r>
        <w:fldChar w:fldCharType="separate"/>
      </w:r>
      <w:r>
        <w:t>39</w:t>
      </w:r>
      <w:r>
        <w:fldChar w:fldCharType="end"/>
      </w:r>
    </w:p>
    <w:p w14:paraId="0231C0CE" w14:textId="3A6FCD67" w:rsidR="00F220CD" w:rsidRDefault="00F220CD">
      <w:pPr>
        <w:pStyle w:val="TOC5"/>
        <w:rPr>
          <w:rFonts w:asciiTheme="minorHAnsi" w:eastAsiaTheme="minorEastAsia" w:hAnsiTheme="minorHAnsi" w:cstheme="minorBidi"/>
          <w:kern w:val="2"/>
          <w:sz w:val="24"/>
          <w:szCs w:val="24"/>
          <w14:ligatures w14:val="standardContextual"/>
        </w:rPr>
      </w:pPr>
      <w:r>
        <w:t>11.3.2.1.3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_Toc219487225 \h </w:instrText>
      </w:r>
      <w:r>
        <w:fldChar w:fldCharType="separate"/>
      </w:r>
      <w:r>
        <w:t>41</w:t>
      </w:r>
      <w:r>
        <w:fldChar w:fldCharType="end"/>
      </w:r>
    </w:p>
    <w:p w14:paraId="49BE4101" w14:textId="6EADB458" w:rsidR="00F220CD" w:rsidRDefault="00F220CD">
      <w:pPr>
        <w:pStyle w:val="TOC5"/>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Performance data file naming convention</w:t>
      </w:r>
      <w:r>
        <w:tab/>
      </w:r>
      <w:r>
        <w:fldChar w:fldCharType="begin"/>
      </w:r>
      <w:r>
        <w:instrText xml:space="preserve"> PAGEREF _Toc219487226 \h </w:instrText>
      </w:r>
      <w:r>
        <w:fldChar w:fldCharType="separate"/>
      </w:r>
      <w:r>
        <w:t>41</w:t>
      </w:r>
      <w:r>
        <w:fldChar w:fldCharType="end"/>
      </w:r>
    </w:p>
    <w:p w14:paraId="22D0969D" w14:textId="6CA1FFD2" w:rsidR="00F220CD" w:rsidRDefault="00F220CD">
      <w:pPr>
        <w:pStyle w:val="TOC4"/>
        <w:rPr>
          <w:rFonts w:asciiTheme="minorHAnsi" w:eastAsiaTheme="minorEastAsia" w:hAnsiTheme="minorHAnsi" w:cstheme="minorBidi"/>
          <w:kern w:val="2"/>
          <w:sz w:val="24"/>
          <w:szCs w:val="24"/>
          <w14:ligatures w14:val="standardContextual"/>
        </w:rPr>
      </w:pPr>
      <w:r>
        <w:t>11.3.2.1.4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_Toc219487227 \h </w:instrText>
      </w:r>
      <w:r>
        <w:fldChar w:fldCharType="separate"/>
      </w:r>
      <w:r>
        <w:t>43</w:t>
      </w:r>
      <w:r>
        <w:fldChar w:fldCharType="end"/>
      </w:r>
    </w:p>
    <w:p w14:paraId="372EC7F2" w14:textId="75BD2701"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11.4</w:t>
      </w:r>
      <w:r>
        <w:rPr>
          <w:rFonts w:asciiTheme="minorHAnsi" w:eastAsiaTheme="minorEastAsia" w:hAnsiTheme="minorHAnsi" w:cstheme="minorBidi"/>
          <w:kern w:val="2"/>
          <w:sz w:val="24"/>
          <w:szCs w:val="24"/>
          <w14:ligatures w14:val="standardContextual"/>
        </w:rPr>
        <w:tab/>
      </w:r>
      <w:r>
        <w:rPr>
          <w:lang w:eastAsia="zh-CN"/>
        </w:rPr>
        <w:t>Heartbeat notification</w:t>
      </w:r>
      <w:r>
        <w:tab/>
      </w:r>
      <w:r>
        <w:fldChar w:fldCharType="begin"/>
      </w:r>
      <w:r>
        <w:instrText xml:space="preserve"> PAGEREF _Toc219487228 \h </w:instrText>
      </w:r>
      <w:r>
        <w:fldChar w:fldCharType="separate"/>
      </w:r>
      <w:r>
        <w:t>43</w:t>
      </w:r>
      <w:r>
        <w:fldChar w:fldCharType="end"/>
      </w:r>
    </w:p>
    <w:p w14:paraId="18B970A0" w14:textId="00DF9759"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11.4.1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_Toc219487229 \h </w:instrText>
      </w:r>
      <w:r>
        <w:fldChar w:fldCharType="separate"/>
      </w:r>
      <w:r>
        <w:t>43</w:t>
      </w:r>
      <w:r>
        <w:fldChar w:fldCharType="end"/>
      </w:r>
    </w:p>
    <w:p w14:paraId="1D225835" w14:textId="13076226" w:rsidR="00F220CD" w:rsidRDefault="00F220CD">
      <w:pPr>
        <w:pStyle w:val="TOC4"/>
        <w:rPr>
          <w:rFonts w:asciiTheme="minorHAnsi" w:eastAsiaTheme="minorEastAsia" w:hAnsiTheme="minorHAnsi" w:cstheme="minorBidi"/>
          <w:kern w:val="2"/>
          <w:sz w:val="24"/>
          <w:szCs w:val="24"/>
          <w14:ligatures w14:val="standardContextual"/>
        </w:rPr>
      </w:pPr>
      <w:r>
        <w:t>11.4.1.1</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notifyHeartbeat</w:t>
      </w:r>
      <w:r>
        <w:tab/>
      </w:r>
      <w:r>
        <w:fldChar w:fldCharType="begin"/>
      </w:r>
      <w:r>
        <w:instrText xml:space="preserve"> PAGEREF _Toc219487230 \h </w:instrText>
      </w:r>
      <w:r>
        <w:fldChar w:fldCharType="separate"/>
      </w:r>
      <w:r>
        <w:t>43</w:t>
      </w:r>
      <w:r>
        <w:fldChar w:fldCharType="end"/>
      </w:r>
    </w:p>
    <w:p w14:paraId="499EB7EE" w14:textId="4B7FB134" w:rsidR="00F220CD" w:rsidRDefault="00F220CD">
      <w:pPr>
        <w:pStyle w:val="TOC5"/>
        <w:rPr>
          <w:rFonts w:asciiTheme="minorHAnsi" w:eastAsiaTheme="minorEastAsia" w:hAnsiTheme="minorHAnsi" w:cstheme="minorBidi"/>
          <w:kern w:val="2"/>
          <w:sz w:val="24"/>
          <w:szCs w:val="24"/>
          <w14:ligatures w14:val="standardContextual"/>
        </w:rPr>
      </w:pPr>
      <w:r>
        <w:t>11.4.1.1.1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_Toc219487231 \h </w:instrText>
      </w:r>
      <w:r>
        <w:fldChar w:fldCharType="separate"/>
      </w:r>
      <w:r>
        <w:t>43</w:t>
      </w:r>
      <w:r>
        <w:fldChar w:fldCharType="end"/>
      </w:r>
    </w:p>
    <w:p w14:paraId="6902F4A8" w14:textId="70720AC7" w:rsidR="00F220CD" w:rsidRDefault="00F220CD">
      <w:pPr>
        <w:pStyle w:val="TOC5"/>
        <w:rPr>
          <w:rFonts w:asciiTheme="minorHAnsi" w:eastAsiaTheme="minorEastAsia" w:hAnsiTheme="minorHAnsi" w:cstheme="minorBidi"/>
          <w:kern w:val="2"/>
          <w:sz w:val="24"/>
          <w:szCs w:val="24"/>
          <w14:ligatures w14:val="standardContextual"/>
        </w:rPr>
      </w:pPr>
      <w:r>
        <w:t>11.4.1.1.2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_Toc219487232 \h </w:instrText>
      </w:r>
      <w:r>
        <w:fldChar w:fldCharType="separate"/>
      </w:r>
      <w:r>
        <w:t>43</w:t>
      </w:r>
      <w:r>
        <w:fldChar w:fldCharType="end"/>
      </w:r>
    </w:p>
    <w:p w14:paraId="3170D103" w14:textId="5D8050A1" w:rsidR="00F220CD" w:rsidRDefault="00F220CD">
      <w:pPr>
        <w:pStyle w:val="TOC5"/>
        <w:rPr>
          <w:rFonts w:asciiTheme="minorHAnsi" w:eastAsiaTheme="minorEastAsia" w:hAnsiTheme="minorHAnsi" w:cstheme="minorBidi"/>
          <w:kern w:val="2"/>
          <w:sz w:val="24"/>
          <w:szCs w:val="24"/>
          <w14:ligatures w14:val="standardContextual"/>
        </w:rPr>
      </w:pPr>
      <w:r>
        <w:t>11.4.1.1.3</w:t>
      </w:r>
      <w:r>
        <w:rPr>
          <w:rFonts w:asciiTheme="minorHAnsi" w:eastAsiaTheme="minorEastAsia" w:hAnsiTheme="minorHAnsi" w:cstheme="minorBidi"/>
          <w:kern w:val="2"/>
          <w:sz w:val="24"/>
          <w:szCs w:val="24"/>
          <w14:ligatures w14:val="standardContextual"/>
        </w:rPr>
        <w:tab/>
      </w:r>
      <w:r>
        <w:t>Triggering event</w:t>
      </w:r>
      <w:r>
        <w:tab/>
      </w:r>
      <w:r>
        <w:fldChar w:fldCharType="begin"/>
      </w:r>
      <w:r>
        <w:instrText xml:space="preserve"> PAGEREF _Toc219487233 \h </w:instrText>
      </w:r>
      <w:r>
        <w:fldChar w:fldCharType="separate"/>
      </w:r>
      <w:r>
        <w:t>43</w:t>
      </w:r>
      <w:r>
        <w:fldChar w:fldCharType="end"/>
      </w:r>
    </w:p>
    <w:p w14:paraId="500F1CDB" w14:textId="5399FE4B" w:rsidR="00F220CD" w:rsidRDefault="00F220CD">
      <w:pPr>
        <w:pStyle w:val="TOC6"/>
        <w:rPr>
          <w:rFonts w:asciiTheme="minorHAnsi" w:eastAsiaTheme="minorEastAsia" w:hAnsiTheme="minorHAnsi" w:cstheme="minorBidi"/>
          <w:kern w:val="2"/>
          <w:sz w:val="24"/>
          <w:szCs w:val="24"/>
          <w14:ligatures w14:val="standardContextual"/>
        </w:rPr>
      </w:pPr>
      <w:r>
        <w:t>11.4.1.1.3.1</w:t>
      </w:r>
      <w:r>
        <w:rPr>
          <w:rFonts w:asciiTheme="minorHAnsi" w:eastAsiaTheme="minorEastAsia" w:hAnsiTheme="minorHAnsi" w:cstheme="minorBidi"/>
          <w:kern w:val="2"/>
          <w:sz w:val="24"/>
          <w:szCs w:val="24"/>
          <w14:ligatures w14:val="standardContextual"/>
        </w:rPr>
        <w:tab/>
      </w:r>
      <w:r>
        <w:t>From-state</w:t>
      </w:r>
      <w:r>
        <w:tab/>
      </w:r>
      <w:r>
        <w:fldChar w:fldCharType="begin"/>
      </w:r>
      <w:r>
        <w:instrText xml:space="preserve"> PAGEREF _Toc219487234 \h </w:instrText>
      </w:r>
      <w:r>
        <w:fldChar w:fldCharType="separate"/>
      </w:r>
      <w:r>
        <w:t>43</w:t>
      </w:r>
      <w:r>
        <w:fldChar w:fldCharType="end"/>
      </w:r>
    </w:p>
    <w:p w14:paraId="6ED2E34F" w14:textId="6E142372" w:rsidR="00F220CD" w:rsidRDefault="00F220CD">
      <w:pPr>
        <w:pStyle w:val="TOC6"/>
        <w:rPr>
          <w:rFonts w:asciiTheme="minorHAnsi" w:eastAsiaTheme="minorEastAsia" w:hAnsiTheme="minorHAnsi" w:cstheme="minorBidi"/>
          <w:kern w:val="2"/>
          <w:sz w:val="24"/>
          <w:szCs w:val="24"/>
          <w14:ligatures w14:val="standardContextual"/>
        </w:rPr>
      </w:pPr>
      <w:r>
        <w:t>11.4.1.1.3.2</w:t>
      </w:r>
      <w:r>
        <w:rPr>
          <w:rFonts w:asciiTheme="minorHAnsi" w:eastAsiaTheme="minorEastAsia" w:hAnsiTheme="minorHAnsi" w:cstheme="minorBidi"/>
          <w:kern w:val="2"/>
          <w:sz w:val="24"/>
          <w:szCs w:val="24"/>
          <w14:ligatures w14:val="standardContextual"/>
        </w:rPr>
        <w:tab/>
      </w:r>
      <w:r>
        <w:t>To-state</w:t>
      </w:r>
      <w:r>
        <w:tab/>
      </w:r>
      <w:r>
        <w:fldChar w:fldCharType="begin"/>
      </w:r>
      <w:r>
        <w:instrText xml:space="preserve"> PAGEREF _Toc219487235 \h </w:instrText>
      </w:r>
      <w:r>
        <w:fldChar w:fldCharType="separate"/>
      </w:r>
      <w:r>
        <w:t>44</w:t>
      </w:r>
      <w:r>
        <w:fldChar w:fldCharType="end"/>
      </w:r>
    </w:p>
    <w:p w14:paraId="2B67412A" w14:textId="6BBC213B"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11.5</w:t>
      </w:r>
      <w:r>
        <w:rPr>
          <w:rFonts w:asciiTheme="minorHAnsi" w:eastAsiaTheme="minorEastAsia" w:hAnsiTheme="minorHAnsi" w:cstheme="minorBidi"/>
          <w:kern w:val="2"/>
          <w:sz w:val="24"/>
          <w:szCs w:val="24"/>
          <w14:ligatures w14:val="standardContextual"/>
        </w:rPr>
        <w:tab/>
      </w:r>
      <w:r>
        <w:rPr>
          <w:lang w:eastAsia="zh-CN"/>
        </w:rPr>
        <w:t>Streaming data reporting service</w:t>
      </w:r>
      <w:r>
        <w:tab/>
      </w:r>
      <w:r>
        <w:fldChar w:fldCharType="begin"/>
      </w:r>
      <w:r>
        <w:instrText xml:space="preserve"> PAGEREF _Toc219487236 \h </w:instrText>
      </w:r>
      <w:r>
        <w:fldChar w:fldCharType="separate"/>
      </w:r>
      <w:r>
        <w:t>44</w:t>
      </w:r>
      <w:r>
        <w:fldChar w:fldCharType="end"/>
      </w:r>
    </w:p>
    <w:p w14:paraId="333BBEA7" w14:textId="5CCAA2DE"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11.5.1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_Toc219487237 \h </w:instrText>
      </w:r>
      <w:r>
        <w:fldChar w:fldCharType="separate"/>
      </w:r>
      <w:r>
        <w:t>44</w:t>
      </w:r>
      <w:r>
        <w:fldChar w:fldCharType="end"/>
      </w:r>
    </w:p>
    <w:p w14:paraId="160DD0B5" w14:textId="3B88CAC5"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11.5.1.1</w:t>
      </w:r>
      <w:r>
        <w:rPr>
          <w:rFonts w:asciiTheme="minorHAnsi" w:eastAsiaTheme="minorEastAsia" w:hAnsiTheme="minorHAnsi" w:cstheme="minorBidi"/>
          <w:kern w:val="2"/>
          <w:sz w:val="24"/>
          <w:szCs w:val="24"/>
          <w14:ligatures w14:val="standardContextual"/>
        </w:rPr>
        <w:tab/>
      </w:r>
      <w:r>
        <w:rPr>
          <w:lang w:eastAsia="zh-CN"/>
        </w:rPr>
        <w:t>establishStreamingConnection operation (M)</w:t>
      </w:r>
      <w:r>
        <w:tab/>
      </w:r>
      <w:r>
        <w:fldChar w:fldCharType="begin"/>
      </w:r>
      <w:r>
        <w:instrText xml:space="preserve"> PAGEREF _Toc219487238 \h </w:instrText>
      </w:r>
      <w:r>
        <w:fldChar w:fldCharType="separate"/>
      </w:r>
      <w:r>
        <w:t>44</w:t>
      </w:r>
      <w:r>
        <w:fldChar w:fldCharType="end"/>
      </w:r>
    </w:p>
    <w:p w14:paraId="2B0C6089" w14:textId="4BFE583C"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11.5.1.1.1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_Toc219487239 \h </w:instrText>
      </w:r>
      <w:r>
        <w:fldChar w:fldCharType="separate"/>
      </w:r>
      <w:r>
        <w:t>44</w:t>
      </w:r>
      <w:r>
        <w:fldChar w:fldCharType="end"/>
      </w:r>
    </w:p>
    <w:p w14:paraId="14E024C4" w14:textId="52C69955"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11.5.1.1.2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_Toc219487240 \h </w:instrText>
      </w:r>
      <w:r>
        <w:fldChar w:fldCharType="separate"/>
      </w:r>
      <w:r>
        <w:t>45</w:t>
      </w:r>
      <w:r>
        <w:fldChar w:fldCharType="end"/>
      </w:r>
    </w:p>
    <w:p w14:paraId="75EF2122" w14:textId="15EB73A6"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11.5.1.1.3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_Toc219487241 \h </w:instrText>
      </w:r>
      <w:r>
        <w:fldChar w:fldCharType="separate"/>
      </w:r>
      <w:r>
        <w:t>45</w:t>
      </w:r>
      <w:r>
        <w:fldChar w:fldCharType="end"/>
      </w:r>
    </w:p>
    <w:p w14:paraId="71D6FC73" w14:textId="32CF3F5A"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11.5.1.1.4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_Toc219487242 \h </w:instrText>
      </w:r>
      <w:r>
        <w:fldChar w:fldCharType="separate"/>
      </w:r>
      <w:r>
        <w:t>46</w:t>
      </w:r>
      <w:r>
        <w:fldChar w:fldCharType="end"/>
      </w:r>
    </w:p>
    <w:p w14:paraId="5F9FC595" w14:textId="2D240293"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11.5.1.2</w:t>
      </w:r>
      <w:r>
        <w:rPr>
          <w:rFonts w:asciiTheme="minorHAnsi" w:eastAsiaTheme="minorEastAsia" w:hAnsiTheme="minorHAnsi" w:cstheme="minorBidi"/>
          <w:kern w:val="2"/>
          <w:sz w:val="24"/>
          <w:szCs w:val="24"/>
          <w14:ligatures w14:val="standardContextual"/>
        </w:rPr>
        <w:tab/>
      </w:r>
      <w:r>
        <w:rPr>
          <w:lang w:eastAsia="zh-CN"/>
        </w:rPr>
        <w:t>terminateStreamingConnection operation (M)</w:t>
      </w:r>
      <w:r>
        <w:tab/>
      </w:r>
      <w:r>
        <w:fldChar w:fldCharType="begin"/>
      </w:r>
      <w:r>
        <w:instrText xml:space="preserve"> PAGEREF _Toc219487243 \h </w:instrText>
      </w:r>
      <w:r>
        <w:fldChar w:fldCharType="separate"/>
      </w:r>
      <w:r>
        <w:t>46</w:t>
      </w:r>
      <w:r>
        <w:fldChar w:fldCharType="end"/>
      </w:r>
    </w:p>
    <w:p w14:paraId="0F6BBE12" w14:textId="635D5E32"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11.5.1.2.1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_Toc219487244 \h </w:instrText>
      </w:r>
      <w:r>
        <w:fldChar w:fldCharType="separate"/>
      </w:r>
      <w:r>
        <w:t>46</w:t>
      </w:r>
      <w:r>
        <w:fldChar w:fldCharType="end"/>
      </w:r>
    </w:p>
    <w:p w14:paraId="33678352" w14:textId="721F01E7"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11.5.1.2.2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_Toc219487245 \h </w:instrText>
      </w:r>
      <w:r>
        <w:fldChar w:fldCharType="separate"/>
      </w:r>
      <w:r>
        <w:t>46</w:t>
      </w:r>
      <w:r>
        <w:fldChar w:fldCharType="end"/>
      </w:r>
    </w:p>
    <w:p w14:paraId="25259EE8" w14:textId="390FF432"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11.5.1.2.3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_Toc219487246 \h </w:instrText>
      </w:r>
      <w:r>
        <w:fldChar w:fldCharType="separate"/>
      </w:r>
      <w:r>
        <w:t>46</w:t>
      </w:r>
      <w:r>
        <w:fldChar w:fldCharType="end"/>
      </w:r>
    </w:p>
    <w:p w14:paraId="2F4DF403" w14:textId="63E7C740"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11.5.1.2.4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_Toc219487247 \h </w:instrText>
      </w:r>
      <w:r>
        <w:fldChar w:fldCharType="separate"/>
      </w:r>
      <w:r>
        <w:t>46</w:t>
      </w:r>
      <w:r>
        <w:fldChar w:fldCharType="end"/>
      </w:r>
    </w:p>
    <w:p w14:paraId="5C96E6BD" w14:textId="5D8803DC"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11.5.1.3</w:t>
      </w:r>
      <w:r>
        <w:rPr>
          <w:rFonts w:asciiTheme="minorHAnsi" w:eastAsiaTheme="minorEastAsia" w:hAnsiTheme="minorHAnsi" w:cstheme="minorBidi"/>
          <w:kern w:val="2"/>
          <w:sz w:val="24"/>
          <w:szCs w:val="24"/>
          <w14:ligatures w14:val="standardContextual"/>
        </w:rPr>
        <w:tab/>
      </w:r>
      <w:r>
        <w:rPr>
          <w:lang w:eastAsia="zh-CN"/>
        </w:rPr>
        <w:t>reportStreamData operation (M)</w:t>
      </w:r>
      <w:r>
        <w:tab/>
      </w:r>
      <w:r>
        <w:fldChar w:fldCharType="begin"/>
      </w:r>
      <w:r>
        <w:instrText xml:space="preserve"> PAGEREF _Toc219487248 \h </w:instrText>
      </w:r>
      <w:r>
        <w:fldChar w:fldCharType="separate"/>
      </w:r>
      <w:r>
        <w:t>46</w:t>
      </w:r>
      <w:r>
        <w:fldChar w:fldCharType="end"/>
      </w:r>
    </w:p>
    <w:p w14:paraId="241EBDB9" w14:textId="29DC658C"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11.5.1.3.1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_Toc219487249 \h </w:instrText>
      </w:r>
      <w:r>
        <w:fldChar w:fldCharType="separate"/>
      </w:r>
      <w:r>
        <w:t>46</w:t>
      </w:r>
      <w:r>
        <w:fldChar w:fldCharType="end"/>
      </w:r>
    </w:p>
    <w:p w14:paraId="4A612C9C" w14:textId="313E6B2C"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11.5.1.3.2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_Toc219487250 \h </w:instrText>
      </w:r>
      <w:r>
        <w:fldChar w:fldCharType="separate"/>
      </w:r>
      <w:r>
        <w:t>46</w:t>
      </w:r>
      <w:r>
        <w:fldChar w:fldCharType="end"/>
      </w:r>
    </w:p>
    <w:p w14:paraId="0CF944AD" w14:textId="7F81B94F"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lastRenderedPageBreak/>
        <w:t>11.5.1.3.3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_Toc219487251 \h </w:instrText>
      </w:r>
      <w:r>
        <w:fldChar w:fldCharType="separate"/>
      </w:r>
      <w:r>
        <w:t>47</w:t>
      </w:r>
      <w:r>
        <w:fldChar w:fldCharType="end"/>
      </w:r>
    </w:p>
    <w:p w14:paraId="51CC58D1" w14:textId="6DF519D9"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11.5.1.3.4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_Toc219487252 \h </w:instrText>
      </w:r>
      <w:r>
        <w:fldChar w:fldCharType="separate"/>
      </w:r>
      <w:r>
        <w:t>47</w:t>
      </w:r>
      <w:r>
        <w:fldChar w:fldCharType="end"/>
      </w:r>
    </w:p>
    <w:p w14:paraId="27783E11" w14:textId="51C52F28"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11.5.1.4</w:t>
      </w:r>
      <w:r>
        <w:rPr>
          <w:rFonts w:asciiTheme="minorHAnsi" w:eastAsiaTheme="minorEastAsia" w:hAnsiTheme="minorHAnsi" w:cstheme="minorBidi"/>
          <w:kern w:val="2"/>
          <w:sz w:val="24"/>
          <w:szCs w:val="24"/>
          <w14:ligatures w14:val="standardContextual"/>
        </w:rPr>
        <w:tab/>
      </w:r>
      <w:r>
        <w:rPr>
          <w:lang w:eastAsia="zh-CN"/>
        </w:rPr>
        <w:t>addStream operation (M)</w:t>
      </w:r>
      <w:r>
        <w:tab/>
      </w:r>
      <w:r>
        <w:fldChar w:fldCharType="begin"/>
      </w:r>
      <w:r>
        <w:instrText xml:space="preserve"> PAGEREF _Toc219487253 \h </w:instrText>
      </w:r>
      <w:r>
        <w:fldChar w:fldCharType="separate"/>
      </w:r>
      <w:r>
        <w:t>47</w:t>
      </w:r>
      <w:r>
        <w:fldChar w:fldCharType="end"/>
      </w:r>
    </w:p>
    <w:p w14:paraId="4AF1DA7B" w14:textId="48CF4DAE"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11.5.1.4.1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_Toc219487254 \h </w:instrText>
      </w:r>
      <w:r>
        <w:fldChar w:fldCharType="separate"/>
      </w:r>
      <w:r>
        <w:t>47</w:t>
      </w:r>
      <w:r>
        <w:fldChar w:fldCharType="end"/>
      </w:r>
    </w:p>
    <w:p w14:paraId="3B578563" w14:textId="7526620B"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11.5.1.4.2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_Toc219487255 \h </w:instrText>
      </w:r>
      <w:r>
        <w:fldChar w:fldCharType="separate"/>
      </w:r>
      <w:r>
        <w:t>48</w:t>
      </w:r>
      <w:r>
        <w:fldChar w:fldCharType="end"/>
      </w:r>
    </w:p>
    <w:p w14:paraId="27A5059A" w14:textId="43D31271"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11.5.1.4.3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_Toc219487256 \h </w:instrText>
      </w:r>
      <w:r>
        <w:fldChar w:fldCharType="separate"/>
      </w:r>
      <w:r>
        <w:t>49</w:t>
      </w:r>
      <w:r>
        <w:fldChar w:fldCharType="end"/>
      </w:r>
    </w:p>
    <w:p w14:paraId="00D4A83C" w14:textId="30450ADB"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11.5.1.4.4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_Toc219487257 \h </w:instrText>
      </w:r>
      <w:r>
        <w:fldChar w:fldCharType="separate"/>
      </w:r>
      <w:r>
        <w:t>49</w:t>
      </w:r>
      <w:r>
        <w:fldChar w:fldCharType="end"/>
      </w:r>
    </w:p>
    <w:p w14:paraId="7946BD9E" w14:textId="0DE9B3C2"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11.5.1.5</w:t>
      </w:r>
      <w:r>
        <w:rPr>
          <w:rFonts w:asciiTheme="minorHAnsi" w:eastAsiaTheme="minorEastAsia" w:hAnsiTheme="minorHAnsi" w:cstheme="minorBidi"/>
          <w:kern w:val="2"/>
          <w:sz w:val="24"/>
          <w:szCs w:val="24"/>
          <w14:ligatures w14:val="standardContextual"/>
        </w:rPr>
        <w:tab/>
      </w:r>
      <w:r>
        <w:rPr>
          <w:lang w:eastAsia="zh-CN"/>
        </w:rPr>
        <w:t>deleteStream operation (M)</w:t>
      </w:r>
      <w:r>
        <w:tab/>
      </w:r>
      <w:r>
        <w:fldChar w:fldCharType="begin"/>
      </w:r>
      <w:r>
        <w:instrText xml:space="preserve"> PAGEREF _Toc219487258 \h </w:instrText>
      </w:r>
      <w:r>
        <w:fldChar w:fldCharType="separate"/>
      </w:r>
      <w:r>
        <w:t>50</w:t>
      </w:r>
      <w:r>
        <w:fldChar w:fldCharType="end"/>
      </w:r>
    </w:p>
    <w:p w14:paraId="29E53C9A" w14:textId="7988AA64"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11.5.1.5.1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_Toc219487259 \h </w:instrText>
      </w:r>
      <w:r>
        <w:fldChar w:fldCharType="separate"/>
      </w:r>
      <w:r>
        <w:t>50</w:t>
      </w:r>
      <w:r>
        <w:fldChar w:fldCharType="end"/>
      </w:r>
    </w:p>
    <w:p w14:paraId="5A52BC08" w14:textId="7141EE49"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11.5.1.5.2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_Toc219487260 \h </w:instrText>
      </w:r>
      <w:r>
        <w:fldChar w:fldCharType="separate"/>
      </w:r>
      <w:r>
        <w:t>50</w:t>
      </w:r>
      <w:r>
        <w:fldChar w:fldCharType="end"/>
      </w:r>
    </w:p>
    <w:p w14:paraId="330461D0" w14:textId="5FF3FF26"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11.5.1.5.3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_Toc219487261 \h </w:instrText>
      </w:r>
      <w:r>
        <w:fldChar w:fldCharType="separate"/>
      </w:r>
      <w:r>
        <w:t>50</w:t>
      </w:r>
      <w:r>
        <w:fldChar w:fldCharType="end"/>
      </w:r>
    </w:p>
    <w:p w14:paraId="4A293969" w14:textId="792D5F2C"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11.5.1.5.4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_Toc219487262 \h </w:instrText>
      </w:r>
      <w:r>
        <w:fldChar w:fldCharType="separate"/>
      </w:r>
      <w:r>
        <w:t>50</w:t>
      </w:r>
      <w:r>
        <w:fldChar w:fldCharType="end"/>
      </w:r>
    </w:p>
    <w:p w14:paraId="2A8C4A9C" w14:textId="5C236B04"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11.5.1.6</w:t>
      </w:r>
      <w:r>
        <w:rPr>
          <w:rFonts w:asciiTheme="minorHAnsi" w:eastAsiaTheme="minorEastAsia" w:hAnsiTheme="minorHAnsi" w:cstheme="minorBidi"/>
          <w:kern w:val="2"/>
          <w:sz w:val="24"/>
          <w:szCs w:val="24"/>
          <w14:ligatures w14:val="standardContextual"/>
        </w:rPr>
        <w:tab/>
      </w:r>
      <w:r>
        <w:rPr>
          <w:lang w:eastAsia="zh-CN"/>
        </w:rPr>
        <w:t>getConnectionInfo operation (M)</w:t>
      </w:r>
      <w:r>
        <w:tab/>
      </w:r>
      <w:r>
        <w:fldChar w:fldCharType="begin"/>
      </w:r>
      <w:r>
        <w:instrText xml:space="preserve"> PAGEREF _Toc219487263 \h </w:instrText>
      </w:r>
      <w:r>
        <w:fldChar w:fldCharType="separate"/>
      </w:r>
      <w:r>
        <w:t>50</w:t>
      </w:r>
      <w:r>
        <w:fldChar w:fldCharType="end"/>
      </w:r>
    </w:p>
    <w:p w14:paraId="631717DD" w14:textId="59A90FB4"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11.5.1.6.1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_Toc219487264 \h </w:instrText>
      </w:r>
      <w:r>
        <w:fldChar w:fldCharType="separate"/>
      </w:r>
      <w:r>
        <w:t>50</w:t>
      </w:r>
      <w:r>
        <w:fldChar w:fldCharType="end"/>
      </w:r>
    </w:p>
    <w:p w14:paraId="07FB6749" w14:textId="2D2AFDD8"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11.5.1.6.2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_Toc219487265 \h </w:instrText>
      </w:r>
      <w:r>
        <w:fldChar w:fldCharType="separate"/>
      </w:r>
      <w:r>
        <w:t>50</w:t>
      </w:r>
      <w:r>
        <w:fldChar w:fldCharType="end"/>
      </w:r>
    </w:p>
    <w:p w14:paraId="52B60182" w14:textId="2B49D60E"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11.5.1.6.3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_Toc219487266 \h </w:instrText>
      </w:r>
      <w:r>
        <w:fldChar w:fldCharType="separate"/>
      </w:r>
      <w:r>
        <w:t>51</w:t>
      </w:r>
      <w:r>
        <w:fldChar w:fldCharType="end"/>
      </w:r>
    </w:p>
    <w:p w14:paraId="2B64B597" w14:textId="7F4926AE"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11.5.1.6.4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_Toc219487267 \h </w:instrText>
      </w:r>
      <w:r>
        <w:fldChar w:fldCharType="separate"/>
      </w:r>
      <w:r>
        <w:t>51</w:t>
      </w:r>
      <w:r>
        <w:fldChar w:fldCharType="end"/>
      </w:r>
    </w:p>
    <w:p w14:paraId="519721C5" w14:textId="4FA9AF99"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11.5.1.7</w:t>
      </w:r>
      <w:r>
        <w:rPr>
          <w:rFonts w:asciiTheme="minorHAnsi" w:eastAsiaTheme="minorEastAsia" w:hAnsiTheme="minorHAnsi" w:cstheme="minorBidi"/>
          <w:kern w:val="2"/>
          <w:sz w:val="24"/>
          <w:szCs w:val="24"/>
          <w14:ligatures w14:val="standardContextual"/>
        </w:rPr>
        <w:tab/>
      </w:r>
      <w:r>
        <w:rPr>
          <w:lang w:eastAsia="zh-CN"/>
        </w:rPr>
        <w:t>getStreamInfo operation (M)</w:t>
      </w:r>
      <w:r>
        <w:tab/>
      </w:r>
      <w:r>
        <w:fldChar w:fldCharType="begin"/>
      </w:r>
      <w:r>
        <w:instrText xml:space="preserve"> PAGEREF _Toc219487268 \h </w:instrText>
      </w:r>
      <w:r>
        <w:fldChar w:fldCharType="separate"/>
      </w:r>
      <w:r>
        <w:t>51</w:t>
      </w:r>
      <w:r>
        <w:fldChar w:fldCharType="end"/>
      </w:r>
    </w:p>
    <w:p w14:paraId="2DF75A16" w14:textId="5A0781C6"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11.5.1.7.1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r>
      <w:r>
        <w:instrText xml:space="preserve"> PAGEREF _Toc219487269 \h </w:instrText>
      </w:r>
      <w:r>
        <w:fldChar w:fldCharType="separate"/>
      </w:r>
      <w:r>
        <w:t>51</w:t>
      </w:r>
      <w:r>
        <w:fldChar w:fldCharType="end"/>
      </w:r>
    </w:p>
    <w:p w14:paraId="0547B777" w14:textId="77EE000F"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11.5.1.7.2</w:t>
      </w:r>
      <w:r>
        <w:rPr>
          <w:rFonts w:asciiTheme="minorHAnsi" w:eastAsiaTheme="minorEastAsia" w:hAnsiTheme="minorHAnsi" w:cstheme="minorBidi"/>
          <w:kern w:val="2"/>
          <w:sz w:val="24"/>
          <w:szCs w:val="24"/>
          <w14:ligatures w14:val="standardContextual"/>
        </w:rPr>
        <w:tab/>
      </w:r>
      <w:r>
        <w:rPr>
          <w:lang w:eastAsia="zh-CN"/>
        </w:rPr>
        <w:t>Input parameters</w:t>
      </w:r>
      <w:r>
        <w:tab/>
      </w:r>
      <w:r>
        <w:fldChar w:fldCharType="begin"/>
      </w:r>
      <w:r>
        <w:instrText xml:space="preserve"> PAGEREF _Toc219487270 \h </w:instrText>
      </w:r>
      <w:r>
        <w:fldChar w:fldCharType="separate"/>
      </w:r>
      <w:r>
        <w:t>51</w:t>
      </w:r>
      <w:r>
        <w:fldChar w:fldCharType="end"/>
      </w:r>
    </w:p>
    <w:p w14:paraId="2B560FEC" w14:textId="06E757E1"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11.5.1.7.3</w:t>
      </w:r>
      <w:r>
        <w:rPr>
          <w:rFonts w:asciiTheme="minorHAnsi" w:eastAsiaTheme="minorEastAsia" w:hAnsiTheme="minorHAnsi" w:cstheme="minorBidi"/>
          <w:kern w:val="2"/>
          <w:sz w:val="24"/>
          <w:szCs w:val="24"/>
          <w14:ligatures w14:val="standardContextual"/>
        </w:rPr>
        <w:tab/>
      </w:r>
      <w:r>
        <w:rPr>
          <w:lang w:eastAsia="zh-CN"/>
        </w:rPr>
        <w:t>Output parameters</w:t>
      </w:r>
      <w:r>
        <w:tab/>
      </w:r>
      <w:r>
        <w:fldChar w:fldCharType="begin"/>
      </w:r>
      <w:r>
        <w:instrText xml:space="preserve"> PAGEREF _Toc219487271 \h </w:instrText>
      </w:r>
      <w:r>
        <w:fldChar w:fldCharType="separate"/>
      </w:r>
      <w:r>
        <w:t>52</w:t>
      </w:r>
      <w:r>
        <w:fldChar w:fldCharType="end"/>
      </w:r>
    </w:p>
    <w:p w14:paraId="1FAD9359" w14:textId="5F545FB8"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11.5.1.7.4</w:t>
      </w:r>
      <w:r>
        <w:rPr>
          <w:rFonts w:asciiTheme="minorHAnsi" w:eastAsiaTheme="minorEastAsia" w:hAnsiTheme="minorHAnsi" w:cstheme="minorBidi"/>
          <w:kern w:val="2"/>
          <w:sz w:val="24"/>
          <w:szCs w:val="24"/>
          <w14:ligatures w14:val="standardContextual"/>
        </w:rPr>
        <w:tab/>
      </w:r>
      <w:r>
        <w:rPr>
          <w:lang w:eastAsia="zh-CN"/>
        </w:rPr>
        <w:t>Exceptions</w:t>
      </w:r>
      <w:r>
        <w:tab/>
      </w:r>
      <w:r>
        <w:fldChar w:fldCharType="begin"/>
      </w:r>
      <w:r>
        <w:instrText xml:space="preserve"> PAGEREF _Toc219487272 \h </w:instrText>
      </w:r>
      <w:r>
        <w:fldChar w:fldCharType="separate"/>
      </w:r>
      <w:r>
        <w:t>54</w:t>
      </w:r>
      <w:r>
        <w:fldChar w:fldCharType="end"/>
      </w:r>
    </w:p>
    <w:p w14:paraId="60FA832A" w14:textId="71C1E075"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11.6</w:t>
      </w:r>
      <w:r>
        <w:rPr>
          <w:rFonts w:asciiTheme="minorHAnsi" w:eastAsiaTheme="minorEastAsia" w:hAnsiTheme="minorHAnsi" w:cstheme="minorBidi"/>
          <w:kern w:val="2"/>
          <w:sz w:val="24"/>
          <w:szCs w:val="24"/>
          <w14:ligatures w14:val="standardContextual"/>
        </w:rPr>
        <w:tab/>
      </w:r>
      <w:r>
        <w:rPr>
          <w:lang w:eastAsia="zh-CN"/>
        </w:rPr>
        <w:t>File data reporting service</w:t>
      </w:r>
      <w:r>
        <w:tab/>
      </w:r>
      <w:r>
        <w:fldChar w:fldCharType="begin"/>
      </w:r>
      <w:r>
        <w:instrText xml:space="preserve"> PAGEREF _Toc219487273 \h </w:instrText>
      </w:r>
      <w:r>
        <w:fldChar w:fldCharType="separate"/>
      </w:r>
      <w:r>
        <w:t>54</w:t>
      </w:r>
      <w:r>
        <w:fldChar w:fldCharType="end"/>
      </w:r>
    </w:p>
    <w:p w14:paraId="0586C731" w14:textId="40BA7541"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11.6.1</w:t>
      </w:r>
      <w:r>
        <w:rPr>
          <w:rFonts w:asciiTheme="minorHAnsi" w:eastAsiaTheme="minorEastAsia" w:hAnsiTheme="minorHAnsi" w:cstheme="minorBidi"/>
          <w:kern w:val="2"/>
          <w:sz w:val="24"/>
          <w:szCs w:val="24"/>
          <w14:ligatures w14:val="standardContextual"/>
        </w:rPr>
        <w:tab/>
      </w:r>
      <w:r>
        <w:rPr>
          <w:lang w:eastAsia="zh-CN"/>
        </w:rPr>
        <w:t>Operations and notifications</w:t>
      </w:r>
      <w:r>
        <w:tab/>
      </w:r>
      <w:r>
        <w:fldChar w:fldCharType="begin"/>
      </w:r>
      <w:r>
        <w:instrText xml:space="preserve"> PAGEREF _Toc219487274 \h </w:instrText>
      </w:r>
      <w:r>
        <w:fldChar w:fldCharType="separate"/>
      </w:r>
      <w:r>
        <w:t>54</w:t>
      </w:r>
      <w:r>
        <w:fldChar w:fldCharType="end"/>
      </w:r>
    </w:p>
    <w:p w14:paraId="1E94499E" w14:textId="78438940" w:rsidR="00F220CD" w:rsidRDefault="00F220CD">
      <w:pPr>
        <w:pStyle w:val="TOC4"/>
        <w:rPr>
          <w:rFonts w:asciiTheme="minorHAnsi" w:eastAsiaTheme="minorEastAsia" w:hAnsiTheme="minorHAnsi" w:cstheme="minorBidi"/>
          <w:kern w:val="2"/>
          <w:sz w:val="24"/>
          <w:szCs w:val="24"/>
          <w14:ligatures w14:val="standardContextual"/>
        </w:rPr>
      </w:pPr>
      <w:r>
        <w:t>11.6.1.1</w:t>
      </w:r>
      <w:r>
        <w:rPr>
          <w:rFonts w:asciiTheme="minorHAnsi" w:eastAsiaTheme="minorEastAsia" w:hAnsiTheme="minorHAnsi" w:cstheme="minorBidi"/>
          <w:kern w:val="2"/>
          <w:sz w:val="24"/>
          <w:szCs w:val="24"/>
          <w14:ligatures w14:val="standardContextual"/>
        </w:rPr>
        <w:tab/>
      </w:r>
      <w:r>
        <w:t>Notification notifyFileReady</w:t>
      </w:r>
      <w:r>
        <w:tab/>
      </w:r>
      <w:r>
        <w:fldChar w:fldCharType="begin"/>
      </w:r>
      <w:r>
        <w:instrText xml:space="preserve"> PAGEREF _Toc219487275 \h </w:instrText>
      </w:r>
      <w:r>
        <w:fldChar w:fldCharType="separate"/>
      </w:r>
      <w:r>
        <w:t>54</w:t>
      </w:r>
      <w:r>
        <w:fldChar w:fldCharType="end"/>
      </w:r>
    </w:p>
    <w:p w14:paraId="39D8E952" w14:textId="3C8EBD78" w:rsidR="00F220CD" w:rsidRDefault="00F220CD">
      <w:pPr>
        <w:pStyle w:val="TOC5"/>
        <w:rPr>
          <w:rFonts w:asciiTheme="minorHAnsi" w:eastAsiaTheme="minorEastAsia" w:hAnsiTheme="minorHAnsi" w:cstheme="minorBidi"/>
          <w:kern w:val="2"/>
          <w:sz w:val="24"/>
          <w:szCs w:val="24"/>
          <w14:ligatures w14:val="standardContextual"/>
        </w:rPr>
      </w:pPr>
      <w:r>
        <w:t>11.6.1.1.1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_Toc219487276 \h </w:instrText>
      </w:r>
      <w:r>
        <w:fldChar w:fldCharType="separate"/>
      </w:r>
      <w:r>
        <w:t>54</w:t>
      </w:r>
      <w:r>
        <w:fldChar w:fldCharType="end"/>
      </w:r>
    </w:p>
    <w:p w14:paraId="517BCE19" w14:textId="50A0738F" w:rsidR="00F220CD" w:rsidRDefault="00F220CD">
      <w:pPr>
        <w:pStyle w:val="TOC5"/>
        <w:rPr>
          <w:rFonts w:asciiTheme="minorHAnsi" w:eastAsiaTheme="minorEastAsia" w:hAnsiTheme="minorHAnsi" w:cstheme="minorBidi"/>
          <w:kern w:val="2"/>
          <w:sz w:val="24"/>
          <w:szCs w:val="24"/>
          <w14:ligatures w14:val="standardContextual"/>
        </w:rPr>
      </w:pPr>
      <w:r w:rsidRPr="00EB500D">
        <w:rPr>
          <w:lang w:val="fr-FR"/>
        </w:rPr>
        <w:t>11.6.1.1.2</w:t>
      </w:r>
      <w:r>
        <w:rPr>
          <w:rFonts w:asciiTheme="minorHAnsi" w:eastAsiaTheme="minorEastAsia" w:hAnsiTheme="minorHAnsi" w:cstheme="minorBidi"/>
          <w:kern w:val="2"/>
          <w:sz w:val="24"/>
          <w:szCs w:val="24"/>
          <w14:ligatures w14:val="standardContextual"/>
        </w:rPr>
        <w:tab/>
      </w:r>
      <w:r w:rsidRPr="00EB500D">
        <w:rPr>
          <w:lang w:val="en-US"/>
        </w:rPr>
        <w:t>Input parameters</w:t>
      </w:r>
      <w:r>
        <w:tab/>
      </w:r>
      <w:r>
        <w:fldChar w:fldCharType="begin"/>
      </w:r>
      <w:r>
        <w:instrText xml:space="preserve"> PAGEREF _Toc219487277 \h </w:instrText>
      </w:r>
      <w:r>
        <w:fldChar w:fldCharType="separate"/>
      </w:r>
      <w:r>
        <w:t>55</w:t>
      </w:r>
      <w:r>
        <w:fldChar w:fldCharType="end"/>
      </w:r>
    </w:p>
    <w:p w14:paraId="159E70B9" w14:textId="04D700FC" w:rsidR="00F220CD" w:rsidRDefault="00F220CD">
      <w:pPr>
        <w:pStyle w:val="TOC4"/>
        <w:rPr>
          <w:rFonts w:asciiTheme="minorHAnsi" w:eastAsiaTheme="minorEastAsia" w:hAnsiTheme="minorHAnsi" w:cstheme="minorBidi"/>
          <w:kern w:val="2"/>
          <w:sz w:val="24"/>
          <w:szCs w:val="24"/>
          <w14:ligatures w14:val="standardContextual"/>
        </w:rPr>
      </w:pPr>
      <w:r>
        <w:t>11.6.1.2</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notifyFilePreparationError</w:t>
      </w:r>
      <w:r>
        <w:tab/>
      </w:r>
      <w:r>
        <w:fldChar w:fldCharType="begin"/>
      </w:r>
      <w:r>
        <w:instrText xml:space="preserve"> PAGEREF _Toc219487278 \h </w:instrText>
      </w:r>
      <w:r>
        <w:fldChar w:fldCharType="separate"/>
      </w:r>
      <w:r>
        <w:t>57</w:t>
      </w:r>
      <w:r>
        <w:fldChar w:fldCharType="end"/>
      </w:r>
    </w:p>
    <w:p w14:paraId="7A57224D" w14:textId="60911507" w:rsidR="00F220CD" w:rsidRDefault="00F220CD">
      <w:pPr>
        <w:pStyle w:val="TOC5"/>
        <w:rPr>
          <w:rFonts w:asciiTheme="minorHAnsi" w:eastAsiaTheme="minorEastAsia" w:hAnsiTheme="minorHAnsi" w:cstheme="minorBidi"/>
          <w:kern w:val="2"/>
          <w:sz w:val="24"/>
          <w:szCs w:val="24"/>
          <w14:ligatures w14:val="standardContextual"/>
        </w:rPr>
      </w:pPr>
      <w:r>
        <w:t>11.6.1.2.1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_Toc219487279 \h </w:instrText>
      </w:r>
      <w:r>
        <w:fldChar w:fldCharType="separate"/>
      </w:r>
      <w:r>
        <w:t>57</w:t>
      </w:r>
      <w:r>
        <w:fldChar w:fldCharType="end"/>
      </w:r>
    </w:p>
    <w:p w14:paraId="7BCBCD8B" w14:textId="296981D7" w:rsidR="00F220CD" w:rsidRDefault="00F220CD">
      <w:pPr>
        <w:pStyle w:val="TOC5"/>
        <w:rPr>
          <w:rFonts w:asciiTheme="minorHAnsi" w:eastAsiaTheme="minorEastAsia" w:hAnsiTheme="minorHAnsi" w:cstheme="minorBidi"/>
          <w:kern w:val="2"/>
          <w:sz w:val="24"/>
          <w:szCs w:val="24"/>
          <w14:ligatures w14:val="standardContextual"/>
        </w:rPr>
      </w:pPr>
      <w:r>
        <w:t>11.6.1.</w:t>
      </w:r>
      <w:r>
        <w:rPr>
          <w:lang w:eastAsia="zh-CN"/>
        </w:rPr>
        <w:t>2.</w:t>
      </w:r>
      <w:r>
        <w:t>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_Toc219487280 \h </w:instrText>
      </w:r>
      <w:r>
        <w:fldChar w:fldCharType="separate"/>
      </w:r>
      <w:r>
        <w:t>58</w:t>
      </w:r>
      <w:r>
        <w:fldChar w:fldCharType="end"/>
      </w:r>
    </w:p>
    <w:p w14:paraId="54994B26" w14:textId="023658D2" w:rsidR="00F220CD" w:rsidRDefault="00F220CD">
      <w:pPr>
        <w:pStyle w:val="TOC4"/>
        <w:rPr>
          <w:rFonts w:asciiTheme="minorHAnsi" w:eastAsiaTheme="minorEastAsia" w:hAnsiTheme="minorHAnsi" w:cstheme="minorBidi"/>
          <w:kern w:val="2"/>
          <w:sz w:val="24"/>
          <w:szCs w:val="24"/>
          <w14:ligatures w14:val="standardContextual"/>
        </w:rPr>
      </w:pPr>
      <w:r>
        <w:t>11.6.1.3</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subscribe</w:t>
      </w:r>
      <w:r>
        <w:tab/>
      </w:r>
      <w:r>
        <w:fldChar w:fldCharType="begin"/>
      </w:r>
      <w:r>
        <w:instrText xml:space="preserve"> PAGEREF _Toc219487281 \h </w:instrText>
      </w:r>
      <w:r>
        <w:fldChar w:fldCharType="separate"/>
      </w:r>
      <w:r>
        <w:t>58</w:t>
      </w:r>
      <w:r>
        <w:fldChar w:fldCharType="end"/>
      </w:r>
    </w:p>
    <w:p w14:paraId="17E4E22D" w14:textId="371ED590" w:rsidR="00F220CD" w:rsidRDefault="00F220CD">
      <w:pPr>
        <w:pStyle w:val="TOC5"/>
        <w:rPr>
          <w:rFonts w:asciiTheme="minorHAnsi" w:eastAsiaTheme="minorEastAsia" w:hAnsiTheme="minorHAnsi" w:cstheme="minorBidi"/>
          <w:kern w:val="2"/>
          <w:sz w:val="24"/>
          <w:szCs w:val="24"/>
          <w14:ligatures w14:val="standardContextual"/>
        </w:rPr>
      </w:pPr>
      <w:r>
        <w:t>11.6.1.3.1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_Toc219487282 \h </w:instrText>
      </w:r>
      <w:r>
        <w:fldChar w:fldCharType="separate"/>
      </w:r>
      <w:r>
        <w:t>58</w:t>
      </w:r>
      <w:r>
        <w:fldChar w:fldCharType="end"/>
      </w:r>
    </w:p>
    <w:p w14:paraId="42C58501" w14:textId="0337571B" w:rsidR="00F220CD" w:rsidRDefault="00F220CD">
      <w:pPr>
        <w:pStyle w:val="TOC5"/>
        <w:rPr>
          <w:rFonts w:asciiTheme="minorHAnsi" w:eastAsiaTheme="minorEastAsia" w:hAnsiTheme="minorHAnsi" w:cstheme="minorBidi"/>
          <w:kern w:val="2"/>
          <w:sz w:val="24"/>
          <w:szCs w:val="24"/>
          <w14:ligatures w14:val="standardContextual"/>
        </w:rPr>
      </w:pPr>
      <w:r>
        <w:t>11.6.1.3.2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_Toc219487283 \h </w:instrText>
      </w:r>
      <w:r>
        <w:fldChar w:fldCharType="separate"/>
      </w:r>
      <w:r>
        <w:t>59</w:t>
      </w:r>
      <w:r>
        <w:fldChar w:fldCharType="end"/>
      </w:r>
    </w:p>
    <w:p w14:paraId="2E8C5B18" w14:textId="4D86D746" w:rsidR="00F220CD" w:rsidRDefault="00F220CD">
      <w:pPr>
        <w:pStyle w:val="TOC5"/>
        <w:rPr>
          <w:rFonts w:asciiTheme="minorHAnsi" w:eastAsiaTheme="minorEastAsia" w:hAnsiTheme="minorHAnsi" w:cstheme="minorBidi"/>
          <w:kern w:val="2"/>
          <w:sz w:val="24"/>
          <w:szCs w:val="24"/>
          <w14:ligatures w14:val="standardContextual"/>
        </w:rPr>
      </w:pPr>
      <w:r>
        <w:t>11.6.1.3.3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_Toc219487284 \h </w:instrText>
      </w:r>
      <w:r>
        <w:fldChar w:fldCharType="separate"/>
      </w:r>
      <w:r>
        <w:t>59</w:t>
      </w:r>
      <w:r>
        <w:fldChar w:fldCharType="end"/>
      </w:r>
    </w:p>
    <w:p w14:paraId="598F787D" w14:textId="038ED314" w:rsidR="00F220CD" w:rsidRDefault="00F220CD">
      <w:pPr>
        <w:pStyle w:val="TOC5"/>
        <w:rPr>
          <w:rFonts w:asciiTheme="minorHAnsi" w:eastAsiaTheme="minorEastAsia" w:hAnsiTheme="minorHAnsi" w:cstheme="minorBidi"/>
          <w:kern w:val="2"/>
          <w:sz w:val="24"/>
          <w:szCs w:val="24"/>
          <w14:ligatures w14:val="standardContextual"/>
        </w:rPr>
      </w:pPr>
      <w:r>
        <w:t>11.6.1.3.4</w:t>
      </w:r>
      <w:r>
        <w:rPr>
          <w:rFonts w:asciiTheme="minorHAnsi" w:eastAsiaTheme="minorEastAsia" w:hAnsiTheme="minorHAnsi" w:cstheme="minorBidi"/>
          <w:kern w:val="2"/>
          <w:sz w:val="24"/>
          <w:szCs w:val="24"/>
          <w14:ligatures w14:val="standardContextual"/>
        </w:rPr>
        <w:tab/>
      </w:r>
      <w:r>
        <w:t>Exceptions</w:t>
      </w:r>
      <w:r>
        <w:tab/>
      </w:r>
      <w:r>
        <w:fldChar w:fldCharType="begin"/>
      </w:r>
      <w:r>
        <w:instrText xml:space="preserve"> PAGEREF _Toc219487285 \h </w:instrText>
      </w:r>
      <w:r>
        <w:fldChar w:fldCharType="separate"/>
      </w:r>
      <w:r>
        <w:t>59</w:t>
      </w:r>
      <w:r>
        <w:fldChar w:fldCharType="end"/>
      </w:r>
    </w:p>
    <w:p w14:paraId="700E4C44" w14:textId="31AAAD17" w:rsidR="00F220CD" w:rsidRDefault="00F220CD">
      <w:pPr>
        <w:pStyle w:val="TOC4"/>
        <w:rPr>
          <w:rFonts w:asciiTheme="minorHAnsi" w:eastAsiaTheme="minorEastAsia" w:hAnsiTheme="minorHAnsi" w:cstheme="minorBidi"/>
          <w:kern w:val="2"/>
          <w:sz w:val="24"/>
          <w:szCs w:val="24"/>
          <w14:ligatures w14:val="standardContextual"/>
        </w:rPr>
      </w:pPr>
      <w:r>
        <w:t>11.6.1.4</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unsubscribe</w:t>
      </w:r>
      <w:r>
        <w:tab/>
      </w:r>
      <w:r>
        <w:fldChar w:fldCharType="begin"/>
      </w:r>
      <w:r>
        <w:instrText xml:space="preserve"> PAGEREF _Toc219487286 \h </w:instrText>
      </w:r>
      <w:r>
        <w:fldChar w:fldCharType="separate"/>
      </w:r>
      <w:r>
        <w:t>59</w:t>
      </w:r>
      <w:r>
        <w:fldChar w:fldCharType="end"/>
      </w:r>
    </w:p>
    <w:p w14:paraId="6F90CC61" w14:textId="69472448" w:rsidR="00F220CD" w:rsidRDefault="00F220CD">
      <w:pPr>
        <w:pStyle w:val="TOC5"/>
        <w:rPr>
          <w:rFonts w:asciiTheme="minorHAnsi" w:eastAsiaTheme="minorEastAsia" w:hAnsiTheme="minorHAnsi" w:cstheme="minorBidi"/>
          <w:kern w:val="2"/>
          <w:sz w:val="24"/>
          <w:szCs w:val="24"/>
          <w14:ligatures w14:val="standardContextual"/>
        </w:rPr>
      </w:pPr>
      <w:r>
        <w:t>11.6.1.4.1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_Toc219487287 \h </w:instrText>
      </w:r>
      <w:r>
        <w:fldChar w:fldCharType="separate"/>
      </w:r>
      <w:r>
        <w:t>59</w:t>
      </w:r>
      <w:r>
        <w:fldChar w:fldCharType="end"/>
      </w:r>
    </w:p>
    <w:p w14:paraId="20FD92DC" w14:textId="550DE09A" w:rsidR="00F220CD" w:rsidRDefault="00F220CD">
      <w:pPr>
        <w:pStyle w:val="TOC5"/>
        <w:rPr>
          <w:rFonts w:asciiTheme="minorHAnsi" w:eastAsiaTheme="minorEastAsia" w:hAnsiTheme="minorHAnsi" w:cstheme="minorBidi"/>
          <w:kern w:val="2"/>
          <w:sz w:val="24"/>
          <w:szCs w:val="24"/>
          <w14:ligatures w14:val="standardContextual"/>
        </w:rPr>
      </w:pPr>
      <w:r>
        <w:t>11.6.1.4.2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_Toc219487288 \h </w:instrText>
      </w:r>
      <w:r>
        <w:fldChar w:fldCharType="separate"/>
      </w:r>
      <w:r>
        <w:t>60</w:t>
      </w:r>
      <w:r>
        <w:fldChar w:fldCharType="end"/>
      </w:r>
    </w:p>
    <w:p w14:paraId="3AF7D1DF" w14:textId="5ACE8F25" w:rsidR="00F220CD" w:rsidRDefault="00F220CD">
      <w:pPr>
        <w:pStyle w:val="TOC5"/>
        <w:rPr>
          <w:rFonts w:asciiTheme="minorHAnsi" w:eastAsiaTheme="minorEastAsia" w:hAnsiTheme="minorHAnsi" w:cstheme="minorBidi"/>
          <w:kern w:val="2"/>
          <w:sz w:val="24"/>
          <w:szCs w:val="24"/>
          <w14:ligatures w14:val="standardContextual"/>
        </w:rPr>
      </w:pPr>
      <w:r>
        <w:t>11.6.1.4.3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_Toc219487289 \h </w:instrText>
      </w:r>
      <w:r>
        <w:fldChar w:fldCharType="separate"/>
      </w:r>
      <w:r>
        <w:t>60</w:t>
      </w:r>
      <w:r>
        <w:fldChar w:fldCharType="end"/>
      </w:r>
    </w:p>
    <w:p w14:paraId="503B2A95" w14:textId="5C547069" w:rsidR="00F220CD" w:rsidRDefault="00F220CD">
      <w:pPr>
        <w:pStyle w:val="TOC5"/>
        <w:rPr>
          <w:rFonts w:asciiTheme="minorHAnsi" w:eastAsiaTheme="minorEastAsia" w:hAnsiTheme="minorHAnsi" w:cstheme="minorBidi"/>
          <w:kern w:val="2"/>
          <w:sz w:val="24"/>
          <w:szCs w:val="24"/>
          <w14:ligatures w14:val="standardContextual"/>
        </w:rPr>
      </w:pPr>
      <w:r>
        <w:t>11.6.1.4.4</w:t>
      </w:r>
      <w:r>
        <w:rPr>
          <w:rFonts w:asciiTheme="minorHAnsi" w:eastAsiaTheme="minorEastAsia" w:hAnsiTheme="minorHAnsi" w:cstheme="minorBidi"/>
          <w:kern w:val="2"/>
          <w:sz w:val="24"/>
          <w:szCs w:val="24"/>
          <w14:ligatures w14:val="standardContextual"/>
        </w:rPr>
        <w:tab/>
      </w:r>
      <w:r>
        <w:t>Exceptions</w:t>
      </w:r>
      <w:r>
        <w:tab/>
      </w:r>
      <w:r>
        <w:fldChar w:fldCharType="begin"/>
      </w:r>
      <w:r>
        <w:instrText xml:space="preserve"> PAGEREF _Toc219487290 \h </w:instrText>
      </w:r>
      <w:r>
        <w:fldChar w:fldCharType="separate"/>
      </w:r>
      <w:r>
        <w:t>60</w:t>
      </w:r>
      <w:r>
        <w:fldChar w:fldCharType="end"/>
      </w:r>
    </w:p>
    <w:p w14:paraId="08DD766A" w14:textId="58C2BDB2" w:rsidR="00F220CD" w:rsidRDefault="00F220CD">
      <w:pPr>
        <w:pStyle w:val="TOC4"/>
        <w:rPr>
          <w:rFonts w:asciiTheme="minorHAnsi" w:eastAsiaTheme="minorEastAsia" w:hAnsiTheme="minorHAnsi" w:cstheme="minorBidi"/>
          <w:kern w:val="2"/>
          <w:sz w:val="24"/>
          <w:szCs w:val="24"/>
          <w14:ligatures w14:val="standardContextual"/>
        </w:rPr>
      </w:pPr>
      <w:r>
        <w:t>11.6.1.5</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listAvailableFiles</w:t>
      </w:r>
      <w:r>
        <w:tab/>
      </w:r>
      <w:r>
        <w:fldChar w:fldCharType="begin"/>
      </w:r>
      <w:r>
        <w:instrText xml:space="preserve"> PAGEREF _Toc219487291 \h </w:instrText>
      </w:r>
      <w:r>
        <w:fldChar w:fldCharType="separate"/>
      </w:r>
      <w:r>
        <w:t>60</w:t>
      </w:r>
      <w:r>
        <w:fldChar w:fldCharType="end"/>
      </w:r>
    </w:p>
    <w:p w14:paraId="331483A5" w14:textId="0E8962E4" w:rsidR="00F220CD" w:rsidRDefault="00F220CD">
      <w:pPr>
        <w:pStyle w:val="TOC5"/>
        <w:rPr>
          <w:rFonts w:asciiTheme="minorHAnsi" w:eastAsiaTheme="minorEastAsia" w:hAnsiTheme="minorHAnsi" w:cstheme="minorBidi"/>
          <w:kern w:val="2"/>
          <w:sz w:val="24"/>
          <w:szCs w:val="24"/>
          <w14:ligatures w14:val="standardContextual"/>
        </w:rPr>
      </w:pPr>
      <w:r>
        <w:t>11.6.1.5.1</w:t>
      </w:r>
      <w:r>
        <w:rPr>
          <w:rFonts w:asciiTheme="minorHAnsi" w:eastAsiaTheme="minorEastAsia" w:hAnsiTheme="minorHAnsi" w:cstheme="minorBidi"/>
          <w:kern w:val="2"/>
          <w:sz w:val="24"/>
          <w:szCs w:val="24"/>
          <w14:ligatures w14:val="standardContextual"/>
        </w:rPr>
        <w:tab/>
      </w:r>
      <w:r>
        <w:t>Definition</w:t>
      </w:r>
      <w:r>
        <w:tab/>
      </w:r>
      <w:r>
        <w:fldChar w:fldCharType="begin"/>
      </w:r>
      <w:r>
        <w:instrText xml:space="preserve"> PAGEREF _Toc219487292 \h </w:instrText>
      </w:r>
      <w:r>
        <w:fldChar w:fldCharType="separate"/>
      </w:r>
      <w:r>
        <w:t>60</w:t>
      </w:r>
      <w:r>
        <w:fldChar w:fldCharType="end"/>
      </w:r>
    </w:p>
    <w:p w14:paraId="350B2131" w14:textId="2C3B6AAD" w:rsidR="00F220CD" w:rsidRDefault="00F220CD">
      <w:pPr>
        <w:pStyle w:val="TOC5"/>
        <w:rPr>
          <w:rFonts w:asciiTheme="minorHAnsi" w:eastAsiaTheme="minorEastAsia" w:hAnsiTheme="minorHAnsi" w:cstheme="minorBidi"/>
          <w:kern w:val="2"/>
          <w:sz w:val="24"/>
          <w:szCs w:val="24"/>
          <w14:ligatures w14:val="standardContextual"/>
        </w:rPr>
      </w:pPr>
      <w:r>
        <w:t>11.6.1.5.2</w:t>
      </w:r>
      <w:r>
        <w:rPr>
          <w:rFonts w:asciiTheme="minorHAnsi" w:eastAsiaTheme="minorEastAsia" w:hAnsiTheme="minorHAnsi" w:cstheme="minorBidi"/>
          <w:kern w:val="2"/>
          <w:sz w:val="24"/>
          <w:szCs w:val="24"/>
          <w14:ligatures w14:val="standardContextual"/>
        </w:rPr>
        <w:tab/>
      </w:r>
      <w:r>
        <w:t>Input parameters</w:t>
      </w:r>
      <w:r>
        <w:tab/>
      </w:r>
      <w:r>
        <w:fldChar w:fldCharType="begin"/>
      </w:r>
      <w:r>
        <w:instrText xml:space="preserve"> PAGEREF _Toc219487293 \h </w:instrText>
      </w:r>
      <w:r>
        <w:fldChar w:fldCharType="separate"/>
      </w:r>
      <w:r>
        <w:t>60</w:t>
      </w:r>
      <w:r>
        <w:fldChar w:fldCharType="end"/>
      </w:r>
    </w:p>
    <w:p w14:paraId="07051CE3" w14:textId="4B5336E2" w:rsidR="00F220CD" w:rsidRDefault="00F220CD">
      <w:pPr>
        <w:pStyle w:val="TOC5"/>
        <w:rPr>
          <w:rFonts w:asciiTheme="minorHAnsi" w:eastAsiaTheme="minorEastAsia" w:hAnsiTheme="minorHAnsi" w:cstheme="minorBidi"/>
          <w:kern w:val="2"/>
          <w:sz w:val="24"/>
          <w:szCs w:val="24"/>
          <w14:ligatures w14:val="standardContextual"/>
        </w:rPr>
      </w:pPr>
      <w:r>
        <w:t>11.6.1.5.3</w:t>
      </w:r>
      <w:r>
        <w:rPr>
          <w:rFonts w:asciiTheme="minorHAnsi" w:eastAsiaTheme="minorEastAsia" w:hAnsiTheme="minorHAnsi" w:cstheme="minorBidi"/>
          <w:kern w:val="2"/>
          <w:sz w:val="24"/>
          <w:szCs w:val="24"/>
          <w14:ligatures w14:val="standardContextual"/>
        </w:rPr>
        <w:tab/>
      </w:r>
      <w:r>
        <w:t>Output parameters</w:t>
      </w:r>
      <w:r>
        <w:tab/>
      </w:r>
      <w:r>
        <w:fldChar w:fldCharType="begin"/>
      </w:r>
      <w:r>
        <w:instrText xml:space="preserve"> PAGEREF _Toc219487294 \h </w:instrText>
      </w:r>
      <w:r>
        <w:fldChar w:fldCharType="separate"/>
      </w:r>
      <w:r>
        <w:t>60</w:t>
      </w:r>
      <w:r>
        <w:fldChar w:fldCharType="end"/>
      </w:r>
    </w:p>
    <w:p w14:paraId="6A31D9E6" w14:textId="18272D24" w:rsidR="00F220CD" w:rsidRDefault="00F220CD">
      <w:pPr>
        <w:pStyle w:val="TOC5"/>
        <w:rPr>
          <w:rFonts w:asciiTheme="minorHAnsi" w:eastAsiaTheme="minorEastAsia" w:hAnsiTheme="minorHAnsi" w:cstheme="minorBidi"/>
          <w:kern w:val="2"/>
          <w:sz w:val="24"/>
          <w:szCs w:val="24"/>
          <w14:ligatures w14:val="standardContextual"/>
        </w:rPr>
      </w:pPr>
      <w:r>
        <w:t>11.6.1.5.4</w:t>
      </w:r>
      <w:r>
        <w:rPr>
          <w:rFonts w:asciiTheme="minorHAnsi" w:eastAsiaTheme="minorEastAsia" w:hAnsiTheme="minorHAnsi" w:cstheme="minorBidi"/>
          <w:kern w:val="2"/>
          <w:sz w:val="24"/>
          <w:szCs w:val="24"/>
          <w14:ligatures w14:val="standardContextual"/>
        </w:rPr>
        <w:tab/>
      </w:r>
      <w:r>
        <w:t>Exceptions</w:t>
      </w:r>
      <w:r>
        <w:tab/>
      </w:r>
      <w:r>
        <w:fldChar w:fldCharType="begin"/>
      </w:r>
      <w:r>
        <w:instrText xml:space="preserve"> PAGEREF _Toc219487295 \h </w:instrText>
      </w:r>
      <w:r>
        <w:fldChar w:fldCharType="separate"/>
      </w:r>
      <w:r>
        <w:t>61</w:t>
      </w:r>
      <w:r>
        <w:fldChar w:fldCharType="end"/>
      </w:r>
    </w:p>
    <w:p w14:paraId="1581378E" w14:textId="02271B92"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11.6.2</w:t>
      </w:r>
      <w:r>
        <w:rPr>
          <w:rFonts w:asciiTheme="minorHAnsi" w:eastAsiaTheme="minorEastAsia" w:hAnsiTheme="minorHAnsi" w:cstheme="minorBidi"/>
          <w:kern w:val="2"/>
          <w:sz w:val="24"/>
          <w:szCs w:val="24"/>
          <w14:ligatures w14:val="standardContextual"/>
        </w:rPr>
        <w:tab/>
      </w:r>
      <w:r>
        <w:rPr>
          <w:lang w:eastAsia="zh-CN"/>
        </w:rPr>
        <w:t>File transfer protocols</w:t>
      </w:r>
      <w:r>
        <w:tab/>
      </w:r>
      <w:r>
        <w:fldChar w:fldCharType="begin"/>
      </w:r>
      <w:r>
        <w:instrText xml:space="preserve"> PAGEREF _Toc219487296 \h </w:instrText>
      </w:r>
      <w:r>
        <w:fldChar w:fldCharType="separate"/>
      </w:r>
      <w:r>
        <w:t>61</w:t>
      </w:r>
      <w:r>
        <w:fldChar w:fldCharType="end"/>
      </w:r>
    </w:p>
    <w:p w14:paraId="193D04C0" w14:textId="78739669" w:rsidR="00F220CD" w:rsidRDefault="00F220CD">
      <w:pPr>
        <w:pStyle w:val="TOC1"/>
        <w:rPr>
          <w:rFonts w:asciiTheme="minorHAnsi" w:eastAsiaTheme="minorEastAsia" w:hAnsiTheme="minorHAnsi" w:cstheme="minorBidi"/>
          <w:kern w:val="2"/>
          <w:sz w:val="24"/>
          <w:szCs w:val="24"/>
          <w14:ligatures w14:val="standardContextual"/>
        </w:rPr>
      </w:pPr>
      <w:r>
        <w:rPr>
          <w:lang w:eastAsia="zh-CN"/>
        </w:rPr>
        <w:t>12</w:t>
      </w:r>
      <w:r>
        <w:rPr>
          <w:rFonts w:asciiTheme="minorHAnsi" w:eastAsiaTheme="minorEastAsia" w:hAnsiTheme="minorHAnsi" w:cstheme="minorBidi"/>
          <w:kern w:val="2"/>
          <w:sz w:val="24"/>
          <w:szCs w:val="24"/>
          <w14:ligatures w14:val="standardContextual"/>
        </w:rPr>
        <w:tab/>
      </w:r>
      <w:r>
        <w:rPr>
          <w:lang w:eastAsia="zh-CN"/>
        </w:rPr>
        <w:t>Management services – Stage 3</w:t>
      </w:r>
      <w:r>
        <w:tab/>
      </w:r>
      <w:r>
        <w:fldChar w:fldCharType="begin"/>
      </w:r>
      <w:r>
        <w:instrText xml:space="preserve"> PAGEREF _Toc219487297 \h </w:instrText>
      </w:r>
      <w:r>
        <w:fldChar w:fldCharType="separate"/>
      </w:r>
      <w:r>
        <w:t>61</w:t>
      </w:r>
      <w:r>
        <w:fldChar w:fldCharType="end"/>
      </w:r>
    </w:p>
    <w:p w14:paraId="54EBFC23" w14:textId="49F5EB63"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12.0</w:t>
      </w:r>
      <w:r>
        <w:rPr>
          <w:rFonts w:asciiTheme="minorHAnsi" w:eastAsiaTheme="minorEastAsia" w:hAnsiTheme="minorHAnsi" w:cstheme="minorBidi"/>
          <w:kern w:val="2"/>
          <w:sz w:val="24"/>
          <w:szCs w:val="24"/>
          <w14:ligatures w14:val="standardContextual"/>
        </w:rPr>
        <w:tab/>
      </w:r>
      <w:r>
        <w:rPr>
          <w:lang w:eastAsia="zh-CN"/>
        </w:rPr>
        <w:t>Common definitions</w:t>
      </w:r>
      <w:r>
        <w:tab/>
      </w:r>
      <w:r>
        <w:fldChar w:fldCharType="begin"/>
      </w:r>
      <w:r>
        <w:instrText xml:space="preserve"> PAGEREF _Toc219487298 \h </w:instrText>
      </w:r>
      <w:r>
        <w:fldChar w:fldCharType="separate"/>
      </w:r>
      <w:r>
        <w:t>61</w:t>
      </w:r>
      <w:r>
        <w:fldChar w:fldCharType="end"/>
      </w:r>
    </w:p>
    <w:p w14:paraId="7C34A201" w14:textId="58CFF5C7"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12.0.1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_Toc219487299 \h </w:instrText>
      </w:r>
      <w:r>
        <w:fldChar w:fldCharType="separate"/>
      </w:r>
      <w:r>
        <w:t>61</w:t>
      </w:r>
      <w:r>
        <w:fldChar w:fldCharType="end"/>
      </w:r>
    </w:p>
    <w:p w14:paraId="0A37F1A9" w14:textId="4395314F" w:rsidR="00F220CD" w:rsidRDefault="00F220CD">
      <w:pPr>
        <w:pStyle w:val="TOC3"/>
        <w:rPr>
          <w:rFonts w:asciiTheme="minorHAnsi" w:eastAsiaTheme="minorEastAsia" w:hAnsiTheme="minorHAnsi" w:cstheme="minorBidi"/>
          <w:kern w:val="2"/>
          <w:sz w:val="24"/>
          <w:szCs w:val="24"/>
          <w14:ligatures w14:val="standardContextual"/>
        </w:rPr>
      </w:pPr>
      <w:r>
        <w:t>12.0.2</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_Toc219487300 \h </w:instrText>
      </w:r>
      <w:r>
        <w:fldChar w:fldCharType="separate"/>
      </w:r>
      <w:r>
        <w:t>61</w:t>
      </w:r>
      <w:r>
        <w:fldChar w:fldCharType="end"/>
      </w:r>
    </w:p>
    <w:p w14:paraId="1F3E8616" w14:textId="08E620D9"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12.0.2.1</w:t>
      </w:r>
      <w:r>
        <w:rPr>
          <w:rFonts w:asciiTheme="minorHAnsi" w:eastAsiaTheme="minorEastAsia" w:hAnsiTheme="minorHAnsi" w:cstheme="minorBidi"/>
          <w:kern w:val="2"/>
          <w:sz w:val="24"/>
          <w:szCs w:val="24"/>
          <w14:ligatures w14:val="standardContextual"/>
        </w:rPr>
        <w:tab/>
      </w:r>
      <w:r>
        <w:rPr>
          <w:lang w:eastAsia="zh-CN"/>
        </w:rPr>
        <w:t>Common notification header parameters</w:t>
      </w:r>
      <w:r>
        <w:tab/>
      </w:r>
      <w:r>
        <w:fldChar w:fldCharType="begin"/>
      </w:r>
      <w:r>
        <w:instrText xml:space="preserve"> PAGEREF _Toc219487301 \h </w:instrText>
      </w:r>
      <w:r>
        <w:fldChar w:fldCharType="separate"/>
      </w:r>
      <w:r>
        <w:t>61</w:t>
      </w:r>
      <w:r>
        <w:fldChar w:fldCharType="end"/>
      </w:r>
    </w:p>
    <w:p w14:paraId="3CAABB7B" w14:textId="6652CC0E"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12.1</w:t>
      </w:r>
      <w:r>
        <w:rPr>
          <w:rFonts w:asciiTheme="minorHAnsi" w:eastAsiaTheme="minorEastAsia" w:hAnsiTheme="minorHAnsi" w:cstheme="minorBidi"/>
          <w:kern w:val="2"/>
          <w:sz w:val="24"/>
          <w:szCs w:val="24"/>
          <w14:ligatures w14:val="standardContextual"/>
        </w:rPr>
        <w:tab/>
      </w:r>
      <w:r>
        <w:rPr>
          <w:lang w:eastAsia="zh-CN"/>
        </w:rPr>
        <w:t>Generic provisioning management service</w:t>
      </w:r>
      <w:r>
        <w:tab/>
      </w:r>
      <w:r>
        <w:fldChar w:fldCharType="begin"/>
      </w:r>
      <w:r>
        <w:instrText xml:space="preserve"> PAGEREF _Toc219487302 \h </w:instrText>
      </w:r>
      <w:r>
        <w:fldChar w:fldCharType="separate"/>
      </w:r>
      <w:r>
        <w:t>62</w:t>
      </w:r>
      <w:r>
        <w:fldChar w:fldCharType="end"/>
      </w:r>
    </w:p>
    <w:p w14:paraId="7CE72E14" w14:textId="4DDB7109" w:rsidR="00F220CD" w:rsidRDefault="00F220CD">
      <w:pPr>
        <w:pStyle w:val="TOC3"/>
        <w:rPr>
          <w:rFonts w:asciiTheme="minorHAnsi" w:eastAsiaTheme="minorEastAsia" w:hAnsiTheme="minorHAnsi" w:cstheme="minorBidi"/>
          <w:kern w:val="2"/>
          <w:sz w:val="24"/>
          <w:szCs w:val="24"/>
          <w14:ligatures w14:val="standardContextual"/>
        </w:rPr>
      </w:pPr>
      <w:r>
        <w:t>12.1.1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_Toc219487303 \h </w:instrText>
      </w:r>
      <w:r>
        <w:fldChar w:fldCharType="separate"/>
      </w:r>
      <w:r>
        <w:t>62</w:t>
      </w:r>
      <w:r>
        <w:fldChar w:fldCharType="end"/>
      </w:r>
    </w:p>
    <w:p w14:paraId="4BDFB1A5" w14:textId="4FDB5135" w:rsidR="00F220CD" w:rsidRDefault="00F220CD">
      <w:pPr>
        <w:pStyle w:val="TOC4"/>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_Toc219487304 \h </w:instrText>
      </w:r>
      <w:r>
        <w:fldChar w:fldCharType="separate"/>
      </w:r>
      <w:r>
        <w:t>62</w:t>
      </w:r>
      <w:r>
        <w:fldChar w:fldCharType="end"/>
      </w:r>
    </w:p>
    <w:p w14:paraId="5FAEF4DC" w14:textId="1B914FB8" w:rsidR="00F220CD" w:rsidRDefault="00F220CD">
      <w:pPr>
        <w:pStyle w:val="TOC5"/>
        <w:rPr>
          <w:rFonts w:asciiTheme="minorHAnsi" w:eastAsiaTheme="minorEastAsia" w:hAnsiTheme="minorHAnsi" w:cstheme="minorBidi"/>
          <w:kern w:val="2"/>
          <w:sz w:val="24"/>
          <w:szCs w:val="24"/>
          <w14:ligatures w14:val="standardContextual"/>
        </w:rPr>
      </w:pPr>
      <w:r>
        <w:t>12.1.1.1.1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_Toc219487305 \h </w:instrText>
      </w:r>
      <w:r>
        <w:fldChar w:fldCharType="separate"/>
      </w:r>
      <w:r>
        <w:t>62</w:t>
      </w:r>
      <w:r>
        <w:fldChar w:fldCharType="end"/>
      </w:r>
    </w:p>
    <w:p w14:paraId="55F487AB" w14:textId="6A4C8339" w:rsidR="00F220CD" w:rsidRDefault="00F220CD">
      <w:pPr>
        <w:pStyle w:val="TOC5"/>
        <w:rPr>
          <w:rFonts w:asciiTheme="minorHAnsi" w:eastAsiaTheme="minorEastAsia" w:hAnsiTheme="minorHAnsi" w:cstheme="minorBidi"/>
          <w:kern w:val="2"/>
          <w:sz w:val="24"/>
          <w:szCs w:val="24"/>
          <w14:ligatures w14:val="standardContextual"/>
        </w:rPr>
      </w:pPr>
      <w:r>
        <w:t>12.1.1.1.2</w:t>
      </w:r>
      <w:r>
        <w:rPr>
          <w:rFonts w:asciiTheme="minorHAnsi" w:eastAsiaTheme="minorEastAsia" w:hAnsiTheme="minorHAnsi" w:cstheme="minorBidi"/>
          <w:kern w:val="2"/>
          <w:sz w:val="24"/>
          <w:szCs w:val="24"/>
          <w14:ligatures w14:val="standardContextual"/>
        </w:rPr>
        <w:tab/>
      </w:r>
      <w:r>
        <w:t>Operation createMOI</w:t>
      </w:r>
      <w:r>
        <w:tab/>
      </w:r>
      <w:r>
        <w:fldChar w:fldCharType="begin"/>
      </w:r>
      <w:r>
        <w:instrText xml:space="preserve"> PAGEREF _Toc219487306 \h </w:instrText>
      </w:r>
      <w:r>
        <w:fldChar w:fldCharType="separate"/>
      </w:r>
      <w:r>
        <w:t>62</w:t>
      </w:r>
      <w:r>
        <w:fldChar w:fldCharType="end"/>
      </w:r>
    </w:p>
    <w:p w14:paraId="21058C9B" w14:textId="76014B84" w:rsidR="00F220CD" w:rsidRDefault="00F220CD">
      <w:pPr>
        <w:pStyle w:val="TOC5"/>
        <w:rPr>
          <w:rFonts w:asciiTheme="minorHAnsi" w:eastAsiaTheme="minorEastAsia" w:hAnsiTheme="minorHAnsi" w:cstheme="minorBidi"/>
          <w:kern w:val="2"/>
          <w:sz w:val="24"/>
          <w:szCs w:val="24"/>
          <w14:ligatures w14:val="standardContextual"/>
        </w:rPr>
      </w:pPr>
      <w:r>
        <w:t>12.1.1.1.3</w:t>
      </w:r>
      <w:r>
        <w:rPr>
          <w:rFonts w:asciiTheme="minorHAnsi" w:eastAsiaTheme="minorEastAsia" w:hAnsiTheme="minorHAnsi" w:cstheme="minorBidi"/>
          <w:kern w:val="2"/>
          <w:sz w:val="24"/>
          <w:szCs w:val="24"/>
          <w14:ligatures w14:val="standardContextual"/>
        </w:rPr>
        <w:tab/>
      </w:r>
      <w:r>
        <w:t>Operation getMOIAttributes</w:t>
      </w:r>
      <w:r>
        <w:tab/>
      </w:r>
      <w:r>
        <w:fldChar w:fldCharType="begin"/>
      </w:r>
      <w:r>
        <w:instrText xml:space="preserve"> PAGEREF _Toc219487307 \h </w:instrText>
      </w:r>
      <w:r>
        <w:fldChar w:fldCharType="separate"/>
      </w:r>
      <w:r>
        <w:t>63</w:t>
      </w:r>
      <w:r>
        <w:fldChar w:fldCharType="end"/>
      </w:r>
    </w:p>
    <w:p w14:paraId="6CEFD5D8" w14:textId="39A3F690" w:rsidR="00F220CD" w:rsidRDefault="00F220CD">
      <w:pPr>
        <w:pStyle w:val="TOC5"/>
        <w:rPr>
          <w:rFonts w:asciiTheme="minorHAnsi" w:eastAsiaTheme="minorEastAsia" w:hAnsiTheme="minorHAnsi" w:cstheme="minorBidi"/>
          <w:kern w:val="2"/>
          <w:sz w:val="24"/>
          <w:szCs w:val="24"/>
          <w14:ligatures w14:val="standardContextual"/>
        </w:rPr>
      </w:pPr>
      <w:r>
        <w:t>12.1.1.1.4</w:t>
      </w:r>
      <w:r>
        <w:rPr>
          <w:rFonts w:asciiTheme="minorHAnsi" w:eastAsiaTheme="minorEastAsia" w:hAnsiTheme="minorHAnsi" w:cstheme="minorBidi"/>
          <w:kern w:val="2"/>
          <w:sz w:val="24"/>
          <w:szCs w:val="24"/>
          <w14:ligatures w14:val="standardContextual"/>
        </w:rPr>
        <w:tab/>
      </w:r>
      <w:r>
        <w:t>Operation modifyMOIAttributes</w:t>
      </w:r>
      <w:r>
        <w:tab/>
      </w:r>
      <w:r>
        <w:fldChar w:fldCharType="begin"/>
      </w:r>
      <w:r>
        <w:instrText xml:space="preserve"> PAGEREF _Toc219487308 \h </w:instrText>
      </w:r>
      <w:r>
        <w:fldChar w:fldCharType="separate"/>
      </w:r>
      <w:r>
        <w:t>64</w:t>
      </w:r>
      <w:r>
        <w:fldChar w:fldCharType="end"/>
      </w:r>
    </w:p>
    <w:p w14:paraId="47EBC0DF" w14:textId="21832735" w:rsidR="00F220CD" w:rsidRDefault="00F220CD">
      <w:pPr>
        <w:pStyle w:val="TOC5"/>
        <w:rPr>
          <w:rFonts w:asciiTheme="minorHAnsi" w:eastAsiaTheme="minorEastAsia" w:hAnsiTheme="minorHAnsi" w:cstheme="minorBidi"/>
          <w:kern w:val="2"/>
          <w:sz w:val="24"/>
          <w:szCs w:val="24"/>
          <w14:ligatures w14:val="standardContextual"/>
        </w:rPr>
      </w:pPr>
      <w:r>
        <w:t>12.1.1.1.5</w:t>
      </w:r>
      <w:r>
        <w:rPr>
          <w:rFonts w:asciiTheme="minorHAnsi" w:eastAsiaTheme="minorEastAsia" w:hAnsiTheme="minorHAnsi" w:cstheme="minorBidi"/>
          <w:kern w:val="2"/>
          <w:sz w:val="24"/>
          <w:szCs w:val="24"/>
          <w14:ligatures w14:val="standardContextual"/>
        </w:rPr>
        <w:tab/>
      </w:r>
      <w:r>
        <w:t>Operation deleteMOI</w:t>
      </w:r>
      <w:r>
        <w:tab/>
      </w:r>
      <w:r>
        <w:fldChar w:fldCharType="begin"/>
      </w:r>
      <w:r>
        <w:instrText xml:space="preserve"> PAGEREF _Toc219487309 \h </w:instrText>
      </w:r>
      <w:r>
        <w:fldChar w:fldCharType="separate"/>
      </w:r>
      <w:r>
        <w:t>65</w:t>
      </w:r>
      <w:r>
        <w:fldChar w:fldCharType="end"/>
      </w:r>
    </w:p>
    <w:p w14:paraId="3A52F92A" w14:textId="473E8841" w:rsidR="00F220CD" w:rsidRDefault="00F220CD">
      <w:pPr>
        <w:pStyle w:val="TOC5"/>
        <w:rPr>
          <w:rFonts w:asciiTheme="minorHAnsi" w:eastAsiaTheme="minorEastAsia" w:hAnsiTheme="minorHAnsi" w:cstheme="minorBidi"/>
          <w:kern w:val="2"/>
          <w:sz w:val="24"/>
          <w:szCs w:val="24"/>
          <w14:ligatures w14:val="standardContextual"/>
        </w:rPr>
      </w:pPr>
      <w:r>
        <w:t>12.1.1.1.</w:t>
      </w:r>
      <w:r>
        <w:rPr>
          <w:lang w:eastAsia="zh-CN"/>
        </w:rPr>
        <w:t>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_Toc219487310 \h </w:instrText>
      </w:r>
      <w:r>
        <w:fldChar w:fldCharType="separate"/>
      </w:r>
      <w:r>
        <w:t>65</w:t>
      </w:r>
      <w:r>
        <w:fldChar w:fldCharType="end"/>
      </w:r>
    </w:p>
    <w:p w14:paraId="1C2D850B" w14:textId="1F4E32A5" w:rsidR="00F220CD" w:rsidRDefault="00F220CD">
      <w:pPr>
        <w:pStyle w:val="TOC5"/>
        <w:rPr>
          <w:rFonts w:asciiTheme="minorHAnsi" w:eastAsiaTheme="minorEastAsia" w:hAnsiTheme="minorHAnsi" w:cstheme="minorBidi"/>
          <w:kern w:val="2"/>
          <w:sz w:val="24"/>
          <w:szCs w:val="24"/>
          <w14:ligatures w14:val="standardContextual"/>
        </w:rPr>
      </w:pPr>
      <w:r>
        <w:t>12.1.1.1.</w:t>
      </w:r>
      <w:r>
        <w:rPr>
          <w:lang w:eastAsia="zh-CN"/>
        </w:rP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_Toc219487311 \h </w:instrText>
      </w:r>
      <w:r>
        <w:fldChar w:fldCharType="separate"/>
      </w:r>
      <w:r>
        <w:t>65</w:t>
      </w:r>
      <w:r>
        <w:fldChar w:fldCharType="end"/>
      </w:r>
    </w:p>
    <w:p w14:paraId="1955C719" w14:textId="574E8049" w:rsidR="00F220CD" w:rsidRDefault="00F220CD">
      <w:pPr>
        <w:pStyle w:val="TOC5"/>
        <w:rPr>
          <w:rFonts w:asciiTheme="minorHAnsi" w:eastAsiaTheme="minorEastAsia" w:hAnsiTheme="minorHAnsi" w:cstheme="minorBidi"/>
          <w:kern w:val="2"/>
          <w:sz w:val="24"/>
          <w:szCs w:val="24"/>
          <w14:ligatures w14:val="standardContextual"/>
        </w:rPr>
      </w:pPr>
      <w:r>
        <w:lastRenderedPageBreak/>
        <w:t>12.1.1.1.8</w:t>
      </w:r>
      <w:r>
        <w:rPr>
          <w:rFonts w:asciiTheme="minorHAnsi" w:eastAsiaTheme="minorEastAsia" w:hAnsiTheme="minorHAnsi" w:cstheme="minorBidi"/>
          <w:kern w:val="2"/>
          <w:sz w:val="24"/>
          <w:szCs w:val="24"/>
          <w14:ligatures w14:val="standardContextual"/>
        </w:rPr>
        <w:tab/>
      </w:r>
      <w:r>
        <w:t>Operation changeMOIs</w:t>
      </w:r>
      <w:r>
        <w:tab/>
      </w:r>
      <w:r>
        <w:fldChar w:fldCharType="begin"/>
      </w:r>
      <w:r>
        <w:instrText xml:space="preserve"> PAGEREF _Toc219487312 \h </w:instrText>
      </w:r>
      <w:r>
        <w:fldChar w:fldCharType="separate"/>
      </w:r>
      <w:r>
        <w:t>65</w:t>
      </w:r>
      <w:r>
        <w:fldChar w:fldCharType="end"/>
      </w:r>
    </w:p>
    <w:p w14:paraId="0AC3C43B" w14:textId="383A8503" w:rsidR="00F220CD" w:rsidRDefault="00F220CD">
      <w:pPr>
        <w:pStyle w:val="TOC4"/>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_Toc219487313 \h </w:instrText>
      </w:r>
      <w:r>
        <w:fldChar w:fldCharType="separate"/>
      </w:r>
      <w:r>
        <w:t>66</w:t>
      </w:r>
      <w:r>
        <w:fldChar w:fldCharType="end"/>
      </w:r>
    </w:p>
    <w:p w14:paraId="134BBD1D" w14:textId="48E4A91F" w:rsidR="00F220CD" w:rsidRDefault="00F220CD">
      <w:pPr>
        <w:pStyle w:val="TOC5"/>
        <w:rPr>
          <w:rFonts w:asciiTheme="minorHAnsi" w:eastAsiaTheme="minorEastAsia" w:hAnsiTheme="minorHAnsi" w:cstheme="minorBidi"/>
          <w:kern w:val="2"/>
          <w:sz w:val="24"/>
          <w:szCs w:val="24"/>
          <w14:ligatures w14:val="standardContextual"/>
        </w:rPr>
      </w:pPr>
      <w:r>
        <w:t>12.1.1.2.1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_Toc219487314 \h </w:instrText>
      </w:r>
      <w:r>
        <w:fldChar w:fldCharType="separate"/>
      </w:r>
      <w:r>
        <w:t>66</w:t>
      </w:r>
      <w:r>
        <w:fldChar w:fldCharType="end"/>
      </w:r>
    </w:p>
    <w:p w14:paraId="5BA2C56B" w14:textId="59235BFF" w:rsidR="00F220CD" w:rsidRDefault="00F220CD">
      <w:pPr>
        <w:pStyle w:val="TOC5"/>
        <w:rPr>
          <w:rFonts w:asciiTheme="minorHAnsi" w:eastAsiaTheme="minorEastAsia" w:hAnsiTheme="minorHAnsi" w:cstheme="minorBidi"/>
          <w:kern w:val="2"/>
          <w:sz w:val="24"/>
          <w:szCs w:val="24"/>
          <w14:ligatures w14:val="standardContextual"/>
        </w:rPr>
      </w:pPr>
      <w:r>
        <w:t>12.1.1.2.2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_Toc219487315 \h </w:instrText>
      </w:r>
      <w:r>
        <w:fldChar w:fldCharType="separate"/>
      </w:r>
      <w:r>
        <w:t>66</w:t>
      </w:r>
      <w:r>
        <w:fldChar w:fldCharType="end"/>
      </w:r>
    </w:p>
    <w:p w14:paraId="0E7C8971" w14:textId="0DEF2839" w:rsidR="00F220CD" w:rsidRDefault="00F220CD">
      <w:pPr>
        <w:pStyle w:val="TOC5"/>
        <w:rPr>
          <w:rFonts w:asciiTheme="minorHAnsi" w:eastAsiaTheme="minorEastAsia" w:hAnsiTheme="minorHAnsi" w:cstheme="minorBidi"/>
          <w:kern w:val="2"/>
          <w:sz w:val="24"/>
          <w:szCs w:val="24"/>
          <w14:ligatures w14:val="standardContextual"/>
        </w:rPr>
      </w:pPr>
      <w:r>
        <w:t>12.1.1.2.3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_Toc219487316 \h </w:instrText>
      </w:r>
      <w:r>
        <w:fldChar w:fldCharType="separate"/>
      </w:r>
      <w:r>
        <w:t>67</w:t>
      </w:r>
      <w:r>
        <w:fldChar w:fldCharType="end"/>
      </w:r>
    </w:p>
    <w:p w14:paraId="5AB17949" w14:textId="6A4F4A77" w:rsidR="00F220CD" w:rsidRDefault="00F220CD">
      <w:pPr>
        <w:pStyle w:val="TOC5"/>
        <w:rPr>
          <w:rFonts w:asciiTheme="minorHAnsi" w:eastAsiaTheme="minorEastAsia" w:hAnsiTheme="minorHAnsi" w:cstheme="minorBidi"/>
          <w:kern w:val="2"/>
          <w:sz w:val="24"/>
          <w:szCs w:val="24"/>
          <w14:ligatures w14:val="standardContextual"/>
        </w:rPr>
      </w:pPr>
      <w:r>
        <w:t>12.1.1.2.4</w:t>
      </w:r>
      <w:r>
        <w:rPr>
          <w:rFonts w:asciiTheme="minorHAnsi" w:eastAsiaTheme="minorEastAsia" w:hAnsiTheme="minorHAnsi" w:cstheme="minorBidi"/>
          <w:kern w:val="2"/>
          <w:sz w:val="24"/>
          <w:szCs w:val="24"/>
          <w14:ligatures w14:val="standardContextual"/>
        </w:rPr>
        <w:tab/>
      </w:r>
      <w:r>
        <w:t>Notification notifyMOIAttributeValueChanges</w:t>
      </w:r>
      <w:r>
        <w:tab/>
      </w:r>
      <w:r>
        <w:fldChar w:fldCharType="begin"/>
      </w:r>
      <w:r>
        <w:instrText xml:space="preserve"> PAGEREF _Toc219487317 \h </w:instrText>
      </w:r>
      <w:r>
        <w:fldChar w:fldCharType="separate"/>
      </w:r>
      <w:r>
        <w:t>67</w:t>
      </w:r>
      <w:r>
        <w:fldChar w:fldCharType="end"/>
      </w:r>
    </w:p>
    <w:p w14:paraId="6586B910" w14:textId="1E20394D" w:rsidR="00F220CD" w:rsidRDefault="00F220CD">
      <w:pPr>
        <w:pStyle w:val="TOC5"/>
        <w:rPr>
          <w:rFonts w:asciiTheme="minorHAnsi" w:eastAsiaTheme="minorEastAsia" w:hAnsiTheme="minorHAnsi" w:cstheme="minorBidi"/>
          <w:kern w:val="2"/>
          <w:sz w:val="24"/>
          <w:szCs w:val="24"/>
          <w14:ligatures w14:val="standardContextual"/>
        </w:rPr>
      </w:pPr>
      <w:r>
        <w:t>12.1.1.2.5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_Toc219487318 \h </w:instrText>
      </w:r>
      <w:r>
        <w:fldChar w:fldCharType="separate"/>
      </w:r>
      <w:r>
        <w:t>67</w:t>
      </w:r>
      <w:r>
        <w:fldChar w:fldCharType="end"/>
      </w:r>
    </w:p>
    <w:p w14:paraId="7C7688F4" w14:textId="3BB68B86" w:rsidR="00F220CD" w:rsidRDefault="00F220CD">
      <w:pPr>
        <w:pStyle w:val="TOC5"/>
        <w:rPr>
          <w:rFonts w:asciiTheme="minorHAnsi" w:eastAsiaTheme="minorEastAsia" w:hAnsiTheme="minorHAnsi" w:cstheme="minorBidi"/>
          <w:kern w:val="2"/>
          <w:sz w:val="24"/>
          <w:szCs w:val="24"/>
          <w14:ligatures w14:val="standardContextual"/>
        </w:rPr>
      </w:pPr>
      <w:r>
        <w:t>12.1.1.2.6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_Toc219487319 \h </w:instrText>
      </w:r>
      <w:r>
        <w:fldChar w:fldCharType="separate"/>
      </w:r>
      <w:r>
        <w:t>68</w:t>
      </w:r>
      <w:r>
        <w:fldChar w:fldCharType="end"/>
      </w:r>
    </w:p>
    <w:p w14:paraId="6A70F94A" w14:textId="17FA0F0F" w:rsidR="00F220CD" w:rsidRDefault="00F220CD">
      <w:pPr>
        <w:pStyle w:val="TOC5"/>
        <w:rPr>
          <w:rFonts w:asciiTheme="minorHAnsi" w:eastAsiaTheme="minorEastAsia" w:hAnsiTheme="minorHAnsi" w:cstheme="minorBidi"/>
          <w:kern w:val="2"/>
          <w:sz w:val="24"/>
          <w:szCs w:val="24"/>
          <w14:ligatures w14:val="standardContextual"/>
        </w:rPr>
      </w:pPr>
      <w:r>
        <w:t>12.1.1.2.7</w:t>
      </w:r>
      <w:r>
        <w:rPr>
          <w:rFonts w:asciiTheme="minorHAnsi" w:eastAsiaTheme="minorEastAsia" w:hAnsiTheme="minorHAnsi" w:cstheme="minorBidi"/>
          <w:kern w:val="2"/>
          <w:sz w:val="24"/>
          <w:szCs w:val="24"/>
          <w14:ligatures w14:val="standardContextual"/>
        </w:rPr>
        <w:tab/>
      </w:r>
      <w:r>
        <w:t>Notification notifyPotentialFaultyDataNodeTree</w:t>
      </w:r>
      <w:r>
        <w:tab/>
      </w:r>
      <w:r>
        <w:fldChar w:fldCharType="begin"/>
      </w:r>
      <w:r>
        <w:instrText xml:space="preserve"> PAGEREF _Toc219487320 \h </w:instrText>
      </w:r>
      <w:r>
        <w:fldChar w:fldCharType="separate"/>
      </w:r>
      <w:r>
        <w:t>68</w:t>
      </w:r>
      <w:r>
        <w:fldChar w:fldCharType="end"/>
      </w:r>
    </w:p>
    <w:p w14:paraId="0B188771" w14:textId="16E94ABC" w:rsidR="00F220CD" w:rsidRDefault="00F220CD">
      <w:pPr>
        <w:pStyle w:val="TOC5"/>
        <w:rPr>
          <w:rFonts w:asciiTheme="minorHAnsi" w:eastAsiaTheme="minorEastAsia" w:hAnsiTheme="minorHAnsi" w:cstheme="minorBidi"/>
          <w:kern w:val="2"/>
          <w:sz w:val="24"/>
          <w:szCs w:val="24"/>
          <w14:ligatures w14:val="standardContextual"/>
        </w:rPr>
      </w:pPr>
      <w:r>
        <w:t>12.1.1.2.8</w:t>
      </w:r>
      <w:r>
        <w:rPr>
          <w:rFonts w:asciiTheme="minorHAnsi" w:eastAsiaTheme="minorEastAsia" w:hAnsiTheme="minorHAnsi" w:cstheme="minorBidi"/>
          <w:kern w:val="2"/>
          <w:sz w:val="24"/>
          <w:szCs w:val="24"/>
          <w14:ligatures w14:val="standardContextual"/>
        </w:rPr>
        <w:tab/>
      </w:r>
      <w:r>
        <w:t>Notification notifyDataNodeTreeSyncRecommended</w:t>
      </w:r>
      <w:r>
        <w:tab/>
      </w:r>
      <w:r>
        <w:fldChar w:fldCharType="begin"/>
      </w:r>
      <w:r>
        <w:instrText xml:space="preserve"> PAGEREF _Toc219487321 \h </w:instrText>
      </w:r>
      <w:r>
        <w:fldChar w:fldCharType="separate"/>
      </w:r>
      <w:r>
        <w:t>68</w:t>
      </w:r>
      <w:r>
        <w:fldChar w:fldCharType="end"/>
      </w:r>
    </w:p>
    <w:p w14:paraId="4710C1AF" w14:textId="3DD8B6A1" w:rsidR="00F220CD" w:rsidRDefault="00F220CD">
      <w:pPr>
        <w:pStyle w:val="TOC4"/>
        <w:rPr>
          <w:rFonts w:asciiTheme="minorHAnsi" w:eastAsiaTheme="minorEastAsia" w:hAnsiTheme="minorHAnsi" w:cstheme="minorBidi"/>
          <w:kern w:val="2"/>
          <w:sz w:val="24"/>
          <w:szCs w:val="24"/>
          <w14:ligatures w14:val="standardContextual"/>
        </w:rPr>
      </w:pPr>
      <w:r>
        <w:t>12.1.1.3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_Toc219487322 \h </w:instrText>
      </w:r>
      <w:r>
        <w:fldChar w:fldCharType="separate"/>
      </w:r>
      <w:r>
        <w:t>69</w:t>
      </w:r>
      <w:r>
        <w:fldChar w:fldCharType="end"/>
      </w:r>
    </w:p>
    <w:p w14:paraId="68E322ED" w14:textId="16108A44" w:rsidR="00F220CD" w:rsidRDefault="00F220CD">
      <w:pPr>
        <w:pStyle w:val="TOC5"/>
        <w:rPr>
          <w:rFonts w:asciiTheme="minorHAnsi" w:eastAsiaTheme="minorEastAsia" w:hAnsiTheme="minorHAnsi" w:cstheme="minorBidi"/>
          <w:kern w:val="2"/>
          <w:sz w:val="24"/>
          <w:szCs w:val="24"/>
          <w14:ligatures w14:val="standardContextual"/>
        </w:rPr>
      </w:pPr>
      <w:r>
        <w:t>12.1.1.3.1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_Toc219487323 \h </w:instrText>
      </w:r>
      <w:r>
        <w:fldChar w:fldCharType="separate"/>
      </w:r>
      <w:r>
        <w:t>69</w:t>
      </w:r>
      <w:r>
        <w:fldChar w:fldCharType="end"/>
      </w:r>
    </w:p>
    <w:p w14:paraId="6CBFBB75" w14:textId="10656523" w:rsidR="00F220CD" w:rsidRDefault="00F220CD">
      <w:pPr>
        <w:pStyle w:val="TOC5"/>
        <w:rPr>
          <w:rFonts w:asciiTheme="minorHAnsi" w:eastAsiaTheme="minorEastAsia" w:hAnsiTheme="minorHAnsi" w:cstheme="minorBidi"/>
          <w:kern w:val="2"/>
          <w:sz w:val="24"/>
          <w:szCs w:val="24"/>
          <w14:ligatures w14:val="standardContextual"/>
        </w:rPr>
      </w:pPr>
      <w:r>
        <w:t>12.1.1.3.2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_Toc219487324 \h </w:instrText>
      </w:r>
      <w:r>
        <w:fldChar w:fldCharType="separate"/>
      </w:r>
      <w:r>
        <w:t>69</w:t>
      </w:r>
      <w:r>
        <w:fldChar w:fldCharType="end"/>
      </w:r>
    </w:p>
    <w:p w14:paraId="12875DC9" w14:textId="1EEAE701"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12.1.1.3.2.1.1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_Toc219487325 \h </w:instrText>
      </w:r>
      <w:r>
        <w:fldChar w:fldCharType="separate"/>
      </w:r>
      <w:r>
        <w:t>69</w:t>
      </w:r>
      <w:r>
        <w:fldChar w:fldCharType="end"/>
      </w:r>
    </w:p>
    <w:p w14:paraId="6E25993F" w14:textId="5223B9EB"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12.1.1.3.2.1.2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r>
      <w:r>
        <w:instrText xml:space="preserve"> PAGEREF _Toc219487326 \h </w:instrText>
      </w:r>
      <w:r>
        <w:fldChar w:fldCharType="separate"/>
      </w:r>
      <w:r>
        <w:t>70</w:t>
      </w:r>
      <w:r>
        <w:fldChar w:fldCharType="end"/>
      </w:r>
    </w:p>
    <w:p w14:paraId="3374ECB0" w14:textId="5DC9E864"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12.1.1.3.2.1.3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r>
      <w:r>
        <w:instrText xml:space="preserve"> PAGEREF _Toc219487327 \h </w:instrText>
      </w:r>
      <w:r>
        <w:fldChar w:fldCharType="separate"/>
      </w:r>
      <w:r>
        <w:t>70</w:t>
      </w:r>
      <w:r>
        <w:fldChar w:fldCharType="end"/>
      </w:r>
    </w:p>
    <w:p w14:paraId="27A8FDDF" w14:textId="78C90C6F"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12.1.1.3.2.4.1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_Toc219487328 \h </w:instrText>
      </w:r>
      <w:r>
        <w:fldChar w:fldCharType="separate"/>
      </w:r>
      <w:r>
        <w:t>72</w:t>
      </w:r>
      <w:r>
        <w:fldChar w:fldCharType="end"/>
      </w:r>
    </w:p>
    <w:p w14:paraId="19201700" w14:textId="2A753BD8"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12.1.1.3.2.4</w:t>
      </w:r>
      <w:r>
        <w:t>.2</w:t>
      </w:r>
      <w:r>
        <w:rPr>
          <w:rFonts w:asciiTheme="minorHAnsi" w:eastAsiaTheme="minorEastAsia" w:hAnsiTheme="minorHAnsi" w:cstheme="minorBidi"/>
          <w:kern w:val="2"/>
          <w:sz w:val="24"/>
          <w:szCs w:val="24"/>
          <w14:ligatures w14:val="standardContextual"/>
        </w:rPr>
        <w:tab/>
      </w:r>
      <w:r>
        <w:t>URI</w:t>
      </w:r>
      <w:r>
        <w:tab/>
      </w:r>
      <w:r>
        <w:fldChar w:fldCharType="begin"/>
      </w:r>
      <w:r>
        <w:instrText xml:space="preserve"> PAGEREF _Toc219487329 \h </w:instrText>
      </w:r>
      <w:r>
        <w:fldChar w:fldCharType="separate"/>
      </w:r>
      <w:r>
        <w:t>72</w:t>
      </w:r>
      <w:r>
        <w:fldChar w:fldCharType="end"/>
      </w:r>
    </w:p>
    <w:p w14:paraId="7F1F1D4F" w14:textId="49C7850E"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12.1.1.3.2.4</w:t>
      </w:r>
      <w:r>
        <w:t>.3</w:t>
      </w:r>
      <w:r>
        <w:rPr>
          <w:rFonts w:asciiTheme="minorHAnsi" w:eastAsiaTheme="minorEastAsia" w:hAnsiTheme="minorHAnsi" w:cstheme="minorBidi"/>
          <w:kern w:val="2"/>
          <w:sz w:val="24"/>
          <w:szCs w:val="24"/>
          <w14:ligatures w14:val="standardContextual"/>
        </w:rPr>
        <w:tab/>
      </w:r>
      <w:r>
        <w:t>HTTP methods</w:t>
      </w:r>
      <w:r>
        <w:tab/>
      </w:r>
      <w:r>
        <w:fldChar w:fldCharType="begin"/>
      </w:r>
      <w:r>
        <w:instrText xml:space="preserve"> PAGEREF _Toc219487330 \h </w:instrText>
      </w:r>
      <w:r>
        <w:fldChar w:fldCharType="separate"/>
      </w:r>
      <w:r>
        <w:t>72</w:t>
      </w:r>
      <w:r>
        <w:fldChar w:fldCharType="end"/>
      </w:r>
    </w:p>
    <w:p w14:paraId="67B45662" w14:textId="5D79EEB2"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12.1.1.3.2.5.1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_Toc219487331 \h </w:instrText>
      </w:r>
      <w:r>
        <w:fldChar w:fldCharType="separate"/>
      </w:r>
      <w:r>
        <w:t>73</w:t>
      </w:r>
      <w:r>
        <w:fldChar w:fldCharType="end"/>
      </w:r>
    </w:p>
    <w:p w14:paraId="0C62E305" w14:textId="52F088CA"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12.1.1.3.2.5.2</w:t>
      </w:r>
      <w:r>
        <w:rPr>
          <w:rFonts w:asciiTheme="minorHAnsi" w:eastAsiaTheme="minorEastAsia" w:hAnsiTheme="minorHAnsi" w:cstheme="minorBidi"/>
          <w:kern w:val="2"/>
          <w:sz w:val="24"/>
          <w:szCs w:val="24"/>
          <w14:ligatures w14:val="standardContextual"/>
        </w:rPr>
        <w:tab/>
      </w:r>
      <w:r>
        <w:rPr>
          <w:lang w:eastAsia="zh-CN"/>
        </w:rPr>
        <w:t>URI</w:t>
      </w:r>
      <w:r>
        <w:tab/>
      </w:r>
      <w:r>
        <w:fldChar w:fldCharType="begin"/>
      </w:r>
      <w:r>
        <w:instrText xml:space="preserve"> PAGEREF _Toc219487332 \h </w:instrText>
      </w:r>
      <w:r>
        <w:fldChar w:fldCharType="separate"/>
      </w:r>
      <w:r>
        <w:t>73</w:t>
      </w:r>
      <w:r>
        <w:fldChar w:fldCharType="end"/>
      </w:r>
    </w:p>
    <w:p w14:paraId="48ABDC21" w14:textId="0FCC5CCA"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12.1.1.3.2.5.3</w:t>
      </w:r>
      <w:r>
        <w:rPr>
          <w:rFonts w:asciiTheme="minorHAnsi" w:eastAsiaTheme="minorEastAsia" w:hAnsiTheme="minorHAnsi" w:cstheme="minorBidi"/>
          <w:kern w:val="2"/>
          <w:sz w:val="24"/>
          <w:szCs w:val="24"/>
          <w14:ligatures w14:val="standardContextual"/>
        </w:rPr>
        <w:tab/>
      </w:r>
      <w:r>
        <w:rPr>
          <w:lang w:eastAsia="zh-CN"/>
        </w:rPr>
        <w:t>HTTP methods</w:t>
      </w:r>
      <w:r>
        <w:tab/>
      </w:r>
      <w:r>
        <w:fldChar w:fldCharType="begin"/>
      </w:r>
      <w:r>
        <w:instrText xml:space="preserve"> PAGEREF _Toc219487333 \h </w:instrText>
      </w:r>
      <w:r>
        <w:fldChar w:fldCharType="separate"/>
      </w:r>
      <w:r>
        <w:t>73</w:t>
      </w:r>
      <w:r>
        <w:fldChar w:fldCharType="end"/>
      </w:r>
    </w:p>
    <w:p w14:paraId="0428C95D" w14:textId="015887CC" w:rsidR="00F220CD" w:rsidRDefault="00F220CD">
      <w:pPr>
        <w:pStyle w:val="TOC4"/>
        <w:rPr>
          <w:rFonts w:asciiTheme="minorHAnsi" w:eastAsiaTheme="minorEastAsia" w:hAnsiTheme="minorHAnsi" w:cstheme="minorBidi"/>
          <w:kern w:val="2"/>
          <w:sz w:val="24"/>
          <w:szCs w:val="24"/>
          <w14:ligatures w14:val="standardContextual"/>
        </w:rPr>
      </w:pPr>
      <w:r>
        <w:t>12.1.1.4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_Toc219487334 \h </w:instrText>
      </w:r>
      <w:r>
        <w:fldChar w:fldCharType="separate"/>
      </w:r>
      <w:r>
        <w:t>74</w:t>
      </w:r>
      <w:r>
        <w:fldChar w:fldCharType="end"/>
      </w:r>
    </w:p>
    <w:p w14:paraId="2BC1B36D" w14:textId="4260FDEA" w:rsidR="00F220CD" w:rsidRDefault="00F220CD">
      <w:pPr>
        <w:pStyle w:val="TOC5"/>
        <w:rPr>
          <w:rFonts w:asciiTheme="minorHAnsi" w:eastAsiaTheme="minorEastAsia" w:hAnsiTheme="minorHAnsi" w:cstheme="minorBidi"/>
          <w:kern w:val="2"/>
          <w:sz w:val="24"/>
          <w:szCs w:val="24"/>
          <w14:ligatures w14:val="standardContextual"/>
        </w:rPr>
      </w:pPr>
      <w:r>
        <w:t>12.1.1.4.1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_Toc219487335 \h </w:instrText>
      </w:r>
      <w:r>
        <w:fldChar w:fldCharType="separate"/>
      </w:r>
      <w:r>
        <w:t>74</w:t>
      </w:r>
      <w:r>
        <w:fldChar w:fldCharType="end"/>
      </w:r>
    </w:p>
    <w:p w14:paraId="410D30BE" w14:textId="1A24F8FA" w:rsidR="00F220CD" w:rsidRDefault="00F220CD">
      <w:pPr>
        <w:pStyle w:val="TOC5"/>
        <w:rPr>
          <w:rFonts w:asciiTheme="minorHAnsi" w:eastAsiaTheme="minorEastAsia" w:hAnsiTheme="minorHAnsi" w:cstheme="minorBidi"/>
          <w:kern w:val="2"/>
          <w:sz w:val="24"/>
          <w:szCs w:val="24"/>
          <w14:ligatures w14:val="standardContextual"/>
        </w:rPr>
      </w:pPr>
      <w:r>
        <w:t>12.1.1.4.1a</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_Toc219487336 \h </w:instrText>
      </w:r>
      <w:r>
        <w:fldChar w:fldCharType="separate"/>
      </w:r>
      <w:r>
        <w:t>75</w:t>
      </w:r>
      <w:r>
        <w:fldChar w:fldCharType="end"/>
      </w:r>
    </w:p>
    <w:p w14:paraId="3213C230" w14:textId="4143021B" w:rsidR="00F220CD" w:rsidRDefault="00F220CD">
      <w:pPr>
        <w:pStyle w:val="TOC5"/>
        <w:rPr>
          <w:rFonts w:asciiTheme="minorHAnsi" w:eastAsiaTheme="minorEastAsia" w:hAnsiTheme="minorHAnsi" w:cstheme="minorBidi"/>
          <w:kern w:val="2"/>
          <w:sz w:val="24"/>
          <w:szCs w:val="24"/>
          <w14:ligatures w14:val="standardContextual"/>
        </w:rPr>
      </w:pPr>
      <w:r>
        <w:t>12.1.1.4.2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_Toc219487337 \h </w:instrText>
      </w:r>
      <w:r>
        <w:fldChar w:fldCharType="separate"/>
      </w:r>
      <w:r>
        <w:t>86</w:t>
      </w:r>
      <w:r>
        <w:fldChar w:fldCharType="end"/>
      </w:r>
    </w:p>
    <w:p w14:paraId="3B0D8B1F" w14:textId="727578E4" w:rsidR="00F220CD" w:rsidRDefault="00F220CD">
      <w:pPr>
        <w:pStyle w:val="TOC5"/>
        <w:rPr>
          <w:rFonts w:asciiTheme="minorHAnsi" w:eastAsiaTheme="minorEastAsia" w:hAnsiTheme="minorHAnsi" w:cstheme="minorBidi"/>
          <w:kern w:val="2"/>
          <w:sz w:val="24"/>
          <w:szCs w:val="24"/>
          <w14:ligatures w14:val="standardContextual"/>
        </w:rPr>
      </w:pPr>
      <w:r>
        <w:t>12.1.1.4.3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_Toc219487338 \h </w:instrText>
      </w:r>
      <w:r>
        <w:fldChar w:fldCharType="separate"/>
      </w:r>
      <w:r>
        <w:t>86</w:t>
      </w:r>
      <w:r>
        <w:fldChar w:fldCharType="end"/>
      </w:r>
    </w:p>
    <w:p w14:paraId="119EFC61" w14:textId="1E4F588A" w:rsidR="00F220CD" w:rsidRDefault="00F220CD">
      <w:pPr>
        <w:pStyle w:val="TOC5"/>
        <w:rPr>
          <w:rFonts w:asciiTheme="minorHAnsi" w:eastAsiaTheme="minorEastAsia" w:hAnsiTheme="minorHAnsi" w:cstheme="minorBidi"/>
          <w:kern w:val="2"/>
          <w:sz w:val="24"/>
          <w:szCs w:val="24"/>
          <w14:ligatures w14:val="standardContextual"/>
        </w:rPr>
      </w:pPr>
      <w:r>
        <w:t>12.1.1.4.4</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_Toc219487339 \h </w:instrText>
      </w:r>
      <w:r>
        <w:fldChar w:fldCharType="separate"/>
      </w:r>
      <w:r>
        <w:t>86</w:t>
      </w:r>
      <w:r>
        <w:fldChar w:fldCharType="end"/>
      </w:r>
    </w:p>
    <w:p w14:paraId="1B44E018" w14:textId="58F51B46" w:rsidR="00F220CD" w:rsidRDefault="00F220CD">
      <w:pPr>
        <w:pStyle w:val="TOC3"/>
        <w:rPr>
          <w:rFonts w:asciiTheme="minorHAnsi" w:eastAsiaTheme="minorEastAsia" w:hAnsiTheme="minorHAnsi" w:cstheme="minorBidi"/>
          <w:kern w:val="2"/>
          <w:sz w:val="24"/>
          <w:szCs w:val="24"/>
          <w14:ligatures w14:val="standardContextual"/>
        </w:rPr>
      </w:pPr>
      <w:r>
        <w:t>12.1.2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r>
      <w:r>
        <w:instrText xml:space="preserve"> PAGEREF _Toc219487340 \h </w:instrText>
      </w:r>
      <w:r>
        <w:fldChar w:fldCharType="separate"/>
      </w:r>
      <w:r>
        <w:t>87</w:t>
      </w:r>
      <w:r>
        <w:fldChar w:fldCharType="end"/>
      </w:r>
    </w:p>
    <w:p w14:paraId="3C55BDCE" w14:textId="40C1696E" w:rsidR="00F220CD" w:rsidRDefault="00F220CD">
      <w:pPr>
        <w:pStyle w:val="TOC4"/>
        <w:rPr>
          <w:rFonts w:asciiTheme="minorHAnsi" w:eastAsiaTheme="minorEastAsia" w:hAnsiTheme="minorHAnsi" w:cstheme="minorBidi"/>
          <w:kern w:val="2"/>
          <w:sz w:val="24"/>
          <w:szCs w:val="24"/>
          <w14:ligatures w14:val="standardContextual"/>
        </w:rPr>
      </w:pPr>
      <w:r>
        <w:t>12.1.2.1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_Toc219487341 \h </w:instrText>
      </w:r>
      <w:r>
        <w:fldChar w:fldCharType="separate"/>
      </w:r>
      <w:r>
        <w:t>87</w:t>
      </w:r>
      <w:r>
        <w:fldChar w:fldCharType="end"/>
      </w:r>
    </w:p>
    <w:p w14:paraId="405F4D72" w14:textId="458BC8AA" w:rsidR="00F220CD" w:rsidRDefault="00F220CD">
      <w:pPr>
        <w:pStyle w:val="TOC4"/>
        <w:rPr>
          <w:rFonts w:asciiTheme="minorHAnsi" w:eastAsiaTheme="minorEastAsia" w:hAnsiTheme="minorHAnsi" w:cstheme="minorBidi"/>
          <w:kern w:val="2"/>
          <w:sz w:val="24"/>
          <w:szCs w:val="24"/>
          <w14:ligatures w14:val="standardContextual"/>
        </w:rPr>
      </w:pPr>
      <w:r>
        <w:t>12.1.2.2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_Toc219487342 \h </w:instrText>
      </w:r>
      <w:r>
        <w:fldChar w:fldCharType="separate"/>
      </w:r>
      <w:r>
        <w:t>88</w:t>
      </w:r>
      <w:r>
        <w:fldChar w:fldCharType="end"/>
      </w:r>
    </w:p>
    <w:p w14:paraId="232ADE71" w14:textId="33367F17" w:rsidR="00F220CD" w:rsidRDefault="00F220CD">
      <w:pPr>
        <w:pStyle w:val="TOC5"/>
        <w:rPr>
          <w:rFonts w:asciiTheme="minorHAnsi" w:eastAsiaTheme="minorEastAsia" w:hAnsiTheme="minorHAnsi" w:cstheme="minorBidi"/>
          <w:kern w:val="2"/>
          <w:sz w:val="24"/>
          <w:szCs w:val="24"/>
          <w14:ligatures w14:val="standardContextual"/>
        </w:rPr>
      </w:pPr>
      <w:r>
        <w:t>12.1.2.2.1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_Toc219487343 \h </w:instrText>
      </w:r>
      <w:r>
        <w:fldChar w:fldCharType="separate"/>
      </w:r>
      <w:r>
        <w:t>88</w:t>
      </w:r>
      <w:r>
        <w:fldChar w:fldCharType="end"/>
      </w:r>
    </w:p>
    <w:p w14:paraId="3EA4483A" w14:textId="74AF728C" w:rsidR="00F220CD" w:rsidRDefault="00F220CD">
      <w:pPr>
        <w:pStyle w:val="TOC5"/>
        <w:rPr>
          <w:rFonts w:asciiTheme="minorHAnsi" w:eastAsiaTheme="minorEastAsia" w:hAnsiTheme="minorHAnsi" w:cstheme="minorBidi"/>
          <w:kern w:val="2"/>
          <w:sz w:val="24"/>
          <w:szCs w:val="24"/>
          <w14:ligatures w14:val="standardContextual"/>
        </w:rPr>
      </w:pPr>
      <w:r>
        <w:t>12.1.2.2.2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_Toc219487344 \h </w:instrText>
      </w:r>
      <w:r>
        <w:fldChar w:fldCharType="separate"/>
      </w:r>
      <w:r>
        <w:t>88</w:t>
      </w:r>
      <w:r>
        <w:fldChar w:fldCharType="end"/>
      </w:r>
    </w:p>
    <w:p w14:paraId="3F73B53C" w14:textId="4195A45B" w:rsidR="00F220CD" w:rsidRDefault="00F220CD">
      <w:pPr>
        <w:pStyle w:val="TOC5"/>
        <w:rPr>
          <w:rFonts w:asciiTheme="minorHAnsi" w:eastAsiaTheme="minorEastAsia" w:hAnsiTheme="minorHAnsi" w:cstheme="minorBidi"/>
          <w:kern w:val="2"/>
          <w:sz w:val="24"/>
          <w:szCs w:val="24"/>
          <w14:ligatures w14:val="standardContextual"/>
        </w:rPr>
      </w:pPr>
      <w:r>
        <w:t>12.1.2.2.3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_Toc219487345 \h </w:instrText>
      </w:r>
      <w:r>
        <w:fldChar w:fldCharType="separate"/>
      </w:r>
      <w:r>
        <w:t>88</w:t>
      </w:r>
      <w:r>
        <w:fldChar w:fldCharType="end"/>
      </w:r>
    </w:p>
    <w:p w14:paraId="54FC824E" w14:textId="6C7128BE" w:rsidR="00F220CD" w:rsidRDefault="00F220CD">
      <w:pPr>
        <w:pStyle w:val="TOC5"/>
        <w:rPr>
          <w:rFonts w:asciiTheme="minorHAnsi" w:eastAsiaTheme="minorEastAsia" w:hAnsiTheme="minorHAnsi" w:cstheme="minorBidi"/>
          <w:kern w:val="2"/>
          <w:sz w:val="24"/>
          <w:szCs w:val="24"/>
          <w14:ligatures w14:val="standardContextual"/>
        </w:rPr>
      </w:pPr>
      <w:r>
        <w:t>12.1.2.2.4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r>
      <w:r>
        <w:instrText xml:space="preserve"> PAGEREF _Toc219487346 \h </w:instrText>
      </w:r>
      <w:r>
        <w:fldChar w:fldCharType="separate"/>
      </w:r>
      <w:r>
        <w:t>88</w:t>
      </w:r>
      <w:r>
        <w:fldChar w:fldCharType="end"/>
      </w:r>
    </w:p>
    <w:p w14:paraId="761FDD6C" w14:textId="1AF6DE82" w:rsidR="00F220CD" w:rsidRDefault="00F220CD">
      <w:pPr>
        <w:pStyle w:val="TOC5"/>
        <w:rPr>
          <w:rFonts w:asciiTheme="minorHAnsi" w:eastAsiaTheme="minorEastAsia" w:hAnsiTheme="minorHAnsi" w:cstheme="minorBidi"/>
          <w:kern w:val="2"/>
          <w:sz w:val="24"/>
          <w:szCs w:val="24"/>
          <w14:ligatures w14:val="standardContextual"/>
        </w:rPr>
      </w:pPr>
      <w:r>
        <w:t>12.1.2.2.5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_Toc219487347 \h </w:instrText>
      </w:r>
      <w:r>
        <w:fldChar w:fldCharType="separate"/>
      </w:r>
      <w:r>
        <w:t>88</w:t>
      </w:r>
      <w:r>
        <w:fldChar w:fldCharType="end"/>
      </w:r>
    </w:p>
    <w:p w14:paraId="3F7E7870" w14:textId="654E1BFF" w:rsidR="00F220CD" w:rsidRDefault="00F220CD">
      <w:pPr>
        <w:pStyle w:val="TOC5"/>
        <w:rPr>
          <w:rFonts w:asciiTheme="minorHAnsi" w:eastAsiaTheme="minorEastAsia" w:hAnsiTheme="minorHAnsi" w:cstheme="minorBidi"/>
          <w:kern w:val="2"/>
          <w:sz w:val="24"/>
          <w:szCs w:val="24"/>
          <w14:ligatures w14:val="standardContextual"/>
        </w:rPr>
      </w:pPr>
      <w:r>
        <w:t>12.1.2.2.6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_Toc219487348 \h </w:instrText>
      </w:r>
      <w:r>
        <w:fldChar w:fldCharType="separate"/>
      </w:r>
      <w:r>
        <w:t>88</w:t>
      </w:r>
      <w:r>
        <w:fldChar w:fldCharType="end"/>
      </w:r>
    </w:p>
    <w:p w14:paraId="71DF326E" w14:textId="4577F188" w:rsidR="00F220CD" w:rsidRDefault="00F220CD">
      <w:pPr>
        <w:pStyle w:val="TOC4"/>
        <w:rPr>
          <w:rFonts w:asciiTheme="minorHAnsi" w:eastAsiaTheme="minorEastAsia" w:hAnsiTheme="minorHAnsi" w:cstheme="minorBidi"/>
          <w:kern w:val="2"/>
          <w:sz w:val="24"/>
          <w:szCs w:val="24"/>
          <w14:ligatures w14:val="standardContextual"/>
        </w:rPr>
      </w:pPr>
      <w:r>
        <w:t>12.1.2.3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_Toc219487349 \h </w:instrText>
      </w:r>
      <w:r>
        <w:fldChar w:fldCharType="separate"/>
      </w:r>
      <w:r>
        <w:t>88</w:t>
      </w:r>
      <w:r>
        <w:fldChar w:fldCharType="end"/>
      </w:r>
    </w:p>
    <w:p w14:paraId="1A9EACAF" w14:textId="080C9AC1" w:rsidR="00F220CD" w:rsidRDefault="00F220CD">
      <w:pPr>
        <w:pStyle w:val="TOC5"/>
        <w:rPr>
          <w:rFonts w:asciiTheme="minorHAnsi" w:eastAsiaTheme="minorEastAsia" w:hAnsiTheme="minorHAnsi" w:cstheme="minorBidi"/>
          <w:kern w:val="2"/>
          <w:sz w:val="24"/>
          <w:szCs w:val="24"/>
          <w14:ligatures w14:val="standardContextual"/>
        </w:rPr>
      </w:pPr>
      <w:r>
        <w:t>12.1.2.3.1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_Toc219487350 \h </w:instrText>
      </w:r>
      <w:r>
        <w:fldChar w:fldCharType="separate"/>
      </w:r>
      <w:r>
        <w:t>88</w:t>
      </w:r>
      <w:r>
        <w:fldChar w:fldCharType="end"/>
      </w:r>
    </w:p>
    <w:p w14:paraId="54537FD4" w14:textId="2BE3096D" w:rsidR="00F220CD" w:rsidRDefault="00F220CD">
      <w:pPr>
        <w:pStyle w:val="TOC5"/>
        <w:rPr>
          <w:rFonts w:asciiTheme="minorHAnsi" w:eastAsiaTheme="minorEastAsia" w:hAnsiTheme="minorHAnsi" w:cstheme="minorBidi"/>
          <w:kern w:val="2"/>
          <w:sz w:val="24"/>
          <w:szCs w:val="24"/>
          <w14:ligatures w14:val="standardContextual"/>
        </w:rPr>
      </w:pPr>
      <w:r>
        <w:t>12.1.2.3.2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_Toc219487351 \h </w:instrText>
      </w:r>
      <w:r>
        <w:fldChar w:fldCharType="separate"/>
      </w:r>
      <w:r>
        <w:t>89</w:t>
      </w:r>
      <w:r>
        <w:fldChar w:fldCharType="end"/>
      </w:r>
    </w:p>
    <w:p w14:paraId="225BC215" w14:textId="2D2E75AD" w:rsidR="00F220CD" w:rsidRDefault="00F220CD">
      <w:pPr>
        <w:pStyle w:val="TOC4"/>
        <w:rPr>
          <w:rFonts w:asciiTheme="minorHAnsi" w:eastAsiaTheme="minorEastAsia" w:hAnsiTheme="minorHAnsi" w:cstheme="minorBidi"/>
          <w:kern w:val="2"/>
          <w:sz w:val="24"/>
          <w:szCs w:val="24"/>
          <w14:ligatures w14:val="standardContextual"/>
        </w:rPr>
      </w:pPr>
      <w:r>
        <w:t>12.1.2.4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_Toc219487352 \h </w:instrText>
      </w:r>
      <w:r>
        <w:fldChar w:fldCharType="separate"/>
      </w:r>
      <w:r>
        <w:t>89</w:t>
      </w:r>
      <w:r>
        <w:fldChar w:fldCharType="end"/>
      </w:r>
    </w:p>
    <w:p w14:paraId="35315FD8" w14:textId="585E0164" w:rsidR="00F220CD" w:rsidRDefault="00F220CD">
      <w:pPr>
        <w:pStyle w:val="TOC3"/>
        <w:rPr>
          <w:rFonts w:asciiTheme="minorHAnsi" w:eastAsiaTheme="minorEastAsia" w:hAnsiTheme="minorHAnsi" w:cstheme="minorBidi"/>
          <w:kern w:val="2"/>
          <w:sz w:val="24"/>
          <w:szCs w:val="24"/>
          <w14:ligatures w14:val="standardContextual"/>
        </w:rPr>
      </w:pPr>
      <w:r>
        <w:t>12.1.3</w:t>
      </w:r>
      <w:r>
        <w:rPr>
          <w:rFonts w:asciiTheme="minorHAnsi" w:eastAsiaTheme="minorEastAsia" w:hAnsiTheme="minorHAnsi" w:cstheme="minorBidi"/>
          <w:kern w:val="2"/>
          <w:sz w:val="24"/>
          <w:szCs w:val="24"/>
          <w14:ligatures w14:val="standardContextual"/>
        </w:rPr>
        <w:tab/>
      </w:r>
      <w:r>
        <w:t>YANG/Netconf-based solution set</w:t>
      </w:r>
      <w:r>
        <w:tab/>
      </w:r>
      <w:r>
        <w:fldChar w:fldCharType="begin"/>
      </w:r>
      <w:r>
        <w:instrText xml:space="preserve"> PAGEREF _Toc219487353 \h </w:instrText>
      </w:r>
      <w:r>
        <w:fldChar w:fldCharType="separate"/>
      </w:r>
      <w:r>
        <w:t>89</w:t>
      </w:r>
      <w:r>
        <w:fldChar w:fldCharType="end"/>
      </w:r>
    </w:p>
    <w:p w14:paraId="4236AE7F" w14:textId="67C2843C" w:rsidR="00F220CD" w:rsidRDefault="00F220CD">
      <w:pPr>
        <w:pStyle w:val="TOC4"/>
        <w:rPr>
          <w:rFonts w:asciiTheme="minorHAnsi" w:eastAsiaTheme="minorEastAsia" w:hAnsiTheme="minorHAnsi" w:cstheme="minorBidi"/>
          <w:kern w:val="2"/>
          <w:sz w:val="24"/>
          <w:szCs w:val="24"/>
          <w14:ligatures w14:val="standardContextual"/>
        </w:rPr>
      </w:pPr>
      <w:r>
        <w:t>12.1.3.1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_Toc219487354 \h </w:instrText>
      </w:r>
      <w:r>
        <w:fldChar w:fldCharType="separate"/>
      </w:r>
      <w:r>
        <w:t>89</w:t>
      </w:r>
      <w:r>
        <w:fldChar w:fldCharType="end"/>
      </w:r>
    </w:p>
    <w:p w14:paraId="46D10D7C" w14:textId="568C1BC7" w:rsidR="00F220CD" w:rsidRDefault="00F220CD">
      <w:pPr>
        <w:pStyle w:val="TOC5"/>
        <w:rPr>
          <w:rFonts w:asciiTheme="minorHAnsi" w:eastAsiaTheme="minorEastAsia" w:hAnsiTheme="minorHAnsi" w:cstheme="minorBidi"/>
          <w:kern w:val="2"/>
          <w:sz w:val="24"/>
          <w:szCs w:val="24"/>
          <w14:ligatures w14:val="standardContextual"/>
        </w:rPr>
      </w:pPr>
      <w:r>
        <w:t>12.1.3.1.1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_Toc219487355 \h </w:instrText>
      </w:r>
      <w:r>
        <w:fldChar w:fldCharType="separate"/>
      </w:r>
      <w:r>
        <w:t>89</w:t>
      </w:r>
      <w:r>
        <w:fldChar w:fldCharType="end"/>
      </w:r>
    </w:p>
    <w:p w14:paraId="5CFF3599" w14:textId="2920E025" w:rsidR="00F220CD" w:rsidRDefault="00F220CD">
      <w:pPr>
        <w:pStyle w:val="TOC5"/>
        <w:rPr>
          <w:rFonts w:asciiTheme="minorHAnsi" w:eastAsiaTheme="minorEastAsia" w:hAnsiTheme="minorHAnsi" w:cstheme="minorBidi"/>
          <w:kern w:val="2"/>
          <w:sz w:val="24"/>
          <w:szCs w:val="24"/>
          <w14:ligatures w14:val="standardContextual"/>
        </w:rPr>
      </w:pPr>
      <w:r>
        <w:t>12.1.3.1.2</w:t>
      </w:r>
      <w:r>
        <w:rPr>
          <w:rFonts w:asciiTheme="minorHAnsi" w:eastAsiaTheme="minorEastAsia" w:hAnsiTheme="minorHAnsi" w:cstheme="minorBidi"/>
          <w:kern w:val="2"/>
          <w:sz w:val="24"/>
          <w:szCs w:val="24"/>
          <w14:ligatures w14:val="standardContextual"/>
        </w:rPr>
        <w:tab/>
      </w:r>
      <w:r>
        <w:t xml:space="preserve">Operation </w:t>
      </w:r>
      <w:r w:rsidRPr="00EB500D">
        <w:rPr>
          <w:rFonts w:ascii="Courier New" w:hAnsi="Courier New" w:cs="Courier New"/>
        </w:rPr>
        <w:t>createMOI</w:t>
      </w:r>
      <w:r>
        <w:tab/>
      </w:r>
      <w:r>
        <w:fldChar w:fldCharType="begin"/>
      </w:r>
      <w:r>
        <w:instrText xml:space="preserve"> PAGEREF _Toc219487356 \h </w:instrText>
      </w:r>
      <w:r>
        <w:fldChar w:fldCharType="separate"/>
      </w:r>
      <w:r>
        <w:t>89</w:t>
      </w:r>
      <w:r>
        <w:fldChar w:fldCharType="end"/>
      </w:r>
    </w:p>
    <w:p w14:paraId="45B80978" w14:textId="53DCDF3B" w:rsidR="00F220CD" w:rsidRDefault="00F220CD">
      <w:pPr>
        <w:pStyle w:val="TOC5"/>
        <w:rPr>
          <w:rFonts w:asciiTheme="minorHAnsi" w:eastAsiaTheme="minorEastAsia" w:hAnsiTheme="minorHAnsi" w:cstheme="minorBidi"/>
          <w:kern w:val="2"/>
          <w:sz w:val="24"/>
          <w:szCs w:val="24"/>
          <w14:ligatures w14:val="standardContextual"/>
        </w:rPr>
      </w:pPr>
      <w:r>
        <w:t>12.1.3.1.3</w:t>
      </w:r>
      <w:r>
        <w:rPr>
          <w:rFonts w:asciiTheme="minorHAnsi" w:eastAsiaTheme="minorEastAsia" w:hAnsiTheme="minorHAnsi" w:cstheme="minorBidi"/>
          <w:kern w:val="2"/>
          <w:sz w:val="24"/>
          <w:szCs w:val="24"/>
          <w14:ligatures w14:val="standardContextual"/>
        </w:rPr>
        <w:tab/>
      </w:r>
      <w:r>
        <w:t xml:space="preserve">Operation </w:t>
      </w:r>
      <w:r w:rsidRPr="00EB500D">
        <w:rPr>
          <w:rFonts w:ascii="Courier New" w:hAnsi="Courier New" w:cs="Courier New"/>
        </w:rPr>
        <w:t>getMOIAttributes</w:t>
      </w:r>
      <w:r>
        <w:tab/>
      </w:r>
      <w:r>
        <w:fldChar w:fldCharType="begin"/>
      </w:r>
      <w:r>
        <w:instrText xml:space="preserve"> PAGEREF _Toc219487357 \h </w:instrText>
      </w:r>
      <w:r>
        <w:fldChar w:fldCharType="separate"/>
      </w:r>
      <w:r>
        <w:t>90</w:t>
      </w:r>
      <w:r>
        <w:fldChar w:fldCharType="end"/>
      </w:r>
    </w:p>
    <w:p w14:paraId="40502719" w14:textId="18069873" w:rsidR="00F220CD" w:rsidRDefault="00F220CD">
      <w:pPr>
        <w:pStyle w:val="TOC5"/>
        <w:rPr>
          <w:rFonts w:asciiTheme="minorHAnsi" w:eastAsiaTheme="minorEastAsia" w:hAnsiTheme="minorHAnsi" w:cstheme="minorBidi"/>
          <w:kern w:val="2"/>
          <w:sz w:val="24"/>
          <w:szCs w:val="24"/>
          <w14:ligatures w14:val="standardContextual"/>
        </w:rPr>
      </w:pPr>
      <w:r>
        <w:t>12.1.3.1.4</w:t>
      </w:r>
      <w:r>
        <w:rPr>
          <w:rFonts w:asciiTheme="minorHAnsi" w:eastAsiaTheme="minorEastAsia" w:hAnsiTheme="minorHAnsi" w:cstheme="minorBidi"/>
          <w:kern w:val="2"/>
          <w:sz w:val="24"/>
          <w:szCs w:val="24"/>
          <w14:ligatures w14:val="standardContextual"/>
        </w:rPr>
        <w:tab/>
      </w:r>
      <w:r>
        <w:t xml:space="preserve">Operation </w:t>
      </w:r>
      <w:r w:rsidRPr="00EB500D">
        <w:rPr>
          <w:rFonts w:ascii="Courier New" w:hAnsi="Courier New" w:cs="Courier New"/>
        </w:rPr>
        <w:t>modifyMOIAttributes</w:t>
      </w:r>
      <w:r>
        <w:tab/>
      </w:r>
      <w:r>
        <w:fldChar w:fldCharType="begin"/>
      </w:r>
      <w:r>
        <w:instrText xml:space="preserve"> PAGEREF _Toc219487358 \h </w:instrText>
      </w:r>
      <w:r>
        <w:fldChar w:fldCharType="separate"/>
      </w:r>
      <w:r>
        <w:t>92</w:t>
      </w:r>
      <w:r>
        <w:fldChar w:fldCharType="end"/>
      </w:r>
    </w:p>
    <w:p w14:paraId="5DF8B023" w14:textId="67585BE8" w:rsidR="00F220CD" w:rsidRDefault="00F220CD">
      <w:pPr>
        <w:pStyle w:val="TOC5"/>
        <w:rPr>
          <w:rFonts w:asciiTheme="minorHAnsi" w:eastAsiaTheme="minorEastAsia" w:hAnsiTheme="minorHAnsi" w:cstheme="minorBidi"/>
          <w:kern w:val="2"/>
          <w:sz w:val="24"/>
          <w:szCs w:val="24"/>
          <w14:ligatures w14:val="standardContextual"/>
        </w:rPr>
      </w:pPr>
      <w:r>
        <w:t>12.1.3.1.4a</w:t>
      </w:r>
      <w:r>
        <w:rPr>
          <w:rFonts w:asciiTheme="minorHAnsi" w:eastAsiaTheme="minorEastAsia" w:hAnsiTheme="minorHAnsi" w:cstheme="minorBidi"/>
          <w:kern w:val="2"/>
          <w:sz w:val="24"/>
          <w:szCs w:val="24"/>
          <w14:ligatures w14:val="standardContextual"/>
        </w:rPr>
        <w:tab/>
      </w:r>
      <w:r>
        <w:t xml:space="preserve">Operation </w:t>
      </w:r>
      <w:r w:rsidRPr="00EB500D">
        <w:rPr>
          <w:rFonts w:ascii="Courier New" w:hAnsi="Courier New" w:cs="Courier New"/>
        </w:rPr>
        <w:t>changeMOIs</w:t>
      </w:r>
      <w:r>
        <w:tab/>
      </w:r>
      <w:r>
        <w:fldChar w:fldCharType="begin"/>
      </w:r>
      <w:r>
        <w:instrText xml:space="preserve"> PAGEREF _Toc219487359 \h </w:instrText>
      </w:r>
      <w:r>
        <w:fldChar w:fldCharType="separate"/>
      </w:r>
      <w:r>
        <w:t>94</w:t>
      </w:r>
      <w:r>
        <w:fldChar w:fldCharType="end"/>
      </w:r>
    </w:p>
    <w:p w14:paraId="288A288D" w14:textId="3F19082E" w:rsidR="00F220CD" w:rsidRDefault="00F220CD">
      <w:pPr>
        <w:pStyle w:val="TOC5"/>
        <w:rPr>
          <w:rFonts w:asciiTheme="minorHAnsi" w:eastAsiaTheme="minorEastAsia" w:hAnsiTheme="minorHAnsi" w:cstheme="minorBidi"/>
          <w:kern w:val="2"/>
          <w:sz w:val="24"/>
          <w:szCs w:val="24"/>
          <w14:ligatures w14:val="standardContextual"/>
        </w:rPr>
      </w:pPr>
      <w:r>
        <w:t>12.1.3.1.5</w:t>
      </w:r>
      <w:r>
        <w:rPr>
          <w:rFonts w:asciiTheme="minorHAnsi" w:eastAsiaTheme="minorEastAsia" w:hAnsiTheme="minorHAnsi" w:cstheme="minorBidi"/>
          <w:kern w:val="2"/>
          <w:sz w:val="24"/>
          <w:szCs w:val="24"/>
          <w14:ligatures w14:val="standardContextual"/>
        </w:rPr>
        <w:tab/>
      </w:r>
      <w:r>
        <w:t xml:space="preserve">Operation </w:t>
      </w:r>
      <w:r w:rsidRPr="00EB500D">
        <w:rPr>
          <w:rFonts w:ascii="Courier New" w:hAnsi="Courier New" w:cs="Courier New"/>
        </w:rPr>
        <w:t>deleteMOI</w:t>
      </w:r>
      <w:r>
        <w:tab/>
      </w:r>
      <w:r>
        <w:fldChar w:fldCharType="begin"/>
      </w:r>
      <w:r>
        <w:instrText xml:space="preserve"> PAGEREF _Toc219487360 \h </w:instrText>
      </w:r>
      <w:r>
        <w:fldChar w:fldCharType="separate"/>
      </w:r>
      <w:r>
        <w:t>95</w:t>
      </w:r>
      <w:r>
        <w:fldChar w:fldCharType="end"/>
      </w:r>
    </w:p>
    <w:p w14:paraId="57426A09" w14:textId="77CE4C4D" w:rsidR="00F220CD" w:rsidRDefault="00F220CD">
      <w:pPr>
        <w:pStyle w:val="TOC4"/>
        <w:rPr>
          <w:rFonts w:asciiTheme="minorHAnsi" w:eastAsiaTheme="minorEastAsia" w:hAnsiTheme="minorHAnsi" w:cstheme="minorBidi"/>
          <w:kern w:val="2"/>
          <w:sz w:val="24"/>
          <w:szCs w:val="24"/>
          <w14:ligatures w14:val="standardContextual"/>
        </w:rPr>
      </w:pPr>
      <w:r>
        <w:t>12.1.3.2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_Toc219487361 \h </w:instrText>
      </w:r>
      <w:r>
        <w:fldChar w:fldCharType="separate"/>
      </w:r>
      <w:r>
        <w:t>96</w:t>
      </w:r>
      <w:r>
        <w:fldChar w:fldCharType="end"/>
      </w:r>
    </w:p>
    <w:p w14:paraId="29EAB9AE" w14:textId="7CED027C" w:rsidR="00F220CD" w:rsidRDefault="00F220CD">
      <w:pPr>
        <w:pStyle w:val="TOC5"/>
        <w:rPr>
          <w:rFonts w:asciiTheme="minorHAnsi" w:eastAsiaTheme="minorEastAsia" w:hAnsiTheme="minorHAnsi" w:cstheme="minorBidi"/>
          <w:kern w:val="2"/>
          <w:sz w:val="24"/>
          <w:szCs w:val="24"/>
          <w14:ligatures w14:val="standardContextual"/>
        </w:rPr>
      </w:pPr>
      <w:r>
        <w:t>12.1.3.2.1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_Toc219487362 \h </w:instrText>
      </w:r>
      <w:r>
        <w:fldChar w:fldCharType="separate"/>
      </w:r>
      <w:r>
        <w:t>96</w:t>
      </w:r>
      <w:r>
        <w:fldChar w:fldCharType="end"/>
      </w:r>
    </w:p>
    <w:p w14:paraId="2CE21CF5" w14:textId="739B6AB4" w:rsidR="00F220CD" w:rsidRDefault="00F220CD">
      <w:pPr>
        <w:pStyle w:val="TOC5"/>
        <w:rPr>
          <w:rFonts w:asciiTheme="minorHAnsi" w:eastAsiaTheme="minorEastAsia" w:hAnsiTheme="minorHAnsi" w:cstheme="minorBidi"/>
          <w:kern w:val="2"/>
          <w:sz w:val="24"/>
          <w:szCs w:val="24"/>
          <w14:ligatures w14:val="standardContextual"/>
        </w:rPr>
      </w:pPr>
      <w:r>
        <w:t>12.1.3.2.2</w:t>
      </w:r>
      <w:r>
        <w:rPr>
          <w:rFonts w:asciiTheme="minorHAnsi" w:eastAsiaTheme="minorEastAsia" w:hAnsiTheme="minorHAnsi" w:cstheme="minorBidi"/>
          <w:kern w:val="2"/>
          <w:sz w:val="24"/>
          <w:szCs w:val="24"/>
          <w14:ligatures w14:val="standardContextual"/>
        </w:rPr>
        <w:tab/>
      </w:r>
      <w:r>
        <w:t>Notification notifyMOICreation</w:t>
      </w:r>
      <w:r>
        <w:tab/>
      </w:r>
      <w:r>
        <w:fldChar w:fldCharType="begin"/>
      </w:r>
      <w:r>
        <w:instrText xml:space="preserve"> PAGEREF _Toc219487363 \h </w:instrText>
      </w:r>
      <w:r>
        <w:fldChar w:fldCharType="separate"/>
      </w:r>
      <w:r>
        <w:t>96</w:t>
      </w:r>
      <w:r>
        <w:fldChar w:fldCharType="end"/>
      </w:r>
    </w:p>
    <w:p w14:paraId="797DA72F" w14:textId="47D5F9A3" w:rsidR="00F220CD" w:rsidRDefault="00F220CD">
      <w:pPr>
        <w:pStyle w:val="TOC5"/>
        <w:rPr>
          <w:rFonts w:asciiTheme="minorHAnsi" w:eastAsiaTheme="minorEastAsia" w:hAnsiTheme="minorHAnsi" w:cstheme="minorBidi"/>
          <w:kern w:val="2"/>
          <w:sz w:val="24"/>
          <w:szCs w:val="24"/>
          <w14:ligatures w14:val="standardContextual"/>
        </w:rPr>
      </w:pPr>
      <w:r>
        <w:t>12.1.3.2.3</w:t>
      </w:r>
      <w:r>
        <w:rPr>
          <w:rFonts w:asciiTheme="minorHAnsi" w:eastAsiaTheme="minorEastAsia" w:hAnsiTheme="minorHAnsi" w:cstheme="minorBidi"/>
          <w:kern w:val="2"/>
          <w:sz w:val="24"/>
          <w:szCs w:val="24"/>
          <w14:ligatures w14:val="standardContextual"/>
        </w:rPr>
        <w:tab/>
      </w:r>
      <w:r>
        <w:t>Notification notifyMOIDeletion</w:t>
      </w:r>
      <w:r>
        <w:tab/>
      </w:r>
      <w:r>
        <w:fldChar w:fldCharType="begin"/>
      </w:r>
      <w:r>
        <w:instrText xml:space="preserve"> PAGEREF _Toc219487364 \h </w:instrText>
      </w:r>
      <w:r>
        <w:fldChar w:fldCharType="separate"/>
      </w:r>
      <w:r>
        <w:t>96</w:t>
      </w:r>
      <w:r>
        <w:fldChar w:fldCharType="end"/>
      </w:r>
    </w:p>
    <w:p w14:paraId="6483C184" w14:textId="413A1597" w:rsidR="00F220CD" w:rsidRDefault="00F220CD">
      <w:pPr>
        <w:pStyle w:val="TOC5"/>
        <w:rPr>
          <w:rFonts w:asciiTheme="minorHAnsi" w:eastAsiaTheme="minorEastAsia" w:hAnsiTheme="minorHAnsi" w:cstheme="minorBidi"/>
          <w:kern w:val="2"/>
          <w:sz w:val="24"/>
          <w:szCs w:val="24"/>
          <w14:ligatures w14:val="standardContextual"/>
        </w:rPr>
      </w:pPr>
      <w:r>
        <w:t>12.1.3.2.4</w:t>
      </w:r>
      <w:r>
        <w:rPr>
          <w:rFonts w:asciiTheme="minorHAnsi" w:eastAsiaTheme="minorEastAsia" w:hAnsiTheme="minorHAnsi" w:cstheme="minorBidi"/>
          <w:kern w:val="2"/>
          <w:sz w:val="24"/>
          <w:szCs w:val="24"/>
          <w14:ligatures w14:val="standardContextual"/>
        </w:rPr>
        <w:tab/>
      </w:r>
      <w:r>
        <w:t>Notification notifyMOIAttributeValueChange</w:t>
      </w:r>
      <w:r>
        <w:tab/>
      </w:r>
      <w:r>
        <w:fldChar w:fldCharType="begin"/>
      </w:r>
      <w:r>
        <w:instrText xml:space="preserve"> PAGEREF _Toc219487365 \h </w:instrText>
      </w:r>
      <w:r>
        <w:fldChar w:fldCharType="separate"/>
      </w:r>
      <w:r>
        <w:t>96</w:t>
      </w:r>
      <w:r>
        <w:fldChar w:fldCharType="end"/>
      </w:r>
    </w:p>
    <w:p w14:paraId="2DA3C024" w14:textId="023AEA20" w:rsidR="00F220CD" w:rsidRDefault="00F220CD">
      <w:pPr>
        <w:pStyle w:val="TOC5"/>
        <w:rPr>
          <w:rFonts w:asciiTheme="minorHAnsi" w:eastAsiaTheme="minorEastAsia" w:hAnsiTheme="minorHAnsi" w:cstheme="minorBidi"/>
          <w:kern w:val="2"/>
          <w:sz w:val="24"/>
          <w:szCs w:val="24"/>
          <w14:ligatures w14:val="standardContextual"/>
        </w:rPr>
      </w:pPr>
      <w:r>
        <w:t>12.1.3.2.5</w:t>
      </w:r>
      <w:r>
        <w:rPr>
          <w:rFonts w:asciiTheme="minorHAnsi" w:eastAsiaTheme="minorEastAsia" w:hAnsiTheme="minorHAnsi" w:cstheme="minorBidi"/>
          <w:kern w:val="2"/>
          <w:sz w:val="24"/>
          <w:szCs w:val="24"/>
          <w14:ligatures w14:val="standardContextual"/>
        </w:rPr>
        <w:tab/>
      </w:r>
      <w:r>
        <w:t>Notification notifyMOIChanges</w:t>
      </w:r>
      <w:r>
        <w:tab/>
      </w:r>
      <w:r>
        <w:fldChar w:fldCharType="begin"/>
      </w:r>
      <w:r>
        <w:instrText xml:space="preserve"> PAGEREF _Toc219487366 \h </w:instrText>
      </w:r>
      <w:r>
        <w:fldChar w:fldCharType="separate"/>
      </w:r>
      <w:r>
        <w:t>96</w:t>
      </w:r>
      <w:r>
        <w:fldChar w:fldCharType="end"/>
      </w:r>
    </w:p>
    <w:p w14:paraId="7E0F0116" w14:textId="12B68E13" w:rsidR="00F220CD" w:rsidRDefault="00F220CD">
      <w:pPr>
        <w:pStyle w:val="TOC5"/>
        <w:rPr>
          <w:rFonts w:asciiTheme="minorHAnsi" w:eastAsiaTheme="minorEastAsia" w:hAnsiTheme="minorHAnsi" w:cstheme="minorBidi"/>
          <w:kern w:val="2"/>
          <w:sz w:val="24"/>
          <w:szCs w:val="24"/>
          <w14:ligatures w14:val="standardContextual"/>
        </w:rPr>
      </w:pPr>
      <w:r>
        <w:t>12.1.3.2.6</w:t>
      </w:r>
      <w:r>
        <w:rPr>
          <w:rFonts w:asciiTheme="minorHAnsi" w:eastAsiaTheme="minorEastAsia" w:hAnsiTheme="minorHAnsi" w:cstheme="minorBidi"/>
          <w:kern w:val="2"/>
          <w:sz w:val="24"/>
          <w:szCs w:val="24"/>
          <w14:ligatures w14:val="standardContextual"/>
        </w:rPr>
        <w:tab/>
      </w:r>
      <w:r>
        <w:t>Notification notifyEvent</w:t>
      </w:r>
      <w:r>
        <w:tab/>
      </w:r>
      <w:r>
        <w:fldChar w:fldCharType="begin"/>
      </w:r>
      <w:r>
        <w:instrText xml:space="preserve"> PAGEREF _Toc219487367 \h </w:instrText>
      </w:r>
      <w:r>
        <w:fldChar w:fldCharType="separate"/>
      </w:r>
      <w:r>
        <w:t>101</w:t>
      </w:r>
      <w:r>
        <w:fldChar w:fldCharType="end"/>
      </w:r>
    </w:p>
    <w:p w14:paraId="20A9AB4B" w14:textId="57328C20" w:rsidR="00F220CD" w:rsidRDefault="00F220CD">
      <w:pPr>
        <w:pStyle w:val="TOC5"/>
        <w:rPr>
          <w:rFonts w:asciiTheme="minorHAnsi" w:eastAsiaTheme="minorEastAsia" w:hAnsiTheme="minorHAnsi" w:cstheme="minorBidi"/>
          <w:kern w:val="2"/>
          <w:sz w:val="24"/>
          <w:szCs w:val="24"/>
          <w14:ligatures w14:val="standardContextual"/>
        </w:rPr>
      </w:pPr>
      <w:r w:rsidRPr="00EB500D">
        <w:rPr>
          <w:rFonts w:eastAsia="SimSun"/>
        </w:rPr>
        <w:t>12.1.3.2.</w:t>
      </w:r>
      <w:r>
        <w:t>7</w:t>
      </w:r>
      <w:r>
        <w:rPr>
          <w:rFonts w:asciiTheme="minorHAnsi" w:eastAsiaTheme="minorEastAsia" w:hAnsiTheme="minorHAnsi" w:cstheme="minorBidi"/>
          <w:kern w:val="2"/>
          <w:sz w:val="24"/>
          <w:szCs w:val="24"/>
          <w14:ligatures w14:val="standardContextual"/>
        </w:rPr>
        <w:tab/>
      </w:r>
      <w:r w:rsidRPr="00EB500D">
        <w:rPr>
          <w:rFonts w:eastAsia="SimSun"/>
        </w:rPr>
        <w:t>Notification notifyPotentialFaultyDataNodeTree</w:t>
      </w:r>
      <w:r>
        <w:tab/>
      </w:r>
      <w:r>
        <w:fldChar w:fldCharType="begin"/>
      </w:r>
      <w:r>
        <w:instrText xml:space="preserve"> PAGEREF _Toc219487368 \h </w:instrText>
      </w:r>
      <w:r>
        <w:fldChar w:fldCharType="separate"/>
      </w:r>
      <w:r>
        <w:t>101</w:t>
      </w:r>
      <w:r>
        <w:fldChar w:fldCharType="end"/>
      </w:r>
    </w:p>
    <w:p w14:paraId="281D314B" w14:textId="7FA1BC02" w:rsidR="00F220CD" w:rsidRDefault="00F220CD">
      <w:pPr>
        <w:pStyle w:val="TOC5"/>
        <w:rPr>
          <w:rFonts w:asciiTheme="minorHAnsi" w:eastAsiaTheme="minorEastAsia" w:hAnsiTheme="minorHAnsi" w:cstheme="minorBidi"/>
          <w:kern w:val="2"/>
          <w:sz w:val="24"/>
          <w:szCs w:val="24"/>
          <w14:ligatures w14:val="standardContextual"/>
        </w:rPr>
      </w:pPr>
      <w:r w:rsidRPr="00EB500D">
        <w:rPr>
          <w:rFonts w:eastAsia="SimSun"/>
        </w:rPr>
        <w:t>12.1.3.2.</w:t>
      </w:r>
      <w:r>
        <w:t>8</w:t>
      </w:r>
      <w:r>
        <w:rPr>
          <w:rFonts w:asciiTheme="minorHAnsi" w:eastAsiaTheme="minorEastAsia" w:hAnsiTheme="minorHAnsi" w:cstheme="minorBidi"/>
          <w:kern w:val="2"/>
          <w:sz w:val="24"/>
          <w:szCs w:val="24"/>
          <w14:ligatures w14:val="standardContextual"/>
        </w:rPr>
        <w:tab/>
      </w:r>
      <w:r w:rsidRPr="00EB500D">
        <w:rPr>
          <w:rFonts w:eastAsia="SimSun"/>
        </w:rPr>
        <w:t>Notification notifyDataNodeTreeSyncRecommended</w:t>
      </w:r>
      <w:r>
        <w:tab/>
      </w:r>
      <w:r>
        <w:fldChar w:fldCharType="begin"/>
      </w:r>
      <w:r>
        <w:instrText xml:space="preserve"> PAGEREF _Toc219487369 \h </w:instrText>
      </w:r>
      <w:r>
        <w:fldChar w:fldCharType="separate"/>
      </w:r>
      <w:r>
        <w:t>101</w:t>
      </w:r>
      <w:r>
        <w:fldChar w:fldCharType="end"/>
      </w:r>
    </w:p>
    <w:p w14:paraId="02F8C3F2" w14:textId="1A9C40A9" w:rsidR="00F220CD" w:rsidRDefault="00F220CD">
      <w:pPr>
        <w:pStyle w:val="TOC4"/>
        <w:rPr>
          <w:rFonts w:asciiTheme="minorHAnsi" w:eastAsiaTheme="minorEastAsia" w:hAnsiTheme="minorHAnsi" w:cstheme="minorBidi"/>
          <w:kern w:val="2"/>
          <w:sz w:val="24"/>
          <w:szCs w:val="24"/>
          <w14:ligatures w14:val="standardContextual"/>
        </w:rPr>
      </w:pPr>
      <w:r>
        <w:t>12.1.3.3</w:t>
      </w:r>
      <w:r>
        <w:rPr>
          <w:rFonts w:asciiTheme="minorHAnsi" w:eastAsiaTheme="minorEastAsia" w:hAnsiTheme="minorHAnsi" w:cstheme="minorBidi"/>
          <w:kern w:val="2"/>
          <w:sz w:val="24"/>
          <w:szCs w:val="24"/>
          <w14:ligatures w14:val="standardContextual"/>
        </w:rPr>
        <w:tab/>
      </w:r>
      <w:r>
        <w:t>Netconf Server behavior</w:t>
      </w:r>
      <w:r>
        <w:tab/>
      </w:r>
      <w:r>
        <w:fldChar w:fldCharType="begin"/>
      </w:r>
      <w:r>
        <w:instrText xml:space="preserve"> PAGEREF _Toc219487370 \h </w:instrText>
      </w:r>
      <w:r>
        <w:fldChar w:fldCharType="separate"/>
      </w:r>
      <w:r>
        <w:t>101</w:t>
      </w:r>
      <w:r>
        <w:fldChar w:fldCharType="end"/>
      </w:r>
    </w:p>
    <w:p w14:paraId="1C81C926" w14:textId="6BEFDF69" w:rsidR="00F220CD" w:rsidRDefault="00F220CD">
      <w:pPr>
        <w:pStyle w:val="TOC5"/>
        <w:rPr>
          <w:rFonts w:asciiTheme="minorHAnsi" w:eastAsiaTheme="minorEastAsia" w:hAnsiTheme="minorHAnsi" w:cstheme="minorBidi"/>
          <w:kern w:val="2"/>
          <w:sz w:val="24"/>
          <w:szCs w:val="24"/>
          <w14:ligatures w14:val="standardContextual"/>
        </w:rPr>
      </w:pPr>
      <w:r>
        <w:t>12.1.3.3.1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_Toc219487371 \h </w:instrText>
      </w:r>
      <w:r>
        <w:fldChar w:fldCharType="separate"/>
      </w:r>
      <w:r>
        <w:t>101</w:t>
      </w:r>
      <w:r>
        <w:fldChar w:fldCharType="end"/>
      </w:r>
    </w:p>
    <w:p w14:paraId="3A0E6D0E" w14:textId="5F1EED66" w:rsidR="00F220CD" w:rsidRDefault="00F220CD">
      <w:pPr>
        <w:pStyle w:val="TOC5"/>
        <w:rPr>
          <w:rFonts w:asciiTheme="minorHAnsi" w:eastAsiaTheme="minorEastAsia" w:hAnsiTheme="minorHAnsi" w:cstheme="minorBidi"/>
          <w:kern w:val="2"/>
          <w:sz w:val="24"/>
          <w:szCs w:val="24"/>
          <w14:ligatures w14:val="standardContextual"/>
        </w:rPr>
      </w:pPr>
      <w:r>
        <w:t>12.1.3.3.2</w:t>
      </w:r>
      <w:r>
        <w:rPr>
          <w:rFonts w:asciiTheme="minorHAnsi" w:eastAsiaTheme="minorEastAsia" w:hAnsiTheme="minorHAnsi" w:cstheme="minorBidi"/>
          <w:kern w:val="2"/>
          <w:sz w:val="24"/>
          <w:szCs w:val="24"/>
          <w14:ligatures w14:val="standardContextual"/>
        </w:rPr>
        <w:tab/>
      </w:r>
      <w:r>
        <w:t>Implement IETF RFC 6243: “With-defaults Capability for NETCONF”</w:t>
      </w:r>
      <w:r>
        <w:tab/>
      </w:r>
      <w:r>
        <w:fldChar w:fldCharType="begin"/>
      </w:r>
      <w:r>
        <w:instrText xml:space="preserve"> PAGEREF _Toc219487372 \h </w:instrText>
      </w:r>
      <w:r>
        <w:fldChar w:fldCharType="separate"/>
      </w:r>
      <w:r>
        <w:t>101</w:t>
      </w:r>
      <w:r>
        <w:fldChar w:fldCharType="end"/>
      </w:r>
    </w:p>
    <w:p w14:paraId="567A900C" w14:textId="65052240"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lastRenderedPageBreak/>
        <w:t>12.2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_Toc219487373 \h </w:instrText>
      </w:r>
      <w:r>
        <w:fldChar w:fldCharType="separate"/>
      </w:r>
      <w:r>
        <w:t>102</w:t>
      </w:r>
      <w:r>
        <w:fldChar w:fldCharType="end"/>
      </w:r>
    </w:p>
    <w:p w14:paraId="36F4EDA8" w14:textId="31876599"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12.3</w:t>
      </w:r>
      <w:r>
        <w:rPr>
          <w:rFonts w:asciiTheme="minorHAnsi" w:eastAsiaTheme="minorEastAsia" w:hAnsiTheme="minorHAnsi" w:cstheme="minorBidi"/>
          <w:kern w:val="2"/>
          <w:sz w:val="24"/>
          <w:szCs w:val="24"/>
          <w14:ligatures w14:val="standardContextual"/>
        </w:rPr>
        <w:tab/>
      </w:r>
      <w:r>
        <w:rPr>
          <w:lang w:eastAsia="zh-CN"/>
        </w:rPr>
        <w:t>Generic performance assurance management service</w:t>
      </w:r>
      <w:r>
        <w:tab/>
      </w:r>
      <w:r>
        <w:fldChar w:fldCharType="begin"/>
      </w:r>
      <w:r>
        <w:instrText xml:space="preserve"> PAGEREF _Toc219487374 \h </w:instrText>
      </w:r>
      <w:r>
        <w:fldChar w:fldCharType="separate"/>
      </w:r>
      <w:r>
        <w:t>102</w:t>
      </w:r>
      <w:r>
        <w:fldChar w:fldCharType="end"/>
      </w:r>
    </w:p>
    <w:p w14:paraId="6D4E22F1" w14:textId="07CF33E9" w:rsidR="00F220CD" w:rsidRDefault="00F220CD">
      <w:pPr>
        <w:pStyle w:val="TOC3"/>
        <w:rPr>
          <w:rFonts w:asciiTheme="minorHAnsi" w:eastAsiaTheme="minorEastAsia" w:hAnsiTheme="minorHAnsi" w:cstheme="minorBidi"/>
          <w:kern w:val="2"/>
          <w:sz w:val="24"/>
          <w:szCs w:val="24"/>
          <w14:ligatures w14:val="standardContextual"/>
        </w:rPr>
      </w:pPr>
      <w:r>
        <w:t>12.3.1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_Toc219487375 \h </w:instrText>
      </w:r>
      <w:r>
        <w:fldChar w:fldCharType="separate"/>
      </w:r>
      <w:r>
        <w:t>102</w:t>
      </w:r>
      <w:r>
        <w:fldChar w:fldCharType="end"/>
      </w:r>
    </w:p>
    <w:p w14:paraId="699F5A61" w14:textId="20FC4F59"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12.3.1.1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_Toc219487376 \h </w:instrText>
      </w:r>
      <w:r>
        <w:fldChar w:fldCharType="separate"/>
      </w:r>
      <w:r>
        <w:t>102</w:t>
      </w:r>
      <w:r>
        <w:fldChar w:fldCharType="end"/>
      </w:r>
    </w:p>
    <w:p w14:paraId="215B2B8F" w14:textId="04325BFF"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12.3.1.2</w:t>
      </w:r>
      <w:r>
        <w:rPr>
          <w:rFonts w:asciiTheme="minorHAnsi" w:eastAsiaTheme="minorEastAsia" w:hAnsiTheme="minorHAnsi" w:cstheme="minorBidi"/>
          <w:kern w:val="2"/>
          <w:sz w:val="24"/>
          <w:szCs w:val="24"/>
          <w14:ligatures w14:val="standardContextual"/>
        </w:rPr>
        <w:tab/>
      </w:r>
      <w:r>
        <w:t>Performance threshold monitoring service</w:t>
      </w:r>
      <w:r>
        <w:tab/>
      </w:r>
      <w:r>
        <w:fldChar w:fldCharType="begin"/>
      </w:r>
      <w:r>
        <w:instrText xml:space="preserve"> PAGEREF _Toc219487377 \h </w:instrText>
      </w:r>
      <w:r>
        <w:fldChar w:fldCharType="separate"/>
      </w:r>
      <w:r>
        <w:t>102</w:t>
      </w:r>
      <w:r>
        <w:fldChar w:fldCharType="end"/>
      </w:r>
    </w:p>
    <w:p w14:paraId="41A2CB24" w14:textId="1AC2A045"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12.3.1.2.1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_Toc219487378 \h </w:instrText>
      </w:r>
      <w:r>
        <w:fldChar w:fldCharType="separate"/>
      </w:r>
      <w:r>
        <w:t>102</w:t>
      </w:r>
      <w:r>
        <w:fldChar w:fldCharType="end"/>
      </w:r>
    </w:p>
    <w:p w14:paraId="1D57F4C7" w14:textId="3C669B19"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12.3.1.2.2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_Toc219487379 \h </w:instrText>
      </w:r>
      <w:r>
        <w:fldChar w:fldCharType="separate"/>
      </w:r>
      <w:r>
        <w:t>102</w:t>
      </w:r>
      <w:r>
        <w:fldChar w:fldCharType="end"/>
      </w:r>
    </w:p>
    <w:p w14:paraId="525641D2" w14:textId="1523304D"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12.3.1.2.3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_Toc219487380 \h </w:instrText>
      </w:r>
      <w:r>
        <w:fldChar w:fldCharType="separate"/>
      </w:r>
      <w:r>
        <w:t>102</w:t>
      </w:r>
      <w:r>
        <w:fldChar w:fldCharType="end"/>
      </w:r>
    </w:p>
    <w:p w14:paraId="5227F2B9" w14:textId="069611BF"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12.3.1.2.3</w:t>
      </w:r>
      <w:r>
        <w:t>.2.1</w:t>
      </w:r>
      <w:r>
        <w:rPr>
          <w:rFonts w:asciiTheme="minorHAnsi" w:eastAsiaTheme="minorEastAsia" w:hAnsiTheme="minorHAnsi" w:cstheme="minorBidi"/>
          <w:kern w:val="2"/>
          <w:sz w:val="24"/>
          <w:szCs w:val="24"/>
          <w14:ligatures w14:val="standardContextual"/>
        </w:rPr>
        <w:tab/>
      </w:r>
      <w:r>
        <w:t>Resource</w:t>
      </w:r>
      <w:r>
        <w:rPr>
          <w:lang w:eastAsia="zh-CN"/>
        </w:rPr>
        <w:t xml:space="preserve"> </w:t>
      </w:r>
      <w:r>
        <w:t>"/</w:t>
      </w:r>
      <w:r>
        <w:rPr>
          <w:lang w:eastAsia="zh-CN"/>
        </w:rPr>
        <w:t>notificationSink</w:t>
      </w:r>
      <w:r>
        <w:t>"</w:t>
      </w:r>
      <w:r>
        <w:tab/>
      </w:r>
      <w:r>
        <w:fldChar w:fldCharType="begin"/>
      </w:r>
      <w:r>
        <w:instrText xml:space="preserve"> PAGEREF _Toc219487381 \h </w:instrText>
      </w:r>
      <w:r>
        <w:fldChar w:fldCharType="separate"/>
      </w:r>
      <w:r>
        <w:t>103</w:t>
      </w:r>
      <w:r>
        <w:fldChar w:fldCharType="end"/>
      </w:r>
    </w:p>
    <w:p w14:paraId="61979073" w14:textId="754E548D"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12.3.1.2.4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_Toc219487382 \h </w:instrText>
      </w:r>
      <w:r>
        <w:fldChar w:fldCharType="separate"/>
      </w:r>
      <w:r>
        <w:t>103</w:t>
      </w:r>
      <w:r>
        <w:fldChar w:fldCharType="end"/>
      </w:r>
    </w:p>
    <w:p w14:paraId="0E8D858A" w14:textId="261EE5ED"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12.3.1.2.4.2.1</w:t>
      </w:r>
      <w:r>
        <w:rPr>
          <w:rFonts w:asciiTheme="minorHAnsi" w:eastAsiaTheme="minorEastAsia" w:hAnsiTheme="minorHAnsi" w:cstheme="minorBidi"/>
          <w:kern w:val="2"/>
          <w:sz w:val="24"/>
          <w:szCs w:val="24"/>
          <w14:ligatures w14:val="standardContextual"/>
        </w:rPr>
        <w:tab/>
      </w:r>
      <w:r>
        <w:t xml:space="preserve">Type </w:t>
      </w:r>
      <w:r w:rsidRPr="00EB500D">
        <w:rPr>
          <w:rFonts w:cs="Arial"/>
          <w:lang w:eastAsia="zh-CN"/>
        </w:rPr>
        <w:t>NotifyThresholdCrossing</w:t>
      </w:r>
      <w:r>
        <w:tab/>
      </w:r>
      <w:r>
        <w:fldChar w:fldCharType="begin"/>
      </w:r>
      <w:r>
        <w:instrText xml:space="preserve"> PAGEREF _Toc219487383 \h </w:instrText>
      </w:r>
      <w:r>
        <w:fldChar w:fldCharType="separate"/>
      </w:r>
      <w:r>
        <w:t>104</w:t>
      </w:r>
      <w:r>
        <w:fldChar w:fldCharType="end"/>
      </w:r>
    </w:p>
    <w:p w14:paraId="6648B8FA" w14:textId="5D101EF4" w:rsidR="00F220CD" w:rsidRDefault="00F220CD">
      <w:pPr>
        <w:pStyle w:val="TOC6"/>
        <w:rPr>
          <w:rFonts w:asciiTheme="minorHAnsi" w:eastAsiaTheme="minorEastAsia" w:hAnsiTheme="minorHAnsi" w:cstheme="minorBidi"/>
          <w:kern w:val="2"/>
          <w:sz w:val="24"/>
          <w:szCs w:val="24"/>
          <w14:ligatures w14:val="standardContextual"/>
        </w:rPr>
      </w:pPr>
      <w:r>
        <w:rPr>
          <w:lang w:eastAsia="zh-CN"/>
        </w:rPr>
        <w:t>12.3.1.2.4.4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_Toc219487384 \h </w:instrText>
      </w:r>
      <w:r>
        <w:fldChar w:fldCharType="separate"/>
      </w:r>
      <w:r>
        <w:t>104</w:t>
      </w:r>
      <w:r>
        <w:fldChar w:fldCharType="end"/>
      </w:r>
    </w:p>
    <w:p w14:paraId="0EED315B" w14:textId="711A55B1" w:rsidR="00F220CD" w:rsidRDefault="00F220CD">
      <w:pPr>
        <w:pStyle w:val="TOC6"/>
        <w:rPr>
          <w:rFonts w:asciiTheme="minorHAnsi" w:eastAsiaTheme="minorEastAsia" w:hAnsiTheme="minorHAnsi" w:cstheme="minorBidi"/>
          <w:kern w:val="2"/>
          <w:sz w:val="24"/>
          <w:szCs w:val="24"/>
          <w14:ligatures w14:val="standardContextual"/>
        </w:rPr>
      </w:pPr>
      <w:r>
        <w:rPr>
          <w:lang w:eastAsia="zh-CN"/>
        </w:rPr>
        <w:t>12.3.1.2.4.5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_Toc219487385 \h </w:instrText>
      </w:r>
      <w:r>
        <w:fldChar w:fldCharType="separate"/>
      </w:r>
      <w:r>
        <w:t>104</w:t>
      </w:r>
      <w:r>
        <w:fldChar w:fldCharType="end"/>
      </w:r>
    </w:p>
    <w:p w14:paraId="3C8B1E11" w14:textId="14EC6725"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12.3.1.2.4.6.1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_Toc219487386 \h </w:instrText>
      </w:r>
      <w:r>
        <w:fldChar w:fldCharType="separate"/>
      </w:r>
      <w:r>
        <w:t>104</w:t>
      </w:r>
      <w:r>
        <w:fldChar w:fldCharType="end"/>
      </w:r>
    </w:p>
    <w:p w14:paraId="400D39E2" w14:textId="5B05E9C2"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12.3.1.2.4.6.2</w:t>
      </w:r>
      <w:r>
        <w:rPr>
          <w:rFonts w:asciiTheme="minorHAnsi" w:eastAsiaTheme="minorEastAsia" w:hAnsiTheme="minorHAnsi" w:cstheme="minorBidi"/>
          <w:kern w:val="2"/>
          <w:sz w:val="24"/>
          <w:szCs w:val="24"/>
          <w14:ligatures w14:val="standardContextual"/>
        </w:rPr>
        <w:tab/>
      </w:r>
      <w:r>
        <w:rPr>
          <w:lang w:eastAsia="zh-CN"/>
        </w:rPr>
        <w:t>Simple data types</w:t>
      </w:r>
      <w:r>
        <w:tab/>
      </w:r>
      <w:r>
        <w:fldChar w:fldCharType="begin"/>
      </w:r>
      <w:r>
        <w:instrText xml:space="preserve"> PAGEREF _Toc219487387 \h </w:instrText>
      </w:r>
      <w:r>
        <w:fldChar w:fldCharType="separate"/>
      </w:r>
      <w:r>
        <w:t>104</w:t>
      </w:r>
      <w:r>
        <w:fldChar w:fldCharType="end"/>
      </w:r>
    </w:p>
    <w:p w14:paraId="5672666C" w14:textId="0240CD33"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12.3.1.2.4.6</w:t>
      </w:r>
      <w:r w:rsidRPr="00EB500D">
        <w:rPr>
          <w:rFonts w:cs="Arial"/>
          <w:lang w:eastAsia="zh-CN"/>
        </w:rPr>
        <w:t>.3</w:t>
      </w:r>
      <w:r>
        <w:rPr>
          <w:rFonts w:asciiTheme="minorHAnsi" w:eastAsiaTheme="minorEastAsia" w:hAnsiTheme="minorHAnsi" w:cstheme="minorBidi"/>
          <w:kern w:val="2"/>
          <w:sz w:val="24"/>
          <w:szCs w:val="24"/>
          <w14:ligatures w14:val="standardContextual"/>
        </w:rPr>
        <w:tab/>
      </w:r>
      <w:r>
        <w:rPr>
          <w:lang w:eastAsia="zh-CN"/>
        </w:rPr>
        <w:t>Enumeration PerfNotificationTypes</w:t>
      </w:r>
      <w:r>
        <w:tab/>
      </w:r>
      <w:r>
        <w:fldChar w:fldCharType="begin"/>
      </w:r>
      <w:r>
        <w:instrText xml:space="preserve"> PAGEREF _Toc219487388 \h </w:instrText>
      </w:r>
      <w:r>
        <w:fldChar w:fldCharType="separate"/>
      </w:r>
      <w:r>
        <w:t>105</w:t>
      </w:r>
      <w:r>
        <w:fldChar w:fldCharType="end"/>
      </w:r>
    </w:p>
    <w:p w14:paraId="7DD01678" w14:textId="69C65B34" w:rsidR="00F220CD" w:rsidRDefault="00F220CD">
      <w:pPr>
        <w:pStyle w:val="TOC7"/>
        <w:rPr>
          <w:rFonts w:asciiTheme="minorHAnsi" w:eastAsiaTheme="minorEastAsia" w:hAnsiTheme="minorHAnsi" w:cstheme="minorBidi"/>
          <w:kern w:val="2"/>
          <w:sz w:val="24"/>
          <w:szCs w:val="24"/>
          <w14:ligatures w14:val="standardContextual"/>
        </w:rPr>
      </w:pPr>
      <w:r>
        <w:rPr>
          <w:lang w:eastAsia="zh-CN"/>
        </w:rPr>
        <w:t>12.3.1.2.4.6</w:t>
      </w:r>
      <w:r w:rsidRPr="00EB500D">
        <w:rPr>
          <w:rFonts w:cs="Arial"/>
          <w:lang w:eastAsia="zh-CN"/>
        </w:rPr>
        <w:t>.4</w:t>
      </w:r>
      <w:r>
        <w:rPr>
          <w:rFonts w:asciiTheme="minorHAnsi" w:eastAsiaTheme="minorEastAsia" w:hAnsiTheme="minorHAnsi" w:cstheme="minorBidi"/>
          <w:kern w:val="2"/>
          <w:sz w:val="24"/>
          <w:szCs w:val="24"/>
          <w14:ligatures w14:val="standardContextual"/>
        </w:rPr>
        <w:tab/>
      </w:r>
      <w:r>
        <w:rPr>
          <w:lang w:eastAsia="zh-CN"/>
        </w:rPr>
        <w:t>Enumeration PerfMetricDirection</w:t>
      </w:r>
      <w:r>
        <w:tab/>
      </w:r>
      <w:r>
        <w:fldChar w:fldCharType="begin"/>
      </w:r>
      <w:r>
        <w:instrText xml:space="preserve"> PAGEREF _Toc219487389 \h </w:instrText>
      </w:r>
      <w:r>
        <w:fldChar w:fldCharType="separate"/>
      </w:r>
      <w:r>
        <w:t>105</w:t>
      </w:r>
      <w:r>
        <w:fldChar w:fldCharType="end"/>
      </w:r>
    </w:p>
    <w:p w14:paraId="32FB069C" w14:textId="3EA154A1" w:rsidR="00F220CD" w:rsidRDefault="00F220CD">
      <w:pPr>
        <w:pStyle w:val="TOC3"/>
        <w:rPr>
          <w:rFonts w:asciiTheme="minorHAnsi" w:eastAsiaTheme="minorEastAsia" w:hAnsiTheme="minorHAnsi" w:cstheme="minorBidi"/>
          <w:kern w:val="2"/>
          <w:sz w:val="24"/>
          <w:szCs w:val="24"/>
          <w14:ligatures w14:val="standardContextual"/>
        </w:rPr>
      </w:pPr>
      <w:r>
        <w:t>12.3.2</w:t>
      </w:r>
      <w:r>
        <w:rPr>
          <w:rFonts w:asciiTheme="minorHAnsi" w:eastAsiaTheme="minorEastAsia" w:hAnsiTheme="minorHAnsi" w:cstheme="minorBidi"/>
          <w:kern w:val="2"/>
          <w:sz w:val="24"/>
          <w:szCs w:val="24"/>
          <w14:ligatures w14:val="standardContextual"/>
        </w:rPr>
        <w:tab/>
      </w:r>
      <w:r>
        <w:t>Performance data XML file format definition</w:t>
      </w:r>
      <w:r>
        <w:tab/>
      </w:r>
      <w:r>
        <w:fldChar w:fldCharType="begin"/>
      </w:r>
      <w:r>
        <w:instrText xml:space="preserve"> PAGEREF _Toc219487390 \h </w:instrText>
      </w:r>
      <w:r>
        <w:fldChar w:fldCharType="separate"/>
      </w:r>
      <w:r>
        <w:t>105</w:t>
      </w:r>
      <w:r>
        <w:fldChar w:fldCharType="end"/>
      </w:r>
    </w:p>
    <w:p w14:paraId="633962D1" w14:textId="59C26981" w:rsidR="00F220CD" w:rsidRDefault="00F220CD">
      <w:pPr>
        <w:pStyle w:val="TOC4"/>
        <w:rPr>
          <w:rFonts w:asciiTheme="minorHAnsi" w:eastAsiaTheme="minorEastAsia" w:hAnsiTheme="minorHAnsi" w:cstheme="minorBidi"/>
          <w:kern w:val="2"/>
          <w:sz w:val="24"/>
          <w:szCs w:val="24"/>
          <w14:ligatures w14:val="standardContextual"/>
        </w:rPr>
      </w:pPr>
      <w:r>
        <w:t>12.3.2.1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_Toc219487391 \h </w:instrText>
      </w:r>
      <w:r>
        <w:fldChar w:fldCharType="separate"/>
      </w:r>
      <w:r>
        <w:t>105</w:t>
      </w:r>
      <w:r>
        <w:fldChar w:fldCharType="end"/>
      </w:r>
    </w:p>
    <w:p w14:paraId="2B90C518" w14:textId="1B6B8F87" w:rsidR="00F220CD" w:rsidRDefault="00F220CD">
      <w:pPr>
        <w:pStyle w:val="TOC4"/>
        <w:rPr>
          <w:rFonts w:asciiTheme="minorHAnsi" w:eastAsiaTheme="minorEastAsia" w:hAnsiTheme="minorHAnsi" w:cstheme="minorBidi"/>
          <w:kern w:val="2"/>
          <w:sz w:val="24"/>
          <w:szCs w:val="24"/>
          <w14:ligatures w14:val="standardContextual"/>
        </w:rPr>
      </w:pPr>
      <w:r>
        <w:t>12.3.2.2</w:t>
      </w:r>
      <w:r>
        <w:rPr>
          <w:rFonts w:asciiTheme="minorHAnsi" w:eastAsiaTheme="minorEastAsia" w:hAnsiTheme="minorHAnsi" w:cstheme="minorBidi"/>
          <w:kern w:val="2"/>
          <w:sz w:val="24"/>
          <w:szCs w:val="24"/>
          <w14:ligatures w14:val="standardContextual"/>
        </w:rPr>
        <w:tab/>
      </w:r>
      <w:r>
        <w:t>Mapping table</w:t>
      </w:r>
      <w:r>
        <w:tab/>
      </w:r>
      <w:r>
        <w:fldChar w:fldCharType="begin"/>
      </w:r>
      <w:r>
        <w:instrText xml:space="preserve"> PAGEREF _Toc219487392 \h </w:instrText>
      </w:r>
      <w:r>
        <w:fldChar w:fldCharType="separate"/>
      </w:r>
      <w:r>
        <w:t>105</w:t>
      </w:r>
      <w:r>
        <w:fldChar w:fldCharType="end"/>
      </w:r>
    </w:p>
    <w:p w14:paraId="6BE5E309" w14:textId="702021D4" w:rsidR="00F220CD" w:rsidRDefault="00F220CD">
      <w:pPr>
        <w:pStyle w:val="TOC4"/>
        <w:rPr>
          <w:rFonts w:asciiTheme="minorHAnsi" w:eastAsiaTheme="minorEastAsia" w:hAnsiTheme="minorHAnsi" w:cstheme="minorBidi"/>
          <w:kern w:val="2"/>
          <w:sz w:val="24"/>
          <w:szCs w:val="24"/>
          <w14:ligatures w14:val="standardContextual"/>
        </w:rPr>
      </w:pPr>
      <w:r>
        <w:t>12.3.2.3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_Toc219487393 \h </w:instrText>
      </w:r>
      <w:r>
        <w:fldChar w:fldCharType="separate"/>
      </w:r>
      <w:r>
        <w:t>106</w:t>
      </w:r>
      <w:r>
        <w:fldChar w:fldCharType="end"/>
      </w:r>
    </w:p>
    <w:p w14:paraId="6D43CEBF" w14:textId="5EDD7602" w:rsidR="00F220CD" w:rsidRDefault="00F220CD">
      <w:pPr>
        <w:pStyle w:val="TOC5"/>
        <w:rPr>
          <w:rFonts w:asciiTheme="minorHAnsi" w:eastAsiaTheme="minorEastAsia" w:hAnsiTheme="minorHAnsi" w:cstheme="minorBidi"/>
          <w:kern w:val="2"/>
          <w:sz w:val="24"/>
          <w:szCs w:val="24"/>
          <w14:ligatures w14:val="standardContextual"/>
        </w:rPr>
      </w:pPr>
      <w:r>
        <w:t>12.3.2.3.1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_Toc219487394 \h </w:instrText>
      </w:r>
      <w:r>
        <w:fldChar w:fldCharType="separate"/>
      </w:r>
      <w:r>
        <w:t>106</w:t>
      </w:r>
      <w:r>
        <w:fldChar w:fldCharType="end"/>
      </w:r>
    </w:p>
    <w:p w14:paraId="5D5F669A" w14:textId="42A50F33" w:rsidR="00F220CD" w:rsidRDefault="00F220CD">
      <w:pPr>
        <w:pStyle w:val="TOC5"/>
        <w:rPr>
          <w:rFonts w:asciiTheme="minorHAnsi" w:eastAsiaTheme="minorEastAsia" w:hAnsiTheme="minorHAnsi" w:cstheme="minorBidi"/>
          <w:kern w:val="2"/>
          <w:sz w:val="24"/>
          <w:szCs w:val="24"/>
          <w14:ligatures w14:val="standardContextual"/>
        </w:rPr>
      </w:pPr>
      <w:r>
        <w:t>12.3.2.3.2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_Toc219487395 \h </w:instrText>
      </w:r>
      <w:r>
        <w:fldChar w:fldCharType="separate"/>
      </w:r>
      <w:r>
        <w:t>106</w:t>
      </w:r>
      <w:r>
        <w:fldChar w:fldCharType="end"/>
      </w:r>
    </w:p>
    <w:p w14:paraId="2FF00D78" w14:textId="4361EEBC" w:rsidR="00F220CD" w:rsidRDefault="00F220CD">
      <w:pPr>
        <w:pStyle w:val="TOC4"/>
        <w:rPr>
          <w:rFonts w:asciiTheme="minorHAnsi" w:eastAsiaTheme="minorEastAsia" w:hAnsiTheme="minorHAnsi" w:cstheme="minorBidi"/>
          <w:kern w:val="2"/>
          <w:sz w:val="24"/>
          <w:szCs w:val="24"/>
          <w14:ligatures w14:val="standardContextual"/>
        </w:rPr>
      </w:pPr>
      <w:r>
        <w:t>12.3.2.4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_Toc219487396 \h </w:instrText>
      </w:r>
      <w:r>
        <w:fldChar w:fldCharType="separate"/>
      </w:r>
      <w:r>
        <w:t>106</w:t>
      </w:r>
      <w:r>
        <w:fldChar w:fldCharType="end"/>
      </w:r>
    </w:p>
    <w:p w14:paraId="2741812C" w14:textId="0903ABA1"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12.4</w:t>
      </w:r>
      <w:r>
        <w:rPr>
          <w:rFonts w:asciiTheme="minorHAnsi" w:eastAsiaTheme="minorEastAsia" w:hAnsiTheme="minorHAnsi" w:cstheme="minorBidi"/>
          <w:kern w:val="2"/>
          <w:sz w:val="24"/>
          <w:szCs w:val="24"/>
          <w14:ligatures w14:val="standardContextual"/>
        </w:rPr>
        <w:tab/>
      </w:r>
      <w:r>
        <w:rPr>
          <w:lang w:eastAsia="zh-CN"/>
        </w:rPr>
        <w:t>Heartbeat</w:t>
      </w:r>
      <w:r>
        <w:tab/>
      </w:r>
      <w:r>
        <w:fldChar w:fldCharType="begin"/>
      </w:r>
      <w:r>
        <w:instrText xml:space="preserve"> PAGEREF _Toc219487397 \h </w:instrText>
      </w:r>
      <w:r>
        <w:fldChar w:fldCharType="separate"/>
      </w:r>
      <w:r>
        <w:t>108</w:t>
      </w:r>
      <w:r>
        <w:fldChar w:fldCharType="end"/>
      </w:r>
    </w:p>
    <w:p w14:paraId="170540E4" w14:textId="291FD815" w:rsidR="00F220CD" w:rsidRDefault="00F220CD">
      <w:pPr>
        <w:pStyle w:val="TOC3"/>
        <w:rPr>
          <w:rFonts w:asciiTheme="minorHAnsi" w:eastAsiaTheme="minorEastAsia" w:hAnsiTheme="minorHAnsi" w:cstheme="minorBidi"/>
          <w:kern w:val="2"/>
          <w:sz w:val="24"/>
          <w:szCs w:val="24"/>
          <w14:ligatures w14:val="standardContextual"/>
        </w:rPr>
      </w:pPr>
      <w:r>
        <w:t>12.4.1</w:t>
      </w:r>
      <w:r>
        <w:rPr>
          <w:rFonts w:asciiTheme="minorHAnsi" w:eastAsiaTheme="minorEastAsia" w:hAnsiTheme="minorHAnsi" w:cstheme="minorBidi"/>
          <w:kern w:val="2"/>
          <w:sz w:val="24"/>
          <w:szCs w:val="24"/>
          <w14:ligatures w14:val="standardContextual"/>
        </w:rPr>
        <w:tab/>
      </w:r>
      <w:r>
        <w:t>RESTful HTTP-based solution set</w:t>
      </w:r>
      <w:r>
        <w:tab/>
      </w:r>
      <w:r>
        <w:fldChar w:fldCharType="begin"/>
      </w:r>
      <w:r>
        <w:instrText xml:space="preserve"> PAGEREF _Toc219487398 \h </w:instrText>
      </w:r>
      <w:r>
        <w:fldChar w:fldCharType="separate"/>
      </w:r>
      <w:r>
        <w:t>108</w:t>
      </w:r>
      <w:r>
        <w:fldChar w:fldCharType="end"/>
      </w:r>
    </w:p>
    <w:p w14:paraId="3F971E61" w14:textId="3D9D4271" w:rsidR="00F220CD" w:rsidRDefault="00F220CD">
      <w:pPr>
        <w:pStyle w:val="TOC4"/>
        <w:rPr>
          <w:rFonts w:asciiTheme="minorHAnsi" w:eastAsiaTheme="minorEastAsia" w:hAnsiTheme="minorHAnsi" w:cstheme="minorBidi"/>
          <w:kern w:val="2"/>
          <w:sz w:val="24"/>
          <w:szCs w:val="24"/>
          <w14:ligatures w14:val="standardContextual"/>
        </w:rPr>
      </w:pPr>
      <w:r>
        <w:t>12.4.1.1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_Toc219487399 \h </w:instrText>
      </w:r>
      <w:r>
        <w:fldChar w:fldCharType="separate"/>
      </w:r>
      <w:r>
        <w:t>108</w:t>
      </w:r>
      <w:r>
        <w:fldChar w:fldCharType="end"/>
      </w:r>
    </w:p>
    <w:p w14:paraId="237547E1" w14:textId="39AEB2A6" w:rsidR="00F220CD" w:rsidRDefault="00F220CD">
      <w:pPr>
        <w:pStyle w:val="TOC4"/>
        <w:rPr>
          <w:rFonts w:asciiTheme="minorHAnsi" w:eastAsiaTheme="minorEastAsia" w:hAnsiTheme="minorHAnsi" w:cstheme="minorBidi"/>
          <w:kern w:val="2"/>
          <w:sz w:val="24"/>
          <w:szCs w:val="24"/>
          <w14:ligatures w14:val="standardContextual"/>
        </w:rPr>
      </w:pPr>
      <w:r>
        <w:t>12.4.1.2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_Toc219487400 \h </w:instrText>
      </w:r>
      <w:r>
        <w:fldChar w:fldCharType="separate"/>
      </w:r>
      <w:r>
        <w:t>108</w:t>
      </w:r>
      <w:r>
        <w:fldChar w:fldCharType="end"/>
      </w:r>
    </w:p>
    <w:p w14:paraId="65535801" w14:textId="20B7D1B2" w:rsidR="00F220CD" w:rsidRDefault="00F220CD">
      <w:pPr>
        <w:pStyle w:val="TOC5"/>
        <w:rPr>
          <w:rFonts w:asciiTheme="minorHAnsi" w:eastAsiaTheme="minorEastAsia" w:hAnsiTheme="minorHAnsi" w:cstheme="minorBidi"/>
          <w:kern w:val="2"/>
          <w:sz w:val="24"/>
          <w:szCs w:val="24"/>
          <w14:ligatures w14:val="standardContextual"/>
        </w:rPr>
      </w:pPr>
      <w:r>
        <w:t>12.4.1.2.1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_Toc219487401 \h </w:instrText>
      </w:r>
      <w:r>
        <w:fldChar w:fldCharType="separate"/>
      </w:r>
      <w:r>
        <w:t>108</w:t>
      </w:r>
      <w:r>
        <w:fldChar w:fldCharType="end"/>
      </w:r>
    </w:p>
    <w:p w14:paraId="49641353" w14:textId="1EAE0270" w:rsidR="00F220CD" w:rsidRDefault="00F220CD">
      <w:pPr>
        <w:pStyle w:val="TOC5"/>
        <w:rPr>
          <w:rFonts w:asciiTheme="minorHAnsi" w:eastAsiaTheme="minorEastAsia" w:hAnsiTheme="minorHAnsi" w:cstheme="minorBidi"/>
          <w:kern w:val="2"/>
          <w:sz w:val="24"/>
          <w:szCs w:val="24"/>
          <w14:ligatures w14:val="standardContextual"/>
        </w:rPr>
      </w:pPr>
      <w:r>
        <w:t>12.4.1.2.2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r>
      <w:r>
        <w:instrText xml:space="preserve"> PAGEREF _Toc219487402 \h </w:instrText>
      </w:r>
      <w:r>
        <w:fldChar w:fldCharType="separate"/>
      </w:r>
      <w:r>
        <w:t>109</w:t>
      </w:r>
      <w:r>
        <w:fldChar w:fldCharType="end"/>
      </w:r>
    </w:p>
    <w:p w14:paraId="1F4645C0" w14:textId="1842524D" w:rsidR="00F220CD" w:rsidRDefault="00F220CD">
      <w:pPr>
        <w:pStyle w:val="TOC4"/>
        <w:rPr>
          <w:rFonts w:asciiTheme="minorHAnsi" w:eastAsiaTheme="minorEastAsia" w:hAnsiTheme="minorHAnsi" w:cstheme="minorBidi"/>
          <w:kern w:val="2"/>
          <w:sz w:val="24"/>
          <w:szCs w:val="24"/>
          <w14:ligatures w14:val="standardContextual"/>
        </w:rPr>
      </w:pPr>
      <w:r>
        <w:t>12.4.1.3</w:t>
      </w:r>
      <w:r>
        <w:rPr>
          <w:rFonts w:asciiTheme="minorHAnsi" w:eastAsiaTheme="minorEastAsia" w:hAnsiTheme="minorHAnsi" w:cstheme="minorBidi"/>
          <w:kern w:val="2"/>
          <w:sz w:val="24"/>
          <w:szCs w:val="24"/>
          <w14:ligatures w14:val="standardContextual"/>
        </w:rPr>
        <w:tab/>
      </w:r>
      <w:r>
        <w:t>Usage of HTTP</w:t>
      </w:r>
      <w:r>
        <w:tab/>
      </w:r>
      <w:r>
        <w:fldChar w:fldCharType="begin"/>
      </w:r>
      <w:r>
        <w:instrText xml:space="preserve"> PAGEREF _Toc219487403 \h </w:instrText>
      </w:r>
      <w:r>
        <w:fldChar w:fldCharType="separate"/>
      </w:r>
      <w:r>
        <w:t>109</w:t>
      </w:r>
      <w:r>
        <w:fldChar w:fldCharType="end"/>
      </w:r>
    </w:p>
    <w:p w14:paraId="65EE8E1F" w14:textId="5CAACE4F" w:rsidR="00F220CD" w:rsidRDefault="00F220CD">
      <w:pPr>
        <w:pStyle w:val="TOC4"/>
        <w:rPr>
          <w:rFonts w:asciiTheme="minorHAnsi" w:eastAsiaTheme="minorEastAsia" w:hAnsiTheme="minorHAnsi" w:cstheme="minorBidi"/>
          <w:kern w:val="2"/>
          <w:sz w:val="24"/>
          <w:szCs w:val="24"/>
          <w14:ligatures w14:val="standardContextual"/>
        </w:rPr>
      </w:pPr>
      <w:r>
        <w:t>12.4.1.4</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_Toc219487404 \h </w:instrText>
      </w:r>
      <w:r>
        <w:fldChar w:fldCharType="separate"/>
      </w:r>
      <w:r>
        <w:t>109</w:t>
      </w:r>
      <w:r>
        <w:fldChar w:fldCharType="end"/>
      </w:r>
    </w:p>
    <w:p w14:paraId="0BCF1E05" w14:textId="7A8C79E3" w:rsidR="00F220CD" w:rsidRDefault="00F220CD">
      <w:pPr>
        <w:pStyle w:val="TOC4"/>
        <w:rPr>
          <w:rFonts w:asciiTheme="minorHAnsi" w:eastAsiaTheme="minorEastAsia" w:hAnsiTheme="minorHAnsi" w:cstheme="minorBidi"/>
          <w:kern w:val="2"/>
          <w:sz w:val="24"/>
          <w:szCs w:val="24"/>
          <w14:ligatures w14:val="standardContextual"/>
        </w:rPr>
      </w:pPr>
      <w:r>
        <w:t>12.4.1.5</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_Toc219487405 \h </w:instrText>
      </w:r>
      <w:r>
        <w:fldChar w:fldCharType="separate"/>
      </w:r>
      <w:r>
        <w:t>109</w:t>
      </w:r>
      <w:r>
        <w:fldChar w:fldCharType="end"/>
      </w:r>
    </w:p>
    <w:p w14:paraId="23BF68BB" w14:textId="2A99F131" w:rsidR="00F220CD" w:rsidRDefault="00F220CD">
      <w:pPr>
        <w:pStyle w:val="TOC5"/>
        <w:rPr>
          <w:rFonts w:asciiTheme="minorHAnsi" w:eastAsiaTheme="minorEastAsia" w:hAnsiTheme="minorHAnsi" w:cstheme="minorBidi"/>
          <w:kern w:val="2"/>
          <w:sz w:val="24"/>
          <w:szCs w:val="24"/>
          <w14:ligatures w14:val="standardContextual"/>
        </w:rPr>
      </w:pPr>
      <w:r>
        <w:t>12.4.1.5.1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_Toc219487406 \h </w:instrText>
      </w:r>
      <w:r>
        <w:fldChar w:fldCharType="separate"/>
      </w:r>
      <w:r>
        <w:t>109</w:t>
      </w:r>
      <w:r>
        <w:fldChar w:fldCharType="end"/>
      </w:r>
    </w:p>
    <w:p w14:paraId="01218948" w14:textId="427D39B0" w:rsidR="00F220CD" w:rsidRDefault="00F220CD">
      <w:pPr>
        <w:pStyle w:val="TOC5"/>
        <w:rPr>
          <w:rFonts w:asciiTheme="minorHAnsi" w:eastAsiaTheme="minorEastAsia" w:hAnsiTheme="minorHAnsi" w:cstheme="minorBidi"/>
          <w:kern w:val="2"/>
          <w:sz w:val="24"/>
          <w:szCs w:val="24"/>
          <w14:ligatures w14:val="standardContextual"/>
        </w:rPr>
      </w:pPr>
      <w:r>
        <w:t>12.4.1.5.2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_Toc219487407 \h </w:instrText>
      </w:r>
      <w:r>
        <w:fldChar w:fldCharType="separate"/>
      </w:r>
      <w:r>
        <w:t>109</w:t>
      </w:r>
      <w:r>
        <w:fldChar w:fldCharType="end"/>
      </w:r>
    </w:p>
    <w:p w14:paraId="7E9C3D3C" w14:textId="0EB336D2" w:rsidR="00F220CD" w:rsidRDefault="00F220CD">
      <w:pPr>
        <w:pStyle w:val="TOC5"/>
        <w:rPr>
          <w:rFonts w:asciiTheme="minorHAnsi" w:eastAsiaTheme="minorEastAsia" w:hAnsiTheme="minorHAnsi" w:cstheme="minorBidi"/>
          <w:kern w:val="2"/>
          <w:sz w:val="24"/>
          <w:szCs w:val="24"/>
          <w14:ligatures w14:val="standardContextual"/>
        </w:rPr>
      </w:pPr>
      <w:r>
        <w:t>12.4.1.5.3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_Toc219487408 \h </w:instrText>
      </w:r>
      <w:r>
        <w:fldChar w:fldCharType="separate"/>
      </w:r>
      <w:r>
        <w:t>110</w:t>
      </w:r>
      <w:r>
        <w:fldChar w:fldCharType="end"/>
      </w:r>
    </w:p>
    <w:p w14:paraId="4AE61BD6" w14:textId="75254A03" w:rsidR="00F220CD" w:rsidRDefault="00F220CD">
      <w:pPr>
        <w:pStyle w:val="TOC3"/>
        <w:rPr>
          <w:rFonts w:asciiTheme="minorHAnsi" w:eastAsiaTheme="minorEastAsia" w:hAnsiTheme="minorHAnsi" w:cstheme="minorBidi"/>
          <w:kern w:val="2"/>
          <w:sz w:val="24"/>
          <w:szCs w:val="24"/>
          <w14:ligatures w14:val="standardContextual"/>
        </w:rPr>
      </w:pPr>
      <w:r>
        <w:t>12.4.2</w:t>
      </w:r>
      <w:r>
        <w:rPr>
          <w:rFonts w:asciiTheme="minorHAnsi" w:eastAsiaTheme="minorEastAsia" w:hAnsiTheme="minorHAnsi" w:cstheme="minorBidi"/>
          <w:kern w:val="2"/>
          <w:sz w:val="24"/>
          <w:szCs w:val="24"/>
          <w14:ligatures w14:val="standardContextual"/>
        </w:rPr>
        <w:tab/>
      </w:r>
      <w:r>
        <w:t>RESTful HTTP-based solution set for integration with ONAP VES API</w:t>
      </w:r>
      <w:r>
        <w:tab/>
      </w:r>
      <w:r>
        <w:fldChar w:fldCharType="begin"/>
      </w:r>
      <w:r>
        <w:instrText xml:space="preserve"> PAGEREF _Toc219487409 \h </w:instrText>
      </w:r>
      <w:r>
        <w:fldChar w:fldCharType="separate"/>
      </w:r>
      <w:r>
        <w:t>110</w:t>
      </w:r>
      <w:r>
        <w:fldChar w:fldCharType="end"/>
      </w:r>
    </w:p>
    <w:p w14:paraId="78C6BB7A" w14:textId="1860DDF7" w:rsidR="00F220CD" w:rsidRDefault="00F220CD">
      <w:pPr>
        <w:pStyle w:val="TOC4"/>
        <w:rPr>
          <w:rFonts w:asciiTheme="minorHAnsi" w:eastAsiaTheme="minorEastAsia" w:hAnsiTheme="minorHAnsi" w:cstheme="minorBidi"/>
          <w:kern w:val="2"/>
          <w:sz w:val="24"/>
          <w:szCs w:val="24"/>
          <w14:ligatures w14:val="standardContextual"/>
        </w:rPr>
      </w:pPr>
      <w:r>
        <w:t>12.4.2.1</w:t>
      </w:r>
      <w:r>
        <w:rPr>
          <w:rFonts w:asciiTheme="minorHAnsi" w:eastAsiaTheme="minorEastAsia" w:hAnsiTheme="minorHAnsi" w:cstheme="minorBidi"/>
          <w:kern w:val="2"/>
          <w:sz w:val="24"/>
          <w:szCs w:val="24"/>
          <w14:ligatures w14:val="standardContextual"/>
        </w:rPr>
        <w:tab/>
      </w:r>
      <w:r>
        <w:t>Mapping of operations</w:t>
      </w:r>
      <w:r>
        <w:tab/>
      </w:r>
      <w:r>
        <w:fldChar w:fldCharType="begin"/>
      </w:r>
      <w:r>
        <w:instrText xml:space="preserve"> PAGEREF _Toc219487410 \h </w:instrText>
      </w:r>
      <w:r>
        <w:fldChar w:fldCharType="separate"/>
      </w:r>
      <w:r>
        <w:t>110</w:t>
      </w:r>
      <w:r>
        <w:fldChar w:fldCharType="end"/>
      </w:r>
    </w:p>
    <w:p w14:paraId="7B13363F" w14:textId="2A436575" w:rsidR="00F220CD" w:rsidRDefault="00F220CD">
      <w:pPr>
        <w:pStyle w:val="TOC4"/>
        <w:rPr>
          <w:rFonts w:asciiTheme="minorHAnsi" w:eastAsiaTheme="minorEastAsia" w:hAnsiTheme="minorHAnsi" w:cstheme="minorBidi"/>
          <w:kern w:val="2"/>
          <w:sz w:val="24"/>
          <w:szCs w:val="24"/>
          <w14:ligatures w14:val="standardContextual"/>
        </w:rPr>
      </w:pPr>
      <w:r>
        <w:t>12.4.2.2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_Toc219487411 \h </w:instrText>
      </w:r>
      <w:r>
        <w:fldChar w:fldCharType="separate"/>
      </w:r>
      <w:r>
        <w:t>110</w:t>
      </w:r>
      <w:r>
        <w:fldChar w:fldCharType="end"/>
      </w:r>
    </w:p>
    <w:p w14:paraId="2B1503B4" w14:textId="56C85DD4" w:rsidR="00F220CD" w:rsidRDefault="00F220CD">
      <w:pPr>
        <w:pStyle w:val="TOC5"/>
        <w:rPr>
          <w:rFonts w:asciiTheme="minorHAnsi" w:eastAsiaTheme="minorEastAsia" w:hAnsiTheme="minorHAnsi" w:cstheme="minorBidi"/>
          <w:kern w:val="2"/>
          <w:sz w:val="24"/>
          <w:szCs w:val="24"/>
          <w14:ligatures w14:val="standardContextual"/>
        </w:rPr>
      </w:pPr>
      <w:r>
        <w:t>12.4.2.2.1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_Toc219487412 \h </w:instrText>
      </w:r>
      <w:r>
        <w:fldChar w:fldCharType="separate"/>
      </w:r>
      <w:r>
        <w:t>110</w:t>
      </w:r>
      <w:r>
        <w:fldChar w:fldCharType="end"/>
      </w:r>
    </w:p>
    <w:p w14:paraId="603BCAC2" w14:textId="0D98C59A" w:rsidR="00F220CD" w:rsidRDefault="00F220CD">
      <w:pPr>
        <w:pStyle w:val="TOC5"/>
        <w:rPr>
          <w:rFonts w:asciiTheme="minorHAnsi" w:eastAsiaTheme="minorEastAsia" w:hAnsiTheme="minorHAnsi" w:cstheme="minorBidi"/>
          <w:kern w:val="2"/>
          <w:sz w:val="24"/>
          <w:szCs w:val="24"/>
          <w14:ligatures w14:val="standardContextual"/>
        </w:rPr>
      </w:pPr>
      <w:r>
        <w:t>12.4.2.2.2</w:t>
      </w:r>
      <w:r>
        <w:rPr>
          <w:rFonts w:asciiTheme="minorHAnsi" w:eastAsiaTheme="minorEastAsia" w:hAnsiTheme="minorHAnsi" w:cstheme="minorBidi"/>
          <w:kern w:val="2"/>
          <w:sz w:val="24"/>
          <w:szCs w:val="24"/>
          <w14:ligatures w14:val="standardContextual"/>
        </w:rPr>
        <w:tab/>
      </w:r>
      <w:r>
        <w:t>Notification notifyHeartbeat</w:t>
      </w:r>
      <w:r>
        <w:tab/>
      </w:r>
      <w:r>
        <w:fldChar w:fldCharType="begin"/>
      </w:r>
      <w:r>
        <w:instrText xml:space="preserve"> PAGEREF _Toc219487413 \h </w:instrText>
      </w:r>
      <w:r>
        <w:fldChar w:fldCharType="separate"/>
      </w:r>
      <w:r>
        <w:t>110</w:t>
      </w:r>
      <w:r>
        <w:fldChar w:fldCharType="end"/>
      </w:r>
    </w:p>
    <w:p w14:paraId="70DE616B" w14:textId="5FC60274"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12.5</w:t>
      </w:r>
      <w:r>
        <w:rPr>
          <w:rFonts w:asciiTheme="minorHAnsi" w:eastAsiaTheme="minorEastAsia" w:hAnsiTheme="minorHAnsi" w:cstheme="minorBidi"/>
          <w:kern w:val="2"/>
          <w:sz w:val="24"/>
          <w:szCs w:val="24"/>
          <w14:ligatures w14:val="standardContextual"/>
        </w:rPr>
        <w:tab/>
      </w:r>
      <w:r>
        <w:rPr>
          <w:lang w:eastAsia="de-DE"/>
        </w:rPr>
        <w:t>Streaming data reporting service</w:t>
      </w:r>
      <w:r>
        <w:tab/>
      </w:r>
      <w:r>
        <w:fldChar w:fldCharType="begin"/>
      </w:r>
      <w:r>
        <w:instrText xml:space="preserve"> PAGEREF _Toc219487414 \h </w:instrText>
      </w:r>
      <w:r>
        <w:fldChar w:fldCharType="separate"/>
      </w:r>
      <w:r>
        <w:t>111</w:t>
      </w:r>
      <w:r>
        <w:fldChar w:fldCharType="end"/>
      </w:r>
    </w:p>
    <w:p w14:paraId="1E4C4A1F" w14:textId="32AF60D1" w:rsidR="00F220CD" w:rsidRDefault="00F220CD">
      <w:pPr>
        <w:pStyle w:val="TOC3"/>
        <w:rPr>
          <w:rFonts w:asciiTheme="minorHAnsi" w:eastAsiaTheme="minorEastAsia" w:hAnsiTheme="minorHAnsi" w:cstheme="minorBidi"/>
          <w:kern w:val="2"/>
          <w:sz w:val="24"/>
          <w:szCs w:val="24"/>
          <w14:ligatures w14:val="standardContextual"/>
        </w:rPr>
      </w:pPr>
      <w:r>
        <w:rPr>
          <w:lang w:eastAsia="de-DE"/>
        </w:rPr>
        <w:t>12.5.1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r>
      <w:r>
        <w:instrText xml:space="preserve"> PAGEREF _Toc219487415 \h </w:instrText>
      </w:r>
      <w:r>
        <w:fldChar w:fldCharType="separate"/>
      </w:r>
      <w:r>
        <w:t>111</w:t>
      </w:r>
      <w:r>
        <w:fldChar w:fldCharType="end"/>
      </w:r>
    </w:p>
    <w:p w14:paraId="6FC451AA" w14:textId="6FDDBF00" w:rsidR="00F220CD" w:rsidRDefault="00F220CD">
      <w:pPr>
        <w:pStyle w:val="TOC4"/>
        <w:rPr>
          <w:rFonts w:asciiTheme="minorHAnsi" w:eastAsiaTheme="minorEastAsia" w:hAnsiTheme="minorHAnsi" w:cstheme="minorBidi"/>
          <w:kern w:val="2"/>
          <w:sz w:val="24"/>
          <w:szCs w:val="24"/>
          <w14:ligatures w14:val="standardContextual"/>
        </w:rPr>
      </w:pPr>
      <w:r>
        <w:rPr>
          <w:lang w:eastAsia="de-DE"/>
        </w:rPr>
        <w:t>12.5.1.1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r>
      <w:r>
        <w:instrText xml:space="preserve"> PAGEREF _Toc219487416 \h </w:instrText>
      </w:r>
      <w:r>
        <w:fldChar w:fldCharType="separate"/>
      </w:r>
      <w:r>
        <w:t>111</w:t>
      </w:r>
      <w:r>
        <w:fldChar w:fldCharType="end"/>
      </w:r>
    </w:p>
    <w:p w14:paraId="597DCEC2" w14:textId="504D55E6"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_Toc219487417 \h </w:instrText>
      </w:r>
      <w:r>
        <w:fldChar w:fldCharType="separate"/>
      </w:r>
      <w:r>
        <w:t>111</w:t>
      </w:r>
      <w:r>
        <w:fldChar w:fldCharType="end"/>
      </w:r>
    </w:p>
    <w:p w14:paraId="4A71C6D0" w14:textId="4F34A826"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12.5.1.1.2</w:t>
      </w:r>
      <w:r>
        <w:rPr>
          <w:rFonts w:asciiTheme="minorHAnsi" w:eastAsiaTheme="minorEastAsia" w:hAnsiTheme="minorHAnsi" w:cstheme="minorBidi"/>
          <w:kern w:val="2"/>
          <w:sz w:val="24"/>
          <w:szCs w:val="24"/>
          <w14:ligatures w14:val="standardContextual"/>
        </w:rPr>
        <w:tab/>
      </w:r>
      <w:r>
        <w:rPr>
          <w:lang w:eastAsia="de-DE"/>
        </w:rPr>
        <w:t>Operation "establishStreamingConnection"</w:t>
      </w:r>
      <w:r>
        <w:tab/>
      </w:r>
      <w:r>
        <w:fldChar w:fldCharType="begin"/>
      </w:r>
      <w:r>
        <w:instrText xml:space="preserve"> PAGEREF _Toc219487418 \h </w:instrText>
      </w:r>
      <w:r>
        <w:fldChar w:fldCharType="separate"/>
      </w:r>
      <w:r>
        <w:t>111</w:t>
      </w:r>
      <w:r>
        <w:fldChar w:fldCharType="end"/>
      </w:r>
    </w:p>
    <w:p w14:paraId="09E4E757" w14:textId="4AB5423B"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12.5.1.1.3</w:t>
      </w:r>
      <w:r>
        <w:rPr>
          <w:rFonts w:asciiTheme="minorHAnsi" w:eastAsiaTheme="minorEastAsia" w:hAnsiTheme="minorHAnsi" w:cstheme="minorBidi"/>
          <w:kern w:val="2"/>
          <w:sz w:val="24"/>
          <w:szCs w:val="24"/>
          <w14:ligatures w14:val="standardContextual"/>
        </w:rPr>
        <w:tab/>
      </w:r>
      <w:r>
        <w:rPr>
          <w:lang w:eastAsia="de-DE"/>
        </w:rPr>
        <w:t>Operation "terminateStreamingConnection"</w:t>
      </w:r>
      <w:r>
        <w:tab/>
      </w:r>
      <w:r>
        <w:fldChar w:fldCharType="begin"/>
      </w:r>
      <w:r>
        <w:instrText xml:space="preserve"> PAGEREF _Toc219487419 \h </w:instrText>
      </w:r>
      <w:r>
        <w:fldChar w:fldCharType="separate"/>
      </w:r>
      <w:r>
        <w:t>114</w:t>
      </w:r>
      <w:r>
        <w:fldChar w:fldCharType="end"/>
      </w:r>
    </w:p>
    <w:p w14:paraId="2D8BBCEA" w14:textId="10F5DEC5"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12.5.1.1.4</w:t>
      </w:r>
      <w:r>
        <w:rPr>
          <w:rFonts w:asciiTheme="minorHAnsi" w:eastAsiaTheme="minorEastAsia" w:hAnsiTheme="minorHAnsi" w:cstheme="minorBidi"/>
          <w:kern w:val="2"/>
          <w:sz w:val="24"/>
          <w:szCs w:val="24"/>
          <w14:ligatures w14:val="standardContextual"/>
        </w:rPr>
        <w:tab/>
      </w:r>
      <w:r>
        <w:rPr>
          <w:lang w:eastAsia="de-DE"/>
        </w:rPr>
        <w:t>Operation "reportStreamData"</w:t>
      </w:r>
      <w:r>
        <w:tab/>
      </w:r>
      <w:r>
        <w:fldChar w:fldCharType="begin"/>
      </w:r>
      <w:r>
        <w:instrText xml:space="preserve"> PAGEREF _Toc219487420 \h </w:instrText>
      </w:r>
      <w:r>
        <w:fldChar w:fldCharType="separate"/>
      </w:r>
      <w:r>
        <w:t>114</w:t>
      </w:r>
      <w:r>
        <w:fldChar w:fldCharType="end"/>
      </w:r>
    </w:p>
    <w:p w14:paraId="64DB1B59" w14:textId="1C051028"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12.5.1.1.5</w:t>
      </w:r>
      <w:r>
        <w:rPr>
          <w:rFonts w:asciiTheme="minorHAnsi" w:eastAsiaTheme="minorEastAsia" w:hAnsiTheme="minorHAnsi" w:cstheme="minorBidi"/>
          <w:kern w:val="2"/>
          <w:sz w:val="24"/>
          <w:szCs w:val="24"/>
          <w14:ligatures w14:val="standardContextual"/>
        </w:rPr>
        <w:tab/>
      </w:r>
      <w:r>
        <w:rPr>
          <w:lang w:eastAsia="de-DE"/>
        </w:rPr>
        <w:t>Operation "addStream"</w:t>
      </w:r>
      <w:r>
        <w:tab/>
      </w:r>
      <w:r>
        <w:fldChar w:fldCharType="begin"/>
      </w:r>
      <w:r>
        <w:instrText xml:space="preserve"> PAGEREF _Toc219487421 \h </w:instrText>
      </w:r>
      <w:r>
        <w:fldChar w:fldCharType="separate"/>
      </w:r>
      <w:r>
        <w:t>115</w:t>
      </w:r>
      <w:r>
        <w:fldChar w:fldCharType="end"/>
      </w:r>
    </w:p>
    <w:p w14:paraId="44B503F7" w14:textId="33C6549B"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12.5.1.1.6</w:t>
      </w:r>
      <w:r>
        <w:rPr>
          <w:rFonts w:asciiTheme="minorHAnsi" w:eastAsiaTheme="minorEastAsia" w:hAnsiTheme="minorHAnsi" w:cstheme="minorBidi"/>
          <w:kern w:val="2"/>
          <w:sz w:val="24"/>
          <w:szCs w:val="24"/>
          <w14:ligatures w14:val="standardContextual"/>
        </w:rPr>
        <w:tab/>
      </w:r>
      <w:r>
        <w:rPr>
          <w:lang w:eastAsia="de-DE"/>
        </w:rPr>
        <w:t>Operation "deleteStream"</w:t>
      </w:r>
      <w:r>
        <w:tab/>
      </w:r>
      <w:r>
        <w:fldChar w:fldCharType="begin"/>
      </w:r>
      <w:r>
        <w:instrText xml:space="preserve"> PAGEREF _Toc219487422 \h </w:instrText>
      </w:r>
      <w:r>
        <w:fldChar w:fldCharType="separate"/>
      </w:r>
      <w:r>
        <w:t>115</w:t>
      </w:r>
      <w:r>
        <w:fldChar w:fldCharType="end"/>
      </w:r>
    </w:p>
    <w:p w14:paraId="6F660460" w14:textId="45324E70"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12.5.1.1.7</w:t>
      </w:r>
      <w:r>
        <w:rPr>
          <w:rFonts w:asciiTheme="minorHAnsi" w:eastAsiaTheme="minorEastAsia" w:hAnsiTheme="minorHAnsi" w:cstheme="minorBidi"/>
          <w:kern w:val="2"/>
          <w:sz w:val="24"/>
          <w:szCs w:val="24"/>
          <w14:ligatures w14:val="standardContextual"/>
        </w:rPr>
        <w:tab/>
      </w:r>
      <w:r>
        <w:rPr>
          <w:lang w:eastAsia="de-DE"/>
        </w:rPr>
        <w:t>Operation "getConnectionInfo"</w:t>
      </w:r>
      <w:r>
        <w:tab/>
      </w:r>
      <w:r>
        <w:fldChar w:fldCharType="begin"/>
      </w:r>
      <w:r>
        <w:instrText xml:space="preserve"> PAGEREF _Toc219487423 \h </w:instrText>
      </w:r>
      <w:r>
        <w:fldChar w:fldCharType="separate"/>
      </w:r>
      <w:r>
        <w:t>116</w:t>
      </w:r>
      <w:r>
        <w:fldChar w:fldCharType="end"/>
      </w:r>
    </w:p>
    <w:p w14:paraId="37C2DB6D" w14:textId="4C52017C"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12.5.1.1.8</w:t>
      </w:r>
      <w:r>
        <w:rPr>
          <w:rFonts w:asciiTheme="minorHAnsi" w:eastAsiaTheme="minorEastAsia" w:hAnsiTheme="minorHAnsi" w:cstheme="minorBidi"/>
          <w:kern w:val="2"/>
          <w:sz w:val="24"/>
          <w:szCs w:val="24"/>
          <w14:ligatures w14:val="standardContextual"/>
        </w:rPr>
        <w:tab/>
      </w:r>
      <w:r>
        <w:rPr>
          <w:lang w:eastAsia="de-DE"/>
        </w:rPr>
        <w:t>Operation "getStreamInfo"</w:t>
      </w:r>
      <w:r>
        <w:tab/>
      </w:r>
      <w:r>
        <w:fldChar w:fldCharType="begin"/>
      </w:r>
      <w:r>
        <w:instrText xml:space="preserve"> PAGEREF _Toc219487424 \h </w:instrText>
      </w:r>
      <w:r>
        <w:fldChar w:fldCharType="separate"/>
      </w:r>
      <w:r>
        <w:t>116</w:t>
      </w:r>
      <w:r>
        <w:fldChar w:fldCharType="end"/>
      </w:r>
    </w:p>
    <w:p w14:paraId="4968A483" w14:textId="0E5C327F" w:rsidR="00F220CD" w:rsidRDefault="00F220CD">
      <w:pPr>
        <w:pStyle w:val="TOC4"/>
        <w:rPr>
          <w:rFonts w:asciiTheme="minorHAnsi" w:eastAsiaTheme="minorEastAsia" w:hAnsiTheme="minorHAnsi" w:cstheme="minorBidi"/>
          <w:kern w:val="2"/>
          <w:sz w:val="24"/>
          <w:szCs w:val="24"/>
          <w14:ligatures w14:val="standardContextual"/>
        </w:rPr>
      </w:pPr>
      <w:r>
        <w:rPr>
          <w:lang w:eastAsia="de-DE"/>
        </w:rPr>
        <w:t>12.5.1.2</w:t>
      </w:r>
      <w:r>
        <w:rPr>
          <w:rFonts w:asciiTheme="minorHAnsi" w:eastAsiaTheme="minorEastAsia" w:hAnsiTheme="minorHAnsi" w:cstheme="minorBidi"/>
          <w:kern w:val="2"/>
          <w:sz w:val="24"/>
          <w:szCs w:val="24"/>
          <w14:ligatures w14:val="standardContextual"/>
        </w:rPr>
        <w:tab/>
      </w:r>
      <w:r>
        <w:rPr>
          <w:lang w:eastAsia="de-DE"/>
        </w:rPr>
        <w:t>Mapping of notifications</w:t>
      </w:r>
      <w:r>
        <w:tab/>
      </w:r>
      <w:r>
        <w:fldChar w:fldCharType="begin"/>
      </w:r>
      <w:r>
        <w:instrText xml:space="preserve"> PAGEREF _Toc219487425 \h </w:instrText>
      </w:r>
      <w:r>
        <w:fldChar w:fldCharType="separate"/>
      </w:r>
      <w:r>
        <w:t>117</w:t>
      </w:r>
      <w:r>
        <w:fldChar w:fldCharType="end"/>
      </w:r>
    </w:p>
    <w:p w14:paraId="4E7C0D1B" w14:textId="2534A48E" w:rsidR="00F220CD" w:rsidRDefault="00F220CD">
      <w:pPr>
        <w:pStyle w:val="TOC4"/>
        <w:rPr>
          <w:rFonts w:asciiTheme="minorHAnsi" w:eastAsiaTheme="minorEastAsia" w:hAnsiTheme="minorHAnsi" w:cstheme="minorBidi"/>
          <w:kern w:val="2"/>
          <w:sz w:val="24"/>
          <w:szCs w:val="24"/>
          <w14:ligatures w14:val="standardContextual"/>
        </w:rPr>
      </w:pPr>
      <w:r>
        <w:rPr>
          <w:lang w:eastAsia="de-DE"/>
        </w:rPr>
        <w:t>12.5.1.3</w:t>
      </w:r>
      <w:r>
        <w:rPr>
          <w:rFonts w:asciiTheme="minorHAnsi" w:eastAsiaTheme="minorEastAsia" w:hAnsiTheme="minorHAnsi" w:cstheme="minorBidi"/>
          <w:kern w:val="2"/>
          <w:sz w:val="24"/>
          <w:szCs w:val="24"/>
          <w14:ligatures w14:val="standardContextual"/>
        </w:rPr>
        <w:tab/>
      </w:r>
      <w:r>
        <w:rPr>
          <w:lang w:eastAsia="de-DE"/>
        </w:rPr>
        <w:t>Resources</w:t>
      </w:r>
      <w:r>
        <w:tab/>
      </w:r>
      <w:r>
        <w:fldChar w:fldCharType="begin"/>
      </w:r>
      <w:r>
        <w:instrText xml:space="preserve"> PAGEREF _Toc219487426 \h </w:instrText>
      </w:r>
      <w:r>
        <w:fldChar w:fldCharType="separate"/>
      </w:r>
      <w:r>
        <w:t>117</w:t>
      </w:r>
      <w:r>
        <w:fldChar w:fldCharType="end"/>
      </w:r>
    </w:p>
    <w:p w14:paraId="080FA4A5" w14:textId="78820FD7"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12.5.1.3.1</w:t>
      </w:r>
      <w:r>
        <w:rPr>
          <w:rFonts w:asciiTheme="minorHAnsi" w:eastAsiaTheme="minorEastAsia" w:hAnsiTheme="minorHAnsi" w:cstheme="minorBidi"/>
          <w:kern w:val="2"/>
          <w:sz w:val="24"/>
          <w:szCs w:val="24"/>
          <w14:ligatures w14:val="standardContextual"/>
        </w:rPr>
        <w:tab/>
      </w:r>
      <w:r>
        <w:rPr>
          <w:lang w:eastAsia="de-DE"/>
        </w:rPr>
        <w:t>Resources structure</w:t>
      </w:r>
      <w:r>
        <w:tab/>
      </w:r>
      <w:r>
        <w:fldChar w:fldCharType="begin"/>
      </w:r>
      <w:r>
        <w:instrText xml:space="preserve"> PAGEREF _Toc219487427 \h </w:instrText>
      </w:r>
      <w:r>
        <w:fldChar w:fldCharType="separate"/>
      </w:r>
      <w:r>
        <w:t>117</w:t>
      </w:r>
      <w:r>
        <w:fldChar w:fldCharType="end"/>
      </w:r>
    </w:p>
    <w:p w14:paraId="5B2C0DA1" w14:textId="0F856AA7"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12.5.1.3.2</w:t>
      </w:r>
      <w:r>
        <w:rPr>
          <w:rFonts w:asciiTheme="minorHAnsi" w:eastAsiaTheme="minorEastAsia" w:hAnsiTheme="minorHAnsi" w:cstheme="minorBidi"/>
          <w:kern w:val="2"/>
          <w:sz w:val="24"/>
          <w:szCs w:val="24"/>
          <w14:ligatures w14:val="standardContextual"/>
        </w:rPr>
        <w:tab/>
      </w:r>
      <w:r>
        <w:rPr>
          <w:lang w:eastAsia="de-DE"/>
        </w:rPr>
        <w:t>Resources definitions</w:t>
      </w:r>
      <w:r>
        <w:tab/>
      </w:r>
      <w:r>
        <w:fldChar w:fldCharType="begin"/>
      </w:r>
      <w:r>
        <w:instrText xml:space="preserve"> PAGEREF _Toc219487428 \h </w:instrText>
      </w:r>
      <w:r>
        <w:fldChar w:fldCharType="separate"/>
      </w:r>
      <w:r>
        <w:t>117</w:t>
      </w:r>
      <w:r>
        <w:fldChar w:fldCharType="end"/>
      </w:r>
    </w:p>
    <w:p w14:paraId="4413C277" w14:textId="29280B46" w:rsidR="00F220CD" w:rsidRDefault="00F220CD">
      <w:pPr>
        <w:pStyle w:val="TOC4"/>
        <w:rPr>
          <w:rFonts w:asciiTheme="minorHAnsi" w:eastAsiaTheme="minorEastAsia" w:hAnsiTheme="minorHAnsi" w:cstheme="minorBidi"/>
          <w:kern w:val="2"/>
          <w:sz w:val="24"/>
          <w:szCs w:val="24"/>
          <w14:ligatures w14:val="standardContextual"/>
        </w:rPr>
      </w:pPr>
      <w:r>
        <w:rPr>
          <w:lang w:eastAsia="de-DE"/>
        </w:rPr>
        <w:t>12.5.1.4</w:t>
      </w:r>
      <w:r>
        <w:rPr>
          <w:rFonts w:asciiTheme="minorHAnsi" w:eastAsiaTheme="minorEastAsia" w:hAnsiTheme="minorHAnsi" w:cstheme="minorBidi"/>
          <w:kern w:val="2"/>
          <w:sz w:val="24"/>
          <w:szCs w:val="24"/>
          <w14:ligatures w14:val="standardContextual"/>
        </w:rPr>
        <w:tab/>
      </w:r>
      <w:r>
        <w:rPr>
          <w:lang w:eastAsia="de-DE"/>
        </w:rPr>
        <w:t>Data type definitions</w:t>
      </w:r>
      <w:r>
        <w:tab/>
      </w:r>
      <w:r>
        <w:fldChar w:fldCharType="begin"/>
      </w:r>
      <w:r>
        <w:instrText xml:space="preserve"> PAGEREF _Toc219487429 \h </w:instrText>
      </w:r>
      <w:r>
        <w:fldChar w:fldCharType="separate"/>
      </w:r>
      <w:r>
        <w:t>124</w:t>
      </w:r>
      <w:r>
        <w:fldChar w:fldCharType="end"/>
      </w:r>
    </w:p>
    <w:p w14:paraId="45181510" w14:textId="66401AB5"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12.5.1.4.1</w:t>
      </w:r>
      <w:r>
        <w:rPr>
          <w:rFonts w:asciiTheme="minorHAnsi" w:eastAsiaTheme="minorEastAsia" w:hAnsiTheme="minorHAnsi" w:cstheme="minorBidi"/>
          <w:kern w:val="2"/>
          <w:sz w:val="24"/>
          <w:szCs w:val="24"/>
          <w14:ligatures w14:val="standardContextual"/>
        </w:rPr>
        <w:tab/>
      </w:r>
      <w:r>
        <w:rPr>
          <w:lang w:eastAsia="de-DE"/>
        </w:rPr>
        <w:t>General</w:t>
      </w:r>
      <w:r>
        <w:tab/>
      </w:r>
      <w:r>
        <w:fldChar w:fldCharType="begin"/>
      </w:r>
      <w:r>
        <w:instrText xml:space="preserve"> PAGEREF _Toc219487430 \h </w:instrText>
      </w:r>
      <w:r>
        <w:fldChar w:fldCharType="separate"/>
      </w:r>
      <w:r>
        <w:t>124</w:t>
      </w:r>
      <w:r>
        <w:fldChar w:fldCharType="end"/>
      </w:r>
    </w:p>
    <w:p w14:paraId="47ECEBBE" w14:textId="3EFC108D"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12.5.1.4.2</w:t>
      </w:r>
      <w:r>
        <w:rPr>
          <w:rFonts w:asciiTheme="minorHAnsi" w:eastAsiaTheme="minorEastAsia" w:hAnsiTheme="minorHAnsi" w:cstheme="minorBidi"/>
          <w:kern w:val="2"/>
          <w:sz w:val="24"/>
          <w:szCs w:val="24"/>
          <w14:ligatures w14:val="standardContextual"/>
        </w:rPr>
        <w:tab/>
      </w:r>
      <w:r>
        <w:rPr>
          <w:lang w:eastAsia="de-DE"/>
        </w:rPr>
        <w:t>Query, message body and resource data types</w:t>
      </w:r>
      <w:r>
        <w:tab/>
      </w:r>
      <w:r>
        <w:fldChar w:fldCharType="begin"/>
      </w:r>
      <w:r>
        <w:instrText xml:space="preserve"> PAGEREF _Toc219487431 \h </w:instrText>
      </w:r>
      <w:r>
        <w:fldChar w:fldCharType="separate"/>
      </w:r>
      <w:r>
        <w:t>125</w:t>
      </w:r>
      <w:r>
        <w:fldChar w:fldCharType="end"/>
      </w:r>
    </w:p>
    <w:p w14:paraId="671CA533" w14:textId="035D47D7" w:rsidR="00F220CD" w:rsidRDefault="00F220CD">
      <w:pPr>
        <w:pStyle w:val="TOC5"/>
        <w:rPr>
          <w:rFonts w:asciiTheme="minorHAnsi" w:eastAsiaTheme="minorEastAsia" w:hAnsiTheme="minorHAnsi" w:cstheme="minorBidi"/>
          <w:kern w:val="2"/>
          <w:sz w:val="24"/>
          <w:szCs w:val="24"/>
          <w14:ligatures w14:val="standardContextual"/>
        </w:rPr>
      </w:pPr>
      <w:r>
        <w:rPr>
          <w:lang w:eastAsia="de-DE"/>
        </w:rPr>
        <w:t>12.5.1.4.3</w:t>
      </w:r>
      <w:r>
        <w:rPr>
          <w:rFonts w:asciiTheme="minorHAnsi" w:eastAsiaTheme="minorEastAsia" w:hAnsiTheme="minorHAnsi" w:cstheme="minorBidi"/>
          <w:kern w:val="2"/>
          <w:sz w:val="24"/>
          <w:szCs w:val="24"/>
          <w14:ligatures w14:val="standardContextual"/>
        </w:rPr>
        <w:tab/>
      </w:r>
      <w:r>
        <w:rPr>
          <w:lang w:eastAsia="de-DE"/>
        </w:rPr>
        <w:t>Simple data types and enumerations</w:t>
      </w:r>
      <w:r>
        <w:tab/>
      </w:r>
      <w:r>
        <w:fldChar w:fldCharType="begin"/>
      </w:r>
      <w:r>
        <w:instrText xml:space="preserve"> PAGEREF _Toc219487432 \h </w:instrText>
      </w:r>
      <w:r>
        <w:fldChar w:fldCharType="separate"/>
      </w:r>
      <w:r>
        <w:t>126</w:t>
      </w:r>
      <w:r>
        <w:fldChar w:fldCharType="end"/>
      </w:r>
    </w:p>
    <w:p w14:paraId="50FA72D0" w14:textId="51792EBB" w:rsidR="00F220CD" w:rsidRDefault="00F220CD">
      <w:pPr>
        <w:pStyle w:val="TOC2"/>
        <w:rPr>
          <w:rFonts w:asciiTheme="minorHAnsi" w:eastAsiaTheme="minorEastAsia" w:hAnsiTheme="minorHAnsi" w:cstheme="minorBidi"/>
          <w:kern w:val="2"/>
          <w:sz w:val="24"/>
          <w:szCs w:val="24"/>
          <w14:ligatures w14:val="standardContextual"/>
        </w:rPr>
      </w:pPr>
      <w:r>
        <w:rPr>
          <w:lang w:eastAsia="zh-CN"/>
        </w:rPr>
        <w:t>12.6</w:t>
      </w:r>
      <w:r>
        <w:rPr>
          <w:rFonts w:asciiTheme="minorHAnsi" w:eastAsiaTheme="minorEastAsia" w:hAnsiTheme="minorHAnsi" w:cstheme="minorBidi"/>
          <w:kern w:val="2"/>
          <w:sz w:val="24"/>
          <w:szCs w:val="24"/>
          <w14:ligatures w14:val="standardContextual"/>
        </w:rPr>
        <w:tab/>
      </w:r>
      <w:r>
        <w:t>File data reporting service</w:t>
      </w:r>
      <w:r>
        <w:tab/>
      </w:r>
      <w:r>
        <w:fldChar w:fldCharType="begin"/>
      </w:r>
      <w:r>
        <w:instrText xml:space="preserve"> PAGEREF _Toc219487433 \h </w:instrText>
      </w:r>
      <w:r>
        <w:fldChar w:fldCharType="separate"/>
      </w:r>
      <w:r>
        <w:t>127</w:t>
      </w:r>
      <w:r>
        <w:fldChar w:fldCharType="end"/>
      </w:r>
    </w:p>
    <w:p w14:paraId="331374DF" w14:textId="682123A8" w:rsidR="00F220CD" w:rsidRDefault="00F220CD">
      <w:pPr>
        <w:pStyle w:val="TOC3"/>
        <w:rPr>
          <w:rFonts w:asciiTheme="minorHAnsi" w:eastAsiaTheme="minorEastAsia" w:hAnsiTheme="minorHAnsi" w:cstheme="minorBidi"/>
          <w:kern w:val="2"/>
          <w:sz w:val="24"/>
          <w:szCs w:val="24"/>
          <w14:ligatures w14:val="standardContextual"/>
        </w:rPr>
      </w:pPr>
      <w:r>
        <w:rPr>
          <w:lang w:eastAsia="zh-CN"/>
        </w:rPr>
        <w:t>12.6.1</w:t>
      </w:r>
      <w:r>
        <w:rPr>
          <w:rFonts w:asciiTheme="minorHAnsi" w:eastAsiaTheme="minorEastAsia" w:hAnsiTheme="minorHAnsi" w:cstheme="minorBidi"/>
          <w:kern w:val="2"/>
          <w:sz w:val="24"/>
          <w:szCs w:val="24"/>
          <w14:ligatures w14:val="standardContextual"/>
        </w:rPr>
        <w:tab/>
      </w:r>
      <w:r>
        <w:rPr>
          <w:lang w:eastAsia="de-DE"/>
        </w:rPr>
        <w:t>RESTful HTTP-based solution set</w:t>
      </w:r>
      <w:r>
        <w:tab/>
      </w:r>
      <w:r>
        <w:fldChar w:fldCharType="begin"/>
      </w:r>
      <w:r>
        <w:instrText xml:space="preserve"> PAGEREF _Toc219487434 \h </w:instrText>
      </w:r>
      <w:r>
        <w:fldChar w:fldCharType="separate"/>
      </w:r>
      <w:r>
        <w:t>127</w:t>
      </w:r>
      <w:r>
        <w:fldChar w:fldCharType="end"/>
      </w:r>
    </w:p>
    <w:p w14:paraId="0C776AA7" w14:textId="28FDC891" w:rsidR="00F220CD" w:rsidRDefault="00F220CD">
      <w:pPr>
        <w:pStyle w:val="TOC4"/>
        <w:rPr>
          <w:rFonts w:asciiTheme="minorHAnsi" w:eastAsiaTheme="minorEastAsia" w:hAnsiTheme="minorHAnsi" w:cstheme="minorBidi"/>
          <w:kern w:val="2"/>
          <w:sz w:val="24"/>
          <w:szCs w:val="24"/>
          <w14:ligatures w14:val="standardContextual"/>
        </w:rPr>
      </w:pPr>
      <w:r>
        <w:rPr>
          <w:lang w:eastAsia="de-DE"/>
        </w:rPr>
        <w:lastRenderedPageBreak/>
        <w:t>12.6.1.1</w:t>
      </w:r>
      <w:r>
        <w:rPr>
          <w:rFonts w:asciiTheme="minorHAnsi" w:eastAsiaTheme="minorEastAsia" w:hAnsiTheme="minorHAnsi" w:cstheme="minorBidi"/>
          <w:kern w:val="2"/>
          <w:sz w:val="24"/>
          <w:szCs w:val="24"/>
          <w14:ligatures w14:val="standardContextual"/>
        </w:rPr>
        <w:tab/>
      </w:r>
      <w:r>
        <w:rPr>
          <w:lang w:eastAsia="de-DE"/>
        </w:rPr>
        <w:t>Mapping of operations</w:t>
      </w:r>
      <w:r>
        <w:tab/>
      </w:r>
      <w:r>
        <w:fldChar w:fldCharType="begin"/>
      </w:r>
      <w:r>
        <w:instrText xml:space="preserve"> PAGEREF _Toc219487435 \h </w:instrText>
      </w:r>
      <w:r>
        <w:fldChar w:fldCharType="separate"/>
      </w:r>
      <w:r>
        <w:t>127</w:t>
      </w:r>
      <w:r>
        <w:fldChar w:fldCharType="end"/>
      </w:r>
    </w:p>
    <w:p w14:paraId="5C4341C3" w14:textId="719CD852"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_Toc219487436 \h </w:instrText>
      </w:r>
      <w:r>
        <w:fldChar w:fldCharType="separate"/>
      </w:r>
      <w:r>
        <w:t>127</w:t>
      </w:r>
      <w:r>
        <w:fldChar w:fldCharType="end"/>
      </w:r>
    </w:p>
    <w:p w14:paraId="1B3EBF6B" w14:textId="674CB14F"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12.6.1.1.2</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listAvailableFiles</w:t>
      </w:r>
      <w:r>
        <w:tab/>
      </w:r>
      <w:r>
        <w:fldChar w:fldCharType="begin"/>
      </w:r>
      <w:r>
        <w:instrText xml:space="preserve"> PAGEREF _Toc219487437 \h </w:instrText>
      </w:r>
      <w:r>
        <w:fldChar w:fldCharType="separate"/>
      </w:r>
      <w:r>
        <w:t>127</w:t>
      </w:r>
      <w:r>
        <w:fldChar w:fldCharType="end"/>
      </w:r>
    </w:p>
    <w:p w14:paraId="51421CB9" w14:textId="4D774146" w:rsidR="00F220CD" w:rsidRDefault="00F220CD">
      <w:pPr>
        <w:pStyle w:val="TOC5"/>
        <w:rPr>
          <w:rFonts w:asciiTheme="minorHAnsi" w:eastAsiaTheme="minorEastAsia" w:hAnsiTheme="minorHAnsi" w:cstheme="minorBidi"/>
          <w:kern w:val="2"/>
          <w:sz w:val="24"/>
          <w:szCs w:val="24"/>
          <w14:ligatures w14:val="standardContextual"/>
        </w:rPr>
      </w:pPr>
      <w:r>
        <w:t>12.6.1.1.3</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subscribe</w:t>
      </w:r>
      <w:r>
        <w:tab/>
      </w:r>
      <w:r>
        <w:fldChar w:fldCharType="begin"/>
      </w:r>
      <w:r>
        <w:instrText xml:space="preserve"> PAGEREF _Toc219487438 \h </w:instrText>
      </w:r>
      <w:r>
        <w:fldChar w:fldCharType="separate"/>
      </w:r>
      <w:r>
        <w:t>127</w:t>
      </w:r>
      <w:r>
        <w:fldChar w:fldCharType="end"/>
      </w:r>
    </w:p>
    <w:p w14:paraId="7054CF87" w14:textId="30623A35" w:rsidR="00F220CD" w:rsidRDefault="00F220CD">
      <w:pPr>
        <w:pStyle w:val="TOC5"/>
        <w:rPr>
          <w:rFonts w:asciiTheme="minorHAnsi" w:eastAsiaTheme="minorEastAsia" w:hAnsiTheme="minorHAnsi" w:cstheme="minorBidi"/>
          <w:kern w:val="2"/>
          <w:sz w:val="24"/>
          <w:szCs w:val="24"/>
          <w14:ligatures w14:val="standardContextual"/>
        </w:rPr>
      </w:pPr>
      <w:r>
        <w:t>12.6.1.1.4</w:t>
      </w:r>
      <w:r>
        <w:rPr>
          <w:rFonts w:asciiTheme="minorHAnsi" w:eastAsiaTheme="minorEastAsia" w:hAnsiTheme="minorHAnsi" w:cstheme="minorBidi"/>
          <w:kern w:val="2"/>
          <w:sz w:val="24"/>
          <w:szCs w:val="24"/>
          <w14:ligatures w14:val="standardContextual"/>
        </w:rPr>
        <w:tab/>
      </w:r>
      <w:r>
        <w:t xml:space="preserve">Operation </w:t>
      </w:r>
      <w:r w:rsidRPr="00EB500D">
        <w:rPr>
          <w:rFonts w:cs="Arial"/>
        </w:rPr>
        <w:t>unsubscribe</w:t>
      </w:r>
      <w:r>
        <w:tab/>
      </w:r>
      <w:r>
        <w:fldChar w:fldCharType="begin"/>
      </w:r>
      <w:r>
        <w:instrText xml:space="preserve"> PAGEREF _Toc219487439 \h </w:instrText>
      </w:r>
      <w:r>
        <w:fldChar w:fldCharType="separate"/>
      </w:r>
      <w:r>
        <w:t>128</w:t>
      </w:r>
      <w:r>
        <w:fldChar w:fldCharType="end"/>
      </w:r>
    </w:p>
    <w:p w14:paraId="00AA6495" w14:textId="6023D950"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12.6.1.2</w:t>
      </w:r>
      <w:r>
        <w:rPr>
          <w:rFonts w:asciiTheme="minorHAnsi" w:eastAsiaTheme="minorEastAsia" w:hAnsiTheme="minorHAnsi" w:cstheme="minorBidi"/>
          <w:kern w:val="2"/>
          <w:sz w:val="24"/>
          <w:szCs w:val="24"/>
          <w14:ligatures w14:val="standardContextual"/>
        </w:rPr>
        <w:tab/>
      </w:r>
      <w:r>
        <w:t>Mapping of notifications</w:t>
      </w:r>
      <w:r>
        <w:tab/>
      </w:r>
      <w:r>
        <w:fldChar w:fldCharType="begin"/>
      </w:r>
      <w:r>
        <w:instrText xml:space="preserve"> PAGEREF _Toc219487440 \h </w:instrText>
      </w:r>
      <w:r>
        <w:fldChar w:fldCharType="separate"/>
      </w:r>
      <w:r>
        <w:t>128</w:t>
      </w:r>
      <w:r>
        <w:fldChar w:fldCharType="end"/>
      </w:r>
    </w:p>
    <w:p w14:paraId="23E16965" w14:textId="2CC70240" w:rsidR="00F220CD" w:rsidRDefault="00F220CD">
      <w:pPr>
        <w:pStyle w:val="TOC5"/>
        <w:rPr>
          <w:rFonts w:asciiTheme="minorHAnsi" w:eastAsiaTheme="minorEastAsia" w:hAnsiTheme="minorHAnsi" w:cstheme="minorBidi"/>
          <w:kern w:val="2"/>
          <w:sz w:val="24"/>
          <w:szCs w:val="24"/>
          <w14:ligatures w14:val="standardContextual"/>
        </w:rPr>
      </w:pPr>
      <w:r>
        <w:t>12.6.1.2.1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_Toc219487441 \h </w:instrText>
      </w:r>
      <w:r>
        <w:fldChar w:fldCharType="separate"/>
      </w:r>
      <w:r>
        <w:t>128</w:t>
      </w:r>
      <w:r>
        <w:fldChar w:fldCharType="end"/>
      </w:r>
    </w:p>
    <w:p w14:paraId="19950330" w14:textId="4B669BC6" w:rsidR="00F220CD" w:rsidRDefault="00F220CD">
      <w:pPr>
        <w:pStyle w:val="TOC5"/>
        <w:rPr>
          <w:rFonts w:asciiTheme="minorHAnsi" w:eastAsiaTheme="minorEastAsia" w:hAnsiTheme="minorHAnsi" w:cstheme="minorBidi"/>
          <w:kern w:val="2"/>
          <w:sz w:val="24"/>
          <w:szCs w:val="24"/>
          <w14:ligatures w14:val="standardContextual"/>
        </w:rPr>
      </w:pPr>
      <w:r>
        <w:t>12.6.1.2.2</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notifyFileReady</w:t>
      </w:r>
      <w:r>
        <w:tab/>
      </w:r>
      <w:r>
        <w:fldChar w:fldCharType="begin"/>
      </w:r>
      <w:r>
        <w:instrText xml:space="preserve"> PAGEREF _Toc219487442 \h </w:instrText>
      </w:r>
      <w:r>
        <w:fldChar w:fldCharType="separate"/>
      </w:r>
      <w:r>
        <w:t>128</w:t>
      </w:r>
      <w:r>
        <w:fldChar w:fldCharType="end"/>
      </w:r>
    </w:p>
    <w:p w14:paraId="04A80FF6" w14:textId="617DF1BA" w:rsidR="00F220CD" w:rsidRDefault="00F220CD">
      <w:pPr>
        <w:pStyle w:val="TOC5"/>
        <w:rPr>
          <w:rFonts w:asciiTheme="minorHAnsi" w:eastAsiaTheme="minorEastAsia" w:hAnsiTheme="minorHAnsi" w:cstheme="minorBidi"/>
          <w:kern w:val="2"/>
          <w:sz w:val="24"/>
          <w:szCs w:val="24"/>
          <w14:ligatures w14:val="standardContextual"/>
        </w:rPr>
      </w:pPr>
      <w:r>
        <w:t>12.6.1.2.3</w:t>
      </w:r>
      <w:r>
        <w:rPr>
          <w:rFonts w:asciiTheme="minorHAnsi" w:eastAsiaTheme="minorEastAsia" w:hAnsiTheme="minorHAnsi" w:cstheme="minorBidi"/>
          <w:kern w:val="2"/>
          <w:sz w:val="24"/>
          <w:szCs w:val="24"/>
          <w14:ligatures w14:val="standardContextual"/>
        </w:rPr>
        <w:tab/>
      </w:r>
      <w:r>
        <w:t xml:space="preserve">Notification </w:t>
      </w:r>
      <w:r w:rsidRPr="00EB500D">
        <w:rPr>
          <w:rFonts w:cs="Arial"/>
        </w:rPr>
        <w:t>notifyFilePreparationError</w:t>
      </w:r>
      <w:r>
        <w:tab/>
      </w:r>
      <w:r>
        <w:fldChar w:fldCharType="begin"/>
      </w:r>
      <w:r>
        <w:instrText xml:space="preserve"> PAGEREF _Toc219487443 \h </w:instrText>
      </w:r>
      <w:r>
        <w:fldChar w:fldCharType="separate"/>
      </w:r>
      <w:r>
        <w:t>128</w:t>
      </w:r>
      <w:r>
        <w:fldChar w:fldCharType="end"/>
      </w:r>
    </w:p>
    <w:p w14:paraId="3E78FF16" w14:textId="237EEF26"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_Toc219487444 \h </w:instrText>
      </w:r>
      <w:r>
        <w:fldChar w:fldCharType="separate"/>
      </w:r>
      <w:r>
        <w:t>129</w:t>
      </w:r>
      <w:r>
        <w:fldChar w:fldCharType="end"/>
      </w:r>
    </w:p>
    <w:p w14:paraId="42DEBF5A" w14:textId="01A5906E"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12.6.1.3.</w:t>
      </w:r>
      <w:r>
        <w:t>1</w:t>
      </w:r>
      <w:r>
        <w:rPr>
          <w:rFonts w:asciiTheme="minorHAnsi" w:eastAsiaTheme="minorEastAsia" w:hAnsiTheme="minorHAnsi" w:cstheme="minorBidi"/>
          <w:kern w:val="2"/>
          <w:sz w:val="24"/>
          <w:szCs w:val="24"/>
          <w14:ligatures w14:val="standardContextual"/>
        </w:rPr>
        <w:tab/>
      </w:r>
      <w:r>
        <w:t>Resource structure</w:t>
      </w:r>
      <w:r>
        <w:tab/>
      </w:r>
      <w:r>
        <w:fldChar w:fldCharType="begin"/>
      </w:r>
      <w:r>
        <w:instrText xml:space="preserve"> PAGEREF _Toc219487445 \h </w:instrText>
      </w:r>
      <w:r>
        <w:fldChar w:fldCharType="separate"/>
      </w:r>
      <w:r>
        <w:t>129</w:t>
      </w:r>
      <w:r>
        <w:fldChar w:fldCharType="end"/>
      </w:r>
    </w:p>
    <w:p w14:paraId="765FC572" w14:textId="1203C94F" w:rsidR="00F220CD" w:rsidRDefault="00F220CD">
      <w:pPr>
        <w:pStyle w:val="TOC6"/>
        <w:rPr>
          <w:rFonts w:asciiTheme="minorHAnsi" w:eastAsiaTheme="minorEastAsia" w:hAnsiTheme="minorHAnsi" w:cstheme="minorBidi"/>
          <w:kern w:val="2"/>
          <w:sz w:val="24"/>
          <w:szCs w:val="24"/>
          <w14:ligatures w14:val="standardContextual"/>
        </w:rPr>
      </w:pPr>
      <w:r>
        <w:rPr>
          <w:lang w:eastAsia="zh-CN"/>
        </w:rPr>
        <w:t>12.6.1.3.</w:t>
      </w:r>
      <w:r>
        <w:t>1.2</w:t>
      </w:r>
      <w:r>
        <w:rPr>
          <w:rFonts w:asciiTheme="minorHAnsi" w:eastAsiaTheme="minorEastAsia" w:hAnsiTheme="minorHAnsi" w:cstheme="minorBidi"/>
          <w:kern w:val="2"/>
          <w:sz w:val="24"/>
          <w:szCs w:val="24"/>
          <w14:ligatures w14:val="standardContextual"/>
        </w:rPr>
        <w:tab/>
      </w:r>
      <w:r>
        <w:t>Resource structure on the MnS consumer</w:t>
      </w:r>
      <w:r>
        <w:tab/>
      </w:r>
      <w:r>
        <w:fldChar w:fldCharType="begin"/>
      </w:r>
      <w:r>
        <w:instrText xml:space="preserve"> PAGEREF _Toc219487446 \h </w:instrText>
      </w:r>
      <w:r>
        <w:fldChar w:fldCharType="separate"/>
      </w:r>
      <w:r>
        <w:t>129</w:t>
      </w:r>
      <w:r>
        <w:fldChar w:fldCharType="end"/>
      </w:r>
    </w:p>
    <w:p w14:paraId="532699E1" w14:textId="224ED309"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12.6.1.3.</w:t>
      </w:r>
      <w:r>
        <w:t>2</w:t>
      </w:r>
      <w:r>
        <w:rPr>
          <w:rFonts w:asciiTheme="minorHAnsi" w:eastAsiaTheme="minorEastAsia" w:hAnsiTheme="minorHAnsi" w:cstheme="minorBidi"/>
          <w:kern w:val="2"/>
          <w:sz w:val="24"/>
          <w:szCs w:val="24"/>
          <w14:ligatures w14:val="standardContextual"/>
        </w:rPr>
        <w:tab/>
      </w:r>
      <w:r>
        <w:t>Resource definitions</w:t>
      </w:r>
      <w:r>
        <w:tab/>
      </w:r>
      <w:r>
        <w:fldChar w:fldCharType="begin"/>
      </w:r>
      <w:r>
        <w:instrText xml:space="preserve"> PAGEREF _Toc219487447 \h </w:instrText>
      </w:r>
      <w:r>
        <w:fldChar w:fldCharType="separate"/>
      </w:r>
      <w:r>
        <w:t>129</w:t>
      </w:r>
      <w:r>
        <w:fldChar w:fldCharType="end"/>
      </w:r>
    </w:p>
    <w:p w14:paraId="0AEA2322" w14:textId="3E14E227" w:rsidR="00F220CD" w:rsidRDefault="00F220CD">
      <w:pPr>
        <w:pStyle w:val="TOC4"/>
        <w:rPr>
          <w:rFonts w:asciiTheme="minorHAnsi" w:eastAsiaTheme="minorEastAsia" w:hAnsiTheme="minorHAnsi" w:cstheme="minorBidi"/>
          <w:kern w:val="2"/>
          <w:sz w:val="24"/>
          <w:szCs w:val="24"/>
          <w14:ligatures w14:val="standardContextual"/>
        </w:rPr>
      </w:pPr>
      <w:r>
        <w:rPr>
          <w:lang w:eastAsia="zh-CN"/>
        </w:rPr>
        <w:t>12.6.1.4</w:t>
      </w:r>
      <w:r>
        <w:rPr>
          <w:rFonts w:asciiTheme="minorHAnsi" w:eastAsiaTheme="minorEastAsia" w:hAnsiTheme="minorHAnsi" w:cstheme="minorBidi"/>
          <w:kern w:val="2"/>
          <w:sz w:val="24"/>
          <w:szCs w:val="24"/>
          <w14:ligatures w14:val="standardContextual"/>
        </w:rPr>
        <w:tab/>
      </w:r>
      <w:r>
        <w:t>Data type definitions</w:t>
      </w:r>
      <w:r>
        <w:tab/>
      </w:r>
      <w:r>
        <w:fldChar w:fldCharType="begin"/>
      </w:r>
      <w:r>
        <w:instrText xml:space="preserve"> PAGEREF _Toc219487448 \h </w:instrText>
      </w:r>
      <w:r>
        <w:fldChar w:fldCharType="separate"/>
      </w:r>
      <w:r>
        <w:t>133</w:t>
      </w:r>
      <w:r>
        <w:fldChar w:fldCharType="end"/>
      </w:r>
    </w:p>
    <w:p w14:paraId="53529363" w14:textId="66294144"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_Toc219487449 \h </w:instrText>
      </w:r>
      <w:r>
        <w:fldChar w:fldCharType="separate"/>
      </w:r>
      <w:r>
        <w:t>133</w:t>
      </w:r>
      <w:r>
        <w:fldChar w:fldCharType="end"/>
      </w:r>
    </w:p>
    <w:p w14:paraId="21ED141C" w14:textId="766B3EE6"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12.6.1.4.2</w:t>
      </w:r>
      <w:r>
        <w:rPr>
          <w:rFonts w:asciiTheme="minorHAnsi" w:eastAsiaTheme="minorEastAsia" w:hAnsiTheme="minorHAnsi" w:cstheme="minorBidi"/>
          <w:kern w:val="2"/>
          <w:sz w:val="24"/>
          <w:szCs w:val="24"/>
          <w14:ligatures w14:val="standardContextual"/>
        </w:rPr>
        <w:tab/>
      </w:r>
      <w:r>
        <w:t>Structured</w:t>
      </w:r>
      <w:r>
        <w:rPr>
          <w:lang w:eastAsia="zh-CN"/>
        </w:rPr>
        <w:t xml:space="preserve"> </w:t>
      </w:r>
      <w:r>
        <w:t>data types</w:t>
      </w:r>
      <w:r>
        <w:tab/>
      </w:r>
      <w:r>
        <w:fldChar w:fldCharType="begin"/>
      </w:r>
      <w:r>
        <w:instrText xml:space="preserve"> PAGEREF _Toc219487450 \h </w:instrText>
      </w:r>
      <w:r>
        <w:fldChar w:fldCharType="separate"/>
      </w:r>
      <w:r>
        <w:t>133</w:t>
      </w:r>
      <w:r>
        <w:fldChar w:fldCharType="end"/>
      </w:r>
    </w:p>
    <w:p w14:paraId="1F29332A" w14:textId="6CF26982"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_Toc219487451 \h </w:instrText>
      </w:r>
      <w:r>
        <w:fldChar w:fldCharType="separate"/>
      </w:r>
      <w:r>
        <w:t>134</w:t>
      </w:r>
      <w:r>
        <w:fldChar w:fldCharType="end"/>
      </w:r>
    </w:p>
    <w:p w14:paraId="0A9CA68E" w14:textId="787EA27A"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_Toc219487452 \h </w:instrText>
      </w:r>
      <w:r>
        <w:fldChar w:fldCharType="separate"/>
      </w:r>
      <w:r>
        <w:t>134</w:t>
      </w:r>
      <w:r>
        <w:fldChar w:fldCharType="end"/>
      </w:r>
    </w:p>
    <w:p w14:paraId="36AE5653" w14:textId="37CA57C9"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_Toc219487453 \h </w:instrText>
      </w:r>
      <w:r>
        <w:fldChar w:fldCharType="separate"/>
      </w:r>
      <w:r>
        <w:t>134</w:t>
      </w:r>
      <w:r>
        <w:fldChar w:fldCharType="end"/>
      </w:r>
    </w:p>
    <w:p w14:paraId="59328598" w14:textId="4210BCCD" w:rsidR="00F220CD" w:rsidRDefault="00F220CD">
      <w:pPr>
        <w:pStyle w:val="TOC5"/>
        <w:rPr>
          <w:rFonts w:asciiTheme="minorHAnsi" w:eastAsiaTheme="minorEastAsia" w:hAnsiTheme="minorHAnsi" w:cstheme="minorBidi"/>
          <w:kern w:val="2"/>
          <w:sz w:val="24"/>
          <w:szCs w:val="24"/>
          <w14:ligatures w14:val="standardContextual"/>
        </w:rPr>
      </w:pPr>
      <w:r>
        <w:rPr>
          <w:lang w:eastAsia="zh-CN"/>
        </w:rPr>
        <w:t>12.6.1.4.6</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_Toc219487454 \h </w:instrText>
      </w:r>
      <w:r>
        <w:fldChar w:fldCharType="separate"/>
      </w:r>
      <w:r>
        <w:t>134</w:t>
      </w:r>
      <w:r>
        <w:fldChar w:fldCharType="end"/>
      </w:r>
    </w:p>
    <w:p w14:paraId="023BF116" w14:textId="1A4B0B77" w:rsidR="00F220CD" w:rsidRDefault="00F220CD">
      <w:pPr>
        <w:pStyle w:val="TOC8"/>
        <w:rPr>
          <w:rFonts w:asciiTheme="minorHAnsi" w:eastAsiaTheme="minorEastAsia" w:hAnsiTheme="minorHAnsi" w:cstheme="minorBidi"/>
          <w:b w:val="0"/>
          <w:kern w:val="2"/>
          <w:sz w:val="24"/>
          <w:szCs w:val="24"/>
          <w14:ligatures w14:val="standardContextual"/>
        </w:rPr>
      </w:pPr>
      <w:r>
        <w:t xml:space="preserve">Annex A (normative): </w:t>
      </w:r>
      <w:r w:rsidRPr="00EB500D">
        <w:rPr>
          <w:rFonts w:cs="Arial"/>
        </w:rPr>
        <w:t>OpenAPI specification</w:t>
      </w:r>
      <w:r>
        <w:tab/>
      </w:r>
      <w:r>
        <w:fldChar w:fldCharType="begin"/>
      </w:r>
      <w:r>
        <w:instrText xml:space="preserve"> PAGEREF _Toc219487455 \h </w:instrText>
      </w:r>
      <w:r>
        <w:fldChar w:fldCharType="separate"/>
      </w:r>
      <w:r>
        <w:t>136</w:t>
      </w:r>
      <w:r>
        <w:fldChar w:fldCharType="end"/>
      </w:r>
    </w:p>
    <w:p w14:paraId="509C9CCD" w14:textId="4AD900BF" w:rsidR="00F220CD" w:rsidRDefault="00F220CD">
      <w:pPr>
        <w:pStyle w:val="TOC1"/>
        <w:rPr>
          <w:rFonts w:asciiTheme="minorHAnsi" w:eastAsiaTheme="minorEastAsia" w:hAnsiTheme="minorHAnsi" w:cstheme="minorBidi"/>
          <w:kern w:val="2"/>
          <w:sz w:val="24"/>
          <w:szCs w:val="24"/>
          <w14:ligatures w14:val="standardContextual"/>
        </w:rPr>
      </w:pPr>
      <w:r>
        <w:rPr>
          <w:lang w:eastAsia="de-DE"/>
        </w:rPr>
        <w:t>A.0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_Toc219487456 \h </w:instrText>
      </w:r>
      <w:r>
        <w:fldChar w:fldCharType="separate"/>
      </w:r>
      <w:r>
        <w:t>136</w:t>
      </w:r>
      <w:r>
        <w:fldChar w:fldCharType="end"/>
      </w:r>
    </w:p>
    <w:p w14:paraId="23384D14" w14:textId="662E3D1E" w:rsidR="00F220CD" w:rsidRDefault="00F220C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rPr>
          <w:lang w:eastAsia="de-DE"/>
        </w:rPr>
        <w:t>Provisioning management service</w:t>
      </w:r>
      <w:r>
        <w:tab/>
      </w:r>
      <w:r>
        <w:fldChar w:fldCharType="begin"/>
      </w:r>
      <w:r>
        <w:instrText xml:space="preserve"> PAGEREF _Toc219487457 \h </w:instrText>
      </w:r>
      <w:r>
        <w:fldChar w:fldCharType="separate"/>
      </w:r>
      <w:r>
        <w:t>136</w:t>
      </w:r>
      <w:r>
        <w:fldChar w:fldCharType="end"/>
      </w:r>
    </w:p>
    <w:p w14:paraId="41F1B243" w14:textId="6539412B"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A.1.0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_Toc219487458 \h </w:instrText>
      </w:r>
      <w:r>
        <w:fldChar w:fldCharType="separate"/>
      </w:r>
      <w:r>
        <w:t>136</w:t>
      </w:r>
      <w:r>
        <w:fldChar w:fldCharType="end"/>
      </w:r>
    </w:p>
    <w:p w14:paraId="70507E71" w14:textId="62C907EE" w:rsidR="00F220CD" w:rsidRDefault="00F220CD">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rPr>
          <w:lang w:eastAsia="de-DE"/>
        </w:rPr>
        <w:t>OpenAPI document "TS28532_ProvMnS.yaml"</w:t>
      </w:r>
      <w:r>
        <w:tab/>
      </w:r>
      <w:r>
        <w:fldChar w:fldCharType="begin"/>
      </w:r>
      <w:r>
        <w:instrText xml:space="preserve"> PAGEREF _Toc219487459 \h </w:instrText>
      </w:r>
      <w:r>
        <w:fldChar w:fldCharType="separate"/>
      </w:r>
      <w:r>
        <w:t>136</w:t>
      </w:r>
      <w:r>
        <w:fldChar w:fldCharType="end"/>
      </w:r>
    </w:p>
    <w:p w14:paraId="5B0FA78A" w14:textId="00968655" w:rsidR="00F220CD" w:rsidRDefault="00F220CD">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_Toc219487460 \h </w:instrText>
      </w:r>
      <w:r>
        <w:fldChar w:fldCharType="separate"/>
      </w:r>
      <w:r>
        <w:t>136</w:t>
      </w:r>
      <w:r>
        <w:fldChar w:fldCharType="end"/>
      </w:r>
    </w:p>
    <w:p w14:paraId="029B47F5" w14:textId="4FE2B8B5" w:rsidR="00F220CD" w:rsidRDefault="00F220C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_Toc219487461 \h </w:instrText>
      </w:r>
      <w:r>
        <w:fldChar w:fldCharType="separate"/>
      </w:r>
      <w:r>
        <w:t>137</w:t>
      </w:r>
      <w:r>
        <w:fldChar w:fldCharType="end"/>
      </w:r>
    </w:p>
    <w:p w14:paraId="1A2427EC" w14:textId="0FBE461C" w:rsidR="00F220CD" w:rsidRDefault="00F220C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de-DE"/>
        </w:rPr>
        <w:t>Void</w:t>
      </w:r>
      <w:r>
        <w:tab/>
      </w:r>
      <w:r>
        <w:fldChar w:fldCharType="begin"/>
      </w:r>
      <w:r>
        <w:instrText xml:space="preserve"> PAGEREF _Toc219487462 \h </w:instrText>
      </w:r>
      <w:r>
        <w:fldChar w:fldCharType="separate"/>
      </w:r>
      <w:r>
        <w:t>137</w:t>
      </w:r>
      <w:r>
        <w:fldChar w:fldCharType="end"/>
      </w:r>
    </w:p>
    <w:p w14:paraId="781C38C3" w14:textId="6373279E" w:rsidR="00F220CD" w:rsidRDefault="00F220C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rPr>
          <w:lang w:eastAsia="de-DE"/>
        </w:rPr>
        <w:t>Generic performance assurance management service</w:t>
      </w:r>
      <w:r>
        <w:tab/>
      </w:r>
      <w:r>
        <w:fldChar w:fldCharType="begin"/>
      </w:r>
      <w:r>
        <w:instrText xml:space="preserve"> PAGEREF _Toc219487463 \h </w:instrText>
      </w:r>
      <w:r>
        <w:fldChar w:fldCharType="separate"/>
      </w:r>
      <w:r>
        <w:t>137</w:t>
      </w:r>
      <w:r>
        <w:fldChar w:fldCharType="end"/>
      </w:r>
    </w:p>
    <w:p w14:paraId="6DBA923D" w14:textId="7628C00C"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A.4.1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_Toc219487464 \h </w:instrText>
      </w:r>
      <w:r>
        <w:fldChar w:fldCharType="separate"/>
      </w:r>
      <w:r>
        <w:t>137</w:t>
      </w:r>
      <w:r>
        <w:fldChar w:fldCharType="end"/>
      </w:r>
    </w:p>
    <w:p w14:paraId="298922AD" w14:textId="43C3295B"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A.4.2</w:t>
      </w:r>
      <w:r>
        <w:rPr>
          <w:rFonts w:asciiTheme="minorHAnsi" w:eastAsiaTheme="minorEastAsia" w:hAnsiTheme="minorHAnsi" w:cstheme="minorBidi"/>
          <w:kern w:val="2"/>
          <w:sz w:val="24"/>
          <w:szCs w:val="24"/>
          <w14:ligatures w14:val="standardContextual"/>
        </w:rPr>
        <w:tab/>
      </w:r>
      <w:r>
        <w:rPr>
          <w:lang w:eastAsia="de-DE"/>
        </w:rPr>
        <w:t>OpenAPI document "TS28532_PerfMnS.yaml"</w:t>
      </w:r>
      <w:r>
        <w:tab/>
      </w:r>
      <w:r>
        <w:fldChar w:fldCharType="begin"/>
      </w:r>
      <w:r>
        <w:instrText xml:space="preserve"> PAGEREF _Toc219487465 \h </w:instrText>
      </w:r>
      <w:r>
        <w:fldChar w:fldCharType="separate"/>
      </w:r>
      <w:r>
        <w:t>137</w:t>
      </w:r>
      <w:r>
        <w:fldChar w:fldCharType="end"/>
      </w:r>
    </w:p>
    <w:p w14:paraId="0D040BB6" w14:textId="61B9C1CC" w:rsidR="00F220CD" w:rsidRDefault="00F220C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_Toc219487466 \h </w:instrText>
      </w:r>
      <w:r>
        <w:fldChar w:fldCharType="separate"/>
      </w:r>
      <w:r>
        <w:t>137</w:t>
      </w:r>
      <w:r>
        <w:fldChar w:fldCharType="end"/>
      </w:r>
    </w:p>
    <w:p w14:paraId="6F41F5D1" w14:textId="2E919C5A" w:rsidR="00F220CD" w:rsidRDefault="00F220CD">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Heartbeat</w:t>
      </w:r>
      <w:r>
        <w:tab/>
      </w:r>
      <w:r>
        <w:fldChar w:fldCharType="begin"/>
      </w:r>
      <w:r>
        <w:instrText xml:space="preserve"> PAGEREF _Toc219487467 \h </w:instrText>
      </w:r>
      <w:r>
        <w:fldChar w:fldCharType="separate"/>
      </w:r>
      <w:r>
        <w:t>137</w:t>
      </w:r>
      <w:r>
        <w:fldChar w:fldCharType="end"/>
      </w:r>
    </w:p>
    <w:p w14:paraId="508055AD" w14:textId="7668E2BC" w:rsidR="00F220CD" w:rsidRDefault="00F220CD">
      <w:pPr>
        <w:pStyle w:val="TOC3"/>
        <w:rPr>
          <w:rFonts w:asciiTheme="minorHAnsi" w:eastAsiaTheme="minorEastAsia" w:hAnsiTheme="minorHAnsi" w:cstheme="minorBidi"/>
          <w:kern w:val="2"/>
          <w:sz w:val="24"/>
          <w:szCs w:val="24"/>
          <w14:ligatures w14:val="standardContextual"/>
        </w:rPr>
      </w:pPr>
      <w:r>
        <w:rPr>
          <w:lang w:eastAsia="de-DE"/>
        </w:rPr>
        <w:t>A.5.0</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_Toc219487468 \h </w:instrText>
      </w:r>
      <w:r>
        <w:fldChar w:fldCharType="separate"/>
      </w:r>
      <w:r>
        <w:t>137</w:t>
      </w:r>
      <w:r>
        <w:fldChar w:fldCharType="end"/>
      </w:r>
    </w:p>
    <w:p w14:paraId="6663A656" w14:textId="4F316AE3"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A.5.1</w:t>
      </w:r>
      <w:r>
        <w:rPr>
          <w:rFonts w:asciiTheme="minorHAnsi" w:eastAsiaTheme="minorEastAsia" w:hAnsiTheme="minorHAnsi" w:cstheme="minorBidi"/>
          <w:kern w:val="2"/>
          <w:sz w:val="24"/>
          <w:szCs w:val="24"/>
          <w14:ligatures w14:val="standardContextual"/>
        </w:rPr>
        <w:tab/>
      </w:r>
      <w:r>
        <w:rPr>
          <w:lang w:eastAsia="de-DE"/>
        </w:rPr>
        <w:t>OpenAPI document "TS28532_HeartbeatNtf.yaml"</w:t>
      </w:r>
      <w:r>
        <w:tab/>
      </w:r>
      <w:r>
        <w:fldChar w:fldCharType="begin"/>
      </w:r>
      <w:r>
        <w:instrText xml:space="preserve"> PAGEREF _Toc219487469 \h </w:instrText>
      </w:r>
      <w:r>
        <w:fldChar w:fldCharType="separate"/>
      </w:r>
      <w:r>
        <w:t>137</w:t>
      </w:r>
      <w:r>
        <w:fldChar w:fldCharType="end"/>
      </w:r>
    </w:p>
    <w:p w14:paraId="17F11EF1" w14:textId="15457CA6"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A.5.2</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_Toc219487470 \h </w:instrText>
      </w:r>
      <w:r>
        <w:fldChar w:fldCharType="separate"/>
      </w:r>
      <w:r>
        <w:t>137</w:t>
      </w:r>
      <w:r>
        <w:fldChar w:fldCharType="end"/>
      </w:r>
    </w:p>
    <w:p w14:paraId="183CB408" w14:textId="3ED00283" w:rsidR="00F220CD" w:rsidRDefault="00F220CD">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de-DE"/>
        </w:rPr>
        <w:t>Streaming data reporting management service</w:t>
      </w:r>
      <w:r>
        <w:tab/>
      </w:r>
      <w:r>
        <w:fldChar w:fldCharType="begin"/>
      </w:r>
      <w:r>
        <w:instrText xml:space="preserve"> PAGEREF _Toc219487471 \h </w:instrText>
      </w:r>
      <w:r>
        <w:fldChar w:fldCharType="separate"/>
      </w:r>
      <w:r>
        <w:t>137</w:t>
      </w:r>
      <w:r>
        <w:fldChar w:fldCharType="end"/>
      </w:r>
    </w:p>
    <w:p w14:paraId="6BD35E63" w14:textId="70F7213F"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A.6.1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_Toc219487472 \h </w:instrText>
      </w:r>
      <w:r>
        <w:fldChar w:fldCharType="separate"/>
      </w:r>
      <w:r>
        <w:t>137</w:t>
      </w:r>
      <w:r>
        <w:fldChar w:fldCharType="end"/>
      </w:r>
    </w:p>
    <w:p w14:paraId="26D8E0BF" w14:textId="227961E1" w:rsidR="00F220CD" w:rsidRDefault="00F220CD">
      <w:pPr>
        <w:pStyle w:val="TOC2"/>
        <w:rPr>
          <w:rFonts w:asciiTheme="minorHAnsi" w:eastAsiaTheme="minorEastAsia" w:hAnsiTheme="minorHAnsi" w:cstheme="minorBidi"/>
          <w:kern w:val="2"/>
          <w:sz w:val="24"/>
          <w:szCs w:val="24"/>
          <w14:ligatures w14:val="standardContextual"/>
        </w:rPr>
      </w:pPr>
      <w:r>
        <w:t>A.6.2</w:t>
      </w:r>
      <w:r>
        <w:rPr>
          <w:rFonts w:asciiTheme="minorHAnsi" w:eastAsiaTheme="minorEastAsia" w:hAnsiTheme="minorHAnsi" w:cstheme="minorBidi"/>
          <w:kern w:val="2"/>
          <w:sz w:val="24"/>
          <w:szCs w:val="24"/>
          <w14:ligatures w14:val="standardContextual"/>
        </w:rPr>
        <w:tab/>
      </w:r>
      <w:r>
        <w:rPr>
          <w:lang w:eastAsia="de-DE"/>
        </w:rPr>
        <w:t>OpenAPI document "TS28532_StreamingDataMnS.yaml"</w:t>
      </w:r>
      <w:r>
        <w:tab/>
      </w:r>
      <w:r>
        <w:fldChar w:fldCharType="begin"/>
      </w:r>
      <w:r>
        <w:instrText xml:space="preserve"> PAGEREF _Toc219487473 \h </w:instrText>
      </w:r>
      <w:r>
        <w:fldChar w:fldCharType="separate"/>
      </w:r>
      <w:r>
        <w:t>138</w:t>
      </w:r>
      <w:r>
        <w:fldChar w:fldCharType="end"/>
      </w:r>
    </w:p>
    <w:p w14:paraId="6932BEB3" w14:textId="294887CA" w:rsidR="00F220CD" w:rsidRDefault="00F220C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de-DE"/>
        </w:rPr>
        <w:t>File data reporting management service</w:t>
      </w:r>
      <w:r>
        <w:tab/>
      </w:r>
      <w:r>
        <w:fldChar w:fldCharType="begin"/>
      </w:r>
      <w:r>
        <w:instrText xml:space="preserve"> PAGEREF _Toc219487474 \h </w:instrText>
      </w:r>
      <w:r>
        <w:fldChar w:fldCharType="separate"/>
      </w:r>
      <w:r>
        <w:t>138</w:t>
      </w:r>
      <w:r>
        <w:fldChar w:fldCharType="end"/>
      </w:r>
    </w:p>
    <w:p w14:paraId="5ACAC586" w14:textId="26A33D0F" w:rsidR="00F220CD" w:rsidRDefault="00F220CD">
      <w:pPr>
        <w:pStyle w:val="TOC2"/>
        <w:rPr>
          <w:rFonts w:asciiTheme="minorHAnsi" w:eastAsiaTheme="minorEastAsia" w:hAnsiTheme="minorHAnsi" w:cstheme="minorBidi"/>
          <w:kern w:val="2"/>
          <w:sz w:val="24"/>
          <w:szCs w:val="24"/>
          <w14:ligatures w14:val="standardContextual"/>
        </w:rPr>
      </w:pPr>
      <w:r>
        <w:rPr>
          <w:lang w:eastAsia="de-DE"/>
        </w:rPr>
        <w:t>A.7.1</w:t>
      </w:r>
      <w:r>
        <w:rPr>
          <w:rFonts w:asciiTheme="minorHAnsi" w:eastAsiaTheme="minorEastAsia" w:hAnsiTheme="minorHAnsi" w:cstheme="minorBidi"/>
          <w:kern w:val="2"/>
          <w:sz w:val="24"/>
          <w:szCs w:val="24"/>
          <w14:ligatures w14:val="standardContextual"/>
        </w:rPr>
        <w:tab/>
      </w:r>
      <w:r>
        <w:rPr>
          <w:lang w:eastAsia="de-DE"/>
        </w:rPr>
        <w:t>Introduction</w:t>
      </w:r>
      <w:r>
        <w:tab/>
      </w:r>
      <w:r>
        <w:fldChar w:fldCharType="begin"/>
      </w:r>
      <w:r>
        <w:instrText xml:space="preserve"> PAGEREF _Toc219487475 \h </w:instrText>
      </w:r>
      <w:r>
        <w:fldChar w:fldCharType="separate"/>
      </w:r>
      <w:r>
        <w:t>138</w:t>
      </w:r>
      <w:r>
        <w:fldChar w:fldCharType="end"/>
      </w:r>
    </w:p>
    <w:p w14:paraId="3008801F" w14:textId="71DCF419" w:rsidR="00F220CD" w:rsidRDefault="00F220CD">
      <w:pPr>
        <w:pStyle w:val="TOC2"/>
        <w:rPr>
          <w:rFonts w:asciiTheme="minorHAnsi" w:eastAsiaTheme="minorEastAsia" w:hAnsiTheme="minorHAnsi" w:cstheme="minorBidi"/>
          <w:kern w:val="2"/>
          <w:sz w:val="24"/>
          <w:szCs w:val="24"/>
          <w14:ligatures w14:val="standardContextual"/>
        </w:rPr>
      </w:pPr>
      <w:r>
        <w:t>A.7.2</w:t>
      </w:r>
      <w:r>
        <w:rPr>
          <w:rFonts w:asciiTheme="minorHAnsi" w:eastAsiaTheme="minorEastAsia" w:hAnsiTheme="minorHAnsi" w:cstheme="minorBidi"/>
          <w:kern w:val="2"/>
          <w:sz w:val="24"/>
          <w:szCs w:val="24"/>
          <w14:ligatures w14:val="standardContextual"/>
        </w:rPr>
        <w:tab/>
      </w:r>
      <w:r>
        <w:rPr>
          <w:lang w:eastAsia="de-DE"/>
        </w:rPr>
        <w:t>OpenAPI document "TS28532_FileDataReportingMnS.yaml"</w:t>
      </w:r>
      <w:r>
        <w:tab/>
      </w:r>
      <w:r>
        <w:fldChar w:fldCharType="begin"/>
      </w:r>
      <w:r>
        <w:instrText xml:space="preserve"> PAGEREF _Toc219487476 \h </w:instrText>
      </w:r>
      <w:r>
        <w:fldChar w:fldCharType="separate"/>
      </w:r>
      <w:r>
        <w:t>138</w:t>
      </w:r>
      <w:r>
        <w:fldChar w:fldCharType="end"/>
      </w:r>
    </w:p>
    <w:p w14:paraId="5127E1F4" w14:textId="2F8DE6B5" w:rsidR="00F220CD" w:rsidRDefault="00F220CD">
      <w:pPr>
        <w:pStyle w:val="TOC2"/>
        <w:rPr>
          <w:rFonts w:asciiTheme="minorHAnsi" w:eastAsiaTheme="minorEastAsia" w:hAnsiTheme="minorHAnsi" w:cstheme="minorBidi"/>
          <w:kern w:val="2"/>
          <w:sz w:val="24"/>
          <w:szCs w:val="24"/>
          <w14:ligatures w14:val="standardContextual"/>
        </w:rPr>
      </w:pPr>
      <w:r>
        <w:t>A.7.3</w:t>
      </w:r>
      <w:r>
        <w:rPr>
          <w:rFonts w:asciiTheme="minorHAnsi" w:eastAsiaTheme="minorEastAsia" w:hAnsiTheme="minorHAnsi" w:cstheme="minorBidi"/>
          <w:kern w:val="2"/>
          <w:sz w:val="24"/>
          <w:szCs w:val="24"/>
          <w14:ligatures w14:val="standardContextual"/>
        </w:rPr>
        <w:tab/>
      </w:r>
      <w:r>
        <w:rPr>
          <w:lang w:eastAsia="de-DE"/>
        </w:rPr>
        <w:t>Integration with ONAP VES</w:t>
      </w:r>
      <w:r>
        <w:tab/>
      </w:r>
      <w:r>
        <w:fldChar w:fldCharType="begin"/>
      </w:r>
      <w:r>
        <w:instrText xml:space="preserve"> PAGEREF _Toc219487477 \h </w:instrText>
      </w:r>
      <w:r>
        <w:fldChar w:fldCharType="separate"/>
      </w:r>
      <w:r>
        <w:t>138</w:t>
      </w:r>
      <w:r>
        <w:fldChar w:fldCharType="end"/>
      </w:r>
    </w:p>
    <w:p w14:paraId="02142C6E" w14:textId="1BC0D99F" w:rsidR="00F220CD" w:rsidRDefault="00F220CD">
      <w:pPr>
        <w:pStyle w:val="TOC8"/>
        <w:rPr>
          <w:rFonts w:asciiTheme="minorHAnsi" w:eastAsiaTheme="minorEastAsia" w:hAnsiTheme="minorHAnsi" w:cstheme="minorBidi"/>
          <w:b w:val="0"/>
          <w:kern w:val="2"/>
          <w:sz w:val="24"/>
          <w:szCs w:val="24"/>
          <w14:ligatures w14:val="standardContextual"/>
        </w:rPr>
      </w:pPr>
      <w:r>
        <w:t xml:space="preserve">Annex B (Informative): </w:t>
      </w:r>
      <w:r w:rsidRPr="00EB500D">
        <w:rPr>
          <w:rFonts w:cs="Arial"/>
        </w:rPr>
        <w:t>Guidelines for the integration of 3GPP MnS notifications with ONAP VES</w:t>
      </w:r>
      <w:r>
        <w:tab/>
      </w:r>
      <w:r>
        <w:fldChar w:fldCharType="begin"/>
      </w:r>
      <w:r>
        <w:instrText xml:space="preserve"> PAGEREF _Toc219487478 \h </w:instrText>
      </w:r>
      <w:r>
        <w:fldChar w:fldCharType="separate"/>
      </w:r>
      <w:r>
        <w:t>139</w:t>
      </w:r>
      <w:r>
        <w:fldChar w:fldCharType="end"/>
      </w:r>
    </w:p>
    <w:p w14:paraId="5AF922D2" w14:textId="14B1EBA3" w:rsidR="00F220CD" w:rsidRDefault="00F220CD">
      <w:pPr>
        <w:pStyle w:val="TOC8"/>
        <w:rPr>
          <w:rFonts w:asciiTheme="minorHAnsi" w:eastAsiaTheme="minorEastAsia" w:hAnsiTheme="minorHAnsi" w:cstheme="minorBidi"/>
          <w:b w:val="0"/>
          <w:kern w:val="2"/>
          <w:sz w:val="24"/>
          <w:szCs w:val="24"/>
          <w14:ligatures w14:val="standardContextual"/>
        </w:rPr>
      </w:pPr>
      <w:r>
        <w:rPr>
          <w:lang w:eastAsia="zh-CN"/>
        </w:rPr>
        <w:t>Annex C (informative):</w:t>
      </w:r>
      <w:r>
        <w:t xml:space="preserve"> Change history</w:t>
      </w:r>
      <w:r>
        <w:tab/>
      </w:r>
      <w:r>
        <w:fldChar w:fldCharType="begin"/>
      </w:r>
      <w:r>
        <w:instrText xml:space="preserve"> PAGEREF _Toc219487479 \h </w:instrText>
      </w:r>
      <w:r>
        <w:fldChar w:fldCharType="separate"/>
      </w:r>
      <w:r>
        <w:t>140</w:t>
      </w:r>
      <w:r>
        <w:fldChar w:fldCharType="end"/>
      </w:r>
    </w:p>
    <w:p w14:paraId="0B9E3498" w14:textId="22B9A83C" w:rsidR="00080512" w:rsidRPr="00623B86" w:rsidRDefault="004D3578">
      <w:r w:rsidRPr="00623B86">
        <w:rPr>
          <w:noProof/>
          <w:sz w:val="22"/>
        </w:rPr>
        <w:fldChar w:fldCharType="end"/>
      </w:r>
    </w:p>
    <w:p w14:paraId="03993004" w14:textId="7E20B97C" w:rsidR="00080512" w:rsidRPr="00623B86" w:rsidRDefault="00210418">
      <w:pPr>
        <w:pStyle w:val="Heading1"/>
      </w:pPr>
      <w:bookmarkStart w:id="14" w:name="foreword"/>
      <w:bookmarkEnd w:id="14"/>
      <w:r w:rsidRPr="00623B86">
        <w:br w:type="page"/>
      </w:r>
      <w:bookmarkStart w:id="15" w:name="_Toc219487138"/>
      <w:r w:rsidR="00080512"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
      </w:pPr>
      <w:r w:rsidRPr="00623B86">
        <w:t>Version x.y.z</w:t>
      </w:r>
    </w:p>
    <w:p w14:paraId="580463B0" w14:textId="77777777" w:rsidR="00080512" w:rsidRPr="00623B86" w:rsidRDefault="00080512">
      <w:pPr>
        <w:pStyle w:val="B1"/>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19487139"/>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19487140"/>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
      </w:pPr>
      <w:r w:rsidRPr="00215D3C">
        <w:t>-</w:t>
      </w:r>
      <w:r w:rsidRPr="00215D3C">
        <w:tab/>
        <w:t>For a specific reference, subsequent revisions do not apply.</w:t>
      </w:r>
    </w:p>
    <w:p w14:paraId="4CD8B85E" w14:textId="77777777" w:rsidR="00623B86" w:rsidRPr="00215D3C" w:rsidRDefault="00623B86" w:rsidP="00623B86">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D76C9A">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19487141"/>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19487142"/>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19487143"/>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19487144"/>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19487145"/>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19487146"/>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19487147"/>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19487148"/>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19487149"/>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19487150"/>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19487151"/>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05B10746" w14:textId="47791E1D" w:rsidR="00D33AC5" w:rsidRPr="008245AC" w:rsidRDefault="00D33AC5" w:rsidP="00D33AC5">
      <w:pPr>
        <w:pStyle w:val="Heading2"/>
        <w:rPr>
          <w:lang w:eastAsia="zh-CN"/>
        </w:rPr>
      </w:pPr>
      <w:bookmarkStart w:id="129" w:name="_Toc155085523"/>
      <w:bookmarkStart w:id="130" w:name="_Toc219487152"/>
      <w:r w:rsidRPr="008245AC">
        <w:rPr>
          <w:lang w:eastAsia="zh-CN"/>
        </w:rPr>
        <w:t>11.</w:t>
      </w:r>
      <w:r>
        <w:rPr>
          <w:lang w:eastAsia="zh-CN"/>
        </w:rPr>
        <w:t>0</w:t>
      </w:r>
      <w:r w:rsidRPr="008245AC">
        <w:rPr>
          <w:lang w:eastAsia="zh-CN"/>
        </w:rPr>
        <w:tab/>
      </w:r>
      <w:r>
        <w:rPr>
          <w:lang w:eastAsia="zh-CN"/>
        </w:rPr>
        <w:t>Common definitions</w:t>
      </w:r>
      <w:bookmarkEnd w:id="129"/>
      <w:bookmarkEnd w:id="130"/>
    </w:p>
    <w:p w14:paraId="7370AB6B" w14:textId="77777777" w:rsidR="00D33AC5" w:rsidRPr="008245AC" w:rsidRDefault="00D33AC5" w:rsidP="00D33AC5">
      <w:pPr>
        <w:pStyle w:val="Heading3"/>
        <w:rPr>
          <w:lang w:eastAsia="zh-CN"/>
        </w:rPr>
      </w:pPr>
      <w:bookmarkStart w:id="131" w:name="_Toc155085524"/>
      <w:bookmarkStart w:id="132" w:name="_Toc219487153"/>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1"/>
      <w:bookmarkEnd w:id="132"/>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3" w:name="_Toc219487154"/>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3"/>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4" w:name="_Toc20494430"/>
      <w:bookmarkStart w:id="135" w:name="_Toc26975453"/>
      <w:bookmarkStart w:id="136" w:name="_Toc35856326"/>
      <w:bookmarkStart w:id="137" w:name="_Toc44001182"/>
      <w:bookmarkStart w:id="138" w:name="_Toc51580781"/>
      <w:bookmarkStart w:id="139" w:name="_Toc52356044"/>
      <w:bookmarkStart w:id="140" w:name="_Toc55227614"/>
      <w:bookmarkStart w:id="141" w:name="_Toc138323167"/>
      <w:bookmarkStart w:id="142" w:name="_Toc155085609"/>
      <w:bookmarkStart w:id="143" w:name="MCCQCTEMPBM_00000144"/>
      <w:bookmarkStart w:id="144" w:name="_Toc219487155"/>
      <w:r w:rsidRPr="006400C0">
        <w:lastRenderedPageBreak/>
        <w:t>11.</w:t>
      </w:r>
      <w:r>
        <w:t>0.2.1</w:t>
      </w:r>
      <w:r w:rsidRPr="006400C0">
        <w:tab/>
        <w:t xml:space="preserve">Input </w:t>
      </w:r>
      <w:bookmarkEnd w:id="134"/>
      <w:bookmarkEnd w:id="135"/>
      <w:bookmarkEnd w:id="136"/>
      <w:r w:rsidRPr="006400C0">
        <w:t>parameters</w:t>
      </w:r>
      <w:bookmarkEnd w:id="137"/>
      <w:bookmarkEnd w:id="138"/>
      <w:bookmarkEnd w:id="139"/>
      <w:bookmarkEnd w:id="140"/>
      <w:bookmarkEnd w:id="141"/>
      <w:bookmarkEnd w:id="142"/>
      <w:bookmarkEnd w:id="144"/>
    </w:p>
    <w:p w14:paraId="751F6BC6" w14:textId="77777777" w:rsidR="00D33AC5" w:rsidRPr="00886573" w:rsidRDefault="00D33AC5" w:rsidP="00D33AC5">
      <w:pPr>
        <w:keepNext/>
        <w:keepLines/>
        <w:spacing w:before="60"/>
        <w:jc w:val="center"/>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580"/>
        <w:gridCol w:w="4961"/>
        <w:gridCol w:w="1650"/>
      </w:tblGrid>
      <w:tr w:rsidR="00D33AC5" w:rsidRPr="00886573" w14:paraId="25E33371" w14:textId="77777777" w:rsidTr="00974BAD">
        <w:trPr>
          <w:tblHeader/>
          <w:jc w:val="center"/>
        </w:trPr>
        <w:tc>
          <w:tcPr>
            <w:tcW w:w="2344" w:type="dxa"/>
            <w:shd w:val="clear" w:color="auto" w:fill="CCCCCC"/>
          </w:tcPr>
          <w:p w14:paraId="51766EA9"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Parameter Name</w:t>
            </w:r>
          </w:p>
        </w:tc>
        <w:tc>
          <w:tcPr>
            <w:tcW w:w="580" w:type="dxa"/>
            <w:shd w:val="clear" w:color="auto" w:fill="CCCCCC"/>
          </w:tcPr>
          <w:p w14:paraId="47801A3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S</w:t>
            </w:r>
          </w:p>
        </w:tc>
        <w:tc>
          <w:tcPr>
            <w:tcW w:w="4961" w:type="dxa"/>
            <w:shd w:val="clear" w:color="auto" w:fill="CCCCCC"/>
          </w:tcPr>
          <w:p w14:paraId="187B95FE"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Documentation and Allowed Values</w:t>
            </w:r>
          </w:p>
        </w:tc>
        <w:tc>
          <w:tcPr>
            <w:tcW w:w="1650" w:type="dxa"/>
            <w:shd w:val="clear" w:color="auto" w:fill="CCCCCC"/>
          </w:tcPr>
          <w:p w14:paraId="5835E01A" w14:textId="77777777" w:rsidR="00D33AC5" w:rsidRPr="00886573" w:rsidRDefault="00D33AC5" w:rsidP="006F493A">
            <w:pPr>
              <w:keepNext/>
              <w:keepLines/>
              <w:spacing w:after="0"/>
              <w:jc w:val="center"/>
              <w:rPr>
                <w:rFonts w:ascii="Arial" w:hAnsi="Arial"/>
                <w:b/>
                <w:sz w:val="18"/>
              </w:rPr>
            </w:pPr>
            <w:r w:rsidRPr="00886573">
              <w:rPr>
                <w:rFonts w:ascii="Arial" w:hAnsi="Arial"/>
                <w:b/>
                <w:sz w:val="18"/>
              </w:rPr>
              <w:t>Properties</w:t>
            </w:r>
          </w:p>
        </w:tc>
      </w:tr>
      <w:tr w:rsidR="00D33AC5" w:rsidRPr="00886573" w14:paraId="354580F4" w14:textId="77777777" w:rsidTr="00974BAD">
        <w:trPr>
          <w:jc w:val="center"/>
        </w:trPr>
        <w:tc>
          <w:tcPr>
            <w:tcW w:w="2344" w:type="dxa"/>
          </w:tcPr>
          <w:p w14:paraId="18394268" w14:textId="77777777" w:rsidR="00D33AC5" w:rsidRPr="00886573" w:rsidRDefault="00D33AC5" w:rsidP="006F493A">
            <w:pPr>
              <w:keepNext/>
              <w:keepLines/>
              <w:spacing w:after="0"/>
              <w:rPr>
                <w:rFonts w:ascii="Arial" w:hAnsi="Arial" w:cs="Arial"/>
                <w:b/>
                <w:bCs/>
                <w:sz w:val="18"/>
              </w:rPr>
            </w:pPr>
            <w:r w:rsidRPr="00886573">
              <w:rPr>
                <w:rFonts w:ascii="Arial" w:hAnsi="Arial" w:cs="Arial"/>
                <w:sz w:val="18"/>
              </w:rPr>
              <w:t>objectClass</w:t>
            </w:r>
          </w:p>
        </w:tc>
        <w:tc>
          <w:tcPr>
            <w:tcW w:w="580" w:type="dxa"/>
          </w:tcPr>
          <w:p w14:paraId="67B546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30692692" w14:textId="77777777" w:rsidR="00D33AC5" w:rsidRPr="00886573" w:rsidRDefault="00D33AC5" w:rsidP="006F493A">
            <w:pPr>
              <w:keepNext/>
              <w:keepLines/>
              <w:spacing w:after="0"/>
              <w:rPr>
                <w:rFonts w:ascii="Arial" w:hAnsi="Arial"/>
                <w:i/>
                <w:sz w:val="18"/>
              </w:rPr>
            </w:pPr>
            <w:r w:rsidRPr="00886573">
              <w:rPr>
                <w:rFonts w:ascii="Arial" w:hAnsi="Arial"/>
                <w:sz w:val="18"/>
              </w:rPr>
              <w:t>Name of an IOC identified by objectInstance.</w:t>
            </w:r>
          </w:p>
        </w:tc>
        <w:tc>
          <w:tcPr>
            <w:tcW w:w="1650" w:type="dxa"/>
          </w:tcPr>
          <w:p w14:paraId="4CF9868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String</w:t>
            </w:r>
          </w:p>
          <w:p w14:paraId="1BABD56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A274FE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31F9B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0EF88848" w14:textId="77777777" w:rsidTr="00974BAD">
        <w:trPr>
          <w:jc w:val="center"/>
        </w:trPr>
        <w:tc>
          <w:tcPr>
            <w:tcW w:w="2344" w:type="dxa"/>
          </w:tcPr>
          <w:p w14:paraId="4670CF3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objectInstance</w:t>
            </w:r>
          </w:p>
        </w:tc>
        <w:tc>
          <w:tcPr>
            <w:tcW w:w="580" w:type="dxa"/>
          </w:tcPr>
          <w:p w14:paraId="70C9F16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E3FE640" w14:textId="77777777" w:rsidR="00D33AC5" w:rsidRPr="00886573" w:rsidRDefault="00D33AC5" w:rsidP="006F493A">
            <w:pPr>
              <w:keepNext/>
              <w:keepLines/>
              <w:spacing w:after="0"/>
              <w:rPr>
                <w:rFonts w:ascii="Arial" w:hAnsi="Arial"/>
                <w:sz w:val="18"/>
              </w:rPr>
            </w:pPr>
            <w:r w:rsidRPr="00886573">
              <w:rPr>
                <w:rFonts w:ascii="Arial" w:hAnsi="Arial"/>
                <w:sz w:val="18"/>
              </w:rPr>
              <w:t>Distinguished name (DN) of an MOI.</w:t>
            </w:r>
          </w:p>
          <w:p w14:paraId="4470DE45" w14:textId="77777777" w:rsidR="00D33AC5" w:rsidRPr="00886573" w:rsidRDefault="00D33AC5" w:rsidP="006F493A">
            <w:pPr>
              <w:keepNext/>
              <w:keepLines/>
              <w:spacing w:after="0"/>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650" w:type="dxa"/>
          </w:tcPr>
          <w:p w14:paraId="390BDFA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1790A4D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230FF63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366655DB"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DAA04A4" w14:textId="77777777" w:rsidTr="00974BAD">
        <w:trPr>
          <w:jc w:val="center"/>
        </w:trPr>
        <w:tc>
          <w:tcPr>
            <w:tcW w:w="2344" w:type="dxa"/>
          </w:tcPr>
          <w:p w14:paraId="6F90DDD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notificationId</w:t>
            </w:r>
          </w:p>
        </w:tc>
        <w:tc>
          <w:tcPr>
            <w:tcW w:w="580" w:type="dxa"/>
          </w:tcPr>
          <w:p w14:paraId="239B56F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9646E98" w14:textId="77777777" w:rsidR="00D33AC5" w:rsidRPr="00886573" w:rsidRDefault="00D33AC5" w:rsidP="006F493A">
            <w:pPr>
              <w:keepNext/>
              <w:keepLines/>
              <w:spacing w:after="0"/>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6F493A">
            <w:pPr>
              <w:keepNext/>
              <w:keepLines/>
              <w:spacing w:after="0"/>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650" w:type="dxa"/>
          </w:tcPr>
          <w:p w14:paraId="62794B5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D8AB3B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0D1E4782"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5F76BF0D" w14:textId="77777777" w:rsidTr="00974BAD">
        <w:trPr>
          <w:jc w:val="center"/>
        </w:trPr>
        <w:tc>
          <w:tcPr>
            <w:tcW w:w="2344" w:type="dxa"/>
          </w:tcPr>
          <w:p w14:paraId="5E80ED2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notificationType</w:t>
            </w:r>
          </w:p>
        </w:tc>
        <w:tc>
          <w:tcPr>
            <w:tcW w:w="580" w:type="dxa"/>
          </w:tcPr>
          <w:p w14:paraId="1317E33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167579B9" w14:textId="77777777" w:rsidR="00D33AC5" w:rsidRPr="00886573" w:rsidRDefault="00D33AC5" w:rsidP="006F493A">
            <w:pPr>
              <w:keepNext/>
              <w:keepLines/>
              <w:spacing w:after="0"/>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6F493A">
            <w:pPr>
              <w:keepNext/>
              <w:keepLines/>
              <w:spacing w:after="0"/>
              <w:rPr>
                <w:rFonts w:ascii="Arial" w:hAnsi="Arial"/>
                <w:sz w:val="18"/>
                <w:szCs w:val="18"/>
              </w:rPr>
            </w:pPr>
            <w:r w:rsidRPr="00886573">
              <w:rPr>
                <w:rFonts w:ascii="Arial" w:hAnsi="Arial"/>
                <w:sz w:val="18"/>
              </w:rPr>
              <w:t>It should be a fixed, short, human readable string for each type of notification.</w:t>
            </w:r>
          </w:p>
        </w:tc>
        <w:tc>
          <w:tcPr>
            <w:tcW w:w="1650" w:type="dxa"/>
          </w:tcPr>
          <w:p w14:paraId="1DC278F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9E0D3F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412FBD1C"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60E7D73A" w14:textId="77777777" w:rsidTr="00974BAD">
        <w:trPr>
          <w:jc w:val="center"/>
        </w:trPr>
        <w:tc>
          <w:tcPr>
            <w:tcW w:w="2344" w:type="dxa"/>
          </w:tcPr>
          <w:p w14:paraId="698C34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eventTime</w:t>
            </w:r>
          </w:p>
        </w:tc>
        <w:tc>
          <w:tcPr>
            <w:tcW w:w="580" w:type="dxa"/>
          </w:tcPr>
          <w:p w14:paraId="42C4509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005417D5" w14:textId="77777777" w:rsidR="00D33AC5" w:rsidRPr="00886573" w:rsidRDefault="00D33AC5" w:rsidP="006F493A">
            <w:pPr>
              <w:keepNext/>
              <w:keepLines/>
              <w:spacing w:after="0"/>
              <w:rPr>
                <w:rFonts w:ascii="Arial" w:hAnsi="Arial"/>
                <w:sz w:val="18"/>
              </w:rPr>
            </w:pPr>
            <w:r w:rsidRPr="00886573">
              <w:rPr>
                <w:rFonts w:ascii="Arial" w:hAnsi="Arial"/>
                <w:sz w:val="18"/>
              </w:rPr>
              <w:t>The date and time when the event that triggered the sending of the notification occurred.</w:t>
            </w:r>
          </w:p>
        </w:tc>
        <w:tc>
          <w:tcPr>
            <w:tcW w:w="1650" w:type="dxa"/>
          </w:tcPr>
          <w:p w14:paraId="3523069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4CE8C89F"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19655E8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15B69D73" w14:textId="77777777" w:rsidTr="00974BAD">
        <w:trPr>
          <w:jc w:val="center"/>
        </w:trPr>
        <w:tc>
          <w:tcPr>
            <w:tcW w:w="2344" w:type="dxa"/>
          </w:tcPr>
          <w:p w14:paraId="3938ADC7"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systemDN</w:t>
            </w:r>
          </w:p>
        </w:tc>
        <w:tc>
          <w:tcPr>
            <w:tcW w:w="580" w:type="dxa"/>
          </w:tcPr>
          <w:p w14:paraId="4E6F7FB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w:t>
            </w:r>
          </w:p>
        </w:tc>
        <w:tc>
          <w:tcPr>
            <w:tcW w:w="4961" w:type="dxa"/>
          </w:tcPr>
          <w:p w14:paraId="26844456" w14:textId="77777777" w:rsidR="00D33AC5" w:rsidRPr="00886573" w:rsidRDefault="00D33AC5" w:rsidP="006F493A">
            <w:pPr>
              <w:keepNext/>
              <w:keepLines/>
              <w:spacing w:after="0"/>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650" w:type="dxa"/>
          </w:tcPr>
          <w:p w14:paraId="3B3E6671"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63ECD6AA"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0FF41AE4"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22B85C38"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4D357681" w14:textId="77777777" w:rsidTr="00974BAD">
        <w:trPr>
          <w:jc w:val="center"/>
        </w:trPr>
        <w:tc>
          <w:tcPr>
            <w:tcW w:w="2344" w:type="dxa"/>
          </w:tcPr>
          <w:p w14:paraId="19C2F4BC" w14:textId="77777777" w:rsidR="00D33AC5" w:rsidRPr="00886573" w:rsidRDefault="00D33AC5" w:rsidP="006F493A">
            <w:pPr>
              <w:keepNext/>
              <w:keepLines/>
              <w:spacing w:after="0"/>
              <w:rPr>
                <w:rFonts w:ascii="Arial" w:hAnsi="Arial" w:cs="Arial"/>
                <w:sz w:val="18"/>
              </w:rPr>
            </w:pPr>
            <w:r>
              <w:rPr>
                <w:rFonts w:ascii="Arial" w:hAnsi="Arial" w:cs="Arial"/>
                <w:sz w:val="18"/>
              </w:rPr>
              <w:t>sequenceNo</w:t>
            </w:r>
          </w:p>
        </w:tc>
        <w:tc>
          <w:tcPr>
            <w:tcW w:w="580" w:type="dxa"/>
          </w:tcPr>
          <w:p w14:paraId="67338D5D"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3FC3040C" w14:textId="77777777" w:rsidR="00D33AC5" w:rsidRDefault="00D33AC5" w:rsidP="006F493A">
            <w:pPr>
              <w:keepNext/>
              <w:keepLines/>
              <w:spacing w:after="0"/>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6F493A">
            <w:pPr>
              <w:keepNext/>
              <w:keepLines/>
              <w:spacing w:after="0"/>
              <w:rPr>
                <w:rFonts w:ascii="Arial" w:hAnsi="Arial"/>
                <w:sz w:val="18"/>
              </w:rPr>
            </w:pPr>
          </w:p>
          <w:p w14:paraId="237B986C" w14:textId="77777777" w:rsidR="00D33AC5" w:rsidRDefault="00D33AC5" w:rsidP="006F493A">
            <w:pPr>
              <w:keepNext/>
              <w:keepLines/>
              <w:spacing w:after="0"/>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6F493A">
            <w:pPr>
              <w:keepNext/>
              <w:keepLines/>
              <w:spacing w:after="0"/>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6F493A">
            <w:pPr>
              <w:keepNext/>
              <w:keepLines/>
              <w:spacing w:after="0"/>
              <w:rPr>
                <w:rFonts w:ascii="Arial" w:hAnsi="Arial"/>
                <w:sz w:val="18"/>
              </w:rPr>
            </w:pPr>
          </w:p>
          <w:p w14:paraId="6329DA5A" w14:textId="77777777" w:rsidR="00D33AC5"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6F493A">
            <w:pPr>
              <w:keepNext/>
              <w:keepLines/>
              <w:spacing w:after="0"/>
              <w:rPr>
                <w:rFonts w:ascii="Arial" w:hAnsi="Arial"/>
                <w:sz w:val="18"/>
              </w:rPr>
            </w:pPr>
          </w:p>
          <w:p w14:paraId="44E89A12" w14:textId="77777777" w:rsidR="00D33AC5" w:rsidRPr="00886573" w:rsidRDefault="00D33AC5" w:rsidP="006F493A">
            <w:pPr>
              <w:keepNext/>
              <w:keepLines/>
              <w:spacing w:after="0"/>
              <w:rPr>
                <w:rFonts w:ascii="Arial" w:hAnsi="Arial"/>
                <w:sz w:val="18"/>
              </w:rPr>
            </w:pPr>
            <w:r w:rsidRPr="00886573">
              <w:rPr>
                <w:rFonts w:ascii="Arial" w:hAnsi="Arial"/>
                <w:sz w:val="18"/>
              </w:rPr>
              <w:t>allowedValues: non-negative integers</w:t>
            </w:r>
          </w:p>
        </w:tc>
        <w:tc>
          <w:tcPr>
            <w:tcW w:w="1650" w:type="dxa"/>
          </w:tcPr>
          <w:p w14:paraId="2A6B7936"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76ECD993"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763DD80"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r w:rsidR="00D33AC5" w:rsidRPr="00886573" w14:paraId="3E585369" w14:textId="77777777" w:rsidTr="00974BAD">
        <w:trPr>
          <w:jc w:val="center"/>
        </w:trPr>
        <w:tc>
          <w:tcPr>
            <w:tcW w:w="2344" w:type="dxa"/>
          </w:tcPr>
          <w:p w14:paraId="17100836" w14:textId="77777777" w:rsidR="00D33AC5" w:rsidRPr="00886573" w:rsidRDefault="00D33AC5" w:rsidP="006F493A">
            <w:pPr>
              <w:keepNext/>
              <w:keepLines/>
              <w:spacing w:after="0"/>
              <w:rPr>
                <w:rFonts w:ascii="Arial" w:hAnsi="Arial" w:cs="Arial"/>
                <w:sz w:val="18"/>
              </w:rPr>
            </w:pPr>
            <w:r>
              <w:rPr>
                <w:rFonts w:ascii="Arial" w:hAnsi="Arial" w:cs="Arial"/>
                <w:sz w:val="18"/>
              </w:rPr>
              <w:t>subscriptionId</w:t>
            </w:r>
          </w:p>
        </w:tc>
        <w:tc>
          <w:tcPr>
            <w:tcW w:w="580" w:type="dxa"/>
          </w:tcPr>
          <w:p w14:paraId="5D17AED2" w14:textId="77777777" w:rsidR="00D33AC5" w:rsidRPr="00886573" w:rsidRDefault="00D33AC5" w:rsidP="006F493A">
            <w:pPr>
              <w:keepNext/>
              <w:keepLines/>
              <w:spacing w:after="0"/>
              <w:rPr>
                <w:rFonts w:ascii="Arial" w:hAnsi="Arial" w:cs="Arial"/>
                <w:sz w:val="18"/>
              </w:rPr>
            </w:pPr>
            <w:r>
              <w:rPr>
                <w:rFonts w:ascii="Arial" w:hAnsi="Arial" w:cs="Arial"/>
                <w:sz w:val="18"/>
              </w:rPr>
              <w:t>CM</w:t>
            </w:r>
          </w:p>
        </w:tc>
        <w:tc>
          <w:tcPr>
            <w:tcW w:w="4961" w:type="dxa"/>
          </w:tcPr>
          <w:p w14:paraId="709A98C2" w14:textId="77777777" w:rsidR="00D33AC5" w:rsidRDefault="00D33AC5" w:rsidP="006F493A">
            <w:pPr>
              <w:keepNext/>
              <w:keepLines/>
              <w:spacing w:after="0"/>
              <w:rPr>
                <w:rFonts w:ascii="Arial" w:hAnsi="Arial"/>
                <w:sz w:val="18"/>
              </w:rPr>
            </w:pPr>
            <w:r>
              <w:rPr>
                <w:rFonts w:ascii="Arial" w:hAnsi="Arial"/>
                <w:sz w:val="18"/>
              </w:rPr>
              <w:t>The distinguished name identifying the notification subscription.</w:t>
            </w:r>
          </w:p>
          <w:p w14:paraId="75E34EF2" w14:textId="77777777" w:rsidR="00D33AC5" w:rsidRDefault="00D33AC5" w:rsidP="006F493A">
            <w:pPr>
              <w:keepNext/>
              <w:keepLines/>
              <w:spacing w:after="0"/>
              <w:rPr>
                <w:rFonts w:ascii="Arial" w:hAnsi="Arial"/>
                <w:sz w:val="18"/>
              </w:rPr>
            </w:pPr>
          </w:p>
          <w:p w14:paraId="2C589F83" w14:textId="77777777" w:rsidR="00D33AC5" w:rsidRPr="00886573" w:rsidRDefault="00D33AC5" w:rsidP="006F493A">
            <w:pPr>
              <w:keepNext/>
              <w:keepLines/>
              <w:spacing w:after="0"/>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650" w:type="dxa"/>
          </w:tcPr>
          <w:p w14:paraId="5EEC395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Type: DN</w:t>
            </w:r>
          </w:p>
          <w:p w14:paraId="27605C6E"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multiplicity: 1</w:t>
            </w:r>
          </w:p>
          <w:p w14:paraId="36C6A6AD"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isOrdered: N/A</w:t>
            </w:r>
          </w:p>
          <w:p w14:paraId="7DF515F5" w14:textId="77777777" w:rsidR="00D33AC5" w:rsidRPr="00886573" w:rsidRDefault="00D33AC5" w:rsidP="006F493A">
            <w:pPr>
              <w:keepNext/>
              <w:keepLines/>
              <w:spacing w:after="0"/>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rPr>
          <w:lang w:eastAsia="zh-CN"/>
        </w:rPr>
      </w:pPr>
    </w:p>
    <w:p w14:paraId="4944565B" w14:textId="77777777" w:rsidR="00D33AC5" w:rsidRPr="00886573" w:rsidRDefault="00D33AC5" w:rsidP="00D33AC5">
      <w:pPr>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rPr>
          <w:lang w:eastAsia="zh-CN"/>
        </w:rPr>
      </w:pPr>
      <w:r w:rsidRPr="00886573">
        <w:rPr>
          <w:lang w:eastAsia="zh-CN"/>
        </w:rPr>
        <w:t>Individual notification types may define additional parameters.</w:t>
      </w:r>
    </w:p>
    <w:p w14:paraId="136D80DF" w14:textId="77777777" w:rsidR="00623B86" w:rsidRDefault="00623B86" w:rsidP="00623B86">
      <w:pPr>
        <w:pStyle w:val="Heading2"/>
        <w:tabs>
          <w:tab w:val="left" w:pos="1140"/>
        </w:tabs>
        <w:rPr>
          <w:lang w:eastAsia="zh-CN"/>
        </w:rPr>
      </w:pPr>
      <w:bookmarkStart w:id="145" w:name="_Toc20494349"/>
      <w:bookmarkStart w:id="146" w:name="_Toc26975369"/>
      <w:bookmarkStart w:id="147" w:name="_Toc35856242"/>
      <w:bookmarkStart w:id="148" w:name="_Toc44001100"/>
      <w:bookmarkStart w:id="149" w:name="_Toc51580699"/>
      <w:bookmarkStart w:id="150" w:name="_Toc52355962"/>
      <w:bookmarkStart w:id="151" w:name="_Toc55227532"/>
      <w:bookmarkStart w:id="152" w:name="_Toc138323084"/>
      <w:bookmarkStart w:id="153" w:name="_Toc219487156"/>
      <w:bookmarkEnd w:id="143"/>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145"/>
      <w:bookmarkEnd w:id="146"/>
      <w:bookmarkEnd w:id="147"/>
      <w:bookmarkEnd w:id="148"/>
      <w:bookmarkEnd w:id="149"/>
      <w:bookmarkEnd w:id="150"/>
      <w:bookmarkEnd w:id="151"/>
      <w:bookmarkEnd w:id="152"/>
      <w:bookmarkEnd w:id="153"/>
    </w:p>
    <w:p w14:paraId="6AF5A4DB" w14:textId="77777777" w:rsidR="00623B86" w:rsidRDefault="00623B86" w:rsidP="00623B86">
      <w:pPr>
        <w:pStyle w:val="Heading3"/>
        <w:rPr>
          <w:lang w:eastAsia="zh-CN"/>
        </w:rPr>
      </w:pPr>
      <w:bookmarkStart w:id="154" w:name="_Toc138323085"/>
      <w:bookmarkStart w:id="155" w:name="_Toc219487157"/>
      <w:r>
        <w:rPr>
          <w:lang w:eastAsia="zh-CN"/>
        </w:rPr>
        <w:t>11.1.0</w:t>
      </w:r>
      <w:r>
        <w:rPr>
          <w:lang w:eastAsia="zh-CN"/>
        </w:rPr>
        <w:tab/>
        <w:t>Introduction</w:t>
      </w:r>
      <w:bookmarkEnd w:id="154"/>
      <w:bookmarkEnd w:id="155"/>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6" w:name="_Toc20494350"/>
      <w:bookmarkStart w:id="157" w:name="_Toc26975370"/>
      <w:bookmarkStart w:id="158" w:name="_Toc35856243"/>
      <w:bookmarkStart w:id="159" w:name="_Toc44001101"/>
      <w:bookmarkStart w:id="160" w:name="_Toc51580700"/>
      <w:bookmarkStart w:id="161" w:name="_Toc52355963"/>
      <w:bookmarkStart w:id="162" w:name="_Toc55227533"/>
      <w:bookmarkStart w:id="163" w:name="_Toc138323086"/>
      <w:bookmarkStart w:id="164" w:name="_Toc219487158"/>
      <w:r>
        <w:rPr>
          <w:lang w:eastAsia="zh-CN"/>
        </w:rPr>
        <w:t>11.1</w:t>
      </w:r>
      <w:r w:rsidRPr="00215D3C">
        <w:rPr>
          <w:lang w:eastAsia="zh-CN"/>
        </w:rPr>
        <w:t>.1</w:t>
      </w:r>
      <w:r w:rsidRPr="00215D3C">
        <w:rPr>
          <w:lang w:eastAsia="zh-CN"/>
        </w:rPr>
        <w:tab/>
        <w:t>Operations and notifications</w:t>
      </w:r>
      <w:bookmarkEnd w:id="156"/>
      <w:bookmarkEnd w:id="157"/>
      <w:bookmarkEnd w:id="158"/>
      <w:bookmarkEnd w:id="159"/>
      <w:bookmarkEnd w:id="160"/>
      <w:bookmarkEnd w:id="161"/>
      <w:bookmarkEnd w:id="162"/>
      <w:bookmarkEnd w:id="163"/>
      <w:bookmarkEnd w:id="164"/>
    </w:p>
    <w:p w14:paraId="2D6FC9F3" w14:textId="77777777" w:rsidR="00623B86" w:rsidRPr="00215D3C" w:rsidRDefault="00623B86" w:rsidP="00623B86">
      <w:pPr>
        <w:pStyle w:val="Heading4"/>
      </w:pPr>
      <w:bookmarkStart w:id="165" w:name="_Toc20494351"/>
      <w:bookmarkStart w:id="166" w:name="_Toc26975371"/>
      <w:bookmarkStart w:id="167" w:name="_Toc35856244"/>
      <w:bookmarkStart w:id="168" w:name="_Toc44001102"/>
      <w:bookmarkStart w:id="169" w:name="_Toc51580701"/>
      <w:bookmarkStart w:id="170" w:name="_Toc52355964"/>
      <w:bookmarkStart w:id="171" w:name="_Toc55227534"/>
      <w:bookmarkStart w:id="172" w:name="_Toc138323087"/>
      <w:bookmarkStart w:id="173" w:name="_Toc219487159"/>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5"/>
      <w:bookmarkEnd w:id="166"/>
      <w:bookmarkEnd w:id="167"/>
      <w:bookmarkEnd w:id="168"/>
      <w:bookmarkEnd w:id="169"/>
      <w:bookmarkEnd w:id="170"/>
      <w:bookmarkEnd w:id="171"/>
      <w:bookmarkEnd w:id="172"/>
      <w:bookmarkEnd w:id="173"/>
    </w:p>
    <w:p w14:paraId="34A34BBD" w14:textId="77777777" w:rsidR="00623B86" w:rsidRPr="00215D3C" w:rsidRDefault="00623B86" w:rsidP="00623B86">
      <w:pPr>
        <w:pStyle w:val="Heading5"/>
      </w:pPr>
      <w:bookmarkStart w:id="174" w:name="_Toc20494352"/>
      <w:bookmarkStart w:id="175" w:name="_Toc26975372"/>
      <w:bookmarkStart w:id="176" w:name="_Toc35856245"/>
      <w:bookmarkStart w:id="177" w:name="_Toc44001103"/>
      <w:bookmarkStart w:id="178" w:name="_Toc51580702"/>
      <w:bookmarkStart w:id="179" w:name="_Toc52355965"/>
      <w:bookmarkStart w:id="180" w:name="_Toc55227535"/>
      <w:bookmarkStart w:id="181" w:name="_Toc138323088"/>
      <w:bookmarkStart w:id="182" w:name="_Toc219487160"/>
      <w:r>
        <w:t>11.1</w:t>
      </w:r>
      <w:r w:rsidRPr="00215D3C">
        <w:t>.</w:t>
      </w:r>
      <w:r w:rsidRPr="00215D3C">
        <w:rPr>
          <w:rFonts w:hint="eastAsia"/>
        </w:rPr>
        <w:t>1</w:t>
      </w:r>
      <w:r w:rsidRPr="00215D3C">
        <w:t>.1.1</w:t>
      </w:r>
      <w:r w:rsidRPr="00215D3C">
        <w:tab/>
        <w:t>Description</w:t>
      </w:r>
      <w:bookmarkEnd w:id="174"/>
      <w:bookmarkEnd w:id="175"/>
      <w:bookmarkEnd w:id="176"/>
      <w:bookmarkEnd w:id="177"/>
      <w:bookmarkEnd w:id="178"/>
      <w:bookmarkEnd w:id="179"/>
      <w:bookmarkEnd w:id="180"/>
      <w:bookmarkEnd w:id="181"/>
      <w:bookmarkEnd w:id="182"/>
    </w:p>
    <w:p w14:paraId="2F11C0C1" w14:textId="77777777" w:rsidR="008E7C30" w:rsidRDefault="008E7C30" w:rsidP="008E7C30">
      <w:bookmarkStart w:id="183" w:name="_Toc20494353"/>
      <w:bookmarkStart w:id="184" w:name="_Toc26975373"/>
      <w:bookmarkStart w:id="185" w:name="_Toc35856246"/>
      <w:bookmarkStart w:id="186" w:name="_Toc44001104"/>
      <w:bookmarkStart w:id="187" w:name="_Toc51580703"/>
      <w:bookmarkStart w:id="188" w:name="_Toc52355966"/>
      <w:bookmarkStart w:id="189" w:name="_Toc55227536"/>
      <w:bookmarkStart w:id="190" w:name="_Toc138323089"/>
      <w:r>
        <w:t>This operation is invoked by MnS consumers to request a MnS producer to create a (single) managed object instance on the MnS producer.</w:t>
      </w:r>
    </w:p>
    <w:p w14:paraId="57D948E1" w14:textId="5381786E" w:rsidR="008D23EF" w:rsidRDefault="008D23EF" w:rsidP="008D23EF">
      <w:r>
        <w:t xml:space="preserve">The "managedObjectClass" parameter in the request specifies the class name and the "managedObjectInstance"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w:t>
      </w:r>
      <w:r>
        <w:lastRenderedPageBreak/>
        <w:t>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1" w:name="_Toc219487161"/>
      <w:r>
        <w:t>11.1</w:t>
      </w:r>
      <w:r w:rsidRPr="00215D3C">
        <w:t>.</w:t>
      </w:r>
      <w:r w:rsidRPr="00215D3C">
        <w:rPr>
          <w:rFonts w:hint="eastAsia"/>
        </w:rPr>
        <w:t>1</w:t>
      </w:r>
      <w:r w:rsidRPr="00215D3C">
        <w:t>.1.2</w:t>
      </w:r>
      <w:r w:rsidRPr="00215D3C">
        <w:tab/>
        <w:t>Input parameters</w:t>
      </w:r>
      <w:bookmarkEnd w:id="183"/>
      <w:bookmarkEnd w:id="184"/>
      <w:bookmarkEnd w:id="185"/>
      <w:bookmarkEnd w:id="186"/>
      <w:bookmarkEnd w:id="187"/>
      <w:bookmarkEnd w:id="188"/>
      <w:bookmarkEnd w:id="189"/>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6F493A">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6F493A">
            <w:pPr>
              <w:pStyle w:val="TAH"/>
            </w:pPr>
            <w:r w:rsidRPr="00215D3C">
              <w:t>S</w:t>
            </w:r>
          </w:p>
        </w:tc>
        <w:tc>
          <w:tcPr>
            <w:tcW w:w="1601" w:type="dxa"/>
            <w:shd w:val="clear" w:color="auto" w:fill="BFBFBF"/>
          </w:tcPr>
          <w:p w14:paraId="2D800FDF" w14:textId="77777777" w:rsidR="00623B86" w:rsidRPr="00215D3C" w:rsidRDefault="00623B86" w:rsidP="006F493A">
            <w:pPr>
              <w:pStyle w:val="TAH"/>
            </w:pPr>
            <w:r w:rsidRPr="00215D3C">
              <w:t>Information Type / Legal Values</w:t>
            </w:r>
          </w:p>
        </w:tc>
        <w:tc>
          <w:tcPr>
            <w:tcW w:w="4913" w:type="dxa"/>
            <w:shd w:val="clear" w:color="auto" w:fill="BFBFBF"/>
          </w:tcPr>
          <w:p w14:paraId="24EDAD83" w14:textId="77777777" w:rsidR="00623B86" w:rsidRPr="00215D3C" w:rsidRDefault="00623B86" w:rsidP="006F493A">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138323090"/>
      <w:bookmarkStart w:id="200" w:name="_Toc219487162"/>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bookmarkEnd w:id="20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6F493A">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6F493A">
            <w:pPr>
              <w:pStyle w:val="TAH"/>
            </w:pPr>
            <w:r w:rsidRPr="00215D3C">
              <w:t>S</w:t>
            </w:r>
          </w:p>
        </w:tc>
        <w:tc>
          <w:tcPr>
            <w:tcW w:w="2980" w:type="dxa"/>
            <w:shd w:val="clear" w:color="auto" w:fill="BFBFBF"/>
          </w:tcPr>
          <w:p w14:paraId="62745E48" w14:textId="77777777" w:rsidR="00623B86" w:rsidRPr="00215D3C" w:rsidRDefault="00623B86" w:rsidP="006F493A">
            <w:pPr>
              <w:pStyle w:val="TAH"/>
            </w:pPr>
            <w:r w:rsidRPr="00215D3C">
              <w:t>Matching Information / Legal Values</w:t>
            </w:r>
          </w:p>
        </w:tc>
        <w:tc>
          <w:tcPr>
            <w:tcW w:w="4324" w:type="dxa"/>
            <w:shd w:val="clear" w:color="auto" w:fill="BFBFBF"/>
          </w:tcPr>
          <w:p w14:paraId="2551D16A" w14:textId="77777777" w:rsidR="00623B86" w:rsidRPr="00215D3C" w:rsidRDefault="00623B86" w:rsidP="006F493A">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6F493A">
            <w:pPr>
              <w:pStyle w:val="TAL"/>
              <w:rPr>
                <w:rFonts w:cs="Arial"/>
              </w:rPr>
            </w:pPr>
            <w:r w:rsidRPr="001D11CC">
              <w:rPr>
                <w:rFonts w:cs="Arial"/>
              </w:rPr>
              <w:t>status</w:t>
            </w:r>
          </w:p>
        </w:tc>
        <w:tc>
          <w:tcPr>
            <w:tcW w:w="423" w:type="dxa"/>
          </w:tcPr>
          <w:p w14:paraId="6F7DD3C7" w14:textId="77777777" w:rsidR="00623B86" w:rsidRPr="00215D3C" w:rsidRDefault="00623B86" w:rsidP="006F493A">
            <w:pPr>
              <w:pStyle w:val="TAL"/>
              <w:jc w:val="center"/>
            </w:pPr>
            <w:r w:rsidRPr="00215D3C">
              <w:t>M</w:t>
            </w:r>
          </w:p>
        </w:tc>
        <w:tc>
          <w:tcPr>
            <w:tcW w:w="2980" w:type="dxa"/>
          </w:tcPr>
          <w:p w14:paraId="49327141" w14:textId="77777777" w:rsidR="00623B86" w:rsidRPr="00215D3C" w:rsidRDefault="00623B86" w:rsidP="006F493A">
            <w:pPr>
              <w:pStyle w:val="TAL"/>
            </w:pPr>
            <w:r w:rsidRPr="00215D3C">
              <w:t>ENUM (OperationSucceeded, OperationFailed)</w:t>
            </w:r>
          </w:p>
        </w:tc>
        <w:tc>
          <w:tcPr>
            <w:tcW w:w="4324" w:type="dxa"/>
          </w:tcPr>
          <w:p w14:paraId="2F2F9D1C" w14:textId="77777777" w:rsidR="00623B86" w:rsidRPr="00215D3C" w:rsidRDefault="00623B86" w:rsidP="006F493A">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1" w:name="_Toc20494355"/>
      <w:bookmarkStart w:id="202" w:name="_Toc26975375"/>
      <w:bookmarkStart w:id="203" w:name="_Toc35856248"/>
      <w:bookmarkStart w:id="204" w:name="_Toc44001106"/>
      <w:bookmarkStart w:id="205" w:name="_Toc51580705"/>
      <w:bookmarkStart w:id="206" w:name="_Toc52355968"/>
      <w:bookmarkStart w:id="207" w:name="_Toc55227538"/>
      <w:bookmarkStart w:id="208" w:name="_Toc138323091"/>
      <w:bookmarkStart w:id="209" w:name="_Toc219487163"/>
      <w:r>
        <w:t>11.1</w:t>
      </w:r>
      <w:r w:rsidRPr="00215D3C">
        <w:t>.</w:t>
      </w:r>
      <w:r w:rsidRPr="00215D3C">
        <w:rPr>
          <w:rFonts w:hint="eastAsia"/>
          <w:lang w:eastAsia="zh-CN"/>
        </w:rPr>
        <w:t>1</w:t>
      </w:r>
      <w:r w:rsidRPr="00215D3C">
        <w:t>.1.4</w:t>
      </w:r>
      <w:r w:rsidRPr="00215D3C">
        <w:tab/>
        <w:t>Results</w:t>
      </w:r>
      <w:bookmarkEnd w:id="201"/>
      <w:bookmarkEnd w:id="202"/>
      <w:bookmarkEnd w:id="203"/>
      <w:bookmarkEnd w:id="204"/>
      <w:bookmarkEnd w:id="205"/>
      <w:bookmarkEnd w:id="206"/>
      <w:bookmarkEnd w:id="207"/>
      <w:bookmarkEnd w:id="208"/>
      <w:bookmarkEnd w:id="209"/>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0" w:name="MCCQCTEMPBM_00000020"/>
      <w:r w:rsidRPr="00215D3C">
        <w:rPr>
          <w:rFonts w:ascii="Courier New" w:hAnsi="Courier New" w:cs="Courier New"/>
          <w:lang w:eastAsia="zh-CN"/>
        </w:rPr>
        <w:t>ManagedEntity</w:t>
      </w:r>
      <w:bookmarkEnd w:id="21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1" w:name="_Toc20494356"/>
      <w:bookmarkStart w:id="212" w:name="_Toc26975376"/>
      <w:bookmarkStart w:id="213" w:name="_Toc35856249"/>
      <w:bookmarkStart w:id="214" w:name="_Toc44001107"/>
      <w:bookmarkStart w:id="215" w:name="_Toc51580706"/>
      <w:bookmarkStart w:id="216" w:name="_Toc52355969"/>
      <w:bookmarkStart w:id="217" w:name="_Toc55227539"/>
      <w:bookmarkStart w:id="218" w:name="_Toc138323092"/>
      <w:bookmarkStart w:id="219" w:name="_Toc219487164"/>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1"/>
      <w:bookmarkEnd w:id="212"/>
      <w:bookmarkEnd w:id="213"/>
      <w:bookmarkEnd w:id="214"/>
      <w:bookmarkEnd w:id="215"/>
      <w:bookmarkEnd w:id="216"/>
      <w:bookmarkEnd w:id="217"/>
      <w:bookmarkEnd w:id="218"/>
      <w:bookmarkEnd w:id="219"/>
    </w:p>
    <w:p w14:paraId="3F6AC870" w14:textId="77777777" w:rsidR="00623B86" w:rsidRPr="00215D3C" w:rsidRDefault="00623B86" w:rsidP="00623B86">
      <w:pPr>
        <w:pStyle w:val="Heading5"/>
      </w:pPr>
      <w:bookmarkStart w:id="220" w:name="_Toc20494357"/>
      <w:bookmarkStart w:id="221" w:name="_Toc26975377"/>
      <w:bookmarkStart w:id="222" w:name="_Toc35856250"/>
      <w:bookmarkStart w:id="223" w:name="_Toc44001108"/>
      <w:bookmarkStart w:id="224" w:name="_Toc51580707"/>
      <w:bookmarkStart w:id="225" w:name="_Toc52355970"/>
      <w:bookmarkStart w:id="226" w:name="_Toc55227540"/>
      <w:bookmarkStart w:id="227" w:name="_Toc138323093"/>
      <w:bookmarkStart w:id="228" w:name="_Toc219487165"/>
      <w:r>
        <w:t>11.1</w:t>
      </w:r>
      <w:r w:rsidRPr="00215D3C">
        <w:t>.</w:t>
      </w:r>
      <w:r w:rsidRPr="00215D3C">
        <w:rPr>
          <w:rFonts w:hint="eastAsia"/>
          <w:lang w:eastAsia="zh-CN"/>
        </w:rPr>
        <w:t>1</w:t>
      </w:r>
      <w:r w:rsidRPr="00215D3C">
        <w:t>.2.1</w:t>
      </w:r>
      <w:r w:rsidRPr="00215D3C">
        <w:tab/>
        <w:t>Definition</w:t>
      </w:r>
      <w:bookmarkEnd w:id="220"/>
      <w:bookmarkEnd w:id="221"/>
      <w:bookmarkEnd w:id="222"/>
      <w:bookmarkEnd w:id="223"/>
      <w:bookmarkEnd w:id="224"/>
      <w:bookmarkEnd w:id="225"/>
      <w:bookmarkEnd w:id="226"/>
      <w:bookmarkEnd w:id="227"/>
      <w:bookmarkEnd w:id="228"/>
    </w:p>
    <w:p w14:paraId="43C48663" w14:textId="77777777" w:rsidR="00EB6D6C" w:rsidRPr="00974BAD" w:rsidRDefault="00623B86" w:rsidP="00974BAD">
      <w:r w:rsidRPr="00974BAD">
        <w:t>This operation is invoked by MnS consumer to request the retrieval of management information (Managed Object attribute names and values) from the MIB maintained by MnS producer. One or several Managed Objects may be retrieved - based on the containment hierarchy.</w:t>
      </w:r>
    </w:p>
    <w:p w14:paraId="65644F57" w14:textId="77777777" w:rsidR="00EB6D6C" w:rsidRPr="00974BAD" w:rsidRDefault="00EB6D6C" w:rsidP="00974BAD">
      <w:r w:rsidRPr="00974BAD">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974BAD" w:rsidRDefault="00EB6D6C" w:rsidP="00974BAD">
      <w:r w:rsidRPr="00974BAD">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974BAD" w:rsidRDefault="00623B86" w:rsidP="00974BAD">
      <w:r w:rsidRPr="00974BAD">
        <w:t xml:space="preserve">A SS may choose to split this operation in several operations (e.g. operations to get "handlers" or "iterators" to Managed Objects fulfilling the scope/filter criteria and other operations to retrieve attribute names/values from these "handlers"). </w:t>
      </w:r>
    </w:p>
    <w:p w14:paraId="03DE3ACE" w14:textId="77777777" w:rsidR="00623B86" w:rsidRPr="00215D3C" w:rsidRDefault="00623B86" w:rsidP="00623B86">
      <w:pPr>
        <w:pStyle w:val="Heading5"/>
      </w:pPr>
      <w:bookmarkStart w:id="229" w:name="_Toc20494358"/>
      <w:bookmarkStart w:id="230" w:name="_Toc26975378"/>
      <w:bookmarkStart w:id="231" w:name="_Toc35856251"/>
      <w:bookmarkStart w:id="232" w:name="_Toc44001109"/>
      <w:bookmarkStart w:id="233" w:name="_Toc51580708"/>
      <w:bookmarkStart w:id="234" w:name="_Toc52355971"/>
      <w:bookmarkStart w:id="235" w:name="_Toc55227541"/>
      <w:bookmarkStart w:id="236" w:name="_Toc138323094"/>
      <w:bookmarkStart w:id="237" w:name="_Toc219487166"/>
      <w:r>
        <w:lastRenderedPageBreak/>
        <w:t>11.1</w:t>
      </w:r>
      <w:r w:rsidRPr="00215D3C">
        <w:t>.</w:t>
      </w:r>
      <w:r w:rsidRPr="00215D3C">
        <w:rPr>
          <w:rFonts w:hint="eastAsia"/>
          <w:lang w:eastAsia="zh-CN"/>
        </w:rPr>
        <w:t>1</w:t>
      </w:r>
      <w:r w:rsidRPr="00215D3C">
        <w:t>.2.2</w:t>
      </w:r>
      <w:r w:rsidRPr="00215D3C">
        <w:tab/>
        <w:t>Input Parameters</w:t>
      </w:r>
      <w:bookmarkEnd w:id="229"/>
      <w:bookmarkEnd w:id="230"/>
      <w:bookmarkEnd w:id="231"/>
      <w:bookmarkEnd w:id="232"/>
      <w:bookmarkEnd w:id="233"/>
      <w:bookmarkEnd w:id="234"/>
      <w:bookmarkEnd w:id="235"/>
      <w:bookmarkEnd w:id="236"/>
      <w:bookmarkEnd w:id="237"/>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6F493A">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6F493A">
            <w:pPr>
              <w:pStyle w:val="TAH"/>
            </w:pPr>
            <w:r w:rsidRPr="0028530E">
              <w:t>S</w:t>
            </w:r>
          </w:p>
        </w:tc>
        <w:tc>
          <w:tcPr>
            <w:tcW w:w="1948" w:type="dxa"/>
            <w:shd w:val="clear" w:color="auto" w:fill="BFBFBF"/>
          </w:tcPr>
          <w:p w14:paraId="70C73CD7" w14:textId="77777777" w:rsidR="00623B86" w:rsidRPr="00215D3C" w:rsidRDefault="00623B86" w:rsidP="006F493A">
            <w:pPr>
              <w:pStyle w:val="TAH"/>
            </w:pPr>
            <w:r w:rsidRPr="00215D3C">
              <w:t>Information Type</w:t>
            </w:r>
          </w:p>
        </w:tc>
        <w:tc>
          <w:tcPr>
            <w:tcW w:w="5349" w:type="dxa"/>
            <w:shd w:val="clear" w:color="auto" w:fill="BFBFBF"/>
          </w:tcPr>
          <w:p w14:paraId="2675EA29" w14:textId="77777777" w:rsidR="00623B86" w:rsidRPr="00215D3C" w:rsidRDefault="00623B86" w:rsidP="006F493A">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6F493A">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6F493A">
            <w:pPr>
              <w:pStyle w:val="TAL"/>
              <w:jc w:val="center"/>
              <w:rPr>
                <w:szCs w:val="18"/>
              </w:rPr>
            </w:pPr>
            <w:r w:rsidRPr="009B1F2D">
              <w:rPr>
                <w:szCs w:val="18"/>
              </w:rPr>
              <w:t>M</w:t>
            </w:r>
          </w:p>
        </w:tc>
        <w:tc>
          <w:tcPr>
            <w:tcW w:w="1948" w:type="dxa"/>
          </w:tcPr>
          <w:p w14:paraId="191CA0D3" w14:textId="77777777" w:rsidR="00623B86" w:rsidRPr="00A32054" w:rsidRDefault="00623B86" w:rsidP="006F493A">
            <w:pPr>
              <w:pStyle w:val="TAL"/>
              <w:rPr>
                <w:szCs w:val="18"/>
              </w:rPr>
            </w:pPr>
            <w:r w:rsidRPr="00BB224E">
              <w:rPr>
                <w:szCs w:val="18"/>
              </w:rPr>
              <w:t>DN</w:t>
            </w:r>
          </w:p>
        </w:tc>
        <w:tc>
          <w:tcPr>
            <w:tcW w:w="5349" w:type="dxa"/>
          </w:tcPr>
          <w:p w14:paraId="7A526E87" w14:textId="77777777" w:rsidR="00623B86" w:rsidRPr="004544E4" w:rsidRDefault="00623B86" w:rsidP="006F493A">
            <w:pPr>
              <w:pStyle w:val="TAL"/>
              <w:rPr>
                <w:szCs w:val="18"/>
              </w:rPr>
            </w:pPr>
            <w:r w:rsidRPr="004544E4">
              <w:rPr>
                <w:szCs w:val="18"/>
              </w:rPr>
              <w:t>This parameter specifies the base object instance.</w:t>
            </w:r>
          </w:p>
          <w:p w14:paraId="476733DE" w14:textId="77777777" w:rsidR="00623B86" w:rsidRPr="002B66C8" w:rsidRDefault="00623B86" w:rsidP="006F493A">
            <w:pPr>
              <w:pStyle w:val="TAL"/>
              <w:rPr>
                <w:szCs w:val="18"/>
              </w:rPr>
            </w:pPr>
          </w:p>
          <w:p w14:paraId="5D3DAB2E" w14:textId="77777777" w:rsidR="00623B86" w:rsidRPr="00AC292E" w:rsidRDefault="00623B86" w:rsidP="006F493A">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6F493A">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6F493A">
            <w:pPr>
              <w:pStyle w:val="TAL"/>
              <w:jc w:val="center"/>
              <w:rPr>
                <w:szCs w:val="18"/>
              </w:rPr>
            </w:pPr>
            <w:r>
              <w:rPr>
                <w:szCs w:val="18"/>
              </w:rPr>
              <w:t>O</w:t>
            </w:r>
          </w:p>
        </w:tc>
        <w:tc>
          <w:tcPr>
            <w:tcW w:w="1948" w:type="dxa"/>
          </w:tcPr>
          <w:p w14:paraId="2B1DA4CB" w14:textId="77777777" w:rsidR="00623B86" w:rsidRPr="00A32054" w:rsidRDefault="00623B86" w:rsidP="006F493A">
            <w:pPr>
              <w:pStyle w:val="TAL"/>
              <w:rPr>
                <w:szCs w:val="18"/>
              </w:rPr>
            </w:pPr>
            <w:r w:rsidRPr="00BB224E">
              <w:rPr>
                <w:szCs w:val="18"/>
              </w:rPr>
              <w:t>n/a</w:t>
            </w:r>
          </w:p>
        </w:tc>
        <w:tc>
          <w:tcPr>
            <w:tcW w:w="5349" w:type="dxa"/>
          </w:tcPr>
          <w:p w14:paraId="2B47D29E" w14:textId="77777777" w:rsidR="00623B86" w:rsidRPr="009C1028" w:rsidRDefault="00623B86" w:rsidP="006F493A">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6F493A">
            <w:pPr>
              <w:pStyle w:val="TAL"/>
              <w:rPr>
                <w:rFonts w:cs="Arial"/>
                <w:szCs w:val="18"/>
              </w:rPr>
            </w:pPr>
            <w:r w:rsidRPr="001D11CC">
              <w:rPr>
                <w:rFonts w:cs="Arial"/>
                <w:szCs w:val="18"/>
              </w:rPr>
              <w:t>&gt; scopeType</w:t>
            </w:r>
          </w:p>
        </w:tc>
        <w:tc>
          <w:tcPr>
            <w:tcW w:w="390" w:type="dxa"/>
          </w:tcPr>
          <w:p w14:paraId="7C7A88AB" w14:textId="3897B299" w:rsidR="00623B86" w:rsidRPr="00846C5C" w:rsidRDefault="00702461" w:rsidP="006F493A">
            <w:pPr>
              <w:pStyle w:val="TAL"/>
              <w:jc w:val="center"/>
              <w:rPr>
                <w:szCs w:val="18"/>
              </w:rPr>
            </w:pPr>
            <w:r>
              <w:rPr>
                <w:szCs w:val="18"/>
              </w:rPr>
              <w:t>O</w:t>
            </w:r>
          </w:p>
        </w:tc>
        <w:tc>
          <w:tcPr>
            <w:tcW w:w="1948" w:type="dxa"/>
          </w:tcPr>
          <w:p w14:paraId="03DA0ED9" w14:textId="77777777" w:rsidR="00623B86" w:rsidRPr="00A32054" w:rsidRDefault="00623B86" w:rsidP="006F493A">
            <w:pPr>
              <w:pStyle w:val="TAL"/>
              <w:rPr>
                <w:szCs w:val="18"/>
              </w:rPr>
            </w:pPr>
            <w:r w:rsidRPr="00BB224E">
              <w:rPr>
                <w:szCs w:val="18"/>
              </w:rPr>
              <w:t>ENUM {</w:t>
            </w:r>
          </w:p>
          <w:p w14:paraId="5F783EB9" w14:textId="77777777" w:rsidR="00623B86" w:rsidRPr="004544E4" w:rsidRDefault="00623B86" w:rsidP="006F493A">
            <w:pPr>
              <w:pStyle w:val="TAL"/>
              <w:ind w:left="284"/>
              <w:rPr>
                <w:szCs w:val="18"/>
                <w:lang w:eastAsia="zh-CN"/>
              </w:rPr>
            </w:pPr>
            <w:r w:rsidRPr="004544E4">
              <w:rPr>
                <w:szCs w:val="18"/>
              </w:rPr>
              <w:t xml:space="preserve">BASE_ONLY, </w:t>
            </w:r>
          </w:p>
          <w:p w14:paraId="230B1946" w14:textId="77777777" w:rsidR="00623B86" w:rsidRPr="007E2C0D" w:rsidRDefault="00623B86" w:rsidP="006F493A">
            <w:pPr>
              <w:pStyle w:val="TAL"/>
              <w:ind w:left="284"/>
              <w:rPr>
                <w:szCs w:val="18"/>
              </w:rPr>
            </w:pPr>
            <w:r w:rsidRPr="002B66C8">
              <w:rPr>
                <w:szCs w:val="18"/>
              </w:rPr>
              <w:t>BASE_ALL</w:t>
            </w:r>
          </w:p>
          <w:p w14:paraId="7BD552A4" w14:textId="77777777" w:rsidR="00623B86" w:rsidRPr="001E0433" w:rsidRDefault="00623B86" w:rsidP="006F493A">
            <w:pPr>
              <w:pStyle w:val="TAL"/>
              <w:rPr>
                <w:szCs w:val="18"/>
              </w:rPr>
            </w:pPr>
            <w:r w:rsidRPr="001E0433">
              <w:rPr>
                <w:szCs w:val="18"/>
              </w:rPr>
              <w:t>}</w:t>
            </w:r>
          </w:p>
        </w:tc>
        <w:tc>
          <w:tcPr>
            <w:tcW w:w="5349" w:type="dxa"/>
          </w:tcPr>
          <w:p w14:paraId="41D050F8" w14:textId="77777777" w:rsidR="00623B86" w:rsidRPr="006623B1" w:rsidRDefault="00623B86" w:rsidP="006F493A">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6F493A">
            <w:pPr>
              <w:pStyle w:val="TAL"/>
              <w:rPr>
                <w:szCs w:val="18"/>
              </w:rPr>
            </w:pPr>
          </w:p>
          <w:p w14:paraId="0EDA1B9B" w14:textId="77777777" w:rsidR="00623B86" w:rsidRPr="00230F73" w:rsidRDefault="00623B86" w:rsidP="006F493A">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6F493A">
            <w:pPr>
              <w:pStyle w:val="TAL"/>
              <w:rPr>
                <w:szCs w:val="18"/>
              </w:rPr>
            </w:pPr>
          </w:p>
          <w:p w14:paraId="20C23AA0" w14:textId="77777777" w:rsidR="00623B86" w:rsidRPr="001D11CC" w:rsidRDefault="00623B86" w:rsidP="006F493A">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6F493A">
            <w:pPr>
              <w:pStyle w:val="TAL"/>
              <w:rPr>
                <w:szCs w:val="18"/>
              </w:rPr>
            </w:pPr>
          </w:p>
          <w:p w14:paraId="4E02F6C5" w14:textId="77777777" w:rsidR="00623B86" w:rsidRPr="001D11CC" w:rsidRDefault="00623B86" w:rsidP="006F493A">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6F493A">
            <w:pPr>
              <w:pStyle w:val="TAL"/>
              <w:rPr>
                <w:rFonts w:cs="Arial"/>
                <w:szCs w:val="18"/>
              </w:rPr>
            </w:pPr>
          </w:p>
        </w:tc>
        <w:tc>
          <w:tcPr>
            <w:tcW w:w="390" w:type="dxa"/>
          </w:tcPr>
          <w:p w14:paraId="707ACA58" w14:textId="77777777" w:rsidR="00623B86" w:rsidRPr="009B1F2D" w:rsidRDefault="00623B86" w:rsidP="006F493A">
            <w:pPr>
              <w:pStyle w:val="TAL"/>
              <w:jc w:val="center"/>
              <w:rPr>
                <w:szCs w:val="18"/>
              </w:rPr>
            </w:pPr>
          </w:p>
        </w:tc>
        <w:tc>
          <w:tcPr>
            <w:tcW w:w="1948" w:type="dxa"/>
          </w:tcPr>
          <w:p w14:paraId="31B17FAA" w14:textId="77777777" w:rsidR="00623B86" w:rsidRPr="00BB224E" w:rsidRDefault="00623B86" w:rsidP="006F493A">
            <w:pPr>
              <w:pStyle w:val="TAL"/>
              <w:rPr>
                <w:szCs w:val="18"/>
              </w:rPr>
            </w:pPr>
            <w:r w:rsidRPr="00846C5C">
              <w:rPr>
                <w:szCs w:val="18"/>
              </w:rPr>
              <w:t>ENUM {</w:t>
            </w:r>
          </w:p>
          <w:p w14:paraId="017B739B" w14:textId="77777777" w:rsidR="00623B86" w:rsidRPr="004544E4" w:rsidRDefault="00623B86" w:rsidP="006F493A">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6F493A">
            <w:pPr>
              <w:pStyle w:val="TAL"/>
              <w:ind w:left="284"/>
              <w:rPr>
                <w:szCs w:val="18"/>
                <w:lang w:eastAsia="zh-CN"/>
              </w:rPr>
            </w:pPr>
            <w:r w:rsidRPr="002B66C8">
              <w:rPr>
                <w:rFonts w:cs="Courier New"/>
                <w:szCs w:val="18"/>
              </w:rPr>
              <w:t>BASE_SUBTREE</w:t>
            </w:r>
          </w:p>
          <w:p w14:paraId="647A1460" w14:textId="77777777" w:rsidR="00623B86" w:rsidRPr="001E0433" w:rsidRDefault="00623B86" w:rsidP="006F493A">
            <w:pPr>
              <w:pStyle w:val="TAC"/>
              <w:rPr>
                <w:szCs w:val="18"/>
              </w:rPr>
            </w:pPr>
            <w:r w:rsidRPr="001E0433">
              <w:rPr>
                <w:szCs w:val="18"/>
              </w:rPr>
              <w:t>}</w:t>
            </w:r>
          </w:p>
        </w:tc>
        <w:tc>
          <w:tcPr>
            <w:tcW w:w="5349" w:type="dxa"/>
          </w:tcPr>
          <w:p w14:paraId="3A6C9818" w14:textId="77777777" w:rsidR="00623B86" w:rsidRPr="00D12BCB" w:rsidRDefault="00623B86" w:rsidP="006F493A">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6F493A">
            <w:pPr>
              <w:pStyle w:val="TAL"/>
              <w:rPr>
                <w:szCs w:val="18"/>
              </w:rPr>
            </w:pPr>
          </w:p>
          <w:p w14:paraId="5166C572" w14:textId="77777777" w:rsidR="00623B86" w:rsidRPr="001D11CC" w:rsidRDefault="00623B86" w:rsidP="006F493A">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6F493A">
            <w:pPr>
              <w:pStyle w:val="TAL"/>
              <w:rPr>
                <w:szCs w:val="18"/>
              </w:rPr>
            </w:pPr>
          </w:p>
          <w:p w14:paraId="291C6019" w14:textId="77777777" w:rsidR="00623B86" w:rsidRPr="001D11CC" w:rsidRDefault="00623B86" w:rsidP="006F493A">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&gt; scopeLevel</w:t>
            </w:r>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"scopeType"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r w:rsidRPr="001D11CC">
              <w:rPr>
                <w:rFonts w:cs="Arial"/>
                <w:szCs w:val="18"/>
              </w:rPr>
              <w:t>attributeListIn</w:t>
            </w:r>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CHOICE 2.1   dataNodeSelector</w:t>
            </w:r>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8" w:name="_Toc20494359"/>
      <w:bookmarkStart w:id="239" w:name="_Toc26975379"/>
      <w:bookmarkStart w:id="240" w:name="_Toc35856252"/>
      <w:bookmarkStart w:id="241" w:name="_Toc44001110"/>
      <w:bookmarkStart w:id="242" w:name="_Toc51580709"/>
      <w:bookmarkStart w:id="243" w:name="_Toc52355972"/>
      <w:bookmarkStart w:id="244" w:name="_Toc55227542"/>
      <w:bookmarkStart w:id="245" w:name="_Toc138323095"/>
      <w:bookmarkStart w:id="246" w:name="_Toc219487167"/>
      <w:r>
        <w:lastRenderedPageBreak/>
        <w:t>11.1</w:t>
      </w:r>
      <w:r w:rsidRPr="00215D3C">
        <w:t>.</w:t>
      </w:r>
      <w:r w:rsidRPr="00215D3C">
        <w:rPr>
          <w:rFonts w:hint="eastAsia"/>
          <w:lang w:eastAsia="zh-CN"/>
        </w:rPr>
        <w:t>1</w:t>
      </w:r>
      <w:r w:rsidRPr="00215D3C">
        <w:t>.2.3</w:t>
      </w:r>
      <w:r w:rsidRPr="00215D3C">
        <w:tab/>
        <w:t>Output Parameters</w:t>
      </w:r>
      <w:bookmarkEnd w:id="238"/>
      <w:bookmarkEnd w:id="239"/>
      <w:bookmarkEnd w:id="240"/>
      <w:bookmarkEnd w:id="241"/>
      <w:bookmarkEnd w:id="242"/>
      <w:bookmarkEnd w:id="243"/>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6F493A">
        <w:trPr>
          <w:cantSplit/>
        </w:trPr>
        <w:tc>
          <w:tcPr>
            <w:tcW w:w="2325" w:type="dxa"/>
            <w:shd w:val="clear" w:color="auto" w:fill="BFBFBF"/>
          </w:tcPr>
          <w:p w14:paraId="40C48DFF" w14:textId="77777777" w:rsidR="00623B86" w:rsidRPr="004544E4" w:rsidRDefault="00623B86" w:rsidP="006F493A">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6F493A">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6F493A">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6F493A">
            <w:pPr>
              <w:pStyle w:val="TAH"/>
              <w:rPr>
                <w:szCs w:val="18"/>
              </w:rPr>
            </w:pPr>
            <w:r w:rsidRPr="004544E4">
              <w:rPr>
                <w:szCs w:val="18"/>
              </w:rPr>
              <w:t>Comment</w:t>
            </w:r>
          </w:p>
        </w:tc>
      </w:tr>
      <w:tr w:rsidR="00623B86" w:rsidRPr="009B1F2D" w14:paraId="18F941A6" w14:textId="77777777" w:rsidTr="006F493A">
        <w:trPr>
          <w:cantSplit/>
        </w:trPr>
        <w:tc>
          <w:tcPr>
            <w:tcW w:w="2325" w:type="dxa"/>
          </w:tcPr>
          <w:p w14:paraId="645A3BFE" w14:textId="77777777" w:rsidR="00623B86" w:rsidRPr="001D11CC" w:rsidRDefault="00623B86" w:rsidP="006F493A">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6F493A">
            <w:pPr>
              <w:pStyle w:val="TAL"/>
              <w:jc w:val="center"/>
              <w:rPr>
                <w:szCs w:val="18"/>
              </w:rPr>
            </w:pPr>
            <w:r w:rsidRPr="009B1F2D">
              <w:rPr>
                <w:szCs w:val="18"/>
              </w:rPr>
              <w:t>M</w:t>
            </w:r>
          </w:p>
        </w:tc>
        <w:tc>
          <w:tcPr>
            <w:tcW w:w="2984" w:type="dxa"/>
          </w:tcPr>
          <w:p w14:paraId="78B93EF2" w14:textId="77777777" w:rsidR="00623B86" w:rsidRPr="004544E4" w:rsidRDefault="00623B86" w:rsidP="006F493A">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6F493A">
            <w:pPr>
              <w:pStyle w:val="TAL"/>
              <w:rPr>
                <w:szCs w:val="18"/>
                <w:lang w:eastAsia="de-DE"/>
              </w:rPr>
            </w:pPr>
            <w:r w:rsidRPr="002B66C8">
              <w:rPr>
                <w:szCs w:val="18"/>
                <w:lang w:eastAsia="de-DE"/>
              </w:rPr>
              <w:t>For each returned MO: The class of the MO.</w:t>
            </w:r>
          </w:p>
        </w:tc>
      </w:tr>
      <w:tr w:rsidR="00623B86" w:rsidRPr="009B1F2D" w14:paraId="41852D89" w14:textId="77777777" w:rsidTr="006F493A">
        <w:trPr>
          <w:cantSplit/>
        </w:trPr>
        <w:tc>
          <w:tcPr>
            <w:tcW w:w="2325" w:type="dxa"/>
          </w:tcPr>
          <w:p w14:paraId="2D58490F" w14:textId="77777777" w:rsidR="00623B86" w:rsidRPr="001D11CC" w:rsidRDefault="00623B86" w:rsidP="006F493A">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6F493A">
            <w:pPr>
              <w:pStyle w:val="TAL"/>
              <w:jc w:val="center"/>
              <w:rPr>
                <w:szCs w:val="18"/>
              </w:rPr>
            </w:pPr>
            <w:r w:rsidRPr="009B1F2D">
              <w:rPr>
                <w:szCs w:val="18"/>
              </w:rPr>
              <w:t>M</w:t>
            </w:r>
          </w:p>
        </w:tc>
        <w:tc>
          <w:tcPr>
            <w:tcW w:w="2984" w:type="dxa"/>
          </w:tcPr>
          <w:p w14:paraId="6A6C867A" w14:textId="77777777" w:rsidR="00623B86" w:rsidRPr="004544E4" w:rsidRDefault="00623B86" w:rsidP="006F493A">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6F493A">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6F493A">
        <w:trPr>
          <w:cantSplit/>
        </w:trPr>
        <w:tc>
          <w:tcPr>
            <w:tcW w:w="2325" w:type="dxa"/>
          </w:tcPr>
          <w:p w14:paraId="2D30ABD9" w14:textId="77777777" w:rsidR="00623B86" w:rsidRPr="001D11CC" w:rsidRDefault="00623B86" w:rsidP="006F493A">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6F493A">
            <w:pPr>
              <w:pStyle w:val="TAL"/>
              <w:jc w:val="center"/>
              <w:rPr>
                <w:szCs w:val="18"/>
              </w:rPr>
            </w:pPr>
            <w:r w:rsidRPr="009B1F2D">
              <w:rPr>
                <w:szCs w:val="18"/>
              </w:rPr>
              <w:t>M</w:t>
            </w:r>
          </w:p>
        </w:tc>
        <w:tc>
          <w:tcPr>
            <w:tcW w:w="2984" w:type="dxa"/>
          </w:tcPr>
          <w:p w14:paraId="3510C0E6" w14:textId="77777777" w:rsidR="00623B86" w:rsidRPr="00A32054" w:rsidRDefault="00623B86" w:rsidP="006F493A">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6F493A">
            <w:pPr>
              <w:pStyle w:val="TAL"/>
              <w:rPr>
                <w:szCs w:val="18"/>
              </w:rPr>
            </w:pPr>
            <w:r w:rsidRPr="004544E4">
              <w:rPr>
                <w:szCs w:val="18"/>
              </w:rPr>
              <w:t>For each returned MO: A list of name/value pairs for MO.</w:t>
            </w:r>
          </w:p>
        </w:tc>
      </w:tr>
      <w:tr w:rsidR="00623B86" w:rsidRPr="009B1F2D" w14:paraId="4B45B931" w14:textId="77777777" w:rsidTr="006F493A">
        <w:trPr>
          <w:cantSplit/>
        </w:trPr>
        <w:tc>
          <w:tcPr>
            <w:tcW w:w="2325" w:type="dxa"/>
          </w:tcPr>
          <w:p w14:paraId="37D9CADC"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6F493A">
            <w:pPr>
              <w:pStyle w:val="TAL"/>
              <w:jc w:val="center"/>
              <w:rPr>
                <w:szCs w:val="18"/>
              </w:rPr>
            </w:pPr>
            <w:r w:rsidRPr="009B1F2D">
              <w:rPr>
                <w:szCs w:val="18"/>
              </w:rPr>
              <w:t>M</w:t>
            </w:r>
          </w:p>
        </w:tc>
        <w:tc>
          <w:tcPr>
            <w:tcW w:w="2984" w:type="dxa"/>
          </w:tcPr>
          <w:p w14:paraId="1F758E5B" w14:textId="77777777" w:rsidR="00623B86" w:rsidRPr="004544E4" w:rsidRDefault="00623B86" w:rsidP="006F493A">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6F493A">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7" w:name="_Toc20494360"/>
      <w:bookmarkStart w:id="248" w:name="_Toc26975380"/>
      <w:bookmarkStart w:id="249" w:name="_Toc35856253"/>
      <w:bookmarkStart w:id="250" w:name="_Toc44001111"/>
      <w:bookmarkStart w:id="251" w:name="_Toc51580710"/>
      <w:bookmarkStart w:id="252" w:name="_Toc52355973"/>
      <w:bookmarkStart w:id="253" w:name="_Toc55227543"/>
      <w:bookmarkStart w:id="254" w:name="_Toc138323096"/>
      <w:bookmarkStart w:id="255" w:name="_Toc219487168"/>
      <w:r>
        <w:t>11.1</w:t>
      </w:r>
      <w:r w:rsidRPr="00215D3C">
        <w:t>.</w:t>
      </w:r>
      <w:r w:rsidRPr="00215D3C">
        <w:rPr>
          <w:rFonts w:hint="eastAsia"/>
          <w:lang w:eastAsia="zh-CN"/>
        </w:rPr>
        <w:t>1</w:t>
      </w:r>
      <w:r w:rsidRPr="00215D3C">
        <w:t>.2.4</w:t>
      </w:r>
      <w:r w:rsidRPr="00215D3C">
        <w:tab/>
        <w:t>Results</w:t>
      </w:r>
      <w:bookmarkEnd w:id="247"/>
      <w:bookmarkEnd w:id="248"/>
      <w:bookmarkEnd w:id="249"/>
      <w:bookmarkEnd w:id="250"/>
      <w:bookmarkEnd w:id="251"/>
      <w:bookmarkEnd w:id="252"/>
      <w:bookmarkEnd w:id="253"/>
      <w:bookmarkEnd w:id="254"/>
      <w:bookmarkEnd w:id="255"/>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6" w:name="_Toc20494361"/>
      <w:bookmarkStart w:id="257" w:name="_Toc26975381"/>
      <w:bookmarkStart w:id="258" w:name="_Toc35856254"/>
      <w:bookmarkStart w:id="259" w:name="_Toc44001112"/>
      <w:bookmarkStart w:id="260" w:name="_Toc51580711"/>
      <w:bookmarkStart w:id="261" w:name="_Toc52355974"/>
      <w:bookmarkStart w:id="262" w:name="_Toc55227544"/>
      <w:bookmarkStart w:id="263" w:name="_Toc138323097"/>
      <w:bookmarkStart w:id="264" w:name="_Toc219487169"/>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6"/>
      <w:bookmarkEnd w:id="257"/>
      <w:bookmarkEnd w:id="258"/>
      <w:bookmarkEnd w:id="259"/>
      <w:bookmarkEnd w:id="260"/>
      <w:bookmarkEnd w:id="261"/>
      <w:bookmarkEnd w:id="262"/>
      <w:bookmarkEnd w:id="263"/>
      <w:bookmarkEnd w:id="264"/>
    </w:p>
    <w:p w14:paraId="499F84AA" w14:textId="77777777" w:rsidR="00623B86" w:rsidRPr="00215D3C" w:rsidRDefault="00623B86" w:rsidP="00623B86">
      <w:pPr>
        <w:pStyle w:val="Heading5"/>
      </w:pPr>
      <w:bookmarkStart w:id="265" w:name="_Toc20494362"/>
      <w:bookmarkStart w:id="266" w:name="_Toc26975382"/>
      <w:bookmarkStart w:id="267" w:name="_Toc35856255"/>
      <w:bookmarkStart w:id="268" w:name="_Toc44001113"/>
      <w:bookmarkStart w:id="269" w:name="_Toc51580712"/>
      <w:bookmarkStart w:id="270" w:name="_Toc52355975"/>
      <w:bookmarkStart w:id="271" w:name="_Toc55227545"/>
      <w:bookmarkStart w:id="272" w:name="_Toc138323098"/>
      <w:bookmarkStart w:id="273" w:name="_Toc219487170"/>
      <w:r>
        <w:t>11.1</w:t>
      </w:r>
      <w:r w:rsidRPr="00215D3C">
        <w:t>.</w:t>
      </w:r>
      <w:r w:rsidRPr="00215D3C">
        <w:rPr>
          <w:rFonts w:hint="eastAsia"/>
          <w:lang w:eastAsia="zh-CN"/>
        </w:rPr>
        <w:t>1</w:t>
      </w:r>
      <w:r w:rsidRPr="00215D3C">
        <w:t>.3.1</w:t>
      </w:r>
      <w:r w:rsidRPr="00215D3C">
        <w:tab/>
        <w:t>Description</w:t>
      </w:r>
      <w:bookmarkEnd w:id="265"/>
      <w:bookmarkEnd w:id="266"/>
      <w:bookmarkEnd w:id="267"/>
      <w:bookmarkEnd w:id="268"/>
      <w:bookmarkEnd w:id="269"/>
      <w:bookmarkEnd w:id="270"/>
      <w:bookmarkEnd w:id="271"/>
      <w:bookmarkEnd w:id="272"/>
      <w:bookmarkEnd w:id="273"/>
    </w:p>
    <w:p w14:paraId="2ED1AF7E" w14:textId="77777777" w:rsidR="0006277F" w:rsidRDefault="0006277F" w:rsidP="0006277F">
      <w:bookmarkStart w:id="274" w:name="_Toc20494363"/>
      <w:bookmarkStart w:id="275" w:name="_Toc26975383"/>
      <w:bookmarkStart w:id="276" w:name="_Toc35856256"/>
      <w:bookmarkStart w:id="277" w:name="_Toc44001114"/>
      <w:bookmarkStart w:id="278" w:name="_Toc51580713"/>
      <w:bookmarkStart w:id="279" w:name="_Toc52355976"/>
      <w:bookmarkStart w:id="280" w:name="_Toc55227546"/>
      <w:bookmarkStart w:id="281"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
      </w:pPr>
      <w:bookmarkStart w:id="28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
      </w:pPr>
      <w:bookmarkStart w:id="283" w:name="MCCQCTEMPBM_00000272"/>
      <w:bookmarkEnd w:id="282"/>
      <w:r>
        <w:t>-</w:t>
      </w:r>
      <w:r>
        <w:tab/>
        <w:t>Each element can be addressed individually. Single elements can be added, replaced, and deleted.</w:t>
      </w:r>
    </w:p>
    <w:bookmarkEnd w:id="283"/>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
      </w:pPr>
      <w:bookmarkStart w:id="284"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
      </w:pPr>
      <w:bookmarkStart w:id="285" w:name="MCCQCTEMPBM_00000274"/>
      <w:bookmarkEnd w:id="284"/>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
      </w:pPr>
      <w:bookmarkStart w:id="286" w:name="MCCQCTEMPBM_00000275"/>
      <w:bookmarkEnd w:id="285"/>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
      </w:pPr>
      <w:bookmarkStart w:id="287" w:name="MCCQCTEMPBM_00000276"/>
      <w:bookmarkEnd w:id="286"/>
      <w:r>
        <w:t>-</w:t>
      </w:r>
      <w:r>
        <w:tab/>
        <w:t>For "setToDefault", the "nodeValue" is absent.</w:t>
      </w:r>
    </w:p>
    <w:bookmarkEnd w:id="287"/>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3B75AE" w:rsidRDefault="0006277F" w:rsidP="003B75AE">
      <w:r w:rsidRPr="003B75AE">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8" w:name="_Toc219487171"/>
      <w:r>
        <w:t>11.1</w:t>
      </w:r>
      <w:r w:rsidRPr="00215D3C">
        <w:t>.</w:t>
      </w:r>
      <w:r w:rsidRPr="00215D3C">
        <w:rPr>
          <w:rFonts w:hint="eastAsia"/>
          <w:lang w:eastAsia="zh-CN"/>
        </w:rPr>
        <w:t>1</w:t>
      </w:r>
      <w:r w:rsidRPr="00215D3C">
        <w:t>.3.2</w:t>
      </w:r>
      <w:r w:rsidRPr="00215D3C">
        <w:tab/>
        <w:t>Input parameters</w:t>
      </w:r>
      <w:bookmarkEnd w:id="274"/>
      <w:bookmarkEnd w:id="275"/>
      <w:bookmarkEnd w:id="276"/>
      <w:bookmarkEnd w:id="277"/>
      <w:bookmarkEnd w:id="278"/>
      <w:bookmarkEnd w:id="279"/>
      <w:bookmarkEnd w:id="280"/>
      <w:bookmarkEnd w:id="281"/>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6F493A">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6F493A">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6F493A">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6F493A">
            <w:pPr>
              <w:pStyle w:val="TAH"/>
              <w:rPr>
                <w:szCs w:val="18"/>
              </w:rPr>
            </w:pPr>
            <w:r>
              <w:rPr>
                <w:szCs w:val="18"/>
              </w:rPr>
              <w:t>Comment</w:t>
            </w:r>
          </w:p>
        </w:tc>
      </w:tr>
      <w:tr w:rsidR="0006277F" w14:paraId="63F76B33"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6F493A">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6F493A">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6F493A">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6F493A">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6F493A">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6F493A">
            <w:pPr>
              <w:pStyle w:val="TAL"/>
              <w:rPr>
                <w:szCs w:val="18"/>
              </w:rPr>
            </w:pPr>
            <w:r>
              <w:rPr>
                <w:szCs w:val="18"/>
              </w:rPr>
              <w:t>See corresponding parameter in "getMOIAttributes".</w:t>
            </w:r>
          </w:p>
        </w:tc>
      </w:tr>
      <w:tr w:rsidR="0006277F" w14:paraId="526E1ADF"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6F493A">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6F493A">
            <w:pPr>
              <w:pStyle w:val="TAL"/>
              <w:rPr>
                <w:szCs w:val="18"/>
              </w:rPr>
            </w:pPr>
            <w:r>
              <w:rPr>
                <w:szCs w:val="18"/>
              </w:rPr>
              <w:t>See corresponding parameter in "getMOIAttributes".</w:t>
            </w:r>
          </w:p>
        </w:tc>
      </w:tr>
      <w:tr w:rsidR="0006277F" w14:paraId="2A31C692"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6F493A">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6F493A">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6F493A">
            <w:pPr>
              <w:pStyle w:val="TAL"/>
              <w:rPr>
                <w:szCs w:val="18"/>
              </w:rPr>
            </w:pPr>
            <w:r>
              <w:rPr>
                <w:szCs w:val="18"/>
              </w:rPr>
              <w:t>See corresponding parameter in "getMOIAttributes".</w:t>
            </w:r>
          </w:p>
        </w:tc>
      </w:tr>
      <w:tr w:rsidR="0006277F" w14:paraId="3FF33E7D"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6F493A">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6F493A">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6F493A">
            <w:pPr>
              <w:pStyle w:val="TAL"/>
              <w:rPr>
                <w:szCs w:val="18"/>
              </w:rPr>
            </w:pPr>
            <w:r>
              <w:rPr>
                <w:szCs w:val="18"/>
              </w:rPr>
              <w:t>LIST OF SEQUENCE &lt;</w:t>
            </w:r>
          </w:p>
          <w:p w14:paraId="5A220222" w14:textId="77777777" w:rsidR="0006277F" w:rsidRDefault="0006277F" w:rsidP="006F493A">
            <w:pPr>
              <w:pStyle w:val="TAL"/>
              <w:rPr>
                <w:szCs w:val="18"/>
              </w:rPr>
            </w:pPr>
            <w:r>
              <w:rPr>
                <w:szCs w:val="18"/>
              </w:rPr>
              <w:t xml:space="preserve">  nodeIdentifier</w:t>
            </w:r>
          </w:p>
          <w:p w14:paraId="65B8A7B1" w14:textId="77777777" w:rsidR="0006277F" w:rsidRDefault="0006277F" w:rsidP="006F493A">
            <w:pPr>
              <w:pStyle w:val="TAL"/>
              <w:rPr>
                <w:rFonts w:cs="Arial"/>
                <w:szCs w:val="18"/>
                <w:lang w:eastAsia="zh-CN"/>
              </w:rPr>
            </w:pPr>
            <w:r>
              <w:rPr>
                <w:rFonts w:cs="Arial"/>
                <w:szCs w:val="18"/>
                <w:lang w:eastAsia="zh-CN"/>
              </w:rPr>
              <w:t xml:space="preserve">  modifyOperator,</w:t>
            </w:r>
          </w:p>
          <w:p w14:paraId="78062D3B" w14:textId="77777777" w:rsidR="0006277F" w:rsidRDefault="0006277F" w:rsidP="006F493A">
            <w:pPr>
              <w:pStyle w:val="TAL"/>
              <w:rPr>
                <w:szCs w:val="18"/>
              </w:rPr>
            </w:pPr>
            <w:r>
              <w:rPr>
                <w:rFonts w:cs="Arial"/>
                <w:szCs w:val="18"/>
                <w:lang w:eastAsia="zh-CN"/>
              </w:rPr>
              <w:t xml:space="preserve">  nodeValue</w:t>
            </w:r>
          </w:p>
          <w:p w14:paraId="20021AE9" w14:textId="77777777" w:rsidR="0006277F" w:rsidRDefault="0006277F" w:rsidP="006F493A">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6F493A">
            <w:pPr>
              <w:pStyle w:val="TAL"/>
              <w:rPr>
                <w:szCs w:val="18"/>
              </w:rPr>
            </w:pPr>
            <w:r>
              <w:rPr>
                <w:szCs w:val="18"/>
              </w:rPr>
              <w:t>Set of sub-operations to be applied to attributes and attribute fields of the target objects.</w:t>
            </w:r>
          </w:p>
          <w:p w14:paraId="2250FF6F" w14:textId="77777777" w:rsidR="0006277F" w:rsidRDefault="0006277F" w:rsidP="006F493A">
            <w:pPr>
              <w:pStyle w:val="TAL"/>
              <w:rPr>
                <w:szCs w:val="18"/>
              </w:rPr>
            </w:pPr>
          </w:p>
          <w:p w14:paraId="186415E0" w14:textId="77777777" w:rsidR="0006277F" w:rsidRDefault="0006277F" w:rsidP="006F493A">
            <w:pPr>
              <w:pStyle w:val="TAL"/>
              <w:rPr>
                <w:szCs w:val="18"/>
              </w:rPr>
            </w:pPr>
            <w:r>
              <w:rPr>
                <w:szCs w:val="18"/>
              </w:rPr>
              <w:t>The "nodeIdentifier" specifies the target attribute or target attribute field of the sub-operation.</w:t>
            </w:r>
          </w:p>
          <w:p w14:paraId="52A7EFF7" w14:textId="77777777" w:rsidR="0006277F" w:rsidRDefault="0006277F" w:rsidP="006F493A">
            <w:pPr>
              <w:pStyle w:val="TAL"/>
              <w:rPr>
                <w:szCs w:val="18"/>
              </w:rPr>
            </w:pPr>
          </w:p>
          <w:p w14:paraId="0FADBC69" w14:textId="77777777" w:rsidR="0006277F" w:rsidRDefault="0006277F" w:rsidP="006F493A">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6F493A">
            <w:pPr>
              <w:pStyle w:val="TAL"/>
              <w:rPr>
                <w:szCs w:val="18"/>
              </w:rPr>
            </w:pPr>
          </w:p>
          <w:p w14:paraId="06F3543C" w14:textId="77777777" w:rsidR="0006277F" w:rsidRDefault="0006277F" w:rsidP="006F493A">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093D1AAB" w14:textId="3D515BB4" w:rsidR="00623B86" w:rsidRDefault="00623B86" w:rsidP="00623B86">
      <w:pPr>
        <w:pStyle w:val="Heading5"/>
      </w:pPr>
      <w:bookmarkStart w:id="289" w:name="_Toc20494364"/>
      <w:bookmarkStart w:id="290" w:name="_Toc26975384"/>
      <w:bookmarkStart w:id="291" w:name="_Toc35856257"/>
      <w:bookmarkStart w:id="292" w:name="_Toc44001115"/>
      <w:bookmarkStart w:id="293" w:name="_Toc51580714"/>
      <w:bookmarkStart w:id="294" w:name="_Toc52355977"/>
      <w:bookmarkStart w:id="295" w:name="_Toc55227547"/>
      <w:bookmarkStart w:id="296" w:name="_Toc138323100"/>
      <w:bookmarkStart w:id="297" w:name="_Toc219487172"/>
      <w:r>
        <w:lastRenderedPageBreak/>
        <w:t>11.1</w:t>
      </w:r>
      <w:r w:rsidRPr="00215D3C">
        <w:t>.</w:t>
      </w:r>
      <w:r w:rsidRPr="00215D3C">
        <w:rPr>
          <w:rFonts w:hint="eastAsia"/>
          <w:lang w:eastAsia="zh-CN"/>
        </w:rPr>
        <w:t>1</w:t>
      </w:r>
      <w:r w:rsidRPr="00215D3C">
        <w:t>.3.3</w:t>
      </w:r>
      <w:r w:rsidRPr="00215D3C">
        <w:tab/>
        <w:t>Output parameters</w:t>
      </w:r>
      <w:bookmarkEnd w:id="289"/>
      <w:bookmarkEnd w:id="290"/>
      <w:bookmarkEnd w:id="291"/>
      <w:bookmarkEnd w:id="292"/>
      <w:bookmarkEnd w:id="293"/>
      <w:bookmarkEnd w:id="294"/>
      <w:bookmarkEnd w:id="295"/>
      <w:bookmarkEnd w:id="296"/>
      <w:bookmarkEnd w:id="2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6F493A">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6F493A">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6F493A">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6F493A">
            <w:pPr>
              <w:pStyle w:val="TAH"/>
              <w:rPr>
                <w:szCs w:val="18"/>
              </w:rPr>
            </w:pPr>
            <w:r>
              <w:rPr>
                <w:szCs w:val="18"/>
              </w:rPr>
              <w:t>Comment</w:t>
            </w:r>
          </w:p>
        </w:tc>
      </w:tr>
      <w:tr w:rsidR="0006277F" w14:paraId="464D0712"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6F493A">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6F493A">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6F493A">
            <w:pPr>
              <w:pStyle w:val="TAL"/>
              <w:rPr>
                <w:rFonts w:cs="Arial"/>
                <w:szCs w:val="18"/>
              </w:rPr>
            </w:pPr>
            <w:r>
              <w:rPr>
                <w:rFonts w:cs="Arial"/>
                <w:szCs w:val="18"/>
              </w:rPr>
              <w:t>LIST OF SEQUENCE &lt;</w:t>
            </w:r>
          </w:p>
          <w:p w14:paraId="5D5AF1F1" w14:textId="77777777" w:rsidR="0006277F" w:rsidRDefault="0006277F" w:rsidP="006F493A">
            <w:pPr>
              <w:pStyle w:val="TAL"/>
              <w:rPr>
                <w:rFonts w:cs="Arial"/>
                <w:szCs w:val="18"/>
              </w:rPr>
            </w:pPr>
            <w:r>
              <w:rPr>
                <w:rFonts w:cs="Arial"/>
                <w:szCs w:val="18"/>
              </w:rPr>
              <w:t xml:space="preserve">  objectInstance DN,</w:t>
            </w:r>
          </w:p>
          <w:p w14:paraId="05009F71" w14:textId="77777777" w:rsidR="0006277F" w:rsidRDefault="0006277F" w:rsidP="006F493A">
            <w:pPr>
              <w:pStyle w:val="TAL"/>
              <w:rPr>
                <w:rFonts w:cs="Arial"/>
                <w:szCs w:val="18"/>
              </w:rPr>
            </w:pPr>
            <w:r>
              <w:rPr>
                <w:rFonts w:cs="Arial"/>
                <w:szCs w:val="18"/>
              </w:rPr>
              <w:t xml:space="preserve">  objectClass string,</w:t>
            </w:r>
          </w:p>
          <w:p w14:paraId="03F17351" w14:textId="77777777" w:rsidR="0006277F" w:rsidRDefault="0006277F" w:rsidP="006F493A">
            <w:pPr>
              <w:pStyle w:val="TAL"/>
              <w:rPr>
                <w:rFonts w:cs="Arial"/>
                <w:szCs w:val="18"/>
              </w:rPr>
            </w:pPr>
            <w:r>
              <w:rPr>
                <w:rFonts w:cs="Arial"/>
                <w:szCs w:val="18"/>
              </w:rPr>
              <w:t xml:space="preserve">  LIST OF SEQUENCE&lt;</w:t>
            </w:r>
          </w:p>
          <w:p w14:paraId="60E1A5EB" w14:textId="77777777" w:rsidR="0006277F" w:rsidRDefault="0006277F" w:rsidP="006F493A">
            <w:pPr>
              <w:pStyle w:val="TAL"/>
              <w:rPr>
                <w:rFonts w:cs="Arial"/>
                <w:szCs w:val="18"/>
              </w:rPr>
            </w:pPr>
            <w:r>
              <w:rPr>
                <w:rFonts w:cs="Arial"/>
                <w:szCs w:val="18"/>
              </w:rPr>
              <w:t xml:space="preserve">    attribute name,</w:t>
            </w:r>
          </w:p>
          <w:p w14:paraId="4BA70AC0" w14:textId="77777777" w:rsidR="0006277F" w:rsidRDefault="0006277F" w:rsidP="006F493A">
            <w:pPr>
              <w:pStyle w:val="TAL"/>
              <w:rPr>
                <w:rFonts w:cs="Arial"/>
                <w:szCs w:val="18"/>
              </w:rPr>
            </w:pPr>
            <w:r>
              <w:rPr>
                <w:rFonts w:cs="Arial"/>
                <w:szCs w:val="18"/>
              </w:rPr>
              <w:t xml:space="preserve">    attribute value &gt;</w:t>
            </w:r>
          </w:p>
          <w:p w14:paraId="6254548B" w14:textId="77777777" w:rsidR="0006277F" w:rsidRDefault="0006277F" w:rsidP="006F493A">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6F493A">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6F493A">
            <w:pPr>
              <w:pStyle w:val="TAL"/>
              <w:rPr>
                <w:rFonts w:cs="Arial"/>
                <w:szCs w:val="18"/>
              </w:rPr>
            </w:pPr>
          </w:p>
          <w:p w14:paraId="7AF0BED9" w14:textId="77777777" w:rsidR="0006277F" w:rsidRDefault="0006277F" w:rsidP="006F493A">
            <w:pPr>
              <w:pStyle w:val="TAL"/>
              <w:rPr>
                <w:rFonts w:cs="Arial"/>
                <w:szCs w:val="18"/>
              </w:rPr>
            </w:pPr>
            <w:r>
              <w:rPr>
                <w:rFonts w:cs="Arial"/>
                <w:szCs w:val="18"/>
              </w:rPr>
              <w:t>If all requested modifications are applied, the parameter may be absent.</w:t>
            </w:r>
          </w:p>
          <w:p w14:paraId="00D67456" w14:textId="77777777" w:rsidR="0006277F" w:rsidRDefault="0006277F" w:rsidP="006F493A">
            <w:pPr>
              <w:pStyle w:val="TAL"/>
              <w:rPr>
                <w:rFonts w:cs="Arial"/>
                <w:szCs w:val="18"/>
              </w:rPr>
            </w:pPr>
          </w:p>
          <w:p w14:paraId="3E39B121" w14:textId="77777777" w:rsidR="0006277F" w:rsidRDefault="0006277F" w:rsidP="006F493A">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6F493A">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6F493A">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6F493A">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6F493A">
            <w:pPr>
              <w:pStyle w:val="TAL"/>
              <w:rPr>
                <w:szCs w:val="18"/>
              </w:rPr>
            </w:pPr>
            <w:r>
              <w:rPr>
                <w:szCs w:val="18"/>
              </w:rPr>
              <w:t>ENUM (</w:t>
            </w:r>
          </w:p>
          <w:p w14:paraId="44776C59" w14:textId="77777777" w:rsidR="0006277F" w:rsidRDefault="0006277F" w:rsidP="006F493A">
            <w:pPr>
              <w:pStyle w:val="TAL"/>
              <w:rPr>
                <w:szCs w:val="18"/>
              </w:rPr>
            </w:pPr>
            <w:r>
              <w:rPr>
                <w:szCs w:val="18"/>
              </w:rPr>
              <w:t xml:space="preserve">  SUCCEEDED,</w:t>
            </w:r>
          </w:p>
          <w:p w14:paraId="348467E7" w14:textId="77777777" w:rsidR="0006277F" w:rsidRDefault="0006277F" w:rsidP="006F493A">
            <w:pPr>
              <w:pStyle w:val="TAL"/>
              <w:rPr>
                <w:szCs w:val="18"/>
              </w:rPr>
            </w:pPr>
            <w:r>
              <w:rPr>
                <w:szCs w:val="18"/>
              </w:rPr>
              <w:t xml:space="preserve">  PARTIALLY_FAILED,</w:t>
            </w:r>
          </w:p>
          <w:p w14:paraId="5692CD07" w14:textId="77777777" w:rsidR="0006277F" w:rsidRDefault="0006277F" w:rsidP="006F493A">
            <w:pPr>
              <w:pStyle w:val="TAL"/>
              <w:rPr>
                <w:szCs w:val="18"/>
              </w:rPr>
            </w:pPr>
            <w:r>
              <w:rPr>
                <w:szCs w:val="18"/>
              </w:rPr>
              <w:t xml:space="preserve">  FAILED</w:t>
            </w:r>
          </w:p>
          <w:p w14:paraId="58D063A7" w14:textId="77777777" w:rsidR="0006277F" w:rsidRDefault="0006277F" w:rsidP="006F493A">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4A5CFDCB" w14:textId="77777777" w:rsidR="00623B86" w:rsidRPr="00215D3C" w:rsidRDefault="00623B86" w:rsidP="00623B86">
      <w:pPr>
        <w:pStyle w:val="Heading5"/>
      </w:pPr>
      <w:bookmarkStart w:id="298" w:name="_Toc20494365"/>
      <w:bookmarkStart w:id="299" w:name="_Toc26975385"/>
      <w:bookmarkStart w:id="300" w:name="_Toc35856258"/>
      <w:bookmarkStart w:id="301" w:name="_Toc44001116"/>
      <w:bookmarkStart w:id="302" w:name="_Toc51580715"/>
      <w:bookmarkStart w:id="303" w:name="_Toc52355978"/>
      <w:bookmarkStart w:id="304" w:name="_Toc55227548"/>
      <w:bookmarkStart w:id="305" w:name="_Toc138323101"/>
      <w:bookmarkStart w:id="306" w:name="_Toc219487173"/>
      <w:r>
        <w:t>11.1</w:t>
      </w:r>
      <w:r w:rsidRPr="00215D3C">
        <w:t>.</w:t>
      </w:r>
      <w:r w:rsidRPr="00215D3C">
        <w:rPr>
          <w:rFonts w:hint="eastAsia"/>
          <w:lang w:eastAsia="zh-CN"/>
        </w:rPr>
        <w:t>1</w:t>
      </w:r>
      <w:r w:rsidRPr="00215D3C">
        <w:t>.3.4</w:t>
      </w:r>
      <w:r w:rsidRPr="00215D3C">
        <w:tab/>
        <w:t>Results</w:t>
      </w:r>
      <w:bookmarkEnd w:id="298"/>
      <w:bookmarkEnd w:id="299"/>
      <w:bookmarkEnd w:id="300"/>
      <w:bookmarkEnd w:id="301"/>
      <w:bookmarkEnd w:id="302"/>
      <w:bookmarkEnd w:id="303"/>
      <w:bookmarkEnd w:id="304"/>
      <w:bookmarkEnd w:id="305"/>
      <w:bookmarkEnd w:id="30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7" w:name="_Toc20494366"/>
      <w:bookmarkStart w:id="308" w:name="_Toc26975386"/>
      <w:bookmarkStart w:id="309" w:name="_Toc35856259"/>
      <w:bookmarkStart w:id="310" w:name="_Toc44001117"/>
      <w:bookmarkStart w:id="311" w:name="_Toc51580716"/>
      <w:bookmarkStart w:id="312" w:name="_Toc52355979"/>
      <w:bookmarkStart w:id="313" w:name="_Toc55227549"/>
      <w:bookmarkStart w:id="314" w:name="_Toc138323102"/>
      <w:bookmarkStart w:id="315" w:name="_Toc219487174"/>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7"/>
      <w:bookmarkEnd w:id="308"/>
      <w:bookmarkEnd w:id="309"/>
      <w:bookmarkEnd w:id="310"/>
      <w:bookmarkEnd w:id="311"/>
      <w:bookmarkEnd w:id="312"/>
      <w:bookmarkEnd w:id="313"/>
      <w:bookmarkEnd w:id="314"/>
      <w:bookmarkEnd w:id="315"/>
    </w:p>
    <w:p w14:paraId="6BA13F5A" w14:textId="77777777" w:rsidR="00623B86" w:rsidRPr="00215D3C" w:rsidRDefault="00623B86" w:rsidP="00623B86">
      <w:pPr>
        <w:pStyle w:val="Heading5"/>
      </w:pPr>
      <w:bookmarkStart w:id="316" w:name="_Toc20494367"/>
      <w:bookmarkStart w:id="317" w:name="_Toc26975387"/>
      <w:bookmarkStart w:id="318" w:name="_Toc35856260"/>
      <w:bookmarkStart w:id="319" w:name="_Toc44001118"/>
      <w:bookmarkStart w:id="320" w:name="_Toc51580717"/>
      <w:bookmarkStart w:id="321" w:name="_Toc52355980"/>
      <w:bookmarkStart w:id="322" w:name="_Toc55227550"/>
      <w:bookmarkStart w:id="323" w:name="_Toc138323103"/>
      <w:bookmarkStart w:id="324" w:name="_Toc219487175"/>
      <w:r>
        <w:t>11.1</w:t>
      </w:r>
      <w:r w:rsidRPr="00215D3C">
        <w:t>.</w:t>
      </w:r>
      <w:r w:rsidRPr="00215D3C">
        <w:rPr>
          <w:rFonts w:hint="eastAsia"/>
          <w:lang w:eastAsia="zh-CN"/>
        </w:rPr>
        <w:t>1</w:t>
      </w:r>
      <w:r w:rsidRPr="00215D3C">
        <w:t>.4.1</w:t>
      </w:r>
      <w:r w:rsidRPr="00215D3C">
        <w:tab/>
        <w:t>Description</w:t>
      </w:r>
      <w:bookmarkEnd w:id="316"/>
      <w:bookmarkEnd w:id="317"/>
      <w:bookmarkEnd w:id="318"/>
      <w:bookmarkEnd w:id="319"/>
      <w:bookmarkEnd w:id="320"/>
      <w:bookmarkEnd w:id="321"/>
      <w:bookmarkEnd w:id="322"/>
      <w:bookmarkEnd w:id="323"/>
      <w:bookmarkEnd w:id="324"/>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5" w:name="_Toc20494368"/>
      <w:bookmarkStart w:id="326" w:name="_Toc26975388"/>
      <w:bookmarkStart w:id="327" w:name="_Toc35856261"/>
      <w:bookmarkStart w:id="328" w:name="_Toc44001119"/>
      <w:bookmarkStart w:id="329" w:name="_Toc51580718"/>
      <w:bookmarkStart w:id="330" w:name="_Toc52355981"/>
      <w:bookmarkStart w:id="331" w:name="_Toc55227551"/>
      <w:bookmarkStart w:id="332" w:name="_Toc138323104"/>
      <w:bookmarkStart w:id="333" w:name="_Toc219487176"/>
      <w:r>
        <w:t>11.1</w:t>
      </w:r>
      <w:r w:rsidRPr="00215D3C">
        <w:t>.</w:t>
      </w:r>
      <w:r w:rsidRPr="00215D3C">
        <w:rPr>
          <w:rFonts w:hint="eastAsia"/>
          <w:lang w:eastAsia="zh-CN"/>
        </w:rPr>
        <w:t>1</w:t>
      </w:r>
      <w:r w:rsidRPr="00215D3C">
        <w:t>.4.2</w:t>
      </w:r>
      <w:r w:rsidRPr="00215D3C">
        <w:tab/>
        <w:t>Input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6F493A">
        <w:trPr>
          <w:jc w:val="center"/>
        </w:trPr>
        <w:tc>
          <w:tcPr>
            <w:tcW w:w="2001" w:type="dxa"/>
            <w:shd w:val="clear" w:color="auto" w:fill="BFBFBF"/>
          </w:tcPr>
          <w:p w14:paraId="67C0342E" w14:textId="77777777" w:rsidR="00623B86" w:rsidRPr="004544E4" w:rsidRDefault="00623B86" w:rsidP="006F493A">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6F493A">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6F493A">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6F493A">
            <w:pPr>
              <w:pStyle w:val="TAH"/>
              <w:rPr>
                <w:szCs w:val="18"/>
              </w:rPr>
            </w:pPr>
            <w:r w:rsidRPr="004544E4">
              <w:rPr>
                <w:szCs w:val="18"/>
              </w:rPr>
              <w:t>Comment</w:t>
            </w:r>
          </w:p>
        </w:tc>
      </w:tr>
      <w:tr w:rsidR="00623B86" w:rsidRPr="009B1F2D" w14:paraId="23AE6F0B" w14:textId="77777777" w:rsidTr="006F493A">
        <w:trPr>
          <w:jc w:val="center"/>
        </w:trPr>
        <w:tc>
          <w:tcPr>
            <w:tcW w:w="2001" w:type="dxa"/>
          </w:tcPr>
          <w:p w14:paraId="492AE4EF" w14:textId="77777777" w:rsidR="00623B86" w:rsidRPr="001D11CC" w:rsidRDefault="00623B86" w:rsidP="006F493A">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6F493A">
            <w:pPr>
              <w:pStyle w:val="TAL"/>
              <w:jc w:val="center"/>
              <w:rPr>
                <w:szCs w:val="18"/>
              </w:rPr>
            </w:pPr>
            <w:r w:rsidRPr="009B1F2D">
              <w:rPr>
                <w:szCs w:val="18"/>
              </w:rPr>
              <w:t>M</w:t>
            </w:r>
          </w:p>
        </w:tc>
        <w:tc>
          <w:tcPr>
            <w:tcW w:w="2373" w:type="dxa"/>
          </w:tcPr>
          <w:p w14:paraId="6DBDB52D" w14:textId="77777777" w:rsidR="00623B86" w:rsidRPr="00A32054" w:rsidRDefault="00623B86" w:rsidP="006F493A">
            <w:pPr>
              <w:pStyle w:val="TAL"/>
              <w:rPr>
                <w:szCs w:val="18"/>
              </w:rPr>
            </w:pPr>
            <w:r w:rsidRPr="00BB224E">
              <w:rPr>
                <w:szCs w:val="18"/>
              </w:rPr>
              <w:t>DN</w:t>
            </w:r>
          </w:p>
        </w:tc>
        <w:tc>
          <w:tcPr>
            <w:tcW w:w="4398" w:type="dxa"/>
          </w:tcPr>
          <w:p w14:paraId="21DC8386" w14:textId="16963BFD" w:rsidR="00623B86" w:rsidRPr="006623B1" w:rsidRDefault="00623B86" w:rsidP="006F493A">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6F493A">
        <w:trPr>
          <w:jc w:val="center"/>
        </w:trPr>
        <w:tc>
          <w:tcPr>
            <w:tcW w:w="2001" w:type="dxa"/>
          </w:tcPr>
          <w:p w14:paraId="75E6B7C8" w14:textId="77777777" w:rsidR="00623B86" w:rsidRPr="001D11CC" w:rsidRDefault="00623B86" w:rsidP="006F493A">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6F493A">
            <w:pPr>
              <w:pStyle w:val="TAL"/>
              <w:jc w:val="center"/>
              <w:rPr>
                <w:szCs w:val="18"/>
              </w:rPr>
            </w:pPr>
            <w:r w:rsidRPr="009B1F2D">
              <w:rPr>
                <w:szCs w:val="18"/>
              </w:rPr>
              <w:t>O</w:t>
            </w:r>
          </w:p>
        </w:tc>
        <w:tc>
          <w:tcPr>
            <w:tcW w:w="2373" w:type="dxa"/>
          </w:tcPr>
          <w:p w14:paraId="4C16C271"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6F493A">
        <w:trPr>
          <w:jc w:val="center"/>
        </w:trPr>
        <w:tc>
          <w:tcPr>
            <w:tcW w:w="2001" w:type="dxa"/>
          </w:tcPr>
          <w:p w14:paraId="156E441A" w14:textId="77777777" w:rsidR="00623B86" w:rsidRPr="001D11CC" w:rsidRDefault="00623B86" w:rsidP="006F493A">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6F493A">
            <w:pPr>
              <w:pStyle w:val="TAL"/>
              <w:jc w:val="center"/>
              <w:rPr>
                <w:szCs w:val="18"/>
              </w:rPr>
            </w:pPr>
            <w:r w:rsidRPr="009B1F2D">
              <w:rPr>
                <w:szCs w:val="18"/>
              </w:rPr>
              <w:t>O</w:t>
            </w:r>
          </w:p>
        </w:tc>
        <w:tc>
          <w:tcPr>
            <w:tcW w:w="2373" w:type="dxa"/>
          </w:tcPr>
          <w:p w14:paraId="613AECA0" w14:textId="77777777" w:rsidR="00623B86" w:rsidRPr="004544E4" w:rsidRDefault="00623B86" w:rsidP="006F493A">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6F493A">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6F493A">
        <w:trPr>
          <w:jc w:val="center"/>
        </w:trPr>
        <w:tc>
          <w:tcPr>
            <w:tcW w:w="2001" w:type="dxa"/>
          </w:tcPr>
          <w:p w14:paraId="4C754931" w14:textId="77777777" w:rsidR="00623B86" w:rsidRPr="001D11CC" w:rsidRDefault="00623B86" w:rsidP="006F493A">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6F493A">
            <w:pPr>
              <w:pStyle w:val="TAL"/>
              <w:jc w:val="center"/>
              <w:rPr>
                <w:szCs w:val="18"/>
              </w:rPr>
            </w:pPr>
            <w:r w:rsidRPr="009B1F2D">
              <w:rPr>
                <w:szCs w:val="18"/>
              </w:rPr>
              <w:t>O</w:t>
            </w:r>
          </w:p>
        </w:tc>
        <w:tc>
          <w:tcPr>
            <w:tcW w:w="2373" w:type="dxa"/>
          </w:tcPr>
          <w:p w14:paraId="059FF00F" w14:textId="77777777" w:rsidR="00623B86" w:rsidRPr="00A32054" w:rsidRDefault="00623B86" w:rsidP="006F493A">
            <w:pPr>
              <w:pStyle w:val="TAL"/>
              <w:rPr>
                <w:szCs w:val="18"/>
              </w:rPr>
            </w:pPr>
            <w:r w:rsidRPr="00BB224E">
              <w:rPr>
                <w:szCs w:val="18"/>
              </w:rPr>
              <w:t>See comment.</w:t>
            </w:r>
          </w:p>
        </w:tc>
        <w:tc>
          <w:tcPr>
            <w:tcW w:w="4398" w:type="dxa"/>
          </w:tcPr>
          <w:p w14:paraId="63C91476" w14:textId="77777777" w:rsidR="00623B86" w:rsidRPr="001E0433" w:rsidRDefault="00623B86" w:rsidP="006F493A">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4" w:name="_Toc20494369"/>
      <w:bookmarkStart w:id="335" w:name="_Toc26975389"/>
      <w:bookmarkStart w:id="336" w:name="_Toc35856262"/>
      <w:bookmarkStart w:id="337" w:name="_Toc44001120"/>
      <w:bookmarkStart w:id="338" w:name="_Toc51580719"/>
      <w:bookmarkStart w:id="339" w:name="_Toc52355982"/>
      <w:bookmarkStart w:id="340" w:name="_Toc55227552"/>
      <w:bookmarkStart w:id="341" w:name="_Toc138323105"/>
      <w:bookmarkStart w:id="342" w:name="_Toc219487177"/>
      <w:r>
        <w:t>11.1</w:t>
      </w:r>
      <w:r w:rsidRPr="00215D3C">
        <w:t>.</w:t>
      </w:r>
      <w:r w:rsidRPr="00215D3C">
        <w:rPr>
          <w:rFonts w:hint="eastAsia"/>
          <w:lang w:eastAsia="zh-CN"/>
        </w:rPr>
        <w:t>1</w:t>
      </w:r>
      <w:r w:rsidRPr="00215D3C">
        <w:t>.4.3</w:t>
      </w:r>
      <w:r w:rsidRPr="00215D3C">
        <w:tab/>
        <w:t>Output parameters</w:t>
      </w:r>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6F493A">
        <w:trPr>
          <w:jc w:val="center"/>
        </w:trPr>
        <w:tc>
          <w:tcPr>
            <w:tcW w:w="1358" w:type="dxa"/>
            <w:shd w:val="clear" w:color="auto" w:fill="BFBFBF"/>
          </w:tcPr>
          <w:p w14:paraId="1174CEF9" w14:textId="77777777" w:rsidR="00623B86" w:rsidRPr="002B66C8" w:rsidRDefault="00623B86" w:rsidP="006F493A">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6F493A">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6F493A">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6F493A">
            <w:pPr>
              <w:pStyle w:val="TAH"/>
              <w:rPr>
                <w:szCs w:val="18"/>
              </w:rPr>
            </w:pPr>
            <w:r w:rsidRPr="007E2C0D">
              <w:rPr>
                <w:szCs w:val="18"/>
              </w:rPr>
              <w:t>Comment</w:t>
            </w:r>
          </w:p>
        </w:tc>
      </w:tr>
      <w:tr w:rsidR="00623B86" w:rsidRPr="009B1F2D" w14:paraId="7A646755" w14:textId="77777777" w:rsidTr="006F493A">
        <w:trPr>
          <w:jc w:val="center"/>
        </w:trPr>
        <w:tc>
          <w:tcPr>
            <w:tcW w:w="1358" w:type="dxa"/>
          </w:tcPr>
          <w:p w14:paraId="424AF2CB" w14:textId="77777777" w:rsidR="00623B86" w:rsidRPr="001D11CC" w:rsidRDefault="00623B86" w:rsidP="006F493A">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6F493A">
            <w:pPr>
              <w:pStyle w:val="TAL"/>
              <w:jc w:val="center"/>
              <w:rPr>
                <w:szCs w:val="18"/>
              </w:rPr>
            </w:pPr>
            <w:r w:rsidRPr="009B1F2D">
              <w:rPr>
                <w:szCs w:val="18"/>
              </w:rPr>
              <w:t>M</w:t>
            </w:r>
          </w:p>
        </w:tc>
        <w:tc>
          <w:tcPr>
            <w:tcW w:w="2635" w:type="dxa"/>
          </w:tcPr>
          <w:p w14:paraId="5741EC27" w14:textId="77777777" w:rsidR="00623B86" w:rsidRPr="001E0433" w:rsidRDefault="00623B86" w:rsidP="006F493A">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6F493A">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6F493A">
        <w:trPr>
          <w:trHeight w:val="54"/>
          <w:jc w:val="center"/>
        </w:trPr>
        <w:tc>
          <w:tcPr>
            <w:tcW w:w="1358" w:type="dxa"/>
          </w:tcPr>
          <w:p w14:paraId="78DD2D66"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6F493A">
            <w:pPr>
              <w:pStyle w:val="TAL"/>
              <w:jc w:val="center"/>
              <w:rPr>
                <w:szCs w:val="18"/>
              </w:rPr>
            </w:pPr>
            <w:r w:rsidRPr="009B1F2D">
              <w:rPr>
                <w:szCs w:val="18"/>
              </w:rPr>
              <w:t>M</w:t>
            </w:r>
          </w:p>
        </w:tc>
        <w:tc>
          <w:tcPr>
            <w:tcW w:w="2635" w:type="dxa"/>
          </w:tcPr>
          <w:p w14:paraId="6848A46A" w14:textId="77777777" w:rsidR="00623B86" w:rsidRPr="004544E4" w:rsidRDefault="00623B86" w:rsidP="006F493A">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6F493A">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3" w:name="_Toc20494370"/>
      <w:bookmarkStart w:id="344" w:name="_Toc26975390"/>
      <w:bookmarkStart w:id="345" w:name="_Toc35856263"/>
      <w:bookmarkStart w:id="346" w:name="_Toc44001121"/>
      <w:bookmarkStart w:id="347" w:name="_Toc51580720"/>
      <w:bookmarkStart w:id="348" w:name="_Toc52355983"/>
      <w:bookmarkStart w:id="349" w:name="_Toc55227553"/>
      <w:bookmarkStart w:id="350" w:name="_Toc138323106"/>
      <w:bookmarkStart w:id="351" w:name="_Toc219487178"/>
      <w:r>
        <w:t>11.1</w:t>
      </w:r>
      <w:r w:rsidRPr="00215D3C">
        <w:t>.</w:t>
      </w:r>
      <w:r w:rsidRPr="00215D3C">
        <w:rPr>
          <w:rFonts w:hint="eastAsia"/>
          <w:lang w:eastAsia="zh-CN"/>
        </w:rPr>
        <w:t>1</w:t>
      </w:r>
      <w:r w:rsidRPr="00215D3C">
        <w:t>.4.4</w:t>
      </w:r>
      <w:r w:rsidRPr="00215D3C">
        <w:tab/>
        <w:t>Results</w:t>
      </w:r>
      <w:bookmarkEnd w:id="343"/>
      <w:bookmarkEnd w:id="344"/>
      <w:bookmarkEnd w:id="345"/>
      <w:bookmarkEnd w:id="346"/>
      <w:bookmarkEnd w:id="347"/>
      <w:bookmarkEnd w:id="348"/>
      <w:bookmarkEnd w:id="349"/>
      <w:bookmarkEnd w:id="350"/>
      <w:bookmarkEnd w:id="35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2" w:name="_Toc20494371"/>
      <w:bookmarkStart w:id="353" w:name="_Toc26975391"/>
      <w:bookmarkStart w:id="354" w:name="_Toc35856264"/>
      <w:bookmarkStart w:id="355" w:name="_Toc44001122"/>
      <w:bookmarkStart w:id="356" w:name="_Toc51580721"/>
      <w:bookmarkStart w:id="357" w:name="_Toc52355984"/>
      <w:bookmarkStart w:id="358" w:name="_Toc55227554"/>
      <w:bookmarkStart w:id="359" w:name="_Toc138323107"/>
      <w:bookmarkStart w:id="360" w:name="_Toc219487179"/>
      <w:r w:rsidRPr="00AA0C08">
        <w:t>11.1.1.4a</w:t>
      </w:r>
      <w:r w:rsidRPr="00AA0C08">
        <w:tab/>
        <w:t>changeMOIs operation</w:t>
      </w:r>
      <w:bookmarkEnd w:id="360"/>
    </w:p>
    <w:p w14:paraId="3947C45D" w14:textId="77777777" w:rsidR="00BB2CFC" w:rsidRPr="00E04DAB" w:rsidRDefault="00BB2CFC" w:rsidP="0023595B">
      <w:pPr>
        <w:pStyle w:val="Heading5"/>
      </w:pPr>
      <w:bookmarkStart w:id="361" w:name="_Toc219487180"/>
      <w:r w:rsidRPr="00E04DAB">
        <w:t>11.1.1.4a.1</w:t>
      </w:r>
      <w:r w:rsidRPr="00E04DAB">
        <w:tab/>
        <w:t>Definition</w:t>
      </w:r>
      <w:bookmarkEnd w:id="361"/>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2" w:name="MCCQCTEMPBM_00000204"/>
      <w:bookmarkStart w:id="363" w:name="_Toc219487181"/>
      <w:r w:rsidRPr="00AA0C08">
        <w:t>11.1.</w:t>
      </w:r>
      <w:r w:rsidRPr="00AA0C08">
        <w:rPr>
          <w:rFonts w:hint="eastAsia"/>
        </w:rPr>
        <w:t>1</w:t>
      </w:r>
      <w:r w:rsidRPr="00AA0C08">
        <w:t>.4a.2</w:t>
      </w:r>
      <w:r w:rsidRPr="00AA0C08">
        <w:tab/>
        <w:t>Input parameters</w:t>
      </w:r>
      <w:bookmarkEnd w:id="3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6F493A">
        <w:trPr>
          <w:jc w:val="center"/>
        </w:trPr>
        <w:tc>
          <w:tcPr>
            <w:tcW w:w="1708" w:type="dxa"/>
            <w:shd w:val="clear" w:color="auto" w:fill="BFBFBF"/>
          </w:tcPr>
          <w:bookmarkEnd w:id="362"/>
          <w:p w14:paraId="149DD2C8" w14:textId="77777777" w:rsidR="00BB2CFC" w:rsidRPr="004544E4" w:rsidRDefault="00BB2CFC" w:rsidP="006F493A">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6F493A">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6F493A">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6F493A">
            <w:pPr>
              <w:pStyle w:val="TAH"/>
              <w:rPr>
                <w:szCs w:val="18"/>
              </w:rPr>
            </w:pPr>
            <w:r>
              <w:rPr>
                <w:szCs w:val="18"/>
              </w:rPr>
              <w:t>Comment</w:t>
            </w:r>
          </w:p>
        </w:tc>
      </w:tr>
      <w:tr w:rsidR="00BB2CFC" w:rsidRPr="009B1F2D" w14:paraId="5DEB92BD" w14:textId="77777777" w:rsidTr="006F493A">
        <w:trPr>
          <w:jc w:val="center"/>
        </w:trPr>
        <w:tc>
          <w:tcPr>
            <w:tcW w:w="1708" w:type="dxa"/>
          </w:tcPr>
          <w:p w14:paraId="1F35C613" w14:textId="77777777" w:rsidR="00BB2CFC" w:rsidRPr="001D11CC" w:rsidRDefault="00BB2CFC" w:rsidP="006F493A">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6F493A">
            <w:pPr>
              <w:pStyle w:val="TAL"/>
              <w:jc w:val="center"/>
              <w:rPr>
                <w:szCs w:val="18"/>
              </w:rPr>
            </w:pPr>
            <w:r>
              <w:rPr>
                <w:szCs w:val="18"/>
              </w:rPr>
              <w:t>M</w:t>
            </w:r>
          </w:p>
        </w:tc>
        <w:tc>
          <w:tcPr>
            <w:tcW w:w="2570" w:type="dxa"/>
          </w:tcPr>
          <w:p w14:paraId="2E73BB74" w14:textId="77777777" w:rsidR="00BB2CFC" w:rsidRPr="00487495" w:rsidRDefault="00BB2CFC" w:rsidP="006F493A">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6F493A">
            <w:pPr>
              <w:pStyle w:val="TAL"/>
              <w:rPr>
                <w:szCs w:val="18"/>
              </w:rPr>
            </w:pPr>
            <w:r>
              <w:rPr>
                <w:szCs w:val="18"/>
              </w:rPr>
              <w:t>Identifies the base object, that together with the "path" identifies the nodes to be modified.</w:t>
            </w:r>
          </w:p>
        </w:tc>
      </w:tr>
      <w:tr w:rsidR="00BB2CFC" w:rsidRPr="009B1F2D" w14:paraId="6C9608ED" w14:textId="77777777" w:rsidTr="006F493A">
        <w:trPr>
          <w:jc w:val="center"/>
        </w:trPr>
        <w:tc>
          <w:tcPr>
            <w:tcW w:w="1708" w:type="dxa"/>
          </w:tcPr>
          <w:p w14:paraId="31693B98" w14:textId="77777777" w:rsidR="00BB2CFC" w:rsidRPr="001D11CC" w:rsidRDefault="00BB2CFC" w:rsidP="006F493A">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6F493A">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6F493A">
            <w:pPr>
              <w:pStyle w:val="TAL"/>
              <w:rPr>
                <w:szCs w:val="18"/>
              </w:rPr>
            </w:pPr>
            <w:r>
              <w:rPr>
                <w:szCs w:val="18"/>
              </w:rPr>
              <w:t>LIST OF SEQUENCE &lt;</w:t>
            </w:r>
          </w:p>
          <w:p w14:paraId="4B9499E3" w14:textId="77777777" w:rsidR="00BB2CFC" w:rsidRDefault="00BB2CFC" w:rsidP="006F493A">
            <w:pPr>
              <w:pStyle w:val="TAL"/>
              <w:rPr>
                <w:szCs w:val="18"/>
              </w:rPr>
            </w:pPr>
            <w:r>
              <w:rPr>
                <w:szCs w:val="18"/>
              </w:rPr>
              <w:t xml:space="preserve">  path,</w:t>
            </w:r>
          </w:p>
          <w:p w14:paraId="1EE0824B" w14:textId="77777777" w:rsidR="00BB2CFC" w:rsidRDefault="00BB2CFC" w:rsidP="006F493A">
            <w:pPr>
              <w:pStyle w:val="TAL"/>
              <w:rPr>
                <w:rFonts w:cs="Arial"/>
                <w:szCs w:val="18"/>
                <w:lang w:eastAsia="zh-CN"/>
              </w:rPr>
            </w:pPr>
            <w:r>
              <w:rPr>
                <w:rFonts w:cs="Arial"/>
                <w:szCs w:val="18"/>
                <w:lang w:eastAsia="zh-CN"/>
              </w:rPr>
              <w:t xml:space="preserve">  modifyOperator,</w:t>
            </w:r>
          </w:p>
          <w:p w14:paraId="25F32F25" w14:textId="77777777" w:rsidR="00BB2CFC" w:rsidRDefault="00BB2CFC" w:rsidP="006F493A">
            <w:pPr>
              <w:pStyle w:val="TAL"/>
              <w:rPr>
                <w:szCs w:val="18"/>
              </w:rPr>
            </w:pPr>
            <w:r>
              <w:rPr>
                <w:rFonts w:cs="Arial"/>
                <w:szCs w:val="18"/>
                <w:lang w:eastAsia="zh-CN"/>
              </w:rPr>
              <w:t xml:space="preserve">  nodeValue</w:t>
            </w:r>
          </w:p>
          <w:p w14:paraId="7D64653F" w14:textId="77777777" w:rsidR="00BB2CFC" w:rsidRPr="001E0433" w:rsidRDefault="00BB2CFC" w:rsidP="006F493A">
            <w:pPr>
              <w:pStyle w:val="TAL"/>
              <w:rPr>
                <w:szCs w:val="18"/>
              </w:rPr>
            </w:pPr>
            <w:r>
              <w:rPr>
                <w:szCs w:val="18"/>
              </w:rPr>
              <w:t>&gt;</w:t>
            </w:r>
          </w:p>
        </w:tc>
        <w:tc>
          <w:tcPr>
            <w:tcW w:w="5133" w:type="dxa"/>
          </w:tcPr>
          <w:p w14:paraId="0F8D14AE" w14:textId="19A1E81A" w:rsidR="00BB2CFC" w:rsidRDefault="00BB2CFC" w:rsidP="006F493A">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6F493A">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6F493A">
            <w:pPr>
              <w:pStyle w:val="TAL"/>
              <w:rPr>
                <w:szCs w:val="18"/>
              </w:rPr>
            </w:pPr>
          </w:p>
          <w:p w14:paraId="6F2DCD6C" w14:textId="77777777" w:rsidR="00BB2CFC" w:rsidRDefault="00BB2CFC" w:rsidP="006F493A">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6F493A">
            <w:pPr>
              <w:pStyle w:val="TAL"/>
              <w:rPr>
                <w:szCs w:val="18"/>
              </w:rPr>
            </w:pPr>
          </w:p>
          <w:p w14:paraId="56BEB0EB" w14:textId="77777777" w:rsidR="00BB2CFC" w:rsidRPr="00B120E8" w:rsidRDefault="00BB2CFC" w:rsidP="006F493A">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4" w:name="MCCQCTEMPBM_00000205"/>
      <w:bookmarkStart w:id="365" w:name="_Toc219487182"/>
      <w:r w:rsidRPr="00AA0C08">
        <w:lastRenderedPageBreak/>
        <w:t>11.1.</w:t>
      </w:r>
      <w:r w:rsidRPr="00AA0C08">
        <w:rPr>
          <w:rFonts w:hint="eastAsia"/>
        </w:rPr>
        <w:t>1</w:t>
      </w:r>
      <w:r w:rsidRPr="00AA0C08">
        <w:t>.4a.3</w:t>
      </w:r>
      <w:r w:rsidRPr="00AA0C08">
        <w:tab/>
        <w:t>Output parameters</w:t>
      </w:r>
      <w:bookmarkEnd w:id="365"/>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6F493A">
        <w:trPr>
          <w:jc w:val="center"/>
        </w:trPr>
        <w:tc>
          <w:tcPr>
            <w:tcW w:w="2210" w:type="dxa"/>
            <w:shd w:val="clear" w:color="auto" w:fill="BFBFBF"/>
          </w:tcPr>
          <w:bookmarkEnd w:id="364"/>
          <w:p w14:paraId="0146966A" w14:textId="77777777" w:rsidR="00BB2CFC" w:rsidRPr="004544E4" w:rsidRDefault="00BB2CFC" w:rsidP="006F493A">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6F493A">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6F493A">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6F493A">
            <w:pPr>
              <w:pStyle w:val="TAH"/>
              <w:rPr>
                <w:szCs w:val="18"/>
              </w:rPr>
            </w:pPr>
            <w:r w:rsidRPr="002B66C8">
              <w:rPr>
                <w:szCs w:val="18"/>
              </w:rPr>
              <w:t>Comment</w:t>
            </w:r>
          </w:p>
        </w:tc>
      </w:tr>
      <w:tr w:rsidR="00BB2CFC" w:rsidRPr="009B1F2D" w14:paraId="6817170C" w14:textId="77777777" w:rsidTr="006F493A">
        <w:trPr>
          <w:jc w:val="center"/>
        </w:trPr>
        <w:tc>
          <w:tcPr>
            <w:tcW w:w="2210" w:type="dxa"/>
          </w:tcPr>
          <w:p w14:paraId="26DC3ADF" w14:textId="77777777" w:rsidR="00BB2CFC" w:rsidRPr="001D11CC" w:rsidRDefault="00BB2CFC" w:rsidP="006F493A">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6F493A">
            <w:pPr>
              <w:pStyle w:val="TAL"/>
              <w:jc w:val="center"/>
              <w:rPr>
                <w:szCs w:val="18"/>
              </w:rPr>
            </w:pPr>
            <w:r>
              <w:rPr>
                <w:szCs w:val="18"/>
              </w:rPr>
              <w:t>O</w:t>
            </w:r>
          </w:p>
        </w:tc>
        <w:tc>
          <w:tcPr>
            <w:tcW w:w="3106" w:type="dxa"/>
          </w:tcPr>
          <w:p w14:paraId="347D0CA9" w14:textId="77777777" w:rsidR="00BB2CFC" w:rsidRDefault="00BB2CFC" w:rsidP="006F493A">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6F493A">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6F493A">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6F493A">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6F493A">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6F493A">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6F493A">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6F493A">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6F493A">
            <w:pPr>
              <w:pStyle w:val="TAL"/>
              <w:rPr>
                <w:rFonts w:cs="Arial"/>
                <w:szCs w:val="18"/>
              </w:rPr>
            </w:pPr>
          </w:p>
          <w:p w14:paraId="25F866EE" w14:textId="77777777" w:rsidR="00BB2CFC" w:rsidRDefault="00BB2CFC" w:rsidP="006F493A">
            <w:pPr>
              <w:pStyle w:val="TAL"/>
              <w:rPr>
                <w:rFonts w:cs="Arial"/>
                <w:szCs w:val="18"/>
              </w:rPr>
            </w:pPr>
            <w:r>
              <w:rPr>
                <w:rFonts w:cs="Arial"/>
                <w:szCs w:val="18"/>
              </w:rPr>
              <w:t>If all requested modifications are applied, the parameter may be absent.</w:t>
            </w:r>
          </w:p>
          <w:p w14:paraId="459173A7" w14:textId="77777777" w:rsidR="00BB2CFC" w:rsidRDefault="00BB2CFC" w:rsidP="006F493A">
            <w:pPr>
              <w:pStyle w:val="TAL"/>
              <w:rPr>
                <w:rFonts w:cs="Arial"/>
                <w:szCs w:val="18"/>
              </w:rPr>
            </w:pPr>
          </w:p>
          <w:p w14:paraId="780EBA89" w14:textId="77777777" w:rsidR="00BB2CFC" w:rsidRPr="009030C2" w:rsidRDefault="00BB2CFC" w:rsidP="006F493A">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6F493A">
        <w:trPr>
          <w:trHeight w:val="54"/>
          <w:jc w:val="center"/>
        </w:trPr>
        <w:tc>
          <w:tcPr>
            <w:tcW w:w="2210" w:type="dxa"/>
          </w:tcPr>
          <w:p w14:paraId="58DC1C2C" w14:textId="77777777" w:rsidR="00BB2CFC" w:rsidRPr="001D11CC" w:rsidRDefault="00BB2CFC" w:rsidP="006F493A">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6F493A">
            <w:pPr>
              <w:pStyle w:val="TAL"/>
              <w:jc w:val="center"/>
              <w:rPr>
                <w:szCs w:val="18"/>
              </w:rPr>
            </w:pPr>
            <w:r w:rsidRPr="009B1F2D">
              <w:rPr>
                <w:szCs w:val="18"/>
              </w:rPr>
              <w:t>M</w:t>
            </w:r>
          </w:p>
        </w:tc>
        <w:tc>
          <w:tcPr>
            <w:tcW w:w="3106" w:type="dxa"/>
          </w:tcPr>
          <w:p w14:paraId="7E860D8D" w14:textId="77777777" w:rsidR="00BB2CFC" w:rsidRDefault="00BB2CFC" w:rsidP="006F493A">
            <w:pPr>
              <w:pStyle w:val="TAL"/>
              <w:rPr>
                <w:szCs w:val="18"/>
              </w:rPr>
            </w:pPr>
            <w:r w:rsidRPr="00BB224E">
              <w:rPr>
                <w:szCs w:val="18"/>
              </w:rPr>
              <w:t>ENUM (</w:t>
            </w:r>
          </w:p>
          <w:p w14:paraId="77C2E297" w14:textId="77777777" w:rsidR="00BB2CFC" w:rsidRDefault="00BB2CFC" w:rsidP="006F493A">
            <w:pPr>
              <w:pStyle w:val="TAL"/>
              <w:rPr>
                <w:szCs w:val="18"/>
              </w:rPr>
            </w:pPr>
            <w:r>
              <w:rPr>
                <w:szCs w:val="18"/>
              </w:rPr>
              <w:t xml:space="preserve">  SUCCEEDED</w:t>
            </w:r>
            <w:r w:rsidRPr="00BB224E">
              <w:rPr>
                <w:szCs w:val="18"/>
              </w:rPr>
              <w:t>,</w:t>
            </w:r>
          </w:p>
          <w:p w14:paraId="0A7BAB2D" w14:textId="77777777" w:rsidR="00BB2CFC" w:rsidRDefault="00BB2CFC" w:rsidP="006F493A">
            <w:pPr>
              <w:pStyle w:val="TAL"/>
              <w:rPr>
                <w:szCs w:val="18"/>
              </w:rPr>
            </w:pPr>
            <w:r>
              <w:rPr>
                <w:szCs w:val="18"/>
              </w:rPr>
              <w:t xml:space="preserve">  PARTIALLY_FAILED,</w:t>
            </w:r>
          </w:p>
          <w:p w14:paraId="45629B9D" w14:textId="77777777" w:rsidR="00BB2CFC" w:rsidRDefault="00BB2CFC" w:rsidP="006F493A">
            <w:pPr>
              <w:pStyle w:val="TAL"/>
              <w:rPr>
                <w:szCs w:val="18"/>
              </w:rPr>
            </w:pPr>
            <w:r>
              <w:rPr>
                <w:szCs w:val="18"/>
              </w:rPr>
              <w:t xml:space="preserve">  FAILED</w:t>
            </w:r>
          </w:p>
          <w:p w14:paraId="72F8ADB3" w14:textId="77777777" w:rsidR="00BB2CFC" w:rsidRPr="00A32054" w:rsidRDefault="00BB2CFC" w:rsidP="006F493A">
            <w:pPr>
              <w:pStyle w:val="TAL"/>
              <w:rPr>
                <w:szCs w:val="18"/>
              </w:rPr>
            </w:pPr>
            <w:r>
              <w:rPr>
                <w:szCs w:val="18"/>
              </w:rPr>
              <w:t>)</w:t>
            </w:r>
          </w:p>
        </w:tc>
        <w:tc>
          <w:tcPr>
            <w:tcW w:w="3965" w:type="dxa"/>
          </w:tcPr>
          <w:p w14:paraId="492C99CC" w14:textId="77777777" w:rsidR="00BB2CFC" w:rsidRPr="00AC292E" w:rsidRDefault="00BB2CFC"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974BAD" w:rsidRDefault="00623B86" w:rsidP="00974BAD">
      <w:pPr>
        <w:pStyle w:val="Heading4"/>
      </w:pPr>
      <w:bookmarkStart w:id="366" w:name="_Toc219487183"/>
      <w:r w:rsidRPr="00974BAD">
        <w:t>11.1.1.</w:t>
      </w:r>
      <w:r w:rsidRPr="00974BAD">
        <w:rPr>
          <w:rFonts w:hint="eastAsia"/>
        </w:rPr>
        <w:t>5</w:t>
      </w:r>
      <w:r w:rsidRPr="00974BAD">
        <w:tab/>
      </w:r>
      <w:bookmarkStart w:id="367" w:name="MCCQCTEMPBM_00000021"/>
      <w:bookmarkEnd w:id="352"/>
      <w:bookmarkEnd w:id="353"/>
      <w:bookmarkEnd w:id="354"/>
      <w:r w:rsidRPr="00974BAD">
        <w:t>Void</w:t>
      </w:r>
      <w:bookmarkEnd w:id="355"/>
      <w:bookmarkEnd w:id="356"/>
      <w:bookmarkEnd w:id="357"/>
      <w:bookmarkEnd w:id="358"/>
      <w:bookmarkEnd w:id="359"/>
      <w:bookmarkEnd w:id="366"/>
      <w:bookmarkEnd w:id="367"/>
    </w:p>
    <w:p w14:paraId="47BE8C49" w14:textId="77777777" w:rsidR="00623B86" w:rsidRPr="00974BAD" w:rsidRDefault="00623B86" w:rsidP="00974BAD">
      <w:pPr>
        <w:pStyle w:val="Heading4"/>
      </w:pPr>
      <w:bookmarkStart w:id="368" w:name="_Toc20494375"/>
      <w:bookmarkStart w:id="369" w:name="_Toc26975395"/>
      <w:bookmarkStart w:id="370" w:name="_Toc35856268"/>
      <w:bookmarkStart w:id="371" w:name="_Toc44001123"/>
      <w:bookmarkStart w:id="372" w:name="_Toc51580722"/>
      <w:bookmarkStart w:id="373" w:name="_Toc52355985"/>
      <w:bookmarkStart w:id="374" w:name="_Toc55227555"/>
      <w:bookmarkStart w:id="375" w:name="_Toc138323108"/>
      <w:bookmarkStart w:id="376" w:name="_Toc219487184"/>
      <w:r w:rsidRPr="00974BAD">
        <w:t>11.1.1.</w:t>
      </w:r>
      <w:r w:rsidRPr="00974BAD">
        <w:rPr>
          <w:rFonts w:hint="eastAsia"/>
        </w:rPr>
        <w:t>6</w:t>
      </w:r>
      <w:r w:rsidRPr="00974BAD">
        <w:tab/>
      </w:r>
      <w:bookmarkStart w:id="377" w:name="MCCQCTEMPBM_00000022"/>
      <w:bookmarkEnd w:id="368"/>
      <w:bookmarkEnd w:id="369"/>
      <w:bookmarkEnd w:id="370"/>
      <w:r w:rsidRPr="00974BAD">
        <w:t>Void</w:t>
      </w:r>
      <w:bookmarkEnd w:id="371"/>
      <w:bookmarkEnd w:id="372"/>
      <w:bookmarkEnd w:id="373"/>
      <w:bookmarkEnd w:id="374"/>
      <w:bookmarkEnd w:id="375"/>
      <w:bookmarkEnd w:id="376"/>
      <w:bookmarkEnd w:id="377"/>
    </w:p>
    <w:p w14:paraId="72B29212" w14:textId="77777777" w:rsidR="00623B86" w:rsidRPr="005662DD" w:rsidRDefault="00623B86" w:rsidP="00623B86">
      <w:pPr>
        <w:pStyle w:val="Heading4"/>
      </w:pPr>
      <w:bookmarkStart w:id="378" w:name="_Toc20494379"/>
      <w:bookmarkStart w:id="379" w:name="_Toc26975399"/>
      <w:bookmarkStart w:id="380" w:name="_Toc35856272"/>
      <w:bookmarkStart w:id="381" w:name="_Toc44001124"/>
      <w:bookmarkStart w:id="382" w:name="_Toc51580723"/>
      <w:bookmarkStart w:id="383" w:name="_Toc52355986"/>
      <w:bookmarkStart w:id="384" w:name="_Toc55227556"/>
      <w:bookmarkStart w:id="385" w:name="_Toc138323109"/>
      <w:bookmarkStart w:id="386" w:name="_Toc219487185"/>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8"/>
      <w:bookmarkEnd w:id="379"/>
      <w:bookmarkEnd w:id="380"/>
      <w:bookmarkEnd w:id="381"/>
      <w:bookmarkEnd w:id="382"/>
      <w:bookmarkEnd w:id="383"/>
      <w:bookmarkEnd w:id="384"/>
      <w:bookmarkEnd w:id="385"/>
      <w:bookmarkEnd w:id="386"/>
    </w:p>
    <w:p w14:paraId="479AB7A5" w14:textId="77777777" w:rsidR="00623B86" w:rsidRDefault="00623B86" w:rsidP="00623B86">
      <w:pPr>
        <w:pStyle w:val="Heading5"/>
      </w:pPr>
      <w:bookmarkStart w:id="387" w:name="_Toc20494380"/>
      <w:bookmarkStart w:id="388" w:name="_Toc26975400"/>
      <w:bookmarkStart w:id="389" w:name="_Toc35856273"/>
      <w:bookmarkStart w:id="390" w:name="_Toc44001125"/>
      <w:bookmarkStart w:id="391" w:name="_Toc51580724"/>
      <w:bookmarkStart w:id="392" w:name="_Toc52355987"/>
      <w:bookmarkStart w:id="393" w:name="_Toc55227557"/>
      <w:bookmarkStart w:id="394" w:name="_Toc138323110"/>
      <w:bookmarkStart w:id="395" w:name="_Toc219487186"/>
      <w:r>
        <w:t>11.1.1.7.1</w:t>
      </w:r>
      <w:r>
        <w:tab/>
        <w:t>Definition</w:t>
      </w:r>
      <w:bookmarkEnd w:id="387"/>
      <w:bookmarkEnd w:id="388"/>
      <w:bookmarkEnd w:id="389"/>
      <w:bookmarkEnd w:id="390"/>
      <w:bookmarkEnd w:id="391"/>
      <w:bookmarkEnd w:id="392"/>
      <w:bookmarkEnd w:id="393"/>
      <w:bookmarkEnd w:id="394"/>
      <w:bookmarkEnd w:id="395"/>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6" w:name="_Toc20494381"/>
      <w:bookmarkStart w:id="397" w:name="_Toc26975401"/>
      <w:bookmarkStart w:id="398" w:name="_Toc35856274"/>
      <w:bookmarkStart w:id="399" w:name="_Toc44001126"/>
      <w:bookmarkStart w:id="400" w:name="_Toc51580725"/>
      <w:bookmarkStart w:id="401" w:name="_Toc52355988"/>
      <w:bookmarkStart w:id="402" w:name="_Toc55227558"/>
      <w:bookmarkStart w:id="403" w:name="_Toc138323111"/>
      <w:bookmarkStart w:id="404" w:name="_Toc219487187"/>
      <w:r>
        <w:lastRenderedPageBreak/>
        <w:t>11.1.1.7.2</w:t>
      </w:r>
      <w:r>
        <w:tab/>
        <w:t>Input parameters</w:t>
      </w:r>
      <w:bookmarkEnd w:id="396"/>
      <w:bookmarkEnd w:id="397"/>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6F493A">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6F493A">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6F493A">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0F64C2CB" w14:textId="77777777" w:rsidR="00623B86" w:rsidRPr="00846C5C" w:rsidRDefault="00623B86" w:rsidP="006F493A">
            <w:pPr>
              <w:pStyle w:val="TAL"/>
              <w:jc w:val="center"/>
              <w:rPr>
                <w:szCs w:val="18"/>
              </w:rPr>
            </w:pPr>
            <w:r w:rsidRPr="009B1F2D">
              <w:rPr>
                <w:szCs w:val="18"/>
              </w:rPr>
              <w:t>M</w:t>
            </w:r>
          </w:p>
        </w:tc>
        <w:tc>
          <w:tcPr>
            <w:tcW w:w="3018" w:type="dxa"/>
          </w:tcPr>
          <w:p w14:paraId="2791A0B7" w14:textId="77777777" w:rsidR="00623B86" w:rsidRPr="004544E4" w:rsidRDefault="00623B86" w:rsidP="006F493A">
            <w:pPr>
              <w:pStyle w:val="TAL"/>
              <w:rPr>
                <w:szCs w:val="18"/>
              </w:rPr>
            </w:pPr>
            <w:r>
              <w:t xml:space="preserve"> </w:t>
            </w:r>
            <w:r w:rsidRPr="0070161B">
              <w:rPr>
                <w:szCs w:val="18"/>
              </w:rPr>
              <w:t>ManagedEntity.objectClass</w:t>
            </w:r>
          </w:p>
        </w:tc>
        <w:tc>
          <w:tcPr>
            <w:tcW w:w="3261" w:type="dxa"/>
          </w:tcPr>
          <w:p w14:paraId="18CF6473" w14:textId="77777777" w:rsidR="00623B86" w:rsidRPr="007E2C0D" w:rsidRDefault="00623B86" w:rsidP="006F493A">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354C7622" w14:textId="77777777" w:rsidR="00623B86" w:rsidRPr="00846C5C" w:rsidRDefault="00623B86" w:rsidP="006F493A">
            <w:pPr>
              <w:pStyle w:val="TAL"/>
              <w:jc w:val="center"/>
              <w:rPr>
                <w:szCs w:val="18"/>
              </w:rPr>
            </w:pPr>
            <w:r w:rsidRPr="009B1F2D">
              <w:rPr>
                <w:szCs w:val="18"/>
              </w:rPr>
              <w:t>M</w:t>
            </w:r>
          </w:p>
        </w:tc>
        <w:tc>
          <w:tcPr>
            <w:tcW w:w="3018" w:type="dxa"/>
          </w:tcPr>
          <w:p w14:paraId="515CCD6B" w14:textId="77777777" w:rsidR="00623B86" w:rsidRPr="004544E4" w:rsidRDefault="00623B86" w:rsidP="006F493A">
            <w:pPr>
              <w:pStyle w:val="TAL"/>
              <w:rPr>
                <w:szCs w:val="18"/>
              </w:rPr>
            </w:pPr>
            <w:r w:rsidRPr="0070161B">
              <w:rPr>
                <w:szCs w:val="18"/>
              </w:rPr>
              <w:t>ManagedEntity.objectInstance</w:t>
            </w:r>
          </w:p>
        </w:tc>
        <w:tc>
          <w:tcPr>
            <w:tcW w:w="3261" w:type="dxa"/>
          </w:tcPr>
          <w:p w14:paraId="70415E41" w14:textId="77777777" w:rsidR="00623B86" w:rsidRPr="001E0433" w:rsidRDefault="00623B86" w:rsidP="006F493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263EDD0D" w14:textId="77777777" w:rsidR="00623B86" w:rsidRPr="00846C5C" w:rsidRDefault="00623B86" w:rsidP="006F493A">
            <w:pPr>
              <w:pStyle w:val="TAL"/>
              <w:jc w:val="center"/>
              <w:rPr>
                <w:szCs w:val="18"/>
              </w:rPr>
            </w:pPr>
            <w:r w:rsidRPr="009B1F2D">
              <w:rPr>
                <w:szCs w:val="18"/>
              </w:rPr>
              <w:t>M</w:t>
            </w:r>
          </w:p>
        </w:tc>
        <w:tc>
          <w:tcPr>
            <w:tcW w:w="3018" w:type="dxa"/>
          </w:tcPr>
          <w:p w14:paraId="54B302D4"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6F493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6F493A">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3D45BE99" w14:textId="77777777" w:rsidR="00623B86" w:rsidRPr="005563DD" w:rsidRDefault="00623B86" w:rsidP="006F493A">
            <w:pPr>
              <w:pStyle w:val="TAL"/>
              <w:jc w:val="center"/>
              <w:rPr>
                <w:szCs w:val="18"/>
              </w:rPr>
            </w:pPr>
            <w:r w:rsidRPr="005563DD">
              <w:rPr>
                <w:szCs w:val="18"/>
              </w:rPr>
              <w:t>M</w:t>
            </w:r>
          </w:p>
        </w:tc>
        <w:tc>
          <w:tcPr>
            <w:tcW w:w="3018" w:type="dxa"/>
          </w:tcPr>
          <w:p w14:paraId="37ADCCE6" w14:textId="77777777" w:rsidR="00623B86" w:rsidRPr="00846C5C" w:rsidRDefault="00623B86" w:rsidP="006F493A">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6F493A">
            <w:pPr>
              <w:pStyle w:val="TAL"/>
              <w:rPr>
                <w:szCs w:val="18"/>
              </w:rPr>
            </w:pPr>
          </w:p>
        </w:tc>
        <w:tc>
          <w:tcPr>
            <w:tcW w:w="3261" w:type="dxa"/>
          </w:tcPr>
          <w:p w14:paraId="399AAD70" w14:textId="77777777" w:rsidR="00623B86" w:rsidRPr="004544E4" w:rsidRDefault="00623B86" w:rsidP="006F493A">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1CBA9DA5" w14:textId="77777777" w:rsidR="00623B86" w:rsidRPr="005563DD" w:rsidRDefault="00623B86" w:rsidP="006F493A">
            <w:pPr>
              <w:pStyle w:val="TAL"/>
              <w:jc w:val="center"/>
              <w:rPr>
                <w:szCs w:val="18"/>
              </w:rPr>
            </w:pPr>
            <w:r w:rsidRPr="005563DD">
              <w:rPr>
                <w:szCs w:val="18"/>
              </w:rPr>
              <w:t>M</w:t>
            </w:r>
          </w:p>
        </w:tc>
        <w:tc>
          <w:tcPr>
            <w:tcW w:w="3018" w:type="dxa"/>
          </w:tcPr>
          <w:p w14:paraId="3E3E96B6" w14:textId="77777777" w:rsidR="00623B86" w:rsidRPr="00846C5C" w:rsidRDefault="00623B86" w:rsidP="006F493A">
            <w:pPr>
              <w:pStyle w:val="TAL"/>
              <w:rPr>
                <w:szCs w:val="18"/>
              </w:rPr>
            </w:pPr>
            <w:r w:rsidRPr="009B1F2D">
              <w:rPr>
                <w:szCs w:val="18"/>
              </w:rPr>
              <w:t xml:space="preserve">It indicates the MOICreation event time. </w:t>
            </w:r>
          </w:p>
        </w:tc>
        <w:tc>
          <w:tcPr>
            <w:tcW w:w="3261" w:type="dxa"/>
          </w:tcPr>
          <w:p w14:paraId="0228A0CF" w14:textId="693DFE78" w:rsidR="00623B86" w:rsidRPr="002B66C8" w:rsidRDefault="00963FCF" w:rsidP="006F493A">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46A2B818" w14:textId="77777777" w:rsidR="00623B86" w:rsidRPr="005563DD" w:rsidRDefault="00623B86" w:rsidP="006F493A">
            <w:pPr>
              <w:pStyle w:val="TAL"/>
              <w:jc w:val="center"/>
              <w:rPr>
                <w:szCs w:val="18"/>
              </w:rPr>
            </w:pPr>
            <w:r w:rsidRPr="005563DD">
              <w:rPr>
                <w:szCs w:val="18"/>
              </w:rPr>
              <w:t>M</w:t>
            </w:r>
          </w:p>
        </w:tc>
        <w:tc>
          <w:tcPr>
            <w:tcW w:w="3018" w:type="dxa"/>
          </w:tcPr>
          <w:p w14:paraId="6B7D4709" w14:textId="44B48E87" w:rsidR="00623B86" w:rsidRPr="004544E4" w:rsidRDefault="005B2D18" w:rsidP="006F493A">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6F493A">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r>
              <w:rPr>
                <w:rFonts w:cs="Arial"/>
              </w:rPr>
              <w:t>sequenceNo</w:t>
            </w:r>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r>
              <w:rPr>
                <w:rFonts w:cs="Arial"/>
              </w:rPr>
              <w:t>subscriptionId</w:t>
            </w:r>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r w:rsidRPr="001D11CC">
              <w:rPr>
                <w:rFonts w:cs="Arial"/>
                <w:szCs w:val="18"/>
              </w:rPr>
              <w:t>correlatedNotifications</w:t>
            </w:r>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r w:rsidRPr="001D11CC">
              <w:rPr>
                <w:rFonts w:cs="Arial"/>
                <w:szCs w:val="18"/>
              </w:rPr>
              <w:t>additionalText</w:t>
            </w:r>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It can contain further information in text on the event of the ManagedEntity(s).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r w:rsidRPr="001D11CC">
              <w:rPr>
                <w:rFonts w:cs="Arial"/>
                <w:szCs w:val="18"/>
              </w:rPr>
              <w:t>sourceIndicator</w:t>
            </w:r>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r w:rsidRPr="00BB224E">
              <w:rPr>
                <w:szCs w:val="18"/>
              </w:rPr>
              <w:t>Resource_operation,</w:t>
            </w:r>
          </w:p>
          <w:p w14:paraId="09BCF239" w14:textId="77777777" w:rsidR="001D744B" w:rsidRPr="004544E4" w:rsidRDefault="001D744B" w:rsidP="001D744B">
            <w:pPr>
              <w:pStyle w:val="TAL"/>
              <w:rPr>
                <w:szCs w:val="18"/>
              </w:rPr>
            </w:pPr>
            <w:r w:rsidRPr="004544E4">
              <w:rPr>
                <w:szCs w:val="18"/>
              </w:rPr>
              <w:t>Management_operation,</w:t>
            </w:r>
          </w:p>
          <w:p w14:paraId="30A5215E" w14:textId="77777777" w:rsidR="001D744B" w:rsidRPr="007E2C0D" w:rsidRDefault="001D744B" w:rsidP="001D744B">
            <w:pPr>
              <w:pStyle w:val="TAL"/>
              <w:rPr>
                <w:szCs w:val="18"/>
              </w:rPr>
            </w:pPr>
            <w:r w:rsidRPr="002B66C8">
              <w:rPr>
                <w:szCs w:val="18"/>
              </w:rPr>
              <w:t xml:space="preserve">SON_operation,Unknown)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r w:rsidRPr="001D11CC">
              <w:rPr>
                <w:rFonts w:cs="Arial"/>
                <w:szCs w:val="18"/>
              </w:rPr>
              <w:t>attributeList</w:t>
            </w:r>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&lt;AttributeName, AttributeValue&gt;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5" w:name="_Toc20494382"/>
      <w:bookmarkStart w:id="406" w:name="_Toc26975402"/>
      <w:bookmarkStart w:id="407" w:name="_Toc35856275"/>
      <w:bookmarkStart w:id="408" w:name="_Toc44001127"/>
      <w:bookmarkStart w:id="409" w:name="_Toc51580726"/>
      <w:bookmarkStart w:id="410" w:name="_Toc52355989"/>
      <w:bookmarkStart w:id="411" w:name="_Toc55227559"/>
      <w:bookmarkStart w:id="412" w:name="_Toc138323112"/>
      <w:bookmarkStart w:id="413" w:name="_Toc219487188"/>
      <w:r>
        <w:lastRenderedPageBreak/>
        <w:t>11.1.1.7.3</w:t>
      </w:r>
      <w:r>
        <w:tab/>
        <w:t>Triggering event</w:t>
      </w:r>
      <w:bookmarkEnd w:id="405"/>
      <w:bookmarkEnd w:id="406"/>
      <w:bookmarkEnd w:id="407"/>
      <w:bookmarkEnd w:id="408"/>
      <w:bookmarkEnd w:id="409"/>
      <w:bookmarkEnd w:id="410"/>
      <w:bookmarkEnd w:id="411"/>
      <w:bookmarkEnd w:id="412"/>
      <w:bookmarkEnd w:id="413"/>
    </w:p>
    <w:p w14:paraId="1589C13D" w14:textId="77777777" w:rsidR="00623B86" w:rsidRDefault="00623B86" w:rsidP="00974BAD">
      <w:pPr>
        <w:pStyle w:val="H6"/>
      </w:pPr>
      <w:bookmarkStart w:id="414" w:name="_Toc20494383"/>
      <w:bookmarkStart w:id="415" w:name="_Toc26975403"/>
      <w:bookmarkStart w:id="416" w:name="_Toc35856276"/>
      <w:bookmarkStart w:id="417" w:name="_Toc44001128"/>
      <w:bookmarkStart w:id="418" w:name="_Toc51580727"/>
      <w:bookmarkStart w:id="419" w:name="_Toc52355990"/>
      <w:bookmarkStart w:id="420" w:name="_Toc55227560"/>
      <w:bookmarkStart w:id="421" w:name="_Toc138323113"/>
      <w:r>
        <w:t>11.1.1.7.3.1</w:t>
      </w:r>
      <w:r>
        <w:tab/>
        <w:t>From-state</w:t>
      </w:r>
      <w:bookmarkEnd w:id="414"/>
      <w:bookmarkEnd w:id="415"/>
      <w:bookmarkEnd w:id="416"/>
      <w:bookmarkEnd w:id="417"/>
      <w:bookmarkEnd w:id="418"/>
      <w:bookmarkEnd w:id="419"/>
      <w:bookmarkEnd w:id="420"/>
      <w:bookmarkEnd w:id="421"/>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6F493A">
        <w:trPr>
          <w:jc w:val="center"/>
        </w:trPr>
        <w:tc>
          <w:tcPr>
            <w:tcW w:w="1851" w:type="pct"/>
            <w:shd w:val="clear" w:color="auto" w:fill="BFBFBF"/>
          </w:tcPr>
          <w:p w14:paraId="4E898185"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6F493A">
            <w:pPr>
              <w:pStyle w:val="TAH"/>
              <w:rPr>
                <w:szCs w:val="18"/>
              </w:rPr>
            </w:pPr>
            <w:r w:rsidRPr="009B1F2D">
              <w:rPr>
                <w:szCs w:val="18"/>
              </w:rPr>
              <w:t>Definition</w:t>
            </w:r>
          </w:p>
        </w:tc>
      </w:tr>
      <w:tr w:rsidR="00623B86" w:rsidRPr="009B1F2D" w14:paraId="4D9E0403" w14:textId="77777777" w:rsidTr="006F493A">
        <w:trPr>
          <w:jc w:val="center"/>
        </w:trPr>
        <w:tc>
          <w:tcPr>
            <w:tcW w:w="1851" w:type="pct"/>
          </w:tcPr>
          <w:p w14:paraId="0B28A9FA" w14:textId="77777777" w:rsidR="00623B86" w:rsidRPr="001D11CC" w:rsidRDefault="00623B86" w:rsidP="006F493A">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6F493A">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974BAD">
      <w:pPr>
        <w:pStyle w:val="H6"/>
      </w:pPr>
      <w:bookmarkStart w:id="422" w:name="_Toc20494384"/>
      <w:bookmarkStart w:id="423" w:name="_Toc26975404"/>
      <w:bookmarkStart w:id="424" w:name="_Toc35856277"/>
      <w:bookmarkStart w:id="425" w:name="_Toc44001129"/>
      <w:bookmarkStart w:id="426" w:name="_Toc51580728"/>
      <w:bookmarkStart w:id="427" w:name="_Toc52355991"/>
      <w:bookmarkStart w:id="428" w:name="_Toc55227561"/>
      <w:bookmarkStart w:id="429" w:name="_Toc138323114"/>
      <w:r>
        <w:t>11.1.1.7.3.2</w:t>
      </w:r>
      <w:r>
        <w:tab/>
        <w:t>To-state</w:t>
      </w:r>
      <w:bookmarkEnd w:id="422"/>
      <w:bookmarkEnd w:id="423"/>
      <w:bookmarkEnd w:id="424"/>
      <w:bookmarkEnd w:id="425"/>
      <w:bookmarkEnd w:id="426"/>
      <w:bookmarkEnd w:id="427"/>
      <w:bookmarkEnd w:id="428"/>
      <w:bookmarkEnd w:id="429"/>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6F493A">
        <w:trPr>
          <w:jc w:val="center"/>
        </w:trPr>
        <w:tc>
          <w:tcPr>
            <w:tcW w:w="1742" w:type="pct"/>
            <w:shd w:val="clear" w:color="auto" w:fill="BFBFBF"/>
          </w:tcPr>
          <w:p w14:paraId="2FFC0E47" w14:textId="77777777" w:rsidR="00623B86" w:rsidRPr="004544E4" w:rsidRDefault="00623B86" w:rsidP="006F493A">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6F493A">
            <w:pPr>
              <w:pStyle w:val="TAH"/>
              <w:rPr>
                <w:szCs w:val="18"/>
              </w:rPr>
            </w:pPr>
            <w:r w:rsidRPr="009B1F2D">
              <w:rPr>
                <w:szCs w:val="18"/>
              </w:rPr>
              <w:t>Definition</w:t>
            </w:r>
          </w:p>
        </w:tc>
      </w:tr>
      <w:tr w:rsidR="00623B86" w:rsidRPr="009B1F2D" w14:paraId="3D591468" w14:textId="77777777" w:rsidTr="006F493A">
        <w:trPr>
          <w:jc w:val="center"/>
        </w:trPr>
        <w:tc>
          <w:tcPr>
            <w:tcW w:w="1742" w:type="pct"/>
          </w:tcPr>
          <w:p w14:paraId="4781BF9A" w14:textId="77777777" w:rsidR="00623B86" w:rsidRPr="001D11CC" w:rsidRDefault="00623B86" w:rsidP="006F493A">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0" w:name="_Toc20494385"/>
      <w:bookmarkStart w:id="431" w:name="_Toc26975405"/>
      <w:bookmarkStart w:id="432" w:name="_Toc35856278"/>
      <w:bookmarkStart w:id="433" w:name="_Toc44001130"/>
      <w:bookmarkStart w:id="434" w:name="_Toc51580729"/>
      <w:bookmarkStart w:id="435" w:name="_Toc52355992"/>
      <w:bookmarkStart w:id="436" w:name="_Toc55227562"/>
      <w:bookmarkStart w:id="437" w:name="_Toc138323115"/>
      <w:bookmarkStart w:id="438" w:name="_Toc219487189"/>
      <w:r>
        <w:t>11.1.</w:t>
      </w:r>
      <w:r>
        <w:rPr>
          <w:rFonts w:hint="eastAsia"/>
          <w:lang w:eastAsia="zh-CN"/>
        </w:rPr>
        <w:t>1</w:t>
      </w:r>
      <w:r>
        <w:t>.8</w:t>
      </w:r>
      <w:r>
        <w:tab/>
        <w:t xml:space="preserve">Notification </w:t>
      </w:r>
      <w:r w:rsidRPr="001D11CC">
        <w:rPr>
          <w:rFonts w:cs="Arial"/>
        </w:rPr>
        <w:t>notifyMOIDeletion</w:t>
      </w:r>
      <w:bookmarkEnd w:id="430"/>
      <w:bookmarkEnd w:id="431"/>
      <w:bookmarkEnd w:id="432"/>
      <w:bookmarkEnd w:id="433"/>
      <w:bookmarkEnd w:id="434"/>
      <w:bookmarkEnd w:id="435"/>
      <w:bookmarkEnd w:id="436"/>
      <w:bookmarkEnd w:id="437"/>
      <w:bookmarkEnd w:id="438"/>
    </w:p>
    <w:p w14:paraId="76070DD9" w14:textId="77777777" w:rsidR="00623B86" w:rsidRPr="00CF2F3C" w:rsidRDefault="00623B86" w:rsidP="00623B86">
      <w:pPr>
        <w:pStyle w:val="Heading5"/>
      </w:pPr>
      <w:bookmarkStart w:id="439" w:name="_Toc20494386"/>
      <w:bookmarkStart w:id="440" w:name="_Toc26975406"/>
      <w:bookmarkStart w:id="441" w:name="_Toc35856279"/>
      <w:bookmarkStart w:id="442" w:name="_Toc44001131"/>
      <w:bookmarkStart w:id="443" w:name="_Toc51580730"/>
      <w:bookmarkStart w:id="444" w:name="_Toc52355993"/>
      <w:bookmarkStart w:id="445" w:name="_Toc55227563"/>
      <w:bookmarkStart w:id="446" w:name="_Toc138323116"/>
      <w:bookmarkStart w:id="447" w:name="_Toc219487190"/>
      <w:r>
        <w:t>11.1.1.8.1</w:t>
      </w:r>
      <w:r>
        <w:tab/>
        <w:t>Definition</w:t>
      </w:r>
      <w:bookmarkEnd w:id="439"/>
      <w:bookmarkEnd w:id="440"/>
      <w:bookmarkEnd w:id="441"/>
      <w:bookmarkEnd w:id="442"/>
      <w:bookmarkEnd w:id="443"/>
      <w:bookmarkEnd w:id="444"/>
      <w:bookmarkEnd w:id="445"/>
      <w:bookmarkEnd w:id="446"/>
      <w:bookmarkEnd w:id="447"/>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8" w:name="_Toc20494387"/>
      <w:bookmarkStart w:id="449" w:name="_Toc26975407"/>
      <w:bookmarkStart w:id="450" w:name="_Toc35856280"/>
      <w:bookmarkStart w:id="451" w:name="_Toc44001132"/>
      <w:bookmarkStart w:id="452" w:name="_Toc51580731"/>
      <w:bookmarkStart w:id="453" w:name="_Toc52355994"/>
      <w:bookmarkStart w:id="454" w:name="_Toc55227564"/>
      <w:bookmarkStart w:id="455" w:name="_Toc138323117"/>
      <w:bookmarkStart w:id="456" w:name="_Toc219487191"/>
      <w:r>
        <w:lastRenderedPageBreak/>
        <w:t>11.1.1.8.2</w:t>
      </w:r>
      <w:r>
        <w:tab/>
        <w:t>Input parameters</w:t>
      </w:r>
      <w:bookmarkEnd w:id="448"/>
      <w:bookmarkEnd w:id="449"/>
      <w:bookmarkEnd w:id="450"/>
      <w:bookmarkEnd w:id="451"/>
      <w:bookmarkEnd w:id="452"/>
      <w:bookmarkEnd w:id="453"/>
      <w:bookmarkEnd w:id="454"/>
      <w:bookmarkEnd w:id="455"/>
      <w:bookmarkEnd w:id="4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6F493A">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6F493A">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6F493A">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6F493A">
            <w:pPr>
              <w:pStyle w:val="TAL"/>
              <w:rPr>
                <w:rFonts w:cs="Arial"/>
                <w:szCs w:val="18"/>
              </w:rPr>
            </w:pPr>
            <w:r w:rsidRPr="001D11CC">
              <w:rPr>
                <w:rFonts w:cs="Arial"/>
                <w:szCs w:val="18"/>
              </w:rPr>
              <w:t>objectClass</w:t>
            </w:r>
          </w:p>
        </w:tc>
        <w:tc>
          <w:tcPr>
            <w:tcW w:w="414" w:type="dxa"/>
          </w:tcPr>
          <w:p w14:paraId="5F0C2868" w14:textId="77777777" w:rsidR="00623B86" w:rsidRPr="00846C5C" w:rsidRDefault="00623B86" w:rsidP="006F493A">
            <w:pPr>
              <w:pStyle w:val="TAL"/>
              <w:jc w:val="center"/>
              <w:rPr>
                <w:szCs w:val="18"/>
              </w:rPr>
            </w:pPr>
            <w:r w:rsidRPr="009B1F2D">
              <w:rPr>
                <w:szCs w:val="18"/>
              </w:rPr>
              <w:t>M</w:t>
            </w:r>
          </w:p>
        </w:tc>
        <w:tc>
          <w:tcPr>
            <w:tcW w:w="3037" w:type="dxa"/>
          </w:tcPr>
          <w:p w14:paraId="7076F9A4" w14:textId="77777777" w:rsidR="00623B86" w:rsidRPr="004544E4" w:rsidRDefault="00623B86" w:rsidP="006F493A">
            <w:pPr>
              <w:pStyle w:val="TAL"/>
              <w:rPr>
                <w:szCs w:val="18"/>
              </w:rPr>
            </w:pPr>
            <w:r>
              <w:t xml:space="preserve"> </w:t>
            </w:r>
            <w:r w:rsidRPr="0070161B">
              <w:rPr>
                <w:szCs w:val="18"/>
              </w:rPr>
              <w:t>ManagedEntity.objectClass</w:t>
            </w:r>
          </w:p>
        </w:tc>
        <w:tc>
          <w:tcPr>
            <w:tcW w:w="3241" w:type="dxa"/>
          </w:tcPr>
          <w:p w14:paraId="1F53FCF2" w14:textId="77777777" w:rsidR="00623B86" w:rsidRPr="001E0433" w:rsidRDefault="00623B86" w:rsidP="006F493A">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6F493A">
            <w:pPr>
              <w:pStyle w:val="TAL"/>
              <w:rPr>
                <w:rFonts w:cs="Arial"/>
                <w:szCs w:val="18"/>
              </w:rPr>
            </w:pPr>
            <w:r w:rsidRPr="001D11CC">
              <w:rPr>
                <w:rFonts w:cs="Arial"/>
                <w:szCs w:val="18"/>
              </w:rPr>
              <w:t>objectInstance</w:t>
            </w:r>
          </w:p>
        </w:tc>
        <w:tc>
          <w:tcPr>
            <w:tcW w:w="414" w:type="dxa"/>
          </w:tcPr>
          <w:p w14:paraId="1BB2915D" w14:textId="77777777" w:rsidR="00623B86" w:rsidRPr="00846C5C" w:rsidRDefault="00623B86" w:rsidP="006F493A">
            <w:pPr>
              <w:pStyle w:val="TAL"/>
              <w:jc w:val="center"/>
              <w:rPr>
                <w:szCs w:val="18"/>
              </w:rPr>
            </w:pPr>
            <w:r w:rsidRPr="009B1F2D">
              <w:rPr>
                <w:szCs w:val="18"/>
              </w:rPr>
              <w:t>M</w:t>
            </w:r>
          </w:p>
        </w:tc>
        <w:tc>
          <w:tcPr>
            <w:tcW w:w="3037" w:type="dxa"/>
          </w:tcPr>
          <w:p w14:paraId="2C7F55E2" w14:textId="77777777" w:rsidR="00623B86" w:rsidRPr="004544E4" w:rsidRDefault="00623B86" w:rsidP="006F493A">
            <w:pPr>
              <w:pStyle w:val="TAL"/>
              <w:rPr>
                <w:szCs w:val="18"/>
              </w:rPr>
            </w:pPr>
            <w:r w:rsidRPr="0070161B">
              <w:rPr>
                <w:szCs w:val="18"/>
              </w:rPr>
              <w:t>ManagedEntity.objectInstance</w:t>
            </w:r>
          </w:p>
        </w:tc>
        <w:tc>
          <w:tcPr>
            <w:tcW w:w="3241" w:type="dxa"/>
          </w:tcPr>
          <w:p w14:paraId="2C0E8250" w14:textId="77777777" w:rsidR="00623B86" w:rsidRPr="001E0433" w:rsidRDefault="00623B86" w:rsidP="006F493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6F493A">
            <w:pPr>
              <w:pStyle w:val="TAL"/>
              <w:rPr>
                <w:rFonts w:cs="Arial"/>
                <w:szCs w:val="18"/>
              </w:rPr>
            </w:pPr>
            <w:r w:rsidRPr="001D11CC">
              <w:rPr>
                <w:rFonts w:cs="Arial"/>
                <w:szCs w:val="18"/>
              </w:rPr>
              <w:t>notificationId</w:t>
            </w:r>
          </w:p>
        </w:tc>
        <w:tc>
          <w:tcPr>
            <w:tcW w:w="414" w:type="dxa"/>
          </w:tcPr>
          <w:p w14:paraId="108EE313" w14:textId="77777777" w:rsidR="00623B86" w:rsidRPr="00846C5C" w:rsidRDefault="00623B86" w:rsidP="006F493A">
            <w:pPr>
              <w:pStyle w:val="TAL"/>
              <w:jc w:val="center"/>
              <w:rPr>
                <w:szCs w:val="18"/>
              </w:rPr>
            </w:pPr>
            <w:r w:rsidRPr="009B1F2D">
              <w:rPr>
                <w:szCs w:val="18"/>
              </w:rPr>
              <w:t>M</w:t>
            </w:r>
          </w:p>
        </w:tc>
        <w:tc>
          <w:tcPr>
            <w:tcW w:w="3037" w:type="dxa"/>
          </w:tcPr>
          <w:p w14:paraId="54AA112A"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6F493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6F493A">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6F493A">
            <w:pPr>
              <w:pStyle w:val="TAL"/>
              <w:rPr>
                <w:rFonts w:cs="Arial"/>
                <w:szCs w:val="18"/>
              </w:rPr>
            </w:pPr>
            <w:r w:rsidRPr="001D11CC">
              <w:rPr>
                <w:rFonts w:cs="Arial"/>
                <w:szCs w:val="18"/>
              </w:rPr>
              <w:t>notificationType</w:t>
            </w:r>
          </w:p>
        </w:tc>
        <w:tc>
          <w:tcPr>
            <w:tcW w:w="414" w:type="dxa"/>
          </w:tcPr>
          <w:p w14:paraId="0FAA7417" w14:textId="77777777" w:rsidR="00623B86" w:rsidRPr="005563DD" w:rsidRDefault="00623B86" w:rsidP="006F493A">
            <w:pPr>
              <w:pStyle w:val="TAL"/>
              <w:jc w:val="center"/>
              <w:rPr>
                <w:szCs w:val="18"/>
              </w:rPr>
            </w:pPr>
            <w:r w:rsidRPr="005563DD">
              <w:rPr>
                <w:szCs w:val="18"/>
              </w:rPr>
              <w:t>M</w:t>
            </w:r>
          </w:p>
        </w:tc>
        <w:tc>
          <w:tcPr>
            <w:tcW w:w="3037" w:type="dxa"/>
          </w:tcPr>
          <w:p w14:paraId="19345749" w14:textId="77777777" w:rsidR="00623B86" w:rsidRPr="00A32054" w:rsidRDefault="00623B86" w:rsidP="006F493A">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6F493A">
            <w:pPr>
              <w:pStyle w:val="TAL"/>
              <w:rPr>
                <w:szCs w:val="18"/>
              </w:rPr>
            </w:pPr>
          </w:p>
        </w:tc>
        <w:tc>
          <w:tcPr>
            <w:tcW w:w="3241" w:type="dxa"/>
          </w:tcPr>
          <w:p w14:paraId="4BAF057C" w14:textId="77777777" w:rsidR="00623B86" w:rsidRPr="002B66C8" w:rsidRDefault="00623B86" w:rsidP="006F493A">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6F493A">
            <w:pPr>
              <w:pStyle w:val="TAL"/>
              <w:rPr>
                <w:rFonts w:cs="Arial"/>
                <w:szCs w:val="18"/>
              </w:rPr>
            </w:pPr>
            <w:r w:rsidRPr="001D11CC">
              <w:rPr>
                <w:rFonts w:cs="Arial"/>
                <w:szCs w:val="18"/>
              </w:rPr>
              <w:t>eventTime</w:t>
            </w:r>
          </w:p>
        </w:tc>
        <w:tc>
          <w:tcPr>
            <w:tcW w:w="414" w:type="dxa"/>
          </w:tcPr>
          <w:p w14:paraId="207534F8" w14:textId="77777777" w:rsidR="00623B86" w:rsidRPr="005563DD" w:rsidRDefault="00623B86" w:rsidP="006F493A">
            <w:pPr>
              <w:pStyle w:val="TAL"/>
              <w:jc w:val="center"/>
              <w:rPr>
                <w:szCs w:val="18"/>
              </w:rPr>
            </w:pPr>
            <w:r w:rsidRPr="005563DD">
              <w:rPr>
                <w:szCs w:val="18"/>
              </w:rPr>
              <w:t>M</w:t>
            </w:r>
          </w:p>
        </w:tc>
        <w:tc>
          <w:tcPr>
            <w:tcW w:w="3037" w:type="dxa"/>
          </w:tcPr>
          <w:p w14:paraId="4B7DD4D4" w14:textId="77777777" w:rsidR="00623B86" w:rsidRPr="00846C5C" w:rsidRDefault="00623B86" w:rsidP="006F493A">
            <w:pPr>
              <w:pStyle w:val="TAL"/>
              <w:rPr>
                <w:szCs w:val="18"/>
              </w:rPr>
            </w:pPr>
            <w:r w:rsidRPr="009B1F2D">
              <w:rPr>
                <w:szCs w:val="18"/>
              </w:rPr>
              <w:t>It indicates the MOIDeletion event time.</w:t>
            </w:r>
          </w:p>
        </w:tc>
        <w:tc>
          <w:tcPr>
            <w:tcW w:w="3241" w:type="dxa"/>
          </w:tcPr>
          <w:p w14:paraId="355A99FA" w14:textId="7C378424" w:rsidR="00623B86" w:rsidRPr="004544E4" w:rsidRDefault="00963FCF" w:rsidP="006F493A">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6F493A">
            <w:pPr>
              <w:pStyle w:val="TAL"/>
              <w:rPr>
                <w:rFonts w:cs="Arial"/>
                <w:szCs w:val="18"/>
              </w:rPr>
            </w:pPr>
            <w:r w:rsidRPr="001D11CC">
              <w:rPr>
                <w:rFonts w:cs="Arial"/>
                <w:szCs w:val="18"/>
              </w:rPr>
              <w:t>systemDN</w:t>
            </w:r>
          </w:p>
        </w:tc>
        <w:tc>
          <w:tcPr>
            <w:tcW w:w="414" w:type="dxa"/>
          </w:tcPr>
          <w:p w14:paraId="1EFE96DF" w14:textId="77777777" w:rsidR="00623B86" w:rsidRPr="005563DD" w:rsidRDefault="00623B86" w:rsidP="006F493A">
            <w:pPr>
              <w:pStyle w:val="TAL"/>
              <w:jc w:val="center"/>
              <w:rPr>
                <w:szCs w:val="18"/>
              </w:rPr>
            </w:pPr>
            <w:r w:rsidRPr="005563DD">
              <w:rPr>
                <w:szCs w:val="18"/>
              </w:rPr>
              <w:t>M</w:t>
            </w:r>
          </w:p>
        </w:tc>
        <w:tc>
          <w:tcPr>
            <w:tcW w:w="3037" w:type="dxa"/>
          </w:tcPr>
          <w:p w14:paraId="27EEB73D" w14:textId="52039E0F" w:rsidR="00623B86" w:rsidRPr="004544E4" w:rsidRDefault="009D14CC" w:rsidP="006F493A">
            <w:pPr>
              <w:pStyle w:val="TAL"/>
              <w:rPr>
                <w:szCs w:val="18"/>
              </w:rPr>
            </w:pPr>
            <w:r>
              <w:rPr>
                <w:rFonts w:cs="Arial"/>
              </w:rPr>
              <w:t>See clause 11.0.2</w:t>
            </w:r>
          </w:p>
        </w:tc>
        <w:tc>
          <w:tcPr>
            <w:tcW w:w="3241" w:type="dxa"/>
          </w:tcPr>
          <w:p w14:paraId="0BF86AEB" w14:textId="77777777" w:rsidR="00623B86" w:rsidRPr="002B66C8" w:rsidRDefault="00623B86" w:rsidP="006F493A">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r>
              <w:rPr>
                <w:rFonts w:cs="Arial"/>
              </w:rPr>
              <w:t>sequenceNo</w:t>
            </w:r>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r>
              <w:rPr>
                <w:rFonts w:cs="Arial"/>
              </w:rPr>
              <w:t>subscriptionId</w:t>
            </w:r>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r w:rsidRPr="001D11CC">
              <w:rPr>
                <w:rFonts w:cs="Arial"/>
                <w:szCs w:val="18"/>
              </w:rPr>
              <w:t>correlatedNotifications</w:t>
            </w:r>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r w:rsidRPr="001D11CC">
              <w:rPr>
                <w:rFonts w:cs="Arial"/>
                <w:szCs w:val="18"/>
              </w:rPr>
              <w:t>additionalText</w:t>
            </w:r>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r w:rsidRPr="001D11CC">
              <w:rPr>
                <w:rFonts w:cs="Arial"/>
                <w:szCs w:val="18"/>
              </w:rPr>
              <w:t>sourceIndicator</w:t>
            </w:r>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r w:rsidRPr="00BB224E">
              <w:rPr>
                <w:szCs w:val="18"/>
              </w:rPr>
              <w:t>Resource_operation,</w:t>
            </w:r>
          </w:p>
          <w:p w14:paraId="51C8691A" w14:textId="77777777" w:rsidR="00922981" w:rsidRPr="004544E4" w:rsidRDefault="00922981" w:rsidP="00922981">
            <w:pPr>
              <w:pStyle w:val="TAL"/>
              <w:rPr>
                <w:szCs w:val="18"/>
              </w:rPr>
            </w:pPr>
            <w:r w:rsidRPr="004544E4">
              <w:rPr>
                <w:szCs w:val="18"/>
              </w:rPr>
              <w:t>Management_operation,</w:t>
            </w:r>
          </w:p>
          <w:p w14:paraId="1074EB2E" w14:textId="77777777" w:rsidR="00922981" w:rsidRPr="002B66C8" w:rsidRDefault="00922981" w:rsidP="00922981">
            <w:pPr>
              <w:pStyle w:val="TAL"/>
              <w:rPr>
                <w:szCs w:val="18"/>
              </w:rPr>
            </w:pPr>
            <w:r w:rsidRPr="002B66C8">
              <w:rPr>
                <w:szCs w:val="18"/>
              </w:rPr>
              <w:t xml:space="preserve">SON_operation,Unknown)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r w:rsidRPr="001D11CC">
              <w:rPr>
                <w:rFonts w:cs="Arial"/>
                <w:szCs w:val="18"/>
              </w:rPr>
              <w:t>attributeList</w:t>
            </w:r>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&lt;AttributeName, AttributeValue&gt;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Pr="00532FBF" w:rsidRDefault="00623B86" w:rsidP="00532FBF"/>
    <w:p w14:paraId="172980E6" w14:textId="77777777" w:rsidR="00623B86" w:rsidRDefault="00623B86" w:rsidP="00623B86">
      <w:pPr>
        <w:pStyle w:val="Heading5"/>
      </w:pPr>
      <w:bookmarkStart w:id="457" w:name="_Toc20494388"/>
      <w:bookmarkStart w:id="458" w:name="_Toc26975408"/>
      <w:bookmarkStart w:id="459" w:name="_Toc35856281"/>
      <w:bookmarkStart w:id="460" w:name="_Toc44001133"/>
      <w:bookmarkStart w:id="461" w:name="_Toc51580732"/>
      <w:bookmarkStart w:id="462" w:name="_Toc52355995"/>
      <w:bookmarkStart w:id="463" w:name="_Toc55227565"/>
      <w:bookmarkStart w:id="464" w:name="_Toc138323118"/>
      <w:bookmarkStart w:id="465" w:name="_Toc219487192"/>
      <w:r>
        <w:lastRenderedPageBreak/>
        <w:t>11.1.1.8.3</w:t>
      </w:r>
      <w:r>
        <w:tab/>
        <w:t>Triggering event</w:t>
      </w:r>
      <w:bookmarkEnd w:id="457"/>
      <w:bookmarkEnd w:id="458"/>
      <w:bookmarkEnd w:id="459"/>
      <w:bookmarkEnd w:id="460"/>
      <w:bookmarkEnd w:id="461"/>
      <w:bookmarkEnd w:id="462"/>
      <w:bookmarkEnd w:id="463"/>
      <w:bookmarkEnd w:id="464"/>
      <w:bookmarkEnd w:id="465"/>
    </w:p>
    <w:p w14:paraId="2E42C628" w14:textId="77777777" w:rsidR="00623B86" w:rsidRDefault="00623B86" w:rsidP="00974BAD">
      <w:pPr>
        <w:pStyle w:val="H6"/>
      </w:pPr>
      <w:bookmarkStart w:id="466" w:name="_Toc20494389"/>
      <w:bookmarkStart w:id="467" w:name="_Toc26975409"/>
      <w:bookmarkStart w:id="468" w:name="_Toc35856282"/>
      <w:bookmarkStart w:id="469" w:name="_Toc44001134"/>
      <w:bookmarkStart w:id="470" w:name="_Toc51580733"/>
      <w:bookmarkStart w:id="471" w:name="_Toc52355996"/>
      <w:bookmarkStart w:id="472" w:name="_Toc55227566"/>
      <w:bookmarkStart w:id="473" w:name="_Toc138323119"/>
      <w:r>
        <w:t>11.1.1.8.3.1</w:t>
      </w:r>
      <w:r>
        <w:tab/>
        <w:t>From-state</w:t>
      </w:r>
      <w:bookmarkEnd w:id="466"/>
      <w:bookmarkEnd w:id="467"/>
      <w:bookmarkEnd w:id="468"/>
      <w:bookmarkEnd w:id="469"/>
      <w:bookmarkEnd w:id="470"/>
      <w:bookmarkEnd w:id="471"/>
      <w:bookmarkEnd w:id="472"/>
      <w:bookmarkEnd w:id="473"/>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6F493A">
        <w:trPr>
          <w:jc w:val="center"/>
        </w:trPr>
        <w:tc>
          <w:tcPr>
            <w:tcW w:w="1851" w:type="pct"/>
            <w:shd w:val="clear" w:color="auto" w:fill="BFBFBF"/>
          </w:tcPr>
          <w:p w14:paraId="12FB7A94"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6F493A">
            <w:pPr>
              <w:pStyle w:val="TAH"/>
              <w:rPr>
                <w:szCs w:val="18"/>
              </w:rPr>
            </w:pPr>
            <w:r w:rsidRPr="009B1F2D">
              <w:rPr>
                <w:szCs w:val="18"/>
              </w:rPr>
              <w:t>Definition</w:t>
            </w:r>
          </w:p>
        </w:tc>
      </w:tr>
      <w:tr w:rsidR="00623B86" w:rsidRPr="009B1F2D" w14:paraId="285A333A" w14:textId="77777777" w:rsidTr="006F493A">
        <w:trPr>
          <w:jc w:val="center"/>
        </w:trPr>
        <w:tc>
          <w:tcPr>
            <w:tcW w:w="1851" w:type="pct"/>
          </w:tcPr>
          <w:p w14:paraId="4EB8C78B" w14:textId="77777777" w:rsidR="00623B86" w:rsidRPr="001D11CC" w:rsidRDefault="00623B86" w:rsidP="006F493A">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6F493A">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974BAD">
      <w:pPr>
        <w:pStyle w:val="H6"/>
      </w:pPr>
      <w:bookmarkStart w:id="474" w:name="_Toc20494390"/>
      <w:bookmarkStart w:id="475" w:name="_Toc26975410"/>
      <w:bookmarkStart w:id="476" w:name="_Toc35856283"/>
      <w:bookmarkStart w:id="477" w:name="_Toc44001135"/>
      <w:bookmarkStart w:id="478" w:name="_Toc51580734"/>
      <w:bookmarkStart w:id="479" w:name="_Toc52355997"/>
      <w:bookmarkStart w:id="480" w:name="_Toc55227567"/>
      <w:bookmarkStart w:id="481" w:name="_Toc138323120"/>
      <w:r>
        <w:t>11.1.1.8.3.2</w:t>
      </w:r>
      <w:r>
        <w:tab/>
        <w:t>To-state</w:t>
      </w:r>
      <w:bookmarkEnd w:id="474"/>
      <w:bookmarkEnd w:id="475"/>
      <w:bookmarkEnd w:id="476"/>
      <w:bookmarkEnd w:id="477"/>
      <w:bookmarkEnd w:id="478"/>
      <w:bookmarkEnd w:id="479"/>
      <w:bookmarkEnd w:id="480"/>
      <w:bookmarkEnd w:id="481"/>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6F493A">
        <w:trPr>
          <w:jc w:val="center"/>
        </w:trPr>
        <w:tc>
          <w:tcPr>
            <w:tcW w:w="1751" w:type="pct"/>
            <w:shd w:val="clear" w:color="auto" w:fill="BFBFBF"/>
          </w:tcPr>
          <w:p w14:paraId="63FE206E" w14:textId="77777777" w:rsidR="00623B86" w:rsidRPr="004544E4" w:rsidRDefault="00623B86" w:rsidP="006F493A">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6F493A">
            <w:pPr>
              <w:pStyle w:val="TAH"/>
              <w:rPr>
                <w:szCs w:val="18"/>
              </w:rPr>
            </w:pPr>
            <w:r w:rsidRPr="009B1F2D">
              <w:rPr>
                <w:szCs w:val="18"/>
              </w:rPr>
              <w:t>Definition</w:t>
            </w:r>
          </w:p>
        </w:tc>
      </w:tr>
      <w:tr w:rsidR="00623B86" w:rsidRPr="009B1F2D" w14:paraId="1DFE6B94" w14:textId="77777777" w:rsidTr="006F493A">
        <w:trPr>
          <w:jc w:val="center"/>
        </w:trPr>
        <w:tc>
          <w:tcPr>
            <w:tcW w:w="1751" w:type="pct"/>
          </w:tcPr>
          <w:p w14:paraId="0BC4D246" w14:textId="77777777" w:rsidR="00623B86" w:rsidRPr="001D11CC" w:rsidRDefault="00623B86" w:rsidP="006F493A">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6F493A">
            <w:pPr>
              <w:pStyle w:val="TAL"/>
              <w:rPr>
                <w:szCs w:val="18"/>
              </w:rPr>
            </w:pPr>
            <w:r w:rsidRPr="005563DD">
              <w:rPr>
                <w:szCs w:val="18"/>
              </w:rPr>
              <w:t>The number of instances of the IOC ManagedEntity is equal to N - 1.</w:t>
            </w:r>
          </w:p>
        </w:tc>
      </w:tr>
    </w:tbl>
    <w:p w14:paraId="4471C017" w14:textId="77777777" w:rsidR="00623B86" w:rsidRPr="00532FBF" w:rsidRDefault="00623B86" w:rsidP="00532FBF"/>
    <w:p w14:paraId="5AE31C74" w14:textId="77777777" w:rsidR="00623B86" w:rsidRDefault="00623B86" w:rsidP="00623B86">
      <w:pPr>
        <w:pStyle w:val="Heading4"/>
      </w:pPr>
      <w:bookmarkStart w:id="482" w:name="_Toc20494391"/>
      <w:bookmarkStart w:id="483" w:name="_Toc26975411"/>
      <w:bookmarkStart w:id="484" w:name="_Toc35856284"/>
      <w:bookmarkStart w:id="485" w:name="_Toc44001136"/>
      <w:bookmarkStart w:id="486" w:name="_Toc51580735"/>
      <w:bookmarkStart w:id="487" w:name="_Toc52355998"/>
      <w:bookmarkStart w:id="488" w:name="_Toc55227568"/>
      <w:bookmarkStart w:id="489" w:name="_Toc138323121"/>
      <w:bookmarkStart w:id="490" w:name="_Toc219487193"/>
      <w:r>
        <w:t>11.1.</w:t>
      </w:r>
      <w:r>
        <w:rPr>
          <w:rFonts w:hint="eastAsia"/>
          <w:lang w:eastAsia="zh-CN"/>
        </w:rPr>
        <w:t>1</w:t>
      </w:r>
      <w:r>
        <w:t>.9</w:t>
      </w:r>
      <w:r>
        <w:tab/>
        <w:t xml:space="preserve">Notification </w:t>
      </w:r>
      <w:r w:rsidRPr="001D11CC">
        <w:rPr>
          <w:rFonts w:cs="Arial"/>
        </w:rPr>
        <w:t>notifyMOIAttributeValueChanges</w:t>
      </w:r>
      <w:bookmarkEnd w:id="482"/>
      <w:bookmarkEnd w:id="483"/>
      <w:bookmarkEnd w:id="484"/>
      <w:bookmarkEnd w:id="485"/>
      <w:bookmarkEnd w:id="486"/>
      <w:bookmarkEnd w:id="487"/>
      <w:bookmarkEnd w:id="488"/>
      <w:bookmarkEnd w:id="489"/>
      <w:bookmarkEnd w:id="490"/>
    </w:p>
    <w:p w14:paraId="55C76FC5" w14:textId="77777777" w:rsidR="00623B86" w:rsidRPr="00CF2F3C" w:rsidRDefault="00623B86" w:rsidP="00623B86">
      <w:pPr>
        <w:pStyle w:val="Heading5"/>
      </w:pPr>
      <w:bookmarkStart w:id="491" w:name="_Toc20494392"/>
      <w:bookmarkStart w:id="492" w:name="_Toc26975412"/>
      <w:bookmarkStart w:id="493" w:name="_Toc35856285"/>
      <w:bookmarkStart w:id="494" w:name="_Toc44001137"/>
      <w:bookmarkStart w:id="495" w:name="_Toc51580736"/>
      <w:bookmarkStart w:id="496" w:name="_Toc52355999"/>
      <w:bookmarkStart w:id="497" w:name="_Toc55227569"/>
      <w:bookmarkStart w:id="498" w:name="_Toc138323122"/>
      <w:bookmarkStart w:id="499" w:name="_Toc219487194"/>
      <w:r>
        <w:t>11.1.1.9.1</w:t>
      </w:r>
      <w:r>
        <w:tab/>
        <w:t>Definition</w:t>
      </w:r>
      <w:bookmarkEnd w:id="491"/>
      <w:bookmarkEnd w:id="492"/>
      <w:bookmarkEnd w:id="493"/>
      <w:bookmarkEnd w:id="494"/>
      <w:bookmarkEnd w:id="495"/>
      <w:bookmarkEnd w:id="496"/>
      <w:bookmarkEnd w:id="497"/>
      <w:bookmarkEnd w:id="498"/>
      <w:bookmarkEnd w:id="499"/>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0" w:name="_Toc20494393"/>
      <w:bookmarkStart w:id="501" w:name="_Toc26975413"/>
      <w:bookmarkStart w:id="502" w:name="_Toc35856286"/>
      <w:bookmarkStart w:id="503" w:name="_Toc44001138"/>
      <w:bookmarkStart w:id="504" w:name="_Toc51580737"/>
      <w:bookmarkStart w:id="505" w:name="_Toc52356000"/>
      <w:bookmarkStart w:id="506" w:name="_Toc55227570"/>
      <w:bookmarkStart w:id="507" w:name="_Toc138323123"/>
      <w:bookmarkStart w:id="508" w:name="_Toc219487195"/>
      <w:r>
        <w:lastRenderedPageBreak/>
        <w:t>11.1.1.9.2</w:t>
      </w:r>
      <w:r>
        <w:tab/>
        <w:t>Input parameters</w:t>
      </w:r>
      <w:bookmarkEnd w:id="500"/>
      <w:bookmarkEnd w:id="501"/>
      <w:bookmarkEnd w:id="502"/>
      <w:bookmarkEnd w:id="503"/>
      <w:bookmarkEnd w:id="504"/>
      <w:bookmarkEnd w:id="505"/>
      <w:bookmarkEnd w:id="506"/>
      <w:bookmarkEnd w:id="507"/>
      <w:bookmarkEnd w:id="5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3" w:type="dxa"/>
            <w:shd w:val="clear" w:color="auto" w:fill="BFBFBF"/>
          </w:tcPr>
          <w:p w14:paraId="192DADFE" w14:textId="77777777" w:rsidR="00623B86" w:rsidRPr="00846C5C" w:rsidRDefault="00623B86" w:rsidP="006F493A">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6F493A">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6F493A">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6F493A">
            <w:pPr>
              <w:pStyle w:val="TAL"/>
              <w:rPr>
                <w:rFonts w:cs="Arial"/>
                <w:szCs w:val="18"/>
              </w:rPr>
            </w:pPr>
            <w:r w:rsidRPr="001D11CC">
              <w:rPr>
                <w:rFonts w:cs="Arial"/>
                <w:szCs w:val="18"/>
              </w:rPr>
              <w:t>objectClass</w:t>
            </w:r>
          </w:p>
        </w:tc>
        <w:tc>
          <w:tcPr>
            <w:tcW w:w="413" w:type="dxa"/>
          </w:tcPr>
          <w:p w14:paraId="5E8D33AD" w14:textId="77777777" w:rsidR="00623B86" w:rsidRPr="00846C5C" w:rsidRDefault="00623B86" w:rsidP="006F493A">
            <w:pPr>
              <w:pStyle w:val="TAL"/>
              <w:jc w:val="center"/>
              <w:rPr>
                <w:szCs w:val="18"/>
              </w:rPr>
            </w:pPr>
            <w:r w:rsidRPr="009B1F2D">
              <w:rPr>
                <w:szCs w:val="18"/>
              </w:rPr>
              <w:t>M</w:t>
            </w:r>
          </w:p>
        </w:tc>
        <w:tc>
          <w:tcPr>
            <w:tcW w:w="3446" w:type="dxa"/>
          </w:tcPr>
          <w:p w14:paraId="6A045A6C" w14:textId="77777777" w:rsidR="00623B86" w:rsidRPr="00A32054" w:rsidRDefault="00623B86" w:rsidP="006F493A">
            <w:pPr>
              <w:pStyle w:val="TAL"/>
              <w:rPr>
                <w:szCs w:val="18"/>
              </w:rPr>
            </w:pPr>
            <w:r>
              <w:t xml:space="preserve"> </w:t>
            </w:r>
            <w:r w:rsidRPr="0070161B">
              <w:rPr>
                <w:szCs w:val="18"/>
              </w:rPr>
              <w:t>ManagedEntity.objectClass</w:t>
            </w:r>
          </w:p>
        </w:tc>
        <w:tc>
          <w:tcPr>
            <w:tcW w:w="2840" w:type="dxa"/>
          </w:tcPr>
          <w:p w14:paraId="440DD4A0" w14:textId="77777777" w:rsidR="00623B86" w:rsidRPr="002B66C8" w:rsidRDefault="00623B86" w:rsidP="006F493A">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6F493A">
            <w:pPr>
              <w:pStyle w:val="TAL"/>
              <w:rPr>
                <w:rFonts w:cs="Arial"/>
                <w:szCs w:val="18"/>
              </w:rPr>
            </w:pPr>
            <w:r w:rsidRPr="001D11CC">
              <w:rPr>
                <w:rFonts w:cs="Arial"/>
                <w:szCs w:val="18"/>
              </w:rPr>
              <w:t>objectInstance</w:t>
            </w:r>
          </w:p>
        </w:tc>
        <w:tc>
          <w:tcPr>
            <w:tcW w:w="413" w:type="dxa"/>
          </w:tcPr>
          <w:p w14:paraId="5DE8901D" w14:textId="77777777" w:rsidR="00623B86" w:rsidRPr="00846C5C" w:rsidRDefault="00623B86" w:rsidP="006F493A">
            <w:pPr>
              <w:pStyle w:val="TAL"/>
              <w:jc w:val="center"/>
              <w:rPr>
                <w:szCs w:val="18"/>
              </w:rPr>
            </w:pPr>
            <w:r w:rsidRPr="009B1F2D">
              <w:rPr>
                <w:szCs w:val="18"/>
              </w:rPr>
              <w:t>M</w:t>
            </w:r>
          </w:p>
        </w:tc>
        <w:tc>
          <w:tcPr>
            <w:tcW w:w="3446" w:type="dxa"/>
          </w:tcPr>
          <w:p w14:paraId="3DED8F0A" w14:textId="77777777" w:rsidR="00623B86" w:rsidRPr="004544E4" w:rsidRDefault="00623B86" w:rsidP="006F493A">
            <w:pPr>
              <w:pStyle w:val="TAL"/>
              <w:rPr>
                <w:szCs w:val="18"/>
              </w:rPr>
            </w:pPr>
            <w:r w:rsidRPr="0070161B">
              <w:rPr>
                <w:szCs w:val="18"/>
              </w:rPr>
              <w:t>ManagedEntity.objectInstance</w:t>
            </w:r>
          </w:p>
        </w:tc>
        <w:tc>
          <w:tcPr>
            <w:tcW w:w="2840" w:type="dxa"/>
          </w:tcPr>
          <w:p w14:paraId="5D9538B0" w14:textId="77777777" w:rsidR="00623B86" w:rsidRPr="009C1028" w:rsidRDefault="00623B86" w:rsidP="006F493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6F493A">
            <w:pPr>
              <w:pStyle w:val="TAL"/>
              <w:rPr>
                <w:rFonts w:cs="Arial"/>
                <w:szCs w:val="18"/>
              </w:rPr>
            </w:pPr>
            <w:r w:rsidRPr="001D11CC">
              <w:rPr>
                <w:rFonts w:cs="Arial"/>
                <w:szCs w:val="18"/>
              </w:rPr>
              <w:t>notificationId</w:t>
            </w:r>
          </w:p>
        </w:tc>
        <w:tc>
          <w:tcPr>
            <w:tcW w:w="413" w:type="dxa"/>
          </w:tcPr>
          <w:p w14:paraId="1ADE8C70" w14:textId="77777777" w:rsidR="00623B86" w:rsidRPr="00846C5C" w:rsidRDefault="00623B86" w:rsidP="006F493A">
            <w:pPr>
              <w:pStyle w:val="TAL"/>
              <w:jc w:val="center"/>
              <w:rPr>
                <w:szCs w:val="18"/>
              </w:rPr>
            </w:pPr>
            <w:r w:rsidRPr="009B1F2D">
              <w:rPr>
                <w:szCs w:val="18"/>
              </w:rPr>
              <w:t>M</w:t>
            </w:r>
          </w:p>
        </w:tc>
        <w:tc>
          <w:tcPr>
            <w:tcW w:w="3446" w:type="dxa"/>
          </w:tcPr>
          <w:p w14:paraId="66BE5311"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6F493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6F493A">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6F493A">
            <w:pPr>
              <w:pStyle w:val="TAL"/>
              <w:rPr>
                <w:rFonts w:cs="Arial"/>
                <w:szCs w:val="18"/>
              </w:rPr>
            </w:pPr>
            <w:r w:rsidRPr="001D11CC">
              <w:rPr>
                <w:rFonts w:cs="Arial"/>
                <w:szCs w:val="18"/>
              </w:rPr>
              <w:t>notificationType</w:t>
            </w:r>
          </w:p>
        </w:tc>
        <w:tc>
          <w:tcPr>
            <w:tcW w:w="413" w:type="dxa"/>
          </w:tcPr>
          <w:p w14:paraId="1FB4A640" w14:textId="77777777" w:rsidR="00623B86" w:rsidRPr="005563DD" w:rsidRDefault="00623B86" w:rsidP="006F493A">
            <w:pPr>
              <w:pStyle w:val="TAL"/>
              <w:jc w:val="center"/>
              <w:rPr>
                <w:szCs w:val="18"/>
              </w:rPr>
            </w:pPr>
            <w:r w:rsidRPr="005563DD">
              <w:rPr>
                <w:szCs w:val="18"/>
              </w:rPr>
              <w:t>M</w:t>
            </w:r>
          </w:p>
        </w:tc>
        <w:tc>
          <w:tcPr>
            <w:tcW w:w="3446" w:type="dxa"/>
          </w:tcPr>
          <w:p w14:paraId="705AB9D7" w14:textId="77777777" w:rsidR="00623B86" w:rsidRPr="00BB224E" w:rsidRDefault="00623B86" w:rsidP="006F493A">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6F493A">
            <w:pPr>
              <w:pStyle w:val="TAL"/>
              <w:rPr>
                <w:szCs w:val="18"/>
              </w:rPr>
            </w:pPr>
          </w:p>
        </w:tc>
        <w:tc>
          <w:tcPr>
            <w:tcW w:w="2840" w:type="dxa"/>
          </w:tcPr>
          <w:p w14:paraId="6A109C95" w14:textId="77777777" w:rsidR="00623B86" w:rsidRPr="002B66C8" w:rsidRDefault="00623B86" w:rsidP="006F493A">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6F493A">
            <w:pPr>
              <w:pStyle w:val="TAL"/>
              <w:rPr>
                <w:rFonts w:cs="Arial"/>
                <w:szCs w:val="18"/>
              </w:rPr>
            </w:pPr>
            <w:r w:rsidRPr="001D11CC">
              <w:rPr>
                <w:rFonts w:cs="Arial"/>
                <w:szCs w:val="18"/>
              </w:rPr>
              <w:t>eventTime</w:t>
            </w:r>
          </w:p>
        </w:tc>
        <w:tc>
          <w:tcPr>
            <w:tcW w:w="413" w:type="dxa"/>
          </w:tcPr>
          <w:p w14:paraId="725F75D8" w14:textId="77777777" w:rsidR="00623B86" w:rsidRPr="005563DD" w:rsidRDefault="00623B86" w:rsidP="006F493A">
            <w:pPr>
              <w:pStyle w:val="TAL"/>
              <w:jc w:val="center"/>
              <w:rPr>
                <w:szCs w:val="18"/>
              </w:rPr>
            </w:pPr>
            <w:r w:rsidRPr="005563DD">
              <w:rPr>
                <w:szCs w:val="18"/>
              </w:rPr>
              <w:t>M</w:t>
            </w:r>
          </w:p>
        </w:tc>
        <w:tc>
          <w:tcPr>
            <w:tcW w:w="3446" w:type="dxa"/>
          </w:tcPr>
          <w:p w14:paraId="5338D6AE" w14:textId="77777777" w:rsidR="00623B86" w:rsidRPr="00BB224E" w:rsidRDefault="00623B86" w:rsidP="006F493A">
            <w:pPr>
              <w:pStyle w:val="TAL"/>
              <w:rPr>
                <w:szCs w:val="18"/>
              </w:rPr>
            </w:pPr>
            <w:r w:rsidRPr="009B1F2D">
              <w:rPr>
                <w:szCs w:val="18"/>
              </w:rPr>
              <w:t>It indicates the MOIAttributeValueCh</w:t>
            </w:r>
            <w:r w:rsidRPr="00846C5C">
              <w:rPr>
                <w:szCs w:val="18"/>
              </w:rPr>
              <w:t>ange event time.</w:t>
            </w:r>
          </w:p>
        </w:tc>
        <w:tc>
          <w:tcPr>
            <w:tcW w:w="2840" w:type="dxa"/>
          </w:tcPr>
          <w:p w14:paraId="4690AAC0" w14:textId="2CE2E47D" w:rsidR="00623B86" w:rsidRPr="002B66C8" w:rsidRDefault="00963FCF" w:rsidP="006F493A">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6F493A">
            <w:pPr>
              <w:pStyle w:val="TAL"/>
              <w:rPr>
                <w:rFonts w:cs="Arial"/>
                <w:szCs w:val="18"/>
              </w:rPr>
            </w:pPr>
            <w:r w:rsidRPr="001D11CC">
              <w:rPr>
                <w:rFonts w:cs="Arial"/>
                <w:szCs w:val="18"/>
              </w:rPr>
              <w:t>systemDN</w:t>
            </w:r>
          </w:p>
        </w:tc>
        <w:tc>
          <w:tcPr>
            <w:tcW w:w="413" w:type="dxa"/>
          </w:tcPr>
          <w:p w14:paraId="47287A0B" w14:textId="77777777" w:rsidR="00623B86" w:rsidRPr="005563DD" w:rsidRDefault="00623B86" w:rsidP="006F493A">
            <w:pPr>
              <w:pStyle w:val="TAL"/>
              <w:jc w:val="center"/>
              <w:rPr>
                <w:szCs w:val="18"/>
              </w:rPr>
            </w:pPr>
            <w:r w:rsidRPr="005563DD">
              <w:rPr>
                <w:szCs w:val="18"/>
              </w:rPr>
              <w:t>M</w:t>
            </w:r>
          </w:p>
        </w:tc>
        <w:tc>
          <w:tcPr>
            <w:tcW w:w="3446" w:type="dxa"/>
          </w:tcPr>
          <w:p w14:paraId="76DED1D5" w14:textId="5F625B40" w:rsidR="00623B86" w:rsidRPr="004544E4" w:rsidRDefault="00455152" w:rsidP="006F493A">
            <w:pPr>
              <w:pStyle w:val="TAL"/>
              <w:rPr>
                <w:szCs w:val="18"/>
              </w:rPr>
            </w:pPr>
            <w:r>
              <w:rPr>
                <w:rFonts w:cs="Arial"/>
              </w:rPr>
              <w:t>See clause 11.0.2</w:t>
            </w:r>
          </w:p>
        </w:tc>
        <w:tc>
          <w:tcPr>
            <w:tcW w:w="2840" w:type="dxa"/>
          </w:tcPr>
          <w:p w14:paraId="5D24D06A" w14:textId="77777777" w:rsidR="00623B86" w:rsidRPr="007E2C0D" w:rsidRDefault="00623B86" w:rsidP="006F493A">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r>
              <w:rPr>
                <w:rFonts w:cs="Arial"/>
              </w:rPr>
              <w:t>sequenceNo</w:t>
            </w:r>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r>
              <w:rPr>
                <w:rFonts w:cs="Arial"/>
              </w:rPr>
              <w:t>subscriptionId</w:t>
            </w:r>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r w:rsidRPr="001D11CC">
              <w:rPr>
                <w:rFonts w:cs="Arial"/>
                <w:szCs w:val="18"/>
              </w:rPr>
              <w:t>correlatedNotifications</w:t>
            </w:r>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r w:rsidRPr="001D11CC">
              <w:rPr>
                <w:rFonts w:cs="Arial"/>
                <w:szCs w:val="18"/>
              </w:rPr>
              <w:t>additionalText</w:t>
            </w:r>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It can contain further information in text on the event of the ManagedEntity(s).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r w:rsidRPr="001D11CC">
              <w:rPr>
                <w:rFonts w:cs="Arial"/>
                <w:szCs w:val="18"/>
              </w:rPr>
              <w:t>sourceIndicator</w:t>
            </w:r>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r w:rsidRPr="00BB224E">
              <w:rPr>
                <w:szCs w:val="18"/>
              </w:rPr>
              <w:t>Resource_operation,</w:t>
            </w:r>
          </w:p>
          <w:p w14:paraId="6B87170A" w14:textId="77777777" w:rsidR="001E75C1" w:rsidRPr="004544E4" w:rsidRDefault="001E75C1" w:rsidP="001E75C1">
            <w:pPr>
              <w:pStyle w:val="TAL"/>
              <w:rPr>
                <w:szCs w:val="18"/>
              </w:rPr>
            </w:pPr>
            <w:r w:rsidRPr="004544E4">
              <w:rPr>
                <w:szCs w:val="18"/>
              </w:rPr>
              <w:t>Management_operation,</w:t>
            </w:r>
          </w:p>
          <w:p w14:paraId="388BC27C" w14:textId="77777777" w:rsidR="001E75C1" w:rsidRPr="007E2C0D" w:rsidRDefault="001E75C1" w:rsidP="001E75C1">
            <w:pPr>
              <w:pStyle w:val="TAL"/>
              <w:rPr>
                <w:szCs w:val="18"/>
              </w:rPr>
            </w:pPr>
            <w:r w:rsidRPr="002B66C8">
              <w:rPr>
                <w:szCs w:val="18"/>
              </w:rPr>
              <w:t xml:space="preserve">SON_operation,Unknown)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r w:rsidRPr="001D11CC">
              <w:rPr>
                <w:rFonts w:cs="Arial"/>
                <w:szCs w:val="18"/>
              </w:rPr>
              <w:lastRenderedPageBreak/>
              <w:t>attributeValueChange</w:t>
            </w:r>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&lt;Attrib</w:t>
            </w:r>
            <w:r w:rsidRPr="00846C5C">
              <w:rPr>
                <w:szCs w:val="18"/>
              </w:rPr>
              <w:t>uteName, NewAttributeValue,</w:t>
            </w:r>
          </w:p>
          <w:p w14:paraId="6F49E3E4" w14:textId="77777777" w:rsidR="001E75C1" w:rsidRPr="004544E4" w:rsidRDefault="001E75C1" w:rsidP="001E75C1">
            <w:pPr>
              <w:pStyle w:val="TAL"/>
              <w:rPr>
                <w:szCs w:val="18"/>
              </w:rPr>
            </w:pPr>
            <w:r w:rsidRPr="00A32054">
              <w:rPr>
                <w:szCs w:val="18"/>
              </w:rPr>
              <w:t>CHOICE [NULL, OldAttributeVal</w:t>
            </w:r>
            <w:r w:rsidRPr="004544E4">
              <w:rPr>
                <w:szCs w:val="18"/>
              </w:rPr>
              <w:t>ue]&gt;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Pr="00532FBF" w:rsidRDefault="00623B86" w:rsidP="00532FBF"/>
    <w:p w14:paraId="146375CE" w14:textId="77777777" w:rsidR="00623B86" w:rsidRDefault="00623B86" w:rsidP="00623B86">
      <w:pPr>
        <w:pStyle w:val="Heading5"/>
      </w:pPr>
      <w:bookmarkStart w:id="509" w:name="_Toc20494394"/>
      <w:bookmarkStart w:id="510" w:name="_Toc26975414"/>
      <w:bookmarkStart w:id="511" w:name="_Toc35856287"/>
      <w:bookmarkStart w:id="512" w:name="_Toc44001139"/>
      <w:bookmarkStart w:id="513" w:name="_Toc51580738"/>
      <w:bookmarkStart w:id="514" w:name="_Toc52356001"/>
      <w:bookmarkStart w:id="515" w:name="_Toc55227571"/>
      <w:bookmarkStart w:id="516" w:name="_Toc138323124"/>
      <w:bookmarkStart w:id="517" w:name="_Toc219487196"/>
      <w:r>
        <w:t>11.1.1.9.3</w:t>
      </w:r>
      <w:r>
        <w:tab/>
        <w:t>Triggering event</w:t>
      </w:r>
      <w:bookmarkEnd w:id="509"/>
      <w:bookmarkEnd w:id="510"/>
      <w:bookmarkEnd w:id="511"/>
      <w:bookmarkEnd w:id="512"/>
      <w:bookmarkEnd w:id="513"/>
      <w:bookmarkEnd w:id="514"/>
      <w:bookmarkEnd w:id="515"/>
      <w:bookmarkEnd w:id="516"/>
      <w:bookmarkEnd w:id="517"/>
    </w:p>
    <w:p w14:paraId="46AB1FE6" w14:textId="77777777" w:rsidR="00623B86" w:rsidRDefault="00623B86" w:rsidP="00974BAD">
      <w:pPr>
        <w:pStyle w:val="H6"/>
      </w:pPr>
      <w:bookmarkStart w:id="518" w:name="_Toc20494395"/>
      <w:bookmarkStart w:id="519" w:name="_Toc26975415"/>
      <w:bookmarkStart w:id="520" w:name="_Toc35856288"/>
      <w:bookmarkStart w:id="521" w:name="_Toc44001140"/>
      <w:bookmarkStart w:id="522" w:name="_Toc51580739"/>
      <w:bookmarkStart w:id="523" w:name="_Toc52356002"/>
      <w:bookmarkStart w:id="524" w:name="_Toc55227572"/>
      <w:bookmarkStart w:id="525" w:name="_Toc138323125"/>
      <w:r>
        <w:t>11.1.1.9.3.1</w:t>
      </w:r>
      <w:r>
        <w:tab/>
        <w:t>From-state</w:t>
      </w:r>
      <w:bookmarkEnd w:id="518"/>
      <w:bookmarkEnd w:id="519"/>
      <w:bookmarkEnd w:id="520"/>
      <w:bookmarkEnd w:id="521"/>
      <w:bookmarkEnd w:id="522"/>
      <w:bookmarkEnd w:id="523"/>
      <w:bookmarkEnd w:id="524"/>
      <w:bookmarkEnd w:id="525"/>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6F493A">
        <w:trPr>
          <w:jc w:val="center"/>
        </w:trPr>
        <w:tc>
          <w:tcPr>
            <w:tcW w:w="2613" w:type="pct"/>
            <w:shd w:val="clear" w:color="auto" w:fill="BFBFBF"/>
          </w:tcPr>
          <w:p w14:paraId="764E4451" w14:textId="77777777" w:rsidR="00623B86" w:rsidRPr="004544E4" w:rsidRDefault="00623B86" w:rsidP="006F493A">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6F493A">
            <w:pPr>
              <w:pStyle w:val="TAH"/>
              <w:rPr>
                <w:szCs w:val="18"/>
              </w:rPr>
            </w:pPr>
            <w:r w:rsidRPr="009B1F2D">
              <w:rPr>
                <w:szCs w:val="18"/>
              </w:rPr>
              <w:t>Definition</w:t>
            </w:r>
          </w:p>
        </w:tc>
      </w:tr>
      <w:tr w:rsidR="00623B86" w:rsidRPr="009B1F2D" w14:paraId="2B37EE0D" w14:textId="77777777" w:rsidTr="006F493A">
        <w:trPr>
          <w:jc w:val="center"/>
        </w:trPr>
        <w:tc>
          <w:tcPr>
            <w:tcW w:w="2613" w:type="pct"/>
          </w:tcPr>
          <w:p w14:paraId="5F677E59" w14:textId="77777777" w:rsidR="00623B86" w:rsidRPr="001D11CC" w:rsidRDefault="00623B86" w:rsidP="006F493A">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6F493A">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974BAD">
      <w:pPr>
        <w:pStyle w:val="H6"/>
      </w:pPr>
      <w:bookmarkStart w:id="526" w:name="_Toc20494396"/>
      <w:bookmarkStart w:id="527" w:name="_Toc26975416"/>
      <w:bookmarkStart w:id="528" w:name="_Toc35856289"/>
      <w:bookmarkStart w:id="529" w:name="_Toc44001141"/>
      <w:bookmarkStart w:id="530" w:name="_Toc51580740"/>
      <w:bookmarkStart w:id="531" w:name="_Toc52356003"/>
      <w:bookmarkStart w:id="532" w:name="_Toc55227573"/>
      <w:bookmarkStart w:id="533" w:name="_Toc138323126"/>
      <w:r>
        <w:t>11.1.1.9.3.2</w:t>
      </w:r>
      <w:r>
        <w:tab/>
        <w:t>To-state</w:t>
      </w:r>
      <w:bookmarkEnd w:id="526"/>
      <w:bookmarkEnd w:id="527"/>
      <w:bookmarkEnd w:id="528"/>
      <w:bookmarkEnd w:id="529"/>
      <w:bookmarkEnd w:id="530"/>
      <w:bookmarkEnd w:id="531"/>
      <w:bookmarkEnd w:id="532"/>
      <w:bookmarkEnd w:id="533"/>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6F493A">
        <w:trPr>
          <w:jc w:val="center"/>
        </w:trPr>
        <w:tc>
          <w:tcPr>
            <w:tcW w:w="2613" w:type="pct"/>
            <w:shd w:val="clear" w:color="auto" w:fill="BFBFBF"/>
          </w:tcPr>
          <w:p w14:paraId="7675EB49" w14:textId="77777777" w:rsidR="00623B86" w:rsidRPr="004544E4" w:rsidRDefault="00623B86" w:rsidP="006F493A">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6F493A">
            <w:pPr>
              <w:pStyle w:val="TAH"/>
              <w:rPr>
                <w:rFonts w:cs="Arial"/>
                <w:szCs w:val="18"/>
              </w:rPr>
            </w:pPr>
            <w:r w:rsidRPr="002B66C8">
              <w:rPr>
                <w:rFonts w:cs="Arial"/>
                <w:szCs w:val="18"/>
              </w:rPr>
              <w:t>Definition</w:t>
            </w:r>
          </w:p>
        </w:tc>
      </w:tr>
      <w:tr w:rsidR="00623B86" w:rsidRPr="009B1F2D" w14:paraId="1AC72115" w14:textId="77777777" w:rsidTr="006F493A">
        <w:trPr>
          <w:jc w:val="center"/>
        </w:trPr>
        <w:tc>
          <w:tcPr>
            <w:tcW w:w="2633" w:type="pct"/>
            <w:gridSpan w:val="2"/>
          </w:tcPr>
          <w:p w14:paraId="72F2C244" w14:textId="77777777" w:rsidR="00623B86" w:rsidRPr="001D11CC" w:rsidRDefault="00623B86" w:rsidP="006F493A">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6F493A">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4" w:name="_Toc26975417"/>
      <w:bookmarkStart w:id="535" w:name="_Toc35856290"/>
      <w:bookmarkStart w:id="536" w:name="_Toc44001142"/>
      <w:bookmarkStart w:id="537" w:name="_Toc51580741"/>
      <w:bookmarkStart w:id="538" w:name="_Toc52356004"/>
      <w:bookmarkStart w:id="539" w:name="_Toc55227574"/>
      <w:bookmarkStart w:id="540" w:name="_Toc138323127"/>
      <w:bookmarkStart w:id="541" w:name="_Toc219487197"/>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4"/>
      <w:bookmarkEnd w:id="535"/>
      <w:bookmarkEnd w:id="536"/>
      <w:bookmarkEnd w:id="537"/>
      <w:bookmarkEnd w:id="538"/>
      <w:bookmarkEnd w:id="539"/>
      <w:bookmarkEnd w:id="540"/>
      <w:bookmarkEnd w:id="541"/>
    </w:p>
    <w:p w14:paraId="24779A7B" w14:textId="77777777" w:rsidR="00623B86" w:rsidRDefault="00623B86" w:rsidP="00623B86">
      <w:pPr>
        <w:pStyle w:val="Heading5"/>
      </w:pPr>
      <w:bookmarkStart w:id="542" w:name="_Toc26975418"/>
      <w:bookmarkStart w:id="543" w:name="_Toc35856291"/>
      <w:bookmarkStart w:id="544" w:name="_Toc44001143"/>
      <w:bookmarkStart w:id="545" w:name="_Toc51580742"/>
      <w:bookmarkStart w:id="546" w:name="_Toc52356005"/>
      <w:bookmarkStart w:id="547" w:name="_Toc55227575"/>
      <w:bookmarkStart w:id="548" w:name="_Toc138323128"/>
      <w:bookmarkStart w:id="549" w:name="_Toc219487198"/>
      <w:r>
        <w:t>11.1.1.10.1</w:t>
      </w:r>
      <w:r>
        <w:tab/>
        <w:t>Definition</w:t>
      </w:r>
      <w:bookmarkEnd w:id="542"/>
      <w:bookmarkEnd w:id="543"/>
      <w:bookmarkEnd w:id="544"/>
      <w:bookmarkEnd w:id="545"/>
      <w:bookmarkEnd w:id="546"/>
      <w:bookmarkEnd w:id="547"/>
      <w:bookmarkEnd w:id="548"/>
      <w:bookmarkEnd w:id="549"/>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0" w:name="_Toc26975419"/>
      <w:bookmarkStart w:id="551" w:name="_Toc35856292"/>
      <w:bookmarkStart w:id="552" w:name="_Toc44001144"/>
      <w:bookmarkStart w:id="553" w:name="_Toc51580743"/>
      <w:bookmarkStart w:id="554" w:name="_Toc52356006"/>
      <w:bookmarkStart w:id="555" w:name="_Toc55227576"/>
      <w:bookmarkStart w:id="556" w:name="_Toc138323129"/>
      <w:bookmarkStart w:id="557" w:name="_Toc219487199"/>
      <w:r>
        <w:t>11.1.1.10.2</w:t>
      </w:r>
      <w:r>
        <w:tab/>
        <w:t>Input parameters</w:t>
      </w:r>
      <w:bookmarkEnd w:id="550"/>
      <w:bookmarkEnd w:id="551"/>
      <w:bookmarkEnd w:id="552"/>
      <w:bookmarkEnd w:id="553"/>
      <w:bookmarkEnd w:id="554"/>
      <w:bookmarkEnd w:id="555"/>
      <w:bookmarkEnd w:id="556"/>
      <w:bookmarkEnd w:id="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6F493A">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6F493A">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6F493A">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6F493A">
            <w:pPr>
              <w:pStyle w:val="TAH"/>
              <w:rPr>
                <w:szCs w:val="18"/>
              </w:rPr>
            </w:pPr>
            <w:r w:rsidRPr="00BB224E">
              <w:rPr>
                <w:szCs w:val="18"/>
              </w:rPr>
              <w:t>Comment</w:t>
            </w:r>
          </w:p>
        </w:tc>
      </w:tr>
      <w:tr w:rsidR="00623B86" w:rsidRPr="009B1F2D" w14:paraId="44599BCB" w14:textId="77777777" w:rsidTr="0040203B">
        <w:tc>
          <w:tcPr>
            <w:tcW w:w="2485" w:type="dxa"/>
          </w:tcPr>
          <w:p w14:paraId="441D42D8" w14:textId="77777777" w:rsidR="00623B86" w:rsidRPr="001D11CC" w:rsidRDefault="00623B86" w:rsidP="006F493A">
            <w:pPr>
              <w:pStyle w:val="TAL"/>
              <w:rPr>
                <w:rFonts w:cs="Arial"/>
                <w:szCs w:val="18"/>
              </w:rPr>
            </w:pPr>
            <w:r w:rsidRPr="001D11CC">
              <w:rPr>
                <w:rFonts w:cs="Arial"/>
                <w:szCs w:val="18"/>
              </w:rPr>
              <w:t>objectClass</w:t>
            </w:r>
          </w:p>
        </w:tc>
        <w:tc>
          <w:tcPr>
            <w:tcW w:w="395" w:type="dxa"/>
          </w:tcPr>
          <w:p w14:paraId="319A38D4" w14:textId="77777777" w:rsidR="00623B86" w:rsidRPr="005563DD" w:rsidRDefault="00623B86" w:rsidP="006F493A">
            <w:pPr>
              <w:pStyle w:val="TAL"/>
              <w:jc w:val="center"/>
              <w:rPr>
                <w:szCs w:val="18"/>
              </w:rPr>
            </w:pPr>
            <w:r w:rsidRPr="005563DD">
              <w:rPr>
                <w:szCs w:val="18"/>
              </w:rPr>
              <w:t>M</w:t>
            </w:r>
          </w:p>
        </w:tc>
        <w:tc>
          <w:tcPr>
            <w:tcW w:w="2650" w:type="dxa"/>
          </w:tcPr>
          <w:p w14:paraId="0482F583" w14:textId="77777777" w:rsidR="00623B86" w:rsidRPr="009B1F2D" w:rsidRDefault="00623B86" w:rsidP="006F493A">
            <w:pPr>
              <w:pStyle w:val="TAL"/>
              <w:rPr>
                <w:szCs w:val="18"/>
              </w:rPr>
            </w:pPr>
            <w:r w:rsidRPr="0070161B">
              <w:rPr>
                <w:szCs w:val="18"/>
              </w:rPr>
              <w:t>ManagedEntity.objectClass</w:t>
            </w:r>
          </w:p>
        </w:tc>
        <w:tc>
          <w:tcPr>
            <w:tcW w:w="4101" w:type="dxa"/>
          </w:tcPr>
          <w:p w14:paraId="2F11438F" w14:textId="77777777" w:rsidR="00623B86" w:rsidRPr="00BB224E" w:rsidRDefault="00623B86" w:rsidP="006F493A">
            <w:pPr>
              <w:pStyle w:val="TAL"/>
              <w:rPr>
                <w:szCs w:val="18"/>
              </w:rPr>
            </w:pPr>
            <w:r w:rsidRPr="00846C5C">
              <w:rPr>
                <w:szCs w:val="18"/>
              </w:rPr>
              <w:t>--</w:t>
            </w:r>
          </w:p>
        </w:tc>
      </w:tr>
      <w:tr w:rsidR="00623B86" w:rsidRPr="009B1F2D" w14:paraId="5C41D9C1" w14:textId="77777777" w:rsidTr="0040203B">
        <w:tc>
          <w:tcPr>
            <w:tcW w:w="2485" w:type="dxa"/>
          </w:tcPr>
          <w:p w14:paraId="3CBA823A" w14:textId="77777777" w:rsidR="00623B86" w:rsidRPr="001D11CC" w:rsidRDefault="00623B86" w:rsidP="006F493A">
            <w:pPr>
              <w:pStyle w:val="TAL"/>
              <w:rPr>
                <w:rFonts w:cs="Arial"/>
                <w:szCs w:val="18"/>
              </w:rPr>
            </w:pPr>
            <w:r w:rsidRPr="001D11CC">
              <w:rPr>
                <w:rFonts w:cs="Arial"/>
                <w:szCs w:val="18"/>
              </w:rPr>
              <w:t>objectInstance</w:t>
            </w:r>
          </w:p>
        </w:tc>
        <w:tc>
          <w:tcPr>
            <w:tcW w:w="395" w:type="dxa"/>
          </w:tcPr>
          <w:p w14:paraId="5A22CFD9" w14:textId="77777777" w:rsidR="00623B86" w:rsidRPr="005563DD" w:rsidRDefault="00623B86" w:rsidP="006F493A">
            <w:pPr>
              <w:pStyle w:val="TAL"/>
              <w:jc w:val="center"/>
              <w:rPr>
                <w:szCs w:val="18"/>
              </w:rPr>
            </w:pPr>
            <w:r w:rsidRPr="005563DD">
              <w:rPr>
                <w:szCs w:val="18"/>
              </w:rPr>
              <w:t>M</w:t>
            </w:r>
          </w:p>
        </w:tc>
        <w:tc>
          <w:tcPr>
            <w:tcW w:w="2650" w:type="dxa"/>
          </w:tcPr>
          <w:p w14:paraId="048C9D70" w14:textId="77777777" w:rsidR="00623B86" w:rsidRPr="009B1F2D" w:rsidRDefault="00623B86" w:rsidP="006F493A">
            <w:pPr>
              <w:pStyle w:val="TAL"/>
              <w:rPr>
                <w:szCs w:val="18"/>
              </w:rPr>
            </w:pPr>
            <w:r w:rsidRPr="0070161B">
              <w:rPr>
                <w:szCs w:val="18"/>
              </w:rPr>
              <w:t>ManagedEntity.objectInstance</w:t>
            </w:r>
          </w:p>
        </w:tc>
        <w:tc>
          <w:tcPr>
            <w:tcW w:w="4101" w:type="dxa"/>
          </w:tcPr>
          <w:p w14:paraId="218090DB" w14:textId="77777777" w:rsidR="00623B86" w:rsidRPr="00BB224E" w:rsidRDefault="00623B86" w:rsidP="006F493A">
            <w:pPr>
              <w:pStyle w:val="TAL"/>
              <w:rPr>
                <w:szCs w:val="18"/>
              </w:rPr>
            </w:pPr>
            <w:r w:rsidRPr="00846C5C">
              <w:rPr>
                <w:szCs w:val="18"/>
              </w:rPr>
              <w:t>--</w:t>
            </w:r>
          </w:p>
        </w:tc>
      </w:tr>
      <w:tr w:rsidR="00623B86" w:rsidRPr="009B1F2D" w14:paraId="4F206FDB" w14:textId="77777777" w:rsidTr="0040203B">
        <w:tc>
          <w:tcPr>
            <w:tcW w:w="2485" w:type="dxa"/>
          </w:tcPr>
          <w:p w14:paraId="654BA3CB" w14:textId="77777777" w:rsidR="00623B86" w:rsidRPr="001D11CC" w:rsidRDefault="00623B86" w:rsidP="006F493A">
            <w:pPr>
              <w:pStyle w:val="TAL"/>
              <w:rPr>
                <w:rFonts w:cs="Arial"/>
                <w:szCs w:val="18"/>
              </w:rPr>
            </w:pPr>
            <w:r w:rsidRPr="001D11CC">
              <w:rPr>
                <w:rFonts w:cs="Arial"/>
                <w:szCs w:val="18"/>
              </w:rPr>
              <w:t>notificationId</w:t>
            </w:r>
          </w:p>
        </w:tc>
        <w:tc>
          <w:tcPr>
            <w:tcW w:w="395" w:type="dxa"/>
          </w:tcPr>
          <w:p w14:paraId="21D7850E" w14:textId="77777777" w:rsidR="00623B86" w:rsidRPr="005563DD" w:rsidRDefault="00623B86" w:rsidP="006F493A">
            <w:pPr>
              <w:pStyle w:val="TAL"/>
              <w:jc w:val="center"/>
              <w:rPr>
                <w:szCs w:val="18"/>
              </w:rPr>
            </w:pPr>
            <w:r w:rsidRPr="005563DD">
              <w:rPr>
                <w:szCs w:val="18"/>
              </w:rPr>
              <w:t>M</w:t>
            </w:r>
          </w:p>
        </w:tc>
        <w:tc>
          <w:tcPr>
            <w:tcW w:w="2650" w:type="dxa"/>
          </w:tcPr>
          <w:p w14:paraId="6418298C" w14:textId="77777777" w:rsidR="00623B86" w:rsidRPr="009B1F2D" w:rsidRDefault="00623B86" w:rsidP="006F493A">
            <w:pPr>
              <w:pStyle w:val="TAL"/>
              <w:rPr>
                <w:szCs w:val="18"/>
              </w:rPr>
            </w:pPr>
            <w:r w:rsidRPr="005563DD">
              <w:rPr>
                <w:szCs w:val="18"/>
              </w:rPr>
              <w:t>It carries the identifier for the subject notification.</w:t>
            </w:r>
          </w:p>
        </w:tc>
        <w:tc>
          <w:tcPr>
            <w:tcW w:w="4101" w:type="dxa"/>
          </w:tcPr>
          <w:p w14:paraId="0DFEDA4C" w14:textId="77777777" w:rsidR="00623B86" w:rsidRPr="00BB224E" w:rsidRDefault="00623B86" w:rsidP="006F493A">
            <w:pPr>
              <w:pStyle w:val="TAL"/>
              <w:rPr>
                <w:szCs w:val="18"/>
              </w:rPr>
            </w:pPr>
            <w:r w:rsidRPr="00846C5C">
              <w:rPr>
                <w:szCs w:val="18"/>
              </w:rPr>
              <w:t>See Note 1.</w:t>
            </w:r>
          </w:p>
          <w:p w14:paraId="05094172" w14:textId="77777777" w:rsidR="00623B86" w:rsidRPr="00A32054" w:rsidRDefault="00623B86" w:rsidP="006F493A">
            <w:pPr>
              <w:pStyle w:val="TAL"/>
              <w:rPr>
                <w:szCs w:val="18"/>
              </w:rPr>
            </w:pPr>
          </w:p>
        </w:tc>
      </w:tr>
      <w:tr w:rsidR="00623B86" w:rsidRPr="009B1F2D" w14:paraId="2B467BA4" w14:textId="77777777" w:rsidTr="0040203B">
        <w:tc>
          <w:tcPr>
            <w:tcW w:w="2485" w:type="dxa"/>
          </w:tcPr>
          <w:p w14:paraId="2A6FFC4D" w14:textId="77777777" w:rsidR="00623B86" w:rsidRPr="001D11CC" w:rsidRDefault="00623B86" w:rsidP="006F493A">
            <w:pPr>
              <w:pStyle w:val="TAL"/>
              <w:rPr>
                <w:rFonts w:cs="Arial"/>
                <w:szCs w:val="18"/>
              </w:rPr>
            </w:pPr>
            <w:r w:rsidRPr="001D11CC">
              <w:rPr>
                <w:rFonts w:cs="Arial"/>
                <w:szCs w:val="18"/>
              </w:rPr>
              <w:t>eventTime</w:t>
            </w:r>
          </w:p>
        </w:tc>
        <w:tc>
          <w:tcPr>
            <w:tcW w:w="395" w:type="dxa"/>
          </w:tcPr>
          <w:p w14:paraId="252EE45A" w14:textId="77777777" w:rsidR="00623B86" w:rsidRPr="005563DD" w:rsidRDefault="00623B86" w:rsidP="006F493A">
            <w:pPr>
              <w:pStyle w:val="TAL"/>
              <w:jc w:val="center"/>
              <w:rPr>
                <w:szCs w:val="18"/>
              </w:rPr>
            </w:pPr>
            <w:r w:rsidRPr="005563DD">
              <w:rPr>
                <w:szCs w:val="18"/>
              </w:rPr>
              <w:t>M</w:t>
            </w:r>
          </w:p>
        </w:tc>
        <w:tc>
          <w:tcPr>
            <w:tcW w:w="2650" w:type="dxa"/>
          </w:tcPr>
          <w:p w14:paraId="12FB0406" w14:textId="77777777" w:rsidR="00623B86" w:rsidRPr="005563DD" w:rsidRDefault="00623B86" w:rsidP="006F493A">
            <w:pPr>
              <w:pStyle w:val="TAL"/>
              <w:rPr>
                <w:szCs w:val="18"/>
              </w:rPr>
            </w:pPr>
            <w:r w:rsidRPr="005563DD">
              <w:rPr>
                <w:szCs w:val="18"/>
              </w:rPr>
              <w:t>It indicates the time of the event.</w:t>
            </w:r>
          </w:p>
        </w:tc>
        <w:tc>
          <w:tcPr>
            <w:tcW w:w="4101" w:type="dxa"/>
          </w:tcPr>
          <w:p w14:paraId="42D61DEA" w14:textId="0157973D" w:rsidR="00623B86" w:rsidRPr="00846C5C" w:rsidRDefault="00372415" w:rsidP="006F493A">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tcPr>
          <w:p w14:paraId="4A02100E" w14:textId="77777777" w:rsidR="00623B86" w:rsidRPr="001D11CC" w:rsidRDefault="00623B86" w:rsidP="006F493A">
            <w:pPr>
              <w:pStyle w:val="TAL"/>
              <w:rPr>
                <w:rFonts w:cs="Arial"/>
                <w:szCs w:val="18"/>
              </w:rPr>
            </w:pPr>
            <w:r w:rsidRPr="001D11CC">
              <w:rPr>
                <w:rFonts w:cs="Arial"/>
                <w:szCs w:val="18"/>
              </w:rPr>
              <w:t>systemDN</w:t>
            </w:r>
          </w:p>
        </w:tc>
        <w:tc>
          <w:tcPr>
            <w:tcW w:w="395" w:type="dxa"/>
          </w:tcPr>
          <w:p w14:paraId="4C2EBBE2" w14:textId="77777777" w:rsidR="00623B86" w:rsidRPr="005563DD" w:rsidRDefault="00623B86" w:rsidP="006F493A">
            <w:pPr>
              <w:pStyle w:val="TAL"/>
              <w:jc w:val="center"/>
              <w:rPr>
                <w:szCs w:val="18"/>
              </w:rPr>
            </w:pPr>
            <w:r w:rsidRPr="005563DD">
              <w:rPr>
                <w:szCs w:val="18"/>
              </w:rPr>
              <w:t>M</w:t>
            </w:r>
          </w:p>
        </w:tc>
        <w:tc>
          <w:tcPr>
            <w:tcW w:w="2650" w:type="dxa"/>
          </w:tcPr>
          <w:p w14:paraId="37EA9BED" w14:textId="30E0DBF0" w:rsidR="00623B86" w:rsidRPr="005563DD" w:rsidRDefault="005E1D0F" w:rsidP="006F493A">
            <w:pPr>
              <w:pStyle w:val="TAL"/>
              <w:rPr>
                <w:szCs w:val="18"/>
              </w:rPr>
            </w:pPr>
            <w:r>
              <w:rPr>
                <w:rFonts w:cs="Arial"/>
              </w:rPr>
              <w:t>See clause 11.0.2</w:t>
            </w:r>
          </w:p>
        </w:tc>
        <w:tc>
          <w:tcPr>
            <w:tcW w:w="4101" w:type="dxa"/>
          </w:tcPr>
          <w:p w14:paraId="3E6CB03C" w14:textId="77777777" w:rsidR="00623B86" w:rsidRPr="00846C5C" w:rsidRDefault="00623B86" w:rsidP="006F493A">
            <w:pPr>
              <w:pStyle w:val="TAL"/>
              <w:rPr>
                <w:szCs w:val="18"/>
              </w:rPr>
            </w:pPr>
            <w:r w:rsidRPr="009B1F2D">
              <w:rPr>
                <w:szCs w:val="18"/>
              </w:rPr>
              <w:t>--</w:t>
            </w:r>
          </w:p>
        </w:tc>
      </w:tr>
      <w:tr w:rsidR="00623B86" w:rsidRPr="009B1F2D" w14:paraId="5133F27A" w14:textId="77777777" w:rsidTr="0040203B">
        <w:tc>
          <w:tcPr>
            <w:tcW w:w="2485" w:type="dxa"/>
          </w:tcPr>
          <w:p w14:paraId="3FFFB880" w14:textId="77777777" w:rsidR="00623B86" w:rsidRPr="001D11CC" w:rsidRDefault="00623B86" w:rsidP="006F493A">
            <w:pPr>
              <w:pStyle w:val="TAL"/>
              <w:rPr>
                <w:rFonts w:cs="Arial"/>
                <w:szCs w:val="18"/>
              </w:rPr>
            </w:pPr>
            <w:r w:rsidRPr="001D11CC">
              <w:rPr>
                <w:rFonts w:cs="Arial"/>
                <w:szCs w:val="18"/>
              </w:rPr>
              <w:t>notificationType</w:t>
            </w:r>
          </w:p>
        </w:tc>
        <w:tc>
          <w:tcPr>
            <w:tcW w:w="395" w:type="dxa"/>
          </w:tcPr>
          <w:p w14:paraId="5055E535" w14:textId="77777777" w:rsidR="00623B86" w:rsidRPr="005563DD" w:rsidRDefault="00623B86" w:rsidP="006F493A">
            <w:pPr>
              <w:pStyle w:val="TAL"/>
              <w:jc w:val="center"/>
              <w:rPr>
                <w:rFonts w:cs="Arial"/>
                <w:szCs w:val="18"/>
              </w:rPr>
            </w:pPr>
            <w:r w:rsidRPr="005563DD">
              <w:rPr>
                <w:rFonts w:cs="Arial"/>
                <w:szCs w:val="18"/>
              </w:rPr>
              <w:t>M</w:t>
            </w:r>
          </w:p>
        </w:tc>
        <w:tc>
          <w:tcPr>
            <w:tcW w:w="2650" w:type="dxa"/>
          </w:tcPr>
          <w:p w14:paraId="0A4712E0" w14:textId="77777777" w:rsidR="00623B86" w:rsidRPr="005563DD" w:rsidRDefault="00623B86" w:rsidP="006F493A">
            <w:pPr>
              <w:pStyle w:val="TAL"/>
              <w:rPr>
                <w:rFonts w:cs="Arial"/>
                <w:szCs w:val="18"/>
              </w:rPr>
            </w:pPr>
            <w:r w:rsidRPr="005563DD">
              <w:rPr>
                <w:rFonts w:cs="Arial"/>
                <w:szCs w:val="18"/>
              </w:rPr>
              <w:t>"</w:t>
            </w:r>
            <w:bookmarkStart w:id="558" w:name="MCCQCTEMPBM_00000023"/>
            <w:r w:rsidRPr="005563DD">
              <w:rPr>
                <w:rFonts w:ascii="Courier New" w:hAnsi="Courier New" w:cs="Courier New"/>
                <w:szCs w:val="18"/>
              </w:rPr>
              <w:t>notifyEvent</w:t>
            </w:r>
            <w:r w:rsidRPr="005563DD">
              <w:rPr>
                <w:rFonts w:cs="Arial"/>
                <w:szCs w:val="18"/>
              </w:rPr>
              <w:t>"</w:t>
            </w:r>
            <w:bookmarkEnd w:id="558"/>
          </w:p>
        </w:tc>
        <w:tc>
          <w:tcPr>
            <w:tcW w:w="4101" w:type="dxa"/>
          </w:tcPr>
          <w:p w14:paraId="63ABCF13" w14:textId="77777777" w:rsidR="00623B86" w:rsidRPr="00846C5C" w:rsidRDefault="00623B86" w:rsidP="006F493A">
            <w:pPr>
              <w:pStyle w:val="TAL"/>
              <w:rPr>
                <w:szCs w:val="18"/>
              </w:rPr>
            </w:pPr>
            <w:r w:rsidRPr="009B1F2D">
              <w:rPr>
                <w:szCs w:val="18"/>
              </w:rPr>
              <w:t>--</w:t>
            </w:r>
          </w:p>
        </w:tc>
      </w:tr>
      <w:tr w:rsidR="0040203B" w:rsidRPr="009B1F2D" w14:paraId="68E0B0DB" w14:textId="77777777" w:rsidTr="0040203B">
        <w:tc>
          <w:tcPr>
            <w:tcW w:w="2485" w:type="dxa"/>
          </w:tcPr>
          <w:p w14:paraId="670EBF3D" w14:textId="4F3C1F4D" w:rsidR="0040203B" w:rsidRPr="001D11CC" w:rsidRDefault="0040203B" w:rsidP="0040203B">
            <w:pPr>
              <w:pStyle w:val="TAL"/>
              <w:rPr>
                <w:rFonts w:cs="Arial"/>
                <w:szCs w:val="18"/>
              </w:rPr>
            </w:pPr>
            <w:r>
              <w:rPr>
                <w:rFonts w:cs="Arial"/>
              </w:rPr>
              <w:t>sequenceNo</w:t>
            </w:r>
          </w:p>
        </w:tc>
        <w:tc>
          <w:tcPr>
            <w:tcW w:w="395" w:type="dxa"/>
          </w:tcPr>
          <w:p w14:paraId="3BCB72D5" w14:textId="50899AF9" w:rsidR="0040203B" w:rsidRPr="005563DD" w:rsidRDefault="0040203B" w:rsidP="0040203B">
            <w:pPr>
              <w:pStyle w:val="TAL"/>
              <w:jc w:val="center"/>
              <w:rPr>
                <w:rFonts w:cs="Arial"/>
                <w:szCs w:val="18"/>
              </w:rPr>
            </w:pPr>
            <w:r>
              <w:rPr>
                <w:rFonts w:cs="Arial"/>
              </w:rPr>
              <w:t>CM</w:t>
            </w:r>
          </w:p>
        </w:tc>
        <w:tc>
          <w:tcPr>
            <w:tcW w:w="2650" w:type="dxa"/>
          </w:tcPr>
          <w:p w14:paraId="07012FE5" w14:textId="4A0B1FAB" w:rsidR="0040203B" w:rsidRPr="005563DD" w:rsidRDefault="0040203B" w:rsidP="0040203B">
            <w:pPr>
              <w:pStyle w:val="TAL"/>
              <w:rPr>
                <w:rFonts w:cs="Arial"/>
                <w:szCs w:val="18"/>
              </w:rPr>
            </w:pPr>
            <w:r>
              <w:rPr>
                <w:rFonts w:cs="Arial"/>
              </w:rPr>
              <w:t>See clause 11.0.2</w:t>
            </w:r>
          </w:p>
        </w:tc>
        <w:tc>
          <w:tcPr>
            <w:tcW w:w="4101" w:type="dxa"/>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tcPr>
          <w:p w14:paraId="78F7D585" w14:textId="27CABB77" w:rsidR="0040203B" w:rsidRPr="001D11CC" w:rsidRDefault="0040203B" w:rsidP="0040203B">
            <w:pPr>
              <w:pStyle w:val="TAL"/>
              <w:rPr>
                <w:rFonts w:cs="Arial"/>
                <w:szCs w:val="18"/>
              </w:rPr>
            </w:pPr>
            <w:r>
              <w:rPr>
                <w:rFonts w:cs="Arial"/>
              </w:rPr>
              <w:t>subscriptionId</w:t>
            </w:r>
          </w:p>
        </w:tc>
        <w:tc>
          <w:tcPr>
            <w:tcW w:w="395" w:type="dxa"/>
          </w:tcPr>
          <w:p w14:paraId="56C75091" w14:textId="27867DA1" w:rsidR="0040203B" w:rsidRPr="005563DD" w:rsidRDefault="0040203B" w:rsidP="0040203B">
            <w:pPr>
              <w:pStyle w:val="TAL"/>
              <w:jc w:val="center"/>
              <w:rPr>
                <w:rFonts w:cs="Arial"/>
                <w:szCs w:val="18"/>
              </w:rPr>
            </w:pPr>
            <w:r>
              <w:rPr>
                <w:rFonts w:cs="Arial"/>
              </w:rPr>
              <w:t>CM</w:t>
            </w:r>
          </w:p>
        </w:tc>
        <w:tc>
          <w:tcPr>
            <w:tcW w:w="2650" w:type="dxa"/>
          </w:tcPr>
          <w:p w14:paraId="376AB141" w14:textId="6D8E4235" w:rsidR="0040203B" w:rsidRPr="005563DD" w:rsidRDefault="0040203B" w:rsidP="0040203B">
            <w:pPr>
              <w:pStyle w:val="TAL"/>
              <w:rPr>
                <w:rFonts w:cs="Arial"/>
                <w:szCs w:val="18"/>
              </w:rPr>
            </w:pPr>
            <w:r>
              <w:rPr>
                <w:rFonts w:cs="Arial"/>
              </w:rPr>
              <w:t>See clause 11.0.2</w:t>
            </w:r>
          </w:p>
        </w:tc>
        <w:tc>
          <w:tcPr>
            <w:tcW w:w="4101" w:type="dxa"/>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tcPr>
          <w:p w14:paraId="50EA25B6" w14:textId="77777777" w:rsidR="0040203B" w:rsidRPr="001D11CC" w:rsidRDefault="0040203B" w:rsidP="0040203B">
            <w:pPr>
              <w:pStyle w:val="TAL"/>
              <w:rPr>
                <w:rFonts w:cs="Arial"/>
                <w:szCs w:val="18"/>
              </w:rPr>
            </w:pPr>
            <w:r w:rsidRPr="001D11CC">
              <w:rPr>
                <w:rFonts w:cs="Arial"/>
                <w:szCs w:val="18"/>
              </w:rPr>
              <w:t>specificProblem</w:t>
            </w:r>
          </w:p>
        </w:tc>
        <w:tc>
          <w:tcPr>
            <w:tcW w:w="395" w:type="dxa"/>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tcPr>
          <w:p w14:paraId="440F51EE" w14:textId="77777777" w:rsidR="0040203B" w:rsidRPr="001D11CC" w:rsidRDefault="0040203B" w:rsidP="0040203B">
            <w:pPr>
              <w:pStyle w:val="TAL"/>
              <w:rPr>
                <w:rFonts w:cs="Arial"/>
                <w:szCs w:val="18"/>
              </w:rPr>
            </w:pPr>
            <w:r w:rsidRPr="001D11CC">
              <w:rPr>
                <w:rFonts w:cs="Arial"/>
                <w:szCs w:val="18"/>
              </w:rPr>
              <w:t>additionalText</w:t>
            </w:r>
          </w:p>
        </w:tc>
        <w:tc>
          <w:tcPr>
            <w:tcW w:w="395" w:type="dxa"/>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tcPr>
          <w:p w14:paraId="6FFF81E6" w14:textId="77777777" w:rsidR="0040203B" w:rsidRPr="001D11CC" w:rsidRDefault="0040203B" w:rsidP="0040203B">
            <w:pPr>
              <w:pStyle w:val="TAL"/>
              <w:rPr>
                <w:rFonts w:cs="Arial"/>
                <w:szCs w:val="18"/>
              </w:rPr>
            </w:pPr>
            <w:r w:rsidRPr="001D11CC">
              <w:rPr>
                <w:rFonts w:cs="Arial"/>
                <w:szCs w:val="18"/>
              </w:rPr>
              <w:t>additionalInformation</w:t>
            </w:r>
          </w:p>
        </w:tc>
        <w:tc>
          <w:tcPr>
            <w:tcW w:w="395" w:type="dxa"/>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9" w:name="_Toc44001145"/>
      <w:bookmarkStart w:id="560" w:name="_Toc51580744"/>
      <w:bookmarkStart w:id="561" w:name="_Toc52356007"/>
      <w:bookmarkStart w:id="562" w:name="_Toc55227577"/>
      <w:bookmarkStart w:id="563" w:name="_Toc138323130"/>
      <w:bookmarkStart w:id="564" w:name="_Toc219487200"/>
      <w:r>
        <w:t>11.1.</w:t>
      </w:r>
      <w:r>
        <w:rPr>
          <w:rFonts w:hint="eastAsia"/>
          <w:lang w:eastAsia="zh-CN"/>
        </w:rPr>
        <w:t>1</w:t>
      </w:r>
      <w:r>
        <w:rPr>
          <w:lang w:eastAsia="zh-CN"/>
        </w:rPr>
        <w:t>.</w:t>
      </w:r>
      <w:r>
        <w:t>11</w:t>
      </w:r>
      <w:r>
        <w:tab/>
        <w:t xml:space="preserve">Notification </w:t>
      </w:r>
      <w:r w:rsidRPr="001D11CC">
        <w:rPr>
          <w:rFonts w:cs="Arial"/>
        </w:rPr>
        <w:t>notifyMOIChanges</w:t>
      </w:r>
      <w:bookmarkEnd w:id="559"/>
      <w:bookmarkEnd w:id="560"/>
      <w:bookmarkEnd w:id="561"/>
      <w:bookmarkEnd w:id="562"/>
      <w:bookmarkEnd w:id="563"/>
      <w:bookmarkEnd w:id="564"/>
    </w:p>
    <w:p w14:paraId="7C8C03BE" w14:textId="77777777" w:rsidR="00623B86" w:rsidRPr="00CF2F3C" w:rsidRDefault="00623B86" w:rsidP="00623B86">
      <w:pPr>
        <w:pStyle w:val="Heading5"/>
      </w:pPr>
      <w:bookmarkStart w:id="565" w:name="_Toc44001146"/>
      <w:bookmarkStart w:id="566" w:name="_Toc51580745"/>
      <w:bookmarkStart w:id="567" w:name="_Toc52356008"/>
      <w:bookmarkStart w:id="568" w:name="_Toc55227578"/>
      <w:bookmarkStart w:id="569" w:name="_Toc138323131"/>
      <w:bookmarkStart w:id="570" w:name="_Toc219487201"/>
      <w:r>
        <w:t>11.1.1.11.1</w:t>
      </w:r>
      <w:r>
        <w:tab/>
        <w:t>Definition</w:t>
      </w:r>
      <w:bookmarkEnd w:id="565"/>
      <w:bookmarkEnd w:id="566"/>
      <w:bookmarkEnd w:id="567"/>
      <w:bookmarkEnd w:id="568"/>
      <w:bookmarkEnd w:id="569"/>
      <w:bookmarkEnd w:id="570"/>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
      </w:pPr>
      <w:r>
        <w:t>-</w:t>
      </w:r>
      <w:r>
        <w:tab/>
      </w:r>
      <w:r w:rsidRPr="00BF4F76">
        <w:t>Creation an</w:t>
      </w:r>
      <w:r>
        <w:t>d deletion of an object.</w:t>
      </w:r>
    </w:p>
    <w:p w14:paraId="04790169" w14:textId="77777777" w:rsidR="00623B86" w:rsidRDefault="00623B86" w:rsidP="00623B86">
      <w:pPr>
        <w:pStyle w:val="B1"/>
      </w:pPr>
      <w:r>
        <w:lastRenderedPageBreak/>
        <w:t>-</w:t>
      </w:r>
      <w:r>
        <w:tab/>
        <w:t>Creation and deletion of an attribute, attribute field, attribute element and attribute field element.</w:t>
      </w:r>
    </w:p>
    <w:p w14:paraId="3137BEFC" w14:textId="77777777" w:rsidR="00623B86" w:rsidRDefault="00623B86" w:rsidP="00623B86">
      <w:pPr>
        <w:pStyle w:val="B1"/>
      </w:pPr>
      <w:r>
        <w:t>-</w:t>
      </w:r>
      <w:r>
        <w:tab/>
        <w:t>Replacement of an attribute value, attribute field value, attribute element and attribute field element.</w:t>
      </w:r>
    </w:p>
    <w:p w14:paraId="0C47509E" w14:textId="77777777" w:rsidR="00623B86" w:rsidRDefault="00623B86" w:rsidP="00623B86">
      <w:r>
        <w:t xml:space="preserve">The MnS producer decides whether to send notifications of type </w:t>
      </w:r>
      <w:bookmarkStart w:id="571" w:name="MCCQCTEMPBM_00000024"/>
      <w:r w:rsidRPr="00027185">
        <w:rPr>
          <w:rFonts w:ascii="Courier New" w:hAnsi="Courier New" w:cs="Courier New"/>
          <w:sz w:val="18"/>
          <w:szCs w:val="18"/>
        </w:rPr>
        <w:t>notifyMOICreation</w:t>
      </w:r>
      <w:bookmarkEnd w:id="571"/>
      <w:r>
        <w:t xml:space="preserve">, </w:t>
      </w:r>
      <w:bookmarkStart w:id="572" w:name="MCCQCTEMPBM_00000025"/>
      <w:r w:rsidRPr="00027185">
        <w:rPr>
          <w:rFonts w:ascii="Courier New" w:hAnsi="Courier New" w:cs="Courier New"/>
          <w:sz w:val="18"/>
          <w:szCs w:val="18"/>
        </w:rPr>
        <w:t>notifyMOIDeletion</w:t>
      </w:r>
      <w:bookmarkEnd w:id="572"/>
      <w:r>
        <w:t xml:space="preserve"> or </w:t>
      </w:r>
      <w:bookmarkStart w:id="573" w:name="MCCQCTEMPBM_00000026"/>
      <w:r w:rsidRPr="00027185">
        <w:rPr>
          <w:rFonts w:ascii="Courier New" w:hAnsi="Courier New" w:cs="Courier New"/>
          <w:sz w:val="18"/>
          <w:szCs w:val="18"/>
        </w:rPr>
        <w:t>notifyMOIAttributesValueChange</w:t>
      </w:r>
      <w:bookmarkEnd w:id="573"/>
      <w:r>
        <w:t xml:space="preserve">, or a single </w:t>
      </w:r>
      <w:bookmarkStart w:id="574" w:name="MCCQCTEMPBM_00000027"/>
      <w:r w:rsidRPr="00027185">
        <w:rPr>
          <w:rFonts w:ascii="Courier New" w:hAnsi="Courier New" w:cs="Courier New"/>
          <w:sz w:val="18"/>
          <w:szCs w:val="18"/>
        </w:rPr>
        <w:t>notifyMOIChanges</w:t>
      </w:r>
      <w:bookmarkEnd w:id="574"/>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57A43785" w:rsidR="006B5320" w:rsidRDefault="00623B86" w:rsidP="006B5320">
      <w:r>
        <w:t xml:space="preserve">The notification header includes a </w:t>
      </w:r>
      <w:bookmarkStart w:id="575" w:name="MCCQCTEMPBM_00000028"/>
      <w:r w:rsidRPr="00027185">
        <w:rPr>
          <w:rFonts w:ascii="Courier New" w:hAnsi="Courier New" w:cs="Courier New"/>
          <w:sz w:val="18"/>
          <w:szCs w:val="18"/>
        </w:rPr>
        <w:t>notificationId</w:t>
      </w:r>
      <w:bookmarkEnd w:id="575"/>
      <w:r>
        <w:t xml:space="preserve">. This identifier shall not be used in the parameter </w:t>
      </w:r>
      <w:bookmarkStart w:id="576" w:name="MCCQCTEMPBM_00000029"/>
      <w:r w:rsidRPr="00027185">
        <w:rPr>
          <w:rFonts w:ascii="Courier New" w:hAnsi="Courier New" w:cs="Courier New"/>
          <w:sz w:val="18"/>
          <w:szCs w:val="18"/>
        </w:rPr>
        <w:t>correlatedNotifications</w:t>
      </w:r>
      <w:bookmarkEnd w:id="576"/>
      <w:r>
        <w:t xml:space="preserve"> potentially carried in other notifications. The </w:t>
      </w:r>
      <w:bookmarkStart w:id="577" w:name="MCCQCTEMPBM_00000030"/>
      <w:r w:rsidRPr="005D5898">
        <w:rPr>
          <w:rFonts w:ascii="Courier New" w:hAnsi="Courier New" w:cs="Courier New"/>
          <w:sz w:val="18"/>
          <w:szCs w:val="18"/>
        </w:rPr>
        <w:t>notificationId</w:t>
      </w:r>
      <w:bookmarkEnd w:id="577"/>
      <w:r>
        <w:t xml:space="preserve"> in </w:t>
      </w:r>
      <w:bookmarkStart w:id="578" w:name="MCCQCTEMPBM_00000031"/>
      <w:r w:rsidRPr="00027185">
        <w:rPr>
          <w:rFonts w:ascii="Courier New" w:hAnsi="Courier New" w:cs="Courier New"/>
          <w:sz w:val="18"/>
          <w:szCs w:val="18"/>
        </w:rPr>
        <w:t>m</w:t>
      </w:r>
      <w:r w:rsidR="00147997">
        <w:rPr>
          <w:rFonts w:ascii="Courier New" w:hAnsi="Courier New" w:cs="Courier New"/>
          <w:sz w:val="18"/>
          <w:szCs w:val="18"/>
        </w:rPr>
        <w:t>oi</w:t>
      </w:r>
      <w:r w:rsidRPr="00027185">
        <w:rPr>
          <w:rFonts w:ascii="Courier New" w:hAnsi="Courier New" w:cs="Courier New"/>
          <w:sz w:val="18"/>
          <w:szCs w:val="18"/>
        </w:rPr>
        <w:t>Changes</w:t>
      </w:r>
      <w:bookmarkEnd w:id="578"/>
      <w:r>
        <w:t xml:space="preserve"> shall be used instead. This is because the latter notification id is associated to a single MOI only, whereas the former notification id can be associated to changes of multiple MOIs. The </w:t>
      </w:r>
      <w:bookmarkStart w:id="579" w:name="MCCQCTEMPBM_00000032"/>
      <w:r w:rsidRPr="00D27D39">
        <w:rPr>
          <w:rFonts w:ascii="Courier New" w:hAnsi="Courier New" w:cs="Courier New"/>
          <w:sz w:val="18"/>
          <w:szCs w:val="18"/>
        </w:rPr>
        <w:t>correlatedNotifications</w:t>
      </w:r>
      <w:bookmarkEnd w:id="579"/>
      <w:r>
        <w:t xml:space="preserve"> associates to a single MOI one or more notification ids identifying notifications reporting events for that MOI.</w:t>
      </w:r>
    </w:p>
    <w:p w14:paraId="26EC6DCE" w14:textId="52A222F0"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80" w:name="_Toc44001147"/>
      <w:bookmarkStart w:id="581" w:name="_Toc51580746"/>
      <w:bookmarkStart w:id="582" w:name="_Toc52356009"/>
      <w:bookmarkStart w:id="583" w:name="_Toc55227579"/>
      <w:bookmarkStart w:id="584" w:name="_Toc138323132"/>
      <w:bookmarkStart w:id="585" w:name="_Toc219487202"/>
      <w:r>
        <w:lastRenderedPageBreak/>
        <w:t>11.1.1.11.2</w:t>
      </w:r>
      <w:r>
        <w:tab/>
        <w:t>Input parameters</w:t>
      </w:r>
      <w:bookmarkEnd w:id="580"/>
      <w:bookmarkEnd w:id="581"/>
      <w:bookmarkEnd w:id="582"/>
      <w:bookmarkEnd w:id="583"/>
      <w:bookmarkEnd w:id="584"/>
      <w:bookmarkEnd w:id="5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6F493A">
            <w:pPr>
              <w:pStyle w:val="TAH"/>
              <w:rPr>
                <w:rFonts w:cs="Arial"/>
                <w:szCs w:val="18"/>
              </w:rPr>
            </w:pPr>
            <w:r w:rsidRPr="004544E4">
              <w:rPr>
                <w:rFonts w:cs="Arial"/>
                <w:szCs w:val="18"/>
              </w:rPr>
              <w:lastRenderedPageBreak/>
              <w:t>Parameter Name</w:t>
            </w:r>
          </w:p>
        </w:tc>
        <w:tc>
          <w:tcPr>
            <w:tcW w:w="414" w:type="dxa"/>
            <w:shd w:val="clear" w:color="auto" w:fill="BFBFBF"/>
          </w:tcPr>
          <w:p w14:paraId="73C144D8" w14:textId="77777777" w:rsidR="00623B86" w:rsidRPr="00846C5C" w:rsidRDefault="00623B86" w:rsidP="006F493A">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6F493A">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6F493A">
            <w:pPr>
              <w:pStyle w:val="TAH"/>
              <w:rPr>
                <w:szCs w:val="18"/>
              </w:rPr>
            </w:pPr>
            <w:r w:rsidRPr="004544E4">
              <w:rPr>
                <w:szCs w:val="18"/>
              </w:rPr>
              <w:t>Comment</w:t>
            </w:r>
          </w:p>
        </w:tc>
      </w:tr>
      <w:tr w:rsidR="008552EF" w:rsidRPr="009B1F2D" w14:paraId="2E2F1A2C" w14:textId="77777777" w:rsidTr="00540D22">
        <w:trPr>
          <w:jc w:val="center"/>
        </w:trPr>
        <w:tc>
          <w:tcPr>
            <w:tcW w:w="1802" w:type="dxa"/>
          </w:tcPr>
          <w:p w14:paraId="0983426A" w14:textId="77777777" w:rsidR="008552EF" w:rsidRPr="001D11CC" w:rsidRDefault="008552EF" w:rsidP="008552EF">
            <w:pPr>
              <w:pStyle w:val="TAL"/>
              <w:rPr>
                <w:rFonts w:cs="Arial"/>
                <w:szCs w:val="18"/>
              </w:rPr>
            </w:pPr>
            <w:r w:rsidRPr="001D11CC">
              <w:rPr>
                <w:rFonts w:cs="Arial"/>
                <w:szCs w:val="18"/>
              </w:rPr>
              <w:t>objectClass</w:t>
            </w:r>
          </w:p>
        </w:tc>
        <w:tc>
          <w:tcPr>
            <w:tcW w:w="414" w:type="dxa"/>
          </w:tcPr>
          <w:p w14:paraId="0B978D48" w14:textId="77777777" w:rsidR="008552EF" w:rsidRPr="00846C5C" w:rsidRDefault="008552EF" w:rsidP="008552EF">
            <w:pPr>
              <w:pStyle w:val="TAL"/>
              <w:jc w:val="center"/>
              <w:rPr>
                <w:szCs w:val="18"/>
              </w:rPr>
            </w:pPr>
            <w:r w:rsidRPr="009B1F2D">
              <w:rPr>
                <w:szCs w:val="18"/>
              </w:rPr>
              <w:t>M</w:t>
            </w:r>
          </w:p>
        </w:tc>
        <w:tc>
          <w:tcPr>
            <w:tcW w:w="2511" w:type="dxa"/>
          </w:tcPr>
          <w:p w14:paraId="5013B0E4" w14:textId="3D62540A" w:rsidR="008552EF" w:rsidRPr="00A32054" w:rsidRDefault="008552EF" w:rsidP="008552EF">
            <w:pPr>
              <w:pStyle w:val="TAL"/>
              <w:rPr>
                <w:szCs w:val="18"/>
              </w:rPr>
            </w:pPr>
            <w:r>
              <w:rPr>
                <w:rFonts w:cs="Arial"/>
              </w:rPr>
              <w:t>See clause 11.0.2</w:t>
            </w:r>
          </w:p>
        </w:tc>
        <w:tc>
          <w:tcPr>
            <w:tcW w:w="4904" w:type="dxa"/>
          </w:tcPr>
          <w:p w14:paraId="1E75F46F" w14:textId="33CBD700" w:rsidR="008552EF" w:rsidRPr="002B66C8" w:rsidRDefault="008552EF" w:rsidP="008552EF">
            <w:pPr>
              <w:pStyle w:val="TAL"/>
              <w:rPr>
                <w:szCs w:val="18"/>
              </w:rPr>
            </w:pPr>
            <w:r w:rsidRPr="00A41555">
              <w:rPr>
                <w:rFonts w:cs="Arial"/>
                <w:szCs w:val="18"/>
              </w:rPr>
              <w:t>Identifies the class name of a common ancestor object of the objects for which changes are reported. A</w:t>
            </w:r>
            <w:r>
              <w:rPr>
                <w:rFonts w:cs="Arial"/>
                <w:szCs w:val="18"/>
              </w:rPr>
              <w:t>n</w:t>
            </w:r>
            <w:r w:rsidRPr="00A41555">
              <w:rPr>
                <w:rFonts w:cs="Arial"/>
                <w:szCs w:val="18"/>
              </w:rPr>
              <w:t xml:space="preserve"> MnS producer may set this parameter always to the class name of the parent of the local root object in the MIB.</w:t>
            </w:r>
          </w:p>
        </w:tc>
      </w:tr>
      <w:tr w:rsidR="008552EF" w:rsidRPr="009B1F2D" w14:paraId="2132AB60" w14:textId="77777777" w:rsidTr="00540D22">
        <w:trPr>
          <w:jc w:val="center"/>
        </w:trPr>
        <w:tc>
          <w:tcPr>
            <w:tcW w:w="1802" w:type="dxa"/>
          </w:tcPr>
          <w:p w14:paraId="600BC746" w14:textId="77777777" w:rsidR="008552EF" w:rsidRPr="001D11CC" w:rsidRDefault="008552EF" w:rsidP="008552EF">
            <w:pPr>
              <w:pStyle w:val="TAL"/>
              <w:rPr>
                <w:rFonts w:cs="Arial"/>
                <w:szCs w:val="18"/>
              </w:rPr>
            </w:pPr>
            <w:r w:rsidRPr="001D11CC">
              <w:rPr>
                <w:rFonts w:cs="Arial"/>
                <w:szCs w:val="18"/>
              </w:rPr>
              <w:t>objectInstance</w:t>
            </w:r>
          </w:p>
        </w:tc>
        <w:tc>
          <w:tcPr>
            <w:tcW w:w="414" w:type="dxa"/>
          </w:tcPr>
          <w:p w14:paraId="3EE8B899" w14:textId="77777777" w:rsidR="008552EF" w:rsidRPr="00846C5C" w:rsidRDefault="008552EF" w:rsidP="008552EF">
            <w:pPr>
              <w:pStyle w:val="TAL"/>
              <w:jc w:val="center"/>
              <w:rPr>
                <w:szCs w:val="18"/>
              </w:rPr>
            </w:pPr>
            <w:r w:rsidRPr="009B1F2D">
              <w:rPr>
                <w:szCs w:val="18"/>
              </w:rPr>
              <w:t>M</w:t>
            </w:r>
          </w:p>
        </w:tc>
        <w:tc>
          <w:tcPr>
            <w:tcW w:w="2511" w:type="dxa"/>
          </w:tcPr>
          <w:p w14:paraId="00FE9C34" w14:textId="003ED2E9" w:rsidR="008552EF" w:rsidRPr="00A32054" w:rsidRDefault="008552EF" w:rsidP="008552EF">
            <w:pPr>
              <w:pStyle w:val="TAL"/>
              <w:rPr>
                <w:szCs w:val="18"/>
              </w:rPr>
            </w:pPr>
            <w:r>
              <w:rPr>
                <w:rFonts w:cs="Arial"/>
              </w:rPr>
              <w:t>See clause 11.0.2</w:t>
            </w:r>
          </w:p>
        </w:tc>
        <w:tc>
          <w:tcPr>
            <w:tcW w:w="4904" w:type="dxa"/>
          </w:tcPr>
          <w:p w14:paraId="42BB2978" w14:textId="4DAA8445" w:rsidR="008552EF" w:rsidRPr="002B66C8" w:rsidRDefault="008552EF" w:rsidP="008552EF">
            <w:pPr>
              <w:pStyle w:val="TAL"/>
              <w:rPr>
                <w:szCs w:val="18"/>
              </w:rPr>
            </w:pPr>
            <w:r w:rsidRPr="00A41555">
              <w:rPr>
                <w:rFonts w:cs="Arial"/>
                <w:szCs w:val="18"/>
              </w:rPr>
              <w:t>Identifies the instance of a common ancestor object of the objects for which changes are reported. A</w:t>
            </w:r>
            <w:r>
              <w:rPr>
                <w:rFonts w:cs="Arial"/>
                <w:szCs w:val="18"/>
              </w:rPr>
              <w:t>n</w:t>
            </w:r>
            <w:r w:rsidRPr="00A41555">
              <w:rPr>
                <w:rFonts w:cs="Arial"/>
                <w:szCs w:val="18"/>
              </w:rPr>
              <w:t xml:space="preserve"> MnS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r w:rsidRPr="001D11CC">
              <w:rPr>
                <w:rFonts w:cs="Arial"/>
                <w:szCs w:val="18"/>
              </w:rPr>
              <w:t>notificationId</w:t>
            </w:r>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r w:rsidRPr="001D11CC">
              <w:rPr>
                <w:rFonts w:cs="Arial"/>
                <w:szCs w:val="18"/>
              </w:rPr>
              <w:t>notificationType</w:t>
            </w:r>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“notifyMOIChanges”</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r w:rsidRPr="001D11CC">
              <w:rPr>
                <w:rFonts w:cs="Arial"/>
                <w:szCs w:val="18"/>
              </w:rPr>
              <w:t>eventTime</w:t>
            </w:r>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r w:rsidRPr="001D11CC">
              <w:rPr>
                <w:rFonts w:cs="Arial"/>
                <w:szCs w:val="18"/>
              </w:rPr>
              <w:t>systemDN</w:t>
            </w:r>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r>
              <w:rPr>
                <w:rFonts w:cs="Arial"/>
              </w:rPr>
              <w:t>sequenceNo</w:t>
            </w:r>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r>
              <w:rPr>
                <w:rFonts w:cs="Arial"/>
              </w:rPr>
              <w:t>subscriptionId</w:t>
            </w:r>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B051F6" w:rsidRPr="009B1F2D" w14:paraId="17E699AA" w14:textId="77777777" w:rsidTr="00540D22">
        <w:trPr>
          <w:jc w:val="center"/>
        </w:trPr>
        <w:tc>
          <w:tcPr>
            <w:tcW w:w="1802" w:type="dxa"/>
          </w:tcPr>
          <w:p w14:paraId="43F17A1E" w14:textId="77777777" w:rsidR="00B051F6" w:rsidRPr="001D11CC" w:rsidRDefault="00B051F6" w:rsidP="00B051F6">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21E6B60E" w14:textId="77777777" w:rsidR="00B051F6" w:rsidRPr="005563DD" w:rsidRDefault="00B051F6" w:rsidP="00B051F6">
            <w:pPr>
              <w:pStyle w:val="TAL"/>
              <w:jc w:val="center"/>
              <w:rPr>
                <w:szCs w:val="18"/>
              </w:rPr>
            </w:pPr>
            <w:r w:rsidRPr="005563DD">
              <w:rPr>
                <w:szCs w:val="18"/>
              </w:rPr>
              <w:t>M</w:t>
            </w:r>
          </w:p>
        </w:tc>
        <w:tc>
          <w:tcPr>
            <w:tcW w:w="2511" w:type="dxa"/>
          </w:tcPr>
          <w:p w14:paraId="2AE2F2CE" w14:textId="77777777" w:rsidR="00B051F6" w:rsidRPr="005563DD" w:rsidRDefault="00B051F6" w:rsidP="00B051F6">
            <w:pPr>
              <w:pStyle w:val="TAL"/>
              <w:rPr>
                <w:szCs w:val="18"/>
              </w:rPr>
            </w:pPr>
            <w:r w:rsidRPr="005563DD">
              <w:rPr>
                <w:szCs w:val="18"/>
              </w:rPr>
              <w:t>SEQUENCE OF SET {</w:t>
            </w:r>
          </w:p>
          <w:p w14:paraId="5F8999C2" w14:textId="77777777" w:rsidR="00B051F6" w:rsidRPr="00846C5C" w:rsidRDefault="00B051F6" w:rsidP="00B051F6">
            <w:pPr>
              <w:pStyle w:val="TAL"/>
              <w:rPr>
                <w:szCs w:val="18"/>
              </w:rPr>
            </w:pPr>
            <w:r w:rsidRPr="009B1F2D">
              <w:rPr>
                <w:szCs w:val="18"/>
              </w:rPr>
              <w:t xml:space="preserve">  notificationId (M),</w:t>
            </w:r>
          </w:p>
          <w:p w14:paraId="3CDC87E9" w14:textId="77777777" w:rsidR="00B051F6" w:rsidRPr="00A32054" w:rsidRDefault="00B051F6" w:rsidP="00B051F6">
            <w:pPr>
              <w:pStyle w:val="TAL"/>
              <w:rPr>
                <w:szCs w:val="18"/>
              </w:rPr>
            </w:pPr>
            <w:r w:rsidRPr="00BB224E">
              <w:rPr>
                <w:szCs w:val="18"/>
              </w:rPr>
              <w:t xml:space="preserve">  correlatedNotifications (O),</w:t>
            </w:r>
          </w:p>
          <w:p w14:paraId="7356C6B7" w14:textId="77777777" w:rsidR="00B051F6" w:rsidRPr="004544E4" w:rsidRDefault="00B051F6" w:rsidP="00B051F6">
            <w:pPr>
              <w:pStyle w:val="TAL"/>
              <w:rPr>
                <w:szCs w:val="18"/>
              </w:rPr>
            </w:pPr>
            <w:r w:rsidRPr="004544E4">
              <w:rPr>
                <w:szCs w:val="18"/>
              </w:rPr>
              <w:t xml:space="preserve">  additionalText (O),</w:t>
            </w:r>
          </w:p>
          <w:p w14:paraId="631248D9" w14:textId="77777777" w:rsidR="00B051F6" w:rsidRPr="007E2C0D" w:rsidRDefault="00B051F6" w:rsidP="00B051F6">
            <w:pPr>
              <w:pStyle w:val="TAL"/>
              <w:rPr>
                <w:szCs w:val="18"/>
              </w:rPr>
            </w:pPr>
            <w:r w:rsidRPr="002B66C8">
              <w:rPr>
                <w:szCs w:val="18"/>
              </w:rPr>
              <w:t xml:space="preserve">  sourceIndicator (O),</w:t>
            </w:r>
          </w:p>
          <w:p w14:paraId="4F819C1A" w14:textId="77777777" w:rsidR="00B051F6" w:rsidRDefault="00B051F6" w:rsidP="00B051F6">
            <w:pPr>
              <w:pStyle w:val="TAL"/>
              <w:rPr>
                <w:szCs w:val="18"/>
              </w:rPr>
            </w:pPr>
            <w:r w:rsidRPr="00A26BD1">
              <w:rPr>
                <w:szCs w:val="18"/>
              </w:rPr>
              <w:t xml:space="preserve">  op (M),</w:t>
            </w:r>
          </w:p>
          <w:p w14:paraId="3A4E612B" w14:textId="77777777" w:rsidR="00B051F6" w:rsidRPr="001E0433" w:rsidRDefault="00B051F6" w:rsidP="00B051F6">
            <w:pPr>
              <w:pStyle w:val="TAL"/>
              <w:rPr>
                <w:szCs w:val="18"/>
              </w:rPr>
            </w:pPr>
            <w:r w:rsidRPr="001E0433">
              <w:rPr>
                <w:szCs w:val="18"/>
              </w:rPr>
              <w:t xml:space="preserve">  path (M),</w:t>
            </w:r>
          </w:p>
          <w:p w14:paraId="6BF292A6" w14:textId="77777777" w:rsidR="00B051F6" w:rsidRPr="00A26BD1" w:rsidRDefault="00B051F6" w:rsidP="00B051F6">
            <w:pPr>
              <w:pStyle w:val="TAL"/>
              <w:rPr>
                <w:szCs w:val="18"/>
              </w:rPr>
            </w:pPr>
            <w:r w:rsidRPr="006623B1">
              <w:rPr>
                <w:szCs w:val="18"/>
              </w:rPr>
              <w:t xml:space="preserve">  value (M)</w:t>
            </w:r>
            <w:r>
              <w:t xml:space="preserve"> </w:t>
            </w:r>
            <w:r w:rsidRPr="00A26BD1">
              <w:rPr>
                <w:szCs w:val="18"/>
              </w:rPr>
              <w:t>,</w:t>
            </w:r>
          </w:p>
          <w:p w14:paraId="53F0D6F3" w14:textId="77777777" w:rsidR="00B051F6" w:rsidRPr="006623B1" w:rsidRDefault="00B051F6" w:rsidP="00B051F6">
            <w:pPr>
              <w:pStyle w:val="TAL"/>
              <w:rPr>
                <w:szCs w:val="18"/>
              </w:rPr>
            </w:pPr>
            <w:r w:rsidRPr="00A26BD1">
              <w:rPr>
                <w:szCs w:val="18"/>
              </w:rPr>
              <w:t xml:space="preserve">  oldValue (O)</w:t>
            </w:r>
          </w:p>
          <w:p w14:paraId="597310CD" w14:textId="77777777" w:rsidR="00B051F6" w:rsidRPr="00543433" w:rsidRDefault="00B051F6" w:rsidP="00B051F6">
            <w:pPr>
              <w:pStyle w:val="TAL"/>
              <w:rPr>
                <w:szCs w:val="18"/>
              </w:rPr>
            </w:pPr>
            <w:r w:rsidRPr="00543433">
              <w:rPr>
                <w:szCs w:val="18"/>
              </w:rPr>
              <w:t>}</w:t>
            </w:r>
          </w:p>
        </w:tc>
        <w:tc>
          <w:tcPr>
            <w:tcW w:w="4904" w:type="dxa"/>
          </w:tcPr>
          <w:p w14:paraId="4E0A3C02" w14:textId="3C6C4C18" w:rsidR="00B051F6" w:rsidRPr="00A26BD1" w:rsidRDefault="00B051F6" w:rsidP="00B051F6">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sidRPr="001B3803">
              <w:rPr>
                <w:rFonts w:cs="Arial"/>
                <w:szCs w:val="18"/>
              </w:rPr>
              <w:t xml:space="preserve"> The list of items shall be in the same order in which the NRM updates were applied.</w:t>
            </w:r>
          </w:p>
          <w:p w14:paraId="79ACEEAB" w14:textId="77777777" w:rsidR="00B051F6" w:rsidRPr="00A26BD1" w:rsidRDefault="00B051F6" w:rsidP="00B051F6">
            <w:pPr>
              <w:pStyle w:val="TAL"/>
              <w:rPr>
                <w:rFonts w:cs="Arial"/>
                <w:szCs w:val="18"/>
              </w:rPr>
            </w:pPr>
          </w:p>
          <w:p w14:paraId="7A4CFD12" w14:textId="77777777" w:rsidR="00B051F6" w:rsidRPr="00A26BD1" w:rsidRDefault="00B051F6" w:rsidP="00B051F6">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76958B8E" w14:textId="77777777" w:rsidR="00B051F6" w:rsidRPr="00A26BD1" w:rsidRDefault="00B051F6" w:rsidP="00B051F6">
            <w:pPr>
              <w:pStyle w:val="TAL"/>
              <w:rPr>
                <w:rFonts w:cs="Arial"/>
                <w:szCs w:val="18"/>
              </w:rPr>
            </w:pPr>
          </w:p>
          <w:p w14:paraId="6217B5B4" w14:textId="77777777" w:rsidR="00B051F6" w:rsidRPr="00A26BD1" w:rsidRDefault="00B051F6" w:rsidP="00B051F6">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42A2A29E" w14:textId="77777777" w:rsidR="00B051F6" w:rsidRPr="00A26BD1" w:rsidRDefault="00B051F6" w:rsidP="00B051F6">
            <w:pPr>
              <w:pStyle w:val="TAL"/>
              <w:rPr>
                <w:rFonts w:cs="Arial"/>
                <w:szCs w:val="18"/>
              </w:rPr>
            </w:pPr>
          </w:p>
          <w:p w14:paraId="74455446" w14:textId="77777777" w:rsidR="00B051F6" w:rsidRPr="00A26BD1" w:rsidRDefault="00B051F6" w:rsidP="00B051F6">
            <w:pPr>
              <w:pStyle w:val="TAL"/>
              <w:rPr>
                <w:rFonts w:cs="Arial"/>
                <w:szCs w:val="18"/>
              </w:rPr>
            </w:pPr>
            <w:r w:rsidRPr="00A26BD1">
              <w:rPr>
                <w:rFonts w:cs="Arial"/>
                <w:szCs w:val="18"/>
              </w:rPr>
              <w:t>"add" shall be used for reporting the creation of an object, attribute, attribute field or multi-value attribute element.</w:t>
            </w:r>
          </w:p>
          <w:p w14:paraId="22BEE935" w14:textId="77777777" w:rsidR="00B051F6" w:rsidRPr="00A26BD1" w:rsidRDefault="00B051F6" w:rsidP="00B051F6">
            <w:pPr>
              <w:pStyle w:val="TAL"/>
              <w:rPr>
                <w:rFonts w:cs="Arial"/>
                <w:szCs w:val="18"/>
              </w:rPr>
            </w:pPr>
          </w:p>
          <w:p w14:paraId="11055FC3" w14:textId="77777777" w:rsidR="00B051F6" w:rsidRPr="00A26BD1" w:rsidRDefault="00B051F6" w:rsidP="00B051F6">
            <w:pPr>
              <w:pStyle w:val="TAL"/>
              <w:rPr>
                <w:rFonts w:cs="Arial"/>
                <w:szCs w:val="18"/>
              </w:rPr>
            </w:pPr>
            <w:r w:rsidRPr="00A26BD1">
              <w:rPr>
                <w:rFonts w:cs="Arial"/>
                <w:szCs w:val="18"/>
              </w:rPr>
              <w:t>"remove" shall be used for reporting the deletion of an object, attribute, attribute field or multi-value attribute element.</w:t>
            </w:r>
          </w:p>
          <w:p w14:paraId="16377696" w14:textId="77777777" w:rsidR="00B051F6" w:rsidRPr="00A26BD1" w:rsidRDefault="00B051F6" w:rsidP="00B051F6">
            <w:pPr>
              <w:pStyle w:val="TAL"/>
              <w:rPr>
                <w:rFonts w:cs="Arial"/>
                <w:szCs w:val="18"/>
              </w:rPr>
            </w:pPr>
          </w:p>
          <w:p w14:paraId="68CD1B8D" w14:textId="77777777" w:rsidR="00B051F6" w:rsidRPr="00A26BD1" w:rsidRDefault="00B051F6" w:rsidP="00B051F6">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FA6DFDE" w14:textId="77777777" w:rsidR="00B051F6" w:rsidRPr="00A26BD1" w:rsidRDefault="00B051F6" w:rsidP="00B051F6">
            <w:pPr>
              <w:pStyle w:val="TAL"/>
              <w:rPr>
                <w:rFonts w:cs="Arial"/>
                <w:szCs w:val="18"/>
              </w:rPr>
            </w:pPr>
          </w:p>
          <w:p w14:paraId="5FE713D9" w14:textId="00845FF0" w:rsidR="00B051F6" w:rsidRPr="00A26BD1" w:rsidRDefault="00B051F6" w:rsidP="00B051F6">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sidRPr="001B3803">
              <w:rPr>
                <w:rFonts w:cs="Arial"/>
                <w:szCs w:val="18"/>
              </w:rPr>
              <w:t xml:space="preserve"> The </w:t>
            </w:r>
            <w:r w:rsidR="00DF097A" w:rsidRPr="00A26BD1">
              <w:rPr>
                <w:rFonts w:cs="Arial"/>
                <w:szCs w:val="18"/>
              </w:rPr>
              <w:t>"</w:t>
            </w:r>
            <w:r w:rsidRPr="001B3803">
              <w:rPr>
                <w:rFonts w:cs="Arial"/>
                <w:szCs w:val="18"/>
              </w:rPr>
              <w:t>path</w:t>
            </w:r>
            <w:r w:rsidR="00DF097A" w:rsidRPr="00A26BD1">
              <w:rPr>
                <w:rFonts w:cs="Arial"/>
                <w:szCs w:val="18"/>
              </w:rPr>
              <w:t>"</w:t>
            </w:r>
            <w:r w:rsidRPr="001B3803">
              <w:rPr>
                <w:rFonts w:cs="Arial"/>
                <w:szCs w:val="18"/>
              </w:rPr>
              <w:t xml:space="preserve"> is relative to the </w:t>
            </w:r>
            <w:r w:rsidR="00DF097A" w:rsidRPr="00A26BD1">
              <w:rPr>
                <w:rFonts w:cs="Arial"/>
                <w:szCs w:val="18"/>
              </w:rPr>
              <w:t>"</w:t>
            </w:r>
            <w:r w:rsidRPr="001B3803">
              <w:rPr>
                <w:rFonts w:cs="Arial"/>
                <w:szCs w:val="18"/>
              </w:rPr>
              <w:t>objectInstance</w:t>
            </w:r>
            <w:r w:rsidR="00DF097A" w:rsidRPr="00A26BD1">
              <w:rPr>
                <w:rFonts w:cs="Arial"/>
                <w:szCs w:val="18"/>
              </w:rPr>
              <w:t>"</w:t>
            </w:r>
            <w:r w:rsidRPr="001B3803">
              <w:rPr>
                <w:rFonts w:cs="Arial"/>
                <w:szCs w:val="18"/>
              </w:rPr>
              <w:t>.</w:t>
            </w:r>
          </w:p>
          <w:p w14:paraId="3EF1619F" w14:textId="77777777" w:rsidR="00B051F6" w:rsidRPr="00A26BD1" w:rsidRDefault="00B051F6" w:rsidP="00B051F6">
            <w:pPr>
              <w:pStyle w:val="TAL"/>
              <w:rPr>
                <w:rFonts w:cs="Arial"/>
                <w:szCs w:val="18"/>
              </w:rPr>
            </w:pPr>
          </w:p>
          <w:p w14:paraId="4D3AD8EB" w14:textId="2E03DAC4" w:rsidR="00B051F6" w:rsidRPr="00A26BD1" w:rsidRDefault="00B051F6" w:rsidP="00B051F6">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65A08623" w14:textId="77777777" w:rsidR="00B051F6" w:rsidRPr="00A26BD1" w:rsidRDefault="00B051F6" w:rsidP="00B051F6">
            <w:pPr>
              <w:pStyle w:val="TAL"/>
              <w:rPr>
                <w:rFonts w:cs="Arial"/>
                <w:szCs w:val="18"/>
              </w:rPr>
            </w:pPr>
          </w:p>
          <w:p w14:paraId="5A46D397" w14:textId="64EC5AC8"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6A3030C1" w14:textId="77777777" w:rsidR="00B051F6" w:rsidRPr="00A26BD1" w:rsidRDefault="00B051F6" w:rsidP="00B051F6">
            <w:pPr>
              <w:pStyle w:val="TAL"/>
              <w:rPr>
                <w:rFonts w:cs="Arial"/>
                <w:szCs w:val="18"/>
              </w:rPr>
            </w:pPr>
          </w:p>
          <w:p w14:paraId="55CB4157" w14:textId="5A6392BB" w:rsidR="00B051F6" w:rsidRPr="00A26BD1" w:rsidRDefault="00B051F6" w:rsidP="00B051F6">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1968FA7" w14:textId="77777777" w:rsidR="00B051F6" w:rsidRPr="00A26BD1" w:rsidRDefault="00B051F6" w:rsidP="00B051F6">
            <w:pPr>
              <w:pStyle w:val="TAL"/>
              <w:rPr>
                <w:rFonts w:cs="Arial"/>
                <w:szCs w:val="18"/>
              </w:rPr>
            </w:pPr>
          </w:p>
          <w:p w14:paraId="3811ECD5" w14:textId="3900F53D" w:rsidR="00B051F6" w:rsidRPr="00A26BD1" w:rsidRDefault="00B051F6" w:rsidP="00B051F6">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22B78843" w14:textId="77777777" w:rsidR="00B051F6" w:rsidRPr="00A26BD1" w:rsidRDefault="00B051F6" w:rsidP="00B051F6">
            <w:pPr>
              <w:pStyle w:val="TAL"/>
              <w:rPr>
                <w:rFonts w:cs="Arial"/>
                <w:szCs w:val="18"/>
              </w:rPr>
            </w:pPr>
          </w:p>
          <w:p w14:paraId="59FB472E" w14:textId="74CCEED0" w:rsidR="00B051F6" w:rsidRPr="001D11CC" w:rsidRDefault="00B051F6" w:rsidP="00B051F6">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586" w:name="_Toc219487203"/>
      <w:r>
        <w:lastRenderedPageBreak/>
        <w:t>11.1</w:t>
      </w:r>
      <w:r w:rsidRPr="005662DD">
        <w:t>.</w:t>
      </w:r>
      <w:r w:rsidRPr="005662DD">
        <w:rPr>
          <w:rFonts w:hint="eastAsia"/>
        </w:rPr>
        <w:t>1</w:t>
      </w:r>
      <w:r w:rsidRPr="005662DD">
        <w:t>.</w:t>
      </w:r>
      <w:r>
        <w:t>12</w:t>
      </w:r>
      <w:r w:rsidRPr="005662DD">
        <w:tab/>
      </w:r>
      <w:bookmarkStart w:id="587" w:name="_Hlk197682104"/>
      <w:r w:rsidRPr="005662DD">
        <w:t xml:space="preserve">Notification </w:t>
      </w:r>
      <w:r w:rsidRPr="00191DFE">
        <w:rPr>
          <w:noProof/>
        </w:rPr>
        <w:t>notify</w:t>
      </w:r>
      <w:r>
        <w:rPr>
          <w:noProof/>
        </w:rPr>
        <w:t>PotentialFaultyDataNodeTree</w:t>
      </w:r>
      <w:bookmarkEnd w:id="586"/>
      <w:bookmarkEnd w:id="587"/>
    </w:p>
    <w:p w14:paraId="3C3C3A31" w14:textId="77777777" w:rsidR="0052530F" w:rsidRPr="005815C8" w:rsidRDefault="0052530F" w:rsidP="0052530F">
      <w:pPr>
        <w:pStyle w:val="Heading5"/>
      </w:pPr>
      <w:bookmarkStart w:id="588" w:name="_Toc219487204"/>
      <w:r>
        <w:t>11.1.1.12.1</w:t>
      </w:r>
      <w:r>
        <w:tab/>
        <w:t>Definition</w:t>
      </w:r>
      <w:bookmarkEnd w:id="588"/>
    </w:p>
    <w:p w14:paraId="6D9131BB" w14:textId="77777777" w:rsidR="0052530F" w:rsidRDefault="0052530F" w:rsidP="0052530F">
      <w:r w:rsidRPr="00975612">
        <w:t>This notification</w:t>
      </w:r>
      <w:r>
        <w:t xml:space="preserve"> is sent to subscribed MnS consumer(s) when the information in the data node tree is potentially faulty, and that subsequently data node tree change notifications may be faulty as well. The reported problem may be caused for example by internal errors of the MnS producer or a loss of connection between the MnS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"objectInstance" and "scope".</w:t>
      </w:r>
    </w:p>
    <w:p w14:paraId="5371E0D8" w14:textId="77777777" w:rsidR="0052530F" w:rsidRDefault="0052530F" w:rsidP="0052530F">
      <w:r>
        <w:t>When only the "objectInstance" parameter in the notification header is present, then the complete subtree, whose root data node is identified by the "objectInstance", is potentially faulty.</w:t>
      </w:r>
    </w:p>
    <w:p w14:paraId="52CBAD49" w14:textId="77777777" w:rsidR="0052530F" w:rsidRDefault="0052530F" w:rsidP="0052530F">
      <w:r>
        <w:t>The "scope" parameter allows to specify more complex faulty scopes. It is expressed using the "scopeType" and "scopeLevel" parameters or the "dataNodeSelector" parameter.</w:t>
      </w:r>
      <w:r w:rsidRPr="00A20C3D">
        <w:t xml:space="preserve"> </w:t>
      </w:r>
      <w:r>
        <w:t>The "objectInstance"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"scopeType" and "scopeLevel"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"dataNodeSelector" parameter are so powerful that usually only one notification is required.</w:t>
      </w:r>
    </w:p>
    <w:p w14:paraId="72164749" w14:textId="77777777" w:rsidR="0052530F" w:rsidRDefault="0052530F" w:rsidP="0052530F">
      <w:pPr>
        <w:pStyle w:val="Heading5"/>
      </w:pPr>
      <w:bookmarkStart w:id="589" w:name="_Toc219487205"/>
      <w:r>
        <w:lastRenderedPageBreak/>
        <w:t>11.1.1.12.2</w:t>
      </w:r>
      <w:r>
        <w:tab/>
        <w:t>Input parameters</w:t>
      </w:r>
      <w:bookmarkEnd w:id="58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604EEF18" w14:textId="77777777" w:rsidTr="00974BAD">
        <w:trPr>
          <w:tblHeader/>
          <w:jc w:val="center"/>
        </w:trPr>
        <w:tc>
          <w:tcPr>
            <w:tcW w:w="2405" w:type="dxa"/>
            <w:shd w:val="clear" w:color="auto" w:fill="CCCCCC"/>
          </w:tcPr>
          <w:p w14:paraId="5BB9A5E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1317F0B0" w14:textId="77777777" w:rsidTr="00974BAD">
        <w:trPr>
          <w:jc w:val="center"/>
        </w:trPr>
        <w:tc>
          <w:tcPr>
            <w:tcW w:w="2405" w:type="dxa"/>
          </w:tcPr>
          <w:p w14:paraId="4F376148"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1A9BE0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7F47E7F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49B11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C05BC5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210AC41" w14:textId="77777777" w:rsidTr="00974BAD">
        <w:trPr>
          <w:jc w:val="center"/>
        </w:trPr>
        <w:tc>
          <w:tcPr>
            <w:tcW w:w="2405" w:type="dxa"/>
          </w:tcPr>
          <w:p w14:paraId="18794C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007ABB6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1A3C4C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2C2039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81112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828D55C" w14:textId="77777777" w:rsidTr="00974BAD">
        <w:trPr>
          <w:jc w:val="center"/>
        </w:trPr>
        <w:tc>
          <w:tcPr>
            <w:tcW w:w="2405" w:type="dxa"/>
          </w:tcPr>
          <w:p w14:paraId="54ACE10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074191D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86C315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9AE20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7881666" w14:textId="77777777" w:rsidTr="00974BAD">
        <w:trPr>
          <w:jc w:val="center"/>
        </w:trPr>
        <w:tc>
          <w:tcPr>
            <w:tcW w:w="2405" w:type="dxa"/>
          </w:tcPr>
          <w:p w14:paraId="218DE09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5AEE0D9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6F493A">
            <w:pPr>
              <w:rPr>
                <w:rFonts w:ascii="Arial" w:hAnsi="Arial"/>
                <w:sz w:val="18"/>
                <w:szCs w:val="18"/>
              </w:rPr>
            </w:pPr>
            <w:r w:rsidRPr="00E83B2F">
              <w:rPr>
                <w:rFonts w:ascii="Arial" w:hAnsi="Arial"/>
                <w:sz w:val="18"/>
                <w:szCs w:val="18"/>
              </w:rPr>
              <w:t>"notifyPotentialFaultyDataNodeTree"</w:t>
            </w:r>
          </w:p>
        </w:tc>
        <w:tc>
          <w:tcPr>
            <w:tcW w:w="1564" w:type="dxa"/>
          </w:tcPr>
          <w:p w14:paraId="769B886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35CB3A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66479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93B06E0" w14:textId="77777777" w:rsidTr="00974BAD">
        <w:trPr>
          <w:jc w:val="center"/>
        </w:trPr>
        <w:tc>
          <w:tcPr>
            <w:tcW w:w="2405" w:type="dxa"/>
          </w:tcPr>
          <w:p w14:paraId="2AD0030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090FD67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03EBA06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764D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281D0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3C41BB85" w14:textId="77777777" w:rsidTr="00974BAD">
        <w:trPr>
          <w:jc w:val="center"/>
        </w:trPr>
        <w:tc>
          <w:tcPr>
            <w:tcW w:w="2405" w:type="dxa"/>
          </w:tcPr>
          <w:p w14:paraId="28838E9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5A02E6E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3C52C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640C9F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E916E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E0C0E7" w14:textId="77777777" w:rsidTr="00974BAD">
        <w:trPr>
          <w:jc w:val="center"/>
        </w:trPr>
        <w:tc>
          <w:tcPr>
            <w:tcW w:w="2405" w:type="dxa"/>
          </w:tcPr>
          <w:p w14:paraId="40C3A99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2D4E029D"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4815A89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1F096F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5DCA6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07022099" w14:textId="77777777" w:rsidTr="00974BAD">
        <w:trPr>
          <w:jc w:val="center"/>
        </w:trPr>
        <w:tc>
          <w:tcPr>
            <w:tcW w:w="2405" w:type="dxa"/>
          </w:tcPr>
          <w:p w14:paraId="55554E9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44B53BD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37BE61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A037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682E7C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20F7F4F" w14:textId="77777777" w:rsidTr="00974BAD">
        <w:trPr>
          <w:jc w:val="center"/>
        </w:trPr>
        <w:tc>
          <w:tcPr>
            <w:tcW w:w="2405" w:type="dxa"/>
          </w:tcPr>
          <w:p w14:paraId="77A9519D"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6BB1E90"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6F493A">
            <w:pPr>
              <w:spacing w:after="0"/>
              <w:rPr>
                <w:rFonts w:ascii="Arial" w:hAnsi="Arial"/>
                <w:sz w:val="18"/>
                <w:szCs w:val="18"/>
              </w:rPr>
            </w:pPr>
          </w:p>
          <w:p w14:paraId="232FCB62"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7B9A466A" w14:textId="77777777" w:rsidR="0052530F" w:rsidRPr="00C44CEE" w:rsidRDefault="0052530F" w:rsidP="006F493A">
            <w:pPr>
              <w:pStyle w:val="TAL"/>
              <w:rPr>
                <w:szCs w:val="18"/>
              </w:rPr>
            </w:pPr>
            <w:r w:rsidRPr="00C44CEE">
              <w:rPr>
                <w:szCs w:val="18"/>
              </w:rPr>
              <w:t>CHOICE_1.2   scopeLevel</w:t>
            </w:r>
          </w:p>
          <w:p w14:paraId="688C4C36" w14:textId="77777777" w:rsidR="0052530F" w:rsidRDefault="0052530F" w:rsidP="006F493A">
            <w:pPr>
              <w:pStyle w:val="TAL"/>
              <w:rPr>
                <w:szCs w:val="18"/>
              </w:rPr>
            </w:pPr>
            <w:r w:rsidRPr="00C44CEE">
              <w:rPr>
                <w:szCs w:val="18"/>
              </w:rPr>
              <w:t>CHOICE_2.1   dataNodeSelector</w:t>
            </w:r>
          </w:p>
          <w:p w14:paraId="6954AF9F" w14:textId="77777777" w:rsidR="0052530F" w:rsidRDefault="0052530F" w:rsidP="006F493A">
            <w:pPr>
              <w:keepNext/>
              <w:keepLines/>
              <w:spacing w:after="0"/>
              <w:rPr>
                <w:rFonts w:ascii="Arial" w:hAnsi="Arial"/>
                <w:sz w:val="18"/>
                <w:szCs w:val="18"/>
              </w:rPr>
            </w:pPr>
          </w:p>
          <w:p w14:paraId="70E25833"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37786D8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58A8877B" w14:textId="01C36070" w:rsidR="0052530F" w:rsidRDefault="0052530F" w:rsidP="00623B86">
      <w:pPr>
        <w:jc w:val="both"/>
        <w:rPr>
          <w:lang w:eastAsia="zh-CN"/>
        </w:rPr>
      </w:pPr>
    </w:p>
    <w:p w14:paraId="409C5F53" w14:textId="74F2909A" w:rsidR="0052530F" w:rsidRPr="005662DD" w:rsidRDefault="0052530F" w:rsidP="0052530F">
      <w:pPr>
        <w:pStyle w:val="Heading4"/>
      </w:pPr>
      <w:bookmarkStart w:id="590" w:name="_Toc219487206"/>
      <w:r>
        <w:t>11.1</w:t>
      </w:r>
      <w:r w:rsidRPr="005662DD">
        <w:t>.</w:t>
      </w:r>
      <w:r w:rsidRPr="005662DD">
        <w:rPr>
          <w:rFonts w:hint="eastAsia"/>
        </w:rPr>
        <w:t>1</w:t>
      </w:r>
      <w:r>
        <w:t>.13</w:t>
      </w:r>
      <w:r w:rsidRPr="005662DD">
        <w:tab/>
        <w:t xml:space="preserve">Notification </w:t>
      </w:r>
      <w:bookmarkStart w:id="591" w:name="_Hlk193850431"/>
      <w:r w:rsidRPr="00191DFE">
        <w:rPr>
          <w:noProof/>
        </w:rPr>
        <w:t>notifyDataNodeTree</w:t>
      </w:r>
      <w:r>
        <w:rPr>
          <w:noProof/>
        </w:rPr>
        <w:t>SyncRe</w:t>
      </w:r>
      <w:r w:rsidRPr="00191DFE">
        <w:rPr>
          <w:noProof/>
        </w:rPr>
        <w:t>commended</w:t>
      </w:r>
      <w:bookmarkEnd w:id="590"/>
      <w:bookmarkEnd w:id="591"/>
    </w:p>
    <w:p w14:paraId="4A01B7DC" w14:textId="77777777" w:rsidR="0052530F" w:rsidRDefault="0052530F" w:rsidP="0052530F">
      <w:pPr>
        <w:pStyle w:val="Heading5"/>
      </w:pPr>
      <w:bookmarkStart w:id="592" w:name="_Toc219487207"/>
      <w:r>
        <w:t>11.1.1.13.1</w:t>
      </w:r>
      <w:r>
        <w:tab/>
        <w:t>Definition</w:t>
      </w:r>
      <w:bookmarkEnd w:id="592"/>
    </w:p>
    <w:p w14:paraId="3EF7626A" w14:textId="77777777" w:rsidR="0052530F" w:rsidRDefault="0052530F" w:rsidP="0052530F">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3876123" w14:textId="77777777" w:rsidR="0052530F" w:rsidRDefault="0052530F" w:rsidP="0052530F">
      <w:r>
        <w:t>The notification should be sent in numerous scenarios and for various reasons:</w:t>
      </w:r>
    </w:p>
    <w:p w14:paraId="6BA65361" w14:textId="3252875F" w:rsidR="0052530F" w:rsidRPr="00E10C80" w:rsidRDefault="00E10C80" w:rsidP="00E10C80">
      <w:pPr>
        <w:pStyle w:val="B1"/>
      </w:pPr>
      <w:r>
        <w:t>-</w:t>
      </w:r>
      <w:r>
        <w:tab/>
      </w:r>
      <w:r w:rsidR="0052530F" w:rsidRPr="00E10C80">
        <w:t>If the data node tree on the MnS producer becomes reliable again after it was unreliable, and a "notifyPotentialFaultyDataNodeTree" notification was sent.</w:t>
      </w:r>
    </w:p>
    <w:p w14:paraId="66D99E02" w14:textId="54D0F577" w:rsidR="0052530F" w:rsidRPr="00E10C80" w:rsidRDefault="00E10C80" w:rsidP="00E10C80">
      <w:pPr>
        <w:pStyle w:val="B1"/>
      </w:pPr>
      <w:r>
        <w:t>-</w:t>
      </w:r>
      <w:r>
        <w:tab/>
      </w:r>
      <w:r w:rsidR="0052530F" w:rsidRPr="00E10C80">
        <w:t>If the MnS producer realizes that the data node tree was unreliable only when it is reliable again, and no previous "notifyPotentialFaultyDataNodeTree" notification was sent.</w:t>
      </w:r>
    </w:p>
    <w:p w14:paraId="458F909D" w14:textId="0A3480B7" w:rsidR="0052530F" w:rsidRPr="00E10C80" w:rsidRDefault="00E10C80" w:rsidP="00E10C80">
      <w:pPr>
        <w:pStyle w:val="B1"/>
      </w:pPr>
      <w:r>
        <w:t>-</w:t>
      </w:r>
      <w:r>
        <w:tab/>
      </w:r>
      <w:r w:rsidR="0052530F" w:rsidRPr="00E10C80">
        <w:t>If, for whatever reason, not all data node tree change notifications, that should have been sent based on the changes in the data node tree, are sent, and the fault causing this erroneous behaviour is gone.</w:t>
      </w:r>
    </w:p>
    <w:p w14:paraId="2FABA15E" w14:textId="3373DBD5" w:rsidR="0052530F" w:rsidRPr="00E10C80" w:rsidRDefault="00E10C80" w:rsidP="00E10C80">
      <w:pPr>
        <w:pStyle w:val="B1"/>
      </w:pPr>
      <w:r>
        <w:lastRenderedPageBreak/>
        <w:t>-</w:t>
      </w:r>
      <w:r>
        <w:tab/>
      </w:r>
      <w:r w:rsidR="0052530F" w:rsidRPr="00E10C80">
        <w:t>If the connection from the MnS producer to a MnS consumer was down and the MnS producer determines it is up again.</w:t>
      </w:r>
    </w:p>
    <w:p w14:paraId="665A4DD1" w14:textId="2C00B5FD" w:rsidR="0052530F" w:rsidRDefault="0052530F" w:rsidP="0052530F">
      <w:r>
        <w:t>The notification allows to specify the parts of the data node tree, that should be synchronized, using the parameters "objectInstance" and "scope". The usage of these parameters is defined in clause 11.1.1.12.1.</w:t>
      </w:r>
    </w:p>
    <w:p w14:paraId="31682D62" w14:textId="725E6B23" w:rsidR="0052530F" w:rsidRDefault="0052530F" w:rsidP="0052530F">
      <w:r>
        <w:t>If the "</w:t>
      </w:r>
      <w:r w:rsidRPr="00191DFE">
        <w:rPr>
          <w:noProof/>
        </w:rPr>
        <w:t>notify</w:t>
      </w:r>
      <w:r>
        <w:rPr>
          <w:noProof/>
        </w:rPr>
        <w:t>PotentialFaultyDataNodeTree"</w:t>
      </w:r>
      <w:r w:rsidRPr="006A45DA">
        <w:t xml:space="preserve"> </w:t>
      </w:r>
      <w:r>
        <w:t>notification is supported, the "</w:t>
      </w:r>
      <w:r w:rsidRPr="006A45DA">
        <w:t>notifyDataNodeTreeSyncRecommended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notifyDataNodeTreeSyncRecommended</w:t>
      </w:r>
      <w:r>
        <w:t>" notifications shall be sent to the consumer, when the data node tree is reliable again.</w:t>
      </w:r>
    </w:p>
    <w:p w14:paraId="04A1D602" w14:textId="77777777" w:rsidR="0052530F" w:rsidRDefault="0052530F" w:rsidP="0052530F">
      <w:pPr>
        <w:pStyle w:val="Heading5"/>
      </w:pPr>
      <w:bookmarkStart w:id="593" w:name="_Toc219487208"/>
      <w:r>
        <w:t>11.1.1.13.2</w:t>
      </w:r>
      <w:r>
        <w:tab/>
        <w:t>Input parameters</w:t>
      </w:r>
      <w:bookmarkEnd w:id="593"/>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4"/>
        <w:gridCol w:w="693"/>
        <w:gridCol w:w="4973"/>
        <w:gridCol w:w="1525"/>
      </w:tblGrid>
      <w:tr w:rsidR="0052530F" w:rsidRPr="000B4093" w14:paraId="31043126" w14:textId="77777777" w:rsidTr="00974BAD">
        <w:trPr>
          <w:tblHeader/>
          <w:jc w:val="center"/>
        </w:trPr>
        <w:tc>
          <w:tcPr>
            <w:tcW w:w="2405" w:type="dxa"/>
            <w:shd w:val="clear" w:color="auto" w:fill="CCCCCC"/>
          </w:tcPr>
          <w:p w14:paraId="4F9BB031"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6F493A">
            <w:pPr>
              <w:keepNext/>
              <w:keepLines/>
              <w:spacing w:after="0"/>
              <w:jc w:val="center"/>
              <w:rPr>
                <w:rFonts w:ascii="Arial" w:hAnsi="Arial"/>
                <w:b/>
                <w:sz w:val="18"/>
              </w:rPr>
            </w:pPr>
            <w:r w:rsidRPr="000B4093">
              <w:rPr>
                <w:rFonts w:ascii="Arial" w:hAnsi="Arial"/>
                <w:b/>
                <w:sz w:val="18"/>
              </w:rPr>
              <w:t>Properties</w:t>
            </w:r>
          </w:p>
        </w:tc>
      </w:tr>
      <w:tr w:rsidR="0052530F" w:rsidRPr="000B4093" w14:paraId="2B7B62DE" w14:textId="77777777" w:rsidTr="00974BAD">
        <w:trPr>
          <w:jc w:val="center"/>
        </w:trPr>
        <w:tc>
          <w:tcPr>
            <w:tcW w:w="2405" w:type="dxa"/>
          </w:tcPr>
          <w:p w14:paraId="08DE5BA5" w14:textId="77777777" w:rsidR="0052530F" w:rsidRPr="000B4093" w:rsidRDefault="0052530F" w:rsidP="006F493A">
            <w:pPr>
              <w:keepNext/>
              <w:keepLines/>
              <w:spacing w:after="0"/>
              <w:rPr>
                <w:rFonts w:ascii="Arial" w:hAnsi="Arial" w:cs="Arial"/>
                <w:b/>
                <w:bCs/>
                <w:sz w:val="18"/>
              </w:rPr>
            </w:pPr>
            <w:r w:rsidRPr="000B4093">
              <w:rPr>
                <w:rFonts w:ascii="Arial" w:hAnsi="Arial" w:cs="Arial"/>
                <w:sz w:val="18"/>
              </w:rPr>
              <w:t>objectClass</w:t>
            </w:r>
          </w:p>
        </w:tc>
        <w:tc>
          <w:tcPr>
            <w:tcW w:w="709" w:type="dxa"/>
          </w:tcPr>
          <w:p w14:paraId="556E7E7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String</w:t>
            </w:r>
          </w:p>
          <w:p w14:paraId="3BC6B72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16DA60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686C68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CF51A06" w14:textId="77777777" w:rsidTr="00974BAD">
        <w:trPr>
          <w:jc w:val="center"/>
        </w:trPr>
        <w:tc>
          <w:tcPr>
            <w:tcW w:w="2405" w:type="dxa"/>
          </w:tcPr>
          <w:p w14:paraId="378CA41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objectInstance</w:t>
            </w:r>
          </w:p>
        </w:tc>
        <w:tc>
          <w:tcPr>
            <w:tcW w:w="709" w:type="dxa"/>
          </w:tcPr>
          <w:p w14:paraId="2980884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76D762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D5B727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842279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03A2144" w14:textId="77777777" w:rsidTr="00974BAD">
        <w:trPr>
          <w:jc w:val="center"/>
        </w:trPr>
        <w:tc>
          <w:tcPr>
            <w:tcW w:w="2405" w:type="dxa"/>
          </w:tcPr>
          <w:p w14:paraId="61F4606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notificationId</w:t>
            </w:r>
          </w:p>
        </w:tc>
        <w:tc>
          <w:tcPr>
            <w:tcW w:w="709" w:type="dxa"/>
          </w:tcPr>
          <w:p w14:paraId="77230B9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1EA2393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507AC08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1FB74DBA" w14:textId="77777777" w:rsidTr="00974BAD">
        <w:trPr>
          <w:jc w:val="center"/>
        </w:trPr>
        <w:tc>
          <w:tcPr>
            <w:tcW w:w="2405" w:type="dxa"/>
          </w:tcPr>
          <w:p w14:paraId="211AF61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notificationType</w:t>
            </w:r>
          </w:p>
        </w:tc>
        <w:tc>
          <w:tcPr>
            <w:tcW w:w="709" w:type="dxa"/>
          </w:tcPr>
          <w:p w14:paraId="225F6F4E"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3DB77C" w14:textId="2B4100C6" w:rsidR="0052530F" w:rsidRPr="00E83B2F" w:rsidRDefault="0052530F" w:rsidP="006F493A">
            <w:pPr>
              <w:rPr>
                <w:rFonts w:ascii="Arial" w:hAnsi="Arial"/>
                <w:sz w:val="18"/>
                <w:szCs w:val="18"/>
              </w:rPr>
            </w:pPr>
            <w:r w:rsidRPr="00E83B2F">
              <w:rPr>
                <w:rFonts w:ascii="Arial" w:hAnsi="Arial"/>
                <w:sz w:val="18"/>
                <w:szCs w:val="18"/>
              </w:rPr>
              <w:t>"</w:t>
            </w:r>
            <w:r w:rsidR="007A3977" w:rsidRPr="00B335F8">
              <w:rPr>
                <w:rFonts w:ascii="Arial" w:hAnsi="Arial"/>
                <w:sz w:val="18"/>
                <w:szCs w:val="18"/>
              </w:rPr>
              <w:t>notifyDataNodeTreeSyncRecommended</w:t>
            </w:r>
            <w:r w:rsidRPr="00E83B2F">
              <w:rPr>
                <w:rFonts w:ascii="Arial" w:hAnsi="Arial"/>
                <w:sz w:val="18"/>
                <w:szCs w:val="18"/>
              </w:rPr>
              <w:t>"</w:t>
            </w:r>
          </w:p>
        </w:tc>
        <w:tc>
          <w:tcPr>
            <w:tcW w:w="1564" w:type="dxa"/>
          </w:tcPr>
          <w:p w14:paraId="54B4FA1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63531F7C"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06EBD0D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746CD8DB" w14:textId="77777777" w:rsidTr="00974BAD">
        <w:trPr>
          <w:jc w:val="center"/>
        </w:trPr>
        <w:tc>
          <w:tcPr>
            <w:tcW w:w="2405" w:type="dxa"/>
          </w:tcPr>
          <w:p w14:paraId="562DA3F2"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eventTime</w:t>
            </w:r>
          </w:p>
        </w:tc>
        <w:tc>
          <w:tcPr>
            <w:tcW w:w="709" w:type="dxa"/>
          </w:tcPr>
          <w:p w14:paraId="2FF770C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8C8D734"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0BF4CB4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4926E6B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197AF1" w14:textId="77777777" w:rsidTr="00974BAD">
        <w:trPr>
          <w:jc w:val="center"/>
        </w:trPr>
        <w:tc>
          <w:tcPr>
            <w:tcW w:w="2405" w:type="dxa"/>
          </w:tcPr>
          <w:p w14:paraId="0EC8517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systemDN</w:t>
            </w:r>
          </w:p>
        </w:tc>
        <w:tc>
          <w:tcPr>
            <w:tcW w:w="709" w:type="dxa"/>
          </w:tcPr>
          <w:p w14:paraId="35EAA258"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5AB543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76E40CA1"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5C5820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4D9FD073" w14:textId="77777777" w:rsidTr="00974BAD">
        <w:trPr>
          <w:jc w:val="center"/>
        </w:trPr>
        <w:tc>
          <w:tcPr>
            <w:tcW w:w="2405" w:type="dxa"/>
          </w:tcPr>
          <w:p w14:paraId="5D8E3ED3"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sequenceNo</w:t>
            </w:r>
          </w:p>
        </w:tc>
        <w:tc>
          <w:tcPr>
            <w:tcW w:w="709" w:type="dxa"/>
          </w:tcPr>
          <w:p w14:paraId="350D053C"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integer</w:t>
            </w:r>
          </w:p>
          <w:p w14:paraId="58EED64F"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5DA07C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70DF9D3B"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25BFC56C" w14:textId="77777777" w:rsidTr="00974BAD">
        <w:trPr>
          <w:jc w:val="center"/>
        </w:trPr>
        <w:tc>
          <w:tcPr>
            <w:tcW w:w="2405" w:type="dxa"/>
          </w:tcPr>
          <w:p w14:paraId="070CBAE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subscriptionId</w:t>
            </w:r>
          </w:p>
        </w:tc>
        <w:tc>
          <w:tcPr>
            <w:tcW w:w="709" w:type="dxa"/>
          </w:tcPr>
          <w:p w14:paraId="0E6ACB58" w14:textId="77777777" w:rsidR="0052530F" w:rsidRPr="000B4093" w:rsidRDefault="0052530F" w:rsidP="006F493A">
            <w:pPr>
              <w:keepNext/>
              <w:keepLines/>
              <w:spacing w:after="0"/>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Type: DN</w:t>
            </w:r>
          </w:p>
          <w:p w14:paraId="2579037D"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multiplicity: 1</w:t>
            </w:r>
          </w:p>
          <w:p w14:paraId="2E8789C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20BDA06A"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r w:rsidR="0052530F" w:rsidRPr="000B4093" w14:paraId="5EB636DF" w14:textId="77777777" w:rsidTr="00974BAD">
        <w:trPr>
          <w:jc w:val="center"/>
        </w:trPr>
        <w:tc>
          <w:tcPr>
            <w:tcW w:w="2405" w:type="dxa"/>
          </w:tcPr>
          <w:p w14:paraId="49057B94" w14:textId="77777777" w:rsidR="0052530F" w:rsidRPr="000B4093" w:rsidRDefault="0052530F" w:rsidP="006F493A">
            <w:pPr>
              <w:keepNext/>
              <w:keepLines/>
              <w:spacing w:after="0"/>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6F493A">
            <w:pPr>
              <w:keepNext/>
              <w:keepLines/>
              <w:spacing w:after="0"/>
              <w:rPr>
                <w:rFonts w:ascii="Arial" w:hAnsi="Arial" w:cs="Arial"/>
                <w:sz w:val="18"/>
              </w:rPr>
            </w:pPr>
            <w:r>
              <w:rPr>
                <w:rFonts w:cs="Arial"/>
                <w:szCs w:val="18"/>
              </w:rPr>
              <w:t>O</w:t>
            </w:r>
          </w:p>
        </w:tc>
        <w:tc>
          <w:tcPr>
            <w:tcW w:w="5103" w:type="dxa"/>
          </w:tcPr>
          <w:p w14:paraId="4F35334B"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6F493A">
            <w:pPr>
              <w:spacing w:after="0"/>
              <w:rPr>
                <w:rFonts w:ascii="Arial" w:hAnsi="Arial"/>
                <w:sz w:val="18"/>
                <w:szCs w:val="18"/>
              </w:rPr>
            </w:pPr>
          </w:p>
          <w:p w14:paraId="091415C6" w14:textId="77777777" w:rsidR="0052530F" w:rsidRPr="008C5658" w:rsidRDefault="0052530F" w:rsidP="006F493A">
            <w:pPr>
              <w:spacing w:after="0"/>
              <w:rPr>
                <w:rFonts w:ascii="Arial" w:hAnsi="Arial"/>
                <w:sz w:val="18"/>
                <w:szCs w:val="18"/>
              </w:rPr>
            </w:pPr>
            <w:r w:rsidRPr="008C5658">
              <w:rPr>
                <w:rFonts w:ascii="Arial" w:hAnsi="Arial"/>
                <w:sz w:val="18"/>
                <w:szCs w:val="18"/>
              </w:rPr>
              <w:t>CHOICE_1.1   scopeType</w:t>
            </w:r>
          </w:p>
          <w:p w14:paraId="62940174" w14:textId="77777777" w:rsidR="0052530F" w:rsidRPr="00C44CEE" w:rsidRDefault="0052530F" w:rsidP="006F493A">
            <w:pPr>
              <w:pStyle w:val="TAL"/>
              <w:rPr>
                <w:szCs w:val="18"/>
              </w:rPr>
            </w:pPr>
            <w:r w:rsidRPr="00C44CEE">
              <w:rPr>
                <w:szCs w:val="18"/>
              </w:rPr>
              <w:t>CHOICE_1.2   scopeLevel</w:t>
            </w:r>
          </w:p>
          <w:p w14:paraId="6308A5A4" w14:textId="77777777" w:rsidR="0052530F" w:rsidRDefault="0052530F" w:rsidP="006F493A">
            <w:pPr>
              <w:pStyle w:val="TAL"/>
              <w:rPr>
                <w:szCs w:val="18"/>
              </w:rPr>
            </w:pPr>
            <w:r w:rsidRPr="00C44CEE">
              <w:rPr>
                <w:szCs w:val="18"/>
              </w:rPr>
              <w:t>CHOICE_2.1   dataNodeSelector</w:t>
            </w:r>
          </w:p>
          <w:p w14:paraId="5DC770FF" w14:textId="77777777" w:rsidR="0052530F" w:rsidRDefault="0052530F" w:rsidP="006F493A">
            <w:pPr>
              <w:keepNext/>
              <w:keepLines/>
              <w:spacing w:after="0"/>
              <w:rPr>
                <w:rFonts w:ascii="Arial" w:hAnsi="Arial"/>
                <w:sz w:val="18"/>
                <w:szCs w:val="18"/>
              </w:rPr>
            </w:pPr>
          </w:p>
          <w:p w14:paraId="4746E078"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isOrdered: N/A</w:t>
            </w:r>
          </w:p>
          <w:p w14:paraId="130FC2F0" w14:textId="77777777" w:rsidR="0052530F" w:rsidRPr="000B4093" w:rsidRDefault="0052530F" w:rsidP="006F493A">
            <w:pPr>
              <w:keepNext/>
              <w:keepLines/>
              <w:spacing w:after="0"/>
              <w:rPr>
                <w:rFonts w:ascii="Arial" w:hAnsi="Arial" w:cs="Arial"/>
                <w:sz w:val="18"/>
              </w:rPr>
            </w:pPr>
            <w:r w:rsidRPr="000B4093">
              <w:rPr>
                <w:rFonts w:ascii="Arial" w:hAnsi="Arial" w:cs="Arial"/>
                <w:sz w:val="18"/>
              </w:rPr>
              <w:t>isUnique: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594" w:name="_Toc20494397"/>
      <w:bookmarkStart w:id="595" w:name="_Toc26975420"/>
      <w:bookmarkStart w:id="596" w:name="_Toc35856293"/>
      <w:bookmarkStart w:id="597" w:name="_Toc44001148"/>
      <w:bookmarkStart w:id="598" w:name="_Toc51580747"/>
      <w:bookmarkStart w:id="599" w:name="_Toc52356010"/>
      <w:bookmarkStart w:id="600" w:name="_Toc55227580"/>
      <w:bookmarkStart w:id="601" w:name="_Toc138323133"/>
      <w:bookmarkStart w:id="602" w:name="_Toc219487209"/>
      <w:r>
        <w:lastRenderedPageBreak/>
        <w:t>11.1</w:t>
      </w:r>
      <w:r w:rsidRPr="00215D3C">
        <w:t>.</w:t>
      </w:r>
      <w:r w:rsidRPr="00215D3C">
        <w:rPr>
          <w:lang w:eastAsia="zh-CN"/>
        </w:rPr>
        <w:t>2</w:t>
      </w:r>
      <w:r w:rsidRPr="00215D3C">
        <w:tab/>
        <w:t>Managed Information</w:t>
      </w:r>
      <w:bookmarkEnd w:id="594"/>
      <w:bookmarkEnd w:id="595"/>
      <w:bookmarkEnd w:id="596"/>
      <w:bookmarkEnd w:id="597"/>
      <w:bookmarkEnd w:id="598"/>
      <w:bookmarkEnd w:id="599"/>
      <w:bookmarkEnd w:id="600"/>
      <w:bookmarkEnd w:id="601"/>
      <w:bookmarkEnd w:id="602"/>
    </w:p>
    <w:p w14:paraId="29726EF3" w14:textId="77777777" w:rsidR="00623B86" w:rsidRPr="00215D3C" w:rsidRDefault="00623B86" w:rsidP="00623B86">
      <w:pPr>
        <w:pStyle w:val="Heading4"/>
      </w:pPr>
      <w:bookmarkStart w:id="603" w:name="_Toc20494398"/>
      <w:bookmarkStart w:id="604" w:name="_Toc26975421"/>
      <w:bookmarkStart w:id="605" w:name="_Toc35856294"/>
      <w:bookmarkStart w:id="606" w:name="_Toc44001149"/>
      <w:bookmarkStart w:id="607" w:name="_Toc51580748"/>
      <w:bookmarkStart w:id="608" w:name="_Toc52356011"/>
      <w:bookmarkStart w:id="609" w:name="_Toc55227581"/>
      <w:bookmarkStart w:id="610" w:name="_Toc138323134"/>
      <w:bookmarkStart w:id="611" w:name="_Toc219487210"/>
      <w:r>
        <w:t>11.1</w:t>
      </w:r>
      <w:r w:rsidRPr="00215D3C">
        <w:t>.2.1</w:t>
      </w:r>
      <w:r w:rsidRPr="00215D3C">
        <w:tab/>
      </w:r>
      <w:r w:rsidRPr="001D11CC">
        <w:rPr>
          <w:rFonts w:cs="Arial"/>
        </w:rPr>
        <w:t>ManagedEntity</w:t>
      </w:r>
      <w:bookmarkEnd w:id="603"/>
      <w:bookmarkEnd w:id="604"/>
      <w:bookmarkEnd w:id="605"/>
      <w:bookmarkEnd w:id="606"/>
      <w:bookmarkEnd w:id="607"/>
      <w:bookmarkEnd w:id="608"/>
      <w:bookmarkEnd w:id="609"/>
      <w:r w:rsidRPr="00D91E1D">
        <w:rPr>
          <w:rFonts w:cs="Arial"/>
        </w:rPr>
        <w:t xml:space="preserve"> </w:t>
      </w:r>
      <w:bookmarkStart w:id="612" w:name="MCCQCTEMPBM_00000033"/>
      <w:r w:rsidRPr="00782A7F">
        <w:rPr>
          <w:rFonts w:ascii="Courier New" w:hAnsi="Courier New" w:cs="Courier New"/>
        </w:rPr>
        <w:t>&lt;&lt; ProxyClass&gt;&gt;</w:t>
      </w:r>
      <w:bookmarkEnd w:id="610"/>
      <w:bookmarkEnd w:id="611"/>
      <w:bookmarkEnd w:id="612"/>
    </w:p>
    <w:p w14:paraId="26173626" w14:textId="77777777" w:rsidR="00623B86" w:rsidRPr="00215D3C" w:rsidRDefault="00623B86" w:rsidP="00623B86">
      <w:pPr>
        <w:pStyle w:val="Heading5"/>
      </w:pPr>
      <w:bookmarkStart w:id="613" w:name="_Toc20494399"/>
      <w:bookmarkStart w:id="614" w:name="_Toc26975422"/>
      <w:bookmarkStart w:id="615" w:name="_Toc35856295"/>
      <w:bookmarkStart w:id="616" w:name="_Toc44001150"/>
      <w:bookmarkStart w:id="617" w:name="_Toc51580749"/>
      <w:bookmarkStart w:id="618" w:name="_Toc52356012"/>
      <w:bookmarkStart w:id="619" w:name="_Toc55227582"/>
      <w:bookmarkStart w:id="620" w:name="_Toc138323135"/>
      <w:bookmarkStart w:id="621" w:name="_Toc219487211"/>
      <w:r>
        <w:t>11.1</w:t>
      </w:r>
      <w:r w:rsidRPr="00215D3C">
        <w:t>.</w:t>
      </w:r>
      <w:r w:rsidRPr="00215D3C">
        <w:rPr>
          <w:lang w:eastAsia="zh-CN"/>
        </w:rPr>
        <w:t>2</w:t>
      </w:r>
      <w:r w:rsidRPr="00215D3C">
        <w:t>.1.1</w:t>
      </w:r>
      <w:r w:rsidRPr="00215D3C">
        <w:tab/>
        <w:t>Definition</w:t>
      </w:r>
      <w:bookmarkEnd w:id="613"/>
      <w:bookmarkEnd w:id="614"/>
      <w:bookmarkEnd w:id="615"/>
      <w:bookmarkEnd w:id="616"/>
      <w:bookmarkEnd w:id="617"/>
      <w:bookmarkEnd w:id="618"/>
      <w:bookmarkEnd w:id="619"/>
      <w:bookmarkEnd w:id="620"/>
      <w:bookmarkEnd w:id="621"/>
    </w:p>
    <w:p w14:paraId="6385096C" w14:textId="77777777" w:rsidR="00623B86" w:rsidRPr="00A95B97" w:rsidRDefault="00623B86" w:rsidP="00623B86">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w:t>
      </w:r>
      <w:r w:rsidRPr="00A95B97">
        <w:t>is used in the specification of provisioning operations and notifications to represent an instance of an IOC defined in these NRMs.</w:t>
      </w:r>
    </w:p>
    <w:p w14:paraId="01C7683A" w14:textId="201CFBB4" w:rsidR="00623B86" w:rsidRPr="00A95B97" w:rsidRDefault="00623B86" w:rsidP="00A95B97">
      <w:pPr>
        <w:pStyle w:val="Heading2"/>
      </w:pPr>
      <w:bookmarkStart w:id="622" w:name="_Toc20494400"/>
      <w:bookmarkStart w:id="623" w:name="_Toc26975423"/>
      <w:bookmarkStart w:id="624" w:name="_Toc35856296"/>
      <w:bookmarkStart w:id="625" w:name="_Toc44001151"/>
      <w:bookmarkStart w:id="626" w:name="_Toc51580750"/>
      <w:bookmarkStart w:id="627" w:name="_Toc52356013"/>
      <w:bookmarkStart w:id="628" w:name="_Toc55227583"/>
      <w:bookmarkStart w:id="629" w:name="_Toc138323136"/>
      <w:bookmarkStart w:id="630" w:name="_Toc219487212"/>
      <w:r w:rsidRPr="00A95B97">
        <w:t>11.2</w:t>
      </w:r>
      <w:r w:rsidRPr="00A95B97">
        <w:tab/>
      </w:r>
      <w:r w:rsidR="00D24827" w:rsidRPr="00A95B97">
        <w:t>Void</w:t>
      </w:r>
      <w:bookmarkEnd w:id="622"/>
      <w:bookmarkEnd w:id="623"/>
      <w:bookmarkEnd w:id="624"/>
      <w:bookmarkEnd w:id="625"/>
      <w:bookmarkEnd w:id="626"/>
      <w:bookmarkEnd w:id="627"/>
      <w:bookmarkEnd w:id="628"/>
      <w:bookmarkEnd w:id="629"/>
      <w:bookmarkEnd w:id="630"/>
    </w:p>
    <w:p w14:paraId="14955982" w14:textId="21CBE5A7" w:rsidR="004101A1" w:rsidRPr="00A95B97" w:rsidRDefault="004101A1" w:rsidP="00A95B97">
      <w:pPr>
        <w:pStyle w:val="Heading2"/>
      </w:pPr>
      <w:bookmarkStart w:id="631" w:name="_Toc219487213"/>
      <w:r w:rsidRPr="00A95B97">
        <w:t>11.2a</w:t>
      </w:r>
      <w:r w:rsidR="006D5A1E" w:rsidRPr="00A95B97">
        <w:tab/>
      </w:r>
      <w:r w:rsidRPr="00A95B97">
        <w:t>Generic fault supervision management service</w:t>
      </w:r>
      <w:bookmarkEnd w:id="631"/>
    </w:p>
    <w:p w14:paraId="032FE565" w14:textId="0DC7D6B0" w:rsidR="00623B86" w:rsidRPr="008D7685" w:rsidRDefault="004101A1" w:rsidP="004101A1">
      <w:pPr>
        <w:rPr>
          <w:lang w:eastAsia="zh-CN"/>
        </w:rPr>
      </w:pPr>
      <w:r>
        <w:rPr>
          <w:lang w:eastAsia="zh-CN"/>
        </w:rPr>
        <w:t>S</w:t>
      </w:r>
      <w:r>
        <w:t xml:space="preserve">ee TS 28.111 [54] for more information on </w:t>
      </w:r>
      <w:r>
        <w:rPr>
          <w:lang w:eastAsia="zh-CN"/>
        </w:rPr>
        <w:t>Generic fault supervision management service.</w:t>
      </w:r>
    </w:p>
    <w:p w14:paraId="5F7FF57C" w14:textId="77777777" w:rsidR="00623B86" w:rsidRPr="00C908C1" w:rsidRDefault="00623B86" w:rsidP="00C908C1">
      <w:pPr>
        <w:pStyle w:val="Heading2"/>
      </w:pPr>
      <w:bookmarkStart w:id="632" w:name="_Toc20494564"/>
      <w:bookmarkStart w:id="633" w:name="_Toc26975609"/>
      <w:bookmarkStart w:id="634" w:name="_Toc35856482"/>
      <w:bookmarkStart w:id="635" w:name="_Toc44001338"/>
      <w:bookmarkStart w:id="636" w:name="_Toc51580937"/>
      <w:bookmarkStart w:id="637" w:name="_Toc52356200"/>
      <w:bookmarkStart w:id="638" w:name="_Toc55227770"/>
      <w:bookmarkStart w:id="639" w:name="_Toc138323323"/>
      <w:bookmarkStart w:id="640" w:name="_Toc219487214"/>
      <w:r w:rsidRPr="00C908C1">
        <w:t>11.3</w:t>
      </w:r>
      <w:r w:rsidRPr="00C908C1">
        <w:tab/>
        <w:t>Performance assurance</w:t>
      </w:r>
      <w:bookmarkEnd w:id="632"/>
      <w:bookmarkEnd w:id="633"/>
      <w:bookmarkEnd w:id="634"/>
      <w:bookmarkEnd w:id="635"/>
      <w:bookmarkEnd w:id="636"/>
      <w:bookmarkEnd w:id="637"/>
      <w:bookmarkEnd w:id="638"/>
      <w:bookmarkEnd w:id="639"/>
      <w:bookmarkEnd w:id="640"/>
    </w:p>
    <w:p w14:paraId="4AF96CD1" w14:textId="77777777" w:rsidR="00623B86" w:rsidRPr="00215D3C" w:rsidRDefault="00623B86" w:rsidP="00623B86">
      <w:pPr>
        <w:pStyle w:val="Heading3"/>
      </w:pPr>
      <w:bookmarkStart w:id="641" w:name="_Toc20494565"/>
      <w:bookmarkStart w:id="642" w:name="_Toc26975610"/>
      <w:bookmarkStart w:id="643" w:name="_Toc35856483"/>
      <w:bookmarkStart w:id="644" w:name="_Toc44001339"/>
      <w:bookmarkStart w:id="645" w:name="_Toc51580938"/>
      <w:bookmarkStart w:id="646" w:name="_Toc52356201"/>
      <w:bookmarkStart w:id="647" w:name="_Toc55227771"/>
      <w:bookmarkStart w:id="648" w:name="_Toc138323324"/>
      <w:bookmarkStart w:id="649" w:name="_Toc219487215"/>
      <w:r>
        <w:rPr>
          <w:lang w:eastAsia="zh-CN"/>
        </w:rPr>
        <w:t>11.3</w:t>
      </w:r>
      <w:r w:rsidRPr="00215D3C">
        <w:rPr>
          <w:lang w:eastAsia="zh-CN"/>
        </w:rPr>
        <w:t>.1</w:t>
      </w:r>
      <w:r w:rsidRPr="00215D3C">
        <w:rPr>
          <w:lang w:eastAsia="zh-CN"/>
        </w:rPr>
        <w:tab/>
        <w:t>Operations and notifications</w:t>
      </w:r>
      <w:bookmarkEnd w:id="641"/>
      <w:bookmarkEnd w:id="642"/>
      <w:bookmarkEnd w:id="643"/>
      <w:bookmarkEnd w:id="644"/>
      <w:bookmarkEnd w:id="645"/>
      <w:bookmarkEnd w:id="646"/>
      <w:bookmarkEnd w:id="647"/>
      <w:bookmarkEnd w:id="648"/>
      <w:bookmarkEnd w:id="649"/>
    </w:p>
    <w:p w14:paraId="5DD06571" w14:textId="77777777" w:rsidR="00623B86" w:rsidRPr="00C908C1" w:rsidRDefault="00623B86" w:rsidP="00C908C1">
      <w:pPr>
        <w:pStyle w:val="Heading4"/>
      </w:pPr>
      <w:bookmarkStart w:id="650" w:name="_Toc20494566"/>
      <w:bookmarkStart w:id="651" w:name="_Toc26975611"/>
      <w:bookmarkStart w:id="652" w:name="_Toc35856484"/>
      <w:bookmarkStart w:id="653" w:name="_Toc44001340"/>
      <w:bookmarkStart w:id="654" w:name="_Toc51580939"/>
      <w:bookmarkStart w:id="655" w:name="_Toc52356202"/>
      <w:bookmarkStart w:id="656" w:name="_Toc55227772"/>
      <w:bookmarkStart w:id="657" w:name="_Toc138323325"/>
      <w:bookmarkStart w:id="658" w:name="_Toc219487216"/>
      <w:r w:rsidRPr="00C908C1">
        <w:t>11.3.1.1</w:t>
      </w:r>
      <w:r w:rsidRPr="00C908C1">
        <w:tab/>
      </w:r>
      <w:bookmarkEnd w:id="650"/>
      <w:bookmarkEnd w:id="651"/>
      <w:bookmarkEnd w:id="652"/>
      <w:bookmarkEnd w:id="653"/>
      <w:r w:rsidRPr="00C908C1">
        <w:t>Void</w:t>
      </w:r>
      <w:bookmarkEnd w:id="654"/>
      <w:bookmarkEnd w:id="655"/>
      <w:bookmarkEnd w:id="656"/>
      <w:bookmarkEnd w:id="657"/>
      <w:bookmarkEnd w:id="658"/>
    </w:p>
    <w:p w14:paraId="1ED07FE3" w14:textId="77777777" w:rsidR="00623B86" w:rsidRPr="00C908C1" w:rsidRDefault="00623B86" w:rsidP="00C908C1">
      <w:pPr>
        <w:pStyle w:val="Heading4"/>
      </w:pPr>
      <w:bookmarkStart w:id="659" w:name="_Toc20494588"/>
      <w:bookmarkStart w:id="660" w:name="_Toc26975633"/>
      <w:bookmarkStart w:id="661" w:name="_Toc35856506"/>
      <w:bookmarkStart w:id="662" w:name="_Toc44001362"/>
      <w:bookmarkStart w:id="663" w:name="_Toc51580940"/>
      <w:bookmarkStart w:id="664" w:name="_Toc52356203"/>
      <w:bookmarkStart w:id="665" w:name="_Toc55227773"/>
      <w:bookmarkStart w:id="666" w:name="_Toc138323326"/>
      <w:bookmarkStart w:id="667" w:name="_Toc219487217"/>
      <w:r w:rsidRPr="00C908C1">
        <w:t>11.3.1.2</w:t>
      </w:r>
      <w:r w:rsidRPr="00C908C1">
        <w:tab/>
      </w:r>
      <w:bookmarkEnd w:id="659"/>
      <w:bookmarkEnd w:id="660"/>
      <w:bookmarkEnd w:id="661"/>
      <w:bookmarkEnd w:id="662"/>
      <w:bookmarkEnd w:id="663"/>
      <w:bookmarkEnd w:id="664"/>
      <w:bookmarkEnd w:id="665"/>
      <w:r w:rsidRPr="00C908C1">
        <w:t>Void</w:t>
      </w:r>
      <w:bookmarkEnd w:id="666"/>
      <w:bookmarkEnd w:id="667"/>
    </w:p>
    <w:p w14:paraId="3FC6E727" w14:textId="77777777" w:rsidR="00623B86" w:rsidRDefault="00623B86" w:rsidP="00623B86">
      <w:pPr>
        <w:pStyle w:val="Heading4"/>
        <w:rPr>
          <w:rFonts w:cs="Arial"/>
        </w:rPr>
      </w:pPr>
      <w:bookmarkStart w:id="668" w:name="_Toc138323327"/>
      <w:bookmarkStart w:id="669" w:name="_Toc219487218"/>
      <w:r>
        <w:t>11.3.1.3</w:t>
      </w:r>
      <w:r>
        <w:tab/>
        <w:t xml:space="preserve">Notification </w:t>
      </w:r>
      <w:r>
        <w:rPr>
          <w:rFonts w:cs="Arial"/>
        </w:rPr>
        <w:t>notifyThresholdCrossing</w:t>
      </w:r>
      <w:bookmarkEnd w:id="668"/>
      <w:bookmarkEnd w:id="669"/>
    </w:p>
    <w:p w14:paraId="4C9EAC24" w14:textId="77777777" w:rsidR="00623B86" w:rsidRDefault="00623B86" w:rsidP="00623B86">
      <w:pPr>
        <w:pStyle w:val="Heading5"/>
      </w:pPr>
      <w:bookmarkStart w:id="670" w:name="_Toc138323328"/>
      <w:bookmarkStart w:id="671" w:name="_Toc219487219"/>
      <w:r>
        <w:t>11.3.1.3.1</w:t>
      </w:r>
      <w:r>
        <w:tab/>
        <w:t>Definition</w:t>
      </w:r>
      <w:bookmarkEnd w:id="670"/>
      <w:bookmarkEnd w:id="671"/>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72" w:name="_Toc138323329"/>
      <w:bookmarkStart w:id="673" w:name="_Toc219487220"/>
      <w:r>
        <w:lastRenderedPageBreak/>
        <w:t>11.3.1.3.2</w:t>
      </w:r>
      <w:r>
        <w:tab/>
        <w:t>Notification information</w:t>
      </w:r>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6F493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ManagedEntity.objectClass</w:t>
            </w:r>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6F493A">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6F493A">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6F493A">
            <w:pPr>
              <w:keepNext/>
              <w:keepLines/>
              <w:spacing w:after="0"/>
              <w:rPr>
                <w:rFonts w:ascii="Arial" w:hAnsi="Arial"/>
                <w:sz w:val="18"/>
              </w:rPr>
            </w:pPr>
            <w:r w:rsidRPr="009357DC">
              <w:rPr>
                <w:rFonts w:ascii="Arial" w:hAnsi="Arial"/>
                <w:sz w:val="18"/>
              </w:rPr>
              <w:t>ManagedEntity.objectInstance</w:t>
            </w:r>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6F493A">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"notifyThresholdCrossing"</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r>
              <w:rPr>
                <w:rFonts w:ascii="Arial" w:hAnsi="Arial" w:cs="Arial"/>
                <w:sz w:val="18"/>
              </w:rPr>
              <w:t>sequenceNo</w:t>
            </w:r>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r>
              <w:rPr>
                <w:rFonts w:ascii="Arial" w:hAnsi="Arial" w:cs="Arial"/>
                <w:sz w:val="18"/>
              </w:rPr>
              <w:t>subscriptionId</w:t>
            </w:r>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0C681D3A" w14:textId="6BB55D95" w:rsidR="00F07213" w:rsidRPr="009357DC" w:rsidRDefault="00F07213" w:rsidP="00F07213">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AAFFF84" w14:textId="1C5880C4" w:rsidR="00F07213" w:rsidRPr="009357DC" w:rsidRDefault="00F07213" w:rsidP="00F07213">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r w:rsidRPr="009357DC">
              <w:rPr>
                <w:rFonts w:ascii="Arial" w:hAnsi="Arial"/>
                <w:sz w:val="18"/>
              </w:rPr>
              <w:t>ThresholdMonitor.monitorGranularityPeriod</w:t>
            </w:r>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4" w:name="_Toc20494592"/>
      <w:bookmarkStart w:id="675" w:name="_Toc26975637"/>
      <w:bookmarkStart w:id="676" w:name="_Toc35856510"/>
      <w:bookmarkStart w:id="677" w:name="_Toc44001366"/>
      <w:bookmarkStart w:id="678" w:name="_Toc51580944"/>
      <w:bookmarkStart w:id="679" w:name="_Toc52356207"/>
      <w:bookmarkStart w:id="680" w:name="_Toc55227777"/>
      <w:bookmarkStart w:id="681" w:name="_Toc138323330"/>
      <w:bookmarkStart w:id="682" w:name="_Toc219487221"/>
      <w:r>
        <w:rPr>
          <w:lang w:eastAsia="zh-CN"/>
        </w:rPr>
        <w:t>11.3</w:t>
      </w:r>
      <w:r w:rsidRPr="00215D3C">
        <w:rPr>
          <w:lang w:eastAsia="zh-CN"/>
        </w:rPr>
        <w:t>.2</w:t>
      </w:r>
      <w:r w:rsidRPr="00215D3C">
        <w:rPr>
          <w:lang w:eastAsia="zh-CN"/>
        </w:rPr>
        <w:tab/>
        <w:t>Managed information</w:t>
      </w:r>
      <w:bookmarkEnd w:id="674"/>
      <w:bookmarkEnd w:id="675"/>
      <w:bookmarkEnd w:id="676"/>
      <w:bookmarkEnd w:id="677"/>
      <w:bookmarkEnd w:id="678"/>
      <w:bookmarkEnd w:id="679"/>
      <w:bookmarkEnd w:id="680"/>
      <w:bookmarkEnd w:id="681"/>
      <w:bookmarkEnd w:id="682"/>
    </w:p>
    <w:p w14:paraId="43DC7AA3" w14:textId="77777777" w:rsidR="00623B86" w:rsidRPr="00215D3C" w:rsidRDefault="00623B86" w:rsidP="00623B86">
      <w:pPr>
        <w:pStyle w:val="Heading4"/>
      </w:pPr>
      <w:bookmarkStart w:id="683" w:name="_Toc20494593"/>
      <w:bookmarkStart w:id="684" w:name="_Toc26975638"/>
      <w:bookmarkStart w:id="685" w:name="_Toc35856511"/>
      <w:bookmarkStart w:id="686" w:name="_Toc44001367"/>
      <w:bookmarkStart w:id="687" w:name="_Toc51580945"/>
      <w:bookmarkStart w:id="688" w:name="_Toc52356208"/>
      <w:bookmarkStart w:id="689" w:name="_Toc55227778"/>
      <w:bookmarkStart w:id="690" w:name="_Toc138323331"/>
      <w:bookmarkStart w:id="691" w:name="_Toc21948722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3"/>
      <w:bookmarkEnd w:id="684"/>
      <w:bookmarkEnd w:id="685"/>
      <w:bookmarkEnd w:id="686"/>
      <w:bookmarkEnd w:id="687"/>
      <w:bookmarkEnd w:id="688"/>
      <w:bookmarkEnd w:id="689"/>
      <w:bookmarkEnd w:id="690"/>
      <w:bookmarkEnd w:id="691"/>
    </w:p>
    <w:p w14:paraId="7C598B44" w14:textId="77777777" w:rsidR="00623B86" w:rsidRPr="00215D3C" w:rsidRDefault="00623B86" w:rsidP="00623B86">
      <w:pPr>
        <w:pStyle w:val="Heading5"/>
      </w:pPr>
      <w:bookmarkStart w:id="692" w:name="_Toc20494594"/>
      <w:bookmarkStart w:id="693" w:name="_Toc26975639"/>
      <w:bookmarkStart w:id="694" w:name="_Toc35856512"/>
      <w:bookmarkStart w:id="695" w:name="_Toc44001368"/>
      <w:bookmarkStart w:id="696" w:name="_Toc51580946"/>
      <w:bookmarkStart w:id="697" w:name="_Toc52356209"/>
      <w:bookmarkStart w:id="698" w:name="_Toc55227779"/>
      <w:bookmarkStart w:id="699" w:name="_Toc138323332"/>
      <w:bookmarkStart w:id="700" w:name="_Toc21948722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92"/>
      <w:bookmarkEnd w:id="693"/>
      <w:bookmarkEnd w:id="694"/>
      <w:bookmarkEnd w:id="695"/>
      <w:bookmarkEnd w:id="696"/>
      <w:bookmarkEnd w:id="697"/>
      <w:bookmarkEnd w:id="698"/>
      <w:r>
        <w:t>Void</w:t>
      </w:r>
      <w:bookmarkEnd w:id="699"/>
      <w:bookmarkEnd w:id="700"/>
    </w:p>
    <w:p w14:paraId="1240978F" w14:textId="77777777" w:rsidR="00623B86" w:rsidRPr="00215D3C" w:rsidRDefault="00623B86" w:rsidP="00623B86">
      <w:pPr>
        <w:pStyle w:val="Heading5"/>
        <w:rPr>
          <w:lang w:eastAsia="zh-CN"/>
        </w:rPr>
      </w:pPr>
      <w:bookmarkStart w:id="701" w:name="_Toc20494595"/>
      <w:bookmarkStart w:id="702" w:name="_Toc26975640"/>
      <w:bookmarkStart w:id="703" w:name="_Toc35856513"/>
      <w:bookmarkStart w:id="704" w:name="_Toc44001369"/>
      <w:bookmarkStart w:id="705" w:name="_Toc51580947"/>
      <w:bookmarkStart w:id="706" w:name="_Toc52356210"/>
      <w:bookmarkStart w:id="707" w:name="_Toc55227780"/>
      <w:bookmarkStart w:id="708" w:name="_Toc138323333"/>
      <w:bookmarkStart w:id="709" w:name="_Toc21948722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1"/>
      <w:bookmarkEnd w:id="702"/>
      <w:bookmarkEnd w:id="703"/>
      <w:bookmarkEnd w:id="704"/>
      <w:bookmarkEnd w:id="705"/>
      <w:bookmarkEnd w:id="706"/>
      <w:bookmarkEnd w:id="707"/>
      <w:bookmarkEnd w:id="708"/>
      <w:bookmarkEnd w:id="709"/>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43C0ED04" w14:textId="77777777" w:rsidR="00623B86" w:rsidRDefault="00623B86" w:rsidP="00623B86">
      <w:pPr>
        <w:pStyle w:val="TH"/>
        <w:rPr>
          <w:lang w:eastAsia="zh-CN"/>
        </w:rPr>
      </w:pPr>
      <w:r>
        <w:rPr>
          <w:lang w:eastAsia="zh-CN"/>
        </w:rPr>
        <w:t>Table 11.3.2.1.2-1: Performance data file content description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1"/>
        <w:gridCol w:w="7404"/>
      </w:tblGrid>
      <w:tr w:rsidR="00623B86" w14:paraId="160D4985" w14:textId="77777777" w:rsidTr="003336F4">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6F493A">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6F493A">
            <w:pPr>
              <w:pStyle w:val="TAH"/>
              <w:rPr>
                <w:lang w:val="de-DE"/>
              </w:rPr>
            </w:pPr>
            <w:r>
              <w:rPr>
                <w:lang w:val="de-DE"/>
              </w:rPr>
              <w:t>Description</w:t>
            </w:r>
          </w:p>
        </w:tc>
      </w:tr>
      <w:tr w:rsidR="00623B86" w14:paraId="4FCD2E0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6F493A">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6F493A">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6F493A">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6F493A">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6F493A">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6F493A">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6F493A">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6F493A">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6F493A">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6F493A">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6F493A">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6F493A">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6F493A">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6F493A">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6F493A">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6F493A">
            <w:pPr>
              <w:pStyle w:val="TAL"/>
              <w:keepNext w:val="0"/>
              <w:rPr>
                <w:lang w:val="en-US"/>
              </w:rPr>
            </w:pPr>
            <w:r w:rsidRPr="00311DB3">
              <w:rPr>
                <w:lang w:val="en-US"/>
              </w:rPr>
              <w:t>Vendor of the the entity, that generated and sent the file.</w:t>
            </w:r>
          </w:p>
        </w:tc>
      </w:tr>
      <w:tr w:rsidR="00623B86" w14:paraId="1421CBA6"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6F493A">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6F493A">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6F493A">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6F493A">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6F493A">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6F493A">
            <w:pPr>
              <w:pStyle w:val="TAL"/>
              <w:keepNext w:val="0"/>
              <w:rPr>
                <w:lang w:val="en-US"/>
              </w:rPr>
            </w:pPr>
            <w:r w:rsidRPr="00311DB3">
              <w:rPr>
                <w:lang w:val="en-US"/>
              </w:rPr>
              <w:t>User label of the measured object root.</w:t>
            </w:r>
          </w:p>
        </w:tc>
      </w:tr>
      <w:tr w:rsidR="00623B86" w14:paraId="5C6709F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6F493A">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6F493A">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6F493A">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6F493A">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6F493A">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6F493A">
            <w:pPr>
              <w:pStyle w:val="TAL"/>
              <w:keepNext w:val="0"/>
              <w:rPr>
                <w:lang w:val="de-DE"/>
              </w:rPr>
            </w:pPr>
            <w:r>
              <w:rPr>
                <w:lang w:val="de-DE"/>
              </w:rPr>
              <w:t xml:space="preserve">Identifier of a "measInfo". </w:t>
            </w:r>
          </w:p>
        </w:tc>
      </w:tr>
      <w:tr w:rsidR="00623B86" w14:paraId="071F01E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6F493A">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6F493A">
            <w:pPr>
              <w:pStyle w:val="TAC"/>
              <w:keepNext w:val="0"/>
              <w:jc w:val="left"/>
              <w:rPr>
                <w:lang w:val="en-US"/>
              </w:rPr>
            </w:pPr>
            <w:r w:rsidRPr="00311DB3">
              <w:rPr>
                <w:lang w:val="en-US"/>
              </w:rPr>
              <w:t>Job identifier of the related "PerfMetricJob" in this "measInfo".</w:t>
            </w:r>
          </w:p>
        </w:tc>
      </w:tr>
      <w:tr w:rsidR="00623B86" w14:paraId="757E0CE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6F493A">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6F493A">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6F493A">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6F493A">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6F493A">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6F493A">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6F493A">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6F493A">
            <w:pPr>
              <w:pStyle w:val="TAL"/>
              <w:keepNext w:val="0"/>
              <w:rPr>
                <w:lang w:val="en-US"/>
              </w:rPr>
            </w:pPr>
            <w:r w:rsidRPr="00311DB3">
              <w:rPr>
                <w:lang w:val="en-US"/>
              </w:rPr>
              <w:t>Performance metric names in a "measInfo"</w:t>
            </w:r>
          </w:p>
        </w:tc>
      </w:tr>
      <w:tr w:rsidR="00623B86" w14:paraId="602A9809"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6F493A">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6F493A">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6F493A">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6F493A">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6F493A">
            <w:pPr>
              <w:pStyle w:val="TAL"/>
              <w:keepNext w:val="0"/>
              <w:rPr>
                <w:lang w:val="en-US"/>
              </w:rPr>
            </w:pPr>
          </w:p>
          <w:p w14:paraId="5C412713" w14:textId="77777777" w:rsidR="00623B86" w:rsidRPr="00311DB3" w:rsidRDefault="00623B86" w:rsidP="006F493A">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6F493A">
            <w:pPr>
              <w:pStyle w:val="TAL"/>
              <w:keepNext w:val="0"/>
              <w:rPr>
                <w:lang w:val="en-US"/>
              </w:rPr>
            </w:pPr>
          </w:p>
          <w:p w14:paraId="658F1B74" w14:textId="77777777" w:rsidR="00623B86" w:rsidRPr="00311DB3" w:rsidRDefault="00623B86" w:rsidP="006F493A">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6F493A">
            <w:pPr>
              <w:pStyle w:val="TAL"/>
              <w:keepNext w:val="0"/>
              <w:rPr>
                <w:lang w:val="en-US"/>
              </w:rPr>
            </w:pPr>
          </w:p>
          <w:p w14:paraId="7DB93424" w14:textId="77777777" w:rsidR="00623B86" w:rsidRPr="00311DB3" w:rsidRDefault="00623B86" w:rsidP="006F493A">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6F493A">
            <w:pPr>
              <w:pStyle w:val="TAL"/>
              <w:keepNext w:val="0"/>
              <w:rPr>
                <w:lang w:val="en-US"/>
              </w:rPr>
            </w:pPr>
          </w:p>
          <w:p w14:paraId="6A611797" w14:textId="77777777" w:rsidR="00623B86" w:rsidRPr="00311DB3" w:rsidRDefault="00623B86" w:rsidP="006F493A">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6F493A">
            <w:pPr>
              <w:pStyle w:val="TAL"/>
              <w:keepNext w:val="0"/>
              <w:rPr>
                <w:lang w:val="en-US"/>
              </w:rPr>
            </w:pPr>
          </w:p>
          <w:p w14:paraId="1ADDE280" w14:textId="77777777" w:rsidR="00623B86" w:rsidRPr="00311DB3" w:rsidRDefault="00623B86" w:rsidP="006F493A">
            <w:pPr>
              <w:pStyle w:val="TAL"/>
              <w:keepNext w:val="0"/>
              <w:rPr>
                <w:lang w:val="en-US"/>
              </w:rPr>
            </w:pPr>
            <w:r w:rsidRPr="00311DB3">
              <w:rPr>
                <w:lang w:val="en-US"/>
              </w:rPr>
              <w:t>and the "measObjLdn" is</w:t>
            </w:r>
          </w:p>
          <w:p w14:paraId="4D46FD40" w14:textId="77777777" w:rsidR="00623B86" w:rsidRPr="00311DB3" w:rsidRDefault="00623B86" w:rsidP="006F493A">
            <w:pPr>
              <w:pStyle w:val="TAL"/>
              <w:keepNext w:val="0"/>
              <w:rPr>
                <w:lang w:val="en-US"/>
              </w:rPr>
            </w:pPr>
          </w:p>
          <w:p w14:paraId="376E554B" w14:textId="77777777" w:rsidR="00623B86" w:rsidRPr="00311DB3" w:rsidRDefault="00623B86" w:rsidP="006F493A">
            <w:pPr>
              <w:pStyle w:val="TAL"/>
              <w:keepNext w:val="0"/>
              <w:rPr>
                <w:lang w:val="en-US"/>
              </w:rPr>
            </w:pPr>
            <w:r w:rsidRPr="00311DB3">
              <w:rPr>
                <w:lang w:val="en-US"/>
              </w:rPr>
              <w:t xml:space="preserve">   "RncFunction=RF-1,UtranCell=Gbg-997".</w:t>
            </w:r>
          </w:p>
          <w:p w14:paraId="1ECAFE4E" w14:textId="77777777" w:rsidR="00623B86" w:rsidRPr="00311DB3" w:rsidRDefault="00623B86" w:rsidP="006F493A">
            <w:pPr>
              <w:pStyle w:val="TAL"/>
              <w:keepNext w:val="0"/>
              <w:rPr>
                <w:lang w:val="en-US"/>
              </w:rPr>
            </w:pPr>
          </w:p>
          <w:p w14:paraId="6C8ACAED" w14:textId="77777777" w:rsidR="00623B86" w:rsidRPr="00311DB3" w:rsidRDefault="00623B86" w:rsidP="006F493A">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6F493A">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6F493A">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6F493A">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6F493A">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3336F4">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6F493A">
            <w:pPr>
              <w:pStyle w:val="TAL"/>
              <w:keepNext w:val="0"/>
              <w:rPr>
                <w:rFonts w:cs="Arial"/>
                <w:lang w:val="de-DE"/>
              </w:rPr>
            </w:pPr>
            <w:r>
              <w:rPr>
                <w:rFonts w:cs="Arial"/>
                <w:lang w:val="de-DE"/>
              </w:rPr>
              <w:lastRenderedPageBreak/>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6F493A">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10" w:name="_Toc20494596"/>
      <w:bookmarkStart w:id="711" w:name="_Toc26975641"/>
      <w:bookmarkStart w:id="712" w:name="_Toc35856514"/>
      <w:bookmarkStart w:id="713" w:name="_Toc44001370"/>
      <w:bookmarkStart w:id="714" w:name="_Toc51580948"/>
      <w:bookmarkStart w:id="715" w:name="_Toc52356211"/>
      <w:bookmarkStart w:id="716" w:name="_Toc55227781"/>
      <w:bookmarkStart w:id="717" w:name="_Toc138323334"/>
      <w:bookmarkStart w:id="718" w:name="_Toc219487225"/>
      <w:r>
        <w:t>11.3</w:t>
      </w:r>
      <w:r w:rsidRPr="000F47F1">
        <w:rPr>
          <w:rFonts w:hint="eastAsia"/>
        </w:rPr>
        <w:t>.</w:t>
      </w:r>
      <w:r w:rsidRPr="000F47F1">
        <w:t>2</w:t>
      </w:r>
      <w:r w:rsidRPr="000F47F1">
        <w:rPr>
          <w:rFonts w:hint="eastAsia"/>
        </w:rPr>
        <w:t>.</w:t>
      </w:r>
      <w:r w:rsidRPr="000F47F1">
        <w:t>1.3</w:t>
      </w:r>
      <w:r w:rsidRPr="000F47F1">
        <w:tab/>
      </w:r>
      <w:bookmarkEnd w:id="710"/>
      <w:bookmarkEnd w:id="711"/>
      <w:bookmarkEnd w:id="712"/>
      <w:bookmarkEnd w:id="713"/>
      <w:bookmarkEnd w:id="714"/>
      <w:bookmarkEnd w:id="715"/>
      <w:bookmarkEnd w:id="716"/>
      <w:r>
        <w:t>Void</w:t>
      </w:r>
      <w:bookmarkEnd w:id="717"/>
      <w:bookmarkEnd w:id="718"/>
    </w:p>
    <w:p w14:paraId="2C5F6AC2" w14:textId="77777777" w:rsidR="00623B86" w:rsidRPr="00215D3C" w:rsidRDefault="00623B86" w:rsidP="003336F4">
      <w:pPr>
        <w:pStyle w:val="H6"/>
      </w:pPr>
      <w:bookmarkStart w:id="719" w:name="_Toc20494597"/>
      <w:bookmarkStart w:id="720" w:name="_Toc26975642"/>
      <w:bookmarkStart w:id="721" w:name="_Toc35856515"/>
      <w:bookmarkStart w:id="722" w:name="_Toc44001371"/>
      <w:bookmarkStart w:id="723" w:name="_Toc51580949"/>
      <w:bookmarkStart w:id="724" w:name="_Toc52356212"/>
      <w:bookmarkStart w:id="725" w:name="_Toc55227782"/>
      <w:bookmarkStart w:id="726" w:name="_Toc13832333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19"/>
      <w:bookmarkEnd w:id="720"/>
      <w:bookmarkEnd w:id="721"/>
      <w:bookmarkEnd w:id="722"/>
      <w:bookmarkEnd w:id="723"/>
      <w:bookmarkEnd w:id="724"/>
      <w:bookmarkEnd w:id="725"/>
      <w:r>
        <w:t>Void</w:t>
      </w:r>
      <w:bookmarkEnd w:id="726"/>
    </w:p>
    <w:p w14:paraId="638F543D" w14:textId="77777777" w:rsidR="00623B86" w:rsidRPr="001142BC" w:rsidRDefault="00623B86" w:rsidP="003336F4">
      <w:pPr>
        <w:pStyle w:val="H6"/>
      </w:pPr>
      <w:bookmarkStart w:id="727" w:name="_Toc20494598"/>
      <w:bookmarkStart w:id="728" w:name="_Toc26975643"/>
      <w:bookmarkStart w:id="729" w:name="_Toc35856516"/>
      <w:bookmarkStart w:id="730" w:name="_Toc44001372"/>
      <w:bookmarkStart w:id="731" w:name="_Toc51580950"/>
      <w:bookmarkStart w:id="732" w:name="_Toc52356213"/>
      <w:bookmarkStart w:id="733" w:name="_Toc55227783"/>
      <w:bookmarkStart w:id="734" w:name="_Toc138323336"/>
      <w:r w:rsidRPr="001142BC">
        <w:rPr>
          <w:lang w:eastAsia="zh-CN"/>
        </w:rPr>
        <w:t>11.3.2.1</w:t>
      </w:r>
      <w:r w:rsidRPr="001142BC">
        <w:t>.3.2</w:t>
      </w:r>
      <w:r w:rsidRPr="001142BC">
        <w:tab/>
      </w:r>
      <w:bookmarkEnd w:id="727"/>
      <w:bookmarkEnd w:id="728"/>
      <w:bookmarkEnd w:id="729"/>
      <w:bookmarkEnd w:id="730"/>
      <w:bookmarkEnd w:id="731"/>
      <w:bookmarkEnd w:id="732"/>
      <w:bookmarkEnd w:id="733"/>
      <w:r w:rsidRPr="001142BC">
        <w:t>Void</w:t>
      </w:r>
      <w:bookmarkEnd w:id="734"/>
    </w:p>
    <w:p w14:paraId="0C9F981B" w14:textId="77777777" w:rsidR="00623B86" w:rsidRDefault="00623B86" w:rsidP="00623B86">
      <w:pPr>
        <w:pStyle w:val="Heading5"/>
      </w:pPr>
      <w:bookmarkStart w:id="735" w:name="_Toc138323337"/>
      <w:bookmarkStart w:id="736" w:name="_Toc219487226"/>
      <w:r>
        <w:t>11.3.2.1.4</w:t>
      </w:r>
      <w:r>
        <w:tab/>
        <w:t>Performance data f</w:t>
      </w:r>
      <w:r w:rsidRPr="000F47F1">
        <w:t>ile naming</w:t>
      </w:r>
      <w:r w:rsidRPr="000F47F1">
        <w:rPr>
          <w:rFonts w:hint="eastAsia"/>
        </w:rPr>
        <w:t xml:space="preserve"> </w:t>
      </w:r>
      <w:r w:rsidRPr="000F47F1">
        <w:t>convention</w:t>
      </w:r>
      <w:bookmarkEnd w:id="735"/>
      <w:bookmarkEnd w:id="736"/>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
      </w:pPr>
      <w:r>
        <w:lastRenderedPageBreak/>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
      </w:pPr>
      <w:r>
        <w:t>6)</w:t>
      </w:r>
      <w:r>
        <w:tab/>
        <w:t>The "UniqueIdList" field indicates the DNs of the measured objects.</w:t>
      </w:r>
    </w:p>
    <w:p w14:paraId="5DC0312E" w14:textId="77777777" w:rsidR="00623B86" w:rsidRDefault="00623B86" w:rsidP="00623B86">
      <w:pPr>
        <w:pStyle w:val="B1"/>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
      </w:pPr>
      <w:r>
        <w:t>8)</w:t>
      </w:r>
      <w:r>
        <w:tab/>
        <w:t>The "jobIdList" indicates the measurement job id(s) that the performance data file is associated with.</w:t>
      </w:r>
      <w:r w:rsidR="004A0FD7" w:rsidRPr="004A0FD7">
        <w:t xml:space="preserve"> </w:t>
      </w:r>
      <w:r w:rsidR="004A0FD7">
        <w:br/>
      </w:r>
      <w:r>
        <w:t>Note that the delimiter for this field, _-, is an underscore character (_), followed by a minus character (-). Individual jobId entries within the jobIdList field are separated by a comma character (,).</w:t>
      </w:r>
    </w:p>
    <w:p w14:paraId="52FF7792" w14:textId="4683C580" w:rsidR="001C7B9E" w:rsidRPr="00702A31" w:rsidRDefault="001C7B9E" w:rsidP="004A0FD7">
      <w:pPr>
        <w:pStyle w:val="B1"/>
      </w:pPr>
      <w:r>
        <w:rPr>
          <w:lang w:eastAsia="zh-CN"/>
        </w:rPr>
        <w:t>9)</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MnS producer before it is made available to the MnS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14D616AC" w:rsidR="00623B86" w:rsidRPr="00532FBF" w:rsidRDefault="00532FBF" w:rsidP="00532FBF">
      <w:pPr>
        <w:pStyle w:val="B1"/>
      </w:pPr>
      <w:r>
        <w:rPr>
          <w:lang w:eastAsia="zh-CN"/>
        </w:rPr>
        <w:tab/>
      </w:r>
      <w:r w:rsidR="001C7B9E" w:rsidRPr="00532FBF">
        <w:t>If additional processing steps have been applied by the MnS producer, the respective resulting file extension shall always indicate the respective latest processing step, thereby allowing the MnS consumer to reverse the processing.</w:t>
      </w:r>
    </w:p>
    <w:p w14:paraId="72BFE1E9" w14:textId="77777777" w:rsidR="00623B86" w:rsidRDefault="00623B86" w:rsidP="00623B86">
      <w:r>
        <w:t>Some examples describing file-naming convention:</w:t>
      </w:r>
    </w:p>
    <w:p w14:paraId="52AABF7B" w14:textId="77777777" w:rsidR="003D68DE" w:rsidRDefault="003D68DE" w:rsidP="003D68DE">
      <w:pPr>
        <w:pStyle w:val="B1"/>
      </w:pPr>
      <w:r>
        <w:t>1)</w:t>
      </w:r>
      <w:r>
        <w:tab/>
        <w:t>file name:</w:t>
      </w:r>
      <w:r>
        <w:tab/>
        <w:t xml:space="preserve">A20000626.2315+0200-2330+0200_gNBId.xml, </w:t>
      </w:r>
      <w:r>
        <w:br/>
        <w:t>meaning:</w:t>
      </w:r>
      <w:r>
        <w:tab/>
        <w:t>file in format of xml, produced for gNB &lt;gNBId&gt; on June 26, 2000, granularity period 15 minutes from 23:15 local to 23:30 local, with a time differential of +2 hours against UTC.</w:t>
      </w:r>
    </w:p>
    <w:p w14:paraId="7B80C3B9" w14:textId="77777777" w:rsidR="003D68DE" w:rsidRDefault="003D68DE" w:rsidP="003D68DE">
      <w:pPr>
        <w:pStyle w:val="B1"/>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
      </w:pPr>
      <w:r>
        <w:t>3)</w:t>
      </w:r>
      <w:r>
        <w:tab/>
        <w:t>file name:</w:t>
      </w:r>
      <w:r>
        <w:tab/>
        <w:t xml:space="preserve">D20050907.1030+0000-20050909.1500+0000_SubnetworkId_-_2.xml </w:t>
      </w:r>
      <w:r>
        <w:br/>
        <w:t>meaning:</w:t>
      </w:r>
      <w:r>
        <w:tab/>
        <w:t>file in format of xml,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
      </w:pPr>
      <w:r>
        <w:t>4)</w:t>
      </w:r>
      <w:r>
        <w:tab/>
        <w:t>file name:</w:t>
      </w:r>
      <w:r>
        <w:tab/>
        <w:t>C20050907.1030+0000-20050909.1500+0000_gNBId.xml,</w:t>
      </w:r>
      <w:r>
        <w:br/>
        <w:t>meaning:</w:t>
      </w:r>
      <w:r>
        <w:tab/>
        <w:t xml:space="preserve">file in format of xml, produced for the gNB &lt;gNBId&gt;,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
      </w:pPr>
      <w:r>
        <w:rPr>
          <w:lang w:eastAsia="zh-CN"/>
        </w:rPr>
        <w:t>5)</w:t>
      </w:r>
      <w:r>
        <w:rPr>
          <w:lang w:eastAsia="zh-CN"/>
        </w:rPr>
        <w:tab/>
        <w:t xml:space="preserve">file name: </w:t>
      </w:r>
      <w:r>
        <w:t>A20250226.2315+0200-2330+0200_gNBId.gz</w:t>
      </w:r>
      <w:r w:rsidR="004A0A26">
        <w:br/>
      </w:r>
      <w:r>
        <w:t>meaning: file produced for gNB &lt;gNBId&gt; on Feb 26, 2025, granularity period 15 minutes from 23:15 local to 23:30 local, with a time differential of +2 hours against UTC. The file extension ".gz"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3E90648D" w14:textId="69E8CB4B" w:rsidR="003D68DE" w:rsidRDefault="003D68DE" w:rsidP="001A1E44">
      <w:pPr>
        <w:pStyle w:val="B1"/>
      </w:pPr>
      <w:r>
        <w:rPr>
          <w:lang w:eastAsia="zh-CN"/>
        </w:rPr>
        <w:t>6)</w:t>
      </w:r>
      <w:r>
        <w:rPr>
          <w:lang w:eastAsia="zh-CN"/>
        </w:rPr>
        <w:tab/>
        <w:t xml:space="preserve">file name: </w:t>
      </w:r>
      <w:r>
        <w:t>A20250226.2315+0200-2330+0200_gNBId.zip</w:t>
      </w:r>
      <w:r w:rsidR="004A0A26">
        <w:br/>
      </w:r>
      <w:r>
        <w:t>meaning: file produced for gNB &lt;gNBId&gt; on Feb 26, 2025, granularity period 15 minutes from 23:15 local to 23:30 local, with a time differential of +2 hours against UTC. The file extension ".zip"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15C9B252" w14:textId="07A684F9" w:rsidR="00623B86" w:rsidRPr="00311DB3" w:rsidRDefault="003D68DE" w:rsidP="004A0A26">
      <w:pPr>
        <w:pStyle w:val="B1"/>
      </w:pPr>
      <w:r>
        <w:rPr>
          <w:lang w:eastAsia="zh-CN"/>
        </w:rPr>
        <w:lastRenderedPageBreak/>
        <w:t>7)</w:t>
      </w:r>
      <w:r>
        <w:rPr>
          <w:lang w:eastAsia="zh-CN"/>
        </w:rPr>
        <w:tab/>
        <w:t xml:space="preserve">file name: </w:t>
      </w:r>
      <w:r>
        <w:t>A20250226.2315+0400-2330+0400_gNBId.zip</w:t>
      </w:r>
      <w:r w:rsidR="004A0A26">
        <w:br/>
      </w:r>
      <w:r>
        <w:t>meaning: file produced for gNB &lt;gNBId&gt; on Feb 26, 2025, granularity period 15 minutes from 23:15 local to 23:30 local, with a time differential of +4 hours against UTC. The file extension ".zip" indictes to the MnS consumer that the file has been compressed. After un-compressing the file, "A20250226.2315+0400-2330+0400_gNBId.tar" is the resulting file. The file extension ".tar" indictes to the MnS consumer that the file has been tarred. After further</w:t>
      </w:r>
      <w:r w:rsidRPr="00382FC6">
        <w:t xml:space="preserve"> </w:t>
      </w:r>
      <w:r>
        <w:t>un-taring, "A20250226.2315+0400-2330+0400_gNBId.xml" is resulting file. The MnS consumer now can extract performance data from the resulting XML file and process it as desired.</w:t>
      </w:r>
    </w:p>
    <w:p w14:paraId="75CABD71" w14:textId="77777777" w:rsidR="00623B86" w:rsidRPr="00311DB3" w:rsidRDefault="00623B86" w:rsidP="00623B86">
      <w:pPr>
        <w:pStyle w:val="Heading4"/>
      </w:pPr>
      <w:bookmarkStart w:id="737" w:name="_Toc20494599"/>
      <w:bookmarkStart w:id="738" w:name="_Toc26975644"/>
      <w:bookmarkStart w:id="739" w:name="_Toc35856517"/>
      <w:bookmarkStart w:id="740" w:name="_Toc44001373"/>
      <w:bookmarkStart w:id="741" w:name="_Toc51580951"/>
      <w:bookmarkStart w:id="742" w:name="_Toc52356214"/>
      <w:bookmarkStart w:id="743" w:name="_Toc55227784"/>
      <w:bookmarkStart w:id="744" w:name="_Toc138323338"/>
      <w:bookmarkStart w:id="745" w:name="MCCQCTEMPBM_00000146"/>
      <w:bookmarkStart w:id="746" w:name="_Toc219487227"/>
      <w:r w:rsidRPr="00311DB3">
        <w:t>11.3.2.1.4</w:t>
      </w:r>
      <w:r w:rsidRPr="00311DB3">
        <w:tab/>
      </w:r>
      <w:bookmarkEnd w:id="737"/>
      <w:bookmarkEnd w:id="738"/>
      <w:bookmarkEnd w:id="739"/>
      <w:r w:rsidRPr="00311DB3">
        <w:t>Void</w:t>
      </w:r>
      <w:bookmarkEnd w:id="740"/>
      <w:bookmarkEnd w:id="741"/>
      <w:bookmarkEnd w:id="742"/>
      <w:bookmarkEnd w:id="743"/>
      <w:bookmarkEnd w:id="744"/>
      <w:bookmarkEnd w:id="746"/>
    </w:p>
    <w:p w14:paraId="30DBD8F6" w14:textId="77777777" w:rsidR="00A43946" w:rsidRPr="00311DB3" w:rsidRDefault="00A43946" w:rsidP="00A43946">
      <w:pPr>
        <w:pStyle w:val="Heading2"/>
        <w:rPr>
          <w:lang w:eastAsia="zh-CN"/>
        </w:rPr>
      </w:pPr>
      <w:bookmarkStart w:id="747" w:name="_Toc26975651"/>
      <w:bookmarkStart w:id="748" w:name="_Toc35856524"/>
      <w:bookmarkStart w:id="749" w:name="_Toc44001375"/>
      <w:bookmarkStart w:id="750" w:name="_Toc51580953"/>
      <w:bookmarkStart w:id="751" w:name="_Toc52356216"/>
      <w:bookmarkStart w:id="752" w:name="_Toc55227786"/>
      <w:bookmarkStart w:id="753" w:name="_Toc138323340"/>
      <w:bookmarkStart w:id="754" w:name="_Toc219487228"/>
      <w:bookmarkEnd w:id="745"/>
      <w:r w:rsidRPr="00311DB3">
        <w:rPr>
          <w:lang w:eastAsia="zh-CN"/>
        </w:rPr>
        <w:t>11.4</w:t>
      </w:r>
      <w:r w:rsidRPr="00311DB3">
        <w:rPr>
          <w:lang w:eastAsia="zh-CN"/>
        </w:rPr>
        <w:tab/>
        <w:t>Heartbeat</w:t>
      </w:r>
      <w:r>
        <w:rPr>
          <w:lang w:eastAsia="zh-CN"/>
        </w:rPr>
        <w:t xml:space="preserve"> notification</w:t>
      </w:r>
      <w:bookmarkEnd w:id="754"/>
    </w:p>
    <w:p w14:paraId="1095850E" w14:textId="77777777" w:rsidR="00623B86" w:rsidRPr="00311DB3" w:rsidRDefault="00623B86" w:rsidP="00623B86">
      <w:pPr>
        <w:pStyle w:val="Heading3"/>
        <w:rPr>
          <w:lang w:eastAsia="zh-CN"/>
        </w:rPr>
      </w:pPr>
      <w:bookmarkStart w:id="755" w:name="_Toc219487229"/>
      <w:r w:rsidRPr="00311DB3">
        <w:rPr>
          <w:lang w:eastAsia="zh-CN"/>
        </w:rPr>
        <w:t>11.4.1</w:t>
      </w:r>
      <w:r w:rsidRPr="00311DB3">
        <w:rPr>
          <w:lang w:eastAsia="zh-CN"/>
        </w:rPr>
        <w:tab/>
        <w:t>Operations and notifications</w:t>
      </w:r>
      <w:bookmarkEnd w:id="747"/>
      <w:bookmarkEnd w:id="748"/>
      <w:bookmarkEnd w:id="749"/>
      <w:bookmarkEnd w:id="750"/>
      <w:bookmarkEnd w:id="751"/>
      <w:bookmarkEnd w:id="752"/>
      <w:bookmarkEnd w:id="753"/>
      <w:bookmarkEnd w:id="755"/>
    </w:p>
    <w:p w14:paraId="531E1BC3" w14:textId="77777777" w:rsidR="00623B86" w:rsidRPr="005662DD" w:rsidRDefault="00623B86" w:rsidP="00623B86">
      <w:pPr>
        <w:pStyle w:val="Heading4"/>
      </w:pPr>
      <w:bookmarkStart w:id="756" w:name="_Toc532541858"/>
      <w:bookmarkStart w:id="757" w:name="_Toc26975652"/>
      <w:bookmarkStart w:id="758" w:name="_Toc35856525"/>
      <w:bookmarkStart w:id="759" w:name="_Toc44001376"/>
      <w:bookmarkStart w:id="760" w:name="_Toc51580954"/>
      <w:bookmarkStart w:id="761" w:name="_Toc52356217"/>
      <w:bookmarkStart w:id="762" w:name="_Toc55227787"/>
      <w:bookmarkStart w:id="763" w:name="_Toc138323341"/>
      <w:bookmarkStart w:id="764" w:name="_Toc219487230"/>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56"/>
      <w:r w:rsidRPr="001D11CC">
        <w:rPr>
          <w:rFonts w:cs="Arial"/>
        </w:rPr>
        <w:t>Heartbeat</w:t>
      </w:r>
      <w:bookmarkEnd w:id="757"/>
      <w:bookmarkEnd w:id="758"/>
      <w:bookmarkEnd w:id="759"/>
      <w:bookmarkEnd w:id="760"/>
      <w:bookmarkEnd w:id="761"/>
      <w:bookmarkEnd w:id="762"/>
      <w:bookmarkEnd w:id="763"/>
      <w:bookmarkEnd w:id="764"/>
    </w:p>
    <w:p w14:paraId="451BF217" w14:textId="77777777" w:rsidR="00623B86" w:rsidRDefault="00623B86" w:rsidP="00623B86">
      <w:pPr>
        <w:pStyle w:val="Heading5"/>
      </w:pPr>
      <w:bookmarkStart w:id="765" w:name="_Toc532541859"/>
      <w:bookmarkStart w:id="766" w:name="_Toc26975653"/>
      <w:bookmarkStart w:id="767" w:name="_Toc35856526"/>
      <w:bookmarkStart w:id="768" w:name="_Toc44001377"/>
      <w:bookmarkStart w:id="769" w:name="_Toc51580955"/>
      <w:bookmarkStart w:id="770" w:name="_Toc52356218"/>
      <w:bookmarkStart w:id="771" w:name="_Toc55227788"/>
      <w:bookmarkStart w:id="772" w:name="_Toc138323342"/>
      <w:bookmarkStart w:id="773" w:name="_Toc219487231"/>
      <w:r>
        <w:t>11.4.1.1.1</w:t>
      </w:r>
      <w:r>
        <w:tab/>
        <w:t>Definition</w:t>
      </w:r>
      <w:bookmarkEnd w:id="765"/>
      <w:bookmarkEnd w:id="766"/>
      <w:bookmarkEnd w:id="767"/>
      <w:bookmarkEnd w:id="768"/>
      <w:bookmarkEnd w:id="769"/>
      <w:bookmarkEnd w:id="770"/>
      <w:bookmarkEnd w:id="771"/>
      <w:bookmarkEnd w:id="772"/>
      <w:bookmarkEnd w:id="773"/>
    </w:p>
    <w:p w14:paraId="4653E281" w14:textId="1105B1B1" w:rsidR="00A43946" w:rsidRDefault="00A43946" w:rsidP="00A43946">
      <w:r>
        <w:t xml:space="preserve">This </w:t>
      </w:r>
      <w:bookmarkStart w:id="774" w:name="_Hlk149658647"/>
      <w:r>
        <w:t>notification allows a MnS producer to send heartbeats to</w:t>
      </w:r>
      <w:bookmarkEnd w:id="774"/>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75" w:name="MCCQCTEMPBM_00000077"/>
      <w:r w:rsidRPr="002E4B6A">
        <w:rPr>
          <w:rFonts w:ascii="Courier New" w:hAnsi="Courier New" w:cs="Courier New"/>
        </w:rPr>
        <w:t>HeartbeatControl</w:t>
      </w:r>
      <w:bookmarkEnd w:id="775"/>
      <w:r>
        <w:t xml:space="preserve"> IOC (TS</w:t>
      </w:r>
      <w:r w:rsidRPr="002E490E">
        <w:t xml:space="preserve"> 28.622 [11]</w:t>
      </w:r>
      <w:r>
        <w:t xml:space="preserve">). </w:t>
      </w:r>
    </w:p>
    <w:p w14:paraId="74BB3067" w14:textId="483C95BE" w:rsidR="00623B86" w:rsidRDefault="00623B86" w:rsidP="00623B86">
      <w:pPr>
        <w:pStyle w:val="Heading5"/>
      </w:pPr>
      <w:bookmarkStart w:id="776" w:name="_Toc532541860"/>
      <w:bookmarkStart w:id="777" w:name="_Toc26975654"/>
      <w:bookmarkStart w:id="778" w:name="_Toc35856527"/>
      <w:bookmarkStart w:id="779" w:name="_Toc44001378"/>
      <w:bookmarkStart w:id="780" w:name="_Toc51580956"/>
      <w:bookmarkStart w:id="781" w:name="_Toc52356219"/>
      <w:bookmarkStart w:id="782" w:name="_Toc55227789"/>
      <w:bookmarkStart w:id="783" w:name="_Toc138323343"/>
      <w:bookmarkStart w:id="784" w:name="_Toc219487232"/>
      <w:r>
        <w:t>11.4.1.1.2</w:t>
      </w:r>
      <w:r>
        <w:tab/>
        <w:t>Input parameters</w:t>
      </w:r>
      <w:bookmarkEnd w:id="776"/>
      <w:bookmarkEnd w:id="777"/>
      <w:bookmarkEnd w:id="778"/>
      <w:bookmarkEnd w:id="779"/>
      <w:bookmarkEnd w:id="780"/>
      <w:bookmarkEnd w:id="781"/>
      <w:bookmarkEnd w:id="782"/>
      <w:bookmarkEnd w:id="783"/>
      <w:bookmarkEnd w:id="7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6F493A">
            <w:pPr>
              <w:pStyle w:val="TAH"/>
            </w:pPr>
            <w:r>
              <w:t>Parameter Name</w:t>
            </w:r>
          </w:p>
        </w:tc>
        <w:tc>
          <w:tcPr>
            <w:tcW w:w="456" w:type="dxa"/>
            <w:shd w:val="clear" w:color="auto" w:fill="BFBFBF"/>
          </w:tcPr>
          <w:p w14:paraId="53A6E7C0" w14:textId="77777777" w:rsidR="00623B86" w:rsidRDefault="00623B86" w:rsidP="006F493A">
            <w:pPr>
              <w:pStyle w:val="TAH"/>
            </w:pPr>
            <w:r>
              <w:t>S</w:t>
            </w:r>
          </w:p>
        </w:tc>
        <w:tc>
          <w:tcPr>
            <w:tcW w:w="3135" w:type="dxa"/>
            <w:shd w:val="clear" w:color="auto" w:fill="BFBFBF"/>
          </w:tcPr>
          <w:p w14:paraId="451593CE" w14:textId="77777777" w:rsidR="00623B86" w:rsidRDefault="00623B86" w:rsidP="006F493A">
            <w:pPr>
              <w:pStyle w:val="TAH"/>
            </w:pPr>
            <w:r>
              <w:t>Information Type / Legal Values</w:t>
            </w:r>
          </w:p>
        </w:tc>
        <w:tc>
          <w:tcPr>
            <w:tcW w:w="3732" w:type="dxa"/>
            <w:shd w:val="clear" w:color="auto" w:fill="BFBFBF"/>
          </w:tcPr>
          <w:p w14:paraId="67D4249E" w14:textId="77777777" w:rsidR="00623B86" w:rsidRDefault="00623B86" w:rsidP="006F493A">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6F493A">
            <w:pPr>
              <w:pStyle w:val="TAL"/>
              <w:rPr>
                <w:rFonts w:cs="Arial"/>
                <w:szCs w:val="18"/>
              </w:rPr>
            </w:pPr>
            <w:r w:rsidRPr="001D11CC">
              <w:rPr>
                <w:rFonts w:cs="Arial"/>
                <w:szCs w:val="18"/>
              </w:rPr>
              <w:t>objectClass</w:t>
            </w:r>
          </w:p>
        </w:tc>
        <w:tc>
          <w:tcPr>
            <w:tcW w:w="456" w:type="dxa"/>
          </w:tcPr>
          <w:p w14:paraId="2754AF5D" w14:textId="77777777" w:rsidR="00623B86" w:rsidRDefault="00623B86" w:rsidP="006F493A">
            <w:pPr>
              <w:pStyle w:val="TAL"/>
              <w:jc w:val="center"/>
            </w:pPr>
            <w:r>
              <w:t>M</w:t>
            </w:r>
          </w:p>
        </w:tc>
        <w:tc>
          <w:tcPr>
            <w:tcW w:w="3135" w:type="dxa"/>
          </w:tcPr>
          <w:p w14:paraId="76D84C49" w14:textId="77777777" w:rsidR="00623B86" w:rsidRDefault="00623B86" w:rsidP="006F493A">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6F493A">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6F493A">
            <w:pPr>
              <w:pStyle w:val="TAL"/>
              <w:rPr>
                <w:rFonts w:cs="Arial"/>
                <w:szCs w:val="18"/>
              </w:rPr>
            </w:pPr>
            <w:r w:rsidRPr="001D11CC">
              <w:rPr>
                <w:rFonts w:cs="Arial"/>
                <w:szCs w:val="18"/>
              </w:rPr>
              <w:t>objectInstance</w:t>
            </w:r>
          </w:p>
        </w:tc>
        <w:tc>
          <w:tcPr>
            <w:tcW w:w="456" w:type="dxa"/>
          </w:tcPr>
          <w:p w14:paraId="7344E6E1" w14:textId="77777777" w:rsidR="00623B86" w:rsidRDefault="00623B86" w:rsidP="006F493A">
            <w:pPr>
              <w:pStyle w:val="TAL"/>
              <w:jc w:val="center"/>
            </w:pPr>
            <w:r>
              <w:t>M</w:t>
            </w:r>
          </w:p>
        </w:tc>
        <w:tc>
          <w:tcPr>
            <w:tcW w:w="3135" w:type="dxa"/>
          </w:tcPr>
          <w:p w14:paraId="355A3B87" w14:textId="77777777" w:rsidR="00623B86" w:rsidRDefault="00623B86" w:rsidP="006F493A">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6F493A">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r w:rsidRPr="001D11CC">
              <w:rPr>
                <w:rFonts w:cs="Arial"/>
                <w:szCs w:val="18"/>
              </w:rPr>
              <w:t>notificationId</w:t>
            </w:r>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r w:rsidRPr="001D11CC">
              <w:rPr>
                <w:rFonts w:cs="Arial"/>
                <w:szCs w:val="18"/>
              </w:rPr>
              <w:t>notificationType</w:t>
            </w:r>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"notifyHeartbeat"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r w:rsidRPr="001D11CC">
              <w:rPr>
                <w:rFonts w:cs="Arial"/>
                <w:szCs w:val="18"/>
              </w:rPr>
              <w:t>eventTime</w:t>
            </w:r>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r w:rsidRPr="001D11CC">
              <w:rPr>
                <w:rFonts w:cs="Arial"/>
                <w:szCs w:val="18"/>
              </w:rPr>
              <w:t>systemDN</w:t>
            </w:r>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r>
              <w:rPr>
                <w:rFonts w:cs="Arial"/>
              </w:rPr>
              <w:t>sequenceNo</w:t>
            </w:r>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r>
              <w:rPr>
                <w:rFonts w:cs="Arial"/>
              </w:rPr>
              <w:t>subscriptionId</w:t>
            </w:r>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r w:rsidRPr="001D11CC">
              <w:rPr>
                <w:rFonts w:cs="Arial"/>
                <w:szCs w:val="18"/>
              </w:rPr>
              <w:t>heartbeatNtfPeriod</w:t>
            </w:r>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r>
              <w:t>HeartbeatControl.</w:t>
            </w:r>
            <w:r w:rsidRPr="0074350B">
              <w:rPr>
                <w:rFonts w:cs="Arial"/>
              </w:rPr>
              <w:t>heartbeatNtfPeriod</w:t>
            </w:r>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85" w:name="_Toc532541861"/>
      <w:bookmarkStart w:id="786" w:name="_Toc26975655"/>
      <w:bookmarkStart w:id="787" w:name="_Toc35856528"/>
      <w:bookmarkStart w:id="788" w:name="_Toc44001379"/>
      <w:bookmarkStart w:id="789" w:name="_Toc51580957"/>
      <w:bookmarkStart w:id="790" w:name="_Toc52356220"/>
      <w:bookmarkStart w:id="791" w:name="_Toc55227790"/>
      <w:bookmarkStart w:id="792" w:name="_Toc138323344"/>
      <w:bookmarkStart w:id="793" w:name="_Toc219487233"/>
      <w:r>
        <w:t>11.4.1.1.3</w:t>
      </w:r>
      <w:r>
        <w:tab/>
        <w:t>Triggering event</w:t>
      </w:r>
      <w:bookmarkEnd w:id="785"/>
      <w:bookmarkEnd w:id="786"/>
      <w:bookmarkEnd w:id="787"/>
      <w:bookmarkEnd w:id="788"/>
      <w:bookmarkEnd w:id="789"/>
      <w:bookmarkEnd w:id="790"/>
      <w:bookmarkEnd w:id="791"/>
      <w:bookmarkEnd w:id="792"/>
      <w:bookmarkEnd w:id="793"/>
    </w:p>
    <w:p w14:paraId="4F5340BE" w14:textId="77777777" w:rsidR="00623B86" w:rsidRDefault="00623B86" w:rsidP="00623B86">
      <w:pPr>
        <w:pStyle w:val="Heading6"/>
      </w:pPr>
      <w:bookmarkStart w:id="794" w:name="_Toc532541862"/>
      <w:bookmarkStart w:id="795" w:name="_Toc26975656"/>
      <w:bookmarkStart w:id="796" w:name="_Toc35856529"/>
      <w:bookmarkStart w:id="797" w:name="_Toc44001380"/>
      <w:bookmarkStart w:id="798" w:name="_Toc51580958"/>
      <w:bookmarkStart w:id="799" w:name="_Toc52356221"/>
      <w:bookmarkStart w:id="800" w:name="_Toc55227791"/>
      <w:bookmarkStart w:id="801" w:name="_Toc138323345"/>
      <w:bookmarkStart w:id="802" w:name="_Toc219487234"/>
      <w:r>
        <w:t>11.4.1.1.3.1</w:t>
      </w:r>
      <w:r>
        <w:tab/>
        <w:t>From-state</w:t>
      </w:r>
      <w:bookmarkEnd w:id="794"/>
      <w:bookmarkEnd w:id="795"/>
      <w:bookmarkEnd w:id="796"/>
      <w:bookmarkEnd w:id="797"/>
      <w:bookmarkEnd w:id="798"/>
      <w:bookmarkEnd w:id="799"/>
      <w:bookmarkEnd w:id="800"/>
      <w:bookmarkEnd w:id="801"/>
      <w:bookmarkEnd w:id="802"/>
    </w:p>
    <w:p w14:paraId="47E78766" w14:textId="77777777" w:rsidR="00623B86" w:rsidRDefault="00623B86" w:rsidP="00623B86">
      <w:bookmarkStart w:id="803" w:name="MCCQCTEMPBM_00000078"/>
      <w:r w:rsidRPr="00AA265C">
        <w:rPr>
          <w:rFonts w:ascii="Courier New" w:hAnsi="Courier New" w:cs="Courier New"/>
        </w:rPr>
        <w:t>stateBeforeHeartbeatNotification1</w:t>
      </w:r>
      <w:bookmarkEnd w:id="803"/>
      <w:r>
        <w:t xml:space="preserve"> OR </w:t>
      </w:r>
      <w:bookmarkStart w:id="804" w:name="MCCQCTEMPBM_00000079"/>
      <w:r w:rsidRPr="00AA265C">
        <w:rPr>
          <w:rFonts w:ascii="Courier New" w:hAnsi="Courier New" w:cs="Courier New"/>
        </w:rPr>
        <w:t>stateBeforeHeartbeatNotification2</w:t>
      </w:r>
      <w:bookmarkEnd w:id="804"/>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6F493A">
        <w:trPr>
          <w:jc w:val="center"/>
        </w:trPr>
        <w:tc>
          <w:tcPr>
            <w:tcW w:w="1993" w:type="pct"/>
            <w:shd w:val="clear" w:color="auto" w:fill="BFBFBF"/>
          </w:tcPr>
          <w:p w14:paraId="18422DBF"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6F493A">
            <w:pPr>
              <w:pStyle w:val="TAH"/>
            </w:pPr>
            <w:r>
              <w:t>Definition</w:t>
            </w:r>
          </w:p>
        </w:tc>
      </w:tr>
      <w:tr w:rsidR="00623B86" w14:paraId="322E1832" w14:textId="77777777" w:rsidTr="006F493A">
        <w:trPr>
          <w:jc w:val="center"/>
        </w:trPr>
        <w:tc>
          <w:tcPr>
            <w:tcW w:w="1993" w:type="pct"/>
          </w:tcPr>
          <w:p w14:paraId="0C7968AC" w14:textId="77777777" w:rsidR="00623B86" w:rsidRPr="001D11CC" w:rsidRDefault="00623B86" w:rsidP="006F493A">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6F493A">
            <w:pPr>
              <w:pStyle w:val="TAL"/>
            </w:pPr>
            <w:r>
              <w:t>The internal countdown timer of the MOI emitting the notifyHeartbeat notification has reached the value ‘0’ (zero).</w:t>
            </w:r>
          </w:p>
        </w:tc>
      </w:tr>
      <w:tr w:rsidR="00623B86" w14:paraId="05460DDA" w14:textId="77777777" w:rsidTr="006F493A">
        <w:trPr>
          <w:jc w:val="center"/>
        </w:trPr>
        <w:tc>
          <w:tcPr>
            <w:tcW w:w="1993" w:type="pct"/>
          </w:tcPr>
          <w:p w14:paraId="2D63134D" w14:textId="77777777" w:rsidR="00623B86" w:rsidRPr="001D11CC" w:rsidRDefault="00623B86" w:rsidP="006F493A">
            <w:pPr>
              <w:pStyle w:val="TAL"/>
              <w:rPr>
                <w:rFonts w:cs="Arial"/>
                <w:szCs w:val="18"/>
              </w:rPr>
            </w:pPr>
            <w:bookmarkStart w:id="805" w:name="MCCQCTEMPBM_00000080" w:colFirst="1" w:colLast="1"/>
            <w:r w:rsidRPr="001D11CC">
              <w:rPr>
                <w:rFonts w:cs="Arial"/>
                <w:szCs w:val="18"/>
              </w:rPr>
              <w:t>stateBeforeHeartbeatNotification2</w:t>
            </w:r>
          </w:p>
        </w:tc>
        <w:tc>
          <w:tcPr>
            <w:tcW w:w="3007" w:type="pct"/>
          </w:tcPr>
          <w:p w14:paraId="4CE84258" w14:textId="77777777" w:rsidR="00623B86" w:rsidRDefault="00623B86" w:rsidP="006F493A">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05"/>
    </w:tbl>
    <w:p w14:paraId="6B8E1C8A" w14:textId="77777777" w:rsidR="00623B86" w:rsidRDefault="00623B86" w:rsidP="00623B86"/>
    <w:p w14:paraId="45E9CAC0" w14:textId="77777777" w:rsidR="00623B86" w:rsidRDefault="00623B86" w:rsidP="00623B86">
      <w:pPr>
        <w:pStyle w:val="Heading6"/>
      </w:pPr>
      <w:bookmarkStart w:id="806" w:name="_Toc532541863"/>
      <w:bookmarkStart w:id="807" w:name="_Toc26975657"/>
      <w:bookmarkStart w:id="808" w:name="_Toc35856530"/>
      <w:bookmarkStart w:id="809" w:name="_Toc44001381"/>
      <w:bookmarkStart w:id="810" w:name="_Toc51580959"/>
      <w:bookmarkStart w:id="811" w:name="_Toc52356222"/>
      <w:bookmarkStart w:id="812" w:name="_Toc55227792"/>
      <w:bookmarkStart w:id="813" w:name="_Toc138323346"/>
      <w:bookmarkStart w:id="814" w:name="_Toc219487235"/>
      <w:r>
        <w:lastRenderedPageBreak/>
        <w:t>11.4.1.1.3.2</w:t>
      </w:r>
      <w:r>
        <w:tab/>
        <w:t>To-state</w:t>
      </w:r>
      <w:bookmarkEnd w:id="806"/>
      <w:bookmarkEnd w:id="807"/>
      <w:bookmarkEnd w:id="808"/>
      <w:bookmarkEnd w:id="809"/>
      <w:bookmarkEnd w:id="810"/>
      <w:bookmarkEnd w:id="811"/>
      <w:bookmarkEnd w:id="812"/>
      <w:bookmarkEnd w:id="813"/>
      <w:bookmarkEnd w:id="814"/>
    </w:p>
    <w:p w14:paraId="351401E4" w14:textId="77777777" w:rsidR="00623B86" w:rsidRDefault="00623B86" w:rsidP="00623B86">
      <w:pPr>
        <w:keepNext/>
      </w:pPr>
      <w:bookmarkStart w:id="815" w:name="MCCQCTEMPBM_00000081"/>
      <w:r w:rsidRPr="000D47FC">
        <w:rPr>
          <w:rFonts w:ascii="Courier New" w:hAnsi="Courier New" w:cs="Courier New"/>
        </w:rPr>
        <w:t>stateAfterOHeartbeatNotification1</w:t>
      </w:r>
      <w:bookmarkEnd w:id="815"/>
      <w:r>
        <w:t xml:space="preserve"> OR </w:t>
      </w:r>
      <w:bookmarkStart w:id="816" w:name="MCCQCTEMPBM_00000082"/>
      <w:r w:rsidRPr="000D47FC">
        <w:rPr>
          <w:rFonts w:ascii="Courier New" w:hAnsi="Courier New" w:cs="Courier New"/>
        </w:rPr>
        <w:t>stateAfterOHeartbeatNotification2</w:t>
      </w:r>
      <w:bookmarkEnd w:id="81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6F493A">
        <w:trPr>
          <w:jc w:val="center"/>
        </w:trPr>
        <w:tc>
          <w:tcPr>
            <w:tcW w:w="1993" w:type="pct"/>
            <w:shd w:val="clear" w:color="auto" w:fill="BFBFBF"/>
          </w:tcPr>
          <w:p w14:paraId="5B994F02"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6F493A">
            <w:pPr>
              <w:pStyle w:val="TAH"/>
            </w:pPr>
            <w:r>
              <w:t>Definition</w:t>
            </w:r>
          </w:p>
        </w:tc>
      </w:tr>
      <w:tr w:rsidR="00623B86" w14:paraId="7617055F" w14:textId="77777777" w:rsidTr="006F493A">
        <w:trPr>
          <w:jc w:val="center"/>
        </w:trPr>
        <w:tc>
          <w:tcPr>
            <w:tcW w:w="1993" w:type="pct"/>
          </w:tcPr>
          <w:p w14:paraId="4330B974" w14:textId="77777777" w:rsidR="00623B86" w:rsidRPr="001D11CC" w:rsidRDefault="00623B86" w:rsidP="006F493A">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6F493A">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6F493A">
            <w:pPr>
              <w:pStyle w:val="TAL"/>
            </w:pPr>
            <w:r>
              <w:t>the internal countdown timer of the MOI is reset to the value of its heartbeatNtfPeriod attribute.</w:t>
            </w:r>
          </w:p>
        </w:tc>
      </w:tr>
      <w:tr w:rsidR="00623B86" w14:paraId="1AEFB88C" w14:textId="77777777" w:rsidTr="006F493A">
        <w:trPr>
          <w:jc w:val="center"/>
        </w:trPr>
        <w:tc>
          <w:tcPr>
            <w:tcW w:w="1993" w:type="pct"/>
          </w:tcPr>
          <w:p w14:paraId="6C3613C8" w14:textId="77777777" w:rsidR="00623B86" w:rsidRPr="001D11CC" w:rsidRDefault="00623B86" w:rsidP="006F493A">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6F493A">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6F493A">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17" w:name="_Toc44001382"/>
      <w:bookmarkStart w:id="818" w:name="_Toc51580960"/>
      <w:bookmarkStart w:id="819" w:name="_Toc52356223"/>
      <w:bookmarkStart w:id="820" w:name="_Toc55227793"/>
      <w:bookmarkStart w:id="821" w:name="_Toc138323347"/>
      <w:bookmarkStart w:id="822" w:name="_Toc219487236"/>
      <w:r>
        <w:rPr>
          <w:lang w:eastAsia="zh-CN"/>
        </w:rPr>
        <w:t>11.5</w:t>
      </w:r>
      <w:r>
        <w:rPr>
          <w:lang w:eastAsia="zh-CN"/>
        </w:rPr>
        <w:tab/>
        <w:t>Streaming data reporting service</w:t>
      </w:r>
      <w:bookmarkEnd w:id="817"/>
      <w:bookmarkEnd w:id="818"/>
      <w:bookmarkEnd w:id="819"/>
      <w:bookmarkEnd w:id="820"/>
      <w:bookmarkEnd w:id="821"/>
      <w:bookmarkEnd w:id="822"/>
    </w:p>
    <w:p w14:paraId="17D00347" w14:textId="77777777" w:rsidR="00623B86" w:rsidRDefault="00623B86" w:rsidP="00623B86">
      <w:pPr>
        <w:pStyle w:val="Heading3"/>
        <w:rPr>
          <w:lang w:eastAsia="zh-CN"/>
        </w:rPr>
      </w:pPr>
      <w:bookmarkStart w:id="823" w:name="_Toc44001383"/>
      <w:bookmarkStart w:id="824" w:name="_Toc51580961"/>
      <w:bookmarkStart w:id="825" w:name="_Toc52356224"/>
      <w:bookmarkStart w:id="826" w:name="_Toc55227794"/>
      <w:bookmarkStart w:id="827" w:name="_Toc138323348"/>
      <w:bookmarkStart w:id="828" w:name="_Toc219487237"/>
      <w:r>
        <w:rPr>
          <w:lang w:eastAsia="zh-CN"/>
        </w:rPr>
        <w:t>11.5.1</w:t>
      </w:r>
      <w:r>
        <w:rPr>
          <w:lang w:eastAsia="zh-CN"/>
        </w:rPr>
        <w:tab/>
        <w:t>Operations and notifications</w:t>
      </w:r>
      <w:bookmarkEnd w:id="823"/>
      <w:bookmarkEnd w:id="824"/>
      <w:bookmarkEnd w:id="825"/>
      <w:bookmarkEnd w:id="826"/>
      <w:bookmarkEnd w:id="827"/>
      <w:bookmarkEnd w:id="828"/>
    </w:p>
    <w:p w14:paraId="221A7756" w14:textId="77777777" w:rsidR="00623B86" w:rsidRDefault="00623B86" w:rsidP="00623B86">
      <w:pPr>
        <w:pStyle w:val="Heading4"/>
        <w:rPr>
          <w:lang w:eastAsia="zh-CN"/>
        </w:rPr>
      </w:pPr>
      <w:bookmarkStart w:id="829" w:name="_Toc44001384"/>
      <w:bookmarkStart w:id="830" w:name="_Toc51580962"/>
      <w:bookmarkStart w:id="831" w:name="_Toc52356225"/>
      <w:bookmarkStart w:id="832" w:name="_Toc55227795"/>
      <w:bookmarkStart w:id="833" w:name="_Toc138323349"/>
      <w:bookmarkStart w:id="834" w:name="_Toc219487238"/>
      <w:r>
        <w:rPr>
          <w:lang w:eastAsia="zh-CN"/>
        </w:rPr>
        <w:t>11.5.1.1</w:t>
      </w:r>
      <w:r>
        <w:rPr>
          <w:lang w:eastAsia="zh-CN"/>
        </w:rPr>
        <w:tab/>
        <w:t>establishStreamingConnection operation (M)</w:t>
      </w:r>
      <w:bookmarkEnd w:id="829"/>
      <w:bookmarkEnd w:id="830"/>
      <w:bookmarkEnd w:id="831"/>
      <w:bookmarkEnd w:id="832"/>
      <w:bookmarkEnd w:id="833"/>
      <w:bookmarkEnd w:id="834"/>
    </w:p>
    <w:p w14:paraId="6C60EF16" w14:textId="77777777" w:rsidR="00623B86" w:rsidRDefault="00623B86" w:rsidP="00623B86">
      <w:pPr>
        <w:pStyle w:val="Heading5"/>
        <w:rPr>
          <w:lang w:eastAsia="zh-CN"/>
        </w:rPr>
      </w:pPr>
      <w:bookmarkStart w:id="835" w:name="_Toc44001385"/>
      <w:bookmarkStart w:id="836" w:name="_Toc51580963"/>
      <w:bookmarkStart w:id="837" w:name="_Toc52356226"/>
      <w:bookmarkStart w:id="838" w:name="_Toc55227796"/>
      <w:bookmarkStart w:id="839" w:name="_Toc138323350"/>
      <w:bookmarkStart w:id="840" w:name="_Toc219487239"/>
      <w:r>
        <w:rPr>
          <w:lang w:eastAsia="zh-CN"/>
        </w:rPr>
        <w:t>11.5.1.1.1</w:t>
      </w:r>
      <w:r>
        <w:rPr>
          <w:lang w:eastAsia="zh-CN"/>
        </w:rPr>
        <w:tab/>
        <w:t>Definition</w:t>
      </w:r>
      <w:bookmarkEnd w:id="835"/>
      <w:bookmarkEnd w:id="836"/>
      <w:bookmarkEnd w:id="837"/>
      <w:bookmarkEnd w:id="838"/>
      <w:bookmarkEnd w:id="839"/>
      <w:bookmarkEnd w:id="840"/>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1" w:name="_Toc44001386"/>
      <w:bookmarkStart w:id="842" w:name="_Toc51580964"/>
      <w:bookmarkStart w:id="843" w:name="_Toc52356227"/>
      <w:bookmarkStart w:id="844" w:name="_Toc55227797"/>
      <w:bookmarkStart w:id="845" w:name="_Toc138323351"/>
      <w:bookmarkStart w:id="846" w:name="_Toc219487240"/>
      <w:r>
        <w:rPr>
          <w:lang w:eastAsia="zh-CN"/>
        </w:rPr>
        <w:lastRenderedPageBreak/>
        <w:t>11.5.1.1.2</w:t>
      </w:r>
      <w:r>
        <w:rPr>
          <w:lang w:eastAsia="zh-CN"/>
        </w:rPr>
        <w:tab/>
        <w:t>Input parameters</w:t>
      </w:r>
      <w:bookmarkEnd w:id="841"/>
      <w:bookmarkEnd w:id="842"/>
      <w:bookmarkEnd w:id="843"/>
      <w:bookmarkEnd w:id="844"/>
      <w:bookmarkEnd w:id="845"/>
      <w:bookmarkEnd w:id="8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6F493A">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6F493A">
            <w:pPr>
              <w:pStyle w:val="TAH"/>
              <w:rPr>
                <w:color w:val="000000"/>
              </w:rPr>
            </w:pPr>
            <w:r>
              <w:rPr>
                <w:color w:val="000000"/>
              </w:rPr>
              <w:t>Comment</w:t>
            </w:r>
          </w:p>
        </w:tc>
      </w:tr>
      <w:tr w:rsidR="00623B86" w14:paraId="72216765"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6F493A">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6F493A">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6F493A">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6F493A">
            <w:pPr>
              <w:pStyle w:val="TAL"/>
              <w:rPr>
                <w:rFonts w:cs="Arial"/>
                <w:color w:val="000000"/>
              </w:rPr>
            </w:pPr>
            <w:r w:rsidRPr="00151328">
              <w:rPr>
                <w:rFonts w:cs="Arial"/>
                <w:color w:val="000000"/>
              </w:rPr>
              <w:t xml:space="preserve">List of </w:t>
            </w:r>
            <w:bookmarkStart w:id="847" w:name="MCCQCTEMPBM_00000083"/>
            <w:r w:rsidRPr="002D4FF7">
              <w:rPr>
                <w:rFonts w:ascii="Courier New" w:hAnsi="Courier New" w:cs="Courier New"/>
                <w:color w:val="000000"/>
              </w:rPr>
              <w:t>StreamInfo</w:t>
            </w:r>
            <w:bookmarkEnd w:id="847"/>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6F493A">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6F493A">
            <w:pPr>
              <w:pStyle w:val="TAL"/>
              <w:ind w:left="284"/>
              <w:rPr>
                <w:rFonts w:cs="Arial"/>
                <w:color w:val="000000"/>
              </w:rPr>
            </w:pPr>
            <w:r>
              <w:rPr>
                <w:rFonts w:cs="Arial"/>
                <w:color w:val="000000"/>
              </w:rPr>
              <w:t xml:space="preserve"> - </w:t>
            </w:r>
            <w:bookmarkStart w:id="848" w:name="OLE_LINK53"/>
            <w:r>
              <w:rPr>
                <w:rFonts w:ascii="Courier New" w:hAnsi="Courier New" w:cs="Courier New"/>
                <w:color w:val="000000"/>
              </w:rPr>
              <w:t>performanceMetrics</w:t>
            </w:r>
            <w:bookmarkEnd w:id="848"/>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6F493A">
            <w:pPr>
              <w:pStyle w:val="TAL"/>
              <w:ind w:left="284"/>
              <w:rPr>
                <w:rFonts w:cs="Arial"/>
                <w:color w:val="000000"/>
              </w:rPr>
            </w:pPr>
            <w:r>
              <w:rPr>
                <w:rFonts w:cs="Arial"/>
                <w:color w:val="000000"/>
              </w:rPr>
              <w:t xml:space="preserve"> - either:</w:t>
            </w:r>
          </w:p>
          <w:p w14:paraId="3DEA4731"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6F493A">
            <w:pPr>
              <w:pStyle w:val="TAL"/>
              <w:ind w:left="284"/>
              <w:rPr>
                <w:rFonts w:cs="Arial"/>
                <w:color w:val="000000"/>
              </w:rPr>
            </w:pPr>
            <w:r>
              <w:rPr>
                <w:rFonts w:cs="Arial"/>
                <w:color w:val="000000"/>
              </w:rPr>
              <w:t xml:space="preserve"> - or:</w:t>
            </w:r>
          </w:p>
          <w:p w14:paraId="7B71A484"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49" w:name="_Toc44001387"/>
      <w:bookmarkStart w:id="850" w:name="_Toc51580965"/>
      <w:bookmarkStart w:id="851" w:name="_Toc52356228"/>
      <w:bookmarkStart w:id="852" w:name="_Toc55227798"/>
      <w:bookmarkStart w:id="853" w:name="_Toc138323352"/>
      <w:bookmarkStart w:id="854" w:name="_Toc219487241"/>
      <w:r>
        <w:rPr>
          <w:lang w:eastAsia="zh-CN"/>
        </w:rPr>
        <w:t>11.5.1.1.3</w:t>
      </w:r>
      <w:r>
        <w:rPr>
          <w:lang w:eastAsia="zh-CN"/>
        </w:rPr>
        <w:tab/>
        <w:t>Output parameters</w:t>
      </w:r>
      <w:bookmarkEnd w:id="849"/>
      <w:bookmarkEnd w:id="850"/>
      <w:bookmarkEnd w:id="851"/>
      <w:bookmarkEnd w:id="852"/>
      <w:bookmarkEnd w:id="853"/>
      <w:bookmarkEnd w:id="8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6F493A">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6F493A">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6F493A">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6F493A">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6F493A">
            <w:pPr>
              <w:pStyle w:val="TAH"/>
              <w:rPr>
                <w:color w:val="000000"/>
              </w:rPr>
            </w:pPr>
            <w:r>
              <w:rPr>
                <w:color w:val="000000"/>
              </w:rPr>
              <w:t>Comment</w:t>
            </w:r>
          </w:p>
        </w:tc>
      </w:tr>
      <w:tr w:rsidR="00623B86" w14:paraId="25709E7B"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6F493A">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6F493A">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6F493A">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6F493A">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6F493A">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55" w:name="_Toc44001388"/>
      <w:bookmarkStart w:id="856" w:name="_Toc51580966"/>
      <w:bookmarkStart w:id="857" w:name="_Toc52356229"/>
      <w:bookmarkStart w:id="858" w:name="_Toc55227799"/>
      <w:bookmarkStart w:id="859" w:name="_Toc138323353"/>
      <w:bookmarkStart w:id="860" w:name="_Toc219487242"/>
      <w:r>
        <w:rPr>
          <w:lang w:eastAsia="zh-CN"/>
        </w:rPr>
        <w:lastRenderedPageBreak/>
        <w:t>11.5.1.1.4</w:t>
      </w:r>
      <w:r>
        <w:rPr>
          <w:lang w:eastAsia="zh-CN"/>
        </w:rPr>
        <w:tab/>
        <w:t>Exceptions</w:t>
      </w:r>
      <w:bookmarkEnd w:id="855"/>
      <w:bookmarkEnd w:id="856"/>
      <w:bookmarkEnd w:id="857"/>
      <w:bookmarkEnd w:id="858"/>
      <w:bookmarkEnd w:id="859"/>
      <w:bookmarkEnd w:id="8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6F493A">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6F493A">
            <w:pPr>
              <w:pStyle w:val="TAH"/>
              <w:rPr>
                <w:color w:val="000000"/>
              </w:rPr>
            </w:pPr>
            <w:r>
              <w:rPr>
                <w:color w:val="000000"/>
              </w:rPr>
              <w:t>Definition</w:t>
            </w:r>
          </w:p>
        </w:tc>
      </w:tr>
      <w:tr w:rsidR="00623B86" w14:paraId="48AD3717"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6F493A">
            <w:pPr>
              <w:pStyle w:val="TAL"/>
              <w:rPr>
                <w:rFonts w:cs="Arial"/>
                <w:color w:val="000000"/>
              </w:rPr>
            </w:pPr>
            <w:bookmarkStart w:id="861"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1"/>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2" w:name="_Toc44001389"/>
      <w:bookmarkStart w:id="863" w:name="_Toc51580967"/>
      <w:bookmarkStart w:id="864" w:name="_Toc52356230"/>
      <w:bookmarkStart w:id="865" w:name="_Toc55227800"/>
      <w:bookmarkStart w:id="866" w:name="_Toc138323354"/>
      <w:bookmarkStart w:id="867" w:name="_Toc219487243"/>
      <w:r>
        <w:rPr>
          <w:lang w:eastAsia="zh-CN"/>
        </w:rPr>
        <w:t>11.5.1.2</w:t>
      </w:r>
      <w:r>
        <w:rPr>
          <w:lang w:eastAsia="zh-CN"/>
        </w:rPr>
        <w:tab/>
        <w:t>terminateStreamingConnection operation (M)</w:t>
      </w:r>
      <w:bookmarkEnd w:id="862"/>
      <w:bookmarkEnd w:id="863"/>
      <w:bookmarkEnd w:id="864"/>
      <w:bookmarkEnd w:id="865"/>
      <w:bookmarkEnd w:id="866"/>
      <w:bookmarkEnd w:id="867"/>
    </w:p>
    <w:p w14:paraId="492B7A2F" w14:textId="77777777" w:rsidR="00623B86" w:rsidRDefault="00623B86" w:rsidP="00623B86">
      <w:pPr>
        <w:pStyle w:val="Heading5"/>
        <w:rPr>
          <w:lang w:eastAsia="zh-CN"/>
        </w:rPr>
      </w:pPr>
      <w:bookmarkStart w:id="868" w:name="_Toc44001390"/>
      <w:bookmarkStart w:id="869" w:name="_Toc51580968"/>
      <w:bookmarkStart w:id="870" w:name="_Toc52356231"/>
      <w:bookmarkStart w:id="871" w:name="_Toc55227801"/>
      <w:bookmarkStart w:id="872" w:name="_Toc138323355"/>
      <w:bookmarkStart w:id="873" w:name="_Toc219487244"/>
      <w:r>
        <w:rPr>
          <w:lang w:eastAsia="zh-CN"/>
        </w:rPr>
        <w:t>11.5.1.2.1</w:t>
      </w:r>
      <w:r>
        <w:rPr>
          <w:lang w:eastAsia="zh-CN"/>
        </w:rPr>
        <w:tab/>
        <w:t>Definition</w:t>
      </w:r>
      <w:bookmarkEnd w:id="868"/>
      <w:bookmarkEnd w:id="869"/>
      <w:bookmarkEnd w:id="870"/>
      <w:bookmarkEnd w:id="871"/>
      <w:bookmarkEnd w:id="872"/>
      <w:bookmarkEnd w:id="873"/>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74" w:name="_Toc44001391"/>
      <w:bookmarkStart w:id="875" w:name="_Toc51580969"/>
      <w:bookmarkStart w:id="876" w:name="_Toc52356232"/>
      <w:bookmarkStart w:id="877" w:name="_Toc55227802"/>
      <w:bookmarkStart w:id="878" w:name="_Toc138323356"/>
      <w:bookmarkStart w:id="879" w:name="_Toc219487245"/>
      <w:r>
        <w:rPr>
          <w:lang w:eastAsia="zh-CN"/>
        </w:rPr>
        <w:t>11.5.1.2.2</w:t>
      </w:r>
      <w:r>
        <w:rPr>
          <w:lang w:eastAsia="zh-CN"/>
        </w:rPr>
        <w:tab/>
        <w:t>Input parameters</w:t>
      </w:r>
      <w:bookmarkEnd w:id="874"/>
      <w:bookmarkEnd w:id="875"/>
      <w:bookmarkEnd w:id="876"/>
      <w:bookmarkEnd w:id="877"/>
      <w:bookmarkEnd w:id="878"/>
      <w:bookmarkEnd w:id="8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6F493A">
            <w:pPr>
              <w:pStyle w:val="TAH"/>
              <w:rPr>
                <w:color w:val="000000"/>
              </w:rPr>
            </w:pPr>
            <w:r>
              <w:rPr>
                <w:color w:val="000000"/>
              </w:rPr>
              <w:t>Comment</w:t>
            </w:r>
          </w:p>
        </w:tc>
      </w:tr>
      <w:tr w:rsidR="00623B86" w14:paraId="67C00B50"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6F493A">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6F493A">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80" w:name="_Toc44001392"/>
      <w:bookmarkStart w:id="881" w:name="_Toc51580970"/>
      <w:bookmarkStart w:id="882" w:name="_Toc52356233"/>
      <w:bookmarkStart w:id="883" w:name="_Toc55227803"/>
      <w:bookmarkStart w:id="884" w:name="_Toc138323357"/>
      <w:bookmarkStart w:id="885" w:name="_Toc219487246"/>
      <w:r>
        <w:rPr>
          <w:lang w:eastAsia="zh-CN"/>
        </w:rPr>
        <w:t>11.5.1.2.3</w:t>
      </w:r>
      <w:r>
        <w:rPr>
          <w:lang w:eastAsia="zh-CN"/>
        </w:rPr>
        <w:tab/>
        <w:t>Output parameters</w:t>
      </w:r>
      <w:bookmarkEnd w:id="880"/>
      <w:bookmarkEnd w:id="881"/>
      <w:bookmarkEnd w:id="882"/>
      <w:bookmarkEnd w:id="883"/>
      <w:bookmarkEnd w:id="884"/>
      <w:bookmarkEnd w:id="8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6F493A">
            <w:pPr>
              <w:pStyle w:val="TAH"/>
              <w:rPr>
                <w:color w:val="000000"/>
              </w:rPr>
            </w:pPr>
            <w:r>
              <w:rPr>
                <w:color w:val="000000"/>
              </w:rPr>
              <w:t>Comment</w:t>
            </w:r>
          </w:p>
        </w:tc>
      </w:tr>
      <w:tr w:rsidR="00623B86" w14:paraId="6A285FE0"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6F493A">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6F493A">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86" w:name="_Toc44001393"/>
      <w:bookmarkStart w:id="887" w:name="_Toc51580971"/>
      <w:bookmarkStart w:id="888" w:name="_Toc52356234"/>
      <w:bookmarkStart w:id="889" w:name="_Toc55227804"/>
      <w:bookmarkStart w:id="890" w:name="_Toc138323358"/>
      <w:bookmarkStart w:id="891" w:name="_Toc219487247"/>
      <w:r>
        <w:rPr>
          <w:lang w:eastAsia="zh-CN"/>
        </w:rPr>
        <w:t>11.5.1.2.4</w:t>
      </w:r>
      <w:r>
        <w:rPr>
          <w:lang w:eastAsia="zh-CN"/>
        </w:rPr>
        <w:tab/>
        <w:t>Exceptions</w:t>
      </w:r>
      <w:bookmarkEnd w:id="886"/>
      <w:bookmarkEnd w:id="887"/>
      <w:bookmarkEnd w:id="888"/>
      <w:bookmarkEnd w:id="889"/>
      <w:bookmarkEnd w:id="890"/>
      <w:bookmarkEnd w:id="8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6F493A">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6F493A">
            <w:pPr>
              <w:pStyle w:val="TAH"/>
              <w:rPr>
                <w:color w:val="000000"/>
              </w:rPr>
            </w:pPr>
            <w:r>
              <w:rPr>
                <w:color w:val="000000"/>
              </w:rPr>
              <w:t>Definition</w:t>
            </w:r>
          </w:p>
        </w:tc>
      </w:tr>
      <w:tr w:rsidR="00623B86" w14:paraId="42BE9C48"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6F493A">
            <w:pPr>
              <w:pStyle w:val="TAL"/>
              <w:rPr>
                <w:rFonts w:cs="Arial"/>
                <w:color w:val="000000"/>
              </w:rPr>
            </w:pPr>
            <w:bookmarkStart w:id="892"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2"/>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93" w:name="_Toc44001394"/>
      <w:bookmarkStart w:id="894" w:name="_Toc51580972"/>
      <w:bookmarkStart w:id="895" w:name="_Toc52356235"/>
      <w:bookmarkStart w:id="896" w:name="_Toc55227805"/>
      <w:bookmarkStart w:id="897" w:name="_Toc138323359"/>
      <w:bookmarkStart w:id="898" w:name="_Toc219487248"/>
      <w:r>
        <w:rPr>
          <w:lang w:eastAsia="zh-CN"/>
        </w:rPr>
        <w:t>11.5.1.3</w:t>
      </w:r>
      <w:r>
        <w:rPr>
          <w:lang w:eastAsia="zh-CN"/>
        </w:rPr>
        <w:tab/>
        <w:t>reportStreamData operation (M)</w:t>
      </w:r>
      <w:bookmarkEnd w:id="893"/>
      <w:bookmarkEnd w:id="894"/>
      <w:bookmarkEnd w:id="895"/>
      <w:bookmarkEnd w:id="896"/>
      <w:bookmarkEnd w:id="897"/>
      <w:bookmarkEnd w:id="898"/>
    </w:p>
    <w:p w14:paraId="390C4C74" w14:textId="77777777" w:rsidR="00623B86" w:rsidRDefault="00623B86" w:rsidP="00623B86">
      <w:pPr>
        <w:pStyle w:val="Heading5"/>
        <w:rPr>
          <w:lang w:eastAsia="zh-CN"/>
        </w:rPr>
      </w:pPr>
      <w:bookmarkStart w:id="899" w:name="_Toc44001395"/>
      <w:bookmarkStart w:id="900" w:name="_Toc51580973"/>
      <w:bookmarkStart w:id="901" w:name="_Toc52356236"/>
      <w:bookmarkStart w:id="902" w:name="_Toc55227806"/>
      <w:bookmarkStart w:id="903" w:name="_Toc138323360"/>
      <w:bookmarkStart w:id="904" w:name="_Toc219487249"/>
      <w:r>
        <w:rPr>
          <w:lang w:eastAsia="zh-CN"/>
        </w:rPr>
        <w:t>11.5.1.3.1</w:t>
      </w:r>
      <w:r>
        <w:rPr>
          <w:lang w:eastAsia="zh-CN"/>
        </w:rPr>
        <w:tab/>
        <w:t>Definition</w:t>
      </w:r>
      <w:bookmarkEnd w:id="899"/>
      <w:bookmarkEnd w:id="900"/>
      <w:bookmarkEnd w:id="901"/>
      <w:bookmarkEnd w:id="902"/>
      <w:bookmarkEnd w:id="903"/>
      <w:bookmarkEnd w:id="904"/>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05" w:name="_Toc44001396"/>
      <w:bookmarkStart w:id="906" w:name="_Toc51580974"/>
      <w:bookmarkStart w:id="907" w:name="_Toc52356237"/>
      <w:bookmarkStart w:id="908" w:name="_Toc55227807"/>
      <w:bookmarkStart w:id="909" w:name="_Toc138323361"/>
      <w:bookmarkStart w:id="910" w:name="_Toc219487250"/>
      <w:r>
        <w:rPr>
          <w:lang w:eastAsia="zh-CN"/>
        </w:rPr>
        <w:t>11.5.1.3.2</w:t>
      </w:r>
      <w:r>
        <w:rPr>
          <w:lang w:eastAsia="zh-CN"/>
        </w:rPr>
        <w:tab/>
        <w:t>Input parameters</w:t>
      </w:r>
      <w:bookmarkEnd w:id="905"/>
      <w:bookmarkEnd w:id="906"/>
      <w:bookmarkEnd w:id="907"/>
      <w:bookmarkEnd w:id="908"/>
      <w:bookmarkEnd w:id="909"/>
      <w:bookmarkEnd w:id="9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6F493A">
            <w:pPr>
              <w:pStyle w:val="TAH"/>
              <w:rPr>
                <w:color w:val="000000"/>
              </w:rPr>
            </w:pPr>
            <w:r>
              <w:rPr>
                <w:color w:val="000000"/>
              </w:rPr>
              <w:t>Comment</w:t>
            </w:r>
          </w:p>
        </w:tc>
      </w:tr>
      <w:tr w:rsidR="00623B86" w:rsidRPr="00666FA0" w14:paraId="3B8CEE91"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6F493A">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6F493A">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6F493A">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6F493A">
            <w:pPr>
              <w:pStyle w:val="TAL"/>
              <w:rPr>
                <w:rFonts w:cs="Arial"/>
                <w:color w:val="000000"/>
              </w:rPr>
            </w:pPr>
            <w:bookmarkStart w:id="911"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6F493A">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6F493A">
            <w:pPr>
              <w:pStyle w:val="TAL"/>
              <w:rPr>
                <w:color w:val="000000"/>
              </w:rPr>
            </w:pPr>
            <w:r>
              <w:rPr>
                <w:color w:val="000000"/>
              </w:rPr>
              <w:t xml:space="preserve">This parameter contains the actual data (payload) being reported via stream. </w:t>
            </w:r>
          </w:p>
          <w:p w14:paraId="56F7A787" w14:textId="77777777" w:rsidR="00623B86" w:rsidRDefault="00623B86" w:rsidP="006F493A">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6F493A">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6F493A">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1"/>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2" w:name="_Toc44001397"/>
      <w:bookmarkStart w:id="913" w:name="_Toc51580975"/>
      <w:bookmarkStart w:id="914" w:name="_Toc52356238"/>
      <w:bookmarkStart w:id="915" w:name="_Toc55227808"/>
      <w:bookmarkStart w:id="916" w:name="_Toc138323362"/>
      <w:bookmarkStart w:id="917" w:name="_Toc219487251"/>
      <w:r>
        <w:rPr>
          <w:lang w:eastAsia="zh-CN"/>
        </w:rPr>
        <w:lastRenderedPageBreak/>
        <w:t>11.5.1.3.3</w:t>
      </w:r>
      <w:r>
        <w:rPr>
          <w:lang w:eastAsia="zh-CN"/>
        </w:rPr>
        <w:tab/>
        <w:t>Output parameters</w:t>
      </w:r>
      <w:bookmarkEnd w:id="912"/>
      <w:bookmarkEnd w:id="913"/>
      <w:bookmarkEnd w:id="914"/>
      <w:bookmarkEnd w:id="915"/>
      <w:bookmarkEnd w:id="916"/>
      <w:bookmarkEnd w:id="9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6F493A">
            <w:pPr>
              <w:pStyle w:val="TAH"/>
              <w:rPr>
                <w:color w:val="000000"/>
              </w:rPr>
            </w:pPr>
            <w:r>
              <w:rPr>
                <w:color w:val="000000"/>
              </w:rPr>
              <w:t>Comment</w:t>
            </w:r>
          </w:p>
        </w:tc>
      </w:tr>
      <w:tr w:rsidR="00623B86" w14:paraId="561AC97A"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6F493A">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6F493A">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18" w:name="_Toc44001398"/>
      <w:bookmarkStart w:id="919" w:name="_Toc51580976"/>
      <w:bookmarkStart w:id="920" w:name="_Toc52356239"/>
      <w:bookmarkStart w:id="921" w:name="_Toc55227809"/>
      <w:bookmarkStart w:id="922" w:name="_Toc138323363"/>
      <w:bookmarkStart w:id="923" w:name="_Toc219487252"/>
      <w:r>
        <w:rPr>
          <w:lang w:eastAsia="zh-CN"/>
        </w:rPr>
        <w:t>11.5.1.3.4</w:t>
      </w:r>
      <w:r>
        <w:rPr>
          <w:lang w:eastAsia="zh-CN"/>
        </w:rPr>
        <w:tab/>
        <w:t>Exceptions</w:t>
      </w:r>
      <w:bookmarkEnd w:id="918"/>
      <w:bookmarkEnd w:id="919"/>
      <w:bookmarkEnd w:id="920"/>
      <w:bookmarkEnd w:id="921"/>
      <w:bookmarkEnd w:id="922"/>
      <w:bookmarkEnd w:id="9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6F493A">
            <w:pPr>
              <w:pStyle w:val="TAH"/>
              <w:rPr>
                <w:color w:val="000000"/>
              </w:rPr>
            </w:pPr>
            <w:r>
              <w:rPr>
                <w:color w:val="000000"/>
              </w:rPr>
              <w:t>Definition</w:t>
            </w:r>
          </w:p>
        </w:tc>
      </w:tr>
      <w:tr w:rsidR="00623B86" w14:paraId="708CC02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6F493A">
            <w:pPr>
              <w:pStyle w:val="TAL"/>
              <w:rPr>
                <w:rFonts w:ascii="Courier New" w:hAnsi="Courier New" w:cs="Courier New"/>
                <w:color w:val="000000"/>
              </w:rPr>
            </w:pPr>
            <w:bookmarkStart w:id="924"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6F493A">
            <w:pPr>
              <w:pStyle w:val="TAL"/>
              <w:rPr>
                <w:color w:val="000000"/>
              </w:rPr>
            </w:pPr>
          </w:p>
        </w:tc>
      </w:tr>
      <w:bookmarkEnd w:id="924"/>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25" w:name="_Toc44001399"/>
      <w:bookmarkStart w:id="926" w:name="_Toc51580977"/>
      <w:bookmarkStart w:id="927" w:name="_Toc52356240"/>
      <w:bookmarkStart w:id="928" w:name="_Toc55227810"/>
      <w:bookmarkStart w:id="929" w:name="_Toc138323364"/>
      <w:bookmarkStart w:id="930" w:name="_Toc219487253"/>
      <w:r>
        <w:rPr>
          <w:lang w:eastAsia="zh-CN"/>
        </w:rPr>
        <w:t>11.5.1.4</w:t>
      </w:r>
      <w:r>
        <w:rPr>
          <w:lang w:eastAsia="zh-CN"/>
        </w:rPr>
        <w:tab/>
        <w:t>addStream operation (M)</w:t>
      </w:r>
      <w:bookmarkEnd w:id="925"/>
      <w:bookmarkEnd w:id="926"/>
      <w:bookmarkEnd w:id="927"/>
      <w:bookmarkEnd w:id="928"/>
      <w:bookmarkEnd w:id="929"/>
      <w:bookmarkEnd w:id="930"/>
    </w:p>
    <w:p w14:paraId="450DB348" w14:textId="77777777" w:rsidR="00623B86" w:rsidRDefault="00623B86" w:rsidP="00623B86">
      <w:pPr>
        <w:pStyle w:val="Heading5"/>
        <w:rPr>
          <w:lang w:eastAsia="zh-CN"/>
        </w:rPr>
      </w:pPr>
      <w:bookmarkStart w:id="931" w:name="_Toc44001400"/>
      <w:bookmarkStart w:id="932" w:name="_Toc51580978"/>
      <w:bookmarkStart w:id="933" w:name="_Toc52356241"/>
      <w:bookmarkStart w:id="934" w:name="_Toc55227811"/>
      <w:bookmarkStart w:id="935" w:name="_Toc138323365"/>
      <w:bookmarkStart w:id="936" w:name="_Toc219487254"/>
      <w:r>
        <w:rPr>
          <w:lang w:eastAsia="zh-CN"/>
        </w:rPr>
        <w:t>11.5.1.4.1</w:t>
      </w:r>
      <w:r>
        <w:rPr>
          <w:lang w:eastAsia="zh-CN"/>
        </w:rPr>
        <w:tab/>
        <w:t>Definition</w:t>
      </w:r>
      <w:bookmarkEnd w:id="931"/>
      <w:bookmarkEnd w:id="932"/>
      <w:bookmarkEnd w:id="933"/>
      <w:bookmarkEnd w:id="934"/>
      <w:bookmarkEnd w:id="935"/>
      <w:bookmarkEnd w:id="936"/>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37" w:name="_Toc44001401"/>
      <w:bookmarkStart w:id="938" w:name="_Toc51580979"/>
      <w:bookmarkStart w:id="939" w:name="_Toc52356242"/>
      <w:bookmarkStart w:id="940" w:name="_Toc55227812"/>
      <w:bookmarkStart w:id="941" w:name="_Toc138323366"/>
      <w:bookmarkStart w:id="942" w:name="_Toc219487255"/>
      <w:r>
        <w:rPr>
          <w:lang w:eastAsia="zh-CN"/>
        </w:rPr>
        <w:lastRenderedPageBreak/>
        <w:t>11.5.1.4.2</w:t>
      </w:r>
      <w:r>
        <w:rPr>
          <w:lang w:eastAsia="zh-CN"/>
        </w:rPr>
        <w:tab/>
        <w:t>Input parameters</w:t>
      </w:r>
      <w:bookmarkEnd w:id="937"/>
      <w:bookmarkEnd w:id="938"/>
      <w:bookmarkEnd w:id="939"/>
      <w:bookmarkEnd w:id="940"/>
      <w:bookmarkEnd w:id="941"/>
      <w:bookmarkEnd w:id="9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6F493A">
            <w:pPr>
              <w:pStyle w:val="TAH"/>
              <w:rPr>
                <w:color w:val="000000"/>
              </w:rPr>
            </w:pPr>
            <w:r>
              <w:rPr>
                <w:color w:val="000000"/>
              </w:rPr>
              <w:t>Comment</w:t>
            </w:r>
          </w:p>
        </w:tc>
      </w:tr>
      <w:tr w:rsidR="00623B86" w14:paraId="4AFB41F0"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6F493A">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6F493A">
            <w:pPr>
              <w:pStyle w:val="TAL"/>
              <w:rPr>
                <w:rFonts w:cs="Arial"/>
                <w:color w:val="000000"/>
              </w:rPr>
            </w:pPr>
            <w:r w:rsidRPr="00151328">
              <w:rPr>
                <w:rFonts w:cs="Arial"/>
                <w:color w:val="000000"/>
              </w:rPr>
              <w:t xml:space="preserve">List of </w:t>
            </w:r>
            <w:bookmarkStart w:id="943" w:name="MCCQCTEMPBM_00000087"/>
            <w:r w:rsidRPr="002D4FF7">
              <w:rPr>
                <w:rFonts w:ascii="Courier New" w:hAnsi="Courier New" w:cs="Courier New"/>
                <w:color w:val="000000"/>
              </w:rPr>
              <w:t>StreamInfo</w:t>
            </w:r>
            <w:bookmarkEnd w:id="943"/>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6F493A">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6F493A">
            <w:pPr>
              <w:pStyle w:val="TAL"/>
              <w:ind w:left="284"/>
              <w:rPr>
                <w:rFonts w:cs="Arial"/>
                <w:color w:val="000000"/>
              </w:rPr>
            </w:pPr>
            <w:r>
              <w:rPr>
                <w:rFonts w:cs="Arial"/>
                <w:color w:val="000000"/>
              </w:rPr>
              <w:t xml:space="preserve"> - either:</w:t>
            </w:r>
          </w:p>
          <w:p w14:paraId="6824218F"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6F493A">
            <w:pPr>
              <w:pStyle w:val="TAL"/>
              <w:ind w:left="284"/>
              <w:rPr>
                <w:rFonts w:cs="Arial"/>
                <w:color w:val="000000"/>
              </w:rPr>
            </w:pPr>
            <w:r>
              <w:rPr>
                <w:rFonts w:cs="Arial"/>
                <w:color w:val="000000"/>
              </w:rPr>
              <w:t xml:space="preserve"> - or:</w:t>
            </w:r>
          </w:p>
          <w:p w14:paraId="1F538EFE"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44" w:name="_Toc44001402"/>
      <w:bookmarkStart w:id="945" w:name="_Toc51580980"/>
      <w:bookmarkStart w:id="946" w:name="_Toc52356243"/>
      <w:bookmarkStart w:id="947" w:name="_Toc55227813"/>
      <w:bookmarkStart w:id="948" w:name="_Toc138323367"/>
      <w:bookmarkStart w:id="949" w:name="_Toc219487256"/>
      <w:r>
        <w:rPr>
          <w:lang w:eastAsia="zh-CN"/>
        </w:rPr>
        <w:lastRenderedPageBreak/>
        <w:t>11.5.1.4.3</w:t>
      </w:r>
      <w:r>
        <w:rPr>
          <w:lang w:eastAsia="zh-CN"/>
        </w:rPr>
        <w:tab/>
        <w:t>Output parameters</w:t>
      </w:r>
      <w:bookmarkEnd w:id="944"/>
      <w:bookmarkEnd w:id="945"/>
      <w:bookmarkEnd w:id="946"/>
      <w:bookmarkEnd w:id="947"/>
      <w:bookmarkEnd w:id="948"/>
      <w:bookmarkEnd w:id="9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6F493A">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6F493A">
            <w:pPr>
              <w:pStyle w:val="TAH"/>
              <w:rPr>
                <w:color w:val="000000"/>
              </w:rPr>
            </w:pPr>
            <w:r>
              <w:rPr>
                <w:color w:val="000000"/>
              </w:rPr>
              <w:t>Comment</w:t>
            </w:r>
          </w:p>
        </w:tc>
      </w:tr>
      <w:tr w:rsidR="00623B86" w14:paraId="76B5F900"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6F493A">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6F493A">
            <w:pPr>
              <w:pStyle w:val="TAL"/>
              <w:rPr>
                <w:color w:val="000000"/>
              </w:rPr>
            </w:pPr>
            <w:r w:rsidRPr="00151328">
              <w:rPr>
                <w:rFonts w:cs="Arial"/>
                <w:color w:val="000000"/>
              </w:rPr>
              <w:t xml:space="preserve">List of </w:t>
            </w:r>
            <w:bookmarkStart w:id="950" w:name="MCCQCTEMPBM_00000088"/>
            <w:r w:rsidRPr="002D4FF7">
              <w:rPr>
                <w:rFonts w:ascii="Courier New" w:hAnsi="Courier New" w:cs="Courier New"/>
                <w:color w:val="000000"/>
              </w:rPr>
              <w:t>StreamInfo</w:t>
            </w:r>
            <w:bookmarkEnd w:id="950"/>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6F493A">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6F493A">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6F493A">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6F493A">
            <w:pPr>
              <w:pStyle w:val="TAL"/>
              <w:ind w:left="284"/>
              <w:rPr>
                <w:rFonts w:cs="Arial"/>
                <w:color w:val="000000"/>
              </w:rPr>
            </w:pPr>
            <w:r>
              <w:rPr>
                <w:rFonts w:cs="Arial"/>
                <w:color w:val="000000"/>
              </w:rPr>
              <w:t xml:space="preserve"> - either:</w:t>
            </w:r>
          </w:p>
          <w:p w14:paraId="39A6085C"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6F493A">
            <w:pPr>
              <w:pStyle w:val="TAL"/>
              <w:ind w:left="284"/>
              <w:rPr>
                <w:rFonts w:cs="Arial"/>
                <w:color w:val="000000"/>
              </w:rPr>
            </w:pPr>
            <w:r>
              <w:rPr>
                <w:rFonts w:cs="Arial"/>
                <w:color w:val="000000"/>
              </w:rPr>
              <w:t xml:space="preserve"> - or:</w:t>
            </w:r>
          </w:p>
          <w:p w14:paraId="37EC92FF" w14:textId="77777777" w:rsidR="00623B86" w:rsidRDefault="00623B86" w:rsidP="006F493A">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6F493A">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6F493A">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6F493A">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1" w:name="_Toc44001403"/>
      <w:bookmarkStart w:id="952" w:name="_Toc51580981"/>
      <w:bookmarkStart w:id="953" w:name="_Toc52356244"/>
      <w:bookmarkStart w:id="954" w:name="_Toc55227814"/>
      <w:bookmarkStart w:id="955" w:name="_Toc138323368"/>
      <w:bookmarkStart w:id="956" w:name="_Toc219487257"/>
      <w:r>
        <w:rPr>
          <w:lang w:eastAsia="zh-CN"/>
        </w:rPr>
        <w:t>11.5.1.4.4</w:t>
      </w:r>
      <w:r>
        <w:rPr>
          <w:lang w:eastAsia="zh-CN"/>
        </w:rPr>
        <w:tab/>
        <w:t>Exceptions</w:t>
      </w:r>
      <w:bookmarkEnd w:id="951"/>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6F493A">
            <w:pPr>
              <w:pStyle w:val="TAH"/>
              <w:rPr>
                <w:color w:val="000000"/>
              </w:rPr>
            </w:pPr>
            <w:r>
              <w:rPr>
                <w:color w:val="000000"/>
              </w:rPr>
              <w:t>Definition</w:t>
            </w:r>
          </w:p>
        </w:tc>
      </w:tr>
      <w:tr w:rsidR="00623B86" w14:paraId="17A47C63"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6F493A">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57"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57"/>
          </w:p>
        </w:tc>
      </w:tr>
      <w:tr w:rsidR="00623B86" w14:paraId="500C84B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6F493A">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6F493A">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58" w:name="_Toc44001404"/>
      <w:bookmarkStart w:id="959" w:name="_Toc51580982"/>
      <w:bookmarkStart w:id="960" w:name="_Toc52356245"/>
      <w:bookmarkStart w:id="961" w:name="_Toc55227815"/>
      <w:bookmarkStart w:id="962" w:name="_Toc138323369"/>
      <w:bookmarkStart w:id="963" w:name="_Toc219487258"/>
      <w:r>
        <w:rPr>
          <w:lang w:eastAsia="zh-CN"/>
        </w:rPr>
        <w:lastRenderedPageBreak/>
        <w:t>11.5.1.5</w:t>
      </w:r>
      <w:r>
        <w:rPr>
          <w:lang w:eastAsia="zh-CN"/>
        </w:rPr>
        <w:tab/>
        <w:t>deleteStream operation (M)</w:t>
      </w:r>
      <w:bookmarkEnd w:id="958"/>
      <w:bookmarkEnd w:id="959"/>
      <w:bookmarkEnd w:id="960"/>
      <w:bookmarkEnd w:id="961"/>
      <w:bookmarkEnd w:id="962"/>
      <w:bookmarkEnd w:id="963"/>
    </w:p>
    <w:p w14:paraId="0187EE71" w14:textId="77777777" w:rsidR="00623B86" w:rsidRDefault="00623B86" w:rsidP="00623B86">
      <w:pPr>
        <w:pStyle w:val="Heading5"/>
        <w:rPr>
          <w:lang w:eastAsia="zh-CN"/>
        </w:rPr>
      </w:pPr>
      <w:bookmarkStart w:id="964" w:name="_Toc44001405"/>
      <w:bookmarkStart w:id="965" w:name="_Toc51580983"/>
      <w:bookmarkStart w:id="966" w:name="_Toc52356246"/>
      <w:bookmarkStart w:id="967" w:name="_Toc55227816"/>
      <w:bookmarkStart w:id="968" w:name="_Toc138323370"/>
      <w:bookmarkStart w:id="969" w:name="_Toc219487259"/>
      <w:r>
        <w:rPr>
          <w:lang w:eastAsia="zh-CN"/>
        </w:rPr>
        <w:t>11.5.1.5.1</w:t>
      </w:r>
      <w:r>
        <w:rPr>
          <w:lang w:eastAsia="zh-CN"/>
        </w:rPr>
        <w:tab/>
        <w:t>Definition</w:t>
      </w:r>
      <w:bookmarkEnd w:id="964"/>
      <w:bookmarkEnd w:id="965"/>
      <w:bookmarkEnd w:id="966"/>
      <w:bookmarkEnd w:id="967"/>
      <w:bookmarkEnd w:id="968"/>
      <w:bookmarkEnd w:id="969"/>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70" w:name="_Toc44001406"/>
      <w:bookmarkStart w:id="971" w:name="_Toc51580984"/>
      <w:bookmarkStart w:id="972" w:name="_Toc52356247"/>
      <w:bookmarkStart w:id="973" w:name="_Toc55227817"/>
      <w:bookmarkStart w:id="974" w:name="_Toc138323371"/>
      <w:bookmarkStart w:id="975" w:name="_Toc219487260"/>
      <w:r>
        <w:rPr>
          <w:lang w:eastAsia="zh-CN"/>
        </w:rPr>
        <w:t>11.5.1.5.2</w:t>
      </w:r>
      <w:r>
        <w:rPr>
          <w:lang w:eastAsia="zh-CN"/>
        </w:rPr>
        <w:tab/>
        <w:t>Input parameters</w:t>
      </w:r>
      <w:bookmarkEnd w:id="970"/>
      <w:bookmarkEnd w:id="971"/>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6F493A">
            <w:pPr>
              <w:pStyle w:val="TAH"/>
              <w:rPr>
                <w:color w:val="000000"/>
              </w:rPr>
            </w:pPr>
            <w:r>
              <w:rPr>
                <w:color w:val="000000"/>
              </w:rPr>
              <w:t>Comment</w:t>
            </w:r>
          </w:p>
        </w:tc>
      </w:tr>
      <w:tr w:rsidR="00623B86" w14:paraId="6D1384C6"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6F493A">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6F493A">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6F493A">
            <w:pPr>
              <w:pStyle w:val="TAL"/>
              <w:rPr>
                <w:rFonts w:cs="Arial"/>
                <w:color w:val="000000"/>
              </w:rPr>
            </w:pPr>
            <w:bookmarkStart w:id="976"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6F493A">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76"/>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77" w:name="_Toc44001407"/>
      <w:bookmarkStart w:id="978" w:name="_Toc51580985"/>
      <w:bookmarkStart w:id="979" w:name="_Toc52356248"/>
      <w:bookmarkStart w:id="980" w:name="_Toc55227818"/>
      <w:bookmarkStart w:id="981" w:name="_Toc138323372"/>
      <w:bookmarkStart w:id="982" w:name="_Toc219487261"/>
      <w:r>
        <w:rPr>
          <w:lang w:eastAsia="zh-CN"/>
        </w:rPr>
        <w:t>11.5.1.5.3</w:t>
      </w:r>
      <w:r>
        <w:rPr>
          <w:lang w:eastAsia="zh-CN"/>
        </w:rPr>
        <w:tab/>
        <w:t>Output parameters</w:t>
      </w:r>
      <w:bookmarkEnd w:id="977"/>
      <w:bookmarkEnd w:id="978"/>
      <w:bookmarkEnd w:id="979"/>
      <w:bookmarkEnd w:id="980"/>
      <w:bookmarkEnd w:id="981"/>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6F493A">
            <w:pPr>
              <w:pStyle w:val="TAH"/>
              <w:rPr>
                <w:color w:val="000000"/>
              </w:rPr>
            </w:pPr>
            <w:r>
              <w:rPr>
                <w:color w:val="000000"/>
              </w:rPr>
              <w:t>Comment</w:t>
            </w:r>
          </w:p>
        </w:tc>
      </w:tr>
      <w:tr w:rsidR="00623B86" w14:paraId="10C3DA5B"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6F493A">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6F493A">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83" w:name="_Toc44001408"/>
      <w:bookmarkStart w:id="984" w:name="_Toc51580986"/>
      <w:bookmarkStart w:id="985" w:name="_Toc52356249"/>
      <w:bookmarkStart w:id="986" w:name="_Toc55227819"/>
      <w:bookmarkStart w:id="987" w:name="_Toc138323373"/>
      <w:bookmarkStart w:id="988" w:name="_Toc219487262"/>
      <w:r>
        <w:rPr>
          <w:lang w:eastAsia="zh-CN"/>
        </w:rPr>
        <w:t>11.5.1.5.4</w:t>
      </w:r>
      <w:r>
        <w:rPr>
          <w:lang w:eastAsia="zh-CN"/>
        </w:rPr>
        <w:tab/>
        <w:t>Exceptions</w:t>
      </w:r>
      <w:bookmarkEnd w:id="983"/>
      <w:bookmarkEnd w:id="984"/>
      <w:bookmarkEnd w:id="985"/>
      <w:bookmarkEnd w:id="986"/>
      <w:bookmarkEnd w:id="987"/>
      <w:bookmarkEnd w:id="9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6F493A">
            <w:pPr>
              <w:pStyle w:val="TAH"/>
              <w:rPr>
                <w:color w:val="000000"/>
              </w:rPr>
            </w:pPr>
            <w:r>
              <w:rPr>
                <w:color w:val="000000"/>
              </w:rPr>
              <w:t>Definition</w:t>
            </w:r>
          </w:p>
        </w:tc>
      </w:tr>
      <w:tr w:rsidR="00623B86" w14:paraId="4347BC8A"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6F493A">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89"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89"/>
          </w:p>
        </w:tc>
      </w:tr>
      <w:tr w:rsidR="00623B86" w14:paraId="5B15636D"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6F493A">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6F493A">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90" w:name="_Toc44001409"/>
      <w:bookmarkStart w:id="991" w:name="_Toc51580987"/>
      <w:bookmarkStart w:id="992" w:name="_Toc52356250"/>
      <w:bookmarkStart w:id="993" w:name="_Toc55227820"/>
      <w:bookmarkStart w:id="994" w:name="_Toc138323374"/>
      <w:bookmarkStart w:id="995" w:name="_Toc219487263"/>
      <w:r>
        <w:rPr>
          <w:lang w:eastAsia="zh-CN"/>
        </w:rPr>
        <w:t>11.5.1.6</w:t>
      </w:r>
      <w:r>
        <w:rPr>
          <w:lang w:eastAsia="zh-CN"/>
        </w:rPr>
        <w:tab/>
        <w:t>getConnectionInfo operation (M)</w:t>
      </w:r>
      <w:bookmarkEnd w:id="990"/>
      <w:bookmarkEnd w:id="991"/>
      <w:bookmarkEnd w:id="992"/>
      <w:bookmarkEnd w:id="993"/>
      <w:bookmarkEnd w:id="994"/>
      <w:bookmarkEnd w:id="995"/>
    </w:p>
    <w:p w14:paraId="14E5BE92" w14:textId="77777777" w:rsidR="00623B86" w:rsidRDefault="00623B86" w:rsidP="00623B86">
      <w:pPr>
        <w:pStyle w:val="Heading5"/>
        <w:rPr>
          <w:lang w:eastAsia="zh-CN"/>
        </w:rPr>
      </w:pPr>
      <w:bookmarkStart w:id="996" w:name="_Toc44001410"/>
      <w:bookmarkStart w:id="997" w:name="_Toc51580988"/>
      <w:bookmarkStart w:id="998" w:name="_Toc52356251"/>
      <w:bookmarkStart w:id="999" w:name="_Toc55227821"/>
      <w:bookmarkStart w:id="1000" w:name="_Toc138323375"/>
      <w:bookmarkStart w:id="1001" w:name="_Toc219487264"/>
      <w:r>
        <w:rPr>
          <w:lang w:eastAsia="zh-CN"/>
        </w:rPr>
        <w:t>11.5.1.6.1</w:t>
      </w:r>
      <w:r>
        <w:rPr>
          <w:lang w:eastAsia="zh-CN"/>
        </w:rPr>
        <w:tab/>
        <w:t>Definition</w:t>
      </w:r>
      <w:bookmarkEnd w:id="996"/>
      <w:bookmarkEnd w:id="997"/>
      <w:bookmarkEnd w:id="998"/>
      <w:bookmarkEnd w:id="999"/>
      <w:bookmarkEnd w:id="1000"/>
      <w:bookmarkEnd w:id="1001"/>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2" w:name="_Toc44001411"/>
      <w:bookmarkStart w:id="1003" w:name="_Toc51580989"/>
      <w:bookmarkStart w:id="1004" w:name="_Toc52356252"/>
      <w:bookmarkStart w:id="1005" w:name="_Toc55227822"/>
      <w:bookmarkStart w:id="1006" w:name="_Toc138323376"/>
      <w:bookmarkStart w:id="1007" w:name="_Toc219487265"/>
      <w:r>
        <w:rPr>
          <w:lang w:eastAsia="zh-CN"/>
        </w:rPr>
        <w:t>11.5.1.6.2</w:t>
      </w:r>
      <w:r>
        <w:rPr>
          <w:lang w:eastAsia="zh-CN"/>
        </w:rPr>
        <w:tab/>
        <w:t>Input parameters</w:t>
      </w:r>
      <w:bookmarkEnd w:id="1002"/>
      <w:bookmarkEnd w:id="1003"/>
      <w:bookmarkEnd w:id="1004"/>
      <w:bookmarkEnd w:id="1005"/>
      <w:bookmarkEnd w:id="1006"/>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6F493A">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6F493A">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6F493A">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6F493A">
            <w:pPr>
              <w:pStyle w:val="TAH"/>
              <w:rPr>
                <w:color w:val="000000"/>
              </w:rPr>
            </w:pPr>
            <w:r>
              <w:rPr>
                <w:color w:val="000000"/>
              </w:rPr>
              <w:t>Comment</w:t>
            </w:r>
          </w:p>
        </w:tc>
      </w:tr>
      <w:tr w:rsidR="00623B86" w14:paraId="311AE2A3" w14:textId="77777777" w:rsidTr="006F493A">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6F493A">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6F493A">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6F493A">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6F493A">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08" w:name="_Toc44001412"/>
      <w:bookmarkStart w:id="1009" w:name="_Toc51580990"/>
      <w:bookmarkStart w:id="1010" w:name="_Toc52356253"/>
      <w:bookmarkStart w:id="1011" w:name="_Toc55227823"/>
      <w:bookmarkStart w:id="1012" w:name="_Toc138323377"/>
      <w:bookmarkStart w:id="1013" w:name="_Toc219487266"/>
      <w:r>
        <w:rPr>
          <w:lang w:eastAsia="zh-CN"/>
        </w:rPr>
        <w:lastRenderedPageBreak/>
        <w:t>11.5.1.6.3</w:t>
      </w:r>
      <w:r>
        <w:rPr>
          <w:lang w:eastAsia="zh-CN"/>
        </w:rPr>
        <w:tab/>
        <w:t>Output parameters</w:t>
      </w:r>
      <w:bookmarkEnd w:id="1008"/>
      <w:bookmarkEnd w:id="1009"/>
      <w:bookmarkEnd w:id="1010"/>
      <w:bookmarkEnd w:id="1011"/>
      <w:bookmarkEnd w:id="1012"/>
      <w:bookmarkEnd w:id="10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6F493A">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6F493A">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6F493A">
            <w:pPr>
              <w:pStyle w:val="TAH"/>
              <w:rPr>
                <w:color w:val="000000"/>
              </w:rPr>
            </w:pPr>
            <w:r>
              <w:rPr>
                <w:color w:val="000000"/>
              </w:rPr>
              <w:t>Comment</w:t>
            </w:r>
          </w:p>
        </w:tc>
      </w:tr>
      <w:tr w:rsidR="00623B86" w14:paraId="0969FB9E"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6F493A">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6F493A">
            <w:pPr>
              <w:pStyle w:val="TAL"/>
              <w:rPr>
                <w:color w:val="000000"/>
              </w:rPr>
            </w:pPr>
            <w:r w:rsidRPr="00151328">
              <w:rPr>
                <w:rFonts w:cs="Arial"/>
                <w:color w:val="000000"/>
              </w:rPr>
              <w:t xml:space="preserve">List of </w:t>
            </w:r>
            <w:bookmarkStart w:id="1014"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14"/>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6F493A">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6F493A">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6F493A">
            <w:pPr>
              <w:pStyle w:val="TAL"/>
              <w:rPr>
                <w:rFonts w:cs="Arial"/>
                <w:color w:val="000000"/>
              </w:rPr>
            </w:pPr>
            <w:r>
              <w:rPr>
                <w:rFonts w:cs="Arial"/>
                <w:color w:val="000000"/>
              </w:rPr>
              <w:t>For streaming performance data reporting:</w:t>
            </w:r>
          </w:p>
          <w:p w14:paraId="00973B0D"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6F493A">
            <w:pPr>
              <w:pStyle w:val="TAL"/>
              <w:rPr>
                <w:rFonts w:cs="Arial"/>
                <w:color w:val="000000"/>
              </w:rPr>
            </w:pPr>
            <w:r>
              <w:rPr>
                <w:rFonts w:cs="Arial"/>
                <w:color w:val="000000"/>
              </w:rPr>
              <w:t>For streaming analytics reporting:</w:t>
            </w:r>
          </w:p>
          <w:p w14:paraId="1ADEC188"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6F493A">
            <w:pPr>
              <w:pStyle w:val="TAL"/>
              <w:rPr>
                <w:rFonts w:cs="Arial"/>
                <w:color w:val="000000"/>
              </w:rPr>
            </w:pPr>
            <w:r>
              <w:rPr>
                <w:rFonts w:cs="Arial"/>
                <w:color w:val="000000"/>
              </w:rPr>
              <w:t>For streaming proprietary data reporting:</w:t>
            </w:r>
          </w:p>
          <w:p w14:paraId="1813DBEA" w14:textId="77777777" w:rsidR="00623B86" w:rsidRDefault="00623B86" w:rsidP="006F493A">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6F493A">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6F493A">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15" w:name="_Toc44001413"/>
      <w:bookmarkStart w:id="1016" w:name="_Toc51580991"/>
      <w:bookmarkStart w:id="1017" w:name="_Toc52356254"/>
      <w:bookmarkStart w:id="1018" w:name="_Toc55227824"/>
      <w:bookmarkStart w:id="1019" w:name="_Toc138323378"/>
      <w:bookmarkStart w:id="1020" w:name="_Toc219487267"/>
      <w:r>
        <w:rPr>
          <w:lang w:eastAsia="zh-CN"/>
        </w:rPr>
        <w:t>11.5.1.6.4</w:t>
      </w:r>
      <w:r>
        <w:rPr>
          <w:lang w:eastAsia="zh-CN"/>
        </w:rPr>
        <w:tab/>
        <w:t>Exceptions</w:t>
      </w:r>
      <w:bookmarkEnd w:id="1015"/>
      <w:bookmarkEnd w:id="1016"/>
      <w:bookmarkEnd w:id="1017"/>
      <w:bookmarkEnd w:id="1018"/>
      <w:bookmarkEnd w:id="1019"/>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6F493A">
            <w:pPr>
              <w:pStyle w:val="TAH"/>
              <w:rPr>
                <w:color w:val="000000"/>
              </w:rPr>
            </w:pPr>
            <w:r>
              <w:rPr>
                <w:color w:val="000000"/>
              </w:rPr>
              <w:t>Definition</w:t>
            </w:r>
          </w:p>
        </w:tc>
      </w:tr>
      <w:tr w:rsidR="00623B86" w14:paraId="54E7AB29"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6F493A">
            <w:pPr>
              <w:pStyle w:val="TAL"/>
              <w:rPr>
                <w:rFonts w:cs="Arial"/>
                <w:color w:val="000000"/>
              </w:rPr>
            </w:pPr>
            <w:bookmarkStart w:id="1021"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1"/>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2" w:name="_Toc44001414"/>
      <w:bookmarkStart w:id="1023" w:name="_Toc51580992"/>
      <w:bookmarkStart w:id="1024" w:name="_Toc52356255"/>
      <w:bookmarkStart w:id="1025" w:name="_Toc55227825"/>
      <w:bookmarkStart w:id="1026" w:name="_Toc138323379"/>
      <w:bookmarkStart w:id="1027" w:name="_Toc219487268"/>
      <w:r>
        <w:rPr>
          <w:lang w:eastAsia="zh-CN"/>
        </w:rPr>
        <w:t>11.5.1.7</w:t>
      </w:r>
      <w:r>
        <w:rPr>
          <w:lang w:eastAsia="zh-CN"/>
        </w:rPr>
        <w:tab/>
        <w:t>getStreamInfo operation (M)</w:t>
      </w:r>
      <w:bookmarkEnd w:id="1022"/>
      <w:bookmarkEnd w:id="1023"/>
      <w:bookmarkEnd w:id="1024"/>
      <w:bookmarkEnd w:id="1025"/>
      <w:bookmarkEnd w:id="1026"/>
      <w:bookmarkEnd w:id="1027"/>
    </w:p>
    <w:p w14:paraId="766FEA6A" w14:textId="77777777" w:rsidR="00623B86" w:rsidRDefault="00623B86" w:rsidP="00623B86">
      <w:pPr>
        <w:pStyle w:val="Heading5"/>
        <w:rPr>
          <w:lang w:eastAsia="zh-CN"/>
        </w:rPr>
      </w:pPr>
      <w:bookmarkStart w:id="1028" w:name="_Toc44001415"/>
      <w:bookmarkStart w:id="1029" w:name="_Toc51580993"/>
      <w:bookmarkStart w:id="1030" w:name="_Toc52356256"/>
      <w:bookmarkStart w:id="1031" w:name="_Toc55227826"/>
      <w:bookmarkStart w:id="1032" w:name="_Toc138323380"/>
      <w:bookmarkStart w:id="1033" w:name="_Toc219487269"/>
      <w:r>
        <w:rPr>
          <w:lang w:eastAsia="zh-CN"/>
        </w:rPr>
        <w:t>11.5.1.7.1</w:t>
      </w:r>
      <w:r>
        <w:rPr>
          <w:lang w:eastAsia="zh-CN"/>
        </w:rPr>
        <w:tab/>
        <w:t>Definition</w:t>
      </w:r>
      <w:bookmarkEnd w:id="1028"/>
      <w:bookmarkEnd w:id="1029"/>
      <w:bookmarkEnd w:id="1030"/>
      <w:bookmarkEnd w:id="1031"/>
      <w:bookmarkEnd w:id="1032"/>
      <w:bookmarkEnd w:id="1033"/>
    </w:p>
    <w:p w14:paraId="3E80E503" w14:textId="74727FF1" w:rsidR="00623B86" w:rsidRPr="0003746F" w:rsidRDefault="00623B86" w:rsidP="00623B86">
      <w:pPr>
        <w:rPr>
          <w:lang w:eastAsia="zh-CN"/>
        </w:rPr>
      </w:pPr>
      <w:r>
        <w:rPr>
          <w:lang w:eastAsia="zh-CN"/>
        </w:rPr>
        <w:t>This operation enables the</w:t>
      </w:r>
      <w:r w:rsidR="003336F4">
        <w:rPr>
          <w:lang w:eastAsia="zh-CN"/>
        </w:rPr>
        <w:t xml:space="preserve"> </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34" w:name="_Toc44001416"/>
      <w:bookmarkStart w:id="1035" w:name="_Toc51580994"/>
      <w:bookmarkStart w:id="1036" w:name="_Toc52356257"/>
      <w:bookmarkStart w:id="1037" w:name="_Toc55227827"/>
      <w:bookmarkStart w:id="1038" w:name="_Toc138323381"/>
      <w:bookmarkStart w:id="1039" w:name="_Toc219487270"/>
      <w:r>
        <w:rPr>
          <w:lang w:eastAsia="zh-CN"/>
        </w:rPr>
        <w:t>11.5.1.7.2</w:t>
      </w:r>
      <w:r>
        <w:rPr>
          <w:lang w:eastAsia="zh-CN"/>
        </w:rPr>
        <w:tab/>
        <w:t>Input parameters</w:t>
      </w:r>
      <w:bookmarkEnd w:id="1034"/>
      <w:bookmarkEnd w:id="1035"/>
      <w:bookmarkEnd w:id="1036"/>
      <w:bookmarkEnd w:id="1037"/>
      <w:bookmarkEnd w:id="1038"/>
      <w:bookmarkEnd w:id="10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6F493A">
            <w:pPr>
              <w:pStyle w:val="TAH"/>
              <w:rPr>
                <w:color w:val="000000"/>
              </w:rPr>
            </w:pPr>
            <w:r>
              <w:rPr>
                <w:color w:val="000000"/>
              </w:rPr>
              <w:t>Comment</w:t>
            </w:r>
          </w:p>
        </w:tc>
      </w:tr>
      <w:tr w:rsidR="00623B86" w14:paraId="4AB8BB84"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6F493A">
            <w:pPr>
              <w:pStyle w:val="TAL"/>
              <w:rPr>
                <w:rFonts w:cs="Arial"/>
                <w:color w:val="000000"/>
              </w:rPr>
            </w:pPr>
            <w:bookmarkStart w:id="1040"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6F493A">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6F493A">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6F493A">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6F493A">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6F493A">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40"/>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1" w:name="_Toc44001417"/>
      <w:bookmarkStart w:id="1042" w:name="_Toc51580995"/>
      <w:bookmarkStart w:id="1043" w:name="_Toc52356258"/>
      <w:bookmarkStart w:id="1044" w:name="_Toc55227828"/>
      <w:bookmarkStart w:id="1045" w:name="_Toc138323382"/>
      <w:bookmarkStart w:id="1046" w:name="_Toc219487271"/>
      <w:r>
        <w:rPr>
          <w:lang w:eastAsia="zh-CN"/>
        </w:rPr>
        <w:lastRenderedPageBreak/>
        <w:t>11.5.1.7.3</w:t>
      </w:r>
      <w:r>
        <w:rPr>
          <w:lang w:eastAsia="zh-CN"/>
        </w:rPr>
        <w:tab/>
        <w:t>Output parameters</w:t>
      </w:r>
      <w:bookmarkEnd w:id="1041"/>
      <w:bookmarkEnd w:id="1042"/>
      <w:bookmarkEnd w:id="1043"/>
      <w:bookmarkEnd w:id="1044"/>
      <w:bookmarkEnd w:id="1045"/>
      <w:bookmarkEnd w:id="10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6F493A">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6F493A">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6F493A">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6F493A">
            <w:pPr>
              <w:pStyle w:val="TAH"/>
              <w:rPr>
                <w:color w:val="000000"/>
              </w:rPr>
            </w:pPr>
            <w:r>
              <w:rPr>
                <w:color w:val="000000"/>
              </w:rPr>
              <w:t>Comment</w:t>
            </w:r>
          </w:p>
        </w:tc>
      </w:tr>
      <w:tr w:rsidR="00623B86" w14:paraId="3E6CE251"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6F493A">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6F493A">
            <w:pPr>
              <w:pStyle w:val="TAL"/>
              <w:rPr>
                <w:color w:val="000000"/>
              </w:rPr>
            </w:pPr>
            <w:r w:rsidRPr="00151328">
              <w:rPr>
                <w:rFonts w:cs="Arial"/>
                <w:color w:val="000000"/>
              </w:rPr>
              <w:t xml:space="preserve">List of </w:t>
            </w:r>
            <w:bookmarkStart w:id="1047"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47"/>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6F493A">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6F493A">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6F493A">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6F493A">
            <w:pPr>
              <w:pStyle w:val="TAL"/>
              <w:rPr>
                <w:rFonts w:cs="Arial"/>
                <w:color w:val="000000"/>
              </w:rPr>
            </w:pPr>
          </w:p>
          <w:p w14:paraId="320A40AA" w14:textId="77777777" w:rsidR="00623B86" w:rsidRDefault="00623B86" w:rsidP="006F493A">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6F493A">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6F493A">
            <w:pPr>
              <w:pStyle w:val="TAL"/>
              <w:ind w:left="284"/>
              <w:rPr>
                <w:rFonts w:cs="Arial"/>
                <w:color w:val="000000"/>
              </w:rPr>
            </w:pPr>
            <w:r>
              <w:rPr>
                <w:rFonts w:cs="Arial"/>
                <w:color w:val="000000"/>
              </w:rPr>
              <w:t xml:space="preserve"> - either:</w:t>
            </w:r>
          </w:p>
          <w:p w14:paraId="45CA9C80" w14:textId="77777777" w:rsidR="00623B86" w:rsidRDefault="00623B86" w:rsidP="006F493A">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6F493A">
            <w:pPr>
              <w:pStyle w:val="TAL"/>
              <w:ind w:left="284"/>
              <w:rPr>
                <w:rFonts w:cs="Arial"/>
                <w:color w:val="000000"/>
              </w:rPr>
            </w:pPr>
            <w:r>
              <w:rPr>
                <w:rFonts w:cs="Arial"/>
                <w:color w:val="000000"/>
              </w:rPr>
              <w:t xml:space="preserve"> - or:</w:t>
            </w:r>
          </w:p>
          <w:p w14:paraId="7B55A8F9" w14:textId="77777777" w:rsidR="00623B86" w:rsidRDefault="00623B86" w:rsidP="006F493A">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6F493A">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6F493A">
            <w:pPr>
              <w:pStyle w:val="TAL"/>
              <w:rPr>
                <w:rFonts w:cs="Arial"/>
                <w:color w:val="000000"/>
              </w:rPr>
            </w:pPr>
          </w:p>
          <w:p w14:paraId="053F31CC" w14:textId="77777777" w:rsidR="00623B86" w:rsidRDefault="00623B86" w:rsidP="006F493A">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6F493A">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6F493A">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6F493A">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6F493A">
            <w:pPr>
              <w:pStyle w:val="TAL"/>
              <w:rPr>
                <w:rFonts w:cs="Arial"/>
                <w:color w:val="000000"/>
              </w:rPr>
            </w:pPr>
          </w:p>
          <w:p w14:paraId="7AAD01AB" w14:textId="77777777" w:rsidR="00623B86" w:rsidRDefault="00623B86" w:rsidP="006F493A">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6F493A">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6F493A">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6F493A">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6F493A">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48" w:name="_Toc44001418"/>
      <w:bookmarkStart w:id="1049" w:name="_Toc51580996"/>
      <w:bookmarkStart w:id="1050" w:name="_Toc52356259"/>
      <w:bookmarkStart w:id="1051" w:name="_Toc55227829"/>
      <w:bookmarkStart w:id="1052" w:name="_Toc138323383"/>
      <w:bookmarkStart w:id="1053" w:name="_Toc219487272"/>
      <w:r>
        <w:rPr>
          <w:lang w:eastAsia="zh-CN"/>
        </w:rPr>
        <w:lastRenderedPageBreak/>
        <w:t>11.5.1.7.4</w:t>
      </w:r>
      <w:r>
        <w:rPr>
          <w:lang w:eastAsia="zh-CN"/>
        </w:rPr>
        <w:tab/>
        <w:t>Exceptions</w:t>
      </w:r>
      <w:bookmarkEnd w:id="1048"/>
      <w:bookmarkEnd w:id="1049"/>
      <w:bookmarkEnd w:id="1050"/>
      <w:bookmarkEnd w:id="1051"/>
      <w:bookmarkEnd w:id="1052"/>
      <w:bookmarkEnd w:id="10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6F493A">
            <w:pPr>
              <w:pStyle w:val="TAH"/>
              <w:rPr>
                <w:color w:val="000000"/>
              </w:rPr>
            </w:pPr>
            <w:r>
              <w:rPr>
                <w:color w:val="000000"/>
              </w:rPr>
              <w:t>Definition</w:t>
            </w:r>
          </w:p>
        </w:tc>
      </w:tr>
      <w:tr w:rsidR="00623B86" w14:paraId="151D569B"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6F493A">
            <w:pPr>
              <w:pStyle w:val="TAL"/>
              <w:rPr>
                <w:rFonts w:ascii="Courier New" w:hAnsi="Courier New" w:cs="Courier New"/>
                <w:color w:val="000000"/>
              </w:rPr>
            </w:pPr>
            <w:bookmarkStart w:id="1054" w:name="MCCQCTEMPBM_00000096"/>
            <w:r>
              <w:rPr>
                <w:rFonts w:ascii="Courier New" w:hAnsi="Courier New" w:cs="Courier New"/>
                <w:color w:val="000000"/>
              </w:rPr>
              <w:t>unknownStreamId</w:t>
            </w:r>
            <w:bookmarkEnd w:id="1054"/>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55" w:name="_Toc51580997"/>
      <w:bookmarkStart w:id="1056" w:name="_Toc52356260"/>
      <w:bookmarkStart w:id="1057" w:name="_Toc55227830"/>
      <w:bookmarkStart w:id="1058" w:name="_Toc138323384"/>
      <w:bookmarkStart w:id="1059" w:name="_Toc219487273"/>
      <w:r w:rsidRPr="00747535">
        <w:rPr>
          <w:lang w:eastAsia="zh-CN"/>
        </w:rPr>
        <w:t>11</w:t>
      </w:r>
      <w:r>
        <w:rPr>
          <w:lang w:eastAsia="zh-CN"/>
        </w:rPr>
        <w:t>.6</w:t>
      </w:r>
      <w:r w:rsidRPr="00747535">
        <w:rPr>
          <w:lang w:eastAsia="zh-CN"/>
        </w:rPr>
        <w:tab/>
        <w:t>File data reporting service</w:t>
      </w:r>
      <w:bookmarkEnd w:id="1055"/>
      <w:bookmarkEnd w:id="1056"/>
      <w:bookmarkEnd w:id="1057"/>
      <w:bookmarkEnd w:id="1058"/>
      <w:bookmarkEnd w:id="1059"/>
    </w:p>
    <w:p w14:paraId="78C8504B" w14:textId="77777777" w:rsidR="00623B86" w:rsidRPr="00747535" w:rsidRDefault="00623B86" w:rsidP="00623B86">
      <w:pPr>
        <w:pStyle w:val="Heading3"/>
        <w:rPr>
          <w:lang w:eastAsia="zh-CN"/>
        </w:rPr>
      </w:pPr>
      <w:bookmarkStart w:id="1060" w:name="_Toc51580998"/>
      <w:bookmarkStart w:id="1061" w:name="_Toc52356261"/>
      <w:bookmarkStart w:id="1062" w:name="_Toc55227831"/>
      <w:bookmarkStart w:id="1063" w:name="_Toc138323385"/>
      <w:bookmarkStart w:id="1064" w:name="_Toc219487274"/>
      <w:r w:rsidRPr="00747535">
        <w:rPr>
          <w:lang w:eastAsia="zh-CN"/>
        </w:rPr>
        <w:t>11</w:t>
      </w:r>
      <w:r>
        <w:rPr>
          <w:lang w:eastAsia="zh-CN"/>
        </w:rPr>
        <w:t>.6</w:t>
      </w:r>
      <w:r w:rsidRPr="00747535">
        <w:rPr>
          <w:lang w:eastAsia="zh-CN"/>
        </w:rPr>
        <w:t>.1</w:t>
      </w:r>
      <w:r w:rsidRPr="00747535">
        <w:rPr>
          <w:lang w:eastAsia="zh-CN"/>
        </w:rPr>
        <w:tab/>
        <w:t>Operations and notifications</w:t>
      </w:r>
      <w:bookmarkEnd w:id="1060"/>
      <w:bookmarkEnd w:id="1061"/>
      <w:bookmarkEnd w:id="1062"/>
      <w:bookmarkEnd w:id="1063"/>
      <w:bookmarkEnd w:id="1064"/>
    </w:p>
    <w:p w14:paraId="37BD36E5" w14:textId="77777777" w:rsidR="00623B86" w:rsidRPr="00C908C1" w:rsidRDefault="00623B86" w:rsidP="00C908C1">
      <w:pPr>
        <w:pStyle w:val="Heading4"/>
      </w:pPr>
      <w:bookmarkStart w:id="1065" w:name="_Toc51580999"/>
      <w:bookmarkStart w:id="1066" w:name="_Toc52356262"/>
      <w:bookmarkStart w:id="1067" w:name="_Toc55227832"/>
      <w:bookmarkStart w:id="1068" w:name="_Toc138323386"/>
      <w:bookmarkStart w:id="1069" w:name="_Toc219487275"/>
      <w:r w:rsidRPr="00C908C1">
        <w:t>11.6.1.1</w:t>
      </w:r>
      <w:r w:rsidRPr="00C908C1">
        <w:tab/>
        <w:t>Notification notifyFileReady</w:t>
      </w:r>
      <w:bookmarkEnd w:id="1065"/>
      <w:bookmarkEnd w:id="1066"/>
      <w:bookmarkEnd w:id="1067"/>
      <w:bookmarkEnd w:id="1068"/>
      <w:bookmarkEnd w:id="1069"/>
    </w:p>
    <w:p w14:paraId="70EFCD86" w14:textId="77777777" w:rsidR="00623B86" w:rsidRPr="00747535" w:rsidRDefault="00623B86" w:rsidP="00623B86">
      <w:pPr>
        <w:pStyle w:val="Heading5"/>
      </w:pPr>
      <w:bookmarkStart w:id="1070" w:name="_Toc51581000"/>
      <w:bookmarkStart w:id="1071" w:name="_Toc52356263"/>
      <w:bookmarkStart w:id="1072" w:name="_Toc55227833"/>
      <w:bookmarkStart w:id="1073" w:name="_Toc138323387"/>
      <w:bookmarkStart w:id="1074" w:name="_Toc219487276"/>
      <w:r w:rsidRPr="00747535">
        <w:t>11</w:t>
      </w:r>
      <w:r>
        <w:t>.6</w:t>
      </w:r>
      <w:r w:rsidRPr="00747535">
        <w:t>.1.1.1</w:t>
      </w:r>
      <w:r w:rsidRPr="00747535">
        <w:tab/>
        <w:t>Definition</w:t>
      </w:r>
      <w:bookmarkEnd w:id="1070"/>
      <w:bookmarkEnd w:id="1071"/>
      <w:bookmarkEnd w:id="1072"/>
      <w:bookmarkEnd w:id="1073"/>
      <w:bookmarkEnd w:id="1074"/>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Pr="003336F4" w:rsidRDefault="00623B86" w:rsidP="003336F4">
      <w:r w:rsidRPr="003336F4">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75" w:name="_Toc51581001"/>
      <w:bookmarkStart w:id="1076" w:name="_Toc52356264"/>
      <w:bookmarkStart w:id="1077" w:name="_Toc55227834"/>
      <w:bookmarkStart w:id="1078" w:name="_Toc138323388"/>
      <w:bookmarkStart w:id="1079" w:name="_Toc219487277"/>
      <w:r w:rsidRPr="00747535">
        <w:rPr>
          <w:lang w:val="fr-FR"/>
        </w:rPr>
        <w:lastRenderedPageBreak/>
        <w:t>11</w:t>
      </w:r>
      <w:r>
        <w:rPr>
          <w:lang w:val="fr-FR"/>
        </w:rPr>
        <w:t>.6</w:t>
      </w:r>
      <w:r w:rsidRPr="00747535">
        <w:rPr>
          <w:lang w:val="fr-FR"/>
        </w:rPr>
        <w:t>.1.1.2</w:t>
      </w:r>
      <w:r w:rsidRPr="00747535">
        <w:rPr>
          <w:lang w:val="fr-FR"/>
        </w:rPr>
        <w:tab/>
      </w:r>
      <w:r w:rsidRPr="00971FE6">
        <w:rPr>
          <w:lang w:val="en-US"/>
        </w:rPr>
        <w:t>Input parameters</w:t>
      </w:r>
      <w:bookmarkEnd w:id="1075"/>
      <w:bookmarkEnd w:id="1076"/>
      <w:bookmarkEnd w:id="1077"/>
      <w:bookmarkEnd w:id="1078"/>
      <w:bookmarkEnd w:id="10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6F493A">
            <w:pPr>
              <w:pStyle w:val="TAH"/>
              <w:rPr>
                <w:lang w:val="fr-FR"/>
              </w:rPr>
            </w:pPr>
            <w:r>
              <w:rPr>
                <w:lang w:val="fr-FR"/>
              </w:rPr>
              <w:lastRenderedPageBreak/>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6F493A">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6F493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6F493A">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6F493A">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6F493A">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6F493A">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6F493A">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6F493A">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6F493A">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r>
              <w:rPr>
                <w:rFonts w:cs="Arial"/>
              </w:rPr>
              <w:t>sequenceNo</w:t>
            </w:r>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r>
              <w:rPr>
                <w:rFonts w:cs="Arial"/>
              </w:rPr>
              <w:t>subscriptionId</w:t>
            </w:r>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r w:rsidRPr="00971FE6">
              <w:lastRenderedPageBreak/>
              <w:t>fileInfoList</w:t>
            </w:r>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r w:rsidRPr="00971FE6">
              <w:t>fileLocation</w:t>
            </w:r>
            <w:r>
              <w:t xml:space="preserve"> (M)</w:t>
            </w:r>
            <w:r w:rsidRPr="00FF48D5">
              <w:t>,</w:t>
            </w:r>
          </w:p>
          <w:p w14:paraId="25E0FEC3" w14:textId="77777777" w:rsidR="009A0D64" w:rsidRPr="00FF48D5" w:rsidRDefault="009A0D64" w:rsidP="009A0D64">
            <w:pPr>
              <w:pStyle w:val="TAL"/>
            </w:pPr>
            <w:r>
              <w:t xml:space="preserve">  fileCompression (M),</w:t>
            </w:r>
          </w:p>
          <w:p w14:paraId="439A3D08" w14:textId="77777777" w:rsidR="009A0D64" w:rsidRDefault="009A0D64" w:rsidP="009A0D64">
            <w:pPr>
              <w:pStyle w:val="TAL"/>
            </w:pPr>
            <w:r>
              <w:t xml:space="preserve">  </w:t>
            </w:r>
            <w:r w:rsidRPr="00971FE6">
              <w:t>fileSize</w:t>
            </w:r>
            <w:r>
              <w:t xml:space="preserve"> (O),</w:t>
            </w:r>
          </w:p>
          <w:p w14:paraId="0F242C9B" w14:textId="77777777" w:rsidR="009A0D64" w:rsidRDefault="009A0D64" w:rsidP="009A0D64">
            <w:pPr>
              <w:pStyle w:val="TAL"/>
              <w:rPr>
                <w:lang w:eastAsia="zh-CN"/>
              </w:rPr>
            </w:pPr>
            <w:r>
              <w:t xml:space="preserve">  fileDataType (M),</w:t>
            </w:r>
          </w:p>
          <w:p w14:paraId="79D001D5" w14:textId="77777777" w:rsidR="009A0D64" w:rsidRPr="00FF48D5" w:rsidRDefault="009A0D64" w:rsidP="009A0D64">
            <w:pPr>
              <w:pStyle w:val="TAL"/>
            </w:pPr>
            <w:r>
              <w:t xml:space="preserve">  fileFormat (M),</w:t>
            </w:r>
          </w:p>
          <w:p w14:paraId="3BE34C2E" w14:textId="77777777" w:rsidR="009A0D64" w:rsidRPr="00FF48D5" w:rsidRDefault="009A0D64" w:rsidP="009A0D64">
            <w:pPr>
              <w:pStyle w:val="TAL"/>
            </w:pPr>
            <w:r>
              <w:t xml:space="preserve">  </w:t>
            </w:r>
            <w:r w:rsidRPr="00971FE6">
              <w:t>file</w:t>
            </w:r>
            <w:r w:rsidRPr="00971FE6">
              <w:rPr>
                <w:lang w:eastAsia="zh-CN"/>
              </w:rPr>
              <w:t>Ready</w:t>
            </w:r>
            <w:r w:rsidRPr="00971FE6">
              <w:t>Time</w:t>
            </w:r>
            <w:r>
              <w:t xml:space="preserve"> (O),</w:t>
            </w:r>
          </w:p>
          <w:p w14:paraId="19EE47AC" w14:textId="77777777" w:rsidR="009A0D64" w:rsidRDefault="009A0D64" w:rsidP="009A0D64">
            <w:pPr>
              <w:pStyle w:val="TAL"/>
            </w:pPr>
            <w:r>
              <w:t xml:space="preserve">  </w:t>
            </w:r>
            <w:r w:rsidRPr="00971FE6">
              <w:t>fileExpirationTime</w:t>
            </w:r>
            <w:r>
              <w:t xml:space="preserve"> (O),</w:t>
            </w:r>
          </w:p>
          <w:p w14:paraId="6540457C" w14:textId="77777777" w:rsidR="009A0D64" w:rsidRPr="00FF48D5" w:rsidRDefault="009A0D64" w:rsidP="009A0D64">
            <w:pPr>
              <w:pStyle w:val="TAL"/>
              <w:rPr>
                <w:lang w:eastAsia="zh-CN"/>
              </w:rPr>
            </w:pPr>
            <w:r>
              <w:t>…jobId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r>
              <w:rPr>
                <w:rFonts w:cs="Arial"/>
              </w:rPr>
              <w:t>fileDataType":</w:t>
            </w:r>
            <w:r>
              <w:t xml:space="preserve"> Type of the management data stored in the file. Allowed values are</w:t>
            </w:r>
            <w:bookmarkStart w:id="1080"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080"/>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1" w:name="_Toc51581002"/>
      <w:bookmarkStart w:id="1082" w:name="_Toc52356265"/>
      <w:bookmarkStart w:id="1083" w:name="_Toc55227835"/>
      <w:bookmarkStart w:id="1084" w:name="_Toc138323389"/>
      <w:bookmarkStart w:id="1085" w:name="_Toc219487278"/>
      <w:r w:rsidRPr="00747535">
        <w:t>11</w:t>
      </w:r>
      <w:r>
        <w:t>.6</w:t>
      </w:r>
      <w:r w:rsidRPr="00747535">
        <w:t>.1.2</w:t>
      </w:r>
      <w:r w:rsidRPr="00747535">
        <w:tab/>
        <w:t xml:space="preserve">Notification </w:t>
      </w:r>
      <w:r w:rsidRPr="00971FE6">
        <w:rPr>
          <w:rFonts w:cs="Arial"/>
        </w:rPr>
        <w:t>notifyFilePreparationError</w:t>
      </w:r>
      <w:bookmarkEnd w:id="1081"/>
      <w:bookmarkEnd w:id="1082"/>
      <w:bookmarkEnd w:id="1083"/>
      <w:bookmarkEnd w:id="1084"/>
      <w:bookmarkEnd w:id="1085"/>
    </w:p>
    <w:p w14:paraId="062B2DD0" w14:textId="77777777" w:rsidR="00623B86" w:rsidRPr="00747535" w:rsidRDefault="00623B86" w:rsidP="00623B86">
      <w:pPr>
        <w:pStyle w:val="Heading5"/>
      </w:pPr>
      <w:bookmarkStart w:id="1086" w:name="_Toc51581003"/>
      <w:bookmarkStart w:id="1087" w:name="_Toc52356266"/>
      <w:bookmarkStart w:id="1088" w:name="_Toc55227836"/>
      <w:bookmarkStart w:id="1089" w:name="_Toc138323390"/>
      <w:bookmarkStart w:id="1090" w:name="_Toc219487279"/>
      <w:r w:rsidRPr="00747535">
        <w:t>11</w:t>
      </w:r>
      <w:r>
        <w:t>.6</w:t>
      </w:r>
      <w:r w:rsidRPr="00747535">
        <w:t>.1.2.1</w:t>
      </w:r>
      <w:r w:rsidRPr="00747535">
        <w:tab/>
        <w:t>Definition</w:t>
      </w:r>
      <w:bookmarkEnd w:id="1086"/>
      <w:bookmarkEnd w:id="1087"/>
      <w:bookmarkEnd w:id="1088"/>
      <w:bookmarkEnd w:id="1089"/>
      <w:bookmarkEnd w:id="1090"/>
    </w:p>
    <w:p w14:paraId="09160C8B" w14:textId="77777777" w:rsidR="00D02308" w:rsidRDefault="00D02308" w:rsidP="00D02308">
      <w:bookmarkStart w:id="1091" w:name="_Toc51581004"/>
      <w:bookmarkStart w:id="1092" w:name="_Toc52356267"/>
      <w:bookmarkStart w:id="1093" w:name="_Toc55227837"/>
      <w:bookmarkStart w:id="1094" w:name="_Toc138323391"/>
      <w:r>
        <w:t xml:space="preserve">A MnS producer sends this notification to subscribed MnS consumers when an error occurs while preparing a file. For many error reasons, such as low memory or hard disk full, it is very likely that all ongoing file preparation processes fail </w:t>
      </w:r>
      <w:r>
        <w:lastRenderedPageBreak/>
        <w:t>at the same time. For that reason, it is possible to report with this notification that multiple file preparation processes failed.</w:t>
      </w:r>
    </w:p>
    <w:p w14:paraId="2DEBEAF1" w14:textId="5E88C6EA" w:rsidR="00D02308" w:rsidRDefault="00D02308" w:rsidP="00D02308">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w:t>
      </w:r>
    </w:p>
    <w:p w14:paraId="3FEF27E5" w14:textId="77777777" w:rsidR="004E2234" w:rsidRPr="00C908C1" w:rsidRDefault="00D02308" w:rsidP="00C908C1">
      <w:r w:rsidRPr="00C908C1">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p>
    <w:p w14:paraId="43CD0159" w14:textId="7A057F3C" w:rsidR="00623B86" w:rsidRPr="00747535" w:rsidRDefault="00623B86" w:rsidP="00623B86">
      <w:pPr>
        <w:pStyle w:val="Heading5"/>
      </w:pPr>
      <w:bookmarkStart w:id="1095" w:name="_Toc219487280"/>
      <w:r w:rsidRPr="00747535">
        <w:t>11</w:t>
      </w:r>
      <w:r>
        <w:t>.6</w:t>
      </w:r>
      <w:r w:rsidRPr="00747535">
        <w:t>.1.</w:t>
      </w:r>
      <w:r w:rsidRPr="00747535">
        <w:rPr>
          <w:lang w:eastAsia="zh-CN"/>
        </w:rPr>
        <w:t>2.</w:t>
      </w:r>
      <w:r w:rsidRPr="00747535">
        <w:t>2</w:t>
      </w:r>
      <w:r w:rsidRPr="00747535">
        <w:tab/>
      </w:r>
      <w:r>
        <w:t>Input parameters</w:t>
      </w:r>
      <w:bookmarkEnd w:id="1091"/>
      <w:bookmarkEnd w:id="1092"/>
      <w:bookmarkEnd w:id="1093"/>
      <w:bookmarkEnd w:id="1094"/>
      <w:bookmarkEnd w:id="10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6F493A">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6F493A">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6F493A">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6F493A">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6F493A">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6F493A">
            <w:pPr>
              <w:keepNext/>
              <w:keepLines/>
              <w:spacing w:after="0"/>
              <w:rPr>
                <w:rFonts w:ascii="Arial" w:hAnsi="Arial"/>
                <w:sz w:val="18"/>
                <w:lang w:val="fr-FR"/>
              </w:rPr>
            </w:pPr>
            <w:r>
              <w:rPr>
                <w:rFonts w:ascii="Arial" w:hAnsi="Arial"/>
                <w:sz w:val="18"/>
                <w:lang w:val="fr-FR"/>
              </w:rPr>
              <w:t>Entity.objectClass.</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6F493A">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6F493A">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6F493A">
            <w:pPr>
              <w:keepNext/>
              <w:keepLines/>
              <w:spacing w:after="0"/>
              <w:rPr>
                <w:rFonts w:ascii="Arial" w:hAnsi="Arial"/>
                <w:sz w:val="18"/>
                <w:lang w:val="fr-FR"/>
              </w:rPr>
            </w:pPr>
            <w:r>
              <w:rPr>
                <w:rFonts w:ascii="Arial" w:hAnsi="Arial"/>
                <w:sz w:val="18"/>
                <w:lang w:val="fr-FR"/>
              </w:rPr>
              <w:t>Entity.objectInstance</w:t>
            </w:r>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6F493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r>
              <w:rPr>
                <w:lang w:val="fr-FR"/>
              </w:rPr>
              <w:t>See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"notifyFilePreparationError"</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Time when the file preparation error occur</w:t>
            </w:r>
            <w:r>
              <w:rPr>
                <w:lang w:val="en-US"/>
              </w:rPr>
              <w:t>ed</w:t>
            </w:r>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r>
              <w:rPr>
                <w:rFonts w:cs="Arial"/>
              </w:rPr>
              <w:t>sequenceNo</w:t>
            </w:r>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r>
              <w:rPr>
                <w:rFonts w:cs="Arial"/>
              </w:rPr>
              <w:t>subscriptionId</w:t>
            </w:r>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r>
              <w:rPr>
                <w:lang w:val="fr-FR"/>
              </w:rPr>
              <w:t>See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r w:rsidRPr="00087D02">
              <w:rPr>
                <w:lang w:eastAsia="zh-CN"/>
              </w:rPr>
              <w:t>errorInPreparation</w:t>
            </w:r>
          </w:p>
          <w:p w14:paraId="49F815CE" w14:textId="77777777" w:rsidR="004F2533" w:rsidRPr="00087D02" w:rsidRDefault="004F2533" w:rsidP="004F2533">
            <w:pPr>
              <w:pStyle w:val="TAL"/>
              <w:rPr>
                <w:lang w:eastAsia="zh-CN"/>
              </w:rPr>
            </w:pPr>
            <w:r>
              <w:rPr>
                <w:lang w:eastAsia="zh-CN"/>
              </w:rPr>
              <w:t xml:space="preserve">- </w:t>
            </w:r>
            <w:r w:rsidRPr="00087D02">
              <w:rPr>
                <w:lang w:eastAsia="zh-CN"/>
              </w:rPr>
              <w:t>hardDiskFull</w:t>
            </w:r>
          </w:p>
          <w:p w14:paraId="4D6962F7" w14:textId="77777777" w:rsidR="004F2533" w:rsidRPr="00087D02" w:rsidRDefault="004F2533" w:rsidP="004F2533">
            <w:pPr>
              <w:pStyle w:val="TAL"/>
              <w:rPr>
                <w:lang w:eastAsia="zh-CN"/>
              </w:rPr>
            </w:pPr>
            <w:r>
              <w:rPr>
                <w:lang w:eastAsia="zh-CN"/>
              </w:rPr>
              <w:t xml:space="preserve">- </w:t>
            </w:r>
            <w:r w:rsidRPr="00087D02">
              <w:rPr>
                <w:lang w:eastAsia="zh-CN"/>
              </w:rPr>
              <w:t>hardDiskFailure</w:t>
            </w:r>
          </w:p>
          <w:p w14:paraId="5F06837B" w14:textId="77777777" w:rsidR="004F2533" w:rsidRPr="00087D02" w:rsidRDefault="004F2533" w:rsidP="004F2533">
            <w:pPr>
              <w:pStyle w:val="TAL"/>
              <w:rPr>
                <w:lang w:eastAsia="zh-CN"/>
              </w:rPr>
            </w:pPr>
            <w:r>
              <w:rPr>
                <w:lang w:eastAsia="zh-CN"/>
              </w:rPr>
              <w:t xml:space="preserve">- </w:t>
            </w:r>
            <w:r w:rsidRPr="00087D02">
              <w:rPr>
                <w:lang w:eastAsia="zh-CN"/>
              </w:rPr>
              <w:t>tooManyFiles</w:t>
            </w:r>
          </w:p>
          <w:p w14:paraId="17EEF927" w14:textId="77777777" w:rsidR="004F2533" w:rsidRPr="00087D02" w:rsidRDefault="004F2533" w:rsidP="004F2533">
            <w:pPr>
              <w:pStyle w:val="TAL"/>
              <w:rPr>
                <w:lang w:eastAsia="zh-CN"/>
              </w:rPr>
            </w:pPr>
            <w:r>
              <w:rPr>
                <w:lang w:eastAsia="zh-CN"/>
              </w:rPr>
              <w:t xml:space="preserve">- </w:t>
            </w:r>
            <w:r w:rsidRPr="00087D02">
              <w:rPr>
                <w:lang w:eastAsia="zh-CN"/>
              </w:rPr>
              <w:t>collectionTimeOut</w:t>
            </w:r>
          </w:p>
          <w:p w14:paraId="45D8FD1F" w14:textId="77777777" w:rsidR="004F2533" w:rsidRPr="00087D02" w:rsidRDefault="004F2533" w:rsidP="004F2533">
            <w:pPr>
              <w:pStyle w:val="TAL"/>
              <w:rPr>
                <w:lang w:eastAsia="zh-CN"/>
              </w:rPr>
            </w:pPr>
            <w:r>
              <w:rPr>
                <w:lang w:eastAsia="zh-CN"/>
              </w:rPr>
              <w:t xml:space="preserve">- </w:t>
            </w:r>
            <w:r w:rsidRPr="00087D02">
              <w:rPr>
                <w:lang w:eastAsia="zh-CN"/>
              </w:rPr>
              <w:t>incompleteTruncatedFile</w:t>
            </w:r>
          </w:p>
          <w:p w14:paraId="307371B1" w14:textId="77777777" w:rsidR="004F2533" w:rsidRPr="00971FE6" w:rsidRDefault="004F2533" w:rsidP="004F2533">
            <w:pPr>
              <w:pStyle w:val="TAL"/>
              <w:rPr>
                <w:lang w:eastAsia="zh-CN"/>
              </w:rPr>
            </w:pPr>
            <w:r w:rsidRPr="00971FE6">
              <w:rPr>
                <w:lang w:eastAsia="zh-CN"/>
              </w:rPr>
              <w:t>- corruptedFile</w:t>
            </w:r>
          </w:p>
          <w:p w14:paraId="57DD6E90" w14:textId="77777777" w:rsidR="004F2533" w:rsidRPr="00971FE6" w:rsidRDefault="004F2533" w:rsidP="004F2533">
            <w:pPr>
              <w:pStyle w:val="TAL"/>
              <w:rPr>
                <w:lang w:eastAsia="zh-CN"/>
              </w:rPr>
            </w:pPr>
            <w:r w:rsidRPr="00971FE6">
              <w:rPr>
                <w:lang w:eastAsia="zh-CN"/>
              </w:rPr>
              <w:t>- lowMemory</w:t>
            </w:r>
          </w:p>
          <w:p w14:paraId="64E76D4A" w14:textId="77777777" w:rsidR="004F2533" w:rsidRDefault="004F2533" w:rsidP="004F2533">
            <w:pPr>
              <w:pStyle w:val="TAL"/>
              <w:rPr>
                <w:lang w:val="fr-FR" w:eastAsia="zh-CN"/>
              </w:rPr>
            </w:pPr>
            <w:r>
              <w:rPr>
                <w:lang w:val="fr-FR" w:eastAsia="zh-CN"/>
              </w:rPr>
              <w:t>- dataNotAvailable</w:t>
            </w:r>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r>
              <w:t>fileCreationErrorInfoList</w:t>
            </w:r>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r w:rsidRPr="00FF5527">
              <w:rPr>
                <w:lang w:val="en-CA"/>
              </w:rPr>
              <w:t>fileLocation</w:t>
            </w:r>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“fileDataType“:</w:t>
            </w:r>
            <w:r w:rsidRPr="007F26F4">
              <w:rPr>
                <w:lang w:val="en-CA"/>
              </w:rPr>
              <w:t>See Table 11.6.1.1.2-1</w:t>
            </w:r>
          </w:p>
          <w:p w14:paraId="50DBC734" w14:textId="77777777" w:rsidR="004F2533" w:rsidRDefault="004F2533" w:rsidP="004F2533">
            <w:pPr>
              <w:pStyle w:val="TAL"/>
              <w:rPr>
                <w:lang w:val="en-CA"/>
              </w:rPr>
            </w:pPr>
            <w:r>
              <w:t xml:space="preserve">- “jobId“: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3336F4" w:rsidRDefault="00623B86" w:rsidP="003336F4"/>
    <w:p w14:paraId="5427DB06" w14:textId="77777777" w:rsidR="00623B86" w:rsidRPr="00747535" w:rsidRDefault="00623B86" w:rsidP="00623B86">
      <w:pPr>
        <w:pStyle w:val="Heading4"/>
      </w:pPr>
      <w:bookmarkStart w:id="1096" w:name="_Toc51581005"/>
      <w:bookmarkStart w:id="1097" w:name="_Toc52356268"/>
      <w:bookmarkStart w:id="1098" w:name="_Toc55227838"/>
      <w:bookmarkStart w:id="1099" w:name="_Toc138323392"/>
      <w:bookmarkStart w:id="1100" w:name="_Toc219487281"/>
      <w:r w:rsidRPr="00747535">
        <w:t>11</w:t>
      </w:r>
      <w:r>
        <w:t>.6</w:t>
      </w:r>
      <w:r w:rsidRPr="00747535">
        <w:t>.1.3</w:t>
      </w:r>
      <w:r w:rsidRPr="00747535">
        <w:tab/>
        <w:t xml:space="preserve">Operation </w:t>
      </w:r>
      <w:r w:rsidRPr="00971FE6">
        <w:rPr>
          <w:rFonts w:cs="Arial"/>
        </w:rPr>
        <w:t>subscribe</w:t>
      </w:r>
      <w:bookmarkEnd w:id="1096"/>
      <w:bookmarkEnd w:id="1097"/>
      <w:bookmarkEnd w:id="1098"/>
      <w:bookmarkEnd w:id="1099"/>
      <w:bookmarkEnd w:id="1100"/>
    </w:p>
    <w:p w14:paraId="180A5B89" w14:textId="77777777" w:rsidR="00623B86" w:rsidRPr="00747535" w:rsidRDefault="00623B86" w:rsidP="00623B86">
      <w:pPr>
        <w:pStyle w:val="Heading5"/>
      </w:pPr>
      <w:bookmarkStart w:id="1101" w:name="_Toc51581006"/>
      <w:bookmarkStart w:id="1102" w:name="_Toc52356269"/>
      <w:bookmarkStart w:id="1103" w:name="_Toc55227839"/>
      <w:bookmarkStart w:id="1104" w:name="_Toc138323393"/>
      <w:bookmarkStart w:id="1105" w:name="_Toc219487282"/>
      <w:r w:rsidRPr="00747535">
        <w:t>11.</w:t>
      </w:r>
      <w:r>
        <w:t>6</w:t>
      </w:r>
      <w:r w:rsidRPr="00747535">
        <w:t>.1.</w:t>
      </w:r>
      <w:r>
        <w:t>3</w:t>
      </w:r>
      <w:r w:rsidRPr="00747535">
        <w:t>.1</w:t>
      </w:r>
      <w:r w:rsidRPr="00747535">
        <w:tab/>
        <w:t>Definition</w:t>
      </w:r>
      <w:bookmarkEnd w:id="1101"/>
      <w:bookmarkEnd w:id="1102"/>
      <w:bookmarkEnd w:id="1103"/>
      <w:bookmarkEnd w:id="1104"/>
      <w:bookmarkEnd w:id="1105"/>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2C092B64" w14:textId="7196A559" w:rsidR="009F079F" w:rsidRPr="00747535" w:rsidRDefault="009F079F" w:rsidP="009F079F">
      <w:pPr>
        <w:jc w:val="both"/>
      </w:pPr>
      <w:bookmarkStart w:id="1106" w:name="_Toc51581007"/>
      <w:bookmarkStart w:id="1107" w:name="_Toc52356270"/>
      <w:bookmarkStart w:id="1108" w:name="_Toc55227840"/>
      <w:bookmarkStart w:id="1109" w:name="_Toc138323394"/>
      <w:r>
        <w:t xml:space="preserve">The operation is deprecated, its support and usage </w:t>
      </w:r>
      <w:r>
        <w:rPr>
          <w:rFonts w:hint="eastAsia"/>
          <w:lang w:eastAsia="zh-CN"/>
        </w:rPr>
        <w:t>are</w:t>
      </w:r>
      <w:r>
        <w:t xml:space="preserve"> not recommended. Use </w:t>
      </w:r>
      <w:r w:rsidRPr="00D254A1">
        <w:t>createMOI</w:t>
      </w:r>
      <w:r>
        <w:t xml:space="preserve"> operation specified in clause 11.1.1.1 together with NtfSubscriptionControl IOC specified in TS 28.622 [11] clause 4.3.22 instead.</w:t>
      </w:r>
    </w:p>
    <w:p w14:paraId="4FED5C8A" w14:textId="77777777" w:rsidR="00623B86" w:rsidRPr="00747535" w:rsidRDefault="00623B86" w:rsidP="00623B86">
      <w:pPr>
        <w:pStyle w:val="Heading5"/>
      </w:pPr>
      <w:bookmarkStart w:id="1110" w:name="_Toc219487283"/>
      <w:r w:rsidRPr="00747535">
        <w:lastRenderedPageBreak/>
        <w:t>11.</w:t>
      </w:r>
      <w:r>
        <w:t>6</w:t>
      </w:r>
      <w:r w:rsidRPr="00747535">
        <w:t>.1.</w:t>
      </w:r>
      <w:r>
        <w:t>3</w:t>
      </w:r>
      <w:r w:rsidRPr="00747535">
        <w:t>.</w:t>
      </w:r>
      <w:r>
        <w:t>2</w:t>
      </w:r>
      <w:r w:rsidRPr="00747535">
        <w:tab/>
        <w:t>Input parameters</w:t>
      </w:r>
      <w:bookmarkEnd w:id="1106"/>
      <w:bookmarkEnd w:id="1107"/>
      <w:bookmarkEnd w:id="1108"/>
      <w:bookmarkEnd w:id="1109"/>
      <w:bookmarkEnd w:id="1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6F493A">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6F493A">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6F493A">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6F493A">
            <w:pPr>
              <w:pStyle w:val="TAH"/>
              <w:rPr>
                <w:lang w:val="fr-FR"/>
              </w:rPr>
            </w:pPr>
            <w:r>
              <w:rPr>
                <w:lang w:val="fr-FR"/>
              </w:rPr>
              <w:t>Comment</w:t>
            </w:r>
          </w:p>
        </w:tc>
      </w:tr>
      <w:tr w:rsidR="00623B86" w14:paraId="58997D20"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6F493A">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6F493A">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6F493A">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6F493A">
            <w:pPr>
              <w:pStyle w:val="TAL"/>
            </w:pPr>
          </w:p>
        </w:tc>
      </w:tr>
      <w:tr w:rsidR="00623B86" w14:paraId="14F1C603"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6F493A">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6F493A">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6F493A">
            <w:pPr>
              <w:pStyle w:val="TAL"/>
            </w:pPr>
          </w:p>
          <w:p w14:paraId="2898DB32" w14:textId="77777777" w:rsidR="00623B86" w:rsidRPr="00087D02" w:rsidRDefault="00623B86" w:rsidP="006F493A">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6F493A">
            <w:pPr>
              <w:pStyle w:val="TAL"/>
            </w:pPr>
          </w:p>
        </w:tc>
      </w:tr>
      <w:tr w:rsidR="00623B86" w14:paraId="64C23EB4"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6F493A">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6F493A">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6F493A">
            <w:pPr>
              <w:pStyle w:val="TAL"/>
            </w:pPr>
          </w:p>
          <w:p w14:paraId="4E1723CA" w14:textId="77777777" w:rsidR="00623B86" w:rsidRPr="001142BC" w:rsidRDefault="00623B86" w:rsidP="006F493A">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6F493A">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11" w:name="_Toc51581008"/>
      <w:bookmarkStart w:id="1112" w:name="_Toc52356271"/>
      <w:bookmarkStart w:id="1113" w:name="_Toc55227841"/>
      <w:bookmarkStart w:id="1114" w:name="_Toc138323395"/>
      <w:bookmarkStart w:id="1115" w:name="_Toc219487284"/>
      <w:r w:rsidRPr="000B4A99">
        <w:t>11</w:t>
      </w:r>
      <w:r w:rsidRPr="00747535">
        <w:t>.</w:t>
      </w:r>
      <w:r>
        <w:t>6</w:t>
      </w:r>
      <w:r w:rsidRPr="00747535">
        <w:t>.1.</w:t>
      </w:r>
      <w:r>
        <w:t>3</w:t>
      </w:r>
      <w:r w:rsidRPr="00747535">
        <w:t>.3</w:t>
      </w:r>
      <w:r w:rsidRPr="00747535">
        <w:tab/>
        <w:t>Output parameters</w:t>
      </w:r>
      <w:bookmarkEnd w:id="1111"/>
      <w:bookmarkEnd w:id="1112"/>
      <w:bookmarkEnd w:id="1113"/>
      <w:bookmarkEnd w:id="1114"/>
      <w:bookmarkEnd w:id="1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6F493A">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6F493A">
            <w:pPr>
              <w:pStyle w:val="TAL"/>
            </w:pPr>
          </w:p>
        </w:tc>
      </w:tr>
      <w:tr w:rsidR="00623B86" w14:paraId="179828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6F493A">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6F493A">
            <w:pPr>
              <w:pStyle w:val="TAL"/>
            </w:pPr>
            <w:r w:rsidRPr="00087D02">
              <w:t>If subscription is successfully created, status = OperationSuceeded.</w:t>
            </w:r>
          </w:p>
          <w:p w14:paraId="729956C3" w14:textId="77777777" w:rsidR="00623B86" w:rsidRPr="00087D02" w:rsidRDefault="00623B86" w:rsidP="006F493A">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6F493A">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16" w:name="_Toc51581009"/>
      <w:bookmarkStart w:id="1117" w:name="_Toc52356272"/>
      <w:bookmarkStart w:id="1118" w:name="_Toc55227842"/>
      <w:bookmarkStart w:id="1119" w:name="_Toc138323396"/>
      <w:bookmarkStart w:id="1120" w:name="_Toc219487285"/>
      <w:r w:rsidRPr="00747535">
        <w:t>11.</w:t>
      </w:r>
      <w:r>
        <w:t>6</w:t>
      </w:r>
      <w:r w:rsidRPr="00747535">
        <w:t>.1.</w:t>
      </w:r>
      <w:r>
        <w:t>3</w:t>
      </w:r>
      <w:r w:rsidRPr="00747535">
        <w:t>.4</w:t>
      </w:r>
      <w:r w:rsidRPr="00747535">
        <w:tab/>
        <w:t>Exceptions</w:t>
      </w:r>
      <w:bookmarkEnd w:id="1116"/>
      <w:bookmarkEnd w:id="1117"/>
      <w:bookmarkEnd w:id="1118"/>
      <w:bookmarkEnd w:id="1119"/>
      <w:bookmarkEnd w:id="1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21" w:name="_Toc51581010"/>
      <w:bookmarkStart w:id="1122" w:name="_Toc52356273"/>
      <w:bookmarkStart w:id="1123" w:name="_Toc55227843"/>
      <w:bookmarkStart w:id="1124" w:name="_Toc138323397"/>
      <w:bookmarkStart w:id="1125" w:name="_Toc219487286"/>
      <w:r w:rsidRPr="00747535">
        <w:t>11.</w:t>
      </w:r>
      <w:r>
        <w:t>6</w:t>
      </w:r>
      <w:r w:rsidRPr="00747535">
        <w:t>.1.</w:t>
      </w:r>
      <w:r>
        <w:t>4</w:t>
      </w:r>
      <w:r w:rsidRPr="00747535">
        <w:tab/>
        <w:t xml:space="preserve">Operation </w:t>
      </w:r>
      <w:r w:rsidRPr="00971FE6">
        <w:rPr>
          <w:rFonts w:cs="Arial"/>
        </w:rPr>
        <w:t>unsubscribe</w:t>
      </w:r>
      <w:bookmarkEnd w:id="1121"/>
      <w:bookmarkEnd w:id="1122"/>
      <w:bookmarkEnd w:id="1123"/>
      <w:bookmarkEnd w:id="1124"/>
      <w:bookmarkEnd w:id="1125"/>
    </w:p>
    <w:p w14:paraId="7F1A3659" w14:textId="77777777" w:rsidR="00623B86" w:rsidRPr="00747535" w:rsidRDefault="00623B86" w:rsidP="00623B86">
      <w:pPr>
        <w:pStyle w:val="Heading5"/>
      </w:pPr>
      <w:bookmarkStart w:id="1126" w:name="_Toc51581011"/>
      <w:bookmarkStart w:id="1127" w:name="_Toc52356274"/>
      <w:bookmarkStart w:id="1128" w:name="_Toc55227844"/>
      <w:bookmarkStart w:id="1129" w:name="_Toc138323398"/>
      <w:bookmarkStart w:id="1130" w:name="_Toc219487287"/>
      <w:r w:rsidRPr="00747535">
        <w:t>11.</w:t>
      </w:r>
      <w:r>
        <w:t>6</w:t>
      </w:r>
      <w:r w:rsidRPr="00747535">
        <w:t>.1.</w:t>
      </w:r>
      <w:r>
        <w:t>4</w:t>
      </w:r>
      <w:r w:rsidRPr="00747535">
        <w:t>.1</w:t>
      </w:r>
      <w:r w:rsidRPr="00747535">
        <w:tab/>
        <w:t>Definition</w:t>
      </w:r>
      <w:bookmarkEnd w:id="1126"/>
      <w:bookmarkEnd w:id="1127"/>
      <w:bookmarkEnd w:id="1128"/>
      <w:bookmarkEnd w:id="1129"/>
      <w:bookmarkEnd w:id="1130"/>
    </w:p>
    <w:p w14:paraId="2BA3DFB5" w14:textId="77777777" w:rsidR="00623B86" w:rsidRPr="003336F4" w:rsidRDefault="00623B86" w:rsidP="003336F4">
      <w:r w:rsidRPr="003336F4">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4FB707AF" w14:textId="21B2111F" w:rsidR="009F079F" w:rsidRPr="00747535" w:rsidRDefault="009F079F" w:rsidP="009F079F">
      <w:bookmarkStart w:id="1131" w:name="_Toc51581012"/>
      <w:bookmarkStart w:id="1132" w:name="_Toc52356275"/>
      <w:bookmarkStart w:id="1133" w:name="_Toc55227845"/>
      <w:bookmarkStart w:id="1134" w:name="_Toc138323399"/>
      <w:r>
        <w:t>The operation is deprecated, its support and usage are not recommended. Use delete</w:t>
      </w:r>
      <w:r w:rsidRPr="00D254A1">
        <w:t>MOI</w:t>
      </w:r>
      <w:r>
        <w:t xml:space="preserve"> operation specified in clause 11.1.1.4 together with NtfSubscriptionControl IOC specified in TS 28.622 [11] clause 4.3.22 instead.</w:t>
      </w:r>
    </w:p>
    <w:p w14:paraId="03DB93B6" w14:textId="77777777" w:rsidR="00623B86" w:rsidRPr="00747535" w:rsidRDefault="00623B86" w:rsidP="00623B86">
      <w:pPr>
        <w:pStyle w:val="Heading5"/>
      </w:pPr>
      <w:bookmarkStart w:id="1135" w:name="_Toc219487288"/>
      <w:r w:rsidRPr="00747535">
        <w:lastRenderedPageBreak/>
        <w:t>11.</w:t>
      </w:r>
      <w:r>
        <w:t>6</w:t>
      </w:r>
      <w:r w:rsidRPr="00747535">
        <w:t>.1.</w:t>
      </w:r>
      <w:r>
        <w:t>4</w:t>
      </w:r>
      <w:r w:rsidRPr="00747535">
        <w:t>.</w:t>
      </w:r>
      <w:r>
        <w:t>2</w:t>
      </w:r>
      <w:r w:rsidRPr="00747535">
        <w:tab/>
        <w:t>Input parameters</w:t>
      </w:r>
      <w:bookmarkEnd w:id="1131"/>
      <w:bookmarkEnd w:id="1132"/>
      <w:bookmarkEnd w:id="1133"/>
      <w:bookmarkEnd w:id="1134"/>
      <w:bookmarkEnd w:id="11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6F493A">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6F493A">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6F493A">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6F493A">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36" w:name="_Toc51581013"/>
      <w:bookmarkStart w:id="1137" w:name="_Toc52356276"/>
      <w:bookmarkStart w:id="1138" w:name="_Toc55227846"/>
      <w:bookmarkStart w:id="1139" w:name="_Toc138323400"/>
      <w:bookmarkStart w:id="1140" w:name="_Toc219487289"/>
      <w:r w:rsidRPr="00747535">
        <w:t>11.</w:t>
      </w:r>
      <w:r>
        <w:t>6</w:t>
      </w:r>
      <w:r w:rsidRPr="00747535">
        <w:t>.1.</w:t>
      </w:r>
      <w:r>
        <w:t>4</w:t>
      </w:r>
      <w:r w:rsidRPr="00747535">
        <w:t>.</w:t>
      </w:r>
      <w:r>
        <w:t>3</w:t>
      </w:r>
      <w:r w:rsidRPr="00747535">
        <w:tab/>
        <w:t>Output parameters</w:t>
      </w:r>
      <w:bookmarkEnd w:id="1136"/>
      <w:bookmarkEnd w:id="1137"/>
      <w:bookmarkEnd w:id="1138"/>
      <w:bookmarkEnd w:id="1139"/>
      <w:bookmarkEnd w:id="1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6F493A">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6F493A">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6F493A">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41" w:name="_Toc51581014"/>
      <w:bookmarkStart w:id="1142" w:name="_Toc52356277"/>
      <w:bookmarkStart w:id="1143" w:name="_Toc55227847"/>
      <w:bookmarkStart w:id="1144" w:name="_Toc138323401"/>
      <w:bookmarkStart w:id="1145" w:name="_Toc219487290"/>
      <w:r w:rsidRPr="00747535">
        <w:t>11.</w:t>
      </w:r>
      <w:r>
        <w:t>6</w:t>
      </w:r>
      <w:r w:rsidRPr="00747535">
        <w:t>.1.</w:t>
      </w:r>
      <w:r>
        <w:t>4</w:t>
      </w:r>
      <w:r w:rsidRPr="00747535">
        <w:t>.</w:t>
      </w:r>
      <w:r>
        <w:t>4</w:t>
      </w:r>
      <w:r w:rsidRPr="00747535">
        <w:tab/>
        <w:t>Exceptions</w:t>
      </w:r>
      <w:bookmarkEnd w:id="1141"/>
      <w:bookmarkEnd w:id="1142"/>
      <w:bookmarkEnd w:id="1143"/>
      <w:bookmarkEnd w:id="1144"/>
      <w:bookmarkEnd w:id="1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6F493A">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46" w:name="_Toc138323402"/>
      <w:bookmarkStart w:id="1147" w:name="_Toc51581015"/>
      <w:bookmarkStart w:id="1148" w:name="_Toc52356278"/>
      <w:bookmarkStart w:id="1149" w:name="_Toc55227848"/>
      <w:bookmarkStart w:id="1150" w:name="_Toc219487291"/>
      <w:r w:rsidRPr="00747535">
        <w:t>11.</w:t>
      </w:r>
      <w:r>
        <w:t>6</w:t>
      </w:r>
      <w:r w:rsidRPr="00747535">
        <w:t>.1.</w:t>
      </w:r>
      <w:r>
        <w:t>5</w:t>
      </w:r>
      <w:r w:rsidRPr="00747535">
        <w:tab/>
        <w:t xml:space="preserve">Operation </w:t>
      </w:r>
      <w:r w:rsidRPr="00971FE6">
        <w:rPr>
          <w:rFonts w:cs="Arial"/>
        </w:rPr>
        <w:t>listAvailableFiles</w:t>
      </w:r>
      <w:bookmarkEnd w:id="1146"/>
      <w:bookmarkEnd w:id="1150"/>
      <w:r w:rsidRPr="00747535">
        <w:t xml:space="preserve"> </w:t>
      </w:r>
      <w:bookmarkEnd w:id="1147"/>
      <w:bookmarkEnd w:id="1148"/>
      <w:bookmarkEnd w:id="1149"/>
    </w:p>
    <w:p w14:paraId="713CDE1A" w14:textId="77777777" w:rsidR="00623B86" w:rsidRPr="00747535" w:rsidRDefault="00623B86" w:rsidP="00623B86">
      <w:pPr>
        <w:pStyle w:val="Heading5"/>
      </w:pPr>
      <w:bookmarkStart w:id="1151" w:name="_Toc51581016"/>
      <w:bookmarkStart w:id="1152" w:name="_Toc52356279"/>
      <w:bookmarkStart w:id="1153" w:name="_Toc55227849"/>
      <w:bookmarkStart w:id="1154" w:name="_Toc138323403"/>
      <w:bookmarkStart w:id="1155" w:name="_Toc219487292"/>
      <w:r w:rsidRPr="00747535">
        <w:t>11.</w:t>
      </w:r>
      <w:r>
        <w:t>6</w:t>
      </w:r>
      <w:r w:rsidRPr="00747535">
        <w:t>.1.</w:t>
      </w:r>
      <w:r>
        <w:t>5</w:t>
      </w:r>
      <w:r w:rsidRPr="00747535">
        <w:t>.1</w:t>
      </w:r>
      <w:r w:rsidRPr="00747535">
        <w:tab/>
        <w:t>Definition</w:t>
      </w:r>
      <w:bookmarkEnd w:id="1151"/>
      <w:bookmarkEnd w:id="1152"/>
      <w:bookmarkEnd w:id="1153"/>
      <w:bookmarkEnd w:id="1154"/>
      <w:bookmarkEnd w:id="1155"/>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56" w:name="_Toc51581017"/>
      <w:bookmarkStart w:id="1157" w:name="_Toc52356280"/>
      <w:bookmarkStart w:id="1158" w:name="_Toc55227850"/>
      <w:bookmarkStart w:id="1159" w:name="_Toc138323404"/>
      <w:bookmarkStart w:id="1160" w:name="_Toc219487293"/>
      <w:r w:rsidRPr="00747535">
        <w:t>11.</w:t>
      </w:r>
      <w:r>
        <w:t>6</w:t>
      </w:r>
      <w:r w:rsidRPr="00747535">
        <w:t>.1.</w:t>
      </w:r>
      <w:r>
        <w:t>5</w:t>
      </w:r>
      <w:r w:rsidRPr="00747535">
        <w:t>.</w:t>
      </w:r>
      <w:r>
        <w:t>2</w:t>
      </w:r>
      <w:r w:rsidRPr="00747535">
        <w:tab/>
        <w:t>Input parameters</w:t>
      </w:r>
      <w:bookmarkEnd w:id="1156"/>
      <w:bookmarkEnd w:id="1157"/>
      <w:bookmarkEnd w:id="1158"/>
      <w:bookmarkEnd w:id="1159"/>
      <w:bookmarkEnd w:id="1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6F493A">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6F493A">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6F493A">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1" w:name="_Toc51581018"/>
      <w:bookmarkStart w:id="1162" w:name="_Toc52356281"/>
      <w:bookmarkStart w:id="1163" w:name="_Toc55227851"/>
      <w:bookmarkStart w:id="1164" w:name="_Toc138323405"/>
      <w:bookmarkStart w:id="1165" w:name="_Toc219487294"/>
      <w:r w:rsidRPr="00747535">
        <w:t>11.</w:t>
      </w:r>
      <w:r>
        <w:t>6</w:t>
      </w:r>
      <w:r w:rsidRPr="00747535">
        <w:t>.1.</w:t>
      </w:r>
      <w:r>
        <w:t>5</w:t>
      </w:r>
      <w:r w:rsidRPr="00747535">
        <w:t>.</w:t>
      </w:r>
      <w:r>
        <w:t>3</w:t>
      </w:r>
      <w:r w:rsidRPr="00747535">
        <w:tab/>
        <w:t>Output parameters</w:t>
      </w:r>
      <w:bookmarkEnd w:id="1161"/>
      <w:bookmarkEnd w:id="1162"/>
      <w:bookmarkEnd w:id="1163"/>
      <w:bookmarkEnd w:id="1164"/>
      <w:bookmarkEnd w:id="11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6F493A">
            <w:pPr>
              <w:keepNext/>
              <w:keepLines/>
              <w:spacing w:after="0"/>
              <w:rPr>
                <w:rFonts w:ascii="Arial" w:hAnsi="Arial"/>
                <w:sz w:val="18"/>
              </w:rPr>
            </w:pPr>
          </w:p>
        </w:tc>
      </w:tr>
      <w:tr w:rsidR="00623B86" w14:paraId="072F66A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6F493A">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6F493A">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6F493A">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66" w:name="_Toc51581019"/>
      <w:bookmarkStart w:id="1167" w:name="_Toc52356282"/>
      <w:bookmarkStart w:id="1168" w:name="_Toc55227852"/>
      <w:bookmarkStart w:id="1169" w:name="_Toc138323406"/>
      <w:bookmarkStart w:id="1170" w:name="_Toc219487295"/>
      <w:r w:rsidRPr="00747535">
        <w:lastRenderedPageBreak/>
        <w:t>11.</w:t>
      </w:r>
      <w:r>
        <w:t>6</w:t>
      </w:r>
      <w:r w:rsidRPr="00747535">
        <w:t>.1.</w:t>
      </w:r>
      <w:r>
        <w:t>5</w:t>
      </w:r>
      <w:r w:rsidRPr="00747535">
        <w:t>.</w:t>
      </w:r>
      <w:r>
        <w:t>4</w:t>
      </w:r>
      <w:r w:rsidRPr="00747535">
        <w:tab/>
        <w:t>Exceptions</w:t>
      </w:r>
      <w:bookmarkEnd w:id="1166"/>
      <w:bookmarkEnd w:id="1167"/>
      <w:bookmarkEnd w:id="1168"/>
      <w:bookmarkEnd w:id="1169"/>
      <w:bookmarkEnd w:id="1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6F493A">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6F493A">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6F493A">
            <w:pPr>
              <w:keepNext/>
              <w:keepLines/>
              <w:spacing w:after="0"/>
              <w:rPr>
                <w:rFonts w:ascii="Arial" w:hAnsi="Arial" w:cs="Arial"/>
                <w:sz w:val="18"/>
                <w:lang w:val="fr-FR"/>
              </w:rPr>
            </w:pPr>
            <w:bookmarkStart w:id="1171"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6F493A">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6F493A">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1"/>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2" w:name="_Toc138323407"/>
      <w:bookmarkStart w:id="1173" w:name="_Toc219487296"/>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2"/>
      <w:bookmarkEnd w:id="1173"/>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
      </w:pPr>
      <w:r w:rsidRPr="00215D3C">
        <w:t>-</w:t>
      </w:r>
      <w:r w:rsidRPr="00215D3C">
        <w:tab/>
      </w:r>
      <w:r>
        <w:t>S</w:t>
      </w:r>
      <w:r w:rsidRPr="00215D3C">
        <w:t>FTP;</w:t>
      </w:r>
    </w:p>
    <w:p w14:paraId="32BC834A" w14:textId="77777777" w:rsidR="00623B86" w:rsidRDefault="00623B86" w:rsidP="00623B86">
      <w:pPr>
        <w:pStyle w:val="B1"/>
      </w:pPr>
      <w:r w:rsidRPr="00215D3C">
        <w:t>-</w:t>
      </w:r>
      <w:r w:rsidRPr="00215D3C">
        <w:tab/>
        <w:t>FTP</w:t>
      </w:r>
      <w:r>
        <w:t>ES,</w:t>
      </w:r>
    </w:p>
    <w:p w14:paraId="050570C7" w14:textId="77777777" w:rsidR="00623B86" w:rsidRPr="00215D3C" w:rsidRDefault="00623B86" w:rsidP="00623B86">
      <w:pPr>
        <w:pStyle w:val="B1"/>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74" w:name="_Toc20494605"/>
      <w:bookmarkStart w:id="1175" w:name="_Toc26975658"/>
      <w:bookmarkStart w:id="1176" w:name="_Toc35856531"/>
      <w:bookmarkStart w:id="1177" w:name="_Toc44001419"/>
      <w:bookmarkStart w:id="1178" w:name="_Toc51581020"/>
      <w:bookmarkStart w:id="1179" w:name="_Toc52356283"/>
      <w:bookmarkStart w:id="1180" w:name="_Toc55227853"/>
      <w:bookmarkStart w:id="1181" w:name="_Toc138323408"/>
      <w:bookmarkStart w:id="1182" w:name="_Toc219487297"/>
      <w:r>
        <w:rPr>
          <w:lang w:eastAsia="zh-CN"/>
        </w:rPr>
        <w:t>12</w:t>
      </w:r>
      <w:r w:rsidRPr="00215D3C">
        <w:tab/>
      </w:r>
      <w:r>
        <w:rPr>
          <w:lang w:eastAsia="zh-CN"/>
        </w:rPr>
        <w:t>Management services – Stage 3</w:t>
      </w:r>
      <w:bookmarkEnd w:id="1174"/>
      <w:bookmarkEnd w:id="1175"/>
      <w:bookmarkEnd w:id="1176"/>
      <w:bookmarkEnd w:id="1177"/>
      <w:bookmarkEnd w:id="1178"/>
      <w:bookmarkEnd w:id="1179"/>
      <w:bookmarkEnd w:id="1180"/>
      <w:bookmarkEnd w:id="1181"/>
      <w:bookmarkEnd w:id="1182"/>
    </w:p>
    <w:p w14:paraId="552D51B6" w14:textId="7B07431C" w:rsidR="00C8529E" w:rsidRPr="008245AC" w:rsidRDefault="00C8529E" w:rsidP="00C8529E">
      <w:pPr>
        <w:pStyle w:val="Heading2"/>
        <w:rPr>
          <w:lang w:eastAsia="zh-CN"/>
        </w:rPr>
      </w:pPr>
      <w:bookmarkStart w:id="1183" w:name="_Toc219487298"/>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83"/>
    </w:p>
    <w:p w14:paraId="46A4A90E" w14:textId="77777777" w:rsidR="00C8529E" w:rsidRPr="008245AC" w:rsidRDefault="00C8529E" w:rsidP="00C8529E">
      <w:pPr>
        <w:pStyle w:val="Heading3"/>
        <w:rPr>
          <w:lang w:eastAsia="zh-CN"/>
        </w:rPr>
      </w:pPr>
      <w:bookmarkStart w:id="1184" w:name="_Toc219487299"/>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84"/>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85" w:name="_Toc219487300"/>
      <w:r>
        <w:t>12.0.2</w:t>
      </w:r>
      <w:r w:rsidRPr="00215D3C">
        <w:tab/>
      </w:r>
      <w:r>
        <w:t>RESTful HTTP-based solution set</w:t>
      </w:r>
      <w:bookmarkEnd w:id="1185"/>
    </w:p>
    <w:p w14:paraId="443BE06C" w14:textId="77777777" w:rsidR="00C8529E" w:rsidRPr="008245AC" w:rsidRDefault="00C8529E" w:rsidP="00C8529E">
      <w:pPr>
        <w:pStyle w:val="Heading4"/>
        <w:rPr>
          <w:lang w:eastAsia="zh-CN"/>
        </w:rPr>
      </w:pPr>
      <w:bookmarkStart w:id="1186" w:name="_Toc219487301"/>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86"/>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6F493A">
        <w:tc>
          <w:tcPr>
            <w:tcW w:w="1101" w:type="pct"/>
            <w:shd w:val="clear" w:color="auto" w:fill="BFBFBF"/>
          </w:tcPr>
          <w:p w14:paraId="071A5619"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6F493A">
        <w:tc>
          <w:tcPr>
            <w:tcW w:w="1101" w:type="pct"/>
          </w:tcPr>
          <w:p w14:paraId="4BD3EFBC"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6F493A">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6F493A">
        <w:tc>
          <w:tcPr>
            <w:tcW w:w="1101" w:type="pct"/>
          </w:tcPr>
          <w:p w14:paraId="53AA03BF" w14:textId="77777777" w:rsidR="00C8529E" w:rsidRPr="00AF5724"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6F493A">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6F493A">
            <w:pPr>
              <w:keepNext/>
              <w:keepLines/>
              <w:spacing w:after="0"/>
              <w:rPr>
                <w:rFonts w:ascii="Arial" w:hAnsi="Arial"/>
                <w:sz w:val="18"/>
                <w:szCs w:val="18"/>
                <w:lang w:eastAsia="zh-CN"/>
              </w:rPr>
            </w:pPr>
          </w:p>
        </w:tc>
        <w:tc>
          <w:tcPr>
            <w:tcW w:w="1720" w:type="pct"/>
            <w:vMerge/>
          </w:tcPr>
          <w:p w14:paraId="247A8C22" w14:textId="77777777" w:rsidR="00C8529E" w:rsidRDefault="00C8529E" w:rsidP="006F493A">
            <w:pPr>
              <w:keepNext/>
              <w:keepLines/>
              <w:spacing w:after="0"/>
              <w:rPr>
                <w:rFonts w:ascii="Arial" w:hAnsi="Arial"/>
                <w:sz w:val="18"/>
                <w:szCs w:val="18"/>
                <w:lang w:eastAsia="zh-CN"/>
              </w:rPr>
            </w:pPr>
          </w:p>
        </w:tc>
      </w:tr>
      <w:tr w:rsidR="00C8529E" w:rsidRPr="00215D3C" w14:paraId="1D07E3C7" w14:textId="77777777" w:rsidTr="006F493A">
        <w:tc>
          <w:tcPr>
            <w:tcW w:w="1101" w:type="pct"/>
          </w:tcPr>
          <w:p w14:paraId="2872C981"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6F493A">
        <w:tc>
          <w:tcPr>
            <w:tcW w:w="1101" w:type="pct"/>
          </w:tcPr>
          <w:p w14:paraId="52BA08E8"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6F493A">
        <w:tc>
          <w:tcPr>
            <w:tcW w:w="1101" w:type="pct"/>
          </w:tcPr>
          <w:p w14:paraId="2CC7FA3A"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6F493A">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6F493A">
        <w:tc>
          <w:tcPr>
            <w:tcW w:w="1101" w:type="pct"/>
          </w:tcPr>
          <w:p w14:paraId="0C542982" w14:textId="77777777" w:rsidR="00C8529E" w:rsidRPr="001D11CC" w:rsidRDefault="00C8529E"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6F493A">
        <w:tc>
          <w:tcPr>
            <w:tcW w:w="1101" w:type="pct"/>
          </w:tcPr>
          <w:p w14:paraId="0E7F216C"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6F493A">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6F493A">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6F493A">
        <w:tc>
          <w:tcPr>
            <w:tcW w:w="1101" w:type="pct"/>
          </w:tcPr>
          <w:p w14:paraId="00D596B8" w14:textId="77777777" w:rsidR="00C8529E" w:rsidRPr="001D11CC" w:rsidRDefault="00C8529E" w:rsidP="006F493A">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6F493A">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6F493A">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87" w:name="_Toc20494606"/>
      <w:bookmarkStart w:id="1188" w:name="_Toc26975659"/>
      <w:bookmarkStart w:id="1189" w:name="_Toc35856532"/>
      <w:bookmarkStart w:id="1190" w:name="_Toc44001420"/>
      <w:bookmarkStart w:id="1191" w:name="_Toc51581021"/>
      <w:bookmarkStart w:id="1192" w:name="_Toc52356284"/>
      <w:bookmarkStart w:id="1193" w:name="_Toc55227854"/>
      <w:bookmarkStart w:id="1194" w:name="_Toc138323409"/>
      <w:bookmarkStart w:id="1195" w:name="_Toc219487302"/>
      <w:r>
        <w:rPr>
          <w:lang w:eastAsia="zh-CN"/>
        </w:rPr>
        <w:lastRenderedPageBreak/>
        <w:t>12.</w:t>
      </w:r>
      <w:r w:rsidRPr="00215D3C">
        <w:rPr>
          <w:lang w:eastAsia="zh-CN"/>
        </w:rPr>
        <w:t>1</w:t>
      </w:r>
      <w:r w:rsidRPr="00215D3C">
        <w:rPr>
          <w:lang w:eastAsia="zh-CN"/>
        </w:rPr>
        <w:tab/>
      </w:r>
      <w:r>
        <w:rPr>
          <w:lang w:eastAsia="zh-CN"/>
        </w:rPr>
        <w:t>Generic provisioning management service</w:t>
      </w:r>
      <w:bookmarkEnd w:id="1187"/>
      <w:bookmarkEnd w:id="1188"/>
      <w:bookmarkEnd w:id="1189"/>
      <w:bookmarkEnd w:id="1190"/>
      <w:bookmarkEnd w:id="1191"/>
      <w:bookmarkEnd w:id="1192"/>
      <w:bookmarkEnd w:id="1193"/>
      <w:bookmarkEnd w:id="1194"/>
      <w:bookmarkEnd w:id="1195"/>
    </w:p>
    <w:p w14:paraId="11FCFB08" w14:textId="77777777" w:rsidR="00623B86" w:rsidRDefault="00623B86" w:rsidP="00623B86">
      <w:pPr>
        <w:pStyle w:val="Heading3"/>
      </w:pPr>
      <w:bookmarkStart w:id="1196" w:name="_Toc20494607"/>
      <w:bookmarkStart w:id="1197" w:name="_Toc26975660"/>
      <w:bookmarkStart w:id="1198" w:name="_Toc35856533"/>
      <w:bookmarkStart w:id="1199" w:name="_Toc44001421"/>
      <w:bookmarkStart w:id="1200" w:name="_Toc51581022"/>
      <w:bookmarkStart w:id="1201" w:name="_Toc52356285"/>
      <w:bookmarkStart w:id="1202" w:name="_Toc55227855"/>
      <w:bookmarkStart w:id="1203" w:name="_Toc138323410"/>
      <w:bookmarkStart w:id="1204" w:name="_Toc219487303"/>
      <w:r>
        <w:t>12.</w:t>
      </w:r>
      <w:r w:rsidRPr="00215D3C">
        <w:rPr>
          <w:rFonts w:hint="eastAsia"/>
        </w:rPr>
        <w:t>1</w:t>
      </w:r>
      <w:r w:rsidRPr="00215D3C">
        <w:t>.1</w:t>
      </w:r>
      <w:r w:rsidRPr="00215D3C">
        <w:tab/>
      </w:r>
      <w:r>
        <w:t>RESTful HTTP-based solution set</w:t>
      </w:r>
      <w:bookmarkEnd w:id="1196"/>
      <w:bookmarkEnd w:id="1197"/>
      <w:bookmarkEnd w:id="1198"/>
      <w:bookmarkEnd w:id="1199"/>
      <w:bookmarkEnd w:id="1200"/>
      <w:bookmarkEnd w:id="1201"/>
      <w:bookmarkEnd w:id="1202"/>
      <w:bookmarkEnd w:id="1203"/>
      <w:bookmarkEnd w:id="1204"/>
    </w:p>
    <w:p w14:paraId="31372305" w14:textId="77777777" w:rsidR="00623B86" w:rsidRPr="00215D3C" w:rsidRDefault="00623B86" w:rsidP="00623B86">
      <w:pPr>
        <w:pStyle w:val="Heading4"/>
      </w:pPr>
      <w:bookmarkStart w:id="1205" w:name="_Toc20494608"/>
      <w:bookmarkStart w:id="1206" w:name="_Toc26975661"/>
      <w:bookmarkStart w:id="1207" w:name="_Toc35856534"/>
      <w:bookmarkStart w:id="1208" w:name="_Toc44001422"/>
      <w:bookmarkStart w:id="1209" w:name="_Toc51581023"/>
      <w:bookmarkStart w:id="1210" w:name="_Toc52356286"/>
      <w:bookmarkStart w:id="1211" w:name="_Toc55227856"/>
      <w:bookmarkStart w:id="1212" w:name="_Toc138323411"/>
      <w:bookmarkStart w:id="1213" w:name="_Toc219487304"/>
      <w:r>
        <w:t>12.1.1</w:t>
      </w:r>
      <w:r w:rsidRPr="00215D3C">
        <w:t>.</w:t>
      </w:r>
      <w:r w:rsidRPr="00215D3C">
        <w:rPr>
          <w:rFonts w:hint="eastAsia"/>
        </w:rPr>
        <w:t>1</w:t>
      </w:r>
      <w:r w:rsidRPr="00215D3C">
        <w:tab/>
        <w:t>Mapping of operations</w:t>
      </w:r>
      <w:bookmarkEnd w:id="1205"/>
      <w:bookmarkEnd w:id="1206"/>
      <w:bookmarkEnd w:id="1207"/>
      <w:bookmarkEnd w:id="1208"/>
      <w:bookmarkEnd w:id="1209"/>
      <w:bookmarkEnd w:id="1210"/>
      <w:bookmarkEnd w:id="1211"/>
      <w:bookmarkEnd w:id="1212"/>
      <w:bookmarkEnd w:id="1213"/>
    </w:p>
    <w:p w14:paraId="2B474ABD" w14:textId="60A68A32" w:rsidR="00623B86" w:rsidRPr="000D52DF" w:rsidRDefault="00623B86" w:rsidP="00623B86">
      <w:pPr>
        <w:pStyle w:val="Heading5"/>
      </w:pPr>
      <w:bookmarkStart w:id="1214" w:name="_Toc20494609"/>
      <w:bookmarkStart w:id="1215" w:name="_Toc26975662"/>
      <w:bookmarkStart w:id="1216" w:name="_Toc35856535"/>
      <w:bookmarkStart w:id="1217" w:name="_Toc44001423"/>
      <w:bookmarkStart w:id="1218" w:name="_Toc51581024"/>
      <w:bookmarkStart w:id="1219" w:name="_Toc52356287"/>
      <w:bookmarkStart w:id="1220" w:name="_Toc55227857"/>
      <w:bookmarkStart w:id="1221" w:name="_Toc138323412"/>
      <w:bookmarkStart w:id="1222" w:name="_Toc219487305"/>
      <w:r>
        <w:t>12.</w:t>
      </w:r>
      <w:r w:rsidRPr="000D52DF">
        <w:t>1.1.1</w:t>
      </w:r>
      <w:r w:rsidRPr="000D52DF">
        <w:rPr>
          <w:rFonts w:hint="eastAsia"/>
        </w:rPr>
        <w:t>.1</w:t>
      </w:r>
      <w:r w:rsidRPr="000D52DF">
        <w:tab/>
        <w:t>Introduction</w:t>
      </w:r>
      <w:bookmarkEnd w:id="1214"/>
      <w:bookmarkEnd w:id="1215"/>
      <w:bookmarkEnd w:id="1216"/>
      <w:bookmarkEnd w:id="1217"/>
      <w:bookmarkEnd w:id="1218"/>
      <w:bookmarkEnd w:id="1219"/>
      <w:bookmarkEnd w:id="1220"/>
      <w:bookmarkEnd w:id="1221"/>
      <w:bookmarkEnd w:id="1222"/>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tcPr>
          <w:p w14:paraId="2FB513CB"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D771A3" w:rsidRPr="00807BD7" w:rsidRDefault="00D771A3" w:rsidP="006F493A">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D771A3" w:rsidRPr="00215D3C" w:rsidRDefault="00D771A3" w:rsidP="006F493A">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{MnSRoot}/ProvMnS/{MnSVersion}/</w:t>
            </w:r>
            <w:r>
              <w:rPr>
                <w:rFonts w:ascii="Arial" w:hAnsi="Arial" w:cs="Arial"/>
                <w:sz w:val="18"/>
                <w:szCs w:val="18"/>
                <w:lang w:eastAsia="zh-CN"/>
              </w:rPr>
              <w:t>{URI-LDN-first-part}</w:t>
            </w:r>
          </w:p>
        </w:tc>
        <w:tc>
          <w:tcPr>
            <w:tcW w:w="201" w:type="pct"/>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tcPr>
          <w:p w14:paraId="61B0894C"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tcPr>
          <w:p w14:paraId="4DD844B1"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tcPr>
          <w:p w14:paraId="72845787"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tcPr>
          <w:p w14:paraId="1B8D4572" w14:textId="4A9DF166"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23" w:name="_Toc20494610"/>
      <w:bookmarkStart w:id="1224" w:name="_Toc26975663"/>
      <w:bookmarkStart w:id="1225" w:name="_Toc35856536"/>
      <w:bookmarkStart w:id="1226" w:name="_Toc44001424"/>
      <w:bookmarkStart w:id="1227" w:name="_Toc51581025"/>
      <w:bookmarkStart w:id="1228" w:name="_Toc52356288"/>
      <w:bookmarkStart w:id="1229" w:name="_Toc55227858"/>
      <w:bookmarkStart w:id="1230" w:name="_Toc138323413"/>
      <w:bookmarkStart w:id="1231" w:name="_Toc219487306"/>
      <w:r>
        <w:t>12.</w:t>
      </w:r>
      <w:r w:rsidRPr="000D52DF">
        <w:t>1.1</w:t>
      </w:r>
      <w:r w:rsidRPr="00215D3C">
        <w:t>.1.2</w:t>
      </w:r>
      <w:r w:rsidRPr="00215D3C">
        <w:tab/>
        <w:t>Operation</w:t>
      </w:r>
      <w:r>
        <w:t xml:space="preserve"> createMOI</w:t>
      </w:r>
      <w:bookmarkEnd w:id="1223"/>
      <w:bookmarkEnd w:id="1224"/>
      <w:bookmarkEnd w:id="1225"/>
      <w:bookmarkEnd w:id="1226"/>
      <w:bookmarkEnd w:id="1227"/>
      <w:bookmarkEnd w:id="1228"/>
      <w:bookmarkEnd w:id="1229"/>
      <w:bookmarkEnd w:id="1230"/>
      <w:bookmarkEnd w:id="1231"/>
    </w:p>
    <w:p w14:paraId="58C3E0E7" w14:textId="77777777" w:rsidR="005E15D7" w:rsidRPr="00EB605B" w:rsidRDefault="005E15D7" w:rsidP="003336F4">
      <w:pPr>
        <w:pStyle w:val="H6"/>
      </w:pPr>
      <w:r>
        <w:t>12.1.1.1.2.1</w:t>
      </w:r>
      <w:r>
        <w:tab/>
        <w:t>Mapping to HTTP PUT</w:t>
      </w:r>
    </w:p>
    <w:p w14:paraId="6D97F13B" w14:textId="77777777" w:rsidR="005E15D7" w:rsidRDefault="005E15D7" w:rsidP="005E15D7">
      <w:r>
        <w:t xml:space="preserve">This operation creates a single resource representing a managed object instance if the identifier of the new resource is assigned by the MnS consumer. </w:t>
      </w:r>
    </w:p>
    <w:p w14:paraId="79B3B8AF" w14:textId="40C49F8A" w:rsidR="00623B86" w:rsidRPr="00215D3C" w:rsidRDefault="005E15D7" w:rsidP="003D5616">
      <w:pPr>
        <w:rPr>
          <w:lang w:eastAsia="zh-CN"/>
        </w:rPr>
      </w:pPr>
      <w:r>
        <w:t xml:space="preserve">For a specific managed object instance, the </w:t>
      </w:r>
      <w:r w:rsidRPr="00EE3099">
        <w:t>HTTP PUT</w:t>
      </w:r>
      <w:r>
        <w:t xml:space="preserve"> method shall be used for </w:t>
      </w:r>
      <w:r w:rsidRPr="00EE3099">
        <w:t>create</w:t>
      </w:r>
      <w:r>
        <w:t>ing</w:t>
      </w:r>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6F493A">
        <w:tc>
          <w:tcPr>
            <w:tcW w:w="1115" w:type="pct"/>
            <w:shd w:val="clear" w:color="auto" w:fill="BFBFBF"/>
          </w:tcPr>
          <w:p w14:paraId="455F2ED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6F493A">
        <w:tc>
          <w:tcPr>
            <w:tcW w:w="1115" w:type="pct"/>
          </w:tcPr>
          <w:p w14:paraId="1F5D9456"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6F493A">
        <w:tc>
          <w:tcPr>
            <w:tcW w:w="1115" w:type="pct"/>
          </w:tcPr>
          <w:p w14:paraId="78C3F24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6F493A">
        <w:tc>
          <w:tcPr>
            <w:tcW w:w="990" w:type="pct"/>
            <w:shd w:val="clear" w:color="auto" w:fill="BFBFBF"/>
          </w:tcPr>
          <w:p w14:paraId="165F7939" w14:textId="77777777" w:rsidR="00623B86" w:rsidRPr="00275641" w:rsidRDefault="00623B86" w:rsidP="006F493A">
            <w:pPr>
              <w:pStyle w:val="TAH"/>
              <w:rPr>
                <w:lang w:eastAsia="zh-CN"/>
              </w:rPr>
            </w:pPr>
            <w:bookmarkStart w:id="1232" w:name="MCCQCTEMPBM_00000160"/>
            <w:r w:rsidRPr="00275641">
              <w:t>IS parameter name</w:t>
            </w:r>
          </w:p>
        </w:tc>
        <w:tc>
          <w:tcPr>
            <w:tcW w:w="1222" w:type="pct"/>
            <w:shd w:val="clear" w:color="auto" w:fill="BFBFBF"/>
          </w:tcPr>
          <w:p w14:paraId="67BA464A" w14:textId="77777777" w:rsidR="00623B86" w:rsidRPr="00275641" w:rsidRDefault="00623B86" w:rsidP="006F493A">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6F493A">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6F493A">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6F493A">
            <w:pPr>
              <w:pStyle w:val="TAH"/>
              <w:rPr>
                <w:lang w:eastAsia="zh-CN"/>
              </w:rPr>
            </w:pPr>
            <w:r w:rsidRPr="00275641">
              <w:rPr>
                <w:lang w:eastAsia="zh-CN"/>
              </w:rPr>
              <w:t>S</w:t>
            </w:r>
          </w:p>
        </w:tc>
      </w:tr>
      <w:tr w:rsidR="00623B86" w:rsidRPr="00275641" w14:paraId="2912966A" w14:textId="77777777" w:rsidTr="006F493A">
        <w:tc>
          <w:tcPr>
            <w:tcW w:w="990" w:type="pct"/>
          </w:tcPr>
          <w:p w14:paraId="792280A8"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6F493A">
        <w:tc>
          <w:tcPr>
            <w:tcW w:w="990" w:type="pct"/>
            <w:vMerge w:val="restart"/>
          </w:tcPr>
          <w:p w14:paraId="492139F9" w14:textId="77777777" w:rsidR="00623B86" w:rsidRPr="002234CE"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6F493A">
        <w:tc>
          <w:tcPr>
            <w:tcW w:w="990" w:type="pct"/>
            <w:vMerge/>
          </w:tcPr>
          <w:p w14:paraId="245509E8" w14:textId="77777777" w:rsidR="00623B86" w:rsidRPr="002234CE" w:rsidRDefault="00623B86" w:rsidP="006F493A">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32"/>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3336F4">
      <w:pPr>
        <w:pStyle w:val="H6"/>
      </w:pPr>
      <w:r>
        <w:t>12.1.1.1.2.2</w:t>
      </w:r>
      <w:r>
        <w:tab/>
        <w:t>Mapping to HTTP POST</w:t>
      </w:r>
    </w:p>
    <w:p w14:paraId="21A10990" w14:textId="77777777" w:rsidR="00201EBC" w:rsidRDefault="00201EBC" w:rsidP="00201EBC">
      <w:pPr>
        <w:rPr>
          <w:lang w:eastAsia="zh-CN"/>
        </w:rPr>
      </w:pPr>
      <w:r>
        <w:t>This operation creates a single resource representing a managed object instance if the identifier of the new resource is assigned by the MnS producer.</w:t>
      </w:r>
    </w:p>
    <w:p w14:paraId="39F89974" w14:textId="77777777" w:rsidR="00201EBC" w:rsidRDefault="00201EBC" w:rsidP="00201EBC">
      <w:pPr>
        <w:pStyle w:val="TH"/>
      </w:pPr>
      <w:r>
        <w:lastRenderedPageBreak/>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6F493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6F493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6F493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17240313"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6F493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6F493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6F493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6F493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6F493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6F493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6F493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6F493A">
            <w:pPr>
              <w:pStyle w:val="TAH"/>
              <w:rPr>
                <w:lang w:eastAsia="zh-CN"/>
              </w:rPr>
            </w:pPr>
            <w:r>
              <w:rPr>
                <w:lang w:eastAsia="zh-CN"/>
              </w:rPr>
              <w:t>S</w:t>
            </w:r>
          </w:p>
        </w:tc>
      </w:tr>
      <w:tr w:rsidR="00201EBC" w14:paraId="71D08CCB" w14:textId="77777777" w:rsidTr="006F493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6F493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6F493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6F493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6F493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6F493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6F493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33" w:name="_Toc20494611"/>
      <w:bookmarkStart w:id="1234" w:name="_Toc26975664"/>
      <w:bookmarkStart w:id="1235" w:name="_Toc35856537"/>
      <w:bookmarkStart w:id="1236" w:name="_Toc44001425"/>
      <w:bookmarkStart w:id="1237" w:name="_Toc51581026"/>
      <w:bookmarkStart w:id="1238" w:name="_Toc52356289"/>
      <w:bookmarkStart w:id="1239" w:name="_Toc55227859"/>
      <w:bookmarkStart w:id="1240" w:name="_Toc138323414"/>
      <w:bookmarkStart w:id="1241" w:name="_Toc219487307"/>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33"/>
      <w:bookmarkEnd w:id="1234"/>
      <w:bookmarkEnd w:id="1235"/>
      <w:bookmarkEnd w:id="1236"/>
      <w:bookmarkEnd w:id="1237"/>
      <w:bookmarkEnd w:id="1238"/>
      <w:bookmarkEnd w:id="1239"/>
      <w:bookmarkEnd w:id="1240"/>
      <w:bookmarkEnd w:id="1241"/>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6F493A">
            <w:pPr>
              <w:keepNext/>
              <w:keepLines/>
              <w:spacing w:after="0"/>
              <w:jc w:val="center"/>
              <w:rPr>
                <w:rFonts w:ascii="Arial" w:hAnsi="Arial"/>
                <w:b/>
                <w:sz w:val="18"/>
                <w:lang w:eastAsia="zh-CN"/>
              </w:rPr>
            </w:pPr>
            <w:bookmarkStart w:id="1242"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6F493A">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6F493A">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6F493A">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6F493A">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6F493A">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6F493A">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42"/>
    </w:tbl>
    <w:p w14:paraId="03061A28" w14:textId="77777777" w:rsidR="00623B86"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6F493A">
        <w:tc>
          <w:tcPr>
            <w:tcW w:w="990" w:type="pct"/>
            <w:shd w:val="clear" w:color="auto" w:fill="BFBFBF"/>
          </w:tcPr>
          <w:p w14:paraId="51D8BC63" w14:textId="77777777" w:rsidR="00623B86" w:rsidRPr="00275641" w:rsidRDefault="00623B86" w:rsidP="006F493A">
            <w:pPr>
              <w:keepNext/>
              <w:keepLines/>
              <w:spacing w:after="0"/>
              <w:jc w:val="center"/>
              <w:rPr>
                <w:rFonts w:ascii="Arial" w:hAnsi="Arial"/>
                <w:b/>
                <w:sz w:val="18"/>
                <w:lang w:eastAsia="zh-CN"/>
              </w:rPr>
            </w:pPr>
            <w:bookmarkStart w:id="1243"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6F493A">
        <w:tc>
          <w:tcPr>
            <w:tcW w:w="990" w:type="pct"/>
          </w:tcPr>
          <w:p w14:paraId="193439B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6F493A">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6F493A">
        <w:tc>
          <w:tcPr>
            <w:tcW w:w="990" w:type="pct"/>
            <w:vMerge w:val="restart"/>
          </w:tcPr>
          <w:p w14:paraId="7A4883E0" w14:textId="77777777" w:rsidR="00623B86" w:rsidRPr="002E1BE9"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6F493A">
        <w:tc>
          <w:tcPr>
            <w:tcW w:w="990" w:type="pct"/>
            <w:vMerge/>
          </w:tcPr>
          <w:p w14:paraId="3BCE61FC" w14:textId="77777777" w:rsidR="00623B86" w:rsidRPr="002E1BE9" w:rsidRDefault="00623B86" w:rsidP="006F493A">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43"/>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Pr="00225DFE" w:rsidRDefault="00623B86" w:rsidP="00225DFE">
      <w:r w:rsidRPr="00225DFE">
        <w:t>Further details on the SS parameters "attributes" and "fields" are 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44" w:name="_Toc20494612"/>
      <w:bookmarkStart w:id="1245" w:name="_Toc26975665"/>
      <w:bookmarkStart w:id="1246" w:name="_Toc35856538"/>
      <w:bookmarkStart w:id="1247" w:name="_Toc44001426"/>
      <w:bookmarkStart w:id="1248" w:name="_Toc51581027"/>
      <w:bookmarkStart w:id="1249" w:name="_Toc52356290"/>
      <w:bookmarkStart w:id="1250" w:name="_Toc55227860"/>
      <w:bookmarkStart w:id="1251" w:name="_Toc138323415"/>
      <w:bookmarkStart w:id="1252" w:name="_Toc219487308"/>
      <w:r>
        <w:lastRenderedPageBreak/>
        <w:t>12.</w:t>
      </w:r>
      <w:r w:rsidRPr="000E62E1">
        <w:t>1.1</w:t>
      </w:r>
      <w:r w:rsidRPr="00215D3C">
        <w:t>.1.4</w:t>
      </w:r>
      <w:r w:rsidRPr="00215D3C">
        <w:tab/>
        <w:t>Operation</w:t>
      </w:r>
      <w:r>
        <w:t xml:space="preserve"> modifyMOIAttributes</w:t>
      </w:r>
      <w:bookmarkEnd w:id="1244"/>
      <w:bookmarkEnd w:id="1245"/>
      <w:bookmarkEnd w:id="1246"/>
      <w:bookmarkEnd w:id="1247"/>
      <w:bookmarkEnd w:id="1248"/>
      <w:bookmarkEnd w:id="1249"/>
      <w:bookmarkEnd w:id="1250"/>
      <w:bookmarkEnd w:id="1251"/>
      <w:bookmarkEnd w:id="1252"/>
    </w:p>
    <w:p w14:paraId="03D58DB9" w14:textId="77777777" w:rsidR="00623B86" w:rsidRDefault="00623B86" w:rsidP="003336F4">
      <w:pPr>
        <w:pStyle w:val="H6"/>
      </w:pPr>
      <w:bookmarkStart w:id="1253" w:name="_Toc26975666"/>
      <w:bookmarkStart w:id="1254" w:name="_Toc35856539"/>
      <w:bookmarkStart w:id="1255" w:name="_Toc44001427"/>
      <w:bookmarkStart w:id="1256" w:name="_Toc51581028"/>
      <w:bookmarkStart w:id="1257" w:name="_Toc52356291"/>
      <w:bookmarkStart w:id="1258" w:name="_Toc55227861"/>
      <w:bookmarkStart w:id="1259" w:name="_Toc138323416"/>
      <w:r>
        <w:t>12.</w:t>
      </w:r>
      <w:r w:rsidRPr="000E62E1">
        <w:t>1.1</w:t>
      </w:r>
      <w:r w:rsidRPr="00215D3C">
        <w:t>.1.4</w:t>
      </w:r>
      <w:r>
        <w:t>.1</w:t>
      </w:r>
      <w:r>
        <w:tab/>
        <w:t>Mapping to HTTP PUT</w:t>
      </w:r>
      <w:bookmarkEnd w:id="1253"/>
      <w:bookmarkEnd w:id="1254"/>
      <w:bookmarkEnd w:id="1255"/>
      <w:bookmarkEnd w:id="1256"/>
      <w:bookmarkEnd w:id="1257"/>
      <w:bookmarkEnd w:id="1258"/>
      <w:bookmarkEnd w:id="125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6F493A">
        <w:tc>
          <w:tcPr>
            <w:tcW w:w="990" w:type="pct"/>
            <w:shd w:val="clear" w:color="auto" w:fill="BFBFBF"/>
          </w:tcPr>
          <w:p w14:paraId="5BEC9AF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6F493A">
        <w:tc>
          <w:tcPr>
            <w:tcW w:w="990" w:type="pct"/>
          </w:tcPr>
          <w:p w14:paraId="43DCDDE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6F493A">
        <w:tc>
          <w:tcPr>
            <w:tcW w:w="990" w:type="pct"/>
          </w:tcPr>
          <w:p w14:paraId="6264C66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6F493A">
        <w:tc>
          <w:tcPr>
            <w:tcW w:w="990" w:type="pct"/>
          </w:tcPr>
          <w:p w14:paraId="7429EF9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6F493A">
        <w:tc>
          <w:tcPr>
            <w:tcW w:w="990" w:type="pct"/>
          </w:tcPr>
          <w:p w14:paraId="2F91294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6F493A">
        <w:tc>
          <w:tcPr>
            <w:tcW w:w="990" w:type="pct"/>
            <w:shd w:val="clear" w:color="auto" w:fill="BFBFBF"/>
          </w:tcPr>
          <w:p w14:paraId="31D87E82" w14:textId="77777777" w:rsidR="00623B86" w:rsidRPr="00275641" w:rsidRDefault="00623B86" w:rsidP="006F493A">
            <w:pPr>
              <w:keepNext/>
              <w:keepLines/>
              <w:spacing w:after="0"/>
              <w:jc w:val="center"/>
              <w:rPr>
                <w:rFonts w:ascii="Arial" w:hAnsi="Arial"/>
                <w:b/>
                <w:sz w:val="18"/>
                <w:lang w:eastAsia="zh-CN"/>
              </w:rPr>
            </w:pPr>
            <w:bookmarkStart w:id="126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6F493A">
        <w:tc>
          <w:tcPr>
            <w:tcW w:w="990" w:type="pct"/>
          </w:tcPr>
          <w:p w14:paraId="7064A93F"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6F493A">
        <w:tc>
          <w:tcPr>
            <w:tcW w:w="990" w:type="pct"/>
            <w:vMerge w:val="restart"/>
          </w:tcPr>
          <w:p w14:paraId="30FCB7AF"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6F493A">
        <w:tc>
          <w:tcPr>
            <w:tcW w:w="990" w:type="pct"/>
            <w:vMerge/>
          </w:tcPr>
          <w:p w14:paraId="262E3A5C" w14:textId="77777777" w:rsidR="00623B86" w:rsidRPr="00AB6604" w:rsidRDefault="00623B86" w:rsidP="006F493A">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6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A609FA">
      <w:pPr>
        <w:pStyle w:val="H6"/>
      </w:pPr>
      <w:bookmarkStart w:id="1261" w:name="_Toc26975667"/>
      <w:bookmarkStart w:id="1262" w:name="_Toc35856540"/>
      <w:bookmarkStart w:id="1263" w:name="_Toc44001428"/>
      <w:bookmarkStart w:id="1264" w:name="_Toc51581029"/>
      <w:bookmarkStart w:id="1265" w:name="_Toc52356292"/>
      <w:bookmarkStart w:id="1266" w:name="_Toc55227862"/>
      <w:bookmarkStart w:id="1267" w:name="_Toc138323417"/>
      <w:r>
        <w:t>12.</w:t>
      </w:r>
      <w:r w:rsidRPr="000E62E1">
        <w:t>1.1</w:t>
      </w:r>
      <w:r w:rsidRPr="00215D3C">
        <w:t>.1.4</w:t>
      </w:r>
      <w:r>
        <w:t>.2</w:t>
      </w:r>
      <w:r>
        <w:tab/>
        <w:t>Mapping to HTTP PATCH</w:t>
      </w:r>
      <w:bookmarkEnd w:id="1261"/>
      <w:bookmarkEnd w:id="1262"/>
      <w:bookmarkEnd w:id="1263"/>
      <w:bookmarkEnd w:id="1264"/>
      <w:bookmarkEnd w:id="1265"/>
      <w:bookmarkEnd w:id="1266"/>
      <w:bookmarkEnd w:id="1267"/>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6F493A">
        <w:tc>
          <w:tcPr>
            <w:tcW w:w="990" w:type="pct"/>
            <w:shd w:val="clear" w:color="auto" w:fill="BFBFBF"/>
          </w:tcPr>
          <w:p w14:paraId="644D957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6F493A">
        <w:tc>
          <w:tcPr>
            <w:tcW w:w="990" w:type="pct"/>
          </w:tcPr>
          <w:p w14:paraId="66F506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6F493A">
        <w:tc>
          <w:tcPr>
            <w:tcW w:w="990" w:type="pct"/>
          </w:tcPr>
          <w:p w14:paraId="132AEB6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6F493A">
        <w:tc>
          <w:tcPr>
            <w:tcW w:w="990" w:type="pct"/>
          </w:tcPr>
          <w:p w14:paraId="3CCFD0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6F493A">
        <w:tc>
          <w:tcPr>
            <w:tcW w:w="990" w:type="pct"/>
          </w:tcPr>
          <w:p w14:paraId="04117C8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764E857F" w:rsidR="00623B86" w:rsidRPr="00220A31" w:rsidRDefault="00623B86" w:rsidP="00623B86">
      <w:r w:rsidRPr="00220A31">
        <w:t xml:space="preserve">If the MnS producer cannot </w:t>
      </w:r>
      <w:r w:rsidR="00AF5B47" w:rsidRPr="00220A31">
        <w:t>honour</w:t>
      </w:r>
      <w:r w:rsidR="00A609FA">
        <w:t xml:space="preserve"> </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6F493A">
        <w:tc>
          <w:tcPr>
            <w:tcW w:w="990" w:type="pct"/>
            <w:shd w:val="clear" w:color="auto" w:fill="BFBFBF"/>
          </w:tcPr>
          <w:p w14:paraId="6284CF87" w14:textId="77777777" w:rsidR="00623B86" w:rsidRPr="00275641" w:rsidRDefault="00623B86" w:rsidP="006F493A">
            <w:pPr>
              <w:keepNext/>
              <w:keepLines/>
              <w:spacing w:after="0"/>
              <w:jc w:val="center"/>
              <w:rPr>
                <w:rFonts w:ascii="Arial" w:hAnsi="Arial"/>
                <w:b/>
                <w:sz w:val="18"/>
                <w:lang w:eastAsia="zh-CN"/>
              </w:rPr>
            </w:pPr>
            <w:bookmarkStart w:id="1268"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6F493A">
        <w:tc>
          <w:tcPr>
            <w:tcW w:w="990" w:type="pct"/>
          </w:tcPr>
          <w:p w14:paraId="080738F2" w14:textId="77777777" w:rsidR="00623B86" w:rsidRPr="00AB6604" w:rsidRDefault="00623B86" w:rsidP="006F493A">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6F493A">
        <w:tc>
          <w:tcPr>
            <w:tcW w:w="990" w:type="pct"/>
            <w:vMerge w:val="restart"/>
          </w:tcPr>
          <w:p w14:paraId="4C774DEA"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6F493A">
        <w:tc>
          <w:tcPr>
            <w:tcW w:w="990" w:type="pct"/>
            <w:vMerge/>
          </w:tcPr>
          <w:p w14:paraId="33470C8B" w14:textId="77777777" w:rsidR="00623B86" w:rsidRPr="00AB6604" w:rsidRDefault="00623B86" w:rsidP="006F493A">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68"/>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A609FA" w:rsidRDefault="00623B86" w:rsidP="00A609FA">
      <w:r w:rsidRPr="00A609FA">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69" w:name="_Toc20494613"/>
      <w:bookmarkStart w:id="1270" w:name="_Toc26975668"/>
      <w:bookmarkStart w:id="1271" w:name="_Toc35856541"/>
      <w:bookmarkStart w:id="1272" w:name="_Toc44001429"/>
      <w:bookmarkStart w:id="1273" w:name="_Toc51581030"/>
      <w:bookmarkStart w:id="1274" w:name="_Toc52356293"/>
      <w:bookmarkStart w:id="1275" w:name="_Toc55227863"/>
      <w:bookmarkStart w:id="1276" w:name="_Toc138323418"/>
      <w:bookmarkStart w:id="1277" w:name="_Toc219487309"/>
      <w:r>
        <w:t>12.</w:t>
      </w:r>
      <w:r w:rsidRPr="008A541D">
        <w:t>1.1</w:t>
      </w:r>
      <w:r w:rsidRPr="00215D3C">
        <w:rPr>
          <w:rFonts w:hint="eastAsia"/>
        </w:rPr>
        <w:t>.1</w:t>
      </w:r>
      <w:r w:rsidRPr="00215D3C">
        <w:t>.5</w:t>
      </w:r>
      <w:r w:rsidRPr="00215D3C">
        <w:tab/>
        <w:t>Operation</w:t>
      </w:r>
      <w:r>
        <w:t xml:space="preserve"> deleteMOI</w:t>
      </w:r>
      <w:bookmarkEnd w:id="1269"/>
      <w:bookmarkEnd w:id="1270"/>
      <w:bookmarkEnd w:id="1271"/>
      <w:bookmarkEnd w:id="1272"/>
      <w:bookmarkEnd w:id="1273"/>
      <w:bookmarkEnd w:id="1274"/>
      <w:bookmarkEnd w:id="1275"/>
      <w:bookmarkEnd w:id="1276"/>
      <w:bookmarkEnd w:id="1277"/>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6F493A">
        <w:tc>
          <w:tcPr>
            <w:tcW w:w="990" w:type="pct"/>
            <w:shd w:val="clear" w:color="auto" w:fill="BFBFBF"/>
          </w:tcPr>
          <w:p w14:paraId="539B5AD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6F493A">
        <w:tc>
          <w:tcPr>
            <w:tcW w:w="990" w:type="pct"/>
          </w:tcPr>
          <w:p w14:paraId="7DD157D4"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6F493A">
        <w:tc>
          <w:tcPr>
            <w:tcW w:w="990" w:type="pct"/>
          </w:tcPr>
          <w:p w14:paraId="6323B6EE"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6F493A">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6F493A">
        <w:tc>
          <w:tcPr>
            <w:tcW w:w="990" w:type="pct"/>
          </w:tcPr>
          <w:p w14:paraId="7EE6A02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6F493A">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6F493A">
        <w:tc>
          <w:tcPr>
            <w:tcW w:w="1036" w:type="pct"/>
            <w:shd w:val="clear" w:color="auto" w:fill="BFBFBF"/>
          </w:tcPr>
          <w:p w14:paraId="6882B062" w14:textId="77777777" w:rsidR="00623B86" w:rsidRPr="00275641" w:rsidRDefault="00623B86" w:rsidP="006F493A">
            <w:pPr>
              <w:keepNext/>
              <w:keepLines/>
              <w:spacing w:after="0"/>
              <w:jc w:val="center"/>
              <w:rPr>
                <w:rFonts w:ascii="Arial" w:hAnsi="Arial"/>
                <w:b/>
                <w:sz w:val="18"/>
                <w:lang w:eastAsia="zh-CN"/>
              </w:rPr>
            </w:pPr>
            <w:bookmarkStart w:id="1278"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6F493A">
        <w:tc>
          <w:tcPr>
            <w:tcW w:w="1036" w:type="pct"/>
          </w:tcPr>
          <w:p w14:paraId="49ADB2AC"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6F493A">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6F493A">
        <w:tc>
          <w:tcPr>
            <w:tcW w:w="1036" w:type="pct"/>
            <w:vMerge w:val="restart"/>
          </w:tcPr>
          <w:p w14:paraId="5C34CEDD" w14:textId="77777777" w:rsidR="00623B86" w:rsidRPr="006C63C0" w:rsidRDefault="00623B86" w:rsidP="006F493A">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6F493A">
        <w:tc>
          <w:tcPr>
            <w:tcW w:w="1036" w:type="pct"/>
            <w:vMerge/>
          </w:tcPr>
          <w:p w14:paraId="530D08CE" w14:textId="77777777" w:rsidR="00623B86" w:rsidRPr="006C63C0" w:rsidRDefault="00623B86" w:rsidP="006F493A">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78"/>
    </w:tbl>
    <w:p w14:paraId="45D38709" w14:textId="77777777" w:rsidR="00623B86" w:rsidRPr="00275641" w:rsidRDefault="00623B86" w:rsidP="00623B86">
      <w:pPr>
        <w:rPr>
          <w:lang w:eastAsia="zh-CN"/>
        </w:rPr>
      </w:pPr>
    </w:p>
    <w:p w14:paraId="5EF04633" w14:textId="77777777" w:rsidR="00623B86" w:rsidRPr="00A609FA" w:rsidRDefault="00623B86" w:rsidP="00A609FA">
      <w:r w:rsidRPr="00A609FA">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79" w:name="_Toc20494614"/>
      <w:bookmarkStart w:id="1280" w:name="_Toc26975669"/>
      <w:bookmarkStart w:id="1281" w:name="_Toc35856542"/>
      <w:bookmarkStart w:id="1282" w:name="_Toc44001430"/>
      <w:bookmarkStart w:id="1283" w:name="_Toc51581031"/>
      <w:bookmarkStart w:id="1284" w:name="_Toc52356294"/>
      <w:bookmarkStart w:id="1285" w:name="_Toc55227864"/>
      <w:bookmarkStart w:id="1286" w:name="_Toc138323419"/>
      <w:bookmarkStart w:id="1287" w:name="_Toc219487310"/>
      <w:r>
        <w:t>12.</w:t>
      </w:r>
      <w:r w:rsidRPr="008A541D">
        <w:t>1.1</w:t>
      </w:r>
      <w:r w:rsidRPr="00215D3C">
        <w:t>.1.</w:t>
      </w:r>
      <w:r>
        <w:rPr>
          <w:lang w:eastAsia="zh-CN"/>
        </w:rPr>
        <w:t>6</w:t>
      </w:r>
      <w:r w:rsidRPr="00215D3C">
        <w:tab/>
      </w:r>
      <w:bookmarkEnd w:id="1279"/>
      <w:bookmarkEnd w:id="1280"/>
      <w:bookmarkEnd w:id="1281"/>
      <w:r>
        <w:t>Void</w:t>
      </w:r>
      <w:bookmarkEnd w:id="1282"/>
      <w:bookmarkEnd w:id="1283"/>
      <w:bookmarkEnd w:id="1284"/>
      <w:bookmarkEnd w:id="1285"/>
      <w:bookmarkEnd w:id="1286"/>
      <w:bookmarkEnd w:id="1287"/>
    </w:p>
    <w:p w14:paraId="26E8A90D" w14:textId="305E5A11" w:rsidR="00623B86" w:rsidRDefault="00623B86" w:rsidP="00623B86">
      <w:pPr>
        <w:pStyle w:val="Heading5"/>
      </w:pPr>
      <w:bookmarkStart w:id="1288" w:name="_Toc20494615"/>
      <w:bookmarkStart w:id="1289" w:name="_Toc26975670"/>
      <w:bookmarkStart w:id="1290" w:name="_Toc35856543"/>
      <w:bookmarkStart w:id="1291" w:name="_Toc44001431"/>
      <w:bookmarkStart w:id="1292" w:name="_Toc51581032"/>
      <w:bookmarkStart w:id="1293" w:name="_Toc52356295"/>
      <w:bookmarkStart w:id="1294" w:name="_Toc55227865"/>
      <w:bookmarkStart w:id="1295" w:name="_Toc138323420"/>
      <w:bookmarkStart w:id="1296" w:name="_Toc219487311"/>
      <w:r>
        <w:t>12.</w:t>
      </w:r>
      <w:r w:rsidRPr="008A541D">
        <w:t>1.1</w:t>
      </w:r>
      <w:r w:rsidRPr="00215D3C">
        <w:t>.1.</w:t>
      </w:r>
      <w:r>
        <w:rPr>
          <w:lang w:eastAsia="zh-CN"/>
        </w:rPr>
        <w:t>7</w:t>
      </w:r>
      <w:r w:rsidRPr="00215D3C">
        <w:tab/>
      </w:r>
      <w:bookmarkEnd w:id="1288"/>
      <w:bookmarkEnd w:id="1289"/>
      <w:bookmarkEnd w:id="1290"/>
      <w:r>
        <w:t>Void</w:t>
      </w:r>
      <w:bookmarkEnd w:id="1291"/>
      <w:bookmarkEnd w:id="1292"/>
      <w:bookmarkEnd w:id="1293"/>
      <w:bookmarkEnd w:id="1294"/>
      <w:bookmarkEnd w:id="1295"/>
      <w:bookmarkEnd w:id="1296"/>
    </w:p>
    <w:p w14:paraId="1DE38009" w14:textId="7FF7E9E7" w:rsidR="0068638C" w:rsidRDefault="0068638C" w:rsidP="0068638C">
      <w:pPr>
        <w:pStyle w:val="Heading5"/>
      </w:pPr>
      <w:bookmarkStart w:id="1297" w:name="_Toc219487312"/>
      <w:r>
        <w:t>12.</w:t>
      </w:r>
      <w:r w:rsidRPr="008A541D">
        <w:t>1.1</w:t>
      </w:r>
      <w:r w:rsidRPr="00215D3C">
        <w:rPr>
          <w:rFonts w:hint="eastAsia"/>
        </w:rPr>
        <w:t>.1</w:t>
      </w:r>
      <w:r w:rsidRPr="00215D3C">
        <w:t>.</w:t>
      </w:r>
      <w:r>
        <w:t>8</w:t>
      </w:r>
      <w:r w:rsidRPr="00215D3C">
        <w:tab/>
        <w:t>Operation</w:t>
      </w:r>
      <w:r>
        <w:t xml:space="preserve"> changeMOIs</w:t>
      </w:r>
      <w:bookmarkEnd w:id="1297"/>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lastRenderedPageBreak/>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6F493A">
        <w:tc>
          <w:tcPr>
            <w:tcW w:w="990" w:type="pct"/>
            <w:shd w:val="clear" w:color="auto" w:fill="BFBFBF"/>
          </w:tcPr>
          <w:p w14:paraId="01F9D7A1"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6F493A">
        <w:tc>
          <w:tcPr>
            <w:tcW w:w="990" w:type="pct"/>
          </w:tcPr>
          <w:p w14:paraId="2435936C"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6F493A">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6F493A">
        <w:tc>
          <w:tcPr>
            <w:tcW w:w="990" w:type="pct"/>
          </w:tcPr>
          <w:p w14:paraId="5BF3764B" w14:textId="77777777" w:rsidR="0068638C" w:rsidRPr="00651DD3" w:rsidRDefault="0068638C" w:rsidP="006F493A">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4CABBF4B" w14:textId="77777777" w:rsidR="00A609FA" w:rsidRPr="00A609FA" w:rsidRDefault="00A609FA" w:rsidP="00A609FA"/>
    <w:p w14:paraId="7ABD908A" w14:textId="4A2370D0" w:rsidR="0068638C" w:rsidRPr="00A609FA" w:rsidRDefault="0068638C" w:rsidP="00A609FA">
      <w:r w:rsidRPr="00A609FA">
        <w:t>Two patch media types are available for the request message body. They are listed below together with their request body data types:</w:t>
      </w:r>
    </w:p>
    <w:p w14:paraId="555EFFC2" w14:textId="77777777" w:rsidR="0068638C" w:rsidRDefault="0068638C" w:rsidP="0068638C">
      <w:pPr>
        <w:pStyle w:val="B1"/>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A609FA" w:rsidRDefault="0068638C" w:rsidP="00A609FA">
      <w:r w:rsidRPr="00A609FA">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Pr="00A609FA" w:rsidRDefault="0068638C" w:rsidP="00A609FA">
      <w:r w:rsidRPr="00A609FA">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6F493A">
        <w:tc>
          <w:tcPr>
            <w:tcW w:w="990" w:type="pct"/>
            <w:shd w:val="clear" w:color="auto" w:fill="BFBFBF"/>
          </w:tcPr>
          <w:p w14:paraId="4A61389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6F493A">
        <w:tc>
          <w:tcPr>
            <w:tcW w:w="990" w:type="pct"/>
          </w:tcPr>
          <w:p w14:paraId="41D52135" w14:textId="77777777" w:rsidR="0068638C" w:rsidRPr="00AB6604" w:rsidRDefault="0068638C" w:rsidP="006F493A">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6F493A">
        <w:tc>
          <w:tcPr>
            <w:tcW w:w="990" w:type="pct"/>
            <w:vMerge w:val="restart"/>
          </w:tcPr>
          <w:p w14:paraId="19E8DEC0" w14:textId="77777777" w:rsidR="0068638C" w:rsidRPr="00645434" w:rsidRDefault="0068638C"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6F493A">
        <w:tc>
          <w:tcPr>
            <w:tcW w:w="990" w:type="pct"/>
            <w:vMerge/>
          </w:tcPr>
          <w:p w14:paraId="7F83BA85" w14:textId="77777777" w:rsidR="0068638C" w:rsidRPr="00AB6604" w:rsidRDefault="0068638C" w:rsidP="006F493A">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2FF3832C" w14:textId="77777777" w:rsidR="00A609FA" w:rsidRPr="00A609FA" w:rsidRDefault="00A609FA" w:rsidP="00A609FA"/>
    <w:p w14:paraId="687F6B91" w14:textId="43019D12" w:rsidR="0068638C" w:rsidRPr="00A609FA" w:rsidRDefault="0068638C" w:rsidP="00A609FA">
      <w:r w:rsidRPr="00A609FA">
        <w:t>For JSON Merge Patch and 3GPP JSON Merge Patch the "ErrorResponseDefault" is used.</w:t>
      </w:r>
    </w:p>
    <w:p w14:paraId="7B4E8DE3" w14:textId="77777777" w:rsidR="0068638C" w:rsidRPr="00A609FA" w:rsidRDefault="0068638C" w:rsidP="00A609FA">
      <w:r w:rsidRPr="00A609FA">
        <w:t>For JSON Patch and 3GPP JSON Patch the "ErrorResponsePatch" is used.</w:t>
      </w:r>
    </w:p>
    <w:p w14:paraId="0FA6331B" w14:textId="77777777" w:rsidR="0068638C" w:rsidRPr="00A609FA" w:rsidRDefault="0068638C" w:rsidP="00A609FA">
      <w:r w:rsidRPr="00A609FA">
        <w:t>Further details on updating resources with HTTP PATCH and 3GPP JSON Merge Patch are provided in TS 32.158 [15], clause 6.4.2.</w:t>
      </w:r>
    </w:p>
    <w:p w14:paraId="76034D2D" w14:textId="77777777" w:rsidR="0068638C" w:rsidRPr="00A609FA" w:rsidRDefault="0068638C" w:rsidP="00A609FA">
      <w:r w:rsidRPr="00A609FA">
        <w:t>Further details on updating resources with HTTP PATCH and 3GPP JSON Patch are provided in TS 32.158 [15], clause 6.4.3.</w:t>
      </w:r>
    </w:p>
    <w:p w14:paraId="2EB2062F" w14:textId="2F8D883B" w:rsidR="0068638C" w:rsidRPr="00A609FA" w:rsidRDefault="0068638C" w:rsidP="00A609FA">
      <w:r w:rsidRPr="00A609FA">
        <w:t>Further details on the error response formats are provided in TS 32.158 [15], clause 6.6.</w:t>
      </w:r>
    </w:p>
    <w:p w14:paraId="46AA280C" w14:textId="77777777" w:rsidR="00623B86" w:rsidRDefault="00623B86" w:rsidP="00623B86">
      <w:pPr>
        <w:pStyle w:val="Heading4"/>
      </w:pPr>
      <w:bookmarkStart w:id="1298" w:name="_Toc20494616"/>
      <w:bookmarkStart w:id="1299" w:name="_Toc26975671"/>
      <w:bookmarkStart w:id="1300" w:name="_Toc35856544"/>
      <w:bookmarkStart w:id="1301" w:name="_Toc44001432"/>
      <w:bookmarkStart w:id="1302" w:name="_Toc51581033"/>
      <w:bookmarkStart w:id="1303" w:name="_Toc52356296"/>
      <w:bookmarkStart w:id="1304" w:name="_Toc55227866"/>
      <w:bookmarkStart w:id="1305" w:name="_Toc138323421"/>
      <w:bookmarkStart w:id="1306" w:name="_Toc219487313"/>
      <w:r>
        <w:t>12.1.1.2</w:t>
      </w:r>
      <w:r>
        <w:tab/>
        <w:t>Mapping of notifications</w:t>
      </w:r>
      <w:bookmarkEnd w:id="1298"/>
      <w:bookmarkEnd w:id="1299"/>
      <w:bookmarkEnd w:id="1300"/>
      <w:bookmarkEnd w:id="1301"/>
      <w:bookmarkEnd w:id="1302"/>
      <w:bookmarkEnd w:id="1303"/>
      <w:bookmarkEnd w:id="1304"/>
      <w:bookmarkEnd w:id="1305"/>
      <w:bookmarkEnd w:id="1306"/>
    </w:p>
    <w:p w14:paraId="08CF236A" w14:textId="77777777" w:rsidR="00623B86" w:rsidRPr="00603DA9" w:rsidRDefault="00623B86" w:rsidP="00623B86">
      <w:pPr>
        <w:pStyle w:val="Heading5"/>
      </w:pPr>
      <w:bookmarkStart w:id="1307" w:name="_Toc20494617"/>
      <w:bookmarkStart w:id="1308" w:name="_Toc26975672"/>
      <w:bookmarkStart w:id="1309" w:name="_Toc35856545"/>
      <w:bookmarkStart w:id="1310" w:name="_Toc44001433"/>
      <w:bookmarkStart w:id="1311" w:name="_Toc51581034"/>
      <w:bookmarkStart w:id="1312" w:name="_Toc52356297"/>
      <w:bookmarkStart w:id="1313" w:name="_Toc55227867"/>
      <w:bookmarkStart w:id="1314" w:name="_Toc138323422"/>
      <w:bookmarkStart w:id="1315" w:name="_Toc219487314"/>
      <w:r>
        <w:t>12.</w:t>
      </w:r>
      <w:r w:rsidRPr="00A420B8">
        <w:t>1.1</w:t>
      </w:r>
      <w:r>
        <w:t>.2.1</w:t>
      </w:r>
      <w:r>
        <w:tab/>
        <w:t>Introduction</w:t>
      </w:r>
      <w:bookmarkEnd w:id="1307"/>
      <w:bookmarkEnd w:id="1308"/>
      <w:bookmarkEnd w:id="1309"/>
      <w:bookmarkEnd w:id="1310"/>
      <w:bookmarkEnd w:id="1311"/>
      <w:bookmarkEnd w:id="1312"/>
      <w:bookmarkEnd w:id="1313"/>
      <w:bookmarkEnd w:id="1314"/>
      <w:bookmarkEnd w:id="1315"/>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6F493A">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tcPr>
          <w:p w14:paraId="7D6F926A" w14:textId="773ABF45"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tcPr>
          <w:p w14:paraId="37323595" w14:textId="25DB1056"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notifyDataNodeTreeSyncRecommended</w:t>
            </w:r>
          </w:p>
        </w:tc>
        <w:tc>
          <w:tcPr>
            <w:tcW w:w="1020" w:type="pct"/>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16" w:name="_Toc20494618"/>
      <w:bookmarkStart w:id="1317" w:name="_Toc26975673"/>
      <w:bookmarkStart w:id="1318" w:name="_Toc35856546"/>
      <w:bookmarkStart w:id="1319" w:name="_Toc44001434"/>
      <w:bookmarkStart w:id="1320" w:name="_Toc51581035"/>
      <w:bookmarkStart w:id="1321" w:name="_Toc52356298"/>
      <w:bookmarkStart w:id="1322" w:name="_Toc55227868"/>
      <w:bookmarkStart w:id="1323" w:name="_Toc138323423"/>
      <w:bookmarkStart w:id="1324" w:name="_Toc21948731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16"/>
      <w:bookmarkEnd w:id="1317"/>
      <w:bookmarkEnd w:id="1318"/>
      <w:bookmarkEnd w:id="1319"/>
      <w:bookmarkEnd w:id="1320"/>
      <w:bookmarkEnd w:id="1321"/>
      <w:bookmarkEnd w:id="1322"/>
      <w:bookmarkEnd w:id="1323"/>
      <w:bookmarkEnd w:id="1324"/>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6F493A">
        <w:tc>
          <w:tcPr>
            <w:tcW w:w="1205" w:type="pct"/>
            <w:shd w:val="clear" w:color="auto" w:fill="BFBFBF"/>
          </w:tcPr>
          <w:p w14:paraId="3DE81343" w14:textId="77777777" w:rsidR="00623B86" w:rsidRPr="00215D3C" w:rsidRDefault="00623B86" w:rsidP="006F493A">
            <w:pPr>
              <w:keepNext/>
              <w:keepLines/>
              <w:spacing w:after="0"/>
              <w:jc w:val="center"/>
              <w:rPr>
                <w:rFonts w:ascii="Arial" w:hAnsi="Arial"/>
                <w:b/>
                <w:sz w:val="18"/>
                <w:lang w:eastAsia="zh-CN"/>
              </w:rPr>
            </w:pPr>
            <w:bookmarkStart w:id="1325"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6F493A">
        <w:tc>
          <w:tcPr>
            <w:tcW w:w="1205" w:type="pct"/>
          </w:tcPr>
          <w:p w14:paraId="7C73DE02"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6F493A">
        <w:tc>
          <w:tcPr>
            <w:tcW w:w="1205" w:type="pct"/>
          </w:tcPr>
          <w:p w14:paraId="40996621"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1DC6C102" w14:textId="77777777" w:rsidR="00623B86" w:rsidRDefault="00623B86" w:rsidP="006F493A">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0C7A222" w14:textId="77777777" w:rsidTr="006F493A">
        <w:tc>
          <w:tcPr>
            <w:tcW w:w="1205" w:type="pct"/>
          </w:tcPr>
          <w:p w14:paraId="725D452C"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6F493A">
        <w:tc>
          <w:tcPr>
            <w:tcW w:w="1205" w:type="pct"/>
          </w:tcPr>
          <w:p w14:paraId="65A3D089"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6F493A">
        <w:tc>
          <w:tcPr>
            <w:tcW w:w="1205" w:type="pct"/>
          </w:tcPr>
          <w:p w14:paraId="32E251FE"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6F493A">
        <w:tc>
          <w:tcPr>
            <w:tcW w:w="1205" w:type="pct"/>
          </w:tcPr>
          <w:p w14:paraId="57A83C3F" w14:textId="77777777" w:rsidR="00623B86" w:rsidRPr="007B5E64"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6F493A">
        <w:tc>
          <w:tcPr>
            <w:tcW w:w="1205" w:type="pct"/>
          </w:tcPr>
          <w:p w14:paraId="0B8C61D5" w14:textId="1D7148A3"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6F493A">
        <w:tc>
          <w:tcPr>
            <w:tcW w:w="1205" w:type="pct"/>
          </w:tcPr>
          <w:p w14:paraId="6538E6B8" w14:textId="2141AF1B"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6F493A">
        <w:tc>
          <w:tcPr>
            <w:tcW w:w="1205" w:type="pct"/>
          </w:tcPr>
          <w:p w14:paraId="32854154"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6F493A">
        <w:trPr>
          <w:trHeight w:val="98"/>
        </w:trPr>
        <w:tc>
          <w:tcPr>
            <w:tcW w:w="1205" w:type="pct"/>
          </w:tcPr>
          <w:p w14:paraId="30F2268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6F493A">
        <w:trPr>
          <w:trHeight w:val="193"/>
        </w:trPr>
        <w:tc>
          <w:tcPr>
            <w:tcW w:w="1205" w:type="pct"/>
          </w:tcPr>
          <w:p w14:paraId="68A07E9B"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6F493A">
        <w:trPr>
          <w:trHeight w:val="193"/>
        </w:trPr>
        <w:tc>
          <w:tcPr>
            <w:tcW w:w="1205" w:type="pct"/>
          </w:tcPr>
          <w:p w14:paraId="074A57E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25"/>
    </w:tbl>
    <w:p w14:paraId="749FBBD0" w14:textId="77777777" w:rsidR="00623B86" w:rsidRPr="00215D3C" w:rsidRDefault="00623B86" w:rsidP="00623B86"/>
    <w:p w14:paraId="2EF5082F" w14:textId="77777777" w:rsidR="00623B86" w:rsidRPr="00215D3C" w:rsidRDefault="00623B86" w:rsidP="00623B86">
      <w:pPr>
        <w:pStyle w:val="Heading5"/>
      </w:pPr>
      <w:bookmarkStart w:id="1326" w:name="_Toc20494619"/>
      <w:bookmarkStart w:id="1327" w:name="_Toc26975674"/>
      <w:bookmarkStart w:id="1328" w:name="_Toc35856547"/>
      <w:bookmarkStart w:id="1329" w:name="_Toc44001435"/>
      <w:bookmarkStart w:id="1330" w:name="_Toc51581036"/>
      <w:bookmarkStart w:id="1331" w:name="_Toc52356299"/>
      <w:bookmarkStart w:id="1332" w:name="_Toc55227869"/>
      <w:bookmarkStart w:id="1333" w:name="_Toc138323424"/>
      <w:bookmarkStart w:id="1334" w:name="_Toc219487316"/>
      <w:r>
        <w:t>12.</w:t>
      </w:r>
      <w:r w:rsidRPr="00A420B8">
        <w:t>1.1</w:t>
      </w:r>
      <w:r w:rsidRPr="00215D3C">
        <w:rPr>
          <w:rFonts w:hint="eastAsia"/>
        </w:rPr>
        <w:t>.</w:t>
      </w:r>
      <w:r>
        <w:t>2.3</w:t>
      </w:r>
      <w:r w:rsidRPr="00215D3C">
        <w:tab/>
      </w:r>
      <w:r>
        <w:t>Notification</w:t>
      </w:r>
      <w:r w:rsidRPr="00215D3C">
        <w:t xml:space="preserve"> </w:t>
      </w:r>
      <w:r w:rsidRPr="00645434">
        <w:t>notifyMOIDeletion</w:t>
      </w:r>
      <w:bookmarkEnd w:id="1326"/>
      <w:bookmarkEnd w:id="1327"/>
      <w:bookmarkEnd w:id="1328"/>
      <w:bookmarkEnd w:id="1329"/>
      <w:bookmarkEnd w:id="1330"/>
      <w:bookmarkEnd w:id="1331"/>
      <w:bookmarkEnd w:id="1332"/>
      <w:bookmarkEnd w:id="1333"/>
      <w:bookmarkEnd w:id="1334"/>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6F493A">
        <w:tc>
          <w:tcPr>
            <w:tcW w:w="1205" w:type="pct"/>
            <w:shd w:val="clear" w:color="auto" w:fill="BFBFBF"/>
          </w:tcPr>
          <w:p w14:paraId="39C49909" w14:textId="77777777" w:rsidR="00623B86" w:rsidRPr="00215D3C" w:rsidRDefault="00623B86" w:rsidP="006F493A">
            <w:pPr>
              <w:keepNext/>
              <w:keepLines/>
              <w:spacing w:after="0"/>
              <w:jc w:val="center"/>
              <w:rPr>
                <w:rFonts w:ascii="Arial" w:hAnsi="Arial"/>
                <w:b/>
                <w:sz w:val="18"/>
                <w:lang w:eastAsia="zh-CN"/>
              </w:rPr>
            </w:pPr>
            <w:bookmarkStart w:id="1335"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6F493A">
        <w:tc>
          <w:tcPr>
            <w:tcW w:w="1205" w:type="pct"/>
          </w:tcPr>
          <w:p w14:paraId="5C8B9646"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6F493A">
        <w:tc>
          <w:tcPr>
            <w:tcW w:w="1205" w:type="pct"/>
          </w:tcPr>
          <w:p w14:paraId="63F8B75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6A8ED36E" w14:textId="77777777" w:rsidR="00623B86" w:rsidRDefault="00623B86" w:rsidP="006F493A">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54DF0A3D" w14:textId="77777777" w:rsidTr="006F493A">
        <w:tc>
          <w:tcPr>
            <w:tcW w:w="1205" w:type="pct"/>
          </w:tcPr>
          <w:p w14:paraId="6153EF9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6F493A">
        <w:tc>
          <w:tcPr>
            <w:tcW w:w="1205" w:type="pct"/>
          </w:tcPr>
          <w:p w14:paraId="0B98B52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6F493A">
        <w:tc>
          <w:tcPr>
            <w:tcW w:w="1205" w:type="pct"/>
          </w:tcPr>
          <w:p w14:paraId="76290DE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6F493A">
        <w:tc>
          <w:tcPr>
            <w:tcW w:w="1205" w:type="pct"/>
          </w:tcPr>
          <w:p w14:paraId="275732DA"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6F493A">
        <w:tc>
          <w:tcPr>
            <w:tcW w:w="1205" w:type="pct"/>
          </w:tcPr>
          <w:p w14:paraId="58C581E5" w14:textId="5BA20E85"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6F493A">
        <w:tc>
          <w:tcPr>
            <w:tcW w:w="1205" w:type="pct"/>
          </w:tcPr>
          <w:p w14:paraId="05650A33" w14:textId="36446520"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6F493A">
        <w:trPr>
          <w:trHeight w:val="195"/>
        </w:trPr>
        <w:tc>
          <w:tcPr>
            <w:tcW w:w="1205" w:type="pct"/>
          </w:tcPr>
          <w:p w14:paraId="27EA3989"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6F493A">
        <w:trPr>
          <w:trHeight w:val="98"/>
        </w:trPr>
        <w:tc>
          <w:tcPr>
            <w:tcW w:w="1205" w:type="pct"/>
          </w:tcPr>
          <w:p w14:paraId="3D0F2214"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6F493A">
        <w:trPr>
          <w:trHeight w:val="193"/>
        </w:trPr>
        <w:tc>
          <w:tcPr>
            <w:tcW w:w="1205" w:type="pct"/>
          </w:tcPr>
          <w:p w14:paraId="55DB75C6"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6F493A">
        <w:tc>
          <w:tcPr>
            <w:tcW w:w="1205" w:type="pct"/>
          </w:tcPr>
          <w:p w14:paraId="65971D9F"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35"/>
    </w:tbl>
    <w:p w14:paraId="3F374966" w14:textId="77777777" w:rsidR="00623B86" w:rsidRDefault="00623B86" w:rsidP="00623B86"/>
    <w:p w14:paraId="4707AABE" w14:textId="77777777" w:rsidR="00623B86" w:rsidRPr="00215D3C" w:rsidRDefault="00623B86" w:rsidP="00623B86">
      <w:pPr>
        <w:pStyle w:val="Heading5"/>
      </w:pPr>
      <w:bookmarkStart w:id="1336" w:name="_Toc20494620"/>
      <w:bookmarkStart w:id="1337" w:name="_Toc26975675"/>
      <w:bookmarkStart w:id="1338" w:name="_Toc35856548"/>
      <w:bookmarkStart w:id="1339" w:name="_Toc44001436"/>
      <w:bookmarkStart w:id="1340" w:name="_Toc51581037"/>
      <w:bookmarkStart w:id="1341" w:name="_Toc52356300"/>
      <w:bookmarkStart w:id="1342" w:name="_Toc55227870"/>
      <w:bookmarkStart w:id="1343" w:name="_Toc138323425"/>
      <w:bookmarkStart w:id="1344" w:name="_Toc21948731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36"/>
      <w:bookmarkEnd w:id="1337"/>
      <w:bookmarkEnd w:id="1338"/>
      <w:bookmarkEnd w:id="1339"/>
      <w:bookmarkEnd w:id="1340"/>
      <w:bookmarkEnd w:id="1341"/>
      <w:bookmarkEnd w:id="1342"/>
      <w:bookmarkEnd w:id="1343"/>
      <w:bookmarkEnd w:id="1344"/>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6F493A">
        <w:tc>
          <w:tcPr>
            <w:tcW w:w="1187" w:type="pct"/>
            <w:shd w:val="clear" w:color="auto" w:fill="BFBFBF"/>
          </w:tcPr>
          <w:p w14:paraId="4F9152C7" w14:textId="77777777" w:rsidR="00623B86" w:rsidRPr="00215D3C" w:rsidRDefault="00623B86" w:rsidP="006F493A">
            <w:pPr>
              <w:keepNext/>
              <w:keepLines/>
              <w:spacing w:after="0"/>
              <w:jc w:val="center"/>
              <w:rPr>
                <w:rFonts w:ascii="Arial" w:hAnsi="Arial"/>
                <w:b/>
                <w:sz w:val="18"/>
                <w:lang w:eastAsia="zh-CN"/>
              </w:rPr>
            </w:pPr>
            <w:bookmarkStart w:id="1345"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6F493A">
        <w:tc>
          <w:tcPr>
            <w:tcW w:w="1187" w:type="pct"/>
          </w:tcPr>
          <w:p w14:paraId="5AC2A18E"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6F493A">
        <w:tc>
          <w:tcPr>
            <w:tcW w:w="1187" w:type="pct"/>
          </w:tcPr>
          <w:p w14:paraId="7FFBEE38"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6F493A">
            <w:pPr>
              <w:keepNext/>
              <w:keepLines/>
              <w:spacing w:after="0"/>
              <w:rPr>
                <w:rFonts w:ascii="Arial" w:hAnsi="Arial"/>
                <w:sz w:val="18"/>
                <w:szCs w:val="18"/>
                <w:lang w:eastAsia="zh-CN"/>
              </w:rPr>
            </w:pPr>
          </w:p>
        </w:tc>
        <w:tc>
          <w:tcPr>
            <w:tcW w:w="1437" w:type="pct"/>
            <w:vMerge/>
          </w:tcPr>
          <w:p w14:paraId="6408B6D6" w14:textId="77777777" w:rsidR="00623B86" w:rsidRDefault="00623B86" w:rsidP="006F493A">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01ADC32A" w14:textId="77777777" w:rsidTr="006F493A">
        <w:tc>
          <w:tcPr>
            <w:tcW w:w="1187" w:type="pct"/>
          </w:tcPr>
          <w:p w14:paraId="2FA25D2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6F493A">
        <w:tc>
          <w:tcPr>
            <w:tcW w:w="1187" w:type="pct"/>
          </w:tcPr>
          <w:p w14:paraId="0224D6A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6F493A">
        <w:tc>
          <w:tcPr>
            <w:tcW w:w="1187" w:type="pct"/>
          </w:tcPr>
          <w:p w14:paraId="78939350"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6F493A">
        <w:tc>
          <w:tcPr>
            <w:tcW w:w="1187" w:type="pct"/>
          </w:tcPr>
          <w:p w14:paraId="0591E312"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6F493A">
        <w:tc>
          <w:tcPr>
            <w:tcW w:w="1187" w:type="pct"/>
          </w:tcPr>
          <w:p w14:paraId="1084FCF5" w14:textId="39EC7591"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6F493A">
        <w:tc>
          <w:tcPr>
            <w:tcW w:w="1187" w:type="pct"/>
          </w:tcPr>
          <w:p w14:paraId="0572BBB5" w14:textId="670B70BB"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6F493A">
        <w:trPr>
          <w:trHeight w:val="195"/>
        </w:trPr>
        <w:tc>
          <w:tcPr>
            <w:tcW w:w="1187" w:type="pct"/>
          </w:tcPr>
          <w:p w14:paraId="7A16818C"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6F493A">
        <w:trPr>
          <w:trHeight w:val="98"/>
        </w:trPr>
        <w:tc>
          <w:tcPr>
            <w:tcW w:w="1187" w:type="pct"/>
          </w:tcPr>
          <w:p w14:paraId="7F3A33BD"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6F493A">
        <w:trPr>
          <w:trHeight w:val="193"/>
        </w:trPr>
        <w:tc>
          <w:tcPr>
            <w:tcW w:w="1187" w:type="pct"/>
          </w:tcPr>
          <w:p w14:paraId="26B23307"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6F493A">
        <w:tc>
          <w:tcPr>
            <w:tcW w:w="1187" w:type="pct"/>
          </w:tcPr>
          <w:p w14:paraId="0B60914A"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345"/>
    </w:tbl>
    <w:p w14:paraId="64C5681C" w14:textId="77777777" w:rsidR="00623B86" w:rsidRPr="00645434" w:rsidRDefault="00623B86" w:rsidP="00623B86"/>
    <w:p w14:paraId="0437EEB0" w14:textId="77777777" w:rsidR="00623B86" w:rsidRPr="00215D3C" w:rsidRDefault="00623B86" w:rsidP="00623B86">
      <w:pPr>
        <w:pStyle w:val="Heading5"/>
      </w:pPr>
      <w:bookmarkStart w:id="1346" w:name="_Toc44001437"/>
      <w:bookmarkStart w:id="1347" w:name="_Toc51581038"/>
      <w:bookmarkStart w:id="1348" w:name="_Toc52356301"/>
      <w:bookmarkStart w:id="1349" w:name="_Toc55227871"/>
      <w:bookmarkStart w:id="1350" w:name="_Toc138323426"/>
      <w:bookmarkStart w:id="1351" w:name="_Toc21948731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46"/>
      <w:bookmarkEnd w:id="1347"/>
      <w:bookmarkEnd w:id="1348"/>
      <w:bookmarkEnd w:id="1349"/>
      <w:bookmarkEnd w:id="1350"/>
      <w:bookmarkEnd w:id="1351"/>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6F493A">
            <w:pPr>
              <w:keepNext/>
              <w:keepLines/>
              <w:spacing w:after="0"/>
              <w:jc w:val="center"/>
              <w:rPr>
                <w:rFonts w:ascii="Arial" w:hAnsi="Arial"/>
                <w:b/>
                <w:sz w:val="18"/>
                <w:lang w:eastAsia="zh-CN"/>
              </w:rPr>
            </w:pPr>
            <w:bookmarkStart w:id="1352"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tcPr>
          <w:p w14:paraId="3F2C4A85"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343" w:type="pct"/>
            <w:vMerge w:val="restart"/>
          </w:tcPr>
          <w:p w14:paraId="73A61965" w14:textId="77777777" w:rsidR="00623B86" w:rsidRPr="00367F3A"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tcPr>
          <w:p w14:paraId="46291C18"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tcPr>
          <w:p w14:paraId="37450B3D"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6F493A">
            <w:pPr>
              <w:keepNext/>
              <w:keepLines/>
              <w:spacing w:after="0"/>
              <w:rPr>
                <w:rFonts w:ascii="Arial" w:hAnsi="Arial"/>
                <w:sz w:val="18"/>
                <w:szCs w:val="18"/>
                <w:lang w:eastAsia="zh-CN"/>
              </w:rPr>
            </w:pPr>
          </w:p>
        </w:tc>
        <w:tc>
          <w:tcPr>
            <w:tcW w:w="1343" w:type="pct"/>
            <w:vMerge/>
          </w:tcPr>
          <w:p w14:paraId="4D03E9B8" w14:textId="77777777" w:rsidR="00623B86" w:rsidRDefault="00623B86" w:rsidP="006F493A">
            <w:pPr>
              <w:keepNext/>
              <w:keepLines/>
              <w:spacing w:after="0"/>
              <w:rPr>
                <w:rFonts w:ascii="Arial" w:hAnsi="Arial"/>
                <w:sz w:val="18"/>
                <w:szCs w:val="18"/>
                <w:lang w:eastAsia="zh-CN"/>
              </w:rPr>
            </w:pPr>
          </w:p>
        </w:tc>
        <w:tc>
          <w:tcPr>
            <w:tcW w:w="293" w:type="pct"/>
            <w:vMerge/>
          </w:tcPr>
          <w:p w14:paraId="2A2A144F"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tcPr>
          <w:p w14:paraId="301C1C73"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3" w:type="pct"/>
          </w:tcPr>
          <w:p w14:paraId="2537FDB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3" w:type="pct"/>
          </w:tcPr>
          <w:p w14:paraId="700E37B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tcPr>
          <w:p w14:paraId="1CF5F67C"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3" w:type="pct"/>
          </w:tcPr>
          <w:p w14:paraId="3F5006D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3" w:type="pct"/>
          </w:tcPr>
          <w:p w14:paraId="7C234FFA"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tcPr>
          <w:p w14:paraId="7221F07B"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3" w:type="pct"/>
          </w:tcPr>
          <w:p w14:paraId="093517C9"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93" w:type="pct"/>
          </w:tcPr>
          <w:p w14:paraId="54DE420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tcPr>
          <w:p w14:paraId="73FB5EA1" w14:textId="77777777" w:rsidR="00623B86" w:rsidRPr="007B5E64" w:rsidRDefault="00623B86" w:rsidP="006F493A">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3" w:type="pct"/>
          </w:tcPr>
          <w:p w14:paraId="2F843DB5"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3" w:type="pct"/>
          </w:tcPr>
          <w:p w14:paraId="7F400E0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tcPr>
          <w:p w14:paraId="24EEFE83" w14:textId="1F4E1BA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tcPr>
          <w:p w14:paraId="27F5CB7A" w14:textId="12CD59C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tcPr>
          <w:p w14:paraId="58C4982D" w14:textId="77777777" w:rsidR="0065048A" w:rsidRPr="007B5E64" w:rsidRDefault="0065048A" w:rsidP="0065048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600E7926"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m</w:t>
            </w:r>
            <w:r w:rsidR="008552EF">
              <w:rPr>
                <w:rFonts w:ascii="Arial" w:hAnsi="Arial"/>
                <w:sz w:val="18"/>
                <w:szCs w:val="18"/>
                <w:lang w:eastAsia="zh-CN"/>
              </w:rPr>
              <w:t>oi</w:t>
            </w:r>
            <w:r>
              <w:rPr>
                <w:rFonts w:ascii="Arial" w:hAnsi="Arial"/>
                <w:sz w:val="18"/>
                <w:szCs w:val="18"/>
                <w:lang w:eastAsia="zh-CN"/>
              </w:rPr>
              <w:t>Changes</w:t>
            </w:r>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array(MoiChange)</w:t>
            </w:r>
          </w:p>
        </w:tc>
        <w:tc>
          <w:tcPr>
            <w:tcW w:w="293" w:type="pct"/>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353" w:name="_Toc139374564"/>
      <w:bookmarkEnd w:id="1352"/>
    </w:p>
    <w:p w14:paraId="259369E6" w14:textId="24997586" w:rsidR="00C45B26" w:rsidRPr="005D3704" w:rsidRDefault="00C45B26" w:rsidP="00CE5FED">
      <w:pPr>
        <w:pStyle w:val="Heading5"/>
      </w:pPr>
      <w:bookmarkStart w:id="1354" w:name="_Toc219487319"/>
      <w:r w:rsidRPr="005D3704">
        <w:t>12.1.1</w:t>
      </w:r>
      <w:r w:rsidRPr="005D3704">
        <w:rPr>
          <w:rFonts w:hint="eastAsia"/>
        </w:rPr>
        <w:t>.</w:t>
      </w:r>
      <w:r w:rsidRPr="005D3704">
        <w:t>2.</w:t>
      </w:r>
      <w:r>
        <w:t>6</w:t>
      </w:r>
      <w:r w:rsidRPr="005D3704">
        <w:tab/>
        <w:t>Notification notify</w:t>
      </w:r>
      <w:r>
        <w:t>Event</w:t>
      </w:r>
      <w:bookmarkEnd w:id="1353"/>
      <w:bookmarkEnd w:id="135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tcPr>
          <w:p w14:paraId="6155394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href</w:t>
            </w:r>
          </w:p>
        </w:tc>
        <w:tc>
          <w:tcPr>
            <w:tcW w:w="1342" w:type="pct"/>
            <w:vMerge w:val="restart"/>
          </w:tcPr>
          <w:p w14:paraId="103BFAD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tcPr>
          <w:p w14:paraId="6812BD9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tcPr>
          <w:p w14:paraId="3DAD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6F493A">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6F493A">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6F493A">
            <w:pPr>
              <w:keepNext/>
              <w:keepLines/>
              <w:spacing w:after="0"/>
              <w:rPr>
                <w:rFonts w:ascii="Arial" w:hAnsi="Arial"/>
                <w:sz w:val="18"/>
                <w:szCs w:val="18"/>
                <w:lang w:eastAsia="zh-CN"/>
              </w:rPr>
            </w:pPr>
          </w:p>
        </w:tc>
        <w:tc>
          <w:tcPr>
            <w:tcW w:w="294" w:type="pct"/>
            <w:vMerge/>
          </w:tcPr>
          <w:p w14:paraId="4A199BCC" w14:textId="77777777" w:rsidR="00C45B26" w:rsidRPr="005D3704" w:rsidRDefault="00C45B26" w:rsidP="006F493A">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tcPr>
          <w:p w14:paraId="2596B72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342" w:type="pct"/>
          </w:tcPr>
          <w:p w14:paraId="7202F8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94" w:type="pct"/>
          </w:tcPr>
          <w:p w14:paraId="7712ED9C"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tcPr>
          <w:p w14:paraId="25DC6AB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342" w:type="pct"/>
          </w:tcPr>
          <w:p w14:paraId="796619A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94" w:type="pct"/>
          </w:tcPr>
          <w:p w14:paraId="5CF27E38"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tcPr>
          <w:p w14:paraId="1FF6A7E2"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342" w:type="pct"/>
          </w:tcPr>
          <w:p w14:paraId="01A17AA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94" w:type="pct"/>
          </w:tcPr>
          <w:p w14:paraId="2AEBEEF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tcPr>
          <w:p w14:paraId="4389857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342" w:type="pct"/>
          </w:tcPr>
          <w:p w14:paraId="704F5F3B"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94" w:type="pct"/>
          </w:tcPr>
          <w:p w14:paraId="30055671"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tcPr>
          <w:p w14:paraId="68EB639F" w14:textId="252B3E6D"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tcPr>
          <w:p w14:paraId="3581C715" w14:textId="7D090344"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tcPr>
          <w:p w14:paraId="2D2BC3D9" w14:textId="77777777" w:rsidR="009601E4" w:rsidRPr="005D3704" w:rsidRDefault="009601E4" w:rsidP="009601E4">
            <w:pPr>
              <w:keepNext/>
              <w:keepLines/>
              <w:spacing w:after="0"/>
              <w:rPr>
                <w:rFonts w:ascii="Arial" w:hAnsi="Arial"/>
                <w:sz w:val="18"/>
                <w:szCs w:val="18"/>
                <w:lang w:eastAsia="zh-CN"/>
              </w:rPr>
            </w:pPr>
            <w:r w:rsidRPr="00A56520">
              <w:t>specificProblem</w:t>
            </w:r>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94" w:type="pct"/>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tcPr>
          <w:p w14:paraId="1ABE917D" w14:textId="77777777" w:rsidR="009601E4" w:rsidRPr="005D3704" w:rsidRDefault="009601E4" w:rsidP="009601E4">
            <w:pPr>
              <w:keepNext/>
              <w:keepLines/>
              <w:spacing w:after="0"/>
              <w:rPr>
                <w:rFonts w:ascii="Arial" w:hAnsi="Arial"/>
                <w:sz w:val="18"/>
                <w:szCs w:val="18"/>
                <w:lang w:eastAsia="zh-CN"/>
              </w:rPr>
            </w:pPr>
            <w:r w:rsidRPr="00A56520">
              <w:t>additionalText</w:t>
            </w:r>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tcPr>
          <w:p w14:paraId="57AF9332" w14:textId="77777777" w:rsidR="009601E4" w:rsidRPr="005D3704" w:rsidRDefault="009601E4" w:rsidP="009601E4">
            <w:pPr>
              <w:keepNext/>
              <w:keepLines/>
              <w:spacing w:after="0"/>
              <w:rPr>
                <w:rFonts w:ascii="Arial" w:hAnsi="Arial"/>
                <w:sz w:val="18"/>
                <w:szCs w:val="18"/>
                <w:lang w:eastAsia="zh-CN"/>
              </w:rPr>
            </w:pPr>
            <w:r w:rsidRPr="00A56520">
              <w:t>additionalInformation</w:t>
            </w:r>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94" w:type="pct"/>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E864BA" w:rsidRDefault="00795476" w:rsidP="00E864BA">
      <w:pPr>
        <w:pStyle w:val="Heading5"/>
      </w:pPr>
      <w:bookmarkStart w:id="1355" w:name="_Hlk198542253"/>
      <w:bookmarkStart w:id="1356" w:name="_Toc219487320"/>
      <w:r w:rsidRPr="00E864BA">
        <w:t>12.1.1</w:t>
      </w:r>
      <w:r w:rsidRPr="00E864BA">
        <w:rPr>
          <w:rFonts w:hint="eastAsia"/>
        </w:rPr>
        <w:t>.</w:t>
      </w:r>
      <w:r w:rsidRPr="00E864BA">
        <w:t>2.</w:t>
      </w:r>
      <w:bookmarkEnd w:id="1355"/>
      <w:r w:rsidRPr="00E864BA">
        <w:rPr>
          <w:rFonts w:hint="eastAsia"/>
        </w:rPr>
        <w:t>7</w:t>
      </w:r>
      <w:r w:rsidRPr="00E864BA">
        <w:tab/>
        <w:t>Notification notifyPotentialFaultyDataNodeTree</w:t>
      </w:r>
      <w:bookmarkEnd w:id="1356"/>
    </w:p>
    <w:p w14:paraId="293511AD" w14:textId="77777777" w:rsidR="00795476" w:rsidRPr="002C7A47" w:rsidRDefault="00795476" w:rsidP="00795476">
      <w:r w:rsidRPr="002C7A47">
        <w:t>Principles:</w:t>
      </w:r>
    </w:p>
    <w:p w14:paraId="73F3E812" w14:textId="70109846" w:rsidR="00795476" w:rsidRPr="002C7A47" w:rsidRDefault="00795476" w:rsidP="00941D43">
      <w:pPr>
        <w:pStyle w:val="B1"/>
      </w:pPr>
      <w:r w:rsidRPr="002C7A47">
        <w:t>-</w:t>
      </w:r>
      <w:r w:rsidRPr="002C7A47">
        <w:tab/>
        <w:t>Only information not documented in the OpenAPI files is included in this clause.</w:t>
      </w:r>
    </w:p>
    <w:p w14:paraId="6F1AECA7" w14:textId="47AE95CA" w:rsidR="00795476" w:rsidRPr="002C7A47" w:rsidRDefault="00795476" w:rsidP="00941D43">
      <w:pPr>
        <w:pStyle w:val="B1"/>
      </w:pPr>
      <w:r w:rsidRPr="002C7A47">
        <w:t>-</w:t>
      </w:r>
      <w:r w:rsidRPr="002C7A47">
        <w:tab/>
        <w:t>The following items are documented in the OpenAPI files: HTTP-Method, parameter name and type.</w:t>
      </w:r>
    </w:p>
    <w:p w14:paraId="76F5B515" w14:textId="0FB530A4" w:rsidR="00795476" w:rsidRPr="002C7A47" w:rsidRDefault="00795476" w:rsidP="00941D43">
      <w:pPr>
        <w:pStyle w:val="B1"/>
      </w:pPr>
      <w:r w:rsidRPr="002C7A47">
        <w:t>-</w:t>
      </w:r>
      <w:r w:rsidRPr="002C7A47">
        <w:tab/>
        <w:t xml:space="preserve">The name of </w:t>
      </w:r>
      <w:r>
        <w:t>each</w:t>
      </w:r>
      <w:r w:rsidRPr="002C7A47">
        <w:t xml:space="preserve"> parameter is the same in the stage 2 information model (clause </w:t>
      </w:r>
      <w:r>
        <w:t>11.1</w:t>
      </w:r>
      <w:r w:rsidRPr="002C7A47">
        <w:t>) and in the stage 3 OpenAPI definition. Exceptions, if any, are listed below.</w:t>
      </w:r>
    </w:p>
    <w:p w14:paraId="4B30CE8E" w14:textId="77777777" w:rsidR="00795476" w:rsidRPr="002C7A47" w:rsidRDefault="00795476" w:rsidP="00CE5FED">
      <w:pPr>
        <w:pStyle w:val="TH"/>
        <w:rPr>
          <w:lang w:eastAsia="zh-CN"/>
        </w:rPr>
      </w:pPr>
      <w:bookmarkStart w:id="1357"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6F493A">
        <w:tc>
          <w:tcPr>
            <w:tcW w:w="1256" w:type="pct"/>
            <w:shd w:val="clear" w:color="auto" w:fill="BFBFBF"/>
          </w:tcPr>
          <w:p w14:paraId="2A70F507"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6F493A">
        <w:tc>
          <w:tcPr>
            <w:tcW w:w="1256" w:type="pct"/>
          </w:tcPr>
          <w:p w14:paraId="69F2CAE6" w14:textId="77777777" w:rsidR="00795476" w:rsidRPr="002C7A47" w:rsidRDefault="00795476" w:rsidP="006F493A">
            <w:pPr>
              <w:keepNext/>
              <w:keepLines/>
              <w:spacing w:after="0"/>
              <w:rPr>
                <w:rFonts w:ascii="Arial" w:hAnsi="Arial" w:cs="Arial"/>
                <w:sz w:val="18"/>
                <w:szCs w:val="18"/>
                <w:lang w:eastAsia="zh-CN"/>
              </w:rPr>
            </w:pPr>
            <w:bookmarkStart w:id="1358" w:name="_MCCTEMPBM_CRPT22660645___7" w:colFirst="0" w:colLast="2"/>
            <w:bookmarkEnd w:id="1357"/>
            <w:r w:rsidRPr="002C7A47">
              <w:rPr>
                <w:rFonts w:ascii="Arial" w:hAnsi="Arial" w:cs="Arial"/>
                <w:sz w:val="18"/>
                <w:szCs w:val="18"/>
                <w:lang w:eastAsia="zh-CN"/>
              </w:rPr>
              <w:t>objectClass</w:t>
            </w:r>
          </w:p>
        </w:tc>
        <w:tc>
          <w:tcPr>
            <w:tcW w:w="1126" w:type="pct"/>
            <w:vMerge w:val="restart"/>
          </w:tcPr>
          <w:p w14:paraId="225ED93C"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16E2DAF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6F493A">
        <w:tc>
          <w:tcPr>
            <w:tcW w:w="1256" w:type="pct"/>
          </w:tcPr>
          <w:p w14:paraId="743B407F" w14:textId="77777777" w:rsidR="00795476" w:rsidRPr="002C7A47" w:rsidRDefault="00795476" w:rsidP="006F493A">
            <w:pPr>
              <w:keepNext/>
              <w:keepLines/>
              <w:spacing w:after="0"/>
              <w:rPr>
                <w:rFonts w:ascii="Arial" w:hAnsi="Arial" w:cs="Arial"/>
                <w:sz w:val="18"/>
                <w:szCs w:val="18"/>
                <w:lang w:eastAsia="zh-CN"/>
              </w:rPr>
            </w:pPr>
            <w:bookmarkStart w:id="1359" w:name="_MCCTEMPBM_CRPT22660646___7"/>
            <w:bookmarkEnd w:id="1358"/>
            <w:r w:rsidRPr="002C7A47">
              <w:rPr>
                <w:rFonts w:ascii="Arial" w:hAnsi="Arial" w:cs="Arial"/>
                <w:sz w:val="18"/>
                <w:szCs w:val="18"/>
                <w:lang w:eastAsia="zh-CN"/>
              </w:rPr>
              <w:t>objectInstance</w:t>
            </w:r>
            <w:bookmarkEnd w:id="1359"/>
          </w:p>
        </w:tc>
        <w:tc>
          <w:tcPr>
            <w:tcW w:w="1126" w:type="pct"/>
            <w:vMerge/>
          </w:tcPr>
          <w:p w14:paraId="20263143"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743CAB2F"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56800DBA" w14:textId="77777777" w:rsidR="00795476" w:rsidRPr="002C7A47" w:rsidRDefault="00795476" w:rsidP="006F493A">
            <w:pPr>
              <w:keepNext/>
              <w:keepLines/>
              <w:spacing w:after="0"/>
              <w:rPr>
                <w:rFonts w:ascii="Arial" w:hAnsi="Arial"/>
                <w:sz w:val="18"/>
                <w:szCs w:val="18"/>
                <w:lang w:eastAsia="zh-CN"/>
              </w:rPr>
            </w:pPr>
          </w:p>
        </w:tc>
      </w:tr>
    </w:tbl>
    <w:p w14:paraId="4270C66F" w14:textId="77777777" w:rsidR="00CE5FED" w:rsidRDefault="00CE5FED" w:rsidP="00CE5FED"/>
    <w:p w14:paraId="2EDF5105" w14:textId="1027F77A" w:rsidR="00795476" w:rsidRPr="00E864BA" w:rsidRDefault="00795476" w:rsidP="00E864BA">
      <w:pPr>
        <w:pStyle w:val="Heading5"/>
      </w:pPr>
      <w:bookmarkStart w:id="1360" w:name="_Toc219487321"/>
      <w:r w:rsidRPr="00E864BA">
        <w:t>12.1.1</w:t>
      </w:r>
      <w:r w:rsidRPr="00E864BA">
        <w:rPr>
          <w:rFonts w:hint="eastAsia"/>
        </w:rPr>
        <w:t>.</w:t>
      </w:r>
      <w:r w:rsidRPr="00E864BA">
        <w:t>2.</w:t>
      </w:r>
      <w:r w:rsidRPr="00E864BA">
        <w:rPr>
          <w:rFonts w:hint="eastAsia"/>
        </w:rPr>
        <w:t>8</w:t>
      </w:r>
      <w:r w:rsidRPr="00E864BA">
        <w:tab/>
        <w:t>Notification notifyDataNodeTreeSyncRecommended</w:t>
      </w:r>
      <w:bookmarkEnd w:id="1360"/>
    </w:p>
    <w:p w14:paraId="4833FD84" w14:textId="77777777" w:rsidR="00795476" w:rsidRPr="002C7A47" w:rsidRDefault="00795476" w:rsidP="00795476">
      <w:r w:rsidRPr="002C7A47">
        <w:t>Principles:</w:t>
      </w:r>
    </w:p>
    <w:p w14:paraId="0D917C7C" w14:textId="3517B748" w:rsidR="00795476" w:rsidRPr="002C7A47" w:rsidRDefault="00795476" w:rsidP="00E864BA">
      <w:pPr>
        <w:pStyle w:val="B1"/>
      </w:pPr>
      <w:r w:rsidRPr="002C7A47">
        <w:t>-</w:t>
      </w:r>
      <w:r w:rsidRPr="002C7A47">
        <w:tab/>
        <w:t>Only information not documented in the OpenAPI files is included in this clause.</w:t>
      </w:r>
    </w:p>
    <w:p w14:paraId="2161581F" w14:textId="69DF055E" w:rsidR="00795476" w:rsidRPr="002C7A47" w:rsidRDefault="00795476" w:rsidP="00E864BA">
      <w:pPr>
        <w:pStyle w:val="B1"/>
      </w:pPr>
      <w:r w:rsidRPr="002C7A47">
        <w:t>-</w:t>
      </w:r>
      <w:r w:rsidRPr="002C7A47">
        <w:tab/>
        <w:t>The following items are documented in the OpenAPI files: HTTP-Method, parameter name and type.</w:t>
      </w:r>
    </w:p>
    <w:p w14:paraId="2E7E6425" w14:textId="2BDDDA8A" w:rsidR="00795476" w:rsidRPr="002C7A47" w:rsidRDefault="00795476" w:rsidP="00E864BA">
      <w:pPr>
        <w:pStyle w:val="B1"/>
      </w:pPr>
      <w:r w:rsidRPr="002C7A47">
        <w:t>-</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41D4B2D6" w14:textId="77777777" w:rsidR="00795476" w:rsidRPr="002C7A47" w:rsidRDefault="00795476" w:rsidP="00CE5FED">
      <w:pPr>
        <w:pStyle w:val="TH"/>
        <w:rPr>
          <w:lang w:eastAsia="zh-CN"/>
        </w:rPr>
      </w:pPr>
      <w:r w:rsidRPr="002C7A47">
        <w:rPr>
          <w:lang w:eastAsia="zh-CN"/>
        </w:rPr>
        <w:lastRenderedPageBreak/>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6F493A">
        <w:tc>
          <w:tcPr>
            <w:tcW w:w="1256" w:type="pct"/>
            <w:shd w:val="clear" w:color="auto" w:fill="BFBFBF"/>
          </w:tcPr>
          <w:p w14:paraId="17DD9BF4"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6F493A">
            <w:pPr>
              <w:keepNext/>
              <w:keepLines/>
              <w:spacing w:after="0"/>
              <w:jc w:val="center"/>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6F493A">
        <w:tc>
          <w:tcPr>
            <w:tcW w:w="1256" w:type="pct"/>
          </w:tcPr>
          <w:p w14:paraId="399312FF"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5A4C8100"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778745D6" w14:textId="77777777" w:rsidR="00795476" w:rsidRPr="002C7A47" w:rsidRDefault="00795476" w:rsidP="006F493A">
            <w:pPr>
              <w:keepNext/>
              <w:keepLines/>
              <w:spacing w:after="0"/>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6F493A">
        <w:tc>
          <w:tcPr>
            <w:tcW w:w="1256" w:type="pct"/>
          </w:tcPr>
          <w:p w14:paraId="59A778D7" w14:textId="77777777" w:rsidR="00795476" w:rsidRPr="002C7A47" w:rsidRDefault="00795476" w:rsidP="006F493A">
            <w:pPr>
              <w:keepNext/>
              <w:keepLines/>
              <w:spacing w:after="0"/>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08D3B3C4" w14:textId="77777777" w:rsidR="00795476" w:rsidRPr="002C7A47" w:rsidRDefault="00795476" w:rsidP="006F493A">
            <w:pPr>
              <w:keepNext/>
              <w:keepLines/>
              <w:spacing w:after="0"/>
              <w:rPr>
                <w:rFonts w:ascii="Arial" w:hAnsi="Arial"/>
                <w:sz w:val="18"/>
                <w:szCs w:val="18"/>
                <w:lang w:eastAsia="zh-CN"/>
              </w:rPr>
            </w:pPr>
          </w:p>
        </w:tc>
        <w:tc>
          <w:tcPr>
            <w:tcW w:w="1124" w:type="pct"/>
            <w:vMerge/>
          </w:tcPr>
          <w:p w14:paraId="3CA409A5" w14:textId="77777777" w:rsidR="00795476" w:rsidRPr="002C7A47" w:rsidRDefault="00795476" w:rsidP="006F493A">
            <w:pPr>
              <w:keepNext/>
              <w:keepLines/>
              <w:spacing w:after="0"/>
              <w:rPr>
                <w:rFonts w:ascii="Arial" w:hAnsi="Arial"/>
                <w:sz w:val="18"/>
                <w:szCs w:val="18"/>
                <w:lang w:eastAsia="zh-CN"/>
              </w:rPr>
            </w:pPr>
          </w:p>
        </w:tc>
        <w:tc>
          <w:tcPr>
            <w:tcW w:w="1494" w:type="pct"/>
            <w:vMerge/>
          </w:tcPr>
          <w:p w14:paraId="7C12D58E" w14:textId="77777777" w:rsidR="00795476" w:rsidRPr="002C7A47" w:rsidRDefault="00795476" w:rsidP="006F493A">
            <w:pPr>
              <w:keepNext/>
              <w:keepLines/>
              <w:spacing w:after="0"/>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361" w:name="_Toc20494621"/>
      <w:bookmarkStart w:id="1362" w:name="_Toc26975676"/>
      <w:bookmarkStart w:id="1363" w:name="_Toc35856549"/>
      <w:bookmarkStart w:id="1364" w:name="_Toc44001438"/>
      <w:bookmarkStart w:id="1365" w:name="_Toc51581039"/>
      <w:bookmarkStart w:id="1366" w:name="_Toc52356302"/>
      <w:bookmarkStart w:id="1367" w:name="_Toc55227872"/>
      <w:bookmarkStart w:id="1368" w:name="_Toc138323427"/>
      <w:bookmarkStart w:id="1369" w:name="_Toc219487322"/>
      <w:r>
        <w:t>12.</w:t>
      </w:r>
      <w:r w:rsidRPr="004A792B">
        <w:t>1.1</w:t>
      </w:r>
      <w:r w:rsidRPr="00215D3C">
        <w:rPr>
          <w:rFonts w:hint="eastAsia"/>
        </w:rPr>
        <w:t>.</w:t>
      </w:r>
      <w:r>
        <w:t>3</w:t>
      </w:r>
      <w:r w:rsidRPr="00215D3C">
        <w:tab/>
        <w:t>Resources</w:t>
      </w:r>
      <w:bookmarkEnd w:id="1361"/>
      <w:bookmarkEnd w:id="1362"/>
      <w:bookmarkEnd w:id="1363"/>
      <w:bookmarkEnd w:id="1364"/>
      <w:bookmarkEnd w:id="1365"/>
      <w:bookmarkEnd w:id="1366"/>
      <w:bookmarkEnd w:id="1367"/>
      <w:bookmarkEnd w:id="1368"/>
      <w:bookmarkEnd w:id="1369"/>
    </w:p>
    <w:p w14:paraId="2C127F80" w14:textId="77777777" w:rsidR="00623B86" w:rsidRDefault="00623B86" w:rsidP="00623B86">
      <w:pPr>
        <w:pStyle w:val="Heading5"/>
      </w:pPr>
      <w:bookmarkStart w:id="1370" w:name="_Toc20494622"/>
      <w:bookmarkStart w:id="1371" w:name="_Toc26975677"/>
      <w:bookmarkStart w:id="1372" w:name="_Toc35856550"/>
      <w:bookmarkStart w:id="1373" w:name="_Toc44001439"/>
      <w:bookmarkStart w:id="1374" w:name="_Toc51581040"/>
      <w:bookmarkStart w:id="1375" w:name="_Toc52356303"/>
      <w:bookmarkStart w:id="1376" w:name="_Toc55227873"/>
      <w:bookmarkStart w:id="1377" w:name="_Toc138323428"/>
      <w:bookmarkStart w:id="1378" w:name="_Toc219487323"/>
      <w:r>
        <w:t>12.</w:t>
      </w:r>
      <w:r w:rsidRPr="004A792B">
        <w:t>1.1</w:t>
      </w:r>
      <w:r>
        <w:t>.3.1</w:t>
      </w:r>
      <w:r>
        <w:tab/>
        <w:t>Resource structure</w:t>
      </w:r>
      <w:bookmarkEnd w:id="1370"/>
      <w:bookmarkEnd w:id="1371"/>
      <w:bookmarkEnd w:id="1372"/>
      <w:bookmarkEnd w:id="1373"/>
      <w:bookmarkEnd w:id="1374"/>
      <w:bookmarkEnd w:id="1375"/>
      <w:bookmarkEnd w:id="1376"/>
      <w:bookmarkEnd w:id="1377"/>
      <w:bookmarkEnd w:id="1378"/>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6F493A">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6F493A">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6F493A">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6F493A">
            <w:pPr>
              <w:pStyle w:val="TAH"/>
            </w:pPr>
            <w:r w:rsidRPr="00215D3C">
              <w:t>Description</w:t>
            </w:r>
          </w:p>
        </w:tc>
      </w:tr>
      <w:tr w:rsidR="00623B86" w:rsidRPr="00215D3C" w14:paraId="3D9576B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6F493A">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6F493A">
            <w:pPr>
              <w:pStyle w:val="TAL"/>
            </w:pPr>
            <w:r>
              <w:t>Create a resource representing a managed object instance</w:t>
            </w:r>
          </w:p>
        </w:tc>
      </w:tr>
      <w:tr w:rsidR="00623B86" w:rsidRPr="00215D3C" w14:paraId="237282EA"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6F493A">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6F493A">
            <w:pPr>
              <w:pStyle w:val="TAL"/>
            </w:pPr>
            <w:r>
              <w:t>Retrieve</w:t>
            </w:r>
            <w:r w:rsidRPr="00275641">
              <w:t xml:space="preserve"> one or multiple resources representing managed object instances</w:t>
            </w:r>
          </w:p>
        </w:tc>
      </w:tr>
      <w:tr w:rsidR="00623B86" w:rsidRPr="00215D3C" w14:paraId="1045D73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6F493A">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6F493A">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6F493A">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6F493A">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6F493A">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A609FA">
      <w:pPr>
        <w:pStyle w:val="H6"/>
      </w:pPr>
      <w:bookmarkStart w:id="1379" w:name="_Toc138323429"/>
      <w:r>
        <w:t>12.</w:t>
      </w:r>
      <w:r w:rsidRPr="004A792B">
        <w:t>1.1</w:t>
      </w:r>
      <w:r>
        <w:t>.3.1.2</w:t>
      </w:r>
      <w:r>
        <w:tab/>
        <w:t>Resource structure on the MnS consumer</w:t>
      </w:r>
      <w:bookmarkEnd w:id="1379"/>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6F493A">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6F493A">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6F493A">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6F493A">
            <w:pPr>
              <w:pStyle w:val="TAH"/>
            </w:pPr>
            <w:r w:rsidRPr="00215D3C">
              <w:t>Description</w:t>
            </w:r>
          </w:p>
        </w:tc>
      </w:tr>
      <w:tr w:rsidR="00623B86" w:rsidRPr="00215D3C" w14:paraId="00B399C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6F493A">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6F493A">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80" w:name="_Toc20494623"/>
      <w:bookmarkStart w:id="1381" w:name="_Toc26975678"/>
      <w:bookmarkStart w:id="1382" w:name="_Toc35856551"/>
      <w:bookmarkStart w:id="1383" w:name="_Toc44001440"/>
      <w:bookmarkStart w:id="1384" w:name="_Toc51581041"/>
      <w:bookmarkStart w:id="1385" w:name="_Toc52356304"/>
      <w:bookmarkStart w:id="1386" w:name="_Toc55227874"/>
      <w:bookmarkStart w:id="1387" w:name="_Toc138323430"/>
      <w:bookmarkStart w:id="1388" w:name="_Toc219487324"/>
      <w:r>
        <w:t>12.</w:t>
      </w:r>
      <w:r w:rsidRPr="00FD0716">
        <w:t>1.1</w:t>
      </w:r>
      <w:r w:rsidRPr="00215D3C">
        <w:t>.</w:t>
      </w:r>
      <w:r>
        <w:t>3</w:t>
      </w:r>
      <w:r w:rsidRPr="00215D3C">
        <w:t>.</w:t>
      </w:r>
      <w:r>
        <w:t>2</w:t>
      </w:r>
      <w:r w:rsidRPr="00215D3C">
        <w:tab/>
        <w:t>Resource definitions</w:t>
      </w:r>
      <w:bookmarkEnd w:id="1380"/>
      <w:bookmarkEnd w:id="1381"/>
      <w:bookmarkEnd w:id="1382"/>
      <w:bookmarkEnd w:id="1383"/>
      <w:bookmarkEnd w:id="1384"/>
      <w:bookmarkEnd w:id="1385"/>
      <w:bookmarkEnd w:id="1386"/>
      <w:bookmarkEnd w:id="1387"/>
      <w:bookmarkEnd w:id="1388"/>
    </w:p>
    <w:p w14:paraId="4E866872" w14:textId="77777777" w:rsidR="00623B86" w:rsidRPr="00215D3C" w:rsidRDefault="00623B86" w:rsidP="00A609FA">
      <w:pPr>
        <w:pStyle w:val="H6"/>
      </w:pPr>
      <w:bookmarkStart w:id="1389" w:name="_Toc20494624"/>
      <w:bookmarkStart w:id="1390" w:name="_Toc26975679"/>
      <w:bookmarkStart w:id="1391" w:name="_Toc35856552"/>
      <w:bookmarkStart w:id="1392" w:name="_Toc44001441"/>
      <w:bookmarkStart w:id="1393" w:name="_Toc51581042"/>
      <w:bookmarkStart w:id="1394" w:name="_Toc52356305"/>
      <w:bookmarkStart w:id="1395" w:name="_Toc55227875"/>
      <w:bookmarkStart w:id="1396" w:name="_Toc138323431"/>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89"/>
      <w:bookmarkEnd w:id="1390"/>
      <w:bookmarkEnd w:id="1391"/>
      <w:bookmarkEnd w:id="1392"/>
      <w:bookmarkEnd w:id="1393"/>
      <w:bookmarkEnd w:id="1394"/>
      <w:bookmarkEnd w:id="1395"/>
      <w:bookmarkEnd w:id="1396"/>
    </w:p>
    <w:p w14:paraId="1561C348" w14:textId="77777777" w:rsidR="00623B86" w:rsidRPr="00215D3C" w:rsidRDefault="00623B86" w:rsidP="00623B86">
      <w:pPr>
        <w:pStyle w:val="Heading7"/>
        <w:rPr>
          <w:lang w:eastAsia="zh-CN"/>
        </w:rPr>
      </w:pPr>
      <w:bookmarkStart w:id="1397" w:name="_Toc20494625"/>
      <w:bookmarkStart w:id="1398" w:name="_Toc26975680"/>
      <w:bookmarkStart w:id="1399" w:name="_Toc35856553"/>
      <w:bookmarkStart w:id="1400" w:name="_Toc44001442"/>
      <w:bookmarkStart w:id="1401" w:name="_Toc51581043"/>
      <w:bookmarkStart w:id="1402" w:name="_Toc52356306"/>
      <w:bookmarkStart w:id="1403" w:name="_Toc55227876"/>
      <w:bookmarkStart w:id="1404" w:name="_Toc138323432"/>
      <w:bookmarkStart w:id="1405" w:name="_Toc21948732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97"/>
      <w:bookmarkEnd w:id="1398"/>
      <w:bookmarkEnd w:id="1399"/>
      <w:bookmarkEnd w:id="1400"/>
      <w:bookmarkEnd w:id="1401"/>
      <w:bookmarkEnd w:id="1402"/>
      <w:bookmarkEnd w:id="1403"/>
      <w:bookmarkEnd w:id="1404"/>
      <w:bookmarkEnd w:id="1405"/>
    </w:p>
    <w:p w14:paraId="628D657D" w14:textId="77777777" w:rsidR="00623B86" w:rsidRPr="0023595B" w:rsidRDefault="00623B86" w:rsidP="0023595B">
      <w:r w:rsidRPr="0023595B">
        <w:t>This resource represents a managed object instance.</w:t>
      </w:r>
    </w:p>
    <w:p w14:paraId="657B5F6C" w14:textId="77777777" w:rsidR="00623B86" w:rsidRPr="00215D3C" w:rsidRDefault="00623B86" w:rsidP="00623B86">
      <w:pPr>
        <w:pStyle w:val="Heading7"/>
        <w:rPr>
          <w:lang w:eastAsia="zh-CN"/>
        </w:rPr>
      </w:pPr>
      <w:bookmarkStart w:id="1406" w:name="_Toc20494626"/>
      <w:bookmarkStart w:id="1407" w:name="_Toc26975681"/>
      <w:bookmarkStart w:id="1408" w:name="_Toc35856554"/>
      <w:bookmarkStart w:id="1409" w:name="_Toc44001443"/>
      <w:bookmarkStart w:id="1410" w:name="_Toc51581044"/>
      <w:bookmarkStart w:id="1411" w:name="_Toc52356307"/>
      <w:bookmarkStart w:id="1412" w:name="_Toc55227877"/>
      <w:bookmarkStart w:id="1413" w:name="_Toc138323433"/>
      <w:bookmarkStart w:id="1414" w:name="_Toc219487326"/>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06"/>
      <w:bookmarkEnd w:id="1407"/>
      <w:bookmarkEnd w:id="1408"/>
      <w:bookmarkEnd w:id="1409"/>
      <w:bookmarkEnd w:id="1410"/>
      <w:bookmarkEnd w:id="1411"/>
      <w:bookmarkEnd w:id="1412"/>
      <w:bookmarkEnd w:id="1413"/>
      <w:bookmarkEnd w:id="1414"/>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6F493A">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6F493A">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6F493A">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6F493A">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15" w:name="_Toc20494627"/>
      <w:bookmarkStart w:id="1416" w:name="_Toc26975682"/>
      <w:bookmarkStart w:id="1417" w:name="_Toc35856555"/>
      <w:bookmarkStart w:id="1418" w:name="_Toc44001444"/>
      <w:bookmarkStart w:id="1419" w:name="_Toc51581045"/>
      <w:bookmarkStart w:id="1420" w:name="_Toc52356308"/>
      <w:bookmarkStart w:id="1421" w:name="_Toc55227878"/>
      <w:bookmarkStart w:id="1422" w:name="_Toc138323434"/>
      <w:bookmarkStart w:id="1423" w:name="_Toc21948732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15"/>
      <w:bookmarkEnd w:id="1416"/>
      <w:bookmarkEnd w:id="1417"/>
      <w:bookmarkEnd w:id="1418"/>
      <w:bookmarkEnd w:id="1419"/>
      <w:bookmarkEnd w:id="1420"/>
      <w:bookmarkEnd w:id="1421"/>
      <w:bookmarkEnd w:id="1422"/>
      <w:bookmarkEnd w:id="1423"/>
    </w:p>
    <w:p w14:paraId="56A7931F" w14:textId="7915AF7B"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6F493A">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6F493A">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6F493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6F493A">
            <w:pPr>
              <w:keepNext/>
              <w:keepLines/>
              <w:spacing w:after="0"/>
              <w:rPr>
                <w:rFonts w:ascii="Arial" w:hAnsi="Arial"/>
                <w:sz w:val="18"/>
              </w:rPr>
            </w:pPr>
          </w:p>
          <w:p w14:paraId="61D67B6A" w14:textId="77777777" w:rsidR="00623B86" w:rsidRDefault="00623B86" w:rsidP="006F493A">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6F493A">
            <w:pPr>
              <w:keepNext/>
              <w:keepLines/>
              <w:spacing w:after="0"/>
              <w:rPr>
                <w:rFonts w:ascii="Arial" w:hAnsi="Arial"/>
                <w:sz w:val="18"/>
              </w:rPr>
            </w:pPr>
          </w:p>
          <w:p w14:paraId="2976D22F" w14:textId="77777777" w:rsidR="00623B86" w:rsidRPr="00275641" w:rsidRDefault="00623B86" w:rsidP="006F493A">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713F84DF" w14:textId="77777777" w:rsidTr="006F493A">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5570DC1C" w14:textId="77777777" w:rsidTr="006F493A">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0BD50E5B" w14:textId="77777777" w:rsidTr="006F493A">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6F493A">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4FF9E93C"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6F493A">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6F493A">
            <w:pPr>
              <w:pStyle w:val="TAL"/>
            </w:pPr>
            <w:r>
              <w:t>S</w:t>
            </w:r>
            <w:r w:rsidRPr="00275641">
              <w:t>cope</w:t>
            </w:r>
          </w:p>
          <w:p w14:paraId="18AD5886" w14:textId="77777777" w:rsidR="00623B86" w:rsidRDefault="00623B86" w:rsidP="006F493A">
            <w:pPr>
              <w:pStyle w:val="TAL"/>
            </w:pPr>
            <w:r>
              <w:t>style: form</w:t>
            </w:r>
          </w:p>
          <w:p w14:paraId="4D29DDAD" w14:textId="77777777" w:rsidR="00623B86" w:rsidRPr="00275641" w:rsidRDefault="00623B86" w:rsidP="006F493A">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6F493A">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6F493A">
            <w:pPr>
              <w:pStyle w:val="TAL"/>
              <w:jc w:val="center"/>
            </w:pPr>
            <w:r>
              <w:t>O</w:t>
            </w:r>
          </w:p>
        </w:tc>
      </w:tr>
      <w:tr w:rsidR="00623B86" w:rsidRPr="00275641" w14:paraId="545009ED"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6F493A">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6F493A">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6F493A">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6F493A">
            <w:pPr>
              <w:pStyle w:val="TAL"/>
              <w:jc w:val="center"/>
            </w:pPr>
            <w:r>
              <w:t>O</w:t>
            </w:r>
          </w:p>
        </w:tc>
      </w:tr>
      <w:tr w:rsidR="00623B86" w:rsidRPr="00275641" w14:paraId="31E0A26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6F493A">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6F493A">
            <w:pPr>
              <w:pStyle w:val="TAL"/>
            </w:pPr>
            <w:r>
              <w:t>array(string)</w:t>
            </w:r>
          </w:p>
          <w:p w14:paraId="1C95B823" w14:textId="77777777" w:rsidR="00623B86" w:rsidRDefault="00623B86" w:rsidP="006F493A">
            <w:pPr>
              <w:pStyle w:val="TAL"/>
            </w:pPr>
            <w:r>
              <w:t>style: form</w:t>
            </w:r>
          </w:p>
          <w:p w14:paraId="36C5E637"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6F493A">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6F493A">
            <w:pPr>
              <w:pStyle w:val="TAL"/>
              <w:jc w:val="center"/>
            </w:pPr>
            <w:r>
              <w:t>O</w:t>
            </w:r>
          </w:p>
        </w:tc>
      </w:tr>
      <w:tr w:rsidR="00623B86" w:rsidRPr="00275641" w14:paraId="6F1DD42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6F493A">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6F493A">
            <w:pPr>
              <w:pStyle w:val="TAL"/>
            </w:pPr>
            <w:r>
              <w:t>array(string)</w:t>
            </w:r>
          </w:p>
          <w:p w14:paraId="213150CD" w14:textId="77777777" w:rsidR="00623B86" w:rsidRDefault="00623B86" w:rsidP="006F493A">
            <w:pPr>
              <w:pStyle w:val="TAL"/>
            </w:pPr>
            <w:r>
              <w:t>style: form</w:t>
            </w:r>
          </w:p>
          <w:p w14:paraId="7BF583BD"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6F493A">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6F493A">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6F493A">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6F493A">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6F493A">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6F493A">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6F493A">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41757DD6"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6F493A">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6F493A">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6F493A">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6F493A">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6F493A">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6F493A">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536948D1"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6F493A">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6F493A">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6F493A">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6F493A">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67A150E9" w14:textId="77777777" w:rsidTr="006F493A">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A609FA">
      <w:pPr>
        <w:pStyle w:val="H6"/>
      </w:pPr>
      <w:bookmarkStart w:id="1424" w:name="_Toc20494628"/>
      <w:bookmarkStart w:id="1425" w:name="_Toc26975683"/>
      <w:bookmarkStart w:id="1426" w:name="_Toc35856556"/>
      <w:bookmarkStart w:id="1427" w:name="_Toc44001445"/>
      <w:bookmarkStart w:id="1428" w:name="_Toc51581046"/>
      <w:bookmarkStart w:id="1429" w:name="_Toc52356309"/>
      <w:bookmarkStart w:id="1430" w:name="_Toc55227879"/>
      <w:bookmarkStart w:id="1431" w:name="_Toc138323435"/>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24"/>
      <w:bookmarkEnd w:id="1425"/>
      <w:bookmarkEnd w:id="1426"/>
      <w:r>
        <w:t>Void</w:t>
      </w:r>
      <w:bookmarkEnd w:id="1427"/>
      <w:bookmarkEnd w:id="1428"/>
      <w:bookmarkEnd w:id="1429"/>
      <w:bookmarkEnd w:id="1430"/>
      <w:bookmarkEnd w:id="1431"/>
    </w:p>
    <w:p w14:paraId="4BF1A291" w14:textId="77777777" w:rsidR="00623B86" w:rsidRPr="00215D3C" w:rsidRDefault="00623B86" w:rsidP="00A609FA">
      <w:pPr>
        <w:pStyle w:val="H6"/>
      </w:pPr>
      <w:bookmarkStart w:id="1432" w:name="_Toc20494632"/>
      <w:bookmarkStart w:id="1433" w:name="_Toc26975687"/>
      <w:bookmarkStart w:id="1434" w:name="_Toc35856560"/>
      <w:bookmarkStart w:id="1435" w:name="_Toc44001446"/>
      <w:bookmarkStart w:id="1436" w:name="_Toc51581047"/>
      <w:bookmarkStart w:id="1437" w:name="_Toc52356310"/>
      <w:bookmarkStart w:id="1438" w:name="_Toc55227880"/>
      <w:bookmarkStart w:id="1439" w:name="_Toc138323436"/>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32"/>
      <w:bookmarkEnd w:id="1433"/>
      <w:bookmarkEnd w:id="1434"/>
      <w:r>
        <w:t>Void</w:t>
      </w:r>
      <w:bookmarkEnd w:id="1435"/>
      <w:bookmarkEnd w:id="1436"/>
      <w:bookmarkEnd w:id="1437"/>
      <w:bookmarkEnd w:id="1438"/>
      <w:bookmarkEnd w:id="1439"/>
    </w:p>
    <w:p w14:paraId="0FF66B5F" w14:textId="77777777" w:rsidR="00623B86" w:rsidRPr="00215D3C" w:rsidRDefault="00623B86" w:rsidP="00A609FA">
      <w:pPr>
        <w:pStyle w:val="H6"/>
      </w:pPr>
      <w:bookmarkStart w:id="1440" w:name="_Toc13832343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40"/>
    </w:p>
    <w:p w14:paraId="7B81D50E" w14:textId="77777777" w:rsidR="00623B86" w:rsidRPr="00215D3C" w:rsidRDefault="00623B86" w:rsidP="00623B86">
      <w:pPr>
        <w:pStyle w:val="Heading7"/>
        <w:rPr>
          <w:lang w:eastAsia="zh-CN"/>
        </w:rPr>
      </w:pPr>
      <w:bookmarkStart w:id="1441" w:name="_Toc138323438"/>
      <w:bookmarkStart w:id="1442" w:name="_Toc21948732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41"/>
      <w:bookmarkEnd w:id="1442"/>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43" w:name="_Toc138323439"/>
      <w:bookmarkStart w:id="1444" w:name="_Toc21948732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43"/>
      <w:bookmarkEnd w:id="1444"/>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6F493A">
            <w:pPr>
              <w:pStyle w:val="TAH"/>
            </w:pPr>
            <w:r w:rsidRPr="00215D3C">
              <w:t>Definition</w:t>
            </w:r>
          </w:p>
        </w:tc>
      </w:tr>
      <w:tr w:rsidR="00623B86" w:rsidRPr="00215D3C" w14:paraId="1E8B7C1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6F493A">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45" w:name="_Toc138323440"/>
      <w:bookmarkStart w:id="1446" w:name="_Toc21948733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45"/>
      <w:bookmarkEnd w:id="1446"/>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6F493A">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6F493A">
            <w:pPr>
              <w:pStyle w:val="TAH"/>
            </w:pPr>
            <w:r>
              <w:t>S</w:t>
            </w:r>
          </w:p>
        </w:tc>
      </w:tr>
      <w:tr w:rsidR="00623B86" w:rsidRPr="00215D3C" w14:paraId="72735B38" w14:textId="77777777" w:rsidTr="006F493A">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6F493A">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6F493A">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6F493A">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6F493A">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6F493A">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6F493A">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6F493A">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6F493A">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6F493A">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6F493A">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6F493A">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6F493A">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6F493A">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6F493A">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6F493A">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6F493A">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6F493A">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6F493A">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6F493A">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6F493A">
            <w:pPr>
              <w:pStyle w:val="TAH"/>
            </w:pPr>
            <w:r w:rsidRPr="00215D3C">
              <w:t>S</w:t>
            </w:r>
          </w:p>
        </w:tc>
      </w:tr>
      <w:tr w:rsidR="00623B86" w:rsidRPr="00215D3C" w14:paraId="2AE1D729" w14:textId="77777777" w:rsidTr="006F493A">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6F493A">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6F493A">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6F493A">
            <w:pPr>
              <w:pStyle w:val="TAL"/>
              <w:jc w:val="center"/>
            </w:pPr>
            <w:r w:rsidRPr="00215D3C">
              <w:t>M</w:t>
            </w:r>
          </w:p>
        </w:tc>
      </w:tr>
      <w:tr w:rsidR="00623B86" w:rsidRPr="00215D3C" w14:paraId="30407DCD" w14:textId="77777777" w:rsidTr="006F493A">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6F493A">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6F493A">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6F493A">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609FA">
      <w:pPr>
        <w:pStyle w:val="H6"/>
      </w:pPr>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p>
    <w:p w14:paraId="2251B0EC" w14:textId="77777777" w:rsidR="00A51515" w:rsidRPr="00215D3C" w:rsidRDefault="00A51515" w:rsidP="00A51515">
      <w:pPr>
        <w:pStyle w:val="Heading7"/>
        <w:rPr>
          <w:lang w:eastAsia="zh-CN"/>
        </w:rPr>
      </w:pPr>
      <w:bookmarkStart w:id="1447" w:name="_Toc21948733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447"/>
    </w:p>
    <w:p w14:paraId="32FD0735" w14:textId="77777777" w:rsidR="00A51515" w:rsidRPr="00A609FA" w:rsidRDefault="00A51515" w:rsidP="00A609FA">
      <w:r w:rsidRPr="00A609FA">
        <w:t>This resource represents a managed object instance if the identifier of the new resource is assigned by the MnS producer.</w:t>
      </w:r>
    </w:p>
    <w:p w14:paraId="300A3BF2" w14:textId="77777777" w:rsidR="00A51515" w:rsidRPr="00215D3C" w:rsidRDefault="00A51515" w:rsidP="00A51515">
      <w:pPr>
        <w:pStyle w:val="Heading7"/>
        <w:rPr>
          <w:lang w:eastAsia="zh-CN"/>
        </w:rPr>
      </w:pPr>
      <w:bookmarkStart w:id="1448" w:name="_Toc21948733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448"/>
    </w:p>
    <w:p w14:paraId="13AA7587" w14:textId="77777777" w:rsidR="00A51515" w:rsidRPr="00275641" w:rsidRDefault="00A51515" w:rsidP="00A51515">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6F493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6F493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449" w:name="_Toc219487333"/>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449"/>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6F493A">
            <w:pPr>
              <w:keepNext/>
              <w:keepLines/>
              <w:spacing w:after="0"/>
              <w:jc w:val="center"/>
              <w:rPr>
                <w:rFonts w:ascii="Arial" w:hAnsi="Arial"/>
                <w:sz w:val="18"/>
              </w:rPr>
            </w:pPr>
            <w:r>
              <w:rPr>
                <w:rFonts w:ascii="Arial" w:hAnsi="Arial"/>
                <w:sz w:val="18"/>
              </w:rPr>
              <w:t>n/a</w:t>
            </w:r>
          </w:p>
        </w:tc>
      </w:tr>
    </w:tbl>
    <w:p w14:paraId="699CACE5" w14:textId="77777777" w:rsidR="00A51515" w:rsidRPr="00A609FA" w:rsidRDefault="00A51515" w:rsidP="00A609FA"/>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6F493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6F493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6F493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6F493A">
            <w:pPr>
              <w:keepNext/>
              <w:keepLines/>
              <w:spacing w:after="0"/>
              <w:jc w:val="center"/>
              <w:rPr>
                <w:rFonts w:ascii="Arial" w:hAnsi="Arial"/>
                <w:sz w:val="18"/>
              </w:rPr>
            </w:pPr>
            <w:r>
              <w:rPr>
                <w:rFonts w:ascii="Arial" w:hAnsi="Arial"/>
                <w:sz w:val="18"/>
              </w:rPr>
              <w:t>M</w:t>
            </w:r>
          </w:p>
        </w:tc>
      </w:tr>
      <w:tr w:rsidR="00A51515" w:rsidRPr="00275641" w14:paraId="3AE2DACF" w14:textId="77777777" w:rsidTr="006F493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6F493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6F493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450" w:name="_Toc20494636"/>
      <w:bookmarkStart w:id="1451" w:name="_Toc26975691"/>
      <w:bookmarkStart w:id="1452" w:name="_Toc35856564"/>
      <w:bookmarkStart w:id="1453" w:name="_Toc44001447"/>
      <w:bookmarkStart w:id="1454" w:name="_Toc51581048"/>
      <w:bookmarkStart w:id="1455" w:name="_Toc52356311"/>
      <w:bookmarkStart w:id="1456" w:name="_Toc55227881"/>
      <w:bookmarkStart w:id="1457" w:name="_Toc138323441"/>
      <w:bookmarkStart w:id="1458" w:name="_Toc219487334"/>
      <w:r>
        <w:t>12.</w:t>
      </w:r>
      <w:r w:rsidRPr="00D96584">
        <w:t>1.1</w:t>
      </w:r>
      <w:r w:rsidRPr="00215D3C">
        <w:rPr>
          <w:rFonts w:hint="eastAsia"/>
        </w:rPr>
        <w:t>.</w:t>
      </w:r>
      <w:r>
        <w:t>4</w:t>
      </w:r>
      <w:r w:rsidRPr="00215D3C">
        <w:tab/>
        <w:t>Data type definitions</w:t>
      </w:r>
      <w:bookmarkEnd w:id="1450"/>
      <w:bookmarkEnd w:id="1451"/>
      <w:bookmarkEnd w:id="1452"/>
      <w:bookmarkEnd w:id="1453"/>
      <w:bookmarkEnd w:id="1454"/>
      <w:bookmarkEnd w:id="1455"/>
      <w:bookmarkEnd w:id="1456"/>
      <w:bookmarkEnd w:id="1457"/>
      <w:bookmarkEnd w:id="1458"/>
    </w:p>
    <w:p w14:paraId="276B2A20" w14:textId="77777777" w:rsidR="00623B86" w:rsidRDefault="00623B86" w:rsidP="00623B86">
      <w:pPr>
        <w:pStyle w:val="Heading5"/>
      </w:pPr>
      <w:bookmarkStart w:id="1459" w:name="_Toc20494637"/>
      <w:bookmarkStart w:id="1460" w:name="_Toc26975692"/>
      <w:bookmarkStart w:id="1461" w:name="_Toc35856565"/>
      <w:bookmarkStart w:id="1462" w:name="_Toc44001448"/>
      <w:bookmarkStart w:id="1463" w:name="_Toc51581049"/>
      <w:bookmarkStart w:id="1464" w:name="_Toc52356312"/>
      <w:bookmarkStart w:id="1465" w:name="_Toc55227882"/>
      <w:bookmarkStart w:id="1466" w:name="_Toc138323442"/>
      <w:bookmarkStart w:id="1467" w:name="_Toc219487335"/>
      <w:r>
        <w:t>12.</w:t>
      </w:r>
      <w:r w:rsidRPr="00D96584">
        <w:t>1.1</w:t>
      </w:r>
      <w:r>
        <w:t>.4.1</w:t>
      </w:r>
      <w:r>
        <w:tab/>
        <w:t>General</w:t>
      </w:r>
      <w:bookmarkEnd w:id="1459"/>
      <w:bookmarkEnd w:id="1460"/>
      <w:bookmarkEnd w:id="1461"/>
      <w:bookmarkEnd w:id="1462"/>
      <w:bookmarkEnd w:id="1463"/>
      <w:bookmarkEnd w:id="1464"/>
      <w:bookmarkEnd w:id="1465"/>
      <w:bookmarkEnd w:id="1466"/>
      <w:bookmarkEnd w:id="1467"/>
    </w:p>
    <w:p w14:paraId="553BE750" w14:textId="091B5E1C"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6F493A">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6F493A">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6F493A">
            <w:pPr>
              <w:pStyle w:val="TAH"/>
            </w:pPr>
            <w:r w:rsidRPr="00275641">
              <w:t>Description</w:t>
            </w:r>
          </w:p>
        </w:tc>
      </w:tr>
      <w:tr w:rsidR="00623B86" w:rsidRPr="00275641" w14:paraId="1B8728FD"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6F493A">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6F493A">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6F493A">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6F493A">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6F493A">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6F493A">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6F493A">
            <w:pPr>
              <w:pStyle w:val="TAL"/>
              <w:rPr>
                <w:lang w:val="en-US"/>
              </w:rPr>
            </w:pPr>
            <w:r>
              <w:rPr>
                <w:lang w:val="en-US"/>
              </w:rPr>
              <w:t>Scope type of a scope</w:t>
            </w:r>
          </w:p>
        </w:tc>
      </w:tr>
      <w:tr w:rsidR="00623B86" w:rsidRPr="00275641" w14:paraId="6C2D6E6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6F493A">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6F493A">
            <w:pPr>
              <w:pStyle w:val="TAL"/>
              <w:rPr>
                <w:rFonts w:cs="Arial"/>
                <w:szCs w:val="18"/>
                <w:lang w:eastAsia="zh-CN"/>
              </w:rPr>
            </w:pPr>
            <w:r>
              <w:rPr>
                <w:lang w:val="en-US"/>
              </w:rPr>
              <w:t>Enum with "create", "delete" and "replace"</w:t>
            </w:r>
          </w:p>
        </w:tc>
      </w:tr>
      <w:tr w:rsidR="00623B86" w:rsidRPr="00275641" w14:paraId="00048DE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6F493A">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6F493A">
            <w:pPr>
              <w:pStyle w:val="TAL"/>
              <w:rPr>
                <w:lang w:val="en-US"/>
              </w:rPr>
            </w:pPr>
            <w:r>
              <w:rPr>
                <w:lang w:val="en-US"/>
              </w:rPr>
              <w:t>Enum with "before" and "after"</w:t>
            </w:r>
          </w:p>
        </w:tc>
      </w:tr>
      <w:tr w:rsidR="00623B86" w:rsidRPr="00275641" w14:paraId="60DB0558"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6F493A">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6F493A">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6F493A">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6F493A">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6F493A">
            <w:pPr>
              <w:pStyle w:val="TAL"/>
              <w:rPr>
                <w:lang w:val="en-US"/>
              </w:rPr>
            </w:pPr>
            <w:r>
              <w:rPr>
                <w:lang w:val="de-DE" w:eastAsia="zh-CN"/>
              </w:rPr>
              <w:t>Used for resource representations</w:t>
            </w:r>
          </w:p>
        </w:tc>
      </w:tr>
      <w:tr w:rsidR="00623B86" w:rsidRPr="00275641" w14:paraId="67AFF29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6F493A">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6F493A">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6F493A">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6F493A">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6F493A">
            <w:pPr>
              <w:pStyle w:val="TAL"/>
              <w:rPr>
                <w:lang w:val="en-US"/>
              </w:rPr>
            </w:pPr>
            <w:r w:rsidRPr="001D6C78">
              <w:rPr>
                <w:lang w:eastAsia="zh-CN"/>
              </w:rPr>
              <w:t>Describes the correlated notifications of a single source</w:t>
            </w:r>
          </w:p>
        </w:tc>
      </w:tr>
      <w:tr w:rsidR="00623B86" w:rsidRPr="00275641" w14:paraId="16BB43E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6F493A">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6F493A">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6F493A">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6F493A">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6F493A">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6F493A">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6F493A">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6F493A">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6F493A">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6F493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6F493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6F493A">
            <w:pPr>
              <w:pStyle w:val="TAH"/>
            </w:pPr>
            <w:r w:rsidRPr="00215D3C">
              <w:t>Description</w:t>
            </w:r>
          </w:p>
        </w:tc>
      </w:tr>
      <w:tr w:rsidR="00623B86" w:rsidRPr="00215D3C" w14:paraId="6798C92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6F493A">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6F493A">
            <w:pPr>
              <w:pStyle w:val="TAL"/>
              <w:rPr>
                <w:rFonts w:cs="Arial"/>
                <w:szCs w:val="18"/>
              </w:rPr>
            </w:pPr>
            <w:r w:rsidRPr="00971045">
              <w:rPr>
                <w:rFonts w:cs="Arial"/>
                <w:szCs w:val="18"/>
                <w:lang w:eastAsia="zh-CN"/>
              </w:rPr>
              <w:t>Date and time</w:t>
            </w:r>
          </w:p>
        </w:tc>
      </w:tr>
      <w:tr w:rsidR="00623B86" w:rsidRPr="00215D3C" w14:paraId="0C93C7F8"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6F493A">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6F493A">
            <w:pPr>
              <w:pStyle w:val="TAL"/>
              <w:rPr>
                <w:rFonts w:cs="Arial"/>
                <w:szCs w:val="18"/>
                <w:lang w:eastAsia="zh-CN"/>
              </w:rPr>
            </w:pPr>
            <w:r>
              <w:rPr>
                <w:rFonts w:cs="Arial"/>
                <w:szCs w:val="18"/>
                <w:lang w:eastAsia="zh-CN"/>
              </w:rPr>
              <w:t>DN type</w:t>
            </w:r>
          </w:p>
        </w:tc>
      </w:tr>
      <w:tr w:rsidR="00623B86" w:rsidRPr="00215D3C" w14:paraId="18E6E109"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6F493A">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6F493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59FFE4D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6F493A">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6F493A">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6F493A">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6F493A">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6F493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6F493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6F493A">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6F493A">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6F493A">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6F493A">
            <w:pPr>
              <w:pStyle w:val="TAL"/>
              <w:rPr>
                <w:rFonts w:cs="Arial"/>
                <w:szCs w:val="18"/>
                <w:lang w:eastAsia="zh-CN"/>
              </w:rPr>
            </w:pPr>
            <w:r>
              <w:rPr>
                <w:rFonts w:cs="Arial"/>
                <w:szCs w:val="18"/>
                <w:lang w:eastAsia="zh-CN"/>
              </w:rPr>
              <w:t>Notification type</w:t>
            </w:r>
          </w:p>
        </w:tc>
      </w:tr>
      <w:tr w:rsidR="00623B86" w:rsidRPr="00215D3C" w14:paraId="2902F08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6F493A">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6F493A">
            <w:pPr>
              <w:pStyle w:val="TAL"/>
            </w:pPr>
            <w:r>
              <w:rPr>
                <w:rFonts w:cs="Arial"/>
                <w:szCs w:val="18"/>
                <w:lang w:eastAsia="zh-CN"/>
              </w:rPr>
              <w:t>Notification header</w:t>
            </w:r>
          </w:p>
        </w:tc>
      </w:tr>
      <w:tr w:rsidR="00623B86" w:rsidRPr="00215D3C" w14:paraId="14EEB94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6F493A">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6F493A">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68" w:name="_Toc138323443"/>
      <w:bookmarkStart w:id="1469" w:name="_Toc219487336"/>
      <w:r>
        <w:t>12.1</w:t>
      </w:r>
      <w:r w:rsidRPr="00AF5085">
        <w:t>.1</w:t>
      </w:r>
      <w:r w:rsidRPr="00215D3C">
        <w:t>.4.</w:t>
      </w:r>
      <w:r>
        <w:t>1a</w:t>
      </w:r>
      <w:r w:rsidRPr="00215D3C">
        <w:tab/>
      </w:r>
      <w:r>
        <w:t>Structured</w:t>
      </w:r>
      <w:r w:rsidRPr="00215D3C">
        <w:t xml:space="preserve"> data types</w:t>
      </w:r>
      <w:bookmarkEnd w:id="1468"/>
      <w:bookmarkEnd w:id="1469"/>
    </w:p>
    <w:p w14:paraId="663FEC4F" w14:textId="77777777" w:rsidR="00623B86" w:rsidRPr="00275641" w:rsidRDefault="00623B86" w:rsidP="00D0467C">
      <w:pPr>
        <w:pStyle w:val="H6"/>
      </w:pPr>
      <w:bookmarkStart w:id="1470" w:name="_Toc13832344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70"/>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6F493A">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6F493A">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6F493A">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6F493A">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6F493A">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6F493A">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6F493A">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6F493A">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6F493A">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6F493A">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D0467C">
      <w:pPr>
        <w:pStyle w:val="H6"/>
        <w:rPr>
          <w:lang w:eastAsia="zh-CN"/>
        </w:rPr>
      </w:pPr>
      <w:bookmarkStart w:id="1471" w:name="_Toc13832344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71"/>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6F493A">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6F493A">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6F493A">
            <w:pPr>
              <w:pStyle w:val="TAH"/>
            </w:pPr>
            <w:r w:rsidRPr="00215D3C">
              <w:t>S</w:t>
            </w:r>
          </w:p>
        </w:tc>
      </w:tr>
      <w:tr w:rsidR="00623B86" w:rsidRPr="00D57462" w14:paraId="58558FBF" w14:textId="77777777" w:rsidTr="006F493A">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6F493A">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6F493A">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6F493A">
            <w:pPr>
              <w:pStyle w:val="TAL"/>
              <w:jc w:val="center"/>
              <w:rPr>
                <w:rFonts w:cs="Arial"/>
                <w:szCs w:val="18"/>
              </w:rPr>
            </w:pPr>
            <w:r>
              <w:rPr>
                <w:rFonts w:cs="Arial"/>
                <w:szCs w:val="18"/>
              </w:rPr>
              <w:t>M</w:t>
            </w:r>
          </w:p>
        </w:tc>
      </w:tr>
      <w:tr w:rsidR="00623B86" w:rsidRPr="00215D3C" w14:paraId="658162FE" w14:textId="77777777" w:rsidTr="006F493A">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6F493A">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6F493A">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6F493A">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D0467C">
      <w:pPr>
        <w:pStyle w:val="H6"/>
        <w:rPr>
          <w:lang w:eastAsia="zh-CN"/>
        </w:rPr>
      </w:pPr>
      <w:bookmarkStart w:id="1472" w:name="_Toc13832344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72"/>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6F493A">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6F493A">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6F493A">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6F493A">
            <w:pPr>
              <w:pStyle w:val="TAH"/>
            </w:pPr>
            <w:r w:rsidRPr="00215D3C">
              <w:t>S</w:t>
            </w:r>
          </w:p>
        </w:tc>
      </w:tr>
      <w:tr w:rsidR="00623B86" w:rsidRPr="00215D3C" w14:paraId="3EA062ED" w14:textId="77777777" w:rsidTr="006F493A">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6F493A">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6F493A">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6F493A">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6F493A">
            <w:pPr>
              <w:pStyle w:val="TAL"/>
              <w:jc w:val="center"/>
              <w:rPr>
                <w:rFonts w:cs="Arial"/>
                <w:szCs w:val="18"/>
              </w:rPr>
            </w:pPr>
            <w:r w:rsidRPr="00215D3C">
              <w:rPr>
                <w:rFonts w:cs="Arial"/>
                <w:szCs w:val="18"/>
              </w:rPr>
              <w:t>M</w:t>
            </w:r>
          </w:p>
        </w:tc>
      </w:tr>
      <w:tr w:rsidR="00623B86" w:rsidRPr="00215D3C" w14:paraId="20AA1588" w14:textId="77777777" w:rsidTr="006F493A">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6F493A">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6F493A">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6F493A">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6F493A">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D0467C">
      <w:pPr>
        <w:pStyle w:val="H6"/>
        <w:rPr>
          <w:lang w:val="en-US"/>
        </w:rPr>
      </w:pPr>
      <w:bookmarkStart w:id="1473" w:name="_Toc138323447"/>
      <w:r w:rsidRPr="007B5E64">
        <w:rPr>
          <w:lang w:val="en-US" w:eastAsia="zh-CN"/>
        </w:rPr>
        <w:lastRenderedPageBreak/>
        <w:t>12.1.1.4.1a.</w:t>
      </w:r>
      <w:r>
        <w:rPr>
          <w:lang w:val="en-US" w:eastAsia="zh-CN"/>
        </w:rPr>
        <w:t>4</w:t>
      </w:r>
      <w:r w:rsidRPr="007B5E64">
        <w:rPr>
          <w:lang w:val="en-US"/>
        </w:rPr>
        <w:tab/>
        <w:t>Type MoiChange</w:t>
      </w:r>
      <w:bookmarkEnd w:id="147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6F493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6F493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6F493A">
            <w:pPr>
              <w:pStyle w:val="TAH"/>
            </w:pPr>
            <w:r w:rsidRPr="00215D3C">
              <w:t>S</w:t>
            </w:r>
          </w:p>
        </w:tc>
      </w:tr>
      <w:tr w:rsidR="00623B86" w:rsidRPr="00215D3C" w14:paraId="114082F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6F493A">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6F493A">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6F493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6F493A">
            <w:pPr>
              <w:pStyle w:val="TAL"/>
              <w:jc w:val="center"/>
            </w:pPr>
            <w:r>
              <w:t>M</w:t>
            </w:r>
          </w:p>
        </w:tc>
      </w:tr>
      <w:tr w:rsidR="00623B86" w:rsidRPr="00215D3C" w14:paraId="45BF623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6F493A">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6F493A">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6F493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6F493A">
            <w:pPr>
              <w:pStyle w:val="TAL"/>
              <w:jc w:val="center"/>
            </w:pPr>
            <w:r>
              <w:rPr>
                <w:szCs w:val="18"/>
                <w:lang w:eastAsia="zh-CN"/>
              </w:rPr>
              <w:t>O</w:t>
            </w:r>
          </w:p>
        </w:tc>
      </w:tr>
      <w:tr w:rsidR="00623B86" w:rsidRPr="00215D3C" w14:paraId="3417E8B9"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6F493A">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6F493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6F493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6F493A">
            <w:pPr>
              <w:pStyle w:val="TAL"/>
              <w:jc w:val="center"/>
            </w:pPr>
            <w:r>
              <w:rPr>
                <w:szCs w:val="18"/>
                <w:lang w:eastAsia="zh-CN"/>
              </w:rPr>
              <w:t>O</w:t>
            </w:r>
          </w:p>
        </w:tc>
      </w:tr>
      <w:tr w:rsidR="00623B86" w:rsidRPr="00215D3C" w14:paraId="5B2394C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6F493A">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6F493A">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6F493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6F493A">
            <w:pPr>
              <w:pStyle w:val="TAL"/>
              <w:jc w:val="center"/>
            </w:pPr>
            <w:r>
              <w:rPr>
                <w:szCs w:val="18"/>
                <w:lang w:eastAsia="zh-CN"/>
              </w:rPr>
              <w:t>O</w:t>
            </w:r>
          </w:p>
        </w:tc>
      </w:tr>
      <w:tr w:rsidR="00623B86" w:rsidRPr="00215D3C" w14:paraId="067A34CE"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6F493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6F493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6F493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6F493A">
            <w:pPr>
              <w:pStyle w:val="TAL"/>
              <w:jc w:val="center"/>
            </w:pPr>
            <w:r>
              <w:rPr>
                <w:rFonts w:cs="Arial"/>
                <w:szCs w:val="18"/>
              </w:rPr>
              <w:t>M</w:t>
            </w:r>
          </w:p>
        </w:tc>
      </w:tr>
      <w:tr w:rsidR="00623B86" w:rsidRPr="00215D3C" w14:paraId="5DCA3FA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6F493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6F493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6F493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6F493A">
            <w:pPr>
              <w:pStyle w:val="TAL"/>
              <w:jc w:val="center"/>
              <w:rPr>
                <w:rFonts w:cs="Arial"/>
                <w:szCs w:val="18"/>
              </w:rPr>
            </w:pPr>
            <w:r>
              <w:rPr>
                <w:rFonts w:cs="Arial"/>
                <w:szCs w:val="18"/>
              </w:rPr>
              <w:t>M</w:t>
            </w:r>
          </w:p>
        </w:tc>
      </w:tr>
      <w:tr w:rsidR="00623B86" w:rsidRPr="00215D3C" w14:paraId="734E8C0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6F493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6F493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6F493A">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6F493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6F493A">
            <w:pPr>
              <w:pStyle w:val="TAL"/>
              <w:jc w:val="center"/>
              <w:rPr>
                <w:rFonts w:cs="Arial"/>
                <w:szCs w:val="18"/>
              </w:rPr>
            </w:pPr>
            <w:r>
              <w:rPr>
                <w:rFonts w:cs="Arial"/>
                <w:szCs w:val="18"/>
              </w:rPr>
              <w:t>CM</w:t>
            </w:r>
          </w:p>
        </w:tc>
      </w:tr>
      <w:tr w:rsidR="00623B86" w:rsidRPr="00215D3C" w14:paraId="0AE985F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6F493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6F493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6F493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6F493A">
            <w:pPr>
              <w:pStyle w:val="TAL"/>
              <w:jc w:val="center"/>
            </w:pPr>
            <w:r>
              <w:rPr>
                <w:rFonts w:cs="Arial"/>
                <w:szCs w:val="18"/>
              </w:rPr>
              <w:t>M</w:t>
            </w:r>
          </w:p>
        </w:tc>
      </w:tr>
      <w:tr w:rsidR="00623B86" w:rsidRPr="00215D3C" w14:paraId="4B7E4C71"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6F493A">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6F493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6F493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6F493A">
            <w:pPr>
              <w:pStyle w:val="TAL"/>
              <w:jc w:val="center"/>
              <w:rPr>
                <w:rFonts w:cs="Arial"/>
                <w:szCs w:val="18"/>
              </w:rPr>
            </w:pPr>
            <w:r>
              <w:rPr>
                <w:rFonts w:cs="Arial"/>
                <w:szCs w:val="18"/>
              </w:rPr>
              <w:t>O</w:t>
            </w:r>
          </w:p>
        </w:tc>
      </w:tr>
    </w:tbl>
    <w:p w14:paraId="47475A07" w14:textId="77777777" w:rsidR="00623B86" w:rsidRPr="00D0467C" w:rsidRDefault="00623B86" w:rsidP="00D0467C"/>
    <w:p w14:paraId="17559A42" w14:textId="77777777" w:rsidR="00623B86" w:rsidRPr="00D0467C" w:rsidRDefault="00623B86" w:rsidP="00D0467C">
      <w:r w:rsidRPr="00D0467C">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Pr="00D0467C" w:rsidRDefault="00623B86" w:rsidP="00D0467C">
      <w:r w:rsidRPr="00D0467C">
        <w:t>The "oldValue" is an optional extension for "notifyMOIChanges" allowing to report also the value that the attribute had before replacing the value with the new value, that is contained in "value".</w:t>
      </w:r>
    </w:p>
    <w:p w14:paraId="3987E316" w14:textId="77777777" w:rsidR="00623B86" w:rsidRPr="00D0467C" w:rsidRDefault="00623B86" w:rsidP="00D0467C">
      <w:r w:rsidRPr="00D0467C">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59F49F3" w14:textId="77777777" w:rsidR="00D0467C" w:rsidRDefault="00D0467C" w:rsidP="00D0467C"/>
    <w:p w14:paraId="00DAB11D" w14:textId="4277B674" w:rsidR="00623B86" w:rsidRPr="00D0467C" w:rsidRDefault="00623B86" w:rsidP="00D0467C">
      <w:r w:rsidRPr="00D0467C">
        <w:t>The following example reports the deletion of that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6E2C7686" w14:textId="77777777" w:rsidR="00D0467C" w:rsidRDefault="00D0467C" w:rsidP="00D0467C"/>
    <w:p w14:paraId="495C66B0" w14:textId="118D20B5" w:rsidR="00623B86" w:rsidRPr="00D0467C" w:rsidRDefault="00623B86" w:rsidP="00D0467C">
      <w:r w:rsidRPr="00D0467C">
        <w:lastRenderedPageBreak/>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23232BAE" w14:textId="77777777" w:rsidR="00D0467C" w:rsidRDefault="00D0467C" w:rsidP="00D0467C"/>
    <w:p w14:paraId="4BE80477" w14:textId="2243EE8C" w:rsidR="00623B86" w:rsidRPr="00D0467C" w:rsidRDefault="00623B86" w:rsidP="00D0467C">
      <w:r w:rsidRPr="00D0467C">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108E500" w14:textId="77777777" w:rsidR="00D0467C" w:rsidRDefault="00D0467C" w:rsidP="00D0467C"/>
    <w:p w14:paraId="4D30C1CC" w14:textId="2E6703C8" w:rsidR="00623B86" w:rsidRPr="00D0467C" w:rsidRDefault="00623B86" w:rsidP="00D0467C">
      <w:r w:rsidRPr="00D0467C">
        <w:t>The following example reports a value change for the simple attribute "attrA".</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6E8CFE6F" w14:textId="77777777" w:rsidR="00D0467C" w:rsidRDefault="00D0467C" w:rsidP="00D0467C"/>
    <w:p w14:paraId="74AE2533" w14:textId="6D86FC61" w:rsidR="00623B86" w:rsidRPr="00D0467C" w:rsidRDefault="00623B86" w:rsidP="00D0467C">
      <w:r w:rsidRPr="00D0467C">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0B3AB231" w14:textId="77777777" w:rsidR="00D0467C" w:rsidRDefault="00D0467C" w:rsidP="00D0467C"/>
    <w:p w14:paraId="33A4D639" w14:textId="3579583B" w:rsidR="00623B86" w:rsidRPr="00D0467C" w:rsidRDefault="00623B86" w:rsidP="00D0467C">
      <w:r w:rsidRPr="00D0467C">
        <w:t>The following example reports a value change for the complex attribute "attrB".</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1D460C00" w14:textId="77777777" w:rsidR="00D0467C" w:rsidRDefault="00D0467C" w:rsidP="00D0467C"/>
    <w:p w14:paraId="7696989C" w14:textId="5E19C276" w:rsidR="00623B86" w:rsidRPr="00D0467C" w:rsidRDefault="00623B86" w:rsidP="00D0467C">
      <w:r w:rsidRPr="00D0467C">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CE26D9B" w14:textId="77777777" w:rsidR="00D0467C" w:rsidRDefault="00D0467C" w:rsidP="00D0467C"/>
    <w:p w14:paraId="3B492079" w14:textId="2BF54EF2" w:rsidR="00623B86" w:rsidRPr="00D0467C" w:rsidRDefault="00623B86" w:rsidP="00D0467C">
      <w:r w:rsidRPr="00D0467C">
        <w:lastRenderedPageBreak/>
        <w:t>Note the operation "replace" has replace semantics and not merge semantics. The following notification reports the value change of the attribute field "attrB:subAttrB1" to "def" and the deletion of the attribute field "attrB:subAttrB2".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38B6EE8C" w14:textId="77777777" w:rsidR="00D0467C" w:rsidRDefault="00D0467C" w:rsidP="00D0467C"/>
    <w:p w14:paraId="297E181B" w14:textId="5E9C996E" w:rsidR="00623B86" w:rsidRPr="00D0467C" w:rsidRDefault="00623B86" w:rsidP="00D0467C">
      <w:r w:rsidRPr="00D0467C">
        <w:t>The value change of the attribute field "attrA:subAttrB1"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57F67974" w14:textId="77777777" w:rsidR="00D0467C" w:rsidRDefault="00D0467C" w:rsidP="00D0467C"/>
    <w:p w14:paraId="013BA42E" w14:textId="37050DFD" w:rsidR="00623B86" w:rsidRPr="00D0467C" w:rsidRDefault="00623B86" w:rsidP="00D0467C">
      <w:r w:rsidRPr="00D0467C">
        <w:t>Assume "attrD" is a JSON array with simple elements, then the creation of this multi-valued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5AFBB048" w14:textId="77777777" w:rsidR="00D0467C" w:rsidRDefault="00D0467C" w:rsidP="00D0467C"/>
    <w:p w14:paraId="11CB48CB" w14:textId="3070305A" w:rsidR="00623B86" w:rsidRPr="00D0467C" w:rsidRDefault="00623B86" w:rsidP="00D0467C">
      <w:r w:rsidRPr="00D0467C">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232EFF5B" w14:textId="77777777" w:rsidR="00D0467C" w:rsidRDefault="00D0467C" w:rsidP="00D0467C"/>
    <w:p w14:paraId="4543C026" w14:textId="25D2CDD4" w:rsidR="00623B86" w:rsidRPr="00D0467C" w:rsidRDefault="00623B86" w:rsidP="00D0467C">
      <w:r w:rsidRPr="00D0467C">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67F025B7" w14:textId="77777777" w:rsidR="00D0467C" w:rsidRDefault="00D0467C" w:rsidP="00D0467C"/>
    <w:p w14:paraId="0978CED0" w14:textId="7E5A4403" w:rsidR="00623B86" w:rsidRPr="00D0467C" w:rsidRDefault="00623B86" w:rsidP="00D0467C">
      <w:r w:rsidRPr="00D0467C">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55EE749F" w14:textId="77777777" w:rsidR="00D0467C" w:rsidRDefault="00D0467C" w:rsidP="00D0467C"/>
    <w:p w14:paraId="412CE5D9" w14:textId="56B76D71" w:rsidR="00623B86" w:rsidRPr="00D0467C" w:rsidRDefault="00623B86" w:rsidP="00D0467C">
      <w:r w:rsidRPr="00D0467C">
        <w:lastRenderedPageBreak/>
        <w:t>Note the array index of the second item is "1".</w:t>
      </w:r>
    </w:p>
    <w:p w14:paraId="727A9B82" w14:textId="77777777" w:rsidR="00623B86" w:rsidRPr="00D0467C" w:rsidRDefault="00623B86" w:rsidP="00D0467C">
      <w:r w:rsidRPr="00D0467C">
        <w:t>Assume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74" w:name="_Hlk102406443"/>
      <w:r w:rsidRPr="00366EA3">
        <w:rPr>
          <w:lang w:val="fr-FR"/>
        </w:rPr>
        <w:t>subItemD2: abc</w:t>
      </w:r>
      <w:bookmarkEnd w:id="1474"/>
      <w:r w:rsidRPr="00366EA3">
        <w:rPr>
          <w:lang w:val="fr-FR"/>
        </w:rPr>
        <w:t>}, {subItemE1: 21, subItemE2: def}, {subItemE1: 31, subItemE2": ghi}.</w:t>
      </w:r>
    </w:p>
    <w:p w14:paraId="409B104A" w14:textId="77777777" w:rsidR="00D0467C" w:rsidRDefault="00D0467C" w:rsidP="00D0467C"/>
    <w:p w14:paraId="50EAB1A5" w14:textId="59E851E8" w:rsidR="00623B86" w:rsidRPr="00D0467C" w:rsidRDefault="00623B86" w:rsidP="00D0467C">
      <w:r w:rsidRPr="00D0467C">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0D043CB" w14:textId="77777777" w:rsidR="00D0467C" w:rsidRDefault="00D0467C" w:rsidP="00D0467C"/>
    <w:p w14:paraId="68F6BA6B" w14:textId="1BB318EF" w:rsidR="00623B86" w:rsidRPr="00D0467C" w:rsidRDefault="00623B86" w:rsidP="00D0467C">
      <w:r w:rsidRPr="00D0467C">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Pr="00D0467C" w:rsidRDefault="00623B86" w:rsidP="00D0467C">
      <w:r w:rsidRPr="00D0467C">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3B406F08" w14:textId="77777777" w:rsidR="00D0467C" w:rsidRDefault="00D0467C" w:rsidP="00D0467C"/>
    <w:p w14:paraId="773E378E" w14:textId="75438B35" w:rsidR="00623B86" w:rsidRPr="00D0467C" w:rsidRDefault="00623B86" w:rsidP="00D0467C">
      <w:r w:rsidRPr="00D0467C">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Pr="00D0467C" w:rsidRDefault="00455BC6" w:rsidP="00D0467C">
      <w:bookmarkStart w:id="1475" w:name="_Toc138323448"/>
      <w:bookmarkStart w:id="1476" w:name="_Hlk54622953"/>
      <w:r w:rsidRPr="00D0467C">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6F493A">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"href": "http://example.com/3gpp",</w:t>
            </w:r>
          </w:p>
          <w:p w14:paraId="5E3FE62B" w14:textId="77777777" w:rsidR="006405E3" w:rsidRDefault="006405E3" w:rsidP="006405E3">
            <w:pPr>
              <w:pStyle w:val="PL"/>
            </w:pPr>
            <w:r>
              <w:t xml:space="preserve">  "notificationId": 123456789,</w:t>
            </w:r>
          </w:p>
          <w:p w14:paraId="546DD8B6" w14:textId="77777777" w:rsidR="006405E3" w:rsidRDefault="006405E3" w:rsidP="006405E3">
            <w:pPr>
              <w:pStyle w:val="PL"/>
            </w:pPr>
            <w:r>
              <w:t xml:space="preserve">  "notificationType": "</w:t>
            </w:r>
            <w:r>
              <w:rPr>
                <w:lang w:val="en-US"/>
              </w:rPr>
              <w:t>notifyMOIChanges</w:t>
            </w:r>
            <w:r>
              <w:t>",</w:t>
            </w:r>
          </w:p>
          <w:p w14:paraId="151F96D6" w14:textId="77777777" w:rsidR="006405E3" w:rsidRDefault="006405E3" w:rsidP="006405E3">
            <w:pPr>
              <w:pStyle w:val="PL"/>
            </w:pPr>
            <w:r>
              <w:t xml:space="preserve">  "eventTime": "2019-08-06T16:50:26-08:00",</w:t>
            </w:r>
          </w:p>
          <w:p w14:paraId="77EA459D" w14:textId="77777777" w:rsidR="006405E3" w:rsidRDefault="006405E3" w:rsidP="006405E3">
            <w:pPr>
              <w:pStyle w:val="PL"/>
            </w:pPr>
            <w:r>
              <w:t xml:space="preserve">  "systemDN":"DC=example.com,ManagedElement=ME1,MnsAgent=MA1",</w:t>
            </w:r>
          </w:p>
          <w:p w14:paraId="717D88E0" w14:textId="77777777" w:rsidR="006405E3" w:rsidRDefault="006405E3" w:rsidP="006405E3">
            <w:pPr>
              <w:pStyle w:val="PL"/>
            </w:pPr>
            <w:r>
              <w:t xml:space="preserve">  "sequenceNo": "123",</w:t>
            </w:r>
          </w:p>
          <w:p w14:paraId="77F8E87E" w14:textId="77777777" w:rsidR="006405E3" w:rsidRDefault="006405E3" w:rsidP="006405E3">
            <w:pPr>
              <w:pStyle w:val="PL"/>
            </w:pPr>
            <w:r>
              <w:t xml:space="preserve">  "subscriptionId":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"moiChanges":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"notificationId":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"attrA": "newValueAttrA",</w:t>
            </w:r>
          </w:p>
          <w:p w14:paraId="38105DD3" w14:textId="77777777" w:rsidR="006405E3" w:rsidRDefault="006405E3" w:rsidP="006405E3">
            <w:pPr>
              <w:pStyle w:val="PL"/>
            </w:pPr>
            <w:r>
              <w:t xml:space="preserve">        "attrB": "newValueAttrB"</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018FFCAC" w14:textId="77777777" w:rsidR="00D0467C" w:rsidRDefault="00D0467C" w:rsidP="00D0467C"/>
    <w:p w14:paraId="13A3A83D" w14:textId="45023AA1" w:rsidR="00455BC6" w:rsidRPr="00D0467C" w:rsidRDefault="00455BC6" w:rsidP="00D0467C">
      <w:r w:rsidRPr="00D0467C">
        <w:t>Note that clause 4.3 of IETF RFC 6902 [</w:t>
      </w:r>
      <w:r w:rsidR="00DC0C8E" w:rsidRPr="00D0467C">
        <w:t>36</w:t>
      </w:r>
      <w:r w:rsidRPr="00D0467C">
        <w:t xml:space="preserve">] does not consider it as an error if an attribute value is replaced with exactly the same value. For that reason, it would not be an error if in the example above an attribute value is included in the </w:t>
      </w:r>
      <w:r w:rsidRPr="00D0467C">
        <w:lastRenderedPageBreak/>
        <w:t>"value"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6F493A">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"href": "http://example.com/3gpp",</w:t>
            </w:r>
          </w:p>
          <w:p w14:paraId="24D6548E" w14:textId="77777777" w:rsidR="00147527" w:rsidRDefault="00147527" w:rsidP="00147527">
            <w:pPr>
              <w:pStyle w:val="PL"/>
            </w:pPr>
            <w:r>
              <w:t xml:space="preserve">  "notificationId": 123456789,</w:t>
            </w:r>
          </w:p>
          <w:p w14:paraId="4D769E4E" w14:textId="77777777" w:rsidR="00147527" w:rsidRDefault="00147527" w:rsidP="00147527">
            <w:pPr>
              <w:pStyle w:val="PL"/>
            </w:pPr>
            <w:r>
              <w:t xml:space="preserve">  "notificationType": "</w:t>
            </w:r>
            <w:r>
              <w:rPr>
                <w:lang w:val="en-US"/>
              </w:rPr>
              <w:t>notifyMOIChanges</w:t>
            </w:r>
            <w:r>
              <w:t>",</w:t>
            </w:r>
          </w:p>
          <w:p w14:paraId="5AA4048E" w14:textId="77777777" w:rsidR="00147527" w:rsidRDefault="00147527" w:rsidP="00147527">
            <w:pPr>
              <w:pStyle w:val="PL"/>
            </w:pPr>
            <w:r>
              <w:t xml:space="preserve">  "eventTime": "2019-08-06T16:50:26-08:00",</w:t>
            </w:r>
          </w:p>
          <w:p w14:paraId="614F9CD7" w14:textId="77777777" w:rsidR="00147527" w:rsidRDefault="00147527" w:rsidP="00147527">
            <w:pPr>
              <w:pStyle w:val="PL"/>
            </w:pPr>
            <w:r>
              <w:t xml:space="preserve">  "systemDN":"DC=example.com,ManagedElement=ME1,MnsAgent=MA1",</w:t>
            </w:r>
          </w:p>
          <w:p w14:paraId="4640DB77" w14:textId="77777777" w:rsidR="00147527" w:rsidRDefault="00147527" w:rsidP="00147527">
            <w:pPr>
              <w:pStyle w:val="PL"/>
            </w:pPr>
            <w:r>
              <w:t xml:space="preserve">  "sequenceNo": "123",</w:t>
            </w:r>
          </w:p>
          <w:p w14:paraId="41304BA2" w14:textId="77777777" w:rsidR="00147527" w:rsidRDefault="00147527" w:rsidP="00147527">
            <w:pPr>
              <w:pStyle w:val="PL"/>
            </w:pPr>
            <w:r>
              <w:t xml:space="preserve">  "subscriptionId":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"moiChanges":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"notificationId":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"attrA": "newValueAttrA",</w:t>
            </w:r>
          </w:p>
          <w:p w14:paraId="1CC746BA" w14:textId="77777777" w:rsidR="00147527" w:rsidRDefault="00147527" w:rsidP="00147527">
            <w:pPr>
              <w:pStyle w:val="PL"/>
            </w:pPr>
            <w:r>
              <w:t xml:space="preserve">        "attrB": "oldValueAttrB"</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t>}</w:t>
            </w:r>
          </w:p>
        </w:tc>
      </w:tr>
    </w:tbl>
    <w:p w14:paraId="7FDA3A9B" w14:textId="77777777" w:rsidR="00D0467C" w:rsidRDefault="00D0467C" w:rsidP="00D0467C"/>
    <w:p w14:paraId="173F3AAD" w14:textId="2A00E83D" w:rsidR="00455BC6" w:rsidRPr="00D0467C" w:rsidRDefault="00455BC6" w:rsidP="00D0467C">
      <w:r w:rsidRPr="00D0467C">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6F493A">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"href": "http://example.com/3gpp",</w:t>
            </w:r>
          </w:p>
          <w:p w14:paraId="379B50BD" w14:textId="77777777" w:rsidR="00460421" w:rsidRDefault="00460421" w:rsidP="00460421">
            <w:pPr>
              <w:pStyle w:val="PL"/>
            </w:pPr>
            <w:r>
              <w:t xml:space="preserve">  "notificationId": 123456789,</w:t>
            </w:r>
          </w:p>
          <w:p w14:paraId="5C7534B5" w14:textId="77777777" w:rsidR="00460421" w:rsidRDefault="00460421" w:rsidP="00460421">
            <w:pPr>
              <w:pStyle w:val="PL"/>
            </w:pPr>
            <w:r>
              <w:t xml:space="preserve">  "notificationType": "</w:t>
            </w:r>
            <w:r>
              <w:rPr>
                <w:lang w:val="en-US"/>
              </w:rPr>
              <w:t>notifyMOIChanges</w:t>
            </w:r>
            <w:r>
              <w:t>",</w:t>
            </w:r>
          </w:p>
          <w:p w14:paraId="1773D9A0" w14:textId="77777777" w:rsidR="00460421" w:rsidRDefault="00460421" w:rsidP="00460421">
            <w:pPr>
              <w:pStyle w:val="PL"/>
            </w:pPr>
            <w:r>
              <w:t xml:space="preserve">  "eventTime": "2019-08-06T16:50:26-08:00",</w:t>
            </w:r>
          </w:p>
          <w:p w14:paraId="527088BE" w14:textId="77777777" w:rsidR="00460421" w:rsidRDefault="00460421" w:rsidP="00460421">
            <w:pPr>
              <w:pStyle w:val="PL"/>
            </w:pPr>
            <w:r>
              <w:t xml:space="preserve">  "systemDN":"DC=example.com,ManagedElement=ME1,MnsAgent=MA1",</w:t>
            </w:r>
          </w:p>
          <w:p w14:paraId="423AD503" w14:textId="77777777" w:rsidR="00460421" w:rsidRDefault="00460421" w:rsidP="00460421">
            <w:pPr>
              <w:pStyle w:val="PL"/>
            </w:pPr>
            <w:r>
              <w:t xml:space="preserve">  "sequenceNo": "123",</w:t>
            </w:r>
          </w:p>
          <w:p w14:paraId="660AB4D2" w14:textId="77777777" w:rsidR="00460421" w:rsidRDefault="00460421" w:rsidP="00460421">
            <w:pPr>
              <w:pStyle w:val="PL"/>
            </w:pPr>
            <w:r>
              <w:t xml:space="preserve">  "subscriptionId":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"moiChanges":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"notificationId":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"attrA": "newValueAttrA",</w:t>
            </w:r>
          </w:p>
          <w:p w14:paraId="28A38C82" w14:textId="77777777" w:rsidR="00460421" w:rsidRDefault="00460421" w:rsidP="00460421">
            <w:pPr>
              <w:pStyle w:val="PL"/>
            </w:pPr>
            <w:r>
              <w:t xml:space="preserve">        "attrB": "oldValueAttrB"</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"oldValue": {</w:t>
            </w:r>
          </w:p>
          <w:p w14:paraId="022BF9F1" w14:textId="77777777" w:rsidR="00460421" w:rsidRDefault="00460421" w:rsidP="00460421">
            <w:pPr>
              <w:pStyle w:val="PL"/>
            </w:pPr>
            <w:r>
              <w:t xml:space="preserve">        "attrA": "oldValueAttrA",</w:t>
            </w:r>
          </w:p>
          <w:p w14:paraId="6C204905" w14:textId="77777777" w:rsidR="00460421" w:rsidRDefault="00460421" w:rsidP="00460421">
            <w:pPr>
              <w:pStyle w:val="PL"/>
            </w:pPr>
            <w:r>
              <w:t xml:space="preserve">        "attrB": "oldValueAttrB"</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Pr="00D0467C" w:rsidRDefault="00455BC6" w:rsidP="00D0467C"/>
    <w:p w14:paraId="5BA98E43" w14:textId="77777777" w:rsidR="00623B86" w:rsidRPr="00215D3C" w:rsidRDefault="00623B86" w:rsidP="00D0467C">
      <w:pPr>
        <w:pStyle w:val="H6"/>
        <w:rPr>
          <w:lang w:eastAsia="zh-CN"/>
        </w:rPr>
      </w:pPr>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75"/>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sequenceNo</w:t>
            </w:r>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subscriptionId</w:t>
            </w:r>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476"/>
    </w:tbl>
    <w:p w14:paraId="48031CE5" w14:textId="77777777" w:rsidR="00623B86" w:rsidRPr="00D0467C" w:rsidRDefault="00623B86" w:rsidP="00D0467C"/>
    <w:p w14:paraId="3A78556C" w14:textId="77777777" w:rsidR="00623B86" w:rsidRPr="00D0467C" w:rsidRDefault="00623B86" w:rsidP="00D0467C">
      <w:r w:rsidRPr="00D0467C">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6F493A">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477"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"href": "http://example.com/ManagedElement=ME1/ClassA=CA1",</w:t>
            </w:r>
          </w:p>
          <w:p w14:paraId="2DAAA7F4" w14:textId="77777777" w:rsidR="00BC20B1" w:rsidRDefault="00BC20B1" w:rsidP="00BC20B1">
            <w:pPr>
              <w:pStyle w:val="PL"/>
            </w:pPr>
            <w:r>
              <w:t xml:space="preserve">  "notificationId": 123456789,</w:t>
            </w:r>
          </w:p>
          <w:p w14:paraId="06F9FF9B" w14:textId="77777777" w:rsidR="00BC20B1" w:rsidRDefault="00BC20B1" w:rsidP="00BC20B1">
            <w:pPr>
              <w:pStyle w:val="PL"/>
            </w:pPr>
            <w:r>
              <w:t xml:space="preserve">  "notificationType": "notifyMOICreation",</w:t>
            </w:r>
          </w:p>
          <w:p w14:paraId="3FCF871E" w14:textId="77777777" w:rsidR="00BC20B1" w:rsidRDefault="00BC20B1" w:rsidP="00BC20B1">
            <w:pPr>
              <w:pStyle w:val="PL"/>
            </w:pPr>
            <w:r>
              <w:t xml:space="preserve">  "eventTime": "2019-08-06T16:50:26-08:00",</w:t>
            </w:r>
          </w:p>
          <w:p w14:paraId="177F7161" w14:textId="77777777" w:rsidR="00BC20B1" w:rsidRDefault="00BC20B1" w:rsidP="00BC20B1">
            <w:pPr>
              <w:pStyle w:val="PL"/>
            </w:pPr>
            <w:r>
              <w:t xml:space="preserve">  "systemDN":"DC=example.com,ManagedElement=ME1,MnsAgent=MA1",</w:t>
            </w:r>
          </w:p>
          <w:p w14:paraId="0F2D43CC" w14:textId="77777777" w:rsidR="00BC20B1" w:rsidRDefault="00BC20B1" w:rsidP="00BC20B1">
            <w:pPr>
              <w:pStyle w:val="PL"/>
            </w:pPr>
            <w:r>
              <w:t xml:space="preserve">  "sequenceNo": "123",</w:t>
            </w:r>
          </w:p>
          <w:p w14:paraId="568EAD5E" w14:textId="77777777" w:rsidR="00BC20B1" w:rsidRDefault="00BC20B1" w:rsidP="00BC20B1">
            <w:pPr>
              <w:pStyle w:val="PL"/>
            </w:pPr>
            <w:r>
              <w:t xml:space="preserve">  "subscriptionId":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"attributeList":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"attrA": "valueAttrA",</w:t>
            </w:r>
          </w:p>
          <w:p w14:paraId="663EF1D0" w14:textId="77777777" w:rsidR="00BC20B1" w:rsidRPr="00D03588" w:rsidRDefault="00BC20B1" w:rsidP="00BC20B1">
            <w:pPr>
              <w:pStyle w:val="PL"/>
              <w:rPr>
                <w:lang w:val="fr-FR"/>
              </w:rPr>
            </w:pPr>
            <w:r w:rsidRPr="00D03588">
              <w:rPr>
                <w:lang w:val="fr-FR"/>
              </w:rPr>
              <w:t xml:space="preserve">      "attrB": "valueAttrB"</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bookmarkEnd w:id="1477"/>
    </w:tbl>
    <w:p w14:paraId="344DEC7E" w14:textId="77777777" w:rsidR="00D0467C" w:rsidRDefault="00D0467C" w:rsidP="00D0467C"/>
    <w:p w14:paraId="21160087" w14:textId="1D2F2292" w:rsidR="00623B86" w:rsidRPr="00D0467C" w:rsidRDefault="00623B86" w:rsidP="00D0467C">
      <w:r w:rsidRPr="00D0467C">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6F493A">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478"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"href": "http://example.com/ManagedElement=ME1/ClassA=CA1",</w:t>
            </w:r>
          </w:p>
          <w:p w14:paraId="5D0B7304" w14:textId="77777777" w:rsidR="00A606B6" w:rsidRDefault="00A606B6" w:rsidP="00A606B6">
            <w:pPr>
              <w:pStyle w:val="PL"/>
            </w:pPr>
            <w:r>
              <w:t xml:space="preserve">  "notificationId": 123456789,</w:t>
            </w:r>
          </w:p>
          <w:p w14:paraId="1B484C21" w14:textId="77777777" w:rsidR="00A606B6" w:rsidRDefault="00A606B6" w:rsidP="00A606B6">
            <w:pPr>
              <w:pStyle w:val="PL"/>
            </w:pPr>
            <w:r>
              <w:t xml:space="preserve">  "notificationType": "notifyMOICreation",</w:t>
            </w:r>
          </w:p>
          <w:p w14:paraId="3F9D4224" w14:textId="77777777" w:rsidR="00A606B6" w:rsidRDefault="00A606B6" w:rsidP="00A606B6">
            <w:pPr>
              <w:pStyle w:val="PL"/>
            </w:pPr>
            <w:r>
              <w:t xml:space="preserve">  "eventTime": "2019-08-06T16:50:26-08:00",</w:t>
            </w:r>
          </w:p>
          <w:p w14:paraId="0EFF22BE" w14:textId="77777777" w:rsidR="00A606B6" w:rsidRDefault="00A606B6" w:rsidP="00A606B6">
            <w:pPr>
              <w:pStyle w:val="PL"/>
            </w:pPr>
            <w:r>
              <w:t xml:space="preserve">  "systemDN":"DC=example.com,ManagedElement=ME1,MnsAgent=MA1",</w:t>
            </w:r>
          </w:p>
          <w:p w14:paraId="6CE48752" w14:textId="77777777" w:rsidR="00A606B6" w:rsidRDefault="00A606B6" w:rsidP="00A606B6">
            <w:pPr>
              <w:pStyle w:val="PL"/>
            </w:pPr>
            <w:r>
              <w:t xml:space="preserve">  "sequenceNo": "123",</w:t>
            </w:r>
          </w:p>
          <w:p w14:paraId="16284CC1" w14:textId="77777777" w:rsidR="00A606B6" w:rsidRDefault="00A606B6" w:rsidP="00A606B6">
            <w:pPr>
              <w:pStyle w:val="PL"/>
            </w:pPr>
            <w:r>
              <w:t xml:space="preserve">  "subscriptionId":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"attributeList":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478"/>
    </w:tbl>
    <w:p w14:paraId="23E969A5" w14:textId="77777777" w:rsidR="00623B86" w:rsidRPr="00D0467C" w:rsidRDefault="00623B86" w:rsidP="00D0467C"/>
    <w:p w14:paraId="4C869BA2" w14:textId="77777777" w:rsidR="00623B86" w:rsidRPr="00215D3C" w:rsidRDefault="00623B86" w:rsidP="00D0467C">
      <w:pPr>
        <w:pStyle w:val="H6"/>
        <w:rPr>
          <w:lang w:eastAsia="zh-CN"/>
        </w:rPr>
      </w:pPr>
      <w:bookmarkStart w:id="1479" w:name="_Toc13832344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79"/>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6F493A">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sequenceNo</w:t>
            </w:r>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subscriptionId</w:t>
            </w:r>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Pr="00D0467C" w:rsidRDefault="00623B86" w:rsidP="00D0467C"/>
    <w:p w14:paraId="6AC994B5" w14:textId="77777777" w:rsidR="00623B86" w:rsidRPr="00D0467C" w:rsidRDefault="00623B86" w:rsidP="00D0467C">
      <w:r w:rsidRPr="00D0467C">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6F493A">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480"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"href": "http://example.com/ManagedElement=ME1/ClassA=CA1",</w:t>
            </w:r>
          </w:p>
          <w:p w14:paraId="6B923D7B" w14:textId="77777777" w:rsidR="00621F0C" w:rsidRDefault="00621F0C" w:rsidP="00621F0C">
            <w:pPr>
              <w:pStyle w:val="PL"/>
            </w:pPr>
            <w:r>
              <w:t xml:space="preserve">  "notificationId": 123456789,</w:t>
            </w:r>
          </w:p>
          <w:p w14:paraId="644D7A10" w14:textId="77777777" w:rsidR="00621F0C" w:rsidRDefault="00621F0C" w:rsidP="00621F0C">
            <w:pPr>
              <w:pStyle w:val="PL"/>
            </w:pPr>
            <w:r>
              <w:t xml:space="preserve">  "notificationType": "notifyMOIDeletion",</w:t>
            </w:r>
          </w:p>
          <w:p w14:paraId="0B50A4B0" w14:textId="77777777" w:rsidR="00621F0C" w:rsidRDefault="00621F0C" w:rsidP="00621F0C">
            <w:pPr>
              <w:pStyle w:val="PL"/>
            </w:pPr>
            <w:r>
              <w:t xml:space="preserve">  "eventTime": "2019-08-06T16:50:26-08:00",</w:t>
            </w:r>
          </w:p>
          <w:p w14:paraId="2FCAA47E" w14:textId="77777777" w:rsidR="00621F0C" w:rsidRDefault="00621F0C" w:rsidP="00621F0C">
            <w:pPr>
              <w:pStyle w:val="PL"/>
            </w:pPr>
            <w:r>
              <w:t xml:space="preserve">  "systemDN":"DC=example.com,ManagedElement=ME1,MnsAgent=MA1"</w:t>
            </w:r>
          </w:p>
          <w:p w14:paraId="0C15443A" w14:textId="77777777" w:rsidR="00621F0C" w:rsidRDefault="00621F0C" w:rsidP="00621F0C">
            <w:pPr>
              <w:pStyle w:val="PL"/>
            </w:pPr>
            <w:r>
              <w:t xml:space="preserve">  "sequenceNo": "123",</w:t>
            </w:r>
          </w:p>
          <w:p w14:paraId="26E71F5E" w14:textId="77777777" w:rsidR="00621F0C" w:rsidRDefault="00621F0C" w:rsidP="00621F0C">
            <w:pPr>
              <w:pStyle w:val="PL"/>
            </w:pPr>
            <w:r>
              <w:t xml:space="preserve">  "subscriptionId":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bookmarkEnd w:id="1480"/>
    </w:tbl>
    <w:p w14:paraId="2C4B1D2F" w14:textId="77777777" w:rsidR="00D0467C" w:rsidRDefault="00D0467C" w:rsidP="00D0467C"/>
    <w:p w14:paraId="559A47E8" w14:textId="389E4F0B" w:rsidR="00623B86" w:rsidRPr="00D0467C" w:rsidRDefault="00623B86" w:rsidP="00D0467C">
      <w:r w:rsidRPr="00D0467C">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6F493A">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481"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"href": "http://example.com/ManagedElement=ME1/ClassA=CA1",</w:t>
            </w:r>
          </w:p>
          <w:p w14:paraId="07686975" w14:textId="77777777" w:rsidR="002E126B" w:rsidRDefault="002E126B" w:rsidP="002E126B">
            <w:pPr>
              <w:pStyle w:val="PL"/>
            </w:pPr>
            <w:r>
              <w:t xml:space="preserve">  "notificationId": 123456789,</w:t>
            </w:r>
          </w:p>
          <w:p w14:paraId="4BA26806" w14:textId="77777777" w:rsidR="002E126B" w:rsidRDefault="002E126B" w:rsidP="002E126B">
            <w:pPr>
              <w:pStyle w:val="PL"/>
            </w:pPr>
            <w:r>
              <w:t xml:space="preserve">  "notificationType": "notifyMOIDeletion",</w:t>
            </w:r>
          </w:p>
          <w:p w14:paraId="307D82B3" w14:textId="77777777" w:rsidR="002E126B" w:rsidRDefault="002E126B" w:rsidP="002E126B">
            <w:pPr>
              <w:pStyle w:val="PL"/>
            </w:pPr>
            <w:r>
              <w:t xml:space="preserve">  "eventTime": "2019-08-06T16:50:26-08:00",</w:t>
            </w:r>
          </w:p>
          <w:p w14:paraId="5A0BE2AB" w14:textId="77777777" w:rsidR="002E126B" w:rsidRDefault="002E126B" w:rsidP="002E126B">
            <w:pPr>
              <w:pStyle w:val="PL"/>
            </w:pPr>
            <w:r>
              <w:t xml:space="preserve">  "systemDN":"DC=example.com,ManagedElement=ME1,MnsAgent=MA1",</w:t>
            </w:r>
          </w:p>
          <w:p w14:paraId="1503AB91" w14:textId="77777777" w:rsidR="002E126B" w:rsidRDefault="002E126B" w:rsidP="002E126B">
            <w:pPr>
              <w:pStyle w:val="PL"/>
            </w:pPr>
            <w:r>
              <w:t xml:space="preserve">  "sequenceNo": "123",</w:t>
            </w:r>
          </w:p>
          <w:p w14:paraId="48D98D4D" w14:textId="77777777" w:rsidR="002E126B" w:rsidRDefault="002E126B" w:rsidP="002E126B">
            <w:pPr>
              <w:pStyle w:val="PL"/>
            </w:pPr>
            <w:r>
              <w:t xml:space="preserve">  "subscriptionId":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"attributeList":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"attrA": "valueAttrA",</w:t>
            </w:r>
          </w:p>
          <w:p w14:paraId="0F5CEB47" w14:textId="77777777" w:rsidR="002E126B" w:rsidRPr="00D03588" w:rsidRDefault="002E126B" w:rsidP="002E126B">
            <w:pPr>
              <w:pStyle w:val="PL"/>
              <w:rPr>
                <w:lang w:val="fr-FR"/>
              </w:rPr>
            </w:pPr>
            <w:r w:rsidRPr="00D03588">
              <w:rPr>
                <w:lang w:val="fr-FR"/>
              </w:rPr>
              <w:t xml:space="preserve">      "attrB": "valueAttrB"</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481"/>
    </w:tbl>
    <w:p w14:paraId="2A8ABE78" w14:textId="77777777" w:rsidR="00623B86" w:rsidRDefault="00623B86" w:rsidP="00623B86"/>
    <w:p w14:paraId="27B9DDAF" w14:textId="77777777" w:rsidR="00623B86" w:rsidRPr="00215D3C" w:rsidRDefault="00623B86" w:rsidP="00D0467C">
      <w:pPr>
        <w:pStyle w:val="H6"/>
        <w:rPr>
          <w:lang w:eastAsia="zh-CN"/>
        </w:rPr>
      </w:pPr>
      <w:bookmarkStart w:id="1482" w:name="_Toc13832345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82"/>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sequenceNo</w:t>
            </w:r>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subscriptionId</w:t>
            </w:r>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Pr="00D0467C" w:rsidRDefault="00623B86" w:rsidP="00D0467C"/>
    <w:p w14:paraId="5C86F534" w14:textId="77777777" w:rsidR="00623B86" w:rsidRPr="00D0467C" w:rsidRDefault="00623B86" w:rsidP="00D0467C">
      <w:r w:rsidRPr="00D0467C">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6F493A">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483"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"href": "http://example.com/ManagedElement=ME1/ClassA=CA1",</w:t>
            </w:r>
          </w:p>
          <w:p w14:paraId="0D8C4508" w14:textId="77777777" w:rsidR="00C769E7" w:rsidRDefault="00C769E7" w:rsidP="00C769E7">
            <w:pPr>
              <w:pStyle w:val="PL"/>
            </w:pPr>
            <w:r>
              <w:t xml:space="preserve">  "notificationId": 123456789,</w:t>
            </w:r>
          </w:p>
          <w:p w14:paraId="5941053E" w14:textId="77777777" w:rsidR="00C769E7" w:rsidRDefault="00C769E7" w:rsidP="00C769E7">
            <w:pPr>
              <w:pStyle w:val="PL"/>
            </w:pPr>
            <w:r>
              <w:t xml:space="preserve">  "notificationType": "notifyMOIAttributeValueChanges",</w:t>
            </w:r>
          </w:p>
          <w:p w14:paraId="2E730459" w14:textId="77777777" w:rsidR="00C769E7" w:rsidRDefault="00C769E7" w:rsidP="00C769E7">
            <w:pPr>
              <w:pStyle w:val="PL"/>
            </w:pPr>
            <w:r>
              <w:t xml:space="preserve">  "eventTime": "2019-08-06T16:50:26-08:00",</w:t>
            </w:r>
          </w:p>
          <w:p w14:paraId="0D7AA898" w14:textId="77777777" w:rsidR="00C769E7" w:rsidRDefault="00C769E7" w:rsidP="00C769E7">
            <w:pPr>
              <w:pStyle w:val="PL"/>
            </w:pPr>
            <w:r>
              <w:t xml:space="preserve">  "systemDN":"DC=example.com,ManagedElement=ME1,MnsAgent=MA1",</w:t>
            </w:r>
          </w:p>
          <w:p w14:paraId="35A29607" w14:textId="77777777" w:rsidR="00C769E7" w:rsidRDefault="00C769E7" w:rsidP="00C769E7">
            <w:pPr>
              <w:pStyle w:val="PL"/>
            </w:pPr>
            <w:r>
              <w:t xml:space="preserve">  "sequenceNo": "123",</w:t>
            </w:r>
          </w:p>
          <w:p w14:paraId="396256F8" w14:textId="77777777" w:rsidR="00C769E7" w:rsidRDefault="00C769E7" w:rsidP="00C769E7">
            <w:pPr>
              <w:pStyle w:val="PL"/>
            </w:pPr>
            <w:r>
              <w:t xml:space="preserve">  "subscriptionId":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"attributeListValueChanges":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"attrA": "newValueAttrA",</w:t>
            </w:r>
          </w:p>
          <w:p w14:paraId="5AD519A7" w14:textId="77777777" w:rsidR="00C769E7" w:rsidRDefault="00C769E7" w:rsidP="00C769E7">
            <w:pPr>
              <w:pStyle w:val="PL"/>
            </w:pPr>
            <w:r>
              <w:t xml:space="preserve">      "attrB": "newValueAttrB"</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bookmarkEnd w:id="1483"/>
    </w:tbl>
    <w:p w14:paraId="25192C30" w14:textId="77777777" w:rsidR="00D0467C" w:rsidRDefault="00D0467C" w:rsidP="00D0467C"/>
    <w:p w14:paraId="178EE4E5" w14:textId="1739F282" w:rsidR="00623B86" w:rsidRPr="00D0467C" w:rsidRDefault="00623B86" w:rsidP="00D0467C">
      <w:r w:rsidRPr="00D0467C">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48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"href": "http://example.com/ManagedElement=ME1/ClassA=CA1",</w:t>
            </w:r>
          </w:p>
          <w:p w14:paraId="28EEE723" w14:textId="77777777" w:rsidR="00570D35" w:rsidRDefault="00570D35" w:rsidP="00570D35">
            <w:pPr>
              <w:pStyle w:val="PL"/>
            </w:pPr>
            <w:r>
              <w:t xml:space="preserve">  "notificationId": 123456789,</w:t>
            </w:r>
          </w:p>
          <w:p w14:paraId="7025EF05" w14:textId="77777777" w:rsidR="00570D35" w:rsidRDefault="00570D35" w:rsidP="00570D35">
            <w:pPr>
              <w:pStyle w:val="PL"/>
            </w:pPr>
            <w:r>
              <w:t xml:space="preserve">  "notificationType": "notifyMOIAttributeValueChanges",</w:t>
            </w:r>
          </w:p>
          <w:p w14:paraId="7A4F93B1" w14:textId="77777777" w:rsidR="00570D35" w:rsidRDefault="00570D35" w:rsidP="00570D35">
            <w:pPr>
              <w:pStyle w:val="PL"/>
            </w:pPr>
            <w:r>
              <w:t xml:space="preserve">  "eventTime": "2019-08-06T16:50:26-08:00",</w:t>
            </w:r>
          </w:p>
          <w:p w14:paraId="59E1D753" w14:textId="77777777" w:rsidR="00570D35" w:rsidRDefault="00570D35" w:rsidP="00570D35">
            <w:pPr>
              <w:pStyle w:val="PL"/>
            </w:pPr>
            <w:r>
              <w:t xml:space="preserve">  "systemDN":"DC=example.com,ManagedElement=ME1,MnsAgent=MA1",</w:t>
            </w:r>
          </w:p>
          <w:p w14:paraId="480E65E4" w14:textId="77777777" w:rsidR="00570D35" w:rsidRDefault="00570D35" w:rsidP="00570D35">
            <w:pPr>
              <w:pStyle w:val="PL"/>
            </w:pPr>
            <w:r>
              <w:t xml:space="preserve">  "sequenceNo": "123",</w:t>
            </w:r>
          </w:p>
          <w:p w14:paraId="6B67B464" w14:textId="77777777" w:rsidR="00570D35" w:rsidRDefault="00570D35" w:rsidP="00570D35">
            <w:pPr>
              <w:pStyle w:val="PL"/>
            </w:pPr>
            <w:r>
              <w:t xml:space="preserve">  "subscriptionId":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"attributeListValueChanges":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"attrA": "newValueAttrA",</w:t>
            </w:r>
          </w:p>
          <w:p w14:paraId="1A8F88EC" w14:textId="77777777" w:rsidR="00570D35" w:rsidRDefault="00570D35" w:rsidP="00570D35">
            <w:pPr>
              <w:pStyle w:val="PL"/>
            </w:pPr>
            <w:r>
              <w:t xml:space="preserve">      "attrB": "newValueAttrB"</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"attrA": "oldValueAttrA",</w:t>
            </w:r>
          </w:p>
          <w:p w14:paraId="39351AD6" w14:textId="77777777" w:rsidR="00570D35" w:rsidRDefault="00570D35" w:rsidP="00570D35">
            <w:pPr>
              <w:pStyle w:val="PL"/>
            </w:pPr>
            <w:r>
              <w:t xml:space="preserve">      "attrB": "oldValueAttrB"</w:t>
            </w:r>
          </w:p>
          <w:p w14:paraId="45536141" w14:textId="77777777" w:rsidR="00570D35" w:rsidRDefault="00570D35" w:rsidP="00570D35">
            <w:pPr>
              <w:pStyle w:val="PL"/>
            </w:pPr>
            <w:r>
              <w:t xml:space="preserve">    }</w:t>
            </w:r>
          </w:p>
          <w:p w14:paraId="2AC6C877" w14:textId="77777777" w:rsidR="00570D35" w:rsidRDefault="00570D35" w:rsidP="00570D35">
            <w:pPr>
              <w:pStyle w:val="PL"/>
            </w:pPr>
            <w:r>
              <w:lastRenderedPageBreak/>
              <w:t xml:space="preserve">  ]</w:t>
            </w:r>
          </w:p>
          <w:p w14:paraId="3175CEAB" w14:textId="27054C82" w:rsidR="00623B86" w:rsidRPr="00E74A5E" w:rsidRDefault="00570D35" w:rsidP="00570D35">
            <w:pPr>
              <w:pStyle w:val="PL"/>
            </w:pPr>
            <w:r>
              <w:t>}</w:t>
            </w:r>
          </w:p>
        </w:tc>
      </w:tr>
      <w:bookmarkEnd w:id="1484"/>
    </w:tbl>
    <w:p w14:paraId="6F62A2E5" w14:textId="77777777" w:rsidR="00D0467C" w:rsidRDefault="00D0467C" w:rsidP="00D0467C"/>
    <w:p w14:paraId="315E0D63" w14:textId="64B0D830" w:rsidR="00ED57F6" w:rsidRPr="00D0467C" w:rsidRDefault="00ED57F6" w:rsidP="00D0467C">
      <w:r w:rsidRPr="00D0467C">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Pr="00D0467C" w:rsidRDefault="00ED57F6" w:rsidP="00D0467C">
      <w:r w:rsidRPr="00D0467C">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D0467C">
        <w:tc>
          <w:tcPr>
            <w:tcW w:w="9631"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"href": "http://example.com/ManagedElement=ME1/ClassA=CA1",</w:t>
            </w:r>
          </w:p>
          <w:p w14:paraId="533AF0C6" w14:textId="77777777" w:rsidR="00661D0B" w:rsidRDefault="00661D0B" w:rsidP="00661D0B">
            <w:pPr>
              <w:pStyle w:val="PL"/>
            </w:pPr>
            <w:r>
              <w:t xml:space="preserve">  "notificationId": 123456789,</w:t>
            </w:r>
          </w:p>
          <w:p w14:paraId="1733C548" w14:textId="77777777" w:rsidR="00661D0B" w:rsidRDefault="00661D0B" w:rsidP="00661D0B">
            <w:pPr>
              <w:pStyle w:val="PL"/>
            </w:pPr>
            <w:r>
              <w:t xml:space="preserve">  "notificationType": "notifyMOIAttributeValueChanges",</w:t>
            </w:r>
          </w:p>
          <w:p w14:paraId="38241D78" w14:textId="77777777" w:rsidR="00661D0B" w:rsidRDefault="00661D0B" w:rsidP="00661D0B">
            <w:pPr>
              <w:pStyle w:val="PL"/>
            </w:pPr>
            <w:r>
              <w:t xml:space="preserve">  "eventTime": "2019-08-06T16:50:26-08:00",</w:t>
            </w:r>
          </w:p>
          <w:p w14:paraId="5C8B54EA" w14:textId="77777777" w:rsidR="00661D0B" w:rsidRDefault="00661D0B" w:rsidP="00661D0B">
            <w:pPr>
              <w:pStyle w:val="PL"/>
            </w:pPr>
            <w:r>
              <w:t xml:space="preserve">  "systemDN":"DC=example.com,ManagedElement=ME1,MnsAgent=MA1",</w:t>
            </w:r>
          </w:p>
          <w:p w14:paraId="68458A6B" w14:textId="77777777" w:rsidR="00661D0B" w:rsidRDefault="00661D0B" w:rsidP="00661D0B">
            <w:pPr>
              <w:pStyle w:val="PL"/>
            </w:pPr>
            <w:r>
              <w:t xml:space="preserve">  "sequenceNo": "123",</w:t>
            </w:r>
          </w:p>
          <w:p w14:paraId="4EDC1CE9" w14:textId="77777777" w:rsidR="00661D0B" w:rsidRDefault="00661D0B" w:rsidP="00661D0B">
            <w:pPr>
              <w:pStyle w:val="PL"/>
            </w:pPr>
            <w:r>
              <w:t xml:space="preserve">  "subscriptionId":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"attributeListValueChanges":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"attrA": {</w:t>
            </w:r>
          </w:p>
          <w:p w14:paraId="66891D78" w14:textId="77777777" w:rsidR="00661D0B" w:rsidRDefault="00661D0B" w:rsidP="00661D0B">
            <w:pPr>
              <w:pStyle w:val="PL"/>
            </w:pPr>
            <w:r>
              <w:t xml:space="preserve">        "attrFieldAA": "newValueAttrFieldAA",</w:t>
            </w:r>
          </w:p>
          <w:p w14:paraId="353C6447" w14:textId="77777777" w:rsidR="00661D0B" w:rsidRDefault="00661D0B" w:rsidP="00661D0B">
            <w:pPr>
              <w:pStyle w:val="PL"/>
            </w:pPr>
            <w:r>
              <w:t xml:space="preserve">        "attrFieldAB": "oldValueAttrFieldAB"</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"attrA": {</w:t>
            </w:r>
          </w:p>
          <w:p w14:paraId="69390835" w14:textId="77777777" w:rsidR="00661D0B" w:rsidRDefault="00661D0B" w:rsidP="00661D0B">
            <w:pPr>
              <w:pStyle w:val="PL"/>
            </w:pPr>
            <w:r>
              <w:t xml:space="preserve">        "attrFieldAA": "oldValueAttrFieldAA",</w:t>
            </w:r>
          </w:p>
          <w:p w14:paraId="4BFCD0EA" w14:textId="77777777" w:rsidR="00661D0B" w:rsidRDefault="00661D0B" w:rsidP="00661D0B">
            <w:pPr>
              <w:pStyle w:val="PL"/>
            </w:pPr>
            <w:r>
              <w:t xml:space="preserve">        "attrFieldAB": "oldValueAttrFieldAB"</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4E7CEC12" w14:textId="77777777" w:rsidR="00D0467C" w:rsidRPr="00D0467C" w:rsidRDefault="00D0467C" w:rsidP="00D0467C"/>
    <w:p w14:paraId="38CBC4A7" w14:textId="77777777" w:rsidR="00ED57F6" w:rsidRPr="00D0467C" w:rsidRDefault="00ED57F6" w:rsidP="00D0467C">
      <w:r w:rsidRPr="00D0467C">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633FD723" w14:textId="77777777" w:rsidR="00623B86" w:rsidRPr="00275641" w:rsidRDefault="00623B86" w:rsidP="00D0467C">
      <w:pPr>
        <w:pStyle w:val="H6"/>
      </w:pPr>
      <w:bookmarkStart w:id="1485" w:name="_Toc13832345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85"/>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6F493A">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5FC8ADF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6F493A">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9" w:type="pct"/>
          </w:tcPr>
          <w:p w14:paraId="5D7490AD"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5344F933"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6" w:type="pct"/>
          </w:tcPr>
          <w:p w14:paraId="1818EF8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notificationType</w:t>
            </w:r>
          </w:p>
        </w:tc>
        <w:tc>
          <w:tcPr>
            <w:tcW w:w="1623" w:type="pct"/>
          </w:tcPr>
          <w:p w14:paraId="6F52E89E"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6" w:type="pct"/>
          </w:tcPr>
          <w:p w14:paraId="5AB2F6C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9" w:type="pct"/>
          </w:tcPr>
          <w:p w14:paraId="1EB2E4A0"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eventTime</w:t>
            </w:r>
          </w:p>
        </w:tc>
        <w:tc>
          <w:tcPr>
            <w:tcW w:w="1623" w:type="pct"/>
          </w:tcPr>
          <w:p w14:paraId="0AD98D89"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6" w:type="pct"/>
          </w:tcPr>
          <w:p w14:paraId="5717727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6F493A">
            <w:pPr>
              <w:keepNext/>
              <w:keepLines/>
              <w:spacing w:after="0"/>
              <w:rPr>
                <w:rFonts w:ascii="Arial" w:hAnsi="Arial" w:cs="Arial"/>
                <w:sz w:val="18"/>
              </w:rPr>
            </w:pPr>
            <w:r w:rsidRPr="00215D3C">
              <w:rPr>
                <w:rFonts w:ascii="Arial" w:hAnsi="Arial" w:cs="Arial"/>
                <w:sz w:val="18"/>
              </w:rPr>
              <w:t>systemDN</w:t>
            </w:r>
          </w:p>
        </w:tc>
        <w:tc>
          <w:tcPr>
            <w:tcW w:w="1623" w:type="pct"/>
          </w:tcPr>
          <w:p w14:paraId="1A8B5E4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6" w:type="pct"/>
          </w:tcPr>
          <w:p w14:paraId="6FAC919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sequenceNo</w:t>
            </w:r>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subscriptionId</w:t>
            </w:r>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r>
              <w:rPr>
                <w:rFonts w:ascii="Arial" w:hAnsi="Arial" w:cs="Arial"/>
                <w:sz w:val="18"/>
              </w:rPr>
              <w:t>moiChanges</w:t>
            </w:r>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array(MoiChange)</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510CAD">
      <w:pPr>
        <w:pStyle w:val="H6"/>
      </w:pPr>
      <w:bookmarkStart w:id="1486" w:name="_Toc1383234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86"/>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6F493A">
        <w:trPr>
          <w:jc w:val="center"/>
        </w:trPr>
        <w:tc>
          <w:tcPr>
            <w:tcW w:w="1122" w:type="pct"/>
            <w:shd w:val="clear" w:color="auto" w:fill="BFBFBF"/>
          </w:tcPr>
          <w:p w14:paraId="33435EC8" w14:textId="77777777" w:rsidR="00623B86" w:rsidRPr="00215D3C" w:rsidRDefault="00623B86" w:rsidP="006F493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6F493A">
            <w:pPr>
              <w:pStyle w:val="TAH"/>
            </w:pPr>
            <w:r w:rsidRPr="00215D3C">
              <w:rPr>
                <w:lang w:eastAsia="zh-CN"/>
              </w:rPr>
              <w:t>Data type</w:t>
            </w:r>
          </w:p>
        </w:tc>
        <w:tc>
          <w:tcPr>
            <w:tcW w:w="2103" w:type="pct"/>
            <w:shd w:val="clear" w:color="auto" w:fill="BFBFBF"/>
          </w:tcPr>
          <w:p w14:paraId="6F0EA0E1" w14:textId="77777777" w:rsidR="00623B86" w:rsidRPr="00215D3C" w:rsidRDefault="00623B86" w:rsidP="006F493A">
            <w:pPr>
              <w:pStyle w:val="TAH"/>
            </w:pPr>
            <w:r w:rsidRPr="00215D3C">
              <w:t>Description</w:t>
            </w:r>
          </w:p>
        </w:tc>
        <w:tc>
          <w:tcPr>
            <w:tcW w:w="152" w:type="pct"/>
            <w:shd w:val="clear" w:color="auto" w:fill="BFBFBF"/>
          </w:tcPr>
          <w:p w14:paraId="1F3EDB64" w14:textId="77777777" w:rsidR="00623B86" w:rsidRPr="00215D3C" w:rsidRDefault="00623B86" w:rsidP="006F493A">
            <w:pPr>
              <w:pStyle w:val="TAH"/>
            </w:pPr>
            <w:r w:rsidRPr="00215D3C">
              <w:t>S</w:t>
            </w:r>
          </w:p>
        </w:tc>
      </w:tr>
      <w:tr w:rsidR="00623B86" w:rsidRPr="00215D3C" w14:paraId="6ABFB8CA" w14:textId="77777777" w:rsidTr="006F493A">
        <w:trPr>
          <w:jc w:val="center"/>
        </w:trPr>
        <w:tc>
          <w:tcPr>
            <w:tcW w:w="1122" w:type="pct"/>
          </w:tcPr>
          <w:p w14:paraId="6611ECF0" w14:textId="77777777" w:rsidR="00623B86" w:rsidRPr="00215D3C" w:rsidRDefault="00623B86" w:rsidP="006F493A">
            <w:pPr>
              <w:pStyle w:val="TAL"/>
            </w:pPr>
            <w:r>
              <w:t>op</w:t>
            </w:r>
          </w:p>
        </w:tc>
        <w:tc>
          <w:tcPr>
            <w:tcW w:w="1623" w:type="pct"/>
          </w:tcPr>
          <w:p w14:paraId="58BB8E86" w14:textId="77777777" w:rsidR="00623B86" w:rsidRPr="00215D3C" w:rsidRDefault="00623B86" w:rsidP="006F493A">
            <w:pPr>
              <w:pStyle w:val="TAL"/>
              <w:rPr>
                <w:lang w:eastAsia="zh-CN"/>
              </w:rPr>
            </w:pPr>
            <w:r>
              <w:rPr>
                <w:lang w:eastAsia="zh-CN"/>
              </w:rPr>
              <w:t>PatchOperation</w:t>
            </w:r>
          </w:p>
        </w:tc>
        <w:tc>
          <w:tcPr>
            <w:tcW w:w="2103" w:type="pct"/>
          </w:tcPr>
          <w:p w14:paraId="2E5794A1" w14:textId="77777777" w:rsidR="00623B86" w:rsidRPr="00215D3C" w:rsidRDefault="00623B86" w:rsidP="006F493A">
            <w:pPr>
              <w:pStyle w:val="TAL"/>
            </w:pPr>
            <w:r>
              <w:t>Patch operation.</w:t>
            </w:r>
          </w:p>
        </w:tc>
        <w:tc>
          <w:tcPr>
            <w:tcW w:w="152" w:type="pct"/>
          </w:tcPr>
          <w:p w14:paraId="70EDB82E" w14:textId="77777777" w:rsidR="00623B86" w:rsidRPr="00215D3C" w:rsidRDefault="00623B86" w:rsidP="006F493A">
            <w:pPr>
              <w:pStyle w:val="TAC"/>
              <w:rPr>
                <w:rFonts w:cs="Arial"/>
              </w:rPr>
            </w:pPr>
            <w:r w:rsidRPr="00215D3C">
              <w:rPr>
                <w:lang w:eastAsia="zh-CN"/>
              </w:rPr>
              <w:t>M</w:t>
            </w:r>
          </w:p>
        </w:tc>
      </w:tr>
      <w:tr w:rsidR="00623B86" w:rsidRPr="00215D3C" w14:paraId="42AD51C9" w14:textId="77777777" w:rsidTr="006F493A">
        <w:trPr>
          <w:jc w:val="center"/>
        </w:trPr>
        <w:tc>
          <w:tcPr>
            <w:tcW w:w="1122" w:type="pct"/>
          </w:tcPr>
          <w:p w14:paraId="582115CB" w14:textId="77777777" w:rsidR="00623B86" w:rsidRPr="00215D3C" w:rsidRDefault="00623B86" w:rsidP="006F493A">
            <w:pPr>
              <w:pStyle w:val="TAL"/>
            </w:pPr>
            <w:r>
              <w:t>from</w:t>
            </w:r>
          </w:p>
        </w:tc>
        <w:tc>
          <w:tcPr>
            <w:tcW w:w="1623" w:type="pct"/>
          </w:tcPr>
          <w:p w14:paraId="084DE29E" w14:textId="77777777" w:rsidR="00623B86" w:rsidRPr="00215D3C" w:rsidRDefault="00623B86" w:rsidP="006F493A">
            <w:pPr>
              <w:pStyle w:val="TAL"/>
              <w:rPr>
                <w:lang w:eastAsia="zh-CN"/>
              </w:rPr>
            </w:pPr>
            <w:r>
              <w:t>string</w:t>
            </w:r>
          </w:p>
        </w:tc>
        <w:tc>
          <w:tcPr>
            <w:tcW w:w="2103" w:type="pct"/>
          </w:tcPr>
          <w:p w14:paraId="2EFB8105" w14:textId="77777777" w:rsidR="00623B86" w:rsidRPr="00215D3C" w:rsidRDefault="00623B86" w:rsidP="006F493A">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6F493A">
            <w:pPr>
              <w:pStyle w:val="TAC"/>
              <w:rPr>
                <w:rFonts w:cs="Arial"/>
              </w:rPr>
            </w:pPr>
            <w:r w:rsidRPr="00215D3C">
              <w:rPr>
                <w:lang w:eastAsia="zh-CN"/>
              </w:rPr>
              <w:t>M</w:t>
            </w:r>
          </w:p>
        </w:tc>
      </w:tr>
      <w:tr w:rsidR="00623B86" w:rsidRPr="00215D3C" w14:paraId="231DB480" w14:textId="77777777" w:rsidTr="006F493A">
        <w:trPr>
          <w:jc w:val="center"/>
        </w:trPr>
        <w:tc>
          <w:tcPr>
            <w:tcW w:w="1122" w:type="pct"/>
          </w:tcPr>
          <w:p w14:paraId="0E27529B" w14:textId="77777777" w:rsidR="00623B86" w:rsidRPr="00215D3C" w:rsidRDefault="00623B86" w:rsidP="006F493A">
            <w:pPr>
              <w:pStyle w:val="TAL"/>
              <w:rPr>
                <w:lang w:eastAsia="zh-CN"/>
              </w:rPr>
            </w:pPr>
            <w:r>
              <w:t>path</w:t>
            </w:r>
          </w:p>
        </w:tc>
        <w:tc>
          <w:tcPr>
            <w:tcW w:w="1623" w:type="pct"/>
          </w:tcPr>
          <w:p w14:paraId="1598C74C" w14:textId="77777777" w:rsidR="00623B86" w:rsidRPr="00215D3C" w:rsidRDefault="00623B86" w:rsidP="006F493A">
            <w:pPr>
              <w:pStyle w:val="TAL"/>
              <w:rPr>
                <w:lang w:eastAsia="zh-CN"/>
              </w:rPr>
            </w:pPr>
            <w:r>
              <w:t>string</w:t>
            </w:r>
          </w:p>
        </w:tc>
        <w:tc>
          <w:tcPr>
            <w:tcW w:w="2103" w:type="pct"/>
          </w:tcPr>
          <w:p w14:paraId="212270EC" w14:textId="77777777" w:rsidR="00623B86" w:rsidRPr="00215D3C" w:rsidRDefault="00623B86" w:rsidP="006F493A">
            <w:pPr>
              <w:pStyle w:val="TAL"/>
            </w:pPr>
            <w:r>
              <w:t>Path specifying the patched value.</w:t>
            </w:r>
          </w:p>
        </w:tc>
        <w:tc>
          <w:tcPr>
            <w:tcW w:w="152" w:type="pct"/>
          </w:tcPr>
          <w:p w14:paraId="4152DE0F" w14:textId="77777777" w:rsidR="00623B86" w:rsidRPr="00215D3C" w:rsidRDefault="00623B86" w:rsidP="006F493A">
            <w:pPr>
              <w:pStyle w:val="TAC"/>
              <w:rPr>
                <w:rFonts w:cs="Arial"/>
              </w:rPr>
            </w:pPr>
            <w:r w:rsidRPr="00215D3C">
              <w:rPr>
                <w:lang w:eastAsia="zh-CN"/>
              </w:rPr>
              <w:t>M</w:t>
            </w:r>
          </w:p>
        </w:tc>
      </w:tr>
      <w:tr w:rsidR="00623B86" w:rsidRPr="00215D3C" w14:paraId="4D26CD7C" w14:textId="77777777" w:rsidTr="006F493A">
        <w:trPr>
          <w:jc w:val="center"/>
        </w:trPr>
        <w:tc>
          <w:tcPr>
            <w:tcW w:w="1122" w:type="pct"/>
          </w:tcPr>
          <w:p w14:paraId="45A25E2D" w14:textId="77777777" w:rsidR="00623B86" w:rsidRPr="00215D3C" w:rsidRDefault="00623B86" w:rsidP="006F493A">
            <w:pPr>
              <w:pStyle w:val="TAL"/>
            </w:pPr>
            <w:r>
              <w:t>value</w:t>
            </w:r>
          </w:p>
        </w:tc>
        <w:tc>
          <w:tcPr>
            <w:tcW w:w="1623" w:type="pct"/>
          </w:tcPr>
          <w:p w14:paraId="0103CFB9" w14:textId="77777777" w:rsidR="00623B86" w:rsidRPr="00215D3C" w:rsidRDefault="00623B86" w:rsidP="006F493A">
            <w:pPr>
              <w:pStyle w:val="TAL"/>
              <w:rPr>
                <w:lang w:eastAsia="zh-CN"/>
              </w:rPr>
            </w:pPr>
            <w:r>
              <w:t>any type</w:t>
            </w:r>
          </w:p>
        </w:tc>
        <w:tc>
          <w:tcPr>
            <w:tcW w:w="2103" w:type="pct"/>
          </w:tcPr>
          <w:p w14:paraId="0A44AADA" w14:textId="77777777" w:rsidR="00623B86" w:rsidRPr="00215D3C" w:rsidRDefault="00623B86" w:rsidP="006F493A">
            <w:pPr>
              <w:pStyle w:val="TAL"/>
            </w:pPr>
            <w:r>
              <w:t>New value for the resource identified by "path".</w:t>
            </w:r>
          </w:p>
        </w:tc>
        <w:tc>
          <w:tcPr>
            <w:tcW w:w="152" w:type="pct"/>
          </w:tcPr>
          <w:p w14:paraId="075B1AFB" w14:textId="77777777" w:rsidR="00623B86" w:rsidRPr="00215D3C" w:rsidRDefault="00623B86" w:rsidP="006F493A">
            <w:pPr>
              <w:pStyle w:val="TAC"/>
              <w:rPr>
                <w:rFonts w:cs="Arial"/>
              </w:rPr>
            </w:pPr>
            <w:r w:rsidRPr="00215D3C">
              <w:rPr>
                <w:lang w:eastAsia="zh-CN"/>
              </w:rPr>
              <w:t>M</w:t>
            </w:r>
          </w:p>
        </w:tc>
      </w:tr>
    </w:tbl>
    <w:p w14:paraId="374CE99C" w14:textId="77777777" w:rsidR="00510CAD" w:rsidRDefault="00510CAD" w:rsidP="00510CAD">
      <w:bookmarkStart w:id="1487" w:name="_Toc139374587"/>
    </w:p>
    <w:p w14:paraId="56371213" w14:textId="069AE6DB" w:rsidR="00257648" w:rsidRPr="00D970BF" w:rsidRDefault="00257648" w:rsidP="00510CAD">
      <w:pPr>
        <w:pStyle w:val="H6"/>
        <w:rPr>
          <w:lang w:eastAsia="zh-CN"/>
        </w:rPr>
      </w:pPr>
      <w:r w:rsidRPr="00D970BF">
        <w:rPr>
          <w:lang w:eastAsia="zh-CN"/>
        </w:rPr>
        <w:t>12.1.1.4.1a.</w:t>
      </w:r>
      <w:r>
        <w:rPr>
          <w:lang w:eastAsia="zh-CN"/>
        </w:rPr>
        <w:t>10</w:t>
      </w:r>
      <w:r w:rsidRPr="00D970BF">
        <w:rPr>
          <w:lang w:eastAsia="zh-CN"/>
        </w:rPr>
        <w:tab/>
      </w:r>
      <w:r w:rsidRPr="00D970BF">
        <w:rPr>
          <w:rFonts w:hint="eastAsia"/>
          <w:lang w:eastAsia="zh-CN"/>
        </w:rPr>
        <w:t>Type</w:t>
      </w:r>
      <w:r w:rsidRPr="00D970BF">
        <w:rPr>
          <w:lang w:eastAsia="zh-CN"/>
        </w:rPr>
        <w:t xml:space="preserve"> NotifyMoi</w:t>
      </w:r>
      <w:bookmarkEnd w:id="1487"/>
      <w:r>
        <w:rPr>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DA212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6F493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6F493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Description</w:t>
            </w:r>
          </w:p>
        </w:tc>
        <w:tc>
          <w:tcPr>
            <w:tcW w:w="199"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6F493A">
            <w:pPr>
              <w:keepNext/>
              <w:keepLines/>
              <w:spacing w:after="0"/>
              <w:rPr>
                <w:rFonts w:ascii="Arial" w:hAnsi="Arial" w:cs="Arial"/>
                <w:sz w:val="18"/>
                <w:szCs w:val="18"/>
              </w:rPr>
            </w:pPr>
            <w:r w:rsidRPr="00D970BF">
              <w:rPr>
                <w:rFonts w:ascii="Arial" w:hAnsi="Arial"/>
                <w:sz w:val="18"/>
                <w:szCs w:val="18"/>
                <w:lang w:eastAsia="zh-CN"/>
              </w:rPr>
              <w:t>href</w:t>
            </w:r>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199"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6F493A">
            <w:pPr>
              <w:keepNext/>
              <w:keepLines/>
              <w:spacing w:after="0"/>
              <w:rPr>
                <w:rFonts w:ascii="Arial" w:hAnsi="Arial"/>
                <w:sz w:val="18"/>
                <w:szCs w:val="18"/>
                <w:lang w:eastAsia="zh-CN"/>
              </w:rPr>
            </w:pPr>
            <w:r w:rsidRPr="00D970BF">
              <w:rPr>
                <w:rFonts w:ascii="Arial" w:hAnsi="Arial" w:cs="Arial"/>
                <w:sz w:val="18"/>
              </w:rPr>
              <w:t>notificationId</w:t>
            </w:r>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199"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notificationType</w:t>
            </w:r>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199"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eventTime</w:t>
            </w:r>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6F493A">
            <w:pPr>
              <w:keepNext/>
              <w:keepLines/>
              <w:spacing w:after="0"/>
              <w:rPr>
                <w:rFonts w:ascii="Arial" w:hAnsi="Arial" w:cs="Arial"/>
                <w:sz w:val="18"/>
                <w:szCs w:val="18"/>
              </w:rPr>
            </w:pPr>
            <w:r>
              <w:rPr>
                <w:rFonts w:ascii="Arial" w:hAnsi="Arial" w:cs="Arial"/>
                <w:sz w:val="18"/>
                <w:szCs w:val="18"/>
              </w:rPr>
              <w:t>Date and time of the event</w:t>
            </w:r>
          </w:p>
        </w:tc>
        <w:tc>
          <w:tcPr>
            <w:tcW w:w="199"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6F493A">
            <w:pPr>
              <w:keepNext/>
              <w:keepLines/>
              <w:spacing w:after="0"/>
              <w:rPr>
                <w:rFonts w:ascii="Arial" w:hAnsi="Arial" w:cs="Arial"/>
                <w:sz w:val="18"/>
              </w:rPr>
            </w:pPr>
            <w:r w:rsidRPr="00D970BF">
              <w:rPr>
                <w:rFonts w:ascii="Arial" w:hAnsi="Arial" w:cs="Arial"/>
                <w:sz w:val="18"/>
              </w:rPr>
              <w:t>systemDN</w:t>
            </w:r>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6F493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199"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sequenceNo</w:t>
            </w:r>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subscriptionId</w:t>
            </w:r>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9"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r w:rsidRPr="00215D3C">
              <w:rPr>
                <w:rFonts w:ascii="Arial" w:hAnsi="Arial" w:cs="Arial"/>
                <w:sz w:val="18"/>
              </w:rPr>
              <w:t>specificProblem</w:t>
            </w:r>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199"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r w:rsidRPr="00D970BF">
              <w:rPr>
                <w:rFonts w:ascii="Arial" w:hAnsi="Arial"/>
                <w:sz w:val="18"/>
                <w:szCs w:val="18"/>
                <w:lang w:eastAsia="zh-CN"/>
              </w:rPr>
              <w:t>additionalText</w:t>
            </w:r>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DA212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r w:rsidRPr="00A566CB">
              <w:rPr>
                <w:rFonts w:ascii="Arial" w:hAnsi="Arial" w:cs="Arial"/>
                <w:sz w:val="18"/>
              </w:rPr>
              <w:t>additionalInformation</w:t>
            </w:r>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199"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3B55FCA" w14:textId="77777777" w:rsidR="00DA212B" w:rsidRPr="00D0467C" w:rsidRDefault="00DA212B" w:rsidP="00D0467C"/>
    <w:p w14:paraId="2FA51120" w14:textId="77777777" w:rsidR="00257648" w:rsidRPr="00D0467C" w:rsidRDefault="00257648" w:rsidP="00D0467C">
      <w:r w:rsidRPr="00D0467C">
        <w:t>The following is an example of the notifyEvent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6F493A">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"notificationId":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"notificationType": "notifyEvent",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"eventTime":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"systemDN":"DC=myNode.com,ManagedElement=ME1,MnsAgent=MA1",</w:t>
            </w:r>
          </w:p>
          <w:p w14:paraId="4A1F8D79" w14:textId="77777777" w:rsidR="000744F1" w:rsidRPr="00D03588" w:rsidRDefault="000744F1" w:rsidP="000744F1">
            <w:pPr>
              <w:pStyle w:val="PL"/>
              <w:rPr>
                <w:lang w:val="fr-FR"/>
              </w:rPr>
            </w:pPr>
            <w:r w:rsidRPr="00D03588">
              <w:rPr>
                <w:lang w:val="fr-FR"/>
              </w:rPr>
              <w:t xml:space="preserve">  "sequenceNo": "123",</w:t>
            </w:r>
          </w:p>
          <w:p w14:paraId="37832F41" w14:textId="77777777" w:rsidR="000744F1" w:rsidRPr="00D03588" w:rsidRDefault="000744F1" w:rsidP="000744F1">
            <w:pPr>
              <w:pStyle w:val="PL"/>
              <w:rPr>
                <w:lang w:val="fr-FR"/>
              </w:rPr>
            </w:pPr>
            <w:r w:rsidRPr="00D03588">
              <w:rPr>
                <w:lang w:val="fr-FR"/>
              </w:rPr>
              <w:t xml:space="preserve">  "subscriptionId": "DC=example.com,ManagedElement=ME1,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"specificProblem":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lastRenderedPageBreak/>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88" w:name="_Toc20494638"/>
      <w:bookmarkStart w:id="1489" w:name="_Toc26975693"/>
      <w:bookmarkStart w:id="1490" w:name="_Toc35856566"/>
      <w:bookmarkStart w:id="1491" w:name="_Toc44001449"/>
      <w:bookmarkStart w:id="1492" w:name="_Toc51581050"/>
      <w:bookmarkStart w:id="1493" w:name="_Toc52356313"/>
      <w:bookmarkStart w:id="1494" w:name="_Toc55227883"/>
      <w:bookmarkStart w:id="1495" w:name="_Toc138323453"/>
      <w:bookmarkStart w:id="1496" w:name="_Toc219487337"/>
      <w:r>
        <w:t>12.1.1.4</w:t>
      </w:r>
      <w:r w:rsidRPr="00275641">
        <w:t>.2</w:t>
      </w:r>
      <w:r w:rsidRPr="00275641">
        <w:tab/>
      </w:r>
      <w:bookmarkEnd w:id="1488"/>
      <w:bookmarkEnd w:id="1489"/>
      <w:bookmarkEnd w:id="1490"/>
      <w:bookmarkEnd w:id="1491"/>
      <w:bookmarkEnd w:id="1492"/>
      <w:bookmarkEnd w:id="1493"/>
      <w:bookmarkEnd w:id="1494"/>
      <w:r>
        <w:t>Void</w:t>
      </w:r>
      <w:bookmarkEnd w:id="1495"/>
      <w:bookmarkEnd w:id="1496"/>
    </w:p>
    <w:p w14:paraId="19E2C623" w14:textId="77777777" w:rsidR="00623B86" w:rsidRDefault="00623B86" w:rsidP="00623B86">
      <w:pPr>
        <w:pStyle w:val="Heading5"/>
      </w:pPr>
      <w:bookmarkStart w:id="1497" w:name="_Toc20494656"/>
      <w:bookmarkStart w:id="1498" w:name="_Toc26975714"/>
      <w:bookmarkStart w:id="1499" w:name="_Toc35856588"/>
      <w:bookmarkStart w:id="1500" w:name="_Toc44001472"/>
      <w:bookmarkStart w:id="1501" w:name="_Toc51581073"/>
      <w:bookmarkStart w:id="1502" w:name="_Toc52356336"/>
      <w:bookmarkStart w:id="1503" w:name="_Toc55227906"/>
      <w:bookmarkStart w:id="1504" w:name="_Toc138323454"/>
      <w:bookmarkStart w:id="1505" w:name="_Toc219487338"/>
      <w:r>
        <w:t>12.1.1.4</w:t>
      </w:r>
      <w:r w:rsidRPr="00275641">
        <w:t>.3</w:t>
      </w:r>
      <w:r w:rsidRPr="00275641">
        <w:tab/>
      </w:r>
      <w:bookmarkEnd w:id="1497"/>
      <w:bookmarkEnd w:id="1498"/>
      <w:bookmarkEnd w:id="1499"/>
      <w:bookmarkEnd w:id="1500"/>
      <w:bookmarkEnd w:id="1501"/>
      <w:bookmarkEnd w:id="1502"/>
      <w:bookmarkEnd w:id="1503"/>
      <w:r>
        <w:t>Void</w:t>
      </w:r>
      <w:bookmarkEnd w:id="1504"/>
      <w:bookmarkEnd w:id="1505"/>
    </w:p>
    <w:p w14:paraId="2BD7FF70" w14:textId="77777777" w:rsidR="00623B86" w:rsidRPr="00275641" w:rsidRDefault="00623B86" w:rsidP="00623B86">
      <w:pPr>
        <w:pStyle w:val="Heading5"/>
      </w:pPr>
      <w:bookmarkStart w:id="1506" w:name="_Toc20494659"/>
      <w:bookmarkStart w:id="1507" w:name="_Toc26975717"/>
      <w:bookmarkStart w:id="1508" w:name="_Toc35856591"/>
      <w:bookmarkStart w:id="1509" w:name="_Toc44001476"/>
      <w:bookmarkStart w:id="1510" w:name="_Toc51581077"/>
      <w:bookmarkStart w:id="1511" w:name="_Toc52356340"/>
      <w:bookmarkStart w:id="1512" w:name="_Toc55227910"/>
      <w:bookmarkStart w:id="1513" w:name="_Toc138323455"/>
      <w:bookmarkStart w:id="1514" w:name="_Toc219487339"/>
      <w:r>
        <w:t>12.1.1.4</w:t>
      </w:r>
      <w:r w:rsidRPr="00275641">
        <w:t>.4</w:t>
      </w:r>
      <w:r w:rsidRPr="00275641">
        <w:tab/>
        <w:t>Simple data types and enumerations</w:t>
      </w:r>
      <w:bookmarkEnd w:id="1506"/>
      <w:bookmarkEnd w:id="1507"/>
      <w:bookmarkEnd w:id="1508"/>
      <w:bookmarkEnd w:id="1509"/>
      <w:bookmarkEnd w:id="1510"/>
      <w:bookmarkEnd w:id="1511"/>
      <w:bookmarkEnd w:id="1512"/>
      <w:bookmarkEnd w:id="1513"/>
      <w:bookmarkEnd w:id="1514"/>
    </w:p>
    <w:p w14:paraId="186F338C" w14:textId="77777777" w:rsidR="00623B86" w:rsidRPr="00275641" w:rsidRDefault="00623B86" w:rsidP="00623B86">
      <w:pPr>
        <w:pStyle w:val="H6"/>
        <w:rPr>
          <w:lang w:eastAsia="zh-CN"/>
        </w:rPr>
      </w:pPr>
      <w:bookmarkStart w:id="1515"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15"/>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16"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16"/>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6F493A">
        <w:tc>
          <w:tcPr>
            <w:tcW w:w="1544" w:type="pct"/>
            <w:shd w:val="clear" w:color="auto" w:fill="BFBFBF"/>
            <w:tcMar>
              <w:top w:w="0" w:type="dxa"/>
              <w:bottom w:w="0" w:type="dxa"/>
            </w:tcMar>
          </w:tcPr>
          <w:p w14:paraId="3DBE5A3A" w14:textId="77777777" w:rsidR="00623B86" w:rsidRPr="00275641" w:rsidRDefault="00623B86" w:rsidP="006F493A">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6F493A">
            <w:pPr>
              <w:pStyle w:val="TAH"/>
            </w:pPr>
            <w:r w:rsidRPr="00275641">
              <w:t>Type definition</w:t>
            </w:r>
          </w:p>
        </w:tc>
        <w:tc>
          <w:tcPr>
            <w:tcW w:w="2619" w:type="pct"/>
            <w:shd w:val="clear" w:color="auto" w:fill="BFBFBF"/>
          </w:tcPr>
          <w:p w14:paraId="4A29AD90" w14:textId="77777777" w:rsidR="00623B86" w:rsidRPr="00275641" w:rsidRDefault="00623B86" w:rsidP="006F493A">
            <w:pPr>
              <w:pStyle w:val="TAH"/>
            </w:pPr>
            <w:r w:rsidRPr="00275641">
              <w:t>Description</w:t>
            </w:r>
          </w:p>
        </w:tc>
      </w:tr>
      <w:tr w:rsidR="00623B86" w:rsidRPr="00275641" w14:paraId="7FE31E83" w14:textId="77777777" w:rsidTr="006F493A">
        <w:tc>
          <w:tcPr>
            <w:tcW w:w="1544" w:type="pct"/>
            <w:tcMar>
              <w:top w:w="0" w:type="dxa"/>
              <w:bottom w:w="0" w:type="dxa"/>
            </w:tcMar>
          </w:tcPr>
          <w:p w14:paraId="24ED39C2" w14:textId="77777777" w:rsidR="00623B86" w:rsidRPr="001D11CC" w:rsidRDefault="00623B86" w:rsidP="006F493A">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6F493A">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6F493A">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17"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17"/>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6F493A">
        <w:tc>
          <w:tcPr>
            <w:tcW w:w="1762" w:type="pct"/>
            <w:shd w:val="clear" w:color="auto" w:fill="BFBFBF"/>
            <w:hideMark/>
          </w:tcPr>
          <w:p w14:paraId="16794FA3" w14:textId="77777777" w:rsidR="00623B86" w:rsidRPr="00215D3C" w:rsidRDefault="00623B86" w:rsidP="006F493A">
            <w:pPr>
              <w:pStyle w:val="TAH"/>
            </w:pPr>
            <w:r w:rsidRPr="00215D3C">
              <w:t>Enumeration value</w:t>
            </w:r>
          </w:p>
        </w:tc>
        <w:tc>
          <w:tcPr>
            <w:tcW w:w="3238" w:type="pct"/>
            <w:shd w:val="clear" w:color="auto" w:fill="BFBFBF"/>
            <w:hideMark/>
          </w:tcPr>
          <w:p w14:paraId="46F0E0A7" w14:textId="77777777" w:rsidR="00623B86" w:rsidRPr="00215D3C" w:rsidRDefault="00623B86" w:rsidP="006F493A">
            <w:pPr>
              <w:pStyle w:val="TAH"/>
            </w:pPr>
            <w:r w:rsidRPr="00215D3C">
              <w:t>Description</w:t>
            </w:r>
          </w:p>
        </w:tc>
      </w:tr>
      <w:tr w:rsidR="00623B86" w:rsidRPr="00215D3C" w14:paraId="516EE40A" w14:textId="77777777" w:rsidTr="006F493A">
        <w:tc>
          <w:tcPr>
            <w:tcW w:w="1762" w:type="pct"/>
          </w:tcPr>
          <w:p w14:paraId="40D8FEEE" w14:textId="77777777" w:rsidR="00623B86" w:rsidRPr="00215D3C" w:rsidRDefault="00623B86" w:rsidP="006F493A">
            <w:pPr>
              <w:pStyle w:val="TAL"/>
            </w:pPr>
            <w:r>
              <w:t>notifyMOICreation</w:t>
            </w:r>
          </w:p>
        </w:tc>
        <w:tc>
          <w:tcPr>
            <w:tcW w:w="3238" w:type="pct"/>
          </w:tcPr>
          <w:p w14:paraId="5FB8D922" w14:textId="77777777" w:rsidR="00623B86" w:rsidRPr="00215D3C" w:rsidRDefault="00623B86" w:rsidP="006F493A">
            <w:pPr>
              <w:pStyle w:val="TAL"/>
            </w:pPr>
            <w:r w:rsidRPr="00215D3C">
              <w:t xml:space="preserve">Notification type is </w:t>
            </w:r>
            <w:r>
              <w:t>notifyMOICreation</w:t>
            </w:r>
          </w:p>
        </w:tc>
      </w:tr>
      <w:tr w:rsidR="00623B86" w:rsidRPr="00215D3C" w14:paraId="681D059F" w14:textId="77777777" w:rsidTr="006F493A">
        <w:tc>
          <w:tcPr>
            <w:tcW w:w="1762" w:type="pct"/>
          </w:tcPr>
          <w:p w14:paraId="262F22AF" w14:textId="77777777" w:rsidR="00623B86" w:rsidRPr="00215D3C" w:rsidRDefault="00623B86" w:rsidP="006F493A">
            <w:pPr>
              <w:pStyle w:val="TAL"/>
            </w:pPr>
            <w:r>
              <w:t>notifyMOIDeletion</w:t>
            </w:r>
          </w:p>
        </w:tc>
        <w:tc>
          <w:tcPr>
            <w:tcW w:w="3238" w:type="pct"/>
          </w:tcPr>
          <w:p w14:paraId="79525F40" w14:textId="77777777" w:rsidR="00623B86" w:rsidRPr="00215D3C" w:rsidRDefault="00623B86" w:rsidP="006F493A">
            <w:pPr>
              <w:pStyle w:val="TAL"/>
            </w:pPr>
            <w:r w:rsidRPr="00215D3C">
              <w:t xml:space="preserve">Notification type is </w:t>
            </w:r>
            <w:r>
              <w:t>notifyMOIDeletion</w:t>
            </w:r>
          </w:p>
        </w:tc>
      </w:tr>
      <w:tr w:rsidR="00623B86" w:rsidRPr="00215D3C" w14:paraId="326CB163" w14:textId="77777777" w:rsidTr="006F493A">
        <w:tc>
          <w:tcPr>
            <w:tcW w:w="1762" w:type="pct"/>
          </w:tcPr>
          <w:p w14:paraId="3C6D89D7" w14:textId="77777777" w:rsidR="00623B86" w:rsidRPr="00215D3C" w:rsidRDefault="00623B86" w:rsidP="006F493A">
            <w:pPr>
              <w:pStyle w:val="TAL"/>
            </w:pPr>
            <w:r>
              <w:t>notifyMOIAttributeValueChanges</w:t>
            </w:r>
          </w:p>
        </w:tc>
        <w:tc>
          <w:tcPr>
            <w:tcW w:w="3238" w:type="pct"/>
          </w:tcPr>
          <w:p w14:paraId="514DD838" w14:textId="77777777" w:rsidR="00623B86" w:rsidRPr="00215D3C" w:rsidRDefault="00623B86" w:rsidP="006F493A">
            <w:pPr>
              <w:pStyle w:val="TAL"/>
            </w:pPr>
            <w:r w:rsidRPr="00215D3C">
              <w:t xml:space="preserve">Notification type is </w:t>
            </w:r>
            <w:r>
              <w:t>notifyMOIAttributeValueChange</w:t>
            </w:r>
          </w:p>
        </w:tc>
      </w:tr>
      <w:tr w:rsidR="00623B86" w:rsidRPr="00215D3C" w14:paraId="4A4A758A" w14:textId="77777777" w:rsidTr="006F493A">
        <w:tc>
          <w:tcPr>
            <w:tcW w:w="1762" w:type="pct"/>
          </w:tcPr>
          <w:p w14:paraId="0EDE0307" w14:textId="77777777" w:rsidR="00623B86" w:rsidRDefault="00623B86" w:rsidP="006F493A">
            <w:pPr>
              <w:pStyle w:val="TAL"/>
            </w:pPr>
            <w:r>
              <w:t>noitifyMOIChanges</w:t>
            </w:r>
          </w:p>
        </w:tc>
        <w:tc>
          <w:tcPr>
            <w:tcW w:w="3238" w:type="pct"/>
          </w:tcPr>
          <w:p w14:paraId="7626D1C5" w14:textId="77777777" w:rsidR="00623B86" w:rsidRPr="00215D3C" w:rsidRDefault="00623B86" w:rsidP="006F493A">
            <w:pPr>
              <w:pStyle w:val="TAL"/>
            </w:pPr>
            <w:r w:rsidRPr="00215D3C">
              <w:t xml:space="preserve">Notification type is </w:t>
            </w:r>
            <w:r>
              <w:t>notifyMOIChanges</w:t>
            </w:r>
          </w:p>
        </w:tc>
      </w:tr>
      <w:tr w:rsidR="006C0D1D" w:rsidRPr="00215D3C" w14:paraId="57FE20F9" w14:textId="77777777" w:rsidTr="006F493A">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18" w:name="_Toc20494663"/>
      <w:r>
        <w:rPr>
          <w:lang w:eastAsia="zh-CN"/>
        </w:rPr>
        <w:t>12.1.1.4.4.4</w:t>
      </w:r>
      <w:r>
        <w:rPr>
          <w:lang w:eastAsia="zh-CN"/>
        </w:rPr>
        <w:tab/>
        <w:t>Enumeration SourceIndicator</w:t>
      </w:r>
      <w:bookmarkEnd w:id="1518"/>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6F493A">
        <w:tc>
          <w:tcPr>
            <w:tcW w:w="1623" w:type="pct"/>
            <w:shd w:val="clear" w:color="auto" w:fill="BFBFBF"/>
            <w:hideMark/>
          </w:tcPr>
          <w:p w14:paraId="63A8652E" w14:textId="77777777" w:rsidR="00623B86" w:rsidRPr="00215D3C" w:rsidRDefault="00623B86" w:rsidP="006F493A">
            <w:pPr>
              <w:pStyle w:val="TAH"/>
            </w:pPr>
            <w:r w:rsidRPr="00215D3C">
              <w:t>Enumeration value</w:t>
            </w:r>
          </w:p>
        </w:tc>
        <w:tc>
          <w:tcPr>
            <w:tcW w:w="3377" w:type="pct"/>
            <w:shd w:val="clear" w:color="auto" w:fill="BFBFBF"/>
            <w:hideMark/>
          </w:tcPr>
          <w:p w14:paraId="4E3E8CEC" w14:textId="77777777" w:rsidR="00623B86" w:rsidRPr="00215D3C" w:rsidRDefault="00623B86" w:rsidP="006F493A">
            <w:pPr>
              <w:pStyle w:val="TAH"/>
            </w:pPr>
            <w:r w:rsidRPr="00215D3C">
              <w:t>Description</w:t>
            </w:r>
          </w:p>
        </w:tc>
      </w:tr>
      <w:tr w:rsidR="00623B86" w:rsidRPr="00215D3C" w14:paraId="3698E475" w14:textId="77777777" w:rsidTr="006F493A">
        <w:tc>
          <w:tcPr>
            <w:tcW w:w="1623" w:type="pct"/>
          </w:tcPr>
          <w:p w14:paraId="343A60B9" w14:textId="77777777" w:rsidR="00623B86" w:rsidRPr="00215D3C" w:rsidRDefault="00623B86" w:rsidP="006F493A">
            <w:pPr>
              <w:pStyle w:val="TAL"/>
            </w:pPr>
            <w:r>
              <w:t>RESOURCE_OPERATION</w:t>
            </w:r>
          </w:p>
        </w:tc>
        <w:tc>
          <w:tcPr>
            <w:tcW w:w="3377" w:type="pct"/>
          </w:tcPr>
          <w:p w14:paraId="3E9D60D7" w14:textId="77777777" w:rsidR="00623B86" w:rsidRPr="00215D3C" w:rsidRDefault="00623B86" w:rsidP="006F493A">
            <w:pPr>
              <w:pStyle w:val="TAL"/>
            </w:pPr>
            <w:r>
              <w:t>The notification was generated in response to an internal operation of the resource.</w:t>
            </w:r>
          </w:p>
        </w:tc>
      </w:tr>
      <w:tr w:rsidR="00623B86" w:rsidRPr="00215D3C" w14:paraId="54FCA0D4" w14:textId="77777777" w:rsidTr="006F493A">
        <w:tc>
          <w:tcPr>
            <w:tcW w:w="1623" w:type="pct"/>
          </w:tcPr>
          <w:p w14:paraId="228139DE" w14:textId="77777777" w:rsidR="00623B86" w:rsidRPr="00215D3C" w:rsidRDefault="00623B86" w:rsidP="006F493A">
            <w:pPr>
              <w:pStyle w:val="TAL"/>
            </w:pPr>
            <w:r>
              <w:t>MANAGEMENT_OPERATION</w:t>
            </w:r>
          </w:p>
        </w:tc>
        <w:tc>
          <w:tcPr>
            <w:tcW w:w="3377" w:type="pct"/>
          </w:tcPr>
          <w:p w14:paraId="5295B990" w14:textId="77777777" w:rsidR="00623B86" w:rsidRPr="00215D3C" w:rsidRDefault="00623B86" w:rsidP="006F493A">
            <w:pPr>
              <w:pStyle w:val="TAL"/>
            </w:pPr>
            <w:r>
              <w:t>The notification was generated in response to a management operation applied across the managed object boundary external to the managed object</w:t>
            </w:r>
          </w:p>
        </w:tc>
      </w:tr>
      <w:tr w:rsidR="00623B86" w:rsidRPr="00215D3C" w14:paraId="457A2D3A" w14:textId="77777777" w:rsidTr="006F493A">
        <w:tc>
          <w:tcPr>
            <w:tcW w:w="1623" w:type="pct"/>
          </w:tcPr>
          <w:p w14:paraId="7AB2C4D8" w14:textId="77777777" w:rsidR="00623B86" w:rsidRPr="00FD033B" w:rsidRDefault="00623B86" w:rsidP="006F493A">
            <w:pPr>
              <w:pStyle w:val="TAL"/>
            </w:pPr>
            <w:r>
              <w:t>SON_OPERATION</w:t>
            </w:r>
          </w:p>
        </w:tc>
        <w:tc>
          <w:tcPr>
            <w:tcW w:w="3377" w:type="pct"/>
          </w:tcPr>
          <w:p w14:paraId="37369EE3" w14:textId="77777777" w:rsidR="00623B86" w:rsidRPr="00215D3C" w:rsidRDefault="00623B86" w:rsidP="006F493A">
            <w:pPr>
              <w:pStyle w:val="TAL"/>
            </w:pPr>
            <w:r>
              <w:t>The notification was generated as result of a SON (Self Organising Network) process like self-configuration, self-optimization, self-healing etc. .</w:t>
            </w:r>
          </w:p>
        </w:tc>
      </w:tr>
      <w:tr w:rsidR="00623B86" w:rsidRPr="00215D3C" w14:paraId="336702BF" w14:textId="77777777" w:rsidTr="006F493A">
        <w:tc>
          <w:tcPr>
            <w:tcW w:w="1623" w:type="pct"/>
          </w:tcPr>
          <w:p w14:paraId="7B25DDD6" w14:textId="77777777" w:rsidR="00623B86" w:rsidRPr="00215D3C" w:rsidRDefault="00623B86" w:rsidP="006F493A">
            <w:pPr>
              <w:pStyle w:val="TAL"/>
            </w:pPr>
            <w:r>
              <w:t>UNKNOWN</w:t>
            </w:r>
          </w:p>
        </w:tc>
        <w:tc>
          <w:tcPr>
            <w:tcW w:w="3377" w:type="pct"/>
          </w:tcPr>
          <w:p w14:paraId="76BC5DCA" w14:textId="77777777" w:rsidR="00623B86" w:rsidRPr="00215D3C" w:rsidRDefault="00623B86" w:rsidP="006F493A">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19" w:name="_Toc26975718"/>
      <w:r>
        <w:rPr>
          <w:lang w:eastAsia="zh-CN"/>
        </w:rPr>
        <w:lastRenderedPageBreak/>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19"/>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6F493A">
        <w:tc>
          <w:tcPr>
            <w:tcW w:w="1623" w:type="pct"/>
            <w:shd w:val="clear" w:color="auto" w:fill="BFBFBF"/>
            <w:hideMark/>
          </w:tcPr>
          <w:p w14:paraId="281CF510" w14:textId="77777777" w:rsidR="00623B86" w:rsidRPr="00215D3C" w:rsidRDefault="00623B86" w:rsidP="006F493A">
            <w:pPr>
              <w:pStyle w:val="TAH"/>
            </w:pPr>
            <w:r w:rsidRPr="00215D3C">
              <w:t>Enumeration value</w:t>
            </w:r>
          </w:p>
        </w:tc>
        <w:tc>
          <w:tcPr>
            <w:tcW w:w="3377" w:type="pct"/>
            <w:shd w:val="clear" w:color="auto" w:fill="BFBFBF"/>
            <w:hideMark/>
          </w:tcPr>
          <w:p w14:paraId="79F22A05" w14:textId="77777777" w:rsidR="00623B86" w:rsidRPr="00215D3C" w:rsidRDefault="00623B86" w:rsidP="006F493A">
            <w:pPr>
              <w:pStyle w:val="TAH"/>
            </w:pPr>
            <w:r w:rsidRPr="00215D3C">
              <w:t>Description</w:t>
            </w:r>
          </w:p>
        </w:tc>
      </w:tr>
      <w:tr w:rsidR="00623B86" w:rsidRPr="00215D3C" w14:paraId="65C03699" w14:textId="77777777" w:rsidTr="006F493A">
        <w:tc>
          <w:tcPr>
            <w:tcW w:w="1623" w:type="pct"/>
          </w:tcPr>
          <w:p w14:paraId="574CB003" w14:textId="77777777" w:rsidR="00623B86" w:rsidRPr="00215D3C" w:rsidRDefault="00623B86" w:rsidP="006F493A">
            <w:pPr>
              <w:pStyle w:val="TAL"/>
            </w:pPr>
            <w:r>
              <w:t>BASE_ONLY</w:t>
            </w:r>
          </w:p>
        </w:tc>
        <w:tc>
          <w:tcPr>
            <w:tcW w:w="3377" w:type="pct"/>
          </w:tcPr>
          <w:p w14:paraId="340959A1" w14:textId="77777777" w:rsidR="00623B86" w:rsidRPr="00215D3C" w:rsidRDefault="00623B86" w:rsidP="006F493A">
            <w:pPr>
              <w:pStyle w:val="TAL"/>
            </w:pPr>
            <w:r w:rsidRPr="009C4BCE">
              <w:t xml:space="preserve">Selects only the base </w:t>
            </w:r>
            <w:r>
              <w:t>resource. The "scopeLevel" parameter shall be absent or ignored if present.</w:t>
            </w:r>
          </w:p>
        </w:tc>
      </w:tr>
      <w:tr w:rsidR="00623B86" w:rsidRPr="00215D3C" w14:paraId="22C50554" w14:textId="77777777" w:rsidTr="006F493A">
        <w:tc>
          <w:tcPr>
            <w:tcW w:w="1623" w:type="pct"/>
          </w:tcPr>
          <w:p w14:paraId="19FB85DE" w14:textId="77777777" w:rsidR="00623B86" w:rsidRPr="00215D3C" w:rsidRDefault="00623B86" w:rsidP="006F493A">
            <w:pPr>
              <w:pStyle w:val="TAL"/>
            </w:pPr>
            <w:r>
              <w:t>BASE_ALL</w:t>
            </w:r>
          </w:p>
        </w:tc>
        <w:tc>
          <w:tcPr>
            <w:tcW w:w="3377" w:type="pct"/>
          </w:tcPr>
          <w:p w14:paraId="614B59E8"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6F493A">
        <w:tc>
          <w:tcPr>
            <w:tcW w:w="1623" w:type="pct"/>
          </w:tcPr>
          <w:p w14:paraId="7B6A3E81" w14:textId="77777777" w:rsidR="00623B86" w:rsidRPr="00215D3C" w:rsidRDefault="00623B86" w:rsidP="006F493A">
            <w:pPr>
              <w:pStyle w:val="TAL"/>
            </w:pPr>
            <w:r>
              <w:t>BASE_NTH_LEVEL</w:t>
            </w:r>
          </w:p>
        </w:tc>
        <w:tc>
          <w:tcPr>
            <w:tcW w:w="3377" w:type="pct"/>
          </w:tcPr>
          <w:p w14:paraId="35ECD6A5" w14:textId="77777777" w:rsidR="00623B86" w:rsidRPr="00215D3C" w:rsidRDefault="00623B86" w:rsidP="006F493A">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6F493A">
        <w:tc>
          <w:tcPr>
            <w:tcW w:w="1623" w:type="pct"/>
          </w:tcPr>
          <w:p w14:paraId="66FCB2AC" w14:textId="77777777" w:rsidR="00623B86" w:rsidRPr="00FD033B" w:rsidRDefault="00623B86" w:rsidP="006F493A">
            <w:pPr>
              <w:pStyle w:val="TAL"/>
            </w:pPr>
            <w:r>
              <w:t>BASE_SUBTREE</w:t>
            </w:r>
          </w:p>
        </w:tc>
        <w:tc>
          <w:tcPr>
            <w:tcW w:w="3377" w:type="pct"/>
          </w:tcPr>
          <w:p w14:paraId="075F4EF9"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20" w:name="_Toc44001477"/>
      <w:bookmarkStart w:id="1521" w:name="_Toc51581078"/>
      <w:bookmarkStart w:id="1522" w:name="_Toc52356341"/>
      <w:bookmarkStart w:id="1523"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20"/>
      <w:bookmarkEnd w:id="1521"/>
      <w:bookmarkEnd w:id="1522"/>
      <w:bookmarkEnd w:id="1523"/>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6F493A">
        <w:tc>
          <w:tcPr>
            <w:tcW w:w="1623" w:type="pct"/>
            <w:shd w:val="clear" w:color="auto" w:fill="BFBFBF"/>
            <w:hideMark/>
          </w:tcPr>
          <w:p w14:paraId="399D55EF" w14:textId="77777777" w:rsidR="00623B86" w:rsidRPr="00215D3C" w:rsidRDefault="00623B86" w:rsidP="006F493A">
            <w:pPr>
              <w:pStyle w:val="TAH"/>
            </w:pPr>
            <w:r w:rsidRPr="00215D3C">
              <w:t>Enumeration value</w:t>
            </w:r>
          </w:p>
        </w:tc>
        <w:tc>
          <w:tcPr>
            <w:tcW w:w="3377" w:type="pct"/>
            <w:shd w:val="clear" w:color="auto" w:fill="BFBFBF"/>
            <w:hideMark/>
          </w:tcPr>
          <w:p w14:paraId="63F69421" w14:textId="77777777" w:rsidR="00623B86" w:rsidRPr="00215D3C" w:rsidRDefault="00623B86" w:rsidP="006F493A">
            <w:pPr>
              <w:pStyle w:val="TAH"/>
            </w:pPr>
            <w:r w:rsidRPr="00215D3C">
              <w:t>Description</w:t>
            </w:r>
          </w:p>
        </w:tc>
      </w:tr>
      <w:tr w:rsidR="00623B86" w:rsidRPr="00215D3C" w14:paraId="160CCB30" w14:textId="77777777" w:rsidTr="006F493A">
        <w:tc>
          <w:tcPr>
            <w:tcW w:w="1623" w:type="pct"/>
          </w:tcPr>
          <w:p w14:paraId="0A6F7500" w14:textId="77777777" w:rsidR="00623B86" w:rsidRPr="00215D3C" w:rsidRDefault="00623B86" w:rsidP="006F493A">
            <w:pPr>
              <w:pStyle w:val="TAL"/>
            </w:pPr>
            <w:r w:rsidRPr="004A768C">
              <w:t>add</w:t>
            </w:r>
          </w:p>
        </w:tc>
        <w:tc>
          <w:tcPr>
            <w:tcW w:w="3377" w:type="pct"/>
          </w:tcPr>
          <w:p w14:paraId="70E82CD5" w14:textId="77777777" w:rsidR="00623B86" w:rsidRPr="00215D3C" w:rsidRDefault="00623B86" w:rsidP="006F493A">
            <w:pPr>
              <w:pStyle w:val="TAL"/>
            </w:pPr>
            <w:r>
              <w:t>Create operation</w:t>
            </w:r>
          </w:p>
        </w:tc>
      </w:tr>
      <w:tr w:rsidR="00623B86" w:rsidRPr="00215D3C" w14:paraId="532E6CA9" w14:textId="77777777" w:rsidTr="006F493A">
        <w:tc>
          <w:tcPr>
            <w:tcW w:w="1623" w:type="pct"/>
          </w:tcPr>
          <w:p w14:paraId="03DBA1D2" w14:textId="77777777" w:rsidR="00623B86" w:rsidRPr="00215D3C" w:rsidRDefault="00623B86" w:rsidP="006F493A">
            <w:pPr>
              <w:pStyle w:val="TAL"/>
            </w:pPr>
            <w:r w:rsidRPr="004A768C">
              <w:t>remove</w:t>
            </w:r>
          </w:p>
        </w:tc>
        <w:tc>
          <w:tcPr>
            <w:tcW w:w="3377" w:type="pct"/>
          </w:tcPr>
          <w:p w14:paraId="1BDB9D4E" w14:textId="77777777" w:rsidR="00623B86" w:rsidRPr="00215D3C" w:rsidRDefault="00623B86" w:rsidP="006F493A">
            <w:pPr>
              <w:pStyle w:val="TAL"/>
            </w:pPr>
            <w:r>
              <w:t>Delete operation</w:t>
            </w:r>
          </w:p>
        </w:tc>
      </w:tr>
      <w:tr w:rsidR="00623B86" w:rsidRPr="00215D3C" w14:paraId="23EF3B42" w14:textId="77777777" w:rsidTr="006F493A">
        <w:tc>
          <w:tcPr>
            <w:tcW w:w="1623" w:type="pct"/>
          </w:tcPr>
          <w:p w14:paraId="370B797E" w14:textId="77777777" w:rsidR="00623B86" w:rsidRPr="00215D3C" w:rsidRDefault="00623B86" w:rsidP="006F493A">
            <w:pPr>
              <w:pStyle w:val="TAL"/>
            </w:pPr>
            <w:r w:rsidRPr="004A768C">
              <w:t>replace</w:t>
            </w:r>
          </w:p>
        </w:tc>
        <w:tc>
          <w:tcPr>
            <w:tcW w:w="3377" w:type="pct"/>
          </w:tcPr>
          <w:p w14:paraId="4E40B868" w14:textId="77777777" w:rsidR="00623B86" w:rsidRPr="00215D3C" w:rsidRDefault="00623B86" w:rsidP="006F493A">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D0467C">
      <w:pPr>
        <w:pStyle w:val="H6"/>
        <w:rPr>
          <w:lang w:eastAsia="zh-CN"/>
        </w:rPr>
      </w:pPr>
      <w:bookmarkStart w:id="1524" w:name="_Toc138323456"/>
      <w:r>
        <w:rPr>
          <w:lang w:eastAsia="zh-CN"/>
        </w:rPr>
        <w:t>12.1.1.4.4.7</w:t>
      </w:r>
      <w:r w:rsidRPr="002466BB">
        <w:rPr>
          <w:lang w:eastAsia="zh-CN"/>
        </w:rPr>
        <w:tab/>
        <w:t>Enumer</w:t>
      </w:r>
      <w:r w:rsidRPr="00A55B7B">
        <w:rPr>
          <w:lang w:eastAsia="zh-CN"/>
        </w:rPr>
        <w:t xml:space="preserve">ation </w:t>
      </w:r>
      <w:r>
        <w:rPr>
          <w:lang w:eastAsia="zh-CN"/>
        </w:rPr>
        <w:t>PatchOperation</w:t>
      </w:r>
      <w:bookmarkEnd w:id="1524"/>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6F493A">
        <w:tc>
          <w:tcPr>
            <w:tcW w:w="1623" w:type="pct"/>
            <w:shd w:val="clear" w:color="auto" w:fill="BFBFBF"/>
            <w:hideMark/>
          </w:tcPr>
          <w:p w14:paraId="2233F0A0" w14:textId="77777777" w:rsidR="00623B86" w:rsidRPr="00215D3C" w:rsidRDefault="00623B86" w:rsidP="006F493A">
            <w:pPr>
              <w:pStyle w:val="TAH"/>
            </w:pPr>
            <w:r w:rsidRPr="00215D3C">
              <w:t>Enumeration value</w:t>
            </w:r>
          </w:p>
        </w:tc>
        <w:tc>
          <w:tcPr>
            <w:tcW w:w="3377" w:type="pct"/>
            <w:shd w:val="clear" w:color="auto" w:fill="BFBFBF"/>
            <w:hideMark/>
          </w:tcPr>
          <w:p w14:paraId="3DA2E7A4" w14:textId="77777777" w:rsidR="00623B86" w:rsidRPr="00215D3C" w:rsidRDefault="00623B86" w:rsidP="006F493A">
            <w:pPr>
              <w:pStyle w:val="TAH"/>
            </w:pPr>
            <w:r w:rsidRPr="00215D3C">
              <w:t>Description</w:t>
            </w:r>
          </w:p>
        </w:tc>
      </w:tr>
      <w:tr w:rsidR="00623B86" w:rsidRPr="00215D3C" w14:paraId="61E4EADE" w14:textId="77777777" w:rsidTr="006F493A">
        <w:tc>
          <w:tcPr>
            <w:tcW w:w="1623" w:type="pct"/>
          </w:tcPr>
          <w:p w14:paraId="0910AA24" w14:textId="77777777" w:rsidR="00623B86" w:rsidRPr="00215D3C" w:rsidRDefault="00623B86" w:rsidP="006F493A">
            <w:pPr>
              <w:pStyle w:val="TAL"/>
            </w:pPr>
            <w:r>
              <w:t>add</w:t>
            </w:r>
          </w:p>
        </w:tc>
        <w:tc>
          <w:tcPr>
            <w:tcW w:w="3377" w:type="pct"/>
          </w:tcPr>
          <w:p w14:paraId="5F5BDAC7" w14:textId="77777777" w:rsidR="00623B86" w:rsidRPr="00215D3C" w:rsidRDefault="00623B86" w:rsidP="006F493A">
            <w:pPr>
              <w:pStyle w:val="TAL"/>
            </w:pPr>
            <w:r>
              <w:t>Add operation</w:t>
            </w:r>
          </w:p>
        </w:tc>
      </w:tr>
      <w:tr w:rsidR="00623B86" w:rsidRPr="00215D3C" w14:paraId="6BE364BB" w14:textId="77777777" w:rsidTr="006F493A">
        <w:tc>
          <w:tcPr>
            <w:tcW w:w="1623" w:type="pct"/>
          </w:tcPr>
          <w:p w14:paraId="26133A0A" w14:textId="77777777" w:rsidR="00623B86" w:rsidRPr="00215D3C" w:rsidRDefault="00623B86" w:rsidP="006F493A">
            <w:pPr>
              <w:pStyle w:val="TAL"/>
            </w:pPr>
            <w:r>
              <w:t>replace</w:t>
            </w:r>
          </w:p>
        </w:tc>
        <w:tc>
          <w:tcPr>
            <w:tcW w:w="3377" w:type="pct"/>
          </w:tcPr>
          <w:p w14:paraId="4AA660FB" w14:textId="77777777" w:rsidR="00623B86" w:rsidRPr="00215D3C" w:rsidRDefault="00623B86" w:rsidP="006F493A">
            <w:pPr>
              <w:pStyle w:val="TAL"/>
            </w:pPr>
            <w:r>
              <w:t>Replace operation</w:t>
            </w:r>
          </w:p>
        </w:tc>
      </w:tr>
      <w:tr w:rsidR="00623B86" w:rsidRPr="00215D3C" w14:paraId="6B1CD3B1" w14:textId="77777777" w:rsidTr="006F493A">
        <w:tc>
          <w:tcPr>
            <w:tcW w:w="1623" w:type="pct"/>
          </w:tcPr>
          <w:p w14:paraId="0D9C5B30" w14:textId="77777777" w:rsidR="00623B86" w:rsidRPr="00215D3C" w:rsidRDefault="00623B86" w:rsidP="006F493A">
            <w:pPr>
              <w:pStyle w:val="TAL"/>
            </w:pPr>
            <w:r>
              <w:t>remove</w:t>
            </w:r>
          </w:p>
        </w:tc>
        <w:tc>
          <w:tcPr>
            <w:tcW w:w="3377" w:type="pct"/>
          </w:tcPr>
          <w:p w14:paraId="426300A7" w14:textId="77777777" w:rsidR="00623B86" w:rsidRPr="00215D3C" w:rsidRDefault="00623B86" w:rsidP="006F493A">
            <w:pPr>
              <w:pStyle w:val="TAL"/>
            </w:pPr>
            <w:r>
              <w:t>Remove operation</w:t>
            </w:r>
          </w:p>
        </w:tc>
      </w:tr>
      <w:tr w:rsidR="00623B86" w:rsidRPr="00215D3C" w14:paraId="6C527B56" w14:textId="77777777" w:rsidTr="006F493A">
        <w:tc>
          <w:tcPr>
            <w:tcW w:w="1623" w:type="pct"/>
          </w:tcPr>
          <w:p w14:paraId="4BF22303" w14:textId="77777777" w:rsidR="00623B86" w:rsidRPr="00215D3C" w:rsidRDefault="00623B86" w:rsidP="006F493A">
            <w:pPr>
              <w:pStyle w:val="TAL"/>
            </w:pPr>
            <w:r>
              <w:t>copy</w:t>
            </w:r>
          </w:p>
        </w:tc>
        <w:tc>
          <w:tcPr>
            <w:tcW w:w="3377" w:type="pct"/>
          </w:tcPr>
          <w:p w14:paraId="233611B8" w14:textId="77777777" w:rsidR="00623B86" w:rsidRPr="00215D3C" w:rsidRDefault="00623B86" w:rsidP="006F493A">
            <w:pPr>
              <w:pStyle w:val="TAL"/>
            </w:pPr>
            <w:r>
              <w:t>Copy operation</w:t>
            </w:r>
          </w:p>
        </w:tc>
      </w:tr>
      <w:tr w:rsidR="00623B86" w:rsidRPr="00215D3C" w14:paraId="235FF1C5" w14:textId="77777777" w:rsidTr="006F493A">
        <w:tc>
          <w:tcPr>
            <w:tcW w:w="1623" w:type="pct"/>
          </w:tcPr>
          <w:p w14:paraId="335274A0" w14:textId="77777777" w:rsidR="00623B86" w:rsidRPr="00215D3C" w:rsidRDefault="00623B86" w:rsidP="006F493A">
            <w:pPr>
              <w:pStyle w:val="TAL"/>
            </w:pPr>
            <w:r>
              <w:t>move</w:t>
            </w:r>
          </w:p>
        </w:tc>
        <w:tc>
          <w:tcPr>
            <w:tcW w:w="3377" w:type="pct"/>
          </w:tcPr>
          <w:p w14:paraId="7D50E4A1" w14:textId="77777777" w:rsidR="00623B86" w:rsidRPr="00215D3C" w:rsidRDefault="00623B86" w:rsidP="006F493A">
            <w:pPr>
              <w:pStyle w:val="TAL"/>
            </w:pPr>
            <w:r>
              <w:t>Move operation</w:t>
            </w:r>
          </w:p>
        </w:tc>
      </w:tr>
      <w:tr w:rsidR="00623B86" w:rsidRPr="00215D3C" w14:paraId="777A1325" w14:textId="77777777" w:rsidTr="006F493A">
        <w:tc>
          <w:tcPr>
            <w:tcW w:w="1623" w:type="pct"/>
          </w:tcPr>
          <w:p w14:paraId="32CAE104" w14:textId="77777777" w:rsidR="00623B86" w:rsidRPr="00215D3C" w:rsidRDefault="00623B86" w:rsidP="006F493A">
            <w:pPr>
              <w:pStyle w:val="TAL"/>
            </w:pPr>
            <w:r>
              <w:t>test</w:t>
            </w:r>
          </w:p>
        </w:tc>
        <w:tc>
          <w:tcPr>
            <w:tcW w:w="3377" w:type="pct"/>
          </w:tcPr>
          <w:p w14:paraId="2C27371D" w14:textId="77777777" w:rsidR="00623B86" w:rsidRPr="00215D3C" w:rsidRDefault="00623B86" w:rsidP="006F493A">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6F493A">
        <w:tc>
          <w:tcPr>
            <w:tcW w:w="1623" w:type="pct"/>
            <w:shd w:val="clear" w:color="auto" w:fill="BFBFBF"/>
            <w:hideMark/>
          </w:tcPr>
          <w:p w14:paraId="1F6E86ED" w14:textId="77777777" w:rsidR="00623B86" w:rsidRPr="00215D3C" w:rsidRDefault="00623B86" w:rsidP="006F493A">
            <w:pPr>
              <w:pStyle w:val="TAH"/>
            </w:pPr>
            <w:r w:rsidRPr="00215D3C">
              <w:t>Enumeration value</w:t>
            </w:r>
          </w:p>
        </w:tc>
        <w:tc>
          <w:tcPr>
            <w:tcW w:w="3377" w:type="pct"/>
            <w:shd w:val="clear" w:color="auto" w:fill="BFBFBF"/>
            <w:hideMark/>
          </w:tcPr>
          <w:p w14:paraId="6E3AFDA0" w14:textId="77777777" w:rsidR="00623B86" w:rsidRPr="00215D3C" w:rsidRDefault="00623B86" w:rsidP="006F493A">
            <w:pPr>
              <w:pStyle w:val="TAH"/>
            </w:pPr>
            <w:r w:rsidRPr="00215D3C">
              <w:t>Description</w:t>
            </w:r>
          </w:p>
        </w:tc>
      </w:tr>
      <w:tr w:rsidR="00623B86" w:rsidRPr="00215D3C" w14:paraId="3566F030" w14:textId="77777777" w:rsidTr="006F493A">
        <w:tc>
          <w:tcPr>
            <w:tcW w:w="1623" w:type="pct"/>
          </w:tcPr>
          <w:p w14:paraId="4EFA93A4" w14:textId="77777777" w:rsidR="00623B86" w:rsidRPr="00215D3C" w:rsidRDefault="00623B86" w:rsidP="006F493A">
            <w:pPr>
              <w:pStyle w:val="TAL"/>
            </w:pPr>
            <w:r>
              <w:t>before</w:t>
            </w:r>
          </w:p>
        </w:tc>
        <w:tc>
          <w:tcPr>
            <w:tcW w:w="3377" w:type="pct"/>
          </w:tcPr>
          <w:p w14:paraId="7DFEDCBB" w14:textId="77777777" w:rsidR="00623B86" w:rsidRPr="00215D3C" w:rsidRDefault="00623B86" w:rsidP="006F493A">
            <w:pPr>
              <w:pStyle w:val="TAL"/>
            </w:pPr>
            <w:r>
              <w:t>Specifies the new attribute element is inserted before the attribute element identified by the "path" attribute of "MoiChange".</w:t>
            </w:r>
          </w:p>
        </w:tc>
      </w:tr>
      <w:tr w:rsidR="00623B86" w:rsidRPr="00215D3C" w14:paraId="1DBA92E8" w14:textId="77777777" w:rsidTr="006F493A">
        <w:tc>
          <w:tcPr>
            <w:tcW w:w="1623" w:type="pct"/>
          </w:tcPr>
          <w:p w14:paraId="49193DD3" w14:textId="77777777" w:rsidR="00623B86" w:rsidRPr="00215D3C" w:rsidRDefault="00623B86" w:rsidP="006F493A">
            <w:pPr>
              <w:pStyle w:val="TAL"/>
            </w:pPr>
            <w:r>
              <w:t>after</w:t>
            </w:r>
          </w:p>
        </w:tc>
        <w:tc>
          <w:tcPr>
            <w:tcW w:w="3377" w:type="pct"/>
          </w:tcPr>
          <w:p w14:paraId="6865A011" w14:textId="77777777" w:rsidR="00623B86" w:rsidRPr="00215D3C" w:rsidRDefault="00623B86" w:rsidP="006F493A">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25" w:name="_Toc26975719"/>
      <w:bookmarkStart w:id="1526" w:name="_Toc35856592"/>
      <w:bookmarkStart w:id="1527" w:name="_Toc44001478"/>
      <w:bookmarkStart w:id="1528" w:name="_Toc51581079"/>
      <w:bookmarkStart w:id="1529" w:name="_Toc52356342"/>
      <w:bookmarkStart w:id="1530" w:name="_Toc55227912"/>
      <w:bookmarkStart w:id="1531" w:name="_Toc138323457"/>
      <w:bookmarkStart w:id="1532" w:name="_Toc219487340"/>
      <w:r w:rsidRPr="00EF5A96">
        <w:t>12.1.</w:t>
      </w:r>
      <w:r>
        <w:t>2</w:t>
      </w:r>
      <w:r w:rsidRPr="00EF5A96">
        <w:tab/>
        <w:t>RESTful HTTP-based solution set for integration with ONAP VES API</w:t>
      </w:r>
      <w:bookmarkEnd w:id="1525"/>
      <w:bookmarkEnd w:id="1526"/>
      <w:bookmarkEnd w:id="1527"/>
      <w:bookmarkEnd w:id="1528"/>
      <w:bookmarkEnd w:id="1529"/>
      <w:bookmarkEnd w:id="1530"/>
      <w:bookmarkEnd w:id="1531"/>
      <w:bookmarkEnd w:id="1532"/>
    </w:p>
    <w:p w14:paraId="0016DC8F" w14:textId="77777777" w:rsidR="00623B86" w:rsidRPr="00EF5A96" w:rsidRDefault="00623B86" w:rsidP="00623B86">
      <w:pPr>
        <w:pStyle w:val="Heading4"/>
      </w:pPr>
      <w:bookmarkStart w:id="1533" w:name="_Toc26975720"/>
      <w:bookmarkStart w:id="1534" w:name="_Toc35856593"/>
      <w:bookmarkStart w:id="1535" w:name="_Toc44001479"/>
      <w:bookmarkStart w:id="1536" w:name="_Toc51581080"/>
      <w:bookmarkStart w:id="1537" w:name="_Toc52356343"/>
      <w:bookmarkStart w:id="1538" w:name="_Toc55227913"/>
      <w:bookmarkStart w:id="1539" w:name="_Toc138323458"/>
      <w:bookmarkStart w:id="1540" w:name="_Toc219487341"/>
      <w:r w:rsidRPr="00EF5A96">
        <w:t>12.1.</w:t>
      </w:r>
      <w:r>
        <w:t>2</w:t>
      </w:r>
      <w:r w:rsidRPr="00EF5A96">
        <w:t>.1</w:t>
      </w:r>
      <w:r w:rsidRPr="00EF5A96">
        <w:tab/>
        <w:t>Mapping of operations</w:t>
      </w:r>
      <w:bookmarkEnd w:id="1533"/>
      <w:bookmarkEnd w:id="1534"/>
      <w:bookmarkEnd w:id="1535"/>
      <w:bookmarkEnd w:id="1536"/>
      <w:bookmarkEnd w:id="1537"/>
      <w:bookmarkEnd w:id="1538"/>
      <w:bookmarkEnd w:id="1539"/>
      <w:bookmarkEnd w:id="1540"/>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41" w:name="_Toc26975721"/>
      <w:bookmarkStart w:id="1542" w:name="_Toc35856594"/>
      <w:bookmarkStart w:id="1543" w:name="_Toc44001480"/>
      <w:bookmarkStart w:id="1544" w:name="_Toc51581081"/>
      <w:bookmarkStart w:id="1545" w:name="_Toc52356344"/>
      <w:bookmarkStart w:id="1546" w:name="_Toc55227914"/>
      <w:bookmarkStart w:id="1547" w:name="_Toc138323459"/>
      <w:bookmarkStart w:id="1548" w:name="_Toc219487342"/>
      <w:r w:rsidRPr="00EF5A96">
        <w:lastRenderedPageBreak/>
        <w:t>12.1.</w:t>
      </w:r>
      <w:r>
        <w:t>2</w:t>
      </w:r>
      <w:r w:rsidRPr="00EF5A96">
        <w:t>.2</w:t>
      </w:r>
      <w:r w:rsidRPr="00EF5A96">
        <w:tab/>
        <w:t>Mapping of notifications</w:t>
      </w:r>
      <w:bookmarkEnd w:id="1541"/>
      <w:bookmarkEnd w:id="1542"/>
      <w:bookmarkEnd w:id="1543"/>
      <w:bookmarkEnd w:id="1544"/>
      <w:bookmarkEnd w:id="1545"/>
      <w:bookmarkEnd w:id="1546"/>
      <w:bookmarkEnd w:id="1547"/>
      <w:bookmarkEnd w:id="1548"/>
    </w:p>
    <w:p w14:paraId="21F286DC" w14:textId="77777777" w:rsidR="00623B86" w:rsidRPr="00EF5A96" w:rsidRDefault="00623B86" w:rsidP="00623B86">
      <w:pPr>
        <w:pStyle w:val="Heading5"/>
      </w:pPr>
      <w:bookmarkStart w:id="1549" w:name="_Toc26975722"/>
      <w:bookmarkStart w:id="1550" w:name="_Toc35856595"/>
      <w:bookmarkStart w:id="1551" w:name="_Toc44001481"/>
      <w:bookmarkStart w:id="1552" w:name="_Toc51581082"/>
      <w:bookmarkStart w:id="1553" w:name="_Toc52356345"/>
      <w:bookmarkStart w:id="1554" w:name="_Toc55227915"/>
      <w:bookmarkStart w:id="1555" w:name="_Toc138323460"/>
      <w:bookmarkStart w:id="1556" w:name="_Toc219487343"/>
      <w:r w:rsidRPr="00EF5A96">
        <w:t>12.1.</w:t>
      </w:r>
      <w:r>
        <w:t>2</w:t>
      </w:r>
      <w:r w:rsidRPr="00EF5A96">
        <w:t>.2.1</w:t>
      </w:r>
      <w:r w:rsidRPr="00EF5A96">
        <w:tab/>
        <w:t>Introduction</w:t>
      </w:r>
      <w:bookmarkEnd w:id="1549"/>
      <w:bookmarkEnd w:id="1550"/>
      <w:bookmarkEnd w:id="1551"/>
      <w:bookmarkEnd w:id="1552"/>
      <w:bookmarkEnd w:id="1553"/>
      <w:bookmarkEnd w:id="1554"/>
      <w:bookmarkEnd w:id="1555"/>
      <w:bookmarkEnd w:id="1556"/>
    </w:p>
    <w:p w14:paraId="702C76EB" w14:textId="77777777" w:rsidR="00623B86" w:rsidRPr="00EF5A96" w:rsidRDefault="00623B86" w:rsidP="00D0467C">
      <w:pPr>
        <w:pStyle w:val="H6"/>
      </w:pPr>
      <w:bookmarkStart w:id="1557" w:name="_Toc26975723"/>
      <w:bookmarkStart w:id="1558" w:name="_Toc35856596"/>
      <w:bookmarkStart w:id="1559" w:name="_Toc44001482"/>
      <w:bookmarkStart w:id="1560" w:name="_Toc51581083"/>
      <w:bookmarkStart w:id="1561" w:name="_Toc52356346"/>
      <w:bookmarkStart w:id="1562" w:name="_Toc55227916"/>
      <w:bookmarkStart w:id="1563" w:name="_Toc138323461"/>
      <w:r w:rsidRPr="00EF5A96">
        <w:t>12.1.</w:t>
      </w:r>
      <w:r>
        <w:t>2</w:t>
      </w:r>
      <w:r w:rsidRPr="00EF5A96">
        <w:t>.2.1.1</w:t>
      </w:r>
      <w:r w:rsidRPr="00EF5A96">
        <w:tab/>
        <w:t>General</w:t>
      </w:r>
      <w:bookmarkEnd w:id="1557"/>
      <w:bookmarkEnd w:id="1558"/>
      <w:bookmarkEnd w:id="1559"/>
      <w:bookmarkEnd w:id="1560"/>
      <w:bookmarkEnd w:id="1561"/>
      <w:bookmarkEnd w:id="1562"/>
      <w:bookmarkEnd w:id="1563"/>
    </w:p>
    <w:p w14:paraId="74DAFCC5" w14:textId="40ACDDAE" w:rsidR="00623B86" w:rsidRPr="00EF5A96" w:rsidRDefault="00623B86" w:rsidP="00623B86">
      <w:r>
        <w:t>The 3GPP IS notifications are mapped to SS e</w:t>
      </w:r>
      <w:r w:rsidR="00D0467C">
        <w:t>q</w:t>
      </w:r>
      <w:r>
        <w:t>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6F493A">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6F493A">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D0467C">
      <w:pPr>
        <w:pStyle w:val="H6"/>
      </w:pPr>
      <w:bookmarkStart w:id="1564" w:name="_Toc26975724"/>
      <w:bookmarkStart w:id="1565" w:name="_Toc35856597"/>
      <w:bookmarkStart w:id="1566" w:name="_Toc44001483"/>
      <w:bookmarkStart w:id="1567" w:name="_Toc51581084"/>
      <w:bookmarkStart w:id="1568" w:name="_Toc52356347"/>
      <w:bookmarkStart w:id="1569" w:name="_Toc55227917"/>
      <w:bookmarkStart w:id="1570" w:name="_Toc138323462"/>
      <w:r w:rsidRPr="00EF5A96">
        <w:t>12.1.</w:t>
      </w:r>
      <w:r>
        <w:t>2</w:t>
      </w:r>
      <w:r w:rsidRPr="00EF5A96">
        <w:t>.2.1.2</w:t>
      </w:r>
      <w:r w:rsidRPr="00EF5A96">
        <w:tab/>
      </w:r>
      <w:bookmarkEnd w:id="1564"/>
      <w:bookmarkEnd w:id="1565"/>
      <w:r>
        <w:t>Void</w:t>
      </w:r>
      <w:bookmarkEnd w:id="1566"/>
      <w:bookmarkEnd w:id="1567"/>
      <w:bookmarkEnd w:id="1568"/>
      <w:bookmarkEnd w:id="1569"/>
      <w:bookmarkEnd w:id="1570"/>
    </w:p>
    <w:p w14:paraId="5EF3EF14" w14:textId="77777777" w:rsidR="00623B86" w:rsidRPr="00EF5A96" w:rsidRDefault="00623B86" w:rsidP="00623B86">
      <w:pPr>
        <w:pStyle w:val="Heading5"/>
      </w:pPr>
      <w:bookmarkStart w:id="1571" w:name="_Toc26975725"/>
      <w:bookmarkStart w:id="1572" w:name="_Toc35856598"/>
      <w:bookmarkStart w:id="1573" w:name="_Toc44001484"/>
      <w:bookmarkStart w:id="1574" w:name="_Toc51581085"/>
      <w:bookmarkStart w:id="1575" w:name="_Toc52356348"/>
      <w:bookmarkStart w:id="1576" w:name="_Toc55227918"/>
      <w:bookmarkStart w:id="1577" w:name="_Toc138323463"/>
      <w:bookmarkStart w:id="1578" w:name="_Toc219487344"/>
      <w:r w:rsidRPr="00EF5A96">
        <w:t>12.1.</w:t>
      </w:r>
      <w:r>
        <w:t>2</w:t>
      </w:r>
      <w:r w:rsidRPr="00EF5A96">
        <w:t>.2.2</w:t>
      </w:r>
      <w:r w:rsidRPr="00EF5A96">
        <w:tab/>
        <w:t>Notification notifyMOICreation</w:t>
      </w:r>
      <w:bookmarkEnd w:id="1571"/>
      <w:bookmarkEnd w:id="1572"/>
      <w:bookmarkEnd w:id="1573"/>
      <w:bookmarkEnd w:id="1574"/>
      <w:bookmarkEnd w:id="1575"/>
      <w:bookmarkEnd w:id="1576"/>
      <w:bookmarkEnd w:id="1577"/>
      <w:bookmarkEnd w:id="1578"/>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79" w:name="_Toc26975726"/>
      <w:bookmarkStart w:id="1580" w:name="_Toc35856599"/>
      <w:bookmarkStart w:id="1581" w:name="_Toc44001485"/>
      <w:bookmarkStart w:id="1582" w:name="_Toc51581086"/>
      <w:bookmarkStart w:id="1583" w:name="_Toc52356349"/>
      <w:bookmarkStart w:id="1584" w:name="_Toc55227919"/>
      <w:bookmarkStart w:id="1585" w:name="_Toc138323464"/>
      <w:bookmarkStart w:id="1586" w:name="_Toc219487345"/>
      <w:r w:rsidRPr="00EF5A96">
        <w:t>12.1.</w:t>
      </w:r>
      <w:r>
        <w:t>2</w:t>
      </w:r>
      <w:r w:rsidRPr="00EF5A96">
        <w:t>.2.3</w:t>
      </w:r>
      <w:r w:rsidRPr="00EF5A96">
        <w:tab/>
        <w:t>Notification notifyMOIDeletion</w:t>
      </w:r>
      <w:bookmarkEnd w:id="1579"/>
      <w:bookmarkEnd w:id="1580"/>
      <w:bookmarkEnd w:id="1581"/>
      <w:bookmarkEnd w:id="1582"/>
      <w:bookmarkEnd w:id="1583"/>
      <w:bookmarkEnd w:id="1584"/>
      <w:bookmarkEnd w:id="1585"/>
      <w:bookmarkEnd w:id="1586"/>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87" w:name="_Toc26975727"/>
      <w:bookmarkStart w:id="1588" w:name="_Toc35856600"/>
      <w:bookmarkStart w:id="1589" w:name="_Toc44001486"/>
      <w:bookmarkStart w:id="1590" w:name="_Toc51581087"/>
      <w:bookmarkStart w:id="1591" w:name="_Toc52356350"/>
      <w:bookmarkStart w:id="1592" w:name="_Toc55227920"/>
      <w:bookmarkStart w:id="1593" w:name="_Toc138323465"/>
      <w:bookmarkStart w:id="1594" w:name="_Toc219487346"/>
      <w:r w:rsidRPr="00EF5A96">
        <w:t>12.1.</w:t>
      </w:r>
      <w:r>
        <w:t>2</w:t>
      </w:r>
      <w:r w:rsidRPr="00EF5A96">
        <w:t>.2.4</w:t>
      </w:r>
      <w:r w:rsidRPr="00EF5A96">
        <w:tab/>
        <w:t>Notification notifyMOIAttributeValueChange</w:t>
      </w:r>
      <w:bookmarkEnd w:id="1587"/>
      <w:bookmarkEnd w:id="1588"/>
      <w:bookmarkEnd w:id="1589"/>
      <w:bookmarkEnd w:id="1590"/>
      <w:bookmarkEnd w:id="1591"/>
      <w:bookmarkEnd w:id="1592"/>
      <w:bookmarkEnd w:id="1593"/>
      <w:bookmarkEnd w:id="1594"/>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95" w:name="_Toc138323466"/>
      <w:bookmarkStart w:id="1596" w:name="_Toc219487347"/>
      <w:r w:rsidRPr="00EF5A96">
        <w:t>12.1.</w:t>
      </w:r>
      <w:r>
        <w:t>2</w:t>
      </w:r>
      <w:r w:rsidRPr="00EF5A96">
        <w:t>.2.</w:t>
      </w:r>
      <w:r>
        <w:t>5</w:t>
      </w:r>
      <w:r w:rsidRPr="00EF5A96">
        <w:tab/>
        <w:t>Notification notifyMOIChange</w:t>
      </w:r>
      <w:r>
        <w:t>s</w:t>
      </w:r>
      <w:bookmarkEnd w:id="1595"/>
      <w:bookmarkEnd w:id="1596"/>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97" w:name="_Toc139374602"/>
      <w:bookmarkStart w:id="1598" w:name="_Toc219487348"/>
      <w:r w:rsidRPr="00EF5A96">
        <w:t>12.1.</w:t>
      </w:r>
      <w:r>
        <w:t>2</w:t>
      </w:r>
      <w:r w:rsidRPr="00EF5A96">
        <w:t>.2.</w:t>
      </w:r>
      <w:r>
        <w:t>6</w:t>
      </w:r>
      <w:r w:rsidRPr="00EF5A96">
        <w:tab/>
        <w:t>Notification notify</w:t>
      </w:r>
      <w:bookmarkEnd w:id="1597"/>
      <w:r>
        <w:t>Event</w:t>
      </w:r>
      <w:bookmarkEnd w:id="1598"/>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99" w:name="_Toc26975728"/>
      <w:bookmarkStart w:id="1600" w:name="_Toc35856601"/>
      <w:bookmarkStart w:id="1601" w:name="_Toc44001487"/>
      <w:bookmarkStart w:id="1602" w:name="_Toc51581088"/>
      <w:bookmarkStart w:id="1603" w:name="_Toc52356351"/>
      <w:bookmarkStart w:id="1604" w:name="_Toc55227921"/>
      <w:bookmarkStart w:id="1605" w:name="_Toc138323467"/>
      <w:bookmarkStart w:id="1606" w:name="_Toc219487349"/>
      <w:r w:rsidRPr="00EF5A96">
        <w:t>12.1.</w:t>
      </w:r>
      <w:r>
        <w:t>2</w:t>
      </w:r>
      <w:r w:rsidRPr="00EF5A96">
        <w:t>.3</w:t>
      </w:r>
      <w:r w:rsidRPr="00EF5A96">
        <w:tab/>
        <w:t>Resources</w:t>
      </w:r>
      <w:bookmarkEnd w:id="1599"/>
      <w:bookmarkEnd w:id="1600"/>
      <w:bookmarkEnd w:id="1601"/>
      <w:bookmarkEnd w:id="1602"/>
      <w:bookmarkEnd w:id="1603"/>
      <w:bookmarkEnd w:id="1604"/>
      <w:bookmarkEnd w:id="1605"/>
      <w:bookmarkEnd w:id="1606"/>
    </w:p>
    <w:p w14:paraId="78EA1B19" w14:textId="77777777" w:rsidR="00623B86" w:rsidRPr="00EF5A96" w:rsidRDefault="00623B86" w:rsidP="00623B86">
      <w:pPr>
        <w:pStyle w:val="Heading5"/>
      </w:pPr>
      <w:bookmarkStart w:id="1607" w:name="_Toc26975729"/>
      <w:bookmarkStart w:id="1608" w:name="_Toc35856602"/>
      <w:bookmarkStart w:id="1609" w:name="_Toc44001488"/>
      <w:bookmarkStart w:id="1610" w:name="_Toc51581089"/>
      <w:bookmarkStart w:id="1611" w:name="_Toc52356352"/>
      <w:bookmarkStart w:id="1612" w:name="_Toc55227922"/>
      <w:bookmarkStart w:id="1613" w:name="_Toc138323468"/>
      <w:bookmarkStart w:id="1614" w:name="_Toc219487350"/>
      <w:r w:rsidRPr="00EF5A96">
        <w:t>12.1.</w:t>
      </w:r>
      <w:r>
        <w:t>2</w:t>
      </w:r>
      <w:r w:rsidRPr="00EF5A96">
        <w:t>.3.1</w:t>
      </w:r>
      <w:r w:rsidRPr="00EF5A96">
        <w:tab/>
        <w:t>Resource structure</w:t>
      </w:r>
      <w:bookmarkEnd w:id="1607"/>
      <w:bookmarkEnd w:id="1608"/>
      <w:bookmarkEnd w:id="1609"/>
      <w:bookmarkEnd w:id="1610"/>
      <w:bookmarkEnd w:id="1611"/>
      <w:bookmarkEnd w:id="1612"/>
      <w:bookmarkEnd w:id="1613"/>
      <w:bookmarkEnd w:id="1614"/>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lastRenderedPageBreak/>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6F493A">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6F493A">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6F493A">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6F493A">
            <w:pPr>
              <w:pStyle w:val="TAH"/>
              <w:rPr>
                <w:lang w:val="fr-FR"/>
              </w:rPr>
            </w:pPr>
            <w:r>
              <w:rPr>
                <w:lang w:val="fr-FR"/>
              </w:rPr>
              <w:t>Description</w:t>
            </w:r>
          </w:p>
        </w:tc>
      </w:tr>
      <w:tr w:rsidR="00623B86" w14:paraId="2DEF7DB1"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6F493A">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6F493A">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6F493A">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6F493A">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15" w:name="_Toc26975730"/>
      <w:bookmarkStart w:id="1616" w:name="_Toc35856603"/>
      <w:bookmarkStart w:id="1617" w:name="_Toc44001489"/>
      <w:bookmarkStart w:id="1618" w:name="_Toc51581090"/>
      <w:bookmarkStart w:id="1619" w:name="_Toc52356353"/>
      <w:bookmarkStart w:id="1620" w:name="_Toc55227923"/>
      <w:bookmarkStart w:id="1621" w:name="_Toc138323469"/>
      <w:bookmarkStart w:id="1622" w:name="_Toc219487351"/>
      <w:r w:rsidRPr="00EF5A96">
        <w:t>12.1.</w:t>
      </w:r>
      <w:r>
        <w:t>2</w:t>
      </w:r>
      <w:r w:rsidRPr="00EF5A96">
        <w:t>.3.2</w:t>
      </w:r>
      <w:r w:rsidRPr="00EF5A96">
        <w:tab/>
        <w:t>Resource definitions</w:t>
      </w:r>
      <w:bookmarkEnd w:id="1615"/>
      <w:bookmarkEnd w:id="1616"/>
      <w:bookmarkEnd w:id="1617"/>
      <w:bookmarkEnd w:id="1618"/>
      <w:bookmarkEnd w:id="1619"/>
      <w:bookmarkEnd w:id="1620"/>
      <w:bookmarkEnd w:id="1621"/>
      <w:bookmarkEnd w:id="1622"/>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23" w:name="_Toc26975731"/>
      <w:bookmarkStart w:id="1624" w:name="_Toc35856604"/>
      <w:bookmarkStart w:id="1625" w:name="_Toc44001490"/>
      <w:bookmarkStart w:id="1626" w:name="_Toc51581091"/>
      <w:bookmarkStart w:id="1627" w:name="_Toc52356354"/>
      <w:bookmarkStart w:id="1628" w:name="_Toc55227924"/>
      <w:bookmarkStart w:id="1629" w:name="_Toc138323470"/>
      <w:bookmarkStart w:id="1630" w:name="_Toc219487352"/>
      <w:r w:rsidRPr="00EF5A96">
        <w:t>12.1.</w:t>
      </w:r>
      <w:r>
        <w:t>2</w:t>
      </w:r>
      <w:r w:rsidRPr="00EF5A96">
        <w:t>.4</w:t>
      </w:r>
      <w:r w:rsidRPr="00EF5A96">
        <w:tab/>
        <w:t>Data type definitions</w:t>
      </w:r>
      <w:bookmarkEnd w:id="1623"/>
      <w:bookmarkEnd w:id="1624"/>
      <w:bookmarkEnd w:id="1625"/>
      <w:bookmarkEnd w:id="1626"/>
      <w:bookmarkEnd w:id="1627"/>
      <w:bookmarkEnd w:id="1628"/>
      <w:bookmarkEnd w:id="1629"/>
      <w:bookmarkEnd w:id="1630"/>
    </w:p>
    <w:p w14:paraId="0E0C7A08" w14:textId="77777777" w:rsidR="00623B86" w:rsidRDefault="00623B86" w:rsidP="00623B86">
      <w:r>
        <w:t>See clause 12.1.1.4.</w:t>
      </w:r>
    </w:p>
    <w:p w14:paraId="0FB22BCC" w14:textId="77777777" w:rsidR="00623B86" w:rsidRDefault="00623B86" w:rsidP="00623B86">
      <w:pPr>
        <w:pStyle w:val="Heading3"/>
      </w:pPr>
      <w:bookmarkStart w:id="1631" w:name="_Toc11244599"/>
      <w:bookmarkStart w:id="1632" w:name="_Toc35856605"/>
      <w:bookmarkStart w:id="1633" w:name="_Toc44001491"/>
      <w:bookmarkStart w:id="1634" w:name="_Toc51581092"/>
      <w:bookmarkStart w:id="1635" w:name="_Toc52356355"/>
      <w:bookmarkStart w:id="1636" w:name="_Toc55227925"/>
      <w:bookmarkStart w:id="1637" w:name="_Toc138323471"/>
      <w:bookmarkStart w:id="1638" w:name="_Toc11244600"/>
      <w:bookmarkStart w:id="1639" w:name="_Hlk23433710"/>
      <w:bookmarkStart w:id="1640" w:name="_Toc219487353"/>
      <w:r w:rsidRPr="00CA32DA">
        <w:t>12.1.</w:t>
      </w:r>
      <w:r>
        <w:t>3</w:t>
      </w:r>
      <w:r w:rsidRPr="00CA32DA">
        <w:tab/>
        <w:t>YANG/Netconf-based solution set</w:t>
      </w:r>
      <w:bookmarkEnd w:id="1631"/>
      <w:bookmarkEnd w:id="1632"/>
      <w:bookmarkEnd w:id="1633"/>
      <w:bookmarkEnd w:id="1634"/>
      <w:bookmarkEnd w:id="1635"/>
      <w:bookmarkEnd w:id="1636"/>
      <w:bookmarkEnd w:id="1637"/>
      <w:bookmarkEnd w:id="1640"/>
    </w:p>
    <w:p w14:paraId="4146EF00" w14:textId="77777777" w:rsidR="00623B86" w:rsidRPr="00CA32DA" w:rsidRDefault="00623B86" w:rsidP="00623B86">
      <w:pPr>
        <w:pStyle w:val="Heading4"/>
      </w:pPr>
      <w:bookmarkStart w:id="1641" w:name="_Toc35856606"/>
      <w:bookmarkStart w:id="1642" w:name="_Toc44001492"/>
      <w:bookmarkStart w:id="1643" w:name="_Toc51581093"/>
      <w:bookmarkStart w:id="1644" w:name="_Toc52356356"/>
      <w:bookmarkStart w:id="1645" w:name="_Toc55227926"/>
      <w:bookmarkStart w:id="1646" w:name="_Toc138323472"/>
      <w:bookmarkStart w:id="1647" w:name="_Toc219487354"/>
      <w:r w:rsidRPr="00CA32DA">
        <w:t>12.1.</w:t>
      </w:r>
      <w:r>
        <w:t>3</w:t>
      </w:r>
      <w:r w:rsidRPr="00CA32DA">
        <w:t>.1</w:t>
      </w:r>
      <w:r w:rsidRPr="00CA32DA">
        <w:tab/>
        <w:t>Mapping of operations</w:t>
      </w:r>
      <w:bookmarkEnd w:id="1638"/>
      <w:bookmarkEnd w:id="1641"/>
      <w:bookmarkEnd w:id="1642"/>
      <w:bookmarkEnd w:id="1643"/>
      <w:bookmarkEnd w:id="1644"/>
      <w:bookmarkEnd w:id="1645"/>
      <w:bookmarkEnd w:id="1646"/>
      <w:bookmarkEnd w:id="1647"/>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48" w:name="_Toc35856607"/>
      <w:bookmarkStart w:id="1649" w:name="_Toc44001493"/>
      <w:bookmarkStart w:id="1650" w:name="_Toc51581094"/>
      <w:bookmarkStart w:id="1651" w:name="_Toc52356357"/>
      <w:bookmarkStart w:id="1652" w:name="_Toc55227927"/>
      <w:bookmarkStart w:id="1653" w:name="_Toc138323473"/>
      <w:bookmarkStart w:id="1654" w:name="_Toc219487355"/>
      <w:r>
        <w:t>12.</w:t>
      </w:r>
      <w:r w:rsidRPr="000D52DF">
        <w:t>1.</w:t>
      </w:r>
      <w:r>
        <w:t>3</w:t>
      </w:r>
      <w:r w:rsidRPr="000D52DF">
        <w:t>.1</w:t>
      </w:r>
      <w:r w:rsidRPr="000D52DF">
        <w:rPr>
          <w:rFonts w:hint="eastAsia"/>
        </w:rPr>
        <w:t>.1</w:t>
      </w:r>
      <w:r w:rsidRPr="000D52DF">
        <w:tab/>
        <w:t>Introduction</w:t>
      </w:r>
      <w:bookmarkEnd w:id="1648"/>
      <w:bookmarkEnd w:id="1649"/>
      <w:bookmarkEnd w:id="1650"/>
      <w:bookmarkEnd w:id="1651"/>
      <w:bookmarkEnd w:id="1652"/>
      <w:bookmarkEnd w:id="1653"/>
      <w:bookmarkEnd w:id="1654"/>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55" w:name="_Hlk20828920"/>
      <w:bookmarkStart w:id="1656" w:name="_Toc35856608"/>
      <w:bookmarkStart w:id="1657" w:name="_Toc44001494"/>
      <w:bookmarkStart w:id="1658" w:name="_Toc51581095"/>
      <w:bookmarkStart w:id="1659" w:name="_Toc52356358"/>
      <w:bookmarkStart w:id="1660" w:name="_Toc55227928"/>
      <w:bookmarkStart w:id="1661" w:name="_Toc138323474"/>
      <w:bookmarkStart w:id="1662" w:name="_Toc219487356"/>
      <w:r w:rsidRPr="00E40818">
        <w:t>12.1.</w:t>
      </w:r>
      <w:r>
        <w:t>3</w:t>
      </w:r>
      <w:r w:rsidRPr="00E40818">
        <w:t>.1.2</w:t>
      </w:r>
      <w:bookmarkEnd w:id="1655"/>
      <w:r w:rsidRPr="00E40818">
        <w:tab/>
        <w:t xml:space="preserve">Operation </w:t>
      </w:r>
      <w:bookmarkStart w:id="1663" w:name="MCCQCTEMPBM_00000105"/>
      <w:r w:rsidRPr="00506269">
        <w:rPr>
          <w:rFonts w:ascii="Courier New" w:hAnsi="Courier New" w:cs="Courier New"/>
        </w:rPr>
        <w:t>createMOI</w:t>
      </w:r>
      <w:bookmarkEnd w:id="1656"/>
      <w:bookmarkEnd w:id="1657"/>
      <w:bookmarkEnd w:id="1658"/>
      <w:bookmarkEnd w:id="1659"/>
      <w:bookmarkEnd w:id="1660"/>
      <w:bookmarkEnd w:id="1661"/>
      <w:bookmarkEnd w:id="1662"/>
      <w:bookmarkEnd w:id="1663"/>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64"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lastRenderedPageBreak/>
        <w:t xml:space="preserve">Table 12.1.3.1.2-1: </w:t>
      </w:r>
      <w:r w:rsidRPr="009437C5">
        <w:rPr>
          <w:lang w:eastAsia="zh-CN"/>
        </w:rPr>
        <w:t xml:space="preserve">Mapping from IS </w:t>
      </w:r>
      <w:bookmarkStart w:id="1665" w:name="MCCQCTEMPBM_00000106"/>
      <w:r w:rsidRPr="00D8237F">
        <w:rPr>
          <w:rFonts w:ascii="Courier New" w:hAnsi="Courier New" w:cs="Courier New"/>
          <w:lang w:eastAsia="zh-CN"/>
        </w:rPr>
        <w:t>createMOI</w:t>
      </w:r>
      <w:bookmarkEnd w:id="1665"/>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6F493A">
            <w:pPr>
              <w:pStyle w:val="TAH"/>
              <w:rPr>
                <w:lang w:eastAsia="zh-CN"/>
              </w:rPr>
            </w:pPr>
            <w:r>
              <w:rPr>
                <w:lang w:eastAsia="zh-CN"/>
              </w:rPr>
              <w:t>Remark</w:t>
            </w:r>
          </w:p>
        </w:tc>
      </w:tr>
      <w:tr w:rsidR="00623B86" w14:paraId="5ECFA416"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6F493A">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6F493A">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6F493A">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6F493A">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6F493A">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6F493A">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64"/>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66" w:name="_Hlk21682885"/>
      <w:r>
        <w:rPr>
          <w:lang w:eastAsia="zh-CN"/>
        </w:rPr>
        <w:t>12.1.3.1.2-2</w:t>
      </w:r>
      <w:bookmarkEnd w:id="1666"/>
      <w:r>
        <w:rPr>
          <w:lang w:eastAsia="zh-CN"/>
        </w:rPr>
        <w:t xml:space="preserve">: </w:t>
      </w:r>
      <w:r w:rsidRPr="00253B2C">
        <w:rPr>
          <w:lang w:eastAsia="zh-CN"/>
        </w:rPr>
        <w:t xml:space="preserve">Mapping from IS </w:t>
      </w:r>
      <w:bookmarkStart w:id="1667" w:name="MCCQCTEMPBM_00000107"/>
      <w:r w:rsidRPr="00D8237F">
        <w:rPr>
          <w:rFonts w:ascii="Courier New" w:hAnsi="Courier New" w:cs="Courier New"/>
          <w:lang w:eastAsia="zh-CN"/>
        </w:rPr>
        <w:t>createMOI</w:t>
      </w:r>
      <w:bookmarkEnd w:id="1667"/>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6F493A">
            <w:pPr>
              <w:pStyle w:val="TAH"/>
              <w:rPr>
                <w:lang w:eastAsia="zh-CN"/>
              </w:rPr>
            </w:pPr>
            <w:r>
              <w:rPr>
                <w:rFonts w:hint="eastAsia"/>
                <w:lang w:eastAsia="zh-CN"/>
              </w:rPr>
              <w:t>R</w:t>
            </w:r>
            <w:r>
              <w:rPr>
                <w:lang w:eastAsia="zh-CN"/>
              </w:rPr>
              <w:t>emark</w:t>
            </w:r>
          </w:p>
        </w:tc>
      </w:tr>
      <w:tr w:rsidR="00623B86" w14:paraId="53AE5D12"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6F493A">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6F493A">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6F493A">
            <w:pPr>
              <w:keepNext/>
              <w:keepLines/>
              <w:spacing w:after="0"/>
              <w:rPr>
                <w:rFonts w:ascii="Arial" w:hAnsi="Arial"/>
                <w:sz w:val="18"/>
                <w:szCs w:val="18"/>
                <w:lang w:eastAsia="zh-CN"/>
              </w:rPr>
            </w:pPr>
            <w:bookmarkStart w:id="1668" w:name="OLE_LINK11"/>
            <w:bookmarkStart w:id="1669"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6F493A">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68"/>
            <w:bookmarkEnd w:id="1669"/>
          </w:p>
        </w:tc>
      </w:tr>
    </w:tbl>
    <w:p w14:paraId="47C2C3BB" w14:textId="77777777" w:rsidR="00D0467C" w:rsidRDefault="00D0467C" w:rsidP="00D0467C"/>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70" w:name="_Hlk16869974"/>
      <w:bookmarkStart w:id="1671" w:name="MCCQCTEMPBM_00000108"/>
      <w:r w:rsidRPr="00506269">
        <w:rPr>
          <w:rFonts w:ascii="Courier New" w:hAnsi="Courier New" w:cs="Courier New"/>
        </w:rPr>
        <w:t>ManagedElement</w:t>
      </w:r>
      <w:bookmarkEnd w:id="1670"/>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71"/>
    </w:p>
    <w:p w14:paraId="189C965B" w14:textId="77777777" w:rsidR="00623B86" w:rsidRPr="00BC4B9E" w:rsidRDefault="00623B86" w:rsidP="00BC4B9E">
      <w:pPr>
        <w:pStyle w:val="PL"/>
      </w:pPr>
      <w:r w:rsidRPr="00BC4B9E">
        <w:t>&lt;rpc message-id="101"&gt;</w:t>
      </w:r>
    </w:p>
    <w:p w14:paraId="4A40EA30" w14:textId="77777777" w:rsidR="00623B86" w:rsidRPr="00BC4B9E" w:rsidRDefault="00623B86" w:rsidP="00BC4B9E">
      <w:pPr>
        <w:pStyle w:val="PL"/>
      </w:pPr>
      <w:r w:rsidRPr="00BC4B9E">
        <w:t xml:space="preserve">  &lt;edit-config&gt;</w:t>
      </w:r>
    </w:p>
    <w:p w14:paraId="37651811" w14:textId="77777777" w:rsidR="00623B86" w:rsidRPr="00BC4B9E" w:rsidRDefault="00623B86" w:rsidP="00BC4B9E">
      <w:pPr>
        <w:pStyle w:val="PL"/>
      </w:pPr>
      <w:r w:rsidRPr="00BC4B9E">
        <w:t xml:space="preserve">    &lt;target&gt;</w:t>
      </w:r>
    </w:p>
    <w:p w14:paraId="3C591BD8" w14:textId="77777777" w:rsidR="00623B86" w:rsidRPr="00BC4B9E" w:rsidRDefault="00623B86" w:rsidP="00BC4B9E">
      <w:pPr>
        <w:pStyle w:val="PL"/>
      </w:pPr>
      <w:r w:rsidRPr="00BC4B9E">
        <w:t xml:space="preserve">      &lt;running/&gt;</w:t>
      </w:r>
    </w:p>
    <w:p w14:paraId="418DF4E0" w14:textId="77777777" w:rsidR="00623B86" w:rsidRPr="00BC4B9E" w:rsidRDefault="00623B86" w:rsidP="00BC4B9E">
      <w:pPr>
        <w:pStyle w:val="PL"/>
      </w:pPr>
      <w:r w:rsidRPr="00BC4B9E">
        <w:t xml:space="preserve">    &lt;/target&gt;</w:t>
      </w:r>
    </w:p>
    <w:p w14:paraId="7DF8132F" w14:textId="77777777" w:rsidR="00623B86" w:rsidRPr="00BC4B9E" w:rsidRDefault="00623B86" w:rsidP="00BC4B9E">
      <w:pPr>
        <w:pStyle w:val="PL"/>
      </w:pPr>
      <w:r w:rsidRPr="00BC4B9E">
        <w:t xml:space="preserve">    &lt;default-operation&gt;none&lt;/default-operation&gt;</w:t>
      </w:r>
    </w:p>
    <w:p w14:paraId="3104DBCD" w14:textId="77777777" w:rsidR="00623B86" w:rsidRPr="00BC4B9E" w:rsidRDefault="00623B86" w:rsidP="00BC4B9E">
      <w:pPr>
        <w:pStyle w:val="PL"/>
      </w:pPr>
      <w:r w:rsidRPr="00BC4B9E">
        <w:t xml:space="preserve">    &lt;config&gt;</w:t>
      </w:r>
    </w:p>
    <w:p w14:paraId="22710657" w14:textId="038A01DF" w:rsidR="00623B86" w:rsidRPr="00BC4B9E" w:rsidRDefault="00623B86" w:rsidP="00BC4B9E">
      <w:pPr>
        <w:pStyle w:val="PL"/>
      </w:pPr>
      <w:r w:rsidRPr="00BC4B9E">
        <w:t xml:space="preserve">      &lt;ManagedElement&gt;</w:t>
      </w:r>
    </w:p>
    <w:p w14:paraId="650CFA4A" w14:textId="77777777" w:rsidR="00623B86" w:rsidRPr="00BC4B9E" w:rsidRDefault="00623B86" w:rsidP="00BC4B9E">
      <w:pPr>
        <w:pStyle w:val="PL"/>
      </w:pPr>
      <w:r w:rsidRPr="00BC4B9E">
        <w:t xml:space="preserve">        &lt;id&gt;myNode&lt;/id&gt;</w:t>
      </w:r>
    </w:p>
    <w:p w14:paraId="3DEADC0C" w14:textId="39B1BB82" w:rsidR="00623B86" w:rsidRPr="00BC4B9E" w:rsidRDefault="00623B86" w:rsidP="00BC4B9E">
      <w:pPr>
        <w:pStyle w:val="PL"/>
      </w:pPr>
      <w:r w:rsidRPr="00BC4B9E">
        <w:t xml:space="preserve">        &lt;GNBDUFunction operation=</w:t>
      </w:r>
      <w:r w:rsidR="00992420" w:rsidRPr="00BC4B9E">
        <w:t>"</w:t>
      </w:r>
      <w:r w:rsidRPr="00BC4B9E">
        <w:t>create</w:t>
      </w:r>
      <w:r w:rsidR="00992420" w:rsidRPr="00BC4B9E">
        <w:t>"</w:t>
      </w:r>
      <w:r w:rsidRPr="00BC4B9E">
        <w:t>&gt;</w:t>
      </w:r>
    </w:p>
    <w:p w14:paraId="7608992A" w14:textId="77777777" w:rsidR="00623B86" w:rsidRPr="00BC4B9E" w:rsidRDefault="00623B86" w:rsidP="00BC4B9E">
      <w:pPr>
        <w:pStyle w:val="PL"/>
      </w:pPr>
      <w:r w:rsidRPr="00BC4B9E">
        <w:t xml:space="preserve">          &lt;id&gt;1&lt;/id&gt;</w:t>
      </w:r>
    </w:p>
    <w:p w14:paraId="42E8D42C" w14:textId="77777777" w:rsidR="00623B86" w:rsidRPr="00BC4B9E" w:rsidRDefault="00623B86" w:rsidP="00BC4B9E">
      <w:pPr>
        <w:pStyle w:val="PL"/>
      </w:pPr>
      <w:r w:rsidRPr="00BC4B9E">
        <w:t xml:space="preserve">          &lt;attributes&gt;</w:t>
      </w:r>
    </w:p>
    <w:p w14:paraId="792075D2" w14:textId="77777777" w:rsidR="00623B86" w:rsidRPr="00BC4B9E" w:rsidRDefault="00623B86" w:rsidP="00BC4B9E">
      <w:pPr>
        <w:pStyle w:val="PL"/>
      </w:pPr>
      <w:r w:rsidRPr="00BC4B9E">
        <w:t xml:space="preserve">            &lt;gNBIdLength&gt;25&lt;/gNBIdLength&gt;</w:t>
      </w:r>
    </w:p>
    <w:p w14:paraId="6D54F152" w14:textId="77777777" w:rsidR="00623B86" w:rsidRPr="00BC4B9E" w:rsidRDefault="00623B86" w:rsidP="00BC4B9E">
      <w:pPr>
        <w:pStyle w:val="PL"/>
      </w:pPr>
      <w:r w:rsidRPr="00BC4B9E">
        <w:t xml:space="preserve">            &lt;gNBId&gt;357&lt;/gNBId&gt;</w:t>
      </w:r>
    </w:p>
    <w:p w14:paraId="6EBAD6B0" w14:textId="77777777" w:rsidR="00623B86" w:rsidRPr="00BC4B9E" w:rsidRDefault="00623B86" w:rsidP="00BC4B9E">
      <w:pPr>
        <w:pStyle w:val="PL"/>
      </w:pPr>
      <w:r w:rsidRPr="00BC4B9E">
        <w:t xml:space="preserve">            &lt;priorityLabel&gt;1&lt;/priorityLabel&gt;</w:t>
      </w:r>
    </w:p>
    <w:p w14:paraId="10CB208A" w14:textId="77777777" w:rsidR="00623B86" w:rsidRPr="00BC4B9E" w:rsidRDefault="00623B86" w:rsidP="00BC4B9E">
      <w:pPr>
        <w:pStyle w:val="PL"/>
      </w:pPr>
      <w:r w:rsidRPr="00BC4B9E">
        <w:t xml:space="preserve">            &lt;gNBDUName&gt;du-south-1&lt;/gNBDUName&gt;</w:t>
      </w:r>
    </w:p>
    <w:p w14:paraId="5BAC18AF" w14:textId="72734796" w:rsidR="00623B86" w:rsidRPr="00BC4B9E" w:rsidRDefault="00623B86" w:rsidP="00BC4B9E">
      <w:pPr>
        <w:pStyle w:val="PL"/>
      </w:pPr>
      <w:r w:rsidRPr="00BC4B9E">
        <w:t xml:space="preserve">            &lt;!-- other attributes --&gt;</w:t>
      </w:r>
    </w:p>
    <w:p w14:paraId="743BE782" w14:textId="77777777" w:rsidR="00623B86" w:rsidRPr="00BC4B9E" w:rsidRDefault="00623B86" w:rsidP="00BC4B9E">
      <w:pPr>
        <w:pStyle w:val="PL"/>
      </w:pPr>
      <w:r w:rsidRPr="00BC4B9E">
        <w:t xml:space="preserve">          &lt;/attributes&gt;</w:t>
      </w:r>
    </w:p>
    <w:p w14:paraId="392D62AF" w14:textId="77777777" w:rsidR="00623B86" w:rsidRPr="00BC4B9E" w:rsidRDefault="00623B86" w:rsidP="00BC4B9E">
      <w:pPr>
        <w:pStyle w:val="PL"/>
      </w:pPr>
      <w:r w:rsidRPr="00BC4B9E">
        <w:t xml:space="preserve">        &lt;/GNBDUFunction&gt;</w:t>
      </w:r>
    </w:p>
    <w:p w14:paraId="1D2FA22D" w14:textId="77777777" w:rsidR="00623B86" w:rsidRPr="00BC4B9E" w:rsidRDefault="00623B86" w:rsidP="00BC4B9E">
      <w:pPr>
        <w:pStyle w:val="PL"/>
      </w:pPr>
      <w:r w:rsidRPr="00BC4B9E">
        <w:t xml:space="preserve">      &lt;/ManagedElement&gt;</w:t>
      </w:r>
    </w:p>
    <w:p w14:paraId="476D6094" w14:textId="77777777" w:rsidR="00623B86" w:rsidRPr="00BC4B9E" w:rsidRDefault="00623B86" w:rsidP="00BC4B9E">
      <w:pPr>
        <w:pStyle w:val="PL"/>
      </w:pPr>
      <w:r w:rsidRPr="00BC4B9E">
        <w:t xml:space="preserve">    &lt;/config&gt;</w:t>
      </w:r>
    </w:p>
    <w:p w14:paraId="4A1EEB80" w14:textId="77777777" w:rsidR="00623B86" w:rsidRPr="00BC4B9E" w:rsidRDefault="00623B86" w:rsidP="00BC4B9E">
      <w:pPr>
        <w:pStyle w:val="PL"/>
      </w:pPr>
      <w:r w:rsidRPr="00BC4B9E">
        <w:t xml:space="preserve">  &lt;/edit-config&gt;</w:t>
      </w:r>
    </w:p>
    <w:p w14:paraId="1F3D7042" w14:textId="77777777" w:rsidR="00623B86" w:rsidRPr="00BC4B9E" w:rsidRDefault="00623B86" w:rsidP="00BC4B9E">
      <w:pPr>
        <w:pStyle w:val="PL"/>
      </w:pPr>
      <w:r w:rsidRPr="00BC4B9E">
        <w:t>&lt;/rpc&gt;</w:t>
      </w:r>
    </w:p>
    <w:p w14:paraId="130856E4" w14:textId="77777777" w:rsidR="00623B86" w:rsidRPr="00BC4B9E" w:rsidRDefault="00623B86" w:rsidP="00BC4B9E">
      <w:pPr>
        <w:pStyle w:val="PL"/>
      </w:pPr>
    </w:p>
    <w:p w14:paraId="41FA242C" w14:textId="77777777" w:rsidR="00623B86" w:rsidRPr="00BC4B9E" w:rsidRDefault="00623B86" w:rsidP="00BC4B9E">
      <w:pPr>
        <w:pStyle w:val="PL"/>
      </w:pPr>
      <w:r w:rsidRPr="00BC4B9E">
        <w:t>&lt;!-- createMO Response --&gt;</w:t>
      </w:r>
    </w:p>
    <w:p w14:paraId="344A806E" w14:textId="77777777" w:rsidR="00623B86" w:rsidRPr="00BC4B9E" w:rsidRDefault="00623B86" w:rsidP="00BC4B9E">
      <w:pPr>
        <w:pStyle w:val="PL"/>
      </w:pPr>
      <w:r w:rsidRPr="00BC4B9E">
        <w:t>&lt;rpc-reply message-id="101" xmlns="urn:ietf:params:xml:ns:netconf:base:1.0"&gt;</w:t>
      </w:r>
    </w:p>
    <w:p w14:paraId="292DCAA3" w14:textId="77777777" w:rsidR="00623B86" w:rsidRPr="00BC4B9E" w:rsidRDefault="00623B86" w:rsidP="00BC4B9E">
      <w:pPr>
        <w:pStyle w:val="PL"/>
      </w:pPr>
      <w:r w:rsidRPr="00BC4B9E">
        <w:t xml:space="preserve">    &lt;ok/&gt;</w:t>
      </w:r>
    </w:p>
    <w:p w14:paraId="5CC39E6A" w14:textId="77777777" w:rsidR="00623B86" w:rsidRPr="00BC4B9E" w:rsidRDefault="00623B86" w:rsidP="00BC4B9E">
      <w:pPr>
        <w:pStyle w:val="PL"/>
      </w:pPr>
      <w:r w:rsidRPr="00BC4B9E">
        <w:t>&lt;/rpc-reply&gt;</w:t>
      </w:r>
    </w:p>
    <w:p w14:paraId="57A1221F" w14:textId="77777777" w:rsidR="00623B86" w:rsidRPr="00215D3C" w:rsidRDefault="00623B86" w:rsidP="00623B86">
      <w:pPr>
        <w:pStyle w:val="Heading5"/>
      </w:pPr>
      <w:bookmarkStart w:id="1672" w:name="_Toc35856609"/>
      <w:bookmarkStart w:id="1673" w:name="_Toc44001495"/>
      <w:bookmarkStart w:id="1674" w:name="_Toc51581096"/>
      <w:bookmarkStart w:id="1675" w:name="_Toc52356359"/>
      <w:bookmarkStart w:id="1676" w:name="_Toc55227929"/>
      <w:bookmarkStart w:id="1677" w:name="_Toc138323475"/>
      <w:bookmarkStart w:id="1678" w:name="_Toc219487357"/>
      <w:r>
        <w:t>12.</w:t>
      </w:r>
      <w:r w:rsidRPr="000E62E1">
        <w:t>1.</w:t>
      </w:r>
      <w:r>
        <w:t>3</w:t>
      </w:r>
      <w:r w:rsidRPr="00215D3C">
        <w:t>.1</w:t>
      </w:r>
      <w:r w:rsidRPr="00215D3C">
        <w:rPr>
          <w:rFonts w:hint="eastAsia"/>
        </w:rPr>
        <w:t>.</w:t>
      </w:r>
      <w:r w:rsidRPr="00215D3C">
        <w:t>3</w:t>
      </w:r>
      <w:r w:rsidRPr="00215D3C">
        <w:tab/>
        <w:t xml:space="preserve">Operation </w:t>
      </w:r>
      <w:bookmarkStart w:id="1679" w:name="MCCQCTEMPBM_00000109"/>
      <w:r w:rsidRPr="00506269">
        <w:rPr>
          <w:rFonts w:ascii="Courier New" w:hAnsi="Courier New" w:cs="Courier New"/>
        </w:rPr>
        <w:t>getMOIAttributes</w:t>
      </w:r>
      <w:bookmarkEnd w:id="1672"/>
      <w:bookmarkEnd w:id="1673"/>
      <w:bookmarkEnd w:id="1674"/>
      <w:bookmarkEnd w:id="1675"/>
      <w:bookmarkEnd w:id="1676"/>
      <w:bookmarkEnd w:id="1677"/>
      <w:bookmarkEnd w:id="1678"/>
      <w:bookmarkEnd w:id="1679"/>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80" w:name="MCCQCTEMPBM_00000110"/>
      <w:r w:rsidRPr="00506269">
        <w:rPr>
          <w:rFonts w:ascii="Courier New" w:hAnsi="Courier New" w:cs="Courier New"/>
        </w:rPr>
        <w:t>baseObjectInstance</w:t>
      </w:r>
      <w:bookmarkEnd w:id="1680"/>
      <w:r w:rsidRPr="00977A00">
        <w:t xml:space="preserve"> , </w:t>
      </w:r>
      <w:r>
        <w:t>(</w:t>
      </w:r>
      <w:bookmarkStart w:id="1681"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81"/>
      <w:r w:rsidRPr="00977A00">
        <w:t xml:space="preserve">, </w:t>
      </w:r>
      <w:bookmarkStart w:id="1682" w:name="MCCQCTEMPBM_00000112"/>
      <w:r w:rsidRPr="00506269">
        <w:rPr>
          <w:rFonts w:ascii="Courier New" w:hAnsi="Courier New" w:cs="Courier New"/>
        </w:rPr>
        <w:t>scope</w:t>
      </w:r>
      <w:bookmarkEnd w:id="1682"/>
      <w:r w:rsidRPr="00977A00">
        <w:t xml:space="preserve">, </w:t>
      </w:r>
      <w:bookmarkStart w:id="1683" w:name="MCCQCTEMPBM_00000113"/>
      <w:r w:rsidRPr="00506269">
        <w:rPr>
          <w:rFonts w:ascii="Courier New" w:hAnsi="Courier New" w:cs="Courier New"/>
        </w:rPr>
        <w:t>level</w:t>
      </w:r>
      <w:bookmarkEnd w:id="1683"/>
      <w:r w:rsidR="00EF6A30">
        <w:rPr>
          <w:rFonts w:ascii="Courier New" w:hAnsi="Courier New" w:cs="Courier New"/>
        </w:rPr>
        <w:t>, dataNodeSelector</w:t>
      </w:r>
      <w:r w:rsidRPr="00977A00">
        <w:t xml:space="preserve">  and </w:t>
      </w:r>
      <w:bookmarkStart w:id="1684" w:name="MCCQCTEMPBM_00000114"/>
      <w:r w:rsidRPr="00506269">
        <w:rPr>
          <w:rFonts w:ascii="Courier New" w:hAnsi="Courier New" w:cs="Courier New"/>
        </w:rPr>
        <w:t>attributeListIn</w:t>
      </w:r>
      <w:bookmarkEnd w:id="1684"/>
      <w:r w:rsidRPr="00977A00">
        <w:t xml:space="preserve"> are all combined </w:t>
      </w:r>
      <w:r>
        <w:t xml:space="preserve">and mapped </w:t>
      </w:r>
      <w:r w:rsidRPr="00977A00">
        <w:t xml:space="preserve">into the Netconf-filter element. The scopes </w:t>
      </w:r>
      <w:bookmarkStart w:id="1685" w:name="MCCQCTEMPBM_00000115"/>
      <w:r w:rsidRPr="00506269">
        <w:rPr>
          <w:rFonts w:ascii="Courier New" w:hAnsi="Courier New" w:cs="Courier New"/>
        </w:rPr>
        <w:t>BASE_ONLY</w:t>
      </w:r>
      <w:bookmarkEnd w:id="1685"/>
      <w:r w:rsidRPr="00977A00">
        <w:t xml:space="preserve"> and </w:t>
      </w:r>
      <w:bookmarkStart w:id="1686" w:name="MCCQCTEMPBM_00000116"/>
      <w:r w:rsidRPr="00506269">
        <w:rPr>
          <w:rFonts w:ascii="Courier New" w:hAnsi="Courier New" w:cs="Courier New"/>
        </w:rPr>
        <w:t>BASE_ALL</w:t>
      </w:r>
      <w:bookmarkEnd w:id="1686"/>
      <w:r w:rsidRPr="00977A00">
        <w:t xml:space="preserve"> can be </w:t>
      </w:r>
      <w:r>
        <w:t>mapped to</w:t>
      </w:r>
      <w:r w:rsidRPr="00977A00">
        <w:t xml:space="preserve"> both subtree and Xpath filtering. The scopes </w:t>
      </w:r>
      <w:bookmarkStart w:id="1687" w:name="MCCQCTEMPBM_00000117"/>
      <w:r w:rsidRPr="00506269">
        <w:rPr>
          <w:rFonts w:ascii="Courier New" w:hAnsi="Courier New" w:cs="Courier New"/>
        </w:rPr>
        <w:t>BASE_NTH_LEVEL</w:t>
      </w:r>
      <w:bookmarkEnd w:id="1687"/>
      <w:r w:rsidRPr="00977A00">
        <w:t xml:space="preserve"> and </w:t>
      </w:r>
      <w:bookmarkStart w:id="1688" w:name="MCCQCTEMPBM_00000118"/>
      <w:r w:rsidRPr="00506269">
        <w:rPr>
          <w:rFonts w:ascii="Courier New" w:hAnsi="Courier New" w:cs="Courier New"/>
        </w:rPr>
        <w:t>BASE_SUBTREE</w:t>
      </w:r>
      <w:bookmarkEnd w:id="1688"/>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lastRenderedPageBreak/>
        <w:t xml:space="preserve">Table 12.1.3.1.3-1: Mapping of IS </w:t>
      </w:r>
      <w:bookmarkStart w:id="1689" w:name="MCCQCTEMPBM_00000119"/>
      <w:r w:rsidRPr="00D8237F">
        <w:rPr>
          <w:rFonts w:ascii="Courier New" w:hAnsi="Courier New" w:cs="Courier New"/>
        </w:rPr>
        <w:t>getMOIAttributes</w:t>
      </w:r>
      <w:bookmarkEnd w:id="1689"/>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6F493A">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6F493A">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6F493A">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6F493A">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690" w:name="_Hlk19089131"/>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90"/>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91" w:name="MCCQCTEMPBM_00000120"/>
      <w:r w:rsidRPr="00D8237F">
        <w:rPr>
          <w:rFonts w:ascii="Courier New" w:hAnsi="Courier New" w:cs="Courier New"/>
        </w:rPr>
        <w:t>getMOIAttributes</w:t>
      </w:r>
      <w:bookmarkEnd w:id="1691"/>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6F493A">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6F493A">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6F493A">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6F493A">
            <w:pPr>
              <w:pStyle w:val="TAH"/>
              <w:rPr>
                <w:lang w:eastAsia="zh-CN"/>
              </w:rPr>
            </w:pPr>
            <w:r>
              <w:rPr>
                <w:rFonts w:hint="eastAsia"/>
                <w:lang w:eastAsia="zh-CN"/>
              </w:rPr>
              <w:t>R</w:t>
            </w:r>
            <w:r>
              <w:rPr>
                <w:lang w:eastAsia="zh-CN"/>
              </w:rPr>
              <w:t>emark</w:t>
            </w:r>
          </w:p>
        </w:tc>
      </w:tr>
      <w:tr w:rsidR="00623B86" w14:paraId="21A2C244"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6F493A">
            <w:pPr>
              <w:keepNext/>
              <w:keepLines/>
              <w:spacing w:after="0"/>
              <w:rPr>
                <w:rFonts w:ascii="Arial" w:hAnsi="Arial" w:cs="Arial"/>
                <w:sz w:val="18"/>
                <w:szCs w:val="18"/>
                <w:lang w:eastAsia="zh-CN"/>
              </w:rPr>
            </w:pPr>
            <w:bookmarkStart w:id="1692"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6F493A">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92"/>
      <w:tr w:rsidR="00623B86" w14:paraId="4263DB7D"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6F493A">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93" w:name="MCCQCTEMPBM_00000121"/>
      <w:r w:rsidRPr="00AA0BEE">
        <w:rPr>
          <w:rFonts w:ascii="Courier New" w:hAnsi="Courier New" w:cs="Courier New"/>
        </w:rPr>
        <w:t>getMOIAttributes</w:t>
      </w:r>
      <w:bookmarkEnd w:id="1693"/>
      <w:r>
        <w:t xml:space="preserve"> for base object </w:t>
      </w:r>
      <w:bookmarkStart w:id="1694"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94"/>
      <w:r>
        <w:t>is mapped into the following &lt;get-config&gt; operation -</w:t>
      </w:r>
    </w:p>
    <w:p w14:paraId="491917E0" w14:textId="77777777" w:rsidR="00623B86" w:rsidRPr="00BC4B9E" w:rsidRDefault="00623B86" w:rsidP="00BC4B9E">
      <w:pPr>
        <w:pStyle w:val="PL"/>
      </w:pPr>
      <w:bookmarkStart w:id="1695" w:name="MCCQCTEMPBM_00000123"/>
      <w:r w:rsidRPr="00FC407B">
        <w:rPr>
          <w:rFonts w:cs="Courier New"/>
        </w:rPr>
        <w:t xml:space="preserve">     </w:t>
      </w:r>
      <w:bookmarkEnd w:id="1695"/>
      <w:r w:rsidRPr="00BC4B9E">
        <w:t>&lt;rpc message-id="101"</w:t>
      </w:r>
    </w:p>
    <w:p w14:paraId="62B5CD8F" w14:textId="77777777" w:rsidR="00623B86" w:rsidRPr="00BC4B9E" w:rsidRDefault="00623B86" w:rsidP="00BC4B9E">
      <w:pPr>
        <w:pStyle w:val="PL"/>
      </w:pPr>
      <w:r w:rsidRPr="00BC4B9E">
        <w:t xml:space="preserve">          xmlns="urn:ietf:params:xml:ns:netconf:base:1.0"&gt;</w:t>
      </w:r>
    </w:p>
    <w:p w14:paraId="739BC7FB" w14:textId="77777777" w:rsidR="00623B86" w:rsidRPr="00BC4B9E" w:rsidRDefault="00623B86" w:rsidP="00BC4B9E">
      <w:pPr>
        <w:pStyle w:val="PL"/>
      </w:pPr>
      <w:r w:rsidRPr="00BC4B9E">
        <w:t xml:space="preserve">       &lt;get-config&gt;</w:t>
      </w:r>
    </w:p>
    <w:p w14:paraId="3A53CAA4" w14:textId="77777777" w:rsidR="00623B86" w:rsidRPr="00BC4B9E" w:rsidRDefault="00623B86" w:rsidP="00BC4B9E">
      <w:pPr>
        <w:pStyle w:val="PL"/>
      </w:pPr>
      <w:r w:rsidRPr="00BC4B9E">
        <w:t xml:space="preserve">         &lt;source&gt;</w:t>
      </w:r>
    </w:p>
    <w:p w14:paraId="3B91C321" w14:textId="77777777" w:rsidR="00623B86" w:rsidRPr="00BC4B9E" w:rsidRDefault="00623B86" w:rsidP="00BC4B9E">
      <w:pPr>
        <w:pStyle w:val="PL"/>
      </w:pPr>
      <w:r w:rsidRPr="00BC4B9E">
        <w:t xml:space="preserve">           &lt;running/&gt;</w:t>
      </w:r>
    </w:p>
    <w:p w14:paraId="61F7A2C0" w14:textId="77777777" w:rsidR="00623B86" w:rsidRPr="00BC4B9E" w:rsidRDefault="00623B86" w:rsidP="00BC4B9E">
      <w:pPr>
        <w:pStyle w:val="PL"/>
      </w:pPr>
      <w:r w:rsidRPr="00BC4B9E">
        <w:t xml:space="preserve">         &lt;/source&gt;</w:t>
      </w:r>
    </w:p>
    <w:p w14:paraId="742B90D0" w14:textId="77777777" w:rsidR="00623B86" w:rsidRPr="00BC4B9E" w:rsidRDefault="00623B86" w:rsidP="00BC4B9E">
      <w:pPr>
        <w:pStyle w:val="PL"/>
      </w:pPr>
      <w:r w:rsidRPr="00BC4B9E">
        <w:t xml:space="preserve">         &lt;filter type="subtree"&gt;</w:t>
      </w:r>
    </w:p>
    <w:p w14:paraId="465F7F70" w14:textId="77777777" w:rsidR="00623B86" w:rsidRPr="00BC4B9E" w:rsidRDefault="00623B86" w:rsidP="00BC4B9E">
      <w:pPr>
        <w:pStyle w:val="PL"/>
      </w:pPr>
      <w:r w:rsidRPr="00BC4B9E">
        <w:t xml:space="preserve">           &lt;ManagedElement&gt;</w:t>
      </w:r>
    </w:p>
    <w:p w14:paraId="58A8B989" w14:textId="77777777" w:rsidR="00623B86" w:rsidRPr="00BC4B9E" w:rsidRDefault="00623B86" w:rsidP="00BC4B9E">
      <w:pPr>
        <w:pStyle w:val="PL"/>
      </w:pPr>
      <w:r w:rsidRPr="00BC4B9E">
        <w:t xml:space="preserve">               &lt;id&gt;myNode&lt;/id&gt;</w:t>
      </w:r>
    </w:p>
    <w:p w14:paraId="5BE2B268" w14:textId="77777777" w:rsidR="00623B86" w:rsidRPr="00BC4B9E" w:rsidRDefault="00623B86" w:rsidP="00BC4B9E">
      <w:pPr>
        <w:pStyle w:val="PL"/>
      </w:pPr>
      <w:r w:rsidRPr="00BC4B9E">
        <w:tab/>
      </w:r>
      <w:r w:rsidRPr="00BC4B9E">
        <w:tab/>
        <w:t xml:space="preserve">   &lt;attributes/&gt;</w:t>
      </w:r>
    </w:p>
    <w:p w14:paraId="22E3205E" w14:textId="77777777" w:rsidR="00623B86" w:rsidRPr="00BC4B9E" w:rsidRDefault="00623B86" w:rsidP="00BC4B9E">
      <w:pPr>
        <w:pStyle w:val="PL"/>
      </w:pPr>
      <w:r w:rsidRPr="00BC4B9E">
        <w:t xml:space="preserve">           &lt;/ManagedElement&gt;</w:t>
      </w:r>
    </w:p>
    <w:p w14:paraId="7E5D6ECA" w14:textId="77777777" w:rsidR="00623B86" w:rsidRPr="00BC4B9E" w:rsidRDefault="00623B86" w:rsidP="00BC4B9E">
      <w:pPr>
        <w:pStyle w:val="PL"/>
      </w:pPr>
      <w:r w:rsidRPr="00BC4B9E">
        <w:t xml:space="preserve">         &lt;/filter&gt;</w:t>
      </w:r>
    </w:p>
    <w:p w14:paraId="617047DF" w14:textId="77777777" w:rsidR="00623B86" w:rsidRPr="00BC4B9E" w:rsidRDefault="00623B86" w:rsidP="00BC4B9E">
      <w:pPr>
        <w:pStyle w:val="PL"/>
      </w:pPr>
      <w:r w:rsidRPr="00BC4B9E">
        <w:t xml:space="preserve">       &lt;/get-config&gt;</w:t>
      </w:r>
    </w:p>
    <w:p w14:paraId="2B822608" w14:textId="77777777" w:rsidR="00623B86" w:rsidRPr="00BC4B9E" w:rsidRDefault="00623B86" w:rsidP="00BC4B9E">
      <w:pPr>
        <w:pStyle w:val="PL"/>
      </w:pPr>
      <w:r w:rsidRPr="00BC4B9E">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96" w:name="MCCQCTEMPBM_00000124"/>
      <w:r w:rsidRPr="00AA0BEE">
        <w:rPr>
          <w:rFonts w:ascii="Courier New" w:hAnsi="Courier New" w:cs="Courier New"/>
        </w:rPr>
        <w:t>getMOIAttributes</w:t>
      </w:r>
      <w:bookmarkEnd w:id="1696"/>
      <w:r>
        <w:t xml:space="preserve"> for base object </w:t>
      </w:r>
      <w:bookmarkStart w:id="1697" w:name="MCCQCTEMPBM_00000125"/>
      <w:r w:rsidRPr="00AA0BEE">
        <w:rPr>
          <w:rFonts w:ascii="Courier New" w:hAnsi="Courier New" w:cs="Courier New"/>
        </w:rPr>
        <w:t>ManagedElement=myNode, scope = BASE_ALL, filter=, MeasurementControl.</w:t>
      </w:r>
      <w:bookmarkStart w:id="1698" w:name="_Hlk17128137"/>
      <w:r w:rsidRPr="00AA0BEE">
        <w:rPr>
          <w:rFonts w:ascii="Courier New" w:hAnsi="Courier New" w:cs="Courier New"/>
        </w:rPr>
        <w:t>pMAdministrativeState</w:t>
      </w:r>
      <w:bookmarkEnd w:id="1698"/>
      <w:r w:rsidRPr="00AA0BEE">
        <w:rPr>
          <w:rFonts w:ascii="Courier New" w:hAnsi="Courier New" w:cs="Courier New"/>
        </w:rPr>
        <w:t>=</w:t>
      </w:r>
      <w:bookmarkStart w:id="1699" w:name="_Hlk17128240"/>
      <w:r w:rsidRPr="00AA0BEE">
        <w:rPr>
          <w:rFonts w:ascii="Courier New" w:hAnsi="Courier New" w:cs="Courier New"/>
        </w:rPr>
        <w:t>UNLOCKED</w:t>
      </w:r>
      <w:bookmarkEnd w:id="1699"/>
      <w:r w:rsidRPr="00AA0BEE">
        <w:rPr>
          <w:rFonts w:ascii="Courier New" w:hAnsi="Courier New" w:cs="Courier New"/>
        </w:rPr>
        <w:t>, attributesListIn=empty</w:t>
      </w:r>
      <w:bookmarkEnd w:id="1697"/>
      <w:r>
        <w:t xml:space="preserve">. </w:t>
      </w:r>
    </w:p>
    <w:p w14:paraId="7ED21621" w14:textId="77777777" w:rsidR="00623B86" w:rsidRPr="00BC4B9E" w:rsidRDefault="00623B86" w:rsidP="00BC4B9E">
      <w:pPr>
        <w:pStyle w:val="PL"/>
      </w:pPr>
      <w:bookmarkStart w:id="1700" w:name="MCCQCTEMPBM_00000126"/>
      <w:r w:rsidRPr="00FC407B">
        <w:rPr>
          <w:rFonts w:cs="Courier New"/>
        </w:rPr>
        <w:lastRenderedPageBreak/>
        <w:t xml:space="preserve">     </w:t>
      </w:r>
      <w:r w:rsidRPr="00BC4B9E">
        <w:t>&lt;rpc message-id="101"</w:t>
      </w:r>
    </w:p>
    <w:p w14:paraId="5CA7E267" w14:textId="77777777" w:rsidR="00623B86" w:rsidRPr="00BC4B9E" w:rsidRDefault="00623B86" w:rsidP="00BC4B9E">
      <w:pPr>
        <w:pStyle w:val="PL"/>
      </w:pPr>
      <w:r w:rsidRPr="00BC4B9E">
        <w:t xml:space="preserve">          xmlns="urn:ietf:params:xml:ns:netconf:base:1.0"&gt;</w:t>
      </w:r>
    </w:p>
    <w:p w14:paraId="2FA57158" w14:textId="77777777" w:rsidR="00623B86" w:rsidRPr="00BC4B9E" w:rsidRDefault="00623B86" w:rsidP="00BC4B9E">
      <w:pPr>
        <w:pStyle w:val="PL"/>
      </w:pPr>
      <w:r w:rsidRPr="00BC4B9E">
        <w:t xml:space="preserve">       &lt;get&gt;</w:t>
      </w:r>
    </w:p>
    <w:p w14:paraId="78FA1455" w14:textId="77777777" w:rsidR="00623B86" w:rsidRPr="00BC4B9E" w:rsidRDefault="00623B86" w:rsidP="00BC4B9E">
      <w:pPr>
        <w:pStyle w:val="PL"/>
      </w:pPr>
      <w:r w:rsidRPr="00BC4B9E">
        <w:t xml:space="preserve">         &lt;source&gt;</w:t>
      </w:r>
    </w:p>
    <w:p w14:paraId="2CEAF924" w14:textId="77777777" w:rsidR="00623B86" w:rsidRPr="00BC4B9E" w:rsidRDefault="00623B86" w:rsidP="00BC4B9E">
      <w:pPr>
        <w:pStyle w:val="PL"/>
      </w:pPr>
      <w:r w:rsidRPr="00BC4B9E">
        <w:t xml:space="preserve">           &lt;running/&gt;</w:t>
      </w:r>
    </w:p>
    <w:p w14:paraId="4D64A215" w14:textId="77777777" w:rsidR="00623B86" w:rsidRPr="00BC4B9E" w:rsidRDefault="00623B86" w:rsidP="00BC4B9E">
      <w:pPr>
        <w:pStyle w:val="PL"/>
      </w:pPr>
      <w:r w:rsidRPr="00BC4B9E">
        <w:t xml:space="preserve">         &lt;/source&gt;</w:t>
      </w:r>
    </w:p>
    <w:p w14:paraId="28AAEED3" w14:textId="77777777" w:rsidR="00623B86" w:rsidRPr="00BC4B9E" w:rsidRDefault="00623B86" w:rsidP="00BC4B9E">
      <w:pPr>
        <w:pStyle w:val="PL"/>
      </w:pPr>
      <w:r w:rsidRPr="00BC4B9E">
        <w:t xml:space="preserve">         &lt;filter type="subtree"&gt;</w:t>
      </w:r>
    </w:p>
    <w:p w14:paraId="4098DD68" w14:textId="77777777" w:rsidR="00623B86" w:rsidRPr="00BC4B9E" w:rsidRDefault="00623B86" w:rsidP="00BC4B9E">
      <w:pPr>
        <w:pStyle w:val="PL"/>
      </w:pPr>
      <w:r w:rsidRPr="00BC4B9E">
        <w:t xml:space="preserve">           &lt;ManagedElement&gt;</w:t>
      </w:r>
    </w:p>
    <w:p w14:paraId="4372C6EF" w14:textId="77777777" w:rsidR="00623B86" w:rsidRPr="00BC4B9E" w:rsidRDefault="00623B86" w:rsidP="00BC4B9E">
      <w:pPr>
        <w:pStyle w:val="PL"/>
      </w:pPr>
      <w:r w:rsidRPr="00BC4B9E">
        <w:t xml:space="preserve">             &lt;id&gt;myNode&lt;/id&gt;</w:t>
      </w:r>
    </w:p>
    <w:p w14:paraId="254684BC" w14:textId="77777777" w:rsidR="00623B86" w:rsidRPr="00BC4B9E" w:rsidRDefault="00623B86" w:rsidP="00BC4B9E">
      <w:pPr>
        <w:pStyle w:val="PL"/>
      </w:pPr>
      <w:r w:rsidRPr="00BC4B9E">
        <w:tab/>
        <w:t xml:space="preserve">     &lt;MeasurementControl&gt;</w:t>
      </w:r>
    </w:p>
    <w:p w14:paraId="1D5EE5D5" w14:textId="77777777" w:rsidR="00623B86" w:rsidRPr="00BC4B9E" w:rsidRDefault="00623B86" w:rsidP="00BC4B9E">
      <w:pPr>
        <w:pStyle w:val="PL"/>
      </w:pPr>
      <w:r w:rsidRPr="00BC4B9E">
        <w:tab/>
        <w:t xml:space="preserve">     </w:t>
      </w:r>
      <w:r w:rsidRPr="00BC4B9E">
        <w:tab/>
        <w:t>&lt;pMAdministrativeState&gt;</w:t>
      </w:r>
    </w:p>
    <w:p w14:paraId="5CA3E56F" w14:textId="77777777" w:rsidR="00623B86" w:rsidRPr="00BC4B9E" w:rsidRDefault="00623B86" w:rsidP="00BC4B9E">
      <w:pPr>
        <w:pStyle w:val="PL"/>
      </w:pPr>
      <w:r w:rsidRPr="00BC4B9E">
        <w:t xml:space="preserve">              UNLOCKED</w:t>
      </w:r>
    </w:p>
    <w:p w14:paraId="16A5B0FD" w14:textId="77777777" w:rsidR="00623B86" w:rsidRPr="00BC4B9E" w:rsidRDefault="00623B86" w:rsidP="00BC4B9E">
      <w:pPr>
        <w:pStyle w:val="PL"/>
      </w:pPr>
      <w:r w:rsidRPr="00BC4B9E">
        <w:tab/>
        <w:t xml:space="preserve">     </w:t>
      </w:r>
      <w:r w:rsidRPr="00BC4B9E">
        <w:tab/>
        <w:t>&lt;/pMAdministrativeState&gt;</w:t>
      </w:r>
    </w:p>
    <w:p w14:paraId="6D838F55" w14:textId="77777777" w:rsidR="00623B86" w:rsidRPr="00BC4B9E" w:rsidRDefault="00623B86" w:rsidP="00BC4B9E">
      <w:pPr>
        <w:pStyle w:val="PL"/>
      </w:pPr>
      <w:r w:rsidRPr="00BC4B9E">
        <w:tab/>
        <w:t xml:space="preserve">     &lt;/MeasurementControl&gt;</w:t>
      </w:r>
    </w:p>
    <w:p w14:paraId="6B1E9D46" w14:textId="77777777" w:rsidR="00623B86" w:rsidRPr="00BC4B9E" w:rsidRDefault="00623B86" w:rsidP="00BC4B9E">
      <w:pPr>
        <w:pStyle w:val="PL"/>
      </w:pPr>
      <w:r w:rsidRPr="00BC4B9E">
        <w:t xml:space="preserve">           &lt;/ManagedElement&gt;</w:t>
      </w:r>
    </w:p>
    <w:p w14:paraId="108467C4" w14:textId="77777777" w:rsidR="00623B86" w:rsidRPr="00BC4B9E" w:rsidRDefault="00623B86" w:rsidP="00BC4B9E">
      <w:pPr>
        <w:pStyle w:val="PL"/>
      </w:pPr>
      <w:r w:rsidRPr="00BC4B9E">
        <w:t xml:space="preserve">         &lt;/filter&gt;</w:t>
      </w:r>
    </w:p>
    <w:p w14:paraId="428D7BE1" w14:textId="77777777" w:rsidR="00623B86" w:rsidRPr="00BC4B9E" w:rsidRDefault="00623B86" w:rsidP="00BC4B9E">
      <w:pPr>
        <w:pStyle w:val="PL"/>
      </w:pPr>
      <w:r w:rsidRPr="00BC4B9E">
        <w:t xml:space="preserve">       &lt;/get&gt;</w:t>
      </w:r>
    </w:p>
    <w:p w14:paraId="48D650FD" w14:textId="77777777" w:rsidR="00623B86" w:rsidRPr="00FC407B" w:rsidRDefault="00623B86" w:rsidP="00BC4B9E">
      <w:pPr>
        <w:pStyle w:val="PL"/>
        <w:rPr>
          <w:rFonts w:cs="Courier New"/>
        </w:rPr>
      </w:pPr>
      <w:r w:rsidRPr="00BC4B9E">
        <w:t xml:space="preserve">     &lt;/rpc&gt;</w:t>
      </w:r>
    </w:p>
    <w:bookmarkEnd w:id="1700"/>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01" w:name="MCCQCTEMPBM_00000127"/>
      <w:r w:rsidRPr="00AA0BEE">
        <w:rPr>
          <w:rFonts w:ascii="Courier New" w:hAnsi="Courier New" w:cs="Courier New"/>
        </w:rPr>
        <w:t>getMOIAttributes</w:t>
      </w:r>
      <w:bookmarkEnd w:id="1701"/>
      <w:r>
        <w:t xml:space="preserve"> for base object </w:t>
      </w:r>
      <w:bookmarkStart w:id="1702"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02"/>
      <w:r>
        <w:t xml:space="preserve">. </w:t>
      </w:r>
    </w:p>
    <w:p w14:paraId="0B35AA89" w14:textId="77777777" w:rsidR="00623B86" w:rsidRPr="00BC4B9E" w:rsidRDefault="00623B86" w:rsidP="00BC4B9E">
      <w:pPr>
        <w:pStyle w:val="PL"/>
      </w:pPr>
      <w:bookmarkStart w:id="1703" w:name="MCCQCTEMPBM_00000129"/>
      <w:r w:rsidRPr="00BC4B9E">
        <w:t xml:space="preserve">&lt;rpc xmlns="urn:ietf:params:xml:ns:netconf:base:1.0" message-id="101"&gt;  </w:t>
      </w:r>
    </w:p>
    <w:p w14:paraId="24DBF887" w14:textId="77777777" w:rsidR="00623B86" w:rsidRPr="00BC4B9E" w:rsidRDefault="00623B86" w:rsidP="00BC4B9E">
      <w:pPr>
        <w:pStyle w:val="PL"/>
      </w:pPr>
      <w:r w:rsidRPr="00BC4B9E">
        <w:t xml:space="preserve">  &lt;get&gt;</w:t>
      </w:r>
    </w:p>
    <w:p w14:paraId="25DA13B5" w14:textId="77777777" w:rsidR="00623B86" w:rsidRPr="00BC4B9E" w:rsidRDefault="00623B86" w:rsidP="00BC4B9E">
      <w:pPr>
        <w:pStyle w:val="PL"/>
      </w:pPr>
      <w:r w:rsidRPr="00BC4B9E">
        <w:t xml:space="preserve">    &lt;source&gt;</w:t>
      </w:r>
    </w:p>
    <w:p w14:paraId="3A32D73A" w14:textId="77777777" w:rsidR="00623B86" w:rsidRPr="00BC4B9E" w:rsidRDefault="00623B86" w:rsidP="00BC4B9E">
      <w:pPr>
        <w:pStyle w:val="PL"/>
      </w:pPr>
      <w:r w:rsidRPr="00BC4B9E">
        <w:t xml:space="preserve">      &lt;running/&gt;</w:t>
      </w:r>
    </w:p>
    <w:p w14:paraId="4B77A90E" w14:textId="77777777" w:rsidR="00623B86" w:rsidRPr="00BC4B9E" w:rsidRDefault="00623B86" w:rsidP="00BC4B9E">
      <w:pPr>
        <w:pStyle w:val="PL"/>
      </w:pPr>
      <w:r w:rsidRPr="00BC4B9E">
        <w:t xml:space="preserve">    &lt;/source&gt;</w:t>
      </w:r>
    </w:p>
    <w:p w14:paraId="489D67E2" w14:textId="77777777" w:rsidR="00623B86" w:rsidRPr="00BC4B9E" w:rsidRDefault="00623B86" w:rsidP="00BC4B9E">
      <w:pPr>
        <w:pStyle w:val="PL"/>
      </w:pPr>
      <w:r w:rsidRPr="00BC4B9E">
        <w:t xml:space="preserve">  &lt;filter type="xpath"  </w:t>
      </w:r>
    </w:p>
    <w:p w14:paraId="59A73539" w14:textId="77777777" w:rsidR="00623B86" w:rsidRPr="00BC4B9E" w:rsidRDefault="00623B86" w:rsidP="00BC4B9E">
      <w:pPr>
        <w:pStyle w:val="PL"/>
      </w:pPr>
      <w:r w:rsidRPr="00BC4B9E">
        <w:t xml:space="preserve">     select="/me3gpp:ManagedElement[id='me1']/attributes | </w:t>
      </w:r>
    </w:p>
    <w:p w14:paraId="7EB1A9AA" w14:textId="77777777" w:rsidR="00623B86" w:rsidRPr="00BC4B9E" w:rsidRDefault="00623B86" w:rsidP="00BC4B9E">
      <w:pPr>
        <w:pStyle w:val="PL"/>
      </w:pPr>
      <w:r w:rsidRPr="00BC4B9E">
        <w:t xml:space="preserve">        /me3gpp:ManagedElement[id='me1']/*/attributes | </w:t>
      </w:r>
    </w:p>
    <w:p w14:paraId="00C6D66C" w14:textId="77777777" w:rsidR="00623B86" w:rsidRPr="00BC4B9E" w:rsidRDefault="00623B86" w:rsidP="00BC4B9E">
      <w:pPr>
        <w:pStyle w:val="PL"/>
      </w:pPr>
      <w:r w:rsidRPr="00BC4B9E">
        <w:t xml:space="preserve">        /me3gpp:ManagedElement[id='me1']/*/*/attributes"  /&gt;</w:t>
      </w:r>
    </w:p>
    <w:p w14:paraId="671CA3DB" w14:textId="77777777" w:rsidR="00623B86" w:rsidRPr="00BC4B9E" w:rsidRDefault="00623B86" w:rsidP="00BC4B9E">
      <w:pPr>
        <w:pStyle w:val="PL"/>
      </w:pPr>
      <w:r w:rsidRPr="00BC4B9E">
        <w:t xml:space="preserve">  &lt;/get&gt;</w:t>
      </w:r>
    </w:p>
    <w:p w14:paraId="50C6F25C" w14:textId="77777777" w:rsidR="00623B86" w:rsidRPr="007A31D1" w:rsidRDefault="00623B86" w:rsidP="00BC4B9E">
      <w:pPr>
        <w:pStyle w:val="PL"/>
        <w:rPr>
          <w:rFonts w:cs="Courier New"/>
        </w:rPr>
      </w:pPr>
      <w:r w:rsidRPr="00BC4B9E">
        <w:t>&lt;/rpc&gt;</w:t>
      </w:r>
    </w:p>
    <w:bookmarkEnd w:id="1703"/>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04" w:name="MCCQCTEMPBM_00000130"/>
      <w:r w:rsidRPr="00AA0BEE">
        <w:rPr>
          <w:rFonts w:ascii="Courier New" w:hAnsi="Courier New" w:cs="Courier New"/>
        </w:rPr>
        <w:t xml:space="preserve">getMOIAttributes </w:t>
      </w:r>
      <w:bookmarkEnd w:id="1704"/>
      <w:r>
        <w:t xml:space="preserve">for base object </w:t>
      </w:r>
      <w:bookmarkStart w:id="1705" w:name="MCCQCTEMPBM_00000131"/>
      <w:r w:rsidRPr="00AA0BEE">
        <w:rPr>
          <w:rFonts w:ascii="Courier New" w:hAnsi="Courier New" w:cs="Courier New"/>
        </w:rPr>
        <w:t>ManagedElement=myNode, scope = BASE_NTH_LEVEL, level=2, filter=none, attributesListIn=empty</w:t>
      </w:r>
      <w:bookmarkEnd w:id="1705"/>
      <w:r>
        <w:t xml:space="preserve">. </w:t>
      </w:r>
    </w:p>
    <w:p w14:paraId="1C8F41DB" w14:textId="77777777" w:rsidR="00623B86" w:rsidRPr="00BC4B9E" w:rsidRDefault="00623B86" w:rsidP="00BC4B9E">
      <w:pPr>
        <w:pStyle w:val="PL"/>
      </w:pPr>
      <w:bookmarkStart w:id="1706" w:name="MCCQCTEMPBM_00000132"/>
      <w:r w:rsidRPr="00BC4B9E">
        <w:t xml:space="preserve">&lt;rpc xmlns="urn:ietf:params:xml:ns:netconf:base:1.0" message-id="101"&gt; </w:t>
      </w:r>
    </w:p>
    <w:p w14:paraId="3EDE31FF" w14:textId="77777777" w:rsidR="00623B86" w:rsidRPr="00BC4B9E" w:rsidRDefault="00623B86" w:rsidP="00BC4B9E">
      <w:pPr>
        <w:pStyle w:val="PL"/>
      </w:pPr>
      <w:r w:rsidRPr="00BC4B9E">
        <w:t xml:space="preserve">  &lt;get&gt;</w:t>
      </w:r>
    </w:p>
    <w:p w14:paraId="6D30C964" w14:textId="77777777" w:rsidR="00623B86" w:rsidRPr="00BC4B9E" w:rsidRDefault="00623B86" w:rsidP="00BC4B9E">
      <w:pPr>
        <w:pStyle w:val="PL"/>
      </w:pPr>
      <w:r w:rsidRPr="00BC4B9E">
        <w:t xml:space="preserve">    &lt;source&gt;</w:t>
      </w:r>
    </w:p>
    <w:p w14:paraId="03AB05A8" w14:textId="77777777" w:rsidR="00623B86" w:rsidRPr="00BC4B9E" w:rsidRDefault="00623B86" w:rsidP="00BC4B9E">
      <w:pPr>
        <w:pStyle w:val="PL"/>
      </w:pPr>
      <w:r w:rsidRPr="00BC4B9E">
        <w:t xml:space="preserve">      &lt;running/&gt;</w:t>
      </w:r>
    </w:p>
    <w:p w14:paraId="5304A91D" w14:textId="77777777" w:rsidR="00623B86" w:rsidRPr="00BC4B9E" w:rsidRDefault="00623B86" w:rsidP="00BC4B9E">
      <w:pPr>
        <w:pStyle w:val="PL"/>
      </w:pPr>
      <w:r w:rsidRPr="00BC4B9E">
        <w:t xml:space="preserve">    &lt;/source&gt;</w:t>
      </w:r>
    </w:p>
    <w:p w14:paraId="74D8A861" w14:textId="77777777" w:rsidR="00623B86" w:rsidRPr="00BC4B9E" w:rsidRDefault="00623B86" w:rsidP="00BC4B9E">
      <w:pPr>
        <w:pStyle w:val="PL"/>
      </w:pPr>
      <w:r w:rsidRPr="00BC4B9E">
        <w:t xml:space="preserve">  &lt;filter type="xpath" </w:t>
      </w:r>
    </w:p>
    <w:p w14:paraId="36C09231" w14:textId="77777777" w:rsidR="00623B86" w:rsidRPr="00BC4B9E" w:rsidRDefault="00623B86" w:rsidP="00BC4B9E">
      <w:pPr>
        <w:pStyle w:val="PL"/>
      </w:pPr>
      <w:r w:rsidRPr="00BC4B9E">
        <w:t xml:space="preserve">     select="/me3gpp:ManagedElement[id='me1']/*/*/attributes"/&gt;</w:t>
      </w:r>
    </w:p>
    <w:p w14:paraId="14B52C82" w14:textId="77777777" w:rsidR="00623B86" w:rsidRPr="00BC4B9E" w:rsidRDefault="00623B86" w:rsidP="00BC4B9E">
      <w:pPr>
        <w:pStyle w:val="PL"/>
      </w:pPr>
      <w:r w:rsidRPr="00BC4B9E">
        <w:t xml:space="preserve">  &lt;/get&gt;</w:t>
      </w:r>
    </w:p>
    <w:p w14:paraId="05792E61" w14:textId="77777777" w:rsidR="00623B86" w:rsidRPr="00A3527C" w:rsidRDefault="00623B86" w:rsidP="00BC4B9E">
      <w:pPr>
        <w:pStyle w:val="PL"/>
        <w:rPr>
          <w:rFonts w:cs="Courier New"/>
        </w:rPr>
      </w:pPr>
      <w:r w:rsidRPr="00BC4B9E">
        <w:t>&lt;/rpc&gt;</w:t>
      </w:r>
    </w:p>
    <w:bookmarkEnd w:id="1706"/>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07" w:name="_Toc35856610"/>
      <w:bookmarkStart w:id="1708" w:name="_Toc44001496"/>
      <w:bookmarkStart w:id="1709" w:name="_Toc51581097"/>
      <w:bookmarkStart w:id="1710" w:name="_Toc52356360"/>
      <w:bookmarkStart w:id="1711" w:name="_Toc55227930"/>
      <w:bookmarkStart w:id="1712" w:name="_Toc138323476"/>
      <w:bookmarkStart w:id="1713" w:name="_Toc219487358"/>
      <w:r w:rsidRPr="00DA2CEE">
        <w:t>12.1.</w:t>
      </w:r>
      <w:r>
        <w:t>3</w:t>
      </w:r>
      <w:r w:rsidRPr="00DA2CEE">
        <w:t>.1.4</w:t>
      </w:r>
      <w:r w:rsidRPr="00DA2CEE">
        <w:tab/>
        <w:t xml:space="preserve">Operation </w:t>
      </w:r>
      <w:bookmarkStart w:id="1714" w:name="MCCQCTEMPBM_00000133"/>
      <w:r w:rsidRPr="00AA0BEE">
        <w:rPr>
          <w:rFonts w:ascii="Courier New" w:hAnsi="Courier New" w:cs="Courier New"/>
        </w:rPr>
        <w:t>modifyMOIAttributes</w:t>
      </w:r>
      <w:bookmarkEnd w:id="1707"/>
      <w:bookmarkEnd w:id="1708"/>
      <w:bookmarkEnd w:id="1709"/>
      <w:bookmarkEnd w:id="1710"/>
      <w:bookmarkEnd w:id="1711"/>
      <w:bookmarkEnd w:id="1712"/>
      <w:bookmarkEnd w:id="1713"/>
      <w:bookmarkEnd w:id="1714"/>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lastRenderedPageBreak/>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15" w:name="MCCQCTEMPBM_00000134"/>
      <w:r w:rsidRPr="00D8237F">
        <w:rPr>
          <w:rFonts w:ascii="Courier New" w:hAnsi="Courier New" w:cs="Courier New"/>
        </w:rPr>
        <w:t>modifyMOIAttributes</w:t>
      </w:r>
      <w:bookmarkEnd w:id="1715"/>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6F493A">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6F493A">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16" w:name="_Hlk21681673"/>
      <w:r>
        <w:t>12.1.3.1.4-2</w:t>
      </w:r>
      <w:bookmarkEnd w:id="1716"/>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275693A2" w14:textId="77777777" w:rsidR="0094017D" w:rsidRPr="00431D45" w:rsidRDefault="0094017D" w:rsidP="00431D45">
      <w:pPr>
        <w:pStyle w:val="EX"/>
        <w:rPr>
          <w:b/>
          <w:bCs/>
          <w:lang w:val="fr-FR"/>
        </w:rPr>
      </w:pPr>
      <w:bookmarkStart w:id="1717" w:name="_Toc35856611"/>
      <w:bookmarkStart w:id="1718" w:name="_Toc44001497"/>
      <w:bookmarkStart w:id="1719" w:name="_Toc51581098"/>
      <w:bookmarkStart w:id="1720" w:name="_Toc52356361"/>
      <w:bookmarkStart w:id="1721" w:name="_Toc55227931"/>
      <w:bookmarkStart w:id="1722" w:name="_Toc138323477"/>
      <w:r w:rsidRPr="00431D45">
        <w:rPr>
          <w:b/>
          <w:bCs/>
          <w:lang w:val="fr-FR"/>
        </w:rPr>
        <w:t>Example 1</w:t>
      </w:r>
    </w:p>
    <w:p w14:paraId="3F6A74CF" w14:textId="77777777" w:rsidR="0094017D" w:rsidRPr="00DB0117" w:rsidRDefault="0094017D" w:rsidP="0094017D">
      <w:pPr>
        <w:rPr>
          <w:rFonts w:ascii="Courier New" w:hAnsi="Courier New" w:cs="Courier New"/>
        </w:rPr>
      </w:pPr>
      <w:r w:rsidRPr="00DB0117">
        <w:t xml:space="preserve">Replace all properties of </w:t>
      </w:r>
      <w:r w:rsidRPr="00DB0117">
        <w:rPr>
          <w:rFonts w:ascii="Courier New" w:hAnsi="Courier New" w:cs="Courier New"/>
        </w:rPr>
        <w:t xml:space="preserve">ManagedElement=myNode, GNBDUFunction=1, </w:t>
      </w:r>
      <w:r w:rsidRPr="00DB0117">
        <w:t>including</w:t>
      </w:r>
      <w:r w:rsidRPr="00DB0117">
        <w:rPr>
          <w:rFonts w:ascii="Courier New" w:hAnsi="Courier New" w:cs="Courier New"/>
        </w:rPr>
        <w:t xml:space="preserve"> gNBIdLength, gNBId, priorityLabel, </w:t>
      </w:r>
      <w:r w:rsidRPr="00DB0117">
        <w:t>and</w:t>
      </w:r>
      <w:r w:rsidRPr="00DB0117">
        <w:rPr>
          <w:rFonts w:ascii="Courier New" w:hAnsi="Courier New" w:cs="Courier New"/>
        </w:rPr>
        <w:t xml:space="preserve"> gNBDUName.</w:t>
      </w:r>
    </w:p>
    <w:p w14:paraId="7210038F" w14:textId="77777777" w:rsidR="0094017D" w:rsidRPr="00DB0117" w:rsidRDefault="0094017D" w:rsidP="0094017D">
      <w:pPr>
        <w:pStyle w:val="PL"/>
        <w:rPr>
          <w:lang w:val="fr-FR"/>
        </w:rPr>
      </w:pPr>
      <w:r w:rsidRPr="00DB0117">
        <w:rPr>
          <w:lang w:val="fr-FR"/>
        </w:rPr>
        <w:t>&lt;rpc message-id="101"&gt;</w:t>
      </w:r>
    </w:p>
    <w:p w14:paraId="6B658766" w14:textId="77777777" w:rsidR="0094017D" w:rsidRPr="00DB0117" w:rsidRDefault="0094017D" w:rsidP="0094017D">
      <w:pPr>
        <w:pStyle w:val="PL"/>
        <w:rPr>
          <w:lang w:val="fr-FR"/>
        </w:rPr>
      </w:pPr>
      <w:r w:rsidRPr="00DB0117">
        <w:rPr>
          <w:lang w:val="fr-FR"/>
        </w:rPr>
        <w:t xml:space="preserve">    &lt;edit-config&gt;</w:t>
      </w:r>
    </w:p>
    <w:p w14:paraId="31083709" w14:textId="77777777" w:rsidR="0094017D" w:rsidRPr="00DB0117" w:rsidRDefault="0094017D" w:rsidP="0094017D">
      <w:pPr>
        <w:pStyle w:val="PL"/>
        <w:rPr>
          <w:lang w:val="fr-FR"/>
        </w:rPr>
      </w:pPr>
      <w:r w:rsidRPr="00DB0117">
        <w:rPr>
          <w:lang w:val="fr-FR"/>
        </w:rPr>
        <w:t xml:space="preserve">        &lt;target&gt;</w:t>
      </w:r>
    </w:p>
    <w:p w14:paraId="23342C2A" w14:textId="77777777" w:rsidR="0094017D" w:rsidRPr="00DB0117" w:rsidRDefault="0094017D" w:rsidP="0094017D">
      <w:pPr>
        <w:pStyle w:val="PL"/>
        <w:rPr>
          <w:lang w:val="fr-FR"/>
        </w:rPr>
      </w:pPr>
      <w:r w:rsidRPr="00DB0117">
        <w:rPr>
          <w:lang w:val="fr-FR"/>
        </w:rPr>
        <w:t xml:space="preserve">            &lt;running/&gt;</w:t>
      </w:r>
    </w:p>
    <w:p w14:paraId="238EFD35" w14:textId="77777777" w:rsidR="0094017D" w:rsidRPr="00DB0117" w:rsidRDefault="0094017D" w:rsidP="0094017D">
      <w:pPr>
        <w:pStyle w:val="PL"/>
        <w:rPr>
          <w:lang w:val="fr-FR"/>
        </w:rPr>
      </w:pPr>
      <w:r w:rsidRPr="00DB0117">
        <w:rPr>
          <w:lang w:val="fr-FR"/>
        </w:rPr>
        <w:t xml:space="preserve">        &lt;/target&gt;</w:t>
      </w:r>
    </w:p>
    <w:p w14:paraId="3F94ABB4" w14:textId="77777777" w:rsidR="0094017D" w:rsidRPr="00DB0117" w:rsidRDefault="0094017D" w:rsidP="0094017D">
      <w:pPr>
        <w:pStyle w:val="PL"/>
        <w:rPr>
          <w:lang w:val="fr-FR"/>
        </w:rPr>
      </w:pPr>
      <w:r w:rsidRPr="00DB0117">
        <w:rPr>
          <w:lang w:val="fr-FR"/>
        </w:rPr>
        <w:t xml:space="preserve">        &lt;default-operation&gt;none&lt;/default-operation&gt;</w:t>
      </w:r>
    </w:p>
    <w:p w14:paraId="458BDCE0" w14:textId="77777777" w:rsidR="0094017D" w:rsidRPr="00DB0117" w:rsidRDefault="0094017D" w:rsidP="0094017D">
      <w:pPr>
        <w:pStyle w:val="PL"/>
        <w:rPr>
          <w:lang w:val="fr-FR"/>
        </w:rPr>
      </w:pPr>
      <w:r w:rsidRPr="00DB0117">
        <w:rPr>
          <w:lang w:val="fr-FR"/>
        </w:rPr>
        <w:t xml:space="preserve">        &lt;config&gt;</w:t>
      </w:r>
    </w:p>
    <w:p w14:paraId="21A557F7" w14:textId="77777777" w:rsidR="0094017D" w:rsidRPr="00DB0117" w:rsidRDefault="0094017D" w:rsidP="0094017D">
      <w:pPr>
        <w:pStyle w:val="PL"/>
        <w:rPr>
          <w:lang w:val="fr-FR"/>
        </w:rPr>
      </w:pPr>
      <w:r w:rsidRPr="00DB0117">
        <w:rPr>
          <w:lang w:val="fr-FR"/>
        </w:rPr>
        <w:t xml:space="preserve">            &lt;ManagedElement&gt;</w:t>
      </w:r>
    </w:p>
    <w:p w14:paraId="5F2C695C" w14:textId="77777777" w:rsidR="0094017D" w:rsidRPr="00DB0117" w:rsidRDefault="0094017D" w:rsidP="0094017D">
      <w:pPr>
        <w:pStyle w:val="PL"/>
        <w:rPr>
          <w:lang w:val="fr-FR"/>
        </w:rPr>
      </w:pPr>
      <w:r w:rsidRPr="00DB0117">
        <w:rPr>
          <w:lang w:val="fr-FR"/>
        </w:rPr>
        <w:t xml:space="preserve">                &lt;id&gt;myNode&lt;/id&gt;</w:t>
      </w:r>
    </w:p>
    <w:p w14:paraId="45D2C4F7" w14:textId="77777777" w:rsidR="0094017D" w:rsidRPr="00DB0117" w:rsidRDefault="0094017D" w:rsidP="0094017D">
      <w:pPr>
        <w:pStyle w:val="PL"/>
        <w:rPr>
          <w:lang w:val="fr-FR"/>
        </w:rPr>
      </w:pPr>
      <w:r w:rsidRPr="00DB0117">
        <w:rPr>
          <w:lang w:val="fr-FR"/>
        </w:rPr>
        <w:t xml:space="preserve">                &lt;GNBDUFunction operation="replace"&gt;</w:t>
      </w:r>
    </w:p>
    <w:p w14:paraId="41DB09B4" w14:textId="77777777" w:rsidR="0094017D" w:rsidRPr="00DB0117" w:rsidRDefault="0094017D" w:rsidP="0094017D">
      <w:pPr>
        <w:pStyle w:val="PL"/>
        <w:rPr>
          <w:lang w:val="fr-FR"/>
        </w:rPr>
      </w:pPr>
      <w:r w:rsidRPr="00DB0117">
        <w:rPr>
          <w:lang w:val="fr-FR"/>
        </w:rPr>
        <w:t xml:space="preserve">                    &lt;id&gt;1&lt;/id&gt;</w:t>
      </w:r>
    </w:p>
    <w:p w14:paraId="0B100D4B" w14:textId="77777777" w:rsidR="0094017D" w:rsidRPr="00DB0117" w:rsidRDefault="0094017D" w:rsidP="0094017D">
      <w:pPr>
        <w:pStyle w:val="PL"/>
        <w:rPr>
          <w:lang w:val="fr-FR"/>
        </w:rPr>
      </w:pPr>
      <w:r w:rsidRPr="00DB0117">
        <w:rPr>
          <w:lang w:val="fr-FR"/>
        </w:rPr>
        <w:t xml:space="preserve">                    &lt;attributes&gt;</w:t>
      </w:r>
    </w:p>
    <w:p w14:paraId="01DAB3FE" w14:textId="77777777" w:rsidR="0094017D" w:rsidRPr="00DB0117" w:rsidRDefault="0094017D" w:rsidP="0094017D">
      <w:pPr>
        <w:pStyle w:val="PL"/>
        <w:rPr>
          <w:lang w:val="fr-FR"/>
        </w:rPr>
      </w:pPr>
      <w:r w:rsidRPr="00DB0117">
        <w:rPr>
          <w:lang w:val="fr-FR"/>
        </w:rPr>
        <w:t xml:space="preserve">                        &lt;gNBIdLength&gt;25&lt;/gNBIdLength&gt;</w:t>
      </w:r>
    </w:p>
    <w:p w14:paraId="3E37BE29" w14:textId="77777777" w:rsidR="0094017D" w:rsidRPr="00DB0117" w:rsidRDefault="0094017D" w:rsidP="0094017D">
      <w:pPr>
        <w:pStyle w:val="PL"/>
        <w:rPr>
          <w:lang w:val="fr-FR"/>
        </w:rPr>
      </w:pPr>
      <w:r w:rsidRPr="00DB0117">
        <w:rPr>
          <w:lang w:val="fr-FR"/>
        </w:rPr>
        <w:t xml:space="preserve">                        &lt;gNBId&gt;357&lt;/gNBId&gt;</w:t>
      </w:r>
    </w:p>
    <w:p w14:paraId="7B870F26" w14:textId="77777777" w:rsidR="0094017D" w:rsidRPr="00DB0117" w:rsidRDefault="0094017D" w:rsidP="0094017D">
      <w:pPr>
        <w:pStyle w:val="PL"/>
        <w:rPr>
          <w:lang w:val="fr-FR"/>
        </w:rPr>
      </w:pPr>
      <w:r w:rsidRPr="00DB0117">
        <w:rPr>
          <w:lang w:val="fr-FR"/>
        </w:rPr>
        <w:t xml:space="preserve">                        &lt;priorityLabel&gt;2&lt;/priorityLabel&gt;</w:t>
      </w:r>
    </w:p>
    <w:p w14:paraId="075D1700" w14:textId="77777777" w:rsidR="0094017D" w:rsidRPr="00DB0117" w:rsidRDefault="0094017D" w:rsidP="0094017D">
      <w:pPr>
        <w:pStyle w:val="PL"/>
        <w:rPr>
          <w:lang w:val="fr-FR"/>
        </w:rPr>
      </w:pPr>
      <w:r w:rsidRPr="00DB0117">
        <w:rPr>
          <w:lang w:val="fr-FR"/>
        </w:rPr>
        <w:t xml:space="preserve">                        &lt;gNBDUName&gt;du-south-1&lt;/gNBDUName&gt;</w:t>
      </w:r>
    </w:p>
    <w:p w14:paraId="19480796" w14:textId="77777777" w:rsidR="0094017D" w:rsidRPr="00DB0117" w:rsidRDefault="0094017D" w:rsidP="0094017D">
      <w:pPr>
        <w:pStyle w:val="PL"/>
        <w:rPr>
          <w:lang w:val="fr-FR"/>
        </w:rPr>
      </w:pPr>
      <w:r w:rsidRPr="00DB0117">
        <w:rPr>
          <w:lang w:val="fr-FR"/>
        </w:rPr>
        <w:t xml:space="preserve">                        &lt;!-- other attributes --&gt;</w:t>
      </w:r>
    </w:p>
    <w:p w14:paraId="7B57BBE3" w14:textId="77777777" w:rsidR="0094017D" w:rsidRPr="00DB0117" w:rsidRDefault="0094017D" w:rsidP="0094017D">
      <w:pPr>
        <w:pStyle w:val="PL"/>
        <w:rPr>
          <w:lang w:val="fr-FR"/>
        </w:rPr>
      </w:pPr>
      <w:r w:rsidRPr="00DB0117">
        <w:rPr>
          <w:lang w:val="fr-FR"/>
        </w:rPr>
        <w:t xml:space="preserve">                    &lt;/attributes&gt;</w:t>
      </w:r>
    </w:p>
    <w:p w14:paraId="6FCFEEB8" w14:textId="77777777" w:rsidR="0094017D" w:rsidRPr="00DB0117" w:rsidRDefault="0094017D" w:rsidP="0094017D">
      <w:pPr>
        <w:pStyle w:val="PL"/>
        <w:rPr>
          <w:lang w:val="fr-FR"/>
        </w:rPr>
      </w:pPr>
      <w:r w:rsidRPr="00DB0117">
        <w:rPr>
          <w:lang w:val="fr-FR"/>
        </w:rPr>
        <w:t xml:space="preserve">                &lt;/GNBDUFunction&gt;</w:t>
      </w:r>
    </w:p>
    <w:p w14:paraId="17060168" w14:textId="77777777" w:rsidR="0094017D" w:rsidRPr="00DB0117" w:rsidRDefault="0094017D" w:rsidP="0094017D">
      <w:pPr>
        <w:pStyle w:val="PL"/>
        <w:rPr>
          <w:lang w:val="fr-FR"/>
        </w:rPr>
      </w:pPr>
      <w:r w:rsidRPr="00DB0117">
        <w:rPr>
          <w:lang w:val="fr-FR"/>
        </w:rPr>
        <w:t xml:space="preserve">            &lt;/ManagedElement&gt;</w:t>
      </w:r>
    </w:p>
    <w:p w14:paraId="5C70B04C" w14:textId="77777777" w:rsidR="0094017D" w:rsidRPr="00DB0117" w:rsidRDefault="0094017D" w:rsidP="0094017D">
      <w:pPr>
        <w:pStyle w:val="PL"/>
        <w:rPr>
          <w:lang w:val="fr-FR"/>
        </w:rPr>
      </w:pPr>
      <w:r w:rsidRPr="00DB0117">
        <w:rPr>
          <w:lang w:val="fr-FR"/>
        </w:rPr>
        <w:t xml:space="preserve">        &lt;/config&gt;</w:t>
      </w:r>
    </w:p>
    <w:p w14:paraId="6A283251" w14:textId="77777777" w:rsidR="0094017D" w:rsidRPr="00DB0117" w:rsidRDefault="0094017D" w:rsidP="0094017D">
      <w:pPr>
        <w:pStyle w:val="PL"/>
        <w:rPr>
          <w:lang w:val="fr-FR"/>
        </w:rPr>
      </w:pPr>
      <w:r w:rsidRPr="00DB0117">
        <w:rPr>
          <w:lang w:val="fr-FR"/>
        </w:rPr>
        <w:t xml:space="preserve">    &lt;/edit-config&gt;</w:t>
      </w:r>
    </w:p>
    <w:p w14:paraId="231F3E0C" w14:textId="77777777" w:rsidR="0094017D" w:rsidRPr="00DB0117" w:rsidRDefault="0094017D" w:rsidP="0094017D">
      <w:pPr>
        <w:pStyle w:val="PL"/>
        <w:rPr>
          <w:lang w:val="fr-FR"/>
        </w:rPr>
      </w:pPr>
      <w:r w:rsidRPr="00DB0117">
        <w:rPr>
          <w:lang w:val="fr-FR"/>
        </w:rPr>
        <w:t>&lt;/rpc&gt;</w:t>
      </w:r>
    </w:p>
    <w:p w14:paraId="009C0610" w14:textId="77777777" w:rsidR="0094017D" w:rsidRPr="00DB0117" w:rsidRDefault="0094017D" w:rsidP="0094017D"/>
    <w:p w14:paraId="7CA15406" w14:textId="77777777" w:rsidR="0094017D" w:rsidRPr="00431D45" w:rsidRDefault="0094017D" w:rsidP="00431D45">
      <w:pPr>
        <w:pStyle w:val="EX"/>
        <w:rPr>
          <w:b/>
          <w:bCs/>
          <w:lang w:val="fr-FR"/>
        </w:rPr>
      </w:pPr>
      <w:r w:rsidRPr="00431D45">
        <w:rPr>
          <w:b/>
          <w:bCs/>
          <w:lang w:val="fr-FR"/>
        </w:rPr>
        <w:t>Example 2</w:t>
      </w:r>
    </w:p>
    <w:p w14:paraId="54215D92" w14:textId="77777777" w:rsidR="0094017D" w:rsidRPr="00DB0117" w:rsidRDefault="0094017D" w:rsidP="0094017D">
      <w:pPr>
        <w:rPr>
          <w:rFonts w:ascii="Courier New" w:hAnsi="Courier New" w:cs="Courier New"/>
        </w:rPr>
      </w:pPr>
      <w:r w:rsidRPr="00DB0117">
        <w:t xml:space="preserve">Merge </w:t>
      </w:r>
      <w:r w:rsidRPr="00DB0117">
        <w:rPr>
          <w:rFonts w:ascii="Courier New" w:hAnsi="Courier New" w:cs="Courier New"/>
        </w:rPr>
        <w:t xml:space="preserve">ManagedElement=myNode, GNBDUFunction=1, </w:t>
      </w:r>
      <w:r w:rsidRPr="00DB0117">
        <w:t>updating only its</w:t>
      </w:r>
      <w:r w:rsidRPr="00DB0117">
        <w:rPr>
          <w:rFonts w:ascii="Courier New" w:hAnsi="Courier New" w:cs="Courier New"/>
        </w:rPr>
        <w:t xml:space="preserve"> priorityLabel=1</w:t>
      </w:r>
      <w:r w:rsidRPr="00DB0117">
        <w:t>, while keeping other attributes unchanged.</w:t>
      </w:r>
    </w:p>
    <w:p w14:paraId="1F0F84EE" w14:textId="77777777" w:rsidR="0094017D" w:rsidRPr="00DB0117" w:rsidRDefault="0094017D" w:rsidP="0094017D">
      <w:pPr>
        <w:pStyle w:val="PL"/>
        <w:rPr>
          <w:lang w:val="fr-FR"/>
        </w:rPr>
      </w:pPr>
      <w:r w:rsidRPr="00DB0117">
        <w:rPr>
          <w:lang w:val="fr-FR"/>
        </w:rPr>
        <w:t>&lt;rpc message-id="101"&gt;</w:t>
      </w:r>
    </w:p>
    <w:p w14:paraId="316B5E9A" w14:textId="77777777" w:rsidR="0094017D" w:rsidRPr="00DB0117" w:rsidRDefault="0094017D" w:rsidP="0094017D">
      <w:pPr>
        <w:pStyle w:val="PL"/>
        <w:rPr>
          <w:lang w:val="fr-FR"/>
        </w:rPr>
      </w:pPr>
      <w:r w:rsidRPr="00DB0117">
        <w:rPr>
          <w:lang w:val="fr-FR"/>
        </w:rPr>
        <w:t xml:space="preserve">    &lt;edit-config&gt;</w:t>
      </w:r>
    </w:p>
    <w:p w14:paraId="7F190000" w14:textId="77777777" w:rsidR="0094017D" w:rsidRPr="00DB0117" w:rsidRDefault="0094017D" w:rsidP="0094017D">
      <w:pPr>
        <w:pStyle w:val="PL"/>
        <w:rPr>
          <w:lang w:val="fr-FR"/>
        </w:rPr>
      </w:pPr>
      <w:r w:rsidRPr="00DB0117">
        <w:rPr>
          <w:lang w:val="fr-FR"/>
        </w:rPr>
        <w:t xml:space="preserve">        &lt;target&gt;</w:t>
      </w:r>
    </w:p>
    <w:p w14:paraId="7D21F9D4" w14:textId="77777777" w:rsidR="0094017D" w:rsidRPr="00DB0117" w:rsidRDefault="0094017D" w:rsidP="0094017D">
      <w:pPr>
        <w:pStyle w:val="PL"/>
        <w:rPr>
          <w:lang w:val="fr-FR"/>
        </w:rPr>
      </w:pPr>
      <w:r w:rsidRPr="00DB0117">
        <w:rPr>
          <w:lang w:val="fr-FR"/>
        </w:rPr>
        <w:lastRenderedPageBreak/>
        <w:t xml:space="preserve">            &lt;running/&gt;</w:t>
      </w:r>
    </w:p>
    <w:p w14:paraId="1B7A47B5" w14:textId="77777777" w:rsidR="0094017D" w:rsidRPr="00DB0117" w:rsidRDefault="0094017D" w:rsidP="0094017D">
      <w:pPr>
        <w:pStyle w:val="PL"/>
        <w:rPr>
          <w:lang w:val="fr-FR"/>
        </w:rPr>
      </w:pPr>
      <w:r w:rsidRPr="00DB0117">
        <w:rPr>
          <w:lang w:val="fr-FR"/>
        </w:rPr>
        <w:t xml:space="preserve">        &lt;/target&gt;</w:t>
      </w:r>
    </w:p>
    <w:p w14:paraId="3D1DB0D0" w14:textId="77777777" w:rsidR="0094017D" w:rsidRPr="00DB0117" w:rsidRDefault="0094017D" w:rsidP="0094017D">
      <w:pPr>
        <w:pStyle w:val="PL"/>
        <w:rPr>
          <w:lang w:val="fr-FR"/>
        </w:rPr>
      </w:pPr>
      <w:r w:rsidRPr="00DB0117">
        <w:rPr>
          <w:lang w:val="fr-FR"/>
        </w:rPr>
        <w:t xml:space="preserve">        &lt;default-operation&gt;none&lt;/default-operation&gt;</w:t>
      </w:r>
    </w:p>
    <w:p w14:paraId="3714EF09" w14:textId="77777777" w:rsidR="0094017D" w:rsidRPr="00DB0117" w:rsidRDefault="0094017D" w:rsidP="0094017D">
      <w:pPr>
        <w:pStyle w:val="PL"/>
        <w:rPr>
          <w:lang w:val="fr-FR"/>
        </w:rPr>
      </w:pPr>
      <w:r w:rsidRPr="00DB0117">
        <w:rPr>
          <w:lang w:val="fr-FR"/>
        </w:rPr>
        <w:t xml:space="preserve">        &lt;config&gt;</w:t>
      </w:r>
    </w:p>
    <w:p w14:paraId="3922ED15" w14:textId="77777777" w:rsidR="0094017D" w:rsidRPr="00DB0117" w:rsidRDefault="0094017D" w:rsidP="0094017D">
      <w:pPr>
        <w:pStyle w:val="PL"/>
        <w:rPr>
          <w:lang w:val="fr-FR"/>
        </w:rPr>
      </w:pPr>
      <w:r w:rsidRPr="00DB0117">
        <w:rPr>
          <w:lang w:val="fr-FR"/>
        </w:rPr>
        <w:t xml:space="preserve">            &lt;ManagedElement&gt;</w:t>
      </w:r>
    </w:p>
    <w:p w14:paraId="0BEE1D0B" w14:textId="77777777" w:rsidR="0094017D" w:rsidRPr="00DB0117" w:rsidRDefault="0094017D" w:rsidP="0094017D">
      <w:pPr>
        <w:pStyle w:val="PL"/>
        <w:rPr>
          <w:lang w:val="fr-FR"/>
        </w:rPr>
      </w:pPr>
      <w:r w:rsidRPr="00DB0117">
        <w:rPr>
          <w:lang w:val="fr-FR"/>
        </w:rPr>
        <w:t xml:space="preserve">                &lt;id&gt;myNode&lt;/id&gt;</w:t>
      </w:r>
    </w:p>
    <w:p w14:paraId="48DCDD60" w14:textId="77777777" w:rsidR="0094017D" w:rsidRPr="00DB0117" w:rsidRDefault="0094017D" w:rsidP="0094017D">
      <w:pPr>
        <w:pStyle w:val="PL"/>
        <w:rPr>
          <w:lang w:val="fr-FR"/>
        </w:rPr>
      </w:pPr>
      <w:r w:rsidRPr="00DB0117">
        <w:rPr>
          <w:lang w:val="fr-FR"/>
        </w:rPr>
        <w:t xml:space="preserve">                &lt;GNBDUFunction</w:t>
      </w:r>
      <w:r>
        <w:rPr>
          <w:lang w:val="fr-FR"/>
        </w:rPr>
        <w:t xml:space="preserve"> </w:t>
      </w:r>
      <w:r w:rsidRPr="00DB0117">
        <w:rPr>
          <w:lang w:val="fr-FR"/>
        </w:rPr>
        <w:t>operation="merge"&gt;</w:t>
      </w:r>
    </w:p>
    <w:p w14:paraId="5C25966C" w14:textId="77777777" w:rsidR="0094017D" w:rsidRPr="00DB0117" w:rsidRDefault="0094017D" w:rsidP="0094017D">
      <w:pPr>
        <w:pStyle w:val="PL"/>
        <w:rPr>
          <w:lang w:val="fr-FR"/>
        </w:rPr>
      </w:pPr>
      <w:r w:rsidRPr="00DB0117">
        <w:rPr>
          <w:lang w:val="fr-FR"/>
        </w:rPr>
        <w:t xml:space="preserve">                    &lt;id&gt;1&lt;/id&gt;</w:t>
      </w:r>
    </w:p>
    <w:p w14:paraId="29089250" w14:textId="77777777" w:rsidR="0094017D" w:rsidRPr="00DB0117" w:rsidRDefault="0094017D" w:rsidP="0094017D">
      <w:pPr>
        <w:pStyle w:val="PL"/>
        <w:rPr>
          <w:lang w:val="fr-FR"/>
        </w:rPr>
      </w:pPr>
      <w:r w:rsidRPr="00DB0117">
        <w:rPr>
          <w:lang w:val="fr-FR"/>
        </w:rPr>
        <w:t xml:space="preserve">                    &lt;attributes&gt;</w:t>
      </w:r>
    </w:p>
    <w:p w14:paraId="48E1E22D" w14:textId="77777777" w:rsidR="0094017D" w:rsidRPr="00DB0117" w:rsidRDefault="0094017D" w:rsidP="0094017D">
      <w:pPr>
        <w:pStyle w:val="PL"/>
        <w:rPr>
          <w:lang w:val="fr-FR"/>
        </w:rPr>
      </w:pPr>
      <w:r w:rsidRPr="00DB0117">
        <w:rPr>
          <w:lang w:val="fr-FR"/>
        </w:rPr>
        <w:t xml:space="preserve">                        &lt;priorityLabel&gt;1&lt;/priorityLabel&gt;</w:t>
      </w:r>
    </w:p>
    <w:p w14:paraId="1CAEAD65" w14:textId="77777777" w:rsidR="0094017D" w:rsidRPr="00DB0117" w:rsidRDefault="0094017D" w:rsidP="0094017D">
      <w:pPr>
        <w:pStyle w:val="PL"/>
        <w:rPr>
          <w:lang w:val="fr-FR"/>
        </w:rPr>
      </w:pPr>
      <w:r w:rsidRPr="00DB0117">
        <w:rPr>
          <w:lang w:val="fr-FR"/>
        </w:rPr>
        <w:t xml:space="preserve">                    &lt;/attributes&gt;</w:t>
      </w:r>
    </w:p>
    <w:p w14:paraId="743EB562" w14:textId="77777777" w:rsidR="0094017D" w:rsidRPr="00DB0117" w:rsidRDefault="0094017D" w:rsidP="0094017D">
      <w:pPr>
        <w:pStyle w:val="PL"/>
        <w:rPr>
          <w:lang w:val="fr-FR"/>
        </w:rPr>
      </w:pPr>
      <w:r w:rsidRPr="00DB0117">
        <w:rPr>
          <w:lang w:val="fr-FR"/>
        </w:rPr>
        <w:t xml:space="preserve">                &lt;/GNBDUFunction&gt;</w:t>
      </w:r>
    </w:p>
    <w:p w14:paraId="24C16B90" w14:textId="77777777" w:rsidR="0094017D" w:rsidRPr="00DB0117" w:rsidRDefault="0094017D" w:rsidP="0094017D">
      <w:pPr>
        <w:pStyle w:val="PL"/>
        <w:rPr>
          <w:lang w:val="fr-FR"/>
        </w:rPr>
      </w:pPr>
      <w:r w:rsidRPr="00DB0117">
        <w:rPr>
          <w:lang w:val="fr-FR"/>
        </w:rPr>
        <w:t xml:space="preserve">            &lt;/ManagedElement&gt;</w:t>
      </w:r>
    </w:p>
    <w:p w14:paraId="2B4829A3" w14:textId="77777777" w:rsidR="0094017D" w:rsidRPr="00DB0117" w:rsidRDefault="0094017D" w:rsidP="0094017D">
      <w:pPr>
        <w:pStyle w:val="PL"/>
        <w:rPr>
          <w:lang w:val="fr-FR"/>
        </w:rPr>
      </w:pPr>
      <w:r w:rsidRPr="00DB0117">
        <w:rPr>
          <w:lang w:val="fr-FR"/>
        </w:rPr>
        <w:t xml:space="preserve">        &lt;/config&gt;</w:t>
      </w:r>
    </w:p>
    <w:p w14:paraId="0A722025" w14:textId="77777777" w:rsidR="0094017D" w:rsidRPr="00DB0117" w:rsidRDefault="0094017D" w:rsidP="0094017D">
      <w:pPr>
        <w:pStyle w:val="PL"/>
        <w:rPr>
          <w:lang w:val="fr-FR"/>
        </w:rPr>
      </w:pPr>
      <w:r w:rsidRPr="00DB0117">
        <w:rPr>
          <w:lang w:val="fr-FR"/>
        </w:rPr>
        <w:t xml:space="preserve">    &lt;/edit-config&gt;</w:t>
      </w:r>
    </w:p>
    <w:p w14:paraId="5747DB52" w14:textId="77777777" w:rsidR="0094017D" w:rsidRPr="00DB0117" w:rsidRDefault="0094017D" w:rsidP="0094017D">
      <w:pPr>
        <w:pStyle w:val="PL"/>
        <w:rPr>
          <w:lang w:val="fr-FR"/>
        </w:rPr>
      </w:pPr>
      <w:r w:rsidRPr="00DB0117">
        <w:rPr>
          <w:lang w:val="fr-FR"/>
        </w:rPr>
        <w:t>&lt;/rpc&gt;</w:t>
      </w:r>
    </w:p>
    <w:p w14:paraId="60A3C9ED" w14:textId="77777777" w:rsidR="00BB2D5F" w:rsidRDefault="00BB2D5F" w:rsidP="00BB2D5F">
      <w:pPr>
        <w:pStyle w:val="Heading5"/>
      </w:pPr>
      <w:bookmarkStart w:id="1723" w:name="_Toc219487359"/>
      <w:r>
        <w:t>12.1.3.1.4a</w:t>
      </w:r>
      <w:r>
        <w:tab/>
        <w:t xml:space="preserve">Operation </w:t>
      </w:r>
      <w:bookmarkStart w:id="1724" w:name="_Hlk147669262"/>
      <w:r>
        <w:rPr>
          <w:rFonts w:ascii="Courier New" w:hAnsi="Courier New" w:cs="Courier New"/>
        </w:rPr>
        <w:t>changeMOIs</w:t>
      </w:r>
      <w:bookmarkEnd w:id="1723"/>
      <w:bookmarkEnd w:id="1724"/>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6F493A">
            <w:pPr>
              <w:pStyle w:val="TAH"/>
              <w:rPr>
                <w:lang w:eastAsia="zh-CN"/>
              </w:rPr>
            </w:pPr>
            <w:r>
              <w:rPr>
                <w:lang w:eastAsia="zh-CN"/>
              </w:rPr>
              <w:t>Remark</w:t>
            </w:r>
          </w:p>
        </w:tc>
      </w:tr>
      <w:tr w:rsidR="00BB2D5F" w14:paraId="09F096D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6F493A">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6F493A">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6F493A">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6F493A">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6F493A">
            <w:pPr>
              <w:pStyle w:val="TAL"/>
              <w:rPr>
                <w:lang w:eastAsia="zh-CN"/>
              </w:rPr>
            </w:pPr>
            <w:r>
              <w:rPr>
                <w:lang w:eastAsia="zh-CN"/>
              </w:rPr>
              <w:t>modifyOperator is represented by the Netconf operation parameter.</w:t>
            </w:r>
          </w:p>
          <w:p w14:paraId="54462526" w14:textId="77777777" w:rsidR="00BB2D5F" w:rsidRDefault="00BB2D5F" w:rsidP="006F493A">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6F493A">
            <w:pPr>
              <w:pStyle w:val="TAH"/>
              <w:rPr>
                <w:lang w:eastAsia="zh-CN"/>
              </w:rPr>
            </w:pPr>
            <w:r>
              <w:rPr>
                <w:lang w:eastAsia="zh-CN"/>
              </w:rPr>
              <w:t>Remark</w:t>
            </w:r>
          </w:p>
        </w:tc>
      </w:tr>
      <w:tr w:rsidR="00BB2D5F" w14:paraId="61F6D7C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6F493A">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6F493A">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6F493A">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6F493A">
            <w:pPr>
              <w:keepNext/>
              <w:keepLines/>
              <w:spacing w:after="0"/>
              <w:rPr>
                <w:rFonts w:ascii="Arial" w:hAnsi="Arial"/>
                <w:sz w:val="18"/>
                <w:szCs w:val="18"/>
                <w:lang w:eastAsia="zh-CN"/>
              </w:rPr>
            </w:pPr>
          </w:p>
          <w:p w14:paraId="05DC39E6"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0D23C999" w14:textId="77777777" w:rsidR="00EB7734" w:rsidRPr="00F220CD" w:rsidRDefault="00EB7734" w:rsidP="00F220CD"/>
    <w:p w14:paraId="33D535F7" w14:textId="1B07CB7D" w:rsidR="00BB2D5F" w:rsidRPr="00FD0F7A" w:rsidRDefault="00BB2D5F" w:rsidP="00EB7734">
      <w:pPr>
        <w:pStyle w:val="NO"/>
      </w:pPr>
      <w:r w:rsidRPr="00FD0F7A">
        <w:t>NOTE 1:</w:t>
      </w:r>
      <w:r w:rsidR="00EB7734">
        <w:tab/>
      </w:r>
      <w:r w:rsidRPr="00FD0F7A">
        <w:t>The attributeListOut can be retrieved via a separate &lt;get-config&gt; operation.</w:t>
      </w:r>
    </w:p>
    <w:p w14:paraId="212B7B15" w14:textId="77777777" w:rsidR="00E92E88" w:rsidRPr="00357C1B" w:rsidRDefault="00E92E88" w:rsidP="00E92E88">
      <w:pPr>
        <w:pStyle w:val="EX"/>
        <w:rPr>
          <w:b/>
          <w:bCs/>
          <w:lang w:val="fr-FR"/>
        </w:rPr>
      </w:pPr>
      <w:r w:rsidRPr="00357C1B">
        <w:rPr>
          <w:b/>
          <w:bCs/>
          <w:lang w:val="fr-FR"/>
        </w:rPr>
        <w:t>Example</w:t>
      </w:r>
    </w:p>
    <w:p w14:paraId="1C1D87CF" w14:textId="77777777" w:rsidR="00E92E88" w:rsidRPr="00DB0117" w:rsidRDefault="00E92E88" w:rsidP="00E92E88">
      <w:pPr>
        <w:rPr>
          <w:noProof/>
        </w:rPr>
      </w:pPr>
      <w:r w:rsidRPr="00DB0117">
        <w:t>Example of changeMOIs, implementing the deletion of the old</w:t>
      </w:r>
      <w:r w:rsidRPr="00DB0117">
        <w:rPr>
          <w:rFonts w:ascii="Courier New" w:hAnsi="Courier New" w:cs="Courier New"/>
        </w:rPr>
        <w:t xml:space="preserve"> GNBDUFunction (ID=1) </w:t>
      </w:r>
      <w:r w:rsidRPr="00DB0117">
        <w:t>followed by the addition of a new object</w:t>
      </w:r>
      <w:r w:rsidRPr="00DB0117">
        <w:rPr>
          <w:rFonts w:ascii="Courier New" w:hAnsi="Courier New" w:cs="Courier New"/>
        </w:rPr>
        <w:t xml:space="preserve"> GNBDUFunction (ID=2)</w:t>
      </w:r>
      <w:r w:rsidRPr="00DB0117">
        <w:t>.</w:t>
      </w:r>
    </w:p>
    <w:p w14:paraId="33EFC600" w14:textId="77777777" w:rsidR="00E92E88" w:rsidRPr="00DB0117" w:rsidRDefault="00E92E88" w:rsidP="00E92E88">
      <w:pPr>
        <w:pStyle w:val="PL"/>
        <w:rPr>
          <w:lang w:val="fr-FR"/>
        </w:rPr>
      </w:pPr>
      <w:r w:rsidRPr="00DB0117">
        <w:rPr>
          <w:lang w:val="fr-FR"/>
        </w:rPr>
        <w:t>&lt;rpc message-id="101"&gt;</w:t>
      </w:r>
    </w:p>
    <w:p w14:paraId="108BB183" w14:textId="77777777" w:rsidR="00E92E88" w:rsidRPr="00DB0117" w:rsidRDefault="00E92E88" w:rsidP="00E92E88">
      <w:pPr>
        <w:pStyle w:val="PL"/>
        <w:rPr>
          <w:lang w:val="fr-FR"/>
        </w:rPr>
      </w:pPr>
      <w:r w:rsidRPr="00DB0117">
        <w:rPr>
          <w:lang w:val="fr-FR"/>
        </w:rPr>
        <w:t xml:space="preserve">  &lt;edit-config&gt;</w:t>
      </w:r>
    </w:p>
    <w:p w14:paraId="5A25BB51" w14:textId="77777777" w:rsidR="00E92E88" w:rsidRPr="00DB0117" w:rsidRDefault="00E92E88" w:rsidP="00E92E88">
      <w:pPr>
        <w:pStyle w:val="PL"/>
        <w:rPr>
          <w:lang w:val="fr-FR"/>
        </w:rPr>
      </w:pPr>
      <w:r w:rsidRPr="00DB0117">
        <w:rPr>
          <w:lang w:val="fr-FR"/>
        </w:rPr>
        <w:t xml:space="preserve">    &lt;target&gt;</w:t>
      </w:r>
    </w:p>
    <w:p w14:paraId="748FEC43" w14:textId="77777777" w:rsidR="00E92E88" w:rsidRPr="00DB0117" w:rsidRDefault="00E92E88" w:rsidP="00E92E88">
      <w:pPr>
        <w:pStyle w:val="PL"/>
        <w:rPr>
          <w:lang w:val="fr-FR"/>
        </w:rPr>
      </w:pPr>
      <w:r w:rsidRPr="00DB0117">
        <w:rPr>
          <w:lang w:val="fr-FR"/>
        </w:rPr>
        <w:t xml:space="preserve">      &lt;running/&gt;</w:t>
      </w:r>
    </w:p>
    <w:p w14:paraId="5067BE60" w14:textId="77777777" w:rsidR="00E92E88" w:rsidRPr="00DB0117" w:rsidRDefault="00E92E88" w:rsidP="00E92E88">
      <w:pPr>
        <w:pStyle w:val="PL"/>
        <w:rPr>
          <w:lang w:val="fr-FR"/>
        </w:rPr>
      </w:pPr>
      <w:r w:rsidRPr="00DB0117">
        <w:rPr>
          <w:lang w:val="fr-FR"/>
        </w:rPr>
        <w:t xml:space="preserve">    &lt;/target&gt;</w:t>
      </w:r>
    </w:p>
    <w:p w14:paraId="36FF426A" w14:textId="77777777" w:rsidR="00E92E88" w:rsidRPr="00DB0117" w:rsidRDefault="00E92E88" w:rsidP="00E92E88">
      <w:pPr>
        <w:pStyle w:val="PL"/>
        <w:rPr>
          <w:lang w:val="fr-FR"/>
        </w:rPr>
      </w:pPr>
      <w:r w:rsidRPr="00DB0117">
        <w:rPr>
          <w:lang w:val="fr-FR"/>
        </w:rPr>
        <w:t xml:space="preserve">    &lt;default-operation&gt;none&lt;/default-operation&gt;</w:t>
      </w:r>
    </w:p>
    <w:p w14:paraId="79A3B8AB" w14:textId="77777777" w:rsidR="00E92E88" w:rsidRPr="00DB0117" w:rsidRDefault="00E92E88" w:rsidP="00E92E88">
      <w:pPr>
        <w:pStyle w:val="PL"/>
        <w:rPr>
          <w:lang w:val="fr-FR"/>
        </w:rPr>
      </w:pPr>
      <w:r w:rsidRPr="00DB0117">
        <w:rPr>
          <w:lang w:val="fr-FR"/>
        </w:rPr>
        <w:lastRenderedPageBreak/>
        <w:t xml:space="preserve">    &lt;config&gt;</w:t>
      </w:r>
    </w:p>
    <w:p w14:paraId="18F061FF" w14:textId="77777777" w:rsidR="00E92E88" w:rsidRPr="00DB0117" w:rsidRDefault="00E92E88" w:rsidP="00E92E88">
      <w:pPr>
        <w:pStyle w:val="PL"/>
        <w:rPr>
          <w:lang w:val="fr-FR"/>
        </w:rPr>
      </w:pPr>
      <w:r w:rsidRPr="00DB0117">
        <w:rPr>
          <w:lang w:val="fr-FR"/>
        </w:rPr>
        <w:t xml:space="preserve">      &lt;ManagedElement&gt;</w:t>
      </w:r>
    </w:p>
    <w:p w14:paraId="58EC4070" w14:textId="77777777" w:rsidR="00E92E88" w:rsidRPr="00DB0117" w:rsidRDefault="00E92E88" w:rsidP="00E92E88">
      <w:pPr>
        <w:pStyle w:val="PL"/>
        <w:rPr>
          <w:lang w:val="fr-FR"/>
        </w:rPr>
      </w:pPr>
      <w:r w:rsidRPr="00DB0117">
        <w:rPr>
          <w:lang w:val="fr-FR"/>
        </w:rPr>
        <w:t xml:space="preserve">        &lt;id&gt;myNode&lt;/id&gt;</w:t>
      </w:r>
    </w:p>
    <w:p w14:paraId="7A70E97E" w14:textId="77777777" w:rsidR="00E92E88" w:rsidRPr="00DB0117" w:rsidRDefault="00E92E88" w:rsidP="00E92E88">
      <w:pPr>
        <w:pStyle w:val="PL"/>
        <w:rPr>
          <w:lang w:val="fr-FR"/>
        </w:rPr>
      </w:pPr>
    </w:p>
    <w:p w14:paraId="58BA7AB0"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eastAsia="zh-CN"/>
        </w:rPr>
        <w:t>Delete</w:t>
      </w:r>
      <w:r w:rsidRPr="00DB0117">
        <w:rPr>
          <w:lang w:val="en-US"/>
        </w:rPr>
        <w:t xml:space="preserve"> the old</w:t>
      </w:r>
      <w:r w:rsidRPr="00DB0117">
        <w:rPr>
          <w:lang w:val="fr-FR"/>
        </w:rPr>
        <w:t xml:space="preserve"> GNBDUFunction object --&gt;</w:t>
      </w:r>
    </w:p>
    <w:p w14:paraId="05018BC8" w14:textId="77777777" w:rsidR="00E92E88" w:rsidRPr="00DB0117" w:rsidRDefault="00E92E88" w:rsidP="00E92E88">
      <w:pPr>
        <w:pStyle w:val="PL"/>
        <w:rPr>
          <w:lang w:val="fr-FR"/>
        </w:rPr>
      </w:pPr>
      <w:r w:rsidRPr="00DB0117">
        <w:rPr>
          <w:lang w:val="fr-FR"/>
        </w:rPr>
        <w:t xml:space="preserve">        &lt;GNBDUFunction</w:t>
      </w:r>
      <w:r>
        <w:rPr>
          <w:lang w:val="fr-FR"/>
        </w:rPr>
        <w:t xml:space="preserve"> </w:t>
      </w:r>
      <w:r w:rsidRPr="00DB0117">
        <w:rPr>
          <w:lang w:val="fr-FR"/>
        </w:rPr>
        <w:t>operation="delete"&gt;</w:t>
      </w:r>
    </w:p>
    <w:p w14:paraId="275C22F7" w14:textId="77777777" w:rsidR="00E92E88" w:rsidRPr="00DB0117" w:rsidRDefault="00E92E88" w:rsidP="00E92E88">
      <w:pPr>
        <w:pStyle w:val="PL"/>
        <w:rPr>
          <w:lang w:val="fr-FR"/>
        </w:rPr>
      </w:pPr>
      <w:r w:rsidRPr="00DB0117">
        <w:rPr>
          <w:lang w:val="fr-FR"/>
        </w:rPr>
        <w:t xml:space="preserve">          &lt;id&gt;1&lt;/id&gt;</w:t>
      </w:r>
    </w:p>
    <w:p w14:paraId="14B6371F" w14:textId="77777777" w:rsidR="00E92E88" w:rsidRPr="00DB0117" w:rsidRDefault="00E92E88" w:rsidP="00E92E88">
      <w:pPr>
        <w:pStyle w:val="PL"/>
        <w:rPr>
          <w:lang w:val="fr-FR"/>
        </w:rPr>
      </w:pPr>
      <w:r w:rsidRPr="00DB0117">
        <w:rPr>
          <w:lang w:val="fr-FR"/>
        </w:rPr>
        <w:t xml:space="preserve">        &lt;/GNBDUFunction&gt;</w:t>
      </w:r>
    </w:p>
    <w:p w14:paraId="2D6D6E7D" w14:textId="77777777" w:rsidR="00E92E88" w:rsidRPr="00DB0117" w:rsidRDefault="00E92E88" w:rsidP="00E92E88">
      <w:pPr>
        <w:pStyle w:val="PL"/>
        <w:rPr>
          <w:lang w:val="fr-FR"/>
        </w:rPr>
      </w:pPr>
    </w:p>
    <w:p w14:paraId="5A347D29" w14:textId="77777777" w:rsidR="00E92E88" w:rsidRPr="00DB0117" w:rsidRDefault="00E92E88" w:rsidP="00E92E88">
      <w:pPr>
        <w:pStyle w:val="PL"/>
        <w:rPr>
          <w:lang w:val="fr-FR"/>
        </w:rPr>
      </w:pPr>
      <w:r w:rsidRPr="00DB0117">
        <w:rPr>
          <w:lang w:val="fr-FR"/>
        </w:rPr>
        <w:t xml:space="preserve">        &lt;</w:t>
      </w:r>
      <w:r>
        <w:rPr>
          <w:lang w:val="fr-FR"/>
        </w:rPr>
        <w:t>!--</w:t>
      </w:r>
      <w:r w:rsidRPr="00DB0117">
        <w:rPr>
          <w:lang w:val="fr-FR"/>
        </w:rPr>
        <w:t>Add the new GNBDUFunction object --&gt;</w:t>
      </w:r>
    </w:p>
    <w:p w14:paraId="2AB2803D" w14:textId="77777777" w:rsidR="00E92E88" w:rsidRPr="00DB0117" w:rsidRDefault="00E92E88" w:rsidP="00E92E88">
      <w:pPr>
        <w:pStyle w:val="PL"/>
        <w:rPr>
          <w:lang w:val="fr-FR"/>
        </w:rPr>
      </w:pPr>
      <w:r w:rsidRPr="00DB0117">
        <w:rPr>
          <w:lang w:val="fr-FR"/>
        </w:rPr>
        <w:t xml:space="preserve">        &lt;GNBDUFunction operation="create"&gt;</w:t>
      </w:r>
    </w:p>
    <w:p w14:paraId="1CEE5EAE" w14:textId="77777777" w:rsidR="00E92E88" w:rsidRPr="00DB0117" w:rsidRDefault="00E92E88" w:rsidP="00E92E88">
      <w:pPr>
        <w:pStyle w:val="PL"/>
        <w:rPr>
          <w:lang w:val="fr-FR"/>
        </w:rPr>
      </w:pPr>
      <w:r w:rsidRPr="00DB0117">
        <w:rPr>
          <w:lang w:val="fr-FR"/>
        </w:rPr>
        <w:t xml:space="preserve">          &lt;id&gt;2&lt;/id&gt;</w:t>
      </w:r>
    </w:p>
    <w:p w14:paraId="7FB30DBA" w14:textId="77777777" w:rsidR="00E92E88" w:rsidRPr="00DB0117" w:rsidRDefault="00E92E88" w:rsidP="00E92E88">
      <w:pPr>
        <w:pStyle w:val="PL"/>
        <w:rPr>
          <w:lang w:val="fr-FR"/>
        </w:rPr>
      </w:pPr>
      <w:r w:rsidRPr="00DB0117">
        <w:rPr>
          <w:lang w:val="fr-FR"/>
        </w:rPr>
        <w:t xml:space="preserve">          &lt;attributes&gt;</w:t>
      </w:r>
    </w:p>
    <w:p w14:paraId="13229494" w14:textId="77777777" w:rsidR="00E92E88" w:rsidRPr="00DB0117" w:rsidRDefault="00E92E88" w:rsidP="00E92E88">
      <w:pPr>
        <w:pStyle w:val="PL"/>
        <w:rPr>
          <w:lang w:val="fr-FR"/>
        </w:rPr>
      </w:pPr>
      <w:r w:rsidRPr="00DB0117">
        <w:rPr>
          <w:lang w:val="fr-FR"/>
        </w:rPr>
        <w:t xml:space="preserve">            &lt;gNBIdLength&gt;25&lt;/gNBIdLength&gt;</w:t>
      </w:r>
    </w:p>
    <w:p w14:paraId="30AABCEC" w14:textId="77777777" w:rsidR="00E92E88" w:rsidRPr="00DB0117" w:rsidRDefault="00E92E88" w:rsidP="00E92E88">
      <w:pPr>
        <w:pStyle w:val="PL"/>
        <w:rPr>
          <w:lang w:val="fr-FR"/>
        </w:rPr>
      </w:pPr>
      <w:r w:rsidRPr="00DB0117">
        <w:rPr>
          <w:lang w:val="fr-FR"/>
        </w:rPr>
        <w:t xml:space="preserve">            &lt;gNBId&gt;400&lt;/gNBId&gt;</w:t>
      </w:r>
    </w:p>
    <w:p w14:paraId="211E6455" w14:textId="77777777" w:rsidR="00E92E88" w:rsidRPr="00DB0117" w:rsidRDefault="00E92E88" w:rsidP="00E92E88">
      <w:pPr>
        <w:pStyle w:val="PL"/>
        <w:rPr>
          <w:lang w:val="fr-FR"/>
        </w:rPr>
      </w:pPr>
      <w:r w:rsidRPr="00DB0117">
        <w:rPr>
          <w:lang w:val="fr-FR"/>
        </w:rPr>
        <w:t xml:space="preserve">            &lt;priorityLabel&gt;1&lt;/priorityLabel&gt;</w:t>
      </w:r>
    </w:p>
    <w:p w14:paraId="25FBC601" w14:textId="77777777" w:rsidR="00E92E88" w:rsidRPr="00DB0117" w:rsidRDefault="00E92E88" w:rsidP="00E92E88">
      <w:pPr>
        <w:pStyle w:val="PL"/>
        <w:rPr>
          <w:lang w:val="fr-FR"/>
        </w:rPr>
      </w:pPr>
      <w:r w:rsidRPr="00DB0117">
        <w:rPr>
          <w:lang w:val="fr-FR"/>
        </w:rPr>
        <w:t xml:space="preserve">            &lt;gNBDUName&gt;du-east-2&lt;/gNBDUName&gt;</w:t>
      </w:r>
    </w:p>
    <w:p w14:paraId="46E7E5E3" w14:textId="77777777" w:rsidR="00E92E88" w:rsidRPr="00DB0117" w:rsidRDefault="00E92E88" w:rsidP="00E92E88">
      <w:pPr>
        <w:pStyle w:val="PL"/>
        <w:rPr>
          <w:lang w:val="fr-FR"/>
        </w:rPr>
      </w:pPr>
      <w:r w:rsidRPr="00DB0117">
        <w:rPr>
          <w:lang w:val="fr-FR"/>
        </w:rPr>
        <w:t xml:space="preserve">            &lt;!-- other attributes --&gt;</w:t>
      </w:r>
    </w:p>
    <w:p w14:paraId="496B00EB" w14:textId="77777777" w:rsidR="00E92E88" w:rsidRPr="00DB0117" w:rsidRDefault="00E92E88" w:rsidP="00E92E88">
      <w:pPr>
        <w:pStyle w:val="PL"/>
        <w:rPr>
          <w:lang w:val="fr-FR"/>
        </w:rPr>
      </w:pPr>
      <w:r w:rsidRPr="00DB0117">
        <w:rPr>
          <w:lang w:val="fr-FR"/>
        </w:rPr>
        <w:t xml:space="preserve">          &lt;/attributes&gt;</w:t>
      </w:r>
    </w:p>
    <w:p w14:paraId="290F0DD7" w14:textId="77777777" w:rsidR="00E92E88" w:rsidRPr="00DB0117" w:rsidRDefault="00E92E88" w:rsidP="00E92E88">
      <w:pPr>
        <w:pStyle w:val="PL"/>
        <w:rPr>
          <w:lang w:val="fr-FR"/>
        </w:rPr>
      </w:pPr>
      <w:r w:rsidRPr="00DB0117">
        <w:rPr>
          <w:lang w:val="fr-FR"/>
        </w:rPr>
        <w:t xml:space="preserve">        &lt;/GNBDUFunction&gt;</w:t>
      </w:r>
    </w:p>
    <w:p w14:paraId="4192BC1C" w14:textId="77777777" w:rsidR="00E92E88" w:rsidRPr="00DB0117" w:rsidRDefault="00E92E88" w:rsidP="00E92E88">
      <w:pPr>
        <w:pStyle w:val="PL"/>
        <w:rPr>
          <w:lang w:val="fr-FR"/>
        </w:rPr>
      </w:pPr>
    </w:p>
    <w:p w14:paraId="35475132" w14:textId="77777777" w:rsidR="00E92E88" w:rsidRPr="00DB0117" w:rsidRDefault="00E92E88" w:rsidP="00E92E88">
      <w:pPr>
        <w:pStyle w:val="PL"/>
        <w:rPr>
          <w:lang w:val="fr-FR"/>
        </w:rPr>
      </w:pPr>
      <w:r w:rsidRPr="00DB0117">
        <w:rPr>
          <w:lang w:val="fr-FR"/>
        </w:rPr>
        <w:t xml:space="preserve">      &lt;/ManagedElement&gt;</w:t>
      </w:r>
    </w:p>
    <w:p w14:paraId="0C02A889" w14:textId="77777777" w:rsidR="00E92E88" w:rsidRPr="00DB0117" w:rsidRDefault="00E92E88" w:rsidP="00E92E88">
      <w:pPr>
        <w:pStyle w:val="PL"/>
        <w:rPr>
          <w:lang w:val="fr-FR"/>
        </w:rPr>
      </w:pPr>
      <w:r w:rsidRPr="00DB0117">
        <w:rPr>
          <w:lang w:val="fr-FR"/>
        </w:rPr>
        <w:t xml:space="preserve">    &lt;/config&gt;</w:t>
      </w:r>
    </w:p>
    <w:p w14:paraId="5D083A2D" w14:textId="77777777" w:rsidR="00E92E88" w:rsidRPr="00DB0117" w:rsidRDefault="00E92E88" w:rsidP="00E92E88">
      <w:pPr>
        <w:pStyle w:val="PL"/>
        <w:rPr>
          <w:lang w:val="fr-FR"/>
        </w:rPr>
      </w:pPr>
      <w:r w:rsidRPr="00DB0117">
        <w:rPr>
          <w:lang w:val="fr-FR"/>
        </w:rPr>
        <w:t xml:space="preserve">  &lt;/edit-config&gt;</w:t>
      </w:r>
    </w:p>
    <w:p w14:paraId="1FACC936" w14:textId="77777777" w:rsidR="00E92E88" w:rsidRPr="00DB0117" w:rsidRDefault="00E92E88" w:rsidP="00E92E88">
      <w:pPr>
        <w:pStyle w:val="PL"/>
        <w:rPr>
          <w:lang w:val="fr-FR"/>
        </w:rPr>
      </w:pPr>
      <w:r w:rsidRPr="00DB0117">
        <w:rPr>
          <w:lang w:val="fr-FR"/>
        </w:rPr>
        <w:t>&lt;/rpc&gt;</w:t>
      </w:r>
    </w:p>
    <w:p w14:paraId="2843BE58" w14:textId="77777777" w:rsidR="00623B86" w:rsidRPr="00F05F7B" w:rsidRDefault="00623B86" w:rsidP="00623B86">
      <w:pPr>
        <w:pStyle w:val="Heading5"/>
      </w:pPr>
      <w:bookmarkStart w:id="1725" w:name="_Toc219487360"/>
      <w:r w:rsidRPr="00F05F7B">
        <w:t>12.1.</w:t>
      </w:r>
      <w:r>
        <w:t>3</w:t>
      </w:r>
      <w:r w:rsidRPr="00F05F7B">
        <w:rPr>
          <w:rFonts w:hint="eastAsia"/>
        </w:rPr>
        <w:t>.1</w:t>
      </w:r>
      <w:r w:rsidRPr="00F05F7B">
        <w:t>.5</w:t>
      </w:r>
      <w:r w:rsidRPr="00F05F7B">
        <w:tab/>
        <w:t xml:space="preserve">Operation </w:t>
      </w:r>
      <w:bookmarkStart w:id="1726" w:name="MCCQCTEMPBM_00000135"/>
      <w:r w:rsidRPr="00AA0BEE">
        <w:rPr>
          <w:rFonts w:ascii="Courier New" w:hAnsi="Courier New" w:cs="Courier New"/>
        </w:rPr>
        <w:t>deleteMOI</w:t>
      </w:r>
      <w:bookmarkEnd w:id="1717"/>
      <w:bookmarkEnd w:id="1718"/>
      <w:bookmarkEnd w:id="1719"/>
      <w:bookmarkEnd w:id="1720"/>
      <w:bookmarkEnd w:id="1721"/>
      <w:bookmarkEnd w:id="1722"/>
      <w:bookmarkEnd w:id="1725"/>
      <w:bookmarkEnd w:id="1726"/>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27" w:name="MCCQCTEMPBM_00000136"/>
      <w:r w:rsidRPr="00D8237F">
        <w:rPr>
          <w:rFonts w:ascii="Courier New" w:hAnsi="Courier New" w:cs="Courier New"/>
        </w:rPr>
        <w:t>deleteMOI</w:t>
      </w:r>
      <w:bookmarkEnd w:id="172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6F493A">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28" w:name="_Hlk21682386"/>
      <w:r>
        <w:t>12.1.3.1.5-2</w:t>
      </w:r>
      <w:bookmarkEnd w:id="1728"/>
      <w:r>
        <w:t xml:space="preserve">: Mapping of IS </w:t>
      </w:r>
      <w:bookmarkStart w:id="1729" w:name="MCCQCTEMPBM_00000137"/>
      <w:r w:rsidRPr="00D8237F">
        <w:rPr>
          <w:rFonts w:ascii="Courier New" w:hAnsi="Courier New" w:cs="Courier New"/>
        </w:rPr>
        <w:t>deleteMOI</w:t>
      </w:r>
      <w:bookmarkEnd w:id="172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2"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52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6F493A">
            <w:pPr>
              <w:keepNext/>
              <w:keepLines/>
              <w:spacing w:after="0"/>
              <w:rPr>
                <w:rFonts w:ascii="Arial" w:hAnsi="Arial" w:cs="Arial"/>
                <w:sz w:val="18"/>
                <w:szCs w:val="18"/>
                <w:lang w:eastAsia="zh-CN"/>
              </w:rPr>
            </w:pPr>
            <w:bookmarkStart w:id="1730" w:name="_Hlk31808864"/>
            <w:r w:rsidRPr="00AF18E4">
              <w:rPr>
                <w:rFonts w:ascii="Arial" w:hAnsi="Arial" w:cs="Arial"/>
                <w:sz w:val="18"/>
                <w:szCs w:val="18"/>
                <w:lang w:eastAsia="zh-CN"/>
              </w:rPr>
              <w:t>deletionList</w:t>
            </w:r>
            <w:bookmarkEnd w:id="1730"/>
          </w:p>
        </w:tc>
        <w:tc>
          <w:tcPr>
            <w:tcW w:w="920"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12"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6F493A">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30868520" w14:textId="77777777" w:rsidR="005C03B9" w:rsidRDefault="005C03B9" w:rsidP="005C03B9">
      <w:pPr>
        <w:rPr>
          <w:rStyle w:val="Strong"/>
        </w:rPr>
      </w:pPr>
    </w:p>
    <w:p w14:paraId="45B2122D" w14:textId="55408EC5"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6002A962" w14:textId="77777777" w:rsidR="005C03B9" w:rsidRPr="00894F0E" w:rsidRDefault="005C03B9" w:rsidP="005C03B9">
      <w:pPr>
        <w:pStyle w:val="EX"/>
        <w:rPr>
          <w:b/>
          <w:bCs/>
          <w:lang w:val="fr-FR"/>
        </w:rPr>
      </w:pPr>
      <w:bookmarkStart w:id="1731" w:name="_Toc138323478"/>
      <w:bookmarkEnd w:id="1639"/>
      <w:r w:rsidRPr="00894F0E">
        <w:rPr>
          <w:b/>
          <w:bCs/>
          <w:lang w:val="fr-FR"/>
        </w:rPr>
        <w:t>Example</w:t>
      </w:r>
    </w:p>
    <w:p w14:paraId="612908D1" w14:textId="77777777" w:rsidR="005C03B9" w:rsidRPr="00DB0117" w:rsidRDefault="005C03B9" w:rsidP="005C03B9">
      <w:pPr>
        <w:rPr>
          <w:rFonts w:ascii="CG Times (WN)" w:hAnsi="CG Times (WN)"/>
          <w:lang w:val="fr-FR"/>
        </w:rPr>
      </w:pPr>
      <w:r w:rsidRPr="00DB0117">
        <w:rPr>
          <w:rFonts w:ascii="CG Times (WN)" w:hAnsi="CG Times (WN)"/>
          <w:lang w:val="fr-FR"/>
        </w:rPr>
        <w:t xml:space="preserve">Delete </w:t>
      </w:r>
      <w:r w:rsidRPr="00DB0117">
        <w:rPr>
          <w:rFonts w:ascii="Courier New" w:hAnsi="Courier New" w:cs="Courier New"/>
          <w:lang w:val="fr-FR"/>
        </w:rPr>
        <w:t>ManagedElement=myNode, GNBDUFunction=1</w:t>
      </w:r>
    </w:p>
    <w:p w14:paraId="7E441795" w14:textId="77777777" w:rsidR="005C03B9" w:rsidRPr="00DB0117" w:rsidRDefault="005C03B9" w:rsidP="005C03B9">
      <w:pPr>
        <w:pStyle w:val="PL"/>
        <w:rPr>
          <w:lang w:val="fr-FR"/>
        </w:rPr>
      </w:pPr>
      <w:r w:rsidRPr="00DB0117">
        <w:rPr>
          <w:lang w:val="fr-FR"/>
        </w:rPr>
        <w:lastRenderedPageBreak/>
        <w:t>&lt;rpc message-id="101"&gt;</w:t>
      </w:r>
    </w:p>
    <w:p w14:paraId="1549B148" w14:textId="77777777" w:rsidR="005C03B9" w:rsidRPr="00DB0117" w:rsidRDefault="005C03B9" w:rsidP="005C03B9">
      <w:pPr>
        <w:pStyle w:val="PL"/>
        <w:rPr>
          <w:lang w:val="fr-FR"/>
        </w:rPr>
      </w:pPr>
      <w:r w:rsidRPr="00DB0117">
        <w:rPr>
          <w:lang w:val="fr-FR"/>
        </w:rPr>
        <w:t xml:space="preserve">    &lt;edit-config&gt;</w:t>
      </w:r>
    </w:p>
    <w:p w14:paraId="4722DE43" w14:textId="77777777" w:rsidR="005C03B9" w:rsidRPr="00DB0117" w:rsidRDefault="005C03B9" w:rsidP="005C03B9">
      <w:pPr>
        <w:pStyle w:val="PL"/>
        <w:rPr>
          <w:lang w:val="fr-FR"/>
        </w:rPr>
      </w:pPr>
      <w:r w:rsidRPr="00DB0117">
        <w:rPr>
          <w:lang w:val="fr-FR"/>
        </w:rPr>
        <w:t xml:space="preserve">        &lt;target&gt;</w:t>
      </w:r>
    </w:p>
    <w:p w14:paraId="1FB598A4" w14:textId="77777777" w:rsidR="005C03B9" w:rsidRPr="00DB0117" w:rsidRDefault="005C03B9" w:rsidP="005C03B9">
      <w:pPr>
        <w:pStyle w:val="PL"/>
        <w:rPr>
          <w:lang w:val="fr-FR"/>
        </w:rPr>
      </w:pPr>
      <w:r w:rsidRPr="00DB0117">
        <w:rPr>
          <w:lang w:val="fr-FR"/>
        </w:rPr>
        <w:t xml:space="preserve">            &lt;running/&gt;</w:t>
      </w:r>
    </w:p>
    <w:p w14:paraId="14AD9F6D" w14:textId="77777777" w:rsidR="005C03B9" w:rsidRPr="00DB0117" w:rsidRDefault="005C03B9" w:rsidP="005C03B9">
      <w:pPr>
        <w:pStyle w:val="PL"/>
        <w:rPr>
          <w:lang w:val="fr-FR"/>
        </w:rPr>
      </w:pPr>
      <w:r w:rsidRPr="00DB0117">
        <w:rPr>
          <w:lang w:val="fr-FR"/>
        </w:rPr>
        <w:t xml:space="preserve">        &lt;/target&gt;</w:t>
      </w:r>
    </w:p>
    <w:p w14:paraId="63C9D5E3" w14:textId="77777777" w:rsidR="005C03B9" w:rsidRPr="00DB0117" w:rsidRDefault="005C03B9" w:rsidP="005C03B9">
      <w:pPr>
        <w:pStyle w:val="PL"/>
        <w:rPr>
          <w:lang w:val="fr-FR"/>
        </w:rPr>
      </w:pPr>
      <w:r w:rsidRPr="00DB0117">
        <w:rPr>
          <w:lang w:val="fr-FR"/>
        </w:rPr>
        <w:t xml:space="preserve">        &lt;default-operation&gt;none&lt;/default-operation&gt;</w:t>
      </w:r>
    </w:p>
    <w:p w14:paraId="511F55A2" w14:textId="77777777" w:rsidR="005C03B9" w:rsidRPr="00DB0117" w:rsidRDefault="005C03B9" w:rsidP="005C03B9">
      <w:pPr>
        <w:pStyle w:val="PL"/>
        <w:rPr>
          <w:lang w:val="fr-FR"/>
        </w:rPr>
      </w:pPr>
      <w:r w:rsidRPr="00DB0117">
        <w:rPr>
          <w:lang w:val="fr-FR"/>
        </w:rPr>
        <w:t xml:space="preserve">        &lt;config&gt;</w:t>
      </w:r>
    </w:p>
    <w:p w14:paraId="3A24FE78" w14:textId="77777777" w:rsidR="005C03B9" w:rsidRPr="00DB0117" w:rsidRDefault="005C03B9" w:rsidP="005C03B9">
      <w:pPr>
        <w:pStyle w:val="PL"/>
        <w:rPr>
          <w:lang w:val="fr-FR"/>
        </w:rPr>
      </w:pPr>
      <w:r w:rsidRPr="00DB0117">
        <w:rPr>
          <w:lang w:val="fr-FR"/>
        </w:rPr>
        <w:t xml:space="preserve">            &lt;ManagedElement&gt;</w:t>
      </w:r>
    </w:p>
    <w:p w14:paraId="38431A89" w14:textId="77777777" w:rsidR="005C03B9" w:rsidRPr="00DB0117" w:rsidRDefault="005C03B9" w:rsidP="005C03B9">
      <w:pPr>
        <w:pStyle w:val="PL"/>
        <w:rPr>
          <w:lang w:val="fr-FR"/>
        </w:rPr>
      </w:pPr>
      <w:r w:rsidRPr="00DB0117">
        <w:rPr>
          <w:lang w:val="fr-FR"/>
        </w:rPr>
        <w:t xml:space="preserve">                &lt;id&gt;myNode&lt;/id&gt;</w:t>
      </w:r>
    </w:p>
    <w:p w14:paraId="015DC48D" w14:textId="77777777" w:rsidR="005C03B9" w:rsidRPr="00DB0117" w:rsidRDefault="005C03B9" w:rsidP="005C03B9">
      <w:pPr>
        <w:pStyle w:val="PL"/>
        <w:rPr>
          <w:lang w:val="fr-FR"/>
        </w:rPr>
      </w:pPr>
      <w:r w:rsidRPr="00DB0117">
        <w:rPr>
          <w:lang w:val="fr-FR"/>
        </w:rPr>
        <w:t xml:space="preserve">                &lt;GNBDUFunction operation="delete"&gt;</w:t>
      </w:r>
    </w:p>
    <w:p w14:paraId="054A1358" w14:textId="77777777" w:rsidR="005C03B9" w:rsidRPr="00DB0117" w:rsidRDefault="005C03B9" w:rsidP="005C03B9">
      <w:pPr>
        <w:pStyle w:val="PL"/>
        <w:rPr>
          <w:lang w:val="fr-FR"/>
        </w:rPr>
      </w:pPr>
      <w:r w:rsidRPr="00DB0117">
        <w:rPr>
          <w:lang w:val="fr-FR"/>
        </w:rPr>
        <w:t xml:space="preserve">                    &lt;id&gt;1&lt;/id&gt;</w:t>
      </w:r>
    </w:p>
    <w:p w14:paraId="05D4BA57" w14:textId="77777777" w:rsidR="005C03B9" w:rsidRPr="00DB0117" w:rsidRDefault="005C03B9" w:rsidP="005C03B9">
      <w:pPr>
        <w:pStyle w:val="PL"/>
        <w:rPr>
          <w:lang w:val="fr-FR"/>
        </w:rPr>
      </w:pPr>
      <w:r w:rsidRPr="00DB0117">
        <w:rPr>
          <w:lang w:val="fr-FR"/>
        </w:rPr>
        <w:t xml:space="preserve">                &lt;/GNBDUFunction&gt;</w:t>
      </w:r>
    </w:p>
    <w:p w14:paraId="4CFD5063" w14:textId="77777777" w:rsidR="005C03B9" w:rsidRPr="00DB0117" w:rsidRDefault="005C03B9" w:rsidP="005C03B9">
      <w:pPr>
        <w:pStyle w:val="PL"/>
        <w:rPr>
          <w:lang w:val="fr-FR"/>
        </w:rPr>
      </w:pPr>
      <w:r w:rsidRPr="00DB0117">
        <w:rPr>
          <w:lang w:val="fr-FR"/>
        </w:rPr>
        <w:t xml:space="preserve">            &lt;/ManagedElement&gt;</w:t>
      </w:r>
    </w:p>
    <w:p w14:paraId="2D01CA0C" w14:textId="77777777" w:rsidR="005C03B9" w:rsidRPr="00DB0117" w:rsidRDefault="005C03B9" w:rsidP="005C03B9">
      <w:pPr>
        <w:pStyle w:val="PL"/>
        <w:rPr>
          <w:lang w:val="fr-FR"/>
        </w:rPr>
      </w:pPr>
      <w:r w:rsidRPr="00DB0117">
        <w:rPr>
          <w:lang w:val="fr-FR"/>
        </w:rPr>
        <w:t xml:space="preserve">        &lt;/config&gt;</w:t>
      </w:r>
    </w:p>
    <w:p w14:paraId="38B0FBD6" w14:textId="77777777" w:rsidR="005C03B9" w:rsidRPr="00DB0117" w:rsidRDefault="005C03B9" w:rsidP="005C03B9">
      <w:pPr>
        <w:pStyle w:val="PL"/>
        <w:rPr>
          <w:lang w:val="fr-FR"/>
        </w:rPr>
      </w:pPr>
      <w:r w:rsidRPr="00DB0117">
        <w:rPr>
          <w:lang w:val="fr-FR"/>
        </w:rPr>
        <w:t xml:space="preserve">    &lt;/edit-config&gt;</w:t>
      </w:r>
    </w:p>
    <w:p w14:paraId="78BA1389" w14:textId="1D372388" w:rsidR="005C03B9" w:rsidRPr="00BC4B9E" w:rsidRDefault="005C03B9" w:rsidP="00BC4B9E">
      <w:pPr>
        <w:pStyle w:val="PL"/>
      </w:pPr>
      <w:r w:rsidRPr="00BC4B9E">
        <w:t>&lt;/rpc&gt;</w:t>
      </w:r>
    </w:p>
    <w:p w14:paraId="38A8703E" w14:textId="77777777" w:rsidR="005C03B9" w:rsidRDefault="005C03B9" w:rsidP="005C03B9">
      <w:pPr>
        <w:rPr>
          <w:rStyle w:val="Strong"/>
        </w:rPr>
      </w:pPr>
    </w:p>
    <w:p w14:paraId="5B7019A5" w14:textId="77777777" w:rsidR="00623B86" w:rsidRPr="007E0ADD" w:rsidRDefault="00623B86" w:rsidP="00623B86">
      <w:pPr>
        <w:pStyle w:val="Heading4"/>
      </w:pPr>
      <w:bookmarkStart w:id="1732" w:name="_Toc219487361"/>
      <w:r w:rsidRPr="007E0ADD">
        <w:t>12.1.3.</w:t>
      </w:r>
      <w:r>
        <w:t>2</w:t>
      </w:r>
      <w:r w:rsidRPr="007E0ADD">
        <w:tab/>
        <w:t>Mapping of notifications</w:t>
      </w:r>
      <w:bookmarkEnd w:id="1731"/>
      <w:bookmarkEnd w:id="1732"/>
    </w:p>
    <w:p w14:paraId="7694ABD9" w14:textId="77777777" w:rsidR="00623B86" w:rsidRPr="007E0ADD" w:rsidRDefault="00623B86" w:rsidP="00623B86">
      <w:pPr>
        <w:pStyle w:val="Heading5"/>
      </w:pPr>
      <w:bookmarkStart w:id="1733" w:name="_Toc138323479"/>
      <w:bookmarkStart w:id="1734" w:name="_Toc219487362"/>
      <w:r w:rsidRPr="007E0ADD">
        <w:t>12.1.3.</w:t>
      </w:r>
      <w:r>
        <w:t>2</w:t>
      </w:r>
      <w:r w:rsidRPr="007E0ADD">
        <w:t>.1</w:t>
      </w:r>
      <w:r w:rsidRPr="007E0ADD">
        <w:tab/>
        <w:t>Introduction</w:t>
      </w:r>
      <w:bookmarkEnd w:id="1733"/>
      <w:bookmarkEnd w:id="1734"/>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9A5A7E">
      <w:pPr>
        <w:pStyle w:val="Heading5"/>
      </w:pPr>
      <w:bookmarkStart w:id="1735" w:name="_Toc74329172"/>
      <w:bookmarkStart w:id="1736" w:name="_Toc219487363"/>
      <w:r>
        <w:t>12.1.3.2</w:t>
      </w:r>
      <w:r w:rsidRPr="004A750A">
        <w:t>.2</w:t>
      </w:r>
      <w:r w:rsidRPr="004A750A">
        <w:tab/>
        <w:t>Notification notifyMOICreation</w:t>
      </w:r>
      <w:bookmarkEnd w:id="1735"/>
      <w:bookmarkEnd w:id="1736"/>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9A5A7E">
      <w:pPr>
        <w:pStyle w:val="Heading5"/>
      </w:pPr>
      <w:bookmarkStart w:id="1737" w:name="_Toc74329173"/>
      <w:bookmarkStart w:id="1738" w:name="_Toc219487364"/>
      <w:r>
        <w:t>12.1.3.2</w:t>
      </w:r>
      <w:r w:rsidRPr="004A750A">
        <w:t>.3</w:t>
      </w:r>
      <w:r w:rsidRPr="004A750A">
        <w:tab/>
        <w:t>Notification notifyMOIDeletion</w:t>
      </w:r>
      <w:bookmarkEnd w:id="1737"/>
      <w:bookmarkEnd w:id="1738"/>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9A5A7E">
      <w:pPr>
        <w:pStyle w:val="Heading5"/>
      </w:pPr>
      <w:bookmarkStart w:id="1739" w:name="_Toc74329174"/>
      <w:bookmarkStart w:id="1740" w:name="_Toc219487365"/>
      <w:r>
        <w:t>12.1.3.2</w:t>
      </w:r>
      <w:r w:rsidRPr="004A750A">
        <w:t>.4</w:t>
      </w:r>
      <w:r w:rsidRPr="004A750A">
        <w:tab/>
        <w:t>Notification notifyMOIAttributeValueChange</w:t>
      </w:r>
      <w:bookmarkEnd w:id="1739"/>
      <w:bookmarkEnd w:id="1740"/>
    </w:p>
    <w:p w14:paraId="2E20B2A4" w14:textId="77777777" w:rsidR="00623B86" w:rsidRPr="004A750A" w:rsidRDefault="00623B86" w:rsidP="00623B86">
      <w:pPr>
        <w:rPr>
          <w:lang w:eastAsia="zh-CN"/>
        </w:rPr>
      </w:pPr>
      <w:bookmarkStart w:id="1741"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42" w:name="_Toc138323480"/>
      <w:bookmarkStart w:id="1743" w:name="_Toc219487366"/>
      <w:r>
        <w:t>12.1.3.2</w:t>
      </w:r>
      <w:r w:rsidRPr="00EF5A96">
        <w:t>.</w:t>
      </w:r>
      <w:r>
        <w:t>5</w:t>
      </w:r>
      <w:r w:rsidRPr="00EF5A96">
        <w:tab/>
        <w:t>Notification notifyMOIChange</w:t>
      </w:r>
      <w:r>
        <w:t>s</w:t>
      </w:r>
      <w:bookmarkEnd w:id="1741"/>
      <w:bookmarkEnd w:id="1742"/>
      <w:bookmarkEnd w:id="1743"/>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159796FA" w:rsidR="00623B86" w:rsidRDefault="00623B86" w:rsidP="00623B86">
      <w:pPr>
        <w:pStyle w:val="B1"/>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76C9A" w:rsidRPr="007E1E22">
        <w:rPr>
          <w:rFonts w:eastAsia="Calibri"/>
        </w:rPr>
        <w:t>"</w:t>
      </w:r>
      <w:r w:rsidR="00DB2B6B" w:rsidRPr="00D76C9A">
        <w:t>application/json</w:t>
      </w:r>
      <w:r w:rsidR="00D76C9A" w:rsidRPr="007E1E22">
        <w:rPr>
          <w:rFonts w:eastAsia="Calibri"/>
        </w:rPr>
        <w:t>"</w:t>
      </w:r>
      <w:r w:rsidR="00DB2B6B" w:rsidRPr="00D76C9A">
        <w:t xml:space="preserve"> as dictated by the VES specification[45].</w:t>
      </w:r>
    </w:p>
    <w:p w14:paraId="0BB40B90" w14:textId="078858C2" w:rsidR="00623B86" w:rsidRDefault="00623B86" w:rsidP="00623B86">
      <w:pPr>
        <w:pStyle w:val="B1"/>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293EAF3D" w14:textId="77777777" w:rsidR="00DF097A" w:rsidRPr="006C3031" w:rsidRDefault="00DF097A" w:rsidP="00DF097A">
      <w:pPr>
        <w:pStyle w:val="B2"/>
      </w:pPr>
      <w:r w:rsidRPr="006C3031">
        <w:t>- The "path" is relative to the "href"</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5702DBC4" w:rsidR="00623B86" w:rsidRDefault="00623B86" w:rsidP="00623B86">
      <w:pPr>
        <w:pStyle w:val="B1"/>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lastRenderedPageBreak/>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5433118" w14:textId="77777777" w:rsidR="006B3518" w:rsidRDefault="006B3518" w:rsidP="006B3518">
      <w:pPr>
        <w:rPr>
          <w:noProof/>
          <w:lang w:val="en-US"/>
        </w:rPr>
      </w:pPr>
      <w:bookmarkStart w:id="1744"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4A77B8C" w:rsidR="00623B86" w:rsidRPr="000114C7" w:rsidRDefault="00623B86" w:rsidP="00623B86">
      <w:pPr>
        <w:pStyle w:val="PL"/>
        <w:rPr>
          <w:lang w:val="nl-BE"/>
        </w:rPr>
      </w:pPr>
      <w:r w:rsidRPr="000114C7">
        <w:rPr>
          <w:lang w:val="nl-BE"/>
        </w:rPr>
        <w:t xml:space="preserve">href: </w:t>
      </w:r>
      <w:r w:rsidR="006B3518" w:rsidRPr="00200325">
        <w:rPr>
          <w:lang w:val="fr-FR"/>
        </w:rPr>
        <w:t>"</w:t>
      </w:r>
      <w:r w:rsidR="006B3518">
        <w:rPr>
          <w:lang w:val="nl-BE"/>
        </w:rPr>
        <w:t>https://</w:t>
      </w:r>
      <w:r w:rsidRPr="000114C7">
        <w:rPr>
          <w:lang w:val="nl-BE"/>
        </w:rPr>
        <w:t>node1.lichtenberg.de</w:t>
      </w:r>
      <w:r w:rsidR="006B3518" w:rsidRPr="00200325">
        <w:rPr>
          <w:lang w:val="fr-FR"/>
        </w:rPr>
        <w:t>"</w:t>
      </w:r>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0878018B" w:rsidR="00623B86" w:rsidRDefault="00623B86" w:rsidP="00623B86">
      <w:pPr>
        <w:pStyle w:val="PL"/>
      </w:pPr>
      <w:r>
        <w:t xml:space="preserve">    jobId: </w:t>
      </w:r>
      <w:r w:rsidR="006B3518" w:rsidRPr="00200325">
        <w:rPr>
          <w:lang w:val="fr-FR"/>
        </w:rPr>
        <w:t>"</w:t>
      </w:r>
      <w:r>
        <w:t>9865</w:t>
      </w:r>
      <w:r w:rsidR="006B3518" w:rsidRPr="00200325">
        <w:rPr>
          <w:lang w:val="fr-FR"/>
        </w:rPr>
        <w:t>"</w:t>
      </w:r>
    </w:p>
    <w:p w14:paraId="488BB70E" w14:textId="77777777" w:rsidR="006B3518" w:rsidRDefault="006B3518" w:rsidP="006B3518">
      <w:pPr>
        <w:pStyle w:val="PL"/>
      </w:pPr>
      <w:r>
        <w:t xml:space="preserve">    </w:t>
      </w:r>
      <w:r w:rsidRPr="00AF20AE">
        <w:t>granularityPeriod : 900</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B3518">
      <w:pPr>
        <w:pStyle w:val="PL"/>
      </w:pPr>
      <w:bookmarkStart w:id="1745" w:name="MCCQCTEMPBM_00000138"/>
      <w:bookmarkEnd w:id="1744"/>
    </w:p>
    <w:p w14:paraId="306442F4" w14:textId="77777777" w:rsidR="00623B86" w:rsidRDefault="00623B86" w:rsidP="00623B86">
      <w:pPr>
        <w:rPr>
          <w:noProof/>
          <w:lang w:val="en-US" w:eastAsia="zh-CN"/>
        </w:rPr>
      </w:pPr>
      <w:bookmarkStart w:id="1746" w:name="_Hlk90482509"/>
      <w:bookmarkEnd w:id="1745"/>
      <w:r>
        <w:rPr>
          <w:noProof/>
          <w:lang w:val="en-US" w:eastAsia="zh-CN"/>
        </w:rPr>
        <w:t>Case 2: Deletion of an MOI is reported with:</w:t>
      </w:r>
    </w:p>
    <w:bookmarkEnd w:id="1746"/>
    <w:p w14:paraId="11694AC8"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47"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0CCFB5C2" w:rsidR="00623B86" w:rsidRDefault="00623B86" w:rsidP="00623B86">
      <w:pPr>
        <w:pStyle w:val="PL"/>
      </w:pPr>
      <w:r w:rsidRPr="00B80566">
        <w:t xml:space="preserve">href: </w:t>
      </w:r>
      <w:r w:rsidR="006B3518" w:rsidRPr="00200325">
        <w:rPr>
          <w:lang w:val="fr-FR"/>
        </w:rPr>
        <w:t>"</w:t>
      </w:r>
      <w:r w:rsidR="006B3518">
        <w:rPr>
          <w:lang w:val="nl-BE"/>
        </w:rPr>
        <w:t>https://</w:t>
      </w:r>
      <w:r w:rsidRPr="00BE0581">
        <w:t>node1.</w:t>
      </w:r>
      <w:r w:rsidRPr="00B777C5">
        <w:t>c</w:t>
      </w:r>
      <w:r w:rsidRPr="00B80566">
        <w:t>harlottenburg</w:t>
      </w:r>
      <w:r>
        <w:t>.de</w:t>
      </w:r>
      <w:r w:rsidR="006B3518" w:rsidRPr="00200325">
        <w:rPr>
          <w:lang w:val="fr-FR"/>
        </w:rPr>
        <w:t>"</w:t>
      </w:r>
    </w:p>
    <w:p w14:paraId="675189D6" w14:textId="77777777" w:rsidR="00623B86" w:rsidRPr="00B80566" w:rsidRDefault="00623B86" w:rsidP="00623B86">
      <w:pPr>
        <w:pStyle w:val="PL"/>
      </w:pPr>
      <w: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
        <w:rPr>
          <w:noProof/>
          <w:lang w:val="en-US" w:eastAsia="zh-CN"/>
        </w:rPr>
      </w:pPr>
      <w:r>
        <w:rPr>
          <w:rFonts w:cs="Arial"/>
        </w:rPr>
        <w:lastRenderedPageBreak/>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5801F33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6B3518">
        <w:rPr>
          <w:noProof/>
          <w:lang w:val="en-US"/>
        </w:rPr>
        <w:t>attribute (</w:t>
      </w:r>
      <w:r>
        <w:rPr>
          <w:noProof/>
          <w:lang w:val="en-US" w:eastAsia="zh-CN"/>
        </w:rPr>
        <w:t>simple, multivalue</w:t>
      </w:r>
      <w:r w:rsidR="006B3518">
        <w:rPr>
          <w:noProof/>
          <w:lang w:val="en-US"/>
        </w:rPr>
        <w:t>, isUnique=true)</w:t>
      </w:r>
      <w:r>
        <w:rPr>
          <w:noProof/>
          <w:lang w:val="en-US" w:eastAsia="zh-CN"/>
        </w:rPr>
        <w:t>:</w:t>
      </w:r>
    </w:p>
    <w:p w14:paraId="2F159F31" w14:textId="5BBE12BF" w:rsidR="00623B86" w:rsidRDefault="00623B86" w:rsidP="00623B86">
      <w:pPr>
        <w:pStyle w:val="PL"/>
      </w:pPr>
      <w:r w:rsidRPr="00B80566">
        <w:t xml:space="preserve">href: </w:t>
      </w:r>
      <w:r w:rsidR="006B3518" w:rsidRPr="00200325">
        <w:rPr>
          <w:lang w:val="fr-FR"/>
        </w:rPr>
        <w:t>"</w:t>
      </w:r>
      <w:r w:rsidR="006B3518">
        <w:rPr>
          <w:lang w:val="nl-BE"/>
        </w:rPr>
        <w:t>https://</w:t>
      </w:r>
      <w:r w:rsidRPr="00BE0581">
        <w:t>node1.</w:t>
      </w:r>
      <w:r>
        <w:t>spandau.de</w:t>
      </w:r>
      <w:r w:rsidR="006B3518" w:rsidRPr="00200325">
        <w:rPr>
          <w:lang w:val="fr-FR"/>
        </w:rPr>
        <w:t>"</w:t>
      </w:r>
    </w:p>
    <w:p w14:paraId="6B88E02F" w14:textId="77777777" w:rsidR="00623B86" w:rsidRPr="00B80566" w:rsidRDefault="00623B86" w:rsidP="00623B86">
      <w:pPr>
        <w:pStyle w:val="PL"/>
      </w:pPr>
      <w: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A235B35" w:rsidR="00623B86" w:rsidRDefault="00623B86" w:rsidP="00623B86">
      <w:pPr>
        <w:rPr>
          <w:noProof/>
          <w:lang w:val="en-US" w:eastAsia="zh-CN"/>
        </w:rPr>
      </w:pPr>
    </w:p>
    <w:p w14:paraId="04A90F66" w14:textId="77777777" w:rsidR="000C55B5" w:rsidRDefault="000C55B5" w:rsidP="000C55B5">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4C06FD4" w14:textId="77777777" w:rsidR="000C55B5" w:rsidRDefault="000C55B5" w:rsidP="000C55B5">
      <w:pPr>
        <w:rPr>
          <w:noProof/>
          <w:lang w:val="en-US"/>
        </w:rPr>
      </w:pPr>
      <w:r>
        <w:rPr>
          <w:noProof/>
          <w:lang w:val="en-US"/>
        </w:rPr>
        <w:t>list slotCapacityWrap {</w:t>
      </w:r>
    </w:p>
    <w:p w14:paraId="458F0590" w14:textId="77777777" w:rsidR="000C55B5" w:rsidRDefault="000C55B5" w:rsidP="000C55B5">
      <w:pPr>
        <w:rPr>
          <w:noProof/>
          <w:lang w:val="en-US"/>
        </w:rPr>
      </w:pPr>
      <w:r>
        <w:rPr>
          <w:noProof/>
          <w:lang w:val="en-US"/>
        </w:rPr>
        <w:t xml:space="preserve">  key </w:t>
      </w:r>
      <w:r w:rsidRPr="00200325">
        <w:rPr>
          <w:noProof/>
          <w:lang w:val="en-US"/>
        </w:rPr>
        <w:t>"</w:t>
      </w:r>
      <w:r>
        <w:rPr>
          <w:noProof/>
          <w:lang w:val="en-US"/>
        </w:rPr>
        <w:t>idx</w:t>
      </w:r>
      <w:r w:rsidRPr="00200325">
        <w:rPr>
          <w:noProof/>
          <w:lang w:val="en-US"/>
        </w:rPr>
        <w:t>"</w:t>
      </w:r>
      <w:r>
        <w:rPr>
          <w:noProof/>
          <w:lang w:val="en-US"/>
        </w:rPr>
        <w:t>;</w:t>
      </w:r>
    </w:p>
    <w:p w14:paraId="1AD52E38" w14:textId="77777777" w:rsidR="000C55B5" w:rsidRDefault="000C55B5" w:rsidP="000C55B5">
      <w:pPr>
        <w:rPr>
          <w:noProof/>
          <w:lang w:val="en-US"/>
        </w:rPr>
      </w:pPr>
      <w:r>
        <w:rPr>
          <w:noProof/>
          <w:lang w:val="en-US"/>
        </w:rPr>
        <w:t xml:space="preserve">  leaf idx { type uint32; }</w:t>
      </w:r>
    </w:p>
    <w:p w14:paraId="7F5AEA10" w14:textId="77777777" w:rsidR="000C55B5" w:rsidRDefault="000C55B5" w:rsidP="000C55B5">
      <w:pPr>
        <w:rPr>
          <w:noProof/>
          <w:lang w:val="en-US"/>
        </w:rPr>
      </w:pPr>
      <w:r>
        <w:rPr>
          <w:noProof/>
          <w:lang w:val="en-US"/>
        </w:rPr>
        <w:t xml:space="preserve">  leaf slotCapacity { type uint16; }</w:t>
      </w:r>
    </w:p>
    <w:p w14:paraId="5DD27234" w14:textId="77777777" w:rsidR="000C55B5" w:rsidRDefault="000C55B5" w:rsidP="000C55B5">
      <w:pPr>
        <w:rPr>
          <w:noProof/>
          <w:lang w:val="en-US"/>
        </w:rPr>
      </w:pPr>
      <w:r>
        <w:rPr>
          <w:noProof/>
          <w:lang w:val="en-US"/>
        </w:rPr>
        <w:t>}</w:t>
      </w:r>
    </w:p>
    <w:p w14:paraId="6D74219C" w14:textId="77777777" w:rsidR="000C55B5" w:rsidRDefault="000C55B5" w:rsidP="000C55B5">
      <w:pPr>
        <w:rPr>
          <w:noProof/>
          <w:lang w:val="en-US"/>
        </w:rPr>
      </w:pPr>
    </w:p>
    <w:p w14:paraId="1B3A4D05" w14:textId="77777777" w:rsidR="000C55B5" w:rsidRPr="00200325" w:rsidRDefault="000C55B5" w:rsidP="000C55B5">
      <w:pPr>
        <w:pStyle w:val="PL"/>
      </w:pPr>
      <w:r w:rsidRPr="00200325">
        <w:rPr>
          <w:lang w:val="fr-FR"/>
        </w:rPr>
        <w:t>href: "</w:t>
      </w:r>
      <w:r>
        <w:rPr>
          <w:lang w:val="fr-FR"/>
        </w:rPr>
        <w:t>https://MEC1.MeContext/ManagedElement=node3</w:t>
      </w:r>
      <w:r w:rsidRPr="00200325">
        <w:rPr>
          <w:lang w:val="fr-FR"/>
        </w:rPr>
        <w:t>"</w:t>
      </w:r>
    </w:p>
    <w:p w14:paraId="26A9694C" w14:textId="77777777" w:rsidR="000C55B5" w:rsidRPr="00200325" w:rsidRDefault="000C55B5" w:rsidP="000C55B5">
      <w:pPr>
        <w:pStyle w:val="PL"/>
        <w:rPr>
          <w:lang w:val="fr-FR"/>
        </w:rPr>
      </w:pPr>
      <w:r w:rsidRPr="00200325">
        <w:rPr>
          <w:lang w:val="fr-FR"/>
        </w:rPr>
        <w:t>…</w:t>
      </w:r>
    </w:p>
    <w:p w14:paraId="4C395017" w14:textId="77777777" w:rsidR="000C55B5" w:rsidRPr="00200325" w:rsidRDefault="000C55B5" w:rsidP="000C55B5">
      <w:pPr>
        <w:pStyle w:val="PL"/>
        <w:rPr>
          <w:lang w:val="fr-FR"/>
        </w:rPr>
      </w:pPr>
      <w:r w:rsidRPr="00200325">
        <w:rPr>
          <w:lang w:val="fr-FR"/>
        </w:rPr>
        <w:t>notificationId: 123456003</w:t>
      </w:r>
    </w:p>
    <w:p w14:paraId="4DC26722" w14:textId="77777777" w:rsidR="000C55B5" w:rsidRPr="00200325" w:rsidRDefault="000C55B5" w:rsidP="000C55B5">
      <w:pPr>
        <w:pStyle w:val="PL"/>
        <w:rPr>
          <w:lang w:val="fr-FR"/>
        </w:rPr>
      </w:pPr>
      <w:r w:rsidRPr="00200325">
        <w:rPr>
          <w:lang w:val="fr-FR"/>
        </w:rPr>
        <w:t xml:space="preserve">path: </w:t>
      </w:r>
      <w:r w:rsidRPr="004608DD">
        <w:rPr>
          <w:lang w:val="en-IE"/>
        </w:rPr>
        <w:t>"/_3gpp</w:t>
      </w:r>
      <w:r>
        <w:rPr>
          <w:lang w:val="en-IE"/>
        </w:rPr>
        <w:t>-nr-nrm-gnbdufunction:GNBDUFunction=1</w:t>
      </w:r>
      <w:r w:rsidRPr="004608DD">
        <w:rPr>
          <w:lang w:val="en-IE"/>
        </w:rPr>
        <w:t>/attributes/</w:t>
      </w:r>
      <w:r>
        <w:rPr>
          <w:lang w:val="en-IE"/>
        </w:rPr>
        <w:t>vendorX:slotCapacityWrap</w:t>
      </w:r>
      <w:r w:rsidRPr="00200325">
        <w:rPr>
          <w:lang w:val="fr-FR"/>
        </w:rPr>
        <w:t>"</w:t>
      </w:r>
    </w:p>
    <w:p w14:paraId="35FB68F5" w14:textId="77777777" w:rsidR="000C55B5" w:rsidRPr="00200325" w:rsidRDefault="000C55B5" w:rsidP="000C55B5">
      <w:pPr>
        <w:pStyle w:val="PL"/>
        <w:rPr>
          <w:lang w:val="fr-FR"/>
        </w:rPr>
      </w:pPr>
      <w:r w:rsidRPr="00200325">
        <w:rPr>
          <w:lang w:val="fr-FR"/>
        </w:rPr>
        <w:t>operation: add</w:t>
      </w:r>
    </w:p>
    <w:p w14:paraId="08F63E2C" w14:textId="77777777" w:rsidR="000C55B5" w:rsidRPr="00EC5F25" w:rsidRDefault="000C55B5" w:rsidP="000C55B5">
      <w:pPr>
        <w:pStyle w:val="PL"/>
        <w:rPr>
          <w:lang w:val="fr-FR"/>
        </w:rPr>
      </w:pPr>
      <w:r w:rsidRPr="00EC5F25">
        <w:rPr>
          <w:lang w:val="fr-FR"/>
        </w:rPr>
        <w:t>value:</w:t>
      </w:r>
    </w:p>
    <w:p w14:paraId="69BBD62E" w14:textId="77777777" w:rsidR="000C55B5" w:rsidRPr="00EC5F25" w:rsidRDefault="000C55B5" w:rsidP="000C55B5">
      <w:pPr>
        <w:pStyle w:val="PL"/>
        <w:rPr>
          <w:lang w:val="fr-FR"/>
        </w:rPr>
      </w:pPr>
      <w:r w:rsidRPr="00EC5F25">
        <w:rPr>
          <w:lang w:val="fr-FR"/>
        </w:rPr>
        <w:t xml:space="preserve">  - idx: 5</w:t>
      </w:r>
    </w:p>
    <w:p w14:paraId="66148564" w14:textId="77777777" w:rsidR="000C55B5" w:rsidRPr="00EC5F25" w:rsidRDefault="000C55B5" w:rsidP="000C55B5">
      <w:pPr>
        <w:pStyle w:val="PL"/>
        <w:rPr>
          <w:lang w:val="fr-FR"/>
        </w:rPr>
      </w:pPr>
      <w:r w:rsidRPr="00EC5F25">
        <w:rPr>
          <w:lang w:val="fr-FR"/>
        </w:rPr>
        <w:t xml:space="preserve">    slotCapacity: 1200</w:t>
      </w:r>
    </w:p>
    <w:p w14:paraId="3C4E2FA2" w14:textId="77777777" w:rsidR="000C55B5" w:rsidRPr="00EC5F25" w:rsidRDefault="000C55B5" w:rsidP="000C55B5">
      <w:pPr>
        <w:pStyle w:val="PL"/>
        <w:rPr>
          <w:lang w:val="fr-FR"/>
        </w:rPr>
      </w:pPr>
      <w:r w:rsidRPr="00EC5F25">
        <w:rPr>
          <w:lang w:val="fr-FR"/>
        </w:rPr>
        <w:t xml:space="preserve">  - idx: 2</w:t>
      </w:r>
    </w:p>
    <w:p w14:paraId="1E863FAE" w14:textId="77777777" w:rsidR="000C55B5" w:rsidRPr="00EC5F25" w:rsidRDefault="000C55B5" w:rsidP="000C55B5">
      <w:pPr>
        <w:pStyle w:val="PL"/>
        <w:rPr>
          <w:lang w:val="fr-FR"/>
        </w:rPr>
      </w:pPr>
      <w:r w:rsidRPr="00EC5F25">
        <w:rPr>
          <w:lang w:val="fr-FR"/>
        </w:rPr>
        <w:t xml:space="preserve">    slotCapacity: 1200</w:t>
      </w:r>
    </w:p>
    <w:p w14:paraId="1F45CA48" w14:textId="77777777" w:rsidR="000C55B5" w:rsidRPr="00EC5F25" w:rsidRDefault="000C55B5" w:rsidP="000C55B5">
      <w:pPr>
        <w:pStyle w:val="PL"/>
        <w:rPr>
          <w:lang w:val="fr-FR"/>
        </w:rPr>
      </w:pPr>
      <w:r w:rsidRPr="00EC5F25">
        <w:rPr>
          <w:lang w:val="fr-FR"/>
        </w:rPr>
        <w:t xml:space="preserve">  - idx: 7</w:t>
      </w:r>
    </w:p>
    <w:p w14:paraId="396EF871" w14:textId="77777777" w:rsidR="000C55B5" w:rsidRDefault="000C55B5" w:rsidP="00623B86">
      <w:pPr>
        <w:rPr>
          <w:noProof/>
          <w:lang w:val="en-US" w:eastAsia="zh-CN"/>
        </w:rPr>
      </w:pPr>
    </w:p>
    <w:p w14:paraId="7EECCE53" w14:textId="5DDC2978"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3E7EFD">
        <w:rPr>
          <w:noProof/>
          <w:lang w:val="en-US" w:eastAsia="zh-CN"/>
        </w:rPr>
        <w:t>:</w:t>
      </w:r>
    </w:p>
    <w:p w14:paraId="5DB4326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64B31707" w:rsidR="00623B86" w:rsidRDefault="00623B86" w:rsidP="00623B86">
      <w:pPr>
        <w:pStyle w:val="PL"/>
      </w:pPr>
      <w:bookmarkStart w:id="1748" w:name="_Hlk211249367"/>
      <w:r w:rsidRPr="00B80566">
        <w:t xml:space="preserve">href: </w:t>
      </w:r>
      <w:r w:rsidR="003E7EFD" w:rsidRPr="00F43B46">
        <w:t>"https://</w:t>
      </w:r>
      <w:r w:rsidRPr="00BE0581">
        <w:t>node1.</w:t>
      </w:r>
      <w:r>
        <w:t>pankow.de</w:t>
      </w:r>
      <w:r w:rsidR="003E7EFD" w:rsidRPr="00F43B46">
        <w:t>"</w:t>
      </w:r>
    </w:p>
    <w:p w14:paraId="3A253D82" w14:textId="77777777" w:rsidR="00623B86" w:rsidRPr="00B80566" w:rsidRDefault="00623B86" w:rsidP="00623B86">
      <w:pPr>
        <w:pStyle w:val="PL"/>
      </w:pPr>
      <w:bookmarkStart w:id="1749" w:name="_Hlk211249968"/>
      <w:bookmarkEnd w:id="1748"/>
      <w:r>
        <w:t>…</w:t>
      </w:r>
      <w:bookmarkEnd w:id="1749"/>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in case 3.</w:t>
      </w:r>
    </w:p>
    <w:p w14:paraId="02BAA08E" w14:textId="77777777" w:rsidR="006F493A" w:rsidRDefault="006F493A" w:rsidP="00623B86">
      <w:pPr>
        <w:rPr>
          <w:noProof/>
          <w:lang w:val="en-US" w:eastAsia="zh-CN"/>
        </w:rPr>
      </w:pPr>
    </w:p>
    <w:p w14:paraId="259905BD" w14:textId="7EF11B8B"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622FCC0A"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5EB3879A"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6F493A">
        <w:rPr>
          <w:rFonts w:cs="Arial"/>
        </w:rPr>
        <w:t>path</w:t>
      </w:r>
      <w:r>
        <w:rPr>
          <w:rFonts w:cs="Arial"/>
        </w:rPr>
        <w:t>), unless the "insert" subparameter specifies differently.</w:t>
      </w:r>
    </w:p>
    <w:p w14:paraId="633C6C93" w14:textId="3A295936"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6F493A">
        <w:rPr>
          <w:noProof/>
          <w:lang w:val="en-US" w:eastAsia="zh-CN"/>
        </w:rPr>
        <w:t>,</w:t>
      </w:r>
      <w:r>
        <w:rPr>
          <w:noProof/>
          <w:lang w:val="en-US" w:eastAsia="zh-CN"/>
        </w:rPr>
        <w:t xml:space="preserve"> the list-entry itself is not.</w:t>
      </w:r>
    </w:p>
    <w:p w14:paraId="201E40D6" w14:textId="77777777" w:rsidR="00623B86" w:rsidRDefault="00623B86" w:rsidP="00623B86">
      <w:pPr>
        <w:pStyle w:val="B1"/>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6F4D376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 xml:space="preserve">performanceMetrics" attribute </w:t>
      </w:r>
      <w:r w:rsidR="006B0D28">
        <w:rPr>
          <w:noProof/>
        </w:rPr>
        <w:t>(multivalue, simple, isUnique=true, isOrdered=false):</w:t>
      </w:r>
    </w:p>
    <w:p w14:paraId="55012132" w14:textId="77777777" w:rsidR="006B0D28" w:rsidRDefault="006B0D28" w:rsidP="006B0D28">
      <w:pPr>
        <w:spacing w:after="0"/>
        <w:rPr>
          <w:noProof/>
        </w:rPr>
      </w:pPr>
    </w:p>
    <w:p w14:paraId="76B142AE" w14:textId="77777777" w:rsidR="006B0D28" w:rsidRDefault="006B0D28" w:rsidP="006B0D28">
      <w:pPr>
        <w:pStyle w:val="PL"/>
      </w:pPr>
      <w:r w:rsidRPr="00B80566">
        <w:t xml:space="preserve">href: </w:t>
      </w:r>
      <w:r w:rsidRPr="00F43B46">
        <w:t>"https://</w:t>
      </w:r>
      <w:r w:rsidRPr="00BE0581">
        <w:t>node1.</w:t>
      </w:r>
      <w:r>
        <w:t>pankow.de</w:t>
      </w:r>
      <w:r w:rsidRPr="00F43B46">
        <w:t>"</w:t>
      </w:r>
    </w:p>
    <w:p w14:paraId="28D7D801" w14:textId="3B793D59" w:rsidR="006B0D28" w:rsidRDefault="006E7EDA" w:rsidP="006B0D28">
      <w:pPr>
        <w:pStyle w:val="PL"/>
      </w:pPr>
      <w: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D83368F" w14:textId="2CC67CEE" w:rsidR="00623B86" w:rsidRDefault="00623B86" w:rsidP="00623B86">
      <w:pPr>
        <w:pStyle w:val="PL"/>
      </w:pPr>
      <w:r>
        <w:t>value: out</w:t>
      </w:r>
      <w:r w:rsidR="006B0D28">
        <w:rPr>
          <w:lang w:val="fr-FR"/>
        </w:rPr>
        <w:t>Packets</w:t>
      </w:r>
    </w:p>
    <w:p w14:paraId="4B88A7B4" w14:textId="77777777" w:rsidR="00615D21" w:rsidRDefault="00615D21" w:rsidP="00615D21">
      <w:pPr>
        <w:rPr>
          <w:noProof/>
          <w:lang w:val="en-US"/>
        </w:rPr>
      </w:pPr>
    </w:p>
    <w:p w14:paraId="54967D54" w14:textId="77777777" w:rsidR="00615D21" w:rsidRDefault="00615D21" w:rsidP="00615D21">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2C52F0A9" w14:textId="77777777" w:rsidR="00615D21" w:rsidRDefault="00615D21" w:rsidP="00615D21">
      <w:pPr>
        <w:rPr>
          <w:noProof/>
          <w:lang w:val="en-US"/>
        </w:rPr>
      </w:pPr>
      <w:r>
        <w:rPr>
          <w:noProof/>
          <w:lang w:val="en-US"/>
        </w:rPr>
        <w:t>list plmnIdPriority {</w:t>
      </w:r>
    </w:p>
    <w:p w14:paraId="04E74184" w14:textId="77777777" w:rsidR="00615D21" w:rsidRDefault="00615D21" w:rsidP="00615D21">
      <w:pPr>
        <w:rPr>
          <w:noProof/>
          <w:lang w:val="en-US"/>
        </w:rPr>
      </w:pPr>
      <w:r>
        <w:rPr>
          <w:noProof/>
          <w:lang w:val="en-US"/>
        </w:rPr>
        <w:t xml:space="preserve">  ordered-by user;</w:t>
      </w:r>
    </w:p>
    <w:p w14:paraId="36C90852" w14:textId="77777777" w:rsidR="00615D21" w:rsidRDefault="00615D21" w:rsidP="00615D21">
      <w:pPr>
        <w:rPr>
          <w:noProof/>
          <w:lang w:val="en-US"/>
        </w:rPr>
      </w:pPr>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p>
    <w:p w14:paraId="59510170" w14:textId="77777777" w:rsidR="00615D21" w:rsidRDefault="00615D21" w:rsidP="00615D21">
      <w:pPr>
        <w:rPr>
          <w:noProof/>
          <w:lang w:val="en-US"/>
        </w:rPr>
      </w:pPr>
      <w:r>
        <w:rPr>
          <w:noProof/>
          <w:lang w:val="en-US"/>
        </w:rPr>
        <w:t xml:space="preserve">  leaf mcc { type string; }</w:t>
      </w:r>
    </w:p>
    <w:p w14:paraId="13B102C0" w14:textId="77777777" w:rsidR="00615D21" w:rsidRDefault="00615D21" w:rsidP="00615D21">
      <w:pPr>
        <w:rPr>
          <w:noProof/>
          <w:lang w:val="en-US"/>
        </w:rPr>
      </w:pPr>
      <w:r>
        <w:rPr>
          <w:noProof/>
          <w:lang w:val="en-US"/>
        </w:rPr>
        <w:t xml:space="preserve">  leaf mnc { type string; }</w:t>
      </w:r>
    </w:p>
    <w:p w14:paraId="08C34A28" w14:textId="77777777" w:rsidR="00615D21" w:rsidRDefault="00615D21" w:rsidP="00615D21">
      <w:pPr>
        <w:rPr>
          <w:noProof/>
          <w:lang w:val="en-US"/>
        </w:rPr>
      </w:pPr>
      <w:r>
        <w:rPr>
          <w:noProof/>
          <w:lang w:val="en-US"/>
        </w:rPr>
        <w:t>}</w:t>
      </w:r>
    </w:p>
    <w:p w14:paraId="4700A22B" w14:textId="77777777" w:rsidR="00615D21" w:rsidRDefault="00615D21" w:rsidP="00615D21">
      <w:pPr>
        <w:rPr>
          <w:noProof/>
          <w:lang w:val="en-US"/>
        </w:rPr>
      </w:pPr>
    </w:p>
    <w:p w14:paraId="7E5A29F4" w14:textId="77777777" w:rsidR="00615D21" w:rsidRDefault="00615D21" w:rsidP="00615D21">
      <w:pPr>
        <w:pStyle w:val="PL"/>
        <w:rPr>
          <w:lang w:val="nl-BE"/>
        </w:rPr>
      </w:pPr>
      <w:r w:rsidRPr="00200325">
        <w:rPr>
          <w:lang w:val="fr-FR"/>
        </w:rPr>
        <w:t xml:space="preserve">href: </w:t>
      </w:r>
      <w:r w:rsidRPr="004608DD">
        <w:rPr>
          <w:lang w:val="nl-BE"/>
        </w:rPr>
        <w:t>"</w:t>
      </w:r>
      <w:r w:rsidRPr="00B86E44">
        <w:rPr>
          <w:lang w:val="nl-BE"/>
        </w:rPr>
        <w:t>https://MEC1.MeContext</w:t>
      </w:r>
      <w:r w:rsidRPr="002F6D81">
        <w:rPr>
          <w:lang w:val="nl-BE"/>
        </w:rPr>
        <w:t>/ManagedElement=node3</w:t>
      </w:r>
      <w:r w:rsidRPr="004608DD">
        <w:rPr>
          <w:lang w:val="nl-BE"/>
        </w:rPr>
        <w:t>"</w:t>
      </w:r>
    </w:p>
    <w:p w14:paraId="640869C7" w14:textId="7350AC90" w:rsidR="00615D21" w:rsidRDefault="006E7EDA" w:rsidP="00615D21">
      <w:pPr>
        <w:pStyle w:val="PL"/>
      </w:pPr>
      <w:r>
        <w:t>…</w:t>
      </w:r>
    </w:p>
    <w:p w14:paraId="31CEE61D" w14:textId="77777777" w:rsidR="00615D21" w:rsidRPr="00200325" w:rsidRDefault="00615D21" w:rsidP="00615D21">
      <w:pPr>
        <w:pStyle w:val="PL"/>
      </w:pPr>
      <w:r w:rsidRPr="00200325">
        <w:rPr>
          <w:lang w:val="fr-FR"/>
        </w:rPr>
        <w:t>notificationId: 123456006</w:t>
      </w:r>
    </w:p>
    <w:p w14:paraId="695EB2CF" w14:textId="77777777" w:rsidR="00615D21" w:rsidRPr="00200325" w:rsidRDefault="00615D21" w:rsidP="00615D21">
      <w:pPr>
        <w:pStyle w:val="PL"/>
        <w:rPr>
          <w:lang w:val="fr-FR"/>
        </w:rPr>
      </w:pPr>
      <w:r w:rsidRPr="00200325">
        <w:rPr>
          <w:lang w:val="fr-FR"/>
        </w:rPr>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200325">
        <w:rPr>
          <w:lang w:val="fr-FR"/>
        </w:rPr>
        <w:t>"</w:t>
      </w:r>
    </w:p>
    <w:p w14:paraId="70FEABF4" w14:textId="77777777" w:rsidR="00615D21" w:rsidRDefault="00615D21" w:rsidP="00615D21">
      <w:pPr>
        <w:pStyle w:val="PL"/>
        <w:rPr>
          <w:lang w:val="fr-FR"/>
        </w:rPr>
      </w:pPr>
      <w:r w:rsidRPr="00200325">
        <w:rPr>
          <w:lang w:val="fr-FR"/>
        </w:rPr>
        <w:t>operation: add</w:t>
      </w:r>
    </w:p>
    <w:p w14:paraId="75179A09" w14:textId="77777777" w:rsidR="00615D21" w:rsidRDefault="00615D21" w:rsidP="00615D21">
      <w:pPr>
        <w:pStyle w:val="PL"/>
        <w:rPr>
          <w:lang w:val="fr-FR"/>
        </w:rPr>
      </w:pPr>
      <w:r>
        <w:rPr>
          <w:lang w:val="fr-FR"/>
        </w:rPr>
        <w:t>insert: before</w:t>
      </w:r>
    </w:p>
    <w:p w14:paraId="257D48C7" w14:textId="77777777" w:rsidR="00615D21" w:rsidRPr="00C538D2" w:rsidRDefault="00615D21" w:rsidP="00615D21">
      <w:pPr>
        <w:pStyle w:val="PL"/>
        <w:rPr>
          <w:lang w:val="fr-FR"/>
        </w:rPr>
      </w:pPr>
      <w:r w:rsidRPr="00C538D2">
        <w:rPr>
          <w:lang w:val="fr-FR"/>
        </w:rPr>
        <w:t>value:</w:t>
      </w:r>
    </w:p>
    <w:p w14:paraId="525DB75C" w14:textId="77777777" w:rsidR="00615D21" w:rsidRPr="00C538D2" w:rsidRDefault="00615D21" w:rsidP="00615D21">
      <w:pPr>
        <w:pStyle w:val="PL"/>
        <w:rPr>
          <w:lang w:val="fr-FR"/>
        </w:rPr>
      </w:pPr>
      <w:r w:rsidRPr="00C538D2">
        <w:rPr>
          <w:lang w:val="fr-FR"/>
        </w:rPr>
        <w:t xml:space="preserve">  mcc: </w:t>
      </w:r>
      <w:r w:rsidRPr="004608DD">
        <w:rPr>
          <w:lang w:val="nl-BE"/>
        </w:rPr>
        <w:t>"</w:t>
      </w:r>
      <w:r>
        <w:rPr>
          <w:lang w:val="fr-FR"/>
        </w:rPr>
        <w:t>3</w:t>
      </w:r>
      <w:r w:rsidRPr="00C538D2">
        <w:rPr>
          <w:lang w:val="fr-FR"/>
        </w:rPr>
        <w:t>8</w:t>
      </w:r>
      <w:r w:rsidRPr="004608DD">
        <w:rPr>
          <w:lang w:val="nl-BE"/>
        </w:rPr>
        <w:t>"</w:t>
      </w:r>
    </w:p>
    <w:p w14:paraId="70501FAF" w14:textId="77777777" w:rsidR="00615D21" w:rsidRDefault="00615D21" w:rsidP="00615D21">
      <w:pPr>
        <w:pStyle w:val="PL"/>
        <w:rPr>
          <w:lang w:val="fr-FR"/>
        </w:rPr>
      </w:pPr>
      <w:r w:rsidRPr="00C538D2">
        <w:rPr>
          <w:lang w:val="fr-FR"/>
        </w:rPr>
        <w:t xml:space="preserve">  mnc: </w:t>
      </w:r>
      <w:r w:rsidRPr="004608DD">
        <w:rPr>
          <w:lang w:val="nl-BE"/>
        </w:rPr>
        <w:t>"</w:t>
      </w:r>
      <w:r w:rsidRPr="00C538D2">
        <w:rPr>
          <w:lang w:val="fr-FR"/>
        </w:rPr>
        <w:t>104</w:t>
      </w:r>
      <w:r w:rsidRPr="004608DD">
        <w:rPr>
          <w:lang w:val="nl-BE"/>
        </w:rPr>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6C78565D" w14:textId="77777777" w:rsidR="006E7EDA" w:rsidRDefault="006E7EDA" w:rsidP="00623B86">
      <w:pPr>
        <w:rPr>
          <w:noProof/>
          <w:lang w:val="en-US" w:eastAsia="zh-CN"/>
        </w:rPr>
      </w:pPr>
    </w:p>
    <w:p w14:paraId="006442D1" w14:textId="39F44E9B"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Same as case 6.</w:t>
      </w:r>
    </w:p>
    <w:p w14:paraId="4240F817" w14:textId="77777777" w:rsidR="006E7EDA" w:rsidRDefault="006E7EDA" w:rsidP="00623B86">
      <w:pPr>
        <w:rPr>
          <w:noProof/>
          <w:lang w:val="en-US" w:eastAsia="zh-CN"/>
        </w:rPr>
      </w:pPr>
    </w:p>
    <w:p w14:paraId="6DA8F821" w14:textId="0202D8B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50" w:name="_Hlk102577696"/>
    </w:p>
    <w:p w14:paraId="1BB4CF05" w14:textId="77777777" w:rsidR="006E7EDA" w:rsidRPr="00B86E44" w:rsidRDefault="006E7EDA" w:rsidP="006E7EDA">
      <w:pPr>
        <w:pStyle w:val="PL"/>
      </w:pPr>
      <w:r w:rsidRPr="00B86E44">
        <w:t>href: "</w:t>
      </w:r>
      <w:r w:rsidRPr="00B86E44">
        <w:rPr>
          <w:rStyle w:val="Hyperlink"/>
        </w:rPr>
        <w:t>https://node1.pankow.de</w:t>
      </w:r>
      <w:r w:rsidRPr="00B86E44">
        <w:t>"</w:t>
      </w:r>
    </w:p>
    <w:p w14:paraId="0276A94B" w14:textId="77777777" w:rsidR="006E7EDA" w:rsidRPr="00B86E44" w:rsidRDefault="006E7EDA" w:rsidP="006E7EDA">
      <w:pPr>
        <w:pStyle w:val="PL"/>
      </w:pPr>
      <w:r w:rsidRPr="00B86E44">
        <w:t>…</w:t>
      </w:r>
    </w:p>
    <w:p w14:paraId="0643FA16" w14:textId="77777777" w:rsidR="00623B86" w:rsidRDefault="00623B86" w:rsidP="00623B86">
      <w:pPr>
        <w:pStyle w:val="PL"/>
      </w:pPr>
      <w:r>
        <w:t>notificationId: 123456008</w:t>
      </w:r>
    </w:p>
    <w:p w14:paraId="00B4BFFD" w14:textId="6AF819A0" w:rsidR="00E61023" w:rsidRDefault="00623B86" w:rsidP="00623B86">
      <w:pPr>
        <w:pStyle w:val="PL"/>
      </w:pPr>
      <w:r>
        <w:t xml:space="preserve">path: </w:t>
      </w:r>
      <w:r w:rsidR="004D2B6E">
        <w:t>"</w:t>
      </w:r>
      <w:r w:rsidR="001E2C2B" w:rsidRPr="001E2C2B">
        <w:t>/</w:t>
      </w:r>
      <w:r w:rsidR="005C22B1" w:rsidRPr="005C22B1">
        <w:t>_3gpp-</w:t>
      </w:r>
      <w:r>
        <w:t>common-managed-</w:t>
      </w:r>
      <w:r w:rsidR="004233A2" w:rsidRPr="004233A2">
        <w:t>e</w:t>
      </w:r>
      <w:r>
        <w:t>lement:ManagedElement=node3/ThresholdMonitor=job1/attributes/</w:t>
      </w:r>
    </w:p>
    <w:p w14:paraId="78DDC746" w14:textId="55B39120" w:rsidR="00623B86" w:rsidRDefault="00623B86" w:rsidP="00623B86">
      <w:pPr>
        <w:pStyle w:val="PL"/>
      </w:pPr>
      <w:r>
        <w:t>thresholdInfoList=1</w:t>
      </w:r>
      <w:r w:rsidR="004D2B6E">
        <w:t>"</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64D3589B" w:rsidR="00623B86" w:rsidRDefault="00623B86" w:rsidP="00623B86">
      <w:pPr>
        <w:pStyle w:val="PL"/>
      </w:pPr>
      <w:r>
        <w:t>- idx: 1</w:t>
      </w:r>
    </w:p>
    <w:p w14:paraId="1A2D7738" w14:textId="77777777" w:rsidR="002E7344" w:rsidRDefault="002E7344" w:rsidP="002E7344">
      <w:pPr>
        <w:pStyle w:val="PL"/>
      </w:pPr>
      <w:r>
        <w:t xml:space="preserve">  performanceMetrics:</w:t>
      </w:r>
    </w:p>
    <w:p w14:paraId="5D435E6F" w14:textId="77777777" w:rsidR="002E7344" w:rsidRDefault="002E7344" w:rsidP="002E7344">
      <w:pPr>
        <w:pStyle w:val="PL"/>
      </w:pPr>
      <w:r>
        <w:t xml:space="preserve">  - inOctets</w:t>
      </w:r>
    </w:p>
    <w:p w14:paraId="7C8A9FE9" w14:textId="77777777" w:rsidR="002E7344" w:rsidRDefault="002E7344" w:rsidP="002E7344">
      <w:pPr>
        <w:pStyle w:val="PL"/>
      </w:pPr>
      <w:r>
        <w:t xml:space="preserve">  - inPackets</w:t>
      </w:r>
    </w:p>
    <w:p w14:paraId="0ED0E323" w14:textId="77777777" w:rsidR="00623B86" w:rsidRDefault="00623B86" w:rsidP="00623B86">
      <w:pPr>
        <w:pStyle w:val="PL"/>
      </w:pPr>
      <w:r>
        <w:t xml:space="preserve">  thresholdDirection: UP</w:t>
      </w:r>
    </w:p>
    <w:p w14:paraId="7EA6801D" w14:textId="2FF91258"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50"/>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51" w:name="_Hlk102157877"/>
      <w:bookmarkStart w:id="1752"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51"/>
    </w:p>
    <w:p w14:paraId="23D93528" w14:textId="77777777" w:rsidR="002E7344" w:rsidRDefault="002E7344" w:rsidP="002E7344">
      <w:pPr>
        <w:spacing w:after="0"/>
        <w:rPr>
          <w:noProof/>
          <w:lang w:val="fr-FR"/>
        </w:rPr>
      </w:pPr>
    </w:p>
    <w:p w14:paraId="5ED8FAF3" w14:textId="77777777" w:rsidR="002E7344" w:rsidRDefault="002E7344" w:rsidP="002E7344">
      <w:pPr>
        <w:pStyle w:val="PL"/>
        <w:rPr>
          <w:lang w:val="nl-BE"/>
        </w:rPr>
      </w:pPr>
      <w:r w:rsidRPr="00200325">
        <w:rPr>
          <w:lang w:val="fr-FR"/>
        </w:rPr>
        <w:t xml:space="preserve">href: </w:t>
      </w:r>
      <w:r w:rsidRPr="004608DD">
        <w:rPr>
          <w:lang w:val="nl-BE"/>
        </w:rPr>
        <w:t>"</w:t>
      </w:r>
      <w:r w:rsidRPr="00D7393C">
        <w:rPr>
          <w:lang w:val="nl-BE"/>
        </w:rPr>
        <w:t>https://</w:t>
      </w:r>
      <w:r w:rsidRPr="00D7393C">
        <w:t>node1.pankow.de</w:t>
      </w:r>
      <w:r w:rsidRPr="004608DD">
        <w:rPr>
          <w:lang w:val="nl-BE"/>
        </w:rPr>
        <w:t>"</w:t>
      </w:r>
    </w:p>
    <w:p w14:paraId="452017B1" w14:textId="77777777" w:rsidR="002E7344" w:rsidRDefault="002E7344" w:rsidP="002E7344">
      <w:pPr>
        <w:pStyle w:val="PL"/>
        <w:rPr>
          <w:lang w:val="fr-FR"/>
        </w:rPr>
      </w:pPr>
      <w:r>
        <w:rPr>
          <w:lang w:val="fr-FR"/>
        </w:rPr>
        <w:t>…</w:t>
      </w:r>
    </w:p>
    <w:p w14:paraId="1D87F261" w14:textId="77777777" w:rsidR="00623B86" w:rsidRDefault="00623B86" w:rsidP="00623B86">
      <w:pPr>
        <w:pStyle w:val="PL"/>
      </w:pPr>
      <w:r>
        <w:t>notificationId: 123456009</w:t>
      </w:r>
    </w:p>
    <w:p w14:paraId="0A11283D" w14:textId="770398C7" w:rsidR="00C077A8" w:rsidRDefault="00623B86" w:rsidP="00623B86">
      <w:pPr>
        <w:pStyle w:val="PL"/>
      </w:pPr>
      <w:r>
        <w:t xml:space="preserve">path: </w:t>
      </w:r>
      <w:r w:rsidR="002E7344" w:rsidRPr="004608DD">
        <w:rPr>
          <w:lang w:val="nl-BE"/>
        </w:rPr>
        <w:t>"</w:t>
      </w:r>
      <w:r w:rsidR="00B75C49" w:rsidRPr="00B75C49">
        <w:t>/_</w:t>
      </w:r>
      <w:r>
        <w:t>3gpp-common-managed-</w:t>
      </w:r>
      <w:r w:rsidR="00CB7AE1" w:rsidRPr="00CB7AE1">
        <w:t>e</w:t>
      </w:r>
      <w:r>
        <w:t>lement:ManagedElement=node3/ThresholdMonitor=job1/attributes/</w:t>
      </w:r>
    </w:p>
    <w:p w14:paraId="036A3315" w14:textId="0141808E" w:rsidR="00623B86" w:rsidRDefault="00623B86" w:rsidP="00623B86">
      <w:pPr>
        <w:pStyle w:val="PL"/>
      </w:pPr>
      <w:r>
        <w:t>thresholdInfoList=1/hysteresis</w:t>
      </w:r>
      <w:r w:rsidR="002E7344" w:rsidRPr="004608DD">
        <w:rPr>
          <w:lang w:val="nl-BE"/>
        </w:rPr>
        <w:t>"</w:t>
      </w:r>
    </w:p>
    <w:p w14:paraId="1C3656D1" w14:textId="77777777" w:rsidR="00623B86" w:rsidRDefault="00623B86" w:rsidP="00623B86">
      <w:pPr>
        <w:pStyle w:val="PL"/>
      </w:pPr>
      <w:r>
        <w:t>operation: add</w:t>
      </w:r>
    </w:p>
    <w:p w14:paraId="6BAD4D84" w14:textId="5A321F80" w:rsidR="00623B86" w:rsidRDefault="00623B86" w:rsidP="00623B86">
      <w:pPr>
        <w:pStyle w:val="PL"/>
      </w:pPr>
      <w:r>
        <w:t>value: 10</w:t>
      </w:r>
    </w:p>
    <w:p w14:paraId="7283A6A1" w14:textId="77777777" w:rsidR="00623B86" w:rsidRDefault="00623B86" w:rsidP="00623B86">
      <w:pPr>
        <w:rPr>
          <w:noProof/>
          <w:lang w:val="en-US" w:eastAsia="zh-CN"/>
        </w:rPr>
      </w:pPr>
    </w:p>
    <w:bookmarkEnd w:id="1752"/>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40B6A80C" w14:textId="77777777" w:rsidR="002E7344" w:rsidRDefault="002E7344" w:rsidP="002E7344">
      <w:pPr>
        <w:spacing w:after="0"/>
        <w:rPr>
          <w:noProof/>
          <w:lang w:val="fr-FR"/>
        </w:rPr>
      </w:pPr>
    </w:p>
    <w:p w14:paraId="3A59B564" w14:textId="77777777" w:rsidR="002E7344" w:rsidRDefault="002E7344" w:rsidP="002E7344">
      <w:pPr>
        <w:pStyle w:val="PL"/>
        <w:rPr>
          <w:lang w:val="nl-BE"/>
        </w:rPr>
      </w:pPr>
      <w:r w:rsidRPr="00200325">
        <w:rPr>
          <w:lang w:val="fr-FR"/>
        </w:rPr>
        <w:t xml:space="preserve">href: </w:t>
      </w:r>
      <w:r w:rsidRPr="004608DD">
        <w:rPr>
          <w:lang w:val="nl-BE"/>
        </w:rPr>
        <w:t>"</w:t>
      </w:r>
      <w:r w:rsidRPr="00D7393C">
        <w:rPr>
          <w:lang w:val="nl-BE"/>
        </w:rPr>
        <w:t>https://</w:t>
      </w:r>
      <w:r w:rsidRPr="00D7393C">
        <w:t>node1.pankow.de</w:t>
      </w:r>
      <w:r w:rsidRPr="004608DD">
        <w:rPr>
          <w:lang w:val="nl-BE"/>
        </w:rPr>
        <w:t>"</w:t>
      </w:r>
    </w:p>
    <w:p w14:paraId="1E909FC9" w14:textId="77777777" w:rsidR="002E7344" w:rsidRDefault="002E7344" w:rsidP="002E7344">
      <w:pPr>
        <w:pStyle w:val="PL"/>
        <w:rPr>
          <w:lang w:val="fr-FR"/>
        </w:rPr>
      </w:pPr>
      <w:r>
        <w:rPr>
          <w:lang w:val="fr-FR"/>
        </w:rPr>
        <w:t>…</w:t>
      </w:r>
    </w:p>
    <w:p w14:paraId="3DC1A89F" w14:textId="77777777" w:rsidR="00623B86" w:rsidRDefault="00623B86" w:rsidP="00623B86">
      <w:pPr>
        <w:pStyle w:val="PL"/>
      </w:pPr>
      <w:r>
        <w:t>notificationId: 123456010</w:t>
      </w:r>
    </w:p>
    <w:p w14:paraId="2819B167" w14:textId="44741872" w:rsidR="00E724B2" w:rsidRDefault="00623B86" w:rsidP="00623B86">
      <w:pPr>
        <w:pStyle w:val="PL"/>
      </w:pPr>
      <w:r>
        <w:t xml:space="preserve">path: </w:t>
      </w:r>
      <w:r w:rsidR="002E7344">
        <w:t>"</w:t>
      </w:r>
      <w:r w:rsidR="0027084D" w:rsidRPr="0027084D">
        <w:t>/_</w:t>
      </w:r>
      <w:r>
        <w:t>3gpp-common-managed-</w:t>
      </w:r>
      <w:r w:rsidR="00804334" w:rsidRPr="00804334">
        <w:t>e</w:t>
      </w:r>
      <w:r>
        <w:t>lement:ManagedElement=node3/ThresholdMonitor=job1/attributes/</w:t>
      </w:r>
    </w:p>
    <w:p w14:paraId="496EABDC" w14:textId="4FEF5DFF" w:rsidR="00623B86" w:rsidRDefault="00623B86" w:rsidP="00623B86">
      <w:pPr>
        <w:pStyle w:val="PL"/>
      </w:pPr>
      <w:r>
        <w:t>thresholdInfoList=1/hysteresis</w:t>
      </w:r>
      <w:r w:rsidR="002E7344">
        <w:t>"</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
        <w:rPr>
          <w:rFonts w:cs="Arial"/>
        </w:rPr>
      </w:pPr>
      <w:r>
        <w:rPr>
          <w:rFonts w:cs="Arial"/>
        </w:rPr>
        <w:t>-</w:t>
      </w:r>
      <w:r>
        <w:rPr>
          <w:rFonts w:cs="Arial"/>
        </w:rPr>
        <w:tab/>
      </w:r>
      <w:r w:rsidRPr="004B3AC6">
        <w:rPr>
          <w:rFonts w:cs="Arial"/>
        </w:rPr>
        <w:t xml:space="preserve">value: </w:t>
      </w:r>
      <w:r>
        <w:rPr>
          <w:rFonts w:cs="Arial"/>
        </w:rPr>
        <w:t>Same as case 9.</w:t>
      </w:r>
      <w:bookmarkEnd w:id="1747"/>
    </w:p>
    <w:p w14:paraId="0407730C" w14:textId="784F63C0" w:rsidR="00BC6134" w:rsidRPr="004A750A" w:rsidRDefault="00BC6134" w:rsidP="009A5A7E">
      <w:pPr>
        <w:pStyle w:val="Heading5"/>
      </w:pPr>
      <w:bookmarkStart w:id="1753" w:name="_Toc219487367"/>
      <w:r>
        <w:t>12.1.3.2</w:t>
      </w:r>
      <w:r w:rsidRPr="004A750A">
        <w:t>.</w:t>
      </w:r>
      <w:r>
        <w:t>6</w:t>
      </w:r>
      <w:r w:rsidRPr="004A750A">
        <w:tab/>
        <w:t>Notification notify</w:t>
      </w:r>
      <w:r>
        <w:t>Event</w:t>
      </w:r>
      <w:bookmarkEnd w:id="1753"/>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5BF91162" w14:textId="48BE658F" w:rsidR="009A5A7E" w:rsidRPr="00D25B58" w:rsidRDefault="009A5A7E" w:rsidP="009A5A7E">
      <w:pPr>
        <w:pStyle w:val="Heading5"/>
        <w:rPr>
          <w:rFonts w:eastAsia="SimSun"/>
        </w:rPr>
      </w:pPr>
      <w:bookmarkStart w:id="1754" w:name="_Toc122452394"/>
      <w:bookmarkStart w:id="1755" w:name="_Toc138323481"/>
      <w:bookmarkStart w:id="1756" w:name="_Toc219487368"/>
      <w:r w:rsidRPr="00D25B58">
        <w:rPr>
          <w:rFonts w:eastAsia="SimSun"/>
        </w:rPr>
        <w:t>12.1.3.2.</w:t>
      </w:r>
      <w:r>
        <w:t>7</w:t>
      </w:r>
      <w:r w:rsidRPr="00D25B58">
        <w:rPr>
          <w:rFonts w:eastAsia="SimSun"/>
        </w:rPr>
        <w:tab/>
        <w:t>Notification notifyPotentialFaultyDataNodeTree</w:t>
      </w:r>
      <w:bookmarkEnd w:id="1756"/>
    </w:p>
    <w:p w14:paraId="7D1CB949"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7</w:t>
      </w:r>
      <w:r w:rsidRPr="00D25B58">
        <w:rPr>
          <w:rFonts w:eastAsia="SimSun"/>
        </w:rPr>
        <w:t>.</w:t>
      </w:r>
    </w:p>
    <w:p w14:paraId="374AB19C" w14:textId="6D094363" w:rsidR="009A5A7E" w:rsidRPr="00D25B58" w:rsidRDefault="009A5A7E" w:rsidP="009A5A7E">
      <w:pPr>
        <w:pStyle w:val="Heading5"/>
        <w:rPr>
          <w:rFonts w:eastAsia="SimSun"/>
        </w:rPr>
      </w:pPr>
      <w:bookmarkStart w:id="1757" w:name="_Toc219487369"/>
      <w:r w:rsidRPr="00D25B58">
        <w:rPr>
          <w:rFonts w:eastAsia="SimSun"/>
        </w:rPr>
        <w:t>12.1.3.2.</w:t>
      </w:r>
      <w:r>
        <w:t>8</w:t>
      </w:r>
      <w:r w:rsidRPr="00D25B58">
        <w:rPr>
          <w:rFonts w:eastAsia="SimSun"/>
        </w:rPr>
        <w:tab/>
        <w:t>Notification notifyDataNodeTreeSyncRecommended</w:t>
      </w:r>
      <w:bookmarkEnd w:id="1757"/>
    </w:p>
    <w:p w14:paraId="478C8424" w14:textId="77777777" w:rsidR="009A5A7E" w:rsidRPr="00D25B58" w:rsidRDefault="009A5A7E" w:rsidP="009A5A7E">
      <w:pPr>
        <w:rPr>
          <w:rFonts w:eastAsia="SimSun"/>
        </w:rPr>
      </w:pPr>
      <w:r w:rsidRPr="00D25B58">
        <w:rPr>
          <w:rFonts w:eastAsia="SimSun"/>
        </w:rPr>
        <w:t>The NETCONF/YANG solution set uses the same mapping as the RESTful HTTP-based solution set. See clause 12.1.1.2.</w:t>
      </w:r>
      <w:r>
        <w:rPr>
          <w:rFonts w:eastAsia="SimSun"/>
        </w:rPr>
        <w:t>8</w:t>
      </w:r>
      <w:r w:rsidRPr="00D25B58">
        <w:rPr>
          <w:rFonts w:eastAsia="SimSun"/>
        </w:rPr>
        <w:t>.</w:t>
      </w:r>
    </w:p>
    <w:p w14:paraId="7280A0AA" w14:textId="77777777" w:rsidR="00623B86" w:rsidRPr="005E3C9D" w:rsidRDefault="00623B86" w:rsidP="00623B86">
      <w:pPr>
        <w:pStyle w:val="Heading4"/>
      </w:pPr>
      <w:bookmarkStart w:id="1758" w:name="_Toc219487370"/>
      <w:r w:rsidRPr="005E3C9D">
        <w:t>12.1.3.</w:t>
      </w:r>
      <w:r>
        <w:t>3</w:t>
      </w:r>
      <w:r w:rsidRPr="005E3C9D">
        <w:tab/>
      </w:r>
      <w:bookmarkEnd w:id="1754"/>
      <w:r w:rsidRPr="005E3C9D">
        <w:t>Netconf Server behavior</w:t>
      </w:r>
      <w:bookmarkEnd w:id="1755"/>
      <w:bookmarkEnd w:id="1758"/>
    </w:p>
    <w:p w14:paraId="4BA091CB" w14:textId="77777777" w:rsidR="00623B86" w:rsidRPr="005E3C9D" w:rsidRDefault="00623B86" w:rsidP="00623B86">
      <w:pPr>
        <w:pStyle w:val="Heading5"/>
      </w:pPr>
      <w:bookmarkStart w:id="1759" w:name="_Toc122452395"/>
      <w:bookmarkStart w:id="1760" w:name="_Toc138323482"/>
      <w:bookmarkStart w:id="1761" w:name="_Toc219487371"/>
      <w:r w:rsidRPr="005E3C9D">
        <w:t>12.1.3.</w:t>
      </w:r>
      <w:r>
        <w:t>3</w:t>
      </w:r>
      <w:r w:rsidRPr="005E3C9D">
        <w:t>.1</w:t>
      </w:r>
      <w:r w:rsidRPr="005E3C9D">
        <w:tab/>
        <w:t>Introduction</w:t>
      </w:r>
      <w:bookmarkEnd w:id="1759"/>
      <w:bookmarkEnd w:id="1760"/>
      <w:bookmarkEnd w:id="176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62" w:name="_Toc138323483"/>
      <w:bookmarkStart w:id="1763" w:name="_Toc219487372"/>
      <w:r w:rsidRPr="005E3C9D">
        <w:t>12.1.3.</w:t>
      </w:r>
      <w:r>
        <w:t>3</w:t>
      </w:r>
      <w:r w:rsidRPr="005E3C9D">
        <w:t>.</w:t>
      </w:r>
      <w:r>
        <w:t>2</w:t>
      </w:r>
      <w:r w:rsidRPr="005E3C9D">
        <w:tab/>
        <w:t>Implement IETF RFC 6243: “With-defaults Capability for NETCONF”</w:t>
      </w:r>
      <w:bookmarkEnd w:id="1762"/>
      <w:bookmarkEnd w:id="176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64" w:name="_Toc20494664"/>
      <w:bookmarkStart w:id="1765" w:name="_Toc26975732"/>
      <w:bookmarkStart w:id="1766" w:name="_Toc35856612"/>
      <w:bookmarkStart w:id="1767" w:name="_Toc44001498"/>
      <w:bookmarkStart w:id="1768" w:name="_Toc51581099"/>
      <w:bookmarkStart w:id="1769" w:name="_Toc52356362"/>
      <w:bookmarkStart w:id="1770" w:name="_Toc55227932"/>
      <w:bookmarkStart w:id="1771" w:name="_Toc138323484"/>
      <w:bookmarkStart w:id="1772" w:name="_Toc219487373"/>
      <w:r>
        <w:rPr>
          <w:lang w:eastAsia="zh-CN"/>
        </w:rPr>
        <w:lastRenderedPageBreak/>
        <w:t>12.2</w:t>
      </w:r>
      <w:r w:rsidRPr="00215D3C">
        <w:rPr>
          <w:lang w:eastAsia="zh-CN"/>
        </w:rPr>
        <w:tab/>
      </w:r>
      <w:r w:rsidR="00BA788F">
        <w:rPr>
          <w:lang w:eastAsia="zh-CN"/>
        </w:rPr>
        <w:t>Void</w:t>
      </w:r>
      <w:bookmarkEnd w:id="1764"/>
      <w:bookmarkEnd w:id="1765"/>
      <w:bookmarkEnd w:id="1766"/>
      <w:bookmarkEnd w:id="1767"/>
      <w:bookmarkEnd w:id="1768"/>
      <w:bookmarkEnd w:id="1769"/>
      <w:bookmarkEnd w:id="1770"/>
      <w:bookmarkEnd w:id="1771"/>
      <w:bookmarkEnd w:id="1772"/>
    </w:p>
    <w:p w14:paraId="2F1480D8" w14:textId="77777777" w:rsidR="00623B86" w:rsidRDefault="00623B86" w:rsidP="00623B86">
      <w:pPr>
        <w:pStyle w:val="Heading2"/>
        <w:tabs>
          <w:tab w:val="left" w:pos="1140"/>
        </w:tabs>
        <w:rPr>
          <w:lang w:eastAsia="zh-CN"/>
        </w:rPr>
      </w:pPr>
      <w:bookmarkStart w:id="1773" w:name="_Toc20494793"/>
      <w:bookmarkStart w:id="1774" w:name="_Toc26975861"/>
      <w:bookmarkStart w:id="1775" w:name="_Toc35856741"/>
      <w:bookmarkStart w:id="1776" w:name="_Toc44001615"/>
      <w:bookmarkStart w:id="1777" w:name="_Toc51581216"/>
      <w:bookmarkStart w:id="1778" w:name="_Toc52356479"/>
      <w:bookmarkStart w:id="1779" w:name="_Toc55228049"/>
      <w:bookmarkStart w:id="1780" w:name="_Toc138323604"/>
      <w:bookmarkStart w:id="1781" w:name="_Toc219487374"/>
      <w:r>
        <w:rPr>
          <w:lang w:eastAsia="zh-CN"/>
        </w:rPr>
        <w:t>12.3</w:t>
      </w:r>
      <w:r w:rsidRPr="00215D3C">
        <w:rPr>
          <w:lang w:eastAsia="zh-CN"/>
        </w:rPr>
        <w:tab/>
      </w:r>
      <w:r>
        <w:rPr>
          <w:lang w:eastAsia="zh-CN"/>
        </w:rPr>
        <w:t>Generic performance assurance management service</w:t>
      </w:r>
      <w:bookmarkEnd w:id="1773"/>
      <w:bookmarkEnd w:id="1774"/>
      <w:bookmarkEnd w:id="1775"/>
      <w:bookmarkEnd w:id="1776"/>
      <w:bookmarkEnd w:id="1777"/>
      <w:bookmarkEnd w:id="1778"/>
      <w:bookmarkEnd w:id="1779"/>
      <w:bookmarkEnd w:id="1780"/>
      <w:bookmarkEnd w:id="1781"/>
    </w:p>
    <w:p w14:paraId="409FB17D" w14:textId="77777777" w:rsidR="00623B86" w:rsidRPr="00215D3C" w:rsidRDefault="00623B86" w:rsidP="00623B86">
      <w:pPr>
        <w:pStyle w:val="Heading3"/>
      </w:pPr>
      <w:bookmarkStart w:id="1782" w:name="_Toc20494794"/>
      <w:bookmarkStart w:id="1783" w:name="_Toc26975862"/>
      <w:bookmarkStart w:id="1784" w:name="_Toc35856742"/>
      <w:bookmarkStart w:id="1785" w:name="_Toc44001616"/>
      <w:bookmarkStart w:id="1786" w:name="_Toc51581217"/>
      <w:bookmarkStart w:id="1787" w:name="_Toc52356480"/>
      <w:bookmarkStart w:id="1788" w:name="_Toc55228050"/>
      <w:bookmarkStart w:id="1789" w:name="_Toc138323605"/>
      <w:bookmarkStart w:id="1790" w:name="_Toc219487375"/>
      <w:r>
        <w:t>12.3</w:t>
      </w:r>
      <w:r w:rsidRPr="00215D3C">
        <w:t>.1</w:t>
      </w:r>
      <w:r w:rsidRPr="00215D3C">
        <w:tab/>
      </w:r>
      <w:r>
        <w:t>RESTful HTTP-based solution set</w:t>
      </w:r>
      <w:bookmarkEnd w:id="1782"/>
      <w:bookmarkEnd w:id="1783"/>
      <w:bookmarkEnd w:id="1784"/>
      <w:bookmarkEnd w:id="1785"/>
      <w:bookmarkEnd w:id="1786"/>
      <w:bookmarkEnd w:id="1787"/>
      <w:bookmarkEnd w:id="1788"/>
      <w:bookmarkEnd w:id="1789"/>
      <w:bookmarkEnd w:id="1790"/>
    </w:p>
    <w:p w14:paraId="4968EC24" w14:textId="77777777" w:rsidR="00623B86" w:rsidRPr="00151328" w:rsidRDefault="00623B86" w:rsidP="00623B86">
      <w:pPr>
        <w:pStyle w:val="Heading4"/>
        <w:rPr>
          <w:lang w:eastAsia="zh-CN"/>
        </w:rPr>
      </w:pPr>
      <w:bookmarkStart w:id="1791" w:name="_Toc20494795"/>
      <w:bookmarkStart w:id="1792" w:name="_Toc26975863"/>
      <w:bookmarkStart w:id="1793" w:name="_Toc35856743"/>
      <w:bookmarkStart w:id="1794" w:name="_Toc44001617"/>
      <w:bookmarkStart w:id="1795" w:name="_Toc51581218"/>
      <w:bookmarkStart w:id="1796" w:name="_Toc52356481"/>
      <w:bookmarkStart w:id="1797" w:name="_Toc55228051"/>
      <w:bookmarkStart w:id="1798" w:name="_Toc138323606"/>
      <w:bookmarkStart w:id="1799" w:name="_Toc219487376"/>
      <w:r>
        <w:rPr>
          <w:lang w:eastAsia="zh-CN"/>
        </w:rPr>
        <w:t>12.3.1.1</w:t>
      </w:r>
      <w:r w:rsidRPr="00151328">
        <w:tab/>
      </w:r>
      <w:bookmarkEnd w:id="1791"/>
      <w:bookmarkEnd w:id="1792"/>
      <w:bookmarkEnd w:id="1793"/>
      <w:bookmarkEnd w:id="1794"/>
      <w:r>
        <w:t>Void</w:t>
      </w:r>
      <w:bookmarkEnd w:id="1795"/>
      <w:bookmarkEnd w:id="1796"/>
      <w:bookmarkEnd w:id="1797"/>
      <w:bookmarkEnd w:id="1798"/>
      <w:bookmarkEnd w:id="179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00" w:name="_Toc20494830"/>
      <w:bookmarkStart w:id="1801" w:name="_Toc26975898"/>
      <w:bookmarkStart w:id="1802" w:name="_Toc35856778"/>
      <w:bookmarkStart w:id="1803" w:name="_Toc44001652"/>
      <w:bookmarkStart w:id="1804" w:name="_Toc51581219"/>
      <w:bookmarkStart w:id="1805" w:name="_Toc52356482"/>
      <w:bookmarkStart w:id="1806" w:name="_Toc55228052"/>
      <w:bookmarkStart w:id="1807" w:name="_Toc138323607"/>
      <w:bookmarkStart w:id="1808" w:name="_Toc219487377"/>
      <w:r>
        <w:rPr>
          <w:lang w:eastAsia="zh-CN"/>
        </w:rPr>
        <w:t>12.3.1.2</w:t>
      </w:r>
      <w:r w:rsidRPr="00151328">
        <w:tab/>
      </w:r>
      <w:r>
        <w:t>Performance threshold monitoring service</w:t>
      </w:r>
      <w:bookmarkEnd w:id="1800"/>
      <w:bookmarkEnd w:id="1801"/>
      <w:bookmarkEnd w:id="1802"/>
      <w:bookmarkEnd w:id="1803"/>
      <w:bookmarkEnd w:id="1804"/>
      <w:bookmarkEnd w:id="1805"/>
      <w:bookmarkEnd w:id="1806"/>
      <w:bookmarkEnd w:id="1807"/>
      <w:bookmarkEnd w:id="1808"/>
    </w:p>
    <w:p w14:paraId="6415019D" w14:textId="77777777" w:rsidR="00623B86" w:rsidRDefault="00623B86" w:rsidP="00623B86">
      <w:pPr>
        <w:pStyle w:val="Heading5"/>
      </w:pPr>
      <w:bookmarkStart w:id="1809" w:name="_Toc20494831"/>
      <w:bookmarkStart w:id="1810" w:name="_Toc26975899"/>
      <w:bookmarkStart w:id="1811" w:name="_Toc35856779"/>
      <w:bookmarkStart w:id="1812" w:name="_Toc44001653"/>
      <w:bookmarkStart w:id="1813" w:name="_Toc51581220"/>
      <w:bookmarkStart w:id="1814" w:name="_Toc52356483"/>
      <w:bookmarkStart w:id="1815" w:name="_Toc55228053"/>
      <w:bookmarkStart w:id="1816" w:name="_Toc138323608"/>
      <w:bookmarkStart w:id="1817" w:name="_Toc219487378"/>
      <w:r>
        <w:rPr>
          <w:lang w:eastAsia="zh-CN"/>
        </w:rPr>
        <w:t>12.3.1.2.1</w:t>
      </w:r>
      <w:r w:rsidRPr="00151328">
        <w:tab/>
        <w:t>Mapping of operations</w:t>
      </w:r>
      <w:bookmarkEnd w:id="1809"/>
      <w:bookmarkEnd w:id="1810"/>
      <w:bookmarkEnd w:id="1811"/>
      <w:bookmarkEnd w:id="1812"/>
      <w:bookmarkEnd w:id="1813"/>
      <w:bookmarkEnd w:id="1814"/>
      <w:bookmarkEnd w:id="1815"/>
      <w:bookmarkEnd w:id="1816"/>
      <w:bookmarkEnd w:id="1817"/>
    </w:p>
    <w:p w14:paraId="14EBD1A8" w14:textId="77777777" w:rsidR="00623B86" w:rsidRPr="00E027A9" w:rsidRDefault="00623B86" w:rsidP="00623B86">
      <w:r>
        <w:t>None.</w:t>
      </w:r>
    </w:p>
    <w:p w14:paraId="35D6E9E8" w14:textId="77777777" w:rsidR="00623B86" w:rsidRDefault="00623B86" w:rsidP="00623B86">
      <w:pPr>
        <w:pStyle w:val="Heading5"/>
      </w:pPr>
      <w:bookmarkStart w:id="1818" w:name="_Toc20494832"/>
      <w:bookmarkStart w:id="1819" w:name="_Toc26975900"/>
      <w:bookmarkStart w:id="1820" w:name="_Toc35856780"/>
      <w:bookmarkStart w:id="1821" w:name="_Toc44001654"/>
      <w:bookmarkStart w:id="1822" w:name="_Toc51581221"/>
      <w:bookmarkStart w:id="1823" w:name="_Toc52356484"/>
      <w:bookmarkStart w:id="1824" w:name="_Toc55228054"/>
      <w:bookmarkStart w:id="1825" w:name="_Toc138323609"/>
      <w:bookmarkStart w:id="1826" w:name="_Toc219487379"/>
      <w:r>
        <w:rPr>
          <w:lang w:eastAsia="zh-CN"/>
        </w:rPr>
        <w:t>12.3.1.2.2</w:t>
      </w:r>
      <w:r w:rsidRPr="00151328">
        <w:tab/>
      </w:r>
      <w:r w:rsidRPr="00092693">
        <w:t>Mapping</w:t>
      </w:r>
      <w:r>
        <w:t xml:space="preserve"> of notifications</w:t>
      </w:r>
      <w:bookmarkEnd w:id="1818"/>
      <w:bookmarkEnd w:id="1819"/>
      <w:bookmarkEnd w:id="1820"/>
      <w:bookmarkEnd w:id="1821"/>
      <w:bookmarkEnd w:id="1822"/>
      <w:bookmarkEnd w:id="1823"/>
      <w:bookmarkEnd w:id="1824"/>
      <w:bookmarkEnd w:id="1825"/>
      <w:bookmarkEnd w:id="1826"/>
    </w:p>
    <w:p w14:paraId="10D834E3" w14:textId="77777777" w:rsidR="00623B86" w:rsidRPr="00603DA9" w:rsidRDefault="00623B86" w:rsidP="00EB7734">
      <w:pPr>
        <w:pStyle w:val="H6"/>
      </w:pPr>
      <w:bookmarkStart w:id="1827" w:name="_Toc20494833"/>
      <w:bookmarkStart w:id="1828" w:name="_Toc26975901"/>
      <w:bookmarkStart w:id="1829" w:name="_Toc35856781"/>
      <w:bookmarkStart w:id="1830" w:name="_Toc44001655"/>
      <w:bookmarkStart w:id="1831" w:name="_Toc51581222"/>
      <w:bookmarkStart w:id="1832" w:name="_Toc52356485"/>
      <w:bookmarkStart w:id="1833" w:name="_Toc55228055"/>
      <w:bookmarkStart w:id="1834" w:name="_Toc138323610"/>
      <w:r>
        <w:t>12.3.1.2.2.1</w:t>
      </w:r>
      <w:r w:rsidRPr="00151328">
        <w:tab/>
      </w:r>
      <w:r>
        <w:t>Introduction</w:t>
      </w:r>
      <w:bookmarkEnd w:id="1827"/>
      <w:bookmarkEnd w:id="1828"/>
      <w:bookmarkEnd w:id="1829"/>
      <w:bookmarkEnd w:id="1830"/>
      <w:bookmarkEnd w:id="1831"/>
      <w:bookmarkEnd w:id="1832"/>
      <w:bookmarkEnd w:id="1833"/>
      <w:bookmarkEnd w:id="1834"/>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6F493A">
        <w:tc>
          <w:tcPr>
            <w:tcW w:w="1709" w:type="pct"/>
            <w:shd w:val="clear" w:color="auto" w:fill="BFBFBF"/>
          </w:tcPr>
          <w:p w14:paraId="72C03CA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6F493A">
        <w:tc>
          <w:tcPr>
            <w:tcW w:w="1709" w:type="pct"/>
          </w:tcPr>
          <w:p w14:paraId="03CFE58A"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6F493A">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EB7734">
      <w:pPr>
        <w:pStyle w:val="H6"/>
      </w:pPr>
      <w:bookmarkStart w:id="1835" w:name="_Toc20494834"/>
      <w:bookmarkStart w:id="1836" w:name="_Toc26975902"/>
      <w:bookmarkStart w:id="1837" w:name="_Toc35856782"/>
      <w:bookmarkStart w:id="1838" w:name="_Toc44001656"/>
      <w:bookmarkStart w:id="1839" w:name="_Toc51581223"/>
      <w:bookmarkStart w:id="1840" w:name="_Toc52356486"/>
      <w:bookmarkStart w:id="1841" w:name="_Toc55228056"/>
      <w:bookmarkStart w:id="1842" w:name="_Toc138323611"/>
      <w:r>
        <w:t>12.3.1.2.2.2</w:t>
      </w:r>
      <w:r w:rsidRPr="00151328">
        <w:tab/>
      </w:r>
      <w:r>
        <w:t>Notification</w:t>
      </w:r>
      <w:r w:rsidRPr="00215D3C">
        <w:t xml:space="preserve"> </w:t>
      </w:r>
      <w:r w:rsidRPr="00311DB3">
        <w:rPr>
          <w:rFonts w:cs="Arial"/>
        </w:rPr>
        <w:t>notifyThresholdCrossing</w:t>
      </w:r>
      <w:bookmarkEnd w:id="1835"/>
      <w:bookmarkEnd w:id="1836"/>
      <w:bookmarkEnd w:id="1837"/>
      <w:bookmarkEnd w:id="1838"/>
      <w:bookmarkEnd w:id="1839"/>
      <w:bookmarkEnd w:id="1840"/>
      <w:bookmarkEnd w:id="1841"/>
      <w:bookmarkEnd w:id="1842"/>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6F493A">
        <w:tc>
          <w:tcPr>
            <w:tcW w:w="1278" w:type="pct"/>
            <w:shd w:val="clear" w:color="auto" w:fill="BFBFBF"/>
          </w:tcPr>
          <w:p w14:paraId="7A1533F9" w14:textId="77777777" w:rsidR="00623B86" w:rsidRPr="00215D3C" w:rsidRDefault="00623B86" w:rsidP="006F493A">
            <w:pPr>
              <w:keepNext/>
              <w:keepLines/>
              <w:spacing w:after="0"/>
              <w:jc w:val="center"/>
              <w:rPr>
                <w:rFonts w:ascii="Arial" w:hAnsi="Arial"/>
                <w:b/>
                <w:sz w:val="18"/>
                <w:lang w:eastAsia="zh-CN"/>
              </w:rPr>
            </w:pPr>
            <w:bookmarkStart w:id="1843"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6F493A">
        <w:tc>
          <w:tcPr>
            <w:tcW w:w="1278" w:type="pct"/>
          </w:tcPr>
          <w:p w14:paraId="1A4F43B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6F493A">
        <w:tc>
          <w:tcPr>
            <w:tcW w:w="1278" w:type="pct"/>
          </w:tcPr>
          <w:p w14:paraId="4365F0F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6F493A">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6F493A">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6F493A">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3C2F2E64" w14:textId="77777777" w:rsidTr="006F493A">
        <w:tc>
          <w:tcPr>
            <w:tcW w:w="1278" w:type="pct"/>
          </w:tcPr>
          <w:p w14:paraId="6AC99A0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6F493A">
        <w:tc>
          <w:tcPr>
            <w:tcW w:w="1278" w:type="pct"/>
          </w:tcPr>
          <w:p w14:paraId="79137AEE"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6F49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6F493A">
        <w:tc>
          <w:tcPr>
            <w:tcW w:w="1278" w:type="pct"/>
          </w:tcPr>
          <w:p w14:paraId="659D551F"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6F493A">
        <w:tc>
          <w:tcPr>
            <w:tcW w:w="1278" w:type="pct"/>
          </w:tcPr>
          <w:p w14:paraId="52B3F8FB"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6F493A">
        <w:tc>
          <w:tcPr>
            <w:tcW w:w="1278" w:type="pct"/>
          </w:tcPr>
          <w:p w14:paraId="6F12A707" w14:textId="04AF9F01"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sequenceNo</w:t>
            </w:r>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6F493A">
        <w:tc>
          <w:tcPr>
            <w:tcW w:w="1278" w:type="pct"/>
          </w:tcPr>
          <w:p w14:paraId="1E475769" w14:textId="0BBF710C"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subscriptionId</w:t>
            </w:r>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6F493A">
        <w:tc>
          <w:tcPr>
            <w:tcW w:w="1278" w:type="pct"/>
          </w:tcPr>
          <w:p w14:paraId="037A2D92"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6F493A">
        <w:tc>
          <w:tcPr>
            <w:tcW w:w="1278" w:type="pct"/>
          </w:tcPr>
          <w:p w14:paraId="6DAB1AC4"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6F493A">
        <w:tc>
          <w:tcPr>
            <w:tcW w:w="1278" w:type="pct"/>
          </w:tcPr>
          <w:p w14:paraId="2B7AE24D"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6F493A">
        <w:tc>
          <w:tcPr>
            <w:tcW w:w="1278" w:type="pct"/>
          </w:tcPr>
          <w:p w14:paraId="316E945A"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6F493A">
        <w:tc>
          <w:tcPr>
            <w:tcW w:w="1278" w:type="pct"/>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6F493A">
        <w:tc>
          <w:tcPr>
            <w:tcW w:w="1278" w:type="pct"/>
          </w:tcPr>
          <w:p w14:paraId="5564461F"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6F493A">
        <w:trPr>
          <w:trHeight w:val="98"/>
        </w:trPr>
        <w:tc>
          <w:tcPr>
            <w:tcW w:w="1278" w:type="pct"/>
          </w:tcPr>
          <w:p w14:paraId="661744C1"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1843"/>
    </w:tbl>
    <w:p w14:paraId="206696B5" w14:textId="77777777" w:rsidR="00623B86" w:rsidRDefault="00623B86" w:rsidP="00623B86"/>
    <w:p w14:paraId="1AB06144" w14:textId="77777777" w:rsidR="00623B86" w:rsidRDefault="00623B86" w:rsidP="00623B86">
      <w:pPr>
        <w:pStyle w:val="Heading5"/>
      </w:pPr>
      <w:bookmarkStart w:id="1844" w:name="_Toc20494835"/>
      <w:bookmarkStart w:id="1845" w:name="_Toc26975903"/>
      <w:bookmarkStart w:id="1846" w:name="_Toc35856783"/>
      <w:bookmarkStart w:id="1847" w:name="_Toc44001657"/>
      <w:bookmarkStart w:id="1848" w:name="_Toc51581224"/>
      <w:bookmarkStart w:id="1849" w:name="_Toc52356487"/>
      <w:bookmarkStart w:id="1850" w:name="_Toc55228057"/>
      <w:bookmarkStart w:id="1851" w:name="_Toc138323612"/>
      <w:bookmarkStart w:id="1852" w:name="_Toc219487380"/>
      <w:r>
        <w:rPr>
          <w:lang w:eastAsia="zh-CN"/>
        </w:rPr>
        <w:t>12.3.1.2.3</w:t>
      </w:r>
      <w:r w:rsidRPr="00151328">
        <w:tab/>
        <w:t>Resources</w:t>
      </w:r>
      <w:bookmarkEnd w:id="1844"/>
      <w:bookmarkEnd w:id="1845"/>
      <w:bookmarkEnd w:id="1846"/>
      <w:bookmarkEnd w:id="1847"/>
      <w:bookmarkEnd w:id="1848"/>
      <w:bookmarkEnd w:id="1849"/>
      <w:bookmarkEnd w:id="1850"/>
      <w:bookmarkEnd w:id="1851"/>
      <w:bookmarkEnd w:id="1852"/>
    </w:p>
    <w:p w14:paraId="7B903A6D" w14:textId="77777777" w:rsidR="00623B86" w:rsidRDefault="00623B86" w:rsidP="00EB7734">
      <w:pPr>
        <w:pStyle w:val="H6"/>
      </w:pPr>
      <w:bookmarkStart w:id="1853" w:name="_Toc20494836"/>
      <w:bookmarkStart w:id="1854" w:name="_Toc26975904"/>
      <w:bookmarkStart w:id="1855" w:name="_Toc35856784"/>
      <w:bookmarkStart w:id="1856" w:name="_Toc44001658"/>
      <w:bookmarkStart w:id="1857" w:name="_Toc51581225"/>
      <w:bookmarkStart w:id="1858" w:name="_Toc52356488"/>
      <w:bookmarkStart w:id="1859" w:name="_Toc55228058"/>
      <w:bookmarkStart w:id="1860" w:name="_Toc138323613"/>
      <w:r>
        <w:rPr>
          <w:lang w:eastAsia="zh-CN"/>
        </w:rPr>
        <w:t>12.3.1.2.3.</w:t>
      </w:r>
      <w:r>
        <w:t>1</w:t>
      </w:r>
      <w:r>
        <w:tab/>
        <w:t>Resource structure</w:t>
      </w:r>
      <w:bookmarkEnd w:id="1853"/>
      <w:bookmarkEnd w:id="1854"/>
      <w:bookmarkEnd w:id="1855"/>
      <w:bookmarkEnd w:id="1856"/>
      <w:bookmarkEnd w:id="1857"/>
      <w:bookmarkEnd w:id="1858"/>
      <w:bookmarkEnd w:id="1859"/>
      <w:bookmarkEnd w:id="1860"/>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lastRenderedPageBreak/>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6F493A">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6F493A">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6F493A">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6F493A">
            <w:pPr>
              <w:pStyle w:val="TAH"/>
            </w:pPr>
            <w:r>
              <w:t>Description</w:t>
            </w:r>
          </w:p>
        </w:tc>
      </w:tr>
      <w:tr w:rsidR="00623B86" w:rsidRPr="00215D3C" w14:paraId="43D493FC"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6F493A">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6F493A">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6F493A">
            <w:pPr>
              <w:pStyle w:val="TAL"/>
            </w:pPr>
            <w:r w:rsidRPr="00215D3C">
              <w:t>Send notifications</w:t>
            </w:r>
          </w:p>
        </w:tc>
      </w:tr>
    </w:tbl>
    <w:p w14:paraId="4D3E11A6" w14:textId="77777777" w:rsidR="00623B86" w:rsidRPr="00222DE9" w:rsidRDefault="00623B86" w:rsidP="00623B86"/>
    <w:p w14:paraId="6137E4BF" w14:textId="77777777" w:rsidR="00623B86" w:rsidRPr="00A95B97" w:rsidRDefault="00623B86" w:rsidP="00A95B97">
      <w:pPr>
        <w:pStyle w:val="H6"/>
      </w:pPr>
      <w:bookmarkStart w:id="1861" w:name="_Toc20494837"/>
      <w:bookmarkStart w:id="1862" w:name="_Toc26975905"/>
      <w:bookmarkStart w:id="1863" w:name="_Toc35856785"/>
      <w:bookmarkStart w:id="1864" w:name="_Toc44001659"/>
      <w:bookmarkStart w:id="1865" w:name="_Toc51581226"/>
      <w:bookmarkStart w:id="1866" w:name="_Toc52356489"/>
      <w:bookmarkStart w:id="1867" w:name="_Toc55228059"/>
      <w:bookmarkStart w:id="1868" w:name="_Toc138323614"/>
      <w:r w:rsidRPr="00A95B97">
        <w:t>12.3.1.2.3.2</w:t>
      </w:r>
      <w:r w:rsidRPr="00A95B97">
        <w:tab/>
        <w:t>Resource definitions</w:t>
      </w:r>
      <w:bookmarkEnd w:id="1861"/>
      <w:bookmarkEnd w:id="1862"/>
      <w:bookmarkEnd w:id="1863"/>
      <w:bookmarkEnd w:id="1864"/>
      <w:bookmarkEnd w:id="1865"/>
      <w:bookmarkEnd w:id="1866"/>
      <w:bookmarkEnd w:id="1867"/>
      <w:bookmarkEnd w:id="1868"/>
    </w:p>
    <w:p w14:paraId="384F4C41" w14:textId="77777777" w:rsidR="00623B86" w:rsidRPr="00215D3C" w:rsidRDefault="00623B86" w:rsidP="00623B86">
      <w:pPr>
        <w:pStyle w:val="Heading7"/>
      </w:pPr>
      <w:bookmarkStart w:id="1869" w:name="_Toc20494838"/>
      <w:bookmarkStart w:id="1870" w:name="_Toc26975906"/>
      <w:bookmarkStart w:id="1871" w:name="_Toc35856786"/>
      <w:bookmarkStart w:id="1872" w:name="_Toc44001660"/>
      <w:bookmarkStart w:id="1873" w:name="_Toc51581227"/>
      <w:bookmarkStart w:id="1874" w:name="_Toc52356490"/>
      <w:bookmarkStart w:id="1875" w:name="_Toc55228060"/>
      <w:bookmarkStart w:id="1876" w:name="_Toc138323615"/>
      <w:bookmarkStart w:id="1877" w:name="_Toc219487381"/>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69"/>
      <w:bookmarkEnd w:id="1870"/>
      <w:bookmarkEnd w:id="1871"/>
      <w:bookmarkEnd w:id="1872"/>
      <w:bookmarkEnd w:id="1873"/>
      <w:bookmarkEnd w:id="1874"/>
      <w:bookmarkEnd w:id="1875"/>
      <w:bookmarkEnd w:id="1876"/>
      <w:bookmarkEnd w:id="1877"/>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6F493A">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6F493A">
            <w:pPr>
              <w:pStyle w:val="TAH"/>
            </w:pPr>
            <w:r w:rsidRPr="0028530E">
              <w:t>S</w:t>
            </w:r>
          </w:p>
        </w:tc>
      </w:tr>
      <w:tr w:rsidR="00623B86" w:rsidRPr="00215D3C" w14:paraId="2DE66479" w14:textId="77777777" w:rsidTr="006F493A">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6F493A">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6F493A">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6F493A">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6F493A">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6F493A">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6F493A">
            <w:pPr>
              <w:pStyle w:val="TAH"/>
            </w:pPr>
            <w:r w:rsidRPr="00215D3C">
              <w:t>S</w:t>
            </w:r>
          </w:p>
        </w:tc>
      </w:tr>
      <w:tr w:rsidR="00623B86" w:rsidRPr="00215D3C" w14:paraId="75681702" w14:textId="77777777" w:rsidTr="006F493A">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6F493A">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6F493A">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6F493A">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6F493A">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6F493A">
            <w:pPr>
              <w:pStyle w:val="TAH"/>
            </w:pPr>
            <w:r w:rsidRPr="00215D3C">
              <w:t>Response</w:t>
            </w:r>
          </w:p>
          <w:p w14:paraId="7C151F7B" w14:textId="77777777" w:rsidR="00623B86" w:rsidRPr="00215D3C" w:rsidRDefault="00623B86" w:rsidP="006F493A">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6F493A">
            <w:pPr>
              <w:pStyle w:val="TAH"/>
            </w:pPr>
            <w:r w:rsidRPr="00215D3C">
              <w:t>S</w:t>
            </w:r>
          </w:p>
        </w:tc>
      </w:tr>
      <w:tr w:rsidR="00623B86" w:rsidRPr="00215D3C" w14:paraId="380E3C95" w14:textId="77777777" w:rsidTr="006F493A">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6F493A">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6F493A">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6F493A">
            <w:pPr>
              <w:pStyle w:val="TAL"/>
              <w:jc w:val="center"/>
            </w:pPr>
            <w:r w:rsidRPr="00215D3C">
              <w:t>M</w:t>
            </w:r>
          </w:p>
        </w:tc>
      </w:tr>
      <w:tr w:rsidR="00623B86" w:rsidRPr="00215D3C" w14:paraId="61F9A94A" w14:textId="77777777" w:rsidTr="006F493A">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6F493A">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6F493A">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6F493A">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78" w:name="_Toc20494839"/>
      <w:bookmarkStart w:id="1879" w:name="_Toc26975907"/>
      <w:bookmarkStart w:id="1880" w:name="_Toc35856787"/>
      <w:bookmarkStart w:id="1881" w:name="_Toc44001661"/>
      <w:bookmarkStart w:id="1882" w:name="_Toc51581228"/>
      <w:bookmarkStart w:id="1883" w:name="_Toc52356491"/>
      <w:bookmarkStart w:id="1884" w:name="_Toc55228061"/>
      <w:bookmarkStart w:id="1885" w:name="_Toc138323616"/>
      <w:bookmarkStart w:id="1886" w:name="_Toc219487382"/>
      <w:r>
        <w:rPr>
          <w:lang w:eastAsia="zh-CN"/>
        </w:rPr>
        <w:t>12.3.1.2.4</w:t>
      </w:r>
      <w:r w:rsidRPr="00151328">
        <w:tab/>
        <w:t>Data type definitions</w:t>
      </w:r>
      <w:bookmarkEnd w:id="1878"/>
      <w:bookmarkEnd w:id="1879"/>
      <w:bookmarkEnd w:id="1880"/>
      <w:bookmarkEnd w:id="1881"/>
      <w:bookmarkEnd w:id="1882"/>
      <w:bookmarkEnd w:id="1883"/>
      <w:bookmarkEnd w:id="1884"/>
      <w:bookmarkEnd w:id="1885"/>
      <w:bookmarkEnd w:id="1886"/>
    </w:p>
    <w:p w14:paraId="461C396D" w14:textId="77777777" w:rsidR="00623B86" w:rsidRPr="00151328" w:rsidRDefault="00623B86" w:rsidP="00EB7734">
      <w:pPr>
        <w:pStyle w:val="H6"/>
        <w:rPr>
          <w:lang w:eastAsia="zh-CN"/>
        </w:rPr>
      </w:pPr>
      <w:bookmarkStart w:id="1887" w:name="_Toc20494840"/>
      <w:bookmarkStart w:id="1888" w:name="_Toc26975908"/>
      <w:bookmarkStart w:id="1889" w:name="_Toc35856788"/>
      <w:bookmarkStart w:id="1890" w:name="_Toc44001662"/>
      <w:bookmarkStart w:id="1891" w:name="_Toc51581229"/>
      <w:bookmarkStart w:id="1892" w:name="_Toc52356492"/>
      <w:bookmarkStart w:id="1893" w:name="_Toc55228062"/>
      <w:bookmarkStart w:id="1894" w:name="_Toc138323617"/>
      <w:r>
        <w:rPr>
          <w:lang w:eastAsia="zh-CN"/>
        </w:rPr>
        <w:t>12.3.1.2.4</w:t>
      </w:r>
      <w:r w:rsidRPr="00151328">
        <w:rPr>
          <w:lang w:eastAsia="zh-CN"/>
        </w:rPr>
        <w:t>.1</w:t>
      </w:r>
      <w:r w:rsidRPr="00151328">
        <w:rPr>
          <w:lang w:eastAsia="zh-CN"/>
        </w:rPr>
        <w:tab/>
      </w:r>
      <w:r w:rsidRPr="00151328">
        <w:t>General</w:t>
      </w:r>
      <w:bookmarkEnd w:id="1887"/>
      <w:bookmarkEnd w:id="1888"/>
      <w:bookmarkEnd w:id="1889"/>
      <w:bookmarkEnd w:id="1890"/>
      <w:bookmarkEnd w:id="1891"/>
      <w:bookmarkEnd w:id="1892"/>
      <w:bookmarkEnd w:id="1893"/>
      <w:bookmarkEnd w:id="1894"/>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E32C72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6F493A">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6F493A">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6F493A">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6F493A">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6F493A">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6F493A">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lastRenderedPageBreak/>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EB7734">
      <w:pPr>
        <w:pStyle w:val="H6"/>
      </w:pPr>
      <w:bookmarkStart w:id="1895" w:name="_Toc20494841"/>
      <w:bookmarkStart w:id="1896" w:name="_Toc26975909"/>
      <w:bookmarkStart w:id="1897" w:name="_Toc35856789"/>
      <w:bookmarkStart w:id="1898" w:name="_Toc44001663"/>
      <w:bookmarkStart w:id="1899" w:name="_Toc51581230"/>
      <w:bookmarkStart w:id="1900" w:name="_Toc52356493"/>
      <w:bookmarkStart w:id="1901" w:name="_Toc55228063"/>
      <w:bookmarkStart w:id="1902" w:name="_Toc138323618"/>
      <w:r>
        <w:rPr>
          <w:lang w:eastAsia="zh-CN"/>
        </w:rPr>
        <w:t>12.3.1.2.4.2</w:t>
      </w:r>
      <w:r>
        <w:rPr>
          <w:lang w:eastAsia="zh-CN"/>
        </w:rPr>
        <w:tab/>
      </w:r>
      <w:r>
        <w:t>Structured</w:t>
      </w:r>
      <w:r>
        <w:rPr>
          <w:lang w:eastAsia="zh-CN"/>
        </w:rPr>
        <w:t xml:space="preserve"> </w:t>
      </w:r>
      <w:r>
        <w:t>data types</w:t>
      </w:r>
      <w:bookmarkEnd w:id="1895"/>
      <w:bookmarkEnd w:id="1896"/>
      <w:bookmarkEnd w:id="1897"/>
      <w:bookmarkEnd w:id="1898"/>
      <w:bookmarkEnd w:id="1899"/>
      <w:bookmarkEnd w:id="1900"/>
      <w:bookmarkEnd w:id="1901"/>
      <w:bookmarkEnd w:id="1902"/>
    </w:p>
    <w:p w14:paraId="595823D6" w14:textId="77777777" w:rsidR="00623B86" w:rsidRDefault="00623B86" w:rsidP="00623B86">
      <w:pPr>
        <w:pStyle w:val="Heading7"/>
      </w:pPr>
      <w:bookmarkStart w:id="1903" w:name="_Toc138323619"/>
      <w:bookmarkStart w:id="1904" w:name="_Toc219487383"/>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03"/>
      <w:bookmarkEnd w:id="1904"/>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6F493A">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6F493A">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6F493A">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6F493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r w:rsidRPr="007667E4">
              <w:rPr>
                <w:rFonts w:ascii="Arial" w:hAnsi="Arial"/>
                <w:sz w:val="18"/>
                <w:szCs w:val="18"/>
                <w:lang w:eastAsia="zh-CN"/>
              </w:rPr>
              <w:t>sequenceNo</w:t>
            </w:r>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r w:rsidRPr="007667E4">
              <w:rPr>
                <w:rFonts w:ascii="Arial" w:hAnsi="Arial"/>
                <w:sz w:val="18"/>
                <w:szCs w:val="18"/>
                <w:lang w:eastAsia="zh-CN"/>
              </w:rPr>
              <w:t>subscriptionId</w:t>
            </w:r>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05" w:name="_Toc20494842"/>
      <w:bookmarkStart w:id="1906" w:name="_Toc26975910"/>
      <w:bookmarkStart w:id="1907" w:name="_Toc35856790"/>
      <w:bookmarkStart w:id="1908" w:name="_Toc44001664"/>
      <w:bookmarkStart w:id="1909" w:name="_Toc51581231"/>
      <w:bookmarkStart w:id="1910" w:name="_Toc52356494"/>
      <w:bookmarkStart w:id="1911" w:name="_Toc55228064"/>
      <w:r>
        <w:rPr>
          <w:lang w:eastAsia="zh-CN"/>
        </w:rPr>
        <w:t>12.3.1.2.4.3</w:t>
      </w:r>
      <w:r>
        <w:rPr>
          <w:lang w:eastAsia="zh-CN"/>
        </w:rPr>
        <w:tab/>
      </w:r>
      <w:bookmarkEnd w:id="1905"/>
      <w:bookmarkEnd w:id="1906"/>
      <w:bookmarkEnd w:id="1907"/>
      <w:bookmarkEnd w:id="1908"/>
      <w:bookmarkEnd w:id="1909"/>
      <w:bookmarkEnd w:id="1910"/>
      <w:bookmarkEnd w:id="1911"/>
      <w:r>
        <w:t>Void</w:t>
      </w:r>
    </w:p>
    <w:p w14:paraId="711DC026" w14:textId="77777777" w:rsidR="00623B86" w:rsidRDefault="00623B86" w:rsidP="00623B86">
      <w:pPr>
        <w:pStyle w:val="Heading6"/>
      </w:pPr>
      <w:bookmarkStart w:id="1912" w:name="_Toc20494843"/>
      <w:bookmarkStart w:id="1913" w:name="_Toc26975911"/>
      <w:bookmarkStart w:id="1914" w:name="_Toc35856791"/>
      <w:bookmarkStart w:id="1915" w:name="_Toc44001665"/>
      <w:bookmarkStart w:id="1916" w:name="_Toc51581232"/>
      <w:bookmarkStart w:id="1917" w:name="_Toc52356495"/>
      <w:bookmarkStart w:id="1918" w:name="_Toc55228065"/>
      <w:bookmarkStart w:id="1919" w:name="_Toc138323620"/>
      <w:bookmarkStart w:id="1920" w:name="_Toc219487384"/>
      <w:r>
        <w:rPr>
          <w:lang w:eastAsia="zh-CN"/>
        </w:rPr>
        <w:t>12.3.1.2.4.4</w:t>
      </w:r>
      <w:r>
        <w:rPr>
          <w:lang w:eastAsia="zh-CN"/>
        </w:rPr>
        <w:tab/>
      </w:r>
      <w:bookmarkEnd w:id="1912"/>
      <w:bookmarkEnd w:id="1913"/>
      <w:bookmarkEnd w:id="1914"/>
      <w:bookmarkEnd w:id="1915"/>
      <w:bookmarkEnd w:id="1916"/>
      <w:bookmarkEnd w:id="1917"/>
      <w:bookmarkEnd w:id="1918"/>
      <w:r>
        <w:t>Void</w:t>
      </w:r>
      <w:bookmarkEnd w:id="1919"/>
      <w:bookmarkEnd w:id="1920"/>
    </w:p>
    <w:p w14:paraId="3C9C3CDA" w14:textId="77777777" w:rsidR="00623B86" w:rsidRDefault="00623B86" w:rsidP="00623B86">
      <w:pPr>
        <w:pStyle w:val="Heading6"/>
      </w:pPr>
      <w:bookmarkStart w:id="1921" w:name="_Toc20494845"/>
      <w:bookmarkStart w:id="1922" w:name="_Toc26975913"/>
      <w:bookmarkStart w:id="1923" w:name="_Toc35856793"/>
      <w:bookmarkStart w:id="1924" w:name="_Toc44001667"/>
      <w:bookmarkStart w:id="1925" w:name="_Toc51581234"/>
      <w:bookmarkStart w:id="1926" w:name="_Toc52356497"/>
      <w:bookmarkStart w:id="1927" w:name="_Toc55228067"/>
      <w:bookmarkStart w:id="1928" w:name="_Toc138323621"/>
      <w:bookmarkStart w:id="1929" w:name="_Toc219487385"/>
      <w:r>
        <w:rPr>
          <w:lang w:eastAsia="zh-CN"/>
        </w:rPr>
        <w:t>12.3.1.2.4.5</w:t>
      </w:r>
      <w:r>
        <w:rPr>
          <w:lang w:eastAsia="zh-CN"/>
        </w:rPr>
        <w:tab/>
      </w:r>
      <w:bookmarkEnd w:id="1921"/>
      <w:bookmarkEnd w:id="1922"/>
      <w:bookmarkEnd w:id="1923"/>
      <w:bookmarkEnd w:id="1924"/>
      <w:bookmarkEnd w:id="1925"/>
      <w:bookmarkEnd w:id="1926"/>
      <w:bookmarkEnd w:id="1927"/>
      <w:r>
        <w:t>Void</w:t>
      </w:r>
      <w:bookmarkEnd w:id="1928"/>
      <w:bookmarkEnd w:id="1929"/>
    </w:p>
    <w:p w14:paraId="708BA995" w14:textId="77777777" w:rsidR="00623B86" w:rsidRDefault="00623B86" w:rsidP="00EB7734">
      <w:pPr>
        <w:pStyle w:val="H6"/>
      </w:pPr>
      <w:bookmarkStart w:id="1930" w:name="_Toc20494847"/>
      <w:bookmarkStart w:id="1931" w:name="_Toc26975915"/>
      <w:bookmarkStart w:id="1932" w:name="_Toc35856795"/>
      <w:bookmarkStart w:id="1933" w:name="_Toc44001669"/>
      <w:bookmarkStart w:id="1934" w:name="_Toc51581236"/>
      <w:bookmarkStart w:id="1935" w:name="_Toc52356499"/>
      <w:bookmarkStart w:id="1936" w:name="_Toc55228069"/>
      <w:bookmarkStart w:id="1937" w:name="_Toc138323622"/>
      <w:r>
        <w:rPr>
          <w:lang w:eastAsia="zh-CN"/>
        </w:rPr>
        <w:t>12.3.1.2.4.6</w:t>
      </w:r>
      <w:r>
        <w:rPr>
          <w:lang w:eastAsia="zh-CN"/>
        </w:rPr>
        <w:tab/>
      </w:r>
      <w:r>
        <w:t>Simple data types and enumerations</w:t>
      </w:r>
      <w:bookmarkEnd w:id="1930"/>
      <w:bookmarkEnd w:id="1931"/>
      <w:bookmarkEnd w:id="1932"/>
      <w:bookmarkEnd w:id="1933"/>
      <w:bookmarkEnd w:id="1934"/>
      <w:bookmarkEnd w:id="1935"/>
      <w:bookmarkEnd w:id="1936"/>
      <w:bookmarkEnd w:id="1937"/>
    </w:p>
    <w:p w14:paraId="38F5BBCE" w14:textId="77777777" w:rsidR="00623B86" w:rsidRDefault="00623B86" w:rsidP="00623B86">
      <w:pPr>
        <w:pStyle w:val="Heading7"/>
        <w:rPr>
          <w:lang w:eastAsia="zh-CN"/>
        </w:rPr>
      </w:pPr>
      <w:bookmarkStart w:id="1938" w:name="_Toc20494848"/>
      <w:bookmarkStart w:id="1939" w:name="_Toc26975916"/>
      <w:bookmarkStart w:id="1940" w:name="_Toc35856796"/>
      <w:bookmarkStart w:id="1941" w:name="_Toc44001670"/>
      <w:bookmarkStart w:id="1942" w:name="_Toc51581237"/>
      <w:bookmarkStart w:id="1943" w:name="_Toc52356500"/>
      <w:bookmarkStart w:id="1944" w:name="_Toc55228070"/>
      <w:bookmarkStart w:id="1945" w:name="_Toc138323623"/>
      <w:bookmarkStart w:id="1946" w:name="_Toc219487386"/>
      <w:r>
        <w:rPr>
          <w:lang w:eastAsia="zh-CN"/>
        </w:rPr>
        <w:t>12.3.1.2.4.6.1</w:t>
      </w:r>
      <w:r>
        <w:rPr>
          <w:lang w:eastAsia="zh-CN"/>
        </w:rPr>
        <w:tab/>
      </w:r>
      <w:r>
        <w:t>General</w:t>
      </w:r>
      <w:bookmarkEnd w:id="1938"/>
      <w:bookmarkEnd w:id="1939"/>
      <w:bookmarkEnd w:id="1940"/>
      <w:bookmarkEnd w:id="1941"/>
      <w:bookmarkEnd w:id="1942"/>
      <w:bookmarkEnd w:id="1943"/>
      <w:bookmarkEnd w:id="1944"/>
      <w:bookmarkEnd w:id="1945"/>
      <w:bookmarkEnd w:id="1946"/>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47" w:name="_Toc20494849"/>
      <w:bookmarkStart w:id="1948" w:name="_Toc26975917"/>
      <w:bookmarkStart w:id="1949" w:name="_Toc35856797"/>
      <w:bookmarkStart w:id="1950" w:name="_Toc44001671"/>
      <w:bookmarkStart w:id="1951" w:name="_Toc51581238"/>
      <w:bookmarkStart w:id="1952" w:name="_Toc52356501"/>
      <w:bookmarkStart w:id="1953" w:name="_Toc55228071"/>
      <w:bookmarkStart w:id="1954" w:name="_Toc138323624"/>
      <w:bookmarkStart w:id="1955" w:name="_Toc219487387"/>
      <w:r>
        <w:rPr>
          <w:lang w:eastAsia="zh-CN"/>
        </w:rPr>
        <w:t>12.3.1.2.4.6.2</w:t>
      </w:r>
      <w:r>
        <w:rPr>
          <w:lang w:eastAsia="zh-CN"/>
        </w:rPr>
        <w:tab/>
        <w:t>Simple data types</w:t>
      </w:r>
      <w:bookmarkEnd w:id="1947"/>
      <w:bookmarkEnd w:id="1948"/>
      <w:bookmarkEnd w:id="1949"/>
      <w:bookmarkEnd w:id="1950"/>
      <w:bookmarkEnd w:id="1951"/>
      <w:bookmarkEnd w:id="1952"/>
      <w:bookmarkEnd w:id="1953"/>
      <w:bookmarkEnd w:id="1954"/>
      <w:bookmarkEnd w:id="1955"/>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6F493A">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6F493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6F493A">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6F493A">
            <w:pPr>
              <w:pStyle w:val="TAH"/>
            </w:pPr>
            <w:r>
              <w:t>Description</w:t>
            </w:r>
          </w:p>
        </w:tc>
      </w:tr>
      <w:tr w:rsidR="00623B86" w14:paraId="5D18E5B7" w14:textId="77777777" w:rsidTr="006F493A">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6F493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6F493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6F493A">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56" w:name="_Toc20494850"/>
      <w:bookmarkStart w:id="1957" w:name="_Toc26975918"/>
      <w:bookmarkStart w:id="1958" w:name="_Toc35856798"/>
      <w:bookmarkStart w:id="1959" w:name="_Toc44001672"/>
      <w:bookmarkStart w:id="1960" w:name="_Toc51581239"/>
      <w:bookmarkStart w:id="1961" w:name="_Toc52356502"/>
      <w:bookmarkStart w:id="1962" w:name="_Toc55228072"/>
      <w:bookmarkStart w:id="1963" w:name="_Toc138323625"/>
      <w:bookmarkStart w:id="1964" w:name="_Toc219487388"/>
      <w:r>
        <w:rPr>
          <w:lang w:eastAsia="zh-CN"/>
        </w:rPr>
        <w:lastRenderedPageBreak/>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56"/>
      <w:bookmarkEnd w:id="1957"/>
      <w:bookmarkEnd w:id="1958"/>
      <w:bookmarkEnd w:id="1959"/>
      <w:bookmarkEnd w:id="1960"/>
      <w:bookmarkEnd w:id="1961"/>
      <w:bookmarkEnd w:id="1962"/>
      <w:bookmarkEnd w:id="1963"/>
      <w:bookmarkEnd w:id="1964"/>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6F493A">
        <w:tc>
          <w:tcPr>
            <w:tcW w:w="1762" w:type="pct"/>
            <w:shd w:val="clear" w:color="auto" w:fill="BFBFBF"/>
            <w:hideMark/>
          </w:tcPr>
          <w:p w14:paraId="74DE9339" w14:textId="77777777" w:rsidR="00623B86" w:rsidRPr="00215D3C" w:rsidRDefault="00623B86" w:rsidP="006F493A">
            <w:pPr>
              <w:pStyle w:val="TAH"/>
            </w:pPr>
            <w:r w:rsidRPr="00215D3C">
              <w:t>Enumeration value</w:t>
            </w:r>
          </w:p>
        </w:tc>
        <w:tc>
          <w:tcPr>
            <w:tcW w:w="3238" w:type="pct"/>
            <w:shd w:val="clear" w:color="auto" w:fill="BFBFBF"/>
            <w:hideMark/>
          </w:tcPr>
          <w:p w14:paraId="19C2DF08" w14:textId="77777777" w:rsidR="00623B86" w:rsidRPr="00215D3C" w:rsidRDefault="00623B86" w:rsidP="006F493A">
            <w:pPr>
              <w:pStyle w:val="TAH"/>
            </w:pPr>
            <w:r w:rsidRPr="00215D3C">
              <w:t>Description</w:t>
            </w:r>
          </w:p>
        </w:tc>
      </w:tr>
      <w:tr w:rsidR="00623B86" w:rsidRPr="00215D3C" w14:paraId="1E68DC37" w14:textId="77777777" w:rsidTr="006F493A">
        <w:tc>
          <w:tcPr>
            <w:tcW w:w="1762" w:type="pct"/>
          </w:tcPr>
          <w:p w14:paraId="7907253C" w14:textId="77777777" w:rsidR="00623B86" w:rsidRPr="00215D3C" w:rsidRDefault="00623B86" w:rsidP="006F493A">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6F493A">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Pr="00532FBF" w:rsidRDefault="00623B86" w:rsidP="00532FBF"/>
    <w:p w14:paraId="7CB67DDF" w14:textId="77777777" w:rsidR="00623B86" w:rsidRPr="00A70829" w:rsidRDefault="00623B86" w:rsidP="00623B86">
      <w:pPr>
        <w:pStyle w:val="Heading7"/>
        <w:rPr>
          <w:lang w:eastAsia="zh-CN"/>
        </w:rPr>
      </w:pPr>
      <w:bookmarkStart w:id="1965" w:name="_Toc138323626"/>
      <w:bookmarkStart w:id="1966" w:name="_Toc219487389"/>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65"/>
      <w:bookmarkEnd w:id="1966"/>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6F493A">
        <w:tc>
          <w:tcPr>
            <w:tcW w:w="1762" w:type="pct"/>
            <w:shd w:val="clear" w:color="auto" w:fill="BFBFBF"/>
            <w:hideMark/>
          </w:tcPr>
          <w:p w14:paraId="4500CF59" w14:textId="77777777" w:rsidR="00623B86" w:rsidRPr="00215D3C" w:rsidRDefault="00623B86" w:rsidP="006F493A">
            <w:pPr>
              <w:pStyle w:val="TAH"/>
            </w:pPr>
            <w:r w:rsidRPr="00215D3C">
              <w:t>Enumeration value</w:t>
            </w:r>
          </w:p>
        </w:tc>
        <w:tc>
          <w:tcPr>
            <w:tcW w:w="3238" w:type="pct"/>
            <w:shd w:val="clear" w:color="auto" w:fill="BFBFBF"/>
            <w:hideMark/>
          </w:tcPr>
          <w:p w14:paraId="4B1F6C17" w14:textId="77777777" w:rsidR="00623B86" w:rsidRPr="00215D3C" w:rsidRDefault="00623B86" w:rsidP="006F493A">
            <w:pPr>
              <w:pStyle w:val="TAH"/>
            </w:pPr>
            <w:r w:rsidRPr="00215D3C">
              <w:t>Description</w:t>
            </w:r>
          </w:p>
        </w:tc>
      </w:tr>
      <w:tr w:rsidR="00623B86" w:rsidRPr="00215D3C" w14:paraId="1E601B70" w14:textId="77777777" w:rsidTr="006F493A">
        <w:tc>
          <w:tcPr>
            <w:tcW w:w="1762" w:type="pct"/>
          </w:tcPr>
          <w:p w14:paraId="1C4B47E0" w14:textId="77777777" w:rsidR="00623B86" w:rsidRPr="00215D3C" w:rsidRDefault="00623B86" w:rsidP="006F493A">
            <w:pPr>
              <w:pStyle w:val="TAL"/>
            </w:pPr>
            <w:r>
              <w:t>UP</w:t>
            </w:r>
          </w:p>
        </w:tc>
        <w:tc>
          <w:tcPr>
            <w:tcW w:w="3238" w:type="pct"/>
          </w:tcPr>
          <w:p w14:paraId="0F111BB1" w14:textId="77777777" w:rsidR="00623B86" w:rsidRPr="00215D3C" w:rsidRDefault="00623B86" w:rsidP="006F493A">
            <w:pPr>
              <w:pStyle w:val="TAL"/>
            </w:pPr>
            <w:r>
              <w:t>Performance metric values are going up</w:t>
            </w:r>
          </w:p>
        </w:tc>
      </w:tr>
      <w:tr w:rsidR="00623B86" w:rsidRPr="00215D3C" w14:paraId="3A27E1FA" w14:textId="77777777" w:rsidTr="006F493A">
        <w:tc>
          <w:tcPr>
            <w:tcW w:w="1762" w:type="pct"/>
          </w:tcPr>
          <w:p w14:paraId="68094BC3" w14:textId="77777777" w:rsidR="00623B86" w:rsidRDefault="00623B86" w:rsidP="006F493A">
            <w:pPr>
              <w:pStyle w:val="TAL"/>
            </w:pPr>
            <w:r>
              <w:t>DOWN</w:t>
            </w:r>
          </w:p>
        </w:tc>
        <w:tc>
          <w:tcPr>
            <w:tcW w:w="3238" w:type="pct"/>
          </w:tcPr>
          <w:p w14:paraId="47AC5AE5" w14:textId="77777777" w:rsidR="00623B86" w:rsidRPr="00215D3C" w:rsidRDefault="00623B86" w:rsidP="006F493A">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67" w:name="_Toc44001673"/>
      <w:bookmarkStart w:id="1968" w:name="_Toc51581240"/>
      <w:bookmarkStart w:id="1969" w:name="_Toc52356503"/>
      <w:bookmarkStart w:id="1970" w:name="_Toc55228073"/>
      <w:bookmarkStart w:id="1971" w:name="_Toc138323627"/>
      <w:bookmarkStart w:id="1972" w:name="_Toc219487390"/>
      <w:r w:rsidRPr="00971FE6">
        <w:t>12.3.2</w:t>
      </w:r>
      <w:r w:rsidRPr="00971FE6">
        <w:tab/>
      </w:r>
      <w:r>
        <w:t xml:space="preserve">Performance data </w:t>
      </w:r>
      <w:r w:rsidRPr="00971FE6">
        <w:t>XML file format definition</w:t>
      </w:r>
      <w:bookmarkEnd w:id="1967"/>
      <w:bookmarkEnd w:id="1968"/>
      <w:bookmarkEnd w:id="1969"/>
      <w:bookmarkEnd w:id="1970"/>
      <w:bookmarkEnd w:id="1971"/>
      <w:bookmarkEnd w:id="1972"/>
    </w:p>
    <w:p w14:paraId="04E77A25" w14:textId="77777777" w:rsidR="00623B86" w:rsidRPr="00971FE6" w:rsidRDefault="00623B86" w:rsidP="00623B86">
      <w:pPr>
        <w:pStyle w:val="Heading4"/>
      </w:pPr>
      <w:bookmarkStart w:id="1973" w:name="_Toc44001674"/>
      <w:bookmarkStart w:id="1974" w:name="_Toc51581241"/>
      <w:bookmarkStart w:id="1975" w:name="_Toc52356504"/>
      <w:bookmarkStart w:id="1976" w:name="_Toc55228074"/>
      <w:bookmarkStart w:id="1977" w:name="_Toc138323628"/>
      <w:bookmarkStart w:id="1978" w:name="_Toc219487391"/>
      <w:r w:rsidRPr="00971FE6">
        <w:t>12.3.2.1</w:t>
      </w:r>
      <w:r w:rsidRPr="00971FE6">
        <w:tab/>
        <w:t>Introduction</w:t>
      </w:r>
      <w:bookmarkEnd w:id="1973"/>
      <w:bookmarkEnd w:id="1974"/>
      <w:bookmarkEnd w:id="1975"/>
      <w:bookmarkEnd w:id="1976"/>
      <w:bookmarkEnd w:id="1977"/>
      <w:bookmarkEnd w:id="1978"/>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79" w:name="_Toc44001675"/>
      <w:bookmarkStart w:id="1980" w:name="_Toc51581242"/>
      <w:bookmarkStart w:id="1981" w:name="_Toc52356505"/>
      <w:bookmarkStart w:id="1982" w:name="_Toc55228075"/>
      <w:bookmarkStart w:id="1983" w:name="_Toc138323629"/>
      <w:bookmarkStart w:id="1984" w:name="_Toc219487392"/>
      <w:r>
        <w:t>12.3.2.2</w:t>
      </w:r>
      <w:r>
        <w:tab/>
        <w:t>Mapping table</w:t>
      </w:r>
      <w:bookmarkEnd w:id="1979"/>
      <w:bookmarkEnd w:id="1980"/>
      <w:bookmarkEnd w:id="1981"/>
      <w:bookmarkEnd w:id="1982"/>
      <w:bookmarkEnd w:id="1983"/>
      <w:bookmarkEnd w:id="1984"/>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6F493A">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6F493A">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6F493A">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6F493A">
            <w:pPr>
              <w:pStyle w:val="TAH"/>
              <w:rPr>
                <w:lang w:val="de-DE"/>
              </w:rPr>
            </w:pPr>
            <w:r>
              <w:rPr>
                <w:lang w:val="de-DE"/>
              </w:rPr>
              <w:t>Description</w:t>
            </w:r>
          </w:p>
        </w:tc>
      </w:tr>
      <w:tr w:rsidR="00623B86" w14:paraId="7FAEE9C8"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6F493A">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6F493A">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6F493A">
            <w:pPr>
              <w:pStyle w:val="TAL"/>
              <w:keepNext w:val="0"/>
              <w:rPr>
                <w:lang w:val="de-DE"/>
              </w:rPr>
            </w:pPr>
            <w:r>
              <w:rPr>
                <w:lang w:val="de-DE"/>
              </w:rPr>
              <w:t>Document element</w:t>
            </w:r>
          </w:p>
        </w:tc>
      </w:tr>
      <w:tr w:rsidR="00623B86" w14:paraId="3518C53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6F493A">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6F493A">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6F493A">
            <w:pPr>
              <w:pStyle w:val="TAL"/>
              <w:keepNext w:val="0"/>
              <w:rPr>
                <w:lang w:val="de-DE"/>
              </w:rPr>
            </w:pPr>
          </w:p>
        </w:tc>
      </w:tr>
      <w:tr w:rsidR="00623B86" w14:paraId="6D1DC7F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6F493A">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6F493A">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6F493A">
            <w:pPr>
              <w:pStyle w:val="TAL"/>
              <w:keepNext w:val="0"/>
              <w:rPr>
                <w:lang w:val="de-DE"/>
              </w:rPr>
            </w:pPr>
          </w:p>
        </w:tc>
      </w:tr>
      <w:tr w:rsidR="00623B86" w14:paraId="529DCD6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6F493A">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6F493A">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6F493A">
            <w:pPr>
              <w:pStyle w:val="TAL"/>
              <w:keepNext w:val="0"/>
              <w:rPr>
                <w:lang w:val="de-DE"/>
              </w:rPr>
            </w:pPr>
          </w:p>
        </w:tc>
      </w:tr>
      <w:tr w:rsidR="00623B86" w14:paraId="04A68DD5"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6F493A">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6F493A">
            <w:pPr>
              <w:pStyle w:val="TAL"/>
              <w:keepNext w:val="0"/>
              <w:rPr>
                <w:lang w:val="de-DE"/>
              </w:rPr>
            </w:pPr>
            <w:r>
              <w:rPr>
                <w:lang w:val="de-DE"/>
              </w:rPr>
              <w:t>XML element: fileHeader</w:t>
            </w:r>
          </w:p>
          <w:p w14:paraId="1A2336AD" w14:textId="77777777" w:rsidR="00623B86" w:rsidRDefault="00623B86" w:rsidP="006F493A">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6F493A">
            <w:pPr>
              <w:pStyle w:val="TAL"/>
              <w:keepNext w:val="0"/>
              <w:ind w:left="114" w:hanging="114"/>
              <w:rPr>
                <w:lang w:val="de-DE"/>
              </w:rPr>
            </w:pPr>
          </w:p>
        </w:tc>
      </w:tr>
      <w:tr w:rsidR="00623B86" w14:paraId="00AE2BBC"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6F493A">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6F493A">
            <w:pPr>
              <w:pStyle w:val="TAL"/>
              <w:keepNext w:val="0"/>
              <w:rPr>
                <w:lang w:val="en-US"/>
              </w:rPr>
            </w:pPr>
            <w:r w:rsidRPr="00311DB3">
              <w:rPr>
                <w:lang w:val="en-US"/>
              </w:rPr>
              <w:t>XML element: fileHeader</w:t>
            </w:r>
          </w:p>
          <w:p w14:paraId="47C8AEA1" w14:textId="77777777" w:rsidR="00623B86" w:rsidRPr="00311DB3" w:rsidRDefault="00623B86" w:rsidP="006F493A">
            <w:pPr>
              <w:pStyle w:val="TAL"/>
              <w:keepNext w:val="0"/>
              <w:rPr>
                <w:lang w:val="en-US"/>
              </w:rPr>
            </w:pPr>
            <w:r w:rsidRPr="00311DB3">
              <w:rPr>
                <w:lang w:val="en-US"/>
              </w:rPr>
              <w:t>XML attribute: dnPrefix</w:t>
            </w:r>
          </w:p>
          <w:p w14:paraId="78E02409" w14:textId="77777777" w:rsidR="00623B86" w:rsidRPr="00311DB3" w:rsidRDefault="00623B86" w:rsidP="006F493A">
            <w:pPr>
              <w:pStyle w:val="TAL"/>
              <w:keepNext w:val="0"/>
              <w:rPr>
                <w:lang w:val="en-US"/>
              </w:rPr>
            </w:pPr>
            <w:r w:rsidRPr="00311DB3">
              <w:rPr>
                <w:lang w:val="en-US"/>
              </w:rPr>
              <w:t>XML element: fileHeader:fileSender</w:t>
            </w:r>
          </w:p>
          <w:p w14:paraId="49D36D66" w14:textId="77777777" w:rsidR="00623B86" w:rsidRDefault="00623B86" w:rsidP="006F493A">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6F493A">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6F493A">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6F493A">
            <w:pPr>
              <w:pStyle w:val="TAL"/>
              <w:keepNext w:val="0"/>
              <w:rPr>
                <w:lang w:val="en-US"/>
              </w:rPr>
            </w:pPr>
            <w:r w:rsidRPr="00311DB3">
              <w:rPr>
                <w:lang w:val="en-US"/>
              </w:rPr>
              <w:t>XML element fileHeader:fileSender</w:t>
            </w:r>
          </w:p>
          <w:p w14:paraId="6096A15B" w14:textId="77777777" w:rsidR="00623B86" w:rsidRPr="00311DB3" w:rsidRDefault="00623B86" w:rsidP="006F493A">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6F493A">
            <w:pPr>
              <w:pStyle w:val="TAL"/>
              <w:keepNext w:val="0"/>
              <w:rPr>
                <w:lang w:val="en-US"/>
              </w:rPr>
            </w:pPr>
          </w:p>
        </w:tc>
      </w:tr>
      <w:tr w:rsidR="00623B86" w14:paraId="0DD2B2C6"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6F493A">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6F493A">
            <w:pPr>
              <w:pStyle w:val="TAL"/>
              <w:keepNext w:val="0"/>
              <w:rPr>
                <w:lang w:val="de-DE"/>
              </w:rPr>
            </w:pPr>
            <w:r>
              <w:rPr>
                <w:lang w:val="de-DE"/>
              </w:rPr>
              <w:t>XML element fileHeader</w:t>
            </w:r>
          </w:p>
          <w:p w14:paraId="6142D63B" w14:textId="77777777" w:rsidR="00623B86" w:rsidRDefault="00623B86" w:rsidP="006F493A">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6F493A">
            <w:pPr>
              <w:pStyle w:val="TAL"/>
              <w:keepNext w:val="0"/>
              <w:rPr>
                <w:lang w:val="de-DE"/>
              </w:rPr>
            </w:pPr>
          </w:p>
        </w:tc>
      </w:tr>
      <w:tr w:rsidR="00623B86" w14:paraId="648B5E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6F493A">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6F493A">
            <w:pPr>
              <w:pStyle w:val="TAL"/>
              <w:keepNext w:val="0"/>
              <w:rPr>
                <w:lang w:val="en-US"/>
              </w:rPr>
            </w:pPr>
            <w:r w:rsidRPr="00311DB3">
              <w:rPr>
                <w:lang w:val="en-US"/>
              </w:rPr>
              <w:t>XML element: fileHeader:measData</w:t>
            </w:r>
          </w:p>
          <w:p w14:paraId="611939E6" w14:textId="77777777" w:rsidR="00623B86" w:rsidRPr="00311DB3" w:rsidRDefault="00623B86" w:rsidP="006F493A">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6F493A">
            <w:pPr>
              <w:pStyle w:val="TAL"/>
              <w:keepNext w:val="0"/>
              <w:rPr>
                <w:lang w:val="en-US"/>
              </w:rPr>
            </w:pPr>
          </w:p>
        </w:tc>
      </w:tr>
      <w:tr w:rsidR="00623B86" w14:paraId="6BA2EFE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6F493A">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6F493A">
            <w:pPr>
              <w:pStyle w:val="TAL"/>
              <w:keepNext w:val="0"/>
              <w:rPr>
                <w:lang w:val="en-US"/>
              </w:rPr>
            </w:pPr>
            <w:r w:rsidRPr="00311DB3">
              <w:rPr>
                <w:lang w:val="en-US"/>
              </w:rPr>
              <w:t>XML element fileHeader</w:t>
            </w:r>
          </w:p>
          <w:p w14:paraId="21E4673A" w14:textId="77777777" w:rsidR="00623B86" w:rsidRPr="00311DB3" w:rsidRDefault="00623B86" w:rsidP="006F493A">
            <w:pPr>
              <w:pStyle w:val="TAL"/>
              <w:keepNext w:val="0"/>
              <w:rPr>
                <w:lang w:val="en-US"/>
              </w:rPr>
            </w:pPr>
            <w:r w:rsidRPr="00311DB3">
              <w:rPr>
                <w:lang w:val="en-US"/>
              </w:rPr>
              <w:t>XML attribute dnPrefix</w:t>
            </w:r>
          </w:p>
          <w:p w14:paraId="5258E3B3" w14:textId="77777777" w:rsidR="00623B86" w:rsidRPr="00311DB3" w:rsidRDefault="00623B86" w:rsidP="006F493A">
            <w:pPr>
              <w:pStyle w:val="TAL"/>
              <w:keepNext w:val="0"/>
              <w:rPr>
                <w:lang w:val="en-US"/>
              </w:rPr>
            </w:pPr>
            <w:r w:rsidRPr="00311DB3">
              <w:rPr>
                <w:lang w:val="en-US"/>
              </w:rPr>
              <w:t>XML element measData:measEntity</w:t>
            </w:r>
          </w:p>
          <w:p w14:paraId="37243CBE" w14:textId="77777777" w:rsidR="00623B86" w:rsidRDefault="00623B86" w:rsidP="006F493A">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6F493A">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6F493A">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6F493A">
            <w:pPr>
              <w:pStyle w:val="TAL"/>
              <w:keepNext w:val="0"/>
              <w:rPr>
                <w:lang w:val="en-US"/>
              </w:rPr>
            </w:pPr>
            <w:r w:rsidRPr="00311DB3">
              <w:rPr>
                <w:lang w:val="en-US"/>
              </w:rPr>
              <w:t>XML element: measData:measEntity</w:t>
            </w:r>
          </w:p>
          <w:p w14:paraId="17AAF678" w14:textId="77777777" w:rsidR="00623B86" w:rsidRPr="00311DB3" w:rsidRDefault="00623B86" w:rsidP="006F493A">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6F493A">
            <w:pPr>
              <w:rPr>
                <w:lang w:val="en-US"/>
              </w:rPr>
            </w:pPr>
          </w:p>
        </w:tc>
      </w:tr>
      <w:tr w:rsidR="00623B86" w14:paraId="305CCA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6F493A">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6F493A">
            <w:pPr>
              <w:pStyle w:val="TAL"/>
              <w:keepNext w:val="0"/>
              <w:rPr>
                <w:lang w:val="en-US"/>
              </w:rPr>
            </w:pPr>
            <w:r w:rsidRPr="00311DB3">
              <w:rPr>
                <w:lang w:val="en-US"/>
              </w:rPr>
              <w:t>XML element: measData:measEntity</w:t>
            </w:r>
          </w:p>
          <w:p w14:paraId="116D572F" w14:textId="77777777" w:rsidR="00623B86" w:rsidRPr="00311DB3" w:rsidRDefault="00623B86" w:rsidP="006F493A">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6F493A">
            <w:pPr>
              <w:rPr>
                <w:lang w:val="en-US"/>
              </w:rPr>
            </w:pPr>
          </w:p>
        </w:tc>
      </w:tr>
      <w:tr w:rsidR="00623B86" w14:paraId="54C92E69"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6F493A">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6F493A">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6F493A">
            <w:pPr>
              <w:pStyle w:val="TAL"/>
              <w:keepNext w:val="0"/>
              <w:rPr>
                <w:lang w:val="en-US"/>
              </w:rPr>
            </w:pPr>
            <w:r w:rsidRPr="00311DB3">
              <w:rPr>
                <w:lang w:val="en-US"/>
              </w:rPr>
              <w:t>An instance of this XML element is added for each expired granularity period.</w:t>
            </w:r>
          </w:p>
        </w:tc>
      </w:tr>
      <w:tr w:rsidR="00623B86" w14:paraId="5F23E8B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6F493A">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6F493A">
            <w:pPr>
              <w:pStyle w:val="TAL"/>
              <w:keepNext w:val="0"/>
              <w:rPr>
                <w:lang w:val="en-US"/>
              </w:rPr>
            </w:pPr>
            <w:r w:rsidRPr="00311DB3">
              <w:rPr>
                <w:lang w:val="en-US"/>
              </w:rPr>
              <w:t>XML element measData:measInfo</w:t>
            </w:r>
          </w:p>
          <w:p w14:paraId="740B1A24" w14:textId="77777777" w:rsidR="00623B86" w:rsidRPr="00311DB3" w:rsidRDefault="00623B86" w:rsidP="006F493A">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6F493A">
            <w:pPr>
              <w:pStyle w:val="TAL"/>
              <w:keepNext w:val="0"/>
              <w:rPr>
                <w:lang w:val="en-US"/>
              </w:rPr>
            </w:pPr>
          </w:p>
        </w:tc>
      </w:tr>
      <w:tr w:rsidR="00623B86" w14:paraId="5438A8D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6F493A">
            <w:pPr>
              <w:pStyle w:val="TAL"/>
              <w:keepNext w:val="0"/>
              <w:rPr>
                <w:rFonts w:cs="Arial"/>
                <w:lang w:val="de-DE"/>
              </w:rPr>
            </w:pPr>
            <w:r>
              <w:rPr>
                <w:rFonts w:cs="Arial"/>
                <w:lang w:val="de-DE"/>
              </w:rPr>
              <w:lastRenderedPageBreak/>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6F493A">
            <w:pPr>
              <w:pStyle w:val="TAL"/>
              <w:keepNext w:val="0"/>
              <w:rPr>
                <w:lang w:val="en-US"/>
              </w:rPr>
            </w:pPr>
            <w:r w:rsidRPr="00311DB3">
              <w:rPr>
                <w:lang w:val="en-US"/>
              </w:rPr>
              <w:t>XML element measData:measInfo:job</w:t>
            </w:r>
          </w:p>
          <w:p w14:paraId="69FD6768" w14:textId="77777777" w:rsidR="00623B86" w:rsidRPr="00311DB3" w:rsidRDefault="00623B86" w:rsidP="006F493A">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6F493A">
            <w:pPr>
              <w:rPr>
                <w:lang w:val="en-US"/>
              </w:rPr>
            </w:pPr>
          </w:p>
        </w:tc>
      </w:tr>
      <w:tr w:rsidR="00623B86" w14:paraId="56A1633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6F493A">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6F493A">
            <w:pPr>
              <w:pStyle w:val="TAL"/>
              <w:keepNext w:val="0"/>
              <w:rPr>
                <w:lang w:val="en-US"/>
              </w:rPr>
            </w:pPr>
            <w:r w:rsidRPr="00311DB3">
              <w:rPr>
                <w:lang w:val="en-US"/>
              </w:rPr>
              <w:t>XML element measData:measInfo:repPeriod</w:t>
            </w:r>
          </w:p>
          <w:p w14:paraId="050FD435"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6F493A">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6F493A">
            <w:pPr>
              <w:pStyle w:val="TAL"/>
              <w:keepNext w:val="0"/>
              <w:rPr>
                <w:lang w:val="en-US"/>
              </w:rPr>
            </w:pPr>
            <w:r w:rsidRPr="00311DB3">
              <w:rPr>
                <w:lang w:val="en-US"/>
              </w:rPr>
              <w:t>XML element measData:measInfo:granPeriod</w:t>
            </w:r>
          </w:p>
          <w:p w14:paraId="3515BE09"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6F493A">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6F493A">
            <w:pPr>
              <w:pStyle w:val="TAL"/>
              <w:keepNext w:val="0"/>
              <w:rPr>
                <w:lang w:val="en-US"/>
              </w:rPr>
            </w:pPr>
            <w:r w:rsidRPr="00311DB3">
              <w:rPr>
                <w:lang w:val="en-US"/>
              </w:rPr>
              <w:t>XML element measData:measInfo:granPeriod</w:t>
            </w:r>
          </w:p>
          <w:p w14:paraId="79FA62AB" w14:textId="77777777" w:rsidR="00623B86" w:rsidRPr="00311DB3" w:rsidRDefault="00623B86" w:rsidP="006F493A">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6F493A">
            <w:pPr>
              <w:pStyle w:val="TAL"/>
              <w:keepNext w:val="0"/>
              <w:rPr>
                <w:lang w:val="en-US"/>
              </w:rPr>
            </w:pPr>
          </w:p>
        </w:tc>
      </w:tr>
      <w:tr w:rsidR="00623B86" w14:paraId="5D98707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6F493A">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6F493A">
            <w:pPr>
              <w:pStyle w:val="TAL"/>
              <w:keepNext w:val="0"/>
              <w:rPr>
                <w:lang w:val="en-US"/>
              </w:rPr>
            </w:pPr>
            <w:r w:rsidRPr="00311DB3">
              <w:rPr>
                <w:lang w:val="en-US"/>
              </w:rPr>
              <w:t>XML element measData:measInfo:measTypes</w:t>
            </w:r>
          </w:p>
          <w:p w14:paraId="35805D1C" w14:textId="77777777" w:rsidR="00623B86" w:rsidRPr="00311DB3" w:rsidRDefault="00623B86" w:rsidP="006F493A">
            <w:pPr>
              <w:pStyle w:val="TAL"/>
              <w:keepNext w:val="0"/>
              <w:rPr>
                <w:lang w:val="en-US"/>
              </w:rPr>
            </w:pPr>
            <w:r w:rsidRPr="00311DB3">
              <w:rPr>
                <w:lang w:val="en-US"/>
              </w:rPr>
              <w:t xml:space="preserve">  or</w:t>
            </w:r>
          </w:p>
          <w:p w14:paraId="1880C4AE" w14:textId="77777777" w:rsidR="00623B86" w:rsidRPr="00311DB3" w:rsidRDefault="00623B86" w:rsidP="006F493A">
            <w:pPr>
              <w:pStyle w:val="TAL"/>
              <w:keepNext w:val="0"/>
              <w:rPr>
                <w:lang w:val="en-US"/>
              </w:rPr>
            </w:pPr>
            <w:r w:rsidRPr="00311DB3">
              <w:rPr>
                <w:lang w:val="en-US"/>
              </w:rPr>
              <w:t>XML element measData:measInfo:measType</w:t>
            </w:r>
          </w:p>
          <w:p w14:paraId="1F0601F5" w14:textId="77777777" w:rsidR="00623B86" w:rsidRPr="00311DB3" w:rsidRDefault="00623B86" w:rsidP="006F493A">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6F493A">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6F493A">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6F493A">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6F493A">
            <w:pPr>
              <w:pStyle w:val="TAL"/>
              <w:keepNext w:val="0"/>
              <w:rPr>
                <w:lang w:val="en-US"/>
              </w:rPr>
            </w:pPr>
          </w:p>
        </w:tc>
      </w:tr>
      <w:tr w:rsidR="00623B86" w14:paraId="38DDDD4D"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6F493A">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6F493A">
            <w:pPr>
              <w:pStyle w:val="TAL"/>
              <w:keepNext w:val="0"/>
              <w:rPr>
                <w:lang w:val="en-US"/>
              </w:rPr>
            </w:pPr>
            <w:r w:rsidRPr="00311DB3">
              <w:rPr>
                <w:lang w:val="en-US"/>
              </w:rPr>
              <w:t>XML element measData:measInfo:measValue</w:t>
            </w:r>
          </w:p>
          <w:p w14:paraId="4D478A82" w14:textId="77777777" w:rsidR="00623B86" w:rsidRPr="00311DB3" w:rsidRDefault="00623B86" w:rsidP="006F493A">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6F493A">
            <w:pPr>
              <w:pStyle w:val="TAL"/>
              <w:keepNext w:val="0"/>
              <w:rPr>
                <w:lang w:val="en-US"/>
              </w:rPr>
            </w:pPr>
          </w:p>
        </w:tc>
      </w:tr>
      <w:tr w:rsidR="00623B86" w14:paraId="33D2F15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6F493A">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6F493A">
            <w:pPr>
              <w:pStyle w:val="TAL"/>
              <w:keepNext w:val="0"/>
              <w:rPr>
                <w:lang w:val="en-US"/>
              </w:rPr>
            </w:pPr>
            <w:r w:rsidRPr="00311DB3">
              <w:rPr>
                <w:lang w:val="en-US"/>
              </w:rPr>
              <w:t>XML element measData:measInfo:measValue:measResults</w:t>
            </w:r>
          </w:p>
          <w:p w14:paraId="6EF98C2C" w14:textId="77777777" w:rsidR="00623B86" w:rsidRPr="00311DB3" w:rsidRDefault="00623B86" w:rsidP="006F493A">
            <w:pPr>
              <w:pStyle w:val="TAL"/>
              <w:keepNext w:val="0"/>
              <w:rPr>
                <w:lang w:val="en-US"/>
              </w:rPr>
            </w:pPr>
            <w:r w:rsidRPr="00311DB3">
              <w:rPr>
                <w:lang w:val="en-US"/>
              </w:rPr>
              <w:t xml:space="preserve">  or, when the positioning option is used,</w:t>
            </w:r>
          </w:p>
          <w:p w14:paraId="768356D0" w14:textId="77777777" w:rsidR="00623B86" w:rsidRDefault="00623B86" w:rsidP="006F493A">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6F493A">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6F493A">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6F493A">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6F493A">
            <w:pPr>
              <w:pStyle w:val="TAL"/>
              <w:keepNext w:val="0"/>
              <w:rPr>
                <w:lang w:val="en-US"/>
              </w:rPr>
            </w:pPr>
          </w:p>
        </w:tc>
      </w:tr>
      <w:tr w:rsidR="00623B86" w14:paraId="1AB5F00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6F493A">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6F493A">
            <w:pPr>
              <w:pStyle w:val="TAL"/>
              <w:keepNext w:val="0"/>
              <w:rPr>
                <w:lang w:val="de-DE"/>
              </w:rPr>
            </w:pPr>
            <w:r>
              <w:rPr>
                <w:lang w:val="de-DE"/>
              </w:rPr>
              <w:t>XML element fileFooter:measData</w:t>
            </w:r>
          </w:p>
          <w:p w14:paraId="547C7DD4" w14:textId="77777777" w:rsidR="00623B86" w:rsidRDefault="00623B86" w:rsidP="006F493A">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6F493A">
            <w:pPr>
              <w:pStyle w:val="TAL"/>
              <w:keepNext w:val="0"/>
              <w:rPr>
                <w:lang w:val="de-DE"/>
              </w:rPr>
            </w:pPr>
          </w:p>
        </w:tc>
      </w:tr>
      <w:tr w:rsidR="00623B86" w14:paraId="3DB11A5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6F493A">
            <w:pPr>
              <w:pStyle w:val="TAL"/>
              <w:keepNext w:val="0"/>
              <w:rPr>
                <w:lang w:val="de-DE"/>
              </w:rPr>
            </w:pPr>
            <w:r>
              <w:rPr>
                <w:lang w:val="de-DE"/>
              </w:rPr>
              <w:t>XML element measType</w:t>
            </w:r>
          </w:p>
          <w:p w14:paraId="50CC0E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6F493A">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6F493A">
            <w:pPr>
              <w:pStyle w:val="TAL"/>
              <w:keepNext w:val="0"/>
              <w:rPr>
                <w:lang w:val="de-DE"/>
              </w:rPr>
            </w:pPr>
            <w:r>
              <w:rPr>
                <w:lang w:val="de-DE"/>
              </w:rPr>
              <w:t>XML element r</w:t>
            </w:r>
          </w:p>
          <w:p w14:paraId="4634DB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6F493A">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85" w:name="_Toc44001676"/>
      <w:bookmarkStart w:id="1986" w:name="_Toc51581243"/>
      <w:bookmarkStart w:id="1987" w:name="_Toc52356506"/>
      <w:bookmarkStart w:id="1988" w:name="_Toc55228076"/>
      <w:bookmarkStart w:id="1989" w:name="_Toc138323630"/>
      <w:bookmarkStart w:id="1990" w:name="_Toc219487393"/>
      <w:r>
        <w:t>12.3.2.3</w:t>
      </w:r>
      <w:r>
        <w:tab/>
      </w:r>
      <w:bookmarkEnd w:id="1985"/>
      <w:bookmarkEnd w:id="1986"/>
      <w:bookmarkEnd w:id="1987"/>
      <w:bookmarkEnd w:id="1988"/>
      <w:r>
        <w:t>Void</w:t>
      </w:r>
      <w:bookmarkEnd w:id="1989"/>
      <w:bookmarkEnd w:id="1990"/>
    </w:p>
    <w:p w14:paraId="5B7B5676" w14:textId="77777777" w:rsidR="00623B86" w:rsidRDefault="00623B86" w:rsidP="00623B86">
      <w:pPr>
        <w:pStyle w:val="Heading5"/>
      </w:pPr>
      <w:bookmarkStart w:id="1991" w:name="_Toc44001677"/>
      <w:bookmarkStart w:id="1992" w:name="_Toc51581244"/>
      <w:bookmarkStart w:id="1993" w:name="_Toc52356507"/>
      <w:bookmarkStart w:id="1994" w:name="_Toc55228077"/>
      <w:bookmarkStart w:id="1995" w:name="_Toc138323631"/>
      <w:bookmarkStart w:id="1996" w:name="_Toc219487394"/>
      <w:r>
        <w:t>12.3.2.3.1</w:t>
      </w:r>
      <w:r>
        <w:tab/>
      </w:r>
      <w:bookmarkEnd w:id="1991"/>
      <w:bookmarkEnd w:id="1992"/>
      <w:bookmarkEnd w:id="1993"/>
      <w:bookmarkEnd w:id="1994"/>
      <w:r>
        <w:t>Void</w:t>
      </w:r>
      <w:bookmarkEnd w:id="1995"/>
      <w:bookmarkEnd w:id="1996"/>
    </w:p>
    <w:p w14:paraId="0E306C7A" w14:textId="77777777" w:rsidR="00623B86" w:rsidRDefault="00623B86" w:rsidP="00623B86">
      <w:pPr>
        <w:pStyle w:val="Heading5"/>
      </w:pPr>
      <w:bookmarkStart w:id="1997" w:name="_Toc44001678"/>
      <w:bookmarkStart w:id="1998" w:name="_Toc51581245"/>
      <w:bookmarkStart w:id="1999" w:name="_Toc52356508"/>
      <w:bookmarkStart w:id="2000" w:name="_Toc55228078"/>
      <w:bookmarkStart w:id="2001" w:name="_Toc138323632"/>
      <w:bookmarkStart w:id="2002" w:name="_Toc219487395"/>
      <w:r>
        <w:t>12.3.2.3.2</w:t>
      </w:r>
      <w:r>
        <w:tab/>
      </w:r>
      <w:bookmarkEnd w:id="1997"/>
      <w:bookmarkEnd w:id="1998"/>
      <w:bookmarkEnd w:id="1999"/>
      <w:bookmarkEnd w:id="2000"/>
      <w:r>
        <w:t>Void</w:t>
      </w:r>
      <w:bookmarkEnd w:id="2001"/>
      <w:bookmarkEnd w:id="2002"/>
    </w:p>
    <w:p w14:paraId="72BE2AE8" w14:textId="77777777" w:rsidR="00623B86" w:rsidRDefault="00623B86" w:rsidP="00623B86">
      <w:pPr>
        <w:pStyle w:val="Heading4"/>
      </w:pPr>
      <w:bookmarkStart w:id="2003" w:name="_Toc138323633"/>
      <w:bookmarkStart w:id="2004" w:name="_Toc219487396"/>
      <w:r>
        <w:t>12.3.2.4</w:t>
      </w:r>
      <w:r>
        <w:tab/>
        <w:t>XML schema</w:t>
      </w:r>
      <w:bookmarkEnd w:id="2003"/>
      <w:bookmarkEnd w:id="2004"/>
    </w:p>
    <w:p w14:paraId="0480F507" w14:textId="77777777" w:rsidR="00623B86" w:rsidRPr="00EB7734" w:rsidRDefault="00623B86" w:rsidP="00EB7734">
      <w:r w:rsidRPr="00EB7734">
        <w:t>This clause specifies the XML schema that shall be used for XML files containing performance data.</w:t>
      </w:r>
    </w:p>
    <w:p w14:paraId="6244D300" w14:textId="77777777" w:rsidR="00623B86" w:rsidRPr="00EB7734" w:rsidRDefault="00623B86" w:rsidP="00EB7734">
      <w:r w:rsidRPr="00EB7734">
        <w:t>Name: measData.xsd</w:t>
      </w:r>
    </w:p>
    <w:p w14:paraId="055F8F74" w14:textId="77777777" w:rsidR="00623B86" w:rsidRPr="00EB7734" w:rsidRDefault="00623B86" w:rsidP="00EB7734">
      <w:r w:rsidRPr="00EB7734">
        <w:t>Version: 2.0.0</w:t>
      </w:r>
    </w:p>
    <w:p w14:paraId="3E0F108F" w14:textId="77777777" w:rsidR="00623B86" w:rsidRPr="00EB7734" w:rsidRDefault="00623B86" w:rsidP="00EB7734">
      <w:r w:rsidRPr="00EB7734">
        <w:t>Identifier: measData.xsd-v2.0.0</w:t>
      </w:r>
    </w:p>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lastRenderedPageBreak/>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lastRenderedPageBreak/>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05" w:name="_Toc26975919"/>
      <w:bookmarkStart w:id="2006" w:name="_Toc35856799"/>
      <w:bookmarkStart w:id="2007" w:name="_Toc44001679"/>
      <w:bookmarkStart w:id="2008" w:name="_Toc51581246"/>
      <w:bookmarkStart w:id="2009" w:name="_Toc52356509"/>
      <w:bookmarkStart w:id="2010" w:name="_Toc55228079"/>
      <w:bookmarkStart w:id="2011" w:name="_Toc138323634"/>
      <w:bookmarkStart w:id="2012" w:name="_Toc219487397"/>
      <w:r>
        <w:rPr>
          <w:lang w:eastAsia="zh-CN"/>
        </w:rPr>
        <w:t>12.4</w:t>
      </w:r>
      <w:r w:rsidRPr="00215D3C">
        <w:rPr>
          <w:lang w:eastAsia="zh-CN"/>
        </w:rPr>
        <w:tab/>
      </w:r>
      <w:r>
        <w:rPr>
          <w:lang w:eastAsia="zh-CN"/>
        </w:rPr>
        <w:t>Heartbeat</w:t>
      </w:r>
      <w:bookmarkEnd w:id="2005"/>
      <w:bookmarkEnd w:id="2006"/>
      <w:bookmarkEnd w:id="2007"/>
      <w:bookmarkEnd w:id="2008"/>
      <w:bookmarkEnd w:id="2009"/>
      <w:bookmarkEnd w:id="2010"/>
      <w:bookmarkEnd w:id="2011"/>
      <w:bookmarkEnd w:id="2012"/>
    </w:p>
    <w:p w14:paraId="28DCB37E" w14:textId="77777777" w:rsidR="00623B86" w:rsidRDefault="00623B86" w:rsidP="00623B86">
      <w:pPr>
        <w:pStyle w:val="Heading3"/>
      </w:pPr>
      <w:bookmarkStart w:id="2013" w:name="_Toc532541830"/>
      <w:bookmarkStart w:id="2014" w:name="_Toc26975920"/>
      <w:bookmarkStart w:id="2015" w:name="_Toc35856800"/>
      <w:bookmarkStart w:id="2016" w:name="_Toc44001680"/>
      <w:bookmarkStart w:id="2017" w:name="_Toc51581247"/>
      <w:bookmarkStart w:id="2018" w:name="_Toc52356510"/>
      <w:bookmarkStart w:id="2019" w:name="_Toc55228080"/>
      <w:bookmarkStart w:id="2020" w:name="_Toc138323635"/>
      <w:bookmarkStart w:id="2021" w:name="_Toc219487398"/>
      <w:r>
        <w:t>12.4</w:t>
      </w:r>
      <w:r w:rsidRPr="00215D3C">
        <w:t>.1</w:t>
      </w:r>
      <w:r w:rsidRPr="00215D3C">
        <w:tab/>
      </w:r>
      <w:bookmarkEnd w:id="2013"/>
      <w:r>
        <w:t>RESTful HTTP-based solution set</w:t>
      </w:r>
      <w:bookmarkEnd w:id="2014"/>
      <w:bookmarkEnd w:id="2015"/>
      <w:bookmarkEnd w:id="2016"/>
      <w:bookmarkEnd w:id="2017"/>
      <w:bookmarkEnd w:id="2018"/>
      <w:bookmarkEnd w:id="2019"/>
      <w:bookmarkEnd w:id="2020"/>
      <w:bookmarkEnd w:id="2021"/>
    </w:p>
    <w:p w14:paraId="35DEC0D1" w14:textId="77777777" w:rsidR="00623B86" w:rsidRPr="00215D3C" w:rsidRDefault="00623B86" w:rsidP="00623B86">
      <w:pPr>
        <w:pStyle w:val="Heading4"/>
      </w:pPr>
      <w:bookmarkStart w:id="2022" w:name="_Toc532542013"/>
      <w:bookmarkStart w:id="2023" w:name="_Toc26975921"/>
      <w:bookmarkStart w:id="2024" w:name="_Toc35856801"/>
      <w:bookmarkStart w:id="2025" w:name="_Toc44001681"/>
      <w:bookmarkStart w:id="2026" w:name="_Toc51581248"/>
      <w:bookmarkStart w:id="2027" w:name="_Toc52356511"/>
      <w:bookmarkStart w:id="2028" w:name="_Toc55228081"/>
      <w:bookmarkStart w:id="2029" w:name="_Toc138323636"/>
      <w:bookmarkStart w:id="2030" w:name="_Toc219487399"/>
      <w:r>
        <w:t>12.4.1</w:t>
      </w:r>
      <w:r w:rsidRPr="00215D3C">
        <w:t>.</w:t>
      </w:r>
      <w:r w:rsidRPr="00215D3C">
        <w:rPr>
          <w:rFonts w:hint="eastAsia"/>
        </w:rPr>
        <w:t>1</w:t>
      </w:r>
      <w:r w:rsidRPr="00215D3C">
        <w:tab/>
        <w:t>Mapping of operations</w:t>
      </w:r>
      <w:bookmarkEnd w:id="2022"/>
      <w:bookmarkEnd w:id="2023"/>
      <w:bookmarkEnd w:id="2024"/>
      <w:bookmarkEnd w:id="2025"/>
      <w:bookmarkEnd w:id="2026"/>
      <w:bookmarkEnd w:id="2027"/>
      <w:bookmarkEnd w:id="2028"/>
      <w:bookmarkEnd w:id="2029"/>
      <w:bookmarkEnd w:id="2030"/>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31" w:name="_Toc532542022"/>
      <w:bookmarkStart w:id="2032" w:name="_Toc26975922"/>
      <w:bookmarkStart w:id="2033" w:name="_Toc35856802"/>
      <w:bookmarkStart w:id="2034" w:name="_Toc44001682"/>
      <w:bookmarkStart w:id="2035" w:name="_Toc51581249"/>
      <w:bookmarkStart w:id="2036" w:name="_Toc52356512"/>
      <w:bookmarkStart w:id="2037" w:name="_Toc55228082"/>
      <w:bookmarkStart w:id="2038" w:name="_Toc138323637"/>
      <w:bookmarkStart w:id="2039" w:name="_Toc219487400"/>
      <w:r>
        <w:t>12.4.1.2</w:t>
      </w:r>
      <w:r>
        <w:tab/>
        <w:t>Mapping of notifications</w:t>
      </w:r>
      <w:bookmarkEnd w:id="2031"/>
      <w:bookmarkEnd w:id="2032"/>
      <w:bookmarkEnd w:id="2033"/>
      <w:bookmarkEnd w:id="2034"/>
      <w:bookmarkEnd w:id="2035"/>
      <w:bookmarkEnd w:id="2036"/>
      <w:bookmarkEnd w:id="2037"/>
      <w:bookmarkEnd w:id="2038"/>
      <w:bookmarkEnd w:id="2039"/>
    </w:p>
    <w:p w14:paraId="5FD12BCC" w14:textId="77777777" w:rsidR="00623B86" w:rsidRPr="00603DA9" w:rsidRDefault="00623B86" w:rsidP="00623B86">
      <w:pPr>
        <w:pStyle w:val="Heading5"/>
      </w:pPr>
      <w:bookmarkStart w:id="2040" w:name="_Toc532542023"/>
      <w:bookmarkStart w:id="2041" w:name="_Toc26975923"/>
      <w:bookmarkStart w:id="2042" w:name="_Toc35856803"/>
      <w:bookmarkStart w:id="2043" w:name="_Toc44001683"/>
      <w:bookmarkStart w:id="2044" w:name="_Toc51581250"/>
      <w:bookmarkStart w:id="2045" w:name="_Toc52356513"/>
      <w:bookmarkStart w:id="2046" w:name="_Toc55228083"/>
      <w:bookmarkStart w:id="2047" w:name="_Toc138323638"/>
      <w:bookmarkStart w:id="2048" w:name="_Toc219487401"/>
      <w:r>
        <w:t>12.4</w:t>
      </w:r>
      <w:r w:rsidRPr="00A420B8">
        <w:t>.1</w:t>
      </w:r>
      <w:r>
        <w:t>.2.1</w:t>
      </w:r>
      <w:r>
        <w:tab/>
        <w:t>Introduction</w:t>
      </w:r>
      <w:bookmarkEnd w:id="2040"/>
      <w:bookmarkEnd w:id="2041"/>
      <w:bookmarkEnd w:id="2042"/>
      <w:bookmarkEnd w:id="2043"/>
      <w:bookmarkEnd w:id="2044"/>
      <w:bookmarkEnd w:id="2045"/>
      <w:bookmarkEnd w:id="2046"/>
      <w:bookmarkEnd w:id="2047"/>
      <w:bookmarkEnd w:id="2048"/>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6F493A">
        <w:tc>
          <w:tcPr>
            <w:tcW w:w="1709" w:type="pct"/>
            <w:shd w:val="clear" w:color="auto" w:fill="BFBFBF"/>
          </w:tcPr>
          <w:p w14:paraId="1A529606"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lastRenderedPageBreak/>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6F493A">
        <w:tc>
          <w:tcPr>
            <w:tcW w:w="1709" w:type="pct"/>
          </w:tcPr>
          <w:p w14:paraId="0E6C3223"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49" w:name="_Toc532542024"/>
      <w:bookmarkStart w:id="2050" w:name="_Toc26975924"/>
      <w:bookmarkStart w:id="2051" w:name="_Toc35856804"/>
      <w:bookmarkStart w:id="2052" w:name="_Toc44001684"/>
      <w:bookmarkStart w:id="2053" w:name="_Toc51581251"/>
      <w:bookmarkStart w:id="2054" w:name="_Toc52356514"/>
      <w:bookmarkStart w:id="2055" w:name="_Toc55228084"/>
      <w:bookmarkStart w:id="2056" w:name="_Toc138323639"/>
      <w:bookmarkStart w:id="2057" w:name="_Toc219487402"/>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49"/>
      <w:bookmarkEnd w:id="2050"/>
      <w:bookmarkEnd w:id="2051"/>
      <w:bookmarkEnd w:id="2052"/>
      <w:bookmarkEnd w:id="2053"/>
      <w:bookmarkEnd w:id="2054"/>
      <w:bookmarkEnd w:id="2055"/>
      <w:bookmarkEnd w:id="2056"/>
      <w:bookmarkEnd w:id="2057"/>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6F493A">
        <w:tc>
          <w:tcPr>
            <w:tcW w:w="1056" w:type="pct"/>
            <w:shd w:val="clear" w:color="auto" w:fill="BFBFBF"/>
          </w:tcPr>
          <w:p w14:paraId="19D29F68" w14:textId="77777777" w:rsidR="00623B86" w:rsidRPr="00215D3C" w:rsidRDefault="00623B86" w:rsidP="006F493A">
            <w:pPr>
              <w:keepNext/>
              <w:keepLines/>
              <w:spacing w:after="0"/>
              <w:jc w:val="center"/>
              <w:rPr>
                <w:rFonts w:ascii="Arial" w:hAnsi="Arial"/>
                <w:b/>
                <w:sz w:val="18"/>
                <w:lang w:eastAsia="zh-CN"/>
              </w:rPr>
            </w:pPr>
            <w:bookmarkStart w:id="2058"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6F493A">
        <w:tc>
          <w:tcPr>
            <w:tcW w:w="1056" w:type="pct"/>
          </w:tcPr>
          <w:p w14:paraId="647051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6F493A">
        <w:tc>
          <w:tcPr>
            <w:tcW w:w="1056" w:type="pct"/>
          </w:tcPr>
          <w:p w14:paraId="09C685F6" w14:textId="77777777" w:rsidR="00623B86" w:rsidRPr="00AF5724"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6F493A">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6F493A">
            <w:pPr>
              <w:keepNext/>
              <w:keepLines/>
              <w:spacing w:after="0"/>
              <w:rPr>
                <w:rFonts w:ascii="Arial" w:hAnsi="Arial"/>
                <w:sz w:val="18"/>
                <w:szCs w:val="18"/>
                <w:lang w:eastAsia="zh-CN"/>
              </w:rPr>
            </w:pPr>
          </w:p>
        </w:tc>
        <w:tc>
          <w:tcPr>
            <w:tcW w:w="1650" w:type="pct"/>
            <w:vMerge/>
          </w:tcPr>
          <w:p w14:paraId="7E5403A8" w14:textId="77777777" w:rsidR="00623B86" w:rsidRDefault="00623B86" w:rsidP="006F493A">
            <w:pPr>
              <w:keepNext/>
              <w:keepLines/>
              <w:spacing w:after="0"/>
              <w:rPr>
                <w:rFonts w:ascii="Arial" w:hAnsi="Arial"/>
                <w:sz w:val="18"/>
                <w:szCs w:val="18"/>
                <w:lang w:eastAsia="zh-CN"/>
              </w:rPr>
            </w:pPr>
          </w:p>
        </w:tc>
        <w:tc>
          <w:tcPr>
            <w:tcW w:w="202" w:type="pct"/>
            <w:vMerge/>
          </w:tcPr>
          <w:p w14:paraId="781D3AB7" w14:textId="77777777" w:rsidR="00623B86" w:rsidRDefault="00623B86" w:rsidP="006F493A">
            <w:pPr>
              <w:keepNext/>
              <w:keepLines/>
              <w:spacing w:after="0"/>
              <w:jc w:val="center"/>
              <w:rPr>
                <w:rFonts w:ascii="Arial" w:hAnsi="Arial"/>
                <w:sz w:val="18"/>
                <w:szCs w:val="18"/>
                <w:lang w:eastAsia="zh-CN"/>
              </w:rPr>
            </w:pPr>
          </w:p>
        </w:tc>
      </w:tr>
      <w:tr w:rsidR="00623B86" w:rsidRPr="00215D3C" w14:paraId="704B2DE3" w14:textId="77777777" w:rsidTr="006F493A">
        <w:tc>
          <w:tcPr>
            <w:tcW w:w="1056" w:type="pct"/>
          </w:tcPr>
          <w:p w14:paraId="2004E3F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6F493A">
        <w:tc>
          <w:tcPr>
            <w:tcW w:w="1056" w:type="pct"/>
          </w:tcPr>
          <w:p w14:paraId="0F2C5E3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6F493A">
        <w:tc>
          <w:tcPr>
            <w:tcW w:w="1056" w:type="pct"/>
          </w:tcPr>
          <w:p w14:paraId="0F77E4D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6F493A">
        <w:tc>
          <w:tcPr>
            <w:tcW w:w="1056" w:type="pct"/>
          </w:tcPr>
          <w:p w14:paraId="4E0FDDF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6F493A">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6F493A">
        <w:tc>
          <w:tcPr>
            <w:tcW w:w="1056" w:type="pct"/>
          </w:tcPr>
          <w:p w14:paraId="5CA39368" w14:textId="60B7C75D"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6F493A">
        <w:tc>
          <w:tcPr>
            <w:tcW w:w="1056" w:type="pct"/>
          </w:tcPr>
          <w:p w14:paraId="59359E65" w14:textId="2E56E748"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6F493A">
        <w:tc>
          <w:tcPr>
            <w:tcW w:w="1056" w:type="pct"/>
          </w:tcPr>
          <w:p w14:paraId="0F94ACCE" w14:textId="77777777" w:rsidR="00D60EC6" w:rsidRPr="001D11CC" w:rsidRDefault="00D60EC6" w:rsidP="00D60EC6">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058"/>
    </w:tbl>
    <w:p w14:paraId="36CFAE61" w14:textId="77777777" w:rsidR="00623B86" w:rsidRDefault="00623B86" w:rsidP="00623B86"/>
    <w:p w14:paraId="5861A0B8" w14:textId="77777777" w:rsidR="00623B86" w:rsidRDefault="00623B86" w:rsidP="00623B86">
      <w:pPr>
        <w:pStyle w:val="Heading4"/>
      </w:pPr>
      <w:bookmarkStart w:id="2059" w:name="_Toc138323640"/>
      <w:bookmarkStart w:id="2060" w:name="_Toc219487403"/>
      <w:r>
        <w:t>12.4.1.3</w:t>
      </w:r>
      <w:r>
        <w:tab/>
        <w:t>Usage of HTTP</w:t>
      </w:r>
      <w:bookmarkEnd w:id="2059"/>
      <w:bookmarkEnd w:id="2060"/>
    </w:p>
    <w:p w14:paraId="345F98BF" w14:textId="77777777" w:rsidR="00623B86" w:rsidRPr="00C824F1" w:rsidRDefault="00623B86" w:rsidP="00623B86">
      <w:r>
        <w:t>N/A.</w:t>
      </w:r>
    </w:p>
    <w:p w14:paraId="5273B26C" w14:textId="77777777" w:rsidR="00623B86" w:rsidRDefault="00623B86" w:rsidP="00623B86">
      <w:pPr>
        <w:pStyle w:val="Heading4"/>
      </w:pPr>
      <w:bookmarkStart w:id="2061" w:name="_Toc138323641"/>
      <w:bookmarkStart w:id="2062" w:name="_Toc219487404"/>
      <w:r>
        <w:t>12.4.1.4</w:t>
      </w:r>
      <w:r>
        <w:tab/>
        <w:t>Resources</w:t>
      </w:r>
      <w:bookmarkEnd w:id="2061"/>
      <w:bookmarkEnd w:id="2062"/>
    </w:p>
    <w:p w14:paraId="3B90CDAC" w14:textId="77777777" w:rsidR="00623B86" w:rsidRPr="00C824F1" w:rsidRDefault="00623B86" w:rsidP="00623B86">
      <w:r>
        <w:t>N/A.</w:t>
      </w:r>
    </w:p>
    <w:p w14:paraId="3D2F23AA" w14:textId="77777777" w:rsidR="00623B86" w:rsidRDefault="00623B86" w:rsidP="00623B86">
      <w:pPr>
        <w:pStyle w:val="Heading4"/>
      </w:pPr>
      <w:bookmarkStart w:id="2063" w:name="_Toc138323642"/>
      <w:bookmarkStart w:id="2064" w:name="_Toc219487405"/>
      <w:r>
        <w:t>12.4.1.5</w:t>
      </w:r>
      <w:r>
        <w:tab/>
        <w:t>Data type definitions</w:t>
      </w:r>
      <w:bookmarkEnd w:id="2063"/>
      <w:bookmarkEnd w:id="2064"/>
    </w:p>
    <w:p w14:paraId="547804FA" w14:textId="77777777" w:rsidR="00623B86" w:rsidRDefault="00623B86" w:rsidP="00623B86">
      <w:pPr>
        <w:pStyle w:val="Heading5"/>
      </w:pPr>
      <w:bookmarkStart w:id="2065" w:name="_Toc138323643"/>
      <w:bookmarkStart w:id="2066" w:name="_Toc219487406"/>
      <w:r>
        <w:t>12.4.1.5.1</w:t>
      </w:r>
      <w:r>
        <w:tab/>
        <w:t>General</w:t>
      </w:r>
      <w:bookmarkEnd w:id="2065"/>
      <w:bookmarkEnd w:id="2066"/>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6F493A">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6F493A">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6F493A">
            <w:pPr>
              <w:pStyle w:val="TAH"/>
            </w:pPr>
            <w:r w:rsidRPr="00413E21">
              <w:t>Description</w:t>
            </w:r>
          </w:p>
        </w:tc>
      </w:tr>
      <w:tr w:rsidR="00623B86" w:rsidRPr="00413E21" w14:paraId="29F471B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6F493A">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6F493A">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6F493A">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6F493A">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6F493A">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6F493A">
            <w:pPr>
              <w:pStyle w:val="TAH"/>
            </w:pPr>
            <w:r w:rsidRPr="00413E21">
              <w:t>Description</w:t>
            </w:r>
          </w:p>
        </w:tc>
      </w:tr>
      <w:tr w:rsidR="00623B86" w:rsidRPr="00215D3C" w14:paraId="3B388EA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6F493A">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45FE295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6F493A">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6F493A">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6F493A">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6F493A">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6F493A">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6F493A">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6F493A">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6F493A">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67" w:name="_Toc138323644"/>
      <w:bookmarkStart w:id="2068" w:name="_Toc219487407"/>
      <w:r>
        <w:t>12.4.1.5.2</w:t>
      </w:r>
      <w:r>
        <w:tab/>
        <w:t>Structured data types</w:t>
      </w:r>
      <w:bookmarkEnd w:id="2067"/>
      <w:bookmarkEnd w:id="2068"/>
    </w:p>
    <w:p w14:paraId="3D1E63A3" w14:textId="77777777" w:rsidR="00623B86" w:rsidRPr="00632AF1" w:rsidRDefault="00623B86" w:rsidP="00623B86">
      <w:r>
        <w:t>None.</w:t>
      </w:r>
    </w:p>
    <w:p w14:paraId="51E13D74" w14:textId="77777777" w:rsidR="00623B86" w:rsidRDefault="00623B86" w:rsidP="00623B86">
      <w:pPr>
        <w:pStyle w:val="Heading5"/>
      </w:pPr>
      <w:bookmarkStart w:id="2069" w:name="_Toc138323645"/>
      <w:bookmarkStart w:id="2070" w:name="_Toc219487408"/>
      <w:r>
        <w:lastRenderedPageBreak/>
        <w:t>12.4.1.5.3</w:t>
      </w:r>
      <w:r>
        <w:tab/>
        <w:t>Simple data types and enumerations</w:t>
      </w:r>
      <w:bookmarkEnd w:id="2069"/>
      <w:bookmarkEnd w:id="2070"/>
    </w:p>
    <w:p w14:paraId="48FF71CB" w14:textId="77777777" w:rsidR="00623B86" w:rsidRPr="00592A06" w:rsidRDefault="00623B86" w:rsidP="00EB7734">
      <w:pPr>
        <w:pStyle w:val="H6"/>
      </w:pPr>
      <w:bookmarkStart w:id="2071" w:name="_Toc138323646"/>
      <w:r>
        <w:t>12.4.1.5.3.1</w:t>
      </w:r>
      <w:r>
        <w:tab/>
        <w:t>General</w:t>
      </w:r>
      <w:bookmarkEnd w:id="207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EB7734">
      <w:pPr>
        <w:pStyle w:val="H6"/>
      </w:pPr>
      <w:bookmarkStart w:id="2072" w:name="_Toc138323647"/>
      <w:r>
        <w:t>12.4.1.5.3.2</w:t>
      </w:r>
      <w:r>
        <w:tab/>
        <w:t>Simple data types</w:t>
      </w:r>
      <w:bookmarkEnd w:id="2072"/>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6F493A">
        <w:tc>
          <w:tcPr>
            <w:tcW w:w="1208" w:type="pct"/>
            <w:shd w:val="clear" w:color="auto" w:fill="BFBFBF"/>
            <w:tcMar>
              <w:top w:w="0" w:type="dxa"/>
              <w:left w:w="108" w:type="dxa"/>
              <w:bottom w:w="0" w:type="dxa"/>
              <w:right w:w="108" w:type="dxa"/>
            </w:tcMar>
          </w:tcPr>
          <w:p w14:paraId="0CC698B8" w14:textId="77777777" w:rsidR="00623B86" w:rsidRPr="00413E21" w:rsidRDefault="00623B86" w:rsidP="006F493A">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6F493A">
            <w:pPr>
              <w:pStyle w:val="TAH"/>
            </w:pPr>
            <w:r w:rsidRPr="00413E21">
              <w:t>Type Definition</w:t>
            </w:r>
          </w:p>
        </w:tc>
        <w:tc>
          <w:tcPr>
            <w:tcW w:w="2835" w:type="pct"/>
            <w:shd w:val="clear" w:color="auto" w:fill="BFBFBF"/>
          </w:tcPr>
          <w:p w14:paraId="0018EEEA" w14:textId="77777777" w:rsidR="00623B86" w:rsidRPr="00413E21" w:rsidRDefault="00623B86" w:rsidP="006F493A">
            <w:pPr>
              <w:pStyle w:val="TAH"/>
            </w:pPr>
            <w:r w:rsidRPr="00413E21">
              <w:t>Description</w:t>
            </w:r>
          </w:p>
        </w:tc>
      </w:tr>
      <w:tr w:rsidR="00623B86" w:rsidRPr="00413E21" w14:paraId="2752364B" w14:textId="77777777" w:rsidTr="006F493A">
        <w:tc>
          <w:tcPr>
            <w:tcW w:w="1208" w:type="pct"/>
            <w:tcMar>
              <w:top w:w="0" w:type="dxa"/>
              <w:left w:w="108" w:type="dxa"/>
              <w:bottom w:w="0" w:type="dxa"/>
              <w:right w:w="108" w:type="dxa"/>
            </w:tcMar>
          </w:tcPr>
          <w:p w14:paraId="20C62E1E" w14:textId="77777777" w:rsidR="00623B86" w:rsidRPr="00413E21" w:rsidRDefault="00623B86" w:rsidP="006F493A">
            <w:pPr>
              <w:pStyle w:val="TAL"/>
            </w:pPr>
            <w:bookmarkStart w:id="2073" w:name="MCCQCTEMPBM_00000159"/>
          </w:p>
        </w:tc>
        <w:tc>
          <w:tcPr>
            <w:tcW w:w="957" w:type="pct"/>
            <w:tcMar>
              <w:top w:w="0" w:type="dxa"/>
              <w:left w:w="108" w:type="dxa"/>
              <w:bottom w:w="0" w:type="dxa"/>
              <w:right w:w="108" w:type="dxa"/>
            </w:tcMar>
          </w:tcPr>
          <w:p w14:paraId="6DE3FCE7" w14:textId="77777777" w:rsidR="00623B86" w:rsidRPr="00413E21" w:rsidRDefault="00623B86" w:rsidP="006F493A">
            <w:pPr>
              <w:pStyle w:val="TAL"/>
            </w:pPr>
          </w:p>
        </w:tc>
        <w:tc>
          <w:tcPr>
            <w:tcW w:w="2835" w:type="pct"/>
          </w:tcPr>
          <w:p w14:paraId="5E6A191C" w14:textId="77777777" w:rsidR="00623B86" w:rsidRPr="00413E21" w:rsidRDefault="00623B86" w:rsidP="006F493A">
            <w:pPr>
              <w:pStyle w:val="TAL"/>
            </w:pPr>
          </w:p>
        </w:tc>
      </w:tr>
      <w:bookmarkEnd w:id="2073"/>
    </w:tbl>
    <w:p w14:paraId="17F99D09" w14:textId="77777777" w:rsidR="00623B86" w:rsidRDefault="00623B86" w:rsidP="00623B86"/>
    <w:p w14:paraId="5E0A282D" w14:textId="77777777" w:rsidR="00623B86" w:rsidRDefault="00623B86" w:rsidP="00EB7734">
      <w:pPr>
        <w:pStyle w:val="H6"/>
      </w:pPr>
      <w:bookmarkStart w:id="2074" w:name="_Toc138323648"/>
      <w:r>
        <w:t>12.4.1.5.3.3</w:t>
      </w:r>
      <w:r>
        <w:tab/>
        <w:t xml:space="preserve">Enumeration </w:t>
      </w:r>
      <w:r>
        <w:rPr>
          <w:lang w:val="en" w:eastAsia="zh-CN"/>
        </w:rPr>
        <w:t>HeartbeatNotificationTypes</w:t>
      </w:r>
      <w:bookmarkEnd w:id="207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6F493A">
        <w:tc>
          <w:tcPr>
            <w:tcW w:w="1762" w:type="pct"/>
            <w:shd w:val="clear" w:color="auto" w:fill="BFBFBF"/>
            <w:hideMark/>
          </w:tcPr>
          <w:p w14:paraId="09F863F2" w14:textId="77777777" w:rsidR="00623B86" w:rsidRPr="00215D3C" w:rsidRDefault="00623B86" w:rsidP="006F493A">
            <w:pPr>
              <w:pStyle w:val="TAH"/>
            </w:pPr>
            <w:r w:rsidRPr="00215D3C">
              <w:t>Enumeration value</w:t>
            </w:r>
          </w:p>
        </w:tc>
        <w:tc>
          <w:tcPr>
            <w:tcW w:w="3238" w:type="pct"/>
            <w:shd w:val="clear" w:color="auto" w:fill="BFBFBF"/>
            <w:hideMark/>
          </w:tcPr>
          <w:p w14:paraId="191EF237" w14:textId="77777777" w:rsidR="00623B86" w:rsidRPr="00215D3C" w:rsidRDefault="00623B86" w:rsidP="006F493A">
            <w:pPr>
              <w:pStyle w:val="TAH"/>
            </w:pPr>
            <w:r w:rsidRPr="00215D3C">
              <w:t>Description</w:t>
            </w:r>
          </w:p>
        </w:tc>
      </w:tr>
      <w:tr w:rsidR="00623B86" w:rsidRPr="00215D3C" w14:paraId="450A1228" w14:textId="77777777" w:rsidTr="006F493A">
        <w:tc>
          <w:tcPr>
            <w:tcW w:w="1762" w:type="pct"/>
          </w:tcPr>
          <w:p w14:paraId="2DC0A5D1" w14:textId="77777777" w:rsidR="00623B86" w:rsidRPr="00215D3C" w:rsidRDefault="00623B86" w:rsidP="006F493A">
            <w:pPr>
              <w:pStyle w:val="TAL"/>
            </w:pPr>
            <w:r w:rsidRPr="00592A06">
              <w:t>notifyHeartbeat</w:t>
            </w:r>
          </w:p>
        </w:tc>
        <w:tc>
          <w:tcPr>
            <w:tcW w:w="3238" w:type="pct"/>
          </w:tcPr>
          <w:p w14:paraId="52A5FDE5" w14:textId="77777777" w:rsidR="00623B86" w:rsidRPr="00215D3C" w:rsidRDefault="00623B86" w:rsidP="006F493A">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75" w:name="_Toc26975925"/>
      <w:bookmarkStart w:id="2076" w:name="_Toc35856805"/>
      <w:bookmarkStart w:id="2077" w:name="_Toc44001685"/>
      <w:bookmarkStart w:id="2078" w:name="_Toc51581252"/>
      <w:bookmarkStart w:id="2079" w:name="_Toc52356515"/>
      <w:bookmarkStart w:id="2080" w:name="_Toc55228085"/>
      <w:bookmarkStart w:id="2081" w:name="_Toc138323649"/>
      <w:bookmarkStart w:id="2082" w:name="_Toc219487409"/>
      <w:r>
        <w:t>12.4</w:t>
      </w:r>
      <w:r w:rsidRPr="00215D3C">
        <w:t>.</w:t>
      </w:r>
      <w:r>
        <w:t>2</w:t>
      </w:r>
      <w:r w:rsidRPr="00215D3C">
        <w:tab/>
      </w:r>
      <w:r>
        <w:t>RESTful HTTP-based solution set for integration with ONAP VES API</w:t>
      </w:r>
      <w:bookmarkEnd w:id="2075"/>
      <w:bookmarkEnd w:id="2076"/>
      <w:bookmarkEnd w:id="2077"/>
      <w:bookmarkEnd w:id="2078"/>
      <w:bookmarkEnd w:id="2079"/>
      <w:bookmarkEnd w:id="2080"/>
      <w:bookmarkEnd w:id="2081"/>
      <w:bookmarkEnd w:id="208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83" w:name="_Toc35856806"/>
      <w:bookmarkStart w:id="2084" w:name="_Toc44001686"/>
      <w:bookmarkStart w:id="2085" w:name="_Toc51581253"/>
      <w:bookmarkStart w:id="2086" w:name="_Toc52356516"/>
      <w:bookmarkStart w:id="2087" w:name="_Toc55228086"/>
      <w:bookmarkStart w:id="2088" w:name="_Toc138323650"/>
      <w:bookmarkStart w:id="2089" w:name="_Toc219487410"/>
      <w:r>
        <w:t>12.4.2</w:t>
      </w:r>
      <w:r w:rsidRPr="00215D3C">
        <w:t>.</w:t>
      </w:r>
      <w:r>
        <w:t>1</w:t>
      </w:r>
      <w:r w:rsidRPr="00215D3C">
        <w:tab/>
      </w:r>
      <w:r>
        <w:t>Mapping of operations</w:t>
      </w:r>
      <w:bookmarkEnd w:id="2083"/>
      <w:bookmarkEnd w:id="2084"/>
      <w:bookmarkEnd w:id="2085"/>
      <w:bookmarkEnd w:id="2086"/>
      <w:bookmarkEnd w:id="2087"/>
      <w:bookmarkEnd w:id="2088"/>
      <w:bookmarkEnd w:id="208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90" w:name="_Toc35856807"/>
      <w:bookmarkStart w:id="2091" w:name="_Toc44001687"/>
      <w:bookmarkStart w:id="2092" w:name="_Toc51581254"/>
      <w:bookmarkStart w:id="2093" w:name="_Toc52356517"/>
      <w:bookmarkStart w:id="2094" w:name="_Toc55228087"/>
      <w:bookmarkStart w:id="2095" w:name="_Toc138323651"/>
      <w:bookmarkStart w:id="2096" w:name="_Toc219487411"/>
      <w:r>
        <w:t>12.4.2</w:t>
      </w:r>
      <w:r w:rsidRPr="00215D3C">
        <w:t>.</w:t>
      </w:r>
      <w:r>
        <w:t>2</w:t>
      </w:r>
      <w:r w:rsidRPr="00215D3C">
        <w:tab/>
        <w:t>Mapping of notifications</w:t>
      </w:r>
      <w:bookmarkEnd w:id="2090"/>
      <w:bookmarkEnd w:id="2091"/>
      <w:bookmarkEnd w:id="2092"/>
      <w:bookmarkEnd w:id="2093"/>
      <w:bookmarkEnd w:id="2094"/>
      <w:bookmarkEnd w:id="2095"/>
      <w:bookmarkEnd w:id="2096"/>
    </w:p>
    <w:p w14:paraId="176A66FD" w14:textId="77777777" w:rsidR="00623B86" w:rsidRDefault="00623B86" w:rsidP="00623B86">
      <w:pPr>
        <w:pStyle w:val="Heading5"/>
      </w:pPr>
      <w:bookmarkStart w:id="2097" w:name="_Toc35856808"/>
      <w:bookmarkStart w:id="2098" w:name="_Toc44001688"/>
      <w:bookmarkStart w:id="2099" w:name="_Toc51581255"/>
      <w:bookmarkStart w:id="2100" w:name="_Toc52356518"/>
      <w:bookmarkStart w:id="2101" w:name="_Toc55228088"/>
      <w:bookmarkStart w:id="2102" w:name="_Toc138323652"/>
      <w:bookmarkStart w:id="2103" w:name="_Toc219487412"/>
      <w:r>
        <w:t>12.4.2</w:t>
      </w:r>
      <w:r w:rsidRPr="00215D3C">
        <w:t>.</w:t>
      </w:r>
      <w:r>
        <w:t>2</w:t>
      </w:r>
      <w:r w:rsidRPr="00215D3C">
        <w:t>.1</w:t>
      </w:r>
      <w:r w:rsidRPr="00215D3C">
        <w:tab/>
        <w:t>Introduction</w:t>
      </w:r>
      <w:bookmarkEnd w:id="2097"/>
      <w:bookmarkEnd w:id="2098"/>
      <w:bookmarkEnd w:id="2099"/>
      <w:bookmarkEnd w:id="2100"/>
      <w:bookmarkEnd w:id="2101"/>
      <w:bookmarkEnd w:id="2102"/>
      <w:bookmarkEnd w:id="2103"/>
    </w:p>
    <w:p w14:paraId="67FDAC82" w14:textId="77777777" w:rsidR="00623B86" w:rsidRPr="000E2A8D" w:rsidRDefault="00623B86" w:rsidP="00EB7734">
      <w:pPr>
        <w:pStyle w:val="H6"/>
      </w:pPr>
      <w:bookmarkStart w:id="2104" w:name="_Toc35856809"/>
      <w:bookmarkStart w:id="2105" w:name="_Toc44001689"/>
      <w:bookmarkStart w:id="2106" w:name="_Toc51581256"/>
      <w:bookmarkStart w:id="2107" w:name="_Toc52356519"/>
      <w:bookmarkStart w:id="2108" w:name="_Toc55228089"/>
      <w:bookmarkStart w:id="2109" w:name="_Toc138323653"/>
      <w:r>
        <w:t>12.4.</w:t>
      </w:r>
      <w:r w:rsidRPr="000E2A8D">
        <w:t>2.2.1.1</w:t>
      </w:r>
      <w:r w:rsidRPr="000E2A8D">
        <w:tab/>
        <w:t>General</w:t>
      </w:r>
      <w:bookmarkEnd w:id="2104"/>
      <w:bookmarkEnd w:id="2105"/>
      <w:bookmarkEnd w:id="2106"/>
      <w:bookmarkEnd w:id="2107"/>
      <w:bookmarkEnd w:id="2108"/>
      <w:bookmarkEnd w:id="2109"/>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6F493A">
        <w:trPr>
          <w:jc w:val="center"/>
        </w:trPr>
        <w:tc>
          <w:tcPr>
            <w:tcW w:w="2212" w:type="pct"/>
            <w:shd w:val="clear" w:color="auto" w:fill="BFBFBF"/>
          </w:tcPr>
          <w:p w14:paraId="24189F94" w14:textId="77777777" w:rsidR="00623B86" w:rsidRPr="00215D3C" w:rsidRDefault="00623B86" w:rsidP="006F493A">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6F493A">
        <w:trPr>
          <w:jc w:val="center"/>
        </w:trPr>
        <w:tc>
          <w:tcPr>
            <w:tcW w:w="2212" w:type="pct"/>
          </w:tcPr>
          <w:p w14:paraId="5D0B8CA7" w14:textId="77777777" w:rsidR="00623B86" w:rsidRPr="001D11CC" w:rsidRDefault="00623B86" w:rsidP="006F493A">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6F493A">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EB7734">
      <w:pPr>
        <w:pStyle w:val="H6"/>
      </w:pPr>
      <w:bookmarkStart w:id="2110" w:name="_Toc35856810"/>
      <w:bookmarkStart w:id="2111" w:name="_Toc44001690"/>
      <w:bookmarkStart w:id="2112" w:name="_Toc51581257"/>
      <w:bookmarkStart w:id="2113" w:name="_Toc52356520"/>
      <w:bookmarkStart w:id="2114" w:name="_Toc55228090"/>
      <w:bookmarkStart w:id="2115" w:name="_Toc138323654"/>
      <w:r>
        <w:t>12.4.2.2.1.2</w:t>
      </w:r>
      <w:r>
        <w:tab/>
        <w:t>Notification parameter mapping principles</w:t>
      </w:r>
      <w:bookmarkEnd w:id="2110"/>
      <w:bookmarkEnd w:id="2111"/>
      <w:bookmarkEnd w:id="2112"/>
      <w:bookmarkEnd w:id="2113"/>
      <w:bookmarkEnd w:id="2114"/>
      <w:bookmarkEnd w:id="2115"/>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16" w:name="_Toc35856811"/>
      <w:bookmarkStart w:id="2117" w:name="_Toc44001691"/>
      <w:bookmarkStart w:id="2118" w:name="_Toc51581258"/>
      <w:bookmarkStart w:id="2119" w:name="_Toc52356521"/>
      <w:bookmarkStart w:id="2120" w:name="_Toc55228091"/>
      <w:bookmarkStart w:id="2121" w:name="_Toc138323655"/>
      <w:bookmarkStart w:id="2122" w:name="_Toc219487413"/>
      <w:r>
        <w:t>12.4.2.2.2</w:t>
      </w:r>
      <w:r w:rsidRPr="00215D3C">
        <w:tab/>
        <w:t>Notification notify</w:t>
      </w:r>
      <w:r>
        <w:t>Heartbeat</w:t>
      </w:r>
      <w:bookmarkEnd w:id="2116"/>
      <w:bookmarkEnd w:id="2117"/>
      <w:bookmarkEnd w:id="2118"/>
      <w:bookmarkEnd w:id="2119"/>
      <w:bookmarkEnd w:id="2120"/>
      <w:bookmarkEnd w:id="2121"/>
      <w:bookmarkEnd w:id="2122"/>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23" w:name="_Toc44001692"/>
      <w:bookmarkStart w:id="2124" w:name="_Toc51581259"/>
      <w:bookmarkStart w:id="2125" w:name="_Toc52356522"/>
      <w:bookmarkStart w:id="2126" w:name="_Toc55228092"/>
      <w:bookmarkStart w:id="2127" w:name="_Toc138323656"/>
      <w:bookmarkStart w:id="2128" w:name="_Toc219487414"/>
      <w:r>
        <w:rPr>
          <w:lang w:eastAsia="de-DE"/>
        </w:rPr>
        <w:lastRenderedPageBreak/>
        <w:t>12.5</w:t>
      </w:r>
      <w:r>
        <w:rPr>
          <w:lang w:eastAsia="de-DE"/>
        </w:rPr>
        <w:tab/>
        <w:t>Streaming data reporting service</w:t>
      </w:r>
      <w:bookmarkEnd w:id="2123"/>
      <w:bookmarkEnd w:id="2124"/>
      <w:bookmarkEnd w:id="2125"/>
      <w:bookmarkEnd w:id="2126"/>
      <w:bookmarkEnd w:id="2127"/>
      <w:bookmarkEnd w:id="2128"/>
    </w:p>
    <w:p w14:paraId="5A426107" w14:textId="77777777" w:rsidR="00623B86" w:rsidRDefault="00623B86" w:rsidP="00623B86">
      <w:pPr>
        <w:pStyle w:val="Heading3"/>
        <w:rPr>
          <w:lang w:eastAsia="de-DE"/>
        </w:rPr>
      </w:pPr>
      <w:bookmarkStart w:id="2129" w:name="_Toc44001693"/>
      <w:bookmarkStart w:id="2130" w:name="_Toc51581260"/>
      <w:bookmarkStart w:id="2131" w:name="_Toc52356523"/>
      <w:bookmarkStart w:id="2132" w:name="_Toc55228093"/>
      <w:bookmarkStart w:id="2133" w:name="_Toc138323657"/>
      <w:bookmarkStart w:id="2134" w:name="_Toc219487415"/>
      <w:r>
        <w:rPr>
          <w:lang w:eastAsia="de-DE"/>
        </w:rPr>
        <w:t>12.5.1</w:t>
      </w:r>
      <w:r>
        <w:rPr>
          <w:lang w:eastAsia="de-DE"/>
        </w:rPr>
        <w:tab/>
        <w:t>RESTful HTTP-based solution set</w:t>
      </w:r>
      <w:bookmarkEnd w:id="2129"/>
      <w:bookmarkEnd w:id="2130"/>
      <w:bookmarkEnd w:id="2131"/>
      <w:bookmarkEnd w:id="2132"/>
      <w:bookmarkEnd w:id="2133"/>
      <w:bookmarkEnd w:id="2134"/>
    </w:p>
    <w:p w14:paraId="3F913331" w14:textId="77777777" w:rsidR="00623B86" w:rsidRDefault="00623B86" w:rsidP="00623B86">
      <w:pPr>
        <w:pStyle w:val="Heading4"/>
        <w:rPr>
          <w:lang w:eastAsia="de-DE"/>
        </w:rPr>
      </w:pPr>
      <w:bookmarkStart w:id="2135" w:name="_Toc44001694"/>
      <w:bookmarkStart w:id="2136" w:name="_Toc51581261"/>
      <w:bookmarkStart w:id="2137" w:name="_Toc52356524"/>
      <w:bookmarkStart w:id="2138" w:name="_Toc55228094"/>
      <w:bookmarkStart w:id="2139" w:name="_Toc138323658"/>
      <w:bookmarkStart w:id="2140" w:name="_Toc219487416"/>
      <w:r>
        <w:rPr>
          <w:lang w:eastAsia="de-DE"/>
        </w:rPr>
        <w:t>12.5.1.1</w:t>
      </w:r>
      <w:r>
        <w:rPr>
          <w:lang w:eastAsia="de-DE"/>
        </w:rPr>
        <w:tab/>
        <w:t>Mapping of operations</w:t>
      </w:r>
      <w:bookmarkEnd w:id="2135"/>
      <w:bookmarkEnd w:id="2136"/>
      <w:bookmarkEnd w:id="2137"/>
      <w:bookmarkEnd w:id="2138"/>
      <w:bookmarkEnd w:id="2139"/>
      <w:bookmarkEnd w:id="2140"/>
    </w:p>
    <w:p w14:paraId="4065BCFC" w14:textId="77777777" w:rsidR="00623B86" w:rsidRDefault="00623B86" w:rsidP="00623B86">
      <w:pPr>
        <w:pStyle w:val="Heading5"/>
        <w:rPr>
          <w:lang w:eastAsia="de-DE"/>
        </w:rPr>
      </w:pPr>
      <w:bookmarkStart w:id="2141" w:name="_Toc44001695"/>
      <w:bookmarkStart w:id="2142" w:name="_Toc51581262"/>
      <w:bookmarkStart w:id="2143" w:name="_Toc52356525"/>
      <w:bookmarkStart w:id="2144" w:name="_Toc55228095"/>
      <w:bookmarkStart w:id="2145" w:name="_Toc138323659"/>
      <w:bookmarkStart w:id="2146" w:name="_Toc219487417"/>
      <w:r>
        <w:rPr>
          <w:lang w:eastAsia="de-DE"/>
        </w:rPr>
        <w:t>12.5.1.1.1</w:t>
      </w:r>
      <w:r>
        <w:rPr>
          <w:lang w:eastAsia="de-DE"/>
        </w:rPr>
        <w:tab/>
        <w:t>Introduction</w:t>
      </w:r>
      <w:bookmarkEnd w:id="2141"/>
      <w:bookmarkEnd w:id="2142"/>
      <w:bookmarkEnd w:id="2143"/>
      <w:bookmarkEnd w:id="2144"/>
      <w:bookmarkEnd w:id="2145"/>
      <w:bookmarkEnd w:id="2146"/>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6F493A">
        <w:tc>
          <w:tcPr>
            <w:tcW w:w="1687" w:type="pct"/>
            <w:shd w:val="clear" w:color="auto" w:fill="BFBFBF"/>
          </w:tcPr>
          <w:p w14:paraId="2EE02291" w14:textId="77777777" w:rsidR="00623B86" w:rsidRPr="00151328" w:rsidRDefault="00623B86" w:rsidP="006F493A">
            <w:pPr>
              <w:keepNext/>
              <w:keepLines/>
              <w:spacing w:after="0"/>
              <w:jc w:val="center"/>
              <w:rPr>
                <w:rFonts w:ascii="Arial" w:hAnsi="Arial"/>
                <w:b/>
                <w:sz w:val="18"/>
                <w:lang w:eastAsia="zh-CN"/>
              </w:rPr>
            </w:pPr>
            <w:bookmarkStart w:id="2147"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6F493A">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6F493A">
        <w:tc>
          <w:tcPr>
            <w:tcW w:w="1687" w:type="pct"/>
            <w:vMerge w:val="restart"/>
          </w:tcPr>
          <w:p w14:paraId="6120029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6F493A">
            <w:pPr>
              <w:pStyle w:val="TAL"/>
              <w:rPr>
                <w:lang w:eastAsia="zh-CN"/>
              </w:rPr>
            </w:pPr>
            <w:r>
              <w:rPr>
                <w:lang w:eastAsia="zh-CN"/>
              </w:rPr>
              <w:t>HTTP POST (see NOTE)</w:t>
            </w:r>
          </w:p>
        </w:tc>
        <w:tc>
          <w:tcPr>
            <w:tcW w:w="2071" w:type="pct"/>
          </w:tcPr>
          <w:p w14:paraId="09CB5CC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6F493A">
        <w:tc>
          <w:tcPr>
            <w:tcW w:w="1687" w:type="pct"/>
            <w:vMerge/>
          </w:tcPr>
          <w:p w14:paraId="7AD603C8"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7F5C08D0" w14:textId="77777777" w:rsidR="00623B86" w:rsidRDefault="00623B86" w:rsidP="006F493A">
            <w:pPr>
              <w:pStyle w:val="TAL"/>
              <w:rPr>
                <w:lang w:eastAsia="zh-CN"/>
              </w:rPr>
            </w:pPr>
            <w:r>
              <w:rPr>
                <w:lang w:eastAsia="zh-CN"/>
              </w:rPr>
              <w:t>HTTP GET (Upgrade, see NOTE)</w:t>
            </w:r>
          </w:p>
        </w:tc>
        <w:tc>
          <w:tcPr>
            <w:tcW w:w="2071" w:type="pct"/>
          </w:tcPr>
          <w:p w14:paraId="08CB08D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6F493A">
        <w:trPr>
          <w:trHeight w:val="424"/>
        </w:trPr>
        <w:tc>
          <w:tcPr>
            <w:tcW w:w="1687" w:type="pct"/>
          </w:tcPr>
          <w:p w14:paraId="30E26AB7"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6F493A">
        <w:tc>
          <w:tcPr>
            <w:tcW w:w="1687" w:type="pct"/>
          </w:tcPr>
          <w:p w14:paraId="05BDF3F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6F493A">
        <w:tc>
          <w:tcPr>
            <w:tcW w:w="1687" w:type="pct"/>
          </w:tcPr>
          <w:p w14:paraId="238C0F4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6F493A">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6F493A">
        <w:tc>
          <w:tcPr>
            <w:tcW w:w="1687" w:type="pct"/>
          </w:tcPr>
          <w:p w14:paraId="51804FB2"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6F493A">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6F493A">
        <w:tc>
          <w:tcPr>
            <w:tcW w:w="1687" w:type="pct"/>
            <w:vMerge w:val="restart"/>
          </w:tcPr>
          <w:p w14:paraId="2DE55926"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6F493A">
            <w:pPr>
              <w:pStyle w:val="TAL"/>
              <w:rPr>
                <w:lang w:eastAsia="zh-CN"/>
              </w:rPr>
            </w:pPr>
            <w:r>
              <w:rPr>
                <w:lang w:eastAsia="zh-CN"/>
              </w:rPr>
              <w:t>HTTP GET</w:t>
            </w:r>
          </w:p>
        </w:tc>
        <w:tc>
          <w:tcPr>
            <w:tcW w:w="2071" w:type="pct"/>
          </w:tcPr>
          <w:p w14:paraId="720745B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6F493A">
        <w:tc>
          <w:tcPr>
            <w:tcW w:w="1687" w:type="pct"/>
            <w:vMerge/>
          </w:tcPr>
          <w:p w14:paraId="1D9007BE"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3985B8B3" w14:textId="77777777" w:rsidR="00623B86" w:rsidRDefault="00623B86" w:rsidP="006F493A">
            <w:pPr>
              <w:pStyle w:val="TAL"/>
              <w:rPr>
                <w:lang w:eastAsia="zh-CN"/>
              </w:rPr>
            </w:pPr>
            <w:r>
              <w:rPr>
                <w:lang w:eastAsia="zh-CN"/>
              </w:rPr>
              <w:t>HTTP GET</w:t>
            </w:r>
          </w:p>
        </w:tc>
        <w:tc>
          <w:tcPr>
            <w:tcW w:w="2071" w:type="pct"/>
          </w:tcPr>
          <w:p w14:paraId="5A0B79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6F493A">
        <w:tc>
          <w:tcPr>
            <w:tcW w:w="1687" w:type="pct"/>
          </w:tcPr>
          <w:p w14:paraId="7D611419"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6F493A">
            <w:pPr>
              <w:pStyle w:val="TAL"/>
              <w:rPr>
                <w:lang w:eastAsia="zh-CN"/>
              </w:rPr>
            </w:pPr>
            <w:r>
              <w:rPr>
                <w:lang w:eastAsia="zh-CN"/>
              </w:rPr>
              <w:t>HTTP GET</w:t>
            </w:r>
          </w:p>
        </w:tc>
        <w:tc>
          <w:tcPr>
            <w:tcW w:w="2071" w:type="pct"/>
          </w:tcPr>
          <w:p w14:paraId="75C5F65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6F493A">
        <w:tc>
          <w:tcPr>
            <w:tcW w:w="1687" w:type="pct"/>
          </w:tcPr>
          <w:p w14:paraId="703815ED" w14:textId="77777777" w:rsidR="00623B86" w:rsidRDefault="00623B86" w:rsidP="006F493A">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6F493A">
            <w:pPr>
              <w:pStyle w:val="TAL"/>
              <w:rPr>
                <w:lang w:eastAsia="zh-CN"/>
              </w:rPr>
            </w:pPr>
            <w:r>
              <w:rPr>
                <w:lang w:eastAsia="zh-CN"/>
              </w:rPr>
              <w:t>HTTP GET</w:t>
            </w:r>
          </w:p>
        </w:tc>
        <w:tc>
          <w:tcPr>
            <w:tcW w:w="2071" w:type="pct"/>
          </w:tcPr>
          <w:p w14:paraId="5D33143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6F493A">
        <w:tc>
          <w:tcPr>
            <w:tcW w:w="5000" w:type="pct"/>
            <w:gridSpan w:val="4"/>
          </w:tcPr>
          <w:p w14:paraId="1C7E425D" w14:textId="77777777" w:rsidR="00623B86" w:rsidRPr="00151328" w:rsidRDefault="00623B86" w:rsidP="006F493A">
            <w:pPr>
              <w:keepNext/>
              <w:keepLines/>
              <w:spacing w:after="0"/>
              <w:ind w:left="470" w:hanging="450"/>
              <w:rPr>
                <w:rFonts w:ascii="Arial" w:hAnsi="Arial"/>
                <w:sz w:val="18"/>
                <w:szCs w:val="18"/>
                <w:lang w:eastAsia="zh-CN"/>
              </w:rPr>
            </w:pPr>
            <w:bookmarkStart w:id="2148"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47"/>
      <w:bookmarkEnd w:id="2148"/>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9" w:name="_Toc44001696"/>
      <w:bookmarkStart w:id="2150" w:name="_Toc51581263"/>
      <w:bookmarkStart w:id="2151" w:name="_Toc52356526"/>
      <w:bookmarkStart w:id="2152" w:name="_Toc55228096"/>
      <w:bookmarkStart w:id="2153" w:name="_Toc138323660"/>
      <w:bookmarkStart w:id="2154" w:name="_Toc219487418"/>
      <w:r>
        <w:rPr>
          <w:lang w:eastAsia="de-DE"/>
        </w:rPr>
        <w:t>12.5.1.1.2</w:t>
      </w:r>
      <w:r>
        <w:rPr>
          <w:lang w:eastAsia="de-DE"/>
        </w:rPr>
        <w:tab/>
        <w:t>Operation "establishStreamingConnection"</w:t>
      </w:r>
      <w:bookmarkEnd w:id="2149"/>
      <w:bookmarkEnd w:id="2150"/>
      <w:bookmarkEnd w:id="2151"/>
      <w:bookmarkEnd w:id="2152"/>
      <w:bookmarkEnd w:id="2153"/>
      <w:bookmarkEnd w:id="2154"/>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6F493A">
        <w:tc>
          <w:tcPr>
            <w:tcW w:w="1097" w:type="pct"/>
            <w:shd w:val="clear" w:color="auto" w:fill="BFBFBF"/>
          </w:tcPr>
          <w:p w14:paraId="666A5089" w14:textId="77777777" w:rsidR="00623B86" w:rsidRPr="00151328" w:rsidRDefault="00623B86" w:rsidP="006F493A">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6F493A">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6F493A">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6F493A">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6F493A">
            <w:pPr>
              <w:pStyle w:val="TAH"/>
              <w:rPr>
                <w:lang w:eastAsia="zh-CN"/>
              </w:rPr>
            </w:pPr>
            <w:r w:rsidRPr="0028530E">
              <w:rPr>
                <w:lang w:eastAsia="zh-CN"/>
              </w:rPr>
              <w:t>S</w:t>
            </w:r>
          </w:p>
        </w:tc>
      </w:tr>
      <w:tr w:rsidR="00623B86" w:rsidRPr="00952978" w14:paraId="2A8170E4" w14:textId="77777777" w:rsidTr="006F493A">
        <w:tc>
          <w:tcPr>
            <w:tcW w:w="1097" w:type="pct"/>
          </w:tcPr>
          <w:p w14:paraId="0C2C8EB2" w14:textId="77777777" w:rsidR="00623B86" w:rsidRPr="001D11CC" w:rsidRDefault="00623B86" w:rsidP="006F493A">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6F493A">
            <w:pPr>
              <w:pStyle w:val="TAL"/>
            </w:pPr>
            <w:r>
              <w:t>request body</w:t>
            </w:r>
          </w:p>
        </w:tc>
        <w:tc>
          <w:tcPr>
            <w:tcW w:w="1033" w:type="pct"/>
          </w:tcPr>
          <w:p w14:paraId="3640B6F3" w14:textId="77777777" w:rsidR="00623B86" w:rsidRPr="00952978" w:rsidRDefault="00623B86" w:rsidP="006F493A">
            <w:pPr>
              <w:pStyle w:val="TAL"/>
            </w:pPr>
            <w:r>
              <w:t>producerId</w:t>
            </w:r>
          </w:p>
        </w:tc>
        <w:tc>
          <w:tcPr>
            <w:tcW w:w="1255" w:type="pct"/>
          </w:tcPr>
          <w:p w14:paraId="6BB75AFF" w14:textId="77777777" w:rsidR="00623B86" w:rsidRPr="00952978" w:rsidRDefault="00623B86" w:rsidP="006F493A">
            <w:pPr>
              <w:pStyle w:val="TAL"/>
            </w:pPr>
            <w:r>
              <w:t>String</w:t>
            </w:r>
          </w:p>
        </w:tc>
        <w:tc>
          <w:tcPr>
            <w:tcW w:w="499" w:type="pct"/>
          </w:tcPr>
          <w:p w14:paraId="742AD6DA" w14:textId="77777777" w:rsidR="00623B86" w:rsidRPr="00952978" w:rsidRDefault="00623B86" w:rsidP="006F493A">
            <w:pPr>
              <w:pStyle w:val="TAL"/>
              <w:jc w:val="center"/>
            </w:pPr>
            <w:r>
              <w:t>M</w:t>
            </w:r>
          </w:p>
        </w:tc>
      </w:tr>
      <w:tr w:rsidR="00623B86" w:rsidRPr="00151328" w14:paraId="4CDEEF73" w14:textId="77777777" w:rsidTr="006F493A">
        <w:tc>
          <w:tcPr>
            <w:tcW w:w="1097" w:type="pct"/>
          </w:tcPr>
          <w:p w14:paraId="42D4B2DE" w14:textId="77777777" w:rsidR="00623B86" w:rsidRPr="001D11CC" w:rsidRDefault="00623B86" w:rsidP="006F493A">
            <w:pPr>
              <w:pStyle w:val="TAL"/>
              <w:rPr>
                <w:rFonts w:cs="Arial"/>
              </w:rPr>
            </w:pPr>
            <w:r w:rsidRPr="001D11CC">
              <w:rPr>
                <w:rFonts w:cs="Arial"/>
              </w:rPr>
              <w:t>streamInfoList</w:t>
            </w:r>
          </w:p>
        </w:tc>
        <w:tc>
          <w:tcPr>
            <w:tcW w:w="1117" w:type="pct"/>
          </w:tcPr>
          <w:p w14:paraId="74DED8E5" w14:textId="77777777" w:rsidR="00623B86" w:rsidRPr="00151328" w:rsidRDefault="00623B86" w:rsidP="006F493A">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6F493A">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6F493A">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6F493A">
        <w:tc>
          <w:tcPr>
            <w:tcW w:w="1097" w:type="pct"/>
            <w:shd w:val="clear" w:color="auto" w:fill="BFBFBF"/>
          </w:tcPr>
          <w:p w14:paraId="726463B9" w14:textId="77777777" w:rsidR="00623B86" w:rsidRPr="00151328" w:rsidRDefault="00623B86" w:rsidP="006F493A">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6F493A">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6F493A">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6F493A">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6F493A">
            <w:pPr>
              <w:pStyle w:val="TAH"/>
              <w:rPr>
                <w:lang w:eastAsia="zh-CN"/>
              </w:rPr>
            </w:pPr>
            <w:r w:rsidRPr="0028530E">
              <w:rPr>
                <w:lang w:eastAsia="zh-CN"/>
              </w:rPr>
              <w:t>S</w:t>
            </w:r>
          </w:p>
        </w:tc>
      </w:tr>
      <w:tr w:rsidR="00623B86" w:rsidRPr="00151328" w14:paraId="6B975532" w14:textId="77777777" w:rsidTr="006F493A">
        <w:tc>
          <w:tcPr>
            <w:tcW w:w="1097" w:type="pct"/>
          </w:tcPr>
          <w:p w14:paraId="028316F1"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6F493A">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6F493A">
        <w:tc>
          <w:tcPr>
            <w:tcW w:w="1097" w:type="pct"/>
          </w:tcPr>
          <w:p w14:paraId="27AC510F"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Pr="00EB7734" w:rsidRDefault="00623B86" w:rsidP="00EB7734"/>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6F493A">
        <w:tc>
          <w:tcPr>
            <w:tcW w:w="1097" w:type="pct"/>
            <w:shd w:val="clear" w:color="auto" w:fill="BFBFBF"/>
          </w:tcPr>
          <w:p w14:paraId="059EF75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6F493A">
        <w:tc>
          <w:tcPr>
            <w:tcW w:w="1097" w:type="pct"/>
          </w:tcPr>
          <w:p w14:paraId="6C18F813"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6F493A">
        <w:trPr>
          <w:trHeight w:val="462"/>
        </w:trPr>
        <w:tc>
          <w:tcPr>
            <w:tcW w:w="1097" w:type="pct"/>
          </w:tcPr>
          <w:p w14:paraId="59F91A26" w14:textId="77777777" w:rsidR="00623B86" w:rsidRPr="001D11CC" w:rsidRDefault="00623B86" w:rsidP="006F493A">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6F493A">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6F493A">
        <w:tc>
          <w:tcPr>
            <w:tcW w:w="1097" w:type="pct"/>
          </w:tcPr>
          <w:p w14:paraId="47DB5D4E"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45975C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6F493A">
        <w:tc>
          <w:tcPr>
            <w:tcW w:w="1097" w:type="pct"/>
          </w:tcPr>
          <w:p w14:paraId="250CF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7E194BB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6F493A">
        <w:trPr>
          <w:trHeight w:val="147"/>
        </w:trPr>
        <w:tc>
          <w:tcPr>
            <w:tcW w:w="1097" w:type="pct"/>
          </w:tcPr>
          <w:p w14:paraId="46B9C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60C0F87E"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6F493A">
        <w:tc>
          <w:tcPr>
            <w:tcW w:w="1097" w:type="pct"/>
          </w:tcPr>
          <w:p w14:paraId="1C65D72D"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09FC9512"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6F493A">
        <w:trPr>
          <w:trHeight w:val="189"/>
        </w:trPr>
        <w:tc>
          <w:tcPr>
            <w:tcW w:w="1097" w:type="pct"/>
          </w:tcPr>
          <w:p w14:paraId="79F0080D"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6F493A">
        <w:tc>
          <w:tcPr>
            <w:tcW w:w="5000" w:type="pct"/>
            <w:gridSpan w:val="5"/>
          </w:tcPr>
          <w:p w14:paraId="46F9FAC1" w14:textId="77777777" w:rsidR="00623B86" w:rsidRPr="009C73C3" w:rsidRDefault="00623B86" w:rsidP="009C73C3">
            <w:pPr>
              <w:pStyle w:val="TAN"/>
            </w:pPr>
            <w:r w:rsidRPr="009C73C3">
              <w:t>NOTE 1: The HTTP version shall be not earlier than HTTP/1.1.</w:t>
            </w:r>
          </w:p>
          <w:p w14:paraId="7F15A5E3"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Pr="009C73C3" w:rsidRDefault="00623B86" w:rsidP="009C73C3">
            <w:pPr>
              <w:pStyle w:val="TAN"/>
            </w:pPr>
            <w:r w:rsidRPr="009C73C3">
              <w:t>NOTE 4: Other SS parameters (not listed in this table) independent from the Stage 2 may be used, according to the WebSocket protocol (see IETF RFC 6455 [40]).</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6F493A">
        <w:tc>
          <w:tcPr>
            <w:tcW w:w="1097" w:type="pct"/>
            <w:shd w:val="clear" w:color="auto" w:fill="BFBFBF"/>
          </w:tcPr>
          <w:p w14:paraId="72890C01" w14:textId="77777777" w:rsidR="00623B86" w:rsidRPr="00151328" w:rsidRDefault="00623B86" w:rsidP="006F493A">
            <w:pPr>
              <w:keepNext/>
              <w:keepLines/>
              <w:spacing w:after="0"/>
              <w:jc w:val="center"/>
              <w:rPr>
                <w:rFonts w:ascii="Arial" w:hAnsi="Arial"/>
                <w:b/>
                <w:sz w:val="18"/>
                <w:lang w:eastAsia="zh-CN"/>
              </w:rPr>
            </w:pPr>
            <w:bookmarkStart w:id="2155"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6F493A">
        <w:tc>
          <w:tcPr>
            <w:tcW w:w="1097" w:type="pct"/>
          </w:tcPr>
          <w:p w14:paraId="25B07D36"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6F493A">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6F493A">
        <w:trPr>
          <w:trHeight w:val="189"/>
        </w:trPr>
        <w:tc>
          <w:tcPr>
            <w:tcW w:w="1097" w:type="pct"/>
            <w:vMerge w:val="restart"/>
          </w:tcPr>
          <w:p w14:paraId="2764046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6F493A">
        <w:trPr>
          <w:trHeight w:val="189"/>
        </w:trPr>
        <w:tc>
          <w:tcPr>
            <w:tcW w:w="1097" w:type="pct"/>
            <w:vMerge/>
          </w:tcPr>
          <w:p w14:paraId="703DA623" w14:textId="77777777" w:rsidR="00623B86" w:rsidRPr="001D11CC" w:rsidRDefault="00623B86" w:rsidP="006F493A">
            <w:pPr>
              <w:pStyle w:val="TAL"/>
              <w:rPr>
                <w:rFonts w:eastAsia="Arial Unicode MS" w:cs="Arial"/>
                <w:color w:val="000000"/>
                <w:lang w:eastAsia="zh-CN"/>
              </w:rPr>
            </w:pPr>
          </w:p>
        </w:tc>
        <w:tc>
          <w:tcPr>
            <w:tcW w:w="1218" w:type="pct"/>
          </w:tcPr>
          <w:p w14:paraId="081B72FF" w14:textId="77777777" w:rsidR="00623B86" w:rsidRPr="004F18B8"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2E517FF2" w14:textId="77777777" w:rsidTr="006F493A">
        <w:trPr>
          <w:trHeight w:val="189"/>
        </w:trPr>
        <w:tc>
          <w:tcPr>
            <w:tcW w:w="1097" w:type="pct"/>
            <w:vMerge/>
          </w:tcPr>
          <w:p w14:paraId="397E684E" w14:textId="77777777" w:rsidR="00623B86" w:rsidRPr="001D11CC" w:rsidRDefault="00623B86" w:rsidP="006F493A">
            <w:pPr>
              <w:pStyle w:val="TAL"/>
              <w:rPr>
                <w:rFonts w:eastAsia="Arial Unicode MS" w:cs="Arial"/>
                <w:color w:val="000000"/>
                <w:lang w:eastAsia="zh-CN"/>
              </w:rPr>
            </w:pPr>
          </w:p>
        </w:tc>
        <w:tc>
          <w:tcPr>
            <w:tcW w:w="1218" w:type="pct"/>
          </w:tcPr>
          <w:p w14:paraId="417448BC" w14:textId="77777777" w:rsidR="00623B86" w:rsidRPr="004F18B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49CEC764" w14:textId="77777777" w:rsidTr="006F493A">
        <w:trPr>
          <w:trHeight w:val="189"/>
        </w:trPr>
        <w:tc>
          <w:tcPr>
            <w:tcW w:w="1097" w:type="pct"/>
          </w:tcPr>
          <w:p w14:paraId="07A62675" w14:textId="77777777" w:rsidR="00623B86" w:rsidRPr="001D11CC" w:rsidRDefault="00623B86" w:rsidP="006F493A">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6F493A">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6F493A">
        <w:trPr>
          <w:trHeight w:val="189"/>
        </w:trPr>
        <w:tc>
          <w:tcPr>
            <w:tcW w:w="1097" w:type="pct"/>
          </w:tcPr>
          <w:p w14:paraId="1CC41EC6"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2ADD446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6F493A">
        <w:trPr>
          <w:trHeight w:val="189"/>
        </w:trPr>
        <w:tc>
          <w:tcPr>
            <w:tcW w:w="1097" w:type="pct"/>
          </w:tcPr>
          <w:p w14:paraId="72AC30A6" w14:textId="77777777" w:rsidR="00623B86" w:rsidRPr="001D11CC" w:rsidRDefault="00623B86" w:rsidP="006F493A">
            <w:pPr>
              <w:pStyle w:val="TAL"/>
              <w:rPr>
                <w:rFonts w:cs="Arial"/>
                <w:color w:val="000000"/>
              </w:rPr>
            </w:pPr>
          </w:p>
        </w:tc>
        <w:tc>
          <w:tcPr>
            <w:tcW w:w="1218" w:type="pct"/>
          </w:tcPr>
          <w:p w14:paraId="52D34D36"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6F493A">
        <w:trPr>
          <w:trHeight w:val="189"/>
        </w:trPr>
        <w:tc>
          <w:tcPr>
            <w:tcW w:w="1097" w:type="pct"/>
          </w:tcPr>
          <w:p w14:paraId="09864CD8"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6F493A">
        <w:tc>
          <w:tcPr>
            <w:tcW w:w="5000" w:type="pct"/>
            <w:gridSpan w:val="5"/>
          </w:tcPr>
          <w:p w14:paraId="27284401" w14:textId="77777777" w:rsidR="00623B86" w:rsidRPr="009C73C3" w:rsidRDefault="00623B86" w:rsidP="009C73C3">
            <w:pPr>
              <w:pStyle w:val="TAN"/>
            </w:pPr>
            <w:r w:rsidRPr="009C73C3">
              <w:t>NOTE 1: The HTTP version shall be not earlier than HTTP/1.1.</w:t>
            </w:r>
          </w:p>
          <w:p w14:paraId="4EC5A368"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9C73C3" w:rsidRDefault="00623B86" w:rsidP="009C73C3">
            <w:pPr>
              <w:pStyle w:val="TAN"/>
            </w:pPr>
            <w:r w:rsidRPr="009C73C3">
              <w:t>NOTE 3: Other SS parameters (not listed in this table) independent from the Stage 2 may be used, according to the WebSocket protocol (see IETF RFC 6455 [40]).</w:t>
            </w:r>
          </w:p>
        </w:tc>
      </w:tr>
      <w:bookmarkEnd w:id="2155"/>
    </w:tbl>
    <w:p w14:paraId="67D50A09" w14:textId="77777777" w:rsidR="00623B86" w:rsidRDefault="00623B86" w:rsidP="00623B86"/>
    <w:p w14:paraId="72EEF267" w14:textId="481770F7" w:rsidR="00623B86" w:rsidRDefault="00623B86" w:rsidP="00623B86">
      <w:pPr>
        <w:pStyle w:val="TH"/>
        <w:rPr>
          <w:noProof/>
        </w:rPr>
      </w:pPr>
      <w:r w:rsidRPr="006E1E2D">
        <w:rPr>
          <w:noProof/>
        </w:rPr>
        <w:lastRenderedPageBreak/>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56" w:name="_Toc44001697"/>
      <w:bookmarkStart w:id="2157" w:name="_Toc51581264"/>
      <w:bookmarkStart w:id="2158" w:name="_Toc52356527"/>
      <w:bookmarkStart w:id="2159" w:name="_Toc55228097"/>
      <w:bookmarkStart w:id="2160" w:name="_Toc138323661"/>
      <w:bookmarkStart w:id="2161" w:name="_Toc219487419"/>
      <w:r>
        <w:rPr>
          <w:lang w:eastAsia="de-DE"/>
        </w:rPr>
        <w:lastRenderedPageBreak/>
        <w:t>12.5.1.1.3</w:t>
      </w:r>
      <w:r>
        <w:rPr>
          <w:lang w:eastAsia="de-DE"/>
        </w:rPr>
        <w:tab/>
        <w:t>Operation "terminateStreamingConnection"</w:t>
      </w:r>
      <w:bookmarkEnd w:id="2156"/>
      <w:bookmarkEnd w:id="2157"/>
      <w:bookmarkEnd w:id="2158"/>
      <w:bookmarkEnd w:id="2159"/>
      <w:bookmarkEnd w:id="2160"/>
      <w:bookmarkEnd w:id="2161"/>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6F493A">
        <w:tc>
          <w:tcPr>
            <w:tcW w:w="1406" w:type="pct"/>
            <w:shd w:val="clear" w:color="auto" w:fill="BFBFBF"/>
          </w:tcPr>
          <w:p w14:paraId="1E4D7C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6F493A">
        <w:trPr>
          <w:trHeight w:val="50"/>
        </w:trPr>
        <w:tc>
          <w:tcPr>
            <w:tcW w:w="1406" w:type="pct"/>
          </w:tcPr>
          <w:p w14:paraId="183CF570"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6F493A">
        <w:trPr>
          <w:trHeight w:val="50"/>
        </w:trPr>
        <w:tc>
          <w:tcPr>
            <w:tcW w:w="1406" w:type="pct"/>
          </w:tcPr>
          <w:p w14:paraId="2EB17B5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69D52DBD"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6F493A">
        <w:tc>
          <w:tcPr>
            <w:tcW w:w="1406" w:type="pct"/>
            <w:shd w:val="clear" w:color="auto" w:fill="BFBFBF"/>
          </w:tcPr>
          <w:p w14:paraId="47A0EFF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6F493A">
        <w:trPr>
          <w:trHeight w:val="424"/>
        </w:trPr>
        <w:tc>
          <w:tcPr>
            <w:tcW w:w="1406" w:type="pct"/>
          </w:tcPr>
          <w:p w14:paraId="6171B27C"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62" w:name="_Toc44001698"/>
      <w:bookmarkStart w:id="2163" w:name="_Toc51581265"/>
      <w:bookmarkStart w:id="2164" w:name="_Toc52356528"/>
      <w:bookmarkStart w:id="2165" w:name="_Toc55228098"/>
      <w:bookmarkStart w:id="2166" w:name="_Toc138323662"/>
      <w:bookmarkStart w:id="2167" w:name="_Toc219487420"/>
      <w:r>
        <w:rPr>
          <w:lang w:eastAsia="de-DE"/>
        </w:rPr>
        <w:t>12.5.1.1.4</w:t>
      </w:r>
      <w:r>
        <w:rPr>
          <w:lang w:eastAsia="de-DE"/>
        </w:rPr>
        <w:tab/>
        <w:t>Operation "reportStreamData"</w:t>
      </w:r>
      <w:bookmarkEnd w:id="2162"/>
      <w:bookmarkEnd w:id="2163"/>
      <w:bookmarkEnd w:id="2164"/>
      <w:bookmarkEnd w:id="2165"/>
      <w:bookmarkEnd w:id="2166"/>
      <w:bookmarkEnd w:id="2167"/>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6F493A">
        <w:tc>
          <w:tcPr>
            <w:tcW w:w="1406" w:type="pct"/>
            <w:shd w:val="clear" w:color="auto" w:fill="BFBFBF"/>
          </w:tcPr>
          <w:p w14:paraId="432A8E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6F493A">
        <w:trPr>
          <w:trHeight w:val="50"/>
        </w:trPr>
        <w:tc>
          <w:tcPr>
            <w:tcW w:w="1406" w:type="pct"/>
          </w:tcPr>
          <w:p w14:paraId="3C235579" w14:textId="77777777" w:rsidR="00623B86" w:rsidRPr="001D11CC" w:rsidRDefault="00623B86" w:rsidP="006F493A">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6F493A">
        <w:trPr>
          <w:trHeight w:val="50"/>
        </w:trPr>
        <w:tc>
          <w:tcPr>
            <w:tcW w:w="1406" w:type="pct"/>
          </w:tcPr>
          <w:p w14:paraId="2809FEE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228470E2"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6F493A">
        <w:trPr>
          <w:trHeight w:val="50"/>
        </w:trPr>
        <w:tc>
          <w:tcPr>
            <w:tcW w:w="1406" w:type="pct"/>
          </w:tcPr>
          <w:p w14:paraId="5F9DF3AC" w14:textId="77777777" w:rsidR="00623B86" w:rsidRPr="001D11CC" w:rsidRDefault="00623B86" w:rsidP="006F493A">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6F493A">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6F493A">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6F493A">
        <w:tc>
          <w:tcPr>
            <w:tcW w:w="1406" w:type="pct"/>
            <w:shd w:val="clear" w:color="auto" w:fill="BFBFBF"/>
          </w:tcPr>
          <w:p w14:paraId="40B7D01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6F493A">
        <w:trPr>
          <w:trHeight w:val="424"/>
        </w:trPr>
        <w:tc>
          <w:tcPr>
            <w:tcW w:w="1406" w:type="pct"/>
          </w:tcPr>
          <w:p w14:paraId="683A7721"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6F493A">
        <w:trPr>
          <w:trHeight w:val="424"/>
        </w:trPr>
        <w:tc>
          <w:tcPr>
            <w:tcW w:w="5000" w:type="pct"/>
            <w:gridSpan w:val="5"/>
          </w:tcPr>
          <w:p w14:paraId="1570566E" w14:textId="77777777" w:rsidR="00623B86" w:rsidRPr="009C73C3" w:rsidRDefault="00623B86" w:rsidP="009C73C3">
            <w:pPr>
              <w:pStyle w:val="TAN"/>
            </w:pPr>
            <w:r w:rsidRPr="009C73C3">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56A6A20D" w14:textId="77777777" w:rsidR="00623B86" w:rsidRDefault="00623B86" w:rsidP="00623B86">
      <w:pPr>
        <w:pStyle w:val="Heading5"/>
        <w:rPr>
          <w:lang w:eastAsia="de-DE"/>
        </w:rPr>
      </w:pPr>
      <w:bookmarkStart w:id="2168" w:name="_Toc44001699"/>
      <w:bookmarkStart w:id="2169" w:name="_Toc51581266"/>
      <w:bookmarkStart w:id="2170" w:name="_Toc52356529"/>
      <w:bookmarkStart w:id="2171" w:name="_Toc55228099"/>
      <w:bookmarkStart w:id="2172" w:name="_Toc138323663"/>
      <w:bookmarkStart w:id="2173" w:name="_Toc219487421"/>
      <w:r>
        <w:rPr>
          <w:lang w:eastAsia="de-DE"/>
        </w:rPr>
        <w:t>12.5.1.1.5</w:t>
      </w:r>
      <w:r>
        <w:rPr>
          <w:lang w:eastAsia="de-DE"/>
        </w:rPr>
        <w:tab/>
        <w:t>Operation "addStream"</w:t>
      </w:r>
      <w:bookmarkEnd w:id="2168"/>
      <w:bookmarkEnd w:id="2169"/>
      <w:bookmarkEnd w:id="2170"/>
      <w:bookmarkEnd w:id="2171"/>
      <w:bookmarkEnd w:id="2172"/>
      <w:bookmarkEnd w:id="2173"/>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6F493A">
        <w:tc>
          <w:tcPr>
            <w:tcW w:w="1097" w:type="pct"/>
            <w:shd w:val="clear" w:color="auto" w:fill="BFBFBF"/>
          </w:tcPr>
          <w:p w14:paraId="4AB5BA05"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6F493A">
        <w:tc>
          <w:tcPr>
            <w:tcW w:w="1097" w:type="pct"/>
          </w:tcPr>
          <w:p w14:paraId="121DDCF4" w14:textId="77777777" w:rsidR="00623B86" w:rsidRPr="001D11CC" w:rsidRDefault="00623B86" w:rsidP="006F493A">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6F493A">
        <w:tc>
          <w:tcPr>
            <w:tcW w:w="1097" w:type="pct"/>
          </w:tcPr>
          <w:p w14:paraId="4462D9ED" w14:textId="77777777" w:rsidR="00623B86" w:rsidRPr="001D11CC" w:rsidRDefault="00623B86" w:rsidP="006F493A">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6F493A">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6F493A">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6F493A">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6F493A">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6F493A">
        <w:tc>
          <w:tcPr>
            <w:tcW w:w="1097" w:type="pct"/>
            <w:shd w:val="clear" w:color="auto" w:fill="BFBFBF"/>
          </w:tcPr>
          <w:p w14:paraId="6BF95B7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6F493A">
        <w:trPr>
          <w:trHeight w:val="282"/>
        </w:trPr>
        <w:tc>
          <w:tcPr>
            <w:tcW w:w="1097" w:type="pct"/>
          </w:tcPr>
          <w:p w14:paraId="233D4E83" w14:textId="77777777" w:rsidR="00623B86" w:rsidRPr="001D11CC" w:rsidRDefault="00623B86" w:rsidP="006F493A">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6F493A">
            <w:pPr>
              <w:pStyle w:val="TAL"/>
              <w:rPr>
                <w:szCs w:val="18"/>
                <w:lang w:eastAsia="zh-CN"/>
              </w:rPr>
            </w:pPr>
            <w:r w:rsidRPr="008B662C">
              <w:t>streamInfoList</w:t>
            </w:r>
          </w:p>
        </w:tc>
        <w:tc>
          <w:tcPr>
            <w:tcW w:w="1078" w:type="pct"/>
          </w:tcPr>
          <w:p w14:paraId="4FCD2204" w14:textId="77777777" w:rsidR="00623B86" w:rsidRPr="00151328" w:rsidRDefault="00623B86" w:rsidP="006F493A">
            <w:pPr>
              <w:pStyle w:val="TAL"/>
              <w:rPr>
                <w:szCs w:val="18"/>
                <w:lang w:eastAsia="zh-CN"/>
              </w:rPr>
            </w:pPr>
            <w:r w:rsidRPr="008B662C">
              <w:t>array(streamInfo-Type)</w:t>
            </w:r>
          </w:p>
        </w:tc>
        <w:tc>
          <w:tcPr>
            <w:tcW w:w="576" w:type="pct"/>
          </w:tcPr>
          <w:p w14:paraId="0B9EC641"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6F493A">
        <w:tc>
          <w:tcPr>
            <w:tcW w:w="1097" w:type="pct"/>
          </w:tcPr>
          <w:p w14:paraId="572E3A0A"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74" w:name="_Toc44001700"/>
      <w:bookmarkStart w:id="2175" w:name="_Toc51581267"/>
      <w:bookmarkStart w:id="2176" w:name="_Toc52356530"/>
      <w:bookmarkStart w:id="2177" w:name="_Toc55228100"/>
      <w:bookmarkStart w:id="2178" w:name="_Toc138323664"/>
      <w:bookmarkStart w:id="2179" w:name="_Toc219487422"/>
      <w:r>
        <w:rPr>
          <w:lang w:eastAsia="de-DE"/>
        </w:rPr>
        <w:t>12.5.1.1.6</w:t>
      </w:r>
      <w:r>
        <w:rPr>
          <w:lang w:eastAsia="de-DE"/>
        </w:rPr>
        <w:tab/>
        <w:t>Operation "deleteStream"</w:t>
      </w:r>
      <w:bookmarkEnd w:id="2174"/>
      <w:bookmarkEnd w:id="2175"/>
      <w:bookmarkEnd w:id="2176"/>
      <w:bookmarkEnd w:id="2177"/>
      <w:bookmarkEnd w:id="2178"/>
      <w:bookmarkEnd w:id="2179"/>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6F493A">
        <w:tc>
          <w:tcPr>
            <w:tcW w:w="959" w:type="pct"/>
            <w:shd w:val="clear" w:color="auto" w:fill="BFBFBF"/>
          </w:tcPr>
          <w:p w14:paraId="26E261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6F493A">
        <w:tc>
          <w:tcPr>
            <w:tcW w:w="959" w:type="pct"/>
          </w:tcPr>
          <w:p w14:paraId="554DB359"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6F493A">
        <w:tc>
          <w:tcPr>
            <w:tcW w:w="959" w:type="pct"/>
          </w:tcPr>
          <w:p w14:paraId="1E11BB72"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6F493A">
        <w:tc>
          <w:tcPr>
            <w:tcW w:w="959" w:type="pct"/>
            <w:shd w:val="clear" w:color="auto" w:fill="BFBFBF"/>
          </w:tcPr>
          <w:p w14:paraId="4E144D2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6F493A">
        <w:tc>
          <w:tcPr>
            <w:tcW w:w="959" w:type="pct"/>
          </w:tcPr>
          <w:p w14:paraId="786DCE2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80" w:name="_Toc44001701"/>
      <w:bookmarkStart w:id="2181" w:name="_Toc51581268"/>
      <w:bookmarkStart w:id="2182" w:name="_Toc52356531"/>
      <w:bookmarkStart w:id="2183" w:name="_Toc55228101"/>
      <w:bookmarkStart w:id="2184" w:name="_Toc138323665"/>
      <w:bookmarkStart w:id="2185" w:name="_Toc219487423"/>
      <w:r>
        <w:rPr>
          <w:lang w:eastAsia="de-DE"/>
        </w:rPr>
        <w:t>12.5.1.1.7</w:t>
      </w:r>
      <w:r>
        <w:rPr>
          <w:lang w:eastAsia="de-DE"/>
        </w:rPr>
        <w:tab/>
        <w:t>Operation "getConnectionInfo"</w:t>
      </w:r>
      <w:bookmarkEnd w:id="2180"/>
      <w:bookmarkEnd w:id="2181"/>
      <w:bookmarkEnd w:id="2182"/>
      <w:bookmarkEnd w:id="2183"/>
      <w:bookmarkEnd w:id="2184"/>
      <w:bookmarkEnd w:id="2185"/>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6F493A">
        <w:tc>
          <w:tcPr>
            <w:tcW w:w="1033" w:type="pct"/>
            <w:shd w:val="clear" w:color="auto" w:fill="BFBFBF"/>
          </w:tcPr>
          <w:p w14:paraId="5559403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6F493A">
        <w:tc>
          <w:tcPr>
            <w:tcW w:w="1033" w:type="pct"/>
          </w:tcPr>
          <w:p w14:paraId="3A369E25"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6F493A">
        <w:tc>
          <w:tcPr>
            <w:tcW w:w="1033" w:type="pct"/>
          </w:tcPr>
          <w:p w14:paraId="5F3E469E" w14:textId="77777777" w:rsidR="00623B86" w:rsidRPr="001D11CC" w:rsidRDefault="00623B86" w:rsidP="006F493A">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6F493A">
        <w:tc>
          <w:tcPr>
            <w:tcW w:w="1181" w:type="pct"/>
            <w:shd w:val="clear" w:color="auto" w:fill="BFBFBF"/>
          </w:tcPr>
          <w:p w14:paraId="15C0EA6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6F493A">
        <w:tc>
          <w:tcPr>
            <w:tcW w:w="1181" w:type="pct"/>
          </w:tcPr>
          <w:p w14:paraId="356823F9" w14:textId="77777777" w:rsidR="00623B86" w:rsidRPr="001D11CC" w:rsidRDefault="00623B86" w:rsidP="006F493A">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6F493A">
        <w:tc>
          <w:tcPr>
            <w:tcW w:w="1181" w:type="pct"/>
          </w:tcPr>
          <w:p w14:paraId="33CA99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86" w:name="_Toc44001702"/>
      <w:bookmarkStart w:id="2187" w:name="_Toc51581269"/>
      <w:bookmarkStart w:id="2188" w:name="_Toc52356532"/>
      <w:bookmarkStart w:id="2189" w:name="_Toc55228102"/>
      <w:bookmarkStart w:id="2190" w:name="_Toc138323666"/>
      <w:bookmarkStart w:id="2191" w:name="_Toc219487424"/>
      <w:r>
        <w:rPr>
          <w:lang w:eastAsia="de-DE"/>
        </w:rPr>
        <w:t>12.5.1.1.8</w:t>
      </w:r>
      <w:r>
        <w:rPr>
          <w:lang w:eastAsia="de-DE"/>
        </w:rPr>
        <w:tab/>
        <w:t>Operation "getStreamInfo"</w:t>
      </w:r>
      <w:bookmarkEnd w:id="2186"/>
      <w:bookmarkEnd w:id="2187"/>
      <w:bookmarkEnd w:id="2188"/>
      <w:bookmarkEnd w:id="2189"/>
      <w:bookmarkEnd w:id="2190"/>
      <w:bookmarkEnd w:id="2191"/>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6F493A">
        <w:tc>
          <w:tcPr>
            <w:tcW w:w="959" w:type="pct"/>
            <w:shd w:val="clear" w:color="auto" w:fill="BFBFBF"/>
          </w:tcPr>
          <w:p w14:paraId="3DF6C8F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6F493A">
        <w:tc>
          <w:tcPr>
            <w:tcW w:w="959" w:type="pct"/>
          </w:tcPr>
          <w:p w14:paraId="20877622" w14:textId="77777777" w:rsidR="00623B86" w:rsidRPr="001D11CC" w:rsidRDefault="00623B86" w:rsidP="006F493A">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6F493A">
        <w:tc>
          <w:tcPr>
            <w:tcW w:w="959" w:type="pct"/>
          </w:tcPr>
          <w:p w14:paraId="205B0017" w14:textId="77777777" w:rsidR="00623B86" w:rsidRPr="001D11CC" w:rsidRDefault="00623B86" w:rsidP="006F493A">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6F493A">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6F493A">
        <w:tc>
          <w:tcPr>
            <w:tcW w:w="1097" w:type="pct"/>
            <w:shd w:val="clear" w:color="auto" w:fill="BFBFBF"/>
          </w:tcPr>
          <w:p w14:paraId="4593FB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6F493A">
        <w:tc>
          <w:tcPr>
            <w:tcW w:w="1097" w:type="pct"/>
          </w:tcPr>
          <w:p w14:paraId="514A6F3A" w14:textId="77777777" w:rsidR="00623B86" w:rsidRPr="001D11CC" w:rsidRDefault="00623B86" w:rsidP="006F493A">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6F493A">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6F493A">
        <w:tc>
          <w:tcPr>
            <w:tcW w:w="1097" w:type="pct"/>
          </w:tcPr>
          <w:p w14:paraId="3979D2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92" w:name="_Toc44001703"/>
      <w:bookmarkStart w:id="2193" w:name="_Toc51581270"/>
      <w:bookmarkStart w:id="2194" w:name="_Toc52356533"/>
      <w:bookmarkStart w:id="2195" w:name="_Toc55228103"/>
      <w:bookmarkStart w:id="2196" w:name="_Toc138323667"/>
      <w:bookmarkStart w:id="2197" w:name="_Toc219487425"/>
      <w:r>
        <w:rPr>
          <w:lang w:eastAsia="de-DE"/>
        </w:rPr>
        <w:lastRenderedPageBreak/>
        <w:t>12.5.1.2</w:t>
      </w:r>
      <w:r>
        <w:rPr>
          <w:lang w:eastAsia="de-DE"/>
        </w:rPr>
        <w:tab/>
        <w:t>Mapping of notifications</w:t>
      </w:r>
      <w:bookmarkEnd w:id="2192"/>
      <w:bookmarkEnd w:id="2193"/>
      <w:bookmarkEnd w:id="2194"/>
      <w:bookmarkEnd w:id="2195"/>
      <w:bookmarkEnd w:id="2196"/>
      <w:bookmarkEnd w:id="2197"/>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8" w:name="_Toc44001704"/>
      <w:bookmarkStart w:id="2199" w:name="_Toc51581271"/>
      <w:bookmarkStart w:id="2200" w:name="_Toc52356534"/>
      <w:bookmarkStart w:id="2201" w:name="_Toc55228104"/>
      <w:bookmarkStart w:id="2202" w:name="_Toc138323668"/>
      <w:bookmarkStart w:id="2203" w:name="_Toc219487426"/>
      <w:r>
        <w:rPr>
          <w:lang w:eastAsia="de-DE"/>
        </w:rPr>
        <w:t>12.5.1.3</w:t>
      </w:r>
      <w:r>
        <w:rPr>
          <w:lang w:eastAsia="de-DE"/>
        </w:rPr>
        <w:tab/>
        <w:t>Resources</w:t>
      </w:r>
      <w:bookmarkEnd w:id="2198"/>
      <w:bookmarkEnd w:id="2199"/>
      <w:bookmarkEnd w:id="2200"/>
      <w:bookmarkEnd w:id="2201"/>
      <w:bookmarkEnd w:id="2202"/>
      <w:bookmarkEnd w:id="2203"/>
    </w:p>
    <w:p w14:paraId="77AB7AFA" w14:textId="77777777" w:rsidR="00623B86" w:rsidRDefault="00623B86" w:rsidP="00623B86">
      <w:pPr>
        <w:pStyle w:val="Heading5"/>
        <w:rPr>
          <w:lang w:eastAsia="de-DE"/>
        </w:rPr>
      </w:pPr>
      <w:bookmarkStart w:id="2204" w:name="_Toc44001705"/>
      <w:bookmarkStart w:id="2205" w:name="_Toc51581272"/>
      <w:bookmarkStart w:id="2206" w:name="_Toc52356535"/>
      <w:bookmarkStart w:id="2207" w:name="_Toc55228105"/>
      <w:bookmarkStart w:id="2208" w:name="_Toc138323669"/>
      <w:bookmarkStart w:id="2209" w:name="_Toc219487427"/>
      <w:r>
        <w:rPr>
          <w:lang w:eastAsia="de-DE"/>
        </w:rPr>
        <w:t>12.5.1.3.1</w:t>
      </w:r>
      <w:r>
        <w:rPr>
          <w:lang w:eastAsia="de-DE"/>
        </w:rPr>
        <w:tab/>
        <w:t>Resources structure</w:t>
      </w:r>
      <w:bookmarkEnd w:id="2204"/>
      <w:bookmarkEnd w:id="2205"/>
      <w:bookmarkEnd w:id="2206"/>
      <w:bookmarkEnd w:id="2207"/>
      <w:bookmarkEnd w:id="2208"/>
      <w:bookmarkEnd w:id="2209"/>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10" w:name="_MON_1700634637"/>
    <w:bookmarkEnd w:id="2210"/>
    <w:p w14:paraId="0DD047CB" w14:textId="77777777" w:rsidR="00623B86" w:rsidRDefault="00623B86" w:rsidP="00623B86">
      <w:pPr>
        <w:pStyle w:val="TH"/>
        <w:jc w:val="both"/>
      </w:pPr>
      <w:r>
        <w:object w:dxaOrig="9026" w:dyaOrig="3361" w14:anchorId="77E38D2C">
          <v:shape id="_x0000_i1027" type="#_x0000_t75" style="width:453.65pt;height:166.05pt" o:ole="">
            <v:imagedata r:id="rId27" o:title=""/>
          </v:shape>
          <o:OLEObject Type="Embed" ProgID="Word.Document.12" ShapeID="_x0000_i1027" DrawAspect="Content" ObjectID="_1830099584"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6F493A">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6F493A">
            <w:pPr>
              <w:pStyle w:val="TAH"/>
            </w:pPr>
            <w:bookmarkStart w:id="2211"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6F493A">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6F493A">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6F493A">
            <w:pPr>
              <w:pStyle w:val="TAH"/>
            </w:pPr>
            <w:r>
              <w:t>Description</w:t>
            </w:r>
          </w:p>
        </w:tc>
      </w:tr>
      <w:tr w:rsidR="00623B86" w14:paraId="55B3876E" w14:textId="77777777" w:rsidTr="006F493A">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6F493A">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6F493A">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6F493A">
            <w:pPr>
              <w:pStyle w:val="TAL"/>
            </w:pPr>
            <w:r>
              <w:t>Inform consumer about reporting streams to be carried by the new connection and receive a new connection id.</w:t>
            </w:r>
          </w:p>
        </w:tc>
      </w:tr>
      <w:tr w:rsidR="00623B86" w14:paraId="1510588E"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6F493A">
            <w:pPr>
              <w:pStyle w:val="TAL"/>
            </w:pPr>
            <w:r>
              <w:t>Obtain information about connections</w:t>
            </w:r>
          </w:p>
        </w:tc>
      </w:tr>
      <w:tr w:rsidR="00623B86" w14:paraId="588DD5D7"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6F493A">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6F493A">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6F493A">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6F493A">
            <w:pPr>
              <w:pStyle w:val="TAL"/>
            </w:pPr>
            <w:r>
              <w:t>Establish WebSocket for a given connection</w:t>
            </w:r>
          </w:p>
        </w:tc>
      </w:tr>
      <w:tr w:rsidR="00623B86" w14:paraId="5D890B5D" w14:textId="77777777" w:rsidTr="006F493A">
        <w:trPr>
          <w:trHeight w:val="336"/>
          <w:jc w:val="center"/>
        </w:trPr>
        <w:tc>
          <w:tcPr>
            <w:tcW w:w="587" w:type="pct"/>
            <w:vMerge/>
            <w:tcBorders>
              <w:left w:val="single" w:sz="4" w:space="0" w:color="auto"/>
              <w:right w:val="single" w:sz="4" w:space="0" w:color="auto"/>
            </w:tcBorders>
          </w:tcPr>
          <w:p w14:paraId="5451860D" w14:textId="77777777" w:rsidR="00623B86" w:rsidRDefault="00623B86" w:rsidP="006F493A">
            <w:pPr>
              <w:pStyle w:val="TAL"/>
            </w:pPr>
          </w:p>
        </w:tc>
        <w:tc>
          <w:tcPr>
            <w:tcW w:w="1975" w:type="pct"/>
            <w:vMerge/>
            <w:tcBorders>
              <w:left w:val="single" w:sz="4" w:space="0" w:color="auto"/>
              <w:right w:val="single" w:sz="4" w:space="0" w:color="auto"/>
            </w:tcBorders>
          </w:tcPr>
          <w:p w14:paraId="56907E9B"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6F493A">
            <w:pPr>
              <w:pStyle w:val="TAL"/>
            </w:pPr>
            <w:r>
              <w:t>Obtain information about connection</w:t>
            </w:r>
          </w:p>
        </w:tc>
      </w:tr>
      <w:tr w:rsidR="00623B86" w14:paraId="6E9B58EA" w14:textId="77777777" w:rsidTr="006F493A">
        <w:trPr>
          <w:trHeight w:val="336"/>
          <w:jc w:val="center"/>
        </w:trPr>
        <w:tc>
          <w:tcPr>
            <w:tcW w:w="587" w:type="pct"/>
            <w:vMerge/>
            <w:tcBorders>
              <w:left w:val="single" w:sz="4" w:space="0" w:color="auto"/>
              <w:right w:val="single" w:sz="4" w:space="0" w:color="auto"/>
            </w:tcBorders>
          </w:tcPr>
          <w:p w14:paraId="6D85CA92" w14:textId="77777777" w:rsidR="00623B86" w:rsidRDefault="00623B86" w:rsidP="006F493A">
            <w:pPr>
              <w:pStyle w:val="TAL"/>
            </w:pPr>
          </w:p>
        </w:tc>
        <w:tc>
          <w:tcPr>
            <w:tcW w:w="1975" w:type="pct"/>
            <w:vMerge/>
            <w:tcBorders>
              <w:left w:val="single" w:sz="4" w:space="0" w:color="auto"/>
              <w:right w:val="single" w:sz="4" w:space="0" w:color="auto"/>
            </w:tcBorders>
          </w:tcPr>
          <w:p w14:paraId="40B9306F"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6F493A">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6F493A">
            <w:pPr>
              <w:pStyle w:val="TAL"/>
            </w:pPr>
            <w:r>
              <w:t>Send a unit of streaming data</w:t>
            </w:r>
          </w:p>
        </w:tc>
      </w:tr>
      <w:tr w:rsidR="00623B86" w14:paraId="72C30F29"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6F493A">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6F493A">
            <w:pPr>
              <w:pStyle w:val="TAL"/>
            </w:pPr>
            <w:r>
              <w:t>Terminate a WebSocket connection</w:t>
            </w:r>
          </w:p>
        </w:tc>
      </w:tr>
      <w:tr w:rsidR="00623B86" w14:paraId="5BC9D0ED"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6F493A">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6F493A">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6F493A">
            <w:pPr>
              <w:pStyle w:val="TAL"/>
            </w:pPr>
            <w:r>
              <w:t>Inform consumer about new reporting streams on an existing connection.</w:t>
            </w:r>
          </w:p>
        </w:tc>
      </w:tr>
      <w:tr w:rsidR="00623B86" w14:paraId="226CC7B1" w14:textId="77777777" w:rsidTr="006F493A">
        <w:trPr>
          <w:trHeight w:val="336"/>
          <w:jc w:val="center"/>
        </w:trPr>
        <w:tc>
          <w:tcPr>
            <w:tcW w:w="587" w:type="pct"/>
            <w:vMerge/>
            <w:tcBorders>
              <w:left w:val="single" w:sz="4" w:space="0" w:color="auto"/>
              <w:right w:val="single" w:sz="4" w:space="0" w:color="auto"/>
            </w:tcBorders>
          </w:tcPr>
          <w:p w14:paraId="6860FB32" w14:textId="77777777" w:rsidR="00623B86" w:rsidRDefault="00623B86" w:rsidP="006F493A">
            <w:pPr>
              <w:pStyle w:val="TAL"/>
            </w:pPr>
          </w:p>
        </w:tc>
        <w:tc>
          <w:tcPr>
            <w:tcW w:w="1975" w:type="pct"/>
            <w:vMerge/>
            <w:tcBorders>
              <w:left w:val="single" w:sz="4" w:space="0" w:color="auto"/>
              <w:right w:val="single" w:sz="4" w:space="0" w:color="auto"/>
            </w:tcBorders>
          </w:tcPr>
          <w:p w14:paraId="6B91AAF7"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6F493A">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6F493A">
            <w:pPr>
              <w:pStyle w:val="TAL"/>
            </w:pPr>
            <w:r>
              <w:t>Remove reporting streams from an existing connection</w:t>
            </w:r>
          </w:p>
        </w:tc>
      </w:tr>
      <w:tr w:rsidR="00623B86" w14:paraId="112AE353"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6F493A">
            <w:pPr>
              <w:pStyle w:val="TAL"/>
            </w:pPr>
            <w:r>
              <w:t>Obtain information about streams</w:t>
            </w:r>
          </w:p>
        </w:tc>
      </w:tr>
      <w:tr w:rsidR="00623B86" w14:paraId="6026B071" w14:textId="77777777" w:rsidTr="006F493A">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6F493A">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6F493A">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6F493A">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6F493A">
            <w:pPr>
              <w:pStyle w:val="TAL"/>
            </w:pPr>
            <w:r>
              <w:t>Obtain information about stream</w:t>
            </w:r>
          </w:p>
        </w:tc>
      </w:tr>
      <w:bookmarkEnd w:id="2211"/>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12" w:name="_Toc44001706"/>
      <w:bookmarkStart w:id="2213" w:name="_Toc51581273"/>
      <w:bookmarkStart w:id="2214" w:name="_Toc52356536"/>
      <w:bookmarkStart w:id="2215" w:name="_Toc55228106"/>
      <w:bookmarkStart w:id="2216" w:name="_Toc138323670"/>
      <w:bookmarkStart w:id="2217" w:name="_Toc219487428"/>
      <w:r>
        <w:rPr>
          <w:lang w:eastAsia="de-DE"/>
        </w:rPr>
        <w:t>12.5.1.3.2</w:t>
      </w:r>
      <w:r>
        <w:rPr>
          <w:lang w:eastAsia="de-DE"/>
        </w:rPr>
        <w:tab/>
        <w:t>Resources definitions</w:t>
      </w:r>
      <w:bookmarkEnd w:id="2212"/>
      <w:bookmarkEnd w:id="2213"/>
      <w:bookmarkEnd w:id="2214"/>
      <w:bookmarkEnd w:id="2215"/>
      <w:bookmarkEnd w:id="2216"/>
      <w:bookmarkEnd w:id="2217"/>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8" w:name="MCCQCTEMPBM_00000141"/>
      <w:r w:rsidRPr="005B50B9">
        <w:rPr>
          <w:rFonts w:ascii="Courier New" w:hAnsi="Courier New" w:cs="Courier New"/>
          <w:lang w:eastAsia="de-DE"/>
        </w:rPr>
        <w:t>/connections</w:t>
      </w:r>
      <w:bookmarkEnd w:id="2218"/>
      <w:r>
        <w:rPr>
          <w:lang w:eastAsia="de-DE"/>
        </w:rPr>
        <w:t>"</w:t>
      </w:r>
    </w:p>
    <w:p w14:paraId="53D3BCF9"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EB7734">
      <w:pPr>
        <w:pStyle w:val="H7"/>
        <w:rPr>
          <w:lang w:eastAsia="de-DE"/>
        </w:rPr>
      </w:pPr>
      <w:r w:rsidRPr="005B50B9">
        <w:rPr>
          <w:lang w:eastAsia="de-DE"/>
        </w:rPr>
        <w:lastRenderedPageBreak/>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6F493A">
            <w:pPr>
              <w:pStyle w:val="TAH"/>
            </w:pPr>
            <w:r w:rsidRPr="00215D3C">
              <w:t>Definition</w:t>
            </w:r>
          </w:p>
        </w:tc>
      </w:tr>
      <w:tr w:rsidR="00623B86" w:rsidRPr="00215D3C" w14:paraId="50DACC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6F493A">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6F493A">
            <w:pPr>
              <w:pStyle w:val="TAL"/>
            </w:pPr>
            <w:r w:rsidRPr="008D0FD2">
              <w:t>See clause 4.4.3 of TS 32.158 [15]</w:t>
            </w:r>
          </w:p>
        </w:tc>
      </w:tr>
      <w:tr w:rsidR="00623B86" w:rsidRPr="00215D3C" w14:paraId="7B63AA1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EB7734">
      <w:pPr>
        <w:pStyle w:val="H7"/>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EB7734">
      <w:pPr>
        <w:pStyle w:val="H8"/>
      </w:pPr>
      <w:r w:rsidRPr="005B50B9">
        <w:t>12.</w:t>
      </w:r>
      <w:r>
        <w:t>5</w:t>
      </w:r>
      <w:r w:rsidRPr="005B50B9">
        <w:t>.1.3.2</w:t>
      </w:r>
      <w:r>
        <w:t>.1.3.1</w:t>
      </w:r>
      <w: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689A412"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6F493A">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35E9F9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6F493A">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6F493A">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23435BE" w14:textId="77777777" w:rsidTr="006F493A">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6F493A">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6F493A">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6F493A">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67343F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D6A2B03" w14:textId="77777777" w:rsidTr="006F493A">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6F493A">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6F493A">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EB7734">
      <w:pPr>
        <w:pStyle w:val="H8"/>
      </w:pPr>
      <w:r w:rsidRPr="005B50B9">
        <w:t>12.</w:t>
      </w:r>
      <w:r>
        <w:t>5</w:t>
      </w:r>
      <w:r w:rsidRPr="005B50B9">
        <w:t>.1.3.2</w:t>
      </w:r>
      <w:r>
        <w:t>.1.3.2</w:t>
      </w:r>
      <w: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89FD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6F493A">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6F493A">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6F493A">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8870419"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6F493A">
            <w:pPr>
              <w:keepNext/>
              <w:keepLines/>
              <w:spacing w:after="0"/>
              <w:jc w:val="center"/>
              <w:rPr>
                <w:rFonts w:ascii="Arial" w:hAnsi="Arial"/>
                <w:b/>
                <w:sz w:val="18"/>
              </w:rPr>
            </w:pPr>
            <w:bookmarkStart w:id="2219"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6663B86"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B1BB62"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6F493A">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AC11CB5" w14:textId="77777777" w:rsidTr="006F493A">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19"/>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20" w:name="MCCQCTEMPBM_00000142"/>
      <w:r w:rsidRPr="00FD3AAE">
        <w:rPr>
          <w:rFonts w:ascii="Courier New" w:hAnsi="Courier New" w:cs="Courier New"/>
          <w:lang w:eastAsia="de-DE"/>
        </w:rPr>
        <w:t>/connections/{connectionId}</w:t>
      </w:r>
      <w:bookmarkEnd w:id="2220"/>
      <w:r>
        <w:rPr>
          <w:lang w:eastAsia="de-DE"/>
        </w:rPr>
        <w:t>"</w:t>
      </w:r>
    </w:p>
    <w:p w14:paraId="16375170" w14:textId="77777777" w:rsidR="00623B86" w:rsidRDefault="00623B86" w:rsidP="00EB7734">
      <w:pPr>
        <w:pStyle w:val="H7"/>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EB7734">
      <w:pPr>
        <w:pStyle w:val="H7"/>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6F493A">
            <w:pPr>
              <w:pStyle w:val="TAH"/>
            </w:pPr>
            <w:r w:rsidRPr="00215D3C">
              <w:t>Definition</w:t>
            </w:r>
          </w:p>
        </w:tc>
      </w:tr>
      <w:tr w:rsidR="00623B86" w:rsidRPr="00215D3C" w14:paraId="5F99F874"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6F493A">
            <w:pPr>
              <w:pStyle w:val="TAL"/>
            </w:pPr>
            <w:r w:rsidRPr="00CA05D4">
              <w:t>See clause 4.4.3 of TS 32.158 [15]</w:t>
            </w:r>
          </w:p>
        </w:tc>
      </w:tr>
      <w:tr w:rsidR="00623B86" w:rsidRPr="00215D3C" w14:paraId="064E82A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6F493A">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CE6B4B">
      <w:pPr>
        <w:pStyle w:val="H7"/>
        <w:rPr>
          <w:lang w:eastAsia="de-DE"/>
        </w:rPr>
      </w:pPr>
      <w:r>
        <w:rPr>
          <w:lang w:eastAsia="de-DE"/>
        </w:rPr>
        <w:t>12.5.1.3.2.2.3</w:t>
      </w:r>
      <w:r>
        <w:rPr>
          <w:lang w:eastAsia="de-DE"/>
        </w:rPr>
        <w:tab/>
        <w:t>HTTP methods</w:t>
      </w:r>
    </w:p>
    <w:p w14:paraId="5FAB81BC" w14:textId="77777777" w:rsidR="00623B86" w:rsidRDefault="00623B86" w:rsidP="00CE6B4B">
      <w:pPr>
        <w:pStyle w:val="H8"/>
      </w:pPr>
      <w:r w:rsidRPr="005B50B9">
        <w:t>12.</w:t>
      </w:r>
      <w:r>
        <w:t>5</w:t>
      </w:r>
      <w:r w:rsidRPr="005B50B9">
        <w:t>.1.3.2</w:t>
      </w:r>
      <w:r>
        <w:t>.2.3.1</w:t>
      </w:r>
      <w: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6F493A">
        <w:trPr>
          <w:jc w:val="center"/>
        </w:trPr>
        <w:tc>
          <w:tcPr>
            <w:tcW w:w="1109" w:type="pct"/>
            <w:shd w:val="clear" w:color="auto" w:fill="C0C0C0"/>
            <w:hideMark/>
          </w:tcPr>
          <w:p w14:paraId="3883C3AB"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6F493A">
        <w:trPr>
          <w:jc w:val="center"/>
        </w:trPr>
        <w:tc>
          <w:tcPr>
            <w:tcW w:w="1109" w:type="pct"/>
          </w:tcPr>
          <w:p w14:paraId="1DAA8134" w14:textId="77777777" w:rsidR="00623B86" w:rsidRPr="00FD3AAE" w:rsidRDefault="00623B86" w:rsidP="006F493A">
            <w:pPr>
              <w:pStyle w:val="TAL"/>
              <w:rPr>
                <w:lang w:eastAsia="zh-CN"/>
              </w:rPr>
            </w:pPr>
            <w:r w:rsidRPr="00E3787F">
              <w:rPr>
                <w:lang w:eastAsia="zh-CN"/>
              </w:rPr>
              <w:t>connectionId</w:t>
            </w:r>
          </w:p>
        </w:tc>
        <w:tc>
          <w:tcPr>
            <w:tcW w:w="1172" w:type="pct"/>
          </w:tcPr>
          <w:p w14:paraId="312B76DE" w14:textId="77777777" w:rsidR="00623B86" w:rsidRPr="00FD3AAE" w:rsidRDefault="00623B86" w:rsidP="006F493A">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6F493A">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6F493A">
            <w:pPr>
              <w:pStyle w:val="TAL"/>
              <w:jc w:val="center"/>
              <w:rPr>
                <w:lang w:eastAsia="zh-CN"/>
              </w:rPr>
            </w:pPr>
            <w:r>
              <w:rPr>
                <w:lang w:eastAsia="zh-CN"/>
              </w:rPr>
              <w:t>M</w:t>
            </w:r>
          </w:p>
        </w:tc>
      </w:tr>
      <w:tr w:rsidR="00623B86" w14:paraId="0241FA59" w14:textId="77777777" w:rsidTr="006F493A">
        <w:trPr>
          <w:jc w:val="center"/>
        </w:trPr>
        <w:tc>
          <w:tcPr>
            <w:tcW w:w="1109" w:type="pct"/>
          </w:tcPr>
          <w:p w14:paraId="21D178D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22292B7" w14:textId="77777777" w:rsidTr="006F493A">
        <w:trPr>
          <w:jc w:val="center"/>
        </w:trPr>
        <w:tc>
          <w:tcPr>
            <w:tcW w:w="1109" w:type="pct"/>
          </w:tcPr>
          <w:p w14:paraId="382DE40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768CC71" w14:textId="77777777" w:rsidTr="006F493A">
        <w:trPr>
          <w:jc w:val="center"/>
        </w:trPr>
        <w:tc>
          <w:tcPr>
            <w:tcW w:w="1109" w:type="pct"/>
          </w:tcPr>
          <w:p w14:paraId="1363659A"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CAE41FB" w14:textId="77777777" w:rsidTr="006F493A">
        <w:trPr>
          <w:jc w:val="center"/>
        </w:trPr>
        <w:tc>
          <w:tcPr>
            <w:tcW w:w="1109" w:type="pct"/>
          </w:tcPr>
          <w:p w14:paraId="7A77C259"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05C8CF4"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6F493A">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AC555A"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D7AA07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D6DB9D0"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D990F5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6F493A">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6F493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EE8EC3"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6F493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6F493A">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6F493A">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ABAD8E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6F493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CE6B4B">
      <w:pPr>
        <w:pStyle w:val="H8"/>
      </w:pPr>
      <w:r w:rsidRPr="005B50B9">
        <w:t>12.</w:t>
      </w:r>
      <w:r>
        <w:t>5</w:t>
      </w:r>
      <w:r w:rsidRPr="005B50B9">
        <w:t>.1.3.2</w:t>
      </w:r>
      <w:r>
        <w:t>.2.3.2</w:t>
      </w:r>
      <w: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CA64A51"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6F493A">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2EF993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6F493A">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4082169" w14:textId="77777777" w:rsidTr="006F493A">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6F493A">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6F493A">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09C4181" w14:textId="77777777" w:rsidTr="006F493A">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6F493A">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6F493A">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EE0CE3" w14:textId="77777777" w:rsidTr="006F493A">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DCD07C" w14:textId="77777777" w:rsidTr="006F493A">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6F493A">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6F493A">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21" w:name="MCCQCTEMPBM_00000143"/>
      <w:r w:rsidRPr="00FD3AAE">
        <w:rPr>
          <w:rFonts w:ascii="Courier New" w:hAnsi="Courier New" w:cs="Courier New"/>
          <w:lang w:eastAsia="de-DE"/>
        </w:rPr>
        <w:t>/connections/{connectionId}/streams</w:t>
      </w:r>
      <w:bookmarkEnd w:id="2221"/>
      <w:r>
        <w:rPr>
          <w:lang w:eastAsia="de-DE"/>
        </w:rPr>
        <w:t>"</w:t>
      </w:r>
    </w:p>
    <w:p w14:paraId="17670E94" w14:textId="77777777" w:rsidR="00623B86" w:rsidRDefault="00623B86" w:rsidP="00CE6B4B">
      <w:pPr>
        <w:pStyle w:val="H7"/>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CE6B4B">
      <w:pPr>
        <w:pStyle w:val="H7"/>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6F493A">
            <w:pPr>
              <w:pStyle w:val="TAH"/>
            </w:pPr>
            <w:r w:rsidRPr="00215D3C">
              <w:t>Definition</w:t>
            </w:r>
          </w:p>
        </w:tc>
      </w:tr>
      <w:tr w:rsidR="00623B86" w:rsidRPr="00215D3C" w14:paraId="105812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6F493A">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6F493A">
            <w:pPr>
              <w:pStyle w:val="TAL"/>
            </w:pPr>
            <w:r w:rsidRPr="00CA05D4">
              <w:t>See clause 4.4.3 of TS 32.158 [15]</w:t>
            </w:r>
          </w:p>
        </w:tc>
      </w:tr>
      <w:tr w:rsidR="00623B86" w:rsidRPr="00215D3C" w14:paraId="12A16FE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6F493A">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CE6B4B">
      <w:pPr>
        <w:pStyle w:val="H7"/>
        <w:rPr>
          <w:lang w:eastAsia="de-DE"/>
        </w:rPr>
      </w:pPr>
      <w:r>
        <w:rPr>
          <w:lang w:eastAsia="de-DE"/>
        </w:rPr>
        <w:t>12.5.1.3.2.3.3</w:t>
      </w:r>
      <w:r>
        <w:rPr>
          <w:lang w:eastAsia="de-DE"/>
        </w:rPr>
        <w:tab/>
        <w:t>HTTP methods</w:t>
      </w:r>
    </w:p>
    <w:p w14:paraId="2591A2C2" w14:textId="77777777" w:rsidR="00623B86" w:rsidRDefault="00623B86" w:rsidP="00CE6B4B">
      <w:pPr>
        <w:pStyle w:val="H8"/>
      </w:pPr>
      <w:r w:rsidRPr="005B50B9">
        <w:t>12.</w:t>
      </w:r>
      <w:r>
        <w:t>5</w:t>
      </w:r>
      <w:r w:rsidRPr="005B50B9">
        <w:t>.1.3.2</w:t>
      </w:r>
      <w:r>
        <w:t>.3.3.1</w:t>
      </w:r>
      <w: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65B5C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6F493A">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F27E53"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6F493A">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6F493A">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6F493A">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6F493A">
            <w:pPr>
              <w:keepNext/>
              <w:keepLines/>
              <w:spacing w:after="0"/>
              <w:jc w:val="center"/>
              <w:rPr>
                <w:rFonts w:ascii="Arial" w:hAnsi="Arial"/>
                <w:b/>
                <w:sz w:val="18"/>
              </w:rPr>
            </w:pPr>
            <w:bookmarkStart w:id="2222"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1A1D048" w14:textId="77777777" w:rsidTr="006F493A">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6F493A">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6F493A">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6F493A">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157512D" w14:textId="77777777" w:rsidTr="006F493A">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6F493A">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6F493A">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1961061" w14:textId="77777777" w:rsidTr="006F493A">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6F493A">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2"/>
    </w:tbl>
    <w:p w14:paraId="14FF2E5C" w14:textId="77777777" w:rsidR="00623B86" w:rsidRPr="00FD3AAE" w:rsidRDefault="00623B86" w:rsidP="00623B86">
      <w:pPr>
        <w:rPr>
          <w:lang w:eastAsia="de-DE"/>
        </w:rPr>
      </w:pPr>
    </w:p>
    <w:p w14:paraId="1CA24016" w14:textId="77777777" w:rsidR="00623B86" w:rsidRDefault="00623B86" w:rsidP="00CE6B4B">
      <w:pPr>
        <w:pStyle w:val="H8"/>
      </w:pPr>
      <w:r w:rsidRPr="005B50B9">
        <w:t>12.</w:t>
      </w:r>
      <w:r>
        <w:t>5</w:t>
      </w:r>
      <w:r w:rsidRPr="005B50B9">
        <w:t>.1.3.2</w:t>
      </w:r>
      <w:r>
        <w:t>.3.3.2</w:t>
      </w:r>
      <w: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D4A157A"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6F493A">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8946F75" w14:textId="77777777" w:rsidTr="006F493A">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03F506D" w14:textId="77777777" w:rsidTr="006F493A">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6F493A">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6F493A">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6F493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287F21"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CE6B4B">
      <w:pPr>
        <w:pStyle w:val="H8"/>
      </w:pPr>
      <w:r w:rsidRPr="005B50B9">
        <w:t>12.</w:t>
      </w:r>
      <w:r>
        <w:t>5</w:t>
      </w:r>
      <w:r w:rsidRPr="005B50B9">
        <w:t>.1.3.2</w:t>
      </w:r>
      <w:r>
        <w:t>.3.3.3</w:t>
      </w:r>
      <w: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9EB31A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6F493A">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6F493A">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6F493A">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EA9A6C" w14:textId="77777777" w:rsidTr="006F493A">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6F493A">
            <w:pPr>
              <w:keepNext/>
              <w:keepLines/>
              <w:spacing w:after="0"/>
              <w:jc w:val="center"/>
              <w:rPr>
                <w:rFonts w:ascii="Arial" w:hAnsi="Arial"/>
                <w:b/>
                <w:sz w:val="18"/>
              </w:rPr>
            </w:pPr>
            <w:bookmarkStart w:id="2223"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0CA2B3B"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6F493A">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010BA03E" w14:textId="77777777" w:rsidTr="006F493A">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E15A81A"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223"/>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CE6B4B">
      <w:pPr>
        <w:pStyle w:val="H7"/>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CE6B4B">
      <w:pPr>
        <w:pStyle w:val="H7"/>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6F493A">
            <w:pPr>
              <w:pStyle w:val="TAH"/>
            </w:pPr>
            <w:r w:rsidRPr="00215D3C">
              <w:t>Definition</w:t>
            </w:r>
          </w:p>
        </w:tc>
      </w:tr>
      <w:tr w:rsidR="00623B86" w:rsidRPr="00215D3C" w14:paraId="2630596E"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6F493A">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6F493A">
            <w:pPr>
              <w:pStyle w:val="TAL"/>
            </w:pPr>
            <w:r w:rsidRPr="00186F54">
              <w:t>See clause 4.4.3 of TS 32.158 [15]</w:t>
            </w:r>
          </w:p>
        </w:tc>
      </w:tr>
      <w:tr w:rsidR="00623B86" w:rsidRPr="00215D3C" w14:paraId="5C968B6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6F493A">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6F493A">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6F493A">
            <w:pPr>
              <w:pStyle w:val="TAL"/>
            </w:pPr>
            <w:r>
              <w:t xml:space="preserve">See table </w:t>
            </w:r>
            <w:r w:rsidRPr="00865EB9">
              <w:t>12.</w:t>
            </w:r>
            <w:r>
              <w:t>5</w:t>
            </w:r>
            <w:r w:rsidRPr="00865EB9">
              <w:t>.1.3.2.2.2-1</w:t>
            </w:r>
          </w:p>
        </w:tc>
      </w:tr>
      <w:tr w:rsidR="00623B86" w:rsidRPr="00215D3C" w14:paraId="01FA20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6F493A">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6F493A">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CE6B4B">
      <w:pPr>
        <w:pStyle w:val="H7"/>
        <w:rPr>
          <w:lang w:eastAsia="de-DE"/>
        </w:rPr>
      </w:pPr>
      <w:r>
        <w:rPr>
          <w:lang w:eastAsia="de-DE"/>
        </w:rPr>
        <w:t>12.5.1.3.2.4.3</w:t>
      </w:r>
      <w:r>
        <w:rPr>
          <w:lang w:eastAsia="de-DE"/>
        </w:rPr>
        <w:tab/>
        <w:t>HTTP methods</w:t>
      </w:r>
    </w:p>
    <w:p w14:paraId="49D3685A" w14:textId="77777777" w:rsidR="00623B86" w:rsidRPr="002343DC" w:rsidRDefault="00623B86" w:rsidP="00CE6B4B">
      <w:pPr>
        <w:pStyle w:val="H8"/>
      </w:pPr>
      <w:r w:rsidRPr="005B50B9">
        <w:t>12.</w:t>
      </w:r>
      <w:r>
        <w:t>5</w:t>
      </w:r>
      <w:r w:rsidRPr="005B50B9">
        <w:t>.1.3.2</w:t>
      </w:r>
      <w:r>
        <w:t>.4.3.1</w:t>
      </w:r>
      <w: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0A3F539"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6F493A">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CC71AEF" w14:textId="77777777" w:rsidTr="006F493A">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E44A6B1"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6F493A">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40BA3D7"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6F493A">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3F3338E"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6F493A">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24" w:name="_Toc44001707"/>
      <w:bookmarkStart w:id="2225" w:name="_Toc51581274"/>
      <w:bookmarkStart w:id="2226" w:name="_Toc52356537"/>
      <w:bookmarkStart w:id="2227" w:name="_Toc55228107"/>
      <w:bookmarkStart w:id="2228" w:name="_Toc138323671"/>
      <w:bookmarkStart w:id="2229" w:name="_Toc219487429"/>
      <w:r>
        <w:rPr>
          <w:lang w:eastAsia="de-DE"/>
        </w:rPr>
        <w:lastRenderedPageBreak/>
        <w:t>12.5.1.4</w:t>
      </w:r>
      <w:r>
        <w:rPr>
          <w:lang w:eastAsia="de-DE"/>
        </w:rPr>
        <w:tab/>
        <w:t>Data type definitions</w:t>
      </w:r>
      <w:bookmarkEnd w:id="2224"/>
      <w:bookmarkEnd w:id="2225"/>
      <w:bookmarkEnd w:id="2226"/>
      <w:bookmarkEnd w:id="2227"/>
      <w:bookmarkEnd w:id="2228"/>
      <w:bookmarkEnd w:id="2229"/>
    </w:p>
    <w:p w14:paraId="0ED10254" w14:textId="77777777" w:rsidR="00623B86" w:rsidRDefault="00623B86" w:rsidP="00623B86">
      <w:pPr>
        <w:pStyle w:val="Heading5"/>
        <w:rPr>
          <w:lang w:eastAsia="de-DE"/>
        </w:rPr>
      </w:pPr>
      <w:bookmarkStart w:id="2230" w:name="_Toc44001708"/>
      <w:bookmarkStart w:id="2231" w:name="_Toc51581275"/>
      <w:bookmarkStart w:id="2232" w:name="_Toc52356538"/>
      <w:bookmarkStart w:id="2233" w:name="_Toc55228108"/>
      <w:bookmarkStart w:id="2234" w:name="_Toc138323672"/>
      <w:bookmarkStart w:id="2235" w:name="_Toc219487430"/>
      <w:r>
        <w:rPr>
          <w:lang w:eastAsia="de-DE"/>
        </w:rPr>
        <w:t>12.5.1.4.1</w:t>
      </w:r>
      <w:r>
        <w:rPr>
          <w:lang w:eastAsia="de-DE"/>
        </w:rPr>
        <w:tab/>
        <w:t>General</w:t>
      </w:r>
      <w:bookmarkEnd w:id="2230"/>
      <w:bookmarkEnd w:id="2231"/>
      <w:bookmarkEnd w:id="2232"/>
      <w:bookmarkEnd w:id="2233"/>
      <w:bookmarkEnd w:id="2234"/>
      <w:bookmarkEnd w:id="2235"/>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FF8D7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6F493A">
            <w:pPr>
              <w:keepNext/>
              <w:keepLines/>
              <w:spacing w:after="0"/>
              <w:rPr>
                <w:rFonts w:ascii="Arial" w:hAnsi="Arial" w:cs="Arial"/>
                <w:sz w:val="18"/>
                <w:szCs w:val="18"/>
              </w:rPr>
            </w:pPr>
            <w:r>
              <w:rPr>
                <w:rFonts w:ascii="Arial" w:hAnsi="Arial"/>
                <w:b/>
                <w:sz w:val="18"/>
              </w:rPr>
              <w:t>General types</w:t>
            </w:r>
          </w:p>
        </w:tc>
      </w:tr>
      <w:tr w:rsidR="00623B86" w14:paraId="7940CC4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6F493A">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6F493A">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6F493A">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6F493A">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6F493A">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6F493A">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6F493A">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6F493A">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6F493A">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6F493A">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6F493A">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6F493A">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6F493A">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6F493A">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6F493A">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6F493A">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6F493A">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6F493A">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6F493A">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6F493A">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6F493A">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6F493A">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6F493A">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6F493A">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6F493A">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6F493A">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61D6A7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6F493A">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6F493A">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6F493A">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36" w:name="_Toc44001709"/>
      <w:bookmarkStart w:id="2237" w:name="_Toc51581276"/>
      <w:bookmarkStart w:id="2238" w:name="_Toc52356539"/>
      <w:bookmarkStart w:id="2239" w:name="_Toc55228109"/>
      <w:bookmarkStart w:id="2240" w:name="_Toc138323673"/>
      <w:bookmarkStart w:id="2241" w:name="_Toc219487431"/>
      <w:r>
        <w:rPr>
          <w:lang w:eastAsia="de-DE"/>
        </w:rPr>
        <w:lastRenderedPageBreak/>
        <w:t>12.5.1.4.2</w:t>
      </w:r>
      <w:r>
        <w:rPr>
          <w:lang w:eastAsia="de-DE"/>
        </w:rPr>
        <w:tab/>
        <w:t>Query, message body and resource data types</w:t>
      </w:r>
      <w:bookmarkEnd w:id="2236"/>
      <w:bookmarkEnd w:id="2237"/>
      <w:bookmarkEnd w:id="2238"/>
      <w:bookmarkEnd w:id="2239"/>
      <w:bookmarkEnd w:id="2240"/>
      <w:bookmarkEnd w:id="2241"/>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6F493A">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6F493A">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6F493A">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6F493A">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1A6BADBF" w:rsidR="00623B86" w:rsidRDefault="00623B86" w:rsidP="00623B86">
      <w:pPr>
        <w:pStyle w:val="H6"/>
        <w:rPr>
          <w:lang w:eastAsia="de-DE"/>
        </w:rPr>
      </w:pPr>
      <w:r>
        <w:rPr>
          <w:lang w:eastAsia="de-DE"/>
        </w:rPr>
        <w:t>12.5.1.4.2.2</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6F493A">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2FF52DBD" w:rsidR="00623B86" w:rsidRDefault="00623B86" w:rsidP="00623B86">
      <w:pPr>
        <w:pStyle w:val="H6"/>
        <w:rPr>
          <w:lang w:eastAsia="de-DE"/>
        </w:rPr>
      </w:pPr>
      <w:r>
        <w:rPr>
          <w:lang w:eastAsia="de-DE"/>
        </w:rPr>
        <w:t>12.5.1.4.2.3</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6F493A">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6BE86BB9" w:rsidR="00623B86" w:rsidRDefault="00623B86" w:rsidP="00623B86">
      <w:pPr>
        <w:pStyle w:val="H6"/>
        <w:rPr>
          <w:lang w:eastAsia="de-DE"/>
        </w:rPr>
      </w:pPr>
      <w:r>
        <w:rPr>
          <w:lang w:eastAsia="de-DE"/>
        </w:rPr>
        <w:t>12.5.1.4.2.4</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6F493A">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6F493A">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6F493A">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4E797DA9" w:rsidR="00623B86" w:rsidRDefault="00623B86" w:rsidP="00623B86">
      <w:pPr>
        <w:pStyle w:val="H6"/>
        <w:rPr>
          <w:lang w:eastAsia="de-DE"/>
        </w:rPr>
      </w:pPr>
      <w:r>
        <w:rPr>
          <w:lang w:eastAsia="de-DE"/>
        </w:rPr>
        <w:t>12.5.1.4.2.5</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6F493A">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6F493A">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6F493A">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6F493A">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6F493A">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6F493A">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6F493A">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6F493A">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6F493A">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6F493A">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6F493A">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6F493A">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6F493A">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6F493A">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6F493A">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6F493A">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6F493A">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6F493A">
        <w:tc>
          <w:tcPr>
            <w:tcW w:w="2500" w:type="pct"/>
            <w:shd w:val="clear" w:color="auto" w:fill="BFBFBF"/>
          </w:tcPr>
          <w:p w14:paraId="70DC3674" w14:textId="77777777" w:rsidR="00623B86" w:rsidRDefault="00623B86" w:rsidP="006F493A">
            <w:pPr>
              <w:pStyle w:val="TAH"/>
              <w:rPr>
                <w:lang w:eastAsia="de-DE"/>
              </w:rPr>
            </w:pPr>
            <w:r>
              <w:rPr>
                <w:lang w:eastAsia="de-DE"/>
              </w:rPr>
              <w:t>Name</w:t>
            </w:r>
          </w:p>
        </w:tc>
        <w:tc>
          <w:tcPr>
            <w:tcW w:w="2500" w:type="pct"/>
            <w:shd w:val="clear" w:color="auto" w:fill="BFBFBF"/>
          </w:tcPr>
          <w:p w14:paraId="4B21ECB6" w14:textId="77777777" w:rsidR="00623B86" w:rsidRDefault="00623B86" w:rsidP="006F493A">
            <w:pPr>
              <w:pStyle w:val="TAH"/>
              <w:rPr>
                <w:lang w:eastAsia="de-DE"/>
              </w:rPr>
            </w:pPr>
            <w:r>
              <w:rPr>
                <w:lang w:eastAsia="de-DE"/>
              </w:rPr>
              <w:t>Definition</w:t>
            </w:r>
          </w:p>
        </w:tc>
      </w:tr>
      <w:tr w:rsidR="00623B86" w14:paraId="56E9E411" w14:textId="77777777" w:rsidTr="006F493A">
        <w:tc>
          <w:tcPr>
            <w:tcW w:w="2500" w:type="pct"/>
          </w:tcPr>
          <w:p w14:paraId="0B624A7D" w14:textId="77777777" w:rsidR="00623B86" w:rsidRPr="00C40ED2" w:rsidRDefault="00623B86" w:rsidP="006F493A">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6F493A">
        <w:tc>
          <w:tcPr>
            <w:tcW w:w="2500" w:type="pct"/>
          </w:tcPr>
          <w:p w14:paraId="65DF445A" w14:textId="77777777" w:rsidR="00623B86" w:rsidRPr="00C40ED2" w:rsidRDefault="00623B86" w:rsidP="006F493A">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6F493A">
        <w:tc>
          <w:tcPr>
            <w:tcW w:w="2500" w:type="pct"/>
          </w:tcPr>
          <w:p w14:paraId="014BB9AA" w14:textId="77777777" w:rsidR="00623B86" w:rsidRPr="00C40ED2" w:rsidRDefault="00623B86" w:rsidP="006F493A">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6F493A">
        <w:tc>
          <w:tcPr>
            <w:tcW w:w="2500" w:type="pct"/>
          </w:tcPr>
          <w:p w14:paraId="07936733" w14:textId="77777777" w:rsidR="00623B86" w:rsidRPr="00C40ED2" w:rsidRDefault="00623B86" w:rsidP="006F493A">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6F493A">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6F493A">
        <w:tc>
          <w:tcPr>
            <w:tcW w:w="2500" w:type="pct"/>
          </w:tcPr>
          <w:p w14:paraId="39A0B713" w14:textId="77777777" w:rsidR="00623B86" w:rsidRPr="00C40ED2" w:rsidRDefault="00623B86" w:rsidP="006F493A">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25D69423" w:rsidR="00623B86" w:rsidRDefault="00623B86" w:rsidP="00623B86">
      <w:pPr>
        <w:pStyle w:val="H6"/>
        <w:rPr>
          <w:lang w:eastAsia="de-DE"/>
        </w:rPr>
      </w:pPr>
      <w:r>
        <w:rPr>
          <w:lang w:eastAsia="de-DE"/>
        </w:rPr>
        <w:t>12.5.1.4.2.6</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6F493A">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6F493A">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42" w:name="_Toc44001710"/>
      <w:bookmarkStart w:id="2243" w:name="_Toc51581277"/>
      <w:bookmarkStart w:id="2244" w:name="_Toc52356540"/>
      <w:bookmarkStart w:id="2245" w:name="_Toc55228110"/>
      <w:bookmarkStart w:id="2246" w:name="_Toc138323674"/>
      <w:bookmarkStart w:id="2247" w:name="_Toc219487432"/>
      <w:r>
        <w:rPr>
          <w:lang w:eastAsia="de-DE"/>
        </w:rPr>
        <w:t>12.5.1.4.3</w:t>
      </w:r>
      <w:r>
        <w:rPr>
          <w:lang w:eastAsia="de-DE"/>
        </w:rPr>
        <w:tab/>
        <w:t>Simple data types and enumerations</w:t>
      </w:r>
      <w:bookmarkEnd w:id="2242"/>
      <w:bookmarkEnd w:id="2243"/>
      <w:bookmarkEnd w:id="2244"/>
      <w:bookmarkEnd w:id="2245"/>
      <w:bookmarkEnd w:id="2246"/>
      <w:bookmarkEnd w:id="2247"/>
    </w:p>
    <w:p w14:paraId="57043286" w14:textId="77777777" w:rsidR="00623B86" w:rsidRDefault="00623B86" w:rsidP="00623B86">
      <w:pPr>
        <w:pStyle w:val="H6"/>
        <w:rPr>
          <w:lang w:eastAsia="zh-CN"/>
        </w:rPr>
      </w:pPr>
      <w:bookmarkStart w:id="2248" w:name="_Toc19894185"/>
      <w:bookmarkStart w:id="2249" w:name="_Toc27411402"/>
      <w:bookmarkStart w:id="2250" w:name="_Toc35938384"/>
      <w:r>
        <w:rPr>
          <w:lang w:eastAsia="de-DE"/>
        </w:rPr>
        <w:t>12.5.1.4.3</w:t>
      </w:r>
      <w:r>
        <w:rPr>
          <w:lang w:eastAsia="zh-CN"/>
        </w:rPr>
        <w:t>.1</w:t>
      </w:r>
      <w:r>
        <w:rPr>
          <w:lang w:eastAsia="zh-CN"/>
        </w:rPr>
        <w:tab/>
        <w:t>General</w:t>
      </w:r>
      <w:bookmarkEnd w:id="2248"/>
      <w:bookmarkEnd w:id="2249"/>
      <w:bookmarkEnd w:id="2250"/>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51" w:name="_Toc19894186"/>
      <w:bookmarkStart w:id="2252" w:name="_Toc27411403"/>
      <w:bookmarkStart w:id="2253" w:name="_Toc35938385"/>
      <w:r>
        <w:rPr>
          <w:lang w:eastAsia="de-DE"/>
        </w:rPr>
        <w:t>12.5.1.4.3</w:t>
      </w:r>
      <w:r>
        <w:rPr>
          <w:lang w:eastAsia="zh-CN"/>
        </w:rPr>
        <w:t>.2</w:t>
      </w:r>
      <w:r>
        <w:rPr>
          <w:lang w:eastAsia="zh-CN"/>
        </w:rPr>
        <w:tab/>
        <w:t>Simple data types</w:t>
      </w:r>
      <w:bookmarkEnd w:id="2251"/>
      <w:bookmarkEnd w:id="2252"/>
      <w:bookmarkEnd w:id="2253"/>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6F493A">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6F493A">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6F493A">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6F493A">
            <w:pPr>
              <w:pStyle w:val="TAH"/>
            </w:pPr>
            <w:r>
              <w:t>Description</w:t>
            </w:r>
          </w:p>
        </w:tc>
      </w:tr>
      <w:tr w:rsidR="00623B86" w14:paraId="5DE7546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6F493A">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6F493A">
            <w:pPr>
              <w:pStyle w:val="TAL"/>
              <w:rPr>
                <w:rFonts w:cs="Arial"/>
                <w:szCs w:val="18"/>
                <w:lang w:eastAsia="zh-CN"/>
              </w:rPr>
            </w:pPr>
            <w:r>
              <w:rPr>
                <w:rFonts w:cs="Arial"/>
                <w:szCs w:val="18"/>
              </w:rPr>
              <w:t>Information about streamed analytics.</w:t>
            </w:r>
          </w:p>
        </w:tc>
      </w:tr>
      <w:tr w:rsidR="00623B86" w14:paraId="7398B52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6F493A">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6F493A">
            <w:pPr>
              <w:pStyle w:val="TAL"/>
              <w:rPr>
                <w:rFonts w:cs="Arial"/>
                <w:szCs w:val="18"/>
                <w:lang w:eastAsia="zh-CN"/>
              </w:rPr>
            </w:pPr>
            <w:r>
              <w:rPr>
                <w:rFonts w:cs="Arial"/>
                <w:szCs w:val="18"/>
              </w:rPr>
              <w:t>See TS 32.300 [25]</w:t>
            </w:r>
          </w:p>
        </w:tc>
      </w:tr>
      <w:tr w:rsidR="00623B86" w14:paraId="76C9F8E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6F493A">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6F493A">
            <w:pPr>
              <w:pStyle w:val="TAL"/>
              <w:rPr>
                <w:rFonts w:cs="Arial"/>
                <w:szCs w:val="18"/>
                <w:lang w:eastAsia="zh-CN"/>
              </w:rPr>
            </w:pPr>
            <w:r>
              <w:rPr>
                <w:rFonts w:cs="Arial"/>
                <w:szCs w:val="18"/>
              </w:rPr>
              <w:t>See TS 28.550 [42]</w:t>
            </w:r>
          </w:p>
        </w:tc>
      </w:tr>
      <w:tr w:rsidR="00623B86" w14:paraId="05D6C11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6F493A">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6F493A">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6F493A">
            <w:pPr>
              <w:pStyle w:val="TAL"/>
            </w:pPr>
            <w:r w:rsidRPr="00842236">
              <w:t>Header value for the upgrade request and response.</w:t>
            </w:r>
          </w:p>
        </w:tc>
      </w:tr>
      <w:tr w:rsidR="00623B86" w14:paraId="20888CBF"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6F493A">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6F493A">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6F493A">
            <w:pPr>
              <w:pStyle w:val="TAL"/>
            </w:pPr>
            <w:r w:rsidRPr="00842236">
              <w:t>Header value for the upgrade to WebSocket request and response.</w:t>
            </w:r>
          </w:p>
        </w:tc>
      </w:tr>
      <w:tr w:rsidR="00623B86" w14:paraId="32DFA3E4"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6F493A">
            <w:pPr>
              <w:pStyle w:val="TAL"/>
            </w:pPr>
            <w:r w:rsidRPr="00842236">
              <w:t>Header value for secure WebSocket response. Carries hash.</w:t>
            </w:r>
          </w:p>
        </w:tc>
      </w:tr>
      <w:tr w:rsidR="00623B86" w14:paraId="31A403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6F493A">
            <w:pPr>
              <w:pStyle w:val="TAL"/>
            </w:pPr>
            <w:r w:rsidRPr="00842236">
              <w:t>Header value for secure WebSocket request. Carries protocol extensions.</w:t>
            </w:r>
          </w:p>
        </w:tc>
      </w:tr>
      <w:tr w:rsidR="00623B86" w14:paraId="36CD443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6F493A">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6F493A">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6F493A">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6F493A">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6F493A">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6F493A">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6F493A">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6F493A">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6F493A">
            <w:pPr>
              <w:pStyle w:val="TAL"/>
              <w:rPr>
                <w:lang w:val="en-US" w:eastAsia="zh-CN"/>
              </w:rPr>
            </w:pPr>
            <w:r>
              <w:rPr>
                <w:rFonts w:cs="Arial"/>
                <w:szCs w:val="18"/>
                <w:lang w:eastAsia="zh-CN"/>
              </w:rPr>
              <w:t>Used to indicate the connection as a context of the operation</w:t>
            </w:r>
          </w:p>
        </w:tc>
      </w:tr>
      <w:tr w:rsidR="00623B86" w14:paraId="3B449B5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6F493A">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6F493A">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6F493A">
            <w:pPr>
              <w:pStyle w:val="TAL"/>
              <w:rPr>
                <w:rFonts w:cs="Arial"/>
                <w:szCs w:val="18"/>
                <w:lang w:eastAsia="zh-CN"/>
              </w:rPr>
            </w:pPr>
            <w:r>
              <w:rPr>
                <w:rFonts w:cs="Arial"/>
                <w:szCs w:val="18"/>
              </w:rPr>
              <w:t>Used to identify the reporting entity</w:t>
            </w:r>
          </w:p>
        </w:tc>
      </w:tr>
      <w:tr w:rsidR="00623B86" w14:paraId="7B844715"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6F493A">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6F493A">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6F493A">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6F493A">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6F493A">
            <w:pPr>
              <w:pStyle w:val="TAL"/>
              <w:rPr>
                <w:rFonts w:cs="Arial"/>
                <w:szCs w:val="18"/>
              </w:rPr>
            </w:pPr>
            <w:r>
              <w:rPr>
                <w:rFonts w:cs="Arial"/>
                <w:szCs w:val="18"/>
              </w:rPr>
              <w:t>See TS 32.422 [38]</w:t>
            </w:r>
          </w:p>
        </w:tc>
      </w:tr>
      <w:tr w:rsidR="00623B86" w14:paraId="0437B979"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6F493A">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6F493A">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6F493A">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6F493A">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6F493A">
            <w:pPr>
              <w:pStyle w:val="TAL"/>
              <w:rPr>
                <w:rFonts w:cs="Arial"/>
                <w:szCs w:val="18"/>
              </w:rPr>
            </w:pPr>
            <w:r>
              <w:rPr>
                <w:rFonts w:cs="Arial"/>
                <w:szCs w:val="18"/>
              </w:rPr>
              <w:t>See TS 32.300 [25]</w:t>
            </w:r>
          </w:p>
        </w:tc>
      </w:tr>
      <w:tr w:rsidR="00623B86" w14:paraId="680D5A2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6F493A">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6F493A">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54" w:name="_Toc51581278"/>
      <w:bookmarkStart w:id="2255" w:name="_Toc52356541"/>
      <w:bookmarkStart w:id="2256" w:name="_Toc55228111"/>
      <w:bookmarkStart w:id="2257" w:name="_Toc138323675"/>
      <w:bookmarkStart w:id="2258" w:name="_Toc219487433"/>
      <w:r>
        <w:rPr>
          <w:lang w:eastAsia="zh-CN"/>
        </w:rPr>
        <w:lastRenderedPageBreak/>
        <w:t>12.6</w:t>
      </w:r>
      <w:r>
        <w:tab/>
        <w:t>File data reporting service</w:t>
      </w:r>
      <w:bookmarkEnd w:id="2254"/>
      <w:bookmarkEnd w:id="2255"/>
      <w:bookmarkEnd w:id="2256"/>
      <w:bookmarkEnd w:id="2257"/>
      <w:bookmarkEnd w:id="2258"/>
    </w:p>
    <w:p w14:paraId="6EA7CADF" w14:textId="77777777" w:rsidR="00623B86" w:rsidRDefault="00623B86" w:rsidP="00623B86">
      <w:pPr>
        <w:pStyle w:val="Heading3"/>
        <w:rPr>
          <w:lang w:eastAsia="de-DE"/>
        </w:rPr>
      </w:pPr>
      <w:bookmarkStart w:id="2259" w:name="_Toc51581279"/>
      <w:bookmarkStart w:id="2260" w:name="_Toc52356542"/>
      <w:bookmarkStart w:id="2261" w:name="_Toc55228112"/>
      <w:bookmarkStart w:id="2262" w:name="_Toc138323676"/>
      <w:bookmarkStart w:id="2263" w:name="_Toc219487434"/>
      <w:r>
        <w:rPr>
          <w:lang w:eastAsia="zh-CN"/>
        </w:rPr>
        <w:t>12.6.1</w:t>
      </w:r>
      <w:r>
        <w:tab/>
      </w:r>
      <w:r>
        <w:rPr>
          <w:lang w:eastAsia="de-DE"/>
        </w:rPr>
        <w:t>RESTful HTTP-based solution set</w:t>
      </w:r>
      <w:bookmarkEnd w:id="2259"/>
      <w:bookmarkEnd w:id="2260"/>
      <w:bookmarkEnd w:id="2261"/>
      <w:bookmarkEnd w:id="2262"/>
      <w:bookmarkEnd w:id="2263"/>
    </w:p>
    <w:p w14:paraId="361EBFBA" w14:textId="77777777" w:rsidR="00623B86" w:rsidRPr="00FE5F5D" w:rsidRDefault="00623B86" w:rsidP="00623B86">
      <w:pPr>
        <w:pStyle w:val="Heading4"/>
        <w:rPr>
          <w:lang w:eastAsia="de-DE"/>
        </w:rPr>
      </w:pPr>
      <w:bookmarkStart w:id="2264" w:name="_Toc51581280"/>
      <w:bookmarkStart w:id="2265" w:name="_Toc52356543"/>
      <w:bookmarkStart w:id="2266" w:name="_Toc55228113"/>
      <w:bookmarkStart w:id="2267" w:name="_Toc138323677"/>
      <w:bookmarkStart w:id="2268" w:name="_Toc219487435"/>
      <w:r>
        <w:rPr>
          <w:lang w:eastAsia="de-DE"/>
        </w:rPr>
        <w:t>12.6.1.1</w:t>
      </w:r>
      <w:r>
        <w:rPr>
          <w:lang w:eastAsia="de-DE"/>
        </w:rPr>
        <w:tab/>
        <w:t>Mapping of operations</w:t>
      </w:r>
      <w:bookmarkEnd w:id="2264"/>
      <w:bookmarkEnd w:id="2265"/>
      <w:bookmarkEnd w:id="2266"/>
      <w:bookmarkEnd w:id="2267"/>
      <w:bookmarkEnd w:id="2268"/>
    </w:p>
    <w:p w14:paraId="54AE2001" w14:textId="77777777" w:rsidR="00623B86" w:rsidRDefault="00623B86" w:rsidP="00623B86">
      <w:pPr>
        <w:pStyle w:val="Heading5"/>
      </w:pPr>
      <w:bookmarkStart w:id="2269" w:name="_Toc51581281"/>
      <w:bookmarkStart w:id="2270" w:name="_Toc52356544"/>
      <w:bookmarkStart w:id="2271" w:name="_Toc55228114"/>
      <w:bookmarkStart w:id="2272" w:name="_Toc138323678"/>
      <w:bookmarkStart w:id="2273" w:name="_Toc219487436"/>
      <w:r>
        <w:rPr>
          <w:lang w:eastAsia="zh-CN"/>
        </w:rPr>
        <w:t>12.6.1.1.1</w:t>
      </w:r>
      <w:r>
        <w:tab/>
        <w:t>Introduction</w:t>
      </w:r>
      <w:bookmarkEnd w:id="2269"/>
      <w:bookmarkEnd w:id="2270"/>
      <w:bookmarkEnd w:id="2271"/>
      <w:bookmarkEnd w:id="2272"/>
      <w:bookmarkEnd w:id="2273"/>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6F493A">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6F493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6F493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6F493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6F493A">
            <w:pPr>
              <w:pStyle w:val="TAH"/>
              <w:rPr>
                <w:b w:val="0"/>
              </w:rPr>
            </w:pPr>
            <w:r>
              <w:t>S</w:t>
            </w:r>
          </w:p>
        </w:tc>
      </w:tr>
      <w:tr w:rsidR="00623B86" w14:paraId="7BDA4909"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6F493A">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6F493A">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6F493A">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864DFE7" w14:textId="77777777" w:rsidR="00623B86" w:rsidRDefault="00623B86" w:rsidP="00623B86"/>
    <w:p w14:paraId="10EE6122" w14:textId="77777777" w:rsidR="00623B86" w:rsidRDefault="00623B86" w:rsidP="00623B86">
      <w:pPr>
        <w:pStyle w:val="Heading5"/>
      </w:pPr>
      <w:bookmarkStart w:id="2274" w:name="_Toc51581282"/>
      <w:bookmarkStart w:id="2275" w:name="_Toc52356545"/>
      <w:bookmarkStart w:id="2276" w:name="_Toc55228115"/>
      <w:bookmarkStart w:id="2277" w:name="_Toc138323679"/>
      <w:bookmarkStart w:id="2278" w:name="_Toc219487437"/>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74"/>
      <w:bookmarkEnd w:id="2275"/>
      <w:bookmarkEnd w:id="2276"/>
      <w:bookmarkEnd w:id="2277"/>
      <w:bookmarkEnd w:id="2278"/>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9" w:name="OLE_LINK5"/>
      <w:bookmarkStart w:id="2280" w:name="OLE_LINK6"/>
      <w:r>
        <w:rPr>
          <w:lang w:eastAsia="zh-CN"/>
        </w:rPr>
        <w:t xml:space="preserve">Table </w:t>
      </w:r>
      <w:r>
        <w:t>12.6.1.1.2</w:t>
      </w:r>
      <w:r>
        <w:rPr>
          <w:lang w:eastAsia="zh-CN"/>
        </w:rPr>
        <w:t>-1</w:t>
      </w:r>
      <w:bookmarkEnd w:id="2279"/>
      <w:bookmarkEnd w:id="2280"/>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6F493A">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6F493A">
            <w:pPr>
              <w:keepNext/>
              <w:keepLines/>
              <w:spacing w:after="0"/>
              <w:jc w:val="center"/>
              <w:rPr>
                <w:rFonts w:ascii="Arial" w:hAnsi="Arial"/>
                <w:b/>
                <w:sz w:val="18"/>
                <w:lang w:eastAsia="zh-CN"/>
              </w:rPr>
            </w:pPr>
            <w:bookmarkStart w:id="2281"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6F493A">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6F493A">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6F493A">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6F493A">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6F493A">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6F493A">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2281"/>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4C723412" w14:textId="77777777" w:rsidR="00623B86" w:rsidRDefault="00623B86" w:rsidP="00623B86">
      <w:pPr>
        <w:pStyle w:val="Heading5"/>
      </w:pPr>
      <w:bookmarkStart w:id="2282" w:name="_Toc51581283"/>
      <w:bookmarkStart w:id="2283" w:name="_Toc52356546"/>
      <w:bookmarkStart w:id="2284" w:name="_Toc55228116"/>
      <w:bookmarkStart w:id="2285" w:name="_Toc138323680"/>
      <w:bookmarkStart w:id="2286" w:name="_Toc219487438"/>
      <w:r>
        <w:t>12.6.1.1.3</w:t>
      </w:r>
      <w:r>
        <w:tab/>
        <w:t xml:space="preserve">Operation </w:t>
      </w:r>
      <w:r w:rsidRPr="00971FE6">
        <w:rPr>
          <w:rFonts w:cs="Arial"/>
        </w:rPr>
        <w:t>subscribe</w:t>
      </w:r>
      <w:bookmarkEnd w:id="2282"/>
      <w:bookmarkEnd w:id="2283"/>
      <w:bookmarkEnd w:id="2284"/>
      <w:bookmarkEnd w:id="2285"/>
      <w:bookmarkEnd w:id="2286"/>
    </w:p>
    <w:p w14:paraId="54447C5E" w14:textId="10DEEB71" w:rsidR="00623B86" w:rsidRDefault="00945219" w:rsidP="00623B86">
      <w:pPr>
        <w:rPr>
          <w:lang w:eastAsia="zh-CN" w:bidi="ar-KW"/>
        </w:rPr>
      </w:pPr>
      <w:r>
        <w:t xml:space="preserve">The operation is deprecated, its support and usage </w:t>
      </w:r>
      <w:r>
        <w:rPr>
          <w:rFonts w:hint="eastAsia"/>
          <w:lang w:eastAsia="zh-CN"/>
        </w:rPr>
        <w:t>are</w:t>
      </w:r>
      <w:r>
        <w:t xml:space="preserve"> not recommended.</w:t>
      </w:r>
    </w:p>
    <w:p w14:paraId="6263F637" w14:textId="77777777" w:rsidR="00623B86" w:rsidRDefault="00623B86" w:rsidP="00623B86">
      <w:pPr>
        <w:pStyle w:val="Heading5"/>
      </w:pPr>
      <w:bookmarkStart w:id="2287" w:name="_Toc51581284"/>
      <w:bookmarkStart w:id="2288" w:name="_Toc52356547"/>
      <w:bookmarkStart w:id="2289" w:name="_Toc55228117"/>
      <w:bookmarkStart w:id="2290" w:name="_Toc138323681"/>
      <w:bookmarkStart w:id="2291" w:name="_Toc219487439"/>
      <w:r>
        <w:lastRenderedPageBreak/>
        <w:t>12.6.1.1.4</w:t>
      </w:r>
      <w:r>
        <w:tab/>
        <w:t xml:space="preserve">Operation </w:t>
      </w:r>
      <w:r w:rsidRPr="00971FE6">
        <w:rPr>
          <w:rFonts w:cs="Arial"/>
        </w:rPr>
        <w:t>unsubscribe</w:t>
      </w:r>
      <w:bookmarkEnd w:id="2287"/>
      <w:bookmarkEnd w:id="2288"/>
      <w:bookmarkEnd w:id="2289"/>
      <w:bookmarkEnd w:id="2290"/>
      <w:bookmarkEnd w:id="2291"/>
    </w:p>
    <w:p w14:paraId="2FE9948B" w14:textId="32AD2052" w:rsidR="00623B86" w:rsidRDefault="00945219" w:rsidP="00623B86">
      <w:pPr>
        <w:rPr>
          <w:lang w:eastAsia="zh-CN" w:bidi="ar-KW"/>
        </w:rPr>
      </w:pPr>
      <w:r>
        <w:t xml:space="preserve">The operation is deprecated, its support and usage </w:t>
      </w:r>
      <w:r>
        <w:rPr>
          <w:rFonts w:hint="eastAsia"/>
          <w:lang w:eastAsia="zh-CN"/>
        </w:rPr>
        <w:t>are</w:t>
      </w:r>
      <w:r>
        <w:t xml:space="preserve"> not recommended.</w:t>
      </w:r>
    </w:p>
    <w:p w14:paraId="2EF455F0" w14:textId="77777777" w:rsidR="00623B86" w:rsidRDefault="00623B86" w:rsidP="00623B86">
      <w:pPr>
        <w:pStyle w:val="Heading4"/>
      </w:pPr>
      <w:bookmarkStart w:id="2292" w:name="_Toc51581285"/>
      <w:bookmarkStart w:id="2293" w:name="_Toc52356548"/>
      <w:bookmarkStart w:id="2294" w:name="_Toc55228118"/>
      <w:bookmarkStart w:id="2295" w:name="_Toc138323682"/>
      <w:bookmarkStart w:id="2296" w:name="_Toc219487440"/>
      <w:r>
        <w:rPr>
          <w:lang w:eastAsia="zh-CN"/>
        </w:rPr>
        <w:t>12.6.1.2</w:t>
      </w:r>
      <w:r>
        <w:tab/>
        <w:t>Mapping of notifications</w:t>
      </w:r>
      <w:bookmarkEnd w:id="2292"/>
      <w:bookmarkEnd w:id="2293"/>
      <w:bookmarkEnd w:id="2294"/>
      <w:bookmarkEnd w:id="2295"/>
      <w:bookmarkEnd w:id="2296"/>
    </w:p>
    <w:p w14:paraId="6E91AFED" w14:textId="77777777" w:rsidR="00623B86" w:rsidRDefault="00623B86" w:rsidP="00623B86">
      <w:pPr>
        <w:pStyle w:val="Heading5"/>
      </w:pPr>
      <w:bookmarkStart w:id="2297" w:name="_Toc51581286"/>
      <w:bookmarkStart w:id="2298" w:name="_Toc52356549"/>
      <w:bookmarkStart w:id="2299" w:name="_Toc55228119"/>
      <w:bookmarkStart w:id="2300" w:name="_Toc138323683"/>
      <w:bookmarkStart w:id="2301" w:name="_Toc219487441"/>
      <w:r>
        <w:t>12.6.1.2.1</w:t>
      </w:r>
      <w:r>
        <w:tab/>
        <w:t>Introduction</w:t>
      </w:r>
      <w:bookmarkEnd w:id="2297"/>
      <w:bookmarkEnd w:id="2298"/>
      <w:bookmarkEnd w:id="2299"/>
      <w:bookmarkEnd w:id="2300"/>
      <w:bookmarkEnd w:id="2301"/>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6F493A">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6F493A">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6F493A">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6F493A">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6F493A">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02" w:name="_Toc51581287"/>
      <w:bookmarkStart w:id="2303" w:name="_Toc52356550"/>
      <w:bookmarkStart w:id="2304" w:name="_Toc55228120"/>
      <w:bookmarkStart w:id="2305" w:name="_Toc138323684"/>
      <w:bookmarkStart w:id="2306" w:name="_Toc219487442"/>
      <w:r>
        <w:t>12.6.1.2.2</w:t>
      </w:r>
      <w:r>
        <w:tab/>
        <w:t xml:space="preserve">Notification </w:t>
      </w:r>
      <w:r w:rsidRPr="00971FE6">
        <w:rPr>
          <w:rFonts w:cs="Arial"/>
        </w:rPr>
        <w:t>notifyFileReady</w:t>
      </w:r>
      <w:bookmarkEnd w:id="2302"/>
      <w:bookmarkEnd w:id="2303"/>
      <w:bookmarkEnd w:id="2304"/>
      <w:bookmarkEnd w:id="2305"/>
      <w:bookmarkEnd w:id="2306"/>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6F493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6F493A">
            <w:pPr>
              <w:keepNext/>
              <w:keepLines/>
              <w:spacing w:after="0"/>
              <w:jc w:val="center"/>
              <w:rPr>
                <w:rFonts w:ascii="Arial" w:hAnsi="Arial"/>
                <w:b/>
                <w:sz w:val="18"/>
                <w:lang w:eastAsia="zh-CN"/>
              </w:rPr>
            </w:pPr>
            <w:bookmarkStart w:id="2307"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6F493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6F493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6F493A">
            <w:pPr>
              <w:spacing w:after="0"/>
              <w:rPr>
                <w:rFonts w:ascii="Arial" w:hAnsi="Arial"/>
                <w:sz w:val="18"/>
                <w:szCs w:val="18"/>
                <w:lang w:eastAsia="zh-CN"/>
              </w:rPr>
            </w:pPr>
          </w:p>
        </w:tc>
      </w:tr>
      <w:tr w:rsidR="00623B86" w14:paraId="10D66B80"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6F493A">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6F493A">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6F493A">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6F493A">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6F493A">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6F493A">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6F493A">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307"/>
    </w:tbl>
    <w:p w14:paraId="00B7C1A0" w14:textId="77777777" w:rsidR="00623B86" w:rsidRDefault="00623B86" w:rsidP="00623B86"/>
    <w:p w14:paraId="248BD0D2" w14:textId="77777777" w:rsidR="00623B86" w:rsidRPr="006B51F6" w:rsidRDefault="00623B86" w:rsidP="00623B86">
      <w:pPr>
        <w:pStyle w:val="Heading5"/>
      </w:pPr>
      <w:bookmarkStart w:id="2308" w:name="_Toc51581288"/>
      <w:bookmarkStart w:id="2309" w:name="_Toc52356551"/>
      <w:bookmarkStart w:id="2310" w:name="_Toc55228121"/>
      <w:bookmarkStart w:id="2311" w:name="_Toc138323685"/>
      <w:bookmarkStart w:id="2312" w:name="_Toc219487443"/>
      <w:r>
        <w:t>12.6.1.2.3</w:t>
      </w:r>
      <w:r w:rsidRPr="006B51F6">
        <w:tab/>
        <w:t xml:space="preserve">Notification </w:t>
      </w:r>
      <w:r w:rsidRPr="00971FE6">
        <w:rPr>
          <w:rFonts w:cs="Arial"/>
        </w:rPr>
        <w:t>notifyFilePreparationError</w:t>
      </w:r>
      <w:bookmarkEnd w:id="2308"/>
      <w:bookmarkEnd w:id="2309"/>
      <w:bookmarkEnd w:id="2310"/>
      <w:bookmarkEnd w:id="2311"/>
      <w:bookmarkEnd w:id="2312"/>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6F493A">
            <w:pPr>
              <w:keepNext/>
              <w:keepLines/>
              <w:spacing w:after="0"/>
              <w:jc w:val="center"/>
              <w:rPr>
                <w:rFonts w:ascii="Arial" w:hAnsi="Arial"/>
                <w:b/>
                <w:sz w:val="18"/>
                <w:lang w:eastAsia="zh-CN"/>
              </w:rPr>
            </w:pPr>
            <w:bookmarkStart w:id="2313"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6F493A">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6F493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6F493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6F493A">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6F493A">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6F493A">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6F493A">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313"/>
    </w:tbl>
    <w:p w14:paraId="69D9C4FC" w14:textId="77777777" w:rsidR="00623B86" w:rsidRDefault="00623B86" w:rsidP="00623B86"/>
    <w:p w14:paraId="6266E5EA" w14:textId="77777777" w:rsidR="00623B86" w:rsidRDefault="00623B86" w:rsidP="00623B86">
      <w:pPr>
        <w:pStyle w:val="Heading4"/>
      </w:pPr>
      <w:bookmarkStart w:id="2314" w:name="_Toc51581289"/>
      <w:bookmarkStart w:id="2315" w:name="_Toc52356552"/>
      <w:bookmarkStart w:id="2316" w:name="_Toc55228122"/>
      <w:bookmarkStart w:id="2317" w:name="_Toc138323686"/>
      <w:bookmarkStart w:id="2318" w:name="_Toc219487444"/>
      <w:r>
        <w:rPr>
          <w:lang w:eastAsia="zh-CN"/>
        </w:rPr>
        <w:lastRenderedPageBreak/>
        <w:t>12.6.1.3</w:t>
      </w:r>
      <w:r>
        <w:tab/>
        <w:t>Resources</w:t>
      </w:r>
      <w:bookmarkEnd w:id="2314"/>
      <w:bookmarkEnd w:id="2315"/>
      <w:bookmarkEnd w:id="2316"/>
      <w:bookmarkEnd w:id="2317"/>
      <w:bookmarkEnd w:id="2318"/>
    </w:p>
    <w:p w14:paraId="208F3134" w14:textId="77777777" w:rsidR="00623B86" w:rsidRDefault="00623B86" w:rsidP="00623B86">
      <w:pPr>
        <w:pStyle w:val="Heading5"/>
      </w:pPr>
      <w:bookmarkStart w:id="2319" w:name="_Toc51581290"/>
      <w:bookmarkStart w:id="2320" w:name="_Toc52356553"/>
      <w:bookmarkStart w:id="2321" w:name="_Toc55228123"/>
      <w:bookmarkStart w:id="2322" w:name="_Toc138323687"/>
      <w:bookmarkStart w:id="2323" w:name="_Toc219487445"/>
      <w:r>
        <w:rPr>
          <w:lang w:eastAsia="zh-CN"/>
        </w:rPr>
        <w:t>12.6.1.3.</w:t>
      </w:r>
      <w:r>
        <w:t>1</w:t>
      </w:r>
      <w:r>
        <w:tab/>
        <w:t>Resource structure</w:t>
      </w:r>
      <w:bookmarkEnd w:id="2319"/>
      <w:bookmarkEnd w:id="2320"/>
      <w:bookmarkEnd w:id="2321"/>
      <w:bookmarkEnd w:id="2322"/>
      <w:bookmarkEnd w:id="2323"/>
    </w:p>
    <w:p w14:paraId="305F60A6" w14:textId="77777777" w:rsidR="00623B86" w:rsidRPr="00851E6D" w:rsidRDefault="00623B86" w:rsidP="006C0028">
      <w:pPr>
        <w:pStyle w:val="H6"/>
      </w:pPr>
      <w:bookmarkStart w:id="2324" w:name="_Toc138323688"/>
      <w:r>
        <w:t>12.6.1.3.1.1</w:t>
      </w:r>
      <w:r>
        <w:tab/>
        <w:t>Resource structure on the MnS producer</w:t>
      </w:r>
      <w:bookmarkEnd w:id="2324"/>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6F493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6F493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6F493A">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6F493A">
            <w:pPr>
              <w:pStyle w:val="TAH"/>
            </w:pPr>
            <w:r>
              <w:t>Description</w:t>
            </w:r>
          </w:p>
        </w:tc>
      </w:tr>
      <w:tr w:rsidR="00623B86" w14:paraId="7AD023E5" w14:textId="77777777" w:rsidTr="006F493A">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6F493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6F493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6F493A">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6F493A">
            <w:pPr>
              <w:pStyle w:val="TAL"/>
            </w:pPr>
            <w:r>
              <w:t>Retrieve the information of the available files</w:t>
            </w:r>
          </w:p>
        </w:tc>
      </w:tr>
      <w:tr w:rsidR="00623B86" w14:paraId="5CBFF78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6F493A">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6F493A">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6F493A">
            <w:pPr>
              <w:pStyle w:val="TAL"/>
            </w:pPr>
            <w:r>
              <w:t>Create a subscription</w:t>
            </w:r>
          </w:p>
        </w:tc>
      </w:tr>
      <w:tr w:rsidR="00623B86" w14:paraId="609AD2B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6F493A">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6F493A">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6F493A">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6F493A">
            <w:pPr>
              <w:pStyle w:val="TAL"/>
            </w:pPr>
            <w:r>
              <w:t>Delete a single subscription</w:t>
            </w:r>
          </w:p>
        </w:tc>
      </w:tr>
      <w:tr w:rsidR="00623B86" w14:paraId="6A931B1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6F493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6F493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6F493A">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25" w:name="_Toc138323689"/>
      <w:bookmarkStart w:id="2326" w:name="_Toc219487446"/>
      <w:r>
        <w:rPr>
          <w:lang w:eastAsia="zh-CN"/>
        </w:rPr>
        <w:t>12.6.1.3.</w:t>
      </w:r>
      <w:r>
        <w:t>1.2</w:t>
      </w:r>
      <w:r>
        <w:tab/>
        <w:t>Resource structure on the MnS consumer</w:t>
      </w:r>
      <w:bookmarkEnd w:id="2325"/>
      <w:bookmarkEnd w:id="2326"/>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6F493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6F493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6F493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6F493A">
            <w:pPr>
              <w:pStyle w:val="TAH"/>
            </w:pPr>
            <w:r w:rsidRPr="00215D3C">
              <w:t>Description</w:t>
            </w:r>
          </w:p>
        </w:tc>
      </w:tr>
      <w:tr w:rsidR="00623B86" w:rsidRPr="00215D3C" w14:paraId="69CB0437"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6F493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6F493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6F493A">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7" w:name="_Toc51581291"/>
      <w:bookmarkStart w:id="2328" w:name="_Toc52356554"/>
      <w:bookmarkStart w:id="2329" w:name="_Toc55228124"/>
      <w:bookmarkStart w:id="2330" w:name="_Toc138323690"/>
      <w:bookmarkStart w:id="2331" w:name="_Toc219487447"/>
      <w:r w:rsidRPr="006F72D1">
        <w:rPr>
          <w:lang w:eastAsia="zh-CN"/>
        </w:rPr>
        <w:t>12.6</w:t>
      </w:r>
      <w:r w:rsidRPr="00820A1B">
        <w:rPr>
          <w:lang w:eastAsia="zh-CN"/>
        </w:rPr>
        <w:t>.1.3.</w:t>
      </w:r>
      <w:r w:rsidRPr="00820A1B">
        <w:t>2</w:t>
      </w:r>
      <w:r w:rsidRPr="00820A1B">
        <w:tab/>
        <w:t>Resource definitions</w:t>
      </w:r>
      <w:bookmarkEnd w:id="2327"/>
      <w:bookmarkEnd w:id="2328"/>
      <w:bookmarkEnd w:id="2329"/>
      <w:bookmarkEnd w:id="2330"/>
      <w:bookmarkEnd w:id="2331"/>
    </w:p>
    <w:p w14:paraId="226BD9FF" w14:textId="77777777" w:rsidR="00623B86" w:rsidRPr="00820A1B" w:rsidRDefault="00623B86" w:rsidP="00623B86">
      <w:pPr>
        <w:pStyle w:val="H6"/>
      </w:pPr>
      <w:bookmarkStart w:id="2332" w:name="_Toc51581292"/>
      <w:bookmarkStart w:id="2333" w:name="_Toc52356555"/>
      <w:bookmarkStart w:id="2334" w:name="_Toc55228125"/>
      <w:r w:rsidRPr="00820A1B">
        <w:rPr>
          <w:lang w:eastAsia="zh-CN"/>
        </w:rPr>
        <w:t>12.6.1.3</w:t>
      </w:r>
      <w:r w:rsidRPr="00820A1B">
        <w:t>.2.1</w:t>
      </w:r>
      <w:r w:rsidRPr="00820A1B">
        <w:tab/>
        <w:t>Resource "…/</w:t>
      </w:r>
      <w:r w:rsidRPr="006F72D1">
        <w:t>f</w:t>
      </w:r>
      <w:r w:rsidRPr="00971FE6">
        <w:t>iles</w:t>
      </w:r>
      <w:r w:rsidRPr="00820A1B">
        <w:t>"</w:t>
      </w:r>
      <w:bookmarkEnd w:id="2332"/>
      <w:bookmarkEnd w:id="2333"/>
      <w:bookmarkEnd w:id="2334"/>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Pr="0023595B" w:rsidRDefault="00623B86" w:rsidP="0023595B">
      <w:r w:rsidRPr="0023595B">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22C4242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6F493A">
            <w:pPr>
              <w:pStyle w:val="TAL"/>
            </w:pPr>
            <w:r>
              <w:t>See clause 4.4.3 of TS 32.158 [15]</w:t>
            </w:r>
          </w:p>
        </w:tc>
      </w:tr>
      <w:tr w:rsidR="00623B86" w14:paraId="27A9181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6F493A">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68F1C93E" w:rsidR="00623B86" w:rsidRDefault="00623B86" w:rsidP="00623B86">
      <w:pPr>
        <w:pStyle w:val="H8"/>
      </w:pPr>
      <w:r>
        <w:t>12.6.1.3.2.1.3.1</w:t>
      </w:r>
      <w:r>
        <w:tab/>
        <w:t>HTTP GET</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5D7E3D2"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6F493A">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6F493A">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04A61B7"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6F493A">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6F493A">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AFE1671"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6F493A">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6F493A">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3BAAACB" w14:textId="77777777" w:rsidTr="006F493A">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6F493A">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DF5684"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6F493A">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6F493A">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047DF50"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6F493A">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35" w:name="_Toc51581293"/>
      <w:bookmarkStart w:id="2336" w:name="_Toc52356556"/>
      <w:bookmarkStart w:id="2337"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35"/>
      <w:bookmarkEnd w:id="2336"/>
      <w:bookmarkEnd w:id="2337"/>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19AA7237"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6F493A">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6F493A">
            <w:pPr>
              <w:pStyle w:val="TAL"/>
            </w:pPr>
            <w:r>
              <w:t>See clause 4.4.3 of TS 32.158 [15]</w:t>
            </w:r>
          </w:p>
        </w:tc>
      </w:tr>
      <w:tr w:rsidR="00623B86" w14:paraId="5CA9B92B"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6F493A">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6F493A">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6F493A">
            <w:pPr>
              <w:pStyle w:val="TAH"/>
            </w:pPr>
            <w:r>
              <w:t>S</w:t>
            </w:r>
          </w:p>
        </w:tc>
      </w:tr>
      <w:tr w:rsidR="00623B86" w14:paraId="61C548D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6F493A">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6F493A">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6F493A">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6F493A">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6F493A">
            <w:pPr>
              <w:pStyle w:val="TAH"/>
            </w:pPr>
            <w:r>
              <w:t>S</w:t>
            </w:r>
          </w:p>
        </w:tc>
      </w:tr>
      <w:tr w:rsidR="00623B86" w14:paraId="43C498C1" w14:textId="77777777" w:rsidTr="006F493A">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6F493A">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6F493A">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6F493A">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6F493A">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6F493A">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6F493A">
            <w:pPr>
              <w:pStyle w:val="TAH"/>
            </w:pPr>
            <w:r>
              <w:t>S</w:t>
            </w:r>
          </w:p>
        </w:tc>
      </w:tr>
      <w:tr w:rsidR="00623B86" w14:paraId="50F1C05A" w14:textId="77777777" w:rsidTr="006F493A">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6F493A">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6F493A">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6F493A">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6F493A">
            <w:pPr>
              <w:pStyle w:val="TAL"/>
              <w:jc w:val="center"/>
            </w:pPr>
            <w:r>
              <w:t>M</w:t>
            </w:r>
          </w:p>
        </w:tc>
      </w:tr>
      <w:tr w:rsidR="00623B86" w14:paraId="7DF05EDF" w14:textId="77777777" w:rsidTr="006F493A">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6F493A">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6F493A">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6F493A">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6F493A">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12115807" w14:textId="77777777" w:rsidR="00623B86" w:rsidRDefault="00623B86" w:rsidP="00623B86">
      <w:pPr>
        <w:pStyle w:val="H6"/>
      </w:pPr>
      <w:bookmarkStart w:id="2338" w:name="_Toc51581294"/>
      <w:bookmarkStart w:id="2339" w:name="_Toc52356557"/>
      <w:bookmarkStart w:id="2340"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8"/>
      <w:bookmarkEnd w:id="2339"/>
      <w:bookmarkEnd w:id="2340"/>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41" w:name="OLE_LINK7"/>
      <w:r>
        <w:rPr>
          <w:lang w:eastAsia="zh-CN"/>
        </w:rPr>
        <w:t>12.6.1.3</w:t>
      </w:r>
      <w:r>
        <w:t>.2.3</w:t>
      </w:r>
      <w:r>
        <w:rPr>
          <w:lang w:eastAsia="zh-CN"/>
        </w:rPr>
        <w:t>.2</w:t>
      </w:r>
      <w:bookmarkEnd w:id="2341"/>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6F493A">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6F493A">
            <w:pPr>
              <w:pStyle w:val="TAH"/>
            </w:pPr>
            <w:r>
              <w:t>Definition</w:t>
            </w:r>
          </w:p>
        </w:tc>
      </w:tr>
      <w:tr w:rsidR="00623B86" w14:paraId="34C5FC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6F493A">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6F493A">
            <w:pPr>
              <w:pStyle w:val="TAL"/>
            </w:pPr>
            <w:r>
              <w:t>See clause 4.4.3 of TS 32.158 [15]</w:t>
            </w:r>
          </w:p>
        </w:tc>
      </w:tr>
      <w:tr w:rsidR="00623B86" w14:paraId="21AF279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6F493A">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6F493A">
            <w:pPr>
              <w:pStyle w:val="TAL"/>
            </w:pPr>
            <w:r w:rsidRPr="00A54615">
              <w:t>See clause 4.4.</w:t>
            </w:r>
            <w:r>
              <w:t>3</w:t>
            </w:r>
            <w:r w:rsidRPr="00A54615">
              <w:t xml:space="preserve"> of TS 32.158 [15]</w:t>
            </w:r>
          </w:p>
        </w:tc>
      </w:tr>
      <w:tr w:rsidR="00623B86" w14:paraId="3E545B71"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6F493A">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6F493A">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6F493A">
            <w:pPr>
              <w:pStyle w:val="TAH"/>
            </w:pPr>
            <w:r>
              <w:t>S</w:t>
            </w:r>
          </w:p>
        </w:tc>
      </w:tr>
      <w:tr w:rsidR="00623B86" w14:paraId="6FF7CC7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6F493A">
            <w:pPr>
              <w:pStyle w:val="TAL"/>
              <w:jc w:val="center"/>
            </w:pPr>
            <w:r>
              <w:t>n/a</w:t>
            </w:r>
          </w:p>
        </w:tc>
      </w:tr>
    </w:tbl>
    <w:p w14:paraId="106C4941" w14:textId="77777777" w:rsidR="00623B86" w:rsidRDefault="00623B86" w:rsidP="00623B86"/>
    <w:p w14:paraId="2542E981" w14:textId="77777777" w:rsidR="00623B86" w:rsidRDefault="00623B86" w:rsidP="00623B86">
      <w:r>
        <w:lastRenderedPageBreak/>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6F493A">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6F493A">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6F493A">
            <w:pPr>
              <w:pStyle w:val="TAH"/>
            </w:pPr>
            <w:r>
              <w:t>S</w:t>
            </w:r>
          </w:p>
        </w:tc>
      </w:tr>
      <w:tr w:rsidR="00623B86" w14:paraId="5CECF609" w14:textId="77777777" w:rsidTr="006F493A">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6F493A">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6F493A">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6F493A">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6F493A">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6F493A">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6F493A">
            <w:pPr>
              <w:pStyle w:val="TAH"/>
            </w:pPr>
            <w:r>
              <w:t>S</w:t>
            </w:r>
          </w:p>
        </w:tc>
      </w:tr>
      <w:tr w:rsidR="00623B86" w14:paraId="437699F9"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6F493A">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6F493A">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6F493A">
            <w:pPr>
              <w:pStyle w:val="TAL"/>
              <w:jc w:val="center"/>
            </w:pPr>
            <w:r>
              <w:t>M</w:t>
            </w:r>
          </w:p>
        </w:tc>
      </w:tr>
      <w:tr w:rsidR="00623B86" w14:paraId="18A69A95"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6F493A">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6F493A">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6F493A">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42" w:name="_Toc51581295"/>
      <w:bookmarkStart w:id="2343" w:name="_Toc52356558"/>
      <w:bookmarkStart w:id="2344"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42"/>
      <w:bookmarkEnd w:id="2343"/>
      <w:bookmarkEnd w:id="2344"/>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6F493A">
            <w:pPr>
              <w:pStyle w:val="TAH"/>
            </w:pPr>
            <w:r w:rsidRPr="00215D3C">
              <w:t>Definition</w:t>
            </w:r>
          </w:p>
        </w:tc>
      </w:tr>
      <w:tr w:rsidR="00623B86" w:rsidRPr="00215D3C" w14:paraId="095D682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6F493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6F493A">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6F493A">
            <w:pPr>
              <w:pStyle w:val="TAH"/>
            </w:pPr>
            <w:r>
              <w:t>S</w:t>
            </w:r>
          </w:p>
        </w:tc>
      </w:tr>
      <w:tr w:rsidR="00623B86" w14:paraId="32042DB4"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6F493A">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6F493A">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6F493A">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6F493A">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6F493A">
            <w:pPr>
              <w:pStyle w:val="TAH"/>
            </w:pPr>
            <w:r>
              <w:t>S</w:t>
            </w:r>
          </w:p>
        </w:tc>
      </w:tr>
      <w:tr w:rsidR="00623B86" w14:paraId="65100A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6F493A">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6F493A">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6F493A">
            <w:pPr>
              <w:pStyle w:val="TAL"/>
              <w:jc w:val="center"/>
            </w:pPr>
            <w:r>
              <w:t>M</w:t>
            </w:r>
          </w:p>
        </w:tc>
      </w:tr>
      <w:tr w:rsidR="00623B86" w14:paraId="2E40CC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6F493A">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6F493A">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6F493A">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6F493A">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6F493A">
            <w:pPr>
              <w:pStyle w:val="TAH"/>
            </w:pPr>
            <w:r>
              <w:t>S</w:t>
            </w:r>
          </w:p>
        </w:tc>
      </w:tr>
      <w:tr w:rsidR="00623B86" w14:paraId="2A706C90"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6F493A">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6F493A">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6F493A">
            <w:pPr>
              <w:pStyle w:val="TAL"/>
              <w:jc w:val="center"/>
            </w:pPr>
            <w:r>
              <w:t>M</w:t>
            </w:r>
          </w:p>
        </w:tc>
      </w:tr>
      <w:tr w:rsidR="00623B86" w14:paraId="610AD9E3"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6F493A">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6F493A">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6F493A">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6F493A">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45" w:name="_Toc51581296"/>
      <w:bookmarkStart w:id="2346" w:name="_Toc52356559"/>
      <w:bookmarkStart w:id="2347" w:name="_Toc55228129"/>
      <w:bookmarkStart w:id="2348" w:name="_Toc138323691"/>
      <w:bookmarkStart w:id="2349" w:name="_Toc219487448"/>
      <w:r>
        <w:rPr>
          <w:lang w:eastAsia="zh-CN"/>
        </w:rPr>
        <w:lastRenderedPageBreak/>
        <w:t>12.6.1.4</w:t>
      </w:r>
      <w:r>
        <w:tab/>
        <w:t>Data type definitions</w:t>
      </w:r>
      <w:bookmarkEnd w:id="2345"/>
      <w:bookmarkEnd w:id="2346"/>
      <w:bookmarkEnd w:id="2347"/>
      <w:bookmarkEnd w:id="2348"/>
      <w:bookmarkEnd w:id="2349"/>
    </w:p>
    <w:p w14:paraId="3BF38258" w14:textId="77777777" w:rsidR="00623B86" w:rsidRDefault="00623B86" w:rsidP="00623B86">
      <w:pPr>
        <w:pStyle w:val="Heading5"/>
        <w:rPr>
          <w:lang w:eastAsia="zh-CN"/>
        </w:rPr>
      </w:pPr>
      <w:bookmarkStart w:id="2350" w:name="_Toc51581297"/>
      <w:bookmarkStart w:id="2351" w:name="_Toc52356560"/>
      <w:bookmarkStart w:id="2352" w:name="_Toc55228130"/>
      <w:bookmarkStart w:id="2353" w:name="_Toc138323692"/>
      <w:bookmarkStart w:id="2354" w:name="_Toc219487449"/>
      <w:r>
        <w:rPr>
          <w:lang w:eastAsia="zh-CN"/>
        </w:rPr>
        <w:t>12.6.1.4.1</w:t>
      </w:r>
      <w:r>
        <w:rPr>
          <w:lang w:eastAsia="zh-CN"/>
        </w:rPr>
        <w:tab/>
      </w:r>
      <w:r>
        <w:t>General</w:t>
      </w:r>
      <w:bookmarkEnd w:id="2350"/>
      <w:bookmarkEnd w:id="2351"/>
      <w:bookmarkEnd w:id="2352"/>
      <w:bookmarkEnd w:id="2353"/>
      <w:bookmarkEnd w:id="2354"/>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11A581FC"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6F493A">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6F493A">
            <w:pPr>
              <w:keepNext/>
              <w:keepLines/>
              <w:spacing w:after="0"/>
              <w:rPr>
                <w:rFonts w:ascii="Arial" w:hAnsi="Arial"/>
                <w:b/>
                <w:sz w:val="18"/>
              </w:rPr>
            </w:pPr>
            <w:r>
              <w:rPr>
                <w:rFonts w:ascii="Arial" w:hAnsi="Arial"/>
                <w:sz w:val="18"/>
              </w:rPr>
              <w:t>Information describing a file</w:t>
            </w:r>
          </w:p>
        </w:tc>
      </w:tr>
      <w:tr w:rsidR="00623B86" w14:paraId="101FB42A"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6F493A">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6F493A">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6F493A">
            <w:pPr>
              <w:keepNext/>
              <w:keepLines/>
              <w:spacing w:after="0"/>
              <w:rPr>
                <w:rFonts w:ascii="Arial" w:hAnsi="Arial"/>
                <w:b/>
                <w:sz w:val="18"/>
              </w:rPr>
            </w:pPr>
            <w:r>
              <w:rPr>
                <w:rFonts w:ascii="Arial" w:hAnsi="Arial"/>
                <w:sz w:val="18"/>
              </w:rPr>
              <w:t>File data types</w:t>
            </w:r>
          </w:p>
        </w:tc>
      </w:tr>
      <w:tr w:rsidR="00623B86" w14:paraId="0D06A435"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6F493A">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6F493A">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9B5B7D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6F493A">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6F493A">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6F493A">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6F493A">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6F493A">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6F493A">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6F493A">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6F493A">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6F493A">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6F493A">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6F493A">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55" w:name="_Toc51581298"/>
      <w:bookmarkStart w:id="2356" w:name="_Toc52356561"/>
      <w:bookmarkStart w:id="2357" w:name="_Toc55228131"/>
      <w:bookmarkStart w:id="2358" w:name="_Toc138323693"/>
      <w:bookmarkStart w:id="2359" w:name="_Toc219487450"/>
      <w:r>
        <w:rPr>
          <w:lang w:eastAsia="zh-CN"/>
        </w:rPr>
        <w:t>12.6.1.4.2</w:t>
      </w:r>
      <w:r>
        <w:rPr>
          <w:lang w:eastAsia="zh-CN"/>
        </w:rPr>
        <w:tab/>
      </w:r>
      <w:r>
        <w:t>Structured</w:t>
      </w:r>
      <w:r>
        <w:rPr>
          <w:lang w:eastAsia="zh-CN"/>
        </w:rPr>
        <w:t xml:space="preserve"> </w:t>
      </w:r>
      <w:r>
        <w:t>data types</w:t>
      </w:r>
      <w:bookmarkEnd w:id="2355"/>
      <w:bookmarkEnd w:id="2356"/>
      <w:bookmarkEnd w:id="2357"/>
      <w:bookmarkEnd w:id="2358"/>
      <w:bookmarkEnd w:id="2359"/>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6F493A">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6F493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6F493A">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6F493A">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6F493A">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6F493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6F493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6F493A">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6F493A">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417667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9C67FA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6F493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6F493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6F493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6F493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6F493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6F493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60" w:name="_Toc51581299"/>
      <w:bookmarkStart w:id="2361" w:name="_Toc52356562"/>
      <w:bookmarkStart w:id="2362" w:name="_Toc55228132"/>
      <w:bookmarkStart w:id="2363" w:name="_Toc138323694"/>
      <w:bookmarkStart w:id="2364" w:name="_Toc219487451"/>
      <w:r>
        <w:rPr>
          <w:lang w:eastAsia="zh-CN"/>
        </w:rPr>
        <w:t>12.6.1.4.3</w:t>
      </w:r>
      <w:r>
        <w:rPr>
          <w:lang w:eastAsia="zh-CN"/>
        </w:rPr>
        <w:tab/>
      </w:r>
      <w:bookmarkEnd w:id="2360"/>
      <w:bookmarkEnd w:id="2361"/>
      <w:bookmarkEnd w:id="2362"/>
      <w:r>
        <w:t>Void</w:t>
      </w:r>
      <w:bookmarkEnd w:id="2363"/>
      <w:bookmarkEnd w:id="2364"/>
    </w:p>
    <w:p w14:paraId="2620C823" w14:textId="77777777" w:rsidR="00623B86" w:rsidRDefault="00623B86" w:rsidP="00623B86">
      <w:pPr>
        <w:pStyle w:val="Heading5"/>
      </w:pPr>
      <w:bookmarkStart w:id="2365" w:name="_Toc51581300"/>
      <w:bookmarkStart w:id="2366" w:name="_Toc52356563"/>
      <w:bookmarkStart w:id="2367" w:name="_Toc55228133"/>
      <w:bookmarkStart w:id="2368" w:name="_Toc138323695"/>
      <w:bookmarkStart w:id="2369" w:name="_Toc219487452"/>
      <w:r>
        <w:rPr>
          <w:lang w:eastAsia="zh-CN"/>
        </w:rPr>
        <w:t>12.6.1.4.4</w:t>
      </w:r>
      <w:r>
        <w:rPr>
          <w:lang w:eastAsia="zh-CN"/>
        </w:rPr>
        <w:tab/>
      </w:r>
      <w:bookmarkEnd w:id="2365"/>
      <w:bookmarkEnd w:id="2366"/>
      <w:bookmarkEnd w:id="2367"/>
      <w:r>
        <w:t>Void</w:t>
      </w:r>
      <w:bookmarkEnd w:id="2368"/>
      <w:bookmarkEnd w:id="2369"/>
    </w:p>
    <w:p w14:paraId="77D8853A" w14:textId="77777777" w:rsidR="00623B86" w:rsidRDefault="00623B86" w:rsidP="00623B86">
      <w:pPr>
        <w:pStyle w:val="Heading5"/>
      </w:pPr>
      <w:bookmarkStart w:id="2370" w:name="_Toc51581307"/>
      <w:bookmarkStart w:id="2371" w:name="_Toc52356570"/>
      <w:bookmarkStart w:id="2372" w:name="_Toc55228140"/>
      <w:bookmarkStart w:id="2373" w:name="_Toc138323696"/>
      <w:bookmarkStart w:id="2374" w:name="_Toc219487453"/>
      <w:r>
        <w:rPr>
          <w:lang w:eastAsia="zh-CN"/>
        </w:rPr>
        <w:t>12.6.1.4.5</w:t>
      </w:r>
      <w:r>
        <w:rPr>
          <w:lang w:eastAsia="zh-CN"/>
        </w:rPr>
        <w:tab/>
      </w:r>
      <w:bookmarkEnd w:id="2370"/>
      <w:bookmarkEnd w:id="2371"/>
      <w:bookmarkEnd w:id="2372"/>
      <w:r>
        <w:t>Void</w:t>
      </w:r>
      <w:bookmarkEnd w:id="2373"/>
      <w:bookmarkEnd w:id="2374"/>
    </w:p>
    <w:p w14:paraId="55A16982" w14:textId="77777777" w:rsidR="00623B86" w:rsidRDefault="00623B86" w:rsidP="00623B86">
      <w:pPr>
        <w:pStyle w:val="Heading5"/>
      </w:pPr>
      <w:bookmarkStart w:id="2375" w:name="_Toc51581309"/>
      <w:bookmarkStart w:id="2376" w:name="_Toc52356572"/>
      <w:bookmarkStart w:id="2377" w:name="_Toc55228142"/>
      <w:bookmarkStart w:id="2378" w:name="_Toc138323697"/>
      <w:bookmarkStart w:id="2379" w:name="_Toc219487454"/>
      <w:r>
        <w:rPr>
          <w:lang w:eastAsia="zh-CN"/>
        </w:rPr>
        <w:t>12.6.1.4.6</w:t>
      </w:r>
      <w:r>
        <w:rPr>
          <w:lang w:eastAsia="zh-CN"/>
        </w:rPr>
        <w:tab/>
      </w:r>
      <w:r>
        <w:t>Simple data types and enumerations</w:t>
      </w:r>
      <w:bookmarkEnd w:id="2375"/>
      <w:bookmarkEnd w:id="2376"/>
      <w:bookmarkEnd w:id="2377"/>
      <w:bookmarkEnd w:id="2378"/>
      <w:bookmarkEnd w:id="2379"/>
    </w:p>
    <w:p w14:paraId="2C597B0B" w14:textId="77777777" w:rsidR="00623B86" w:rsidRDefault="00623B86" w:rsidP="00623B86">
      <w:pPr>
        <w:pStyle w:val="H6"/>
        <w:rPr>
          <w:lang w:eastAsia="zh-CN"/>
        </w:rPr>
      </w:pPr>
      <w:bookmarkStart w:id="2380" w:name="_Toc51581310"/>
      <w:bookmarkStart w:id="2381" w:name="_Toc52356573"/>
      <w:bookmarkStart w:id="2382" w:name="_Toc55228143"/>
      <w:r>
        <w:rPr>
          <w:lang w:eastAsia="zh-CN"/>
        </w:rPr>
        <w:t>12.6.1.4.6.1</w:t>
      </w:r>
      <w:r>
        <w:rPr>
          <w:lang w:eastAsia="zh-CN"/>
        </w:rPr>
        <w:tab/>
      </w:r>
      <w:r>
        <w:t>General</w:t>
      </w:r>
      <w:bookmarkEnd w:id="2380"/>
      <w:bookmarkEnd w:id="2381"/>
      <w:bookmarkEnd w:id="2382"/>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83" w:name="_Toc51581311"/>
      <w:bookmarkStart w:id="2384" w:name="_Toc52356574"/>
      <w:bookmarkStart w:id="2385" w:name="_Toc55228144"/>
      <w:r>
        <w:rPr>
          <w:lang w:eastAsia="zh-CN"/>
        </w:rPr>
        <w:t>12.6.1.4.6.2</w:t>
      </w:r>
      <w:r>
        <w:rPr>
          <w:lang w:eastAsia="zh-CN"/>
        </w:rPr>
        <w:tab/>
        <w:t>Simple data types</w:t>
      </w:r>
      <w:bookmarkEnd w:id="2383"/>
      <w:bookmarkEnd w:id="2384"/>
      <w:bookmarkEnd w:id="2385"/>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6F493A">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6F493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6F493A">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6F493A">
            <w:pPr>
              <w:pStyle w:val="TAH"/>
            </w:pPr>
            <w:r>
              <w:t>Description</w:t>
            </w:r>
          </w:p>
        </w:tc>
      </w:tr>
      <w:tr w:rsidR="00623B86" w14:paraId="05F027BC" w14:textId="77777777" w:rsidTr="006F493A">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6F493A">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6F493A">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6F493A">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86" w:name="_Toc51581312"/>
      <w:bookmarkStart w:id="2387" w:name="_Toc52356575"/>
      <w:bookmarkStart w:id="2388"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86"/>
      <w:bookmarkEnd w:id="2387"/>
      <w:bookmarkEnd w:id="2388"/>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6F493A">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6F493A">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6F493A">
            <w:pPr>
              <w:pStyle w:val="TAH"/>
            </w:pPr>
            <w:r>
              <w:t>Description</w:t>
            </w:r>
          </w:p>
        </w:tc>
      </w:tr>
      <w:tr w:rsidR="00623B86" w14:paraId="17118EE8" w14:textId="77777777" w:rsidTr="006F493A">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6F493A">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6F493A">
            <w:pPr>
              <w:pStyle w:val="TAL"/>
            </w:pPr>
            <w:r>
              <w:t>Performance data file (measurements and KPIs)</w:t>
            </w:r>
          </w:p>
        </w:tc>
      </w:tr>
      <w:tr w:rsidR="00623B86" w14:paraId="69AD0E50" w14:textId="77777777" w:rsidTr="006F493A">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6F493A">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6F493A">
            <w:pPr>
              <w:pStyle w:val="TAL"/>
            </w:pPr>
            <w:r>
              <w:t>Trace data file</w:t>
            </w:r>
          </w:p>
        </w:tc>
      </w:tr>
      <w:tr w:rsidR="00623B86" w14:paraId="740FCEBF" w14:textId="77777777" w:rsidTr="006F493A">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6F493A">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6F493A">
            <w:pPr>
              <w:pStyle w:val="TAL"/>
            </w:pPr>
            <w:r>
              <w:t>Analytics data file</w:t>
            </w:r>
          </w:p>
        </w:tc>
      </w:tr>
      <w:tr w:rsidR="00623B86" w14:paraId="42CE01E1" w14:textId="77777777" w:rsidTr="006F493A">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6F493A">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6F493A">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9" w:name="_Toc51581313"/>
      <w:bookmarkStart w:id="2390" w:name="_Toc52356576"/>
      <w:bookmarkStart w:id="2391" w:name="_Toc55228146"/>
      <w:r>
        <w:rPr>
          <w:lang w:eastAsia="zh-CN"/>
        </w:rPr>
        <w:t>12.6.1.4.6.4</w:t>
      </w:r>
      <w:r>
        <w:rPr>
          <w:lang w:eastAsia="zh-CN"/>
        </w:rPr>
        <w:tab/>
        <w:t>Enumeration FileNotificationType</w:t>
      </w:r>
      <w:bookmarkEnd w:id="2389"/>
      <w:bookmarkEnd w:id="2390"/>
      <w:bookmarkEnd w:id="2391"/>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6F493A">
        <w:tc>
          <w:tcPr>
            <w:tcW w:w="1762" w:type="pct"/>
            <w:shd w:val="clear" w:color="auto" w:fill="C0C0C0"/>
            <w:hideMark/>
          </w:tcPr>
          <w:p w14:paraId="5FB6D71B" w14:textId="77777777" w:rsidR="00623B86" w:rsidRDefault="00623B86" w:rsidP="006F493A">
            <w:pPr>
              <w:pStyle w:val="TAH"/>
            </w:pPr>
            <w:r>
              <w:t>Enumeration value</w:t>
            </w:r>
          </w:p>
        </w:tc>
        <w:tc>
          <w:tcPr>
            <w:tcW w:w="3238" w:type="pct"/>
            <w:shd w:val="clear" w:color="auto" w:fill="C0C0C0"/>
            <w:hideMark/>
          </w:tcPr>
          <w:p w14:paraId="04671B2D" w14:textId="77777777" w:rsidR="00623B86" w:rsidRDefault="00623B86" w:rsidP="006F493A">
            <w:pPr>
              <w:pStyle w:val="TAH"/>
            </w:pPr>
            <w:r>
              <w:t>Description</w:t>
            </w:r>
          </w:p>
        </w:tc>
      </w:tr>
      <w:tr w:rsidR="00623B86" w14:paraId="4BD887D9" w14:textId="77777777" w:rsidTr="006F493A">
        <w:trPr>
          <w:trHeight w:val="146"/>
        </w:trPr>
        <w:tc>
          <w:tcPr>
            <w:tcW w:w="1762" w:type="pct"/>
            <w:hideMark/>
          </w:tcPr>
          <w:p w14:paraId="0D670A82"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6F493A">
        <w:tc>
          <w:tcPr>
            <w:tcW w:w="1762" w:type="pct"/>
            <w:hideMark/>
          </w:tcPr>
          <w:p w14:paraId="4CE073DC"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92" w:name="_Toc20494851"/>
      <w:bookmarkStart w:id="2393" w:name="_Toc26975926"/>
      <w:bookmarkStart w:id="2394" w:name="_Toc35856812"/>
      <w:bookmarkStart w:id="2395" w:name="_Toc44001711"/>
      <w:bookmarkStart w:id="2396" w:name="_Toc51581314"/>
      <w:bookmarkStart w:id="2397" w:name="_Toc52356577"/>
      <w:bookmarkStart w:id="2398" w:name="_Toc55228147"/>
      <w:bookmarkStart w:id="2399" w:name="_Toc138323698"/>
      <w:bookmarkStart w:id="2400" w:name="_Toc219487455"/>
      <w:r w:rsidRPr="00215D3C">
        <w:lastRenderedPageBreak/>
        <w:t>Annex A (normative):</w:t>
      </w:r>
      <w:r w:rsidRPr="00215D3C">
        <w:br/>
      </w:r>
      <w:r w:rsidRPr="00215D3C">
        <w:rPr>
          <w:rFonts w:cs="Arial"/>
          <w:szCs w:val="36"/>
        </w:rPr>
        <w:t>OpenAPI specification</w:t>
      </w:r>
      <w:bookmarkEnd w:id="2392"/>
      <w:bookmarkEnd w:id="2393"/>
      <w:bookmarkEnd w:id="2394"/>
      <w:bookmarkEnd w:id="2395"/>
      <w:bookmarkEnd w:id="2396"/>
      <w:bookmarkEnd w:id="2397"/>
      <w:bookmarkEnd w:id="2398"/>
      <w:bookmarkEnd w:id="2399"/>
      <w:bookmarkEnd w:id="2400"/>
    </w:p>
    <w:p w14:paraId="4BF3A484" w14:textId="77777777" w:rsidR="00623B86" w:rsidRPr="00131C35" w:rsidRDefault="00623B86" w:rsidP="00623B86">
      <w:pPr>
        <w:pStyle w:val="Heading1"/>
      </w:pPr>
      <w:bookmarkStart w:id="2401" w:name="_Toc20494852"/>
      <w:bookmarkStart w:id="2402" w:name="_Toc26975927"/>
      <w:bookmarkStart w:id="2403" w:name="_Toc35856813"/>
      <w:bookmarkStart w:id="2404" w:name="_Toc44001712"/>
      <w:bookmarkStart w:id="2405" w:name="_Toc51581315"/>
      <w:bookmarkStart w:id="2406" w:name="_Toc52356578"/>
      <w:bookmarkStart w:id="2407" w:name="_Toc55228148"/>
      <w:bookmarkStart w:id="2408" w:name="_Toc138323699"/>
      <w:bookmarkStart w:id="2409" w:name="_Toc219487456"/>
      <w:r>
        <w:rPr>
          <w:lang w:eastAsia="de-DE"/>
        </w:rPr>
        <w:t>A.0</w:t>
      </w:r>
      <w:r>
        <w:rPr>
          <w:lang w:eastAsia="de-DE"/>
        </w:rPr>
        <w:tab/>
        <w:t>Introduction</w:t>
      </w:r>
      <w:bookmarkEnd w:id="2401"/>
      <w:bookmarkEnd w:id="2402"/>
      <w:bookmarkEnd w:id="2403"/>
      <w:bookmarkEnd w:id="2404"/>
      <w:bookmarkEnd w:id="2405"/>
      <w:bookmarkEnd w:id="2406"/>
      <w:bookmarkEnd w:id="2407"/>
      <w:bookmarkEnd w:id="2408"/>
      <w:bookmarkEnd w:id="2409"/>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10" w:name="_Toc20494853"/>
      <w:bookmarkStart w:id="2411" w:name="_Toc26975928"/>
      <w:bookmarkStart w:id="2412" w:name="_Toc35856814"/>
      <w:bookmarkStart w:id="2413" w:name="_Toc44001713"/>
      <w:bookmarkStart w:id="2414" w:name="_Toc51581316"/>
      <w:bookmarkStart w:id="2415" w:name="_Toc52356579"/>
      <w:bookmarkStart w:id="2416" w:name="_Toc55228149"/>
      <w:bookmarkStart w:id="2417" w:name="_Toc138323700"/>
      <w:bookmarkStart w:id="2418" w:name="_Toc219487457"/>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10"/>
      <w:bookmarkEnd w:id="2411"/>
      <w:bookmarkEnd w:id="2412"/>
      <w:bookmarkEnd w:id="2413"/>
      <w:bookmarkEnd w:id="2414"/>
      <w:bookmarkEnd w:id="2415"/>
      <w:bookmarkEnd w:id="2416"/>
      <w:bookmarkEnd w:id="2417"/>
      <w:bookmarkEnd w:id="2418"/>
    </w:p>
    <w:p w14:paraId="227C6E1A" w14:textId="77777777" w:rsidR="00623B86" w:rsidRDefault="00623B86" w:rsidP="00623B86">
      <w:pPr>
        <w:pStyle w:val="Heading2"/>
        <w:rPr>
          <w:lang w:eastAsia="de-DE"/>
        </w:rPr>
      </w:pPr>
      <w:bookmarkStart w:id="2419" w:name="_Toc35856815"/>
      <w:bookmarkStart w:id="2420" w:name="_Toc44001714"/>
      <w:bookmarkStart w:id="2421" w:name="_Toc51581317"/>
      <w:bookmarkStart w:id="2422" w:name="_Toc52356580"/>
      <w:bookmarkStart w:id="2423" w:name="_Toc55228150"/>
      <w:bookmarkStart w:id="2424" w:name="_Toc138323701"/>
      <w:bookmarkStart w:id="2425" w:name="_Toc219487458"/>
      <w:r>
        <w:rPr>
          <w:lang w:eastAsia="de-DE"/>
        </w:rPr>
        <w:t>A.1.0</w:t>
      </w:r>
      <w:r>
        <w:rPr>
          <w:lang w:eastAsia="de-DE"/>
        </w:rPr>
        <w:tab/>
        <w:t>Introduction</w:t>
      </w:r>
      <w:bookmarkEnd w:id="2419"/>
      <w:bookmarkEnd w:id="2420"/>
      <w:bookmarkEnd w:id="2421"/>
      <w:bookmarkEnd w:id="2422"/>
      <w:bookmarkEnd w:id="2423"/>
      <w:bookmarkEnd w:id="2424"/>
      <w:bookmarkEnd w:id="2425"/>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26" w:name="_Toc26975929"/>
      <w:bookmarkStart w:id="2427" w:name="_Toc35856816"/>
      <w:bookmarkStart w:id="2428" w:name="_Toc44001715"/>
      <w:bookmarkStart w:id="2429" w:name="_Toc51581318"/>
      <w:bookmarkStart w:id="2430" w:name="_Toc52356581"/>
      <w:bookmarkStart w:id="2431" w:name="_Toc55228151"/>
      <w:bookmarkStart w:id="2432" w:name="_Toc138323702"/>
      <w:bookmarkStart w:id="2433" w:name="_Toc139374840"/>
      <w:bookmarkStart w:id="2434" w:name="_Toc26975930"/>
      <w:bookmarkStart w:id="2435" w:name="_Toc35856817"/>
      <w:bookmarkStart w:id="2436" w:name="_Toc44001716"/>
      <w:bookmarkStart w:id="2437" w:name="_Toc51581319"/>
      <w:bookmarkStart w:id="2438" w:name="_Toc52356582"/>
      <w:bookmarkStart w:id="2439" w:name="_Toc55228152"/>
      <w:bookmarkStart w:id="2440" w:name="_Toc138323703"/>
      <w:bookmarkStart w:id="2441" w:name="_Toc219487459"/>
      <w:r>
        <w:t>A.1.1</w:t>
      </w:r>
      <w:r>
        <w:tab/>
      </w:r>
      <w:r>
        <w:rPr>
          <w:lang w:eastAsia="de-DE"/>
        </w:rPr>
        <w:t>OpenAPI document "</w:t>
      </w:r>
      <w:r w:rsidRPr="00BF35D2">
        <w:rPr>
          <w:lang w:eastAsia="de-DE"/>
        </w:rPr>
        <w:t>TS28532_P</w:t>
      </w:r>
      <w:r>
        <w:rPr>
          <w:lang w:eastAsia="de-DE"/>
        </w:rPr>
        <w:t>rovMnS.yaml"</w:t>
      </w:r>
      <w:bookmarkEnd w:id="2426"/>
      <w:bookmarkEnd w:id="2427"/>
      <w:bookmarkEnd w:id="2428"/>
      <w:bookmarkEnd w:id="2429"/>
      <w:bookmarkEnd w:id="2430"/>
      <w:bookmarkEnd w:id="2431"/>
      <w:bookmarkEnd w:id="2432"/>
      <w:bookmarkEnd w:id="2433"/>
      <w:bookmarkEnd w:id="2441"/>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42" w:name="_Toc219487460"/>
      <w:r w:rsidRPr="000826DD">
        <w:t>A.1.</w:t>
      </w:r>
      <w:r>
        <w:t>2</w:t>
      </w:r>
      <w:r w:rsidRPr="000826DD">
        <w:tab/>
      </w:r>
      <w:r>
        <w:rPr>
          <w:lang w:eastAsia="de-DE"/>
        </w:rPr>
        <w:t>I</w:t>
      </w:r>
      <w:r w:rsidRPr="000826DD">
        <w:rPr>
          <w:lang w:eastAsia="de-DE"/>
        </w:rPr>
        <w:t>ntegration with ONAP VES</w:t>
      </w:r>
      <w:bookmarkEnd w:id="2434"/>
      <w:bookmarkEnd w:id="2435"/>
      <w:bookmarkEnd w:id="2436"/>
      <w:bookmarkEnd w:id="2437"/>
      <w:bookmarkEnd w:id="2438"/>
      <w:bookmarkEnd w:id="2439"/>
      <w:bookmarkEnd w:id="2440"/>
      <w:bookmarkEnd w:id="2442"/>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405E0471" w14:textId="3EA04E9E" w:rsidR="00623B86" w:rsidRDefault="00623B86" w:rsidP="00623B86">
      <w:pPr>
        <w:pStyle w:val="Heading1"/>
        <w:rPr>
          <w:lang w:eastAsia="de-DE"/>
        </w:rPr>
      </w:pPr>
      <w:bookmarkStart w:id="2443" w:name="_Toc20494854"/>
      <w:bookmarkStart w:id="2444" w:name="_Toc26975931"/>
      <w:bookmarkStart w:id="2445" w:name="_Toc35856818"/>
      <w:bookmarkStart w:id="2446" w:name="_Toc44001717"/>
      <w:bookmarkStart w:id="2447" w:name="_Toc51581320"/>
      <w:bookmarkStart w:id="2448" w:name="_Toc52356583"/>
      <w:bookmarkStart w:id="2449" w:name="_Toc55228153"/>
      <w:bookmarkStart w:id="2450" w:name="_Toc138323704"/>
      <w:bookmarkStart w:id="2451" w:name="_Toc219487461"/>
      <w:r>
        <w:lastRenderedPageBreak/>
        <w:t>A.2</w:t>
      </w:r>
      <w:r>
        <w:tab/>
      </w:r>
      <w:r w:rsidR="00BA788F">
        <w:t>Void</w:t>
      </w:r>
      <w:bookmarkEnd w:id="2443"/>
      <w:bookmarkEnd w:id="2444"/>
      <w:bookmarkEnd w:id="2445"/>
      <w:bookmarkEnd w:id="2446"/>
      <w:bookmarkEnd w:id="2447"/>
      <w:bookmarkEnd w:id="2448"/>
      <w:bookmarkEnd w:id="2449"/>
      <w:bookmarkEnd w:id="2450"/>
      <w:bookmarkEnd w:id="2451"/>
    </w:p>
    <w:p w14:paraId="3F6F8360" w14:textId="77777777" w:rsidR="00623B86" w:rsidRDefault="00623B86" w:rsidP="00623B86">
      <w:pPr>
        <w:pStyle w:val="Heading1"/>
        <w:rPr>
          <w:lang w:eastAsia="de-DE"/>
        </w:rPr>
      </w:pPr>
      <w:bookmarkStart w:id="2452" w:name="_Toc20494857"/>
      <w:bookmarkStart w:id="2453" w:name="_Toc26975934"/>
      <w:bookmarkStart w:id="2454" w:name="_Toc35856822"/>
      <w:bookmarkStart w:id="2455" w:name="_Toc44001721"/>
      <w:bookmarkStart w:id="2456" w:name="_Toc51581324"/>
      <w:bookmarkStart w:id="2457" w:name="_Toc52356587"/>
      <w:bookmarkStart w:id="2458" w:name="_Toc55228157"/>
      <w:bookmarkStart w:id="2459" w:name="_Toc138323708"/>
      <w:bookmarkStart w:id="2460" w:name="_Toc219487462"/>
      <w:r>
        <w:t>A.3</w:t>
      </w:r>
      <w:r>
        <w:tab/>
      </w:r>
      <w:r>
        <w:rPr>
          <w:lang w:eastAsia="de-DE"/>
        </w:rPr>
        <w:t>Void</w:t>
      </w:r>
      <w:bookmarkEnd w:id="2452"/>
      <w:bookmarkEnd w:id="2453"/>
      <w:bookmarkEnd w:id="2454"/>
      <w:bookmarkEnd w:id="2455"/>
      <w:bookmarkEnd w:id="2456"/>
      <w:bookmarkEnd w:id="2457"/>
      <w:bookmarkEnd w:id="2458"/>
      <w:bookmarkEnd w:id="2459"/>
      <w:bookmarkEnd w:id="2460"/>
    </w:p>
    <w:p w14:paraId="5CC9F5B4" w14:textId="77777777" w:rsidR="00623B86" w:rsidRDefault="00623B86" w:rsidP="00623B86">
      <w:pPr>
        <w:pStyle w:val="Heading1"/>
        <w:rPr>
          <w:lang w:eastAsia="de-DE"/>
        </w:rPr>
      </w:pPr>
      <w:bookmarkStart w:id="2461" w:name="_Toc20494858"/>
      <w:bookmarkStart w:id="2462" w:name="_Toc26975935"/>
      <w:bookmarkStart w:id="2463" w:name="_Toc35856823"/>
      <w:bookmarkStart w:id="2464" w:name="_Toc44001722"/>
      <w:bookmarkStart w:id="2465" w:name="_Toc51581325"/>
      <w:bookmarkStart w:id="2466" w:name="_Toc52356588"/>
      <w:bookmarkStart w:id="2467" w:name="_Toc55228158"/>
      <w:bookmarkStart w:id="2468" w:name="_Toc138323709"/>
      <w:bookmarkStart w:id="2469" w:name="_Toc219487463"/>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61"/>
      <w:bookmarkEnd w:id="2462"/>
      <w:bookmarkEnd w:id="2463"/>
      <w:bookmarkEnd w:id="2464"/>
      <w:bookmarkEnd w:id="2465"/>
      <w:bookmarkEnd w:id="2466"/>
      <w:bookmarkEnd w:id="2467"/>
      <w:bookmarkEnd w:id="2468"/>
      <w:bookmarkEnd w:id="2469"/>
    </w:p>
    <w:p w14:paraId="4AE3F08D" w14:textId="77777777" w:rsidR="00623B86" w:rsidRPr="004B1DB9" w:rsidRDefault="00623B86" w:rsidP="00623B86">
      <w:pPr>
        <w:pStyle w:val="Heading2"/>
        <w:rPr>
          <w:lang w:eastAsia="de-DE"/>
        </w:rPr>
      </w:pPr>
      <w:bookmarkStart w:id="2470" w:name="_Toc20494859"/>
      <w:bookmarkStart w:id="2471" w:name="_Toc26975936"/>
      <w:bookmarkStart w:id="2472" w:name="_Toc35856824"/>
      <w:bookmarkStart w:id="2473" w:name="_Toc44001723"/>
      <w:bookmarkStart w:id="2474" w:name="_Toc51581326"/>
      <w:bookmarkStart w:id="2475" w:name="_Toc52356589"/>
      <w:bookmarkStart w:id="2476" w:name="_Toc55228159"/>
      <w:bookmarkStart w:id="2477" w:name="_Toc138323710"/>
      <w:bookmarkStart w:id="2478" w:name="_Toc219487464"/>
      <w:r>
        <w:rPr>
          <w:lang w:eastAsia="de-DE"/>
        </w:rPr>
        <w:t>A.4.1</w:t>
      </w:r>
      <w:r>
        <w:rPr>
          <w:lang w:eastAsia="de-DE"/>
        </w:rPr>
        <w:tab/>
      </w:r>
      <w:bookmarkEnd w:id="2470"/>
      <w:bookmarkEnd w:id="2471"/>
      <w:bookmarkEnd w:id="2472"/>
      <w:bookmarkEnd w:id="2473"/>
      <w:r>
        <w:t>Void</w:t>
      </w:r>
      <w:bookmarkEnd w:id="2474"/>
      <w:bookmarkEnd w:id="2475"/>
      <w:bookmarkEnd w:id="2476"/>
      <w:bookmarkEnd w:id="2477"/>
      <w:bookmarkEnd w:id="2478"/>
    </w:p>
    <w:p w14:paraId="6F490857" w14:textId="77777777" w:rsidR="001E666D" w:rsidRPr="004B1DB9" w:rsidRDefault="001E666D" w:rsidP="001E666D">
      <w:pPr>
        <w:pStyle w:val="Heading2"/>
        <w:rPr>
          <w:lang w:eastAsia="de-DE"/>
        </w:rPr>
      </w:pPr>
      <w:bookmarkStart w:id="2479" w:name="_Toc20494860"/>
      <w:bookmarkStart w:id="2480" w:name="_Toc26975937"/>
      <w:bookmarkStart w:id="2481" w:name="_Toc35856825"/>
      <w:bookmarkStart w:id="2482" w:name="_Toc44001724"/>
      <w:bookmarkStart w:id="2483" w:name="_Toc51581327"/>
      <w:bookmarkStart w:id="2484" w:name="_Toc52356590"/>
      <w:bookmarkStart w:id="2485" w:name="_Toc55228160"/>
      <w:bookmarkStart w:id="2486" w:name="_Toc138323711"/>
      <w:bookmarkStart w:id="2487" w:name="_Toc139374849"/>
      <w:bookmarkStart w:id="2488" w:name="_Toc138323712"/>
      <w:bookmarkStart w:id="2489" w:name="_Toc219487465"/>
      <w:r>
        <w:rPr>
          <w:lang w:eastAsia="de-DE"/>
        </w:rPr>
        <w:t>A.4.2</w:t>
      </w:r>
      <w:r>
        <w:rPr>
          <w:lang w:eastAsia="de-DE"/>
        </w:rPr>
        <w:tab/>
        <w:t>OpenAPI document "</w:t>
      </w:r>
      <w:r w:rsidRPr="004E6FEB">
        <w:rPr>
          <w:lang w:eastAsia="de-DE"/>
        </w:rPr>
        <w:t>TS28532_P</w:t>
      </w:r>
      <w:r>
        <w:rPr>
          <w:lang w:eastAsia="de-DE"/>
        </w:rPr>
        <w:t>erfMnS.yaml"</w:t>
      </w:r>
      <w:bookmarkEnd w:id="2479"/>
      <w:bookmarkEnd w:id="2480"/>
      <w:bookmarkEnd w:id="2481"/>
      <w:bookmarkEnd w:id="2482"/>
      <w:bookmarkEnd w:id="2483"/>
      <w:bookmarkEnd w:id="2484"/>
      <w:bookmarkEnd w:id="2485"/>
      <w:bookmarkEnd w:id="2486"/>
      <w:bookmarkEnd w:id="2487"/>
      <w:bookmarkEnd w:id="2489"/>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90" w:name="_Toc219487466"/>
      <w:r>
        <w:t>A.4.3</w:t>
      </w:r>
      <w:r>
        <w:tab/>
      </w:r>
      <w:r>
        <w:rPr>
          <w:lang w:eastAsia="de-DE"/>
        </w:rPr>
        <w:t>Integration with ONAP VES</w:t>
      </w:r>
      <w:bookmarkEnd w:id="2488"/>
      <w:bookmarkEnd w:id="2490"/>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91" w:name="_Toc532542181"/>
      <w:bookmarkStart w:id="2492" w:name="_Toc26975938"/>
      <w:bookmarkStart w:id="2493" w:name="_Toc35856826"/>
      <w:bookmarkStart w:id="2494" w:name="_Toc44001725"/>
      <w:bookmarkStart w:id="2495" w:name="_Toc51581328"/>
      <w:bookmarkStart w:id="2496" w:name="_Toc52356591"/>
      <w:bookmarkStart w:id="2497" w:name="_Toc55228161"/>
      <w:bookmarkStart w:id="2498" w:name="_Toc138323713"/>
      <w:bookmarkStart w:id="2499" w:name="_Toc219487467"/>
      <w:r>
        <w:t>A.5</w:t>
      </w:r>
      <w:r>
        <w:tab/>
        <w:t>Heartbeat</w:t>
      </w:r>
      <w:bookmarkEnd w:id="2491"/>
      <w:bookmarkEnd w:id="2492"/>
      <w:bookmarkEnd w:id="2493"/>
      <w:bookmarkEnd w:id="2494"/>
      <w:bookmarkEnd w:id="2495"/>
      <w:bookmarkEnd w:id="2496"/>
      <w:bookmarkEnd w:id="2497"/>
      <w:bookmarkEnd w:id="2498"/>
      <w:bookmarkEnd w:id="2499"/>
    </w:p>
    <w:p w14:paraId="771AA2A9" w14:textId="77777777" w:rsidR="00623B86" w:rsidRDefault="00623B86" w:rsidP="00623B86">
      <w:pPr>
        <w:pStyle w:val="Heading3"/>
        <w:rPr>
          <w:lang w:eastAsia="de-DE"/>
        </w:rPr>
      </w:pPr>
      <w:bookmarkStart w:id="2500" w:name="_Toc35856827"/>
      <w:bookmarkStart w:id="2501" w:name="_Toc44001726"/>
      <w:bookmarkStart w:id="2502" w:name="_Toc51581329"/>
      <w:bookmarkStart w:id="2503" w:name="_Toc52356592"/>
      <w:bookmarkStart w:id="2504" w:name="_Toc55228162"/>
      <w:bookmarkStart w:id="2505" w:name="_Toc138323714"/>
      <w:bookmarkStart w:id="2506" w:name="MCCQCTEMPBM_00000149"/>
      <w:bookmarkStart w:id="2507" w:name="_Toc219487468"/>
      <w:r>
        <w:rPr>
          <w:lang w:eastAsia="de-DE"/>
        </w:rPr>
        <w:t>A.5.0</w:t>
      </w:r>
      <w:r>
        <w:rPr>
          <w:lang w:eastAsia="de-DE"/>
        </w:rPr>
        <w:tab/>
        <w:t>Introduction</w:t>
      </w:r>
      <w:bookmarkEnd w:id="2500"/>
      <w:bookmarkEnd w:id="2501"/>
      <w:bookmarkEnd w:id="2502"/>
      <w:bookmarkEnd w:id="2503"/>
      <w:bookmarkEnd w:id="2504"/>
      <w:bookmarkEnd w:id="2505"/>
      <w:bookmarkEnd w:id="2507"/>
    </w:p>
    <w:bookmarkEnd w:id="2506"/>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8" w:name="_Toc26975939"/>
      <w:bookmarkStart w:id="2509" w:name="_Toc35856828"/>
      <w:bookmarkStart w:id="2510" w:name="_Toc44001727"/>
      <w:bookmarkStart w:id="2511" w:name="_Toc51581330"/>
      <w:bookmarkStart w:id="2512" w:name="_Toc52356593"/>
      <w:bookmarkStart w:id="2513" w:name="_Toc55228163"/>
      <w:bookmarkStart w:id="2514" w:name="_Toc138323715"/>
      <w:bookmarkStart w:id="2515" w:name="_Toc139374853"/>
      <w:bookmarkStart w:id="2516" w:name="_Toc26975940"/>
      <w:bookmarkStart w:id="2517" w:name="_Toc35856829"/>
      <w:bookmarkStart w:id="2518" w:name="_Toc44001728"/>
      <w:bookmarkStart w:id="2519" w:name="_Toc51581331"/>
      <w:bookmarkStart w:id="2520" w:name="_Toc52356594"/>
      <w:bookmarkStart w:id="2521" w:name="_Toc55228164"/>
      <w:bookmarkStart w:id="2522" w:name="_Toc138323716"/>
      <w:bookmarkStart w:id="2523" w:name="_Toc219487469"/>
      <w:r>
        <w:rPr>
          <w:lang w:eastAsia="de-DE"/>
        </w:rPr>
        <w:t>A.5.1</w:t>
      </w:r>
      <w:r>
        <w:rPr>
          <w:lang w:eastAsia="de-DE"/>
        </w:rPr>
        <w:tab/>
        <w:t>OpenAPI document "</w:t>
      </w:r>
      <w:r w:rsidRPr="004E6FEB">
        <w:rPr>
          <w:lang w:eastAsia="de-DE"/>
        </w:rPr>
        <w:t>TS28532_H</w:t>
      </w:r>
      <w:r>
        <w:rPr>
          <w:lang w:eastAsia="de-DE"/>
        </w:rPr>
        <w:t>eartbeatNtf.yaml"</w:t>
      </w:r>
      <w:bookmarkEnd w:id="2508"/>
      <w:bookmarkEnd w:id="2509"/>
      <w:bookmarkEnd w:id="2510"/>
      <w:bookmarkEnd w:id="2511"/>
      <w:bookmarkEnd w:id="2512"/>
      <w:bookmarkEnd w:id="2513"/>
      <w:bookmarkEnd w:id="2514"/>
      <w:bookmarkEnd w:id="2515"/>
      <w:bookmarkEnd w:id="2523"/>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24" w:name="_Toc219487470"/>
      <w:r>
        <w:rPr>
          <w:lang w:eastAsia="de-DE"/>
        </w:rPr>
        <w:t>A.5.2</w:t>
      </w:r>
      <w:r>
        <w:rPr>
          <w:lang w:eastAsia="de-DE"/>
        </w:rPr>
        <w:tab/>
        <w:t>Integration with ONAP VES</w:t>
      </w:r>
      <w:bookmarkEnd w:id="2516"/>
      <w:bookmarkEnd w:id="2517"/>
      <w:bookmarkEnd w:id="2518"/>
      <w:bookmarkEnd w:id="2519"/>
      <w:bookmarkEnd w:id="2520"/>
      <w:bookmarkEnd w:id="2521"/>
      <w:bookmarkEnd w:id="2522"/>
      <w:bookmarkEnd w:id="2524"/>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25" w:name="_Toc44001729"/>
      <w:bookmarkStart w:id="2526" w:name="_Toc51581332"/>
      <w:bookmarkStart w:id="2527" w:name="_Toc52356595"/>
      <w:bookmarkStart w:id="2528" w:name="_Toc55228165"/>
      <w:bookmarkStart w:id="2529" w:name="_Toc138323717"/>
      <w:bookmarkStart w:id="2530" w:name="_Toc219487471"/>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25"/>
      <w:bookmarkEnd w:id="2526"/>
      <w:bookmarkEnd w:id="2527"/>
      <w:bookmarkEnd w:id="2528"/>
      <w:bookmarkEnd w:id="2529"/>
      <w:bookmarkEnd w:id="2530"/>
    </w:p>
    <w:p w14:paraId="7F888BFE" w14:textId="77777777" w:rsidR="00623B86" w:rsidRDefault="00623B86" w:rsidP="00623B86">
      <w:pPr>
        <w:pStyle w:val="Heading2"/>
        <w:rPr>
          <w:lang w:eastAsia="de-DE"/>
        </w:rPr>
      </w:pPr>
      <w:bookmarkStart w:id="2531" w:name="_Toc44001730"/>
      <w:bookmarkStart w:id="2532" w:name="_Toc51581333"/>
      <w:bookmarkStart w:id="2533" w:name="_Toc52356596"/>
      <w:bookmarkStart w:id="2534" w:name="_Toc55228166"/>
      <w:bookmarkStart w:id="2535" w:name="_Toc138323718"/>
      <w:bookmarkStart w:id="2536" w:name="_Toc219487472"/>
      <w:r>
        <w:rPr>
          <w:lang w:eastAsia="de-DE"/>
        </w:rPr>
        <w:t>A.6.1</w:t>
      </w:r>
      <w:r>
        <w:rPr>
          <w:lang w:eastAsia="de-DE"/>
        </w:rPr>
        <w:tab/>
        <w:t>Introduction</w:t>
      </w:r>
      <w:bookmarkEnd w:id="2531"/>
      <w:bookmarkEnd w:id="2532"/>
      <w:bookmarkEnd w:id="2533"/>
      <w:bookmarkEnd w:id="2534"/>
      <w:bookmarkEnd w:id="2535"/>
      <w:bookmarkEnd w:id="2536"/>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7" w:name="_Toc44001731"/>
      <w:bookmarkStart w:id="2538" w:name="_Toc51581334"/>
      <w:bookmarkStart w:id="2539" w:name="_Toc52356597"/>
      <w:bookmarkStart w:id="2540" w:name="_Toc55228167"/>
      <w:bookmarkStart w:id="2541" w:name="_Toc138323719"/>
      <w:bookmarkStart w:id="2542" w:name="_Toc139374857"/>
      <w:bookmarkStart w:id="2543" w:name="_Toc219487473"/>
      <w:r>
        <w:lastRenderedPageBreak/>
        <w:t>A.6.2</w:t>
      </w:r>
      <w:r>
        <w:tab/>
      </w:r>
      <w:r>
        <w:rPr>
          <w:lang w:eastAsia="de-DE"/>
        </w:rPr>
        <w:t>OpenAPI document "</w:t>
      </w:r>
      <w:r w:rsidRPr="004E6FEB">
        <w:rPr>
          <w:lang w:eastAsia="de-DE"/>
        </w:rPr>
        <w:t>TS28532_S</w:t>
      </w:r>
      <w:r>
        <w:rPr>
          <w:lang w:eastAsia="de-DE"/>
        </w:rPr>
        <w:t>treamingDataMnS.yaml"</w:t>
      </w:r>
      <w:bookmarkEnd w:id="2537"/>
      <w:bookmarkEnd w:id="2538"/>
      <w:bookmarkEnd w:id="2539"/>
      <w:bookmarkEnd w:id="2540"/>
      <w:bookmarkEnd w:id="2541"/>
      <w:bookmarkEnd w:id="2542"/>
      <w:bookmarkEnd w:id="2543"/>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539B32A3" w14:textId="77777777" w:rsidR="00623B86" w:rsidRDefault="00623B86" w:rsidP="00623B86">
      <w:pPr>
        <w:pStyle w:val="Heading1"/>
        <w:rPr>
          <w:lang w:eastAsia="de-DE"/>
        </w:rPr>
      </w:pPr>
      <w:bookmarkStart w:id="2544" w:name="_Toc51581335"/>
      <w:bookmarkStart w:id="2545" w:name="_Toc52356598"/>
      <w:bookmarkStart w:id="2546" w:name="_Toc55228168"/>
      <w:bookmarkStart w:id="2547" w:name="_Toc138323720"/>
      <w:bookmarkStart w:id="2548" w:name="_Toc219487474"/>
      <w:r>
        <w:t>A.7</w:t>
      </w:r>
      <w:r>
        <w:tab/>
      </w:r>
      <w:r>
        <w:rPr>
          <w:lang w:eastAsia="de-DE"/>
        </w:rPr>
        <w:t>File data reporting management service</w:t>
      </w:r>
      <w:bookmarkEnd w:id="2544"/>
      <w:bookmarkEnd w:id="2545"/>
      <w:bookmarkEnd w:id="2546"/>
      <w:bookmarkEnd w:id="2547"/>
      <w:bookmarkEnd w:id="2548"/>
    </w:p>
    <w:p w14:paraId="03F26C90" w14:textId="77777777" w:rsidR="00623B86" w:rsidRDefault="00623B86" w:rsidP="00623B86">
      <w:pPr>
        <w:pStyle w:val="Heading2"/>
        <w:rPr>
          <w:lang w:eastAsia="de-DE"/>
        </w:rPr>
      </w:pPr>
      <w:bookmarkStart w:id="2549" w:name="_Toc51581336"/>
      <w:bookmarkStart w:id="2550" w:name="_Toc52356599"/>
      <w:bookmarkStart w:id="2551" w:name="_Toc55228169"/>
      <w:bookmarkStart w:id="2552" w:name="_Toc138323721"/>
      <w:bookmarkStart w:id="2553" w:name="_Toc219487475"/>
      <w:r>
        <w:rPr>
          <w:lang w:eastAsia="de-DE"/>
        </w:rPr>
        <w:t>A.7.1</w:t>
      </w:r>
      <w:r>
        <w:rPr>
          <w:lang w:eastAsia="de-DE"/>
        </w:rPr>
        <w:tab/>
        <w:t>Introduction</w:t>
      </w:r>
      <w:bookmarkEnd w:id="2549"/>
      <w:bookmarkEnd w:id="2550"/>
      <w:bookmarkEnd w:id="2551"/>
      <w:bookmarkEnd w:id="2552"/>
      <w:bookmarkEnd w:id="2553"/>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54" w:name="_Toc51581337"/>
      <w:bookmarkStart w:id="2555" w:name="_Toc52356600"/>
      <w:bookmarkStart w:id="255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7" w:name="_Toc138323722"/>
      <w:bookmarkStart w:id="2558" w:name="_Toc139374860"/>
      <w:bookmarkStart w:id="2559" w:name="_Toc138323723"/>
      <w:bookmarkStart w:id="2560" w:name="_Toc219487476"/>
      <w:bookmarkEnd w:id="2554"/>
      <w:bookmarkEnd w:id="2555"/>
      <w:bookmarkEnd w:id="2556"/>
      <w:r>
        <w:t>A.7.2</w:t>
      </w:r>
      <w:r>
        <w:tab/>
      </w:r>
      <w:r>
        <w:rPr>
          <w:lang w:eastAsia="de-DE"/>
        </w:rPr>
        <w:t>OpenAPI document "</w:t>
      </w:r>
      <w:r w:rsidRPr="004E6FEB">
        <w:rPr>
          <w:lang w:eastAsia="de-DE"/>
        </w:rPr>
        <w:t>TS28532_F</w:t>
      </w:r>
      <w:r>
        <w:rPr>
          <w:lang w:eastAsia="de-DE"/>
        </w:rPr>
        <w:t>ileDataReportingMnS.yaml"</w:t>
      </w:r>
      <w:bookmarkEnd w:id="2557"/>
      <w:bookmarkEnd w:id="2558"/>
      <w:bookmarkEnd w:id="2560"/>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61" w:name="_Toc219487477"/>
      <w:r>
        <w:t>A.7.3</w:t>
      </w:r>
      <w:r>
        <w:tab/>
      </w:r>
      <w:r>
        <w:rPr>
          <w:lang w:eastAsia="de-DE"/>
        </w:rPr>
        <w:t>Integration with ONAP VES</w:t>
      </w:r>
      <w:bookmarkEnd w:id="2559"/>
      <w:bookmarkEnd w:id="2561"/>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17854E09" w14:textId="77777777" w:rsidR="00623B86" w:rsidRDefault="00623B86" w:rsidP="00623B86">
      <w:pPr>
        <w:pStyle w:val="Heading8"/>
        <w:rPr>
          <w:rFonts w:cs="Arial"/>
          <w:szCs w:val="36"/>
        </w:rPr>
      </w:pPr>
      <w:r>
        <w:br w:type="page"/>
      </w:r>
      <w:bookmarkStart w:id="2562" w:name="_Toc35856830"/>
      <w:bookmarkStart w:id="2563" w:name="_Toc44001732"/>
      <w:bookmarkStart w:id="2564" w:name="_Toc51581338"/>
      <w:bookmarkStart w:id="2565" w:name="_Toc52356601"/>
      <w:bookmarkStart w:id="2566" w:name="_Toc55228171"/>
      <w:bookmarkStart w:id="2567" w:name="_Toc138323724"/>
      <w:bookmarkStart w:id="2568" w:name="_Toc219487478"/>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62"/>
      <w:bookmarkEnd w:id="2563"/>
      <w:bookmarkEnd w:id="2564"/>
      <w:bookmarkEnd w:id="2565"/>
      <w:bookmarkEnd w:id="2566"/>
      <w:bookmarkEnd w:id="2567"/>
      <w:bookmarkEnd w:id="2568"/>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
      </w:pPr>
      <w:r>
        <w:t>-</w:t>
      </w:r>
      <w:r>
        <w:tab/>
        <w:t>The produced notification conforms to ONAP-defined VES specification;</w:t>
      </w:r>
    </w:p>
    <w:p w14:paraId="3660EB91" w14:textId="2BE8DE2D" w:rsidR="00623B86" w:rsidRDefault="00623B86" w:rsidP="00623B86">
      <w:pPr>
        <w:pStyle w:val="B1"/>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18DB8203" w14:textId="77777777" w:rsidR="00623B86" w:rsidRPr="00215D3C" w:rsidRDefault="00623B86" w:rsidP="00623B86">
      <w:pPr>
        <w:pStyle w:val="Heading8"/>
      </w:pPr>
      <w:bookmarkStart w:id="2569" w:name="historyclause"/>
      <w:r w:rsidRPr="00215D3C">
        <w:br w:type="page"/>
      </w:r>
      <w:bookmarkStart w:id="2570" w:name="_Toc20494861"/>
      <w:bookmarkStart w:id="2571" w:name="_Toc26975941"/>
      <w:bookmarkStart w:id="2572" w:name="_Toc35856831"/>
      <w:bookmarkStart w:id="2573" w:name="_Toc44001733"/>
      <w:bookmarkStart w:id="2574" w:name="_Toc51581339"/>
      <w:bookmarkStart w:id="2575" w:name="_Toc52356602"/>
      <w:bookmarkStart w:id="2576" w:name="_Toc55228172"/>
      <w:bookmarkStart w:id="2577" w:name="_Toc138323725"/>
      <w:bookmarkStart w:id="2578" w:name="_Toc219487479"/>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70"/>
      <w:bookmarkEnd w:id="2571"/>
      <w:bookmarkEnd w:id="2572"/>
      <w:bookmarkEnd w:id="2573"/>
      <w:bookmarkEnd w:id="2574"/>
      <w:bookmarkEnd w:id="2575"/>
      <w:bookmarkEnd w:id="2576"/>
      <w:bookmarkEnd w:id="2577"/>
      <w:bookmarkEnd w:id="2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6F493A">
        <w:trPr>
          <w:cantSplit/>
        </w:trPr>
        <w:tc>
          <w:tcPr>
            <w:tcW w:w="9639" w:type="dxa"/>
            <w:gridSpan w:val="8"/>
            <w:tcBorders>
              <w:bottom w:val="nil"/>
            </w:tcBorders>
            <w:shd w:val="solid" w:color="FFFFFF" w:fill="auto"/>
          </w:tcPr>
          <w:bookmarkEnd w:id="2569"/>
          <w:p w14:paraId="38175F25" w14:textId="77777777" w:rsidR="00623B86" w:rsidRPr="00215D3C" w:rsidRDefault="00623B86" w:rsidP="006F493A">
            <w:pPr>
              <w:pStyle w:val="TAL"/>
              <w:jc w:val="center"/>
              <w:rPr>
                <w:b/>
                <w:sz w:val="16"/>
              </w:rPr>
            </w:pPr>
            <w:r w:rsidRPr="00215D3C">
              <w:rPr>
                <w:b/>
              </w:rPr>
              <w:t>Change history</w:t>
            </w:r>
          </w:p>
        </w:tc>
      </w:tr>
      <w:tr w:rsidR="00623B86" w:rsidRPr="00215D3C" w14:paraId="394B480A" w14:textId="77777777" w:rsidTr="006F493A">
        <w:tc>
          <w:tcPr>
            <w:tcW w:w="800" w:type="dxa"/>
            <w:shd w:val="pct10" w:color="auto" w:fill="FFFFFF"/>
          </w:tcPr>
          <w:p w14:paraId="546F8FCC" w14:textId="77777777" w:rsidR="00623B86" w:rsidRPr="00215D3C" w:rsidRDefault="00623B86" w:rsidP="006F493A">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6F493A">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6F493A">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6F493A">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6F493A">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6F493A">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6F493A">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6F493A">
            <w:pPr>
              <w:pStyle w:val="TAL"/>
              <w:rPr>
                <w:b/>
                <w:sz w:val="16"/>
              </w:rPr>
            </w:pPr>
            <w:r w:rsidRPr="00215D3C">
              <w:rPr>
                <w:b/>
                <w:sz w:val="16"/>
              </w:rPr>
              <w:t>New version</w:t>
            </w:r>
          </w:p>
        </w:tc>
      </w:tr>
      <w:tr w:rsidR="00623B86" w:rsidRPr="00215D3C" w14:paraId="0603836F" w14:textId="77777777" w:rsidTr="006F493A">
        <w:tc>
          <w:tcPr>
            <w:tcW w:w="800" w:type="dxa"/>
            <w:shd w:val="solid" w:color="FFFFFF" w:fill="auto"/>
          </w:tcPr>
          <w:p w14:paraId="18177DE1"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844D6D6"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63F2AF20" w14:textId="77777777" w:rsidR="00623B86" w:rsidRPr="00791EF5" w:rsidRDefault="00623B86" w:rsidP="006F493A">
            <w:pPr>
              <w:pStyle w:val="TAL"/>
              <w:rPr>
                <w:noProof/>
                <w:sz w:val="16"/>
                <w:szCs w:val="16"/>
              </w:rPr>
            </w:pPr>
          </w:p>
        </w:tc>
        <w:tc>
          <w:tcPr>
            <w:tcW w:w="567" w:type="dxa"/>
            <w:shd w:val="solid" w:color="FFFFFF" w:fill="auto"/>
          </w:tcPr>
          <w:p w14:paraId="7035413A" w14:textId="77777777" w:rsidR="00623B86" w:rsidRPr="00791EF5" w:rsidRDefault="00623B86" w:rsidP="006F493A">
            <w:pPr>
              <w:pStyle w:val="TAL"/>
              <w:rPr>
                <w:noProof/>
                <w:sz w:val="16"/>
                <w:szCs w:val="16"/>
              </w:rPr>
            </w:pPr>
          </w:p>
        </w:tc>
        <w:tc>
          <w:tcPr>
            <w:tcW w:w="425" w:type="dxa"/>
            <w:shd w:val="solid" w:color="FFFFFF" w:fill="auto"/>
          </w:tcPr>
          <w:p w14:paraId="46144FC5" w14:textId="77777777" w:rsidR="00623B86" w:rsidRPr="00791EF5" w:rsidRDefault="00623B86" w:rsidP="006F493A">
            <w:pPr>
              <w:pStyle w:val="TAL"/>
              <w:rPr>
                <w:noProof/>
                <w:sz w:val="16"/>
                <w:szCs w:val="16"/>
              </w:rPr>
            </w:pPr>
          </w:p>
        </w:tc>
        <w:tc>
          <w:tcPr>
            <w:tcW w:w="567" w:type="dxa"/>
            <w:shd w:val="solid" w:color="FFFFFF" w:fill="auto"/>
          </w:tcPr>
          <w:p w14:paraId="14452298" w14:textId="77777777" w:rsidR="00623B86" w:rsidRPr="00791EF5" w:rsidRDefault="00623B86" w:rsidP="006F493A">
            <w:pPr>
              <w:pStyle w:val="TAL"/>
              <w:rPr>
                <w:noProof/>
                <w:sz w:val="16"/>
                <w:szCs w:val="16"/>
              </w:rPr>
            </w:pPr>
          </w:p>
        </w:tc>
        <w:tc>
          <w:tcPr>
            <w:tcW w:w="4678" w:type="dxa"/>
            <w:shd w:val="solid" w:color="FFFFFF" w:fill="auto"/>
          </w:tcPr>
          <w:p w14:paraId="3B4CD585" w14:textId="77777777" w:rsidR="00623B86" w:rsidRPr="00791EF5" w:rsidRDefault="00623B86" w:rsidP="006F493A">
            <w:pPr>
              <w:pStyle w:val="TAL"/>
              <w:rPr>
                <w:noProof/>
                <w:sz w:val="16"/>
                <w:szCs w:val="16"/>
              </w:rPr>
            </w:pPr>
            <w:r w:rsidRPr="00791EF5">
              <w:rPr>
                <w:noProof/>
                <w:sz w:val="16"/>
                <w:szCs w:val="16"/>
              </w:rPr>
              <w:t>Upgrade to change control version</w:t>
            </w:r>
          </w:p>
        </w:tc>
        <w:tc>
          <w:tcPr>
            <w:tcW w:w="708" w:type="dxa"/>
            <w:shd w:val="solid" w:color="FFFFFF" w:fill="auto"/>
          </w:tcPr>
          <w:p w14:paraId="0DA820EB" w14:textId="77777777" w:rsidR="00623B86" w:rsidRPr="00791EF5" w:rsidRDefault="00623B86" w:rsidP="006F493A">
            <w:pPr>
              <w:pStyle w:val="TAL"/>
              <w:rPr>
                <w:noProof/>
                <w:sz w:val="16"/>
                <w:szCs w:val="16"/>
              </w:rPr>
            </w:pPr>
            <w:r w:rsidRPr="00791EF5">
              <w:rPr>
                <w:noProof/>
                <w:sz w:val="16"/>
                <w:szCs w:val="16"/>
              </w:rPr>
              <w:t>15.0.0</w:t>
            </w:r>
          </w:p>
        </w:tc>
      </w:tr>
      <w:tr w:rsidR="00623B86" w:rsidRPr="00215D3C" w14:paraId="471621B7" w14:textId="77777777" w:rsidTr="006F493A">
        <w:tc>
          <w:tcPr>
            <w:tcW w:w="800" w:type="dxa"/>
            <w:shd w:val="solid" w:color="FFFFFF" w:fill="auto"/>
          </w:tcPr>
          <w:p w14:paraId="4FD5E54E"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BCAD313"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0F1075C5" w14:textId="77777777" w:rsidR="00623B86" w:rsidRPr="00791EF5" w:rsidRDefault="00623B86" w:rsidP="006F493A">
            <w:pPr>
              <w:pStyle w:val="TAL"/>
              <w:rPr>
                <w:noProof/>
                <w:sz w:val="16"/>
                <w:szCs w:val="16"/>
              </w:rPr>
            </w:pPr>
          </w:p>
        </w:tc>
        <w:tc>
          <w:tcPr>
            <w:tcW w:w="567" w:type="dxa"/>
            <w:shd w:val="solid" w:color="FFFFFF" w:fill="auto"/>
          </w:tcPr>
          <w:p w14:paraId="0582AF55" w14:textId="77777777" w:rsidR="00623B86" w:rsidRPr="00791EF5" w:rsidRDefault="00623B86" w:rsidP="006F493A">
            <w:pPr>
              <w:pStyle w:val="TAL"/>
              <w:rPr>
                <w:noProof/>
                <w:sz w:val="16"/>
                <w:szCs w:val="16"/>
              </w:rPr>
            </w:pPr>
          </w:p>
        </w:tc>
        <w:tc>
          <w:tcPr>
            <w:tcW w:w="425" w:type="dxa"/>
            <w:shd w:val="solid" w:color="FFFFFF" w:fill="auto"/>
          </w:tcPr>
          <w:p w14:paraId="018CFC2A" w14:textId="77777777" w:rsidR="00623B86" w:rsidRPr="00791EF5" w:rsidRDefault="00623B86" w:rsidP="006F493A">
            <w:pPr>
              <w:pStyle w:val="TAL"/>
              <w:rPr>
                <w:noProof/>
                <w:sz w:val="16"/>
                <w:szCs w:val="16"/>
              </w:rPr>
            </w:pPr>
          </w:p>
        </w:tc>
        <w:tc>
          <w:tcPr>
            <w:tcW w:w="567" w:type="dxa"/>
            <w:shd w:val="solid" w:color="FFFFFF" w:fill="auto"/>
          </w:tcPr>
          <w:p w14:paraId="18B29826" w14:textId="77777777" w:rsidR="00623B86" w:rsidRPr="00791EF5" w:rsidRDefault="00623B86" w:rsidP="006F493A">
            <w:pPr>
              <w:pStyle w:val="TAL"/>
              <w:rPr>
                <w:noProof/>
                <w:sz w:val="16"/>
                <w:szCs w:val="16"/>
              </w:rPr>
            </w:pPr>
          </w:p>
        </w:tc>
        <w:tc>
          <w:tcPr>
            <w:tcW w:w="4678" w:type="dxa"/>
            <w:shd w:val="solid" w:color="FFFFFF" w:fill="auto"/>
          </w:tcPr>
          <w:p w14:paraId="1683A8D3" w14:textId="77777777" w:rsidR="00623B86" w:rsidRPr="00791EF5" w:rsidRDefault="00623B86" w:rsidP="006F493A">
            <w:pPr>
              <w:pStyle w:val="TAL"/>
              <w:rPr>
                <w:noProof/>
                <w:sz w:val="16"/>
                <w:szCs w:val="16"/>
              </w:rPr>
            </w:pPr>
            <w:r w:rsidRPr="00791EF5">
              <w:rPr>
                <w:noProof/>
                <w:sz w:val="16"/>
                <w:szCs w:val="16"/>
              </w:rPr>
              <w:t>EditHelp editorial fix</w:t>
            </w:r>
          </w:p>
        </w:tc>
        <w:tc>
          <w:tcPr>
            <w:tcW w:w="708" w:type="dxa"/>
            <w:shd w:val="solid" w:color="FFFFFF" w:fill="auto"/>
          </w:tcPr>
          <w:p w14:paraId="53F05C6A" w14:textId="77777777" w:rsidR="00623B86" w:rsidRPr="00791EF5" w:rsidRDefault="00623B86" w:rsidP="006F493A">
            <w:pPr>
              <w:pStyle w:val="TAL"/>
              <w:rPr>
                <w:noProof/>
                <w:sz w:val="16"/>
                <w:szCs w:val="16"/>
              </w:rPr>
            </w:pPr>
            <w:r w:rsidRPr="00791EF5">
              <w:rPr>
                <w:noProof/>
                <w:sz w:val="16"/>
                <w:szCs w:val="16"/>
              </w:rPr>
              <w:t>15.0.1</w:t>
            </w:r>
          </w:p>
        </w:tc>
      </w:tr>
      <w:tr w:rsidR="00623B86" w:rsidRPr="00215D3C" w14:paraId="30708D00" w14:textId="77777777" w:rsidTr="006F493A">
        <w:tc>
          <w:tcPr>
            <w:tcW w:w="800" w:type="dxa"/>
            <w:shd w:val="solid" w:color="FFFFFF" w:fill="auto"/>
          </w:tcPr>
          <w:p w14:paraId="37184B7D" w14:textId="77777777" w:rsidR="00623B86" w:rsidRPr="00791EF5" w:rsidRDefault="00623B86" w:rsidP="006F493A">
            <w:pPr>
              <w:pStyle w:val="TAL"/>
              <w:rPr>
                <w:noProof/>
                <w:sz w:val="16"/>
                <w:szCs w:val="16"/>
              </w:rPr>
            </w:pPr>
            <w:r w:rsidRPr="00791EF5">
              <w:rPr>
                <w:noProof/>
                <w:sz w:val="16"/>
                <w:szCs w:val="16"/>
              </w:rPr>
              <w:t>2018-12</w:t>
            </w:r>
          </w:p>
        </w:tc>
        <w:tc>
          <w:tcPr>
            <w:tcW w:w="901" w:type="dxa"/>
            <w:shd w:val="solid" w:color="FFFFFF" w:fill="auto"/>
          </w:tcPr>
          <w:p w14:paraId="3A14C45D" w14:textId="77777777" w:rsidR="00623B86" w:rsidRPr="00791EF5" w:rsidRDefault="00623B86" w:rsidP="006F493A">
            <w:pPr>
              <w:pStyle w:val="TAL"/>
              <w:rPr>
                <w:noProof/>
                <w:sz w:val="16"/>
                <w:szCs w:val="16"/>
              </w:rPr>
            </w:pPr>
            <w:r w:rsidRPr="00791EF5">
              <w:rPr>
                <w:noProof/>
                <w:sz w:val="16"/>
                <w:szCs w:val="16"/>
              </w:rPr>
              <w:t>SA#82</w:t>
            </w:r>
          </w:p>
        </w:tc>
        <w:tc>
          <w:tcPr>
            <w:tcW w:w="993" w:type="dxa"/>
            <w:shd w:val="solid" w:color="FFFFFF" w:fill="auto"/>
          </w:tcPr>
          <w:p w14:paraId="49BE0857" w14:textId="77777777" w:rsidR="00623B86" w:rsidRPr="00791EF5" w:rsidRDefault="00623B86" w:rsidP="006F493A">
            <w:pPr>
              <w:pStyle w:val="TAL"/>
              <w:rPr>
                <w:noProof/>
                <w:sz w:val="16"/>
                <w:szCs w:val="16"/>
              </w:rPr>
            </w:pPr>
            <w:r w:rsidRPr="00791EF5">
              <w:rPr>
                <w:noProof/>
                <w:sz w:val="16"/>
                <w:szCs w:val="16"/>
              </w:rPr>
              <w:t>SP-181042</w:t>
            </w:r>
          </w:p>
        </w:tc>
        <w:tc>
          <w:tcPr>
            <w:tcW w:w="567" w:type="dxa"/>
            <w:shd w:val="solid" w:color="FFFFFF" w:fill="auto"/>
          </w:tcPr>
          <w:p w14:paraId="1A52C24E" w14:textId="77777777" w:rsidR="00623B86" w:rsidRPr="00791EF5" w:rsidRDefault="00623B86" w:rsidP="006F493A">
            <w:pPr>
              <w:pStyle w:val="TAL"/>
              <w:rPr>
                <w:noProof/>
                <w:sz w:val="16"/>
                <w:szCs w:val="16"/>
              </w:rPr>
            </w:pPr>
            <w:r w:rsidRPr="00791EF5">
              <w:rPr>
                <w:noProof/>
                <w:sz w:val="16"/>
                <w:szCs w:val="16"/>
              </w:rPr>
              <w:t>0002</w:t>
            </w:r>
          </w:p>
        </w:tc>
        <w:tc>
          <w:tcPr>
            <w:tcW w:w="425" w:type="dxa"/>
            <w:shd w:val="solid" w:color="FFFFFF" w:fill="auto"/>
          </w:tcPr>
          <w:p w14:paraId="73F4F5DC" w14:textId="77777777" w:rsidR="00623B86" w:rsidRPr="00791EF5" w:rsidRDefault="00623B86" w:rsidP="006F493A">
            <w:pPr>
              <w:pStyle w:val="TAL"/>
              <w:rPr>
                <w:noProof/>
                <w:sz w:val="16"/>
                <w:szCs w:val="16"/>
              </w:rPr>
            </w:pPr>
            <w:r w:rsidRPr="00791EF5">
              <w:rPr>
                <w:noProof/>
                <w:sz w:val="16"/>
                <w:szCs w:val="16"/>
              </w:rPr>
              <w:t>1</w:t>
            </w:r>
          </w:p>
        </w:tc>
        <w:tc>
          <w:tcPr>
            <w:tcW w:w="567" w:type="dxa"/>
            <w:shd w:val="solid" w:color="FFFFFF" w:fill="auto"/>
          </w:tcPr>
          <w:p w14:paraId="1788FCB9" w14:textId="77777777" w:rsidR="00623B86" w:rsidRPr="00791EF5" w:rsidRDefault="00623B86" w:rsidP="006F493A">
            <w:pPr>
              <w:pStyle w:val="TAL"/>
              <w:rPr>
                <w:noProof/>
                <w:sz w:val="16"/>
                <w:szCs w:val="16"/>
              </w:rPr>
            </w:pPr>
            <w:r w:rsidRPr="00791EF5">
              <w:rPr>
                <w:noProof/>
                <w:sz w:val="16"/>
                <w:szCs w:val="16"/>
              </w:rPr>
              <w:t>F</w:t>
            </w:r>
          </w:p>
        </w:tc>
        <w:tc>
          <w:tcPr>
            <w:tcW w:w="4678" w:type="dxa"/>
            <w:shd w:val="solid" w:color="FFFFFF" w:fill="auto"/>
          </w:tcPr>
          <w:p w14:paraId="7D540C29" w14:textId="77777777" w:rsidR="00623B86" w:rsidRPr="00791EF5" w:rsidRDefault="00623B86" w:rsidP="006F493A">
            <w:pPr>
              <w:pStyle w:val="TAL"/>
              <w:rPr>
                <w:noProof/>
                <w:sz w:val="16"/>
                <w:szCs w:val="16"/>
              </w:rPr>
            </w:pPr>
            <w:r w:rsidRPr="00791EF5">
              <w:rPr>
                <w:noProof/>
                <w:sz w:val="16"/>
                <w:szCs w:val="16"/>
              </w:rPr>
              <w:t>Correction of references</w:t>
            </w:r>
          </w:p>
        </w:tc>
        <w:tc>
          <w:tcPr>
            <w:tcW w:w="708" w:type="dxa"/>
            <w:shd w:val="solid" w:color="FFFFFF" w:fill="auto"/>
          </w:tcPr>
          <w:p w14:paraId="1C6381A0" w14:textId="77777777" w:rsidR="00623B86" w:rsidRPr="00791EF5" w:rsidRDefault="00623B86" w:rsidP="006F493A">
            <w:pPr>
              <w:pStyle w:val="TAL"/>
              <w:rPr>
                <w:noProof/>
                <w:sz w:val="16"/>
                <w:szCs w:val="16"/>
              </w:rPr>
            </w:pPr>
            <w:r w:rsidRPr="00791EF5">
              <w:rPr>
                <w:noProof/>
                <w:sz w:val="16"/>
                <w:szCs w:val="16"/>
              </w:rPr>
              <w:t>15.1.0</w:t>
            </w:r>
          </w:p>
        </w:tc>
      </w:tr>
      <w:tr w:rsidR="00623B86" w:rsidRPr="00215D3C" w14:paraId="54F50115" w14:textId="77777777" w:rsidTr="006F493A">
        <w:tc>
          <w:tcPr>
            <w:tcW w:w="800" w:type="dxa"/>
            <w:shd w:val="solid" w:color="FFFFFF" w:fill="auto"/>
          </w:tcPr>
          <w:p w14:paraId="68DE037A"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384E4A"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13204719"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54583B" w14:textId="77777777" w:rsidR="00623B86" w:rsidRPr="00791EF5" w:rsidRDefault="00623B86" w:rsidP="00623B86">
            <w:pPr>
              <w:pStyle w:val="TAL"/>
              <w:keepNext w:val="0"/>
              <w:rPr>
                <w:noProof/>
                <w:sz w:val="16"/>
                <w:szCs w:val="16"/>
              </w:rPr>
            </w:pPr>
            <w:r w:rsidRPr="00791EF5">
              <w:rPr>
                <w:noProof/>
                <w:sz w:val="16"/>
                <w:szCs w:val="16"/>
              </w:rPr>
              <w:t>0003</w:t>
            </w:r>
          </w:p>
        </w:tc>
        <w:tc>
          <w:tcPr>
            <w:tcW w:w="425" w:type="dxa"/>
            <w:shd w:val="solid" w:color="FFFFFF" w:fill="auto"/>
          </w:tcPr>
          <w:p w14:paraId="36C9BA9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407B63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E6AF93" w14:textId="77777777" w:rsidR="00623B86" w:rsidRPr="00791EF5" w:rsidRDefault="00623B86" w:rsidP="00623B86">
            <w:pPr>
              <w:pStyle w:val="TAL"/>
              <w:keepNext w:val="0"/>
              <w:rPr>
                <w:noProof/>
                <w:sz w:val="16"/>
                <w:szCs w:val="16"/>
              </w:rPr>
            </w:pPr>
            <w:r w:rsidRPr="00791EF5">
              <w:rPr>
                <w:rFonts w:hint="eastAsia"/>
                <w:noProof/>
                <w:sz w:val="16"/>
                <w:szCs w:val="16"/>
              </w:rPr>
              <w:t xml:space="preserve">Align with 3GPP draft rules </w:t>
            </w:r>
            <w:r w:rsidRPr="00791EF5">
              <w:rPr>
                <w:noProof/>
                <w:sz w:val="16"/>
                <w:szCs w:val="16"/>
              </w:rPr>
              <w:t>of the usage of must</w:t>
            </w:r>
          </w:p>
        </w:tc>
        <w:tc>
          <w:tcPr>
            <w:tcW w:w="708" w:type="dxa"/>
            <w:shd w:val="solid" w:color="FFFFFF" w:fill="auto"/>
          </w:tcPr>
          <w:p w14:paraId="3AEA98CF"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3D57D44" w14:textId="77777777" w:rsidTr="006F493A">
        <w:tc>
          <w:tcPr>
            <w:tcW w:w="800" w:type="dxa"/>
            <w:shd w:val="solid" w:color="FFFFFF" w:fill="auto"/>
          </w:tcPr>
          <w:p w14:paraId="56377232"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24D3C3"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7DCB363"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DAA4BF" w14:textId="77777777" w:rsidR="00623B86" w:rsidRPr="00791EF5" w:rsidRDefault="00623B86" w:rsidP="00623B86">
            <w:pPr>
              <w:pStyle w:val="TAL"/>
              <w:keepNext w:val="0"/>
              <w:rPr>
                <w:noProof/>
                <w:sz w:val="16"/>
                <w:szCs w:val="16"/>
              </w:rPr>
            </w:pPr>
            <w:r w:rsidRPr="00791EF5">
              <w:rPr>
                <w:noProof/>
                <w:sz w:val="16"/>
                <w:szCs w:val="16"/>
              </w:rPr>
              <w:t>0004</w:t>
            </w:r>
          </w:p>
        </w:tc>
        <w:tc>
          <w:tcPr>
            <w:tcW w:w="425" w:type="dxa"/>
            <w:shd w:val="solid" w:color="FFFFFF" w:fill="auto"/>
          </w:tcPr>
          <w:p w14:paraId="56EF0DAD"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BEC7AF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A363CC2" w14:textId="77777777" w:rsidR="00623B86" w:rsidRPr="00791EF5" w:rsidRDefault="00623B86" w:rsidP="00623B86">
            <w:pPr>
              <w:pStyle w:val="TAL"/>
              <w:keepNext w:val="0"/>
              <w:rPr>
                <w:noProof/>
                <w:sz w:val="16"/>
                <w:szCs w:val="16"/>
              </w:rPr>
            </w:pPr>
            <w:r w:rsidRPr="00791EF5">
              <w:rPr>
                <w:noProof/>
                <w:sz w:val="16"/>
                <w:szCs w:val="16"/>
              </w:rPr>
              <w:t xml:space="preserve">Correction of the </w:t>
            </w:r>
            <w:r w:rsidRPr="00791EF5">
              <w:rPr>
                <w:rFonts w:hint="eastAsia"/>
                <w:noProof/>
                <w:sz w:val="16"/>
                <w:szCs w:val="16"/>
              </w:rPr>
              <w:t>numbering and title of figures and tables</w:t>
            </w:r>
          </w:p>
        </w:tc>
        <w:tc>
          <w:tcPr>
            <w:tcW w:w="708" w:type="dxa"/>
            <w:shd w:val="solid" w:color="FFFFFF" w:fill="auto"/>
          </w:tcPr>
          <w:p w14:paraId="7DC5AEF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A89F344" w14:textId="77777777" w:rsidTr="006F493A">
        <w:tc>
          <w:tcPr>
            <w:tcW w:w="800" w:type="dxa"/>
            <w:shd w:val="solid" w:color="FFFFFF" w:fill="auto"/>
          </w:tcPr>
          <w:p w14:paraId="50335D3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D8BD3B5"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5845A097"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022EB8E5" w14:textId="77777777" w:rsidR="00623B86" w:rsidRPr="00791EF5" w:rsidRDefault="00623B86" w:rsidP="00623B86">
            <w:pPr>
              <w:pStyle w:val="TAL"/>
              <w:keepNext w:val="0"/>
              <w:rPr>
                <w:noProof/>
                <w:sz w:val="16"/>
                <w:szCs w:val="16"/>
              </w:rPr>
            </w:pPr>
            <w:r w:rsidRPr="00791EF5">
              <w:rPr>
                <w:noProof/>
                <w:sz w:val="16"/>
                <w:szCs w:val="16"/>
              </w:rPr>
              <w:t>0005</w:t>
            </w:r>
          </w:p>
        </w:tc>
        <w:tc>
          <w:tcPr>
            <w:tcW w:w="425" w:type="dxa"/>
            <w:shd w:val="solid" w:color="FFFFFF" w:fill="auto"/>
          </w:tcPr>
          <w:p w14:paraId="5577DC3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2481E9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C9A9CB" w14:textId="77777777" w:rsidR="00623B86" w:rsidRPr="00791EF5" w:rsidRDefault="00623B86" w:rsidP="00623B86">
            <w:pPr>
              <w:pStyle w:val="TAL"/>
              <w:keepNext w:val="0"/>
              <w:rPr>
                <w:noProof/>
                <w:sz w:val="16"/>
                <w:szCs w:val="16"/>
              </w:rPr>
            </w:pPr>
            <w:r w:rsidRPr="00791EF5">
              <w:rPr>
                <w:rFonts w:hint="eastAsia"/>
                <w:noProof/>
                <w:sz w:val="16"/>
                <w:szCs w:val="16"/>
              </w:rPr>
              <w:t>Remove</w:t>
            </w:r>
            <w:r w:rsidRPr="00791EF5">
              <w:rPr>
                <w:noProof/>
                <w:sz w:val="16"/>
                <w:szCs w:val="16"/>
              </w:rPr>
              <w:t xml:space="preserve"> unnecessary Editor’s Note and figure</w:t>
            </w:r>
          </w:p>
        </w:tc>
        <w:tc>
          <w:tcPr>
            <w:tcW w:w="708" w:type="dxa"/>
            <w:shd w:val="solid" w:color="FFFFFF" w:fill="auto"/>
          </w:tcPr>
          <w:p w14:paraId="7A83BA2B"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512C13C" w14:textId="77777777" w:rsidTr="006F493A">
        <w:tc>
          <w:tcPr>
            <w:tcW w:w="800" w:type="dxa"/>
            <w:shd w:val="solid" w:color="FFFFFF" w:fill="auto"/>
          </w:tcPr>
          <w:p w14:paraId="0946440F"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67ADAA72"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0C70BDB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5C2A06D1" w14:textId="77777777" w:rsidR="00623B86" w:rsidRPr="00791EF5" w:rsidRDefault="00623B86" w:rsidP="00623B86">
            <w:pPr>
              <w:pStyle w:val="TAL"/>
              <w:keepNext w:val="0"/>
              <w:rPr>
                <w:noProof/>
                <w:sz w:val="16"/>
                <w:szCs w:val="16"/>
              </w:rPr>
            </w:pPr>
            <w:r w:rsidRPr="00791EF5">
              <w:rPr>
                <w:noProof/>
                <w:sz w:val="16"/>
                <w:szCs w:val="16"/>
              </w:rPr>
              <w:t>0006</w:t>
            </w:r>
          </w:p>
        </w:tc>
        <w:tc>
          <w:tcPr>
            <w:tcW w:w="425" w:type="dxa"/>
            <w:shd w:val="solid" w:color="FFFFFF" w:fill="auto"/>
          </w:tcPr>
          <w:p w14:paraId="53545FC2"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EA7B8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C91D304" w14:textId="77777777" w:rsidR="00623B86" w:rsidRPr="00791EF5" w:rsidRDefault="00623B86" w:rsidP="00623B86">
            <w:pPr>
              <w:pStyle w:val="TAL"/>
              <w:keepNext w:val="0"/>
              <w:rPr>
                <w:noProof/>
                <w:sz w:val="16"/>
                <w:szCs w:val="16"/>
              </w:rPr>
            </w:pPr>
            <w:r w:rsidRPr="00791EF5">
              <w:rPr>
                <w:noProof/>
                <w:sz w:val="16"/>
                <w:szCs w:val="16"/>
              </w:rPr>
              <w:t>Update Resource URI of alarmCount</w:t>
            </w:r>
          </w:p>
        </w:tc>
        <w:tc>
          <w:tcPr>
            <w:tcW w:w="708" w:type="dxa"/>
            <w:shd w:val="solid" w:color="FFFFFF" w:fill="auto"/>
          </w:tcPr>
          <w:p w14:paraId="11592CA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EFE1E68" w14:textId="77777777" w:rsidTr="006F493A">
        <w:tc>
          <w:tcPr>
            <w:tcW w:w="800" w:type="dxa"/>
            <w:shd w:val="solid" w:color="FFFFFF" w:fill="auto"/>
          </w:tcPr>
          <w:p w14:paraId="5B8BE7F9"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14F18BF"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2751054"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10006885" w14:textId="77777777" w:rsidR="00623B86" w:rsidRPr="00791EF5" w:rsidRDefault="00623B86" w:rsidP="00623B86">
            <w:pPr>
              <w:pStyle w:val="TAL"/>
              <w:keepNext w:val="0"/>
              <w:rPr>
                <w:noProof/>
                <w:sz w:val="16"/>
                <w:szCs w:val="16"/>
              </w:rPr>
            </w:pPr>
            <w:r w:rsidRPr="00791EF5">
              <w:rPr>
                <w:noProof/>
                <w:sz w:val="16"/>
                <w:szCs w:val="16"/>
              </w:rPr>
              <w:t>0009</w:t>
            </w:r>
          </w:p>
        </w:tc>
        <w:tc>
          <w:tcPr>
            <w:tcW w:w="425" w:type="dxa"/>
            <w:shd w:val="solid" w:color="FFFFFF" w:fill="auto"/>
          </w:tcPr>
          <w:p w14:paraId="7AB66F7C"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DFD89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D84EC19" w14:textId="77777777" w:rsidR="00623B86" w:rsidRPr="00791EF5" w:rsidRDefault="00623B86" w:rsidP="00623B86">
            <w:pPr>
              <w:pStyle w:val="TAL"/>
              <w:keepNext w:val="0"/>
              <w:rPr>
                <w:noProof/>
                <w:sz w:val="16"/>
                <w:szCs w:val="16"/>
              </w:rPr>
            </w:pPr>
            <w:r w:rsidRPr="00791EF5">
              <w:rPr>
                <w:noProof/>
                <w:sz w:val="16"/>
                <w:szCs w:val="16"/>
              </w:rPr>
              <w:t>Change the name of IRPAgent and IRPManager</w:t>
            </w:r>
          </w:p>
        </w:tc>
        <w:tc>
          <w:tcPr>
            <w:tcW w:w="708" w:type="dxa"/>
            <w:shd w:val="solid" w:color="FFFFFF" w:fill="auto"/>
          </w:tcPr>
          <w:p w14:paraId="6F6273B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23887E8" w14:textId="77777777" w:rsidTr="006F493A">
        <w:tc>
          <w:tcPr>
            <w:tcW w:w="800" w:type="dxa"/>
            <w:shd w:val="solid" w:color="FFFFFF" w:fill="auto"/>
          </w:tcPr>
          <w:p w14:paraId="65E1370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C09BB3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C5F665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2E54CFB" w14:textId="77777777" w:rsidR="00623B86" w:rsidRPr="00791EF5" w:rsidRDefault="00623B86" w:rsidP="00623B86">
            <w:pPr>
              <w:pStyle w:val="TAL"/>
              <w:keepNext w:val="0"/>
              <w:rPr>
                <w:noProof/>
                <w:sz w:val="16"/>
                <w:szCs w:val="16"/>
              </w:rPr>
            </w:pPr>
            <w:r w:rsidRPr="00791EF5">
              <w:rPr>
                <w:noProof/>
                <w:sz w:val="16"/>
                <w:szCs w:val="16"/>
              </w:rPr>
              <w:t>0010</w:t>
            </w:r>
          </w:p>
        </w:tc>
        <w:tc>
          <w:tcPr>
            <w:tcW w:w="425" w:type="dxa"/>
            <w:shd w:val="solid" w:color="FFFFFF" w:fill="auto"/>
          </w:tcPr>
          <w:p w14:paraId="51C6EFF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F05B6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AEE55C1" w14:textId="77777777" w:rsidR="00623B86" w:rsidRPr="00791EF5" w:rsidRDefault="00623B86" w:rsidP="00623B86">
            <w:pPr>
              <w:pStyle w:val="TAL"/>
              <w:keepNext w:val="0"/>
              <w:rPr>
                <w:noProof/>
                <w:sz w:val="16"/>
                <w:szCs w:val="16"/>
              </w:rPr>
            </w:pPr>
            <w:r w:rsidRPr="00791EF5">
              <w:rPr>
                <w:noProof/>
                <w:sz w:val="16"/>
                <w:szCs w:val="16"/>
              </w:rPr>
              <w:t>Remove unnecessary import table and state diagram</w:t>
            </w:r>
          </w:p>
        </w:tc>
        <w:tc>
          <w:tcPr>
            <w:tcW w:w="708" w:type="dxa"/>
            <w:shd w:val="solid" w:color="FFFFFF" w:fill="auto"/>
          </w:tcPr>
          <w:p w14:paraId="645CABD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A06FA63" w14:textId="77777777" w:rsidTr="006F493A">
        <w:tc>
          <w:tcPr>
            <w:tcW w:w="800" w:type="dxa"/>
            <w:shd w:val="solid" w:color="FFFFFF" w:fill="auto"/>
          </w:tcPr>
          <w:p w14:paraId="5DC2A958"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E77B8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3E7B76E3"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18CB1D1" w14:textId="77777777" w:rsidR="00623B86" w:rsidRPr="00791EF5" w:rsidRDefault="00623B86" w:rsidP="00623B86">
            <w:pPr>
              <w:pStyle w:val="TAL"/>
              <w:keepNext w:val="0"/>
              <w:rPr>
                <w:noProof/>
                <w:sz w:val="16"/>
                <w:szCs w:val="16"/>
              </w:rPr>
            </w:pPr>
            <w:r w:rsidRPr="00791EF5">
              <w:rPr>
                <w:noProof/>
                <w:sz w:val="16"/>
                <w:szCs w:val="16"/>
              </w:rPr>
              <w:t>0012</w:t>
            </w:r>
          </w:p>
        </w:tc>
        <w:tc>
          <w:tcPr>
            <w:tcW w:w="425" w:type="dxa"/>
            <w:shd w:val="solid" w:color="FFFFFF" w:fill="auto"/>
          </w:tcPr>
          <w:p w14:paraId="2D8E601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A0A136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F97FCBC" w14:textId="77777777" w:rsidR="00623B86" w:rsidRPr="00791EF5" w:rsidRDefault="00623B86" w:rsidP="00623B86">
            <w:pPr>
              <w:pStyle w:val="TAL"/>
              <w:keepNext w:val="0"/>
              <w:rPr>
                <w:noProof/>
                <w:sz w:val="16"/>
                <w:szCs w:val="16"/>
              </w:rPr>
            </w:pPr>
            <w:r w:rsidRPr="00791EF5">
              <w:rPr>
                <w:noProof/>
                <w:sz w:val="16"/>
                <w:szCs w:val="16"/>
              </w:rPr>
              <w:t>Correct the subscription resource related errors</w:t>
            </w:r>
          </w:p>
        </w:tc>
        <w:tc>
          <w:tcPr>
            <w:tcW w:w="708" w:type="dxa"/>
            <w:shd w:val="solid" w:color="FFFFFF" w:fill="auto"/>
          </w:tcPr>
          <w:p w14:paraId="04C7A4B9"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3ACB9431" w14:textId="77777777" w:rsidTr="006F493A">
        <w:tc>
          <w:tcPr>
            <w:tcW w:w="800" w:type="dxa"/>
            <w:shd w:val="solid" w:color="FFFFFF" w:fill="auto"/>
          </w:tcPr>
          <w:p w14:paraId="78C0961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4B8A9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01165CD" w14:textId="77777777" w:rsidR="00623B86" w:rsidRPr="00791EF5" w:rsidRDefault="00623B86" w:rsidP="00623B86">
            <w:pPr>
              <w:pStyle w:val="TAL"/>
              <w:keepNext w:val="0"/>
              <w:rPr>
                <w:noProof/>
                <w:sz w:val="16"/>
                <w:szCs w:val="16"/>
              </w:rPr>
            </w:pPr>
            <w:r w:rsidRPr="00791EF5">
              <w:rPr>
                <w:noProof/>
                <w:sz w:val="16"/>
                <w:szCs w:val="16"/>
              </w:rPr>
              <w:t>SP-181043</w:t>
            </w:r>
          </w:p>
        </w:tc>
        <w:tc>
          <w:tcPr>
            <w:tcW w:w="567" w:type="dxa"/>
            <w:shd w:val="solid" w:color="FFFFFF" w:fill="auto"/>
          </w:tcPr>
          <w:p w14:paraId="167B4F3A" w14:textId="77777777" w:rsidR="00623B86" w:rsidRPr="00791EF5" w:rsidRDefault="00623B86" w:rsidP="00623B86">
            <w:pPr>
              <w:pStyle w:val="TAL"/>
              <w:keepNext w:val="0"/>
              <w:rPr>
                <w:noProof/>
                <w:sz w:val="16"/>
                <w:szCs w:val="16"/>
              </w:rPr>
            </w:pPr>
            <w:r w:rsidRPr="00791EF5">
              <w:rPr>
                <w:noProof/>
                <w:sz w:val="16"/>
                <w:szCs w:val="16"/>
              </w:rPr>
              <w:t>0018</w:t>
            </w:r>
          </w:p>
        </w:tc>
        <w:tc>
          <w:tcPr>
            <w:tcW w:w="425" w:type="dxa"/>
            <w:shd w:val="solid" w:color="FFFFFF" w:fill="auto"/>
          </w:tcPr>
          <w:p w14:paraId="139B312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3BA3B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A81DC67" w14:textId="77777777" w:rsidR="00623B86" w:rsidRPr="00791EF5" w:rsidRDefault="00623B86" w:rsidP="00623B86">
            <w:pPr>
              <w:pStyle w:val="TAL"/>
              <w:keepNext w:val="0"/>
              <w:rPr>
                <w:noProof/>
                <w:sz w:val="16"/>
                <w:szCs w:val="16"/>
              </w:rPr>
            </w:pPr>
            <w:r w:rsidRPr="00791EF5">
              <w:rPr>
                <w:noProof/>
                <w:sz w:val="16"/>
                <w:szCs w:val="16"/>
              </w:rPr>
              <w:t>Add notifyNewSecurityAlarm to notification type</w:t>
            </w:r>
          </w:p>
        </w:tc>
        <w:tc>
          <w:tcPr>
            <w:tcW w:w="708" w:type="dxa"/>
            <w:shd w:val="solid" w:color="FFFFFF" w:fill="auto"/>
          </w:tcPr>
          <w:p w14:paraId="42F136A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D1F6405" w14:textId="77777777" w:rsidTr="006F493A">
        <w:tc>
          <w:tcPr>
            <w:tcW w:w="800" w:type="dxa"/>
            <w:shd w:val="solid" w:color="FFFFFF" w:fill="auto"/>
          </w:tcPr>
          <w:p w14:paraId="2F00F39E"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28EC9BE"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ADE5397"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4E39B254" w14:textId="77777777" w:rsidR="00623B86" w:rsidRPr="00791EF5" w:rsidRDefault="00623B86" w:rsidP="00623B86">
            <w:pPr>
              <w:pStyle w:val="TAL"/>
              <w:keepNext w:val="0"/>
              <w:rPr>
                <w:noProof/>
                <w:sz w:val="16"/>
                <w:szCs w:val="16"/>
              </w:rPr>
            </w:pPr>
            <w:r w:rsidRPr="00791EF5">
              <w:rPr>
                <w:noProof/>
                <w:sz w:val="16"/>
                <w:szCs w:val="16"/>
              </w:rPr>
              <w:t>0020</w:t>
            </w:r>
          </w:p>
        </w:tc>
        <w:tc>
          <w:tcPr>
            <w:tcW w:w="425" w:type="dxa"/>
            <w:shd w:val="solid" w:color="FFFFFF" w:fill="auto"/>
          </w:tcPr>
          <w:p w14:paraId="167B1EA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C52BF5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D840117" w14:textId="77777777" w:rsidR="00623B86" w:rsidRPr="00791EF5" w:rsidRDefault="00623B86" w:rsidP="00623B86">
            <w:pPr>
              <w:pStyle w:val="TAL"/>
              <w:keepNext w:val="0"/>
              <w:rPr>
                <w:noProof/>
                <w:sz w:val="16"/>
                <w:szCs w:val="16"/>
              </w:rPr>
            </w:pPr>
            <w:r w:rsidRPr="00791EF5">
              <w:rPr>
                <w:noProof/>
                <w:sz w:val="16"/>
                <w:szCs w:val="16"/>
              </w:rPr>
              <w:t>Change alarmIRP to FaultSupervision MnS producer</w:t>
            </w:r>
          </w:p>
        </w:tc>
        <w:tc>
          <w:tcPr>
            <w:tcW w:w="708" w:type="dxa"/>
            <w:shd w:val="solid" w:color="FFFFFF" w:fill="auto"/>
          </w:tcPr>
          <w:p w14:paraId="2C2AB2F0"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8318CFD" w14:textId="77777777" w:rsidTr="006F493A">
        <w:tc>
          <w:tcPr>
            <w:tcW w:w="800" w:type="dxa"/>
            <w:shd w:val="solid" w:color="FFFFFF" w:fill="auto"/>
          </w:tcPr>
          <w:p w14:paraId="384D14E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028540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62BCC5C"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794BB405" w14:textId="77777777" w:rsidR="00623B86" w:rsidRPr="00791EF5" w:rsidRDefault="00623B86" w:rsidP="00623B86">
            <w:pPr>
              <w:pStyle w:val="TAL"/>
              <w:keepNext w:val="0"/>
              <w:rPr>
                <w:noProof/>
                <w:sz w:val="16"/>
                <w:szCs w:val="16"/>
              </w:rPr>
            </w:pPr>
            <w:r w:rsidRPr="00791EF5">
              <w:rPr>
                <w:noProof/>
                <w:sz w:val="16"/>
                <w:szCs w:val="16"/>
              </w:rPr>
              <w:t>0021</w:t>
            </w:r>
          </w:p>
        </w:tc>
        <w:tc>
          <w:tcPr>
            <w:tcW w:w="425" w:type="dxa"/>
            <w:shd w:val="solid" w:color="FFFFFF" w:fill="auto"/>
          </w:tcPr>
          <w:p w14:paraId="684620C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5650B0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65BC80" w14:textId="77777777" w:rsidR="00623B86" w:rsidRPr="00791EF5" w:rsidRDefault="00623B86" w:rsidP="00623B86">
            <w:pPr>
              <w:pStyle w:val="TAL"/>
              <w:keepNext w:val="0"/>
              <w:rPr>
                <w:noProof/>
                <w:sz w:val="16"/>
                <w:szCs w:val="16"/>
              </w:rPr>
            </w:pPr>
            <w:r w:rsidRPr="00791EF5">
              <w:rPr>
                <w:noProof/>
                <w:sz w:val="16"/>
                <w:szCs w:val="16"/>
              </w:rPr>
              <w:t>Add stage</w:t>
            </w:r>
            <w:r w:rsidRPr="00791EF5">
              <w:rPr>
                <w:rFonts w:hint="eastAsia"/>
                <w:noProof/>
                <w:sz w:val="16"/>
                <w:szCs w:val="16"/>
              </w:rPr>
              <w:t xml:space="preserve"> </w:t>
            </w:r>
            <w:r w:rsidRPr="00791EF5">
              <w:rPr>
                <w:noProof/>
                <w:sz w:val="16"/>
                <w:szCs w:val="16"/>
              </w:rPr>
              <w:t>2 definition for provisioning management service related notifications</w:t>
            </w:r>
          </w:p>
        </w:tc>
        <w:tc>
          <w:tcPr>
            <w:tcW w:w="708" w:type="dxa"/>
            <w:shd w:val="solid" w:color="FFFFFF" w:fill="auto"/>
          </w:tcPr>
          <w:p w14:paraId="09FD5EFC"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0EAD6307" w14:textId="77777777" w:rsidTr="006F493A">
        <w:tc>
          <w:tcPr>
            <w:tcW w:w="800" w:type="dxa"/>
            <w:shd w:val="solid" w:color="FFFFFF" w:fill="auto"/>
          </w:tcPr>
          <w:p w14:paraId="7FFA9C8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4C53BFFC"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3F8F166"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4051C181" w14:textId="77777777" w:rsidR="00623B86" w:rsidRPr="00791EF5" w:rsidRDefault="00623B86" w:rsidP="00623B86">
            <w:pPr>
              <w:pStyle w:val="TAL"/>
              <w:keepNext w:val="0"/>
              <w:rPr>
                <w:noProof/>
                <w:sz w:val="16"/>
                <w:szCs w:val="16"/>
              </w:rPr>
            </w:pPr>
            <w:r w:rsidRPr="00791EF5">
              <w:rPr>
                <w:noProof/>
                <w:sz w:val="16"/>
                <w:szCs w:val="16"/>
              </w:rPr>
              <w:t>0022</w:t>
            </w:r>
          </w:p>
        </w:tc>
        <w:tc>
          <w:tcPr>
            <w:tcW w:w="425" w:type="dxa"/>
            <w:shd w:val="solid" w:color="FFFFFF" w:fill="auto"/>
          </w:tcPr>
          <w:p w14:paraId="1B79377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451ECF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FD32BA" w14:textId="77777777" w:rsidR="00623B86" w:rsidRPr="00791EF5" w:rsidRDefault="00623B86" w:rsidP="00623B86">
            <w:pPr>
              <w:pStyle w:val="TAL"/>
              <w:keepNext w:val="0"/>
              <w:rPr>
                <w:noProof/>
                <w:sz w:val="16"/>
                <w:szCs w:val="16"/>
              </w:rPr>
            </w:pPr>
            <w:r w:rsidRPr="00791EF5">
              <w:rPr>
                <w:noProof/>
                <w:sz w:val="16"/>
                <w:szCs w:val="16"/>
              </w:rPr>
              <w:t>Correct stage 3 description of the Provisioning Management Service</w:t>
            </w:r>
          </w:p>
        </w:tc>
        <w:tc>
          <w:tcPr>
            <w:tcW w:w="708" w:type="dxa"/>
            <w:shd w:val="solid" w:color="FFFFFF" w:fill="auto"/>
          </w:tcPr>
          <w:p w14:paraId="7D8FBF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6934E93" w14:textId="77777777" w:rsidTr="006F493A">
        <w:tc>
          <w:tcPr>
            <w:tcW w:w="800" w:type="dxa"/>
            <w:shd w:val="solid" w:color="FFFFFF" w:fill="auto"/>
          </w:tcPr>
          <w:p w14:paraId="2CBCA9F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CD1E2F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AFDF7D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7C19336A" w14:textId="77777777" w:rsidR="00623B86" w:rsidRPr="00791EF5" w:rsidRDefault="00623B86" w:rsidP="00623B86">
            <w:pPr>
              <w:pStyle w:val="TAL"/>
              <w:keepNext w:val="0"/>
              <w:rPr>
                <w:noProof/>
                <w:sz w:val="16"/>
                <w:szCs w:val="16"/>
              </w:rPr>
            </w:pPr>
            <w:r w:rsidRPr="00791EF5">
              <w:rPr>
                <w:noProof/>
                <w:sz w:val="16"/>
                <w:szCs w:val="16"/>
              </w:rPr>
              <w:t>0025</w:t>
            </w:r>
          </w:p>
        </w:tc>
        <w:tc>
          <w:tcPr>
            <w:tcW w:w="425" w:type="dxa"/>
            <w:shd w:val="solid" w:color="FFFFFF" w:fill="auto"/>
          </w:tcPr>
          <w:p w14:paraId="6DD65AB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36356B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031096" w14:textId="77777777" w:rsidR="00623B86" w:rsidRPr="00791EF5" w:rsidRDefault="00623B86" w:rsidP="00623B86">
            <w:pPr>
              <w:pStyle w:val="TAL"/>
              <w:keepNext w:val="0"/>
              <w:rPr>
                <w:noProof/>
                <w:sz w:val="16"/>
                <w:szCs w:val="16"/>
              </w:rPr>
            </w:pPr>
            <w:r w:rsidRPr="00791EF5">
              <w:rPr>
                <w:noProof/>
                <w:sz w:val="16"/>
                <w:szCs w:val="16"/>
              </w:rPr>
              <w:t>Correct erroneous reference to notification header</w:t>
            </w:r>
          </w:p>
        </w:tc>
        <w:tc>
          <w:tcPr>
            <w:tcW w:w="708" w:type="dxa"/>
            <w:shd w:val="solid" w:color="FFFFFF" w:fill="auto"/>
          </w:tcPr>
          <w:p w14:paraId="01A01D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490D9149" w14:textId="77777777" w:rsidTr="006F493A">
        <w:tc>
          <w:tcPr>
            <w:tcW w:w="800" w:type="dxa"/>
            <w:shd w:val="solid" w:color="FFFFFF" w:fill="auto"/>
          </w:tcPr>
          <w:p w14:paraId="0C3A5CC9" w14:textId="77777777" w:rsidR="00623B86" w:rsidRPr="00791EF5" w:rsidRDefault="00623B86" w:rsidP="00623B86">
            <w:pPr>
              <w:pStyle w:val="TAL"/>
              <w:keepNext w:val="0"/>
              <w:rPr>
                <w:noProof/>
                <w:sz w:val="16"/>
                <w:szCs w:val="16"/>
              </w:rPr>
            </w:pPr>
            <w:r w:rsidRPr="00791EF5">
              <w:rPr>
                <w:noProof/>
                <w:sz w:val="16"/>
                <w:szCs w:val="16"/>
              </w:rPr>
              <w:t>2019-03</w:t>
            </w:r>
          </w:p>
        </w:tc>
        <w:tc>
          <w:tcPr>
            <w:tcW w:w="901" w:type="dxa"/>
            <w:shd w:val="solid" w:color="FFFFFF" w:fill="auto"/>
          </w:tcPr>
          <w:p w14:paraId="360641F1" w14:textId="77777777" w:rsidR="00623B86" w:rsidRPr="00791EF5" w:rsidRDefault="00623B86" w:rsidP="00623B86">
            <w:pPr>
              <w:pStyle w:val="TAL"/>
              <w:keepNext w:val="0"/>
              <w:rPr>
                <w:noProof/>
                <w:sz w:val="16"/>
                <w:szCs w:val="16"/>
              </w:rPr>
            </w:pPr>
            <w:r w:rsidRPr="00791EF5">
              <w:rPr>
                <w:noProof/>
                <w:sz w:val="16"/>
                <w:szCs w:val="16"/>
              </w:rPr>
              <w:t>SA#83</w:t>
            </w:r>
          </w:p>
        </w:tc>
        <w:tc>
          <w:tcPr>
            <w:tcW w:w="993" w:type="dxa"/>
            <w:shd w:val="solid" w:color="FFFFFF" w:fill="auto"/>
          </w:tcPr>
          <w:p w14:paraId="291C99DC" w14:textId="77777777" w:rsidR="00623B86" w:rsidRPr="00791EF5" w:rsidRDefault="00623B86" w:rsidP="00623B86">
            <w:pPr>
              <w:pStyle w:val="TAL"/>
              <w:keepNext w:val="0"/>
              <w:rPr>
                <w:noProof/>
                <w:sz w:val="16"/>
                <w:szCs w:val="16"/>
              </w:rPr>
            </w:pPr>
            <w:r w:rsidRPr="00791EF5">
              <w:rPr>
                <w:noProof/>
                <w:sz w:val="16"/>
                <w:szCs w:val="16"/>
              </w:rPr>
              <w:t>SP-190120</w:t>
            </w:r>
          </w:p>
        </w:tc>
        <w:tc>
          <w:tcPr>
            <w:tcW w:w="567" w:type="dxa"/>
            <w:shd w:val="solid" w:color="FFFFFF" w:fill="auto"/>
          </w:tcPr>
          <w:p w14:paraId="4947688F" w14:textId="77777777" w:rsidR="00623B86" w:rsidRPr="00791EF5" w:rsidRDefault="00623B86" w:rsidP="00623B86">
            <w:pPr>
              <w:pStyle w:val="TAL"/>
              <w:keepNext w:val="0"/>
              <w:rPr>
                <w:noProof/>
                <w:sz w:val="16"/>
                <w:szCs w:val="16"/>
              </w:rPr>
            </w:pPr>
            <w:r w:rsidRPr="00791EF5">
              <w:rPr>
                <w:noProof/>
                <w:sz w:val="16"/>
                <w:szCs w:val="16"/>
              </w:rPr>
              <w:t>0029</w:t>
            </w:r>
          </w:p>
        </w:tc>
        <w:tc>
          <w:tcPr>
            <w:tcW w:w="425" w:type="dxa"/>
            <w:shd w:val="solid" w:color="FFFFFF" w:fill="auto"/>
          </w:tcPr>
          <w:p w14:paraId="538315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D9205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BB1A47" w14:textId="77777777" w:rsidR="00623B86" w:rsidRPr="00791EF5" w:rsidRDefault="00623B86" w:rsidP="00623B86">
            <w:pPr>
              <w:pStyle w:val="TAL"/>
              <w:keepNext w:val="0"/>
              <w:rPr>
                <w:noProof/>
                <w:sz w:val="16"/>
                <w:szCs w:val="16"/>
              </w:rPr>
            </w:pPr>
            <w:r w:rsidRPr="00791EF5">
              <w:rPr>
                <w:noProof/>
                <w:sz w:val="16"/>
                <w:szCs w:val="16"/>
              </w:rPr>
              <w:t>Correction of references</w:t>
            </w:r>
          </w:p>
        </w:tc>
        <w:tc>
          <w:tcPr>
            <w:tcW w:w="708" w:type="dxa"/>
            <w:shd w:val="solid" w:color="FFFFFF" w:fill="auto"/>
          </w:tcPr>
          <w:p w14:paraId="4EEBD9C1" w14:textId="77777777" w:rsidR="00623B86" w:rsidRPr="00791EF5" w:rsidRDefault="00623B86" w:rsidP="00623B86">
            <w:pPr>
              <w:pStyle w:val="TAL"/>
              <w:keepNext w:val="0"/>
              <w:rPr>
                <w:noProof/>
                <w:sz w:val="16"/>
                <w:szCs w:val="16"/>
              </w:rPr>
            </w:pPr>
            <w:r w:rsidRPr="00791EF5">
              <w:rPr>
                <w:noProof/>
                <w:sz w:val="16"/>
                <w:szCs w:val="16"/>
              </w:rPr>
              <w:t>15.2.0</w:t>
            </w:r>
          </w:p>
        </w:tc>
      </w:tr>
      <w:tr w:rsidR="00623B86" w:rsidRPr="00215D3C" w14:paraId="0F7DD47E" w14:textId="77777777" w:rsidTr="006F493A">
        <w:tc>
          <w:tcPr>
            <w:tcW w:w="800" w:type="dxa"/>
            <w:shd w:val="solid" w:color="FFFFFF" w:fill="auto"/>
          </w:tcPr>
          <w:p w14:paraId="288B84FF"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0B79FE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62277835" w14:textId="77777777" w:rsidR="00623B86" w:rsidRPr="00791EF5" w:rsidRDefault="00623B86" w:rsidP="00623B86">
            <w:pPr>
              <w:pStyle w:val="TAL"/>
              <w:keepNext w:val="0"/>
              <w:rPr>
                <w:noProof/>
                <w:sz w:val="16"/>
                <w:szCs w:val="16"/>
              </w:rPr>
            </w:pPr>
            <w:r w:rsidRPr="00791EF5">
              <w:rPr>
                <w:noProof/>
                <w:sz w:val="16"/>
                <w:szCs w:val="16"/>
              </w:rPr>
              <w:t>SP-190372</w:t>
            </w:r>
          </w:p>
        </w:tc>
        <w:tc>
          <w:tcPr>
            <w:tcW w:w="567" w:type="dxa"/>
            <w:shd w:val="solid" w:color="FFFFFF" w:fill="auto"/>
          </w:tcPr>
          <w:p w14:paraId="1F3B754E" w14:textId="77777777" w:rsidR="00623B86" w:rsidRPr="00791EF5" w:rsidRDefault="00623B86" w:rsidP="00623B86">
            <w:pPr>
              <w:pStyle w:val="TAL"/>
              <w:keepNext w:val="0"/>
              <w:rPr>
                <w:noProof/>
                <w:sz w:val="16"/>
                <w:szCs w:val="16"/>
              </w:rPr>
            </w:pPr>
            <w:r w:rsidRPr="00791EF5">
              <w:rPr>
                <w:noProof/>
                <w:sz w:val="16"/>
                <w:szCs w:val="16"/>
              </w:rPr>
              <w:t>0031</w:t>
            </w:r>
          </w:p>
        </w:tc>
        <w:tc>
          <w:tcPr>
            <w:tcW w:w="425" w:type="dxa"/>
            <w:shd w:val="solid" w:color="FFFFFF" w:fill="auto"/>
          </w:tcPr>
          <w:p w14:paraId="470FE1F7"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5C962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5F90C57" w14:textId="77777777" w:rsidR="00623B86" w:rsidRPr="00791EF5" w:rsidRDefault="00623B86" w:rsidP="00623B86">
            <w:pPr>
              <w:pStyle w:val="TAL"/>
              <w:keepNext w:val="0"/>
              <w:rPr>
                <w:noProof/>
                <w:sz w:val="16"/>
                <w:szCs w:val="16"/>
              </w:rPr>
            </w:pPr>
            <w:r w:rsidRPr="00791EF5">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21D57C6C" w14:textId="77777777" w:rsidTr="006F493A">
        <w:tc>
          <w:tcPr>
            <w:tcW w:w="800" w:type="dxa"/>
            <w:shd w:val="solid" w:color="FFFFFF" w:fill="auto"/>
          </w:tcPr>
          <w:p w14:paraId="694D9B32"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6147BA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17CCE149" w14:textId="77777777" w:rsidR="00623B86" w:rsidRPr="00791EF5" w:rsidRDefault="00623B86" w:rsidP="00623B86">
            <w:pPr>
              <w:pStyle w:val="TAL"/>
              <w:keepNext w:val="0"/>
              <w:rPr>
                <w:noProof/>
                <w:sz w:val="16"/>
                <w:szCs w:val="16"/>
              </w:rPr>
            </w:pPr>
            <w:r w:rsidRPr="00791EF5">
              <w:rPr>
                <w:noProof/>
                <w:sz w:val="16"/>
                <w:szCs w:val="16"/>
              </w:rPr>
              <w:t>SP-190371</w:t>
            </w:r>
          </w:p>
        </w:tc>
        <w:tc>
          <w:tcPr>
            <w:tcW w:w="567" w:type="dxa"/>
            <w:shd w:val="solid" w:color="FFFFFF" w:fill="auto"/>
          </w:tcPr>
          <w:p w14:paraId="29EB5F20" w14:textId="77777777" w:rsidR="00623B86" w:rsidRPr="00791EF5" w:rsidRDefault="00623B86" w:rsidP="00623B86">
            <w:pPr>
              <w:pStyle w:val="TAL"/>
              <w:keepNext w:val="0"/>
              <w:rPr>
                <w:noProof/>
                <w:sz w:val="16"/>
                <w:szCs w:val="16"/>
              </w:rPr>
            </w:pPr>
            <w:r w:rsidRPr="00791EF5">
              <w:rPr>
                <w:noProof/>
                <w:sz w:val="16"/>
                <w:szCs w:val="16"/>
              </w:rPr>
              <w:t>0038</w:t>
            </w:r>
          </w:p>
        </w:tc>
        <w:tc>
          <w:tcPr>
            <w:tcW w:w="425" w:type="dxa"/>
            <w:shd w:val="solid" w:color="FFFFFF" w:fill="auto"/>
          </w:tcPr>
          <w:p w14:paraId="45AD0B8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AA0A0D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468384" w14:textId="77777777" w:rsidR="00623B86" w:rsidRPr="00791EF5" w:rsidRDefault="00623B86" w:rsidP="00623B86">
            <w:pPr>
              <w:pStyle w:val="TAL"/>
              <w:keepNext w:val="0"/>
              <w:rPr>
                <w:noProof/>
                <w:sz w:val="16"/>
                <w:szCs w:val="16"/>
              </w:rPr>
            </w:pPr>
            <w:r w:rsidRPr="00791EF5">
              <w:rPr>
                <w:noProof/>
                <w:sz w:val="16"/>
                <w:szCs w:val="16"/>
              </w:rPr>
              <w:t>Add performance threshold crossing notification</w:t>
            </w:r>
          </w:p>
        </w:tc>
        <w:tc>
          <w:tcPr>
            <w:tcW w:w="708" w:type="dxa"/>
            <w:shd w:val="solid" w:color="FFFFFF" w:fill="auto"/>
          </w:tcPr>
          <w:p w14:paraId="6F300FA7"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62809AEE" w14:textId="77777777" w:rsidTr="006F493A">
        <w:tc>
          <w:tcPr>
            <w:tcW w:w="800" w:type="dxa"/>
            <w:shd w:val="solid" w:color="FFFFFF" w:fill="auto"/>
          </w:tcPr>
          <w:p w14:paraId="1612ED5D" w14:textId="77777777" w:rsidR="00623B86" w:rsidRPr="00791EF5" w:rsidRDefault="00623B86" w:rsidP="00623B86">
            <w:pPr>
              <w:pStyle w:val="TAL"/>
              <w:keepNext w:val="0"/>
              <w:rPr>
                <w:noProof/>
                <w:sz w:val="16"/>
                <w:szCs w:val="16"/>
              </w:rPr>
            </w:pPr>
            <w:r w:rsidRPr="00791EF5">
              <w:rPr>
                <w:noProof/>
                <w:sz w:val="16"/>
                <w:szCs w:val="16"/>
              </w:rPr>
              <w:t>2019-09</w:t>
            </w:r>
          </w:p>
        </w:tc>
        <w:tc>
          <w:tcPr>
            <w:tcW w:w="901" w:type="dxa"/>
            <w:shd w:val="solid" w:color="FFFFFF" w:fill="auto"/>
          </w:tcPr>
          <w:p w14:paraId="6F28D01D" w14:textId="77777777" w:rsidR="00623B86" w:rsidRPr="00791EF5" w:rsidRDefault="00623B86" w:rsidP="00623B86">
            <w:pPr>
              <w:pStyle w:val="TAL"/>
              <w:keepNext w:val="0"/>
              <w:rPr>
                <w:noProof/>
                <w:sz w:val="16"/>
                <w:szCs w:val="16"/>
              </w:rPr>
            </w:pPr>
            <w:r w:rsidRPr="00791EF5">
              <w:rPr>
                <w:noProof/>
                <w:sz w:val="16"/>
                <w:szCs w:val="16"/>
              </w:rPr>
              <w:t>SA#85</w:t>
            </w:r>
          </w:p>
        </w:tc>
        <w:tc>
          <w:tcPr>
            <w:tcW w:w="993" w:type="dxa"/>
            <w:shd w:val="solid" w:color="FFFFFF" w:fill="auto"/>
          </w:tcPr>
          <w:p w14:paraId="0BC4E5BE" w14:textId="77777777" w:rsidR="00623B86" w:rsidRPr="00791EF5" w:rsidRDefault="00623B86" w:rsidP="00623B86">
            <w:pPr>
              <w:pStyle w:val="TAL"/>
              <w:keepNext w:val="0"/>
              <w:rPr>
                <w:noProof/>
                <w:sz w:val="16"/>
                <w:szCs w:val="16"/>
              </w:rPr>
            </w:pPr>
            <w:r w:rsidRPr="00791EF5">
              <w:rPr>
                <w:noProof/>
                <w:sz w:val="16"/>
                <w:szCs w:val="16"/>
              </w:rPr>
              <w:t>SP-190742</w:t>
            </w:r>
          </w:p>
        </w:tc>
        <w:tc>
          <w:tcPr>
            <w:tcW w:w="567" w:type="dxa"/>
            <w:shd w:val="solid" w:color="FFFFFF" w:fill="auto"/>
          </w:tcPr>
          <w:p w14:paraId="1BAE7195" w14:textId="77777777" w:rsidR="00623B86" w:rsidRPr="00791EF5" w:rsidRDefault="00623B86" w:rsidP="00623B86">
            <w:pPr>
              <w:pStyle w:val="TAL"/>
              <w:keepNext w:val="0"/>
              <w:rPr>
                <w:noProof/>
                <w:sz w:val="16"/>
                <w:szCs w:val="16"/>
              </w:rPr>
            </w:pPr>
            <w:r w:rsidRPr="00791EF5">
              <w:rPr>
                <w:noProof/>
                <w:sz w:val="16"/>
                <w:szCs w:val="16"/>
              </w:rPr>
              <w:t>0038A</w:t>
            </w:r>
          </w:p>
        </w:tc>
        <w:tc>
          <w:tcPr>
            <w:tcW w:w="425" w:type="dxa"/>
            <w:shd w:val="solid" w:color="FFFFFF" w:fill="auto"/>
          </w:tcPr>
          <w:p w14:paraId="0E482684" w14:textId="77777777" w:rsidR="00623B86" w:rsidRPr="00791EF5" w:rsidRDefault="00623B86" w:rsidP="00623B86">
            <w:pPr>
              <w:pStyle w:val="TAL"/>
              <w:keepNext w:val="0"/>
              <w:rPr>
                <w:noProof/>
                <w:sz w:val="16"/>
                <w:szCs w:val="16"/>
              </w:rPr>
            </w:pPr>
          </w:p>
        </w:tc>
        <w:tc>
          <w:tcPr>
            <w:tcW w:w="567" w:type="dxa"/>
            <w:shd w:val="solid" w:color="FFFFFF" w:fill="auto"/>
          </w:tcPr>
          <w:p w14:paraId="00FA5113" w14:textId="77777777" w:rsidR="00623B86" w:rsidRPr="00791EF5" w:rsidRDefault="00623B86" w:rsidP="00623B86">
            <w:pPr>
              <w:pStyle w:val="TAL"/>
              <w:keepNext w:val="0"/>
              <w:rPr>
                <w:noProof/>
                <w:sz w:val="16"/>
                <w:szCs w:val="16"/>
              </w:rPr>
            </w:pPr>
          </w:p>
        </w:tc>
        <w:tc>
          <w:tcPr>
            <w:tcW w:w="4678" w:type="dxa"/>
            <w:shd w:val="solid" w:color="FFFFFF" w:fill="auto"/>
          </w:tcPr>
          <w:p w14:paraId="1E050572" w14:textId="77777777" w:rsidR="00623B86" w:rsidRPr="00791EF5" w:rsidRDefault="00623B86" w:rsidP="00623B86">
            <w:pPr>
              <w:pStyle w:val="TAL"/>
              <w:keepNext w:val="0"/>
              <w:rPr>
                <w:noProof/>
                <w:sz w:val="16"/>
                <w:szCs w:val="16"/>
              </w:rPr>
            </w:pPr>
            <w:r w:rsidRPr="00791EF5">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791EF5" w:rsidRDefault="00623B86" w:rsidP="00623B86">
            <w:pPr>
              <w:pStyle w:val="TAL"/>
              <w:keepNext w:val="0"/>
              <w:rPr>
                <w:noProof/>
                <w:sz w:val="16"/>
                <w:szCs w:val="16"/>
              </w:rPr>
            </w:pPr>
            <w:r w:rsidRPr="00791EF5">
              <w:rPr>
                <w:noProof/>
                <w:sz w:val="16"/>
                <w:szCs w:val="16"/>
              </w:rPr>
              <w:t>16.1.0</w:t>
            </w:r>
          </w:p>
        </w:tc>
      </w:tr>
      <w:tr w:rsidR="00623B86" w:rsidRPr="00215D3C" w14:paraId="145F5C4B" w14:textId="77777777" w:rsidTr="006F493A">
        <w:tc>
          <w:tcPr>
            <w:tcW w:w="800" w:type="dxa"/>
            <w:shd w:val="solid" w:color="FFFFFF" w:fill="auto"/>
          </w:tcPr>
          <w:p w14:paraId="7AC48F3F"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1B86E9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B7705FE"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202DE680" w14:textId="77777777" w:rsidR="00623B86" w:rsidRPr="00791EF5" w:rsidRDefault="00623B86" w:rsidP="00623B86">
            <w:pPr>
              <w:pStyle w:val="TAL"/>
              <w:keepNext w:val="0"/>
              <w:rPr>
                <w:noProof/>
                <w:sz w:val="16"/>
                <w:szCs w:val="16"/>
              </w:rPr>
            </w:pPr>
            <w:r w:rsidRPr="00791EF5">
              <w:rPr>
                <w:noProof/>
                <w:sz w:val="16"/>
                <w:szCs w:val="16"/>
              </w:rPr>
              <w:t>0055</w:t>
            </w:r>
          </w:p>
        </w:tc>
        <w:tc>
          <w:tcPr>
            <w:tcW w:w="425" w:type="dxa"/>
            <w:shd w:val="solid" w:color="FFFFFF" w:fill="auto"/>
          </w:tcPr>
          <w:p w14:paraId="1BF06E7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CB1E1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84DC45A" w14:textId="77777777" w:rsidR="00623B86" w:rsidRPr="00791EF5" w:rsidRDefault="00623B86" w:rsidP="00623B86">
            <w:pPr>
              <w:pStyle w:val="TAL"/>
              <w:keepNext w:val="0"/>
              <w:rPr>
                <w:noProof/>
                <w:sz w:val="16"/>
                <w:szCs w:val="16"/>
              </w:rPr>
            </w:pPr>
            <w:r w:rsidRPr="00791EF5">
              <w:rPr>
                <w:noProof/>
                <w:sz w:val="16"/>
                <w:szCs w:val="16"/>
              </w:rPr>
              <w:t>RESTful CM notifications for integration with ONAP VES</w:t>
            </w:r>
          </w:p>
        </w:tc>
        <w:tc>
          <w:tcPr>
            <w:tcW w:w="708" w:type="dxa"/>
            <w:shd w:val="solid" w:color="FFFFFF" w:fill="auto"/>
          </w:tcPr>
          <w:p w14:paraId="7A72778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DD5E86A" w14:textId="77777777" w:rsidTr="006F493A">
        <w:tc>
          <w:tcPr>
            <w:tcW w:w="800" w:type="dxa"/>
            <w:shd w:val="solid" w:color="FFFFFF" w:fill="auto"/>
          </w:tcPr>
          <w:p w14:paraId="2964673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BD864C7"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79ED7D3"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73CA6F99" w14:textId="77777777" w:rsidR="00623B86" w:rsidRPr="00791EF5" w:rsidRDefault="00623B86" w:rsidP="00623B86">
            <w:pPr>
              <w:pStyle w:val="TAL"/>
              <w:keepNext w:val="0"/>
              <w:rPr>
                <w:noProof/>
                <w:sz w:val="16"/>
                <w:szCs w:val="16"/>
              </w:rPr>
            </w:pPr>
            <w:r w:rsidRPr="00791EF5">
              <w:rPr>
                <w:noProof/>
                <w:sz w:val="16"/>
                <w:szCs w:val="16"/>
              </w:rPr>
              <w:t>0059</w:t>
            </w:r>
          </w:p>
        </w:tc>
        <w:tc>
          <w:tcPr>
            <w:tcW w:w="425" w:type="dxa"/>
            <w:shd w:val="solid" w:color="FFFFFF" w:fill="auto"/>
          </w:tcPr>
          <w:p w14:paraId="3828386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083F3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96F5BCF" w14:textId="77777777" w:rsidR="00623B86" w:rsidRPr="00791EF5" w:rsidRDefault="00623B86" w:rsidP="00623B86">
            <w:pPr>
              <w:pStyle w:val="TAL"/>
              <w:keepNext w:val="0"/>
              <w:rPr>
                <w:noProof/>
                <w:sz w:val="16"/>
                <w:szCs w:val="16"/>
              </w:rPr>
            </w:pPr>
            <w:r w:rsidRPr="00791EF5">
              <w:rPr>
                <w:noProof/>
                <w:sz w:val="16"/>
                <w:szCs w:val="16"/>
              </w:rPr>
              <w:t>Corrections to provisioning MnS notification definitions (Stage 2)</w:t>
            </w:r>
          </w:p>
        </w:tc>
        <w:tc>
          <w:tcPr>
            <w:tcW w:w="708" w:type="dxa"/>
            <w:shd w:val="solid" w:color="FFFFFF" w:fill="auto"/>
          </w:tcPr>
          <w:p w14:paraId="3021DADC"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8186985" w14:textId="77777777" w:rsidTr="006F493A">
        <w:tc>
          <w:tcPr>
            <w:tcW w:w="800" w:type="dxa"/>
            <w:shd w:val="solid" w:color="FFFFFF" w:fill="auto"/>
          </w:tcPr>
          <w:p w14:paraId="3241F0B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26BC7DE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8364C67"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461DC437" w14:textId="77777777" w:rsidR="00623B86" w:rsidRPr="00791EF5" w:rsidRDefault="00623B86" w:rsidP="00623B86">
            <w:pPr>
              <w:pStyle w:val="TAL"/>
              <w:keepNext w:val="0"/>
              <w:rPr>
                <w:noProof/>
                <w:sz w:val="16"/>
                <w:szCs w:val="16"/>
              </w:rPr>
            </w:pPr>
            <w:r w:rsidRPr="00791EF5">
              <w:rPr>
                <w:noProof/>
                <w:sz w:val="16"/>
                <w:szCs w:val="16"/>
              </w:rPr>
              <w:t>0061</w:t>
            </w:r>
          </w:p>
        </w:tc>
        <w:tc>
          <w:tcPr>
            <w:tcW w:w="425" w:type="dxa"/>
            <w:shd w:val="solid" w:color="FFFFFF" w:fill="auto"/>
          </w:tcPr>
          <w:p w14:paraId="7EFD3FAD"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480DDE9"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ECE1C77" w14:textId="77777777" w:rsidR="00623B86" w:rsidRPr="00791EF5" w:rsidRDefault="00623B86" w:rsidP="00623B86">
            <w:pPr>
              <w:pStyle w:val="TAL"/>
              <w:keepNext w:val="0"/>
              <w:rPr>
                <w:noProof/>
                <w:sz w:val="16"/>
                <w:szCs w:val="16"/>
              </w:rPr>
            </w:pPr>
            <w:r w:rsidRPr="00791EF5">
              <w:rPr>
                <w:noProof/>
                <w:sz w:val="16"/>
                <w:szCs w:val="16"/>
              </w:rPr>
              <w:t>Correct fault supervision management service</w:t>
            </w:r>
          </w:p>
        </w:tc>
        <w:tc>
          <w:tcPr>
            <w:tcW w:w="708" w:type="dxa"/>
            <w:shd w:val="solid" w:color="FFFFFF" w:fill="auto"/>
          </w:tcPr>
          <w:p w14:paraId="742705DA"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98E7F8B" w14:textId="77777777" w:rsidTr="006F493A">
        <w:tc>
          <w:tcPr>
            <w:tcW w:w="800" w:type="dxa"/>
            <w:shd w:val="solid" w:color="FFFFFF" w:fill="auto"/>
          </w:tcPr>
          <w:p w14:paraId="7B94C763"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15B22A63"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F10D08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731CF6ED" w14:textId="77777777" w:rsidR="00623B86" w:rsidRPr="00791EF5" w:rsidRDefault="00623B86" w:rsidP="00623B86">
            <w:pPr>
              <w:pStyle w:val="TAL"/>
              <w:keepNext w:val="0"/>
              <w:rPr>
                <w:noProof/>
                <w:sz w:val="16"/>
                <w:szCs w:val="16"/>
              </w:rPr>
            </w:pPr>
            <w:r w:rsidRPr="00791EF5">
              <w:rPr>
                <w:noProof/>
                <w:sz w:val="16"/>
                <w:szCs w:val="16"/>
              </w:rPr>
              <w:t>0069</w:t>
            </w:r>
          </w:p>
        </w:tc>
        <w:tc>
          <w:tcPr>
            <w:tcW w:w="425" w:type="dxa"/>
            <w:shd w:val="solid" w:color="FFFFFF" w:fill="auto"/>
          </w:tcPr>
          <w:p w14:paraId="3939D650"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ADF8A69"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CCDC5B1" w14:textId="77777777" w:rsidR="00623B86" w:rsidRPr="00791EF5" w:rsidRDefault="00623B86" w:rsidP="00623B86">
            <w:pPr>
              <w:pStyle w:val="TAL"/>
              <w:keepNext w:val="0"/>
              <w:rPr>
                <w:noProof/>
                <w:sz w:val="16"/>
                <w:szCs w:val="16"/>
              </w:rPr>
            </w:pPr>
            <w:r w:rsidRPr="00791EF5">
              <w:rPr>
                <w:noProof/>
                <w:sz w:val="16"/>
                <w:szCs w:val="16"/>
              </w:rPr>
              <w:t>Make scoping and filtering optional in the ProvMnS</w:t>
            </w:r>
          </w:p>
        </w:tc>
        <w:tc>
          <w:tcPr>
            <w:tcW w:w="708" w:type="dxa"/>
            <w:shd w:val="solid" w:color="FFFFFF" w:fill="auto"/>
          </w:tcPr>
          <w:p w14:paraId="2D2618B4"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C3BBE52" w14:textId="77777777" w:rsidTr="006F493A">
        <w:tc>
          <w:tcPr>
            <w:tcW w:w="800" w:type="dxa"/>
            <w:shd w:val="solid" w:color="FFFFFF" w:fill="auto"/>
          </w:tcPr>
          <w:p w14:paraId="5ABFBC4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8A6E64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5DC2C20"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6A95794D" w14:textId="77777777" w:rsidR="00623B86" w:rsidRPr="00791EF5" w:rsidRDefault="00623B86" w:rsidP="00623B86">
            <w:pPr>
              <w:pStyle w:val="TAL"/>
              <w:keepNext w:val="0"/>
              <w:rPr>
                <w:noProof/>
                <w:sz w:val="16"/>
                <w:szCs w:val="16"/>
              </w:rPr>
            </w:pPr>
            <w:r w:rsidRPr="00791EF5">
              <w:rPr>
                <w:noProof/>
                <w:sz w:val="16"/>
                <w:szCs w:val="16"/>
              </w:rPr>
              <w:t>0071</w:t>
            </w:r>
          </w:p>
        </w:tc>
        <w:tc>
          <w:tcPr>
            <w:tcW w:w="425" w:type="dxa"/>
            <w:shd w:val="solid" w:color="FFFFFF" w:fill="auto"/>
          </w:tcPr>
          <w:p w14:paraId="035B693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E078E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28B6E3F" w14:textId="77777777" w:rsidR="00623B86" w:rsidRPr="00791EF5" w:rsidRDefault="00623B86" w:rsidP="00623B86">
            <w:pPr>
              <w:pStyle w:val="TAL"/>
              <w:keepNext w:val="0"/>
              <w:rPr>
                <w:noProof/>
                <w:sz w:val="16"/>
                <w:szCs w:val="16"/>
              </w:rPr>
            </w:pPr>
            <w:r w:rsidRPr="00791EF5">
              <w:rPr>
                <w:noProof/>
                <w:sz w:val="16"/>
                <w:szCs w:val="16"/>
              </w:rPr>
              <w:t>Correct and update the RESTful HTTP-based solution set of provisioning</w:t>
            </w:r>
          </w:p>
        </w:tc>
        <w:tc>
          <w:tcPr>
            <w:tcW w:w="708" w:type="dxa"/>
            <w:shd w:val="solid" w:color="FFFFFF" w:fill="auto"/>
          </w:tcPr>
          <w:p w14:paraId="0A11141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7F0C2D76" w14:textId="77777777" w:rsidTr="006F493A">
        <w:tc>
          <w:tcPr>
            <w:tcW w:w="800" w:type="dxa"/>
            <w:shd w:val="solid" w:color="FFFFFF" w:fill="auto"/>
          </w:tcPr>
          <w:p w14:paraId="2B012A1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6B8166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3F3F94A1"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0535B4F7" w14:textId="77777777" w:rsidR="00623B86" w:rsidRPr="00791EF5" w:rsidRDefault="00623B86" w:rsidP="00623B86">
            <w:pPr>
              <w:pStyle w:val="TAL"/>
              <w:keepNext w:val="0"/>
              <w:rPr>
                <w:noProof/>
                <w:sz w:val="16"/>
                <w:szCs w:val="16"/>
              </w:rPr>
            </w:pPr>
            <w:r w:rsidRPr="00791EF5">
              <w:rPr>
                <w:noProof/>
                <w:sz w:val="16"/>
                <w:szCs w:val="16"/>
              </w:rPr>
              <w:t>0073</w:t>
            </w:r>
          </w:p>
        </w:tc>
        <w:tc>
          <w:tcPr>
            <w:tcW w:w="425" w:type="dxa"/>
            <w:shd w:val="solid" w:color="FFFFFF" w:fill="auto"/>
          </w:tcPr>
          <w:p w14:paraId="786C1E5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6D54C7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E469E6" w14:textId="77777777" w:rsidR="00623B86" w:rsidRPr="00791EF5" w:rsidRDefault="00623B86" w:rsidP="00623B86">
            <w:pPr>
              <w:pStyle w:val="TAL"/>
              <w:keepNext w:val="0"/>
              <w:rPr>
                <w:noProof/>
                <w:sz w:val="16"/>
                <w:szCs w:val="16"/>
              </w:rPr>
            </w:pPr>
            <w:r w:rsidRPr="00791EF5">
              <w:rPr>
                <w:noProof/>
                <w:sz w:val="16"/>
                <w:szCs w:val="16"/>
              </w:rPr>
              <w:t>Introduce Heartbeat</w:t>
            </w:r>
          </w:p>
        </w:tc>
        <w:tc>
          <w:tcPr>
            <w:tcW w:w="708" w:type="dxa"/>
            <w:shd w:val="solid" w:color="FFFFFF" w:fill="auto"/>
          </w:tcPr>
          <w:p w14:paraId="18BF5427"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B7BACD3" w14:textId="77777777" w:rsidTr="006F493A">
        <w:tc>
          <w:tcPr>
            <w:tcW w:w="800" w:type="dxa"/>
            <w:shd w:val="solid" w:color="FFFFFF" w:fill="auto"/>
          </w:tcPr>
          <w:p w14:paraId="11390B25"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546D46E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F462285" w14:textId="77777777" w:rsidR="00623B86" w:rsidRPr="00791EF5" w:rsidRDefault="00623B86" w:rsidP="00623B86">
            <w:pPr>
              <w:pStyle w:val="TAL"/>
              <w:keepNext w:val="0"/>
              <w:rPr>
                <w:noProof/>
                <w:sz w:val="16"/>
                <w:szCs w:val="16"/>
              </w:rPr>
            </w:pPr>
            <w:r w:rsidRPr="00791EF5">
              <w:rPr>
                <w:noProof/>
                <w:sz w:val="16"/>
                <w:szCs w:val="16"/>
              </w:rPr>
              <w:t>SP-191173</w:t>
            </w:r>
          </w:p>
        </w:tc>
        <w:tc>
          <w:tcPr>
            <w:tcW w:w="567" w:type="dxa"/>
            <w:shd w:val="solid" w:color="FFFFFF" w:fill="auto"/>
          </w:tcPr>
          <w:p w14:paraId="40A74C44" w14:textId="77777777" w:rsidR="00623B86" w:rsidRPr="00791EF5" w:rsidRDefault="00623B86" w:rsidP="00623B86">
            <w:pPr>
              <w:pStyle w:val="TAL"/>
              <w:keepNext w:val="0"/>
              <w:rPr>
                <w:noProof/>
                <w:sz w:val="16"/>
                <w:szCs w:val="16"/>
              </w:rPr>
            </w:pPr>
            <w:r w:rsidRPr="00791EF5">
              <w:rPr>
                <w:noProof/>
                <w:sz w:val="16"/>
                <w:szCs w:val="16"/>
              </w:rPr>
              <w:t>0075</w:t>
            </w:r>
          </w:p>
        </w:tc>
        <w:tc>
          <w:tcPr>
            <w:tcW w:w="425" w:type="dxa"/>
            <w:shd w:val="solid" w:color="FFFFFF" w:fill="auto"/>
          </w:tcPr>
          <w:p w14:paraId="6D25A19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B53C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EE6A23A" w14:textId="77777777" w:rsidR="00623B86" w:rsidRPr="00791EF5" w:rsidRDefault="00623B86" w:rsidP="00623B86">
            <w:pPr>
              <w:pStyle w:val="TAL"/>
              <w:keepNext w:val="0"/>
              <w:rPr>
                <w:noProof/>
                <w:sz w:val="16"/>
                <w:szCs w:val="16"/>
              </w:rPr>
            </w:pPr>
            <w:r w:rsidRPr="00791EF5">
              <w:rPr>
                <w:noProof/>
                <w:sz w:val="16"/>
                <w:szCs w:val="16"/>
              </w:rPr>
              <w:t>Correct event time defn</w:t>
            </w:r>
          </w:p>
        </w:tc>
        <w:tc>
          <w:tcPr>
            <w:tcW w:w="708" w:type="dxa"/>
            <w:shd w:val="solid" w:color="FFFFFF" w:fill="auto"/>
          </w:tcPr>
          <w:p w14:paraId="50EA66EF"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371EC275" w14:textId="77777777" w:rsidTr="006F493A">
        <w:tc>
          <w:tcPr>
            <w:tcW w:w="800" w:type="dxa"/>
            <w:shd w:val="solid" w:color="FFFFFF" w:fill="auto"/>
          </w:tcPr>
          <w:p w14:paraId="62A1F7DD"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7AAEB19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1AE126E3" w14:textId="77777777" w:rsidR="00623B86" w:rsidRPr="00791EF5" w:rsidRDefault="00623B86" w:rsidP="00623B86">
            <w:pPr>
              <w:pStyle w:val="TAL"/>
              <w:keepNext w:val="0"/>
              <w:rPr>
                <w:noProof/>
                <w:sz w:val="16"/>
                <w:szCs w:val="16"/>
              </w:rPr>
            </w:pPr>
            <w:r w:rsidRPr="00791EF5">
              <w:rPr>
                <w:noProof/>
                <w:sz w:val="16"/>
                <w:szCs w:val="16"/>
              </w:rPr>
              <w:t>SP-191166</w:t>
            </w:r>
          </w:p>
        </w:tc>
        <w:tc>
          <w:tcPr>
            <w:tcW w:w="567" w:type="dxa"/>
            <w:shd w:val="solid" w:color="FFFFFF" w:fill="auto"/>
          </w:tcPr>
          <w:p w14:paraId="4A9D8B56" w14:textId="77777777" w:rsidR="00623B86" w:rsidRPr="00791EF5" w:rsidRDefault="00623B86" w:rsidP="00623B86">
            <w:pPr>
              <w:pStyle w:val="TAL"/>
              <w:keepNext w:val="0"/>
              <w:rPr>
                <w:noProof/>
                <w:sz w:val="16"/>
                <w:szCs w:val="16"/>
              </w:rPr>
            </w:pPr>
            <w:r w:rsidRPr="00791EF5">
              <w:rPr>
                <w:noProof/>
                <w:sz w:val="16"/>
                <w:szCs w:val="16"/>
              </w:rPr>
              <w:t>0076</w:t>
            </w:r>
          </w:p>
        </w:tc>
        <w:tc>
          <w:tcPr>
            <w:tcW w:w="425" w:type="dxa"/>
            <w:shd w:val="solid" w:color="FFFFFF" w:fill="auto"/>
          </w:tcPr>
          <w:p w14:paraId="18F736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F026C3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AFEAFE7" w14:textId="77777777" w:rsidR="00623B86" w:rsidRPr="00791EF5" w:rsidRDefault="00623B86" w:rsidP="00623B86">
            <w:pPr>
              <w:pStyle w:val="TAL"/>
              <w:keepNext w:val="0"/>
              <w:rPr>
                <w:noProof/>
                <w:sz w:val="16"/>
                <w:szCs w:val="16"/>
              </w:rPr>
            </w:pPr>
            <w:r w:rsidRPr="00791EF5">
              <w:rPr>
                <w:noProof/>
                <w:sz w:val="16"/>
                <w:szCs w:val="16"/>
              </w:rPr>
              <w:t>Add notifyEvent</w:t>
            </w:r>
          </w:p>
        </w:tc>
        <w:tc>
          <w:tcPr>
            <w:tcW w:w="708" w:type="dxa"/>
            <w:shd w:val="solid" w:color="FFFFFF" w:fill="auto"/>
          </w:tcPr>
          <w:p w14:paraId="17AF3206"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CCAD61A" w14:textId="77777777" w:rsidTr="006F493A">
        <w:tc>
          <w:tcPr>
            <w:tcW w:w="800" w:type="dxa"/>
            <w:shd w:val="solid" w:color="FFFFFF" w:fill="auto"/>
          </w:tcPr>
          <w:p w14:paraId="3216D7C6"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3160958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1554AA3"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01D2CF4" w14:textId="77777777" w:rsidR="00623B86" w:rsidRPr="00791EF5" w:rsidRDefault="00623B86" w:rsidP="00623B86">
            <w:pPr>
              <w:pStyle w:val="TAL"/>
              <w:keepNext w:val="0"/>
              <w:rPr>
                <w:noProof/>
                <w:sz w:val="16"/>
                <w:szCs w:val="16"/>
              </w:rPr>
            </w:pPr>
            <w:r w:rsidRPr="00791EF5">
              <w:rPr>
                <w:noProof/>
                <w:sz w:val="16"/>
                <w:szCs w:val="16"/>
              </w:rPr>
              <w:t>0081</w:t>
            </w:r>
          </w:p>
        </w:tc>
        <w:tc>
          <w:tcPr>
            <w:tcW w:w="425" w:type="dxa"/>
            <w:shd w:val="solid" w:color="FFFFFF" w:fill="auto"/>
          </w:tcPr>
          <w:p w14:paraId="1A52490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1C8A12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DC436A" w14:textId="77777777" w:rsidR="00623B86" w:rsidRPr="00791EF5" w:rsidRDefault="00623B86" w:rsidP="00623B86">
            <w:pPr>
              <w:pStyle w:val="TAL"/>
              <w:keepNext w:val="0"/>
              <w:rPr>
                <w:noProof/>
                <w:sz w:val="16"/>
                <w:szCs w:val="16"/>
              </w:rPr>
            </w:pPr>
            <w:r w:rsidRPr="00791EF5">
              <w:rPr>
                <w:noProof/>
                <w:sz w:val="16"/>
                <w:szCs w:val="16"/>
              </w:rPr>
              <w:t>Correct schema to reflect location in the specifications</w:t>
            </w:r>
          </w:p>
        </w:tc>
        <w:tc>
          <w:tcPr>
            <w:tcW w:w="708" w:type="dxa"/>
            <w:shd w:val="solid" w:color="FFFFFF" w:fill="auto"/>
          </w:tcPr>
          <w:p w14:paraId="6513345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19116C2" w14:textId="77777777" w:rsidTr="006F493A">
        <w:tc>
          <w:tcPr>
            <w:tcW w:w="800" w:type="dxa"/>
            <w:shd w:val="solid" w:color="FFFFFF" w:fill="auto"/>
          </w:tcPr>
          <w:p w14:paraId="7C8472A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02EFD8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5C213B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17B393D" w14:textId="77777777" w:rsidR="00623B86" w:rsidRPr="00791EF5" w:rsidRDefault="00623B86" w:rsidP="00623B86">
            <w:pPr>
              <w:pStyle w:val="TAL"/>
              <w:keepNext w:val="0"/>
              <w:rPr>
                <w:noProof/>
                <w:sz w:val="16"/>
                <w:szCs w:val="16"/>
              </w:rPr>
            </w:pPr>
            <w:r w:rsidRPr="00791EF5">
              <w:rPr>
                <w:noProof/>
                <w:sz w:val="16"/>
                <w:szCs w:val="16"/>
              </w:rPr>
              <w:t>0082</w:t>
            </w:r>
          </w:p>
        </w:tc>
        <w:tc>
          <w:tcPr>
            <w:tcW w:w="425" w:type="dxa"/>
            <w:shd w:val="solid" w:color="FFFFFF" w:fill="auto"/>
          </w:tcPr>
          <w:p w14:paraId="0F4F8E4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A12580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CC86973" w14:textId="77777777" w:rsidR="00623B86" w:rsidRPr="00791EF5" w:rsidRDefault="00623B86" w:rsidP="00623B86">
            <w:pPr>
              <w:pStyle w:val="TAL"/>
              <w:keepNext w:val="0"/>
              <w:rPr>
                <w:noProof/>
                <w:sz w:val="16"/>
                <w:szCs w:val="16"/>
              </w:rPr>
            </w:pPr>
            <w:r w:rsidRPr="00791EF5">
              <w:rPr>
                <w:noProof/>
                <w:sz w:val="16"/>
                <w:szCs w:val="16"/>
              </w:rPr>
              <w:t>Correct XML Schema for consistency and clarity</w:t>
            </w:r>
          </w:p>
        </w:tc>
        <w:tc>
          <w:tcPr>
            <w:tcW w:w="708" w:type="dxa"/>
            <w:shd w:val="solid" w:color="FFFFFF" w:fill="auto"/>
          </w:tcPr>
          <w:p w14:paraId="1F82375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9AE0385" w14:textId="77777777" w:rsidTr="006F493A">
        <w:tc>
          <w:tcPr>
            <w:tcW w:w="800" w:type="dxa"/>
            <w:shd w:val="solid" w:color="FFFFFF" w:fill="auto"/>
          </w:tcPr>
          <w:p w14:paraId="162305BE"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8A007C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0E56B775"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2FC8C165" w14:textId="77777777" w:rsidR="00623B86" w:rsidRPr="00791EF5" w:rsidRDefault="00623B86" w:rsidP="00623B86">
            <w:pPr>
              <w:pStyle w:val="TAL"/>
              <w:keepNext w:val="0"/>
              <w:rPr>
                <w:noProof/>
                <w:sz w:val="16"/>
                <w:szCs w:val="16"/>
              </w:rPr>
            </w:pPr>
            <w:r w:rsidRPr="00791EF5">
              <w:rPr>
                <w:noProof/>
                <w:sz w:val="16"/>
                <w:szCs w:val="16"/>
              </w:rPr>
              <w:t>0089</w:t>
            </w:r>
          </w:p>
        </w:tc>
        <w:tc>
          <w:tcPr>
            <w:tcW w:w="425" w:type="dxa"/>
            <w:shd w:val="solid" w:color="FFFFFF" w:fill="auto"/>
          </w:tcPr>
          <w:p w14:paraId="43B01AE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0405C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35D72AF" w14:textId="77777777" w:rsidR="00623B86" w:rsidRPr="00791EF5" w:rsidRDefault="00623B86" w:rsidP="00623B86">
            <w:pPr>
              <w:pStyle w:val="TAL"/>
              <w:keepNext w:val="0"/>
              <w:rPr>
                <w:noProof/>
                <w:sz w:val="16"/>
                <w:szCs w:val="16"/>
              </w:rPr>
            </w:pPr>
            <w:r w:rsidRPr="00791EF5">
              <w:rPr>
                <w:noProof/>
                <w:sz w:val="16"/>
                <w:szCs w:val="16"/>
              </w:rPr>
              <w:t>Add missing definition for matching-criteria-attributes</w:t>
            </w:r>
          </w:p>
        </w:tc>
        <w:tc>
          <w:tcPr>
            <w:tcW w:w="708" w:type="dxa"/>
            <w:shd w:val="solid" w:color="FFFFFF" w:fill="auto"/>
          </w:tcPr>
          <w:p w14:paraId="63059EE8"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73F5C03" w14:textId="77777777" w:rsidTr="006F493A">
        <w:tc>
          <w:tcPr>
            <w:tcW w:w="800" w:type="dxa"/>
            <w:shd w:val="solid" w:color="FFFFFF" w:fill="auto"/>
          </w:tcPr>
          <w:p w14:paraId="53C9EBF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046E5D18"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F60696"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31676A0E" w14:textId="77777777" w:rsidR="00623B86" w:rsidRPr="00791EF5" w:rsidRDefault="00623B86" w:rsidP="00623B86">
            <w:pPr>
              <w:pStyle w:val="TAL"/>
              <w:keepNext w:val="0"/>
              <w:rPr>
                <w:noProof/>
                <w:sz w:val="16"/>
                <w:szCs w:val="16"/>
              </w:rPr>
            </w:pPr>
            <w:r w:rsidRPr="00791EF5">
              <w:rPr>
                <w:noProof/>
                <w:sz w:val="16"/>
                <w:szCs w:val="16"/>
              </w:rPr>
              <w:t>0092</w:t>
            </w:r>
          </w:p>
        </w:tc>
        <w:tc>
          <w:tcPr>
            <w:tcW w:w="425" w:type="dxa"/>
            <w:shd w:val="solid" w:color="FFFFFF" w:fill="auto"/>
          </w:tcPr>
          <w:p w14:paraId="675C727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9F9E0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7EAD90" w14:textId="77777777" w:rsidR="00623B86" w:rsidRPr="00791EF5" w:rsidRDefault="00623B86" w:rsidP="00623B86">
            <w:pPr>
              <w:pStyle w:val="TAL"/>
              <w:keepNext w:val="0"/>
              <w:rPr>
                <w:noProof/>
                <w:sz w:val="16"/>
                <w:szCs w:val="16"/>
              </w:rPr>
            </w:pPr>
            <w:r w:rsidRPr="00791EF5">
              <w:rPr>
                <w:noProof/>
                <w:sz w:val="16"/>
                <w:szCs w:val="16"/>
              </w:rPr>
              <w:t>Clarify capability of ack alarms and filter constraint</w:t>
            </w:r>
          </w:p>
        </w:tc>
        <w:tc>
          <w:tcPr>
            <w:tcW w:w="708" w:type="dxa"/>
            <w:shd w:val="solid" w:color="FFFFFF" w:fill="auto"/>
          </w:tcPr>
          <w:p w14:paraId="24D5558A"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71524002" w14:textId="77777777" w:rsidTr="006F493A">
        <w:tc>
          <w:tcPr>
            <w:tcW w:w="800" w:type="dxa"/>
            <w:shd w:val="solid" w:color="FFFFFF" w:fill="auto"/>
          </w:tcPr>
          <w:p w14:paraId="44B9A081"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04F3E4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B159D63" w14:textId="77777777" w:rsidR="00623B86" w:rsidRPr="00791EF5" w:rsidRDefault="00623B86" w:rsidP="00623B86">
            <w:pPr>
              <w:pStyle w:val="TAL"/>
              <w:keepNext w:val="0"/>
              <w:rPr>
                <w:noProof/>
                <w:sz w:val="16"/>
                <w:szCs w:val="16"/>
              </w:rPr>
            </w:pPr>
            <w:r w:rsidRPr="00791EF5">
              <w:rPr>
                <w:noProof/>
                <w:sz w:val="16"/>
                <w:szCs w:val="16"/>
              </w:rPr>
              <w:t>SP-200176</w:t>
            </w:r>
          </w:p>
        </w:tc>
        <w:tc>
          <w:tcPr>
            <w:tcW w:w="567" w:type="dxa"/>
            <w:shd w:val="solid" w:color="FFFFFF" w:fill="auto"/>
          </w:tcPr>
          <w:p w14:paraId="2743A626" w14:textId="77777777" w:rsidR="00623B86" w:rsidRPr="00791EF5" w:rsidRDefault="00623B86" w:rsidP="00623B86">
            <w:pPr>
              <w:pStyle w:val="TAL"/>
              <w:keepNext w:val="0"/>
              <w:rPr>
                <w:noProof/>
                <w:sz w:val="16"/>
                <w:szCs w:val="16"/>
              </w:rPr>
            </w:pPr>
            <w:r w:rsidRPr="00791EF5">
              <w:rPr>
                <w:noProof/>
                <w:sz w:val="16"/>
                <w:szCs w:val="16"/>
              </w:rPr>
              <w:t>0094</w:t>
            </w:r>
          </w:p>
        </w:tc>
        <w:tc>
          <w:tcPr>
            <w:tcW w:w="425" w:type="dxa"/>
            <w:shd w:val="solid" w:color="FFFFFF" w:fill="auto"/>
          </w:tcPr>
          <w:p w14:paraId="6949C8B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EA5BDD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770C522" w14:textId="77777777" w:rsidR="00623B86" w:rsidRPr="00791EF5" w:rsidRDefault="00623B86" w:rsidP="00623B86">
            <w:pPr>
              <w:pStyle w:val="TAL"/>
              <w:keepNext w:val="0"/>
              <w:rPr>
                <w:noProof/>
                <w:sz w:val="16"/>
                <w:szCs w:val="16"/>
              </w:rPr>
            </w:pPr>
            <w:r w:rsidRPr="00791EF5">
              <w:rPr>
                <w:noProof/>
                <w:sz w:val="16"/>
                <w:szCs w:val="16"/>
              </w:rPr>
              <w:t>Correction of MnS Stage 3 solution sets for integration with ONAP VES</w:t>
            </w:r>
          </w:p>
        </w:tc>
        <w:tc>
          <w:tcPr>
            <w:tcW w:w="708" w:type="dxa"/>
            <w:shd w:val="solid" w:color="FFFFFF" w:fill="auto"/>
          </w:tcPr>
          <w:p w14:paraId="4C4795FF"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5E04A1A1" w14:textId="77777777" w:rsidTr="006F493A">
        <w:tc>
          <w:tcPr>
            <w:tcW w:w="800" w:type="dxa"/>
            <w:shd w:val="solid" w:color="FFFFFF" w:fill="auto"/>
          </w:tcPr>
          <w:p w14:paraId="7B6E8DE6"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B46B67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2D24A65"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87CDEC2" w14:textId="77777777" w:rsidR="00623B86" w:rsidRPr="00791EF5" w:rsidRDefault="00623B86" w:rsidP="00623B86">
            <w:pPr>
              <w:pStyle w:val="TAL"/>
              <w:keepNext w:val="0"/>
              <w:rPr>
                <w:noProof/>
                <w:sz w:val="16"/>
                <w:szCs w:val="16"/>
              </w:rPr>
            </w:pPr>
            <w:r w:rsidRPr="00791EF5">
              <w:rPr>
                <w:noProof/>
                <w:sz w:val="16"/>
                <w:szCs w:val="16"/>
              </w:rPr>
              <w:t>0096</w:t>
            </w:r>
          </w:p>
        </w:tc>
        <w:tc>
          <w:tcPr>
            <w:tcW w:w="425" w:type="dxa"/>
            <w:shd w:val="solid" w:color="FFFFFF" w:fill="auto"/>
          </w:tcPr>
          <w:p w14:paraId="097A78B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A74EB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74C4DE" w14:textId="77777777" w:rsidR="00623B86" w:rsidRPr="00791EF5" w:rsidRDefault="00623B86" w:rsidP="00623B86">
            <w:pPr>
              <w:pStyle w:val="TAL"/>
              <w:keepNext w:val="0"/>
              <w:rPr>
                <w:noProof/>
                <w:sz w:val="16"/>
                <w:szCs w:val="16"/>
              </w:rPr>
            </w:pPr>
            <w:r w:rsidRPr="00791EF5">
              <w:rPr>
                <w:noProof/>
                <w:sz w:val="16"/>
                <w:szCs w:val="16"/>
              </w:rPr>
              <w:t>Rapporteur clean up</w:t>
            </w:r>
          </w:p>
        </w:tc>
        <w:tc>
          <w:tcPr>
            <w:tcW w:w="708" w:type="dxa"/>
            <w:shd w:val="solid" w:color="FFFFFF" w:fill="auto"/>
          </w:tcPr>
          <w:p w14:paraId="44B139D6"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D467471" w14:textId="77777777" w:rsidTr="006F493A">
        <w:tc>
          <w:tcPr>
            <w:tcW w:w="800" w:type="dxa"/>
            <w:shd w:val="solid" w:color="FFFFFF" w:fill="auto"/>
          </w:tcPr>
          <w:p w14:paraId="72B983FD"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2096D55"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EB4296C"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70A60260" w14:textId="77777777" w:rsidR="00623B86" w:rsidRPr="00791EF5" w:rsidRDefault="00623B86" w:rsidP="00623B86">
            <w:pPr>
              <w:pStyle w:val="TAL"/>
              <w:keepNext w:val="0"/>
              <w:rPr>
                <w:noProof/>
                <w:sz w:val="16"/>
                <w:szCs w:val="16"/>
              </w:rPr>
            </w:pPr>
            <w:r w:rsidRPr="00791EF5">
              <w:rPr>
                <w:noProof/>
                <w:sz w:val="16"/>
                <w:szCs w:val="16"/>
              </w:rPr>
              <w:t>0098</w:t>
            </w:r>
          </w:p>
        </w:tc>
        <w:tc>
          <w:tcPr>
            <w:tcW w:w="425" w:type="dxa"/>
            <w:shd w:val="solid" w:color="FFFFFF" w:fill="auto"/>
          </w:tcPr>
          <w:p w14:paraId="2BB61D8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497993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6DE80CB" w14:textId="77777777" w:rsidR="00623B86" w:rsidRPr="00791EF5" w:rsidRDefault="00623B86" w:rsidP="00623B86">
            <w:pPr>
              <w:pStyle w:val="TAL"/>
              <w:keepNext w:val="0"/>
              <w:rPr>
                <w:noProof/>
                <w:sz w:val="16"/>
                <w:szCs w:val="16"/>
              </w:rPr>
            </w:pPr>
            <w:r w:rsidRPr="00791EF5">
              <w:rPr>
                <w:noProof/>
                <w:sz w:val="16"/>
                <w:szCs w:val="16"/>
              </w:rPr>
              <w:t>YANG_Netconf Operations</w:t>
            </w:r>
          </w:p>
        </w:tc>
        <w:tc>
          <w:tcPr>
            <w:tcW w:w="708" w:type="dxa"/>
            <w:shd w:val="solid" w:color="FFFFFF" w:fill="auto"/>
          </w:tcPr>
          <w:p w14:paraId="60FFB819"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6C5A7288" w14:textId="77777777" w:rsidTr="006F493A">
        <w:tc>
          <w:tcPr>
            <w:tcW w:w="800" w:type="dxa"/>
            <w:shd w:val="solid" w:color="FFFFFF" w:fill="auto"/>
          </w:tcPr>
          <w:p w14:paraId="22EDF954"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1E82E309"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E4C89BE"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794CFDB6" w14:textId="77777777" w:rsidR="00623B86" w:rsidRPr="00791EF5" w:rsidRDefault="00623B86" w:rsidP="00623B86">
            <w:pPr>
              <w:pStyle w:val="TAL"/>
              <w:keepNext w:val="0"/>
              <w:rPr>
                <w:noProof/>
                <w:sz w:val="16"/>
                <w:szCs w:val="16"/>
              </w:rPr>
            </w:pPr>
            <w:r w:rsidRPr="00791EF5">
              <w:rPr>
                <w:noProof/>
                <w:sz w:val="16"/>
                <w:szCs w:val="16"/>
              </w:rPr>
              <w:t>0101</w:t>
            </w:r>
          </w:p>
        </w:tc>
        <w:tc>
          <w:tcPr>
            <w:tcW w:w="425" w:type="dxa"/>
            <w:shd w:val="solid" w:color="FFFFFF" w:fill="auto"/>
          </w:tcPr>
          <w:p w14:paraId="19AE181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DF16A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73E405" w14:textId="77777777" w:rsidR="00623B86" w:rsidRPr="00791EF5" w:rsidRDefault="00623B86" w:rsidP="00623B86">
            <w:pPr>
              <w:pStyle w:val="TAL"/>
              <w:keepNext w:val="0"/>
              <w:rPr>
                <w:noProof/>
                <w:sz w:val="16"/>
                <w:szCs w:val="16"/>
              </w:rPr>
            </w:pPr>
            <w:r w:rsidRPr="00791EF5">
              <w:rPr>
                <w:noProof/>
                <w:sz w:val="16"/>
                <w:szCs w:val="16"/>
              </w:rPr>
              <w:t>Clarify and add numerous issues in the REST SS of the ProvMnS</w:t>
            </w:r>
          </w:p>
        </w:tc>
        <w:tc>
          <w:tcPr>
            <w:tcW w:w="708" w:type="dxa"/>
            <w:shd w:val="solid" w:color="FFFFFF" w:fill="auto"/>
          </w:tcPr>
          <w:p w14:paraId="33FF833C"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CFD04D6" w14:textId="77777777" w:rsidTr="006F493A">
        <w:tc>
          <w:tcPr>
            <w:tcW w:w="800" w:type="dxa"/>
            <w:shd w:val="solid" w:color="FFFFFF" w:fill="auto"/>
          </w:tcPr>
          <w:p w14:paraId="64E8AE29"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4D6E4451"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A3FC712"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BC4C9BE" w14:textId="77777777" w:rsidR="00623B86" w:rsidRPr="00791EF5" w:rsidRDefault="00623B86" w:rsidP="00623B86">
            <w:pPr>
              <w:pStyle w:val="TAL"/>
              <w:keepNext w:val="0"/>
              <w:rPr>
                <w:noProof/>
                <w:sz w:val="16"/>
                <w:szCs w:val="16"/>
              </w:rPr>
            </w:pPr>
            <w:r w:rsidRPr="00791EF5">
              <w:rPr>
                <w:noProof/>
                <w:sz w:val="16"/>
                <w:szCs w:val="16"/>
              </w:rPr>
              <w:t>0103</w:t>
            </w:r>
          </w:p>
        </w:tc>
        <w:tc>
          <w:tcPr>
            <w:tcW w:w="425" w:type="dxa"/>
            <w:shd w:val="solid" w:color="FFFFFF" w:fill="auto"/>
          </w:tcPr>
          <w:p w14:paraId="677C4D72"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6B3FCE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FB3397" w14:textId="77777777" w:rsidR="00623B86" w:rsidRPr="00791EF5" w:rsidRDefault="00623B86" w:rsidP="00623B86">
            <w:pPr>
              <w:pStyle w:val="TAL"/>
              <w:keepNext w:val="0"/>
              <w:rPr>
                <w:noProof/>
                <w:sz w:val="16"/>
                <w:szCs w:val="16"/>
              </w:rPr>
            </w:pPr>
            <w:r w:rsidRPr="00791EF5">
              <w:rPr>
                <w:noProof/>
                <w:sz w:val="16"/>
                <w:szCs w:val="16"/>
              </w:rPr>
              <w:t>Correct OpenAPI definition of the ProvMnS</w:t>
            </w:r>
          </w:p>
        </w:tc>
        <w:tc>
          <w:tcPr>
            <w:tcW w:w="708" w:type="dxa"/>
            <w:shd w:val="solid" w:color="FFFFFF" w:fill="auto"/>
          </w:tcPr>
          <w:p w14:paraId="7CF70EBB"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A3B8A80" w14:textId="77777777" w:rsidTr="006F493A">
        <w:tc>
          <w:tcPr>
            <w:tcW w:w="800" w:type="dxa"/>
            <w:shd w:val="solid" w:color="FFFFFF" w:fill="auto"/>
          </w:tcPr>
          <w:p w14:paraId="01AF449C"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3BE7D75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83DB13A"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01C4CF86" w14:textId="77777777" w:rsidR="00623B86" w:rsidRPr="00791EF5" w:rsidRDefault="00623B86" w:rsidP="00623B86">
            <w:pPr>
              <w:pStyle w:val="TAL"/>
              <w:keepNext w:val="0"/>
              <w:rPr>
                <w:noProof/>
                <w:sz w:val="16"/>
                <w:szCs w:val="16"/>
              </w:rPr>
            </w:pPr>
            <w:r w:rsidRPr="00791EF5">
              <w:rPr>
                <w:noProof/>
                <w:sz w:val="16"/>
                <w:szCs w:val="16"/>
              </w:rPr>
              <w:t>0104</w:t>
            </w:r>
          </w:p>
        </w:tc>
        <w:tc>
          <w:tcPr>
            <w:tcW w:w="425" w:type="dxa"/>
            <w:shd w:val="solid" w:color="FFFFFF" w:fill="auto"/>
          </w:tcPr>
          <w:p w14:paraId="7659E5C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1D1C41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5B7B72" w14:textId="77777777" w:rsidR="00623B86" w:rsidRPr="00791EF5" w:rsidRDefault="00623B86" w:rsidP="00623B86">
            <w:pPr>
              <w:pStyle w:val="TAL"/>
              <w:keepNext w:val="0"/>
              <w:rPr>
                <w:noProof/>
                <w:sz w:val="16"/>
                <w:szCs w:val="16"/>
              </w:rPr>
            </w:pPr>
            <w:r w:rsidRPr="00791EF5">
              <w:rPr>
                <w:noProof/>
                <w:sz w:val="16"/>
                <w:szCs w:val="16"/>
              </w:rPr>
              <w:t>Correct ackState attribute name</w:t>
            </w:r>
          </w:p>
        </w:tc>
        <w:tc>
          <w:tcPr>
            <w:tcW w:w="708" w:type="dxa"/>
            <w:shd w:val="solid" w:color="FFFFFF" w:fill="auto"/>
          </w:tcPr>
          <w:p w14:paraId="2B9B91F7"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761E1A4" w14:textId="77777777" w:rsidTr="006F493A">
        <w:tc>
          <w:tcPr>
            <w:tcW w:w="800" w:type="dxa"/>
            <w:shd w:val="solid" w:color="FFFFFF" w:fill="auto"/>
          </w:tcPr>
          <w:p w14:paraId="293CF4D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289B99E"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A2B040"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34505686" w14:textId="77777777" w:rsidR="00623B86" w:rsidRPr="00791EF5" w:rsidRDefault="00623B86" w:rsidP="00623B86">
            <w:pPr>
              <w:pStyle w:val="TAL"/>
              <w:keepNext w:val="0"/>
              <w:rPr>
                <w:noProof/>
                <w:sz w:val="16"/>
                <w:szCs w:val="16"/>
              </w:rPr>
            </w:pPr>
            <w:r w:rsidRPr="00791EF5">
              <w:rPr>
                <w:noProof/>
                <w:sz w:val="16"/>
                <w:szCs w:val="16"/>
              </w:rPr>
              <w:t>0105</w:t>
            </w:r>
          </w:p>
        </w:tc>
        <w:tc>
          <w:tcPr>
            <w:tcW w:w="425" w:type="dxa"/>
            <w:shd w:val="solid" w:color="FFFFFF" w:fill="auto"/>
          </w:tcPr>
          <w:p w14:paraId="0914334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6FF705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85EC75" w14:textId="77777777" w:rsidR="00623B86" w:rsidRPr="00791EF5" w:rsidRDefault="00623B86" w:rsidP="00623B86">
            <w:pPr>
              <w:pStyle w:val="TAL"/>
              <w:keepNext w:val="0"/>
              <w:rPr>
                <w:noProof/>
                <w:sz w:val="16"/>
                <w:szCs w:val="16"/>
              </w:rPr>
            </w:pPr>
            <w:r w:rsidRPr="00791EF5">
              <w:rPr>
                <w:noProof/>
                <w:sz w:val="16"/>
                <w:szCs w:val="16"/>
              </w:rPr>
              <w:t>Correct Heartbeat</w:t>
            </w:r>
          </w:p>
        </w:tc>
        <w:tc>
          <w:tcPr>
            <w:tcW w:w="708" w:type="dxa"/>
            <w:shd w:val="solid" w:color="FFFFFF" w:fill="auto"/>
          </w:tcPr>
          <w:p w14:paraId="5CCD3472"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0B56EB2" w14:textId="77777777" w:rsidTr="006F493A">
        <w:tc>
          <w:tcPr>
            <w:tcW w:w="800" w:type="dxa"/>
            <w:shd w:val="solid" w:color="FFFFFF" w:fill="auto"/>
          </w:tcPr>
          <w:p w14:paraId="111A1D7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31E8D2E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BF04AC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72749C" w14:textId="77777777" w:rsidR="00623B86" w:rsidRPr="00791EF5" w:rsidRDefault="00623B86" w:rsidP="00623B86">
            <w:pPr>
              <w:pStyle w:val="TAL"/>
              <w:keepNext w:val="0"/>
              <w:rPr>
                <w:noProof/>
                <w:sz w:val="16"/>
                <w:szCs w:val="16"/>
              </w:rPr>
            </w:pPr>
            <w:r w:rsidRPr="00791EF5">
              <w:rPr>
                <w:noProof/>
                <w:sz w:val="16"/>
                <w:szCs w:val="16"/>
              </w:rPr>
              <w:t>0100</w:t>
            </w:r>
          </w:p>
        </w:tc>
        <w:tc>
          <w:tcPr>
            <w:tcW w:w="425" w:type="dxa"/>
            <w:shd w:val="solid" w:color="FFFFFF" w:fill="auto"/>
          </w:tcPr>
          <w:p w14:paraId="2DF07238"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C5A973F"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A6941F9" w14:textId="77777777" w:rsidR="00623B86" w:rsidRPr="00791EF5" w:rsidRDefault="00623B86" w:rsidP="00623B86">
            <w:pPr>
              <w:pStyle w:val="TAL"/>
              <w:keepNext w:val="0"/>
              <w:rPr>
                <w:noProof/>
                <w:sz w:val="16"/>
                <w:szCs w:val="16"/>
              </w:rPr>
            </w:pPr>
            <w:r w:rsidRPr="00791EF5">
              <w:rPr>
                <w:noProof/>
                <w:sz w:val="16"/>
                <w:szCs w:val="16"/>
              </w:rPr>
              <w:t>Add summary CM notification to the ProvMnS</w:t>
            </w:r>
          </w:p>
        </w:tc>
        <w:tc>
          <w:tcPr>
            <w:tcW w:w="708" w:type="dxa"/>
            <w:shd w:val="solid" w:color="FFFFFF" w:fill="auto"/>
          </w:tcPr>
          <w:p w14:paraId="7314D17C"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A652730" w14:textId="77777777" w:rsidTr="006F493A">
        <w:tc>
          <w:tcPr>
            <w:tcW w:w="800" w:type="dxa"/>
            <w:shd w:val="solid" w:color="FFFFFF" w:fill="auto"/>
          </w:tcPr>
          <w:p w14:paraId="4B6464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57CDB6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1F9E12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A403E42" w14:textId="77777777" w:rsidR="00623B86" w:rsidRPr="00791EF5" w:rsidRDefault="00623B86" w:rsidP="00623B86">
            <w:pPr>
              <w:pStyle w:val="TAL"/>
              <w:keepNext w:val="0"/>
              <w:rPr>
                <w:noProof/>
                <w:sz w:val="16"/>
                <w:szCs w:val="16"/>
              </w:rPr>
            </w:pPr>
            <w:r w:rsidRPr="00791EF5">
              <w:rPr>
                <w:noProof/>
                <w:sz w:val="16"/>
                <w:szCs w:val="16"/>
              </w:rPr>
              <w:t>0102</w:t>
            </w:r>
          </w:p>
        </w:tc>
        <w:tc>
          <w:tcPr>
            <w:tcW w:w="425" w:type="dxa"/>
            <w:shd w:val="solid" w:color="FFFFFF" w:fill="auto"/>
          </w:tcPr>
          <w:p w14:paraId="3DA14B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FE164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4C6FFCA" w14:textId="77777777" w:rsidR="00623B86" w:rsidRPr="00791EF5" w:rsidRDefault="00623B86" w:rsidP="00623B86">
            <w:pPr>
              <w:pStyle w:val="TAL"/>
              <w:keepNext w:val="0"/>
              <w:rPr>
                <w:noProof/>
                <w:sz w:val="16"/>
                <w:szCs w:val="16"/>
              </w:rPr>
            </w:pPr>
            <w:r w:rsidRPr="00791EF5">
              <w:rPr>
                <w:noProof/>
                <w:sz w:val="16"/>
                <w:szCs w:val="16"/>
              </w:rPr>
              <w:t>Remove subscribe and unsubscribe operation from ProvMnS</w:t>
            </w:r>
          </w:p>
        </w:tc>
        <w:tc>
          <w:tcPr>
            <w:tcW w:w="708" w:type="dxa"/>
            <w:shd w:val="solid" w:color="FFFFFF" w:fill="auto"/>
          </w:tcPr>
          <w:p w14:paraId="514FB87B"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62B60B5" w14:textId="77777777" w:rsidTr="006F493A">
        <w:tc>
          <w:tcPr>
            <w:tcW w:w="800" w:type="dxa"/>
            <w:shd w:val="solid" w:color="FFFFFF" w:fill="auto"/>
          </w:tcPr>
          <w:p w14:paraId="159D5AD8"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0B2D46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78C5022"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EB0FD3" w14:textId="77777777" w:rsidR="00623B86" w:rsidRPr="00791EF5" w:rsidRDefault="00623B86" w:rsidP="00623B86">
            <w:pPr>
              <w:pStyle w:val="TAL"/>
              <w:keepNext w:val="0"/>
              <w:rPr>
                <w:noProof/>
                <w:sz w:val="16"/>
                <w:szCs w:val="16"/>
              </w:rPr>
            </w:pPr>
            <w:r w:rsidRPr="00791EF5">
              <w:rPr>
                <w:noProof/>
                <w:sz w:val="16"/>
                <w:szCs w:val="16"/>
              </w:rPr>
              <w:t>0107</w:t>
            </w:r>
          </w:p>
        </w:tc>
        <w:tc>
          <w:tcPr>
            <w:tcW w:w="425" w:type="dxa"/>
            <w:shd w:val="solid" w:color="FFFFFF" w:fill="auto"/>
          </w:tcPr>
          <w:p w14:paraId="40CB0C0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8989A5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64FD5A" w14:textId="77777777" w:rsidR="00623B86" w:rsidRPr="00791EF5" w:rsidRDefault="00623B86" w:rsidP="00623B86">
            <w:pPr>
              <w:pStyle w:val="TAL"/>
              <w:keepNext w:val="0"/>
              <w:rPr>
                <w:noProof/>
                <w:sz w:val="16"/>
                <w:szCs w:val="16"/>
              </w:rPr>
            </w:pPr>
            <w:r w:rsidRPr="00791EF5">
              <w:rPr>
                <w:noProof/>
                <w:sz w:val="16"/>
                <w:szCs w:val="16"/>
              </w:rPr>
              <w:t>Void meaningless clauses 12.1.2.2.1.2 and 12.2.2.2.1.2</w:t>
            </w:r>
          </w:p>
        </w:tc>
        <w:tc>
          <w:tcPr>
            <w:tcW w:w="708" w:type="dxa"/>
            <w:shd w:val="solid" w:color="FFFFFF" w:fill="auto"/>
          </w:tcPr>
          <w:p w14:paraId="3A583D1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07EC332" w14:textId="77777777" w:rsidTr="006F493A">
        <w:tc>
          <w:tcPr>
            <w:tcW w:w="800" w:type="dxa"/>
            <w:shd w:val="solid" w:color="FFFFFF" w:fill="auto"/>
          </w:tcPr>
          <w:p w14:paraId="2929EE0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89E2A96"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6D4895E"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2A6C2EC" w14:textId="77777777" w:rsidR="00623B86" w:rsidRPr="00791EF5" w:rsidRDefault="00623B86" w:rsidP="00623B86">
            <w:pPr>
              <w:pStyle w:val="TAL"/>
              <w:keepNext w:val="0"/>
              <w:rPr>
                <w:noProof/>
                <w:sz w:val="16"/>
                <w:szCs w:val="16"/>
              </w:rPr>
            </w:pPr>
            <w:r w:rsidRPr="00791EF5">
              <w:rPr>
                <w:noProof/>
                <w:sz w:val="16"/>
                <w:szCs w:val="16"/>
              </w:rPr>
              <w:t>0111</w:t>
            </w:r>
          </w:p>
        </w:tc>
        <w:tc>
          <w:tcPr>
            <w:tcW w:w="425" w:type="dxa"/>
            <w:shd w:val="solid" w:color="FFFFFF" w:fill="auto"/>
          </w:tcPr>
          <w:p w14:paraId="6290C7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74640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141C26" w14:textId="77777777" w:rsidR="00623B86" w:rsidRPr="00791EF5" w:rsidRDefault="00623B86" w:rsidP="00623B86">
            <w:pPr>
              <w:pStyle w:val="TAL"/>
              <w:keepNext w:val="0"/>
              <w:rPr>
                <w:noProof/>
                <w:sz w:val="16"/>
                <w:szCs w:val="16"/>
              </w:rPr>
            </w:pPr>
            <w:r w:rsidRPr="00791EF5">
              <w:rPr>
                <w:noProof/>
                <w:sz w:val="16"/>
                <w:szCs w:val="16"/>
              </w:rPr>
              <w:t>Add missing callbacks for notifications to ProvMnS</w:t>
            </w:r>
          </w:p>
        </w:tc>
        <w:tc>
          <w:tcPr>
            <w:tcW w:w="708" w:type="dxa"/>
            <w:shd w:val="solid" w:color="FFFFFF" w:fill="auto"/>
          </w:tcPr>
          <w:p w14:paraId="5788A71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DF2D00C" w14:textId="77777777" w:rsidTr="006F493A">
        <w:tc>
          <w:tcPr>
            <w:tcW w:w="800" w:type="dxa"/>
            <w:shd w:val="solid" w:color="FFFFFF" w:fill="auto"/>
          </w:tcPr>
          <w:p w14:paraId="0A132497"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B6F7D0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F1BB2DC"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04A96270" w14:textId="77777777" w:rsidR="00623B86" w:rsidRPr="00791EF5" w:rsidRDefault="00623B86" w:rsidP="00623B86">
            <w:pPr>
              <w:pStyle w:val="TAL"/>
              <w:keepNext w:val="0"/>
              <w:rPr>
                <w:noProof/>
                <w:sz w:val="16"/>
                <w:szCs w:val="16"/>
              </w:rPr>
            </w:pPr>
            <w:r w:rsidRPr="00791EF5">
              <w:rPr>
                <w:noProof/>
                <w:sz w:val="16"/>
                <w:szCs w:val="16"/>
              </w:rPr>
              <w:t>0113</w:t>
            </w:r>
          </w:p>
        </w:tc>
        <w:tc>
          <w:tcPr>
            <w:tcW w:w="425" w:type="dxa"/>
            <w:shd w:val="solid" w:color="FFFFFF" w:fill="auto"/>
          </w:tcPr>
          <w:p w14:paraId="7132253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BCAE0F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2419F3" w14:textId="77777777" w:rsidR="00623B86" w:rsidRPr="00791EF5" w:rsidRDefault="00623B86" w:rsidP="00623B86">
            <w:pPr>
              <w:pStyle w:val="TAL"/>
              <w:keepNext w:val="0"/>
              <w:rPr>
                <w:noProof/>
                <w:sz w:val="16"/>
                <w:szCs w:val="16"/>
              </w:rPr>
            </w:pPr>
            <w:r w:rsidRPr="00791EF5">
              <w:rPr>
                <w:noProof/>
                <w:sz w:val="16"/>
                <w:szCs w:val="16"/>
              </w:rPr>
              <w:t>Remove attribute referenceObjectInstance which is not supported by solution set</w:t>
            </w:r>
          </w:p>
        </w:tc>
        <w:tc>
          <w:tcPr>
            <w:tcW w:w="708" w:type="dxa"/>
            <w:shd w:val="solid" w:color="FFFFFF" w:fill="auto"/>
          </w:tcPr>
          <w:p w14:paraId="0104530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CD4303D" w14:textId="77777777" w:rsidTr="006F493A">
        <w:tc>
          <w:tcPr>
            <w:tcW w:w="800" w:type="dxa"/>
            <w:shd w:val="solid" w:color="FFFFFF" w:fill="auto"/>
          </w:tcPr>
          <w:p w14:paraId="07242A4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177144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0513974"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6715D092" w14:textId="77777777" w:rsidR="00623B86" w:rsidRPr="00791EF5" w:rsidRDefault="00623B86" w:rsidP="00623B86">
            <w:pPr>
              <w:pStyle w:val="TAL"/>
              <w:keepNext w:val="0"/>
              <w:rPr>
                <w:noProof/>
                <w:sz w:val="16"/>
                <w:szCs w:val="16"/>
              </w:rPr>
            </w:pPr>
            <w:r w:rsidRPr="00791EF5">
              <w:rPr>
                <w:noProof/>
                <w:sz w:val="16"/>
                <w:szCs w:val="16"/>
              </w:rPr>
              <w:t>0114</w:t>
            </w:r>
          </w:p>
        </w:tc>
        <w:tc>
          <w:tcPr>
            <w:tcW w:w="425" w:type="dxa"/>
            <w:shd w:val="solid" w:color="FFFFFF" w:fill="auto"/>
          </w:tcPr>
          <w:p w14:paraId="4AEF66C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D472B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E5118E0" w14:textId="77777777" w:rsidR="00623B86" w:rsidRPr="00791EF5" w:rsidRDefault="00623B86" w:rsidP="00623B86">
            <w:pPr>
              <w:pStyle w:val="TAL"/>
              <w:keepNext w:val="0"/>
              <w:rPr>
                <w:noProof/>
                <w:sz w:val="16"/>
                <w:szCs w:val="16"/>
              </w:rPr>
            </w:pPr>
            <w:r w:rsidRPr="00791EF5">
              <w:rPr>
                <w:noProof/>
                <w:sz w:val="16"/>
                <w:szCs w:val="16"/>
              </w:rPr>
              <w:t>Update URI for generic fault supervision management service</w:t>
            </w:r>
          </w:p>
        </w:tc>
        <w:tc>
          <w:tcPr>
            <w:tcW w:w="708" w:type="dxa"/>
            <w:shd w:val="solid" w:color="FFFFFF" w:fill="auto"/>
          </w:tcPr>
          <w:p w14:paraId="5833F89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FFA1CE7" w14:textId="77777777" w:rsidTr="006F493A">
        <w:tc>
          <w:tcPr>
            <w:tcW w:w="800" w:type="dxa"/>
            <w:shd w:val="solid" w:color="FFFFFF" w:fill="auto"/>
          </w:tcPr>
          <w:p w14:paraId="534B724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06BA04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BF17EA5"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A943D28" w14:textId="77777777" w:rsidR="00623B86" w:rsidRPr="00791EF5" w:rsidRDefault="00623B86" w:rsidP="00623B86">
            <w:pPr>
              <w:pStyle w:val="TAL"/>
              <w:keepNext w:val="0"/>
              <w:rPr>
                <w:noProof/>
                <w:sz w:val="16"/>
                <w:szCs w:val="16"/>
              </w:rPr>
            </w:pPr>
            <w:r w:rsidRPr="00791EF5">
              <w:rPr>
                <w:noProof/>
                <w:sz w:val="16"/>
                <w:szCs w:val="16"/>
              </w:rPr>
              <w:t>0115</w:t>
            </w:r>
          </w:p>
        </w:tc>
        <w:tc>
          <w:tcPr>
            <w:tcW w:w="425" w:type="dxa"/>
            <w:shd w:val="solid" w:color="FFFFFF" w:fill="auto"/>
          </w:tcPr>
          <w:p w14:paraId="33FB10B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1BDB0A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2F8F0D" w14:textId="77777777" w:rsidR="00623B86" w:rsidRPr="00791EF5" w:rsidRDefault="00623B86" w:rsidP="00623B86">
            <w:pPr>
              <w:pStyle w:val="TAL"/>
              <w:keepNext w:val="0"/>
              <w:rPr>
                <w:noProof/>
                <w:sz w:val="16"/>
                <w:szCs w:val="16"/>
              </w:rPr>
            </w:pPr>
            <w:r w:rsidRPr="00791EF5">
              <w:rPr>
                <w:noProof/>
                <w:sz w:val="16"/>
                <w:szCs w:val="16"/>
              </w:rPr>
              <w:t>Update URI for performance data file reporting management service</w:t>
            </w:r>
          </w:p>
        </w:tc>
        <w:tc>
          <w:tcPr>
            <w:tcW w:w="708" w:type="dxa"/>
            <w:shd w:val="solid" w:color="FFFFFF" w:fill="auto"/>
          </w:tcPr>
          <w:p w14:paraId="2C8FB406"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F0B01F4" w14:textId="77777777" w:rsidTr="006F493A">
        <w:tc>
          <w:tcPr>
            <w:tcW w:w="800" w:type="dxa"/>
            <w:shd w:val="solid" w:color="FFFFFF" w:fill="auto"/>
          </w:tcPr>
          <w:p w14:paraId="593391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A6C3A30"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5011470"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579CDB9" w14:textId="77777777" w:rsidR="00623B86" w:rsidRPr="00791EF5" w:rsidRDefault="00623B86" w:rsidP="00623B86">
            <w:pPr>
              <w:pStyle w:val="TAL"/>
              <w:keepNext w:val="0"/>
              <w:rPr>
                <w:noProof/>
                <w:sz w:val="16"/>
                <w:szCs w:val="16"/>
              </w:rPr>
            </w:pPr>
            <w:r w:rsidRPr="00791EF5">
              <w:rPr>
                <w:noProof/>
                <w:sz w:val="16"/>
                <w:szCs w:val="16"/>
              </w:rPr>
              <w:t>0116</w:t>
            </w:r>
          </w:p>
        </w:tc>
        <w:tc>
          <w:tcPr>
            <w:tcW w:w="425" w:type="dxa"/>
            <w:shd w:val="solid" w:color="FFFFFF" w:fill="auto"/>
          </w:tcPr>
          <w:p w14:paraId="0CD6258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E6A4E1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F418120" w14:textId="77777777" w:rsidR="00623B86" w:rsidRPr="00791EF5" w:rsidRDefault="00623B86" w:rsidP="00623B86">
            <w:pPr>
              <w:pStyle w:val="TAL"/>
              <w:keepNext w:val="0"/>
              <w:rPr>
                <w:noProof/>
                <w:sz w:val="16"/>
                <w:szCs w:val="16"/>
              </w:rPr>
            </w:pPr>
            <w:r w:rsidRPr="00791EF5">
              <w:rPr>
                <w:noProof/>
                <w:sz w:val="16"/>
                <w:szCs w:val="16"/>
              </w:rPr>
              <w:t>Remove data object from response types in the ProvMnS</w:t>
            </w:r>
          </w:p>
        </w:tc>
        <w:tc>
          <w:tcPr>
            <w:tcW w:w="708" w:type="dxa"/>
            <w:shd w:val="solid" w:color="FFFFFF" w:fill="auto"/>
          </w:tcPr>
          <w:p w14:paraId="2F035CC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BAEE08D" w14:textId="77777777" w:rsidTr="006F493A">
        <w:tc>
          <w:tcPr>
            <w:tcW w:w="800" w:type="dxa"/>
            <w:shd w:val="solid" w:color="FFFFFF" w:fill="auto"/>
          </w:tcPr>
          <w:p w14:paraId="5456C84E"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04F29E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808884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1A5FAB3C" w14:textId="77777777" w:rsidR="00623B86" w:rsidRPr="00791EF5" w:rsidRDefault="00623B86" w:rsidP="00623B86">
            <w:pPr>
              <w:pStyle w:val="TAL"/>
              <w:keepNext w:val="0"/>
              <w:rPr>
                <w:noProof/>
                <w:sz w:val="16"/>
                <w:szCs w:val="16"/>
              </w:rPr>
            </w:pPr>
            <w:r w:rsidRPr="00791EF5">
              <w:rPr>
                <w:noProof/>
                <w:sz w:val="16"/>
                <w:szCs w:val="16"/>
              </w:rPr>
              <w:t>0117</w:t>
            </w:r>
          </w:p>
        </w:tc>
        <w:tc>
          <w:tcPr>
            <w:tcW w:w="425" w:type="dxa"/>
            <w:shd w:val="solid" w:color="FFFFFF" w:fill="auto"/>
          </w:tcPr>
          <w:p w14:paraId="6338E82C" w14:textId="77777777" w:rsidR="00623B86" w:rsidRPr="00791EF5" w:rsidRDefault="00623B86" w:rsidP="00623B86">
            <w:pPr>
              <w:pStyle w:val="TAL"/>
              <w:keepNext w:val="0"/>
              <w:rPr>
                <w:noProof/>
                <w:sz w:val="16"/>
                <w:szCs w:val="16"/>
              </w:rPr>
            </w:pPr>
            <w:r w:rsidRPr="00791EF5">
              <w:rPr>
                <w:noProof/>
                <w:sz w:val="16"/>
                <w:szCs w:val="16"/>
              </w:rPr>
              <w:t>3</w:t>
            </w:r>
          </w:p>
        </w:tc>
        <w:tc>
          <w:tcPr>
            <w:tcW w:w="567" w:type="dxa"/>
            <w:shd w:val="solid" w:color="FFFFFF" w:fill="auto"/>
          </w:tcPr>
          <w:p w14:paraId="192FD5D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B2BB4F4" w14:textId="77777777" w:rsidR="00623B86" w:rsidRPr="00791EF5" w:rsidRDefault="00623B86" w:rsidP="00623B86">
            <w:pPr>
              <w:pStyle w:val="TAL"/>
              <w:keepNext w:val="0"/>
              <w:rPr>
                <w:noProof/>
                <w:sz w:val="16"/>
                <w:szCs w:val="16"/>
              </w:rPr>
            </w:pPr>
            <w:r w:rsidRPr="00791EF5">
              <w:rPr>
                <w:noProof/>
                <w:sz w:val="16"/>
                <w:szCs w:val="16"/>
              </w:rPr>
              <w:t>Add streaming trace data reporting service stage 2 definition</w:t>
            </w:r>
          </w:p>
        </w:tc>
        <w:tc>
          <w:tcPr>
            <w:tcW w:w="708" w:type="dxa"/>
            <w:shd w:val="solid" w:color="FFFFFF" w:fill="auto"/>
          </w:tcPr>
          <w:p w14:paraId="36C9EDA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7511C1E" w14:textId="77777777" w:rsidTr="006F493A">
        <w:tc>
          <w:tcPr>
            <w:tcW w:w="800" w:type="dxa"/>
            <w:shd w:val="solid" w:color="FFFFFF" w:fill="auto"/>
          </w:tcPr>
          <w:p w14:paraId="7EE98CF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0D1B06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76A379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0E273B7" w14:textId="77777777" w:rsidR="00623B86" w:rsidRPr="00791EF5" w:rsidRDefault="00623B86" w:rsidP="00623B86">
            <w:pPr>
              <w:pStyle w:val="TAL"/>
              <w:keepNext w:val="0"/>
              <w:rPr>
                <w:noProof/>
                <w:sz w:val="16"/>
                <w:szCs w:val="16"/>
              </w:rPr>
            </w:pPr>
            <w:r w:rsidRPr="00791EF5">
              <w:rPr>
                <w:noProof/>
                <w:sz w:val="16"/>
                <w:szCs w:val="16"/>
              </w:rPr>
              <w:t>0118</w:t>
            </w:r>
          </w:p>
        </w:tc>
        <w:tc>
          <w:tcPr>
            <w:tcW w:w="425" w:type="dxa"/>
            <w:shd w:val="solid" w:color="FFFFFF" w:fill="auto"/>
          </w:tcPr>
          <w:p w14:paraId="3A7E1C9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31C3A28"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CEFCDD3" w14:textId="77777777" w:rsidR="00623B86" w:rsidRPr="00791EF5" w:rsidRDefault="00623B86" w:rsidP="00623B86">
            <w:pPr>
              <w:pStyle w:val="TAL"/>
              <w:keepNext w:val="0"/>
              <w:rPr>
                <w:noProof/>
                <w:sz w:val="16"/>
                <w:szCs w:val="16"/>
              </w:rPr>
            </w:pPr>
            <w:r w:rsidRPr="00791EF5">
              <w:rPr>
                <w:noProof/>
                <w:sz w:val="16"/>
                <w:szCs w:val="16"/>
              </w:rPr>
              <w:t>Add streaming data reporting service stage 3 mapping of operations</w:t>
            </w:r>
          </w:p>
        </w:tc>
        <w:tc>
          <w:tcPr>
            <w:tcW w:w="708" w:type="dxa"/>
            <w:shd w:val="solid" w:color="FFFFFF" w:fill="auto"/>
          </w:tcPr>
          <w:p w14:paraId="56B7E17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0099CD1D" w14:textId="77777777" w:rsidTr="006F493A">
        <w:tc>
          <w:tcPr>
            <w:tcW w:w="800" w:type="dxa"/>
            <w:shd w:val="solid" w:color="FFFFFF" w:fill="auto"/>
          </w:tcPr>
          <w:p w14:paraId="2DB0AA3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D7E57A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2F61F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572720C0" w14:textId="77777777" w:rsidR="00623B86" w:rsidRPr="00791EF5" w:rsidRDefault="00623B86" w:rsidP="00623B86">
            <w:pPr>
              <w:pStyle w:val="TAL"/>
              <w:keepNext w:val="0"/>
              <w:rPr>
                <w:noProof/>
                <w:sz w:val="16"/>
                <w:szCs w:val="16"/>
              </w:rPr>
            </w:pPr>
            <w:r w:rsidRPr="00791EF5">
              <w:rPr>
                <w:noProof/>
                <w:sz w:val="16"/>
                <w:szCs w:val="16"/>
              </w:rPr>
              <w:t>0119</w:t>
            </w:r>
          </w:p>
        </w:tc>
        <w:tc>
          <w:tcPr>
            <w:tcW w:w="425" w:type="dxa"/>
            <w:shd w:val="solid" w:color="FFFFFF" w:fill="auto"/>
          </w:tcPr>
          <w:p w14:paraId="13203C5F"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6B8BB1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7EE2C23" w14:textId="77777777" w:rsidR="00623B86" w:rsidRPr="00791EF5" w:rsidRDefault="00623B86" w:rsidP="00623B86">
            <w:pPr>
              <w:pStyle w:val="TAL"/>
              <w:keepNext w:val="0"/>
              <w:rPr>
                <w:noProof/>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resources</w:t>
            </w:r>
            <w:r w:rsidRPr="00791EF5">
              <w:rPr>
                <w:sz w:val="16"/>
                <w:szCs w:val="16"/>
              </w:rPr>
              <w:fldChar w:fldCharType="end"/>
            </w:r>
          </w:p>
        </w:tc>
        <w:tc>
          <w:tcPr>
            <w:tcW w:w="708" w:type="dxa"/>
            <w:shd w:val="solid" w:color="FFFFFF" w:fill="auto"/>
          </w:tcPr>
          <w:p w14:paraId="571FF8D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3F27AE0" w14:textId="77777777" w:rsidTr="006F493A">
        <w:tc>
          <w:tcPr>
            <w:tcW w:w="800" w:type="dxa"/>
            <w:shd w:val="solid" w:color="FFFFFF" w:fill="auto"/>
          </w:tcPr>
          <w:p w14:paraId="275E7A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E9AA75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E12FD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997CD57" w14:textId="77777777" w:rsidR="00623B86" w:rsidRPr="00791EF5" w:rsidRDefault="00623B86" w:rsidP="00623B86">
            <w:pPr>
              <w:pStyle w:val="TAL"/>
              <w:keepNext w:val="0"/>
              <w:rPr>
                <w:noProof/>
                <w:sz w:val="16"/>
                <w:szCs w:val="16"/>
              </w:rPr>
            </w:pPr>
            <w:r w:rsidRPr="00791EF5">
              <w:rPr>
                <w:noProof/>
                <w:sz w:val="16"/>
                <w:szCs w:val="16"/>
              </w:rPr>
              <w:t>0120</w:t>
            </w:r>
          </w:p>
        </w:tc>
        <w:tc>
          <w:tcPr>
            <w:tcW w:w="425" w:type="dxa"/>
            <w:shd w:val="solid" w:color="FFFFFF" w:fill="auto"/>
          </w:tcPr>
          <w:p w14:paraId="4FAD7EF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DED777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2A0CFBFB"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data types</w:t>
            </w:r>
            <w:r w:rsidRPr="00791EF5">
              <w:rPr>
                <w:sz w:val="16"/>
                <w:szCs w:val="16"/>
              </w:rPr>
              <w:fldChar w:fldCharType="end"/>
            </w:r>
          </w:p>
        </w:tc>
        <w:tc>
          <w:tcPr>
            <w:tcW w:w="708" w:type="dxa"/>
            <w:shd w:val="solid" w:color="FFFFFF" w:fill="auto"/>
          </w:tcPr>
          <w:p w14:paraId="4F2B874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97588C7" w14:textId="77777777" w:rsidTr="006F493A">
        <w:tc>
          <w:tcPr>
            <w:tcW w:w="800" w:type="dxa"/>
            <w:shd w:val="solid" w:color="FFFFFF" w:fill="auto"/>
          </w:tcPr>
          <w:p w14:paraId="1860BE6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275B695"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8EA565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20FDE8EC" w14:textId="77777777" w:rsidR="00623B86" w:rsidRPr="00791EF5" w:rsidRDefault="00623B86" w:rsidP="00623B86">
            <w:pPr>
              <w:pStyle w:val="TAL"/>
              <w:keepNext w:val="0"/>
              <w:rPr>
                <w:noProof/>
                <w:sz w:val="16"/>
                <w:szCs w:val="16"/>
              </w:rPr>
            </w:pPr>
            <w:r w:rsidRPr="00791EF5">
              <w:rPr>
                <w:noProof/>
                <w:sz w:val="16"/>
                <w:szCs w:val="16"/>
              </w:rPr>
              <w:t>0121</w:t>
            </w:r>
          </w:p>
        </w:tc>
        <w:tc>
          <w:tcPr>
            <w:tcW w:w="425" w:type="dxa"/>
            <w:shd w:val="solid" w:color="FFFFFF" w:fill="auto"/>
          </w:tcPr>
          <w:p w14:paraId="47DD5F8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2A5B36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9E13516" w14:textId="77777777" w:rsidR="00623B86" w:rsidRPr="00791EF5" w:rsidRDefault="00623B86" w:rsidP="00623B86">
            <w:pPr>
              <w:pStyle w:val="TAL"/>
              <w:keepNext w:val="0"/>
              <w:rPr>
                <w:sz w:val="16"/>
                <w:szCs w:val="16"/>
              </w:rPr>
            </w:pPr>
            <w:r w:rsidRPr="00791EF5">
              <w:rPr>
                <w:sz w:val="16"/>
                <w:szCs w:val="16"/>
              </w:rPr>
              <w:t>Add streaming data reporting service stage 3 OpenAPI definition</w:t>
            </w:r>
          </w:p>
        </w:tc>
        <w:tc>
          <w:tcPr>
            <w:tcW w:w="708" w:type="dxa"/>
            <w:shd w:val="solid" w:color="FFFFFF" w:fill="auto"/>
          </w:tcPr>
          <w:p w14:paraId="4FBE7AB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CE3F179" w14:textId="77777777" w:rsidTr="006F493A">
        <w:tc>
          <w:tcPr>
            <w:tcW w:w="800" w:type="dxa"/>
            <w:shd w:val="solid" w:color="FFFFFF" w:fill="auto"/>
          </w:tcPr>
          <w:p w14:paraId="0D0D282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CC9AB7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FC4E660" w14:textId="77777777" w:rsidR="00623B86" w:rsidRPr="00791EF5" w:rsidRDefault="00623B86" w:rsidP="00623B86">
            <w:pPr>
              <w:pStyle w:val="TAL"/>
              <w:keepNext w:val="0"/>
              <w:rPr>
                <w:noProof/>
                <w:sz w:val="16"/>
                <w:szCs w:val="16"/>
              </w:rPr>
            </w:pPr>
            <w:r w:rsidRPr="00791EF5">
              <w:rPr>
                <w:noProof/>
                <w:sz w:val="16"/>
                <w:szCs w:val="16"/>
              </w:rPr>
              <w:t>SP-200499</w:t>
            </w:r>
          </w:p>
        </w:tc>
        <w:tc>
          <w:tcPr>
            <w:tcW w:w="567" w:type="dxa"/>
            <w:shd w:val="solid" w:color="FFFFFF" w:fill="auto"/>
          </w:tcPr>
          <w:p w14:paraId="6FC6D666" w14:textId="77777777" w:rsidR="00623B86" w:rsidRPr="00791EF5" w:rsidRDefault="00623B86" w:rsidP="00623B86">
            <w:pPr>
              <w:pStyle w:val="TAL"/>
              <w:keepNext w:val="0"/>
              <w:rPr>
                <w:noProof/>
                <w:sz w:val="16"/>
                <w:szCs w:val="16"/>
              </w:rPr>
            </w:pPr>
            <w:r w:rsidRPr="00791EF5">
              <w:rPr>
                <w:noProof/>
                <w:sz w:val="16"/>
                <w:szCs w:val="16"/>
              </w:rPr>
              <w:t>0123</w:t>
            </w:r>
          </w:p>
        </w:tc>
        <w:tc>
          <w:tcPr>
            <w:tcW w:w="425" w:type="dxa"/>
            <w:shd w:val="solid" w:color="FFFFFF" w:fill="auto"/>
          </w:tcPr>
          <w:p w14:paraId="3A1C0C0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107387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D0D5291" w14:textId="77777777" w:rsidR="00623B86" w:rsidRPr="00791EF5" w:rsidRDefault="00623B86" w:rsidP="00623B86">
            <w:pPr>
              <w:pStyle w:val="TAL"/>
              <w:keepNext w:val="0"/>
              <w:rPr>
                <w:sz w:val="16"/>
                <w:szCs w:val="16"/>
              </w:rPr>
            </w:pPr>
            <w:r w:rsidRPr="00791EF5">
              <w:rPr>
                <w:sz w:val="16"/>
                <w:szCs w:val="16"/>
              </w:rPr>
              <w:t>Move XML file format from stage2 to stage3</w:t>
            </w:r>
          </w:p>
        </w:tc>
        <w:tc>
          <w:tcPr>
            <w:tcW w:w="708" w:type="dxa"/>
            <w:shd w:val="solid" w:color="FFFFFF" w:fill="auto"/>
          </w:tcPr>
          <w:p w14:paraId="332566C2"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450D55D5" w14:textId="77777777" w:rsidTr="006F493A">
        <w:tc>
          <w:tcPr>
            <w:tcW w:w="800" w:type="dxa"/>
            <w:shd w:val="solid" w:color="FFFFFF" w:fill="auto"/>
          </w:tcPr>
          <w:p w14:paraId="0FB3965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779C145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9C66F42"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0CA6FC70" w14:textId="77777777" w:rsidR="00623B86" w:rsidRPr="00791EF5" w:rsidRDefault="00623B86" w:rsidP="00623B86">
            <w:pPr>
              <w:pStyle w:val="TAL"/>
              <w:keepNext w:val="0"/>
              <w:rPr>
                <w:noProof/>
                <w:sz w:val="16"/>
                <w:szCs w:val="16"/>
              </w:rPr>
            </w:pPr>
            <w:r w:rsidRPr="00791EF5">
              <w:rPr>
                <w:noProof/>
                <w:sz w:val="16"/>
                <w:szCs w:val="16"/>
              </w:rPr>
              <w:t>0126</w:t>
            </w:r>
          </w:p>
        </w:tc>
        <w:tc>
          <w:tcPr>
            <w:tcW w:w="425" w:type="dxa"/>
            <w:shd w:val="solid" w:color="FFFFFF" w:fill="auto"/>
          </w:tcPr>
          <w:p w14:paraId="7D2F16C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2898BB7"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41C1A09B" w14:textId="77777777" w:rsidR="00623B86" w:rsidRPr="00791EF5" w:rsidRDefault="00623B86" w:rsidP="00623B86">
            <w:pPr>
              <w:pStyle w:val="TAL"/>
              <w:keepNext w:val="0"/>
              <w:rPr>
                <w:sz w:val="16"/>
                <w:szCs w:val="16"/>
              </w:rPr>
            </w:pPr>
            <w:r w:rsidRPr="00791EF5">
              <w:rPr>
                <w:sz w:val="16"/>
                <w:szCs w:val="16"/>
              </w:rPr>
              <w:t>Update Fault Supervision MnS (stage 2)</w:t>
            </w:r>
          </w:p>
        </w:tc>
        <w:tc>
          <w:tcPr>
            <w:tcW w:w="708" w:type="dxa"/>
            <w:shd w:val="solid" w:color="FFFFFF" w:fill="auto"/>
          </w:tcPr>
          <w:p w14:paraId="3C3B2BD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4B828D0" w14:textId="77777777" w:rsidTr="006F493A">
        <w:tc>
          <w:tcPr>
            <w:tcW w:w="800" w:type="dxa"/>
            <w:shd w:val="solid" w:color="FFFFFF" w:fill="auto"/>
          </w:tcPr>
          <w:p w14:paraId="2BA2A2D9" w14:textId="77777777" w:rsidR="00623B86" w:rsidRPr="00791EF5" w:rsidRDefault="00623B86" w:rsidP="00623B86">
            <w:pPr>
              <w:pStyle w:val="TAL"/>
              <w:keepNext w:val="0"/>
              <w:rPr>
                <w:noProof/>
                <w:sz w:val="16"/>
                <w:szCs w:val="16"/>
              </w:rPr>
            </w:pPr>
            <w:r w:rsidRPr="00791EF5">
              <w:rPr>
                <w:noProof/>
                <w:sz w:val="16"/>
                <w:szCs w:val="16"/>
              </w:rPr>
              <w:lastRenderedPageBreak/>
              <w:t>2020-06</w:t>
            </w:r>
          </w:p>
        </w:tc>
        <w:tc>
          <w:tcPr>
            <w:tcW w:w="901" w:type="dxa"/>
            <w:shd w:val="solid" w:color="FFFFFF" w:fill="auto"/>
          </w:tcPr>
          <w:p w14:paraId="194E29D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6A7C9C3"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DF42192" w14:textId="77777777" w:rsidR="00623B86" w:rsidRPr="00791EF5" w:rsidRDefault="00623B86" w:rsidP="00623B86">
            <w:pPr>
              <w:pStyle w:val="TAL"/>
              <w:keepNext w:val="0"/>
              <w:rPr>
                <w:noProof/>
                <w:sz w:val="16"/>
                <w:szCs w:val="16"/>
              </w:rPr>
            </w:pPr>
            <w:r w:rsidRPr="00791EF5">
              <w:rPr>
                <w:noProof/>
                <w:sz w:val="16"/>
                <w:szCs w:val="16"/>
              </w:rPr>
              <w:t>0127</w:t>
            </w:r>
          </w:p>
        </w:tc>
        <w:tc>
          <w:tcPr>
            <w:tcW w:w="425" w:type="dxa"/>
            <w:shd w:val="solid" w:color="FFFFFF" w:fill="auto"/>
          </w:tcPr>
          <w:p w14:paraId="29B8AED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D17340F"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E34FCC3" w14:textId="77777777" w:rsidR="00623B86" w:rsidRPr="00791EF5" w:rsidRDefault="00623B86" w:rsidP="00623B86">
            <w:pPr>
              <w:pStyle w:val="TAL"/>
              <w:keepNext w:val="0"/>
              <w:rPr>
                <w:sz w:val="16"/>
                <w:szCs w:val="16"/>
              </w:rPr>
            </w:pPr>
            <w:r w:rsidRPr="00791EF5">
              <w:rPr>
                <w:sz w:val="16"/>
                <w:szCs w:val="16"/>
              </w:rPr>
              <w:t>Update Fault Supervision MnS (REST SS)</w:t>
            </w:r>
          </w:p>
        </w:tc>
        <w:tc>
          <w:tcPr>
            <w:tcW w:w="708" w:type="dxa"/>
            <w:shd w:val="solid" w:color="FFFFFF" w:fill="auto"/>
          </w:tcPr>
          <w:p w14:paraId="01D1B27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4BB39CA" w14:textId="77777777" w:rsidTr="006F493A">
        <w:tc>
          <w:tcPr>
            <w:tcW w:w="800" w:type="dxa"/>
            <w:shd w:val="solid" w:color="FFFFFF" w:fill="auto"/>
          </w:tcPr>
          <w:p w14:paraId="0802AC81"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9A07B6C"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CABBEAB"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73BE7731" w14:textId="77777777" w:rsidR="00623B86" w:rsidRPr="00791EF5" w:rsidRDefault="00623B86" w:rsidP="00623B86">
            <w:pPr>
              <w:pStyle w:val="TAL"/>
              <w:keepNext w:val="0"/>
              <w:rPr>
                <w:noProof/>
                <w:sz w:val="16"/>
                <w:szCs w:val="16"/>
              </w:rPr>
            </w:pPr>
            <w:r w:rsidRPr="00791EF5">
              <w:rPr>
                <w:noProof/>
                <w:sz w:val="16"/>
                <w:szCs w:val="16"/>
              </w:rPr>
              <w:t>0128</w:t>
            </w:r>
          </w:p>
        </w:tc>
        <w:tc>
          <w:tcPr>
            <w:tcW w:w="425" w:type="dxa"/>
            <w:shd w:val="solid" w:color="FFFFFF" w:fill="auto"/>
          </w:tcPr>
          <w:p w14:paraId="6CEF81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B3B3DE4"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AC223A0" w14:textId="77777777" w:rsidR="00623B86" w:rsidRPr="00791EF5" w:rsidRDefault="00623B86" w:rsidP="00623B86">
            <w:pPr>
              <w:pStyle w:val="TAL"/>
              <w:keepNext w:val="0"/>
              <w:rPr>
                <w:sz w:val="16"/>
                <w:szCs w:val="16"/>
              </w:rPr>
            </w:pPr>
            <w:r w:rsidRPr="00791EF5">
              <w:rPr>
                <w:sz w:val="16"/>
                <w:szCs w:val="16"/>
              </w:rPr>
              <w:t>Update Fault Supervision MnS (OpenAPI definitions)</w:t>
            </w:r>
          </w:p>
        </w:tc>
        <w:tc>
          <w:tcPr>
            <w:tcW w:w="708" w:type="dxa"/>
            <w:shd w:val="solid" w:color="FFFFFF" w:fill="auto"/>
          </w:tcPr>
          <w:p w14:paraId="34DD9C2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FDF67D8" w14:textId="77777777" w:rsidTr="006F493A">
        <w:tc>
          <w:tcPr>
            <w:tcW w:w="800" w:type="dxa"/>
            <w:shd w:val="solid" w:color="FFFFFF" w:fill="auto"/>
          </w:tcPr>
          <w:p w14:paraId="0DA4BC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03EAA8D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5C5CCAD9" w14:textId="77777777" w:rsidR="00623B86" w:rsidRPr="00791EF5" w:rsidRDefault="00623B86" w:rsidP="00623B86">
            <w:pPr>
              <w:pStyle w:val="TAL"/>
              <w:keepNext w:val="0"/>
              <w:rPr>
                <w:noProof/>
                <w:sz w:val="16"/>
                <w:szCs w:val="16"/>
              </w:rPr>
            </w:pPr>
            <w:r w:rsidRPr="00791EF5">
              <w:rPr>
                <w:noProof/>
                <w:sz w:val="16"/>
                <w:szCs w:val="16"/>
              </w:rPr>
              <w:t>SP-200500</w:t>
            </w:r>
          </w:p>
        </w:tc>
        <w:tc>
          <w:tcPr>
            <w:tcW w:w="567" w:type="dxa"/>
            <w:shd w:val="solid" w:color="FFFFFF" w:fill="auto"/>
          </w:tcPr>
          <w:p w14:paraId="6EDED93F" w14:textId="77777777" w:rsidR="00623B86" w:rsidRPr="00791EF5" w:rsidRDefault="00623B86" w:rsidP="00623B86">
            <w:pPr>
              <w:pStyle w:val="TAL"/>
              <w:keepNext w:val="0"/>
              <w:rPr>
                <w:noProof/>
                <w:sz w:val="16"/>
                <w:szCs w:val="16"/>
              </w:rPr>
            </w:pPr>
            <w:r w:rsidRPr="00791EF5">
              <w:rPr>
                <w:noProof/>
                <w:sz w:val="16"/>
                <w:szCs w:val="16"/>
              </w:rPr>
              <w:t>0133</w:t>
            </w:r>
          </w:p>
        </w:tc>
        <w:tc>
          <w:tcPr>
            <w:tcW w:w="425" w:type="dxa"/>
            <w:shd w:val="solid" w:color="FFFFFF" w:fill="auto"/>
          </w:tcPr>
          <w:p w14:paraId="76412DB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D847C3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9DE149" w14:textId="77777777" w:rsidR="00623B86" w:rsidRPr="00791EF5" w:rsidRDefault="00623B86" w:rsidP="00623B86">
            <w:pPr>
              <w:pStyle w:val="TAL"/>
              <w:keepNext w:val="0"/>
              <w:rPr>
                <w:sz w:val="16"/>
                <w:szCs w:val="16"/>
              </w:rPr>
            </w:pPr>
            <w:r w:rsidRPr="00791EF5">
              <w:rPr>
                <w:sz w:val="16"/>
                <w:szCs w:val="16"/>
              </w:rPr>
              <w:t>Correction of ONAP references</w:t>
            </w:r>
          </w:p>
        </w:tc>
        <w:tc>
          <w:tcPr>
            <w:tcW w:w="708" w:type="dxa"/>
            <w:shd w:val="solid" w:color="FFFFFF" w:fill="auto"/>
          </w:tcPr>
          <w:p w14:paraId="29D873CE"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A3B24B6" w14:textId="77777777" w:rsidTr="006F493A">
        <w:tc>
          <w:tcPr>
            <w:tcW w:w="800" w:type="dxa"/>
            <w:shd w:val="solid" w:color="FFFFFF" w:fill="auto"/>
          </w:tcPr>
          <w:p w14:paraId="689FCAA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52DFB7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015417F" w14:textId="77777777" w:rsidR="00623B86" w:rsidRPr="00791EF5" w:rsidRDefault="00623B86" w:rsidP="00623B86">
            <w:pPr>
              <w:pStyle w:val="TAL"/>
              <w:keepNext w:val="0"/>
              <w:rPr>
                <w:noProof/>
                <w:sz w:val="16"/>
                <w:szCs w:val="16"/>
              </w:rPr>
            </w:pPr>
            <w:r w:rsidRPr="00791EF5">
              <w:rPr>
                <w:noProof/>
                <w:sz w:val="16"/>
                <w:szCs w:val="16"/>
              </w:rPr>
              <w:t>SP-200611</w:t>
            </w:r>
          </w:p>
        </w:tc>
        <w:tc>
          <w:tcPr>
            <w:tcW w:w="567" w:type="dxa"/>
            <w:shd w:val="solid" w:color="FFFFFF" w:fill="auto"/>
          </w:tcPr>
          <w:p w14:paraId="2A7E9E99" w14:textId="77777777" w:rsidR="00623B86" w:rsidRPr="00791EF5" w:rsidRDefault="00623B86" w:rsidP="00623B86">
            <w:pPr>
              <w:pStyle w:val="TAL"/>
              <w:keepNext w:val="0"/>
              <w:rPr>
                <w:noProof/>
                <w:sz w:val="16"/>
                <w:szCs w:val="16"/>
              </w:rPr>
            </w:pPr>
            <w:r w:rsidRPr="00791EF5">
              <w:rPr>
                <w:noProof/>
                <w:sz w:val="16"/>
                <w:szCs w:val="16"/>
              </w:rPr>
              <w:t>0134</w:t>
            </w:r>
          </w:p>
        </w:tc>
        <w:tc>
          <w:tcPr>
            <w:tcW w:w="425" w:type="dxa"/>
            <w:shd w:val="solid" w:color="FFFFFF" w:fill="auto"/>
          </w:tcPr>
          <w:p w14:paraId="569717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D7D5F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B33C0D" w14:textId="77777777" w:rsidR="00623B86" w:rsidRPr="00791EF5" w:rsidRDefault="00623B86" w:rsidP="00623B86">
            <w:pPr>
              <w:pStyle w:val="TAL"/>
              <w:keepNext w:val="0"/>
              <w:rPr>
                <w:sz w:val="16"/>
                <w:szCs w:val="16"/>
              </w:rPr>
            </w:pPr>
            <w:r w:rsidRPr="00791EF5">
              <w:rPr>
                <w:sz w:val="16"/>
                <w:szCs w:val="16"/>
              </w:rPr>
              <w:t>Convert JSON schema to YAML file for performance threshold monitoring service</w:t>
            </w:r>
          </w:p>
        </w:tc>
        <w:tc>
          <w:tcPr>
            <w:tcW w:w="708" w:type="dxa"/>
            <w:shd w:val="solid" w:color="FFFFFF" w:fill="auto"/>
          </w:tcPr>
          <w:p w14:paraId="701394AA"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E49452D" w14:textId="77777777" w:rsidTr="006F493A">
        <w:tc>
          <w:tcPr>
            <w:tcW w:w="800" w:type="dxa"/>
            <w:shd w:val="solid" w:color="FFFFFF" w:fill="auto"/>
          </w:tcPr>
          <w:p w14:paraId="09FC23C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8F52B9D"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96E0DA"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173CFB97" w14:textId="77777777" w:rsidR="00623B86" w:rsidRPr="00791EF5" w:rsidRDefault="00623B86" w:rsidP="00623B86">
            <w:pPr>
              <w:pStyle w:val="TAL"/>
              <w:keepNext w:val="0"/>
              <w:rPr>
                <w:noProof/>
                <w:sz w:val="16"/>
                <w:szCs w:val="16"/>
              </w:rPr>
            </w:pPr>
            <w:r w:rsidRPr="00791EF5">
              <w:rPr>
                <w:noProof/>
                <w:sz w:val="16"/>
                <w:szCs w:val="16"/>
              </w:rPr>
              <w:t>0135</w:t>
            </w:r>
          </w:p>
        </w:tc>
        <w:tc>
          <w:tcPr>
            <w:tcW w:w="425" w:type="dxa"/>
            <w:shd w:val="solid" w:color="FFFFFF" w:fill="auto"/>
          </w:tcPr>
          <w:p w14:paraId="198C950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3D870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7209CE" w14:textId="77777777" w:rsidR="00623B86" w:rsidRPr="00791EF5" w:rsidRDefault="00623B86" w:rsidP="00623B86">
            <w:pPr>
              <w:pStyle w:val="TAL"/>
              <w:keepNext w:val="0"/>
              <w:rPr>
                <w:sz w:val="16"/>
                <w:szCs w:val="16"/>
              </w:rPr>
            </w:pPr>
            <w:r w:rsidRPr="00791EF5">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AA8A5A" w14:textId="77777777" w:rsidTr="006F493A">
        <w:tc>
          <w:tcPr>
            <w:tcW w:w="800" w:type="dxa"/>
            <w:shd w:val="solid" w:color="FFFFFF" w:fill="auto"/>
          </w:tcPr>
          <w:p w14:paraId="4BEFA49E"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38B1000"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8F1983B"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7769ED2A" w14:textId="77777777" w:rsidR="00623B86" w:rsidRPr="00791EF5" w:rsidRDefault="00623B86" w:rsidP="00623B86">
            <w:pPr>
              <w:pStyle w:val="TAL"/>
              <w:keepNext w:val="0"/>
              <w:rPr>
                <w:noProof/>
                <w:sz w:val="16"/>
                <w:szCs w:val="16"/>
              </w:rPr>
            </w:pPr>
            <w:r w:rsidRPr="00791EF5">
              <w:rPr>
                <w:noProof/>
                <w:sz w:val="16"/>
                <w:szCs w:val="16"/>
              </w:rPr>
              <w:t>0136</w:t>
            </w:r>
          </w:p>
        </w:tc>
        <w:tc>
          <w:tcPr>
            <w:tcW w:w="425" w:type="dxa"/>
            <w:shd w:val="solid" w:color="FFFFFF" w:fill="auto"/>
          </w:tcPr>
          <w:p w14:paraId="35BC6D6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8BCE5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B58441" w14:textId="77777777" w:rsidR="00623B86" w:rsidRPr="00791EF5" w:rsidRDefault="00623B86" w:rsidP="00623B86">
            <w:pPr>
              <w:pStyle w:val="TAL"/>
              <w:keepNext w:val="0"/>
              <w:rPr>
                <w:sz w:val="16"/>
                <w:szCs w:val="16"/>
              </w:rPr>
            </w:pPr>
            <w:r w:rsidRPr="00791EF5">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75379533" w14:textId="77777777" w:rsidTr="006F493A">
        <w:tc>
          <w:tcPr>
            <w:tcW w:w="800" w:type="dxa"/>
            <w:shd w:val="solid" w:color="FFFFFF" w:fill="auto"/>
          </w:tcPr>
          <w:p w14:paraId="698A66D9"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D988FF5"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D7B73E"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4E9DAE7F" w14:textId="77777777" w:rsidR="00623B86" w:rsidRPr="00791EF5" w:rsidRDefault="00623B86" w:rsidP="00623B86">
            <w:pPr>
              <w:pStyle w:val="TAL"/>
              <w:keepNext w:val="0"/>
              <w:rPr>
                <w:noProof/>
                <w:sz w:val="16"/>
                <w:szCs w:val="16"/>
              </w:rPr>
            </w:pPr>
            <w:r w:rsidRPr="00791EF5">
              <w:rPr>
                <w:noProof/>
                <w:sz w:val="16"/>
                <w:szCs w:val="16"/>
              </w:rPr>
              <w:t>0137</w:t>
            </w:r>
          </w:p>
        </w:tc>
        <w:tc>
          <w:tcPr>
            <w:tcW w:w="425" w:type="dxa"/>
            <w:shd w:val="solid" w:color="FFFFFF" w:fill="auto"/>
          </w:tcPr>
          <w:p w14:paraId="123C2A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930E3C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04960" w14:textId="77777777" w:rsidR="00623B86" w:rsidRPr="00791EF5" w:rsidRDefault="00623B86" w:rsidP="00623B86">
            <w:pPr>
              <w:pStyle w:val="TAL"/>
              <w:keepNext w:val="0"/>
              <w:rPr>
                <w:sz w:val="16"/>
                <w:szCs w:val="16"/>
              </w:rPr>
            </w:pPr>
            <w:r w:rsidRPr="00791EF5">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C92F75" w14:textId="77777777" w:rsidTr="006F493A">
        <w:tc>
          <w:tcPr>
            <w:tcW w:w="800" w:type="dxa"/>
            <w:shd w:val="solid" w:color="FFFFFF" w:fill="auto"/>
          </w:tcPr>
          <w:p w14:paraId="7063C78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3EEA6594"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147A905"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752BFEE1" w14:textId="77777777" w:rsidR="00623B86" w:rsidRPr="00791EF5" w:rsidRDefault="00623B86" w:rsidP="00623B86">
            <w:pPr>
              <w:pStyle w:val="TAL"/>
              <w:keepNext w:val="0"/>
              <w:rPr>
                <w:noProof/>
                <w:sz w:val="16"/>
                <w:szCs w:val="16"/>
              </w:rPr>
            </w:pPr>
            <w:r w:rsidRPr="00791EF5">
              <w:rPr>
                <w:noProof/>
                <w:sz w:val="16"/>
                <w:szCs w:val="16"/>
              </w:rPr>
              <w:t>0138</w:t>
            </w:r>
          </w:p>
        </w:tc>
        <w:tc>
          <w:tcPr>
            <w:tcW w:w="425" w:type="dxa"/>
            <w:shd w:val="solid" w:color="FFFFFF" w:fill="auto"/>
          </w:tcPr>
          <w:p w14:paraId="33DDE4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8CC48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5C455C" w14:textId="77777777" w:rsidR="00623B86" w:rsidRPr="00791EF5" w:rsidRDefault="00623B86" w:rsidP="00623B86">
            <w:pPr>
              <w:pStyle w:val="TAL"/>
              <w:keepNext w:val="0"/>
              <w:rPr>
                <w:sz w:val="16"/>
                <w:szCs w:val="16"/>
              </w:rPr>
            </w:pPr>
            <w:r w:rsidRPr="00791EF5">
              <w:rPr>
                <w:sz w:val="16"/>
                <w:szCs w:val="16"/>
              </w:rPr>
              <w:t>Clarification on Annex A.1, A.2 and A.5</w:t>
            </w:r>
          </w:p>
        </w:tc>
        <w:tc>
          <w:tcPr>
            <w:tcW w:w="708" w:type="dxa"/>
            <w:shd w:val="solid" w:color="FFFFFF" w:fill="auto"/>
          </w:tcPr>
          <w:p w14:paraId="67DDBDDA"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5129658" w14:textId="77777777" w:rsidTr="006F493A">
        <w:tc>
          <w:tcPr>
            <w:tcW w:w="800" w:type="dxa"/>
            <w:shd w:val="solid" w:color="FFFFFF" w:fill="auto"/>
          </w:tcPr>
          <w:p w14:paraId="012E7E7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6FB732DC"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2271DA1" w14:textId="77777777" w:rsidR="00623B86" w:rsidRPr="00791EF5" w:rsidRDefault="00623B86" w:rsidP="00623B86">
            <w:pPr>
              <w:pStyle w:val="TAL"/>
              <w:keepNext w:val="0"/>
              <w:rPr>
                <w:noProof/>
                <w:sz w:val="16"/>
                <w:szCs w:val="16"/>
              </w:rPr>
            </w:pPr>
            <w:r w:rsidRPr="00791EF5">
              <w:rPr>
                <w:noProof/>
                <w:sz w:val="16"/>
                <w:szCs w:val="16"/>
              </w:rPr>
              <w:t>SP-200723</w:t>
            </w:r>
          </w:p>
        </w:tc>
        <w:tc>
          <w:tcPr>
            <w:tcW w:w="567" w:type="dxa"/>
            <w:shd w:val="solid" w:color="FFFFFF" w:fill="auto"/>
          </w:tcPr>
          <w:p w14:paraId="11A88AAC" w14:textId="77777777" w:rsidR="00623B86" w:rsidRPr="00791EF5" w:rsidRDefault="00623B86" w:rsidP="00623B86">
            <w:pPr>
              <w:pStyle w:val="TAL"/>
              <w:keepNext w:val="0"/>
              <w:rPr>
                <w:noProof/>
                <w:sz w:val="16"/>
                <w:szCs w:val="16"/>
              </w:rPr>
            </w:pPr>
            <w:r w:rsidRPr="00791EF5">
              <w:rPr>
                <w:noProof/>
                <w:sz w:val="16"/>
                <w:szCs w:val="16"/>
              </w:rPr>
              <w:t>0139</w:t>
            </w:r>
          </w:p>
        </w:tc>
        <w:tc>
          <w:tcPr>
            <w:tcW w:w="425" w:type="dxa"/>
            <w:shd w:val="solid" w:color="FFFFFF" w:fill="auto"/>
          </w:tcPr>
          <w:p w14:paraId="09DCB28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B9371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684201D" w14:textId="77777777" w:rsidR="00623B86" w:rsidRPr="00791EF5" w:rsidRDefault="00623B86" w:rsidP="00623B86">
            <w:pPr>
              <w:pStyle w:val="TAL"/>
              <w:keepNext w:val="0"/>
              <w:rPr>
                <w:sz w:val="16"/>
                <w:szCs w:val="16"/>
              </w:rPr>
            </w:pPr>
            <w:r w:rsidRPr="00791EF5">
              <w:rPr>
                <w:sz w:val="16"/>
                <w:szCs w:val="16"/>
              </w:rPr>
              <w:t>Update URI for streamingDataReportingMnS to aligh with URI structure defined in 32.158</w:t>
            </w:r>
          </w:p>
        </w:tc>
        <w:tc>
          <w:tcPr>
            <w:tcW w:w="708" w:type="dxa"/>
            <w:shd w:val="solid" w:color="FFFFFF" w:fill="auto"/>
          </w:tcPr>
          <w:p w14:paraId="55D0C496"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3A679C4" w14:textId="77777777" w:rsidTr="006F493A">
        <w:tc>
          <w:tcPr>
            <w:tcW w:w="800" w:type="dxa"/>
            <w:shd w:val="solid" w:color="FFFFFF" w:fill="auto"/>
          </w:tcPr>
          <w:p w14:paraId="751E7E5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DE2B22B"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CD9E32D" w14:textId="77777777" w:rsidR="00623B86" w:rsidRPr="00791EF5" w:rsidRDefault="00623B86" w:rsidP="00623B86">
            <w:pPr>
              <w:pStyle w:val="TAL"/>
              <w:keepNext w:val="0"/>
              <w:rPr>
                <w:noProof/>
                <w:sz w:val="16"/>
                <w:szCs w:val="16"/>
              </w:rPr>
            </w:pPr>
            <w:r w:rsidRPr="00791EF5">
              <w:rPr>
                <w:noProof/>
                <w:sz w:val="16"/>
                <w:szCs w:val="16"/>
              </w:rPr>
              <w:t>SP-200736</w:t>
            </w:r>
          </w:p>
        </w:tc>
        <w:tc>
          <w:tcPr>
            <w:tcW w:w="567" w:type="dxa"/>
            <w:shd w:val="solid" w:color="FFFFFF" w:fill="auto"/>
          </w:tcPr>
          <w:p w14:paraId="7DED2117" w14:textId="77777777" w:rsidR="00623B86" w:rsidRPr="00791EF5" w:rsidRDefault="00623B86" w:rsidP="00623B86">
            <w:pPr>
              <w:pStyle w:val="TAL"/>
              <w:keepNext w:val="0"/>
              <w:rPr>
                <w:noProof/>
                <w:sz w:val="16"/>
                <w:szCs w:val="16"/>
              </w:rPr>
            </w:pPr>
            <w:r w:rsidRPr="00791EF5">
              <w:rPr>
                <w:noProof/>
                <w:sz w:val="16"/>
                <w:szCs w:val="16"/>
              </w:rPr>
              <w:t>0141</w:t>
            </w:r>
          </w:p>
        </w:tc>
        <w:tc>
          <w:tcPr>
            <w:tcW w:w="425" w:type="dxa"/>
            <w:shd w:val="solid" w:color="FFFFFF" w:fill="auto"/>
          </w:tcPr>
          <w:p w14:paraId="0D1B775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BE853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50A9BA7" w14:textId="77777777" w:rsidR="00623B86" w:rsidRPr="00791EF5" w:rsidRDefault="00623B86" w:rsidP="00623B86">
            <w:pPr>
              <w:pStyle w:val="TAL"/>
              <w:keepNext w:val="0"/>
              <w:rPr>
                <w:sz w:val="16"/>
                <w:szCs w:val="16"/>
              </w:rPr>
            </w:pPr>
            <w:r w:rsidRPr="00791EF5">
              <w:rPr>
                <w:sz w:val="16"/>
                <w:szCs w:val="16"/>
              </w:rPr>
              <w:t>Correct the description for generic provisioning MnS</w:t>
            </w:r>
          </w:p>
        </w:tc>
        <w:tc>
          <w:tcPr>
            <w:tcW w:w="708" w:type="dxa"/>
            <w:shd w:val="solid" w:color="FFFFFF" w:fill="auto"/>
          </w:tcPr>
          <w:p w14:paraId="73022085"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1E7489CD" w14:textId="77777777" w:rsidTr="006F493A">
        <w:tc>
          <w:tcPr>
            <w:tcW w:w="800" w:type="dxa"/>
            <w:shd w:val="solid" w:color="FFFFFF" w:fill="auto"/>
          </w:tcPr>
          <w:p w14:paraId="149A19F7"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6E2D053"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765EF7CF"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3455C38D" w14:textId="77777777" w:rsidR="00623B86" w:rsidRPr="00791EF5" w:rsidRDefault="00623B86" w:rsidP="00623B86">
            <w:pPr>
              <w:pStyle w:val="TAL"/>
              <w:keepNext w:val="0"/>
              <w:rPr>
                <w:noProof/>
                <w:sz w:val="16"/>
                <w:szCs w:val="16"/>
              </w:rPr>
            </w:pPr>
            <w:r w:rsidRPr="00791EF5">
              <w:rPr>
                <w:noProof/>
                <w:sz w:val="16"/>
                <w:szCs w:val="16"/>
              </w:rPr>
              <w:t>0143</w:t>
            </w:r>
          </w:p>
        </w:tc>
        <w:tc>
          <w:tcPr>
            <w:tcW w:w="425" w:type="dxa"/>
            <w:shd w:val="solid" w:color="FFFFFF" w:fill="auto"/>
          </w:tcPr>
          <w:p w14:paraId="593BBBB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39DE8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BDB0805" w14:textId="77777777" w:rsidR="00623B86" w:rsidRPr="00791EF5" w:rsidRDefault="00623B86" w:rsidP="00623B86">
            <w:pPr>
              <w:pStyle w:val="TAL"/>
              <w:keepNext w:val="0"/>
              <w:rPr>
                <w:sz w:val="16"/>
                <w:szCs w:val="16"/>
              </w:rPr>
            </w:pPr>
            <w:r w:rsidRPr="00791EF5">
              <w:rPr>
                <w:sz w:val="16"/>
                <w:szCs w:val="16"/>
              </w:rPr>
              <w:t>Correct various smaller errors (e.g. validation errors) in faultMnS.yaml (OpenAPI definitions)</w:t>
            </w:r>
          </w:p>
        </w:tc>
        <w:tc>
          <w:tcPr>
            <w:tcW w:w="708" w:type="dxa"/>
            <w:shd w:val="solid" w:color="FFFFFF" w:fill="auto"/>
          </w:tcPr>
          <w:p w14:paraId="5CCF797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3C9CB61" w14:textId="77777777" w:rsidTr="006F493A">
        <w:tc>
          <w:tcPr>
            <w:tcW w:w="800" w:type="dxa"/>
            <w:shd w:val="solid" w:color="FFFFFF" w:fill="auto"/>
          </w:tcPr>
          <w:p w14:paraId="77D74BB2"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197FDDC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596C0DB5"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2156C09B" w14:textId="77777777" w:rsidR="00623B86" w:rsidRPr="00791EF5" w:rsidRDefault="00623B86" w:rsidP="00623B86">
            <w:pPr>
              <w:pStyle w:val="TAL"/>
              <w:keepNext w:val="0"/>
              <w:rPr>
                <w:noProof/>
                <w:sz w:val="16"/>
                <w:szCs w:val="16"/>
              </w:rPr>
            </w:pPr>
            <w:r w:rsidRPr="00791EF5">
              <w:rPr>
                <w:noProof/>
                <w:sz w:val="16"/>
                <w:szCs w:val="16"/>
              </w:rPr>
              <w:t>0144</w:t>
            </w:r>
          </w:p>
        </w:tc>
        <w:tc>
          <w:tcPr>
            <w:tcW w:w="425" w:type="dxa"/>
            <w:shd w:val="solid" w:color="FFFFFF" w:fill="auto"/>
          </w:tcPr>
          <w:p w14:paraId="1827C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99857C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6C0E7C" w14:textId="77777777" w:rsidR="00623B86" w:rsidRPr="00791EF5" w:rsidRDefault="00623B86" w:rsidP="00623B86">
            <w:pPr>
              <w:pStyle w:val="TAL"/>
              <w:keepNext w:val="0"/>
              <w:rPr>
                <w:sz w:val="16"/>
                <w:szCs w:val="16"/>
              </w:rPr>
            </w:pPr>
            <w:r w:rsidRPr="00791EF5">
              <w:rPr>
                <w:sz w:val="16"/>
                <w:szCs w:val="16"/>
              </w:rPr>
              <w:t>Correct definition of ThresholdLevelInd (REST SS)</w:t>
            </w:r>
          </w:p>
        </w:tc>
        <w:tc>
          <w:tcPr>
            <w:tcW w:w="708" w:type="dxa"/>
            <w:shd w:val="solid" w:color="FFFFFF" w:fill="auto"/>
          </w:tcPr>
          <w:p w14:paraId="707496CB"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B5DDC29" w14:textId="77777777" w:rsidTr="006F493A">
        <w:tc>
          <w:tcPr>
            <w:tcW w:w="800" w:type="dxa"/>
            <w:shd w:val="solid" w:color="FFFFFF" w:fill="auto"/>
          </w:tcPr>
          <w:p w14:paraId="2F8C15C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C2CC026"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BD43C82"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282224BD" w14:textId="77777777" w:rsidR="00623B86" w:rsidRPr="00791EF5" w:rsidRDefault="00623B86" w:rsidP="00623B86">
            <w:pPr>
              <w:pStyle w:val="TAL"/>
              <w:keepNext w:val="0"/>
              <w:rPr>
                <w:noProof/>
                <w:sz w:val="16"/>
                <w:szCs w:val="16"/>
              </w:rPr>
            </w:pPr>
            <w:r w:rsidRPr="00791EF5">
              <w:rPr>
                <w:noProof/>
                <w:sz w:val="16"/>
                <w:szCs w:val="16"/>
              </w:rPr>
              <w:t>0147</w:t>
            </w:r>
          </w:p>
        </w:tc>
        <w:tc>
          <w:tcPr>
            <w:tcW w:w="425" w:type="dxa"/>
            <w:shd w:val="solid" w:color="FFFFFF" w:fill="auto"/>
          </w:tcPr>
          <w:p w14:paraId="40E8348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7335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4B82DD" w14:textId="77777777" w:rsidR="00623B86" w:rsidRPr="00791EF5" w:rsidRDefault="00623B86" w:rsidP="00623B86">
            <w:pPr>
              <w:pStyle w:val="TAL"/>
              <w:keepNext w:val="0"/>
              <w:rPr>
                <w:sz w:val="16"/>
                <w:szCs w:val="16"/>
              </w:rPr>
            </w:pPr>
            <w:r w:rsidRPr="00791EF5">
              <w:rPr>
                <w:sz w:val="16"/>
                <w:szCs w:val="16"/>
              </w:rPr>
              <w:t>Remove unintended normative statement from informative clause</w:t>
            </w:r>
          </w:p>
        </w:tc>
        <w:tc>
          <w:tcPr>
            <w:tcW w:w="708" w:type="dxa"/>
            <w:shd w:val="solid" w:color="FFFFFF" w:fill="auto"/>
          </w:tcPr>
          <w:p w14:paraId="26E85DA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576FB2D3" w14:textId="77777777" w:rsidTr="006F493A">
        <w:tc>
          <w:tcPr>
            <w:tcW w:w="800" w:type="dxa"/>
            <w:shd w:val="solid" w:color="FFFFFF" w:fill="auto"/>
          </w:tcPr>
          <w:p w14:paraId="1AD3DA7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C713C0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2F18E436" w14:textId="77777777" w:rsidR="00623B86" w:rsidRPr="00791EF5" w:rsidRDefault="00623B86" w:rsidP="00623B86">
            <w:pPr>
              <w:pStyle w:val="TAL"/>
              <w:keepNext w:val="0"/>
              <w:rPr>
                <w:noProof/>
                <w:sz w:val="16"/>
                <w:szCs w:val="16"/>
              </w:rPr>
            </w:pPr>
          </w:p>
        </w:tc>
        <w:tc>
          <w:tcPr>
            <w:tcW w:w="567" w:type="dxa"/>
            <w:shd w:val="solid" w:color="FFFFFF" w:fill="auto"/>
          </w:tcPr>
          <w:p w14:paraId="68F7B545" w14:textId="77777777" w:rsidR="00623B86" w:rsidRPr="00791EF5" w:rsidRDefault="00623B86" w:rsidP="00623B86">
            <w:pPr>
              <w:pStyle w:val="TAL"/>
              <w:keepNext w:val="0"/>
              <w:rPr>
                <w:noProof/>
                <w:sz w:val="16"/>
                <w:szCs w:val="16"/>
              </w:rPr>
            </w:pPr>
          </w:p>
        </w:tc>
        <w:tc>
          <w:tcPr>
            <w:tcW w:w="425" w:type="dxa"/>
            <w:shd w:val="solid" w:color="FFFFFF" w:fill="auto"/>
          </w:tcPr>
          <w:p w14:paraId="01F2071D" w14:textId="77777777" w:rsidR="00623B86" w:rsidRPr="00791EF5" w:rsidRDefault="00623B86" w:rsidP="00623B86">
            <w:pPr>
              <w:pStyle w:val="TAL"/>
              <w:keepNext w:val="0"/>
              <w:rPr>
                <w:noProof/>
                <w:sz w:val="16"/>
                <w:szCs w:val="16"/>
              </w:rPr>
            </w:pPr>
          </w:p>
        </w:tc>
        <w:tc>
          <w:tcPr>
            <w:tcW w:w="567" w:type="dxa"/>
            <w:shd w:val="solid" w:color="FFFFFF" w:fill="auto"/>
          </w:tcPr>
          <w:p w14:paraId="3D079E5B" w14:textId="77777777" w:rsidR="00623B86" w:rsidRPr="00791EF5" w:rsidRDefault="00623B86" w:rsidP="00623B86">
            <w:pPr>
              <w:pStyle w:val="TAL"/>
              <w:keepNext w:val="0"/>
              <w:rPr>
                <w:noProof/>
                <w:sz w:val="16"/>
                <w:szCs w:val="16"/>
              </w:rPr>
            </w:pPr>
          </w:p>
        </w:tc>
        <w:tc>
          <w:tcPr>
            <w:tcW w:w="4678" w:type="dxa"/>
            <w:shd w:val="solid" w:color="FFFFFF" w:fill="auto"/>
          </w:tcPr>
          <w:p w14:paraId="6852D317" w14:textId="77777777" w:rsidR="00623B86" w:rsidRPr="00791EF5" w:rsidRDefault="00623B86" w:rsidP="00623B86">
            <w:pPr>
              <w:pStyle w:val="TAL"/>
              <w:keepNext w:val="0"/>
              <w:rPr>
                <w:sz w:val="16"/>
                <w:szCs w:val="16"/>
              </w:rPr>
            </w:pPr>
            <w:r w:rsidRPr="00791EF5">
              <w:rPr>
                <w:sz w:val="16"/>
                <w:szCs w:val="16"/>
              </w:rPr>
              <w:t>Correction of clause numbering</w:t>
            </w:r>
          </w:p>
        </w:tc>
        <w:tc>
          <w:tcPr>
            <w:tcW w:w="708" w:type="dxa"/>
            <w:shd w:val="solid" w:color="FFFFFF" w:fill="auto"/>
          </w:tcPr>
          <w:p w14:paraId="4C78F584" w14:textId="77777777" w:rsidR="00623B86" w:rsidRPr="00791EF5" w:rsidRDefault="00623B86" w:rsidP="00623B86">
            <w:pPr>
              <w:pStyle w:val="TAL"/>
              <w:keepNext w:val="0"/>
              <w:rPr>
                <w:noProof/>
                <w:sz w:val="16"/>
                <w:szCs w:val="16"/>
              </w:rPr>
            </w:pPr>
            <w:r w:rsidRPr="00791EF5">
              <w:rPr>
                <w:noProof/>
                <w:sz w:val="16"/>
                <w:szCs w:val="16"/>
              </w:rPr>
              <w:t>16.5.1</w:t>
            </w:r>
          </w:p>
        </w:tc>
      </w:tr>
      <w:tr w:rsidR="00623B86" w:rsidRPr="00215D3C" w14:paraId="483CB7DD" w14:textId="77777777" w:rsidTr="006F493A">
        <w:tc>
          <w:tcPr>
            <w:tcW w:w="800" w:type="dxa"/>
            <w:shd w:val="solid" w:color="FFFFFF" w:fill="auto"/>
          </w:tcPr>
          <w:p w14:paraId="732C3BBD" w14:textId="77777777" w:rsidR="00623B86" w:rsidRPr="00791EF5" w:rsidRDefault="00623B86" w:rsidP="00623B86">
            <w:pPr>
              <w:pStyle w:val="TAL"/>
              <w:keepNext w:val="0"/>
              <w:rPr>
                <w:noProof/>
                <w:sz w:val="16"/>
                <w:szCs w:val="16"/>
              </w:rPr>
            </w:pPr>
            <w:r w:rsidRPr="00791EF5">
              <w:rPr>
                <w:noProof/>
                <w:sz w:val="16"/>
                <w:szCs w:val="16"/>
              </w:rPr>
              <w:t>2020-11</w:t>
            </w:r>
          </w:p>
        </w:tc>
        <w:tc>
          <w:tcPr>
            <w:tcW w:w="901" w:type="dxa"/>
            <w:shd w:val="solid" w:color="FFFFFF" w:fill="auto"/>
          </w:tcPr>
          <w:p w14:paraId="02FCC1DE" w14:textId="77777777" w:rsidR="00623B86" w:rsidRPr="00791EF5" w:rsidRDefault="00623B86" w:rsidP="00623B86">
            <w:pPr>
              <w:pStyle w:val="TAL"/>
              <w:keepNext w:val="0"/>
              <w:rPr>
                <w:noProof/>
                <w:sz w:val="16"/>
                <w:szCs w:val="16"/>
              </w:rPr>
            </w:pPr>
          </w:p>
        </w:tc>
        <w:tc>
          <w:tcPr>
            <w:tcW w:w="993" w:type="dxa"/>
            <w:shd w:val="solid" w:color="FFFFFF" w:fill="auto"/>
          </w:tcPr>
          <w:p w14:paraId="35A60D08" w14:textId="77777777" w:rsidR="00623B86" w:rsidRPr="00791EF5" w:rsidRDefault="00623B86" w:rsidP="00623B86">
            <w:pPr>
              <w:pStyle w:val="TAL"/>
              <w:keepNext w:val="0"/>
              <w:rPr>
                <w:noProof/>
                <w:sz w:val="16"/>
                <w:szCs w:val="16"/>
              </w:rPr>
            </w:pPr>
          </w:p>
        </w:tc>
        <w:tc>
          <w:tcPr>
            <w:tcW w:w="567" w:type="dxa"/>
            <w:shd w:val="solid" w:color="FFFFFF" w:fill="auto"/>
          </w:tcPr>
          <w:p w14:paraId="3E4ECC44" w14:textId="77777777" w:rsidR="00623B86" w:rsidRPr="00791EF5" w:rsidRDefault="00623B86" w:rsidP="00623B86">
            <w:pPr>
              <w:pStyle w:val="TAL"/>
              <w:keepNext w:val="0"/>
              <w:rPr>
                <w:noProof/>
                <w:sz w:val="16"/>
                <w:szCs w:val="16"/>
              </w:rPr>
            </w:pPr>
          </w:p>
        </w:tc>
        <w:tc>
          <w:tcPr>
            <w:tcW w:w="425" w:type="dxa"/>
            <w:shd w:val="solid" w:color="FFFFFF" w:fill="auto"/>
          </w:tcPr>
          <w:p w14:paraId="6FFF2DCF" w14:textId="77777777" w:rsidR="00623B86" w:rsidRPr="00791EF5" w:rsidRDefault="00623B86" w:rsidP="00623B86">
            <w:pPr>
              <w:pStyle w:val="TAL"/>
              <w:keepNext w:val="0"/>
              <w:rPr>
                <w:noProof/>
                <w:sz w:val="16"/>
                <w:szCs w:val="16"/>
              </w:rPr>
            </w:pPr>
          </w:p>
        </w:tc>
        <w:tc>
          <w:tcPr>
            <w:tcW w:w="567" w:type="dxa"/>
            <w:shd w:val="solid" w:color="FFFFFF" w:fill="auto"/>
          </w:tcPr>
          <w:p w14:paraId="2B8D47A0" w14:textId="77777777" w:rsidR="00623B86" w:rsidRPr="00791EF5" w:rsidRDefault="00623B86" w:rsidP="00623B86">
            <w:pPr>
              <w:pStyle w:val="TAL"/>
              <w:keepNext w:val="0"/>
              <w:rPr>
                <w:noProof/>
                <w:sz w:val="16"/>
                <w:szCs w:val="16"/>
              </w:rPr>
            </w:pPr>
          </w:p>
        </w:tc>
        <w:tc>
          <w:tcPr>
            <w:tcW w:w="4678" w:type="dxa"/>
            <w:shd w:val="solid" w:color="FFFFFF" w:fill="auto"/>
          </w:tcPr>
          <w:p w14:paraId="66018E7A" w14:textId="77777777" w:rsidR="00623B86" w:rsidRPr="00791EF5" w:rsidRDefault="00623B86" w:rsidP="00623B86">
            <w:pPr>
              <w:pStyle w:val="TAL"/>
              <w:keepNext w:val="0"/>
              <w:rPr>
                <w:sz w:val="16"/>
                <w:szCs w:val="16"/>
              </w:rPr>
            </w:pPr>
            <w:r w:rsidRPr="00791EF5">
              <w:rPr>
                <w:sz w:val="16"/>
                <w:szCs w:val="16"/>
              </w:rPr>
              <w:t>Cleanup of custom XML, watermarks, hidden text, etc.. no technical changes</w:t>
            </w:r>
          </w:p>
        </w:tc>
        <w:tc>
          <w:tcPr>
            <w:tcW w:w="708" w:type="dxa"/>
            <w:shd w:val="solid" w:color="FFFFFF" w:fill="auto"/>
          </w:tcPr>
          <w:p w14:paraId="64C3D7DA" w14:textId="77777777" w:rsidR="00623B86" w:rsidRPr="00791EF5" w:rsidRDefault="00623B86" w:rsidP="00623B86">
            <w:pPr>
              <w:pStyle w:val="TAL"/>
              <w:keepNext w:val="0"/>
              <w:rPr>
                <w:noProof/>
                <w:sz w:val="16"/>
                <w:szCs w:val="16"/>
              </w:rPr>
            </w:pPr>
            <w:r w:rsidRPr="00791EF5">
              <w:rPr>
                <w:noProof/>
                <w:sz w:val="16"/>
                <w:szCs w:val="16"/>
              </w:rPr>
              <w:t>16.5.2</w:t>
            </w:r>
          </w:p>
        </w:tc>
      </w:tr>
      <w:tr w:rsidR="00623B86" w:rsidRPr="00215D3C" w14:paraId="65E8D040" w14:textId="77777777" w:rsidTr="006F493A">
        <w:tc>
          <w:tcPr>
            <w:tcW w:w="800" w:type="dxa"/>
            <w:shd w:val="solid" w:color="FFFFFF" w:fill="auto"/>
          </w:tcPr>
          <w:p w14:paraId="5C6661D0"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EC3622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89A0442"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7A21C64" w14:textId="77777777" w:rsidR="00623B86" w:rsidRPr="00791EF5" w:rsidRDefault="00623B86" w:rsidP="00623B86">
            <w:pPr>
              <w:pStyle w:val="TAL"/>
              <w:keepNext w:val="0"/>
              <w:rPr>
                <w:noProof/>
                <w:sz w:val="16"/>
                <w:szCs w:val="16"/>
              </w:rPr>
            </w:pPr>
            <w:r w:rsidRPr="00791EF5">
              <w:rPr>
                <w:noProof/>
                <w:sz w:val="16"/>
                <w:szCs w:val="16"/>
              </w:rPr>
              <w:t>0148</w:t>
            </w:r>
          </w:p>
        </w:tc>
        <w:tc>
          <w:tcPr>
            <w:tcW w:w="425" w:type="dxa"/>
            <w:shd w:val="solid" w:color="FFFFFF" w:fill="auto"/>
          </w:tcPr>
          <w:p w14:paraId="4127D59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039AA3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44E2B1" w14:textId="77777777" w:rsidR="00623B86" w:rsidRPr="00791EF5" w:rsidRDefault="00623B86" w:rsidP="00623B86">
            <w:pPr>
              <w:pStyle w:val="TAL"/>
              <w:keepNext w:val="0"/>
              <w:rPr>
                <w:sz w:val="16"/>
                <w:szCs w:val="16"/>
              </w:rPr>
            </w:pPr>
            <w:r w:rsidRPr="00791EF5">
              <w:rPr>
                <w:sz w:val="16"/>
                <w:szCs w:val="16"/>
              </w:rPr>
              <w:t>Correction on generic file data report MnS</w:t>
            </w:r>
          </w:p>
        </w:tc>
        <w:tc>
          <w:tcPr>
            <w:tcW w:w="708" w:type="dxa"/>
            <w:shd w:val="solid" w:color="FFFFFF" w:fill="auto"/>
          </w:tcPr>
          <w:p w14:paraId="00B975CC"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3C87E4B" w14:textId="77777777" w:rsidTr="006F493A">
        <w:tc>
          <w:tcPr>
            <w:tcW w:w="800" w:type="dxa"/>
            <w:shd w:val="solid" w:color="FFFFFF" w:fill="auto"/>
          </w:tcPr>
          <w:p w14:paraId="2F8A097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D9A9E0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FAC82E7"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68269907" w14:textId="77777777" w:rsidR="00623B86" w:rsidRPr="00791EF5" w:rsidRDefault="00623B86" w:rsidP="00623B86">
            <w:pPr>
              <w:pStyle w:val="TAL"/>
              <w:keepNext w:val="0"/>
              <w:rPr>
                <w:noProof/>
                <w:sz w:val="16"/>
                <w:szCs w:val="16"/>
              </w:rPr>
            </w:pPr>
            <w:r w:rsidRPr="00791EF5">
              <w:rPr>
                <w:noProof/>
                <w:sz w:val="16"/>
                <w:szCs w:val="16"/>
              </w:rPr>
              <w:t>0149</w:t>
            </w:r>
          </w:p>
        </w:tc>
        <w:tc>
          <w:tcPr>
            <w:tcW w:w="425" w:type="dxa"/>
            <w:shd w:val="solid" w:color="FFFFFF" w:fill="auto"/>
          </w:tcPr>
          <w:p w14:paraId="2BC99BD4"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06BD8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54E179" w14:textId="77777777" w:rsidR="00623B86" w:rsidRPr="00791EF5" w:rsidRDefault="00623B86" w:rsidP="00623B86">
            <w:pPr>
              <w:pStyle w:val="TAL"/>
              <w:keepNext w:val="0"/>
              <w:rPr>
                <w:sz w:val="16"/>
                <w:szCs w:val="16"/>
              </w:rPr>
            </w:pPr>
            <w:r w:rsidRPr="00791EF5">
              <w:rPr>
                <w:sz w:val="16"/>
                <w:szCs w:val="16"/>
              </w:rPr>
              <w:t>Update generic streaming MnS</w:t>
            </w:r>
          </w:p>
        </w:tc>
        <w:tc>
          <w:tcPr>
            <w:tcW w:w="708" w:type="dxa"/>
            <w:shd w:val="solid" w:color="FFFFFF" w:fill="auto"/>
          </w:tcPr>
          <w:p w14:paraId="775ADC7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38CDA44" w14:textId="77777777" w:rsidTr="006F493A">
        <w:tc>
          <w:tcPr>
            <w:tcW w:w="800" w:type="dxa"/>
            <w:shd w:val="solid" w:color="FFFFFF" w:fill="auto"/>
          </w:tcPr>
          <w:p w14:paraId="6DA204F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BA4A1EF"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5E54E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7911B2BC" w14:textId="77777777" w:rsidR="00623B86" w:rsidRPr="00791EF5" w:rsidRDefault="00623B86" w:rsidP="00623B86">
            <w:pPr>
              <w:pStyle w:val="TAL"/>
              <w:keepNext w:val="0"/>
              <w:rPr>
                <w:noProof/>
                <w:sz w:val="16"/>
                <w:szCs w:val="16"/>
              </w:rPr>
            </w:pPr>
            <w:r w:rsidRPr="00791EF5">
              <w:rPr>
                <w:noProof/>
                <w:sz w:val="16"/>
                <w:szCs w:val="16"/>
              </w:rPr>
              <w:t>0150</w:t>
            </w:r>
          </w:p>
        </w:tc>
        <w:tc>
          <w:tcPr>
            <w:tcW w:w="425" w:type="dxa"/>
            <w:shd w:val="solid" w:color="FFFFFF" w:fill="auto"/>
          </w:tcPr>
          <w:p w14:paraId="3702D20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23F460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06D85CE" w14:textId="77777777" w:rsidR="00623B86" w:rsidRPr="00791EF5" w:rsidRDefault="00623B86" w:rsidP="00623B86">
            <w:pPr>
              <w:pStyle w:val="TAL"/>
              <w:keepNext w:val="0"/>
              <w:rPr>
                <w:sz w:val="16"/>
                <w:szCs w:val="16"/>
              </w:rPr>
            </w:pPr>
            <w:r w:rsidRPr="00791EF5">
              <w:rPr>
                <w:sz w:val="16"/>
                <w:szCs w:val="16"/>
              </w:rPr>
              <w:t>Correct CR implementation errors (Fault MnS)</w:t>
            </w:r>
          </w:p>
        </w:tc>
        <w:tc>
          <w:tcPr>
            <w:tcW w:w="708" w:type="dxa"/>
            <w:shd w:val="solid" w:color="FFFFFF" w:fill="auto"/>
          </w:tcPr>
          <w:p w14:paraId="14B309D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4F661C3" w14:textId="77777777" w:rsidTr="006F493A">
        <w:tc>
          <w:tcPr>
            <w:tcW w:w="800" w:type="dxa"/>
            <w:shd w:val="solid" w:color="FFFFFF" w:fill="auto"/>
          </w:tcPr>
          <w:p w14:paraId="3D9E2AC9"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7DC30D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5549AC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067BC243" w14:textId="77777777" w:rsidR="00623B86" w:rsidRPr="00791EF5" w:rsidRDefault="00623B86" w:rsidP="00623B86">
            <w:pPr>
              <w:pStyle w:val="TAL"/>
              <w:keepNext w:val="0"/>
              <w:rPr>
                <w:noProof/>
                <w:sz w:val="16"/>
                <w:szCs w:val="16"/>
              </w:rPr>
            </w:pPr>
            <w:r w:rsidRPr="00791EF5">
              <w:rPr>
                <w:noProof/>
                <w:sz w:val="16"/>
                <w:szCs w:val="16"/>
              </w:rPr>
              <w:t>0152</w:t>
            </w:r>
          </w:p>
        </w:tc>
        <w:tc>
          <w:tcPr>
            <w:tcW w:w="425" w:type="dxa"/>
            <w:shd w:val="solid" w:color="FFFFFF" w:fill="auto"/>
          </w:tcPr>
          <w:p w14:paraId="54D846B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81E2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78FD38" w14:textId="77777777" w:rsidR="00623B86" w:rsidRPr="00791EF5" w:rsidRDefault="00623B86" w:rsidP="00623B86">
            <w:pPr>
              <w:pStyle w:val="TAL"/>
              <w:keepNext w:val="0"/>
              <w:rPr>
                <w:sz w:val="16"/>
                <w:szCs w:val="16"/>
              </w:rPr>
            </w:pPr>
            <w:r w:rsidRPr="00791EF5">
              <w:rPr>
                <w:sz w:val="16"/>
                <w:szCs w:val="16"/>
              </w:rPr>
              <w:t>Correct ThresholdLevelInd (REST SS, OpenAPI definition)</w:t>
            </w:r>
          </w:p>
        </w:tc>
        <w:tc>
          <w:tcPr>
            <w:tcW w:w="708" w:type="dxa"/>
            <w:shd w:val="solid" w:color="FFFFFF" w:fill="auto"/>
          </w:tcPr>
          <w:p w14:paraId="4796F308"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D21FDD6" w14:textId="77777777" w:rsidTr="006F493A">
        <w:tc>
          <w:tcPr>
            <w:tcW w:w="800" w:type="dxa"/>
            <w:shd w:val="solid" w:color="FFFFFF" w:fill="auto"/>
          </w:tcPr>
          <w:p w14:paraId="7B111FD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B00AA64"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395AC3F" w14:textId="77777777" w:rsidR="00623B86" w:rsidRPr="00791EF5" w:rsidRDefault="00623B86" w:rsidP="00623B86">
            <w:pPr>
              <w:pStyle w:val="TAL"/>
              <w:keepNext w:val="0"/>
              <w:rPr>
                <w:noProof/>
                <w:sz w:val="16"/>
                <w:szCs w:val="16"/>
              </w:rPr>
            </w:pPr>
            <w:r w:rsidRPr="00791EF5">
              <w:rPr>
                <w:noProof/>
                <w:sz w:val="16"/>
                <w:szCs w:val="16"/>
              </w:rPr>
              <w:t>SP-201054</w:t>
            </w:r>
          </w:p>
        </w:tc>
        <w:tc>
          <w:tcPr>
            <w:tcW w:w="567" w:type="dxa"/>
            <w:shd w:val="solid" w:color="FFFFFF" w:fill="auto"/>
          </w:tcPr>
          <w:p w14:paraId="5FFDD8A2" w14:textId="77777777" w:rsidR="00623B86" w:rsidRPr="00791EF5" w:rsidRDefault="00623B86" w:rsidP="00623B86">
            <w:pPr>
              <w:pStyle w:val="TAL"/>
              <w:keepNext w:val="0"/>
              <w:rPr>
                <w:noProof/>
                <w:sz w:val="16"/>
                <w:szCs w:val="16"/>
              </w:rPr>
            </w:pPr>
            <w:r w:rsidRPr="00791EF5">
              <w:rPr>
                <w:noProof/>
                <w:sz w:val="16"/>
                <w:szCs w:val="16"/>
              </w:rPr>
              <w:t>0153</w:t>
            </w:r>
          </w:p>
        </w:tc>
        <w:tc>
          <w:tcPr>
            <w:tcW w:w="425" w:type="dxa"/>
            <w:shd w:val="solid" w:color="FFFFFF" w:fill="auto"/>
          </w:tcPr>
          <w:p w14:paraId="286CA0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4FC2C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0F04DB3" w14:textId="77777777" w:rsidR="00623B86" w:rsidRPr="00791EF5" w:rsidRDefault="00623B86" w:rsidP="00623B86">
            <w:pPr>
              <w:pStyle w:val="TAL"/>
              <w:keepNext w:val="0"/>
              <w:rPr>
                <w:sz w:val="16"/>
                <w:szCs w:val="16"/>
              </w:rPr>
            </w:pPr>
            <w:r w:rsidRPr="00791EF5">
              <w:rPr>
                <w:sz w:val="16"/>
                <w:szCs w:val="16"/>
              </w:rPr>
              <w:t>Correct notifyThresholdCrossing (stage 2)</w:t>
            </w:r>
          </w:p>
        </w:tc>
        <w:tc>
          <w:tcPr>
            <w:tcW w:w="708" w:type="dxa"/>
            <w:shd w:val="solid" w:color="FFFFFF" w:fill="auto"/>
          </w:tcPr>
          <w:p w14:paraId="6DE173BD"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EAF0681" w14:textId="77777777" w:rsidTr="006F493A">
        <w:tc>
          <w:tcPr>
            <w:tcW w:w="800" w:type="dxa"/>
            <w:shd w:val="solid" w:color="FFFFFF" w:fill="auto"/>
          </w:tcPr>
          <w:p w14:paraId="1C13F567"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4BA313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5FF82D8"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64B6D37" w14:textId="77777777" w:rsidR="00623B86" w:rsidRPr="00791EF5" w:rsidRDefault="00623B86" w:rsidP="00623B86">
            <w:pPr>
              <w:pStyle w:val="TAL"/>
              <w:keepNext w:val="0"/>
              <w:rPr>
                <w:noProof/>
                <w:sz w:val="16"/>
                <w:szCs w:val="16"/>
              </w:rPr>
            </w:pPr>
            <w:r w:rsidRPr="00791EF5">
              <w:rPr>
                <w:noProof/>
                <w:sz w:val="16"/>
                <w:szCs w:val="16"/>
              </w:rPr>
              <w:t>0154</w:t>
            </w:r>
          </w:p>
        </w:tc>
        <w:tc>
          <w:tcPr>
            <w:tcW w:w="425" w:type="dxa"/>
            <w:shd w:val="solid" w:color="FFFFFF" w:fill="auto"/>
          </w:tcPr>
          <w:p w14:paraId="36A99B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3B27F5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1CBE15C" w14:textId="77777777" w:rsidR="00623B86" w:rsidRPr="00791EF5" w:rsidRDefault="00623B86" w:rsidP="00623B86">
            <w:pPr>
              <w:pStyle w:val="TAL"/>
              <w:keepNext w:val="0"/>
              <w:rPr>
                <w:sz w:val="16"/>
                <w:szCs w:val="16"/>
              </w:rPr>
            </w:pPr>
            <w:r w:rsidRPr="00791EF5">
              <w:rPr>
                <w:sz w:val="16"/>
                <w:szCs w:val="16"/>
              </w:rPr>
              <w:t>Correct notifyThresholdCrossing (REST SS, OpenAPI definition)</w:t>
            </w:r>
          </w:p>
        </w:tc>
        <w:tc>
          <w:tcPr>
            <w:tcW w:w="708" w:type="dxa"/>
            <w:shd w:val="solid" w:color="FFFFFF" w:fill="auto"/>
          </w:tcPr>
          <w:p w14:paraId="5591351A"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41674A07" w14:textId="77777777" w:rsidTr="006F493A">
        <w:tc>
          <w:tcPr>
            <w:tcW w:w="800" w:type="dxa"/>
            <w:shd w:val="solid" w:color="FFFFFF" w:fill="auto"/>
          </w:tcPr>
          <w:p w14:paraId="5B99577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4BD00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1BA45D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6216BCEC" w14:textId="77777777" w:rsidR="00623B86" w:rsidRPr="00791EF5" w:rsidRDefault="00623B86" w:rsidP="00623B86">
            <w:pPr>
              <w:pStyle w:val="TAL"/>
              <w:keepNext w:val="0"/>
              <w:rPr>
                <w:noProof/>
                <w:sz w:val="16"/>
                <w:szCs w:val="16"/>
              </w:rPr>
            </w:pPr>
            <w:r w:rsidRPr="00791EF5">
              <w:rPr>
                <w:noProof/>
                <w:sz w:val="16"/>
                <w:szCs w:val="16"/>
              </w:rPr>
              <w:t>0155</w:t>
            </w:r>
          </w:p>
        </w:tc>
        <w:tc>
          <w:tcPr>
            <w:tcW w:w="425" w:type="dxa"/>
            <w:shd w:val="solid" w:color="FFFFFF" w:fill="auto"/>
          </w:tcPr>
          <w:p w14:paraId="1D5A85D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4CCC3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E69434F" w14:textId="77777777" w:rsidR="00623B86" w:rsidRPr="00791EF5" w:rsidRDefault="00623B86" w:rsidP="00623B86">
            <w:pPr>
              <w:pStyle w:val="TAL"/>
              <w:keepNext w:val="0"/>
              <w:rPr>
                <w:sz w:val="16"/>
                <w:szCs w:val="16"/>
              </w:rPr>
            </w:pPr>
            <w:r w:rsidRPr="00791EF5">
              <w:rPr>
                <w:sz w:val="16"/>
                <w:szCs w:val="16"/>
              </w:rPr>
              <w:t>Correct notifyHeartbeat (stage 2, REST SS, OpenAPI definition)</w:t>
            </w:r>
          </w:p>
        </w:tc>
        <w:tc>
          <w:tcPr>
            <w:tcW w:w="708" w:type="dxa"/>
            <w:shd w:val="solid" w:color="FFFFFF" w:fill="auto"/>
          </w:tcPr>
          <w:p w14:paraId="174807FE"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37A7679" w14:textId="77777777" w:rsidTr="006F493A">
        <w:tc>
          <w:tcPr>
            <w:tcW w:w="800" w:type="dxa"/>
            <w:shd w:val="solid" w:color="FFFFFF" w:fill="auto"/>
          </w:tcPr>
          <w:p w14:paraId="328FD59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3011283"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6B30089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CC5D934" w14:textId="77777777" w:rsidR="00623B86" w:rsidRPr="00791EF5" w:rsidRDefault="00623B86" w:rsidP="00623B86">
            <w:pPr>
              <w:pStyle w:val="TAL"/>
              <w:keepNext w:val="0"/>
              <w:rPr>
                <w:noProof/>
                <w:sz w:val="16"/>
                <w:szCs w:val="16"/>
              </w:rPr>
            </w:pPr>
            <w:r w:rsidRPr="00791EF5">
              <w:rPr>
                <w:noProof/>
                <w:sz w:val="16"/>
                <w:szCs w:val="16"/>
              </w:rPr>
              <w:t>0156</w:t>
            </w:r>
          </w:p>
        </w:tc>
        <w:tc>
          <w:tcPr>
            <w:tcW w:w="425" w:type="dxa"/>
            <w:shd w:val="solid" w:color="FFFFFF" w:fill="auto"/>
          </w:tcPr>
          <w:p w14:paraId="3D2A65A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E8A6F4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FDB5500" w14:textId="77777777" w:rsidR="00623B86" w:rsidRPr="00791EF5" w:rsidRDefault="00623B86" w:rsidP="00623B86">
            <w:pPr>
              <w:pStyle w:val="TAL"/>
              <w:keepNext w:val="0"/>
              <w:rPr>
                <w:sz w:val="16"/>
                <w:szCs w:val="16"/>
              </w:rPr>
            </w:pPr>
            <w:r w:rsidRPr="00791EF5">
              <w:rPr>
                <w:sz w:val="16"/>
                <w:szCs w:val="16"/>
              </w:rPr>
              <w:t>Correct small errors in faultMnS.yaml (OpenAPI definition)</w:t>
            </w:r>
          </w:p>
        </w:tc>
        <w:tc>
          <w:tcPr>
            <w:tcW w:w="708" w:type="dxa"/>
            <w:shd w:val="solid" w:color="FFFFFF" w:fill="auto"/>
          </w:tcPr>
          <w:p w14:paraId="5C58BD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E434345" w14:textId="77777777" w:rsidTr="006F493A">
        <w:tc>
          <w:tcPr>
            <w:tcW w:w="800" w:type="dxa"/>
            <w:shd w:val="solid" w:color="FFFFFF" w:fill="auto"/>
          </w:tcPr>
          <w:p w14:paraId="1C1FF034"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104EB2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613D75B"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32398936" w14:textId="77777777" w:rsidR="00623B86" w:rsidRPr="00791EF5" w:rsidRDefault="00623B86" w:rsidP="00623B86">
            <w:pPr>
              <w:pStyle w:val="TAL"/>
              <w:keepNext w:val="0"/>
              <w:rPr>
                <w:noProof/>
                <w:sz w:val="16"/>
                <w:szCs w:val="16"/>
              </w:rPr>
            </w:pPr>
            <w:r w:rsidRPr="00791EF5">
              <w:rPr>
                <w:noProof/>
                <w:sz w:val="16"/>
                <w:szCs w:val="16"/>
              </w:rPr>
              <w:t>0157</w:t>
            </w:r>
          </w:p>
        </w:tc>
        <w:tc>
          <w:tcPr>
            <w:tcW w:w="425" w:type="dxa"/>
            <w:shd w:val="solid" w:color="FFFFFF" w:fill="auto"/>
          </w:tcPr>
          <w:p w14:paraId="6451BD9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EE28BE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41D7B5A" w14:textId="77777777" w:rsidR="00623B86" w:rsidRPr="00791EF5" w:rsidRDefault="00623B86" w:rsidP="00623B86">
            <w:pPr>
              <w:pStyle w:val="TAL"/>
              <w:keepNext w:val="0"/>
              <w:rPr>
                <w:sz w:val="16"/>
                <w:szCs w:val="16"/>
              </w:rPr>
            </w:pPr>
            <w:r w:rsidRPr="00791EF5">
              <w:rPr>
                <w:sz w:val="16"/>
                <w:szCs w:val="16"/>
              </w:rPr>
              <w:t>Correct notifyChangedAlarmGeneral (stage 2)</w:t>
            </w:r>
          </w:p>
        </w:tc>
        <w:tc>
          <w:tcPr>
            <w:tcW w:w="708" w:type="dxa"/>
            <w:shd w:val="solid" w:color="FFFFFF" w:fill="auto"/>
          </w:tcPr>
          <w:p w14:paraId="3A11F72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B1DD9DA" w14:textId="77777777" w:rsidTr="006F493A">
        <w:tc>
          <w:tcPr>
            <w:tcW w:w="800" w:type="dxa"/>
            <w:shd w:val="solid" w:color="FFFFFF" w:fill="auto"/>
          </w:tcPr>
          <w:p w14:paraId="55789F6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0F89385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E436BB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B8782CD" w14:textId="77777777" w:rsidR="00623B86" w:rsidRPr="00791EF5" w:rsidRDefault="00623B86" w:rsidP="00623B86">
            <w:pPr>
              <w:pStyle w:val="TAL"/>
              <w:keepNext w:val="0"/>
              <w:rPr>
                <w:noProof/>
                <w:sz w:val="16"/>
                <w:szCs w:val="16"/>
              </w:rPr>
            </w:pPr>
            <w:r w:rsidRPr="00791EF5">
              <w:rPr>
                <w:noProof/>
                <w:sz w:val="16"/>
                <w:szCs w:val="16"/>
              </w:rPr>
              <w:t>0158</w:t>
            </w:r>
          </w:p>
        </w:tc>
        <w:tc>
          <w:tcPr>
            <w:tcW w:w="425" w:type="dxa"/>
            <w:shd w:val="solid" w:color="FFFFFF" w:fill="auto"/>
          </w:tcPr>
          <w:p w14:paraId="38B1C4F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6DE376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007E66" w14:textId="77777777" w:rsidR="00623B86" w:rsidRPr="00791EF5" w:rsidRDefault="00623B86" w:rsidP="00623B86">
            <w:pPr>
              <w:pStyle w:val="TAL"/>
              <w:keepNext w:val="0"/>
              <w:rPr>
                <w:sz w:val="16"/>
                <w:szCs w:val="16"/>
              </w:rPr>
            </w:pPr>
            <w:r w:rsidRPr="00791EF5">
              <w:rPr>
                <w:sz w:val="16"/>
                <w:szCs w:val="16"/>
              </w:rPr>
              <w:t>Correct notifyChangedAlarmGeneral (REST SS, OpenAPI definitions)</w:t>
            </w:r>
          </w:p>
        </w:tc>
        <w:tc>
          <w:tcPr>
            <w:tcW w:w="708" w:type="dxa"/>
            <w:shd w:val="solid" w:color="FFFFFF" w:fill="auto"/>
          </w:tcPr>
          <w:p w14:paraId="3BFE054B"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73B1B50" w14:textId="77777777" w:rsidTr="006F493A">
        <w:tc>
          <w:tcPr>
            <w:tcW w:w="800" w:type="dxa"/>
            <w:shd w:val="solid" w:color="FFFFFF" w:fill="auto"/>
          </w:tcPr>
          <w:p w14:paraId="633B3E3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2CF6CE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A926D82" w14:textId="77777777" w:rsidR="00623B86" w:rsidRPr="00791EF5" w:rsidRDefault="00623B86" w:rsidP="00623B86">
            <w:pPr>
              <w:pStyle w:val="TAL"/>
              <w:keepNext w:val="0"/>
              <w:rPr>
                <w:noProof/>
                <w:sz w:val="16"/>
                <w:szCs w:val="16"/>
              </w:rPr>
            </w:pPr>
            <w:r w:rsidRPr="00791EF5">
              <w:rPr>
                <w:noProof/>
                <w:sz w:val="16"/>
                <w:szCs w:val="16"/>
              </w:rPr>
              <w:t>SP-201055</w:t>
            </w:r>
          </w:p>
        </w:tc>
        <w:tc>
          <w:tcPr>
            <w:tcW w:w="567" w:type="dxa"/>
            <w:shd w:val="solid" w:color="FFFFFF" w:fill="auto"/>
          </w:tcPr>
          <w:p w14:paraId="7E7FCAB2" w14:textId="77777777" w:rsidR="00623B86" w:rsidRPr="00791EF5" w:rsidRDefault="00623B86" w:rsidP="00623B86">
            <w:pPr>
              <w:pStyle w:val="TAL"/>
              <w:keepNext w:val="0"/>
              <w:rPr>
                <w:noProof/>
                <w:sz w:val="16"/>
                <w:szCs w:val="16"/>
              </w:rPr>
            </w:pPr>
            <w:r w:rsidRPr="00791EF5">
              <w:rPr>
                <w:noProof/>
                <w:sz w:val="16"/>
                <w:szCs w:val="16"/>
              </w:rPr>
              <w:t>0160</w:t>
            </w:r>
          </w:p>
        </w:tc>
        <w:tc>
          <w:tcPr>
            <w:tcW w:w="425" w:type="dxa"/>
            <w:shd w:val="solid" w:color="FFFFFF" w:fill="auto"/>
          </w:tcPr>
          <w:p w14:paraId="079010E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CE4C8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FF09F8" w14:textId="77777777" w:rsidR="00623B86" w:rsidRPr="00791EF5" w:rsidRDefault="00623B86" w:rsidP="00623B86">
            <w:pPr>
              <w:pStyle w:val="TAL"/>
              <w:keepNext w:val="0"/>
              <w:rPr>
                <w:sz w:val="16"/>
                <w:szCs w:val="16"/>
              </w:rPr>
            </w:pPr>
            <w:r w:rsidRPr="00791EF5">
              <w:rPr>
                <w:sz w:val="16"/>
                <w:szCs w:val="16"/>
              </w:rPr>
              <w:t>Fix inconsistencies in guidelines for integration with ONAP VES</w:t>
            </w:r>
          </w:p>
        </w:tc>
        <w:tc>
          <w:tcPr>
            <w:tcW w:w="708" w:type="dxa"/>
            <w:shd w:val="solid" w:color="FFFFFF" w:fill="auto"/>
          </w:tcPr>
          <w:p w14:paraId="662E3F31"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6FB2F44" w14:textId="77777777" w:rsidTr="006F493A">
        <w:tc>
          <w:tcPr>
            <w:tcW w:w="800" w:type="dxa"/>
            <w:shd w:val="solid" w:color="FFFFFF" w:fill="auto"/>
          </w:tcPr>
          <w:p w14:paraId="51937DBD"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24BA5E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B28A4D9"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149046D" w14:textId="77777777" w:rsidR="00623B86" w:rsidRPr="00791EF5" w:rsidRDefault="00623B86" w:rsidP="00623B86">
            <w:pPr>
              <w:pStyle w:val="TAL"/>
              <w:keepNext w:val="0"/>
              <w:rPr>
                <w:noProof/>
                <w:sz w:val="16"/>
                <w:szCs w:val="16"/>
              </w:rPr>
            </w:pPr>
            <w:r w:rsidRPr="00791EF5">
              <w:rPr>
                <w:noProof/>
                <w:sz w:val="16"/>
                <w:szCs w:val="16"/>
              </w:rPr>
              <w:t>0161</w:t>
            </w:r>
          </w:p>
        </w:tc>
        <w:tc>
          <w:tcPr>
            <w:tcW w:w="425" w:type="dxa"/>
            <w:shd w:val="solid" w:color="FFFFFF" w:fill="auto"/>
          </w:tcPr>
          <w:p w14:paraId="193BC38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4C81A1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9D78E3" w14:textId="77777777" w:rsidR="00623B86" w:rsidRPr="00791EF5" w:rsidRDefault="00623B86" w:rsidP="00623B86">
            <w:pPr>
              <w:pStyle w:val="TAL"/>
              <w:keepNext w:val="0"/>
              <w:rPr>
                <w:sz w:val="16"/>
                <w:szCs w:val="16"/>
              </w:rPr>
            </w:pPr>
            <w:r w:rsidRPr="00791EF5">
              <w:rPr>
                <w:sz w:val="16"/>
                <w:szCs w:val="16"/>
              </w:rPr>
              <w:t>Correct small errors in the Fault MnS (REST SS)</w:t>
            </w:r>
          </w:p>
        </w:tc>
        <w:tc>
          <w:tcPr>
            <w:tcW w:w="708" w:type="dxa"/>
            <w:shd w:val="solid" w:color="FFFFFF" w:fill="auto"/>
          </w:tcPr>
          <w:p w14:paraId="53336D7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D1F20E6" w14:textId="77777777" w:rsidTr="006F493A">
        <w:tc>
          <w:tcPr>
            <w:tcW w:w="800" w:type="dxa"/>
            <w:shd w:val="solid" w:color="FFFFFF" w:fill="auto"/>
          </w:tcPr>
          <w:p w14:paraId="1D51370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FB88345"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490E0B4"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5095625" w14:textId="77777777" w:rsidR="00623B86" w:rsidRPr="00791EF5" w:rsidRDefault="00623B86" w:rsidP="00623B86">
            <w:pPr>
              <w:pStyle w:val="TAL"/>
              <w:keepNext w:val="0"/>
              <w:rPr>
                <w:noProof/>
                <w:sz w:val="16"/>
                <w:szCs w:val="16"/>
              </w:rPr>
            </w:pPr>
            <w:r w:rsidRPr="00791EF5">
              <w:rPr>
                <w:noProof/>
                <w:sz w:val="16"/>
                <w:szCs w:val="16"/>
              </w:rPr>
              <w:t>0162</w:t>
            </w:r>
          </w:p>
        </w:tc>
        <w:tc>
          <w:tcPr>
            <w:tcW w:w="425" w:type="dxa"/>
            <w:shd w:val="solid" w:color="FFFFFF" w:fill="auto"/>
          </w:tcPr>
          <w:p w14:paraId="023AB3E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114F63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C359C02" w14:textId="77777777" w:rsidR="00623B86" w:rsidRPr="00791EF5" w:rsidRDefault="00623B86" w:rsidP="00623B86">
            <w:pPr>
              <w:pStyle w:val="TAL"/>
              <w:keepNext w:val="0"/>
              <w:rPr>
                <w:sz w:val="16"/>
                <w:szCs w:val="16"/>
              </w:rPr>
            </w:pPr>
            <w:r w:rsidRPr="00791EF5">
              <w:rPr>
                <w:sz w:val="16"/>
                <w:szCs w:val="16"/>
              </w:rPr>
              <w:t>Align ProvMnS data type names to UpperCamel (REST SS, OpenAPI definition)</w:t>
            </w:r>
          </w:p>
        </w:tc>
        <w:tc>
          <w:tcPr>
            <w:tcW w:w="708" w:type="dxa"/>
            <w:shd w:val="solid" w:color="FFFFFF" w:fill="auto"/>
          </w:tcPr>
          <w:p w14:paraId="6FAEB9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1AECE17" w14:textId="77777777" w:rsidTr="006F493A">
        <w:tc>
          <w:tcPr>
            <w:tcW w:w="800" w:type="dxa"/>
            <w:shd w:val="solid" w:color="FFFFFF" w:fill="auto"/>
          </w:tcPr>
          <w:p w14:paraId="4E3DD7C5"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58B6D9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0F82F9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0C45B53B" w14:textId="77777777" w:rsidR="00623B86" w:rsidRPr="00791EF5" w:rsidRDefault="00623B86" w:rsidP="00623B86">
            <w:pPr>
              <w:pStyle w:val="TAL"/>
              <w:keepNext w:val="0"/>
              <w:rPr>
                <w:noProof/>
                <w:sz w:val="16"/>
                <w:szCs w:val="16"/>
              </w:rPr>
            </w:pPr>
            <w:r w:rsidRPr="00791EF5">
              <w:rPr>
                <w:noProof/>
                <w:sz w:val="16"/>
                <w:szCs w:val="16"/>
              </w:rPr>
              <w:t>0163</w:t>
            </w:r>
          </w:p>
        </w:tc>
        <w:tc>
          <w:tcPr>
            <w:tcW w:w="425" w:type="dxa"/>
            <w:shd w:val="solid" w:color="FFFFFF" w:fill="auto"/>
          </w:tcPr>
          <w:p w14:paraId="69464CF5"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903398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C1F649" w14:textId="77777777" w:rsidR="00623B86" w:rsidRPr="00791EF5" w:rsidRDefault="006F493A"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623B86" w:rsidRPr="00791EF5">
              <w:rPr>
                <w:sz w:val="16"/>
                <w:szCs w:val="16"/>
              </w:rPr>
              <w:t>Correct definitions for the File MnS (stage 2)</w:t>
            </w:r>
            <w:r w:rsidRPr="00791EF5">
              <w:rPr>
                <w:sz w:val="16"/>
                <w:szCs w:val="16"/>
              </w:rPr>
              <w:fldChar w:fldCharType="end"/>
            </w:r>
          </w:p>
        </w:tc>
        <w:tc>
          <w:tcPr>
            <w:tcW w:w="708" w:type="dxa"/>
            <w:shd w:val="solid" w:color="FFFFFF" w:fill="auto"/>
          </w:tcPr>
          <w:p w14:paraId="7B1221F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2D8CBA3" w14:textId="77777777" w:rsidTr="006F493A">
        <w:tc>
          <w:tcPr>
            <w:tcW w:w="800" w:type="dxa"/>
            <w:shd w:val="solid" w:color="FFFFFF" w:fill="auto"/>
          </w:tcPr>
          <w:p w14:paraId="2A25007A"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6890240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CC34455"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6A2173A0" w14:textId="77777777" w:rsidR="00623B86" w:rsidRPr="00791EF5" w:rsidRDefault="00623B86" w:rsidP="00623B86">
            <w:pPr>
              <w:pStyle w:val="TAL"/>
              <w:keepNext w:val="0"/>
              <w:rPr>
                <w:noProof/>
                <w:sz w:val="16"/>
                <w:szCs w:val="16"/>
              </w:rPr>
            </w:pPr>
            <w:r w:rsidRPr="00791EF5">
              <w:rPr>
                <w:noProof/>
                <w:sz w:val="16"/>
                <w:szCs w:val="16"/>
              </w:rPr>
              <w:t>0164</w:t>
            </w:r>
          </w:p>
        </w:tc>
        <w:tc>
          <w:tcPr>
            <w:tcW w:w="425" w:type="dxa"/>
            <w:shd w:val="solid" w:color="FFFFFF" w:fill="auto"/>
          </w:tcPr>
          <w:p w14:paraId="205DBFF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9AC78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7E4E9CC" w14:textId="77777777" w:rsidR="00623B86" w:rsidRPr="00791EF5" w:rsidRDefault="00623B86" w:rsidP="00623B86">
            <w:pPr>
              <w:pStyle w:val="TAL"/>
              <w:keepNext w:val="0"/>
              <w:rPr>
                <w:sz w:val="16"/>
                <w:szCs w:val="16"/>
              </w:rPr>
            </w:pPr>
            <w:r w:rsidRPr="00791EF5">
              <w:rPr>
                <w:sz w:val="16"/>
                <w:szCs w:val="16"/>
              </w:rPr>
              <w:t>Correct definitions for the File MnS (REST SS)</w:t>
            </w:r>
          </w:p>
        </w:tc>
        <w:tc>
          <w:tcPr>
            <w:tcW w:w="708" w:type="dxa"/>
            <w:shd w:val="solid" w:color="FFFFFF" w:fill="auto"/>
          </w:tcPr>
          <w:p w14:paraId="43E9FE97"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0C1286B" w14:textId="77777777" w:rsidTr="006F493A">
        <w:tc>
          <w:tcPr>
            <w:tcW w:w="800" w:type="dxa"/>
            <w:shd w:val="solid" w:color="FFFFFF" w:fill="auto"/>
          </w:tcPr>
          <w:p w14:paraId="5208EB74"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3DA6A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72FE3AF"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133E8A31" w14:textId="77777777" w:rsidR="00623B86" w:rsidRPr="00791EF5" w:rsidRDefault="00623B86" w:rsidP="00623B86">
            <w:pPr>
              <w:pStyle w:val="TAL"/>
              <w:keepNext w:val="0"/>
              <w:rPr>
                <w:noProof/>
                <w:sz w:val="16"/>
                <w:szCs w:val="16"/>
              </w:rPr>
            </w:pPr>
            <w:r w:rsidRPr="00791EF5">
              <w:rPr>
                <w:noProof/>
                <w:sz w:val="16"/>
                <w:szCs w:val="16"/>
              </w:rPr>
              <w:t>0165</w:t>
            </w:r>
          </w:p>
        </w:tc>
        <w:tc>
          <w:tcPr>
            <w:tcW w:w="425" w:type="dxa"/>
            <w:shd w:val="solid" w:color="FFFFFF" w:fill="auto"/>
          </w:tcPr>
          <w:p w14:paraId="6148369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A623E6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01CF11" w14:textId="77777777" w:rsidR="00623B86" w:rsidRPr="00791EF5" w:rsidRDefault="00623B86" w:rsidP="00623B86">
            <w:pPr>
              <w:pStyle w:val="TAL"/>
              <w:keepNext w:val="0"/>
              <w:rPr>
                <w:sz w:val="16"/>
                <w:szCs w:val="16"/>
              </w:rPr>
            </w:pPr>
            <w:r w:rsidRPr="00791EF5">
              <w:rPr>
                <w:sz w:val="16"/>
                <w:szCs w:val="16"/>
              </w:rPr>
              <w:t>Correct definitions for the File MnS (OpenAPI definitions)</w:t>
            </w:r>
          </w:p>
        </w:tc>
        <w:tc>
          <w:tcPr>
            <w:tcW w:w="708" w:type="dxa"/>
            <w:shd w:val="solid" w:color="FFFFFF" w:fill="auto"/>
          </w:tcPr>
          <w:p w14:paraId="5E716F2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15B566B" w14:textId="77777777" w:rsidTr="006F493A">
        <w:tc>
          <w:tcPr>
            <w:tcW w:w="800" w:type="dxa"/>
            <w:shd w:val="solid" w:color="FFFFFF" w:fill="auto"/>
          </w:tcPr>
          <w:p w14:paraId="4D386C22"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08993756"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8EC8FB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26517502" w14:textId="77777777" w:rsidR="00623B86" w:rsidRPr="00791EF5" w:rsidRDefault="00623B86" w:rsidP="00623B86">
            <w:pPr>
              <w:pStyle w:val="TAL"/>
              <w:keepNext w:val="0"/>
              <w:rPr>
                <w:noProof/>
                <w:sz w:val="16"/>
                <w:szCs w:val="16"/>
              </w:rPr>
            </w:pPr>
            <w:r w:rsidRPr="00791EF5">
              <w:rPr>
                <w:noProof/>
                <w:sz w:val="16"/>
                <w:szCs w:val="16"/>
              </w:rPr>
              <w:t>0166</w:t>
            </w:r>
          </w:p>
        </w:tc>
        <w:tc>
          <w:tcPr>
            <w:tcW w:w="425" w:type="dxa"/>
            <w:shd w:val="solid" w:color="FFFFFF" w:fill="auto"/>
          </w:tcPr>
          <w:p w14:paraId="1E02A35F"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423E9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800D9" w14:textId="77777777" w:rsidR="00623B86" w:rsidRPr="00791EF5" w:rsidRDefault="00623B86" w:rsidP="00623B86">
            <w:pPr>
              <w:pStyle w:val="TAL"/>
              <w:keepNext w:val="0"/>
              <w:rPr>
                <w:sz w:val="16"/>
                <w:szCs w:val="16"/>
              </w:rPr>
            </w:pPr>
            <w:r w:rsidRPr="00791EF5">
              <w:rPr>
                <w:sz w:val="16"/>
                <w:szCs w:val="16"/>
              </w:rPr>
              <w:t>Correct support qualifiers of the notifyThresholdCrossing parameters (stage 2)</w:t>
            </w:r>
          </w:p>
        </w:tc>
        <w:tc>
          <w:tcPr>
            <w:tcW w:w="708" w:type="dxa"/>
            <w:shd w:val="solid" w:color="FFFFFF" w:fill="auto"/>
          </w:tcPr>
          <w:p w14:paraId="2EF53E14"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597F28C5" w14:textId="77777777" w:rsidTr="006F493A">
        <w:tc>
          <w:tcPr>
            <w:tcW w:w="800" w:type="dxa"/>
            <w:shd w:val="solid" w:color="FFFFFF" w:fill="auto"/>
          </w:tcPr>
          <w:p w14:paraId="780EEF7B"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70062CC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EFD7AF"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73219E3" w14:textId="77777777" w:rsidR="00623B86" w:rsidRPr="00791EF5" w:rsidRDefault="00623B86" w:rsidP="00623B86">
            <w:pPr>
              <w:pStyle w:val="TAL"/>
              <w:keepNext w:val="0"/>
              <w:rPr>
                <w:noProof/>
                <w:sz w:val="16"/>
                <w:szCs w:val="16"/>
              </w:rPr>
            </w:pPr>
            <w:r w:rsidRPr="00791EF5">
              <w:rPr>
                <w:noProof/>
                <w:sz w:val="16"/>
                <w:szCs w:val="16"/>
              </w:rPr>
              <w:t>0167</w:t>
            </w:r>
          </w:p>
        </w:tc>
        <w:tc>
          <w:tcPr>
            <w:tcW w:w="425" w:type="dxa"/>
            <w:shd w:val="solid" w:color="FFFFFF" w:fill="auto"/>
          </w:tcPr>
          <w:p w14:paraId="2817CD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437EA0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01B1C1C" w14:textId="77777777" w:rsidR="00623B86" w:rsidRPr="00791EF5" w:rsidRDefault="00623B86" w:rsidP="00623B86">
            <w:pPr>
              <w:pStyle w:val="TAL"/>
              <w:keepNext w:val="0"/>
              <w:rPr>
                <w:sz w:val="16"/>
                <w:szCs w:val="16"/>
              </w:rPr>
            </w:pPr>
            <w:r w:rsidRPr="00791EF5">
              <w:rPr>
                <w:sz w:val="16"/>
                <w:szCs w:val="16"/>
              </w:rPr>
              <w:t>Fix compilation errors</w:t>
            </w:r>
          </w:p>
        </w:tc>
        <w:tc>
          <w:tcPr>
            <w:tcW w:w="708" w:type="dxa"/>
            <w:shd w:val="solid" w:color="FFFFFF" w:fill="auto"/>
          </w:tcPr>
          <w:p w14:paraId="0B125623"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DDA61D9" w14:textId="77777777" w:rsidTr="006F493A">
        <w:tc>
          <w:tcPr>
            <w:tcW w:w="800" w:type="dxa"/>
            <w:shd w:val="solid" w:color="FFFFFF" w:fill="auto"/>
          </w:tcPr>
          <w:p w14:paraId="7E4C0646"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45999D2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12F70A2"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400D3EB" w14:textId="77777777" w:rsidR="00623B86" w:rsidRPr="00791EF5" w:rsidRDefault="00623B86" w:rsidP="00623B86">
            <w:pPr>
              <w:pStyle w:val="TAL"/>
              <w:keepNext w:val="0"/>
              <w:rPr>
                <w:noProof/>
                <w:sz w:val="16"/>
                <w:szCs w:val="16"/>
              </w:rPr>
            </w:pPr>
            <w:r w:rsidRPr="00791EF5">
              <w:rPr>
                <w:noProof/>
                <w:sz w:val="16"/>
                <w:szCs w:val="16"/>
              </w:rPr>
              <w:t>0168</w:t>
            </w:r>
          </w:p>
        </w:tc>
        <w:tc>
          <w:tcPr>
            <w:tcW w:w="425" w:type="dxa"/>
            <w:shd w:val="solid" w:color="FFFFFF" w:fill="auto"/>
          </w:tcPr>
          <w:p w14:paraId="2ECE82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6DDE2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F00FC6" w14:textId="77777777" w:rsidR="00623B86" w:rsidRPr="00791EF5" w:rsidRDefault="00623B86" w:rsidP="00623B86">
            <w:pPr>
              <w:pStyle w:val="TAL"/>
              <w:keepNext w:val="0"/>
              <w:rPr>
                <w:sz w:val="16"/>
                <w:szCs w:val="16"/>
              </w:rPr>
            </w:pPr>
            <w:r w:rsidRPr="00791EF5">
              <w:rPr>
                <w:sz w:val="16"/>
                <w:szCs w:val="16"/>
              </w:rPr>
              <w:t>Correct the misalignment information for stage2 Fault Supervision MnS</w:t>
            </w:r>
          </w:p>
        </w:tc>
        <w:tc>
          <w:tcPr>
            <w:tcW w:w="708" w:type="dxa"/>
            <w:shd w:val="solid" w:color="FFFFFF" w:fill="auto"/>
          </w:tcPr>
          <w:p w14:paraId="5C9A131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64C5BCB" w14:textId="77777777" w:rsidTr="006F493A">
        <w:tc>
          <w:tcPr>
            <w:tcW w:w="800" w:type="dxa"/>
            <w:shd w:val="solid" w:color="FFFFFF" w:fill="auto"/>
          </w:tcPr>
          <w:p w14:paraId="5DE8802C"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89F69F"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6C6F50C"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9B3AB8C" w14:textId="77777777" w:rsidR="00623B86" w:rsidRPr="00791EF5" w:rsidRDefault="00623B86" w:rsidP="00623B86">
            <w:pPr>
              <w:pStyle w:val="TAL"/>
              <w:keepNext w:val="0"/>
              <w:rPr>
                <w:noProof/>
                <w:sz w:val="16"/>
                <w:szCs w:val="16"/>
              </w:rPr>
            </w:pPr>
            <w:r w:rsidRPr="00791EF5">
              <w:rPr>
                <w:noProof/>
                <w:sz w:val="16"/>
                <w:szCs w:val="16"/>
              </w:rPr>
              <w:t>0170</w:t>
            </w:r>
          </w:p>
        </w:tc>
        <w:tc>
          <w:tcPr>
            <w:tcW w:w="425" w:type="dxa"/>
            <w:shd w:val="solid" w:color="FFFFFF" w:fill="auto"/>
          </w:tcPr>
          <w:p w14:paraId="4CC8D9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054789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2835B" w14:textId="77777777" w:rsidR="00623B86" w:rsidRPr="00791EF5" w:rsidRDefault="00623B86" w:rsidP="00623B86">
            <w:pPr>
              <w:pStyle w:val="TAL"/>
              <w:keepNext w:val="0"/>
              <w:rPr>
                <w:sz w:val="16"/>
                <w:szCs w:val="16"/>
              </w:rPr>
            </w:pPr>
            <w:r w:rsidRPr="00791EF5">
              <w:rPr>
                <w:sz w:val="16"/>
                <w:szCs w:val="16"/>
              </w:rPr>
              <w:t>Correct some minor errors in the Fault MnS definition (REST SS)</w:t>
            </w:r>
          </w:p>
        </w:tc>
        <w:tc>
          <w:tcPr>
            <w:tcW w:w="708" w:type="dxa"/>
            <w:shd w:val="solid" w:color="FFFFFF" w:fill="auto"/>
          </w:tcPr>
          <w:p w14:paraId="1C961FB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7AC0E430" w14:textId="77777777" w:rsidTr="006F493A">
        <w:tc>
          <w:tcPr>
            <w:tcW w:w="800" w:type="dxa"/>
            <w:shd w:val="solid" w:color="FFFFFF" w:fill="auto"/>
          </w:tcPr>
          <w:p w14:paraId="7A6A552E"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5C52CF2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6FE103EB"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266053E5" w14:textId="77777777" w:rsidR="00623B86" w:rsidRPr="00791EF5" w:rsidRDefault="00623B86" w:rsidP="00623B86">
            <w:pPr>
              <w:pStyle w:val="TAL"/>
              <w:keepNext w:val="0"/>
              <w:rPr>
                <w:noProof/>
                <w:sz w:val="16"/>
                <w:szCs w:val="16"/>
              </w:rPr>
            </w:pPr>
            <w:r w:rsidRPr="00791EF5">
              <w:rPr>
                <w:noProof/>
                <w:sz w:val="16"/>
                <w:szCs w:val="16"/>
              </w:rPr>
              <w:t>0171</w:t>
            </w:r>
          </w:p>
        </w:tc>
        <w:tc>
          <w:tcPr>
            <w:tcW w:w="425" w:type="dxa"/>
            <w:shd w:val="solid" w:color="FFFFFF" w:fill="auto"/>
          </w:tcPr>
          <w:p w14:paraId="587F46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AEE3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151AEA6" w14:textId="77777777" w:rsidR="00623B86" w:rsidRPr="00791EF5" w:rsidRDefault="00623B86" w:rsidP="00623B86">
            <w:pPr>
              <w:pStyle w:val="TAL"/>
              <w:keepNext w:val="0"/>
              <w:rPr>
                <w:sz w:val="16"/>
                <w:szCs w:val="16"/>
              </w:rPr>
            </w:pPr>
            <w:r w:rsidRPr="00791EF5">
              <w:rPr>
                <w:sz w:val="16"/>
                <w:szCs w:val="16"/>
              </w:rPr>
              <w:t>Correct some minor errors in the Prov MnS definition (REST SS)</w:t>
            </w:r>
          </w:p>
        </w:tc>
        <w:tc>
          <w:tcPr>
            <w:tcW w:w="708" w:type="dxa"/>
            <w:shd w:val="solid" w:color="FFFFFF" w:fill="auto"/>
          </w:tcPr>
          <w:p w14:paraId="75A5F550"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C27E30D" w14:textId="77777777" w:rsidTr="006F493A">
        <w:tc>
          <w:tcPr>
            <w:tcW w:w="800" w:type="dxa"/>
            <w:shd w:val="solid" w:color="FFFFFF" w:fill="auto"/>
          </w:tcPr>
          <w:p w14:paraId="54FEF574" w14:textId="77777777" w:rsidR="00623B86" w:rsidRPr="00791EF5" w:rsidRDefault="00623B86" w:rsidP="00623B86">
            <w:pPr>
              <w:pStyle w:val="TAL"/>
              <w:keepNext w:val="0"/>
              <w:rPr>
                <w:noProof/>
                <w:sz w:val="16"/>
                <w:szCs w:val="16"/>
              </w:rPr>
            </w:pPr>
            <w:r w:rsidRPr="00791EF5">
              <w:rPr>
                <w:noProof/>
                <w:sz w:val="16"/>
                <w:szCs w:val="16"/>
              </w:rPr>
              <w:t>2021-04</w:t>
            </w:r>
          </w:p>
        </w:tc>
        <w:tc>
          <w:tcPr>
            <w:tcW w:w="901" w:type="dxa"/>
            <w:shd w:val="solid" w:color="FFFFFF" w:fill="auto"/>
          </w:tcPr>
          <w:p w14:paraId="541B5242"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2F9621" w14:textId="77777777" w:rsidR="00623B86" w:rsidRPr="00791EF5" w:rsidRDefault="00623B86" w:rsidP="00623B86">
            <w:pPr>
              <w:pStyle w:val="TAL"/>
              <w:keepNext w:val="0"/>
              <w:rPr>
                <w:noProof/>
                <w:sz w:val="16"/>
                <w:szCs w:val="16"/>
              </w:rPr>
            </w:pPr>
          </w:p>
        </w:tc>
        <w:tc>
          <w:tcPr>
            <w:tcW w:w="567" w:type="dxa"/>
            <w:shd w:val="solid" w:color="FFFFFF" w:fill="auto"/>
          </w:tcPr>
          <w:p w14:paraId="379F35E6" w14:textId="77777777" w:rsidR="00623B86" w:rsidRPr="00791EF5" w:rsidRDefault="00623B86" w:rsidP="00623B86">
            <w:pPr>
              <w:pStyle w:val="TAL"/>
              <w:keepNext w:val="0"/>
              <w:rPr>
                <w:noProof/>
                <w:sz w:val="16"/>
                <w:szCs w:val="16"/>
              </w:rPr>
            </w:pPr>
          </w:p>
        </w:tc>
        <w:tc>
          <w:tcPr>
            <w:tcW w:w="425" w:type="dxa"/>
            <w:shd w:val="solid" w:color="FFFFFF" w:fill="auto"/>
          </w:tcPr>
          <w:p w14:paraId="71E37E16" w14:textId="77777777" w:rsidR="00623B86" w:rsidRPr="00791EF5" w:rsidRDefault="00623B86" w:rsidP="00623B86">
            <w:pPr>
              <w:pStyle w:val="TAL"/>
              <w:keepNext w:val="0"/>
              <w:rPr>
                <w:noProof/>
                <w:sz w:val="16"/>
                <w:szCs w:val="16"/>
              </w:rPr>
            </w:pPr>
          </w:p>
        </w:tc>
        <w:tc>
          <w:tcPr>
            <w:tcW w:w="567" w:type="dxa"/>
            <w:shd w:val="solid" w:color="FFFFFF" w:fill="auto"/>
          </w:tcPr>
          <w:p w14:paraId="3F690169" w14:textId="77777777" w:rsidR="00623B86" w:rsidRPr="00791EF5" w:rsidRDefault="00623B86" w:rsidP="00623B86">
            <w:pPr>
              <w:pStyle w:val="TAL"/>
              <w:keepNext w:val="0"/>
              <w:rPr>
                <w:noProof/>
                <w:sz w:val="16"/>
                <w:szCs w:val="16"/>
              </w:rPr>
            </w:pPr>
          </w:p>
        </w:tc>
        <w:tc>
          <w:tcPr>
            <w:tcW w:w="4678" w:type="dxa"/>
            <w:shd w:val="solid" w:color="FFFFFF" w:fill="auto"/>
          </w:tcPr>
          <w:p w14:paraId="3A67F6E1" w14:textId="77777777" w:rsidR="00623B86" w:rsidRPr="00791EF5" w:rsidRDefault="00623B86" w:rsidP="00623B86">
            <w:pPr>
              <w:pStyle w:val="TAL"/>
              <w:keepNext w:val="0"/>
              <w:rPr>
                <w:sz w:val="16"/>
                <w:szCs w:val="16"/>
              </w:rPr>
            </w:pPr>
            <w:r w:rsidRPr="00791EF5">
              <w:rPr>
                <w:sz w:val="16"/>
                <w:szCs w:val="16"/>
              </w:rPr>
              <w:t>Editorial cleanup with the help of the Rapporteur</w:t>
            </w:r>
          </w:p>
        </w:tc>
        <w:tc>
          <w:tcPr>
            <w:tcW w:w="708" w:type="dxa"/>
            <w:shd w:val="solid" w:color="FFFFFF" w:fill="auto"/>
          </w:tcPr>
          <w:p w14:paraId="4176F87E" w14:textId="77777777" w:rsidR="00623B86" w:rsidRPr="00791EF5" w:rsidRDefault="00623B86" w:rsidP="00623B86">
            <w:pPr>
              <w:pStyle w:val="TAL"/>
              <w:keepNext w:val="0"/>
              <w:rPr>
                <w:noProof/>
                <w:sz w:val="16"/>
                <w:szCs w:val="16"/>
              </w:rPr>
            </w:pPr>
            <w:r w:rsidRPr="00791EF5">
              <w:rPr>
                <w:noProof/>
                <w:sz w:val="16"/>
                <w:szCs w:val="16"/>
              </w:rPr>
              <w:t>16.7.1</w:t>
            </w:r>
          </w:p>
        </w:tc>
      </w:tr>
      <w:tr w:rsidR="00623B86" w:rsidRPr="00215D3C" w14:paraId="240E6D55" w14:textId="77777777" w:rsidTr="006F493A">
        <w:tc>
          <w:tcPr>
            <w:tcW w:w="800" w:type="dxa"/>
            <w:shd w:val="solid" w:color="FFFFFF" w:fill="auto"/>
          </w:tcPr>
          <w:p w14:paraId="713E2510"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7820D19E"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E168F84"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628C6AD5" w14:textId="77777777" w:rsidR="00623B86" w:rsidRPr="00791EF5" w:rsidRDefault="00623B86" w:rsidP="00623B86">
            <w:pPr>
              <w:pStyle w:val="TAL"/>
              <w:keepNext w:val="0"/>
              <w:rPr>
                <w:noProof/>
                <w:sz w:val="16"/>
                <w:szCs w:val="16"/>
              </w:rPr>
            </w:pPr>
            <w:r w:rsidRPr="00791EF5">
              <w:rPr>
                <w:noProof/>
                <w:sz w:val="16"/>
                <w:szCs w:val="16"/>
              </w:rPr>
              <w:t>0173</w:t>
            </w:r>
          </w:p>
        </w:tc>
        <w:tc>
          <w:tcPr>
            <w:tcW w:w="425" w:type="dxa"/>
            <w:shd w:val="solid" w:color="FFFFFF" w:fill="auto"/>
          </w:tcPr>
          <w:p w14:paraId="3FEB49D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07C9C7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8C4A05"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Correct definitions for performance assurance (stage 2 and 3)</w:t>
            </w:r>
            <w:r w:rsidRPr="00791EF5">
              <w:rPr>
                <w:sz w:val="16"/>
                <w:szCs w:val="16"/>
              </w:rPr>
              <w:fldChar w:fldCharType="end"/>
            </w:r>
          </w:p>
        </w:tc>
        <w:tc>
          <w:tcPr>
            <w:tcW w:w="708" w:type="dxa"/>
            <w:shd w:val="solid" w:color="FFFFFF" w:fill="auto"/>
          </w:tcPr>
          <w:p w14:paraId="2C0056CB"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0B476BBA" w14:textId="77777777" w:rsidTr="006F493A">
        <w:tc>
          <w:tcPr>
            <w:tcW w:w="800" w:type="dxa"/>
            <w:shd w:val="solid" w:color="FFFFFF" w:fill="auto"/>
          </w:tcPr>
          <w:p w14:paraId="58852993"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798C220"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A5BF150"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04453992" w14:textId="77777777" w:rsidR="00623B86" w:rsidRPr="00791EF5" w:rsidRDefault="00623B86" w:rsidP="00623B86">
            <w:pPr>
              <w:pStyle w:val="TAL"/>
              <w:keepNext w:val="0"/>
              <w:rPr>
                <w:noProof/>
                <w:sz w:val="16"/>
                <w:szCs w:val="16"/>
              </w:rPr>
            </w:pPr>
            <w:r w:rsidRPr="00791EF5">
              <w:rPr>
                <w:noProof/>
                <w:sz w:val="16"/>
                <w:szCs w:val="16"/>
              </w:rPr>
              <w:t>0174</w:t>
            </w:r>
          </w:p>
        </w:tc>
        <w:tc>
          <w:tcPr>
            <w:tcW w:w="425" w:type="dxa"/>
            <w:shd w:val="solid" w:color="FFFFFF" w:fill="auto"/>
          </w:tcPr>
          <w:p w14:paraId="6EBE4FA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602D4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58CA48D" w14:textId="77777777" w:rsidR="00623B86" w:rsidRPr="00791EF5" w:rsidRDefault="00623B86" w:rsidP="00623B86">
            <w:pPr>
              <w:pStyle w:val="TAL"/>
              <w:keepNext w:val="0"/>
              <w:rPr>
                <w:sz w:val="16"/>
                <w:szCs w:val="16"/>
              </w:rPr>
            </w:pPr>
            <w:r w:rsidRPr="00791EF5">
              <w:rPr>
                <w:sz w:val="16"/>
                <w:szCs w:val="16"/>
              </w:rPr>
              <w:t>Correct definitions for file management (stage 2, REST SS, OpenAPI definition)</w:t>
            </w:r>
          </w:p>
        </w:tc>
        <w:tc>
          <w:tcPr>
            <w:tcW w:w="708" w:type="dxa"/>
            <w:shd w:val="solid" w:color="FFFFFF" w:fill="auto"/>
          </w:tcPr>
          <w:p w14:paraId="7F917BCD"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B066DB6" w14:textId="77777777" w:rsidTr="006F493A">
        <w:tc>
          <w:tcPr>
            <w:tcW w:w="800" w:type="dxa"/>
            <w:shd w:val="solid" w:color="FFFFFF" w:fill="auto"/>
          </w:tcPr>
          <w:p w14:paraId="4DFC629C"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665FE2A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787BED3" w14:textId="77777777" w:rsidR="00623B86" w:rsidRPr="00791EF5" w:rsidRDefault="00623B86" w:rsidP="00623B86">
            <w:pPr>
              <w:pStyle w:val="TAL"/>
              <w:keepNext w:val="0"/>
              <w:rPr>
                <w:noProof/>
                <w:sz w:val="16"/>
                <w:szCs w:val="16"/>
              </w:rPr>
            </w:pPr>
            <w:r w:rsidRPr="00791EF5">
              <w:rPr>
                <w:noProof/>
                <w:sz w:val="16"/>
                <w:szCs w:val="16"/>
              </w:rPr>
              <w:t>SP-210416</w:t>
            </w:r>
          </w:p>
        </w:tc>
        <w:tc>
          <w:tcPr>
            <w:tcW w:w="567" w:type="dxa"/>
            <w:shd w:val="solid" w:color="FFFFFF" w:fill="auto"/>
          </w:tcPr>
          <w:p w14:paraId="7DB04C10" w14:textId="77777777" w:rsidR="00623B86" w:rsidRPr="00791EF5" w:rsidRDefault="00623B86" w:rsidP="00623B86">
            <w:pPr>
              <w:pStyle w:val="TAL"/>
              <w:keepNext w:val="0"/>
              <w:rPr>
                <w:noProof/>
                <w:sz w:val="16"/>
                <w:szCs w:val="16"/>
              </w:rPr>
            </w:pPr>
            <w:r w:rsidRPr="00791EF5">
              <w:rPr>
                <w:noProof/>
                <w:sz w:val="16"/>
                <w:szCs w:val="16"/>
              </w:rPr>
              <w:t>0175</w:t>
            </w:r>
          </w:p>
        </w:tc>
        <w:tc>
          <w:tcPr>
            <w:tcW w:w="425" w:type="dxa"/>
            <w:shd w:val="solid" w:color="FFFFFF" w:fill="auto"/>
          </w:tcPr>
          <w:p w14:paraId="6F62F07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B0837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B02B8C" w14:textId="77777777" w:rsidR="00623B86" w:rsidRPr="00791EF5" w:rsidRDefault="00623B86" w:rsidP="00623B86">
            <w:pPr>
              <w:pStyle w:val="TAL"/>
              <w:keepNext w:val="0"/>
              <w:rPr>
                <w:sz w:val="16"/>
                <w:szCs w:val="16"/>
              </w:rPr>
            </w:pPr>
            <w:r w:rsidRPr="00791EF5">
              <w:rPr>
                <w:sz w:val="16"/>
                <w:szCs w:val="16"/>
              </w:rPr>
              <w:t>Align different (abbreviated) names for support qualifier to S</w:t>
            </w:r>
          </w:p>
        </w:tc>
        <w:tc>
          <w:tcPr>
            <w:tcW w:w="708" w:type="dxa"/>
            <w:shd w:val="solid" w:color="FFFFFF" w:fill="auto"/>
          </w:tcPr>
          <w:p w14:paraId="20835FFF"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C1C51A3" w14:textId="77777777" w:rsidTr="006F493A">
        <w:tc>
          <w:tcPr>
            <w:tcW w:w="800" w:type="dxa"/>
            <w:shd w:val="solid" w:color="FFFFFF" w:fill="auto"/>
          </w:tcPr>
          <w:p w14:paraId="70ABC22B"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844F0E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57DB469B"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12307CFB" w14:textId="77777777" w:rsidR="00623B86" w:rsidRPr="00791EF5" w:rsidRDefault="00623B86" w:rsidP="00623B86">
            <w:pPr>
              <w:pStyle w:val="TAL"/>
              <w:keepNext w:val="0"/>
              <w:rPr>
                <w:noProof/>
                <w:sz w:val="16"/>
                <w:szCs w:val="16"/>
              </w:rPr>
            </w:pPr>
            <w:r w:rsidRPr="00791EF5">
              <w:rPr>
                <w:noProof/>
                <w:sz w:val="16"/>
                <w:szCs w:val="16"/>
              </w:rPr>
              <w:t>0176</w:t>
            </w:r>
          </w:p>
        </w:tc>
        <w:tc>
          <w:tcPr>
            <w:tcW w:w="425" w:type="dxa"/>
            <w:shd w:val="solid" w:color="FFFFFF" w:fill="auto"/>
          </w:tcPr>
          <w:p w14:paraId="6937666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D60404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08DD85A" w14:textId="77777777" w:rsidR="00623B86" w:rsidRPr="00791EF5" w:rsidRDefault="00623B86" w:rsidP="00623B86">
            <w:pPr>
              <w:pStyle w:val="TAL"/>
              <w:keepNext w:val="0"/>
              <w:rPr>
                <w:sz w:val="16"/>
                <w:szCs w:val="16"/>
              </w:rPr>
            </w:pPr>
            <w:r w:rsidRPr="00791EF5">
              <w:rPr>
                <w:sz w:val="16"/>
                <w:szCs w:val="16"/>
              </w:rPr>
              <w:t>Update clause 11.2.2 Managed information for fault supervision management service</w:t>
            </w:r>
          </w:p>
        </w:tc>
        <w:tc>
          <w:tcPr>
            <w:tcW w:w="708" w:type="dxa"/>
            <w:shd w:val="solid" w:color="FFFFFF" w:fill="auto"/>
          </w:tcPr>
          <w:p w14:paraId="1CB1CD43"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5E8C22EC" w14:textId="77777777" w:rsidTr="006F493A">
        <w:tc>
          <w:tcPr>
            <w:tcW w:w="800" w:type="dxa"/>
            <w:shd w:val="solid" w:color="FFFFFF" w:fill="auto"/>
          </w:tcPr>
          <w:p w14:paraId="1574D34D"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3DDAF8D4"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488BE47" w14:textId="77777777" w:rsidR="00623B86" w:rsidRPr="00791EF5" w:rsidRDefault="00623B86" w:rsidP="00623B86">
            <w:pPr>
              <w:pStyle w:val="TAL"/>
              <w:keepNext w:val="0"/>
              <w:rPr>
                <w:noProof/>
                <w:sz w:val="16"/>
                <w:szCs w:val="16"/>
              </w:rPr>
            </w:pPr>
          </w:p>
        </w:tc>
        <w:tc>
          <w:tcPr>
            <w:tcW w:w="567" w:type="dxa"/>
            <w:shd w:val="solid" w:color="FFFFFF" w:fill="auto"/>
          </w:tcPr>
          <w:p w14:paraId="5CF8546D" w14:textId="77777777" w:rsidR="00623B86" w:rsidRPr="00791EF5" w:rsidRDefault="00623B86" w:rsidP="00623B86">
            <w:pPr>
              <w:pStyle w:val="TAL"/>
              <w:keepNext w:val="0"/>
              <w:rPr>
                <w:noProof/>
                <w:sz w:val="16"/>
                <w:szCs w:val="16"/>
              </w:rPr>
            </w:pPr>
          </w:p>
        </w:tc>
        <w:tc>
          <w:tcPr>
            <w:tcW w:w="425" w:type="dxa"/>
            <w:shd w:val="solid" w:color="FFFFFF" w:fill="auto"/>
          </w:tcPr>
          <w:p w14:paraId="3DCBC100" w14:textId="77777777" w:rsidR="00623B86" w:rsidRPr="00791EF5" w:rsidRDefault="00623B86" w:rsidP="00623B86">
            <w:pPr>
              <w:pStyle w:val="TAL"/>
              <w:keepNext w:val="0"/>
              <w:rPr>
                <w:noProof/>
                <w:sz w:val="16"/>
                <w:szCs w:val="16"/>
              </w:rPr>
            </w:pPr>
          </w:p>
        </w:tc>
        <w:tc>
          <w:tcPr>
            <w:tcW w:w="567" w:type="dxa"/>
            <w:shd w:val="solid" w:color="FFFFFF" w:fill="auto"/>
          </w:tcPr>
          <w:p w14:paraId="4CB7E9F3" w14:textId="77777777" w:rsidR="00623B86" w:rsidRPr="00791EF5" w:rsidRDefault="00623B86" w:rsidP="00623B86">
            <w:pPr>
              <w:pStyle w:val="TAL"/>
              <w:keepNext w:val="0"/>
              <w:rPr>
                <w:noProof/>
                <w:sz w:val="16"/>
                <w:szCs w:val="16"/>
              </w:rPr>
            </w:pPr>
          </w:p>
        </w:tc>
        <w:tc>
          <w:tcPr>
            <w:tcW w:w="4678" w:type="dxa"/>
            <w:shd w:val="solid" w:color="FFFFFF" w:fill="auto"/>
          </w:tcPr>
          <w:p w14:paraId="4696FE05" w14:textId="77777777" w:rsidR="00623B86" w:rsidRPr="00791EF5" w:rsidRDefault="00623B86" w:rsidP="00623B86">
            <w:pPr>
              <w:pStyle w:val="TAL"/>
              <w:keepNext w:val="0"/>
              <w:rPr>
                <w:sz w:val="16"/>
                <w:szCs w:val="16"/>
              </w:rPr>
            </w:pPr>
            <w:r w:rsidRPr="00791EF5">
              <w:rPr>
                <w:sz w:val="16"/>
                <w:szCs w:val="16"/>
              </w:rPr>
              <w:t>Editorial fix: format of tables</w:t>
            </w:r>
          </w:p>
        </w:tc>
        <w:tc>
          <w:tcPr>
            <w:tcW w:w="708" w:type="dxa"/>
            <w:shd w:val="solid" w:color="FFFFFF" w:fill="auto"/>
          </w:tcPr>
          <w:p w14:paraId="299BF17D" w14:textId="77777777" w:rsidR="00623B86" w:rsidRPr="00791EF5" w:rsidRDefault="00623B86" w:rsidP="00623B86">
            <w:pPr>
              <w:pStyle w:val="TAL"/>
              <w:keepNext w:val="0"/>
              <w:rPr>
                <w:noProof/>
                <w:sz w:val="16"/>
                <w:szCs w:val="16"/>
              </w:rPr>
            </w:pPr>
            <w:r w:rsidRPr="00791EF5">
              <w:rPr>
                <w:noProof/>
                <w:sz w:val="16"/>
                <w:szCs w:val="16"/>
              </w:rPr>
              <w:t>16.8.1</w:t>
            </w:r>
          </w:p>
        </w:tc>
      </w:tr>
      <w:tr w:rsidR="00623B86" w:rsidRPr="00215D3C" w14:paraId="2CDF6C75" w14:textId="77777777" w:rsidTr="006F493A">
        <w:tc>
          <w:tcPr>
            <w:tcW w:w="800" w:type="dxa"/>
            <w:shd w:val="solid" w:color="FFFFFF" w:fill="auto"/>
          </w:tcPr>
          <w:p w14:paraId="4124A1C2"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5E6A24"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21AB8AE"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62B9745" w14:textId="77777777" w:rsidR="00623B86" w:rsidRPr="00791EF5" w:rsidRDefault="00623B86" w:rsidP="00623B86">
            <w:pPr>
              <w:pStyle w:val="TAL"/>
              <w:keepNext w:val="0"/>
              <w:rPr>
                <w:noProof/>
                <w:sz w:val="16"/>
                <w:szCs w:val="16"/>
              </w:rPr>
            </w:pPr>
            <w:r w:rsidRPr="00791EF5">
              <w:rPr>
                <w:noProof/>
                <w:sz w:val="16"/>
                <w:szCs w:val="16"/>
              </w:rPr>
              <w:t>0178</w:t>
            </w:r>
          </w:p>
        </w:tc>
        <w:tc>
          <w:tcPr>
            <w:tcW w:w="425" w:type="dxa"/>
            <w:shd w:val="solid" w:color="FFFFFF" w:fill="auto"/>
          </w:tcPr>
          <w:p w14:paraId="615704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5138E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004942" w14:textId="77777777" w:rsidR="00623B86" w:rsidRPr="00791EF5" w:rsidRDefault="00623B86" w:rsidP="00623B86">
            <w:pPr>
              <w:pStyle w:val="TAL"/>
              <w:keepNext w:val="0"/>
              <w:rPr>
                <w:sz w:val="16"/>
                <w:szCs w:val="16"/>
              </w:rPr>
            </w:pPr>
            <w:r w:rsidRPr="00791EF5">
              <w:rPr>
                <w:sz w:val="16"/>
                <w:szCs w:val="16"/>
              </w:rPr>
              <w:t>Remove last occurrences of “-Type” in data type names</w:t>
            </w:r>
          </w:p>
        </w:tc>
        <w:tc>
          <w:tcPr>
            <w:tcW w:w="708" w:type="dxa"/>
            <w:shd w:val="solid" w:color="FFFFFF" w:fill="auto"/>
          </w:tcPr>
          <w:p w14:paraId="63075F49"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225A33E5" w14:textId="77777777" w:rsidTr="006F493A">
        <w:tc>
          <w:tcPr>
            <w:tcW w:w="800" w:type="dxa"/>
            <w:shd w:val="solid" w:color="FFFFFF" w:fill="auto"/>
          </w:tcPr>
          <w:p w14:paraId="12507E6D"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0EDEBC"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1683A28C"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2FF9CF1" w14:textId="77777777" w:rsidR="00623B86" w:rsidRPr="00791EF5" w:rsidRDefault="00623B86" w:rsidP="00623B86">
            <w:pPr>
              <w:pStyle w:val="TAL"/>
              <w:keepNext w:val="0"/>
              <w:rPr>
                <w:noProof/>
                <w:sz w:val="16"/>
                <w:szCs w:val="16"/>
              </w:rPr>
            </w:pPr>
            <w:r w:rsidRPr="00791EF5">
              <w:rPr>
                <w:noProof/>
                <w:sz w:val="16"/>
                <w:szCs w:val="16"/>
              </w:rPr>
              <w:t>0179</w:t>
            </w:r>
          </w:p>
        </w:tc>
        <w:tc>
          <w:tcPr>
            <w:tcW w:w="425" w:type="dxa"/>
            <w:shd w:val="solid" w:color="FFFFFF" w:fill="auto"/>
          </w:tcPr>
          <w:p w14:paraId="3334995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3EBD65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98A3D0B" w14:textId="77777777" w:rsidR="00623B86" w:rsidRPr="00791EF5" w:rsidRDefault="00623B86" w:rsidP="00623B86">
            <w:pPr>
              <w:pStyle w:val="TAL"/>
              <w:keepNext w:val="0"/>
              <w:rPr>
                <w:sz w:val="16"/>
                <w:szCs w:val="16"/>
              </w:rPr>
            </w:pPr>
            <w:r w:rsidRPr="00791EF5">
              <w:rPr>
                <w:sz w:val="16"/>
                <w:szCs w:val="16"/>
              </w:rPr>
              <w:t>Correct definition of the timeTick parameter in the File MnS</w:t>
            </w:r>
          </w:p>
        </w:tc>
        <w:tc>
          <w:tcPr>
            <w:tcW w:w="708" w:type="dxa"/>
            <w:shd w:val="solid" w:color="FFFFFF" w:fill="auto"/>
          </w:tcPr>
          <w:p w14:paraId="17549163"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0FC99D8" w14:textId="77777777" w:rsidTr="006F493A">
        <w:tc>
          <w:tcPr>
            <w:tcW w:w="800" w:type="dxa"/>
            <w:shd w:val="solid" w:color="FFFFFF" w:fill="auto"/>
          </w:tcPr>
          <w:p w14:paraId="7985A31E"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16CFA851"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3778ECFD"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35287D47" w14:textId="77777777" w:rsidR="00623B86" w:rsidRPr="00791EF5" w:rsidRDefault="00623B86" w:rsidP="00623B86">
            <w:pPr>
              <w:pStyle w:val="TAL"/>
              <w:keepNext w:val="0"/>
              <w:rPr>
                <w:noProof/>
                <w:sz w:val="16"/>
                <w:szCs w:val="16"/>
              </w:rPr>
            </w:pPr>
            <w:r w:rsidRPr="00791EF5">
              <w:rPr>
                <w:noProof/>
                <w:sz w:val="16"/>
                <w:szCs w:val="16"/>
              </w:rPr>
              <w:t>0180</w:t>
            </w:r>
          </w:p>
        </w:tc>
        <w:tc>
          <w:tcPr>
            <w:tcW w:w="425" w:type="dxa"/>
            <w:shd w:val="solid" w:color="FFFFFF" w:fill="auto"/>
          </w:tcPr>
          <w:p w14:paraId="6D5ADE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21DF43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22F63A8" w14:textId="77777777" w:rsidR="00623B86" w:rsidRPr="00791EF5" w:rsidRDefault="00623B86" w:rsidP="00623B86">
            <w:pPr>
              <w:pStyle w:val="TAL"/>
              <w:keepNext w:val="0"/>
              <w:rPr>
                <w:sz w:val="16"/>
                <w:szCs w:val="16"/>
              </w:rPr>
            </w:pPr>
            <w:r w:rsidRPr="00791EF5">
              <w:rPr>
                <w:sz w:val="16"/>
                <w:szCs w:val="16"/>
              </w:rPr>
              <w:t>Alignment the description for streaming data reporting MnS producer</w:t>
            </w:r>
          </w:p>
        </w:tc>
        <w:tc>
          <w:tcPr>
            <w:tcW w:w="708" w:type="dxa"/>
            <w:shd w:val="solid" w:color="FFFFFF" w:fill="auto"/>
          </w:tcPr>
          <w:p w14:paraId="4F0F1745"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32B0C64" w14:textId="77777777" w:rsidTr="006F493A">
        <w:tc>
          <w:tcPr>
            <w:tcW w:w="800" w:type="dxa"/>
            <w:shd w:val="solid" w:color="FFFFFF" w:fill="auto"/>
          </w:tcPr>
          <w:p w14:paraId="45A6BCE6"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28A99DB2"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E137CD9"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1CA959BD" w14:textId="77777777" w:rsidR="00623B86" w:rsidRPr="00791EF5" w:rsidRDefault="00623B86" w:rsidP="00623B86">
            <w:pPr>
              <w:pStyle w:val="TAL"/>
              <w:keepNext w:val="0"/>
              <w:rPr>
                <w:noProof/>
                <w:sz w:val="16"/>
                <w:szCs w:val="16"/>
              </w:rPr>
            </w:pPr>
            <w:r w:rsidRPr="00791EF5">
              <w:rPr>
                <w:noProof/>
                <w:sz w:val="16"/>
                <w:szCs w:val="16"/>
              </w:rPr>
              <w:t>0185</w:t>
            </w:r>
          </w:p>
        </w:tc>
        <w:tc>
          <w:tcPr>
            <w:tcW w:w="425" w:type="dxa"/>
            <w:shd w:val="solid" w:color="FFFFFF" w:fill="auto"/>
          </w:tcPr>
          <w:p w14:paraId="27E4776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C4CEA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37E322" w14:textId="77777777" w:rsidR="00623B86" w:rsidRPr="00791EF5" w:rsidRDefault="00623B86" w:rsidP="00623B86">
            <w:pPr>
              <w:pStyle w:val="TAL"/>
              <w:keepNext w:val="0"/>
              <w:rPr>
                <w:sz w:val="16"/>
                <w:szCs w:val="16"/>
              </w:rPr>
            </w:pPr>
            <w:r w:rsidRPr="00791EF5">
              <w:rPr>
                <w:sz w:val="16"/>
                <w:szCs w:val="16"/>
              </w:rPr>
              <w:t>Add missing reference for TS 32.404 and RFC 6901</w:t>
            </w:r>
          </w:p>
        </w:tc>
        <w:tc>
          <w:tcPr>
            <w:tcW w:w="708" w:type="dxa"/>
            <w:shd w:val="solid" w:color="FFFFFF" w:fill="auto"/>
          </w:tcPr>
          <w:p w14:paraId="221177BB"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0C9F6C2E" w14:textId="77777777" w:rsidTr="006F493A">
        <w:tc>
          <w:tcPr>
            <w:tcW w:w="800" w:type="dxa"/>
            <w:shd w:val="solid" w:color="FFFFFF" w:fill="auto"/>
          </w:tcPr>
          <w:p w14:paraId="7587086E"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585B5554"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42E54A9C"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16C2D5E" w14:textId="77777777" w:rsidR="00623B86" w:rsidRPr="00791EF5" w:rsidRDefault="00623B86" w:rsidP="00623B86">
            <w:pPr>
              <w:pStyle w:val="TAL"/>
              <w:keepNext w:val="0"/>
              <w:rPr>
                <w:noProof/>
                <w:sz w:val="16"/>
                <w:szCs w:val="16"/>
              </w:rPr>
            </w:pPr>
            <w:r w:rsidRPr="00791EF5">
              <w:rPr>
                <w:noProof/>
                <w:sz w:val="16"/>
                <w:szCs w:val="16"/>
              </w:rPr>
              <w:t>0187</w:t>
            </w:r>
          </w:p>
        </w:tc>
        <w:tc>
          <w:tcPr>
            <w:tcW w:w="425" w:type="dxa"/>
            <w:shd w:val="solid" w:color="FFFFFF" w:fill="auto"/>
          </w:tcPr>
          <w:p w14:paraId="5E15622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563B8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9E7FA8" w14:textId="77777777" w:rsidR="00623B86" w:rsidRPr="00791EF5" w:rsidRDefault="00623B86" w:rsidP="00623B86">
            <w:pPr>
              <w:pStyle w:val="TAL"/>
              <w:keepNext w:val="0"/>
              <w:rPr>
                <w:sz w:val="16"/>
                <w:szCs w:val="16"/>
              </w:rPr>
            </w:pPr>
            <w:r w:rsidRPr="00791EF5">
              <w:rPr>
                <w:sz w:val="16"/>
                <w:szCs w:val="16"/>
              </w:rPr>
              <w:t xml:space="preserve">Align the description for </w:t>
            </w:r>
            <w:r w:rsidRPr="00791EF5">
              <w:rPr>
                <w:sz w:val="16"/>
                <w:szCs w:val="16"/>
                <w:lang w:eastAsia="zh-CN"/>
              </w:rPr>
              <w:t>generic</w:t>
            </w:r>
            <w:r w:rsidRPr="00791EF5">
              <w:rPr>
                <w:sz w:val="16"/>
                <w:szCs w:val="16"/>
              </w:rPr>
              <w:t xml:space="preserve"> provisioning MnS</w:t>
            </w:r>
          </w:p>
        </w:tc>
        <w:tc>
          <w:tcPr>
            <w:tcW w:w="708" w:type="dxa"/>
            <w:shd w:val="solid" w:color="FFFFFF" w:fill="auto"/>
          </w:tcPr>
          <w:p w14:paraId="1493FEB7"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306E0C5" w14:textId="77777777" w:rsidTr="006F493A">
        <w:tc>
          <w:tcPr>
            <w:tcW w:w="800" w:type="dxa"/>
            <w:shd w:val="solid" w:color="FFFFFF" w:fill="auto"/>
          </w:tcPr>
          <w:p w14:paraId="5B05CEF1"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8E0D02A"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339EA237"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67C1F258" w14:textId="77777777" w:rsidR="00623B86" w:rsidRPr="00791EF5" w:rsidRDefault="00623B86" w:rsidP="00623B86">
            <w:pPr>
              <w:pStyle w:val="TAL"/>
              <w:keepNext w:val="0"/>
              <w:rPr>
                <w:noProof/>
                <w:sz w:val="16"/>
                <w:szCs w:val="16"/>
              </w:rPr>
            </w:pPr>
            <w:r w:rsidRPr="00791EF5">
              <w:rPr>
                <w:noProof/>
                <w:sz w:val="16"/>
                <w:szCs w:val="16"/>
              </w:rPr>
              <w:t>0188</w:t>
            </w:r>
          </w:p>
        </w:tc>
        <w:tc>
          <w:tcPr>
            <w:tcW w:w="425" w:type="dxa"/>
            <w:shd w:val="solid" w:color="FFFFFF" w:fill="auto"/>
          </w:tcPr>
          <w:p w14:paraId="167AF6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63E59F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0F3620" w14:textId="77777777" w:rsidR="00623B86" w:rsidRPr="00791EF5" w:rsidRDefault="00623B86" w:rsidP="00623B86">
            <w:pPr>
              <w:pStyle w:val="TAL"/>
              <w:keepNext w:val="0"/>
              <w:rPr>
                <w:sz w:val="16"/>
                <w:szCs w:val="16"/>
              </w:rPr>
            </w:pPr>
            <w:r w:rsidRPr="00791EF5">
              <w:rPr>
                <w:sz w:val="16"/>
                <w:szCs w:val="16"/>
              </w:rPr>
              <w:t>Fix the incorrect reference of Generic fault supervision management service to TS 32.158</w:t>
            </w:r>
          </w:p>
        </w:tc>
        <w:tc>
          <w:tcPr>
            <w:tcW w:w="708" w:type="dxa"/>
            <w:shd w:val="solid" w:color="FFFFFF" w:fill="auto"/>
          </w:tcPr>
          <w:p w14:paraId="5F9C1CB9"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15D5191C" w14:textId="77777777" w:rsidTr="006F493A">
        <w:tc>
          <w:tcPr>
            <w:tcW w:w="800" w:type="dxa"/>
            <w:shd w:val="solid" w:color="FFFFFF" w:fill="auto"/>
          </w:tcPr>
          <w:p w14:paraId="39E986D6"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4EE68C19"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D996914"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016127D8" w14:textId="77777777" w:rsidR="00623B86" w:rsidRPr="00791EF5" w:rsidRDefault="00623B86" w:rsidP="00623B86">
            <w:pPr>
              <w:pStyle w:val="TAL"/>
              <w:keepNext w:val="0"/>
              <w:rPr>
                <w:noProof/>
                <w:sz w:val="16"/>
                <w:szCs w:val="16"/>
              </w:rPr>
            </w:pPr>
            <w:r w:rsidRPr="00791EF5">
              <w:rPr>
                <w:noProof/>
                <w:sz w:val="16"/>
                <w:szCs w:val="16"/>
              </w:rPr>
              <w:t>0189</w:t>
            </w:r>
          </w:p>
        </w:tc>
        <w:tc>
          <w:tcPr>
            <w:tcW w:w="425" w:type="dxa"/>
            <w:shd w:val="solid" w:color="FFFFFF" w:fill="auto"/>
          </w:tcPr>
          <w:p w14:paraId="07423B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2EF642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4E2D693" w14:textId="77777777" w:rsidR="00623B86" w:rsidRPr="00791EF5" w:rsidRDefault="00623B86" w:rsidP="00623B86">
            <w:pPr>
              <w:pStyle w:val="TAL"/>
              <w:keepNext w:val="0"/>
              <w:rPr>
                <w:sz w:val="16"/>
                <w:szCs w:val="16"/>
              </w:rPr>
            </w:pPr>
            <w:r w:rsidRPr="00791EF5">
              <w:rPr>
                <w:sz w:val="16"/>
                <w:szCs w:val="16"/>
              </w:rPr>
              <w:t xml:space="preserve">Fix the incorrect reference of File data reporting service to TS 32.158 </w:t>
            </w:r>
          </w:p>
        </w:tc>
        <w:tc>
          <w:tcPr>
            <w:tcW w:w="708" w:type="dxa"/>
            <w:shd w:val="solid" w:color="FFFFFF" w:fill="auto"/>
          </w:tcPr>
          <w:p w14:paraId="0D4E746C"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D15FA07" w14:textId="77777777" w:rsidTr="006F493A">
        <w:tc>
          <w:tcPr>
            <w:tcW w:w="800" w:type="dxa"/>
            <w:shd w:val="solid" w:color="FFFFFF" w:fill="auto"/>
          </w:tcPr>
          <w:p w14:paraId="2B30F60B"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105BBBEF"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2A4576F0"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45F08C5F" w14:textId="77777777" w:rsidR="00623B86" w:rsidRPr="00791EF5" w:rsidRDefault="00623B86" w:rsidP="00623B86">
            <w:pPr>
              <w:pStyle w:val="TAL"/>
              <w:keepNext w:val="0"/>
              <w:rPr>
                <w:noProof/>
                <w:sz w:val="16"/>
                <w:szCs w:val="16"/>
              </w:rPr>
            </w:pPr>
            <w:r w:rsidRPr="00791EF5">
              <w:rPr>
                <w:noProof/>
                <w:sz w:val="16"/>
                <w:szCs w:val="16"/>
              </w:rPr>
              <w:t>0190</w:t>
            </w:r>
          </w:p>
        </w:tc>
        <w:tc>
          <w:tcPr>
            <w:tcW w:w="425" w:type="dxa"/>
            <w:shd w:val="solid" w:color="FFFFFF" w:fill="auto"/>
          </w:tcPr>
          <w:p w14:paraId="3845FD0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008D5E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02C906" w14:textId="77777777" w:rsidR="00623B86" w:rsidRPr="00791EF5" w:rsidRDefault="00623B86" w:rsidP="00623B86">
            <w:pPr>
              <w:pStyle w:val="TAL"/>
              <w:keepNext w:val="0"/>
              <w:rPr>
                <w:sz w:val="16"/>
                <w:szCs w:val="16"/>
              </w:rPr>
            </w:pPr>
            <w:r w:rsidRPr="00791EF5">
              <w:rPr>
                <w:sz w:val="16"/>
                <w:szCs w:val="16"/>
              </w:rPr>
              <w:t>Fix the URI description for streaming data report MnS</w:t>
            </w:r>
          </w:p>
        </w:tc>
        <w:tc>
          <w:tcPr>
            <w:tcW w:w="708" w:type="dxa"/>
            <w:shd w:val="solid" w:color="FFFFFF" w:fill="auto"/>
          </w:tcPr>
          <w:p w14:paraId="6BE6B761"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5793FFB2" w14:textId="77777777" w:rsidTr="006F493A">
        <w:tc>
          <w:tcPr>
            <w:tcW w:w="800" w:type="dxa"/>
            <w:shd w:val="solid" w:color="FFFFFF" w:fill="auto"/>
          </w:tcPr>
          <w:p w14:paraId="1F25A6B4"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278F7CC"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5C70D9F"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06275A9" w14:textId="77777777" w:rsidR="00623B86" w:rsidRPr="00791EF5" w:rsidRDefault="00623B86" w:rsidP="00623B86">
            <w:pPr>
              <w:pStyle w:val="TAL"/>
              <w:keepNext w:val="0"/>
              <w:rPr>
                <w:noProof/>
                <w:sz w:val="16"/>
                <w:szCs w:val="16"/>
              </w:rPr>
            </w:pPr>
            <w:r w:rsidRPr="00791EF5">
              <w:rPr>
                <w:noProof/>
                <w:sz w:val="16"/>
                <w:szCs w:val="16"/>
              </w:rPr>
              <w:t>0193</w:t>
            </w:r>
          </w:p>
        </w:tc>
        <w:tc>
          <w:tcPr>
            <w:tcW w:w="425" w:type="dxa"/>
            <w:shd w:val="solid" w:color="FFFFFF" w:fill="auto"/>
          </w:tcPr>
          <w:p w14:paraId="0C48D0B4"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7B4A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D4CB8E" w14:textId="77777777" w:rsidR="00623B86" w:rsidRPr="00791EF5" w:rsidRDefault="00623B86" w:rsidP="00623B86">
            <w:pPr>
              <w:pStyle w:val="TAL"/>
              <w:keepNext w:val="0"/>
              <w:rPr>
                <w:sz w:val="16"/>
                <w:szCs w:val="16"/>
              </w:rPr>
            </w:pPr>
            <w:r w:rsidRPr="00791EF5">
              <w:rPr>
                <w:sz w:val="16"/>
                <w:szCs w:val="16"/>
              </w:rPr>
              <w:t>Correct spelling of notifyAlarmListRebuilt</w:t>
            </w:r>
          </w:p>
        </w:tc>
        <w:tc>
          <w:tcPr>
            <w:tcW w:w="708" w:type="dxa"/>
            <w:shd w:val="solid" w:color="FFFFFF" w:fill="auto"/>
          </w:tcPr>
          <w:p w14:paraId="229209F0"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27323880" w14:textId="77777777" w:rsidTr="006F493A">
        <w:tc>
          <w:tcPr>
            <w:tcW w:w="800" w:type="dxa"/>
            <w:shd w:val="solid" w:color="FFFFFF" w:fill="auto"/>
          </w:tcPr>
          <w:p w14:paraId="63C542C1" w14:textId="77777777" w:rsidR="00623B86" w:rsidRPr="00791EF5" w:rsidRDefault="00623B86" w:rsidP="00623B86">
            <w:pPr>
              <w:pStyle w:val="TAL"/>
              <w:keepNext w:val="0"/>
              <w:rPr>
                <w:noProof/>
                <w:sz w:val="16"/>
                <w:szCs w:val="16"/>
              </w:rPr>
            </w:pPr>
            <w:r w:rsidRPr="00791EF5">
              <w:rPr>
                <w:noProof/>
                <w:sz w:val="16"/>
                <w:szCs w:val="16"/>
              </w:rPr>
              <w:t>2022-03</w:t>
            </w:r>
          </w:p>
        </w:tc>
        <w:tc>
          <w:tcPr>
            <w:tcW w:w="901" w:type="dxa"/>
            <w:shd w:val="solid" w:color="FFFFFF" w:fill="auto"/>
          </w:tcPr>
          <w:p w14:paraId="219EBFF4" w14:textId="77777777" w:rsidR="00623B86" w:rsidRPr="00791EF5" w:rsidRDefault="00623B86" w:rsidP="00623B86">
            <w:pPr>
              <w:pStyle w:val="TAL"/>
              <w:keepNext w:val="0"/>
              <w:rPr>
                <w:noProof/>
                <w:sz w:val="16"/>
                <w:szCs w:val="16"/>
              </w:rPr>
            </w:pPr>
            <w:r w:rsidRPr="00791EF5">
              <w:rPr>
                <w:noProof/>
                <w:sz w:val="16"/>
                <w:szCs w:val="16"/>
              </w:rPr>
              <w:t>SA#95e</w:t>
            </w:r>
          </w:p>
        </w:tc>
        <w:tc>
          <w:tcPr>
            <w:tcW w:w="993" w:type="dxa"/>
            <w:shd w:val="solid" w:color="FFFFFF" w:fill="auto"/>
          </w:tcPr>
          <w:p w14:paraId="6236C550" w14:textId="77777777" w:rsidR="00623B86" w:rsidRPr="00791EF5" w:rsidRDefault="00623B86" w:rsidP="00623B86">
            <w:pPr>
              <w:pStyle w:val="TAL"/>
              <w:keepNext w:val="0"/>
              <w:rPr>
                <w:noProof/>
                <w:sz w:val="16"/>
                <w:szCs w:val="16"/>
              </w:rPr>
            </w:pPr>
            <w:r w:rsidRPr="00791EF5">
              <w:rPr>
                <w:noProof/>
                <w:sz w:val="16"/>
                <w:szCs w:val="16"/>
              </w:rPr>
              <w:t>SP-220183</w:t>
            </w:r>
          </w:p>
        </w:tc>
        <w:tc>
          <w:tcPr>
            <w:tcW w:w="567" w:type="dxa"/>
            <w:shd w:val="solid" w:color="FFFFFF" w:fill="auto"/>
          </w:tcPr>
          <w:p w14:paraId="6A3C6773" w14:textId="77777777" w:rsidR="00623B86" w:rsidRPr="00791EF5" w:rsidRDefault="00623B86" w:rsidP="00623B86">
            <w:pPr>
              <w:pStyle w:val="TAL"/>
              <w:keepNext w:val="0"/>
              <w:rPr>
                <w:noProof/>
                <w:sz w:val="16"/>
                <w:szCs w:val="16"/>
              </w:rPr>
            </w:pPr>
            <w:r w:rsidRPr="00791EF5">
              <w:rPr>
                <w:noProof/>
                <w:sz w:val="16"/>
                <w:szCs w:val="16"/>
              </w:rPr>
              <w:t>0196</w:t>
            </w:r>
          </w:p>
        </w:tc>
        <w:tc>
          <w:tcPr>
            <w:tcW w:w="425" w:type="dxa"/>
            <w:shd w:val="solid" w:color="FFFFFF" w:fill="auto"/>
          </w:tcPr>
          <w:p w14:paraId="2A599B5E"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AAA30E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E22D9E4" w14:textId="77777777" w:rsidR="00623B86" w:rsidRPr="00791EF5" w:rsidRDefault="00623B86" w:rsidP="00623B86">
            <w:pPr>
              <w:pStyle w:val="TAL"/>
              <w:keepNext w:val="0"/>
              <w:rPr>
                <w:sz w:val="16"/>
                <w:szCs w:val="16"/>
              </w:rPr>
            </w:pPr>
            <w:r w:rsidRPr="00791EF5">
              <w:rPr>
                <w:sz w:val="16"/>
                <w:szCs w:val="16"/>
              </w:rPr>
              <w:t>Add jobId to FileInfo</w:t>
            </w:r>
          </w:p>
        </w:tc>
        <w:tc>
          <w:tcPr>
            <w:tcW w:w="708" w:type="dxa"/>
            <w:shd w:val="solid" w:color="FFFFFF" w:fill="auto"/>
          </w:tcPr>
          <w:p w14:paraId="1A0E0714" w14:textId="77777777" w:rsidR="00623B86" w:rsidRPr="00791EF5" w:rsidRDefault="00623B86" w:rsidP="00623B86">
            <w:pPr>
              <w:pStyle w:val="TAL"/>
              <w:keepNext w:val="0"/>
              <w:rPr>
                <w:noProof/>
                <w:sz w:val="16"/>
                <w:szCs w:val="16"/>
              </w:rPr>
            </w:pPr>
            <w:r w:rsidRPr="00791EF5">
              <w:rPr>
                <w:noProof/>
                <w:sz w:val="16"/>
                <w:szCs w:val="16"/>
              </w:rPr>
              <w:t>17.0.0</w:t>
            </w:r>
          </w:p>
        </w:tc>
      </w:tr>
      <w:tr w:rsidR="00623B86" w:rsidRPr="00215D3C" w14:paraId="0A25CB11" w14:textId="77777777" w:rsidTr="006F493A">
        <w:tc>
          <w:tcPr>
            <w:tcW w:w="800" w:type="dxa"/>
            <w:shd w:val="solid" w:color="FFFFFF" w:fill="auto"/>
          </w:tcPr>
          <w:p w14:paraId="4CAE3CB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35D58B5"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20F21E"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6DF544FC" w14:textId="77777777" w:rsidR="00623B86" w:rsidRPr="00791EF5" w:rsidRDefault="00623B86" w:rsidP="00623B86">
            <w:pPr>
              <w:pStyle w:val="TAL"/>
              <w:keepNext w:val="0"/>
              <w:rPr>
                <w:noProof/>
                <w:sz w:val="16"/>
                <w:szCs w:val="16"/>
              </w:rPr>
            </w:pPr>
            <w:r w:rsidRPr="00791EF5">
              <w:rPr>
                <w:noProof/>
                <w:sz w:val="16"/>
                <w:szCs w:val="16"/>
              </w:rPr>
              <w:t>0200</w:t>
            </w:r>
          </w:p>
        </w:tc>
        <w:tc>
          <w:tcPr>
            <w:tcW w:w="425" w:type="dxa"/>
            <w:shd w:val="solid" w:color="FFFFFF" w:fill="auto"/>
          </w:tcPr>
          <w:p w14:paraId="75645A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EEE4FD"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D39773" w14:textId="77777777" w:rsidR="00623B86" w:rsidRPr="00791EF5" w:rsidRDefault="00623B86" w:rsidP="00623B86">
            <w:pPr>
              <w:pStyle w:val="TAL"/>
              <w:keepNext w:val="0"/>
              <w:rPr>
                <w:sz w:val="16"/>
                <w:szCs w:val="16"/>
              </w:rPr>
            </w:pPr>
            <w:r w:rsidRPr="00791EF5">
              <w:rPr>
                <w:sz w:val="16"/>
                <w:szCs w:val="16"/>
              </w:rPr>
              <w:t>Correct REST SS of deleteMOI</w:t>
            </w:r>
          </w:p>
        </w:tc>
        <w:tc>
          <w:tcPr>
            <w:tcW w:w="708" w:type="dxa"/>
            <w:shd w:val="solid" w:color="FFFFFF" w:fill="auto"/>
          </w:tcPr>
          <w:p w14:paraId="4865F2F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0E67C92" w14:textId="77777777" w:rsidTr="006F493A">
        <w:tc>
          <w:tcPr>
            <w:tcW w:w="800" w:type="dxa"/>
            <w:shd w:val="solid" w:color="FFFFFF" w:fill="auto"/>
          </w:tcPr>
          <w:p w14:paraId="66EBF189"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49E14FA"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97662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2E35D961" w14:textId="77777777" w:rsidR="00623B86" w:rsidRPr="00791EF5" w:rsidRDefault="00623B86" w:rsidP="00623B86">
            <w:pPr>
              <w:pStyle w:val="TAL"/>
              <w:keepNext w:val="0"/>
              <w:rPr>
                <w:noProof/>
                <w:sz w:val="16"/>
                <w:szCs w:val="16"/>
              </w:rPr>
            </w:pPr>
            <w:r w:rsidRPr="00791EF5">
              <w:rPr>
                <w:noProof/>
                <w:sz w:val="16"/>
                <w:szCs w:val="16"/>
              </w:rPr>
              <w:t>0201</w:t>
            </w:r>
          </w:p>
        </w:tc>
        <w:tc>
          <w:tcPr>
            <w:tcW w:w="425" w:type="dxa"/>
            <w:shd w:val="solid" w:color="FFFFFF" w:fill="auto"/>
          </w:tcPr>
          <w:p w14:paraId="62E12C7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3739C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5A3B86" w14:textId="77777777" w:rsidR="00623B86" w:rsidRPr="00791EF5" w:rsidRDefault="00623B86" w:rsidP="00623B86">
            <w:pPr>
              <w:pStyle w:val="TAL"/>
              <w:keepNext w:val="0"/>
              <w:rPr>
                <w:sz w:val="16"/>
                <w:szCs w:val="16"/>
              </w:rPr>
            </w:pPr>
            <w:r w:rsidRPr="00791EF5">
              <w:rPr>
                <w:sz w:val="16"/>
                <w:szCs w:val="16"/>
              </w:rPr>
              <w:t>Align allowed file transfer protocols in stage 2 with stage 1 requirements</w:t>
            </w:r>
          </w:p>
        </w:tc>
        <w:tc>
          <w:tcPr>
            <w:tcW w:w="708" w:type="dxa"/>
            <w:shd w:val="solid" w:color="FFFFFF" w:fill="auto"/>
          </w:tcPr>
          <w:p w14:paraId="61AA64B6"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245F9" w14:textId="77777777" w:rsidTr="006F493A">
        <w:tc>
          <w:tcPr>
            <w:tcW w:w="800" w:type="dxa"/>
            <w:shd w:val="solid" w:color="FFFFFF" w:fill="auto"/>
          </w:tcPr>
          <w:p w14:paraId="0545E0C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64CE0AA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4F7BEEB4" w14:textId="77777777" w:rsidR="00623B86" w:rsidRPr="00791EF5" w:rsidRDefault="00623B86" w:rsidP="00623B86">
            <w:pPr>
              <w:pStyle w:val="TAL"/>
              <w:keepNext w:val="0"/>
              <w:rPr>
                <w:noProof/>
                <w:sz w:val="16"/>
                <w:szCs w:val="16"/>
              </w:rPr>
            </w:pPr>
            <w:r w:rsidRPr="00791EF5">
              <w:rPr>
                <w:noProof/>
                <w:sz w:val="16"/>
                <w:szCs w:val="16"/>
              </w:rPr>
              <w:t>SP-200502</w:t>
            </w:r>
          </w:p>
        </w:tc>
        <w:tc>
          <w:tcPr>
            <w:tcW w:w="567" w:type="dxa"/>
            <w:shd w:val="solid" w:color="FFFFFF" w:fill="auto"/>
          </w:tcPr>
          <w:p w14:paraId="60814C26" w14:textId="77777777" w:rsidR="00623B86" w:rsidRPr="00791EF5" w:rsidRDefault="00623B86" w:rsidP="00623B86">
            <w:pPr>
              <w:pStyle w:val="TAL"/>
              <w:keepNext w:val="0"/>
              <w:rPr>
                <w:noProof/>
                <w:sz w:val="16"/>
                <w:szCs w:val="16"/>
              </w:rPr>
            </w:pPr>
            <w:r w:rsidRPr="00791EF5">
              <w:rPr>
                <w:noProof/>
                <w:sz w:val="16"/>
                <w:szCs w:val="16"/>
              </w:rPr>
              <w:t>0202</w:t>
            </w:r>
          </w:p>
        </w:tc>
        <w:tc>
          <w:tcPr>
            <w:tcW w:w="425" w:type="dxa"/>
            <w:shd w:val="solid" w:color="FFFFFF" w:fill="auto"/>
          </w:tcPr>
          <w:p w14:paraId="5B5349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26BCF0"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A2AF9A9" w14:textId="77777777" w:rsidR="00623B86" w:rsidRPr="00791EF5" w:rsidRDefault="00623B86" w:rsidP="00623B86">
            <w:pPr>
              <w:pStyle w:val="TAL"/>
              <w:keepNext w:val="0"/>
              <w:rPr>
                <w:sz w:val="16"/>
                <w:szCs w:val="16"/>
              </w:rPr>
            </w:pPr>
            <w:r w:rsidRPr="00791EF5">
              <w:rPr>
                <w:sz w:val="16"/>
                <w:szCs w:val="16"/>
              </w:rPr>
              <w:t>Update proMnS yaml file to include the resources-intentNrm</w:t>
            </w:r>
          </w:p>
        </w:tc>
        <w:tc>
          <w:tcPr>
            <w:tcW w:w="708" w:type="dxa"/>
            <w:shd w:val="solid" w:color="FFFFFF" w:fill="auto"/>
          </w:tcPr>
          <w:p w14:paraId="3DB8A442"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47BECC4" w14:textId="77777777" w:rsidTr="006F493A">
        <w:tc>
          <w:tcPr>
            <w:tcW w:w="800" w:type="dxa"/>
            <w:shd w:val="solid" w:color="FFFFFF" w:fill="auto"/>
          </w:tcPr>
          <w:p w14:paraId="73C36507" w14:textId="77777777" w:rsidR="00623B86" w:rsidRPr="00791EF5" w:rsidRDefault="00623B86" w:rsidP="00623B86">
            <w:pPr>
              <w:pStyle w:val="TAL"/>
              <w:keepNext w:val="0"/>
              <w:rPr>
                <w:noProof/>
                <w:sz w:val="16"/>
                <w:szCs w:val="16"/>
              </w:rPr>
            </w:pPr>
            <w:r w:rsidRPr="00791EF5">
              <w:rPr>
                <w:noProof/>
                <w:sz w:val="16"/>
                <w:szCs w:val="16"/>
              </w:rPr>
              <w:lastRenderedPageBreak/>
              <w:t>2022-06</w:t>
            </w:r>
          </w:p>
        </w:tc>
        <w:tc>
          <w:tcPr>
            <w:tcW w:w="901" w:type="dxa"/>
            <w:shd w:val="solid" w:color="FFFFFF" w:fill="auto"/>
          </w:tcPr>
          <w:p w14:paraId="2A07BC40"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05CD9CB9"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3C0224E6" w14:textId="77777777" w:rsidR="00623B86" w:rsidRPr="00791EF5" w:rsidRDefault="00623B86" w:rsidP="00623B86">
            <w:pPr>
              <w:pStyle w:val="TAL"/>
              <w:keepNext w:val="0"/>
              <w:rPr>
                <w:noProof/>
                <w:sz w:val="16"/>
                <w:szCs w:val="16"/>
              </w:rPr>
            </w:pPr>
            <w:r w:rsidRPr="00791EF5">
              <w:rPr>
                <w:noProof/>
                <w:sz w:val="16"/>
                <w:szCs w:val="16"/>
              </w:rPr>
              <w:t>0205</w:t>
            </w:r>
          </w:p>
        </w:tc>
        <w:tc>
          <w:tcPr>
            <w:tcW w:w="425" w:type="dxa"/>
            <w:shd w:val="solid" w:color="FFFFFF" w:fill="auto"/>
          </w:tcPr>
          <w:p w14:paraId="394E4E2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C198D75"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B548012" w14:textId="77777777" w:rsidR="00623B86" w:rsidRPr="00791EF5" w:rsidRDefault="00623B86" w:rsidP="00623B86">
            <w:pPr>
              <w:pStyle w:val="TAL"/>
              <w:keepNext w:val="0"/>
              <w:rPr>
                <w:sz w:val="16"/>
                <w:szCs w:val="16"/>
              </w:rPr>
            </w:pPr>
            <w:r w:rsidRPr="00791EF5">
              <w:rPr>
                <w:sz w:val="16"/>
                <w:szCs w:val="16"/>
              </w:rPr>
              <w:t>OpenAPI file name and dependence change- part1</w:t>
            </w:r>
          </w:p>
        </w:tc>
        <w:tc>
          <w:tcPr>
            <w:tcW w:w="708" w:type="dxa"/>
            <w:shd w:val="solid" w:color="FFFFFF" w:fill="auto"/>
          </w:tcPr>
          <w:p w14:paraId="03C1FFB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8ACAFA8" w14:textId="77777777" w:rsidTr="006F493A">
        <w:tc>
          <w:tcPr>
            <w:tcW w:w="800" w:type="dxa"/>
            <w:shd w:val="solid" w:color="FFFFFF" w:fill="auto"/>
          </w:tcPr>
          <w:p w14:paraId="6136FA8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5354F3B"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92D4388"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8847B9F" w14:textId="77777777" w:rsidR="00623B86" w:rsidRPr="00791EF5" w:rsidRDefault="00623B86" w:rsidP="00623B86">
            <w:pPr>
              <w:pStyle w:val="TAL"/>
              <w:keepNext w:val="0"/>
              <w:rPr>
                <w:noProof/>
                <w:sz w:val="16"/>
                <w:szCs w:val="16"/>
              </w:rPr>
            </w:pPr>
            <w:r w:rsidRPr="00791EF5">
              <w:rPr>
                <w:noProof/>
                <w:sz w:val="16"/>
                <w:szCs w:val="16"/>
              </w:rPr>
              <w:t>0206</w:t>
            </w:r>
          </w:p>
        </w:tc>
        <w:tc>
          <w:tcPr>
            <w:tcW w:w="425" w:type="dxa"/>
            <w:shd w:val="solid" w:color="FFFFFF" w:fill="auto"/>
          </w:tcPr>
          <w:p w14:paraId="2D8733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6D3F85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EBB197" w14:textId="77777777" w:rsidR="00623B86" w:rsidRPr="00791EF5" w:rsidRDefault="00623B86" w:rsidP="00623B86">
            <w:pPr>
              <w:pStyle w:val="TAL"/>
              <w:keepNext w:val="0"/>
              <w:rPr>
                <w:sz w:val="16"/>
                <w:szCs w:val="16"/>
              </w:rPr>
            </w:pPr>
            <w:r w:rsidRPr="00791EF5">
              <w:rPr>
                <w:sz w:val="16"/>
                <w:szCs w:val="16"/>
              </w:rPr>
              <w:t>OpenAPI file name and dependence change- part2</w:t>
            </w:r>
          </w:p>
        </w:tc>
        <w:tc>
          <w:tcPr>
            <w:tcW w:w="708" w:type="dxa"/>
            <w:shd w:val="solid" w:color="FFFFFF" w:fill="auto"/>
          </w:tcPr>
          <w:p w14:paraId="7908FBB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7E72562" w14:textId="77777777" w:rsidTr="006F493A">
        <w:tc>
          <w:tcPr>
            <w:tcW w:w="800" w:type="dxa"/>
            <w:shd w:val="solid" w:color="FFFFFF" w:fill="auto"/>
          </w:tcPr>
          <w:p w14:paraId="43DBB1B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E3CE88E"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1B2893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9461570" w14:textId="77777777" w:rsidR="00623B86" w:rsidRPr="00791EF5" w:rsidRDefault="00623B86" w:rsidP="00623B86">
            <w:pPr>
              <w:pStyle w:val="TAL"/>
              <w:keepNext w:val="0"/>
              <w:rPr>
                <w:noProof/>
                <w:sz w:val="16"/>
                <w:szCs w:val="16"/>
              </w:rPr>
            </w:pPr>
            <w:r w:rsidRPr="00791EF5">
              <w:rPr>
                <w:noProof/>
                <w:sz w:val="16"/>
                <w:szCs w:val="16"/>
              </w:rPr>
              <w:t>0208</w:t>
            </w:r>
          </w:p>
        </w:tc>
        <w:tc>
          <w:tcPr>
            <w:tcW w:w="425" w:type="dxa"/>
            <w:shd w:val="solid" w:color="FFFFFF" w:fill="auto"/>
          </w:tcPr>
          <w:p w14:paraId="30B12E1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84248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1EBF024" w14:textId="77777777" w:rsidR="00623B86" w:rsidRPr="00791EF5" w:rsidRDefault="00623B86" w:rsidP="00623B86">
            <w:pPr>
              <w:pStyle w:val="TAL"/>
              <w:keepNext w:val="0"/>
              <w:rPr>
                <w:sz w:val="16"/>
                <w:szCs w:val="16"/>
              </w:rPr>
            </w:pPr>
            <w:r w:rsidRPr="00791EF5">
              <w:rPr>
                <w:sz w:val="16"/>
                <w:szCs w:val="16"/>
              </w:rPr>
              <w:t>Correct definition of Resource</w:t>
            </w:r>
          </w:p>
        </w:tc>
        <w:tc>
          <w:tcPr>
            <w:tcW w:w="708" w:type="dxa"/>
            <w:shd w:val="solid" w:color="FFFFFF" w:fill="auto"/>
          </w:tcPr>
          <w:p w14:paraId="13686B4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B75D0EC" w14:textId="77777777" w:rsidTr="006F493A">
        <w:tc>
          <w:tcPr>
            <w:tcW w:w="800" w:type="dxa"/>
            <w:shd w:val="solid" w:color="FFFFFF" w:fill="auto"/>
          </w:tcPr>
          <w:p w14:paraId="6991DDB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BF4A442"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34E307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9A66A26" w14:textId="77777777" w:rsidR="00623B86" w:rsidRPr="00791EF5" w:rsidRDefault="00623B86" w:rsidP="00623B86">
            <w:pPr>
              <w:pStyle w:val="TAL"/>
              <w:keepNext w:val="0"/>
              <w:rPr>
                <w:noProof/>
                <w:sz w:val="16"/>
                <w:szCs w:val="16"/>
              </w:rPr>
            </w:pPr>
            <w:r w:rsidRPr="00791EF5">
              <w:rPr>
                <w:noProof/>
                <w:sz w:val="16"/>
                <w:szCs w:val="16"/>
              </w:rPr>
              <w:t>0209</w:t>
            </w:r>
          </w:p>
        </w:tc>
        <w:tc>
          <w:tcPr>
            <w:tcW w:w="425" w:type="dxa"/>
            <w:shd w:val="solid" w:color="FFFFFF" w:fill="auto"/>
          </w:tcPr>
          <w:p w14:paraId="404305A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3BB27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39D220" w14:textId="77777777" w:rsidR="00623B86" w:rsidRPr="00791EF5" w:rsidRDefault="00623B86" w:rsidP="00623B86">
            <w:pPr>
              <w:pStyle w:val="TAL"/>
              <w:keepNext w:val="0"/>
              <w:rPr>
                <w:sz w:val="16"/>
                <w:szCs w:val="16"/>
              </w:rPr>
            </w:pPr>
            <w:r w:rsidRPr="00791EF5">
              <w:rPr>
                <w:sz w:val="16"/>
                <w:szCs w:val="16"/>
              </w:rPr>
              <w:t>Correct notifyMOIChanges (stage 2)</w:t>
            </w:r>
          </w:p>
        </w:tc>
        <w:tc>
          <w:tcPr>
            <w:tcW w:w="708" w:type="dxa"/>
            <w:shd w:val="solid" w:color="FFFFFF" w:fill="auto"/>
          </w:tcPr>
          <w:p w14:paraId="143EE22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D36DB47" w14:textId="77777777" w:rsidTr="006F493A">
        <w:tc>
          <w:tcPr>
            <w:tcW w:w="800" w:type="dxa"/>
            <w:shd w:val="solid" w:color="FFFFFF" w:fill="auto"/>
          </w:tcPr>
          <w:p w14:paraId="01DCCBC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E821CD6"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098F02C"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76429BD3" w14:textId="77777777" w:rsidR="00623B86" w:rsidRPr="00791EF5" w:rsidRDefault="00623B86" w:rsidP="00623B86">
            <w:pPr>
              <w:pStyle w:val="TAL"/>
              <w:keepNext w:val="0"/>
              <w:rPr>
                <w:noProof/>
                <w:sz w:val="16"/>
                <w:szCs w:val="16"/>
              </w:rPr>
            </w:pPr>
            <w:r w:rsidRPr="00791EF5">
              <w:rPr>
                <w:noProof/>
                <w:sz w:val="16"/>
                <w:szCs w:val="16"/>
              </w:rPr>
              <w:t>0210</w:t>
            </w:r>
          </w:p>
        </w:tc>
        <w:tc>
          <w:tcPr>
            <w:tcW w:w="425" w:type="dxa"/>
            <w:shd w:val="solid" w:color="FFFFFF" w:fill="auto"/>
          </w:tcPr>
          <w:p w14:paraId="7460F7A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70A4B7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FCEC50" w14:textId="77777777" w:rsidR="00623B86" w:rsidRPr="00791EF5" w:rsidRDefault="00623B86" w:rsidP="00623B86">
            <w:pPr>
              <w:pStyle w:val="TAL"/>
              <w:keepNext w:val="0"/>
              <w:rPr>
                <w:sz w:val="16"/>
                <w:szCs w:val="16"/>
              </w:rPr>
            </w:pPr>
            <w:r w:rsidRPr="00791EF5">
              <w:rPr>
                <w:sz w:val="16"/>
                <w:szCs w:val="16"/>
              </w:rPr>
              <w:t>Correct notifyMOIChanges (REST SS)</w:t>
            </w:r>
          </w:p>
        </w:tc>
        <w:tc>
          <w:tcPr>
            <w:tcW w:w="708" w:type="dxa"/>
            <w:shd w:val="solid" w:color="FFFFFF" w:fill="auto"/>
          </w:tcPr>
          <w:p w14:paraId="3202B71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42EDE" w14:textId="77777777" w:rsidTr="006F493A">
        <w:tc>
          <w:tcPr>
            <w:tcW w:w="800" w:type="dxa"/>
            <w:shd w:val="solid" w:color="FFFFFF" w:fill="auto"/>
          </w:tcPr>
          <w:p w14:paraId="2C86F82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0EBB7D4"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7DF825E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3D38369" w14:textId="77777777" w:rsidR="00623B86" w:rsidRPr="00791EF5" w:rsidRDefault="00623B86" w:rsidP="00623B86">
            <w:pPr>
              <w:pStyle w:val="TAL"/>
              <w:keepNext w:val="0"/>
              <w:rPr>
                <w:noProof/>
                <w:sz w:val="16"/>
                <w:szCs w:val="16"/>
              </w:rPr>
            </w:pPr>
            <w:r w:rsidRPr="00791EF5">
              <w:rPr>
                <w:noProof/>
                <w:sz w:val="16"/>
                <w:szCs w:val="16"/>
              </w:rPr>
              <w:t>0211</w:t>
            </w:r>
          </w:p>
        </w:tc>
        <w:tc>
          <w:tcPr>
            <w:tcW w:w="425" w:type="dxa"/>
            <w:shd w:val="solid" w:color="FFFFFF" w:fill="auto"/>
          </w:tcPr>
          <w:p w14:paraId="5465214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BB256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49663CB" w14:textId="77777777" w:rsidR="00623B86" w:rsidRPr="00791EF5" w:rsidRDefault="00623B86" w:rsidP="00623B86">
            <w:pPr>
              <w:pStyle w:val="TAL"/>
              <w:keepNext w:val="0"/>
              <w:rPr>
                <w:sz w:val="16"/>
                <w:szCs w:val="16"/>
              </w:rPr>
            </w:pPr>
            <w:r w:rsidRPr="00791EF5">
              <w:rPr>
                <w:sz w:val="16"/>
                <w:szCs w:val="16"/>
              </w:rPr>
              <w:t>Correct notifyMOIChanges (OpenAPI definitions)</w:t>
            </w:r>
          </w:p>
        </w:tc>
        <w:tc>
          <w:tcPr>
            <w:tcW w:w="708" w:type="dxa"/>
            <w:shd w:val="solid" w:color="FFFFFF" w:fill="auto"/>
          </w:tcPr>
          <w:p w14:paraId="687F1CE3"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2ACCE9D" w14:textId="77777777" w:rsidTr="006F493A">
        <w:tc>
          <w:tcPr>
            <w:tcW w:w="800" w:type="dxa"/>
            <w:shd w:val="solid" w:color="FFFFFF" w:fill="auto"/>
          </w:tcPr>
          <w:p w14:paraId="3D06E4E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4C8814E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B9701D1"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0B2D7A3B" w14:textId="77777777" w:rsidR="00623B86" w:rsidRPr="00791EF5" w:rsidRDefault="00623B86" w:rsidP="00623B86">
            <w:pPr>
              <w:pStyle w:val="TAL"/>
              <w:keepNext w:val="0"/>
              <w:rPr>
                <w:noProof/>
                <w:sz w:val="16"/>
                <w:szCs w:val="16"/>
              </w:rPr>
            </w:pPr>
            <w:r w:rsidRPr="00791EF5">
              <w:rPr>
                <w:noProof/>
                <w:sz w:val="16"/>
                <w:szCs w:val="16"/>
              </w:rPr>
              <w:t>0213</w:t>
            </w:r>
          </w:p>
        </w:tc>
        <w:tc>
          <w:tcPr>
            <w:tcW w:w="425" w:type="dxa"/>
            <w:shd w:val="solid" w:color="FFFFFF" w:fill="auto"/>
          </w:tcPr>
          <w:p w14:paraId="6AB6F1F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76D63FB"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AA14018" w14:textId="77777777" w:rsidR="00623B86" w:rsidRPr="00791EF5" w:rsidRDefault="00623B86" w:rsidP="00623B86">
            <w:pPr>
              <w:pStyle w:val="TAL"/>
              <w:keepNext w:val="0"/>
              <w:rPr>
                <w:sz w:val="16"/>
                <w:szCs w:val="16"/>
              </w:rPr>
            </w:pPr>
            <w:r w:rsidRPr="00791EF5">
              <w:rPr>
                <w:sz w:val="16"/>
                <w:szCs w:val="16"/>
              </w:rPr>
              <w:t>Data change notifications YANG-in-Rest format</w:t>
            </w:r>
          </w:p>
        </w:tc>
        <w:tc>
          <w:tcPr>
            <w:tcW w:w="708" w:type="dxa"/>
            <w:shd w:val="solid" w:color="FFFFFF" w:fill="auto"/>
          </w:tcPr>
          <w:p w14:paraId="67249D2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9B4427" w14:textId="77777777" w:rsidTr="006F493A">
        <w:tc>
          <w:tcPr>
            <w:tcW w:w="800" w:type="dxa"/>
            <w:shd w:val="solid" w:color="FFFFFF" w:fill="auto"/>
          </w:tcPr>
          <w:p w14:paraId="3A7F056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35FFD668"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2D119EA"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ADC0073" w14:textId="77777777" w:rsidR="00623B86" w:rsidRPr="00791EF5" w:rsidRDefault="00623B86" w:rsidP="00623B86">
            <w:pPr>
              <w:pStyle w:val="TAL"/>
              <w:keepNext w:val="0"/>
              <w:rPr>
                <w:noProof/>
                <w:sz w:val="16"/>
                <w:szCs w:val="16"/>
              </w:rPr>
            </w:pPr>
            <w:r w:rsidRPr="00791EF5">
              <w:rPr>
                <w:noProof/>
                <w:sz w:val="16"/>
                <w:szCs w:val="16"/>
              </w:rPr>
              <w:t>0216</w:t>
            </w:r>
          </w:p>
        </w:tc>
        <w:tc>
          <w:tcPr>
            <w:tcW w:w="425" w:type="dxa"/>
            <w:shd w:val="solid" w:color="FFFFFF" w:fill="auto"/>
          </w:tcPr>
          <w:p w14:paraId="0509F8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8DF26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2984475" w14:textId="77777777" w:rsidR="00623B86" w:rsidRPr="00791EF5" w:rsidRDefault="00623B86" w:rsidP="00623B86">
            <w:pPr>
              <w:pStyle w:val="TAL"/>
              <w:keepNext w:val="0"/>
              <w:rPr>
                <w:sz w:val="16"/>
                <w:szCs w:val="16"/>
              </w:rPr>
            </w:pPr>
            <w:r w:rsidRPr="00791EF5">
              <w:rPr>
                <w:sz w:val="16"/>
                <w:szCs w:val="16"/>
              </w:rPr>
              <w:t xml:space="preserve">Fix FileDataType definition in OpenAPI </w:t>
            </w:r>
          </w:p>
        </w:tc>
        <w:tc>
          <w:tcPr>
            <w:tcW w:w="708" w:type="dxa"/>
            <w:shd w:val="solid" w:color="FFFFFF" w:fill="auto"/>
          </w:tcPr>
          <w:p w14:paraId="068738D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58D9D1" w14:textId="77777777" w:rsidTr="006F493A">
        <w:tc>
          <w:tcPr>
            <w:tcW w:w="800" w:type="dxa"/>
            <w:shd w:val="solid" w:color="FFFFFF" w:fill="auto"/>
          </w:tcPr>
          <w:p w14:paraId="3B9255A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77ED8897"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E9DF247" w14:textId="77777777" w:rsidR="00623B86" w:rsidRPr="00791EF5" w:rsidRDefault="00623B86" w:rsidP="00623B86">
            <w:pPr>
              <w:pStyle w:val="TAL"/>
              <w:keepNext w:val="0"/>
              <w:rPr>
                <w:noProof/>
                <w:sz w:val="16"/>
                <w:szCs w:val="16"/>
              </w:rPr>
            </w:pPr>
          </w:p>
        </w:tc>
        <w:tc>
          <w:tcPr>
            <w:tcW w:w="567" w:type="dxa"/>
            <w:shd w:val="solid" w:color="FFFFFF" w:fill="auto"/>
          </w:tcPr>
          <w:p w14:paraId="3C647D83" w14:textId="77777777" w:rsidR="00623B86" w:rsidRPr="00791EF5" w:rsidRDefault="00623B86" w:rsidP="00623B86">
            <w:pPr>
              <w:pStyle w:val="TAL"/>
              <w:keepNext w:val="0"/>
              <w:rPr>
                <w:noProof/>
                <w:sz w:val="16"/>
                <w:szCs w:val="16"/>
              </w:rPr>
            </w:pPr>
          </w:p>
        </w:tc>
        <w:tc>
          <w:tcPr>
            <w:tcW w:w="425" w:type="dxa"/>
            <w:shd w:val="solid" w:color="FFFFFF" w:fill="auto"/>
          </w:tcPr>
          <w:p w14:paraId="762FDDD5" w14:textId="77777777" w:rsidR="00623B86" w:rsidRPr="00791EF5" w:rsidRDefault="00623B86" w:rsidP="00623B86">
            <w:pPr>
              <w:pStyle w:val="TAL"/>
              <w:keepNext w:val="0"/>
              <w:rPr>
                <w:noProof/>
                <w:sz w:val="16"/>
                <w:szCs w:val="16"/>
              </w:rPr>
            </w:pPr>
          </w:p>
        </w:tc>
        <w:tc>
          <w:tcPr>
            <w:tcW w:w="567" w:type="dxa"/>
            <w:shd w:val="solid" w:color="FFFFFF" w:fill="auto"/>
          </w:tcPr>
          <w:p w14:paraId="255E2D04" w14:textId="77777777" w:rsidR="00623B86" w:rsidRPr="00791EF5" w:rsidRDefault="00623B86" w:rsidP="00623B86">
            <w:pPr>
              <w:pStyle w:val="TAL"/>
              <w:keepNext w:val="0"/>
              <w:rPr>
                <w:noProof/>
                <w:sz w:val="16"/>
                <w:szCs w:val="16"/>
              </w:rPr>
            </w:pPr>
          </w:p>
        </w:tc>
        <w:tc>
          <w:tcPr>
            <w:tcW w:w="4678" w:type="dxa"/>
            <w:shd w:val="solid" w:color="FFFFFF" w:fill="auto"/>
          </w:tcPr>
          <w:p w14:paraId="28F1B704" w14:textId="77777777" w:rsidR="00623B86" w:rsidRPr="00791EF5" w:rsidRDefault="00623B86" w:rsidP="00623B86">
            <w:pPr>
              <w:pStyle w:val="TAL"/>
              <w:keepNext w:val="0"/>
              <w:rPr>
                <w:sz w:val="16"/>
                <w:szCs w:val="16"/>
              </w:rPr>
            </w:pPr>
            <w:r w:rsidRPr="00791EF5">
              <w:rPr>
                <w:sz w:val="16"/>
                <w:szCs w:val="16"/>
              </w:rPr>
              <w:t>CR implementation corrections</w:t>
            </w:r>
          </w:p>
        </w:tc>
        <w:tc>
          <w:tcPr>
            <w:tcW w:w="708" w:type="dxa"/>
            <w:shd w:val="solid" w:color="FFFFFF" w:fill="auto"/>
          </w:tcPr>
          <w:p w14:paraId="5C06CFA5" w14:textId="77777777" w:rsidR="00623B86" w:rsidRPr="00791EF5" w:rsidRDefault="00623B86" w:rsidP="00623B86">
            <w:pPr>
              <w:pStyle w:val="TAL"/>
              <w:keepNext w:val="0"/>
              <w:rPr>
                <w:noProof/>
                <w:sz w:val="16"/>
                <w:szCs w:val="16"/>
              </w:rPr>
            </w:pPr>
            <w:r w:rsidRPr="00791EF5">
              <w:rPr>
                <w:noProof/>
                <w:sz w:val="16"/>
                <w:szCs w:val="16"/>
              </w:rPr>
              <w:t>17.1.1</w:t>
            </w:r>
          </w:p>
        </w:tc>
      </w:tr>
      <w:tr w:rsidR="00623B86" w:rsidRPr="00215D3C" w14:paraId="32182CA9" w14:textId="77777777" w:rsidTr="006F493A">
        <w:tc>
          <w:tcPr>
            <w:tcW w:w="800" w:type="dxa"/>
            <w:shd w:val="solid" w:color="FFFFFF" w:fill="auto"/>
          </w:tcPr>
          <w:p w14:paraId="47A8D77B"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335F5822"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6BC4F102" w14:textId="77777777" w:rsidR="00623B86" w:rsidRPr="00791EF5" w:rsidRDefault="00623B86" w:rsidP="00623B86">
            <w:pPr>
              <w:pStyle w:val="TAL"/>
              <w:keepNext w:val="0"/>
              <w:rPr>
                <w:noProof/>
                <w:sz w:val="16"/>
                <w:szCs w:val="16"/>
              </w:rPr>
            </w:pPr>
            <w:r w:rsidRPr="00791EF5">
              <w:rPr>
                <w:noProof/>
                <w:sz w:val="16"/>
                <w:szCs w:val="16"/>
              </w:rPr>
              <w:t>SP-220849</w:t>
            </w:r>
          </w:p>
        </w:tc>
        <w:tc>
          <w:tcPr>
            <w:tcW w:w="567" w:type="dxa"/>
            <w:shd w:val="solid" w:color="FFFFFF" w:fill="auto"/>
          </w:tcPr>
          <w:p w14:paraId="7D5EBFB3" w14:textId="77777777" w:rsidR="00623B86" w:rsidRPr="00791EF5" w:rsidRDefault="00623B86" w:rsidP="00623B86">
            <w:pPr>
              <w:pStyle w:val="TAL"/>
              <w:keepNext w:val="0"/>
              <w:rPr>
                <w:noProof/>
                <w:sz w:val="16"/>
                <w:szCs w:val="16"/>
              </w:rPr>
            </w:pPr>
            <w:r w:rsidRPr="00791EF5">
              <w:rPr>
                <w:noProof/>
                <w:sz w:val="16"/>
                <w:szCs w:val="16"/>
              </w:rPr>
              <w:t>0219</w:t>
            </w:r>
          </w:p>
        </w:tc>
        <w:tc>
          <w:tcPr>
            <w:tcW w:w="425" w:type="dxa"/>
            <w:shd w:val="solid" w:color="FFFFFF" w:fill="auto"/>
          </w:tcPr>
          <w:p w14:paraId="36ED3E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68278F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7100B" w14:textId="77777777" w:rsidR="00623B86" w:rsidRPr="00791EF5" w:rsidRDefault="00623B86" w:rsidP="00623B86">
            <w:pPr>
              <w:pStyle w:val="TAL"/>
              <w:keepNext w:val="0"/>
              <w:rPr>
                <w:sz w:val="16"/>
                <w:szCs w:val="16"/>
              </w:rPr>
            </w:pPr>
            <w:r w:rsidRPr="00791EF5">
              <w:rPr>
                <w:sz w:val="16"/>
                <w:szCs w:val="16"/>
              </w:rPr>
              <w:t>Updating Hysteresis from M to O in notifyThresholdCrossing</w:t>
            </w:r>
          </w:p>
        </w:tc>
        <w:tc>
          <w:tcPr>
            <w:tcW w:w="708" w:type="dxa"/>
            <w:shd w:val="solid" w:color="FFFFFF" w:fill="auto"/>
          </w:tcPr>
          <w:p w14:paraId="0ADF42F3"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55935EB4" w14:textId="77777777" w:rsidTr="006F493A">
        <w:tc>
          <w:tcPr>
            <w:tcW w:w="800" w:type="dxa"/>
            <w:shd w:val="solid" w:color="FFFFFF" w:fill="auto"/>
          </w:tcPr>
          <w:p w14:paraId="647614B4"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210517E8"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5B72E2F1" w14:textId="77777777" w:rsidR="00623B86" w:rsidRPr="00791EF5" w:rsidRDefault="00623B86" w:rsidP="00623B86">
            <w:pPr>
              <w:pStyle w:val="TAL"/>
              <w:keepNext w:val="0"/>
              <w:rPr>
                <w:noProof/>
                <w:sz w:val="16"/>
                <w:szCs w:val="16"/>
              </w:rPr>
            </w:pPr>
            <w:r w:rsidRPr="00791EF5">
              <w:rPr>
                <w:noProof/>
                <w:sz w:val="16"/>
                <w:szCs w:val="16"/>
              </w:rPr>
              <w:t>SP-220858</w:t>
            </w:r>
          </w:p>
        </w:tc>
        <w:tc>
          <w:tcPr>
            <w:tcW w:w="567" w:type="dxa"/>
            <w:shd w:val="solid" w:color="FFFFFF" w:fill="auto"/>
          </w:tcPr>
          <w:p w14:paraId="61791236" w14:textId="77777777" w:rsidR="00623B86" w:rsidRPr="00791EF5" w:rsidRDefault="00623B86" w:rsidP="00623B86">
            <w:pPr>
              <w:pStyle w:val="TAL"/>
              <w:keepNext w:val="0"/>
              <w:rPr>
                <w:noProof/>
                <w:sz w:val="16"/>
                <w:szCs w:val="16"/>
              </w:rPr>
            </w:pPr>
            <w:r w:rsidRPr="00791EF5">
              <w:rPr>
                <w:noProof/>
                <w:sz w:val="16"/>
                <w:szCs w:val="16"/>
              </w:rPr>
              <w:t>0221</w:t>
            </w:r>
          </w:p>
        </w:tc>
        <w:tc>
          <w:tcPr>
            <w:tcW w:w="425" w:type="dxa"/>
            <w:shd w:val="solid" w:color="FFFFFF" w:fill="auto"/>
          </w:tcPr>
          <w:p w14:paraId="7CBC999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5C952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D424C8" w14:textId="77777777" w:rsidR="00623B86" w:rsidRPr="00791EF5" w:rsidRDefault="00623B86" w:rsidP="00623B86">
            <w:pPr>
              <w:pStyle w:val="TAL"/>
              <w:keepNext w:val="0"/>
              <w:rPr>
                <w:sz w:val="16"/>
                <w:szCs w:val="16"/>
              </w:rPr>
            </w:pPr>
            <w:r w:rsidRPr="00791EF5">
              <w:rPr>
                <w:sz w:val="16"/>
                <w:szCs w:val="16"/>
              </w:rPr>
              <w:t xml:space="preserve">Update provMnS yaml to include resources-coslaNrm </w:t>
            </w:r>
          </w:p>
        </w:tc>
        <w:tc>
          <w:tcPr>
            <w:tcW w:w="708" w:type="dxa"/>
            <w:shd w:val="solid" w:color="FFFFFF" w:fill="auto"/>
          </w:tcPr>
          <w:p w14:paraId="7193FE65"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EA714E0" w14:textId="77777777" w:rsidTr="006F493A">
        <w:tc>
          <w:tcPr>
            <w:tcW w:w="800" w:type="dxa"/>
            <w:shd w:val="solid" w:color="FFFFFF" w:fill="auto"/>
          </w:tcPr>
          <w:p w14:paraId="11A4FC8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178986B"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0A7BFE64" w14:textId="77777777" w:rsidR="00623B86" w:rsidRPr="00791EF5" w:rsidRDefault="00623B86" w:rsidP="00623B86">
            <w:pPr>
              <w:pStyle w:val="TAL"/>
              <w:keepNext w:val="0"/>
              <w:rPr>
                <w:noProof/>
                <w:sz w:val="16"/>
                <w:szCs w:val="16"/>
              </w:rPr>
            </w:pPr>
            <w:r w:rsidRPr="00791EF5">
              <w:rPr>
                <w:noProof/>
                <w:sz w:val="16"/>
                <w:szCs w:val="16"/>
              </w:rPr>
              <w:t>SP-220851</w:t>
            </w:r>
          </w:p>
        </w:tc>
        <w:tc>
          <w:tcPr>
            <w:tcW w:w="567" w:type="dxa"/>
            <w:shd w:val="solid" w:color="FFFFFF" w:fill="auto"/>
          </w:tcPr>
          <w:p w14:paraId="51DAFAAD" w14:textId="77777777" w:rsidR="00623B86" w:rsidRPr="00791EF5" w:rsidRDefault="00623B86" w:rsidP="00623B86">
            <w:pPr>
              <w:pStyle w:val="TAL"/>
              <w:keepNext w:val="0"/>
              <w:rPr>
                <w:noProof/>
                <w:sz w:val="16"/>
                <w:szCs w:val="16"/>
              </w:rPr>
            </w:pPr>
            <w:r w:rsidRPr="00791EF5">
              <w:rPr>
                <w:noProof/>
                <w:sz w:val="16"/>
                <w:szCs w:val="16"/>
              </w:rPr>
              <w:t>0222</w:t>
            </w:r>
          </w:p>
        </w:tc>
        <w:tc>
          <w:tcPr>
            <w:tcW w:w="425" w:type="dxa"/>
            <w:shd w:val="solid" w:color="FFFFFF" w:fill="auto"/>
          </w:tcPr>
          <w:p w14:paraId="58CF94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E84C0B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E143F5" w14:textId="77777777" w:rsidR="00623B86" w:rsidRPr="00791EF5" w:rsidRDefault="00623B86" w:rsidP="00623B86">
            <w:pPr>
              <w:pStyle w:val="TAL"/>
              <w:keepNext w:val="0"/>
              <w:rPr>
                <w:sz w:val="16"/>
                <w:szCs w:val="16"/>
              </w:rPr>
            </w:pPr>
            <w:r w:rsidRPr="00791EF5">
              <w:rPr>
                <w:sz w:val="16"/>
                <w:szCs w:val="16"/>
              </w:rPr>
              <w:t xml:space="preserve">Update provMnS yaml to include MDA NRM related resources </w:t>
            </w:r>
          </w:p>
        </w:tc>
        <w:tc>
          <w:tcPr>
            <w:tcW w:w="708" w:type="dxa"/>
            <w:shd w:val="solid" w:color="FFFFFF" w:fill="auto"/>
          </w:tcPr>
          <w:p w14:paraId="1DF8D8EF"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1941940F" w14:textId="77777777" w:rsidTr="006F493A">
        <w:tc>
          <w:tcPr>
            <w:tcW w:w="800" w:type="dxa"/>
            <w:shd w:val="solid" w:color="FFFFFF" w:fill="auto"/>
          </w:tcPr>
          <w:p w14:paraId="1AD8BD3A"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7E02A9F"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3DCFD35A" w14:textId="77777777" w:rsidR="00623B86" w:rsidRPr="00791EF5" w:rsidRDefault="00623B86" w:rsidP="00623B86">
            <w:pPr>
              <w:pStyle w:val="TAL"/>
              <w:keepNext w:val="0"/>
              <w:rPr>
                <w:noProof/>
                <w:sz w:val="16"/>
                <w:szCs w:val="16"/>
              </w:rPr>
            </w:pPr>
            <w:r w:rsidRPr="00791EF5">
              <w:rPr>
                <w:noProof/>
                <w:sz w:val="16"/>
                <w:szCs w:val="16"/>
              </w:rPr>
              <w:t>SP-220859</w:t>
            </w:r>
          </w:p>
        </w:tc>
        <w:tc>
          <w:tcPr>
            <w:tcW w:w="567" w:type="dxa"/>
            <w:shd w:val="solid" w:color="FFFFFF" w:fill="auto"/>
          </w:tcPr>
          <w:p w14:paraId="68EC095F" w14:textId="77777777" w:rsidR="00623B86" w:rsidRPr="00791EF5" w:rsidRDefault="00623B86" w:rsidP="00623B86">
            <w:pPr>
              <w:pStyle w:val="TAL"/>
              <w:keepNext w:val="0"/>
              <w:rPr>
                <w:noProof/>
                <w:sz w:val="16"/>
                <w:szCs w:val="16"/>
              </w:rPr>
            </w:pPr>
            <w:r w:rsidRPr="00791EF5">
              <w:rPr>
                <w:noProof/>
                <w:sz w:val="16"/>
                <w:szCs w:val="16"/>
              </w:rPr>
              <w:t>0223</w:t>
            </w:r>
          </w:p>
        </w:tc>
        <w:tc>
          <w:tcPr>
            <w:tcW w:w="425" w:type="dxa"/>
            <w:shd w:val="solid" w:color="FFFFFF" w:fill="auto"/>
          </w:tcPr>
          <w:p w14:paraId="42306E0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F91D2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DE0B750" w14:textId="77777777" w:rsidR="00623B86" w:rsidRPr="00791EF5" w:rsidRDefault="00623B86" w:rsidP="00623B86">
            <w:pPr>
              <w:pStyle w:val="TAL"/>
              <w:keepNext w:val="0"/>
              <w:rPr>
                <w:sz w:val="16"/>
                <w:szCs w:val="16"/>
              </w:rPr>
            </w:pPr>
            <w:r w:rsidRPr="00791EF5">
              <w:rPr>
                <w:sz w:val="16"/>
                <w:szCs w:val="16"/>
              </w:rPr>
              <w:t>Correct notifyMOIChanges handling for YANG leaf-lists</w:t>
            </w:r>
          </w:p>
        </w:tc>
        <w:tc>
          <w:tcPr>
            <w:tcW w:w="708" w:type="dxa"/>
            <w:shd w:val="solid" w:color="FFFFFF" w:fill="auto"/>
          </w:tcPr>
          <w:p w14:paraId="20E556D9"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4D519FC" w14:textId="77777777" w:rsidTr="006F493A">
        <w:tc>
          <w:tcPr>
            <w:tcW w:w="800" w:type="dxa"/>
            <w:shd w:val="solid" w:color="FFFFFF" w:fill="auto"/>
          </w:tcPr>
          <w:p w14:paraId="03D9B30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51B5FA7E"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4D57A3A4" w14:textId="77777777" w:rsidR="00623B86" w:rsidRPr="00791EF5" w:rsidRDefault="00623B86" w:rsidP="00623B86">
            <w:pPr>
              <w:pStyle w:val="TAL"/>
              <w:keepNext w:val="0"/>
              <w:rPr>
                <w:noProof/>
                <w:sz w:val="16"/>
                <w:szCs w:val="16"/>
              </w:rPr>
            </w:pPr>
          </w:p>
        </w:tc>
        <w:tc>
          <w:tcPr>
            <w:tcW w:w="567" w:type="dxa"/>
            <w:shd w:val="solid" w:color="FFFFFF" w:fill="auto"/>
          </w:tcPr>
          <w:p w14:paraId="362DABB0" w14:textId="77777777" w:rsidR="00623B86" w:rsidRPr="00791EF5" w:rsidRDefault="00623B86" w:rsidP="00623B86">
            <w:pPr>
              <w:pStyle w:val="TAL"/>
              <w:keepNext w:val="0"/>
              <w:rPr>
                <w:noProof/>
                <w:sz w:val="16"/>
                <w:szCs w:val="16"/>
              </w:rPr>
            </w:pPr>
          </w:p>
        </w:tc>
        <w:tc>
          <w:tcPr>
            <w:tcW w:w="425" w:type="dxa"/>
            <w:shd w:val="solid" w:color="FFFFFF" w:fill="auto"/>
          </w:tcPr>
          <w:p w14:paraId="11204200" w14:textId="77777777" w:rsidR="00623B86" w:rsidRPr="00791EF5" w:rsidRDefault="00623B86" w:rsidP="00623B86">
            <w:pPr>
              <w:pStyle w:val="TAL"/>
              <w:keepNext w:val="0"/>
              <w:rPr>
                <w:noProof/>
                <w:sz w:val="16"/>
                <w:szCs w:val="16"/>
              </w:rPr>
            </w:pPr>
          </w:p>
        </w:tc>
        <w:tc>
          <w:tcPr>
            <w:tcW w:w="567" w:type="dxa"/>
            <w:shd w:val="solid" w:color="FFFFFF" w:fill="auto"/>
          </w:tcPr>
          <w:p w14:paraId="1D90C348" w14:textId="77777777" w:rsidR="00623B86" w:rsidRPr="00791EF5" w:rsidRDefault="00623B86" w:rsidP="00623B86">
            <w:pPr>
              <w:pStyle w:val="TAL"/>
              <w:keepNext w:val="0"/>
              <w:rPr>
                <w:noProof/>
                <w:sz w:val="16"/>
                <w:szCs w:val="16"/>
              </w:rPr>
            </w:pPr>
          </w:p>
        </w:tc>
        <w:tc>
          <w:tcPr>
            <w:tcW w:w="4678" w:type="dxa"/>
            <w:shd w:val="solid" w:color="FFFFFF" w:fill="auto"/>
          </w:tcPr>
          <w:p w14:paraId="55A06D5B" w14:textId="77777777" w:rsidR="00623B86" w:rsidRPr="00791EF5" w:rsidRDefault="00623B86" w:rsidP="00623B86">
            <w:pPr>
              <w:pStyle w:val="TAL"/>
              <w:keepNext w:val="0"/>
              <w:rPr>
                <w:sz w:val="16"/>
                <w:szCs w:val="16"/>
              </w:rPr>
            </w:pPr>
            <w:r w:rsidRPr="00791EF5">
              <w:rPr>
                <w:sz w:val="16"/>
                <w:szCs w:val="16"/>
              </w:rPr>
              <w:t>Annex A.1.1 aligned with FORGE content</w:t>
            </w:r>
          </w:p>
        </w:tc>
        <w:tc>
          <w:tcPr>
            <w:tcW w:w="708" w:type="dxa"/>
            <w:shd w:val="solid" w:color="FFFFFF" w:fill="auto"/>
          </w:tcPr>
          <w:p w14:paraId="069031DA" w14:textId="77777777" w:rsidR="00623B86" w:rsidRPr="00791EF5" w:rsidRDefault="00623B86" w:rsidP="00623B86">
            <w:pPr>
              <w:pStyle w:val="TAL"/>
              <w:keepNext w:val="0"/>
              <w:rPr>
                <w:noProof/>
                <w:sz w:val="16"/>
                <w:szCs w:val="16"/>
              </w:rPr>
            </w:pPr>
            <w:r w:rsidRPr="00791EF5">
              <w:rPr>
                <w:noProof/>
                <w:sz w:val="16"/>
                <w:szCs w:val="16"/>
              </w:rPr>
              <w:t>17.2.1</w:t>
            </w:r>
          </w:p>
        </w:tc>
      </w:tr>
      <w:tr w:rsidR="00623B86" w:rsidRPr="00215D3C" w14:paraId="5AE652F7" w14:textId="77777777" w:rsidTr="006F493A">
        <w:tc>
          <w:tcPr>
            <w:tcW w:w="800" w:type="dxa"/>
            <w:shd w:val="solid" w:color="FFFFFF" w:fill="auto"/>
          </w:tcPr>
          <w:p w14:paraId="5E52D5AD"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2ADC34B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5CDF861B"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6289F0A" w14:textId="77777777" w:rsidR="00623B86" w:rsidRPr="00791EF5" w:rsidRDefault="00623B86" w:rsidP="00623B86">
            <w:pPr>
              <w:pStyle w:val="TAL"/>
              <w:keepNext w:val="0"/>
              <w:rPr>
                <w:noProof/>
                <w:sz w:val="16"/>
                <w:szCs w:val="16"/>
              </w:rPr>
            </w:pPr>
            <w:r w:rsidRPr="00791EF5">
              <w:rPr>
                <w:noProof/>
                <w:sz w:val="16"/>
                <w:szCs w:val="16"/>
              </w:rPr>
              <w:t>0227</w:t>
            </w:r>
          </w:p>
        </w:tc>
        <w:tc>
          <w:tcPr>
            <w:tcW w:w="425" w:type="dxa"/>
            <w:shd w:val="solid" w:color="FFFFFF" w:fill="auto"/>
          </w:tcPr>
          <w:p w14:paraId="5F6A05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15AE798"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736CAA" w14:textId="77777777" w:rsidR="00623B86" w:rsidRPr="00791EF5" w:rsidRDefault="00623B86" w:rsidP="00623B86">
            <w:pPr>
              <w:pStyle w:val="TAL"/>
              <w:keepNext w:val="0"/>
              <w:rPr>
                <w:sz w:val="16"/>
                <w:szCs w:val="16"/>
              </w:rPr>
            </w:pPr>
            <w:r w:rsidRPr="00791EF5">
              <w:rPr>
                <w:sz w:val="16"/>
                <w:szCs w:val="16"/>
              </w:rPr>
              <w:t>Correct OpenAPI definition of HTTP DELETE</w:t>
            </w:r>
          </w:p>
        </w:tc>
        <w:tc>
          <w:tcPr>
            <w:tcW w:w="708" w:type="dxa"/>
            <w:shd w:val="solid" w:color="FFFFFF" w:fill="auto"/>
          </w:tcPr>
          <w:p w14:paraId="421C834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256BD7" w14:textId="77777777" w:rsidTr="006F493A">
        <w:tc>
          <w:tcPr>
            <w:tcW w:w="800" w:type="dxa"/>
            <w:shd w:val="solid" w:color="FFFFFF" w:fill="auto"/>
          </w:tcPr>
          <w:p w14:paraId="5109A70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A5A3E9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3210345"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87602E" w14:textId="77777777" w:rsidR="00623B86" w:rsidRPr="00791EF5" w:rsidRDefault="00623B86" w:rsidP="00623B86">
            <w:pPr>
              <w:pStyle w:val="TAL"/>
              <w:keepNext w:val="0"/>
              <w:rPr>
                <w:noProof/>
                <w:sz w:val="16"/>
                <w:szCs w:val="16"/>
              </w:rPr>
            </w:pPr>
            <w:r w:rsidRPr="00791EF5">
              <w:rPr>
                <w:noProof/>
                <w:sz w:val="16"/>
                <w:szCs w:val="16"/>
              </w:rPr>
              <w:t>0229</w:t>
            </w:r>
          </w:p>
        </w:tc>
        <w:tc>
          <w:tcPr>
            <w:tcW w:w="425" w:type="dxa"/>
            <w:shd w:val="solid" w:color="FFFFFF" w:fill="auto"/>
          </w:tcPr>
          <w:p w14:paraId="6881B72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35B2E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C12CEB7" w14:textId="77777777" w:rsidR="00623B86" w:rsidRPr="00791EF5" w:rsidRDefault="00623B86" w:rsidP="00623B86">
            <w:pPr>
              <w:pStyle w:val="TAL"/>
              <w:keepNext w:val="0"/>
              <w:rPr>
                <w:sz w:val="16"/>
                <w:szCs w:val="16"/>
              </w:rPr>
            </w:pPr>
            <w:r w:rsidRPr="00791EF5">
              <w:rPr>
                <w:sz w:val="16"/>
                <w:szCs w:val="16"/>
              </w:rPr>
              <w:t>Correct type of observedValue attribute</w:t>
            </w:r>
          </w:p>
        </w:tc>
        <w:tc>
          <w:tcPr>
            <w:tcW w:w="708" w:type="dxa"/>
            <w:shd w:val="solid" w:color="FFFFFF" w:fill="auto"/>
          </w:tcPr>
          <w:p w14:paraId="28913ED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4E23EDB0" w14:textId="77777777" w:rsidTr="006F493A">
        <w:tc>
          <w:tcPr>
            <w:tcW w:w="800" w:type="dxa"/>
            <w:shd w:val="solid" w:color="FFFFFF" w:fill="auto"/>
          </w:tcPr>
          <w:p w14:paraId="21A702D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F2546AE"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41540BF"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E61E0C9" w14:textId="77777777" w:rsidR="00623B86" w:rsidRPr="00791EF5" w:rsidRDefault="00623B86" w:rsidP="00623B86">
            <w:pPr>
              <w:pStyle w:val="TAL"/>
              <w:keepNext w:val="0"/>
              <w:rPr>
                <w:noProof/>
                <w:sz w:val="16"/>
                <w:szCs w:val="16"/>
              </w:rPr>
            </w:pPr>
            <w:r w:rsidRPr="00791EF5">
              <w:rPr>
                <w:noProof/>
                <w:sz w:val="16"/>
                <w:szCs w:val="16"/>
              </w:rPr>
              <w:t>0231</w:t>
            </w:r>
          </w:p>
        </w:tc>
        <w:tc>
          <w:tcPr>
            <w:tcW w:w="425" w:type="dxa"/>
            <w:shd w:val="solid" w:color="FFFFFF" w:fill="auto"/>
          </w:tcPr>
          <w:p w14:paraId="3BF9738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BD213A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547DE8D" w14:textId="77777777" w:rsidR="00623B86" w:rsidRPr="00791EF5" w:rsidRDefault="00623B86" w:rsidP="00623B86">
            <w:pPr>
              <w:pStyle w:val="TAL"/>
              <w:keepNext w:val="0"/>
              <w:rPr>
                <w:sz w:val="16"/>
                <w:szCs w:val="16"/>
              </w:rPr>
            </w:pPr>
            <w:r w:rsidRPr="00791EF5">
              <w:rPr>
                <w:sz w:val="16"/>
                <w:szCs w:val="16"/>
              </w:rPr>
              <w:t>Correct definition of the HTTP GET response</w:t>
            </w:r>
          </w:p>
        </w:tc>
        <w:tc>
          <w:tcPr>
            <w:tcW w:w="708" w:type="dxa"/>
            <w:shd w:val="solid" w:color="FFFFFF" w:fill="auto"/>
          </w:tcPr>
          <w:p w14:paraId="6131CA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526DE3D" w14:textId="77777777" w:rsidTr="006F493A">
        <w:tc>
          <w:tcPr>
            <w:tcW w:w="800" w:type="dxa"/>
            <w:shd w:val="solid" w:color="FFFFFF" w:fill="auto"/>
          </w:tcPr>
          <w:p w14:paraId="53625E6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FCBF9E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F3F932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FDE0EA" w14:textId="77777777" w:rsidR="00623B86" w:rsidRPr="00791EF5" w:rsidRDefault="00623B86" w:rsidP="00623B86">
            <w:pPr>
              <w:pStyle w:val="TAL"/>
              <w:keepNext w:val="0"/>
              <w:rPr>
                <w:noProof/>
                <w:sz w:val="16"/>
                <w:szCs w:val="16"/>
              </w:rPr>
            </w:pPr>
            <w:r w:rsidRPr="00791EF5">
              <w:rPr>
                <w:noProof/>
                <w:sz w:val="16"/>
                <w:szCs w:val="16"/>
              </w:rPr>
              <w:t>0233</w:t>
            </w:r>
          </w:p>
        </w:tc>
        <w:tc>
          <w:tcPr>
            <w:tcW w:w="425" w:type="dxa"/>
            <w:shd w:val="solid" w:color="FFFFFF" w:fill="auto"/>
          </w:tcPr>
          <w:p w14:paraId="2AAA5A5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593DB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EA2259F"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3D8A13D0"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30086232" w14:textId="77777777" w:rsidTr="006F493A">
        <w:tc>
          <w:tcPr>
            <w:tcW w:w="800" w:type="dxa"/>
            <w:shd w:val="solid" w:color="FFFFFF" w:fill="auto"/>
          </w:tcPr>
          <w:p w14:paraId="6F28B58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7C9077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630FB3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02308CF" w14:textId="77777777" w:rsidR="00623B86" w:rsidRPr="00791EF5" w:rsidRDefault="00623B86" w:rsidP="00623B86">
            <w:pPr>
              <w:pStyle w:val="TAL"/>
              <w:keepNext w:val="0"/>
              <w:rPr>
                <w:noProof/>
                <w:sz w:val="16"/>
                <w:szCs w:val="16"/>
              </w:rPr>
            </w:pPr>
            <w:r w:rsidRPr="00791EF5">
              <w:rPr>
                <w:noProof/>
                <w:sz w:val="16"/>
                <w:szCs w:val="16"/>
              </w:rPr>
              <w:t>0235</w:t>
            </w:r>
          </w:p>
        </w:tc>
        <w:tc>
          <w:tcPr>
            <w:tcW w:w="425" w:type="dxa"/>
            <w:shd w:val="solid" w:color="FFFFFF" w:fill="auto"/>
          </w:tcPr>
          <w:p w14:paraId="3B15C92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DD218A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009CAAB" w14:textId="77777777" w:rsidR="00623B86" w:rsidRPr="00791EF5" w:rsidRDefault="00623B86" w:rsidP="00623B86">
            <w:pPr>
              <w:pStyle w:val="TAL"/>
              <w:keepNext w:val="0"/>
              <w:rPr>
                <w:sz w:val="16"/>
                <w:szCs w:val="16"/>
              </w:rPr>
            </w:pPr>
            <w:r w:rsidRPr="00791EF5">
              <w:rPr>
                <w:sz w:val="16"/>
                <w:szCs w:val="16"/>
              </w:rPr>
              <w:t>Remove duplicated message flows (REST SS of ProvMnS)</w:t>
            </w:r>
          </w:p>
        </w:tc>
        <w:tc>
          <w:tcPr>
            <w:tcW w:w="708" w:type="dxa"/>
            <w:shd w:val="solid" w:color="FFFFFF" w:fill="auto"/>
          </w:tcPr>
          <w:p w14:paraId="62B0B479"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9A3463" w14:textId="77777777" w:rsidTr="006F493A">
        <w:tc>
          <w:tcPr>
            <w:tcW w:w="800" w:type="dxa"/>
            <w:shd w:val="solid" w:color="FFFFFF" w:fill="auto"/>
          </w:tcPr>
          <w:p w14:paraId="4CABE2A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9229C8B"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3FDC8113"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950840E" w14:textId="77777777" w:rsidR="00623B86" w:rsidRPr="00791EF5" w:rsidRDefault="00623B86" w:rsidP="00623B86">
            <w:pPr>
              <w:pStyle w:val="TAL"/>
              <w:keepNext w:val="0"/>
              <w:rPr>
                <w:noProof/>
                <w:sz w:val="16"/>
                <w:szCs w:val="16"/>
              </w:rPr>
            </w:pPr>
            <w:r w:rsidRPr="00791EF5">
              <w:rPr>
                <w:noProof/>
                <w:sz w:val="16"/>
                <w:szCs w:val="16"/>
              </w:rPr>
              <w:t>0237</w:t>
            </w:r>
          </w:p>
        </w:tc>
        <w:tc>
          <w:tcPr>
            <w:tcW w:w="425" w:type="dxa"/>
            <w:shd w:val="solid" w:color="FFFFFF" w:fill="auto"/>
          </w:tcPr>
          <w:p w14:paraId="70E6D1DE"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20E281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4259AC1" w14:textId="77777777" w:rsidR="00623B86" w:rsidRPr="00791EF5" w:rsidRDefault="00623B86" w:rsidP="00623B86">
            <w:pPr>
              <w:pStyle w:val="TAL"/>
              <w:keepNext w:val="0"/>
              <w:rPr>
                <w:sz w:val="16"/>
                <w:szCs w:val="16"/>
              </w:rPr>
            </w:pPr>
            <w:r w:rsidRPr="00791EF5">
              <w:rPr>
                <w:sz w:val="16"/>
                <w:szCs w:val="16"/>
              </w:rPr>
              <w:t>Add introduction clause to the Prov MnS definition</w:t>
            </w:r>
          </w:p>
        </w:tc>
        <w:tc>
          <w:tcPr>
            <w:tcW w:w="708" w:type="dxa"/>
            <w:shd w:val="solid" w:color="FFFFFF" w:fill="auto"/>
          </w:tcPr>
          <w:p w14:paraId="41AEBD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23EB77C" w14:textId="77777777" w:rsidTr="006F493A">
        <w:tc>
          <w:tcPr>
            <w:tcW w:w="800" w:type="dxa"/>
            <w:shd w:val="solid" w:color="FFFFFF" w:fill="auto"/>
          </w:tcPr>
          <w:p w14:paraId="21D8A9E9"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FFB115C"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2DD5B55D"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7A9B7A70" w14:textId="77777777" w:rsidR="00623B86" w:rsidRPr="00791EF5" w:rsidRDefault="00623B86" w:rsidP="00623B86">
            <w:pPr>
              <w:pStyle w:val="TAL"/>
              <w:keepNext w:val="0"/>
              <w:rPr>
                <w:noProof/>
                <w:sz w:val="16"/>
                <w:szCs w:val="16"/>
              </w:rPr>
            </w:pPr>
            <w:r w:rsidRPr="00791EF5">
              <w:rPr>
                <w:noProof/>
                <w:sz w:val="16"/>
                <w:szCs w:val="16"/>
              </w:rPr>
              <w:t>0238</w:t>
            </w:r>
          </w:p>
        </w:tc>
        <w:tc>
          <w:tcPr>
            <w:tcW w:w="425" w:type="dxa"/>
            <w:shd w:val="solid" w:color="FFFFFF" w:fill="auto"/>
          </w:tcPr>
          <w:p w14:paraId="39B509B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432C4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90604AB" w14:textId="77777777" w:rsidR="00623B86" w:rsidRPr="00791EF5" w:rsidRDefault="00623B86" w:rsidP="00623B86">
            <w:pPr>
              <w:pStyle w:val="TAL"/>
              <w:keepNext w:val="0"/>
              <w:rPr>
                <w:sz w:val="16"/>
                <w:szCs w:val="16"/>
              </w:rPr>
            </w:pPr>
            <w:r w:rsidRPr="00791EF5">
              <w:rPr>
                <w:sz w:val="16"/>
                <w:szCs w:val="16"/>
              </w:rPr>
              <w:t>Add missing insert attribute to the data type MoiChange</w:t>
            </w:r>
          </w:p>
        </w:tc>
        <w:tc>
          <w:tcPr>
            <w:tcW w:w="708" w:type="dxa"/>
            <w:shd w:val="solid" w:color="FFFFFF" w:fill="auto"/>
          </w:tcPr>
          <w:p w14:paraId="36EDF78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AD6E7AB" w14:textId="77777777" w:rsidTr="006F493A">
        <w:tc>
          <w:tcPr>
            <w:tcW w:w="800" w:type="dxa"/>
            <w:shd w:val="solid" w:color="FFFFFF" w:fill="auto"/>
          </w:tcPr>
          <w:p w14:paraId="1B11F30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AA52B5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D7D3DC4"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58B75DC5" w14:textId="77777777" w:rsidR="00623B86" w:rsidRPr="00791EF5" w:rsidRDefault="00623B86" w:rsidP="00623B86">
            <w:pPr>
              <w:pStyle w:val="TAL"/>
              <w:keepNext w:val="0"/>
              <w:rPr>
                <w:noProof/>
                <w:sz w:val="16"/>
                <w:szCs w:val="16"/>
              </w:rPr>
            </w:pPr>
            <w:r w:rsidRPr="00791EF5">
              <w:rPr>
                <w:noProof/>
                <w:sz w:val="16"/>
                <w:szCs w:val="16"/>
              </w:rPr>
              <w:t>0239</w:t>
            </w:r>
          </w:p>
        </w:tc>
        <w:tc>
          <w:tcPr>
            <w:tcW w:w="425" w:type="dxa"/>
            <w:shd w:val="solid" w:color="FFFFFF" w:fill="auto"/>
          </w:tcPr>
          <w:p w14:paraId="0D95390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0BA12B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D6DE241" w14:textId="77777777" w:rsidR="00623B86" w:rsidRPr="00791EF5" w:rsidRDefault="00623B86" w:rsidP="00623B86">
            <w:pPr>
              <w:pStyle w:val="TAL"/>
              <w:keepNext w:val="0"/>
              <w:rPr>
                <w:sz w:val="16"/>
                <w:szCs w:val="16"/>
              </w:rPr>
            </w:pPr>
            <w:r w:rsidRPr="00791EF5">
              <w:rPr>
                <w:sz w:val="16"/>
                <w:szCs w:val="16"/>
              </w:rPr>
              <w:t>Clarify allowed values for href parameter in notifyMOIChanges (NETCONF/YANG)</w:t>
            </w:r>
          </w:p>
        </w:tc>
        <w:tc>
          <w:tcPr>
            <w:tcW w:w="708" w:type="dxa"/>
            <w:shd w:val="solid" w:color="FFFFFF" w:fill="auto"/>
          </w:tcPr>
          <w:p w14:paraId="2B8DD2A6"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247A4893" w14:textId="77777777" w:rsidTr="006F493A">
        <w:tc>
          <w:tcPr>
            <w:tcW w:w="800" w:type="dxa"/>
            <w:shd w:val="solid" w:color="FFFFFF" w:fill="auto"/>
          </w:tcPr>
          <w:p w14:paraId="21828242"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26CBF0A0"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78DAEB02"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0176B779" w14:textId="77777777" w:rsidR="00623B86" w:rsidRPr="00791EF5" w:rsidRDefault="00623B86" w:rsidP="00623B86">
            <w:pPr>
              <w:pStyle w:val="TAL"/>
              <w:keepNext w:val="0"/>
              <w:rPr>
                <w:noProof/>
                <w:sz w:val="16"/>
                <w:szCs w:val="16"/>
              </w:rPr>
            </w:pPr>
            <w:r w:rsidRPr="00791EF5">
              <w:rPr>
                <w:noProof/>
                <w:sz w:val="16"/>
                <w:szCs w:val="16"/>
              </w:rPr>
              <w:t>0241</w:t>
            </w:r>
          </w:p>
        </w:tc>
        <w:tc>
          <w:tcPr>
            <w:tcW w:w="425" w:type="dxa"/>
            <w:shd w:val="solid" w:color="FFFFFF" w:fill="auto"/>
          </w:tcPr>
          <w:p w14:paraId="4269474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BE0D3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B293BD4" w14:textId="77777777" w:rsidR="00623B86" w:rsidRPr="00791EF5" w:rsidRDefault="00623B86" w:rsidP="00623B86">
            <w:pPr>
              <w:pStyle w:val="TAL"/>
              <w:keepNext w:val="0"/>
              <w:rPr>
                <w:sz w:val="16"/>
                <w:szCs w:val="16"/>
              </w:rPr>
            </w:pPr>
            <w:r w:rsidRPr="00791EF5">
              <w:rPr>
                <w:sz w:val="16"/>
                <w:szCs w:val="16"/>
              </w:rPr>
              <w:t>Align media type names with TS 32.158</w:t>
            </w:r>
          </w:p>
        </w:tc>
        <w:tc>
          <w:tcPr>
            <w:tcW w:w="708" w:type="dxa"/>
            <w:shd w:val="solid" w:color="FFFFFF" w:fill="auto"/>
          </w:tcPr>
          <w:p w14:paraId="57E9193E"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71CE59C2" w14:textId="77777777" w:rsidTr="006F493A">
        <w:tc>
          <w:tcPr>
            <w:tcW w:w="800" w:type="dxa"/>
            <w:shd w:val="solid" w:color="FFFFFF" w:fill="auto"/>
          </w:tcPr>
          <w:p w14:paraId="023EFC35"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455E37B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4A8B9B95"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68DC6D88" w14:textId="77777777" w:rsidR="00623B86" w:rsidRPr="00791EF5" w:rsidRDefault="00623B86" w:rsidP="00623B86">
            <w:pPr>
              <w:pStyle w:val="TAL"/>
              <w:keepNext w:val="0"/>
              <w:rPr>
                <w:noProof/>
                <w:sz w:val="16"/>
                <w:szCs w:val="16"/>
              </w:rPr>
            </w:pPr>
            <w:r w:rsidRPr="00791EF5">
              <w:rPr>
                <w:noProof/>
                <w:sz w:val="16"/>
                <w:szCs w:val="16"/>
              </w:rPr>
              <w:t>0243</w:t>
            </w:r>
          </w:p>
        </w:tc>
        <w:tc>
          <w:tcPr>
            <w:tcW w:w="425" w:type="dxa"/>
            <w:shd w:val="solid" w:color="FFFFFF" w:fill="auto"/>
          </w:tcPr>
          <w:p w14:paraId="6B62E2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B948E1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D1CE2C0" w14:textId="77777777" w:rsidR="00623B86" w:rsidRPr="00791EF5" w:rsidRDefault="00623B86" w:rsidP="00623B86">
            <w:pPr>
              <w:pStyle w:val="TAL"/>
              <w:keepNext w:val="0"/>
              <w:rPr>
                <w:sz w:val="16"/>
                <w:szCs w:val="16"/>
              </w:rPr>
            </w:pPr>
            <w:r w:rsidRPr="00791EF5">
              <w:rPr>
                <w:sz w:val="16"/>
                <w:szCs w:val="16"/>
              </w:rPr>
              <w:t>Add examples for notifyMOICreation, notifyMOIDeletion and notifyAttributeValueChanges</w:t>
            </w:r>
          </w:p>
        </w:tc>
        <w:tc>
          <w:tcPr>
            <w:tcW w:w="708" w:type="dxa"/>
            <w:shd w:val="solid" w:color="FFFFFF" w:fill="auto"/>
          </w:tcPr>
          <w:p w14:paraId="7833AF0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1953DC73" w14:textId="77777777" w:rsidTr="006F493A">
        <w:tc>
          <w:tcPr>
            <w:tcW w:w="800" w:type="dxa"/>
            <w:shd w:val="solid" w:color="FFFFFF" w:fill="auto"/>
          </w:tcPr>
          <w:p w14:paraId="14566CED"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29D86E7"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04D3EB6" w14:textId="77777777" w:rsidR="00623B86" w:rsidRPr="00791EF5" w:rsidRDefault="00623B86" w:rsidP="00623B86">
            <w:pPr>
              <w:pStyle w:val="TAL"/>
              <w:keepNext w:val="0"/>
              <w:rPr>
                <w:noProof/>
                <w:sz w:val="16"/>
                <w:szCs w:val="16"/>
              </w:rPr>
            </w:pPr>
            <w:r w:rsidRPr="00791EF5">
              <w:rPr>
                <w:noProof/>
                <w:sz w:val="16"/>
                <w:szCs w:val="16"/>
              </w:rPr>
              <w:t>SP-230196</w:t>
            </w:r>
          </w:p>
        </w:tc>
        <w:tc>
          <w:tcPr>
            <w:tcW w:w="567" w:type="dxa"/>
            <w:shd w:val="solid" w:color="FFFFFF" w:fill="auto"/>
          </w:tcPr>
          <w:p w14:paraId="2E6B8A16" w14:textId="77777777" w:rsidR="00623B86" w:rsidRPr="00791EF5" w:rsidRDefault="00623B86" w:rsidP="00623B86">
            <w:pPr>
              <w:pStyle w:val="TAL"/>
              <w:keepNext w:val="0"/>
              <w:rPr>
                <w:noProof/>
                <w:sz w:val="16"/>
                <w:szCs w:val="16"/>
              </w:rPr>
            </w:pPr>
            <w:r w:rsidRPr="00791EF5">
              <w:rPr>
                <w:noProof/>
                <w:sz w:val="16"/>
                <w:szCs w:val="16"/>
              </w:rPr>
              <w:t>0244</w:t>
            </w:r>
          </w:p>
        </w:tc>
        <w:tc>
          <w:tcPr>
            <w:tcW w:w="425" w:type="dxa"/>
            <w:shd w:val="solid" w:color="FFFFFF" w:fill="auto"/>
          </w:tcPr>
          <w:p w14:paraId="6E9D29C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E58EA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4213D33" w14:textId="77777777" w:rsidR="00623B86" w:rsidRPr="00791EF5" w:rsidRDefault="00623B86" w:rsidP="00623B86">
            <w:pPr>
              <w:pStyle w:val="TAL"/>
              <w:keepNext w:val="0"/>
              <w:rPr>
                <w:sz w:val="16"/>
                <w:szCs w:val="16"/>
              </w:rPr>
            </w:pPr>
            <w:r w:rsidRPr="00791EF5">
              <w:rPr>
                <w:sz w:val="16"/>
                <w:szCs w:val="16"/>
              </w:rPr>
              <w:t>Clarify definitions related to attributes</w:t>
            </w:r>
          </w:p>
        </w:tc>
        <w:tc>
          <w:tcPr>
            <w:tcW w:w="708" w:type="dxa"/>
            <w:shd w:val="solid" w:color="FFFFFF" w:fill="auto"/>
          </w:tcPr>
          <w:p w14:paraId="1A35B45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0E8A7EB5" w14:textId="77777777" w:rsidTr="006F493A">
        <w:tc>
          <w:tcPr>
            <w:tcW w:w="800" w:type="dxa"/>
            <w:shd w:val="solid" w:color="FFFFFF" w:fill="auto"/>
          </w:tcPr>
          <w:p w14:paraId="413CEAC3"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907238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1EA4F48" w14:textId="77777777" w:rsidR="00623B86" w:rsidRPr="00791EF5" w:rsidRDefault="00623B86" w:rsidP="00623B86">
            <w:pPr>
              <w:pStyle w:val="TAL"/>
              <w:keepNext w:val="0"/>
              <w:rPr>
                <w:noProof/>
                <w:sz w:val="16"/>
                <w:szCs w:val="16"/>
              </w:rPr>
            </w:pPr>
            <w:r w:rsidRPr="00791EF5">
              <w:rPr>
                <w:noProof/>
                <w:sz w:val="16"/>
                <w:szCs w:val="16"/>
              </w:rPr>
              <w:t>SP-230200</w:t>
            </w:r>
          </w:p>
        </w:tc>
        <w:tc>
          <w:tcPr>
            <w:tcW w:w="567" w:type="dxa"/>
            <w:shd w:val="solid" w:color="FFFFFF" w:fill="auto"/>
          </w:tcPr>
          <w:p w14:paraId="14F025D8" w14:textId="77777777" w:rsidR="00623B86" w:rsidRPr="00791EF5" w:rsidRDefault="00623B86" w:rsidP="00623B86">
            <w:pPr>
              <w:pStyle w:val="TAL"/>
              <w:keepNext w:val="0"/>
              <w:rPr>
                <w:noProof/>
                <w:sz w:val="16"/>
                <w:szCs w:val="16"/>
              </w:rPr>
            </w:pPr>
            <w:r w:rsidRPr="00791EF5">
              <w:rPr>
                <w:noProof/>
                <w:sz w:val="16"/>
                <w:szCs w:val="16"/>
              </w:rPr>
              <w:t>0245</w:t>
            </w:r>
          </w:p>
        </w:tc>
        <w:tc>
          <w:tcPr>
            <w:tcW w:w="425" w:type="dxa"/>
            <w:shd w:val="solid" w:color="FFFFFF" w:fill="auto"/>
          </w:tcPr>
          <w:p w14:paraId="5BE89B2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594DCD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AE819DD" w14:textId="77777777" w:rsidR="00623B86" w:rsidRPr="00791EF5" w:rsidRDefault="00623B86" w:rsidP="00623B86">
            <w:pPr>
              <w:pStyle w:val="TAL"/>
              <w:keepNext w:val="0"/>
              <w:rPr>
                <w:sz w:val="16"/>
                <w:szCs w:val="16"/>
              </w:rPr>
            </w:pPr>
            <w:r w:rsidRPr="00791EF5">
              <w:rPr>
                <w:sz w:val="16"/>
                <w:szCs w:val="16"/>
              </w:rPr>
              <w:t>Updates for generic management services</w:t>
            </w:r>
          </w:p>
        </w:tc>
        <w:tc>
          <w:tcPr>
            <w:tcW w:w="708" w:type="dxa"/>
            <w:shd w:val="solid" w:color="FFFFFF" w:fill="auto"/>
          </w:tcPr>
          <w:p w14:paraId="75350840"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589F55CB" w14:textId="77777777" w:rsidTr="006F493A">
        <w:tc>
          <w:tcPr>
            <w:tcW w:w="800" w:type="dxa"/>
            <w:shd w:val="solid" w:color="FFFFFF" w:fill="auto"/>
          </w:tcPr>
          <w:p w14:paraId="722B982E"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D79FFE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C5BA0BB"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231EEEB" w14:textId="77777777" w:rsidR="00623B86" w:rsidRPr="00791EF5" w:rsidRDefault="00623B86" w:rsidP="00623B86">
            <w:pPr>
              <w:pStyle w:val="TAL"/>
              <w:keepNext w:val="0"/>
              <w:rPr>
                <w:noProof/>
                <w:sz w:val="16"/>
                <w:szCs w:val="16"/>
              </w:rPr>
            </w:pPr>
            <w:r w:rsidRPr="00791EF5">
              <w:rPr>
                <w:noProof/>
                <w:sz w:val="16"/>
                <w:szCs w:val="16"/>
              </w:rPr>
              <w:t>0249</w:t>
            </w:r>
          </w:p>
        </w:tc>
        <w:tc>
          <w:tcPr>
            <w:tcW w:w="425" w:type="dxa"/>
            <w:shd w:val="solid" w:color="FFFFFF" w:fill="auto"/>
          </w:tcPr>
          <w:p w14:paraId="50A75D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FC27BF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31983DA" w14:textId="77777777" w:rsidR="00623B86" w:rsidRPr="00791EF5" w:rsidRDefault="00623B86" w:rsidP="00623B86">
            <w:pPr>
              <w:pStyle w:val="TAL"/>
              <w:keepNext w:val="0"/>
              <w:rPr>
                <w:sz w:val="16"/>
                <w:szCs w:val="16"/>
              </w:rPr>
            </w:pPr>
            <w:r w:rsidRPr="00791EF5">
              <w:rPr>
                <w:sz w:val="16"/>
                <w:szCs w:val="16"/>
              </w:rPr>
              <w:t>Netconf with-defaults</w:t>
            </w:r>
          </w:p>
        </w:tc>
        <w:tc>
          <w:tcPr>
            <w:tcW w:w="708" w:type="dxa"/>
            <w:shd w:val="solid" w:color="FFFFFF" w:fill="auto"/>
          </w:tcPr>
          <w:p w14:paraId="24E3F79F"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27222D0E" w14:textId="77777777" w:rsidTr="006F493A">
        <w:tc>
          <w:tcPr>
            <w:tcW w:w="800" w:type="dxa"/>
            <w:shd w:val="solid" w:color="FFFFFF" w:fill="auto"/>
          </w:tcPr>
          <w:p w14:paraId="73AB2E13"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9138D3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E1DF3DD"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E21408C" w14:textId="77777777" w:rsidR="00623B86" w:rsidRPr="00791EF5" w:rsidRDefault="00623B86" w:rsidP="00623B86">
            <w:pPr>
              <w:pStyle w:val="TAL"/>
              <w:keepNext w:val="0"/>
              <w:rPr>
                <w:noProof/>
                <w:sz w:val="16"/>
                <w:szCs w:val="16"/>
              </w:rPr>
            </w:pPr>
            <w:r w:rsidRPr="00791EF5">
              <w:rPr>
                <w:noProof/>
                <w:sz w:val="16"/>
                <w:szCs w:val="16"/>
              </w:rPr>
              <w:t>0253</w:t>
            </w:r>
          </w:p>
        </w:tc>
        <w:tc>
          <w:tcPr>
            <w:tcW w:w="425" w:type="dxa"/>
            <w:shd w:val="solid" w:color="FFFFFF" w:fill="auto"/>
          </w:tcPr>
          <w:p w14:paraId="0CB61DD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A398F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C314AF3"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4A151DB9"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FDA5653" w14:textId="77777777" w:rsidTr="006F493A">
        <w:tc>
          <w:tcPr>
            <w:tcW w:w="800" w:type="dxa"/>
            <w:shd w:val="solid" w:color="FFFFFF" w:fill="auto"/>
          </w:tcPr>
          <w:p w14:paraId="65274CAC"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2FB5537A"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5A5045DC" w14:textId="77777777" w:rsidR="00623B86" w:rsidRPr="00791EF5" w:rsidRDefault="00623B86" w:rsidP="00623B86">
            <w:pPr>
              <w:pStyle w:val="TAL"/>
              <w:keepNext w:val="0"/>
              <w:rPr>
                <w:noProof/>
                <w:sz w:val="16"/>
                <w:szCs w:val="16"/>
              </w:rPr>
            </w:pPr>
            <w:r w:rsidRPr="00791EF5">
              <w:rPr>
                <w:noProof/>
                <w:sz w:val="16"/>
                <w:szCs w:val="16"/>
              </w:rPr>
              <w:t>SP-230681</w:t>
            </w:r>
          </w:p>
        </w:tc>
        <w:tc>
          <w:tcPr>
            <w:tcW w:w="567" w:type="dxa"/>
            <w:shd w:val="solid" w:color="FFFFFF" w:fill="auto"/>
          </w:tcPr>
          <w:p w14:paraId="54950141" w14:textId="77777777" w:rsidR="00623B86" w:rsidRPr="00791EF5" w:rsidRDefault="00623B86" w:rsidP="00623B86">
            <w:pPr>
              <w:pStyle w:val="TAL"/>
              <w:keepNext w:val="0"/>
              <w:rPr>
                <w:noProof/>
                <w:sz w:val="16"/>
                <w:szCs w:val="16"/>
              </w:rPr>
            </w:pPr>
            <w:r w:rsidRPr="00791EF5">
              <w:rPr>
                <w:noProof/>
                <w:sz w:val="16"/>
                <w:szCs w:val="16"/>
              </w:rPr>
              <w:t>0255</w:t>
            </w:r>
          </w:p>
        </w:tc>
        <w:tc>
          <w:tcPr>
            <w:tcW w:w="425" w:type="dxa"/>
            <w:shd w:val="solid" w:color="FFFFFF" w:fill="auto"/>
          </w:tcPr>
          <w:p w14:paraId="735E0FE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93E8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4A83F0" w14:textId="77777777" w:rsidR="00623B86" w:rsidRPr="00791EF5" w:rsidRDefault="00623B86" w:rsidP="00623B86">
            <w:pPr>
              <w:pStyle w:val="TAL"/>
              <w:keepNext w:val="0"/>
              <w:rPr>
                <w:sz w:val="16"/>
                <w:szCs w:val="16"/>
              </w:rPr>
            </w:pPr>
            <w:r w:rsidRPr="00791EF5">
              <w:rPr>
                <w:sz w:val="16"/>
                <w:szCs w:val="16"/>
              </w:rPr>
              <w:t xml:space="preserve">Correction the Information Type for objectClass and objectInstance </w:t>
            </w:r>
          </w:p>
        </w:tc>
        <w:tc>
          <w:tcPr>
            <w:tcW w:w="708" w:type="dxa"/>
            <w:shd w:val="solid" w:color="FFFFFF" w:fill="auto"/>
          </w:tcPr>
          <w:p w14:paraId="20B44C28"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612CF329" w14:textId="77777777" w:rsidTr="006F493A">
        <w:tc>
          <w:tcPr>
            <w:tcW w:w="800" w:type="dxa"/>
            <w:shd w:val="solid" w:color="FFFFFF" w:fill="auto"/>
          </w:tcPr>
          <w:p w14:paraId="362E860B"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31D9304F"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741F1825" w14:textId="77777777" w:rsidR="00623B86" w:rsidRPr="00791EF5" w:rsidRDefault="00623B86" w:rsidP="00623B86">
            <w:pPr>
              <w:pStyle w:val="TAL"/>
              <w:keepNext w:val="0"/>
              <w:rPr>
                <w:noProof/>
                <w:sz w:val="16"/>
                <w:szCs w:val="16"/>
              </w:rPr>
            </w:pPr>
            <w:r w:rsidRPr="00791EF5">
              <w:rPr>
                <w:noProof/>
                <w:sz w:val="16"/>
                <w:szCs w:val="16"/>
              </w:rPr>
              <w:t>SP-230649</w:t>
            </w:r>
          </w:p>
        </w:tc>
        <w:tc>
          <w:tcPr>
            <w:tcW w:w="567" w:type="dxa"/>
            <w:shd w:val="solid" w:color="FFFFFF" w:fill="auto"/>
          </w:tcPr>
          <w:p w14:paraId="67EE2E49" w14:textId="77777777" w:rsidR="00623B86" w:rsidRPr="00791EF5" w:rsidRDefault="00623B86" w:rsidP="00623B86">
            <w:pPr>
              <w:pStyle w:val="TAL"/>
              <w:keepNext w:val="0"/>
              <w:rPr>
                <w:noProof/>
                <w:sz w:val="16"/>
                <w:szCs w:val="16"/>
              </w:rPr>
            </w:pPr>
            <w:r w:rsidRPr="00791EF5">
              <w:rPr>
                <w:noProof/>
                <w:sz w:val="16"/>
                <w:szCs w:val="16"/>
              </w:rPr>
              <w:t>0256</w:t>
            </w:r>
          </w:p>
        </w:tc>
        <w:tc>
          <w:tcPr>
            <w:tcW w:w="425" w:type="dxa"/>
            <w:shd w:val="solid" w:color="FFFFFF" w:fill="auto"/>
          </w:tcPr>
          <w:p w14:paraId="3772A79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49557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043FFD1" w14:textId="77777777" w:rsidR="00623B86" w:rsidRPr="00791EF5" w:rsidRDefault="00623B86" w:rsidP="00623B86">
            <w:pPr>
              <w:pStyle w:val="TAL"/>
              <w:keepNext w:val="0"/>
              <w:rPr>
                <w:sz w:val="16"/>
                <w:szCs w:val="16"/>
              </w:rPr>
            </w:pPr>
            <w:r w:rsidRPr="00791EF5">
              <w:rPr>
                <w:sz w:val="16"/>
                <w:szCs w:val="16"/>
              </w:rPr>
              <w:t>Resources-edgeNrm is missing in resource schema</w:t>
            </w:r>
          </w:p>
        </w:tc>
        <w:tc>
          <w:tcPr>
            <w:tcW w:w="708" w:type="dxa"/>
            <w:shd w:val="solid" w:color="FFFFFF" w:fill="auto"/>
          </w:tcPr>
          <w:p w14:paraId="3BB9C7A6"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0F6F34A6" w14:textId="77777777" w:rsidTr="006F493A">
        <w:tc>
          <w:tcPr>
            <w:tcW w:w="800" w:type="dxa"/>
            <w:shd w:val="solid" w:color="FFFFFF" w:fill="auto"/>
          </w:tcPr>
          <w:p w14:paraId="14794D28"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C91A22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A070CA9"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B7D7C59" w14:textId="77777777" w:rsidR="00623B86" w:rsidRPr="00791EF5" w:rsidRDefault="00623B86" w:rsidP="00623B86">
            <w:pPr>
              <w:pStyle w:val="TAL"/>
              <w:keepNext w:val="0"/>
              <w:rPr>
                <w:noProof/>
                <w:sz w:val="16"/>
                <w:szCs w:val="16"/>
              </w:rPr>
            </w:pPr>
            <w:r w:rsidRPr="00791EF5">
              <w:rPr>
                <w:noProof/>
                <w:sz w:val="16"/>
                <w:szCs w:val="16"/>
              </w:rPr>
              <w:t>0258</w:t>
            </w:r>
          </w:p>
        </w:tc>
        <w:tc>
          <w:tcPr>
            <w:tcW w:w="425" w:type="dxa"/>
            <w:shd w:val="solid" w:color="FFFFFF" w:fill="auto"/>
          </w:tcPr>
          <w:p w14:paraId="68182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2B73C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05E6E5" w14:textId="77777777" w:rsidR="00623B86" w:rsidRPr="00791EF5" w:rsidRDefault="00623B86" w:rsidP="00623B86">
            <w:pPr>
              <w:pStyle w:val="TAL"/>
              <w:keepNext w:val="0"/>
              <w:rPr>
                <w:sz w:val="16"/>
                <w:szCs w:val="16"/>
              </w:rPr>
            </w:pPr>
            <w:r w:rsidRPr="00791EF5">
              <w:rPr>
                <w:sz w:val="16"/>
                <w:szCs w:val="16"/>
              </w:rPr>
              <w:t>Correct media types used with HTTP Patch</w:t>
            </w:r>
          </w:p>
        </w:tc>
        <w:tc>
          <w:tcPr>
            <w:tcW w:w="708" w:type="dxa"/>
            <w:shd w:val="solid" w:color="FFFFFF" w:fill="auto"/>
          </w:tcPr>
          <w:p w14:paraId="7577C937"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069DC10" w14:textId="77777777" w:rsidTr="006F493A">
        <w:tc>
          <w:tcPr>
            <w:tcW w:w="800" w:type="dxa"/>
            <w:shd w:val="solid" w:color="FFFFFF" w:fill="auto"/>
          </w:tcPr>
          <w:p w14:paraId="38438CE9"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1281A0D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204E613"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0FB2BAF" w14:textId="77777777" w:rsidR="00623B86" w:rsidRPr="00791EF5" w:rsidRDefault="00623B86" w:rsidP="00623B86">
            <w:pPr>
              <w:pStyle w:val="TAL"/>
              <w:keepNext w:val="0"/>
              <w:rPr>
                <w:noProof/>
                <w:sz w:val="16"/>
                <w:szCs w:val="16"/>
              </w:rPr>
            </w:pPr>
            <w:r w:rsidRPr="00791EF5">
              <w:rPr>
                <w:noProof/>
                <w:sz w:val="16"/>
                <w:szCs w:val="16"/>
              </w:rPr>
              <w:t>0260</w:t>
            </w:r>
          </w:p>
        </w:tc>
        <w:tc>
          <w:tcPr>
            <w:tcW w:w="425" w:type="dxa"/>
            <w:shd w:val="solid" w:color="FFFFFF" w:fill="auto"/>
          </w:tcPr>
          <w:p w14:paraId="1EC7CF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5E6C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B7FE656" w14:textId="77777777" w:rsidR="00623B86" w:rsidRPr="00791EF5" w:rsidRDefault="00623B86" w:rsidP="00623B86">
            <w:pPr>
              <w:pStyle w:val="TAL"/>
              <w:keepNext w:val="0"/>
              <w:rPr>
                <w:sz w:val="16"/>
                <w:szCs w:val="16"/>
              </w:rPr>
            </w:pPr>
            <w:r w:rsidRPr="00791EF5">
              <w:rPr>
                <w:sz w:val="16"/>
                <w:szCs w:val="16"/>
              </w:rPr>
              <w:t xml:space="preserve">Clarification on notification target </w:t>
            </w:r>
          </w:p>
        </w:tc>
        <w:tc>
          <w:tcPr>
            <w:tcW w:w="708" w:type="dxa"/>
            <w:shd w:val="solid" w:color="FFFFFF" w:fill="auto"/>
          </w:tcPr>
          <w:p w14:paraId="64B43533"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9D12C94" w14:textId="77777777" w:rsidTr="006F493A">
        <w:tc>
          <w:tcPr>
            <w:tcW w:w="800" w:type="dxa"/>
            <w:shd w:val="solid" w:color="FFFFFF" w:fill="auto"/>
          </w:tcPr>
          <w:p w14:paraId="282C394A"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439E9FE1"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376845F8" w14:textId="77777777" w:rsidR="00623B86" w:rsidRPr="00791EF5" w:rsidRDefault="00623B86" w:rsidP="00623B86">
            <w:pPr>
              <w:pStyle w:val="TAL"/>
              <w:keepNext w:val="0"/>
              <w:rPr>
                <w:noProof/>
                <w:sz w:val="16"/>
                <w:szCs w:val="16"/>
              </w:rPr>
            </w:pPr>
            <w:r w:rsidRPr="00791EF5">
              <w:rPr>
                <w:noProof/>
                <w:sz w:val="16"/>
                <w:szCs w:val="16"/>
              </w:rPr>
              <w:t>SP-230647</w:t>
            </w:r>
          </w:p>
        </w:tc>
        <w:tc>
          <w:tcPr>
            <w:tcW w:w="567" w:type="dxa"/>
            <w:shd w:val="solid" w:color="FFFFFF" w:fill="auto"/>
          </w:tcPr>
          <w:p w14:paraId="3650FCA8" w14:textId="77777777" w:rsidR="00623B86" w:rsidRPr="00791EF5" w:rsidRDefault="00623B86" w:rsidP="00623B86">
            <w:pPr>
              <w:pStyle w:val="TAL"/>
              <w:keepNext w:val="0"/>
              <w:rPr>
                <w:noProof/>
                <w:sz w:val="16"/>
                <w:szCs w:val="16"/>
              </w:rPr>
            </w:pPr>
            <w:r w:rsidRPr="00791EF5">
              <w:rPr>
                <w:noProof/>
                <w:sz w:val="16"/>
                <w:szCs w:val="16"/>
              </w:rPr>
              <w:t>0263</w:t>
            </w:r>
          </w:p>
        </w:tc>
        <w:tc>
          <w:tcPr>
            <w:tcW w:w="425" w:type="dxa"/>
            <w:shd w:val="solid" w:color="FFFFFF" w:fill="auto"/>
          </w:tcPr>
          <w:p w14:paraId="5BF99065"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0256AF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0684DA93" w14:textId="77777777" w:rsidR="00623B86" w:rsidRPr="00791EF5" w:rsidRDefault="00623B86" w:rsidP="00623B86">
            <w:pPr>
              <w:pStyle w:val="TAL"/>
              <w:keepNext w:val="0"/>
              <w:rPr>
                <w:sz w:val="16"/>
                <w:szCs w:val="16"/>
              </w:rPr>
            </w:pPr>
            <w:r w:rsidRPr="00791EF5">
              <w:rPr>
                <w:sz w:val="16"/>
                <w:szCs w:val="16"/>
              </w:rPr>
              <w:t>Correction of RFC references, and alarm information</w:t>
            </w:r>
          </w:p>
        </w:tc>
        <w:tc>
          <w:tcPr>
            <w:tcW w:w="708" w:type="dxa"/>
            <w:shd w:val="solid" w:color="FFFFFF" w:fill="auto"/>
          </w:tcPr>
          <w:p w14:paraId="31C1FB44"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0D38C3F" w14:textId="77777777" w:rsidTr="006F493A">
        <w:tc>
          <w:tcPr>
            <w:tcW w:w="800" w:type="dxa"/>
            <w:shd w:val="solid" w:color="FFFFFF" w:fill="auto"/>
          </w:tcPr>
          <w:p w14:paraId="002ADCA9" w14:textId="46A5C6F6"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75FF5F2" w14:textId="60CEA641"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076B0163" w14:textId="77777777" w:rsidR="00623B86" w:rsidRPr="00791EF5" w:rsidRDefault="00623B86" w:rsidP="00623B86">
            <w:pPr>
              <w:pStyle w:val="TAL"/>
              <w:keepNext w:val="0"/>
              <w:rPr>
                <w:noProof/>
                <w:sz w:val="16"/>
                <w:szCs w:val="16"/>
              </w:rPr>
            </w:pPr>
          </w:p>
        </w:tc>
        <w:tc>
          <w:tcPr>
            <w:tcW w:w="567" w:type="dxa"/>
            <w:shd w:val="solid" w:color="FFFFFF" w:fill="auto"/>
          </w:tcPr>
          <w:p w14:paraId="2F20E4DC" w14:textId="77777777" w:rsidR="00623B86" w:rsidRPr="00791EF5" w:rsidRDefault="00623B86" w:rsidP="00623B86">
            <w:pPr>
              <w:pStyle w:val="TAL"/>
              <w:keepNext w:val="0"/>
              <w:rPr>
                <w:noProof/>
                <w:sz w:val="16"/>
                <w:szCs w:val="16"/>
              </w:rPr>
            </w:pPr>
          </w:p>
        </w:tc>
        <w:tc>
          <w:tcPr>
            <w:tcW w:w="425" w:type="dxa"/>
            <w:shd w:val="solid" w:color="FFFFFF" w:fill="auto"/>
          </w:tcPr>
          <w:p w14:paraId="1BF89575" w14:textId="77777777" w:rsidR="00623B86" w:rsidRPr="00791EF5" w:rsidRDefault="00623B86" w:rsidP="00623B86">
            <w:pPr>
              <w:pStyle w:val="TAL"/>
              <w:keepNext w:val="0"/>
              <w:rPr>
                <w:noProof/>
                <w:sz w:val="16"/>
                <w:szCs w:val="16"/>
              </w:rPr>
            </w:pPr>
          </w:p>
        </w:tc>
        <w:tc>
          <w:tcPr>
            <w:tcW w:w="567" w:type="dxa"/>
            <w:shd w:val="solid" w:color="FFFFFF" w:fill="auto"/>
          </w:tcPr>
          <w:p w14:paraId="2A8A6BAB" w14:textId="77777777" w:rsidR="00623B86" w:rsidRPr="00791EF5" w:rsidRDefault="00623B86" w:rsidP="00623B86">
            <w:pPr>
              <w:pStyle w:val="TAL"/>
              <w:keepNext w:val="0"/>
              <w:rPr>
                <w:noProof/>
                <w:sz w:val="16"/>
                <w:szCs w:val="16"/>
              </w:rPr>
            </w:pPr>
          </w:p>
        </w:tc>
        <w:tc>
          <w:tcPr>
            <w:tcW w:w="4678" w:type="dxa"/>
            <w:shd w:val="solid" w:color="FFFFFF" w:fill="auto"/>
          </w:tcPr>
          <w:p w14:paraId="1B514183" w14:textId="72CCF21D" w:rsidR="00623B86" w:rsidRPr="00791EF5" w:rsidRDefault="00623B86" w:rsidP="00623B86">
            <w:pPr>
              <w:pStyle w:val="TAL"/>
              <w:keepNext w:val="0"/>
              <w:rPr>
                <w:sz w:val="16"/>
                <w:szCs w:val="16"/>
              </w:rPr>
            </w:pPr>
            <w:r w:rsidRPr="00791EF5">
              <w:rPr>
                <w:sz w:val="16"/>
                <w:szCs w:val="16"/>
              </w:rPr>
              <w:t>Adding code files to the zip</w:t>
            </w:r>
          </w:p>
        </w:tc>
        <w:tc>
          <w:tcPr>
            <w:tcW w:w="708" w:type="dxa"/>
            <w:shd w:val="solid" w:color="FFFFFF" w:fill="auto"/>
          </w:tcPr>
          <w:p w14:paraId="174AEF85" w14:textId="3B712EF5" w:rsidR="00623B86" w:rsidRPr="00791EF5" w:rsidRDefault="00623B86" w:rsidP="00623B86">
            <w:pPr>
              <w:pStyle w:val="TAL"/>
              <w:keepNext w:val="0"/>
              <w:rPr>
                <w:noProof/>
                <w:sz w:val="16"/>
                <w:szCs w:val="16"/>
              </w:rPr>
            </w:pPr>
            <w:r w:rsidRPr="00791EF5">
              <w:rPr>
                <w:noProof/>
                <w:sz w:val="16"/>
                <w:szCs w:val="16"/>
              </w:rPr>
              <w:t>17.5.1</w:t>
            </w:r>
          </w:p>
        </w:tc>
      </w:tr>
      <w:tr w:rsidR="00A673E7" w:rsidRPr="00215D3C" w14:paraId="1928DDAC" w14:textId="77777777" w:rsidTr="006F493A">
        <w:tc>
          <w:tcPr>
            <w:tcW w:w="800" w:type="dxa"/>
            <w:shd w:val="solid" w:color="FFFFFF" w:fill="auto"/>
          </w:tcPr>
          <w:p w14:paraId="2278B6C3" w14:textId="1B39AE2B" w:rsidR="00A673E7" w:rsidRPr="00791EF5" w:rsidRDefault="00A673E7" w:rsidP="00A673E7">
            <w:pPr>
              <w:pStyle w:val="TAL"/>
              <w:keepNext w:val="0"/>
              <w:rPr>
                <w:noProof/>
                <w:sz w:val="16"/>
                <w:szCs w:val="16"/>
              </w:rPr>
            </w:pPr>
            <w:r w:rsidRPr="00791EF5">
              <w:rPr>
                <w:noProof/>
                <w:sz w:val="16"/>
                <w:szCs w:val="16"/>
              </w:rPr>
              <w:t>2023-07</w:t>
            </w:r>
          </w:p>
        </w:tc>
        <w:tc>
          <w:tcPr>
            <w:tcW w:w="901" w:type="dxa"/>
            <w:shd w:val="solid" w:color="FFFFFF" w:fill="auto"/>
          </w:tcPr>
          <w:p w14:paraId="0C081183" w14:textId="1C637D65" w:rsidR="00A673E7" w:rsidRPr="00791EF5" w:rsidRDefault="00A673E7" w:rsidP="00A673E7">
            <w:pPr>
              <w:pStyle w:val="TAL"/>
              <w:keepNext w:val="0"/>
              <w:rPr>
                <w:noProof/>
                <w:sz w:val="16"/>
                <w:szCs w:val="16"/>
              </w:rPr>
            </w:pPr>
            <w:r w:rsidRPr="00791EF5">
              <w:rPr>
                <w:noProof/>
                <w:sz w:val="16"/>
                <w:szCs w:val="16"/>
              </w:rPr>
              <w:t>SA#100</w:t>
            </w:r>
          </w:p>
        </w:tc>
        <w:tc>
          <w:tcPr>
            <w:tcW w:w="993" w:type="dxa"/>
            <w:shd w:val="solid" w:color="FFFFFF" w:fill="auto"/>
          </w:tcPr>
          <w:p w14:paraId="2C948AAF" w14:textId="77777777" w:rsidR="00A673E7" w:rsidRPr="00791EF5" w:rsidRDefault="00A673E7" w:rsidP="00A673E7">
            <w:pPr>
              <w:pStyle w:val="TAL"/>
              <w:keepNext w:val="0"/>
              <w:rPr>
                <w:noProof/>
                <w:sz w:val="16"/>
                <w:szCs w:val="16"/>
              </w:rPr>
            </w:pPr>
          </w:p>
        </w:tc>
        <w:tc>
          <w:tcPr>
            <w:tcW w:w="567" w:type="dxa"/>
            <w:shd w:val="solid" w:color="FFFFFF" w:fill="auto"/>
          </w:tcPr>
          <w:p w14:paraId="599928F9" w14:textId="77777777" w:rsidR="00A673E7" w:rsidRPr="00791EF5" w:rsidRDefault="00A673E7" w:rsidP="00A673E7">
            <w:pPr>
              <w:pStyle w:val="TAL"/>
              <w:keepNext w:val="0"/>
              <w:rPr>
                <w:noProof/>
                <w:sz w:val="16"/>
                <w:szCs w:val="16"/>
              </w:rPr>
            </w:pPr>
          </w:p>
        </w:tc>
        <w:tc>
          <w:tcPr>
            <w:tcW w:w="425" w:type="dxa"/>
            <w:shd w:val="solid" w:color="FFFFFF" w:fill="auto"/>
          </w:tcPr>
          <w:p w14:paraId="63C5CAA5" w14:textId="77777777" w:rsidR="00A673E7" w:rsidRPr="00791EF5" w:rsidRDefault="00A673E7" w:rsidP="00A673E7">
            <w:pPr>
              <w:pStyle w:val="TAL"/>
              <w:keepNext w:val="0"/>
              <w:rPr>
                <w:noProof/>
                <w:sz w:val="16"/>
                <w:szCs w:val="16"/>
              </w:rPr>
            </w:pPr>
          </w:p>
        </w:tc>
        <w:tc>
          <w:tcPr>
            <w:tcW w:w="567" w:type="dxa"/>
            <w:shd w:val="solid" w:color="FFFFFF" w:fill="auto"/>
          </w:tcPr>
          <w:p w14:paraId="35FC1540" w14:textId="77777777" w:rsidR="00A673E7" w:rsidRPr="00791EF5" w:rsidRDefault="00A673E7" w:rsidP="00A673E7">
            <w:pPr>
              <w:pStyle w:val="TAL"/>
              <w:keepNext w:val="0"/>
              <w:rPr>
                <w:noProof/>
                <w:sz w:val="16"/>
                <w:szCs w:val="16"/>
              </w:rPr>
            </w:pPr>
          </w:p>
        </w:tc>
        <w:tc>
          <w:tcPr>
            <w:tcW w:w="4678" w:type="dxa"/>
            <w:shd w:val="solid" w:color="FFFFFF" w:fill="auto"/>
          </w:tcPr>
          <w:p w14:paraId="22C81503" w14:textId="31DCBA48" w:rsidR="00A673E7" w:rsidRPr="00791EF5" w:rsidRDefault="00A673E7" w:rsidP="00A673E7">
            <w:pPr>
              <w:pStyle w:val="TAL"/>
              <w:keepNext w:val="0"/>
              <w:rPr>
                <w:sz w:val="16"/>
                <w:szCs w:val="16"/>
              </w:rPr>
            </w:pPr>
            <w:r w:rsidRPr="00791EF5">
              <w:rPr>
                <w:sz w:val="16"/>
                <w:szCs w:val="16"/>
              </w:rPr>
              <w:t>Fixing header and footer</w:t>
            </w:r>
          </w:p>
        </w:tc>
        <w:tc>
          <w:tcPr>
            <w:tcW w:w="708" w:type="dxa"/>
            <w:shd w:val="solid" w:color="FFFFFF" w:fill="auto"/>
          </w:tcPr>
          <w:p w14:paraId="70DAE8FB" w14:textId="2E09151B" w:rsidR="00A673E7" w:rsidRPr="00791EF5" w:rsidRDefault="00A673E7" w:rsidP="00A673E7">
            <w:pPr>
              <w:pStyle w:val="TAL"/>
              <w:keepNext w:val="0"/>
              <w:rPr>
                <w:noProof/>
                <w:sz w:val="16"/>
                <w:szCs w:val="16"/>
              </w:rPr>
            </w:pPr>
            <w:r w:rsidRPr="00791EF5">
              <w:rPr>
                <w:noProof/>
                <w:sz w:val="16"/>
                <w:szCs w:val="16"/>
              </w:rPr>
              <w:t>17.5.2</w:t>
            </w:r>
          </w:p>
        </w:tc>
      </w:tr>
      <w:tr w:rsidR="00C80525" w:rsidRPr="00215D3C" w14:paraId="7F277C01" w14:textId="77777777" w:rsidTr="006F493A">
        <w:tc>
          <w:tcPr>
            <w:tcW w:w="800" w:type="dxa"/>
            <w:shd w:val="solid" w:color="FFFFFF" w:fill="auto"/>
          </w:tcPr>
          <w:p w14:paraId="75ECF74C" w14:textId="02A10537" w:rsidR="00C80525" w:rsidRPr="00791EF5" w:rsidRDefault="00C80525" w:rsidP="00A673E7">
            <w:pPr>
              <w:pStyle w:val="TAL"/>
              <w:keepNext w:val="0"/>
              <w:rPr>
                <w:noProof/>
                <w:sz w:val="16"/>
                <w:szCs w:val="16"/>
              </w:rPr>
            </w:pPr>
            <w:r w:rsidRPr="00791EF5">
              <w:rPr>
                <w:noProof/>
                <w:sz w:val="16"/>
                <w:szCs w:val="16"/>
              </w:rPr>
              <w:t>2023-09</w:t>
            </w:r>
          </w:p>
        </w:tc>
        <w:tc>
          <w:tcPr>
            <w:tcW w:w="901" w:type="dxa"/>
            <w:shd w:val="solid" w:color="FFFFFF" w:fill="auto"/>
          </w:tcPr>
          <w:p w14:paraId="1ED81D77" w14:textId="52C60822" w:rsidR="00C80525" w:rsidRPr="00791EF5" w:rsidRDefault="00C80525" w:rsidP="00A673E7">
            <w:pPr>
              <w:pStyle w:val="TAL"/>
              <w:keepNext w:val="0"/>
              <w:rPr>
                <w:noProof/>
                <w:sz w:val="16"/>
                <w:szCs w:val="16"/>
              </w:rPr>
            </w:pPr>
            <w:r w:rsidRPr="00791EF5">
              <w:rPr>
                <w:noProof/>
                <w:sz w:val="16"/>
                <w:szCs w:val="16"/>
              </w:rPr>
              <w:t>SA#101</w:t>
            </w:r>
          </w:p>
        </w:tc>
        <w:tc>
          <w:tcPr>
            <w:tcW w:w="993" w:type="dxa"/>
            <w:shd w:val="solid" w:color="FFFFFF" w:fill="auto"/>
          </w:tcPr>
          <w:p w14:paraId="63EF25A3" w14:textId="12BE9008" w:rsidR="00C80525" w:rsidRPr="00791EF5" w:rsidRDefault="00CE22F1" w:rsidP="00A673E7">
            <w:pPr>
              <w:pStyle w:val="TAL"/>
              <w:keepNext w:val="0"/>
              <w:rPr>
                <w:noProof/>
                <w:sz w:val="16"/>
                <w:szCs w:val="16"/>
              </w:rPr>
            </w:pPr>
            <w:r w:rsidRPr="00791EF5">
              <w:rPr>
                <w:noProof/>
                <w:sz w:val="16"/>
                <w:szCs w:val="16"/>
              </w:rPr>
              <w:t>SP-230944</w:t>
            </w:r>
          </w:p>
        </w:tc>
        <w:tc>
          <w:tcPr>
            <w:tcW w:w="567" w:type="dxa"/>
            <w:shd w:val="solid" w:color="FFFFFF" w:fill="auto"/>
          </w:tcPr>
          <w:p w14:paraId="6883BC06" w14:textId="0BD08C25" w:rsidR="00C80525" w:rsidRPr="00791EF5" w:rsidRDefault="003A0468" w:rsidP="00A673E7">
            <w:pPr>
              <w:pStyle w:val="TAL"/>
              <w:keepNext w:val="0"/>
              <w:rPr>
                <w:noProof/>
                <w:sz w:val="16"/>
                <w:szCs w:val="16"/>
              </w:rPr>
            </w:pPr>
            <w:r w:rsidRPr="00791EF5">
              <w:rPr>
                <w:noProof/>
                <w:sz w:val="16"/>
                <w:szCs w:val="16"/>
              </w:rPr>
              <w:t>0265</w:t>
            </w:r>
          </w:p>
        </w:tc>
        <w:tc>
          <w:tcPr>
            <w:tcW w:w="425" w:type="dxa"/>
            <w:shd w:val="solid" w:color="FFFFFF" w:fill="auto"/>
          </w:tcPr>
          <w:p w14:paraId="20D11BE8" w14:textId="544A6198" w:rsidR="00C80525" w:rsidRPr="00791EF5" w:rsidRDefault="003A0468" w:rsidP="00A673E7">
            <w:pPr>
              <w:pStyle w:val="TAL"/>
              <w:keepNext w:val="0"/>
              <w:rPr>
                <w:noProof/>
                <w:sz w:val="16"/>
                <w:szCs w:val="16"/>
              </w:rPr>
            </w:pPr>
            <w:r w:rsidRPr="00791EF5">
              <w:rPr>
                <w:noProof/>
                <w:sz w:val="16"/>
                <w:szCs w:val="16"/>
              </w:rPr>
              <w:t>-</w:t>
            </w:r>
          </w:p>
        </w:tc>
        <w:tc>
          <w:tcPr>
            <w:tcW w:w="567" w:type="dxa"/>
            <w:shd w:val="solid" w:color="FFFFFF" w:fill="auto"/>
          </w:tcPr>
          <w:p w14:paraId="11285213" w14:textId="18E8C226" w:rsidR="00C80525" w:rsidRPr="00791EF5" w:rsidRDefault="003A0468" w:rsidP="00A673E7">
            <w:pPr>
              <w:pStyle w:val="TAL"/>
              <w:keepNext w:val="0"/>
              <w:rPr>
                <w:noProof/>
                <w:sz w:val="16"/>
                <w:szCs w:val="16"/>
              </w:rPr>
            </w:pPr>
            <w:r w:rsidRPr="00791EF5">
              <w:rPr>
                <w:noProof/>
                <w:sz w:val="16"/>
                <w:szCs w:val="16"/>
              </w:rPr>
              <w:t>F</w:t>
            </w:r>
          </w:p>
        </w:tc>
        <w:tc>
          <w:tcPr>
            <w:tcW w:w="4678" w:type="dxa"/>
            <w:shd w:val="solid" w:color="FFFFFF" w:fill="auto"/>
          </w:tcPr>
          <w:p w14:paraId="52E15E9F" w14:textId="33FEC8DA" w:rsidR="00C80525" w:rsidRPr="00791EF5" w:rsidRDefault="0091480E" w:rsidP="00A673E7">
            <w:pPr>
              <w:pStyle w:val="TAL"/>
              <w:keepNext w:val="0"/>
              <w:rPr>
                <w:sz w:val="16"/>
                <w:szCs w:val="16"/>
              </w:rPr>
            </w:pPr>
            <w:r w:rsidRPr="00791EF5">
              <w:rPr>
                <w:sz w:val="16"/>
                <w:szCs w:val="16"/>
              </w:rPr>
              <w:t>Make probableCause mandatory in notifyChangedAlarmGeneral</w:t>
            </w:r>
          </w:p>
        </w:tc>
        <w:tc>
          <w:tcPr>
            <w:tcW w:w="708" w:type="dxa"/>
            <w:shd w:val="solid" w:color="FFFFFF" w:fill="auto"/>
          </w:tcPr>
          <w:p w14:paraId="2AF7CAB0" w14:textId="0EE1D7F9" w:rsidR="00C80525" w:rsidRPr="00791EF5" w:rsidRDefault="00C80525" w:rsidP="00A673E7">
            <w:pPr>
              <w:pStyle w:val="TAL"/>
              <w:keepNext w:val="0"/>
              <w:rPr>
                <w:noProof/>
                <w:sz w:val="16"/>
                <w:szCs w:val="16"/>
              </w:rPr>
            </w:pPr>
            <w:r w:rsidRPr="00791EF5">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791EF5" w:rsidRDefault="00C80525" w:rsidP="006F493A">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791EF5" w:rsidRDefault="00C80525" w:rsidP="006F493A">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791EF5" w:rsidRDefault="00CE22F1" w:rsidP="006F493A">
            <w:pPr>
              <w:pStyle w:val="TAL"/>
              <w:keepNext w:val="0"/>
              <w:rPr>
                <w:noProof/>
                <w:sz w:val="16"/>
                <w:szCs w:val="16"/>
              </w:rPr>
            </w:pPr>
            <w:r w:rsidRPr="00791EF5">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791EF5" w:rsidRDefault="003A0468" w:rsidP="006F493A">
            <w:pPr>
              <w:pStyle w:val="TAL"/>
              <w:keepNext w:val="0"/>
              <w:rPr>
                <w:noProof/>
                <w:sz w:val="16"/>
                <w:szCs w:val="16"/>
              </w:rPr>
            </w:pPr>
            <w:r w:rsidRPr="00791EF5">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791EF5" w:rsidRDefault="003A0468" w:rsidP="006F493A">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791EF5" w:rsidRDefault="003A0468" w:rsidP="006F493A">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791EF5" w:rsidRDefault="0091480E" w:rsidP="006F493A">
            <w:pPr>
              <w:pStyle w:val="TAL"/>
              <w:keepNext w:val="0"/>
              <w:rPr>
                <w:sz w:val="16"/>
                <w:szCs w:val="16"/>
              </w:rPr>
            </w:pPr>
            <w:r w:rsidRPr="00791EF5">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791EF5" w:rsidRDefault="00C80525" w:rsidP="006F493A">
            <w:pPr>
              <w:pStyle w:val="TAL"/>
              <w:keepNext w:val="0"/>
              <w:rPr>
                <w:noProof/>
                <w:sz w:val="16"/>
                <w:szCs w:val="16"/>
              </w:rPr>
            </w:pPr>
            <w:r w:rsidRPr="00791EF5">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791EF5" w:rsidRDefault="003A0468" w:rsidP="00CE22F1">
            <w:pPr>
              <w:pStyle w:val="TAL"/>
              <w:keepNext w:val="0"/>
              <w:rPr>
                <w:noProof/>
                <w:sz w:val="16"/>
                <w:szCs w:val="16"/>
              </w:rPr>
            </w:pPr>
            <w:r w:rsidRPr="00791EF5">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791EF5" w:rsidRDefault="0091480E" w:rsidP="00CE22F1">
            <w:pPr>
              <w:pStyle w:val="TAL"/>
              <w:keepNext w:val="0"/>
              <w:rPr>
                <w:sz w:val="16"/>
                <w:szCs w:val="16"/>
              </w:rPr>
            </w:pPr>
            <w:r w:rsidRPr="00791EF5">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791EF5" w:rsidRDefault="003A0468" w:rsidP="00CE22F1">
            <w:pPr>
              <w:pStyle w:val="TAL"/>
              <w:keepNext w:val="0"/>
              <w:rPr>
                <w:noProof/>
                <w:sz w:val="16"/>
                <w:szCs w:val="16"/>
              </w:rPr>
            </w:pPr>
            <w:r w:rsidRPr="00791EF5">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791EF5" w:rsidRDefault="0091480E" w:rsidP="00CE22F1">
            <w:pPr>
              <w:pStyle w:val="TAL"/>
              <w:keepNext w:val="0"/>
              <w:rPr>
                <w:sz w:val="16"/>
                <w:szCs w:val="16"/>
              </w:rPr>
            </w:pPr>
            <w:r w:rsidRPr="00791EF5">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791EF5" w:rsidRDefault="003A0468" w:rsidP="00CE22F1">
            <w:pPr>
              <w:pStyle w:val="TAL"/>
              <w:keepNext w:val="0"/>
              <w:rPr>
                <w:noProof/>
                <w:sz w:val="16"/>
                <w:szCs w:val="16"/>
              </w:rPr>
            </w:pPr>
            <w:r w:rsidRPr="00791EF5">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791EF5" w:rsidRDefault="003A0468" w:rsidP="00CE22F1">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791EF5" w:rsidRDefault="0091480E" w:rsidP="00CE22F1">
            <w:pPr>
              <w:pStyle w:val="TAL"/>
              <w:keepNext w:val="0"/>
              <w:rPr>
                <w:sz w:val="16"/>
                <w:szCs w:val="16"/>
              </w:rPr>
            </w:pPr>
            <w:r w:rsidRPr="00791EF5">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791EF5" w:rsidRDefault="003A0468" w:rsidP="00CE22F1">
            <w:pPr>
              <w:pStyle w:val="TAL"/>
              <w:keepNext w:val="0"/>
              <w:rPr>
                <w:noProof/>
                <w:sz w:val="16"/>
                <w:szCs w:val="16"/>
              </w:rPr>
            </w:pPr>
            <w:r w:rsidRPr="00791EF5">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791EF5" w:rsidRDefault="0091480E" w:rsidP="00CE22F1">
            <w:pPr>
              <w:pStyle w:val="TAL"/>
              <w:keepNext w:val="0"/>
              <w:rPr>
                <w:sz w:val="16"/>
                <w:szCs w:val="16"/>
              </w:rPr>
            </w:pPr>
            <w:r w:rsidRPr="00791EF5">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791EF5" w:rsidRDefault="00CE22F1" w:rsidP="00CE22F1">
            <w:pPr>
              <w:pStyle w:val="TAL"/>
              <w:keepNext w:val="0"/>
              <w:rPr>
                <w:noProof/>
                <w:sz w:val="16"/>
                <w:szCs w:val="16"/>
              </w:rPr>
            </w:pPr>
            <w:r w:rsidRPr="00791EF5">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791EF5" w:rsidRDefault="005C6F0C" w:rsidP="005C6F0C">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791EF5" w:rsidRDefault="005C6F0C" w:rsidP="005C6F0C">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791EF5" w:rsidRDefault="005C6F0C" w:rsidP="005C6F0C">
            <w:pPr>
              <w:pStyle w:val="TAL"/>
              <w:keepNext w:val="0"/>
              <w:rPr>
                <w:sz w:val="16"/>
                <w:szCs w:val="16"/>
              </w:rPr>
            </w:pPr>
            <w:r w:rsidRPr="00791EF5">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791EF5" w:rsidRDefault="005C6F0C" w:rsidP="005C6F0C">
            <w:pPr>
              <w:pStyle w:val="TAL"/>
              <w:keepNext w:val="0"/>
              <w:rPr>
                <w:noProof/>
                <w:sz w:val="16"/>
                <w:szCs w:val="16"/>
              </w:rPr>
            </w:pPr>
            <w:r w:rsidRPr="00791EF5">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791EF5" w:rsidRDefault="005C6F0C" w:rsidP="005C6F0C">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791EF5" w:rsidRDefault="005C6F0C" w:rsidP="005C6F0C">
            <w:pPr>
              <w:pStyle w:val="TAL"/>
              <w:keepNext w:val="0"/>
              <w:rPr>
                <w:noProof/>
                <w:sz w:val="16"/>
                <w:szCs w:val="16"/>
              </w:rPr>
            </w:pPr>
            <w:r w:rsidRPr="00791EF5">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791EF5" w:rsidRDefault="005C6F0C" w:rsidP="005C6F0C">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Deprecate FM subscribe-unsubscribe</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791EF5" w:rsidRDefault="005C6F0C" w:rsidP="005C6F0C">
            <w:pPr>
              <w:pStyle w:val="TAL"/>
              <w:keepNext w:val="0"/>
              <w:rPr>
                <w:noProof/>
                <w:sz w:val="16"/>
                <w:szCs w:val="16"/>
              </w:rPr>
            </w:pPr>
            <w:r w:rsidRPr="00791EF5">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791EF5" w:rsidRDefault="00E920CB" w:rsidP="00E920CB">
            <w:pPr>
              <w:pStyle w:val="TAL"/>
              <w:keepNext w:val="0"/>
              <w:rPr>
                <w:rFonts w:cs="Arial"/>
                <w:noProof/>
                <w:sz w:val="16"/>
                <w:szCs w:val="16"/>
              </w:rPr>
            </w:pPr>
            <w:r w:rsidRPr="00791EF5">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791EF5" w:rsidRDefault="00E920CB" w:rsidP="00E920CB">
            <w:pPr>
              <w:pStyle w:val="TAL"/>
              <w:keepNext w:val="0"/>
              <w:rPr>
                <w:rFonts w:cs="Arial"/>
                <w:sz w:val="16"/>
                <w:szCs w:val="16"/>
              </w:rPr>
            </w:pPr>
            <w:r w:rsidRPr="00791EF5">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791EF5" w:rsidRDefault="00E920CB" w:rsidP="00E920CB">
            <w:pPr>
              <w:pStyle w:val="TAL"/>
              <w:keepNext w:val="0"/>
              <w:rPr>
                <w:rFonts w:cs="Arial"/>
                <w:noProof/>
                <w:sz w:val="16"/>
                <w:szCs w:val="16"/>
              </w:rPr>
            </w:pPr>
            <w:r w:rsidRPr="00791EF5">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791EF5" w:rsidRDefault="00E920CB" w:rsidP="00E920CB">
            <w:pPr>
              <w:pStyle w:val="TAL"/>
              <w:keepNext w:val="0"/>
              <w:rPr>
                <w:rFonts w:cs="Arial"/>
                <w:sz w:val="16"/>
                <w:szCs w:val="16"/>
              </w:rPr>
            </w:pPr>
            <w:r w:rsidRPr="00791EF5">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791EF5" w:rsidRDefault="00E920CB" w:rsidP="00E920CB">
            <w:pPr>
              <w:pStyle w:val="TAL"/>
              <w:keepNext w:val="0"/>
              <w:rPr>
                <w:rFonts w:cs="Arial"/>
                <w:noProof/>
                <w:sz w:val="16"/>
                <w:szCs w:val="16"/>
              </w:rPr>
            </w:pPr>
            <w:r w:rsidRPr="00791EF5">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791EF5" w:rsidRDefault="00E920CB" w:rsidP="00E920CB">
            <w:pPr>
              <w:pStyle w:val="TAL"/>
              <w:keepNext w:val="0"/>
              <w:rPr>
                <w:rFonts w:cs="Arial"/>
                <w:sz w:val="16"/>
                <w:szCs w:val="16"/>
              </w:rPr>
            </w:pPr>
            <w:r w:rsidRPr="00791EF5">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791EF5" w:rsidRDefault="00E920CB" w:rsidP="00E920CB">
            <w:pPr>
              <w:pStyle w:val="TAL"/>
              <w:keepNext w:val="0"/>
              <w:rPr>
                <w:rFonts w:cs="Arial"/>
                <w:noProof/>
                <w:sz w:val="16"/>
                <w:szCs w:val="16"/>
              </w:rPr>
            </w:pPr>
            <w:r w:rsidRPr="00791EF5">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791EF5" w:rsidRDefault="00E920CB" w:rsidP="00E920CB">
            <w:pPr>
              <w:pStyle w:val="TAL"/>
              <w:keepNext w:val="0"/>
              <w:rPr>
                <w:rFonts w:cs="Arial"/>
                <w:sz w:val="16"/>
                <w:szCs w:val="16"/>
              </w:rPr>
            </w:pPr>
            <w:r w:rsidRPr="00791EF5">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791EF5" w:rsidRDefault="00E920CB" w:rsidP="00E920CB">
            <w:pPr>
              <w:pStyle w:val="TAL"/>
              <w:keepNext w:val="0"/>
              <w:rPr>
                <w:rFonts w:cs="Arial"/>
                <w:sz w:val="16"/>
                <w:szCs w:val="16"/>
              </w:rPr>
            </w:pPr>
            <w:r w:rsidRPr="00791EF5">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791EF5" w:rsidRDefault="00E920CB" w:rsidP="00E920CB">
            <w:pPr>
              <w:pStyle w:val="TAL"/>
              <w:keepNext w:val="0"/>
              <w:rPr>
                <w:rFonts w:cs="Arial"/>
                <w:noProof/>
                <w:sz w:val="16"/>
                <w:szCs w:val="16"/>
              </w:rPr>
            </w:pPr>
            <w:r w:rsidRPr="00791EF5">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791EF5" w:rsidRDefault="00E920CB" w:rsidP="00E920CB">
            <w:pPr>
              <w:pStyle w:val="TAL"/>
              <w:keepNext w:val="0"/>
              <w:rPr>
                <w:rFonts w:cs="Arial"/>
                <w:noProof/>
                <w:sz w:val="16"/>
                <w:szCs w:val="16"/>
              </w:rPr>
            </w:pPr>
            <w:r w:rsidRPr="00791EF5">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791EF5" w:rsidRDefault="00E920CB" w:rsidP="00E920CB">
            <w:pPr>
              <w:pStyle w:val="TAL"/>
              <w:keepNext w:val="0"/>
              <w:rPr>
                <w:rFonts w:cs="Arial"/>
                <w:sz w:val="16"/>
                <w:szCs w:val="16"/>
              </w:rPr>
            </w:pPr>
            <w:r w:rsidRPr="00791EF5">
              <w:rPr>
                <w:rFonts w:cs="Arial"/>
                <w:color w:val="000000"/>
                <w:sz w:val="16"/>
                <w:szCs w:val="16"/>
              </w:rPr>
              <w:t>Editorial Correction</w:t>
            </w:r>
            <w:r w:rsidR="00076E0E" w:rsidRPr="00791EF5">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791EF5" w:rsidRDefault="00E920CB" w:rsidP="00E920CB">
            <w:pPr>
              <w:pStyle w:val="TAL"/>
              <w:keepNext w:val="0"/>
              <w:rPr>
                <w:rFonts w:cs="Arial"/>
                <w:noProof/>
                <w:sz w:val="16"/>
                <w:szCs w:val="16"/>
              </w:rPr>
            </w:pPr>
            <w:r w:rsidRPr="00791EF5">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791EF5" w:rsidRDefault="00E920CB" w:rsidP="00E920CB">
            <w:pPr>
              <w:pStyle w:val="TAL"/>
              <w:keepNext w:val="0"/>
              <w:rPr>
                <w:rFonts w:cs="Arial"/>
                <w:sz w:val="16"/>
                <w:szCs w:val="16"/>
              </w:rPr>
            </w:pPr>
            <w:r w:rsidRPr="00791EF5">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791EF5" w:rsidRDefault="00E920CB" w:rsidP="00E920CB">
            <w:pPr>
              <w:pStyle w:val="TAL"/>
              <w:keepNext w:val="0"/>
              <w:rPr>
                <w:rFonts w:cs="Arial"/>
                <w:sz w:val="16"/>
                <w:szCs w:val="16"/>
              </w:rPr>
            </w:pPr>
            <w:r w:rsidRPr="00791EF5">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791EF5" w:rsidRDefault="00E920CB" w:rsidP="00E920CB">
            <w:pPr>
              <w:pStyle w:val="TAL"/>
              <w:keepNext w:val="0"/>
              <w:rPr>
                <w:rFonts w:cs="Arial"/>
                <w:noProof/>
                <w:sz w:val="16"/>
                <w:szCs w:val="16"/>
              </w:rPr>
            </w:pPr>
            <w:r w:rsidRPr="00791EF5">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791EF5" w:rsidRDefault="00E920CB" w:rsidP="00E920CB">
            <w:pPr>
              <w:pStyle w:val="TAL"/>
              <w:keepNext w:val="0"/>
              <w:rPr>
                <w:rFonts w:cs="Arial"/>
                <w:sz w:val="16"/>
                <w:szCs w:val="16"/>
              </w:rPr>
            </w:pPr>
            <w:r w:rsidRPr="00791EF5">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791EF5" w:rsidRDefault="00E920CB" w:rsidP="00E920CB">
            <w:pPr>
              <w:pStyle w:val="TAL"/>
              <w:keepNext w:val="0"/>
              <w:rPr>
                <w:rFonts w:cs="Arial"/>
                <w:sz w:val="16"/>
                <w:szCs w:val="16"/>
              </w:rPr>
            </w:pPr>
            <w:r w:rsidRPr="00791EF5">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791EF5" w:rsidRDefault="00E920CB" w:rsidP="00E920CB">
            <w:pPr>
              <w:pStyle w:val="TAL"/>
              <w:keepNext w:val="0"/>
              <w:rPr>
                <w:rFonts w:cs="Arial"/>
                <w:noProof/>
                <w:sz w:val="16"/>
                <w:szCs w:val="16"/>
              </w:rPr>
            </w:pPr>
            <w:r w:rsidRPr="00791EF5">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791EF5" w:rsidRDefault="00E920CB" w:rsidP="00E920CB">
            <w:pPr>
              <w:pStyle w:val="TAL"/>
              <w:keepNext w:val="0"/>
              <w:rPr>
                <w:rFonts w:cs="Arial"/>
                <w:sz w:val="16"/>
                <w:szCs w:val="16"/>
              </w:rPr>
            </w:pPr>
            <w:r w:rsidRPr="00791EF5">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791EF5" w:rsidRDefault="00E920CB" w:rsidP="00E920CB">
            <w:pPr>
              <w:pStyle w:val="TAL"/>
              <w:keepNext w:val="0"/>
              <w:rPr>
                <w:rFonts w:cs="Arial"/>
                <w:sz w:val="16"/>
                <w:szCs w:val="16"/>
              </w:rPr>
            </w:pPr>
            <w:r w:rsidRPr="00791EF5">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791EF5" w:rsidRDefault="00E920CB" w:rsidP="00E920CB">
            <w:pPr>
              <w:pStyle w:val="TAL"/>
              <w:keepNext w:val="0"/>
              <w:rPr>
                <w:rFonts w:cs="Arial"/>
                <w:noProof/>
                <w:sz w:val="16"/>
                <w:szCs w:val="16"/>
              </w:rPr>
            </w:pPr>
            <w:r w:rsidRPr="00791EF5">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791EF5" w:rsidRDefault="00E920CB" w:rsidP="00E920CB">
            <w:pPr>
              <w:pStyle w:val="TAL"/>
              <w:keepNext w:val="0"/>
              <w:rPr>
                <w:rFonts w:cs="Arial"/>
                <w:noProof/>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791EF5" w:rsidRDefault="00E920CB" w:rsidP="00E920CB">
            <w:pPr>
              <w:pStyle w:val="TAL"/>
              <w:keepNext w:val="0"/>
              <w:rPr>
                <w:rFonts w:cs="Arial"/>
                <w:sz w:val="16"/>
                <w:szCs w:val="16"/>
              </w:rPr>
            </w:pPr>
            <w:r w:rsidRPr="00791EF5">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791EF5" w:rsidRDefault="0029026B" w:rsidP="0029026B">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791EF5" w:rsidRDefault="0029026B" w:rsidP="0029026B">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791EF5" w:rsidRDefault="0029026B" w:rsidP="0029026B">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791EF5" w:rsidRDefault="0029026B" w:rsidP="0029026B">
            <w:pPr>
              <w:pStyle w:val="TAL"/>
              <w:keepNext w:val="0"/>
              <w:rPr>
                <w:rFonts w:cs="Arial"/>
                <w:color w:val="000000"/>
                <w:sz w:val="16"/>
                <w:szCs w:val="16"/>
              </w:rPr>
            </w:pPr>
            <w:r w:rsidRPr="00791EF5">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791EF5"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791EF5" w:rsidRDefault="0029026B" w:rsidP="0029026B">
            <w:pPr>
              <w:pStyle w:val="TAL"/>
              <w:keepNext w:val="0"/>
              <w:rPr>
                <w:rFonts w:cs="Arial"/>
                <w:color w:val="000000"/>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791EF5" w:rsidRDefault="006F493A" w:rsidP="0029026B">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29026B" w:rsidRPr="00791EF5">
              <w:rPr>
                <w:sz w:val="16"/>
                <w:szCs w:val="16"/>
              </w:rPr>
              <w:t>notifyEvent stage 3</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791EF5" w:rsidRDefault="0029026B" w:rsidP="0029026B">
            <w:pPr>
              <w:pStyle w:val="TAL"/>
              <w:keepNext w:val="0"/>
              <w:rPr>
                <w:rFonts w:cs="Arial"/>
                <w:noProof/>
                <w:sz w:val="16"/>
                <w:szCs w:val="16"/>
              </w:rPr>
            </w:pPr>
            <w:r w:rsidRPr="00791EF5">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791EF5" w:rsidRDefault="00EE0D34" w:rsidP="00EE0D34">
            <w:pPr>
              <w:pStyle w:val="TAL"/>
              <w:keepNext w:val="0"/>
              <w:rPr>
                <w:rFonts w:cs="Arial"/>
                <w:color w:val="000000"/>
                <w:sz w:val="16"/>
                <w:szCs w:val="16"/>
              </w:rPr>
            </w:pPr>
            <w:r w:rsidRPr="00791EF5">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791EF5" w:rsidRDefault="00EE0D34" w:rsidP="00EE0D34">
            <w:pPr>
              <w:pStyle w:val="TAL"/>
              <w:keepNext w:val="0"/>
              <w:rPr>
                <w:rFonts w:cs="Arial"/>
                <w:color w:val="000000"/>
                <w:sz w:val="16"/>
                <w:szCs w:val="16"/>
              </w:rPr>
            </w:pPr>
            <w:r w:rsidRPr="00791EF5">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791EF5" w:rsidRDefault="00EE0D34" w:rsidP="00EE0D34">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new HTTP error response format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791EF5" w:rsidRDefault="00EE0D34" w:rsidP="00EE0D34">
            <w:pPr>
              <w:pStyle w:val="TAL"/>
              <w:keepNext w:val="0"/>
              <w:rPr>
                <w:rFonts w:cs="Arial"/>
                <w:color w:val="000000"/>
                <w:sz w:val="16"/>
                <w:szCs w:val="16"/>
              </w:rPr>
            </w:pPr>
            <w:r w:rsidRPr="00791EF5">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791EF5" w:rsidRDefault="006F493A" w:rsidP="00EE0D34">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EE0D34" w:rsidRPr="00791EF5">
              <w:rPr>
                <w:sz w:val="16"/>
                <w:szCs w:val="16"/>
              </w:rPr>
              <w:t>Add dataNodeSelector to getMOIAttributes (stage 2,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791EF5" w:rsidRDefault="00EE0D34" w:rsidP="00EE0D34">
            <w:pPr>
              <w:pStyle w:val="TAL"/>
              <w:keepNext w:val="0"/>
              <w:rPr>
                <w:rFonts w:cs="Arial"/>
                <w:color w:val="000000"/>
                <w:sz w:val="16"/>
                <w:szCs w:val="16"/>
              </w:rPr>
            </w:pPr>
            <w:r w:rsidRPr="00791EF5">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791EF5" w:rsidRDefault="00EE0D34" w:rsidP="00EE0D34">
            <w:pPr>
              <w:pStyle w:val="TAL"/>
              <w:keepNext w:val="0"/>
              <w:rPr>
                <w:sz w:val="16"/>
                <w:szCs w:val="16"/>
              </w:rPr>
            </w:pPr>
            <w:r w:rsidRPr="00791EF5">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7511F2"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791EF5" w:rsidRDefault="007511F2" w:rsidP="00EE0D34">
            <w:pPr>
              <w:pStyle w:val="TAL"/>
              <w:keepNext w:val="0"/>
              <w:rPr>
                <w:rFonts w:cs="Arial"/>
                <w:color w:val="000000"/>
                <w:sz w:val="16"/>
                <w:szCs w:val="16"/>
              </w:rPr>
            </w:pPr>
            <w:r w:rsidRPr="00791EF5">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791EF5" w:rsidRDefault="007511F2"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791EF5" w:rsidRDefault="007511F2"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791EF5" w:rsidRDefault="007511F2" w:rsidP="00EE0D34">
            <w:pPr>
              <w:pStyle w:val="TAL"/>
              <w:keepNext w:val="0"/>
              <w:rPr>
                <w:sz w:val="16"/>
                <w:szCs w:val="16"/>
              </w:rPr>
            </w:pPr>
            <w:r w:rsidRPr="00791EF5">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4469BD"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791EF5" w:rsidRDefault="004469BD" w:rsidP="00EE0D34">
            <w:pPr>
              <w:pStyle w:val="TAL"/>
              <w:keepNext w:val="0"/>
              <w:rPr>
                <w:rFonts w:cs="Arial"/>
                <w:color w:val="000000"/>
                <w:sz w:val="16"/>
                <w:szCs w:val="16"/>
              </w:rPr>
            </w:pPr>
            <w:r w:rsidRPr="00791EF5">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791EF5" w:rsidRDefault="004469B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791EF5" w:rsidRDefault="004469BD" w:rsidP="00EE0D34">
            <w:pPr>
              <w:pStyle w:val="TAL"/>
              <w:keepNext w:val="0"/>
              <w:rPr>
                <w:rFonts w:cs="Arial"/>
                <w:color w:val="000000"/>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791EF5" w:rsidRDefault="004469BD" w:rsidP="00EE0D34">
            <w:pPr>
              <w:pStyle w:val="TAL"/>
              <w:keepNext w:val="0"/>
              <w:rPr>
                <w:sz w:val="16"/>
                <w:szCs w:val="16"/>
              </w:rPr>
            </w:pPr>
            <w:r w:rsidRPr="00791EF5">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791EF5" w:rsidRDefault="001F6A37" w:rsidP="00EE0D34">
            <w:pPr>
              <w:pStyle w:val="TAL"/>
              <w:keepNext w:val="0"/>
              <w:rPr>
                <w:rFonts w:cs="Arial"/>
                <w:color w:val="000000"/>
                <w:sz w:val="16"/>
                <w:szCs w:val="16"/>
              </w:rPr>
            </w:pPr>
            <w:r w:rsidRPr="00791EF5">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791EF5" w:rsidRDefault="001F6A37" w:rsidP="00EE0D34">
            <w:pPr>
              <w:pStyle w:val="TAL"/>
              <w:keepNext w:val="0"/>
              <w:rPr>
                <w:sz w:val="16"/>
                <w:szCs w:val="16"/>
              </w:rPr>
            </w:pPr>
            <w:r w:rsidRPr="00791EF5">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791EF5" w:rsidRDefault="001F6A37" w:rsidP="00EE0D34">
            <w:pPr>
              <w:pStyle w:val="TAL"/>
              <w:keepNext w:val="0"/>
              <w:rPr>
                <w:rFonts w:cs="Arial"/>
                <w:color w:val="000000"/>
                <w:sz w:val="16"/>
                <w:szCs w:val="16"/>
              </w:rPr>
            </w:pPr>
            <w:r w:rsidRPr="00791EF5">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791EF5" w:rsidRDefault="001F6A37" w:rsidP="00EE0D34">
            <w:pPr>
              <w:pStyle w:val="TAL"/>
              <w:keepNext w:val="0"/>
              <w:rPr>
                <w:sz w:val="16"/>
                <w:szCs w:val="16"/>
              </w:rPr>
            </w:pPr>
            <w:r w:rsidRPr="00791EF5">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0A74ED" w:rsidRPr="00791EF5">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791EF5" w:rsidRDefault="000A74ED" w:rsidP="00EE0D34">
            <w:pPr>
              <w:pStyle w:val="TAL"/>
              <w:keepNext w:val="0"/>
              <w:rPr>
                <w:rFonts w:cs="Arial"/>
                <w:color w:val="000000"/>
                <w:sz w:val="16"/>
                <w:szCs w:val="16"/>
              </w:rPr>
            </w:pPr>
            <w:r w:rsidRPr="00791EF5">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791EF5" w:rsidRDefault="000A74E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791EF5" w:rsidRDefault="000A74ED"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791EF5" w:rsidRDefault="000A74ED" w:rsidP="00EE0D34">
            <w:pPr>
              <w:pStyle w:val="TAL"/>
              <w:keepNext w:val="0"/>
              <w:rPr>
                <w:sz w:val="16"/>
                <w:szCs w:val="16"/>
              </w:rPr>
            </w:pPr>
            <w:r w:rsidRPr="00791EF5">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791EF5" w:rsidRDefault="00CD0F5A" w:rsidP="00EE0D34">
            <w:pPr>
              <w:pStyle w:val="TAL"/>
              <w:keepNext w:val="0"/>
              <w:rPr>
                <w:rFonts w:cs="Arial"/>
                <w:color w:val="000000"/>
                <w:sz w:val="16"/>
                <w:szCs w:val="16"/>
              </w:rPr>
            </w:pPr>
            <w:r w:rsidRPr="00791EF5">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791EF5" w:rsidRDefault="00CD0F5A"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791EF5" w:rsidRDefault="00CD0F5A" w:rsidP="00EE0D34">
            <w:pPr>
              <w:pStyle w:val="TAL"/>
              <w:keepNext w:val="0"/>
              <w:rPr>
                <w:sz w:val="16"/>
                <w:szCs w:val="16"/>
              </w:rPr>
            </w:pPr>
            <w:r w:rsidRPr="00791EF5">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791EF5" w:rsidRDefault="00CD0F5A" w:rsidP="00EE0D34">
            <w:pPr>
              <w:pStyle w:val="TAL"/>
              <w:keepNext w:val="0"/>
              <w:rPr>
                <w:rFonts w:cs="Arial"/>
                <w:color w:val="000000"/>
                <w:sz w:val="16"/>
                <w:szCs w:val="16"/>
              </w:rPr>
            </w:pPr>
            <w:r w:rsidRPr="00791EF5">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791EF5" w:rsidRDefault="00CD0F5A"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791EF5" w:rsidRDefault="00CD0F5A" w:rsidP="00EE0D34">
            <w:pPr>
              <w:pStyle w:val="TAL"/>
              <w:keepNext w:val="0"/>
              <w:rPr>
                <w:sz w:val="16"/>
                <w:szCs w:val="16"/>
              </w:rPr>
            </w:pPr>
            <w:r w:rsidRPr="00791EF5">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791EF5" w:rsidRDefault="00EE0D34" w:rsidP="00EE0D34">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791EF5" w:rsidRDefault="00963FCF" w:rsidP="00EE0D34">
            <w:pPr>
              <w:pStyle w:val="TAL"/>
              <w:keepNext w:val="0"/>
              <w:rPr>
                <w:rFonts w:cs="Arial"/>
                <w:color w:val="000000"/>
                <w:sz w:val="16"/>
                <w:szCs w:val="16"/>
              </w:rPr>
            </w:pPr>
            <w:r w:rsidRPr="00791EF5">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791EF5" w:rsidRDefault="00963FCF" w:rsidP="00EE0D34">
            <w:pPr>
              <w:pStyle w:val="TAL"/>
              <w:keepNext w:val="0"/>
              <w:rPr>
                <w:rFonts w:cs="Arial"/>
                <w:color w:val="000000"/>
                <w:sz w:val="16"/>
                <w:szCs w:val="16"/>
                <w:lang w:val="en-US"/>
              </w:rPr>
            </w:pPr>
            <w:r w:rsidRPr="00791EF5">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791EF5" w:rsidRDefault="00963FCF" w:rsidP="00EE0D34">
            <w:pPr>
              <w:pStyle w:val="TAL"/>
              <w:keepNext w:val="0"/>
              <w:rPr>
                <w:sz w:val="16"/>
                <w:szCs w:val="16"/>
                <w:lang w:eastAsia="zh-CN"/>
              </w:rPr>
            </w:pPr>
            <w:r w:rsidRPr="00791EF5">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791EF5" w:rsidRDefault="00EE42BC" w:rsidP="00EE42BC">
            <w:pPr>
              <w:pStyle w:val="TAL"/>
              <w:keepNext w:val="0"/>
              <w:rPr>
                <w:rFonts w:cs="Arial"/>
                <w:noProof/>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791EF5" w:rsidRDefault="00EE42BC" w:rsidP="00EE42BC">
            <w:pPr>
              <w:pStyle w:val="TAL"/>
              <w:keepNext w:val="0"/>
              <w:rPr>
                <w:rFonts w:cs="Arial"/>
                <w:noProof/>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791EF5" w:rsidRDefault="00EE42BC" w:rsidP="00EE42BC">
            <w:pPr>
              <w:pStyle w:val="TAL"/>
              <w:keepNext w:val="0"/>
              <w:rPr>
                <w:rFonts w:cs="Arial"/>
                <w:color w:val="000000"/>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791EF5" w:rsidRDefault="00EE42BC" w:rsidP="00EE42BC">
            <w:pPr>
              <w:pStyle w:val="TAL"/>
              <w:keepNext w:val="0"/>
              <w:rPr>
                <w:rFonts w:cs="Arial"/>
                <w:color w:val="000000"/>
                <w:sz w:val="16"/>
                <w:szCs w:val="16"/>
                <w:lang w:eastAsia="zh-CN"/>
              </w:rPr>
            </w:pPr>
            <w:r w:rsidRPr="00791EF5">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791EF5"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791EF5" w:rsidRDefault="00EE42BC" w:rsidP="00EE42BC">
            <w:pPr>
              <w:pStyle w:val="TAL"/>
              <w:keepNext w:val="0"/>
              <w:rPr>
                <w:rFonts w:cs="Arial"/>
                <w:color w:val="000000"/>
                <w:sz w:val="16"/>
                <w:szCs w:val="16"/>
                <w:lang w:val="en-US"/>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791EF5" w:rsidRDefault="00EE42BC" w:rsidP="00EE42BC">
            <w:pPr>
              <w:pStyle w:val="TAL"/>
              <w:keepNext w:val="0"/>
              <w:rPr>
                <w:sz w:val="16"/>
                <w:szCs w:val="16"/>
              </w:rPr>
            </w:pPr>
            <w:r w:rsidRPr="00791EF5">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791EF5" w:rsidRDefault="00EE42BC" w:rsidP="00EE42BC">
            <w:pPr>
              <w:pStyle w:val="TAL"/>
              <w:keepNext w:val="0"/>
              <w:rPr>
                <w:rFonts w:cs="Arial"/>
                <w:noProof/>
                <w:sz w:val="16"/>
                <w:szCs w:val="16"/>
              </w:rPr>
            </w:pPr>
            <w:r w:rsidRPr="00791EF5">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791EF5" w:rsidRDefault="00D21464" w:rsidP="00D21464">
            <w:pPr>
              <w:pStyle w:val="TAL"/>
              <w:keepNext w:val="0"/>
              <w:rPr>
                <w:sz w:val="16"/>
                <w:szCs w:val="16"/>
              </w:rPr>
            </w:pPr>
            <w:r w:rsidRPr="00791EF5">
              <w:rPr>
                <w:sz w:val="16"/>
                <w:szCs w:val="16"/>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791EF5" w:rsidRDefault="00D21464" w:rsidP="00D21464">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791EF5" w:rsidRDefault="00D21464" w:rsidP="00D21464">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791EF5" w:rsidRDefault="00D21464" w:rsidP="00D21464">
            <w:pPr>
              <w:pStyle w:val="TAL"/>
              <w:keepNext w:val="0"/>
              <w:rPr>
                <w:sz w:val="16"/>
                <w:szCs w:val="16"/>
              </w:rPr>
            </w:pPr>
            <w:r w:rsidRPr="00791EF5">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791EF5"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791EF5" w:rsidRDefault="00D21464" w:rsidP="00D21464">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791EF5" w:rsidRDefault="00D21464" w:rsidP="00D21464">
            <w:pPr>
              <w:pStyle w:val="TAL"/>
              <w:keepNext w:val="0"/>
              <w:rPr>
                <w:sz w:val="16"/>
                <w:szCs w:val="16"/>
              </w:rPr>
            </w:pPr>
            <w:r w:rsidRPr="00791EF5">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791EF5" w:rsidRDefault="00D21464" w:rsidP="00D21464">
            <w:pPr>
              <w:pStyle w:val="TAL"/>
              <w:keepNext w:val="0"/>
              <w:rPr>
                <w:rFonts w:cs="Arial"/>
                <w:noProof/>
                <w:sz w:val="16"/>
                <w:szCs w:val="16"/>
              </w:rPr>
            </w:pPr>
            <w:r w:rsidRPr="00791EF5">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791EF5" w:rsidRDefault="00E8077A" w:rsidP="00E8077A">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791EF5" w:rsidRDefault="00E8077A" w:rsidP="00E8077A">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791EF5" w:rsidRDefault="00E8077A" w:rsidP="00E8077A">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791EF5" w:rsidRDefault="00E8077A" w:rsidP="00E8077A">
            <w:pPr>
              <w:pStyle w:val="TAL"/>
              <w:keepNext w:val="0"/>
              <w:rPr>
                <w:sz w:val="16"/>
                <w:szCs w:val="16"/>
              </w:rPr>
            </w:pPr>
            <w:r w:rsidRPr="00791EF5">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791EF5"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791EF5" w:rsidRDefault="00E8077A" w:rsidP="00E8077A">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791EF5" w:rsidRDefault="00E8077A" w:rsidP="00E8077A">
            <w:pPr>
              <w:pStyle w:val="TAL"/>
              <w:keepNext w:val="0"/>
              <w:rPr>
                <w:sz w:val="16"/>
                <w:szCs w:val="16"/>
              </w:rPr>
            </w:pPr>
            <w:r w:rsidRPr="00791EF5">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791EF5" w:rsidRDefault="00E8077A" w:rsidP="00E8077A">
            <w:pPr>
              <w:pStyle w:val="TAL"/>
              <w:keepNext w:val="0"/>
              <w:rPr>
                <w:rFonts w:cs="Arial"/>
                <w:noProof/>
                <w:sz w:val="16"/>
                <w:szCs w:val="16"/>
              </w:rPr>
            </w:pPr>
            <w:r w:rsidRPr="00791EF5">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791EF5" w:rsidRDefault="00D3604F" w:rsidP="00D3604F">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791EF5" w:rsidRDefault="00D3604F" w:rsidP="00D3604F">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791EF5" w:rsidRDefault="00D3604F" w:rsidP="00D3604F">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791EF5" w:rsidRDefault="00D3604F" w:rsidP="00D3604F">
            <w:pPr>
              <w:pStyle w:val="TAL"/>
              <w:keepNext w:val="0"/>
              <w:rPr>
                <w:sz w:val="16"/>
                <w:szCs w:val="16"/>
              </w:rPr>
            </w:pPr>
            <w:r w:rsidRPr="00791EF5">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791EF5" w:rsidRDefault="00D3604F" w:rsidP="00D3604F">
            <w:pPr>
              <w:pStyle w:val="TAL"/>
              <w:keepNext w:val="0"/>
              <w:rPr>
                <w:rFonts w:cs="Arial"/>
                <w:noProof/>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791EF5" w:rsidRDefault="00D3604F" w:rsidP="00D3604F">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791EF5" w:rsidRDefault="00D3604F" w:rsidP="00D3604F">
            <w:pPr>
              <w:pStyle w:val="TAL"/>
              <w:keepNext w:val="0"/>
              <w:rPr>
                <w:sz w:val="16"/>
                <w:szCs w:val="16"/>
              </w:rPr>
            </w:pPr>
            <w:r w:rsidRPr="00791EF5">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791EF5" w:rsidRDefault="00D3604F" w:rsidP="00D3604F">
            <w:pPr>
              <w:pStyle w:val="TAL"/>
              <w:keepNext w:val="0"/>
              <w:rPr>
                <w:rFonts w:cs="Arial"/>
                <w:noProof/>
                <w:sz w:val="16"/>
                <w:szCs w:val="16"/>
              </w:rPr>
            </w:pPr>
            <w:r w:rsidRPr="00791EF5">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791EF5" w:rsidRDefault="005E7DB8" w:rsidP="005E7DB8">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791EF5" w:rsidRDefault="005E7DB8" w:rsidP="005E7DB8">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791EF5" w:rsidRDefault="005E7DB8" w:rsidP="005E7DB8">
            <w:pPr>
              <w:pStyle w:val="TAL"/>
              <w:keepNext w:val="0"/>
              <w:rPr>
                <w:sz w:val="16"/>
                <w:szCs w:val="16"/>
              </w:rPr>
            </w:pPr>
            <w:r w:rsidRPr="00791EF5">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791EF5" w:rsidRDefault="005E7DB8" w:rsidP="005E7DB8">
            <w:pPr>
              <w:pStyle w:val="TAL"/>
              <w:keepNext w:val="0"/>
              <w:rPr>
                <w:sz w:val="16"/>
                <w:szCs w:val="16"/>
              </w:rPr>
            </w:pPr>
            <w:r w:rsidRPr="00791EF5">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791EF5" w:rsidRDefault="005E7DB8" w:rsidP="005E7DB8">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791EF5" w:rsidRDefault="005E7DB8" w:rsidP="005E7DB8">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791EF5" w:rsidRDefault="005E7DB8" w:rsidP="005E7DB8">
            <w:pPr>
              <w:pStyle w:val="TAL"/>
              <w:keepNext w:val="0"/>
              <w:rPr>
                <w:sz w:val="16"/>
                <w:szCs w:val="16"/>
              </w:rPr>
            </w:pPr>
            <w:r w:rsidRPr="00791EF5">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791EF5" w:rsidRDefault="005E7DB8" w:rsidP="005E7DB8">
            <w:pPr>
              <w:pStyle w:val="TAL"/>
              <w:keepNext w:val="0"/>
              <w:rPr>
                <w:rFonts w:cs="Arial"/>
                <w:noProof/>
                <w:sz w:val="16"/>
                <w:szCs w:val="16"/>
              </w:rPr>
            </w:pPr>
            <w:r w:rsidRPr="00791EF5">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791EF5" w:rsidRDefault="008F7C7D" w:rsidP="008F7C7D">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791EF5" w:rsidRDefault="008F7C7D" w:rsidP="008F7C7D">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791EF5" w:rsidRDefault="008F7C7D" w:rsidP="008F7C7D">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791EF5" w:rsidRDefault="008F7C7D" w:rsidP="008F7C7D">
            <w:pPr>
              <w:pStyle w:val="TAL"/>
              <w:keepNext w:val="0"/>
              <w:rPr>
                <w:sz w:val="16"/>
                <w:szCs w:val="16"/>
              </w:rPr>
            </w:pPr>
            <w:r w:rsidRPr="00791EF5">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791EF5"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791EF5" w:rsidRDefault="008F7C7D" w:rsidP="008F7C7D">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791EF5" w:rsidRDefault="008F7C7D" w:rsidP="008F7C7D">
            <w:pPr>
              <w:pStyle w:val="TAL"/>
              <w:keepNext w:val="0"/>
              <w:rPr>
                <w:sz w:val="16"/>
                <w:szCs w:val="16"/>
              </w:rPr>
            </w:pPr>
            <w:r w:rsidRPr="00791EF5">
              <w:rPr>
                <w:sz w:val="16"/>
                <w:szCs w:val="16"/>
              </w:rPr>
              <w:t>Rel-18 CR 28.532 Add reference to the new Fault Management specification</w:t>
            </w:r>
          </w:p>
          <w:p w14:paraId="59C16A0B" w14:textId="08EA883A" w:rsidR="00CB7C3C" w:rsidRPr="00791EF5" w:rsidRDefault="00BB6E7F" w:rsidP="008F7C7D">
            <w:pPr>
              <w:pStyle w:val="TAL"/>
              <w:keepNext w:val="0"/>
              <w:rPr>
                <w:sz w:val="16"/>
                <w:szCs w:val="16"/>
              </w:rPr>
            </w:pPr>
            <w:r w:rsidRPr="00791EF5">
              <w:rPr>
                <w:sz w:val="16"/>
                <w:szCs w:val="16"/>
              </w:rPr>
              <w:t xml:space="preserve">MCC: </w:t>
            </w:r>
            <w:r w:rsidR="00CB7C3C" w:rsidRPr="00791EF5">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791EF5" w:rsidRDefault="008F7C7D" w:rsidP="008F7C7D">
            <w:pPr>
              <w:pStyle w:val="TAL"/>
              <w:keepNext w:val="0"/>
              <w:rPr>
                <w:rFonts w:cs="Arial"/>
                <w:noProof/>
                <w:sz w:val="16"/>
                <w:szCs w:val="16"/>
              </w:rPr>
            </w:pPr>
            <w:r w:rsidRPr="00791EF5">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791EF5" w:rsidRDefault="00042A15" w:rsidP="00042A15">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791EF5" w:rsidRDefault="00042A15" w:rsidP="00042A15">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791EF5" w:rsidRDefault="00042A15" w:rsidP="00042A15">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791EF5" w:rsidRDefault="00042A15" w:rsidP="00042A15">
            <w:pPr>
              <w:pStyle w:val="TAL"/>
              <w:keepNext w:val="0"/>
              <w:rPr>
                <w:sz w:val="16"/>
                <w:szCs w:val="16"/>
              </w:rPr>
            </w:pPr>
            <w:r w:rsidRPr="00791EF5">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791EF5"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791EF5" w:rsidRDefault="00042A15"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791EF5" w:rsidRDefault="00042A15" w:rsidP="00042A15">
            <w:pPr>
              <w:pStyle w:val="TAL"/>
              <w:keepNext w:val="0"/>
              <w:rPr>
                <w:sz w:val="16"/>
                <w:szCs w:val="16"/>
              </w:rPr>
            </w:pPr>
            <w:r w:rsidRPr="00791EF5">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791EF5" w:rsidRDefault="00042A15" w:rsidP="00042A15">
            <w:pPr>
              <w:pStyle w:val="TAL"/>
              <w:keepNext w:val="0"/>
              <w:rPr>
                <w:rFonts w:cs="Arial"/>
                <w:noProof/>
                <w:sz w:val="16"/>
                <w:szCs w:val="16"/>
              </w:rPr>
            </w:pPr>
            <w:r w:rsidRPr="00791EF5">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EF5" w:rsidRDefault="009647F3" w:rsidP="00042A15">
            <w:pPr>
              <w:pStyle w:val="TAL"/>
              <w:keepNext w:val="0"/>
              <w:rPr>
                <w:sz w:val="16"/>
                <w:szCs w:val="16"/>
              </w:rPr>
            </w:pPr>
            <w:r w:rsidRPr="00791EF5">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EF5" w:rsidRDefault="009647F3" w:rsidP="00042A15">
            <w:pPr>
              <w:pStyle w:val="TAL"/>
              <w:keepNext w:val="0"/>
              <w:rPr>
                <w:sz w:val="16"/>
                <w:szCs w:val="16"/>
              </w:rPr>
            </w:pPr>
            <w:r w:rsidRPr="00791EF5">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791EF5" w:rsidRDefault="009647F3" w:rsidP="00042A15">
            <w:pPr>
              <w:pStyle w:val="TAL"/>
              <w:keepNext w:val="0"/>
              <w:rPr>
                <w:sz w:val="16"/>
                <w:szCs w:val="16"/>
              </w:rPr>
            </w:pPr>
            <w:r w:rsidRPr="00791EF5">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791EF5" w:rsidRDefault="009647F3" w:rsidP="00042A15">
            <w:pPr>
              <w:pStyle w:val="TAL"/>
              <w:keepNext w:val="0"/>
              <w:rPr>
                <w:sz w:val="16"/>
                <w:szCs w:val="16"/>
              </w:rPr>
            </w:pPr>
            <w:r w:rsidRPr="00791EF5">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791EF5" w:rsidRDefault="009647F3" w:rsidP="00042A15">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791EF5" w:rsidRDefault="009647F3"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791EF5" w:rsidRDefault="009647F3" w:rsidP="00042A15">
            <w:pPr>
              <w:pStyle w:val="TAL"/>
              <w:keepNext w:val="0"/>
              <w:rPr>
                <w:sz w:val="16"/>
                <w:szCs w:val="16"/>
              </w:rPr>
            </w:pPr>
            <w:r w:rsidRPr="00791EF5">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791EF5" w:rsidRDefault="009647F3" w:rsidP="00042A15">
            <w:pPr>
              <w:pStyle w:val="TAL"/>
              <w:keepNext w:val="0"/>
              <w:rPr>
                <w:sz w:val="16"/>
                <w:szCs w:val="16"/>
              </w:rPr>
            </w:pPr>
            <w:r w:rsidRPr="00791EF5">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791EF5" w:rsidRDefault="009C67E7" w:rsidP="009C67E7">
            <w:pPr>
              <w:pStyle w:val="TAL"/>
              <w:keepNext w:val="0"/>
              <w:rPr>
                <w:sz w:val="16"/>
                <w:szCs w:val="16"/>
              </w:rPr>
            </w:pPr>
            <w:r w:rsidRPr="00791EF5">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791EF5" w:rsidRDefault="009C67E7" w:rsidP="009C67E7">
            <w:pPr>
              <w:pStyle w:val="TAL"/>
              <w:keepNext w:val="0"/>
              <w:rPr>
                <w:sz w:val="16"/>
                <w:szCs w:val="16"/>
              </w:rPr>
            </w:pPr>
            <w:r w:rsidRPr="00791EF5">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791EF5" w:rsidRDefault="009C67E7" w:rsidP="009C67E7">
            <w:pPr>
              <w:pStyle w:val="TAL"/>
              <w:keepNext w:val="0"/>
              <w:rPr>
                <w:sz w:val="16"/>
                <w:szCs w:val="16"/>
              </w:rPr>
            </w:pPr>
            <w:r w:rsidRPr="00791EF5">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791EF5" w:rsidRDefault="009C67E7" w:rsidP="009C67E7">
            <w:pPr>
              <w:pStyle w:val="TAL"/>
              <w:keepNext w:val="0"/>
              <w:rPr>
                <w:sz w:val="16"/>
                <w:szCs w:val="16"/>
              </w:rPr>
            </w:pPr>
            <w:r w:rsidRPr="00791EF5">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791EF5" w:rsidRDefault="009C67E7" w:rsidP="009C67E7">
            <w:pPr>
              <w:pStyle w:val="TAL"/>
              <w:keepNext w:val="0"/>
              <w:rPr>
                <w:sz w:val="16"/>
                <w:szCs w:val="16"/>
              </w:rPr>
            </w:pPr>
            <w:r w:rsidRPr="00791EF5">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791EF5" w:rsidRDefault="009C67E7" w:rsidP="009C67E7">
            <w:pPr>
              <w:pStyle w:val="TAL"/>
              <w:keepNext w:val="0"/>
              <w:rPr>
                <w:sz w:val="16"/>
                <w:szCs w:val="16"/>
              </w:rPr>
            </w:pPr>
            <w:r w:rsidRPr="00791EF5">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791EF5" w:rsidRDefault="009C67E7" w:rsidP="009C67E7">
            <w:pPr>
              <w:pStyle w:val="TAL"/>
              <w:keepNext w:val="0"/>
              <w:rPr>
                <w:sz w:val="16"/>
                <w:szCs w:val="16"/>
              </w:rPr>
            </w:pPr>
            <w:r w:rsidRPr="00791EF5">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791EF5" w:rsidRDefault="009C67E7" w:rsidP="009C67E7">
            <w:pPr>
              <w:pStyle w:val="TAL"/>
              <w:keepNext w:val="0"/>
              <w:rPr>
                <w:sz w:val="16"/>
                <w:szCs w:val="16"/>
              </w:rPr>
            </w:pPr>
            <w:r w:rsidRPr="00791EF5">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791EF5" w:rsidRDefault="009C67E7" w:rsidP="009C67E7">
            <w:pPr>
              <w:pStyle w:val="TAL"/>
              <w:keepNext w:val="0"/>
              <w:rPr>
                <w:sz w:val="16"/>
                <w:szCs w:val="16"/>
              </w:rPr>
            </w:pPr>
            <w:r w:rsidRPr="00791EF5">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791EF5" w:rsidRDefault="009C67E7" w:rsidP="009C67E7">
            <w:pPr>
              <w:pStyle w:val="TAL"/>
              <w:keepNext w:val="0"/>
              <w:rPr>
                <w:sz w:val="16"/>
                <w:szCs w:val="16"/>
              </w:rPr>
            </w:pPr>
            <w:r w:rsidRPr="00791EF5">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791EF5" w:rsidRDefault="009C67E7" w:rsidP="009C67E7">
            <w:pPr>
              <w:pStyle w:val="TAL"/>
              <w:keepNext w:val="0"/>
              <w:rPr>
                <w:sz w:val="16"/>
                <w:szCs w:val="16"/>
              </w:rPr>
            </w:pPr>
            <w:r w:rsidRPr="00791EF5">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791EF5" w:rsidRDefault="009C67E7" w:rsidP="009C67E7">
            <w:pPr>
              <w:pStyle w:val="TAL"/>
              <w:keepNext w:val="0"/>
              <w:rPr>
                <w:sz w:val="16"/>
                <w:szCs w:val="16"/>
              </w:rPr>
            </w:pPr>
            <w:r w:rsidRPr="00791EF5">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791EF5" w:rsidRDefault="009C67E7" w:rsidP="009C67E7">
            <w:pPr>
              <w:pStyle w:val="TAL"/>
              <w:keepNext w:val="0"/>
              <w:rPr>
                <w:sz w:val="16"/>
                <w:szCs w:val="16"/>
              </w:rPr>
            </w:pPr>
            <w:r w:rsidRPr="00791EF5">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791EF5" w:rsidRDefault="009C67E7" w:rsidP="009C67E7">
            <w:pPr>
              <w:pStyle w:val="TAL"/>
              <w:keepNext w:val="0"/>
              <w:rPr>
                <w:sz w:val="16"/>
                <w:szCs w:val="16"/>
              </w:rPr>
            </w:pPr>
            <w:r w:rsidRPr="00791EF5">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791EF5" w:rsidRDefault="009C67E7" w:rsidP="009C67E7">
            <w:pPr>
              <w:pStyle w:val="TAL"/>
              <w:keepNext w:val="0"/>
              <w:rPr>
                <w:sz w:val="16"/>
                <w:szCs w:val="16"/>
              </w:rPr>
            </w:pPr>
            <w:r w:rsidRPr="00791EF5">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791EF5" w:rsidRDefault="009C67E7" w:rsidP="009C67E7">
            <w:pPr>
              <w:pStyle w:val="TAL"/>
              <w:keepNext w:val="0"/>
              <w:rPr>
                <w:sz w:val="16"/>
                <w:szCs w:val="16"/>
              </w:rPr>
            </w:pPr>
            <w:r w:rsidRPr="00791EF5">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791EF5" w:rsidRDefault="009C67E7" w:rsidP="009C67E7">
            <w:pPr>
              <w:pStyle w:val="TAL"/>
              <w:keepNext w:val="0"/>
              <w:rPr>
                <w:sz w:val="16"/>
                <w:szCs w:val="16"/>
              </w:rPr>
            </w:pPr>
            <w:r w:rsidRPr="00791EF5">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791EF5" w:rsidRDefault="009C67E7" w:rsidP="009C67E7">
            <w:pPr>
              <w:pStyle w:val="TAL"/>
              <w:keepNext w:val="0"/>
              <w:rPr>
                <w:sz w:val="16"/>
                <w:szCs w:val="16"/>
              </w:rPr>
            </w:pPr>
            <w:r w:rsidRPr="00791EF5">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791EF5" w:rsidRDefault="009C67E7" w:rsidP="009C67E7">
            <w:pPr>
              <w:pStyle w:val="TAL"/>
              <w:keepNext w:val="0"/>
              <w:rPr>
                <w:sz w:val="16"/>
                <w:szCs w:val="16"/>
              </w:rPr>
            </w:pPr>
            <w:r w:rsidRPr="00791EF5">
              <w:rPr>
                <w:sz w:val="16"/>
                <w:szCs w:val="16"/>
              </w:rPr>
              <w:t>Rel-18 CR TS 28.532 correction of duplicated clauses</w:t>
            </w:r>
          </w:p>
          <w:p w14:paraId="4B66A44B" w14:textId="696987E6" w:rsidR="009C67E7" w:rsidRPr="00791EF5" w:rsidRDefault="009C67E7" w:rsidP="009C67E7">
            <w:pPr>
              <w:pStyle w:val="TAL"/>
              <w:keepNext w:val="0"/>
              <w:rPr>
                <w:i/>
                <w:iCs/>
                <w:sz w:val="16"/>
                <w:szCs w:val="16"/>
              </w:rPr>
            </w:pPr>
            <w:r w:rsidRPr="00791EF5">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791EF5" w:rsidRDefault="009C67E7" w:rsidP="009C67E7">
            <w:pPr>
              <w:pStyle w:val="TAL"/>
              <w:keepNext w:val="0"/>
              <w:rPr>
                <w:sz w:val="16"/>
                <w:szCs w:val="16"/>
              </w:rPr>
            </w:pPr>
            <w:r w:rsidRPr="00791EF5">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791EF5" w:rsidRDefault="009C67E7" w:rsidP="009C67E7">
            <w:pPr>
              <w:pStyle w:val="TAL"/>
              <w:keepNext w:val="0"/>
              <w:rPr>
                <w:sz w:val="16"/>
                <w:szCs w:val="16"/>
              </w:rPr>
            </w:pPr>
            <w:r w:rsidRPr="00791EF5">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791EF5" w:rsidRDefault="009C67E7" w:rsidP="009C67E7">
            <w:pPr>
              <w:pStyle w:val="TAL"/>
              <w:keepNext w:val="0"/>
              <w:rPr>
                <w:sz w:val="16"/>
                <w:szCs w:val="16"/>
              </w:rPr>
            </w:pPr>
            <w:r w:rsidRPr="00791EF5">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791EF5" w:rsidRDefault="009C67E7" w:rsidP="009C67E7">
            <w:pPr>
              <w:pStyle w:val="TAL"/>
              <w:keepNext w:val="0"/>
              <w:rPr>
                <w:sz w:val="16"/>
                <w:szCs w:val="16"/>
              </w:rPr>
            </w:pPr>
            <w:r w:rsidRPr="00791EF5">
              <w:rPr>
                <w:sz w:val="16"/>
                <w:szCs w:val="16"/>
              </w:rP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0CE749A2" w14:textId="38C06413" w:rsidR="007F47D4" w:rsidRPr="00791EF5" w:rsidRDefault="007F47D4" w:rsidP="007F47D4">
            <w:pPr>
              <w:pStyle w:val="TAL"/>
              <w:keepNext w:val="0"/>
              <w:rPr>
                <w:sz w:val="16"/>
                <w:szCs w:val="16"/>
              </w:rPr>
            </w:pPr>
            <w:r w:rsidRPr="00791EF5">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20008553" w14:textId="47CC08D7" w:rsidR="007F47D4" w:rsidRPr="00791EF5" w:rsidRDefault="007F47D4" w:rsidP="007F47D4">
            <w:pPr>
              <w:pStyle w:val="TAL"/>
              <w:keepNext w:val="0"/>
              <w:rPr>
                <w:sz w:val="16"/>
                <w:szCs w:val="16"/>
              </w:rPr>
            </w:pPr>
            <w:r w:rsidRPr="00791EF5">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4F0780D7" w14:textId="797BF512"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DE6A114" w14:textId="2375B2FF"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3BE6876" w14:textId="7560930F" w:rsidR="007F47D4" w:rsidRPr="00791EF5" w:rsidRDefault="007F47D4" w:rsidP="007F47D4">
            <w:pPr>
              <w:pStyle w:val="TAL"/>
              <w:keepNext w:val="0"/>
              <w:rPr>
                <w:sz w:val="16"/>
                <w:szCs w:val="16"/>
              </w:rPr>
            </w:pPr>
            <w:r w:rsidRPr="00791EF5">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Pr="00791EF5" w:rsidRDefault="007F47D4" w:rsidP="007F47D4">
            <w:pPr>
              <w:pStyle w:val="TAL"/>
              <w:keepNext w:val="0"/>
              <w:rPr>
                <w:sz w:val="16"/>
                <w:szCs w:val="16"/>
              </w:rPr>
            </w:pPr>
            <w:r w:rsidRPr="00791EF5">
              <w:rPr>
                <w:sz w:val="16"/>
                <w:szCs w:val="16"/>
              </w:rP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4A26D53" w14:textId="3D191E35" w:rsidR="007F47D4" w:rsidRPr="00791EF5" w:rsidRDefault="007F47D4" w:rsidP="007F47D4">
            <w:pPr>
              <w:pStyle w:val="TAL"/>
              <w:keepNext w:val="0"/>
              <w:rPr>
                <w:sz w:val="16"/>
                <w:szCs w:val="16"/>
              </w:rPr>
            </w:pPr>
            <w:r w:rsidRPr="00791EF5">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1648F068" w14:textId="07A8B72A" w:rsidR="007F47D4" w:rsidRPr="00791EF5" w:rsidRDefault="007F47D4" w:rsidP="007F47D4">
            <w:pPr>
              <w:pStyle w:val="TAL"/>
              <w:keepNext w:val="0"/>
              <w:rPr>
                <w:sz w:val="16"/>
                <w:szCs w:val="16"/>
              </w:rPr>
            </w:pPr>
            <w:r w:rsidRPr="00791EF5">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073B84F3" w14:textId="6E878CEA"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168167A" w14:textId="6135D1DC"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13302A3" w14:textId="68C0D1A4" w:rsidR="007F47D4" w:rsidRPr="00791EF5" w:rsidRDefault="007F47D4" w:rsidP="007F47D4">
            <w:pPr>
              <w:pStyle w:val="TAL"/>
              <w:keepNext w:val="0"/>
              <w:rPr>
                <w:sz w:val="16"/>
                <w:szCs w:val="16"/>
              </w:rPr>
            </w:pPr>
            <w:r w:rsidRPr="00791EF5">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Pr="00791EF5" w:rsidRDefault="007F47D4" w:rsidP="007F47D4">
            <w:pPr>
              <w:pStyle w:val="TAL"/>
              <w:keepNext w:val="0"/>
              <w:rPr>
                <w:sz w:val="16"/>
                <w:szCs w:val="16"/>
              </w:rPr>
            </w:pPr>
            <w:r w:rsidRPr="00791EF5">
              <w:rPr>
                <w:sz w:val="16"/>
                <w:szCs w:val="16"/>
              </w:rPr>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2B132796" w14:textId="3AA481E2" w:rsidR="007F47D4" w:rsidRPr="00791EF5" w:rsidRDefault="007F47D4" w:rsidP="007F47D4">
            <w:pPr>
              <w:pStyle w:val="TAL"/>
              <w:keepNext w:val="0"/>
              <w:rPr>
                <w:sz w:val="16"/>
                <w:szCs w:val="16"/>
              </w:rPr>
            </w:pPr>
            <w:r w:rsidRPr="00791EF5">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18E2797D" w14:textId="54179FF4" w:rsidR="007F47D4" w:rsidRPr="00791EF5" w:rsidRDefault="007F47D4" w:rsidP="007F47D4">
            <w:pPr>
              <w:pStyle w:val="TAL"/>
              <w:keepNext w:val="0"/>
              <w:rPr>
                <w:sz w:val="16"/>
                <w:szCs w:val="16"/>
              </w:rPr>
            </w:pPr>
            <w:r w:rsidRPr="00791EF5">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35B7BA3" w14:textId="29604037"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7A30424" w14:textId="6C8C3906"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3E2B072" w14:textId="5A747A1D" w:rsidR="007F47D4" w:rsidRPr="00791EF5" w:rsidRDefault="007F47D4" w:rsidP="007F47D4">
            <w:pPr>
              <w:pStyle w:val="TAL"/>
              <w:keepNext w:val="0"/>
              <w:rPr>
                <w:sz w:val="16"/>
                <w:szCs w:val="16"/>
              </w:rPr>
            </w:pPr>
            <w:r w:rsidRPr="00791EF5">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Pr="00791EF5" w:rsidRDefault="007F47D4" w:rsidP="007F47D4">
            <w:pPr>
              <w:pStyle w:val="TAL"/>
              <w:keepNext w:val="0"/>
              <w:rPr>
                <w:sz w:val="16"/>
                <w:szCs w:val="16"/>
              </w:rPr>
            </w:pPr>
            <w:r w:rsidRPr="00791EF5">
              <w:rPr>
                <w:sz w:val="16"/>
                <w:szCs w:val="16"/>
              </w:rPr>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C7FAE38" w14:textId="35A26013" w:rsidR="007F47D4" w:rsidRPr="00791EF5" w:rsidRDefault="007F47D4" w:rsidP="007F47D4">
            <w:pPr>
              <w:pStyle w:val="TAL"/>
              <w:keepNext w:val="0"/>
              <w:rPr>
                <w:sz w:val="16"/>
                <w:szCs w:val="16"/>
              </w:rPr>
            </w:pPr>
            <w:r w:rsidRPr="00791EF5">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794B9E4A" w14:textId="314C93A4" w:rsidR="007F47D4" w:rsidRPr="00791EF5" w:rsidRDefault="007F47D4" w:rsidP="007F47D4">
            <w:pPr>
              <w:pStyle w:val="TAL"/>
              <w:keepNext w:val="0"/>
              <w:rPr>
                <w:sz w:val="16"/>
                <w:szCs w:val="16"/>
              </w:rPr>
            </w:pPr>
            <w:r w:rsidRPr="00791EF5">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65047823" w14:textId="61C8D324"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781CF45" w14:textId="705900BD"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9F9943C" w14:textId="217E4BBF" w:rsidR="007F47D4" w:rsidRPr="00791EF5" w:rsidRDefault="007F47D4" w:rsidP="007F47D4">
            <w:pPr>
              <w:pStyle w:val="TAL"/>
              <w:keepNext w:val="0"/>
              <w:rPr>
                <w:sz w:val="16"/>
                <w:szCs w:val="16"/>
              </w:rPr>
            </w:pPr>
            <w:r w:rsidRPr="00791EF5">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Pr="00791EF5" w:rsidRDefault="007F47D4" w:rsidP="007F47D4">
            <w:pPr>
              <w:pStyle w:val="TAL"/>
              <w:keepNext w:val="0"/>
              <w:rPr>
                <w:sz w:val="16"/>
                <w:szCs w:val="16"/>
              </w:rPr>
            </w:pPr>
            <w:r w:rsidRPr="00791EF5">
              <w:rPr>
                <w:sz w:val="16"/>
                <w:szCs w:val="16"/>
              </w:rPr>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46E5450C" w14:textId="2F924991"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6496AAE9" w14:textId="1A1D195E" w:rsidR="005C668D" w:rsidRPr="00791EF5" w:rsidRDefault="005C668D" w:rsidP="005C668D">
            <w:pPr>
              <w:pStyle w:val="TAL"/>
              <w:keepNext w:val="0"/>
              <w:rPr>
                <w:sz w:val="16"/>
                <w:szCs w:val="16"/>
              </w:rPr>
            </w:pPr>
            <w:r w:rsidRPr="00791EF5">
              <w:rPr>
                <w:sz w:val="16"/>
                <w:szCs w:val="16"/>
              </w:rPr>
              <w:t>0357</w:t>
            </w:r>
          </w:p>
        </w:tc>
        <w:tc>
          <w:tcPr>
            <w:tcW w:w="425" w:type="dxa"/>
            <w:tcBorders>
              <w:top w:val="single" w:sz="6" w:space="0" w:color="auto"/>
              <w:left w:val="single" w:sz="6" w:space="0" w:color="auto"/>
              <w:bottom w:val="single" w:sz="6" w:space="0" w:color="auto"/>
              <w:right w:val="single" w:sz="6" w:space="0" w:color="auto"/>
            </w:tcBorders>
          </w:tcPr>
          <w:p w14:paraId="0327866A" w14:textId="6962EEE2" w:rsidR="005C668D" w:rsidRPr="00791EF5" w:rsidRDefault="005C668D" w:rsidP="005C668D">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E5C34DA" w14:textId="137335BC"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2644658" w14:textId="45E13AC6" w:rsidR="005C668D" w:rsidRPr="00791EF5" w:rsidRDefault="005C668D" w:rsidP="005C668D">
            <w:pPr>
              <w:pStyle w:val="TAL"/>
              <w:keepNext w:val="0"/>
              <w:rPr>
                <w:sz w:val="16"/>
                <w:szCs w:val="16"/>
              </w:rPr>
            </w:pPr>
            <w:r w:rsidRPr="00791EF5">
              <w:rPr>
                <w:sz w:val="16"/>
                <w:szCs w:val="16"/>
              </w:rPr>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Pr="00791EF5" w:rsidRDefault="005C668D" w:rsidP="005C668D">
            <w:pPr>
              <w:pStyle w:val="TAL"/>
              <w:keepNext w:val="0"/>
              <w:rPr>
                <w:sz w:val="16"/>
                <w:szCs w:val="16"/>
              </w:rPr>
            </w:pPr>
            <w:r w:rsidRPr="00791EF5">
              <w:rPr>
                <w:sz w:val="16"/>
                <w:szCs w:val="16"/>
              </w:rP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57C6F4A" w14:textId="6C9890B9"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01C63A5C" w14:textId="33F4FE65" w:rsidR="005C668D" w:rsidRPr="00791EF5" w:rsidRDefault="005C668D" w:rsidP="005C668D">
            <w:pPr>
              <w:pStyle w:val="TAL"/>
              <w:keepNext w:val="0"/>
              <w:rPr>
                <w:sz w:val="16"/>
                <w:szCs w:val="16"/>
              </w:rPr>
            </w:pPr>
            <w:r w:rsidRPr="00791EF5">
              <w:rPr>
                <w:sz w:val="16"/>
                <w:szCs w:val="16"/>
              </w:rPr>
              <w:t>0361</w:t>
            </w:r>
          </w:p>
        </w:tc>
        <w:tc>
          <w:tcPr>
            <w:tcW w:w="425" w:type="dxa"/>
            <w:tcBorders>
              <w:top w:val="single" w:sz="6" w:space="0" w:color="auto"/>
              <w:left w:val="single" w:sz="6" w:space="0" w:color="auto"/>
              <w:bottom w:val="single" w:sz="6" w:space="0" w:color="auto"/>
              <w:right w:val="single" w:sz="6" w:space="0" w:color="auto"/>
            </w:tcBorders>
          </w:tcPr>
          <w:p w14:paraId="2CB9920C" w14:textId="58D045D3"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62499CC" w14:textId="4913A763"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52D03DF" w14:textId="120964D9" w:rsidR="005C668D" w:rsidRPr="00791EF5" w:rsidRDefault="005C668D" w:rsidP="005C668D">
            <w:pPr>
              <w:pStyle w:val="TAL"/>
              <w:keepNext w:val="0"/>
              <w:rPr>
                <w:sz w:val="16"/>
                <w:szCs w:val="16"/>
              </w:rPr>
            </w:pPr>
            <w:r w:rsidRPr="00791EF5">
              <w:rPr>
                <w:sz w:val="16"/>
                <w:szCs w:val="16"/>
              </w:rPr>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Pr="00791EF5" w:rsidRDefault="005C668D" w:rsidP="005C668D">
            <w:pPr>
              <w:pStyle w:val="TAL"/>
              <w:keepNext w:val="0"/>
              <w:rPr>
                <w:sz w:val="16"/>
                <w:szCs w:val="16"/>
              </w:rPr>
            </w:pPr>
            <w:r w:rsidRPr="00791EF5">
              <w:rPr>
                <w:sz w:val="16"/>
                <w:szCs w:val="16"/>
              </w:rPr>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47686C9" w14:textId="0D6E912E" w:rsidR="005C668D" w:rsidRPr="00791EF5" w:rsidRDefault="005C668D" w:rsidP="005C668D">
            <w:pPr>
              <w:pStyle w:val="TAL"/>
              <w:keepNext w:val="0"/>
              <w:rPr>
                <w:sz w:val="16"/>
                <w:szCs w:val="16"/>
              </w:rPr>
            </w:pPr>
            <w:r w:rsidRPr="00791EF5">
              <w:rPr>
                <w:sz w:val="16"/>
                <w:szCs w:val="16"/>
              </w:rPr>
              <w:t>SP-250148</w:t>
            </w:r>
          </w:p>
        </w:tc>
        <w:tc>
          <w:tcPr>
            <w:tcW w:w="567" w:type="dxa"/>
            <w:tcBorders>
              <w:top w:val="single" w:sz="6" w:space="0" w:color="auto"/>
              <w:left w:val="single" w:sz="6" w:space="0" w:color="auto"/>
              <w:bottom w:val="single" w:sz="6" w:space="0" w:color="auto"/>
              <w:right w:val="single" w:sz="6" w:space="0" w:color="auto"/>
            </w:tcBorders>
          </w:tcPr>
          <w:p w14:paraId="421DA25D" w14:textId="65C45BF7" w:rsidR="005C668D" w:rsidRPr="00791EF5" w:rsidRDefault="005C668D" w:rsidP="005C668D">
            <w:pPr>
              <w:pStyle w:val="TAL"/>
              <w:keepNext w:val="0"/>
              <w:rPr>
                <w:sz w:val="16"/>
                <w:szCs w:val="16"/>
              </w:rPr>
            </w:pPr>
            <w:r w:rsidRPr="00791EF5">
              <w:rPr>
                <w:sz w:val="16"/>
                <w:szCs w:val="16"/>
              </w:rPr>
              <w:t>0362</w:t>
            </w:r>
          </w:p>
        </w:tc>
        <w:tc>
          <w:tcPr>
            <w:tcW w:w="425" w:type="dxa"/>
            <w:tcBorders>
              <w:top w:val="single" w:sz="6" w:space="0" w:color="auto"/>
              <w:left w:val="single" w:sz="6" w:space="0" w:color="auto"/>
              <w:bottom w:val="single" w:sz="6" w:space="0" w:color="auto"/>
              <w:right w:val="single" w:sz="6" w:space="0" w:color="auto"/>
            </w:tcBorders>
          </w:tcPr>
          <w:p w14:paraId="05EA9F5B" w14:textId="3908ECCC"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14F02A2C" w14:textId="26710E53" w:rsidR="005C668D" w:rsidRPr="00791EF5" w:rsidRDefault="005C668D" w:rsidP="005C668D">
            <w:pPr>
              <w:pStyle w:val="TAL"/>
              <w:keepNext w:val="0"/>
              <w:rPr>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5C8E91BB" w14:textId="5A3F532D" w:rsidR="005C668D" w:rsidRPr="00791EF5" w:rsidRDefault="005C668D" w:rsidP="005C668D">
            <w:pPr>
              <w:pStyle w:val="TAL"/>
              <w:keepNext w:val="0"/>
              <w:rPr>
                <w:sz w:val="16"/>
                <w:szCs w:val="16"/>
              </w:rPr>
            </w:pPr>
            <w:r w:rsidRPr="00791EF5">
              <w:rPr>
                <w:sz w:val="16"/>
                <w:szCs w:val="16"/>
              </w:rPr>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Pr="00791EF5" w:rsidRDefault="005C668D" w:rsidP="005C668D">
            <w:pPr>
              <w:pStyle w:val="TAL"/>
              <w:keepNext w:val="0"/>
              <w:rPr>
                <w:sz w:val="16"/>
                <w:szCs w:val="16"/>
              </w:rPr>
            </w:pPr>
            <w:r w:rsidRPr="00791EF5">
              <w:rPr>
                <w:sz w:val="16"/>
                <w:szCs w:val="16"/>
              </w:rPr>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17A84575" w14:textId="450166F8" w:rsidR="003C6DA9" w:rsidRPr="00037F91" w:rsidRDefault="003C6DA9" w:rsidP="003C6DA9">
            <w:pPr>
              <w:pStyle w:val="TAL"/>
              <w:keepNext w:val="0"/>
            </w:pPr>
            <w:r>
              <w:rPr>
                <w:rFonts w:cs="Arial"/>
                <w:sz w:val="16"/>
                <w:szCs w:val="16"/>
              </w:rPr>
              <w:t>Rel-19 CR 28.532 Enhance notifyFilePreparationError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57CC472" w14:textId="23A53634" w:rsidR="003C6DA9" w:rsidRPr="00037F91" w:rsidRDefault="003C6DA9" w:rsidP="003C6DA9">
            <w:pPr>
              <w:pStyle w:val="TAL"/>
              <w:keepNext w:val="0"/>
            </w:pPr>
            <w:r>
              <w:rPr>
                <w:rFonts w:cs="Arial"/>
                <w:sz w:val="16"/>
                <w:szCs w:val="16"/>
              </w:rPr>
              <w:t>Rel-19 CR TS 28.532 JobID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06172A2B" w14:textId="1CDAD8F5" w:rsidR="003C6DA9" w:rsidRPr="00037F91" w:rsidRDefault="003C6DA9" w:rsidP="003C6DA9">
            <w:pPr>
              <w:pStyle w:val="TAL"/>
              <w:keepNext w:val="0"/>
            </w:pPr>
            <w:r>
              <w:rPr>
                <w:rFonts w:cs="Arial"/>
                <w:sz w:val="16"/>
                <w:szCs w:val="16"/>
              </w:rPr>
              <w:t>Rel-19 CR TS 28.532 Implement HTTP POST method for createMOI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48BA6A9" w14:textId="677B1ACF" w:rsidR="003C6DA9" w:rsidRPr="00037F91" w:rsidRDefault="003C6DA9" w:rsidP="003C6DA9">
            <w:pPr>
              <w:pStyle w:val="TAL"/>
              <w:keepNext w:val="0"/>
            </w:pPr>
            <w:r>
              <w:rPr>
                <w:rFonts w:cs="Arial"/>
                <w:sz w:val="16"/>
                <w:szCs w:val="16"/>
              </w:rPr>
              <w:t>Rel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r w:rsidR="00791EF5" w:rsidRPr="00791EF5" w14:paraId="5E895949"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AD6EFCE"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A8049"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07D8512E"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10AF1154" w14:textId="77777777" w:rsidR="00791EF5" w:rsidRPr="00791EF5" w:rsidRDefault="00791EF5" w:rsidP="00791EF5">
            <w:pPr>
              <w:pStyle w:val="TAL"/>
              <w:rPr>
                <w:rFonts w:cs="Arial"/>
                <w:sz w:val="16"/>
                <w:szCs w:val="16"/>
              </w:rPr>
            </w:pPr>
            <w:r w:rsidRPr="00791EF5">
              <w:rPr>
                <w:rFonts w:cs="Arial"/>
                <w:sz w:val="16"/>
                <w:szCs w:val="16"/>
              </w:rPr>
              <w:t>0388</w:t>
            </w:r>
          </w:p>
        </w:tc>
        <w:tc>
          <w:tcPr>
            <w:tcW w:w="425" w:type="dxa"/>
            <w:tcBorders>
              <w:top w:val="single" w:sz="6" w:space="0" w:color="auto"/>
              <w:left w:val="single" w:sz="6" w:space="0" w:color="auto"/>
              <w:bottom w:val="single" w:sz="6" w:space="0" w:color="auto"/>
              <w:right w:val="single" w:sz="6" w:space="0" w:color="auto"/>
            </w:tcBorders>
          </w:tcPr>
          <w:p w14:paraId="27387F29"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D7311D9" w14:textId="77777777" w:rsidR="00791EF5" w:rsidRPr="00791EF5" w:rsidRDefault="00791EF5" w:rsidP="00791EF5">
            <w:pPr>
              <w:pStyle w:val="TAL"/>
              <w:rPr>
                <w:rFonts w:cs="Arial"/>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02809664" w14:textId="77777777" w:rsidR="00791EF5" w:rsidRPr="00791EF5" w:rsidRDefault="00791EF5" w:rsidP="00791EF5">
            <w:pPr>
              <w:pStyle w:val="TAL"/>
              <w:rPr>
                <w:rFonts w:cs="Arial"/>
                <w:sz w:val="16"/>
                <w:szCs w:val="16"/>
              </w:rPr>
            </w:pPr>
            <w:r w:rsidRPr="00791EF5">
              <w:rPr>
                <w:rFonts w:cs="Arial"/>
                <w:sz w:val="16"/>
                <w:szCs w:val="16"/>
              </w:rPr>
              <w:t>Rel-19 CR TS 28.532 Deprecate subscribe-unsubscribe operations in File reporting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24AA" w14:textId="39B44724" w:rsidR="00791EF5" w:rsidRPr="00791EF5" w:rsidRDefault="00791EF5" w:rsidP="00791EF5">
            <w:pPr>
              <w:pStyle w:val="TAL"/>
              <w:rPr>
                <w:rFonts w:cs="Arial"/>
                <w:sz w:val="16"/>
                <w:szCs w:val="16"/>
              </w:rPr>
            </w:pPr>
            <w:r>
              <w:rPr>
                <w:rFonts w:cs="Arial"/>
                <w:sz w:val="16"/>
                <w:szCs w:val="16"/>
              </w:rPr>
              <w:t>19.2.0</w:t>
            </w:r>
          </w:p>
        </w:tc>
      </w:tr>
      <w:tr w:rsidR="00791EF5" w:rsidRPr="00791EF5" w14:paraId="08BC31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563339F5"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3503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F67EF4B" w14:textId="77777777" w:rsidR="00791EF5" w:rsidRPr="00791EF5" w:rsidRDefault="00791EF5" w:rsidP="00791EF5">
            <w:pPr>
              <w:pStyle w:val="TAL"/>
              <w:rPr>
                <w:rFonts w:cs="Arial"/>
                <w:sz w:val="16"/>
                <w:szCs w:val="16"/>
              </w:rPr>
            </w:pPr>
            <w:r w:rsidRPr="00791EF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3153F061" w14:textId="77777777" w:rsidR="00791EF5" w:rsidRPr="00791EF5" w:rsidRDefault="00791EF5" w:rsidP="00791EF5">
            <w:pPr>
              <w:pStyle w:val="TAL"/>
              <w:rPr>
                <w:rFonts w:cs="Arial"/>
                <w:sz w:val="16"/>
                <w:szCs w:val="16"/>
              </w:rPr>
            </w:pPr>
            <w:r w:rsidRPr="00791EF5">
              <w:rPr>
                <w:rFonts w:cs="Arial"/>
                <w:sz w:val="16"/>
                <w:szCs w:val="16"/>
              </w:rPr>
              <w:t>0390</w:t>
            </w:r>
          </w:p>
        </w:tc>
        <w:tc>
          <w:tcPr>
            <w:tcW w:w="425" w:type="dxa"/>
            <w:tcBorders>
              <w:top w:val="single" w:sz="6" w:space="0" w:color="auto"/>
              <w:left w:val="single" w:sz="6" w:space="0" w:color="auto"/>
              <w:bottom w:val="single" w:sz="6" w:space="0" w:color="auto"/>
              <w:right w:val="single" w:sz="6" w:space="0" w:color="auto"/>
            </w:tcBorders>
          </w:tcPr>
          <w:p w14:paraId="7C3994CC"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480E54F6" w14:textId="77777777" w:rsidR="00791EF5" w:rsidRPr="00791EF5" w:rsidRDefault="00791EF5" w:rsidP="00791EF5">
            <w:pPr>
              <w:pStyle w:val="TAL"/>
              <w:rPr>
                <w:rFonts w:cs="Arial"/>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8DE4F23" w14:textId="77777777" w:rsidR="00791EF5" w:rsidRPr="00791EF5" w:rsidRDefault="00791EF5" w:rsidP="00791EF5">
            <w:pPr>
              <w:pStyle w:val="TAL"/>
              <w:rPr>
                <w:rFonts w:cs="Arial"/>
                <w:sz w:val="16"/>
                <w:szCs w:val="16"/>
              </w:rPr>
            </w:pPr>
            <w:r w:rsidRPr="00791EF5">
              <w:rPr>
                <w:rFonts w:cs="Arial"/>
                <w:sz w:val="16"/>
                <w:szCs w:val="16"/>
              </w:rPr>
              <w:t>Rel-19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F87" w14:textId="405E2C31"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095DFF68"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6C0219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4C020"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13DB3630" w14:textId="77777777" w:rsidR="00791EF5" w:rsidRPr="00791EF5" w:rsidRDefault="00791EF5" w:rsidP="00791EF5">
            <w:pPr>
              <w:pStyle w:val="TAL"/>
              <w:rPr>
                <w:rFonts w:cs="Arial"/>
                <w:sz w:val="16"/>
                <w:szCs w:val="16"/>
              </w:rPr>
            </w:pPr>
            <w:r w:rsidRPr="00791EF5">
              <w:rPr>
                <w:rFonts w:cs="Arial"/>
                <w:sz w:val="16"/>
                <w:szCs w:val="16"/>
              </w:rPr>
              <w:t>SP-251077</w:t>
            </w:r>
          </w:p>
        </w:tc>
        <w:tc>
          <w:tcPr>
            <w:tcW w:w="567" w:type="dxa"/>
            <w:tcBorders>
              <w:top w:val="single" w:sz="6" w:space="0" w:color="auto"/>
              <w:left w:val="single" w:sz="6" w:space="0" w:color="auto"/>
              <w:bottom w:val="single" w:sz="6" w:space="0" w:color="auto"/>
              <w:right w:val="single" w:sz="6" w:space="0" w:color="auto"/>
            </w:tcBorders>
          </w:tcPr>
          <w:p w14:paraId="5BBA8981" w14:textId="77777777" w:rsidR="00791EF5" w:rsidRPr="00791EF5" w:rsidRDefault="00791EF5" w:rsidP="00791EF5">
            <w:pPr>
              <w:pStyle w:val="TAL"/>
              <w:rPr>
                <w:rFonts w:cs="Arial"/>
                <w:sz w:val="16"/>
                <w:szCs w:val="16"/>
              </w:rPr>
            </w:pPr>
            <w:r w:rsidRPr="00791EF5">
              <w:rPr>
                <w:rFonts w:cs="Arial"/>
                <w:sz w:val="16"/>
                <w:szCs w:val="16"/>
              </w:rPr>
              <w:t>0391</w:t>
            </w:r>
          </w:p>
        </w:tc>
        <w:tc>
          <w:tcPr>
            <w:tcW w:w="425" w:type="dxa"/>
            <w:tcBorders>
              <w:top w:val="single" w:sz="6" w:space="0" w:color="auto"/>
              <w:left w:val="single" w:sz="6" w:space="0" w:color="auto"/>
              <w:bottom w:val="single" w:sz="6" w:space="0" w:color="auto"/>
              <w:right w:val="single" w:sz="6" w:space="0" w:color="auto"/>
            </w:tcBorders>
          </w:tcPr>
          <w:p w14:paraId="1E3A114D"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34B67EF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8322C03" w14:textId="77777777" w:rsidR="00791EF5" w:rsidRPr="00791EF5" w:rsidRDefault="00791EF5" w:rsidP="00791EF5">
            <w:pPr>
              <w:pStyle w:val="TAL"/>
              <w:rPr>
                <w:rFonts w:cs="Arial"/>
                <w:sz w:val="16"/>
                <w:szCs w:val="16"/>
              </w:rPr>
            </w:pPr>
            <w:r w:rsidRPr="00791EF5">
              <w:rPr>
                <w:rFonts w:cs="Arial"/>
                <w:sz w:val="16"/>
                <w:szCs w:val="16"/>
              </w:rPr>
              <w:t>Rel-19 CR TS 28.532 Correction on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5E36" w14:textId="577B03B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42E688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761BFEB0"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91D6"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361587CC" w14:textId="77777777" w:rsidR="00791EF5" w:rsidRPr="00791EF5" w:rsidRDefault="00791EF5" w:rsidP="00791EF5">
            <w:pPr>
              <w:pStyle w:val="TAL"/>
              <w:rPr>
                <w:rFonts w:cs="Arial"/>
                <w:sz w:val="16"/>
                <w:szCs w:val="16"/>
              </w:rPr>
            </w:pPr>
            <w:r w:rsidRPr="00791EF5">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tcPr>
          <w:p w14:paraId="73077AC4" w14:textId="77777777" w:rsidR="00791EF5" w:rsidRPr="00791EF5" w:rsidRDefault="00791EF5" w:rsidP="00791EF5">
            <w:pPr>
              <w:pStyle w:val="TAL"/>
              <w:rPr>
                <w:rFonts w:cs="Arial"/>
                <w:sz w:val="16"/>
                <w:szCs w:val="16"/>
              </w:rPr>
            </w:pPr>
            <w:r w:rsidRPr="00791EF5">
              <w:rPr>
                <w:rFonts w:cs="Arial"/>
                <w:sz w:val="16"/>
                <w:szCs w:val="16"/>
              </w:rPr>
              <w:t>0392</w:t>
            </w:r>
          </w:p>
        </w:tc>
        <w:tc>
          <w:tcPr>
            <w:tcW w:w="425" w:type="dxa"/>
            <w:tcBorders>
              <w:top w:val="single" w:sz="6" w:space="0" w:color="auto"/>
              <w:left w:val="single" w:sz="6" w:space="0" w:color="auto"/>
              <w:bottom w:val="single" w:sz="6" w:space="0" w:color="auto"/>
              <w:right w:val="single" w:sz="6" w:space="0" w:color="auto"/>
            </w:tcBorders>
          </w:tcPr>
          <w:p w14:paraId="00FDB35C" w14:textId="77777777" w:rsidR="00791EF5" w:rsidRPr="00791EF5" w:rsidRDefault="00791EF5" w:rsidP="00791EF5">
            <w:pPr>
              <w:pStyle w:val="TAL"/>
              <w:rPr>
                <w:rFonts w:cs="Arial"/>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FD6712B"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0C04090" w14:textId="77777777" w:rsidR="00791EF5" w:rsidRPr="00791EF5" w:rsidRDefault="00791EF5" w:rsidP="00791EF5">
            <w:pPr>
              <w:pStyle w:val="TAL"/>
              <w:rPr>
                <w:rFonts w:cs="Arial"/>
                <w:sz w:val="16"/>
                <w:szCs w:val="16"/>
              </w:rPr>
            </w:pPr>
            <w:r w:rsidRPr="00791EF5">
              <w:rPr>
                <w:rFonts w:cs="Arial"/>
                <w:sz w:val="16"/>
                <w:szCs w:val="16"/>
              </w:rPr>
              <w:t>Rel-19 CR TS 28.532 Add missing examples for YANG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8D4B" w14:textId="533B593D" w:rsidR="00791EF5" w:rsidRPr="00791EF5" w:rsidRDefault="00791EF5" w:rsidP="00791EF5">
            <w:pPr>
              <w:pStyle w:val="TAL"/>
              <w:rPr>
                <w:rFonts w:cs="Arial"/>
                <w:sz w:val="16"/>
                <w:szCs w:val="16"/>
              </w:rPr>
            </w:pPr>
            <w:r w:rsidRPr="00887926">
              <w:rPr>
                <w:rFonts w:cs="Arial"/>
                <w:sz w:val="16"/>
                <w:szCs w:val="16"/>
              </w:rPr>
              <w:t>19.2.0</w:t>
            </w:r>
          </w:p>
        </w:tc>
      </w:tr>
      <w:tr w:rsidR="00791EF5" w:rsidRPr="00791EF5" w14:paraId="580F187E"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136DBEF2" w14:textId="77777777" w:rsidR="00791EF5" w:rsidRPr="00791EF5" w:rsidRDefault="00791EF5" w:rsidP="00791EF5">
            <w:pPr>
              <w:pStyle w:val="TAL"/>
              <w:rPr>
                <w:rFonts w:cs="Arial"/>
                <w:sz w:val="16"/>
                <w:szCs w:val="16"/>
              </w:rPr>
            </w:pPr>
            <w:r w:rsidRPr="00791EF5">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2F598" w14:textId="77777777" w:rsidR="00791EF5" w:rsidRPr="00791EF5" w:rsidRDefault="00791EF5" w:rsidP="00791EF5">
            <w:pPr>
              <w:pStyle w:val="TAL"/>
              <w:rPr>
                <w:rFonts w:cs="Arial"/>
                <w:sz w:val="16"/>
                <w:szCs w:val="16"/>
              </w:rPr>
            </w:pPr>
            <w:r w:rsidRPr="00791EF5">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47D4C473" w14:textId="77777777" w:rsidR="00791EF5" w:rsidRPr="00791EF5" w:rsidRDefault="00791EF5" w:rsidP="00791EF5">
            <w:pPr>
              <w:pStyle w:val="TAL"/>
              <w:rPr>
                <w:rFonts w:cs="Arial"/>
                <w:sz w:val="16"/>
                <w:szCs w:val="16"/>
              </w:rPr>
            </w:pPr>
            <w:r w:rsidRPr="00791EF5">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tcPr>
          <w:p w14:paraId="48814FE9" w14:textId="77777777" w:rsidR="00791EF5" w:rsidRPr="00791EF5" w:rsidRDefault="00791EF5" w:rsidP="00791EF5">
            <w:pPr>
              <w:pStyle w:val="TAL"/>
              <w:rPr>
                <w:rFonts w:cs="Arial"/>
                <w:sz w:val="16"/>
                <w:szCs w:val="16"/>
              </w:rPr>
            </w:pPr>
            <w:r w:rsidRPr="00791EF5">
              <w:rPr>
                <w:rFonts w:cs="Arial"/>
                <w:sz w:val="16"/>
                <w:szCs w:val="16"/>
              </w:rPr>
              <w:t>0393</w:t>
            </w:r>
          </w:p>
        </w:tc>
        <w:tc>
          <w:tcPr>
            <w:tcW w:w="425" w:type="dxa"/>
            <w:tcBorders>
              <w:top w:val="single" w:sz="6" w:space="0" w:color="auto"/>
              <w:left w:val="single" w:sz="6" w:space="0" w:color="auto"/>
              <w:bottom w:val="single" w:sz="6" w:space="0" w:color="auto"/>
              <w:right w:val="single" w:sz="6" w:space="0" w:color="auto"/>
            </w:tcBorders>
          </w:tcPr>
          <w:p w14:paraId="23E37935" w14:textId="77777777" w:rsidR="00791EF5" w:rsidRPr="00791EF5" w:rsidRDefault="00791EF5" w:rsidP="00791EF5">
            <w:pPr>
              <w:pStyle w:val="TAL"/>
              <w:rPr>
                <w:rFonts w:cs="Arial"/>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ADBEBE" w14:textId="77777777" w:rsidR="00791EF5" w:rsidRPr="00791EF5" w:rsidRDefault="00791EF5" w:rsidP="00791EF5">
            <w:pPr>
              <w:pStyle w:val="TAL"/>
              <w:rPr>
                <w:rFonts w:cs="Arial"/>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C7B6CB7" w14:textId="77777777" w:rsidR="00791EF5" w:rsidRPr="00791EF5" w:rsidRDefault="00791EF5" w:rsidP="00791EF5">
            <w:pPr>
              <w:pStyle w:val="TAL"/>
              <w:rPr>
                <w:rFonts w:cs="Arial"/>
                <w:sz w:val="16"/>
                <w:szCs w:val="16"/>
              </w:rPr>
            </w:pPr>
            <w:r w:rsidRPr="00791EF5">
              <w:rPr>
                <w:rFonts w:cs="Arial"/>
                <w:sz w:val="16"/>
                <w:szCs w:val="16"/>
              </w:rPr>
              <w:t>Rel-19 CR 28.532 Correct notification name notifyDataNodeTreeSyncRecommended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A5AF" w14:textId="4B1C89DB" w:rsidR="00791EF5" w:rsidRPr="00791EF5" w:rsidRDefault="00791EF5" w:rsidP="00791EF5">
            <w:pPr>
              <w:pStyle w:val="TAL"/>
              <w:rPr>
                <w:rFonts w:cs="Arial"/>
                <w:sz w:val="16"/>
                <w:szCs w:val="16"/>
              </w:rPr>
            </w:pPr>
            <w:r w:rsidRPr="00887926">
              <w:rPr>
                <w:rFonts w:cs="Arial"/>
                <w:sz w:val="16"/>
                <w:szCs w:val="16"/>
              </w:rPr>
              <w:t>19.2.0</w:t>
            </w:r>
          </w:p>
        </w:tc>
      </w:tr>
      <w:tr w:rsidR="00BE22AC" w:rsidRPr="00791EF5" w14:paraId="3956271C"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34CEAD08" w14:textId="7D667CD6"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0CA52" w14:textId="5FD006F1"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1FEE9165" w14:textId="4AA7264A" w:rsidR="00BE22AC" w:rsidRPr="00791EF5" w:rsidRDefault="00BE22AC" w:rsidP="00BE22AC">
            <w:pPr>
              <w:pStyle w:val="TAL"/>
              <w:rPr>
                <w:rFonts w:cs="Arial"/>
                <w:sz w:val="16"/>
                <w:szCs w:val="16"/>
              </w:rPr>
            </w:pPr>
            <w:r>
              <w:rPr>
                <w:rFonts w:cs="Arial"/>
                <w:sz w:val="16"/>
                <w:szCs w:val="16"/>
              </w:rPr>
              <w:t>SP-251387</w:t>
            </w:r>
          </w:p>
        </w:tc>
        <w:tc>
          <w:tcPr>
            <w:tcW w:w="567" w:type="dxa"/>
            <w:tcBorders>
              <w:top w:val="single" w:sz="6" w:space="0" w:color="auto"/>
              <w:left w:val="single" w:sz="6" w:space="0" w:color="auto"/>
              <w:bottom w:val="single" w:sz="6" w:space="0" w:color="auto"/>
              <w:right w:val="single" w:sz="6" w:space="0" w:color="auto"/>
            </w:tcBorders>
          </w:tcPr>
          <w:p w14:paraId="1E4C8EDC" w14:textId="0974BD74" w:rsidR="00BE22AC" w:rsidRPr="00791EF5" w:rsidRDefault="00BE22AC" w:rsidP="00BE22AC">
            <w:pPr>
              <w:pStyle w:val="TAL"/>
              <w:rPr>
                <w:rFonts w:cs="Arial"/>
                <w:sz w:val="16"/>
                <w:szCs w:val="16"/>
              </w:rPr>
            </w:pPr>
            <w:r>
              <w:rPr>
                <w:rFonts w:cs="Arial"/>
                <w:sz w:val="16"/>
                <w:szCs w:val="16"/>
              </w:rPr>
              <w:t>0395</w:t>
            </w:r>
          </w:p>
        </w:tc>
        <w:tc>
          <w:tcPr>
            <w:tcW w:w="425" w:type="dxa"/>
            <w:tcBorders>
              <w:top w:val="single" w:sz="6" w:space="0" w:color="auto"/>
              <w:left w:val="single" w:sz="6" w:space="0" w:color="auto"/>
              <w:bottom w:val="single" w:sz="6" w:space="0" w:color="auto"/>
              <w:right w:val="single" w:sz="6" w:space="0" w:color="auto"/>
            </w:tcBorders>
          </w:tcPr>
          <w:p w14:paraId="7A11461D" w14:textId="672C3D88" w:rsidR="00BE22AC" w:rsidRPr="00791EF5" w:rsidRDefault="00503112"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3BBCF95" w14:textId="09A6D8FD" w:rsidR="00BE22AC" w:rsidRPr="00791EF5" w:rsidRDefault="00BE22AC" w:rsidP="00BE22AC">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7174325" w14:textId="60DF29C4" w:rsidR="00BE22AC" w:rsidRPr="00791EF5" w:rsidRDefault="00BE22AC" w:rsidP="00BE22AC">
            <w:pPr>
              <w:pStyle w:val="TAL"/>
              <w:rPr>
                <w:rFonts w:cs="Arial"/>
                <w:sz w:val="16"/>
                <w:szCs w:val="16"/>
              </w:rPr>
            </w:pPr>
            <w:r>
              <w:rPr>
                <w:rFonts w:cs="Arial"/>
                <w:sz w:val="16"/>
                <w:szCs w:val="16"/>
              </w:rPr>
              <w:t>Rel-19 CR TS 28.532 YANG mapping for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CF3D" w14:textId="66F627A6" w:rsidR="00BE22AC" w:rsidRPr="00887926" w:rsidRDefault="00BE22AC" w:rsidP="00BE22AC">
            <w:pPr>
              <w:pStyle w:val="TAL"/>
              <w:rPr>
                <w:rFonts w:cs="Arial"/>
                <w:sz w:val="16"/>
                <w:szCs w:val="16"/>
              </w:rPr>
            </w:pPr>
            <w:r>
              <w:rPr>
                <w:rFonts w:cs="Arial"/>
                <w:sz w:val="16"/>
                <w:szCs w:val="16"/>
              </w:rPr>
              <w:t>19.3.0</w:t>
            </w:r>
          </w:p>
        </w:tc>
      </w:tr>
      <w:tr w:rsidR="00BE22AC" w:rsidRPr="00791EF5" w14:paraId="622851CD" w14:textId="77777777" w:rsidTr="00791EF5">
        <w:tc>
          <w:tcPr>
            <w:tcW w:w="800" w:type="dxa"/>
            <w:tcBorders>
              <w:top w:val="single" w:sz="6" w:space="0" w:color="auto"/>
              <w:left w:val="single" w:sz="6" w:space="0" w:color="auto"/>
              <w:bottom w:val="single" w:sz="6" w:space="0" w:color="auto"/>
              <w:right w:val="single" w:sz="6" w:space="0" w:color="auto"/>
            </w:tcBorders>
            <w:shd w:val="solid" w:color="FFFFFF" w:fill="auto"/>
          </w:tcPr>
          <w:p w14:paraId="0488519C" w14:textId="3C2203FC" w:rsidR="00BE22AC" w:rsidRPr="00791EF5" w:rsidRDefault="00BE22AC" w:rsidP="00BE22AC">
            <w:pPr>
              <w:pStyle w:val="TAL"/>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F8FC1" w14:textId="7FFFA0AD" w:rsidR="00BE22AC" w:rsidRPr="00791EF5" w:rsidRDefault="00BE22AC" w:rsidP="00BE22AC">
            <w:pPr>
              <w:pStyle w:val="TAL"/>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762AE741" w14:textId="0CC40DA7" w:rsidR="00BE22AC" w:rsidRPr="00791EF5" w:rsidRDefault="00BE22AC" w:rsidP="00BE22AC">
            <w:pPr>
              <w:pStyle w:val="TAL"/>
              <w:rPr>
                <w:rFonts w:cs="Arial"/>
                <w:sz w:val="16"/>
                <w:szCs w:val="16"/>
              </w:rPr>
            </w:pPr>
            <w:r>
              <w:rPr>
                <w:rFonts w:cs="Arial"/>
                <w:sz w:val="16"/>
                <w:szCs w:val="16"/>
              </w:rPr>
              <w:t>SP-251380</w:t>
            </w:r>
          </w:p>
        </w:tc>
        <w:tc>
          <w:tcPr>
            <w:tcW w:w="567" w:type="dxa"/>
            <w:tcBorders>
              <w:top w:val="single" w:sz="6" w:space="0" w:color="auto"/>
              <w:left w:val="single" w:sz="6" w:space="0" w:color="auto"/>
              <w:bottom w:val="single" w:sz="6" w:space="0" w:color="auto"/>
              <w:right w:val="single" w:sz="6" w:space="0" w:color="auto"/>
            </w:tcBorders>
          </w:tcPr>
          <w:p w14:paraId="66F6AA76" w14:textId="584C7C6F" w:rsidR="00BE22AC" w:rsidRPr="00791EF5" w:rsidRDefault="00BE22AC" w:rsidP="00BE22AC">
            <w:pPr>
              <w:pStyle w:val="TAL"/>
              <w:rPr>
                <w:rFonts w:cs="Arial"/>
                <w:sz w:val="16"/>
                <w:szCs w:val="16"/>
              </w:rPr>
            </w:pPr>
            <w:r>
              <w:rPr>
                <w:rFonts w:cs="Arial"/>
                <w:sz w:val="16"/>
                <w:szCs w:val="16"/>
              </w:rPr>
              <w:t>0397</w:t>
            </w:r>
          </w:p>
        </w:tc>
        <w:tc>
          <w:tcPr>
            <w:tcW w:w="425" w:type="dxa"/>
            <w:tcBorders>
              <w:top w:val="single" w:sz="6" w:space="0" w:color="auto"/>
              <w:left w:val="single" w:sz="6" w:space="0" w:color="auto"/>
              <w:bottom w:val="single" w:sz="6" w:space="0" w:color="auto"/>
              <w:right w:val="single" w:sz="6" w:space="0" w:color="auto"/>
            </w:tcBorders>
          </w:tcPr>
          <w:p w14:paraId="1FF668D4" w14:textId="73902391" w:rsidR="00BE22AC" w:rsidRPr="00791EF5" w:rsidRDefault="00503112" w:rsidP="00BE22AC">
            <w:pPr>
              <w:pStyle w:val="TAL"/>
              <w:rPr>
                <w:rFonts w:cs="Arial"/>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B205F70" w14:textId="2693905E" w:rsidR="00BE22AC" w:rsidRPr="00791EF5" w:rsidRDefault="00BE22AC" w:rsidP="00BE22AC">
            <w:pPr>
              <w:pStyle w:val="TAL"/>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33FA1E09" w14:textId="06163C78" w:rsidR="00BE22AC" w:rsidRPr="00791EF5" w:rsidRDefault="00BE22AC" w:rsidP="00BE22AC">
            <w:pPr>
              <w:pStyle w:val="TAL"/>
              <w:rPr>
                <w:rFonts w:cs="Arial"/>
                <w:sz w:val="16"/>
                <w:szCs w:val="16"/>
              </w:rPr>
            </w:pPr>
            <w:r>
              <w:rPr>
                <w:rFonts w:cs="Arial"/>
                <w:sz w:val="16"/>
                <w:szCs w:val="16"/>
              </w:rPr>
              <w:t>Rel-19 CR TS 28.532 Correct delete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0AA6" w14:textId="512F726A" w:rsidR="00BE22AC" w:rsidRPr="00887926" w:rsidRDefault="00BE22AC" w:rsidP="00BE22AC">
            <w:pPr>
              <w:pStyle w:val="TAL"/>
              <w:rPr>
                <w:rFonts w:cs="Arial"/>
                <w:sz w:val="16"/>
                <w:szCs w:val="16"/>
              </w:rPr>
            </w:pPr>
            <w:r>
              <w:rPr>
                <w:rFonts w:cs="Arial"/>
                <w:sz w:val="16"/>
                <w:szCs w:val="16"/>
              </w:rPr>
              <w:t>19.3.0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CFCC" w14:textId="77777777" w:rsidR="00BD22C9" w:rsidRDefault="00BD22C9">
      <w:r>
        <w:separator/>
      </w:r>
    </w:p>
  </w:endnote>
  <w:endnote w:type="continuationSeparator" w:id="0">
    <w:p w14:paraId="23473E67" w14:textId="77777777" w:rsidR="00BD22C9" w:rsidRDefault="00BD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F493A" w:rsidRDefault="006F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F6314" w14:textId="77777777" w:rsidR="00BD22C9" w:rsidRDefault="00BD22C9">
      <w:r>
        <w:separator/>
      </w:r>
    </w:p>
  </w:footnote>
  <w:footnote w:type="continuationSeparator" w:id="0">
    <w:p w14:paraId="088BB911" w14:textId="77777777" w:rsidR="00BD22C9" w:rsidRDefault="00BD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061A4E" w:rsidR="006F493A" w:rsidRDefault="006F4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0CD">
      <w:rPr>
        <w:rFonts w:ascii="Arial" w:hAnsi="Arial" w:cs="Arial"/>
        <w:b/>
        <w:noProof/>
        <w:sz w:val="18"/>
        <w:szCs w:val="18"/>
      </w:rPr>
      <w:t>3GPP TS 28.532 V19.3.0 (2025-12)</w:t>
    </w:r>
    <w:r>
      <w:rPr>
        <w:rFonts w:ascii="Arial" w:hAnsi="Arial" w:cs="Arial"/>
        <w:b/>
        <w:sz w:val="18"/>
        <w:szCs w:val="18"/>
      </w:rPr>
      <w:fldChar w:fldCharType="end"/>
    </w:r>
  </w:p>
  <w:p w14:paraId="7A6BC72E" w14:textId="77777777" w:rsidR="006F493A" w:rsidRDefault="006F4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AA87BB" w:rsidR="006F493A" w:rsidRDefault="006F4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0CD">
      <w:rPr>
        <w:rFonts w:ascii="Arial" w:hAnsi="Arial" w:cs="Arial"/>
        <w:b/>
        <w:noProof/>
        <w:sz w:val="18"/>
        <w:szCs w:val="18"/>
      </w:rPr>
      <w:t>Release 19</w:t>
    </w:r>
    <w:r>
      <w:rPr>
        <w:rFonts w:ascii="Arial" w:hAnsi="Arial" w:cs="Arial"/>
        <w:b/>
        <w:sz w:val="18"/>
        <w:szCs w:val="18"/>
      </w:rPr>
      <w:fldChar w:fldCharType="end"/>
    </w:r>
  </w:p>
  <w:p w14:paraId="1024E63D" w14:textId="77777777" w:rsidR="006F493A" w:rsidRDefault="006F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42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2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225282">
    <w:abstractNumId w:val="11"/>
  </w:num>
  <w:num w:numId="4" w16cid:durableId="16808168">
    <w:abstractNumId w:val="25"/>
  </w:num>
  <w:num w:numId="5" w16cid:durableId="563105638">
    <w:abstractNumId w:val="9"/>
  </w:num>
  <w:num w:numId="6" w16cid:durableId="1759518184">
    <w:abstractNumId w:val="7"/>
  </w:num>
  <w:num w:numId="7" w16cid:durableId="2020082545">
    <w:abstractNumId w:val="6"/>
  </w:num>
  <w:num w:numId="8" w16cid:durableId="734858195">
    <w:abstractNumId w:val="5"/>
  </w:num>
  <w:num w:numId="9" w16cid:durableId="1806309266">
    <w:abstractNumId w:val="4"/>
  </w:num>
  <w:num w:numId="10" w16cid:durableId="1980303430">
    <w:abstractNumId w:val="8"/>
  </w:num>
  <w:num w:numId="11" w16cid:durableId="1163082672">
    <w:abstractNumId w:val="3"/>
  </w:num>
  <w:num w:numId="12" w16cid:durableId="655450215">
    <w:abstractNumId w:val="2"/>
  </w:num>
  <w:num w:numId="13" w16cid:durableId="1140418573">
    <w:abstractNumId w:val="1"/>
  </w:num>
  <w:num w:numId="14" w16cid:durableId="1574269688">
    <w:abstractNumId w:val="0"/>
  </w:num>
  <w:num w:numId="15" w16cid:durableId="840043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9453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8705331">
    <w:abstractNumId w:val="16"/>
  </w:num>
  <w:num w:numId="18" w16cid:durableId="286351304">
    <w:abstractNumId w:val="29"/>
  </w:num>
  <w:num w:numId="19" w16cid:durableId="1830708217">
    <w:abstractNumId w:val="22"/>
  </w:num>
  <w:num w:numId="20" w16cid:durableId="1218398177">
    <w:abstractNumId w:val="15"/>
  </w:num>
  <w:num w:numId="21" w16cid:durableId="44106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4012397">
    <w:abstractNumId w:val="23"/>
  </w:num>
  <w:num w:numId="23" w16cid:durableId="1218589508">
    <w:abstractNumId w:val="12"/>
  </w:num>
  <w:num w:numId="24" w16cid:durableId="1873685625">
    <w:abstractNumId w:val="26"/>
  </w:num>
  <w:num w:numId="25" w16cid:durableId="1940067158">
    <w:abstractNumId w:val="27"/>
  </w:num>
  <w:num w:numId="26" w16cid:durableId="2113698136">
    <w:abstractNumId w:val="18"/>
  </w:num>
  <w:num w:numId="27" w16cid:durableId="137846132">
    <w:abstractNumId w:val="28"/>
  </w:num>
  <w:num w:numId="28" w16cid:durableId="815877118">
    <w:abstractNumId w:val="14"/>
  </w:num>
  <w:num w:numId="29" w16cid:durableId="1174150514">
    <w:abstractNumId w:val="20"/>
  </w:num>
  <w:num w:numId="30" w16cid:durableId="967323106">
    <w:abstractNumId w:val="21"/>
  </w:num>
  <w:num w:numId="31" w16cid:durableId="501554670">
    <w:abstractNumId w:val="19"/>
  </w:num>
  <w:num w:numId="32" w16cid:durableId="1893035442">
    <w:abstractNumId w:val="24"/>
  </w:num>
  <w:num w:numId="33" w16cid:durableId="439103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4834"/>
    <w:rsid w:val="00037F91"/>
    <w:rsid w:val="00040095"/>
    <w:rsid w:val="00040BBD"/>
    <w:rsid w:val="0004165A"/>
    <w:rsid w:val="00042A15"/>
    <w:rsid w:val="00044130"/>
    <w:rsid w:val="0004468F"/>
    <w:rsid w:val="00051834"/>
    <w:rsid w:val="00053587"/>
    <w:rsid w:val="000541F6"/>
    <w:rsid w:val="00054A22"/>
    <w:rsid w:val="00057467"/>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55B5"/>
    <w:rsid w:val="000C667A"/>
    <w:rsid w:val="000D58AB"/>
    <w:rsid w:val="000E315D"/>
    <w:rsid w:val="000E56FB"/>
    <w:rsid w:val="00104910"/>
    <w:rsid w:val="00106159"/>
    <w:rsid w:val="0012465B"/>
    <w:rsid w:val="00125DC1"/>
    <w:rsid w:val="00127DDE"/>
    <w:rsid w:val="00133525"/>
    <w:rsid w:val="00147527"/>
    <w:rsid w:val="00147997"/>
    <w:rsid w:val="00151FCF"/>
    <w:rsid w:val="0016008B"/>
    <w:rsid w:val="0016023C"/>
    <w:rsid w:val="00160B78"/>
    <w:rsid w:val="00164512"/>
    <w:rsid w:val="0016665D"/>
    <w:rsid w:val="00166EAB"/>
    <w:rsid w:val="0017024C"/>
    <w:rsid w:val="001709AA"/>
    <w:rsid w:val="00173E3B"/>
    <w:rsid w:val="00174059"/>
    <w:rsid w:val="00174E78"/>
    <w:rsid w:val="001751BF"/>
    <w:rsid w:val="00183316"/>
    <w:rsid w:val="0018452E"/>
    <w:rsid w:val="001859D1"/>
    <w:rsid w:val="00191359"/>
    <w:rsid w:val="0019372C"/>
    <w:rsid w:val="001A105B"/>
    <w:rsid w:val="001A1E44"/>
    <w:rsid w:val="001A4C42"/>
    <w:rsid w:val="001A7420"/>
    <w:rsid w:val="001B0622"/>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418"/>
    <w:rsid w:val="0021096A"/>
    <w:rsid w:val="00213B41"/>
    <w:rsid w:val="00224310"/>
    <w:rsid w:val="00225DFE"/>
    <w:rsid w:val="002347A2"/>
    <w:rsid w:val="0023595B"/>
    <w:rsid w:val="002425AB"/>
    <w:rsid w:val="00243410"/>
    <w:rsid w:val="00257483"/>
    <w:rsid w:val="00257648"/>
    <w:rsid w:val="002675F0"/>
    <w:rsid w:val="0027084D"/>
    <w:rsid w:val="002760EE"/>
    <w:rsid w:val="0029026B"/>
    <w:rsid w:val="002A3007"/>
    <w:rsid w:val="002B6339"/>
    <w:rsid w:val="002E00EE"/>
    <w:rsid w:val="002E126B"/>
    <w:rsid w:val="002E5D9A"/>
    <w:rsid w:val="002E7344"/>
    <w:rsid w:val="002F08F1"/>
    <w:rsid w:val="002F6D31"/>
    <w:rsid w:val="002F71FC"/>
    <w:rsid w:val="002F763A"/>
    <w:rsid w:val="0030240B"/>
    <w:rsid w:val="003077E3"/>
    <w:rsid w:val="0031100C"/>
    <w:rsid w:val="00315B85"/>
    <w:rsid w:val="003172DC"/>
    <w:rsid w:val="0032795A"/>
    <w:rsid w:val="003336F4"/>
    <w:rsid w:val="00353227"/>
    <w:rsid w:val="00353360"/>
    <w:rsid w:val="0035462D"/>
    <w:rsid w:val="00356555"/>
    <w:rsid w:val="00366333"/>
    <w:rsid w:val="00366EA3"/>
    <w:rsid w:val="00372415"/>
    <w:rsid w:val="003765B8"/>
    <w:rsid w:val="00384A2A"/>
    <w:rsid w:val="00393470"/>
    <w:rsid w:val="00394296"/>
    <w:rsid w:val="003A0468"/>
    <w:rsid w:val="003B75AE"/>
    <w:rsid w:val="003C3971"/>
    <w:rsid w:val="003C6DA9"/>
    <w:rsid w:val="003D1598"/>
    <w:rsid w:val="003D1BA1"/>
    <w:rsid w:val="003D5616"/>
    <w:rsid w:val="003D68DE"/>
    <w:rsid w:val="003E01D1"/>
    <w:rsid w:val="003E7EFD"/>
    <w:rsid w:val="003F206C"/>
    <w:rsid w:val="0040203B"/>
    <w:rsid w:val="00403DC0"/>
    <w:rsid w:val="004101A1"/>
    <w:rsid w:val="00416580"/>
    <w:rsid w:val="00422DBA"/>
    <w:rsid w:val="00423334"/>
    <w:rsid w:val="004233A2"/>
    <w:rsid w:val="00431D45"/>
    <w:rsid w:val="00432583"/>
    <w:rsid w:val="004345EC"/>
    <w:rsid w:val="004469BD"/>
    <w:rsid w:val="004528B9"/>
    <w:rsid w:val="00455152"/>
    <w:rsid w:val="00455BC6"/>
    <w:rsid w:val="00460421"/>
    <w:rsid w:val="00465515"/>
    <w:rsid w:val="004703B1"/>
    <w:rsid w:val="00481F49"/>
    <w:rsid w:val="0049751D"/>
    <w:rsid w:val="004A0A26"/>
    <w:rsid w:val="004A0FD7"/>
    <w:rsid w:val="004A55BB"/>
    <w:rsid w:val="004B0B89"/>
    <w:rsid w:val="004C1618"/>
    <w:rsid w:val="004C30AC"/>
    <w:rsid w:val="004D2B6E"/>
    <w:rsid w:val="004D3578"/>
    <w:rsid w:val="004E1DC6"/>
    <w:rsid w:val="004E207D"/>
    <w:rsid w:val="004E213A"/>
    <w:rsid w:val="004E2234"/>
    <w:rsid w:val="004E3C02"/>
    <w:rsid w:val="004F0988"/>
    <w:rsid w:val="004F2533"/>
    <w:rsid w:val="004F3340"/>
    <w:rsid w:val="004F372C"/>
    <w:rsid w:val="00503112"/>
    <w:rsid w:val="005031D8"/>
    <w:rsid w:val="00504B27"/>
    <w:rsid w:val="00510CAD"/>
    <w:rsid w:val="0052530F"/>
    <w:rsid w:val="005267D7"/>
    <w:rsid w:val="00526D1C"/>
    <w:rsid w:val="00532FBF"/>
    <w:rsid w:val="0053388B"/>
    <w:rsid w:val="00535773"/>
    <w:rsid w:val="00540D22"/>
    <w:rsid w:val="00541505"/>
    <w:rsid w:val="00543E6C"/>
    <w:rsid w:val="00553751"/>
    <w:rsid w:val="00564C44"/>
    <w:rsid w:val="00565087"/>
    <w:rsid w:val="00570D35"/>
    <w:rsid w:val="00570E2D"/>
    <w:rsid w:val="00575D01"/>
    <w:rsid w:val="00596874"/>
    <w:rsid w:val="00597B11"/>
    <w:rsid w:val="005B2D18"/>
    <w:rsid w:val="005C03B9"/>
    <w:rsid w:val="005C22B1"/>
    <w:rsid w:val="005C4391"/>
    <w:rsid w:val="005C668D"/>
    <w:rsid w:val="005C6F0C"/>
    <w:rsid w:val="005D2E01"/>
    <w:rsid w:val="005D7526"/>
    <w:rsid w:val="005E15D7"/>
    <w:rsid w:val="005E1D0F"/>
    <w:rsid w:val="005E4BB2"/>
    <w:rsid w:val="005E7DB8"/>
    <w:rsid w:val="005F22E1"/>
    <w:rsid w:val="005F492D"/>
    <w:rsid w:val="005F788A"/>
    <w:rsid w:val="00602AEA"/>
    <w:rsid w:val="0060444A"/>
    <w:rsid w:val="00606E1F"/>
    <w:rsid w:val="00614FDF"/>
    <w:rsid w:val="00615D21"/>
    <w:rsid w:val="00616EA6"/>
    <w:rsid w:val="006205AE"/>
    <w:rsid w:val="00621F0C"/>
    <w:rsid w:val="00623B86"/>
    <w:rsid w:val="0063543D"/>
    <w:rsid w:val="00637D85"/>
    <w:rsid w:val="006405E3"/>
    <w:rsid w:val="00642C6A"/>
    <w:rsid w:val="00647114"/>
    <w:rsid w:val="0065048A"/>
    <w:rsid w:val="00650F2B"/>
    <w:rsid w:val="006552DC"/>
    <w:rsid w:val="00661D0B"/>
    <w:rsid w:val="00665596"/>
    <w:rsid w:val="00665F79"/>
    <w:rsid w:val="00670482"/>
    <w:rsid w:val="00670CF4"/>
    <w:rsid w:val="0067329C"/>
    <w:rsid w:val="00684AF6"/>
    <w:rsid w:val="0068638C"/>
    <w:rsid w:val="00686798"/>
    <w:rsid w:val="00686D94"/>
    <w:rsid w:val="006912E9"/>
    <w:rsid w:val="0069412A"/>
    <w:rsid w:val="006960E6"/>
    <w:rsid w:val="00697FD3"/>
    <w:rsid w:val="006A0ECF"/>
    <w:rsid w:val="006A323F"/>
    <w:rsid w:val="006B0441"/>
    <w:rsid w:val="006B0D28"/>
    <w:rsid w:val="006B134C"/>
    <w:rsid w:val="006B30D0"/>
    <w:rsid w:val="006B3518"/>
    <w:rsid w:val="006B3CB7"/>
    <w:rsid w:val="006B5320"/>
    <w:rsid w:val="006B58BC"/>
    <w:rsid w:val="006C0028"/>
    <w:rsid w:val="006C01F6"/>
    <w:rsid w:val="006C0D1D"/>
    <w:rsid w:val="006C3D95"/>
    <w:rsid w:val="006D5A1E"/>
    <w:rsid w:val="006E2527"/>
    <w:rsid w:val="006E5C86"/>
    <w:rsid w:val="006E770F"/>
    <w:rsid w:val="006E7EDA"/>
    <w:rsid w:val="006F2105"/>
    <w:rsid w:val="006F493A"/>
    <w:rsid w:val="006F52C7"/>
    <w:rsid w:val="007000D6"/>
    <w:rsid w:val="00701116"/>
    <w:rsid w:val="00702461"/>
    <w:rsid w:val="007024A8"/>
    <w:rsid w:val="0071174C"/>
    <w:rsid w:val="00713C44"/>
    <w:rsid w:val="00723EC2"/>
    <w:rsid w:val="00734A5B"/>
    <w:rsid w:val="0074026F"/>
    <w:rsid w:val="007429F6"/>
    <w:rsid w:val="007445FA"/>
    <w:rsid w:val="00744E76"/>
    <w:rsid w:val="00750F58"/>
    <w:rsid w:val="007511F2"/>
    <w:rsid w:val="00756ED3"/>
    <w:rsid w:val="00760C93"/>
    <w:rsid w:val="00761943"/>
    <w:rsid w:val="00765EA3"/>
    <w:rsid w:val="00767455"/>
    <w:rsid w:val="0077084D"/>
    <w:rsid w:val="00774DA4"/>
    <w:rsid w:val="00781F0F"/>
    <w:rsid w:val="00782265"/>
    <w:rsid w:val="00786458"/>
    <w:rsid w:val="00791EF5"/>
    <w:rsid w:val="00795476"/>
    <w:rsid w:val="007A3977"/>
    <w:rsid w:val="007A5148"/>
    <w:rsid w:val="007B2EE8"/>
    <w:rsid w:val="007B600E"/>
    <w:rsid w:val="007B7101"/>
    <w:rsid w:val="007B7FD6"/>
    <w:rsid w:val="007C1301"/>
    <w:rsid w:val="007D7675"/>
    <w:rsid w:val="007E09D4"/>
    <w:rsid w:val="007E2B51"/>
    <w:rsid w:val="007E4DC1"/>
    <w:rsid w:val="007F0F4A"/>
    <w:rsid w:val="007F47D4"/>
    <w:rsid w:val="008028A4"/>
    <w:rsid w:val="00803387"/>
    <w:rsid w:val="00804334"/>
    <w:rsid w:val="00806409"/>
    <w:rsid w:val="008123FF"/>
    <w:rsid w:val="0081305F"/>
    <w:rsid w:val="0081366B"/>
    <w:rsid w:val="008238C5"/>
    <w:rsid w:val="00830747"/>
    <w:rsid w:val="00830904"/>
    <w:rsid w:val="00840B36"/>
    <w:rsid w:val="008552EF"/>
    <w:rsid w:val="00871860"/>
    <w:rsid w:val="008768CA"/>
    <w:rsid w:val="008A3287"/>
    <w:rsid w:val="008A46E1"/>
    <w:rsid w:val="008B3573"/>
    <w:rsid w:val="008B4774"/>
    <w:rsid w:val="008C149A"/>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0CF1"/>
    <w:rsid w:val="00922981"/>
    <w:rsid w:val="00933FB0"/>
    <w:rsid w:val="00937167"/>
    <w:rsid w:val="0094017D"/>
    <w:rsid w:val="0094096C"/>
    <w:rsid w:val="00941B95"/>
    <w:rsid w:val="00941D43"/>
    <w:rsid w:val="00942EC2"/>
    <w:rsid w:val="00945219"/>
    <w:rsid w:val="00946B05"/>
    <w:rsid w:val="00955595"/>
    <w:rsid w:val="009601E4"/>
    <w:rsid w:val="009626CB"/>
    <w:rsid w:val="00963FCF"/>
    <w:rsid w:val="009647F3"/>
    <w:rsid w:val="0096675E"/>
    <w:rsid w:val="00970057"/>
    <w:rsid w:val="009732E5"/>
    <w:rsid w:val="00974BAD"/>
    <w:rsid w:val="00975DAE"/>
    <w:rsid w:val="00987BCC"/>
    <w:rsid w:val="00992420"/>
    <w:rsid w:val="0099457D"/>
    <w:rsid w:val="009A0D64"/>
    <w:rsid w:val="009A224C"/>
    <w:rsid w:val="009A22CE"/>
    <w:rsid w:val="009A4640"/>
    <w:rsid w:val="009A5533"/>
    <w:rsid w:val="009A5A7E"/>
    <w:rsid w:val="009B7FF2"/>
    <w:rsid w:val="009C67E7"/>
    <w:rsid w:val="009C73C3"/>
    <w:rsid w:val="009D10C9"/>
    <w:rsid w:val="009D14CC"/>
    <w:rsid w:val="009D1A2F"/>
    <w:rsid w:val="009D4596"/>
    <w:rsid w:val="009E05DC"/>
    <w:rsid w:val="009E2532"/>
    <w:rsid w:val="009E3EAC"/>
    <w:rsid w:val="009F0276"/>
    <w:rsid w:val="009F079F"/>
    <w:rsid w:val="009F12FC"/>
    <w:rsid w:val="009F37B7"/>
    <w:rsid w:val="00A10F02"/>
    <w:rsid w:val="00A162E4"/>
    <w:rsid w:val="00A164B4"/>
    <w:rsid w:val="00A2257F"/>
    <w:rsid w:val="00A26956"/>
    <w:rsid w:val="00A27486"/>
    <w:rsid w:val="00A43753"/>
    <w:rsid w:val="00A43946"/>
    <w:rsid w:val="00A51515"/>
    <w:rsid w:val="00A51795"/>
    <w:rsid w:val="00A53724"/>
    <w:rsid w:val="00A56066"/>
    <w:rsid w:val="00A56E60"/>
    <w:rsid w:val="00A606B6"/>
    <w:rsid w:val="00A609FA"/>
    <w:rsid w:val="00A673E7"/>
    <w:rsid w:val="00A73129"/>
    <w:rsid w:val="00A82346"/>
    <w:rsid w:val="00A8271F"/>
    <w:rsid w:val="00A85355"/>
    <w:rsid w:val="00A85CFB"/>
    <w:rsid w:val="00A862CF"/>
    <w:rsid w:val="00A92BA1"/>
    <w:rsid w:val="00A94936"/>
    <w:rsid w:val="00A95A32"/>
    <w:rsid w:val="00A95B97"/>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327B"/>
    <w:rsid w:val="00B050FB"/>
    <w:rsid w:val="00B051F6"/>
    <w:rsid w:val="00B11544"/>
    <w:rsid w:val="00B1160C"/>
    <w:rsid w:val="00B11E20"/>
    <w:rsid w:val="00B11EE5"/>
    <w:rsid w:val="00B15449"/>
    <w:rsid w:val="00B429EA"/>
    <w:rsid w:val="00B43469"/>
    <w:rsid w:val="00B54AB5"/>
    <w:rsid w:val="00B60EAE"/>
    <w:rsid w:val="00B75C49"/>
    <w:rsid w:val="00B84347"/>
    <w:rsid w:val="00B87281"/>
    <w:rsid w:val="00B87D67"/>
    <w:rsid w:val="00B93086"/>
    <w:rsid w:val="00B95573"/>
    <w:rsid w:val="00BA18A1"/>
    <w:rsid w:val="00BA19ED"/>
    <w:rsid w:val="00BA4B8D"/>
    <w:rsid w:val="00BA540B"/>
    <w:rsid w:val="00BA788F"/>
    <w:rsid w:val="00BB097F"/>
    <w:rsid w:val="00BB2C0E"/>
    <w:rsid w:val="00BB2CFC"/>
    <w:rsid w:val="00BB2D5F"/>
    <w:rsid w:val="00BB3F45"/>
    <w:rsid w:val="00BB6E7F"/>
    <w:rsid w:val="00BC02CF"/>
    <w:rsid w:val="00BC0858"/>
    <w:rsid w:val="00BC0F7D"/>
    <w:rsid w:val="00BC1460"/>
    <w:rsid w:val="00BC1C4B"/>
    <w:rsid w:val="00BC20B1"/>
    <w:rsid w:val="00BC4B9E"/>
    <w:rsid w:val="00BC6134"/>
    <w:rsid w:val="00BC78C4"/>
    <w:rsid w:val="00BD22C9"/>
    <w:rsid w:val="00BD7D31"/>
    <w:rsid w:val="00BE22AC"/>
    <w:rsid w:val="00BE3255"/>
    <w:rsid w:val="00BF128E"/>
    <w:rsid w:val="00BF44D0"/>
    <w:rsid w:val="00BF48D1"/>
    <w:rsid w:val="00BF6EA4"/>
    <w:rsid w:val="00C04030"/>
    <w:rsid w:val="00C0528A"/>
    <w:rsid w:val="00C0570F"/>
    <w:rsid w:val="00C05B00"/>
    <w:rsid w:val="00C074DD"/>
    <w:rsid w:val="00C077A8"/>
    <w:rsid w:val="00C07AB5"/>
    <w:rsid w:val="00C1496A"/>
    <w:rsid w:val="00C33079"/>
    <w:rsid w:val="00C34F7F"/>
    <w:rsid w:val="00C42CC0"/>
    <w:rsid w:val="00C45231"/>
    <w:rsid w:val="00C45B26"/>
    <w:rsid w:val="00C551FF"/>
    <w:rsid w:val="00C6688B"/>
    <w:rsid w:val="00C72833"/>
    <w:rsid w:val="00C742D7"/>
    <w:rsid w:val="00C769E7"/>
    <w:rsid w:val="00C80525"/>
    <w:rsid w:val="00C80F1D"/>
    <w:rsid w:val="00C84624"/>
    <w:rsid w:val="00C8529E"/>
    <w:rsid w:val="00C908C1"/>
    <w:rsid w:val="00C91962"/>
    <w:rsid w:val="00C93F40"/>
    <w:rsid w:val="00CA3D0C"/>
    <w:rsid w:val="00CB1264"/>
    <w:rsid w:val="00CB770C"/>
    <w:rsid w:val="00CB7AE1"/>
    <w:rsid w:val="00CB7C3C"/>
    <w:rsid w:val="00CC0557"/>
    <w:rsid w:val="00CC2FAE"/>
    <w:rsid w:val="00CD0F5A"/>
    <w:rsid w:val="00CE22F1"/>
    <w:rsid w:val="00CE5FED"/>
    <w:rsid w:val="00CE6B4B"/>
    <w:rsid w:val="00CF5A53"/>
    <w:rsid w:val="00D02308"/>
    <w:rsid w:val="00D035CC"/>
    <w:rsid w:val="00D0467C"/>
    <w:rsid w:val="00D157A8"/>
    <w:rsid w:val="00D21464"/>
    <w:rsid w:val="00D24827"/>
    <w:rsid w:val="00D33AC5"/>
    <w:rsid w:val="00D3604F"/>
    <w:rsid w:val="00D5511E"/>
    <w:rsid w:val="00D57972"/>
    <w:rsid w:val="00D60EC6"/>
    <w:rsid w:val="00D675A9"/>
    <w:rsid w:val="00D738D6"/>
    <w:rsid w:val="00D755EB"/>
    <w:rsid w:val="00D76048"/>
    <w:rsid w:val="00D76C9A"/>
    <w:rsid w:val="00D771A3"/>
    <w:rsid w:val="00D77604"/>
    <w:rsid w:val="00D82E6F"/>
    <w:rsid w:val="00D87E00"/>
    <w:rsid w:val="00D9134D"/>
    <w:rsid w:val="00DA1BB6"/>
    <w:rsid w:val="00DA212B"/>
    <w:rsid w:val="00DA7A03"/>
    <w:rsid w:val="00DB1818"/>
    <w:rsid w:val="00DB2B6B"/>
    <w:rsid w:val="00DB3E61"/>
    <w:rsid w:val="00DC0C8E"/>
    <w:rsid w:val="00DC309B"/>
    <w:rsid w:val="00DC32B3"/>
    <w:rsid w:val="00DC4DA2"/>
    <w:rsid w:val="00DC598C"/>
    <w:rsid w:val="00DD032A"/>
    <w:rsid w:val="00DD4C17"/>
    <w:rsid w:val="00DD74A5"/>
    <w:rsid w:val="00DE265E"/>
    <w:rsid w:val="00DE60B7"/>
    <w:rsid w:val="00DF097A"/>
    <w:rsid w:val="00DF2B1F"/>
    <w:rsid w:val="00DF36E9"/>
    <w:rsid w:val="00DF62CD"/>
    <w:rsid w:val="00E07940"/>
    <w:rsid w:val="00E10C80"/>
    <w:rsid w:val="00E13FD6"/>
    <w:rsid w:val="00E16509"/>
    <w:rsid w:val="00E214B4"/>
    <w:rsid w:val="00E22592"/>
    <w:rsid w:val="00E24459"/>
    <w:rsid w:val="00E31385"/>
    <w:rsid w:val="00E32E96"/>
    <w:rsid w:val="00E40D9C"/>
    <w:rsid w:val="00E44582"/>
    <w:rsid w:val="00E44FFC"/>
    <w:rsid w:val="00E516A4"/>
    <w:rsid w:val="00E518AF"/>
    <w:rsid w:val="00E55205"/>
    <w:rsid w:val="00E55B8A"/>
    <w:rsid w:val="00E61023"/>
    <w:rsid w:val="00E71E2C"/>
    <w:rsid w:val="00E724B2"/>
    <w:rsid w:val="00E7317C"/>
    <w:rsid w:val="00E73FBC"/>
    <w:rsid w:val="00E76C9C"/>
    <w:rsid w:val="00E77645"/>
    <w:rsid w:val="00E8077A"/>
    <w:rsid w:val="00E80C0F"/>
    <w:rsid w:val="00E864BA"/>
    <w:rsid w:val="00E920CB"/>
    <w:rsid w:val="00E92E88"/>
    <w:rsid w:val="00EA15B0"/>
    <w:rsid w:val="00EA254D"/>
    <w:rsid w:val="00EA4B53"/>
    <w:rsid w:val="00EA4EBC"/>
    <w:rsid w:val="00EA5EA7"/>
    <w:rsid w:val="00EA66BD"/>
    <w:rsid w:val="00EB6D6C"/>
    <w:rsid w:val="00EB7734"/>
    <w:rsid w:val="00EB7DE9"/>
    <w:rsid w:val="00EC4A25"/>
    <w:rsid w:val="00EC5C9F"/>
    <w:rsid w:val="00ED5618"/>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0CD"/>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0F7A"/>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355"/>
    <w:pPr>
      <w:overflowPunct w:val="0"/>
      <w:autoSpaceDE w:val="0"/>
      <w:autoSpaceDN w:val="0"/>
      <w:adjustRightInd w:val="0"/>
      <w:spacing w:after="180"/>
      <w:textAlignment w:val="baseline"/>
    </w:pPr>
    <w:rPr>
      <w:rFonts w:eastAsia="Times New Roman"/>
    </w:rPr>
  </w:style>
  <w:style w:type="paragraph" w:styleId="Heading1">
    <w:name w:val="heading 1"/>
    <w:aliases w:val=" Char1,Char1"/>
    <w:next w:val="Normal"/>
    <w:link w:val="Heading1Char"/>
    <w:qFormat/>
    <w:rsid w:val="00A85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link w:val="Heading2Char"/>
    <w:qFormat/>
    <w:rsid w:val="00A8535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85355"/>
    <w:pPr>
      <w:spacing w:before="120"/>
      <w:outlineLvl w:val="2"/>
    </w:pPr>
    <w:rPr>
      <w:sz w:val="28"/>
    </w:rPr>
  </w:style>
  <w:style w:type="paragraph" w:styleId="Heading4">
    <w:name w:val="heading 4"/>
    <w:basedOn w:val="Heading3"/>
    <w:next w:val="Normal"/>
    <w:link w:val="Heading4Char"/>
    <w:qFormat/>
    <w:rsid w:val="00A85355"/>
    <w:pPr>
      <w:ind w:left="1418" w:hanging="1418"/>
      <w:outlineLvl w:val="3"/>
    </w:pPr>
    <w:rPr>
      <w:sz w:val="24"/>
    </w:rPr>
  </w:style>
  <w:style w:type="paragraph" w:styleId="Heading5">
    <w:name w:val="heading 5"/>
    <w:basedOn w:val="Heading4"/>
    <w:next w:val="Normal"/>
    <w:link w:val="Heading5Char"/>
    <w:qFormat/>
    <w:rsid w:val="00A85355"/>
    <w:pPr>
      <w:ind w:left="1701" w:hanging="1701"/>
      <w:outlineLvl w:val="4"/>
    </w:pPr>
    <w:rPr>
      <w:sz w:val="22"/>
    </w:rPr>
  </w:style>
  <w:style w:type="paragraph" w:styleId="Heading6">
    <w:name w:val="heading 6"/>
    <w:basedOn w:val="H6"/>
    <w:next w:val="Normal"/>
    <w:link w:val="Heading6Char"/>
    <w:qFormat/>
    <w:rsid w:val="00A85355"/>
    <w:pPr>
      <w:outlineLvl w:val="5"/>
    </w:pPr>
  </w:style>
  <w:style w:type="paragraph" w:styleId="Heading7">
    <w:name w:val="heading 7"/>
    <w:basedOn w:val="H6"/>
    <w:next w:val="Normal"/>
    <w:link w:val="Heading7Char"/>
    <w:qFormat/>
    <w:rsid w:val="00A85355"/>
    <w:pPr>
      <w:outlineLvl w:val="6"/>
    </w:pPr>
  </w:style>
  <w:style w:type="paragraph" w:styleId="Heading8">
    <w:name w:val="heading 8"/>
    <w:basedOn w:val="Heading1"/>
    <w:next w:val="Normal"/>
    <w:link w:val="Heading8Char"/>
    <w:qFormat/>
    <w:rsid w:val="00A85355"/>
    <w:pPr>
      <w:ind w:left="0" w:firstLine="0"/>
      <w:outlineLvl w:val="7"/>
    </w:pPr>
  </w:style>
  <w:style w:type="paragraph" w:styleId="Heading9">
    <w:name w:val="heading 9"/>
    <w:basedOn w:val="Heading8"/>
    <w:next w:val="Normal"/>
    <w:link w:val="Heading9Char"/>
    <w:qFormat/>
    <w:rsid w:val="00A85355"/>
    <w:pPr>
      <w:outlineLvl w:val="8"/>
    </w:pPr>
  </w:style>
  <w:style w:type="character" w:default="1" w:styleId="DefaultParagraphFont">
    <w:name w:val="Default Paragraph Font"/>
    <w:semiHidden/>
    <w:rsid w:val="00A85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355"/>
  </w:style>
  <w:style w:type="paragraph" w:customStyle="1" w:styleId="H6">
    <w:name w:val="H6"/>
    <w:basedOn w:val="Heading5"/>
    <w:next w:val="Normal"/>
    <w:rsid w:val="00A85355"/>
    <w:pPr>
      <w:ind w:left="1985" w:hanging="1985"/>
      <w:outlineLvl w:val="9"/>
    </w:pPr>
    <w:rPr>
      <w:sz w:val="20"/>
    </w:rPr>
  </w:style>
  <w:style w:type="paragraph" w:styleId="TOC9">
    <w:name w:val="toc 9"/>
    <w:basedOn w:val="TOC8"/>
    <w:uiPriority w:val="39"/>
    <w:rsid w:val="00A85355"/>
    <w:pPr>
      <w:ind w:left="1418" w:hanging="1418"/>
    </w:pPr>
  </w:style>
  <w:style w:type="paragraph" w:styleId="TOC8">
    <w:name w:val="toc 8"/>
    <w:basedOn w:val="TOC1"/>
    <w:uiPriority w:val="39"/>
    <w:rsid w:val="00A85355"/>
    <w:pPr>
      <w:spacing w:before="180"/>
      <w:ind w:left="2693" w:hanging="2693"/>
    </w:pPr>
    <w:rPr>
      <w:b/>
    </w:rPr>
  </w:style>
  <w:style w:type="paragraph" w:styleId="TOC1">
    <w:name w:val="toc 1"/>
    <w:uiPriority w:val="39"/>
    <w:rsid w:val="00A853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5355"/>
    <w:pPr>
      <w:keepLines/>
      <w:tabs>
        <w:tab w:val="center" w:pos="4536"/>
        <w:tab w:val="right" w:pos="9072"/>
      </w:tabs>
    </w:pPr>
    <w:rPr>
      <w:noProof/>
    </w:rPr>
  </w:style>
  <w:style w:type="character" w:customStyle="1" w:styleId="ZGSM">
    <w:name w:val="ZGSM"/>
    <w:rsid w:val="00A85355"/>
  </w:style>
  <w:style w:type="paragraph" w:styleId="Header">
    <w:name w:val="header"/>
    <w:aliases w:val="header odd,header,header odd1,header odd2,header odd3,header odd4,header odd5,header odd6"/>
    <w:link w:val="HeaderChar"/>
    <w:rsid w:val="00A853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53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5355"/>
    <w:pPr>
      <w:ind w:left="1701" w:hanging="1701"/>
    </w:pPr>
  </w:style>
  <w:style w:type="paragraph" w:styleId="TOC4">
    <w:name w:val="toc 4"/>
    <w:basedOn w:val="TOC3"/>
    <w:uiPriority w:val="39"/>
    <w:rsid w:val="00A85355"/>
    <w:pPr>
      <w:ind w:left="1418" w:hanging="1418"/>
    </w:pPr>
  </w:style>
  <w:style w:type="paragraph" w:styleId="TOC3">
    <w:name w:val="toc 3"/>
    <w:basedOn w:val="TOC2"/>
    <w:uiPriority w:val="39"/>
    <w:rsid w:val="00A85355"/>
    <w:pPr>
      <w:ind w:left="1134" w:hanging="1134"/>
    </w:pPr>
  </w:style>
  <w:style w:type="paragraph" w:styleId="TOC2">
    <w:name w:val="toc 2"/>
    <w:basedOn w:val="TOC1"/>
    <w:uiPriority w:val="39"/>
    <w:rsid w:val="00A85355"/>
    <w:pPr>
      <w:keepNext w:val="0"/>
      <w:spacing w:before="0"/>
      <w:ind w:left="851" w:hanging="851"/>
    </w:pPr>
    <w:rPr>
      <w:sz w:val="20"/>
    </w:rPr>
  </w:style>
  <w:style w:type="paragraph" w:styleId="Footer">
    <w:name w:val="footer"/>
    <w:basedOn w:val="Header"/>
    <w:link w:val="FooterChar"/>
    <w:rsid w:val="00A85355"/>
    <w:pPr>
      <w:jc w:val="center"/>
    </w:pPr>
    <w:rPr>
      <w:i/>
    </w:rPr>
  </w:style>
  <w:style w:type="paragraph" w:customStyle="1" w:styleId="TT">
    <w:name w:val="TT"/>
    <w:basedOn w:val="Heading1"/>
    <w:next w:val="Normal"/>
    <w:rsid w:val="00A85355"/>
    <w:pPr>
      <w:outlineLvl w:val="9"/>
    </w:pPr>
  </w:style>
  <w:style w:type="paragraph" w:customStyle="1" w:styleId="NF">
    <w:name w:val="NF"/>
    <w:basedOn w:val="NO"/>
    <w:rsid w:val="00A85355"/>
    <w:pPr>
      <w:keepNext/>
      <w:spacing w:after="0"/>
    </w:pPr>
    <w:rPr>
      <w:rFonts w:ascii="Arial" w:hAnsi="Arial"/>
      <w:sz w:val="18"/>
    </w:rPr>
  </w:style>
  <w:style w:type="paragraph" w:customStyle="1" w:styleId="NO">
    <w:name w:val="NO"/>
    <w:basedOn w:val="Normal"/>
    <w:link w:val="NOChar"/>
    <w:rsid w:val="00A85355"/>
    <w:pPr>
      <w:keepLines/>
      <w:ind w:left="1135" w:hanging="851"/>
    </w:pPr>
  </w:style>
  <w:style w:type="paragraph" w:customStyle="1" w:styleId="PL">
    <w:name w:val="PL"/>
    <w:link w:val="PLChar"/>
    <w:rsid w:val="00A85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5355"/>
    <w:pPr>
      <w:jc w:val="right"/>
    </w:pPr>
  </w:style>
  <w:style w:type="paragraph" w:customStyle="1" w:styleId="TAL">
    <w:name w:val="TAL"/>
    <w:basedOn w:val="Normal"/>
    <w:link w:val="TALChar"/>
    <w:rsid w:val="00A85355"/>
    <w:pPr>
      <w:keepNext/>
      <w:keepLines/>
      <w:spacing w:after="0"/>
    </w:pPr>
    <w:rPr>
      <w:rFonts w:ascii="Arial" w:hAnsi="Arial"/>
      <w:sz w:val="18"/>
    </w:rPr>
  </w:style>
  <w:style w:type="paragraph" w:customStyle="1" w:styleId="TAH">
    <w:name w:val="TAH"/>
    <w:basedOn w:val="TAC"/>
    <w:link w:val="TAHChar"/>
    <w:rsid w:val="00A85355"/>
    <w:rPr>
      <w:b/>
    </w:rPr>
  </w:style>
  <w:style w:type="paragraph" w:customStyle="1" w:styleId="TAC">
    <w:name w:val="TAC"/>
    <w:basedOn w:val="TAL"/>
    <w:link w:val="TACChar"/>
    <w:rsid w:val="00A85355"/>
    <w:pPr>
      <w:jc w:val="center"/>
    </w:pPr>
  </w:style>
  <w:style w:type="paragraph" w:customStyle="1" w:styleId="LD">
    <w:name w:val="LD"/>
    <w:rsid w:val="00A853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5355"/>
    <w:pPr>
      <w:keepLines/>
      <w:ind w:left="1702" w:hanging="1418"/>
    </w:pPr>
  </w:style>
  <w:style w:type="paragraph" w:customStyle="1" w:styleId="FP">
    <w:name w:val="FP"/>
    <w:basedOn w:val="Normal"/>
    <w:rsid w:val="00A85355"/>
    <w:pPr>
      <w:spacing w:after="0"/>
    </w:pPr>
  </w:style>
  <w:style w:type="paragraph" w:customStyle="1" w:styleId="NW">
    <w:name w:val="NW"/>
    <w:basedOn w:val="NO"/>
    <w:rsid w:val="00A85355"/>
    <w:pPr>
      <w:spacing w:after="0"/>
    </w:pPr>
  </w:style>
  <w:style w:type="paragraph" w:customStyle="1" w:styleId="EW">
    <w:name w:val="EW"/>
    <w:basedOn w:val="EX"/>
    <w:rsid w:val="00A85355"/>
    <w:pPr>
      <w:spacing w:after="0"/>
    </w:pPr>
  </w:style>
  <w:style w:type="paragraph" w:customStyle="1" w:styleId="B1">
    <w:name w:val="B1"/>
    <w:basedOn w:val="List"/>
    <w:link w:val="B1Char"/>
    <w:rsid w:val="00A85355"/>
  </w:style>
  <w:style w:type="paragraph" w:styleId="TOC6">
    <w:name w:val="toc 6"/>
    <w:basedOn w:val="TOC5"/>
    <w:next w:val="Normal"/>
    <w:uiPriority w:val="39"/>
    <w:rsid w:val="00A85355"/>
    <w:pPr>
      <w:ind w:left="1985" w:hanging="1985"/>
    </w:pPr>
  </w:style>
  <w:style w:type="paragraph" w:styleId="TOC7">
    <w:name w:val="toc 7"/>
    <w:basedOn w:val="TOC6"/>
    <w:next w:val="Normal"/>
    <w:uiPriority w:val="39"/>
    <w:rsid w:val="00A85355"/>
    <w:pPr>
      <w:ind w:left="2268" w:hanging="2268"/>
    </w:pPr>
  </w:style>
  <w:style w:type="paragraph" w:customStyle="1" w:styleId="EditorsNote">
    <w:name w:val="Editor's Note"/>
    <w:basedOn w:val="NO"/>
    <w:link w:val="EditorsNoteChar"/>
    <w:rsid w:val="00A85355"/>
    <w:rPr>
      <w:color w:val="FF0000"/>
    </w:rPr>
  </w:style>
  <w:style w:type="paragraph" w:customStyle="1" w:styleId="TH">
    <w:name w:val="TH"/>
    <w:basedOn w:val="Normal"/>
    <w:link w:val="THChar"/>
    <w:rsid w:val="00A85355"/>
    <w:pPr>
      <w:keepNext/>
      <w:keepLines/>
      <w:spacing w:before="60"/>
      <w:jc w:val="center"/>
    </w:pPr>
    <w:rPr>
      <w:rFonts w:ascii="Arial" w:hAnsi="Arial"/>
      <w:b/>
    </w:rPr>
  </w:style>
  <w:style w:type="paragraph" w:customStyle="1" w:styleId="ZA">
    <w:name w:val="ZA"/>
    <w:rsid w:val="00A85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5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53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5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85355"/>
    <w:pPr>
      <w:ind w:left="851" w:hanging="851"/>
    </w:pPr>
  </w:style>
  <w:style w:type="paragraph" w:customStyle="1" w:styleId="ZH">
    <w:name w:val="ZH"/>
    <w:rsid w:val="00A853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5355"/>
    <w:pPr>
      <w:keepNext w:val="0"/>
      <w:spacing w:before="0" w:after="240"/>
    </w:pPr>
  </w:style>
  <w:style w:type="paragraph" w:customStyle="1" w:styleId="ZG">
    <w:name w:val="ZG"/>
    <w:rsid w:val="00A853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85355"/>
  </w:style>
  <w:style w:type="paragraph" w:customStyle="1" w:styleId="B3">
    <w:name w:val="B3"/>
    <w:basedOn w:val="List3"/>
    <w:rsid w:val="00A85355"/>
  </w:style>
  <w:style w:type="paragraph" w:customStyle="1" w:styleId="B4">
    <w:name w:val="B4"/>
    <w:basedOn w:val="List4"/>
    <w:rsid w:val="00A85355"/>
  </w:style>
  <w:style w:type="paragraph" w:customStyle="1" w:styleId="B5">
    <w:name w:val="B5"/>
    <w:basedOn w:val="List5"/>
    <w:rsid w:val="00A85355"/>
  </w:style>
  <w:style w:type="paragraph" w:customStyle="1" w:styleId="ZTD">
    <w:name w:val="ZTD"/>
    <w:basedOn w:val="ZB"/>
    <w:rsid w:val="00A85355"/>
    <w:pPr>
      <w:framePr w:hRule="auto" w:wrap="notBeside" w:y="852"/>
    </w:pPr>
    <w:rPr>
      <w:i w:val="0"/>
      <w:sz w:val="40"/>
    </w:rPr>
  </w:style>
  <w:style w:type="paragraph" w:customStyle="1" w:styleId="ZV">
    <w:name w:val="ZV"/>
    <w:basedOn w:val="ZU"/>
    <w:rsid w:val="00A8535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85355"/>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rsid w:val="00A85355"/>
    <w:pPr>
      <w:keepLines/>
      <w:spacing w:after="0"/>
    </w:pPr>
  </w:style>
  <w:style w:type="paragraph" w:styleId="Index2">
    <w:name w:val="index 2"/>
    <w:basedOn w:val="Index1"/>
    <w:rsid w:val="00A8535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A85355"/>
    <w:pPr>
      <w:ind w:left="568" w:hanging="284"/>
    </w:pPr>
  </w:style>
  <w:style w:type="paragraph" w:styleId="List2">
    <w:name w:val="List 2"/>
    <w:basedOn w:val="List"/>
    <w:rsid w:val="00A85355"/>
    <w:pPr>
      <w:ind w:left="851"/>
    </w:pPr>
  </w:style>
  <w:style w:type="paragraph" w:styleId="List3">
    <w:name w:val="List 3"/>
    <w:basedOn w:val="List2"/>
    <w:rsid w:val="00A85355"/>
    <w:pPr>
      <w:ind w:left="1135"/>
    </w:pPr>
  </w:style>
  <w:style w:type="paragraph" w:styleId="List4">
    <w:name w:val="List 4"/>
    <w:basedOn w:val="List3"/>
    <w:rsid w:val="00A85355"/>
    <w:pPr>
      <w:ind w:left="1418"/>
    </w:pPr>
  </w:style>
  <w:style w:type="paragraph" w:styleId="List5">
    <w:name w:val="List 5"/>
    <w:basedOn w:val="List4"/>
    <w:rsid w:val="00A85355"/>
    <w:pPr>
      <w:ind w:left="1702"/>
    </w:pPr>
  </w:style>
  <w:style w:type="paragraph" w:styleId="ListBullet">
    <w:name w:val="List Bullet"/>
    <w:basedOn w:val="List"/>
    <w:rsid w:val="00A85355"/>
  </w:style>
  <w:style w:type="paragraph" w:styleId="ListBullet2">
    <w:name w:val="List Bullet 2"/>
    <w:basedOn w:val="ListBullet"/>
    <w:rsid w:val="00A85355"/>
    <w:pPr>
      <w:ind w:left="851"/>
    </w:pPr>
  </w:style>
  <w:style w:type="paragraph" w:styleId="ListBullet3">
    <w:name w:val="List Bullet 3"/>
    <w:basedOn w:val="ListBullet2"/>
    <w:rsid w:val="00A85355"/>
    <w:pPr>
      <w:ind w:left="1135"/>
    </w:pPr>
  </w:style>
  <w:style w:type="paragraph" w:styleId="ListBullet4">
    <w:name w:val="List Bullet 4"/>
    <w:basedOn w:val="ListBullet3"/>
    <w:rsid w:val="00A85355"/>
    <w:pPr>
      <w:ind w:left="1418"/>
    </w:pPr>
  </w:style>
  <w:style w:type="paragraph" w:styleId="ListBullet5">
    <w:name w:val="List Bullet 5"/>
    <w:basedOn w:val="ListBullet4"/>
    <w:rsid w:val="00A85355"/>
    <w:pPr>
      <w:ind w:left="1702"/>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85355"/>
  </w:style>
  <w:style w:type="paragraph" w:styleId="ListNumber2">
    <w:name w:val="List Number 2"/>
    <w:basedOn w:val="ListNumber"/>
    <w:rsid w:val="00A85355"/>
    <w:pPr>
      <w:ind w:left="851"/>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eastAsia="Times New Roman" w:hAnsi="Arial"/>
      <w:sz w:val="36"/>
    </w:rPr>
  </w:style>
  <w:style w:type="character" w:customStyle="1" w:styleId="Heading2Char">
    <w:name w:val="Heading 2 Char"/>
    <w:aliases w:val="H2 Char,h2 Char,2nd level Char,†berschrift 2 Char,õberschrift 2 Char,UNDERRUBRIK 1-2 Char"/>
    <w:link w:val="Heading2"/>
    <w:rsid w:val="00623B86"/>
    <w:rPr>
      <w:rFonts w:ascii="Arial" w:eastAsia="Times New Roman" w:hAnsi="Arial"/>
      <w:sz w:val="32"/>
    </w:rPr>
  </w:style>
  <w:style w:type="character" w:customStyle="1" w:styleId="Heading3Char">
    <w:name w:val="Heading 3 Char"/>
    <w:aliases w:val="h3 Char"/>
    <w:link w:val="Heading3"/>
    <w:rsid w:val="00623B86"/>
    <w:rPr>
      <w:rFonts w:ascii="Arial" w:eastAsia="Times New Roman" w:hAnsi="Arial"/>
      <w:sz w:val="28"/>
    </w:rPr>
  </w:style>
  <w:style w:type="character" w:customStyle="1" w:styleId="Heading4Char">
    <w:name w:val="Heading 4 Char"/>
    <w:link w:val="Heading4"/>
    <w:locked/>
    <w:rsid w:val="00623B86"/>
    <w:rPr>
      <w:rFonts w:ascii="Arial" w:eastAsia="Times New Roman" w:hAnsi="Arial"/>
      <w:sz w:val="24"/>
    </w:rPr>
  </w:style>
  <w:style w:type="character" w:customStyle="1" w:styleId="Heading5Char">
    <w:name w:val="Heading 5 Char"/>
    <w:link w:val="Heading5"/>
    <w:rsid w:val="00623B86"/>
    <w:rPr>
      <w:rFonts w:ascii="Arial" w:eastAsia="Times New Roman" w:hAnsi="Arial"/>
      <w:sz w:val="22"/>
    </w:rPr>
  </w:style>
  <w:style w:type="character" w:customStyle="1" w:styleId="Heading6Char">
    <w:name w:val="Heading 6 Char"/>
    <w:link w:val="Heading6"/>
    <w:rsid w:val="00623B86"/>
    <w:rPr>
      <w:rFonts w:ascii="Arial" w:eastAsia="Times New Roman" w:hAnsi="Arial"/>
    </w:rPr>
  </w:style>
  <w:style w:type="character" w:styleId="FootnoteReference">
    <w:name w:val="footnote reference"/>
    <w:basedOn w:val="DefaultParagraphFont"/>
    <w:rsid w:val="00A85355"/>
    <w:rPr>
      <w:b/>
      <w:position w:val="6"/>
      <w:sz w:val="16"/>
    </w:rPr>
  </w:style>
  <w:style w:type="character" w:customStyle="1" w:styleId="NOChar">
    <w:name w:val="NO Char"/>
    <w:link w:val="NO"/>
    <w:qFormat/>
    <w:rsid w:val="00623B86"/>
    <w:rPr>
      <w:rFonts w:eastAsia="Times New Roman"/>
    </w:rPr>
  </w:style>
  <w:style w:type="character" w:customStyle="1" w:styleId="PLChar">
    <w:name w:val="PL Char"/>
    <w:link w:val="PL"/>
    <w:qFormat/>
    <w:rsid w:val="00623B86"/>
    <w:rPr>
      <w:rFonts w:ascii="Courier New" w:eastAsia="Times New Roman" w:hAnsi="Courier New"/>
      <w:noProof/>
      <w:sz w:val="16"/>
    </w:rPr>
  </w:style>
  <w:style w:type="character" w:customStyle="1" w:styleId="TALChar">
    <w:name w:val="TAL Char"/>
    <w:link w:val="TAL"/>
    <w:qFormat/>
    <w:rsid w:val="00623B86"/>
    <w:rPr>
      <w:rFonts w:ascii="Arial" w:eastAsia="Times New Roman" w:hAnsi="Arial"/>
      <w:sz w:val="18"/>
    </w:rPr>
  </w:style>
  <w:style w:type="character" w:customStyle="1" w:styleId="TACChar">
    <w:name w:val="TAC Char"/>
    <w:link w:val="TAC"/>
    <w:rsid w:val="00623B86"/>
    <w:rPr>
      <w:rFonts w:ascii="Arial" w:eastAsia="Times New Roman" w:hAnsi="Arial"/>
      <w:sz w:val="18"/>
    </w:rPr>
  </w:style>
  <w:style w:type="character" w:customStyle="1" w:styleId="TAHChar">
    <w:name w:val="TAH Char"/>
    <w:link w:val="TAH"/>
    <w:rsid w:val="00623B86"/>
    <w:rPr>
      <w:rFonts w:ascii="Arial" w:eastAsia="Times New Roman" w:hAnsi="Arial"/>
      <w:b/>
      <w:sz w:val="18"/>
    </w:rPr>
  </w:style>
  <w:style w:type="character" w:customStyle="1" w:styleId="EXChar">
    <w:name w:val="EX Char"/>
    <w:link w:val="EX"/>
    <w:rsid w:val="00623B86"/>
    <w:rPr>
      <w:rFonts w:eastAsia="Times New Roman"/>
    </w:rPr>
  </w:style>
  <w:style w:type="character" w:customStyle="1" w:styleId="B1Char">
    <w:name w:val="B1 Char"/>
    <w:link w:val="B1"/>
    <w:qFormat/>
    <w:rsid w:val="00623B86"/>
    <w:rPr>
      <w:rFonts w:eastAsia="Times New Roman"/>
    </w:rPr>
  </w:style>
  <w:style w:type="character" w:customStyle="1" w:styleId="TFChar">
    <w:name w:val="TF Char"/>
    <w:link w:val="TF"/>
    <w:rsid w:val="00623B86"/>
    <w:rPr>
      <w:rFonts w:ascii="Arial" w:eastAsia="Times New Roman" w:hAnsi="Arial"/>
      <w:b/>
    </w:rPr>
  </w:style>
  <w:style w:type="character" w:customStyle="1" w:styleId="ListParagraphChar">
    <w:name w:val="List Paragraph Char"/>
    <w:link w:val="ListParagraph"/>
    <w:uiPriority w:val="34"/>
    <w:locked/>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spacing w:before="60"/>
      <w:jc w:val="center"/>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paragraph" w:customStyle="1" w:styleId="code">
    <w:name w:val="code"/>
    <w:basedOn w:val="Normal"/>
    <w:rsid w:val="00623B86"/>
    <w:pPr>
      <w:spacing w:after="0"/>
    </w:pPr>
    <w:rPr>
      <w:rFonts w:ascii="Courier New" w:hAnsi="Courier New"/>
    </w:rPr>
  </w:style>
  <w:style w:type="paragraph" w:customStyle="1" w:styleId="StyleHeading3h3CourierNew">
    <w:name w:val="Style Heading 3h3 + Courier New"/>
    <w:basedOn w:val="Heading3"/>
    <w:link w:val="StyleHeading3h3CourierNewChar"/>
    <w:rsid w:val="00623B86"/>
    <w:pPr>
      <w:spacing w:before="360" w:after="120"/>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Heading7Char">
    <w:name w:val="Heading 7 Char"/>
    <w:link w:val="Heading7"/>
    <w:rsid w:val="00623B86"/>
    <w:rPr>
      <w:rFonts w:ascii="Arial" w:eastAsia="Times New Roman" w:hAnsi="Arial"/>
    </w:rPr>
  </w:style>
  <w:style w:type="character" w:customStyle="1" w:styleId="Heading8Char">
    <w:name w:val="Heading 8 Char"/>
    <w:link w:val="Heading8"/>
    <w:rsid w:val="00623B86"/>
    <w:rPr>
      <w:rFonts w:ascii="Arial" w:eastAsia="Times New Roman" w:hAnsi="Arial"/>
      <w:sz w:val="36"/>
    </w:rPr>
  </w:style>
  <w:style w:type="character" w:customStyle="1" w:styleId="Heading9Char">
    <w:name w:val="Heading 9 Char"/>
    <w:link w:val="Heading9"/>
    <w:rsid w:val="00623B86"/>
    <w:rPr>
      <w:rFonts w:ascii="Arial" w:eastAsia="Times New Roman" w:hAnsi="Arial"/>
      <w:sz w:val="36"/>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eastAsia="Times New Roman" w:hAnsi="Arial"/>
      <w:b/>
      <w:noProof/>
      <w:sz w:val="18"/>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eastAsia="Times New Roman" w:hAnsi="Arial"/>
      <w:b/>
      <w:i/>
      <w:noProof/>
      <w:sz w:val="18"/>
    </w:rPr>
  </w:style>
  <w:style w:type="paragraph" w:customStyle="1" w:styleId="H7">
    <w:name w:val="H7"/>
    <w:basedOn w:val="H6"/>
    <w:rsid w:val="00623B86"/>
  </w:style>
  <w:style w:type="paragraph" w:customStyle="1" w:styleId="H8">
    <w:name w:val="H8"/>
    <w:basedOn w:val="H6"/>
    <w:rsid w:val="00623B86"/>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rFonts w:eastAsia="Times New Roman"/>
      <w:color w:val="FF0000"/>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spacing w:after="120"/>
    </w:pPr>
    <w:rPr>
      <w:sz w:val="24"/>
    </w:rPr>
  </w:style>
  <w:style w:type="paragraph" w:customStyle="1" w:styleId="List1">
    <w:name w:val="List 1"/>
    <w:basedOn w:val="Normal"/>
    <w:rsid w:val="00623B86"/>
    <w:pPr>
      <w:numPr>
        <w:numId w:val="20"/>
      </w:numPr>
      <w:spacing w:after="120"/>
      <w:ind w:left="2410" w:hanging="1559"/>
    </w:pPr>
    <w:rPr>
      <w:sz w:val="24"/>
    </w:rPr>
  </w:style>
  <w:style w:type="paragraph" w:customStyle="1" w:styleId="List11">
    <w:name w:val="List 1.1"/>
    <w:basedOn w:val="Normal"/>
    <w:rsid w:val="00623B86"/>
    <w:pPr>
      <w:numPr>
        <w:numId w:val="21"/>
      </w:numPr>
      <w:tabs>
        <w:tab w:val="left" w:pos="2041"/>
      </w:tabs>
      <w:spacing w:after="120"/>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spacing w:before="120" w:after="0"/>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3B86"/>
    <w:pPr>
      <w:keepNext/>
      <w:spacing w:before="567" w:after="113"/>
      <w:jc w:val="center"/>
    </w:pPr>
  </w:style>
  <w:style w:type="paragraph" w:customStyle="1" w:styleId="Buffer">
    <w:name w:val="Buffer"/>
    <w:basedOn w:val="Normal"/>
    <w:rsid w:val="00623B86"/>
    <w:pPr>
      <w:keepNext/>
      <w:spacing w:before="120" w:after="0" w:line="80" w:lineRule="atLeast"/>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3B86"/>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3B86"/>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spacing w:after="0"/>
      <w:jc w:val="both"/>
    </w:pPr>
    <w:rPr>
      <w:i/>
    </w:rPr>
  </w:style>
  <w:style w:type="paragraph" w:customStyle="1" w:styleId="SourceCode">
    <w:name w:val="Source Code"/>
    <w:basedOn w:val="Normal"/>
    <w:rsid w:val="00623B86"/>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spacing w:after="0"/>
    </w:pPr>
    <w:rPr>
      <w:snapToGrid w:val="0"/>
      <w:sz w:val="24"/>
    </w:rPr>
  </w:style>
  <w:style w:type="paragraph" w:customStyle="1" w:styleId="DefinitionList">
    <w:name w:val="Definition List"/>
    <w:basedOn w:val="Normal"/>
    <w:next w:val="DefinitionTerm"/>
    <w:rsid w:val="00623B86"/>
    <w:pPr>
      <w:spacing w:after="0"/>
      <w:ind w:left="360"/>
    </w:pPr>
    <w:rPr>
      <w:snapToGrid w:val="0"/>
      <w:sz w:val="24"/>
    </w:rPr>
  </w:style>
  <w:style w:type="paragraph" w:customStyle="1" w:styleId="Blockquote">
    <w:name w:val="Blockquote"/>
    <w:basedOn w:val="Normal"/>
    <w:rsid w:val="00623B86"/>
    <w:pPr>
      <w:spacing w:before="100" w:after="100"/>
      <w:ind w:left="360" w:right="360"/>
    </w:pPr>
    <w:rPr>
      <w:snapToGrid w:val="0"/>
      <w:sz w:val="24"/>
    </w:rPr>
  </w:style>
  <w:style w:type="paragraph" w:customStyle="1" w:styleId="Style1">
    <w:name w:val="Style1"/>
    <w:basedOn w:val="Normal"/>
    <w:rsid w:val="00623B86"/>
    <w:pPr>
      <w:spacing w:before="120" w:after="0"/>
    </w:pPr>
  </w:style>
  <w:style w:type="paragraph" w:customStyle="1" w:styleId="Bulletlist">
    <w:name w:val="Bullet list"/>
    <w:basedOn w:val="Normal"/>
    <w:rsid w:val="00623B86"/>
    <w:pPr>
      <w:spacing w:before="120" w:after="0"/>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3B86"/>
    <w:pPr>
      <w:spacing w:before="284" w:after="0"/>
      <w:jc w:val="both"/>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3B86"/>
    <w:pPr>
      <w:keepNext/>
      <w:spacing w:before="60" w:after="60"/>
    </w:pPr>
    <w:rPr>
      <w:rFonts w:ascii="Arial" w:hAnsi="Arial"/>
      <w:b/>
      <w:sz w:val="16"/>
    </w:rPr>
  </w:style>
  <w:style w:type="paragraph" w:customStyle="1" w:styleId="Tablenormal0">
    <w:name w:val="Table normal"/>
    <w:basedOn w:val="Normal"/>
    <w:rsid w:val="00623B86"/>
    <w:pPr>
      <w:spacing w:before="60" w:after="60"/>
    </w:pPr>
    <w:rPr>
      <w:rFonts w:ascii="Arial" w:hAnsi="Arial"/>
      <w:sz w:val="16"/>
    </w:rPr>
  </w:style>
  <w:style w:type="paragraph" w:customStyle="1" w:styleId="H1">
    <w:name w:val="H1"/>
    <w:basedOn w:val="Normal"/>
    <w:next w:val="Normal"/>
    <w:rsid w:val="00623B86"/>
    <w:pPr>
      <w:keepNext/>
      <w:spacing w:before="100" w:after="100"/>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3B86"/>
  </w:style>
  <w:style w:type="paragraph" w:customStyle="1" w:styleId="I1">
    <w:name w:val="I1"/>
    <w:basedOn w:val="List"/>
    <w:rsid w:val="00623B86"/>
  </w:style>
  <w:style w:type="paragraph" w:customStyle="1" w:styleId="I2">
    <w:name w:val="I2"/>
    <w:basedOn w:val="List2"/>
    <w:rsid w:val="00623B86"/>
  </w:style>
  <w:style w:type="paragraph" w:customStyle="1" w:styleId="I3">
    <w:name w:val="I3"/>
    <w:basedOn w:val="List3"/>
    <w:rsid w:val="00623B86"/>
  </w:style>
  <w:style w:type="paragraph" w:customStyle="1" w:styleId="IB3">
    <w:name w:val="IB3"/>
    <w:basedOn w:val="Normal"/>
    <w:rsid w:val="00623B86"/>
    <w:pPr>
      <w:numPr>
        <w:numId w:val="28"/>
      </w:numPr>
      <w:tabs>
        <w:tab w:val="clear" w:pos="927"/>
        <w:tab w:val="left" w:pos="851"/>
      </w:tabs>
      <w:ind w:left="851" w:hanging="567"/>
    </w:pPr>
  </w:style>
  <w:style w:type="paragraph" w:customStyle="1" w:styleId="IB1">
    <w:name w:val="IB1"/>
    <w:basedOn w:val="Normal"/>
    <w:rsid w:val="00623B86"/>
    <w:pPr>
      <w:tabs>
        <w:tab w:val="left" w:pos="284"/>
      </w:tabs>
      <w:ind w:left="284" w:hanging="284"/>
    </w:pPr>
  </w:style>
  <w:style w:type="paragraph" w:customStyle="1" w:styleId="IB2">
    <w:name w:val="IB2"/>
    <w:basedOn w:val="Normal"/>
    <w:rsid w:val="00623B86"/>
    <w:pPr>
      <w:numPr>
        <w:numId w:val="27"/>
      </w:numPr>
      <w:tabs>
        <w:tab w:val="clear" w:pos="644"/>
        <w:tab w:val="left" w:pos="567"/>
      </w:tabs>
      <w:ind w:left="568" w:hanging="284"/>
    </w:pPr>
  </w:style>
  <w:style w:type="paragraph" w:customStyle="1" w:styleId="IBN">
    <w:name w:val="IBN"/>
    <w:basedOn w:val="Normal"/>
    <w:rsid w:val="00623B86"/>
    <w:pPr>
      <w:numPr>
        <w:numId w:val="29"/>
      </w:numPr>
      <w:tabs>
        <w:tab w:val="clear" w:pos="644"/>
        <w:tab w:val="left" w:pos="567"/>
      </w:tabs>
      <w:ind w:left="568" w:hanging="284"/>
    </w:pPr>
  </w:style>
  <w:style w:type="paragraph" w:customStyle="1" w:styleId="IBL">
    <w:name w:val="IBL"/>
    <w:basedOn w:val="Normal"/>
    <w:rsid w:val="00623B86"/>
    <w:pPr>
      <w:numPr>
        <w:numId w:val="30"/>
      </w:numPr>
      <w:tabs>
        <w:tab w:val="clear" w:pos="360"/>
        <w:tab w:val="left" w:pos="284"/>
      </w:tabs>
    </w:pPr>
  </w:style>
  <w:style w:type="paragraph" w:customStyle="1" w:styleId="Normalaftertitle">
    <w:name w:val="Normal after title"/>
    <w:basedOn w:val="Heading1"/>
    <w:next w:val="Normal"/>
    <w:rsid w:val="00623B86"/>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rPr>
  </w:style>
  <w:style w:type="paragraph" w:customStyle="1" w:styleId="paragraph">
    <w:name w:val="paragraph"/>
    <w:basedOn w:val="Normal"/>
    <w:rsid w:val="00623B86"/>
    <w:pPr>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locked/>
    <w:rsid w:val="001E666D"/>
    <w:rPr>
      <w:rFonts w:eastAsia="Times New Roman"/>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143</Pages>
  <Words>46668</Words>
  <Characters>266009</Characters>
  <Application>Microsoft Office Word</Application>
  <DocSecurity>0</DocSecurity>
  <Lines>2216</Lines>
  <Paragraphs>624</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312053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109</cp:revision>
  <cp:lastPrinted>2019-02-25T14:05:00Z</cp:lastPrinted>
  <dcterms:created xsi:type="dcterms:W3CDTF">2025-07-04T07:25:00Z</dcterms:created>
  <dcterms:modified xsi:type="dcterms:W3CDTF">2026-01-16T19:13:00Z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