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190125D8" w:rsidR="004F0988" w:rsidRDefault="004F0988" w:rsidP="00133525">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202</w:t>
            </w:r>
            <w:r w:rsidRPr="007D6080">
              <w:rPr>
                <w:sz w:val="64"/>
              </w:rPr>
              <w:t xml:space="preserve"> </w:t>
            </w:r>
            <w:bookmarkStart w:id="3" w:name="specVersion"/>
            <w:r w:rsidR="00E4292A" w:rsidRPr="007D6080">
              <w:t>V</w:t>
            </w:r>
            <w:r w:rsidR="00E4292A">
              <w:t>2</w:t>
            </w:r>
            <w:r w:rsidRPr="007D6080">
              <w:t>.</w:t>
            </w:r>
            <w:r w:rsidR="00E4292A">
              <w:t>0</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w:t>
            </w:r>
            <w:r w:rsidR="00D136F1">
              <w:rPr>
                <w:sz w:val="32"/>
              </w:rPr>
              <w:t>20</w:t>
            </w:r>
            <w:r w:rsidRPr="007D6080">
              <w:rPr>
                <w:sz w:val="32"/>
              </w:rPr>
              <w:t>-</w:t>
            </w:r>
            <w:bookmarkEnd w:id="4"/>
            <w:r w:rsidR="00157E81">
              <w:rPr>
                <w:sz w:val="32"/>
              </w:rPr>
              <w:t>0</w:t>
            </w:r>
            <w:r w:rsidR="005C3546">
              <w:rPr>
                <w:sz w:val="32"/>
              </w:rPr>
              <w:t>9</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6"/>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513FFD8D" w:rsidR="00D57972" w:rsidRDefault="00CF6E6D">
            <w:r>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Default="00CF6E6D" w:rsidP="00133525">
            <w:pPr>
              <w:jc w:val="right"/>
            </w:pPr>
            <w:bookmarkStart w:id="8" w:name="logos"/>
            <w:r>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0"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3" w:name="copyrightDate"/>
            <w:r w:rsidRPr="007D6080">
              <w:rPr>
                <w:noProof/>
                <w:sz w:val="18"/>
              </w:rPr>
              <w:t>20</w:t>
            </w:r>
            <w:r w:rsidR="00D136F1">
              <w:rPr>
                <w:noProof/>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0C6091" w14:textId="77777777" w:rsidR="00E16509" w:rsidRDefault="00E16509" w:rsidP="00133525"/>
        </w:tc>
      </w:tr>
      <w:bookmarkEnd w:id="10"/>
    </w:tbl>
    <w:p w14:paraId="2A0C6093"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0F06842D" w14:textId="30E7EE43" w:rsidR="00E4292A" w:rsidRDefault="00E4292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_Toc50477201 \h </w:instrText>
      </w:r>
      <w:r>
        <w:fldChar w:fldCharType="separate"/>
      </w:r>
      <w:r>
        <w:t>5</w:t>
      </w:r>
      <w:r>
        <w:fldChar w:fldCharType="end"/>
      </w:r>
    </w:p>
    <w:p w14:paraId="0809775C" w14:textId="159397FA" w:rsidR="00E4292A" w:rsidRDefault="00E42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_Toc50477202 \h </w:instrText>
      </w:r>
      <w:r>
        <w:fldChar w:fldCharType="separate"/>
      </w:r>
      <w:r>
        <w:t>7</w:t>
      </w:r>
      <w:r>
        <w:fldChar w:fldCharType="end"/>
      </w:r>
    </w:p>
    <w:p w14:paraId="6E34C30F" w14:textId="58D0DF6E" w:rsidR="00E4292A" w:rsidRDefault="00E42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_Toc50477203 \h </w:instrText>
      </w:r>
      <w:r>
        <w:fldChar w:fldCharType="separate"/>
      </w:r>
      <w:r>
        <w:t>7</w:t>
      </w:r>
      <w:r>
        <w:fldChar w:fldCharType="end"/>
      </w:r>
    </w:p>
    <w:p w14:paraId="792C10F4" w14:textId="26B2AF79" w:rsidR="00E4292A" w:rsidRDefault="00E42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_Toc50477204 \h </w:instrText>
      </w:r>
      <w:r>
        <w:fldChar w:fldCharType="separate"/>
      </w:r>
      <w:r>
        <w:t>8</w:t>
      </w:r>
      <w:r>
        <w:fldChar w:fldCharType="end"/>
      </w:r>
    </w:p>
    <w:p w14:paraId="2A93603F" w14:textId="5086906D" w:rsidR="00E4292A" w:rsidRDefault="00E42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_Toc50477205 \h </w:instrText>
      </w:r>
      <w:r>
        <w:fldChar w:fldCharType="separate"/>
      </w:r>
      <w:r>
        <w:t>8</w:t>
      </w:r>
      <w:r>
        <w:fldChar w:fldCharType="end"/>
      </w:r>
    </w:p>
    <w:p w14:paraId="72E0113F" w14:textId="609AF5B7" w:rsidR="00E4292A" w:rsidRDefault="00E42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_Toc50477206 \h </w:instrText>
      </w:r>
      <w:r>
        <w:fldChar w:fldCharType="separate"/>
      </w:r>
      <w:r>
        <w:t>8</w:t>
      </w:r>
      <w:r>
        <w:fldChar w:fldCharType="end"/>
      </w:r>
    </w:p>
    <w:p w14:paraId="19029F37" w14:textId="50E912BE" w:rsidR="00E4292A" w:rsidRDefault="00E42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_Toc50477207 \h </w:instrText>
      </w:r>
      <w:r>
        <w:fldChar w:fldCharType="separate"/>
      </w:r>
      <w:r>
        <w:t>8</w:t>
      </w:r>
      <w:r>
        <w:fldChar w:fldCharType="end"/>
      </w:r>
    </w:p>
    <w:p w14:paraId="14A2C83E" w14:textId="6CF7F0C7" w:rsidR="00E4292A" w:rsidRDefault="00E42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_Toc50477208 \h </w:instrText>
      </w:r>
      <w:r>
        <w:fldChar w:fldCharType="separate"/>
      </w:r>
      <w:r>
        <w:t>9</w:t>
      </w:r>
      <w:r>
        <w:fldChar w:fldCharType="end"/>
      </w:r>
    </w:p>
    <w:p w14:paraId="43E89C09" w14:textId="19E9E77C" w:rsidR="00E4292A" w:rsidRDefault="00E42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_Toc50477209 \h </w:instrText>
      </w:r>
      <w:r>
        <w:fldChar w:fldCharType="separate"/>
      </w:r>
      <w:r>
        <w:t>9</w:t>
      </w:r>
      <w:r>
        <w:fldChar w:fldCharType="end"/>
      </w:r>
    </w:p>
    <w:p w14:paraId="4DB6D0DF" w14:textId="347334E6" w:rsidR="00E4292A" w:rsidRDefault="00E42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_Toc50477210 \h </w:instrText>
      </w:r>
      <w:r>
        <w:fldChar w:fldCharType="separate"/>
      </w:r>
      <w:r>
        <w:t>9</w:t>
      </w:r>
      <w:r>
        <w:fldChar w:fldCharType="end"/>
      </w:r>
    </w:p>
    <w:p w14:paraId="7977DF6A" w14:textId="7073B413" w:rsidR="00E4292A" w:rsidRDefault="00E4292A">
      <w:pPr>
        <w:pStyle w:val="TOC3"/>
        <w:rPr>
          <w:rFonts w:asciiTheme="minorHAnsi" w:eastAsiaTheme="minorEastAsia" w:hAnsiTheme="minorHAnsi" w:cstheme="minorBidi"/>
          <w:sz w:val="22"/>
          <w:szCs w:val="22"/>
          <w:lang w:eastAsia="en-GB"/>
        </w:rPr>
      </w:pPr>
      <w:r w:rsidRPr="00FE4262">
        <w:rPr>
          <w:color w:val="000000"/>
        </w:rPr>
        <w:t>4.2.1</w:t>
      </w:r>
      <w:r>
        <w:rPr>
          <w:rFonts w:asciiTheme="minorHAnsi" w:eastAsiaTheme="minorEastAsia" w:hAnsiTheme="minorHAnsi" w:cstheme="minorBidi"/>
          <w:sz w:val="22"/>
          <w:szCs w:val="22"/>
          <w:lang w:eastAsia="en-GB"/>
        </w:rPr>
        <w:tab/>
      </w:r>
      <w:r w:rsidRPr="00FE4262">
        <w:rPr>
          <w:color w:val="000000"/>
        </w:rPr>
        <w:t xml:space="preserve">High level architecture </w:t>
      </w:r>
      <w:r>
        <w:t>network slice charging</w:t>
      </w:r>
      <w:r>
        <w:tab/>
      </w:r>
      <w:r>
        <w:fldChar w:fldCharType="begin" w:fldLock="1"/>
      </w:r>
      <w:r>
        <w:instrText xml:space="preserve"> PAGEREF _Toc50477211 \h </w:instrText>
      </w:r>
      <w:r>
        <w:fldChar w:fldCharType="separate"/>
      </w:r>
      <w:r>
        <w:t>9</w:t>
      </w:r>
      <w:r>
        <w:fldChar w:fldCharType="end"/>
      </w:r>
    </w:p>
    <w:p w14:paraId="06C2CEA3" w14:textId="378A324E" w:rsidR="00E4292A" w:rsidRDefault="00E4292A">
      <w:pPr>
        <w:pStyle w:val="TOC3"/>
        <w:rPr>
          <w:rFonts w:asciiTheme="minorHAnsi" w:eastAsiaTheme="minorEastAsia" w:hAnsiTheme="minorHAnsi" w:cstheme="minorBidi"/>
          <w:sz w:val="22"/>
          <w:szCs w:val="22"/>
          <w:lang w:eastAsia="en-GB"/>
        </w:rPr>
      </w:pPr>
      <w:r>
        <w:t>4.2.</w:t>
      </w:r>
      <w:r w:rsidRPr="00FE4262">
        <w:rPr>
          <w:color w:val="000000"/>
        </w:rPr>
        <w:t>2</w:t>
      </w:r>
      <w:r>
        <w:rPr>
          <w:rFonts w:asciiTheme="minorHAnsi" w:eastAsiaTheme="minorEastAsia" w:hAnsiTheme="minorHAnsi" w:cstheme="minorBidi"/>
          <w:sz w:val="22"/>
          <w:szCs w:val="22"/>
          <w:lang w:eastAsia="en-GB"/>
        </w:rPr>
        <w:tab/>
      </w:r>
      <w:r w:rsidRPr="00FE4262">
        <w:rPr>
          <w:color w:val="000000"/>
        </w:rPr>
        <w:t>C</w:t>
      </w:r>
      <w:r>
        <w:t>onverged charging architecture</w:t>
      </w:r>
      <w:r>
        <w:tab/>
      </w:r>
      <w:r>
        <w:fldChar w:fldCharType="begin" w:fldLock="1"/>
      </w:r>
      <w:r>
        <w:instrText xml:space="preserve"> PAGEREF _Toc50477212 \h </w:instrText>
      </w:r>
      <w:r>
        <w:fldChar w:fldCharType="separate"/>
      </w:r>
      <w:r>
        <w:t>9</w:t>
      </w:r>
      <w:r>
        <w:fldChar w:fldCharType="end"/>
      </w:r>
    </w:p>
    <w:p w14:paraId="7A7DF0B1" w14:textId="2360C69A" w:rsidR="00E4292A" w:rsidRDefault="00E4292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_Toc50477213 \h </w:instrText>
      </w:r>
      <w:r>
        <w:fldChar w:fldCharType="separate"/>
      </w:r>
      <w:r>
        <w:t>10</w:t>
      </w:r>
      <w:r>
        <w:fldChar w:fldCharType="end"/>
      </w:r>
    </w:p>
    <w:p w14:paraId="4C87C051" w14:textId="46A46CA9" w:rsidR="00E4292A" w:rsidRDefault="00E4292A">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_Toc50477214 \h </w:instrText>
      </w:r>
      <w:r>
        <w:fldChar w:fldCharType="separate"/>
      </w:r>
      <w:r>
        <w:t>10</w:t>
      </w:r>
      <w:r>
        <w:fldChar w:fldCharType="end"/>
      </w:r>
    </w:p>
    <w:p w14:paraId="0EE9D3BF" w14:textId="6FC40DDD" w:rsidR="00E4292A" w:rsidRDefault="00E4292A">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_Toc50477215 \h </w:instrText>
      </w:r>
      <w:r>
        <w:fldChar w:fldCharType="separate"/>
      </w:r>
      <w:r>
        <w:t>10</w:t>
      </w:r>
      <w:r>
        <w:fldChar w:fldCharType="end"/>
      </w:r>
    </w:p>
    <w:p w14:paraId="3B6D0494" w14:textId="40934259" w:rsidR="00E4292A" w:rsidRDefault="00E4292A">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_Toc50477216 \h </w:instrText>
      </w:r>
      <w:r>
        <w:fldChar w:fldCharType="separate"/>
      </w:r>
      <w:r>
        <w:t>11</w:t>
      </w:r>
      <w:r>
        <w:fldChar w:fldCharType="end"/>
      </w:r>
    </w:p>
    <w:p w14:paraId="60557276" w14:textId="117B3106" w:rsidR="00E4292A" w:rsidRDefault="00E4292A">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_Toc50477217 \h </w:instrText>
      </w:r>
      <w:r>
        <w:fldChar w:fldCharType="separate"/>
      </w:r>
      <w:r>
        <w:t>11</w:t>
      </w:r>
      <w:r>
        <w:fldChar w:fldCharType="end"/>
      </w:r>
    </w:p>
    <w:p w14:paraId="49150AC2" w14:textId="4741FC01" w:rsidR="00E4292A" w:rsidRDefault="00E4292A">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_Toc50477218 \h </w:instrText>
      </w:r>
      <w:r>
        <w:fldChar w:fldCharType="separate"/>
      </w:r>
      <w:r>
        <w:t>12</w:t>
      </w:r>
      <w:r>
        <w:fldChar w:fldCharType="end"/>
      </w:r>
    </w:p>
    <w:p w14:paraId="474A91E9" w14:textId="2BDC560E" w:rsidR="00E4292A" w:rsidRDefault="00E42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_Toc50477219 \h </w:instrText>
      </w:r>
      <w:r>
        <w:fldChar w:fldCharType="separate"/>
      </w:r>
      <w:r>
        <w:t>12</w:t>
      </w:r>
      <w:r>
        <w:fldChar w:fldCharType="end"/>
      </w:r>
    </w:p>
    <w:p w14:paraId="12CC84E5" w14:textId="21CFF4B2" w:rsidR="00E4292A" w:rsidRDefault="00E4292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_Toc50477220 \h </w:instrText>
      </w:r>
      <w:r>
        <w:fldChar w:fldCharType="separate"/>
      </w:r>
      <w:r>
        <w:t>12</w:t>
      </w:r>
      <w:r>
        <w:fldChar w:fldCharType="end"/>
      </w:r>
    </w:p>
    <w:p w14:paraId="4B12F239" w14:textId="24DB7BDA" w:rsidR="00E4292A" w:rsidRDefault="00E4292A">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_Toc50477221 \h </w:instrText>
      </w:r>
      <w:r>
        <w:fldChar w:fldCharType="separate"/>
      </w:r>
      <w:r>
        <w:t>12</w:t>
      </w:r>
      <w:r>
        <w:fldChar w:fldCharType="end"/>
      </w:r>
    </w:p>
    <w:p w14:paraId="30E354EB" w14:textId="0913B931" w:rsidR="00E4292A" w:rsidRDefault="00E4292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_Toc50477222 \h </w:instrText>
      </w:r>
      <w:r>
        <w:fldChar w:fldCharType="separate"/>
      </w:r>
      <w:r>
        <w:t>13</w:t>
      </w:r>
      <w:r>
        <w:fldChar w:fldCharType="end"/>
      </w:r>
    </w:p>
    <w:p w14:paraId="1C3D778B" w14:textId="3F38E1B5" w:rsidR="00E4292A" w:rsidRDefault="00E4292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_Toc50477223 \h </w:instrText>
      </w:r>
      <w:r>
        <w:fldChar w:fldCharType="separate"/>
      </w:r>
      <w:r>
        <w:t>13</w:t>
      </w:r>
      <w:r>
        <w:fldChar w:fldCharType="end"/>
      </w:r>
    </w:p>
    <w:p w14:paraId="7D1FBD80" w14:textId="3E00CFA2" w:rsidR="00E4292A" w:rsidRDefault="00E4292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_Toc50477224 \h </w:instrText>
      </w:r>
      <w:r>
        <w:fldChar w:fldCharType="separate"/>
      </w:r>
      <w:r>
        <w:t>13</w:t>
      </w:r>
      <w:r>
        <w:fldChar w:fldCharType="end"/>
      </w:r>
    </w:p>
    <w:p w14:paraId="45B5C592" w14:textId="0204C5EB" w:rsidR="00E4292A" w:rsidRDefault="00E4292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_Toc50477225 \h </w:instrText>
      </w:r>
      <w:r>
        <w:fldChar w:fldCharType="separate"/>
      </w:r>
      <w:r>
        <w:t>13</w:t>
      </w:r>
      <w:r>
        <w:fldChar w:fldCharType="end"/>
      </w:r>
    </w:p>
    <w:p w14:paraId="6969456F" w14:textId="0ED25F85" w:rsidR="00E4292A" w:rsidRPr="00E4292A" w:rsidRDefault="00E4292A">
      <w:pPr>
        <w:pStyle w:val="TOC4"/>
        <w:rPr>
          <w:rFonts w:asciiTheme="minorHAnsi" w:eastAsiaTheme="minorEastAsia" w:hAnsiTheme="minorHAnsi" w:cstheme="minorBidi"/>
          <w:sz w:val="22"/>
          <w:szCs w:val="22"/>
          <w:lang w:val="fr-FR" w:eastAsia="en-GB"/>
        </w:rPr>
      </w:pPr>
      <w:r w:rsidRPr="00E4292A">
        <w:rPr>
          <w:lang w:val="fr-FR"/>
        </w:rPr>
        <w:t>5.2.2.3</w:t>
      </w:r>
      <w:r w:rsidRPr="00E4292A">
        <w:rPr>
          <w:rFonts w:asciiTheme="minorHAnsi" w:eastAsiaTheme="minorEastAsia" w:hAnsiTheme="minorHAnsi" w:cstheme="minorBidi"/>
          <w:sz w:val="22"/>
          <w:szCs w:val="22"/>
          <w:lang w:val="fr-FR" w:eastAsia="en-GB"/>
        </w:rPr>
        <w:tab/>
      </w:r>
      <w:r w:rsidRPr="00E4292A">
        <w:rPr>
          <w:lang w:val="fr-FR" w:eastAsia="zh-CN"/>
        </w:rPr>
        <w:t>NSI Modification</w:t>
      </w:r>
      <w:r w:rsidRPr="00E4292A">
        <w:rPr>
          <w:lang w:val="fr-FR"/>
        </w:rPr>
        <w:t xml:space="preserve"> - PEC</w:t>
      </w:r>
      <w:r w:rsidRPr="00E4292A">
        <w:rPr>
          <w:lang w:val="fr-FR"/>
        </w:rPr>
        <w:tab/>
      </w:r>
      <w:r>
        <w:fldChar w:fldCharType="begin" w:fldLock="1"/>
      </w:r>
      <w:r w:rsidRPr="00E4292A">
        <w:rPr>
          <w:lang w:val="fr-FR"/>
        </w:rPr>
        <w:instrText xml:space="preserve"> PAGEREF _Toc50477226 \h </w:instrText>
      </w:r>
      <w:r>
        <w:fldChar w:fldCharType="separate"/>
      </w:r>
      <w:r w:rsidRPr="00E4292A">
        <w:rPr>
          <w:lang w:val="fr-FR"/>
        </w:rPr>
        <w:t>16</w:t>
      </w:r>
      <w:r>
        <w:fldChar w:fldCharType="end"/>
      </w:r>
    </w:p>
    <w:p w14:paraId="06999389" w14:textId="54366702" w:rsidR="00E4292A" w:rsidRPr="00E4292A" w:rsidRDefault="00E4292A">
      <w:pPr>
        <w:pStyle w:val="TOC4"/>
        <w:rPr>
          <w:rFonts w:asciiTheme="minorHAnsi" w:eastAsiaTheme="minorEastAsia" w:hAnsiTheme="minorHAnsi" w:cstheme="minorBidi"/>
          <w:sz w:val="22"/>
          <w:szCs w:val="22"/>
          <w:lang w:val="fr-FR" w:eastAsia="en-GB"/>
        </w:rPr>
      </w:pPr>
      <w:r w:rsidRPr="00E4292A">
        <w:rPr>
          <w:lang w:val="fr-FR"/>
        </w:rPr>
        <w:t>5.2.2.4</w:t>
      </w:r>
      <w:r w:rsidRPr="00E4292A">
        <w:rPr>
          <w:rFonts w:asciiTheme="minorHAnsi" w:eastAsiaTheme="minorEastAsia" w:hAnsiTheme="minorHAnsi" w:cstheme="minorBidi"/>
          <w:sz w:val="22"/>
          <w:szCs w:val="22"/>
          <w:lang w:val="fr-FR" w:eastAsia="en-GB"/>
        </w:rPr>
        <w:tab/>
      </w:r>
      <w:r w:rsidRPr="00E4292A">
        <w:rPr>
          <w:lang w:val="fr-FR" w:eastAsia="zh-CN"/>
        </w:rPr>
        <w:t>NSI Termination</w:t>
      </w:r>
      <w:r w:rsidRPr="00E4292A">
        <w:rPr>
          <w:lang w:val="fr-FR"/>
        </w:rPr>
        <w:t xml:space="preserve"> - PEC</w:t>
      </w:r>
      <w:r w:rsidRPr="00E4292A">
        <w:rPr>
          <w:lang w:val="fr-FR"/>
        </w:rPr>
        <w:tab/>
      </w:r>
      <w:r>
        <w:fldChar w:fldCharType="begin" w:fldLock="1"/>
      </w:r>
      <w:r w:rsidRPr="00E4292A">
        <w:rPr>
          <w:lang w:val="fr-FR"/>
        </w:rPr>
        <w:instrText xml:space="preserve"> PAGEREF _Toc50477227 \h </w:instrText>
      </w:r>
      <w:r>
        <w:fldChar w:fldCharType="separate"/>
      </w:r>
      <w:r w:rsidRPr="00E4292A">
        <w:rPr>
          <w:lang w:val="fr-FR"/>
        </w:rPr>
        <w:t>18</w:t>
      </w:r>
      <w:r>
        <w:fldChar w:fldCharType="end"/>
      </w:r>
    </w:p>
    <w:p w14:paraId="4CBDAAF0" w14:textId="2B7D8EA1" w:rsidR="00E4292A" w:rsidRDefault="00E4292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_Toc50477228 \h </w:instrText>
      </w:r>
      <w:r>
        <w:fldChar w:fldCharType="separate"/>
      </w:r>
      <w:r>
        <w:t>20</w:t>
      </w:r>
      <w:r>
        <w:fldChar w:fldCharType="end"/>
      </w:r>
    </w:p>
    <w:p w14:paraId="23538D8F" w14:textId="42D7174C" w:rsidR="00E4292A" w:rsidRDefault="00E4292A">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_Toc50477229 \h </w:instrText>
      </w:r>
      <w:r>
        <w:fldChar w:fldCharType="separate"/>
      </w:r>
      <w:r>
        <w:t>20</w:t>
      </w:r>
      <w:r>
        <w:fldChar w:fldCharType="end"/>
      </w:r>
    </w:p>
    <w:p w14:paraId="576A6EA8" w14:textId="76632F88" w:rsidR="00E4292A" w:rsidRDefault="00E4292A">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 xml:space="preserve">Triggers for </w:t>
      </w:r>
      <w:r w:rsidRPr="00FE4262">
        <w:rPr>
          <w:lang w:val="en-US" w:bidi="ar-IQ"/>
        </w:rPr>
        <w:t xml:space="preserve">CHF </w:t>
      </w:r>
      <w:r>
        <w:rPr>
          <w:lang w:bidi="ar-IQ"/>
        </w:rPr>
        <w:t>CDR</w:t>
      </w:r>
      <w:r>
        <w:tab/>
      </w:r>
      <w:r>
        <w:fldChar w:fldCharType="begin" w:fldLock="1"/>
      </w:r>
      <w:r>
        <w:instrText xml:space="preserve"> PAGEREF _Toc50477230 \h </w:instrText>
      </w:r>
      <w:r>
        <w:fldChar w:fldCharType="separate"/>
      </w:r>
      <w:r>
        <w:t>20</w:t>
      </w:r>
      <w:r>
        <w:fldChar w:fldCharType="end"/>
      </w:r>
    </w:p>
    <w:p w14:paraId="2923F65A" w14:textId="456532F0" w:rsidR="00E4292A" w:rsidRDefault="00E4292A">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_Toc50477231 \h </w:instrText>
      </w:r>
      <w:r>
        <w:fldChar w:fldCharType="separate"/>
      </w:r>
      <w:r>
        <w:t>20</w:t>
      </w:r>
      <w:r>
        <w:fldChar w:fldCharType="end"/>
      </w:r>
    </w:p>
    <w:p w14:paraId="63AEB3EF" w14:textId="06A285EE" w:rsidR="00E4292A" w:rsidRDefault="00E4292A">
      <w:pPr>
        <w:pStyle w:val="TOC5"/>
        <w:rPr>
          <w:rFonts w:asciiTheme="minorHAnsi" w:eastAsiaTheme="minorEastAsia" w:hAnsiTheme="minorHAnsi" w:cstheme="minorBidi"/>
          <w:sz w:val="22"/>
          <w:szCs w:val="22"/>
          <w:lang w:eastAsia="en-GB"/>
        </w:rPr>
      </w:pPr>
      <w:r>
        <w:rPr>
          <w:lang w:bidi="ar-IQ"/>
        </w:rPr>
        <w:t>5.2.3.</w:t>
      </w:r>
      <w:r w:rsidRPr="00FE4262">
        <w:rPr>
          <w:lang w:val="en-US" w:bidi="ar-IQ"/>
        </w:rPr>
        <w:t>2.2</w:t>
      </w:r>
      <w:r>
        <w:rPr>
          <w:rFonts w:asciiTheme="minorHAnsi" w:eastAsiaTheme="minorEastAsia" w:hAnsiTheme="minorHAnsi" w:cstheme="minorBidi"/>
          <w:sz w:val="22"/>
          <w:szCs w:val="22"/>
          <w:lang w:eastAsia="en-GB"/>
        </w:rPr>
        <w:tab/>
      </w:r>
      <w:r>
        <w:rPr>
          <w:lang w:bidi="ar-IQ"/>
        </w:rPr>
        <w:t xml:space="preserve">Triggers for </w:t>
      </w:r>
      <w:r w:rsidRPr="00FE4262">
        <w:rPr>
          <w:lang w:val="en-US" w:bidi="ar-IQ"/>
        </w:rPr>
        <w:t xml:space="preserve">CHF </w:t>
      </w:r>
      <w:r>
        <w:rPr>
          <w:lang w:bidi="ar-IQ"/>
        </w:rPr>
        <w:t>CDR generation</w:t>
      </w:r>
      <w:r>
        <w:tab/>
      </w:r>
      <w:r>
        <w:fldChar w:fldCharType="begin" w:fldLock="1"/>
      </w:r>
      <w:r>
        <w:instrText xml:space="preserve"> PAGEREF _Toc50477232 \h </w:instrText>
      </w:r>
      <w:r>
        <w:fldChar w:fldCharType="separate"/>
      </w:r>
      <w:r>
        <w:t>20</w:t>
      </w:r>
      <w:r>
        <w:fldChar w:fldCharType="end"/>
      </w:r>
    </w:p>
    <w:p w14:paraId="4039BE7A" w14:textId="24CA1617" w:rsidR="00E4292A" w:rsidRDefault="00E4292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_Toc50477233 \h </w:instrText>
      </w:r>
      <w:r>
        <w:fldChar w:fldCharType="separate"/>
      </w:r>
      <w:r>
        <w:t>20</w:t>
      </w:r>
      <w:r>
        <w:fldChar w:fldCharType="end"/>
      </w:r>
    </w:p>
    <w:p w14:paraId="024D2252" w14:textId="0DA53CE6" w:rsidR="00E4292A" w:rsidRDefault="00E4292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_Toc50477234 \h </w:instrText>
      </w:r>
      <w:r>
        <w:fldChar w:fldCharType="separate"/>
      </w:r>
      <w:r>
        <w:t>20</w:t>
      </w:r>
      <w:r>
        <w:fldChar w:fldCharType="end"/>
      </w:r>
    </w:p>
    <w:p w14:paraId="642A48A7" w14:textId="74D6CD05" w:rsidR="00E4292A" w:rsidRDefault="00E4292A">
      <w:pPr>
        <w:pStyle w:val="TOC1"/>
        <w:rPr>
          <w:rFonts w:asciiTheme="minorHAnsi" w:eastAsiaTheme="minorEastAsia" w:hAnsiTheme="minorHAnsi" w:cstheme="minorBidi"/>
          <w:szCs w:val="22"/>
          <w:lang w:eastAsia="en-GB"/>
        </w:rPr>
      </w:pPr>
      <w:r w:rsidRPr="00FE4262">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_Toc50477235 \h </w:instrText>
      </w:r>
      <w:r>
        <w:fldChar w:fldCharType="separate"/>
      </w:r>
      <w:r>
        <w:t>20</w:t>
      </w:r>
      <w:r>
        <w:fldChar w:fldCharType="end"/>
      </w:r>
    </w:p>
    <w:p w14:paraId="45321699" w14:textId="32DE23FC" w:rsidR="00E4292A" w:rsidRDefault="00E42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_Toc50477236 \h </w:instrText>
      </w:r>
      <w:r>
        <w:fldChar w:fldCharType="separate"/>
      </w:r>
      <w:r>
        <w:t>20</w:t>
      </w:r>
      <w:r>
        <w:fldChar w:fldCharType="end"/>
      </w:r>
    </w:p>
    <w:p w14:paraId="2D99B397" w14:textId="4B881EA6" w:rsidR="00E4292A" w:rsidRDefault="00E4292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_Toc50477237 \h </w:instrText>
      </w:r>
      <w:r>
        <w:fldChar w:fldCharType="separate"/>
      </w:r>
      <w:r>
        <w:t>20</w:t>
      </w:r>
      <w:r>
        <w:fldChar w:fldCharType="end"/>
      </w:r>
    </w:p>
    <w:p w14:paraId="7C8B70AF" w14:textId="65DF631B" w:rsidR="00E4292A" w:rsidRDefault="00E4292A">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_Toc50477238 \h </w:instrText>
      </w:r>
      <w:r>
        <w:fldChar w:fldCharType="separate"/>
      </w:r>
      <w:r>
        <w:t>20</w:t>
      </w:r>
      <w:r>
        <w:fldChar w:fldCharType="end"/>
      </w:r>
    </w:p>
    <w:p w14:paraId="0C6ED8B2" w14:textId="51AEB51B" w:rsidR="00E4292A" w:rsidRDefault="00E4292A">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_Toc50477239 \h </w:instrText>
      </w:r>
      <w:r>
        <w:fldChar w:fldCharType="separate"/>
      </w:r>
      <w:r>
        <w:t>21</w:t>
      </w:r>
      <w:r>
        <w:fldChar w:fldCharType="end"/>
      </w:r>
    </w:p>
    <w:p w14:paraId="137BE687" w14:textId="6F42D99D" w:rsidR="00E4292A" w:rsidRDefault="00E4292A">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_Toc50477240 \h </w:instrText>
      </w:r>
      <w:r>
        <w:fldChar w:fldCharType="separate"/>
      </w:r>
      <w:r>
        <w:t>22</w:t>
      </w:r>
      <w:r>
        <w:fldChar w:fldCharType="end"/>
      </w:r>
    </w:p>
    <w:p w14:paraId="134795EC" w14:textId="4ED6248F" w:rsidR="00E4292A" w:rsidRDefault="00E4292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_Toc50477241 \h </w:instrText>
      </w:r>
      <w:r>
        <w:fldChar w:fldCharType="separate"/>
      </w:r>
      <w:r>
        <w:t>22</w:t>
      </w:r>
      <w:r>
        <w:fldChar w:fldCharType="end"/>
      </w:r>
    </w:p>
    <w:p w14:paraId="3C4F4026" w14:textId="31C44C1A" w:rsidR="00E4292A" w:rsidRDefault="00E4292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CDR description on the B</w:t>
      </w:r>
      <w:r w:rsidRPr="00FE4262">
        <w:rPr>
          <w:vertAlign w:val="subscript"/>
          <w:lang w:eastAsia="zh-CN"/>
        </w:rPr>
        <w:t>ns</w:t>
      </w:r>
      <w:r>
        <w:t xml:space="preserve"> interface</w:t>
      </w:r>
      <w:r>
        <w:tab/>
      </w:r>
      <w:r>
        <w:fldChar w:fldCharType="begin" w:fldLock="1"/>
      </w:r>
      <w:r>
        <w:instrText xml:space="preserve"> PAGEREF _Toc50477242 \h </w:instrText>
      </w:r>
      <w:r>
        <w:fldChar w:fldCharType="separate"/>
      </w:r>
      <w:r>
        <w:t>22</w:t>
      </w:r>
      <w:r>
        <w:fldChar w:fldCharType="end"/>
      </w:r>
    </w:p>
    <w:p w14:paraId="475CBB3C" w14:textId="7240BB44" w:rsidR="00E4292A" w:rsidRDefault="00E4292A">
      <w:pPr>
        <w:pStyle w:val="TOC4"/>
        <w:rPr>
          <w:rFonts w:asciiTheme="minorHAnsi" w:eastAsiaTheme="minorEastAsia" w:hAnsiTheme="minorHAnsi" w:cstheme="minorBidi"/>
          <w:sz w:val="22"/>
          <w:szCs w:val="22"/>
          <w:lang w:eastAsia="en-GB"/>
        </w:rPr>
      </w:pPr>
      <w:r>
        <w:rPr>
          <w:lang w:bidi="ar-IQ"/>
        </w:rPr>
        <w:t>6.1.2.1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_Toc50477243 \h </w:instrText>
      </w:r>
      <w:r>
        <w:fldChar w:fldCharType="separate"/>
      </w:r>
      <w:r>
        <w:t>22</w:t>
      </w:r>
      <w:r>
        <w:fldChar w:fldCharType="end"/>
      </w:r>
    </w:p>
    <w:p w14:paraId="4B87C6EF" w14:textId="54DCB63F" w:rsidR="00E4292A" w:rsidRDefault="00E4292A">
      <w:pPr>
        <w:pStyle w:val="TOC4"/>
        <w:rPr>
          <w:rFonts w:asciiTheme="minorHAnsi" w:eastAsiaTheme="minorEastAsia" w:hAnsiTheme="minorHAnsi" w:cstheme="minorBidi"/>
          <w:sz w:val="22"/>
          <w:szCs w:val="22"/>
          <w:lang w:eastAsia="en-GB"/>
        </w:rPr>
      </w:pPr>
      <w:r>
        <w:rPr>
          <w:lang w:bidi="ar-IQ"/>
        </w:rPr>
        <w:t>6.1.2.2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_Toc50477244 \h </w:instrText>
      </w:r>
      <w:r>
        <w:fldChar w:fldCharType="separate"/>
      </w:r>
      <w:r>
        <w:t>22</w:t>
      </w:r>
      <w:r>
        <w:fldChar w:fldCharType="end"/>
      </w:r>
    </w:p>
    <w:p w14:paraId="32E7AC5F" w14:textId="5948019B" w:rsidR="00E4292A" w:rsidRDefault="00E4292A">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_Toc50477245 \h </w:instrText>
      </w:r>
      <w:r>
        <w:fldChar w:fldCharType="separate"/>
      </w:r>
      <w:r>
        <w:t>23</w:t>
      </w:r>
      <w:r>
        <w:fldChar w:fldCharType="end"/>
      </w:r>
    </w:p>
    <w:p w14:paraId="7CCC816A" w14:textId="17A6181B" w:rsidR="00E4292A" w:rsidRDefault="00E4292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_Toc50477246 \h </w:instrText>
      </w:r>
      <w:r>
        <w:fldChar w:fldCharType="separate"/>
      </w:r>
      <w:r>
        <w:t>23</w:t>
      </w:r>
      <w:r>
        <w:fldChar w:fldCharType="end"/>
      </w:r>
    </w:p>
    <w:p w14:paraId="4C8DB598" w14:textId="67693D18" w:rsidR="00E4292A" w:rsidRDefault="00E4292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_Toc50477247 \h </w:instrText>
      </w:r>
      <w:r>
        <w:fldChar w:fldCharType="separate"/>
      </w:r>
      <w:r>
        <w:t>23</w:t>
      </w:r>
      <w:r>
        <w:fldChar w:fldCharType="end"/>
      </w:r>
    </w:p>
    <w:p w14:paraId="737C6C3F" w14:textId="53AB9CA6" w:rsidR="00E4292A" w:rsidRDefault="00E4292A">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_Toc50477248 \h </w:instrText>
      </w:r>
      <w:r>
        <w:fldChar w:fldCharType="separate"/>
      </w:r>
      <w:r>
        <w:t>24</w:t>
      </w:r>
      <w:r>
        <w:fldChar w:fldCharType="end"/>
      </w:r>
    </w:p>
    <w:p w14:paraId="07519989" w14:textId="12545B77" w:rsidR="00E4292A" w:rsidRDefault="00E4292A">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_Toc50477249 \h </w:instrText>
      </w:r>
      <w:r>
        <w:fldChar w:fldCharType="separate"/>
      </w:r>
      <w:r>
        <w:t>25</w:t>
      </w:r>
      <w:r>
        <w:fldChar w:fldCharType="end"/>
      </w:r>
    </w:p>
    <w:p w14:paraId="607BDEEE" w14:textId="14A7397C" w:rsidR="00E4292A" w:rsidRDefault="00E4292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_Toc50477250 \h </w:instrText>
      </w:r>
      <w:r>
        <w:fldChar w:fldCharType="separate"/>
      </w:r>
      <w:r>
        <w:t>25</w:t>
      </w:r>
      <w:r>
        <w:fldChar w:fldCharType="end"/>
      </w:r>
    </w:p>
    <w:p w14:paraId="0B243937" w14:textId="2E1A849B" w:rsidR="00E4292A" w:rsidRDefault="00E4292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_Toc50477251 \h </w:instrText>
      </w:r>
      <w:r>
        <w:fldChar w:fldCharType="separate"/>
      </w:r>
      <w:r>
        <w:t>25</w:t>
      </w:r>
      <w:r>
        <w:fldChar w:fldCharType="end"/>
      </w:r>
    </w:p>
    <w:p w14:paraId="07B3A3EA" w14:textId="605A8432" w:rsidR="00E4292A" w:rsidRDefault="00E4292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_Toc50477252 \h </w:instrText>
      </w:r>
      <w:r>
        <w:fldChar w:fldCharType="separate"/>
      </w:r>
      <w:r>
        <w:t>25</w:t>
      </w:r>
      <w:r>
        <w:fldChar w:fldCharType="end"/>
      </w:r>
    </w:p>
    <w:p w14:paraId="11A3EC93" w14:textId="75696B08" w:rsidR="00E4292A" w:rsidRDefault="00E4292A">
      <w:pPr>
        <w:pStyle w:val="TOC8"/>
        <w:rPr>
          <w:rFonts w:asciiTheme="minorHAnsi" w:eastAsiaTheme="minorEastAsia" w:hAnsiTheme="minorHAnsi" w:cstheme="minorBidi"/>
          <w:b w:val="0"/>
          <w:szCs w:val="22"/>
          <w:lang w:eastAsia="en-GB"/>
        </w:rPr>
      </w:pPr>
      <w:r>
        <w:lastRenderedPageBreak/>
        <w:t>Annex A (informative): Change history</w:t>
      </w:r>
      <w:r>
        <w:tab/>
      </w:r>
      <w:r>
        <w:fldChar w:fldCharType="begin" w:fldLock="1"/>
      </w:r>
      <w:r>
        <w:instrText xml:space="preserve"> PAGEREF _Toc50477253 \h </w:instrText>
      </w:r>
      <w:r>
        <w:fldChar w:fldCharType="separate"/>
      </w:r>
      <w:r>
        <w:t>26</w:t>
      </w:r>
      <w:r>
        <w:fldChar w:fldCharType="end"/>
      </w:r>
    </w:p>
    <w:p w14:paraId="2A0C609C" w14:textId="58B78F74" w:rsidR="00080512" w:rsidRPr="004D3578" w:rsidRDefault="00E4292A">
      <w:r>
        <w:rPr>
          <w:noProof/>
          <w:sz w:val="22"/>
        </w:rPr>
        <w:fldChar w:fldCharType="end"/>
      </w:r>
      <w:bookmarkEnd w:id="16"/>
    </w:p>
    <w:p w14:paraId="2A0C609D" w14:textId="77777777" w:rsidR="0074026F" w:rsidRPr="007B600E" w:rsidRDefault="00080512" w:rsidP="007D6080">
      <w:pPr>
        <w:pStyle w:val="Guidance"/>
      </w:pPr>
      <w:r w:rsidRPr="004D3578">
        <w:br w:type="page"/>
      </w:r>
    </w:p>
    <w:p w14:paraId="2A0C609E" w14:textId="77777777" w:rsidR="00080512" w:rsidRDefault="00080512">
      <w:pPr>
        <w:pStyle w:val="Heading1"/>
      </w:pPr>
      <w:bookmarkStart w:id="17" w:name="foreword"/>
      <w:bookmarkStart w:id="18" w:name="_Toc42154923"/>
      <w:bookmarkStart w:id="19" w:name="_Toc43391047"/>
      <w:bookmarkStart w:id="20" w:name="_Toc49951167"/>
      <w:bookmarkStart w:id="21" w:name="_Toc50477201"/>
      <w:bookmarkEnd w:id="17"/>
      <w:r w:rsidRPr="004D3578">
        <w:lastRenderedPageBreak/>
        <w:t>Foreword</w:t>
      </w:r>
      <w:bookmarkEnd w:id="18"/>
      <w:bookmarkEnd w:id="19"/>
      <w:bookmarkEnd w:id="20"/>
      <w:bookmarkEnd w:id="21"/>
    </w:p>
    <w:p w14:paraId="2A0C609F" w14:textId="77777777" w:rsidR="00080512" w:rsidRPr="004D3578" w:rsidRDefault="00080512">
      <w:r w:rsidRPr="004D3578">
        <w:t xml:space="preserve">This </w:t>
      </w:r>
      <w:r w:rsidRPr="007D6080">
        <w:t xml:space="preserve">Technical </w:t>
      </w:r>
      <w:bookmarkStart w:id="22" w:name="spectype3"/>
      <w:r w:rsidRPr="007D6080">
        <w:t>Specification</w:t>
      </w:r>
      <w:bookmarkEnd w:id="22"/>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3" w:name="introduction"/>
      <w:bookmarkEnd w:id="23"/>
      <w:r w:rsidRPr="004D3578">
        <w:br w:type="page"/>
      </w:r>
      <w:bookmarkStart w:id="24" w:name="scope"/>
      <w:bookmarkStart w:id="25" w:name="_Toc42154924"/>
      <w:bookmarkStart w:id="26" w:name="_Toc43391048"/>
      <w:bookmarkStart w:id="27" w:name="_Toc49951168"/>
      <w:bookmarkStart w:id="28" w:name="_Toc50477202"/>
      <w:bookmarkEnd w:id="24"/>
      <w:r w:rsidRPr="004D3578">
        <w:lastRenderedPageBreak/>
        <w:t>1</w:t>
      </w:r>
      <w:r w:rsidRPr="004D3578">
        <w:tab/>
        <w:t>Scope</w:t>
      </w:r>
      <w:bookmarkEnd w:id="25"/>
      <w:bookmarkEnd w:id="26"/>
      <w:bookmarkEnd w:id="27"/>
      <w:bookmarkEnd w:id="28"/>
    </w:p>
    <w:p w14:paraId="480A3D65" w14:textId="74311E3B"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64550E">
        <w:t xml:space="preserve">present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9" w:name="references"/>
      <w:bookmarkStart w:id="30" w:name="_Toc42154925"/>
      <w:bookmarkStart w:id="31" w:name="_Toc43391049"/>
      <w:bookmarkStart w:id="32" w:name="_Toc49951169"/>
      <w:bookmarkStart w:id="33" w:name="_Toc50477203"/>
      <w:bookmarkEnd w:id="29"/>
      <w:r w:rsidRPr="004D3578">
        <w:t>2</w:t>
      </w:r>
      <w:r w:rsidRPr="004D3578">
        <w:tab/>
        <w:t>References</w:t>
      </w:r>
      <w:bookmarkEnd w:id="30"/>
      <w:bookmarkEnd w:id="31"/>
      <w:bookmarkEnd w:id="32"/>
      <w:bookmarkEnd w:id="33"/>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63958C8" w:rsidR="00D136F1" w:rsidRDefault="00D136F1" w:rsidP="00D136F1">
      <w:pPr>
        <w:pStyle w:val="EX"/>
      </w:pPr>
      <w:r>
        <w:t>[2] - [</w:t>
      </w:r>
      <w:r w:rsidR="0064550E">
        <w:t>1</w:t>
      </w:r>
      <w:r>
        <w:t>4]</w:t>
      </w:r>
      <w:r>
        <w:tab/>
        <w:t>Void</w:t>
      </w:r>
    </w:p>
    <w:p w14:paraId="2F67C63C" w14:textId="5F41A41E" w:rsidR="0064550E" w:rsidRDefault="0064550E" w:rsidP="00D136F1">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74420F5A" w14:textId="06A21D7F" w:rsidR="0064550E" w:rsidRPr="003A189D" w:rsidRDefault="0064550E" w:rsidP="00D136F1">
      <w:pPr>
        <w:pStyle w:val="EX"/>
      </w:pPr>
      <w:r>
        <w:t>[16]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110FD49D"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115935A9" w:rsidR="00D136F1" w:rsidRDefault="00D136F1" w:rsidP="00D136F1">
      <w:pPr>
        <w:pStyle w:val="EX"/>
      </w:pPr>
      <w:r>
        <w:t>[58] - [99]</w:t>
      </w:r>
      <w:r>
        <w:tab/>
        <w:t>Void.</w:t>
      </w:r>
    </w:p>
    <w:p w14:paraId="266C3E0E" w14:textId="0D7C9407" w:rsidR="008271D1" w:rsidRDefault="008271D1" w:rsidP="00D136F1">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688ABE55" w14:textId="1881EB2C" w:rsidR="008271D1" w:rsidRPr="008271D1" w:rsidRDefault="008271D1" w:rsidP="00D136F1">
      <w:pPr>
        <w:pStyle w:val="EX"/>
      </w:pPr>
      <w:r>
        <w:t>[71]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t>[101] - [199]</w:t>
      </w:r>
      <w:r>
        <w:tab/>
        <w:t>Void.</w:t>
      </w:r>
    </w:p>
    <w:p w14:paraId="241F8982" w14:textId="77777777" w:rsidR="00D136F1" w:rsidRPr="003A189D" w:rsidRDefault="00D136F1" w:rsidP="00D136F1">
      <w:pPr>
        <w:pStyle w:val="EX"/>
      </w:pPr>
      <w:r>
        <w:lastRenderedPageBreak/>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34" w:name="definitions"/>
      <w:bookmarkStart w:id="35" w:name="_Toc42154926"/>
      <w:bookmarkStart w:id="36" w:name="_Toc43391050"/>
      <w:bookmarkStart w:id="37" w:name="_Toc49951170"/>
      <w:bookmarkStart w:id="38" w:name="_Toc50477204"/>
      <w:bookmarkEnd w:id="34"/>
      <w:r w:rsidRPr="004D3578">
        <w:t>3</w:t>
      </w:r>
      <w:r w:rsidRPr="004D3578">
        <w:tab/>
        <w:t>Definitions</w:t>
      </w:r>
      <w:r w:rsidR="00602AEA">
        <w:t xml:space="preserve"> of terms, symbols and abbreviations</w:t>
      </w:r>
      <w:bookmarkEnd w:id="35"/>
      <w:bookmarkEnd w:id="36"/>
      <w:bookmarkEnd w:id="37"/>
      <w:bookmarkEnd w:id="38"/>
    </w:p>
    <w:p w14:paraId="2A0C60C8" w14:textId="77777777" w:rsidR="00080512" w:rsidRPr="004D3578" w:rsidRDefault="00080512">
      <w:pPr>
        <w:pStyle w:val="Heading2"/>
      </w:pPr>
      <w:bookmarkStart w:id="39" w:name="_Toc42154927"/>
      <w:bookmarkStart w:id="40" w:name="_Toc43391051"/>
      <w:bookmarkStart w:id="41" w:name="_Toc49951171"/>
      <w:bookmarkStart w:id="42" w:name="_Toc50477205"/>
      <w:r w:rsidRPr="004D3578">
        <w:t>3.1</w:t>
      </w:r>
      <w:r w:rsidRPr="004D3578">
        <w:tab/>
      </w:r>
      <w:r w:rsidR="002B6339">
        <w:t>Terms</w:t>
      </w:r>
      <w:bookmarkEnd w:id="39"/>
      <w:bookmarkEnd w:id="40"/>
      <w:bookmarkEnd w:id="41"/>
      <w:bookmarkEnd w:id="42"/>
    </w:p>
    <w:p w14:paraId="2A0C60C9" w14:textId="59E6739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0064550E">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64550E">
        <w:t>00</w:t>
      </w:r>
      <w:r w:rsidRPr="004D3578">
        <w:t>].</w:t>
      </w:r>
    </w:p>
    <w:p w14:paraId="2A0C60CA" w14:textId="77777777" w:rsidR="00080512" w:rsidRPr="004D3578" w:rsidRDefault="00080512">
      <w:pPr>
        <w:pStyle w:val="Heading2"/>
      </w:pPr>
      <w:bookmarkStart w:id="43" w:name="_Toc42154928"/>
      <w:bookmarkStart w:id="44" w:name="_Toc43391052"/>
      <w:bookmarkStart w:id="45" w:name="_Toc49951172"/>
      <w:bookmarkStart w:id="46" w:name="_Toc50477206"/>
      <w:r w:rsidRPr="004D3578">
        <w:t>3.2</w:t>
      </w:r>
      <w:r w:rsidRPr="004D3578">
        <w:tab/>
        <w:t>Symbols</w:t>
      </w:r>
      <w:bookmarkEnd w:id="43"/>
      <w:bookmarkEnd w:id="44"/>
      <w:bookmarkEnd w:id="45"/>
      <w:bookmarkEnd w:id="46"/>
    </w:p>
    <w:p w14:paraId="2A0C60CB" w14:textId="77777777" w:rsidR="00080512" w:rsidRPr="004D3578" w:rsidRDefault="00080512">
      <w:pPr>
        <w:keepNext/>
      </w:pPr>
      <w:r w:rsidRPr="004D3578">
        <w:t>For the purposes of the present document, the following symbols apply:</w:t>
      </w:r>
    </w:p>
    <w:p w14:paraId="134E1DE9" w14:textId="5C715DFC" w:rsidR="00D136F1" w:rsidRPr="00E37CF5" w:rsidRDefault="00D136F1" w:rsidP="00D136F1">
      <w:pPr>
        <w:pStyle w:val="EW"/>
        <w:rPr>
          <w:lang w:val="x-none"/>
        </w:rPr>
      </w:pPr>
      <w:r>
        <w:t>Bns</w:t>
      </w:r>
      <w:r>
        <w:tab/>
        <w:t xml:space="preserve">Reference point for the CDR file transfer from the </w:t>
      </w:r>
      <w:r w:rsidR="00B34C0A">
        <w:t>N</w:t>
      </w:r>
      <w:r>
        <w:rPr>
          <w:lang w:eastAsia="zh-CN" w:bidi="ar-IQ"/>
        </w:rPr>
        <w:t>etwork slice</w:t>
      </w:r>
      <w:r>
        <w:rPr>
          <w:lang w:bidi="ar-IQ"/>
        </w:rPr>
        <w:t xml:space="preserve"> </w:t>
      </w:r>
      <w:r>
        <w:t>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47" w:name="_Toc42154929"/>
      <w:bookmarkStart w:id="48" w:name="_Toc43391053"/>
      <w:bookmarkStart w:id="49" w:name="_Toc49951173"/>
      <w:bookmarkStart w:id="50" w:name="_Toc50477207"/>
      <w:r w:rsidRPr="004D3578">
        <w:t>3.3</w:t>
      </w:r>
      <w:r w:rsidRPr="004D3578">
        <w:tab/>
        <w:t>Abbreviations</w:t>
      </w:r>
      <w:bookmarkEnd w:id="47"/>
      <w:bookmarkEnd w:id="48"/>
      <w:bookmarkEnd w:id="49"/>
      <w:bookmarkEnd w:id="50"/>
    </w:p>
    <w:p w14:paraId="2A0C60CE" w14:textId="287F9AB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64550E">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64550E">
        <w:t>00</w:t>
      </w:r>
      <w:r w:rsidRPr="004D3578">
        <w:t>].</w:t>
      </w:r>
    </w:p>
    <w:p w14:paraId="22F9AFD2" w14:textId="2B26E23D" w:rsidR="009C5592" w:rsidRDefault="009C5592" w:rsidP="00D136F1">
      <w:pPr>
        <w:pStyle w:val="EW"/>
        <w:rPr>
          <w:lang w:eastAsia="zh-CN"/>
        </w:rPr>
      </w:pPr>
      <w:bookmarkStart w:id="51" w:name="clause4"/>
      <w:bookmarkEnd w:id="51"/>
      <w:r w:rsidRPr="0085384A">
        <w:rPr>
          <w:rFonts w:hint="eastAsia"/>
          <w:lang w:eastAsia="zh-CN"/>
        </w:rPr>
        <w:t>C</w:t>
      </w:r>
      <w:r w:rsidR="00E15F66">
        <w:rPr>
          <w:lang w:eastAsia="zh-CN"/>
        </w:rPr>
        <w:t>E</w:t>
      </w:r>
      <w:r w:rsidRPr="0085384A">
        <w:rPr>
          <w:lang w:eastAsia="zh-CN"/>
        </w:rPr>
        <w:t>F</w:t>
      </w:r>
      <w:r w:rsidRPr="0085384A">
        <w:rPr>
          <w:lang w:eastAsia="zh-CN"/>
        </w:rPr>
        <w:tab/>
      </w:r>
      <w:r w:rsidRPr="00907E7B">
        <w:rPr>
          <w:rFonts w:hint="eastAsia"/>
          <w:lang w:eastAsia="zh-CN"/>
        </w:rPr>
        <w:t xml:space="preserve">Charging </w:t>
      </w:r>
      <w:r w:rsidR="00E15F66" w:rsidRPr="0040110E">
        <w:rPr>
          <w:lang w:eastAsia="zh-CN"/>
        </w:rPr>
        <w:t>Enablement</w:t>
      </w:r>
      <w:r w:rsidR="00E15F66">
        <w:rPr>
          <w:lang w:eastAsia="zh-CN"/>
        </w:rPr>
        <w:t xml:space="preserve"> </w:t>
      </w:r>
      <w:r w:rsidRPr="00907E7B">
        <w:rPr>
          <w:rFonts w:hint="eastAsia"/>
          <w:lang w:eastAsia="zh-CN"/>
        </w:rPr>
        <w:t>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070B8632" w:rsidR="00D136F1" w:rsidRDefault="00D136F1" w:rsidP="00D136F1">
      <w:pPr>
        <w:pStyle w:val="EW"/>
      </w:pPr>
      <w:r w:rsidRPr="009E0DE1">
        <w:t>S-NSSAI</w:t>
      </w:r>
      <w:r w:rsidRPr="009E0DE1">
        <w:tab/>
        <w:t>Single Network Slice Selection Assistance Information</w:t>
      </w:r>
    </w:p>
    <w:p w14:paraId="6027F3B8" w14:textId="5F389FE1" w:rsidR="000B6139" w:rsidRPr="009E0DE1" w:rsidRDefault="000B6139" w:rsidP="00D136F1">
      <w:pPr>
        <w:pStyle w:val="EW"/>
      </w:pPr>
      <w:r>
        <w:rPr>
          <w:lang w:val="en-US"/>
        </w:rPr>
        <w:t>SLS</w:t>
      </w:r>
      <w:r>
        <w:rPr>
          <w:lang w:val="en-US"/>
        </w:rPr>
        <w:tab/>
        <w:t>Service Level Specification</w:t>
      </w:r>
    </w:p>
    <w:p w14:paraId="09284EA0" w14:textId="77777777" w:rsidR="00152607" w:rsidRPr="009514A7" w:rsidRDefault="00152607" w:rsidP="00152607">
      <w:pPr>
        <w:pStyle w:val="Heading1"/>
      </w:pPr>
      <w:bookmarkStart w:id="52" w:name="_Toc515614007"/>
      <w:bookmarkStart w:id="53" w:name="_Toc22310247"/>
      <w:bookmarkStart w:id="54" w:name="_Toc42154930"/>
      <w:bookmarkStart w:id="55" w:name="_Toc43391054"/>
      <w:bookmarkStart w:id="56" w:name="_Toc49951174"/>
      <w:bookmarkStart w:id="57" w:name="_Toc533611314"/>
      <w:bookmarkStart w:id="58" w:name="_Toc22310251"/>
      <w:bookmarkStart w:id="59" w:name="_Toc50477208"/>
      <w:r w:rsidRPr="009514A7">
        <w:lastRenderedPageBreak/>
        <w:t>4</w:t>
      </w:r>
      <w:r w:rsidRPr="009514A7">
        <w:tab/>
        <w:t>Architecture considerations</w:t>
      </w:r>
      <w:bookmarkEnd w:id="52"/>
      <w:bookmarkEnd w:id="53"/>
      <w:bookmarkEnd w:id="54"/>
      <w:bookmarkEnd w:id="55"/>
      <w:bookmarkEnd w:id="56"/>
      <w:bookmarkEnd w:id="59"/>
    </w:p>
    <w:p w14:paraId="6A5D0493" w14:textId="77777777" w:rsidR="00152607" w:rsidRDefault="00152607" w:rsidP="00152607">
      <w:pPr>
        <w:pStyle w:val="Heading2"/>
        <w:rPr>
          <w:lang w:bidi="ar-IQ"/>
        </w:rPr>
      </w:pPr>
      <w:bookmarkStart w:id="60" w:name="_Toc42154931"/>
      <w:bookmarkStart w:id="61" w:name="_Toc43391055"/>
      <w:bookmarkStart w:id="62" w:name="_Toc49951175"/>
      <w:bookmarkStart w:id="63" w:name="_Toc50477209"/>
      <w:r>
        <w:t>4.1</w:t>
      </w:r>
      <w:r w:rsidRPr="00424394">
        <w:tab/>
      </w:r>
      <w:r>
        <w:t xml:space="preserve">High level </w:t>
      </w:r>
      <w:r w:rsidRPr="00E37CF5">
        <w:t>architecture</w:t>
      </w:r>
      <w:bookmarkEnd w:id="60"/>
      <w:bookmarkEnd w:id="61"/>
      <w:bookmarkEnd w:id="62"/>
      <w:bookmarkEnd w:id="63"/>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64" w:name="_Hlk37261073"/>
      <w:r>
        <w:rPr>
          <w:lang w:eastAsia="zh-CN"/>
        </w:rPr>
        <w:t xml:space="preserve">TS 28.533 </w:t>
      </w:r>
      <w:r>
        <w:rPr>
          <w:lang w:eastAsia="en-GB"/>
        </w:rPr>
        <w:t>[</w:t>
      </w:r>
      <w:r>
        <w:t>250</w:t>
      </w:r>
      <w:r>
        <w:rPr>
          <w:lang w:eastAsia="en-GB"/>
        </w:rPr>
        <w:t xml:space="preserve">] </w:t>
      </w:r>
      <w:bookmarkEnd w:id="64"/>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65" w:name="_Toc42154932"/>
      <w:bookmarkStart w:id="66" w:name="_Toc43391056"/>
      <w:bookmarkStart w:id="67" w:name="_Toc49951176"/>
      <w:bookmarkStart w:id="68" w:name="_Toc50477210"/>
      <w:r>
        <w:t>4.2</w:t>
      </w:r>
      <w:r w:rsidRPr="00424394">
        <w:tab/>
      </w:r>
      <w:r w:rsidRPr="00364702">
        <w:t xml:space="preserve">Network Slice </w:t>
      </w:r>
      <w:r>
        <w:t xml:space="preserve">Management </w:t>
      </w:r>
      <w:r w:rsidRPr="00424394">
        <w:rPr>
          <w:lang w:bidi="ar-IQ"/>
        </w:rPr>
        <w:t>converged charging architecture</w:t>
      </w:r>
      <w:bookmarkEnd w:id="57"/>
      <w:bookmarkEnd w:id="58"/>
      <w:bookmarkEnd w:id="65"/>
      <w:bookmarkEnd w:id="66"/>
      <w:bookmarkEnd w:id="67"/>
      <w:bookmarkEnd w:id="68"/>
    </w:p>
    <w:p w14:paraId="6F9CB03E" w14:textId="77777777" w:rsidR="00152607" w:rsidRPr="007F63F0" w:rsidRDefault="00152607" w:rsidP="00152607">
      <w:pPr>
        <w:pStyle w:val="Heading3"/>
        <w:rPr>
          <w:color w:val="000000"/>
        </w:rPr>
      </w:pPr>
      <w:bookmarkStart w:id="69" w:name="_Toc42154933"/>
      <w:bookmarkStart w:id="70" w:name="_Toc43391057"/>
      <w:bookmarkStart w:id="71" w:name="_Toc49951177"/>
      <w:bookmarkStart w:id="72" w:name="_Toc50477211"/>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69"/>
      <w:bookmarkEnd w:id="70"/>
      <w:bookmarkEnd w:id="71"/>
      <w:bookmarkEnd w:id="72"/>
    </w:p>
    <w:p w14:paraId="69222538" w14:textId="1AA2E492"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rsidR="008271D1">
        <w:t>15</w:t>
      </w:r>
      <w:r w:rsidRPr="007F63F0">
        <w:t xml:space="preserve">] and TS </w:t>
      </w:r>
      <w:r>
        <w:t>28</w:t>
      </w:r>
      <w:r w:rsidRPr="007F63F0">
        <w:t>.</w:t>
      </w:r>
      <w:r>
        <w:t>201</w:t>
      </w:r>
      <w:r w:rsidRPr="007F63F0">
        <w:t xml:space="preserve"> [</w:t>
      </w:r>
      <w:r w:rsidR="008271D1">
        <w:t>70</w:t>
      </w:r>
      <w:r w:rsidRPr="007F63F0">
        <w:t xml:space="preserve">]. </w:t>
      </w:r>
    </w:p>
    <w:p w14:paraId="5DFAC85B" w14:textId="77777777" w:rsidR="00152607" w:rsidRPr="007F63F0" w:rsidRDefault="00152607" w:rsidP="00152607">
      <w:pPr>
        <w:pStyle w:val="Heading3"/>
      </w:pPr>
      <w:bookmarkStart w:id="73" w:name="_Toc4680041"/>
      <w:bookmarkStart w:id="74" w:name="_Toc34396078"/>
      <w:bookmarkStart w:id="75" w:name="_Toc42154934"/>
      <w:bookmarkStart w:id="76" w:name="_Toc43391058"/>
      <w:bookmarkStart w:id="77" w:name="_Toc49951178"/>
      <w:bookmarkStart w:id="78" w:name="_Toc50477212"/>
      <w:r w:rsidRPr="007F63F0">
        <w:t>4.</w:t>
      </w:r>
      <w:r>
        <w:t>2.</w:t>
      </w:r>
      <w:r>
        <w:rPr>
          <w:color w:val="000000"/>
        </w:rPr>
        <w:t>2</w:t>
      </w:r>
      <w:r w:rsidRPr="007F63F0">
        <w:tab/>
      </w:r>
      <w:r w:rsidRPr="007F63F0">
        <w:rPr>
          <w:color w:val="000000"/>
        </w:rPr>
        <w:t>C</w:t>
      </w:r>
      <w:r w:rsidRPr="007F63F0">
        <w:t>onverged charging architecture</w:t>
      </w:r>
      <w:bookmarkEnd w:id="73"/>
      <w:bookmarkEnd w:id="74"/>
      <w:bookmarkEnd w:id="75"/>
      <w:bookmarkEnd w:id="76"/>
      <w:bookmarkEnd w:id="77"/>
      <w:bookmarkEnd w:id="78"/>
    </w:p>
    <w:p w14:paraId="0E79C70B" w14:textId="4B3C0F15" w:rsidR="00152607" w:rsidRDefault="00152607" w:rsidP="00152607">
      <w:pPr>
        <w:keepNext/>
      </w:pPr>
      <w:r w:rsidRPr="00364702">
        <w:t xml:space="preserve">Network Slice </w:t>
      </w:r>
      <w:r>
        <w:t>Management converged charging can be achieved under the alternative</w:t>
      </w:r>
      <w:r w:rsidR="00B34C0A">
        <w:t>s</w:t>
      </w:r>
      <w:r w:rsidR="00060BBF">
        <w:t>:</w:t>
      </w:r>
    </w:p>
    <w:p w14:paraId="7E990344" w14:textId="77777777" w:rsidR="00B34C0A" w:rsidRDefault="00B34C0A" w:rsidP="00B34C0A">
      <w:pPr>
        <w:pStyle w:val="B1"/>
      </w:pPr>
      <w:r w:rsidRPr="003E256C">
        <w:t>-</w:t>
      </w:r>
      <w:r w:rsidRPr="003E256C">
        <w:tab/>
        <w:t>Charging Trigger Function (CTF)</w:t>
      </w:r>
      <w:r>
        <w:t xml:space="preserve"> based, as</w:t>
      </w:r>
      <w:r w:rsidRPr="003E256C">
        <w:t xml:space="preserve"> depicted in figure 4.2.2.1. </w:t>
      </w:r>
    </w:p>
    <w:p w14:paraId="4F1F3E04" w14:textId="77777777" w:rsidR="00B34C0A" w:rsidRDefault="00B34C0A" w:rsidP="00B34C0A">
      <w:pPr>
        <w:pStyle w:val="B1"/>
      </w:pPr>
      <w:r w:rsidRPr="009E43F4">
        <w:t>-</w:t>
      </w:r>
      <w:r w:rsidRPr="009E43F4">
        <w:tab/>
        <w:t xml:space="preserve">Charging </w:t>
      </w:r>
      <w:r>
        <w:t>Enablement</w:t>
      </w:r>
      <w:r w:rsidRPr="009E43F4">
        <w:t xml:space="preserve"> Function (C</w:t>
      </w:r>
      <w:r>
        <w:t>E</w:t>
      </w:r>
      <w:r w:rsidRPr="009E43F4">
        <w:t>F)</w:t>
      </w:r>
      <w:r>
        <w:t xml:space="preserve"> based,</w:t>
      </w:r>
      <w:r w:rsidRPr="009E43F4">
        <w:t xml:space="preserve"> depicted in figure 4.2.2.2. </w:t>
      </w:r>
    </w:p>
    <w:p w14:paraId="74B5FA58" w14:textId="77777777" w:rsidR="00B34C0A" w:rsidRDefault="00B34C0A" w:rsidP="00152607">
      <w:pPr>
        <w:keepNext/>
      </w:pPr>
    </w:p>
    <w:p w14:paraId="3F75B28D" w14:textId="3D755899" w:rsidR="00B34C0A" w:rsidRPr="006C1B5F" w:rsidRDefault="00B34C0A" w:rsidP="00E37CF5">
      <w:pPr>
        <w:pStyle w:val="TH"/>
        <w:rPr>
          <w:rFonts w:ascii="Times New Roman" w:hAnsi="Times New Roman"/>
        </w:rPr>
      </w:pPr>
      <w:r w:rsidRPr="00424394">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16.5pt" o:ole="">
            <v:imagedata r:id="rId16" o:title=""/>
          </v:shape>
          <o:OLEObject Type="Embed" ProgID="Visio.Drawing.11" ShapeID="_x0000_i1025" DrawAspect="Content" ObjectID="_1661090596" r:id="rId17"/>
        </w:object>
      </w:r>
    </w:p>
    <w:p w14:paraId="4EF6C8EC" w14:textId="3130E272" w:rsidR="00152607" w:rsidRPr="009629A7" w:rsidRDefault="00152607">
      <w:pPr>
        <w:pStyle w:val="TF"/>
      </w:pPr>
      <w:r w:rsidRPr="009629A7">
        <w:t>Figure 4.2.2.1: Network Slice Management converged charging architecture</w:t>
      </w:r>
      <w:r w:rsidR="009C5592" w:rsidRPr="009629A7">
        <w:t xml:space="preserve"> </w:t>
      </w:r>
      <w:r w:rsidR="009C5592" w:rsidRPr="006C1B5F">
        <w:t>(</w:t>
      </w:r>
      <w:r w:rsidR="00B34C0A">
        <w:t>CTF</w:t>
      </w:r>
      <w:r w:rsidR="009C5592" w:rsidRPr="006C1B5F">
        <w:t>)</w:t>
      </w:r>
    </w:p>
    <w:bookmarkStart w:id="79" w:name="_Hlk37258002"/>
    <w:bookmarkStart w:id="80" w:name="_Hlk37324466"/>
    <w:p w14:paraId="6039566C" w14:textId="2207B07F" w:rsidR="00B34C0A" w:rsidRDefault="00B34C0A" w:rsidP="006C1B5F">
      <w:pPr>
        <w:pStyle w:val="TH"/>
      </w:pPr>
      <w:r w:rsidRPr="00424394">
        <w:rPr>
          <w:lang w:bidi="ar-IQ"/>
        </w:rPr>
        <w:object w:dxaOrig="9930" w:dyaOrig="4621" w14:anchorId="0E02F1EC">
          <v:shape id="_x0000_i1026" type="#_x0000_t75" style="width:446.5pt;height:207.5pt" o:ole="">
            <v:imagedata r:id="rId18" o:title=""/>
          </v:shape>
          <o:OLEObject Type="Embed" ProgID="Visio.Drawing.11" ShapeID="_x0000_i1026" DrawAspect="Content" ObjectID="_1661090597" r:id="rId19"/>
        </w:object>
      </w:r>
    </w:p>
    <w:p w14:paraId="7F271485" w14:textId="0917DC86" w:rsidR="009C5592" w:rsidRPr="006C1B5F" w:rsidRDefault="009C5592">
      <w:pPr>
        <w:pStyle w:val="TF"/>
      </w:pPr>
      <w:r w:rsidRPr="006C1B5F">
        <w:t>Figure 4.2.2.2: Network Slice Management converged charging architecture (</w:t>
      </w:r>
      <w:r w:rsidR="00B34C0A" w:rsidRPr="00B34C0A">
        <w:t xml:space="preserve"> </w:t>
      </w:r>
      <w:r w:rsidR="00B34C0A">
        <w:t>CEF</w:t>
      </w:r>
      <w:r w:rsidRPr="006C1B5F">
        <w:t>)</w:t>
      </w:r>
    </w:p>
    <w:p w14:paraId="13C15193" w14:textId="44F4B1CC" w:rsidR="00B34C0A" w:rsidRDefault="00B34C0A" w:rsidP="00152607">
      <w:r>
        <w:t>The Charging Trigger Function (CTF) is specified in TS 32.240 [1].</w:t>
      </w:r>
    </w:p>
    <w:p w14:paraId="32ECBA4D" w14:textId="048F4E61" w:rsidR="00152607" w:rsidRDefault="00152607" w:rsidP="003E256C">
      <w:r>
        <w:t>The</w:t>
      </w:r>
      <w:r w:rsidR="009C5592">
        <w:t xml:space="preserve"> </w:t>
      </w:r>
      <w:r w:rsidR="00B34C0A">
        <w:t xml:space="preserve">Charging Enablement Function (CEF) is defined in </w:t>
      </w:r>
      <w:r w:rsidR="00B34C0A" w:rsidRPr="00E959A8">
        <w:t>TS 28.201</w:t>
      </w:r>
      <w:r w:rsidR="00B34C0A">
        <w:t xml:space="preserve"> </w:t>
      </w:r>
      <w:r w:rsidR="00B34C0A" w:rsidRPr="00E959A8">
        <w:t>[70]</w:t>
      </w:r>
      <w:r w:rsidR="00B34C0A">
        <w:t>: charging information addressed by the CEF in the present document, are related</w:t>
      </w:r>
      <w:r w:rsidR="00B34C0A" w:rsidRPr="00EE4EA7">
        <w:t xml:space="preserve"> to </w:t>
      </w:r>
      <w:r w:rsidR="00B34C0A">
        <w:t>provisioning</w:t>
      </w:r>
      <w:r w:rsidR="00B34C0A" w:rsidRPr="00EE4EA7">
        <w:t xml:space="preserve"> for </w:t>
      </w:r>
      <w:r w:rsidR="00B34C0A">
        <w:t>n</w:t>
      </w:r>
      <w:r w:rsidR="00B34C0A" w:rsidRPr="00EE4EA7">
        <w:t xml:space="preserve">etwork </w:t>
      </w:r>
      <w:r w:rsidR="00B34C0A">
        <w:t>s</w:t>
      </w:r>
      <w:r w:rsidR="00B34C0A" w:rsidRPr="00EE4EA7">
        <w:t>lices</w:t>
      </w:r>
      <w:r w:rsidR="00B34C0A">
        <w:t xml:space="preserve">. </w:t>
      </w:r>
    </w:p>
    <w:p w14:paraId="5BBB76C0" w14:textId="44A8730A" w:rsidR="00B34C0A" w:rsidRDefault="00B34C0A" w:rsidP="00152607">
      <w:pPr>
        <w:rPr>
          <w:lang w:eastAsia="zh-CN"/>
        </w:rPr>
      </w:pPr>
      <w:bookmarkStart w:id="81" w:name="_Hlk48756548"/>
      <w:r>
        <w:rPr>
          <w:lang w:eastAsia="zh-CN"/>
        </w:rPr>
        <w:t xml:space="preserve">The MnS producer is defined in </w:t>
      </w:r>
      <w:r>
        <w:t xml:space="preserve">TS 28.533 [250]: the MnS producer in the present document is </w:t>
      </w:r>
      <w:r>
        <w:rPr>
          <w:lang w:eastAsia="zh-CN"/>
        </w:rPr>
        <w:t>the producer of p</w:t>
      </w:r>
      <w:r>
        <w:t>rovisioning</w:t>
      </w:r>
      <w:r w:rsidRPr="007F63F0">
        <w:rPr>
          <w:lang w:eastAsia="zh-CN"/>
        </w:rPr>
        <w:t xml:space="preserve"> </w:t>
      </w:r>
      <w:r>
        <w:rPr>
          <w:lang w:eastAsia="zh-CN"/>
        </w:rPr>
        <w:t>MnS.</w:t>
      </w:r>
      <w:bookmarkEnd w:id="81"/>
    </w:p>
    <w:p w14:paraId="3E08AF98" w14:textId="77777777" w:rsidR="00B34C0A" w:rsidRPr="00BE52C1" w:rsidRDefault="00B34C0A" w:rsidP="00B34C0A">
      <w:r w:rsidRPr="00BE52C1">
        <w:rPr>
          <w:lang w:bidi="ar-IQ"/>
        </w:rPr>
        <w:t xml:space="preserve">For </w:t>
      </w:r>
      <w:r w:rsidRPr="00BE52C1">
        <w:t>network slice management converged charging the C</w:t>
      </w:r>
      <w:r>
        <w:t>E</w:t>
      </w:r>
      <w:r w:rsidRPr="00BE52C1">
        <w:t xml:space="preserve">F is a consumer of </w:t>
      </w:r>
      <w:r>
        <w:t>both</w:t>
      </w:r>
      <w:r w:rsidRPr="00BE52C1">
        <w:t>:</w:t>
      </w:r>
    </w:p>
    <w:p w14:paraId="6E453494" w14:textId="21FE8204" w:rsidR="00B34C0A" w:rsidRPr="00BE52C1" w:rsidRDefault="00B34C0A" w:rsidP="00B34C0A">
      <w:pPr>
        <w:pStyle w:val="B1"/>
      </w:pPr>
      <w:r w:rsidRPr="00BE52C1">
        <w:t>-</w:t>
      </w:r>
      <w:r w:rsidRPr="00BE52C1">
        <w:tab/>
        <w:t>provisioning service (MnS) for network slice exposed by the MnS</w:t>
      </w:r>
      <w:r>
        <w:t xml:space="preserve"> </w:t>
      </w:r>
      <w:r w:rsidRPr="00BE52C1">
        <w:t>P</w:t>
      </w:r>
      <w:r>
        <w:t>roducer</w:t>
      </w:r>
      <w:r w:rsidRPr="00BE52C1">
        <w:t xml:space="preserve">, </w:t>
      </w:r>
      <w:r w:rsidRPr="00BE52C1">
        <w:rPr>
          <w:lang w:eastAsia="zh-CN"/>
        </w:rPr>
        <w:t>specified in TS 28.532 [253]</w:t>
      </w:r>
      <w:r w:rsidRPr="00BE52C1">
        <w:t>;</w:t>
      </w:r>
    </w:p>
    <w:p w14:paraId="0D5215FC" w14:textId="18D5094B" w:rsidR="00B34C0A" w:rsidRDefault="00B34C0A" w:rsidP="003E256C">
      <w:pPr>
        <w:pStyle w:val="B1"/>
        <w:rPr>
          <w:lang w:eastAsia="zh-CN"/>
        </w:rPr>
      </w:pPr>
      <w:r w:rsidRPr="00BE52C1">
        <w:t>-</w:t>
      </w:r>
      <w:r w:rsidRPr="00BE52C1">
        <w:tab/>
      </w:r>
      <w:r>
        <w:t>charging (</w:t>
      </w:r>
      <w:r w:rsidRPr="00BE52C1">
        <w:t>Nchf</w:t>
      </w:r>
      <w:r>
        <w:t>)</w:t>
      </w:r>
      <w:r w:rsidRPr="00BE52C1">
        <w:t xml:space="preserve"> service.</w:t>
      </w:r>
    </w:p>
    <w:bookmarkEnd w:id="79"/>
    <w:bookmarkEnd w:id="80"/>
    <w:p w14:paraId="274104D2" w14:textId="542BE138" w:rsidR="00152607" w:rsidRDefault="00152607" w:rsidP="006C1B5F">
      <w:r w:rsidRPr="005E13B4">
        <w:t>Details on the interfaces and functions can be found in TS 32.240 [1] for the general architecture components. Ga is described in clause</w:t>
      </w:r>
      <w:r>
        <w:t xml:space="preserve"> </w:t>
      </w:r>
      <w:r w:rsidR="0040348A">
        <w:t>5.2.4</w:t>
      </w:r>
      <w:r w:rsidRPr="005E13B4">
        <w:t xml:space="preserve"> and B</w:t>
      </w:r>
      <w:r>
        <w:t>ns</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53F67DD1" w14:textId="77777777" w:rsidR="009C5592" w:rsidRDefault="009C5592">
      <w:pPr>
        <w:pStyle w:val="EditorsNote"/>
      </w:pPr>
    </w:p>
    <w:p w14:paraId="6CB1D0CA" w14:textId="77777777" w:rsidR="00152607" w:rsidRPr="00424394" w:rsidRDefault="00152607" w:rsidP="00152607">
      <w:pPr>
        <w:pStyle w:val="Heading1"/>
      </w:pPr>
      <w:bookmarkStart w:id="82" w:name="_Toc42154935"/>
      <w:bookmarkStart w:id="83" w:name="_Toc43391059"/>
      <w:bookmarkStart w:id="84" w:name="_Toc49951179"/>
      <w:bookmarkStart w:id="85" w:name="_Toc50477213"/>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82"/>
      <w:bookmarkEnd w:id="83"/>
      <w:bookmarkEnd w:id="84"/>
      <w:bookmarkEnd w:id="85"/>
    </w:p>
    <w:p w14:paraId="7CA3C732" w14:textId="77777777" w:rsidR="00152607" w:rsidRPr="00424394" w:rsidRDefault="00152607" w:rsidP="00152607">
      <w:pPr>
        <w:pStyle w:val="Heading2"/>
      </w:pPr>
      <w:bookmarkStart w:id="86" w:name="_Toc42154936"/>
      <w:bookmarkStart w:id="87" w:name="_Toc43391060"/>
      <w:bookmarkStart w:id="88" w:name="_Toc49951180"/>
      <w:bookmarkStart w:id="89" w:name="_Toc50477214"/>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86"/>
      <w:bookmarkEnd w:id="87"/>
      <w:bookmarkEnd w:id="88"/>
      <w:bookmarkEnd w:id="89"/>
    </w:p>
    <w:p w14:paraId="321DC612" w14:textId="77777777" w:rsidR="00152607" w:rsidRPr="00424394" w:rsidRDefault="00152607" w:rsidP="00152607">
      <w:pPr>
        <w:pStyle w:val="Heading3"/>
        <w:rPr>
          <w:lang w:bidi="ar-IQ"/>
        </w:rPr>
      </w:pPr>
      <w:bookmarkStart w:id="90" w:name="_Toc42154937"/>
      <w:bookmarkStart w:id="91" w:name="_Toc43391061"/>
      <w:bookmarkStart w:id="92" w:name="_Toc49951181"/>
      <w:bookmarkStart w:id="93" w:name="_Toc50477215"/>
      <w:r w:rsidRPr="00424394">
        <w:rPr>
          <w:lang w:bidi="ar-IQ"/>
        </w:rPr>
        <w:t>5.1.</w:t>
      </w:r>
      <w:r>
        <w:rPr>
          <w:lang w:bidi="ar-IQ"/>
        </w:rPr>
        <w:t>1</w:t>
      </w:r>
      <w:r w:rsidRPr="00424394">
        <w:rPr>
          <w:lang w:bidi="ar-IQ"/>
        </w:rPr>
        <w:tab/>
        <w:t>General</w:t>
      </w:r>
      <w:bookmarkEnd w:id="90"/>
      <w:bookmarkEnd w:id="91"/>
      <w:bookmarkEnd w:id="92"/>
      <w:bookmarkEnd w:id="93"/>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39FA6C4C" w:rsidR="00152607" w:rsidRDefault="00152607" w:rsidP="00152607">
      <w:pPr>
        <w:rPr>
          <w:lang w:eastAsia="zh-CN"/>
        </w:rPr>
      </w:pPr>
      <w:bookmarkStart w:id="94"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w:t>
      </w:r>
      <w:r w:rsidR="00B908BA">
        <w:rPr>
          <w:lang w:eastAsia="zh-CN"/>
        </w:rPr>
        <w:t>e present</w:t>
      </w:r>
      <w:r>
        <w:rPr>
          <w:lang w:eastAsia="zh-CN"/>
        </w:rPr>
        <w:t xml:space="preserve"> document. </w:t>
      </w:r>
    </w:p>
    <w:p w14:paraId="317F2ABA" w14:textId="79B74F7A" w:rsidR="000B6139" w:rsidRDefault="000B6139" w:rsidP="000B6139">
      <w:pPr>
        <w:rPr>
          <w:lang w:eastAsia="zh-CN"/>
        </w:rPr>
      </w:pPr>
      <w:bookmarkStart w:id="95" w:name="_Hlk47513718"/>
      <w:r>
        <w:rPr>
          <w:lang w:eastAsia="zh-CN"/>
        </w:rPr>
        <w:t>The network slice subscriber is the tenant, i.e. the party</w:t>
      </w:r>
      <w:r>
        <w:t xml:space="preserve"> for which the network slice instance(s) is(are) created, </w:t>
      </w:r>
      <w:r w:rsidRPr="0040110E">
        <w:rPr>
          <w:lang w:eastAsia="zh-CN"/>
        </w:rPr>
        <w:t xml:space="preserve">satisfying </w:t>
      </w:r>
      <w:r>
        <w:rPr>
          <w:lang w:eastAsia="zh-CN"/>
        </w:rPr>
        <w:t xml:space="preserve">the </w:t>
      </w:r>
      <w:r w:rsidRPr="002C5DEF">
        <w:rPr>
          <w:lang w:eastAsia="zh-CN"/>
        </w:rPr>
        <w:t>requirements</w:t>
      </w:r>
      <w:r>
        <w:rPr>
          <w:lang w:eastAsia="zh-CN"/>
        </w:rPr>
        <w:t xml:space="preserve"> of subscribed-to service(s).</w:t>
      </w:r>
    </w:p>
    <w:bookmarkEnd w:id="95"/>
    <w:p w14:paraId="7696FE07" w14:textId="77777777" w:rsidR="000B6139" w:rsidRPr="0040110E" w:rsidRDefault="000B6139" w:rsidP="000B6139">
      <w:pPr>
        <w:pStyle w:val="NO"/>
        <w:rPr>
          <w:lang w:eastAsia="zh-CN"/>
        </w:rPr>
      </w:pPr>
      <w:r>
        <w:rPr>
          <w:lang w:eastAsia="zh-CN"/>
        </w:rPr>
        <w:lastRenderedPageBreak/>
        <w:t xml:space="preserve">NOTE 1: these service(s) </w:t>
      </w:r>
      <w:r w:rsidRPr="002C5DEF">
        <w:rPr>
          <w:lang w:eastAsia="zh-CN"/>
        </w:rPr>
        <w:t>requirements</w:t>
      </w:r>
      <w:r>
        <w:rPr>
          <w:lang w:eastAsia="zh-CN"/>
        </w:rPr>
        <w:t xml:space="preserve"> may take the </w:t>
      </w:r>
      <w:r w:rsidRPr="0040110E">
        <w:rPr>
          <w:lang w:eastAsia="zh-CN"/>
        </w:rPr>
        <w:t>form of Service Level Specification (SLS) per TS 28.530 [251] definition</w:t>
      </w:r>
      <w:r>
        <w:rPr>
          <w:lang w:eastAsia="zh-CN"/>
        </w:rPr>
        <w:t xml:space="preserve">, </w:t>
      </w:r>
      <w:r w:rsidRPr="002C5DEF">
        <w:rPr>
          <w:lang w:eastAsia="zh-CN"/>
        </w:rPr>
        <w:t xml:space="preserve">supplied </w:t>
      </w:r>
      <w:r>
        <w:rPr>
          <w:lang w:eastAsia="zh-CN"/>
        </w:rPr>
        <w:t>by external service providers</w:t>
      </w:r>
      <w:r w:rsidRPr="002C5DEF">
        <w:rPr>
          <w:lang w:eastAsia="zh-CN"/>
        </w:rPr>
        <w:t xml:space="preserve"> </w:t>
      </w:r>
      <w:r>
        <w:rPr>
          <w:lang w:eastAsia="zh-CN"/>
        </w:rPr>
        <w:t xml:space="preserve">(e.g. </w:t>
      </w:r>
      <w:r w:rsidRPr="00102BE4">
        <w:rPr>
          <w:lang w:eastAsia="zh-CN"/>
        </w:rPr>
        <w:t>MVNO, Verticals, enterprises</w:t>
      </w:r>
      <w:r>
        <w:rPr>
          <w:lang w:eastAsia="zh-CN"/>
        </w:rPr>
        <w:t>), in which case the tenant is the external service provider.</w:t>
      </w:r>
      <w:r w:rsidRPr="0040110E">
        <w:rPr>
          <w:lang w:eastAsia="zh-CN"/>
        </w:rPr>
        <w:t xml:space="preserve">  </w:t>
      </w:r>
    </w:p>
    <w:p w14:paraId="199C584B" w14:textId="77777777" w:rsidR="000B6139" w:rsidRPr="0040110E" w:rsidRDefault="000B6139" w:rsidP="000B6139">
      <w:pPr>
        <w:pStyle w:val="NO"/>
        <w:rPr>
          <w:lang w:eastAsia="zh-CN"/>
        </w:rPr>
      </w:pPr>
      <w:r w:rsidRPr="0040110E">
        <w:rPr>
          <w:lang w:eastAsia="zh-CN"/>
        </w:rPr>
        <w:t xml:space="preserve">NOTE 2: </w:t>
      </w:r>
      <w:r>
        <w:rPr>
          <w:lang w:eastAsia="zh-CN"/>
        </w:rPr>
        <w:t xml:space="preserve">these service(s) </w:t>
      </w:r>
      <w:r w:rsidRPr="002C5DEF">
        <w:rPr>
          <w:lang w:eastAsia="zh-CN"/>
        </w:rPr>
        <w:t>requirements</w:t>
      </w:r>
      <w:r>
        <w:rPr>
          <w:lang w:eastAsia="zh-CN"/>
        </w:rPr>
        <w:t xml:space="preserve"> may be built by a MNO for its </w:t>
      </w:r>
      <w:r w:rsidRPr="0040110E">
        <w:rPr>
          <w:lang w:eastAsia="zh-CN"/>
        </w:rPr>
        <w:t xml:space="preserve">own </w:t>
      </w:r>
      <w:r w:rsidRPr="002C5DEF">
        <w:rPr>
          <w:lang w:eastAsia="zh-CN"/>
        </w:rPr>
        <w:t xml:space="preserve">operational </w:t>
      </w:r>
      <w:r>
        <w:rPr>
          <w:lang w:eastAsia="zh-CN"/>
        </w:rPr>
        <w:t>needs, in which case the tenant is the MNO itself, and the</w:t>
      </w:r>
      <w:r w:rsidRPr="00EE26B8">
        <w:rPr>
          <w:lang w:eastAsia="zh-CN"/>
        </w:rPr>
        <w:t xml:space="preserve"> tenant id m</w:t>
      </w:r>
      <w:r>
        <w:rPr>
          <w:lang w:eastAsia="zh-CN"/>
        </w:rPr>
        <w:t>ay not</w:t>
      </w:r>
      <w:r w:rsidRPr="00EE26B8">
        <w:rPr>
          <w:lang w:eastAsia="zh-CN"/>
        </w:rPr>
        <w:t xml:space="preserve"> be present</w:t>
      </w:r>
      <w:r>
        <w:rPr>
          <w:lang w:eastAsia="zh-CN"/>
        </w:rPr>
        <w:t>.</w:t>
      </w:r>
    </w:p>
    <w:p w14:paraId="73C1C083" w14:textId="47994001" w:rsidR="00152607" w:rsidRDefault="000B6139" w:rsidP="000B6139">
      <w:pPr>
        <w:rPr>
          <w:lang w:eastAsia="zh-CN"/>
        </w:rPr>
      </w:pPr>
      <w:r>
        <w:rPr>
          <w:lang w:eastAsia="zh-CN"/>
        </w:rPr>
        <w:t>Depending on the relationship and deployment model between t</w:t>
      </w:r>
      <w:r w:rsidR="00152607">
        <w:rPr>
          <w:lang w:eastAsia="zh-CN"/>
        </w:rPr>
        <w:t xml:space="preserve">he </w:t>
      </w:r>
      <w:r>
        <w:rPr>
          <w:lang w:eastAsia="zh-CN"/>
        </w:rPr>
        <w:t>tenant</w:t>
      </w:r>
      <w:r w:rsidR="00152607">
        <w:rPr>
          <w:lang w:eastAsia="zh-CN"/>
        </w:rPr>
        <w:t xml:space="preserve"> </w:t>
      </w:r>
      <w:r>
        <w:rPr>
          <w:lang w:eastAsia="zh-CN"/>
        </w:rPr>
        <w:t xml:space="preserve">and the party owning the MnS producer, </w:t>
      </w:r>
      <w:r w:rsidR="00152607">
        <w:rPr>
          <w:lang w:eastAsia="zh-CN"/>
        </w:rPr>
        <w:t>the MnS consumer of the provisioning MnS</w:t>
      </w:r>
      <w:r>
        <w:rPr>
          <w:lang w:eastAsia="zh-CN"/>
        </w:rPr>
        <w:t xml:space="preserve"> may be the tenant</w:t>
      </w:r>
      <w:r w:rsidR="00152607" w:rsidRPr="007129A6">
        <w:rPr>
          <w:lang w:eastAsia="zh-CN"/>
        </w:rPr>
        <w:t>.</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96" w:name="_Hlk37339158"/>
      <w:r>
        <w:rPr>
          <w:lang w:bidi="ar-IQ"/>
        </w:rPr>
        <w:t xml:space="preserve">clause 7 in </w:t>
      </w:r>
      <w:r w:rsidRPr="001B69A8">
        <w:rPr>
          <w:lang w:bidi="ar-IQ"/>
        </w:rPr>
        <w:t>TS</w:t>
      </w:r>
      <w:r>
        <w:rPr>
          <w:lang w:bidi="ar-IQ"/>
        </w:rPr>
        <w:t xml:space="preserve"> 28.531 [252] </w:t>
      </w:r>
      <w:bookmarkEnd w:id="96"/>
      <w:r>
        <w:rPr>
          <w:lang w:bidi="ar-IQ"/>
        </w:rPr>
        <w:t xml:space="preserve">are considered for </w:t>
      </w:r>
      <w:r w:rsidRPr="00364702">
        <w:t xml:space="preserve">Network Slice </w:t>
      </w:r>
      <w:r>
        <w:t>Management</w:t>
      </w:r>
      <w:r>
        <w:rPr>
          <w:lang w:bidi="ar-IQ"/>
        </w:rPr>
        <w:t xml:space="preserve"> charging:</w:t>
      </w:r>
    </w:p>
    <w:p w14:paraId="1379A62E" w14:textId="085A96AF"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1653733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97" w:name="_Toc42154938"/>
      <w:bookmarkStart w:id="98" w:name="_Toc43391062"/>
      <w:bookmarkStart w:id="99" w:name="_Toc49951182"/>
      <w:bookmarkStart w:id="100" w:name="_Toc50477216"/>
      <w:bookmarkEnd w:id="94"/>
      <w:r w:rsidRPr="00424394">
        <w:rPr>
          <w:lang w:eastAsia="zh-CN"/>
        </w:rPr>
        <w:t>5.1.</w:t>
      </w:r>
      <w:r>
        <w:rPr>
          <w:lang w:eastAsia="zh-CN"/>
        </w:rPr>
        <w:t>2</w:t>
      </w:r>
      <w:r w:rsidRPr="00424394">
        <w:rPr>
          <w:lang w:eastAsia="zh-CN"/>
        </w:rPr>
        <w:tab/>
      </w:r>
      <w:r w:rsidRPr="00424394">
        <w:rPr>
          <w:lang w:bidi="ar-IQ"/>
        </w:rPr>
        <w:t>Requirements</w:t>
      </w:r>
      <w:bookmarkEnd w:id="97"/>
      <w:bookmarkEnd w:id="98"/>
      <w:bookmarkEnd w:id="99"/>
      <w:bookmarkEnd w:id="100"/>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65038E83"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w:t>
      </w:r>
      <w:r w:rsidR="00E15F66">
        <w:t>E</w:t>
      </w:r>
      <w:r w:rsidR="009C5592" w:rsidRPr="003066F6">
        <w:t>F</w:t>
      </w:r>
      <w:r w:rsidR="009C5592">
        <w:rPr>
          <w:lang w:bidi="ar-IQ"/>
        </w:rPr>
        <w:t xml:space="preserve"> </w:t>
      </w:r>
      <w:r w:rsidRPr="004E6A5B">
        <w:rPr>
          <w:lang w:bidi="ar-IQ"/>
        </w:rPr>
        <w:t>shall support converged charging</w:t>
      </w:r>
      <w:r>
        <w:rPr>
          <w:lang w:bidi="ar-IQ"/>
        </w:rPr>
        <w:t>.</w:t>
      </w:r>
    </w:p>
    <w:p w14:paraId="3800ECDD" w14:textId="547F20DD" w:rsidR="00152607" w:rsidRDefault="00152607" w:rsidP="00152607">
      <w:pPr>
        <w:pStyle w:val="B1"/>
      </w:pPr>
      <w:r>
        <w:rPr>
          <w:lang w:bidi="ar-IQ"/>
        </w:rPr>
        <w:t>-</w:t>
      </w:r>
      <w:r>
        <w:rPr>
          <w:lang w:bidi="ar-IQ"/>
        </w:rPr>
        <w:tab/>
      </w:r>
      <w:r w:rsidRPr="004E6A5B">
        <w:rPr>
          <w:lang w:bidi="ar-IQ"/>
        </w:rPr>
        <w:t xml:space="preserve">The </w:t>
      </w:r>
      <w:r w:rsidR="009C5592" w:rsidRPr="003066F6">
        <w:t>C</w:t>
      </w:r>
      <w:r w:rsidR="00E15F66">
        <w:t>E</w:t>
      </w:r>
      <w:r w:rsidR="009C5592" w:rsidRPr="003066F6">
        <w:t>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101" w:name="_Toc42154939"/>
      <w:bookmarkStart w:id="102" w:name="_Toc43391063"/>
      <w:bookmarkStart w:id="103" w:name="_Toc49951183"/>
      <w:bookmarkStart w:id="104" w:name="_Toc50477217"/>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101"/>
      <w:bookmarkEnd w:id="102"/>
      <w:bookmarkEnd w:id="103"/>
      <w:bookmarkEnd w:id="104"/>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46421984"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Pr>
          <w:lang w:bidi="ar-IQ"/>
        </w:rPr>
        <w:t>.</w:t>
      </w:r>
    </w:p>
    <w:p w14:paraId="2D679072" w14:textId="10014752" w:rsidR="000B6139" w:rsidRDefault="000B6139">
      <w:pPr>
        <w:pStyle w:val="B1"/>
        <w:rPr>
          <w:lang w:bidi="ar-IQ"/>
        </w:rPr>
      </w:pPr>
      <w:r>
        <w:rPr>
          <w:lang w:bidi="ar-IQ"/>
        </w:rPr>
        <w:t>-</w:t>
      </w:r>
      <w:r>
        <w:rPr>
          <w:lang w:bidi="ar-IQ"/>
        </w:rPr>
        <w:tab/>
        <w:t>identity of the tenant</w:t>
      </w:r>
      <w:r>
        <w:rPr>
          <w:rFonts w:hint="eastAsia"/>
          <w:lang w:eastAsia="zh-CN"/>
        </w:rPr>
        <w:t>,</w:t>
      </w:r>
      <w:r>
        <w:rPr>
          <w:lang w:eastAsia="zh-CN"/>
        </w:rPr>
        <w:t xml:space="preserve"> i.e. viewed</w:t>
      </w:r>
      <w:r w:rsidRPr="004573EB">
        <w:rPr>
          <w:rFonts w:hint="eastAsia"/>
          <w:lang w:eastAsia="zh-CN"/>
        </w:rPr>
        <w:t xml:space="preserve"> </w:t>
      </w:r>
      <w:r>
        <w:rPr>
          <w:lang w:eastAsia="zh-CN"/>
        </w:rPr>
        <w:t>as the network slice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t>-</w:t>
      </w:r>
      <w:r>
        <w:rPr>
          <w:lang w:bidi="ar-IQ"/>
        </w:rPr>
        <w:tab/>
        <w:t>identifier of the Network Slice Instance.</w:t>
      </w:r>
    </w:p>
    <w:p w14:paraId="7B34232A" w14:textId="70D9B6A4"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3659293E" w14:textId="77777777" w:rsidR="003050C8" w:rsidRDefault="003050C8" w:rsidP="003050C8">
      <w:pPr>
        <w:rPr>
          <w:lang w:bidi="ar-IQ"/>
        </w:rPr>
      </w:pPr>
      <w:r w:rsidRPr="00053F05">
        <w:rPr>
          <w:lang w:bidi="ar-IQ"/>
        </w:rPr>
        <w:t xml:space="preserve">The </w:t>
      </w:r>
      <w:r>
        <w:rPr>
          <w:lang w:bidi="ar-IQ"/>
        </w:rPr>
        <w:t xml:space="preserve">following non-exhaustive list of information elements of the service profile are identified for </w:t>
      </w:r>
      <w:r w:rsidRPr="00364702">
        <w:t xml:space="preserve">Network Slice </w:t>
      </w:r>
      <w:r>
        <w:t>Management charging</w:t>
      </w:r>
      <w:r w:rsidRPr="00053F05">
        <w:rPr>
          <w:lang w:bidi="ar-IQ"/>
        </w:rPr>
        <w:t>:</w:t>
      </w:r>
      <w:r>
        <w:rPr>
          <w:lang w:bidi="ar-IQ"/>
        </w:rPr>
        <w:t xml:space="preserve"> </w:t>
      </w:r>
    </w:p>
    <w:p w14:paraId="158FF5BC" w14:textId="77777777" w:rsidR="003050C8" w:rsidRDefault="003050C8" w:rsidP="003050C8">
      <w:pPr>
        <w:pStyle w:val="B1"/>
        <w:rPr>
          <w:lang w:bidi="ar-IQ"/>
        </w:rPr>
      </w:pPr>
      <w:r>
        <w:rPr>
          <w:lang w:bidi="ar-IQ"/>
        </w:rPr>
        <w:t>-</w:t>
      </w:r>
      <w:r>
        <w:rPr>
          <w:lang w:bidi="ar-IQ"/>
        </w:rPr>
        <w:tab/>
      </w:r>
      <w:r w:rsidRPr="0040110E">
        <w:rPr>
          <w:lang w:bidi="ar-IQ"/>
        </w:rPr>
        <w:t>Service Profile identifier</w:t>
      </w:r>
      <w:r>
        <w:rPr>
          <w:lang w:bidi="ar-IQ"/>
        </w:rPr>
        <w:t>.</w:t>
      </w:r>
    </w:p>
    <w:p w14:paraId="4ED2E857" w14:textId="77777777" w:rsidR="003050C8" w:rsidRDefault="003050C8" w:rsidP="003050C8">
      <w:pPr>
        <w:pStyle w:val="B1"/>
        <w:ind w:left="284" w:firstLine="0"/>
        <w:rPr>
          <w:lang w:bidi="ar-IQ"/>
        </w:rPr>
      </w:pPr>
      <w:r>
        <w:rPr>
          <w:lang w:bidi="ar-IQ"/>
        </w:rPr>
        <w:t>-</w:t>
      </w:r>
      <w:r>
        <w:rPr>
          <w:lang w:bidi="ar-IQ"/>
        </w:rPr>
        <w:tab/>
      </w:r>
      <w:r w:rsidRPr="0040110E">
        <w:rPr>
          <w:lang w:bidi="ar-IQ"/>
        </w:rPr>
        <w:t>S-NSSAI(s)</w:t>
      </w:r>
      <w:r>
        <w:rPr>
          <w:lang w:bidi="ar-IQ"/>
        </w:rPr>
        <w:t>.</w:t>
      </w:r>
    </w:p>
    <w:p w14:paraId="0C28308B" w14:textId="77777777" w:rsidR="003050C8" w:rsidRDefault="003050C8" w:rsidP="003050C8">
      <w:pPr>
        <w:pStyle w:val="B1"/>
        <w:ind w:left="284" w:firstLine="0"/>
        <w:rPr>
          <w:lang w:bidi="ar-IQ"/>
        </w:rPr>
      </w:pPr>
      <w:r>
        <w:rPr>
          <w:lang w:bidi="ar-IQ"/>
        </w:rPr>
        <w:t>-</w:t>
      </w:r>
      <w:r>
        <w:rPr>
          <w:lang w:bidi="ar-IQ"/>
        </w:rPr>
        <w:tab/>
      </w:r>
      <w:r w:rsidRPr="0040110E">
        <w:rPr>
          <w:lang w:bidi="ar-IQ"/>
        </w:rPr>
        <w:t>SST</w:t>
      </w:r>
      <w:r>
        <w:rPr>
          <w:lang w:bidi="ar-IQ"/>
        </w:rPr>
        <w:t>.</w:t>
      </w:r>
    </w:p>
    <w:p w14:paraId="7CDAFD4A" w14:textId="77777777" w:rsidR="003050C8" w:rsidRDefault="003050C8" w:rsidP="003050C8">
      <w:pPr>
        <w:pStyle w:val="B1"/>
        <w:ind w:left="284" w:firstLine="0"/>
        <w:rPr>
          <w:lang w:bidi="ar-IQ"/>
        </w:rPr>
      </w:pPr>
      <w:r>
        <w:rPr>
          <w:lang w:bidi="ar-IQ"/>
        </w:rPr>
        <w:t>-</w:t>
      </w:r>
      <w:r>
        <w:rPr>
          <w:lang w:bidi="ar-IQ"/>
        </w:rPr>
        <w:tab/>
        <w:t>L</w:t>
      </w:r>
      <w:r w:rsidRPr="0040110E">
        <w:rPr>
          <w:lang w:bidi="ar-IQ"/>
        </w:rPr>
        <w:t>atency</w:t>
      </w:r>
      <w:r>
        <w:rPr>
          <w:lang w:bidi="ar-IQ"/>
        </w:rPr>
        <w:t>.</w:t>
      </w:r>
    </w:p>
    <w:p w14:paraId="7833F3F2" w14:textId="77777777" w:rsidR="003050C8" w:rsidRDefault="003050C8" w:rsidP="003050C8">
      <w:pPr>
        <w:pStyle w:val="B1"/>
        <w:ind w:left="284" w:firstLine="0"/>
        <w:rPr>
          <w:lang w:bidi="ar-IQ"/>
        </w:rPr>
      </w:pPr>
      <w:r>
        <w:rPr>
          <w:lang w:bidi="ar-IQ"/>
        </w:rPr>
        <w:t>-</w:t>
      </w:r>
      <w:r>
        <w:rPr>
          <w:lang w:bidi="ar-IQ"/>
        </w:rPr>
        <w:tab/>
      </w:r>
      <w:r w:rsidRPr="0040110E">
        <w:rPr>
          <w:lang w:bidi="ar-IQ"/>
        </w:rPr>
        <w:t>Resource Sharing Level</w:t>
      </w:r>
      <w:r>
        <w:rPr>
          <w:lang w:bidi="ar-IQ"/>
        </w:rPr>
        <w:t>.</w:t>
      </w:r>
    </w:p>
    <w:p w14:paraId="7C2272B0" w14:textId="77777777" w:rsidR="003050C8" w:rsidRDefault="003050C8" w:rsidP="003050C8">
      <w:pPr>
        <w:pStyle w:val="B1"/>
        <w:ind w:left="284" w:firstLine="0"/>
        <w:rPr>
          <w:lang w:bidi="ar-IQ"/>
        </w:rPr>
      </w:pPr>
      <w:r>
        <w:rPr>
          <w:lang w:bidi="ar-IQ"/>
        </w:rPr>
        <w:t>-</w:t>
      </w:r>
      <w:r>
        <w:rPr>
          <w:lang w:bidi="ar-IQ"/>
        </w:rPr>
        <w:tab/>
      </w:r>
      <w:r w:rsidRPr="0040110E">
        <w:rPr>
          <w:lang w:bidi="ar-IQ"/>
        </w:rPr>
        <w:t>Availability</w:t>
      </w:r>
      <w:r>
        <w:rPr>
          <w:lang w:bidi="ar-IQ"/>
        </w:rPr>
        <w:t>.</w:t>
      </w:r>
    </w:p>
    <w:p w14:paraId="5096B9CE" w14:textId="77777777" w:rsidR="003050C8" w:rsidRDefault="003050C8" w:rsidP="003050C8">
      <w:pPr>
        <w:pStyle w:val="B1"/>
        <w:ind w:left="284" w:firstLine="0"/>
        <w:rPr>
          <w:lang w:bidi="ar-IQ"/>
        </w:rPr>
      </w:pPr>
      <w:r>
        <w:rPr>
          <w:lang w:bidi="ar-IQ"/>
        </w:rPr>
        <w:t>-</w:t>
      </w:r>
      <w:r>
        <w:rPr>
          <w:lang w:bidi="ar-IQ"/>
        </w:rPr>
        <w:tab/>
      </w:r>
      <w:r w:rsidRPr="0040110E">
        <w:rPr>
          <w:lang w:bidi="ar-IQ"/>
        </w:rPr>
        <w:t>Jitter</w:t>
      </w:r>
      <w:r>
        <w:rPr>
          <w:lang w:bidi="ar-IQ"/>
        </w:rPr>
        <w:t>.</w:t>
      </w:r>
    </w:p>
    <w:p w14:paraId="33A1E0AF" w14:textId="3FB8CD95" w:rsidR="003050C8" w:rsidRDefault="003050C8" w:rsidP="003050C8">
      <w:pPr>
        <w:pStyle w:val="B1"/>
        <w:rPr>
          <w:lang w:bidi="ar-IQ"/>
        </w:rPr>
      </w:pPr>
      <w:r>
        <w:rPr>
          <w:lang w:bidi="ar-IQ"/>
        </w:rPr>
        <w:lastRenderedPageBreak/>
        <w:t>-</w:t>
      </w:r>
      <w:r>
        <w:rPr>
          <w:lang w:bidi="ar-IQ"/>
        </w:rPr>
        <w:tab/>
      </w:r>
      <w:r w:rsidRPr="0040110E">
        <w:rPr>
          <w:lang w:bidi="ar-IQ"/>
        </w:rPr>
        <w:t>Reliability</w:t>
      </w:r>
      <w:r>
        <w:rPr>
          <w:lang w:bidi="ar-IQ"/>
        </w:rPr>
        <w:t>.</w:t>
      </w:r>
    </w:p>
    <w:p w14:paraId="2FB3A206" w14:textId="55474162" w:rsidR="003050C8" w:rsidRDefault="003050C8" w:rsidP="003050C8">
      <w:pPr>
        <w:pStyle w:val="B1"/>
        <w:rPr>
          <w:lang w:bidi="ar-IQ"/>
        </w:rPr>
      </w:pPr>
      <w:r>
        <w:rPr>
          <w:lang w:bidi="ar-IQ"/>
        </w:rPr>
        <w:t>-</w:t>
      </w:r>
      <w:r>
        <w:rPr>
          <w:lang w:bidi="ar-IQ"/>
        </w:rPr>
        <w:tab/>
      </w:r>
      <w:r w:rsidRPr="0040110E">
        <w:rPr>
          <w:lang w:bidi="ar-IQ"/>
        </w:rPr>
        <w:t>Maximum Number of UEs</w:t>
      </w:r>
      <w:r>
        <w:rPr>
          <w:lang w:bidi="ar-IQ"/>
        </w:rPr>
        <w:t>.</w:t>
      </w:r>
    </w:p>
    <w:p w14:paraId="29A435CD" w14:textId="23EE3135" w:rsidR="003050C8" w:rsidRDefault="003050C8" w:rsidP="003050C8">
      <w:pPr>
        <w:pStyle w:val="B1"/>
        <w:rPr>
          <w:lang w:bidi="ar-IQ"/>
        </w:rPr>
      </w:pPr>
      <w:r>
        <w:rPr>
          <w:lang w:bidi="ar-IQ"/>
        </w:rPr>
        <w:t>-</w:t>
      </w:r>
      <w:r>
        <w:rPr>
          <w:lang w:bidi="ar-IQ"/>
        </w:rPr>
        <w:tab/>
      </w:r>
      <w:r w:rsidRPr="0040110E">
        <w:rPr>
          <w:lang w:bidi="ar-IQ"/>
        </w:rPr>
        <w:t>Coverage Area.</w:t>
      </w:r>
    </w:p>
    <w:p w14:paraId="03E27EEC" w14:textId="09C0942F" w:rsidR="003050C8" w:rsidRDefault="003050C8" w:rsidP="003E256C">
      <w:pPr>
        <w:pStyle w:val="B1"/>
        <w:rPr>
          <w:lang w:bidi="ar-IQ"/>
        </w:rPr>
      </w:pPr>
      <w:r>
        <w:rPr>
          <w:lang w:bidi="ar-IQ"/>
        </w:rPr>
        <w:t>-</w:t>
      </w:r>
      <w:r>
        <w:rPr>
          <w:lang w:bidi="ar-IQ"/>
        </w:rPr>
        <w:tab/>
      </w:r>
      <w:r w:rsidRPr="0040110E">
        <w:rPr>
          <w:lang w:bidi="ar-IQ"/>
        </w:rPr>
        <w:t>Max Number of PDU sessions,</w:t>
      </w:r>
    </w:p>
    <w:p w14:paraId="1D6B661A" w14:textId="77777777" w:rsidR="003050C8" w:rsidRDefault="003050C8" w:rsidP="003050C8">
      <w:pPr>
        <w:pStyle w:val="B1"/>
        <w:ind w:left="284" w:firstLine="0"/>
        <w:rPr>
          <w:lang w:bidi="ar-IQ"/>
        </w:rPr>
      </w:pPr>
      <w:r>
        <w:rPr>
          <w:lang w:bidi="ar-IQ"/>
        </w:rPr>
        <w:t>-</w:t>
      </w:r>
      <w:r>
        <w:rPr>
          <w:lang w:bidi="ar-IQ"/>
        </w:rPr>
        <w:tab/>
      </w:r>
      <w:r w:rsidRPr="0040110E">
        <w:rPr>
          <w:lang w:bidi="ar-IQ"/>
        </w:rPr>
        <w:t>UE mobility Level</w:t>
      </w:r>
      <w:r>
        <w:rPr>
          <w:lang w:bidi="ar-IQ"/>
        </w:rPr>
        <w:t>.</w:t>
      </w:r>
    </w:p>
    <w:p w14:paraId="3C38A6FF" w14:textId="77777777" w:rsidR="003050C8" w:rsidRDefault="003050C8" w:rsidP="003050C8">
      <w:pPr>
        <w:pStyle w:val="B1"/>
        <w:ind w:left="284" w:firstLine="0"/>
        <w:rPr>
          <w:lang w:bidi="ar-IQ"/>
        </w:rPr>
      </w:pPr>
      <w:r>
        <w:rPr>
          <w:lang w:bidi="ar-IQ"/>
        </w:rPr>
        <w:t>-</w:t>
      </w:r>
      <w:r>
        <w:rPr>
          <w:lang w:bidi="ar-IQ"/>
        </w:rPr>
        <w:tab/>
      </w:r>
      <w:r w:rsidRPr="0040110E">
        <w:rPr>
          <w:lang w:bidi="ar-IQ"/>
        </w:rPr>
        <w:t>Delay Tolerance</w:t>
      </w:r>
      <w:r>
        <w:rPr>
          <w:lang w:bidi="ar-IQ"/>
        </w:rPr>
        <w:t>.</w:t>
      </w:r>
    </w:p>
    <w:p w14:paraId="646B5D46"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05E64211"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UE</w:t>
      </w:r>
      <w:r>
        <w:rPr>
          <w:lang w:bidi="ar-IQ"/>
        </w:rPr>
        <w:t>.</w:t>
      </w:r>
    </w:p>
    <w:p w14:paraId="6D812E69" w14:textId="77777777" w:rsidR="003050C8" w:rsidRDefault="003050C8" w:rsidP="003050C8">
      <w:pPr>
        <w:pStyle w:val="B1"/>
        <w:ind w:left="284" w:firstLine="0"/>
        <w:rPr>
          <w:lang w:bidi="ar-IQ"/>
        </w:rPr>
      </w:pPr>
      <w:r>
        <w:rPr>
          <w:lang w:bidi="ar-IQ"/>
        </w:rPr>
        <w:t>-</w:t>
      </w:r>
      <w:r>
        <w:rPr>
          <w:lang w:bidi="ar-IQ"/>
        </w:rPr>
        <w:tab/>
      </w:r>
      <w:r w:rsidRPr="0040110E">
        <w:rPr>
          <w:lang w:bidi="ar-IQ"/>
        </w:rPr>
        <w:t>UL/DL Throughput Per Slice</w:t>
      </w:r>
      <w:r>
        <w:rPr>
          <w:lang w:bidi="ar-IQ"/>
        </w:rPr>
        <w:t>.</w:t>
      </w:r>
    </w:p>
    <w:p w14:paraId="0FDE60BE" w14:textId="77777777" w:rsidR="003050C8" w:rsidRDefault="003050C8" w:rsidP="003050C8">
      <w:pPr>
        <w:pStyle w:val="B1"/>
        <w:ind w:left="284" w:firstLine="0"/>
        <w:rPr>
          <w:lang w:bidi="ar-IQ"/>
        </w:rPr>
      </w:pPr>
      <w:r>
        <w:rPr>
          <w:lang w:bidi="ar-IQ"/>
        </w:rPr>
        <w:t>-</w:t>
      </w:r>
      <w:r>
        <w:rPr>
          <w:lang w:bidi="ar-IQ"/>
        </w:rPr>
        <w:tab/>
      </w:r>
      <w:r w:rsidRPr="0040110E">
        <w:rPr>
          <w:lang w:bidi="ar-IQ"/>
        </w:rPr>
        <w:t>KPI Monitoring</w:t>
      </w:r>
      <w:r>
        <w:rPr>
          <w:lang w:bidi="ar-IQ"/>
        </w:rPr>
        <w:t>.</w:t>
      </w:r>
    </w:p>
    <w:p w14:paraId="61321065" w14:textId="77777777" w:rsidR="003050C8" w:rsidRDefault="003050C8" w:rsidP="003050C8">
      <w:pPr>
        <w:pStyle w:val="B1"/>
        <w:ind w:left="284" w:firstLine="0"/>
        <w:rPr>
          <w:lang w:bidi="ar-IQ"/>
        </w:rPr>
      </w:pPr>
      <w:r>
        <w:rPr>
          <w:lang w:bidi="ar-IQ"/>
        </w:rPr>
        <w:t>-</w:t>
      </w:r>
      <w:r>
        <w:rPr>
          <w:lang w:bidi="ar-IQ"/>
        </w:rPr>
        <w:tab/>
      </w:r>
      <w:r w:rsidRPr="0040110E">
        <w:rPr>
          <w:lang w:bidi="ar-IQ"/>
        </w:rPr>
        <w:t>Supported Access Technology</w:t>
      </w:r>
      <w:r>
        <w:rPr>
          <w:lang w:bidi="ar-IQ"/>
        </w:rPr>
        <w:t>.</w:t>
      </w:r>
    </w:p>
    <w:p w14:paraId="10B35EB2" w14:textId="58ABD572" w:rsidR="003050C8" w:rsidRDefault="003050C8" w:rsidP="003050C8">
      <w:pPr>
        <w:pStyle w:val="B1"/>
        <w:rPr>
          <w:lang w:bidi="ar-IQ"/>
        </w:rPr>
      </w:pPr>
      <w:r>
        <w:rPr>
          <w:lang w:bidi="ar-IQ"/>
        </w:rPr>
        <w:t>-</w:t>
      </w:r>
      <w:r>
        <w:rPr>
          <w:lang w:bidi="ar-IQ"/>
        </w:rPr>
        <w:tab/>
      </w:r>
      <w:r w:rsidRPr="0040110E">
        <w:rPr>
          <w:lang w:bidi="ar-IQ"/>
        </w:rPr>
        <w:t>V2X Communication Mode</w:t>
      </w:r>
      <w:r>
        <w:rPr>
          <w:lang w:bidi="ar-IQ"/>
        </w:rPr>
        <w:t>.</w:t>
      </w:r>
    </w:p>
    <w:p w14:paraId="4715FC93" w14:textId="6866FF9E" w:rsidR="001346E4" w:rsidRPr="00856026" w:rsidRDefault="001346E4" w:rsidP="001346E4">
      <w:pPr>
        <w:pStyle w:val="Heading3"/>
        <w:rPr>
          <w:lang w:val="x-none" w:bidi="ar-IQ"/>
        </w:rPr>
      </w:pPr>
      <w:bookmarkStart w:id="105" w:name="_Toc38790174"/>
      <w:bookmarkStart w:id="106" w:name="_Toc38790419"/>
      <w:bookmarkStart w:id="107" w:name="_Toc42154940"/>
      <w:bookmarkStart w:id="108" w:name="_Toc43391064"/>
      <w:bookmarkStart w:id="109" w:name="_Toc49951184"/>
      <w:bookmarkStart w:id="110" w:name="_Toc50477218"/>
      <w:r w:rsidRPr="00856026">
        <w:rPr>
          <w:lang w:bidi="ar-IQ"/>
        </w:rPr>
        <w:t>5.1.</w:t>
      </w:r>
      <w:r w:rsidR="001A5025">
        <w:rPr>
          <w:lang w:bidi="ar-IQ"/>
        </w:rPr>
        <w:t>4</w:t>
      </w:r>
      <w:r w:rsidRPr="00856026">
        <w:rPr>
          <w:lang w:bidi="ar-IQ"/>
        </w:rPr>
        <w:tab/>
        <w:t>CHF selection</w:t>
      </w:r>
      <w:bookmarkEnd w:id="105"/>
      <w:bookmarkEnd w:id="106"/>
      <w:bookmarkEnd w:id="107"/>
      <w:bookmarkEnd w:id="108"/>
      <w:bookmarkEnd w:id="109"/>
      <w:bookmarkEnd w:id="110"/>
    </w:p>
    <w:p w14:paraId="3639D562" w14:textId="4ED940DE" w:rsidR="001346E4" w:rsidRDefault="001346E4">
      <w:pPr>
        <w:rPr>
          <w:lang w:bidi="ar-IQ"/>
        </w:rPr>
      </w:pPr>
      <w:r w:rsidRPr="00856026">
        <w:rPr>
          <w:lang w:bidi="ar-IQ"/>
        </w:rPr>
        <w:t>The CHF selection</w:t>
      </w:r>
      <w:r>
        <w:rPr>
          <w:lang w:bidi="ar-IQ"/>
        </w:rPr>
        <w:t xml:space="preserve"> by the </w:t>
      </w:r>
      <w:r w:rsidR="001E218A">
        <w:rPr>
          <w:lang w:bidi="ar-IQ"/>
        </w:rPr>
        <w:t xml:space="preserve">MnS </w:t>
      </w:r>
      <w:r>
        <w:rPr>
          <w:lang w:bidi="ar-IQ"/>
        </w:rPr>
        <w:t>Producer (CTF)</w:t>
      </w:r>
      <w:r w:rsidR="001E218A">
        <w:rPr>
          <w:lang w:bidi="ar-IQ"/>
        </w:rPr>
        <w:t>/CEF</w:t>
      </w:r>
      <w:r>
        <w:rPr>
          <w:lang w:bidi="ar-IQ"/>
        </w:rPr>
        <w:t xml:space="preserve"> is based on the following options</w:t>
      </w:r>
      <w:r w:rsidR="001E218A">
        <w:rPr>
          <w:lang w:bidi="ar-IQ"/>
        </w:rPr>
        <w:t xml:space="preserve"> and with this priority order (highest to lowest)</w:t>
      </w:r>
      <w:r>
        <w:rPr>
          <w:lang w:bidi="ar-IQ"/>
        </w:rPr>
        <w:t>:</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725DF06D" w:rsidR="001346E4" w:rsidRDefault="001346E4" w:rsidP="001346E4">
      <w:pPr>
        <w:pStyle w:val="B1"/>
      </w:pPr>
      <w:r>
        <w:t>-</w:t>
      </w:r>
      <w:r>
        <w:tab/>
        <w:t>pre-configured CHF address(s).</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111" w:name="_Toc20205474"/>
      <w:bookmarkStart w:id="112" w:name="_Toc27579450"/>
      <w:bookmarkStart w:id="113" w:name="_Toc36045391"/>
      <w:bookmarkStart w:id="114" w:name="_Toc36049271"/>
      <w:bookmarkStart w:id="115" w:name="_Toc36112490"/>
      <w:bookmarkStart w:id="116" w:name="_Toc42154941"/>
      <w:bookmarkStart w:id="117" w:name="_Toc43391065"/>
      <w:bookmarkStart w:id="118" w:name="_Toc49951185"/>
      <w:bookmarkStart w:id="119" w:name="_Toc50477219"/>
      <w:r w:rsidRPr="00424394">
        <w:t>5.2</w:t>
      </w:r>
      <w:r w:rsidRPr="00424394">
        <w:tab/>
      </w:r>
      <w:r w:rsidRPr="00364702">
        <w:t xml:space="preserve">Network Slice </w:t>
      </w:r>
      <w:r>
        <w:t xml:space="preserve">Management </w:t>
      </w:r>
      <w:r w:rsidRPr="00424394">
        <w:t>charging scenarios</w:t>
      </w:r>
      <w:bookmarkEnd w:id="111"/>
      <w:bookmarkEnd w:id="112"/>
      <w:bookmarkEnd w:id="113"/>
      <w:bookmarkEnd w:id="114"/>
      <w:bookmarkEnd w:id="115"/>
      <w:bookmarkEnd w:id="116"/>
      <w:bookmarkEnd w:id="117"/>
      <w:bookmarkEnd w:id="118"/>
      <w:bookmarkEnd w:id="119"/>
    </w:p>
    <w:p w14:paraId="11FE7189" w14:textId="77777777" w:rsidR="00152607" w:rsidRPr="00F226F4" w:rsidRDefault="00152607" w:rsidP="00152607">
      <w:pPr>
        <w:pStyle w:val="Heading3"/>
        <w:rPr>
          <w:lang w:val="x-none"/>
        </w:rPr>
      </w:pPr>
      <w:bookmarkStart w:id="120" w:name="_Toc34396087"/>
      <w:bookmarkStart w:id="121" w:name="_Toc42154942"/>
      <w:bookmarkStart w:id="122" w:name="_Toc43391066"/>
      <w:bookmarkStart w:id="123" w:name="_Toc49951186"/>
      <w:bookmarkStart w:id="124" w:name="_Toc50477220"/>
      <w:r w:rsidRPr="00F226F4">
        <w:t>5.2.1</w:t>
      </w:r>
      <w:r w:rsidRPr="00F226F4">
        <w:tab/>
        <w:t>Basic principles</w:t>
      </w:r>
      <w:bookmarkEnd w:id="120"/>
      <w:bookmarkEnd w:id="121"/>
      <w:bookmarkEnd w:id="122"/>
      <w:bookmarkEnd w:id="123"/>
      <w:bookmarkEnd w:id="124"/>
    </w:p>
    <w:p w14:paraId="69565FC5" w14:textId="77777777" w:rsidR="00152607" w:rsidRPr="00F226F4" w:rsidRDefault="00152607" w:rsidP="00152607">
      <w:pPr>
        <w:pStyle w:val="Heading4"/>
        <w:rPr>
          <w:lang w:bidi="ar-IQ"/>
        </w:rPr>
      </w:pPr>
      <w:bookmarkStart w:id="125" w:name="_Toc34396088"/>
      <w:bookmarkStart w:id="126" w:name="_Toc42154943"/>
      <w:bookmarkStart w:id="127" w:name="_Toc43391067"/>
      <w:bookmarkStart w:id="128" w:name="_Toc49951187"/>
      <w:bookmarkStart w:id="129" w:name="_Toc50477221"/>
      <w:r w:rsidRPr="00F226F4">
        <w:rPr>
          <w:lang w:bidi="ar-IQ"/>
        </w:rPr>
        <w:t>5.2.1.1</w:t>
      </w:r>
      <w:r w:rsidRPr="00F226F4">
        <w:rPr>
          <w:lang w:bidi="ar-IQ"/>
        </w:rPr>
        <w:tab/>
        <w:t>General</w:t>
      </w:r>
      <w:bookmarkEnd w:id="125"/>
      <w:bookmarkEnd w:id="126"/>
      <w:bookmarkEnd w:id="127"/>
      <w:bookmarkEnd w:id="128"/>
      <w:bookmarkEnd w:id="129"/>
    </w:p>
    <w:p w14:paraId="31A501F4" w14:textId="62575869"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C</w:t>
      </w:r>
      <w:r w:rsidR="00E15F66">
        <w:t>E</w:t>
      </w:r>
      <w:r w:rsidR="005B4F74">
        <w:t xml:space="preserve">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w:t>
      </w:r>
      <w:r w:rsidR="00E15F66">
        <w:rPr>
          <w:lang w:bidi="ar-IQ"/>
        </w:rPr>
        <w:t>E</w:t>
      </w:r>
      <w:r w:rsidR="005B4F74">
        <w:rPr>
          <w:lang w:bidi="ar-IQ"/>
        </w:rPr>
        <w:t>F</w:t>
      </w:r>
      <w:r w:rsidR="005B4F74">
        <w:t xml:space="preserve"> </w:t>
      </w:r>
      <w:r>
        <w:t xml:space="preserve">shall be able to perform converged charging for provisioning MnS when consumed by MnS consumer for NSI allocation, modification and deallocation. </w:t>
      </w:r>
    </w:p>
    <w:p w14:paraId="2248AB02" w14:textId="2ED59E9A"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w:t>
      </w:r>
      <w:r w:rsidR="00E15F66">
        <w:t>E</w:t>
      </w:r>
      <w:r w:rsidR="005B4F74">
        <w:t>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w:t>
      </w:r>
      <w:r w:rsidR="004914DE">
        <w:t>E</w:t>
      </w:r>
      <w:r w:rsidR="005B4F74">
        <w:t>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or C</w:t>
      </w:r>
      <w:r w:rsidR="004914DE">
        <w:t>E</w:t>
      </w:r>
      <w:r w:rsidR="005B4F74">
        <w:t xml:space="preserve">F </w:t>
      </w:r>
      <w:r>
        <w:t xml:space="preserve">towards the CHF when certain conditions (chargeable events) are met. </w:t>
      </w:r>
    </w:p>
    <w:p w14:paraId="59B314D3" w14:textId="543245B2" w:rsidR="005B4F74" w:rsidRDefault="005B4F74" w:rsidP="00152607">
      <w:r>
        <w:rPr>
          <w:color w:val="000000"/>
        </w:rPr>
        <w:t>The C</w:t>
      </w:r>
      <w:r w:rsidR="00E15F66">
        <w:rPr>
          <w:color w:val="000000"/>
        </w:rPr>
        <w:t>E</w:t>
      </w:r>
      <w:r>
        <w:rPr>
          <w:color w:val="000000"/>
        </w:rPr>
        <w:t>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27A8B002" w:rsidR="005B4F74" w:rsidRDefault="005B4F74" w:rsidP="005B4F74">
      <w:pPr>
        <w:rPr>
          <w:lang w:eastAsia="zh-CN"/>
        </w:rPr>
      </w:pPr>
      <w:r w:rsidRPr="006F2B89">
        <w:lastRenderedPageBreak/>
        <w:t xml:space="preserve">Whether </w:t>
      </w:r>
      <w:r>
        <w:t xml:space="preserve">network slice </w:t>
      </w:r>
      <w:r w:rsidRPr="006F2B89">
        <w:t>management charging is active is configu</w:t>
      </w:r>
      <w:r>
        <w:t>r</w:t>
      </w:r>
      <w:r w:rsidRPr="006F2B89">
        <w:t xml:space="preserve">ed in MnS producer or </w:t>
      </w:r>
      <w:r>
        <w:t>C</w:t>
      </w:r>
      <w:r w:rsidR="004914DE">
        <w:t>E</w:t>
      </w:r>
      <w:r>
        <w:t>F</w:t>
      </w:r>
      <w:r w:rsidRPr="006F2B89">
        <w:t>.</w:t>
      </w:r>
      <w:r>
        <w:t xml:space="preserve"> </w:t>
      </w:r>
    </w:p>
    <w:p w14:paraId="453ADEA1" w14:textId="77777777" w:rsidR="00152607" w:rsidRPr="004A1918" w:rsidRDefault="00152607" w:rsidP="00152607">
      <w:pPr>
        <w:pStyle w:val="Heading4"/>
      </w:pPr>
      <w:bookmarkStart w:id="130" w:name="_Toc34396089"/>
      <w:bookmarkStart w:id="131" w:name="_Toc42154944"/>
      <w:bookmarkStart w:id="132" w:name="_Toc43391068"/>
      <w:bookmarkStart w:id="133" w:name="_Toc49951188"/>
      <w:bookmarkStart w:id="134" w:name="_Toc50477222"/>
      <w:r w:rsidRPr="004A1918">
        <w:t>5.2.1.2</w:t>
      </w:r>
      <w:r w:rsidRPr="004A1918">
        <w:tab/>
        <w:t xml:space="preserve">Applicable triggers </w:t>
      </w:r>
      <w:r w:rsidRPr="004A1918">
        <w:rPr>
          <w:lang w:eastAsia="zh-CN"/>
        </w:rPr>
        <w:t xml:space="preserve">in </w:t>
      </w:r>
      <w:bookmarkEnd w:id="130"/>
      <w:r w:rsidRPr="00364702">
        <w:t xml:space="preserve">Network Slice </w:t>
      </w:r>
      <w:r>
        <w:t>Management charging</w:t>
      </w:r>
      <w:bookmarkEnd w:id="131"/>
      <w:bookmarkEnd w:id="132"/>
      <w:bookmarkEnd w:id="133"/>
      <w:bookmarkEnd w:id="134"/>
    </w:p>
    <w:p w14:paraId="7E7BB215" w14:textId="23C0E489" w:rsidR="00152607" w:rsidRPr="004A1918" w:rsidRDefault="00152607" w:rsidP="00152607">
      <w:pPr>
        <w:rPr>
          <w:lang w:bidi="ar-IQ"/>
        </w:rPr>
      </w:pPr>
      <w:r>
        <w:rPr>
          <w:lang w:eastAsia="zh-CN" w:bidi="ar-IQ"/>
        </w:rPr>
        <w:t xml:space="preserve">A set of trigger conditions are defined for the </w:t>
      </w:r>
      <w:r w:rsidR="00687AA9">
        <w:rPr>
          <w:lang w:eastAsia="zh-CN" w:bidi="ar-IQ"/>
        </w:rPr>
        <w:t>CEF</w:t>
      </w:r>
      <w:r w:rsidR="00687AA9" w:rsidRPr="00ED406B">
        <w:rPr>
          <w:lang w:eastAsia="zh-CN" w:bidi="ar-IQ"/>
        </w:rPr>
        <w:t xml:space="preserve"> or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467C624A"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687AA9">
        <w:rPr>
          <w:lang w:bidi="ar-IQ"/>
        </w:rPr>
        <w:t>CEF</w:t>
      </w:r>
      <w:r w:rsidR="00687AA9" w:rsidRPr="00ED406B">
        <w:rPr>
          <w:lang w:bidi="ar-IQ"/>
        </w:rPr>
        <w:t xml:space="preserve"> or</w:t>
      </w:r>
      <w:r w:rsidR="00687AA9">
        <w:rPr>
          <w:lang w:bidi="ar-IQ"/>
        </w:rPr>
        <w:t xml:space="preserve"> </w:t>
      </w:r>
      <w:r w:rsidR="00B417D7">
        <w:rPr>
          <w:lang w:eastAsia="zh-CN"/>
        </w:rPr>
        <w:t>Service P</w:t>
      </w:r>
      <w:r>
        <w:rPr>
          <w:lang w:eastAsia="zh-CN"/>
        </w:rPr>
        <w:t>roducer</w:t>
      </w:r>
      <w:r w:rsidR="00B417D7">
        <w:rPr>
          <w:lang w:eastAsia="zh-CN"/>
        </w:rPr>
        <w:t xml:space="preserve"> (CTF)</w:t>
      </w:r>
      <w:r>
        <w:rPr>
          <w:lang w:bidi="ar-IQ"/>
        </w:rPr>
        <w:t>.</w:t>
      </w:r>
    </w:p>
    <w:p w14:paraId="441F7AFD" w14:textId="0CDF0A06" w:rsidR="00152607" w:rsidRDefault="00152607" w:rsidP="00152607">
      <w:pPr>
        <w:pStyle w:val="TH"/>
      </w:pPr>
      <w:r>
        <w:t xml:space="preserve">Table 5.2.1.2.1: Default </w:t>
      </w:r>
      <w:r>
        <w:rPr>
          <w:lang w:bidi="ar-IQ"/>
        </w:rPr>
        <w:t xml:space="preserve">Trigger conditions </w:t>
      </w:r>
      <w:r>
        <w:t xml:space="preserve">in </w:t>
      </w:r>
      <w:r w:rsidR="00687AA9">
        <w:t>CEF</w:t>
      </w:r>
      <w:r w:rsidR="00687AA9" w:rsidRPr="00ED406B">
        <w:t xml:space="preserve"> or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077F5B0E" w:rsidR="00152607" w:rsidRDefault="00B417D7" w:rsidP="0040348A">
            <w:pPr>
              <w:pStyle w:val="TAL"/>
            </w:pPr>
            <w:r>
              <w:rPr>
                <w:rFonts w:eastAsia="DengXian"/>
                <w:lang w:eastAsia="zh-CN"/>
              </w:rPr>
              <w:t>Creation</w:t>
            </w:r>
            <w:r w:rsidR="00152607">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3BD4DC9C" w:rsidR="00152607" w:rsidRDefault="00152607" w:rsidP="0040348A">
            <w:pPr>
              <w:pStyle w:val="TAL"/>
              <w:rPr>
                <w:rFonts w:eastAsia="DengXian"/>
                <w:lang w:eastAsia="zh-CN"/>
              </w:rPr>
            </w:pPr>
            <w:r>
              <w:rPr>
                <w:rFonts w:eastAsia="DengXian"/>
                <w:lang w:eastAsia="zh-CN"/>
              </w:rPr>
              <w:t>NSI Modification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7020332C" w:rsidR="00152607" w:rsidRDefault="00152607" w:rsidP="0040348A">
            <w:pPr>
              <w:pStyle w:val="TAL"/>
              <w:rPr>
                <w:rFonts w:eastAsia="DengXian"/>
                <w:lang w:eastAsia="zh-CN"/>
              </w:rPr>
            </w:pPr>
            <w:r>
              <w:rPr>
                <w:rFonts w:eastAsia="DengXian"/>
                <w:lang w:eastAsia="zh-CN"/>
              </w:rPr>
              <w:t xml:space="preserve">NSI </w:t>
            </w:r>
            <w:r w:rsidR="00B417D7">
              <w:rPr>
                <w:rFonts w:eastAsia="DengXian"/>
                <w:lang w:eastAsia="zh-CN"/>
              </w:rPr>
              <w:t>Termination</w:t>
            </w:r>
            <w:r>
              <w:rPr>
                <w:rFonts w:eastAsia="DengXian"/>
                <w:lang w:eastAsia="zh-CN"/>
              </w:rPr>
              <w:t xml:space="preserve"> Response</w:t>
            </w:r>
            <w:r w:rsidR="00687AA9">
              <w:rPr>
                <w:rFonts w:eastAsia="DengXian"/>
                <w:lang w:eastAsia="zh-CN"/>
              </w:rPr>
              <w:t xml:space="preserve"> </w:t>
            </w:r>
            <w:r w:rsidR="00687AA9" w:rsidRPr="00ED406B">
              <w:rPr>
                <w:rFonts w:eastAsia="DengXian"/>
                <w:lang w:eastAsia="zh-CN"/>
              </w:rPr>
              <w:t>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025FD9FB"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687AA9">
        <w:rPr>
          <w:lang w:bidi="ar-IQ"/>
        </w:rPr>
        <w:t>CEF</w:t>
      </w:r>
      <w:r w:rsidR="00687AA9" w:rsidRPr="00ED406B">
        <w:rPr>
          <w:lang w:bidi="ar-IQ"/>
        </w:rPr>
        <w:t xml:space="preserve"> or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47C86B14" w14:textId="77777777" w:rsidR="00152607" w:rsidRPr="00F93E4A" w:rsidRDefault="00152607" w:rsidP="00152607">
      <w:pPr>
        <w:pStyle w:val="Heading3"/>
        <w:rPr>
          <w:lang w:val="x-none"/>
        </w:rPr>
      </w:pPr>
      <w:bookmarkStart w:id="135" w:name="_Toc34396090"/>
      <w:bookmarkStart w:id="136" w:name="_Toc42154945"/>
      <w:bookmarkStart w:id="137" w:name="_Toc43391069"/>
      <w:bookmarkStart w:id="138" w:name="_Toc49951189"/>
      <w:bookmarkStart w:id="139" w:name="_Toc50477223"/>
      <w:r w:rsidRPr="00F93E4A">
        <w:t>5.2.2</w:t>
      </w:r>
      <w:r w:rsidRPr="00F93E4A">
        <w:tab/>
        <w:t>Message flows</w:t>
      </w:r>
      <w:bookmarkEnd w:id="135"/>
      <w:bookmarkEnd w:id="136"/>
      <w:bookmarkEnd w:id="137"/>
      <w:bookmarkEnd w:id="138"/>
      <w:bookmarkEnd w:id="139"/>
    </w:p>
    <w:p w14:paraId="6EC0B900" w14:textId="77777777" w:rsidR="00152607" w:rsidRPr="00F93E4A" w:rsidRDefault="00152607" w:rsidP="00152607">
      <w:pPr>
        <w:pStyle w:val="Heading4"/>
      </w:pPr>
      <w:bookmarkStart w:id="140" w:name="_Toc34396091"/>
      <w:bookmarkStart w:id="141" w:name="_Toc42154946"/>
      <w:bookmarkStart w:id="142" w:name="_Toc43391070"/>
      <w:bookmarkStart w:id="143" w:name="_Toc49951190"/>
      <w:bookmarkStart w:id="144" w:name="_Toc50477224"/>
      <w:r w:rsidRPr="00F93E4A">
        <w:t>5.2.2.1</w:t>
      </w:r>
      <w:r w:rsidRPr="00F93E4A">
        <w:tab/>
        <w:t>General</w:t>
      </w:r>
      <w:bookmarkEnd w:id="140"/>
      <w:bookmarkEnd w:id="141"/>
      <w:bookmarkEnd w:id="142"/>
      <w:bookmarkEnd w:id="143"/>
      <w:bookmarkEnd w:id="144"/>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36F8EB2F" w:rsidR="00060BBF" w:rsidRDefault="001C17EB" w:rsidP="001C17EB">
      <w:pPr>
        <w:keepNext/>
        <w:rPr>
          <w:lang w:eastAsia="zh-CN"/>
        </w:rPr>
      </w:pPr>
      <w:r>
        <w:rPr>
          <w:lang w:eastAsia="zh-CN"/>
        </w:rPr>
        <w:t>The C</w:t>
      </w:r>
      <w:r w:rsidR="005A676C">
        <w:rPr>
          <w:lang w:eastAsia="zh-CN"/>
        </w:rPr>
        <w:t>E</w:t>
      </w:r>
      <w:r>
        <w:rPr>
          <w:lang w:eastAsia="zh-CN"/>
        </w:rPr>
        <w:t>F shall use this subscription possibility to get notifications based on the operations used and filtered for network slice.</w:t>
      </w:r>
    </w:p>
    <w:p w14:paraId="728633ED" w14:textId="6A9A0D8D"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267835FB"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w:t>
      </w:r>
      <w:r w:rsidR="0099254D" w:rsidRPr="00AE5FF6">
        <w:rPr>
          <w:lang w:eastAsia="zh-CN" w:bidi="ar-IQ"/>
        </w:rPr>
        <w:t xml:space="preserve">in </w:t>
      </w:r>
      <w:bookmarkStart w:id="145" w:name="_Hlk42154044"/>
      <w:r w:rsidR="0099254D" w:rsidRPr="00AE5FF6">
        <w:rPr>
          <w:lang w:bidi="ar-IQ"/>
        </w:rPr>
        <w:t>TS</w:t>
      </w:r>
      <w:r w:rsidR="0099254D">
        <w:t> </w:t>
      </w:r>
      <w:bookmarkEnd w:id="145"/>
      <w:r w:rsidR="0099254D" w:rsidRPr="00AE5FF6">
        <w:rPr>
          <w:lang w:bidi="ar-IQ"/>
        </w:rPr>
        <w:t>28.531</w:t>
      </w:r>
      <w:r w:rsidRPr="00F226F4">
        <w:rPr>
          <w:lang w:bidi="ar-IQ"/>
        </w:rPr>
        <w:t xml:space="preserve">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6C1B5F">
            <w:pPr>
              <w:pStyle w:val="TAL"/>
            </w:pPr>
            <w: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6C1B5F">
            <w:pPr>
              <w:pStyle w:val="TAL"/>
            </w:pPr>
            <w:r>
              <w:t>createMOI</w:t>
            </w:r>
          </w:p>
          <w:p w14:paraId="05054416" w14:textId="7EF59351" w:rsidR="009917F4" w:rsidRDefault="009917F4" w:rsidP="006C1B5F">
            <w:pPr>
              <w:pStyle w:val="TAL"/>
            </w:pPr>
            <w:r w:rsidRPr="007208CF">
              <w:t xml:space="preserve">allocateNsi </w:t>
            </w: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6C1B5F">
            <w:pPr>
              <w:pStyle w:val="TAL"/>
            </w:pPr>
            <w: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6C1B5F">
            <w:pPr>
              <w:pStyle w:val="TAL"/>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6C1B5F">
            <w:pPr>
              <w:pStyle w:val="TAL"/>
            </w:pPr>
            <w: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6C1B5F">
            <w:pPr>
              <w:pStyle w:val="TAL"/>
            </w:pPr>
            <w:r>
              <w:t>deleteMOI</w:t>
            </w:r>
          </w:p>
          <w:p w14:paraId="2E1E5B2B" w14:textId="77777777" w:rsidR="009917F4" w:rsidRDefault="009917F4" w:rsidP="006C1B5F">
            <w:pPr>
              <w:pStyle w:val="TAL"/>
            </w:pPr>
            <w:r>
              <w:t>d</w:t>
            </w:r>
            <w:r w:rsidRPr="007208CF">
              <w:t>eallocateNsi</w:t>
            </w:r>
          </w:p>
        </w:tc>
      </w:tr>
    </w:tbl>
    <w:p w14:paraId="08D300B9" w14:textId="77777777" w:rsidR="009917F4" w:rsidRDefault="009917F4" w:rsidP="001C17EB">
      <w:pPr>
        <w:keepNext/>
      </w:pPr>
    </w:p>
    <w:p w14:paraId="39A06E61" w14:textId="16BED263" w:rsidR="00152607" w:rsidRPr="00F962FB" w:rsidRDefault="00152607" w:rsidP="00152607">
      <w:pPr>
        <w:pStyle w:val="Heading4"/>
      </w:pPr>
      <w:bookmarkStart w:id="146" w:name="_Toc20156144"/>
      <w:bookmarkStart w:id="147" w:name="_Toc42154947"/>
      <w:bookmarkStart w:id="148" w:name="_Toc43391071"/>
      <w:bookmarkStart w:id="149" w:name="_Toc49951191"/>
      <w:bookmarkStart w:id="150" w:name="_Toc50477225"/>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146"/>
      <w:r>
        <w:t>PEC</w:t>
      </w:r>
      <w:bookmarkEnd w:id="147"/>
      <w:bookmarkEnd w:id="148"/>
      <w:bookmarkEnd w:id="149"/>
      <w:bookmarkEnd w:id="150"/>
    </w:p>
    <w:p w14:paraId="490B0E6C" w14:textId="1C2B6E07"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lastRenderedPageBreak/>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4928B678" w:rsidR="00BA1355" w:rsidRDefault="009917F4">
      <w:pPr>
        <w:pStyle w:val="TH"/>
      </w:pPr>
      <w:r w:rsidRPr="00E37CF5">
        <w:object w:dxaOrig="6601" w:dyaOrig="5441" w14:anchorId="24339910">
          <v:shape id="_x0000_i1027" type="#_x0000_t75" style="width:329pt;height:273pt" o:ole="">
            <v:imagedata r:id="rId20" o:title=""/>
          </v:shape>
          <o:OLEObject Type="Embed" ProgID="Visio.Drawing.11" ShapeID="_x0000_i1027" DrawAspect="Content" ObjectID="_1661090598" r:id="rId21"/>
        </w:object>
      </w:r>
    </w:p>
    <w:p w14:paraId="43FE672D" w14:textId="518EA325" w:rsidR="00152607" w:rsidRPr="00060BBF" w:rsidRDefault="00152607">
      <w:pPr>
        <w:pStyle w:val="TF"/>
      </w:pPr>
      <w:r w:rsidRPr="00060BBF">
        <w:t xml:space="preserve">Figure 5.2.2.2.1: </w:t>
      </w:r>
      <w:r w:rsidRPr="006C1B5F">
        <w:t xml:space="preserve">NSI </w:t>
      </w:r>
      <w:r w:rsidR="009917F4" w:rsidRPr="006C1B5F">
        <w:t>Creation</w:t>
      </w:r>
      <w:r w:rsidR="009917F4" w:rsidRPr="00060BBF">
        <w:t xml:space="preserve"> </w:t>
      </w:r>
      <w:r w:rsidRPr="00060BBF">
        <w:t>-</w:t>
      </w:r>
      <w:r w:rsidR="009917F4" w:rsidRPr="00060BBF">
        <w:t xml:space="preserve"> Internal CTF - </w:t>
      </w:r>
      <w:r w:rsidRPr="00060BBF">
        <w:t>PEC</w:t>
      </w:r>
    </w:p>
    <w:p w14:paraId="11C8F3AE" w14:textId="7C50B45A"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144BA7CC"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71625931"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7268C4B0"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384E7D5D"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5626923F"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066348CA" w:rsidR="001A5A74" w:rsidRDefault="001A5A74" w:rsidP="001A5A74">
      <w:r w:rsidRPr="00F962FB">
        <w:t>Figure 5.</w:t>
      </w:r>
      <w:r>
        <w:t>2</w:t>
      </w:r>
      <w:r w:rsidRPr="00F962FB">
        <w:t>.2.2.</w:t>
      </w:r>
      <w:r>
        <w:t>2</w:t>
      </w:r>
      <w:r w:rsidRPr="00F962FB">
        <w:t xml:space="preserve"> describes</w:t>
      </w:r>
      <w:r>
        <w:t xml:space="preserve"> the message flows with C</w:t>
      </w:r>
      <w:r w:rsidR="00E74D65">
        <w:t>E</w:t>
      </w:r>
      <w:r>
        <w:t>F:</w:t>
      </w:r>
    </w:p>
    <w:p w14:paraId="0A435087" w14:textId="77777777" w:rsidR="001A5A74" w:rsidRDefault="001A5A74" w:rsidP="001A5A74">
      <w:pPr>
        <w:pStyle w:val="B1"/>
        <w:ind w:left="284" w:firstLine="0"/>
        <w:rPr>
          <w:lang w:eastAsia="zh-CN"/>
        </w:rPr>
      </w:pPr>
    </w:p>
    <w:p w14:paraId="5374F9A6" w14:textId="29EC1146" w:rsidR="001A5A74" w:rsidRDefault="00E74D65" w:rsidP="001A5A74">
      <w:pPr>
        <w:pStyle w:val="TH"/>
      </w:pPr>
      <w:r w:rsidRPr="00E37CF5">
        <w:object w:dxaOrig="8490" w:dyaOrig="9660" w14:anchorId="61D566D5">
          <v:shape id="_x0000_i1028" type="#_x0000_t75" style="width:366pt;height:417pt" o:ole="">
            <v:imagedata r:id="rId22" o:title=""/>
          </v:shape>
          <o:OLEObject Type="Embed" ProgID="Visio.Drawing.11" ShapeID="_x0000_i1028" DrawAspect="Content" ObjectID="_1661090599" r:id="rId23"/>
        </w:object>
      </w:r>
    </w:p>
    <w:p w14:paraId="499A2E65" w14:textId="605F847E"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w:t>
      </w:r>
      <w:r w:rsidR="00E74D65">
        <w:t>E</w:t>
      </w:r>
      <w:r>
        <w:t>F - P</w:t>
      </w:r>
      <w:r w:rsidRPr="00F962FB">
        <w:t>EC</w:t>
      </w:r>
    </w:p>
    <w:p w14:paraId="3AF2B168" w14:textId="4B6ABC5A" w:rsidR="001A5A74" w:rsidRDefault="001A5A74" w:rsidP="001A5A74">
      <w:pPr>
        <w:pStyle w:val="B1"/>
        <w:ind w:left="284" w:firstLine="0"/>
      </w:pPr>
      <w:r>
        <w:t>1.</w:t>
      </w:r>
      <w:r>
        <w:tab/>
        <w:t>Determination by C</w:t>
      </w:r>
      <w:r w:rsidR="00E74D65">
        <w:t>E</w:t>
      </w:r>
      <w:r>
        <w:t>F to subscribe to any</w:t>
      </w:r>
      <w:r w:rsidRPr="00FC2057">
        <w:t xml:space="preserve"> </w:t>
      </w:r>
      <w:r>
        <w:t>new NSI creation</w:t>
      </w:r>
      <w:r w:rsidRPr="00FC2057">
        <w:t xml:space="preserve"> using MnS</w:t>
      </w:r>
      <w:r>
        <w:t xml:space="preserve"> provisioning</w:t>
      </w:r>
      <w:r w:rsidRPr="00FC2057">
        <w:t>.</w:t>
      </w:r>
    </w:p>
    <w:p w14:paraId="0B8CBF06" w14:textId="58C895B8" w:rsidR="001A5A74" w:rsidRDefault="001A5A74" w:rsidP="006C1B5F">
      <w:pPr>
        <w:pStyle w:val="B1"/>
      </w:pPr>
      <w:r>
        <w:t>2.</w:t>
      </w:r>
      <w:r>
        <w:tab/>
      </w:r>
      <w:r w:rsidRPr="00FC2057">
        <w:t xml:space="preserve">Subscribe Request: </w:t>
      </w:r>
      <w:r>
        <w:t>t</w:t>
      </w:r>
      <w:r w:rsidRPr="00FC2057">
        <w:t xml:space="preserve">he </w:t>
      </w:r>
      <w:r>
        <w:t>C</w:t>
      </w:r>
      <w:r w:rsidR="00E74D65">
        <w:t>E</w:t>
      </w:r>
      <w:r>
        <w:t xml:space="preserve">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2224A98F"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E74D65">
        <w:t>E</w:t>
      </w:r>
      <w:r>
        <w:t>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73899422"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E74D65">
        <w:rPr>
          <w:lang w:eastAsia="zh-CN"/>
        </w:rPr>
        <w:t>E</w:t>
      </w:r>
      <w:r>
        <w:rPr>
          <w:lang w:eastAsia="zh-CN"/>
        </w:rPr>
        <w:t>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0004DD9B"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4C4938B5"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to the </w:t>
      </w:r>
      <w:r>
        <w:rPr>
          <w:lang w:eastAsia="zh-CN"/>
        </w:rPr>
        <w:t>C</w:t>
      </w:r>
      <w:r w:rsidR="005A676C">
        <w:rPr>
          <w:lang w:eastAsia="zh-CN"/>
        </w:rPr>
        <w:t>E</w:t>
      </w:r>
      <w:r>
        <w:rPr>
          <w:lang w:eastAsia="zh-CN"/>
        </w:rPr>
        <w:t>F</w:t>
      </w:r>
      <w:r w:rsidRPr="00F962FB">
        <w:rPr>
          <w:lang w:eastAsia="zh-CN"/>
        </w:rPr>
        <w:t>.</w:t>
      </w:r>
    </w:p>
    <w:p w14:paraId="029FF199" w14:textId="77777777" w:rsidR="001A5A74" w:rsidRDefault="001A5A74" w:rsidP="001A5A74">
      <w:pPr>
        <w:pStyle w:val="B1"/>
        <w:ind w:left="284" w:firstLine="0"/>
        <w:rPr>
          <w:lang w:eastAsia="zh-CN"/>
        </w:rPr>
      </w:pPr>
      <w:r>
        <w:rPr>
          <w:lang w:eastAsia="zh-CN"/>
        </w:rPr>
        <w:lastRenderedPageBreak/>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151" w:name="_Toc42154948"/>
      <w:bookmarkStart w:id="152" w:name="_Toc43391072"/>
      <w:bookmarkStart w:id="153" w:name="_Toc49951192"/>
      <w:bookmarkStart w:id="154" w:name="_Toc50477226"/>
      <w:r w:rsidRPr="00F962FB">
        <w:t>5.</w:t>
      </w:r>
      <w:r>
        <w:t>2.2.3</w:t>
      </w:r>
      <w:r w:rsidRPr="00F962FB">
        <w:tab/>
      </w:r>
      <w:r>
        <w:rPr>
          <w:lang w:eastAsia="zh-CN"/>
        </w:rPr>
        <w:t>NSI Modification</w:t>
      </w:r>
      <w:r w:rsidRPr="00F962FB">
        <w:t xml:space="preserve"> - </w:t>
      </w:r>
      <w:r>
        <w:t>PEC</w:t>
      </w:r>
      <w:bookmarkEnd w:id="151"/>
      <w:bookmarkEnd w:id="152"/>
      <w:bookmarkEnd w:id="153"/>
      <w:bookmarkEnd w:id="154"/>
    </w:p>
    <w:p w14:paraId="0B5146C0" w14:textId="54581F87"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53BE5436" w:rsidR="00152607" w:rsidRPr="00F962FB" w:rsidRDefault="00785CAA" w:rsidP="00152607">
      <w:pPr>
        <w:pStyle w:val="TH"/>
      </w:pPr>
      <w:r w:rsidRPr="00E37CF5">
        <w:object w:dxaOrig="6601" w:dyaOrig="5441" w14:anchorId="0E02C938">
          <v:shape id="_x0000_i1029" type="#_x0000_t75" style="width:329pt;height:273pt" o:ole="">
            <v:imagedata r:id="rId24" o:title=""/>
          </v:shape>
          <o:OLEObject Type="Embed" ProgID="Visio.Drawing.11" ShapeID="_x0000_i1029" DrawAspect="Content" ObjectID="_1661090600" r:id="rId25"/>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7D4D22AC"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6C8CC333"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2088DFCA"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57E1487C"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2A1F9254"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301154F7"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w:t>
      </w:r>
      <w:r w:rsidR="005A676C">
        <w:t>E</w:t>
      </w:r>
      <w:r>
        <w:t>F:</w:t>
      </w:r>
    </w:p>
    <w:p w14:paraId="6D02BAE0" w14:textId="77777777" w:rsidR="001A5A74" w:rsidRDefault="001A5A74" w:rsidP="001A5A74">
      <w:pPr>
        <w:pStyle w:val="B1"/>
        <w:ind w:left="284" w:firstLine="0"/>
        <w:rPr>
          <w:lang w:eastAsia="zh-CN"/>
        </w:rPr>
      </w:pPr>
    </w:p>
    <w:p w14:paraId="2E4905C6" w14:textId="2242467B" w:rsidR="005A676C" w:rsidRDefault="005A676C" w:rsidP="001A5A74">
      <w:pPr>
        <w:pStyle w:val="TH"/>
      </w:pPr>
      <w:r w:rsidRPr="00E37CF5">
        <w:object w:dxaOrig="8490" w:dyaOrig="9840" w14:anchorId="41097109">
          <v:shape id="_x0000_i1030" type="#_x0000_t75" style="width:366pt;height:425pt" o:ole="">
            <v:imagedata r:id="rId26" o:title=""/>
          </v:shape>
          <o:OLEObject Type="Embed" ProgID="Visio.Drawing.11" ShapeID="_x0000_i1030" DrawAspect="Content" ObjectID="_1661090601" r:id="rId27"/>
        </w:object>
      </w:r>
    </w:p>
    <w:p w14:paraId="449F5B5F" w14:textId="3F91EF66" w:rsidR="001A5A74" w:rsidRPr="003E256C" w:rsidRDefault="001A5A74" w:rsidP="001A5A74">
      <w:pPr>
        <w:pStyle w:val="TF"/>
        <w:rPr>
          <w:lang w:val="en-US"/>
        </w:rPr>
      </w:pPr>
      <w:r w:rsidRPr="003E256C">
        <w:rPr>
          <w:lang w:val="en-US"/>
        </w:rPr>
        <w:t xml:space="preserve">Figure 5.2.2.3.2: </w:t>
      </w:r>
      <w:r w:rsidRPr="003E256C">
        <w:rPr>
          <w:lang w:val="en-US" w:eastAsia="zh-CN"/>
        </w:rPr>
        <w:t xml:space="preserve">NSI </w:t>
      </w:r>
      <w:r w:rsidRPr="003E256C">
        <w:rPr>
          <w:lang w:val="en-US"/>
        </w:rPr>
        <w:t>Modification - C</w:t>
      </w:r>
      <w:r w:rsidR="005A676C" w:rsidRPr="003E256C">
        <w:rPr>
          <w:lang w:val="en-US"/>
        </w:rPr>
        <w:t>E</w:t>
      </w:r>
      <w:r w:rsidRPr="003E256C">
        <w:rPr>
          <w:lang w:val="en-US"/>
        </w:rPr>
        <w:t>F - PEC</w:t>
      </w:r>
    </w:p>
    <w:p w14:paraId="308131DD" w14:textId="5C99E183" w:rsidR="001A5A74" w:rsidRPr="00F962FB" w:rsidRDefault="001A5A74" w:rsidP="001A5A74">
      <w:pPr>
        <w:pStyle w:val="B1"/>
        <w:ind w:left="284" w:firstLine="0"/>
      </w:pPr>
      <w:r>
        <w:t>1.</w:t>
      </w:r>
      <w:r>
        <w:tab/>
        <w:t>Determination by C</w:t>
      </w:r>
      <w:r w:rsidR="005A676C">
        <w:t>E</w:t>
      </w:r>
      <w:r>
        <w:t>F to subscribe to NSI modification</w:t>
      </w:r>
      <w:r w:rsidR="0099254D">
        <w:t>.</w:t>
      </w:r>
    </w:p>
    <w:p w14:paraId="6762C9C5" w14:textId="166D470B" w:rsidR="001A5A74" w:rsidRDefault="001A5A74" w:rsidP="001A5A74">
      <w:pPr>
        <w:pStyle w:val="B1"/>
        <w:ind w:left="284" w:firstLine="0"/>
      </w:pPr>
      <w:r>
        <w:t>2.</w:t>
      </w:r>
      <w:r>
        <w:tab/>
      </w:r>
      <w:r w:rsidRPr="00FC2057">
        <w:t xml:space="preserve">Subscribe Request: </w:t>
      </w:r>
      <w:r>
        <w:t>t</w:t>
      </w:r>
      <w:r w:rsidRPr="00FC2057">
        <w:t xml:space="preserve">he </w:t>
      </w:r>
      <w:r>
        <w:t>C</w:t>
      </w:r>
      <w:r w:rsidR="005A676C">
        <w:t>E</w:t>
      </w:r>
      <w:r>
        <w:t xml:space="preserve">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794B2C69"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5A676C">
        <w:t>E</w:t>
      </w:r>
      <w:r>
        <w:t xml:space="preserve">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53F3B9EB"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5A676C">
        <w:rPr>
          <w:lang w:eastAsia="zh-CN"/>
        </w:rPr>
        <w:t>E</w:t>
      </w:r>
      <w:r>
        <w:rPr>
          <w:lang w:eastAsia="zh-CN"/>
        </w:rPr>
        <w:t>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48305D4A" w:rsidR="001A5A74" w:rsidRPr="00F962FB" w:rsidRDefault="001A5A74" w:rsidP="001A5A74">
      <w:pPr>
        <w:pStyle w:val="B1"/>
        <w:ind w:left="284" w:firstLine="0"/>
      </w:pPr>
      <w:r>
        <w:t>9</w:t>
      </w:r>
      <w:r w:rsidRPr="00F962FB">
        <w:t xml:space="preserve">ch-a. The </w:t>
      </w:r>
      <w:r>
        <w:rPr>
          <w:lang w:eastAsia="zh-CN"/>
        </w:rPr>
        <w:t>C</w:t>
      </w:r>
      <w:r w:rsidR="005A676C">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0277AF76" w:rsidR="001A5A74" w:rsidRDefault="001A5A74" w:rsidP="001A5A74">
      <w:pPr>
        <w:pStyle w:val="B1"/>
        <w:ind w:left="284" w:firstLine="0"/>
        <w:rPr>
          <w:lang w:eastAsia="zh-CN"/>
        </w:rPr>
      </w:pPr>
      <w:r>
        <w:lastRenderedPageBreak/>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39331A">
        <w:rPr>
          <w:lang w:eastAsia="zh-CN"/>
        </w:rPr>
        <w:t>E</w:t>
      </w:r>
      <w:r>
        <w:rPr>
          <w:lang w:eastAsia="zh-CN"/>
        </w:rPr>
        <w:t>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0694E8E0" w:rsidR="00152607" w:rsidRPr="00F962FB" w:rsidRDefault="00152607" w:rsidP="00152607">
      <w:pPr>
        <w:pStyle w:val="Heading4"/>
      </w:pPr>
      <w:bookmarkStart w:id="155" w:name="_Toc42154949"/>
      <w:bookmarkStart w:id="156" w:name="_Toc43391073"/>
      <w:bookmarkStart w:id="157" w:name="_Toc49951193"/>
      <w:bookmarkStart w:id="158" w:name="_Toc50477227"/>
      <w:r w:rsidRPr="00F962FB">
        <w:t>5.</w:t>
      </w:r>
      <w:r>
        <w:t>2.2.4</w:t>
      </w:r>
      <w:r w:rsidRPr="00F962FB">
        <w:tab/>
      </w:r>
      <w:r>
        <w:rPr>
          <w:lang w:eastAsia="zh-CN"/>
        </w:rPr>
        <w:t xml:space="preserve">NSI </w:t>
      </w:r>
      <w:r w:rsidR="00785CAA">
        <w:rPr>
          <w:lang w:eastAsia="zh-CN"/>
        </w:rPr>
        <w:t>Termination</w:t>
      </w:r>
      <w:r w:rsidRPr="00F962FB">
        <w:t xml:space="preserve"> - </w:t>
      </w:r>
      <w:r>
        <w:t>PEC</w:t>
      </w:r>
      <w:bookmarkEnd w:id="155"/>
      <w:bookmarkEnd w:id="156"/>
      <w:bookmarkEnd w:id="157"/>
      <w:bookmarkEnd w:id="158"/>
    </w:p>
    <w:p w14:paraId="50246F99" w14:textId="07D083DC"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1" type="#_x0000_t75" style="width:343pt;height:267.5pt" o:ole="">
            <v:imagedata r:id="rId28" o:title=""/>
          </v:shape>
          <o:OLEObject Type="Embed" ProgID="Visio.Drawing.11" ShapeID="_x0000_i1031" DrawAspect="Content" ObjectID="_1661090602" r:id="rId29"/>
        </w:object>
      </w:r>
    </w:p>
    <w:p w14:paraId="5DD9197B" w14:textId="34F1D9E7" w:rsidR="00152607" w:rsidRPr="006C1B5F" w:rsidRDefault="00152607" w:rsidP="00152607">
      <w:pPr>
        <w:pStyle w:val="TF"/>
        <w:rPr>
          <w:lang w:val="fr-FR"/>
        </w:rPr>
      </w:pPr>
      <w:r w:rsidRPr="006C1B5F">
        <w:rPr>
          <w:lang w:val="fr-FR"/>
        </w:rPr>
        <w:t xml:space="preserve">Figure 5.2.2.4.1: </w:t>
      </w:r>
      <w:r w:rsidRPr="006C1B5F">
        <w:rPr>
          <w:lang w:val="fr-FR" w:eastAsia="zh-CN"/>
        </w:rPr>
        <w:t xml:space="preserve">NSI </w:t>
      </w:r>
      <w:bookmarkStart w:id="159" w:name="_Hlk41925961"/>
      <w:r w:rsidR="00785CAA" w:rsidRPr="006C1B5F">
        <w:rPr>
          <w:lang w:val="fr-FR" w:eastAsia="zh-CN"/>
        </w:rPr>
        <w:t>Termination</w:t>
      </w:r>
      <w:bookmarkEnd w:id="159"/>
      <w:r w:rsidRPr="006C1B5F">
        <w:rPr>
          <w:lang w:val="fr-FR"/>
        </w:rPr>
        <w:t xml:space="preserve"> - </w:t>
      </w:r>
      <w:r w:rsidR="00205126" w:rsidRPr="00DC1537">
        <w:rPr>
          <w:lang w:val="fr-FR"/>
        </w:rPr>
        <w:t>internal CTF</w:t>
      </w:r>
      <w:r w:rsidR="00205126">
        <w:rPr>
          <w:lang w:val="fr-FR"/>
        </w:rPr>
        <w:t xml:space="preserve"> - </w:t>
      </w:r>
      <w:r w:rsidRPr="006C1B5F">
        <w:rPr>
          <w:lang w:val="fr-FR"/>
        </w:rPr>
        <w:t>PEC</w:t>
      </w:r>
    </w:p>
    <w:p w14:paraId="6CB36251" w14:textId="1F3FE858"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19B9638A"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3146365B"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55C2E37A"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3AEFE3F"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4492F199"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w:t>
      </w:r>
      <w:r w:rsidR="000A14DA">
        <w:t>E</w:t>
      </w:r>
      <w:r>
        <w:t>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544B491C" w:rsidR="001A5A74" w:rsidRDefault="001A5A74" w:rsidP="001A5A74">
      <w:pPr>
        <w:pStyle w:val="TH"/>
      </w:pPr>
    </w:p>
    <w:p w14:paraId="4241CD02" w14:textId="5568BC57" w:rsidR="000A14DA" w:rsidRDefault="000A14DA" w:rsidP="001A5A74">
      <w:pPr>
        <w:pStyle w:val="TH"/>
      </w:pPr>
      <w:r w:rsidRPr="00E37CF5">
        <w:object w:dxaOrig="8490" w:dyaOrig="9840" w14:anchorId="44358CD6">
          <v:shape id="_x0000_i1032" type="#_x0000_t75" style="width:366pt;height:425pt" o:ole="">
            <v:imagedata r:id="rId30" o:title=""/>
          </v:shape>
          <o:OLEObject Type="Embed" ProgID="Visio.Drawing.11" ShapeID="_x0000_i1032" DrawAspect="Content" ObjectID="_1661090603" r:id="rId31"/>
        </w:object>
      </w:r>
    </w:p>
    <w:p w14:paraId="78293734" w14:textId="67408F6F"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w:t>
      </w:r>
      <w:r w:rsidR="000A14DA">
        <w:t>E</w:t>
      </w:r>
      <w:r>
        <w:t>F - P</w:t>
      </w:r>
      <w:r w:rsidRPr="00F962FB">
        <w:t>EC</w:t>
      </w:r>
    </w:p>
    <w:p w14:paraId="6037BD53" w14:textId="32CB947B" w:rsidR="001A5A74" w:rsidRDefault="001A5A74" w:rsidP="006C1B5F">
      <w:pPr>
        <w:pStyle w:val="B1"/>
      </w:pPr>
      <w:r>
        <w:t>1.</w:t>
      </w:r>
      <w:r>
        <w:tab/>
        <w:t>Determination by C</w:t>
      </w:r>
      <w:r w:rsidR="000A14DA">
        <w:t>E</w:t>
      </w:r>
      <w:r>
        <w:t>F to subscribe to NSI termination</w:t>
      </w:r>
      <w:r w:rsidR="0099254D">
        <w:t>.</w:t>
      </w:r>
    </w:p>
    <w:p w14:paraId="556707AC" w14:textId="470BEF86" w:rsidR="001A5A74" w:rsidRDefault="001A5A74" w:rsidP="001A5A74">
      <w:pPr>
        <w:pStyle w:val="B1"/>
      </w:pPr>
      <w:r>
        <w:t>2.</w:t>
      </w:r>
      <w:r>
        <w:tab/>
      </w:r>
      <w:r w:rsidRPr="00FC2057">
        <w:t xml:space="preserve">Subscribe Request: </w:t>
      </w:r>
      <w:r>
        <w:t>t</w:t>
      </w:r>
      <w:r w:rsidRPr="00FC2057">
        <w:t xml:space="preserve">he </w:t>
      </w:r>
      <w:r>
        <w:t>C</w:t>
      </w:r>
      <w:r w:rsidR="000A14DA">
        <w:t>E</w:t>
      </w:r>
      <w:r>
        <w:t xml:space="preserve">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05EABEE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2FF0D46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w:t>
      </w:r>
      <w:r w:rsidR="000A14DA">
        <w:t>E</w:t>
      </w:r>
      <w:r>
        <w:t xml:space="preserve">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45113C66"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w:t>
      </w:r>
      <w:r w:rsidR="000A14DA">
        <w:rPr>
          <w:lang w:eastAsia="zh-CN"/>
        </w:rPr>
        <w:t>E</w:t>
      </w:r>
      <w:r>
        <w:rPr>
          <w:lang w:eastAsia="zh-CN"/>
        </w:rPr>
        <w:t>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4146EBBF" w:rsidR="001A5A74" w:rsidRPr="00F962FB" w:rsidRDefault="001A5A74" w:rsidP="001A5A74">
      <w:pPr>
        <w:pStyle w:val="B1"/>
        <w:ind w:left="284" w:firstLine="0"/>
      </w:pPr>
      <w:r>
        <w:lastRenderedPageBreak/>
        <w:t>9</w:t>
      </w:r>
      <w:r w:rsidRPr="00F962FB">
        <w:t xml:space="preserve">ch-a. The </w:t>
      </w:r>
      <w:r>
        <w:rPr>
          <w:lang w:eastAsia="zh-CN"/>
        </w:rPr>
        <w:t>C</w:t>
      </w:r>
      <w:r w:rsidR="000A14DA">
        <w:rPr>
          <w:lang w:eastAsia="zh-CN"/>
        </w:rPr>
        <w:t>E</w:t>
      </w:r>
      <w:r>
        <w:rPr>
          <w:lang w:eastAsia="zh-CN"/>
        </w:rPr>
        <w: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Termination transaction</w:t>
      </w:r>
      <w:r w:rsidRPr="00F962FB">
        <w:t>.</w:t>
      </w:r>
    </w:p>
    <w:p w14:paraId="6C0E7D6C" w14:textId="58CEDE4B"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w:t>
      </w:r>
      <w:r w:rsidR="000A14DA">
        <w:rPr>
          <w:lang w:eastAsia="zh-CN"/>
        </w:rPr>
        <w:t>E</w:t>
      </w:r>
      <w:r>
        <w:rPr>
          <w:lang w:eastAsia="zh-CN"/>
        </w:rPr>
        <w:t>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160" w:name="_Toc34396097"/>
      <w:bookmarkStart w:id="161" w:name="_Toc42154950"/>
      <w:bookmarkStart w:id="162" w:name="_Toc43391074"/>
      <w:bookmarkStart w:id="163" w:name="_Toc49951194"/>
      <w:bookmarkStart w:id="164" w:name="_Toc50477228"/>
      <w:r w:rsidRPr="00D74C95">
        <w:t>5.2.3</w:t>
      </w:r>
      <w:r w:rsidRPr="00D74C95">
        <w:tab/>
        <w:t>CDR generation</w:t>
      </w:r>
      <w:bookmarkEnd w:id="160"/>
      <w:bookmarkEnd w:id="161"/>
      <w:bookmarkEnd w:id="162"/>
      <w:bookmarkEnd w:id="163"/>
      <w:bookmarkEnd w:id="164"/>
    </w:p>
    <w:p w14:paraId="1182AD93" w14:textId="77777777" w:rsidR="00152607" w:rsidRPr="00D74C95" w:rsidRDefault="00152607" w:rsidP="00152607">
      <w:pPr>
        <w:pStyle w:val="Heading4"/>
        <w:rPr>
          <w:lang w:bidi="ar-IQ"/>
        </w:rPr>
      </w:pPr>
      <w:bookmarkStart w:id="165" w:name="_Toc34396098"/>
      <w:bookmarkStart w:id="166" w:name="_Toc42154951"/>
      <w:bookmarkStart w:id="167" w:name="_Toc43391075"/>
      <w:bookmarkStart w:id="168" w:name="_Toc49951195"/>
      <w:bookmarkStart w:id="169" w:name="_Toc50477229"/>
      <w:r w:rsidRPr="00D74C95">
        <w:rPr>
          <w:lang w:bidi="ar-IQ"/>
        </w:rPr>
        <w:t>5.2.3.1</w:t>
      </w:r>
      <w:r w:rsidRPr="00D74C95">
        <w:rPr>
          <w:lang w:bidi="ar-IQ"/>
        </w:rPr>
        <w:tab/>
        <w:t>Introduction</w:t>
      </w:r>
      <w:bookmarkEnd w:id="165"/>
      <w:bookmarkEnd w:id="166"/>
      <w:bookmarkEnd w:id="167"/>
      <w:bookmarkEnd w:id="168"/>
      <w:bookmarkEnd w:id="169"/>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170" w:name="_Toc34396099"/>
      <w:bookmarkStart w:id="171" w:name="_Toc42154952"/>
      <w:bookmarkStart w:id="172" w:name="_Toc43391076"/>
      <w:bookmarkStart w:id="173" w:name="_Toc49951196"/>
      <w:bookmarkStart w:id="174" w:name="_Toc50477230"/>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170"/>
      <w:bookmarkEnd w:id="171"/>
      <w:bookmarkEnd w:id="172"/>
      <w:bookmarkEnd w:id="173"/>
      <w:bookmarkEnd w:id="174"/>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175" w:name="_Toc34396100"/>
      <w:bookmarkStart w:id="176" w:name="_Toc42154953"/>
      <w:bookmarkStart w:id="177" w:name="_Toc43391077"/>
      <w:bookmarkStart w:id="178" w:name="_Toc49951197"/>
      <w:bookmarkStart w:id="179" w:name="_Toc50477231"/>
      <w:r w:rsidRPr="00D74C95">
        <w:t>5.2.3.2.1</w:t>
      </w:r>
      <w:r w:rsidRPr="00D74C95">
        <w:tab/>
        <w:t>General</w:t>
      </w:r>
      <w:bookmarkEnd w:id="175"/>
      <w:bookmarkEnd w:id="176"/>
      <w:bookmarkEnd w:id="177"/>
      <w:bookmarkEnd w:id="178"/>
      <w:bookmarkEnd w:id="179"/>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180" w:name="_Toc34396101"/>
      <w:bookmarkStart w:id="181" w:name="_Toc42154954"/>
      <w:bookmarkStart w:id="182" w:name="_Toc43391078"/>
      <w:bookmarkStart w:id="183" w:name="_Toc49951198"/>
      <w:bookmarkStart w:id="184" w:name="_Toc50477232"/>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180"/>
      <w:bookmarkEnd w:id="181"/>
      <w:bookmarkEnd w:id="182"/>
      <w:bookmarkEnd w:id="183"/>
      <w:bookmarkEnd w:id="184"/>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185" w:name="_Toc34396102"/>
      <w:bookmarkStart w:id="186" w:name="_Toc42154955"/>
      <w:bookmarkStart w:id="187" w:name="_Toc43391079"/>
      <w:bookmarkStart w:id="188" w:name="_Toc49951199"/>
      <w:bookmarkStart w:id="189" w:name="_Toc50477233"/>
      <w:r w:rsidRPr="00D74C95">
        <w:t>5.2.4</w:t>
      </w:r>
      <w:r w:rsidRPr="00D74C95">
        <w:tab/>
        <w:t>Ga record transfer flows</w:t>
      </w:r>
      <w:bookmarkEnd w:id="185"/>
      <w:bookmarkEnd w:id="186"/>
      <w:bookmarkEnd w:id="187"/>
      <w:bookmarkEnd w:id="188"/>
      <w:bookmarkEnd w:id="189"/>
    </w:p>
    <w:p w14:paraId="0FE3862D" w14:textId="77777777" w:rsidR="00152607" w:rsidRPr="00D74C95" w:rsidRDefault="00152607" w:rsidP="00152607">
      <w:r>
        <w:t>Details of the Ga protocol application are specified in TS 32.295 [55].</w:t>
      </w:r>
    </w:p>
    <w:p w14:paraId="269F2C57" w14:textId="1332D045" w:rsidR="00152607" w:rsidRPr="00D74C95" w:rsidRDefault="00152607" w:rsidP="00152607">
      <w:pPr>
        <w:pStyle w:val="Heading3"/>
      </w:pPr>
      <w:bookmarkStart w:id="190" w:name="_Toc34396103"/>
      <w:bookmarkStart w:id="191" w:name="_Toc42154956"/>
      <w:bookmarkStart w:id="192" w:name="_Toc43391080"/>
      <w:bookmarkStart w:id="193" w:name="_Toc49951200"/>
      <w:bookmarkStart w:id="194" w:name="_Toc50477234"/>
      <w:r w:rsidRPr="00D74C95">
        <w:t>5.2.5</w:t>
      </w:r>
      <w:r w:rsidRPr="00D74C95">
        <w:tab/>
        <w:t>Bns CDR file transfer</w:t>
      </w:r>
      <w:bookmarkEnd w:id="190"/>
      <w:bookmarkEnd w:id="191"/>
      <w:bookmarkEnd w:id="192"/>
      <w:bookmarkEnd w:id="193"/>
      <w:bookmarkEnd w:id="194"/>
    </w:p>
    <w:p w14:paraId="4374BDBA" w14:textId="1E9786F0" w:rsidR="00152607" w:rsidRPr="00D74C95" w:rsidRDefault="00152607" w:rsidP="00152607">
      <w:r>
        <w:t>Details of the Bns protocol application are specified in TS 32.297 [56].</w:t>
      </w:r>
    </w:p>
    <w:p w14:paraId="153309B9" w14:textId="77777777" w:rsidR="00152607" w:rsidRDefault="00152607" w:rsidP="00152607">
      <w:pPr>
        <w:pStyle w:val="Heading1"/>
        <w:rPr>
          <w:rFonts w:eastAsia="DengXian"/>
        </w:rPr>
      </w:pPr>
      <w:bookmarkStart w:id="195" w:name="_Toc34396104"/>
      <w:bookmarkStart w:id="196" w:name="_Toc42154957"/>
      <w:bookmarkStart w:id="197" w:name="_Toc43391081"/>
      <w:bookmarkStart w:id="198" w:name="_Toc49951201"/>
      <w:bookmarkStart w:id="199" w:name="_Toc50477235"/>
      <w:r>
        <w:rPr>
          <w:rFonts w:eastAsia="DengXian"/>
        </w:rPr>
        <w:t>6</w:t>
      </w:r>
      <w:r>
        <w:rPr>
          <w:rFonts w:eastAsia="DengXian"/>
        </w:rPr>
        <w:tab/>
      </w:r>
      <w:r w:rsidRPr="009B4259">
        <w:t>Definition of charging information</w:t>
      </w:r>
      <w:bookmarkEnd w:id="195"/>
      <w:bookmarkEnd w:id="196"/>
      <w:bookmarkEnd w:id="197"/>
      <w:bookmarkEnd w:id="198"/>
      <w:bookmarkEnd w:id="199"/>
    </w:p>
    <w:p w14:paraId="6208C52A" w14:textId="77777777" w:rsidR="00152607" w:rsidRPr="009B4259" w:rsidRDefault="00152607" w:rsidP="00152607">
      <w:pPr>
        <w:pStyle w:val="Heading2"/>
      </w:pPr>
      <w:bookmarkStart w:id="200" w:name="_Toc34396105"/>
      <w:bookmarkStart w:id="201" w:name="_Toc42154958"/>
      <w:bookmarkStart w:id="202" w:name="_Toc43391082"/>
      <w:bookmarkStart w:id="203" w:name="_Toc49951202"/>
      <w:bookmarkStart w:id="204" w:name="_Toc50477236"/>
      <w:r w:rsidRPr="009B4259">
        <w:t>6.1</w:t>
      </w:r>
      <w:r w:rsidRPr="009B4259">
        <w:tab/>
        <w:t xml:space="preserve">Data description for network slice </w:t>
      </w:r>
      <w:r>
        <w:t>management</w:t>
      </w:r>
      <w:r w:rsidRPr="009B4259">
        <w:t xml:space="preserve"> charging</w:t>
      </w:r>
      <w:bookmarkEnd w:id="200"/>
      <w:bookmarkEnd w:id="201"/>
      <w:bookmarkEnd w:id="202"/>
      <w:bookmarkEnd w:id="203"/>
      <w:bookmarkEnd w:id="204"/>
    </w:p>
    <w:p w14:paraId="0580B6A0" w14:textId="77777777" w:rsidR="00152607" w:rsidRPr="009B4259" w:rsidRDefault="00152607" w:rsidP="00152607">
      <w:pPr>
        <w:pStyle w:val="Heading3"/>
      </w:pPr>
      <w:bookmarkStart w:id="205" w:name="_Toc34396106"/>
      <w:bookmarkStart w:id="206" w:name="_Toc20205542"/>
      <w:bookmarkStart w:id="207" w:name="_Toc42154959"/>
      <w:bookmarkStart w:id="208" w:name="_Toc43391083"/>
      <w:bookmarkStart w:id="209" w:name="_Toc49951203"/>
      <w:bookmarkStart w:id="210" w:name="_Toc50477237"/>
      <w:r w:rsidRPr="009B4259">
        <w:t>6.1.1</w:t>
      </w:r>
      <w:r w:rsidRPr="009B4259">
        <w:tab/>
        <w:t>Message contents</w:t>
      </w:r>
      <w:bookmarkEnd w:id="205"/>
      <w:bookmarkEnd w:id="206"/>
      <w:bookmarkEnd w:id="207"/>
      <w:bookmarkEnd w:id="208"/>
      <w:bookmarkEnd w:id="209"/>
      <w:bookmarkEnd w:id="210"/>
    </w:p>
    <w:p w14:paraId="35EACDD9" w14:textId="77777777" w:rsidR="00152607" w:rsidRPr="009B4259" w:rsidRDefault="00152607" w:rsidP="00152607">
      <w:pPr>
        <w:pStyle w:val="Heading4"/>
        <w:rPr>
          <w:lang w:eastAsia="zh-CN"/>
        </w:rPr>
      </w:pPr>
      <w:bookmarkStart w:id="211" w:name="_Toc34396107"/>
      <w:bookmarkStart w:id="212" w:name="_Toc20205543"/>
      <w:bookmarkStart w:id="213" w:name="_Toc42154960"/>
      <w:bookmarkStart w:id="214" w:name="_Toc43391084"/>
      <w:bookmarkStart w:id="215" w:name="_Toc49951204"/>
      <w:bookmarkStart w:id="216" w:name="_Toc50477238"/>
      <w:r w:rsidRPr="009B4259">
        <w:t>6.1.1</w:t>
      </w:r>
      <w:r w:rsidRPr="009B4259">
        <w:rPr>
          <w:lang w:eastAsia="zh-CN"/>
        </w:rPr>
        <w:t>.1</w:t>
      </w:r>
      <w:r w:rsidRPr="009B4259">
        <w:rPr>
          <w:lang w:eastAsia="zh-CN"/>
        </w:rPr>
        <w:tab/>
        <w:t>General</w:t>
      </w:r>
      <w:bookmarkEnd w:id="211"/>
      <w:bookmarkEnd w:id="212"/>
      <w:bookmarkEnd w:id="213"/>
      <w:bookmarkEnd w:id="214"/>
      <w:bookmarkEnd w:id="215"/>
      <w:bookmarkEnd w:id="216"/>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lastRenderedPageBreak/>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Default="00152607" w:rsidP="00E81044">
            <w:pPr>
              <w:pStyle w:val="TAL"/>
              <w:jc w:val="center"/>
              <w:rPr>
                <w:lang w:eastAsia="zh-CN"/>
              </w:rPr>
            </w:pPr>
            <w:r>
              <w:rPr>
                <w:lang w:eastAsia="zh-CN"/>
              </w:rPr>
              <w:t>MnS producer</w:t>
            </w:r>
            <w:r w:rsidR="00E81044">
              <w:rPr>
                <w:lang w:eastAsia="zh-CN"/>
              </w:rPr>
              <w:t>/</w:t>
            </w:r>
          </w:p>
          <w:p w14:paraId="5B872535" w14:textId="56C3EB8A" w:rsidR="00152607" w:rsidRDefault="00E81044" w:rsidP="00E81044">
            <w:pPr>
              <w:pStyle w:val="TAL"/>
              <w:jc w:val="center"/>
              <w:rPr>
                <w:lang w:bidi="ar-IQ"/>
              </w:rPr>
            </w:pPr>
            <w:r>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Default="00152607" w:rsidP="00E81044">
            <w:pPr>
              <w:pStyle w:val="TAL"/>
              <w:jc w:val="center"/>
              <w:rPr>
                <w:lang w:eastAsia="zh-CN"/>
              </w:rPr>
            </w:pPr>
            <w:r>
              <w:rPr>
                <w:lang w:eastAsia="zh-CN"/>
              </w:rPr>
              <w:t>MnS producer</w:t>
            </w:r>
            <w:r w:rsidR="00E81044">
              <w:rPr>
                <w:lang w:eastAsia="zh-CN"/>
              </w:rPr>
              <w:t>/</w:t>
            </w:r>
          </w:p>
          <w:p w14:paraId="64FF9120" w14:textId="55C7AB8D" w:rsidR="00152607" w:rsidRDefault="00E81044" w:rsidP="00E81044">
            <w:pPr>
              <w:pStyle w:val="TAL"/>
              <w:jc w:val="center"/>
              <w:rPr>
                <w:lang w:bidi="ar-IQ"/>
              </w:rPr>
            </w:pPr>
            <w:r>
              <w:rPr>
                <w:lang w:eastAsia="zh-CN"/>
              </w:rPr>
              <w:t>CEF</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140A0B82" w:rsidR="00152607" w:rsidRDefault="00152607" w:rsidP="00152607">
      <w:pPr>
        <w:pStyle w:val="EditorsNote"/>
        <w:rPr>
          <w:lang w:eastAsia="zh-CN"/>
        </w:rPr>
      </w:pPr>
    </w:p>
    <w:p w14:paraId="7ADCDEBD" w14:textId="77777777" w:rsidR="00152607" w:rsidRPr="00424394" w:rsidRDefault="00152607" w:rsidP="00152607">
      <w:pPr>
        <w:pStyle w:val="Heading4"/>
        <w:rPr>
          <w:lang w:bidi="ar-IQ"/>
        </w:rPr>
      </w:pPr>
      <w:bookmarkStart w:id="217" w:name="_Toc4506670"/>
      <w:bookmarkStart w:id="218" w:name="_Toc25753270"/>
      <w:bookmarkStart w:id="219" w:name="_Toc42154961"/>
      <w:bookmarkStart w:id="220" w:name="_Toc43391085"/>
      <w:bookmarkStart w:id="221" w:name="_Toc49951205"/>
      <w:bookmarkStart w:id="222" w:name="_Toc50477239"/>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217"/>
      <w:bookmarkEnd w:id="218"/>
      <w:bookmarkEnd w:id="219"/>
      <w:bookmarkEnd w:id="220"/>
      <w:bookmarkEnd w:id="221"/>
      <w:bookmarkEnd w:id="222"/>
    </w:p>
    <w:p w14:paraId="0659FEB6" w14:textId="7127406C"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00687AA9">
        <w:rPr>
          <w:lang w:bidi="ar-IQ"/>
        </w:rPr>
        <w:t xml:space="preserve">CEF or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1857BC6F" w:rsidR="00152607" w:rsidRPr="002F3ED2" w:rsidRDefault="00856107" w:rsidP="0040348A">
            <w:pPr>
              <w:pStyle w:val="TAC"/>
              <w:rPr>
                <w:rFonts w:cs="Arial"/>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79DD3C13" w:rsidR="00152607" w:rsidRPr="00FD5D3E" w:rsidRDefault="000B6139" w:rsidP="0040348A">
            <w:pPr>
              <w:pStyle w:val="TAL"/>
            </w:pPr>
            <w:r>
              <w:rPr>
                <w:lang w:bidi="ar-IQ"/>
              </w:rPr>
              <w:t>This field is not applicable</w:t>
            </w:r>
            <w:r w:rsidR="00152607">
              <w:rPr>
                <w:lang w:bidi="ar-IQ"/>
              </w:rPr>
              <w:t>.</w:t>
            </w:r>
          </w:p>
        </w:tc>
      </w:tr>
      <w:tr w:rsidR="000B6139" w:rsidRPr="00424394"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2F3ED2" w:rsidRDefault="000B6139" w:rsidP="000B6139">
            <w:pPr>
              <w:pStyle w:val="TAL"/>
            </w:pPr>
            <w:r>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70B861A" w:rsidR="000B6139" w:rsidRPr="00FD5D3E" w:rsidRDefault="000B6139" w:rsidP="000B6139">
            <w:pPr>
              <w:pStyle w:val="TAL"/>
              <w:rPr>
                <w:lang w:bidi="ar-IQ"/>
              </w:rPr>
            </w:pPr>
            <w:r>
              <w:rPr>
                <w:lang w:bidi="ar-IQ"/>
              </w:rPr>
              <w:t xml:space="preserve">This fields holds the identifier of the tenant  </w:t>
            </w:r>
            <w:r>
              <w:t xml:space="preserve"> the network slice instance is created for</w:t>
            </w:r>
            <w:r>
              <w:rPr>
                <w:lang w:bidi="ar-IQ"/>
              </w:rPr>
              <w:t>.</w:t>
            </w:r>
          </w:p>
        </w:tc>
      </w:tr>
      <w:tr w:rsidR="000B6139" w:rsidRPr="00424394"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2F3ED2" w:rsidRDefault="000B6139" w:rsidP="000B6139">
            <w:pPr>
              <w:pStyle w:val="TAL"/>
            </w:pPr>
            <w:r>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Default="000B6139" w:rsidP="000B6139">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D3E" w:rsidRDefault="000B6139" w:rsidP="000B6139">
            <w:pPr>
              <w:pStyle w:val="TAL"/>
              <w:rPr>
                <w:lang w:bidi="ar-IQ"/>
              </w:rPr>
            </w:pPr>
            <w:r>
              <w:rPr>
                <w:lang w:bidi="ar-IQ"/>
              </w:rPr>
              <w:t xml:space="preserve">This fields holds the identifier of the </w:t>
            </w:r>
            <w:r>
              <w:t xml:space="preserve">MnS Consumer </w:t>
            </w:r>
            <w:r>
              <w:rPr>
                <w:lang w:bidi="ar-IQ"/>
              </w:rPr>
              <w:t>of Provisioning MnS.</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3756AD7F" w:rsidR="00152607" w:rsidRPr="002F3ED2" w:rsidRDefault="00152607" w:rsidP="0040348A">
            <w:pPr>
              <w:pStyle w:val="TAL"/>
              <w:rPr>
                <w:lang w:bidi="ar-IQ"/>
              </w:rPr>
            </w:pPr>
            <w:r w:rsidRPr="002F3ED2">
              <w:rPr>
                <w:lang w:bidi="ar-IQ"/>
              </w:rPr>
              <w:t>Described in TS 32.290 [57]</w:t>
            </w:r>
            <w:r>
              <w:rPr>
                <w:lang w:bidi="ar-IQ"/>
              </w:rPr>
              <w:t xml:space="preserve"> and</w:t>
            </w:r>
            <w:r w:rsidR="0099254D">
              <w:rPr>
                <w:lang w:bidi="ar-IQ"/>
              </w:rPr>
              <w:t xml:space="preserve"> </w:t>
            </w:r>
            <w:r>
              <w:rPr>
                <w:lang w:bidi="ar-IQ"/>
              </w:rPr>
              <w:t xml:space="preserve">holds the identifier of the </w:t>
            </w:r>
            <w:r w:rsidR="00687AA9">
              <w:rPr>
                <w:lang w:bidi="ar-IQ"/>
              </w:rPr>
              <w:t xml:space="preserve">CEF or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35B751B3" w:rsidR="00152607" w:rsidRPr="002F3ED2"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4D098045" w:rsidR="00152607" w:rsidRDefault="007B6725" w:rsidP="0040348A">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7B6725" w:rsidRPr="00424394"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Default="007B6725" w:rsidP="007B6725">
            <w:pPr>
              <w:pStyle w:val="TAL"/>
            </w:pPr>
            <w:r>
              <w:rPr>
                <w:noProof/>
              </w:rPr>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Default="007B6725" w:rsidP="007B6725">
            <w:pPr>
              <w:pStyle w:val="TAC"/>
              <w:rPr>
                <w:lang w:bidi="ar-IQ"/>
              </w:rPr>
            </w:pPr>
            <w:r w:rsidRPr="00AD3544">
              <w:rPr>
                <w:lang w:bidi="ar-IQ"/>
              </w:rPr>
              <w:t>O</w:t>
            </w:r>
            <w:r w:rsidRPr="00AD3544">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Default="007B6725" w:rsidP="007B6725">
            <w:pPr>
              <w:pStyle w:val="TAL"/>
              <w:rPr>
                <w:lang w:bidi="ar-IQ"/>
              </w:rPr>
            </w:pPr>
            <w:r>
              <w:rPr>
                <w:lang w:bidi="ar-IQ"/>
              </w:rPr>
              <w:t>Described in TS 32.290 [57]</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08ABFE5" w:rsidR="00152607" w:rsidRDefault="00152607" w:rsidP="0040348A">
            <w:pPr>
              <w:pStyle w:val="TAL"/>
            </w:pPr>
            <w:bookmarkStart w:id="223" w:name="_Hlk37347368"/>
            <w:r>
              <w:t>NS</w:t>
            </w:r>
            <w:r w:rsidR="007B6725">
              <w:t>M</w:t>
            </w:r>
            <w:r>
              <w:t xml:space="preserve"> </w:t>
            </w:r>
            <w:bookmarkEnd w:id="223"/>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5274DCD1" w:rsidR="00152607" w:rsidRPr="002F3ED2" w:rsidRDefault="00152607" w:rsidP="0040348A">
            <w:pPr>
              <w:pStyle w:val="TAL"/>
            </w:pPr>
            <w:r w:rsidRPr="002F3ED2">
              <w:t xml:space="preserve">This field holds </w:t>
            </w:r>
            <w:r>
              <w:t>NS</w:t>
            </w:r>
            <w:r w:rsidR="007B6725">
              <w:t>M</w:t>
            </w:r>
            <w:r>
              <w:t xml:space="preserve"> </w:t>
            </w:r>
            <w:r w:rsidRPr="002F3ED2">
              <w:t>specific information described in clause 6.2.</w:t>
            </w:r>
            <w:r>
              <w:t>1.</w:t>
            </w:r>
            <w:r w:rsidR="00C43046">
              <w:t>2</w:t>
            </w:r>
          </w:p>
        </w:tc>
      </w:tr>
    </w:tbl>
    <w:p w14:paraId="7AC7042D" w14:textId="77777777" w:rsidR="00152607" w:rsidRDefault="00152607" w:rsidP="00152607">
      <w:pPr>
        <w:rPr>
          <w:lang w:val="en-US"/>
        </w:rPr>
      </w:pPr>
    </w:p>
    <w:p w14:paraId="4D76381D" w14:textId="77777777" w:rsidR="00152607" w:rsidRPr="00424394" w:rsidRDefault="00152607" w:rsidP="00152607">
      <w:pPr>
        <w:pStyle w:val="Heading4"/>
        <w:rPr>
          <w:lang w:bidi="ar-IQ"/>
        </w:rPr>
      </w:pPr>
      <w:bookmarkStart w:id="224" w:name="_Toc4506671"/>
      <w:bookmarkStart w:id="225" w:name="_Toc25753271"/>
      <w:bookmarkStart w:id="226" w:name="_Toc42154962"/>
      <w:bookmarkStart w:id="227" w:name="_Toc43391086"/>
      <w:bookmarkStart w:id="228" w:name="_Toc49951206"/>
      <w:bookmarkStart w:id="229" w:name="_Toc50477240"/>
      <w:r w:rsidRPr="00424394">
        <w:rPr>
          <w:lang w:bidi="ar-IQ"/>
        </w:rPr>
        <w:lastRenderedPageBreak/>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224"/>
      <w:bookmarkEnd w:id="225"/>
      <w:bookmarkEnd w:id="226"/>
      <w:bookmarkEnd w:id="227"/>
      <w:bookmarkEnd w:id="228"/>
      <w:bookmarkEnd w:id="229"/>
    </w:p>
    <w:p w14:paraId="4B537F6F" w14:textId="1D9E75B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003E2358">
        <w:rPr>
          <w:lang w:eastAsia="zh-CN" w:bidi="ar-IQ"/>
        </w:rPr>
        <w:t xml:space="preserve">to </w:t>
      </w:r>
      <w:r w:rsidR="003E2358" w:rsidRPr="00424394">
        <w:rPr>
          <w:lang w:bidi="ar-IQ"/>
        </w:rPr>
        <w:t xml:space="preserve">the </w:t>
      </w:r>
      <w:bookmarkStart w:id="230" w:name="_Hlk47706976"/>
      <w:r w:rsidR="003E2358">
        <w:rPr>
          <w:lang w:eastAsia="zh-CN"/>
        </w:rPr>
        <w:t>MnS producer or CEF</w:t>
      </w:r>
      <w:bookmarkEnd w:id="230"/>
      <w:r w:rsidR="003E2358">
        <w:rPr>
          <w:lang w:eastAsia="zh-CN"/>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66DA1ED9" w:rsidR="003644C7" w:rsidRDefault="003644C7" w:rsidP="003644C7">
      <w:pPr>
        <w:pStyle w:val="Heading3"/>
      </w:pPr>
      <w:bookmarkStart w:id="231" w:name="_Toc20205546"/>
      <w:bookmarkStart w:id="232" w:name="_Toc25753272"/>
      <w:bookmarkStart w:id="233" w:name="_Toc42154963"/>
      <w:bookmarkStart w:id="234" w:name="_Toc43391087"/>
      <w:bookmarkStart w:id="235" w:name="_Toc49951207"/>
      <w:bookmarkStart w:id="236" w:name="_Toc50477241"/>
      <w:r w:rsidRPr="00424394">
        <w:t>6.1.</w:t>
      </w:r>
      <w:r w:rsidR="001A5025">
        <w:t>2</w:t>
      </w:r>
      <w:r w:rsidRPr="00424394">
        <w:tab/>
        <w:t>Ga message contents</w:t>
      </w:r>
      <w:bookmarkEnd w:id="231"/>
      <w:bookmarkEnd w:id="232"/>
      <w:bookmarkEnd w:id="233"/>
      <w:bookmarkEnd w:id="234"/>
      <w:bookmarkEnd w:id="235"/>
      <w:bookmarkEnd w:id="236"/>
    </w:p>
    <w:p w14:paraId="0496C2B2" w14:textId="77777777" w:rsidR="003644C7" w:rsidRPr="006D7C14" w:rsidRDefault="003644C7" w:rsidP="003644C7">
      <w:r>
        <w:t>See clause 5.2.4.</w:t>
      </w:r>
    </w:p>
    <w:p w14:paraId="26B7D4AC" w14:textId="7DBFBF5A" w:rsidR="003644C7" w:rsidRPr="00424394" w:rsidRDefault="003644C7" w:rsidP="003644C7">
      <w:pPr>
        <w:pStyle w:val="Heading3"/>
      </w:pPr>
      <w:bookmarkStart w:id="237" w:name="_Toc20205547"/>
      <w:bookmarkStart w:id="238" w:name="_Toc25753273"/>
      <w:bookmarkStart w:id="239" w:name="_Toc42154964"/>
      <w:bookmarkStart w:id="240" w:name="_Toc43391088"/>
      <w:bookmarkStart w:id="241" w:name="_Toc49951208"/>
      <w:bookmarkStart w:id="242" w:name="_Toc50477242"/>
      <w:r w:rsidRPr="00424394">
        <w:t>6.1.</w:t>
      </w:r>
      <w:r w:rsidR="001A5025">
        <w:t>2</w:t>
      </w:r>
      <w:r w:rsidRPr="00424394">
        <w:tab/>
      </w:r>
      <w:r w:rsidRPr="001B69A8">
        <w:t>CDR</w:t>
      </w:r>
      <w:r w:rsidRPr="00424394">
        <w:t xml:space="preserve"> description on the </w:t>
      </w:r>
      <w:r w:rsidRPr="001B69A8">
        <w:t>B</w:t>
      </w:r>
      <w:r>
        <w:rPr>
          <w:vertAlign w:val="subscript"/>
          <w:lang w:eastAsia="zh-CN"/>
        </w:rPr>
        <w:t>ns</w:t>
      </w:r>
      <w:r w:rsidRPr="00424394">
        <w:t xml:space="preserve"> interface</w:t>
      </w:r>
      <w:bookmarkEnd w:id="237"/>
      <w:bookmarkEnd w:id="238"/>
      <w:bookmarkEnd w:id="239"/>
      <w:bookmarkEnd w:id="240"/>
      <w:bookmarkEnd w:id="241"/>
      <w:bookmarkEnd w:id="242"/>
    </w:p>
    <w:p w14:paraId="75669230" w14:textId="3C53AAEF" w:rsidR="003644C7" w:rsidRPr="00424394" w:rsidRDefault="003644C7" w:rsidP="003644C7">
      <w:pPr>
        <w:pStyle w:val="Heading4"/>
        <w:rPr>
          <w:lang w:bidi="ar-IQ"/>
        </w:rPr>
      </w:pPr>
      <w:bookmarkStart w:id="243" w:name="_Toc20205548"/>
      <w:bookmarkStart w:id="244" w:name="_Toc25753274"/>
      <w:bookmarkStart w:id="245" w:name="_Toc42154965"/>
      <w:bookmarkStart w:id="246" w:name="_Toc43391089"/>
      <w:bookmarkStart w:id="247" w:name="_Toc49951209"/>
      <w:bookmarkStart w:id="248" w:name="_Toc50477243"/>
      <w:r w:rsidRPr="00424394">
        <w:rPr>
          <w:lang w:bidi="ar-IQ"/>
        </w:rPr>
        <w:t>6.1.</w:t>
      </w:r>
      <w:r w:rsidR="001A5025">
        <w:rPr>
          <w:lang w:bidi="ar-IQ"/>
        </w:rPr>
        <w:t>2</w:t>
      </w:r>
      <w:r w:rsidRPr="00424394">
        <w:rPr>
          <w:lang w:bidi="ar-IQ"/>
        </w:rPr>
        <w:t>.1</w:t>
      </w:r>
      <w:r w:rsidRPr="00424394">
        <w:rPr>
          <w:lang w:bidi="ar-IQ"/>
        </w:rPr>
        <w:tab/>
        <w:t>General</w:t>
      </w:r>
      <w:bookmarkEnd w:id="243"/>
      <w:bookmarkEnd w:id="244"/>
      <w:bookmarkEnd w:id="245"/>
      <w:bookmarkEnd w:id="246"/>
      <w:bookmarkEnd w:id="247"/>
      <w:bookmarkEnd w:id="248"/>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79CD3916" w:rsidR="003644C7" w:rsidRPr="000D2814" w:rsidRDefault="003644C7" w:rsidP="003644C7">
      <w:pPr>
        <w:pStyle w:val="Heading4"/>
        <w:rPr>
          <w:lang w:bidi="ar-IQ"/>
        </w:rPr>
      </w:pPr>
      <w:bookmarkStart w:id="249" w:name="_Toc20205549"/>
      <w:bookmarkStart w:id="250" w:name="_Toc38790206"/>
      <w:bookmarkStart w:id="251" w:name="_Toc38790451"/>
      <w:bookmarkStart w:id="252" w:name="_Toc42154966"/>
      <w:bookmarkStart w:id="253" w:name="_Toc43391090"/>
      <w:bookmarkStart w:id="254" w:name="_Toc49951210"/>
      <w:bookmarkStart w:id="255" w:name="_Toc50477244"/>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249"/>
      <w:bookmarkEnd w:id="250"/>
      <w:bookmarkEnd w:id="251"/>
      <w:bookmarkEnd w:id="252"/>
      <w:bookmarkEnd w:id="253"/>
      <w:bookmarkEnd w:id="254"/>
      <w:bookmarkEnd w:id="255"/>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70DD25F0"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6F056E28" w:rsidR="003644C7" w:rsidRPr="00424394" w:rsidRDefault="003644C7" w:rsidP="003644C7">
      <w:pPr>
        <w:pStyle w:val="TH"/>
        <w:rPr>
          <w:lang w:bidi="ar-IQ"/>
        </w:rPr>
      </w:pPr>
      <w:r w:rsidRPr="00424394">
        <w:rPr>
          <w:lang w:bidi="ar-IQ"/>
        </w:rPr>
        <w:lastRenderedPageBreak/>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6675867A"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47E9E0CE"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362BCF9C" w:rsidR="003644C7" w:rsidRPr="002F3ED2" w:rsidRDefault="003644C7" w:rsidP="009629A7">
            <w:pPr>
              <w:pStyle w:val="TAL"/>
              <w:rPr>
                <w:lang w:bidi="ar-IQ"/>
              </w:rPr>
            </w:pPr>
            <w:r w:rsidRPr="002F3ED2">
              <w:rPr>
                <w:lang w:bidi="ar-IQ"/>
              </w:rPr>
              <w:t xml:space="preserve">This field </w:t>
            </w:r>
            <w:r w:rsidR="008C1639">
              <w:rPr>
                <w:lang w:bidi="ar-IQ"/>
              </w:rPr>
              <w:t>is not applicable</w:t>
            </w:r>
            <w:r>
              <w:rPr>
                <w:lang w:bidi="ar-IQ"/>
              </w:rPr>
              <w:t xml:space="preserve">.   </w:t>
            </w:r>
            <w:r w:rsidRPr="002F3ED2">
              <w:rPr>
                <w:lang w:bidi="ar-IQ"/>
              </w:rPr>
              <w:t xml:space="preserve"> </w:t>
            </w:r>
            <w:r>
              <w:t xml:space="preserve"> </w:t>
            </w:r>
          </w:p>
        </w:tc>
      </w:tr>
      <w:tr w:rsidR="008C1639" w:rsidRPr="00424394"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2F3ED2" w:rsidRDefault="008C1639" w:rsidP="008C1639">
            <w:pPr>
              <w:pStyle w:val="TAL"/>
            </w:pPr>
            <w:r>
              <w:t>Tenant</w:t>
            </w:r>
            <w:r w:rsidRPr="002F3ED2">
              <w:t xml:space="preserve"> Identifier</w:t>
            </w:r>
          </w:p>
        </w:tc>
        <w:tc>
          <w:tcPr>
            <w:tcW w:w="850" w:type="dxa"/>
            <w:tcBorders>
              <w:top w:val="single" w:sz="6" w:space="0" w:color="auto"/>
              <w:left w:val="single" w:sz="6" w:space="0" w:color="auto"/>
              <w:bottom w:val="single" w:sz="6" w:space="0" w:color="auto"/>
              <w:right w:val="single" w:sz="6" w:space="0" w:color="auto"/>
            </w:tcBorders>
          </w:tcPr>
          <w:p w14:paraId="1155F3AF" w14:textId="0FA7C312" w:rsidR="008C1639" w:rsidRPr="002F3ED2" w:rsidRDefault="00CE475D" w:rsidP="008C1639">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2F3ED2" w:rsidRDefault="008C1639" w:rsidP="008C1639">
            <w:pPr>
              <w:pStyle w:val="TAL"/>
              <w:rPr>
                <w:lang w:bidi="ar-IQ"/>
              </w:rPr>
            </w:pPr>
            <w:r w:rsidRPr="002F3ED2">
              <w:rPr>
                <w:lang w:bidi="ar-IQ"/>
              </w:rPr>
              <w:t>This field holds the</w:t>
            </w:r>
            <w:r>
              <w:rPr>
                <w:lang w:bidi="ar-IQ"/>
              </w:rPr>
              <w:t xml:space="preserve"> identifier of the tenant the network slice instance is created for.   </w:t>
            </w:r>
            <w:r w:rsidRPr="002F3ED2">
              <w:rPr>
                <w:lang w:bidi="ar-IQ"/>
              </w:rPr>
              <w:t xml:space="preserve"> </w:t>
            </w:r>
            <w:r>
              <w:t xml:space="preserve"> </w:t>
            </w:r>
          </w:p>
        </w:tc>
      </w:tr>
      <w:tr w:rsidR="008C1639" w:rsidRPr="00424394"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2F3ED2" w:rsidRDefault="008C1639" w:rsidP="008C1639">
            <w:pPr>
              <w:pStyle w:val="TAL"/>
            </w:pPr>
            <w:r>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2F3ED2" w:rsidRDefault="008C1639" w:rsidP="008C1639">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2F3ED2" w:rsidRDefault="008C1639" w:rsidP="008C1639">
            <w:pPr>
              <w:pStyle w:val="TAL"/>
              <w:rPr>
                <w:lang w:bidi="ar-IQ"/>
              </w:rPr>
            </w:pPr>
            <w:r>
              <w:rPr>
                <w:lang w:bidi="ar-IQ"/>
              </w:rPr>
              <w:t xml:space="preserve">This fields holds the identifier of the </w:t>
            </w:r>
            <w:r>
              <w:t xml:space="preserve">MnS Consumer </w:t>
            </w:r>
            <w:r>
              <w:rPr>
                <w:lang w:bidi="ar-IQ"/>
              </w:rPr>
              <w:t>of Provisioning MnS.</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9C866EB"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w:t>
            </w:r>
            <w:r w:rsidR="003E2358">
              <w:rPr>
                <w:lang w:bidi="ar-IQ"/>
              </w:rPr>
              <w:t>E</w:t>
            </w:r>
            <w:r w:rsidR="003E6436">
              <w:rPr>
                <w:lang w:bidi="ar-IQ"/>
              </w:rPr>
              <w:t>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282117A5"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w:t>
            </w:r>
            <w:r w:rsidR="003E2358">
              <w:rPr>
                <w:lang w:eastAsia="zh-CN"/>
              </w:rPr>
              <w:t>E</w:t>
            </w:r>
            <w:r w:rsidR="003E6436">
              <w:rPr>
                <w:lang w:eastAsia="zh-CN"/>
              </w:rPr>
              <w:t>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21632551" w:rsidR="003644C7" w:rsidRPr="002F3ED2" w:rsidDel="00CE5670" w:rsidRDefault="00CE475D" w:rsidP="009629A7">
            <w:pPr>
              <w:pStyle w:val="TAC"/>
              <w:rPr>
                <w:lang w:bidi="ar-IQ"/>
              </w:rPr>
            </w:pPr>
            <w:r w:rsidRPr="00607228">
              <w:rPr>
                <w:lang w:bidi="ar-IQ"/>
              </w:rPr>
              <w:t>O</w:t>
            </w:r>
            <w:r w:rsidRPr="00607228">
              <w:rPr>
                <w:vertAlign w:val="subscript"/>
                <w:lang w:bidi="ar-IQ"/>
              </w:rPr>
              <w:t>C</w:t>
            </w:r>
            <w:r w:rsidRPr="00EA4D91">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2B388B84" w:rsidR="003644C7" w:rsidRPr="002F3ED2" w:rsidRDefault="00CE475D" w:rsidP="009629A7">
            <w:pPr>
              <w:pStyle w:val="TAC"/>
              <w:rPr>
                <w:lang w:bidi="ar-IQ"/>
              </w:rPr>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334D1C99" w:rsidR="003644C7" w:rsidRPr="002F3ED2" w:rsidRDefault="00CE475D" w:rsidP="009629A7">
            <w:pPr>
              <w:pStyle w:val="TAC"/>
              <w:rPr>
                <w:lang w:bidi="ar-IQ"/>
              </w:rPr>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D153F6" w:rsidRPr="00424394" w14:paraId="4FEED8AB" w14:textId="77777777" w:rsidTr="0048389F">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6E90E03F" w14:textId="77777777" w:rsidR="00D153F6" w:rsidRPr="002F3ED2" w:rsidRDefault="00D153F6" w:rsidP="0048389F">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6F7C21A" w14:textId="77777777" w:rsidR="00D153F6" w:rsidRPr="002F3ED2" w:rsidRDefault="00D153F6" w:rsidP="0048389F">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29DE4AF8" w14:textId="77777777" w:rsidR="00D153F6" w:rsidRPr="002F3ED2" w:rsidRDefault="00D153F6" w:rsidP="0048389F">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5DA70162"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1E2EA4C4" w:rsidR="003644C7" w:rsidRPr="002F3ED2" w:rsidRDefault="00CE475D" w:rsidP="009629A7">
            <w:pPr>
              <w:pStyle w:val="TAC"/>
              <w:rPr>
                <w:lang w:bidi="ar-IQ"/>
              </w:rPr>
            </w:pPr>
            <w:r w:rsidRPr="00AD3544">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39F0034B" w:rsidR="003644C7" w:rsidRPr="002F3ED2" w:rsidRDefault="00CE475D" w:rsidP="009629A7">
            <w:pPr>
              <w:pStyle w:val="TAC"/>
            </w:pPr>
            <w:r w:rsidRPr="00607228">
              <w:rPr>
                <w:lang w:bidi="ar-IQ"/>
              </w:rPr>
              <w:t>O</w:t>
            </w:r>
            <w:r w:rsidRPr="00607228">
              <w:rPr>
                <w:vertAlign w:val="subscript"/>
                <w:lang w:bidi="ar-IQ"/>
              </w:rPr>
              <w:t>C</w:t>
            </w:r>
            <w:r w:rsidRPr="002F3ED2">
              <w:rPr>
                <w:lang w:bidi="ar-IQ"/>
              </w:rPr>
              <w:t xml:space="preserve"> </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bl>
    <w:p w14:paraId="3760F08A" w14:textId="77777777" w:rsidR="003644C7" w:rsidRDefault="003644C7" w:rsidP="003644C7"/>
    <w:p w14:paraId="5C24BD24" w14:textId="77777777" w:rsidR="0040348A" w:rsidRPr="00424394" w:rsidRDefault="0040348A" w:rsidP="0040348A">
      <w:pPr>
        <w:pStyle w:val="Heading2"/>
      </w:pPr>
      <w:bookmarkStart w:id="256" w:name="_Toc4506677"/>
      <w:bookmarkStart w:id="257" w:name="_Toc25753278"/>
      <w:bookmarkStart w:id="258" w:name="_Toc42154967"/>
      <w:bookmarkStart w:id="259" w:name="_Toc43391091"/>
      <w:bookmarkStart w:id="260" w:name="_Toc49951211"/>
      <w:bookmarkStart w:id="261" w:name="_Toc50477245"/>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256"/>
      <w:bookmarkEnd w:id="257"/>
      <w:bookmarkEnd w:id="258"/>
      <w:bookmarkEnd w:id="259"/>
      <w:bookmarkEnd w:id="260"/>
      <w:bookmarkEnd w:id="261"/>
      <w:r w:rsidRPr="00424394">
        <w:t xml:space="preserve"> </w:t>
      </w:r>
    </w:p>
    <w:p w14:paraId="0878EA6E" w14:textId="77777777" w:rsidR="0040348A" w:rsidRPr="00424394" w:rsidRDefault="0040348A" w:rsidP="0040348A">
      <w:pPr>
        <w:pStyle w:val="Heading3"/>
      </w:pPr>
      <w:bookmarkStart w:id="262" w:name="_Toc4506678"/>
      <w:bookmarkStart w:id="263" w:name="_Toc25753279"/>
      <w:bookmarkStart w:id="264" w:name="_Toc42154968"/>
      <w:bookmarkStart w:id="265" w:name="_Toc43391092"/>
      <w:bookmarkStart w:id="266" w:name="_Toc49951212"/>
      <w:bookmarkStart w:id="267" w:name="_Toc50477246"/>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262"/>
      <w:bookmarkEnd w:id="263"/>
      <w:bookmarkEnd w:id="264"/>
      <w:bookmarkEnd w:id="265"/>
      <w:bookmarkEnd w:id="266"/>
      <w:bookmarkEnd w:id="267"/>
    </w:p>
    <w:p w14:paraId="21C63FC0" w14:textId="77777777" w:rsidR="0040348A" w:rsidRPr="00424394" w:rsidRDefault="0040348A" w:rsidP="0040348A">
      <w:pPr>
        <w:pStyle w:val="Heading4"/>
      </w:pPr>
      <w:bookmarkStart w:id="268" w:name="_Toc4506679"/>
      <w:bookmarkStart w:id="269" w:name="_Toc25753280"/>
      <w:bookmarkStart w:id="270" w:name="_Toc42154969"/>
      <w:bookmarkStart w:id="271" w:name="_Toc43391093"/>
      <w:bookmarkStart w:id="272" w:name="_Toc49951213"/>
      <w:bookmarkStart w:id="273" w:name="_Toc50477247"/>
      <w:r w:rsidRPr="00424394">
        <w:t>6.2.1.1</w:t>
      </w:r>
      <w:r w:rsidRPr="00424394">
        <w:tab/>
        <w:t>General</w:t>
      </w:r>
      <w:bookmarkEnd w:id="268"/>
      <w:bookmarkEnd w:id="269"/>
      <w:bookmarkEnd w:id="270"/>
      <w:bookmarkEnd w:id="271"/>
      <w:bookmarkEnd w:id="272"/>
      <w:bookmarkEnd w:id="273"/>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5FB9BCFB" w:rsidR="0040348A" w:rsidRPr="00424394" w:rsidRDefault="0040348A" w:rsidP="0040348A">
      <w:pPr>
        <w:pStyle w:val="Heading4"/>
        <w:rPr>
          <w:lang w:bidi="ar-IQ"/>
        </w:rPr>
      </w:pPr>
      <w:bookmarkStart w:id="274" w:name="_Toc4506680"/>
      <w:bookmarkStart w:id="275" w:name="_Toc25753281"/>
      <w:bookmarkStart w:id="276" w:name="_Toc42154970"/>
      <w:bookmarkStart w:id="277" w:name="_Toc43391094"/>
      <w:bookmarkStart w:id="278" w:name="_Toc49951214"/>
      <w:bookmarkStart w:id="279" w:name="_Toc50477248"/>
      <w:r w:rsidRPr="00424394">
        <w:rPr>
          <w:lang w:bidi="ar-IQ"/>
        </w:rPr>
        <w:lastRenderedPageBreak/>
        <w:t>6.2.1.2</w:t>
      </w:r>
      <w:r w:rsidRPr="00424394">
        <w:rPr>
          <w:lang w:bidi="ar-IQ"/>
        </w:rPr>
        <w:tab/>
        <w:t xml:space="preserve">Definition of </w:t>
      </w:r>
      <w:r>
        <w:t>N</w:t>
      </w:r>
      <w:r w:rsidR="007B6725">
        <w:t xml:space="preserve">etwork </w:t>
      </w:r>
      <w:r>
        <w:t>S</w:t>
      </w:r>
      <w:r w:rsidR="007B6725">
        <w:t>lice</w:t>
      </w:r>
      <w:r>
        <w:t xml:space="preserve"> Management </w:t>
      </w:r>
      <w:r w:rsidRPr="00424394">
        <w:t>charging</w:t>
      </w:r>
      <w:r w:rsidRPr="00424394">
        <w:rPr>
          <w:lang w:bidi="ar-IQ"/>
        </w:rPr>
        <w:t xml:space="preserve"> information</w:t>
      </w:r>
      <w:bookmarkEnd w:id="274"/>
      <w:bookmarkEnd w:id="275"/>
      <w:bookmarkEnd w:id="276"/>
      <w:bookmarkEnd w:id="277"/>
      <w:bookmarkEnd w:id="278"/>
      <w:bookmarkEnd w:id="279"/>
      <w:r w:rsidRPr="00424394">
        <w:rPr>
          <w:lang w:bidi="ar-IQ"/>
        </w:rPr>
        <w:t xml:space="preserve"> </w:t>
      </w:r>
    </w:p>
    <w:p w14:paraId="4AEB8984" w14:textId="0973D0D6"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w:t>
      </w:r>
      <w:r w:rsidR="007B6725">
        <w:t>M</w:t>
      </w:r>
      <w:r>
        <w:t xml:space="preserve"> C</w:t>
      </w:r>
      <w:r w:rsidRPr="00424394">
        <w:t xml:space="preserve">harging Information. </w:t>
      </w:r>
    </w:p>
    <w:p w14:paraId="49076A9D" w14:textId="3B1F6388" w:rsidR="0040348A" w:rsidRPr="00424394" w:rsidRDefault="0040348A" w:rsidP="0040348A">
      <w:pPr>
        <w:keepNext/>
        <w:rPr>
          <w:lang w:bidi="ar-IQ"/>
        </w:rPr>
      </w:pPr>
      <w:r w:rsidRPr="00424394">
        <w:rPr>
          <w:lang w:bidi="ar-IQ"/>
        </w:rPr>
        <w:t xml:space="preserve">The detailed structure of the </w:t>
      </w:r>
      <w:r>
        <w:t>NS</w:t>
      </w:r>
      <w:r w:rsidR="007B6725">
        <w:t>M</w:t>
      </w:r>
      <w:r>
        <w:t xml:space="preserve">  </w:t>
      </w:r>
      <w:r w:rsidRPr="00424394">
        <w:t xml:space="preserve">Charging </w:t>
      </w:r>
      <w:r w:rsidRPr="00424394">
        <w:rPr>
          <w:lang w:bidi="ar-IQ"/>
        </w:rPr>
        <w:t>Information can be found in table 6.2.1.2.1.</w:t>
      </w:r>
    </w:p>
    <w:p w14:paraId="3C91E4D3" w14:textId="3E3A1E51" w:rsidR="0040348A" w:rsidRPr="00424394" w:rsidRDefault="0040348A" w:rsidP="0040348A">
      <w:pPr>
        <w:pStyle w:val="TH"/>
        <w:rPr>
          <w:lang w:bidi="ar-IQ"/>
        </w:rPr>
      </w:pPr>
      <w:r w:rsidRPr="00424394">
        <w:rPr>
          <w:lang w:bidi="ar-IQ"/>
        </w:rPr>
        <w:t xml:space="preserve">Table 6.2.1.2.1: Structure of </w:t>
      </w:r>
      <w:r>
        <w:t>NS</w:t>
      </w:r>
      <w:r w:rsidR="007B6725">
        <w:t>M</w:t>
      </w:r>
      <w:r>
        <w:t xml:space="preserve">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272834C1"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63E93B13"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56A9CEF5" w:rsidR="000B6692" w:rsidRDefault="000B6692" w:rsidP="000B6692">
            <w:pPr>
              <w:pStyle w:val="TAL"/>
              <w:rPr>
                <w:lang w:eastAsia="zh-CN" w:bidi="ar-IQ"/>
              </w:rPr>
            </w:pPr>
            <w:r w:rsidRPr="007476B3">
              <w:rPr>
                <w:lang w:eastAsia="zh-CN" w:bidi="ar-IQ"/>
              </w:rPr>
              <w:t xml:space="preserve">Identifier of </w:t>
            </w:r>
            <w:r w:rsidR="00687AA9">
              <w:rPr>
                <w:lang w:eastAsia="zh-CN" w:bidi="ar-IQ"/>
              </w:rPr>
              <w:t>NetworkSlice</w:t>
            </w:r>
            <w:r w:rsidRPr="007476B3">
              <w:rPr>
                <w:lang w:eastAsia="zh-CN" w:bidi="ar-IQ"/>
              </w:rPr>
              <w:t xml:space="preserve">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15D3A71E" w:rsidR="0040348A" w:rsidRPr="00726DB2" w:rsidRDefault="007B6725" w:rsidP="0040348A">
            <w:pPr>
              <w:pStyle w:val="TAL"/>
              <w:rPr>
                <w:lang w:eastAsia="zh-CN"/>
              </w:rPr>
            </w:pPr>
            <w:r>
              <w:rPr>
                <w:lang w:eastAsia="zh-CN"/>
              </w:rPr>
              <w:t xml:space="preserve">List of </w:t>
            </w:r>
            <w:r w:rsidR="0040348A">
              <w:rPr>
                <w:lang w:eastAsia="zh-CN"/>
              </w:rPr>
              <w:t xml:space="preserve">Service </w:t>
            </w:r>
            <w:r w:rsidR="000B6692">
              <w:rPr>
                <w:lang w:eastAsia="zh-CN"/>
              </w:rPr>
              <w:t>p</w:t>
            </w:r>
            <w:r w:rsidR="0040348A">
              <w:rPr>
                <w:lang w:eastAsia="zh-CN"/>
              </w:rPr>
              <w:t>rofile</w:t>
            </w:r>
            <w:r>
              <w:rPr>
                <w:lang w:eastAsia="zh-CN"/>
              </w:rPr>
              <w:t xml:space="preserve"> charging information</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41948638" w:rsidR="0040348A" w:rsidRPr="002F3ED2" w:rsidRDefault="0040348A" w:rsidP="00E37CF5">
            <w:pPr>
              <w:pStyle w:val="TAC"/>
              <w:jc w:val="left"/>
            </w:pPr>
            <w:r w:rsidRPr="002F3ED2">
              <w:t xml:space="preserve">This field </w:t>
            </w:r>
            <w:r w:rsidR="00613715">
              <w:t xml:space="preserve">holds the list of service profile charging information </w:t>
            </w:r>
            <w:r w:rsidR="000B6692" w:rsidRPr="002B15AA">
              <w:t xml:space="preserve">supported by the </w:t>
            </w:r>
            <w:r w:rsidR="000B6692">
              <w:rPr>
                <w:lang w:val="en-US"/>
              </w:rPr>
              <w:t>Network</w:t>
            </w:r>
            <w:r w:rsidR="003E6436">
              <w:rPr>
                <w:lang w:val="en-US"/>
              </w:rPr>
              <w:t xml:space="preserve"> </w:t>
            </w:r>
            <w:r w:rsidR="000B6692">
              <w:rPr>
                <w:lang w:val="en-US"/>
              </w:rPr>
              <w:t xml:space="preserve">Slice instance </w:t>
            </w:r>
            <w:r w:rsidR="00613715">
              <w:rPr>
                <w:lang w:val="en-US"/>
              </w:rPr>
              <w:t>and is</w:t>
            </w:r>
            <w:r w:rsidR="00613715" w:rsidRPr="002B15AA">
              <w:t xml:space="preserve"> </w:t>
            </w:r>
            <w:r>
              <w:t xml:space="preserve">defined in </w:t>
            </w:r>
            <w:r w:rsidR="00613715">
              <w:rPr>
                <w:lang w:bidi="ar-IQ"/>
              </w:rPr>
              <w:t xml:space="preserve"> </w:t>
            </w:r>
            <w:r w:rsidR="00613715" w:rsidRPr="0040110E">
              <w:t>clause 6.2.1.</w:t>
            </w:r>
            <w:r w:rsidR="00CB4C4D">
              <w:t>3</w:t>
            </w:r>
            <w:r w:rsidR="00613715">
              <w:t>.</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79EDE4FD" w:rsidR="000B6692" w:rsidRPr="002F3ED2" w:rsidRDefault="000B6692" w:rsidP="000B6692">
            <w:pPr>
              <w:pStyle w:val="TAC"/>
              <w:jc w:val="left"/>
            </w:pPr>
            <w:r>
              <w:t xml:space="preserve">This field holds the status of the management operation </w:t>
            </w:r>
            <w:r w:rsidRPr="00DC1537">
              <w:t>(Succeeded or Failed)</w:t>
            </w:r>
            <w:r w:rsidR="0021697B">
              <w:t xml:space="preserve">, as defined in </w:t>
            </w:r>
            <w:r w:rsidR="0021697B" w:rsidRPr="000F192D">
              <w:t>TS 28.532</w:t>
            </w:r>
            <w:r w:rsidR="0021697B">
              <w:t xml:space="preserve"> [253]</w:t>
            </w:r>
            <w:r w:rsidR="0021697B" w:rsidRPr="000F192D">
              <w:t xml:space="preserve"> clause 11.1.1.1.3</w:t>
            </w:r>
            <w:r w:rsidRPr="00DC1537">
              <w:t xml:space="preserve">. </w:t>
            </w:r>
          </w:p>
        </w:tc>
      </w:tr>
      <w:tr w:rsidR="0021697B" w:rsidRPr="00424394" w14:paraId="0B82F31D" w14:textId="77777777" w:rsidTr="0040348A">
        <w:trPr>
          <w:cantSplit/>
          <w:jc w:val="center"/>
        </w:trPr>
        <w:tc>
          <w:tcPr>
            <w:tcW w:w="2554" w:type="dxa"/>
          </w:tcPr>
          <w:p w14:paraId="199EBE1A" w14:textId="7129D076" w:rsidR="0021697B" w:rsidRDefault="0021697B" w:rsidP="0021697B">
            <w:pPr>
              <w:pStyle w:val="TAL"/>
              <w:rPr>
                <w:lang w:eastAsia="zh-CN"/>
              </w:rPr>
            </w:pPr>
            <w:r>
              <w:rPr>
                <w:lang w:eastAsia="zh-CN"/>
              </w:rPr>
              <w:t>Operational state</w:t>
            </w:r>
          </w:p>
        </w:tc>
        <w:tc>
          <w:tcPr>
            <w:tcW w:w="859" w:type="dxa"/>
          </w:tcPr>
          <w:p w14:paraId="79EFAC08" w14:textId="6C2F3D45"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7AA79EC5" w14:textId="6B4E6A63" w:rsidR="0021697B" w:rsidRDefault="0021697B" w:rsidP="0021697B">
            <w:pPr>
              <w:pStyle w:val="TAC"/>
              <w:jc w:val="left"/>
            </w:pPr>
            <w:r>
              <w:t xml:space="preserve">This field </w:t>
            </w:r>
            <w:r w:rsidRPr="002B15AA">
              <w:rPr>
                <w:rFonts w:cs="Arial"/>
                <w:szCs w:val="18"/>
              </w:rPr>
              <w:t xml:space="preserve">indicates the operational state of the </w:t>
            </w:r>
            <w:r>
              <w:rPr>
                <w:rFonts w:cs="Arial"/>
                <w:szCs w:val="18"/>
              </w:rPr>
              <w:t>network slice instance</w:t>
            </w:r>
            <w:r w:rsidDel="00E8630C">
              <w:t xml:space="preserve"> </w:t>
            </w:r>
            <w:r>
              <w:t xml:space="preserve">(enabled or disabled), as defined in </w:t>
            </w:r>
            <w:r w:rsidRPr="001B69A8">
              <w:rPr>
                <w:lang w:bidi="ar-IQ"/>
              </w:rPr>
              <w:t>TS</w:t>
            </w:r>
            <w:r>
              <w:rPr>
                <w:lang w:bidi="ar-IQ"/>
              </w:rPr>
              <w:t xml:space="preserve"> 28.541 [254] clause 6.4.1.</w:t>
            </w:r>
            <w:r>
              <w:t xml:space="preserve"> </w:t>
            </w:r>
          </w:p>
        </w:tc>
      </w:tr>
      <w:tr w:rsidR="0021697B" w:rsidRPr="00424394" w14:paraId="140A18F7" w14:textId="77777777" w:rsidTr="0040348A">
        <w:trPr>
          <w:cantSplit/>
          <w:jc w:val="center"/>
        </w:trPr>
        <w:tc>
          <w:tcPr>
            <w:tcW w:w="2554" w:type="dxa"/>
          </w:tcPr>
          <w:p w14:paraId="75F66B6A" w14:textId="3A544E94" w:rsidR="0021697B" w:rsidRDefault="0021697B" w:rsidP="0021697B">
            <w:pPr>
              <w:pStyle w:val="TAL"/>
              <w:rPr>
                <w:lang w:eastAsia="zh-CN"/>
              </w:rPr>
            </w:pPr>
            <w:r>
              <w:rPr>
                <w:lang w:eastAsia="zh-CN"/>
              </w:rPr>
              <w:t>A</w:t>
            </w:r>
            <w:r w:rsidRPr="00E8630C">
              <w:rPr>
                <w:lang w:eastAsia="zh-CN"/>
              </w:rPr>
              <w:t>dministrative</w:t>
            </w:r>
            <w:r>
              <w:rPr>
                <w:lang w:eastAsia="zh-CN"/>
              </w:rPr>
              <w:t xml:space="preserve"> s</w:t>
            </w:r>
            <w:r w:rsidRPr="00E8630C">
              <w:rPr>
                <w:lang w:eastAsia="zh-CN"/>
              </w:rPr>
              <w:t>tate</w:t>
            </w:r>
          </w:p>
        </w:tc>
        <w:tc>
          <w:tcPr>
            <w:tcW w:w="859" w:type="dxa"/>
          </w:tcPr>
          <w:p w14:paraId="0983A8EA" w14:textId="4F574BEC" w:rsidR="0021697B" w:rsidRPr="0081445A" w:rsidRDefault="0021697B" w:rsidP="0021697B">
            <w:pPr>
              <w:pStyle w:val="TAC"/>
              <w:rPr>
                <w:lang w:eastAsia="zh-CN"/>
              </w:rPr>
            </w:pPr>
            <w:r w:rsidRPr="0081445A">
              <w:rPr>
                <w:lang w:eastAsia="zh-CN"/>
              </w:rPr>
              <w:t>O</w:t>
            </w:r>
            <w:r w:rsidRPr="0081445A">
              <w:rPr>
                <w:vertAlign w:val="subscript"/>
                <w:lang w:eastAsia="zh-CN"/>
              </w:rPr>
              <w:t>C</w:t>
            </w:r>
          </w:p>
        </w:tc>
        <w:tc>
          <w:tcPr>
            <w:tcW w:w="5490" w:type="dxa"/>
          </w:tcPr>
          <w:p w14:paraId="1AF3BF99" w14:textId="63087380" w:rsidR="0021697B" w:rsidRDefault="0021697B" w:rsidP="0021697B">
            <w:pPr>
              <w:pStyle w:val="TAC"/>
              <w:jc w:val="left"/>
            </w:pPr>
            <w:r>
              <w:rPr>
                <w:rFonts w:cs="Arial"/>
                <w:szCs w:val="18"/>
              </w:rPr>
              <w:t xml:space="preserve">This </w:t>
            </w:r>
            <w:r w:rsidRPr="002B15AA">
              <w:rPr>
                <w:rFonts w:cs="Arial"/>
                <w:szCs w:val="18"/>
              </w:rPr>
              <w:t xml:space="preserve">indicates the administrative state of the </w:t>
            </w:r>
            <w:r>
              <w:rPr>
                <w:rFonts w:cs="Arial"/>
                <w:szCs w:val="18"/>
              </w:rPr>
              <w:t>network slice instance (locked, unlocked or shuttingdown)</w:t>
            </w:r>
            <w:r>
              <w:t xml:space="preserve">, as defined in </w:t>
            </w:r>
            <w:r w:rsidRPr="001B69A8">
              <w:rPr>
                <w:lang w:bidi="ar-IQ"/>
              </w:rPr>
              <w:t>TS</w:t>
            </w:r>
            <w:r>
              <w:rPr>
                <w:lang w:bidi="ar-IQ"/>
              </w:rPr>
              <w:t xml:space="preserve"> 28.541 [254] clause 6.4.1.</w:t>
            </w:r>
          </w:p>
        </w:tc>
      </w:tr>
    </w:tbl>
    <w:p w14:paraId="615B4E58" w14:textId="7E2ED143" w:rsidR="000B6692" w:rsidRDefault="000B6692" w:rsidP="0040348A">
      <w:pPr>
        <w:pStyle w:val="EditorsNote"/>
      </w:pPr>
    </w:p>
    <w:p w14:paraId="24B3D7CF" w14:textId="2BA60EDE" w:rsidR="00613715" w:rsidRPr="00424394" w:rsidRDefault="00613715" w:rsidP="00613715">
      <w:pPr>
        <w:pStyle w:val="Heading4"/>
        <w:rPr>
          <w:lang w:bidi="ar-IQ"/>
        </w:rPr>
      </w:pPr>
      <w:bookmarkStart w:id="280" w:name="_Toc49951215"/>
      <w:bookmarkStart w:id="281" w:name="_Toc50477249"/>
      <w:r w:rsidRPr="00424394">
        <w:rPr>
          <w:lang w:bidi="ar-IQ"/>
        </w:rPr>
        <w:lastRenderedPageBreak/>
        <w:t>6.2.1.</w:t>
      </w:r>
      <w:r w:rsidR="00CB4C4D">
        <w:rPr>
          <w:lang w:bidi="ar-IQ"/>
        </w:rPr>
        <w:t>3</w:t>
      </w:r>
      <w:r w:rsidRPr="00424394">
        <w:rPr>
          <w:lang w:bidi="ar-IQ"/>
        </w:rPr>
        <w:tab/>
        <w:t xml:space="preserve">Definition of </w:t>
      </w:r>
      <w:r>
        <w:t>Service profile</w:t>
      </w:r>
      <w:r w:rsidRPr="00424394">
        <w:rPr>
          <w:lang w:bidi="ar-IQ"/>
        </w:rPr>
        <w:t xml:space="preserve"> </w:t>
      </w:r>
      <w:r>
        <w:rPr>
          <w:lang w:bidi="ar-IQ"/>
        </w:rPr>
        <w:t xml:space="preserve">charging </w:t>
      </w:r>
      <w:r w:rsidRPr="00424394">
        <w:rPr>
          <w:lang w:bidi="ar-IQ"/>
        </w:rPr>
        <w:t>information</w:t>
      </w:r>
      <w:bookmarkEnd w:id="280"/>
      <w:bookmarkEnd w:id="281"/>
      <w:r w:rsidRPr="00424394">
        <w:rPr>
          <w:lang w:bidi="ar-IQ"/>
        </w:rPr>
        <w:t xml:space="preserve"> </w:t>
      </w:r>
    </w:p>
    <w:p w14:paraId="226AE164" w14:textId="77777777" w:rsidR="00613715" w:rsidRPr="00424394" w:rsidRDefault="00613715" w:rsidP="00613715">
      <w:pPr>
        <w:keepNext/>
      </w:pPr>
      <w:r>
        <w:t xml:space="preserve">The service profile is defined </w:t>
      </w:r>
      <w:r w:rsidRPr="003F45FE">
        <w:rPr>
          <w:lang w:bidi="ar-IQ"/>
        </w:rPr>
        <w:t>in TS 28.541 [254] clause 6.3.3</w:t>
      </w:r>
      <w:r>
        <w:rPr>
          <w:lang w:bidi="ar-IQ"/>
        </w:rPr>
        <w:t xml:space="preserve">. </w:t>
      </w:r>
      <w:r>
        <w:t>Service profile</w:t>
      </w:r>
      <w:r w:rsidRPr="00424394">
        <w:rPr>
          <w:lang w:bidi="ar-IQ"/>
        </w:rPr>
        <w:t xml:space="preserve"> </w:t>
      </w:r>
      <w:r>
        <w:rPr>
          <w:lang w:bidi="ar-IQ"/>
        </w:rPr>
        <w:t>s</w:t>
      </w:r>
      <w:r w:rsidRPr="00424394">
        <w:t xml:space="preserve">pecific charging information used for </w:t>
      </w:r>
      <w:r>
        <w:t xml:space="preserve">Network Slice Management </w:t>
      </w:r>
      <w:r w:rsidRPr="00424394">
        <w:t>charging is provided within the</w:t>
      </w:r>
      <w:r>
        <w:t xml:space="preserve"> Service profile</w:t>
      </w:r>
      <w:r w:rsidRPr="00424394">
        <w:rPr>
          <w:lang w:bidi="ar-IQ"/>
        </w:rPr>
        <w:t xml:space="preserve"> </w:t>
      </w:r>
      <w:r>
        <w:rPr>
          <w:lang w:bidi="ar-IQ"/>
        </w:rPr>
        <w:t xml:space="preserve">charging </w:t>
      </w:r>
      <w:r w:rsidRPr="00424394">
        <w:rPr>
          <w:lang w:bidi="ar-IQ"/>
        </w:rPr>
        <w:t xml:space="preserve">information. </w:t>
      </w:r>
    </w:p>
    <w:p w14:paraId="79556DDA" w14:textId="62851997" w:rsidR="00613715" w:rsidRPr="00424394" w:rsidRDefault="00613715" w:rsidP="00613715">
      <w:pPr>
        <w:keepNext/>
        <w:rPr>
          <w:lang w:bidi="ar-IQ"/>
        </w:rPr>
      </w:pPr>
      <w:r w:rsidRPr="00424394">
        <w:rPr>
          <w:lang w:bidi="ar-IQ"/>
        </w:rPr>
        <w:t xml:space="preserve">The detailed structure of the </w:t>
      </w:r>
      <w:r>
        <w:t>Service profile</w:t>
      </w:r>
      <w:r w:rsidRPr="00424394">
        <w:rPr>
          <w:lang w:bidi="ar-IQ"/>
        </w:rPr>
        <w:t xml:space="preserve"> </w:t>
      </w:r>
      <w:r>
        <w:rPr>
          <w:lang w:bidi="ar-IQ"/>
        </w:rPr>
        <w:t xml:space="preserve">charging </w:t>
      </w:r>
      <w:r w:rsidRPr="00424394">
        <w:rPr>
          <w:lang w:bidi="ar-IQ"/>
        </w:rPr>
        <w:t xml:space="preserve">information </w:t>
      </w:r>
      <w:r>
        <w:rPr>
          <w:lang w:bidi="ar-IQ"/>
        </w:rPr>
        <w:t>can be found in table 6.2.1.</w:t>
      </w:r>
      <w:r w:rsidR="00CB4C4D">
        <w:rPr>
          <w:lang w:bidi="ar-IQ"/>
        </w:rPr>
        <w:t>3</w:t>
      </w:r>
      <w:r w:rsidRPr="00424394">
        <w:rPr>
          <w:lang w:bidi="ar-IQ"/>
        </w:rPr>
        <w:t>.1.</w:t>
      </w:r>
    </w:p>
    <w:p w14:paraId="5D642AB2" w14:textId="60422DA4" w:rsidR="00613715" w:rsidRPr="00424394" w:rsidRDefault="00613715" w:rsidP="00613715">
      <w:pPr>
        <w:pStyle w:val="TH"/>
        <w:rPr>
          <w:lang w:bidi="ar-IQ"/>
        </w:rPr>
      </w:pPr>
      <w:r w:rsidRPr="00424394">
        <w:rPr>
          <w:lang w:bidi="ar-IQ"/>
        </w:rPr>
        <w:t>Table 6.2.1.</w:t>
      </w:r>
      <w:r w:rsidR="00CB4C4D">
        <w:rPr>
          <w:lang w:bidi="ar-IQ"/>
        </w:rPr>
        <w:t>3</w:t>
      </w:r>
      <w:r w:rsidRPr="00424394">
        <w:rPr>
          <w:lang w:bidi="ar-IQ"/>
        </w:rPr>
        <w:t xml:space="preserve">.1: Structure of </w:t>
      </w:r>
      <w:r>
        <w:t>Service profile</w:t>
      </w:r>
      <w:r w:rsidRPr="00424394">
        <w:t xml:space="preserve"> </w:t>
      </w:r>
      <w:r>
        <w:t xml:space="preserve">Charging </w:t>
      </w:r>
      <w:r w:rsidRPr="00424394">
        <w:t>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424394" w14:paraId="24F4A07C" w14:textId="77777777" w:rsidTr="00CB4C4D">
        <w:trPr>
          <w:tblHeader/>
          <w:jc w:val="center"/>
        </w:trPr>
        <w:tc>
          <w:tcPr>
            <w:tcW w:w="2554" w:type="dxa"/>
            <w:shd w:val="clear" w:color="auto" w:fill="CCCCCC"/>
          </w:tcPr>
          <w:p w14:paraId="66C6DB15" w14:textId="77777777" w:rsidR="00613715" w:rsidRPr="002F3ED2" w:rsidRDefault="00613715" w:rsidP="00CB4C4D">
            <w:pPr>
              <w:pStyle w:val="TAH"/>
            </w:pPr>
            <w:bookmarkStart w:id="282" w:name="_Hlk47633183"/>
            <w:r w:rsidRPr="002F3ED2">
              <w:t>Information Element</w:t>
            </w:r>
          </w:p>
        </w:tc>
        <w:tc>
          <w:tcPr>
            <w:tcW w:w="859" w:type="dxa"/>
            <w:shd w:val="clear" w:color="auto" w:fill="CCCCCC"/>
          </w:tcPr>
          <w:p w14:paraId="75CFAE76" w14:textId="77777777" w:rsidR="00613715" w:rsidRPr="002F3ED2" w:rsidRDefault="00613715" w:rsidP="00CB4C4D">
            <w:pPr>
              <w:pStyle w:val="TAH"/>
              <w:rPr>
                <w:szCs w:val="18"/>
              </w:rPr>
            </w:pPr>
            <w:r w:rsidRPr="002F3ED2">
              <w:rPr>
                <w:szCs w:val="18"/>
              </w:rPr>
              <w:t>Category</w:t>
            </w:r>
          </w:p>
        </w:tc>
        <w:tc>
          <w:tcPr>
            <w:tcW w:w="5490" w:type="dxa"/>
            <w:shd w:val="clear" w:color="auto" w:fill="CCCCCC"/>
          </w:tcPr>
          <w:p w14:paraId="3B64CC0B" w14:textId="77777777" w:rsidR="00613715" w:rsidRPr="002F3ED2" w:rsidRDefault="00613715" w:rsidP="00CB4C4D">
            <w:pPr>
              <w:pStyle w:val="TAH"/>
            </w:pPr>
            <w:r w:rsidRPr="002F3ED2">
              <w:t>Description</w:t>
            </w:r>
          </w:p>
        </w:tc>
      </w:tr>
      <w:tr w:rsidR="00613715" w:rsidRPr="00424394" w14:paraId="476ECB49" w14:textId="77777777" w:rsidTr="00CB4C4D">
        <w:trPr>
          <w:jc w:val="center"/>
        </w:trPr>
        <w:tc>
          <w:tcPr>
            <w:tcW w:w="2554" w:type="dxa"/>
          </w:tcPr>
          <w:p w14:paraId="57BD6A65" w14:textId="77777777" w:rsidR="00613715" w:rsidRPr="0040110E" w:rsidRDefault="00613715" w:rsidP="00CB4C4D">
            <w:pPr>
              <w:pStyle w:val="TAL"/>
            </w:pPr>
            <w:bookmarkStart w:id="283" w:name="_Hlk47632466"/>
            <w:r>
              <w:t>S</w:t>
            </w:r>
            <w:r w:rsidRPr="0040110E">
              <w:t>ervice</w:t>
            </w:r>
            <w:r>
              <w:t xml:space="preserve"> </w:t>
            </w:r>
            <w:r w:rsidRPr="0040110E">
              <w:t>Profile</w:t>
            </w:r>
            <w:r>
              <w:t xml:space="preserve"> </w:t>
            </w:r>
            <w:r w:rsidRPr="0040110E">
              <w:t>Id</w:t>
            </w:r>
          </w:p>
        </w:tc>
        <w:tc>
          <w:tcPr>
            <w:tcW w:w="859" w:type="dxa"/>
          </w:tcPr>
          <w:p w14:paraId="18A78B1F" w14:textId="77777777" w:rsidR="00613715" w:rsidRPr="002F3ED2" w:rsidRDefault="00613715" w:rsidP="00CB4C4D">
            <w:pPr>
              <w:pStyle w:val="TAC"/>
              <w:rPr>
                <w:lang w:eastAsia="zh-CN"/>
              </w:rPr>
            </w:pPr>
            <w:r>
              <w:rPr>
                <w:lang w:bidi="ar-IQ"/>
              </w:rPr>
              <w:t>O</w:t>
            </w:r>
            <w:r>
              <w:rPr>
                <w:vertAlign w:val="subscript"/>
                <w:lang w:bidi="ar-IQ"/>
              </w:rPr>
              <w:t>M</w:t>
            </w:r>
          </w:p>
        </w:tc>
        <w:tc>
          <w:tcPr>
            <w:tcW w:w="5490" w:type="dxa"/>
          </w:tcPr>
          <w:p w14:paraId="6E90E359" w14:textId="4C28C763" w:rsidR="00613715" w:rsidRPr="002F3ED2" w:rsidRDefault="00613715" w:rsidP="00CB4C4D">
            <w:pPr>
              <w:pStyle w:val="TAL"/>
              <w:rPr>
                <w:lang w:eastAsia="zh-CN"/>
              </w:rPr>
            </w:pPr>
            <w:r w:rsidRPr="004B7B71">
              <w:t>Described in TS 28.541 [254]</w:t>
            </w:r>
            <w:r>
              <w:t xml:space="preserve"> clause 6.4 </w:t>
            </w:r>
            <w:r w:rsidRPr="003F45FE">
              <w:t>serviceProfileId</w:t>
            </w:r>
            <w:r>
              <w:t xml:space="preserve"> attribute</w:t>
            </w:r>
            <w:r w:rsidR="009A340B">
              <w:t>.</w:t>
            </w:r>
          </w:p>
        </w:tc>
      </w:tr>
      <w:tr w:rsidR="00613715" w:rsidRPr="00424394" w14:paraId="108F5925" w14:textId="77777777" w:rsidTr="00CB4C4D">
        <w:trPr>
          <w:jc w:val="center"/>
        </w:trPr>
        <w:tc>
          <w:tcPr>
            <w:tcW w:w="2554" w:type="dxa"/>
          </w:tcPr>
          <w:p w14:paraId="00799666" w14:textId="77777777" w:rsidR="00613715" w:rsidRPr="0040110E" w:rsidRDefault="00613715" w:rsidP="00CB4C4D">
            <w:pPr>
              <w:pStyle w:val="TAL"/>
            </w:pPr>
            <w:r>
              <w:t>S-</w:t>
            </w:r>
            <w:r w:rsidRPr="0040110E">
              <w:t>NSSAI</w:t>
            </w:r>
            <w:r>
              <w:t xml:space="preserve">s </w:t>
            </w:r>
            <w:r w:rsidRPr="0040110E">
              <w:t>List</w:t>
            </w:r>
          </w:p>
        </w:tc>
        <w:tc>
          <w:tcPr>
            <w:tcW w:w="859" w:type="dxa"/>
          </w:tcPr>
          <w:p w14:paraId="538B8997" w14:textId="77777777" w:rsidR="00613715" w:rsidRDefault="00613715" w:rsidP="00CB4C4D">
            <w:pPr>
              <w:pStyle w:val="TAC"/>
              <w:rPr>
                <w:lang w:eastAsia="zh-CN"/>
              </w:rPr>
            </w:pPr>
            <w:r>
              <w:rPr>
                <w:lang w:bidi="ar-IQ"/>
              </w:rPr>
              <w:t>O</w:t>
            </w:r>
            <w:r>
              <w:rPr>
                <w:vertAlign w:val="subscript"/>
                <w:lang w:bidi="ar-IQ"/>
              </w:rPr>
              <w:t>M</w:t>
            </w:r>
          </w:p>
        </w:tc>
        <w:tc>
          <w:tcPr>
            <w:tcW w:w="5490" w:type="dxa"/>
          </w:tcPr>
          <w:p w14:paraId="2B2A4B16" w14:textId="6F848434" w:rsidR="00613715" w:rsidRPr="002F3ED2" w:rsidRDefault="00613715" w:rsidP="00CB4C4D">
            <w:pPr>
              <w:pStyle w:val="TAL"/>
            </w:pPr>
            <w:r w:rsidRPr="004B7B71">
              <w:t>Described in TS 28.541 [254]</w:t>
            </w:r>
            <w:r>
              <w:t xml:space="preserve"> clause 6.4 </w:t>
            </w:r>
            <w:r w:rsidRPr="003F45FE">
              <w:t>sNSSAIList</w:t>
            </w:r>
            <w:r>
              <w:t xml:space="preserve"> attribute</w:t>
            </w:r>
            <w:r w:rsidR="009A340B">
              <w:t>.</w:t>
            </w:r>
          </w:p>
        </w:tc>
      </w:tr>
      <w:tr w:rsidR="00613715" w:rsidRPr="00424394" w14:paraId="4A141607" w14:textId="77777777" w:rsidTr="00CB4C4D">
        <w:trPr>
          <w:jc w:val="center"/>
        </w:trPr>
        <w:tc>
          <w:tcPr>
            <w:tcW w:w="2554" w:type="dxa"/>
          </w:tcPr>
          <w:p w14:paraId="665BA539" w14:textId="77777777" w:rsidR="00613715" w:rsidRPr="002C5DEF" w:rsidRDefault="00613715" w:rsidP="00CB4C4D">
            <w:pPr>
              <w:pStyle w:val="TAL"/>
            </w:pPr>
            <w:r w:rsidRPr="002C5DEF">
              <w:t>SST</w:t>
            </w:r>
          </w:p>
        </w:tc>
        <w:tc>
          <w:tcPr>
            <w:tcW w:w="859" w:type="dxa"/>
          </w:tcPr>
          <w:p w14:paraId="64DE722B" w14:textId="77777777" w:rsidR="00613715" w:rsidRPr="0081445A" w:rsidRDefault="00613715" w:rsidP="00CB4C4D">
            <w:pPr>
              <w:pStyle w:val="TAC"/>
              <w:rPr>
                <w:lang w:eastAsia="zh-CN"/>
              </w:rPr>
            </w:pPr>
            <w:r>
              <w:rPr>
                <w:lang w:bidi="ar-IQ"/>
              </w:rPr>
              <w:t>O</w:t>
            </w:r>
            <w:r>
              <w:rPr>
                <w:vertAlign w:val="subscript"/>
                <w:lang w:bidi="ar-IQ"/>
              </w:rPr>
              <w:t>M</w:t>
            </w:r>
          </w:p>
        </w:tc>
        <w:tc>
          <w:tcPr>
            <w:tcW w:w="5490" w:type="dxa"/>
          </w:tcPr>
          <w:p w14:paraId="44CEBC21" w14:textId="03F8E8C5" w:rsidR="00613715" w:rsidRDefault="00613715" w:rsidP="00CB4C4D">
            <w:pPr>
              <w:pStyle w:val="TAC"/>
              <w:jc w:val="left"/>
            </w:pPr>
            <w:r w:rsidRPr="004B7B71">
              <w:t>Described in TS 28.541 [254]</w:t>
            </w:r>
            <w:r>
              <w:t xml:space="preserve"> clause 6.4 </w:t>
            </w:r>
            <w:r w:rsidRPr="003F45FE">
              <w:t>sST</w:t>
            </w:r>
            <w:r>
              <w:t xml:space="preserve"> attribute</w:t>
            </w:r>
            <w:r w:rsidR="009A340B">
              <w:t>.</w:t>
            </w:r>
          </w:p>
        </w:tc>
      </w:tr>
      <w:tr w:rsidR="00613715" w:rsidRPr="00424394" w14:paraId="55C0BDCA" w14:textId="77777777" w:rsidTr="00CB4C4D">
        <w:trPr>
          <w:jc w:val="center"/>
        </w:trPr>
        <w:tc>
          <w:tcPr>
            <w:tcW w:w="2554" w:type="dxa"/>
          </w:tcPr>
          <w:p w14:paraId="7F9DF4CA" w14:textId="77777777" w:rsidR="00613715" w:rsidRPr="0040110E" w:rsidRDefault="00613715" w:rsidP="00CB4C4D">
            <w:pPr>
              <w:pStyle w:val="TAL"/>
            </w:pPr>
            <w:r>
              <w:t>L</w:t>
            </w:r>
            <w:r w:rsidRPr="0040110E">
              <w:t>atency</w:t>
            </w:r>
          </w:p>
        </w:tc>
        <w:tc>
          <w:tcPr>
            <w:tcW w:w="859" w:type="dxa"/>
          </w:tcPr>
          <w:p w14:paraId="69C4D8F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C3CDF3" w14:textId="35E85222" w:rsidR="00613715" w:rsidRDefault="00613715" w:rsidP="00CB4C4D">
            <w:pPr>
              <w:pStyle w:val="TAC"/>
              <w:jc w:val="left"/>
            </w:pPr>
            <w:r w:rsidRPr="004B7B71">
              <w:t>Described in TS 28.541 [254]</w:t>
            </w:r>
            <w:r>
              <w:t xml:space="preserve"> clause 6.4 </w:t>
            </w:r>
            <w:r w:rsidRPr="003F45FE">
              <w:t>latency</w:t>
            </w:r>
            <w:r>
              <w:t xml:space="preserve"> attribute</w:t>
            </w:r>
            <w:r w:rsidR="009A340B">
              <w:t>.</w:t>
            </w:r>
          </w:p>
        </w:tc>
      </w:tr>
      <w:tr w:rsidR="00613715" w:rsidRPr="00424394" w14:paraId="6D2D5882" w14:textId="77777777" w:rsidTr="00CB4C4D">
        <w:trPr>
          <w:jc w:val="center"/>
        </w:trPr>
        <w:tc>
          <w:tcPr>
            <w:tcW w:w="2554" w:type="dxa"/>
          </w:tcPr>
          <w:p w14:paraId="5E3DD868" w14:textId="77777777" w:rsidR="00613715" w:rsidRPr="002C5DEF" w:rsidRDefault="00613715" w:rsidP="00CB4C4D">
            <w:pPr>
              <w:pStyle w:val="TAL"/>
            </w:pPr>
            <w:r>
              <w:t>A</w:t>
            </w:r>
            <w:r w:rsidRPr="002C5DEF">
              <w:t>vailability</w:t>
            </w:r>
          </w:p>
        </w:tc>
        <w:tc>
          <w:tcPr>
            <w:tcW w:w="859" w:type="dxa"/>
          </w:tcPr>
          <w:p w14:paraId="05A3E87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C192F02" w14:textId="5F1558B1" w:rsidR="00613715" w:rsidRDefault="00613715" w:rsidP="00CB4C4D">
            <w:pPr>
              <w:pStyle w:val="TAC"/>
              <w:jc w:val="left"/>
            </w:pPr>
            <w:r w:rsidRPr="004B7B71">
              <w:t>Described in TS 28.541 [254]</w:t>
            </w:r>
            <w:r>
              <w:t xml:space="preserve"> clause 6.4 </w:t>
            </w:r>
            <w:r w:rsidRPr="003F45FE">
              <w:t>availability</w:t>
            </w:r>
            <w:r>
              <w:t xml:space="preserve"> attribute</w:t>
            </w:r>
            <w:r w:rsidR="009A340B">
              <w:t>.</w:t>
            </w:r>
          </w:p>
        </w:tc>
      </w:tr>
      <w:tr w:rsidR="00613715" w:rsidRPr="00424394" w14:paraId="26CE623C" w14:textId="77777777" w:rsidTr="00CB4C4D">
        <w:trPr>
          <w:jc w:val="center"/>
        </w:trPr>
        <w:tc>
          <w:tcPr>
            <w:tcW w:w="2554" w:type="dxa"/>
          </w:tcPr>
          <w:p w14:paraId="7FA96BEF" w14:textId="77777777" w:rsidR="00613715" w:rsidRPr="0040110E" w:rsidRDefault="00613715" w:rsidP="00CB4C4D">
            <w:pPr>
              <w:pStyle w:val="TAL"/>
            </w:pPr>
            <w:r>
              <w:t>R</w:t>
            </w:r>
            <w:r w:rsidRPr="0040110E">
              <w:t>esource</w:t>
            </w:r>
            <w:r>
              <w:t xml:space="preserve"> </w:t>
            </w:r>
            <w:r w:rsidRPr="0040110E">
              <w:t>Sharing</w:t>
            </w:r>
            <w:r>
              <w:t xml:space="preserve"> </w:t>
            </w:r>
            <w:r w:rsidRPr="0040110E">
              <w:t>Level</w:t>
            </w:r>
          </w:p>
        </w:tc>
        <w:tc>
          <w:tcPr>
            <w:tcW w:w="859" w:type="dxa"/>
          </w:tcPr>
          <w:p w14:paraId="219EA1A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DABE71E" w14:textId="37D998F7" w:rsidR="00613715" w:rsidRDefault="00613715" w:rsidP="00CB4C4D">
            <w:pPr>
              <w:pStyle w:val="TAC"/>
              <w:jc w:val="left"/>
            </w:pPr>
            <w:r w:rsidRPr="004B7B71">
              <w:t>Described in TS 28.541 [254]</w:t>
            </w:r>
            <w:r>
              <w:t xml:space="preserve"> clause 6.4 </w:t>
            </w:r>
            <w:r w:rsidRPr="00846DE1">
              <w:t>serviceProfile.resourceSharingLevel</w:t>
            </w:r>
            <w:r>
              <w:t xml:space="preserve"> attribute</w:t>
            </w:r>
            <w:r w:rsidR="009A340B">
              <w:t>.</w:t>
            </w:r>
          </w:p>
        </w:tc>
      </w:tr>
      <w:tr w:rsidR="00613715" w:rsidRPr="00424394" w14:paraId="63D10E2E" w14:textId="77777777" w:rsidTr="00CB4C4D">
        <w:trPr>
          <w:jc w:val="center"/>
        </w:trPr>
        <w:tc>
          <w:tcPr>
            <w:tcW w:w="2554" w:type="dxa"/>
          </w:tcPr>
          <w:p w14:paraId="569B66B2" w14:textId="77777777" w:rsidR="00613715" w:rsidRPr="002C5DEF" w:rsidRDefault="00613715" w:rsidP="00CB4C4D">
            <w:pPr>
              <w:pStyle w:val="TAL"/>
            </w:pPr>
            <w:r>
              <w:t>J</w:t>
            </w:r>
            <w:r w:rsidRPr="002C5DEF">
              <w:t>itter</w:t>
            </w:r>
          </w:p>
        </w:tc>
        <w:tc>
          <w:tcPr>
            <w:tcW w:w="859" w:type="dxa"/>
          </w:tcPr>
          <w:p w14:paraId="22BF9EC5"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C3AB8D2" w14:textId="5AB6DC87" w:rsidR="00613715" w:rsidRDefault="00613715" w:rsidP="00CB4C4D">
            <w:pPr>
              <w:pStyle w:val="TAC"/>
              <w:jc w:val="left"/>
            </w:pPr>
            <w:r w:rsidRPr="005A1A1E">
              <w:t>Described in TS 28.541 [254] clause 6.4</w:t>
            </w:r>
            <w:r>
              <w:t xml:space="preserve"> jitter</w:t>
            </w:r>
            <w:r w:rsidRPr="005A1A1E">
              <w:t xml:space="preserve"> attribute</w:t>
            </w:r>
            <w:r w:rsidR="009A340B">
              <w:t>.</w:t>
            </w:r>
          </w:p>
        </w:tc>
      </w:tr>
      <w:tr w:rsidR="00613715" w:rsidRPr="00424394" w14:paraId="0A512E02" w14:textId="77777777" w:rsidTr="00CB4C4D">
        <w:trPr>
          <w:jc w:val="center"/>
        </w:trPr>
        <w:tc>
          <w:tcPr>
            <w:tcW w:w="2554" w:type="dxa"/>
          </w:tcPr>
          <w:p w14:paraId="6619D5E6" w14:textId="77777777" w:rsidR="00613715" w:rsidRPr="002C5DEF" w:rsidRDefault="00613715" w:rsidP="00CB4C4D">
            <w:pPr>
              <w:pStyle w:val="TAL"/>
            </w:pPr>
            <w:r>
              <w:t>R</w:t>
            </w:r>
            <w:r w:rsidRPr="002C5DEF">
              <w:t>eliability</w:t>
            </w:r>
          </w:p>
        </w:tc>
        <w:tc>
          <w:tcPr>
            <w:tcW w:w="859" w:type="dxa"/>
          </w:tcPr>
          <w:p w14:paraId="082FB492"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292EFA9D" w14:textId="163CB84E" w:rsidR="00613715" w:rsidRDefault="00613715" w:rsidP="00CB4C4D">
            <w:pPr>
              <w:pStyle w:val="TAC"/>
              <w:jc w:val="left"/>
            </w:pPr>
            <w:r w:rsidRPr="005A1A1E">
              <w:t>Described in TS 28.541 [254] clause 6.4 d</w:t>
            </w:r>
            <w:r>
              <w:t xml:space="preserve"> </w:t>
            </w:r>
            <w:r w:rsidRPr="003F45FE">
              <w:t>reliability</w:t>
            </w:r>
            <w:r w:rsidRPr="005A1A1E">
              <w:t xml:space="preserve"> attribute</w:t>
            </w:r>
            <w:r w:rsidR="009A340B">
              <w:t>.</w:t>
            </w:r>
          </w:p>
        </w:tc>
      </w:tr>
      <w:bookmarkEnd w:id="283"/>
      <w:tr w:rsidR="00613715" w:rsidRPr="00424394" w14:paraId="55404896" w14:textId="77777777" w:rsidTr="00CB4C4D">
        <w:trPr>
          <w:jc w:val="center"/>
        </w:trPr>
        <w:tc>
          <w:tcPr>
            <w:tcW w:w="2554" w:type="dxa"/>
          </w:tcPr>
          <w:p w14:paraId="675EB573" w14:textId="77777777" w:rsidR="00613715" w:rsidRPr="002C5DEF" w:rsidRDefault="00613715" w:rsidP="00CB4C4D">
            <w:pPr>
              <w:pStyle w:val="TAL"/>
            </w:pPr>
            <w:r>
              <w:t>M</w:t>
            </w:r>
            <w:r w:rsidRPr="002C5DEF">
              <w:t>ax</w:t>
            </w:r>
            <w:r>
              <w:t xml:space="preserve">imum </w:t>
            </w:r>
            <w:r w:rsidRPr="002C5DEF">
              <w:t>Number</w:t>
            </w:r>
            <w:r>
              <w:t xml:space="preserve"> </w:t>
            </w:r>
            <w:r w:rsidRPr="002C5DEF">
              <w:t>of</w:t>
            </w:r>
            <w:r>
              <w:t xml:space="preserve"> </w:t>
            </w:r>
            <w:r w:rsidRPr="002C5DEF">
              <w:t>UEs</w:t>
            </w:r>
          </w:p>
        </w:tc>
        <w:tc>
          <w:tcPr>
            <w:tcW w:w="859" w:type="dxa"/>
          </w:tcPr>
          <w:p w14:paraId="3763FBDB" w14:textId="77777777" w:rsidR="00613715" w:rsidRDefault="00613715" w:rsidP="00CB4C4D">
            <w:pPr>
              <w:pStyle w:val="TAC"/>
              <w:rPr>
                <w:lang w:bidi="ar-IQ"/>
              </w:rPr>
            </w:pPr>
            <w:r w:rsidRPr="0081445A">
              <w:rPr>
                <w:lang w:eastAsia="zh-CN"/>
              </w:rPr>
              <w:t>O</w:t>
            </w:r>
            <w:r w:rsidRPr="0081445A">
              <w:rPr>
                <w:vertAlign w:val="subscript"/>
                <w:lang w:eastAsia="zh-CN"/>
              </w:rPr>
              <w:t>C</w:t>
            </w:r>
          </w:p>
        </w:tc>
        <w:tc>
          <w:tcPr>
            <w:tcW w:w="5490" w:type="dxa"/>
          </w:tcPr>
          <w:p w14:paraId="11C1DCCC" w14:textId="43960E6F" w:rsidR="00613715" w:rsidRPr="002F3ED2" w:rsidRDefault="00613715" w:rsidP="00CB4C4D">
            <w:pPr>
              <w:pStyle w:val="TAC"/>
              <w:jc w:val="left"/>
            </w:pPr>
            <w:r w:rsidRPr="004B7B71">
              <w:t>Described in TS 28.541 [254]</w:t>
            </w:r>
            <w:r>
              <w:t xml:space="preserve"> clause 6.4 </w:t>
            </w:r>
            <w:r w:rsidRPr="003F45FE">
              <w:t>maxNumberofUEs</w:t>
            </w:r>
            <w:r>
              <w:t xml:space="preserve"> attribute</w:t>
            </w:r>
            <w:r w:rsidR="009A340B">
              <w:t>.</w:t>
            </w:r>
          </w:p>
        </w:tc>
      </w:tr>
      <w:tr w:rsidR="00613715" w:rsidRPr="00424394" w14:paraId="0E526A72" w14:textId="77777777" w:rsidTr="00CB4C4D">
        <w:trPr>
          <w:trHeight w:val="305"/>
          <w:jc w:val="center"/>
        </w:trPr>
        <w:tc>
          <w:tcPr>
            <w:tcW w:w="2554" w:type="dxa"/>
          </w:tcPr>
          <w:p w14:paraId="1E2D9177" w14:textId="77777777" w:rsidR="00613715" w:rsidRPr="002C5DEF" w:rsidRDefault="00613715" w:rsidP="00CB4C4D">
            <w:pPr>
              <w:pStyle w:val="TAL"/>
            </w:pPr>
            <w:r>
              <w:t>C</w:t>
            </w:r>
            <w:r w:rsidRPr="002C5DEF">
              <w:t>overage</w:t>
            </w:r>
            <w:r>
              <w:t xml:space="preserve"> </w:t>
            </w:r>
            <w:r w:rsidRPr="002C5DEF">
              <w:t>Area</w:t>
            </w:r>
          </w:p>
        </w:tc>
        <w:tc>
          <w:tcPr>
            <w:tcW w:w="859" w:type="dxa"/>
          </w:tcPr>
          <w:p w14:paraId="55323614"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025191C9" w14:textId="32882BDA" w:rsidR="00613715" w:rsidRDefault="00613715" w:rsidP="00CB4C4D">
            <w:pPr>
              <w:pStyle w:val="TAC"/>
              <w:jc w:val="left"/>
            </w:pPr>
            <w:r w:rsidRPr="004B7B71">
              <w:t>Described in TS 28.541 [254]</w:t>
            </w:r>
            <w:r>
              <w:t xml:space="preserve"> clause 6.4 </w:t>
            </w:r>
            <w:r w:rsidRPr="003F45FE">
              <w:t>coverageArea</w:t>
            </w:r>
            <w:r>
              <w:t xml:space="preserve"> attribute</w:t>
            </w:r>
            <w:r w:rsidR="009A340B">
              <w:t>.</w:t>
            </w:r>
          </w:p>
        </w:tc>
      </w:tr>
      <w:tr w:rsidR="00613715" w:rsidRPr="00424394" w14:paraId="123F1421" w14:textId="77777777" w:rsidTr="00CB4C4D">
        <w:trPr>
          <w:jc w:val="center"/>
        </w:trPr>
        <w:tc>
          <w:tcPr>
            <w:tcW w:w="2554" w:type="dxa"/>
          </w:tcPr>
          <w:p w14:paraId="0ACA4128" w14:textId="77777777" w:rsidR="00613715" w:rsidRPr="002C5DEF" w:rsidRDefault="00613715" w:rsidP="00CB4C4D">
            <w:pPr>
              <w:pStyle w:val="TAL"/>
            </w:pPr>
            <w:r>
              <w:t>U</w:t>
            </w:r>
            <w:r w:rsidRPr="002C5DEF">
              <w:t>E</w:t>
            </w:r>
            <w:r>
              <w:t xml:space="preserve"> </w:t>
            </w:r>
            <w:r w:rsidRPr="002C5DEF">
              <w:t>Mobility</w:t>
            </w:r>
            <w:r>
              <w:t xml:space="preserve"> </w:t>
            </w:r>
            <w:r w:rsidRPr="002C5DEF">
              <w:t>Level</w:t>
            </w:r>
          </w:p>
        </w:tc>
        <w:tc>
          <w:tcPr>
            <w:tcW w:w="859" w:type="dxa"/>
          </w:tcPr>
          <w:p w14:paraId="0C324652"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FC06066" w14:textId="03E22F02" w:rsidR="00613715" w:rsidRDefault="00613715" w:rsidP="00CB4C4D">
            <w:pPr>
              <w:pStyle w:val="TAC"/>
              <w:jc w:val="left"/>
            </w:pPr>
            <w:r w:rsidRPr="004B7B71">
              <w:t>Described in TS 28.541 [254]</w:t>
            </w:r>
            <w:r>
              <w:t xml:space="preserve"> clause 6.4 </w:t>
            </w:r>
            <w:r w:rsidRPr="003F45FE">
              <w:t>uEMobilityLevel</w:t>
            </w:r>
            <w:r>
              <w:t xml:space="preserve"> attribute</w:t>
            </w:r>
            <w:r w:rsidR="009A340B">
              <w:t>.</w:t>
            </w:r>
          </w:p>
        </w:tc>
      </w:tr>
      <w:tr w:rsidR="00613715" w:rsidRPr="00424394" w14:paraId="1EDD9DBB" w14:textId="77777777" w:rsidTr="00CB4C4D">
        <w:trPr>
          <w:jc w:val="center"/>
        </w:trPr>
        <w:tc>
          <w:tcPr>
            <w:tcW w:w="2554" w:type="dxa"/>
          </w:tcPr>
          <w:p w14:paraId="18F3FF32" w14:textId="77777777" w:rsidR="00613715" w:rsidRPr="0040110E" w:rsidRDefault="00613715" w:rsidP="00CB4C4D">
            <w:pPr>
              <w:pStyle w:val="TAL"/>
            </w:pPr>
            <w:r>
              <w:t>D</w:t>
            </w:r>
            <w:r w:rsidRPr="0040110E">
              <w:t>elay</w:t>
            </w:r>
            <w:r>
              <w:t xml:space="preserve"> </w:t>
            </w:r>
            <w:r w:rsidRPr="0040110E">
              <w:t>Tolerance</w:t>
            </w:r>
          </w:p>
        </w:tc>
        <w:tc>
          <w:tcPr>
            <w:tcW w:w="859" w:type="dxa"/>
          </w:tcPr>
          <w:p w14:paraId="6391E66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F40AA99" w14:textId="52A5E42A" w:rsidR="00613715" w:rsidRDefault="00613715" w:rsidP="00CB4C4D">
            <w:pPr>
              <w:pStyle w:val="TAC"/>
              <w:jc w:val="left"/>
            </w:pPr>
            <w:r w:rsidRPr="004B7B71">
              <w:t>Described in TS 28.541 [254]</w:t>
            </w:r>
            <w:r>
              <w:t xml:space="preserve"> clause 6.4 </w:t>
            </w:r>
            <w:r w:rsidRPr="003F45FE">
              <w:t>delayTolerance</w:t>
            </w:r>
            <w:r>
              <w:t xml:space="preserve"> attribute</w:t>
            </w:r>
            <w:r w:rsidR="009A340B">
              <w:t>.</w:t>
            </w:r>
          </w:p>
        </w:tc>
      </w:tr>
      <w:tr w:rsidR="00613715" w:rsidRPr="00424394" w14:paraId="03D89147" w14:textId="77777777" w:rsidTr="00CB4C4D">
        <w:trPr>
          <w:jc w:val="center"/>
        </w:trPr>
        <w:tc>
          <w:tcPr>
            <w:tcW w:w="2554" w:type="dxa"/>
          </w:tcPr>
          <w:p w14:paraId="36F8C302" w14:textId="77777777" w:rsidR="00613715" w:rsidRPr="0040110E" w:rsidRDefault="00613715" w:rsidP="00CB4C4D">
            <w:pPr>
              <w:pStyle w:val="TAL"/>
            </w:pPr>
            <w:r>
              <w:t>D</w:t>
            </w:r>
            <w:r w:rsidRPr="0040110E">
              <w:t>L</w:t>
            </w:r>
            <w:r>
              <w:t xml:space="preserve"> Throughput </w:t>
            </w:r>
            <w:r w:rsidRPr="0040110E">
              <w:t>Per</w:t>
            </w:r>
            <w:r>
              <w:t xml:space="preserve"> </w:t>
            </w:r>
            <w:r w:rsidRPr="0040110E">
              <w:t>Slice</w:t>
            </w:r>
            <w:r>
              <w:t xml:space="preserve"> </w:t>
            </w:r>
          </w:p>
        </w:tc>
        <w:tc>
          <w:tcPr>
            <w:tcW w:w="859" w:type="dxa"/>
          </w:tcPr>
          <w:p w14:paraId="005E06C9"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2370571" w14:textId="7FE95AAC" w:rsidR="00613715" w:rsidRDefault="00613715" w:rsidP="00CB4C4D">
            <w:pPr>
              <w:pStyle w:val="TAC"/>
              <w:jc w:val="left"/>
            </w:pPr>
            <w:r w:rsidRPr="005A1A1E">
              <w:t xml:space="preserve">Described in TS 28.541 [254] clause 6.4 </w:t>
            </w:r>
            <w:r>
              <w:t>d</w:t>
            </w:r>
            <w:r w:rsidRPr="00BD5D6C">
              <w:t>LThptPerSlice</w:t>
            </w:r>
            <w:r w:rsidRPr="005A1A1E">
              <w:t xml:space="preserve"> attribute</w:t>
            </w:r>
            <w:r w:rsidR="009A340B">
              <w:t>.</w:t>
            </w:r>
          </w:p>
        </w:tc>
      </w:tr>
      <w:tr w:rsidR="00613715" w:rsidRPr="00424394" w14:paraId="77901556" w14:textId="77777777" w:rsidTr="00CB4C4D">
        <w:trPr>
          <w:jc w:val="center"/>
        </w:trPr>
        <w:tc>
          <w:tcPr>
            <w:tcW w:w="2554" w:type="dxa"/>
          </w:tcPr>
          <w:p w14:paraId="264A0EC3" w14:textId="77777777" w:rsidR="00613715" w:rsidRPr="003F45FE" w:rsidRDefault="00613715" w:rsidP="00CB4C4D">
            <w:pPr>
              <w:pStyle w:val="TAL"/>
            </w:pPr>
            <w:r>
              <w:t>D</w:t>
            </w:r>
            <w:r w:rsidRPr="003F45FE">
              <w:t>L</w:t>
            </w:r>
            <w:r>
              <w:t xml:space="preserve"> Throughput </w:t>
            </w:r>
            <w:r w:rsidRPr="003F45FE">
              <w:t>Per</w:t>
            </w:r>
            <w:r>
              <w:t xml:space="preserve"> </w:t>
            </w:r>
            <w:r w:rsidRPr="003F45FE">
              <w:t>UE</w:t>
            </w:r>
          </w:p>
        </w:tc>
        <w:tc>
          <w:tcPr>
            <w:tcW w:w="859" w:type="dxa"/>
          </w:tcPr>
          <w:p w14:paraId="02250AA3"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6215C0BE" w14:textId="146D8B0E" w:rsidR="00613715" w:rsidRDefault="00613715" w:rsidP="00CB4C4D">
            <w:pPr>
              <w:pStyle w:val="TAC"/>
              <w:jc w:val="left"/>
            </w:pPr>
            <w:r w:rsidRPr="005A1A1E">
              <w:t xml:space="preserve">Described in TS 28.541 [254] clause 6.4 </w:t>
            </w:r>
            <w:r w:rsidRPr="00BD5D6C">
              <w:t>dLThptPerUE</w:t>
            </w:r>
            <w:r w:rsidRPr="005A1A1E">
              <w:t xml:space="preserve"> attribute</w:t>
            </w:r>
            <w:r w:rsidR="009A340B">
              <w:t>.</w:t>
            </w:r>
          </w:p>
        </w:tc>
      </w:tr>
      <w:tr w:rsidR="00613715" w:rsidRPr="00424394" w14:paraId="627A4533" w14:textId="77777777" w:rsidTr="00CB4C4D">
        <w:trPr>
          <w:jc w:val="center"/>
        </w:trPr>
        <w:tc>
          <w:tcPr>
            <w:tcW w:w="2554" w:type="dxa"/>
          </w:tcPr>
          <w:p w14:paraId="6D8F6CB1" w14:textId="77777777" w:rsidR="00613715" w:rsidRPr="003F45FE" w:rsidRDefault="00613715" w:rsidP="00CB4C4D">
            <w:pPr>
              <w:pStyle w:val="TAL"/>
            </w:pPr>
            <w:r>
              <w:t>U</w:t>
            </w:r>
            <w:r w:rsidRPr="003F45FE">
              <w:t>L</w:t>
            </w:r>
            <w:r>
              <w:t xml:space="preserve"> Throughput </w:t>
            </w:r>
            <w:r w:rsidRPr="003F45FE">
              <w:t>Per</w:t>
            </w:r>
            <w:r>
              <w:t xml:space="preserve"> </w:t>
            </w:r>
            <w:r w:rsidRPr="003F45FE">
              <w:t>Slice</w:t>
            </w:r>
          </w:p>
        </w:tc>
        <w:tc>
          <w:tcPr>
            <w:tcW w:w="859" w:type="dxa"/>
          </w:tcPr>
          <w:p w14:paraId="3249A43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4E2E54DB" w14:textId="0D0AEF3D" w:rsidR="00613715" w:rsidRDefault="00613715" w:rsidP="00CB4C4D">
            <w:pPr>
              <w:pStyle w:val="TAC"/>
              <w:jc w:val="left"/>
            </w:pPr>
            <w:r w:rsidRPr="005A1A1E">
              <w:t xml:space="preserve">Described in TS 28.541 [254] clause 6.4 </w:t>
            </w:r>
            <w:r w:rsidRPr="00BD5D6C">
              <w:t xml:space="preserve">uLThptPerSlic </w:t>
            </w:r>
            <w:r w:rsidRPr="005A1A1E">
              <w:t>attribute</w:t>
            </w:r>
            <w:r w:rsidR="009A340B">
              <w:t>.</w:t>
            </w:r>
          </w:p>
        </w:tc>
      </w:tr>
      <w:tr w:rsidR="00613715" w:rsidRPr="00424394" w14:paraId="67BBDB59" w14:textId="77777777" w:rsidTr="00CB4C4D">
        <w:trPr>
          <w:jc w:val="center"/>
        </w:trPr>
        <w:tc>
          <w:tcPr>
            <w:tcW w:w="2554" w:type="dxa"/>
          </w:tcPr>
          <w:p w14:paraId="07BDA819" w14:textId="77777777" w:rsidR="00613715" w:rsidRPr="0040110E" w:rsidRDefault="00613715" w:rsidP="00CB4C4D">
            <w:pPr>
              <w:pStyle w:val="TAL"/>
            </w:pPr>
            <w:r>
              <w:t>U</w:t>
            </w:r>
            <w:r w:rsidRPr="003F45FE">
              <w:t>L</w:t>
            </w:r>
            <w:r>
              <w:t xml:space="preserve"> Throughput </w:t>
            </w:r>
            <w:r w:rsidRPr="003F45FE">
              <w:t>Per</w:t>
            </w:r>
            <w:r>
              <w:t xml:space="preserve"> </w:t>
            </w:r>
            <w:r w:rsidRPr="003F45FE">
              <w:t>UE</w:t>
            </w:r>
          </w:p>
        </w:tc>
        <w:tc>
          <w:tcPr>
            <w:tcW w:w="859" w:type="dxa"/>
          </w:tcPr>
          <w:p w14:paraId="11E67025"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0690399" w14:textId="2F233EE0" w:rsidR="00613715" w:rsidRDefault="00613715" w:rsidP="00CB4C4D">
            <w:pPr>
              <w:pStyle w:val="TAC"/>
              <w:jc w:val="left"/>
            </w:pPr>
            <w:r w:rsidRPr="005A1A1E">
              <w:t xml:space="preserve">Described in TS 28.541 [254] clause 6.4 </w:t>
            </w:r>
            <w:r w:rsidRPr="00205363">
              <w:t>uLThptPerUE</w:t>
            </w:r>
            <w:r w:rsidRPr="00BD5D6C">
              <w:t xml:space="preserve"> </w:t>
            </w:r>
            <w:r w:rsidRPr="005A1A1E">
              <w:t>attribute</w:t>
            </w:r>
            <w:r w:rsidR="009A340B">
              <w:t>.</w:t>
            </w:r>
          </w:p>
        </w:tc>
      </w:tr>
      <w:tr w:rsidR="00613715" w:rsidRPr="00424394" w14:paraId="7AEFDABD" w14:textId="77777777" w:rsidTr="00CB4C4D">
        <w:trPr>
          <w:jc w:val="center"/>
        </w:trPr>
        <w:tc>
          <w:tcPr>
            <w:tcW w:w="2554" w:type="dxa"/>
          </w:tcPr>
          <w:p w14:paraId="2CDACC36" w14:textId="77777777" w:rsidR="00613715" w:rsidRPr="0040110E" w:rsidRDefault="00613715" w:rsidP="00CB4C4D">
            <w:pPr>
              <w:pStyle w:val="TAL"/>
            </w:pPr>
            <w:r>
              <w:t>M</w:t>
            </w:r>
            <w:r w:rsidRPr="0040110E">
              <w:t>ax</w:t>
            </w:r>
            <w:r>
              <w:t xml:space="preserve"> </w:t>
            </w:r>
            <w:r w:rsidRPr="0040110E">
              <w:t>Number</w:t>
            </w:r>
            <w:r>
              <w:t xml:space="preserve"> </w:t>
            </w:r>
            <w:r w:rsidRPr="0040110E">
              <w:t>of</w:t>
            </w:r>
            <w:r>
              <w:t xml:space="preserve"> PDU sessions</w:t>
            </w:r>
          </w:p>
        </w:tc>
        <w:tc>
          <w:tcPr>
            <w:tcW w:w="859" w:type="dxa"/>
          </w:tcPr>
          <w:p w14:paraId="60D8F627"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7E681B65" w14:textId="04632E8A" w:rsidR="00613715" w:rsidRDefault="00613715" w:rsidP="00CB4C4D">
            <w:pPr>
              <w:pStyle w:val="TAC"/>
              <w:jc w:val="left"/>
            </w:pPr>
            <w:r w:rsidRPr="004E116F">
              <w:rPr>
                <w:lang w:eastAsia="de-DE"/>
              </w:rPr>
              <w:t>Described in TS 28.541 [254] clause 6.4 maxNumberofConns</w:t>
            </w:r>
            <w:r>
              <w:rPr>
                <w:lang w:eastAsia="de-DE"/>
              </w:rPr>
              <w:t>.</w:t>
            </w:r>
            <w:r w:rsidRPr="004E116F">
              <w:rPr>
                <w:lang w:eastAsia="de-DE"/>
              </w:rPr>
              <w:t>nOofConn attribute</w:t>
            </w:r>
            <w:r w:rsidR="009A340B">
              <w:rPr>
                <w:lang w:eastAsia="de-DE"/>
              </w:rPr>
              <w:t>.</w:t>
            </w:r>
          </w:p>
        </w:tc>
      </w:tr>
      <w:tr w:rsidR="00613715" w:rsidRPr="00424394" w14:paraId="246702EF" w14:textId="77777777" w:rsidTr="00CB4C4D">
        <w:trPr>
          <w:jc w:val="center"/>
        </w:trPr>
        <w:tc>
          <w:tcPr>
            <w:tcW w:w="2554" w:type="dxa"/>
          </w:tcPr>
          <w:p w14:paraId="5EA777F9" w14:textId="77777777" w:rsidR="00613715" w:rsidRPr="0040110E" w:rsidRDefault="00613715" w:rsidP="00CB4C4D">
            <w:pPr>
              <w:pStyle w:val="TAL"/>
            </w:pPr>
            <w:r>
              <w:t>K</w:t>
            </w:r>
            <w:r w:rsidRPr="0040110E">
              <w:t>PI</w:t>
            </w:r>
            <w:r>
              <w:t xml:space="preserve">s </w:t>
            </w:r>
            <w:r w:rsidRPr="0040110E">
              <w:t>Monitoring</w:t>
            </w:r>
            <w:r>
              <w:t xml:space="preserve"> list</w:t>
            </w:r>
          </w:p>
        </w:tc>
        <w:tc>
          <w:tcPr>
            <w:tcW w:w="859" w:type="dxa"/>
          </w:tcPr>
          <w:p w14:paraId="59B27A46"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2F09C212" w14:textId="59A69ED3" w:rsidR="00613715" w:rsidRDefault="00613715" w:rsidP="00CB4C4D">
            <w:pPr>
              <w:pStyle w:val="TAC"/>
              <w:jc w:val="left"/>
            </w:pPr>
            <w:r w:rsidRPr="005A1A1E">
              <w:t xml:space="preserve">Described in TS 28.541 [254] clause 6.4 </w:t>
            </w:r>
            <w:r w:rsidRPr="00BD5D6C">
              <w:t>kPIMonitoring</w:t>
            </w:r>
            <w:r w:rsidRPr="005A1A1E">
              <w:t xml:space="preserve"> attribute</w:t>
            </w:r>
            <w:r w:rsidR="009A340B">
              <w:t>.</w:t>
            </w:r>
          </w:p>
        </w:tc>
      </w:tr>
      <w:tr w:rsidR="00613715" w:rsidRPr="00424394" w14:paraId="2FBAD7EB" w14:textId="77777777" w:rsidTr="00CB4C4D">
        <w:trPr>
          <w:jc w:val="center"/>
        </w:trPr>
        <w:tc>
          <w:tcPr>
            <w:tcW w:w="2554" w:type="dxa"/>
          </w:tcPr>
          <w:p w14:paraId="1EE84EDD" w14:textId="77777777" w:rsidR="00613715" w:rsidRPr="0040110E" w:rsidRDefault="00613715" w:rsidP="00CB4C4D">
            <w:pPr>
              <w:pStyle w:val="TAL"/>
            </w:pPr>
            <w:r>
              <w:t>S</w:t>
            </w:r>
            <w:r w:rsidRPr="0040110E">
              <w:t>upported</w:t>
            </w:r>
            <w:r>
              <w:t xml:space="preserve"> </w:t>
            </w:r>
            <w:r w:rsidRPr="0040110E">
              <w:t>Access</w:t>
            </w:r>
            <w:r>
              <w:t xml:space="preserve"> </w:t>
            </w:r>
            <w:r w:rsidRPr="0040110E">
              <w:t>Tech</w:t>
            </w:r>
            <w:r>
              <w:t>nology</w:t>
            </w:r>
          </w:p>
        </w:tc>
        <w:tc>
          <w:tcPr>
            <w:tcW w:w="859" w:type="dxa"/>
          </w:tcPr>
          <w:p w14:paraId="51262510"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3F68BA2B" w14:textId="40383DDA" w:rsidR="00613715" w:rsidRDefault="00613715" w:rsidP="00CB4C4D">
            <w:pPr>
              <w:pStyle w:val="TAC"/>
              <w:jc w:val="left"/>
            </w:pPr>
            <w:r w:rsidRPr="005A1A1E">
              <w:t xml:space="preserve">Described in TS 28.541 [254] clause 6.4 </w:t>
            </w:r>
            <w:r w:rsidRPr="00252127">
              <w:t>SupportedAccessTech.accTechList</w:t>
            </w:r>
            <w:r w:rsidRPr="00BD5D6C">
              <w:t xml:space="preserve"> </w:t>
            </w:r>
            <w:r w:rsidRPr="005A1A1E">
              <w:t>attribute</w:t>
            </w:r>
            <w:r w:rsidR="009A340B">
              <w:t>.</w:t>
            </w:r>
          </w:p>
        </w:tc>
      </w:tr>
      <w:tr w:rsidR="00613715" w:rsidRPr="00424394" w14:paraId="563F54E0" w14:textId="77777777" w:rsidTr="00CB4C4D">
        <w:trPr>
          <w:jc w:val="center"/>
        </w:trPr>
        <w:tc>
          <w:tcPr>
            <w:tcW w:w="2554" w:type="dxa"/>
          </w:tcPr>
          <w:p w14:paraId="2DFA131C" w14:textId="77777777" w:rsidR="00613715" w:rsidRPr="0040110E" w:rsidRDefault="00613715" w:rsidP="00CB4C4D">
            <w:pPr>
              <w:pStyle w:val="TAL"/>
            </w:pPr>
            <w:r>
              <w:t>V</w:t>
            </w:r>
            <w:r w:rsidRPr="0040110E">
              <w:t>2X</w:t>
            </w:r>
            <w:r>
              <w:t xml:space="preserve"> </w:t>
            </w:r>
            <w:r w:rsidRPr="0040110E">
              <w:t>Comm</w:t>
            </w:r>
            <w:r>
              <w:t xml:space="preserve">unication </w:t>
            </w:r>
            <w:r w:rsidRPr="0040110E">
              <w:t>Mode</w:t>
            </w:r>
          </w:p>
        </w:tc>
        <w:tc>
          <w:tcPr>
            <w:tcW w:w="859" w:type="dxa"/>
          </w:tcPr>
          <w:p w14:paraId="6DBBF09C" w14:textId="77777777" w:rsidR="00613715" w:rsidRPr="0081445A" w:rsidRDefault="00613715" w:rsidP="00CB4C4D">
            <w:pPr>
              <w:pStyle w:val="TAC"/>
              <w:rPr>
                <w:lang w:eastAsia="zh-CN"/>
              </w:rPr>
            </w:pPr>
            <w:r w:rsidRPr="003C10BF">
              <w:rPr>
                <w:lang w:eastAsia="zh-CN"/>
              </w:rPr>
              <w:t>O</w:t>
            </w:r>
            <w:r w:rsidRPr="003C10BF">
              <w:rPr>
                <w:vertAlign w:val="subscript"/>
                <w:lang w:eastAsia="zh-CN"/>
              </w:rPr>
              <w:t>C</w:t>
            </w:r>
          </w:p>
        </w:tc>
        <w:tc>
          <w:tcPr>
            <w:tcW w:w="5490" w:type="dxa"/>
          </w:tcPr>
          <w:p w14:paraId="5E0A8FE6" w14:textId="006590B4" w:rsidR="00613715" w:rsidRDefault="00613715" w:rsidP="00CB4C4D">
            <w:pPr>
              <w:pStyle w:val="TAC"/>
              <w:jc w:val="left"/>
            </w:pPr>
            <w:r w:rsidRPr="005A1A1E">
              <w:t xml:space="preserve">Described in TS 28.541 [254] clause 6.4 </w:t>
            </w:r>
            <w:r w:rsidRPr="00252127">
              <w:t>V2XCommMode.v2XMode</w:t>
            </w:r>
            <w:r w:rsidRPr="005A1A1E">
              <w:t xml:space="preserve"> attribute</w:t>
            </w:r>
            <w:r w:rsidR="009A340B">
              <w:t>.</w:t>
            </w:r>
          </w:p>
        </w:tc>
      </w:tr>
      <w:tr w:rsidR="00613715" w:rsidRPr="00424394" w14:paraId="67D8DD55" w14:textId="77777777" w:rsidTr="00CB4C4D">
        <w:trPr>
          <w:jc w:val="center"/>
        </w:trPr>
        <w:tc>
          <w:tcPr>
            <w:tcW w:w="2554" w:type="dxa"/>
          </w:tcPr>
          <w:p w14:paraId="56A80BE9" w14:textId="77777777" w:rsidR="00613715" w:rsidRDefault="00613715" w:rsidP="00CB4C4D">
            <w:pPr>
              <w:pStyle w:val="TAL"/>
            </w:pPr>
            <w:r>
              <w:t>Additional service profile charging information</w:t>
            </w:r>
          </w:p>
        </w:tc>
        <w:tc>
          <w:tcPr>
            <w:tcW w:w="859" w:type="dxa"/>
          </w:tcPr>
          <w:p w14:paraId="07DDD120" w14:textId="77777777" w:rsidR="00613715" w:rsidRPr="0081445A" w:rsidRDefault="00613715" w:rsidP="00CB4C4D">
            <w:pPr>
              <w:pStyle w:val="TAC"/>
              <w:rPr>
                <w:lang w:eastAsia="zh-CN"/>
              </w:rPr>
            </w:pPr>
            <w:r w:rsidRPr="007E7A6B">
              <w:rPr>
                <w:lang w:eastAsia="zh-CN"/>
              </w:rPr>
              <w:t>O</w:t>
            </w:r>
            <w:r w:rsidRPr="007E7A6B">
              <w:rPr>
                <w:vertAlign w:val="subscript"/>
                <w:lang w:eastAsia="zh-CN"/>
              </w:rPr>
              <w:t>C</w:t>
            </w:r>
          </w:p>
        </w:tc>
        <w:tc>
          <w:tcPr>
            <w:tcW w:w="5490" w:type="dxa"/>
          </w:tcPr>
          <w:p w14:paraId="63AC662E" w14:textId="77777777" w:rsidR="00613715" w:rsidRPr="005A1A1E" w:rsidRDefault="00613715" w:rsidP="00CB4C4D">
            <w:pPr>
              <w:pStyle w:val="TAC"/>
              <w:jc w:val="left"/>
            </w:pPr>
            <w:r>
              <w:t>This fields holds additional attributes of the service profile.</w:t>
            </w:r>
          </w:p>
        </w:tc>
      </w:tr>
      <w:bookmarkEnd w:id="282"/>
    </w:tbl>
    <w:p w14:paraId="05AFF1EE" w14:textId="77777777" w:rsidR="00613715" w:rsidRDefault="00613715" w:rsidP="00613715">
      <w:pPr>
        <w:pStyle w:val="EditorsNote"/>
      </w:pPr>
    </w:p>
    <w:p w14:paraId="49E0E817" w14:textId="77777777" w:rsidR="00613715" w:rsidRDefault="00613715" w:rsidP="00613715">
      <w:pPr>
        <w:pStyle w:val="EditorsNote"/>
      </w:pPr>
    </w:p>
    <w:p w14:paraId="1F65A33A" w14:textId="77777777" w:rsidR="00613715" w:rsidRDefault="00613715" w:rsidP="0040348A">
      <w:pPr>
        <w:pStyle w:val="EditorsNote"/>
      </w:pPr>
    </w:p>
    <w:p w14:paraId="4F0C61A7" w14:textId="77777777" w:rsidR="009C5592" w:rsidRPr="0017678E" w:rsidRDefault="009C5592" w:rsidP="009C5592">
      <w:pPr>
        <w:pStyle w:val="Heading3"/>
      </w:pPr>
      <w:bookmarkStart w:id="284" w:name="_Toc10799705"/>
      <w:bookmarkStart w:id="285" w:name="_Toc25753284"/>
      <w:bookmarkStart w:id="286" w:name="_Toc42154971"/>
      <w:bookmarkStart w:id="287" w:name="_Toc43391095"/>
      <w:bookmarkStart w:id="288" w:name="_Toc49951216"/>
      <w:bookmarkStart w:id="289" w:name="_Toc50477250"/>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284"/>
      <w:bookmarkEnd w:id="285"/>
      <w:bookmarkEnd w:id="286"/>
      <w:bookmarkEnd w:id="287"/>
      <w:bookmarkEnd w:id="288"/>
      <w:bookmarkEnd w:id="289"/>
    </w:p>
    <w:p w14:paraId="290B1EDC" w14:textId="77777777" w:rsidR="009C5592" w:rsidRPr="00C31421" w:rsidRDefault="009C5592" w:rsidP="009C5592">
      <w:pPr>
        <w:pStyle w:val="Heading4"/>
      </w:pPr>
      <w:bookmarkStart w:id="290" w:name="_Toc10799706"/>
      <w:bookmarkStart w:id="291" w:name="_Toc25753285"/>
      <w:bookmarkStart w:id="292" w:name="_Toc42154972"/>
      <w:bookmarkStart w:id="293" w:name="_Toc43391096"/>
      <w:bookmarkStart w:id="294" w:name="_Toc49951217"/>
      <w:bookmarkStart w:id="295" w:name="_Toc50477251"/>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290"/>
      <w:bookmarkEnd w:id="291"/>
      <w:bookmarkEnd w:id="292"/>
      <w:bookmarkEnd w:id="293"/>
      <w:bookmarkEnd w:id="294"/>
      <w:bookmarkEnd w:id="295"/>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296" w:name="_Toc10799707"/>
      <w:bookmarkStart w:id="297" w:name="_Toc25753286"/>
      <w:bookmarkStart w:id="298" w:name="_Toc42154973"/>
      <w:bookmarkStart w:id="299" w:name="_Toc43391097"/>
      <w:bookmarkStart w:id="300" w:name="_Toc49951218"/>
      <w:bookmarkStart w:id="301" w:name="_Toc50477252"/>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296"/>
      <w:bookmarkEnd w:id="297"/>
      <w:bookmarkEnd w:id="298"/>
      <w:bookmarkEnd w:id="299"/>
      <w:bookmarkEnd w:id="300"/>
      <w:bookmarkEnd w:id="301"/>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1F13B9E4" w:rsidR="00080512" w:rsidRPr="004D3578" w:rsidRDefault="00080512" w:rsidP="00505E4C">
      <w:pPr>
        <w:pStyle w:val="Heading8"/>
      </w:pPr>
      <w:r w:rsidRPr="004D3578">
        <w:br w:type="page"/>
      </w:r>
      <w:bookmarkStart w:id="302" w:name="_Toc42154974"/>
      <w:bookmarkStart w:id="303" w:name="_Toc43391098"/>
      <w:bookmarkStart w:id="304" w:name="_Toc49951219"/>
      <w:bookmarkStart w:id="305" w:name="_Toc50477253"/>
      <w:r w:rsidRPr="004D3578">
        <w:lastRenderedPageBreak/>
        <w:t xml:space="preserve">Annex </w:t>
      </w:r>
      <w:r w:rsidR="00C43046">
        <w:t>A</w:t>
      </w:r>
      <w:r w:rsidRPr="004D3578">
        <w:t xml:space="preserve"> (informative):</w:t>
      </w:r>
      <w:r w:rsidRPr="004D3578">
        <w:br/>
        <w:t>Change history</w:t>
      </w:r>
      <w:bookmarkEnd w:id="302"/>
      <w:bookmarkEnd w:id="303"/>
      <w:bookmarkEnd w:id="304"/>
      <w:bookmarkEnd w:id="305"/>
    </w:p>
    <w:p w14:paraId="2A0C60D0" w14:textId="77777777" w:rsidR="00054A22" w:rsidRPr="00235394" w:rsidRDefault="00054A22" w:rsidP="00054A22">
      <w:pPr>
        <w:pStyle w:val="TH"/>
      </w:pPr>
      <w:bookmarkStart w:id="306" w:name="historyclause"/>
      <w:bookmarkEnd w:id="3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5C3546">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5C3546">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5C3546">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5C3546">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354C3E83" w14:textId="77777777" w:rsidR="00157E81" w:rsidRDefault="00157E81" w:rsidP="00157E81">
            <w:pPr>
              <w:pStyle w:val="TAL"/>
              <w:rPr>
                <w:sz w:val="16"/>
                <w:szCs w:val="16"/>
              </w:rPr>
            </w:pPr>
            <w:r w:rsidRPr="00157E81">
              <w:rPr>
                <w:sz w:val="16"/>
                <w:szCs w:val="16"/>
              </w:rPr>
              <w:t>Solve Editor's note on NSI</w:t>
            </w:r>
          </w:p>
          <w:p w14:paraId="2F5CFA89" w14:textId="79728E65" w:rsidR="0064550E" w:rsidRPr="00D136F1" w:rsidRDefault="0064550E" w:rsidP="00157E81">
            <w:pPr>
              <w:pStyle w:val="TAL"/>
              <w:rPr>
                <w:sz w:val="16"/>
                <w:szCs w:val="16"/>
              </w:rPr>
            </w:pPr>
            <w:r>
              <w:rPr>
                <w:sz w:val="16"/>
                <w:szCs w:val="16"/>
              </w:rPr>
              <w:t>Correction from EditHelp</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r w:rsidR="00505E4C" w:rsidRPr="006B0D02" w14:paraId="23E3DA29" w14:textId="77777777" w:rsidTr="005C3546">
        <w:tc>
          <w:tcPr>
            <w:tcW w:w="800" w:type="dxa"/>
            <w:shd w:val="solid" w:color="FFFFFF" w:fill="auto"/>
          </w:tcPr>
          <w:p w14:paraId="49244B5B" w14:textId="2D625727" w:rsidR="00505E4C" w:rsidRPr="002F3ED2" w:rsidRDefault="00505E4C" w:rsidP="00157E81">
            <w:pPr>
              <w:pStyle w:val="TAC"/>
              <w:rPr>
                <w:sz w:val="16"/>
                <w:szCs w:val="16"/>
              </w:rPr>
            </w:pPr>
            <w:r>
              <w:rPr>
                <w:sz w:val="16"/>
                <w:szCs w:val="16"/>
              </w:rPr>
              <w:t>2020-06</w:t>
            </w:r>
          </w:p>
        </w:tc>
        <w:tc>
          <w:tcPr>
            <w:tcW w:w="800" w:type="dxa"/>
            <w:shd w:val="solid" w:color="FFFFFF" w:fill="auto"/>
          </w:tcPr>
          <w:p w14:paraId="106BCD82" w14:textId="34A3BCC8" w:rsidR="00505E4C" w:rsidRDefault="00505E4C" w:rsidP="00157E81">
            <w:pPr>
              <w:pStyle w:val="TAC"/>
              <w:rPr>
                <w:sz w:val="16"/>
                <w:szCs w:val="16"/>
              </w:rPr>
            </w:pPr>
            <w:r>
              <w:rPr>
                <w:sz w:val="16"/>
                <w:szCs w:val="16"/>
              </w:rPr>
              <w:t>SA#88-e</w:t>
            </w:r>
          </w:p>
        </w:tc>
        <w:tc>
          <w:tcPr>
            <w:tcW w:w="1094" w:type="dxa"/>
            <w:shd w:val="solid" w:color="FFFFFF" w:fill="auto"/>
          </w:tcPr>
          <w:p w14:paraId="12B7B9D7" w14:textId="2BB80950" w:rsidR="00505E4C" w:rsidRPr="00157E81" w:rsidRDefault="00505E4C" w:rsidP="00157E81">
            <w:pPr>
              <w:pStyle w:val="TAC"/>
              <w:rPr>
                <w:sz w:val="16"/>
                <w:szCs w:val="16"/>
              </w:rPr>
            </w:pPr>
            <w:r>
              <w:rPr>
                <w:sz w:val="16"/>
                <w:szCs w:val="16"/>
              </w:rPr>
              <w:t>SP-200482</w:t>
            </w:r>
          </w:p>
        </w:tc>
        <w:tc>
          <w:tcPr>
            <w:tcW w:w="425" w:type="dxa"/>
            <w:shd w:val="solid" w:color="FFFFFF" w:fill="auto"/>
          </w:tcPr>
          <w:p w14:paraId="2D6116C4" w14:textId="77777777" w:rsidR="00505E4C" w:rsidRPr="006B0D02" w:rsidRDefault="00505E4C" w:rsidP="00157E81">
            <w:pPr>
              <w:pStyle w:val="TAL"/>
              <w:rPr>
                <w:sz w:val="16"/>
                <w:szCs w:val="16"/>
              </w:rPr>
            </w:pPr>
          </w:p>
        </w:tc>
        <w:tc>
          <w:tcPr>
            <w:tcW w:w="425" w:type="dxa"/>
            <w:shd w:val="solid" w:color="FFFFFF" w:fill="auto"/>
          </w:tcPr>
          <w:p w14:paraId="00B336BF" w14:textId="77777777" w:rsidR="00505E4C" w:rsidRPr="006B0D02" w:rsidRDefault="00505E4C" w:rsidP="00157E81">
            <w:pPr>
              <w:pStyle w:val="TAR"/>
              <w:rPr>
                <w:sz w:val="16"/>
                <w:szCs w:val="16"/>
              </w:rPr>
            </w:pPr>
          </w:p>
        </w:tc>
        <w:tc>
          <w:tcPr>
            <w:tcW w:w="425" w:type="dxa"/>
            <w:shd w:val="solid" w:color="FFFFFF" w:fill="auto"/>
          </w:tcPr>
          <w:p w14:paraId="7647F32F" w14:textId="77777777" w:rsidR="00505E4C" w:rsidRPr="006B0D02" w:rsidRDefault="00505E4C" w:rsidP="00157E81">
            <w:pPr>
              <w:pStyle w:val="TAC"/>
              <w:rPr>
                <w:sz w:val="16"/>
                <w:szCs w:val="16"/>
              </w:rPr>
            </w:pPr>
          </w:p>
        </w:tc>
        <w:tc>
          <w:tcPr>
            <w:tcW w:w="4962" w:type="dxa"/>
            <w:shd w:val="solid" w:color="FFFFFF" w:fill="auto"/>
          </w:tcPr>
          <w:p w14:paraId="41493BF3" w14:textId="59CBCD75" w:rsidR="00505E4C" w:rsidRPr="00157E81" w:rsidRDefault="00505E4C" w:rsidP="00157E81">
            <w:pPr>
              <w:pStyle w:val="TAL"/>
              <w:rPr>
                <w:sz w:val="16"/>
                <w:szCs w:val="16"/>
              </w:rPr>
            </w:pPr>
            <w:r>
              <w:rPr>
                <w:sz w:val="16"/>
                <w:szCs w:val="16"/>
              </w:rPr>
              <w:t>Presented for information</w:t>
            </w:r>
          </w:p>
        </w:tc>
        <w:tc>
          <w:tcPr>
            <w:tcW w:w="708" w:type="dxa"/>
            <w:shd w:val="solid" w:color="FFFFFF" w:fill="auto"/>
          </w:tcPr>
          <w:p w14:paraId="318DB19E" w14:textId="531B64AB" w:rsidR="00505E4C" w:rsidRDefault="00505E4C" w:rsidP="00157E81">
            <w:pPr>
              <w:pStyle w:val="TAC"/>
              <w:rPr>
                <w:sz w:val="16"/>
                <w:szCs w:val="16"/>
              </w:rPr>
            </w:pPr>
            <w:r>
              <w:rPr>
                <w:sz w:val="16"/>
                <w:szCs w:val="16"/>
              </w:rPr>
              <w:t>1.0.0</w:t>
            </w:r>
          </w:p>
        </w:tc>
      </w:tr>
      <w:tr w:rsidR="005C3546" w:rsidRPr="006B0D02" w14:paraId="32F7D10C" w14:textId="77777777" w:rsidTr="005C3546">
        <w:tc>
          <w:tcPr>
            <w:tcW w:w="800" w:type="dxa"/>
            <w:shd w:val="solid" w:color="FFFFFF" w:fill="auto"/>
          </w:tcPr>
          <w:p w14:paraId="43AB6268" w14:textId="18447E7A" w:rsidR="005C3546" w:rsidRDefault="005C3546" w:rsidP="005C3546">
            <w:pPr>
              <w:pStyle w:val="TAC"/>
              <w:rPr>
                <w:sz w:val="16"/>
                <w:szCs w:val="16"/>
              </w:rPr>
            </w:pPr>
            <w:r w:rsidRPr="002F3ED2">
              <w:rPr>
                <w:sz w:val="16"/>
                <w:szCs w:val="16"/>
              </w:rPr>
              <w:t>20</w:t>
            </w:r>
            <w:r>
              <w:rPr>
                <w:sz w:val="16"/>
                <w:szCs w:val="16"/>
              </w:rPr>
              <w:t>20</w:t>
            </w:r>
            <w:r w:rsidRPr="002F3ED2">
              <w:rPr>
                <w:sz w:val="16"/>
                <w:szCs w:val="16"/>
              </w:rPr>
              <w:t>-0</w:t>
            </w:r>
            <w:r>
              <w:rPr>
                <w:sz w:val="16"/>
                <w:szCs w:val="16"/>
              </w:rPr>
              <w:t>8</w:t>
            </w:r>
          </w:p>
        </w:tc>
        <w:tc>
          <w:tcPr>
            <w:tcW w:w="800" w:type="dxa"/>
            <w:shd w:val="solid" w:color="FFFFFF" w:fill="auto"/>
          </w:tcPr>
          <w:p w14:paraId="20EB00A2" w14:textId="170EFD02" w:rsidR="005C3546" w:rsidRDefault="005C3546" w:rsidP="005C3546">
            <w:pPr>
              <w:pStyle w:val="TAC"/>
              <w:rPr>
                <w:sz w:val="16"/>
                <w:szCs w:val="16"/>
              </w:rPr>
            </w:pPr>
            <w:r>
              <w:rPr>
                <w:sz w:val="16"/>
                <w:szCs w:val="16"/>
              </w:rPr>
              <w:t>SA5#132e</w:t>
            </w:r>
          </w:p>
        </w:tc>
        <w:tc>
          <w:tcPr>
            <w:tcW w:w="1094" w:type="dxa"/>
            <w:shd w:val="solid" w:color="FFFFFF" w:fill="auto"/>
          </w:tcPr>
          <w:p w14:paraId="471B2E2F" w14:textId="77777777" w:rsidR="005C3546" w:rsidRPr="005C3546" w:rsidRDefault="005C3546" w:rsidP="005C3546">
            <w:pPr>
              <w:pStyle w:val="TAC"/>
              <w:rPr>
                <w:sz w:val="16"/>
                <w:szCs w:val="16"/>
              </w:rPr>
            </w:pPr>
            <w:r w:rsidRPr="005C3546">
              <w:rPr>
                <w:sz w:val="16"/>
                <w:szCs w:val="16"/>
              </w:rPr>
              <w:t>S5-204060</w:t>
            </w:r>
          </w:p>
          <w:p w14:paraId="1CB712DF" w14:textId="77777777" w:rsidR="005C3546" w:rsidRPr="005C3546" w:rsidRDefault="005C3546" w:rsidP="005C3546">
            <w:pPr>
              <w:pStyle w:val="TAC"/>
              <w:rPr>
                <w:sz w:val="16"/>
                <w:szCs w:val="16"/>
              </w:rPr>
            </w:pPr>
            <w:r w:rsidRPr="005C3546">
              <w:rPr>
                <w:sz w:val="16"/>
                <w:szCs w:val="16"/>
              </w:rPr>
              <w:t>S5-204062</w:t>
            </w:r>
          </w:p>
          <w:p w14:paraId="78247502" w14:textId="77777777" w:rsidR="005C3546" w:rsidRPr="005C3546" w:rsidRDefault="005C3546" w:rsidP="005C3546">
            <w:pPr>
              <w:pStyle w:val="TAC"/>
              <w:rPr>
                <w:sz w:val="16"/>
                <w:szCs w:val="16"/>
              </w:rPr>
            </w:pPr>
            <w:r w:rsidRPr="005C3546">
              <w:rPr>
                <w:sz w:val="16"/>
                <w:szCs w:val="16"/>
              </w:rPr>
              <w:t>S5-204601</w:t>
            </w:r>
          </w:p>
          <w:p w14:paraId="29A9B4E8" w14:textId="77777777" w:rsidR="005C3546" w:rsidRPr="005C3546" w:rsidRDefault="005C3546" w:rsidP="005C3546">
            <w:pPr>
              <w:pStyle w:val="TAC"/>
              <w:rPr>
                <w:sz w:val="16"/>
                <w:szCs w:val="16"/>
              </w:rPr>
            </w:pPr>
            <w:r w:rsidRPr="005C3546">
              <w:rPr>
                <w:sz w:val="16"/>
                <w:szCs w:val="16"/>
              </w:rPr>
              <w:t>S5-204605</w:t>
            </w:r>
          </w:p>
          <w:p w14:paraId="6E8DE066" w14:textId="77777777" w:rsidR="005C3546" w:rsidRPr="005C3546" w:rsidRDefault="005C3546" w:rsidP="005C3546">
            <w:pPr>
              <w:pStyle w:val="TAC"/>
              <w:rPr>
                <w:sz w:val="16"/>
                <w:szCs w:val="16"/>
              </w:rPr>
            </w:pPr>
            <w:r w:rsidRPr="005C3546">
              <w:rPr>
                <w:sz w:val="16"/>
                <w:szCs w:val="16"/>
              </w:rPr>
              <w:t>S5-204610</w:t>
            </w:r>
          </w:p>
          <w:p w14:paraId="53E6AB21" w14:textId="77777777" w:rsidR="005C3546" w:rsidRPr="005C3546" w:rsidRDefault="005C3546" w:rsidP="005C3546">
            <w:pPr>
              <w:pStyle w:val="TAC"/>
              <w:rPr>
                <w:sz w:val="16"/>
                <w:szCs w:val="16"/>
              </w:rPr>
            </w:pPr>
            <w:r w:rsidRPr="005C3546">
              <w:rPr>
                <w:sz w:val="16"/>
                <w:szCs w:val="16"/>
              </w:rPr>
              <w:t>S5-204611</w:t>
            </w:r>
          </w:p>
          <w:p w14:paraId="533FF76A" w14:textId="77777777" w:rsidR="005C3546" w:rsidRPr="005C3546" w:rsidRDefault="005C3546" w:rsidP="005C3546">
            <w:pPr>
              <w:pStyle w:val="TAC"/>
              <w:rPr>
                <w:sz w:val="16"/>
                <w:szCs w:val="16"/>
              </w:rPr>
            </w:pPr>
            <w:r w:rsidRPr="005C3546">
              <w:rPr>
                <w:sz w:val="16"/>
                <w:szCs w:val="16"/>
              </w:rPr>
              <w:t>S5-204612</w:t>
            </w:r>
          </w:p>
          <w:p w14:paraId="0CB313CF" w14:textId="77777777" w:rsidR="005C3546" w:rsidRPr="005C3546" w:rsidRDefault="005C3546" w:rsidP="005C3546">
            <w:pPr>
              <w:pStyle w:val="TAC"/>
              <w:rPr>
                <w:sz w:val="16"/>
                <w:szCs w:val="16"/>
              </w:rPr>
            </w:pPr>
            <w:r w:rsidRPr="005C3546">
              <w:rPr>
                <w:sz w:val="16"/>
                <w:szCs w:val="16"/>
              </w:rPr>
              <w:t>S5-204627</w:t>
            </w:r>
          </w:p>
          <w:p w14:paraId="7283F9F3" w14:textId="4D0BA7C4" w:rsidR="005C3546" w:rsidRDefault="005C3546" w:rsidP="005C3546">
            <w:pPr>
              <w:pStyle w:val="TAC"/>
              <w:rPr>
                <w:sz w:val="16"/>
                <w:szCs w:val="16"/>
              </w:rPr>
            </w:pPr>
            <w:r w:rsidRPr="005C3546">
              <w:rPr>
                <w:sz w:val="16"/>
                <w:szCs w:val="16"/>
              </w:rPr>
              <w:t>S5-204628</w:t>
            </w:r>
          </w:p>
        </w:tc>
        <w:tc>
          <w:tcPr>
            <w:tcW w:w="425" w:type="dxa"/>
            <w:shd w:val="solid" w:color="FFFFFF" w:fill="auto"/>
          </w:tcPr>
          <w:p w14:paraId="4C18DAD5" w14:textId="77777777" w:rsidR="005C3546" w:rsidRPr="006B0D02" w:rsidRDefault="005C3546" w:rsidP="005C3546">
            <w:pPr>
              <w:pStyle w:val="TAL"/>
              <w:rPr>
                <w:sz w:val="16"/>
                <w:szCs w:val="16"/>
              </w:rPr>
            </w:pPr>
          </w:p>
        </w:tc>
        <w:tc>
          <w:tcPr>
            <w:tcW w:w="425" w:type="dxa"/>
            <w:shd w:val="solid" w:color="FFFFFF" w:fill="auto"/>
          </w:tcPr>
          <w:p w14:paraId="70900B72" w14:textId="77777777" w:rsidR="005C3546" w:rsidRPr="006B0D02" w:rsidRDefault="005C3546" w:rsidP="005C3546">
            <w:pPr>
              <w:pStyle w:val="TAR"/>
              <w:rPr>
                <w:sz w:val="16"/>
                <w:szCs w:val="16"/>
              </w:rPr>
            </w:pPr>
          </w:p>
        </w:tc>
        <w:tc>
          <w:tcPr>
            <w:tcW w:w="425" w:type="dxa"/>
            <w:shd w:val="solid" w:color="FFFFFF" w:fill="auto"/>
          </w:tcPr>
          <w:p w14:paraId="61140E19" w14:textId="77777777" w:rsidR="005C3546" w:rsidRPr="006B0D02" w:rsidRDefault="005C3546" w:rsidP="005C3546">
            <w:pPr>
              <w:pStyle w:val="TAC"/>
              <w:rPr>
                <w:sz w:val="16"/>
                <w:szCs w:val="16"/>
              </w:rPr>
            </w:pPr>
          </w:p>
        </w:tc>
        <w:tc>
          <w:tcPr>
            <w:tcW w:w="4962" w:type="dxa"/>
            <w:shd w:val="solid" w:color="FFFFFF" w:fill="auto"/>
          </w:tcPr>
          <w:p w14:paraId="28F4E875" w14:textId="27356A93" w:rsidR="005C3546" w:rsidRPr="005C3546" w:rsidRDefault="005C3546" w:rsidP="005C3546">
            <w:pPr>
              <w:pStyle w:val="TAL"/>
              <w:rPr>
                <w:sz w:val="16"/>
                <w:szCs w:val="16"/>
              </w:rPr>
            </w:pPr>
            <w:r w:rsidRPr="005C3546">
              <w:rPr>
                <w:sz w:val="16"/>
                <w:szCs w:val="16"/>
              </w:rPr>
              <w:t>Solve Editor's note on Configuration update by CHF</w:t>
            </w:r>
          </w:p>
          <w:p w14:paraId="04A121E8" w14:textId="685C70BA" w:rsidR="005C3546" w:rsidRPr="005C3546" w:rsidRDefault="005C3546" w:rsidP="005C3546">
            <w:pPr>
              <w:pStyle w:val="TAL"/>
              <w:rPr>
                <w:sz w:val="16"/>
                <w:szCs w:val="16"/>
              </w:rPr>
            </w:pPr>
            <w:r w:rsidRPr="005C3546">
              <w:rPr>
                <w:sz w:val="16"/>
                <w:szCs w:val="16"/>
              </w:rPr>
              <w:t>Solve Editor's note on use of MUU</w:t>
            </w:r>
          </w:p>
          <w:p w14:paraId="3EA9FFDF" w14:textId="0F1665DD" w:rsidR="005C3546" w:rsidRPr="005C3546" w:rsidRDefault="005C3546" w:rsidP="005C3546">
            <w:pPr>
              <w:pStyle w:val="TAL"/>
              <w:rPr>
                <w:sz w:val="16"/>
                <w:szCs w:val="16"/>
              </w:rPr>
            </w:pPr>
            <w:r w:rsidRPr="005C3546">
              <w:rPr>
                <w:sz w:val="16"/>
                <w:szCs w:val="16"/>
              </w:rPr>
              <w:t>Change name of CSIF to CEF</w:t>
            </w:r>
          </w:p>
          <w:p w14:paraId="1AC9EC33" w14:textId="449289A0" w:rsidR="005C3546" w:rsidRPr="005C3546" w:rsidRDefault="005C3546" w:rsidP="005C3546">
            <w:pPr>
              <w:pStyle w:val="TAL"/>
              <w:rPr>
                <w:sz w:val="16"/>
                <w:szCs w:val="16"/>
              </w:rPr>
            </w:pPr>
            <w:r w:rsidRPr="005C3546">
              <w:rPr>
                <w:sz w:val="16"/>
                <w:szCs w:val="16"/>
              </w:rPr>
              <w:t>Update the CHF selection based on NRF</w:t>
            </w:r>
          </w:p>
          <w:p w14:paraId="4F77205E" w14:textId="628539D7" w:rsidR="005C3546" w:rsidRPr="005C3546" w:rsidRDefault="005C3546" w:rsidP="005C3546">
            <w:pPr>
              <w:pStyle w:val="TAL"/>
              <w:rPr>
                <w:sz w:val="16"/>
                <w:szCs w:val="16"/>
              </w:rPr>
            </w:pPr>
            <w:r w:rsidRPr="005C3546">
              <w:rPr>
                <w:sz w:val="16"/>
                <w:szCs w:val="16"/>
              </w:rPr>
              <w:t>Update Charging Architecture</w:t>
            </w:r>
          </w:p>
          <w:p w14:paraId="282186B3" w14:textId="7289DF43" w:rsidR="005C3546" w:rsidRPr="005C3546" w:rsidRDefault="005C3546" w:rsidP="005C3546">
            <w:pPr>
              <w:pStyle w:val="TAL"/>
              <w:rPr>
                <w:sz w:val="16"/>
                <w:szCs w:val="16"/>
              </w:rPr>
            </w:pPr>
            <w:r w:rsidRPr="005C3546">
              <w:rPr>
                <w:sz w:val="16"/>
                <w:szCs w:val="16"/>
              </w:rPr>
              <w:t>Solve Editor's note on Subscriber identifier</w:t>
            </w:r>
          </w:p>
          <w:p w14:paraId="29393E9F" w14:textId="33D9FAAD" w:rsidR="005C3546" w:rsidRPr="005C3546" w:rsidRDefault="005C3546" w:rsidP="005C3546">
            <w:pPr>
              <w:pStyle w:val="TAL"/>
              <w:rPr>
                <w:sz w:val="16"/>
                <w:szCs w:val="16"/>
              </w:rPr>
            </w:pPr>
            <w:r w:rsidRPr="005C3546">
              <w:rPr>
                <w:sz w:val="16"/>
                <w:szCs w:val="16"/>
              </w:rPr>
              <w:t>Complete charging information</w:t>
            </w:r>
          </w:p>
          <w:p w14:paraId="64E1557E" w14:textId="4DF802C1" w:rsidR="005C3546" w:rsidRPr="005C3546" w:rsidRDefault="005C3546" w:rsidP="005C3546">
            <w:pPr>
              <w:pStyle w:val="TAL"/>
              <w:rPr>
                <w:sz w:val="16"/>
                <w:szCs w:val="16"/>
              </w:rPr>
            </w:pPr>
            <w:r w:rsidRPr="005C3546">
              <w:rPr>
                <w:sz w:val="16"/>
                <w:szCs w:val="16"/>
              </w:rPr>
              <w:t>Adding trigger for CPF</w:t>
            </w:r>
          </w:p>
          <w:p w14:paraId="596DAE52" w14:textId="2C4F5311" w:rsidR="005C3546" w:rsidRDefault="005C3546" w:rsidP="005C3546">
            <w:pPr>
              <w:pStyle w:val="TAL"/>
              <w:rPr>
                <w:sz w:val="16"/>
                <w:szCs w:val="16"/>
              </w:rPr>
            </w:pPr>
            <w:r w:rsidRPr="005C3546">
              <w:rPr>
                <w:sz w:val="16"/>
                <w:szCs w:val="16"/>
              </w:rPr>
              <w:t>Adding charging information</w:t>
            </w:r>
          </w:p>
        </w:tc>
        <w:tc>
          <w:tcPr>
            <w:tcW w:w="708" w:type="dxa"/>
            <w:shd w:val="solid" w:color="FFFFFF" w:fill="auto"/>
          </w:tcPr>
          <w:p w14:paraId="5FC56670" w14:textId="44F63853" w:rsidR="005C3546" w:rsidRDefault="00CE475D" w:rsidP="005C3546">
            <w:pPr>
              <w:pStyle w:val="TAC"/>
              <w:rPr>
                <w:sz w:val="16"/>
                <w:szCs w:val="16"/>
              </w:rPr>
            </w:pPr>
            <w:r>
              <w:rPr>
                <w:sz w:val="16"/>
                <w:szCs w:val="16"/>
              </w:rPr>
              <w:t>1.1.0</w:t>
            </w:r>
          </w:p>
        </w:tc>
      </w:tr>
      <w:tr w:rsidR="00E4292A" w:rsidRPr="006B0D02" w14:paraId="20DAE01B" w14:textId="77777777" w:rsidTr="005C3546">
        <w:tc>
          <w:tcPr>
            <w:tcW w:w="800" w:type="dxa"/>
            <w:shd w:val="solid" w:color="FFFFFF" w:fill="auto"/>
          </w:tcPr>
          <w:p w14:paraId="110397A4" w14:textId="1B79760B" w:rsidR="00E4292A" w:rsidRPr="002F3ED2" w:rsidRDefault="00E4292A" w:rsidP="005C3546">
            <w:pPr>
              <w:pStyle w:val="TAC"/>
              <w:rPr>
                <w:sz w:val="16"/>
                <w:szCs w:val="16"/>
              </w:rPr>
            </w:pPr>
            <w:r>
              <w:rPr>
                <w:sz w:val="16"/>
                <w:szCs w:val="16"/>
              </w:rPr>
              <w:t>2020-09</w:t>
            </w:r>
          </w:p>
        </w:tc>
        <w:tc>
          <w:tcPr>
            <w:tcW w:w="800" w:type="dxa"/>
            <w:shd w:val="solid" w:color="FFFFFF" w:fill="auto"/>
          </w:tcPr>
          <w:p w14:paraId="51DD3ADB" w14:textId="15447D78" w:rsidR="00E4292A" w:rsidRDefault="00E4292A" w:rsidP="005C3546">
            <w:pPr>
              <w:pStyle w:val="TAC"/>
              <w:rPr>
                <w:sz w:val="16"/>
                <w:szCs w:val="16"/>
              </w:rPr>
            </w:pPr>
            <w:r>
              <w:rPr>
                <w:sz w:val="16"/>
                <w:szCs w:val="16"/>
              </w:rPr>
              <w:t>SA#89e</w:t>
            </w:r>
          </w:p>
        </w:tc>
        <w:tc>
          <w:tcPr>
            <w:tcW w:w="1094" w:type="dxa"/>
            <w:shd w:val="solid" w:color="FFFFFF" w:fill="auto"/>
          </w:tcPr>
          <w:p w14:paraId="2F27B9F4" w14:textId="33AF7FFD" w:rsidR="00E4292A" w:rsidRPr="005C3546" w:rsidRDefault="00E4292A" w:rsidP="005C3546">
            <w:pPr>
              <w:pStyle w:val="TAC"/>
              <w:rPr>
                <w:sz w:val="16"/>
                <w:szCs w:val="16"/>
              </w:rPr>
            </w:pPr>
            <w:r>
              <w:rPr>
                <w:sz w:val="16"/>
                <w:szCs w:val="16"/>
              </w:rPr>
              <w:t>SP-200761</w:t>
            </w:r>
          </w:p>
        </w:tc>
        <w:tc>
          <w:tcPr>
            <w:tcW w:w="425" w:type="dxa"/>
            <w:shd w:val="solid" w:color="FFFFFF" w:fill="auto"/>
          </w:tcPr>
          <w:p w14:paraId="221589AD" w14:textId="77777777" w:rsidR="00E4292A" w:rsidRPr="006B0D02" w:rsidRDefault="00E4292A" w:rsidP="005C3546">
            <w:pPr>
              <w:pStyle w:val="TAL"/>
              <w:rPr>
                <w:sz w:val="16"/>
                <w:szCs w:val="16"/>
              </w:rPr>
            </w:pPr>
          </w:p>
        </w:tc>
        <w:tc>
          <w:tcPr>
            <w:tcW w:w="425" w:type="dxa"/>
            <w:shd w:val="solid" w:color="FFFFFF" w:fill="auto"/>
          </w:tcPr>
          <w:p w14:paraId="2F4F88FE" w14:textId="77777777" w:rsidR="00E4292A" w:rsidRPr="006B0D02" w:rsidRDefault="00E4292A" w:rsidP="005C3546">
            <w:pPr>
              <w:pStyle w:val="TAR"/>
              <w:rPr>
                <w:sz w:val="16"/>
                <w:szCs w:val="16"/>
              </w:rPr>
            </w:pPr>
          </w:p>
        </w:tc>
        <w:tc>
          <w:tcPr>
            <w:tcW w:w="425" w:type="dxa"/>
            <w:shd w:val="solid" w:color="FFFFFF" w:fill="auto"/>
          </w:tcPr>
          <w:p w14:paraId="19473545" w14:textId="77777777" w:rsidR="00E4292A" w:rsidRPr="006B0D02" w:rsidRDefault="00E4292A" w:rsidP="005C3546">
            <w:pPr>
              <w:pStyle w:val="TAC"/>
              <w:rPr>
                <w:sz w:val="16"/>
                <w:szCs w:val="16"/>
              </w:rPr>
            </w:pPr>
          </w:p>
        </w:tc>
        <w:tc>
          <w:tcPr>
            <w:tcW w:w="4962" w:type="dxa"/>
            <w:shd w:val="solid" w:color="FFFFFF" w:fill="auto"/>
          </w:tcPr>
          <w:p w14:paraId="5BD345FF" w14:textId="78F7A42F" w:rsidR="00E4292A" w:rsidRPr="005C3546" w:rsidRDefault="00E4292A" w:rsidP="005C3546">
            <w:pPr>
              <w:pStyle w:val="TAL"/>
              <w:rPr>
                <w:sz w:val="16"/>
                <w:szCs w:val="16"/>
              </w:rPr>
            </w:pPr>
            <w:r>
              <w:rPr>
                <w:sz w:val="16"/>
                <w:szCs w:val="16"/>
              </w:rPr>
              <w:t>Presented for approval</w:t>
            </w:r>
          </w:p>
        </w:tc>
        <w:tc>
          <w:tcPr>
            <w:tcW w:w="708" w:type="dxa"/>
            <w:shd w:val="solid" w:color="FFFFFF" w:fill="auto"/>
          </w:tcPr>
          <w:p w14:paraId="53312EBD" w14:textId="21C80459" w:rsidR="00E4292A" w:rsidRDefault="00E4292A" w:rsidP="005C3546">
            <w:pPr>
              <w:pStyle w:val="TAC"/>
              <w:rPr>
                <w:sz w:val="16"/>
                <w:szCs w:val="16"/>
              </w:rPr>
            </w:pPr>
            <w:r>
              <w:rPr>
                <w:sz w:val="16"/>
                <w:szCs w:val="16"/>
              </w:rPr>
              <w:t>2.0.0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DD1D3" w14:textId="77777777" w:rsidR="00D97067" w:rsidRDefault="00D97067">
      <w:r>
        <w:separator/>
      </w:r>
    </w:p>
  </w:endnote>
  <w:endnote w:type="continuationSeparator" w:id="0">
    <w:p w14:paraId="035B940B" w14:textId="77777777" w:rsidR="00D97067" w:rsidRDefault="00D9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9A340B" w:rsidRDefault="009A34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2899A" w14:textId="77777777" w:rsidR="00D97067" w:rsidRDefault="00D97067">
      <w:r>
        <w:separator/>
      </w:r>
    </w:p>
  </w:footnote>
  <w:footnote w:type="continuationSeparator" w:id="0">
    <w:p w14:paraId="0DBAE77B" w14:textId="77777777" w:rsidR="00D97067" w:rsidRDefault="00D9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33B67EE4" w:rsidR="009A340B" w:rsidRDefault="009A34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92A">
      <w:rPr>
        <w:rFonts w:ascii="Arial" w:hAnsi="Arial" w:cs="Arial"/>
        <w:b/>
        <w:noProof/>
        <w:sz w:val="18"/>
        <w:szCs w:val="18"/>
      </w:rPr>
      <w:t>3GPP TS 28.202 V2.0.0 (2020-09)</w:t>
    </w:r>
    <w:r>
      <w:rPr>
        <w:rFonts w:ascii="Arial" w:hAnsi="Arial" w:cs="Arial"/>
        <w:b/>
        <w:sz w:val="18"/>
        <w:szCs w:val="18"/>
      </w:rPr>
      <w:fldChar w:fldCharType="end"/>
    </w:r>
  </w:p>
  <w:p w14:paraId="2A0C60F5" w14:textId="77777777" w:rsidR="009A340B" w:rsidRDefault="009A34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48D20574" w:rsidR="009A340B" w:rsidRDefault="009A34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92A">
      <w:rPr>
        <w:rFonts w:ascii="Arial" w:hAnsi="Arial" w:cs="Arial"/>
        <w:b/>
        <w:noProof/>
        <w:sz w:val="18"/>
        <w:szCs w:val="18"/>
      </w:rPr>
      <w:t>Release 16</w:t>
    </w:r>
    <w:r>
      <w:rPr>
        <w:rFonts w:ascii="Arial" w:hAnsi="Arial" w:cs="Arial"/>
        <w:b/>
        <w:sz w:val="18"/>
        <w:szCs w:val="18"/>
      </w:rPr>
      <w:fldChar w:fldCharType="end"/>
    </w:r>
  </w:p>
  <w:p w14:paraId="2A0C60F7" w14:textId="77777777" w:rsidR="009A340B" w:rsidRDefault="009A3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BBF"/>
    <w:rsid w:val="00062023"/>
    <w:rsid w:val="000655A6"/>
    <w:rsid w:val="00080512"/>
    <w:rsid w:val="000A14DA"/>
    <w:rsid w:val="000B6139"/>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E218A"/>
    <w:rsid w:val="001F0C1D"/>
    <w:rsid w:val="001F1132"/>
    <w:rsid w:val="001F168B"/>
    <w:rsid w:val="00205126"/>
    <w:rsid w:val="0021697B"/>
    <w:rsid w:val="002347A2"/>
    <w:rsid w:val="002428BB"/>
    <w:rsid w:val="002675F0"/>
    <w:rsid w:val="002B6339"/>
    <w:rsid w:val="002E00EE"/>
    <w:rsid w:val="003007EB"/>
    <w:rsid w:val="003050C8"/>
    <w:rsid w:val="003172DC"/>
    <w:rsid w:val="0035462D"/>
    <w:rsid w:val="003644C7"/>
    <w:rsid w:val="003765B8"/>
    <w:rsid w:val="0039331A"/>
    <w:rsid w:val="003C3971"/>
    <w:rsid w:val="003E2358"/>
    <w:rsid w:val="003E256C"/>
    <w:rsid w:val="003E6436"/>
    <w:rsid w:val="00400F5F"/>
    <w:rsid w:val="0040348A"/>
    <w:rsid w:val="00404D25"/>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C3546"/>
    <w:rsid w:val="005D2E01"/>
    <w:rsid w:val="005D7526"/>
    <w:rsid w:val="005E4BB2"/>
    <w:rsid w:val="00602AEA"/>
    <w:rsid w:val="00613715"/>
    <w:rsid w:val="00614FDF"/>
    <w:rsid w:val="0063543D"/>
    <w:rsid w:val="0064550E"/>
    <w:rsid w:val="00647114"/>
    <w:rsid w:val="00687AA9"/>
    <w:rsid w:val="006A323F"/>
    <w:rsid w:val="006B30D0"/>
    <w:rsid w:val="006C1B5F"/>
    <w:rsid w:val="006C3D95"/>
    <w:rsid w:val="006C45D6"/>
    <w:rsid w:val="006E070F"/>
    <w:rsid w:val="006E5C86"/>
    <w:rsid w:val="00701116"/>
    <w:rsid w:val="00713C44"/>
    <w:rsid w:val="00734A5B"/>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A340B"/>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34C0A"/>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E475D"/>
    <w:rsid w:val="00CF6E6D"/>
    <w:rsid w:val="00D136F1"/>
    <w:rsid w:val="00D153F6"/>
    <w:rsid w:val="00D57972"/>
    <w:rsid w:val="00D675A9"/>
    <w:rsid w:val="00D738D6"/>
    <w:rsid w:val="00D755EB"/>
    <w:rsid w:val="00D76048"/>
    <w:rsid w:val="00D87E00"/>
    <w:rsid w:val="00D9134D"/>
    <w:rsid w:val="00D97067"/>
    <w:rsid w:val="00DA7A03"/>
    <w:rsid w:val="00DB1818"/>
    <w:rsid w:val="00DC309B"/>
    <w:rsid w:val="00DC4DA2"/>
    <w:rsid w:val="00DD4C17"/>
    <w:rsid w:val="00DD74A5"/>
    <w:rsid w:val="00DF2B1F"/>
    <w:rsid w:val="00DF62CD"/>
    <w:rsid w:val="00E15F66"/>
    <w:rsid w:val="00E16509"/>
    <w:rsid w:val="00E37CF5"/>
    <w:rsid w:val="00E4292A"/>
    <w:rsid w:val="00E44582"/>
    <w:rsid w:val="00E46BB0"/>
    <w:rsid w:val="00E74D65"/>
    <w:rsid w:val="00E77645"/>
    <w:rsid w:val="00E81044"/>
    <w:rsid w:val="00EA15B0"/>
    <w:rsid w:val="00EA5EA7"/>
    <w:rsid w:val="00EC4A25"/>
    <w:rsid w:val="00F025A2"/>
    <w:rsid w:val="00F04712"/>
    <w:rsid w:val="00F13360"/>
    <w:rsid w:val="00F13D87"/>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3.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4.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F191C1-A32D-4F25-A99E-DC6D5E7CA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5877</Words>
  <Characters>33502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2</cp:revision>
  <cp:lastPrinted>2019-02-25T14:05:00Z</cp:lastPrinted>
  <dcterms:created xsi:type="dcterms:W3CDTF">2020-09-08T15:06:00Z</dcterms:created>
  <dcterms:modified xsi:type="dcterms:W3CDTF">2020-09-08T15:06:00Z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